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12C873CA" w14:textId="77777777" w:rsidR="000463D6" w:rsidRDefault="000463D6" w:rsidP="000463D6">
      <w:pPr>
        <w:rPr>
          <w:rFonts w:eastAsia="Malgun Gothic"/>
        </w:rPr>
      </w:pPr>
      <w:r>
        <w:rPr>
          <w:rFonts w:eastAsia="Malgun Gothic"/>
        </w:rPr>
        <w:t>For UEs that do not indicate IE</w:t>
      </w:r>
      <w:r w:rsidRPr="00F730DF">
        <w:rPr>
          <w:rFonts w:eastAsia="Malgun Gothic"/>
        </w:rPr>
        <w:t xml:space="preserve"> </w:t>
      </w:r>
      <w:r w:rsidRPr="00F730DF">
        <w:rPr>
          <w:rFonts w:eastAsia="Malgun Gothic"/>
          <w:i/>
          <w:iCs/>
        </w:rPr>
        <w:t>dualPA-Architecture</w:t>
      </w:r>
      <w:r>
        <w:rPr>
          <w:rFonts w:eastAsia="Malgun Gothic"/>
        </w:rPr>
        <w:t>, t</w:t>
      </w:r>
      <w:r w:rsidRPr="00E56C22">
        <w:rPr>
          <w:rFonts w:eastAsia="Malgun Gothic"/>
        </w:rPr>
        <w:t>ransmitter requirements for CA operation apply</w:t>
      </w:r>
      <w:r>
        <w:rPr>
          <w:rFonts w:eastAsia="Malgun Gothic"/>
        </w:rPr>
        <w:t xml:space="preserve"> </w:t>
      </w:r>
      <w:r w:rsidRPr="00E56C22">
        <w:rPr>
          <w:rFonts w:eastAsia="Malgun Gothic"/>
        </w:rPr>
        <w:t>only when the DMRS initialization parameters (including the case</w:t>
      </w:r>
      <w:r>
        <w:rPr>
          <w:rFonts w:eastAsia="Malgun Gothic"/>
        </w:rPr>
        <w:t xml:space="preserve"> </w:t>
      </w:r>
      <w:r w:rsidRPr="00E56C22">
        <w:rPr>
          <w:rFonts w:eastAsia="Malgun Gothic"/>
        </w:rPr>
        <w:t>when the UE applies cell ID as DMRS scrambling ID) are different across all CCs. The UE may use higher MPR values</w:t>
      </w:r>
      <w:r>
        <w:rPr>
          <w:rFonts w:eastAsia="Malgun Gothic"/>
        </w:rPr>
        <w:t xml:space="preserve"> </w:t>
      </w:r>
      <w:r w:rsidRPr="00E56C22">
        <w:rPr>
          <w:rFonts w:eastAsia="Malgun Gothic"/>
        </w:rPr>
        <w:t>outside this limitation.</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r>
        <w:t>Unless otherwise stated, reference to power-class parameters in [7] also applies to extended versions with value(s) in accordance with the (extended) UE power class specified.</w:t>
      </w:r>
    </w:p>
    <w:p w14:paraId="753B7F15" w14:textId="77777777" w:rsidR="00DB12B1" w:rsidRPr="00D511A0" w:rsidRDefault="00DB12B1" w:rsidP="00DC7196"/>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bookmarkStart w:id="97" w:name="_CRTable6_2_11"/>
      <w:r w:rsidRPr="001C0CC4">
        <w:lastRenderedPageBreak/>
        <w:t xml:space="preserve">Table </w:t>
      </w:r>
      <w:bookmarkEnd w:id="97"/>
      <w:r w:rsidRPr="001C0CC4">
        <w:t>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E87EDC"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E87EDC" w:rsidRPr="001C0CC4" w:rsidRDefault="00E87EDC" w:rsidP="00E87EDC">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0698C868" w:rsidR="00E87EDC" w:rsidRPr="001C0CC4" w:rsidRDefault="00E87EDC" w:rsidP="00E87EDC">
            <w:pPr>
              <w:pStyle w:val="TAC"/>
            </w:pPr>
            <w:r w:rsidRPr="00A67084">
              <w:rPr>
                <w:lang w:val="en-US"/>
              </w:rPr>
              <w:t>31</w:t>
            </w:r>
            <w:r w:rsidRPr="00A67084">
              <w:rPr>
                <w:vertAlign w:val="superscript"/>
              </w:rPr>
              <w:t>6</w:t>
            </w:r>
            <w:r>
              <w:rPr>
                <w:vertAlign w:val="superscript"/>
              </w:rPr>
              <w:t>,7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5618A1F2" w:rsidR="00E87EDC" w:rsidRPr="001C0CC4" w:rsidRDefault="00E87EDC" w:rsidP="00E87EDC">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E87EDC" w:rsidRPr="001C0CC4" w:rsidRDefault="00E87EDC" w:rsidP="00E87ED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E87EDC" w:rsidRPr="001C0CC4" w:rsidRDefault="00E87EDC" w:rsidP="00E87EDC">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E87EDC" w:rsidRPr="001C0CC4" w:rsidRDefault="00E87EDC" w:rsidP="00E87EDC">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304D5575" w14:textId="77777777" w:rsidR="00E87EDC" w:rsidRPr="001C0CC4" w:rsidRDefault="00E87EDC" w:rsidP="00E87EDC">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r>
              <w:t>.</w:t>
            </w:r>
          </w:p>
          <w:p w14:paraId="21D42E37" w14:textId="77777777" w:rsidR="00E87EDC" w:rsidRPr="001C0CC4" w:rsidRDefault="00E87EDC" w:rsidP="00E87EDC">
            <w:pPr>
              <w:pStyle w:val="TAN"/>
            </w:pPr>
            <w:r w:rsidRPr="001C0CC4">
              <w:t>NOTE 2:</w:t>
            </w:r>
            <w:r w:rsidRPr="001C0CC4">
              <w:tab/>
              <w:t>Power</w:t>
            </w:r>
            <w:r w:rsidRPr="001C0CC4">
              <w:rPr>
                <w:vertAlign w:val="subscript"/>
              </w:rPr>
              <w:t xml:space="preserve"> </w:t>
            </w:r>
            <w:r w:rsidRPr="001C0CC4">
              <w:t>class 3 is default power class unless otherwise stated</w:t>
            </w:r>
            <w:r>
              <w:t>.</w:t>
            </w:r>
          </w:p>
          <w:p w14:paraId="63FDBD1C" w14:textId="77777777" w:rsidR="00E87EDC" w:rsidRDefault="00E87EDC" w:rsidP="00E87EDC">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184CBFCE" w14:textId="77777777" w:rsidR="00E87EDC" w:rsidRDefault="00E87EDC" w:rsidP="00E87EDC">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r>
              <w:t>.</w:t>
            </w:r>
          </w:p>
          <w:p w14:paraId="5366F323" w14:textId="764F262C" w:rsidR="00E87EDC" w:rsidRDefault="008F2A74" w:rsidP="00E87EDC">
            <w:pPr>
              <w:pStyle w:val="TAN"/>
            </w:pPr>
            <w:r>
              <w:t>NOTE 5:</w:t>
            </w:r>
            <w:r w:rsidRPr="001C0CC4">
              <w:tab/>
            </w:r>
            <w:r>
              <w:t>Achieved via 2Tx.</w:t>
            </w:r>
          </w:p>
          <w:p w14:paraId="2F8A737C" w14:textId="08D0A5D7" w:rsidR="00E87EDC" w:rsidRDefault="00E87EDC" w:rsidP="00E87EDC">
            <w:pPr>
              <w:pStyle w:val="TAN"/>
            </w:pPr>
            <w:r w:rsidRPr="001C19E7">
              <w:t xml:space="preserve">NOTE </w:t>
            </w:r>
            <w:r>
              <w:t>6</w:t>
            </w:r>
            <w:r w:rsidRPr="001C19E7">
              <w:t>:</w:t>
            </w:r>
            <w:r w:rsidRPr="001C19E7">
              <w:tab/>
            </w:r>
            <w:r w:rsidRPr="00A67084">
              <w:t xml:space="preserve">Generally, PC1 UE is not targeted for smartphone form factor. </w:t>
            </w:r>
          </w:p>
          <w:p w14:paraId="5B359A55" w14:textId="6D7D39DB" w:rsidR="006B6537" w:rsidRPr="001C0CC4" w:rsidRDefault="00E87EDC" w:rsidP="00E87EDC">
            <w:pPr>
              <w:pStyle w:val="TAN"/>
            </w:pPr>
            <w:r>
              <w:t>NOTE 7:</w:t>
            </w:r>
            <w:r w:rsidRPr="001C19E7">
              <w:t xml:space="preserve"> </w:t>
            </w:r>
            <w:r w:rsidRPr="001C19E7">
              <w:tab/>
            </w:r>
            <w:r w:rsidRPr="00A67084">
              <w:t>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bookmarkStart w:id="98" w:name="_Hlk494452010"/>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9" w:name="_Toc21344234"/>
      <w:bookmarkStart w:id="100" w:name="_Toc29801718"/>
      <w:bookmarkStart w:id="101" w:name="_Toc29802142"/>
      <w:bookmarkStart w:id="102" w:name="_Toc29802767"/>
      <w:bookmarkStart w:id="103" w:name="_Toc36107509"/>
      <w:bookmarkStart w:id="104" w:name="_Toc37251268"/>
      <w:bookmarkStart w:id="105" w:name="_Toc45888070"/>
      <w:bookmarkStart w:id="106" w:name="_Toc45888669"/>
      <w:bookmarkStart w:id="107" w:name="_Toc59649950"/>
      <w:bookmarkStart w:id="108" w:name="_Toc61357214"/>
      <w:bookmarkStart w:id="109" w:name="_Toc61358988"/>
      <w:bookmarkStart w:id="110" w:name="_Toc67915925"/>
      <w:bookmarkStart w:id="111" w:name="_Toc75533469"/>
      <w:bookmarkStart w:id="112" w:name="_Toc75819355"/>
      <w:bookmarkStart w:id="113" w:name="_Toc76508199"/>
      <w:bookmarkStart w:id="114" w:name="_Toc76717149"/>
      <w:bookmarkStart w:id="115" w:name="_Toc83293790"/>
      <w:bookmarkStart w:id="116" w:name="_Toc84334829"/>
      <w:bookmarkEnd w:id="98"/>
      <w:r w:rsidRPr="001C0CC4">
        <w:t>6.2.2</w:t>
      </w:r>
      <w:r w:rsidRPr="001C0CC4">
        <w:tab/>
      </w:r>
      <w:r w:rsidRPr="001C0CC4">
        <w:rPr>
          <w:lang w:eastAsia="zh-CN"/>
        </w:rPr>
        <w:t xml:space="preserve">UE </w:t>
      </w:r>
      <w:r w:rsidRPr="001C0CC4">
        <w:t>maximum output power reduction</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43F4DC3B" w14:textId="347C9876" w:rsidR="00D164AE" w:rsidRPr="001C0CC4" w:rsidRDefault="00BE0218" w:rsidP="00D164AE">
      <w:r w:rsidRPr="0064161F">
        <w:t>UE is allowed to reduce the maximum output power due to higher order modulations and transmit bandwidth configurations. For UE power class 1.5, 2 and 3 and UE power class 1 in Band n14, the allowed maximum power reduction (MPR) is defined in Table 6.2.2-4, Table 6.2.2-2, Table 6.2.2-1 and Table 6.2.2-5, respectively for channel bandwidths</w:t>
      </w:r>
      <w:r w:rsidRPr="0064161F">
        <w:rPr>
          <w:rFonts w:hint="eastAsia"/>
          <w:lang w:eastAsia="zh-CN"/>
        </w:rPr>
        <w:t xml:space="preserve"> </w:t>
      </w:r>
      <w:r w:rsidRPr="0064161F">
        <w:t>≤ 100 MHz</w:t>
      </w:r>
      <w:r w:rsidRPr="0064161F">
        <w:rPr>
          <w:rFonts w:hint="eastAsia"/>
          <w:lang w:eastAsia="zh-CN"/>
        </w:rPr>
        <w:t>.</w:t>
      </w:r>
      <w:r>
        <w:rPr>
          <w:lang w:eastAsia="zh-CN"/>
        </w:rPr>
        <w:t xml:space="preserve"> </w:t>
      </w:r>
      <w:r w:rsidRPr="003F6730">
        <w:t xml:space="preserve">Unless otherwise specified, </w:t>
      </w:r>
      <w:r>
        <w:t>‘</w:t>
      </w:r>
      <w:r w:rsidRPr="003F6730">
        <w:t>pi/2 BPSK</w:t>
      </w:r>
      <w:r>
        <w:t>’</w:t>
      </w:r>
      <w:r w:rsidRPr="003F6730">
        <w:t xml:space="preserve"> refers to both variants of pi/2 BPSK referenced in table 6.2.2-1.</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bookmarkStart w:id="117" w:name="_CRTable6_2_21MaximumpowerreductionMPRf"/>
      <w:r w:rsidRPr="001C0CC4">
        <w:lastRenderedPageBreak/>
        <w:t xml:space="preserve">Table </w:t>
      </w:r>
      <w:bookmarkEnd w:id="117"/>
      <w:r w:rsidRPr="001C0CC4">
        <w:t>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BE0218"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BE0218" w:rsidRPr="001C0CC4" w:rsidRDefault="00BE0218" w:rsidP="00BE0218">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667AD9F1" w:rsidR="00BE0218" w:rsidRPr="001C0CC4" w:rsidRDefault="00BE0218" w:rsidP="00BE0218">
            <w:pPr>
              <w:pStyle w:val="TAC"/>
            </w:pPr>
            <w:r w:rsidRPr="0064161F">
              <w:t xml:space="preserve">Pi/2 </w:t>
            </w:r>
            <w:r>
              <w:t xml:space="preserve">BPSK </w:t>
            </w:r>
            <w:r>
              <w:rPr>
                <w:lang w:eastAsia="zh-CN"/>
              </w:rPr>
              <w:t xml:space="preserve"> w/ Rel-15 DMRS</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BE0218" w:rsidRPr="001C0CC4" w:rsidRDefault="00BE0218" w:rsidP="00BE0218">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BE0218" w:rsidRPr="001C0CC4" w:rsidRDefault="00BE0218" w:rsidP="00BE0218">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BE0218" w:rsidRPr="001C0CC4" w:rsidRDefault="00BE0218" w:rsidP="00BE0218">
            <w:pPr>
              <w:pStyle w:val="TAC"/>
            </w:pPr>
            <w:r w:rsidRPr="001C0CC4">
              <w:t>≤ 0.2</w:t>
            </w:r>
            <w:r w:rsidRPr="001C0CC4">
              <w:rPr>
                <w:vertAlign w:val="superscript"/>
              </w:rPr>
              <w:t>1</w:t>
            </w:r>
          </w:p>
        </w:tc>
      </w:tr>
      <w:tr w:rsidR="00BE0218"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BE0218" w:rsidRPr="001C0CC4" w:rsidRDefault="00BE0218" w:rsidP="00BE021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BE0218" w:rsidRPr="001C0CC4" w:rsidRDefault="00BE0218" w:rsidP="00BE0218">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BE0218" w:rsidRPr="001C0CC4" w:rsidRDefault="00BE0218" w:rsidP="00BE0218">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BE0218" w:rsidRPr="001C0CC4" w:rsidRDefault="00BE0218" w:rsidP="00BE0218">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BE0218" w:rsidRPr="001C0CC4" w:rsidRDefault="00BE0218" w:rsidP="00BE0218">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382A8795" w:rsidR="00DC7196" w:rsidRPr="001C0CC4" w:rsidRDefault="00BE0218" w:rsidP="00AE00AA">
            <w:pPr>
              <w:pStyle w:val="TAN"/>
            </w:pPr>
            <w:r w:rsidRPr="0064161F">
              <w:t>NOTE 1:</w:t>
            </w:r>
            <w:r w:rsidRPr="0064161F">
              <w:tab/>
              <w:t xml:space="preserve">Applicable for UE operating in TDD mode with Pi/2 </w:t>
            </w:r>
            <w:r>
              <w:t xml:space="preserve">BPSK </w:t>
            </w:r>
            <w:r w:rsidRPr="0064161F">
              <w:t xml:space="preserve">modulation </w:t>
            </w:r>
            <w:r>
              <w:t xml:space="preserve">w/ Rel-15 DMRS </w:t>
            </w:r>
            <w:r w:rsidRPr="0064161F">
              <w:t xml:space="preserve">and </w:t>
            </w:r>
            <w:bookmarkStart w:id="118" w:name="_Hlk525291220"/>
            <w:r w:rsidRPr="0064161F">
              <w:t xml:space="preserve">UE indicates support for UE capability </w:t>
            </w:r>
            <w:r w:rsidRPr="0064161F">
              <w:rPr>
                <w:i/>
              </w:rPr>
              <w:t>powerBoosting-pi2BPSK</w:t>
            </w:r>
            <w:r w:rsidRPr="0064161F" w:rsidDel="00B4601F">
              <w:rPr>
                <w:i/>
              </w:rPr>
              <w:t xml:space="preserve"> </w:t>
            </w:r>
            <w:bookmarkEnd w:id="118"/>
            <w:r w:rsidRPr="0064161F">
              <w:t xml:space="preserve">and if the IE </w:t>
            </w:r>
            <w:r w:rsidRPr="0064161F">
              <w:rPr>
                <w:i/>
              </w:rPr>
              <w:t>powerBoostPi2BPSK</w:t>
            </w:r>
            <w:r w:rsidRPr="0064161F" w:rsidDel="007C4ED7">
              <w:t xml:space="preserve"> </w:t>
            </w:r>
            <w:r w:rsidRPr="0064161F">
              <w:t>is set to 1 and 40 % or less slots in radio frame are used for UL transmission for bands n40, n41, n77, n78 and n79. The reference power of 0 dB MPR is 26 dBm.</w:t>
            </w:r>
          </w:p>
          <w:p w14:paraId="1B63DDEF" w14:textId="13757D7C" w:rsidR="00DC7196" w:rsidRPr="001C0CC4" w:rsidRDefault="000B5EC2" w:rsidP="00AE00AA">
            <w:pPr>
              <w:pStyle w:val="TAN"/>
            </w:pPr>
            <w:r w:rsidRPr="00A1115A">
              <w:t>NOTE 2:</w:t>
            </w:r>
            <w:r w:rsidRPr="00A1115A">
              <w:tab/>
              <w:t xml:space="preserve">Applicable </w:t>
            </w:r>
            <w:r>
              <w:t>for conditions</w:t>
            </w:r>
            <w:r w:rsidRPr="00A1115A">
              <w:t xml:space="preserve"> </w:t>
            </w:r>
            <w:r>
              <w:t>where note 1 does not apply</w:t>
            </w:r>
            <w:r w:rsidRPr="00A1115A">
              <w:t>.</w:t>
            </w:r>
          </w:p>
        </w:tc>
      </w:tr>
    </w:tbl>
    <w:p w14:paraId="514BAD54" w14:textId="77777777" w:rsidR="00DC7196" w:rsidRPr="001C0CC4" w:rsidRDefault="00DC7196" w:rsidP="00DC7196"/>
    <w:p w14:paraId="5F455617" w14:textId="77777777" w:rsidR="00DC7196" w:rsidRPr="001C0CC4" w:rsidRDefault="00DC7196" w:rsidP="00DC7196">
      <w:pPr>
        <w:pStyle w:val="TH"/>
      </w:pPr>
      <w:bookmarkStart w:id="119" w:name="_CRTable6_2_22MaximumpowerreductionMPRf"/>
      <w:r w:rsidRPr="001C0CC4">
        <w:t xml:space="preserve">Table </w:t>
      </w:r>
      <w:bookmarkEnd w:id="119"/>
      <w:r w:rsidRPr="001C0CC4">
        <w:t>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bookmarkStart w:id="120" w:name="_CRTable6_2_23"/>
      <w:r w:rsidRPr="001C0CC4">
        <w:t xml:space="preserve">Table </w:t>
      </w:r>
      <w:bookmarkEnd w:id="120"/>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5578569A" w:rsidR="00401BAA" w:rsidRPr="001C0CC4" w:rsidRDefault="00401BAA" w:rsidP="00401BAA">
      <w:pPr>
        <w:pStyle w:val="TH"/>
      </w:pPr>
      <w:bookmarkStart w:id="121" w:name="_CRTable6_2_24MaximumpowerreductionMPRf"/>
      <w:r w:rsidRPr="001C0CC4">
        <w:t xml:space="preserve">Table </w:t>
      </w:r>
      <w:bookmarkEnd w:id="121"/>
      <w:r w:rsidRPr="001C0CC4">
        <w:t>6.2.2-</w:t>
      </w:r>
      <w:r>
        <w:t>4</w:t>
      </w:r>
      <w:r w:rsidRPr="001C0CC4">
        <w:t xml:space="preserve"> </w:t>
      </w:r>
      <w:r w:rsidR="008F2A74" w:rsidRPr="001C0CC4">
        <w:t xml:space="preserve">Maximum power reduction (MPR) for power class </w:t>
      </w:r>
      <w:r w:rsidR="008F2A74">
        <w:t>1.5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bookmarkStart w:id="122" w:name="_CRTable6_2_25MaximumpowerreductionMPRf"/>
      <w:r w:rsidRPr="001C0CC4">
        <w:lastRenderedPageBreak/>
        <w:t xml:space="preserve">Table </w:t>
      </w:r>
      <w:bookmarkEnd w:id="122"/>
      <w:r w:rsidRPr="001C0CC4">
        <w:t>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46384CF8" w:rsidR="00ED39D6" w:rsidRPr="001C0CC4" w:rsidRDefault="00BE0218" w:rsidP="00ED39D6">
            <w:pPr>
              <w:pStyle w:val="TAC"/>
            </w:pPr>
            <w:r w:rsidRPr="0064161F">
              <w:t xml:space="preserve">Pi/2 </w:t>
            </w:r>
            <w:r>
              <w:t xml:space="preserve">BPSK </w:t>
            </w:r>
            <w:r>
              <w:rPr>
                <w:lang w:eastAsia="zh-CN"/>
              </w:rPr>
              <w:t>w/ Rel-15 DMRS</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1ABDAF05" w:rsidR="00DC7196" w:rsidRPr="001C0CC4" w:rsidRDefault="00B135F3" w:rsidP="00DC7196">
      <w:r w:rsidRPr="00E5328B">
        <w:t>and N</w:t>
      </w:r>
      <w:r w:rsidRPr="00635081">
        <w:rPr>
          <w:vertAlign w:val="subscript"/>
        </w:rPr>
        <w:t>RB_alloc</w:t>
      </w:r>
      <w:r w:rsidRPr="00E5328B">
        <w:t xml:space="preserve"> + N</w:t>
      </w:r>
      <w:r w:rsidRPr="00635081">
        <w:rPr>
          <w:vertAlign w:val="subscript"/>
        </w:rPr>
        <w:t>RB_gap</w:t>
      </w:r>
      <w:r w:rsidRPr="00E5328B">
        <w:t xml:space="preserve"> is larger than 106, 51 or 24 RBs for 15 kHz, 30 kHz or 60 kHz respectively</w:t>
      </w:r>
      <w:r>
        <w:t xml:space="preserve"> </w:t>
      </w:r>
      <w:r w:rsidRPr="001C0CC4">
        <w:rPr>
          <w:lang w:val="en-US"/>
        </w:rPr>
        <w:t xml:space="preserve">where </w:t>
      </w:r>
      <w:r w:rsidRPr="001C0CC4">
        <w:t>N</w:t>
      </w:r>
      <w:r w:rsidRPr="001C0CC4">
        <w:rPr>
          <w:vertAlign w:val="subscript"/>
        </w:rPr>
        <w:t>RB_gap</w:t>
      </w:r>
      <w:r w:rsidRPr="001C0CC4">
        <w:rPr>
          <w:lang w:val="en-US"/>
        </w:rPr>
        <w:t xml:space="preserve"> is the total </w:t>
      </w:r>
      <w:r w:rsidRPr="001C0CC4">
        <w:t>number of unallocated RBs between allocated RBs and N</w:t>
      </w:r>
      <w:r w:rsidRPr="001C0CC4">
        <w:rPr>
          <w:vertAlign w:val="subscript"/>
        </w:rPr>
        <w:t>RB_alloc</w:t>
      </w:r>
      <w:r w:rsidRPr="001C0CC4">
        <w:t xml:space="preserve"> is the total number of allocated RBs. The size and location of allocated and unallocated RBs are restricted by RBG parameters specified in </w:t>
      </w:r>
      <w:r>
        <w:t>clause</w:t>
      </w:r>
      <w:r w:rsidRPr="001C0CC4">
        <w:t xml:space="preserve"> 6.1.2.2 of TS 38.214 [10]. For </w:t>
      </w:r>
      <w:r>
        <w:t xml:space="preserve">UE that indicates support for </w:t>
      </w:r>
      <w:r w:rsidRPr="00A4718C">
        <w:rPr>
          <w:i/>
          <w:iCs/>
        </w:rPr>
        <w:t>almostContiguousCP-OFDM-UL</w:t>
      </w:r>
      <w:r>
        <w:t>, the</w:t>
      </w:r>
      <w:r w:rsidRPr="00A1115A">
        <w:t xml:space="preserve"> </w:t>
      </w:r>
      <w:r w:rsidRPr="001C0CC4">
        <w:t xml:space="preserve">almost contiguous signals in power </w:t>
      </w:r>
      <w:r w:rsidR="005B11CB" w:rsidRPr="001C0CC4">
        <w:t>class</w:t>
      </w:r>
      <w:r w:rsidR="005B11CB">
        <w:t xml:space="preserve"> 1.5,</w:t>
      </w:r>
      <w:r w:rsidR="005B11CB" w:rsidRPr="001C0CC4">
        <w:t xml:space="preserve"> </w:t>
      </w:r>
      <w:r w:rsidR="005B11CB">
        <w:t xml:space="preserve">2 and </w:t>
      </w:r>
      <w:r w:rsidR="005B11CB" w:rsidRPr="001C0CC4">
        <w:t xml:space="preserve">3, the allowed maximum power reduction defined in </w:t>
      </w:r>
      <w:r w:rsidR="00F91191">
        <w:t>Table 6.2.2-4, Table 6.2.2-2 and Table 6.2.2-1 are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08D58FA0" w14:textId="376AC7C3" w:rsidR="00AA2487" w:rsidRDefault="00AA2487" w:rsidP="00AA2487">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 of </w:t>
      </w:r>
      <w:r>
        <w:t>L</w:t>
      </w:r>
      <w:r>
        <w:rPr>
          <w:vertAlign w:val="subscript"/>
        </w:rPr>
        <w:t xml:space="preserve">CRB </w:t>
      </w:r>
      <w:r>
        <w:rPr>
          <w:lang w:eastAsia="zh-CN"/>
        </w:rPr>
        <w:t xml:space="preserve">which is used </w:t>
      </w:r>
      <w:r w:rsidRPr="000E530E">
        <w:t>to specify valid RB allocation ranges for Outer and Inner RB allocations</w:t>
      </w:r>
      <w:r>
        <w:rPr>
          <w:rFonts w:hint="eastAsia"/>
          <w:lang w:eastAsia="zh-CN"/>
        </w:rPr>
        <w:t xml:space="preserve"> </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1E567DCE" w14:textId="762A53B9" w:rsidR="00DC7196" w:rsidRPr="001C0CC4" w:rsidRDefault="00DC7196" w:rsidP="00AA2487">
      <w:pPr>
        <w:rPr>
          <w:lang w:eastAsia="zh-CN"/>
        </w:rPr>
      </w:pP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23" w:name="_Toc21344235"/>
      <w:bookmarkStart w:id="124" w:name="_Toc29801719"/>
      <w:bookmarkStart w:id="125" w:name="_Toc29802143"/>
      <w:bookmarkStart w:id="126" w:name="_Toc29802768"/>
      <w:bookmarkStart w:id="127" w:name="_Toc36107510"/>
      <w:bookmarkStart w:id="128" w:name="_Toc37251269"/>
      <w:bookmarkStart w:id="129" w:name="_Toc45888071"/>
      <w:bookmarkStart w:id="130" w:name="_Toc45888670"/>
      <w:bookmarkStart w:id="131" w:name="_Toc59649951"/>
      <w:bookmarkStart w:id="132" w:name="_Toc61357215"/>
      <w:bookmarkStart w:id="133" w:name="_Toc61358989"/>
      <w:bookmarkStart w:id="134" w:name="_Toc67915926"/>
      <w:bookmarkStart w:id="135" w:name="_Toc75533470"/>
      <w:bookmarkStart w:id="136" w:name="_Toc75819356"/>
      <w:bookmarkStart w:id="137" w:name="_Toc76508200"/>
      <w:bookmarkStart w:id="138" w:name="_Toc76717150"/>
      <w:bookmarkStart w:id="139" w:name="_Toc83293791"/>
      <w:bookmarkStart w:id="140" w:name="_Toc84334830"/>
      <w:r w:rsidRPr="001C0CC4">
        <w:lastRenderedPageBreak/>
        <w:t>6.2.3</w:t>
      </w:r>
      <w:r w:rsidRPr="001C0CC4">
        <w:tab/>
      </w:r>
      <w:r w:rsidRPr="001C0CC4">
        <w:rPr>
          <w:lang w:eastAsia="zh-CN"/>
        </w:rPr>
        <w:t xml:space="preserve">UE additional </w:t>
      </w:r>
      <w:r w:rsidRPr="001C0CC4">
        <w:t>maximum output power reduction</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571FEF8" w14:textId="77777777" w:rsidR="00DC7196" w:rsidRPr="001C0CC4" w:rsidRDefault="00DC7196" w:rsidP="00434294">
      <w:pPr>
        <w:pStyle w:val="Heading4"/>
      </w:pPr>
      <w:bookmarkStart w:id="141" w:name="_Toc21344236"/>
      <w:bookmarkStart w:id="142" w:name="_Toc29801720"/>
      <w:bookmarkStart w:id="143" w:name="_Toc29802144"/>
      <w:bookmarkStart w:id="144" w:name="_Toc29802769"/>
      <w:bookmarkStart w:id="145" w:name="_Toc36107511"/>
      <w:bookmarkStart w:id="146" w:name="_Toc37251270"/>
      <w:bookmarkStart w:id="147" w:name="_Toc45888072"/>
      <w:bookmarkStart w:id="148" w:name="_Toc45888671"/>
      <w:bookmarkStart w:id="149" w:name="_Toc59649952"/>
      <w:bookmarkStart w:id="150" w:name="_Toc61357216"/>
      <w:bookmarkStart w:id="151" w:name="_Toc61358990"/>
      <w:bookmarkStart w:id="152" w:name="_Toc67915927"/>
      <w:bookmarkStart w:id="153" w:name="_Toc75533471"/>
      <w:bookmarkStart w:id="154" w:name="_Toc75819357"/>
      <w:bookmarkStart w:id="155" w:name="_Toc76508201"/>
      <w:bookmarkStart w:id="156" w:name="_Toc76717151"/>
      <w:bookmarkStart w:id="157" w:name="_Toc83293792"/>
      <w:bookmarkStart w:id="158" w:name="_Toc84334831"/>
      <w:r w:rsidRPr="001C0CC4">
        <w:t>6.2.3.1</w:t>
      </w:r>
      <w:r w:rsidRPr="001C0CC4">
        <w:tab/>
        <w:t>General</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771AA7A" w14:textId="77777777" w:rsidR="00F37AF3" w:rsidRPr="001C0CC4" w:rsidRDefault="00F37AF3" w:rsidP="00F37AF3">
      <w:pPr>
        <w:rPr>
          <w:i/>
        </w:rPr>
      </w:pPr>
      <w:bookmarkStart w:id="159"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4776EB91" w:rsidR="00F37AF3" w:rsidRPr="001C0CC4" w:rsidRDefault="00B22C84" w:rsidP="00F37AF3">
      <w:r>
        <w:t>To meet the additional requirements, additional maximum power reduction (A-MPR) is allowed for the maximum output power as specified in Table 6.2.1-1. Unless stated otherwise, the total reduction to UE maximum output power is max(MPR</w:t>
      </w:r>
      <w:r>
        <w:rPr>
          <w:rFonts w:eastAsia="SimSun" w:hint="eastAsia"/>
          <w:lang w:val="en-US" w:eastAsia="zh-CN"/>
        </w:rPr>
        <w:t>+</w:t>
      </w:r>
      <w:r>
        <w:rPr>
          <w:lang w:eastAsia="zh-CN"/>
        </w:rPr>
        <w:t>∆MPR</w:t>
      </w:r>
      <w:r>
        <w:t>, A-MPR) where MPR</w:t>
      </w:r>
      <w:r>
        <w:rPr>
          <w:rFonts w:eastAsia="SimSun" w:hint="eastAsia"/>
          <w:lang w:val="en-US" w:eastAsia="zh-CN"/>
        </w:rPr>
        <w:t xml:space="preserve"> and </w:t>
      </w:r>
      <w:r>
        <w:rPr>
          <w:lang w:eastAsia="zh-CN"/>
        </w:rPr>
        <w:t>∆MPR</w:t>
      </w:r>
      <w:r>
        <w:rPr>
          <w:rFonts w:hint="eastAsia"/>
          <w:lang w:val="en-US" w:eastAsia="zh-CN"/>
        </w:rPr>
        <w:t xml:space="preserve"> are</w:t>
      </w:r>
      <w:r>
        <w:t xml:space="preserve"> defined in clause 6.2.2. Outer and inner allocation notation used in clause 6.2.3 is defined in clause 6.2.2.</w:t>
      </w:r>
      <w:r>
        <w:rPr>
          <w:lang w:val="en-US" w:eastAsia="zh-CN"/>
        </w:rPr>
        <w:t xml:space="preserve"> Unless stated otherwise</w:t>
      </w:r>
      <w:r>
        <w:t>, Edge RB allocations get the same AMPR as Outer RB allocations.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3CEAC612" w:rsidR="00F37AF3" w:rsidRDefault="00F37AF3" w:rsidP="00F37AF3">
      <w:r>
        <w:t xml:space="preserve">For almost contiguous allocations in CP-OFDM waveforms </w:t>
      </w:r>
      <w:r w:rsidRPr="000E530E">
        <w:t xml:space="preserve">in power </w:t>
      </w:r>
      <w:r w:rsidR="005B11CB" w:rsidRPr="000E530E">
        <w:t>class</w:t>
      </w:r>
      <w:r w:rsidR="005B11CB">
        <w:t xml:space="preserve"> 1.5, 2 and </w:t>
      </w:r>
      <w:r w:rsidR="005B11CB" w:rsidRPr="000E530E">
        <w:t>3</w:t>
      </w:r>
      <w:r w:rsidR="005B11CB">
        <w:t>,</w:t>
      </w:r>
      <w:r>
        <w:t xml:space="preserve">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bookmarkStart w:id="160" w:name="_CRTable6_2_3_11"/>
      <w:r w:rsidRPr="001C0CC4">
        <w:lastRenderedPageBreak/>
        <w:t xml:space="preserve">Table </w:t>
      </w:r>
      <w:bookmarkEnd w:id="160"/>
      <w:r w:rsidRPr="001C0CC4">
        <w:t>6.2.3.1-1</w:t>
      </w:r>
      <w:bookmarkEnd w:id="159"/>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B06AE">
        <w:trPr>
          <w:trHeight w:val="248"/>
          <w:tblHeader/>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lastRenderedPageBreak/>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C06371"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C06371" w:rsidRPr="001C0CC4" w:rsidRDefault="00C06371" w:rsidP="00C06371">
            <w:pPr>
              <w:pStyle w:val="TAC"/>
            </w:pPr>
            <w:r w:rsidRPr="001C0CC4">
              <w:rPr>
                <w:rFonts w:hint="eastAsia"/>
              </w:rPr>
              <w:lastRenderedPageBreak/>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C06371" w:rsidRPr="001C0CC4" w:rsidRDefault="00C06371" w:rsidP="00C06371">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C06371" w:rsidRPr="001C0CC4" w:rsidRDefault="00C06371" w:rsidP="00C06371">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60E81262" w:rsidR="00C06371" w:rsidRPr="001C0CC4" w:rsidRDefault="00196234" w:rsidP="00C06371">
            <w:pPr>
              <w:pStyle w:val="TAC"/>
            </w:pPr>
            <w:r w:rsidRPr="00BA3E12">
              <w:rPr>
                <w:rFonts w:cs="Arial"/>
                <w:lang w:val="fr-FR" w:eastAsia="en-GB"/>
              </w:rPr>
              <w:t>30</w:t>
            </w:r>
            <w:r>
              <w:rPr>
                <w:rFonts w:cs="Arial"/>
                <w:lang w:val="fr-FR" w:eastAsia="en-GB"/>
              </w:rPr>
              <w:t xml:space="preserve"> (Note 5)</w:t>
            </w:r>
          </w:p>
        </w:tc>
        <w:tc>
          <w:tcPr>
            <w:tcW w:w="1721" w:type="dxa"/>
            <w:tcBorders>
              <w:top w:val="single" w:sz="4" w:space="0" w:color="auto"/>
              <w:left w:val="single" w:sz="4" w:space="0" w:color="auto"/>
              <w:bottom w:val="single" w:sz="4" w:space="0" w:color="auto"/>
              <w:right w:val="single" w:sz="4" w:space="0" w:color="auto"/>
            </w:tcBorders>
          </w:tcPr>
          <w:p w14:paraId="10F7A4C0" w14:textId="77777777" w:rsidR="00C06371" w:rsidRDefault="00C06371" w:rsidP="00C06371">
            <w:pPr>
              <w:pStyle w:val="TAC"/>
            </w:pPr>
            <w:r w:rsidRPr="001C0CC4">
              <w:rPr>
                <w:rFonts w:hint="eastAsia"/>
              </w:rPr>
              <w:t>T</w:t>
            </w:r>
            <w:r w:rsidRPr="001C0CC4">
              <w:t>able 6.2.3.18-1</w:t>
            </w:r>
          </w:p>
          <w:p w14:paraId="05E26BF9" w14:textId="07780D14" w:rsidR="00C06371" w:rsidRPr="001C0CC4" w:rsidRDefault="00C06371" w:rsidP="00C06371">
            <w:pPr>
              <w:pStyle w:val="TAC"/>
            </w:pPr>
            <w:r>
              <w:rPr>
                <w:rFonts w:hint="eastAsia"/>
                <w:lang w:eastAsia="ja-JP"/>
              </w:rPr>
              <w:t>T</w:t>
            </w:r>
            <w:r>
              <w:rPr>
                <w:lang w:eastAsia="ja-JP"/>
              </w:rPr>
              <w:t>able 6.2.3.18-3</w:t>
            </w:r>
          </w:p>
        </w:tc>
        <w:tc>
          <w:tcPr>
            <w:tcW w:w="1423" w:type="dxa"/>
            <w:tcBorders>
              <w:top w:val="single" w:sz="4" w:space="0" w:color="auto"/>
              <w:left w:val="single" w:sz="4" w:space="0" w:color="auto"/>
              <w:bottom w:val="single" w:sz="4" w:space="0" w:color="auto"/>
              <w:right w:val="single" w:sz="4" w:space="0" w:color="auto"/>
            </w:tcBorders>
          </w:tcPr>
          <w:p w14:paraId="7893EDA1" w14:textId="77777777" w:rsidR="00C06371" w:rsidRDefault="00C06371" w:rsidP="00C06371">
            <w:pPr>
              <w:pStyle w:val="TAC"/>
            </w:pPr>
            <w:r w:rsidRPr="001C0CC4">
              <w:rPr>
                <w:rFonts w:hint="eastAsia"/>
              </w:rPr>
              <w:t>T</w:t>
            </w:r>
            <w:r w:rsidRPr="001C0CC4">
              <w:t>able 6.2.3.18-2</w:t>
            </w:r>
          </w:p>
          <w:p w14:paraId="5A54EE19" w14:textId="5E102D53" w:rsidR="00C06371" w:rsidRPr="001C0CC4" w:rsidRDefault="00C06371" w:rsidP="00C06371">
            <w:pPr>
              <w:pStyle w:val="TAC"/>
              <w:rPr>
                <w:lang w:val="en-US"/>
              </w:rPr>
            </w:pPr>
            <w:r>
              <w:rPr>
                <w:rFonts w:hint="eastAsia"/>
                <w:lang w:eastAsia="ja-JP"/>
              </w:rPr>
              <w:t>T</w:t>
            </w:r>
            <w:r>
              <w:rPr>
                <w:lang w:eastAsia="ja-JP"/>
              </w:rPr>
              <w:t>able 6.2.3.18-4</w:t>
            </w:r>
          </w:p>
        </w:tc>
      </w:tr>
      <w:tr w:rsidR="00C06371"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C06371" w:rsidRPr="001C0CC4" w:rsidRDefault="00C06371" w:rsidP="00C06371">
            <w:pPr>
              <w:pStyle w:val="TAC"/>
            </w:pPr>
            <w:r>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C06371" w:rsidRPr="001C0CC4" w:rsidRDefault="00C06371" w:rsidP="00C06371">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C06371" w:rsidRPr="001C0CC4" w:rsidRDefault="00C06371" w:rsidP="00C06371">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C06371" w:rsidRPr="001C0CC4" w:rsidRDefault="00C06371" w:rsidP="00C06371">
            <w:pPr>
              <w:pStyle w:val="TAC"/>
            </w:pPr>
            <w:r>
              <w:t>Table 6.2.3.26-1</w:t>
            </w:r>
          </w:p>
        </w:tc>
      </w:tr>
      <w:tr w:rsidR="00C06371"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C06371" w:rsidRPr="001C0CC4" w:rsidRDefault="00C06371" w:rsidP="00C06371">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C06371" w:rsidRPr="001C0CC4" w:rsidRDefault="00C06371" w:rsidP="00C06371">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C06371" w:rsidRPr="001C0CC4" w:rsidRDefault="00C06371" w:rsidP="00C06371">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C06371" w:rsidRPr="001C0CC4" w:rsidRDefault="00C06371" w:rsidP="00C06371">
            <w:pPr>
              <w:pStyle w:val="TAC"/>
            </w:pPr>
            <w:r>
              <w:t>Table 6.2.3.27-1</w:t>
            </w:r>
          </w:p>
        </w:tc>
      </w:tr>
      <w:tr w:rsidR="00C06371"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C06371" w:rsidRPr="001C0CC4" w:rsidRDefault="00C06371" w:rsidP="00C06371">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C06371" w:rsidRPr="001C0CC4" w:rsidRDefault="00C06371" w:rsidP="00C06371">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C06371" w:rsidRPr="001C0CC4" w:rsidRDefault="00C06371" w:rsidP="00C06371">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C06371" w:rsidRPr="001C0CC4" w:rsidRDefault="00C06371" w:rsidP="00C06371">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C06371" w:rsidRPr="001C0CC4" w:rsidRDefault="00C06371" w:rsidP="00C06371">
            <w:pPr>
              <w:pStyle w:val="TAC"/>
            </w:pPr>
            <w:r>
              <w:t>Clause 6.2.3.19</w:t>
            </w:r>
          </w:p>
        </w:tc>
      </w:tr>
      <w:tr w:rsidR="00C06371"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C06371" w:rsidRDefault="00C06371" w:rsidP="00C06371">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C06371" w:rsidRDefault="00C06371" w:rsidP="00C06371">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C06371" w:rsidRDefault="00C06371" w:rsidP="00C06371">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C06371" w:rsidRDefault="00C06371" w:rsidP="00C06371">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C06371" w:rsidRPr="001C0CC4" w:rsidRDefault="00C06371" w:rsidP="00C06371">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C06371" w:rsidRDefault="00C06371" w:rsidP="00C06371">
            <w:pPr>
              <w:pStyle w:val="TAC"/>
            </w:pPr>
            <w:r>
              <w:t>Table 6.2.3.28-2</w:t>
            </w:r>
          </w:p>
        </w:tc>
      </w:tr>
      <w:tr w:rsidR="00C06371"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C06371" w:rsidRPr="001C0CC4" w:rsidRDefault="00C06371" w:rsidP="00C06371">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C06371" w:rsidRPr="001C0CC4" w:rsidRDefault="00C06371" w:rsidP="00C06371">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C06371" w:rsidRPr="001C0CC4" w:rsidRDefault="00C06371" w:rsidP="00C06371">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C06371" w:rsidRPr="001C0CC4" w:rsidRDefault="00C06371" w:rsidP="00C06371">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C06371" w:rsidRPr="001C0CC4" w:rsidRDefault="00C06371" w:rsidP="00C06371">
            <w:pPr>
              <w:pStyle w:val="TAC"/>
            </w:pPr>
            <w:r>
              <w:t>N/A</w:t>
            </w:r>
          </w:p>
        </w:tc>
      </w:tr>
      <w:tr w:rsidR="00C06371"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C06371" w:rsidRPr="001C0CC4" w:rsidRDefault="00C06371" w:rsidP="00C06371">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C06371" w:rsidRPr="001C0CC4" w:rsidRDefault="00C06371" w:rsidP="00C06371">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C06371" w:rsidRPr="001C0CC4" w:rsidRDefault="00C06371" w:rsidP="00C06371">
            <w:pPr>
              <w:pStyle w:val="TAC"/>
            </w:pPr>
            <w:r w:rsidRPr="001C0CC4">
              <w:t xml:space="preserve">n1, n2, n3, n5, n8, n18, n25, </w:t>
            </w:r>
            <w:r>
              <w:t xml:space="preserve">n26, </w:t>
            </w:r>
            <w:r w:rsidRPr="001C0CC4">
              <w:t>n65, n66, n80, n81, n84, n86, n89</w:t>
            </w:r>
          </w:p>
          <w:p w14:paraId="61CA8EC6" w14:textId="77777777" w:rsidR="00C06371" w:rsidRPr="001C0CC4" w:rsidRDefault="00C06371" w:rsidP="00C06371">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C06371" w:rsidRPr="001C0CC4" w:rsidRDefault="00C06371" w:rsidP="00C06371">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C06371" w:rsidRPr="001C0CC4" w:rsidRDefault="00C06371" w:rsidP="00C06371">
            <w:pPr>
              <w:pStyle w:val="TAC"/>
            </w:pPr>
            <w:r w:rsidRPr="001C0CC4">
              <w:t>Table</w:t>
            </w:r>
          </w:p>
          <w:p w14:paraId="03845B14" w14:textId="77777777" w:rsidR="00C06371" w:rsidRPr="001C0CC4" w:rsidRDefault="00C06371" w:rsidP="00C06371">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C06371"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39E881A9" w14:textId="77777777" w:rsidR="00C06371" w:rsidRPr="001C0CC4" w:rsidRDefault="00C06371" w:rsidP="00C06371">
            <w:pPr>
              <w:pStyle w:val="TAN"/>
            </w:pPr>
            <w:r w:rsidRPr="001C0CC4">
              <w:t>NOTE 1:</w:t>
            </w:r>
            <w:r w:rsidRPr="001C0CC4">
              <w:tab/>
              <w:t>This NS can be signalled for NR bands that have UTRA services deployed</w:t>
            </w:r>
            <w:r>
              <w:t>.</w:t>
            </w:r>
          </w:p>
          <w:p w14:paraId="27C30D88" w14:textId="43130527" w:rsidR="00C06371" w:rsidRDefault="00C06371" w:rsidP="00C06371">
            <w:pPr>
              <w:pStyle w:val="TAN"/>
            </w:pPr>
            <w:r>
              <w:t>NOTE 2:</w:t>
            </w:r>
            <w:r>
              <w:tab/>
              <w:t>No A-MPR is applied for 5 MHz BW</w:t>
            </w:r>
            <w:r>
              <w:rPr>
                <w:vertAlign w:val="subscript"/>
              </w:rPr>
              <w:t>Channel</w:t>
            </w:r>
            <w:r>
              <w:rPr>
                <w:lang w:val="en-US"/>
              </w:rPr>
              <w:t xml:space="preserve"> </w:t>
            </w:r>
            <w:r>
              <w:t>where the upper channel edge is ≥ 1930 MHz,10 MHz BW</w:t>
            </w:r>
            <w:r>
              <w:rPr>
                <w:vertAlign w:val="subscript"/>
              </w:rPr>
              <w:t>Channel</w:t>
            </w:r>
            <w:r>
              <w:t xml:space="preserve"> where the upper channel edge is ≥ 1950 MHz and 15 MHz BW</w:t>
            </w:r>
            <w:r>
              <w:rPr>
                <w:vertAlign w:val="subscript"/>
              </w:rPr>
              <w:t>Channel</w:t>
            </w:r>
            <w:r>
              <w:t xml:space="preserve"> where the upper channel edge is ≥ 1955 MHz and 20 MHz BW</w:t>
            </w:r>
            <w:r>
              <w:rPr>
                <w:vertAlign w:val="subscript"/>
              </w:rPr>
              <w:t>Channel</w:t>
            </w:r>
            <w:r>
              <w:t xml:space="preserve"> where the upper channel edge is ≥ 1970 MHz.</w:t>
            </w:r>
          </w:p>
          <w:p w14:paraId="00EAEBC8" w14:textId="77777777" w:rsidR="00C06371" w:rsidRPr="001C0CC4" w:rsidRDefault="00C06371" w:rsidP="00C06371">
            <w:pPr>
              <w:pStyle w:val="TAN"/>
            </w:pPr>
            <w:r w:rsidRPr="001C0CC4">
              <w:t>NOTE 3:</w:t>
            </w:r>
            <w:r w:rsidRPr="001C0CC4">
              <w:tab/>
              <w:t>Applicable when the NR carrier is within 1447.9 – 1462.9 MHz</w:t>
            </w:r>
            <w:r>
              <w:t>.</w:t>
            </w:r>
          </w:p>
          <w:p w14:paraId="4F64152C" w14:textId="77777777" w:rsidR="00C06371" w:rsidRDefault="00C06371" w:rsidP="00C06371">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D8D17B2" w14:textId="34060038" w:rsidR="00C06371" w:rsidRDefault="00196234" w:rsidP="00C06371">
            <w:pPr>
              <w:pStyle w:val="TAN"/>
            </w:pPr>
            <w:r w:rsidRPr="00BA3E12">
              <w:rPr>
                <w:rFonts w:cs="Arial"/>
                <w:lang w:val="fr-FR" w:eastAsia="en-GB"/>
              </w:rPr>
              <w:t>NOTE 5:</w:t>
            </w:r>
            <w:r w:rsidRPr="00BA3E12">
              <w:rPr>
                <w:rFonts w:cs="Arial"/>
                <w:lang w:val="fr-FR" w:eastAsia="en-GB"/>
              </w:rPr>
              <w:tab/>
              <w:t>Applicable when the NR carrier is within 2545 – 2575 MHz.</w:t>
            </w:r>
            <w:r>
              <w:rPr>
                <w:rFonts w:cs="Arial"/>
                <w:lang w:val="fr-FR" w:eastAsia="en-GB"/>
              </w:rPr>
              <w:t xml:space="preserve"> </w:t>
            </w:r>
            <w:r w:rsidRPr="00BA3E12">
              <w:rPr>
                <w:rFonts w:cs="Arial"/>
                <w:lang w:val="fr-FR" w:eastAsia="en-GB"/>
              </w:rPr>
              <w:t>BW</w:t>
            </w:r>
            <w:r w:rsidRPr="00BA3E12">
              <w:rPr>
                <w:rFonts w:cs="Arial"/>
                <w:vertAlign w:val="subscript"/>
                <w:lang w:val="fr-FR" w:eastAsia="en-GB"/>
              </w:rPr>
              <w:t>Channel</w:t>
            </w:r>
            <w:r w:rsidRPr="007327B0">
              <w:rPr>
                <w:rFonts w:cs="Arial"/>
                <w:lang w:val="fr-FR" w:eastAsia="en-GB"/>
              </w:rPr>
              <w:t xml:space="preserve"> less than 30 MHz</w:t>
            </w:r>
            <w:r>
              <w:rPr>
                <w:rFonts w:cs="Arial"/>
                <w:lang w:val="fr-FR" w:eastAsia="en-GB"/>
              </w:rPr>
              <w:t xml:space="preserve"> are addressed in Table 6.5.3.2-1.</w:t>
            </w:r>
          </w:p>
          <w:p w14:paraId="38D2DD62" w14:textId="77777777" w:rsidR="00C06371" w:rsidRDefault="00C06371" w:rsidP="00C06371">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0C83CAA7" w:rsidR="00C06371" w:rsidRPr="001C0CC4" w:rsidRDefault="00C06371" w:rsidP="00C06371">
            <w:pPr>
              <w:pStyle w:val="TAN"/>
            </w:pPr>
            <w:r>
              <w:rPr>
                <w:rFonts w:hint="eastAsia"/>
                <w:lang w:eastAsia="zh-CN"/>
              </w:rPr>
              <w:t>N</w:t>
            </w:r>
            <w:r>
              <w:rPr>
                <w:lang w:eastAsia="zh-CN"/>
              </w:rPr>
              <w:t>OTE 7:</w:t>
            </w:r>
            <w:r w:rsidRPr="001C0CC4">
              <w:t xml:space="preserve"> </w:t>
            </w:r>
            <w:r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bookmarkStart w:id="161" w:name="_CRTable6_2_3_11A"/>
      <w:r w:rsidRPr="001C0CC4">
        <w:lastRenderedPageBreak/>
        <w:t xml:space="preserve">Table </w:t>
      </w:r>
      <w:bookmarkEnd w:id="161"/>
      <w:r w:rsidRPr="001C0CC4">
        <w:t>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bookmarkStart w:id="162" w:name="_CRTable6_2_3_12"/>
      <w:r w:rsidRPr="001C0CC4">
        <w:lastRenderedPageBreak/>
        <w:t xml:space="preserve">Table </w:t>
      </w:r>
      <w:bookmarkEnd w:id="162"/>
      <w:r w:rsidRPr="001C0CC4">
        <w:t>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63" w:name="_Toc21344237"/>
      <w:bookmarkStart w:id="164" w:name="_Toc29801721"/>
      <w:bookmarkStart w:id="165" w:name="_Toc29802145"/>
      <w:bookmarkStart w:id="166" w:name="_Toc29802770"/>
      <w:bookmarkStart w:id="167" w:name="_Toc36107512"/>
      <w:bookmarkStart w:id="168" w:name="_Toc37251271"/>
      <w:bookmarkStart w:id="169" w:name="_Toc45888073"/>
      <w:bookmarkStart w:id="170" w:name="_Toc45888672"/>
      <w:bookmarkStart w:id="171" w:name="_Toc59649953"/>
      <w:bookmarkStart w:id="172" w:name="_Toc61357217"/>
      <w:bookmarkStart w:id="173" w:name="_Toc61358991"/>
      <w:bookmarkStart w:id="174" w:name="_Toc67915928"/>
      <w:bookmarkStart w:id="175" w:name="_Toc75533472"/>
      <w:bookmarkStart w:id="176" w:name="_Toc75819358"/>
      <w:bookmarkStart w:id="177" w:name="_Toc76508202"/>
      <w:bookmarkStart w:id="178" w:name="_Toc76717152"/>
      <w:bookmarkStart w:id="179" w:name="_Toc83293793"/>
      <w:bookmarkStart w:id="180" w:name="_Toc84334832"/>
      <w:r w:rsidRPr="001C0CC4">
        <w:t>6.2.3.2</w:t>
      </w:r>
      <w:r w:rsidRPr="001C0CC4">
        <w:tab/>
        <w:t>A-MPR for NS_04</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81" w:name="_CRTable6_2_3_21"/>
      <w:bookmarkStart w:id="182" w:name="_Ref509480096"/>
      <w:r w:rsidRPr="001C0CC4">
        <w:t xml:space="preserve">Table </w:t>
      </w:r>
      <w:bookmarkEnd w:id="181"/>
      <w:r w:rsidRPr="001C0CC4">
        <w:t>6</w:t>
      </w:r>
      <w:bookmarkEnd w:id="18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1"/>
        <w:gridCol w:w="1299"/>
        <w:gridCol w:w="1554"/>
        <w:gridCol w:w="1494"/>
        <w:gridCol w:w="2689"/>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2"/>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2"/>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2"/>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2"/>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2"/>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2"/>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83" w:name="_Ref509450514"/>
    </w:p>
    <w:p w14:paraId="23228912" w14:textId="77777777" w:rsidR="00DC7196" w:rsidRPr="001C0CC4" w:rsidRDefault="00DC7196" w:rsidP="00C17174">
      <w:pPr>
        <w:pStyle w:val="TH"/>
      </w:pPr>
      <w:bookmarkStart w:id="184" w:name="_CRTable6_2_3_22"/>
      <w:r w:rsidRPr="001C0CC4">
        <w:lastRenderedPageBreak/>
        <w:t xml:space="preserve">Table </w:t>
      </w:r>
      <w:bookmarkEnd w:id="184"/>
      <w:r w:rsidRPr="001C0CC4">
        <w:t>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8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049F2C17" w:rsidR="0095708C" w:rsidRPr="00B723DD" w:rsidRDefault="008F2A74" w:rsidP="00C17174">
            <w:pPr>
              <w:pStyle w:val="TAN"/>
              <w:rPr>
                <w:lang w:eastAsia="en-GB"/>
              </w:rPr>
            </w:pPr>
            <w:r w:rsidRPr="006A6DBD">
              <w:rPr>
                <w:lang w:eastAsia="en-GB"/>
              </w:rPr>
              <w:t>NOTE 1:</w:t>
            </w:r>
            <w:r>
              <w:rPr>
                <w:lang w:eastAsia="en-GB"/>
              </w:rPr>
              <w:tab/>
            </w:r>
            <w:r w:rsidRPr="006A6DBD">
              <w:rPr>
                <w:lang w:eastAsia="en-GB"/>
              </w:rPr>
              <w:t xml:space="preserve">PC1.5 assumes </w:t>
            </w:r>
            <w:r>
              <w:rPr>
                <w:lang w:eastAsia="en-GB"/>
              </w:rPr>
              <w:t>2Tx</w:t>
            </w:r>
            <w:r w:rsidRPr="006A6DBD">
              <w:rPr>
                <w:lang w:eastAsia="en-GB"/>
              </w:rPr>
              <w:t>.</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85" w:name="_Toc21344238"/>
      <w:bookmarkStart w:id="186" w:name="_Toc29801722"/>
      <w:bookmarkStart w:id="187" w:name="_Toc29802146"/>
      <w:bookmarkStart w:id="188" w:name="_Toc29802771"/>
      <w:bookmarkStart w:id="189" w:name="_Toc36107513"/>
      <w:bookmarkStart w:id="190" w:name="_Toc37251272"/>
      <w:bookmarkStart w:id="191" w:name="_Toc45888074"/>
      <w:bookmarkStart w:id="192" w:name="_Toc45888673"/>
      <w:bookmarkStart w:id="193" w:name="_Toc59649954"/>
      <w:bookmarkStart w:id="194" w:name="_Toc61357218"/>
      <w:bookmarkStart w:id="195" w:name="_Toc61358992"/>
      <w:bookmarkStart w:id="196" w:name="_Toc67915929"/>
      <w:bookmarkStart w:id="197" w:name="_Toc75533473"/>
      <w:bookmarkStart w:id="198" w:name="_Toc75819359"/>
      <w:bookmarkStart w:id="199" w:name="_Toc76508203"/>
      <w:bookmarkStart w:id="200" w:name="_Toc76717153"/>
      <w:bookmarkStart w:id="201" w:name="_Toc83293794"/>
      <w:bookmarkStart w:id="202" w:name="_Toc84334833"/>
      <w:r w:rsidRPr="001C0CC4">
        <w:t>6.2.3.3</w:t>
      </w:r>
      <w:r w:rsidRPr="001C0CC4">
        <w:tab/>
        <w:t>A-MPR for NS_10</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584196B3" w14:textId="77777777" w:rsidR="00DC7196" w:rsidRPr="001C0CC4" w:rsidRDefault="00DC7196" w:rsidP="00DC7196">
      <w:pPr>
        <w:pStyle w:val="TH"/>
      </w:pPr>
      <w:bookmarkStart w:id="203" w:name="_CRTable6_2_3_31"/>
      <w:r w:rsidRPr="001C0CC4">
        <w:t xml:space="preserve">Table </w:t>
      </w:r>
      <w:bookmarkEnd w:id="203"/>
      <w:r w:rsidRPr="001C0CC4">
        <w:t>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E87EDC"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E87EDC" w:rsidRPr="001C0CC4" w:rsidRDefault="00E87EDC" w:rsidP="00E87EDC">
            <w:pPr>
              <w:pStyle w:val="TAC"/>
            </w:pPr>
          </w:p>
        </w:tc>
        <w:tc>
          <w:tcPr>
            <w:tcW w:w="2127" w:type="dxa"/>
            <w:tcBorders>
              <w:left w:val="single" w:sz="4" w:space="0" w:color="auto"/>
            </w:tcBorders>
            <w:shd w:val="clear" w:color="auto" w:fill="auto"/>
          </w:tcPr>
          <w:p w14:paraId="2749F583" w14:textId="77777777" w:rsidR="00E87EDC" w:rsidRPr="001C0CC4" w:rsidRDefault="00E87EDC" w:rsidP="00E87EDC">
            <w:pPr>
              <w:pStyle w:val="TAC"/>
            </w:pPr>
            <w:r w:rsidRPr="001C0CC4">
              <w:t>A (dB)</w:t>
            </w:r>
          </w:p>
        </w:tc>
        <w:tc>
          <w:tcPr>
            <w:tcW w:w="4252" w:type="dxa"/>
            <w:shd w:val="clear" w:color="auto" w:fill="auto"/>
          </w:tcPr>
          <w:p w14:paraId="5B5C7A1B" w14:textId="4DE69924" w:rsidR="00E87EDC" w:rsidRPr="001C0CC4" w:rsidRDefault="00E87EDC" w:rsidP="00E87EDC">
            <w:pPr>
              <w:pStyle w:val="TAC"/>
              <w:rPr>
                <w:vertAlign w:val="superscript"/>
                <w:lang w:eastAsia="zh-CN"/>
              </w:rPr>
            </w:pPr>
            <w:r w:rsidRPr="00A1115A">
              <w:t xml:space="preserve">≤ </w:t>
            </w:r>
            <w:r w:rsidRPr="00A1115A">
              <w:rPr>
                <w:lang w:eastAsia="zh-CN"/>
              </w:rPr>
              <w:t>3</w:t>
            </w:r>
          </w:p>
        </w:tc>
      </w:tr>
      <w:tr w:rsidR="00E87EDC"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E87EDC" w:rsidRPr="001C0CC4" w:rsidRDefault="00E87EDC" w:rsidP="00E87EDC">
            <w:pPr>
              <w:pStyle w:val="TAC"/>
            </w:pPr>
            <w:r w:rsidRPr="001C0CC4">
              <w:t>20</w:t>
            </w:r>
          </w:p>
        </w:tc>
        <w:tc>
          <w:tcPr>
            <w:tcW w:w="2127" w:type="dxa"/>
            <w:tcBorders>
              <w:left w:val="single" w:sz="4" w:space="0" w:color="auto"/>
            </w:tcBorders>
            <w:shd w:val="clear" w:color="auto" w:fill="auto"/>
          </w:tcPr>
          <w:p w14:paraId="309DE377" w14:textId="77777777" w:rsidR="00E87EDC" w:rsidRPr="001C0CC4" w:rsidRDefault="00E87EDC" w:rsidP="00E87EDC">
            <w:pPr>
              <w:pStyle w:val="TAC"/>
            </w:pPr>
            <w:r w:rsidRPr="001C0CC4">
              <w:t>RB</w:t>
            </w:r>
            <w:r w:rsidRPr="001C0CC4">
              <w:rPr>
                <w:vertAlign w:val="subscript"/>
              </w:rPr>
              <w:t>start</w:t>
            </w:r>
          </w:p>
        </w:tc>
        <w:tc>
          <w:tcPr>
            <w:tcW w:w="4252" w:type="dxa"/>
            <w:shd w:val="clear" w:color="auto" w:fill="auto"/>
          </w:tcPr>
          <w:p w14:paraId="342C1224" w14:textId="1012DE6F" w:rsidR="00E87EDC" w:rsidRPr="001C0CC4" w:rsidRDefault="00E87EDC" w:rsidP="00E87EDC">
            <w:pPr>
              <w:pStyle w:val="TAC"/>
              <w:rPr>
                <w:lang w:eastAsia="zh-CN"/>
              </w:rPr>
            </w:pPr>
            <w:r w:rsidRPr="00A1115A">
              <w:t>0 – 15</w:t>
            </w:r>
          </w:p>
        </w:tc>
      </w:tr>
      <w:tr w:rsidR="00E87EDC"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E87EDC" w:rsidRPr="001C0CC4" w:rsidRDefault="00E87EDC" w:rsidP="00E87EDC">
            <w:pPr>
              <w:pStyle w:val="TAC"/>
            </w:pPr>
          </w:p>
        </w:tc>
        <w:tc>
          <w:tcPr>
            <w:tcW w:w="2127" w:type="dxa"/>
            <w:tcBorders>
              <w:left w:val="single" w:sz="4" w:space="0" w:color="auto"/>
            </w:tcBorders>
            <w:shd w:val="clear" w:color="auto" w:fill="auto"/>
          </w:tcPr>
          <w:p w14:paraId="2452B405" w14:textId="77777777" w:rsidR="00E87EDC" w:rsidRPr="001C0CC4" w:rsidRDefault="00E87EDC" w:rsidP="00E87EDC">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F9D7F55" w:rsidR="00E87EDC" w:rsidRPr="001C0CC4" w:rsidRDefault="00E87EDC" w:rsidP="00E87EDC">
            <w:pPr>
              <w:pStyle w:val="TAC"/>
              <w:rPr>
                <w:lang w:eastAsia="zh-CN"/>
              </w:rPr>
            </w:pPr>
            <w:r w:rsidRPr="00A1115A">
              <w:t>1 – 20</w:t>
            </w:r>
          </w:p>
        </w:tc>
      </w:tr>
      <w:tr w:rsidR="00E87EDC"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E87EDC" w:rsidRPr="001C0CC4" w:rsidRDefault="00E87EDC" w:rsidP="00E87EDC">
            <w:pPr>
              <w:pStyle w:val="TAC"/>
            </w:pPr>
          </w:p>
        </w:tc>
        <w:tc>
          <w:tcPr>
            <w:tcW w:w="2127" w:type="dxa"/>
            <w:tcBorders>
              <w:left w:val="single" w:sz="4" w:space="0" w:color="auto"/>
            </w:tcBorders>
            <w:shd w:val="clear" w:color="auto" w:fill="auto"/>
          </w:tcPr>
          <w:p w14:paraId="2E052D57" w14:textId="77777777" w:rsidR="00E87EDC" w:rsidRPr="001C0CC4" w:rsidRDefault="00E87EDC" w:rsidP="00E87EDC">
            <w:pPr>
              <w:pStyle w:val="TAC"/>
            </w:pPr>
            <w:r w:rsidRPr="001C0CC4">
              <w:t>A (dB)</w:t>
            </w:r>
          </w:p>
        </w:tc>
        <w:tc>
          <w:tcPr>
            <w:tcW w:w="4252" w:type="dxa"/>
            <w:shd w:val="clear" w:color="auto" w:fill="auto"/>
          </w:tcPr>
          <w:p w14:paraId="17A91F86" w14:textId="228DDC50" w:rsidR="00E87EDC" w:rsidRPr="001C0CC4" w:rsidRDefault="00E87EDC" w:rsidP="00E87EDC">
            <w:pPr>
              <w:pStyle w:val="TAC"/>
              <w:rPr>
                <w:vertAlign w:val="superscript"/>
                <w:lang w:eastAsia="zh-CN"/>
              </w:rPr>
            </w:pPr>
            <w:r w:rsidRPr="00A1115A">
              <w:t xml:space="preserve">≤ </w:t>
            </w:r>
            <w:r w:rsidRPr="00A1115A">
              <w:rPr>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BF754B">
          <w:headerReference w:type="default" r:id="rId9"/>
          <w:footerReference w:type="default" r:id="rId10"/>
          <w:footnotePr>
            <w:numRestart w:val="eachSect"/>
          </w:footnotePr>
          <w:pgSz w:w="11907" w:h="16840" w:code="9"/>
          <w:pgMar w:top="1418" w:right="1134" w:bottom="1134" w:left="1134" w:header="851" w:footer="340" w:gutter="0"/>
          <w:pgNumType w:start="87"/>
          <w:cols w:space="720"/>
          <w:formProt w:val="0"/>
          <w:docGrid w:linePitch="272"/>
        </w:sectPr>
      </w:pPr>
    </w:p>
    <w:p w14:paraId="7B6743C6" w14:textId="77777777" w:rsidR="001720F0" w:rsidRDefault="001720F0" w:rsidP="00AC510B">
      <w:bookmarkStart w:id="204" w:name="_Toc21344239"/>
      <w:bookmarkStart w:id="205" w:name="_Toc29801723"/>
      <w:bookmarkStart w:id="206" w:name="_Toc29802147"/>
      <w:bookmarkStart w:id="207" w:name="_Toc29802772"/>
      <w:bookmarkStart w:id="208" w:name="_Toc36107514"/>
      <w:bookmarkStart w:id="209" w:name="_Toc37251273"/>
      <w:bookmarkStart w:id="210" w:name="_Toc45888075"/>
      <w:bookmarkStart w:id="211" w:name="_Toc45888674"/>
    </w:p>
    <w:p w14:paraId="1E9633C6" w14:textId="77777777" w:rsidR="00D66CF7" w:rsidRDefault="00DC7196" w:rsidP="00434294">
      <w:pPr>
        <w:pStyle w:val="Heading4"/>
        <w:sectPr w:rsidR="00D66CF7" w:rsidSect="00E806EA">
          <w:footnotePr>
            <w:numRestart w:val="eachSect"/>
          </w:footnotePr>
          <w:type w:val="continuous"/>
          <w:pgSz w:w="11907" w:h="16840" w:code="9"/>
          <w:pgMar w:top="1418" w:right="1134" w:bottom="1134" w:left="1134" w:header="851" w:footer="340" w:gutter="0"/>
          <w:cols w:space="720"/>
          <w:formProt w:val="0"/>
          <w:docGrid w:linePitch="272"/>
        </w:sectPr>
      </w:pPr>
      <w:bookmarkStart w:id="212" w:name="_Toc59649955"/>
      <w:bookmarkStart w:id="213" w:name="_Toc61357219"/>
      <w:bookmarkStart w:id="214" w:name="_Toc61358993"/>
      <w:bookmarkStart w:id="215" w:name="_Toc67915930"/>
      <w:bookmarkStart w:id="216" w:name="_Toc75533474"/>
      <w:bookmarkStart w:id="217" w:name="_Toc75819360"/>
      <w:bookmarkStart w:id="218" w:name="_Toc76508204"/>
      <w:bookmarkStart w:id="219" w:name="_Toc76717154"/>
      <w:bookmarkStart w:id="220" w:name="_Toc83293795"/>
      <w:bookmarkStart w:id="221" w:name="_Toc84334834"/>
      <w:r w:rsidRPr="001C0CC4">
        <w:t>6.2.3.4</w:t>
      </w:r>
      <w:r w:rsidRPr="001C0CC4">
        <w:tab/>
        <w:t>A-MPR for NS_05 and NS_05U</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49F580D1" w14:textId="5095D195" w:rsidR="00DC7196" w:rsidRPr="001720F0" w:rsidRDefault="00DC7196" w:rsidP="00D66CF7"/>
    <w:p w14:paraId="6A5BBB59" w14:textId="77777777" w:rsidR="00DC7196" w:rsidRPr="001C0CC4" w:rsidRDefault="00DC7196" w:rsidP="00DC7196">
      <w:pPr>
        <w:pStyle w:val="TH"/>
      </w:pPr>
      <w:bookmarkStart w:id="222" w:name="_CRTable6_2_3_41"/>
      <w:r w:rsidRPr="001C0CC4">
        <w:t xml:space="preserve">Table </w:t>
      </w:r>
      <w:bookmarkEnd w:id="222"/>
      <w:r w:rsidRPr="001C0CC4">
        <w:t>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E806EA">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bookmarkStart w:id="223" w:name="_CRTable6_2_3_42"/>
      <w:r w:rsidRPr="001C0CC4">
        <w:t xml:space="preserve">Table </w:t>
      </w:r>
      <w:bookmarkEnd w:id="223"/>
      <w:r w:rsidRPr="001C0CC4">
        <w:t>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AC510B"/>
    <w:p w14:paraId="4853801F" w14:textId="77777777" w:rsidR="00DC7196" w:rsidRPr="001C0CC4" w:rsidRDefault="00DC7196" w:rsidP="00DC7196">
      <w:pPr>
        <w:pStyle w:val="TH"/>
      </w:pPr>
      <w:bookmarkStart w:id="224" w:name="_CRTable6_2_3_43"/>
      <w:r w:rsidRPr="001C0CC4">
        <w:t xml:space="preserve">Table </w:t>
      </w:r>
      <w:bookmarkEnd w:id="224"/>
      <w:r w:rsidRPr="001C0CC4">
        <w:t>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25" w:name="_Hlk4402428"/>
      <w:r w:rsidRPr="001C0CC4">
        <w:rPr>
          <w:rFonts w:eastAsia="Yu Mincho"/>
        </w:rPr>
        <w:t>Table 6.2.3.4-4</w:t>
      </w:r>
      <w:bookmarkEnd w:id="225"/>
      <w:r w:rsidRPr="001C0CC4">
        <w:rPr>
          <w:rFonts w:eastAsia="Yu Mincho"/>
        </w:rPr>
        <w:t xml:space="preserve"> - </w:t>
      </w:r>
      <w:bookmarkStart w:id="226" w:name="_CRTable6_2_3_44Table6_2_3_49"/>
      <w:r w:rsidRPr="001C0CC4">
        <w:rPr>
          <w:rFonts w:eastAsia="Yu Mincho"/>
        </w:rPr>
        <w:t xml:space="preserve">Table </w:t>
      </w:r>
      <w:bookmarkEnd w:id="226"/>
      <w:r w:rsidRPr="001C0CC4">
        <w:rPr>
          <w:rFonts w:eastAsia="Yu Mincho"/>
        </w:rPr>
        <w:t>6.2.3.4-9: Void</w:t>
      </w:r>
    </w:p>
    <w:p w14:paraId="6370B71C" w14:textId="77777777" w:rsidR="00DC7196" w:rsidRPr="001C0CC4" w:rsidRDefault="00DC7196" w:rsidP="00DC7196"/>
    <w:p w14:paraId="762D9EC3" w14:textId="77777777" w:rsidR="00DC7196" w:rsidRPr="001C0CC4" w:rsidRDefault="00DC7196" w:rsidP="00DC7196">
      <w:pPr>
        <w:pStyle w:val="TH"/>
      </w:pPr>
      <w:bookmarkStart w:id="227" w:name="_CRTable6_2_3_410"/>
      <w:r w:rsidRPr="001C0CC4">
        <w:rPr>
          <w:rFonts w:eastAsia="Yu Mincho"/>
        </w:rPr>
        <w:t xml:space="preserve">Table </w:t>
      </w:r>
      <w:bookmarkEnd w:id="227"/>
      <w:r w:rsidRPr="001C0CC4">
        <w:rPr>
          <w:rFonts w:eastAsia="Yu Mincho"/>
        </w:rPr>
        <w:t xml:space="preserve">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E806EA">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28" w:name="_Toc21344240"/>
      <w:bookmarkStart w:id="229" w:name="_Toc29801724"/>
      <w:bookmarkStart w:id="230" w:name="_Toc29802148"/>
      <w:bookmarkStart w:id="231" w:name="_Toc29802773"/>
      <w:bookmarkStart w:id="232" w:name="_Toc36107515"/>
      <w:bookmarkStart w:id="233" w:name="_Toc37251274"/>
      <w:bookmarkStart w:id="234" w:name="_Toc45888076"/>
      <w:bookmarkStart w:id="235" w:name="_Toc45888675"/>
      <w:bookmarkStart w:id="236" w:name="_Toc59649956"/>
      <w:bookmarkStart w:id="237" w:name="_Toc61357220"/>
      <w:bookmarkStart w:id="238" w:name="_Toc61358994"/>
      <w:bookmarkStart w:id="239" w:name="_Toc67915931"/>
      <w:bookmarkStart w:id="240" w:name="_Toc75533475"/>
      <w:bookmarkStart w:id="241" w:name="_Toc75819361"/>
      <w:bookmarkStart w:id="242" w:name="_Toc76508205"/>
      <w:bookmarkStart w:id="243" w:name="_Toc76717155"/>
      <w:bookmarkStart w:id="244" w:name="_Toc83293796"/>
      <w:bookmarkStart w:id="245" w:name="_Toc84334835"/>
      <w:r w:rsidRPr="001C0CC4">
        <w:lastRenderedPageBreak/>
        <w:t>6.2.3.5</w:t>
      </w:r>
      <w:r w:rsidRPr="001C0CC4">
        <w:tab/>
        <w:t>A-MPR for NS_40</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3085C465" w14:textId="77777777" w:rsidR="00DC7196" w:rsidRPr="001C0CC4" w:rsidRDefault="00DC7196" w:rsidP="00DC7196">
      <w:pPr>
        <w:pStyle w:val="TH"/>
        <w:rPr>
          <w:rFonts w:cs="Arial"/>
          <w:b w:val="0"/>
        </w:rPr>
      </w:pPr>
      <w:bookmarkStart w:id="246" w:name="_CRTable6_2_3_51"/>
      <w:r w:rsidRPr="001C0CC4">
        <w:rPr>
          <w:rFonts w:cs="Arial"/>
        </w:rPr>
        <w:t xml:space="preserve">Table </w:t>
      </w:r>
      <w:bookmarkEnd w:id="246"/>
      <w:r w:rsidRPr="001C0CC4">
        <w:rPr>
          <w:rFonts w:cs="Arial"/>
        </w:rPr>
        <w:t>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47" w:name="_Toc21344241"/>
      <w:bookmarkStart w:id="248" w:name="_Toc29801725"/>
      <w:bookmarkStart w:id="249" w:name="_Toc29802149"/>
      <w:bookmarkStart w:id="250" w:name="_Toc29802774"/>
      <w:bookmarkStart w:id="251" w:name="_Toc36107516"/>
      <w:bookmarkStart w:id="252" w:name="_Toc37251275"/>
      <w:bookmarkStart w:id="253" w:name="_Toc45888077"/>
      <w:bookmarkStart w:id="254" w:name="_Toc45888676"/>
      <w:bookmarkStart w:id="255" w:name="_Toc59649957"/>
      <w:bookmarkStart w:id="256" w:name="_Toc61357221"/>
      <w:bookmarkStart w:id="257" w:name="_Toc61358995"/>
      <w:bookmarkStart w:id="258" w:name="_Toc67915932"/>
      <w:bookmarkStart w:id="259" w:name="_Toc75533476"/>
      <w:bookmarkStart w:id="260" w:name="_Toc75819362"/>
      <w:bookmarkStart w:id="261" w:name="_Toc76508206"/>
      <w:bookmarkStart w:id="262" w:name="_Toc76717156"/>
      <w:bookmarkStart w:id="263" w:name="_Toc83293797"/>
      <w:bookmarkStart w:id="264" w:name="_Toc84334836"/>
      <w:r w:rsidRPr="001C0CC4">
        <w:t>6.2.3.6</w:t>
      </w:r>
      <w:r w:rsidRPr="001C0CC4">
        <w:tab/>
        <w:t>A-MPR for NS_43 and NS_43U</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75E77AE3" w14:textId="77777777" w:rsidR="00DC7196" w:rsidRPr="001C0CC4" w:rsidRDefault="00DC7196" w:rsidP="00DC7196">
      <w:pPr>
        <w:pStyle w:val="TH"/>
      </w:pPr>
      <w:bookmarkStart w:id="265" w:name="_CRTable6_2_3_61"/>
      <w:r w:rsidRPr="001C0CC4">
        <w:t xml:space="preserve">Table </w:t>
      </w:r>
      <w:bookmarkEnd w:id="265"/>
      <w:r w:rsidRPr="001C0CC4">
        <w:t>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2B5A34" w:rsidRPr="001C0CC4" w14:paraId="47CDBEDC" w14:textId="77777777" w:rsidTr="00467E9C">
        <w:tc>
          <w:tcPr>
            <w:tcW w:w="1148" w:type="dxa"/>
            <w:tcBorders>
              <w:top w:val="single" w:sz="4" w:space="0" w:color="auto"/>
              <w:left w:val="single" w:sz="4" w:space="0" w:color="000000"/>
              <w:right w:val="single" w:sz="4" w:space="0" w:color="000000"/>
            </w:tcBorders>
            <w:hideMark/>
          </w:tcPr>
          <w:p w14:paraId="01C8AF3C" w14:textId="77777777" w:rsidR="002B5A34" w:rsidRPr="001C0CC4" w:rsidRDefault="002B5A34" w:rsidP="002B5A34">
            <w:pPr>
              <w:pStyle w:val="TAC"/>
            </w:pPr>
            <w:r w:rsidRPr="001C0CC4">
              <w:t>15 MHz</w:t>
            </w:r>
          </w:p>
        </w:tc>
        <w:tc>
          <w:tcPr>
            <w:tcW w:w="1678" w:type="dxa"/>
            <w:tcBorders>
              <w:top w:val="single" w:sz="4" w:space="0" w:color="auto"/>
              <w:left w:val="single" w:sz="4" w:space="0" w:color="000000"/>
              <w:right w:val="single" w:sz="4" w:space="0" w:color="000000"/>
            </w:tcBorders>
          </w:tcPr>
          <w:p w14:paraId="0AF7325E" w14:textId="77777777" w:rsidR="002B5A34" w:rsidRPr="001C0CC4" w:rsidRDefault="002B5A34" w:rsidP="002B5A3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373D7CCB" w14:textId="1D4A6B77" w:rsidR="002B5A34" w:rsidRPr="001C0CC4" w:rsidRDefault="002B5A34" w:rsidP="002B5A34">
            <w:pPr>
              <w:pStyle w:val="TAC"/>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2B5A34" w:rsidRPr="001C0CC4" w:rsidRDefault="002B5A34" w:rsidP="002B5A3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2B5A34" w:rsidRPr="001C0CC4" w:rsidRDefault="002B5A34" w:rsidP="002B5A3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2B5A34" w:rsidRPr="001C0CC4" w:rsidRDefault="002B5A34" w:rsidP="002B5A34">
            <w:pPr>
              <w:pStyle w:val="TAC"/>
            </w:pPr>
            <w:r w:rsidRPr="001C0CC4">
              <w:t>&gt; 1.8 MHz/12/SCS</w:t>
            </w:r>
          </w:p>
          <w:p w14:paraId="5AC113AD" w14:textId="77777777" w:rsidR="002B5A34" w:rsidRPr="001C0CC4" w:rsidRDefault="002B5A34" w:rsidP="002B5A34">
            <w:pPr>
              <w:pStyle w:val="TAC"/>
            </w:pPr>
          </w:p>
          <w:p w14:paraId="3C1CB914" w14:textId="77777777" w:rsidR="002B5A34" w:rsidRPr="001C0CC4" w:rsidRDefault="002B5A34" w:rsidP="002B5A3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2B5A34" w:rsidRPr="001C0CC4" w:rsidRDefault="002B5A34" w:rsidP="002B5A3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2B5A34" w:rsidRPr="001C0CC4" w:rsidRDefault="002B5A34" w:rsidP="002B5A34">
            <w:pPr>
              <w:pStyle w:val="TAC"/>
            </w:pPr>
            <w:r w:rsidRPr="001C0CC4">
              <w:t>A6</w:t>
            </w:r>
          </w:p>
        </w:tc>
      </w:tr>
      <w:tr w:rsidR="002B5A34" w:rsidRPr="001C0CC4" w14:paraId="6703AFFD" w14:textId="77777777" w:rsidTr="00F738E7">
        <w:tc>
          <w:tcPr>
            <w:tcW w:w="1148" w:type="dxa"/>
            <w:tcBorders>
              <w:left w:val="single" w:sz="4" w:space="0" w:color="000000"/>
              <w:bottom w:val="single" w:sz="4" w:space="0" w:color="000000"/>
              <w:right w:val="single" w:sz="4" w:space="0" w:color="000000"/>
            </w:tcBorders>
          </w:tcPr>
          <w:p w14:paraId="46DD43E0" w14:textId="77777777" w:rsidR="002B5A34" w:rsidRPr="001C0CC4" w:rsidRDefault="002B5A34" w:rsidP="002B5A34">
            <w:pPr>
              <w:pStyle w:val="TAC"/>
            </w:pPr>
          </w:p>
        </w:tc>
        <w:tc>
          <w:tcPr>
            <w:tcW w:w="1678" w:type="dxa"/>
            <w:tcBorders>
              <w:left w:val="single" w:sz="4" w:space="0" w:color="000000"/>
              <w:bottom w:val="single" w:sz="4" w:space="0" w:color="000000"/>
              <w:right w:val="single" w:sz="4" w:space="0" w:color="000000"/>
            </w:tcBorders>
          </w:tcPr>
          <w:p w14:paraId="3181B387" w14:textId="77777777" w:rsidR="002B5A34" w:rsidRPr="001C0CC4" w:rsidRDefault="002B5A34" w:rsidP="002B5A34">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57D12300" w14:textId="511CCB78" w:rsidR="002B5A34" w:rsidRPr="001C0CC4" w:rsidRDefault="002B5A34" w:rsidP="002B5A34">
            <w:pPr>
              <w:pStyle w:val="TAC"/>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0D38927E" w14:textId="2CFEBE15" w:rsidR="002B5A34" w:rsidRPr="001C0CC4" w:rsidRDefault="002B5A34" w:rsidP="002B5A34">
            <w:pPr>
              <w:pStyle w:val="TAC"/>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5896EE" w14:textId="43CEEA7E" w:rsidR="002B5A34" w:rsidRPr="001C0CC4" w:rsidRDefault="002B5A34" w:rsidP="002B5A34">
            <w:pPr>
              <w:pStyle w:val="TAC"/>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37A31A47" w14:textId="77777777" w:rsidR="002B5A34" w:rsidRPr="001C0CC4" w:rsidRDefault="002B5A34" w:rsidP="002B5A34">
            <w:pPr>
              <w:pStyle w:val="TAC"/>
            </w:pPr>
          </w:p>
        </w:tc>
        <w:tc>
          <w:tcPr>
            <w:tcW w:w="1384" w:type="dxa"/>
            <w:tcBorders>
              <w:top w:val="single" w:sz="4" w:space="0" w:color="000000"/>
              <w:left w:val="single" w:sz="4" w:space="0" w:color="000000"/>
              <w:bottom w:val="single" w:sz="4" w:space="0" w:color="000000"/>
              <w:right w:val="single" w:sz="4" w:space="0" w:color="000000"/>
            </w:tcBorders>
            <w:vAlign w:val="center"/>
          </w:tcPr>
          <w:p w14:paraId="0733EC44" w14:textId="77777777" w:rsidR="002B5A34" w:rsidRPr="001C0CC4" w:rsidRDefault="002B5A34" w:rsidP="002B5A34">
            <w:pPr>
              <w:pStyle w:val="TAC"/>
            </w:pPr>
          </w:p>
        </w:tc>
        <w:tc>
          <w:tcPr>
            <w:tcW w:w="1189" w:type="dxa"/>
            <w:tcBorders>
              <w:top w:val="single" w:sz="4" w:space="0" w:color="000000"/>
              <w:left w:val="single" w:sz="4" w:space="0" w:color="000000"/>
              <w:bottom w:val="single" w:sz="4" w:space="0" w:color="000000"/>
              <w:right w:val="single" w:sz="4" w:space="0" w:color="000000"/>
            </w:tcBorders>
            <w:vAlign w:val="center"/>
          </w:tcPr>
          <w:p w14:paraId="6DFB9157" w14:textId="77777777" w:rsidR="002B5A34" w:rsidRPr="001C0CC4" w:rsidRDefault="002B5A34" w:rsidP="002B5A34">
            <w:pPr>
              <w:pStyle w:val="TAC"/>
            </w:pP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bookmarkStart w:id="266" w:name="_CRTable6_2_3_62"/>
      <w:r w:rsidRPr="001C0CC4">
        <w:t xml:space="preserve">Table </w:t>
      </w:r>
      <w:bookmarkEnd w:id="266"/>
      <w:r w:rsidRPr="001C0CC4">
        <w:t>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67" w:name="_CRTable6_2_3_63"/>
      <w:bookmarkStart w:id="268" w:name="_Hlk4402808"/>
      <w:r w:rsidRPr="001C0CC4">
        <w:lastRenderedPageBreak/>
        <w:t xml:space="preserve">Table </w:t>
      </w:r>
      <w:bookmarkEnd w:id="267"/>
      <w:r w:rsidRPr="001C0CC4">
        <w:t>6.2.3.6-3</w:t>
      </w:r>
      <w:bookmarkEnd w:id="268"/>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69" w:name="_CRTable6_2_3_64"/>
      <w:bookmarkStart w:id="270" w:name="_Hlk4402791"/>
      <w:r w:rsidRPr="001C0CC4">
        <w:t xml:space="preserve">Table </w:t>
      </w:r>
      <w:bookmarkEnd w:id="269"/>
      <w:r w:rsidRPr="001C0CC4">
        <w:t>6.2.3.6-4</w:t>
      </w:r>
      <w:bookmarkEnd w:id="270"/>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71" w:name="_Toc21344242"/>
      <w:bookmarkStart w:id="272" w:name="_Toc29801726"/>
      <w:bookmarkStart w:id="273" w:name="_Toc29802150"/>
      <w:bookmarkStart w:id="274" w:name="_Toc29802775"/>
      <w:bookmarkStart w:id="275" w:name="_Toc36107517"/>
      <w:bookmarkStart w:id="276" w:name="_Toc37251276"/>
      <w:bookmarkStart w:id="277" w:name="_Toc45888078"/>
      <w:bookmarkStart w:id="278" w:name="_Toc45888677"/>
      <w:bookmarkStart w:id="279" w:name="_Toc59649958"/>
      <w:bookmarkStart w:id="280" w:name="_Toc61357222"/>
      <w:bookmarkStart w:id="281" w:name="_Toc61358996"/>
      <w:bookmarkStart w:id="282" w:name="_Toc67915933"/>
      <w:bookmarkStart w:id="283" w:name="_Toc75533477"/>
      <w:bookmarkStart w:id="284" w:name="_Toc75819363"/>
      <w:bookmarkStart w:id="285" w:name="_Toc76508207"/>
      <w:bookmarkStart w:id="286" w:name="_Toc76717157"/>
      <w:bookmarkStart w:id="287" w:name="_Toc83293798"/>
      <w:bookmarkStart w:id="288" w:name="_Toc84334837"/>
      <w:r w:rsidRPr="001C0CC4">
        <w:t>6.2.3.7</w:t>
      </w:r>
      <w:r w:rsidRPr="001C0CC4">
        <w:tab/>
        <w:t>A-MPR for NS_03 and NS_03U</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0CD7B81B" w14:textId="77777777" w:rsidR="00DC7196" w:rsidRPr="005A03D4" w:rsidRDefault="00DC7196" w:rsidP="00DC7196">
      <w:pPr>
        <w:pStyle w:val="TH"/>
      </w:pPr>
      <w:bookmarkStart w:id="289" w:name="_CRTable6_2_3_71AMPRforNS_03"/>
      <w:r w:rsidRPr="005A03D4">
        <w:t xml:space="preserve">Table </w:t>
      </w:r>
      <w:bookmarkEnd w:id="289"/>
      <w:r w:rsidRPr="005A03D4">
        <w:t>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90" w:name="_Toc21344243"/>
      <w:bookmarkStart w:id="291" w:name="_Toc29801727"/>
      <w:bookmarkStart w:id="292" w:name="_Toc29802151"/>
      <w:bookmarkStart w:id="293" w:name="_Toc29802776"/>
      <w:bookmarkStart w:id="294" w:name="_Toc36107518"/>
      <w:bookmarkStart w:id="295" w:name="_Toc37251277"/>
      <w:bookmarkStart w:id="296" w:name="_Toc45888079"/>
      <w:bookmarkStart w:id="297" w:name="_Toc45888678"/>
      <w:bookmarkStart w:id="298" w:name="_Toc59649959"/>
      <w:bookmarkStart w:id="299" w:name="_Toc61357223"/>
      <w:bookmarkStart w:id="300" w:name="_Toc61358997"/>
      <w:bookmarkStart w:id="301" w:name="_Toc67915934"/>
      <w:bookmarkStart w:id="302" w:name="_Toc75533478"/>
      <w:bookmarkStart w:id="303" w:name="_Toc75819364"/>
      <w:bookmarkStart w:id="304" w:name="_Toc76508208"/>
      <w:bookmarkStart w:id="305" w:name="_Toc76717158"/>
      <w:bookmarkStart w:id="306" w:name="_Toc83293799"/>
      <w:bookmarkStart w:id="307" w:name="_Toc84334838"/>
      <w:r w:rsidRPr="001C0CC4">
        <w:lastRenderedPageBreak/>
        <w:t>6.2.3.8</w:t>
      </w:r>
      <w:r w:rsidRPr="001C0CC4">
        <w:tab/>
        <w:t>A-MPR for NS_37</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1C8C5F2C" w14:textId="77777777" w:rsidR="00DC7196" w:rsidRPr="001C0CC4" w:rsidRDefault="00DC7196" w:rsidP="00DC7196">
      <w:pPr>
        <w:pStyle w:val="TH"/>
        <w:rPr>
          <w:lang w:val="en-US"/>
        </w:rPr>
      </w:pPr>
      <w:bookmarkStart w:id="308" w:name="_CRTable6_2_3_81"/>
      <w:r w:rsidRPr="001C0CC4">
        <w:t xml:space="preserve">Table </w:t>
      </w:r>
      <w:bookmarkEnd w:id="308"/>
      <w:r w:rsidRPr="001C0CC4">
        <w:t xml:space="preserve">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bookmarkStart w:id="309" w:name="_CRTable6_2_3_82"/>
      <w:r w:rsidRPr="001C0CC4">
        <w:rPr>
          <w:lang w:val="en-US"/>
        </w:rPr>
        <w:t xml:space="preserve">Table </w:t>
      </w:r>
      <w:bookmarkEnd w:id="309"/>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310" w:name="_Toc21344244"/>
      <w:bookmarkStart w:id="311" w:name="_Toc29801728"/>
      <w:bookmarkStart w:id="312" w:name="_Toc29802152"/>
      <w:bookmarkStart w:id="313" w:name="_Toc29802777"/>
      <w:bookmarkStart w:id="314" w:name="_Toc36107519"/>
      <w:bookmarkStart w:id="315" w:name="_Toc37251278"/>
      <w:bookmarkStart w:id="316" w:name="_Toc45888080"/>
      <w:bookmarkStart w:id="317" w:name="_Toc45888679"/>
      <w:bookmarkStart w:id="318" w:name="_Toc59649960"/>
      <w:bookmarkStart w:id="319" w:name="_Toc61357224"/>
      <w:bookmarkStart w:id="320" w:name="_Toc61358998"/>
      <w:bookmarkStart w:id="321" w:name="_Toc67915935"/>
      <w:bookmarkStart w:id="322" w:name="_Toc75533479"/>
      <w:bookmarkStart w:id="323" w:name="_Toc75819365"/>
      <w:bookmarkStart w:id="324" w:name="_Toc76508209"/>
      <w:bookmarkStart w:id="325" w:name="_Toc76717159"/>
      <w:bookmarkStart w:id="326" w:name="_Toc83293800"/>
      <w:bookmarkStart w:id="327" w:name="_Toc84334839"/>
      <w:r w:rsidRPr="001C0CC4">
        <w:lastRenderedPageBreak/>
        <w:t>6.2.3.9</w:t>
      </w:r>
      <w:r w:rsidRPr="001C0CC4">
        <w:tab/>
        <w:t>A-MPR for NS_38</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A871395" w14:textId="77777777" w:rsidR="00DC7196" w:rsidRPr="001C0CC4" w:rsidRDefault="00DC7196" w:rsidP="00DC7196">
      <w:pPr>
        <w:pStyle w:val="TH"/>
        <w:rPr>
          <w:rFonts w:eastAsia="Yu Mincho"/>
        </w:rPr>
      </w:pPr>
      <w:bookmarkStart w:id="328" w:name="_CRTable6_2_3_91"/>
      <w:r w:rsidRPr="001C0CC4">
        <w:rPr>
          <w:rFonts w:eastAsia="Yu Mincho"/>
        </w:rPr>
        <w:t xml:space="preserve">Table </w:t>
      </w:r>
      <w:bookmarkEnd w:id="328"/>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29" w:name="_Toc21344245"/>
      <w:bookmarkStart w:id="330" w:name="_Toc29801729"/>
      <w:bookmarkStart w:id="331" w:name="_Toc29802153"/>
      <w:bookmarkStart w:id="332" w:name="_Toc29802778"/>
      <w:bookmarkStart w:id="333" w:name="_Toc36107520"/>
      <w:bookmarkStart w:id="334" w:name="_Toc37251279"/>
      <w:bookmarkStart w:id="335" w:name="_Toc45888081"/>
      <w:bookmarkStart w:id="336" w:name="_Toc45888680"/>
      <w:bookmarkStart w:id="337" w:name="_Toc59649961"/>
      <w:bookmarkStart w:id="338" w:name="_Toc61357225"/>
      <w:bookmarkStart w:id="339" w:name="_Toc61358999"/>
      <w:bookmarkStart w:id="340" w:name="_Toc67915936"/>
      <w:bookmarkStart w:id="341" w:name="_Toc75533480"/>
      <w:bookmarkStart w:id="342" w:name="_Toc75819366"/>
      <w:bookmarkStart w:id="343" w:name="_Toc76508210"/>
      <w:bookmarkStart w:id="344" w:name="_Toc76717160"/>
      <w:bookmarkStart w:id="345" w:name="_Toc83293801"/>
      <w:bookmarkStart w:id="346" w:name="_Toc84334840"/>
      <w:r w:rsidRPr="001C0CC4">
        <w:t>6.2.3.10</w:t>
      </w:r>
      <w:r w:rsidRPr="001C0CC4">
        <w:tab/>
        <w:t>A-MPR for NS_39</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7A2EB41" w14:textId="77777777" w:rsidR="00DC7196" w:rsidRPr="001C0CC4" w:rsidRDefault="00DC7196" w:rsidP="00DC7196">
      <w:pPr>
        <w:pStyle w:val="TH"/>
        <w:rPr>
          <w:rFonts w:eastAsia="Yu Mincho"/>
        </w:rPr>
      </w:pPr>
      <w:bookmarkStart w:id="347" w:name="_CRTable6_2_3_101"/>
      <w:r w:rsidRPr="001C0CC4">
        <w:rPr>
          <w:rFonts w:eastAsia="Yu Mincho"/>
        </w:rPr>
        <w:t xml:space="preserve">Table </w:t>
      </w:r>
      <w:bookmarkEnd w:id="347"/>
      <w:r w:rsidRPr="001C0CC4">
        <w:rPr>
          <w:rFonts w:eastAsia="Yu Mincho"/>
        </w:rPr>
        <w:t>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48" w:name="_Toc21344246"/>
      <w:bookmarkStart w:id="349" w:name="_Toc29801730"/>
      <w:bookmarkStart w:id="350" w:name="_Toc29802154"/>
      <w:bookmarkStart w:id="351" w:name="_Toc29802779"/>
      <w:bookmarkStart w:id="352" w:name="_Toc36107521"/>
      <w:bookmarkStart w:id="353" w:name="_Toc37251280"/>
      <w:bookmarkStart w:id="354" w:name="_Toc45888082"/>
      <w:bookmarkStart w:id="355" w:name="_Toc45888681"/>
      <w:bookmarkStart w:id="356" w:name="_Toc59649962"/>
      <w:bookmarkStart w:id="357" w:name="_Toc61357226"/>
      <w:bookmarkStart w:id="358" w:name="_Toc61359000"/>
      <w:bookmarkStart w:id="359" w:name="_Toc67915937"/>
      <w:bookmarkStart w:id="360" w:name="_Toc75533481"/>
      <w:bookmarkStart w:id="361" w:name="_Toc75819367"/>
      <w:bookmarkStart w:id="362" w:name="_Toc76508211"/>
      <w:bookmarkStart w:id="363" w:name="_Toc76717161"/>
      <w:bookmarkStart w:id="364" w:name="_Toc83293802"/>
      <w:bookmarkStart w:id="365" w:name="_Toc84334841"/>
      <w:r w:rsidRPr="001C0CC4">
        <w:t>6.2.3.11</w:t>
      </w:r>
      <w:r w:rsidRPr="001C0CC4">
        <w:tab/>
        <w:t>A-MPR for NS_41</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302B86D6" w14:textId="77777777" w:rsidR="00DC7196" w:rsidRPr="001C0CC4" w:rsidRDefault="00DC7196" w:rsidP="00DC7196">
      <w:pPr>
        <w:pStyle w:val="TH"/>
      </w:pPr>
      <w:bookmarkStart w:id="366" w:name="_CRTable6_2_3_111"/>
      <w:r w:rsidRPr="001C0CC4">
        <w:rPr>
          <w:rFonts w:cs="Arial"/>
        </w:rPr>
        <w:t xml:space="preserve">Table </w:t>
      </w:r>
      <w:bookmarkEnd w:id="366"/>
      <w:r w:rsidRPr="001C0CC4">
        <w:rPr>
          <w:rFonts w:cs="Arial"/>
        </w:rPr>
        <w:t>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67" w:name="_Toc21344247"/>
      <w:bookmarkStart w:id="368" w:name="_Toc29801731"/>
      <w:bookmarkStart w:id="369" w:name="_Toc29802155"/>
      <w:bookmarkStart w:id="370" w:name="_Toc29802780"/>
      <w:bookmarkStart w:id="371" w:name="_Toc36107522"/>
      <w:bookmarkStart w:id="372" w:name="_Toc37251281"/>
      <w:bookmarkStart w:id="373" w:name="_Toc45888083"/>
      <w:bookmarkStart w:id="374" w:name="_Toc45888682"/>
      <w:bookmarkStart w:id="375" w:name="_Toc59649963"/>
      <w:bookmarkStart w:id="376" w:name="_Toc61357227"/>
      <w:bookmarkStart w:id="377" w:name="_Toc61359001"/>
      <w:bookmarkStart w:id="378" w:name="_Toc67915938"/>
      <w:bookmarkStart w:id="379" w:name="_Toc75533482"/>
      <w:bookmarkStart w:id="380" w:name="_Toc75819368"/>
      <w:bookmarkStart w:id="381" w:name="_Toc76508212"/>
      <w:bookmarkStart w:id="382" w:name="_Toc76717162"/>
      <w:bookmarkStart w:id="383" w:name="_Toc83293803"/>
      <w:bookmarkStart w:id="384" w:name="_Toc84334842"/>
      <w:r w:rsidRPr="001C0CC4">
        <w:lastRenderedPageBreak/>
        <w:t>6.2.3.12</w:t>
      </w:r>
      <w:r w:rsidRPr="001C0CC4">
        <w:tab/>
        <w:t>A-MPR for NS_42</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0620970B" w14:textId="77777777" w:rsidR="00DC7196" w:rsidRPr="001C0CC4" w:rsidRDefault="00DC7196" w:rsidP="00DC7196">
      <w:pPr>
        <w:pStyle w:val="TH"/>
      </w:pPr>
      <w:bookmarkStart w:id="385" w:name="_CRTable6_2_3_121"/>
      <w:r w:rsidRPr="001C0CC4">
        <w:rPr>
          <w:rFonts w:cs="Arial"/>
        </w:rPr>
        <w:t xml:space="preserve">Table </w:t>
      </w:r>
      <w:bookmarkEnd w:id="385"/>
      <w:r w:rsidRPr="001C0CC4">
        <w:rPr>
          <w:rFonts w:cs="Arial"/>
        </w:rPr>
        <w:t>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86" w:name="_Toc21344248"/>
      <w:bookmarkStart w:id="387" w:name="_Toc29801732"/>
      <w:bookmarkStart w:id="388" w:name="_Toc29802156"/>
      <w:bookmarkStart w:id="389" w:name="_Toc29802781"/>
      <w:bookmarkStart w:id="390" w:name="_Toc36107523"/>
      <w:bookmarkStart w:id="391" w:name="_Toc37251282"/>
      <w:bookmarkStart w:id="392" w:name="_Toc45888084"/>
      <w:bookmarkStart w:id="393" w:name="_Toc45888683"/>
      <w:bookmarkStart w:id="394" w:name="_Toc59649964"/>
      <w:bookmarkStart w:id="395" w:name="_Toc61357228"/>
      <w:bookmarkStart w:id="396" w:name="_Toc61359002"/>
      <w:bookmarkStart w:id="397" w:name="_Toc67915939"/>
      <w:bookmarkStart w:id="398" w:name="_Toc75533483"/>
      <w:bookmarkStart w:id="399" w:name="_Toc75819369"/>
      <w:bookmarkStart w:id="400" w:name="_Toc76508213"/>
      <w:bookmarkStart w:id="401" w:name="_Toc76717163"/>
      <w:bookmarkStart w:id="402" w:name="_Toc83293804"/>
      <w:bookmarkStart w:id="403"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67A4B0F2" w14:textId="77777777" w:rsidR="00F752AE" w:rsidRDefault="00F752AE" w:rsidP="00F752AE">
      <w:pPr>
        <w:pStyle w:val="TH"/>
      </w:pPr>
      <w:bookmarkStart w:id="404" w:name="_CRTable6_2_3_130"/>
      <w:r w:rsidRPr="001C0CC4">
        <w:t xml:space="preserve">Table </w:t>
      </w:r>
      <w:bookmarkEnd w:id="404"/>
      <w:r w:rsidRPr="001C0CC4">
        <w:t>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bookmarkStart w:id="405" w:name="_CRTable6_2_3_131"/>
      <w:r w:rsidRPr="001C0CC4">
        <w:t xml:space="preserve">Table </w:t>
      </w:r>
      <w:bookmarkEnd w:id="405"/>
      <w:r w:rsidRPr="001C0CC4">
        <w:t>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406" w:name="_Toc21344249"/>
      <w:bookmarkStart w:id="407" w:name="_Toc29801733"/>
      <w:bookmarkStart w:id="408" w:name="_Toc29802157"/>
      <w:bookmarkStart w:id="409" w:name="_Toc29802782"/>
      <w:bookmarkStart w:id="410" w:name="_Toc36107524"/>
      <w:bookmarkStart w:id="411" w:name="_Toc37251283"/>
      <w:bookmarkStart w:id="412" w:name="_Toc45888085"/>
      <w:bookmarkStart w:id="413" w:name="_Toc45888684"/>
      <w:bookmarkStart w:id="414" w:name="_Toc59649965"/>
      <w:bookmarkStart w:id="415" w:name="_Toc61357229"/>
      <w:bookmarkStart w:id="416" w:name="_Toc61359003"/>
      <w:bookmarkStart w:id="417" w:name="_Toc67915940"/>
      <w:bookmarkStart w:id="418" w:name="_Toc75533484"/>
      <w:bookmarkStart w:id="419" w:name="_Toc75819370"/>
      <w:bookmarkStart w:id="420" w:name="_Toc76508214"/>
      <w:bookmarkStart w:id="421" w:name="_Toc76717164"/>
      <w:bookmarkStart w:id="422" w:name="_Toc83293805"/>
      <w:bookmarkStart w:id="423" w:name="_Toc84334844"/>
      <w:r w:rsidRPr="001C0CC4">
        <w:lastRenderedPageBreak/>
        <w:t>6.2.3.14</w:t>
      </w:r>
      <w:r w:rsidRPr="001C0CC4">
        <w:tab/>
        <w:t>A-MPR for NS_21</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F5E3D90" w14:textId="77777777" w:rsidR="00DC7196" w:rsidRPr="001C0CC4" w:rsidRDefault="00DC7196" w:rsidP="00DC7196">
      <w:pPr>
        <w:pStyle w:val="TH"/>
      </w:pPr>
      <w:bookmarkStart w:id="424" w:name="_CRTable6_2_3_141"/>
      <w:r w:rsidRPr="001C0CC4">
        <w:t xml:space="preserve">Table </w:t>
      </w:r>
      <w:bookmarkEnd w:id="424"/>
      <w:r w:rsidRPr="001C0CC4">
        <w:t>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425" w:name="_Toc21344250"/>
      <w:bookmarkStart w:id="426" w:name="_Toc29801734"/>
      <w:bookmarkStart w:id="427" w:name="_Toc29802158"/>
      <w:bookmarkStart w:id="428" w:name="_Toc29802783"/>
      <w:bookmarkStart w:id="429" w:name="_Toc36107525"/>
      <w:bookmarkStart w:id="430" w:name="_Toc37251284"/>
      <w:bookmarkStart w:id="431" w:name="_Toc45888086"/>
      <w:bookmarkStart w:id="432" w:name="_Toc45888685"/>
      <w:bookmarkStart w:id="433" w:name="_Toc59649966"/>
      <w:bookmarkStart w:id="434" w:name="_Toc61357230"/>
      <w:bookmarkStart w:id="435" w:name="_Toc61359004"/>
      <w:bookmarkStart w:id="436" w:name="_Toc67915941"/>
      <w:bookmarkStart w:id="437" w:name="_Toc75533485"/>
      <w:bookmarkStart w:id="438" w:name="_Toc75819371"/>
      <w:bookmarkStart w:id="439" w:name="_Toc76508215"/>
      <w:bookmarkStart w:id="440" w:name="_Toc76717165"/>
      <w:bookmarkStart w:id="441" w:name="_Toc83293806"/>
      <w:bookmarkStart w:id="442" w:name="_Toc84334845"/>
      <w:r w:rsidRPr="001C0CC4">
        <w:t>6.2.3.15</w:t>
      </w:r>
      <w:r w:rsidRPr="001C0CC4">
        <w:tab/>
        <w:t>A-MPR for NS_</w:t>
      </w:r>
      <w:r w:rsidRPr="001C0CC4">
        <w:rPr>
          <w:lang w:val="en-US" w:eastAsia="zh-CN"/>
        </w:rPr>
        <w:t>24</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41B1E5A7" w14:textId="77777777" w:rsidR="00DC7196" w:rsidRPr="001C0CC4" w:rsidRDefault="00DC7196" w:rsidP="00DC7196">
      <w:pPr>
        <w:pStyle w:val="TH"/>
      </w:pPr>
      <w:bookmarkStart w:id="443" w:name="_CRTable6_2_3_151"/>
      <w:r w:rsidRPr="001C0CC4">
        <w:t xml:space="preserve">Table </w:t>
      </w:r>
      <w:bookmarkEnd w:id="443"/>
      <w:r w:rsidRPr="001C0CC4">
        <w:t>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70091F"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70091F" w:rsidRPr="001C0CC4" w:rsidRDefault="0070091F" w:rsidP="0070091F">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0B44B95B" w:rsidR="0070091F" w:rsidRPr="001C0CC4" w:rsidRDefault="0070091F" w:rsidP="0070091F">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70091F" w:rsidRPr="001C0CC4" w:rsidRDefault="0070091F" w:rsidP="0070091F">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70091F" w:rsidRPr="001C0CC4" w:rsidRDefault="0070091F" w:rsidP="0070091F">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70091F" w:rsidRPr="001C0CC4" w:rsidRDefault="0070091F" w:rsidP="0070091F">
            <w:pPr>
              <w:pStyle w:val="TAC"/>
            </w:pPr>
          </w:p>
        </w:tc>
      </w:tr>
      <w:tr w:rsidR="0070091F"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70091F" w:rsidRPr="001C0CC4" w:rsidRDefault="0070091F" w:rsidP="0070091F">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66879CC4"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70091F" w:rsidRPr="001C0CC4" w:rsidRDefault="0070091F" w:rsidP="0070091F">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70091F" w:rsidRPr="001C0CC4" w:rsidRDefault="0070091F" w:rsidP="0070091F">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70091F" w:rsidRPr="001C0CC4" w:rsidRDefault="0070091F" w:rsidP="0070091F">
            <w:pPr>
              <w:pStyle w:val="TAC"/>
            </w:pPr>
          </w:p>
        </w:tc>
      </w:tr>
      <w:tr w:rsidR="0070091F"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70091F" w:rsidRPr="001C0CC4" w:rsidRDefault="0070091F" w:rsidP="0070091F">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B95FAB1"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1000" w:type="dxa"/>
            <w:tcBorders>
              <w:top w:val="single" w:sz="4" w:space="0" w:color="000000"/>
              <w:left w:val="single" w:sz="4" w:space="0" w:color="000000"/>
              <w:right w:val="single" w:sz="4" w:space="0" w:color="000000"/>
            </w:tcBorders>
          </w:tcPr>
          <w:p w14:paraId="693127E5" w14:textId="77777777" w:rsidR="0070091F" w:rsidRPr="001C0CC4" w:rsidRDefault="0070091F" w:rsidP="0070091F">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70091F" w:rsidRPr="001C0CC4" w:rsidRDefault="0070091F" w:rsidP="0070091F">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70091F" w:rsidRPr="001C0CC4" w:rsidRDefault="0070091F" w:rsidP="0070091F">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70091F" w:rsidRPr="001C0CC4" w:rsidRDefault="0070091F" w:rsidP="0070091F">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70091F" w:rsidRPr="001C0CC4" w:rsidRDefault="0070091F" w:rsidP="0070091F">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70091F" w:rsidRPr="001C0CC4" w:rsidRDefault="0070091F" w:rsidP="0070091F">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70091F" w:rsidRPr="001C0CC4" w:rsidRDefault="0070091F" w:rsidP="0070091F">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70091F" w:rsidRPr="001C0CC4" w:rsidRDefault="0070091F" w:rsidP="0070091F">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70091F" w:rsidRPr="001C0CC4" w:rsidRDefault="0070091F" w:rsidP="0070091F">
            <w:pPr>
              <w:pStyle w:val="TAC"/>
            </w:pPr>
            <w:r w:rsidRPr="001C0CC4">
              <w:t>A3</w:t>
            </w:r>
          </w:p>
        </w:tc>
      </w:tr>
      <w:tr w:rsidR="0070091F"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70091F" w:rsidRPr="001C0CC4" w:rsidRDefault="0070091F" w:rsidP="0070091F">
            <w:pPr>
              <w:pStyle w:val="TAC"/>
            </w:pPr>
          </w:p>
        </w:tc>
        <w:tc>
          <w:tcPr>
            <w:tcW w:w="1880" w:type="dxa"/>
            <w:tcBorders>
              <w:left w:val="single" w:sz="4" w:space="0" w:color="000000"/>
              <w:bottom w:val="single" w:sz="4" w:space="0" w:color="000000"/>
              <w:right w:val="single" w:sz="4" w:space="0" w:color="000000"/>
            </w:tcBorders>
          </w:tcPr>
          <w:p w14:paraId="7E2FF95C" w14:textId="77777777" w:rsidR="0070091F" w:rsidRPr="001C0CC4" w:rsidRDefault="0070091F" w:rsidP="0070091F">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34F2DDE7" w14:textId="77777777" w:rsidR="0070091F" w:rsidRPr="001C0CC4" w:rsidRDefault="0070091F" w:rsidP="0070091F">
            <w:pPr>
              <w:pStyle w:val="TAC"/>
            </w:pPr>
          </w:p>
        </w:tc>
        <w:tc>
          <w:tcPr>
            <w:tcW w:w="632" w:type="dxa"/>
            <w:tcBorders>
              <w:left w:val="single" w:sz="4" w:space="0" w:color="000000"/>
              <w:bottom w:val="single" w:sz="4" w:space="0" w:color="000000"/>
              <w:right w:val="single" w:sz="4" w:space="0" w:color="000000"/>
            </w:tcBorders>
          </w:tcPr>
          <w:p w14:paraId="6437B54B" w14:textId="77777777" w:rsidR="0070091F" w:rsidRPr="001C0CC4" w:rsidRDefault="0070091F" w:rsidP="0070091F">
            <w:pPr>
              <w:pStyle w:val="TAC"/>
            </w:pPr>
          </w:p>
        </w:tc>
        <w:tc>
          <w:tcPr>
            <w:tcW w:w="1080" w:type="dxa"/>
            <w:tcBorders>
              <w:left w:val="single" w:sz="4" w:space="0" w:color="000000"/>
              <w:bottom w:val="single" w:sz="4" w:space="0" w:color="000000"/>
              <w:right w:val="single" w:sz="4" w:space="0" w:color="000000"/>
            </w:tcBorders>
          </w:tcPr>
          <w:p w14:paraId="4832D7EF"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70091F" w:rsidRPr="001C0CC4" w:rsidRDefault="0070091F" w:rsidP="0070091F">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70091F" w:rsidRPr="001C0CC4" w:rsidRDefault="0070091F" w:rsidP="0070091F">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1745E3EC" w14:textId="77777777" w:rsidR="0070091F" w:rsidRPr="001C0CC4" w:rsidRDefault="0070091F" w:rsidP="0070091F">
            <w:pPr>
              <w:pStyle w:val="TAC"/>
            </w:pPr>
          </w:p>
        </w:tc>
        <w:tc>
          <w:tcPr>
            <w:tcW w:w="630" w:type="dxa"/>
            <w:tcBorders>
              <w:left w:val="single" w:sz="4" w:space="0" w:color="000000"/>
              <w:bottom w:val="single" w:sz="4" w:space="0" w:color="000000"/>
              <w:right w:val="single" w:sz="4" w:space="0" w:color="000000"/>
            </w:tcBorders>
          </w:tcPr>
          <w:p w14:paraId="6F45A38E" w14:textId="77777777" w:rsidR="0070091F" w:rsidRPr="001C0CC4" w:rsidRDefault="0070091F" w:rsidP="0070091F">
            <w:pPr>
              <w:pStyle w:val="TAC"/>
            </w:pPr>
          </w:p>
        </w:tc>
      </w:tr>
      <w:tr w:rsidR="0070091F"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70091F" w:rsidRPr="001C0CC4" w:rsidRDefault="0070091F" w:rsidP="0070091F">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43BF634B"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70091F" w:rsidRPr="001C0CC4" w:rsidRDefault="0070091F" w:rsidP="0070091F">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70091F" w:rsidRPr="001C0CC4" w:rsidRDefault="0070091F" w:rsidP="0070091F">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70091F" w:rsidRPr="001C0CC4" w:rsidRDefault="0070091F" w:rsidP="0070091F">
            <w:pPr>
              <w:pStyle w:val="TAC"/>
            </w:pPr>
          </w:p>
        </w:tc>
      </w:tr>
      <w:tr w:rsidR="0070091F"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70091F" w:rsidRPr="001C0CC4" w:rsidRDefault="0070091F" w:rsidP="0070091F">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20510BFD"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1000" w:type="dxa"/>
            <w:tcBorders>
              <w:top w:val="single" w:sz="4" w:space="0" w:color="000000"/>
              <w:left w:val="single" w:sz="4" w:space="0" w:color="000000"/>
              <w:right w:val="single" w:sz="4" w:space="0" w:color="000000"/>
            </w:tcBorders>
            <w:vAlign w:val="center"/>
          </w:tcPr>
          <w:p w14:paraId="639FFE4D" w14:textId="77777777" w:rsidR="0070091F" w:rsidRPr="001C0CC4" w:rsidRDefault="0070091F" w:rsidP="0070091F">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70091F" w:rsidRPr="001C0CC4" w:rsidRDefault="0070091F" w:rsidP="0070091F">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70091F" w:rsidRPr="001C0CC4" w:rsidRDefault="0070091F" w:rsidP="0070091F">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04CD11E2" w:rsidR="0070091F" w:rsidRPr="001C0CC4" w:rsidRDefault="0070091F" w:rsidP="0070091F">
            <w:pPr>
              <w:pStyle w:val="TAC"/>
            </w:pPr>
            <w:r>
              <w:rPr>
                <w:rFonts w:cs="Arial"/>
              </w:rPr>
              <w:t>≥</w:t>
            </w:r>
            <w:r>
              <w:t>7.20</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70091F" w:rsidRPr="001C0CC4" w:rsidRDefault="0070091F" w:rsidP="0070091F">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70091F" w:rsidRPr="001C0CC4" w:rsidRDefault="0070091F" w:rsidP="0070091F">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3DB5CA5A" w:rsidR="0070091F" w:rsidRPr="001C0CC4" w:rsidRDefault="0070091F" w:rsidP="0070091F">
            <w:pPr>
              <w:pStyle w:val="TAC"/>
            </w:pPr>
            <w:r>
              <w:t>&lt;7.20</w:t>
            </w:r>
          </w:p>
        </w:tc>
        <w:tc>
          <w:tcPr>
            <w:tcW w:w="990" w:type="dxa"/>
            <w:tcBorders>
              <w:top w:val="single" w:sz="4" w:space="0" w:color="000000"/>
              <w:left w:val="single" w:sz="4" w:space="0" w:color="000000"/>
              <w:right w:val="single" w:sz="4" w:space="0" w:color="000000"/>
            </w:tcBorders>
          </w:tcPr>
          <w:p w14:paraId="12A627D7" w14:textId="77777777" w:rsidR="0070091F" w:rsidRPr="001C0CC4" w:rsidRDefault="0070091F" w:rsidP="0070091F">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70091F" w:rsidRPr="001C0CC4" w:rsidRDefault="0070091F" w:rsidP="0070091F">
            <w:pPr>
              <w:pStyle w:val="TAC"/>
            </w:pPr>
            <w:r w:rsidRPr="001C0CC4">
              <w:t>A3</w:t>
            </w:r>
          </w:p>
        </w:tc>
      </w:tr>
      <w:tr w:rsidR="0070091F"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70091F" w:rsidRPr="001C0CC4" w:rsidRDefault="0070091F" w:rsidP="0070091F">
            <w:pPr>
              <w:pStyle w:val="TAC"/>
            </w:pPr>
          </w:p>
        </w:tc>
        <w:tc>
          <w:tcPr>
            <w:tcW w:w="1880" w:type="dxa"/>
            <w:tcBorders>
              <w:left w:val="single" w:sz="4" w:space="0" w:color="000000"/>
              <w:bottom w:val="single" w:sz="4" w:space="0" w:color="000000"/>
              <w:right w:val="single" w:sz="4" w:space="0" w:color="000000"/>
            </w:tcBorders>
          </w:tcPr>
          <w:p w14:paraId="449D7B56" w14:textId="77777777" w:rsidR="0070091F" w:rsidRPr="001C0CC4" w:rsidRDefault="0070091F" w:rsidP="0070091F">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2BD58B5B" w14:textId="77777777" w:rsidR="0070091F" w:rsidRPr="001C0CC4" w:rsidRDefault="0070091F" w:rsidP="0070091F">
            <w:pPr>
              <w:pStyle w:val="TAC"/>
            </w:pPr>
          </w:p>
        </w:tc>
        <w:tc>
          <w:tcPr>
            <w:tcW w:w="632" w:type="dxa"/>
            <w:tcBorders>
              <w:left w:val="single" w:sz="4" w:space="0" w:color="000000"/>
              <w:bottom w:val="single" w:sz="4" w:space="0" w:color="000000"/>
              <w:right w:val="single" w:sz="4" w:space="0" w:color="000000"/>
            </w:tcBorders>
          </w:tcPr>
          <w:p w14:paraId="3A4FFAB3" w14:textId="77777777" w:rsidR="0070091F" w:rsidRPr="001C0CC4" w:rsidRDefault="0070091F" w:rsidP="0070091F">
            <w:pPr>
              <w:pStyle w:val="TAC"/>
            </w:pPr>
          </w:p>
        </w:tc>
        <w:tc>
          <w:tcPr>
            <w:tcW w:w="1080" w:type="dxa"/>
            <w:tcBorders>
              <w:left w:val="single" w:sz="4" w:space="0" w:color="000000"/>
              <w:bottom w:val="single" w:sz="4" w:space="0" w:color="000000"/>
              <w:right w:val="single" w:sz="4" w:space="0" w:color="000000"/>
            </w:tcBorders>
          </w:tcPr>
          <w:p w14:paraId="29517A4C"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70091F" w:rsidRPr="001C0CC4" w:rsidRDefault="0070091F" w:rsidP="0070091F">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70091F" w:rsidRPr="001C0CC4" w:rsidRDefault="0070091F" w:rsidP="0070091F">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2C54E26F" w14:textId="77777777" w:rsidR="0070091F" w:rsidRPr="001C0CC4" w:rsidRDefault="0070091F" w:rsidP="0070091F">
            <w:pPr>
              <w:pStyle w:val="TAC"/>
            </w:pPr>
          </w:p>
        </w:tc>
        <w:tc>
          <w:tcPr>
            <w:tcW w:w="630" w:type="dxa"/>
            <w:tcBorders>
              <w:left w:val="single" w:sz="4" w:space="0" w:color="000000"/>
              <w:bottom w:val="single" w:sz="4" w:space="0" w:color="000000"/>
              <w:right w:val="single" w:sz="4" w:space="0" w:color="000000"/>
            </w:tcBorders>
          </w:tcPr>
          <w:p w14:paraId="4F7F7F62" w14:textId="77777777" w:rsidR="0070091F" w:rsidRPr="001C0CC4" w:rsidRDefault="0070091F" w:rsidP="0070091F">
            <w:pPr>
              <w:pStyle w:val="TAC"/>
            </w:pPr>
          </w:p>
        </w:tc>
      </w:tr>
      <w:tr w:rsidR="0070091F"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70091F" w:rsidRPr="001C0CC4" w:rsidRDefault="0070091F" w:rsidP="0070091F">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6045B749" w:rsidR="0070091F" w:rsidRPr="001C0CC4" w:rsidRDefault="0070091F" w:rsidP="0070091F">
            <w:pPr>
              <w:pStyle w:val="TAC"/>
              <w:rPr>
                <w:rFonts w:eastAsia="MS PGothic" w:cs="Arial"/>
                <w:kern w:val="24"/>
                <w:szCs w:val="18"/>
                <w:lang w:eastAsia="ja-JP"/>
              </w:rPr>
            </w:pPr>
            <w:r>
              <w:rPr>
                <w:rFonts w:eastAsia="MS PGothic" w:cs="Arial"/>
                <w:kern w:val="24"/>
                <w:szCs w:val="18"/>
                <w:lang w:val="fr-FR" w:eastAsia="ja-JP"/>
              </w:rPr>
              <w:t xml:space="preserve">1995 &lt; Fc </w:t>
            </w:r>
            <w:r w:rsidRPr="001C0CC4">
              <w:t>≤</w:t>
            </w:r>
            <w:r>
              <w:t xml:space="preserve"> </w:t>
            </w:r>
            <w:r>
              <w:rPr>
                <w:rFonts w:eastAsia="MS PGothic" w:cs="Arial"/>
                <w:kern w:val="24"/>
                <w:szCs w:val="18"/>
                <w:lang w:val="fr-FR" w:eastAsia="ja-JP"/>
              </w:rPr>
              <w:t>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70091F" w:rsidRPr="001C0CC4" w:rsidRDefault="0070091F" w:rsidP="0070091F">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70091F" w:rsidRPr="001C0CC4" w:rsidRDefault="0070091F" w:rsidP="0070091F">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70091F" w:rsidRDefault="0070091F" w:rsidP="0070091F">
            <w:pPr>
              <w:pStyle w:val="TAC"/>
              <w:rPr>
                <w:lang w:val="fr-FR"/>
              </w:rPr>
            </w:pPr>
            <w:r>
              <w:rPr>
                <w:rFonts w:cs="Arial"/>
                <w:szCs w:val="18"/>
                <w:lang w:val="fr-FR"/>
              </w:rPr>
              <w:t>≥</w:t>
            </w:r>
            <w:r>
              <w:rPr>
                <w:lang w:val="fr-FR"/>
              </w:rPr>
              <w:t>3.06</w:t>
            </w:r>
          </w:p>
          <w:p w14:paraId="04B41F6E" w14:textId="1013DF93" w:rsidR="0070091F" w:rsidRPr="001C0CC4" w:rsidRDefault="0070091F" w:rsidP="0070091F">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70091F" w:rsidRPr="001C0CC4" w:rsidRDefault="0070091F" w:rsidP="0070091F">
            <w:pPr>
              <w:pStyle w:val="TAC"/>
            </w:pPr>
            <w:r>
              <w:rPr>
                <w:lang w:val="fr-FR"/>
              </w:rPr>
              <w:t>A6</w:t>
            </w:r>
          </w:p>
        </w:tc>
      </w:tr>
      <w:tr w:rsidR="0070091F"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70091F" w:rsidRPr="001C0CC4" w:rsidRDefault="0070091F" w:rsidP="0070091F">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6D954535" w:rsidR="0070091F" w:rsidRPr="001C0CC4" w:rsidRDefault="0070091F" w:rsidP="0070091F">
            <w:pPr>
              <w:pStyle w:val="TAC"/>
              <w:rPr>
                <w:rFonts w:cs="Arial"/>
                <w:szCs w:val="18"/>
              </w:rPr>
            </w:pPr>
            <w:r>
              <w:rPr>
                <w:rFonts w:eastAsia="MS PGothic" w:cs="Arial"/>
                <w:kern w:val="24"/>
                <w:szCs w:val="18"/>
                <w:lang w:val="fr-FR" w:eastAsia="ja-JP"/>
              </w:rPr>
              <w:t xml:space="preserve">1972.5 &lt; Fc </w:t>
            </w:r>
            <w:r w:rsidRPr="001C0CC4">
              <w:t>≤</w:t>
            </w:r>
            <w:r>
              <w:t xml:space="preserve"> </w:t>
            </w:r>
            <w:r>
              <w:rPr>
                <w:rFonts w:eastAsia="MS PGothic" w:cs="Arial"/>
                <w:kern w:val="24"/>
                <w:szCs w:val="18"/>
                <w:lang w:val="fr-FR" w:eastAsia="ja-JP"/>
              </w:rPr>
              <w:t>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70091F" w:rsidRPr="001C0CC4" w:rsidRDefault="0070091F" w:rsidP="0070091F">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70091F" w:rsidRPr="001C0CC4" w:rsidRDefault="0070091F" w:rsidP="0070091F">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70091F" w:rsidRPr="001C0CC4" w:rsidRDefault="0070091F" w:rsidP="0070091F">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0220BB3C" w:rsidR="0070091F" w:rsidRPr="001C0CC4" w:rsidRDefault="0070091F" w:rsidP="0070091F">
            <w:pPr>
              <w:pStyle w:val="TAC"/>
            </w:pPr>
            <w:r>
              <w:rPr>
                <w:rFonts w:cs="Arial"/>
                <w:lang w:val="fr-FR"/>
              </w:rPr>
              <w:t>≥</w:t>
            </w:r>
            <w:r>
              <w:rPr>
                <w:lang w:val="fr-FR"/>
              </w:rPr>
              <w:t>10.8</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70091F" w:rsidRPr="001C0CC4" w:rsidRDefault="0070091F" w:rsidP="0070091F">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70091F" w:rsidRPr="001C0CC4" w:rsidRDefault="0070091F" w:rsidP="0070091F">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06E07983" w:rsidR="0070091F" w:rsidRPr="001C0CC4" w:rsidRDefault="0070091F" w:rsidP="0070091F">
            <w:pPr>
              <w:pStyle w:val="TAC"/>
            </w:pPr>
            <w:r>
              <w:rPr>
                <w:lang w:val="fr-FR"/>
              </w:rPr>
              <w:t>&lt;10.8</w:t>
            </w:r>
          </w:p>
        </w:tc>
        <w:tc>
          <w:tcPr>
            <w:tcW w:w="990" w:type="dxa"/>
            <w:tcBorders>
              <w:top w:val="single" w:sz="4" w:space="0" w:color="000000"/>
              <w:left w:val="single" w:sz="4" w:space="0" w:color="000000"/>
              <w:bottom w:val="nil"/>
              <w:right w:val="single" w:sz="4" w:space="0" w:color="000000"/>
            </w:tcBorders>
          </w:tcPr>
          <w:p w14:paraId="02F8EB06" w14:textId="4D8FC8F3" w:rsidR="0070091F" w:rsidRPr="001C0CC4" w:rsidRDefault="0070091F" w:rsidP="0070091F">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70091F" w:rsidRPr="001C0CC4" w:rsidRDefault="0070091F" w:rsidP="0070091F">
            <w:pPr>
              <w:pStyle w:val="TAC"/>
            </w:pPr>
            <w:r>
              <w:rPr>
                <w:lang w:val="fr-FR"/>
              </w:rPr>
              <w:t>A3</w:t>
            </w:r>
          </w:p>
        </w:tc>
      </w:tr>
      <w:tr w:rsidR="0070091F"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70091F" w:rsidRPr="001C0CC4" w:rsidRDefault="0070091F" w:rsidP="0070091F">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70091F" w:rsidRPr="001C0CC4" w:rsidRDefault="0070091F" w:rsidP="0070091F">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70091F" w:rsidRPr="001C0CC4" w:rsidRDefault="0070091F" w:rsidP="0070091F">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70091F" w:rsidRPr="001C0CC4" w:rsidRDefault="0070091F" w:rsidP="0070091F">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70091F" w:rsidRPr="001C0CC4" w:rsidRDefault="0070091F" w:rsidP="0070091F">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70091F" w:rsidRPr="001C0CC4" w:rsidRDefault="0070091F" w:rsidP="0070091F">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70091F" w:rsidRPr="001C0CC4" w:rsidRDefault="0070091F" w:rsidP="0070091F">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70091F" w:rsidRPr="001C0CC4" w:rsidRDefault="0070091F" w:rsidP="0070091F">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70091F" w:rsidRPr="001C0CC4" w:rsidRDefault="0070091F" w:rsidP="0070091F">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70091F" w:rsidRPr="001C0CC4" w:rsidRDefault="0070091F" w:rsidP="0070091F">
            <w:pPr>
              <w:pStyle w:val="TAC"/>
            </w:pPr>
          </w:p>
        </w:tc>
      </w:tr>
      <w:tr w:rsidR="0070091F"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70091F" w:rsidRPr="001C0CC4" w:rsidRDefault="0070091F" w:rsidP="0070091F">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128CEC5B" w:rsidR="0070091F" w:rsidRPr="001C0CC4" w:rsidRDefault="0070091F" w:rsidP="0070091F">
            <w:pPr>
              <w:pStyle w:val="TAC"/>
              <w:rPr>
                <w:rFonts w:cs="Arial"/>
                <w:szCs w:val="18"/>
              </w:rPr>
            </w:pPr>
            <w:r>
              <w:rPr>
                <w:rFonts w:eastAsia="MS PGothic" w:cs="Arial"/>
                <w:kern w:val="24"/>
                <w:szCs w:val="18"/>
                <w:lang w:val="fr-FR" w:eastAsia="ja-JP"/>
              </w:rPr>
              <w:t xml:space="preserve">1987.5 &lt; Fc </w:t>
            </w:r>
            <w:r w:rsidRPr="001C0CC4">
              <w:t>≤</w:t>
            </w:r>
            <w:r>
              <w:t xml:space="preserve"> </w:t>
            </w:r>
            <w:r>
              <w:rPr>
                <w:rFonts w:eastAsia="MS PGothic" w:cs="Arial"/>
                <w:kern w:val="24"/>
                <w:szCs w:val="18"/>
                <w:lang w:val="fr-FR" w:eastAsia="ja-JP"/>
              </w:rPr>
              <w:t>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70091F" w:rsidRPr="001C0CC4" w:rsidRDefault="0070091F" w:rsidP="0070091F">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70091F" w:rsidRPr="001C0CC4" w:rsidRDefault="0070091F" w:rsidP="0070091F">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70091F" w:rsidRDefault="0070091F" w:rsidP="0070091F">
            <w:pPr>
              <w:pStyle w:val="TAC"/>
              <w:rPr>
                <w:lang w:val="fr-FR"/>
              </w:rPr>
            </w:pPr>
            <w:r>
              <w:rPr>
                <w:rFonts w:cs="Arial"/>
                <w:szCs w:val="18"/>
                <w:lang w:val="fr-FR"/>
              </w:rPr>
              <w:t>≥</w:t>
            </w:r>
            <w:r>
              <w:rPr>
                <w:lang w:val="fr-FR"/>
              </w:rPr>
              <w:t>3.78</w:t>
            </w:r>
          </w:p>
          <w:p w14:paraId="4F821867" w14:textId="095FC4DF" w:rsidR="0070091F" w:rsidRPr="001C0CC4" w:rsidRDefault="0070091F" w:rsidP="0070091F">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70091F" w:rsidRPr="001C0CC4" w:rsidRDefault="0070091F" w:rsidP="0070091F">
            <w:pPr>
              <w:pStyle w:val="TAC"/>
            </w:pPr>
            <w:r>
              <w:rPr>
                <w:lang w:val="fr-FR"/>
              </w:rPr>
              <w:t>A6</w:t>
            </w:r>
          </w:p>
        </w:tc>
      </w:tr>
      <w:tr w:rsidR="0070091F"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70091F" w:rsidRPr="001C0CC4" w:rsidRDefault="0070091F" w:rsidP="0070091F">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43541A54" w:rsidR="0070091F" w:rsidRPr="001C0CC4" w:rsidRDefault="0070091F" w:rsidP="0070091F">
            <w:pPr>
              <w:pStyle w:val="TAC"/>
              <w:rPr>
                <w:rFonts w:cs="Arial"/>
                <w:szCs w:val="18"/>
              </w:rPr>
            </w:pPr>
            <w:r>
              <w:rPr>
                <w:rFonts w:eastAsia="MS PGothic" w:cs="Arial"/>
                <w:kern w:val="24"/>
                <w:szCs w:val="18"/>
                <w:lang w:val="fr-FR" w:eastAsia="ja-JP"/>
              </w:rPr>
              <w:t xml:space="preserve">1970 &lt; Fc </w:t>
            </w:r>
            <w:r w:rsidRPr="001C0CC4">
              <w:t>≤</w:t>
            </w:r>
            <w:r>
              <w:t xml:space="preserve"> </w:t>
            </w:r>
            <w:r>
              <w:rPr>
                <w:rFonts w:eastAsia="MS PGothic" w:cs="Arial"/>
                <w:kern w:val="24"/>
                <w:szCs w:val="18"/>
                <w:lang w:val="fr-FR" w:eastAsia="ja-JP"/>
              </w:rPr>
              <w:t>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6CA23C93" w:rsidR="0070091F" w:rsidRPr="001C0CC4" w:rsidRDefault="0070091F" w:rsidP="0070091F">
            <w:pPr>
              <w:pStyle w:val="TAC"/>
            </w:pPr>
            <w:r>
              <w:rPr>
                <w:rFonts w:cs="Arial"/>
                <w:lang w:val="fr-FR"/>
              </w:rPr>
              <w:t>≥</w:t>
            </w:r>
            <w:r>
              <w:rPr>
                <w:lang w:val="fr-FR"/>
              </w:rPr>
              <w:t>12.96</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70091F" w:rsidRPr="001C0CC4" w:rsidRDefault="0070091F" w:rsidP="0070091F">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70091F" w:rsidRDefault="0070091F" w:rsidP="0070091F">
            <w:pPr>
              <w:pStyle w:val="TAC"/>
              <w:rPr>
                <w:lang w:val="fr-FR"/>
              </w:rPr>
            </w:pPr>
            <w:r>
              <w:rPr>
                <w:rFonts w:cs="Arial"/>
                <w:szCs w:val="18"/>
                <w:lang w:val="fr-FR"/>
              </w:rPr>
              <w:t>≥</w:t>
            </w:r>
            <w:r>
              <w:rPr>
                <w:lang w:val="fr-FR"/>
              </w:rPr>
              <w:t>4.68</w:t>
            </w:r>
          </w:p>
          <w:p w14:paraId="3C71F41E" w14:textId="001BCD0E" w:rsidR="0070091F" w:rsidRPr="001C0CC4" w:rsidRDefault="0070091F" w:rsidP="0070091F">
            <w:pPr>
              <w:pStyle w:val="TAC"/>
            </w:pPr>
            <w:r>
              <w:rPr>
                <w:lang w:val="fr-FR"/>
              </w:rPr>
              <w:t>&lt;12.96</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70091F" w:rsidRPr="001C0CC4" w:rsidRDefault="0070091F" w:rsidP="0070091F">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70091F" w:rsidRPr="001C0CC4" w:rsidRDefault="0070091F" w:rsidP="0070091F">
            <w:pPr>
              <w:pStyle w:val="TAC"/>
            </w:pPr>
            <w:r>
              <w:rPr>
                <w:lang w:val="fr-FR"/>
              </w:rPr>
              <w:t>A6</w:t>
            </w:r>
          </w:p>
        </w:tc>
      </w:tr>
      <w:tr w:rsidR="0070091F"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70091F" w:rsidRPr="001C0CC4" w:rsidRDefault="0070091F" w:rsidP="0070091F">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C82D5FF" w:rsidR="0070091F" w:rsidRPr="001C0CC4" w:rsidRDefault="0070091F" w:rsidP="0070091F">
            <w:pPr>
              <w:pStyle w:val="TAC"/>
              <w:rPr>
                <w:rFonts w:cs="Arial"/>
                <w:szCs w:val="18"/>
              </w:rPr>
            </w:pPr>
            <w:r>
              <w:rPr>
                <w:rFonts w:eastAsia="MS PGothic" w:cs="Arial"/>
                <w:kern w:val="24"/>
                <w:szCs w:val="18"/>
                <w:lang w:val="fr-FR" w:eastAsia="ja-JP"/>
              </w:rPr>
              <w:t xml:space="preserve">1990 &lt; Fc </w:t>
            </w:r>
            <w:r w:rsidRPr="001C0CC4">
              <w:t>≤</w:t>
            </w:r>
            <w:r>
              <w:t xml:space="preserve"> </w:t>
            </w:r>
            <w:r>
              <w:rPr>
                <w:rFonts w:eastAsia="MS PGothic" w:cs="Arial"/>
                <w:kern w:val="24"/>
                <w:szCs w:val="18"/>
                <w:lang w:val="fr-FR" w:eastAsia="ja-JP"/>
              </w:rPr>
              <w:t>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70091F" w:rsidRPr="001C0CC4" w:rsidRDefault="0070091F" w:rsidP="0070091F">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70091F" w:rsidRPr="001C0CC4" w:rsidRDefault="0070091F" w:rsidP="0070091F">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70091F" w:rsidRDefault="0070091F" w:rsidP="0070091F">
            <w:pPr>
              <w:pStyle w:val="TAC"/>
              <w:rPr>
                <w:lang w:val="fr-FR"/>
              </w:rPr>
            </w:pPr>
            <w:r>
              <w:rPr>
                <w:rFonts w:cs="Arial"/>
                <w:szCs w:val="18"/>
                <w:lang w:val="fr-FR"/>
              </w:rPr>
              <w:t>≥</w:t>
            </w:r>
            <w:r>
              <w:rPr>
                <w:lang w:val="fr-FR"/>
              </w:rPr>
              <w:t>5.58</w:t>
            </w:r>
          </w:p>
          <w:p w14:paraId="59C0619A" w14:textId="034E3920" w:rsidR="0070091F" w:rsidRPr="001C0CC4" w:rsidRDefault="0070091F" w:rsidP="0070091F">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70091F" w:rsidRPr="001C0CC4" w:rsidRDefault="0070091F" w:rsidP="0070091F">
            <w:pPr>
              <w:pStyle w:val="TAC"/>
            </w:pPr>
            <w:r>
              <w:rPr>
                <w:lang w:val="fr-FR"/>
              </w:rPr>
              <w:t>A6</w:t>
            </w:r>
          </w:p>
        </w:tc>
      </w:tr>
      <w:tr w:rsidR="0070091F"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70091F" w:rsidRPr="001C0CC4" w:rsidRDefault="0070091F" w:rsidP="0070091F">
            <w:pPr>
              <w:pStyle w:val="TAN"/>
            </w:pPr>
            <w:r w:rsidRPr="001C0CC4">
              <w:t>NOTE 1:</w:t>
            </w:r>
            <w:r w:rsidRPr="001C0CC4">
              <w:tab/>
              <w:t>The A-MPR values are listed in Table 6.2.3.15-2.</w:t>
            </w:r>
          </w:p>
          <w:p w14:paraId="220E893B" w14:textId="77777777" w:rsidR="0070091F" w:rsidRPr="001C0CC4" w:rsidRDefault="0070091F" w:rsidP="0070091F">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bookmarkStart w:id="444" w:name="_CRTable6_2_3_152"/>
      <w:r w:rsidRPr="001C0CC4">
        <w:rPr>
          <w:rFonts w:eastAsia="Yu Mincho"/>
        </w:rPr>
        <w:lastRenderedPageBreak/>
        <w:t xml:space="preserve">Table </w:t>
      </w:r>
      <w:bookmarkEnd w:id="444"/>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45" w:name="_Toc21344251"/>
      <w:bookmarkStart w:id="446" w:name="_Toc29801735"/>
      <w:bookmarkStart w:id="447" w:name="_Toc29802159"/>
      <w:bookmarkStart w:id="448" w:name="_Toc29802784"/>
      <w:bookmarkStart w:id="449" w:name="_Toc36107526"/>
      <w:bookmarkStart w:id="450" w:name="_Toc37251285"/>
      <w:bookmarkStart w:id="451" w:name="_Toc45888087"/>
      <w:bookmarkStart w:id="452" w:name="_Toc45888686"/>
      <w:bookmarkStart w:id="453" w:name="_Toc59649967"/>
      <w:bookmarkStart w:id="454" w:name="_Toc61357231"/>
      <w:bookmarkStart w:id="455" w:name="_Toc61359005"/>
      <w:bookmarkStart w:id="456" w:name="_Toc67915942"/>
      <w:bookmarkStart w:id="457" w:name="_Toc75533486"/>
      <w:bookmarkStart w:id="458" w:name="_Toc75819372"/>
      <w:bookmarkStart w:id="459" w:name="_Toc76508216"/>
      <w:bookmarkStart w:id="460" w:name="_Toc76717166"/>
      <w:bookmarkStart w:id="461" w:name="_Toc83293807"/>
      <w:bookmarkStart w:id="462" w:name="_Toc84334846"/>
      <w:r w:rsidRPr="001C0CC4">
        <w:t>6.2.3.16</w:t>
      </w:r>
      <w:r w:rsidRPr="001C0CC4">
        <w:tab/>
        <w:t>A-MPR for NS_27</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0EAC0CB9" w14:textId="77777777" w:rsidR="00DC7196" w:rsidRPr="001C0CC4" w:rsidRDefault="00DC7196" w:rsidP="001720F0">
      <w:pPr>
        <w:pStyle w:val="TH"/>
        <w:rPr>
          <w:lang w:val="en-US"/>
        </w:rPr>
      </w:pPr>
      <w:bookmarkStart w:id="463" w:name="_CRTable6_2_3_161"/>
      <w:r w:rsidRPr="001C0CC4">
        <w:t xml:space="preserve">Table </w:t>
      </w:r>
      <w:bookmarkEnd w:id="463"/>
      <w:r w:rsidRPr="001C0CC4">
        <w:t>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bookmarkStart w:id="464" w:name="_CRTable6_2_3_162"/>
      <w:r w:rsidRPr="001C0CC4">
        <w:lastRenderedPageBreak/>
        <w:t xml:space="preserve">Table </w:t>
      </w:r>
      <w:bookmarkEnd w:id="464"/>
      <w:r w:rsidRPr="001C0CC4">
        <w:t>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65" w:name="_Toc21344252"/>
      <w:bookmarkStart w:id="466" w:name="_Toc29801736"/>
      <w:bookmarkStart w:id="467" w:name="_Toc29802160"/>
      <w:bookmarkStart w:id="468" w:name="_Toc29802785"/>
      <w:bookmarkStart w:id="469" w:name="_Toc36107527"/>
      <w:bookmarkStart w:id="470" w:name="_Toc37251286"/>
      <w:bookmarkStart w:id="471" w:name="_Toc45888088"/>
      <w:bookmarkStart w:id="472" w:name="_Toc45888687"/>
      <w:bookmarkStart w:id="473" w:name="_Toc59649968"/>
      <w:bookmarkStart w:id="474" w:name="_Toc61357232"/>
      <w:bookmarkStart w:id="475" w:name="_Toc61359006"/>
      <w:bookmarkStart w:id="476" w:name="_Toc67915943"/>
      <w:bookmarkStart w:id="477" w:name="_Toc75533487"/>
      <w:bookmarkStart w:id="478" w:name="_Toc75819373"/>
      <w:bookmarkStart w:id="479" w:name="_Toc76508217"/>
      <w:bookmarkStart w:id="480" w:name="_Toc76717167"/>
      <w:bookmarkStart w:id="481" w:name="_Toc83293808"/>
      <w:bookmarkStart w:id="482" w:name="_Toc84334847"/>
      <w:r w:rsidRPr="001C0CC4">
        <w:t>6.2.3.17</w:t>
      </w:r>
      <w:r w:rsidRPr="001C0CC4">
        <w:tab/>
        <w:t>A-MPR for NS_</w:t>
      </w:r>
      <w:r w:rsidRPr="001C0CC4">
        <w:rPr>
          <w:lang w:val="en-US" w:eastAsia="zh-CN"/>
        </w:rPr>
        <w:t>46</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5EA40ABF" w14:textId="77777777" w:rsidR="00DC7196" w:rsidRPr="001C0CC4" w:rsidRDefault="00DC7196" w:rsidP="00DC7196">
      <w:pPr>
        <w:pStyle w:val="TH"/>
      </w:pPr>
      <w:bookmarkStart w:id="483" w:name="_CRTable6_2_3_171"/>
      <w:r w:rsidRPr="001C0CC4">
        <w:t xml:space="preserve">Table </w:t>
      </w:r>
      <w:bookmarkEnd w:id="483"/>
      <w:r w:rsidRPr="001C0CC4">
        <w:t>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596512D"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Pr>
                <w:rFonts w:cs="Arial"/>
              </w:rPr>
              <w:t>≤</w:t>
            </w:r>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bookmarkStart w:id="484" w:name="_CRTable6_2_3_172"/>
      <w:r w:rsidRPr="001C0CC4">
        <w:lastRenderedPageBreak/>
        <w:t xml:space="preserve">Table </w:t>
      </w:r>
      <w:bookmarkEnd w:id="484"/>
      <w:r w:rsidRPr="001C0CC4">
        <w:t>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85" w:name="_Toc21344253"/>
      <w:bookmarkStart w:id="486" w:name="_Toc29801737"/>
      <w:bookmarkStart w:id="487" w:name="_Toc29802161"/>
      <w:bookmarkStart w:id="488" w:name="_Toc29802786"/>
      <w:bookmarkStart w:id="489" w:name="_Toc36107528"/>
      <w:bookmarkStart w:id="490" w:name="_Toc37251287"/>
      <w:bookmarkStart w:id="491" w:name="_Toc45888089"/>
      <w:bookmarkStart w:id="492" w:name="_Toc45888688"/>
      <w:bookmarkStart w:id="493" w:name="_Toc59649969"/>
      <w:bookmarkStart w:id="494" w:name="_Toc61357233"/>
      <w:bookmarkStart w:id="495" w:name="_Toc61359007"/>
      <w:bookmarkStart w:id="496" w:name="_Toc67915944"/>
      <w:bookmarkStart w:id="497" w:name="_Toc75533488"/>
      <w:bookmarkStart w:id="498" w:name="_Toc75819374"/>
      <w:bookmarkStart w:id="499" w:name="_Toc76508218"/>
      <w:bookmarkStart w:id="500" w:name="_Toc76717168"/>
      <w:bookmarkStart w:id="501" w:name="_Toc83293809"/>
      <w:bookmarkStart w:id="502" w:name="_Toc84334848"/>
      <w:r w:rsidRPr="001C0CC4">
        <w:t>6.2.3.18</w:t>
      </w:r>
      <w:r w:rsidRPr="001C0CC4">
        <w:tab/>
        <w:t>A-MPR for NS_47</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293D12FE" w14:textId="2829836A" w:rsidR="00DC7196" w:rsidRPr="001C0CC4" w:rsidRDefault="00DC7196" w:rsidP="00DC7196">
      <w:pPr>
        <w:pStyle w:val="TH"/>
      </w:pPr>
      <w:bookmarkStart w:id="503" w:name="_CRTable6_2_3_181"/>
      <w:r w:rsidRPr="001C0CC4">
        <w:t xml:space="preserve">Table </w:t>
      </w:r>
      <w:bookmarkEnd w:id="503"/>
      <w:r w:rsidRPr="001C0CC4">
        <w:t>6.2.3.18-</w:t>
      </w:r>
      <w:r w:rsidRPr="001C0CC4">
        <w:rPr>
          <w:rFonts w:hint="eastAsia"/>
          <w:lang w:val="en-US" w:eastAsia="zh-CN"/>
        </w:rPr>
        <w:t>1</w:t>
      </w:r>
      <w:r w:rsidRPr="001C0CC4">
        <w:t>: A-MPR regions and types for NS_47</w:t>
      </w:r>
      <w:r w:rsidR="00C06371">
        <w:t xml:space="preserve"> (Power Class 2 and 3)</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082D1CD0" w:rsidR="00DC7196" w:rsidRPr="001C0CC4" w:rsidRDefault="00DC7196" w:rsidP="00DC7196">
      <w:pPr>
        <w:pStyle w:val="TH"/>
        <w:rPr>
          <w:rFonts w:eastAsia="Yu Mincho"/>
        </w:rPr>
      </w:pPr>
      <w:bookmarkStart w:id="504" w:name="_CRTable6_2_3_182"/>
      <w:r w:rsidRPr="001C0CC4">
        <w:rPr>
          <w:rFonts w:eastAsia="Yu Mincho"/>
        </w:rPr>
        <w:t xml:space="preserve">Table </w:t>
      </w:r>
      <w:bookmarkEnd w:id="504"/>
      <w:r w:rsidRPr="001C0CC4">
        <w:t>6.2.3.18-</w:t>
      </w:r>
      <w:r w:rsidRPr="001C0CC4">
        <w:rPr>
          <w:lang w:val="en-US" w:eastAsia="zh-CN"/>
        </w:rPr>
        <w:t>2</w:t>
      </w:r>
      <w:r w:rsidRPr="001C0CC4">
        <w:rPr>
          <w:rFonts w:eastAsia="Yu Mincho"/>
        </w:rPr>
        <w:t>: A-MPR for modulation and waveform type</w:t>
      </w:r>
      <w:r w:rsidR="00C06371">
        <w:rPr>
          <w:rFonts w:eastAsia="Yu Mincho"/>
        </w:rPr>
        <w:t xml:space="preserve"> (Power Class 2 and 3)</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0B83850" w14:textId="77777777" w:rsidR="00C06371" w:rsidRPr="00A1115A" w:rsidRDefault="00C06371" w:rsidP="00C06371"/>
    <w:p w14:paraId="06550CD0" w14:textId="77777777" w:rsidR="00C06371" w:rsidRPr="00A1115A" w:rsidRDefault="00C06371" w:rsidP="00C06371">
      <w:pPr>
        <w:pStyle w:val="TH"/>
        <w:rPr>
          <w:lang w:eastAsia="ja-JP"/>
        </w:rPr>
      </w:pPr>
      <w:bookmarkStart w:id="505" w:name="_CRTable6_2_3_183"/>
      <w:r w:rsidRPr="00A1115A">
        <w:lastRenderedPageBreak/>
        <w:t xml:space="preserve">Table </w:t>
      </w:r>
      <w:bookmarkEnd w:id="505"/>
      <w:r w:rsidRPr="00A1115A">
        <w:t>6.2.3.18-</w:t>
      </w:r>
      <w:r>
        <w:rPr>
          <w:lang w:val="en-US" w:eastAsia="zh-CN"/>
        </w:rPr>
        <w:t>3</w:t>
      </w:r>
      <w:r w:rsidRPr="00A1115A">
        <w:t>: A-MPR regions and types for NS_47</w:t>
      </w:r>
      <w:r>
        <w:t xml:space="preserve"> </w:t>
      </w:r>
      <w:r>
        <w:rPr>
          <w:rFonts w:hint="eastAsia"/>
          <w:lang w:eastAsia="ja-JP"/>
        </w:rPr>
        <w:t>(</w:t>
      </w:r>
      <w:r>
        <w:rPr>
          <w:lang w:eastAsia="ja-JP"/>
        </w:rPr>
        <w:t>Power Class 1.5)</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C06371" w:rsidRPr="00A1115A" w14:paraId="4362BDB1" w14:textId="77777777" w:rsidTr="00737C2C">
        <w:trPr>
          <w:jc w:val="center"/>
        </w:trPr>
        <w:tc>
          <w:tcPr>
            <w:tcW w:w="1132" w:type="dxa"/>
            <w:tcBorders>
              <w:top w:val="single" w:sz="4" w:space="0" w:color="000000"/>
              <w:left w:val="single" w:sz="4" w:space="0" w:color="auto"/>
              <w:bottom w:val="single" w:sz="4" w:space="0" w:color="auto"/>
              <w:right w:val="single" w:sz="4" w:space="0" w:color="000000"/>
            </w:tcBorders>
            <w:hideMark/>
          </w:tcPr>
          <w:p w14:paraId="07D94070" w14:textId="77777777" w:rsidR="00C06371" w:rsidRPr="00A1115A" w:rsidRDefault="00C06371" w:rsidP="00737C2C">
            <w:pPr>
              <w:pStyle w:val="TAH"/>
            </w:pPr>
            <w:r w:rsidRPr="00A1115A">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3489B6FF" w14:textId="77777777" w:rsidR="00C06371" w:rsidRPr="00A1115A" w:rsidRDefault="00C06371" w:rsidP="00737C2C">
            <w:pPr>
              <w:pStyle w:val="TAH"/>
            </w:pPr>
            <w:r w:rsidRPr="00A1115A">
              <w:t>Carrier Centre Frequency, Fc, (MHz)</w:t>
            </w:r>
          </w:p>
        </w:tc>
        <w:tc>
          <w:tcPr>
            <w:tcW w:w="1701" w:type="dxa"/>
            <w:tcBorders>
              <w:top w:val="single" w:sz="4" w:space="0" w:color="000000"/>
              <w:left w:val="single" w:sz="4" w:space="0" w:color="000000"/>
              <w:right w:val="single" w:sz="4" w:space="0" w:color="000000"/>
            </w:tcBorders>
          </w:tcPr>
          <w:p w14:paraId="223E11DB" w14:textId="77777777" w:rsidR="00C06371" w:rsidRPr="00A1115A" w:rsidRDefault="00C06371" w:rsidP="00737C2C">
            <w:pPr>
              <w:pStyle w:val="TAH"/>
            </w:pPr>
            <w:r w:rsidRPr="00A1115A">
              <w:t>RBstart*12*SCS</w:t>
            </w:r>
          </w:p>
          <w:p w14:paraId="423FC165"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22EB1A6F" w14:textId="77777777" w:rsidR="00C06371" w:rsidRPr="00A1115A" w:rsidRDefault="00C06371" w:rsidP="00737C2C">
            <w:pPr>
              <w:pStyle w:val="TAH"/>
            </w:pPr>
            <w:r w:rsidRPr="00A1115A">
              <w:t>LCRB*12*SCS</w:t>
            </w:r>
          </w:p>
          <w:p w14:paraId="3061C687"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3209F758" w14:textId="77777777" w:rsidR="00C06371" w:rsidRPr="00A1115A" w:rsidRDefault="00C06371" w:rsidP="00737C2C">
            <w:pPr>
              <w:pStyle w:val="TAH"/>
            </w:pPr>
            <w:r w:rsidRPr="00A1115A">
              <w:t>A-MPR</w:t>
            </w:r>
          </w:p>
        </w:tc>
      </w:tr>
      <w:tr w:rsidR="00C06371" w:rsidRPr="00A1115A" w14:paraId="073838CB" w14:textId="77777777" w:rsidTr="00737C2C">
        <w:trPr>
          <w:trHeight w:val="36"/>
          <w:jc w:val="center"/>
        </w:trPr>
        <w:tc>
          <w:tcPr>
            <w:tcW w:w="1132" w:type="dxa"/>
            <w:tcBorders>
              <w:top w:val="single" w:sz="4" w:space="0" w:color="auto"/>
              <w:left w:val="single" w:sz="4" w:space="0" w:color="auto"/>
              <w:right w:val="single" w:sz="4" w:space="0" w:color="auto"/>
            </w:tcBorders>
            <w:shd w:val="clear" w:color="auto" w:fill="auto"/>
          </w:tcPr>
          <w:p w14:paraId="3E13F728" w14:textId="77777777" w:rsidR="00C06371" w:rsidRPr="00A1115A" w:rsidRDefault="00C06371" w:rsidP="00737C2C">
            <w:pPr>
              <w:pStyle w:val="TAC"/>
            </w:pPr>
            <w:r w:rsidRPr="00A1115A">
              <w:t>30MHz</w:t>
            </w:r>
          </w:p>
        </w:tc>
        <w:tc>
          <w:tcPr>
            <w:tcW w:w="1880" w:type="dxa"/>
            <w:tcBorders>
              <w:top w:val="single" w:sz="4" w:space="0" w:color="auto"/>
              <w:left w:val="single" w:sz="4" w:space="0" w:color="auto"/>
              <w:right w:val="single" w:sz="4" w:space="0" w:color="auto"/>
            </w:tcBorders>
            <w:shd w:val="clear" w:color="auto" w:fill="auto"/>
          </w:tcPr>
          <w:p w14:paraId="1EFD9ACA" w14:textId="77777777" w:rsidR="00C06371" w:rsidRPr="00A1115A" w:rsidRDefault="00C06371" w:rsidP="00737C2C">
            <w:pPr>
              <w:pStyle w:val="TAC"/>
              <w:rPr>
                <w:rFonts w:eastAsia="MS PGothic" w:cs="Arial"/>
                <w:kern w:val="24"/>
                <w:szCs w:val="18"/>
                <w:lang w:eastAsia="ja-JP"/>
              </w:rPr>
            </w:pPr>
            <w:r w:rsidRPr="00A1115A">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2280862" w14:textId="77777777" w:rsidR="00C06371" w:rsidRPr="00A1115A" w:rsidRDefault="00C06371" w:rsidP="00737C2C">
            <w:pPr>
              <w:pStyle w:val="TAC"/>
            </w:pPr>
            <w:r w:rsidRPr="00A1115A">
              <w:rPr>
                <w:rFonts w:cs="Arial"/>
              </w:rPr>
              <w:t>≤</w:t>
            </w:r>
            <w:r w:rsidRPr="00A1115A">
              <w:t>5.04</w:t>
            </w:r>
          </w:p>
        </w:tc>
        <w:tc>
          <w:tcPr>
            <w:tcW w:w="1701" w:type="dxa"/>
            <w:tcBorders>
              <w:top w:val="single" w:sz="4" w:space="0" w:color="000000"/>
              <w:left w:val="single" w:sz="4" w:space="0" w:color="000000"/>
              <w:bottom w:val="single" w:sz="4" w:space="0" w:color="000000"/>
              <w:right w:val="single" w:sz="4" w:space="0" w:color="000000"/>
            </w:tcBorders>
          </w:tcPr>
          <w:p w14:paraId="54D658A3"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3E135888" w14:textId="77777777" w:rsidR="00C06371" w:rsidRPr="00A1115A" w:rsidRDefault="00C06371" w:rsidP="00737C2C">
            <w:pPr>
              <w:pStyle w:val="TAC"/>
            </w:pPr>
            <w:r w:rsidRPr="00A1115A">
              <w:rPr>
                <w:rFonts w:hint="eastAsia"/>
              </w:rPr>
              <w:t>A</w:t>
            </w:r>
            <w:r w:rsidRPr="00A1115A">
              <w:t>1</w:t>
            </w:r>
          </w:p>
        </w:tc>
      </w:tr>
      <w:tr w:rsidR="00C06371" w:rsidRPr="00A1115A" w14:paraId="71ADC4D3" w14:textId="77777777" w:rsidTr="00737C2C">
        <w:trPr>
          <w:trHeight w:val="33"/>
          <w:jc w:val="center"/>
        </w:trPr>
        <w:tc>
          <w:tcPr>
            <w:tcW w:w="1132" w:type="dxa"/>
            <w:tcBorders>
              <w:left w:val="single" w:sz="4" w:space="0" w:color="auto"/>
              <w:right w:val="single" w:sz="4" w:space="0" w:color="auto"/>
            </w:tcBorders>
            <w:shd w:val="clear" w:color="auto" w:fill="auto"/>
          </w:tcPr>
          <w:p w14:paraId="12E77FFE"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625E83F"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074BA2D7" w14:textId="77777777" w:rsidR="00C06371" w:rsidRPr="00A1115A" w:rsidRDefault="00C06371" w:rsidP="00737C2C">
            <w:pPr>
              <w:pStyle w:val="TAC"/>
            </w:pPr>
            <w:r w:rsidRPr="00A1115A">
              <w:t xml:space="preserve">&gt;5.04, </w:t>
            </w:r>
            <w:r w:rsidRPr="00A1115A">
              <w:rPr>
                <w:rFonts w:cs="Arial"/>
              </w:rPr>
              <w:t>≤</w:t>
            </w:r>
            <w:r w:rsidRPr="00A1115A">
              <w:t>9.6</w:t>
            </w:r>
          </w:p>
        </w:tc>
        <w:tc>
          <w:tcPr>
            <w:tcW w:w="1701" w:type="dxa"/>
            <w:tcBorders>
              <w:top w:val="single" w:sz="4" w:space="0" w:color="000000"/>
              <w:left w:val="single" w:sz="4" w:space="0" w:color="000000"/>
              <w:bottom w:val="single" w:sz="4" w:space="0" w:color="000000"/>
              <w:right w:val="single" w:sz="4" w:space="0" w:color="000000"/>
            </w:tcBorders>
          </w:tcPr>
          <w:p w14:paraId="7BB2BF6F"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3670169" w14:textId="77777777" w:rsidR="00C06371" w:rsidRPr="00A1115A" w:rsidRDefault="00C06371" w:rsidP="00737C2C">
            <w:pPr>
              <w:pStyle w:val="TAC"/>
            </w:pPr>
            <w:r w:rsidRPr="00A1115A">
              <w:rPr>
                <w:rFonts w:hint="eastAsia"/>
              </w:rPr>
              <w:t>A</w:t>
            </w:r>
            <w:r w:rsidRPr="00A1115A">
              <w:t>2</w:t>
            </w:r>
          </w:p>
        </w:tc>
      </w:tr>
      <w:tr w:rsidR="00C06371" w:rsidRPr="00A1115A" w14:paraId="0B7BD273" w14:textId="77777777" w:rsidTr="00737C2C">
        <w:trPr>
          <w:trHeight w:val="33"/>
          <w:jc w:val="center"/>
        </w:trPr>
        <w:tc>
          <w:tcPr>
            <w:tcW w:w="1132" w:type="dxa"/>
            <w:tcBorders>
              <w:left w:val="single" w:sz="4" w:space="0" w:color="auto"/>
              <w:right w:val="single" w:sz="4" w:space="0" w:color="auto"/>
            </w:tcBorders>
            <w:shd w:val="clear" w:color="auto" w:fill="auto"/>
          </w:tcPr>
          <w:p w14:paraId="3264CEE2"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6061943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1A809D5D" w14:textId="77777777" w:rsidR="00C06371" w:rsidRPr="00A1115A" w:rsidRDefault="00C06371" w:rsidP="00737C2C">
            <w:pPr>
              <w:pStyle w:val="TAC"/>
            </w:pPr>
            <w:r w:rsidRPr="00A1115A">
              <w:rPr>
                <w:rFonts w:cs="Arial"/>
              </w:rPr>
              <w:t>&gt;</w:t>
            </w:r>
            <w:r w:rsidRPr="00A1115A">
              <w:t>24.48</w:t>
            </w:r>
          </w:p>
        </w:tc>
        <w:tc>
          <w:tcPr>
            <w:tcW w:w="1701" w:type="dxa"/>
            <w:tcBorders>
              <w:top w:val="single" w:sz="4" w:space="0" w:color="000000"/>
              <w:left w:val="single" w:sz="4" w:space="0" w:color="000000"/>
              <w:bottom w:val="single" w:sz="4" w:space="0" w:color="000000"/>
              <w:right w:val="single" w:sz="4" w:space="0" w:color="000000"/>
            </w:tcBorders>
          </w:tcPr>
          <w:p w14:paraId="5321AAE9"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DA69A57" w14:textId="77777777" w:rsidR="00C06371" w:rsidRPr="00A1115A" w:rsidRDefault="00C06371" w:rsidP="00737C2C">
            <w:pPr>
              <w:pStyle w:val="TAC"/>
            </w:pPr>
            <w:r w:rsidRPr="00A1115A">
              <w:rPr>
                <w:rFonts w:hint="eastAsia"/>
              </w:rPr>
              <w:t>A</w:t>
            </w:r>
            <w:r w:rsidRPr="00A1115A">
              <w:t>3</w:t>
            </w:r>
          </w:p>
        </w:tc>
      </w:tr>
      <w:tr w:rsidR="00C06371" w:rsidRPr="00A1115A" w14:paraId="69537A33" w14:textId="77777777" w:rsidTr="00737C2C">
        <w:trPr>
          <w:trHeight w:val="33"/>
          <w:jc w:val="center"/>
        </w:trPr>
        <w:tc>
          <w:tcPr>
            <w:tcW w:w="1132" w:type="dxa"/>
            <w:tcBorders>
              <w:left w:val="single" w:sz="4" w:space="0" w:color="auto"/>
              <w:right w:val="single" w:sz="4" w:space="0" w:color="auto"/>
            </w:tcBorders>
            <w:shd w:val="clear" w:color="auto" w:fill="auto"/>
          </w:tcPr>
          <w:p w14:paraId="28454D43"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05B1C1C2"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F62EEB8" w14:textId="77777777" w:rsidR="00C06371" w:rsidRPr="00A1115A" w:rsidRDefault="00C06371" w:rsidP="00737C2C">
            <w:pPr>
              <w:pStyle w:val="TAC"/>
            </w:pPr>
            <w:r w:rsidRPr="00A1115A">
              <w:rPr>
                <w:rFonts w:cs="Arial"/>
              </w:rPr>
              <w:t>≤</w:t>
            </w:r>
            <w:r w:rsidRPr="00A1115A">
              <w:t>9.6</w:t>
            </w:r>
          </w:p>
        </w:tc>
        <w:tc>
          <w:tcPr>
            <w:tcW w:w="1701" w:type="dxa"/>
            <w:tcBorders>
              <w:top w:val="single" w:sz="4" w:space="0" w:color="000000"/>
              <w:left w:val="single" w:sz="4" w:space="0" w:color="auto"/>
              <w:bottom w:val="single" w:sz="4" w:space="0" w:color="000000"/>
              <w:right w:val="single" w:sz="4" w:space="0" w:color="000000"/>
            </w:tcBorders>
          </w:tcPr>
          <w:p w14:paraId="616CC802" w14:textId="77777777" w:rsidR="00C06371" w:rsidRPr="00A1115A" w:rsidRDefault="00C06371" w:rsidP="00737C2C">
            <w:pPr>
              <w:pStyle w:val="TAC"/>
            </w:pPr>
            <w:r w:rsidRPr="00A1115A">
              <w:t>&gt;21</w:t>
            </w:r>
          </w:p>
        </w:tc>
        <w:tc>
          <w:tcPr>
            <w:tcW w:w="1701" w:type="dxa"/>
            <w:tcBorders>
              <w:top w:val="single" w:sz="4" w:space="0" w:color="000000"/>
              <w:left w:val="single" w:sz="4" w:space="0" w:color="000000"/>
              <w:bottom w:val="single" w:sz="4" w:space="0" w:color="000000"/>
              <w:right w:val="single" w:sz="4" w:space="0" w:color="000000"/>
            </w:tcBorders>
          </w:tcPr>
          <w:p w14:paraId="2541D34A" w14:textId="77777777" w:rsidR="00C06371" w:rsidRPr="00A1115A" w:rsidRDefault="00C06371" w:rsidP="00737C2C">
            <w:pPr>
              <w:pStyle w:val="TAC"/>
            </w:pPr>
            <w:r w:rsidRPr="00A1115A">
              <w:rPr>
                <w:rFonts w:hint="eastAsia"/>
              </w:rPr>
              <w:t>A</w:t>
            </w:r>
            <w:r w:rsidRPr="00A1115A">
              <w:t>2</w:t>
            </w:r>
          </w:p>
        </w:tc>
      </w:tr>
      <w:tr w:rsidR="00C06371" w:rsidRPr="00A1115A" w14:paraId="31706C75" w14:textId="77777777" w:rsidTr="00737C2C">
        <w:trPr>
          <w:trHeight w:val="33"/>
          <w:jc w:val="center"/>
        </w:trPr>
        <w:tc>
          <w:tcPr>
            <w:tcW w:w="1132" w:type="dxa"/>
            <w:tcBorders>
              <w:left w:val="single" w:sz="4" w:space="0" w:color="auto"/>
              <w:right w:val="single" w:sz="4" w:space="0" w:color="auto"/>
            </w:tcBorders>
            <w:shd w:val="clear" w:color="auto" w:fill="auto"/>
          </w:tcPr>
          <w:p w14:paraId="4283D8D5"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7224935"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95F4A52"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37B32459" w14:textId="77777777" w:rsidR="00C06371" w:rsidRPr="00A1115A" w:rsidRDefault="00C06371" w:rsidP="00737C2C">
            <w:pPr>
              <w:pStyle w:val="TAC"/>
            </w:pPr>
            <w:r w:rsidRPr="00A1115A">
              <w:t>&gt;14.4, &lt;21</w:t>
            </w:r>
          </w:p>
        </w:tc>
        <w:tc>
          <w:tcPr>
            <w:tcW w:w="1701" w:type="dxa"/>
            <w:tcBorders>
              <w:top w:val="single" w:sz="4" w:space="0" w:color="000000"/>
              <w:left w:val="single" w:sz="4" w:space="0" w:color="000000"/>
              <w:bottom w:val="single" w:sz="4" w:space="0" w:color="000000"/>
              <w:right w:val="single" w:sz="4" w:space="0" w:color="000000"/>
            </w:tcBorders>
          </w:tcPr>
          <w:p w14:paraId="6E864E22" w14:textId="77777777" w:rsidR="00C06371" w:rsidRPr="00A1115A" w:rsidRDefault="00C06371" w:rsidP="00737C2C">
            <w:pPr>
              <w:pStyle w:val="TAC"/>
            </w:pPr>
            <w:r w:rsidRPr="00A1115A">
              <w:rPr>
                <w:rFonts w:hint="eastAsia"/>
              </w:rPr>
              <w:t>A</w:t>
            </w:r>
            <w:r w:rsidRPr="00A1115A">
              <w:t>4</w:t>
            </w:r>
          </w:p>
        </w:tc>
      </w:tr>
      <w:tr w:rsidR="00C06371" w:rsidRPr="00A1115A" w14:paraId="438872C5" w14:textId="77777777" w:rsidTr="00737C2C">
        <w:trPr>
          <w:trHeight w:val="33"/>
          <w:jc w:val="center"/>
        </w:trPr>
        <w:tc>
          <w:tcPr>
            <w:tcW w:w="1132" w:type="dxa"/>
            <w:tcBorders>
              <w:left w:val="single" w:sz="4" w:space="0" w:color="auto"/>
              <w:right w:val="single" w:sz="4" w:space="0" w:color="auto"/>
            </w:tcBorders>
            <w:shd w:val="clear" w:color="auto" w:fill="auto"/>
          </w:tcPr>
          <w:p w14:paraId="40FD92F4"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AFB7B4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CB5F895" w14:textId="77777777" w:rsidR="00C06371" w:rsidRPr="00A1115A" w:rsidRDefault="00C06371" w:rsidP="00737C2C">
            <w:pPr>
              <w:pStyle w:val="TAC"/>
              <w:rPr>
                <w:rFonts w:cs="Arial"/>
              </w:rPr>
            </w:pPr>
            <w:r w:rsidRPr="001C0CC4">
              <w:rPr>
                <w:rFonts w:cs="Arial"/>
              </w:rPr>
              <w:t>&gt;</w:t>
            </w:r>
            <w:r>
              <w:t xml:space="preserve">6.12, </w:t>
            </w:r>
            <w:r w:rsidRPr="001C0CC4">
              <w:rPr>
                <w:rFonts w:cs="Arial"/>
              </w:rPr>
              <w:t>≤</w:t>
            </w:r>
            <w:r>
              <w:t>7.92</w:t>
            </w:r>
          </w:p>
        </w:tc>
        <w:tc>
          <w:tcPr>
            <w:tcW w:w="1701" w:type="dxa"/>
            <w:tcBorders>
              <w:top w:val="single" w:sz="4" w:space="0" w:color="000000"/>
              <w:left w:val="single" w:sz="4" w:space="0" w:color="auto"/>
              <w:bottom w:val="single" w:sz="4" w:space="0" w:color="000000"/>
              <w:right w:val="single" w:sz="4" w:space="0" w:color="000000"/>
            </w:tcBorders>
          </w:tcPr>
          <w:p w14:paraId="6C0E747F" w14:textId="77777777" w:rsidR="00C06371" w:rsidRPr="00A1115A" w:rsidRDefault="00C06371" w:rsidP="00737C2C">
            <w:pPr>
              <w:pStyle w:val="TAC"/>
              <w:rPr>
                <w:rFonts w:cs="Arial"/>
              </w:rPr>
            </w:pPr>
            <w:r w:rsidRPr="001C0CC4">
              <w:rPr>
                <w:rFonts w:cs="Arial"/>
              </w:rPr>
              <w:t>&gt;</w:t>
            </w:r>
            <w:r>
              <w:t xml:space="preserve">10, </w:t>
            </w:r>
            <w:r w:rsidRPr="001C0CC4">
              <w:rPr>
                <w:rFonts w:cs="Arial"/>
              </w:rPr>
              <w:t>≤14</w:t>
            </w:r>
            <w:r>
              <w:rPr>
                <w:rFonts w:cs="Arial"/>
              </w:rPr>
              <w:t>.</w:t>
            </w:r>
            <w:r w:rsidRPr="001C0CC4">
              <w:rPr>
                <w:rFonts w:cs="Arial"/>
              </w:rPr>
              <w:t>4</w:t>
            </w:r>
          </w:p>
        </w:tc>
        <w:tc>
          <w:tcPr>
            <w:tcW w:w="1701" w:type="dxa"/>
            <w:tcBorders>
              <w:top w:val="single" w:sz="4" w:space="0" w:color="000000"/>
              <w:left w:val="single" w:sz="4" w:space="0" w:color="000000"/>
              <w:bottom w:val="single" w:sz="4" w:space="0" w:color="000000"/>
              <w:right w:val="single" w:sz="4" w:space="0" w:color="000000"/>
            </w:tcBorders>
          </w:tcPr>
          <w:p w14:paraId="01981C75" w14:textId="77777777" w:rsidR="00C06371" w:rsidRPr="00A1115A" w:rsidRDefault="00C06371" w:rsidP="00737C2C">
            <w:pPr>
              <w:pStyle w:val="TAC"/>
            </w:pPr>
            <w:r>
              <w:rPr>
                <w:rFonts w:hint="eastAsia"/>
                <w:lang w:eastAsia="ja-JP"/>
              </w:rPr>
              <w:t>A</w:t>
            </w:r>
            <w:r>
              <w:rPr>
                <w:lang w:eastAsia="ja-JP"/>
              </w:rPr>
              <w:t>5</w:t>
            </w:r>
          </w:p>
        </w:tc>
      </w:tr>
      <w:tr w:rsidR="00C06371" w:rsidRPr="00A1115A" w14:paraId="53D4ED74" w14:textId="77777777" w:rsidTr="00737C2C">
        <w:trPr>
          <w:trHeight w:val="33"/>
          <w:jc w:val="center"/>
        </w:trPr>
        <w:tc>
          <w:tcPr>
            <w:tcW w:w="1132" w:type="dxa"/>
            <w:tcBorders>
              <w:left w:val="single" w:sz="4" w:space="0" w:color="auto"/>
              <w:right w:val="single" w:sz="4" w:space="0" w:color="auto"/>
            </w:tcBorders>
            <w:shd w:val="clear" w:color="auto" w:fill="auto"/>
          </w:tcPr>
          <w:p w14:paraId="64A7C73B"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13931BA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D9944EB" w14:textId="77777777" w:rsidR="00C06371" w:rsidRPr="00A1115A" w:rsidRDefault="00C06371" w:rsidP="00737C2C">
            <w:pPr>
              <w:pStyle w:val="TAC"/>
            </w:pPr>
            <w:r w:rsidRPr="00A1115A">
              <w:rPr>
                <w:rFonts w:cs="Arial"/>
              </w:rPr>
              <w:t>≤</w:t>
            </w:r>
            <w:r w:rsidRPr="00A1115A">
              <w:t>6.12</w:t>
            </w:r>
          </w:p>
        </w:tc>
        <w:tc>
          <w:tcPr>
            <w:tcW w:w="1701" w:type="dxa"/>
            <w:tcBorders>
              <w:top w:val="single" w:sz="4" w:space="0" w:color="000000"/>
              <w:left w:val="single" w:sz="4" w:space="0" w:color="auto"/>
              <w:bottom w:val="single" w:sz="4" w:space="0" w:color="000000"/>
              <w:right w:val="single" w:sz="4" w:space="0" w:color="000000"/>
            </w:tcBorders>
          </w:tcPr>
          <w:p w14:paraId="4BF59E06" w14:textId="77777777" w:rsidR="00C06371" w:rsidRPr="00A1115A" w:rsidRDefault="00C06371" w:rsidP="00737C2C">
            <w:pPr>
              <w:pStyle w:val="TAC"/>
            </w:pPr>
            <w:r w:rsidRPr="00A1115A">
              <w:rPr>
                <w:rFonts w:cs="Arial"/>
              </w:rPr>
              <w:t>&gt;</w:t>
            </w:r>
            <w:r w:rsidRPr="00A1115A">
              <w:t xml:space="preserve">10, </w:t>
            </w:r>
            <w:r w:rsidRPr="00A1115A">
              <w:rPr>
                <w:rFonts w:cs="Arial"/>
              </w:rPr>
              <w:t>≤</w:t>
            </w:r>
            <w:r w:rsidRPr="00A1115A">
              <w:t>14.4</w:t>
            </w:r>
          </w:p>
        </w:tc>
        <w:tc>
          <w:tcPr>
            <w:tcW w:w="1701" w:type="dxa"/>
            <w:tcBorders>
              <w:top w:val="single" w:sz="4" w:space="0" w:color="000000"/>
              <w:left w:val="single" w:sz="4" w:space="0" w:color="000000"/>
              <w:bottom w:val="single" w:sz="4" w:space="0" w:color="000000"/>
              <w:right w:val="single" w:sz="4" w:space="0" w:color="000000"/>
            </w:tcBorders>
          </w:tcPr>
          <w:p w14:paraId="28BC1DEE" w14:textId="77777777" w:rsidR="00C06371" w:rsidRPr="00A1115A" w:rsidRDefault="00C06371" w:rsidP="00737C2C">
            <w:pPr>
              <w:pStyle w:val="TAC"/>
            </w:pPr>
            <w:r w:rsidRPr="00A1115A">
              <w:rPr>
                <w:rFonts w:hint="eastAsia"/>
              </w:rPr>
              <w:t>A</w:t>
            </w:r>
            <w:r w:rsidRPr="00A1115A">
              <w:t>4</w:t>
            </w:r>
          </w:p>
        </w:tc>
      </w:tr>
      <w:tr w:rsidR="00C06371" w:rsidRPr="00A1115A" w14:paraId="65FDE31E" w14:textId="77777777" w:rsidTr="00737C2C">
        <w:trPr>
          <w:trHeight w:val="33"/>
          <w:jc w:val="center"/>
        </w:trPr>
        <w:tc>
          <w:tcPr>
            <w:tcW w:w="1132" w:type="dxa"/>
            <w:tcBorders>
              <w:left w:val="single" w:sz="4" w:space="0" w:color="auto"/>
              <w:bottom w:val="single" w:sz="4" w:space="0" w:color="auto"/>
              <w:right w:val="single" w:sz="4" w:space="0" w:color="auto"/>
            </w:tcBorders>
            <w:shd w:val="clear" w:color="auto" w:fill="auto"/>
          </w:tcPr>
          <w:p w14:paraId="2AA66B9C" w14:textId="77777777" w:rsidR="00C06371" w:rsidRPr="00A1115A" w:rsidRDefault="00C06371" w:rsidP="00737C2C">
            <w:pPr>
              <w:pStyle w:val="TAC"/>
            </w:pPr>
          </w:p>
        </w:tc>
        <w:tc>
          <w:tcPr>
            <w:tcW w:w="1880" w:type="dxa"/>
            <w:tcBorders>
              <w:left w:val="single" w:sz="4" w:space="0" w:color="auto"/>
              <w:bottom w:val="single" w:sz="4" w:space="0" w:color="auto"/>
              <w:right w:val="single" w:sz="4" w:space="0" w:color="auto"/>
            </w:tcBorders>
            <w:shd w:val="clear" w:color="auto" w:fill="auto"/>
          </w:tcPr>
          <w:p w14:paraId="4D7B0BCC"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04807FEF"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50B899BD" w14:textId="77777777" w:rsidR="00C06371" w:rsidRPr="00A1115A" w:rsidRDefault="00C06371" w:rsidP="00737C2C">
            <w:pPr>
              <w:pStyle w:val="TAC"/>
            </w:pPr>
            <w:r w:rsidRPr="00A1115A">
              <w:t>&gt;1.44, &lt;10</w:t>
            </w:r>
          </w:p>
        </w:tc>
        <w:tc>
          <w:tcPr>
            <w:tcW w:w="1701" w:type="dxa"/>
            <w:tcBorders>
              <w:top w:val="single" w:sz="4" w:space="0" w:color="000000"/>
              <w:left w:val="single" w:sz="4" w:space="0" w:color="000000"/>
              <w:bottom w:val="single" w:sz="4" w:space="0" w:color="000000"/>
              <w:right w:val="single" w:sz="4" w:space="0" w:color="000000"/>
            </w:tcBorders>
          </w:tcPr>
          <w:p w14:paraId="54EEBE0D" w14:textId="77777777" w:rsidR="00C06371" w:rsidRPr="00A1115A" w:rsidRDefault="00C06371" w:rsidP="00737C2C">
            <w:pPr>
              <w:pStyle w:val="TAC"/>
            </w:pPr>
            <w:r w:rsidRPr="00A1115A">
              <w:rPr>
                <w:rFonts w:hint="eastAsia"/>
              </w:rPr>
              <w:t>A</w:t>
            </w:r>
            <w:r w:rsidRPr="00A1115A">
              <w:t>2</w:t>
            </w:r>
          </w:p>
        </w:tc>
      </w:tr>
      <w:tr w:rsidR="00C06371" w:rsidRPr="00A1115A" w14:paraId="6ACC99C5" w14:textId="77777777" w:rsidTr="00737C2C">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7FEF367" w14:textId="77777777" w:rsidR="00C06371" w:rsidRPr="00A1115A" w:rsidRDefault="00C06371" w:rsidP="00737C2C">
            <w:pPr>
              <w:pStyle w:val="TAN"/>
              <w:rPr>
                <w:rFonts w:eastAsia="Yu Mincho"/>
              </w:rPr>
            </w:pPr>
            <w:r w:rsidRPr="00A1115A">
              <w:rPr>
                <w:rFonts w:eastAsia="Yu Mincho"/>
              </w:rPr>
              <w:t>NOTE:</w:t>
            </w:r>
            <w:r w:rsidRPr="00A1115A">
              <w:rPr>
                <w:rFonts w:eastAsia="Yu Mincho"/>
              </w:rPr>
              <w:tab/>
              <w:t>The A-MPR values are listed in Table 6.2.3.18-</w:t>
            </w:r>
            <w:r>
              <w:rPr>
                <w:rFonts w:eastAsia="Yu Mincho"/>
              </w:rPr>
              <w:t>4</w:t>
            </w:r>
            <w:r w:rsidRPr="00A1115A">
              <w:rPr>
                <w:rFonts w:eastAsia="Yu Mincho"/>
              </w:rPr>
              <w:t>.</w:t>
            </w:r>
          </w:p>
        </w:tc>
      </w:tr>
    </w:tbl>
    <w:p w14:paraId="46341539" w14:textId="77777777" w:rsidR="00C06371" w:rsidRPr="00D50424" w:rsidRDefault="00C06371" w:rsidP="00C06371">
      <w:pPr>
        <w:rPr>
          <w:noProof/>
        </w:rPr>
      </w:pPr>
    </w:p>
    <w:p w14:paraId="571F12E2" w14:textId="77777777" w:rsidR="00C06371" w:rsidRPr="00A1115A" w:rsidRDefault="00C06371" w:rsidP="00C06371">
      <w:pPr>
        <w:pStyle w:val="TH"/>
        <w:rPr>
          <w:noProof/>
          <w:lang w:val="en-US"/>
        </w:rPr>
      </w:pPr>
      <w:bookmarkStart w:id="506" w:name="_CRTable6_2_3_184"/>
      <w:r w:rsidRPr="00A1115A">
        <w:t xml:space="preserve">Table </w:t>
      </w:r>
      <w:bookmarkEnd w:id="506"/>
      <w:r w:rsidRPr="00A1115A">
        <w:t>6.2.3.</w:t>
      </w:r>
      <w:r>
        <w:t>18</w:t>
      </w:r>
      <w:r w:rsidRPr="00A1115A">
        <w:t>-</w:t>
      </w:r>
      <w:r>
        <w:t>4</w:t>
      </w:r>
      <w:r w:rsidRPr="00A1115A">
        <w:t>: A-MPR for NS_4</w:t>
      </w:r>
      <w:r>
        <w:t>7 (Power Class 1.5)</w:t>
      </w:r>
    </w:p>
    <w:tbl>
      <w:tblPr>
        <w:tblW w:w="3933" w:type="pct"/>
        <w:jc w:val="center"/>
        <w:tblCellMar>
          <w:left w:w="70" w:type="dxa"/>
          <w:right w:w="70" w:type="dxa"/>
        </w:tblCellMar>
        <w:tblLook w:val="01E0" w:firstRow="1" w:lastRow="1" w:firstColumn="1" w:lastColumn="1" w:noHBand="0" w:noVBand="0"/>
      </w:tblPr>
      <w:tblGrid>
        <w:gridCol w:w="823"/>
        <w:gridCol w:w="1197"/>
        <w:gridCol w:w="1111"/>
        <w:gridCol w:w="1111"/>
        <w:gridCol w:w="1111"/>
        <w:gridCol w:w="1111"/>
        <w:gridCol w:w="1111"/>
      </w:tblGrid>
      <w:tr w:rsidR="00C06371" w:rsidRPr="00A1115A" w14:paraId="75181246" w14:textId="77777777" w:rsidTr="00C3651D">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5E244682" w14:textId="77777777" w:rsidR="00C06371" w:rsidRPr="00A1115A" w:rsidRDefault="00C06371" w:rsidP="00737C2C">
            <w:pPr>
              <w:pStyle w:val="TAH"/>
            </w:pPr>
            <w:r w:rsidRPr="00A1115A">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0B1E456" w14:textId="77777777" w:rsidR="00C06371" w:rsidRPr="00A1115A" w:rsidRDefault="00C06371" w:rsidP="00737C2C">
            <w:pPr>
              <w:pStyle w:val="TAH"/>
              <w:rPr>
                <w:lang w:eastAsia="ja-JP"/>
              </w:rPr>
            </w:pPr>
            <w:r w:rsidRPr="00A1115A">
              <w:t>A1</w:t>
            </w:r>
            <w:r>
              <w:rPr>
                <w:rFonts w:hint="eastAsia"/>
                <w:lang w:eastAsia="ja-JP"/>
              </w:rPr>
              <w:t>(</w:t>
            </w:r>
            <w:r>
              <w:rPr>
                <w:lang w:eastAsia="ja-JP"/>
              </w:rPr>
              <w:t>dB)</w:t>
            </w:r>
          </w:p>
        </w:tc>
        <w:tc>
          <w:tcPr>
            <w:tcW w:w="733" w:type="pct"/>
            <w:tcBorders>
              <w:top w:val="single" w:sz="4" w:space="0" w:color="auto"/>
              <w:left w:val="single" w:sz="4" w:space="0" w:color="auto"/>
              <w:bottom w:val="single" w:sz="4" w:space="0" w:color="auto"/>
              <w:right w:val="single" w:sz="4" w:space="0" w:color="auto"/>
            </w:tcBorders>
            <w:vAlign w:val="center"/>
          </w:tcPr>
          <w:p w14:paraId="33917B6E" w14:textId="77777777" w:rsidR="00C06371" w:rsidRPr="00A1115A" w:rsidRDefault="00C06371" w:rsidP="00737C2C">
            <w:pPr>
              <w:pStyle w:val="TAH"/>
            </w:pPr>
            <w:r w:rsidRPr="00A1115A">
              <w:t>A2</w:t>
            </w:r>
            <w:r>
              <w:t>(dB)</w:t>
            </w:r>
          </w:p>
        </w:tc>
        <w:tc>
          <w:tcPr>
            <w:tcW w:w="733" w:type="pct"/>
            <w:tcBorders>
              <w:top w:val="single" w:sz="4" w:space="0" w:color="auto"/>
              <w:left w:val="single" w:sz="4" w:space="0" w:color="auto"/>
              <w:bottom w:val="single" w:sz="4" w:space="0" w:color="auto"/>
              <w:right w:val="single" w:sz="4" w:space="0" w:color="auto"/>
            </w:tcBorders>
          </w:tcPr>
          <w:p w14:paraId="6F38E9AC" w14:textId="77777777" w:rsidR="00C06371" w:rsidRPr="00A1115A" w:rsidRDefault="00C06371" w:rsidP="00737C2C">
            <w:pPr>
              <w:pStyle w:val="TAH"/>
            </w:pPr>
            <w:r w:rsidRPr="00A1115A">
              <w:t>A3</w:t>
            </w:r>
            <w:r>
              <w:t>(dB)</w:t>
            </w:r>
          </w:p>
        </w:tc>
        <w:tc>
          <w:tcPr>
            <w:tcW w:w="733" w:type="pct"/>
            <w:tcBorders>
              <w:top w:val="single" w:sz="4" w:space="0" w:color="auto"/>
              <w:left w:val="single" w:sz="4" w:space="0" w:color="auto"/>
              <w:bottom w:val="single" w:sz="4" w:space="0" w:color="auto"/>
              <w:right w:val="single" w:sz="4" w:space="0" w:color="auto"/>
            </w:tcBorders>
          </w:tcPr>
          <w:p w14:paraId="75696CF5" w14:textId="77777777" w:rsidR="00C06371" w:rsidRPr="00A1115A" w:rsidRDefault="00C06371" w:rsidP="00737C2C">
            <w:pPr>
              <w:pStyle w:val="TAH"/>
            </w:pPr>
            <w:r w:rsidRPr="00A1115A">
              <w:t>A4</w:t>
            </w:r>
            <w:r>
              <w:t>(dB)</w:t>
            </w:r>
          </w:p>
        </w:tc>
        <w:tc>
          <w:tcPr>
            <w:tcW w:w="733" w:type="pct"/>
            <w:tcBorders>
              <w:top w:val="single" w:sz="4" w:space="0" w:color="auto"/>
              <w:left w:val="single" w:sz="4" w:space="0" w:color="auto"/>
              <w:bottom w:val="single" w:sz="4" w:space="0" w:color="auto"/>
              <w:right w:val="single" w:sz="4" w:space="0" w:color="auto"/>
            </w:tcBorders>
          </w:tcPr>
          <w:p w14:paraId="6885EE69" w14:textId="77777777" w:rsidR="00C06371" w:rsidRPr="00A1115A" w:rsidRDefault="00C06371" w:rsidP="00737C2C">
            <w:pPr>
              <w:pStyle w:val="TAH"/>
            </w:pPr>
            <w:r w:rsidRPr="00A1115A">
              <w:t>A5</w:t>
            </w:r>
            <w:r>
              <w:t>(dB)</w:t>
            </w:r>
          </w:p>
        </w:tc>
      </w:tr>
      <w:tr w:rsidR="00C06371" w:rsidRPr="00A1115A" w14:paraId="6C8D306E" w14:textId="77777777" w:rsidTr="00C3651D">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3782095B" w14:textId="77777777" w:rsidR="00C06371" w:rsidRPr="00A1115A" w:rsidRDefault="00C06371" w:rsidP="00737C2C">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12ADC0B4"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vAlign w:val="center"/>
          </w:tcPr>
          <w:p w14:paraId="2EC6684C"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0C9BFA36"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56DAB1D9"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1EE5AF92" w14:textId="77777777" w:rsidR="00C06371" w:rsidRPr="00A1115A" w:rsidRDefault="00C06371" w:rsidP="00737C2C">
            <w:pPr>
              <w:pStyle w:val="TAH"/>
            </w:pPr>
            <w:r w:rsidRPr="00A1115A">
              <w:t>Outer/Inner</w:t>
            </w:r>
          </w:p>
        </w:tc>
      </w:tr>
      <w:tr w:rsidR="00C06371" w:rsidRPr="00A1115A" w14:paraId="1BBB9343"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7F87D53B" w14:textId="77777777" w:rsidR="00C06371" w:rsidRPr="00A1115A" w:rsidRDefault="00C06371" w:rsidP="00737C2C">
            <w:pPr>
              <w:pStyle w:val="TAC"/>
            </w:pPr>
            <w:r w:rsidRPr="00A1115A">
              <w:t>DFT-s-OFDM</w:t>
            </w:r>
          </w:p>
        </w:tc>
        <w:tc>
          <w:tcPr>
            <w:tcW w:w="790" w:type="pct"/>
            <w:tcBorders>
              <w:top w:val="single" w:sz="4" w:space="0" w:color="auto"/>
              <w:left w:val="single" w:sz="4" w:space="0" w:color="auto"/>
              <w:bottom w:val="single" w:sz="4" w:space="0" w:color="000000"/>
              <w:right w:val="single" w:sz="4" w:space="0" w:color="000000"/>
            </w:tcBorders>
          </w:tcPr>
          <w:p w14:paraId="190C4095" w14:textId="77777777" w:rsidR="00C06371" w:rsidRPr="00A1115A" w:rsidRDefault="00C06371" w:rsidP="00737C2C">
            <w:pPr>
              <w:pStyle w:val="TAC"/>
            </w:pPr>
            <w:r w:rsidRPr="00A1115A">
              <w:t>PI/2 BPSK</w:t>
            </w:r>
          </w:p>
        </w:tc>
        <w:tc>
          <w:tcPr>
            <w:tcW w:w="733" w:type="pct"/>
            <w:tcBorders>
              <w:top w:val="single" w:sz="4" w:space="0" w:color="auto"/>
              <w:left w:val="single" w:sz="4" w:space="0" w:color="000000"/>
              <w:bottom w:val="single" w:sz="4" w:space="0" w:color="000000"/>
              <w:right w:val="single" w:sz="4" w:space="0" w:color="000000"/>
            </w:tcBorders>
          </w:tcPr>
          <w:p w14:paraId="06164942" w14:textId="77777777" w:rsidR="00C06371" w:rsidRPr="00A1115A" w:rsidRDefault="00C06371" w:rsidP="00737C2C">
            <w:pPr>
              <w:pStyle w:val="TAC"/>
              <w:rPr>
                <w:rFonts w:cs="Arial"/>
              </w:rPr>
            </w:pPr>
            <w:r w:rsidRPr="001C0CC4">
              <w:t>≤ 1</w:t>
            </w:r>
            <w:r>
              <w:t>3</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0051423" w14:textId="77777777" w:rsidR="00C06371" w:rsidRPr="00A1115A" w:rsidRDefault="00C06371" w:rsidP="00737C2C">
            <w:pPr>
              <w:pStyle w:val="TAC"/>
              <w:rPr>
                <w:rFonts w:cs="Arial"/>
              </w:rPr>
            </w:pPr>
            <w:r w:rsidRPr="001C0CC4">
              <w:t>≤ 1</w:t>
            </w:r>
            <w:r>
              <w:t>1</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7DE24E2A"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auto"/>
              <w:left w:val="single" w:sz="4" w:space="0" w:color="000000"/>
              <w:bottom w:val="single" w:sz="4" w:space="0" w:color="000000"/>
              <w:right w:val="single" w:sz="4" w:space="0" w:color="000000"/>
            </w:tcBorders>
          </w:tcPr>
          <w:p w14:paraId="6DDD9E16"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6A06A382" w14:textId="77777777" w:rsidR="00C06371" w:rsidRPr="00A1115A" w:rsidRDefault="00C06371" w:rsidP="00737C2C">
            <w:pPr>
              <w:pStyle w:val="TAC"/>
              <w:rPr>
                <w:rFonts w:cs="Arial"/>
              </w:rPr>
            </w:pPr>
            <w:r w:rsidRPr="001C0CC4">
              <w:t>≤ 3</w:t>
            </w:r>
          </w:p>
        </w:tc>
      </w:tr>
      <w:tr w:rsidR="00C06371" w:rsidRPr="00A1115A" w14:paraId="00EE3F95" w14:textId="77777777" w:rsidTr="00C3651D">
        <w:trPr>
          <w:jc w:val="center"/>
        </w:trPr>
        <w:tc>
          <w:tcPr>
            <w:tcW w:w="543" w:type="pct"/>
            <w:tcBorders>
              <w:left w:val="single" w:sz="4" w:space="0" w:color="auto"/>
              <w:right w:val="single" w:sz="4" w:space="0" w:color="auto"/>
            </w:tcBorders>
            <w:shd w:val="clear" w:color="auto" w:fill="auto"/>
          </w:tcPr>
          <w:p w14:paraId="060D2D70"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294C8B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0E5536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BD4300" w14:textId="77777777" w:rsidR="00C06371" w:rsidRPr="00A1115A" w:rsidRDefault="00C06371" w:rsidP="00737C2C">
            <w:pPr>
              <w:pStyle w:val="TAC"/>
              <w:rPr>
                <w:rFonts w:cs="Arial"/>
              </w:rPr>
            </w:pPr>
            <w:r w:rsidRPr="001C0CC4">
              <w:t xml:space="preserve">≤ </w:t>
            </w:r>
            <w: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C033C2"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B8E94BC"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ECC27E" w14:textId="77777777" w:rsidR="00C06371" w:rsidRPr="00A1115A" w:rsidRDefault="00C06371" w:rsidP="00737C2C">
            <w:pPr>
              <w:pStyle w:val="TAC"/>
              <w:rPr>
                <w:rFonts w:cs="Arial"/>
              </w:rPr>
            </w:pPr>
            <w:r w:rsidRPr="001C0CC4">
              <w:t>≤ 3</w:t>
            </w:r>
          </w:p>
        </w:tc>
      </w:tr>
      <w:tr w:rsidR="00C06371" w:rsidRPr="00A1115A" w14:paraId="151033D5" w14:textId="77777777" w:rsidTr="00C3651D">
        <w:trPr>
          <w:trHeight w:val="70"/>
          <w:jc w:val="center"/>
        </w:trPr>
        <w:tc>
          <w:tcPr>
            <w:tcW w:w="543" w:type="pct"/>
            <w:tcBorders>
              <w:left w:val="single" w:sz="4" w:space="0" w:color="auto"/>
              <w:right w:val="single" w:sz="4" w:space="0" w:color="auto"/>
            </w:tcBorders>
            <w:shd w:val="clear" w:color="auto" w:fill="auto"/>
          </w:tcPr>
          <w:p w14:paraId="4F09E882"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A29919A"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7C3A619"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C7EF29"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C2EEF2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F9A9825"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CB9496" w14:textId="77777777" w:rsidR="00C06371" w:rsidRPr="00A1115A" w:rsidRDefault="00C06371" w:rsidP="00737C2C">
            <w:pPr>
              <w:pStyle w:val="TAC"/>
              <w:rPr>
                <w:rFonts w:cs="Arial"/>
              </w:rPr>
            </w:pPr>
            <w:r w:rsidRPr="001C0CC4">
              <w:t>≤ 3</w:t>
            </w:r>
          </w:p>
        </w:tc>
      </w:tr>
      <w:tr w:rsidR="00C06371" w:rsidRPr="00A1115A" w14:paraId="5DB2A393" w14:textId="77777777" w:rsidTr="00C3651D">
        <w:trPr>
          <w:jc w:val="center"/>
        </w:trPr>
        <w:tc>
          <w:tcPr>
            <w:tcW w:w="543" w:type="pct"/>
            <w:tcBorders>
              <w:left w:val="single" w:sz="4" w:space="0" w:color="auto"/>
              <w:right w:val="single" w:sz="4" w:space="0" w:color="auto"/>
            </w:tcBorders>
            <w:shd w:val="clear" w:color="auto" w:fill="auto"/>
          </w:tcPr>
          <w:p w14:paraId="29A13717"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28CB367D"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16F617A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9F71F83"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880D25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112F14F"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EC02E07" w14:textId="77777777" w:rsidR="00C06371" w:rsidRPr="00A1115A" w:rsidRDefault="00C06371" w:rsidP="00737C2C">
            <w:pPr>
              <w:pStyle w:val="TAC"/>
              <w:rPr>
                <w:rFonts w:cs="Arial"/>
              </w:rPr>
            </w:pPr>
          </w:p>
        </w:tc>
      </w:tr>
      <w:tr w:rsidR="00C06371" w:rsidRPr="00A1115A" w14:paraId="3949A793"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293A20EF"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60E4532"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C8156D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8EE7C54"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024A21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86C3F8D"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CED838" w14:textId="77777777" w:rsidR="00C06371" w:rsidRPr="00A1115A" w:rsidRDefault="00C06371" w:rsidP="00737C2C">
            <w:pPr>
              <w:pStyle w:val="TAC"/>
              <w:rPr>
                <w:rFonts w:cs="Arial"/>
              </w:rPr>
            </w:pPr>
          </w:p>
        </w:tc>
      </w:tr>
      <w:tr w:rsidR="00C06371" w:rsidRPr="00A1115A" w14:paraId="1FB1F569"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59AE73F7" w14:textId="77777777" w:rsidR="00C06371" w:rsidRPr="00A1115A" w:rsidRDefault="00C06371" w:rsidP="00737C2C">
            <w:pPr>
              <w:pStyle w:val="TAC"/>
            </w:pPr>
            <w:r w:rsidRPr="00A1115A">
              <w:t>CP-OFDM</w:t>
            </w:r>
          </w:p>
        </w:tc>
        <w:tc>
          <w:tcPr>
            <w:tcW w:w="790" w:type="pct"/>
            <w:tcBorders>
              <w:top w:val="single" w:sz="4" w:space="0" w:color="000000"/>
              <w:left w:val="single" w:sz="4" w:space="0" w:color="auto"/>
              <w:bottom w:val="single" w:sz="4" w:space="0" w:color="000000"/>
              <w:right w:val="single" w:sz="4" w:space="0" w:color="000000"/>
            </w:tcBorders>
          </w:tcPr>
          <w:p w14:paraId="14A3A21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48E6AFA"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AAE71D"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5712BC3"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01A8A4B8"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DC3E842" w14:textId="77777777" w:rsidR="00C06371" w:rsidRPr="00A1115A" w:rsidRDefault="00C06371" w:rsidP="00737C2C">
            <w:pPr>
              <w:pStyle w:val="TAC"/>
              <w:rPr>
                <w:rFonts w:cs="Arial"/>
              </w:rPr>
            </w:pPr>
            <w:r w:rsidRPr="001C0CC4">
              <w:t xml:space="preserve">≤ </w:t>
            </w:r>
            <w:r>
              <w:t>4</w:t>
            </w:r>
          </w:p>
        </w:tc>
      </w:tr>
      <w:tr w:rsidR="00C06371" w:rsidRPr="00A1115A" w14:paraId="6B7A6852" w14:textId="77777777" w:rsidTr="00C3651D">
        <w:trPr>
          <w:jc w:val="center"/>
        </w:trPr>
        <w:tc>
          <w:tcPr>
            <w:tcW w:w="543" w:type="pct"/>
            <w:tcBorders>
              <w:left w:val="single" w:sz="4" w:space="0" w:color="auto"/>
              <w:right w:val="single" w:sz="4" w:space="0" w:color="auto"/>
            </w:tcBorders>
            <w:shd w:val="clear" w:color="auto" w:fill="auto"/>
          </w:tcPr>
          <w:p w14:paraId="09207C63"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E50A121"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6424D8C"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A5D68B"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D244E6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74E20483"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DD4101A" w14:textId="77777777" w:rsidR="00C06371" w:rsidRPr="00A1115A" w:rsidRDefault="00C06371" w:rsidP="00737C2C">
            <w:pPr>
              <w:pStyle w:val="TAC"/>
              <w:rPr>
                <w:rFonts w:cs="Arial"/>
              </w:rPr>
            </w:pPr>
            <w:r w:rsidRPr="001C0CC4">
              <w:t xml:space="preserve">≤ </w:t>
            </w:r>
            <w:r>
              <w:t>4</w:t>
            </w:r>
          </w:p>
        </w:tc>
      </w:tr>
      <w:tr w:rsidR="00C06371" w:rsidRPr="00A1115A" w14:paraId="3C939919" w14:textId="77777777" w:rsidTr="00C3651D">
        <w:trPr>
          <w:jc w:val="center"/>
        </w:trPr>
        <w:tc>
          <w:tcPr>
            <w:tcW w:w="543" w:type="pct"/>
            <w:tcBorders>
              <w:left w:val="single" w:sz="4" w:space="0" w:color="auto"/>
              <w:right w:val="single" w:sz="4" w:space="0" w:color="auto"/>
            </w:tcBorders>
            <w:shd w:val="clear" w:color="auto" w:fill="auto"/>
          </w:tcPr>
          <w:p w14:paraId="5200F871"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0A47DB33"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01B0E65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A810432"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28AF0A5"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673ECBDF"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20135C" w14:textId="77777777" w:rsidR="00C06371" w:rsidRPr="00A1115A" w:rsidRDefault="00C06371" w:rsidP="00737C2C">
            <w:pPr>
              <w:pStyle w:val="TAC"/>
              <w:rPr>
                <w:rFonts w:cs="Arial"/>
              </w:rPr>
            </w:pPr>
          </w:p>
        </w:tc>
      </w:tr>
      <w:tr w:rsidR="00C06371" w:rsidRPr="00A1115A" w14:paraId="54B1A974"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0565247C"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143558B4"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D98B8F2"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FC07A9"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DBEBFE0"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9D3DA47"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69B0D5" w14:textId="77777777" w:rsidR="00C06371" w:rsidRPr="00A1115A" w:rsidRDefault="00C06371" w:rsidP="00737C2C">
            <w:pPr>
              <w:pStyle w:val="TAC"/>
              <w:rPr>
                <w:rFonts w:cs="Arial"/>
              </w:rPr>
            </w:pPr>
          </w:p>
        </w:tc>
      </w:tr>
      <w:tr w:rsidR="00C06371" w:rsidRPr="00A1115A" w14:paraId="33BF3D02" w14:textId="77777777" w:rsidTr="00737C2C">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tcPr>
          <w:p w14:paraId="3EBEAB52" w14:textId="4B31FA41" w:rsidR="00C06371" w:rsidRPr="00A1115A" w:rsidRDefault="008F2A74" w:rsidP="00C3651D">
            <w:pPr>
              <w:pStyle w:val="TAC"/>
              <w:jc w:val="left"/>
              <w:rPr>
                <w:rFonts w:cs="Arial"/>
              </w:rPr>
            </w:pPr>
            <w:r w:rsidRPr="00A1115A">
              <w:t>NOTE 1:</w:t>
            </w:r>
            <w:r w:rsidRPr="00A1115A">
              <w:tab/>
              <w:t xml:space="preserve">PC1.5 assumes </w:t>
            </w:r>
            <w:r>
              <w:t>2Tx</w:t>
            </w:r>
            <w:r w:rsidRPr="00A1115A">
              <w:t>.</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507" w:name="_Toc21342900"/>
      <w:bookmarkStart w:id="508" w:name="_Toc29801738"/>
      <w:bookmarkStart w:id="509" w:name="_Toc29802162"/>
      <w:bookmarkStart w:id="510" w:name="_Toc29802787"/>
      <w:bookmarkStart w:id="511" w:name="_Toc37251288"/>
      <w:bookmarkStart w:id="512" w:name="_Toc45888090"/>
      <w:bookmarkStart w:id="513" w:name="_Toc45888689"/>
      <w:bookmarkStart w:id="514" w:name="_Toc59649970"/>
      <w:bookmarkStart w:id="515" w:name="_Toc61357234"/>
      <w:bookmarkStart w:id="516" w:name="_Toc61359008"/>
      <w:bookmarkStart w:id="517" w:name="_Toc67915945"/>
      <w:bookmarkStart w:id="518" w:name="_Toc75533489"/>
      <w:bookmarkStart w:id="519" w:name="_Toc75819375"/>
      <w:bookmarkStart w:id="520" w:name="_Toc76508219"/>
      <w:bookmarkStart w:id="521" w:name="_Toc76717169"/>
      <w:bookmarkStart w:id="522" w:name="_Toc83293810"/>
      <w:bookmarkStart w:id="523" w:name="_Toc84334849"/>
      <w:bookmarkStart w:id="524" w:name="_Toc21344254"/>
      <w:r w:rsidRPr="004C046F">
        <w:t>6.2.3.</w:t>
      </w:r>
      <w:r>
        <w:t>19</w:t>
      </w:r>
      <w:r w:rsidRPr="004C046F">
        <w:tab/>
        <w:t>A-MPR for NS_</w:t>
      </w:r>
      <w:bookmarkEnd w:id="507"/>
      <w:bookmarkEnd w:id="508"/>
      <w:bookmarkEnd w:id="509"/>
      <w:bookmarkEnd w:id="510"/>
      <w:r>
        <w:t>50</w:t>
      </w:r>
      <w:bookmarkEnd w:id="511"/>
      <w:bookmarkEnd w:id="512"/>
      <w:bookmarkEnd w:id="513"/>
      <w:bookmarkEnd w:id="514"/>
      <w:bookmarkEnd w:id="515"/>
      <w:bookmarkEnd w:id="516"/>
      <w:bookmarkEnd w:id="517"/>
      <w:bookmarkEnd w:id="518"/>
      <w:bookmarkEnd w:id="519"/>
      <w:bookmarkEnd w:id="520"/>
      <w:bookmarkEnd w:id="521"/>
      <w:bookmarkEnd w:id="522"/>
      <w:bookmarkEnd w:id="523"/>
    </w:p>
    <w:p w14:paraId="0D0947DE" w14:textId="77777777" w:rsidR="008E5824" w:rsidRDefault="008E5824" w:rsidP="008E5824">
      <w:pPr>
        <w:pStyle w:val="TH"/>
      </w:pPr>
      <w:bookmarkStart w:id="525" w:name="_CRTable6_2_3_191"/>
      <w:bookmarkStart w:id="526" w:name="_Toc13117384"/>
      <w:bookmarkStart w:id="527" w:name="_Toc29801739"/>
      <w:bookmarkStart w:id="528" w:name="_Toc29802163"/>
      <w:bookmarkStart w:id="529" w:name="_Toc29802788"/>
      <w:bookmarkStart w:id="530" w:name="_Toc36107530"/>
      <w:bookmarkStart w:id="531" w:name="_Toc37251289"/>
      <w:bookmarkStart w:id="532" w:name="_Toc45888091"/>
      <w:bookmarkStart w:id="533" w:name="_Toc45888690"/>
      <w:bookmarkStart w:id="534" w:name="_Toc59649971"/>
      <w:bookmarkStart w:id="535" w:name="_Toc61357235"/>
      <w:bookmarkStart w:id="536" w:name="_Toc61359009"/>
      <w:bookmarkStart w:id="537" w:name="_Toc67915946"/>
      <w:bookmarkStart w:id="538" w:name="_Toc75533490"/>
      <w:bookmarkStart w:id="539" w:name="_Toc75819376"/>
      <w:bookmarkStart w:id="540" w:name="_Toc76508220"/>
      <w:bookmarkStart w:id="541" w:name="_Toc76717170"/>
      <w:bookmarkStart w:id="542" w:name="_Toc83293811"/>
      <w:bookmarkStart w:id="543" w:name="_Toc84334850"/>
      <w:r>
        <w:t xml:space="preserve">Table </w:t>
      </w:r>
      <w:bookmarkEnd w:id="525"/>
      <w:r>
        <w:t>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8E5824" w:rsidRPr="0007126F" w14:paraId="7B583A44" w14:textId="77777777" w:rsidTr="00E0421D">
        <w:tc>
          <w:tcPr>
            <w:tcW w:w="1508" w:type="dxa"/>
            <w:tcBorders>
              <w:top w:val="single" w:sz="4" w:space="0" w:color="000000"/>
              <w:left w:val="single" w:sz="4" w:space="0" w:color="auto"/>
              <w:bottom w:val="single" w:sz="4" w:space="0" w:color="auto"/>
              <w:right w:val="single" w:sz="4" w:space="0" w:color="000000"/>
            </w:tcBorders>
            <w:hideMark/>
          </w:tcPr>
          <w:p w14:paraId="3816B8DC" w14:textId="77777777" w:rsidR="008E5824" w:rsidRPr="003735AF" w:rsidRDefault="008E5824" w:rsidP="00E0421D">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5ABEA603" w14:textId="77777777" w:rsidR="008E5824" w:rsidRPr="00580BD6" w:rsidRDefault="008E5824" w:rsidP="00E0421D">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5EF3B5FA" w14:textId="77777777" w:rsidR="008E5824" w:rsidRPr="004C046F" w:rsidRDefault="008E5824" w:rsidP="00E0421D">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46991F72" w14:textId="77777777" w:rsidR="008E5824" w:rsidRDefault="008E5824" w:rsidP="00E0421D">
            <w:pPr>
              <w:pStyle w:val="TAH"/>
            </w:pPr>
            <w:r>
              <w:t>A-MPR</w:t>
            </w:r>
          </w:p>
        </w:tc>
      </w:tr>
      <w:tr w:rsidR="008E5824" w:rsidRPr="0007126F" w14:paraId="4594F6D2" w14:textId="77777777" w:rsidTr="00E0421D">
        <w:trPr>
          <w:trHeight w:val="203"/>
        </w:trPr>
        <w:tc>
          <w:tcPr>
            <w:tcW w:w="1508" w:type="dxa"/>
            <w:tcBorders>
              <w:top w:val="single" w:sz="4" w:space="0" w:color="auto"/>
              <w:left w:val="single" w:sz="4" w:space="0" w:color="auto"/>
              <w:right w:val="single" w:sz="4" w:space="0" w:color="auto"/>
            </w:tcBorders>
            <w:shd w:val="clear" w:color="auto" w:fill="auto"/>
            <w:hideMark/>
          </w:tcPr>
          <w:p w14:paraId="02C04B74" w14:textId="77777777" w:rsidR="008E5824" w:rsidRDefault="008E5824" w:rsidP="00E0421D">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61B4149" w14:textId="77777777" w:rsidR="008E5824" w:rsidRDefault="008E5824" w:rsidP="00E0421D">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7EA4646F" w14:textId="77777777" w:rsidR="008E5824" w:rsidRDefault="008E5824" w:rsidP="00E0421D">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03AE0225" w14:textId="77777777" w:rsidR="008E5824" w:rsidRDefault="008E5824" w:rsidP="00E0421D">
            <w:pPr>
              <w:pStyle w:val="TAC"/>
            </w:pPr>
            <w:r>
              <w:t>A7</w:t>
            </w:r>
          </w:p>
        </w:tc>
      </w:tr>
      <w:tr w:rsidR="008E5824" w:rsidRPr="0007126F" w14:paraId="0CE41314" w14:textId="77777777" w:rsidTr="00E0421D">
        <w:trPr>
          <w:trHeight w:val="202"/>
        </w:trPr>
        <w:tc>
          <w:tcPr>
            <w:tcW w:w="1508" w:type="dxa"/>
            <w:tcBorders>
              <w:left w:val="single" w:sz="4" w:space="0" w:color="auto"/>
              <w:right w:val="single" w:sz="4" w:space="0" w:color="auto"/>
            </w:tcBorders>
            <w:shd w:val="clear" w:color="auto" w:fill="auto"/>
          </w:tcPr>
          <w:p w14:paraId="7ECDA4A9" w14:textId="77777777" w:rsidR="008E5824" w:rsidRDefault="008E5824" w:rsidP="00E0421D">
            <w:pPr>
              <w:pStyle w:val="TAC"/>
            </w:pPr>
          </w:p>
        </w:tc>
        <w:tc>
          <w:tcPr>
            <w:tcW w:w="2072" w:type="dxa"/>
            <w:tcBorders>
              <w:top w:val="single" w:sz="4" w:space="0" w:color="000000"/>
              <w:left w:val="single" w:sz="4" w:space="0" w:color="auto"/>
              <w:right w:val="single" w:sz="4" w:space="0" w:color="000000"/>
            </w:tcBorders>
          </w:tcPr>
          <w:p w14:paraId="3232E773" w14:textId="6B94D56B" w:rsidR="008E5824" w:rsidRDefault="008E5824" w:rsidP="00E0421D">
            <w:pPr>
              <w:pStyle w:val="TAC"/>
              <w:rPr>
                <w:rFonts w:cs="Arial"/>
              </w:rPr>
            </w:pPr>
            <w:r>
              <w:rPr>
                <w:rFonts w:cs="Arial"/>
              </w:rPr>
              <w:t xml:space="preserve">≤ </w:t>
            </w:r>
            <w:r>
              <w:t>6.48</w:t>
            </w:r>
          </w:p>
        </w:tc>
        <w:tc>
          <w:tcPr>
            <w:tcW w:w="2880" w:type="dxa"/>
            <w:tcBorders>
              <w:top w:val="single" w:sz="4" w:space="0" w:color="auto"/>
              <w:left w:val="single" w:sz="4" w:space="0" w:color="000000"/>
              <w:bottom w:val="single" w:sz="4" w:space="0" w:color="auto"/>
              <w:right w:val="single" w:sz="4" w:space="0" w:color="000000"/>
            </w:tcBorders>
          </w:tcPr>
          <w:p w14:paraId="65E5EA9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40656518" w14:textId="77777777" w:rsidR="008E5824" w:rsidRDefault="008E5824" w:rsidP="00E0421D">
            <w:pPr>
              <w:pStyle w:val="TAC"/>
            </w:pPr>
            <w:r>
              <w:t>A8</w:t>
            </w:r>
          </w:p>
        </w:tc>
      </w:tr>
      <w:tr w:rsidR="008E5824" w:rsidRPr="0007126F" w14:paraId="18FE650D"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4BC9313" w14:textId="77777777" w:rsidR="008E5824" w:rsidRDefault="008E5824" w:rsidP="00E0421D">
            <w:pPr>
              <w:pStyle w:val="TAC"/>
            </w:pPr>
          </w:p>
        </w:tc>
        <w:tc>
          <w:tcPr>
            <w:tcW w:w="2072" w:type="dxa"/>
            <w:tcBorders>
              <w:left w:val="single" w:sz="4" w:space="0" w:color="auto"/>
              <w:right w:val="single" w:sz="4" w:space="0" w:color="000000"/>
            </w:tcBorders>
          </w:tcPr>
          <w:p w14:paraId="71630B34" w14:textId="77777777" w:rsidR="008E5824" w:rsidRDefault="008E5824" w:rsidP="00E0421D">
            <w:pPr>
              <w:pStyle w:val="TAC"/>
              <w:rPr>
                <w:rFonts w:cs="Arial"/>
              </w:rPr>
            </w:pPr>
          </w:p>
        </w:tc>
        <w:tc>
          <w:tcPr>
            <w:tcW w:w="2880" w:type="dxa"/>
            <w:tcBorders>
              <w:top w:val="single" w:sz="4" w:space="0" w:color="auto"/>
              <w:left w:val="single" w:sz="4" w:space="0" w:color="000000"/>
              <w:bottom w:val="single" w:sz="4" w:space="0" w:color="auto"/>
              <w:right w:val="single" w:sz="4" w:space="0" w:color="000000"/>
            </w:tcBorders>
          </w:tcPr>
          <w:p w14:paraId="7FB1B8C8" w14:textId="77777777" w:rsidR="008E5824" w:rsidRDefault="008E5824" w:rsidP="00E0421D">
            <w:pPr>
              <w:pStyle w:val="TAC"/>
              <w:rPr>
                <w:rFonts w:cs="Arial"/>
              </w:rPr>
            </w:pPr>
            <w:r>
              <w:rPr>
                <w:rFonts w:cs="Arial"/>
              </w:rPr>
              <w:t>≤ 3.6</w:t>
            </w:r>
          </w:p>
        </w:tc>
        <w:tc>
          <w:tcPr>
            <w:tcW w:w="1168" w:type="dxa"/>
            <w:tcBorders>
              <w:top w:val="single" w:sz="4" w:space="0" w:color="auto"/>
              <w:left w:val="single" w:sz="4" w:space="0" w:color="000000"/>
              <w:bottom w:val="single" w:sz="4" w:space="0" w:color="auto"/>
              <w:right w:val="single" w:sz="4" w:space="0" w:color="000000"/>
            </w:tcBorders>
          </w:tcPr>
          <w:p w14:paraId="600ACA43" w14:textId="77777777" w:rsidR="008E5824" w:rsidRDefault="008E5824" w:rsidP="00E0421D">
            <w:pPr>
              <w:pStyle w:val="TAC"/>
            </w:pPr>
            <w:r>
              <w:t>A9</w:t>
            </w:r>
          </w:p>
        </w:tc>
      </w:tr>
      <w:tr w:rsidR="008E5824" w:rsidRPr="0007126F" w14:paraId="106DACCF"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72776F19" w14:textId="77777777" w:rsidR="008E5824" w:rsidRDefault="008E5824" w:rsidP="00E0421D">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6AEE07F1" w14:textId="77777777" w:rsidR="008E5824" w:rsidRDefault="008E5824" w:rsidP="00E0421D">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48B39E1D" w14:textId="77777777" w:rsidR="008E5824" w:rsidRDefault="008E5824" w:rsidP="00E0421D">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2DC5983A" w14:textId="77777777" w:rsidR="008E5824" w:rsidRDefault="008E5824" w:rsidP="00E0421D">
            <w:pPr>
              <w:pStyle w:val="TAC"/>
            </w:pPr>
            <w:r>
              <w:t>A7</w:t>
            </w:r>
          </w:p>
        </w:tc>
      </w:tr>
      <w:tr w:rsidR="008E5824" w:rsidRPr="0007126F" w14:paraId="63A3694F" w14:textId="77777777" w:rsidTr="00E0421D">
        <w:trPr>
          <w:trHeight w:val="202"/>
        </w:trPr>
        <w:tc>
          <w:tcPr>
            <w:tcW w:w="1508" w:type="dxa"/>
            <w:tcBorders>
              <w:left w:val="single" w:sz="4" w:space="0" w:color="auto"/>
              <w:right w:val="single" w:sz="4" w:space="0" w:color="auto"/>
            </w:tcBorders>
            <w:shd w:val="clear" w:color="auto" w:fill="auto"/>
          </w:tcPr>
          <w:p w14:paraId="5A8B3C77" w14:textId="77777777" w:rsidR="008E5824" w:rsidRDefault="008E5824" w:rsidP="00E0421D">
            <w:pPr>
              <w:pStyle w:val="TAC"/>
            </w:pPr>
          </w:p>
        </w:tc>
        <w:tc>
          <w:tcPr>
            <w:tcW w:w="2072" w:type="dxa"/>
            <w:tcBorders>
              <w:top w:val="single" w:sz="4" w:space="0" w:color="auto"/>
              <w:left w:val="single" w:sz="4" w:space="0" w:color="auto"/>
              <w:right w:val="single" w:sz="4" w:space="0" w:color="auto"/>
            </w:tcBorders>
            <w:shd w:val="clear" w:color="auto" w:fill="auto"/>
          </w:tcPr>
          <w:p w14:paraId="2A9B9512" w14:textId="47CC4D00" w:rsidR="008E5824" w:rsidRDefault="008E5824" w:rsidP="00E0421D">
            <w:pPr>
              <w:pStyle w:val="TAC"/>
              <w:rPr>
                <w:rFonts w:cs="Arial"/>
              </w:rPr>
            </w:pPr>
            <w:r>
              <w:rPr>
                <w:rFonts w:cs="Arial"/>
              </w:rPr>
              <w:t xml:space="preserve">≤ </w:t>
            </w:r>
            <w:r>
              <w:t>8.64</w:t>
            </w:r>
          </w:p>
        </w:tc>
        <w:tc>
          <w:tcPr>
            <w:tcW w:w="2880" w:type="dxa"/>
            <w:tcBorders>
              <w:top w:val="single" w:sz="4" w:space="0" w:color="auto"/>
              <w:left w:val="single" w:sz="4" w:space="0" w:color="auto"/>
              <w:bottom w:val="single" w:sz="4" w:space="0" w:color="auto"/>
              <w:right w:val="single" w:sz="4" w:space="0" w:color="000000"/>
            </w:tcBorders>
          </w:tcPr>
          <w:p w14:paraId="2DB2A65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39A40011" w14:textId="77777777" w:rsidR="008E5824" w:rsidRDefault="008E5824" w:rsidP="00E0421D">
            <w:pPr>
              <w:pStyle w:val="TAC"/>
            </w:pPr>
            <w:r>
              <w:t>A8</w:t>
            </w:r>
          </w:p>
        </w:tc>
      </w:tr>
      <w:tr w:rsidR="008E5824" w:rsidRPr="0007126F" w14:paraId="66D7D697"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0F0BF370" w14:textId="77777777" w:rsidR="008E5824" w:rsidRDefault="008E5824" w:rsidP="00E0421D">
            <w:pPr>
              <w:pStyle w:val="TAC"/>
            </w:pPr>
          </w:p>
        </w:tc>
        <w:tc>
          <w:tcPr>
            <w:tcW w:w="2072" w:type="dxa"/>
            <w:tcBorders>
              <w:left w:val="single" w:sz="4" w:space="0" w:color="auto"/>
              <w:bottom w:val="single" w:sz="4" w:space="0" w:color="auto"/>
              <w:right w:val="single" w:sz="4" w:space="0" w:color="auto"/>
            </w:tcBorders>
            <w:shd w:val="clear" w:color="auto" w:fill="auto"/>
          </w:tcPr>
          <w:p w14:paraId="5886CD34" w14:textId="77777777" w:rsidR="008E5824" w:rsidRDefault="008E5824" w:rsidP="00E0421D">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467B229A" w14:textId="77777777" w:rsidR="008E5824" w:rsidRDefault="008E5824" w:rsidP="00E0421D">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7CEB3832" w14:textId="77777777" w:rsidR="008E5824" w:rsidRDefault="008E5824" w:rsidP="00E0421D">
            <w:pPr>
              <w:pStyle w:val="TAC"/>
            </w:pPr>
            <w:r>
              <w:t>A9</w:t>
            </w:r>
          </w:p>
        </w:tc>
      </w:tr>
      <w:tr w:rsidR="008E5824" w:rsidRPr="0007126F" w14:paraId="0EB07585"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01504596" w14:textId="77777777" w:rsidR="008E5824" w:rsidRDefault="008E5824" w:rsidP="00E0421D">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7F8A4017" w14:textId="77777777" w:rsidR="008E5824" w:rsidRDefault="008E5824" w:rsidP="00E0421D">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5C99FD3"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53055591" w14:textId="77777777" w:rsidR="008E5824" w:rsidRDefault="008E5824" w:rsidP="00E0421D">
            <w:pPr>
              <w:pStyle w:val="TAC"/>
            </w:pPr>
            <w:r>
              <w:t>A1</w:t>
            </w:r>
          </w:p>
        </w:tc>
      </w:tr>
      <w:tr w:rsidR="008E5824" w:rsidRPr="0007126F" w14:paraId="70BDB035" w14:textId="77777777" w:rsidTr="00E0421D">
        <w:trPr>
          <w:trHeight w:val="202"/>
        </w:trPr>
        <w:tc>
          <w:tcPr>
            <w:tcW w:w="1508" w:type="dxa"/>
            <w:tcBorders>
              <w:left w:val="single" w:sz="4" w:space="0" w:color="auto"/>
              <w:right w:val="single" w:sz="4" w:space="0" w:color="auto"/>
            </w:tcBorders>
            <w:shd w:val="clear" w:color="auto" w:fill="auto"/>
          </w:tcPr>
          <w:p w14:paraId="22991AA1"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69F4583" w14:textId="77777777" w:rsidR="008E5824" w:rsidRDefault="008E5824" w:rsidP="00E0421D">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073AA72F" w14:textId="77777777" w:rsidR="008E5824" w:rsidRDefault="008E5824" w:rsidP="00E0421D">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702C5B76" w14:textId="77777777" w:rsidR="008E5824" w:rsidRDefault="008E5824" w:rsidP="00E0421D">
            <w:pPr>
              <w:pStyle w:val="TAC"/>
            </w:pPr>
            <w:r>
              <w:t>A3</w:t>
            </w:r>
          </w:p>
        </w:tc>
      </w:tr>
      <w:tr w:rsidR="008E5824" w:rsidRPr="0007126F" w14:paraId="157DC8EC" w14:textId="77777777" w:rsidTr="00E0421D">
        <w:trPr>
          <w:trHeight w:val="202"/>
        </w:trPr>
        <w:tc>
          <w:tcPr>
            <w:tcW w:w="1508" w:type="dxa"/>
            <w:tcBorders>
              <w:left w:val="single" w:sz="4" w:space="0" w:color="auto"/>
              <w:right w:val="single" w:sz="4" w:space="0" w:color="auto"/>
            </w:tcBorders>
            <w:shd w:val="clear" w:color="auto" w:fill="auto"/>
          </w:tcPr>
          <w:p w14:paraId="381DC249"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8B34D0C" w14:textId="77777777" w:rsidR="008E5824" w:rsidRDefault="008E5824" w:rsidP="00E0421D">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419FC018" w14:textId="77777777" w:rsidR="008E5824" w:rsidRDefault="008E5824" w:rsidP="00E0421D">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2899206D" w14:textId="77777777" w:rsidR="008E5824" w:rsidRDefault="008E5824" w:rsidP="00E0421D">
            <w:pPr>
              <w:pStyle w:val="TAC"/>
            </w:pPr>
            <w:r>
              <w:t>A2</w:t>
            </w:r>
          </w:p>
        </w:tc>
      </w:tr>
      <w:tr w:rsidR="008E5824" w:rsidRPr="0007126F" w14:paraId="7A8A82D4" w14:textId="77777777" w:rsidTr="00E0421D">
        <w:trPr>
          <w:trHeight w:val="202"/>
        </w:trPr>
        <w:tc>
          <w:tcPr>
            <w:tcW w:w="1508" w:type="dxa"/>
            <w:tcBorders>
              <w:left w:val="single" w:sz="4" w:space="0" w:color="auto"/>
              <w:right w:val="single" w:sz="4" w:space="0" w:color="auto"/>
            </w:tcBorders>
            <w:shd w:val="clear" w:color="auto" w:fill="auto"/>
          </w:tcPr>
          <w:p w14:paraId="1591B89D"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2641F54" w14:textId="77777777" w:rsidR="008E5824" w:rsidRDefault="008E5824" w:rsidP="00E0421D">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6128726" w14:textId="77777777" w:rsidR="008E5824" w:rsidRDefault="008E5824" w:rsidP="00E0421D">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2FD78809" w14:textId="77777777" w:rsidR="008E5824" w:rsidRDefault="008E5824" w:rsidP="00E0421D">
            <w:pPr>
              <w:pStyle w:val="TAC"/>
            </w:pPr>
            <w:r>
              <w:t>A6</w:t>
            </w:r>
          </w:p>
        </w:tc>
      </w:tr>
      <w:tr w:rsidR="008E5824" w:rsidRPr="0007126F" w14:paraId="07CA10B9"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EC9FCBF"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5F1FD70" w14:textId="77777777" w:rsidR="008E5824" w:rsidRDefault="008E5824" w:rsidP="00E0421D">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7F946130"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7A6174C8" w14:textId="77777777" w:rsidR="008E5824" w:rsidRDefault="008E5824" w:rsidP="00E0421D">
            <w:pPr>
              <w:pStyle w:val="TAC"/>
            </w:pPr>
            <w:r>
              <w:t>A5</w:t>
            </w:r>
          </w:p>
        </w:tc>
      </w:tr>
      <w:tr w:rsidR="008E5824" w:rsidRPr="0007126F" w14:paraId="366B7F31" w14:textId="77777777" w:rsidTr="00E0421D">
        <w:tc>
          <w:tcPr>
            <w:tcW w:w="7628" w:type="dxa"/>
            <w:gridSpan w:val="4"/>
            <w:tcBorders>
              <w:top w:val="single" w:sz="4" w:space="0" w:color="000000"/>
              <w:left w:val="single" w:sz="4" w:space="0" w:color="000000"/>
              <w:bottom w:val="single" w:sz="4" w:space="0" w:color="000000"/>
              <w:right w:val="single" w:sz="4" w:space="0" w:color="000000"/>
            </w:tcBorders>
            <w:hideMark/>
          </w:tcPr>
          <w:p w14:paraId="6DF04A9E" w14:textId="77777777" w:rsidR="008E5824" w:rsidRDefault="008E5824" w:rsidP="00E0421D">
            <w:pPr>
              <w:pStyle w:val="TAN"/>
              <w:rPr>
                <w:rFonts w:eastAsia="Yu Mincho"/>
              </w:rPr>
            </w:pPr>
            <w:r>
              <w:rPr>
                <w:rFonts w:eastAsia="Yu Mincho"/>
              </w:rPr>
              <w:t>NOTE 1:</w:t>
            </w:r>
            <w:r>
              <w:rPr>
                <w:rFonts w:eastAsia="Yu Mincho"/>
              </w:rPr>
              <w:tab/>
              <w:t>The A-MPR values are specified in Table 6.2.3.19-2.</w:t>
            </w:r>
          </w:p>
        </w:tc>
      </w:tr>
    </w:tbl>
    <w:p w14:paraId="54FB54F0" w14:textId="77777777" w:rsidR="008E5824" w:rsidRPr="0007126F" w:rsidRDefault="008E5824" w:rsidP="00AC510B"/>
    <w:p w14:paraId="48F668BC" w14:textId="77777777" w:rsidR="008E5824" w:rsidRDefault="008E5824" w:rsidP="008E5824">
      <w:pPr>
        <w:pStyle w:val="TH"/>
      </w:pPr>
      <w:bookmarkStart w:id="544" w:name="_CRTable6_2_3_192"/>
      <w:r>
        <w:lastRenderedPageBreak/>
        <w:t xml:space="preserve">Table </w:t>
      </w:r>
      <w:bookmarkEnd w:id="544"/>
      <w:r>
        <w:t>6.2.3.19-2: A-MPR for NS_50</w:t>
      </w:r>
    </w:p>
    <w:tbl>
      <w:tblPr>
        <w:tblW w:w="11049"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gridCol w:w="1154"/>
      </w:tblGrid>
      <w:tr w:rsidR="008E5824" w:rsidRPr="0007126F" w14:paraId="556AF7C8" w14:textId="77777777" w:rsidTr="00E325BF">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01CBD34" w14:textId="77777777" w:rsidR="008E5824" w:rsidRDefault="008E5824" w:rsidP="00E0421D">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5993439D" w14:textId="77777777" w:rsidR="008E5824" w:rsidRDefault="008E5824" w:rsidP="00E0421D">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0195C212" w14:textId="77777777" w:rsidR="008E5824" w:rsidRDefault="008E5824" w:rsidP="00E0421D">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6942CC75" w14:textId="77777777" w:rsidR="008E5824" w:rsidRDefault="008E5824" w:rsidP="00E0421D">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42AA8CE1" w14:textId="77777777" w:rsidR="008E5824" w:rsidRDefault="008E5824" w:rsidP="00E0421D">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23EB7A04" w14:textId="77777777" w:rsidR="008E5824" w:rsidRDefault="008E5824" w:rsidP="00E0421D">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1BB4C2F9" w14:textId="77777777" w:rsidR="008E5824" w:rsidRDefault="008E5824" w:rsidP="00E0421D">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00A883EE" w14:textId="77777777" w:rsidR="008E5824" w:rsidRDefault="008E5824" w:rsidP="00E0421D">
            <w:pPr>
              <w:pStyle w:val="TAH"/>
            </w:pPr>
            <w:r>
              <w:t>A8 (dB)</w:t>
            </w:r>
          </w:p>
        </w:tc>
        <w:tc>
          <w:tcPr>
            <w:tcW w:w="1154" w:type="dxa"/>
            <w:tcBorders>
              <w:top w:val="single" w:sz="4" w:space="0" w:color="000000"/>
              <w:left w:val="single" w:sz="4" w:space="0" w:color="000000"/>
              <w:bottom w:val="single" w:sz="4" w:space="0" w:color="000000"/>
              <w:right w:val="single" w:sz="4" w:space="0" w:color="000000"/>
            </w:tcBorders>
          </w:tcPr>
          <w:p w14:paraId="5BDA0126" w14:textId="77777777" w:rsidR="008E5824" w:rsidRDefault="008E5824" w:rsidP="00E0421D">
            <w:pPr>
              <w:pStyle w:val="TAH"/>
            </w:pPr>
            <w:r>
              <w:t>A9 (dB)</w:t>
            </w:r>
          </w:p>
        </w:tc>
      </w:tr>
      <w:tr w:rsidR="008E5824" w:rsidRPr="0007126F" w14:paraId="58CB9CDC" w14:textId="77777777" w:rsidTr="00E325BF">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03B084F5" w14:textId="77777777" w:rsidR="008E5824" w:rsidRPr="0007126F" w:rsidRDefault="008E5824" w:rsidP="00E0421D">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25E9618E"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550410F"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2DC7FF6"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0260452"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D806C52" w14:textId="77777777" w:rsidR="008E5824" w:rsidRDefault="008E5824" w:rsidP="00E0421D">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62C857E9"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3AE1627B"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738BE48B" w14:textId="77777777" w:rsidR="008E5824" w:rsidRDefault="008E5824" w:rsidP="00E0421D">
            <w:pPr>
              <w:pStyle w:val="TAH"/>
            </w:pPr>
            <w:r>
              <w:t>Inner</w:t>
            </w:r>
          </w:p>
        </w:tc>
      </w:tr>
      <w:tr w:rsidR="008E5824" w:rsidRPr="0007126F" w14:paraId="060E9388"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164D8136" w14:textId="77777777" w:rsidR="008E5824" w:rsidRDefault="008E5824" w:rsidP="00E0421D">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3662AD90" w14:textId="77777777" w:rsidR="008E5824" w:rsidRDefault="008E5824" w:rsidP="00E0421D">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02A948F4"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336071BD"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15F822E0"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B5EB33B"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B0EBFB1"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6FDCBA72" w14:textId="77777777" w:rsidR="008E5824" w:rsidRDefault="008E5824" w:rsidP="00E0421D">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01E99CC2"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7A2F5CF8" w14:textId="77777777" w:rsidR="008E5824" w:rsidRDefault="008E5824" w:rsidP="00E0421D">
            <w:pPr>
              <w:pStyle w:val="TAC"/>
            </w:pPr>
          </w:p>
        </w:tc>
      </w:tr>
      <w:tr w:rsidR="008E5824" w:rsidRPr="0007126F" w14:paraId="7AFE4C13" w14:textId="77777777" w:rsidTr="00E325BF">
        <w:trPr>
          <w:jc w:val="center"/>
        </w:trPr>
        <w:tc>
          <w:tcPr>
            <w:tcW w:w="1081" w:type="dxa"/>
            <w:tcBorders>
              <w:left w:val="single" w:sz="4" w:space="0" w:color="auto"/>
              <w:right w:val="single" w:sz="4" w:space="0" w:color="auto"/>
            </w:tcBorders>
            <w:shd w:val="clear" w:color="auto" w:fill="auto"/>
            <w:hideMark/>
          </w:tcPr>
          <w:p w14:paraId="783E6F2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E3AB4C3"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7D3559E7"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2C6F48C"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A05BA1"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13E7EEE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3C411D8"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3ED58B8"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3716F19"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41BFED45" w14:textId="77777777" w:rsidR="008E5824" w:rsidRDefault="008E5824" w:rsidP="00E0421D">
            <w:pPr>
              <w:pStyle w:val="TAC"/>
            </w:pPr>
          </w:p>
        </w:tc>
      </w:tr>
      <w:tr w:rsidR="008E5824" w:rsidRPr="0007126F" w14:paraId="3D5E7C8F"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8B97735"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E1EDAEF"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10C1E2E3"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929CCB1"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539EA546"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08375BC1"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EC7AF1D"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D95C79F"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1801AB" w14:textId="77777777" w:rsidR="008E5824" w:rsidRDefault="008E5824" w:rsidP="00E0421D">
            <w:pPr>
              <w:pStyle w:val="TAC"/>
            </w:pPr>
            <w:r>
              <w:t>≤ 2.5</w:t>
            </w:r>
          </w:p>
        </w:tc>
        <w:tc>
          <w:tcPr>
            <w:tcW w:w="1154" w:type="dxa"/>
            <w:tcBorders>
              <w:top w:val="single" w:sz="4" w:space="0" w:color="000000"/>
              <w:left w:val="single" w:sz="4" w:space="0" w:color="000000"/>
              <w:bottom w:val="single" w:sz="4" w:space="0" w:color="000000"/>
              <w:right w:val="single" w:sz="4" w:space="0" w:color="000000"/>
            </w:tcBorders>
          </w:tcPr>
          <w:p w14:paraId="7204CDF7" w14:textId="77777777" w:rsidR="008E5824" w:rsidRDefault="008E5824" w:rsidP="00E0421D">
            <w:pPr>
              <w:pStyle w:val="TAC"/>
            </w:pPr>
          </w:p>
        </w:tc>
      </w:tr>
      <w:tr w:rsidR="008E5824" w:rsidRPr="0007126F" w14:paraId="4FFB2D9F" w14:textId="77777777" w:rsidTr="00E325BF">
        <w:trPr>
          <w:jc w:val="center"/>
        </w:trPr>
        <w:tc>
          <w:tcPr>
            <w:tcW w:w="1081" w:type="dxa"/>
            <w:tcBorders>
              <w:left w:val="single" w:sz="4" w:space="0" w:color="auto"/>
              <w:right w:val="single" w:sz="4" w:space="0" w:color="auto"/>
            </w:tcBorders>
            <w:shd w:val="clear" w:color="auto" w:fill="auto"/>
            <w:hideMark/>
          </w:tcPr>
          <w:p w14:paraId="6CDD4F4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137C5D2"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53ACA72F"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2196A220"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AD661B8"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D6F9D3E"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DF045B7"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5AF506D"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71AD425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ED79851" w14:textId="77777777" w:rsidR="008E5824" w:rsidRDefault="008E5824" w:rsidP="00E0421D">
            <w:pPr>
              <w:pStyle w:val="TAC"/>
            </w:pPr>
          </w:p>
        </w:tc>
      </w:tr>
      <w:tr w:rsidR="008E5824" w:rsidRPr="0007126F" w14:paraId="2EC43AC2"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2121090"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A12626B"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6E567152"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5463773"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1C9F68A"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6C03FC1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6FEA4D2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A9DB7F1"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FA66101"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0CE45602" w14:textId="77777777" w:rsidR="008E5824" w:rsidRDefault="008E5824" w:rsidP="00E0421D">
            <w:pPr>
              <w:pStyle w:val="TAC"/>
            </w:pPr>
          </w:p>
        </w:tc>
      </w:tr>
      <w:tr w:rsidR="008E5824" w:rsidRPr="0007126F" w14:paraId="56EA5059"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390EE883" w14:textId="77777777" w:rsidR="008E5824" w:rsidRDefault="008E5824" w:rsidP="00E0421D">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0BFAC0BC"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2DC0A94A"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532B502D"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AFB573"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52D0D438"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06A4136"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754786D"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7E9CD632"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61D22BE1" w14:textId="77777777" w:rsidR="008E5824" w:rsidRDefault="008E5824" w:rsidP="00E0421D">
            <w:pPr>
              <w:pStyle w:val="TAC"/>
            </w:pPr>
            <w:r>
              <w:rPr>
                <w:rFonts w:cs="Arial"/>
              </w:rPr>
              <w:t>≤ 3.0</w:t>
            </w:r>
          </w:p>
        </w:tc>
      </w:tr>
      <w:tr w:rsidR="008E5824" w:rsidRPr="0007126F" w14:paraId="776F7943" w14:textId="77777777" w:rsidTr="00E325BF">
        <w:trPr>
          <w:jc w:val="center"/>
        </w:trPr>
        <w:tc>
          <w:tcPr>
            <w:tcW w:w="1081" w:type="dxa"/>
            <w:tcBorders>
              <w:left w:val="single" w:sz="4" w:space="0" w:color="auto"/>
              <w:right w:val="single" w:sz="4" w:space="0" w:color="auto"/>
            </w:tcBorders>
            <w:shd w:val="clear" w:color="auto" w:fill="auto"/>
            <w:hideMark/>
          </w:tcPr>
          <w:p w14:paraId="7619389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09D56B8"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F14A489"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05F917DB"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4014D83E"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7AB8986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6BB1450"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22070EC4"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CE368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90F34F6" w14:textId="77777777" w:rsidR="008E5824" w:rsidRDefault="008E5824" w:rsidP="00E0421D">
            <w:pPr>
              <w:pStyle w:val="TAC"/>
            </w:pPr>
            <w:r>
              <w:rPr>
                <w:rFonts w:cs="Arial"/>
              </w:rPr>
              <w:t>≤ 3.0</w:t>
            </w:r>
          </w:p>
        </w:tc>
      </w:tr>
      <w:tr w:rsidR="008E5824" w:rsidRPr="0007126F" w14:paraId="652928CA"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A8BEC8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4FD2A18"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F449FA6"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ADA7B4"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077CBB"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1D48F1B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26CF263"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789B86B2"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18B467D"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571BEB92" w14:textId="77777777" w:rsidR="008E5824" w:rsidRDefault="008E5824" w:rsidP="00E0421D">
            <w:pPr>
              <w:pStyle w:val="TAC"/>
            </w:pPr>
          </w:p>
        </w:tc>
      </w:tr>
      <w:tr w:rsidR="008E5824" w:rsidRPr="0007126F" w14:paraId="747441BE"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70EB023"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98817FE"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450D26B1"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4922FB7"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173D4A09"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254E0AD8"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3E02D69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DEE20D7"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6E995F"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4FE8D01" w14:textId="77777777" w:rsidR="008E5824" w:rsidRDefault="008E5824" w:rsidP="00E0421D">
            <w:pPr>
              <w:pStyle w:val="TAC"/>
            </w:pPr>
          </w:p>
        </w:tc>
      </w:tr>
    </w:tbl>
    <w:p w14:paraId="2B0B02D2" w14:textId="77777777" w:rsidR="008E5824" w:rsidRDefault="008E5824" w:rsidP="008E5824">
      <w:pPr>
        <w:rPr>
          <w:noProof/>
        </w:rPr>
      </w:pPr>
    </w:p>
    <w:p w14:paraId="04EED6D1" w14:textId="77777777" w:rsidR="00DC7196" w:rsidRPr="000E530E" w:rsidRDefault="00DC7196" w:rsidP="00434294">
      <w:pPr>
        <w:pStyle w:val="Heading4"/>
        <w:rPr>
          <w:rFonts w:eastAsia="SimSun"/>
          <w:lang w:val="en-US" w:eastAsia="zh-CN"/>
        </w:rPr>
      </w:pPr>
      <w:r>
        <w:t>6.2.3.20</w:t>
      </w:r>
      <w:r w:rsidRPr="000E530E">
        <w:tab/>
        <w:t>A-MPR for NS_</w:t>
      </w:r>
      <w:bookmarkEnd w:id="526"/>
      <w:r>
        <w:rPr>
          <w:lang w:val="en-US" w:eastAsia="zh-CN"/>
        </w:rPr>
        <w:t>44</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59B3D05D" w14:textId="77777777" w:rsidR="00DC7196" w:rsidRPr="00F20840" w:rsidRDefault="00DC7196" w:rsidP="00DC7196">
      <w:pPr>
        <w:pStyle w:val="TH"/>
      </w:pPr>
      <w:bookmarkStart w:id="545" w:name="_CRTable6_2_3_201"/>
      <w:r>
        <w:t xml:space="preserve">Table </w:t>
      </w:r>
      <w:bookmarkEnd w:id="545"/>
      <w:r>
        <w:t xml:space="preserve">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16242B8C" w14:textId="77777777" w:rsidR="004B730D" w:rsidRPr="009B5B6B" w:rsidRDefault="00DC7196" w:rsidP="004B730D">
      <w:pPr>
        <w:pStyle w:val="TH"/>
        <w:rPr>
          <w:noProof/>
          <w:lang w:val="en-US"/>
        </w:rPr>
      </w:pPr>
      <w:bookmarkStart w:id="546" w:name="_CRTable6_2_3_202"/>
      <w:r>
        <w:t xml:space="preserve">Table </w:t>
      </w:r>
      <w:bookmarkEnd w:id="546"/>
      <w:r>
        <w:t xml:space="preserve">6.2.3.20-2: </w:t>
      </w:r>
      <w:r w:rsidRPr="000E530E">
        <w:t>A-MPR for NS_4</w:t>
      </w:r>
      <w:r w:rsidR="004B730D">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4B730D" w:rsidRPr="00C40F13" w14:paraId="750F67D0" w14:textId="77777777" w:rsidTr="00737C2C">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04A74CBD" w14:textId="77777777" w:rsidR="004B730D" w:rsidRPr="00C40F13" w:rsidRDefault="004B730D" w:rsidP="00737C2C">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137AEF3" w14:textId="77777777" w:rsidR="004B730D" w:rsidRDefault="004B730D" w:rsidP="00737C2C">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703F7445" w14:textId="77777777" w:rsidR="004B730D" w:rsidRPr="00C40F13" w:rsidRDefault="004B730D" w:rsidP="00737C2C">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4D5C6CA8" w14:textId="77777777" w:rsidR="004B730D" w:rsidRDefault="004B730D" w:rsidP="00737C2C">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6DC150F4" w14:textId="77777777" w:rsidR="004B730D" w:rsidRDefault="004B730D" w:rsidP="00737C2C">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2C4B9E5F" w14:textId="77777777" w:rsidR="004B730D" w:rsidRDefault="004B730D" w:rsidP="00737C2C">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C07748E" w14:textId="77777777" w:rsidR="004B730D" w:rsidRDefault="004B730D" w:rsidP="00737C2C">
            <w:pPr>
              <w:pStyle w:val="TAH"/>
            </w:pPr>
            <w:r>
              <w:t>A6</w:t>
            </w:r>
          </w:p>
        </w:tc>
      </w:tr>
      <w:tr w:rsidR="004B730D" w:rsidRPr="00C40F13" w14:paraId="4D48C816" w14:textId="77777777" w:rsidTr="00737C2C">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6B0E9D0E" w14:textId="77777777" w:rsidR="004B730D" w:rsidRPr="00C40F13" w:rsidRDefault="004B730D" w:rsidP="00737C2C">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AAC2417" w14:textId="77777777" w:rsidR="004B730D" w:rsidRPr="008771F4" w:rsidRDefault="004B730D" w:rsidP="00737C2C">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28F13F87" w14:textId="77777777" w:rsidR="004B730D" w:rsidRPr="008771F4" w:rsidRDefault="004B730D" w:rsidP="00737C2C">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4A1EE839"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1EBFA5CE" w14:textId="77777777" w:rsidR="004B730D"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948942C"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06928A3" w14:textId="77777777" w:rsidR="004B730D" w:rsidRDefault="004B730D" w:rsidP="00737C2C">
            <w:pPr>
              <w:pStyle w:val="TAH"/>
            </w:pPr>
            <w:r>
              <w:t>Outer/Inner</w:t>
            </w:r>
          </w:p>
        </w:tc>
      </w:tr>
      <w:tr w:rsidR="004B730D" w:rsidRPr="00C40F13" w14:paraId="3542B935" w14:textId="77777777" w:rsidTr="00737C2C">
        <w:trPr>
          <w:jc w:val="center"/>
        </w:trPr>
        <w:tc>
          <w:tcPr>
            <w:tcW w:w="473" w:type="pct"/>
            <w:tcBorders>
              <w:top w:val="single" w:sz="4" w:space="0" w:color="auto"/>
              <w:left w:val="single" w:sz="4" w:space="0" w:color="auto"/>
              <w:right w:val="single" w:sz="4" w:space="0" w:color="auto"/>
            </w:tcBorders>
            <w:shd w:val="clear" w:color="auto" w:fill="auto"/>
            <w:hideMark/>
          </w:tcPr>
          <w:p w14:paraId="7C30C9C8" w14:textId="77777777" w:rsidR="004B730D" w:rsidRPr="008771F4" w:rsidRDefault="004B730D" w:rsidP="00737C2C">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76B9FD08" w14:textId="77777777" w:rsidR="004B730D" w:rsidRPr="008771F4" w:rsidRDefault="004B730D" w:rsidP="00737C2C">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582D1404"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465BDE3" w14:textId="77777777" w:rsidR="004B730D" w:rsidRPr="00A11871" w:rsidRDefault="004B730D" w:rsidP="00737C2C">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E327E89" w14:textId="77777777" w:rsidR="004B730D" w:rsidRPr="00A11871" w:rsidRDefault="004B730D" w:rsidP="00737C2C">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522D3C23" w14:textId="77777777" w:rsidR="004B730D" w:rsidRPr="00A11871" w:rsidRDefault="004B730D" w:rsidP="00737C2C">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C68F9E9" w14:textId="77777777" w:rsidR="004B730D" w:rsidRPr="00A11871" w:rsidRDefault="004B730D" w:rsidP="00737C2C">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52482866" w14:textId="77777777" w:rsidR="004B730D" w:rsidRPr="00C3651D" w:rsidRDefault="004B730D" w:rsidP="00737C2C">
            <w:pPr>
              <w:pStyle w:val="TAC"/>
              <w:rPr>
                <w:rFonts w:cs="Arial"/>
                <w:bCs/>
                <w:color w:val="000000" w:themeColor="text1"/>
                <w:kern w:val="24"/>
                <w:szCs w:val="18"/>
              </w:rPr>
            </w:pPr>
            <w:r w:rsidRPr="00C3651D">
              <w:rPr>
                <w:rFonts w:cs="Arial"/>
                <w:bCs/>
                <w:color w:val="000000" w:themeColor="text1"/>
                <w:kern w:val="24"/>
                <w:szCs w:val="18"/>
              </w:rPr>
              <w:t>4</w:t>
            </w:r>
          </w:p>
        </w:tc>
      </w:tr>
      <w:tr w:rsidR="004B730D" w:rsidRPr="00C40F13" w14:paraId="6982E595" w14:textId="77777777" w:rsidTr="00737C2C">
        <w:trPr>
          <w:jc w:val="center"/>
        </w:trPr>
        <w:tc>
          <w:tcPr>
            <w:tcW w:w="473" w:type="pct"/>
            <w:tcBorders>
              <w:left w:val="single" w:sz="4" w:space="0" w:color="auto"/>
              <w:right w:val="single" w:sz="4" w:space="0" w:color="auto"/>
            </w:tcBorders>
            <w:shd w:val="clear" w:color="auto" w:fill="auto"/>
          </w:tcPr>
          <w:p w14:paraId="5BC7EC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FBBCCC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2AC50CE"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7A4A623"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864223"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3A43D1D"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C959E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89C622"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4</w:t>
            </w:r>
          </w:p>
        </w:tc>
      </w:tr>
      <w:tr w:rsidR="004B730D" w:rsidRPr="00C40F13" w14:paraId="629ED1E9" w14:textId="77777777" w:rsidTr="00737C2C">
        <w:trPr>
          <w:trHeight w:val="70"/>
          <w:jc w:val="center"/>
        </w:trPr>
        <w:tc>
          <w:tcPr>
            <w:tcW w:w="473" w:type="pct"/>
            <w:tcBorders>
              <w:left w:val="single" w:sz="4" w:space="0" w:color="auto"/>
              <w:right w:val="single" w:sz="4" w:space="0" w:color="auto"/>
            </w:tcBorders>
            <w:shd w:val="clear" w:color="auto" w:fill="auto"/>
          </w:tcPr>
          <w:p w14:paraId="5DAE80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A77887A"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6BB7329"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DA046"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3A4FA1"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730DC826"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C46146"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2D4A3DA"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7FBE469" w14:textId="77777777" w:rsidTr="00737C2C">
        <w:trPr>
          <w:jc w:val="center"/>
        </w:trPr>
        <w:tc>
          <w:tcPr>
            <w:tcW w:w="473" w:type="pct"/>
            <w:tcBorders>
              <w:left w:val="single" w:sz="4" w:space="0" w:color="auto"/>
              <w:right w:val="single" w:sz="4" w:space="0" w:color="auto"/>
            </w:tcBorders>
            <w:shd w:val="clear" w:color="auto" w:fill="auto"/>
          </w:tcPr>
          <w:p w14:paraId="01E7D142"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35537CE3"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5EEAD4E0"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1F57FFF"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C45AE"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0D4A21B8"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FC4CE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1F61E8"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C2AA56B"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157675E6"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7C95C5CD"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8D25418"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F0D1B1"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A95D40"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186B33F3"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B4A0A1"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38338E6" w14:textId="77777777" w:rsidR="004B730D" w:rsidRPr="00C3651D" w:rsidRDefault="004B730D" w:rsidP="00737C2C">
            <w:pPr>
              <w:pStyle w:val="TAC"/>
              <w:rPr>
                <w:rFonts w:cs="Arial"/>
                <w:color w:val="000000" w:themeColor="text1"/>
                <w:kern w:val="24"/>
                <w:szCs w:val="18"/>
              </w:rPr>
            </w:pPr>
          </w:p>
        </w:tc>
      </w:tr>
      <w:tr w:rsidR="004B730D" w:rsidRPr="00C40F13" w14:paraId="4075A47B" w14:textId="77777777" w:rsidTr="00C3651D">
        <w:trPr>
          <w:trHeight w:val="217"/>
          <w:jc w:val="center"/>
        </w:trPr>
        <w:tc>
          <w:tcPr>
            <w:tcW w:w="473" w:type="pct"/>
            <w:tcBorders>
              <w:top w:val="single" w:sz="4" w:space="0" w:color="auto"/>
              <w:left w:val="single" w:sz="4" w:space="0" w:color="auto"/>
              <w:right w:val="single" w:sz="4" w:space="0" w:color="auto"/>
            </w:tcBorders>
            <w:shd w:val="clear" w:color="auto" w:fill="auto"/>
            <w:hideMark/>
          </w:tcPr>
          <w:p w14:paraId="0B190039" w14:textId="77777777" w:rsidR="004B730D" w:rsidRPr="008771F4" w:rsidRDefault="004B730D" w:rsidP="00737C2C">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592A320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42CEB7B2"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F6A107E"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30769AB"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7E6DB24A"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15DB3BF"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2C591C3"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344B0F47" w14:textId="77777777" w:rsidTr="00737C2C">
        <w:trPr>
          <w:jc w:val="center"/>
        </w:trPr>
        <w:tc>
          <w:tcPr>
            <w:tcW w:w="473" w:type="pct"/>
            <w:tcBorders>
              <w:left w:val="single" w:sz="4" w:space="0" w:color="auto"/>
              <w:right w:val="single" w:sz="4" w:space="0" w:color="auto"/>
            </w:tcBorders>
            <w:shd w:val="clear" w:color="auto" w:fill="auto"/>
          </w:tcPr>
          <w:p w14:paraId="7C33D6D3"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6BC55C2E"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0D6E308C"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492A9F"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F505B5"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4EE8B277"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013648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304A56D"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6741C27E" w14:textId="77777777" w:rsidTr="00737C2C">
        <w:trPr>
          <w:jc w:val="center"/>
        </w:trPr>
        <w:tc>
          <w:tcPr>
            <w:tcW w:w="473" w:type="pct"/>
            <w:tcBorders>
              <w:left w:val="single" w:sz="4" w:space="0" w:color="auto"/>
              <w:right w:val="single" w:sz="4" w:space="0" w:color="auto"/>
            </w:tcBorders>
            <w:shd w:val="clear" w:color="auto" w:fill="auto"/>
          </w:tcPr>
          <w:p w14:paraId="3E95F7FA"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A56FBDA"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16089F5B"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D632A2"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B61631E"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52244FD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616B734"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07F1B29"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16F8040E"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60CF4A5E"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B64D5E3"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366E21DC" w14:textId="77777777" w:rsidR="004B730D" w:rsidRPr="00A11871"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A15B7D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3A481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CEC487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FA3BF7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67F401DA" w14:textId="77777777" w:rsidR="004B730D" w:rsidRPr="00C3651D" w:rsidRDefault="004B730D" w:rsidP="00737C2C">
            <w:pPr>
              <w:pStyle w:val="TAC"/>
              <w:rPr>
                <w:rFonts w:cs="Arial"/>
                <w:color w:val="000000" w:themeColor="text1"/>
                <w:kern w:val="24"/>
                <w:szCs w:val="18"/>
              </w:rPr>
            </w:pPr>
          </w:p>
        </w:tc>
      </w:tr>
    </w:tbl>
    <w:p w14:paraId="590C9459" w14:textId="42EC754D" w:rsidR="009B5B6B" w:rsidRDefault="009B5B6B" w:rsidP="004B730D"/>
    <w:p w14:paraId="52A41178" w14:textId="77777777" w:rsidR="009B5B6B" w:rsidRPr="000E530E" w:rsidRDefault="009B5B6B" w:rsidP="00434294">
      <w:pPr>
        <w:pStyle w:val="Heading4"/>
        <w:rPr>
          <w:rFonts w:eastAsia="SimSun"/>
          <w:lang w:val="en-US" w:eastAsia="zh-CN"/>
        </w:rPr>
      </w:pPr>
      <w:bookmarkStart w:id="547" w:name="_Toc37251290"/>
      <w:bookmarkStart w:id="548" w:name="_Toc45888092"/>
      <w:bookmarkStart w:id="549" w:name="_Toc45888691"/>
      <w:bookmarkStart w:id="550" w:name="_Toc59649972"/>
      <w:bookmarkStart w:id="551" w:name="_Toc61357236"/>
      <w:bookmarkStart w:id="552" w:name="_Toc61359010"/>
      <w:bookmarkStart w:id="553" w:name="_Toc67915947"/>
      <w:bookmarkStart w:id="554" w:name="_Toc75533491"/>
      <w:bookmarkStart w:id="555" w:name="_Toc75819377"/>
      <w:bookmarkStart w:id="556" w:name="_Toc76508221"/>
      <w:bookmarkStart w:id="557" w:name="_Toc76717171"/>
      <w:bookmarkStart w:id="558" w:name="_Toc83293812"/>
      <w:bookmarkStart w:id="559" w:name="_Toc84334851"/>
      <w:r>
        <w:t>6.2.3.21</w:t>
      </w:r>
      <w:r w:rsidRPr="000E530E">
        <w:tab/>
        <w:t>A-MPR for NS_</w:t>
      </w:r>
      <w:r>
        <w:t>12</w:t>
      </w:r>
      <w:bookmarkEnd w:id="547"/>
      <w:bookmarkEnd w:id="548"/>
      <w:bookmarkEnd w:id="549"/>
      <w:bookmarkEnd w:id="550"/>
      <w:bookmarkEnd w:id="551"/>
      <w:bookmarkEnd w:id="552"/>
      <w:bookmarkEnd w:id="553"/>
      <w:bookmarkEnd w:id="554"/>
      <w:bookmarkEnd w:id="555"/>
      <w:bookmarkEnd w:id="556"/>
      <w:bookmarkEnd w:id="557"/>
      <w:bookmarkEnd w:id="558"/>
      <w:bookmarkEnd w:id="559"/>
    </w:p>
    <w:p w14:paraId="7B3EFB16" w14:textId="77777777" w:rsidR="009B5B6B" w:rsidRPr="00F20840" w:rsidRDefault="009B5B6B" w:rsidP="009B5B6B">
      <w:pPr>
        <w:pStyle w:val="TH"/>
      </w:pPr>
      <w:bookmarkStart w:id="560" w:name="_CRTable6_2_3_211"/>
      <w:r>
        <w:t xml:space="preserve">Table </w:t>
      </w:r>
      <w:bookmarkEnd w:id="560"/>
      <w:r>
        <w:t xml:space="preserve">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bookmarkStart w:id="561" w:name="_CRTable6_2_3_212"/>
      <w:r>
        <w:lastRenderedPageBreak/>
        <w:t xml:space="preserve">Table </w:t>
      </w:r>
      <w:bookmarkEnd w:id="561"/>
      <w:r>
        <w:t xml:space="preserve">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62" w:name="_Toc37251291"/>
      <w:bookmarkStart w:id="563" w:name="_Toc45888093"/>
      <w:bookmarkStart w:id="564" w:name="_Toc45888692"/>
      <w:bookmarkStart w:id="565" w:name="_Toc59649973"/>
      <w:bookmarkStart w:id="566" w:name="_Toc61357237"/>
      <w:bookmarkStart w:id="567" w:name="_Toc61359011"/>
      <w:bookmarkStart w:id="568" w:name="_Toc67915948"/>
      <w:bookmarkStart w:id="569" w:name="_Toc75533492"/>
      <w:bookmarkStart w:id="570" w:name="_Toc75819378"/>
      <w:bookmarkStart w:id="571" w:name="_Toc76508222"/>
      <w:bookmarkStart w:id="572" w:name="_Toc76717172"/>
      <w:bookmarkStart w:id="573" w:name="_Toc83293813"/>
      <w:bookmarkStart w:id="574" w:name="_Toc84334852"/>
      <w:r>
        <w:t>6.2.3.22</w:t>
      </w:r>
      <w:r w:rsidRPr="000E530E">
        <w:tab/>
        <w:t>A-MPR for NS_</w:t>
      </w:r>
      <w:r>
        <w:t>13</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585C9046" w14:textId="77777777" w:rsidR="009B5B6B" w:rsidRPr="00F20840" w:rsidRDefault="009B5B6B" w:rsidP="009B5B6B">
      <w:pPr>
        <w:pStyle w:val="TH"/>
      </w:pPr>
      <w:bookmarkStart w:id="575" w:name="_CRTable6_2_3_221"/>
      <w:r>
        <w:t xml:space="preserve">Table </w:t>
      </w:r>
      <w:bookmarkEnd w:id="575"/>
      <w:r>
        <w:t xml:space="preserve">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bookmarkStart w:id="576" w:name="_CRTable6_2_3_222"/>
      <w:r>
        <w:t xml:space="preserve">Table </w:t>
      </w:r>
      <w:bookmarkEnd w:id="576"/>
      <w:r>
        <w:t xml:space="preserve">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77" w:name="_Toc37251292"/>
      <w:bookmarkStart w:id="578" w:name="_Toc45888094"/>
      <w:bookmarkStart w:id="579" w:name="_Toc45888693"/>
      <w:bookmarkStart w:id="580" w:name="_Toc59649974"/>
      <w:bookmarkStart w:id="581" w:name="_Toc61357238"/>
      <w:bookmarkStart w:id="582" w:name="_Toc61359012"/>
      <w:bookmarkStart w:id="583" w:name="_Toc67915949"/>
      <w:bookmarkStart w:id="584" w:name="_Toc75533493"/>
      <w:bookmarkStart w:id="585" w:name="_Toc75819379"/>
      <w:bookmarkStart w:id="586" w:name="_Toc76508223"/>
      <w:bookmarkStart w:id="587" w:name="_Toc76717173"/>
      <w:bookmarkStart w:id="588" w:name="_Toc83293814"/>
      <w:bookmarkStart w:id="589" w:name="_Toc84334853"/>
      <w:r>
        <w:t>6.2.3.</w:t>
      </w:r>
      <w:r w:rsidR="001D03C1">
        <w:t>23</w:t>
      </w:r>
      <w:r w:rsidRPr="000E530E">
        <w:tab/>
        <w:t>A-MPR for NS_</w:t>
      </w:r>
      <w:r>
        <w:t>14</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31A3CDF6" w14:textId="77777777" w:rsidR="009B5B6B" w:rsidRPr="00F20840" w:rsidRDefault="009B5B6B" w:rsidP="009B5B6B">
      <w:pPr>
        <w:pStyle w:val="TH"/>
      </w:pPr>
      <w:bookmarkStart w:id="590" w:name="_CRTable6_2_3_231"/>
      <w:r>
        <w:t xml:space="preserve">Table </w:t>
      </w:r>
      <w:bookmarkEnd w:id="590"/>
      <w:r>
        <w:t>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bookmarkStart w:id="591" w:name="_CRTable6_2_3_232"/>
      <w:r>
        <w:lastRenderedPageBreak/>
        <w:t xml:space="preserve">Table </w:t>
      </w:r>
      <w:bookmarkEnd w:id="591"/>
      <w:r>
        <w:t>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92" w:name="_Toc37251293"/>
      <w:bookmarkStart w:id="593" w:name="_Toc45888095"/>
      <w:bookmarkStart w:id="594" w:name="_Toc45888694"/>
      <w:bookmarkStart w:id="595" w:name="_Toc59649975"/>
      <w:bookmarkStart w:id="596" w:name="_Toc61357239"/>
      <w:bookmarkStart w:id="597" w:name="_Toc61359013"/>
      <w:bookmarkStart w:id="598" w:name="_Toc67915950"/>
      <w:bookmarkStart w:id="599" w:name="_Toc75533494"/>
      <w:bookmarkStart w:id="600" w:name="_Toc75819380"/>
      <w:bookmarkStart w:id="601" w:name="_Toc76508224"/>
      <w:bookmarkStart w:id="602" w:name="_Toc76717174"/>
      <w:bookmarkStart w:id="603" w:name="_Toc83293815"/>
      <w:bookmarkStart w:id="604" w:name="_Toc84334854"/>
      <w:r>
        <w:t>6.2.3.</w:t>
      </w:r>
      <w:r w:rsidR="001D03C1">
        <w:t>24</w:t>
      </w:r>
      <w:r w:rsidRPr="000E530E">
        <w:tab/>
        <w:t>A-MPR for NS_</w:t>
      </w:r>
      <w:r>
        <w:t>15</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1733D7BF" w14:textId="77777777" w:rsidR="009B5B6B" w:rsidRPr="00F20840" w:rsidRDefault="009B5B6B" w:rsidP="009B5B6B">
      <w:pPr>
        <w:pStyle w:val="TH"/>
      </w:pPr>
      <w:bookmarkStart w:id="605" w:name="_CRTable6_2_3_241"/>
      <w:r>
        <w:t xml:space="preserve">Table </w:t>
      </w:r>
      <w:bookmarkEnd w:id="605"/>
      <w:r>
        <w:t>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bookmarkStart w:id="606" w:name="_CRTable6_2_3_242"/>
      <w:r>
        <w:lastRenderedPageBreak/>
        <w:t xml:space="preserve">Table </w:t>
      </w:r>
      <w:bookmarkEnd w:id="606"/>
      <w:r>
        <w:t>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AB06AE">
        <w:trPr>
          <w:tblHeader/>
        </w:trPr>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AB06AE">
        <w:trPr>
          <w:tblHeader/>
        </w:trPr>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607" w:name="_Toc37251294"/>
      <w:bookmarkStart w:id="608" w:name="_Toc45888096"/>
      <w:bookmarkStart w:id="609" w:name="_Toc45888695"/>
      <w:bookmarkStart w:id="610" w:name="_Toc59649976"/>
      <w:bookmarkStart w:id="611" w:name="_Toc61357240"/>
      <w:bookmarkStart w:id="612" w:name="_Toc61359014"/>
      <w:bookmarkStart w:id="613" w:name="_Toc67915951"/>
      <w:bookmarkStart w:id="614" w:name="_Toc75533495"/>
      <w:bookmarkStart w:id="615" w:name="_Toc75819381"/>
      <w:bookmarkStart w:id="616" w:name="_Toc76508225"/>
      <w:bookmarkStart w:id="617" w:name="_Toc76717175"/>
      <w:bookmarkStart w:id="618" w:name="_Toc83293816"/>
      <w:bookmarkStart w:id="619" w:name="_Toc84334855"/>
      <w:r w:rsidRPr="004C046F">
        <w:t>6.2.3.</w:t>
      </w:r>
      <w:r>
        <w:t>25</w:t>
      </w:r>
      <w:r w:rsidRPr="004C046F">
        <w:tab/>
        <w:t>A-MPR for NS</w:t>
      </w:r>
      <w:r>
        <w:t>_45</w:t>
      </w:r>
      <w:bookmarkEnd w:id="607"/>
      <w:bookmarkEnd w:id="608"/>
      <w:bookmarkEnd w:id="609"/>
      <w:bookmarkEnd w:id="610"/>
      <w:bookmarkEnd w:id="611"/>
      <w:bookmarkEnd w:id="612"/>
      <w:bookmarkEnd w:id="613"/>
      <w:bookmarkEnd w:id="614"/>
      <w:bookmarkEnd w:id="615"/>
      <w:bookmarkEnd w:id="616"/>
      <w:bookmarkEnd w:id="617"/>
      <w:bookmarkEnd w:id="618"/>
      <w:bookmarkEnd w:id="619"/>
    </w:p>
    <w:p w14:paraId="6A3BDE4B" w14:textId="77777777" w:rsidR="000E480C" w:rsidRDefault="000E480C" w:rsidP="000E480C">
      <w:pPr>
        <w:pStyle w:val="TH"/>
      </w:pPr>
      <w:bookmarkStart w:id="620" w:name="_CRTable6_2_3_251"/>
      <w:r>
        <w:t xml:space="preserve">Table </w:t>
      </w:r>
      <w:bookmarkEnd w:id="620"/>
      <w:r>
        <w:t>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621" w:name="_Toc37251295"/>
      <w:bookmarkStart w:id="622" w:name="_Toc45888097"/>
      <w:bookmarkStart w:id="623" w:name="_Toc45888696"/>
      <w:bookmarkStart w:id="624" w:name="_Toc59649977"/>
      <w:bookmarkStart w:id="625" w:name="_Toc61357241"/>
      <w:bookmarkStart w:id="626" w:name="_Toc61359015"/>
      <w:bookmarkStart w:id="627" w:name="_Toc67915952"/>
      <w:bookmarkStart w:id="628" w:name="_Toc75533496"/>
      <w:bookmarkStart w:id="629" w:name="_Toc75819382"/>
      <w:bookmarkStart w:id="630" w:name="_Toc76508226"/>
      <w:bookmarkStart w:id="631" w:name="_Toc76717176"/>
      <w:bookmarkStart w:id="632" w:name="_Toc83293817"/>
      <w:bookmarkStart w:id="633" w:name="_Toc84334856"/>
      <w:r>
        <w:t>6.2.3.26</w:t>
      </w:r>
      <w:r w:rsidRPr="000E530E">
        <w:tab/>
        <w:t>A-MPR for NS_</w:t>
      </w:r>
      <w:r>
        <w:rPr>
          <w:lang w:val="en-US" w:eastAsia="zh-CN"/>
        </w:rPr>
        <w:t>48</w:t>
      </w:r>
      <w:bookmarkEnd w:id="621"/>
      <w:bookmarkEnd w:id="622"/>
      <w:bookmarkEnd w:id="623"/>
      <w:bookmarkEnd w:id="624"/>
      <w:bookmarkEnd w:id="625"/>
      <w:bookmarkEnd w:id="626"/>
      <w:bookmarkEnd w:id="627"/>
      <w:bookmarkEnd w:id="628"/>
      <w:bookmarkEnd w:id="629"/>
      <w:bookmarkEnd w:id="630"/>
      <w:bookmarkEnd w:id="631"/>
      <w:bookmarkEnd w:id="632"/>
      <w:bookmarkEnd w:id="633"/>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lastRenderedPageBreak/>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634" w:name="_Toc37251296"/>
      <w:bookmarkStart w:id="635" w:name="_Toc45888098"/>
      <w:bookmarkStart w:id="636" w:name="_Toc45888697"/>
      <w:bookmarkStart w:id="637" w:name="_Toc59649978"/>
      <w:bookmarkStart w:id="638" w:name="_Toc61357242"/>
      <w:bookmarkStart w:id="639" w:name="_Toc61359016"/>
      <w:bookmarkStart w:id="640" w:name="_Toc67915953"/>
      <w:bookmarkStart w:id="641" w:name="_Toc75533497"/>
      <w:bookmarkStart w:id="642" w:name="_Toc75819383"/>
      <w:bookmarkStart w:id="643" w:name="_Toc76508227"/>
      <w:bookmarkStart w:id="644" w:name="_Toc76717177"/>
      <w:bookmarkStart w:id="645" w:name="_Toc83293818"/>
      <w:bookmarkStart w:id="646" w:name="_Toc84334857"/>
      <w:r>
        <w:t>6.2.3.27</w:t>
      </w:r>
      <w:r w:rsidRPr="000E530E">
        <w:tab/>
        <w:t>A-MPR for NS_</w:t>
      </w:r>
      <w:r>
        <w:rPr>
          <w:lang w:val="en-US" w:eastAsia="zh-CN"/>
        </w:rPr>
        <w:t>49</w:t>
      </w:r>
      <w:bookmarkEnd w:id="634"/>
      <w:bookmarkEnd w:id="635"/>
      <w:bookmarkEnd w:id="636"/>
      <w:bookmarkEnd w:id="637"/>
      <w:bookmarkEnd w:id="638"/>
      <w:bookmarkEnd w:id="639"/>
      <w:bookmarkEnd w:id="640"/>
      <w:bookmarkEnd w:id="641"/>
      <w:bookmarkEnd w:id="642"/>
      <w:bookmarkEnd w:id="643"/>
      <w:bookmarkEnd w:id="644"/>
      <w:bookmarkEnd w:id="645"/>
      <w:bookmarkEnd w:id="646"/>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647" w:name="_Toc45888099"/>
      <w:bookmarkStart w:id="648" w:name="_Toc45888698"/>
      <w:bookmarkStart w:id="649" w:name="_Toc59649979"/>
      <w:bookmarkStart w:id="650" w:name="_Toc61357243"/>
      <w:bookmarkStart w:id="651" w:name="_Toc61359017"/>
      <w:bookmarkStart w:id="652" w:name="_Toc67915954"/>
      <w:bookmarkStart w:id="653" w:name="_Toc75533498"/>
      <w:bookmarkStart w:id="654" w:name="_Toc75819384"/>
      <w:bookmarkStart w:id="655" w:name="_Toc76508228"/>
      <w:bookmarkStart w:id="656" w:name="_Toc76717178"/>
      <w:bookmarkStart w:id="657" w:name="_Toc83293819"/>
      <w:bookmarkStart w:id="658" w:name="_Toc84334858"/>
      <w:bookmarkStart w:id="659" w:name="_Toc29801740"/>
      <w:bookmarkStart w:id="660" w:name="_Toc29802164"/>
      <w:bookmarkStart w:id="661" w:name="_Toc29802789"/>
      <w:bookmarkStart w:id="662" w:name="_Toc36107531"/>
      <w:bookmarkStart w:id="663" w:name="_Toc37251297"/>
      <w:r>
        <w:lastRenderedPageBreak/>
        <w:t>6.2.3.28</w:t>
      </w:r>
      <w:r w:rsidRPr="000E530E">
        <w:tab/>
        <w:t>A-MPR for NS_</w:t>
      </w:r>
      <w:r>
        <w:t>51</w:t>
      </w:r>
      <w:bookmarkEnd w:id="647"/>
      <w:bookmarkEnd w:id="648"/>
      <w:bookmarkEnd w:id="649"/>
      <w:bookmarkEnd w:id="650"/>
      <w:bookmarkEnd w:id="651"/>
      <w:bookmarkEnd w:id="652"/>
      <w:bookmarkEnd w:id="653"/>
      <w:bookmarkEnd w:id="654"/>
      <w:bookmarkEnd w:id="655"/>
      <w:bookmarkEnd w:id="656"/>
      <w:bookmarkEnd w:id="657"/>
      <w:bookmarkEnd w:id="658"/>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bookmarkStart w:id="664" w:name="_CRTable6_2_3_282"/>
      <w:r>
        <w:t xml:space="preserve">Table </w:t>
      </w:r>
      <w:bookmarkEnd w:id="664"/>
      <w:r>
        <w:t xml:space="preserve">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65" w:name="_Toc45888100"/>
      <w:bookmarkStart w:id="666" w:name="_Toc45888699"/>
      <w:bookmarkStart w:id="667" w:name="_Toc59649980"/>
      <w:bookmarkStart w:id="668" w:name="_Toc61357244"/>
      <w:bookmarkStart w:id="669" w:name="_Toc61359018"/>
      <w:bookmarkStart w:id="670" w:name="_Toc67915955"/>
      <w:bookmarkStart w:id="671" w:name="_Toc75533499"/>
      <w:bookmarkStart w:id="672" w:name="_Toc75819385"/>
      <w:bookmarkStart w:id="673" w:name="_Toc76508229"/>
      <w:bookmarkStart w:id="674" w:name="_Toc76717179"/>
      <w:bookmarkStart w:id="675" w:name="_Toc83293820"/>
      <w:bookmarkStart w:id="676" w:name="_Toc84334859"/>
      <w:r w:rsidRPr="001C0CC4">
        <w:t>6.2.4</w:t>
      </w:r>
      <w:r w:rsidRPr="001C0CC4">
        <w:tab/>
        <w:t>Configured transmitted power</w:t>
      </w:r>
      <w:bookmarkEnd w:id="524"/>
      <w:bookmarkEnd w:id="659"/>
      <w:bookmarkEnd w:id="660"/>
      <w:bookmarkEnd w:id="661"/>
      <w:bookmarkEnd w:id="662"/>
      <w:bookmarkEnd w:id="663"/>
      <w:bookmarkEnd w:id="665"/>
      <w:bookmarkEnd w:id="666"/>
      <w:bookmarkEnd w:id="667"/>
      <w:bookmarkEnd w:id="668"/>
      <w:bookmarkEnd w:id="669"/>
      <w:bookmarkEnd w:id="670"/>
      <w:bookmarkEnd w:id="671"/>
      <w:bookmarkEnd w:id="672"/>
      <w:bookmarkEnd w:id="673"/>
      <w:bookmarkEnd w:id="674"/>
      <w:bookmarkEnd w:id="675"/>
      <w:bookmarkEnd w:id="676"/>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1D3531AF" w14:textId="77777777" w:rsidR="00BE0218" w:rsidRPr="00904F5A" w:rsidRDefault="00BE0218" w:rsidP="00BE0218">
      <w:pPr>
        <w:ind w:left="568" w:hanging="284"/>
        <w:rPr>
          <w:lang w:eastAsia="zh-CN"/>
        </w:rPr>
      </w:pPr>
      <w:r w:rsidRPr="00904F5A">
        <w:rPr>
          <w:lang w:eastAsia="zh-CN"/>
        </w:rPr>
        <w:tab/>
        <w:t xml:space="preserve">When  the IE </w:t>
      </w:r>
      <w:r w:rsidRPr="00904F5A">
        <w:rPr>
          <w:i/>
          <w:lang w:eastAsia="zh-CN"/>
        </w:rPr>
        <w:t>powerBoostPi2BPSK</w:t>
      </w:r>
      <w:r w:rsidRPr="00904F5A" w:rsidDel="007C4ED7">
        <w:rPr>
          <w:lang w:eastAsia="zh-CN"/>
        </w:rPr>
        <w:t xml:space="preserve"> </w:t>
      </w:r>
      <w:r w:rsidRPr="00904F5A">
        <w:rPr>
          <w:lang w:eastAsia="zh-CN"/>
        </w:rPr>
        <w:t>is set to 1, P</w:t>
      </w:r>
      <w:r w:rsidRPr="00904F5A">
        <w:rPr>
          <w:vertAlign w:val="subscript"/>
          <w:lang w:eastAsia="zh-CN"/>
        </w:rPr>
        <w:t>EMAX,c</w:t>
      </w:r>
      <w:r w:rsidRPr="00904F5A">
        <w:rPr>
          <w:lang w:eastAsia="zh-CN"/>
        </w:rPr>
        <w:t xml:space="preserve"> is increased by +3 dB for a power class 3 UE operating in TDD bands n40, n41, n77, n78, and n79 with PI/2 </w:t>
      </w:r>
      <w:r>
        <w:rPr>
          <w:lang w:eastAsia="zh-CN"/>
        </w:rPr>
        <w:t xml:space="preserve">BPSK </w:t>
      </w:r>
      <w:r w:rsidRPr="00904F5A">
        <w:rPr>
          <w:lang w:eastAsia="zh-CN"/>
        </w:rPr>
        <w:t>modulation</w:t>
      </w:r>
      <w:r>
        <w:rPr>
          <w:lang w:eastAsia="zh-CN"/>
        </w:rPr>
        <w:t xml:space="preserve"> with Rel-15 DMRS</w:t>
      </w:r>
      <w:r w:rsidRPr="00904F5A">
        <w:rPr>
          <w:lang w:eastAsia="zh-CN"/>
        </w:rPr>
        <w:t xml:space="preserve"> and UE indicates support for UE capability </w:t>
      </w:r>
      <w:r w:rsidRPr="00904F5A">
        <w:rPr>
          <w:i/>
          <w:lang w:eastAsia="zh-CN"/>
        </w:rPr>
        <w:t>powerBoosting-pi2BPSK</w:t>
      </w:r>
      <w:r w:rsidRPr="00904F5A">
        <w:rPr>
          <w:lang w:eastAsia="zh-CN"/>
        </w:rPr>
        <w:t xml:space="preserve"> and </w:t>
      </w:r>
      <w:r w:rsidRPr="00904F5A">
        <w:t>40% or less symbols in certain evaluation period are used for UL transmission</w:t>
      </w:r>
      <w:r w:rsidRPr="00904F5A">
        <w:rPr>
          <w:lang w:eastAsia="zh-CN"/>
        </w:rPr>
        <w:t xml:space="preserve"> when P</w:t>
      </w:r>
      <w:r w:rsidRPr="00904F5A">
        <w:rPr>
          <w:vertAlign w:val="subscript"/>
          <w:lang w:eastAsia="zh-CN"/>
        </w:rPr>
        <w:t xml:space="preserve">EMAX,c </w:t>
      </w:r>
      <w:r w:rsidRPr="00904F5A">
        <w:rPr>
          <w:lang w:eastAsia="zh-CN"/>
        </w:rPr>
        <w:t>≥ 20 dBm (The exact evaluation period is no less than one radio frame).</w:t>
      </w:r>
    </w:p>
    <w:p w14:paraId="2F43E271" w14:textId="1CBFCA03" w:rsidR="0025170A" w:rsidRPr="001C0CC4" w:rsidRDefault="00BE0218" w:rsidP="00BE0218">
      <w:pPr>
        <w:pStyle w:val="B10"/>
        <w:rPr>
          <w:lang w:eastAsia="zh-CN"/>
        </w:rPr>
      </w:pPr>
      <w:r w:rsidRPr="00904F5A">
        <w:rPr>
          <w:lang w:eastAsia="zh-CN"/>
        </w:rPr>
        <w:tab/>
        <w:t xml:space="preserve">When the IE </w:t>
      </w:r>
      <w:r w:rsidRPr="00904F5A">
        <w:rPr>
          <w:i/>
          <w:lang w:eastAsia="zh-CN"/>
        </w:rPr>
        <w:t>powerBoostPi2BPSK</w:t>
      </w:r>
      <w:r w:rsidRPr="00904F5A" w:rsidDel="001D2FB8">
        <w:rPr>
          <w:lang w:eastAsia="zh-CN"/>
        </w:rPr>
        <w:t xml:space="preserve"> </w:t>
      </w:r>
      <w:r w:rsidRPr="00904F5A">
        <w:rPr>
          <w:lang w:eastAsia="zh-CN"/>
        </w:rPr>
        <w:t>is set to 1, ΔP</w:t>
      </w:r>
      <w:r w:rsidRPr="00904F5A">
        <w:rPr>
          <w:vertAlign w:val="subscript"/>
          <w:lang w:eastAsia="zh-CN"/>
        </w:rPr>
        <w:t>PowerClass</w:t>
      </w:r>
      <w:r w:rsidRPr="00904F5A">
        <w:rPr>
          <w:lang w:eastAsia="zh-CN"/>
        </w:rPr>
        <w:t xml:space="preserve"> = -3 dB for a power class 3 UE operating in TDD bands n40, n41, n77, n78, and n79 with Pi/2 </w:t>
      </w:r>
      <w:r>
        <w:rPr>
          <w:lang w:eastAsia="zh-CN"/>
        </w:rPr>
        <w:t xml:space="preserve">BPSK </w:t>
      </w:r>
      <w:r w:rsidRPr="00904F5A">
        <w:rPr>
          <w:lang w:eastAsia="zh-CN"/>
        </w:rPr>
        <w:t>modulation</w:t>
      </w:r>
      <w:r>
        <w:rPr>
          <w:lang w:eastAsia="zh-CN"/>
        </w:rPr>
        <w:t xml:space="preserve"> with Rel-15 DMRS </w:t>
      </w:r>
      <w:r w:rsidRPr="00904F5A">
        <w:rPr>
          <w:lang w:eastAsia="zh-CN"/>
        </w:rPr>
        <w:t xml:space="preserve">and UE indicates support for UE capability </w:t>
      </w:r>
      <w:r w:rsidRPr="00904F5A">
        <w:rPr>
          <w:i/>
          <w:lang w:eastAsia="zh-CN"/>
        </w:rPr>
        <w:t>powerBoosting-pi2BPSK</w:t>
      </w:r>
      <w:r w:rsidRPr="00904F5A">
        <w:rPr>
          <w:lang w:eastAsia="zh-CN"/>
        </w:rPr>
        <w:t xml:space="preserve"> and 4</w:t>
      </w:r>
      <w:r w:rsidRPr="00904F5A">
        <w:t>0% or less slots in radio frame are used for UL transmission</w:t>
      </w:r>
      <w:r w:rsidRPr="00904F5A">
        <w:rPr>
          <w:lang w:eastAsia="zh-CN"/>
        </w:rPr>
        <w:t>.</w:t>
      </w:r>
    </w:p>
    <w:p w14:paraId="5A52CA9D" w14:textId="2BFF411B"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w:t>
      </w:r>
      <w:r w:rsidRPr="001C0CC4">
        <w:rPr>
          <w:lang w:eastAsia="zh-CN"/>
        </w:rPr>
        <w:lastRenderedPageBreak/>
        <w:t xml:space="preserve">evaluation period is larger than </w:t>
      </w:r>
      <w:r w:rsidRPr="00EE474D">
        <w:rPr>
          <w:i/>
        </w:rPr>
        <w:t>maxUplinkDutyCycle-PC2-FR1</w:t>
      </w:r>
      <w:r w:rsidRPr="001C0CC4">
        <w:rPr>
          <w:lang w:eastAsia="zh-CN"/>
        </w:rPr>
        <w:t xml:space="preserve"> as defined in TS 38.331 </w:t>
      </w:r>
      <w:r w:rsidR="00D53463">
        <w:rPr>
          <w:lang w:eastAsia="zh-CN"/>
        </w:rPr>
        <w:t xml:space="preserve">(The exact evaluation period is no less than one radio frame); 3 dB for a power class 1.5 UE when P-max of between 23 dBm and 26 dB is indicated; or when the field of UE capability </w:t>
      </w:r>
      <w:r w:rsidR="00D53463">
        <w:rPr>
          <w:i/>
          <w:iCs/>
          <w:lang w:eastAsia="zh-CN"/>
        </w:rPr>
        <w:t>maxUplinkDutyCycle-PC2-FR1</w:t>
      </w:r>
      <w:r w:rsidR="00D53463">
        <w:rPr>
          <w:lang w:eastAsia="zh-CN"/>
        </w:rPr>
        <w:t xml:space="preserve"> is absent and the percentage of uplink symbols transmitted in a certain evaluation period is between 25% and 50%; or when the field of UE capability </w:t>
      </w:r>
      <w:r w:rsidR="00D53463">
        <w:rPr>
          <w:i/>
          <w:iCs/>
          <w:lang w:eastAsia="zh-CN"/>
        </w:rPr>
        <w:t>maxUplinkDutyCycle-PC2-FR1</w:t>
      </w:r>
      <w:r w:rsidR="00D53463">
        <w:rPr>
          <w:lang w:eastAsia="zh-CN"/>
        </w:rPr>
        <w:t xml:space="preserve"> is not absent and the percentage of uplink symbols transmitted in a certain evaluation period is between </w:t>
      </w:r>
      <w:r w:rsidR="00D53463">
        <w:rPr>
          <w:i/>
          <w:iCs/>
          <w:lang w:eastAsia="zh-CN"/>
        </w:rPr>
        <w:t>maxUplinkDutyCycle-PC2-FR1</w:t>
      </w:r>
      <w:r w:rsidR="00D53463">
        <w:rPr>
          <w:lang w:eastAsia="zh-CN"/>
        </w:rPr>
        <w:t xml:space="preserve"> and </w:t>
      </w:r>
      <w:r w:rsidR="00D53463">
        <w:rPr>
          <w:rFonts w:eastAsiaTheme="minorEastAsia"/>
          <w:lang w:val="en-US" w:eastAsia="zh-CN"/>
        </w:rPr>
        <w:t>0.5*</w:t>
      </w:r>
      <w:r w:rsidR="00D53463">
        <w:rPr>
          <w:rFonts w:eastAsiaTheme="minorEastAsia"/>
          <w:i/>
          <w:lang w:val="en-US" w:eastAsia="zh-CN"/>
        </w:rPr>
        <w:t>maxUplinkDutyCycle-PC2-FR1</w:t>
      </w:r>
      <w:r w:rsidR="00D53463">
        <w:rPr>
          <w:lang w:eastAsia="zh-CN"/>
        </w:rPr>
        <w:t xml:space="preserve"> as defined in TS 38.331 (The exact evaluation period is no less than one radio frame); otherwise ΔP</w:t>
      </w:r>
      <w:r w:rsidR="00D53463">
        <w:rPr>
          <w:vertAlign w:val="subscript"/>
          <w:lang w:eastAsia="zh-CN"/>
        </w:rPr>
        <w:t>PowerClass</w:t>
      </w:r>
      <w:r w:rsidR="00D53463">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60C5D428" w:rsidR="002A34E6" w:rsidRDefault="002A34E6" w:rsidP="002A34E6">
      <w:pPr>
        <w:pStyle w:val="B20"/>
      </w:pPr>
      <w:r>
        <w:t>c)</w:t>
      </w:r>
      <w:r>
        <w:tab/>
      </w:r>
      <w:r w:rsidR="00FB7C73" w:rsidRPr="00835F44">
        <w:t xml:space="preserve">UE transmits SRS </w:t>
      </w:r>
      <w:r w:rsidR="00FB7C73" w:rsidRPr="00EC55B7">
        <w:t xml:space="preserve">from the </w:t>
      </w:r>
      <w:r w:rsidRPr="00EC55B7">
        <w:t>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112B988F" w:rsidR="003C7F8A" w:rsidRPr="001C0CC4" w:rsidRDefault="00FC6C9D"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power class 3 or power class 5 in the band</w:t>
      </w:r>
      <w:r w:rsidRPr="001B490C">
        <w:t>, or when the device is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lastRenderedPageBreak/>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bookmarkStart w:id="677" w:name="_CRTable6_2_41"/>
      <w:r w:rsidRPr="001C0CC4">
        <w:rPr>
          <w:lang w:eastAsia="zh-CN"/>
        </w:rPr>
        <w:t xml:space="preserve">Table </w:t>
      </w:r>
      <w:bookmarkEnd w:id="677"/>
      <w:r w:rsidRPr="001C0CC4">
        <w:rPr>
          <w:lang w:eastAsia="zh-CN"/>
        </w:rPr>
        <w:t>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DE1F04"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78" w:name="_Toc21344255"/>
      <w:bookmarkStart w:id="679" w:name="_Toc29801741"/>
      <w:bookmarkStart w:id="680" w:name="_Toc29802165"/>
      <w:bookmarkStart w:id="681" w:name="_Toc29802790"/>
      <w:bookmarkStart w:id="682" w:name="_Toc36107532"/>
      <w:bookmarkStart w:id="683" w:name="_Toc37251298"/>
      <w:bookmarkStart w:id="684" w:name="_Toc45888101"/>
      <w:bookmarkStart w:id="685" w:name="_Toc45888700"/>
      <w:bookmarkStart w:id="686" w:name="_Toc59649981"/>
      <w:bookmarkStart w:id="687" w:name="_Toc61357245"/>
      <w:bookmarkStart w:id="688" w:name="_Toc61359019"/>
      <w:bookmarkStart w:id="689" w:name="_Toc67915956"/>
      <w:bookmarkStart w:id="690" w:name="_Toc75533500"/>
      <w:bookmarkStart w:id="691" w:name="_Toc75819386"/>
      <w:bookmarkStart w:id="692" w:name="_Toc76508230"/>
      <w:bookmarkStart w:id="693" w:name="_Toc76717180"/>
      <w:bookmarkStart w:id="694" w:name="_Toc83293821"/>
      <w:bookmarkStart w:id="695" w:name="_Toc84334860"/>
      <w:r w:rsidRPr="001C0CC4">
        <w:t>6.2A</w:t>
      </w:r>
      <w:r w:rsidRPr="001C0CC4">
        <w:tab/>
        <w:t>Transmitter power for CA</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2AD9E043" w14:textId="77777777" w:rsidR="00DC7196" w:rsidRPr="001C0CC4" w:rsidRDefault="00DC7196" w:rsidP="00434294">
      <w:pPr>
        <w:pStyle w:val="Heading3"/>
      </w:pPr>
      <w:bookmarkStart w:id="696" w:name="_Toc21344256"/>
      <w:bookmarkStart w:id="697" w:name="_Toc29801742"/>
      <w:bookmarkStart w:id="698" w:name="_Toc29802166"/>
      <w:bookmarkStart w:id="699" w:name="_Toc29802791"/>
      <w:bookmarkStart w:id="700" w:name="_Toc36107533"/>
      <w:bookmarkStart w:id="701" w:name="_Toc37251299"/>
      <w:bookmarkStart w:id="702" w:name="_Toc45888102"/>
      <w:bookmarkStart w:id="703" w:name="_Toc45888701"/>
      <w:bookmarkStart w:id="704" w:name="_Toc59649982"/>
      <w:bookmarkStart w:id="705" w:name="_Toc61357246"/>
      <w:bookmarkStart w:id="706" w:name="_Toc61359020"/>
      <w:bookmarkStart w:id="707" w:name="_Toc67915957"/>
      <w:bookmarkStart w:id="708" w:name="_Toc75533501"/>
      <w:bookmarkStart w:id="709" w:name="_Toc75819387"/>
      <w:bookmarkStart w:id="710" w:name="_Toc76508231"/>
      <w:bookmarkStart w:id="711" w:name="_Toc76717181"/>
      <w:bookmarkStart w:id="712" w:name="_Toc83293822"/>
      <w:bookmarkStart w:id="713" w:name="_Toc84334861"/>
      <w:r w:rsidRPr="001C0CC4">
        <w:t>6.2A.1</w:t>
      </w:r>
      <w:r w:rsidRPr="001C0CC4">
        <w:tab/>
        <w:t>UE maximum output power for CA</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238713D6" w14:textId="3DBC69CF" w:rsidR="00782BFB" w:rsidRDefault="00782BFB" w:rsidP="00434294">
      <w:pPr>
        <w:pStyle w:val="Heading4"/>
      </w:pPr>
      <w:bookmarkStart w:id="714" w:name="_Toc21344257"/>
      <w:bookmarkStart w:id="715" w:name="_Toc29801743"/>
      <w:bookmarkStart w:id="716" w:name="_Toc29802167"/>
      <w:bookmarkStart w:id="717" w:name="_Toc29802792"/>
      <w:bookmarkStart w:id="718" w:name="_Toc36107534"/>
      <w:bookmarkStart w:id="719" w:name="_Toc37251300"/>
      <w:bookmarkStart w:id="720" w:name="_Toc45888103"/>
      <w:bookmarkStart w:id="721" w:name="_Toc45888702"/>
      <w:bookmarkStart w:id="722" w:name="_Toc59649983"/>
      <w:bookmarkStart w:id="723" w:name="_Toc61357247"/>
      <w:bookmarkStart w:id="724" w:name="_Toc61359021"/>
      <w:bookmarkStart w:id="725" w:name="_Toc67915958"/>
      <w:bookmarkStart w:id="726" w:name="_Toc75533502"/>
      <w:bookmarkStart w:id="727" w:name="_Toc75819388"/>
      <w:bookmarkStart w:id="728" w:name="_Toc76508232"/>
      <w:bookmarkStart w:id="729" w:name="_Toc76717182"/>
      <w:bookmarkStart w:id="730" w:name="_Toc83293823"/>
      <w:bookmarkStart w:id="731" w:name="_Toc84334862"/>
      <w:bookmarkStart w:id="732" w:name="_Toc21344258"/>
      <w:bookmarkStart w:id="733" w:name="_Toc29801744"/>
      <w:bookmarkStart w:id="734" w:name="_Toc29802168"/>
      <w:bookmarkStart w:id="735" w:name="_Toc29802793"/>
      <w:bookmarkStart w:id="736" w:name="_Toc36107535"/>
      <w:bookmarkStart w:id="737" w:name="_Toc37251301"/>
      <w:bookmarkStart w:id="738" w:name="_Toc45888104"/>
      <w:bookmarkStart w:id="739" w:name="_Toc45888703"/>
      <w:r w:rsidRPr="001C0CC4">
        <w:t>6.2A.1.1</w:t>
      </w:r>
      <w:r w:rsidRPr="001C0CC4">
        <w:tab/>
      </w:r>
      <w:r w:rsidRPr="004C1B52">
        <w:t>UE maximum output power for Intra-band contiguous CA</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bookmarkStart w:id="740" w:name="_CRTable6_2A_1_11"/>
      <w:r>
        <w:lastRenderedPageBreak/>
        <w:t xml:space="preserve">Table </w:t>
      </w:r>
      <w:bookmarkEnd w:id="740"/>
      <w:r>
        <w:t>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1EC7C324" w:rsidR="00782BFB" w:rsidRPr="001D386E" w:rsidRDefault="001E5D4C" w:rsidP="00782BFB">
            <w:pPr>
              <w:pStyle w:val="TAH"/>
              <w:rPr>
                <w:rFonts w:cs="Arial"/>
              </w:rPr>
            </w:pPr>
            <w:r w:rsidRPr="00194AC6">
              <w:rPr>
                <w:rFonts w:cs="Arial"/>
              </w:rPr>
              <w:t xml:space="preserve">Class </w:t>
            </w:r>
            <w:r>
              <w:rPr>
                <w:rFonts w:cs="Arial"/>
              </w:rPr>
              <w:t>5</w:t>
            </w:r>
            <w:r w:rsidRPr="00194AC6">
              <w:rPr>
                <w:rFonts w:cs="Arial"/>
              </w:rPr>
              <w:t xml:space="preserve">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556181" w:rsidRPr="001D386E" w14:paraId="5ECF7745" w14:textId="77777777" w:rsidTr="000211F6">
        <w:trPr>
          <w:jc w:val="center"/>
        </w:trPr>
        <w:tc>
          <w:tcPr>
            <w:tcW w:w="1396" w:type="dxa"/>
            <w:vAlign w:val="center"/>
          </w:tcPr>
          <w:p w14:paraId="49B2E82B" w14:textId="2AEE60C8" w:rsidR="00556181" w:rsidRPr="001D386E" w:rsidRDefault="00556181" w:rsidP="00556181">
            <w:pPr>
              <w:pStyle w:val="TAC"/>
              <w:rPr>
                <w:rFonts w:cs="Arial"/>
              </w:rPr>
            </w:pPr>
            <w:r w:rsidRPr="001D386E">
              <w:rPr>
                <w:rFonts w:cs="Arial"/>
              </w:rPr>
              <w:t>CA_</w:t>
            </w:r>
            <w:r>
              <w:rPr>
                <w:rFonts w:cs="Arial"/>
              </w:rPr>
              <w:t>n41B</w:t>
            </w:r>
          </w:p>
        </w:tc>
        <w:tc>
          <w:tcPr>
            <w:tcW w:w="942" w:type="dxa"/>
          </w:tcPr>
          <w:p w14:paraId="6F81A584" w14:textId="77777777" w:rsidR="00556181" w:rsidRPr="001D386E" w:rsidRDefault="00556181" w:rsidP="00556181">
            <w:pPr>
              <w:pStyle w:val="TAC"/>
              <w:rPr>
                <w:rFonts w:cs="Arial"/>
              </w:rPr>
            </w:pPr>
          </w:p>
        </w:tc>
        <w:tc>
          <w:tcPr>
            <w:tcW w:w="1067" w:type="dxa"/>
          </w:tcPr>
          <w:p w14:paraId="5BB7A85F" w14:textId="77777777" w:rsidR="00556181" w:rsidRPr="001D386E" w:rsidRDefault="00556181" w:rsidP="00556181">
            <w:pPr>
              <w:pStyle w:val="TAC"/>
              <w:rPr>
                <w:rFonts w:cs="Arial"/>
              </w:rPr>
            </w:pPr>
          </w:p>
        </w:tc>
        <w:tc>
          <w:tcPr>
            <w:tcW w:w="942" w:type="dxa"/>
          </w:tcPr>
          <w:p w14:paraId="2FC32240" w14:textId="77777777" w:rsidR="00556181" w:rsidRPr="001D386E" w:rsidRDefault="00556181" w:rsidP="00556181">
            <w:pPr>
              <w:pStyle w:val="TAC"/>
              <w:rPr>
                <w:rFonts w:cs="Arial"/>
              </w:rPr>
            </w:pPr>
          </w:p>
        </w:tc>
        <w:tc>
          <w:tcPr>
            <w:tcW w:w="1067" w:type="dxa"/>
          </w:tcPr>
          <w:p w14:paraId="6C05ADA4" w14:textId="77777777" w:rsidR="00556181" w:rsidRPr="001D386E" w:rsidRDefault="00556181" w:rsidP="00556181">
            <w:pPr>
              <w:pStyle w:val="TAC"/>
              <w:rPr>
                <w:rFonts w:cs="Arial"/>
              </w:rPr>
            </w:pPr>
          </w:p>
        </w:tc>
        <w:tc>
          <w:tcPr>
            <w:tcW w:w="875" w:type="dxa"/>
          </w:tcPr>
          <w:p w14:paraId="30E355DB" w14:textId="160394C0" w:rsidR="00556181" w:rsidRPr="001D386E" w:rsidRDefault="00556181" w:rsidP="00556181">
            <w:pPr>
              <w:pStyle w:val="TAC"/>
              <w:rPr>
                <w:rFonts w:cs="Arial"/>
              </w:rPr>
            </w:pPr>
            <w:r w:rsidRPr="001D386E">
              <w:rPr>
                <w:rFonts w:cs="Arial"/>
              </w:rPr>
              <w:t>23</w:t>
            </w:r>
          </w:p>
        </w:tc>
        <w:tc>
          <w:tcPr>
            <w:tcW w:w="1211" w:type="dxa"/>
          </w:tcPr>
          <w:p w14:paraId="1C616DFB" w14:textId="226E5727" w:rsidR="00556181" w:rsidRDefault="00556181" w:rsidP="00556181">
            <w:pPr>
              <w:pStyle w:val="TAC"/>
              <w:rPr>
                <w:rFonts w:cs="Arial"/>
              </w:rPr>
            </w:pPr>
            <w:r>
              <w:rPr>
                <w:rFonts w:cs="Arial"/>
              </w:rPr>
              <w:t>+2/-</w:t>
            </w:r>
            <w:r>
              <w:rPr>
                <w:rFonts w:cs="Arial"/>
                <w:lang w:eastAsia="zh-CN"/>
              </w:rPr>
              <w:t>2</w:t>
            </w:r>
            <w:r>
              <w:rPr>
                <w:rFonts w:cs="Arial"/>
                <w:vertAlign w:val="superscript"/>
              </w:rPr>
              <w:t>1</w:t>
            </w:r>
          </w:p>
        </w:tc>
        <w:tc>
          <w:tcPr>
            <w:tcW w:w="921" w:type="dxa"/>
          </w:tcPr>
          <w:p w14:paraId="60C4EB3B" w14:textId="77777777" w:rsidR="00556181" w:rsidRPr="001D386E" w:rsidRDefault="00556181" w:rsidP="00556181">
            <w:pPr>
              <w:pStyle w:val="TAC"/>
              <w:rPr>
                <w:rFonts w:cs="Arial"/>
              </w:rPr>
            </w:pPr>
          </w:p>
        </w:tc>
        <w:tc>
          <w:tcPr>
            <w:tcW w:w="1208" w:type="dxa"/>
          </w:tcPr>
          <w:p w14:paraId="7D812759" w14:textId="77777777" w:rsidR="00556181" w:rsidRPr="001D386E" w:rsidRDefault="00556181" w:rsidP="0055618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741" w:name="_Toc59649984"/>
      <w:bookmarkStart w:id="742" w:name="_Toc61357248"/>
      <w:bookmarkStart w:id="743" w:name="_Toc61359022"/>
      <w:bookmarkStart w:id="744" w:name="_Toc67915959"/>
      <w:bookmarkStart w:id="745" w:name="_Toc75533503"/>
      <w:bookmarkStart w:id="746" w:name="_Toc75819389"/>
      <w:bookmarkStart w:id="747" w:name="_Toc76508233"/>
      <w:bookmarkStart w:id="748" w:name="_Toc76717183"/>
      <w:bookmarkStart w:id="749" w:name="_Toc83293824"/>
      <w:bookmarkStart w:id="750" w:name="_Toc84334863"/>
      <w:r w:rsidRPr="001C0CC4">
        <w:t>6.2A.1.2</w:t>
      </w:r>
      <w:r w:rsidRPr="001C0CC4">
        <w:tab/>
      </w:r>
      <w:bookmarkStart w:id="751" w:name="_Toc21344259"/>
      <w:bookmarkStart w:id="752" w:name="_Toc29801745"/>
      <w:bookmarkStart w:id="753" w:name="_Toc29802169"/>
      <w:bookmarkStart w:id="754" w:name="_Toc29802794"/>
      <w:bookmarkStart w:id="755" w:name="_Toc36107536"/>
      <w:bookmarkStart w:id="756" w:name="_Toc37251302"/>
      <w:bookmarkStart w:id="757" w:name="_Toc45888105"/>
      <w:bookmarkStart w:id="758" w:name="_Toc45888704"/>
      <w:bookmarkEnd w:id="732"/>
      <w:bookmarkEnd w:id="733"/>
      <w:bookmarkEnd w:id="734"/>
      <w:bookmarkEnd w:id="735"/>
      <w:bookmarkEnd w:id="736"/>
      <w:bookmarkEnd w:id="737"/>
      <w:bookmarkEnd w:id="738"/>
      <w:bookmarkEnd w:id="739"/>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741"/>
      <w:bookmarkEnd w:id="742"/>
      <w:bookmarkEnd w:id="743"/>
      <w:bookmarkEnd w:id="744"/>
      <w:bookmarkEnd w:id="745"/>
      <w:bookmarkEnd w:id="746"/>
      <w:bookmarkEnd w:id="747"/>
      <w:bookmarkEnd w:id="748"/>
      <w:bookmarkEnd w:id="749"/>
      <w:bookmarkEnd w:id="750"/>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bookmarkStart w:id="759" w:name="_CRTable6_2A_1_21"/>
      <w:r>
        <w:t xml:space="preserve">Table </w:t>
      </w:r>
      <w:bookmarkEnd w:id="759"/>
      <w:r>
        <w:t>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0960DE6" w:rsidR="00B757ED" w:rsidRPr="001D386E" w:rsidRDefault="001E5D4C" w:rsidP="00B757ED">
            <w:pPr>
              <w:pStyle w:val="TAH"/>
              <w:rPr>
                <w:rFonts w:cs="Arial"/>
              </w:rPr>
            </w:pPr>
            <w:r w:rsidRPr="00194AC6">
              <w:rPr>
                <w:rFonts w:cs="Arial"/>
              </w:rPr>
              <w:t xml:space="preserve">Class </w:t>
            </w:r>
            <w:r>
              <w:rPr>
                <w:rFonts w:cs="Arial"/>
              </w:rPr>
              <w:t>5</w:t>
            </w:r>
            <w:r w:rsidRPr="00194AC6">
              <w:rPr>
                <w:rFonts w:cs="Arial"/>
              </w:rPr>
              <w:t xml:space="preserve">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60" w:name="_Toc59649985"/>
      <w:bookmarkStart w:id="761" w:name="_Toc61357249"/>
      <w:bookmarkStart w:id="762" w:name="_Toc61359023"/>
      <w:bookmarkStart w:id="763" w:name="_Toc67915960"/>
      <w:bookmarkStart w:id="764" w:name="_Toc75533504"/>
      <w:bookmarkStart w:id="765" w:name="_Toc75819390"/>
      <w:bookmarkStart w:id="766" w:name="_Toc76508234"/>
      <w:bookmarkStart w:id="767" w:name="_Toc76717184"/>
      <w:bookmarkStart w:id="768" w:name="_Toc83293825"/>
      <w:bookmarkStart w:id="769" w:name="_Toc84334864"/>
      <w:r w:rsidRPr="001C0CC4">
        <w:t>6.2A.1.3</w:t>
      </w:r>
      <w:r w:rsidRPr="001C0CC4">
        <w:tab/>
        <w:t>UE maximum output power for Inter-band CA</w:t>
      </w:r>
      <w:bookmarkEnd w:id="751"/>
      <w:bookmarkEnd w:id="752"/>
      <w:bookmarkEnd w:id="753"/>
      <w:bookmarkEnd w:id="754"/>
      <w:bookmarkEnd w:id="755"/>
      <w:bookmarkEnd w:id="756"/>
      <w:bookmarkEnd w:id="757"/>
      <w:bookmarkEnd w:id="758"/>
      <w:bookmarkEnd w:id="760"/>
      <w:bookmarkEnd w:id="761"/>
      <w:bookmarkEnd w:id="762"/>
      <w:bookmarkEnd w:id="763"/>
      <w:bookmarkEnd w:id="764"/>
      <w:bookmarkEnd w:id="765"/>
      <w:bookmarkEnd w:id="766"/>
      <w:bookmarkEnd w:id="767"/>
      <w:bookmarkEnd w:id="768"/>
      <w:bookmarkEnd w:id="769"/>
    </w:p>
    <w:p w14:paraId="24325463" w14:textId="77777777" w:rsidR="00813591" w:rsidRDefault="00813591" w:rsidP="00813591">
      <w:bookmarkStart w:id="770"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p w14:paraId="69A91C5C" w14:textId="77777777" w:rsidR="00DC7196" w:rsidRPr="001C0CC4" w:rsidRDefault="00DC7196" w:rsidP="00DC7196">
      <w:pPr>
        <w:pStyle w:val="TH"/>
      </w:pPr>
      <w:bookmarkStart w:id="771" w:name="_CRTable6_2A_1_31UEPowerClassforuplinki"/>
      <w:bookmarkEnd w:id="770"/>
      <w:r w:rsidRPr="001C0CC4">
        <w:lastRenderedPageBreak/>
        <w:t xml:space="preserve">Table </w:t>
      </w:r>
      <w:bookmarkEnd w:id="771"/>
      <w:r w:rsidRPr="001C0CC4">
        <w:t>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AB06AE">
        <w:trPr>
          <w:trHeight w:val="187"/>
          <w:tblHeader/>
        </w:trPr>
        <w:tc>
          <w:tcPr>
            <w:tcW w:w="1596" w:type="dxa"/>
          </w:tcPr>
          <w:p w14:paraId="17B1E4D8" w14:textId="77777777" w:rsidR="00DC7196" w:rsidRDefault="00FB01BE" w:rsidP="00DC7196">
            <w:pPr>
              <w:pStyle w:val="TAH"/>
            </w:pPr>
            <w:r>
              <w:lastRenderedPageBreak/>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21AF2CDB" w:rsidR="00DC7196" w:rsidRDefault="001E5D4C" w:rsidP="00DC7196">
            <w:pPr>
              <w:pStyle w:val="TAH"/>
            </w:pPr>
            <w:r w:rsidRPr="00194AC6">
              <w:t xml:space="preserve">Class </w:t>
            </w:r>
            <w:r>
              <w:t>5</w:t>
            </w:r>
            <w:r w:rsidRPr="00194AC6">
              <w:t xml:space="preserve">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72" w:name="OLE_LINK22"/>
            <w:r>
              <w:rPr>
                <w:rFonts w:hint="eastAsia"/>
                <w:lang w:val="en-US" w:eastAsia="zh-CN"/>
              </w:rPr>
              <w:t>CA_n8A-n79A</w:t>
            </w:r>
            <w:bookmarkEnd w:id="772"/>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80FE7" w14:paraId="5D553F53" w14:textId="77777777" w:rsidTr="00C66A80">
        <w:trPr>
          <w:trHeight w:val="187"/>
        </w:trPr>
        <w:tc>
          <w:tcPr>
            <w:tcW w:w="1596" w:type="dxa"/>
            <w:tcBorders>
              <w:top w:val="single" w:sz="4" w:space="0" w:color="auto"/>
              <w:left w:val="single" w:sz="4" w:space="0" w:color="auto"/>
              <w:bottom w:val="single" w:sz="4" w:space="0" w:color="auto"/>
              <w:right w:val="single" w:sz="4" w:space="0" w:color="auto"/>
            </w:tcBorders>
          </w:tcPr>
          <w:p w14:paraId="52734900" w14:textId="0171C863" w:rsidR="00780FE7" w:rsidRDefault="00780FE7" w:rsidP="00780FE7">
            <w:pPr>
              <w:pStyle w:val="TAC"/>
              <w:rPr>
                <w:rFonts w:eastAsia="PMingLiU" w:cs="Arial"/>
                <w:szCs w:val="18"/>
                <w:lang w:eastAsia="zh-TW"/>
              </w:rPr>
            </w:pPr>
            <w:r>
              <w:rPr>
                <w:rFonts w:eastAsia="PMingLiU" w:cs="Arial"/>
                <w:szCs w:val="18"/>
                <w:lang w:eastAsia="zh-TW"/>
              </w:rPr>
              <w:t>CA_n25A-n71A</w:t>
            </w:r>
          </w:p>
        </w:tc>
        <w:tc>
          <w:tcPr>
            <w:tcW w:w="972" w:type="dxa"/>
            <w:tcBorders>
              <w:top w:val="single" w:sz="4" w:space="0" w:color="auto"/>
              <w:left w:val="single" w:sz="4" w:space="0" w:color="auto"/>
              <w:bottom w:val="single" w:sz="4" w:space="0" w:color="auto"/>
              <w:right w:val="single" w:sz="4" w:space="0" w:color="auto"/>
            </w:tcBorders>
          </w:tcPr>
          <w:p w14:paraId="2BC4776B"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2B26055C"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6CA86AD1"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416D04F"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4A422E41" w14:textId="05212E39" w:rsidR="00780FE7" w:rsidRDefault="00780FE7" w:rsidP="00780FE7">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67F55F5C" w14:textId="64F6F348" w:rsidR="00780FE7" w:rsidRDefault="00780FE7" w:rsidP="00780FE7">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4B582DE7"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0E5DCD3" w14:textId="77777777" w:rsidR="00780FE7" w:rsidRDefault="00780FE7" w:rsidP="00780FE7">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lastRenderedPageBreak/>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73" w:name="_Toc45888106"/>
      <w:bookmarkStart w:id="774" w:name="_Toc45888705"/>
      <w:bookmarkStart w:id="775" w:name="_Toc59649986"/>
      <w:bookmarkStart w:id="776" w:name="_Toc61357250"/>
      <w:bookmarkStart w:id="777" w:name="_Toc61359024"/>
      <w:bookmarkStart w:id="778" w:name="_Toc67915961"/>
      <w:bookmarkStart w:id="779" w:name="_Toc75533505"/>
      <w:bookmarkStart w:id="780" w:name="_Toc75819391"/>
      <w:bookmarkStart w:id="781" w:name="_Toc76508235"/>
      <w:bookmarkStart w:id="782" w:name="_Toc76717185"/>
      <w:bookmarkStart w:id="783" w:name="_Toc83293826"/>
      <w:bookmarkStart w:id="784" w:name="_Toc84334865"/>
      <w:bookmarkStart w:id="785" w:name="_Toc21344260"/>
      <w:bookmarkStart w:id="786" w:name="_Toc29801746"/>
      <w:bookmarkStart w:id="787" w:name="_Toc29802170"/>
      <w:bookmarkStart w:id="788" w:name="_Toc29802795"/>
      <w:bookmarkStart w:id="789" w:name="_Toc36107537"/>
      <w:bookmarkStart w:id="790" w:name="_Toc37251303"/>
      <w:r>
        <w:t>6.2A.1.4</w:t>
      </w:r>
      <w:r>
        <w:tab/>
      </w:r>
      <w:bookmarkEnd w:id="773"/>
      <w:bookmarkEnd w:id="774"/>
      <w:r>
        <w:t>Void</w:t>
      </w:r>
      <w:bookmarkEnd w:id="775"/>
      <w:bookmarkEnd w:id="776"/>
      <w:bookmarkEnd w:id="777"/>
      <w:bookmarkEnd w:id="778"/>
      <w:bookmarkEnd w:id="779"/>
      <w:bookmarkEnd w:id="780"/>
      <w:bookmarkEnd w:id="781"/>
      <w:bookmarkEnd w:id="782"/>
      <w:bookmarkEnd w:id="783"/>
      <w:bookmarkEnd w:id="784"/>
    </w:p>
    <w:p w14:paraId="305721BD" w14:textId="129B7D0C" w:rsidR="003339C1" w:rsidRPr="001335A9" w:rsidRDefault="00782BFB" w:rsidP="00434294">
      <w:pPr>
        <w:pStyle w:val="Heading4"/>
      </w:pPr>
      <w:bookmarkStart w:id="791" w:name="_Toc45888107"/>
      <w:bookmarkStart w:id="792" w:name="_Toc45888706"/>
      <w:bookmarkStart w:id="793" w:name="_Toc59649987"/>
      <w:bookmarkStart w:id="794" w:name="_Toc61357251"/>
      <w:bookmarkStart w:id="795" w:name="_Toc61359025"/>
      <w:bookmarkStart w:id="796" w:name="_Toc67915962"/>
      <w:bookmarkStart w:id="797" w:name="_Toc75533506"/>
      <w:bookmarkStart w:id="798" w:name="_Toc75819392"/>
      <w:bookmarkStart w:id="799" w:name="_Toc76508236"/>
      <w:bookmarkStart w:id="800" w:name="_Toc76717186"/>
      <w:bookmarkStart w:id="801" w:name="_Toc83293827"/>
      <w:bookmarkStart w:id="802" w:name="_Toc84334866"/>
      <w:r>
        <w:t>6.2A.1.5</w:t>
      </w:r>
      <w:r>
        <w:tab/>
      </w:r>
      <w:bookmarkEnd w:id="791"/>
      <w:bookmarkEnd w:id="792"/>
      <w:r>
        <w:t>Void</w:t>
      </w:r>
      <w:bookmarkEnd w:id="793"/>
      <w:bookmarkEnd w:id="794"/>
      <w:bookmarkEnd w:id="795"/>
      <w:bookmarkEnd w:id="796"/>
      <w:bookmarkEnd w:id="797"/>
      <w:bookmarkEnd w:id="798"/>
      <w:bookmarkEnd w:id="799"/>
      <w:bookmarkEnd w:id="800"/>
      <w:bookmarkEnd w:id="801"/>
      <w:bookmarkEnd w:id="802"/>
    </w:p>
    <w:p w14:paraId="4CABD3EB" w14:textId="5A48866C" w:rsidR="00DC7196" w:rsidRPr="001C0CC4" w:rsidRDefault="00DC7196" w:rsidP="00434294">
      <w:pPr>
        <w:pStyle w:val="Heading3"/>
      </w:pPr>
      <w:bookmarkStart w:id="803" w:name="_Toc45888108"/>
      <w:bookmarkStart w:id="804" w:name="_Toc45888707"/>
      <w:bookmarkStart w:id="805" w:name="_Toc59649988"/>
      <w:bookmarkStart w:id="806" w:name="_Toc61357252"/>
      <w:bookmarkStart w:id="807" w:name="_Toc61359026"/>
      <w:bookmarkStart w:id="808" w:name="_Toc67915963"/>
      <w:bookmarkStart w:id="809" w:name="_Toc75533507"/>
      <w:bookmarkStart w:id="810" w:name="_Toc75819393"/>
      <w:bookmarkStart w:id="811" w:name="_Toc76508237"/>
      <w:bookmarkStart w:id="812" w:name="_Toc76717187"/>
      <w:bookmarkStart w:id="813" w:name="_Toc83293828"/>
      <w:bookmarkStart w:id="814" w:name="_Toc84334867"/>
      <w:r w:rsidRPr="001C0CC4">
        <w:t>6.2A.2</w:t>
      </w:r>
      <w:r w:rsidRPr="001C0CC4">
        <w:tab/>
        <w:t>UE maximum output power reduction for CA</w:t>
      </w:r>
      <w:bookmarkEnd w:id="785"/>
      <w:bookmarkEnd w:id="786"/>
      <w:bookmarkEnd w:id="787"/>
      <w:bookmarkEnd w:id="788"/>
      <w:bookmarkEnd w:id="789"/>
      <w:bookmarkEnd w:id="790"/>
      <w:bookmarkEnd w:id="803"/>
      <w:bookmarkEnd w:id="804"/>
      <w:bookmarkEnd w:id="805"/>
      <w:bookmarkEnd w:id="806"/>
      <w:bookmarkEnd w:id="807"/>
      <w:bookmarkEnd w:id="808"/>
      <w:bookmarkEnd w:id="809"/>
      <w:bookmarkEnd w:id="810"/>
      <w:bookmarkEnd w:id="811"/>
      <w:bookmarkEnd w:id="812"/>
      <w:bookmarkEnd w:id="813"/>
      <w:bookmarkEnd w:id="814"/>
    </w:p>
    <w:p w14:paraId="3D77A662" w14:textId="77777777" w:rsidR="00782BFB" w:rsidRDefault="00782BFB" w:rsidP="00434294">
      <w:pPr>
        <w:pStyle w:val="Heading4"/>
      </w:pPr>
      <w:bookmarkStart w:id="815" w:name="_Toc21344261"/>
      <w:bookmarkStart w:id="816" w:name="_Toc29801747"/>
      <w:bookmarkStart w:id="817" w:name="_Toc29802171"/>
      <w:bookmarkStart w:id="818" w:name="_Toc29802796"/>
      <w:bookmarkStart w:id="819" w:name="_Toc36107538"/>
      <w:bookmarkStart w:id="820" w:name="_Toc37251304"/>
      <w:bookmarkStart w:id="821" w:name="_Toc45888109"/>
      <w:bookmarkStart w:id="822" w:name="_Toc45888708"/>
      <w:bookmarkStart w:id="823" w:name="_Toc59649989"/>
      <w:bookmarkStart w:id="824" w:name="_Toc61357253"/>
      <w:bookmarkStart w:id="825" w:name="_Toc61359027"/>
      <w:bookmarkStart w:id="826" w:name="_Toc67915964"/>
      <w:bookmarkStart w:id="827" w:name="_Toc75533508"/>
      <w:bookmarkStart w:id="828" w:name="_Toc75819394"/>
      <w:bookmarkStart w:id="829" w:name="_Toc76508238"/>
      <w:bookmarkStart w:id="830" w:name="_Toc76717188"/>
      <w:bookmarkStart w:id="831" w:name="_Toc83293829"/>
      <w:bookmarkStart w:id="832" w:name="_Toc84334868"/>
      <w:bookmarkStart w:id="833" w:name="_Toc21344262"/>
      <w:bookmarkStart w:id="834" w:name="_Toc29801748"/>
      <w:bookmarkStart w:id="835" w:name="_Toc29802172"/>
      <w:bookmarkStart w:id="836" w:name="_Toc29802797"/>
      <w:bookmarkStart w:id="837" w:name="_Toc36107539"/>
      <w:bookmarkStart w:id="838" w:name="_Toc37251305"/>
      <w:bookmarkStart w:id="839" w:name="_Toc45888110"/>
      <w:bookmarkStart w:id="840" w:name="_Toc45888709"/>
      <w:r w:rsidRPr="001C0CC4">
        <w:t>6.2A.2.1</w:t>
      </w:r>
      <w:r w:rsidRPr="001C0CC4">
        <w:tab/>
      </w:r>
      <w:bookmarkEnd w:id="815"/>
      <w:bookmarkEnd w:id="816"/>
      <w:bookmarkEnd w:id="817"/>
      <w:bookmarkEnd w:id="818"/>
      <w:bookmarkEnd w:id="819"/>
      <w:bookmarkEnd w:id="820"/>
      <w:bookmarkEnd w:id="821"/>
      <w:bookmarkEnd w:id="822"/>
      <w:r>
        <w:tab/>
      </w:r>
      <w:r w:rsidRPr="001C0CC4">
        <w:t xml:space="preserve">UE maximum output power reduction for </w:t>
      </w:r>
      <w:r>
        <w:t>Intra</w:t>
      </w:r>
      <w:r w:rsidRPr="001C0CC4">
        <w:t xml:space="preserve">-band </w:t>
      </w:r>
      <w:r>
        <w:t xml:space="preserve">contiguous </w:t>
      </w:r>
      <w:r w:rsidRPr="001C0CC4">
        <w:t>CA</w:t>
      </w:r>
      <w:bookmarkEnd w:id="823"/>
      <w:bookmarkEnd w:id="824"/>
      <w:bookmarkEnd w:id="825"/>
      <w:bookmarkEnd w:id="826"/>
      <w:bookmarkEnd w:id="827"/>
      <w:bookmarkEnd w:id="828"/>
      <w:bookmarkEnd w:id="829"/>
      <w:bookmarkEnd w:id="830"/>
      <w:bookmarkEnd w:id="831"/>
      <w:bookmarkEnd w:id="832"/>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29149550" w14:textId="1737D24C" w:rsidR="008E5824" w:rsidRDefault="00B12A47" w:rsidP="008E5824">
      <w:r w:rsidRPr="00CB62BE">
        <w:t xml:space="preserve">In case the modulation format </w:t>
      </w:r>
      <w:r>
        <w:t xml:space="preserve">or waveform type </w:t>
      </w:r>
      <w:r w:rsidRPr="00CB62BE">
        <w:t xml:space="preserve">is different on different component carriers then the </w:t>
      </w:r>
      <w:r w:rsidRPr="001125F5">
        <w:t xml:space="preserve">requirement is set by rules applied to the waveform type </w:t>
      </w:r>
      <w:r>
        <w:t xml:space="preserve">(DFT-s-OFDM or CP-OFDM) </w:t>
      </w:r>
      <w:r w:rsidRPr="001125F5">
        <w:t>and modulation order used in the configuration with the largest MPR.</w:t>
      </w:r>
      <w:r w:rsidRPr="00CB62BE">
        <w:t>.</w:t>
      </w:r>
    </w:p>
    <w:p w14:paraId="15B0E6D2" w14:textId="03B2DED5" w:rsidR="008E5824" w:rsidRPr="008C0EFD" w:rsidRDefault="008E5824" w:rsidP="008E5824">
      <w:pPr>
        <w:spacing w:after="0"/>
      </w:pPr>
      <w:r>
        <w:t>U</w:t>
      </w:r>
      <w:r w:rsidRPr="006303EC">
        <w:t xml:space="preserve">nless otherwise specified, pi/2 BPSK </w:t>
      </w:r>
      <w:r>
        <w:t>in following 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bookmarkStart w:id="841" w:name="_CRTable6_2A_2_11"/>
      <w:r w:rsidRPr="00CB62BE">
        <w:t xml:space="preserve">Table </w:t>
      </w:r>
      <w:bookmarkEnd w:id="841"/>
      <w:r w:rsidRPr="00CB62BE">
        <w:t>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lastRenderedPageBreak/>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70375615" w14:textId="2AC2E672" w:rsidR="00782BFB" w:rsidRDefault="0085546D"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r w:rsidRPr="007110F4">
        <w:t>,</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bookmarkStart w:id="842" w:name="_CRTable6_2A_2_12"/>
      <w:r w:rsidRPr="00CB62BE">
        <w:t xml:space="preserve">Table </w:t>
      </w:r>
      <w:bookmarkEnd w:id="842"/>
      <w:r w:rsidRPr="00CB62BE">
        <w:t>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4CEC118E" w14:textId="2068E763" w:rsidR="0085546D" w:rsidRDefault="00782BFB" w:rsidP="00782BFB">
      <w:pPr>
        <w:rPr>
          <w:vertAlign w:val="subscript"/>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2</w:t>
      </w:r>
    </w:p>
    <w:p w14:paraId="62DB1E69" w14:textId="42B24ACA" w:rsidR="00782BFB" w:rsidRPr="007324D8" w:rsidRDefault="00782BFB" w:rsidP="00782BFB">
      <w:pPr>
        <w:rPr>
          <w:lang w:val="en-US"/>
        </w:rPr>
      </w:pP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677346E2" w14:textId="4B2B8464" w:rsidR="00200F3C" w:rsidRPr="00A1115A" w:rsidRDefault="00200F3C" w:rsidP="00200F3C">
      <w:pPr>
        <w:rPr>
          <w:lang w:val="en-US"/>
        </w:rPr>
      </w:pPr>
      <w:r w:rsidRPr="00A1115A">
        <w:t>BW</w:t>
      </w:r>
      <w:r w:rsidRPr="00A1115A">
        <w:rPr>
          <w:vertAlign w:val="subscript"/>
        </w:rPr>
        <w:t>gap</w:t>
      </w:r>
      <w:r w:rsidRPr="00A1115A">
        <w:t xml:space="preserve"> is the bandwidth of the gap between</w:t>
      </w:r>
      <w:r>
        <w:t xml:space="preserve"> the upper edge of the Transmission Bandwidth Configuration</w:t>
      </w:r>
      <w:r w:rsidRPr="00A1115A">
        <w:t xml:space="preserve"> N</w:t>
      </w:r>
      <w:r w:rsidRPr="00A1115A">
        <w:rPr>
          <w:vertAlign w:val="subscript"/>
        </w:rPr>
        <w:t>RB1</w:t>
      </w:r>
      <w:r w:rsidRPr="00A1115A">
        <w:t xml:space="preserve"> </w:t>
      </w:r>
      <w:r>
        <w:t xml:space="preserve">of CC1 </w:t>
      </w:r>
      <w:r w:rsidRPr="00A1115A">
        <w:t xml:space="preserve">and </w:t>
      </w:r>
      <w:r>
        <w:t xml:space="preserve">the lower edge of the Transmisson Bandwidth Configuration </w:t>
      </w:r>
      <w:r w:rsidRPr="00A1115A">
        <w:t>N</w:t>
      </w:r>
      <w:r w:rsidRPr="00A1115A">
        <w:rPr>
          <w:vertAlign w:val="subscript"/>
        </w:rPr>
        <w:t>RB2</w:t>
      </w:r>
      <w:r w:rsidRPr="00A1115A">
        <w:t xml:space="preserve"> </w:t>
      </w:r>
      <w:r>
        <w:t xml:space="preserve">of </w:t>
      </w:r>
      <w:r w:rsidRPr="00A1115A">
        <w:t>CC2.</w:t>
      </w:r>
    </w:p>
    <w:p w14:paraId="66271C90" w14:textId="5F82CF43" w:rsidR="00782BFB" w:rsidRPr="007324D8" w:rsidRDefault="00200F3C" w:rsidP="00200F3C">
      <w:pPr>
        <w:rPr>
          <w:lang w:val="en-US" w:eastAsia="zh-CN"/>
        </w:rPr>
      </w:pPr>
      <w:r w:rsidRPr="00A1115A">
        <w:rPr>
          <w:lang w:eastAsia="zh-CN"/>
        </w:rPr>
        <w:t xml:space="preserve">In contiguous CA, a non-contiguous RB allocation is a non-contiguous outer 1 RB allocation </w:t>
      </w:r>
      <w:r>
        <w:rPr>
          <w:lang w:eastAsia="zh-CN"/>
        </w:rPr>
        <w:t>when it is not satisfying inner allocation conditions and when</w:t>
      </w:r>
      <w:r w:rsidRPr="00A1115A">
        <w:rPr>
          <w:lang w:eastAsia="zh-CN"/>
        </w:rPr>
        <w:t xml:space="preserve">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lastRenderedPageBreak/>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843" w:name="_Toc59649990"/>
      <w:bookmarkStart w:id="844" w:name="_Toc61357254"/>
      <w:bookmarkStart w:id="845" w:name="_Toc61359028"/>
      <w:bookmarkStart w:id="846" w:name="_Toc67915965"/>
      <w:bookmarkStart w:id="847" w:name="_Toc75533509"/>
      <w:bookmarkStart w:id="848" w:name="_Toc75819395"/>
      <w:bookmarkStart w:id="849" w:name="_Toc76508239"/>
      <w:bookmarkStart w:id="850" w:name="_Toc76717189"/>
      <w:bookmarkStart w:id="851" w:name="_Toc83293830"/>
      <w:bookmarkStart w:id="852" w:name="_Toc84334869"/>
      <w:r w:rsidRPr="001C0CC4">
        <w:t>6.2A.2.2</w:t>
      </w:r>
      <w:r w:rsidRPr="001C0CC4">
        <w:tab/>
      </w:r>
      <w:bookmarkEnd w:id="833"/>
      <w:bookmarkEnd w:id="834"/>
      <w:bookmarkEnd w:id="835"/>
      <w:bookmarkEnd w:id="836"/>
      <w:bookmarkEnd w:id="837"/>
      <w:bookmarkEnd w:id="838"/>
      <w:bookmarkEnd w:id="839"/>
      <w:bookmarkEnd w:id="840"/>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843"/>
      <w:bookmarkEnd w:id="844"/>
      <w:bookmarkEnd w:id="845"/>
      <w:bookmarkEnd w:id="846"/>
      <w:bookmarkEnd w:id="847"/>
      <w:bookmarkEnd w:id="848"/>
      <w:bookmarkEnd w:id="849"/>
      <w:bookmarkEnd w:id="850"/>
      <w:bookmarkEnd w:id="851"/>
      <w:bookmarkEnd w:id="852"/>
    </w:p>
    <w:p w14:paraId="478B3713" w14:textId="77777777" w:rsidR="00CA7C47" w:rsidRDefault="00CA7C47" w:rsidP="00CA7C47">
      <w:pPr>
        <w:pStyle w:val="Heading5"/>
        <w:rPr>
          <w:rFonts w:eastAsiaTheme="minorEastAsia"/>
          <w:lang w:eastAsia="zh-CN"/>
        </w:rPr>
      </w:pPr>
      <w:bookmarkStart w:id="853" w:name="_Toc59649991"/>
      <w:bookmarkStart w:id="854" w:name="_Toc61357255"/>
      <w:bookmarkStart w:id="855" w:name="_Toc61359029"/>
      <w:bookmarkStart w:id="856" w:name="_Toc67915966"/>
      <w:bookmarkStart w:id="857" w:name="_Toc75533510"/>
      <w:bookmarkStart w:id="858" w:name="_Toc75819396"/>
      <w:bookmarkStart w:id="859" w:name="_Toc76508240"/>
      <w:bookmarkStart w:id="860" w:name="_Toc76717190"/>
      <w:bookmarkStart w:id="861" w:name="_Toc83293831"/>
      <w:bookmarkStart w:id="862"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36142797" w:rsidR="00CA7C47" w:rsidRDefault="00282F0E" w:rsidP="00CA7C47">
      <w:pPr>
        <w:pStyle w:val="B10"/>
        <w:rPr>
          <w:vertAlign w:val="subscript"/>
          <w:lang w:eastAsia="zh-CN"/>
        </w:rPr>
      </w:pPr>
      <w:r>
        <w:rPr>
          <w:lang w:bidi="bn-IN"/>
        </w:rPr>
        <w:t>-</w:t>
      </w:r>
      <w:r>
        <w:rPr>
          <w:lang w:bidi="bn-IN"/>
        </w:rPr>
        <w:tab/>
      </w:r>
      <w:bookmarkStart w:id="863" w:name="OLE_LINK18"/>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bookmarkEnd w:id="863"/>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853"/>
    <w:bookmarkEnd w:id="854"/>
    <w:bookmarkEnd w:id="855"/>
    <w:bookmarkEnd w:id="856"/>
    <w:bookmarkEnd w:id="857"/>
    <w:bookmarkEnd w:id="858"/>
    <w:bookmarkEnd w:id="859"/>
    <w:bookmarkEnd w:id="860"/>
    <w:bookmarkEnd w:id="861"/>
    <w:bookmarkEnd w:id="862"/>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lastRenderedPageBreak/>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64" w:name="_Toc59649992"/>
      <w:bookmarkStart w:id="865" w:name="_Toc61357256"/>
      <w:bookmarkStart w:id="866" w:name="_Toc61359030"/>
      <w:bookmarkStart w:id="867" w:name="_Toc67915967"/>
      <w:bookmarkStart w:id="868" w:name="_Toc75533511"/>
      <w:bookmarkStart w:id="869" w:name="_Toc75819397"/>
      <w:bookmarkStart w:id="870" w:name="_Toc76508241"/>
      <w:bookmarkStart w:id="871" w:name="_Toc76717191"/>
      <w:bookmarkStart w:id="872" w:name="_Toc83293832"/>
      <w:bookmarkStart w:id="873" w:name="_Toc84334871"/>
      <w:r>
        <w:rPr>
          <w:rFonts w:eastAsiaTheme="minorEastAsia"/>
          <w:lang w:eastAsia="zh-CN"/>
        </w:rPr>
        <w:t>6.2A.2.2.2</w:t>
      </w:r>
      <w:r>
        <w:rPr>
          <w:rFonts w:eastAsiaTheme="minorEastAsia"/>
          <w:lang w:eastAsia="zh-CN"/>
        </w:rPr>
        <w:tab/>
        <w:t>MPR to meet -13dBm/MHz</w:t>
      </w:r>
      <w:bookmarkEnd w:id="864"/>
      <w:bookmarkEnd w:id="865"/>
      <w:bookmarkEnd w:id="866"/>
      <w:bookmarkEnd w:id="867"/>
      <w:bookmarkEnd w:id="868"/>
      <w:bookmarkEnd w:id="869"/>
      <w:bookmarkEnd w:id="870"/>
      <w:bookmarkEnd w:id="871"/>
      <w:bookmarkEnd w:id="872"/>
      <w:bookmarkEnd w:id="873"/>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74" w:name="_Toc21344263"/>
      <w:bookmarkStart w:id="875" w:name="_Toc29801749"/>
      <w:bookmarkStart w:id="876" w:name="_Toc29802173"/>
      <w:bookmarkStart w:id="877" w:name="_Toc29802798"/>
      <w:bookmarkStart w:id="878" w:name="_Toc36107540"/>
      <w:bookmarkStart w:id="879" w:name="_Toc37251306"/>
      <w:bookmarkStart w:id="880" w:name="_Toc45888111"/>
      <w:bookmarkStart w:id="881" w:name="_Toc45888710"/>
      <w:bookmarkStart w:id="882" w:name="_Toc59649993"/>
      <w:bookmarkStart w:id="883" w:name="_Toc61357257"/>
      <w:bookmarkStart w:id="884" w:name="_Toc61359031"/>
      <w:bookmarkStart w:id="885" w:name="_Toc67915968"/>
      <w:bookmarkStart w:id="886" w:name="_Toc75533512"/>
      <w:bookmarkStart w:id="887" w:name="_Toc75819398"/>
      <w:bookmarkStart w:id="888" w:name="_Toc76508242"/>
      <w:bookmarkStart w:id="889" w:name="_Toc76717192"/>
      <w:bookmarkStart w:id="890" w:name="_Toc83293833"/>
      <w:bookmarkStart w:id="891" w:name="_Toc84334872"/>
      <w:r w:rsidRPr="001C0CC4">
        <w:t>6.2A.2.3</w:t>
      </w:r>
      <w:r w:rsidRPr="001C0CC4">
        <w:tab/>
        <w:t>UE maximum output power reduction for Inter-band CA</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7337945C" w14:textId="77777777" w:rsidR="007111A4" w:rsidRDefault="007111A4" w:rsidP="007111A4">
      <w:pPr>
        <w:rPr>
          <w:rFonts w:eastAsia="SimSun"/>
          <w:lang w:val="en-US" w:eastAsia="zh-CN"/>
        </w:rPr>
      </w:pPr>
      <w:bookmarkStart w:id="892" w:name="_Toc45888112"/>
      <w:bookmarkStart w:id="893" w:name="_Toc45888711"/>
      <w:bookmarkStart w:id="894" w:name="_Toc59649994"/>
      <w:bookmarkStart w:id="895" w:name="_Toc61357258"/>
      <w:bookmarkStart w:id="896" w:name="_Toc61359032"/>
      <w:bookmarkStart w:id="897" w:name="_Toc67915969"/>
      <w:bookmarkStart w:id="898" w:name="_Toc75533513"/>
      <w:bookmarkStart w:id="899" w:name="_Toc75819399"/>
      <w:bookmarkStart w:id="900" w:name="_Toc76508243"/>
      <w:bookmarkStart w:id="901" w:name="_Toc76717193"/>
      <w:bookmarkStart w:id="902" w:name="_Toc21344264"/>
      <w:bookmarkStart w:id="903" w:name="_Toc29801750"/>
      <w:bookmarkStart w:id="904" w:name="_Toc29802174"/>
      <w:bookmarkStart w:id="905" w:name="_Toc29802799"/>
      <w:bookmarkStart w:id="906" w:name="_Toc36107541"/>
      <w:bookmarkStart w:id="907" w:name="_Toc37251307"/>
      <w:bookmarkStart w:id="908" w:name="_Toc45888113"/>
      <w:bookmarkStart w:id="909"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910" w:name="_Toc83293834"/>
      <w:bookmarkStart w:id="911" w:name="_Toc84334873"/>
      <w:r>
        <w:t>6.2A.2.4</w:t>
      </w:r>
      <w:r>
        <w:tab/>
      </w:r>
      <w:bookmarkEnd w:id="892"/>
      <w:bookmarkEnd w:id="893"/>
      <w:r>
        <w:t>Void</w:t>
      </w:r>
      <w:bookmarkEnd w:id="894"/>
      <w:bookmarkEnd w:id="895"/>
      <w:bookmarkEnd w:id="896"/>
      <w:bookmarkEnd w:id="897"/>
      <w:bookmarkEnd w:id="898"/>
      <w:bookmarkEnd w:id="899"/>
      <w:bookmarkEnd w:id="900"/>
      <w:bookmarkEnd w:id="901"/>
      <w:bookmarkEnd w:id="910"/>
      <w:bookmarkEnd w:id="911"/>
    </w:p>
    <w:p w14:paraId="62EF8D31" w14:textId="292AB88F" w:rsidR="00DC7196" w:rsidRPr="001C0CC4" w:rsidRDefault="00DC7196" w:rsidP="00434294">
      <w:pPr>
        <w:pStyle w:val="Heading3"/>
      </w:pPr>
      <w:bookmarkStart w:id="912" w:name="_Toc59649995"/>
      <w:bookmarkStart w:id="913" w:name="_Toc61357259"/>
      <w:bookmarkStart w:id="914" w:name="_Toc61359033"/>
      <w:bookmarkStart w:id="915" w:name="_Toc67915970"/>
      <w:bookmarkStart w:id="916" w:name="_Toc75533514"/>
      <w:bookmarkStart w:id="917" w:name="_Toc75819400"/>
      <w:bookmarkStart w:id="918" w:name="_Toc76508244"/>
      <w:bookmarkStart w:id="919" w:name="_Toc76717194"/>
      <w:bookmarkStart w:id="920" w:name="_Toc83293835"/>
      <w:bookmarkStart w:id="921" w:name="_Toc84334874"/>
      <w:r w:rsidRPr="001C0CC4">
        <w:t>6.2A.3</w:t>
      </w:r>
      <w:r w:rsidRPr="001C0CC4">
        <w:tab/>
        <w:t>UE additional maximum output power reduction for CA</w:t>
      </w:r>
      <w:bookmarkEnd w:id="902"/>
      <w:bookmarkEnd w:id="903"/>
      <w:bookmarkEnd w:id="904"/>
      <w:bookmarkEnd w:id="905"/>
      <w:bookmarkEnd w:id="906"/>
      <w:bookmarkEnd w:id="907"/>
      <w:bookmarkEnd w:id="908"/>
      <w:bookmarkEnd w:id="909"/>
      <w:bookmarkEnd w:id="912"/>
      <w:bookmarkEnd w:id="913"/>
      <w:bookmarkEnd w:id="914"/>
      <w:bookmarkEnd w:id="915"/>
      <w:bookmarkEnd w:id="916"/>
      <w:bookmarkEnd w:id="917"/>
      <w:bookmarkEnd w:id="918"/>
      <w:bookmarkEnd w:id="919"/>
      <w:bookmarkEnd w:id="920"/>
      <w:bookmarkEnd w:id="921"/>
    </w:p>
    <w:p w14:paraId="7ECD81F8" w14:textId="1756CF71" w:rsidR="009A244F" w:rsidRDefault="00DC7196" w:rsidP="00434294">
      <w:pPr>
        <w:pStyle w:val="Heading4"/>
      </w:pPr>
      <w:bookmarkStart w:id="922" w:name="_Toc21344265"/>
      <w:bookmarkStart w:id="923" w:name="_Toc29801751"/>
      <w:bookmarkStart w:id="924" w:name="_Toc29802175"/>
      <w:bookmarkStart w:id="925" w:name="_Toc29802800"/>
      <w:bookmarkStart w:id="926" w:name="_Toc36107542"/>
      <w:bookmarkStart w:id="927" w:name="_Toc37251308"/>
      <w:bookmarkStart w:id="928" w:name="_Toc45888114"/>
      <w:bookmarkStart w:id="929" w:name="_Toc45888713"/>
      <w:bookmarkStart w:id="930" w:name="_Toc59649996"/>
      <w:bookmarkStart w:id="931" w:name="_Toc61357260"/>
      <w:bookmarkStart w:id="932" w:name="_Toc61359034"/>
      <w:bookmarkStart w:id="933" w:name="_Toc67915971"/>
      <w:bookmarkStart w:id="934" w:name="_Toc75533515"/>
      <w:bookmarkStart w:id="935" w:name="_Toc75819401"/>
      <w:bookmarkStart w:id="936" w:name="_Toc76508245"/>
      <w:bookmarkStart w:id="937" w:name="_Toc76717195"/>
      <w:bookmarkStart w:id="938" w:name="_Toc83293836"/>
      <w:bookmarkStart w:id="939" w:name="_Toc84334875"/>
      <w:r w:rsidRPr="001C0CC4">
        <w:t>6.2A.3.1.1</w:t>
      </w:r>
      <w:r w:rsidRPr="001C0CC4">
        <w:tab/>
      </w:r>
      <w:bookmarkEnd w:id="922"/>
      <w:bookmarkEnd w:id="923"/>
      <w:bookmarkEnd w:id="924"/>
      <w:bookmarkEnd w:id="925"/>
      <w:bookmarkEnd w:id="926"/>
      <w:bookmarkEnd w:id="927"/>
      <w:bookmarkEnd w:id="928"/>
      <w:bookmarkEnd w:id="929"/>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930"/>
      <w:bookmarkEnd w:id="931"/>
      <w:bookmarkEnd w:id="932"/>
      <w:bookmarkEnd w:id="933"/>
      <w:bookmarkEnd w:id="934"/>
      <w:bookmarkEnd w:id="935"/>
      <w:bookmarkEnd w:id="936"/>
      <w:bookmarkEnd w:id="937"/>
      <w:bookmarkEnd w:id="938"/>
      <w:bookmarkEnd w:id="939"/>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534C6A82" w:rsidR="009A244F" w:rsidRPr="001C0CC4" w:rsidRDefault="00223A32" w:rsidP="009A244F">
      <w:r w:rsidRPr="005A5878">
        <w:lastRenderedPageBreak/>
        <w:t>To meet the additional requirements, additional maximum power reduction (A-MPR) is allowed for the maximum output power as specified in Table 6.2A.1.</w:t>
      </w:r>
      <w:r>
        <w:t>1</w:t>
      </w:r>
      <w:r w:rsidRPr="005A5878">
        <w:t>-1. Unless stated otherwise, the total reduction to UE maximum output power is max(MPR, A-MPR) where MPR is defined in clause 6.2A.2.</w:t>
      </w:r>
      <w:r>
        <w:t>1</w:t>
      </w:r>
      <w:r w:rsidRPr="005A5878">
        <w:t>. In absense of modulation and waveform types the A-MPR applies to all modulation and waveform types.</w:t>
      </w:r>
    </w:p>
    <w:p w14:paraId="385D831E" w14:textId="2C209DFC" w:rsidR="008957BF" w:rsidRPr="001C0CC4" w:rsidRDefault="00726F90" w:rsidP="008957BF">
      <w:r w:rsidRPr="00B74029">
        <w:t>Table 6.2A.3.1.1-1</w:t>
      </w:r>
      <w:r>
        <w:t xml:space="preserve"> </w:t>
      </w:r>
      <w:r w:rsidRPr="001C0CC4">
        <w:t>specifies the additional requirements with their associated network signalling values and the allowed A-MPR and applica</w:t>
      </w:r>
      <w:r w:rsidRPr="0059521D">
        <w:t>ble CA band(s) for each CA_NS value. The CA_NS_xy value indicates the additional unwanted emissions requirements that apply for</w:t>
      </w:r>
      <w:r w:rsidRPr="00687D5F">
        <w:t xml:space="preserve"> </w:t>
      </w:r>
      <w:r w:rsidRPr="00BA1E5A">
        <w:t>intra-band contiguous CA bands w</w:t>
      </w:r>
      <w:r w:rsidRPr="00D22604">
        <w:t>ith</w:t>
      </w:r>
      <w:r w:rsidRPr="00545CF3">
        <w:t xml:space="preserve"> NS_xy</w:t>
      </w:r>
      <w:r w:rsidRPr="0059521D">
        <w:t xml:space="preserve"> indicated or configured in multiple uplink serving cells, except CA_NS_01 that indicates the general emission requirements for intra-band contiguous CA bands.</w:t>
      </w:r>
      <w:r>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w:t>
      </w:r>
      <w:r>
        <w:t>A</w:t>
      </w:r>
      <w:r w:rsidRPr="007C6962">
        <w:t>.3.1.1-2</w:t>
      </w:r>
      <w:r w:rsidRPr="001C0CC4">
        <w:t>.</w:t>
      </w:r>
      <w:r>
        <w:t xml:space="preserve"> </w:t>
      </w:r>
      <w:r w:rsidRPr="00D10491">
        <w:t>For any NR CA band not listed in Table 6.2A.3.1.1-2 the network signalling label CA_NS_01 applies.</w:t>
      </w:r>
    </w:p>
    <w:p w14:paraId="5269D2AD" w14:textId="77777777" w:rsidR="009A244F" w:rsidRPr="001C0CC4" w:rsidRDefault="009A244F" w:rsidP="009A244F">
      <w:pPr>
        <w:pStyle w:val="TH"/>
      </w:pPr>
      <w:bookmarkStart w:id="940" w:name="_CRTable6_2A_3_1_11"/>
      <w:r w:rsidRPr="001C0CC4">
        <w:t xml:space="preserve">Table </w:t>
      </w:r>
      <w:bookmarkEnd w:id="940"/>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726F90"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3ABDA3B0" w:rsidR="00726F90" w:rsidRPr="001C0CC4" w:rsidRDefault="00726F90" w:rsidP="00726F90">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183D762D" w14:textId="77777777" w:rsidR="00726F90" w:rsidRDefault="00726F90" w:rsidP="00726F90">
            <w:pPr>
              <w:pStyle w:val="TAC"/>
            </w:pPr>
            <w:r>
              <w:t>6.5A.2.2.1</w:t>
            </w:r>
          </w:p>
          <w:p w14:paraId="34BAE232" w14:textId="08EB4AA8" w:rsidR="00726F90" w:rsidRPr="001C0CC4" w:rsidRDefault="00726F90" w:rsidP="00726F90">
            <w:pPr>
              <w:pStyle w:val="TAC"/>
            </w:pPr>
            <w:r w:rsidRPr="00A1115A">
              <w:t>6.5A.3.2.1</w:t>
            </w: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726F90" w:rsidRPr="001C0CC4" w:rsidRDefault="00726F90" w:rsidP="00726F90">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726F90" w:rsidRPr="001C0CC4" w:rsidRDefault="00726F90" w:rsidP="00726F90">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726F90" w:rsidRPr="001C0CC4" w:rsidRDefault="00726F90" w:rsidP="00726F90">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726F90" w:rsidRPr="001C0CC4" w:rsidRDefault="00726F90" w:rsidP="00726F90">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726F90" w:rsidRPr="001C0CC4" w14:paraId="1DAA7F64" w14:textId="77777777" w:rsidTr="009A244F">
        <w:trPr>
          <w:trHeight w:val="187"/>
          <w:jc w:val="center"/>
        </w:trPr>
        <w:tc>
          <w:tcPr>
            <w:tcW w:w="1379" w:type="dxa"/>
            <w:tcBorders>
              <w:top w:val="single" w:sz="4" w:space="0" w:color="auto"/>
              <w:left w:val="single" w:sz="4" w:space="0" w:color="auto"/>
              <w:right w:val="single" w:sz="4" w:space="0" w:color="auto"/>
            </w:tcBorders>
          </w:tcPr>
          <w:p w14:paraId="52DB0A2D" w14:textId="70D618E3" w:rsidR="00726F90" w:rsidRDefault="00726F90" w:rsidP="00726F90">
            <w:pPr>
              <w:pStyle w:val="TAC"/>
            </w:pPr>
            <w:r>
              <w:t>CA_NS_55</w:t>
            </w:r>
          </w:p>
        </w:tc>
        <w:tc>
          <w:tcPr>
            <w:tcW w:w="1894" w:type="dxa"/>
            <w:tcBorders>
              <w:top w:val="single" w:sz="4" w:space="0" w:color="auto"/>
              <w:left w:val="single" w:sz="4" w:space="0" w:color="auto"/>
              <w:right w:val="single" w:sz="4" w:space="0" w:color="auto"/>
            </w:tcBorders>
          </w:tcPr>
          <w:p w14:paraId="3822316C" w14:textId="6085BF37" w:rsidR="00726F90" w:rsidRPr="009247E1" w:rsidRDefault="00726F90" w:rsidP="00726F90">
            <w:pPr>
              <w:pStyle w:val="TAC"/>
            </w:pPr>
            <w:r>
              <w:t>See CA_NS_01</w:t>
            </w:r>
          </w:p>
        </w:tc>
        <w:tc>
          <w:tcPr>
            <w:tcW w:w="1883" w:type="dxa"/>
            <w:tcBorders>
              <w:top w:val="single" w:sz="4" w:space="0" w:color="auto"/>
              <w:left w:val="single" w:sz="4" w:space="0" w:color="auto"/>
              <w:right w:val="single" w:sz="4" w:space="0" w:color="auto"/>
            </w:tcBorders>
          </w:tcPr>
          <w:p w14:paraId="12CEC43E" w14:textId="0605797A" w:rsidR="00726F90" w:rsidRDefault="00726F90" w:rsidP="00726F90">
            <w:pPr>
              <w:pStyle w:val="TAC"/>
            </w:pPr>
            <w:r>
              <w:t>CA_n77</w:t>
            </w:r>
          </w:p>
        </w:tc>
        <w:tc>
          <w:tcPr>
            <w:tcW w:w="1480" w:type="dxa"/>
            <w:tcBorders>
              <w:top w:val="single" w:sz="4" w:space="0" w:color="auto"/>
              <w:left w:val="single" w:sz="4" w:space="0" w:color="auto"/>
              <w:right w:val="single" w:sz="4" w:space="0" w:color="auto"/>
            </w:tcBorders>
          </w:tcPr>
          <w:p w14:paraId="214B475B" w14:textId="1B11DE4B" w:rsidR="00726F90" w:rsidRPr="00E8254B" w:rsidRDefault="00726F90" w:rsidP="00726F90">
            <w:pPr>
              <w:pStyle w:val="TAC"/>
            </w:pPr>
            <w:r w:rsidRPr="004B25DC">
              <w:t>Table 5.5A.1-1</w:t>
            </w:r>
          </w:p>
        </w:tc>
        <w:tc>
          <w:tcPr>
            <w:tcW w:w="1721" w:type="dxa"/>
            <w:tcBorders>
              <w:top w:val="single" w:sz="4" w:space="0" w:color="auto"/>
              <w:left w:val="single" w:sz="4" w:space="0" w:color="auto"/>
              <w:right w:val="single" w:sz="4" w:space="0" w:color="auto"/>
            </w:tcBorders>
          </w:tcPr>
          <w:p w14:paraId="5FFD36D0" w14:textId="178993BA" w:rsidR="00726F90" w:rsidRPr="00365149" w:rsidRDefault="00726F90" w:rsidP="00726F90">
            <w:pPr>
              <w:pStyle w:val="TAC"/>
            </w:pPr>
            <w:r w:rsidRPr="004B25DC">
              <w:t>6.2A.2.1</w:t>
            </w:r>
          </w:p>
        </w:tc>
        <w:tc>
          <w:tcPr>
            <w:tcW w:w="1423" w:type="dxa"/>
            <w:tcBorders>
              <w:top w:val="single" w:sz="4" w:space="0" w:color="auto"/>
              <w:left w:val="single" w:sz="4" w:space="0" w:color="auto"/>
              <w:right w:val="single" w:sz="4" w:space="0" w:color="auto"/>
            </w:tcBorders>
          </w:tcPr>
          <w:p w14:paraId="102CB1B7" w14:textId="13F50E0E" w:rsidR="00726F90" w:rsidRPr="00365149" w:rsidRDefault="00726F90" w:rsidP="00726F90">
            <w:pPr>
              <w:pStyle w:val="TAC"/>
            </w:pPr>
            <w:r>
              <w:t>See CA_NS_01</w:t>
            </w:r>
          </w:p>
        </w:tc>
      </w:tr>
    </w:tbl>
    <w:p w14:paraId="30500131" w14:textId="77777777" w:rsidR="00261FB0" w:rsidRPr="001C0CC4" w:rsidRDefault="00261FB0" w:rsidP="009A244F"/>
    <w:p w14:paraId="49F6500B" w14:textId="77777777" w:rsidR="008957BF" w:rsidRPr="001C0CC4" w:rsidRDefault="008957BF" w:rsidP="008957BF">
      <w:pPr>
        <w:pStyle w:val="TH"/>
      </w:pPr>
      <w:bookmarkStart w:id="941" w:name="_CRTable6_2A_3_1_12"/>
      <w:r w:rsidRPr="001C0CC4">
        <w:t xml:space="preserve">Table </w:t>
      </w:r>
      <w:bookmarkEnd w:id="941"/>
      <w:r w:rsidRPr="001C0CC4">
        <w:t>6.2</w:t>
      </w:r>
      <w:r>
        <w:t>A</w:t>
      </w:r>
      <w:r w:rsidRPr="001C0CC4">
        <w:t>.3.1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726F90" w:rsidRPr="001C0CC4" w14:paraId="2DDAABD3" w14:textId="77777777" w:rsidTr="009A244F">
        <w:trPr>
          <w:trHeight w:val="187"/>
          <w:jc w:val="center"/>
        </w:trPr>
        <w:tc>
          <w:tcPr>
            <w:tcW w:w="1099" w:type="dxa"/>
            <w:tcBorders>
              <w:left w:val="single" w:sz="4" w:space="0" w:color="auto"/>
              <w:bottom w:val="single" w:sz="4" w:space="0" w:color="auto"/>
              <w:right w:val="single" w:sz="4" w:space="0" w:color="auto"/>
            </w:tcBorders>
          </w:tcPr>
          <w:p w14:paraId="65A83818" w14:textId="00DEDA6C" w:rsidR="00726F90" w:rsidRDefault="00726F90" w:rsidP="00726F90">
            <w:pPr>
              <w:pStyle w:val="TAC"/>
            </w:pPr>
            <w:r>
              <w:t>CA_n77</w:t>
            </w:r>
          </w:p>
        </w:tc>
        <w:tc>
          <w:tcPr>
            <w:tcW w:w="1146" w:type="dxa"/>
            <w:tcBorders>
              <w:left w:val="single" w:sz="4" w:space="0" w:color="auto"/>
              <w:bottom w:val="single" w:sz="4" w:space="0" w:color="auto"/>
              <w:right w:val="single" w:sz="4" w:space="0" w:color="auto"/>
            </w:tcBorders>
          </w:tcPr>
          <w:p w14:paraId="017CDEF1" w14:textId="006E0D26" w:rsidR="00726F90" w:rsidRDefault="00726F90" w:rsidP="00726F90">
            <w:pPr>
              <w:pStyle w:val="TAC"/>
            </w:pPr>
            <w:r>
              <w:t>CA_NS_01</w:t>
            </w:r>
          </w:p>
        </w:tc>
        <w:tc>
          <w:tcPr>
            <w:tcW w:w="1146" w:type="dxa"/>
            <w:tcBorders>
              <w:left w:val="single" w:sz="4" w:space="0" w:color="auto"/>
              <w:bottom w:val="single" w:sz="4" w:space="0" w:color="auto"/>
              <w:right w:val="single" w:sz="4" w:space="0" w:color="auto"/>
            </w:tcBorders>
          </w:tcPr>
          <w:p w14:paraId="2E817E72" w14:textId="18FB08DB" w:rsidR="00726F90" w:rsidRDefault="00726F90" w:rsidP="00726F90">
            <w:pPr>
              <w:pStyle w:val="TAC"/>
            </w:pPr>
            <w:r>
              <w:t>CA_NS_55</w:t>
            </w:r>
          </w:p>
        </w:tc>
        <w:tc>
          <w:tcPr>
            <w:tcW w:w="1146" w:type="dxa"/>
            <w:tcBorders>
              <w:left w:val="single" w:sz="4" w:space="0" w:color="auto"/>
              <w:bottom w:val="single" w:sz="4" w:space="0" w:color="auto"/>
              <w:right w:val="single" w:sz="4" w:space="0" w:color="auto"/>
            </w:tcBorders>
          </w:tcPr>
          <w:p w14:paraId="38DCAC6A"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04CF2B0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1AB346E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6AB4A439"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F0D0C67"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2A1A243" w14:textId="77777777" w:rsidR="00726F90" w:rsidRPr="001C0CC4" w:rsidRDefault="00726F90" w:rsidP="00726F90">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942" w:name="_Toc59649997"/>
      <w:bookmarkStart w:id="943" w:name="_Toc61357261"/>
      <w:bookmarkStart w:id="944" w:name="_Toc61359035"/>
      <w:bookmarkStart w:id="945" w:name="_Toc67915972"/>
      <w:bookmarkStart w:id="946" w:name="_Toc75533516"/>
      <w:bookmarkStart w:id="947" w:name="_Toc75819402"/>
      <w:bookmarkStart w:id="948" w:name="_Toc76508246"/>
      <w:bookmarkStart w:id="949" w:name="_Toc76717196"/>
      <w:bookmarkStart w:id="950" w:name="_Toc83293837"/>
      <w:bookmarkStart w:id="951" w:name="_Toc84334876"/>
      <w:r w:rsidRPr="001C0CC4">
        <w:t>6.2</w:t>
      </w:r>
      <w:r>
        <w:t>A</w:t>
      </w:r>
      <w:r w:rsidRPr="001C0CC4">
        <w:t>.3.1</w:t>
      </w:r>
      <w:r>
        <w:t>.1.1</w:t>
      </w:r>
      <w:r w:rsidRPr="001C0CC4">
        <w:tab/>
      </w:r>
      <w:r>
        <w:t>A-MPR for CA_NS_04</w:t>
      </w:r>
      <w:bookmarkEnd w:id="942"/>
      <w:bookmarkEnd w:id="943"/>
      <w:bookmarkEnd w:id="944"/>
      <w:bookmarkEnd w:id="945"/>
      <w:bookmarkEnd w:id="946"/>
      <w:bookmarkEnd w:id="947"/>
      <w:bookmarkEnd w:id="948"/>
      <w:bookmarkEnd w:id="949"/>
      <w:bookmarkEnd w:id="950"/>
      <w:bookmarkEnd w:id="951"/>
    </w:p>
    <w:p w14:paraId="1BC545F8" w14:textId="77777777" w:rsidR="009A244F" w:rsidRPr="00123036" w:rsidRDefault="009A244F" w:rsidP="00434294">
      <w:pPr>
        <w:pStyle w:val="H6"/>
      </w:pPr>
      <w:bookmarkStart w:id="952" w:name="_CR6_2A_3_1_1_1_1"/>
      <w:r w:rsidRPr="00123036">
        <w:t>6.2A.3.1.</w:t>
      </w:r>
      <w:r>
        <w:t>1.1.1</w:t>
      </w:r>
      <w:r w:rsidRPr="00123036">
        <w:tab/>
        <w:t>Contiguous allocations</w:t>
      </w:r>
    </w:p>
    <w:bookmarkEnd w:id="952"/>
    <w:p w14:paraId="1F5EEB9B" w14:textId="77777777" w:rsidR="008957BF" w:rsidRDefault="008957BF" w:rsidP="008957B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17815494" w14:textId="73D0DF28" w:rsidR="008957BF" w:rsidRPr="00AB1D7B" w:rsidRDefault="008957BF" w:rsidP="008957B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7967F3E" w14:textId="605F77CC" w:rsidR="008957BF" w:rsidRDefault="008957BF" w:rsidP="008957BF">
      <w:pPr>
        <w:pStyle w:val="B10"/>
        <w:rPr>
          <w:lang w:val="en-US"/>
        </w:rPr>
      </w:pPr>
      <w:r>
        <w:rPr>
          <w:lang w:val="en-US"/>
        </w:rPr>
        <w:t xml:space="preserve">if the RB allocation is an inner allocation as defined in clause 6.2A.2.1, </w:t>
      </w:r>
      <w:r>
        <w:t xml:space="preserve"> </w:t>
      </w:r>
      <w:r>
        <w:rPr>
          <w:lang w:val="en-US"/>
        </w:rPr>
        <w:t>then A-MPR = MPR</w:t>
      </w:r>
    </w:p>
    <w:p w14:paraId="439C4052" w14:textId="77777777" w:rsidR="008957BF" w:rsidRDefault="008957BF" w:rsidP="008957BF">
      <w:pPr>
        <w:pStyle w:val="B20"/>
        <w:rPr>
          <w:lang w:val="en-US"/>
        </w:rPr>
      </w:pPr>
      <w:r>
        <w:rPr>
          <w:lang w:val="en-US"/>
        </w:rPr>
        <w:t xml:space="preserve">Except for RBstart ≤ 0.33*BWchannel_CA/0.18MHz, AMPR= max (MPR, AMPRcc). </w:t>
      </w:r>
    </w:p>
    <w:p w14:paraId="5C5C589D" w14:textId="4F99CE3B" w:rsidR="008957BF" w:rsidRDefault="008957BF" w:rsidP="008957BF">
      <w:pPr>
        <w:pStyle w:val="B10"/>
      </w:pPr>
      <w:r>
        <w:rPr>
          <w:lang w:val="en-US"/>
        </w:rPr>
        <w:t>if the RB allocation is an outer allocation as defined in clause 6.2A.2.1</w:t>
      </w:r>
      <w:r>
        <w:t xml:space="preserve">, </w:t>
      </w:r>
    </w:p>
    <w:p w14:paraId="5DC05C2B" w14:textId="77777777" w:rsidR="008957BF" w:rsidRDefault="008957BF" w:rsidP="008957B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F65B2DD" w14:textId="5A8980FA" w:rsidR="008957BF" w:rsidRDefault="008957BF" w:rsidP="008957B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2.1</w:t>
      </w:r>
      <w:r w:rsidRPr="00CB62BE">
        <w:t>-1</w:t>
      </w:r>
      <w:r>
        <w:t xml:space="preserve"> for the respective CA bandwidth class</w:t>
      </w:r>
    </w:p>
    <w:p w14:paraId="0B8BA0A1" w14:textId="77777777" w:rsidR="008957BF" w:rsidRPr="00AA0116" w:rsidRDefault="008957BF" w:rsidP="008957B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bookmarkStart w:id="953" w:name="_CR6_2A_3_1_1_1_2"/>
      <w:r>
        <w:lastRenderedPageBreak/>
        <w:t>6.2A.3.1.1.1.2</w:t>
      </w:r>
      <w:r>
        <w:tab/>
        <w:t>Non-contiguous allocations</w:t>
      </w:r>
    </w:p>
    <w:bookmarkEnd w:id="953"/>
    <w:p w14:paraId="72ECEA72" w14:textId="59FE9028" w:rsidR="008957BF" w:rsidRPr="00E062F1" w:rsidRDefault="008957BF" w:rsidP="008957BF">
      <w:r>
        <w:rPr>
          <w:rFonts w:hint="eastAsia"/>
          <w:lang w:eastAsia="zh-CN"/>
        </w:rPr>
        <w:t>F</w:t>
      </w:r>
      <w:r>
        <w:rPr>
          <w:lang w:eastAsia="zh-CN"/>
        </w:rPr>
        <w:t>or intra-band contiguous CA_n41B and CA_n41C and it receives IE CA_NS_04,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w:t>
      </w:r>
      <w:r>
        <w:t>.1</w:t>
      </w:r>
      <w:r w:rsidRPr="00AD31C1">
        <w:t>-1</w:t>
      </w:r>
      <w:r>
        <w:t xml:space="preserve"> or </w:t>
      </w:r>
      <w:r w:rsidRPr="001C0CC4">
        <w:t xml:space="preserve">Table </w:t>
      </w:r>
      <w:r w:rsidRPr="00535C7B">
        <w:t>6.5A.3.3.1</w:t>
      </w:r>
      <w:r>
        <w:t>.1</w:t>
      </w:r>
      <w:r w:rsidRPr="001C0CC4">
        <w:t>-1</w:t>
      </w:r>
      <w:r>
        <w:rPr>
          <w:lang w:eastAsia="zh-CN"/>
        </w:rPr>
        <w:t>. And uses MPR for all other cases.</w:t>
      </w:r>
    </w:p>
    <w:p w14:paraId="633B089C" w14:textId="01C0B347" w:rsidR="008957BF" w:rsidRDefault="00AC38AA" w:rsidP="008957BF">
      <w:pPr>
        <w:rPr>
          <w:lang w:eastAsia="zh-CN"/>
        </w:rPr>
      </w:pPr>
      <w:r w:rsidRPr="00185C86">
        <w:rPr>
          <w:lang w:eastAsia="zh-CN"/>
        </w:rPr>
        <w:t>The UE determines the A</w:t>
      </w:r>
      <w:r>
        <w:rPr>
          <w:lang w:eastAsia="zh-CN"/>
        </w:rPr>
        <w:t>-</w:t>
      </w:r>
      <w:r w:rsidRPr="00185C86">
        <w:rPr>
          <w:lang w:eastAsia="zh-CN"/>
        </w:rPr>
        <w:t>MPR</w:t>
      </w:r>
      <w:r>
        <w:rPr>
          <w:lang w:eastAsia="zh-CN"/>
        </w:rPr>
        <w:t xml:space="preserve"> for all waveforms, modulations, and SCSs</w:t>
      </w:r>
      <w:r w:rsidRPr="00185C86">
        <w:rPr>
          <w:lang w:eastAsia="zh-CN"/>
        </w:rPr>
        <w:t xml:space="preserve"> as follows:</w:t>
      </w:r>
    </w:p>
    <w:p w14:paraId="6E72DFB9" w14:textId="77777777" w:rsidR="00AC38AA" w:rsidRPr="00BF68C2" w:rsidRDefault="00AC38AA" w:rsidP="00AC38AA">
      <w:pPr>
        <w:overflowPunct w:val="0"/>
        <w:autoSpaceDE w:val="0"/>
        <w:autoSpaceDN w:val="0"/>
        <w:adjustRightInd w:val="0"/>
        <w:textAlignment w:val="baseline"/>
        <w:rPr>
          <w:lang w:eastAsia="zh-CN"/>
        </w:rPr>
      </w:pPr>
      <w:r w:rsidRPr="00BF68C2">
        <w:rPr>
          <w:lang w:eastAsia="zh-CN"/>
        </w:rPr>
        <w:t>If FIM3,low_block,low</w:t>
      </w:r>
      <w:r>
        <w:rPr>
          <w:lang w:eastAsia="zh-CN"/>
        </w:rPr>
        <w:sym w:font="Symbol" w:char="F020"/>
      </w:r>
      <w:r>
        <w:rPr>
          <w:lang w:eastAsia="zh-CN"/>
        </w:rPr>
        <w:sym w:font="Symbol" w:char="F0A3"/>
      </w:r>
      <w:r w:rsidRPr="00BF68C2">
        <w:rPr>
          <w:lang w:eastAsia="zh-CN"/>
        </w:rPr>
        <w:t xml:space="preserve"> 2490.5 MHz AND FIM3,low_block,high &gt; Ffilter,low</w:t>
      </w:r>
      <w:r>
        <w:rPr>
          <w:lang w:eastAsia="zh-CN"/>
        </w:rPr>
        <w:t>,</w:t>
      </w:r>
    </w:p>
    <w:p w14:paraId="47FDA076" w14:textId="77777777" w:rsidR="00AC38AA" w:rsidRPr="00121100" w:rsidRDefault="00AC38AA" w:rsidP="00AC38AA">
      <w:pPr>
        <w:pStyle w:val="ListParagraph"/>
        <w:numPr>
          <w:ilvl w:val="0"/>
          <w:numId w:val="35"/>
        </w:numPr>
        <w:rPr>
          <w:lang w:eastAsia="zh-CN"/>
        </w:rPr>
      </w:pPr>
      <w:r w:rsidRPr="00121100">
        <w:rPr>
          <w:lang w:eastAsia="zh-CN"/>
        </w:rPr>
        <w:t>A-MPR = A-MPR</w:t>
      </w:r>
      <w:r w:rsidRPr="00582EE9">
        <w:rPr>
          <w:vertAlign w:val="subscript"/>
          <w:lang w:eastAsia="zh-CN"/>
        </w:rPr>
        <w:t>IM3</w:t>
      </w:r>
      <w:r w:rsidRPr="00121100">
        <w:rPr>
          <w:lang w:eastAsia="zh-CN"/>
        </w:rPr>
        <w:t xml:space="preserve"> defined in Clause 6.2A.3.1.1.1.3</w:t>
      </w:r>
      <w:r>
        <w:rPr>
          <w:lang w:eastAsia="zh-CN"/>
        </w:rPr>
        <w:t>.</w:t>
      </w:r>
    </w:p>
    <w:p w14:paraId="6801AA34" w14:textId="77777777" w:rsidR="00AC38AA" w:rsidRPr="00BF68C2" w:rsidRDefault="00AC38AA" w:rsidP="00AC38AA">
      <w:pPr>
        <w:overflowPunct w:val="0"/>
        <w:autoSpaceDE w:val="0"/>
        <w:autoSpaceDN w:val="0"/>
        <w:adjustRightInd w:val="0"/>
        <w:textAlignment w:val="baseline"/>
        <w:rPr>
          <w:lang w:eastAsia="zh-CN"/>
        </w:rPr>
      </w:pPr>
      <w:r>
        <w:rPr>
          <w:lang w:eastAsia="zh-CN"/>
        </w:rPr>
        <w:t>e</w:t>
      </w:r>
      <w:r w:rsidRPr="00BF68C2">
        <w:rPr>
          <w:lang w:eastAsia="zh-CN"/>
        </w:rPr>
        <w:t>lse</w:t>
      </w:r>
      <w:r>
        <w:rPr>
          <w:lang w:eastAsia="zh-CN"/>
        </w:rPr>
        <w:t>,</w:t>
      </w:r>
    </w:p>
    <w:p w14:paraId="22EB76D7" w14:textId="77777777" w:rsidR="00AC38AA" w:rsidRPr="00121100" w:rsidRDefault="00AC38AA" w:rsidP="00AC38AA">
      <w:pPr>
        <w:pStyle w:val="B10"/>
        <w:rPr>
          <w:lang w:eastAsia="zh-CN"/>
        </w:rPr>
      </w:pPr>
      <w:r>
        <w:rPr>
          <w:lang w:eastAsia="zh-CN"/>
        </w:rPr>
        <w:t>-</w:t>
      </w:r>
      <w:r>
        <w:rPr>
          <w:lang w:eastAsia="zh-CN"/>
        </w:rPr>
        <w:tab/>
      </w:r>
      <w:r w:rsidRPr="00121100">
        <w:rPr>
          <w:lang w:eastAsia="zh-CN"/>
        </w:rPr>
        <w:t>if RB allocation is an inner or outer 1 allocation as defined in clause 6.2A.2.1 then A-MPR = MPR</w:t>
      </w:r>
      <w:r>
        <w:rPr>
          <w:lang w:eastAsia="zh-CN"/>
        </w:rPr>
        <w:t>.</w:t>
      </w:r>
    </w:p>
    <w:p w14:paraId="3E3AE9CD" w14:textId="77777777" w:rsidR="00AC38AA" w:rsidRDefault="00AC38AA" w:rsidP="00AC38AA">
      <w:pPr>
        <w:pStyle w:val="B10"/>
        <w:rPr>
          <w:lang w:eastAsia="zh-CN"/>
        </w:rPr>
      </w:pPr>
      <w:r>
        <w:rPr>
          <w:lang w:eastAsia="zh-CN"/>
        </w:rPr>
        <w:t>-</w:t>
      </w:r>
      <w:r>
        <w:rPr>
          <w:lang w:eastAsia="zh-CN"/>
        </w:rPr>
        <w:tab/>
      </w:r>
      <w:r w:rsidRPr="00121100">
        <w:rPr>
          <w:lang w:eastAsia="zh-CN"/>
        </w:rPr>
        <w:t>if RB allocation is an outer 2 allocation as defined in clause 6.2A.2.1 then A-MPR = MPR</w:t>
      </w:r>
      <w:r>
        <w:rPr>
          <w:lang w:eastAsia="zh-CN"/>
        </w:rPr>
        <w:t xml:space="preserve"> </w:t>
      </w:r>
      <w:r w:rsidRPr="00121100">
        <w:rPr>
          <w:lang w:eastAsia="zh-CN"/>
        </w:rPr>
        <w:t>+</w:t>
      </w:r>
      <w:r>
        <w:rPr>
          <w:lang w:eastAsia="zh-CN"/>
        </w:rPr>
        <w:t xml:space="preserve"> </w:t>
      </w:r>
      <w:r w:rsidRPr="00121100">
        <w:rPr>
          <w:lang w:eastAsia="zh-CN"/>
        </w:rPr>
        <w:t>1</w:t>
      </w:r>
      <w:r>
        <w:rPr>
          <w:lang w:eastAsia="zh-CN"/>
        </w:rPr>
        <w:t xml:space="preserve"> </w:t>
      </w:r>
      <w:r w:rsidRPr="00121100">
        <w:rPr>
          <w:lang w:eastAsia="zh-CN"/>
        </w:rPr>
        <w:t>dB</w:t>
      </w:r>
      <w:r>
        <w:rPr>
          <w:lang w:eastAsia="zh-CN"/>
        </w:rPr>
        <w:t>.</w:t>
      </w:r>
    </w:p>
    <w:p w14:paraId="25613348" w14:textId="77777777" w:rsidR="009A244F" w:rsidRPr="00E062F1" w:rsidRDefault="009A244F" w:rsidP="009A244F">
      <w:pPr>
        <w:rPr>
          <w:rFonts w:eastAsia="Yu Mincho"/>
        </w:rPr>
      </w:pPr>
      <w:r w:rsidRPr="00E062F1">
        <w:rPr>
          <w:rFonts w:eastAsia="Yu Mincho"/>
        </w:rPr>
        <w:t>where</w:t>
      </w:r>
    </w:p>
    <w:p w14:paraId="0426070F" w14:textId="1F60C4D3" w:rsidR="00745621" w:rsidRPr="00FD0749" w:rsidRDefault="00745621" w:rsidP="00745621">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2.1</w:t>
      </w:r>
      <w:r w:rsidRPr="00CB62BE">
        <w:t>-</w:t>
      </w:r>
      <w:r>
        <w:t>2 for the respective CA bandwidth class</w:t>
      </w:r>
    </w:p>
    <w:p w14:paraId="7B90479C" w14:textId="77777777" w:rsidR="00AC38AA" w:rsidRPr="005D10FC" w:rsidRDefault="00AC38AA" w:rsidP="00AC38AA">
      <w:pPr>
        <w:pStyle w:val="B10"/>
        <w:rPr>
          <w:lang w:eastAsia="en-GB"/>
        </w:rPr>
      </w:pPr>
      <w:r w:rsidRPr="005D10FC">
        <w:rPr>
          <w:lang w:eastAsia="en-GB"/>
        </w:rPr>
        <w:t>-</w:t>
      </w:r>
      <w:r w:rsidRPr="005D10FC">
        <w:rPr>
          <w:lang w:eastAsia="en-GB"/>
        </w:rPr>
        <w:tab/>
        <w:t>FIM3</w:t>
      </w:r>
      <w:r w:rsidRPr="005D10FC">
        <w:rPr>
          <w:vertAlign w:val="subscript"/>
          <w:lang w:eastAsia="en-GB"/>
        </w:rPr>
        <w:t>,low_block,low</w:t>
      </w:r>
      <w:r w:rsidRPr="005D10FC">
        <w:rPr>
          <w:lang w:eastAsia="en-GB"/>
        </w:rPr>
        <w:t xml:space="preserve"> = (2 * F</w:t>
      </w:r>
      <w:r w:rsidRPr="005D10FC">
        <w:rPr>
          <w:vertAlign w:val="subscript"/>
          <w:lang w:eastAsia="en-GB"/>
        </w:rPr>
        <w:t xml:space="preserve">low_alloc,low_edge </w:t>
      </w:r>
      <w:r w:rsidRPr="005D10FC">
        <w:rPr>
          <w:lang w:eastAsia="en-GB"/>
        </w:rPr>
        <w:t>) – F</w:t>
      </w:r>
      <w:r w:rsidRPr="005D10FC">
        <w:rPr>
          <w:vertAlign w:val="subscript"/>
          <w:lang w:eastAsia="en-GB"/>
        </w:rPr>
        <w:t>high_alloc,high_edge</w:t>
      </w:r>
    </w:p>
    <w:p w14:paraId="19729E2C" w14:textId="48E3B528" w:rsidR="009A244F" w:rsidRPr="005D10FC" w:rsidRDefault="009A244F" w:rsidP="009A244F">
      <w:pPr>
        <w:pStyle w:val="B10"/>
      </w:pPr>
      <w:r w:rsidRPr="005D10FC">
        <w:t>-</w:t>
      </w:r>
      <w:r w:rsidRPr="005D10FC">
        <w:tab/>
        <w:t>F</w:t>
      </w:r>
      <w:r w:rsidRPr="005D10FC">
        <w:rPr>
          <w:vertAlign w:val="subscript"/>
        </w:rPr>
        <w:t xml:space="preserve">IM3,low_block,high </w:t>
      </w:r>
      <w:r w:rsidRPr="005D10FC">
        <w:t>=</w:t>
      </w:r>
      <w:r w:rsidRPr="005D10FC">
        <w:rPr>
          <w:vertAlign w:val="subscript"/>
        </w:rPr>
        <w:t xml:space="preserve"> </w:t>
      </w:r>
      <w:r w:rsidRPr="005D10FC">
        <w:t>(2 * F</w:t>
      </w:r>
      <w:r w:rsidRPr="005D10FC">
        <w:rPr>
          <w:vertAlign w:val="subscript"/>
        </w:rPr>
        <w:t>low_alloc,high_edge</w:t>
      </w:r>
      <w:r w:rsidRPr="005D10FC">
        <w:t xml:space="preserve"> ) – F</w:t>
      </w:r>
      <w:r w:rsidRPr="005D10FC">
        <w:rPr>
          <w:vertAlign w:val="subscript"/>
        </w:rPr>
        <w:t>high_alloc,low_edge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3240667C" w14:textId="180BE9F4" w:rsidR="009A244F" w:rsidRDefault="009A244F" w:rsidP="006B7067"/>
    <w:p w14:paraId="6BA869B4" w14:textId="77777777" w:rsidR="009A244F" w:rsidRPr="0076464B" w:rsidRDefault="009A244F" w:rsidP="00434294">
      <w:pPr>
        <w:pStyle w:val="H6"/>
        <w:rPr>
          <w:lang w:eastAsia="zh-CN"/>
        </w:rPr>
      </w:pPr>
      <w:bookmarkStart w:id="954" w:name="_CR6_2A_3_1_1_1_3"/>
      <w:r>
        <w:t>6.2A.3.1.1.1.3</w:t>
      </w:r>
      <w:r>
        <w:tab/>
      </w:r>
      <w:r w:rsidRPr="00FD0749">
        <w:rPr>
          <w:lang w:eastAsia="zh-CN"/>
        </w:rPr>
        <w:t>AMPR</w:t>
      </w:r>
      <w:r w:rsidRPr="00FD0749">
        <w:rPr>
          <w:vertAlign w:val="subscript"/>
          <w:lang w:eastAsia="zh-CN"/>
        </w:rPr>
        <w:t>IM3</w:t>
      </w:r>
      <w:r>
        <w:rPr>
          <w:lang w:eastAsia="zh-CN"/>
        </w:rPr>
        <w:t xml:space="preserve"> to meet -25dBm/MHz</w:t>
      </w:r>
    </w:p>
    <w:bookmarkEnd w:id="954"/>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6E2E439C" w:rsidR="009A244F" w:rsidRDefault="00282F0E" w:rsidP="009A244F">
      <w:pPr>
        <w:pStyle w:val="EQ"/>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bookmarkStart w:id="955" w:name="_CR6_2A_3_1_1_2"/>
      <w:r w:rsidRPr="001C0CC4">
        <w:lastRenderedPageBreak/>
        <w:t>6.2</w:t>
      </w:r>
      <w:r>
        <w:t>A</w:t>
      </w:r>
      <w:r w:rsidRPr="001C0CC4">
        <w:t>.3.1</w:t>
      </w:r>
      <w:r>
        <w:t>.1.2</w:t>
      </w:r>
      <w:r w:rsidRPr="001C0CC4">
        <w:tab/>
      </w:r>
      <w:r>
        <w:t>A-MPR for CA_NS_27</w:t>
      </w:r>
    </w:p>
    <w:p w14:paraId="54CC9A31" w14:textId="77777777" w:rsidR="009A244F" w:rsidRDefault="009A244F" w:rsidP="00434294">
      <w:pPr>
        <w:pStyle w:val="H6"/>
      </w:pPr>
      <w:bookmarkStart w:id="956" w:name="_CR6_2A_3_1_1_2_1"/>
      <w:bookmarkEnd w:id="955"/>
      <w:r>
        <w:t>6.2A.3.1.1.2.1</w:t>
      </w:r>
      <w:r>
        <w:tab/>
        <w:t>Contiguous allocations</w:t>
      </w:r>
    </w:p>
    <w:bookmarkEnd w:id="956"/>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0268EE15" w:rsidR="009A244F" w:rsidRDefault="0013511F" w:rsidP="009A244F">
      <w:pPr>
        <w:rPr>
          <w:lang w:val="en-US"/>
        </w:rPr>
      </w:pPr>
      <w:r>
        <w:rPr>
          <w:lang w:val="en-US"/>
        </w:rPr>
        <w:t>AMPR = 5 dB for some exeptions for inner 1 region. These exceptions are defined when LCRB &lt; 8  any of the following conditions are met:</w:t>
      </w:r>
    </w:p>
    <w:p w14:paraId="16EC9BB9" w14:textId="35D16B20" w:rsidR="00F617CF" w:rsidRDefault="00F617CF" w:rsidP="00F617CF">
      <w:pPr>
        <w:pStyle w:val="EQ"/>
        <w:rPr>
          <w:lang w:val="en-US"/>
        </w:rPr>
      </w:pPr>
      <w:r>
        <w:rPr>
          <w:lang w:val="en-US"/>
        </w:rPr>
        <w:tab/>
        <w:t xml:space="preserve">RBstart ≤ 30 or RBend ≥ 164 for </w:t>
      </w:r>
      <w:r w:rsidRPr="00AB1D7B">
        <w:rPr>
          <w:lang w:val="en-US"/>
        </w:rPr>
        <w:t>BW</w:t>
      </w:r>
      <w:r w:rsidRPr="00AB1D7B">
        <w:rPr>
          <w:vertAlign w:val="subscript"/>
          <w:lang w:val="en-US"/>
        </w:rPr>
        <w:t>Channel_CA</w:t>
      </w:r>
      <w:r w:rsidRPr="00AB1D7B">
        <w:rPr>
          <w:lang w:val="en-US"/>
        </w:rPr>
        <w:t xml:space="preserve"> </w:t>
      </w:r>
      <w:r>
        <w:rPr>
          <w:lang w:val="en-US"/>
        </w:rPr>
        <w:t>= 40MHz or</w:t>
      </w:r>
    </w:p>
    <w:p w14:paraId="0E1ED1DD" w14:textId="77777777" w:rsidR="00F617CF" w:rsidRDefault="00F617CF" w:rsidP="00F617CF">
      <w:pPr>
        <w:rPr>
          <w:lang w:val="en-US"/>
        </w:rPr>
      </w:pPr>
    </w:p>
    <w:p w14:paraId="7C095858" w14:textId="77777777" w:rsidR="003E3176" w:rsidRDefault="00F617CF" w:rsidP="00F617CF">
      <w:pPr>
        <w:pStyle w:val="B10"/>
        <w:rPr>
          <w:lang w:val="en-US"/>
        </w:rPr>
      </w:pPr>
      <w:r>
        <w:rPr>
          <w:lang w:val="en-US"/>
        </w:rPr>
        <w:t xml:space="preserve">for the subset of frequencies that satisfy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r>
        <w:t>the following exception thresholds apply</w:t>
      </w:r>
      <w:r w:rsidRPr="00FF50DE" w:rsidDel="00FF50DE">
        <w:t xml:space="preserve"> </w:t>
      </w:r>
    </w:p>
    <w:p w14:paraId="10818BEA" w14:textId="4FAB5C86"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25, and </w:t>
      </w:r>
    </w:p>
    <w:p w14:paraId="54E15A09" w14:textId="0D8F15BE"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19, and </w:t>
      </w:r>
    </w:p>
    <w:p w14:paraId="6447F6CA" w14:textId="4541D18C"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RBstart ≤ 14, and </w:t>
      </w:r>
    </w:p>
    <w:p w14:paraId="37D39653" w14:textId="0910B231"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RBstart ≤ 9, and </w:t>
      </w:r>
    </w:p>
    <w:p w14:paraId="4B3ABA0E" w14:textId="2B9B2A0D"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15MHz threshold of RBstart ≤ 3</w:t>
      </w:r>
    </w:p>
    <w:p w14:paraId="27008500" w14:textId="77777777" w:rsidR="00F617CF" w:rsidRDefault="00F617CF" w:rsidP="00F617CF">
      <w:pPr>
        <w:rPr>
          <w:lang w:val="en-US"/>
        </w:rPr>
      </w:pPr>
    </w:p>
    <w:p w14:paraId="59FB29A4" w14:textId="0564CDAB" w:rsidR="00F617CF" w:rsidRPr="004069E8" w:rsidRDefault="00F617CF" w:rsidP="00801DD3">
      <w:r>
        <w:rPr>
          <w:lang w:val="en-US"/>
        </w:rPr>
        <w:t xml:space="preserve">or for the subset of frequencies that satisfy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w:t>
      </w:r>
      <w:r>
        <w:t>–</w:t>
      </w:r>
      <w:r w:rsidRPr="00CF766A">
        <w:t xml:space="preserve"> BW</w:t>
      </w:r>
      <w:r w:rsidRPr="00CF766A">
        <w:rPr>
          <w:vertAlign w:val="subscript"/>
        </w:rPr>
        <w:t>Channel_CA</w:t>
      </w:r>
      <w:r>
        <w:rPr>
          <w:vertAlign w:val="subscript"/>
        </w:rPr>
        <w:t xml:space="preserve">, </w:t>
      </w:r>
      <w:r>
        <w:t>the following exception thresholds apply</w:t>
      </w:r>
    </w:p>
    <w:p w14:paraId="13794DD9" w14:textId="7AA9021F"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RBend ≥ 144, and </w:t>
      </w:r>
    </w:p>
    <w:p w14:paraId="2FAC4C6F" w14:textId="40C35174"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RBend ≥ 124, and </w:t>
      </w:r>
    </w:p>
    <w:p w14:paraId="7FFD068D" w14:textId="2018A217"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RBend ≥ 104, and </w:t>
      </w:r>
    </w:p>
    <w:p w14:paraId="28F15353" w14:textId="6C0F02C0"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RBend ≥  80, and </w:t>
      </w:r>
    </w:p>
    <w:p w14:paraId="4D16539E" w14:textId="16E97B03"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15MHz threshold of RBend ≥ 68, </w:t>
      </w:r>
    </w:p>
    <w:p w14:paraId="2F6917E0" w14:textId="77777777" w:rsidR="003E3176" w:rsidRDefault="003E3176" w:rsidP="00F617CF">
      <w:pPr>
        <w:rPr>
          <w:lang w:val="en-US"/>
        </w:rPr>
      </w:pPr>
    </w:p>
    <w:p w14:paraId="558EA52A" w14:textId="0388BA8B" w:rsidR="00F617CF" w:rsidRDefault="00F617CF" w:rsidP="00F617CF">
      <w:pPr>
        <w:rPr>
          <w:lang w:val="en-US"/>
        </w:rPr>
      </w:pPr>
      <w:r w:rsidRPr="009247E1">
        <w:rPr>
          <w:lang w:val="en-US"/>
        </w:rPr>
        <w:t>else</w:t>
      </w:r>
      <w:r>
        <w:rPr>
          <w:lang w:val="en-US"/>
        </w:rPr>
        <w:t xml:space="preserve"> for non-inner 1 allocations A-MPR= 5 dB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5C631126"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5F95D74A" w14:textId="0732C230" w:rsidR="00F617CF" w:rsidRDefault="00F617CF" w:rsidP="00801DD3">
      <w:pPr>
        <w:pStyle w:val="B10"/>
        <w:rPr>
          <w:lang w:val="en-US"/>
        </w:rPr>
      </w:pPr>
      <w:r>
        <w:rPr>
          <w:lang w:val="en-US"/>
        </w:rPr>
        <w:t xml:space="preserve">if allocation is inner 3 then A-MPR = 0 dB, </w:t>
      </w: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12710EB9" w14:textId="77777777" w:rsidR="00F617CF" w:rsidRPr="00E2272E" w:rsidRDefault="00F617CF" w:rsidP="00F617C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5D45E1C1" w14:textId="77777777" w:rsidR="00F617CF" w:rsidRDefault="00F617CF" w:rsidP="00F617CF">
      <w:pPr>
        <w:rPr>
          <w:lang w:val="en-US"/>
        </w:rPr>
      </w:pPr>
      <w:r>
        <w:rPr>
          <w:lang w:val="en-US"/>
        </w:rPr>
        <w:t xml:space="preserve">Inner 3 region exceptions thresholds are </w:t>
      </w:r>
    </w:p>
    <w:p w14:paraId="5CF28653" w14:textId="6DC5BABF" w:rsidR="00F617CF" w:rsidRDefault="00F617CF" w:rsidP="00801DD3">
      <w:pPr>
        <w:pStyle w:val="B10"/>
        <w:rPr>
          <w:lang w:val="en-US"/>
        </w:rPr>
      </w:pPr>
      <w:r>
        <w:rPr>
          <w:lang w:val="en-US"/>
        </w:rPr>
        <w:lastRenderedPageBreak/>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RBstart ≤ 63, and </w:t>
      </w:r>
    </w:p>
    <w:p w14:paraId="5F17F67E" w14:textId="559A3170"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52, and </w:t>
      </w:r>
    </w:p>
    <w:p w14:paraId="35581F88" w14:textId="17677FDD"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42, and </w:t>
      </w:r>
    </w:p>
    <w:p w14:paraId="10BE837E" w14:textId="7E148669" w:rsidR="00F617CF" w:rsidRDefault="003E3176" w:rsidP="003E3176">
      <w:pPr>
        <w:rPr>
          <w:lang w:val="en-US"/>
        </w:rPr>
      </w:pPr>
      <w:r>
        <w:rPr>
          <w:lang w:val="en-US"/>
        </w:rPr>
        <w:t>F</w:t>
      </w:r>
      <w:r w:rsidR="00F617CF">
        <w:rPr>
          <w:lang w:val="en-US"/>
        </w:rPr>
        <w:t xml:space="preserve">or which AMPR = 11.5dB </w:t>
      </w:r>
    </w:p>
    <w:p w14:paraId="6B952577" w14:textId="77777777" w:rsidR="003E3176" w:rsidRDefault="003E3176" w:rsidP="00F617CF">
      <w:pPr>
        <w:rPr>
          <w:lang w:val="en-US"/>
        </w:rPr>
      </w:pPr>
    </w:p>
    <w:p w14:paraId="45F0198F" w14:textId="4DD47B90" w:rsidR="00F617CF" w:rsidRDefault="00F617CF" w:rsidP="00F617CF">
      <w:pPr>
        <w:rPr>
          <w:lang w:val="en-US"/>
        </w:rPr>
      </w:pPr>
      <w:r>
        <w:rPr>
          <w:lang w:val="en-US"/>
        </w:rPr>
        <w:t xml:space="preserve">else for non-inner 3 allocations when BWagg ≤ 20 MHz, A-MPR = 7 dB or when BWagg &gt; 20 MHz, A-MPR = 11.5dB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rPr>
          <w:lang w:val="en-US"/>
        </w:rPr>
        <w:t>.</w:t>
      </w:r>
    </w:p>
    <w:p w14:paraId="27116ACD" w14:textId="77777777" w:rsidR="00F617CF" w:rsidRDefault="00F617CF" w:rsidP="00F617CF">
      <w:pPr>
        <w:rPr>
          <w:lang w:val="en-US"/>
        </w:rPr>
      </w:pPr>
    </w:p>
    <w:p w14:paraId="623B0ADE"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0E1CE308" w14:textId="77777777" w:rsidR="00F617CF" w:rsidRDefault="00F617CF" w:rsidP="00801DD3">
      <w:pPr>
        <w:pStyle w:val="B10"/>
        <w:rPr>
          <w:lang w:val="en-US"/>
        </w:rPr>
      </w:pPr>
      <w:r>
        <w:rPr>
          <w:lang w:val="en-US"/>
        </w:rPr>
        <w:t xml:space="preserve">if allocation is inner 3 then A-MPR = 0 dB. </w:t>
      </w:r>
    </w:p>
    <w:p w14:paraId="053E7177" w14:textId="77777777" w:rsidR="00F617CF" w:rsidRDefault="00F617CF" w:rsidP="00F617CF">
      <w:pPr>
        <w:rPr>
          <w:lang w:val="en-US"/>
        </w:rPr>
      </w:pPr>
      <w:r>
        <w:rPr>
          <w:lang w:val="en-US"/>
        </w:rPr>
        <w:t xml:space="preserve">Inner 3 region exceptions thresholds are </w:t>
      </w:r>
    </w:p>
    <w:p w14:paraId="4793A79D" w14:textId="5056D3F3"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RBend ≥ 132, and </w:t>
      </w:r>
    </w:p>
    <w:p w14:paraId="06921385" w14:textId="2E0DE666"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35MHz</w:t>
      </w:r>
      <w:r w:rsidRPr="00646A78">
        <w:rPr>
          <w:lang w:val="en-US"/>
        </w:rPr>
        <w:t xml:space="preserve"> </w:t>
      </w:r>
      <w:r>
        <w:rPr>
          <w:lang w:val="en-US"/>
        </w:rPr>
        <w:t>threshold of</w:t>
      </w:r>
      <w:r w:rsidRPr="00646A78">
        <w:rPr>
          <w:lang w:val="en-US"/>
        </w:rPr>
        <w:t xml:space="preserve"> </w:t>
      </w:r>
      <w:r>
        <w:rPr>
          <w:lang w:val="en-US"/>
        </w:rPr>
        <w:t xml:space="preserve">RBend ≥ 121, and </w:t>
      </w:r>
    </w:p>
    <w:p w14:paraId="2D0394DB" w14:textId="664C97B7"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30MHz</w:t>
      </w:r>
      <w:r w:rsidRPr="00646A78">
        <w:rPr>
          <w:lang w:val="en-US"/>
        </w:rPr>
        <w:t xml:space="preserve"> </w:t>
      </w:r>
      <w:r>
        <w:rPr>
          <w:lang w:val="en-US"/>
        </w:rPr>
        <w:t>threshold of</w:t>
      </w:r>
      <w:r w:rsidRPr="00646A78">
        <w:rPr>
          <w:lang w:val="en-US"/>
        </w:rPr>
        <w:t xml:space="preserve"> </w:t>
      </w:r>
      <w:r>
        <w:rPr>
          <w:lang w:val="en-US"/>
        </w:rPr>
        <w:t xml:space="preserve">RBend ≥ 110, and </w:t>
      </w:r>
    </w:p>
    <w:p w14:paraId="7D727098" w14:textId="5182F4E8" w:rsidR="00F617CF" w:rsidRDefault="00F617CF" w:rsidP="00F617CF">
      <w:pPr>
        <w:rPr>
          <w:lang w:val="en-US"/>
        </w:rPr>
      </w:pPr>
      <w:r>
        <w:rPr>
          <w:lang w:val="en-US"/>
        </w:rPr>
        <w:t xml:space="preserve">For which AMPR 11.5dB </w:t>
      </w:r>
    </w:p>
    <w:p w14:paraId="2E7ACAFB" w14:textId="77777777" w:rsidR="003E3176" w:rsidRDefault="003E3176" w:rsidP="00F617CF">
      <w:pPr>
        <w:rPr>
          <w:lang w:val="en-US"/>
        </w:rPr>
      </w:pPr>
    </w:p>
    <w:p w14:paraId="2DC1893F" w14:textId="676F28BD" w:rsidR="00F617CF" w:rsidRDefault="00F617CF" w:rsidP="00F617CF">
      <w:pPr>
        <w:rPr>
          <w:lang w:val="en-US"/>
        </w:rPr>
      </w:pPr>
      <w:r>
        <w:rPr>
          <w:lang w:val="en-US"/>
        </w:rPr>
        <w:t>else for non-inner 3 allocation when BWagg ≤ 20 MHz, A-MPR = 7 dB or when BWagg &gt; 20 MHz, A-MPR = 11.5dB</w:t>
      </w:r>
      <w:r w:rsidRPr="00006BEB">
        <w:rPr>
          <w:lang w:val="en-US"/>
        </w:rPr>
        <w:t xml:space="preserve"> </w:t>
      </w:r>
      <w:r>
        <w:rPr>
          <w:lang w:val="en-US"/>
        </w:rPr>
        <w:t xml:space="preserve">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1FCC909D" w14:textId="77777777" w:rsidR="009A244F" w:rsidRDefault="009A244F" w:rsidP="009A244F">
      <w:pPr>
        <w:rPr>
          <w:lang w:val="en-US"/>
        </w:rPr>
      </w:pPr>
    </w:p>
    <w:p w14:paraId="05D492D5" w14:textId="77777777" w:rsidR="009A244F" w:rsidRPr="008B3714" w:rsidRDefault="009A244F" w:rsidP="00434294">
      <w:pPr>
        <w:pStyle w:val="H6"/>
      </w:pPr>
      <w:bookmarkStart w:id="957" w:name="_CR6_2A_3_1_1_2_2"/>
      <w:r w:rsidRPr="008B3714">
        <w:t>6.2A.3.1.1.2.2</w:t>
      </w:r>
      <w:r w:rsidRPr="008B3714">
        <w:tab/>
        <w:t>Non-contiguous allocations</w:t>
      </w:r>
    </w:p>
    <w:bookmarkEnd w:id="957"/>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40AFA733" w:rsidR="009A244F" w:rsidRDefault="0013511F"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958" w:name="_Hlk54282581"/>
      <w:r>
        <w:rPr>
          <w:lang w:val="en-US"/>
        </w:rPr>
        <w:t>For all</w:t>
      </w:r>
      <w:r w:rsidRPr="00BD0357">
        <w:rPr>
          <w:lang w:val="en-US"/>
        </w:rPr>
        <w:t xml:space="preserve"> </w:t>
      </w:r>
      <w:r>
        <w:rPr>
          <w:lang w:val="en-US"/>
        </w:rPr>
        <w:t xml:space="preserve">modulations and scs </w:t>
      </w:r>
      <w:bookmarkEnd w:id="958"/>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5172DC92" w:rsidR="009A244F" w:rsidRDefault="00653F39" w:rsidP="009A244F">
      <w:pPr>
        <w:rPr>
          <w:lang w:val="en-US"/>
        </w:rPr>
      </w:pPr>
      <w:r>
        <w:rPr>
          <w:lang w:val="en-US"/>
        </w:rPr>
        <w:t xml:space="preserve">when </w:t>
      </w:r>
      <w:r w:rsidRPr="00AB1D7B">
        <w:rPr>
          <w:lang w:val="en-US"/>
        </w:rPr>
        <w:t>BW</w:t>
      </w:r>
      <w:r w:rsidRPr="00AB1D7B">
        <w:rPr>
          <w:vertAlign w:val="subscript"/>
          <w:lang w:val="en-US"/>
        </w:rPr>
        <w:t>Channel_CA</w:t>
      </w:r>
      <w:r>
        <w:rPr>
          <w:lang w:val="en-US"/>
        </w:rPr>
        <w:t xml:space="preserve"> ≤ 20 MHz</w:t>
      </w:r>
    </w:p>
    <w:p w14:paraId="149C08BD" w14:textId="0F69F652" w:rsidR="009A244F" w:rsidRDefault="00653F39"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lastRenderedPageBreak/>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3E84BEEE" w:rsidR="009A244F" w:rsidRDefault="00653F39" w:rsidP="009A244F">
      <w:pPr>
        <w:rPr>
          <w:lang w:val="en-US"/>
        </w:rPr>
      </w:pPr>
      <w:r>
        <w:rPr>
          <w:lang w:val="en-US"/>
        </w:rPr>
        <w:t xml:space="preserve">or when </w:t>
      </w:r>
      <w:r w:rsidRPr="00AB1D7B">
        <w:rPr>
          <w:lang w:val="en-US"/>
        </w:rPr>
        <w:t>BW</w:t>
      </w:r>
      <w:r w:rsidRPr="00AB1D7B">
        <w:rPr>
          <w:vertAlign w:val="subscript"/>
          <w:lang w:val="en-US"/>
        </w:rPr>
        <w:t>Channel_CA</w:t>
      </w:r>
      <w:r>
        <w:rPr>
          <w:lang w:val="en-US"/>
        </w:rPr>
        <w:t xml:space="preserve"> &gt; 20 MHz</w:t>
      </w:r>
    </w:p>
    <w:p w14:paraId="312DC114" w14:textId="093DFDB9" w:rsidR="009A244F" w:rsidRDefault="00653F39" w:rsidP="009A244F">
      <w:pPr>
        <w:spacing w:after="120"/>
        <w:ind w:left="3408"/>
        <w:rPr>
          <w:color w:val="000000" w:themeColor="text1"/>
          <w:szCs w:val="24"/>
          <w:lang w:eastAsia="zh-CN"/>
        </w:rPr>
      </w:pPr>
      <w:r w:rsidRPr="001A5914">
        <w:rPr>
          <w:rFonts w:hint="eastAsia"/>
          <w:color w:val="000000" w:themeColor="text1"/>
          <w:szCs w:val="24"/>
          <w:lang w:eastAsia="zh-CN"/>
        </w:rPr>
        <w:t>A-MPR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1117D82B" w:rsidR="009A244F" w:rsidRDefault="00282F0E"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bookmarkStart w:id="959" w:name="_CR6_2A_3_1_1_3"/>
      <w:r w:rsidRPr="001C0CC4">
        <w:t>6.2</w:t>
      </w:r>
      <w:r>
        <w:t>A</w:t>
      </w:r>
      <w:r w:rsidRPr="001C0CC4">
        <w:t>.3.1</w:t>
      </w:r>
      <w:r>
        <w:t>.1.3</w:t>
      </w:r>
      <w:r w:rsidRPr="001C0CC4">
        <w:tab/>
      </w:r>
      <w:r>
        <w:t>A-MPR for CA_NS_46</w:t>
      </w:r>
    </w:p>
    <w:p w14:paraId="2BC617C1" w14:textId="77777777" w:rsidR="009A244F" w:rsidRDefault="009A244F" w:rsidP="008B5A72">
      <w:pPr>
        <w:pStyle w:val="H6"/>
      </w:pPr>
      <w:bookmarkStart w:id="960" w:name="_CR6_2A_3_1_1_3_1"/>
      <w:bookmarkEnd w:id="959"/>
      <w:r>
        <w:t>6.2A.3.1.1.3.1</w:t>
      </w:r>
      <w:r>
        <w:tab/>
        <w:t>Contiguous allocations</w:t>
      </w:r>
    </w:p>
    <w:bookmarkEnd w:id="960"/>
    <w:p w14:paraId="698A1603" w14:textId="2A3B48CC"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08597771" w:rsidR="009A244F" w:rsidRDefault="0013511F" w:rsidP="009A244F">
      <w:pPr>
        <w:ind w:left="568" w:firstLine="284"/>
      </w:pPr>
      <w:r>
        <w:t>IF</w:t>
      </w:r>
      <w:r>
        <w:tab/>
      </w:r>
      <w:r>
        <w:tab/>
      </w:r>
      <w:r>
        <w:tab/>
        <w:t>RBend &gt; NRB_agg 5/6 for all BW’s except for BWChannel_CA=50MHz where the threshold is RBend&gt;NRB_agg 3/4 OR for all BW’s RBend &gt; 4/3 NRB_agg - LCRB</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0DEEE116"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lastRenderedPageBreak/>
        <w:t>For all</w:t>
      </w:r>
      <w:r w:rsidRPr="00BD0357">
        <w:rPr>
          <w:lang w:val="en-US"/>
        </w:rPr>
        <w:t xml:space="preserve"> </w:t>
      </w:r>
      <w:r>
        <w:rPr>
          <w:lang w:val="en-US"/>
        </w:rPr>
        <w:t xml:space="preserve">modulations and scs </w:t>
      </w:r>
      <w:r>
        <w:t>when BWChannel_CA &lt;= 25 MHz and Fedge_high &lt;= 2595 MHz – 2*BWChannel_CA,</w:t>
      </w:r>
    </w:p>
    <w:p w14:paraId="1C6CE25B" w14:textId="203DBD25"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bookmarkStart w:id="961" w:name="_CR6_2A_3_1_1_3_2"/>
      <w:r w:rsidRPr="00D164AE">
        <w:rPr>
          <w:lang w:val="fr-FR"/>
        </w:rPr>
        <w:t>6.2A.3.1.1.3.2</w:t>
      </w:r>
      <w:r w:rsidRPr="00D164AE">
        <w:rPr>
          <w:lang w:val="fr-FR"/>
        </w:rPr>
        <w:tab/>
        <w:t>Non-contiguous allocations</w:t>
      </w:r>
    </w:p>
    <w:bookmarkEnd w:id="961"/>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0870402C" w:rsidR="009A244F" w:rsidRDefault="00282F0E" w:rsidP="009A244F">
      <w:pPr>
        <w:ind w:left="284"/>
        <w:jc w:val="center"/>
      </w:pPr>
      <w:r>
        <w:rPr>
          <w:lang w:eastAsia="zh-CN"/>
        </w:rPr>
        <w:lastRenderedPageBreak/>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962" w:name="_Toc21344266"/>
      <w:bookmarkStart w:id="963" w:name="_Toc29801752"/>
      <w:bookmarkStart w:id="964" w:name="_Toc29802176"/>
      <w:bookmarkStart w:id="965" w:name="_Toc29802801"/>
      <w:bookmarkStart w:id="966" w:name="_Toc36107543"/>
      <w:bookmarkStart w:id="967" w:name="_Toc37251309"/>
      <w:bookmarkStart w:id="968" w:name="_Toc45888115"/>
      <w:bookmarkStart w:id="969" w:name="_Toc45888714"/>
      <w:bookmarkStart w:id="970" w:name="_Toc59649998"/>
      <w:bookmarkStart w:id="971" w:name="_Toc61357262"/>
      <w:bookmarkStart w:id="972" w:name="_Toc61359036"/>
      <w:bookmarkStart w:id="973" w:name="_Toc67915973"/>
      <w:bookmarkStart w:id="974" w:name="_Toc75533517"/>
      <w:bookmarkStart w:id="975" w:name="_Toc75819403"/>
      <w:bookmarkStart w:id="976" w:name="_Toc76508247"/>
      <w:bookmarkStart w:id="977" w:name="_Toc76717197"/>
      <w:bookmarkStart w:id="978" w:name="_Toc83293838"/>
      <w:bookmarkStart w:id="979" w:name="_Toc84334877"/>
      <w:r w:rsidRPr="001C0CC4">
        <w:t>6.2A.3.1.2</w:t>
      </w:r>
      <w:r w:rsidRPr="001C0CC4">
        <w:tab/>
      </w:r>
      <w:bookmarkEnd w:id="962"/>
      <w:bookmarkEnd w:id="963"/>
      <w:bookmarkEnd w:id="964"/>
      <w:bookmarkEnd w:id="965"/>
      <w:bookmarkEnd w:id="966"/>
      <w:bookmarkEnd w:id="967"/>
      <w:bookmarkEnd w:id="968"/>
      <w:bookmarkEnd w:id="969"/>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970"/>
      <w:bookmarkEnd w:id="971"/>
      <w:bookmarkEnd w:id="972"/>
      <w:bookmarkEnd w:id="973"/>
      <w:bookmarkEnd w:id="974"/>
      <w:bookmarkEnd w:id="975"/>
      <w:bookmarkEnd w:id="976"/>
      <w:bookmarkEnd w:id="977"/>
      <w:bookmarkEnd w:id="978"/>
      <w:bookmarkEnd w:id="979"/>
    </w:p>
    <w:p w14:paraId="0F247AAF" w14:textId="77777777" w:rsidR="00F32B07" w:rsidRDefault="00F32B07" w:rsidP="001977CF">
      <w:pPr>
        <w:pStyle w:val="H6"/>
      </w:pPr>
      <w:bookmarkStart w:id="980" w:name="_CR6_2A_3_1_2_0"/>
      <w:r w:rsidRPr="00F32B07">
        <w:rPr>
          <w:sz w:val="22"/>
        </w:rPr>
        <w:t>6.2A.3.1.</w:t>
      </w:r>
      <w:r>
        <w:t>2.0</w:t>
      </w:r>
      <w:r>
        <w:tab/>
        <w:t>General</w:t>
      </w:r>
    </w:p>
    <w:bookmarkEnd w:id="980"/>
    <w:p w14:paraId="1502B530" w14:textId="78B8FE70" w:rsidR="00B757ED" w:rsidRPr="001C0CC4" w:rsidRDefault="00726F90"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4573BD">
        <w:t>The CA_NC_NS_xy value indicates the additional unwanted emissions requirements that apply for intra-band non-</w:t>
      </w:r>
      <w:r w:rsidRPr="00687D5F">
        <w:t xml:space="preserve">contiguous </w:t>
      </w:r>
      <w:r w:rsidRPr="00BA1E5A">
        <w:t xml:space="preserve">CA bands with NS_xy indicated or configured </w:t>
      </w:r>
      <w:r w:rsidRPr="004573BD">
        <w:t>in multiple uplink serving cells, except CA_NC_NS_01 that indicates the general emission requirements for intra-band non-contiguous CA bands. T</w:t>
      </w:r>
      <w:r w:rsidRPr="001C0CC4">
        <w:t xml:space="preserve">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r w:rsidRPr="00D10491">
        <w:t>For any NR CA band not listed in Table 6.2A.3.1.2-2 the network signalling label CA_NC_NS_01 applies.</w:t>
      </w:r>
    </w:p>
    <w:p w14:paraId="23EDA89D" w14:textId="77777777" w:rsidR="00B757ED" w:rsidRPr="001D386E" w:rsidRDefault="00B757ED" w:rsidP="00B757ED">
      <w:pPr>
        <w:pStyle w:val="TH"/>
      </w:pPr>
      <w:bookmarkStart w:id="981" w:name="_CRTable6_2A_3_1_21"/>
      <w:r w:rsidRPr="001C0CC4">
        <w:t xml:space="preserve">Table </w:t>
      </w:r>
      <w:bookmarkEnd w:id="981"/>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726F90" w:rsidRPr="001D386E" w14:paraId="7826829A" w14:textId="77777777" w:rsidTr="00B757ED">
        <w:trPr>
          <w:jc w:val="center"/>
        </w:trPr>
        <w:tc>
          <w:tcPr>
            <w:tcW w:w="2547" w:type="dxa"/>
          </w:tcPr>
          <w:p w14:paraId="20228D10" w14:textId="73A74252" w:rsidR="00726F90" w:rsidRPr="001D386E" w:rsidRDefault="00726F90" w:rsidP="00726F90">
            <w:pPr>
              <w:pStyle w:val="TAC"/>
            </w:pPr>
            <w:r w:rsidRPr="001D386E">
              <w:t>CA_NC_NS_01</w:t>
            </w:r>
          </w:p>
        </w:tc>
        <w:tc>
          <w:tcPr>
            <w:tcW w:w="1843" w:type="dxa"/>
            <w:shd w:val="clear" w:color="auto" w:fill="auto"/>
          </w:tcPr>
          <w:p w14:paraId="72A83022" w14:textId="77777777" w:rsidR="00726F90" w:rsidRDefault="00726F90" w:rsidP="00726F90">
            <w:pPr>
              <w:pStyle w:val="TAC"/>
            </w:pPr>
            <w:r>
              <w:t>6.5A.2.2.2</w:t>
            </w:r>
          </w:p>
          <w:p w14:paraId="688A568F" w14:textId="394B7B5E" w:rsidR="00726F90" w:rsidRPr="001D386E" w:rsidRDefault="00726F90" w:rsidP="00726F90">
            <w:pPr>
              <w:pStyle w:val="TAC"/>
            </w:pPr>
            <w:r w:rsidRPr="00A1115A">
              <w:t>6.5A.3.2.</w:t>
            </w:r>
            <w:r>
              <w:t>2</w:t>
            </w:r>
          </w:p>
        </w:tc>
        <w:tc>
          <w:tcPr>
            <w:tcW w:w="2268" w:type="dxa"/>
            <w:shd w:val="clear" w:color="auto" w:fill="auto"/>
          </w:tcPr>
          <w:p w14:paraId="1E278B2F" w14:textId="77777777" w:rsidR="00726F90" w:rsidRPr="001D386E" w:rsidRDefault="00726F90" w:rsidP="00726F90">
            <w:pPr>
              <w:pStyle w:val="TAC"/>
            </w:pPr>
            <w:r>
              <w:t>All applicaple NR CA configurations</w:t>
            </w:r>
          </w:p>
        </w:tc>
        <w:tc>
          <w:tcPr>
            <w:tcW w:w="3028" w:type="dxa"/>
          </w:tcPr>
          <w:p w14:paraId="6E135EBE" w14:textId="77777777" w:rsidR="00726F90" w:rsidRPr="001D386E" w:rsidRDefault="00726F90" w:rsidP="00726F90">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r w:rsidR="00726F90" w:rsidRPr="001D386E" w14:paraId="32D06543"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0C5F3513" w14:textId="03824886" w:rsidR="00726F90" w:rsidRPr="001D386E" w:rsidRDefault="00726F90" w:rsidP="00726F90">
            <w:pPr>
              <w:pStyle w:val="TAC"/>
              <w:rPr>
                <w:lang w:eastAsia="ja-JP"/>
              </w:rPr>
            </w:pPr>
            <w:r w:rsidRPr="004B25DC">
              <w:rPr>
                <w:lang w:eastAsia="ja-JP"/>
              </w:rPr>
              <w:t>CA_NC_NS_55</w:t>
            </w:r>
            <w:r>
              <w:rPr>
                <w:lang w:eastAsia="ja-JP"/>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824FDB8" w14:textId="77777777" w:rsidR="00726F90" w:rsidRDefault="00726F90" w:rsidP="00726F90">
            <w:pPr>
              <w:pStyle w:val="TAC"/>
            </w:pPr>
            <w:r>
              <w:t>See</w:t>
            </w:r>
          </w:p>
          <w:p w14:paraId="3B83C703" w14:textId="7E2648CB" w:rsidR="00726F90" w:rsidRDefault="00726F90" w:rsidP="00726F90">
            <w:pPr>
              <w:pStyle w:val="TAC"/>
            </w:pPr>
            <w:r w:rsidRPr="00A1115A">
              <w:t>CA_NC_NS_01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767EE7" w14:textId="1DC3827E" w:rsidR="00726F90" w:rsidRDefault="00726F90" w:rsidP="00726F90">
            <w:pPr>
              <w:pStyle w:val="TAC"/>
            </w:pPr>
            <w:r w:rsidRPr="00A1115A">
              <w:t>CA_n</w:t>
            </w:r>
            <w:r>
              <w:t>77</w:t>
            </w:r>
            <w:r w:rsidRPr="00A1115A">
              <w:t>(2A)</w:t>
            </w:r>
          </w:p>
        </w:tc>
        <w:tc>
          <w:tcPr>
            <w:tcW w:w="3028" w:type="dxa"/>
            <w:tcBorders>
              <w:top w:val="single" w:sz="4" w:space="0" w:color="auto"/>
              <w:left w:val="single" w:sz="4" w:space="0" w:color="auto"/>
              <w:bottom w:val="single" w:sz="4" w:space="0" w:color="auto"/>
              <w:right w:val="single" w:sz="4" w:space="0" w:color="auto"/>
            </w:tcBorders>
          </w:tcPr>
          <w:p w14:paraId="7071E13B" w14:textId="77777777" w:rsidR="00726F90" w:rsidRDefault="00726F90" w:rsidP="00726F90">
            <w:pPr>
              <w:pStyle w:val="TAC"/>
            </w:pPr>
            <w:r>
              <w:t>See</w:t>
            </w:r>
          </w:p>
          <w:p w14:paraId="61EF4253" w14:textId="5BDA7CE2" w:rsidR="00726F90" w:rsidRPr="00302673" w:rsidRDefault="00726F90" w:rsidP="00726F90">
            <w:pPr>
              <w:pStyle w:val="TAC"/>
            </w:pPr>
            <w:r w:rsidRPr="00A1115A">
              <w:t>CA_NC_NS_01</w:t>
            </w:r>
          </w:p>
        </w:tc>
      </w:tr>
    </w:tbl>
    <w:p w14:paraId="5B321965" w14:textId="77777777" w:rsidR="00BD6939" w:rsidRDefault="00BD6939" w:rsidP="00261FB0"/>
    <w:p w14:paraId="2C050DA3" w14:textId="77777777" w:rsidR="00BD6939" w:rsidRDefault="00BD6939" w:rsidP="00261FB0">
      <w:r>
        <w:t>F</w:t>
      </w:r>
      <w:r w:rsidRPr="00262D58">
        <w:t>or UEs configured with intra-band non-contiguous CA in n77 and if NS_01 is indicated for an uplink component carrier in the range 3700-3980 MHz and NS_01 or NS_55 for another uplink component carrier in the range 3450-3550 MHz, the allowed additional spurious emission and maximum output power reduction requirements are according to CA_NC_NS_01.</w:t>
      </w:r>
    </w:p>
    <w:p w14:paraId="61C2484B" w14:textId="77777777" w:rsidR="00B757ED" w:rsidRDefault="00B757ED" w:rsidP="008B5A72"/>
    <w:p w14:paraId="4FF5F4F8" w14:textId="5DD57A50" w:rsidR="00B757ED" w:rsidRPr="001C0CC4" w:rsidRDefault="00B757ED" w:rsidP="00B757ED">
      <w:pPr>
        <w:pStyle w:val="TH"/>
      </w:pPr>
      <w:bookmarkStart w:id="982" w:name="_CRTable6_2A_3_1_22"/>
      <w:r w:rsidRPr="001C0CC4">
        <w:t xml:space="preserve">Table </w:t>
      </w:r>
      <w:bookmarkEnd w:id="982"/>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726F90" w:rsidRPr="001C0CC4" w14:paraId="0B57E243" w14:textId="77777777" w:rsidTr="00B757ED">
        <w:trPr>
          <w:trHeight w:val="187"/>
          <w:jc w:val="center"/>
        </w:trPr>
        <w:tc>
          <w:tcPr>
            <w:tcW w:w="1099" w:type="dxa"/>
            <w:tcBorders>
              <w:left w:val="single" w:sz="4" w:space="0" w:color="auto"/>
              <w:bottom w:val="single" w:sz="4" w:space="0" w:color="auto"/>
              <w:right w:val="single" w:sz="4" w:space="0" w:color="auto"/>
            </w:tcBorders>
          </w:tcPr>
          <w:p w14:paraId="12E858BD" w14:textId="16F2EBAD" w:rsidR="00726F90" w:rsidRDefault="00726F90" w:rsidP="00726F90">
            <w:pPr>
              <w:pStyle w:val="TAC"/>
            </w:pPr>
            <w:r w:rsidRPr="00A1115A">
              <w:t>CA_n</w:t>
            </w:r>
            <w:r>
              <w:t>77</w:t>
            </w:r>
          </w:p>
        </w:tc>
        <w:tc>
          <w:tcPr>
            <w:tcW w:w="1590" w:type="dxa"/>
            <w:tcBorders>
              <w:left w:val="single" w:sz="4" w:space="0" w:color="auto"/>
              <w:bottom w:val="single" w:sz="4" w:space="0" w:color="auto"/>
              <w:right w:val="single" w:sz="4" w:space="0" w:color="auto"/>
            </w:tcBorders>
          </w:tcPr>
          <w:p w14:paraId="76A11835" w14:textId="0047FC2E" w:rsidR="00726F90" w:rsidRDefault="00726F90" w:rsidP="00726F90">
            <w:pPr>
              <w:pStyle w:val="TAC"/>
            </w:pPr>
            <w:r w:rsidRPr="00A1115A">
              <w:t>CA_NC_NS_01</w:t>
            </w:r>
          </w:p>
        </w:tc>
        <w:tc>
          <w:tcPr>
            <w:tcW w:w="1559" w:type="dxa"/>
            <w:tcBorders>
              <w:left w:val="single" w:sz="4" w:space="0" w:color="auto"/>
              <w:bottom w:val="single" w:sz="4" w:space="0" w:color="auto"/>
              <w:right w:val="single" w:sz="4" w:space="0" w:color="auto"/>
            </w:tcBorders>
          </w:tcPr>
          <w:p w14:paraId="1D2AA962" w14:textId="64A22A41" w:rsidR="00726F90" w:rsidRDefault="00726F90" w:rsidP="00726F90">
            <w:pPr>
              <w:pStyle w:val="TAC"/>
            </w:pPr>
            <w:r w:rsidRPr="00A1115A">
              <w:t>CA_NC_NS_</w:t>
            </w:r>
            <w:r>
              <w:t>55</w:t>
            </w:r>
          </w:p>
        </w:tc>
        <w:tc>
          <w:tcPr>
            <w:tcW w:w="992" w:type="dxa"/>
            <w:tcBorders>
              <w:left w:val="single" w:sz="4" w:space="0" w:color="auto"/>
              <w:bottom w:val="single" w:sz="4" w:space="0" w:color="auto"/>
              <w:right w:val="single" w:sz="4" w:space="0" w:color="auto"/>
            </w:tcBorders>
          </w:tcPr>
          <w:p w14:paraId="08B0DF75"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04795097" w14:textId="77777777" w:rsidR="00726F90" w:rsidRPr="001C0CC4" w:rsidRDefault="00726F90" w:rsidP="00726F90">
            <w:pPr>
              <w:pStyle w:val="TAC"/>
            </w:pPr>
          </w:p>
        </w:tc>
        <w:tc>
          <w:tcPr>
            <w:tcW w:w="993" w:type="dxa"/>
            <w:tcBorders>
              <w:left w:val="single" w:sz="4" w:space="0" w:color="auto"/>
              <w:bottom w:val="single" w:sz="4" w:space="0" w:color="auto"/>
              <w:right w:val="single" w:sz="4" w:space="0" w:color="auto"/>
            </w:tcBorders>
          </w:tcPr>
          <w:p w14:paraId="3D157677"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7B6E8340" w14:textId="77777777" w:rsidR="00726F90" w:rsidRPr="001C0CC4" w:rsidRDefault="00726F90" w:rsidP="00726F90">
            <w:pPr>
              <w:pStyle w:val="TAC"/>
            </w:pPr>
          </w:p>
        </w:tc>
        <w:tc>
          <w:tcPr>
            <w:tcW w:w="1134" w:type="dxa"/>
            <w:tcBorders>
              <w:left w:val="single" w:sz="4" w:space="0" w:color="auto"/>
              <w:bottom w:val="single" w:sz="4" w:space="0" w:color="auto"/>
              <w:right w:val="single" w:sz="4" w:space="0" w:color="auto"/>
            </w:tcBorders>
          </w:tcPr>
          <w:p w14:paraId="59AE2E27" w14:textId="77777777" w:rsidR="00726F90" w:rsidRPr="001C0CC4" w:rsidRDefault="00726F90" w:rsidP="00726F90">
            <w:pPr>
              <w:pStyle w:val="TAC"/>
            </w:pPr>
          </w:p>
        </w:tc>
        <w:tc>
          <w:tcPr>
            <w:tcW w:w="916" w:type="dxa"/>
            <w:tcBorders>
              <w:left w:val="single" w:sz="4" w:space="0" w:color="auto"/>
              <w:bottom w:val="single" w:sz="4" w:space="0" w:color="auto"/>
              <w:right w:val="single" w:sz="4" w:space="0" w:color="auto"/>
            </w:tcBorders>
          </w:tcPr>
          <w:p w14:paraId="0A2D6A69" w14:textId="77777777" w:rsidR="00726F90" w:rsidRPr="001C0CC4" w:rsidRDefault="00726F90" w:rsidP="00726F90">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bookmarkStart w:id="983" w:name="_CR6_2A_3_1_2_1"/>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bookmarkEnd w:id="983"/>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91B619" w:rsidR="00B757ED" w:rsidRPr="005107A3" w:rsidRDefault="00DA7F0F" w:rsidP="00B757ED">
      <w:pPr>
        <w:spacing w:after="0"/>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2C03E6F4" w:rsidR="00B757ED" w:rsidRPr="00E062F1" w:rsidRDefault="00DA7F0F" w:rsidP="00B757ED">
      <w:pPr>
        <w:ind w:left="568"/>
        <w:rPr>
          <w:rFonts w:eastAsia="Yu Mincho"/>
        </w:rPr>
      </w:pPr>
      <w:r>
        <w:rPr>
          <w:rFonts w:eastAsia="Yu Mincho"/>
        </w:rPr>
        <w:lastRenderedPageBreak/>
        <w:tab/>
      </w:r>
      <w:r>
        <w:rPr>
          <w:rFonts w:eastAsia="Yu Mincho"/>
        </w:rPr>
        <w:tab/>
        <w:t>A-MPR</w:t>
      </w:r>
      <w:r>
        <w:rPr>
          <w:rFonts w:eastAsia="Yu Mincho"/>
          <w:vertAlign w:val="subscript"/>
        </w:rPr>
        <w:t>IM3</w:t>
      </w:r>
      <w:r>
        <w:rPr>
          <w:rFonts w:eastAsia="Yu Mincho"/>
        </w:rPr>
        <w:t xml:space="preserve"> defined in Clause </w:t>
      </w:r>
      <w:r>
        <w:rPr>
          <w:lang w:eastAsia="zh-CN"/>
        </w:rPr>
        <w:t>6.2A.3.1.2.1.1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1BC66EFD" w14:textId="77777777" w:rsidR="00F32B07" w:rsidRDefault="00F32B07" w:rsidP="00F32B0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269C921D" w14:textId="77777777" w:rsidR="00F32B07" w:rsidRDefault="00F32B07" w:rsidP="00F32B07">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5F9E30D5" w14:textId="32003E62" w:rsidR="00F32B07" w:rsidRDefault="002C3AE0" w:rsidP="00F32B07">
      <w:pPr>
        <w:pStyle w:val="B10"/>
        <w:rPr>
          <w:rFonts w:eastAsia="SimSun"/>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653EA660" w:rsidR="00F32B07" w:rsidRDefault="00F32B07" w:rsidP="00F32B07">
      <w:pPr>
        <w:pStyle w:val="B10"/>
      </w:pPr>
      <w:r>
        <w:rPr>
          <w:lang w:bidi="bn-IN"/>
        </w:rPr>
        <w:t>-</w:t>
      </w:r>
      <w:r>
        <w:rPr>
          <w:lang w:bidi="bn-IN"/>
        </w:rPr>
        <w:tab/>
      </w:r>
      <w:r>
        <w:t>F</w:t>
      </w:r>
      <w:r>
        <w:rPr>
          <w:vertAlign w:val="subscript"/>
        </w:rPr>
        <w:t>filter,low</w:t>
      </w:r>
      <w:r>
        <w:t xml:space="preserve"> = 2480 MHz</w:t>
      </w:r>
    </w:p>
    <w:p w14:paraId="2F47B336" w14:textId="1831DA77" w:rsidR="00F32B07" w:rsidRDefault="00F32B07" w:rsidP="00F32B07">
      <w:pPr>
        <w:pStyle w:val="B10"/>
      </w:pPr>
      <w:r>
        <w:rPr>
          <w:lang w:bidi="bn-IN"/>
        </w:rPr>
        <w:t>-</w:t>
      </w:r>
      <w:r>
        <w:rPr>
          <w:lang w:bidi="bn-IN"/>
        </w:rPr>
        <w:tab/>
      </w:r>
      <w:r>
        <w:t>F</w:t>
      </w:r>
      <w:r>
        <w:rPr>
          <w:vertAlign w:val="subscript"/>
        </w:rPr>
        <w:t>filter,high</w:t>
      </w:r>
      <w:r>
        <w:t xml:space="preserve"> = 2745 MHz</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bookmarkStart w:id="984" w:name="_CR6_2A_3_1_2_1_1"/>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bookmarkEnd w:id="984"/>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bookmarkStart w:id="985" w:name="_CR6_2A_3_1_2_1_2"/>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bookmarkEnd w:id="985"/>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lastRenderedPageBreak/>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57226044" w14:textId="77777777" w:rsidR="00DC7196" w:rsidRPr="001C0CC4" w:rsidRDefault="00DC7196" w:rsidP="00434294">
      <w:pPr>
        <w:pStyle w:val="Heading5"/>
      </w:pPr>
      <w:bookmarkStart w:id="986" w:name="_Toc21344267"/>
      <w:bookmarkStart w:id="987" w:name="_Toc29801753"/>
      <w:bookmarkStart w:id="988" w:name="_Toc29802177"/>
      <w:bookmarkStart w:id="989" w:name="_Toc29802802"/>
      <w:bookmarkStart w:id="990" w:name="_Toc36107544"/>
      <w:bookmarkStart w:id="991" w:name="_Toc37251310"/>
      <w:bookmarkStart w:id="992" w:name="_Toc45888116"/>
      <w:bookmarkStart w:id="993" w:name="_Toc45888715"/>
      <w:bookmarkStart w:id="994" w:name="_Toc59649999"/>
      <w:bookmarkStart w:id="995" w:name="_Toc61357263"/>
      <w:bookmarkStart w:id="996" w:name="_Toc61359037"/>
      <w:bookmarkStart w:id="997" w:name="_Toc67915974"/>
      <w:bookmarkStart w:id="998" w:name="_Toc75533518"/>
      <w:bookmarkStart w:id="999" w:name="_Toc75819404"/>
      <w:bookmarkStart w:id="1000" w:name="_Toc76508248"/>
      <w:bookmarkStart w:id="1001" w:name="_Toc76717198"/>
      <w:bookmarkStart w:id="1002" w:name="_Toc83293839"/>
      <w:bookmarkStart w:id="1003" w:name="_Toc84334878"/>
      <w:r w:rsidRPr="001C0CC4">
        <w:t>6.2A.3.1.3</w:t>
      </w:r>
      <w:r w:rsidRPr="001C0CC4">
        <w:tab/>
        <w:t>UE additional maximum output power reduction for Inter-band CA</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47BD565" w14:textId="4B71DBB0" w:rsidR="001066F3" w:rsidRDefault="001066F3" w:rsidP="00B22C84">
      <w:pPr>
        <w:rPr>
          <w:rFonts w:eastAsia="SimSun"/>
          <w:lang w:val="en-US" w:eastAsia="zh-CN"/>
        </w:rPr>
      </w:pPr>
      <w:bookmarkStart w:id="1004" w:name="_Toc21344268"/>
      <w:bookmarkStart w:id="1005" w:name="_Toc29801754"/>
      <w:bookmarkStart w:id="1006" w:name="_Toc29802178"/>
      <w:bookmarkStart w:id="1007" w:name="_Toc29802803"/>
      <w:bookmarkStart w:id="1008" w:name="_Toc36107545"/>
      <w:bookmarkStart w:id="1009" w:name="_Toc37251311"/>
      <w:bookmarkStart w:id="1010" w:name="_Toc45888117"/>
      <w:bookmarkStart w:id="1011" w:name="_Toc45888716"/>
      <w:bookmarkStart w:id="1012" w:name="_Toc59650000"/>
      <w:bookmarkStart w:id="1013" w:name="_Toc61357264"/>
      <w:bookmarkStart w:id="1014" w:name="_Toc61359038"/>
      <w:bookmarkStart w:id="1015" w:name="_Toc67915975"/>
      <w:bookmarkStart w:id="1016" w:name="_Toc75533519"/>
      <w:bookmarkStart w:id="1017" w:name="_Toc75819405"/>
      <w:bookmarkStart w:id="1018" w:name="_Toc76508249"/>
      <w:bookmarkStart w:id="1019"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B22C84">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B22C84">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1020" w:name="_Hlk85722277"/>
      <w:r>
        <w:t>Unless otherwise stated, the combined requirements and allowed A-MPR are applicable on both bands when both component carriers are active.</w:t>
      </w:r>
      <w:bookmarkEnd w:id="1020"/>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FD54E44" w:rsidR="007111A4" w:rsidRPr="00D30D70" w:rsidRDefault="00B22C84" w:rsidP="00B22C84">
      <w:r>
        <w:t>To meet the additional requirements, additional maximum power reduction (A-MPR) is allowed for the maximum output power as specified in Table 6.2.1-1. Unless stated otherwise, the total reduction to UE maximum output power is max(MPR</w:t>
      </w:r>
      <w:r>
        <w:rPr>
          <w:rFonts w:hint="eastAsia"/>
          <w:lang w:val="en-US" w:eastAsia="zh-CN"/>
        </w:rPr>
        <w:t>+</w:t>
      </w:r>
      <w:r>
        <w:rPr>
          <w:lang w:eastAsia="zh-CN"/>
        </w:rPr>
        <w:t>∆MPR</w:t>
      </w:r>
      <w:r>
        <w:t>, A-MPR) where MPR</w:t>
      </w:r>
      <w:r>
        <w:rPr>
          <w:rFonts w:hint="eastAsia"/>
          <w:lang w:val="en-US" w:eastAsia="zh-CN"/>
        </w:rPr>
        <w:t xml:space="preserve"> and </w:t>
      </w:r>
      <w:r>
        <w:rPr>
          <w:lang w:eastAsia="zh-CN"/>
        </w:rPr>
        <w:t>∆MPR</w:t>
      </w:r>
      <w:r>
        <w:rPr>
          <w:rFonts w:hint="eastAsia"/>
          <w:lang w:val="en-US" w:eastAsia="zh-CN"/>
        </w:rPr>
        <w:t xml:space="preserve"> are</w:t>
      </w:r>
      <w:r>
        <w:t xml:space="preserve"> defined in clause 6.2.2. In case of a power class 3 UE, when IE powerBoostPi2BPSK is set to 1, power class 2 A-MPR values apply.</w:t>
      </w:r>
    </w:p>
    <w:p w14:paraId="2B7129A2" w14:textId="15BD8446" w:rsidR="007111A4" w:rsidRPr="00D30D70" w:rsidRDefault="007111A4" w:rsidP="00B22C84">
      <w:r w:rsidRPr="00D30D70">
        <w:t xml:space="preserve">For almost contiguous allocations in CP-OFDM waveforms in power </w:t>
      </w:r>
      <w:r w:rsidR="005B11CB" w:rsidRPr="00D30D70">
        <w:t>class</w:t>
      </w:r>
      <w:r w:rsidR="005B11CB">
        <w:t xml:space="preserve"> 1.5, 2 and </w:t>
      </w:r>
      <w:r w:rsidR="005B11CB" w:rsidRPr="00D30D70">
        <w:t>3,</w:t>
      </w:r>
      <w:r w:rsidRPr="00D30D70">
        <w:t xml:space="preserve">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B22C84">
      <w:r w:rsidRPr="00D30D70">
        <w:t xml:space="preserve">Unless otherwise specified, pi/2 BPSK in following A-MPR tables refers to both variants of pi/2 BPSK referenced in 6.2.2 tables 6.2.2-1. </w:t>
      </w:r>
    </w:p>
    <w:p w14:paraId="379C3352" w14:textId="77777777" w:rsidR="007111A4" w:rsidRPr="00157471" w:rsidRDefault="007111A4" w:rsidP="00B22C84">
      <w:pPr>
        <w:rPr>
          <w:b/>
        </w:rPr>
      </w:pPr>
      <w:r w:rsidRPr="00157471">
        <w:t>The emission requirements specified in Table 6.2A.3.1.3-1 also apply for the frequency ranges that are less than F</w:t>
      </w:r>
      <w:r w:rsidRPr="00157471">
        <w:rPr>
          <w:vertAlign w:val="subscript"/>
        </w:rPr>
        <w:t>OOB</w:t>
      </w:r>
      <w:r w:rsidRPr="00157471">
        <w:t xml:space="preserve"> (MHz) in </w:t>
      </w:r>
      <w:bookmarkStart w:id="1021" w:name="_CRTheemissionrequirementsspecifiedinTa"/>
      <w:r w:rsidRPr="00157471">
        <w:t xml:space="preserve">Table </w:t>
      </w:r>
      <w:bookmarkEnd w:id="1021"/>
      <w:r w:rsidRPr="00157471">
        <w:t>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bookmarkStart w:id="1022" w:name="_CRTable6_2A_3_1_31"/>
      <w:r w:rsidRPr="00157471">
        <w:lastRenderedPageBreak/>
        <w:t xml:space="preserve">Table </w:t>
      </w:r>
      <w:bookmarkEnd w:id="1022"/>
      <w:r w:rsidRPr="00157471">
        <w:t>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1023" w:name="_Toc83293840"/>
      <w:bookmarkStart w:id="1024" w:name="_Toc84334879"/>
      <w:r w:rsidRPr="001C0CC4">
        <w:lastRenderedPageBreak/>
        <w:t>6.2A.4</w:t>
      </w:r>
      <w:r w:rsidRPr="001C0CC4">
        <w:tab/>
        <w:t>Configured output power for CA</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3"/>
      <w:bookmarkEnd w:id="1024"/>
    </w:p>
    <w:p w14:paraId="1B7A4D1B" w14:textId="77777777" w:rsidR="00DC7196" w:rsidRPr="001C0CC4" w:rsidRDefault="00DC7196" w:rsidP="00434294">
      <w:pPr>
        <w:pStyle w:val="Heading4"/>
      </w:pPr>
      <w:bookmarkStart w:id="1025" w:name="_Toc21344269"/>
      <w:bookmarkStart w:id="1026" w:name="_Toc29801755"/>
      <w:bookmarkStart w:id="1027" w:name="_Toc29802179"/>
      <w:bookmarkStart w:id="1028" w:name="_Toc29802804"/>
      <w:bookmarkStart w:id="1029" w:name="_Toc36107546"/>
      <w:bookmarkStart w:id="1030" w:name="_Toc37251312"/>
      <w:bookmarkStart w:id="1031" w:name="_Toc45888118"/>
      <w:bookmarkStart w:id="1032" w:name="_Toc45888717"/>
      <w:bookmarkStart w:id="1033" w:name="_Toc59650001"/>
      <w:bookmarkStart w:id="1034" w:name="_Toc61357265"/>
      <w:bookmarkStart w:id="1035" w:name="_Toc61359039"/>
      <w:bookmarkStart w:id="1036" w:name="_Toc67915976"/>
      <w:bookmarkStart w:id="1037" w:name="_Toc75533520"/>
      <w:bookmarkStart w:id="1038" w:name="_Toc75819406"/>
      <w:bookmarkStart w:id="1039" w:name="_Toc76508250"/>
      <w:bookmarkStart w:id="1040" w:name="_Toc76717200"/>
      <w:bookmarkStart w:id="1041" w:name="_Toc83293841"/>
      <w:bookmarkStart w:id="1042" w:name="_Toc84334880"/>
      <w:r w:rsidRPr="001C0CC4">
        <w:t>6.2A.4.1</w:t>
      </w:r>
      <w:r w:rsidRPr="001C0CC4">
        <w:tab/>
        <w:t>Configured transmitted power level</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035A682F" w14:textId="71F53857" w:rsidR="00782BFB" w:rsidRDefault="00782BFB" w:rsidP="00434294">
      <w:pPr>
        <w:pStyle w:val="Heading5"/>
      </w:pPr>
      <w:bookmarkStart w:id="1043" w:name="_Toc21344270"/>
      <w:bookmarkStart w:id="1044" w:name="_Toc29801756"/>
      <w:bookmarkStart w:id="1045" w:name="_Toc29802180"/>
      <w:bookmarkStart w:id="1046" w:name="_Toc29802805"/>
      <w:bookmarkStart w:id="1047" w:name="_Toc36107547"/>
      <w:bookmarkStart w:id="1048" w:name="_Toc37251313"/>
      <w:bookmarkStart w:id="1049" w:name="_Toc45888119"/>
      <w:bookmarkStart w:id="1050" w:name="_Toc45888718"/>
      <w:bookmarkStart w:id="1051" w:name="_Toc59650002"/>
      <w:bookmarkStart w:id="1052" w:name="_Toc61357266"/>
      <w:bookmarkStart w:id="1053" w:name="_Toc61359040"/>
      <w:bookmarkStart w:id="1054" w:name="_Toc67915977"/>
      <w:bookmarkStart w:id="1055" w:name="_Toc75533521"/>
      <w:bookmarkStart w:id="1056" w:name="_Toc75819407"/>
      <w:bookmarkStart w:id="1057" w:name="_Toc76508251"/>
      <w:bookmarkStart w:id="1058" w:name="_Toc76717201"/>
      <w:bookmarkStart w:id="1059" w:name="_Toc83293842"/>
      <w:bookmarkStart w:id="1060" w:name="_Toc84334881"/>
      <w:bookmarkStart w:id="1061" w:name="_Toc21344271"/>
      <w:bookmarkStart w:id="1062" w:name="_Toc29801757"/>
      <w:bookmarkStart w:id="1063" w:name="_Toc29802181"/>
      <w:bookmarkStart w:id="1064" w:name="_Toc29802806"/>
      <w:bookmarkStart w:id="1065" w:name="_Toc36107548"/>
      <w:bookmarkStart w:id="1066" w:name="_Toc37251314"/>
      <w:bookmarkStart w:id="1067" w:name="_Toc45888120"/>
      <w:bookmarkStart w:id="1068" w:name="_Toc45888719"/>
      <w:r w:rsidRPr="001C0CC4">
        <w:t>6.2A.4.1.1</w:t>
      </w:r>
      <w:r w:rsidRPr="001C0CC4">
        <w:tab/>
        <w:t>Configured transmitted power for Int</w:t>
      </w:r>
      <w:r>
        <w:t>ra</w:t>
      </w:r>
      <w:r w:rsidRPr="001C0CC4">
        <w:t xml:space="preserve">-band </w:t>
      </w:r>
      <w:r>
        <w:t xml:space="preserve">contiguous </w:t>
      </w:r>
      <w:r w:rsidRPr="001C0CC4">
        <w:t>CA</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lastRenderedPageBreak/>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bookmarkStart w:id="1069" w:name="_CRTable6_2A_4_1_10"/>
      <w:r w:rsidRPr="001C0CC4">
        <w:t xml:space="preserve">Table </w:t>
      </w:r>
      <w:bookmarkEnd w:id="1069"/>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6B47D715" w:rsidR="00813591" w:rsidRPr="001C0CC4" w:rsidRDefault="00B07295"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w:t>
      </w:r>
      <w:r>
        <w:rPr>
          <w:rFonts w:cs="v5.0.0" w:hint="eastAsia"/>
          <w:lang w:eastAsia="zh-CN"/>
        </w:rPr>
        <w:t>ra</w:t>
      </w:r>
      <w:r w:rsidRPr="001C0CC4">
        <w:rPr>
          <w:rFonts w:cs="v5.0.0"/>
        </w:rPr>
        <w:t>-band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bookmarkStart w:id="1070" w:name="_CRTable6_2A_4_1_11"/>
      <w:r w:rsidRPr="00236B7A">
        <w:lastRenderedPageBreak/>
        <w:t xml:space="preserve">Table </w:t>
      </w:r>
      <w:bookmarkEnd w:id="1070"/>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1071" w:name="_Toc59650003"/>
      <w:bookmarkStart w:id="1072" w:name="_Toc61357267"/>
      <w:bookmarkStart w:id="1073" w:name="_Toc61359041"/>
      <w:bookmarkStart w:id="1074" w:name="_Toc67915978"/>
      <w:bookmarkStart w:id="1075" w:name="_Toc75533522"/>
      <w:bookmarkStart w:id="1076" w:name="_Toc75819408"/>
      <w:bookmarkStart w:id="1077" w:name="_Toc76508252"/>
      <w:bookmarkStart w:id="1078" w:name="_Toc76717202"/>
      <w:bookmarkStart w:id="1079" w:name="_Toc83293843"/>
      <w:bookmarkStart w:id="1080" w:name="_Toc84334882"/>
      <w:r w:rsidRPr="001C0CC4">
        <w:t>6.2A.4.1.2</w:t>
      </w:r>
      <w:r w:rsidRPr="001C0CC4">
        <w:tab/>
      </w:r>
      <w:bookmarkEnd w:id="1061"/>
      <w:bookmarkEnd w:id="1062"/>
      <w:bookmarkEnd w:id="1063"/>
      <w:bookmarkEnd w:id="1064"/>
      <w:bookmarkEnd w:id="1065"/>
      <w:bookmarkEnd w:id="1066"/>
      <w:bookmarkEnd w:id="1067"/>
      <w:bookmarkEnd w:id="1068"/>
      <w:bookmarkEnd w:id="1071"/>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1072"/>
      <w:bookmarkEnd w:id="1073"/>
      <w:bookmarkEnd w:id="1074"/>
      <w:bookmarkEnd w:id="1075"/>
      <w:bookmarkEnd w:id="1076"/>
      <w:bookmarkEnd w:id="1077"/>
      <w:bookmarkEnd w:id="1078"/>
      <w:bookmarkEnd w:id="1079"/>
      <w:bookmarkEnd w:id="1080"/>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lastRenderedPageBreak/>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bookmarkStart w:id="1081" w:name="_CRTable6_2A_4_1_21"/>
      <w:r w:rsidRPr="001C0CC4">
        <w:t xml:space="preserve">Table </w:t>
      </w:r>
      <w:bookmarkEnd w:id="1081"/>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EDF9445" w:rsidR="00813591" w:rsidRPr="001C0CC4" w:rsidRDefault="00686F74" w:rsidP="00813591">
      <w:pPr>
        <w:rPr>
          <w:lang w:bidi="bn-IN"/>
        </w:rPr>
      </w:pPr>
      <w:r w:rsidRPr="001C0CC4">
        <w:lastRenderedPageBreak/>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2-1</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bookmarkStart w:id="1082" w:name="_CRTable6_2A_4_1_22"/>
      <w:r w:rsidRPr="00236B7A">
        <w:t xml:space="preserve">Table </w:t>
      </w:r>
      <w:bookmarkEnd w:id="1082"/>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1083" w:name="_Toc21344272"/>
      <w:bookmarkStart w:id="1084" w:name="_Toc29801758"/>
      <w:bookmarkStart w:id="1085" w:name="_Toc29802182"/>
      <w:bookmarkStart w:id="1086" w:name="_Toc29802807"/>
      <w:bookmarkStart w:id="1087" w:name="_Toc36107549"/>
      <w:bookmarkStart w:id="1088" w:name="_Toc37251315"/>
      <w:bookmarkStart w:id="1089" w:name="_Toc45888121"/>
      <w:bookmarkStart w:id="1090" w:name="_Toc45888720"/>
      <w:bookmarkStart w:id="1091" w:name="_Toc59650004"/>
      <w:bookmarkStart w:id="1092" w:name="_Toc61357268"/>
      <w:bookmarkStart w:id="1093" w:name="_Toc61359042"/>
      <w:bookmarkStart w:id="1094" w:name="_Toc67915979"/>
      <w:bookmarkStart w:id="1095" w:name="_Toc75533523"/>
      <w:bookmarkStart w:id="1096" w:name="_Toc75819409"/>
      <w:bookmarkStart w:id="1097" w:name="_Toc76508253"/>
      <w:bookmarkStart w:id="1098" w:name="_Toc76717203"/>
      <w:bookmarkStart w:id="1099" w:name="_Toc83293844"/>
      <w:bookmarkStart w:id="1100" w:name="_Toc84334883"/>
      <w:r w:rsidRPr="001C0CC4">
        <w:t>6.2A.4.1.3</w:t>
      </w:r>
      <w:r w:rsidRPr="001C0CC4">
        <w:tab/>
        <w:t>Configured transmitted power for Inter-band CA</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lastRenderedPageBreak/>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bookmarkStart w:id="1101" w:name="_CRTable6_2A_4_1_30"/>
      <w:r w:rsidRPr="001C0CC4">
        <w:t xml:space="preserve">Table </w:t>
      </w:r>
      <w:bookmarkEnd w:id="1101"/>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lastRenderedPageBreak/>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624815CC" w:rsidR="00E11B7D" w:rsidRPr="001C0CC4" w:rsidRDefault="00686F74"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bookmarkStart w:id="1102" w:name="_CRTable6_2A_4_1_31"/>
      <w:r w:rsidRPr="001C0CC4">
        <w:t xml:space="preserve">Table </w:t>
      </w:r>
      <w:bookmarkEnd w:id="1102"/>
      <w:r w:rsidRPr="001C0CC4">
        <w:t>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12584413" w:rsidR="00DC7196" w:rsidRPr="001C0CC4" w:rsidDel="00FD4411" w:rsidRDefault="00AD42B9" w:rsidP="00DC7196">
            <w:pPr>
              <w:pStyle w:val="TAC"/>
              <w:rPr>
                <w:lang w:eastAsia="zh-CN"/>
              </w:rPr>
            </w:pPr>
            <w:r>
              <w:rPr>
                <w:rFonts w:hint="eastAsia"/>
                <w:lang w:val="en-US" w:eastAsia="zh-CN"/>
              </w:rPr>
              <w:t>5.0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103" w:name="_Toc45888122"/>
      <w:bookmarkStart w:id="1104" w:name="_Toc45888721"/>
      <w:bookmarkStart w:id="1105" w:name="_Toc59650005"/>
      <w:bookmarkStart w:id="1106" w:name="_Toc61357269"/>
      <w:bookmarkStart w:id="1107" w:name="_Toc61359043"/>
      <w:bookmarkStart w:id="1108" w:name="_Toc67915980"/>
      <w:bookmarkStart w:id="1109" w:name="_Toc75533524"/>
      <w:bookmarkStart w:id="1110" w:name="_Toc75819410"/>
      <w:bookmarkStart w:id="1111" w:name="_Toc76508254"/>
      <w:bookmarkStart w:id="1112" w:name="_Toc76717204"/>
      <w:bookmarkStart w:id="1113" w:name="_Toc83293845"/>
      <w:bookmarkStart w:id="1114" w:name="_Toc84334884"/>
      <w:bookmarkStart w:id="1115" w:name="_Toc21344273"/>
      <w:bookmarkStart w:id="1116" w:name="_Toc29801759"/>
      <w:bookmarkStart w:id="1117" w:name="_Toc29802183"/>
      <w:bookmarkStart w:id="1118" w:name="_Toc29802808"/>
      <w:bookmarkStart w:id="1119" w:name="_Toc36107550"/>
      <w:bookmarkStart w:id="1120" w:name="_Toc37251316"/>
      <w:r>
        <w:t>6.2A.4.1.4</w:t>
      </w:r>
      <w:r>
        <w:tab/>
      </w:r>
      <w:bookmarkEnd w:id="1103"/>
      <w:bookmarkEnd w:id="1104"/>
      <w:bookmarkEnd w:id="1105"/>
      <w:r w:rsidR="00BB43BA">
        <w:t>Void</w:t>
      </w:r>
      <w:bookmarkEnd w:id="1106"/>
      <w:bookmarkEnd w:id="1107"/>
      <w:bookmarkEnd w:id="1108"/>
      <w:bookmarkEnd w:id="1109"/>
      <w:bookmarkEnd w:id="1110"/>
      <w:bookmarkEnd w:id="1111"/>
      <w:bookmarkEnd w:id="1112"/>
      <w:bookmarkEnd w:id="1113"/>
      <w:bookmarkEnd w:id="1114"/>
    </w:p>
    <w:p w14:paraId="6D76BF17" w14:textId="183D646B" w:rsidR="00DC7196" w:rsidRDefault="00DC7196" w:rsidP="00434294">
      <w:pPr>
        <w:pStyle w:val="Heading4"/>
      </w:pPr>
      <w:bookmarkStart w:id="1121" w:name="_Toc45888123"/>
      <w:bookmarkStart w:id="1122" w:name="_Toc45888722"/>
      <w:bookmarkStart w:id="1123" w:name="_Toc59650006"/>
      <w:bookmarkStart w:id="1124" w:name="_Toc61357270"/>
      <w:bookmarkStart w:id="1125" w:name="_Toc61359044"/>
      <w:bookmarkStart w:id="1126" w:name="_Toc67915981"/>
      <w:bookmarkStart w:id="1127" w:name="_Toc75533525"/>
      <w:bookmarkStart w:id="1128" w:name="_Toc75819411"/>
      <w:bookmarkStart w:id="1129" w:name="_Toc76508255"/>
      <w:bookmarkStart w:id="1130" w:name="_Toc76717205"/>
      <w:bookmarkStart w:id="1131" w:name="_Toc83293846"/>
      <w:bookmarkStart w:id="1132" w:name="_Toc84334885"/>
      <w:r w:rsidRPr="001C0CC4">
        <w:t>6.2A.4.2</w:t>
      </w:r>
      <w:r w:rsidRPr="001C0CC4">
        <w:tab/>
        <w:t>ΔT</w:t>
      </w:r>
      <w:r w:rsidRPr="001C0CC4">
        <w:rPr>
          <w:vertAlign w:val="subscript"/>
        </w:rPr>
        <w:t xml:space="preserve">IB,c </w:t>
      </w:r>
      <w:r w:rsidRPr="001C0CC4">
        <w:t>for CA</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133" w:name="_Toc21344274"/>
      <w:bookmarkStart w:id="1134" w:name="_Toc29801760"/>
      <w:bookmarkStart w:id="1135" w:name="_Toc29802184"/>
      <w:bookmarkStart w:id="1136" w:name="_Toc29802809"/>
      <w:bookmarkStart w:id="1137" w:name="_Toc36107551"/>
      <w:bookmarkStart w:id="1138" w:name="_Toc37251317"/>
      <w:bookmarkStart w:id="1139" w:name="_Toc45888124"/>
      <w:bookmarkStart w:id="1140" w:name="_Toc45888723"/>
      <w:bookmarkStart w:id="1141" w:name="_Toc59650007"/>
      <w:bookmarkStart w:id="1142" w:name="_Toc61357271"/>
      <w:bookmarkStart w:id="1143" w:name="_Toc61359045"/>
      <w:bookmarkStart w:id="1144" w:name="_Toc67915982"/>
      <w:bookmarkStart w:id="1145" w:name="_Toc75533526"/>
      <w:bookmarkStart w:id="1146" w:name="_Toc75819412"/>
      <w:bookmarkStart w:id="1147" w:name="_Toc76508256"/>
      <w:bookmarkStart w:id="1148" w:name="_Toc76717206"/>
      <w:bookmarkStart w:id="1149" w:name="_Toc83293847"/>
      <w:bookmarkStart w:id="1150" w:name="_Toc84334886"/>
      <w:r w:rsidRPr="001C0CC4">
        <w:t>6.2A.4.2.1</w:t>
      </w:r>
      <w:r w:rsidRPr="001C0CC4">
        <w:tab/>
        <w:t>Void</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7EF06492" w14:textId="77777777" w:rsidR="00DC7196" w:rsidRPr="001C0CC4" w:rsidRDefault="00DC7196" w:rsidP="00434294">
      <w:pPr>
        <w:pStyle w:val="Heading5"/>
      </w:pPr>
      <w:bookmarkStart w:id="1151" w:name="_Toc21344275"/>
      <w:bookmarkStart w:id="1152" w:name="_Toc29801761"/>
      <w:bookmarkStart w:id="1153" w:name="_Toc29802185"/>
      <w:bookmarkStart w:id="1154" w:name="_Toc29802810"/>
      <w:bookmarkStart w:id="1155" w:name="_Toc36107552"/>
      <w:bookmarkStart w:id="1156" w:name="_Toc37251318"/>
      <w:bookmarkStart w:id="1157" w:name="_Toc45888125"/>
      <w:bookmarkStart w:id="1158" w:name="_Toc45888724"/>
      <w:bookmarkStart w:id="1159" w:name="_Toc59650008"/>
      <w:bookmarkStart w:id="1160" w:name="_Toc61357272"/>
      <w:bookmarkStart w:id="1161" w:name="_Toc61359046"/>
      <w:bookmarkStart w:id="1162" w:name="_Toc67915983"/>
      <w:bookmarkStart w:id="1163" w:name="_Toc75533527"/>
      <w:bookmarkStart w:id="1164" w:name="_Toc75819413"/>
      <w:bookmarkStart w:id="1165" w:name="_Toc76508257"/>
      <w:bookmarkStart w:id="1166" w:name="_Toc76717207"/>
      <w:bookmarkStart w:id="1167" w:name="_Toc83293848"/>
      <w:bookmarkStart w:id="1168" w:name="_Toc84334887"/>
      <w:r w:rsidRPr="001C0CC4">
        <w:t>6.2A.4.2.2</w:t>
      </w:r>
      <w:r w:rsidRPr="001C0CC4">
        <w:tab/>
        <w:t>Void</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674F4460" w14:textId="3EBB6C2B" w:rsidR="00DC7196" w:rsidRPr="001C0CC4" w:rsidRDefault="00DC7196" w:rsidP="00434294">
      <w:pPr>
        <w:pStyle w:val="Heading5"/>
      </w:pPr>
      <w:bookmarkStart w:id="1169" w:name="_Toc21344276"/>
      <w:bookmarkStart w:id="1170" w:name="_Toc29801762"/>
      <w:bookmarkStart w:id="1171" w:name="_Toc29802186"/>
      <w:bookmarkStart w:id="1172" w:name="_Toc29802811"/>
      <w:bookmarkStart w:id="1173" w:name="_Toc36107553"/>
      <w:bookmarkStart w:id="1174" w:name="_Toc37251319"/>
      <w:bookmarkStart w:id="1175" w:name="_Toc45888126"/>
      <w:bookmarkStart w:id="1176" w:name="_Toc45888725"/>
      <w:bookmarkStart w:id="1177" w:name="_Toc59650009"/>
      <w:bookmarkStart w:id="1178" w:name="_Toc61357273"/>
      <w:bookmarkStart w:id="1179" w:name="_Toc61359047"/>
      <w:bookmarkStart w:id="1180" w:name="_Toc67915984"/>
      <w:bookmarkStart w:id="1181" w:name="_Toc75533528"/>
      <w:bookmarkStart w:id="1182" w:name="_Toc75819414"/>
      <w:bookmarkStart w:id="1183" w:name="_Toc76508258"/>
      <w:bookmarkStart w:id="1184" w:name="_Toc76717208"/>
      <w:bookmarkStart w:id="1185" w:name="_Toc83293849"/>
      <w:bookmarkStart w:id="1186" w:name="_Toc84334888"/>
      <w:r w:rsidRPr="001C0CC4">
        <w:t>6.2A.4.2.3</w:t>
      </w:r>
      <w:r w:rsidRPr="001C0CC4">
        <w:tab/>
        <w:t>ΔT</w:t>
      </w:r>
      <w:r w:rsidRPr="001C0CC4">
        <w:rPr>
          <w:vertAlign w:val="subscript"/>
        </w:rPr>
        <w:t>IB,c</w:t>
      </w:r>
      <w:r w:rsidRPr="001C0CC4">
        <w:t xml:space="preserve"> for Inter-band CA</w:t>
      </w:r>
      <w:bookmarkEnd w:id="1169"/>
      <w:bookmarkEnd w:id="1170"/>
      <w:bookmarkEnd w:id="1171"/>
      <w:bookmarkEnd w:id="1172"/>
      <w:bookmarkEnd w:id="1173"/>
      <w:bookmarkEnd w:id="1174"/>
      <w:r w:rsidR="007F2FD2">
        <w:t xml:space="preserve"> </w:t>
      </w:r>
      <w:r w:rsidR="007F2FD2" w:rsidRPr="001C0CC4">
        <w:t>(two bands)</w:t>
      </w:r>
      <w:bookmarkEnd w:id="1175"/>
      <w:bookmarkEnd w:id="1176"/>
      <w:bookmarkEnd w:id="1177"/>
      <w:bookmarkEnd w:id="1178"/>
      <w:bookmarkEnd w:id="1179"/>
      <w:bookmarkEnd w:id="1180"/>
      <w:bookmarkEnd w:id="1181"/>
      <w:bookmarkEnd w:id="1182"/>
      <w:bookmarkEnd w:id="1183"/>
      <w:bookmarkEnd w:id="1184"/>
      <w:bookmarkEnd w:id="1185"/>
      <w:bookmarkEnd w:id="1186"/>
    </w:p>
    <w:p w14:paraId="2F8C2A34" w14:textId="51218C75" w:rsidR="007F2FD2" w:rsidRPr="001C0CC4" w:rsidRDefault="007F2FD2" w:rsidP="007F2FD2"/>
    <w:p w14:paraId="60288E56" w14:textId="77777777" w:rsidR="00DC7196" w:rsidRPr="001C0CC4" w:rsidRDefault="00DC7196" w:rsidP="00DC7196">
      <w:pPr>
        <w:pStyle w:val="TH"/>
      </w:pPr>
      <w:bookmarkStart w:id="1187" w:name="_CRTable6_2A_4_2_31"/>
      <w:r w:rsidRPr="001C0CC4">
        <w:lastRenderedPageBreak/>
        <w:t xml:space="preserve">Table </w:t>
      </w:r>
      <w:bookmarkEnd w:id="1187"/>
      <w:r w:rsidRPr="001C0CC4">
        <w:t>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AB06AE">
        <w:trPr>
          <w:tblHeader/>
          <w:jc w:val="center"/>
        </w:trPr>
        <w:tc>
          <w:tcPr>
            <w:tcW w:w="2336" w:type="dxa"/>
            <w:tcBorders>
              <w:bottom w:val="single" w:sz="4" w:space="0" w:color="auto"/>
            </w:tcBorders>
          </w:tcPr>
          <w:p w14:paraId="2CDCDE86" w14:textId="77777777" w:rsidR="00EE60E3" w:rsidRDefault="00EE60E3" w:rsidP="00EE60E3">
            <w:pPr>
              <w:pStyle w:val="TAH"/>
            </w:pPr>
            <w:r>
              <w:lastRenderedPageBreak/>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lastRenderedPageBreak/>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lastRenderedPageBreak/>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bookmarkStart w:id="1188" w:name="_CRTable6_2A_4_2_32"/>
      <w:r w:rsidRPr="001C0CC4">
        <w:rPr>
          <w:rFonts w:cs="Arial"/>
          <w:bCs/>
        </w:rPr>
        <w:lastRenderedPageBreak/>
        <w:t xml:space="preserve">Table </w:t>
      </w:r>
      <w:bookmarkEnd w:id="1188"/>
      <w:r w:rsidRPr="001C0CC4">
        <w:rPr>
          <w:rFonts w:cs="Arial"/>
          <w:bCs/>
        </w:rPr>
        <w:t>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89" w:name="_CRTable6_2A_4_2_33"/>
      <w:bookmarkStart w:id="1190" w:name="_Toc45888127"/>
      <w:bookmarkStart w:id="1191" w:name="_Toc45888726"/>
      <w:r w:rsidRPr="001C0CC4">
        <w:t xml:space="preserve">Table </w:t>
      </w:r>
      <w:bookmarkEnd w:id="1189"/>
      <w:r w:rsidRPr="001C0CC4">
        <w:t>6.2A.4.2.3-</w:t>
      </w:r>
      <w:r>
        <w:t>3</w:t>
      </w:r>
      <w:r w:rsidRPr="001C0CC4">
        <w:t>:</w:t>
      </w:r>
      <w:r w:rsidRPr="00251A1E">
        <w:t xml:space="preserve"> </w:t>
      </w:r>
      <w:r>
        <w:t>Void</w:t>
      </w:r>
    </w:p>
    <w:p w14:paraId="734C6042" w14:textId="59ED905D" w:rsidR="007F2FD2" w:rsidRPr="00251A1E" w:rsidRDefault="007F2FD2" w:rsidP="00434294">
      <w:pPr>
        <w:pStyle w:val="Heading5"/>
      </w:pPr>
      <w:bookmarkStart w:id="1192" w:name="_Toc59650010"/>
      <w:bookmarkStart w:id="1193" w:name="_Toc61357274"/>
      <w:bookmarkStart w:id="1194" w:name="_Toc61359048"/>
      <w:bookmarkStart w:id="1195" w:name="_Toc67915985"/>
      <w:bookmarkStart w:id="1196" w:name="_Toc75533529"/>
      <w:bookmarkStart w:id="1197" w:name="_Toc75819415"/>
      <w:bookmarkStart w:id="1198" w:name="_Toc76508259"/>
      <w:bookmarkStart w:id="1199" w:name="_Toc76717209"/>
      <w:bookmarkStart w:id="1200" w:name="_Toc83293850"/>
      <w:bookmarkStart w:id="1201"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90"/>
      <w:bookmarkEnd w:id="1191"/>
      <w:bookmarkEnd w:id="1192"/>
      <w:bookmarkEnd w:id="1193"/>
      <w:bookmarkEnd w:id="1194"/>
      <w:bookmarkEnd w:id="1195"/>
      <w:bookmarkEnd w:id="1196"/>
      <w:bookmarkEnd w:id="1197"/>
      <w:bookmarkEnd w:id="1198"/>
      <w:bookmarkEnd w:id="1199"/>
      <w:bookmarkEnd w:id="1200"/>
      <w:bookmarkEnd w:id="1201"/>
    </w:p>
    <w:p w14:paraId="45867472" w14:textId="77B04C86" w:rsidR="007F2FD2" w:rsidRPr="001C0CC4" w:rsidRDefault="007F2FD2" w:rsidP="007F2FD2">
      <w:pPr>
        <w:pStyle w:val="TH"/>
        <w:rPr>
          <w:rFonts w:cs="Arial"/>
          <w:bCs/>
        </w:rPr>
      </w:pPr>
      <w:bookmarkStart w:id="1202" w:name="_CRTable6_2A_4_2_41"/>
      <w:r w:rsidRPr="001C0CC4">
        <w:rPr>
          <w:rFonts w:cs="Arial"/>
          <w:bCs/>
        </w:rPr>
        <w:t xml:space="preserve">Table </w:t>
      </w:r>
      <w:bookmarkEnd w:id="1202"/>
      <w:r w:rsidRPr="001C0CC4">
        <w:rPr>
          <w:rFonts w:cs="Arial"/>
          <w:bCs/>
        </w:rPr>
        <w:t>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AB06AE">
        <w:trPr>
          <w:tblHeade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lastRenderedPageBreak/>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lastRenderedPageBreak/>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203" w:name="_Toc45888128"/>
      <w:bookmarkStart w:id="1204" w:name="_Toc45888727"/>
      <w:bookmarkStart w:id="1205" w:name="_Toc59650011"/>
      <w:bookmarkStart w:id="1206" w:name="_Toc61357275"/>
      <w:bookmarkStart w:id="1207" w:name="_Toc61359049"/>
      <w:bookmarkStart w:id="1208" w:name="_Toc67915986"/>
      <w:bookmarkStart w:id="1209" w:name="_Toc75533530"/>
      <w:bookmarkStart w:id="1210" w:name="_Toc75819416"/>
      <w:bookmarkStart w:id="1211" w:name="_Toc76508260"/>
      <w:bookmarkStart w:id="1212" w:name="_Toc76717210"/>
      <w:bookmarkStart w:id="1213" w:name="_Toc83293851"/>
      <w:bookmarkStart w:id="1214" w:name="_Toc84334890"/>
      <w:r w:rsidRPr="001C0CC4">
        <w:lastRenderedPageBreak/>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203"/>
      <w:bookmarkEnd w:id="1204"/>
      <w:bookmarkEnd w:id="1205"/>
      <w:bookmarkEnd w:id="1206"/>
      <w:bookmarkEnd w:id="1207"/>
      <w:bookmarkEnd w:id="1208"/>
      <w:bookmarkEnd w:id="1209"/>
      <w:bookmarkEnd w:id="1210"/>
      <w:bookmarkEnd w:id="1211"/>
      <w:bookmarkEnd w:id="1212"/>
      <w:bookmarkEnd w:id="1213"/>
      <w:bookmarkEnd w:id="1214"/>
    </w:p>
    <w:p w14:paraId="149AF108" w14:textId="326B1A07" w:rsidR="007F2FD2" w:rsidRDefault="007F2FD2" w:rsidP="007F2FD2">
      <w:pPr>
        <w:pStyle w:val="TH"/>
        <w:rPr>
          <w:rFonts w:cs="Arial"/>
          <w:bCs/>
        </w:rPr>
      </w:pPr>
      <w:bookmarkStart w:id="1215" w:name="_CRTable6_2A_4_2_51"/>
      <w:r>
        <w:rPr>
          <w:rFonts w:cs="Arial"/>
          <w:bCs/>
        </w:rPr>
        <w:t xml:space="preserve">Table </w:t>
      </w:r>
      <w:bookmarkEnd w:id="1215"/>
      <w:r>
        <w:rPr>
          <w:rFonts w:cs="Arial"/>
          <w:bCs/>
        </w:rPr>
        <w:t>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216" w:name="_Toc21344277"/>
            <w:bookmarkStart w:id="1217" w:name="_Toc29801763"/>
            <w:bookmarkStart w:id="1218" w:name="_Toc29802187"/>
            <w:bookmarkStart w:id="1219" w:name="_Toc29802812"/>
            <w:bookmarkStart w:id="1220" w:name="_Toc36107554"/>
            <w:bookmarkStart w:id="1221"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222" w:name="_Toc45888129"/>
      <w:bookmarkStart w:id="1223" w:name="_Toc45888728"/>
      <w:bookmarkStart w:id="1224" w:name="_Toc59650012"/>
      <w:bookmarkStart w:id="1225" w:name="_Toc61357276"/>
      <w:bookmarkStart w:id="1226" w:name="_Toc61359050"/>
      <w:bookmarkStart w:id="1227" w:name="_Toc67915987"/>
      <w:bookmarkStart w:id="1228" w:name="_Toc75533531"/>
      <w:bookmarkStart w:id="1229" w:name="_Toc75819417"/>
      <w:bookmarkStart w:id="1230" w:name="_Toc76508261"/>
      <w:bookmarkStart w:id="1231" w:name="_Toc76717211"/>
      <w:bookmarkStart w:id="1232" w:name="_Toc83293852"/>
      <w:bookmarkStart w:id="1233" w:name="_Toc84334891"/>
      <w:bookmarkStart w:id="1234" w:name="_Toc21344278"/>
      <w:bookmarkStart w:id="1235" w:name="_Toc29801764"/>
      <w:bookmarkStart w:id="1236" w:name="_Toc29802188"/>
      <w:bookmarkStart w:id="1237" w:name="_Toc29802813"/>
      <w:bookmarkStart w:id="1238" w:name="_Toc36107555"/>
      <w:bookmarkStart w:id="1239" w:name="_Toc37251321"/>
      <w:bookmarkEnd w:id="1216"/>
      <w:bookmarkEnd w:id="1217"/>
      <w:bookmarkEnd w:id="1218"/>
      <w:bookmarkEnd w:id="1219"/>
      <w:bookmarkEnd w:id="1220"/>
      <w:bookmarkEnd w:id="1221"/>
      <w:r>
        <w:t>6.2B</w:t>
      </w:r>
      <w:r>
        <w:tab/>
        <w:t>Transmitter power for NR-DC</w:t>
      </w:r>
      <w:bookmarkEnd w:id="1222"/>
      <w:bookmarkEnd w:id="1223"/>
      <w:bookmarkEnd w:id="1224"/>
      <w:bookmarkEnd w:id="1225"/>
      <w:bookmarkEnd w:id="1226"/>
      <w:bookmarkEnd w:id="1227"/>
      <w:bookmarkEnd w:id="1228"/>
      <w:bookmarkEnd w:id="1229"/>
      <w:bookmarkEnd w:id="1230"/>
      <w:bookmarkEnd w:id="1231"/>
      <w:bookmarkEnd w:id="1232"/>
      <w:bookmarkEnd w:id="1233"/>
    </w:p>
    <w:p w14:paraId="4533A0C6" w14:textId="77777777" w:rsidR="00D145C7" w:rsidRDefault="00D145C7" w:rsidP="00434294">
      <w:pPr>
        <w:pStyle w:val="Heading3"/>
      </w:pPr>
      <w:bookmarkStart w:id="1240" w:name="_Toc45888130"/>
      <w:bookmarkStart w:id="1241" w:name="_Toc45888729"/>
      <w:bookmarkStart w:id="1242" w:name="_Toc59650013"/>
      <w:bookmarkStart w:id="1243" w:name="_Toc61357277"/>
      <w:bookmarkStart w:id="1244" w:name="_Toc61359051"/>
      <w:bookmarkStart w:id="1245" w:name="_Toc67915988"/>
      <w:bookmarkStart w:id="1246" w:name="_Toc75533532"/>
      <w:bookmarkStart w:id="1247" w:name="_Toc75819418"/>
      <w:bookmarkStart w:id="1248" w:name="_Toc76508262"/>
      <w:bookmarkStart w:id="1249" w:name="_Toc76717212"/>
      <w:bookmarkStart w:id="1250" w:name="_Toc83293853"/>
      <w:bookmarkStart w:id="1251" w:name="_Toc84334892"/>
      <w:r w:rsidRPr="00495FE7">
        <w:t>6.2</w:t>
      </w:r>
      <w:r>
        <w:t>B</w:t>
      </w:r>
      <w:r w:rsidRPr="00495FE7">
        <w:t>.</w:t>
      </w:r>
      <w:r>
        <w:t>0</w:t>
      </w:r>
      <w:r w:rsidRPr="00495FE7">
        <w:tab/>
      </w:r>
      <w:r>
        <w:t>General</w:t>
      </w:r>
      <w:bookmarkEnd w:id="1240"/>
      <w:bookmarkEnd w:id="1241"/>
      <w:bookmarkEnd w:id="1242"/>
      <w:bookmarkEnd w:id="1243"/>
      <w:bookmarkEnd w:id="1244"/>
      <w:bookmarkEnd w:id="1245"/>
      <w:bookmarkEnd w:id="1246"/>
      <w:bookmarkEnd w:id="1247"/>
      <w:bookmarkEnd w:id="1248"/>
      <w:bookmarkEnd w:id="1249"/>
      <w:bookmarkEnd w:id="1250"/>
      <w:bookmarkEnd w:id="1251"/>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252" w:name="_Toc45888131"/>
      <w:bookmarkStart w:id="1253" w:name="_Toc45888730"/>
      <w:bookmarkStart w:id="1254" w:name="_Toc59650014"/>
      <w:bookmarkStart w:id="1255" w:name="_Toc61357278"/>
      <w:bookmarkStart w:id="1256" w:name="_Toc61359052"/>
      <w:bookmarkStart w:id="1257" w:name="_Toc67915989"/>
      <w:bookmarkStart w:id="1258" w:name="_Toc75533533"/>
      <w:bookmarkStart w:id="1259" w:name="_Toc75819419"/>
      <w:bookmarkStart w:id="1260" w:name="_Toc76508263"/>
      <w:bookmarkStart w:id="1261" w:name="_Toc76717213"/>
      <w:bookmarkStart w:id="1262" w:name="_Toc83293854"/>
      <w:bookmarkStart w:id="1263" w:name="_Toc84334893"/>
      <w:r w:rsidRPr="00495FE7">
        <w:t>6.2</w:t>
      </w:r>
      <w:r>
        <w:t>B</w:t>
      </w:r>
      <w:r w:rsidRPr="00495FE7">
        <w:t>.1</w:t>
      </w:r>
      <w:r w:rsidRPr="00495FE7">
        <w:tab/>
        <w:t xml:space="preserve">UE maximum output power for </w:t>
      </w:r>
      <w:r>
        <w:t>NR-DC</w:t>
      </w:r>
      <w:bookmarkEnd w:id="1252"/>
      <w:bookmarkEnd w:id="1253"/>
      <w:bookmarkEnd w:id="1254"/>
      <w:bookmarkEnd w:id="1255"/>
      <w:bookmarkEnd w:id="1256"/>
      <w:bookmarkEnd w:id="1257"/>
      <w:bookmarkEnd w:id="1258"/>
      <w:bookmarkEnd w:id="1259"/>
      <w:bookmarkEnd w:id="1260"/>
      <w:bookmarkEnd w:id="1261"/>
      <w:bookmarkEnd w:id="1262"/>
      <w:bookmarkEnd w:id="1263"/>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bookmarkStart w:id="1264" w:name="_CRTable6_2B_1_31UEPowerClassforinterba"/>
      <w:r w:rsidRPr="001C0CC4">
        <w:t xml:space="preserve">Table </w:t>
      </w:r>
      <w:bookmarkEnd w:id="1264"/>
      <w:r w:rsidRPr="001C0CC4">
        <w:t>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1C1AF854" w:rsidR="00D145C7" w:rsidRDefault="002550CA" w:rsidP="001C738A">
            <w:pPr>
              <w:pStyle w:val="TAH"/>
            </w:pPr>
            <w:r>
              <w:t xml:space="preserve">Uplink </w:t>
            </w:r>
            <w:r>
              <w:t>NR DC</w:t>
            </w:r>
            <w:r>
              <w:t xml:space="preserve"> Configuration</w:t>
            </w:r>
          </w:p>
        </w:tc>
        <w:tc>
          <w:tcPr>
            <w:tcW w:w="972" w:type="dxa"/>
          </w:tcPr>
          <w:p w14:paraId="73A771E9" w14:textId="51B57B51" w:rsidR="00D145C7" w:rsidRDefault="00D145C7" w:rsidP="001C738A">
            <w:pPr>
              <w:pStyle w:val="TAH"/>
            </w:pPr>
            <w:r>
              <w:t>Class 1 (dBm)</w:t>
            </w:r>
          </w:p>
        </w:tc>
        <w:tc>
          <w:tcPr>
            <w:tcW w:w="1086" w:type="dxa"/>
          </w:tcPr>
          <w:p w14:paraId="79C9DAFF" w14:textId="3A48B33C" w:rsidR="00D145C7" w:rsidRDefault="00D145C7" w:rsidP="001C738A">
            <w:pPr>
              <w:pStyle w:val="TAH"/>
            </w:pPr>
            <w:r>
              <w:t>Tolerance (dB)</w:t>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1210D25A" w:rsidR="00D145C7" w:rsidRDefault="00D145C7" w:rsidP="001C738A">
            <w:pPr>
              <w:pStyle w:val="TAH"/>
            </w:pPr>
            <w:r>
              <w:t>(dB)</w:t>
            </w:r>
          </w:p>
        </w:tc>
        <w:tc>
          <w:tcPr>
            <w:tcW w:w="972" w:type="dxa"/>
          </w:tcPr>
          <w:p w14:paraId="0D8B1B18" w14:textId="77777777" w:rsidR="00D145C7" w:rsidRDefault="00D145C7" w:rsidP="001C738A">
            <w:pPr>
              <w:pStyle w:val="TAH"/>
            </w:pPr>
            <w:r>
              <w:t>Class 3 (dBm)</w:t>
            </w:r>
          </w:p>
        </w:tc>
        <w:tc>
          <w:tcPr>
            <w:tcW w:w="1086" w:type="dxa"/>
          </w:tcPr>
          <w:p w14:paraId="2C9B24DD" w14:textId="2A627A19" w:rsidR="00D145C7" w:rsidRDefault="00D145C7" w:rsidP="001C738A">
            <w:pPr>
              <w:pStyle w:val="TAH"/>
            </w:pPr>
            <w:r>
              <w:t>Tolerance (dB)</w:t>
            </w:r>
          </w:p>
        </w:tc>
        <w:tc>
          <w:tcPr>
            <w:tcW w:w="973" w:type="dxa"/>
          </w:tcPr>
          <w:p w14:paraId="56E1EE27" w14:textId="34DEB5E7" w:rsidR="00D145C7" w:rsidRDefault="001E5D4C" w:rsidP="001C738A">
            <w:pPr>
              <w:pStyle w:val="TAH"/>
            </w:pPr>
            <w:r w:rsidRPr="00194AC6">
              <w:t xml:space="preserve">Class </w:t>
            </w:r>
            <w:r>
              <w:t>5</w:t>
            </w:r>
            <w:r w:rsidRPr="00194AC6">
              <w:t xml:space="preserve">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265" w:name="_Toc45888132"/>
      <w:bookmarkStart w:id="1266" w:name="_Toc45888731"/>
      <w:bookmarkStart w:id="1267" w:name="_Toc59650015"/>
      <w:bookmarkStart w:id="1268" w:name="_Toc61357279"/>
      <w:bookmarkStart w:id="1269" w:name="_Toc61359053"/>
      <w:bookmarkStart w:id="1270" w:name="_Toc67915990"/>
      <w:bookmarkStart w:id="1271" w:name="_Toc75533534"/>
      <w:bookmarkStart w:id="1272" w:name="_Toc75819420"/>
      <w:bookmarkStart w:id="1273" w:name="_Toc76508264"/>
      <w:bookmarkStart w:id="1274" w:name="_Toc76717214"/>
      <w:bookmarkStart w:id="1275" w:name="_Toc83293855"/>
      <w:bookmarkStart w:id="1276" w:name="_Toc84334894"/>
      <w:r w:rsidRPr="00495FE7">
        <w:lastRenderedPageBreak/>
        <w:t>6.2</w:t>
      </w:r>
      <w:r>
        <w:t>B</w:t>
      </w:r>
      <w:r w:rsidRPr="00495FE7">
        <w:t>.2</w:t>
      </w:r>
      <w:r w:rsidRPr="00495FE7">
        <w:tab/>
        <w:t xml:space="preserve">UE maximum output power reduction for </w:t>
      </w:r>
      <w:r>
        <w:t>NR-DC</w:t>
      </w:r>
      <w:bookmarkEnd w:id="1265"/>
      <w:bookmarkEnd w:id="1266"/>
      <w:bookmarkEnd w:id="1267"/>
      <w:bookmarkEnd w:id="1268"/>
      <w:bookmarkEnd w:id="1269"/>
      <w:bookmarkEnd w:id="1270"/>
      <w:bookmarkEnd w:id="1271"/>
      <w:bookmarkEnd w:id="1272"/>
      <w:bookmarkEnd w:id="1273"/>
      <w:bookmarkEnd w:id="1274"/>
      <w:bookmarkEnd w:id="1275"/>
      <w:bookmarkEnd w:id="1276"/>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277" w:name="_Toc45888133"/>
      <w:bookmarkStart w:id="1278" w:name="_Toc45888732"/>
      <w:bookmarkStart w:id="1279" w:name="_Toc59650016"/>
      <w:bookmarkStart w:id="1280" w:name="_Toc61357280"/>
      <w:bookmarkStart w:id="1281" w:name="_Toc61359054"/>
      <w:bookmarkStart w:id="1282" w:name="_Toc67915991"/>
      <w:bookmarkStart w:id="1283" w:name="_Toc75533535"/>
      <w:bookmarkStart w:id="1284" w:name="_Toc75819421"/>
      <w:bookmarkStart w:id="1285" w:name="_Toc76508265"/>
      <w:bookmarkStart w:id="1286" w:name="_Toc76717215"/>
      <w:bookmarkStart w:id="1287" w:name="_Toc83293856"/>
      <w:bookmarkStart w:id="1288" w:name="_Toc84334895"/>
      <w:r w:rsidRPr="00495FE7">
        <w:t>6.2</w:t>
      </w:r>
      <w:r>
        <w:t>B.</w:t>
      </w:r>
      <w:r w:rsidRPr="00495FE7">
        <w:t>3</w:t>
      </w:r>
      <w:r w:rsidRPr="00495FE7">
        <w:tab/>
        <w:t xml:space="preserve">UE additional maximum output power reduction for </w:t>
      </w:r>
      <w:r>
        <w:t>NR-DC</w:t>
      </w:r>
      <w:bookmarkEnd w:id="1277"/>
      <w:bookmarkEnd w:id="1278"/>
      <w:bookmarkEnd w:id="1279"/>
      <w:bookmarkEnd w:id="1280"/>
      <w:bookmarkEnd w:id="1281"/>
      <w:bookmarkEnd w:id="1282"/>
      <w:bookmarkEnd w:id="1283"/>
      <w:bookmarkEnd w:id="1284"/>
      <w:bookmarkEnd w:id="1285"/>
      <w:bookmarkEnd w:id="1286"/>
      <w:bookmarkEnd w:id="1287"/>
      <w:bookmarkEnd w:id="1288"/>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289" w:name="_Toc67915992"/>
      <w:bookmarkStart w:id="1290" w:name="_Toc75533536"/>
      <w:bookmarkStart w:id="1291" w:name="_Toc75819422"/>
      <w:bookmarkStart w:id="1292" w:name="_Toc76508266"/>
      <w:bookmarkStart w:id="1293" w:name="_Toc76717216"/>
      <w:bookmarkStart w:id="1294" w:name="_Toc83293857"/>
      <w:bookmarkStart w:id="1295" w:name="_Toc84334896"/>
      <w:r w:rsidRPr="00495FE7">
        <w:t>6.2</w:t>
      </w:r>
      <w:r>
        <w:t>B.4</w:t>
      </w:r>
      <w:r w:rsidRPr="00495FE7">
        <w:tab/>
      </w:r>
      <w:r>
        <w:t>Configured output power</w:t>
      </w:r>
      <w:r w:rsidRPr="00495FE7">
        <w:t xml:space="preserve"> for </w:t>
      </w:r>
      <w:r>
        <w:t>NR-DC</w:t>
      </w:r>
      <w:bookmarkEnd w:id="1289"/>
      <w:bookmarkEnd w:id="1290"/>
      <w:bookmarkEnd w:id="1291"/>
      <w:bookmarkEnd w:id="1292"/>
      <w:bookmarkEnd w:id="1293"/>
      <w:bookmarkEnd w:id="1294"/>
      <w:bookmarkEnd w:id="1295"/>
    </w:p>
    <w:p w14:paraId="006F29B9" w14:textId="77777777" w:rsidR="00D145C7" w:rsidRPr="00495FE7" w:rsidRDefault="00D145C7" w:rsidP="00434294">
      <w:pPr>
        <w:pStyle w:val="Heading4"/>
      </w:pPr>
      <w:bookmarkStart w:id="1296" w:name="_Toc45888134"/>
      <w:bookmarkStart w:id="1297" w:name="_Toc45888733"/>
      <w:bookmarkStart w:id="1298" w:name="_Toc59650017"/>
      <w:bookmarkStart w:id="1299" w:name="_Toc61357281"/>
      <w:bookmarkStart w:id="1300" w:name="_Toc61359055"/>
      <w:bookmarkStart w:id="1301" w:name="_Toc67915993"/>
      <w:bookmarkStart w:id="1302" w:name="_Toc75533537"/>
      <w:bookmarkStart w:id="1303" w:name="_Toc75819423"/>
      <w:bookmarkStart w:id="1304" w:name="_Toc76508267"/>
      <w:bookmarkStart w:id="1305" w:name="_Toc76717217"/>
      <w:bookmarkStart w:id="1306" w:name="_Toc83293858"/>
      <w:bookmarkStart w:id="1307" w:name="_Toc84334897"/>
      <w:r w:rsidRPr="00495FE7">
        <w:t>6.2</w:t>
      </w:r>
      <w:r>
        <w:t>B</w:t>
      </w:r>
      <w:r w:rsidRPr="00495FE7">
        <w:t>.4.1</w:t>
      </w:r>
      <w:r w:rsidRPr="00495FE7">
        <w:tab/>
        <w:t>Configured transmitted power level</w:t>
      </w:r>
      <w:r>
        <w:t xml:space="preserve"> for NR-DC</w:t>
      </w:r>
      <w:bookmarkEnd w:id="1296"/>
      <w:bookmarkEnd w:id="1297"/>
      <w:bookmarkEnd w:id="1298"/>
      <w:bookmarkEnd w:id="1299"/>
      <w:bookmarkEnd w:id="1300"/>
      <w:bookmarkEnd w:id="1301"/>
      <w:bookmarkEnd w:id="1302"/>
      <w:bookmarkEnd w:id="1303"/>
      <w:bookmarkEnd w:id="1304"/>
      <w:bookmarkEnd w:id="1305"/>
      <w:bookmarkEnd w:id="1306"/>
      <w:bookmarkEnd w:id="1307"/>
    </w:p>
    <w:p w14:paraId="3DCCA8B6" w14:textId="77777777" w:rsidR="00E826F8" w:rsidRDefault="00E826F8" w:rsidP="00E826F8">
      <w:pPr>
        <w:rPr>
          <w:lang w:val="en-US"/>
        </w:rPr>
      </w:pPr>
      <w:r>
        <w:rPr>
          <w:rFonts w:eastAsia="Calibri"/>
          <w:lang w:val="en-US"/>
        </w:rPr>
        <w:t xml:space="preserve">The UE is allowed to set its 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val="en-US"/>
        </w:rPr>
        <w:t>as specified in clause 7.6.2 of [8]</w:t>
      </w:r>
      <w:r>
        <w:rPr>
          <w:rFonts w:eastAsia="Calibri"/>
          <w:lang w:val="en-US"/>
        </w:rPr>
        <w:t>.</w:t>
      </w:r>
      <w:r>
        <w:rPr>
          <w:lang w:eastAsia="ja-JP"/>
        </w:rPr>
        <w:t xml:space="preserve"> The UE is configured with an inter-CG power sharing mode by </w:t>
      </w:r>
      <w:r>
        <w:rPr>
          <w:i/>
          <w:iCs/>
          <w:lang w:eastAsia="ja-JP"/>
        </w:rPr>
        <w:t>NR-DC-PC-mode.</w:t>
      </w:r>
      <w:r>
        <w:rPr>
          <w:lang w:val="en-US"/>
        </w:rPr>
        <w:t>The requirements apply for one uplink serving cell configured per CG and for asynchronous and synchronous NR-DC if not otherwise stated.</w:t>
      </w:r>
    </w:p>
    <w:p w14:paraId="6F712781" w14:textId="77777777" w:rsidR="00E826F8" w:rsidRDefault="00E826F8" w:rsidP="00E826F8">
      <w:r>
        <w:t xml:space="preserve">Unless otherwise stated, the </w:t>
      </w:r>
      <w:r>
        <w:rPr>
          <w:lang w:bidi="bn-IN"/>
        </w:rPr>
        <w:t xml:space="preserve">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val="en-US" w:eastAsia="zh-CN"/>
        </w:rPr>
        <w:t>(</w:t>
      </w:r>
      <w:r>
        <w:rPr>
          <w:i/>
          <w:lang w:val="en-US" w:eastAsia="zh-CN"/>
        </w:rPr>
        <w:t>q</w:t>
      </w:r>
      <w:r>
        <w:rPr>
          <w:lang w:val="en-US" w:eastAsia="zh-CN"/>
        </w:rPr>
        <w:t xml:space="preserve">) </w:t>
      </w:r>
      <w:r>
        <w:t>in physical-channel</w:t>
      </w:r>
      <w:r>
        <w:rPr>
          <w:i/>
        </w:rPr>
        <w:t xml:space="preserve"> q </w:t>
      </w:r>
      <w:r>
        <w:t xml:space="preserve">for carrier </w:t>
      </w:r>
      <w:r>
        <w:rPr>
          <w:i/>
          <w:iCs/>
        </w:rPr>
        <w:t>f</w:t>
      </w:r>
      <w:r>
        <w:t xml:space="preserve"> of serving cell </w:t>
      </w:r>
      <w:r>
        <w:rPr>
          <w:i/>
          <w:iCs/>
        </w:rPr>
        <w:t>c</w:t>
      </w:r>
      <w:r>
        <w:t xml:space="preserve"> shall be set within the bounds if contained in the MCG,</w:t>
      </w:r>
    </w:p>
    <w:p w14:paraId="63057473"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MCG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MCG</w:t>
      </w:r>
      <w:r>
        <w:rPr>
          <w:lang w:eastAsia="zh-CN"/>
        </w:rPr>
        <w:t xml:space="preserve"> (</w:t>
      </w:r>
      <w:r>
        <w:rPr>
          <w:i/>
          <w:lang w:eastAsia="zh-CN"/>
        </w:rPr>
        <w:t>q</w:t>
      </w:r>
      <w:r>
        <w:rPr>
          <w:lang w:eastAsia="zh-CN"/>
        </w:rPr>
        <w:t>)</w:t>
      </w:r>
    </w:p>
    <w:p w14:paraId="635151E4" w14:textId="77777777" w:rsidR="00E826F8" w:rsidRDefault="00E826F8" w:rsidP="00E826F8">
      <w:pPr>
        <w:rPr>
          <w:lang w:eastAsia="zh-CN"/>
        </w:rPr>
      </w:pPr>
      <w:r>
        <w:rPr>
          <w:lang w:eastAsia="zh-CN"/>
        </w:rPr>
        <w:t xml:space="preserve">and the corresponding </w:t>
      </w:r>
      <w:r>
        <w:rPr>
          <w:lang w:bidi="bn-IN"/>
        </w:rPr>
        <w:t>P</w:t>
      </w:r>
      <w:r>
        <w:rPr>
          <w:vertAlign w:val="subscript"/>
          <w:lang w:bidi="bn-IN"/>
        </w:rPr>
        <w:t>CMAX_L,f,</w:t>
      </w:r>
      <w:r>
        <w:rPr>
          <w:i/>
          <w:vertAlign w:val="subscript"/>
          <w:lang w:bidi="bn-IN"/>
        </w:rPr>
        <w:t>c,</w:t>
      </w:r>
      <w:r>
        <w:rPr>
          <w:iCs/>
          <w:vertAlign w:val="subscript"/>
          <w:lang w:bidi="bn-IN"/>
        </w:rPr>
        <w:t>SCG</w:t>
      </w:r>
      <w:r>
        <w:rPr>
          <w:lang w:bidi="bn-IN"/>
        </w:rPr>
        <w:t xml:space="preserve"> (</w:t>
      </w:r>
      <w:r>
        <w:rPr>
          <w:i/>
          <w:iCs/>
          <w:lang w:bidi="bn-IN"/>
        </w:rPr>
        <w:t>q</w:t>
      </w:r>
      <w:r>
        <w:rPr>
          <w:lang w:bidi="bn-IN"/>
        </w:rPr>
        <w:t xml:space="preserve">) for a serving cell </w:t>
      </w:r>
      <w:r>
        <w:rPr>
          <w:lang w:eastAsia="zh-CN"/>
        </w:rPr>
        <w:t>contained in the SCG,</w:t>
      </w:r>
    </w:p>
    <w:p w14:paraId="41BF8A2B"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SCG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SCG</w:t>
      </w:r>
      <w:r>
        <w:rPr>
          <w:lang w:eastAsia="zh-CN"/>
        </w:rPr>
        <w:t xml:space="preserve"> (</w:t>
      </w:r>
      <w:r>
        <w:rPr>
          <w:i/>
          <w:lang w:eastAsia="zh-CN"/>
        </w:rPr>
        <w:t>q</w:t>
      </w:r>
      <w:r>
        <w:rPr>
          <w:lang w:eastAsia="zh-CN"/>
        </w:rPr>
        <w:t>)</w:t>
      </w:r>
    </w:p>
    <w:p w14:paraId="6C247480" w14:textId="77777777" w:rsidR="00E826F8" w:rsidRDefault="00E826F8" w:rsidP="00E826F8">
      <w:pPr>
        <w:spacing w:after="160" w:line="256" w:lineRule="auto"/>
      </w:pPr>
      <w:r>
        <w:t xml:space="preserve">where </w:t>
      </w:r>
      <w:r>
        <w:rPr>
          <w:lang w:eastAsia="zh-CN"/>
        </w:rPr>
        <w:t>P</w:t>
      </w:r>
      <w:r>
        <w:rPr>
          <w:vertAlign w:val="subscript"/>
          <w:lang w:eastAsia="zh-CN"/>
        </w:rPr>
        <w:t>CMAX_L,f,c,MCG</w:t>
      </w:r>
      <w:r>
        <w:rPr>
          <w:lang w:eastAsia="zh-CN"/>
        </w:rPr>
        <w:t>, P</w:t>
      </w:r>
      <w:r>
        <w:rPr>
          <w:vertAlign w:val="subscript"/>
          <w:lang w:eastAsia="zh-CN"/>
        </w:rPr>
        <w:t>CMAX_H,f,c,MCG</w:t>
      </w:r>
      <w:r>
        <w:rPr>
          <w:lang w:eastAsia="zh-CN"/>
        </w:rPr>
        <w:t>, P</w:t>
      </w:r>
      <w:r>
        <w:rPr>
          <w:vertAlign w:val="subscript"/>
          <w:lang w:eastAsia="zh-CN"/>
        </w:rPr>
        <w:t>CMAX_L,f,c,SCG</w:t>
      </w:r>
      <w:r>
        <w:rPr>
          <w:lang w:eastAsia="zh-CN"/>
        </w:rPr>
        <w:t xml:space="preserve"> and P</w:t>
      </w:r>
      <w:r>
        <w:rPr>
          <w:vertAlign w:val="subscript"/>
          <w:lang w:eastAsia="zh-CN"/>
        </w:rPr>
        <w:t>CMAX_H,f,c,SCG</w:t>
      </w:r>
      <w:r>
        <w:rPr>
          <w:lang w:eastAsia="zh-CN"/>
        </w:rPr>
        <w:t xml:space="preserve"> </w:t>
      </w:r>
      <w:r>
        <w:rPr>
          <w:lang w:val="en-US" w:bidi="bn-IN"/>
        </w:rPr>
        <w:t xml:space="preserve">are the limits for a serving cell </w:t>
      </w:r>
      <w:r>
        <w:rPr>
          <w:i/>
          <w:iCs/>
          <w:lang w:val="en-US" w:bidi="bn-IN"/>
        </w:rPr>
        <w:t>c</w:t>
      </w:r>
      <w:r>
        <w:rPr>
          <w:lang w:val="en-US" w:bidi="bn-IN"/>
        </w:rPr>
        <w:t xml:space="preserve"> as specified in clause 6.2.4</w:t>
      </w:r>
      <w:r>
        <w:t xml:space="preserve"> modified as follows:</w:t>
      </w:r>
    </w:p>
    <w:p w14:paraId="4D964D62" w14:textId="77777777" w:rsidR="00E826F8" w:rsidRDefault="00E826F8" w:rsidP="00E826F8">
      <w:pPr>
        <w:pStyle w:val="EQ"/>
        <w:jc w:val="center"/>
        <w:rPr>
          <w:lang w:eastAsia="zh-CN"/>
        </w:rPr>
      </w:pPr>
      <w:bookmarkStart w:id="1308" w:name="OLE_LINK8"/>
      <w:bookmarkStart w:id="1309" w:name="OLE_LINK26"/>
      <w:r>
        <w:rPr>
          <w:lang w:eastAsia="zh-CN"/>
        </w:rPr>
        <w:t>P</w:t>
      </w:r>
      <w:r>
        <w:rPr>
          <w:vertAlign w:val="subscript"/>
          <w:lang w:eastAsia="zh-CN"/>
        </w:rPr>
        <w:t>CMAX_L,f,c,</w:t>
      </w:r>
      <w:bookmarkEnd w:id="1308"/>
      <w:r>
        <w:rPr>
          <w:vertAlign w:val="subscript"/>
          <w:lang w:eastAsia="zh-CN"/>
        </w:rPr>
        <w:t>MCG</w:t>
      </w:r>
      <w:bookmarkEnd w:id="1309"/>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w:t>
      </w:r>
      <w:r>
        <w:rPr>
          <w:rFonts w:hint="eastAsia"/>
          <w:lang w:val="en-US" w:eastAsia="zh-CN"/>
        </w:rPr>
        <w:t xml:space="preserve"> </w:t>
      </w:r>
      <w:r>
        <w:rPr>
          <w:lang w:eastAsia="zh-CN"/>
        </w:rPr>
        <w:t>P</w:t>
      </w:r>
      <w:r>
        <w:rPr>
          <w:vertAlign w:val="subscript"/>
          <w:lang w:eastAsia="zh-CN"/>
        </w:rPr>
        <w:t>NR</w:t>
      </w:r>
      <w:r>
        <w:rPr>
          <w:lang w:eastAsia="zh-CN"/>
        </w:rPr>
        <w:t>) – ∆T</w:t>
      </w:r>
      <w:r>
        <w:rPr>
          <w:vertAlign w:val="subscript"/>
          <w:lang w:eastAsia="zh-CN"/>
        </w:rPr>
        <w:t>C,c</w:t>
      </w:r>
      <w:r>
        <w:rPr>
          <w:lang w:eastAsia="zh-CN"/>
        </w:rPr>
        <w:t>, (</w:t>
      </w:r>
      <w:bookmarkStart w:id="1310" w:name="OLE_LINK1"/>
      <w:bookmarkStart w:id="1311" w:name="OLE_LINK4"/>
      <w:r>
        <w:rPr>
          <w:lang w:eastAsia="zh-CN"/>
        </w:rPr>
        <w:t>P</w:t>
      </w:r>
      <w:r>
        <w:rPr>
          <w:vertAlign w:val="subscript"/>
          <w:lang w:eastAsia="zh-CN"/>
        </w:rPr>
        <w:t>PowerClass</w:t>
      </w:r>
      <w:bookmarkEnd w:id="1310"/>
      <w:bookmarkEnd w:id="1311"/>
      <w:r>
        <w:rPr>
          <w:rFonts w:hint="eastAsia"/>
          <w:vertAlign w:val="subscript"/>
          <w:lang w:val="en-US" w:eastAsia="zh-CN"/>
        </w:rPr>
        <w:t>,NR-DC</w:t>
      </w:r>
      <w:r>
        <w:rPr>
          <w:lang w:eastAsia="zh-CN"/>
        </w:rPr>
        <w:t xml:space="preserve"> – </w:t>
      </w:r>
      <w:bookmarkStart w:id="1312" w:name="OLE_LINK5"/>
      <w:r>
        <w:rPr>
          <w:lang w:eastAsia="zh-CN"/>
        </w:rPr>
        <w:t>ΔP</w:t>
      </w:r>
      <w:r>
        <w:rPr>
          <w:vertAlign w:val="subscript"/>
          <w:lang w:eastAsia="zh-CN"/>
        </w:rPr>
        <w:t>PowerClass</w:t>
      </w:r>
      <w:bookmarkEnd w:id="1312"/>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1A237E3F" w14:textId="77777777" w:rsidR="00E826F8" w:rsidRDefault="00E826F8" w:rsidP="00E826F8">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xml:space="preserve">, </w:t>
      </w:r>
      <w:bookmarkStart w:id="1313" w:name="OLE_LINK12"/>
      <w:r>
        <w:rPr>
          <w:lang w:eastAsia="zh-CN"/>
        </w:rPr>
        <w:t>P</w:t>
      </w:r>
      <w:r>
        <w:rPr>
          <w:vertAlign w:val="subscript"/>
          <w:lang w:eastAsia="zh-CN"/>
        </w:rPr>
        <w:t>EMAX,NR-DC</w:t>
      </w:r>
      <w:bookmarkEnd w:id="1313"/>
      <w:r>
        <w:rPr>
          <w:lang w:eastAsia="zh-CN"/>
        </w:rPr>
        <w:t>, P</w:t>
      </w:r>
      <w:r>
        <w:rPr>
          <w:vertAlign w:val="subscript"/>
          <w:lang w:eastAsia="zh-CN"/>
        </w:rPr>
        <w:t>NR</w:t>
      </w:r>
      <w:r>
        <w:rPr>
          <w:lang w:eastAsia="zh-CN"/>
        </w:rPr>
        <w:t>,</w:t>
      </w:r>
      <w:r>
        <w:rPr>
          <w:rFonts w:hint="eastAsia"/>
          <w:lang w:val="en-US" w:eastAsia="zh-CN"/>
        </w:rPr>
        <w:t xml:space="preserve"> </w:t>
      </w:r>
      <w:r>
        <w:rPr>
          <w:lang w:eastAsia="zh-CN"/>
        </w:rPr>
        <w:t>P</w:t>
      </w:r>
      <w:r>
        <w:rPr>
          <w:vertAlign w:val="subscript"/>
          <w:lang w:eastAsia="zh-CN"/>
        </w:rPr>
        <w:t>PowerClass</w:t>
      </w:r>
      <w:r>
        <w:rPr>
          <w:rFonts w:hint="eastAsia"/>
          <w:vertAlign w:val="subscript"/>
          <w:lang w:val="en-US" w:eastAsia="zh-CN"/>
        </w:rPr>
        <w:t>, 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p>
    <w:p w14:paraId="5EAF01F7" w14:textId="77777777" w:rsidR="00E826F8" w:rsidRDefault="00E826F8" w:rsidP="00E826F8">
      <w:pPr>
        <w:rPr>
          <w:lang w:eastAsia="zh-CN"/>
        </w:rPr>
      </w:pPr>
      <w:r>
        <w:rPr>
          <w:lang w:eastAsia="zh-CN"/>
        </w:rPr>
        <w:t>for the MCG and</w:t>
      </w:r>
    </w:p>
    <w:p w14:paraId="7AEB3AB7" w14:textId="77777777" w:rsidR="00E826F8" w:rsidRDefault="00E826F8" w:rsidP="00E826F8">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2D388474" w14:textId="77777777" w:rsidR="00E826F8" w:rsidRDefault="00E826F8" w:rsidP="00E826F8">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w:t>
      </w:r>
      <w:bookmarkStart w:id="1314" w:name="OLE_LINK25"/>
      <w:r>
        <w:rPr>
          <w:lang w:eastAsia="zh-CN"/>
        </w:rPr>
        <w:t>ΔP</w:t>
      </w:r>
      <w:r>
        <w:rPr>
          <w:vertAlign w:val="subscript"/>
          <w:lang w:eastAsia="zh-CN"/>
        </w:rPr>
        <w:t>PowerClass</w:t>
      </w:r>
      <w:bookmarkEnd w:id="1314"/>
      <w:r>
        <w:rPr>
          <w:rFonts w:hint="eastAsia"/>
          <w:vertAlign w:val="subscript"/>
          <w:lang w:val="en-US" w:eastAsia="zh-CN"/>
        </w:rPr>
        <w:t>,NR-DC</w:t>
      </w:r>
      <w:r>
        <w:rPr>
          <w:lang w:eastAsia="zh-CN"/>
        </w:rPr>
        <w:t>}</w:t>
      </w:r>
    </w:p>
    <w:p w14:paraId="6C3E2749" w14:textId="77777777" w:rsidR="00E826F8" w:rsidRDefault="00E826F8" w:rsidP="00E826F8">
      <w:r>
        <w:t>for the SCG, where</w:t>
      </w:r>
    </w:p>
    <w:p w14:paraId="277610DC" w14:textId="77777777" w:rsidR="00E826F8" w:rsidRDefault="00E826F8" w:rsidP="00E826F8">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77718CC7" w14:textId="77777777" w:rsidR="00E826F8" w:rsidRDefault="00E826F8" w:rsidP="0087736F">
      <w:pPr>
        <w:pStyle w:val="B10"/>
        <w:spacing w:after="0"/>
        <w:rPr>
          <w:lang w:eastAsia="zh-CN"/>
        </w:rPr>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A32ABB9" w14:textId="77777777" w:rsidR="00E826F8" w:rsidRDefault="00E826F8" w:rsidP="00E826F8">
      <w:pPr>
        <w:pStyle w:val="B10"/>
        <w:rPr>
          <w:lang w:eastAsia="zh-CN"/>
        </w:rPr>
      </w:pPr>
      <w:r>
        <w:rPr>
          <w:rFonts w:hint="eastAsia"/>
          <w:lang w:val="en-US" w:eastAsia="zh-CN"/>
        </w:rPr>
        <w:t>-</w:t>
      </w:r>
      <w:r>
        <w:rPr>
          <w:rFonts w:hint="eastAsia"/>
          <w:lang w:val="en-US" w:eastAsia="zh-CN"/>
        </w:rPr>
        <w:tab/>
      </w:r>
      <w:bookmarkStart w:id="1315" w:name="OLE_LINK6"/>
      <w:r>
        <w:rPr>
          <w:lang w:eastAsia="zh-CN"/>
        </w:rPr>
        <w:t>P</w:t>
      </w:r>
      <w:r>
        <w:rPr>
          <w:vertAlign w:val="subscript"/>
          <w:lang w:eastAsia="zh-CN"/>
        </w:rPr>
        <w:t>PowerClass</w:t>
      </w:r>
      <w:r>
        <w:rPr>
          <w:rFonts w:hint="eastAsia"/>
          <w:vertAlign w:val="subscript"/>
          <w:lang w:val="en-US" w:eastAsia="zh-CN"/>
        </w:rPr>
        <w:t>,NR-DC</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bookmarkEnd w:id="1315"/>
    </w:p>
    <w:p w14:paraId="64F2B4BE"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4E0CC360"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AB0185C"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30A35D23" w14:textId="654C7873" w:rsidR="00E826F8" w:rsidRDefault="00E826F8" w:rsidP="00E826F8">
      <w:pPr>
        <w:overflowPunct w:val="0"/>
        <w:autoSpaceDE w:val="0"/>
        <w:autoSpaceDN w:val="0"/>
        <w:adjustRightInd w:val="0"/>
        <w:spacing w:after="120" w:line="256" w:lineRule="auto"/>
        <w:ind w:firstLine="280"/>
        <w:textAlignment w:val="baseline"/>
        <w:rPr>
          <w:lang w:val="en-US" w:eastAsia="zh-CN"/>
        </w:rPr>
      </w:pPr>
      <w:r>
        <w:rPr>
          <w:lang w:val="en-US" w:eastAsia="zh-CN"/>
        </w:rPr>
        <w:t>-</w:t>
      </w:r>
      <w:r>
        <w:rPr>
          <w:lang w:val="en-US" w:eastAsia="zh-CN"/>
        </w:rPr>
        <w:tab/>
      </w:r>
      <w:r>
        <w:rPr>
          <w:lang w:eastAsia="zh-CN"/>
        </w:rPr>
        <w:t>ΔP</w:t>
      </w:r>
      <w:r>
        <w:rPr>
          <w:vertAlign w:val="subscript"/>
          <w:lang w:eastAsia="zh-CN"/>
        </w:rPr>
        <w:t>PowerClass</w:t>
      </w:r>
      <w:r>
        <w:rPr>
          <w:rFonts w:hint="eastAsia"/>
          <w:vertAlign w:val="subscript"/>
          <w:lang w:val="en-US" w:eastAsia="zh-CN"/>
        </w:rPr>
        <w:t>,NR-DC</w:t>
      </w:r>
      <w:r>
        <w:rPr>
          <w:lang w:eastAsia="zh-CN"/>
        </w:rPr>
        <w:t xml:space="preserve"> = </w:t>
      </w:r>
      <w:r>
        <w:rPr>
          <w:lang w:val="en-US" w:eastAsia="zh-CN"/>
        </w:rPr>
        <w:t>0</w:t>
      </w:r>
      <w:r>
        <w:rPr>
          <w:lang w:eastAsia="zh-CN"/>
        </w:rPr>
        <w:t xml:space="preserve"> dB for a power class 3</w:t>
      </w:r>
      <w:r w:rsidR="00785587">
        <w:rPr>
          <w:lang w:eastAsia="zh-CN"/>
        </w:rPr>
        <w:t xml:space="preserve"> UE</w:t>
      </w:r>
      <w:r w:rsidR="00785587">
        <w:rPr>
          <w:lang w:val="en-US" w:eastAsia="zh-CN"/>
        </w:rPr>
        <w:t xml:space="preserve">. </w:t>
      </w:r>
    </w:p>
    <w:p w14:paraId="0638C7C8" w14:textId="77777777" w:rsidR="00E826F8" w:rsidRDefault="00E826F8" w:rsidP="00E826F8">
      <w:pPr>
        <w:spacing w:after="160" w:line="256" w:lineRule="auto"/>
        <w:rPr>
          <w:rFonts w:eastAsia="Times New Roman"/>
          <w:lang w:eastAsia="ja-JP"/>
        </w:rPr>
      </w:pPr>
      <w:r>
        <w:rPr>
          <w:rFonts w:eastAsia="Calibri"/>
          <w:lang w:val="en-US"/>
        </w:rPr>
        <w:t xml:space="preserve">For a UE </w:t>
      </w:r>
      <w:r>
        <w:t xml:space="preserve">provided with </w:t>
      </w:r>
      <w:r>
        <w:rPr>
          <w:i/>
          <w:iCs/>
          <w:lang w:eastAsia="ja-JP"/>
        </w:rPr>
        <w:t>NR-DC-PC-mode</w:t>
      </w:r>
      <w:r>
        <w:rPr>
          <w:lang w:eastAsia="ja-JP"/>
        </w:rPr>
        <w:t xml:space="preserve"> = </w:t>
      </w:r>
      <w:r>
        <w:rPr>
          <w:i/>
          <w:lang w:eastAsia="ja-JP"/>
        </w:rPr>
        <w:t>Semi-static-mode1</w:t>
      </w:r>
      <w:r>
        <w:rPr>
          <w:lang w:eastAsia="ja-JP"/>
        </w:rPr>
        <w:t xml:space="preserve">, </w:t>
      </w:r>
    </w:p>
    <w:p w14:paraId="4B5502BF" w14:textId="77777777" w:rsidR="00E826F8" w:rsidRDefault="00E826F8" w:rsidP="00E826F8">
      <w:pPr>
        <w:pStyle w:val="EQ"/>
        <w:rPr>
          <w:lang w:val="en-US"/>
        </w:rPr>
      </w:pPr>
      <w:r>
        <w:rPr>
          <w:lang w:val="en-US" w:eastAsia="zh-CN"/>
        </w:rPr>
        <w:lastRenderedPageBreak/>
        <w:tab/>
      </w:r>
      <m:oMath>
        <m:sSubSup>
          <m:sSubSupPr>
            <m:ctrlPr>
              <w:rPr>
                <w:rFonts w:ascii="Cambria Math" w:eastAsia="Calibri" w:hAnsi="Cambria Math"/>
                <w:i/>
                <w:lang w:val="en-US" w:eastAsia="zh-CN"/>
              </w:rPr>
            </m:ctrlPr>
          </m:sSubSupPr>
          <m:e>
            <w:bookmarkStart w:id="1316" w:name="OLE_LINK29"/>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w:bookmarkEnd w:id="1316"/>
          </m:sup>
        </m:sSubSup>
      </m:oMath>
      <w:r>
        <w:rPr>
          <w:rFonts w:eastAsia="Calibri"/>
          <w:lang w:val="en-US" w:eastAsia="zh-CN"/>
        </w:rPr>
        <w:t xml:space="preserve"> = </w:t>
      </w:r>
      <w:bookmarkStart w:id="1317" w:name="OLE_LINK31"/>
      <w:r>
        <w:rPr>
          <w:lang w:val="en-US"/>
        </w:rPr>
        <w:t>MIN{</w:t>
      </w:r>
      <w:bookmarkStart w:id="1318" w:name="OLE_LINK30"/>
      <w:r>
        <w:rPr>
          <w:lang w:val="en-US"/>
        </w:rPr>
        <w:t>P</w:t>
      </w:r>
      <w:r>
        <w:rPr>
          <w:vertAlign w:val="subscript"/>
          <w:lang w:val="en-US"/>
        </w:rPr>
        <w:t>EMAX, NR-DC</w:t>
      </w:r>
      <w:r>
        <w:rPr>
          <w:lang w:val="en-US"/>
        </w:rPr>
        <w:t>, P</w:t>
      </w:r>
      <w:r>
        <w:rPr>
          <w:vertAlign w:val="subscript"/>
          <w:lang w:val="en-US"/>
        </w:rPr>
        <w:t>PowerClass</w:t>
      </w:r>
      <w:bookmarkEnd w:id="1318"/>
      <w:r>
        <w:rPr>
          <w:rFonts w:hint="eastAsia"/>
          <w:vertAlign w:val="subscript"/>
          <w:lang w:val="en-US" w:eastAsia="zh-CN"/>
        </w:rPr>
        <w:t>,NR-DC</w:t>
      </w:r>
      <w:r>
        <w:rPr>
          <w:lang w:val="en-US"/>
        </w:rPr>
        <w:t xml:space="preserve">} </w:t>
      </w:r>
      <w:bookmarkEnd w:id="1317"/>
      <w:r>
        <w:rPr>
          <w:lang w:val="en-US"/>
        </w:rPr>
        <w:t>+ 0.3 dB</w:t>
      </w:r>
    </w:p>
    <w:p w14:paraId="175730FB" w14:textId="77777777" w:rsidR="00E826F8" w:rsidRDefault="00E826F8" w:rsidP="00E826F8">
      <w:pPr>
        <w:rPr>
          <w:rFonts w:eastAsia="Calibri"/>
          <w:lang w:val="en-US"/>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w:t>
      </w:r>
    </w:p>
    <w:p w14:paraId="06FECDA0" w14:textId="77777777" w:rsidR="00E826F8" w:rsidRDefault="00E826F8" w:rsidP="00E826F8">
      <w:r>
        <w:rPr>
          <w:rFonts w:eastAsia="Calibri"/>
          <w:lang w:val="en-US"/>
        </w:rPr>
        <w:t xml:space="preserve">If for </w:t>
      </w:r>
      <w:r>
        <w:rPr>
          <w:lang w:eastAsia="ja-JP"/>
        </w:rPr>
        <w:t xml:space="preserve">synchronous NR-DC operation </w:t>
      </w:r>
      <w:r>
        <w:t xml:space="preserve">a UE is provided </w:t>
      </w:r>
      <w:r>
        <w:rPr>
          <w:i/>
          <w:iCs/>
          <w:lang w:eastAsia="ja-JP"/>
        </w:rPr>
        <w:t>NR-DC-PC-mode</w:t>
      </w:r>
      <w:r>
        <w:rPr>
          <w:lang w:eastAsia="ja-JP"/>
        </w:rPr>
        <w:t xml:space="preserve"> = </w:t>
      </w:r>
      <w:r>
        <w:rPr>
          <w:i/>
          <w:lang w:eastAsia="ja-JP"/>
        </w:rPr>
        <w:t>Semi-static-mode2</w:t>
      </w:r>
      <w:r>
        <w:rPr>
          <w:lang w:eastAsia="ja-JP"/>
        </w:rPr>
        <w:t xml:space="preserve">, 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78232EB1" w14:textId="77777777" w:rsidR="00E826F8" w:rsidRDefault="00E826F8" w:rsidP="00E826F8">
      <w:pPr>
        <w:pStyle w:val="B10"/>
      </w:pPr>
      <w:r>
        <w:t>-</w:t>
      </w:r>
      <w:r>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 the MCG/SCG is indicated as uplink or flexible to a UE by </w:t>
      </w:r>
      <w:r>
        <w:rPr>
          <w:i/>
          <w:iCs/>
        </w:rPr>
        <w:t>tdd</w:t>
      </w:r>
      <w:r>
        <w:rPr>
          <w:i/>
          <w:lang w:val="en-US"/>
        </w:rPr>
        <w:t>-</w:t>
      </w:r>
      <w:r>
        <w:rPr>
          <w:i/>
        </w:rPr>
        <w:t>UL-DL-</w:t>
      </w:r>
      <w:r>
        <w:rPr>
          <w:i/>
          <w:lang w:val="en-US"/>
        </w:rPr>
        <w:t>C</w:t>
      </w:r>
      <w:r>
        <w:rPr>
          <w:i/>
        </w:rPr>
        <w:t>onfiguration</w:t>
      </w:r>
      <w:r>
        <w:rPr>
          <w:i/>
          <w:lang w:val="en-US"/>
        </w:rPr>
        <w:t>C</w:t>
      </w:r>
      <w:r>
        <w:rPr>
          <w:i/>
        </w:rPr>
        <w:t>ommon</w:t>
      </w:r>
      <w:r>
        <w:t xml:space="preserve"> and </w:t>
      </w:r>
      <w:r>
        <w:rPr>
          <w:i/>
          <w:iCs/>
        </w:rPr>
        <w:t>tdd</w:t>
      </w:r>
      <w:r>
        <w:rPr>
          <w:lang w:val="en-US"/>
        </w:rPr>
        <w:t>-</w:t>
      </w:r>
      <w:r>
        <w:rPr>
          <w:i/>
        </w:rPr>
        <w:t>UL-DL-</w:t>
      </w:r>
      <w:r>
        <w:rPr>
          <w:i/>
          <w:lang w:val="en-US"/>
        </w:rPr>
        <w:t>C</w:t>
      </w:r>
      <w:r>
        <w:rPr>
          <w:i/>
        </w:rPr>
        <w:t>onfiguration</w:t>
      </w:r>
      <w:r>
        <w:rPr>
          <w:i/>
          <w:lang w:val="en-US"/>
        </w:rPr>
        <w:t>D</w:t>
      </w:r>
      <w:r>
        <w:rPr>
          <w:i/>
        </w:rPr>
        <w:t>edicated</w:t>
      </w:r>
      <w:r>
        <w:t xml:space="preserve">, if provided, overlaps with a symbol for any 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the UE determines a maximum power for the transmission on the SCG/MCG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or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Cs/>
          <w:lang w:bidi="bn-IN"/>
        </w:rPr>
        <w:t xml:space="preserve"> </w:t>
      </w:r>
      <w:r>
        <w:t xml:space="preserve">for the SCG or MSG, respectively, </w:t>
      </w:r>
    </w:p>
    <w:p w14:paraId="78C325A6" w14:textId="77777777" w:rsidR="00E826F8" w:rsidRDefault="00E826F8" w:rsidP="00E826F8">
      <w:pPr>
        <w:pStyle w:val="B10"/>
      </w:pPr>
      <w:r>
        <w:t>-</w:t>
      </w:r>
      <w:r>
        <w:tab/>
      </w:r>
      <w:r>
        <w:rPr>
          <w:lang w:val="en-US"/>
        </w:rPr>
        <w:t xml:space="preserve">otherwise (i.e. an </w:t>
      </w:r>
      <w:r>
        <w:t xml:space="preserve">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overlaps</w:t>
      </w:r>
      <w:r>
        <w:rPr>
          <w:lang w:val="en-US"/>
        </w:rPr>
        <w:t xml:space="preserve"> with only semi-static downlink symbols</w:t>
      </w:r>
      <w:r>
        <w:t xml:space="preserve"> within slot </w:t>
      </w:r>
      <m:oMath>
        <m:sSub>
          <m:sSubPr>
            <m:ctrlPr>
              <w:rPr>
                <w:rFonts w:ascii="Cambria Math" w:hAnsi="Cambria Math"/>
                <w:i/>
              </w:rPr>
            </m:ctrlPr>
          </m:sSubPr>
          <m:e>
            <m:r>
              <w:rPr>
                <w:rFonts w:ascii="Cambria Math"/>
              </w:rPr>
              <m:t>i</m:t>
            </m:r>
          </m:e>
          <m:sub>
            <m:r>
              <w:rPr>
                <w:rFonts w:ascii="Cambria Math"/>
              </w:rPr>
              <m:t>1</m:t>
            </m:r>
          </m:sub>
        </m:sSub>
      </m:oMath>
      <w:r>
        <w:t xml:space="preserve"> of the MCG/SCG</w:t>
      </w:r>
      <w:r>
        <w:rPr>
          <w:lang w:val="en-US"/>
        </w:rPr>
        <w:t>), t</w:t>
      </w:r>
      <w:r>
        <w:t xml:space="preserve">he UE determines a maximum power for the </w:t>
      </w:r>
      <w:r>
        <w:rPr>
          <w:rFonts w:eastAsia="DengXian"/>
        </w:rPr>
        <w:t>transmission on</w:t>
      </w:r>
      <w:r>
        <w:t xml:space="preserve"> MCG or the SCG</w:t>
      </w:r>
      <w:r>
        <w:rPr>
          <w:lang w:val="en-US"/>
        </w:rPr>
        <w:t xml:space="preserve"> 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as specified in clause 6.2.4.</w:t>
      </w:r>
    </w:p>
    <w:p w14:paraId="71883A20"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indicate</w:t>
      </w:r>
      <w:r>
        <w:rPr>
          <w:lang w:val="en-US" w:eastAsia="ja-JP"/>
        </w:rPr>
        <w:t>s</w:t>
      </w:r>
      <w:r>
        <w:rPr>
          <w:lang w:eastAsia="ja-JP"/>
        </w:rPr>
        <w:t xml:space="preserve"> a capability for dynamic power sharing</w:t>
      </w:r>
      <w:r>
        <w:rPr>
          <w:lang w:val="en-US" w:eastAsia="ja-JP"/>
        </w:rPr>
        <w:t xml:space="preserve"> between the MCG and the SCG and </w:t>
      </w:r>
      <w:r>
        <w:rPr>
          <w:rFonts w:eastAsia="Calibri"/>
          <w:lang w:val="en-US"/>
        </w:rPr>
        <w:t xml:space="preserve">is </w:t>
      </w:r>
      <w:r>
        <w:t xml:space="preserve">provided with </w:t>
      </w:r>
      <w:r>
        <w:rPr>
          <w:i/>
          <w:iCs/>
          <w:lang w:eastAsia="ja-JP"/>
        </w:rPr>
        <w:t>NR-DC-PC-mode = Dynamic</w:t>
      </w:r>
      <w:r>
        <w:rPr>
          <w:lang w:eastAsia="ja-JP"/>
        </w:rPr>
        <w:t xml:space="preserve">, </w:t>
      </w:r>
    </w:p>
    <w:p w14:paraId="122AE253"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12395802" w14:textId="77777777" w:rsidR="00E826F8" w:rsidRDefault="00E826F8" w:rsidP="00E826F8">
      <w:pPr>
        <w:rPr>
          <w:rFonts w:eastAsia="Times New Roma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except </w:t>
      </w:r>
    </w:p>
    <w:p w14:paraId="3CF1EDA3" w14:textId="77777777" w:rsidR="00E826F8" w:rsidRDefault="00E826F8" w:rsidP="00E826F8">
      <w:pPr>
        <w:pStyle w:val="B10"/>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do not overlap in time with any UE transmission(s) on the SCG or the MCG, respectively, the UE determines a maximum transmission power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using the configured maximum power as specified in clause 6.2.4.</w:t>
      </w:r>
    </w:p>
    <w:p w14:paraId="283666CD"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t xml:space="preserve">provided with </w:t>
      </w:r>
      <w:r>
        <w:rPr>
          <w:i/>
          <w:iCs/>
          <w:lang w:eastAsia="ja-JP"/>
        </w:rPr>
        <w:t>NR-DC-PC-mode = Dynamic</w:t>
      </w:r>
      <w:r>
        <w:rPr>
          <w:lang w:eastAsia="ja-JP"/>
        </w:rPr>
        <w:t xml:space="preserve">, </w:t>
      </w:r>
    </w:p>
    <w:p w14:paraId="4A127F1E"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42A38807" w14:textId="77777777" w:rsidR="00E826F8" w:rsidRDefault="00E826F8" w:rsidP="00E826F8">
      <w:pPr>
        <w:rPr>
          <w:rFonts w:cs="Geneva"/>
          <w:iCs/>
          <w:lang w:bidi="bn-I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w:t>
      </w:r>
    </w:p>
    <w:p w14:paraId="16A63E20" w14:textId="77777777" w:rsidR="00E826F8" w:rsidRDefault="00E826F8" w:rsidP="00E826F8">
      <w:pPr>
        <w:rPr>
          <w:lang w:val="en-US"/>
        </w:rPr>
      </w:pPr>
      <w:r>
        <w:rPr>
          <w:lang w:val="en-US" w:bidi="bn-IN"/>
        </w:rPr>
        <w:t xml:space="preserve">The </w:t>
      </w:r>
      <w:r>
        <w:rPr>
          <w:lang w:val="en-US"/>
        </w:rPr>
        <w:t xml:space="preserve">measured total maximum output power </w:t>
      </w:r>
      <w:r>
        <w:rPr>
          <w:lang w:val="en-US" w:bidi="bn-IN"/>
        </w:rPr>
        <w:t>P</w:t>
      </w:r>
      <w:r>
        <w:rPr>
          <w:vertAlign w:val="subscript"/>
          <w:lang w:val="en-US" w:bidi="bn-IN"/>
        </w:rPr>
        <w:t>UMAX</w:t>
      </w:r>
      <w:r>
        <w:rPr>
          <w:lang w:val="en-US" w:bidi="bn-IN"/>
        </w:rPr>
        <w:t xml:space="preserve"> over both CGs measured over the transmission reference time duration </w:t>
      </w:r>
      <w:r>
        <w:rPr>
          <w:lang w:val="en-US"/>
        </w:rPr>
        <w:t>is</w:t>
      </w:r>
    </w:p>
    <w:p w14:paraId="02AA1357" w14:textId="77777777" w:rsidR="00E826F8" w:rsidRDefault="00E826F8" w:rsidP="00E826F8">
      <w:pPr>
        <w:pStyle w:val="EQ"/>
        <w:rPr>
          <w:vertAlign w:val="subscript"/>
          <w:lang w:bidi="bn-IN"/>
        </w:rPr>
      </w:pPr>
      <w:r>
        <w:rPr>
          <w:lang w:bidi="bn-IN"/>
        </w:rPr>
        <w:tab/>
        <w:t>P</w:t>
      </w:r>
      <w:r>
        <w:rPr>
          <w:vertAlign w:val="subscript"/>
          <w:lang w:bidi="bn-IN"/>
        </w:rPr>
        <w:t>UMAX</w:t>
      </w:r>
      <w:r>
        <w:rPr>
          <w:lang w:bidi="bn-IN"/>
        </w:rPr>
        <w:t xml:space="preserve"> </w:t>
      </w:r>
      <w:r>
        <w:t xml:space="preserve">= </w:t>
      </w:r>
      <w:r>
        <w:rPr>
          <w:lang w:bidi="bn-IN"/>
        </w:rPr>
        <w:t>10 log</w:t>
      </w:r>
      <w:r>
        <w:rPr>
          <w:vertAlign w:val="subscript"/>
          <w:lang w:bidi="bn-IN"/>
        </w:rPr>
        <w:t>10</w:t>
      </w:r>
      <w:r>
        <w:rPr>
          <w:lang w:bidi="bn-IN"/>
        </w:rPr>
        <w:t xml:space="preserve"> </w:t>
      </w:r>
      <w:r>
        <w:t>(</w:t>
      </w:r>
      <w:r>
        <w:rPr>
          <w:lang w:bidi="bn-IN"/>
        </w:rPr>
        <w:t>p</w:t>
      </w:r>
      <w:r>
        <w:rPr>
          <w:vertAlign w:val="subscript"/>
          <w:lang w:bidi="bn-IN"/>
        </w:rPr>
        <w:t>UMAX,</w:t>
      </w:r>
      <w:r>
        <w:rPr>
          <w:i/>
          <w:vertAlign w:val="subscript"/>
          <w:lang w:eastAsia="zh-CN" w:bidi="bn-IN"/>
        </w:rPr>
        <w:t>c,</w:t>
      </w:r>
      <w:r>
        <w:rPr>
          <w:iCs/>
          <w:vertAlign w:val="subscript"/>
          <w:lang w:eastAsia="zh-CN" w:bidi="bn-IN"/>
        </w:rPr>
        <w:t>MCG</w:t>
      </w:r>
      <w:r>
        <w:rPr>
          <w:lang w:bidi="bn-IN"/>
        </w:rPr>
        <w:t xml:space="preserve"> + p</w:t>
      </w:r>
      <w:r>
        <w:rPr>
          <w:vertAlign w:val="subscript"/>
          <w:lang w:bidi="bn-IN"/>
        </w:rPr>
        <w:t>UMAX,</w:t>
      </w:r>
      <w:r>
        <w:rPr>
          <w:i/>
          <w:vertAlign w:val="subscript"/>
          <w:lang w:eastAsia="zh-CN" w:bidi="bn-IN"/>
        </w:rPr>
        <w:t>c</w:t>
      </w:r>
      <w:r>
        <w:rPr>
          <w:i/>
          <w:vertAlign w:val="subscript"/>
          <w:lang w:bidi="bn-IN"/>
        </w:rPr>
        <w:t>,</w:t>
      </w:r>
      <w:r>
        <w:rPr>
          <w:iCs/>
          <w:vertAlign w:val="subscript"/>
          <w:lang w:bidi="bn-IN"/>
        </w:rPr>
        <w:t>SCG</w:t>
      </w:r>
      <w:r>
        <w:rPr>
          <w:lang w:bidi="bn-IN"/>
        </w:rPr>
        <w:t>),</w:t>
      </w:r>
    </w:p>
    <w:p w14:paraId="51B4AF8B" w14:textId="77777777" w:rsidR="00E826F8" w:rsidRDefault="00E826F8" w:rsidP="00E826F8">
      <w:pPr>
        <w:spacing w:after="160" w:line="256" w:lineRule="auto"/>
        <w:rPr>
          <w:rFonts w:eastAsia="Calibri"/>
          <w:lang w:val="en-US" w:bidi="bn-IN"/>
        </w:rPr>
      </w:pPr>
      <w:r>
        <w:rPr>
          <w:rFonts w:eastAsia="Calibri"/>
          <w:lang w:val="en-US"/>
        </w:rPr>
        <w:t>where</w:t>
      </w:r>
      <w:r>
        <w:rPr>
          <w:rFonts w:eastAsia="Calibri"/>
          <w:lang w:val="en-US" w:bidi="bn-IN"/>
        </w:rPr>
        <w:t xml:space="preserve"> p</w:t>
      </w:r>
      <w:r>
        <w:rPr>
          <w:rFonts w:eastAsia="Calibri"/>
          <w:vertAlign w:val="subscript"/>
          <w:lang w:val="en-US" w:bidi="bn-IN"/>
        </w:rPr>
        <w:t>UMAX,</w:t>
      </w:r>
      <w:r>
        <w:rPr>
          <w:rFonts w:eastAsia="Calibri"/>
          <w:i/>
          <w:vertAlign w:val="subscript"/>
          <w:lang w:val="en-US" w:eastAsia="zh-CN" w:bidi="bn-IN"/>
        </w:rPr>
        <w:t>c</w:t>
      </w:r>
      <w:r>
        <w:rPr>
          <w:i/>
          <w:vertAlign w:val="subscript"/>
          <w:lang w:eastAsia="zh-CN" w:bidi="bn-IN"/>
        </w:rPr>
        <w:t>,</w:t>
      </w:r>
      <w:r>
        <w:rPr>
          <w:iCs/>
          <w:vertAlign w:val="subscript"/>
          <w:lang w:val="en-US" w:bidi="bn-IN"/>
        </w:rPr>
        <w:t>MSG</w:t>
      </w:r>
      <w:r>
        <w:rPr>
          <w:lang w:val="en-US" w:bidi="bn-IN"/>
        </w:rPr>
        <w:t xml:space="preserve"> and </w:t>
      </w:r>
      <w:r>
        <w:rPr>
          <w:rFonts w:eastAsia="Calibri"/>
          <w:lang w:val="en-US" w:bidi="bn-IN"/>
        </w:rPr>
        <w:t>p</w:t>
      </w:r>
      <w:r>
        <w:rPr>
          <w:rFonts w:eastAsia="Calibri"/>
          <w:vertAlign w:val="subscript"/>
          <w:lang w:val="en-US" w:bidi="bn-IN"/>
        </w:rPr>
        <w:t>UMAX,</w:t>
      </w:r>
      <w:r>
        <w:rPr>
          <w:rFonts w:eastAsia="Calibri"/>
          <w:i/>
          <w:vertAlign w:val="subscript"/>
          <w:lang w:val="en-US" w:eastAsia="zh-CN" w:bidi="bn-IN"/>
        </w:rPr>
        <w:t>c</w:t>
      </w:r>
      <w:r>
        <w:rPr>
          <w:i/>
          <w:vertAlign w:val="subscript"/>
          <w:lang w:val="en-US" w:bidi="bn-IN"/>
        </w:rPr>
        <w:t>,</w:t>
      </w:r>
      <w:r>
        <w:rPr>
          <w:iCs/>
          <w:vertAlign w:val="subscript"/>
          <w:lang w:val="en-US" w:bidi="bn-IN"/>
        </w:rPr>
        <w:t>SCG</w:t>
      </w:r>
      <w:r>
        <w:rPr>
          <w:rFonts w:eastAsia="Calibri"/>
          <w:lang w:val="en-US" w:bidi="bn-IN"/>
        </w:rPr>
        <w:t xml:space="preserve"> denote the measured output power </w:t>
      </w:r>
      <w:r>
        <w:rPr>
          <w:rFonts w:eastAsia="Calibri"/>
          <w:lang w:val="en-US" w:eastAsia="zh-CN"/>
        </w:rPr>
        <w:t xml:space="preserve">of serving cells </w:t>
      </w:r>
      <w:r>
        <w:rPr>
          <w:rFonts w:eastAsia="Calibri"/>
          <w:i/>
          <w:lang w:val="en-US" w:bidi="bn-IN"/>
        </w:rPr>
        <w:t xml:space="preserve">c </w:t>
      </w:r>
      <w:r>
        <w:rPr>
          <w:rFonts w:eastAsia="Calibri"/>
          <w:iCs/>
          <w:lang w:val="en-US" w:bidi="bn-IN"/>
        </w:rPr>
        <w:t>contained in the respective MSG and SCG expressed in linear scale.</w:t>
      </w:r>
    </w:p>
    <w:p w14:paraId="1BBF5785" w14:textId="77777777" w:rsidR="00E826F8" w:rsidRDefault="00E826F8" w:rsidP="00E826F8">
      <w:pPr>
        <w:spacing w:after="160" w:line="256" w:lineRule="auto"/>
        <w:rPr>
          <w:rFonts w:eastAsia="Calibri"/>
          <w:lang w:val="en-US"/>
        </w:rPr>
      </w:pPr>
      <w:r>
        <w:rPr>
          <w:rFonts w:eastAsia="Calibri"/>
          <w:lang w:val="en-US" w:bidi="bn-IN"/>
        </w:rPr>
        <w:t xml:space="preserve">The </w:t>
      </w:r>
      <w:r>
        <w:rPr>
          <w:rFonts w:eastAsia="Calibri"/>
          <w:lang w:val="en-US"/>
        </w:rPr>
        <w:t xml:space="preserve">measured total configured maximum output power </w:t>
      </w:r>
      <w:r>
        <w:rPr>
          <w:rFonts w:eastAsia="Calibri"/>
          <w:lang w:val="en-US" w:bidi="bn-IN"/>
        </w:rPr>
        <w:t>P</w:t>
      </w:r>
      <w:r>
        <w:rPr>
          <w:rFonts w:eastAsia="Calibri"/>
          <w:vertAlign w:val="subscript"/>
          <w:lang w:val="en-US" w:bidi="bn-IN"/>
        </w:rPr>
        <w:t>UMAX</w:t>
      </w:r>
      <w:r>
        <w:rPr>
          <w:rFonts w:eastAsia="Calibri"/>
          <w:lang w:val="en-US" w:bidi="bn-IN"/>
        </w:rPr>
        <w:t xml:space="preserve"> shall be within the following bounds:</w:t>
      </w:r>
    </w:p>
    <w:p w14:paraId="168D42A4" w14:textId="77777777" w:rsidR="00E826F8" w:rsidRDefault="00E826F8" w:rsidP="00E826F8">
      <w:pPr>
        <w:pStyle w:val="EQ"/>
        <w:rPr>
          <w:lang w:val="en-US"/>
        </w:rPr>
      </w:pPr>
      <w:r>
        <w:rPr>
          <w:lang w:val="en-US" w:bidi="bn-IN"/>
        </w:rPr>
        <w:tab/>
        <w:t>P</w:t>
      </w:r>
      <w:r>
        <w:rPr>
          <w:vertAlign w:val="subscript"/>
          <w:lang w:val="en-US" w:bidi="bn-IN"/>
        </w:rPr>
        <w:t>CMAX_L</w:t>
      </w:r>
      <w:r>
        <w:rPr>
          <w:lang w:val="en-US" w:bidi="bn-IN"/>
        </w:rPr>
        <w:t xml:space="preserve"> -</w:t>
      </w:r>
      <w:r>
        <w:rPr>
          <w:lang w:val="en-US"/>
        </w:rPr>
        <w:t>T</w:t>
      </w:r>
      <w:r>
        <w:rPr>
          <w:rFonts w:eastAsia="Geneva"/>
          <w:vertAlign w:val="subscript"/>
          <w:lang w:val="en-US" w:eastAsia="zh-CN"/>
        </w:rPr>
        <w:t>LOW</w:t>
      </w:r>
      <w:r>
        <w:rPr>
          <w:lang w:val="en-US"/>
        </w:rPr>
        <w:t xml:space="preserve"> (</w:t>
      </w:r>
      <w:r>
        <w:rPr>
          <w:lang w:val="en-US" w:bidi="bn-IN"/>
        </w:rPr>
        <w:t>P</w:t>
      </w:r>
      <w:r>
        <w:rPr>
          <w:vertAlign w:val="subscript"/>
          <w:lang w:val="en-US" w:bidi="bn-IN"/>
        </w:rPr>
        <w:t>CMAX_L</w:t>
      </w:r>
      <w:r>
        <w:rPr>
          <w:lang w:val="en-US"/>
        </w:rPr>
        <w:t>)  ≤  P</w:t>
      </w:r>
      <w:r>
        <w:rPr>
          <w:vertAlign w:val="subscript"/>
          <w:lang w:val="en-US" w:bidi="bn-IN"/>
        </w:rPr>
        <w:t>U</w:t>
      </w:r>
      <w:r>
        <w:rPr>
          <w:vertAlign w:val="subscript"/>
          <w:lang w:val="en-US"/>
        </w:rPr>
        <w:t xml:space="preserve">MAX </w:t>
      </w:r>
      <w:r>
        <w:rPr>
          <w:lang w:val="en-US"/>
        </w:rPr>
        <w:t xml:space="preserve"> ≤  </w:t>
      </w:r>
      <w:r>
        <w:rPr>
          <w:lang w:val="en-US" w:bidi="bn-IN"/>
        </w:rPr>
        <w:t>P</w:t>
      </w:r>
      <w:r>
        <w:rPr>
          <w:vertAlign w:val="subscript"/>
          <w:lang w:val="en-US" w:bidi="bn-IN"/>
        </w:rPr>
        <w:t>CMAX_H</w:t>
      </w:r>
      <w:r>
        <w:rPr>
          <w:lang w:val="en-US" w:bidi="bn-IN"/>
        </w:rPr>
        <w:t xml:space="preserve"> </w:t>
      </w:r>
      <w:r>
        <w:rPr>
          <w:lang w:val="en-US"/>
        </w:rPr>
        <w:t>+ T</w:t>
      </w:r>
      <w:r>
        <w:rPr>
          <w:rFonts w:eastAsia="Geneva"/>
          <w:vertAlign w:val="subscript"/>
          <w:lang w:val="en-US" w:eastAsia="zh-CN"/>
        </w:rPr>
        <w:t>HIGH</w:t>
      </w:r>
      <w:r>
        <w:rPr>
          <w:lang w:val="en-US"/>
        </w:rPr>
        <w:t xml:space="preserve"> (</w:t>
      </w:r>
      <w:r>
        <w:rPr>
          <w:lang w:val="en-US" w:bidi="bn-IN"/>
        </w:rPr>
        <w:t>P</w:t>
      </w:r>
      <w:r>
        <w:rPr>
          <w:vertAlign w:val="subscript"/>
          <w:lang w:val="en-US" w:bidi="bn-IN"/>
        </w:rPr>
        <w:t>CMAX_H</w:t>
      </w:r>
      <w:r>
        <w:rPr>
          <w:lang w:val="en-US"/>
        </w:rPr>
        <w:t>)</w:t>
      </w:r>
    </w:p>
    <w:p w14:paraId="44423F55" w14:textId="77777777" w:rsidR="00E826F8" w:rsidRDefault="00E826F8" w:rsidP="00E826F8">
      <w:pPr>
        <w:spacing w:after="160" w:line="256" w:lineRule="auto"/>
        <w:rPr>
          <w:rFonts w:eastAsia="Calibri"/>
          <w:lang w:val="en-US"/>
        </w:rPr>
      </w:pPr>
      <w:r>
        <w:rPr>
          <w:rFonts w:eastAsia="Calibri"/>
          <w:lang w:val="en-US" w:bidi="bn-IN"/>
        </w:rPr>
        <w:t xml:space="preserve">with the tolerances </w:t>
      </w:r>
      <w:r>
        <w:rPr>
          <w:rFonts w:eastAsia="Calibri"/>
          <w:lang w:val="en-US"/>
        </w:rPr>
        <w:t>T</w:t>
      </w:r>
      <w:r>
        <w:rPr>
          <w:rFonts w:eastAsia="Calibri"/>
          <w:vertAlign w:val="subscript"/>
          <w:lang w:val="en-US"/>
        </w:rPr>
        <w:t>LOW</w:t>
      </w:r>
      <w:r>
        <w:rPr>
          <w:rFonts w:eastAsia="Calibri"/>
          <w:lang w:val="en-US"/>
        </w:rPr>
        <w:t>(P</w:t>
      </w:r>
      <w:r>
        <w:rPr>
          <w:rFonts w:eastAsia="Calibri"/>
          <w:vertAlign w:val="subscript"/>
          <w:lang w:val="en-US"/>
        </w:rPr>
        <w:t>CMAX_H</w:t>
      </w:r>
      <w:r>
        <w:rPr>
          <w:rFonts w:eastAsia="Calibri"/>
          <w:lang w:val="en-US"/>
        </w:rPr>
        <w:t>) and T</w:t>
      </w:r>
      <w:r>
        <w:rPr>
          <w:rFonts w:eastAsia="Calibri"/>
          <w:vertAlign w:val="subscript"/>
          <w:lang w:val="en-US"/>
        </w:rPr>
        <w:t>HIGH</w:t>
      </w:r>
      <w:r>
        <w:rPr>
          <w:rFonts w:eastAsia="Calibri"/>
          <w:lang w:val="en-US"/>
        </w:rPr>
        <w:t>(P</w:t>
      </w:r>
      <w:r>
        <w:rPr>
          <w:rFonts w:eastAsia="Calibri"/>
          <w:vertAlign w:val="subscript"/>
          <w:lang w:val="en-US"/>
        </w:rPr>
        <w:t>CMAX_H</w:t>
      </w:r>
      <w:r>
        <w:rPr>
          <w:rFonts w:eastAsia="Calibri"/>
          <w:lang w:val="en-US"/>
        </w:rPr>
        <w:t>) for applicable values of P</w:t>
      </w:r>
      <w:r>
        <w:rPr>
          <w:rFonts w:eastAsia="Calibri"/>
          <w:vertAlign w:val="subscript"/>
          <w:lang w:val="en-US"/>
        </w:rPr>
        <w:t>CMAX</w:t>
      </w:r>
      <w:r>
        <w:rPr>
          <w:rFonts w:eastAsia="Calibri"/>
          <w:lang w:val="en-US"/>
        </w:rPr>
        <w:t xml:space="preserve"> specified in Table 6.2B.4.1.3-2.</w:t>
      </w:r>
    </w:p>
    <w:p w14:paraId="3C846ABC" w14:textId="77777777" w:rsidR="00E826F8" w:rsidRDefault="00E826F8" w:rsidP="00E826F8">
      <w:pPr>
        <w:spacing w:after="160" w:line="256" w:lineRule="auto"/>
        <w:rPr>
          <w:rFonts w:eastAsia="Calibri"/>
          <w:vertAlign w:val="subscript"/>
          <w:lang w:val="en-US"/>
        </w:rPr>
      </w:pPr>
      <w:r>
        <w:rPr>
          <w:rFonts w:eastAsia="Calibri"/>
          <w:lang w:val="en-US"/>
        </w:rPr>
        <w:t xml:space="preserve">When a subframe </w:t>
      </w:r>
      <w:r>
        <w:rPr>
          <w:rFonts w:eastAsia="Calibri"/>
          <w:i/>
          <w:lang w:val="en-US"/>
        </w:rPr>
        <w:t>p</w:t>
      </w:r>
      <w:r>
        <w:rPr>
          <w:rFonts w:eastAsia="Calibri"/>
          <w:lang w:val="en-US"/>
        </w:rPr>
        <w:t xml:space="preserve"> on the MSG overlap with a physical-channel </w:t>
      </w:r>
      <w:r>
        <w:rPr>
          <w:rFonts w:eastAsia="Calibri"/>
          <w:i/>
          <w:lang w:val="en-US"/>
        </w:rPr>
        <w:t>q</w:t>
      </w:r>
      <w:r>
        <w:rPr>
          <w:rFonts w:eastAsia="Calibri"/>
          <w:lang w:val="en-US"/>
        </w:rPr>
        <w:t xml:space="preserve"> on the SCG</w:t>
      </w:r>
      <w:r>
        <w:rPr>
          <w:rFonts w:eastAsia="Calibri"/>
          <w:i/>
          <w:lang w:val="en-US"/>
        </w:rPr>
        <w:t>,</w:t>
      </w:r>
      <w:r>
        <w:rPr>
          <w:rFonts w:eastAsia="Calibri"/>
          <w:lang w:val="en-US"/>
        </w:rPr>
        <w:t xml:space="preserve"> then for P</w:t>
      </w:r>
      <w:r>
        <w:rPr>
          <w:rFonts w:eastAsia="Calibri"/>
          <w:vertAlign w:val="subscript"/>
          <w:lang w:val="en-US"/>
        </w:rPr>
        <w:t>UMAX</w:t>
      </w:r>
      <w:r>
        <w:rPr>
          <w:rFonts w:eastAsia="Calibri"/>
          <w:lang w:val="en-US"/>
        </w:rPr>
        <w:t xml:space="preserve"> evaluation, </w:t>
      </w:r>
      <w:r>
        <w:rPr>
          <w:rFonts w:eastAsia="Calibri"/>
        </w:rPr>
        <w:t>the</w:t>
      </w:r>
      <w:r>
        <w:rPr>
          <w:rFonts w:eastAsia="Calibri"/>
          <w:lang w:val="en-US"/>
        </w:rPr>
        <w:t xml:space="preserve"> subframe </w:t>
      </w:r>
      <w:r>
        <w:rPr>
          <w:rFonts w:eastAsia="Calibri"/>
          <w:i/>
          <w:lang w:val="en-US"/>
        </w:rPr>
        <w:t xml:space="preserve">p </w:t>
      </w:r>
      <w:r>
        <w:rPr>
          <w:rFonts w:eastAsia="Calibri"/>
          <w:lang w:val="en-US"/>
        </w:rPr>
        <w:t>on the MCG is taken</w:t>
      </w:r>
      <w:r>
        <w:rPr>
          <w:rFonts w:eastAsia="Calibri"/>
          <w:i/>
          <w:lang w:val="en-US"/>
        </w:rPr>
        <w:t xml:space="preserve"> </w:t>
      </w:r>
      <w:r>
        <w:rPr>
          <w:rFonts w:eastAsia="Calibri"/>
          <w:lang w:val="en-US"/>
        </w:rPr>
        <w:t>as reference period T</w:t>
      </w:r>
      <w:r>
        <w:rPr>
          <w:rFonts w:eastAsia="Calibri"/>
          <w:vertAlign w:val="subscript"/>
          <w:lang w:val="en-US"/>
        </w:rPr>
        <w:t>REF</w:t>
      </w:r>
      <w:r>
        <w:rPr>
          <w:rFonts w:eastAsia="Calibri"/>
          <w:lang w:val="en-US"/>
        </w:rPr>
        <w:t xml:space="preserve"> and always considered as the reference measurement duration and the following rules are applicable.</w:t>
      </w:r>
    </w:p>
    <w:p w14:paraId="3EFF7362" w14:textId="77777777" w:rsidR="00E826F8" w:rsidRDefault="00E826F8" w:rsidP="00E826F8">
      <w:pPr>
        <w:spacing w:after="0"/>
        <w:rPr>
          <w:lang w:bidi="bn-IN"/>
        </w:rPr>
      </w:pPr>
      <w:r>
        <w:rPr>
          <w:lang w:val="en-US"/>
        </w:rPr>
        <w:t>T</w:t>
      </w:r>
      <w:r>
        <w:rPr>
          <w:vertAlign w:val="subscript"/>
          <w:lang w:val="en-US"/>
        </w:rPr>
        <w:t>REF</w:t>
      </w:r>
      <w:r>
        <w:rPr>
          <w:lang w:val="en-US"/>
        </w:rPr>
        <w:t xml:space="preserve"> and T</w:t>
      </w:r>
      <w:r>
        <w:rPr>
          <w:vertAlign w:val="subscript"/>
          <w:lang w:val="en-US"/>
        </w:rPr>
        <w:t>eval</w:t>
      </w:r>
      <w:r>
        <w:rPr>
          <w:lang w:val="en-US"/>
        </w:rPr>
        <w:t xml:space="preserve"> are specified in Table 6.2B.4.1.3-1 when same or different subframe and physical-channel durations are used on the carriers. The </w:t>
      </w:r>
      <w:r>
        <w:rPr>
          <w:lang w:eastAsia="zh-CN" w:bidi="bn-IN"/>
        </w:rPr>
        <w:t>P</w:t>
      </w:r>
      <w:r>
        <w:rPr>
          <w:vertAlign w:val="subscript"/>
          <w:lang w:eastAsia="zh-CN" w:bidi="bn-IN"/>
        </w:rPr>
        <w:t>PowerClass</w:t>
      </w:r>
      <w:r>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bookmarkStart w:id="1319" w:name="_CRTable6_2B_4_1_31"/>
      <w:r w:rsidRPr="001F078B">
        <w:lastRenderedPageBreak/>
        <w:t xml:space="preserve">Table </w:t>
      </w:r>
      <w:bookmarkEnd w:id="1319"/>
      <w:r w:rsidRPr="001F078B">
        <w:t>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lastRenderedPageBreak/>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bookmarkStart w:id="1320" w:name="_CRTable6_2B_4_1_32"/>
      <w:r w:rsidRPr="001F078B">
        <w:t xml:space="preserve">Table </w:t>
      </w:r>
      <w:bookmarkEnd w:id="1320"/>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5F38355D" w:rsidR="00D145C7" w:rsidRPr="001F078B" w:rsidRDefault="00ED7243" w:rsidP="001C738A">
            <w:pPr>
              <w:pStyle w:val="TAC"/>
              <w:rPr>
                <w:szCs w:val="18"/>
                <w:lang w:eastAsia="zh-CN"/>
              </w:rPr>
            </w:pPr>
            <w:r>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321" w:name="_Toc45888135"/>
      <w:bookmarkStart w:id="1322" w:name="_Toc45888734"/>
    </w:p>
    <w:p w14:paraId="57FB2F01" w14:textId="39F016D5" w:rsidR="00D145C7" w:rsidRPr="001C0CC4" w:rsidRDefault="00D145C7" w:rsidP="00434294">
      <w:pPr>
        <w:pStyle w:val="Heading4"/>
      </w:pPr>
      <w:bookmarkStart w:id="1323" w:name="_Toc59650018"/>
      <w:bookmarkStart w:id="1324" w:name="_Toc61357282"/>
      <w:bookmarkStart w:id="1325" w:name="_Toc61359056"/>
      <w:bookmarkStart w:id="1326" w:name="_Toc67915994"/>
      <w:bookmarkStart w:id="1327" w:name="_Toc75533538"/>
      <w:bookmarkStart w:id="1328" w:name="_Toc75819424"/>
      <w:bookmarkStart w:id="1329" w:name="_Toc76508268"/>
      <w:bookmarkStart w:id="1330" w:name="_Toc76717218"/>
      <w:bookmarkStart w:id="1331" w:name="_Toc83293859"/>
      <w:bookmarkStart w:id="1332"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321"/>
      <w:bookmarkEnd w:id="1322"/>
      <w:bookmarkEnd w:id="1323"/>
      <w:bookmarkEnd w:id="1324"/>
      <w:bookmarkEnd w:id="1325"/>
      <w:bookmarkEnd w:id="1326"/>
      <w:bookmarkEnd w:id="1327"/>
      <w:bookmarkEnd w:id="1328"/>
      <w:bookmarkEnd w:id="1329"/>
      <w:bookmarkEnd w:id="1330"/>
      <w:bookmarkEnd w:id="1331"/>
      <w:bookmarkEnd w:id="1332"/>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333" w:name="_Toc45888136"/>
      <w:bookmarkStart w:id="1334" w:name="_Toc45888735"/>
      <w:bookmarkStart w:id="1335" w:name="_Toc59650019"/>
      <w:bookmarkStart w:id="1336" w:name="_Toc61357283"/>
      <w:bookmarkStart w:id="1337" w:name="_Toc61359057"/>
      <w:bookmarkStart w:id="1338" w:name="_Toc67915995"/>
      <w:bookmarkStart w:id="1339" w:name="_Toc75533539"/>
      <w:bookmarkStart w:id="1340" w:name="_Toc75819425"/>
      <w:bookmarkStart w:id="1341" w:name="_Toc76508269"/>
      <w:bookmarkStart w:id="1342" w:name="_Toc76717219"/>
      <w:bookmarkStart w:id="1343" w:name="_Toc83293860"/>
      <w:bookmarkStart w:id="1344" w:name="_Toc84334899"/>
      <w:r w:rsidRPr="001C0CC4">
        <w:t>6.2C</w:t>
      </w:r>
      <w:r w:rsidRPr="001C0CC4">
        <w:tab/>
        <w:t>Transmitter power for SUL</w:t>
      </w:r>
      <w:bookmarkEnd w:id="1234"/>
      <w:bookmarkEnd w:id="1235"/>
      <w:bookmarkEnd w:id="1236"/>
      <w:bookmarkEnd w:id="1237"/>
      <w:bookmarkEnd w:id="1238"/>
      <w:bookmarkEnd w:id="1239"/>
      <w:bookmarkEnd w:id="1333"/>
      <w:bookmarkEnd w:id="1334"/>
      <w:bookmarkEnd w:id="1335"/>
      <w:bookmarkEnd w:id="1336"/>
      <w:bookmarkEnd w:id="1337"/>
      <w:bookmarkEnd w:id="1338"/>
      <w:bookmarkEnd w:id="1339"/>
      <w:bookmarkEnd w:id="1340"/>
      <w:bookmarkEnd w:id="1341"/>
      <w:bookmarkEnd w:id="1342"/>
      <w:bookmarkEnd w:id="1343"/>
      <w:bookmarkEnd w:id="1344"/>
    </w:p>
    <w:p w14:paraId="7AC61CF1" w14:textId="77777777" w:rsidR="00DC7196" w:rsidRPr="001C0CC4" w:rsidRDefault="00DC7196" w:rsidP="00434294">
      <w:pPr>
        <w:pStyle w:val="Heading3"/>
      </w:pPr>
      <w:bookmarkStart w:id="1345" w:name="_Toc21344279"/>
      <w:bookmarkStart w:id="1346" w:name="_Toc29801765"/>
      <w:bookmarkStart w:id="1347" w:name="_Toc29802189"/>
      <w:bookmarkStart w:id="1348" w:name="_Toc29802814"/>
      <w:bookmarkStart w:id="1349" w:name="_Toc36107556"/>
      <w:bookmarkStart w:id="1350" w:name="_Toc37251322"/>
      <w:bookmarkStart w:id="1351" w:name="_Toc45888137"/>
      <w:bookmarkStart w:id="1352" w:name="_Toc45888736"/>
      <w:bookmarkStart w:id="1353" w:name="_Toc59650020"/>
      <w:bookmarkStart w:id="1354" w:name="_Toc61357284"/>
      <w:bookmarkStart w:id="1355" w:name="_Toc61359058"/>
      <w:bookmarkStart w:id="1356" w:name="_Toc67915996"/>
      <w:bookmarkStart w:id="1357" w:name="_Toc75533540"/>
      <w:bookmarkStart w:id="1358" w:name="_Toc75819426"/>
      <w:bookmarkStart w:id="1359" w:name="_Toc76508270"/>
      <w:bookmarkStart w:id="1360" w:name="_Toc76717220"/>
      <w:bookmarkStart w:id="1361" w:name="_Toc83293861"/>
      <w:bookmarkStart w:id="1362" w:name="_Toc84334900"/>
      <w:bookmarkStart w:id="1363" w:name="_Hlk508786183"/>
      <w:r w:rsidRPr="001C0CC4">
        <w:t>6.2C.1</w:t>
      </w:r>
      <w:r w:rsidRPr="001C0CC4">
        <w:tab/>
        <w:t>Configured transmitted power for SUL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1D513394" w14:textId="77777777" w:rsidR="00DC7196" w:rsidRPr="001C0CC4" w:rsidRDefault="00DC7196" w:rsidP="00DC7196">
      <w:pPr>
        <w:rPr>
          <w:lang w:eastAsia="zh-CN"/>
        </w:rPr>
      </w:pPr>
      <w:bookmarkStart w:id="1364" w:name="_Hlk508786292"/>
      <w:bookmarkEnd w:id="1363"/>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365" w:name="_Toc21344280"/>
      <w:bookmarkStart w:id="1366" w:name="_Toc29801766"/>
      <w:bookmarkStart w:id="1367" w:name="_Toc29802190"/>
      <w:bookmarkStart w:id="1368" w:name="_Toc29802815"/>
      <w:bookmarkStart w:id="1369" w:name="_Toc36107557"/>
      <w:bookmarkStart w:id="1370" w:name="_Toc37251323"/>
      <w:bookmarkStart w:id="1371" w:name="_Toc45888138"/>
      <w:bookmarkStart w:id="1372" w:name="_Toc45888737"/>
      <w:bookmarkStart w:id="1373" w:name="_Toc59650021"/>
      <w:bookmarkStart w:id="1374" w:name="_Toc61357285"/>
      <w:bookmarkStart w:id="1375" w:name="_Toc61359059"/>
      <w:bookmarkStart w:id="1376" w:name="_Toc67915997"/>
      <w:bookmarkStart w:id="1377" w:name="_Toc75533541"/>
      <w:bookmarkStart w:id="1378" w:name="_Toc75819427"/>
      <w:bookmarkStart w:id="1379" w:name="_Toc76508271"/>
      <w:bookmarkStart w:id="1380" w:name="_Toc76717221"/>
      <w:bookmarkStart w:id="1381" w:name="_Toc83293862"/>
      <w:bookmarkStart w:id="1382" w:name="_Toc84334901"/>
      <w:r w:rsidRPr="001C0CC4">
        <w:rPr>
          <w:lang w:eastAsia="zh-CN"/>
        </w:rPr>
        <w:t>6.2C.2</w:t>
      </w:r>
      <w:r w:rsidRPr="001C0CC4">
        <w:rPr>
          <w:lang w:eastAsia="zh-CN"/>
        </w:rPr>
        <w:tab/>
        <w:t>ΔT</w:t>
      </w:r>
      <w:r w:rsidRPr="001C0CC4">
        <w:rPr>
          <w:vertAlign w:val="subscript"/>
        </w:rPr>
        <w:t>IB,c</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bookmarkStart w:id="1383" w:name="_CRTable6_2C_21"/>
      <w:r w:rsidRPr="001C0CC4">
        <w:rPr>
          <w:lang w:eastAsia="zh-CN"/>
        </w:rPr>
        <w:lastRenderedPageBreak/>
        <w:t xml:space="preserve">Table </w:t>
      </w:r>
      <w:bookmarkEnd w:id="1383"/>
      <w:r w:rsidRPr="001C0CC4">
        <w:rPr>
          <w:lang w:eastAsia="zh-CN"/>
        </w:rPr>
        <w:t>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384" w:name="_Toc21344281"/>
      <w:bookmarkStart w:id="1385" w:name="_Toc29801767"/>
      <w:bookmarkStart w:id="1386" w:name="_Toc29802191"/>
      <w:bookmarkStart w:id="1387" w:name="_Toc29802816"/>
      <w:bookmarkStart w:id="1388" w:name="_Toc36107558"/>
      <w:bookmarkStart w:id="1389" w:name="_Toc37251324"/>
      <w:bookmarkStart w:id="1390" w:name="_Toc45888139"/>
      <w:bookmarkStart w:id="1391" w:name="_Toc45888738"/>
      <w:bookmarkStart w:id="1392" w:name="_Toc59650022"/>
      <w:bookmarkStart w:id="1393" w:name="_Toc61357286"/>
      <w:bookmarkStart w:id="1394" w:name="_Toc61359060"/>
      <w:bookmarkStart w:id="1395" w:name="_Toc67915998"/>
      <w:bookmarkStart w:id="1396" w:name="_Toc75533542"/>
      <w:bookmarkStart w:id="1397" w:name="_Toc75819428"/>
      <w:bookmarkStart w:id="1398" w:name="_Toc76508272"/>
      <w:bookmarkStart w:id="1399" w:name="_Toc76717222"/>
      <w:bookmarkStart w:id="1400" w:name="_Toc83293863"/>
      <w:bookmarkStart w:id="1401" w:name="_Toc84334902"/>
      <w:r w:rsidRPr="001C0CC4">
        <w:t>6.2</w:t>
      </w:r>
      <w:r w:rsidRPr="001C0CC4">
        <w:rPr>
          <w:rFonts w:hint="eastAsia"/>
        </w:rPr>
        <w:t>D</w:t>
      </w:r>
      <w:r w:rsidRPr="001C0CC4">
        <w:tab/>
        <w:t xml:space="preserve">Transmitter power for </w:t>
      </w:r>
      <w:r w:rsidRPr="001C0CC4">
        <w:rPr>
          <w:rFonts w:hint="eastAsia"/>
        </w:rPr>
        <w:t>UL MIMO</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44FFC872" w14:textId="77777777" w:rsidR="00DC7196" w:rsidRPr="001C0CC4" w:rsidRDefault="00DC7196" w:rsidP="00434294">
      <w:pPr>
        <w:pStyle w:val="Heading3"/>
        <w:rPr>
          <w:rFonts w:eastAsia="SimSun"/>
          <w:lang w:eastAsia="zh-CN"/>
        </w:rPr>
      </w:pPr>
      <w:bookmarkStart w:id="1402" w:name="_Toc21344282"/>
      <w:bookmarkStart w:id="1403" w:name="_Toc29801768"/>
      <w:bookmarkStart w:id="1404" w:name="_Toc29802192"/>
      <w:bookmarkStart w:id="1405" w:name="_Toc29802817"/>
      <w:bookmarkStart w:id="1406" w:name="_Toc36107559"/>
      <w:bookmarkStart w:id="1407" w:name="_Toc37251325"/>
      <w:bookmarkStart w:id="1408" w:name="_Toc45888140"/>
      <w:bookmarkStart w:id="1409" w:name="_Toc45888739"/>
      <w:bookmarkStart w:id="1410" w:name="_Toc59650023"/>
      <w:bookmarkStart w:id="1411" w:name="_Toc61357287"/>
      <w:bookmarkStart w:id="1412" w:name="_Toc61359061"/>
      <w:bookmarkStart w:id="1413" w:name="_Toc67915999"/>
      <w:bookmarkStart w:id="1414" w:name="_Toc75533543"/>
      <w:bookmarkStart w:id="1415" w:name="_Toc75819429"/>
      <w:bookmarkStart w:id="1416" w:name="_Toc76508273"/>
      <w:bookmarkStart w:id="1417" w:name="_Toc76717223"/>
      <w:bookmarkStart w:id="1418" w:name="_Toc83293864"/>
      <w:bookmarkStart w:id="1419"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bookmarkStart w:id="1420" w:name="_CRTable6_2D_11"/>
      <w:r w:rsidRPr="001C0CC4">
        <w:lastRenderedPageBreak/>
        <w:t xml:space="preserve">Table </w:t>
      </w:r>
      <w:bookmarkEnd w:id="1420"/>
      <w:r w:rsidRPr="001C0CC4">
        <w:t>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421"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117F2C05" w:rsidR="00301342" w:rsidRPr="00EB6D99" w:rsidRDefault="001E5D4C" w:rsidP="00301342">
            <w:pPr>
              <w:pStyle w:val="TAH"/>
              <w:rPr>
                <w:rFonts w:cs="Arial"/>
                <w:szCs w:val="18"/>
                <w:lang w:eastAsia="ko-KR"/>
              </w:rPr>
            </w:pPr>
            <w:r w:rsidRPr="00C2139E">
              <w:rPr>
                <w:rFonts w:cs="Arial"/>
                <w:szCs w:val="18"/>
                <w:lang w:eastAsia="ko-KR"/>
              </w:rPr>
              <w:t xml:space="preserve">Class </w:t>
            </w:r>
            <w:r>
              <w:rPr>
                <w:rFonts w:cs="Arial"/>
                <w:szCs w:val="18"/>
                <w:lang w:eastAsia="ko-KR"/>
              </w:rPr>
              <w:t>5</w:t>
            </w:r>
            <w:r w:rsidRPr="00C2139E">
              <w:rPr>
                <w:rFonts w:cs="Arial"/>
                <w:szCs w:val="18"/>
                <w:lang w:eastAsia="ko-KR"/>
              </w:rPr>
              <w:t xml:space="preserve">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421"/>
    </w:tbl>
    <w:p w14:paraId="541B88FF" w14:textId="77777777" w:rsidR="00DC7196" w:rsidRPr="001C0CC4" w:rsidRDefault="00DC7196" w:rsidP="00DC7196">
      <w:pPr>
        <w:rPr>
          <w:lang w:val="en-US"/>
        </w:rPr>
      </w:pPr>
    </w:p>
    <w:p w14:paraId="3F637255" w14:textId="0B59504D" w:rsidR="00DC7196" w:rsidRDefault="00DC7196" w:rsidP="00DC7196">
      <w:pPr>
        <w:pStyle w:val="TH"/>
      </w:pPr>
      <w:bookmarkStart w:id="1422" w:name="_CRTable6_2D_12"/>
      <w:r w:rsidRPr="001C0CC4">
        <w:t xml:space="preserve">Table </w:t>
      </w:r>
      <w:bookmarkEnd w:id="1422"/>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bookmarkStart w:id="1423" w:name="_CRTable6_2D_13"/>
      <w:r w:rsidRPr="001C0CC4">
        <w:t xml:space="preserve">Table </w:t>
      </w:r>
      <w:bookmarkEnd w:id="1423"/>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424" w:name="_Toc21344283"/>
      <w:bookmarkStart w:id="1425" w:name="_Toc29801769"/>
      <w:bookmarkStart w:id="1426" w:name="_Toc29802193"/>
      <w:bookmarkStart w:id="1427" w:name="_Toc29802818"/>
      <w:bookmarkStart w:id="1428" w:name="_Toc36107560"/>
      <w:bookmarkStart w:id="1429" w:name="_Toc37251326"/>
      <w:bookmarkStart w:id="1430" w:name="_Toc45888141"/>
      <w:bookmarkStart w:id="1431" w:name="_Toc45888740"/>
      <w:bookmarkStart w:id="1432" w:name="_Toc59650024"/>
      <w:bookmarkStart w:id="1433" w:name="_Toc61357288"/>
      <w:bookmarkStart w:id="1434" w:name="_Toc61359062"/>
      <w:bookmarkStart w:id="1435" w:name="_Toc67916000"/>
      <w:bookmarkStart w:id="1436" w:name="_Toc75533544"/>
      <w:bookmarkStart w:id="1437" w:name="_Toc75819430"/>
      <w:bookmarkStart w:id="1438" w:name="_Toc76508274"/>
      <w:bookmarkStart w:id="1439" w:name="_Toc76717224"/>
      <w:bookmarkStart w:id="1440" w:name="_Toc83293865"/>
      <w:bookmarkStart w:id="1441"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lastRenderedPageBreak/>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442" w:name="_Toc21344284"/>
      <w:bookmarkStart w:id="1443" w:name="_Toc29801770"/>
      <w:bookmarkStart w:id="1444" w:name="_Toc29802194"/>
      <w:bookmarkStart w:id="1445" w:name="_Toc29802819"/>
      <w:bookmarkStart w:id="1446" w:name="_Toc36107561"/>
      <w:bookmarkStart w:id="1447" w:name="_Toc37251327"/>
      <w:bookmarkStart w:id="1448" w:name="_Toc45888142"/>
      <w:bookmarkStart w:id="1449" w:name="_Toc45888741"/>
      <w:bookmarkStart w:id="1450" w:name="_Toc59650025"/>
      <w:bookmarkStart w:id="1451" w:name="_Toc61357289"/>
      <w:bookmarkStart w:id="1452" w:name="_Toc61359063"/>
      <w:bookmarkStart w:id="1453" w:name="_Toc67916001"/>
      <w:bookmarkStart w:id="1454" w:name="_Toc75533545"/>
      <w:bookmarkStart w:id="1455" w:name="_Toc75819431"/>
      <w:bookmarkStart w:id="1456" w:name="_Toc76508275"/>
      <w:bookmarkStart w:id="1457" w:name="_Toc76717225"/>
      <w:bookmarkStart w:id="1458" w:name="_Toc83293866"/>
      <w:bookmarkStart w:id="1459"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460" w:name="_Toc21344285"/>
      <w:bookmarkStart w:id="1461" w:name="_Toc29801771"/>
      <w:bookmarkStart w:id="1462" w:name="_Toc29802195"/>
      <w:bookmarkStart w:id="1463" w:name="_Toc29802820"/>
      <w:bookmarkStart w:id="1464" w:name="_Toc36107562"/>
      <w:bookmarkStart w:id="1465" w:name="_Toc37251328"/>
      <w:bookmarkStart w:id="1466" w:name="_Toc45888143"/>
      <w:bookmarkStart w:id="1467" w:name="_Toc45888742"/>
      <w:bookmarkStart w:id="1468" w:name="_Toc59650026"/>
      <w:bookmarkStart w:id="1469" w:name="_Toc61357290"/>
      <w:bookmarkStart w:id="1470" w:name="_Toc61359064"/>
      <w:bookmarkStart w:id="1471" w:name="_Toc67916002"/>
      <w:bookmarkStart w:id="1472" w:name="_Toc75533546"/>
      <w:bookmarkStart w:id="1473" w:name="_Toc75819432"/>
      <w:bookmarkStart w:id="1474" w:name="_Toc76508276"/>
      <w:bookmarkStart w:id="1475" w:name="_Toc76717226"/>
      <w:bookmarkStart w:id="1476" w:name="_Toc83293867"/>
      <w:bookmarkStart w:id="1477"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24FB8D38" w14:textId="77777777" w:rsidR="00010B1C" w:rsidRPr="001C0CC4" w:rsidRDefault="00010B1C" w:rsidP="00010B1C">
      <w:pPr>
        <w:pStyle w:val="TH"/>
      </w:pPr>
      <w:bookmarkStart w:id="1478" w:name="_CRTable6_2D_41"/>
      <w:r w:rsidRPr="001C0CC4">
        <w:lastRenderedPageBreak/>
        <w:t xml:space="preserve">Table </w:t>
      </w:r>
      <w:bookmarkEnd w:id="1478"/>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10B1C" w:rsidRPr="001C0CC4" w14:paraId="0ADA92BF" w14:textId="77777777" w:rsidTr="00E0421D">
        <w:trPr>
          <w:trHeight w:val="240"/>
          <w:jc w:val="center"/>
        </w:trPr>
        <w:tc>
          <w:tcPr>
            <w:tcW w:w="1955" w:type="dxa"/>
            <w:shd w:val="clear" w:color="auto" w:fill="auto"/>
            <w:vAlign w:val="center"/>
          </w:tcPr>
          <w:p w14:paraId="616551F1" w14:textId="77777777" w:rsidR="00010B1C" w:rsidRPr="001C0CC4" w:rsidRDefault="00010B1C" w:rsidP="00E0421D">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07057806" w14:textId="77777777" w:rsidR="00010B1C" w:rsidRPr="001C0CC4" w:rsidRDefault="00010B1C" w:rsidP="00E0421D">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77DA401D" w14:textId="77777777" w:rsidR="00010B1C" w:rsidRPr="001C0CC4" w:rsidRDefault="00010B1C" w:rsidP="00E0421D">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10B1C" w:rsidRPr="001C0CC4" w14:paraId="77DAECC5" w14:textId="77777777" w:rsidTr="00E0421D">
        <w:trPr>
          <w:trHeight w:val="240"/>
          <w:jc w:val="center"/>
        </w:trPr>
        <w:tc>
          <w:tcPr>
            <w:tcW w:w="1955" w:type="dxa"/>
            <w:shd w:val="clear" w:color="auto" w:fill="auto"/>
            <w:vAlign w:val="center"/>
          </w:tcPr>
          <w:p w14:paraId="0297CA90" w14:textId="43F2C23F" w:rsidR="00010B1C" w:rsidRPr="001C0CC4" w:rsidRDefault="00010B1C" w:rsidP="00E0421D">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 2</w:t>
            </w:r>
            <w:r>
              <w:rPr>
                <w:rFonts w:eastAsia="CG Times (WN)" w:cs="Arial"/>
              </w:rPr>
              <w:t>9</w:t>
            </w:r>
          </w:p>
        </w:tc>
        <w:tc>
          <w:tcPr>
            <w:tcW w:w="2081" w:type="dxa"/>
            <w:shd w:val="clear" w:color="auto" w:fill="auto"/>
          </w:tcPr>
          <w:p w14:paraId="1442A36C" w14:textId="77777777" w:rsidR="00010B1C" w:rsidRPr="001C0CC4" w:rsidRDefault="00010B1C" w:rsidP="00E0421D">
            <w:pPr>
              <w:pStyle w:val="TAC"/>
              <w:rPr>
                <w:rFonts w:eastAsia="CG Times (WN)" w:cs="Arial"/>
              </w:rPr>
            </w:pPr>
            <w:r w:rsidRPr="001C0CC4">
              <w:rPr>
                <w:rFonts w:eastAsia="CG Times (WN)" w:cs="Arial" w:hint="eastAsia"/>
              </w:rPr>
              <w:t>3.0</w:t>
            </w:r>
          </w:p>
        </w:tc>
        <w:tc>
          <w:tcPr>
            <w:tcW w:w="2090" w:type="dxa"/>
            <w:shd w:val="clear" w:color="auto" w:fill="auto"/>
          </w:tcPr>
          <w:p w14:paraId="5B84270C" w14:textId="77777777" w:rsidR="00010B1C" w:rsidRPr="001C0CC4" w:rsidRDefault="00010B1C" w:rsidP="00E0421D">
            <w:pPr>
              <w:pStyle w:val="TAC"/>
              <w:rPr>
                <w:rFonts w:eastAsia="CG Times (WN)" w:cs="Arial"/>
              </w:rPr>
            </w:pPr>
            <w:r w:rsidRPr="001C0CC4">
              <w:rPr>
                <w:rFonts w:eastAsia="CG Times (WN)" w:cs="Arial" w:hint="eastAsia"/>
              </w:rPr>
              <w:t>2.0</w:t>
            </w:r>
          </w:p>
        </w:tc>
      </w:tr>
      <w:tr w:rsidR="00010B1C" w:rsidRPr="001C0CC4" w14:paraId="6FC709E7" w14:textId="77777777" w:rsidTr="00E0421D">
        <w:trPr>
          <w:trHeight w:val="240"/>
          <w:jc w:val="center"/>
        </w:trPr>
        <w:tc>
          <w:tcPr>
            <w:tcW w:w="1955" w:type="dxa"/>
            <w:shd w:val="clear" w:color="auto" w:fill="auto"/>
            <w:vAlign w:val="center"/>
          </w:tcPr>
          <w:p w14:paraId="24BA339C" w14:textId="77777777" w:rsidR="00010B1C" w:rsidRPr="001C0CC4" w:rsidRDefault="00010B1C" w:rsidP="00E0421D">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165AACD5"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2FA533F5" w14:textId="77777777" w:rsidR="00010B1C" w:rsidRPr="001C0CC4" w:rsidRDefault="00010B1C" w:rsidP="00E0421D">
            <w:pPr>
              <w:pStyle w:val="TAC"/>
              <w:rPr>
                <w:rFonts w:eastAsia="CG Times (WN)" w:cs="Arial"/>
              </w:rPr>
            </w:pPr>
            <w:r w:rsidRPr="001C0CC4">
              <w:rPr>
                <w:rFonts w:eastAsia="CG Times (WN)" w:cs="Arial"/>
              </w:rPr>
              <w:t>2.0</w:t>
            </w:r>
          </w:p>
        </w:tc>
      </w:tr>
      <w:tr w:rsidR="00010B1C" w:rsidRPr="001C0CC4" w14:paraId="529A338F" w14:textId="77777777" w:rsidTr="00E0421D">
        <w:trPr>
          <w:trHeight w:val="255"/>
          <w:jc w:val="center"/>
        </w:trPr>
        <w:tc>
          <w:tcPr>
            <w:tcW w:w="1955" w:type="dxa"/>
            <w:shd w:val="clear" w:color="auto" w:fill="auto"/>
            <w:vAlign w:val="center"/>
          </w:tcPr>
          <w:p w14:paraId="41D3E332" w14:textId="77777777" w:rsidR="00010B1C" w:rsidRPr="001C0CC4" w:rsidRDefault="00010B1C" w:rsidP="00E0421D">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78BFCDCD"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71472D1A" w14:textId="77777777" w:rsidR="00010B1C" w:rsidRPr="001C0CC4" w:rsidRDefault="00010B1C" w:rsidP="00E0421D">
            <w:pPr>
              <w:pStyle w:val="TAC"/>
              <w:rPr>
                <w:rFonts w:eastAsia="CG Times (WN)" w:cs="Arial"/>
              </w:rPr>
            </w:pPr>
            <w:r w:rsidRPr="001C0CC4">
              <w:rPr>
                <w:rFonts w:eastAsia="CG Times (WN)" w:cs="Arial"/>
              </w:rPr>
              <w:t>3.0</w:t>
            </w:r>
          </w:p>
        </w:tc>
      </w:tr>
      <w:tr w:rsidR="00010B1C" w:rsidRPr="001C0CC4" w14:paraId="05861748" w14:textId="77777777" w:rsidTr="00E0421D">
        <w:trPr>
          <w:trHeight w:val="255"/>
          <w:jc w:val="center"/>
        </w:trPr>
        <w:tc>
          <w:tcPr>
            <w:tcW w:w="1955" w:type="dxa"/>
            <w:shd w:val="clear" w:color="auto" w:fill="auto"/>
            <w:vAlign w:val="center"/>
          </w:tcPr>
          <w:p w14:paraId="00B8CB32" w14:textId="77777777" w:rsidR="00010B1C" w:rsidRPr="001C0CC4" w:rsidDel="00D96763" w:rsidRDefault="00010B1C" w:rsidP="00E0421D">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4C57F343" w14:textId="02792155" w:rsidR="00010B1C" w:rsidRPr="001C0CC4" w:rsidRDefault="009C3406" w:rsidP="00E0421D">
            <w:pPr>
              <w:pStyle w:val="TAC"/>
              <w:rPr>
                <w:rFonts w:eastAsia="CG Times (WN)" w:cs="Arial"/>
              </w:rPr>
            </w:pPr>
            <w:r>
              <w:rPr>
                <w:rFonts w:eastAsia="CG Times (WN)" w:cs="Arial"/>
              </w:rPr>
              <w:t>5.0</w:t>
            </w:r>
          </w:p>
        </w:tc>
        <w:tc>
          <w:tcPr>
            <w:tcW w:w="2090" w:type="dxa"/>
            <w:shd w:val="clear" w:color="auto" w:fill="auto"/>
          </w:tcPr>
          <w:p w14:paraId="651C30B9" w14:textId="77777777" w:rsidR="00010B1C" w:rsidRPr="001C0CC4" w:rsidRDefault="00010B1C" w:rsidP="00E0421D">
            <w:pPr>
              <w:pStyle w:val="TAC"/>
              <w:rPr>
                <w:rFonts w:eastAsia="CG Times (WN)" w:cs="Arial"/>
              </w:rPr>
            </w:pPr>
            <w:r w:rsidRPr="001C0CC4">
              <w:rPr>
                <w:rFonts w:eastAsia="CG Times (WN)" w:cs="Arial"/>
              </w:rPr>
              <w:t>4.0</w:t>
            </w:r>
          </w:p>
        </w:tc>
      </w:tr>
      <w:tr w:rsidR="00010B1C" w:rsidRPr="001C0CC4" w14:paraId="318D4195" w14:textId="77777777" w:rsidTr="00E0421D">
        <w:trPr>
          <w:trHeight w:val="247"/>
          <w:jc w:val="center"/>
        </w:trPr>
        <w:tc>
          <w:tcPr>
            <w:tcW w:w="1955" w:type="dxa"/>
            <w:shd w:val="clear" w:color="auto" w:fill="auto"/>
            <w:vAlign w:val="center"/>
          </w:tcPr>
          <w:p w14:paraId="0437D21E" w14:textId="77777777" w:rsidR="00010B1C" w:rsidRPr="001C0CC4" w:rsidRDefault="00010B1C" w:rsidP="00E0421D">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C847BC6" w14:textId="77777777" w:rsidR="00010B1C" w:rsidRPr="001C0CC4" w:rsidRDefault="00010B1C" w:rsidP="00E0421D">
            <w:pPr>
              <w:pStyle w:val="TAC"/>
              <w:rPr>
                <w:rFonts w:eastAsia="CG Times (WN)" w:cs="Arial"/>
              </w:rPr>
            </w:pPr>
            <w:r w:rsidRPr="001C0CC4">
              <w:rPr>
                <w:rFonts w:eastAsia="CG Times (WN)" w:cs="Arial"/>
              </w:rPr>
              <w:t>5.0</w:t>
            </w:r>
          </w:p>
        </w:tc>
      </w:tr>
      <w:tr w:rsidR="00010B1C" w:rsidRPr="001C0CC4" w14:paraId="6A0E91E6" w14:textId="77777777" w:rsidTr="00E0421D">
        <w:trPr>
          <w:trHeight w:val="225"/>
          <w:jc w:val="center"/>
        </w:trPr>
        <w:tc>
          <w:tcPr>
            <w:tcW w:w="1955" w:type="dxa"/>
            <w:shd w:val="clear" w:color="auto" w:fill="auto"/>
            <w:vAlign w:val="center"/>
          </w:tcPr>
          <w:p w14:paraId="1319C547" w14:textId="77777777" w:rsidR="00010B1C" w:rsidRPr="001C0CC4" w:rsidRDefault="00010B1C" w:rsidP="00E0421D">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5EB1E798" w14:textId="77777777" w:rsidR="00010B1C" w:rsidRPr="001C0CC4" w:rsidRDefault="00010B1C" w:rsidP="00E0421D">
            <w:pPr>
              <w:pStyle w:val="TAC"/>
              <w:rPr>
                <w:rFonts w:eastAsia="CG Times (WN)" w:cs="Arial"/>
              </w:rPr>
            </w:pPr>
            <w:r w:rsidRPr="001C0CC4">
              <w:rPr>
                <w:rFonts w:eastAsia="CG Times (WN)" w:cs="Arial"/>
              </w:rPr>
              <w:t>6.0</w:t>
            </w:r>
          </w:p>
        </w:tc>
      </w:tr>
      <w:tr w:rsidR="00010B1C" w:rsidRPr="001C0CC4" w14:paraId="6B7F1FB5" w14:textId="77777777" w:rsidTr="00E0421D">
        <w:trPr>
          <w:trHeight w:val="225"/>
          <w:jc w:val="center"/>
        </w:trPr>
        <w:tc>
          <w:tcPr>
            <w:tcW w:w="1955" w:type="dxa"/>
            <w:shd w:val="clear" w:color="auto" w:fill="auto"/>
            <w:vAlign w:val="center"/>
          </w:tcPr>
          <w:p w14:paraId="4C002309" w14:textId="77777777" w:rsidR="00010B1C" w:rsidRPr="001C0CC4" w:rsidRDefault="00010B1C" w:rsidP="00E0421D">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3C4CDB20" w14:textId="77777777" w:rsidR="00010B1C" w:rsidRPr="001C0CC4" w:rsidRDefault="00010B1C" w:rsidP="00E0421D">
            <w:pPr>
              <w:pStyle w:val="TAC"/>
              <w:rPr>
                <w:rFonts w:eastAsia="CG Times (WN)" w:cs="Arial"/>
              </w:rPr>
            </w:pPr>
            <w:r w:rsidRPr="001C0CC4">
              <w:rPr>
                <w:rFonts w:eastAsia="CG Times (WN)" w:cs="Arial"/>
              </w:rPr>
              <w:t>7.0</w:t>
            </w:r>
          </w:p>
        </w:tc>
      </w:tr>
    </w:tbl>
    <w:p w14:paraId="06F04EBB" w14:textId="77777777" w:rsidR="00010B1C" w:rsidRDefault="00010B1C" w:rsidP="00010B1C">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479" w:name="_Toc45888144"/>
      <w:bookmarkStart w:id="1480" w:name="_Toc45888743"/>
      <w:bookmarkStart w:id="1481" w:name="_Toc59650027"/>
      <w:bookmarkStart w:id="1482" w:name="_Toc61357291"/>
      <w:bookmarkStart w:id="1483" w:name="_Toc61359065"/>
      <w:bookmarkStart w:id="1484" w:name="_Toc67916003"/>
      <w:bookmarkStart w:id="1485" w:name="_Toc75533547"/>
      <w:bookmarkStart w:id="1486" w:name="_Toc75819433"/>
      <w:bookmarkStart w:id="1487" w:name="_Toc76508277"/>
      <w:bookmarkStart w:id="1488" w:name="_Toc76717227"/>
      <w:bookmarkStart w:id="1489" w:name="_Toc83293868"/>
      <w:bookmarkStart w:id="1490" w:name="_Toc84334907"/>
      <w:bookmarkStart w:id="1491" w:name="_Toc21344286"/>
      <w:bookmarkStart w:id="1492" w:name="_Toc29801772"/>
      <w:bookmarkStart w:id="1493" w:name="_Toc29802196"/>
      <w:bookmarkStart w:id="1494" w:name="_Toc29802821"/>
      <w:bookmarkStart w:id="1495" w:name="_Toc36107563"/>
      <w:bookmarkStart w:id="1496" w:name="_Toc37251329"/>
      <w:bookmarkEnd w:id="1364"/>
      <w:r>
        <w:t>6.2E</w:t>
      </w:r>
      <w:r w:rsidRPr="001C0CC4">
        <w:tab/>
        <w:t>Transmitter power for</w:t>
      </w:r>
      <w:r>
        <w:t xml:space="preserve"> V2X</w:t>
      </w:r>
      <w:bookmarkEnd w:id="1479"/>
      <w:bookmarkEnd w:id="1480"/>
      <w:bookmarkEnd w:id="1481"/>
      <w:bookmarkEnd w:id="1482"/>
      <w:bookmarkEnd w:id="1483"/>
      <w:bookmarkEnd w:id="1484"/>
      <w:bookmarkEnd w:id="1485"/>
      <w:bookmarkEnd w:id="1486"/>
      <w:bookmarkEnd w:id="1487"/>
      <w:bookmarkEnd w:id="1488"/>
      <w:bookmarkEnd w:id="1489"/>
      <w:bookmarkEnd w:id="1490"/>
    </w:p>
    <w:p w14:paraId="6E902983" w14:textId="77777777" w:rsidR="0017189C" w:rsidRDefault="0017189C" w:rsidP="00434294">
      <w:pPr>
        <w:pStyle w:val="Heading3"/>
      </w:pPr>
      <w:bookmarkStart w:id="1497" w:name="_Toc45888145"/>
      <w:bookmarkStart w:id="1498" w:name="_Toc45888744"/>
      <w:bookmarkStart w:id="1499" w:name="_Toc59650028"/>
      <w:bookmarkStart w:id="1500" w:name="_Toc61357292"/>
      <w:bookmarkStart w:id="1501" w:name="_Toc61359066"/>
      <w:bookmarkStart w:id="1502" w:name="_Toc67916004"/>
      <w:bookmarkStart w:id="1503" w:name="_Toc75533548"/>
      <w:bookmarkStart w:id="1504" w:name="_Toc75819434"/>
      <w:bookmarkStart w:id="1505" w:name="_Toc76508278"/>
      <w:bookmarkStart w:id="1506" w:name="_Toc76717228"/>
      <w:bookmarkStart w:id="1507" w:name="_Toc83293869"/>
      <w:bookmarkStart w:id="1508" w:name="_Toc84334908"/>
      <w:r>
        <w:t>6.2E.1</w:t>
      </w:r>
      <w:r w:rsidRPr="001D386E">
        <w:tab/>
        <w:t>UE maximum output power for</w:t>
      </w:r>
      <w:r>
        <w:t xml:space="preserve"> </w:t>
      </w:r>
      <w:r w:rsidRPr="001D386E">
        <w:t>V2X</w:t>
      </w:r>
      <w:bookmarkEnd w:id="1497"/>
      <w:bookmarkEnd w:id="1498"/>
      <w:bookmarkEnd w:id="1499"/>
      <w:bookmarkEnd w:id="1500"/>
      <w:bookmarkEnd w:id="1501"/>
      <w:bookmarkEnd w:id="1502"/>
      <w:bookmarkEnd w:id="1503"/>
      <w:bookmarkEnd w:id="1504"/>
      <w:bookmarkEnd w:id="1505"/>
      <w:bookmarkEnd w:id="1506"/>
      <w:bookmarkEnd w:id="1507"/>
      <w:bookmarkEnd w:id="1508"/>
    </w:p>
    <w:p w14:paraId="2B957124" w14:textId="77777777" w:rsidR="0017189C" w:rsidRPr="00226F23" w:rsidRDefault="0017189C" w:rsidP="00434294">
      <w:pPr>
        <w:pStyle w:val="Heading4"/>
      </w:pPr>
      <w:bookmarkStart w:id="1509" w:name="_Toc45888146"/>
      <w:bookmarkStart w:id="1510" w:name="_Toc45888745"/>
      <w:bookmarkStart w:id="1511" w:name="_Toc59650029"/>
      <w:bookmarkStart w:id="1512" w:name="_Toc61357293"/>
      <w:bookmarkStart w:id="1513" w:name="_Toc61359067"/>
      <w:bookmarkStart w:id="1514" w:name="_Toc67916005"/>
      <w:bookmarkStart w:id="1515" w:name="_Toc75533549"/>
      <w:bookmarkStart w:id="1516" w:name="_Toc75819435"/>
      <w:bookmarkStart w:id="1517" w:name="_Toc76508279"/>
      <w:bookmarkStart w:id="1518" w:name="_Toc76717229"/>
      <w:bookmarkStart w:id="1519" w:name="_Toc83293870"/>
      <w:bookmarkStart w:id="1520" w:name="_Toc84334909"/>
      <w:r>
        <w:t>6.2E.1.1</w:t>
      </w:r>
      <w:r>
        <w:tab/>
        <w:t>General</w:t>
      </w:r>
      <w:bookmarkEnd w:id="1509"/>
      <w:bookmarkEnd w:id="1510"/>
      <w:bookmarkEnd w:id="1511"/>
      <w:bookmarkEnd w:id="1512"/>
      <w:bookmarkEnd w:id="1513"/>
      <w:bookmarkEnd w:id="1514"/>
      <w:bookmarkEnd w:id="1515"/>
      <w:bookmarkEnd w:id="1516"/>
      <w:bookmarkEnd w:id="1517"/>
      <w:bookmarkEnd w:id="1518"/>
      <w:bookmarkEnd w:id="1519"/>
      <w:bookmarkEnd w:id="1520"/>
    </w:p>
    <w:p w14:paraId="03F98284" w14:textId="466AE137" w:rsidR="00E107D9" w:rsidRDefault="00E107D9" w:rsidP="00E107D9">
      <w:pPr>
        <w:rPr>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r>
        <w:t>6.2E.1.1-0</w:t>
      </w:r>
      <w:r w:rsidRPr="001D386E">
        <w:rPr>
          <w:rFonts w:cs="v5.0.0"/>
        </w:rPr>
        <w:t>.</w:t>
      </w:r>
    </w:p>
    <w:p w14:paraId="1610B941" w14:textId="77777777" w:rsidR="00E107D9" w:rsidRDefault="00E107D9" w:rsidP="00E107D9">
      <w:pPr>
        <w:pStyle w:val="TH"/>
        <w:rPr>
          <w:lang w:eastAsia="ko-KR"/>
        </w:rPr>
      </w:pPr>
      <w:bookmarkStart w:id="1521" w:name="_CRTable6_2E_1_10"/>
      <w:r>
        <w:t xml:space="preserve">Table </w:t>
      </w:r>
      <w:bookmarkEnd w:id="1521"/>
      <w:r>
        <w:t>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pPr>
            <w:r>
              <w:t>Tolerance (dB)</w:t>
            </w:r>
          </w:p>
        </w:tc>
      </w:tr>
      <w:tr w:rsidR="00E107D9" w14:paraId="3109E27D"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rFonts w:cs="Arial"/>
              </w:rPr>
            </w:pPr>
            <w:r>
              <w:rPr>
                <w:rFonts w:cs="Arial"/>
                <w:lang w:eastAsia="ja-JP"/>
              </w:rPr>
              <w:t>±2</w:t>
            </w:r>
          </w:p>
        </w:tc>
      </w:tr>
      <w:tr w:rsidR="00E107D9" w14:paraId="5DF0E12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rFonts w:cs="Arial"/>
              </w:rPr>
            </w:pPr>
            <w:r>
              <w:rPr>
                <w:rFonts w:cs="Arial"/>
                <w:lang w:eastAsia="ja-JP"/>
              </w:rPr>
              <w:t>±2</w:t>
            </w:r>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0AD522BF" w:rsidR="00813591" w:rsidRDefault="00CE38FC" w:rsidP="00813591">
      <w:r w:rsidRPr="007E1513">
        <w:t xml:space="preserve">For NR V2X UE supporting SL MIMO,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bookmarkStart w:id="1522" w:name="_CRTable6_2E_1_11"/>
      <w:r>
        <w:t xml:space="preserve">Table </w:t>
      </w:r>
      <w:bookmarkEnd w:id="1522"/>
      <w:r>
        <w:t>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56C87AAE" w:rsidR="0017189C" w:rsidRDefault="001E5D4C" w:rsidP="0017189C">
            <w:pPr>
              <w:pStyle w:val="TAH"/>
            </w:pPr>
            <w:r w:rsidRPr="003B4367">
              <w:t xml:space="preserve">Class </w:t>
            </w:r>
            <w:r>
              <w:t>5</w:t>
            </w:r>
            <w:r w:rsidRPr="003B4367">
              <w:t xml:space="preserve">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0D4ECB15" w:rsidR="00E107D9" w:rsidRPr="002807B4" w:rsidRDefault="00E107D9" w:rsidP="00E107D9">
      <w:bookmarkStart w:id="1523" w:name="_Toc45888147"/>
      <w:bookmarkStart w:id="1524" w:name="_Toc45888746"/>
      <w:bookmarkStart w:id="1525" w:name="_Toc59650030"/>
      <w:bookmarkStart w:id="1526" w:name="_Toc61357294"/>
      <w:bookmarkStart w:id="1527" w:name="_Toc61359068"/>
      <w:bookmarkStart w:id="1528" w:name="_Toc67916006"/>
      <w:bookmarkStart w:id="1529" w:name="_Toc75533550"/>
      <w:bookmarkStart w:id="1530" w:name="_Toc75819436"/>
      <w:bookmarkStart w:id="1531" w:name="_Toc76508280"/>
      <w:bookmarkStart w:id="1532" w:name="_Toc76717230"/>
      <w:bookmarkStart w:id="1533" w:name="_Toc83293871"/>
      <w:bookmarkStart w:id="1534" w:name="_Toc84334910"/>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r>
        <w:t>6.2E.1.1-0</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lastRenderedPageBreak/>
        <w:t>6.2E.1.2</w:t>
      </w:r>
      <w:r>
        <w:tab/>
        <w:t>UE maximum output power for V2X con-current operation</w:t>
      </w:r>
      <w:bookmarkEnd w:id="1523"/>
      <w:bookmarkEnd w:id="1524"/>
      <w:bookmarkEnd w:id="1525"/>
      <w:bookmarkEnd w:id="1526"/>
      <w:bookmarkEnd w:id="1527"/>
      <w:bookmarkEnd w:id="1528"/>
      <w:bookmarkEnd w:id="1529"/>
      <w:bookmarkEnd w:id="1530"/>
      <w:bookmarkEnd w:id="1531"/>
      <w:bookmarkEnd w:id="1532"/>
      <w:bookmarkEnd w:id="1533"/>
      <w:bookmarkEnd w:id="1534"/>
    </w:p>
    <w:p w14:paraId="3C93AD24" w14:textId="22D19EC6" w:rsidR="00E107D9" w:rsidRDefault="00E107D9" w:rsidP="00E107D9">
      <w:pPr>
        <w:tabs>
          <w:tab w:val="left" w:pos="1985"/>
        </w:tabs>
        <w:spacing w:after="100" w:afterAutospacing="1"/>
        <w:rPr>
          <w:rFonts w:cs="v5.0.0"/>
        </w:rPr>
      </w:pPr>
      <w:r>
        <w:rPr>
          <w:lang w:eastAsia="ko-KR"/>
        </w:rPr>
        <w:t xml:space="preserve">For the NR V2X inter-band con-current operation, </w:t>
      </w:r>
      <w:r>
        <w:t>the maximum output power is specified in Table 6.2E.1.2</w:t>
      </w:r>
      <w:r>
        <w:rPr>
          <w:lang w:eastAsia="zh-CN"/>
        </w:rPr>
        <w:t>-1 for each operating band</w:t>
      </w:r>
      <w:r>
        <w:rPr>
          <w:rFonts w:cs="v5.0.0"/>
        </w:rPr>
        <w:t>. The period of measurement shall be at least one sub frame (1ms).</w:t>
      </w:r>
    </w:p>
    <w:p w14:paraId="4C0500D7" w14:textId="64174E42" w:rsidR="00E107D9" w:rsidRDefault="00E107D9" w:rsidP="00E107D9">
      <w:pPr>
        <w:pStyle w:val="TH"/>
        <w:rPr>
          <w:lang w:eastAsia="ja-JP"/>
        </w:rPr>
      </w:pPr>
      <w:bookmarkStart w:id="1535" w:name="_CRTable6_2E_1_21"/>
      <w:r>
        <w:t xml:space="preserve">Table </w:t>
      </w:r>
      <w:bookmarkEnd w:id="1535"/>
      <w:r>
        <w:t>6.2E.1.2</w:t>
      </w:r>
      <w:r>
        <w:rPr>
          <w:lang w:eastAsia="zh-CN"/>
        </w:rPr>
        <w:t>-1</w:t>
      </w:r>
      <w:r>
        <w:t xml:space="preserve">: </w:t>
      </w:r>
      <w:r w:rsidR="00260B60">
        <w:t xml:space="preserve">Power Class for </w:t>
      </w:r>
      <w:r w:rsidR="00260B60">
        <w:rPr>
          <w:lang w:eastAsia="ko-KR"/>
        </w:rPr>
        <w:t>NR V2X</w:t>
      </w:r>
      <w:r w:rsidR="00260B60">
        <w:t xml:space="preserve"> inter-band concurrent combination</w:t>
      </w:r>
      <w:r w:rsidR="00260B60">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6D222D24"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r>
              <w:rPr>
                <w:rFonts w:hint="eastAsia"/>
                <w:lang w:eastAsia="zh-CN"/>
              </w:rPr>
              <w:t>N</w:t>
            </w:r>
            <w:r>
              <w:rPr>
                <w:lang w:eastAsia="zh-CN"/>
              </w:rPr>
              <w:t>R band</w:t>
            </w:r>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39A31DB2" w:rsidR="00E107D9" w:rsidRDefault="00E107D9" w:rsidP="00E107D9">
            <w:pPr>
              <w:pStyle w:val="TAH"/>
            </w:pPr>
            <w:r>
              <w:t>Tolerance (dB)</w:t>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41B6FB1F" w:rsidR="00E107D9" w:rsidRDefault="00E107D9" w:rsidP="00E107D9">
            <w:pPr>
              <w:pStyle w:val="TAH"/>
            </w:pPr>
            <w:r>
              <w:t>(dB)</w:t>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23CCBCB7" w:rsidR="00E107D9" w:rsidRDefault="00E107D9" w:rsidP="00E107D9">
            <w:pPr>
              <w:pStyle w:val="TAH"/>
            </w:pPr>
            <w:r>
              <w:t>Tolerance (dB)</w:t>
            </w:r>
          </w:p>
        </w:tc>
        <w:tc>
          <w:tcPr>
            <w:tcW w:w="973" w:type="dxa"/>
            <w:tcBorders>
              <w:top w:val="single" w:sz="4" w:space="0" w:color="auto"/>
              <w:left w:val="single" w:sz="4" w:space="0" w:color="auto"/>
              <w:bottom w:val="single" w:sz="4" w:space="0" w:color="auto"/>
              <w:right w:val="single" w:sz="4" w:space="0" w:color="auto"/>
            </w:tcBorders>
            <w:hideMark/>
          </w:tcPr>
          <w:p w14:paraId="450F5144" w14:textId="532A9EE2" w:rsidR="00E107D9" w:rsidRDefault="001E5D4C" w:rsidP="00E107D9">
            <w:pPr>
              <w:pStyle w:val="TAH"/>
            </w:pPr>
            <w:r w:rsidRPr="00B61A4C">
              <w:t xml:space="preserve">Class </w:t>
            </w:r>
            <w:r>
              <w:t>5</w:t>
            </w:r>
            <w:r w:rsidRPr="00B61A4C">
              <w:t xml:space="preserve">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r>
              <w:rPr>
                <w:rFonts w:hint="eastAsia"/>
                <w:lang w:eastAsia="zh-CN"/>
              </w:rPr>
              <w:t>n</w:t>
            </w:r>
            <w:r>
              <w:rPr>
                <w:lang w:eastAsia="zh-CN"/>
              </w:rPr>
              <w:t>71</w:t>
            </w:r>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r>
              <w:rPr>
                <w:rFonts w:hint="eastAsia"/>
                <w:lang w:eastAsia="zh-CN"/>
              </w:rPr>
              <w:t>n</w:t>
            </w:r>
            <w:r>
              <w:rPr>
                <w:lang w:eastAsia="zh-CN"/>
              </w:rPr>
              <w:t>47</w:t>
            </w:r>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r>
              <w:t>+2/-</w:t>
            </w:r>
            <w:r w:rsidRPr="0026145E">
              <w:t>3</w:t>
            </w:r>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22EC464C" w14:textId="251E3805" w:rsidR="00260B60" w:rsidRDefault="00260B60" w:rsidP="00260B60">
            <w:pPr>
              <w:pStyle w:val="TAN"/>
            </w:pPr>
            <w:r>
              <w:t>NOTE 1:</w:t>
            </w:r>
            <w:r>
              <w:rPr>
                <w:rFonts w:eastAsia="SimSun"/>
              </w:rPr>
              <w:tab/>
              <w:t xml:space="preserve">For </w:t>
            </w:r>
            <w:r>
              <w:t>the concurrent band combinations, the simultaneous transmission and reception of sidelink and Uu interfaces can be supported while operation is agnostic of the service used on each interface.</w:t>
            </w:r>
          </w:p>
          <w:p w14:paraId="5D519E42" w14:textId="77777777" w:rsidR="00260B60" w:rsidRDefault="00260B60" w:rsidP="00260B60">
            <w:pPr>
              <w:pStyle w:val="TAN"/>
            </w:pPr>
            <w:r>
              <w:t>NOTE 2:</w:t>
            </w:r>
            <w:r>
              <w:rPr>
                <w:rFonts w:eastAsia="SimSun"/>
              </w:rPr>
              <w:tab/>
            </w:r>
            <w:r>
              <w:t>P</w:t>
            </w:r>
            <w:r>
              <w:rPr>
                <w:vertAlign w:val="subscript"/>
              </w:rPr>
              <w:t>PowerClass</w:t>
            </w:r>
            <w:r>
              <w:t xml:space="preserve"> is the maximum output power specified without taking into account the tolerance for each operating band. </w:t>
            </w:r>
          </w:p>
          <w:p w14:paraId="1F314336" w14:textId="1357CB38" w:rsidR="00260B60" w:rsidRDefault="00260B60" w:rsidP="00260B60">
            <w:pPr>
              <w:pStyle w:val="TAN"/>
            </w:pPr>
            <w:r>
              <w:t>NOTE 3:</w:t>
            </w:r>
            <w:r>
              <w:rPr>
                <w:rFonts w:eastAsia="SimSun"/>
              </w:rPr>
              <w:tab/>
            </w:r>
            <w:r>
              <w:t>For int</w:t>
            </w:r>
            <w:r>
              <w:rPr>
                <w:lang w:eastAsia="zh-CN"/>
              </w:rPr>
              <w:t>er</w:t>
            </w:r>
            <w:r>
              <w:t>-band concurrent operation, the aggregation power apply to the total transmitted power over all component carriers (per UE).</w:t>
            </w:r>
          </w:p>
          <w:p w14:paraId="547B36F9" w14:textId="3FEC4469" w:rsidR="001A1181" w:rsidRDefault="00260B60" w:rsidP="00260B60">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536" w:name="_Toc45888148"/>
      <w:bookmarkStart w:id="1537" w:name="_Toc45888747"/>
      <w:bookmarkStart w:id="1538" w:name="_Toc59650031"/>
      <w:bookmarkStart w:id="1539" w:name="_Toc61357295"/>
      <w:bookmarkStart w:id="1540" w:name="_Toc61359069"/>
      <w:bookmarkStart w:id="1541" w:name="_Toc67916007"/>
      <w:bookmarkStart w:id="1542" w:name="_Toc75533551"/>
      <w:bookmarkStart w:id="1543" w:name="_Toc75819437"/>
      <w:bookmarkStart w:id="1544" w:name="_Toc76508281"/>
      <w:bookmarkStart w:id="1545" w:name="_Toc76717231"/>
      <w:bookmarkStart w:id="1546" w:name="_Toc83293872"/>
      <w:bookmarkStart w:id="1547"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536"/>
      <w:bookmarkEnd w:id="1537"/>
      <w:bookmarkEnd w:id="1538"/>
      <w:bookmarkEnd w:id="1539"/>
      <w:bookmarkEnd w:id="1540"/>
      <w:bookmarkEnd w:id="1541"/>
      <w:bookmarkEnd w:id="1542"/>
      <w:bookmarkEnd w:id="1543"/>
      <w:bookmarkEnd w:id="1544"/>
      <w:bookmarkEnd w:id="1545"/>
      <w:bookmarkEnd w:id="1546"/>
      <w:bookmarkEnd w:id="1547"/>
    </w:p>
    <w:p w14:paraId="3F243C33" w14:textId="77777777" w:rsidR="0017189C" w:rsidRPr="00226F23" w:rsidRDefault="0017189C" w:rsidP="006A678A">
      <w:pPr>
        <w:pStyle w:val="Heading4"/>
      </w:pPr>
      <w:bookmarkStart w:id="1548" w:name="_Toc45888149"/>
      <w:bookmarkStart w:id="1549" w:name="_Toc45888748"/>
      <w:bookmarkStart w:id="1550" w:name="_Toc59650032"/>
      <w:bookmarkStart w:id="1551" w:name="_Toc61357296"/>
      <w:bookmarkStart w:id="1552" w:name="_Toc61359070"/>
      <w:bookmarkStart w:id="1553" w:name="_Toc67916008"/>
      <w:bookmarkStart w:id="1554" w:name="_Toc75533552"/>
      <w:bookmarkStart w:id="1555" w:name="_Toc75819438"/>
      <w:bookmarkStart w:id="1556" w:name="_Toc76508282"/>
      <w:bookmarkStart w:id="1557" w:name="_Toc76717232"/>
      <w:bookmarkStart w:id="1558" w:name="_Toc83293873"/>
      <w:bookmarkStart w:id="1559" w:name="_Toc84334912"/>
      <w:r>
        <w:t>6.2E.2.1</w:t>
      </w:r>
      <w:r>
        <w:tab/>
        <w:t>General</w:t>
      </w:r>
      <w:bookmarkEnd w:id="1548"/>
      <w:bookmarkEnd w:id="1549"/>
      <w:bookmarkEnd w:id="1550"/>
      <w:bookmarkEnd w:id="1551"/>
      <w:bookmarkEnd w:id="1552"/>
      <w:bookmarkEnd w:id="1553"/>
      <w:bookmarkEnd w:id="1554"/>
      <w:bookmarkEnd w:id="1555"/>
      <w:bookmarkEnd w:id="1556"/>
      <w:bookmarkEnd w:id="1557"/>
      <w:bookmarkEnd w:id="1558"/>
      <w:bookmarkEnd w:id="1559"/>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560" w:name="OLE_LINK63"/>
      <w:bookmarkStart w:id="1561" w:name="OLE_LINK62"/>
      <w:bookmarkStart w:id="1562" w:name="_Toc45888150"/>
      <w:bookmarkStart w:id="1563" w:name="_Toc45888749"/>
      <w:bookmarkStart w:id="1564" w:name="_Toc59650033"/>
      <w:bookmarkStart w:id="1565" w:name="_Toc61357297"/>
      <w:bookmarkStart w:id="1566" w:name="_Toc61359071"/>
      <w:bookmarkStart w:id="1567" w:name="_Toc67916009"/>
      <w:bookmarkStart w:id="1568" w:name="_Toc75533553"/>
      <w:bookmarkStart w:id="1569" w:name="_Toc75819439"/>
      <w:bookmarkStart w:id="1570" w:name="_Toc76508283"/>
      <w:bookmarkStart w:id="1571" w:name="_Toc76717233"/>
      <w:bookmarkStart w:id="1572" w:name="_Toc83293874"/>
      <w:bookmarkStart w:id="1573"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bookmarkStart w:id="1574" w:name="_CRTable6_2E_2_21"/>
      <w:r w:rsidRPr="00E052F6">
        <w:t xml:space="preserve">Table </w:t>
      </w:r>
      <w:bookmarkEnd w:id="1574"/>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lastRenderedPageBreak/>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bookmarkStart w:id="1575" w:name="_CRTable6_2E_2_22"/>
      <w:r w:rsidRPr="00077F8A">
        <w:t xml:space="preserve">Table </w:t>
      </w:r>
      <w:bookmarkEnd w:id="1575"/>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23E6E2D1" w:rsidR="0014649F" w:rsidRDefault="00CE38FC"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2A1BEE0D" w:rsidR="0017189C" w:rsidRDefault="0017189C" w:rsidP="006A678A">
      <w:pPr>
        <w:pStyle w:val="Heading4"/>
        <w:rPr>
          <w:lang w:eastAsia="en-GB"/>
        </w:rPr>
      </w:pPr>
      <w:bookmarkStart w:id="1576" w:name="_Toc45888151"/>
      <w:bookmarkStart w:id="1577" w:name="_Toc45888750"/>
      <w:bookmarkStart w:id="1578" w:name="_Toc59650034"/>
      <w:bookmarkStart w:id="1579" w:name="_Toc61357298"/>
      <w:bookmarkStart w:id="1580" w:name="_Toc61359072"/>
      <w:bookmarkStart w:id="1581" w:name="_Toc67916010"/>
      <w:bookmarkStart w:id="1582" w:name="_Toc75533554"/>
      <w:bookmarkStart w:id="1583" w:name="_Toc75819440"/>
      <w:bookmarkStart w:id="1584" w:name="_Toc76508284"/>
      <w:bookmarkStart w:id="1585" w:name="_Toc76717234"/>
      <w:bookmarkStart w:id="1586" w:name="_Toc83293875"/>
      <w:bookmarkStart w:id="1587" w:name="_Toc84334914"/>
      <w:r>
        <w:t>6.2E.2.3</w:t>
      </w:r>
      <w:r>
        <w:tab/>
      </w:r>
      <w:bookmarkEnd w:id="1576"/>
      <w:bookmarkEnd w:id="1577"/>
      <w:bookmarkEnd w:id="1578"/>
      <w:bookmarkEnd w:id="1579"/>
      <w:bookmarkEnd w:id="1580"/>
      <w:bookmarkEnd w:id="1581"/>
      <w:bookmarkEnd w:id="1582"/>
      <w:bookmarkEnd w:id="1583"/>
      <w:bookmarkEnd w:id="1584"/>
      <w:bookmarkEnd w:id="1585"/>
      <w:bookmarkEnd w:id="1586"/>
      <w:bookmarkEnd w:id="1587"/>
      <w:r w:rsidR="008A0079">
        <w:t>MPR for Power class 3 V2X concurrent operation</w:t>
      </w:r>
    </w:p>
    <w:p w14:paraId="3741A233" w14:textId="4AE6D927" w:rsidR="004367B3" w:rsidRDefault="004367B3" w:rsidP="004367B3">
      <w:bookmarkStart w:id="1588" w:name="_Toc45888152"/>
      <w:bookmarkStart w:id="1589" w:name="_Toc45888751"/>
      <w:bookmarkStart w:id="1590" w:name="_Toc59650035"/>
      <w:bookmarkStart w:id="1591" w:name="_Toc61357299"/>
      <w:bookmarkStart w:id="1592" w:name="_Toc61359073"/>
      <w:bookmarkStart w:id="1593" w:name="_Toc67916011"/>
      <w:bookmarkStart w:id="1594" w:name="_Toc75533555"/>
      <w:bookmarkStart w:id="1595" w:name="_Toc75819441"/>
      <w:bookmarkStart w:id="1596" w:name="_Toc76508285"/>
      <w:bookmarkStart w:id="1597" w:name="_Toc76717235"/>
      <w:bookmarkStart w:id="1598" w:name="_Toc83293876"/>
      <w:bookmarkStart w:id="1599" w:name="_Toc84334915"/>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588"/>
      <w:bookmarkEnd w:id="1589"/>
      <w:bookmarkEnd w:id="1590"/>
      <w:bookmarkEnd w:id="1591"/>
      <w:bookmarkEnd w:id="1592"/>
      <w:bookmarkEnd w:id="1593"/>
      <w:bookmarkEnd w:id="1594"/>
      <w:bookmarkEnd w:id="1595"/>
      <w:bookmarkEnd w:id="1596"/>
      <w:bookmarkEnd w:id="1597"/>
      <w:bookmarkEnd w:id="1598"/>
      <w:bookmarkEnd w:id="1599"/>
    </w:p>
    <w:p w14:paraId="2E7AC260" w14:textId="77777777" w:rsidR="0017189C" w:rsidRPr="00226F23" w:rsidRDefault="0017189C" w:rsidP="006A678A">
      <w:pPr>
        <w:pStyle w:val="Heading4"/>
      </w:pPr>
      <w:bookmarkStart w:id="1600" w:name="_Toc45888153"/>
      <w:bookmarkStart w:id="1601" w:name="_Toc45888752"/>
      <w:bookmarkStart w:id="1602" w:name="_Toc59650036"/>
      <w:bookmarkStart w:id="1603" w:name="_Toc61357300"/>
      <w:bookmarkStart w:id="1604" w:name="_Toc61359074"/>
      <w:bookmarkStart w:id="1605" w:name="_Toc67916012"/>
      <w:bookmarkStart w:id="1606" w:name="_Toc75533556"/>
      <w:bookmarkStart w:id="1607" w:name="_Toc75819442"/>
      <w:bookmarkStart w:id="1608" w:name="_Toc76508286"/>
      <w:bookmarkStart w:id="1609" w:name="_Toc76717236"/>
      <w:bookmarkStart w:id="1610" w:name="_Toc83293877"/>
      <w:bookmarkStart w:id="1611" w:name="_Toc84334916"/>
      <w:r>
        <w:t>6.2E.3.1</w:t>
      </w:r>
      <w:r>
        <w:tab/>
        <w:t>General</w:t>
      </w:r>
      <w:bookmarkEnd w:id="1600"/>
      <w:bookmarkEnd w:id="1601"/>
      <w:bookmarkEnd w:id="1602"/>
      <w:bookmarkEnd w:id="1603"/>
      <w:bookmarkEnd w:id="1604"/>
      <w:bookmarkEnd w:id="1605"/>
      <w:bookmarkEnd w:id="1606"/>
      <w:bookmarkEnd w:id="1607"/>
      <w:bookmarkEnd w:id="1608"/>
      <w:bookmarkEnd w:id="1609"/>
      <w:bookmarkEnd w:id="1610"/>
      <w:bookmarkEnd w:id="1611"/>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the field [</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lastRenderedPageBreak/>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bookmarkStart w:id="1612" w:name="_CRTable6_2E_3_11"/>
      <w:r w:rsidRPr="0032110F">
        <w:t xml:space="preserve">Table </w:t>
      </w:r>
      <w:bookmarkEnd w:id="1612"/>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bookmarkStart w:id="1613" w:name="_CRTable6_2E_3_12"/>
      <w:r w:rsidRPr="001C0CC4">
        <w:t xml:space="preserve">Table </w:t>
      </w:r>
      <w:bookmarkEnd w:id="1613"/>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9"/>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8"/>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9"/>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614"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614"/>
          </w:p>
        </w:tc>
      </w:tr>
    </w:tbl>
    <w:p w14:paraId="721E6D0E" w14:textId="77777777" w:rsidR="0017189C" w:rsidRPr="007A0D7B" w:rsidRDefault="0017189C" w:rsidP="0017189C"/>
    <w:p w14:paraId="4BE6753A" w14:textId="405C4CB3" w:rsidR="00AF2044" w:rsidRDefault="00CE38FC"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615" w:name="_Toc45888154"/>
      <w:bookmarkStart w:id="1616" w:name="_Toc45888753"/>
      <w:bookmarkStart w:id="1617" w:name="_Toc59650037"/>
      <w:bookmarkStart w:id="1618" w:name="_Toc61357301"/>
      <w:bookmarkStart w:id="1619" w:name="_Toc61359075"/>
      <w:bookmarkStart w:id="1620" w:name="_Toc67916013"/>
      <w:bookmarkStart w:id="1621" w:name="_Toc75533557"/>
      <w:bookmarkStart w:id="1622" w:name="_Toc75819443"/>
      <w:bookmarkStart w:id="1623" w:name="_Toc76508287"/>
      <w:bookmarkStart w:id="1624" w:name="_Toc76717237"/>
      <w:bookmarkStart w:id="1625" w:name="_Toc83293878"/>
      <w:bookmarkStart w:id="1626"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615"/>
      <w:bookmarkEnd w:id="1616"/>
      <w:bookmarkEnd w:id="1617"/>
      <w:bookmarkEnd w:id="1618"/>
      <w:bookmarkEnd w:id="1619"/>
      <w:bookmarkEnd w:id="1620"/>
      <w:bookmarkEnd w:id="1621"/>
      <w:bookmarkEnd w:id="1622"/>
      <w:bookmarkEnd w:id="1623"/>
      <w:bookmarkEnd w:id="1624"/>
      <w:bookmarkEnd w:id="1625"/>
      <w:bookmarkEnd w:id="1626"/>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lang w:val="en-US" w:eastAsia="zh-CN"/>
        </w:rPr>
        <w:t>.2</w:t>
      </w:r>
      <w:r>
        <w:t xml:space="preserve">-1, </w:t>
      </w:r>
      <w:r>
        <w:rPr>
          <w:lang w:eastAsia="zh-CN"/>
        </w:rPr>
        <w:t>6.2E.3</w:t>
      </w:r>
      <w:r>
        <w:rPr>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5E9D5092" w14:textId="77777777" w:rsidR="00104062" w:rsidRDefault="00104062" w:rsidP="00104062">
      <w:pPr>
        <w:pStyle w:val="TH"/>
        <w:rPr>
          <w:rFonts w:eastAsia="SimSun"/>
          <w:lang w:eastAsia="zh-CN"/>
        </w:rPr>
      </w:pPr>
      <w:bookmarkStart w:id="1627" w:name="_CRTable6_2E_3_21"/>
      <w:bookmarkStart w:id="1628" w:name="_CRTable6_2E_3_22"/>
      <w:r>
        <w:lastRenderedPageBreak/>
        <w:t xml:space="preserve">Table </w:t>
      </w:r>
      <w:bookmarkEnd w:id="1627"/>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 and 5920MHz)</w:t>
      </w:r>
    </w:p>
    <w:tbl>
      <w:tblPr>
        <w:tblW w:w="8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696"/>
        <w:gridCol w:w="1531"/>
        <w:gridCol w:w="1627"/>
        <w:gridCol w:w="1531"/>
        <w:gridCol w:w="1229"/>
        <w:gridCol w:w="1381"/>
      </w:tblGrid>
      <w:tr w:rsidR="00104062" w:rsidRPr="0038151A" w14:paraId="40DCFAE6"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5428E8C6" w14:textId="77777777" w:rsidR="00104062" w:rsidRPr="00F11B66" w:rsidRDefault="00104062" w:rsidP="0027681C">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3158" w:type="dxa"/>
            <w:gridSpan w:val="2"/>
            <w:tcBorders>
              <w:bottom w:val="single" w:sz="4" w:space="0" w:color="auto"/>
            </w:tcBorders>
            <w:shd w:val="clear" w:color="auto" w:fill="auto"/>
            <w:tcMar>
              <w:top w:w="15" w:type="dxa"/>
              <w:left w:w="108" w:type="dxa"/>
              <w:bottom w:w="0" w:type="dxa"/>
              <w:right w:w="108" w:type="dxa"/>
            </w:tcMar>
          </w:tcPr>
          <w:p w14:paraId="4076D7CF" w14:textId="77777777" w:rsidR="00104062" w:rsidRPr="00F11B66" w:rsidRDefault="00104062" w:rsidP="0027681C">
            <w:pPr>
              <w:pStyle w:val="TAH"/>
              <w:rPr>
                <w:lang w:val="en-US" w:eastAsia="ko-KR"/>
              </w:rPr>
            </w:pPr>
            <w:r>
              <w:rPr>
                <w:rFonts w:hint="eastAsia"/>
                <w:lang w:val="en-US" w:eastAsia="ko-KR"/>
              </w:rPr>
              <w:t>Region</w:t>
            </w:r>
          </w:p>
        </w:tc>
        <w:tc>
          <w:tcPr>
            <w:tcW w:w="4141" w:type="dxa"/>
            <w:gridSpan w:val="3"/>
            <w:shd w:val="clear" w:color="auto" w:fill="auto"/>
            <w:tcMar>
              <w:top w:w="15" w:type="dxa"/>
              <w:left w:w="108" w:type="dxa"/>
              <w:bottom w:w="0" w:type="dxa"/>
              <w:right w:w="108" w:type="dxa"/>
            </w:tcMar>
            <w:hideMark/>
          </w:tcPr>
          <w:p w14:paraId="2A41FEE9" w14:textId="77777777" w:rsidR="00104062" w:rsidRPr="00F11B66" w:rsidRDefault="00104062" w:rsidP="0027681C">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04062" w:rsidRPr="0038151A" w14:paraId="39A58446" w14:textId="77777777" w:rsidTr="0027681C">
        <w:trPr>
          <w:jc w:val="center"/>
        </w:trPr>
        <w:tc>
          <w:tcPr>
            <w:tcW w:w="1696" w:type="dxa"/>
            <w:tcBorders>
              <w:top w:val="nil"/>
              <w:bottom w:val="single" w:sz="4" w:space="0" w:color="auto"/>
            </w:tcBorders>
            <w:shd w:val="clear" w:color="auto" w:fill="auto"/>
            <w:hideMark/>
          </w:tcPr>
          <w:p w14:paraId="7892239E" w14:textId="77777777" w:rsidR="00104062" w:rsidRPr="004F1A88" w:rsidRDefault="00104062" w:rsidP="0027681C">
            <w:pPr>
              <w:pStyle w:val="TAH"/>
              <w:jc w:val="right"/>
              <w:rPr>
                <w:lang w:val="en-US" w:eastAsia="zh-CN"/>
              </w:rPr>
            </w:pPr>
          </w:p>
        </w:tc>
        <w:tc>
          <w:tcPr>
            <w:tcW w:w="1531" w:type="dxa"/>
            <w:tcBorders>
              <w:top w:val="single" w:sz="4" w:space="0" w:color="auto"/>
              <w:bottom w:val="single" w:sz="4" w:space="0" w:color="auto"/>
            </w:tcBorders>
            <w:shd w:val="clear" w:color="auto" w:fill="auto"/>
            <w:hideMark/>
          </w:tcPr>
          <w:p w14:paraId="196D4AFA" w14:textId="77777777" w:rsidR="00104062" w:rsidRDefault="00104062" w:rsidP="0027681C">
            <w:pPr>
              <w:pStyle w:val="TAH"/>
              <w:rPr>
                <w:lang w:val="en-US" w:eastAsia="ko-KR"/>
              </w:rPr>
            </w:pPr>
            <w:r>
              <w:rPr>
                <w:rFonts w:hint="eastAsia"/>
                <w:lang w:val="en-US" w:eastAsia="ko-KR"/>
              </w:rPr>
              <w:t>L</w:t>
            </w:r>
            <w:r w:rsidRPr="004B23E4">
              <w:rPr>
                <w:rFonts w:hint="eastAsia"/>
                <w:vertAlign w:val="subscript"/>
                <w:lang w:val="en-US" w:eastAsia="ko-KR"/>
              </w:rPr>
              <w:t>CRB</w:t>
            </w:r>
            <w:r>
              <w:rPr>
                <w:rFonts w:hint="eastAsia"/>
                <w:lang w:val="en-US" w:eastAsia="ko-KR"/>
              </w:rPr>
              <w:t>*</w:t>
            </w:r>
            <w:r>
              <w:rPr>
                <w:lang w:val="en-US" w:eastAsia="ko-KR"/>
              </w:rPr>
              <w:t xml:space="preserve"> 12*SCS</w:t>
            </w:r>
          </w:p>
          <w:p w14:paraId="10E225ED" w14:textId="77777777" w:rsidR="00104062" w:rsidRPr="004F1A88" w:rsidRDefault="00104062" w:rsidP="0027681C">
            <w:pPr>
              <w:pStyle w:val="TAH"/>
              <w:rPr>
                <w:lang w:val="en-US" w:eastAsia="ko-KR"/>
              </w:rPr>
            </w:pPr>
            <w:r>
              <w:rPr>
                <w:lang w:val="en-US" w:eastAsia="ko-KR"/>
              </w:rPr>
              <w:t>[MHz]</w:t>
            </w:r>
          </w:p>
        </w:tc>
        <w:tc>
          <w:tcPr>
            <w:tcW w:w="1627" w:type="dxa"/>
            <w:tcBorders>
              <w:top w:val="single" w:sz="4" w:space="0" w:color="auto"/>
            </w:tcBorders>
            <w:shd w:val="clear" w:color="auto" w:fill="auto"/>
            <w:hideMark/>
          </w:tcPr>
          <w:p w14:paraId="4ED5A50D" w14:textId="77777777" w:rsidR="00104062" w:rsidRDefault="00104062" w:rsidP="0027681C">
            <w:pPr>
              <w:pStyle w:val="TAH"/>
              <w:rPr>
                <w:lang w:val="en-US" w:eastAsia="ko-KR"/>
              </w:rPr>
            </w:pPr>
            <w:r>
              <w:rPr>
                <w:rFonts w:hint="eastAsia"/>
                <w:lang w:val="en-US" w:eastAsia="ko-KR"/>
              </w:rPr>
              <w:t>RB</w:t>
            </w:r>
            <w:r w:rsidRPr="004B23E4">
              <w:rPr>
                <w:rFonts w:hint="eastAsia"/>
                <w:vertAlign w:val="subscript"/>
                <w:lang w:val="en-US" w:eastAsia="ko-KR"/>
              </w:rPr>
              <w:t>start</w:t>
            </w:r>
            <w:r>
              <w:rPr>
                <w:rFonts w:hint="eastAsia"/>
                <w:lang w:val="en-US" w:eastAsia="ko-KR"/>
              </w:rPr>
              <w:t>*</w:t>
            </w:r>
            <w:r>
              <w:rPr>
                <w:lang w:val="en-US" w:eastAsia="ko-KR"/>
              </w:rPr>
              <w:t>12*SCS</w:t>
            </w:r>
          </w:p>
          <w:p w14:paraId="7529C726" w14:textId="77777777" w:rsidR="00104062" w:rsidRPr="004F1A88" w:rsidRDefault="00104062" w:rsidP="0027681C">
            <w:pPr>
              <w:pStyle w:val="TAH"/>
              <w:rPr>
                <w:lang w:val="en-US" w:eastAsia="zh-CN"/>
              </w:rPr>
            </w:pPr>
            <w:r>
              <w:rPr>
                <w:lang w:val="en-US" w:eastAsia="ko-KR"/>
              </w:rPr>
              <w:t>[MHz]</w:t>
            </w:r>
          </w:p>
        </w:tc>
        <w:tc>
          <w:tcPr>
            <w:tcW w:w="1531" w:type="dxa"/>
            <w:shd w:val="clear" w:color="auto" w:fill="auto"/>
            <w:tcMar>
              <w:top w:w="15" w:type="dxa"/>
              <w:left w:w="108" w:type="dxa"/>
              <w:bottom w:w="0" w:type="dxa"/>
              <w:right w:w="108" w:type="dxa"/>
            </w:tcMar>
            <w:hideMark/>
          </w:tcPr>
          <w:p w14:paraId="5EC9FE6E" w14:textId="77777777" w:rsidR="00104062" w:rsidRPr="004F1A88" w:rsidRDefault="00104062" w:rsidP="0027681C">
            <w:pPr>
              <w:pStyle w:val="TAH"/>
              <w:rPr>
                <w:lang w:val="en-US" w:eastAsia="zh-CN"/>
              </w:rPr>
            </w:pPr>
            <w:r w:rsidRPr="004F1A88">
              <w:rPr>
                <w:lang w:eastAsia="zh-CN"/>
              </w:rPr>
              <w:t>QPSK/16QAM</w:t>
            </w:r>
          </w:p>
        </w:tc>
        <w:tc>
          <w:tcPr>
            <w:tcW w:w="1229" w:type="dxa"/>
            <w:shd w:val="clear" w:color="auto" w:fill="auto"/>
            <w:tcMar>
              <w:top w:w="15" w:type="dxa"/>
              <w:left w:w="108" w:type="dxa"/>
              <w:bottom w:w="0" w:type="dxa"/>
              <w:right w:w="108" w:type="dxa"/>
            </w:tcMar>
            <w:hideMark/>
          </w:tcPr>
          <w:p w14:paraId="0632A518" w14:textId="77777777" w:rsidR="00104062" w:rsidRPr="004F1A88" w:rsidRDefault="00104062" w:rsidP="0027681C">
            <w:pPr>
              <w:pStyle w:val="TAH"/>
              <w:rPr>
                <w:lang w:val="en-US" w:eastAsia="zh-CN"/>
              </w:rPr>
            </w:pPr>
            <w:r w:rsidRPr="004F1A88">
              <w:rPr>
                <w:lang w:eastAsia="zh-CN"/>
              </w:rPr>
              <w:t>64QAM</w:t>
            </w:r>
          </w:p>
        </w:tc>
        <w:tc>
          <w:tcPr>
            <w:tcW w:w="1381" w:type="dxa"/>
            <w:shd w:val="clear" w:color="auto" w:fill="auto"/>
            <w:tcMar>
              <w:top w:w="15" w:type="dxa"/>
              <w:left w:w="108" w:type="dxa"/>
              <w:bottom w:w="0" w:type="dxa"/>
              <w:right w:w="108" w:type="dxa"/>
            </w:tcMar>
            <w:hideMark/>
          </w:tcPr>
          <w:p w14:paraId="5FF4491B" w14:textId="77777777" w:rsidR="00104062" w:rsidRPr="004F1A88" w:rsidRDefault="00104062" w:rsidP="0027681C">
            <w:pPr>
              <w:pStyle w:val="TAH"/>
              <w:rPr>
                <w:lang w:val="en-US" w:eastAsia="zh-CN"/>
              </w:rPr>
            </w:pPr>
            <w:r w:rsidRPr="004F1A88">
              <w:rPr>
                <w:lang w:eastAsia="zh-CN"/>
              </w:rPr>
              <w:t>256QAM</w:t>
            </w:r>
          </w:p>
        </w:tc>
      </w:tr>
      <w:tr w:rsidR="00104062" w:rsidRPr="0038151A" w14:paraId="1142FAB1"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1DD047C0" w14:textId="77777777" w:rsidR="00104062" w:rsidRPr="00F11B66" w:rsidRDefault="00104062" w:rsidP="0027681C">
            <w:pPr>
              <w:pStyle w:val="TAC"/>
              <w:rPr>
                <w:lang w:val="en-US" w:eastAsia="zh-CN"/>
              </w:rPr>
            </w:pPr>
            <w:r w:rsidRPr="00F11B66">
              <w:rPr>
                <w:lang w:eastAsia="zh-CN"/>
              </w:rPr>
              <w:t>5860</w:t>
            </w:r>
          </w:p>
        </w:tc>
        <w:tc>
          <w:tcPr>
            <w:tcW w:w="1531" w:type="dxa"/>
            <w:tcBorders>
              <w:bottom w:val="nil"/>
            </w:tcBorders>
            <w:shd w:val="clear" w:color="auto" w:fill="auto"/>
            <w:tcMar>
              <w:top w:w="15" w:type="dxa"/>
              <w:left w:w="108" w:type="dxa"/>
              <w:bottom w:w="0" w:type="dxa"/>
              <w:right w:w="108" w:type="dxa"/>
            </w:tcMar>
            <w:hideMark/>
          </w:tcPr>
          <w:p w14:paraId="5A5D4DD1" w14:textId="77777777" w:rsidR="00104062" w:rsidRPr="00F11B66" w:rsidRDefault="00104062" w:rsidP="0027681C">
            <w:pPr>
              <w:pStyle w:val="TAC"/>
              <w:rPr>
                <w:lang w:val="en-US" w:eastAsia="zh-CN"/>
              </w:rPr>
            </w:pPr>
            <w:r w:rsidRPr="004F1A88">
              <w:rPr>
                <w:lang w:eastAsia="zh-CN"/>
              </w:rPr>
              <w:t>≥</w:t>
            </w:r>
            <w:r w:rsidRPr="00AE7777">
              <w:rPr>
                <w:lang w:eastAsia="zh-CN"/>
              </w:rPr>
              <w:t xml:space="preserve"> 1</w:t>
            </w:r>
            <w:r>
              <w:rPr>
                <w:lang w:eastAsia="zh-CN"/>
              </w:rPr>
              <w:t>.8</w:t>
            </w:r>
            <w:r w:rsidRPr="00AE7777">
              <w:rPr>
                <w:lang w:eastAsia="zh-CN"/>
              </w:rPr>
              <w:t xml:space="preserve"> and </w:t>
            </w:r>
            <w:r w:rsidRPr="0038151A">
              <w:rPr>
                <w:lang w:val="en-US" w:eastAsia="zh-CN"/>
              </w:rPr>
              <w:t>≤</w:t>
            </w:r>
            <w:r>
              <w:rPr>
                <w:lang w:eastAsia="zh-CN"/>
              </w:rPr>
              <w:t xml:space="preserve"> 2.7</w:t>
            </w:r>
          </w:p>
        </w:tc>
        <w:tc>
          <w:tcPr>
            <w:tcW w:w="1627" w:type="dxa"/>
            <w:shd w:val="clear" w:color="auto" w:fill="auto"/>
            <w:tcMar>
              <w:top w:w="15" w:type="dxa"/>
              <w:left w:w="108" w:type="dxa"/>
              <w:bottom w:w="0" w:type="dxa"/>
              <w:right w:w="108" w:type="dxa"/>
            </w:tcMar>
            <w:hideMark/>
          </w:tcPr>
          <w:p w14:paraId="487F2630" w14:textId="77777777" w:rsidR="00104062" w:rsidRPr="00F11B66" w:rsidRDefault="00104062" w:rsidP="0027681C">
            <w:pPr>
              <w:pStyle w:val="TAC"/>
              <w:rPr>
                <w:lang w:val="en-US" w:eastAsia="zh-CN"/>
              </w:rPr>
            </w:pPr>
            <w:r w:rsidRPr="00F11B66">
              <w:rPr>
                <w:lang w:eastAsia="zh-CN"/>
              </w:rPr>
              <w:t>0</w:t>
            </w:r>
          </w:p>
        </w:tc>
        <w:tc>
          <w:tcPr>
            <w:tcW w:w="4141" w:type="dxa"/>
            <w:gridSpan w:val="3"/>
            <w:shd w:val="clear" w:color="auto" w:fill="auto"/>
            <w:tcMar>
              <w:top w:w="15" w:type="dxa"/>
              <w:left w:w="108" w:type="dxa"/>
              <w:bottom w:w="0" w:type="dxa"/>
              <w:right w:w="108" w:type="dxa"/>
            </w:tcMar>
            <w:hideMark/>
          </w:tcPr>
          <w:p w14:paraId="50E8E26B"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w:t>
            </w:r>
            <w:r w:rsidRPr="00F11B66">
              <w:rPr>
                <w:lang w:eastAsia="zh-CN"/>
              </w:rPr>
              <w:t>24</w:t>
            </w:r>
            <w:r>
              <w:rPr>
                <w:lang w:eastAsia="zh-CN"/>
              </w:rPr>
              <w:t>.0</w:t>
            </w:r>
          </w:p>
        </w:tc>
      </w:tr>
      <w:tr w:rsidR="00104062" w:rsidRPr="0038151A" w14:paraId="60E08305" w14:textId="77777777" w:rsidTr="0027681C">
        <w:trPr>
          <w:jc w:val="center"/>
        </w:trPr>
        <w:tc>
          <w:tcPr>
            <w:tcW w:w="1696" w:type="dxa"/>
            <w:tcBorders>
              <w:top w:val="nil"/>
              <w:bottom w:val="nil"/>
            </w:tcBorders>
            <w:shd w:val="clear" w:color="auto" w:fill="auto"/>
            <w:hideMark/>
          </w:tcPr>
          <w:p w14:paraId="51980748"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505C2AB9"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ADFE5AD" w14:textId="77777777" w:rsidR="00104062" w:rsidRPr="004F1A88" w:rsidRDefault="00104062" w:rsidP="0027681C">
            <w:pPr>
              <w:pStyle w:val="TAC"/>
              <w:rPr>
                <w:lang w:val="en-US" w:eastAsia="zh-CN"/>
              </w:rPr>
            </w:pPr>
            <w:r w:rsidRPr="004F1A88">
              <w:rPr>
                <w:lang w:eastAsia="zh-CN"/>
              </w:rPr>
              <w:t xml:space="preserve">≥ </w:t>
            </w:r>
            <w:r>
              <w:rPr>
                <w:lang w:eastAsia="zh-CN"/>
              </w:rPr>
              <w:t>0.18</w:t>
            </w:r>
            <w:r w:rsidRPr="004F1A88">
              <w:rPr>
                <w:lang w:eastAsia="zh-CN"/>
              </w:rPr>
              <w:t xml:space="preserve"> and ≤ </w:t>
            </w:r>
            <w:r>
              <w:rPr>
                <w:lang w:eastAsia="zh-CN"/>
              </w:rPr>
              <w:t>0.54</w:t>
            </w:r>
          </w:p>
        </w:tc>
        <w:tc>
          <w:tcPr>
            <w:tcW w:w="4141" w:type="dxa"/>
            <w:gridSpan w:val="3"/>
            <w:shd w:val="clear" w:color="auto" w:fill="auto"/>
            <w:tcMar>
              <w:top w:w="15" w:type="dxa"/>
              <w:left w:w="108" w:type="dxa"/>
              <w:bottom w:w="0" w:type="dxa"/>
              <w:right w:w="108" w:type="dxa"/>
            </w:tcMar>
            <w:hideMark/>
          </w:tcPr>
          <w:p w14:paraId="7A7B2251" w14:textId="77777777" w:rsidR="00104062" w:rsidRPr="0038151A" w:rsidRDefault="00104062" w:rsidP="0027681C">
            <w:pPr>
              <w:pStyle w:val="TAC"/>
              <w:rPr>
                <w:lang w:val="en-US" w:eastAsia="zh-CN"/>
              </w:rPr>
            </w:pPr>
            <w:r w:rsidRPr="0038151A">
              <w:rPr>
                <w:lang w:val="en-US" w:eastAsia="zh-CN"/>
              </w:rPr>
              <w:t>≤19</w:t>
            </w:r>
            <w:r>
              <w:rPr>
                <w:lang w:val="en-US" w:eastAsia="zh-CN"/>
              </w:rPr>
              <w:t>.0</w:t>
            </w:r>
          </w:p>
        </w:tc>
      </w:tr>
      <w:tr w:rsidR="00104062" w:rsidRPr="0038151A" w14:paraId="114427B1" w14:textId="77777777" w:rsidTr="0027681C">
        <w:trPr>
          <w:jc w:val="center"/>
        </w:trPr>
        <w:tc>
          <w:tcPr>
            <w:tcW w:w="1696" w:type="dxa"/>
            <w:tcBorders>
              <w:top w:val="nil"/>
              <w:bottom w:val="nil"/>
            </w:tcBorders>
            <w:shd w:val="clear" w:color="auto" w:fill="auto"/>
            <w:hideMark/>
          </w:tcPr>
          <w:p w14:paraId="200F51ED" w14:textId="77777777" w:rsidR="00104062" w:rsidRPr="004F1A88" w:rsidRDefault="00104062" w:rsidP="0027681C">
            <w:pPr>
              <w:pStyle w:val="TAC"/>
              <w:rPr>
                <w:lang w:val="en-US" w:eastAsia="zh-CN"/>
              </w:rPr>
            </w:pPr>
          </w:p>
        </w:tc>
        <w:tc>
          <w:tcPr>
            <w:tcW w:w="1531" w:type="dxa"/>
            <w:tcBorders>
              <w:top w:val="nil"/>
              <w:bottom w:val="nil"/>
            </w:tcBorders>
            <w:shd w:val="clear" w:color="auto" w:fill="auto"/>
            <w:tcMar>
              <w:top w:w="15" w:type="dxa"/>
              <w:left w:w="108" w:type="dxa"/>
              <w:bottom w:w="0" w:type="dxa"/>
              <w:right w:w="108" w:type="dxa"/>
            </w:tcMar>
          </w:tcPr>
          <w:p w14:paraId="06C6B549" w14:textId="77777777" w:rsidR="00104062" w:rsidRPr="00F11B66"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1025703D" w14:textId="77777777" w:rsidR="00104062" w:rsidRPr="00F11B66" w:rsidRDefault="00104062" w:rsidP="0027681C">
            <w:pPr>
              <w:pStyle w:val="TAC"/>
              <w:rPr>
                <w:lang w:val="en-US" w:eastAsia="zh-CN"/>
              </w:rPr>
            </w:pPr>
            <w:r w:rsidRPr="004F1A88">
              <w:rPr>
                <w:lang w:eastAsia="zh-CN"/>
              </w:rPr>
              <w:t>≥</w:t>
            </w:r>
            <w:r w:rsidRPr="00F11B66">
              <w:rPr>
                <w:lang w:eastAsia="zh-CN"/>
              </w:rPr>
              <w:t xml:space="preserve"> </w:t>
            </w:r>
            <w:r>
              <w:rPr>
                <w:lang w:eastAsia="zh-CN"/>
              </w:rPr>
              <w:t>4.68</w:t>
            </w:r>
            <w:r w:rsidRPr="00F11B66">
              <w:rPr>
                <w:lang w:eastAsia="zh-CN"/>
              </w:rPr>
              <w:t xml:space="preserve"> </w:t>
            </w:r>
          </w:p>
        </w:tc>
        <w:tc>
          <w:tcPr>
            <w:tcW w:w="4141" w:type="dxa"/>
            <w:gridSpan w:val="3"/>
            <w:shd w:val="clear" w:color="auto" w:fill="auto"/>
            <w:tcMar>
              <w:top w:w="15" w:type="dxa"/>
              <w:left w:w="108" w:type="dxa"/>
              <w:bottom w:w="0" w:type="dxa"/>
              <w:right w:w="108" w:type="dxa"/>
            </w:tcMar>
            <w:hideMark/>
          </w:tcPr>
          <w:p w14:paraId="074F88EA"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6.0</w:t>
            </w:r>
          </w:p>
        </w:tc>
      </w:tr>
      <w:tr w:rsidR="00104062" w:rsidRPr="0038151A" w14:paraId="7721E3AD" w14:textId="77777777" w:rsidTr="0027681C">
        <w:trPr>
          <w:jc w:val="center"/>
        </w:trPr>
        <w:tc>
          <w:tcPr>
            <w:tcW w:w="1696" w:type="dxa"/>
            <w:tcBorders>
              <w:top w:val="nil"/>
              <w:bottom w:val="nil"/>
            </w:tcBorders>
            <w:shd w:val="clear" w:color="auto" w:fill="auto"/>
            <w:hideMark/>
          </w:tcPr>
          <w:p w14:paraId="7EB36AFE"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41C8D3B"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 </w:t>
            </w:r>
            <w:r>
              <w:rPr>
                <w:lang w:eastAsia="zh-CN"/>
              </w:rPr>
              <w:t>3.6</w:t>
            </w:r>
          </w:p>
        </w:tc>
        <w:tc>
          <w:tcPr>
            <w:tcW w:w="1627" w:type="dxa"/>
            <w:shd w:val="clear" w:color="auto" w:fill="auto"/>
            <w:tcMar>
              <w:top w:w="15" w:type="dxa"/>
              <w:left w:w="108" w:type="dxa"/>
              <w:bottom w:w="0" w:type="dxa"/>
              <w:right w:w="108" w:type="dxa"/>
            </w:tcMar>
            <w:hideMark/>
          </w:tcPr>
          <w:p w14:paraId="1662ED1F" w14:textId="77777777" w:rsidR="00104062" w:rsidRPr="004F1A88" w:rsidRDefault="00104062" w:rsidP="0027681C">
            <w:pPr>
              <w:pStyle w:val="TAC"/>
              <w:rPr>
                <w:lang w:val="en-US" w:eastAsia="zh-CN"/>
              </w:rPr>
            </w:pPr>
            <w:r w:rsidRPr="004F1A88">
              <w:rPr>
                <w:lang w:eastAsia="zh-CN"/>
              </w:rPr>
              <w:t xml:space="preserve">≥ </w:t>
            </w:r>
            <w:r>
              <w:rPr>
                <w:lang w:eastAsia="zh-CN"/>
              </w:rPr>
              <w:t>2.16</w:t>
            </w:r>
            <w:r w:rsidRPr="004F1A88">
              <w:rPr>
                <w:lang w:eastAsia="zh-CN"/>
              </w:rPr>
              <w:t xml:space="preserve"> and ≤ </w:t>
            </w:r>
            <w:r>
              <w:rPr>
                <w:lang w:eastAsia="zh-CN"/>
              </w:rPr>
              <w:t>2.52</w:t>
            </w:r>
          </w:p>
        </w:tc>
        <w:tc>
          <w:tcPr>
            <w:tcW w:w="4141" w:type="dxa"/>
            <w:gridSpan w:val="3"/>
            <w:shd w:val="clear" w:color="auto" w:fill="auto"/>
            <w:tcMar>
              <w:top w:w="15" w:type="dxa"/>
              <w:left w:w="108" w:type="dxa"/>
              <w:bottom w:w="0" w:type="dxa"/>
              <w:right w:w="108" w:type="dxa"/>
            </w:tcMar>
            <w:hideMark/>
          </w:tcPr>
          <w:p w14:paraId="6C2F8C2F" w14:textId="77777777" w:rsidR="00104062" w:rsidRPr="0038151A" w:rsidRDefault="00104062" w:rsidP="0027681C">
            <w:pPr>
              <w:pStyle w:val="TAC"/>
              <w:rPr>
                <w:lang w:val="en-US" w:eastAsia="zh-CN"/>
              </w:rPr>
            </w:pPr>
            <w:r w:rsidRPr="0038151A">
              <w:rPr>
                <w:lang w:val="en-US" w:eastAsia="zh-CN"/>
              </w:rPr>
              <w:t>≤11</w:t>
            </w:r>
            <w:r>
              <w:rPr>
                <w:lang w:val="en-US" w:eastAsia="zh-CN"/>
              </w:rPr>
              <w:t>.0</w:t>
            </w:r>
          </w:p>
        </w:tc>
      </w:tr>
      <w:tr w:rsidR="00104062" w:rsidRPr="0038151A" w14:paraId="3D99D1CC" w14:textId="77777777" w:rsidTr="0027681C">
        <w:trPr>
          <w:jc w:val="center"/>
        </w:trPr>
        <w:tc>
          <w:tcPr>
            <w:tcW w:w="1696" w:type="dxa"/>
            <w:tcBorders>
              <w:top w:val="nil"/>
              <w:bottom w:val="nil"/>
            </w:tcBorders>
            <w:shd w:val="clear" w:color="auto" w:fill="auto"/>
            <w:hideMark/>
          </w:tcPr>
          <w:p w14:paraId="6A2866BF"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2AFA93D1"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6A057803" w14:textId="77777777" w:rsidR="00104062" w:rsidRPr="004F1A88" w:rsidRDefault="00104062" w:rsidP="0027681C">
            <w:pPr>
              <w:pStyle w:val="TAC"/>
              <w:rPr>
                <w:lang w:val="en-US" w:eastAsia="zh-CN"/>
              </w:rPr>
            </w:pPr>
            <w:r w:rsidRPr="004F1A88">
              <w:rPr>
                <w:lang w:eastAsia="zh-CN"/>
              </w:rPr>
              <w:t xml:space="preserve">≥ </w:t>
            </w:r>
            <w:r>
              <w:rPr>
                <w:lang w:eastAsia="zh-CN"/>
              </w:rPr>
              <w:t>2.7</w:t>
            </w:r>
            <w:r w:rsidRPr="004F1A88">
              <w:rPr>
                <w:lang w:eastAsia="zh-CN"/>
              </w:rPr>
              <w:t xml:space="preserve"> and ≤ </w:t>
            </w:r>
            <w:r>
              <w:rPr>
                <w:lang w:eastAsia="zh-CN"/>
              </w:rPr>
              <w:t>3.42</w:t>
            </w:r>
          </w:p>
        </w:tc>
        <w:tc>
          <w:tcPr>
            <w:tcW w:w="4141" w:type="dxa"/>
            <w:gridSpan w:val="3"/>
            <w:shd w:val="clear" w:color="auto" w:fill="auto"/>
            <w:tcMar>
              <w:top w:w="15" w:type="dxa"/>
              <w:left w:w="108" w:type="dxa"/>
              <w:bottom w:w="0" w:type="dxa"/>
              <w:right w:w="108" w:type="dxa"/>
            </w:tcMar>
            <w:hideMark/>
          </w:tcPr>
          <w:p w14:paraId="6EDA090B"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sidRPr="0038151A">
              <w:rPr>
                <w:lang w:val="en-US" w:eastAsia="zh-CN"/>
              </w:rPr>
              <w:t>9.5</w:t>
            </w:r>
          </w:p>
        </w:tc>
      </w:tr>
      <w:tr w:rsidR="00104062" w:rsidRPr="0038151A" w14:paraId="5DD38DEF" w14:textId="77777777" w:rsidTr="0027681C">
        <w:trPr>
          <w:jc w:val="center"/>
        </w:trPr>
        <w:tc>
          <w:tcPr>
            <w:tcW w:w="1696" w:type="dxa"/>
            <w:tcBorders>
              <w:top w:val="nil"/>
              <w:bottom w:val="nil"/>
            </w:tcBorders>
            <w:shd w:val="clear" w:color="auto" w:fill="auto"/>
            <w:hideMark/>
          </w:tcPr>
          <w:p w14:paraId="5112610A"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hideMark/>
          </w:tcPr>
          <w:p w14:paraId="4921A5FB"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AE976DC" w14:textId="77777777" w:rsidR="00104062" w:rsidRPr="004F1A88" w:rsidRDefault="00104062" w:rsidP="0027681C">
            <w:pPr>
              <w:pStyle w:val="TAC"/>
              <w:rPr>
                <w:lang w:val="en-US" w:eastAsia="zh-CN"/>
              </w:rPr>
            </w:pPr>
            <w:r w:rsidRPr="004F1A88">
              <w:rPr>
                <w:lang w:eastAsia="zh-CN"/>
              </w:rPr>
              <w:t xml:space="preserve">≥ </w:t>
            </w:r>
            <w:r>
              <w:rPr>
                <w:lang w:eastAsia="zh-CN"/>
              </w:rPr>
              <w:t>3.6</w:t>
            </w:r>
            <w:r w:rsidRPr="004F1A88">
              <w:rPr>
                <w:lang w:eastAsia="zh-CN"/>
              </w:rPr>
              <w:t xml:space="preserve"> and ≤ </w:t>
            </w:r>
            <w:r>
              <w:rPr>
                <w:lang w:eastAsia="zh-CN"/>
              </w:rPr>
              <w:t>4.5</w:t>
            </w:r>
          </w:p>
        </w:tc>
        <w:tc>
          <w:tcPr>
            <w:tcW w:w="4141" w:type="dxa"/>
            <w:gridSpan w:val="3"/>
            <w:shd w:val="clear" w:color="auto" w:fill="auto"/>
            <w:tcMar>
              <w:top w:w="15" w:type="dxa"/>
              <w:left w:w="108" w:type="dxa"/>
              <w:bottom w:w="0" w:type="dxa"/>
              <w:right w:w="108" w:type="dxa"/>
            </w:tcMar>
            <w:hideMark/>
          </w:tcPr>
          <w:p w14:paraId="5981A63E" w14:textId="77777777" w:rsidR="00104062" w:rsidRPr="007E62DA" w:rsidRDefault="00104062" w:rsidP="0027681C">
            <w:pPr>
              <w:pStyle w:val="TAC"/>
              <w:rPr>
                <w:lang w:val="en-US" w:eastAsia="zh-CN"/>
              </w:rPr>
            </w:pPr>
            <w:r w:rsidRPr="0038151A">
              <w:rPr>
                <w:lang w:val="en-US" w:eastAsia="zh-CN"/>
              </w:rPr>
              <w:t>≤</w:t>
            </w:r>
            <w:r>
              <w:rPr>
                <w:lang w:val="en-US" w:eastAsia="zh-CN"/>
              </w:rPr>
              <w:t xml:space="preserve"> </w:t>
            </w:r>
            <w:r w:rsidRPr="007E62DA">
              <w:rPr>
                <w:rFonts w:hint="eastAsia"/>
                <w:lang w:val="en-US" w:eastAsia="zh-CN"/>
              </w:rPr>
              <w:t>8.0</w:t>
            </w:r>
          </w:p>
        </w:tc>
      </w:tr>
      <w:tr w:rsidR="00104062" w:rsidRPr="0038151A" w14:paraId="6D4F4EAC" w14:textId="77777777" w:rsidTr="0027681C">
        <w:trPr>
          <w:jc w:val="center"/>
        </w:trPr>
        <w:tc>
          <w:tcPr>
            <w:tcW w:w="1696" w:type="dxa"/>
            <w:tcBorders>
              <w:top w:val="nil"/>
              <w:bottom w:val="nil"/>
            </w:tcBorders>
            <w:shd w:val="clear" w:color="auto" w:fill="auto"/>
          </w:tcPr>
          <w:p w14:paraId="17F8FBDE"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tcPr>
          <w:p w14:paraId="45E338A8" w14:textId="77777777" w:rsidR="00104062" w:rsidRPr="004F1A88" w:rsidRDefault="00104062" w:rsidP="0027681C">
            <w:pPr>
              <w:pStyle w:val="TAC"/>
              <w:rPr>
                <w:lang w:val="en-US" w:eastAsia="zh-CN"/>
              </w:rPr>
            </w:pPr>
            <w:r>
              <w:rPr>
                <w:lang w:eastAsia="zh-CN"/>
              </w:rPr>
              <w:t>&gt;</w:t>
            </w:r>
            <w:r w:rsidRPr="00A1115A">
              <w:rPr>
                <w:lang w:eastAsia="zh-CN"/>
              </w:rPr>
              <w:t xml:space="preserve"> </w:t>
            </w:r>
            <w:r>
              <w:rPr>
                <w:lang w:eastAsia="zh-CN"/>
              </w:rPr>
              <w:t xml:space="preserve">2.7 </w:t>
            </w:r>
            <w:r w:rsidRPr="00A1115A">
              <w:rPr>
                <w:lang w:eastAsia="zh-CN"/>
              </w:rPr>
              <w:t xml:space="preserve">and </w:t>
            </w:r>
            <w:r>
              <w:rPr>
                <w:lang w:eastAsia="zh-CN"/>
              </w:rPr>
              <w:t>&lt; 4.5</w:t>
            </w:r>
          </w:p>
        </w:tc>
        <w:tc>
          <w:tcPr>
            <w:tcW w:w="1627" w:type="dxa"/>
            <w:shd w:val="clear" w:color="auto" w:fill="auto"/>
            <w:tcMar>
              <w:top w:w="15" w:type="dxa"/>
              <w:left w:w="108" w:type="dxa"/>
              <w:bottom w:w="0" w:type="dxa"/>
              <w:right w:w="108" w:type="dxa"/>
            </w:tcMar>
          </w:tcPr>
          <w:p w14:paraId="39016A09" w14:textId="77777777" w:rsidR="00104062" w:rsidRPr="004F1A88" w:rsidRDefault="00104062" w:rsidP="0027681C">
            <w:pPr>
              <w:pStyle w:val="TAC"/>
              <w:rPr>
                <w:lang w:eastAsia="zh-CN"/>
              </w:rPr>
            </w:pPr>
            <w:r w:rsidRPr="004F1A88">
              <w:rPr>
                <w:lang w:eastAsia="zh-CN"/>
              </w:rPr>
              <w:t>≥</w:t>
            </w:r>
            <w:r>
              <w:rPr>
                <w:lang w:eastAsia="zh-CN"/>
              </w:rPr>
              <w:t xml:space="preserve"> 4.5</w:t>
            </w:r>
          </w:p>
        </w:tc>
        <w:tc>
          <w:tcPr>
            <w:tcW w:w="4141" w:type="dxa"/>
            <w:gridSpan w:val="3"/>
            <w:shd w:val="clear" w:color="auto" w:fill="auto"/>
            <w:tcMar>
              <w:top w:w="15" w:type="dxa"/>
              <w:left w:w="108" w:type="dxa"/>
              <w:bottom w:w="0" w:type="dxa"/>
              <w:right w:w="108" w:type="dxa"/>
            </w:tcMar>
          </w:tcPr>
          <w:p w14:paraId="064DAF6B"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Pr>
                <w:rFonts w:hint="eastAsia"/>
                <w:lang w:val="en-US" w:eastAsia="zh-CN"/>
              </w:rPr>
              <w:t>8</w:t>
            </w:r>
            <w:r>
              <w:rPr>
                <w:lang w:val="en-US" w:eastAsia="zh-CN"/>
              </w:rPr>
              <w:t>.0</w:t>
            </w:r>
          </w:p>
        </w:tc>
      </w:tr>
      <w:tr w:rsidR="00104062" w:rsidRPr="0038151A" w14:paraId="4D3FBC72" w14:textId="77777777" w:rsidTr="0027681C">
        <w:trPr>
          <w:jc w:val="center"/>
        </w:trPr>
        <w:tc>
          <w:tcPr>
            <w:tcW w:w="1696" w:type="dxa"/>
            <w:tcBorders>
              <w:top w:val="nil"/>
              <w:bottom w:val="nil"/>
            </w:tcBorders>
            <w:shd w:val="clear" w:color="auto" w:fill="auto"/>
            <w:hideMark/>
          </w:tcPr>
          <w:p w14:paraId="1689FC2C"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69BD5D0"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63665E62" w14:textId="77777777" w:rsidR="00104062" w:rsidRPr="004F1A88" w:rsidRDefault="00104062" w:rsidP="0027681C">
            <w:pPr>
              <w:pStyle w:val="TAC"/>
              <w:rPr>
                <w:lang w:val="en-US" w:eastAsia="zh-CN"/>
              </w:rPr>
            </w:pPr>
            <w:r w:rsidRPr="004F1A88">
              <w:rPr>
                <w:lang w:eastAsia="zh-CN"/>
              </w:rPr>
              <w:t xml:space="preserve">≥ </w:t>
            </w:r>
            <w:r>
              <w:rPr>
                <w:lang w:eastAsia="zh-CN"/>
              </w:rPr>
              <w:t>0.72</w:t>
            </w:r>
            <w:r w:rsidRPr="004F1A88">
              <w:rPr>
                <w:lang w:eastAsia="zh-CN"/>
              </w:rPr>
              <w:t xml:space="preserve"> and ≤</w:t>
            </w:r>
            <w:r>
              <w:rPr>
                <w:lang w:eastAsia="zh-CN"/>
              </w:rPr>
              <w:t>1.26</w:t>
            </w:r>
          </w:p>
        </w:tc>
        <w:tc>
          <w:tcPr>
            <w:tcW w:w="4141" w:type="dxa"/>
            <w:gridSpan w:val="3"/>
            <w:shd w:val="clear" w:color="auto" w:fill="auto"/>
            <w:tcMar>
              <w:top w:w="15" w:type="dxa"/>
              <w:left w:w="108" w:type="dxa"/>
              <w:bottom w:w="0" w:type="dxa"/>
              <w:right w:w="108" w:type="dxa"/>
            </w:tcMar>
            <w:hideMark/>
          </w:tcPr>
          <w:p w14:paraId="693FBCED"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E31615" w14:textId="77777777" w:rsidTr="0027681C">
        <w:trPr>
          <w:jc w:val="center"/>
        </w:trPr>
        <w:tc>
          <w:tcPr>
            <w:tcW w:w="1696" w:type="dxa"/>
            <w:tcBorders>
              <w:top w:val="nil"/>
              <w:bottom w:val="nil"/>
            </w:tcBorders>
            <w:shd w:val="clear" w:color="auto" w:fill="auto"/>
            <w:hideMark/>
          </w:tcPr>
          <w:p w14:paraId="212D2DEB"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5D47554E"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14A06F60" w14:textId="77777777" w:rsidR="00104062" w:rsidRPr="004F1A88" w:rsidRDefault="00104062" w:rsidP="0027681C">
            <w:pPr>
              <w:pStyle w:val="TAC"/>
              <w:rPr>
                <w:lang w:val="en-US" w:eastAsia="zh-CN"/>
              </w:rPr>
            </w:pPr>
            <w:r>
              <w:rPr>
                <w:lang w:eastAsia="zh-CN"/>
              </w:rPr>
              <w:t>≥ 1.44</w:t>
            </w:r>
            <w:r w:rsidRPr="004F1A88">
              <w:rPr>
                <w:lang w:eastAsia="zh-CN"/>
              </w:rPr>
              <w:t xml:space="preserve"> and ≤ </w:t>
            </w:r>
            <w:r>
              <w:rPr>
                <w:lang w:eastAsia="zh-CN"/>
              </w:rPr>
              <w:t>1.98</w:t>
            </w:r>
          </w:p>
        </w:tc>
        <w:tc>
          <w:tcPr>
            <w:tcW w:w="4141" w:type="dxa"/>
            <w:gridSpan w:val="3"/>
            <w:shd w:val="clear" w:color="auto" w:fill="auto"/>
            <w:tcMar>
              <w:top w:w="15" w:type="dxa"/>
              <w:left w:w="108" w:type="dxa"/>
              <w:bottom w:w="0" w:type="dxa"/>
              <w:right w:w="108" w:type="dxa"/>
            </w:tcMar>
            <w:hideMark/>
          </w:tcPr>
          <w:p w14:paraId="69DD67C6" w14:textId="77777777" w:rsidR="00104062" w:rsidRPr="0038151A" w:rsidRDefault="00104062" w:rsidP="0027681C">
            <w:pPr>
              <w:pStyle w:val="TAC"/>
              <w:rPr>
                <w:lang w:val="en-US" w:eastAsia="zh-CN"/>
              </w:rPr>
            </w:pPr>
            <w:r w:rsidRPr="0038151A">
              <w:rPr>
                <w:lang w:eastAsia="zh-CN"/>
              </w:rPr>
              <w:t>≤ 13.5</w:t>
            </w:r>
          </w:p>
        </w:tc>
      </w:tr>
      <w:tr w:rsidR="00104062" w:rsidRPr="0038151A" w14:paraId="4319AECB" w14:textId="77777777" w:rsidTr="0027681C">
        <w:trPr>
          <w:jc w:val="center"/>
        </w:trPr>
        <w:tc>
          <w:tcPr>
            <w:tcW w:w="1696" w:type="dxa"/>
            <w:tcBorders>
              <w:top w:val="nil"/>
              <w:bottom w:val="nil"/>
            </w:tcBorders>
            <w:shd w:val="clear" w:color="auto" w:fill="auto"/>
            <w:hideMark/>
          </w:tcPr>
          <w:p w14:paraId="3BD306D6"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29BA061A" w14:textId="77777777" w:rsidR="00104062" w:rsidRPr="004F1A88" w:rsidRDefault="00104062" w:rsidP="0027681C">
            <w:pPr>
              <w:pStyle w:val="TAC"/>
              <w:rPr>
                <w:lang w:val="en-US" w:eastAsia="zh-CN"/>
              </w:rPr>
            </w:pPr>
            <w:r>
              <w:rPr>
                <w:lang w:eastAsia="zh-CN"/>
              </w:rPr>
              <w:t>≥ 3.6</w:t>
            </w:r>
            <w:r w:rsidRPr="004F1A88">
              <w:rPr>
                <w:lang w:eastAsia="zh-CN"/>
              </w:rPr>
              <w:t xml:space="preserve"> and </w:t>
            </w:r>
            <w:r>
              <w:rPr>
                <w:lang w:eastAsia="zh-CN"/>
              </w:rPr>
              <w:t xml:space="preserve">&lt; 7.2 </w:t>
            </w:r>
          </w:p>
        </w:tc>
        <w:tc>
          <w:tcPr>
            <w:tcW w:w="1627" w:type="dxa"/>
            <w:shd w:val="clear" w:color="auto" w:fill="auto"/>
            <w:tcMar>
              <w:top w:w="15" w:type="dxa"/>
              <w:left w:w="108" w:type="dxa"/>
              <w:bottom w:w="0" w:type="dxa"/>
              <w:right w:w="108" w:type="dxa"/>
            </w:tcMar>
            <w:hideMark/>
          </w:tcPr>
          <w:p w14:paraId="6088DC6C" w14:textId="77777777" w:rsidR="00104062" w:rsidRPr="004F1A88" w:rsidRDefault="00104062" w:rsidP="0027681C">
            <w:pPr>
              <w:pStyle w:val="TAC"/>
              <w:rPr>
                <w:lang w:val="en-US" w:eastAsia="zh-CN"/>
              </w:rPr>
            </w:pPr>
            <w:r w:rsidRPr="004F1A88">
              <w:rPr>
                <w:lang w:eastAsia="zh-CN"/>
              </w:rPr>
              <w:t xml:space="preserve">≥ 0 and ≤ </w:t>
            </w:r>
            <w:r>
              <w:rPr>
                <w:lang w:eastAsia="zh-CN"/>
              </w:rPr>
              <w:t>0.54</w:t>
            </w:r>
          </w:p>
        </w:tc>
        <w:tc>
          <w:tcPr>
            <w:tcW w:w="4141" w:type="dxa"/>
            <w:gridSpan w:val="3"/>
            <w:shd w:val="clear" w:color="auto" w:fill="auto"/>
            <w:tcMar>
              <w:top w:w="15" w:type="dxa"/>
              <w:left w:w="108" w:type="dxa"/>
              <w:bottom w:w="0" w:type="dxa"/>
              <w:right w:w="108" w:type="dxa"/>
            </w:tcMar>
            <w:hideMark/>
          </w:tcPr>
          <w:p w14:paraId="7D7D1849" w14:textId="77777777" w:rsidR="00104062" w:rsidRPr="00F11B66" w:rsidRDefault="00104062" w:rsidP="0027681C">
            <w:pPr>
              <w:pStyle w:val="TAC"/>
              <w:rPr>
                <w:lang w:val="en-US" w:eastAsia="zh-CN"/>
              </w:rPr>
            </w:pPr>
            <w:r w:rsidRPr="0038151A">
              <w:rPr>
                <w:lang w:eastAsia="zh-CN"/>
              </w:rPr>
              <w:t>≤</w:t>
            </w:r>
            <w:r w:rsidRPr="00F11B66">
              <w:rPr>
                <w:lang w:eastAsia="zh-CN"/>
              </w:rPr>
              <w:t xml:space="preserve"> 22</w:t>
            </w:r>
            <w:r>
              <w:rPr>
                <w:lang w:eastAsia="zh-CN"/>
              </w:rPr>
              <w:t>.0</w:t>
            </w:r>
          </w:p>
        </w:tc>
      </w:tr>
      <w:tr w:rsidR="00104062" w:rsidRPr="0038151A" w14:paraId="631E2FB2" w14:textId="77777777" w:rsidTr="0027681C">
        <w:trPr>
          <w:jc w:val="center"/>
        </w:trPr>
        <w:tc>
          <w:tcPr>
            <w:tcW w:w="1696" w:type="dxa"/>
            <w:tcBorders>
              <w:top w:val="nil"/>
              <w:bottom w:val="nil"/>
            </w:tcBorders>
            <w:shd w:val="clear" w:color="auto" w:fill="auto"/>
            <w:hideMark/>
          </w:tcPr>
          <w:p w14:paraId="4B536867"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59D91C45"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B309D3">
              <w:rPr>
                <w:lang w:eastAsia="zh-CN"/>
              </w:rPr>
              <w:t>4.32</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791E6FA2" w14:textId="77777777" w:rsidR="00104062" w:rsidRPr="004F1A88" w:rsidRDefault="00104062" w:rsidP="0027681C">
            <w:pPr>
              <w:pStyle w:val="TAC"/>
              <w:rPr>
                <w:lang w:val="en-US" w:eastAsia="zh-CN"/>
              </w:rPr>
            </w:pPr>
            <w:r w:rsidRPr="004F1A88">
              <w:rPr>
                <w:lang w:eastAsia="zh-CN"/>
              </w:rPr>
              <w:t xml:space="preserve">≥ </w:t>
            </w:r>
            <w:r>
              <w:rPr>
                <w:lang w:eastAsia="zh-CN"/>
              </w:rPr>
              <w:t>2.88</w:t>
            </w:r>
            <w:r w:rsidRPr="004F1A88">
              <w:rPr>
                <w:lang w:eastAsia="zh-CN"/>
              </w:rPr>
              <w:t xml:space="preserve"> and ≤ </w:t>
            </w:r>
            <w:r>
              <w:rPr>
                <w:lang w:eastAsia="zh-CN"/>
              </w:rPr>
              <w:t>3.78</w:t>
            </w:r>
          </w:p>
        </w:tc>
        <w:tc>
          <w:tcPr>
            <w:tcW w:w="4141" w:type="dxa"/>
            <w:gridSpan w:val="3"/>
            <w:shd w:val="clear" w:color="auto" w:fill="auto"/>
            <w:tcMar>
              <w:top w:w="15" w:type="dxa"/>
              <w:left w:w="108" w:type="dxa"/>
              <w:bottom w:w="0" w:type="dxa"/>
              <w:right w:w="108" w:type="dxa"/>
            </w:tcMar>
            <w:hideMark/>
          </w:tcPr>
          <w:p w14:paraId="1FADA1A0" w14:textId="77777777" w:rsidR="00104062" w:rsidRPr="0038151A" w:rsidRDefault="00104062" w:rsidP="0027681C">
            <w:pPr>
              <w:pStyle w:val="TAC"/>
              <w:rPr>
                <w:lang w:val="en-US" w:eastAsia="zh-CN"/>
              </w:rPr>
            </w:pPr>
            <w:r w:rsidRPr="0038151A">
              <w:rPr>
                <w:lang w:eastAsia="zh-CN"/>
              </w:rPr>
              <w:t>≤ 9.5</w:t>
            </w:r>
          </w:p>
        </w:tc>
      </w:tr>
      <w:tr w:rsidR="00104062" w:rsidRPr="0038151A" w14:paraId="11684337" w14:textId="77777777" w:rsidTr="0027681C">
        <w:trPr>
          <w:jc w:val="center"/>
        </w:trPr>
        <w:tc>
          <w:tcPr>
            <w:tcW w:w="1696" w:type="dxa"/>
            <w:tcBorders>
              <w:top w:val="nil"/>
              <w:bottom w:val="nil"/>
            </w:tcBorders>
            <w:shd w:val="clear" w:color="auto" w:fill="auto"/>
            <w:hideMark/>
          </w:tcPr>
          <w:p w14:paraId="18189ED3"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0391D25B"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0C3FAE66" w14:textId="77777777" w:rsidR="00104062" w:rsidRPr="004F1A88" w:rsidRDefault="00104062" w:rsidP="0027681C">
            <w:pPr>
              <w:pStyle w:val="TAC"/>
              <w:rPr>
                <w:lang w:val="en-US" w:eastAsia="zh-CN"/>
              </w:rPr>
            </w:pPr>
            <w:r w:rsidRPr="004F1A88">
              <w:rPr>
                <w:lang w:eastAsia="zh-CN"/>
              </w:rPr>
              <w:t xml:space="preserve">≥ </w:t>
            </w:r>
            <w:r>
              <w:rPr>
                <w:lang w:eastAsia="zh-CN"/>
              </w:rPr>
              <w:t>3.96</w:t>
            </w:r>
            <w:r w:rsidRPr="004F1A88">
              <w:rPr>
                <w:lang w:eastAsia="zh-CN"/>
              </w:rPr>
              <w:t xml:space="preserve"> and ≤ </w:t>
            </w:r>
            <w:r>
              <w:rPr>
                <w:lang w:eastAsia="zh-CN"/>
              </w:rPr>
              <w:t>4.86</w:t>
            </w:r>
          </w:p>
        </w:tc>
        <w:tc>
          <w:tcPr>
            <w:tcW w:w="4141" w:type="dxa"/>
            <w:gridSpan w:val="3"/>
            <w:shd w:val="clear" w:color="auto" w:fill="auto"/>
            <w:tcMar>
              <w:top w:w="15" w:type="dxa"/>
              <w:left w:w="108" w:type="dxa"/>
              <w:bottom w:w="0" w:type="dxa"/>
              <w:right w:w="108" w:type="dxa"/>
            </w:tcMar>
            <w:hideMark/>
          </w:tcPr>
          <w:p w14:paraId="02124185" w14:textId="77777777" w:rsidR="00104062" w:rsidRPr="007E62DA" w:rsidRDefault="00104062" w:rsidP="0027681C">
            <w:pPr>
              <w:pStyle w:val="TAC"/>
              <w:rPr>
                <w:lang w:val="en-US" w:eastAsia="zh-CN"/>
              </w:rPr>
            </w:pPr>
            <w:r w:rsidRPr="0038151A">
              <w:rPr>
                <w:lang w:eastAsia="zh-CN"/>
              </w:rPr>
              <w:t>≤</w:t>
            </w:r>
            <w:r w:rsidRPr="007E62DA">
              <w:rPr>
                <w:lang w:eastAsia="zh-CN"/>
              </w:rPr>
              <w:t xml:space="preserve"> 8.0</w:t>
            </w:r>
          </w:p>
        </w:tc>
      </w:tr>
      <w:tr w:rsidR="00104062" w:rsidRPr="0038151A" w14:paraId="660AC4AA" w14:textId="77777777" w:rsidTr="0027681C">
        <w:trPr>
          <w:jc w:val="center"/>
        </w:trPr>
        <w:tc>
          <w:tcPr>
            <w:tcW w:w="1696" w:type="dxa"/>
            <w:tcBorders>
              <w:top w:val="nil"/>
              <w:bottom w:val="nil"/>
            </w:tcBorders>
            <w:shd w:val="clear" w:color="auto" w:fill="auto"/>
            <w:hideMark/>
          </w:tcPr>
          <w:p w14:paraId="67E75BCA"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31B937D0" w14:textId="77777777" w:rsidR="00104062" w:rsidRPr="004F1A88" w:rsidRDefault="00104062" w:rsidP="0027681C">
            <w:pPr>
              <w:pStyle w:val="TAC"/>
              <w:rPr>
                <w:lang w:val="en-US" w:eastAsia="zh-CN"/>
              </w:rPr>
            </w:pPr>
            <w:r w:rsidRPr="004F1A88">
              <w:rPr>
                <w:lang w:eastAsia="zh-CN"/>
              </w:rPr>
              <w:t xml:space="preserve">≥ </w:t>
            </w:r>
            <w:r>
              <w:rPr>
                <w:lang w:eastAsia="zh-CN"/>
              </w:rPr>
              <w:t>4.32</w:t>
            </w:r>
            <w:r w:rsidRPr="004F1A88">
              <w:rPr>
                <w:lang w:eastAsia="zh-CN"/>
              </w:rPr>
              <w:t xml:space="preserve"> and ≤ </w:t>
            </w:r>
            <w:r>
              <w:rPr>
                <w:lang w:eastAsia="zh-CN"/>
              </w:rPr>
              <w:t>7.2</w:t>
            </w:r>
          </w:p>
        </w:tc>
        <w:tc>
          <w:tcPr>
            <w:tcW w:w="1627" w:type="dxa"/>
            <w:shd w:val="clear" w:color="auto" w:fill="auto"/>
            <w:tcMar>
              <w:top w:w="15" w:type="dxa"/>
              <w:left w:w="108" w:type="dxa"/>
              <w:bottom w:w="0" w:type="dxa"/>
              <w:right w:w="108" w:type="dxa"/>
            </w:tcMar>
            <w:hideMark/>
          </w:tcPr>
          <w:p w14:paraId="299F01D4" w14:textId="77777777" w:rsidR="00104062" w:rsidRPr="004F1A88" w:rsidRDefault="00104062" w:rsidP="0027681C">
            <w:pPr>
              <w:pStyle w:val="TAC"/>
              <w:rPr>
                <w:lang w:val="en-US" w:eastAsia="zh-CN"/>
              </w:rPr>
            </w:pPr>
            <w:r w:rsidRPr="004F1A88">
              <w:rPr>
                <w:lang w:eastAsia="zh-CN"/>
              </w:rPr>
              <w:t xml:space="preserve">≥ </w:t>
            </w:r>
            <w:r>
              <w:rPr>
                <w:lang w:eastAsia="zh-CN"/>
              </w:rPr>
              <w:t>2.16</w:t>
            </w:r>
            <w:r w:rsidRPr="004F1A88">
              <w:rPr>
                <w:lang w:eastAsia="zh-CN"/>
              </w:rPr>
              <w:t xml:space="preserve"> and ≤ </w:t>
            </w:r>
            <w:r>
              <w:rPr>
                <w:lang w:eastAsia="zh-CN"/>
              </w:rPr>
              <w:t>2.7</w:t>
            </w:r>
          </w:p>
        </w:tc>
        <w:tc>
          <w:tcPr>
            <w:tcW w:w="4141" w:type="dxa"/>
            <w:gridSpan w:val="3"/>
            <w:shd w:val="clear" w:color="auto" w:fill="auto"/>
            <w:tcMar>
              <w:top w:w="15" w:type="dxa"/>
              <w:left w:w="108" w:type="dxa"/>
              <w:bottom w:w="0" w:type="dxa"/>
              <w:right w:w="108" w:type="dxa"/>
            </w:tcMar>
            <w:hideMark/>
          </w:tcPr>
          <w:p w14:paraId="5415DEA2" w14:textId="77777777" w:rsidR="00104062" w:rsidRPr="0038151A" w:rsidRDefault="00104062" w:rsidP="0027681C">
            <w:pPr>
              <w:pStyle w:val="TAC"/>
              <w:rPr>
                <w:lang w:val="en-US" w:eastAsia="zh-CN"/>
              </w:rPr>
            </w:pPr>
            <w:r w:rsidRPr="0038151A">
              <w:rPr>
                <w:lang w:eastAsia="zh-CN"/>
              </w:rPr>
              <w:t xml:space="preserve">≤ </w:t>
            </w:r>
            <w:r w:rsidRPr="0038151A">
              <w:rPr>
                <w:lang w:val="en-US" w:eastAsia="zh-CN"/>
              </w:rPr>
              <w:t>12</w:t>
            </w:r>
            <w:r>
              <w:rPr>
                <w:lang w:val="en-US" w:eastAsia="zh-CN"/>
              </w:rPr>
              <w:t>.0</w:t>
            </w:r>
          </w:p>
        </w:tc>
      </w:tr>
      <w:tr w:rsidR="00104062" w:rsidRPr="0038151A" w14:paraId="19C7B458" w14:textId="77777777" w:rsidTr="0027681C">
        <w:trPr>
          <w:jc w:val="center"/>
        </w:trPr>
        <w:tc>
          <w:tcPr>
            <w:tcW w:w="1696" w:type="dxa"/>
            <w:tcBorders>
              <w:top w:val="nil"/>
              <w:bottom w:val="nil"/>
            </w:tcBorders>
            <w:shd w:val="clear" w:color="auto" w:fill="auto"/>
            <w:hideMark/>
          </w:tcPr>
          <w:p w14:paraId="4627A977"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7A9D0FCC" w14:textId="77777777" w:rsidR="00104062" w:rsidRPr="004F1A88" w:rsidRDefault="00104062" w:rsidP="0027681C">
            <w:pPr>
              <w:pStyle w:val="TAC"/>
              <w:rPr>
                <w:lang w:val="en-US" w:eastAsia="zh-CN"/>
              </w:rPr>
            </w:pPr>
            <w:r>
              <w:rPr>
                <w:lang w:val="en-US" w:eastAsia="zh-CN"/>
              </w:rPr>
              <w:t>7.2</w:t>
            </w:r>
            <w:r w:rsidRPr="004F1A88">
              <w:rPr>
                <w:lang w:val="en-US" w:eastAsia="zh-CN"/>
              </w:rPr>
              <w:t xml:space="preserve"> and </w:t>
            </w:r>
            <w:r>
              <w:rPr>
                <w:lang w:val="en-US" w:eastAsia="zh-CN"/>
              </w:rPr>
              <w:t>8.1</w:t>
            </w:r>
          </w:p>
        </w:tc>
        <w:tc>
          <w:tcPr>
            <w:tcW w:w="1627" w:type="dxa"/>
            <w:shd w:val="clear" w:color="auto" w:fill="auto"/>
            <w:tcMar>
              <w:top w:w="15" w:type="dxa"/>
              <w:left w:w="108" w:type="dxa"/>
              <w:bottom w:w="0" w:type="dxa"/>
              <w:right w:w="108" w:type="dxa"/>
            </w:tcMar>
            <w:hideMark/>
          </w:tcPr>
          <w:p w14:paraId="7673EF94"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4F1A88">
              <w:rPr>
                <w:lang w:val="en-US" w:eastAsia="zh-CN"/>
              </w:rPr>
              <w:t>0</w:t>
            </w:r>
            <w:r>
              <w:rPr>
                <w:lang w:val="en-US" w:eastAsia="zh-CN"/>
              </w:rPr>
              <w:t xml:space="preserve"> and </w:t>
            </w:r>
            <w:r w:rsidRPr="004F1A88">
              <w:rPr>
                <w:lang w:eastAsia="zh-CN"/>
              </w:rPr>
              <w:t>≤</w:t>
            </w:r>
            <w:r>
              <w:rPr>
                <w:lang w:eastAsia="zh-CN"/>
              </w:rPr>
              <w:t xml:space="preserve"> </w:t>
            </w:r>
            <w:r>
              <w:rPr>
                <w:lang w:val="en-US" w:eastAsia="zh-CN"/>
              </w:rPr>
              <w:t>0.18</w:t>
            </w:r>
          </w:p>
        </w:tc>
        <w:tc>
          <w:tcPr>
            <w:tcW w:w="4141" w:type="dxa"/>
            <w:gridSpan w:val="3"/>
            <w:shd w:val="clear" w:color="auto" w:fill="auto"/>
            <w:tcMar>
              <w:top w:w="15" w:type="dxa"/>
              <w:left w:w="108" w:type="dxa"/>
              <w:bottom w:w="0" w:type="dxa"/>
              <w:right w:w="108" w:type="dxa"/>
            </w:tcMar>
            <w:hideMark/>
          </w:tcPr>
          <w:p w14:paraId="58BB0550" w14:textId="77777777" w:rsidR="00104062" w:rsidRPr="0038151A" w:rsidRDefault="00104062" w:rsidP="0027681C">
            <w:pPr>
              <w:pStyle w:val="TAC"/>
              <w:rPr>
                <w:lang w:val="en-US" w:eastAsia="zh-CN"/>
              </w:rPr>
            </w:pPr>
            <w:r w:rsidRPr="0038151A">
              <w:rPr>
                <w:lang w:eastAsia="zh-CN"/>
              </w:rPr>
              <w:t>≤ 19</w:t>
            </w:r>
            <w:r>
              <w:rPr>
                <w:lang w:eastAsia="zh-CN"/>
              </w:rPr>
              <w:t>.0</w:t>
            </w:r>
          </w:p>
        </w:tc>
      </w:tr>
      <w:tr w:rsidR="00104062" w:rsidRPr="0038151A" w14:paraId="12D16C55" w14:textId="77777777" w:rsidTr="0027681C">
        <w:trPr>
          <w:jc w:val="center"/>
        </w:trPr>
        <w:tc>
          <w:tcPr>
            <w:tcW w:w="1696" w:type="dxa"/>
            <w:tcBorders>
              <w:top w:val="nil"/>
              <w:bottom w:val="nil"/>
            </w:tcBorders>
            <w:shd w:val="clear" w:color="auto" w:fill="auto"/>
            <w:hideMark/>
          </w:tcPr>
          <w:p w14:paraId="1D5E4520"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448E9618"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D20FCC6" w14:textId="77777777" w:rsidR="00104062" w:rsidRPr="004F1A88" w:rsidRDefault="00104062" w:rsidP="0027681C">
            <w:pPr>
              <w:pStyle w:val="TAC"/>
              <w:rPr>
                <w:lang w:val="en-US" w:eastAsia="zh-CN"/>
              </w:rPr>
            </w:pPr>
            <w:r w:rsidRPr="004F1A88">
              <w:rPr>
                <w:lang w:eastAsia="zh-CN"/>
              </w:rPr>
              <w:t xml:space="preserve">≥ </w:t>
            </w:r>
            <w:r>
              <w:rPr>
                <w:lang w:eastAsia="zh-CN"/>
              </w:rPr>
              <w:t>0.36</w:t>
            </w:r>
            <w:r w:rsidRPr="004F1A88">
              <w:rPr>
                <w:lang w:eastAsia="zh-CN"/>
              </w:rPr>
              <w:t xml:space="preserve"> and ≤</w:t>
            </w:r>
            <w:r>
              <w:rPr>
                <w:lang w:eastAsia="zh-CN"/>
              </w:rPr>
              <w:t xml:space="preserve"> 0.9</w:t>
            </w:r>
          </w:p>
        </w:tc>
        <w:tc>
          <w:tcPr>
            <w:tcW w:w="4141" w:type="dxa"/>
            <w:gridSpan w:val="3"/>
            <w:shd w:val="clear" w:color="auto" w:fill="auto"/>
            <w:tcMar>
              <w:top w:w="15" w:type="dxa"/>
              <w:left w:w="108" w:type="dxa"/>
              <w:bottom w:w="0" w:type="dxa"/>
              <w:right w:w="108" w:type="dxa"/>
            </w:tcMar>
            <w:hideMark/>
          </w:tcPr>
          <w:p w14:paraId="658DFA8A"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315B249A" w14:textId="77777777" w:rsidTr="0027681C">
        <w:trPr>
          <w:jc w:val="center"/>
        </w:trPr>
        <w:tc>
          <w:tcPr>
            <w:tcW w:w="1696" w:type="dxa"/>
            <w:tcBorders>
              <w:top w:val="nil"/>
              <w:bottom w:val="nil"/>
            </w:tcBorders>
            <w:shd w:val="clear" w:color="auto" w:fill="auto"/>
            <w:hideMark/>
          </w:tcPr>
          <w:p w14:paraId="0735B773"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32CB5D97"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3ED24724" w14:textId="77777777" w:rsidR="00104062" w:rsidRPr="004F1A88" w:rsidRDefault="00104062" w:rsidP="0027681C">
            <w:pPr>
              <w:pStyle w:val="TAC"/>
              <w:rPr>
                <w:lang w:val="en-US" w:eastAsia="zh-CN"/>
              </w:rPr>
            </w:pPr>
            <w:r w:rsidRPr="004F1A88">
              <w:rPr>
                <w:lang w:eastAsia="zh-CN"/>
              </w:rPr>
              <w:t xml:space="preserve">≥ </w:t>
            </w:r>
            <w:r>
              <w:rPr>
                <w:lang w:eastAsia="zh-CN"/>
              </w:rPr>
              <w:t>1.08</w:t>
            </w:r>
            <w:r w:rsidRPr="004F1A88">
              <w:rPr>
                <w:lang w:eastAsia="zh-CN"/>
              </w:rPr>
              <w:t xml:space="preserve"> and ≤ </w:t>
            </w:r>
            <w:r>
              <w:rPr>
                <w:lang w:eastAsia="zh-CN"/>
              </w:rPr>
              <w:t>1.98</w:t>
            </w:r>
          </w:p>
        </w:tc>
        <w:tc>
          <w:tcPr>
            <w:tcW w:w="4141" w:type="dxa"/>
            <w:gridSpan w:val="3"/>
            <w:shd w:val="clear" w:color="auto" w:fill="auto"/>
            <w:tcMar>
              <w:top w:w="15" w:type="dxa"/>
              <w:left w:w="108" w:type="dxa"/>
              <w:bottom w:w="0" w:type="dxa"/>
              <w:right w:w="108" w:type="dxa"/>
            </w:tcMar>
            <w:hideMark/>
          </w:tcPr>
          <w:p w14:paraId="24000F64" w14:textId="77777777" w:rsidR="00104062" w:rsidRPr="0038151A" w:rsidRDefault="00104062" w:rsidP="0027681C">
            <w:pPr>
              <w:pStyle w:val="TAC"/>
              <w:rPr>
                <w:lang w:val="en-US" w:eastAsia="zh-CN"/>
              </w:rPr>
            </w:pPr>
            <w:r w:rsidRPr="0038151A">
              <w:rPr>
                <w:lang w:eastAsia="zh-CN"/>
              </w:rPr>
              <w:t>≤ 13.5</w:t>
            </w:r>
          </w:p>
        </w:tc>
      </w:tr>
      <w:tr w:rsidR="00104062" w:rsidRPr="0038151A" w14:paraId="3BE4BB79" w14:textId="77777777" w:rsidTr="0027681C">
        <w:trPr>
          <w:jc w:val="center"/>
        </w:trPr>
        <w:tc>
          <w:tcPr>
            <w:tcW w:w="1696" w:type="dxa"/>
            <w:tcBorders>
              <w:top w:val="nil"/>
            </w:tcBorders>
            <w:shd w:val="clear" w:color="auto" w:fill="auto"/>
            <w:hideMark/>
          </w:tcPr>
          <w:p w14:paraId="10980768" w14:textId="77777777" w:rsidR="00104062" w:rsidRPr="004F1A88" w:rsidRDefault="00104062" w:rsidP="0027681C">
            <w:pPr>
              <w:pStyle w:val="TAC"/>
              <w:rPr>
                <w:lang w:val="en-US" w:eastAsia="zh-CN"/>
              </w:rPr>
            </w:pPr>
          </w:p>
        </w:tc>
        <w:tc>
          <w:tcPr>
            <w:tcW w:w="1531" w:type="dxa"/>
            <w:shd w:val="clear" w:color="auto" w:fill="auto"/>
            <w:tcMar>
              <w:top w:w="15" w:type="dxa"/>
              <w:left w:w="108" w:type="dxa"/>
              <w:bottom w:w="0" w:type="dxa"/>
              <w:right w:w="108" w:type="dxa"/>
            </w:tcMar>
            <w:hideMark/>
          </w:tcPr>
          <w:p w14:paraId="3360E3FE" w14:textId="77777777" w:rsidR="00104062" w:rsidRPr="004F1A88" w:rsidRDefault="00104062" w:rsidP="0027681C">
            <w:pPr>
              <w:pStyle w:val="TAC"/>
              <w:rPr>
                <w:lang w:val="en-US" w:eastAsia="zh-CN"/>
              </w:rPr>
            </w:pPr>
            <w:r>
              <w:rPr>
                <w:lang w:eastAsia="zh-CN"/>
              </w:rPr>
              <w:t>&gt; 8.1</w:t>
            </w:r>
          </w:p>
        </w:tc>
        <w:tc>
          <w:tcPr>
            <w:tcW w:w="1627" w:type="dxa"/>
            <w:shd w:val="clear" w:color="auto" w:fill="auto"/>
            <w:tcMar>
              <w:top w:w="15" w:type="dxa"/>
              <w:left w:w="108" w:type="dxa"/>
              <w:bottom w:w="0" w:type="dxa"/>
              <w:right w:w="108" w:type="dxa"/>
            </w:tcMar>
            <w:hideMark/>
          </w:tcPr>
          <w:p w14:paraId="27175E7E" w14:textId="77777777" w:rsidR="00104062" w:rsidRPr="004F1A88" w:rsidRDefault="00104062" w:rsidP="0027681C">
            <w:pPr>
              <w:pStyle w:val="TAC"/>
              <w:rPr>
                <w:lang w:val="en-US" w:eastAsia="zh-CN"/>
              </w:rPr>
            </w:pPr>
            <w:r w:rsidRPr="004F1A88">
              <w:rPr>
                <w:lang w:eastAsia="zh-CN"/>
              </w:rPr>
              <w:t xml:space="preserve">≥ </w:t>
            </w:r>
            <w:r w:rsidRPr="004F1A88">
              <w:rPr>
                <w:lang w:val="en-US" w:eastAsia="zh-CN"/>
              </w:rPr>
              <w:t>0</w:t>
            </w:r>
          </w:p>
        </w:tc>
        <w:tc>
          <w:tcPr>
            <w:tcW w:w="4141" w:type="dxa"/>
            <w:gridSpan w:val="3"/>
            <w:shd w:val="clear" w:color="auto" w:fill="auto"/>
            <w:tcMar>
              <w:top w:w="15" w:type="dxa"/>
              <w:left w:w="108" w:type="dxa"/>
              <w:bottom w:w="0" w:type="dxa"/>
              <w:right w:w="108" w:type="dxa"/>
            </w:tcMar>
            <w:hideMark/>
          </w:tcPr>
          <w:p w14:paraId="4690CBBC" w14:textId="77777777" w:rsidR="00104062" w:rsidRPr="0038151A" w:rsidRDefault="00104062" w:rsidP="0027681C">
            <w:pPr>
              <w:pStyle w:val="TAC"/>
              <w:rPr>
                <w:lang w:val="en-US" w:eastAsia="zh-CN"/>
              </w:rPr>
            </w:pPr>
            <w:r w:rsidRPr="0038151A">
              <w:rPr>
                <w:lang w:eastAsia="zh-CN"/>
              </w:rPr>
              <w:t>≤ 1</w:t>
            </w:r>
            <w:r>
              <w:rPr>
                <w:lang w:eastAsia="zh-CN"/>
              </w:rPr>
              <w:t>6.0</w:t>
            </w:r>
          </w:p>
        </w:tc>
      </w:tr>
      <w:tr w:rsidR="00104062" w:rsidRPr="004F1A88" w14:paraId="16449859" w14:textId="77777777" w:rsidTr="0027681C">
        <w:trPr>
          <w:jc w:val="center"/>
        </w:trPr>
        <w:tc>
          <w:tcPr>
            <w:tcW w:w="1696" w:type="dxa"/>
            <w:tcBorders>
              <w:top w:val="nil"/>
              <w:bottom w:val="single" w:sz="4" w:space="0" w:color="auto"/>
            </w:tcBorders>
            <w:shd w:val="clear" w:color="auto" w:fill="auto"/>
            <w:hideMark/>
          </w:tcPr>
          <w:p w14:paraId="50F8D212" w14:textId="77777777" w:rsidR="00104062" w:rsidRPr="004F1A88" w:rsidRDefault="00104062" w:rsidP="0027681C">
            <w:pPr>
              <w:pStyle w:val="TAH"/>
              <w:jc w:val="right"/>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531" w:type="dxa"/>
            <w:tcBorders>
              <w:top w:val="single" w:sz="4" w:space="0" w:color="auto"/>
              <w:bottom w:val="single" w:sz="4" w:space="0" w:color="auto"/>
            </w:tcBorders>
            <w:shd w:val="clear" w:color="auto" w:fill="auto"/>
            <w:hideMark/>
          </w:tcPr>
          <w:p w14:paraId="749FD075" w14:textId="77777777" w:rsidR="00104062" w:rsidRDefault="00104062" w:rsidP="0027681C">
            <w:pPr>
              <w:pStyle w:val="TAH"/>
              <w:rPr>
                <w:lang w:val="en-US" w:eastAsia="ko-KR"/>
              </w:rPr>
            </w:pPr>
            <w:r>
              <w:rPr>
                <w:rFonts w:hint="eastAsia"/>
                <w:lang w:val="en-US" w:eastAsia="ko-KR"/>
              </w:rPr>
              <w:t>L</w:t>
            </w:r>
            <w:r w:rsidRPr="004B23E4">
              <w:rPr>
                <w:rFonts w:hint="eastAsia"/>
                <w:vertAlign w:val="subscript"/>
                <w:lang w:val="en-US" w:eastAsia="ko-KR"/>
              </w:rPr>
              <w:t>CRB</w:t>
            </w:r>
            <w:r>
              <w:rPr>
                <w:rFonts w:hint="eastAsia"/>
                <w:lang w:val="en-US" w:eastAsia="ko-KR"/>
              </w:rPr>
              <w:t>*</w:t>
            </w:r>
            <w:r>
              <w:rPr>
                <w:lang w:val="en-US" w:eastAsia="ko-KR"/>
              </w:rPr>
              <w:t xml:space="preserve"> 12*SCS</w:t>
            </w:r>
          </w:p>
          <w:p w14:paraId="320D0321" w14:textId="77777777" w:rsidR="00104062" w:rsidRPr="004F1A88" w:rsidRDefault="00104062" w:rsidP="0027681C">
            <w:pPr>
              <w:pStyle w:val="TAH"/>
              <w:rPr>
                <w:lang w:val="en-US" w:eastAsia="ko-KR"/>
              </w:rPr>
            </w:pPr>
            <w:r>
              <w:rPr>
                <w:lang w:val="en-US" w:eastAsia="ko-KR"/>
              </w:rPr>
              <w:t>[MHz]</w:t>
            </w:r>
          </w:p>
        </w:tc>
        <w:tc>
          <w:tcPr>
            <w:tcW w:w="1627" w:type="dxa"/>
            <w:tcBorders>
              <w:top w:val="single" w:sz="4" w:space="0" w:color="auto"/>
            </w:tcBorders>
            <w:shd w:val="clear" w:color="auto" w:fill="auto"/>
            <w:hideMark/>
          </w:tcPr>
          <w:p w14:paraId="383DCEBF" w14:textId="77777777" w:rsidR="00104062" w:rsidRDefault="00104062" w:rsidP="0027681C">
            <w:pPr>
              <w:pStyle w:val="TAH"/>
              <w:rPr>
                <w:lang w:val="en-US" w:eastAsia="ko-KR"/>
              </w:rPr>
            </w:pPr>
            <w:r>
              <w:rPr>
                <w:rFonts w:hint="eastAsia"/>
                <w:lang w:val="en-US" w:eastAsia="ko-KR"/>
              </w:rPr>
              <w:t>RB</w:t>
            </w:r>
            <w:r>
              <w:rPr>
                <w:vertAlign w:val="subscript"/>
                <w:lang w:val="en-US" w:eastAsia="ko-KR"/>
              </w:rPr>
              <w:t>end</w:t>
            </w:r>
            <w:r>
              <w:rPr>
                <w:rFonts w:hint="eastAsia"/>
                <w:lang w:val="en-US" w:eastAsia="ko-KR"/>
              </w:rPr>
              <w:t>*</w:t>
            </w:r>
            <w:r>
              <w:rPr>
                <w:lang w:val="en-US" w:eastAsia="ko-KR"/>
              </w:rPr>
              <w:t>12*SCS</w:t>
            </w:r>
          </w:p>
          <w:p w14:paraId="36315359" w14:textId="77777777" w:rsidR="00104062" w:rsidRPr="004F1A88" w:rsidRDefault="00104062" w:rsidP="0027681C">
            <w:pPr>
              <w:pStyle w:val="TAH"/>
              <w:rPr>
                <w:lang w:val="en-US" w:eastAsia="zh-CN"/>
              </w:rPr>
            </w:pPr>
            <w:r>
              <w:rPr>
                <w:lang w:val="en-US" w:eastAsia="ko-KR"/>
              </w:rPr>
              <w:t>[MHz]</w:t>
            </w:r>
          </w:p>
        </w:tc>
        <w:tc>
          <w:tcPr>
            <w:tcW w:w="1531" w:type="dxa"/>
            <w:shd w:val="clear" w:color="auto" w:fill="auto"/>
            <w:tcMar>
              <w:top w:w="15" w:type="dxa"/>
              <w:left w:w="108" w:type="dxa"/>
              <w:bottom w:w="0" w:type="dxa"/>
              <w:right w:w="108" w:type="dxa"/>
            </w:tcMar>
            <w:hideMark/>
          </w:tcPr>
          <w:p w14:paraId="1D574EA2" w14:textId="77777777" w:rsidR="00104062" w:rsidRPr="004F1A88" w:rsidRDefault="00104062" w:rsidP="0027681C">
            <w:pPr>
              <w:pStyle w:val="TAH"/>
              <w:rPr>
                <w:lang w:val="en-US" w:eastAsia="zh-CN"/>
              </w:rPr>
            </w:pPr>
            <w:r w:rsidRPr="004F1A88">
              <w:rPr>
                <w:lang w:eastAsia="zh-CN"/>
              </w:rPr>
              <w:t>QPSK/16QAM</w:t>
            </w:r>
          </w:p>
        </w:tc>
        <w:tc>
          <w:tcPr>
            <w:tcW w:w="1229" w:type="dxa"/>
            <w:shd w:val="clear" w:color="auto" w:fill="auto"/>
            <w:tcMar>
              <w:top w:w="15" w:type="dxa"/>
              <w:left w:w="108" w:type="dxa"/>
              <w:bottom w:w="0" w:type="dxa"/>
              <w:right w:w="108" w:type="dxa"/>
            </w:tcMar>
            <w:hideMark/>
          </w:tcPr>
          <w:p w14:paraId="39705366" w14:textId="77777777" w:rsidR="00104062" w:rsidRPr="004F1A88" w:rsidRDefault="00104062" w:rsidP="0027681C">
            <w:pPr>
              <w:pStyle w:val="TAH"/>
              <w:rPr>
                <w:lang w:val="en-US" w:eastAsia="zh-CN"/>
              </w:rPr>
            </w:pPr>
            <w:r w:rsidRPr="004F1A88">
              <w:rPr>
                <w:lang w:eastAsia="zh-CN"/>
              </w:rPr>
              <w:t>64QAM</w:t>
            </w:r>
          </w:p>
        </w:tc>
        <w:tc>
          <w:tcPr>
            <w:tcW w:w="1381" w:type="dxa"/>
            <w:shd w:val="clear" w:color="auto" w:fill="auto"/>
            <w:tcMar>
              <w:top w:w="15" w:type="dxa"/>
              <w:left w:w="108" w:type="dxa"/>
              <w:bottom w:w="0" w:type="dxa"/>
              <w:right w:w="108" w:type="dxa"/>
            </w:tcMar>
            <w:hideMark/>
          </w:tcPr>
          <w:p w14:paraId="253C52E3" w14:textId="77777777" w:rsidR="00104062" w:rsidRPr="004F1A88" w:rsidRDefault="00104062" w:rsidP="0027681C">
            <w:pPr>
              <w:pStyle w:val="TAH"/>
              <w:rPr>
                <w:lang w:val="en-US" w:eastAsia="zh-CN"/>
              </w:rPr>
            </w:pPr>
            <w:r w:rsidRPr="004F1A88">
              <w:rPr>
                <w:lang w:eastAsia="zh-CN"/>
              </w:rPr>
              <w:t>256QAM</w:t>
            </w:r>
          </w:p>
        </w:tc>
      </w:tr>
      <w:tr w:rsidR="00104062" w:rsidRPr="00F11B66" w14:paraId="5C736224"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6095458D" w14:textId="77777777" w:rsidR="00104062" w:rsidRPr="00F11B66" w:rsidRDefault="00104062" w:rsidP="0027681C">
            <w:pPr>
              <w:pStyle w:val="TAC"/>
              <w:rPr>
                <w:lang w:val="en-US" w:eastAsia="zh-CN"/>
              </w:rPr>
            </w:pPr>
            <w:r w:rsidRPr="00F11B66">
              <w:rPr>
                <w:lang w:eastAsia="zh-CN"/>
              </w:rPr>
              <w:t>5</w:t>
            </w:r>
            <w:r>
              <w:rPr>
                <w:lang w:eastAsia="zh-CN"/>
              </w:rPr>
              <w:t>920</w:t>
            </w:r>
          </w:p>
        </w:tc>
        <w:tc>
          <w:tcPr>
            <w:tcW w:w="1531" w:type="dxa"/>
            <w:tcBorders>
              <w:bottom w:val="nil"/>
            </w:tcBorders>
            <w:shd w:val="clear" w:color="auto" w:fill="auto"/>
            <w:tcMar>
              <w:top w:w="15" w:type="dxa"/>
              <w:left w:w="108" w:type="dxa"/>
              <w:bottom w:w="0" w:type="dxa"/>
              <w:right w:w="108" w:type="dxa"/>
            </w:tcMar>
            <w:hideMark/>
          </w:tcPr>
          <w:p w14:paraId="599A2D67" w14:textId="77777777" w:rsidR="00104062" w:rsidRPr="00F11B66" w:rsidRDefault="00104062" w:rsidP="0027681C">
            <w:pPr>
              <w:pStyle w:val="TAC"/>
              <w:rPr>
                <w:lang w:val="en-US" w:eastAsia="zh-CN"/>
              </w:rPr>
            </w:pPr>
            <w:r w:rsidRPr="004F1A88">
              <w:rPr>
                <w:lang w:eastAsia="zh-CN"/>
              </w:rPr>
              <w:t>≥</w:t>
            </w:r>
            <w:r w:rsidRPr="00AE7777">
              <w:rPr>
                <w:lang w:eastAsia="zh-CN"/>
              </w:rPr>
              <w:t xml:space="preserve"> 1</w:t>
            </w:r>
            <w:r>
              <w:rPr>
                <w:lang w:eastAsia="zh-CN"/>
              </w:rPr>
              <w:t>.8</w:t>
            </w:r>
            <w:r w:rsidRPr="00AE7777">
              <w:rPr>
                <w:lang w:eastAsia="zh-CN"/>
              </w:rPr>
              <w:t xml:space="preserve"> and </w:t>
            </w:r>
            <w:r w:rsidRPr="0038151A">
              <w:rPr>
                <w:lang w:val="en-US" w:eastAsia="zh-CN"/>
              </w:rPr>
              <w:t>≤</w:t>
            </w:r>
            <w:r>
              <w:rPr>
                <w:lang w:eastAsia="zh-CN"/>
              </w:rPr>
              <w:t xml:space="preserve"> 2.7</w:t>
            </w:r>
          </w:p>
        </w:tc>
        <w:tc>
          <w:tcPr>
            <w:tcW w:w="1627" w:type="dxa"/>
            <w:shd w:val="clear" w:color="auto" w:fill="auto"/>
            <w:tcMar>
              <w:top w:w="15" w:type="dxa"/>
              <w:left w:w="108" w:type="dxa"/>
              <w:bottom w:w="0" w:type="dxa"/>
              <w:right w:w="108" w:type="dxa"/>
            </w:tcMar>
            <w:hideMark/>
          </w:tcPr>
          <w:p w14:paraId="0ACCB9F0" w14:textId="77777777" w:rsidR="00104062" w:rsidRPr="00F11B66" w:rsidRDefault="00104062" w:rsidP="0027681C">
            <w:pPr>
              <w:pStyle w:val="TAC"/>
              <w:rPr>
                <w:lang w:val="en-US" w:eastAsia="zh-CN"/>
              </w:rPr>
            </w:pPr>
            <w:r>
              <w:rPr>
                <w:lang w:eastAsia="zh-CN"/>
              </w:rPr>
              <w:t>9.36</w:t>
            </w:r>
          </w:p>
        </w:tc>
        <w:tc>
          <w:tcPr>
            <w:tcW w:w="4141" w:type="dxa"/>
            <w:gridSpan w:val="3"/>
            <w:shd w:val="clear" w:color="auto" w:fill="auto"/>
            <w:tcMar>
              <w:top w:w="15" w:type="dxa"/>
              <w:left w:w="108" w:type="dxa"/>
              <w:bottom w:w="0" w:type="dxa"/>
              <w:right w:w="108" w:type="dxa"/>
            </w:tcMar>
            <w:hideMark/>
          </w:tcPr>
          <w:p w14:paraId="6B05E6C7"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w:t>
            </w:r>
            <w:r w:rsidRPr="00F11B66">
              <w:rPr>
                <w:lang w:eastAsia="zh-CN"/>
              </w:rPr>
              <w:t>24</w:t>
            </w:r>
            <w:r>
              <w:rPr>
                <w:lang w:eastAsia="zh-CN"/>
              </w:rPr>
              <w:t>.0</w:t>
            </w:r>
          </w:p>
        </w:tc>
      </w:tr>
      <w:tr w:rsidR="00104062" w:rsidRPr="0038151A" w14:paraId="43C6260A" w14:textId="77777777" w:rsidTr="0027681C">
        <w:trPr>
          <w:jc w:val="center"/>
        </w:trPr>
        <w:tc>
          <w:tcPr>
            <w:tcW w:w="1696" w:type="dxa"/>
            <w:tcBorders>
              <w:top w:val="nil"/>
              <w:bottom w:val="nil"/>
            </w:tcBorders>
            <w:shd w:val="clear" w:color="auto" w:fill="auto"/>
            <w:hideMark/>
          </w:tcPr>
          <w:p w14:paraId="5188F70A"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0E7A0D0F"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B53A46E" w14:textId="77777777" w:rsidR="00104062" w:rsidRPr="004F1A88" w:rsidRDefault="00104062" w:rsidP="0027681C">
            <w:pPr>
              <w:pStyle w:val="TAC"/>
              <w:rPr>
                <w:lang w:val="en-US" w:eastAsia="zh-CN"/>
              </w:rPr>
            </w:pPr>
            <w:r w:rsidRPr="004F1A88">
              <w:rPr>
                <w:lang w:eastAsia="zh-CN"/>
              </w:rPr>
              <w:t xml:space="preserve">≥ </w:t>
            </w:r>
            <w:r>
              <w:rPr>
                <w:lang w:eastAsia="zh-CN"/>
              </w:rPr>
              <w:t>8.82</w:t>
            </w:r>
            <w:r w:rsidRPr="004F1A88">
              <w:rPr>
                <w:lang w:eastAsia="zh-CN"/>
              </w:rPr>
              <w:t xml:space="preserve"> and ≤ </w:t>
            </w:r>
            <w:r>
              <w:rPr>
                <w:lang w:eastAsia="zh-CN"/>
              </w:rPr>
              <w:t>9.18</w:t>
            </w:r>
          </w:p>
        </w:tc>
        <w:tc>
          <w:tcPr>
            <w:tcW w:w="4141" w:type="dxa"/>
            <w:gridSpan w:val="3"/>
            <w:shd w:val="clear" w:color="auto" w:fill="auto"/>
            <w:tcMar>
              <w:top w:w="15" w:type="dxa"/>
              <w:left w:w="108" w:type="dxa"/>
              <w:bottom w:w="0" w:type="dxa"/>
              <w:right w:w="108" w:type="dxa"/>
            </w:tcMar>
            <w:hideMark/>
          </w:tcPr>
          <w:p w14:paraId="52D801B4" w14:textId="77777777" w:rsidR="00104062" w:rsidRPr="0038151A" w:rsidRDefault="00104062" w:rsidP="0027681C">
            <w:pPr>
              <w:pStyle w:val="TAC"/>
              <w:rPr>
                <w:lang w:val="en-US" w:eastAsia="zh-CN"/>
              </w:rPr>
            </w:pPr>
            <w:r w:rsidRPr="0038151A">
              <w:rPr>
                <w:lang w:val="en-US" w:eastAsia="zh-CN"/>
              </w:rPr>
              <w:t>≤19</w:t>
            </w:r>
            <w:r>
              <w:rPr>
                <w:lang w:val="en-US" w:eastAsia="zh-CN"/>
              </w:rPr>
              <w:t>.0</w:t>
            </w:r>
          </w:p>
        </w:tc>
      </w:tr>
      <w:tr w:rsidR="00104062" w:rsidRPr="00F11B66" w14:paraId="74086459" w14:textId="77777777" w:rsidTr="0027681C">
        <w:trPr>
          <w:jc w:val="center"/>
        </w:trPr>
        <w:tc>
          <w:tcPr>
            <w:tcW w:w="1696" w:type="dxa"/>
            <w:tcBorders>
              <w:top w:val="nil"/>
              <w:bottom w:val="nil"/>
            </w:tcBorders>
            <w:shd w:val="clear" w:color="auto" w:fill="auto"/>
            <w:hideMark/>
          </w:tcPr>
          <w:p w14:paraId="23AE2AB2" w14:textId="77777777" w:rsidR="00104062" w:rsidRPr="004F1A88" w:rsidRDefault="00104062" w:rsidP="0027681C">
            <w:pPr>
              <w:pStyle w:val="TAC"/>
              <w:rPr>
                <w:lang w:val="en-US" w:eastAsia="zh-CN"/>
              </w:rPr>
            </w:pPr>
          </w:p>
        </w:tc>
        <w:tc>
          <w:tcPr>
            <w:tcW w:w="1531" w:type="dxa"/>
            <w:tcBorders>
              <w:top w:val="nil"/>
              <w:bottom w:val="nil"/>
            </w:tcBorders>
            <w:shd w:val="clear" w:color="auto" w:fill="auto"/>
            <w:tcMar>
              <w:top w:w="15" w:type="dxa"/>
              <w:left w:w="108" w:type="dxa"/>
              <w:bottom w:w="0" w:type="dxa"/>
              <w:right w:w="108" w:type="dxa"/>
            </w:tcMar>
          </w:tcPr>
          <w:p w14:paraId="6BA8B911" w14:textId="77777777" w:rsidR="00104062" w:rsidRPr="00F11B66"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42D0A92D" w14:textId="77777777" w:rsidR="00104062" w:rsidRPr="00F11B66" w:rsidRDefault="00104062" w:rsidP="0027681C">
            <w:pPr>
              <w:pStyle w:val="TAC"/>
              <w:rPr>
                <w:lang w:val="en-US" w:eastAsia="zh-CN"/>
              </w:rPr>
            </w:pPr>
            <w:r w:rsidRPr="004F1A88">
              <w:rPr>
                <w:lang w:eastAsia="zh-CN"/>
              </w:rPr>
              <w:t>≤</w:t>
            </w:r>
            <w:r w:rsidRPr="00F11B66">
              <w:rPr>
                <w:lang w:eastAsia="zh-CN"/>
              </w:rPr>
              <w:t xml:space="preserve"> </w:t>
            </w:r>
            <w:r>
              <w:rPr>
                <w:lang w:eastAsia="zh-CN"/>
              </w:rPr>
              <w:t>4.68</w:t>
            </w:r>
            <w:r w:rsidRPr="00F11B66">
              <w:rPr>
                <w:lang w:eastAsia="zh-CN"/>
              </w:rPr>
              <w:t xml:space="preserve"> </w:t>
            </w:r>
          </w:p>
        </w:tc>
        <w:tc>
          <w:tcPr>
            <w:tcW w:w="4141" w:type="dxa"/>
            <w:gridSpan w:val="3"/>
            <w:shd w:val="clear" w:color="auto" w:fill="auto"/>
            <w:tcMar>
              <w:top w:w="15" w:type="dxa"/>
              <w:left w:w="108" w:type="dxa"/>
              <w:bottom w:w="0" w:type="dxa"/>
              <w:right w:w="108" w:type="dxa"/>
            </w:tcMar>
            <w:hideMark/>
          </w:tcPr>
          <w:p w14:paraId="59F701AE"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6.0</w:t>
            </w:r>
          </w:p>
        </w:tc>
      </w:tr>
      <w:tr w:rsidR="00104062" w:rsidRPr="0038151A" w14:paraId="4A79E79E" w14:textId="77777777" w:rsidTr="0027681C">
        <w:trPr>
          <w:jc w:val="center"/>
        </w:trPr>
        <w:tc>
          <w:tcPr>
            <w:tcW w:w="1696" w:type="dxa"/>
            <w:tcBorders>
              <w:top w:val="nil"/>
              <w:bottom w:val="nil"/>
            </w:tcBorders>
            <w:shd w:val="clear" w:color="auto" w:fill="auto"/>
            <w:hideMark/>
          </w:tcPr>
          <w:p w14:paraId="00FE9901"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24079C7"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 </w:t>
            </w:r>
            <w:r>
              <w:rPr>
                <w:lang w:eastAsia="zh-CN"/>
              </w:rPr>
              <w:t>3.6</w:t>
            </w:r>
          </w:p>
        </w:tc>
        <w:tc>
          <w:tcPr>
            <w:tcW w:w="1627" w:type="dxa"/>
            <w:shd w:val="clear" w:color="auto" w:fill="auto"/>
            <w:tcMar>
              <w:top w:w="15" w:type="dxa"/>
              <w:left w:w="108" w:type="dxa"/>
              <w:bottom w:w="0" w:type="dxa"/>
              <w:right w:w="108" w:type="dxa"/>
            </w:tcMar>
            <w:hideMark/>
          </w:tcPr>
          <w:p w14:paraId="3E8CACE6" w14:textId="77777777" w:rsidR="00104062" w:rsidRPr="004F1A88" w:rsidRDefault="00104062" w:rsidP="0027681C">
            <w:pPr>
              <w:pStyle w:val="TAC"/>
              <w:rPr>
                <w:lang w:val="en-US" w:eastAsia="zh-CN"/>
              </w:rPr>
            </w:pPr>
            <w:r w:rsidRPr="004F1A88">
              <w:rPr>
                <w:lang w:eastAsia="zh-CN"/>
              </w:rPr>
              <w:t xml:space="preserve">≥ </w:t>
            </w:r>
            <w:r>
              <w:rPr>
                <w:lang w:eastAsia="zh-CN"/>
              </w:rPr>
              <w:t>6.84</w:t>
            </w:r>
            <w:r w:rsidRPr="004F1A88">
              <w:rPr>
                <w:lang w:eastAsia="zh-CN"/>
              </w:rPr>
              <w:t xml:space="preserve"> and ≤ </w:t>
            </w:r>
            <w:r>
              <w:rPr>
                <w:lang w:eastAsia="zh-CN"/>
              </w:rPr>
              <w:t>7.2</w:t>
            </w:r>
          </w:p>
        </w:tc>
        <w:tc>
          <w:tcPr>
            <w:tcW w:w="4141" w:type="dxa"/>
            <w:gridSpan w:val="3"/>
            <w:shd w:val="clear" w:color="auto" w:fill="auto"/>
            <w:tcMar>
              <w:top w:w="15" w:type="dxa"/>
              <w:left w:w="108" w:type="dxa"/>
              <w:bottom w:w="0" w:type="dxa"/>
              <w:right w:w="108" w:type="dxa"/>
            </w:tcMar>
            <w:hideMark/>
          </w:tcPr>
          <w:p w14:paraId="35D1BE2F" w14:textId="77777777" w:rsidR="00104062" w:rsidRPr="0038151A" w:rsidRDefault="00104062" w:rsidP="0027681C">
            <w:pPr>
              <w:pStyle w:val="TAC"/>
              <w:rPr>
                <w:lang w:val="en-US" w:eastAsia="zh-CN"/>
              </w:rPr>
            </w:pPr>
            <w:r w:rsidRPr="0038151A">
              <w:rPr>
                <w:lang w:val="en-US" w:eastAsia="zh-CN"/>
              </w:rPr>
              <w:t>≤11</w:t>
            </w:r>
            <w:r>
              <w:rPr>
                <w:lang w:val="en-US" w:eastAsia="zh-CN"/>
              </w:rPr>
              <w:t>.0</w:t>
            </w:r>
          </w:p>
        </w:tc>
      </w:tr>
      <w:tr w:rsidR="00104062" w:rsidRPr="0038151A" w14:paraId="7C36C7C0" w14:textId="77777777" w:rsidTr="0027681C">
        <w:trPr>
          <w:jc w:val="center"/>
        </w:trPr>
        <w:tc>
          <w:tcPr>
            <w:tcW w:w="1696" w:type="dxa"/>
            <w:tcBorders>
              <w:top w:val="nil"/>
              <w:bottom w:val="nil"/>
            </w:tcBorders>
            <w:shd w:val="clear" w:color="auto" w:fill="auto"/>
            <w:hideMark/>
          </w:tcPr>
          <w:p w14:paraId="41B76A5F"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34788D6A"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0FD5D941" w14:textId="77777777" w:rsidR="00104062" w:rsidRPr="004F1A88" w:rsidRDefault="00104062" w:rsidP="0027681C">
            <w:pPr>
              <w:pStyle w:val="TAC"/>
              <w:rPr>
                <w:lang w:val="en-US" w:eastAsia="zh-CN"/>
              </w:rPr>
            </w:pPr>
            <w:r w:rsidRPr="004F1A88">
              <w:rPr>
                <w:lang w:eastAsia="zh-CN"/>
              </w:rPr>
              <w:t xml:space="preserve">≥ </w:t>
            </w:r>
            <w:r>
              <w:rPr>
                <w:lang w:eastAsia="zh-CN"/>
              </w:rPr>
              <w:t>5.94</w:t>
            </w:r>
            <w:r w:rsidRPr="004F1A88">
              <w:rPr>
                <w:lang w:eastAsia="zh-CN"/>
              </w:rPr>
              <w:t xml:space="preserve"> and ≤ </w:t>
            </w:r>
            <w:r>
              <w:rPr>
                <w:lang w:eastAsia="zh-CN"/>
              </w:rPr>
              <w:t>6.66</w:t>
            </w:r>
          </w:p>
        </w:tc>
        <w:tc>
          <w:tcPr>
            <w:tcW w:w="4141" w:type="dxa"/>
            <w:gridSpan w:val="3"/>
            <w:shd w:val="clear" w:color="auto" w:fill="auto"/>
            <w:tcMar>
              <w:top w:w="15" w:type="dxa"/>
              <w:left w:w="108" w:type="dxa"/>
              <w:bottom w:w="0" w:type="dxa"/>
              <w:right w:w="108" w:type="dxa"/>
            </w:tcMar>
            <w:hideMark/>
          </w:tcPr>
          <w:p w14:paraId="19FC3981"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sidRPr="0038151A">
              <w:rPr>
                <w:lang w:val="en-US" w:eastAsia="zh-CN"/>
              </w:rPr>
              <w:t>9.5</w:t>
            </w:r>
          </w:p>
        </w:tc>
      </w:tr>
      <w:tr w:rsidR="00104062" w:rsidRPr="007E62DA" w14:paraId="2A09C6D2" w14:textId="77777777" w:rsidTr="0027681C">
        <w:trPr>
          <w:jc w:val="center"/>
        </w:trPr>
        <w:tc>
          <w:tcPr>
            <w:tcW w:w="1696" w:type="dxa"/>
            <w:tcBorders>
              <w:top w:val="nil"/>
              <w:bottom w:val="nil"/>
            </w:tcBorders>
            <w:shd w:val="clear" w:color="auto" w:fill="auto"/>
            <w:hideMark/>
          </w:tcPr>
          <w:p w14:paraId="5C9A124D"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hideMark/>
          </w:tcPr>
          <w:p w14:paraId="1DBCF010"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452525A" w14:textId="77777777" w:rsidR="00104062" w:rsidRPr="004F1A88" w:rsidRDefault="00104062" w:rsidP="0027681C">
            <w:pPr>
              <w:pStyle w:val="TAC"/>
              <w:rPr>
                <w:lang w:val="en-US" w:eastAsia="zh-CN"/>
              </w:rPr>
            </w:pPr>
            <w:r w:rsidRPr="004F1A88">
              <w:rPr>
                <w:lang w:eastAsia="zh-CN"/>
              </w:rPr>
              <w:t xml:space="preserve">≥ </w:t>
            </w:r>
            <w:r>
              <w:rPr>
                <w:lang w:eastAsia="zh-CN"/>
              </w:rPr>
              <w:t>4.86</w:t>
            </w:r>
            <w:r w:rsidRPr="004F1A88">
              <w:rPr>
                <w:lang w:eastAsia="zh-CN"/>
              </w:rPr>
              <w:t xml:space="preserve"> and ≤ </w:t>
            </w:r>
            <w:r>
              <w:rPr>
                <w:lang w:eastAsia="zh-CN"/>
              </w:rPr>
              <w:t>5.76</w:t>
            </w:r>
          </w:p>
        </w:tc>
        <w:tc>
          <w:tcPr>
            <w:tcW w:w="4141" w:type="dxa"/>
            <w:gridSpan w:val="3"/>
            <w:shd w:val="clear" w:color="auto" w:fill="auto"/>
            <w:tcMar>
              <w:top w:w="15" w:type="dxa"/>
              <w:left w:w="108" w:type="dxa"/>
              <w:bottom w:w="0" w:type="dxa"/>
              <w:right w:w="108" w:type="dxa"/>
            </w:tcMar>
            <w:hideMark/>
          </w:tcPr>
          <w:p w14:paraId="152E3DE9" w14:textId="77777777" w:rsidR="00104062" w:rsidRPr="007E62DA" w:rsidRDefault="00104062" w:rsidP="0027681C">
            <w:pPr>
              <w:pStyle w:val="TAC"/>
              <w:rPr>
                <w:lang w:val="en-US" w:eastAsia="zh-CN"/>
              </w:rPr>
            </w:pPr>
            <w:r w:rsidRPr="0038151A">
              <w:rPr>
                <w:lang w:val="en-US" w:eastAsia="zh-CN"/>
              </w:rPr>
              <w:t>≤</w:t>
            </w:r>
            <w:r>
              <w:rPr>
                <w:lang w:val="en-US" w:eastAsia="zh-CN"/>
              </w:rPr>
              <w:t xml:space="preserve"> </w:t>
            </w:r>
            <w:r w:rsidRPr="007E62DA">
              <w:rPr>
                <w:rFonts w:hint="eastAsia"/>
                <w:lang w:val="en-US" w:eastAsia="zh-CN"/>
              </w:rPr>
              <w:t>8.0</w:t>
            </w:r>
          </w:p>
        </w:tc>
      </w:tr>
      <w:tr w:rsidR="00104062" w:rsidRPr="0038151A" w14:paraId="0B1D108C" w14:textId="77777777" w:rsidTr="0027681C">
        <w:trPr>
          <w:jc w:val="center"/>
        </w:trPr>
        <w:tc>
          <w:tcPr>
            <w:tcW w:w="1696" w:type="dxa"/>
            <w:tcBorders>
              <w:top w:val="nil"/>
              <w:bottom w:val="nil"/>
            </w:tcBorders>
            <w:shd w:val="clear" w:color="auto" w:fill="auto"/>
          </w:tcPr>
          <w:p w14:paraId="541D4273"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tcPr>
          <w:p w14:paraId="018B1FA8" w14:textId="77777777" w:rsidR="00104062" w:rsidRPr="004F1A88" w:rsidRDefault="00104062" w:rsidP="0027681C">
            <w:pPr>
              <w:pStyle w:val="TAC"/>
              <w:rPr>
                <w:lang w:val="en-US" w:eastAsia="zh-CN"/>
              </w:rPr>
            </w:pPr>
            <w:r>
              <w:rPr>
                <w:lang w:eastAsia="zh-CN"/>
              </w:rPr>
              <w:t>&gt;</w:t>
            </w:r>
            <w:r w:rsidRPr="00A1115A">
              <w:rPr>
                <w:lang w:eastAsia="zh-CN"/>
              </w:rPr>
              <w:t xml:space="preserve"> </w:t>
            </w:r>
            <w:r>
              <w:rPr>
                <w:lang w:eastAsia="zh-CN"/>
              </w:rPr>
              <w:t xml:space="preserve">2.7 </w:t>
            </w:r>
            <w:r w:rsidRPr="00A1115A">
              <w:rPr>
                <w:lang w:eastAsia="zh-CN"/>
              </w:rPr>
              <w:t xml:space="preserve">and </w:t>
            </w:r>
            <w:r>
              <w:rPr>
                <w:lang w:eastAsia="zh-CN"/>
              </w:rPr>
              <w:t>&lt; 4.5</w:t>
            </w:r>
          </w:p>
        </w:tc>
        <w:tc>
          <w:tcPr>
            <w:tcW w:w="1627" w:type="dxa"/>
            <w:shd w:val="clear" w:color="auto" w:fill="auto"/>
            <w:tcMar>
              <w:top w:w="15" w:type="dxa"/>
              <w:left w:w="108" w:type="dxa"/>
              <w:bottom w:w="0" w:type="dxa"/>
              <w:right w:w="108" w:type="dxa"/>
            </w:tcMar>
          </w:tcPr>
          <w:p w14:paraId="514A1665" w14:textId="77777777" w:rsidR="00104062" w:rsidRPr="004F1A88" w:rsidRDefault="00104062" w:rsidP="0027681C">
            <w:pPr>
              <w:pStyle w:val="TAC"/>
              <w:rPr>
                <w:lang w:eastAsia="zh-CN"/>
              </w:rPr>
            </w:pPr>
            <w:r w:rsidRPr="004F1A88">
              <w:rPr>
                <w:lang w:eastAsia="zh-CN"/>
              </w:rPr>
              <w:t>≤</w:t>
            </w:r>
            <w:r w:rsidRPr="00F11B66">
              <w:rPr>
                <w:lang w:eastAsia="zh-CN"/>
              </w:rPr>
              <w:t xml:space="preserve"> </w:t>
            </w:r>
            <w:r>
              <w:rPr>
                <w:lang w:eastAsia="zh-CN"/>
              </w:rPr>
              <w:t>4.86</w:t>
            </w:r>
          </w:p>
        </w:tc>
        <w:tc>
          <w:tcPr>
            <w:tcW w:w="4141" w:type="dxa"/>
            <w:gridSpan w:val="3"/>
            <w:shd w:val="clear" w:color="auto" w:fill="auto"/>
            <w:tcMar>
              <w:top w:w="15" w:type="dxa"/>
              <w:left w:w="108" w:type="dxa"/>
              <w:bottom w:w="0" w:type="dxa"/>
              <w:right w:w="108" w:type="dxa"/>
            </w:tcMar>
          </w:tcPr>
          <w:p w14:paraId="2249FA89"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Pr>
                <w:rFonts w:hint="eastAsia"/>
                <w:lang w:val="en-US" w:eastAsia="zh-CN"/>
              </w:rPr>
              <w:t>8</w:t>
            </w:r>
            <w:r>
              <w:rPr>
                <w:lang w:val="en-US" w:eastAsia="zh-CN"/>
              </w:rPr>
              <w:t>.0</w:t>
            </w:r>
          </w:p>
        </w:tc>
      </w:tr>
      <w:tr w:rsidR="00104062" w:rsidRPr="0038151A" w14:paraId="5CA7661A" w14:textId="77777777" w:rsidTr="0027681C">
        <w:trPr>
          <w:jc w:val="center"/>
        </w:trPr>
        <w:tc>
          <w:tcPr>
            <w:tcW w:w="1696" w:type="dxa"/>
            <w:tcBorders>
              <w:top w:val="nil"/>
              <w:bottom w:val="nil"/>
            </w:tcBorders>
            <w:shd w:val="clear" w:color="auto" w:fill="auto"/>
            <w:hideMark/>
          </w:tcPr>
          <w:p w14:paraId="751075DE"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1386A988"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30227ED4" w14:textId="77777777" w:rsidR="00104062" w:rsidRPr="004F1A88" w:rsidRDefault="00104062" w:rsidP="0027681C">
            <w:pPr>
              <w:pStyle w:val="TAC"/>
              <w:rPr>
                <w:lang w:val="en-US" w:eastAsia="zh-CN"/>
              </w:rPr>
            </w:pPr>
            <w:r w:rsidRPr="004F1A88">
              <w:rPr>
                <w:lang w:eastAsia="zh-CN"/>
              </w:rPr>
              <w:t xml:space="preserve">≥ </w:t>
            </w:r>
            <w:r>
              <w:rPr>
                <w:lang w:eastAsia="zh-CN"/>
              </w:rPr>
              <w:t>8.1</w:t>
            </w:r>
            <w:r w:rsidRPr="004F1A88">
              <w:rPr>
                <w:lang w:eastAsia="zh-CN"/>
              </w:rPr>
              <w:t xml:space="preserve"> and ≤</w:t>
            </w:r>
            <w:r>
              <w:rPr>
                <w:lang w:eastAsia="zh-CN"/>
              </w:rPr>
              <w:t>8.64</w:t>
            </w:r>
          </w:p>
        </w:tc>
        <w:tc>
          <w:tcPr>
            <w:tcW w:w="4141" w:type="dxa"/>
            <w:gridSpan w:val="3"/>
            <w:shd w:val="clear" w:color="auto" w:fill="auto"/>
            <w:tcMar>
              <w:top w:w="15" w:type="dxa"/>
              <w:left w:w="108" w:type="dxa"/>
              <w:bottom w:w="0" w:type="dxa"/>
              <w:right w:w="108" w:type="dxa"/>
            </w:tcMar>
            <w:hideMark/>
          </w:tcPr>
          <w:p w14:paraId="36685C3D"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6B7FDE" w14:textId="77777777" w:rsidTr="0027681C">
        <w:trPr>
          <w:jc w:val="center"/>
        </w:trPr>
        <w:tc>
          <w:tcPr>
            <w:tcW w:w="1696" w:type="dxa"/>
            <w:tcBorders>
              <w:top w:val="nil"/>
              <w:bottom w:val="nil"/>
            </w:tcBorders>
            <w:shd w:val="clear" w:color="auto" w:fill="auto"/>
            <w:hideMark/>
          </w:tcPr>
          <w:p w14:paraId="1D04DA66"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5E3B448F"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2C2030F" w14:textId="77777777" w:rsidR="00104062" w:rsidRPr="004F1A88" w:rsidRDefault="00104062" w:rsidP="0027681C">
            <w:pPr>
              <w:pStyle w:val="TAC"/>
              <w:rPr>
                <w:lang w:val="en-US" w:eastAsia="zh-CN"/>
              </w:rPr>
            </w:pPr>
            <w:r>
              <w:rPr>
                <w:lang w:eastAsia="zh-CN"/>
              </w:rPr>
              <w:t>≥ 7.38</w:t>
            </w:r>
            <w:r w:rsidRPr="004F1A88">
              <w:rPr>
                <w:lang w:eastAsia="zh-CN"/>
              </w:rPr>
              <w:t xml:space="preserve"> and ≤ </w:t>
            </w:r>
            <w:r>
              <w:rPr>
                <w:lang w:eastAsia="zh-CN"/>
              </w:rPr>
              <w:t>7.92</w:t>
            </w:r>
          </w:p>
        </w:tc>
        <w:tc>
          <w:tcPr>
            <w:tcW w:w="4141" w:type="dxa"/>
            <w:gridSpan w:val="3"/>
            <w:shd w:val="clear" w:color="auto" w:fill="auto"/>
            <w:tcMar>
              <w:top w:w="15" w:type="dxa"/>
              <w:left w:w="108" w:type="dxa"/>
              <w:bottom w:w="0" w:type="dxa"/>
              <w:right w:w="108" w:type="dxa"/>
            </w:tcMar>
            <w:hideMark/>
          </w:tcPr>
          <w:p w14:paraId="07FC1984" w14:textId="77777777" w:rsidR="00104062" w:rsidRPr="0038151A" w:rsidRDefault="00104062" w:rsidP="0027681C">
            <w:pPr>
              <w:pStyle w:val="TAC"/>
              <w:rPr>
                <w:lang w:val="en-US" w:eastAsia="zh-CN"/>
              </w:rPr>
            </w:pPr>
            <w:r w:rsidRPr="0038151A">
              <w:rPr>
                <w:lang w:eastAsia="zh-CN"/>
              </w:rPr>
              <w:t>≤ 13.5</w:t>
            </w:r>
          </w:p>
        </w:tc>
      </w:tr>
      <w:tr w:rsidR="00104062" w:rsidRPr="00F11B66" w14:paraId="43CA00B8" w14:textId="77777777" w:rsidTr="0027681C">
        <w:trPr>
          <w:jc w:val="center"/>
        </w:trPr>
        <w:tc>
          <w:tcPr>
            <w:tcW w:w="1696" w:type="dxa"/>
            <w:tcBorders>
              <w:top w:val="nil"/>
              <w:bottom w:val="nil"/>
            </w:tcBorders>
            <w:shd w:val="clear" w:color="auto" w:fill="auto"/>
            <w:hideMark/>
          </w:tcPr>
          <w:p w14:paraId="50155A37"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5E32BF7A" w14:textId="77777777" w:rsidR="00104062" w:rsidRPr="004F1A88" w:rsidRDefault="00104062" w:rsidP="0027681C">
            <w:pPr>
              <w:pStyle w:val="TAC"/>
              <w:rPr>
                <w:lang w:val="en-US" w:eastAsia="zh-CN"/>
              </w:rPr>
            </w:pPr>
            <w:r>
              <w:rPr>
                <w:lang w:eastAsia="zh-CN"/>
              </w:rPr>
              <w:t>≥ 3.6</w:t>
            </w:r>
            <w:r w:rsidRPr="004F1A88">
              <w:rPr>
                <w:lang w:eastAsia="zh-CN"/>
              </w:rPr>
              <w:t xml:space="preserve"> and </w:t>
            </w:r>
            <w:r>
              <w:rPr>
                <w:lang w:eastAsia="zh-CN"/>
              </w:rPr>
              <w:t xml:space="preserve">&lt; 7.2 </w:t>
            </w:r>
          </w:p>
        </w:tc>
        <w:tc>
          <w:tcPr>
            <w:tcW w:w="1627" w:type="dxa"/>
            <w:shd w:val="clear" w:color="auto" w:fill="auto"/>
            <w:tcMar>
              <w:top w:w="15" w:type="dxa"/>
              <w:left w:w="108" w:type="dxa"/>
              <w:bottom w:w="0" w:type="dxa"/>
              <w:right w:w="108" w:type="dxa"/>
            </w:tcMar>
            <w:hideMark/>
          </w:tcPr>
          <w:p w14:paraId="5BE8A0CE" w14:textId="77777777" w:rsidR="00104062" w:rsidRPr="004F1A88" w:rsidRDefault="00104062" w:rsidP="0027681C">
            <w:pPr>
              <w:pStyle w:val="TAC"/>
              <w:rPr>
                <w:lang w:val="en-US" w:eastAsia="zh-CN"/>
              </w:rPr>
            </w:pPr>
            <w:r w:rsidRPr="004F1A88">
              <w:rPr>
                <w:lang w:eastAsia="zh-CN"/>
              </w:rPr>
              <w:t xml:space="preserve">≥ </w:t>
            </w:r>
            <w:r>
              <w:rPr>
                <w:lang w:eastAsia="zh-CN"/>
              </w:rPr>
              <w:t>8.82</w:t>
            </w:r>
            <w:r w:rsidRPr="004F1A88">
              <w:rPr>
                <w:lang w:eastAsia="zh-CN"/>
              </w:rPr>
              <w:t xml:space="preserve"> and ≤ </w:t>
            </w:r>
            <w:r>
              <w:rPr>
                <w:lang w:eastAsia="zh-CN"/>
              </w:rPr>
              <w:t>9.36</w:t>
            </w:r>
          </w:p>
        </w:tc>
        <w:tc>
          <w:tcPr>
            <w:tcW w:w="4141" w:type="dxa"/>
            <w:gridSpan w:val="3"/>
            <w:shd w:val="clear" w:color="auto" w:fill="auto"/>
            <w:tcMar>
              <w:top w:w="15" w:type="dxa"/>
              <w:left w:w="108" w:type="dxa"/>
              <w:bottom w:w="0" w:type="dxa"/>
              <w:right w:w="108" w:type="dxa"/>
            </w:tcMar>
            <w:hideMark/>
          </w:tcPr>
          <w:p w14:paraId="066DF7D9" w14:textId="77777777" w:rsidR="00104062" w:rsidRPr="00F11B66" w:rsidRDefault="00104062" w:rsidP="0027681C">
            <w:pPr>
              <w:pStyle w:val="TAC"/>
              <w:rPr>
                <w:lang w:val="en-US" w:eastAsia="zh-CN"/>
              </w:rPr>
            </w:pPr>
            <w:r w:rsidRPr="0038151A">
              <w:rPr>
                <w:lang w:eastAsia="zh-CN"/>
              </w:rPr>
              <w:t>≤</w:t>
            </w:r>
            <w:r w:rsidRPr="00F11B66">
              <w:rPr>
                <w:lang w:eastAsia="zh-CN"/>
              </w:rPr>
              <w:t xml:space="preserve"> 22</w:t>
            </w:r>
            <w:r>
              <w:rPr>
                <w:lang w:eastAsia="zh-CN"/>
              </w:rPr>
              <w:t>.0</w:t>
            </w:r>
          </w:p>
        </w:tc>
      </w:tr>
      <w:tr w:rsidR="00104062" w:rsidRPr="0038151A" w14:paraId="7C33018A" w14:textId="77777777" w:rsidTr="0027681C">
        <w:trPr>
          <w:jc w:val="center"/>
        </w:trPr>
        <w:tc>
          <w:tcPr>
            <w:tcW w:w="1696" w:type="dxa"/>
            <w:tcBorders>
              <w:top w:val="nil"/>
              <w:bottom w:val="nil"/>
            </w:tcBorders>
            <w:shd w:val="clear" w:color="auto" w:fill="auto"/>
            <w:hideMark/>
          </w:tcPr>
          <w:p w14:paraId="378A7839"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5632F354"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B309D3">
              <w:rPr>
                <w:lang w:eastAsia="zh-CN"/>
              </w:rPr>
              <w:t>4.32</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7BADC86F" w14:textId="77777777" w:rsidR="00104062" w:rsidRPr="004F1A88" w:rsidRDefault="00104062" w:rsidP="0027681C">
            <w:pPr>
              <w:pStyle w:val="TAC"/>
              <w:rPr>
                <w:lang w:val="en-US" w:eastAsia="zh-CN"/>
              </w:rPr>
            </w:pPr>
            <w:r w:rsidRPr="004F1A88">
              <w:rPr>
                <w:lang w:eastAsia="zh-CN"/>
              </w:rPr>
              <w:t xml:space="preserve">≥ </w:t>
            </w:r>
            <w:r>
              <w:rPr>
                <w:lang w:eastAsia="zh-CN"/>
              </w:rPr>
              <w:t>5.58</w:t>
            </w:r>
            <w:r w:rsidRPr="004F1A88">
              <w:rPr>
                <w:lang w:eastAsia="zh-CN"/>
              </w:rPr>
              <w:t xml:space="preserve"> and ≤ </w:t>
            </w:r>
            <w:r>
              <w:rPr>
                <w:lang w:eastAsia="zh-CN"/>
              </w:rPr>
              <w:t>6.48</w:t>
            </w:r>
          </w:p>
        </w:tc>
        <w:tc>
          <w:tcPr>
            <w:tcW w:w="4141" w:type="dxa"/>
            <w:gridSpan w:val="3"/>
            <w:shd w:val="clear" w:color="auto" w:fill="auto"/>
            <w:tcMar>
              <w:top w:w="15" w:type="dxa"/>
              <w:left w:w="108" w:type="dxa"/>
              <w:bottom w:w="0" w:type="dxa"/>
              <w:right w:w="108" w:type="dxa"/>
            </w:tcMar>
            <w:hideMark/>
          </w:tcPr>
          <w:p w14:paraId="54EF523E" w14:textId="77777777" w:rsidR="00104062" w:rsidRPr="0038151A" w:rsidRDefault="00104062" w:rsidP="0027681C">
            <w:pPr>
              <w:pStyle w:val="TAC"/>
              <w:rPr>
                <w:lang w:val="en-US" w:eastAsia="zh-CN"/>
              </w:rPr>
            </w:pPr>
            <w:r w:rsidRPr="0038151A">
              <w:rPr>
                <w:lang w:eastAsia="zh-CN"/>
              </w:rPr>
              <w:t>≤ 9.5</w:t>
            </w:r>
          </w:p>
        </w:tc>
      </w:tr>
      <w:tr w:rsidR="00104062" w:rsidRPr="007E62DA" w14:paraId="4CA0758E" w14:textId="77777777" w:rsidTr="0027681C">
        <w:trPr>
          <w:jc w:val="center"/>
        </w:trPr>
        <w:tc>
          <w:tcPr>
            <w:tcW w:w="1696" w:type="dxa"/>
            <w:tcBorders>
              <w:top w:val="nil"/>
              <w:bottom w:val="nil"/>
            </w:tcBorders>
            <w:shd w:val="clear" w:color="auto" w:fill="auto"/>
            <w:hideMark/>
          </w:tcPr>
          <w:p w14:paraId="4BCF1659"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6299410D"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C617F11" w14:textId="77777777" w:rsidR="00104062" w:rsidRPr="004F1A88" w:rsidRDefault="00104062" w:rsidP="0027681C">
            <w:pPr>
              <w:pStyle w:val="TAC"/>
              <w:rPr>
                <w:lang w:val="en-US" w:eastAsia="zh-CN"/>
              </w:rPr>
            </w:pPr>
            <w:r w:rsidRPr="004F1A88">
              <w:rPr>
                <w:lang w:eastAsia="zh-CN"/>
              </w:rPr>
              <w:t xml:space="preserve">≥ </w:t>
            </w:r>
            <w:r>
              <w:rPr>
                <w:lang w:eastAsia="zh-CN"/>
              </w:rPr>
              <w:t>4.5</w:t>
            </w:r>
            <w:r w:rsidRPr="004F1A88">
              <w:rPr>
                <w:lang w:eastAsia="zh-CN"/>
              </w:rPr>
              <w:t xml:space="preserve"> and ≤ </w:t>
            </w:r>
            <w:r>
              <w:rPr>
                <w:lang w:eastAsia="zh-CN"/>
              </w:rPr>
              <w:t>5.4</w:t>
            </w:r>
          </w:p>
        </w:tc>
        <w:tc>
          <w:tcPr>
            <w:tcW w:w="4141" w:type="dxa"/>
            <w:gridSpan w:val="3"/>
            <w:shd w:val="clear" w:color="auto" w:fill="auto"/>
            <w:tcMar>
              <w:top w:w="15" w:type="dxa"/>
              <w:left w:w="108" w:type="dxa"/>
              <w:bottom w:w="0" w:type="dxa"/>
              <w:right w:w="108" w:type="dxa"/>
            </w:tcMar>
            <w:hideMark/>
          </w:tcPr>
          <w:p w14:paraId="335485DE" w14:textId="77777777" w:rsidR="00104062" w:rsidRPr="007E62DA" w:rsidRDefault="00104062" w:rsidP="0027681C">
            <w:pPr>
              <w:pStyle w:val="TAC"/>
              <w:rPr>
                <w:lang w:val="en-US" w:eastAsia="zh-CN"/>
              </w:rPr>
            </w:pPr>
            <w:r w:rsidRPr="0038151A">
              <w:rPr>
                <w:lang w:eastAsia="zh-CN"/>
              </w:rPr>
              <w:t>≤</w:t>
            </w:r>
            <w:r w:rsidRPr="007E62DA">
              <w:rPr>
                <w:lang w:eastAsia="zh-CN"/>
              </w:rPr>
              <w:t xml:space="preserve"> 8.0</w:t>
            </w:r>
          </w:p>
        </w:tc>
      </w:tr>
      <w:tr w:rsidR="00104062" w:rsidRPr="0038151A" w14:paraId="0C170319" w14:textId="77777777" w:rsidTr="0027681C">
        <w:trPr>
          <w:jc w:val="center"/>
        </w:trPr>
        <w:tc>
          <w:tcPr>
            <w:tcW w:w="1696" w:type="dxa"/>
            <w:tcBorders>
              <w:top w:val="nil"/>
              <w:bottom w:val="nil"/>
            </w:tcBorders>
            <w:shd w:val="clear" w:color="auto" w:fill="auto"/>
            <w:hideMark/>
          </w:tcPr>
          <w:p w14:paraId="42CAB59B"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75A5E029" w14:textId="77777777" w:rsidR="00104062" w:rsidRPr="004F1A88" w:rsidRDefault="00104062" w:rsidP="0027681C">
            <w:pPr>
              <w:pStyle w:val="TAC"/>
              <w:rPr>
                <w:lang w:val="en-US" w:eastAsia="zh-CN"/>
              </w:rPr>
            </w:pPr>
            <w:r w:rsidRPr="004F1A88">
              <w:rPr>
                <w:lang w:eastAsia="zh-CN"/>
              </w:rPr>
              <w:t xml:space="preserve">≥ </w:t>
            </w:r>
            <w:r>
              <w:rPr>
                <w:lang w:eastAsia="zh-CN"/>
              </w:rPr>
              <w:t>4.32</w:t>
            </w:r>
            <w:r w:rsidRPr="004F1A88">
              <w:rPr>
                <w:lang w:eastAsia="zh-CN"/>
              </w:rPr>
              <w:t xml:space="preserve"> and ≤ </w:t>
            </w:r>
            <w:r>
              <w:rPr>
                <w:lang w:eastAsia="zh-CN"/>
              </w:rPr>
              <w:t>7.2</w:t>
            </w:r>
          </w:p>
        </w:tc>
        <w:tc>
          <w:tcPr>
            <w:tcW w:w="1627" w:type="dxa"/>
            <w:shd w:val="clear" w:color="auto" w:fill="auto"/>
            <w:tcMar>
              <w:top w:w="15" w:type="dxa"/>
              <w:left w:w="108" w:type="dxa"/>
              <w:bottom w:w="0" w:type="dxa"/>
              <w:right w:w="108" w:type="dxa"/>
            </w:tcMar>
            <w:hideMark/>
          </w:tcPr>
          <w:p w14:paraId="77957176" w14:textId="77777777" w:rsidR="00104062" w:rsidRPr="004F1A88" w:rsidRDefault="00104062" w:rsidP="0027681C">
            <w:pPr>
              <w:pStyle w:val="TAC"/>
              <w:rPr>
                <w:lang w:val="en-US" w:eastAsia="zh-CN"/>
              </w:rPr>
            </w:pPr>
            <w:r w:rsidRPr="004F1A88">
              <w:rPr>
                <w:lang w:eastAsia="zh-CN"/>
              </w:rPr>
              <w:t xml:space="preserve">≥ </w:t>
            </w:r>
            <w:r>
              <w:rPr>
                <w:lang w:eastAsia="zh-CN"/>
              </w:rPr>
              <w:t>6.66</w:t>
            </w:r>
            <w:r w:rsidRPr="004F1A88">
              <w:rPr>
                <w:lang w:eastAsia="zh-CN"/>
              </w:rPr>
              <w:t xml:space="preserve"> and ≤ </w:t>
            </w:r>
            <w:r>
              <w:rPr>
                <w:lang w:eastAsia="zh-CN"/>
              </w:rPr>
              <w:t>7.2</w:t>
            </w:r>
          </w:p>
        </w:tc>
        <w:tc>
          <w:tcPr>
            <w:tcW w:w="4141" w:type="dxa"/>
            <w:gridSpan w:val="3"/>
            <w:shd w:val="clear" w:color="auto" w:fill="auto"/>
            <w:tcMar>
              <w:top w:w="15" w:type="dxa"/>
              <w:left w:w="108" w:type="dxa"/>
              <w:bottom w:w="0" w:type="dxa"/>
              <w:right w:w="108" w:type="dxa"/>
            </w:tcMar>
            <w:hideMark/>
          </w:tcPr>
          <w:p w14:paraId="3B2EC3B6" w14:textId="77777777" w:rsidR="00104062" w:rsidRPr="0038151A" w:rsidRDefault="00104062" w:rsidP="0027681C">
            <w:pPr>
              <w:pStyle w:val="TAC"/>
              <w:rPr>
                <w:lang w:val="en-US" w:eastAsia="zh-CN"/>
              </w:rPr>
            </w:pPr>
            <w:r w:rsidRPr="0038151A">
              <w:rPr>
                <w:lang w:eastAsia="zh-CN"/>
              </w:rPr>
              <w:t xml:space="preserve">≤ </w:t>
            </w:r>
            <w:r w:rsidRPr="0038151A">
              <w:rPr>
                <w:lang w:val="en-US" w:eastAsia="zh-CN"/>
              </w:rPr>
              <w:t>12</w:t>
            </w:r>
            <w:r>
              <w:rPr>
                <w:lang w:val="en-US" w:eastAsia="zh-CN"/>
              </w:rPr>
              <w:t>.0</w:t>
            </w:r>
          </w:p>
        </w:tc>
      </w:tr>
      <w:tr w:rsidR="00104062" w:rsidRPr="0038151A" w14:paraId="4C36D8AA" w14:textId="77777777" w:rsidTr="0027681C">
        <w:trPr>
          <w:jc w:val="center"/>
        </w:trPr>
        <w:tc>
          <w:tcPr>
            <w:tcW w:w="1696" w:type="dxa"/>
            <w:tcBorders>
              <w:top w:val="nil"/>
              <w:bottom w:val="nil"/>
            </w:tcBorders>
            <w:shd w:val="clear" w:color="auto" w:fill="auto"/>
            <w:hideMark/>
          </w:tcPr>
          <w:p w14:paraId="69DE91B9"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1A895687" w14:textId="77777777" w:rsidR="00104062" w:rsidRPr="004F1A88" w:rsidRDefault="00104062" w:rsidP="0027681C">
            <w:pPr>
              <w:pStyle w:val="TAC"/>
              <w:rPr>
                <w:lang w:val="en-US" w:eastAsia="zh-CN"/>
              </w:rPr>
            </w:pPr>
            <w:r>
              <w:rPr>
                <w:lang w:val="en-US" w:eastAsia="zh-CN"/>
              </w:rPr>
              <w:t>7.2</w:t>
            </w:r>
            <w:r w:rsidRPr="004F1A88">
              <w:rPr>
                <w:lang w:val="en-US" w:eastAsia="zh-CN"/>
              </w:rPr>
              <w:t xml:space="preserve"> and </w:t>
            </w:r>
            <w:r>
              <w:rPr>
                <w:lang w:val="en-US" w:eastAsia="zh-CN"/>
              </w:rPr>
              <w:t>8.1</w:t>
            </w:r>
          </w:p>
        </w:tc>
        <w:tc>
          <w:tcPr>
            <w:tcW w:w="1627" w:type="dxa"/>
            <w:shd w:val="clear" w:color="auto" w:fill="auto"/>
            <w:tcMar>
              <w:top w:w="15" w:type="dxa"/>
              <w:left w:w="108" w:type="dxa"/>
              <w:bottom w:w="0" w:type="dxa"/>
              <w:right w:w="108" w:type="dxa"/>
            </w:tcMar>
            <w:hideMark/>
          </w:tcPr>
          <w:p w14:paraId="21C9373C" w14:textId="77777777" w:rsidR="00104062" w:rsidRPr="004F1A88" w:rsidRDefault="00104062" w:rsidP="0027681C">
            <w:pPr>
              <w:pStyle w:val="TAC"/>
              <w:rPr>
                <w:lang w:val="en-US" w:eastAsia="zh-CN"/>
              </w:rPr>
            </w:pPr>
            <w:r w:rsidRPr="004F1A88">
              <w:rPr>
                <w:lang w:eastAsia="zh-CN"/>
              </w:rPr>
              <w:t>≥</w:t>
            </w:r>
            <w:r>
              <w:rPr>
                <w:lang w:eastAsia="zh-CN"/>
              </w:rPr>
              <w:t xml:space="preserve"> </w:t>
            </w:r>
            <w:r>
              <w:rPr>
                <w:lang w:val="en-US" w:eastAsia="zh-CN"/>
              </w:rPr>
              <w:t xml:space="preserve">9.18 and </w:t>
            </w:r>
            <w:r w:rsidRPr="004F1A88">
              <w:rPr>
                <w:lang w:eastAsia="zh-CN"/>
              </w:rPr>
              <w:t>≤</w:t>
            </w:r>
            <w:r>
              <w:rPr>
                <w:lang w:eastAsia="zh-CN"/>
              </w:rPr>
              <w:t xml:space="preserve"> </w:t>
            </w:r>
            <w:r>
              <w:rPr>
                <w:lang w:val="en-US" w:eastAsia="zh-CN"/>
              </w:rPr>
              <w:t>9.36</w:t>
            </w:r>
          </w:p>
        </w:tc>
        <w:tc>
          <w:tcPr>
            <w:tcW w:w="4141" w:type="dxa"/>
            <w:gridSpan w:val="3"/>
            <w:shd w:val="clear" w:color="auto" w:fill="auto"/>
            <w:tcMar>
              <w:top w:w="15" w:type="dxa"/>
              <w:left w:w="108" w:type="dxa"/>
              <w:bottom w:w="0" w:type="dxa"/>
              <w:right w:w="108" w:type="dxa"/>
            </w:tcMar>
            <w:hideMark/>
          </w:tcPr>
          <w:p w14:paraId="3F58C97F" w14:textId="77777777" w:rsidR="00104062" w:rsidRPr="0038151A" w:rsidRDefault="00104062" w:rsidP="0027681C">
            <w:pPr>
              <w:pStyle w:val="TAC"/>
              <w:rPr>
                <w:lang w:val="en-US" w:eastAsia="zh-CN"/>
              </w:rPr>
            </w:pPr>
            <w:r w:rsidRPr="0038151A">
              <w:rPr>
                <w:lang w:eastAsia="zh-CN"/>
              </w:rPr>
              <w:t>≤ 19</w:t>
            </w:r>
            <w:r>
              <w:rPr>
                <w:lang w:eastAsia="zh-CN"/>
              </w:rPr>
              <w:t>.0</w:t>
            </w:r>
          </w:p>
        </w:tc>
      </w:tr>
      <w:tr w:rsidR="00104062" w:rsidRPr="0038151A" w14:paraId="0DFC4B1B" w14:textId="77777777" w:rsidTr="0027681C">
        <w:trPr>
          <w:jc w:val="center"/>
        </w:trPr>
        <w:tc>
          <w:tcPr>
            <w:tcW w:w="1696" w:type="dxa"/>
            <w:tcBorders>
              <w:top w:val="nil"/>
              <w:bottom w:val="nil"/>
            </w:tcBorders>
            <w:shd w:val="clear" w:color="auto" w:fill="auto"/>
            <w:hideMark/>
          </w:tcPr>
          <w:p w14:paraId="6F22CF31"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2573780C"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59D137E7" w14:textId="77777777" w:rsidR="00104062" w:rsidRPr="004F1A88" w:rsidRDefault="00104062" w:rsidP="0027681C">
            <w:pPr>
              <w:pStyle w:val="TAC"/>
              <w:rPr>
                <w:lang w:val="en-US" w:eastAsia="zh-CN"/>
              </w:rPr>
            </w:pPr>
            <w:r w:rsidRPr="004F1A88">
              <w:rPr>
                <w:lang w:eastAsia="zh-CN"/>
              </w:rPr>
              <w:t xml:space="preserve">≥ </w:t>
            </w:r>
            <w:r>
              <w:rPr>
                <w:lang w:eastAsia="zh-CN"/>
              </w:rPr>
              <w:t>8.46</w:t>
            </w:r>
            <w:r w:rsidRPr="004F1A88">
              <w:rPr>
                <w:lang w:eastAsia="zh-CN"/>
              </w:rPr>
              <w:t xml:space="preserve"> and ≤</w:t>
            </w:r>
            <w:r>
              <w:rPr>
                <w:lang w:eastAsia="zh-CN"/>
              </w:rPr>
              <w:t xml:space="preserve"> 9.0</w:t>
            </w:r>
          </w:p>
        </w:tc>
        <w:tc>
          <w:tcPr>
            <w:tcW w:w="4141" w:type="dxa"/>
            <w:gridSpan w:val="3"/>
            <w:shd w:val="clear" w:color="auto" w:fill="auto"/>
            <w:tcMar>
              <w:top w:w="15" w:type="dxa"/>
              <w:left w:w="108" w:type="dxa"/>
              <w:bottom w:w="0" w:type="dxa"/>
              <w:right w:w="108" w:type="dxa"/>
            </w:tcMar>
            <w:hideMark/>
          </w:tcPr>
          <w:p w14:paraId="4A5A8710"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A7470C" w14:textId="77777777" w:rsidTr="0027681C">
        <w:trPr>
          <w:jc w:val="center"/>
        </w:trPr>
        <w:tc>
          <w:tcPr>
            <w:tcW w:w="1696" w:type="dxa"/>
            <w:tcBorders>
              <w:top w:val="nil"/>
              <w:bottom w:val="nil"/>
            </w:tcBorders>
            <w:shd w:val="clear" w:color="auto" w:fill="auto"/>
            <w:hideMark/>
          </w:tcPr>
          <w:p w14:paraId="22D9F991"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1F47F057"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5DC0A15" w14:textId="77777777" w:rsidR="00104062" w:rsidRPr="004F1A88" w:rsidRDefault="00104062" w:rsidP="0027681C">
            <w:pPr>
              <w:pStyle w:val="TAC"/>
              <w:rPr>
                <w:lang w:val="en-US" w:eastAsia="zh-CN"/>
              </w:rPr>
            </w:pPr>
            <w:r w:rsidRPr="004F1A88">
              <w:rPr>
                <w:lang w:eastAsia="zh-CN"/>
              </w:rPr>
              <w:t xml:space="preserve">≥ </w:t>
            </w:r>
            <w:r>
              <w:rPr>
                <w:lang w:eastAsia="zh-CN"/>
              </w:rPr>
              <w:t>7.38</w:t>
            </w:r>
            <w:r w:rsidRPr="004F1A88">
              <w:rPr>
                <w:lang w:eastAsia="zh-CN"/>
              </w:rPr>
              <w:t xml:space="preserve"> and ≤ </w:t>
            </w:r>
            <w:r>
              <w:rPr>
                <w:lang w:eastAsia="zh-CN"/>
              </w:rPr>
              <w:t>8.28</w:t>
            </w:r>
          </w:p>
        </w:tc>
        <w:tc>
          <w:tcPr>
            <w:tcW w:w="4141" w:type="dxa"/>
            <w:gridSpan w:val="3"/>
            <w:shd w:val="clear" w:color="auto" w:fill="auto"/>
            <w:tcMar>
              <w:top w:w="15" w:type="dxa"/>
              <w:left w:w="108" w:type="dxa"/>
              <w:bottom w:w="0" w:type="dxa"/>
              <w:right w:w="108" w:type="dxa"/>
            </w:tcMar>
            <w:hideMark/>
          </w:tcPr>
          <w:p w14:paraId="057B7E41" w14:textId="77777777" w:rsidR="00104062" w:rsidRPr="0038151A" w:rsidRDefault="00104062" w:rsidP="0027681C">
            <w:pPr>
              <w:pStyle w:val="TAC"/>
              <w:rPr>
                <w:lang w:val="en-US" w:eastAsia="zh-CN"/>
              </w:rPr>
            </w:pPr>
            <w:r w:rsidRPr="0038151A">
              <w:rPr>
                <w:lang w:eastAsia="zh-CN"/>
              </w:rPr>
              <w:t>≤ 13.5</w:t>
            </w:r>
          </w:p>
        </w:tc>
      </w:tr>
      <w:tr w:rsidR="00104062" w:rsidRPr="0038151A" w14:paraId="36A2D493" w14:textId="77777777" w:rsidTr="0027681C">
        <w:trPr>
          <w:jc w:val="center"/>
        </w:trPr>
        <w:tc>
          <w:tcPr>
            <w:tcW w:w="1696" w:type="dxa"/>
            <w:tcBorders>
              <w:top w:val="nil"/>
            </w:tcBorders>
            <w:shd w:val="clear" w:color="auto" w:fill="auto"/>
            <w:hideMark/>
          </w:tcPr>
          <w:p w14:paraId="455D837B" w14:textId="77777777" w:rsidR="00104062" w:rsidRPr="004F1A88" w:rsidRDefault="00104062" w:rsidP="0027681C">
            <w:pPr>
              <w:pStyle w:val="TAC"/>
              <w:rPr>
                <w:lang w:val="en-US" w:eastAsia="zh-CN"/>
              </w:rPr>
            </w:pPr>
          </w:p>
        </w:tc>
        <w:tc>
          <w:tcPr>
            <w:tcW w:w="1531" w:type="dxa"/>
            <w:shd w:val="clear" w:color="auto" w:fill="auto"/>
            <w:tcMar>
              <w:top w:w="15" w:type="dxa"/>
              <w:left w:w="108" w:type="dxa"/>
              <w:bottom w:w="0" w:type="dxa"/>
              <w:right w:w="108" w:type="dxa"/>
            </w:tcMar>
            <w:hideMark/>
          </w:tcPr>
          <w:p w14:paraId="2F89E3B8" w14:textId="77777777" w:rsidR="00104062" w:rsidRPr="004F1A88" w:rsidRDefault="00104062" w:rsidP="0027681C">
            <w:pPr>
              <w:pStyle w:val="TAC"/>
              <w:rPr>
                <w:lang w:val="en-US" w:eastAsia="zh-CN"/>
              </w:rPr>
            </w:pPr>
            <w:r>
              <w:rPr>
                <w:lang w:eastAsia="zh-CN"/>
              </w:rPr>
              <w:t>&gt; 8.1</w:t>
            </w:r>
          </w:p>
        </w:tc>
        <w:tc>
          <w:tcPr>
            <w:tcW w:w="1627" w:type="dxa"/>
            <w:shd w:val="clear" w:color="auto" w:fill="auto"/>
            <w:tcMar>
              <w:top w:w="15" w:type="dxa"/>
              <w:left w:w="108" w:type="dxa"/>
              <w:bottom w:w="0" w:type="dxa"/>
              <w:right w:w="108" w:type="dxa"/>
            </w:tcMar>
            <w:hideMark/>
          </w:tcPr>
          <w:p w14:paraId="57F1E21C" w14:textId="77777777" w:rsidR="00104062" w:rsidRPr="004F1A88" w:rsidRDefault="00104062" w:rsidP="0027681C">
            <w:pPr>
              <w:pStyle w:val="TAC"/>
              <w:rPr>
                <w:lang w:val="en-US" w:eastAsia="zh-CN"/>
              </w:rPr>
            </w:pPr>
            <w:r w:rsidRPr="004F1A88">
              <w:rPr>
                <w:lang w:eastAsia="zh-CN"/>
              </w:rPr>
              <w:t xml:space="preserve">≤  </w:t>
            </w:r>
            <w:r>
              <w:rPr>
                <w:lang w:val="en-US" w:eastAsia="zh-CN"/>
              </w:rPr>
              <w:t>9.36</w:t>
            </w:r>
          </w:p>
        </w:tc>
        <w:tc>
          <w:tcPr>
            <w:tcW w:w="4141" w:type="dxa"/>
            <w:gridSpan w:val="3"/>
            <w:shd w:val="clear" w:color="auto" w:fill="auto"/>
            <w:tcMar>
              <w:top w:w="15" w:type="dxa"/>
              <w:left w:w="108" w:type="dxa"/>
              <w:bottom w:w="0" w:type="dxa"/>
              <w:right w:w="108" w:type="dxa"/>
            </w:tcMar>
            <w:hideMark/>
          </w:tcPr>
          <w:p w14:paraId="757C24F5" w14:textId="77777777" w:rsidR="00104062" w:rsidRPr="0038151A" w:rsidRDefault="00104062" w:rsidP="0027681C">
            <w:pPr>
              <w:pStyle w:val="TAC"/>
              <w:rPr>
                <w:lang w:val="en-US" w:eastAsia="zh-CN"/>
              </w:rPr>
            </w:pPr>
            <w:r w:rsidRPr="0038151A">
              <w:rPr>
                <w:lang w:eastAsia="zh-CN"/>
              </w:rPr>
              <w:t>≤ 1</w:t>
            </w:r>
            <w:r>
              <w:rPr>
                <w:lang w:eastAsia="zh-CN"/>
              </w:rPr>
              <w:t>6.0</w:t>
            </w:r>
          </w:p>
        </w:tc>
      </w:tr>
      <w:tr w:rsidR="00104062" w:rsidRPr="00474773" w14:paraId="2B0EC4FC" w14:textId="77777777" w:rsidTr="0027681C">
        <w:trPr>
          <w:jc w:val="center"/>
        </w:trPr>
        <w:tc>
          <w:tcPr>
            <w:tcW w:w="8995" w:type="dxa"/>
            <w:gridSpan w:val="6"/>
            <w:vAlign w:val="center"/>
          </w:tcPr>
          <w:p w14:paraId="1FC1D1C3" w14:textId="77777777" w:rsidR="00104062" w:rsidRPr="00474773" w:rsidRDefault="00104062" w:rsidP="0027681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6998EED1" w14:textId="77777777" w:rsidR="00104062" w:rsidRPr="00474773" w:rsidRDefault="00104062" w:rsidP="0027681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EC9BBF" w14:textId="77777777" w:rsidR="00104062" w:rsidRPr="00583CB4" w:rsidRDefault="00104062" w:rsidP="00104062"/>
    <w:p w14:paraId="569E76F4" w14:textId="77777777" w:rsidR="0017189C" w:rsidRPr="00CF4F7A" w:rsidRDefault="0017189C" w:rsidP="0017189C">
      <w:pPr>
        <w:pStyle w:val="TH"/>
      </w:pPr>
      <w:r>
        <w:t xml:space="preserve">Table </w:t>
      </w:r>
      <w:bookmarkEnd w:id="1628"/>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2A872B67" w:rsidR="001C738A" w:rsidRPr="00F11B66" w:rsidRDefault="0027796F" w:rsidP="001C738A">
            <w:pPr>
              <w:pStyle w:val="TAC"/>
              <w:rPr>
                <w:lang w:val="en-US"/>
              </w:rPr>
            </w:pPr>
            <w:r w:rsidRPr="00F11B66">
              <w:t>5870, 5880, 5890, 5900, 5910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lastRenderedPageBreak/>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27796F"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27796F" w:rsidRPr="00C96B12" w:rsidRDefault="0027796F" w:rsidP="0027796F">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1A924532" w:rsidR="0027796F" w:rsidRPr="00C96B12" w:rsidRDefault="0027796F" w:rsidP="0027796F">
            <w:pPr>
              <w:pStyle w:val="TAC"/>
            </w:pPr>
            <w:r w:rsidRPr="00C96B12">
              <w:rPr>
                <w:bCs/>
              </w:rPr>
              <w:t>5860</w:t>
            </w:r>
            <w:r>
              <w:rPr>
                <w:bCs/>
              </w:rPr>
              <w:t>,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27796F" w:rsidRPr="00C96B12" w:rsidRDefault="0027796F" w:rsidP="0027796F">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27796F" w:rsidRPr="00C96B12" w:rsidRDefault="0027796F" w:rsidP="0027796F">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27796F" w:rsidRPr="006D057E" w:rsidRDefault="0027796F" w:rsidP="0027796F">
            <w:pPr>
              <w:pStyle w:val="TAC"/>
              <w:rPr>
                <w:lang w:eastAsia="ko-KR"/>
              </w:rPr>
            </w:pPr>
            <w:r w:rsidRPr="006D057E">
              <w:rPr>
                <w:lang w:eastAsia="ko-KR"/>
              </w:rPr>
              <w:t>1</w:t>
            </w:r>
            <w:r>
              <w:rPr>
                <w:lang w:eastAsia="ko-KR"/>
              </w:rPr>
              <w:t>.0</w:t>
            </w:r>
          </w:p>
        </w:tc>
      </w:tr>
      <w:tr w:rsidR="0027796F"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27796F" w:rsidRPr="006D057E" w:rsidRDefault="0027796F" w:rsidP="0027796F">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27796F" w:rsidRPr="006D057E" w:rsidRDefault="0027796F" w:rsidP="0027796F">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27796F" w:rsidRPr="006D057E" w:rsidRDefault="0027796F" w:rsidP="0027796F">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27796F" w:rsidRPr="006D057E" w:rsidRDefault="0027796F" w:rsidP="0027796F">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27796F" w:rsidRPr="006D057E" w:rsidRDefault="0027796F" w:rsidP="0027796F">
            <w:pPr>
              <w:pStyle w:val="TAC"/>
              <w:rPr>
                <w:lang w:eastAsia="ko-KR"/>
              </w:rPr>
            </w:pPr>
          </w:p>
        </w:tc>
      </w:tr>
      <w:tr w:rsidR="0027796F"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27796F" w:rsidRPr="006D057E" w:rsidRDefault="0027796F" w:rsidP="0027796F">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1E98E15E" w:rsidR="0027796F" w:rsidRPr="006D057E" w:rsidRDefault="0027796F" w:rsidP="0027796F">
            <w:pPr>
              <w:pStyle w:val="TAC"/>
              <w:rPr>
                <w:bCs/>
              </w:rPr>
            </w:pPr>
            <w:r w:rsidRPr="006D057E">
              <w:t>5870, 5880, 5890, 5900, 5910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27796F" w:rsidRPr="006D057E" w:rsidRDefault="0027796F" w:rsidP="0027796F">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27796F" w:rsidRPr="006D057E" w:rsidRDefault="0027796F" w:rsidP="0027796F">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27796F" w:rsidRPr="006D057E" w:rsidRDefault="0027796F" w:rsidP="0027796F">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0C1137B5" w14:textId="77777777" w:rsidR="0027796F" w:rsidRPr="00310175" w:rsidRDefault="0027796F" w:rsidP="0027796F">
      <w:pPr>
        <w:pStyle w:val="TH"/>
        <w:rPr>
          <w:rFonts w:eastAsia="SimSun"/>
          <w:lang w:eastAsia="zh-CN"/>
        </w:rPr>
      </w:pPr>
      <w:bookmarkStart w:id="1629" w:name="_CRTable6_2E_3_24"/>
      <w:bookmarkStart w:id="1630" w:name="_Toc45888155"/>
      <w:bookmarkStart w:id="1631" w:name="_Toc45888754"/>
      <w:bookmarkStart w:id="1632" w:name="_Toc59650038"/>
      <w:bookmarkStart w:id="1633" w:name="_Toc61357302"/>
      <w:bookmarkStart w:id="1634" w:name="_Toc61359076"/>
      <w:bookmarkStart w:id="1635" w:name="_Toc67916014"/>
      <w:bookmarkStart w:id="1636" w:name="_Toc75533558"/>
      <w:bookmarkStart w:id="1637" w:name="_Toc75819444"/>
      <w:bookmarkStart w:id="1638" w:name="_Toc76508288"/>
      <w:bookmarkStart w:id="1639" w:name="_Toc76717238"/>
      <w:bookmarkStart w:id="1640" w:name="_Toc83293879"/>
      <w:bookmarkStart w:id="1641" w:name="_Toc84334918"/>
      <w:r>
        <w:t xml:space="preserve">Table </w:t>
      </w:r>
      <w:bookmarkEnd w:id="1629"/>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2023"/>
        <w:gridCol w:w="2212"/>
        <w:gridCol w:w="2226"/>
        <w:gridCol w:w="1821"/>
      </w:tblGrid>
      <w:tr w:rsidR="0027796F" w14:paraId="7A0B6FA0" w14:textId="77777777" w:rsidTr="00F00E92">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0B92CE15" w14:textId="77777777" w:rsidR="0027796F" w:rsidRDefault="0027796F" w:rsidP="0027681C">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19F8BF5E" w14:textId="6A0A898B" w:rsidR="0027796F" w:rsidRDefault="0027796F" w:rsidP="0027681C">
            <w:pPr>
              <w:pStyle w:val="TAH"/>
            </w:pPr>
            <w:r>
              <w:t>RB</w:t>
            </w:r>
            <w:r w:rsidRPr="00026FD4">
              <w:rPr>
                <w:vertAlign w:val="subscript"/>
              </w:rPr>
              <w:t>start</w:t>
            </w:r>
            <w:r>
              <w:t xml:space="preserve"> * 12*SCS</w:t>
            </w:r>
          </w:p>
          <w:p w14:paraId="76D2346A" w14:textId="77777777" w:rsidR="0027796F" w:rsidRDefault="0027796F" w:rsidP="0027681C">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7931BA58" w14:textId="77777777" w:rsidR="0027796F" w:rsidRDefault="0027796F" w:rsidP="0027681C">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03C6BB48" w14:textId="77777777" w:rsidR="0027796F" w:rsidRDefault="0027796F" w:rsidP="0027681C">
            <w:pPr>
              <w:pStyle w:val="TAH"/>
            </w:pPr>
            <w:r>
              <w:t>AMPR</w:t>
            </w:r>
            <w:r>
              <w:rPr>
                <w:vertAlign w:val="subscript"/>
              </w:rPr>
              <w:t>Step</w:t>
            </w:r>
            <w:r>
              <w:t xml:space="preserve"> (dB)</w:t>
            </w:r>
          </w:p>
        </w:tc>
      </w:tr>
      <w:tr w:rsidR="0027796F" w14:paraId="0C6593A6" w14:textId="77777777" w:rsidTr="00F00E92">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3C64F5A" w14:textId="77777777" w:rsidR="0027796F" w:rsidRDefault="0027796F" w:rsidP="0027681C">
            <w:pPr>
              <w:pStyle w:val="TAC"/>
            </w:pPr>
            <w:r>
              <w:t>5860</w:t>
            </w:r>
          </w:p>
        </w:tc>
        <w:tc>
          <w:tcPr>
            <w:tcW w:w="2328" w:type="dxa"/>
            <w:tcBorders>
              <w:top w:val="single" w:sz="8" w:space="0" w:color="000000"/>
              <w:left w:val="single" w:sz="4" w:space="0" w:color="auto"/>
              <w:bottom w:val="single" w:sz="4" w:space="0" w:color="auto"/>
              <w:right w:val="single" w:sz="4" w:space="0" w:color="auto"/>
            </w:tcBorders>
            <w:tcMar>
              <w:top w:w="15" w:type="dxa"/>
              <w:left w:w="101" w:type="dxa"/>
              <w:bottom w:w="0" w:type="dxa"/>
              <w:right w:w="101" w:type="dxa"/>
            </w:tcMar>
            <w:hideMark/>
          </w:tcPr>
          <w:p w14:paraId="09DEFDD9" w14:textId="77777777" w:rsidR="0027796F" w:rsidRDefault="0027796F" w:rsidP="0027681C">
            <w:pPr>
              <w:pStyle w:val="TAC"/>
            </w:pPr>
            <w:r>
              <w:t>≤1.0</w:t>
            </w:r>
          </w:p>
        </w:tc>
        <w:tc>
          <w:tcPr>
            <w:tcW w:w="2328" w:type="dxa"/>
            <w:tcBorders>
              <w:top w:val="single" w:sz="8" w:space="0" w:color="000000"/>
              <w:left w:val="single" w:sz="4" w:space="0" w:color="auto"/>
              <w:bottom w:val="single" w:sz="4" w:space="0" w:color="auto"/>
              <w:right w:val="single" w:sz="4" w:space="0" w:color="auto"/>
            </w:tcBorders>
            <w:tcMar>
              <w:top w:w="15" w:type="dxa"/>
              <w:left w:w="101" w:type="dxa"/>
              <w:bottom w:w="0" w:type="dxa"/>
              <w:right w:w="101" w:type="dxa"/>
            </w:tcMar>
            <w:hideMark/>
          </w:tcPr>
          <w:p w14:paraId="4ABD329E" w14:textId="77777777" w:rsidR="0027796F" w:rsidRDefault="0027796F" w:rsidP="0027681C">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574BA77F" w14:textId="77777777" w:rsidR="0027796F" w:rsidRDefault="0027796F" w:rsidP="0027681C">
            <w:pPr>
              <w:pStyle w:val="TAC"/>
            </w:pPr>
            <w:r>
              <w:t>0.6</w:t>
            </w:r>
          </w:p>
        </w:tc>
      </w:tr>
      <w:tr w:rsidR="0027796F" w14:paraId="62633311" w14:textId="77777777" w:rsidTr="00F00E92">
        <w:trPr>
          <w:jc w:val="center"/>
        </w:trPr>
        <w:tc>
          <w:tcPr>
            <w:tcW w:w="0" w:type="auto"/>
            <w:tcBorders>
              <w:left w:val="single" w:sz="4" w:space="0" w:color="auto"/>
              <w:right w:val="single" w:sz="4" w:space="0" w:color="auto"/>
            </w:tcBorders>
            <w:shd w:val="clear" w:color="auto" w:fill="auto"/>
            <w:hideMark/>
          </w:tcPr>
          <w:p w14:paraId="2FDDF8FC"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1A59F6E" w14:textId="77777777" w:rsidR="0027796F" w:rsidRDefault="0027796F" w:rsidP="0027681C">
            <w:pPr>
              <w:pStyle w:val="TAC"/>
            </w:pPr>
            <w:r>
              <w:t>&gt;1.0 and ≤2.0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9E22E87" w14:textId="77777777" w:rsidR="0027796F" w:rsidRDefault="0027796F" w:rsidP="0027681C">
            <w:pPr>
              <w:pStyle w:val="TAC"/>
            </w:pPr>
            <w:r>
              <w:t>≤ 19</w:t>
            </w:r>
          </w:p>
        </w:tc>
        <w:tc>
          <w:tcPr>
            <w:tcW w:w="0" w:type="auto"/>
            <w:tcBorders>
              <w:left w:val="single" w:sz="4" w:space="0" w:color="auto"/>
              <w:right w:val="single" w:sz="4" w:space="0" w:color="auto"/>
            </w:tcBorders>
            <w:shd w:val="clear" w:color="auto" w:fill="auto"/>
            <w:hideMark/>
          </w:tcPr>
          <w:p w14:paraId="751FDCB6" w14:textId="77777777" w:rsidR="0027796F" w:rsidRDefault="0027796F" w:rsidP="0027681C">
            <w:pPr>
              <w:pStyle w:val="TAC"/>
            </w:pPr>
          </w:p>
        </w:tc>
      </w:tr>
      <w:tr w:rsidR="0027796F" w14:paraId="2C81375B" w14:textId="77777777" w:rsidTr="00F00E92">
        <w:trPr>
          <w:jc w:val="center"/>
        </w:trPr>
        <w:tc>
          <w:tcPr>
            <w:tcW w:w="0" w:type="auto"/>
            <w:tcBorders>
              <w:left w:val="single" w:sz="4" w:space="0" w:color="auto"/>
              <w:right w:val="single" w:sz="4" w:space="0" w:color="auto"/>
            </w:tcBorders>
            <w:shd w:val="clear" w:color="auto" w:fill="auto"/>
            <w:hideMark/>
          </w:tcPr>
          <w:p w14:paraId="12AB043F"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45CE9C09" w14:textId="77777777" w:rsidR="0027796F" w:rsidRDefault="0027796F" w:rsidP="0027681C">
            <w:pPr>
              <w:pStyle w:val="TAC"/>
            </w:pPr>
            <w:r>
              <w:t>&gt;2.0 and ≤3.24</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244D31F" w14:textId="77777777" w:rsidR="0027796F" w:rsidRDefault="0027796F" w:rsidP="0027681C">
            <w:pPr>
              <w:pStyle w:val="TAC"/>
            </w:pPr>
            <w:r>
              <w:t>≤ 12</w:t>
            </w:r>
          </w:p>
        </w:tc>
        <w:tc>
          <w:tcPr>
            <w:tcW w:w="0" w:type="auto"/>
            <w:tcBorders>
              <w:left w:val="single" w:sz="4" w:space="0" w:color="auto"/>
              <w:right w:val="single" w:sz="4" w:space="0" w:color="auto"/>
            </w:tcBorders>
            <w:shd w:val="clear" w:color="auto" w:fill="auto"/>
            <w:hideMark/>
          </w:tcPr>
          <w:p w14:paraId="45641B89" w14:textId="77777777" w:rsidR="0027796F" w:rsidRDefault="0027796F" w:rsidP="0027681C">
            <w:pPr>
              <w:pStyle w:val="TAC"/>
            </w:pPr>
          </w:p>
        </w:tc>
      </w:tr>
      <w:tr w:rsidR="0027796F" w14:paraId="78EA74E5" w14:textId="77777777" w:rsidTr="00F00E92">
        <w:trPr>
          <w:jc w:val="center"/>
        </w:trPr>
        <w:tc>
          <w:tcPr>
            <w:tcW w:w="0" w:type="auto"/>
            <w:tcBorders>
              <w:left w:val="single" w:sz="4" w:space="0" w:color="auto"/>
              <w:right w:val="single" w:sz="4" w:space="0" w:color="auto"/>
            </w:tcBorders>
            <w:shd w:val="clear" w:color="auto" w:fill="auto"/>
            <w:hideMark/>
          </w:tcPr>
          <w:p w14:paraId="743556B4"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D4C1D85" w14:textId="77777777" w:rsidR="0027796F" w:rsidRDefault="0027796F" w:rsidP="0027681C">
            <w:pPr>
              <w:pStyle w:val="TAC"/>
            </w:pPr>
            <w:r>
              <w:t>&gt;3.24 and ≤3.6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C1540F9" w14:textId="77777777" w:rsidR="0027796F" w:rsidRDefault="0027796F" w:rsidP="0027681C">
            <w:pPr>
              <w:pStyle w:val="TAC"/>
            </w:pPr>
            <w:r>
              <w:t>≤ 10</w:t>
            </w:r>
          </w:p>
        </w:tc>
        <w:tc>
          <w:tcPr>
            <w:tcW w:w="0" w:type="auto"/>
            <w:tcBorders>
              <w:left w:val="single" w:sz="4" w:space="0" w:color="auto"/>
              <w:right w:val="single" w:sz="4" w:space="0" w:color="auto"/>
            </w:tcBorders>
            <w:shd w:val="clear" w:color="auto" w:fill="auto"/>
            <w:hideMark/>
          </w:tcPr>
          <w:p w14:paraId="466A5923" w14:textId="77777777" w:rsidR="0027796F" w:rsidRDefault="0027796F" w:rsidP="0027681C">
            <w:pPr>
              <w:pStyle w:val="TAC"/>
            </w:pPr>
          </w:p>
        </w:tc>
      </w:tr>
      <w:tr w:rsidR="0027796F" w14:paraId="3281464C"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55936595"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12ACF0A7" w14:textId="77777777" w:rsidR="0027796F" w:rsidRDefault="0027796F" w:rsidP="0027681C">
            <w:pPr>
              <w:pStyle w:val="TAC"/>
            </w:pPr>
            <w:r>
              <w:rPr>
                <w:lang w:eastAsia="ko-KR"/>
              </w:rPr>
              <w:t>&gt;3.6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F99033F" w14:textId="77777777" w:rsidR="0027796F" w:rsidRDefault="0027796F" w:rsidP="0027681C">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7C1E53C9" w14:textId="77777777" w:rsidR="0027796F" w:rsidRDefault="0027796F" w:rsidP="0027681C">
            <w:pPr>
              <w:pStyle w:val="TAC"/>
            </w:pPr>
          </w:p>
        </w:tc>
      </w:tr>
      <w:tr w:rsidR="0027796F" w14:paraId="0AC016AF" w14:textId="77777777" w:rsidTr="00F00E92">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472AA40" w14:textId="314B94C1" w:rsidR="0027796F" w:rsidRDefault="0027796F" w:rsidP="0027681C">
            <w:pPr>
              <w:pStyle w:val="TAC"/>
            </w:pPr>
            <w:r>
              <w:t>5870, 5880, 5890, 5900, 5910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5DFA2E84" w14:textId="77777777" w:rsidR="0027796F" w:rsidRDefault="0027796F" w:rsidP="0027681C">
            <w:pPr>
              <w:pStyle w:val="TAC"/>
            </w:pPr>
            <w:r>
              <w:t>≤1.0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1D772EA" w14:textId="77777777" w:rsidR="0027796F" w:rsidRDefault="0027796F" w:rsidP="0027681C">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160699B" w14:textId="77777777" w:rsidR="0027796F" w:rsidRDefault="0027796F" w:rsidP="0027681C">
            <w:pPr>
              <w:pStyle w:val="TAC"/>
            </w:pPr>
            <w:r>
              <w:t>0.85</w:t>
            </w:r>
          </w:p>
        </w:tc>
      </w:tr>
      <w:tr w:rsidR="0027796F" w14:paraId="615C8C38" w14:textId="77777777" w:rsidTr="00F00E92">
        <w:trPr>
          <w:jc w:val="center"/>
        </w:trPr>
        <w:tc>
          <w:tcPr>
            <w:tcW w:w="0" w:type="auto"/>
            <w:tcBorders>
              <w:left w:val="single" w:sz="4" w:space="0" w:color="auto"/>
              <w:right w:val="single" w:sz="4" w:space="0" w:color="auto"/>
            </w:tcBorders>
            <w:shd w:val="clear" w:color="auto" w:fill="auto"/>
            <w:hideMark/>
          </w:tcPr>
          <w:p w14:paraId="0632F3F8"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BC63401" w14:textId="77777777" w:rsidR="0027796F" w:rsidRDefault="0027796F" w:rsidP="0027681C">
            <w:pPr>
              <w:pStyle w:val="TAC"/>
            </w:pPr>
            <w:r>
              <w:t>&gt;1.0 and ≤1.6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DC5EC12" w14:textId="77777777" w:rsidR="0027796F" w:rsidRDefault="0027796F" w:rsidP="0027681C">
            <w:pPr>
              <w:pStyle w:val="TAC"/>
            </w:pPr>
            <w:r>
              <w:t>≤ 6.5</w:t>
            </w:r>
          </w:p>
        </w:tc>
        <w:tc>
          <w:tcPr>
            <w:tcW w:w="0" w:type="auto"/>
            <w:tcBorders>
              <w:left w:val="single" w:sz="4" w:space="0" w:color="auto"/>
              <w:right w:val="single" w:sz="4" w:space="0" w:color="auto"/>
            </w:tcBorders>
            <w:shd w:val="clear" w:color="auto" w:fill="auto"/>
            <w:hideMark/>
          </w:tcPr>
          <w:p w14:paraId="1CFE42FC" w14:textId="77777777" w:rsidR="0027796F" w:rsidRDefault="0027796F" w:rsidP="0027681C">
            <w:pPr>
              <w:pStyle w:val="TAC"/>
            </w:pPr>
          </w:p>
        </w:tc>
      </w:tr>
      <w:tr w:rsidR="0027796F" w14:paraId="6405DE98" w14:textId="77777777" w:rsidTr="00F00E92">
        <w:trPr>
          <w:jc w:val="center"/>
        </w:trPr>
        <w:tc>
          <w:tcPr>
            <w:tcW w:w="0" w:type="auto"/>
            <w:tcBorders>
              <w:left w:val="single" w:sz="4" w:space="0" w:color="auto"/>
              <w:right w:val="single" w:sz="4" w:space="0" w:color="auto"/>
            </w:tcBorders>
            <w:shd w:val="clear" w:color="auto" w:fill="auto"/>
            <w:hideMark/>
          </w:tcPr>
          <w:p w14:paraId="367C35E8"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562CDEE5" w14:textId="77777777" w:rsidR="0027796F" w:rsidRDefault="0027796F" w:rsidP="0027681C">
            <w:pPr>
              <w:pStyle w:val="TAC"/>
            </w:pPr>
            <w:r>
              <w:t>&gt;1.6 and ≤2.6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126FDA53" w14:textId="77777777" w:rsidR="0027796F" w:rsidRDefault="0027796F" w:rsidP="0027681C">
            <w:pPr>
              <w:pStyle w:val="TAC"/>
            </w:pPr>
            <w:r>
              <w:t>≤ 5.8</w:t>
            </w:r>
          </w:p>
        </w:tc>
        <w:tc>
          <w:tcPr>
            <w:tcW w:w="0" w:type="auto"/>
            <w:tcBorders>
              <w:left w:val="single" w:sz="4" w:space="0" w:color="auto"/>
              <w:right w:val="single" w:sz="4" w:space="0" w:color="auto"/>
            </w:tcBorders>
            <w:shd w:val="clear" w:color="auto" w:fill="auto"/>
            <w:hideMark/>
          </w:tcPr>
          <w:p w14:paraId="6817618A" w14:textId="77777777" w:rsidR="0027796F" w:rsidRDefault="0027796F" w:rsidP="0027681C">
            <w:pPr>
              <w:pStyle w:val="TAC"/>
            </w:pPr>
          </w:p>
        </w:tc>
      </w:tr>
      <w:tr w:rsidR="0027796F" w14:paraId="06358D88" w14:textId="77777777" w:rsidTr="00F00E92">
        <w:trPr>
          <w:jc w:val="center"/>
        </w:trPr>
        <w:tc>
          <w:tcPr>
            <w:tcW w:w="0" w:type="auto"/>
            <w:tcBorders>
              <w:left w:val="single" w:sz="4" w:space="0" w:color="auto"/>
              <w:right w:val="single" w:sz="4" w:space="0" w:color="auto"/>
            </w:tcBorders>
            <w:shd w:val="clear" w:color="auto" w:fill="auto"/>
            <w:hideMark/>
          </w:tcPr>
          <w:p w14:paraId="503969E6"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45A07FFC" w14:textId="77777777" w:rsidR="0027796F" w:rsidRDefault="0027796F" w:rsidP="0027681C">
            <w:pPr>
              <w:pStyle w:val="TAC"/>
            </w:pPr>
            <w:r>
              <w:t>&gt;2.6 and ≤3.24</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95AC1CF" w14:textId="77777777" w:rsidR="0027796F" w:rsidRDefault="0027796F" w:rsidP="0027681C">
            <w:pPr>
              <w:pStyle w:val="TAC"/>
            </w:pPr>
            <w:r>
              <w:t>≤ 4.5</w:t>
            </w:r>
          </w:p>
        </w:tc>
        <w:tc>
          <w:tcPr>
            <w:tcW w:w="0" w:type="auto"/>
            <w:tcBorders>
              <w:left w:val="single" w:sz="4" w:space="0" w:color="auto"/>
              <w:right w:val="single" w:sz="4" w:space="0" w:color="auto"/>
            </w:tcBorders>
            <w:shd w:val="clear" w:color="auto" w:fill="auto"/>
            <w:hideMark/>
          </w:tcPr>
          <w:p w14:paraId="69CA052D" w14:textId="77777777" w:rsidR="0027796F" w:rsidRDefault="0027796F" w:rsidP="0027681C">
            <w:pPr>
              <w:pStyle w:val="TAC"/>
            </w:pPr>
          </w:p>
        </w:tc>
      </w:tr>
      <w:tr w:rsidR="0027796F" w14:paraId="2E6D37F0" w14:textId="77777777" w:rsidTr="00F00E92">
        <w:trPr>
          <w:jc w:val="center"/>
        </w:trPr>
        <w:tc>
          <w:tcPr>
            <w:tcW w:w="0" w:type="auto"/>
            <w:tcBorders>
              <w:left w:val="single" w:sz="4" w:space="0" w:color="auto"/>
              <w:right w:val="single" w:sz="4" w:space="0" w:color="auto"/>
            </w:tcBorders>
            <w:shd w:val="clear" w:color="auto" w:fill="auto"/>
            <w:hideMark/>
          </w:tcPr>
          <w:p w14:paraId="4F834963"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AA33088" w14:textId="77777777" w:rsidR="0027796F" w:rsidRDefault="0027796F" w:rsidP="0027681C">
            <w:pPr>
              <w:pStyle w:val="TAC"/>
            </w:pPr>
            <w:r>
              <w:rPr>
                <w:lang w:eastAsia="ko-KR"/>
              </w:rPr>
              <w:t xml:space="preserve">&gt;3.24 and </w:t>
            </w:r>
            <w:r>
              <w:t>≤4.32</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189BBE1" w14:textId="77777777" w:rsidR="0027796F" w:rsidRDefault="0027796F" w:rsidP="0027681C">
            <w:pPr>
              <w:pStyle w:val="TAC"/>
            </w:pPr>
            <w:r>
              <w:t>≤ 5.5</w:t>
            </w:r>
          </w:p>
        </w:tc>
        <w:tc>
          <w:tcPr>
            <w:tcW w:w="0" w:type="auto"/>
            <w:tcBorders>
              <w:left w:val="single" w:sz="4" w:space="0" w:color="auto"/>
              <w:right w:val="single" w:sz="4" w:space="0" w:color="auto"/>
            </w:tcBorders>
            <w:shd w:val="clear" w:color="auto" w:fill="auto"/>
            <w:hideMark/>
          </w:tcPr>
          <w:p w14:paraId="7BF984EB" w14:textId="77777777" w:rsidR="0027796F" w:rsidRDefault="0027796F" w:rsidP="0027681C">
            <w:pPr>
              <w:pStyle w:val="TAC"/>
            </w:pPr>
          </w:p>
        </w:tc>
      </w:tr>
      <w:tr w:rsidR="0027796F" w14:paraId="1F405FA9"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2F07C2BD" w14:textId="77777777" w:rsidR="0027796F" w:rsidRDefault="0027796F" w:rsidP="0027681C">
            <w:pPr>
              <w:pStyle w:val="TAC"/>
            </w:pP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57C68A40" w14:textId="77777777" w:rsidR="0027796F" w:rsidRDefault="0027796F" w:rsidP="0027681C">
            <w:pPr>
              <w:pStyle w:val="TAC"/>
            </w:pPr>
            <w:r>
              <w:t>&gt;4.32</w:t>
            </w: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76B29EED" w14:textId="77777777" w:rsidR="0027796F" w:rsidRDefault="0027796F" w:rsidP="0027681C">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3D87D698" w14:textId="77777777" w:rsidR="0027796F" w:rsidRDefault="0027796F" w:rsidP="0027681C">
            <w:pPr>
              <w:pStyle w:val="TAC"/>
            </w:pPr>
          </w:p>
        </w:tc>
      </w:tr>
      <w:tr w:rsidR="0027796F" w14:paraId="35C981F2"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03A29317" w14:textId="77777777" w:rsidR="0027796F" w:rsidRPr="00510B50" w:rsidRDefault="0027796F" w:rsidP="0027681C">
            <w:pPr>
              <w:pStyle w:val="TAC"/>
              <w:rPr>
                <w:b/>
              </w:rPr>
            </w:pPr>
            <w:r w:rsidRPr="00510B50">
              <w:rPr>
                <w:b/>
              </w:rPr>
              <w:t>Carrier Frequency (MHz)</w:t>
            </w:r>
          </w:p>
        </w:tc>
        <w:tc>
          <w:tcPr>
            <w:tcW w:w="2328" w:type="dxa"/>
            <w:tcBorders>
              <w:top w:val="single" w:sz="8" w:space="0" w:color="000000"/>
              <w:left w:val="single" w:sz="4" w:space="0" w:color="auto"/>
              <w:bottom w:val="single" w:sz="4" w:space="0" w:color="auto"/>
              <w:right w:val="single" w:sz="8" w:space="0" w:color="000000"/>
            </w:tcBorders>
            <w:tcMar>
              <w:top w:w="15" w:type="dxa"/>
              <w:left w:w="101" w:type="dxa"/>
              <w:bottom w:w="0" w:type="dxa"/>
              <w:right w:w="101" w:type="dxa"/>
            </w:tcMar>
            <w:hideMark/>
          </w:tcPr>
          <w:p w14:paraId="0EF191C8" w14:textId="77777777" w:rsidR="0027796F" w:rsidRPr="00510B50" w:rsidRDefault="0027796F" w:rsidP="0027681C">
            <w:pPr>
              <w:pStyle w:val="TAC"/>
              <w:rPr>
                <w:b/>
              </w:rPr>
            </w:pPr>
            <w:r w:rsidRPr="00510B50">
              <w:rPr>
                <w:b/>
              </w:rPr>
              <w:t>RB</w:t>
            </w:r>
            <w:r w:rsidRPr="00510B50">
              <w:rPr>
                <w:b/>
                <w:vertAlign w:val="subscript"/>
              </w:rPr>
              <w:t>end</w:t>
            </w:r>
            <w:r w:rsidRPr="00510B50">
              <w:rPr>
                <w:b/>
              </w:rPr>
              <w:t xml:space="preserve"> * 12*SCS</w:t>
            </w:r>
          </w:p>
          <w:p w14:paraId="64725083" w14:textId="77777777" w:rsidR="0027796F" w:rsidRPr="00510B50" w:rsidRDefault="0027796F" w:rsidP="0027681C">
            <w:pPr>
              <w:pStyle w:val="TAC"/>
              <w:rPr>
                <w:b/>
              </w:rPr>
            </w:pPr>
            <w:r w:rsidRPr="00510B50">
              <w:rPr>
                <w:b/>
              </w:rPr>
              <w:t>[MHz]</w:t>
            </w:r>
          </w:p>
        </w:tc>
        <w:tc>
          <w:tcPr>
            <w:tcW w:w="2328" w:type="dxa"/>
            <w:tcBorders>
              <w:top w:val="single" w:sz="8" w:space="0" w:color="000000"/>
              <w:left w:val="single" w:sz="8" w:space="0" w:color="000000"/>
              <w:bottom w:val="single" w:sz="4" w:space="0" w:color="auto"/>
              <w:right w:val="single" w:sz="4" w:space="0" w:color="auto"/>
            </w:tcBorders>
            <w:tcMar>
              <w:top w:w="15" w:type="dxa"/>
              <w:left w:w="101" w:type="dxa"/>
              <w:bottom w:w="0" w:type="dxa"/>
              <w:right w:w="101" w:type="dxa"/>
            </w:tcMar>
            <w:hideMark/>
          </w:tcPr>
          <w:p w14:paraId="1087ADE6" w14:textId="77777777" w:rsidR="0027796F" w:rsidRPr="00510B50" w:rsidRDefault="0027796F" w:rsidP="0027681C">
            <w:pPr>
              <w:pStyle w:val="TAC"/>
              <w:rPr>
                <w:b/>
              </w:rPr>
            </w:pPr>
            <w:r w:rsidRPr="00510B50">
              <w:rPr>
                <w:b/>
              </w:rPr>
              <w:t>A-MPRBase (dB)</w:t>
            </w:r>
          </w:p>
        </w:tc>
        <w:tc>
          <w:tcPr>
            <w:tcW w:w="0" w:type="auto"/>
            <w:tcBorders>
              <w:left w:val="single" w:sz="4" w:space="0" w:color="auto"/>
              <w:bottom w:val="single" w:sz="4" w:space="0" w:color="auto"/>
              <w:right w:val="single" w:sz="4" w:space="0" w:color="auto"/>
            </w:tcBorders>
            <w:shd w:val="clear" w:color="auto" w:fill="auto"/>
            <w:hideMark/>
          </w:tcPr>
          <w:p w14:paraId="40271125" w14:textId="77777777" w:rsidR="0027796F" w:rsidRPr="00510B50" w:rsidRDefault="0027796F" w:rsidP="0027681C">
            <w:pPr>
              <w:pStyle w:val="TAC"/>
              <w:rPr>
                <w:b/>
              </w:rPr>
            </w:pPr>
            <w:r w:rsidRPr="00510B50">
              <w:rPr>
                <w:b/>
              </w:rPr>
              <w:t>AMPRStep (dB)</w:t>
            </w:r>
          </w:p>
        </w:tc>
      </w:tr>
      <w:tr w:rsidR="0027796F" w14:paraId="3E404822" w14:textId="77777777" w:rsidTr="00F00E92">
        <w:trPr>
          <w:jc w:val="center"/>
        </w:trPr>
        <w:tc>
          <w:tcPr>
            <w:tcW w:w="0" w:type="auto"/>
            <w:tcBorders>
              <w:top w:val="single" w:sz="4" w:space="0" w:color="auto"/>
              <w:left w:val="single" w:sz="4" w:space="0" w:color="auto"/>
              <w:right w:val="single" w:sz="4" w:space="0" w:color="auto"/>
            </w:tcBorders>
            <w:shd w:val="clear" w:color="auto" w:fill="auto"/>
            <w:hideMark/>
          </w:tcPr>
          <w:p w14:paraId="0E8B0206" w14:textId="77777777" w:rsidR="0027796F" w:rsidRDefault="0027796F" w:rsidP="0027681C">
            <w:pPr>
              <w:pStyle w:val="TAC"/>
            </w:pPr>
            <w:r>
              <w:t>5920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5D9633F" w14:textId="77777777" w:rsidR="0027796F" w:rsidRDefault="0027796F" w:rsidP="0027681C">
            <w:pPr>
              <w:pStyle w:val="TAC"/>
            </w:pPr>
            <w:r>
              <w:t>≥ 8.36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FC10ACD" w14:textId="77777777" w:rsidR="0027796F" w:rsidRDefault="0027796F" w:rsidP="0027681C">
            <w:pPr>
              <w:pStyle w:val="TAC"/>
            </w:pPr>
            <w:r>
              <w:t>≤ 25</w:t>
            </w:r>
          </w:p>
        </w:tc>
        <w:tc>
          <w:tcPr>
            <w:tcW w:w="0" w:type="auto"/>
            <w:tcBorders>
              <w:left w:val="single" w:sz="4" w:space="0" w:color="auto"/>
              <w:bottom w:val="single" w:sz="4" w:space="0" w:color="auto"/>
              <w:right w:val="single" w:sz="4" w:space="0" w:color="auto"/>
            </w:tcBorders>
            <w:shd w:val="clear" w:color="auto" w:fill="auto"/>
            <w:hideMark/>
          </w:tcPr>
          <w:p w14:paraId="2BC84D0A" w14:textId="77777777" w:rsidR="0027796F" w:rsidRDefault="0027796F" w:rsidP="0027681C">
            <w:pPr>
              <w:pStyle w:val="TAC"/>
            </w:pPr>
            <w:r>
              <w:t>0.6</w:t>
            </w:r>
          </w:p>
        </w:tc>
      </w:tr>
      <w:tr w:rsidR="0027796F" w14:paraId="7B9719EF" w14:textId="77777777" w:rsidTr="00F00E92">
        <w:trPr>
          <w:jc w:val="center"/>
        </w:trPr>
        <w:tc>
          <w:tcPr>
            <w:tcW w:w="0" w:type="auto"/>
            <w:tcBorders>
              <w:left w:val="single" w:sz="4" w:space="0" w:color="auto"/>
              <w:right w:val="single" w:sz="4" w:space="0" w:color="auto"/>
            </w:tcBorders>
            <w:shd w:val="clear" w:color="auto" w:fill="auto"/>
            <w:hideMark/>
          </w:tcPr>
          <w:p w14:paraId="431C0F7A"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68A8DF8" w14:textId="77777777" w:rsidR="0027796F" w:rsidRDefault="0027796F" w:rsidP="0027681C">
            <w:pPr>
              <w:pStyle w:val="TAC"/>
            </w:pPr>
            <w:r>
              <w:t>≥ 7.36 and &lt; 8.36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C7523FC" w14:textId="77777777" w:rsidR="0027796F" w:rsidRDefault="0027796F" w:rsidP="0027681C">
            <w:pPr>
              <w:pStyle w:val="TAC"/>
            </w:pPr>
            <w:r>
              <w:t>≤ 19</w:t>
            </w:r>
          </w:p>
        </w:tc>
        <w:tc>
          <w:tcPr>
            <w:tcW w:w="0" w:type="auto"/>
            <w:tcBorders>
              <w:left w:val="single" w:sz="4" w:space="0" w:color="auto"/>
              <w:bottom w:val="single" w:sz="4" w:space="0" w:color="auto"/>
              <w:right w:val="single" w:sz="4" w:space="0" w:color="auto"/>
            </w:tcBorders>
            <w:shd w:val="clear" w:color="auto" w:fill="auto"/>
            <w:hideMark/>
          </w:tcPr>
          <w:p w14:paraId="24F23990" w14:textId="77777777" w:rsidR="0027796F" w:rsidRDefault="0027796F" w:rsidP="0027681C">
            <w:pPr>
              <w:pStyle w:val="TAC"/>
            </w:pPr>
          </w:p>
        </w:tc>
      </w:tr>
      <w:tr w:rsidR="0027796F" w14:paraId="3A0D9895" w14:textId="77777777" w:rsidTr="00F00E92">
        <w:trPr>
          <w:jc w:val="center"/>
        </w:trPr>
        <w:tc>
          <w:tcPr>
            <w:tcW w:w="0" w:type="auto"/>
            <w:tcBorders>
              <w:left w:val="single" w:sz="4" w:space="0" w:color="auto"/>
              <w:right w:val="single" w:sz="4" w:space="0" w:color="auto"/>
            </w:tcBorders>
            <w:shd w:val="clear" w:color="auto" w:fill="auto"/>
            <w:hideMark/>
          </w:tcPr>
          <w:p w14:paraId="6ECAD0BF"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5B71104" w14:textId="77777777" w:rsidR="0027796F" w:rsidRDefault="0027796F" w:rsidP="0027681C">
            <w:pPr>
              <w:pStyle w:val="TAC"/>
            </w:pPr>
            <w:r>
              <w:t>≥ 6.12 and &lt; 7.36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B14BA5F" w14:textId="77777777" w:rsidR="0027796F" w:rsidRDefault="0027796F" w:rsidP="0027681C">
            <w:pPr>
              <w:pStyle w:val="TAC"/>
            </w:pPr>
            <w:r>
              <w:t>≤ 12</w:t>
            </w:r>
          </w:p>
        </w:tc>
        <w:tc>
          <w:tcPr>
            <w:tcW w:w="0" w:type="auto"/>
            <w:tcBorders>
              <w:left w:val="single" w:sz="4" w:space="0" w:color="auto"/>
              <w:bottom w:val="single" w:sz="4" w:space="0" w:color="auto"/>
              <w:right w:val="single" w:sz="4" w:space="0" w:color="auto"/>
            </w:tcBorders>
            <w:shd w:val="clear" w:color="auto" w:fill="auto"/>
            <w:hideMark/>
          </w:tcPr>
          <w:p w14:paraId="353E81FD" w14:textId="77777777" w:rsidR="0027796F" w:rsidRDefault="0027796F" w:rsidP="0027681C">
            <w:pPr>
              <w:pStyle w:val="TAC"/>
            </w:pPr>
          </w:p>
        </w:tc>
      </w:tr>
      <w:tr w:rsidR="0027796F" w14:paraId="4CFC49F4" w14:textId="77777777" w:rsidTr="00F00E92">
        <w:trPr>
          <w:jc w:val="center"/>
        </w:trPr>
        <w:tc>
          <w:tcPr>
            <w:tcW w:w="0" w:type="auto"/>
            <w:tcBorders>
              <w:left w:val="single" w:sz="4" w:space="0" w:color="auto"/>
              <w:right w:val="single" w:sz="4" w:space="0" w:color="auto"/>
            </w:tcBorders>
            <w:shd w:val="clear" w:color="auto" w:fill="auto"/>
            <w:hideMark/>
          </w:tcPr>
          <w:p w14:paraId="36A36585"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57A6D8B" w14:textId="77777777" w:rsidR="0027796F" w:rsidRDefault="0027796F" w:rsidP="0027681C">
            <w:pPr>
              <w:pStyle w:val="TAC"/>
            </w:pPr>
            <w:r>
              <w:t>≥ 5.76 and &lt; 6.12</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4C93940" w14:textId="77777777" w:rsidR="0027796F" w:rsidRDefault="0027796F" w:rsidP="0027681C">
            <w:pPr>
              <w:pStyle w:val="TAC"/>
            </w:pPr>
            <w:r>
              <w:t>≤ 10</w:t>
            </w:r>
          </w:p>
        </w:tc>
        <w:tc>
          <w:tcPr>
            <w:tcW w:w="0" w:type="auto"/>
            <w:tcBorders>
              <w:left w:val="single" w:sz="4" w:space="0" w:color="auto"/>
              <w:bottom w:val="single" w:sz="4" w:space="0" w:color="auto"/>
              <w:right w:val="single" w:sz="4" w:space="0" w:color="auto"/>
            </w:tcBorders>
            <w:shd w:val="clear" w:color="auto" w:fill="auto"/>
            <w:hideMark/>
          </w:tcPr>
          <w:p w14:paraId="26A6183B" w14:textId="77777777" w:rsidR="0027796F" w:rsidRDefault="0027796F" w:rsidP="0027681C">
            <w:pPr>
              <w:pStyle w:val="TAC"/>
            </w:pPr>
          </w:p>
        </w:tc>
      </w:tr>
      <w:tr w:rsidR="0027796F" w14:paraId="1CF953A9"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05ADEA2A" w14:textId="77777777" w:rsidR="0027796F" w:rsidRDefault="0027796F" w:rsidP="0027681C">
            <w:pPr>
              <w:pStyle w:val="TAC"/>
            </w:pP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7BFCFC89" w14:textId="77777777" w:rsidR="0027796F" w:rsidRDefault="0027796F" w:rsidP="0027681C">
            <w:pPr>
              <w:pStyle w:val="TAC"/>
            </w:pPr>
            <w:r>
              <w:t>&lt; 5.76</w:t>
            </w: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33710536" w14:textId="77777777" w:rsidR="0027796F" w:rsidRDefault="0027796F" w:rsidP="0027681C">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11E1C2C2" w14:textId="77777777" w:rsidR="0027796F" w:rsidRDefault="0027796F" w:rsidP="0027681C">
            <w:pPr>
              <w:pStyle w:val="TAC"/>
            </w:pPr>
          </w:p>
        </w:tc>
      </w:tr>
    </w:tbl>
    <w:p w14:paraId="240B434D" w14:textId="77777777" w:rsidR="0027796F" w:rsidRDefault="0027796F" w:rsidP="0027796F"/>
    <w:p w14:paraId="544E95F4" w14:textId="77777777" w:rsidR="0017189C" w:rsidRPr="001D386E" w:rsidRDefault="0017189C" w:rsidP="006A678A">
      <w:pPr>
        <w:pStyle w:val="Heading4"/>
      </w:pPr>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630"/>
      <w:bookmarkEnd w:id="1631"/>
      <w:bookmarkEnd w:id="1632"/>
      <w:bookmarkEnd w:id="1633"/>
      <w:bookmarkEnd w:id="1634"/>
      <w:bookmarkEnd w:id="1635"/>
      <w:bookmarkEnd w:id="1636"/>
      <w:bookmarkEnd w:id="1637"/>
      <w:bookmarkEnd w:id="1638"/>
      <w:bookmarkEnd w:id="1639"/>
      <w:bookmarkEnd w:id="1640"/>
      <w:bookmarkEnd w:id="1641"/>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bookmarkStart w:id="1642" w:name="_CRTable6_2E_3_31"/>
      <w:r>
        <w:lastRenderedPageBreak/>
        <w:t xml:space="preserve">Table </w:t>
      </w:r>
      <w:bookmarkEnd w:id="1642"/>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bookmarkStart w:id="1643" w:name="_CRTable6_2E_3_31a"/>
      <w:r>
        <w:t xml:space="preserve">Table </w:t>
      </w:r>
      <w:bookmarkEnd w:id="1643"/>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bookmarkStart w:id="1644" w:name="_CRTable6_2E_3_32"/>
      <w:r>
        <w:t xml:space="preserve">Table </w:t>
      </w:r>
      <w:bookmarkEnd w:id="1644"/>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bookmarkStart w:id="1645" w:name="_CRTable6_2E_3_23"/>
      <w:r>
        <w:t xml:space="preserve">Table </w:t>
      </w:r>
      <w:bookmarkEnd w:id="1645"/>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0C881FE0" w:rsidR="0017189C" w:rsidRDefault="0017189C" w:rsidP="006A678A">
      <w:pPr>
        <w:pStyle w:val="Heading4"/>
        <w:rPr>
          <w:lang w:eastAsia="en-GB"/>
        </w:rPr>
      </w:pPr>
      <w:bookmarkStart w:id="1646" w:name="_Toc45888156"/>
      <w:bookmarkStart w:id="1647" w:name="_Toc45888755"/>
      <w:bookmarkStart w:id="1648" w:name="_Toc59650039"/>
      <w:bookmarkStart w:id="1649" w:name="_Toc61357303"/>
      <w:bookmarkStart w:id="1650" w:name="_Toc61359077"/>
      <w:bookmarkStart w:id="1651" w:name="_Toc67916015"/>
      <w:bookmarkStart w:id="1652" w:name="_Toc75533559"/>
      <w:bookmarkStart w:id="1653" w:name="_Toc75819445"/>
      <w:bookmarkStart w:id="1654" w:name="_Toc76508289"/>
      <w:bookmarkStart w:id="1655" w:name="_Toc76717239"/>
      <w:bookmarkStart w:id="1656" w:name="_Toc83293880"/>
      <w:bookmarkStart w:id="1657" w:name="_Toc84334919"/>
      <w:r>
        <w:t>6.2E.3.4</w:t>
      </w:r>
      <w:r>
        <w:tab/>
      </w:r>
      <w:bookmarkEnd w:id="1646"/>
      <w:bookmarkEnd w:id="1647"/>
      <w:bookmarkEnd w:id="1648"/>
      <w:bookmarkEnd w:id="1649"/>
      <w:bookmarkEnd w:id="1650"/>
      <w:bookmarkEnd w:id="1651"/>
      <w:bookmarkEnd w:id="1652"/>
      <w:bookmarkEnd w:id="1653"/>
      <w:bookmarkEnd w:id="1654"/>
      <w:bookmarkEnd w:id="1655"/>
      <w:bookmarkEnd w:id="1656"/>
      <w:bookmarkEnd w:id="1657"/>
      <w:r w:rsidR="008A0079">
        <w:t>A-MPR for power class 3 V2X concurrent operation</w:t>
      </w:r>
    </w:p>
    <w:p w14:paraId="0AC3D330" w14:textId="1EBA7FD8" w:rsidR="00AF2044" w:rsidRDefault="00AF2044" w:rsidP="00AF2044">
      <w:pPr>
        <w:tabs>
          <w:tab w:val="left" w:pos="1985"/>
        </w:tabs>
        <w:spacing w:after="100" w:afterAutospacing="1"/>
        <w:rPr>
          <w:noProof/>
        </w:rPr>
      </w:pPr>
      <w:bookmarkStart w:id="1658" w:name="_Toc45888157"/>
      <w:bookmarkStart w:id="1659" w:name="_Toc45888756"/>
      <w:bookmarkStart w:id="1660" w:name="_Toc59650040"/>
      <w:bookmarkStart w:id="1661" w:name="_Toc61357304"/>
      <w:bookmarkStart w:id="1662" w:name="_Toc61359078"/>
      <w:bookmarkStart w:id="1663" w:name="_Toc67916016"/>
      <w:bookmarkStart w:id="1664" w:name="_Toc75533560"/>
      <w:bookmarkStart w:id="1665" w:name="_Toc75819446"/>
      <w:bookmarkStart w:id="1666" w:name="_Toc76508290"/>
      <w:bookmarkStart w:id="1667" w:name="_Toc76717240"/>
      <w:bookmarkStart w:id="1668" w:name="_Toc83293881"/>
      <w:bookmarkStart w:id="1669"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lastRenderedPageBreak/>
        <w:t>6.2</w:t>
      </w:r>
      <w:r>
        <w:t>E</w:t>
      </w:r>
      <w:r w:rsidRPr="001C0CC4">
        <w:t>.4</w:t>
      </w:r>
      <w:r w:rsidRPr="001C0CC4">
        <w:tab/>
        <w:t>Configured transmitted power</w:t>
      </w:r>
      <w:r>
        <w:t xml:space="preserve"> for V2X</w:t>
      </w:r>
      <w:bookmarkEnd w:id="1658"/>
      <w:bookmarkEnd w:id="1659"/>
      <w:bookmarkEnd w:id="1660"/>
      <w:bookmarkEnd w:id="1661"/>
      <w:bookmarkEnd w:id="1662"/>
      <w:bookmarkEnd w:id="1663"/>
      <w:bookmarkEnd w:id="1664"/>
      <w:bookmarkEnd w:id="1665"/>
      <w:bookmarkEnd w:id="1666"/>
      <w:bookmarkEnd w:id="1667"/>
      <w:bookmarkEnd w:id="1668"/>
      <w:bookmarkEnd w:id="1669"/>
    </w:p>
    <w:p w14:paraId="00459472" w14:textId="77777777" w:rsidR="0017189C" w:rsidRPr="00B761C4" w:rsidRDefault="0017189C" w:rsidP="006A678A">
      <w:pPr>
        <w:pStyle w:val="Heading4"/>
      </w:pPr>
      <w:bookmarkStart w:id="1670" w:name="_Toc45888158"/>
      <w:bookmarkStart w:id="1671" w:name="_Toc45888757"/>
      <w:bookmarkStart w:id="1672" w:name="_Toc59650041"/>
      <w:bookmarkStart w:id="1673" w:name="_Toc61357305"/>
      <w:bookmarkStart w:id="1674" w:name="_Toc61359079"/>
      <w:bookmarkStart w:id="1675" w:name="_Toc67916017"/>
      <w:bookmarkStart w:id="1676" w:name="_Toc75533561"/>
      <w:bookmarkStart w:id="1677" w:name="_Toc75819447"/>
      <w:bookmarkStart w:id="1678" w:name="_Toc76508291"/>
      <w:bookmarkStart w:id="1679" w:name="_Toc76717241"/>
      <w:bookmarkStart w:id="1680" w:name="_Toc83293882"/>
      <w:bookmarkStart w:id="1681" w:name="_Toc84334921"/>
      <w:r>
        <w:t>6.2E.4.1</w:t>
      </w:r>
      <w:r>
        <w:tab/>
        <w:t>General</w:t>
      </w:r>
      <w:bookmarkEnd w:id="1670"/>
      <w:bookmarkEnd w:id="1671"/>
      <w:bookmarkEnd w:id="1672"/>
      <w:bookmarkEnd w:id="1673"/>
      <w:bookmarkEnd w:id="1674"/>
      <w:bookmarkEnd w:id="1675"/>
      <w:bookmarkEnd w:id="1676"/>
      <w:bookmarkEnd w:id="1677"/>
      <w:bookmarkEnd w:id="1678"/>
      <w:bookmarkEnd w:id="1679"/>
      <w:bookmarkEnd w:id="1680"/>
      <w:bookmarkEnd w:id="1681"/>
    </w:p>
    <w:p w14:paraId="175A19C4" w14:textId="77777777" w:rsidR="00CE38E6" w:rsidRPr="00AF5673" w:rsidRDefault="00CE38E6" w:rsidP="00CE38E6">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69B4366" w14:textId="77777777" w:rsidR="00CE38E6" w:rsidRPr="00AF5673" w:rsidRDefault="00CE38E6" w:rsidP="00CE38E6">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3D75A008" w14:textId="77777777" w:rsidR="00CE38E6" w:rsidRPr="00AF5673" w:rsidRDefault="00CE38E6" w:rsidP="00CE38E6">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64893609" w14:textId="77777777" w:rsidR="00CE38E6" w:rsidRPr="00AF5673" w:rsidRDefault="00CE38E6" w:rsidP="00E325BF">
      <w:pPr>
        <w:pStyle w:val="EQ"/>
        <w:jc w:val="center"/>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Pr>
          <w:noProof w:val="0"/>
          <w:vertAlign w:val="subscript"/>
          <w:lang w:bidi="bn-IN"/>
        </w:rPr>
        <w:t>,V2X</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Pr>
          <w:noProof w:val="0"/>
          <w:vertAlign w:val="subscript"/>
          <w:lang w:eastAsia="zh-CN" w:bidi="bn-IN"/>
        </w:rPr>
        <w:t>,c</w:t>
      </w:r>
      <w:r w:rsidRPr="00AF5673">
        <w:rPr>
          <w:noProof w:val="0"/>
          <w:lang w:bidi="bn-IN"/>
        </w:rPr>
        <w:t xml:space="preserve"> }</w:t>
      </w:r>
    </w:p>
    <w:p w14:paraId="7EEADD05" w14:textId="77777777" w:rsidR="00CE38E6" w:rsidRPr="00AF5673" w:rsidRDefault="00CE38E6" w:rsidP="00CE38E6">
      <w:pPr>
        <w:ind w:firstLineChars="100" w:firstLine="200"/>
        <w:rPr>
          <w:lang w:bidi="bn-IN"/>
        </w:rPr>
      </w:pPr>
      <w:r w:rsidRPr="00AF5673">
        <w:rPr>
          <w:lang w:bidi="bn-IN"/>
        </w:rPr>
        <w:t>where</w:t>
      </w:r>
    </w:p>
    <w:p w14:paraId="132DFC49" w14:textId="77777777" w:rsidR="00CE38E6" w:rsidRPr="00881FF1" w:rsidRDefault="00CE38E6" w:rsidP="00CE38E6">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66342C8C" w14:textId="5F3623F3" w:rsidR="00CE38E6" w:rsidRDefault="00CE38E6" w:rsidP="00CE38E6">
      <w:pPr>
        <w:pStyle w:val="B10"/>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Pr>
          <w:i/>
        </w:rPr>
        <w:t>maxTransPower</w:t>
      </w:r>
      <w:r w:rsidRPr="00F01782">
        <w:t>, define</w:t>
      </w:r>
      <w:r w:rsidRPr="00AF5673">
        <w:t>d by TS 38.331.</w:t>
      </w:r>
    </w:p>
    <w:p w14:paraId="7A9DE141" w14:textId="77777777" w:rsidR="00CE38E6" w:rsidRPr="00A06AC6" w:rsidRDefault="00CE38E6" w:rsidP="00CE38E6">
      <w:pPr>
        <w:pStyle w:val="B10"/>
        <w:rPr>
          <w:lang w:eastAsia="zh-CN"/>
        </w:rPr>
      </w:pPr>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sidRPr="00A06AC6">
        <w:rPr>
          <w:noProof/>
          <w:position w:val="-14"/>
          <w:lang w:val="en-US" w:eastAsia="ko-KR"/>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p>
    <w:p w14:paraId="15D7781F" w14:textId="77777777" w:rsidR="00CE38E6" w:rsidRPr="00A06AC6" w:rsidRDefault="00CE38E6" w:rsidP="00CE38E6">
      <w:pPr>
        <w:pStyle w:val="EQ"/>
        <w:ind w:leftChars="400" w:left="800" w:firstLineChars="50" w:firstLine="100"/>
        <w:rPr>
          <w:noProof w:val="0"/>
          <w:lang w:bidi="bn-IN"/>
        </w:rPr>
      </w:pPr>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0627FA55" w14:textId="77777777" w:rsidR="00CE38E6" w:rsidRPr="00BB41B5" w:rsidRDefault="00CE38E6" w:rsidP="00CE38E6">
      <w:pPr>
        <w:pStyle w:val="EQ"/>
        <w:ind w:leftChars="400" w:left="800" w:firstLineChars="50" w:firstLine="100"/>
        <w:rPr>
          <w:lang w:bidi="bn-IN"/>
        </w:rPr>
      </w:pPr>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46BB43C7" w14:textId="77777777" w:rsidR="00CE38E6" w:rsidRPr="00AB12CC" w:rsidRDefault="00CE38E6" w:rsidP="00CE38E6">
      <w:pPr>
        <w:pStyle w:val="B10"/>
        <w:rPr>
          <w:rFonts w:eastAsia="Malgun Gothic"/>
          <w:lang w:eastAsia="ko-KR" w:bidi="bn-IN"/>
        </w:rPr>
      </w:pPr>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p>
    <w:p w14:paraId="315FE04D" w14:textId="5312D2F6" w:rsidR="00F90F20" w:rsidRPr="00AF5673" w:rsidRDefault="00F90F20" w:rsidP="00F90F20">
      <w:pPr>
        <w:pStyle w:val="B10"/>
        <w:rPr>
          <w:lang w:bidi="bn-IN"/>
        </w:rPr>
      </w:pPr>
      <w:r w:rsidRPr="00AF5673">
        <w:rPr>
          <w:lang w:bidi="bn-IN"/>
        </w:rPr>
        <w:t>-</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14340CAC" w:rsidR="00F90F20" w:rsidRPr="00AF5673" w:rsidRDefault="00F90F20" w:rsidP="00F90F20">
      <w:pPr>
        <w:pStyle w:val="B20"/>
        <w:rPr>
          <w:lang w:bidi="bn-IN"/>
        </w:rPr>
      </w:pPr>
      <w:r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DE4AFED" w:rsidR="0017189C" w:rsidRDefault="00CE38F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23EC5F90" w:rsidR="0017189C" w:rsidRDefault="0017189C" w:rsidP="0017189C">
      <w:pPr>
        <w:pStyle w:val="TH"/>
        <w:rPr>
          <w:rFonts w:eastAsia="Times New Roman"/>
          <w:lang w:eastAsia="en-GB"/>
        </w:rPr>
      </w:pPr>
      <w:bookmarkStart w:id="1682" w:name="_CRTable6_2E_4_11"/>
      <w:r>
        <w:lastRenderedPageBreak/>
        <w:t xml:space="preserve">Table </w:t>
      </w:r>
      <w:bookmarkEnd w:id="1682"/>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w:t>
      </w:r>
      <w:r w:rsidR="0070091F">
        <w:t>for NR V2X</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3E1ACB03" w:rsidR="0017189C" w:rsidRDefault="0070091F"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5D3B7BDC" w:rsidR="0017189C" w:rsidRDefault="0017189C" w:rsidP="006A678A">
      <w:pPr>
        <w:pStyle w:val="Heading4"/>
      </w:pPr>
      <w:bookmarkStart w:id="1683" w:name="_Toc45888159"/>
      <w:bookmarkStart w:id="1684" w:name="_Toc45888758"/>
      <w:bookmarkStart w:id="1685" w:name="_Toc59650042"/>
      <w:bookmarkStart w:id="1686" w:name="_Toc61357306"/>
      <w:bookmarkStart w:id="1687" w:name="_Toc61359080"/>
      <w:bookmarkStart w:id="1688" w:name="_Toc67916018"/>
      <w:bookmarkStart w:id="1689" w:name="_Toc75533562"/>
      <w:bookmarkStart w:id="1690" w:name="_Toc75819448"/>
      <w:bookmarkStart w:id="1691" w:name="_Toc76508292"/>
      <w:bookmarkStart w:id="1692" w:name="_Toc76717242"/>
      <w:bookmarkStart w:id="1693" w:name="_Toc83293883"/>
      <w:bookmarkStart w:id="1694" w:name="_Toc84334922"/>
      <w:r>
        <w:t>6.2E.4.2</w:t>
      </w:r>
      <w:r>
        <w:tab/>
      </w:r>
      <w:bookmarkEnd w:id="1683"/>
      <w:bookmarkEnd w:id="1684"/>
      <w:bookmarkEnd w:id="1685"/>
      <w:bookmarkEnd w:id="1686"/>
      <w:bookmarkEnd w:id="1687"/>
      <w:bookmarkEnd w:id="1688"/>
      <w:bookmarkEnd w:id="1689"/>
      <w:bookmarkEnd w:id="1690"/>
      <w:bookmarkEnd w:id="1691"/>
      <w:bookmarkEnd w:id="1692"/>
      <w:bookmarkEnd w:id="1693"/>
      <w:bookmarkEnd w:id="1694"/>
      <w:r w:rsidR="008A0079">
        <w:t>Configured transmitted power for V2X concurrent operation</w:t>
      </w:r>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695" w:name="_Toc59650043"/>
      <w:bookmarkStart w:id="1696" w:name="_Toc61357307"/>
      <w:bookmarkStart w:id="1697" w:name="_Toc61359081"/>
      <w:bookmarkStart w:id="1698" w:name="_Toc67916019"/>
      <w:bookmarkStart w:id="1699" w:name="_Toc75533563"/>
      <w:bookmarkStart w:id="1700" w:name="_Toc75819449"/>
      <w:bookmarkStart w:id="1701" w:name="_Toc76508293"/>
      <w:bookmarkStart w:id="1702" w:name="_Toc76717243"/>
      <w:bookmarkStart w:id="1703" w:name="_Toc83293884"/>
      <w:bookmarkStart w:id="1704"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lastRenderedPageBreak/>
        <w:t>6.2</w:t>
      </w:r>
      <w:r>
        <w:t>F</w:t>
      </w:r>
      <w:r w:rsidRPr="001C0CC4">
        <w:tab/>
        <w:t>Transmitter power</w:t>
      </w:r>
      <w:r>
        <w:t xml:space="preserve"> for shared spectrum channel access</w:t>
      </w:r>
      <w:bookmarkEnd w:id="1695"/>
      <w:bookmarkEnd w:id="1696"/>
      <w:bookmarkEnd w:id="1697"/>
      <w:bookmarkEnd w:id="1698"/>
      <w:bookmarkEnd w:id="1699"/>
      <w:bookmarkEnd w:id="1700"/>
      <w:bookmarkEnd w:id="1701"/>
      <w:bookmarkEnd w:id="1702"/>
      <w:bookmarkEnd w:id="1703"/>
      <w:bookmarkEnd w:id="1704"/>
    </w:p>
    <w:p w14:paraId="512E5F42" w14:textId="77777777" w:rsidR="00502579" w:rsidRPr="001C0CC4" w:rsidRDefault="00502579" w:rsidP="006A678A">
      <w:pPr>
        <w:pStyle w:val="Heading3"/>
        <w:rPr>
          <w:lang w:eastAsia="zh-CN"/>
        </w:rPr>
      </w:pPr>
      <w:bookmarkStart w:id="1705" w:name="_Toc59650044"/>
      <w:bookmarkStart w:id="1706" w:name="_Toc61357308"/>
      <w:bookmarkStart w:id="1707" w:name="_Toc61359082"/>
      <w:bookmarkStart w:id="1708" w:name="_Toc67916020"/>
      <w:bookmarkStart w:id="1709" w:name="_Toc75533564"/>
      <w:bookmarkStart w:id="1710" w:name="_Toc75819450"/>
      <w:bookmarkStart w:id="1711" w:name="_Toc76508294"/>
      <w:bookmarkStart w:id="1712" w:name="_Toc76717244"/>
      <w:bookmarkStart w:id="1713" w:name="_Toc83293885"/>
      <w:bookmarkStart w:id="1714" w:name="_Toc84334924"/>
      <w:r w:rsidRPr="001C0CC4">
        <w:t>6.2</w:t>
      </w:r>
      <w:r>
        <w:t>F</w:t>
      </w:r>
      <w:r w:rsidRPr="001C0CC4">
        <w:t>.1</w:t>
      </w:r>
      <w:r w:rsidRPr="001C0CC4">
        <w:tab/>
      </w:r>
      <w:r w:rsidRPr="001C0CC4">
        <w:rPr>
          <w:lang w:eastAsia="zh-CN"/>
        </w:rPr>
        <w:t xml:space="preserve">UE </w:t>
      </w:r>
      <w:r w:rsidRPr="001C0CC4">
        <w:t>maximum output power</w:t>
      </w:r>
      <w:bookmarkEnd w:id="1705"/>
      <w:bookmarkEnd w:id="1706"/>
      <w:bookmarkEnd w:id="1707"/>
      <w:bookmarkEnd w:id="1708"/>
      <w:bookmarkEnd w:id="1709"/>
      <w:bookmarkEnd w:id="1710"/>
      <w:bookmarkEnd w:id="1711"/>
      <w:bookmarkEnd w:id="1712"/>
      <w:bookmarkEnd w:id="1713"/>
      <w:bookmarkEnd w:id="1714"/>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bookmarkStart w:id="1715" w:name="_CRTable6_2F_11"/>
      <w:r w:rsidRPr="001C0CC4">
        <w:t xml:space="preserve">Table </w:t>
      </w:r>
      <w:bookmarkEnd w:id="1715"/>
      <w:r w:rsidRPr="001C0CC4">
        <w:t>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bookmarkStart w:id="1716" w:name="_CRTable6_2F_12"/>
      <w:r w:rsidRPr="001C0CC4">
        <w:t xml:space="preserve">Table </w:t>
      </w:r>
      <w:bookmarkEnd w:id="1716"/>
      <w:r w:rsidRPr="001C0CC4">
        <w:t>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717" w:name="_Toc59650045"/>
      <w:bookmarkStart w:id="1718" w:name="_Toc61357309"/>
      <w:bookmarkStart w:id="1719" w:name="_Toc61359083"/>
      <w:bookmarkStart w:id="1720" w:name="_Toc67916021"/>
      <w:bookmarkStart w:id="1721" w:name="_Toc75533565"/>
      <w:bookmarkStart w:id="1722" w:name="_Toc75819451"/>
      <w:bookmarkStart w:id="1723" w:name="_Toc76508295"/>
      <w:bookmarkStart w:id="1724" w:name="_Toc76717245"/>
      <w:bookmarkStart w:id="1725" w:name="_Toc83293886"/>
      <w:bookmarkStart w:id="1726" w:name="_Toc84334925"/>
      <w:r w:rsidRPr="001C0CC4">
        <w:lastRenderedPageBreak/>
        <w:t>6.2</w:t>
      </w:r>
      <w:r>
        <w:t>F</w:t>
      </w:r>
      <w:r w:rsidRPr="001C0CC4">
        <w:t>.1</w:t>
      </w:r>
      <w:r>
        <w:t>A</w:t>
      </w:r>
      <w:r w:rsidRPr="001C0CC4">
        <w:tab/>
      </w:r>
      <w:r>
        <w:t>UE maximum output power for CA</w:t>
      </w:r>
      <w:bookmarkEnd w:id="1717"/>
      <w:bookmarkEnd w:id="1718"/>
      <w:bookmarkEnd w:id="1719"/>
      <w:bookmarkEnd w:id="1720"/>
      <w:bookmarkEnd w:id="1721"/>
      <w:bookmarkEnd w:id="1722"/>
      <w:bookmarkEnd w:id="1723"/>
      <w:bookmarkEnd w:id="1724"/>
      <w:bookmarkEnd w:id="1725"/>
      <w:bookmarkEnd w:id="1726"/>
    </w:p>
    <w:p w14:paraId="05D14433" w14:textId="3DE585CB" w:rsidR="00502579" w:rsidRDefault="00502579" w:rsidP="006A678A">
      <w:pPr>
        <w:pStyle w:val="Heading4"/>
      </w:pPr>
      <w:bookmarkStart w:id="1727" w:name="_Toc59650046"/>
      <w:bookmarkStart w:id="1728" w:name="_Toc61357310"/>
      <w:bookmarkStart w:id="1729" w:name="_Toc61359084"/>
      <w:bookmarkStart w:id="1730" w:name="_Toc67916022"/>
      <w:bookmarkStart w:id="1731" w:name="_Toc75533566"/>
      <w:bookmarkStart w:id="1732" w:name="_Toc75819452"/>
      <w:bookmarkStart w:id="1733" w:name="_Toc76508296"/>
      <w:bookmarkStart w:id="1734" w:name="_Toc76717246"/>
      <w:bookmarkStart w:id="1735" w:name="_Toc83293887"/>
      <w:bookmarkStart w:id="1736"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727"/>
      <w:bookmarkEnd w:id="1728"/>
      <w:bookmarkEnd w:id="1729"/>
      <w:bookmarkEnd w:id="1730"/>
      <w:bookmarkEnd w:id="1731"/>
      <w:bookmarkEnd w:id="1732"/>
      <w:bookmarkEnd w:id="1733"/>
      <w:bookmarkEnd w:id="1734"/>
      <w:bookmarkEnd w:id="1735"/>
      <w:bookmarkEnd w:id="1736"/>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bookmarkStart w:id="1737" w:name="_CRTable6_2F_1A_11UEPowerClassforuplink"/>
      <w:r w:rsidRPr="001C0CC4">
        <w:t xml:space="preserve">Table </w:t>
      </w:r>
      <w:bookmarkEnd w:id="1737"/>
      <w:r w:rsidRPr="001C0CC4">
        <w:t>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1F6DF2" w14:paraId="62BA6EDF" w14:textId="77777777" w:rsidTr="0076584C">
        <w:trPr>
          <w:trHeight w:val="187"/>
        </w:trPr>
        <w:tc>
          <w:tcPr>
            <w:tcW w:w="1498" w:type="dxa"/>
            <w:tcMar>
              <w:left w:w="28" w:type="dxa"/>
              <w:right w:w="28" w:type="dxa"/>
            </w:tcMar>
          </w:tcPr>
          <w:p w14:paraId="2307ED01" w14:textId="77777777" w:rsidR="001F6DF2" w:rsidRDefault="001F6DF2" w:rsidP="001F6DF2">
            <w:pPr>
              <w:pStyle w:val="TAH"/>
            </w:pPr>
            <w:r>
              <w:t>Uplink CA Configuration</w:t>
            </w:r>
          </w:p>
        </w:tc>
        <w:tc>
          <w:tcPr>
            <w:tcW w:w="992" w:type="dxa"/>
            <w:tcMar>
              <w:left w:w="28" w:type="dxa"/>
              <w:right w:w="28" w:type="dxa"/>
            </w:tcMar>
          </w:tcPr>
          <w:p w14:paraId="021C08DF" w14:textId="1451B781" w:rsidR="001F6DF2" w:rsidRDefault="001F6DF2" w:rsidP="001F6DF2">
            <w:pPr>
              <w:pStyle w:val="TAH"/>
            </w:pPr>
            <w:r>
              <w:t>Class 1 (dBm)</w:t>
            </w:r>
          </w:p>
        </w:tc>
        <w:tc>
          <w:tcPr>
            <w:tcW w:w="992" w:type="dxa"/>
            <w:tcMar>
              <w:left w:w="28" w:type="dxa"/>
              <w:right w:w="28" w:type="dxa"/>
            </w:tcMar>
          </w:tcPr>
          <w:p w14:paraId="088D0DC2" w14:textId="5705CB36" w:rsidR="001F6DF2" w:rsidRDefault="001F6DF2" w:rsidP="001F6DF2">
            <w:pPr>
              <w:pStyle w:val="TAH"/>
            </w:pPr>
            <w:r>
              <w:t>Tolerance (dB)</w:t>
            </w:r>
          </w:p>
        </w:tc>
        <w:tc>
          <w:tcPr>
            <w:tcW w:w="992" w:type="dxa"/>
            <w:tcMar>
              <w:left w:w="28" w:type="dxa"/>
              <w:right w:w="28" w:type="dxa"/>
            </w:tcMar>
          </w:tcPr>
          <w:p w14:paraId="26558E8B" w14:textId="77777777" w:rsidR="001F6DF2" w:rsidRDefault="001F6DF2" w:rsidP="001F6DF2">
            <w:pPr>
              <w:pStyle w:val="TAH"/>
            </w:pPr>
            <w:r>
              <w:t>Class 2 (dBm)</w:t>
            </w:r>
          </w:p>
        </w:tc>
        <w:tc>
          <w:tcPr>
            <w:tcW w:w="993" w:type="dxa"/>
            <w:tcMar>
              <w:left w:w="28" w:type="dxa"/>
              <w:right w:w="28" w:type="dxa"/>
            </w:tcMar>
          </w:tcPr>
          <w:p w14:paraId="3B4A2468" w14:textId="77777777" w:rsidR="001F6DF2" w:rsidRDefault="001F6DF2" w:rsidP="001F6DF2">
            <w:pPr>
              <w:pStyle w:val="TAH"/>
            </w:pPr>
            <w:r>
              <w:t>Tolerance</w:t>
            </w:r>
          </w:p>
          <w:p w14:paraId="26638409" w14:textId="5D4E56A6" w:rsidR="001F6DF2" w:rsidRDefault="001F6DF2" w:rsidP="001F6DF2">
            <w:pPr>
              <w:pStyle w:val="TAH"/>
            </w:pPr>
            <w:r>
              <w:t>(dB)</w:t>
            </w:r>
          </w:p>
        </w:tc>
        <w:tc>
          <w:tcPr>
            <w:tcW w:w="992" w:type="dxa"/>
            <w:tcMar>
              <w:left w:w="28" w:type="dxa"/>
              <w:right w:w="28" w:type="dxa"/>
            </w:tcMar>
          </w:tcPr>
          <w:p w14:paraId="52CD0BC2" w14:textId="77777777" w:rsidR="001F6DF2" w:rsidRDefault="001F6DF2" w:rsidP="001F6DF2">
            <w:pPr>
              <w:pStyle w:val="TAH"/>
            </w:pPr>
            <w:r>
              <w:t>Class 3 (dBm)</w:t>
            </w:r>
          </w:p>
        </w:tc>
        <w:tc>
          <w:tcPr>
            <w:tcW w:w="992" w:type="dxa"/>
            <w:tcMar>
              <w:left w:w="28" w:type="dxa"/>
              <w:right w:w="28" w:type="dxa"/>
            </w:tcMar>
          </w:tcPr>
          <w:p w14:paraId="1F48FE0D" w14:textId="215F106C" w:rsidR="001F6DF2" w:rsidRDefault="001F6DF2" w:rsidP="001F6DF2">
            <w:pPr>
              <w:pStyle w:val="TAH"/>
            </w:pPr>
            <w:r>
              <w:t>Tolerance (dB)</w:t>
            </w:r>
          </w:p>
        </w:tc>
        <w:tc>
          <w:tcPr>
            <w:tcW w:w="992" w:type="dxa"/>
            <w:tcMar>
              <w:left w:w="28" w:type="dxa"/>
              <w:right w:w="28" w:type="dxa"/>
            </w:tcMar>
          </w:tcPr>
          <w:p w14:paraId="4E46F3C4" w14:textId="4E0B9C8F" w:rsidR="001F6DF2" w:rsidRDefault="001F6DF2" w:rsidP="001F6DF2">
            <w:pPr>
              <w:pStyle w:val="TAH"/>
            </w:pPr>
            <w:r w:rsidRPr="00B61A4C">
              <w:t xml:space="preserve">Class </w:t>
            </w:r>
            <w:r>
              <w:t>5</w:t>
            </w:r>
            <w:r w:rsidRPr="00B61A4C">
              <w:t xml:space="preserve"> (dBm)</w:t>
            </w:r>
          </w:p>
        </w:tc>
        <w:tc>
          <w:tcPr>
            <w:tcW w:w="993" w:type="dxa"/>
            <w:tcMar>
              <w:left w:w="28" w:type="dxa"/>
              <w:right w:w="28" w:type="dxa"/>
            </w:tcMar>
          </w:tcPr>
          <w:p w14:paraId="13028524" w14:textId="77777777" w:rsidR="001F6DF2" w:rsidRDefault="001F6DF2" w:rsidP="001F6DF2">
            <w:pPr>
              <w:pStyle w:val="TAH"/>
            </w:pPr>
            <w:r>
              <w:t>Tolerance (dB)</w:t>
            </w:r>
          </w:p>
        </w:tc>
      </w:tr>
      <w:tr w:rsidR="001F6DF2" w14:paraId="6BA49566" w14:textId="77777777" w:rsidTr="0076584C">
        <w:trPr>
          <w:trHeight w:val="187"/>
        </w:trPr>
        <w:tc>
          <w:tcPr>
            <w:tcW w:w="1498" w:type="dxa"/>
            <w:tcMar>
              <w:left w:w="28" w:type="dxa"/>
              <w:right w:w="28" w:type="dxa"/>
            </w:tcMar>
          </w:tcPr>
          <w:p w14:paraId="253C5514" w14:textId="77777777" w:rsidR="001F6DF2" w:rsidRDefault="001F6DF2" w:rsidP="001F6DF2">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1F6DF2" w:rsidRDefault="001F6DF2" w:rsidP="001F6DF2">
            <w:pPr>
              <w:pStyle w:val="TAC"/>
            </w:pPr>
          </w:p>
        </w:tc>
        <w:tc>
          <w:tcPr>
            <w:tcW w:w="992" w:type="dxa"/>
            <w:tcMar>
              <w:left w:w="28" w:type="dxa"/>
              <w:right w:w="28" w:type="dxa"/>
            </w:tcMar>
          </w:tcPr>
          <w:p w14:paraId="787C79C4" w14:textId="77777777" w:rsidR="001F6DF2" w:rsidRDefault="001F6DF2" w:rsidP="001F6DF2">
            <w:pPr>
              <w:pStyle w:val="TAC"/>
            </w:pPr>
          </w:p>
        </w:tc>
        <w:tc>
          <w:tcPr>
            <w:tcW w:w="992" w:type="dxa"/>
            <w:tcMar>
              <w:left w:w="28" w:type="dxa"/>
              <w:right w:w="28" w:type="dxa"/>
            </w:tcMar>
          </w:tcPr>
          <w:p w14:paraId="5A5858D3" w14:textId="77777777" w:rsidR="001F6DF2" w:rsidRDefault="001F6DF2" w:rsidP="001F6DF2">
            <w:pPr>
              <w:pStyle w:val="TAC"/>
            </w:pPr>
          </w:p>
        </w:tc>
        <w:tc>
          <w:tcPr>
            <w:tcW w:w="993" w:type="dxa"/>
            <w:tcMar>
              <w:left w:w="28" w:type="dxa"/>
              <w:right w:w="28" w:type="dxa"/>
            </w:tcMar>
          </w:tcPr>
          <w:p w14:paraId="0A5483FA" w14:textId="77777777" w:rsidR="001F6DF2" w:rsidRDefault="001F6DF2" w:rsidP="001F6DF2">
            <w:pPr>
              <w:pStyle w:val="TAC"/>
            </w:pPr>
          </w:p>
        </w:tc>
        <w:tc>
          <w:tcPr>
            <w:tcW w:w="992" w:type="dxa"/>
            <w:tcMar>
              <w:left w:w="28" w:type="dxa"/>
              <w:right w:w="28" w:type="dxa"/>
            </w:tcMar>
          </w:tcPr>
          <w:p w14:paraId="6757C1D2" w14:textId="77777777" w:rsidR="001F6DF2" w:rsidRDefault="001F6DF2" w:rsidP="001F6DF2">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1F6DF2" w:rsidRDefault="001F6DF2" w:rsidP="001F6DF2">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1F6DF2" w:rsidRDefault="001F6DF2" w:rsidP="001F6DF2">
            <w:pPr>
              <w:pStyle w:val="TAC"/>
            </w:pPr>
          </w:p>
        </w:tc>
        <w:tc>
          <w:tcPr>
            <w:tcW w:w="993" w:type="dxa"/>
            <w:tcMar>
              <w:left w:w="28" w:type="dxa"/>
              <w:right w:w="28" w:type="dxa"/>
            </w:tcMar>
          </w:tcPr>
          <w:p w14:paraId="62A19381" w14:textId="77777777" w:rsidR="001F6DF2" w:rsidRDefault="001F6DF2" w:rsidP="001F6DF2">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738" w:name="_Toc59650047"/>
      <w:bookmarkStart w:id="1739" w:name="_Toc61357311"/>
      <w:bookmarkStart w:id="1740" w:name="_Toc61359085"/>
      <w:bookmarkStart w:id="1741" w:name="_Toc67916023"/>
      <w:bookmarkStart w:id="1742" w:name="_Toc75533567"/>
      <w:bookmarkStart w:id="1743" w:name="_Toc75819453"/>
      <w:bookmarkStart w:id="1744" w:name="_Toc76508297"/>
      <w:bookmarkStart w:id="1745" w:name="_Toc76717247"/>
      <w:bookmarkStart w:id="1746" w:name="_Toc83293888"/>
      <w:bookmarkStart w:id="1747" w:name="_Toc84334927"/>
      <w:r w:rsidRPr="001C0CC4">
        <w:t>6.2</w:t>
      </w:r>
      <w:r>
        <w:t>F</w:t>
      </w:r>
      <w:r w:rsidRPr="001C0CC4">
        <w:t>.2</w:t>
      </w:r>
      <w:r w:rsidRPr="001C0CC4">
        <w:tab/>
      </w:r>
      <w:r w:rsidRPr="001C0CC4">
        <w:rPr>
          <w:lang w:eastAsia="zh-CN"/>
        </w:rPr>
        <w:t xml:space="preserve">UE </w:t>
      </w:r>
      <w:r w:rsidRPr="001C0CC4">
        <w:t>maximum output power reduction</w:t>
      </w:r>
      <w:bookmarkEnd w:id="1738"/>
      <w:bookmarkEnd w:id="1739"/>
      <w:bookmarkEnd w:id="1740"/>
      <w:bookmarkEnd w:id="1741"/>
      <w:bookmarkEnd w:id="1742"/>
      <w:bookmarkEnd w:id="1743"/>
      <w:bookmarkEnd w:id="1744"/>
      <w:bookmarkEnd w:id="1745"/>
      <w:bookmarkEnd w:id="1746"/>
      <w:bookmarkEnd w:id="1747"/>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0D5D050B" w14:textId="4497206E" w:rsidR="00BE0218" w:rsidRDefault="00BE0218" w:rsidP="00502579">
      <w:r w:rsidRPr="000A5824">
        <w:t xml:space="preserve">Unless otherwise specified, pi/2 BPSK in </w:t>
      </w:r>
      <w:r>
        <w:t>this clause</w:t>
      </w:r>
      <w:r w:rsidRPr="000A5824">
        <w:t xml:space="preserve"> refers to both variants of pi/2 BPSK referenced in table 6.2.2-1.</w:t>
      </w:r>
    </w:p>
    <w:p w14:paraId="6C7768F4" w14:textId="77760A31" w:rsidR="00502579" w:rsidRDefault="00502579" w:rsidP="00502579">
      <w:pPr>
        <w:pStyle w:val="TH"/>
      </w:pPr>
      <w:bookmarkStart w:id="1748" w:name="_CRTable6_2F_21MaximumpowerreductionMPR"/>
      <w:r w:rsidRPr="001C0CC4">
        <w:t xml:space="preserve">Table </w:t>
      </w:r>
      <w:bookmarkEnd w:id="1748"/>
      <w:r w:rsidRPr="001C0CC4">
        <w:t>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15258BF5" w:rsidR="00A5546E" w:rsidRDefault="00A5546E" w:rsidP="00A5546E">
            <w:pPr>
              <w:pStyle w:val="FL"/>
              <w:spacing w:before="0" w:after="0"/>
              <w:rPr>
                <w:b w:val="0"/>
                <w:bCs/>
                <w:sz w:val="18"/>
                <w:szCs w:val="18"/>
              </w:rPr>
            </w:pPr>
            <w:r>
              <w:rPr>
                <w:b w:val="0"/>
                <w:bCs/>
                <w:sz w:val="18"/>
                <w:szCs w:val="18"/>
              </w:rPr>
              <w:t>DFT-s-O</w:t>
            </w:r>
            <w:r>
              <w:rPr>
                <w:rFonts w:eastAsia="SimSun"/>
                <w:b w:val="0"/>
                <w:bCs/>
                <w:sz w:val="18"/>
                <w:szCs w:val="18"/>
                <w:lang w:val="en-US" w:eastAsia="zh-CN"/>
              </w:rPr>
              <w:t>F</w:t>
            </w:r>
            <w:r>
              <w:rPr>
                <w:b w:val="0"/>
                <w:bCs/>
                <w:sz w:val="18"/>
                <w:szCs w:val="18"/>
              </w:rPr>
              <w:t>DM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Full RB allocation MPR applies when all RB’s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Partial RB allocation MPR applies when one or more RB’s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bookmarkStart w:id="1749" w:name="_CRTable6_2F_22MPRmappingforwidebandope"/>
      <w:r w:rsidRPr="001C0CC4">
        <w:lastRenderedPageBreak/>
        <w:t xml:space="preserve">Table </w:t>
      </w:r>
      <w:bookmarkEnd w:id="1749"/>
      <w:r w:rsidRPr="001C0CC4">
        <w:t>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750" w:name="_Toc59650048"/>
      <w:bookmarkStart w:id="1751" w:name="_Toc61357312"/>
      <w:bookmarkStart w:id="1752" w:name="_Toc61359086"/>
      <w:bookmarkStart w:id="1753" w:name="_Toc67916024"/>
      <w:bookmarkStart w:id="1754" w:name="_Toc75533568"/>
      <w:bookmarkStart w:id="1755" w:name="_Toc75819454"/>
      <w:bookmarkStart w:id="1756" w:name="_Toc76508298"/>
      <w:bookmarkStart w:id="1757" w:name="_Toc76717248"/>
      <w:bookmarkStart w:id="1758" w:name="_Toc83293889"/>
      <w:bookmarkStart w:id="1759"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750"/>
      <w:bookmarkEnd w:id="1751"/>
      <w:bookmarkEnd w:id="1752"/>
      <w:bookmarkEnd w:id="1753"/>
      <w:bookmarkEnd w:id="1754"/>
      <w:bookmarkEnd w:id="1755"/>
      <w:bookmarkEnd w:id="1756"/>
      <w:bookmarkEnd w:id="1757"/>
      <w:bookmarkEnd w:id="1758"/>
      <w:bookmarkEnd w:id="1759"/>
    </w:p>
    <w:p w14:paraId="5BFA18B2" w14:textId="77777777" w:rsidR="00502579" w:rsidRDefault="00502579" w:rsidP="006A678A">
      <w:pPr>
        <w:pStyle w:val="Heading4"/>
      </w:pPr>
      <w:bookmarkStart w:id="1760" w:name="_Toc59650049"/>
      <w:bookmarkStart w:id="1761" w:name="_Toc61357313"/>
      <w:bookmarkStart w:id="1762" w:name="_Toc61359087"/>
      <w:bookmarkStart w:id="1763" w:name="_Toc67916025"/>
      <w:bookmarkStart w:id="1764" w:name="_Toc75533569"/>
      <w:bookmarkStart w:id="1765" w:name="_Toc75819455"/>
      <w:bookmarkStart w:id="1766" w:name="_Toc76508299"/>
      <w:bookmarkStart w:id="1767" w:name="_Toc76717249"/>
      <w:bookmarkStart w:id="1768" w:name="_Toc83293890"/>
      <w:bookmarkStart w:id="1769"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760"/>
      <w:bookmarkEnd w:id="1761"/>
      <w:bookmarkEnd w:id="1762"/>
      <w:bookmarkEnd w:id="1763"/>
      <w:bookmarkEnd w:id="1764"/>
      <w:bookmarkEnd w:id="1765"/>
      <w:bookmarkEnd w:id="1766"/>
      <w:bookmarkEnd w:id="1767"/>
      <w:bookmarkEnd w:id="1768"/>
      <w:bookmarkEnd w:id="1769"/>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770" w:name="_Toc59650050"/>
      <w:bookmarkStart w:id="1771" w:name="_Toc61357314"/>
      <w:bookmarkStart w:id="1772" w:name="_Toc61359088"/>
      <w:bookmarkStart w:id="1773" w:name="_Toc67916026"/>
      <w:bookmarkStart w:id="1774" w:name="_Toc75533570"/>
      <w:bookmarkStart w:id="1775" w:name="_Toc75819456"/>
      <w:bookmarkStart w:id="1776" w:name="_Toc76508300"/>
      <w:bookmarkStart w:id="1777" w:name="_Toc76717250"/>
      <w:bookmarkStart w:id="1778" w:name="_Toc83293891"/>
      <w:bookmarkStart w:id="1779"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770"/>
      <w:bookmarkEnd w:id="1771"/>
      <w:bookmarkEnd w:id="1772"/>
      <w:bookmarkEnd w:id="1773"/>
      <w:bookmarkEnd w:id="1774"/>
      <w:bookmarkEnd w:id="1775"/>
      <w:bookmarkEnd w:id="1776"/>
      <w:bookmarkEnd w:id="1777"/>
      <w:bookmarkEnd w:id="1778"/>
      <w:bookmarkEnd w:id="1779"/>
    </w:p>
    <w:p w14:paraId="747BC256" w14:textId="77777777" w:rsidR="00502579" w:rsidRPr="001C0CC4" w:rsidRDefault="00502579" w:rsidP="006A678A">
      <w:pPr>
        <w:pStyle w:val="Heading4"/>
      </w:pPr>
      <w:bookmarkStart w:id="1780" w:name="_Toc59650051"/>
      <w:bookmarkStart w:id="1781" w:name="_Toc61357315"/>
      <w:bookmarkStart w:id="1782" w:name="_Toc61359089"/>
      <w:bookmarkStart w:id="1783" w:name="_Toc67916027"/>
      <w:bookmarkStart w:id="1784" w:name="_Toc75533571"/>
      <w:bookmarkStart w:id="1785" w:name="_Toc75819457"/>
      <w:bookmarkStart w:id="1786" w:name="_Toc76508301"/>
      <w:bookmarkStart w:id="1787" w:name="_Toc76717251"/>
      <w:bookmarkStart w:id="1788" w:name="_Toc83293892"/>
      <w:bookmarkStart w:id="1789" w:name="_Toc84334931"/>
      <w:r w:rsidRPr="001C0CC4">
        <w:t>6.2</w:t>
      </w:r>
      <w:r>
        <w:t>F</w:t>
      </w:r>
      <w:r w:rsidRPr="001C0CC4">
        <w:t>.3.1</w:t>
      </w:r>
      <w:r w:rsidRPr="001C0CC4">
        <w:tab/>
        <w:t>General</w:t>
      </w:r>
      <w:bookmarkEnd w:id="1780"/>
      <w:bookmarkEnd w:id="1781"/>
      <w:bookmarkEnd w:id="1782"/>
      <w:bookmarkEnd w:id="1783"/>
      <w:bookmarkEnd w:id="1784"/>
      <w:bookmarkEnd w:id="1785"/>
      <w:bookmarkEnd w:id="1786"/>
      <w:bookmarkEnd w:id="1787"/>
      <w:bookmarkEnd w:id="1788"/>
      <w:bookmarkEnd w:id="1789"/>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bookmarkStart w:id="1790" w:name="_CRTable6_2F_3_11"/>
      <w:r w:rsidRPr="001C0CC4">
        <w:t xml:space="preserve">Table </w:t>
      </w:r>
      <w:bookmarkEnd w:id="1790"/>
      <w:r w:rsidRPr="001C0CC4">
        <w:t>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1B3080"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1B3080" w:rsidRPr="001C0CC4" w:rsidRDefault="001B3080" w:rsidP="001B3080">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1B3080" w:rsidRPr="001C0CC4" w:rsidRDefault="001B3080" w:rsidP="001B3080">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1B3080" w:rsidRPr="001C0CC4" w:rsidRDefault="001B3080" w:rsidP="001B3080">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1B3080" w:rsidRPr="001C0CC4"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1B3080" w:rsidRPr="001C0CC4" w:rsidRDefault="001B3080" w:rsidP="001B3080">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1B3080" w:rsidRPr="001C0CC4" w:rsidRDefault="001B3080" w:rsidP="001B3080">
            <w:pPr>
              <w:pStyle w:val="TAC"/>
              <w:rPr>
                <w:rFonts w:cs="Arial"/>
              </w:rPr>
            </w:pPr>
            <w:r w:rsidRPr="001C0CC4">
              <w:rPr>
                <w:rFonts w:cs="Arial"/>
              </w:rPr>
              <w:t>N/A</w:t>
            </w:r>
          </w:p>
        </w:tc>
      </w:tr>
      <w:tr w:rsidR="000463D6"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0463D6" w:rsidRPr="001C0CC4" w:rsidRDefault="000463D6" w:rsidP="000463D6">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47E98822" w:rsidR="000463D6" w:rsidRPr="001C0CC4" w:rsidRDefault="000463D6" w:rsidP="000463D6">
            <w:pPr>
              <w:pStyle w:val="TAC"/>
            </w:pPr>
            <w:r w:rsidRPr="00A1115A">
              <w:t>6.5F.3.3.1</w:t>
            </w:r>
            <w:r>
              <w:t xml:space="preserve">, </w:t>
            </w:r>
            <w:r w:rsidRPr="00961831">
              <w:t>6.2F.1</w:t>
            </w:r>
          </w:p>
        </w:tc>
        <w:tc>
          <w:tcPr>
            <w:tcW w:w="1883" w:type="dxa"/>
            <w:tcBorders>
              <w:top w:val="single" w:sz="4" w:space="0" w:color="auto"/>
              <w:left w:val="single" w:sz="4" w:space="0" w:color="auto"/>
              <w:right w:val="single" w:sz="4" w:space="0" w:color="auto"/>
            </w:tcBorders>
            <w:vAlign w:val="center"/>
          </w:tcPr>
          <w:p w14:paraId="456D41F4" w14:textId="77777777" w:rsidR="000463D6" w:rsidRPr="001C0CC4" w:rsidRDefault="000463D6" w:rsidP="000463D6">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0463D6" w:rsidRPr="001C0CC4" w:rsidRDefault="000463D6" w:rsidP="000463D6">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0463D6" w:rsidRPr="001C0CC4" w:rsidRDefault="000463D6" w:rsidP="000463D6">
            <w:pPr>
              <w:pStyle w:val="TAC"/>
            </w:pPr>
            <w:r>
              <w:t>6.2F.3.2</w:t>
            </w:r>
          </w:p>
        </w:tc>
      </w:tr>
      <w:tr w:rsidR="000463D6"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0463D6" w:rsidRPr="001C0CC4" w:rsidRDefault="000463D6" w:rsidP="000463D6">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3EF6875" w:rsidR="000463D6" w:rsidRPr="001C0CC4" w:rsidRDefault="000463D6" w:rsidP="000463D6">
            <w:pPr>
              <w:pStyle w:val="TAC"/>
            </w:pPr>
            <w:r w:rsidRPr="00A1115A">
              <w:t>6.5F.3.3.2</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0463D6" w:rsidRPr="001C0CC4" w:rsidRDefault="000463D6" w:rsidP="000463D6">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0463D6" w:rsidRPr="001C0CC4" w:rsidRDefault="000463D6" w:rsidP="000463D6">
            <w:pPr>
              <w:pStyle w:val="TAC"/>
            </w:pPr>
            <w:r>
              <w:t>6.2F.3.3</w:t>
            </w:r>
          </w:p>
        </w:tc>
      </w:tr>
      <w:tr w:rsidR="000463D6"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0463D6" w:rsidRPr="001C0CC4" w:rsidRDefault="000463D6" w:rsidP="000463D6">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5D52545D" w:rsidR="000463D6" w:rsidRPr="001C0CC4" w:rsidRDefault="000463D6" w:rsidP="000463D6">
            <w:pPr>
              <w:pStyle w:val="TAC"/>
            </w:pPr>
            <w:r w:rsidRPr="00A1115A">
              <w:t>6.5F.3.3.3</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0463D6" w:rsidRPr="001C0CC4" w:rsidRDefault="000463D6" w:rsidP="000463D6">
            <w:pPr>
              <w:pStyle w:val="TAC"/>
            </w:pPr>
            <w:r>
              <w:t>6.2F.3.4</w:t>
            </w:r>
          </w:p>
        </w:tc>
      </w:tr>
      <w:tr w:rsidR="000463D6"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0463D6" w:rsidRPr="001C0CC4" w:rsidRDefault="000463D6" w:rsidP="000463D6">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2829DB9E" w:rsidR="000463D6" w:rsidRPr="001C0CC4" w:rsidRDefault="000463D6" w:rsidP="000463D6">
            <w:pPr>
              <w:pStyle w:val="TAC"/>
            </w:pPr>
            <w:r w:rsidRPr="00A1115A">
              <w:t>6.5F.3.3.4</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0463D6" w:rsidRPr="001C0CC4" w:rsidRDefault="000463D6" w:rsidP="000463D6">
            <w:pPr>
              <w:pStyle w:val="TAC"/>
            </w:pPr>
            <w:r>
              <w:t>6.2F.3.5</w:t>
            </w:r>
          </w:p>
        </w:tc>
      </w:tr>
      <w:tr w:rsidR="000463D6"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0463D6" w:rsidRPr="001C0CC4" w:rsidRDefault="000463D6" w:rsidP="000463D6">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3444FE1F"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0463D6" w:rsidRDefault="000463D6" w:rsidP="000463D6">
            <w:pPr>
              <w:pStyle w:val="TAC"/>
            </w:pPr>
            <w:r>
              <w:t>6.2F.3.6</w:t>
            </w:r>
          </w:p>
        </w:tc>
      </w:tr>
      <w:tr w:rsidR="000463D6"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0463D6" w:rsidRPr="001C0CC4" w:rsidRDefault="000463D6" w:rsidP="000463D6">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05A0E07E"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0463D6" w:rsidRDefault="000463D6" w:rsidP="000463D6">
            <w:pPr>
              <w:pStyle w:val="TAC"/>
            </w:pPr>
            <w:r>
              <w:t>6.2F.3.7</w:t>
            </w:r>
          </w:p>
        </w:tc>
      </w:tr>
      <w:tr w:rsidR="000463D6"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0463D6" w:rsidRPr="001C0CC4" w:rsidRDefault="000463D6" w:rsidP="000463D6">
            <w:pPr>
              <w:pStyle w:val="TAN"/>
            </w:pPr>
            <w:r w:rsidRPr="005038D7">
              <w:t>NOTE 1:</w:t>
            </w:r>
            <w:r w:rsidRPr="005038D7">
              <w:tab/>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bookmarkStart w:id="1791" w:name="_CRTable6_2F_3_11A"/>
      <w:r w:rsidRPr="001C0CC4">
        <w:lastRenderedPageBreak/>
        <w:t xml:space="preserve">Table </w:t>
      </w:r>
      <w:bookmarkEnd w:id="1791"/>
      <w:r w:rsidRPr="001C0CC4">
        <w:t>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792" w:name="_Toc59650052"/>
      <w:bookmarkStart w:id="1793" w:name="_Toc61357316"/>
      <w:bookmarkStart w:id="1794" w:name="_Toc61359090"/>
      <w:bookmarkStart w:id="1795" w:name="_Toc67916028"/>
      <w:bookmarkStart w:id="1796" w:name="_Toc75533572"/>
      <w:bookmarkStart w:id="1797" w:name="_Toc75819458"/>
      <w:bookmarkStart w:id="1798" w:name="_Toc76508302"/>
      <w:bookmarkStart w:id="1799" w:name="_Toc76717252"/>
      <w:bookmarkStart w:id="1800" w:name="_Toc83293893"/>
      <w:bookmarkStart w:id="1801" w:name="_Toc84334932"/>
      <w:r w:rsidRPr="001C0CC4">
        <w:t>6.2</w:t>
      </w:r>
      <w:r>
        <w:t>F</w:t>
      </w:r>
      <w:r w:rsidRPr="001C0CC4">
        <w:t>.3.2</w:t>
      </w:r>
      <w:r w:rsidRPr="001C0CC4">
        <w:tab/>
        <w:t>A-MPR for NS_</w:t>
      </w:r>
      <w:r>
        <w:t>28</w:t>
      </w:r>
      <w:bookmarkEnd w:id="1792"/>
      <w:bookmarkEnd w:id="1793"/>
      <w:bookmarkEnd w:id="1794"/>
      <w:bookmarkEnd w:id="1795"/>
      <w:bookmarkEnd w:id="1796"/>
      <w:bookmarkEnd w:id="1797"/>
      <w:bookmarkEnd w:id="1798"/>
      <w:bookmarkEnd w:id="1799"/>
      <w:bookmarkEnd w:id="1800"/>
      <w:bookmarkEnd w:id="1801"/>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bookmarkStart w:id="1802" w:name="_CRTable6_2F_3_21"/>
      <w:r w:rsidRPr="001C0CC4">
        <w:t xml:space="preserve">Table </w:t>
      </w:r>
      <w:bookmarkEnd w:id="1802"/>
      <w:r w:rsidRPr="001C0CC4">
        <w:t>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5C76E0DD"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803" w:name="_Toc59650053"/>
      <w:bookmarkStart w:id="1804" w:name="_Toc61357317"/>
      <w:bookmarkStart w:id="1805" w:name="_Toc61359091"/>
      <w:bookmarkStart w:id="1806" w:name="_Toc67916029"/>
      <w:bookmarkStart w:id="1807" w:name="_Toc75533573"/>
      <w:bookmarkStart w:id="1808" w:name="_Toc75819459"/>
      <w:bookmarkStart w:id="1809" w:name="_Toc76508303"/>
      <w:bookmarkStart w:id="1810" w:name="_Toc76717253"/>
      <w:bookmarkStart w:id="1811" w:name="_Toc83293894"/>
      <w:bookmarkStart w:id="1812" w:name="_Toc84334933"/>
      <w:r w:rsidRPr="001C0CC4">
        <w:t>6.2</w:t>
      </w:r>
      <w:r>
        <w:t>F</w:t>
      </w:r>
      <w:r w:rsidRPr="001C0CC4">
        <w:t>.3.</w:t>
      </w:r>
      <w:r>
        <w:t>3</w:t>
      </w:r>
      <w:r w:rsidRPr="001C0CC4">
        <w:tab/>
        <w:t>A-MPR for NS_</w:t>
      </w:r>
      <w:r>
        <w:t>29</w:t>
      </w:r>
      <w:bookmarkEnd w:id="1803"/>
      <w:bookmarkEnd w:id="1804"/>
      <w:bookmarkEnd w:id="1805"/>
      <w:bookmarkEnd w:id="1806"/>
      <w:bookmarkEnd w:id="1807"/>
      <w:bookmarkEnd w:id="1808"/>
      <w:bookmarkEnd w:id="1809"/>
      <w:bookmarkEnd w:id="1810"/>
      <w:bookmarkEnd w:id="1811"/>
      <w:bookmarkEnd w:id="1812"/>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bookmarkStart w:id="1813" w:name="_CRTable6_2F_3_31"/>
      <w:r w:rsidRPr="001C0CC4">
        <w:lastRenderedPageBreak/>
        <w:t xml:space="preserve">Table </w:t>
      </w:r>
      <w:bookmarkEnd w:id="1813"/>
      <w:r w:rsidRPr="001C0CC4">
        <w:t>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579D543A"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814" w:name="_Toc59650054"/>
      <w:bookmarkStart w:id="1815" w:name="_Toc61357318"/>
      <w:bookmarkStart w:id="1816" w:name="_Toc61359092"/>
      <w:bookmarkStart w:id="1817" w:name="_Toc67916030"/>
      <w:bookmarkStart w:id="1818" w:name="_Toc75533574"/>
      <w:bookmarkStart w:id="1819" w:name="_Toc75819460"/>
      <w:bookmarkStart w:id="1820" w:name="_Toc76508304"/>
      <w:bookmarkStart w:id="1821" w:name="_Toc76717254"/>
      <w:bookmarkStart w:id="1822" w:name="_Toc83293895"/>
      <w:bookmarkStart w:id="1823" w:name="_Toc84334934"/>
      <w:r w:rsidRPr="001C0CC4">
        <w:t>6.2</w:t>
      </w:r>
      <w:r>
        <w:t>F</w:t>
      </w:r>
      <w:r w:rsidRPr="001C0CC4">
        <w:t>.3.</w:t>
      </w:r>
      <w:r>
        <w:t>4</w:t>
      </w:r>
      <w:r w:rsidRPr="001C0CC4">
        <w:tab/>
        <w:t>A-MPR for NS_</w:t>
      </w:r>
      <w:r>
        <w:t>30</w:t>
      </w:r>
      <w:bookmarkEnd w:id="1814"/>
      <w:bookmarkEnd w:id="1815"/>
      <w:bookmarkEnd w:id="1816"/>
      <w:bookmarkEnd w:id="1817"/>
      <w:bookmarkEnd w:id="1818"/>
      <w:bookmarkEnd w:id="1819"/>
      <w:bookmarkEnd w:id="1820"/>
      <w:bookmarkEnd w:id="1821"/>
      <w:bookmarkEnd w:id="1822"/>
      <w:bookmarkEnd w:id="1823"/>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bookmarkStart w:id="1824" w:name="_CRTable6_2F_3_41"/>
      <w:r w:rsidRPr="001C0CC4">
        <w:t xml:space="preserve">Table </w:t>
      </w:r>
      <w:bookmarkEnd w:id="1824"/>
      <w:r w:rsidRPr="001C0CC4">
        <w:t>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49B51C06"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825" w:name="_Toc59650055"/>
      <w:bookmarkStart w:id="1826" w:name="_Toc61357319"/>
      <w:bookmarkStart w:id="1827" w:name="_Toc61359093"/>
      <w:bookmarkStart w:id="1828" w:name="_Toc67916031"/>
      <w:bookmarkStart w:id="1829" w:name="_Toc75533575"/>
      <w:bookmarkStart w:id="1830" w:name="_Toc75819461"/>
      <w:bookmarkStart w:id="1831" w:name="_Toc76508305"/>
      <w:bookmarkStart w:id="1832" w:name="_Toc76717255"/>
      <w:bookmarkStart w:id="1833" w:name="_Toc83293896"/>
      <w:bookmarkStart w:id="1834" w:name="_Toc84334935"/>
      <w:r w:rsidRPr="001C0CC4">
        <w:t>6.2</w:t>
      </w:r>
      <w:r>
        <w:t>F</w:t>
      </w:r>
      <w:r w:rsidRPr="001C0CC4">
        <w:t>.3.</w:t>
      </w:r>
      <w:r>
        <w:t>5</w:t>
      </w:r>
      <w:r w:rsidRPr="001C0CC4">
        <w:tab/>
        <w:t>A-MPR for NS_</w:t>
      </w:r>
      <w:r>
        <w:t>31</w:t>
      </w:r>
      <w:bookmarkEnd w:id="1825"/>
      <w:bookmarkEnd w:id="1826"/>
      <w:bookmarkEnd w:id="1827"/>
      <w:bookmarkEnd w:id="1828"/>
      <w:bookmarkEnd w:id="1829"/>
      <w:bookmarkEnd w:id="1830"/>
      <w:bookmarkEnd w:id="1831"/>
      <w:bookmarkEnd w:id="1832"/>
      <w:bookmarkEnd w:id="1833"/>
      <w:bookmarkEnd w:id="1834"/>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bookmarkStart w:id="1835" w:name="_CRTable6_2F_3_51"/>
      <w:r w:rsidRPr="001C0CC4">
        <w:lastRenderedPageBreak/>
        <w:t xml:space="preserve">Table </w:t>
      </w:r>
      <w:bookmarkEnd w:id="1835"/>
      <w:r w:rsidRPr="001C0CC4">
        <w:t>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4400DBAF"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836" w:name="_Hlk49249408"/>
    </w:p>
    <w:p w14:paraId="013437F8" w14:textId="5BC72213" w:rsidR="00502579" w:rsidRDefault="00502579" w:rsidP="006A678A">
      <w:pPr>
        <w:pStyle w:val="Heading4"/>
      </w:pPr>
      <w:bookmarkStart w:id="1837" w:name="_Toc59650056"/>
      <w:bookmarkStart w:id="1838" w:name="_Toc61357320"/>
      <w:bookmarkStart w:id="1839" w:name="_Toc61359094"/>
      <w:bookmarkStart w:id="1840" w:name="_Toc67916032"/>
      <w:bookmarkStart w:id="1841" w:name="_Toc75533576"/>
      <w:bookmarkStart w:id="1842" w:name="_Toc75819462"/>
      <w:bookmarkStart w:id="1843" w:name="_Toc76508306"/>
      <w:bookmarkStart w:id="1844" w:name="_Toc76717256"/>
      <w:bookmarkStart w:id="1845" w:name="_Toc83293897"/>
      <w:bookmarkStart w:id="1846" w:name="_Toc84334936"/>
      <w:r w:rsidRPr="001C0CC4">
        <w:t>6.2</w:t>
      </w:r>
      <w:r>
        <w:t>F</w:t>
      </w:r>
      <w:r w:rsidRPr="001C0CC4">
        <w:t>.3.</w:t>
      </w:r>
      <w:r>
        <w:t>6</w:t>
      </w:r>
      <w:r w:rsidRPr="001C0CC4">
        <w:tab/>
        <w:t>A-MPR for NS_</w:t>
      </w:r>
      <w:r>
        <w:t>53</w:t>
      </w:r>
      <w:bookmarkEnd w:id="1837"/>
      <w:bookmarkEnd w:id="1838"/>
      <w:bookmarkEnd w:id="1839"/>
      <w:bookmarkEnd w:id="1840"/>
      <w:bookmarkEnd w:id="1841"/>
      <w:bookmarkEnd w:id="1842"/>
      <w:bookmarkEnd w:id="1843"/>
      <w:bookmarkEnd w:id="1844"/>
      <w:bookmarkEnd w:id="1845"/>
      <w:bookmarkEnd w:id="1846"/>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bookmarkStart w:id="1847" w:name="_CRTable6_2F_3_61"/>
      <w:r w:rsidRPr="001C0CC4">
        <w:t xml:space="preserve">Table </w:t>
      </w:r>
      <w:bookmarkEnd w:id="1847"/>
      <w:r w:rsidRPr="001C0CC4">
        <w:t>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6FF8A9AE"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848" w:name="_Toc59650057"/>
      <w:bookmarkStart w:id="1849" w:name="_Toc61357321"/>
      <w:bookmarkStart w:id="1850" w:name="_Toc61359095"/>
      <w:bookmarkStart w:id="1851" w:name="_Toc67916033"/>
      <w:bookmarkStart w:id="1852" w:name="_Toc75533577"/>
      <w:bookmarkStart w:id="1853" w:name="_Toc75819463"/>
      <w:bookmarkStart w:id="1854" w:name="_Toc76508307"/>
      <w:bookmarkStart w:id="1855" w:name="_Toc76717257"/>
      <w:bookmarkStart w:id="1856" w:name="_Toc83293898"/>
      <w:bookmarkStart w:id="1857" w:name="_Toc84334937"/>
      <w:bookmarkEnd w:id="1836"/>
      <w:r w:rsidRPr="001C0CC4">
        <w:t>6.2</w:t>
      </w:r>
      <w:r>
        <w:t>F</w:t>
      </w:r>
      <w:r w:rsidRPr="001C0CC4">
        <w:t>.3.</w:t>
      </w:r>
      <w:r>
        <w:t>7</w:t>
      </w:r>
      <w:r w:rsidRPr="001C0CC4">
        <w:tab/>
        <w:t>A-MPR for NS_</w:t>
      </w:r>
      <w:r>
        <w:t>54</w:t>
      </w:r>
      <w:bookmarkEnd w:id="1848"/>
      <w:bookmarkEnd w:id="1849"/>
      <w:bookmarkEnd w:id="1850"/>
      <w:bookmarkEnd w:id="1851"/>
      <w:bookmarkEnd w:id="1852"/>
      <w:bookmarkEnd w:id="1853"/>
      <w:bookmarkEnd w:id="1854"/>
      <w:bookmarkEnd w:id="1855"/>
      <w:bookmarkEnd w:id="1856"/>
      <w:bookmarkEnd w:id="1857"/>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bookmarkStart w:id="1858" w:name="_CRTable6_2F_3_71"/>
      <w:r w:rsidRPr="001C0CC4">
        <w:lastRenderedPageBreak/>
        <w:t xml:space="preserve">Table </w:t>
      </w:r>
      <w:bookmarkEnd w:id="1858"/>
      <w:r w:rsidRPr="001C0CC4">
        <w:t>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319261A3"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859" w:name="_Toc59650058"/>
      <w:bookmarkStart w:id="1860" w:name="_Toc61357322"/>
      <w:bookmarkStart w:id="1861" w:name="_Toc61359096"/>
      <w:bookmarkStart w:id="1862" w:name="_Toc67916034"/>
      <w:bookmarkStart w:id="1863" w:name="_Toc75533578"/>
      <w:bookmarkStart w:id="1864" w:name="_Toc75819464"/>
      <w:bookmarkStart w:id="1865" w:name="_Toc76508308"/>
      <w:bookmarkStart w:id="1866" w:name="_Toc76717258"/>
      <w:bookmarkStart w:id="1867" w:name="_Toc83293899"/>
      <w:bookmarkStart w:id="1868"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859"/>
      <w:bookmarkEnd w:id="1860"/>
      <w:bookmarkEnd w:id="1861"/>
      <w:bookmarkEnd w:id="1862"/>
      <w:bookmarkEnd w:id="1863"/>
      <w:bookmarkEnd w:id="1864"/>
      <w:bookmarkEnd w:id="1865"/>
      <w:bookmarkEnd w:id="1866"/>
      <w:bookmarkEnd w:id="1867"/>
      <w:bookmarkEnd w:id="1868"/>
    </w:p>
    <w:p w14:paraId="6F15CC3C" w14:textId="77777777" w:rsidR="00502579" w:rsidRDefault="00502579" w:rsidP="006A678A">
      <w:pPr>
        <w:pStyle w:val="Heading4"/>
      </w:pPr>
      <w:bookmarkStart w:id="1869" w:name="_Toc59650059"/>
      <w:bookmarkStart w:id="1870" w:name="_Toc61357323"/>
      <w:bookmarkStart w:id="1871" w:name="_Toc61359097"/>
      <w:bookmarkStart w:id="1872" w:name="_Toc67916035"/>
      <w:bookmarkStart w:id="1873" w:name="_Toc75533579"/>
      <w:bookmarkStart w:id="1874" w:name="_Toc75819465"/>
      <w:bookmarkStart w:id="1875" w:name="_Toc76508309"/>
      <w:bookmarkStart w:id="1876" w:name="_Toc76717259"/>
      <w:bookmarkStart w:id="1877" w:name="_Toc83293900"/>
      <w:bookmarkStart w:id="1878"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869"/>
      <w:bookmarkEnd w:id="1870"/>
      <w:bookmarkEnd w:id="1871"/>
      <w:bookmarkEnd w:id="1872"/>
      <w:bookmarkEnd w:id="1873"/>
      <w:bookmarkEnd w:id="1874"/>
      <w:bookmarkEnd w:id="1875"/>
      <w:bookmarkEnd w:id="1876"/>
      <w:bookmarkEnd w:id="1877"/>
      <w:bookmarkEnd w:id="1878"/>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879" w:name="_Toc59650060"/>
      <w:bookmarkStart w:id="1880" w:name="_Toc61357324"/>
      <w:bookmarkStart w:id="1881" w:name="_Toc61359098"/>
      <w:bookmarkStart w:id="1882" w:name="_Toc67916036"/>
      <w:bookmarkStart w:id="1883" w:name="_Toc75533580"/>
      <w:bookmarkStart w:id="1884" w:name="_Toc75819466"/>
      <w:bookmarkStart w:id="1885" w:name="_Toc76508310"/>
      <w:bookmarkStart w:id="1886" w:name="_Toc76717260"/>
      <w:bookmarkStart w:id="1887" w:name="_Toc83293901"/>
      <w:bookmarkStart w:id="1888" w:name="_Toc84334940"/>
      <w:r w:rsidRPr="001C0CC4">
        <w:t>6.2</w:t>
      </w:r>
      <w:r>
        <w:t>F</w:t>
      </w:r>
      <w:r w:rsidRPr="001C0CC4">
        <w:t>.4</w:t>
      </w:r>
      <w:r w:rsidRPr="001C0CC4">
        <w:tab/>
        <w:t>Configured transmitted power</w:t>
      </w:r>
      <w:bookmarkEnd w:id="1879"/>
      <w:bookmarkEnd w:id="1880"/>
      <w:bookmarkEnd w:id="1881"/>
      <w:bookmarkEnd w:id="1882"/>
      <w:bookmarkEnd w:id="1883"/>
      <w:bookmarkEnd w:id="1884"/>
      <w:bookmarkEnd w:id="1885"/>
      <w:bookmarkEnd w:id="1886"/>
      <w:bookmarkEnd w:id="1887"/>
      <w:bookmarkEnd w:id="1888"/>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889" w:name="_Toc45888160"/>
      <w:bookmarkStart w:id="1890" w:name="_Toc45888759"/>
      <w:bookmarkStart w:id="1891" w:name="_Toc59650061"/>
      <w:bookmarkStart w:id="1892" w:name="_Toc61357325"/>
      <w:bookmarkStart w:id="1893" w:name="_Toc61359099"/>
      <w:bookmarkStart w:id="1894" w:name="_Toc67916037"/>
      <w:bookmarkStart w:id="1895" w:name="_Toc75533581"/>
      <w:bookmarkStart w:id="1896" w:name="_Toc75819467"/>
      <w:bookmarkStart w:id="1897" w:name="_Toc76508311"/>
      <w:bookmarkStart w:id="1898" w:name="_Toc76717261"/>
      <w:bookmarkStart w:id="1899" w:name="_Toc83293902"/>
      <w:bookmarkStart w:id="1900" w:name="_Toc84334941"/>
      <w:r w:rsidRPr="001C0CC4">
        <w:t>6.3</w:t>
      </w:r>
      <w:r w:rsidRPr="001C0CC4">
        <w:tab/>
        <w:t>Output power dynamics</w:t>
      </w:r>
      <w:bookmarkEnd w:id="1491"/>
      <w:bookmarkEnd w:id="1492"/>
      <w:bookmarkEnd w:id="1493"/>
      <w:bookmarkEnd w:id="1494"/>
      <w:bookmarkEnd w:id="1495"/>
      <w:bookmarkEnd w:id="1496"/>
      <w:bookmarkEnd w:id="1889"/>
      <w:bookmarkEnd w:id="1890"/>
      <w:bookmarkEnd w:id="1891"/>
      <w:bookmarkEnd w:id="1892"/>
      <w:bookmarkEnd w:id="1893"/>
      <w:bookmarkEnd w:id="1894"/>
      <w:bookmarkEnd w:id="1895"/>
      <w:bookmarkEnd w:id="1896"/>
      <w:bookmarkEnd w:id="1897"/>
      <w:bookmarkEnd w:id="1898"/>
      <w:bookmarkEnd w:id="1899"/>
      <w:bookmarkEnd w:id="1900"/>
    </w:p>
    <w:p w14:paraId="4ED6E5AD" w14:textId="77777777" w:rsidR="00DC7196" w:rsidRPr="001C0CC4" w:rsidRDefault="00DC7196" w:rsidP="006A678A">
      <w:pPr>
        <w:pStyle w:val="Heading3"/>
      </w:pPr>
      <w:bookmarkStart w:id="1901" w:name="_Toc21344287"/>
      <w:bookmarkStart w:id="1902" w:name="_Toc29801773"/>
      <w:bookmarkStart w:id="1903" w:name="_Toc29802197"/>
      <w:bookmarkStart w:id="1904" w:name="_Toc29802822"/>
      <w:bookmarkStart w:id="1905" w:name="_Toc36107564"/>
      <w:bookmarkStart w:id="1906" w:name="_Toc37251330"/>
      <w:bookmarkStart w:id="1907" w:name="_Toc45888161"/>
      <w:bookmarkStart w:id="1908" w:name="_Toc45888760"/>
      <w:bookmarkStart w:id="1909" w:name="_Toc59650062"/>
      <w:bookmarkStart w:id="1910" w:name="_Toc61357326"/>
      <w:bookmarkStart w:id="1911" w:name="_Toc61359100"/>
      <w:bookmarkStart w:id="1912" w:name="_Toc67916038"/>
      <w:bookmarkStart w:id="1913" w:name="_Toc75533582"/>
      <w:bookmarkStart w:id="1914" w:name="_Toc75819468"/>
      <w:bookmarkStart w:id="1915" w:name="_Toc76508312"/>
      <w:bookmarkStart w:id="1916" w:name="_Toc76717262"/>
      <w:bookmarkStart w:id="1917" w:name="_Toc83293903"/>
      <w:bookmarkStart w:id="1918" w:name="_Toc84334942"/>
      <w:r w:rsidRPr="001C0CC4">
        <w:t>6.3.1</w:t>
      </w:r>
      <w:r w:rsidRPr="001C0CC4">
        <w:tab/>
        <w:t>Minimum output power</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p>
    <w:p w14:paraId="2B21A499" w14:textId="77777777" w:rsidR="00DC7196" w:rsidRPr="001C0CC4" w:rsidRDefault="00DC7196" w:rsidP="00DC7196">
      <w:pPr>
        <w:pStyle w:val="TH"/>
      </w:pPr>
      <w:bookmarkStart w:id="1919" w:name="_CRTable6_3_11"/>
      <w:r w:rsidRPr="001C0CC4">
        <w:lastRenderedPageBreak/>
        <w:t xml:space="preserve">Table </w:t>
      </w:r>
      <w:bookmarkEnd w:id="1919"/>
      <w:r w:rsidRPr="001C0CC4">
        <w:t>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920" w:name="_Toc21344288"/>
      <w:bookmarkStart w:id="1921" w:name="_Toc29801774"/>
      <w:bookmarkStart w:id="1922" w:name="_Toc29802198"/>
      <w:bookmarkStart w:id="1923" w:name="_Toc29802823"/>
      <w:bookmarkStart w:id="1924" w:name="_Toc36107565"/>
      <w:bookmarkStart w:id="1925" w:name="_Toc37251331"/>
      <w:bookmarkStart w:id="1926" w:name="_Toc45888162"/>
      <w:bookmarkStart w:id="1927" w:name="_Toc45888761"/>
      <w:bookmarkStart w:id="1928" w:name="_Toc59650063"/>
      <w:bookmarkStart w:id="1929" w:name="_Toc61357327"/>
      <w:bookmarkStart w:id="1930" w:name="_Toc61359101"/>
      <w:bookmarkStart w:id="1931" w:name="_Toc67916039"/>
      <w:bookmarkStart w:id="1932" w:name="_Toc75533583"/>
      <w:bookmarkStart w:id="1933" w:name="_Toc75819469"/>
      <w:bookmarkStart w:id="1934" w:name="_Toc76508313"/>
      <w:bookmarkStart w:id="1935" w:name="_Toc76717263"/>
      <w:bookmarkStart w:id="1936" w:name="_Toc83293904"/>
      <w:bookmarkStart w:id="1937" w:name="_Toc84334943"/>
      <w:r w:rsidRPr="001C0CC4">
        <w:t>6.3.2</w:t>
      </w:r>
      <w:r w:rsidRPr="001C0CC4">
        <w:tab/>
        <w:t>Transmit OFF power</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bookmarkStart w:id="1938" w:name="_CRTable6_3_21"/>
      <w:r w:rsidRPr="001C0CC4">
        <w:t xml:space="preserve">Table </w:t>
      </w:r>
      <w:bookmarkEnd w:id="1938"/>
      <w:r w:rsidRPr="001C0CC4">
        <w:t>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939" w:name="_Toc21344289"/>
      <w:bookmarkStart w:id="1940" w:name="_Toc29801775"/>
      <w:bookmarkStart w:id="1941" w:name="_Toc29802199"/>
      <w:bookmarkStart w:id="1942" w:name="_Toc29802824"/>
      <w:bookmarkStart w:id="1943" w:name="_Toc36107566"/>
      <w:bookmarkStart w:id="1944" w:name="_Toc37251332"/>
      <w:bookmarkStart w:id="1945" w:name="_Toc45888163"/>
      <w:bookmarkStart w:id="1946" w:name="_Toc45888762"/>
      <w:bookmarkStart w:id="1947" w:name="_Toc59650064"/>
      <w:bookmarkStart w:id="1948" w:name="_Toc61357328"/>
      <w:bookmarkStart w:id="1949" w:name="_Toc61359102"/>
      <w:bookmarkStart w:id="1950" w:name="_Toc67916040"/>
      <w:bookmarkStart w:id="1951" w:name="_Toc75533584"/>
      <w:bookmarkStart w:id="1952" w:name="_Toc75819470"/>
      <w:bookmarkStart w:id="1953" w:name="_Toc76508314"/>
      <w:bookmarkStart w:id="1954" w:name="_Toc76717264"/>
      <w:bookmarkStart w:id="1955" w:name="_Toc83293905"/>
      <w:bookmarkStart w:id="1956" w:name="_Toc84334944"/>
      <w:r w:rsidRPr="001C0CC4">
        <w:t>6.3.3</w:t>
      </w:r>
      <w:r w:rsidRPr="001C0CC4">
        <w:tab/>
        <w:t>Transmit ON/OFF time mask</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28AC42FA" w14:textId="77777777" w:rsidR="00DC7196" w:rsidRPr="001C0CC4" w:rsidRDefault="00DC7196" w:rsidP="006A678A">
      <w:pPr>
        <w:pStyle w:val="Heading4"/>
      </w:pPr>
      <w:bookmarkStart w:id="1957" w:name="_Toc21344290"/>
      <w:bookmarkStart w:id="1958" w:name="_Toc29801776"/>
      <w:bookmarkStart w:id="1959" w:name="_Toc29802200"/>
      <w:bookmarkStart w:id="1960" w:name="_Toc29802825"/>
      <w:bookmarkStart w:id="1961" w:name="_Toc36107567"/>
      <w:bookmarkStart w:id="1962" w:name="_Toc37251333"/>
      <w:bookmarkStart w:id="1963" w:name="_Toc45888164"/>
      <w:bookmarkStart w:id="1964" w:name="_Toc45888763"/>
      <w:bookmarkStart w:id="1965" w:name="_Toc59650065"/>
      <w:bookmarkStart w:id="1966" w:name="_Toc61357329"/>
      <w:bookmarkStart w:id="1967" w:name="_Toc61359103"/>
      <w:bookmarkStart w:id="1968" w:name="_Toc67916041"/>
      <w:bookmarkStart w:id="1969" w:name="_Toc75533585"/>
      <w:bookmarkStart w:id="1970" w:name="_Toc75819471"/>
      <w:bookmarkStart w:id="1971" w:name="_Toc76508315"/>
      <w:bookmarkStart w:id="1972" w:name="_Toc76717265"/>
      <w:bookmarkStart w:id="1973" w:name="_Toc83293906"/>
      <w:bookmarkStart w:id="1974" w:name="_Toc84334945"/>
      <w:r w:rsidRPr="001C0CC4">
        <w:t>6.3.3.1</w:t>
      </w:r>
      <w:r w:rsidRPr="001C0CC4">
        <w:tab/>
        <w:t>General</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405AB979" w:rsidR="000C6678" w:rsidRDefault="000C6678" w:rsidP="000C6678">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24780C6A" w14:textId="3FCC8B28" w:rsidR="000C6678" w:rsidRPr="009E0116" w:rsidRDefault="000C6678" w:rsidP="00E25A55">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bookmarkStart w:id="1975" w:name="_CRTable6_3_3_11"/>
      <w:r>
        <w:lastRenderedPageBreak/>
        <w:t xml:space="preserve">Table </w:t>
      </w:r>
      <w:bookmarkEnd w:id="1975"/>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09338C1B" w:rsidR="00CA64BB" w:rsidRPr="00BF7373" w:rsidRDefault="00CA64BB" w:rsidP="00CA64BB">
            <w:pPr>
              <w:pStyle w:val="TAC"/>
              <w:keepNext w:val="0"/>
              <w:rPr>
                <w:rFonts w:cs="Arial"/>
                <w:szCs w:val="18"/>
              </w:rPr>
            </w:pPr>
            <w:r w:rsidRPr="009E0116">
              <w:t>-0.5</w:t>
            </w:r>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85091B6" w:rsidR="00CA64BB" w:rsidRPr="00BF7373" w:rsidRDefault="00CA64BB" w:rsidP="00CA64BB">
            <w:pPr>
              <w:pStyle w:val="TAC"/>
              <w:keepNext w:val="0"/>
              <w:rPr>
                <w:rFonts w:cs="Arial"/>
                <w:szCs w:val="18"/>
              </w:rPr>
            </w:pPr>
            <w:r w:rsidRPr="009E0116">
              <w:t>-1</w:t>
            </w:r>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B550B37" w:rsidR="00CA64BB" w:rsidRPr="00BF7373" w:rsidRDefault="00CA64BB" w:rsidP="00CA64BB">
            <w:pPr>
              <w:pStyle w:val="TAC"/>
              <w:keepNext w:val="0"/>
              <w:rPr>
                <w:rFonts w:cs="Arial"/>
                <w:szCs w:val="18"/>
              </w:rPr>
            </w:pPr>
            <w:r w:rsidRPr="009E0116">
              <w:t>-2</w:t>
            </w:r>
            <w:r>
              <w:t>.7</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976" w:name="_Toc21344291"/>
      <w:bookmarkStart w:id="1977" w:name="_Toc29801777"/>
      <w:bookmarkStart w:id="1978" w:name="_Toc29802201"/>
      <w:bookmarkStart w:id="1979" w:name="_Toc29802826"/>
      <w:bookmarkStart w:id="1980" w:name="_Toc36107568"/>
      <w:bookmarkStart w:id="1981" w:name="_Toc37251334"/>
      <w:bookmarkStart w:id="1982" w:name="_Toc45888165"/>
      <w:bookmarkStart w:id="1983" w:name="_Toc45888764"/>
      <w:bookmarkStart w:id="1984" w:name="_Toc59650066"/>
      <w:bookmarkStart w:id="1985" w:name="_Toc61357330"/>
      <w:bookmarkStart w:id="1986" w:name="_Toc61359104"/>
      <w:bookmarkStart w:id="1987" w:name="_Toc67916042"/>
      <w:bookmarkStart w:id="1988" w:name="_Toc75533586"/>
      <w:bookmarkStart w:id="1989" w:name="_Toc75819472"/>
      <w:bookmarkStart w:id="1990" w:name="_Toc76508316"/>
      <w:bookmarkStart w:id="1991" w:name="_Toc76717266"/>
      <w:bookmarkStart w:id="1992" w:name="_Toc83293907"/>
      <w:bookmarkStart w:id="1993" w:name="_Toc84334946"/>
      <w:r w:rsidRPr="001C0CC4">
        <w:t>6.3.3.2</w:t>
      </w:r>
      <w:r w:rsidRPr="001C0CC4">
        <w:tab/>
        <w:t>General ON/OFF time mask</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bookmarkStart w:id="1994" w:name="_CRFigure6_3_3_21"/>
      <w:r w:rsidRPr="001C0CC4">
        <w:t xml:space="preserve">Figure </w:t>
      </w:r>
      <w:bookmarkEnd w:id="1994"/>
      <w:r w:rsidRPr="001C0CC4">
        <w:t>6.3.3.2-1: General ON/OFF time mask for NR UL transmission in FR1</w:t>
      </w:r>
    </w:p>
    <w:p w14:paraId="3D5485A5" w14:textId="77777777" w:rsidR="00DC7196" w:rsidRPr="001C0CC4" w:rsidRDefault="00DC7196" w:rsidP="006A678A">
      <w:pPr>
        <w:pStyle w:val="Heading4"/>
      </w:pPr>
      <w:bookmarkStart w:id="1995" w:name="_Toc21344292"/>
      <w:bookmarkStart w:id="1996" w:name="_Toc29801778"/>
      <w:bookmarkStart w:id="1997" w:name="_Toc29802202"/>
      <w:bookmarkStart w:id="1998" w:name="_Toc29802827"/>
      <w:bookmarkStart w:id="1999" w:name="_Toc36107569"/>
      <w:bookmarkStart w:id="2000" w:name="_Toc37251335"/>
      <w:bookmarkStart w:id="2001" w:name="_Toc45888166"/>
      <w:bookmarkStart w:id="2002" w:name="_Toc45888765"/>
      <w:bookmarkStart w:id="2003" w:name="_Toc59650067"/>
      <w:bookmarkStart w:id="2004" w:name="_Toc61357331"/>
      <w:bookmarkStart w:id="2005" w:name="_Toc61359105"/>
      <w:bookmarkStart w:id="2006" w:name="_Toc67916043"/>
      <w:bookmarkStart w:id="2007" w:name="_Toc75533587"/>
      <w:bookmarkStart w:id="2008" w:name="_Toc75819473"/>
      <w:bookmarkStart w:id="2009" w:name="_Toc76508317"/>
      <w:bookmarkStart w:id="2010" w:name="_Toc76717267"/>
      <w:bookmarkStart w:id="2011" w:name="_Toc83293908"/>
      <w:bookmarkStart w:id="2012" w:name="_Toc84334947"/>
      <w:r w:rsidRPr="001C0CC4">
        <w:t>6.3.3.3</w:t>
      </w:r>
      <w:r w:rsidRPr="001C0CC4">
        <w:tab/>
        <w:t>Transmit power time mask for slot and short or long subslot boundaries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07043994" w14:textId="77777777" w:rsidR="00006DD0" w:rsidRPr="001C0CC4" w:rsidRDefault="00006DD0" w:rsidP="00006DD0">
      <w:bookmarkStart w:id="2013" w:name="_Toc21344293"/>
      <w:bookmarkStart w:id="2014" w:name="_Toc29801779"/>
      <w:bookmarkStart w:id="2015" w:name="_Toc29802203"/>
      <w:bookmarkStart w:id="2016" w:name="_Toc29802828"/>
      <w:bookmarkStart w:id="2017" w:name="_Toc36107570"/>
      <w:bookmarkStart w:id="2018" w:name="_Toc37251336"/>
      <w:bookmarkStart w:id="2019" w:name="_Toc45888167"/>
      <w:bookmarkStart w:id="2020"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2021" w:name="_Toc59650068"/>
      <w:bookmarkStart w:id="2022" w:name="_Toc61357332"/>
      <w:bookmarkStart w:id="2023" w:name="_Toc61359106"/>
      <w:bookmarkStart w:id="2024" w:name="_Toc67916044"/>
      <w:bookmarkStart w:id="2025" w:name="_Toc75533588"/>
      <w:bookmarkStart w:id="2026" w:name="_Toc75819474"/>
      <w:bookmarkStart w:id="2027" w:name="_Toc76508318"/>
      <w:bookmarkStart w:id="2028" w:name="_Toc76717268"/>
      <w:bookmarkStart w:id="2029" w:name="_Toc83293909"/>
      <w:bookmarkStart w:id="2030" w:name="_Toc84334948"/>
      <w:r w:rsidRPr="001C0CC4">
        <w:t>6.3.3.4</w:t>
      </w:r>
      <w:r w:rsidRPr="001C0CC4">
        <w:tab/>
        <w:t>PRACH time mask</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bookmarkStart w:id="2031" w:name="_CRTable6_3_3_41"/>
      <w:r w:rsidRPr="001C0CC4">
        <w:lastRenderedPageBreak/>
        <w:t xml:space="preserve">Table </w:t>
      </w:r>
      <w:bookmarkEnd w:id="2031"/>
      <w:r w:rsidRPr="001C0CC4">
        <w:t>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bookmarkStart w:id="2032" w:name="_CRFigure6_3_3_41"/>
      <w:r w:rsidRPr="001C0CC4">
        <w:t xml:space="preserve">Figure </w:t>
      </w:r>
      <w:bookmarkEnd w:id="2032"/>
      <w:r w:rsidRPr="001C0CC4">
        <w:t>6.3.3.4-1: PRACH ON/OFF time mask</w:t>
      </w:r>
    </w:p>
    <w:p w14:paraId="34BD1AD5" w14:textId="77777777" w:rsidR="00DC7196" w:rsidRPr="001C0CC4" w:rsidRDefault="00DC7196" w:rsidP="006A678A">
      <w:pPr>
        <w:pStyle w:val="Heading4"/>
      </w:pPr>
      <w:bookmarkStart w:id="2033" w:name="_Toc21344294"/>
      <w:bookmarkStart w:id="2034" w:name="_Toc29801780"/>
      <w:bookmarkStart w:id="2035" w:name="_Toc29802204"/>
      <w:bookmarkStart w:id="2036" w:name="_Toc29802829"/>
      <w:bookmarkStart w:id="2037" w:name="_Toc36107571"/>
      <w:bookmarkStart w:id="2038" w:name="_Toc37251337"/>
      <w:bookmarkStart w:id="2039" w:name="_Toc45888168"/>
      <w:bookmarkStart w:id="2040" w:name="_Toc45888767"/>
      <w:bookmarkStart w:id="2041" w:name="_Toc59650069"/>
      <w:bookmarkStart w:id="2042" w:name="_Toc61357333"/>
      <w:bookmarkStart w:id="2043" w:name="_Toc61359107"/>
      <w:bookmarkStart w:id="2044" w:name="_Toc67916045"/>
      <w:bookmarkStart w:id="2045" w:name="_Toc75533589"/>
      <w:bookmarkStart w:id="2046" w:name="_Toc75819475"/>
      <w:bookmarkStart w:id="2047" w:name="_Toc76508319"/>
      <w:bookmarkStart w:id="2048" w:name="_Toc76717269"/>
      <w:bookmarkStart w:id="2049" w:name="_Toc83293910"/>
      <w:bookmarkStart w:id="2050" w:name="_Toc84334949"/>
      <w:r w:rsidRPr="001C0CC4">
        <w:lastRenderedPageBreak/>
        <w:t>6.3.3.5</w:t>
      </w:r>
      <w:r w:rsidRPr="001C0CC4">
        <w:tab/>
        <w:t>Void</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55BB33EC" w14:textId="77777777" w:rsidR="00DC7196" w:rsidRPr="001C0CC4" w:rsidRDefault="00DC7196" w:rsidP="006A678A">
      <w:pPr>
        <w:pStyle w:val="Heading4"/>
      </w:pPr>
      <w:bookmarkStart w:id="2051" w:name="_Toc21344295"/>
      <w:bookmarkStart w:id="2052" w:name="_Toc29801781"/>
      <w:bookmarkStart w:id="2053" w:name="_Toc29802205"/>
      <w:bookmarkStart w:id="2054" w:name="_Toc29802830"/>
      <w:bookmarkStart w:id="2055" w:name="_Toc36107572"/>
      <w:bookmarkStart w:id="2056" w:name="_Toc37251338"/>
      <w:bookmarkStart w:id="2057" w:name="_Toc45888169"/>
      <w:bookmarkStart w:id="2058" w:name="_Toc45888768"/>
      <w:bookmarkStart w:id="2059" w:name="_Toc59650070"/>
      <w:bookmarkStart w:id="2060" w:name="_Toc61357334"/>
      <w:bookmarkStart w:id="2061" w:name="_Toc61359108"/>
      <w:bookmarkStart w:id="2062" w:name="_Toc67916046"/>
      <w:bookmarkStart w:id="2063" w:name="_Toc75533590"/>
      <w:bookmarkStart w:id="2064" w:name="_Toc75819476"/>
      <w:bookmarkStart w:id="2065" w:name="_Toc76508320"/>
      <w:bookmarkStart w:id="2066" w:name="_Toc76717270"/>
      <w:bookmarkStart w:id="2067" w:name="_Toc83293911"/>
      <w:bookmarkStart w:id="2068" w:name="_Toc84334950"/>
      <w:r w:rsidRPr="001C0CC4">
        <w:t>6.3.3.6</w:t>
      </w:r>
      <w:r w:rsidRPr="001C0CC4">
        <w:tab/>
        <w:t>SRS time mask</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bookmarkStart w:id="2069" w:name="_CRFigure6_3_3_61"/>
      <w:r w:rsidRPr="001C0CC4">
        <w:t xml:space="preserve">Figure </w:t>
      </w:r>
      <w:bookmarkEnd w:id="2069"/>
      <w:r w:rsidRPr="001C0CC4">
        <w:t>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bookmarkStart w:id="2070" w:name="_CRFigure6_3_3_62"/>
      <w:r w:rsidRPr="001C0CC4">
        <w:t xml:space="preserve">Figure </w:t>
      </w:r>
      <w:bookmarkEnd w:id="2070"/>
      <w:r w:rsidRPr="001C0CC4">
        <w:t xml:space="preserve">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5pt;height:108.5pt" o:ole="">
            <v:imagedata r:id="rId16" o:title=""/>
          </v:shape>
          <o:OLEObject Type="Embed" ProgID="Visio.Drawing.15" ShapeID="_x0000_i1025" DrawAspect="Content" ObjectID="_1820927582" r:id="rId17"/>
        </w:object>
      </w:r>
    </w:p>
    <w:p w14:paraId="4AF2661A" w14:textId="77777777" w:rsidR="00DC7196" w:rsidRPr="001C0CC4" w:rsidRDefault="00DC7196" w:rsidP="00DC7196">
      <w:pPr>
        <w:pStyle w:val="TF"/>
      </w:pPr>
      <w:bookmarkStart w:id="2071" w:name="_CRFigure6_3_3_63"/>
      <w:r w:rsidRPr="001C0CC4">
        <w:t xml:space="preserve">Figure </w:t>
      </w:r>
      <w:bookmarkEnd w:id="2071"/>
      <w:r w:rsidRPr="001C0CC4">
        <w:t xml:space="preserve">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lastRenderedPageBreak/>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bookmarkStart w:id="2072" w:name="_CRFigure6_3_3_64"/>
      <w:r w:rsidRPr="001C0CC4">
        <w:t xml:space="preserve">Figure </w:t>
      </w:r>
      <w:bookmarkEnd w:id="2072"/>
      <w:r w:rsidRPr="001C0CC4">
        <w:t>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bookmarkStart w:id="2073" w:name="_CRFigure6_3_3_65"/>
      <w:r w:rsidRPr="00835F44">
        <w:t xml:space="preserve">Figure </w:t>
      </w:r>
      <w:bookmarkEnd w:id="2073"/>
      <w:r w:rsidRPr="00835F44">
        <w:t>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2074" w:name="_Toc21344296"/>
      <w:bookmarkStart w:id="2075" w:name="_Toc29801782"/>
      <w:bookmarkStart w:id="2076" w:name="_Toc29802206"/>
      <w:bookmarkStart w:id="2077" w:name="_Toc29802831"/>
      <w:bookmarkStart w:id="2078" w:name="_Toc36107573"/>
      <w:bookmarkStart w:id="2079" w:name="_Toc37251339"/>
      <w:bookmarkStart w:id="2080" w:name="_Toc45888170"/>
      <w:bookmarkStart w:id="2081" w:name="_Toc45888769"/>
      <w:bookmarkStart w:id="2082" w:name="_Toc59650071"/>
      <w:bookmarkStart w:id="2083" w:name="_Toc61357335"/>
      <w:bookmarkStart w:id="2084" w:name="_Toc61359109"/>
      <w:bookmarkStart w:id="2085" w:name="_Toc67916047"/>
      <w:bookmarkStart w:id="2086" w:name="_Toc75533591"/>
      <w:bookmarkStart w:id="2087" w:name="_Toc75819477"/>
      <w:bookmarkStart w:id="2088" w:name="_Toc76508321"/>
      <w:bookmarkStart w:id="2089" w:name="_Toc76717271"/>
      <w:bookmarkStart w:id="2090" w:name="_Toc83293912"/>
      <w:bookmarkStart w:id="2091" w:name="_Toc84334951"/>
      <w:r w:rsidRPr="001C0CC4">
        <w:t>6.3.3.7</w:t>
      </w:r>
      <w:r w:rsidRPr="001C0CC4">
        <w:tab/>
        <w:t>PUSCH-PUCCH and PUSCH-SRS time masks</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3.5pt;height:128pt" o:ole="">
            <v:imagedata r:id="rId20" o:title=""/>
          </v:shape>
          <o:OLEObject Type="Embed" ProgID="Visio.Drawing.15" ShapeID="_x0000_i1026" DrawAspect="Content" ObjectID="_1820927583" r:id="rId21"/>
        </w:object>
      </w:r>
    </w:p>
    <w:p w14:paraId="2D98FE53" w14:textId="77777777" w:rsidR="00BC64FA" w:rsidRPr="001C0CC4" w:rsidRDefault="00BC64FA" w:rsidP="00BC64FA">
      <w:pPr>
        <w:pStyle w:val="TF"/>
      </w:pPr>
      <w:bookmarkStart w:id="2092" w:name="_CRFigure6_3_3_71"/>
      <w:r w:rsidRPr="001C0CC4">
        <w:t xml:space="preserve">Figure </w:t>
      </w:r>
      <w:bookmarkEnd w:id="2092"/>
      <w:r w:rsidRPr="001C0CC4">
        <w:t>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3.5pt;height:128pt" o:ole="">
            <v:imagedata r:id="rId22" o:title=""/>
          </v:shape>
          <o:OLEObject Type="Embed" ProgID="Visio.Drawing.15" ShapeID="_x0000_i1027" DrawAspect="Content" ObjectID="_1820927584" r:id="rId23"/>
        </w:object>
      </w:r>
    </w:p>
    <w:p w14:paraId="06D90FF6" w14:textId="77777777" w:rsidR="00BC64FA" w:rsidRDefault="00BC64FA" w:rsidP="00BC64FA">
      <w:pPr>
        <w:pStyle w:val="TF"/>
      </w:pPr>
      <w:bookmarkStart w:id="2093" w:name="_CRFigure6_3_3_72"/>
      <w:r w:rsidRPr="001C0CC4">
        <w:t xml:space="preserve">Figure </w:t>
      </w:r>
      <w:bookmarkEnd w:id="2093"/>
      <w:r w:rsidRPr="001C0CC4">
        <w:t>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9pt;height:154.5pt" o:ole="">
            <v:imagedata r:id="rId24" o:title=""/>
          </v:shape>
          <o:OLEObject Type="Embed" ProgID="Visio.Drawing.15" ShapeID="_x0000_i1028" DrawAspect="Content" ObjectID="_1820927585" r:id="rId25"/>
        </w:object>
      </w:r>
    </w:p>
    <w:p w14:paraId="2D4E7DCA" w14:textId="77777777" w:rsidR="00BC64FA" w:rsidRPr="001C0CC4" w:rsidRDefault="00BC64FA" w:rsidP="00BC64FA">
      <w:pPr>
        <w:pStyle w:val="TF"/>
      </w:pPr>
      <w:bookmarkStart w:id="2094" w:name="_CRFigure6_3_3_73"/>
      <w:r w:rsidRPr="001C0CC4">
        <w:t xml:space="preserve">Figure </w:t>
      </w:r>
      <w:bookmarkEnd w:id="2094"/>
      <w:r w:rsidRPr="001C0CC4">
        <w:t>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2095" w:name="_Toc21344297"/>
      <w:bookmarkStart w:id="2096" w:name="_Toc29801783"/>
      <w:bookmarkStart w:id="2097" w:name="_Toc29802207"/>
      <w:bookmarkStart w:id="2098" w:name="_Toc29802832"/>
      <w:bookmarkStart w:id="2099" w:name="_Toc36107574"/>
      <w:bookmarkStart w:id="2100" w:name="_Toc37251340"/>
      <w:bookmarkStart w:id="2101" w:name="_Toc45888171"/>
      <w:bookmarkStart w:id="2102" w:name="_Toc45888770"/>
      <w:bookmarkStart w:id="2103" w:name="_Toc59650072"/>
      <w:bookmarkStart w:id="2104" w:name="_Toc61357336"/>
      <w:bookmarkStart w:id="2105" w:name="_Toc61359110"/>
      <w:bookmarkStart w:id="2106" w:name="_Toc67916048"/>
      <w:bookmarkStart w:id="2107" w:name="_Toc75533592"/>
      <w:bookmarkStart w:id="2108" w:name="_Toc75819478"/>
      <w:bookmarkStart w:id="2109" w:name="_Toc76508322"/>
      <w:bookmarkStart w:id="2110" w:name="_Toc76717272"/>
      <w:bookmarkStart w:id="2111" w:name="_Toc83293913"/>
      <w:bookmarkStart w:id="2112" w:name="_Toc84334952"/>
      <w:r w:rsidRPr="001C0CC4">
        <w:rPr>
          <w:noProof/>
        </w:rPr>
        <w:t>6.3.3.8</w:t>
      </w:r>
      <w:r w:rsidRPr="001C0CC4">
        <w:rPr>
          <w:noProof/>
        </w:rPr>
        <w:tab/>
        <w:t>Transmit power time mask for consecutive slot or long subslot transmission and short subslot transmission boundaries</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5AF25E3F" w14:textId="77777777" w:rsidR="00BC64FA" w:rsidRPr="001C0CC4" w:rsidRDefault="00BC64FA" w:rsidP="00BC64FA">
      <w:bookmarkStart w:id="2113" w:name="_Toc21344299"/>
      <w:bookmarkStart w:id="2114" w:name="_Toc29801785"/>
      <w:bookmarkStart w:id="2115" w:name="_Toc29802209"/>
      <w:bookmarkStart w:id="2116" w:name="_Toc29802834"/>
      <w:bookmarkStart w:id="2117" w:name="_Toc36107576"/>
      <w:bookmarkStart w:id="2118" w:name="_Toc37251342"/>
      <w:bookmarkStart w:id="2119" w:name="_Toc45888173"/>
      <w:bookmarkStart w:id="2120" w:name="_Toc45888772"/>
      <w:bookmarkStart w:id="2121" w:name="_Toc59650074"/>
      <w:bookmarkStart w:id="2122" w:name="_Toc61357338"/>
      <w:bookmarkStart w:id="2123"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lastRenderedPageBreak/>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bookmarkStart w:id="2124" w:name="_CRFigure6_3_3_81"/>
      <w:r w:rsidRPr="001C0CC4">
        <w:t xml:space="preserve">Figure </w:t>
      </w:r>
      <w:bookmarkEnd w:id="2124"/>
      <w:r w:rsidRPr="001C0CC4">
        <w:t>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2125" w:name="_Toc21344298"/>
      <w:bookmarkStart w:id="2126" w:name="_Toc67916049"/>
      <w:bookmarkStart w:id="2127" w:name="_Toc75533593"/>
      <w:bookmarkStart w:id="2128" w:name="_Toc75819479"/>
      <w:bookmarkStart w:id="2129" w:name="_Toc76508323"/>
      <w:bookmarkStart w:id="2130" w:name="_Toc76717273"/>
      <w:bookmarkStart w:id="2131" w:name="_Toc83293914"/>
      <w:bookmarkStart w:id="2132" w:name="_Toc84334953"/>
      <w:r w:rsidRPr="001C0CC4">
        <w:rPr>
          <w:noProof/>
        </w:rPr>
        <w:t>6.3.3.9</w:t>
      </w:r>
      <w:r w:rsidRPr="001C0CC4">
        <w:rPr>
          <w:noProof/>
        </w:rPr>
        <w:tab/>
        <w:t>Transmit power time mask for consecutive short subslot  transmissions boundaries</w:t>
      </w:r>
      <w:bookmarkEnd w:id="2125"/>
      <w:bookmarkEnd w:id="2126"/>
      <w:bookmarkEnd w:id="2127"/>
      <w:bookmarkEnd w:id="2128"/>
      <w:bookmarkEnd w:id="2129"/>
      <w:bookmarkEnd w:id="2130"/>
      <w:bookmarkEnd w:id="2131"/>
      <w:bookmarkEnd w:id="2132"/>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04BB1C" w14:textId="77777777" w:rsidR="00BC64FA" w:rsidRPr="001C0CC4" w:rsidRDefault="00BC64FA" w:rsidP="00BC64FA"/>
    <w:p w14:paraId="748B0A98" w14:textId="77777777" w:rsidR="00BC64FA" w:rsidRPr="001C0CC4" w:rsidRDefault="00BC64FA" w:rsidP="00BC64FA">
      <w:pPr>
        <w:pStyle w:val="TF"/>
      </w:pPr>
      <w:bookmarkStart w:id="2133" w:name="_CRFigure6_3_3_91"/>
      <w:r w:rsidRPr="001C0CC4">
        <w:t xml:space="preserve">Figure </w:t>
      </w:r>
      <w:bookmarkEnd w:id="2133"/>
      <w:r w:rsidRPr="001C0CC4">
        <w:t>6.3.3.9-1: Void</w:t>
      </w:r>
    </w:p>
    <w:p w14:paraId="152258F1" w14:textId="29A40399" w:rsidR="00BC64FA" w:rsidRPr="001C0CC4" w:rsidRDefault="00BC64FA" w:rsidP="00BC64FA">
      <w:pPr>
        <w:pStyle w:val="TH"/>
        <w:rPr>
          <w:noProof/>
        </w:rPr>
      </w:pPr>
      <w:r>
        <w:object w:dxaOrig="6750" w:dyaOrig="3046" w14:anchorId="54584F98">
          <v:shape id="_x0000_i1029" type="#_x0000_t75" style="width:339.5pt;height:154.5pt" o:ole="">
            <v:imagedata r:id="rId27" o:title=""/>
          </v:shape>
          <o:OLEObject Type="Embed" ProgID="Visio.Drawing.15" ShapeID="_x0000_i1029" DrawAspect="Content" ObjectID="_1820927586" r:id="rId28"/>
        </w:object>
      </w:r>
    </w:p>
    <w:p w14:paraId="61BAC26E" w14:textId="77777777" w:rsidR="00BC64FA" w:rsidRPr="001C0CC4" w:rsidRDefault="00BC64FA" w:rsidP="00BC64FA">
      <w:pPr>
        <w:pStyle w:val="TF"/>
      </w:pPr>
      <w:bookmarkStart w:id="2134" w:name="_CRFigure6_3_3_92"/>
      <w:r w:rsidRPr="001C0CC4">
        <w:t xml:space="preserve">Figure </w:t>
      </w:r>
      <w:bookmarkEnd w:id="2134"/>
      <w:r w:rsidRPr="001C0CC4">
        <w:t>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bookmarkStart w:id="2135" w:name="_CRFigure6_3_3_93"/>
      <w:r w:rsidRPr="001C0CC4">
        <w:t xml:space="preserve">Figure </w:t>
      </w:r>
      <w:bookmarkEnd w:id="2135"/>
      <w:r w:rsidRPr="001C0CC4">
        <w:t>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2136" w:name="_Toc67916050"/>
      <w:bookmarkStart w:id="2137" w:name="_Toc75533594"/>
      <w:bookmarkStart w:id="2138" w:name="_Toc75819480"/>
      <w:bookmarkStart w:id="2139" w:name="_Toc76508324"/>
      <w:bookmarkStart w:id="2140" w:name="_Toc76717274"/>
      <w:bookmarkStart w:id="2141" w:name="_Toc83293915"/>
      <w:bookmarkStart w:id="2142" w:name="_Toc84334954"/>
      <w:r w:rsidRPr="001C0CC4">
        <w:lastRenderedPageBreak/>
        <w:t>6.3.4</w:t>
      </w:r>
      <w:r w:rsidRPr="001C0CC4">
        <w:tab/>
        <w:t>Power control</w:t>
      </w:r>
      <w:bookmarkEnd w:id="2113"/>
      <w:bookmarkEnd w:id="2114"/>
      <w:bookmarkEnd w:id="2115"/>
      <w:bookmarkEnd w:id="2116"/>
      <w:bookmarkEnd w:id="2117"/>
      <w:bookmarkEnd w:id="2118"/>
      <w:bookmarkEnd w:id="2119"/>
      <w:bookmarkEnd w:id="2120"/>
      <w:bookmarkEnd w:id="2121"/>
      <w:bookmarkEnd w:id="2122"/>
      <w:bookmarkEnd w:id="2123"/>
      <w:bookmarkEnd w:id="2136"/>
      <w:bookmarkEnd w:id="2137"/>
      <w:bookmarkEnd w:id="2138"/>
      <w:bookmarkEnd w:id="2139"/>
      <w:bookmarkEnd w:id="2140"/>
      <w:bookmarkEnd w:id="2141"/>
      <w:bookmarkEnd w:id="2142"/>
    </w:p>
    <w:p w14:paraId="74DD59D7" w14:textId="77777777" w:rsidR="00DC7196" w:rsidRPr="001C0CC4" w:rsidRDefault="00DC7196" w:rsidP="006A678A">
      <w:pPr>
        <w:pStyle w:val="Heading4"/>
      </w:pPr>
      <w:bookmarkStart w:id="2143" w:name="_Toc21344300"/>
      <w:bookmarkStart w:id="2144" w:name="_Toc29801786"/>
      <w:bookmarkStart w:id="2145" w:name="_Toc29802210"/>
      <w:bookmarkStart w:id="2146" w:name="_Toc29802835"/>
      <w:bookmarkStart w:id="2147" w:name="_Toc36107577"/>
      <w:bookmarkStart w:id="2148" w:name="_Toc37251343"/>
      <w:bookmarkStart w:id="2149" w:name="_Toc45888174"/>
      <w:bookmarkStart w:id="2150" w:name="_Toc45888773"/>
      <w:bookmarkStart w:id="2151" w:name="_Toc59650075"/>
      <w:bookmarkStart w:id="2152" w:name="_Toc61357339"/>
      <w:bookmarkStart w:id="2153" w:name="_Toc61359113"/>
      <w:bookmarkStart w:id="2154" w:name="_Toc67916051"/>
      <w:bookmarkStart w:id="2155" w:name="_Toc75533595"/>
      <w:bookmarkStart w:id="2156" w:name="_Toc75819481"/>
      <w:bookmarkStart w:id="2157" w:name="_Toc76508325"/>
      <w:bookmarkStart w:id="2158" w:name="_Toc76717275"/>
      <w:bookmarkStart w:id="2159" w:name="_Toc83293916"/>
      <w:bookmarkStart w:id="2160" w:name="_Toc84334955"/>
      <w:r w:rsidRPr="001C0CC4">
        <w:t>6.3.4.1</w:t>
      </w:r>
      <w:r w:rsidRPr="001C0CC4">
        <w:tab/>
        <w:t>General</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545FCBAA" w14:textId="77777777" w:rsidR="00D159C8" w:rsidRPr="001C0CC4" w:rsidRDefault="00D159C8" w:rsidP="00D159C8">
      <w:bookmarkStart w:id="2161" w:name="_Toc21344301"/>
      <w:bookmarkStart w:id="2162" w:name="_Toc29801787"/>
      <w:bookmarkStart w:id="2163" w:name="_Toc29802211"/>
      <w:bookmarkStart w:id="2164" w:name="_Toc29802836"/>
      <w:bookmarkStart w:id="2165" w:name="_Toc36107578"/>
      <w:bookmarkStart w:id="2166" w:name="_Toc37251344"/>
      <w:bookmarkStart w:id="2167" w:name="_Toc45888175"/>
      <w:bookmarkStart w:id="2168" w:name="_Toc45888774"/>
      <w:bookmarkStart w:id="2169" w:name="_Toc59650076"/>
      <w:bookmarkStart w:id="2170" w:name="_Toc61357340"/>
      <w:bookmarkStart w:id="2171" w:name="_Toc61359114"/>
      <w:bookmarkStart w:id="2172" w:name="_Toc67916052"/>
      <w:bookmarkStart w:id="2173" w:name="_Toc75533596"/>
      <w:bookmarkStart w:id="2174" w:name="_Toc75819482"/>
      <w:bookmarkStart w:id="2175" w:name="_Toc76508326"/>
      <w:bookmarkStart w:id="2176" w:name="_Toc76717276"/>
      <w:bookmarkStart w:id="2177" w:name="_Toc83293917"/>
      <w:bookmarkStart w:id="2178" w:name="_Toc84334956"/>
      <w:r w:rsidRPr="001C0CC4">
        <w:t>The requirements on power control accuracy apply under normal conditions.</w:t>
      </w:r>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p>
    <w:p w14:paraId="4025B1C3" w14:textId="77777777" w:rsidR="00DC7196" w:rsidRPr="001C0CC4" w:rsidRDefault="00DC7196" w:rsidP="006A678A">
      <w:pPr>
        <w:pStyle w:val="Heading4"/>
      </w:pPr>
      <w:r w:rsidRPr="001C0CC4">
        <w:t>6.3.4.2</w:t>
      </w:r>
      <w:r w:rsidRPr="001C0CC4">
        <w:tab/>
        <w:t>Absolute power tolerance</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bookmarkStart w:id="2179" w:name="_CRTable6_3_4_21"/>
      <w:r w:rsidRPr="001C0CC4">
        <w:t xml:space="preserve">Table </w:t>
      </w:r>
      <w:bookmarkEnd w:id="2179"/>
      <w:r w:rsidRPr="001C0CC4">
        <w:t>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180" w:name="_Toc21344302"/>
      <w:bookmarkStart w:id="2181" w:name="_Toc29801788"/>
      <w:bookmarkStart w:id="2182" w:name="_Toc29802212"/>
      <w:bookmarkStart w:id="2183" w:name="_Toc29802837"/>
      <w:bookmarkStart w:id="2184" w:name="_Toc36107579"/>
      <w:bookmarkStart w:id="2185" w:name="_Toc37251345"/>
      <w:bookmarkStart w:id="2186" w:name="_Toc45888176"/>
      <w:bookmarkStart w:id="2187" w:name="_Toc45888775"/>
      <w:bookmarkStart w:id="2188" w:name="_Toc59650077"/>
      <w:bookmarkStart w:id="2189" w:name="_Toc61357341"/>
      <w:bookmarkStart w:id="2190" w:name="_Toc61359115"/>
      <w:bookmarkStart w:id="2191" w:name="_Toc67916053"/>
      <w:bookmarkStart w:id="2192" w:name="_Toc75533597"/>
      <w:bookmarkStart w:id="2193" w:name="_Toc75819483"/>
      <w:bookmarkStart w:id="2194" w:name="_Toc76508327"/>
      <w:bookmarkStart w:id="2195" w:name="_Toc76717277"/>
      <w:bookmarkStart w:id="2196" w:name="_Toc83293918"/>
      <w:bookmarkStart w:id="2197" w:name="_Toc84334957"/>
      <w:r w:rsidRPr="001C0CC4">
        <w:t>6.3.4.3</w:t>
      </w:r>
      <w:r w:rsidRPr="001C0CC4">
        <w:tab/>
        <w:t>Relative power tolerance</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562CDF2" w14:textId="330A81D7" w:rsidR="00DF53EC" w:rsidRPr="001C0CC4" w:rsidRDefault="00DF53EC" w:rsidP="00DF53EC">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w:t>
      </w:r>
      <w:r>
        <w:t>4</w:t>
      </w:r>
      <w:r w:rsidRPr="001C0CC4">
        <w:t>.</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bookmarkStart w:id="2198" w:name="_CRTable6_3_4_31"/>
      <w:r w:rsidRPr="001C0CC4">
        <w:t xml:space="preserve">Table </w:t>
      </w:r>
      <w:bookmarkEnd w:id="2198"/>
      <w:r w:rsidRPr="001C0CC4">
        <w:t>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199" w:name="_Toc21344303"/>
      <w:bookmarkStart w:id="2200" w:name="_Toc29801789"/>
      <w:bookmarkStart w:id="2201" w:name="_Toc29802213"/>
      <w:bookmarkStart w:id="2202" w:name="_Toc29802838"/>
      <w:bookmarkStart w:id="2203" w:name="_Toc36107580"/>
      <w:bookmarkStart w:id="2204" w:name="_Toc37251346"/>
      <w:bookmarkStart w:id="2205" w:name="_Toc45888177"/>
      <w:bookmarkStart w:id="2206" w:name="_Toc45888776"/>
      <w:bookmarkStart w:id="2207" w:name="_Toc59650078"/>
      <w:bookmarkStart w:id="2208" w:name="_Toc61357342"/>
      <w:bookmarkStart w:id="2209" w:name="_Toc61359116"/>
      <w:bookmarkStart w:id="2210" w:name="_Toc67916054"/>
      <w:bookmarkStart w:id="2211" w:name="_Toc75533598"/>
      <w:bookmarkStart w:id="2212" w:name="_Toc75819484"/>
      <w:bookmarkStart w:id="2213" w:name="_Toc76508328"/>
      <w:bookmarkStart w:id="2214" w:name="_Toc76717278"/>
      <w:bookmarkStart w:id="2215" w:name="_Toc83293919"/>
      <w:bookmarkStart w:id="2216" w:name="_Toc84334958"/>
      <w:r w:rsidRPr="001C0CC4">
        <w:t>6.3.4.4</w:t>
      </w:r>
      <w:r w:rsidRPr="001C0CC4">
        <w:tab/>
        <w:t>Aggregate power tolerance</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623B3BE1" w14:textId="3523F6F6" w:rsidR="00DF53EC" w:rsidRPr="001C0CC4" w:rsidRDefault="00DF53EC" w:rsidP="00DF53EC">
      <w:r w:rsidRPr="001C0CC4">
        <w:lastRenderedPageBreak/>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w:t>
      </w:r>
      <w:r>
        <w:t>1</w:t>
      </w:r>
      <w:r w:rsidRPr="001C0CC4">
        <w:t>.</w:t>
      </w:r>
    </w:p>
    <w:p w14:paraId="73161CDF" w14:textId="77777777" w:rsidR="00DC7196" w:rsidRPr="001C0CC4" w:rsidRDefault="00DC7196" w:rsidP="00DC7196">
      <w:pPr>
        <w:pStyle w:val="TH"/>
      </w:pPr>
      <w:bookmarkStart w:id="2217" w:name="_CRTable6_3_4_41"/>
      <w:r w:rsidRPr="001C0CC4">
        <w:t xml:space="preserve">Table </w:t>
      </w:r>
      <w:bookmarkEnd w:id="2217"/>
      <w:r w:rsidRPr="001C0CC4">
        <w:t>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218" w:name="_Toc21344304"/>
      <w:bookmarkStart w:id="2219" w:name="_Toc29801790"/>
      <w:bookmarkStart w:id="2220" w:name="_Toc29802214"/>
      <w:bookmarkStart w:id="2221" w:name="_Toc29802839"/>
      <w:bookmarkStart w:id="2222" w:name="_Toc36107581"/>
      <w:bookmarkStart w:id="2223" w:name="_Toc37251347"/>
      <w:bookmarkStart w:id="2224" w:name="_Toc45888178"/>
      <w:bookmarkStart w:id="2225" w:name="_Toc45888777"/>
      <w:bookmarkStart w:id="2226" w:name="_Toc59650079"/>
      <w:bookmarkStart w:id="2227" w:name="_Toc61357343"/>
      <w:bookmarkStart w:id="2228" w:name="_Toc61359117"/>
      <w:bookmarkStart w:id="2229" w:name="_Toc67916055"/>
      <w:bookmarkStart w:id="2230" w:name="_Toc75533599"/>
      <w:bookmarkStart w:id="2231" w:name="_Toc75819485"/>
      <w:bookmarkStart w:id="2232" w:name="_Toc76508329"/>
      <w:bookmarkStart w:id="2233" w:name="_Toc76717279"/>
      <w:bookmarkStart w:id="2234" w:name="_Toc83293920"/>
      <w:bookmarkStart w:id="2235" w:name="_Toc84334959"/>
      <w:r w:rsidRPr="001C0CC4">
        <w:t>6.3A</w:t>
      </w:r>
      <w:r w:rsidRPr="001C0CC4">
        <w:tab/>
        <w:t>Output power dynamics for CA</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076B4A42" w14:textId="77777777" w:rsidR="00813591" w:rsidRDefault="00813591" w:rsidP="00813591">
      <w:pPr>
        <w:pStyle w:val="Heading3"/>
      </w:pPr>
      <w:bookmarkStart w:id="2236" w:name="_Toc83293921"/>
      <w:bookmarkStart w:id="2237" w:name="_Toc84334960"/>
      <w:bookmarkStart w:id="2238" w:name="_Toc59650080"/>
      <w:bookmarkStart w:id="2239" w:name="_Toc61357344"/>
      <w:bookmarkStart w:id="2240" w:name="_Toc61359118"/>
      <w:bookmarkStart w:id="2241" w:name="_Toc67916056"/>
      <w:bookmarkStart w:id="2242" w:name="_Toc75533600"/>
      <w:bookmarkStart w:id="2243" w:name="_Toc75819486"/>
      <w:bookmarkStart w:id="2244" w:name="_Toc76508330"/>
      <w:bookmarkStart w:id="2245" w:name="_Toc76717280"/>
      <w:bookmarkStart w:id="2246" w:name="_Toc21344306"/>
      <w:bookmarkStart w:id="2247" w:name="_Toc29801792"/>
      <w:bookmarkStart w:id="2248" w:name="_Toc29802216"/>
      <w:bookmarkStart w:id="2249" w:name="_Toc29802841"/>
      <w:bookmarkStart w:id="2250" w:name="_Toc36107583"/>
      <w:bookmarkStart w:id="2251" w:name="_Toc37251349"/>
      <w:bookmarkStart w:id="2252" w:name="_Toc45888180"/>
      <w:bookmarkStart w:id="2253" w:name="_Toc45888779"/>
      <w:r>
        <w:t>6.3A.1</w:t>
      </w:r>
      <w:r>
        <w:tab/>
        <w:t>Minimum output power for CA</w:t>
      </w:r>
      <w:bookmarkEnd w:id="2236"/>
      <w:bookmarkEnd w:id="2237"/>
    </w:p>
    <w:p w14:paraId="5BC14CD5" w14:textId="123F7E3B" w:rsidR="00782BFB" w:rsidRDefault="00782BFB" w:rsidP="006A678A">
      <w:pPr>
        <w:pStyle w:val="Heading4"/>
      </w:pPr>
      <w:bookmarkStart w:id="2254" w:name="_Toc83293922"/>
      <w:bookmarkStart w:id="2255" w:name="_Toc84334961"/>
      <w:r w:rsidRPr="001C0CC4">
        <w:t>6.3A.1.1</w:t>
      </w:r>
      <w:r w:rsidRPr="001C0CC4">
        <w:tab/>
        <w:t xml:space="preserve">Minimum output power for </w:t>
      </w:r>
      <w:r>
        <w:t xml:space="preserve">intra-band contiguous </w:t>
      </w:r>
      <w:r w:rsidRPr="001C0CC4">
        <w:t>CA</w:t>
      </w:r>
      <w:bookmarkEnd w:id="2238"/>
      <w:bookmarkEnd w:id="2239"/>
      <w:bookmarkEnd w:id="2240"/>
      <w:bookmarkEnd w:id="2241"/>
      <w:bookmarkEnd w:id="2242"/>
      <w:bookmarkEnd w:id="2243"/>
      <w:bookmarkEnd w:id="2244"/>
      <w:bookmarkEnd w:id="2245"/>
      <w:bookmarkEnd w:id="2254"/>
      <w:bookmarkEnd w:id="2255"/>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256" w:name="_Toc61357345"/>
      <w:bookmarkStart w:id="2257" w:name="_Toc61359119"/>
      <w:bookmarkStart w:id="2258" w:name="_Toc67916057"/>
      <w:bookmarkStart w:id="2259" w:name="_Toc75533601"/>
      <w:bookmarkStart w:id="2260" w:name="_Toc75819487"/>
      <w:bookmarkStart w:id="2261" w:name="_Toc76508331"/>
      <w:bookmarkStart w:id="2262" w:name="_Toc76717281"/>
      <w:bookmarkStart w:id="2263" w:name="_Toc83293923"/>
      <w:bookmarkStart w:id="2264" w:name="_Toc84334962"/>
      <w:bookmarkStart w:id="2265" w:name="_Toc21344307"/>
      <w:bookmarkStart w:id="2266" w:name="_Toc29801793"/>
      <w:bookmarkStart w:id="2267" w:name="_Toc29802217"/>
      <w:bookmarkStart w:id="2268" w:name="_Toc29802842"/>
      <w:bookmarkStart w:id="2269" w:name="_Toc36107584"/>
      <w:bookmarkStart w:id="2270" w:name="_Toc37251350"/>
      <w:bookmarkStart w:id="2271" w:name="_Toc45888181"/>
      <w:bookmarkStart w:id="2272" w:name="_Toc45888780"/>
      <w:bookmarkStart w:id="2273" w:name="_Toc21344308"/>
      <w:bookmarkStart w:id="2274" w:name="_Toc29801794"/>
      <w:bookmarkStart w:id="2275" w:name="_Toc29802218"/>
      <w:bookmarkStart w:id="2276" w:name="_Toc29802843"/>
      <w:bookmarkStart w:id="2277" w:name="_Toc36107585"/>
      <w:bookmarkStart w:id="2278" w:name="_Toc37251351"/>
      <w:bookmarkStart w:id="2279" w:name="_Toc45888182"/>
      <w:bookmarkStart w:id="2280" w:name="_Toc45888781"/>
      <w:bookmarkStart w:id="2281" w:name="_Toc59650083"/>
      <w:bookmarkEnd w:id="2246"/>
      <w:bookmarkEnd w:id="2247"/>
      <w:bookmarkEnd w:id="2248"/>
      <w:bookmarkEnd w:id="2249"/>
      <w:bookmarkEnd w:id="2250"/>
      <w:bookmarkEnd w:id="2251"/>
      <w:bookmarkEnd w:id="2252"/>
      <w:bookmarkEnd w:id="2253"/>
      <w:r w:rsidRPr="001C0CC4">
        <w:t>6.3A.1.2</w:t>
      </w:r>
      <w:r w:rsidRPr="001C0CC4">
        <w:tab/>
        <w:t xml:space="preserve">Minimum output power for </w:t>
      </w:r>
      <w:r>
        <w:t>intra-band non-contiguous CA</w:t>
      </w:r>
      <w:bookmarkEnd w:id="2256"/>
      <w:bookmarkEnd w:id="2257"/>
      <w:bookmarkEnd w:id="2258"/>
      <w:bookmarkEnd w:id="2259"/>
      <w:bookmarkEnd w:id="2260"/>
      <w:bookmarkEnd w:id="2261"/>
      <w:bookmarkEnd w:id="2262"/>
      <w:bookmarkEnd w:id="2263"/>
      <w:bookmarkEnd w:id="2264"/>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282" w:name="_Toc61357346"/>
      <w:bookmarkStart w:id="2283" w:name="_Toc61359120"/>
      <w:bookmarkStart w:id="2284" w:name="_Toc67916058"/>
      <w:bookmarkStart w:id="2285" w:name="_Toc75533602"/>
      <w:bookmarkStart w:id="2286" w:name="_Toc75819488"/>
      <w:bookmarkStart w:id="2287" w:name="_Toc76508332"/>
      <w:bookmarkStart w:id="2288" w:name="_Toc76717282"/>
      <w:bookmarkStart w:id="2289" w:name="_Toc83293924"/>
      <w:bookmarkStart w:id="2290" w:name="_Toc84334963"/>
      <w:bookmarkEnd w:id="2265"/>
      <w:bookmarkEnd w:id="2266"/>
      <w:bookmarkEnd w:id="2267"/>
      <w:bookmarkEnd w:id="2268"/>
      <w:bookmarkEnd w:id="2269"/>
      <w:bookmarkEnd w:id="2270"/>
      <w:bookmarkEnd w:id="2271"/>
      <w:bookmarkEnd w:id="2272"/>
      <w:r w:rsidRPr="001C0CC4">
        <w:t>6.3A.1.3</w:t>
      </w:r>
      <w:r w:rsidRPr="001C0CC4">
        <w:tab/>
        <w:t>Minimum output power for inter-band CA</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5CB113BC" w14:textId="77777777" w:rsidR="007111A4" w:rsidRDefault="007111A4" w:rsidP="007111A4">
      <w:pPr>
        <w:rPr>
          <w:rFonts w:eastAsia="SimSun"/>
          <w:lang w:val="en-US" w:eastAsia="zh-CN"/>
        </w:rPr>
      </w:pPr>
      <w:bookmarkStart w:id="2291" w:name="_Toc45888183"/>
      <w:bookmarkStart w:id="2292" w:name="_Toc45888782"/>
      <w:bookmarkStart w:id="2293" w:name="_Toc59650084"/>
      <w:bookmarkStart w:id="2294" w:name="_Toc61357347"/>
      <w:bookmarkStart w:id="2295" w:name="_Toc61359121"/>
      <w:bookmarkStart w:id="2296" w:name="_Toc67916059"/>
      <w:bookmarkStart w:id="2297" w:name="_Toc75533603"/>
      <w:bookmarkStart w:id="2298" w:name="_Toc75819489"/>
      <w:bookmarkStart w:id="2299" w:name="_Toc76508333"/>
      <w:bookmarkStart w:id="2300" w:name="_Toc76717283"/>
      <w:bookmarkStart w:id="2301" w:name="_Toc21344309"/>
      <w:bookmarkStart w:id="2302" w:name="_Toc29801795"/>
      <w:bookmarkStart w:id="2303" w:name="_Toc29802219"/>
      <w:bookmarkStart w:id="2304" w:name="_Toc29802844"/>
      <w:bookmarkStart w:id="2305" w:name="_Toc36107586"/>
      <w:bookmarkStart w:id="2306" w:name="_Toc37251352"/>
      <w:bookmarkStart w:id="2307" w:name="_Toc45888184"/>
      <w:bookmarkStart w:id="2308"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309" w:name="_Toc83293925"/>
      <w:bookmarkStart w:id="2310" w:name="_Toc84334964"/>
      <w:r>
        <w:t>6.3A.1.4</w:t>
      </w:r>
      <w:r>
        <w:tab/>
      </w:r>
      <w:bookmarkEnd w:id="2291"/>
      <w:bookmarkEnd w:id="2292"/>
      <w:r>
        <w:t>Void</w:t>
      </w:r>
      <w:bookmarkEnd w:id="2293"/>
      <w:bookmarkEnd w:id="2294"/>
      <w:bookmarkEnd w:id="2295"/>
      <w:bookmarkEnd w:id="2296"/>
      <w:bookmarkEnd w:id="2297"/>
      <w:bookmarkEnd w:id="2298"/>
      <w:bookmarkEnd w:id="2299"/>
      <w:bookmarkEnd w:id="2300"/>
      <w:bookmarkEnd w:id="2309"/>
      <w:bookmarkEnd w:id="2310"/>
    </w:p>
    <w:p w14:paraId="38B3C991" w14:textId="3AFA43FA" w:rsidR="00DC7196" w:rsidRPr="001C0CC4" w:rsidRDefault="00DC7196" w:rsidP="006A678A">
      <w:pPr>
        <w:pStyle w:val="Heading3"/>
      </w:pPr>
      <w:bookmarkStart w:id="2311" w:name="_Toc59650085"/>
      <w:bookmarkStart w:id="2312" w:name="_Toc61357348"/>
      <w:bookmarkStart w:id="2313" w:name="_Toc61359122"/>
      <w:bookmarkStart w:id="2314" w:name="_Toc67916060"/>
      <w:bookmarkStart w:id="2315" w:name="_Toc75533604"/>
      <w:bookmarkStart w:id="2316" w:name="_Toc75819490"/>
      <w:bookmarkStart w:id="2317" w:name="_Toc76508334"/>
      <w:bookmarkStart w:id="2318" w:name="_Toc76717284"/>
      <w:bookmarkStart w:id="2319" w:name="_Toc83293926"/>
      <w:bookmarkStart w:id="2320" w:name="_Toc84334965"/>
      <w:r w:rsidRPr="001C0CC4">
        <w:t>6.3A.2</w:t>
      </w:r>
      <w:r w:rsidRPr="001C0CC4">
        <w:tab/>
        <w:t>Transmit OFF power for CA</w:t>
      </w:r>
      <w:bookmarkEnd w:id="2301"/>
      <w:bookmarkEnd w:id="2302"/>
      <w:bookmarkEnd w:id="2303"/>
      <w:bookmarkEnd w:id="2304"/>
      <w:bookmarkEnd w:id="2305"/>
      <w:bookmarkEnd w:id="2306"/>
      <w:bookmarkEnd w:id="2307"/>
      <w:bookmarkEnd w:id="2308"/>
      <w:bookmarkEnd w:id="2311"/>
      <w:bookmarkEnd w:id="2312"/>
      <w:bookmarkEnd w:id="2313"/>
      <w:bookmarkEnd w:id="2314"/>
      <w:bookmarkEnd w:id="2315"/>
      <w:bookmarkEnd w:id="2316"/>
      <w:bookmarkEnd w:id="2317"/>
      <w:bookmarkEnd w:id="2318"/>
      <w:bookmarkEnd w:id="2319"/>
      <w:bookmarkEnd w:id="2320"/>
    </w:p>
    <w:p w14:paraId="1ECD6BDA" w14:textId="67F332D5" w:rsidR="00782BFB" w:rsidRDefault="00782BFB" w:rsidP="006A678A">
      <w:pPr>
        <w:pStyle w:val="Heading4"/>
      </w:pPr>
      <w:bookmarkStart w:id="2321" w:name="_Toc21344310"/>
      <w:bookmarkStart w:id="2322" w:name="_Toc29801796"/>
      <w:bookmarkStart w:id="2323" w:name="_Toc29802220"/>
      <w:bookmarkStart w:id="2324" w:name="_Toc29802845"/>
      <w:bookmarkStart w:id="2325" w:name="_Toc36107587"/>
      <w:bookmarkStart w:id="2326" w:name="_Toc37251353"/>
      <w:bookmarkStart w:id="2327" w:name="_Toc45888185"/>
      <w:bookmarkStart w:id="2328" w:name="_Toc45888784"/>
      <w:bookmarkStart w:id="2329" w:name="_Toc59650086"/>
      <w:bookmarkStart w:id="2330" w:name="_Toc61357349"/>
      <w:bookmarkStart w:id="2331" w:name="_Toc61359123"/>
      <w:bookmarkStart w:id="2332" w:name="_Toc67916061"/>
      <w:bookmarkStart w:id="2333" w:name="_Toc75533605"/>
      <w:bookmarkStart w:id="2334" w:name="_Toc75819491"/>
      <w:bookmarkStart w:id="2335" w:name="_Toc76508335"/>
      <w:bookmarkStart w:id="2336" w:name="_Toc76717285"/>
      <w:bookmarkStart w:id="2337" w:name="_Toc83293927"/>
      <w:bookmarkStart w:id="2338" w:name="_Toc84334966"/>
      <w:bookmarkStart w:id="2339" w:name="_Toc21344311"/>
      <w:bookmarkStart w:id="2340" w:name="_Toc29801797"/>
      <w:bookmarkStart w:id="2341" w:name="_Toc29802221"/>
      <w:bookmarkStart w:id="2342" w:name="_Toc29802846"/>
      <w:bookmarkStart w:id="2343" w:name="_Toc36107588"/>
      <w:bookmarkStart w:id="2344" w:name="_Toc37251354"/>
      <w:bookmarkStart w:id="2345" w:name="_Toc45888186"/>
      <w:bookmarkStart w:id="2346" w:name="_Toc45888785"/>
      <w:r w:rsidRPr="001C0CC4">
        <w:t>6.3A.2.1</w:t>
      </w:r>
      <w:r w:rsidRPr="001C0CC4">
        <w:tab/>
        <w:t>Transmit OFF power for int</w:t>
      </w:r>
      <w:r>
        <w:t>ra</w:t>
      </w:r>
      <w:r w:rsidRPr="001C0CC4">
        <w:t xml:space="preserve">-band </w:t>
      </w:r>
      <w:r>
        <w:t xml:space="preserve">contiguous </w:t>
      </w:r>
      <w:r w:rsidRPr="001C0CC4">
        <w:t>CA</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49EC39AC" w14:textId="0B5B4D6C" w:rsidR="00B03D88" w:rsidRDefault="00B03D88" w:rsidP="00B03D88">
      <w:bookmarkStart w:id="2347" w:name="_Toc61357350"/>
      <w:bookmarkStart w:id="2348" w:name="_Toc61359124"/>
      <w:bookmarkStart w:id="2349" w:name="_Toc67916062"/>
      <w:bookmarkStart w:id="2350" w:name="_Toc75533606"/>
      <w:bookmarkStart w:id="2351" w:name="_Toc75819492"/>
      <w:bookmarkStart w:id="2352" w:name="_Toc76508336"/>
      <w:bookmarkStart w:id="2353" w:name="_Toc76717286"/>
      <w:bookmarkStart w:id="2354" w:name="_Toc83293928"/>
      <w:bookmarkStart w:id="2355" w:name="_Toc84334967"/>
      <w:bookmarkStart w:id="2356" w:name="_Toc21344312"/>
      <w:bookmarkStart w:id="2357" w:name="_Toc29801798"/>
      <w:bookmarkStart w:id="2358" w:name="_Toc29802222"/>
      <w:bookmarkStart w:id="2359" w:name="_Toc29802847"/>
      <w:bookmarkStart w:id="2360" w:name="_Toc36107589"/>
      <w:bookmarkStart w:id="2361" w:name="_Toc37251355"/>
      <w:bookmarkStart w:id="2362" w:name="_Toc45888187"/>
      <w:bookmarkStart w:id="2363" w:name="_Toc45888786"/>
      <w:bookmarkStart w:id="2364" w:name="_Toc59650088"/>
      <w:bookmarkEnd w:id="2339"/>
      <w:bookmarkEnd w:id="2340"/>
      <w:bookmarkEnd w:id="2341"/>
      <w:bookmarkEnd w:id="2342"/>
      <w:bookmarkEnd w:id="2343"/>
      <w:bookmarkEnd w:id="2344"/>
      <w:bookmarkEnd w:id="2345"/>
      <w:bookmarkEnd w:id="2346"/>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347"/>
      <w:bookmarkEnd w:id="2348"/>
      <w:bookmarkEnd w:id="2349"/>
      <w:bookmarkEnd w:id="2350"/>
      <w:bookmarkEnd w:id="2351"/>
      <w:bookmarkEnd w:id="2352"/>
      <w:bookmarkEnd w:id="2353"/>
      <w:bookmarkEnd w:id="2354"/>
      <w:bookmarkEnd w:id="2355"/>
    </w:p>
    <w:p w14:paraId="541EA2EA" w14:textId="48B5E2C1" w:rsidR="00B03D88" w:rsidRDefault="00B03D88" w:rsidP="00B03D88">
      <w:bookmarkStart w:id="2365" w:name="_Toc61357351"/>
      <w:bookmarkStart w:id="2366" w:name="_Toc61359125"/>
      <w:bookmarkStart w:id="2367" w:name="_Toc67916063"/>
      <w:bookmarkStart w:id="2368" w:name="_Toc75533607"/>
      <w:bookmarkStart w:id="2369" w:name="_Toc75819493"/>
      <w:bookmarkStart w:id="2370" w:name="_Toc76508337"/>
      <w:bookmarkStart w:id="2371" w:name="_Toc76717287"/>
      <w:bookmarkStart w:id="2372" w:name="_Toc83293929"/>
      <w:bookmarkStart w:id="2373" w:name="_Toc84334968"/>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441B326F" w14:textId="77777777" w:rsidR="007111A4" w:rsidRDefault="007111A4" w:rsidP="007111A4">
      <w:pPr>
        <w:rPr>
          <w:rFonts w:eastAsia="SimSun"/>
          <w:lang w:val="en-US" w:eastAsia="zh-CN"/>
        </w:rPr>
      </w:pPr>
      <w:bookmarkStart w:id="2374" w:name="_Toc45888188"/>
      <w:bookmarkStart w:id="2375" w:name="_Toc45888787"/>
      <w:bookmarkStart w:id="2376" w:name="_Toc59650089"/>
      <w:bookmarkStart w:id="2377" w:name="_Toc61357352"/>
      <w:bookmarkStart w:id="2378" w:name="_Toc61359126"/>
      <w:bookmarkStart w:id="2379" w:name="_Toc67916064"/>
      <w:bookmarkStart w:id="2380" w:name="_Toc75533608"/>
      <w:bookmarkStart w:id="2381" w:name="_Toc75819494"/>
      <w:bookmarkStart w:id="2382" w:name="_Toc76508338"/>
      <w:bookmarkStart w:id="2383" w:name="_Toc76717288"/>
      <w:bookmarkStart w:id="2384" w:name="_Toc21344313"/>
      <w:bookmarkStart w:id="2385" w:name="_Toc29801799"/>
      <w:bookmarkStart w:id="2386" w:name="_Toc29802223"/>
      <w:bookmarkStart w:id="2387" w:name="_Toc29802848"/>
      <w:bookmarkStart w:id="2388" w:name="_Toc36107590"/>
      <w:bookmarkStart w:id="2389" w:name="_Toc37251356"/>
      <w:bookmarkStart w:id="2390" w:name="_Toc45888189"/>
      <w:bookmarkStart w:id="2391"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6745EB89" w:rsidR="00B03D88" w:rsidRDefault="00B03D88" w:rsidP="00B03D88">
      <w:bookmarkStart w:id="2392" w:name="_Toc83293930"/>
      <w:bookmarkStart w:id="2393" w:name="_Toc84334969"/>
      <w:r>
        <w:lastRenderedPageBreak/>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r>
        <w:t>6.3A.2.4</w:t>
      </w:r>
      <w:r>
        <w:tab/>
      </w:r>
      <w:bookmarkEnd w:id="2374"/>
      <w:bookmarkEnd w:id="2375"/>
      <w:r>
        <w:t>Void</w:t>
      </w:r>
      <w:bookmarkEnd w:id="2376"/>
      <w:bookmarkEnd w:id="2377"/>
      <w:bookmarkEnd w:id="2378"/>
      <w:bookmarkEnd w:id="2379"/>
      <w:bookmarkEnd w:id="2380"/>
      <w:bookmarkEnd w:id="2381"/>
      <w:bookmarkEnd w:id="2382"/>
      <w:bookmarkEnd w:id="2383"/>
      <w:bookmarkEnd w:id="2392"/>
      <w:bookmarkEnd w:id="2393"/>
    </w:p>
    <w:p w14:paraId="31FFA60D" w14:textId="7D525D56" w:rsidR="00DC7196" w:rsidRPr="001C0CC4" w:rsidRDefault="00DC7196" w:rsidP="006A678A">
      <w:pPr>
        <w:pStyle w:val="Heading3"/>
      </w:pPr>
      <w:bookmarkStart w:id="2394" w:name="_Toc59650090"/>
      <w:bookmarkStart w:id="2395" w:name="_Toc61357353"/>
      <w:bookmarkStart w:id="2396" w:name="_Toc61359127"/>
      <w:bookmarkStart w:id="2397" w:name="_Toc67916065"/>
      <w:bookmarkStart w:id="2398" w:name="_Toc75533609"/>
      <w:bookmarkStart w:id="2399" w:name="_Toc75819495"/>
      <w:bookmarkStart w:id="2400" w:name="_Toc76508339"/>
      <w:bookmarkStart w:id="2401" w:name="_Toc76717289"/>
      <w:bookmarkStart w:id="2402" w:name="_Toc83293931"/>
      <w:bookmarkStart w:id="2403" w:name="_Toc84334970"/>
      <w:r w:rsidRPr="001C0CC4">
        <w:t>6.3A.3</w:t>
      </w:r>
      <w:r w:rsidRPr="001C0CC4">
        <w:tab/>
        <w:t>Transmit ON/OFF time mask for CA</w:t>
      </w:r>
      <w:bookmarkEnd w:id="2384"/>
      <w:bookmarkEnd w:id="2385"/>
      <w:bookmarkEnd w:id="2386"/>
      <w:bookmarkEnd w:id="2387"/>
      <w:bookmarkEnd w:id="2388"/>
      <w:bookmarkEnd w:id="2389"/>
      <w:bookmarkEnd w:id="2390"/>
      <w:bookmarkEnd w:id="2391"/>
      <w:bookmarkEnd w:id="2394"/>
      <w:bookmarkEnd w:id="2395"/>
      <w:bookmarkEnd w:id="2396"/>
      <w:bookmarkEnd w:id="2397"/>
      <w:bookmarkEnd w:id="2398"/>
      <w:bookmarkEnd w:id="2399"/>
      <w:bookmarkEnd w:id="2400"/>
      <w:bookmarkEnd w:id="2401"/>
      <w:bookmarkEnd w:id="2402"/>
      <w:bookmarkEnd w:id="2403"/>
    </w:p>
    <w:p w14:paraId="321566BD" w14:textId="12D40E1F" w:rsidR="00782BFB" w:rsidRDefault="00782BFB" w:rsidP="006A678A">
      <w:pPr>
        <w:pStyle w:val="Heading4"/>
      </w:pPr>
      <w:bookmarkStart w:id="2404" w:name="_Toc21344314"/>
      <w:bookmarkStart w:id="2405" w:name="_Toc29801800"/>
      <w:bookmarkStart w:id="2406" w:name="_Toc29802224"/>
      <w:bookmarkStart w:id="2407" w:name="_Toc29802849"/>
      <w:bookmarkStart w:id="2408" w:name="_Toc36107591"/>
      <w:bookmarkStart w:id="2409" w:name="_Toc37251357"/>
      <w:bookmarkStart w:id="2410" w:name="_Toc45888190"/>
      <w:bookmarkStart w:id="2411" w:name="_Toc45888789"/>
      <w:bookmarkStart w:id="2412" w:name="_Toc59650091"/>
      <w:bookmarkStart w:id="2413" w:name="_Toc61357354"/>
      <w:bookmarkStart w:id="2414" w:name="_Toc61359128"/>
      <w:bookmarkStart w:id="2415" w:name="_Toc67916066"/>
      <w:bookmarkStart w:id="2416" w:name="_Toc75533610"/>
      <w:bookmarkStart w:id="2417" w:name="_Toc75819496"/>
      <w:bookmarkStart w:id="2418" w:name="_Toc76508340"/>
      <w:bookmarkStart w:id="2419" w:name="_Toc76717290"/>
      <w:bookmarkStart w:id="2420" w:name="_Toc83293932"/>
      <w:bookmarkStart w:id="2421" w:name="_Toc84334971"/>
      <w:bookmarkStart w:id="2422" w:name="_Toc21344315"/>
      <w:bookmarkStart w:id="2423" w:name="_Toc29801801"/>
      <w:bookmarkStart w:id="2424" w:name="_Toc29802225"/>
      <w:bookmarkStart w:id="2425" w:name="_Toc29802850"/>
      <w:bookmarkStart w:id="2426" w:name="_Toc36107592"/>
      <w:bookmarkStart w:id="2427" w:name="_Toc37251358"/>
      <w:bookmarkStart w:id="2428" w:name="_Toc45888191"/>
      <w:bookmarkStart w:id="2429" w:name="_Toc45888790"/>
      <w:r w:rsidRPr="001C0CC4">
        <w:t>6.3A.3.1</w:t>
      </w:r>
      <w:r w:rsidRPr="001C0CC4">
        <w:tab/>
        <w:t>Transmit ON/OFF time mask for int</w:t>
      </w:r>
      <w:r>
        <w:t>ra</w:t>
      </w:r>
      <w:r w:rsidRPr="001C0CC4">
        <w:t xml:space="preserve">-band </w:t>
      </w:r>
      <w:r>
        <w:t xml:space="preserve">contiguous </w:t>
      </w:r>
      <w:r w:rsidRPr="001C0CC4">
        <w:t>CA</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61428BA2" w14:textId="6E272B18" w:rsidR="00B03D88" w:rsidRDefault="00B03D88" w:rsidP="00B03D88">
      <w:bookmarkStart w:id="2430" w:name="_Toc61357355"/>
      <w:bookmarkStart w:id="2431" w:name="_Toc61359129"/>
      <w:bookmarkStart w:id="2432" w:name="_Toc67916067"/>
      <w:bookmarkStart w:id="2433" w:name="_Toc75533611"/>
      <w:bookmarkStart w:id="2434" w:name="_Toc75819497"/>
      <w:bookmarkStart w:id="2435" w:name="_Toc76508341"/>
      <w:bookmarkStart w:id="2436" w:name="_Toc76717291"/>
      <w:bookmarkStart w:id="2437" w:name="_Toc83293933"/>
      <w:bookmarkStart w:id="2438" w:name="_Toc84334972"/>
      <w:bookmarkStart w:id="2439" w:name="_Toc21344316"/>
      <w:bookmarkStart w:id="2440" w:name="_Toc29801802"/>
      <w:bookmarkStart w:id="2441" w:name="_Toc29802226"/>
      <w:bookmarkStart w:id="2442" w:name="_Toc29802851"/>
      <w:bookmarkStart w:id="2443" w:name="_Toc36107593"/>
      <w:bookmarkStart w:id="2444" w:name="_Toc37251359"/>
      <w:bookmarkStart w:id="2445" w:name="_Toc45888192"/>
      <w:bookmarkStart w:id="2446" w:name="_Toc45888791"/>
      <w:bookmarkStart w:id="2447" w:name="_Toc59650093"/>
      <w:bookmarkEnd w:id="2422"/>
      <w:bookmarkEnd w:id="2423"/>
      <w:bookmarkEnd w:id="2424"/>
      <w:bookmarkEnd w:id="2425"/>
      <w:bookmarkEnd w:id="2426"/>
      <w:bookmarkEnd w:id="2427"/>
      <w:bookmarkEnd w:id="2428"/>
      <w:bookmarkEnd w:id="2429"/>
      <w:r>
        <w:t xml:space="preserve">For </w:t>
      </w:r>
      <w:r>
        <w:rPr>
          <w:rFonts w:eastAsia="SimSun"/>
          <w:lang w:val="en-US" w:eastAsia="zh-CN"/>
        </w:rPr>
        <w:t>a</w:t>
      </w:r>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t>6.3A.3.2</w:t>
      </w:r>
      <w:r w:rsidRPr="001C0CC4">
        <w:tab/>
        <w:t>Transmit ON/OFF time mask for int</w:t>
      </w:r>
      <w:r>
        <w:t>ra</w:t>
      </w:r>
      <w:r w:rsidRPr="001C0CC4">
        <w:t xml:space="preserve">-band </w:t>
      </w:r>
      <w:r>
        <w:t xml:space="preserve">non-contiguous </w:t>
      </w:r>
      <w:r w:rsidRPr="001C0CC4">
        <w:t>CA</w:t>
      </w:r>
      <w:bookmarkEnd w:id="2430"/>
      <w:bookmarkEnd w:id="2431"/>
      <w:bookmarkEnd w:id="2432"/>
      <w:bookmarkEnd w:id="2433"/>
      <w:bookmarkEnd w:id="2434"/>
      <w:bookmarkEnd w:id="2435"/>
      <w:bookmarkEnd w:id="2436"/>
      <w:bookmarkEnd w:id="2437"/>
      <w:bookmarkEnd w:id="2438"/>
    </w:p>
    <w:p w14:paraId="7E411078" w14:textId="6FAD3718" w:rsidR="00B03D88" w:rsidRDefault="00B03D88" w:rsidP="00B03D88">
      <w:pPr>
        <w:rPr>
          <w:lang w:eastAsia="zh-CN"/>
        </w:rPr>
      </w:pPr>
      <w:bookmarkStart w:id="2448" w:name="_Toc61357356"/>
      <w:bookmarkStart w:id="2449" w:name="_Toc61359130"/>
      <w:bookmarkStart w:id="2450" w:name="_Toc67916068"/>
      <w:bookmarkStart w:id="2451" w:name="_Toc75533612"/>
      <w:bookmarkStart w:id="2452" w:name="_Toc75819498"/>
      <w:bookmarkStart w:id="2453" w:name="_Toc76508342"/>
      <w:bookmarkStart w:id="2454" w:name="_Toc76717292"/>
      <w:bookmarkStart w:id="2455" w:name="_Toc83293934"/>
      <w:bookmarkStart w:id="2456" w:name="_Toc84334973"/>
      <w:r>
        <w:t xml:space="preserve">For </w:t>
      </w:r>
      <w:r>
        <w:rPr>
          <w:rFonts w:eastAsia="SimSun"/>
          <w:lang w:val="en-US" w:eastAsia="zh-CN"/>
        </w:rPr>
        <w:t>a</w:t>
      </w:r>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4FED6FDD" w14:textId="77777777" w:rsidR="00EF4552" w:rsidRDefault="00EF4552" w:rsidP="006A678A">
      <w:pPr>
        <w:pStyle w:val="Heading5"/>
      </w:pPr>
      <w:bookmarkStart w:id="2457" w:name="_Toc45888193"/>
      <w:bookmarkStart w:id="2458" w:name="_Toc45888792"/>
      <w:bookmarkStart w:id="2459" w:name="_Toc59650094"/>
      <w:bookmarkStart w:id="2460" w:name="_Toc61357357"/>
      <w:bookmarkStart w:id="2461" w:name="_Toc61359131"/>
      <w:bookmarkStart w:id="2462" w:name="_Toc67916069"/>
      <w:bookmarkStart w:id="2463" w:name="_Toc75533613"/>
      <w:bookmarkStart w:id="2464" w:name="_Toc75819499"/>
      <w:bookmarkStart w:id="2465" w:name="_Toc76508343"/>
      <w:bookmarkStart w:id="2466" w:name="_Toc76717293"/>
      <w:bookmarkStart w:id="2467" w:name="_Toc83293935"/>
      <w:bookmarkStart w:id="2468" w:name="_Toc84334974"/>
      <w:r w:rsidRPr="004B4AB3">
        <w:t>6.</w:t>
      </w:r>
      <w:r w:rsidRPr="009A4A14">
        <w:rPr>
          <w:rFonts w:hint="eastAsia"/>
          <w:lang w:eastAsia="zh-CN"/>
        </w:rPr>
        <w:t>3</w:t>
      </w:r>
      <w:r w:rsidRPr="004B4AB3">
        <w:t>A.3.3.1</w:t>
      </w:r>
      <w:r w:rsidRPr="004B4AB3">
        <w:tab/>
        <w:t>General</w:t>
      </w:r>
      <w:bookmarkEnd w:id="2457"/>
      <w:bookmarkEnd w:id="2458"/>
      <w:bookmarkEnd w:id="2459"/>
      <w:bookmarkEnd w:id="2460"/>
      <w:bookmarkEnd w:id="2461"/>
      <w:bookmarkEnd w:id="2462"/>
      <w:bookmarkEnd w:id="2463"/>
      <w:bookmarkEnd w:id="2464"/>
      <w:bookmarkEnd w:id="2465"/>
      <w:bookmarkEnd w:id="2466"/>
      <w:bookmarkEnd w:id="2467"/>
      <w:bookmarkEnd w:id="2468"/>
      <w:r>
        <w:t xml:space="preserve"> </w:t>
      </w:r>
    </w:p>
    <w:p w14:paraId="0ECC3004" w14:textId="77777777" w:rsidR="007111A4" w:rsidRDefault="007111A4" w:rsidP="007111A4">
      <w:pPr>
        <w:rPr>
          <w:rFonts w:eastAsia="SimSun"/>
          <w:lang w:val="en-US" w:eastAsia="zh-CN"/>
        </w:rPr>
      </w:pPr>
      <w:bookmarkStart w:id="2469" w:name="_Toc45888194"/>
      <w:bookmarkStart w:id="2470" w:name="_Toc45888793"/>
      <w:bookmarkStart w:id="2471" w:name="_Toc59650095"/>
      <w:bookmarkStart w:id="2472" w:name="_Toc61357358"/>
      <w:bookmarkStart w:id="2473" w:name="_Toc61359132"/>
      <w:bookmarkStart w:id="2474" w:name="_Toc67916070"/>
      <w:bookmarkStart w:id="2475" w:name="_Toc75533614"/>
      <w:bookmarkStart w:id="2476" w:name="_Toc75819500"/>
      <w:bookmarkStart w:id="2477" w:name="_Toc76508344"/>
      <w:bookmarkStart w:id="2478"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5BCC15B1" w14:textId="77777777" w:rsidR="00DE1F04" w:rsidRDefault="00813591" w:rsidP="00DE1F04">
      <w:r>
        <w:t xml:space="preserve">For inter-band carrier aggregation with uplink assigned to two NR bands, the general output power ON/OFF time mask specified in clause 6.3.3.1 is applicable for each component carrier during the ON power period and the transient </w:t>
      </w:r>
      <w:r>
        <w:lastRenderedPageBreak/>
        <w:t>periods. The OFF period as specified in clause 6.3.3.1 shall only be applicable for each component carrier when all the component carriers are OFF.</w:t>
      </w:r>
    </w:p>
    <w:p w14:paraId="3F68FD8B" w14:textId="77777777" w:rsidR="00DE1F04" w:rsidRDefault="00DE1F04" w:rsidP="00DE1F04">
      <w:pPr>
        <w:rPr>
          <w:lang w:eastAsia="zh-CN"/>
        </w:rPr>
      </w:pPr>
      <w:r w:rsidRPr="004F3FD9">
        <w:t xml:space="preserve">Time masks for Tx switching due to switching period are defined in clauses 6.3A.3.3.2 for both single TAG and </w:t>
      </w:r>
      <w:r>
        <w:t>dual</w:t>
      </w:r>
      <w:r w:rsidRPr="004F3FD9">
        <w:t xml:space="preserve">-TAG scenarios. </w:t>
      </w:r>
      <w:r>
        <w:t>When</w:t>
      </w:r>
      <w:r w:rsidRPr="004F3FD9">
        <w:t xml:space="preserve"> </w:t>
      </w:r>
      <w:r>
        <w:t>a UE is configured with dual</w:t>
      </w:r>
      <w:r w:rsidRPr="004F3FD9">
        <w:t>-TAG</w:t>
      </w:r>
      <w:r>
        <w:t xml:space="preserve"> </w:t>
      </w:r>
      <w:r w:rsidRPr="00F654FB">
        <w:t>with at least two cells corresponding to two TAGs</w:t>
      </w:r>
      <w:r w:rsidRPr="008E48BD">
        <w:t xml:space="preserve"> invo</w:t>
      </w:r>
      <w:r>
        <w:t>l</w:t>
      </w:r>
      <w:r w:rsidRPr="008E48BD">
        <w:t>ved</w:t>
      </w:r>
      <w:r>
        <w:t xml:space="preserve"> in one switching event</w:t>
      </w:r>
      <w:r w:rsidRPr="004F3FD9">
        <w:t xml:space="preserve">, the timing advance difference should be considered </w:t>
      </w:r>
      <w:r>
        <w:t xml:space="preserve">in the time masks in sub-clauses </w:t>
      </w:r>
      <w:r w:rsidRPr="004F3FD9">
        <w:t>6.3A.3.3.2</w:t>
      </w:r>
      <w:r>
        <w:t xml:space="preserve"> for two uplink </w:t>
      </w:r>
      <w:r w:rsidRPr="00492B15">
        <w:t>carriers</w:t>
      </w:r>
      <w:r w:rsidRPr="00BC44A4">
        <w:t>.</w:t>
      </w:r>
      <w:r w:rsidRPr="004F3FD9">
        <w:t xml:space="preserve"> The UE</w:t>
      </w:r>
      <w:r>
        <w:t xml:space="preserve"> may omit uplink transmission</w:t>
      </w:r>
      <w:r w:rsidRPr="004F3FD9">
        <w:t xml:space="preserve"> on OFDM symbols that </w:t>
      </w:r>
      <w:r>
        <w:t xml:space="preserve">partially or fully </w:t>
      </w:r>
      <w:r w:rsidRPr="004F3FD9">
        <w:t xml:space="preserve">overlap with the </w:t>
      </w:r>
      <w:r w:rsidRPr="001906D8">
        <w:t>configured switching period for any timing advance difference.</w:t>
      </w:r>
    </w:p>
    <w:p w14:paraId="39D399F5" w14:textId="77777777" w:rsidR="00DE1F04" w:rsidRPr="00116741" w:rsidRDefault="00DE1F04" w:rsidP="00DE1F04">
      <w:pPr>
        <w:rPr>
          <w:lang w:val="en-US"/>
        </w:rPr>
      </w:pPr>
      <w:r>
        <w:rPr>
          <w:lang w:eastAsia="zh-CN"/>
        </w:rPr>
        <w:t xml:space="preserve">When the </w:t>
      </w:r>
      <w:r>
        <w:rPr>
          <w:lang w:val="en-US"/>
        </w:rPr>
        <w:t>location of the switching period by</w:t>
      </w:r>
      <w:r>
        <w:t xml:space="preserve"> </w:t>
      </w:r>
      <w:r>
        <w:rPr>
          <w:i/>
        </w:rPr>
        <w:t xml:space="preserve">uplinkTxSwitchingPeriodLocation </w:t>
      </w:r>
      <w:r>
        <w:rPr>
          <w:iCs/>
        </w:rPr>
        <w:t>is ignored by the UE, the length and location of allowed transient periods for dual TAG are</w:t>
      </w:r>
      <w:r>
        <w:rPr>
          <w:lang w:eastAsia="zh-CN"/>
        </w:rPr>
        <w:t xml:space="preserve"> as specified in 6.3A.3.3.2 with the UE </w:t>
      </w:r>
      <w:r w:rsidRPr="00705185">
        <w:rPr>
          <w:lang w:val="en-US"/>
        </w:rPr>
        <w:t xml:space="preserve">scheduled or configured </w:t>
      </w:r>
      <w:r>
        <w:rPr>
          <w:lang w:val="en-US"/>
        </w:rPr>
        <w:t>with uplink transmissions that do not result in</w:t>
      </w:r>
    </w:p>
    <w:p w14:paraId="05C62B64" w14:textId="77777777" w:rsidR="00DE1F04" w:rsidRDefault="00DE1F04" w:rsidP="00DE1F04">
      <w:pPr>
        <w:pStyle w:val="B10"/>
        <w:rPr>
          <w:lang w:bidi="bn-IN"/>
        </w:rPr>
      </w:pPr>
      <w:r>
        <w:rPr>
          <w:lang w:bidi="bn-IN"/>
        </w:rPr>
        <w:t>-</w:t>
      </w:r>
      <w:r>
        <w:rPr>
          <w:lang w:bidi="bn-IN"/>
        </w:rPr>
        <w:tab/>
      </w:r>
      <w:r w:rsidRPr="00705185">
        <w:rPr>
          <w:lang w:val="en-US"/>
        </w:rPr>
        <w:t>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t xml:space="preserve"> on one band</w:t>
      </w:r>
      <w:r w:rsidRPr="00705185">
        <w:rPr>
          <w:lang w:val="en-US"/>
        </w:rPr>
        <w:t xml:space="preserve">, </w:t>
      </w:r>
      <w:r>
        <w:rPr>
          <w:lang w:val="en-US"/>
        </w:rPr>
        <w:t xml:space="preserve">and any transmission </w:t>
      </w:r>
      <w:r w:rsidRPr="00705185">
        <w:rPr>
          <w:lang w:val="en-US"/>
        </w:rPr>
        <w:t xml:space="preserve">on </w:t>
      </w:r>
      <w:r>
        <w:rPr>
          <w:lang w:val="en-US"/>
        </w:rPr>
        <w:t>another</w:t>
      </w:r>
      <w:r w:rsidRPr="00705185">
        <w:rPr>
          <w:lang w:val="en-US"/>
        </w:rPr>
        <w:t xml:space="preserve"> uplink carrier</w:t>
      </w:r>
      <w:r>
        <w:t xml:space="preserve"> on another band</w:t>
      </w:r>
    </w:p>
    <w:p w14:paraId="1E7B5793" w14:textId="77777777" w:rsidR="00DE1F04" w:rsidRDefault="00DE1F04" w:rsidP="00DE1F04">
      <w:pPr>
        <w:pStyle w:val="B10"/>
        <w:rPr>
          <w:lang w:bidi="bn-IN"/>
        </w:rPr>
      </w:pPr>
      <w:r w:rsidRPr="00A74C68">
        <w:t>-</w:t>
      </w:r>
      <w:r w:rsidRPr="00A74C68">
        <w:tab/>
      </w:r>
      <w:r>
        <w:t>transmission of any of the carriers for a duration of at least the uplink switching gap indicated by UE capability</w:t>
      </w:r>
    </w:p>
    <w:p w14:paraId="7CDB5760" w14:textId="77777777" w:rsidR="00DE1F04" w:rsidRDefault="00DE1F04" w:rsidP="00DE1F04">
      <w:pPr>
        <w:rPr>
          <w:lang w:val="en-US"/>
        </w:rPr>
      </w:pPr>
      <w:r>
        <w:rPr>
          <w:lang w:val="en-US"/>
        </w:rPr>
        <w:t>for any timing difference between uplink carriers in different bands up to the MTTD specified for UL CA in clause 7.5.4 of [7] in case of dual TAG.</w:t>
      </w:r>
    </w:p>
    <w:p w14:paraId="1D0D914E" w14:textId="05B3E7D4" w:rsidR="00813591" w:rsidRDefault="00DE1F04" w:rsidP="00DE1F04">
      <w:r w:rsidRPr="00E84B23">
        <w:rPr>
          <w:lang w:val="en-US"/>
        </w:rPr>
        <w:t>Carriers within the same band belong to the same TAG in all cases.</w:t>
      </w:r>
    </w:p>
    <w:p w14:paraId="6A31437B" w14:textId="77777777" w:rsidR="00EF4552" w:rsidRPr="004B4AB3" w:rsidRDefault="00EF4552" w:rsidP="006A678A">
      <w:pPr>
        <w:pStyle w:val="Heading5"/>
      </w:pPr>
      <w:bookmarkStart w:id="2479" w:name="_Toc83293936"/>
      <w:bookmarkStart w:id="2480"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469"/>
      <w:bookmarkEnd w:id="2470"/>
      <w:bookmarkEnd w:id="2471"/>
      <w:bookmarkEnd w:id="2472"/>
      <w:bookmarkEnd w:id="2473"/>
      <w:bookmarkEnd w:id="2474"/>
      <w:bookmarkEnd w:id="2475"/>
      <w:bookmarkEnd w:id="2476"/>
      <w:bookmarkEnd w:id="2477"/>
      <w:bookmarkEnd w:id="2478"/>
      <w:bookmarkEnd w:id="2479"/>
      <w:bookmarkEnd w:id="2480"/>
    </w:p>
    <w:p w14:paraId="118062AA" w14:textId="77777777" w:rsidR="002F4748" w:rsidRDefault="002F4748" w:rsidP="002F4748">
      <w:pPr>
        <w:rPr>
          <w:lang w:eastAsia="zh-CN"/>
        </w:rPr>
      </w:pPr>
      <w:r>
        <w:t>In addition to the requirements in 6.</w:t>
      </w:r>
      <w:r>
        <w:rPr>
          <w:lang w:eastAsia="zh-CN"/>
        </w:rPr>
        <w:t>3</w:t>
      </w:r>
      <w:r>
        <w:t xml:space="preserve">A.3.3.1 and the maximum output power requirement specified in Table 6.2A.1.3-1 with uplink assigned to two NR bands, </w:t>
      </w:r>
      <w:r>
        <w:rPr>
          <w:lang w:eastAsia="zh-CN"/>
        </w:rPr>
        <w:t>t</w:t>
      </w:r>
      <w:r>
        <w:t>he switching time mask</w:t>
      </w:r>
      <w:r>
        <w:rPr>
          <w:lang w:eastAsia="zh-CN"/>
        </w:rPr>
        <w:t xml:space="preserve"> specified in this sub-clause is applicable for an uplink band pair of a inter-band UL CA configuration when the </w:t>
      </w:r>
      <w:r>
        <w:t>capability</w:t>
      </w:r>
      <w:r>
        <w:rPr>
          <w:lang w:eastAsia="zh-CN"/>
        </w:rPr>
        <w:t xml:space="preserve"> </w:t>
      </w:r>
      <w:r>
        <w:rPr>
          <w:bCs/>
          <w:i/>
          <w:iCs/>
        </w:rPr>
        <w:t>uplinkTxSwitchingPeriod</w:t>
      </w:r>
      <w:r>
        <w:rPr>
          <w:lang w:eastAsia="zh-CN"/>
        </w:rPr>
        <w:t xml:space="preserve"> is present, and </w:t>
      </w:r>
      <w:r>
        <w:t>is only applicable for uplink switching mechanisms specified in sub-clause 6.1.</w:t>
      </w:r>
      <w:r>
        <w:rPr>
          <w:lang w:eastAsia="zh-CN"/>
        </w:rPr>
        <w:t>6</w:t>
      </w:r>
      <w:r>
        <w:t xml:space="preserve"> of TS 38.214</w:t>
      </w:r>
      <w:r>
        <w:rPr>
          <w:rStyle w:val="apple-converted-space"/>
        </w:rPr>
        <w:t> </w:t>
      </w:r>
      <w:r>
        <w:t xml:space="preserve">[10], where NR UL carrier 1 is capable of one transmit antenna connector and NR UL carrier 2 is capable of two transmit antenna connectors with 3dB boosting on the maximum output power when the capability </w:t>
      </w:r>
      <w:r>
        <w:rPr>
          <w:i/>
        </w:rPr>
        <w:t>uplinkTxSwitching</w:t>
      </w:r>
      <w:r>
        <w:rPr>
          <w:i/>
          <w:lang w:eastAsia="zh-CN"/>
        </w:rPr>
        <w:t>-</w:t>
      </w:r>
      <w:r>
        <w:rPr>
          <w:i/>
        </w:rPr>
        <w:t>PowerBoosting</w:t>
      </w:r>
      <w:r>
        <w:t xml:space="preserve"> is present and the IE </w:t>
      </w:r>
      <w:r>
        <w:rPr>
          <w:i/>
        </w:rPr>
        <w:t xml:space="preserve">uplinkTxSwitchingPowerBoosting </w:t>
      </w:r>
      <w:r>
        <w:t>is enabled, and the two uplink carriers are in different bands with different carrier frequencies.</w:t>
      </w:r>
      <w:r>
        <w:rPr>
          <w:rStyle w:val="apple-converted-space"/>
        </w:rPr>
        <w:t> </w:t>
      </w:r>
      <w:r>
        <w:t xml:space="preserve">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 </w:t>
      </w:r>
      <w:r w:rsidRPr="0098195C">
        <w:t>as specified in [38.306]</w:t>
      </w:r>
      <w:r>
        <w:t>.</w:t>
      </w:r>
    </w:p>
    <w:p w14:paraId="0555D5A0" w14:textId="77777777" w:rsidR="002F4748" w:rsidRDefault="002F4748" w:rsidP="002F4748">
      <w:pPr>
        <w:rPr>
          <w:lang w:eastAsia="zh-CN"/>
        </w:rPr>
      </w:pPr>
      <w:r>
        <w:t>The switching periods described in Figure 6.3</w:t>
      </w:r>
      <w:r>
        <w:rPr>
          <w:lang w:eastAsia="zh-CN"/>
        </w:rPr>
        <w:t>A</w:t>
      </w:r>
      <w:r>
        <w:t>.3.</w:t>
      </w:r>
      <w:r>
        <w:rPr>
          <w:lang w:eastAsia="zh-CN"/>
        </w:rPr>
        <w:t>3.2</w:t>
      </w:r>
      <w:r>
        <w:t>-1a and Figure</w:t>
      </w:r>
      <w:r>
        <w:rPr>
          <w:lang w:eastAsia="zh-CN"/>
        </w:rPr>
        <w:t xml:space="preserve"> </w:t>
      </w:r>
      <w:r>
        <w:t>6.3</w:t>
      </w:r>
      <w:r>
        <w:rPr>
          <w:lang w:eastAsia="zh-CN"/>
        </w:rPr>
        <w:t>A</w:t>
      </w:r>
      <w:r>
        <w:t>.3.</w:t>
      </w:r>
      <w:r>
        <w:rPr>
          <w:lang w:eastAsia="zh-CN"/>
        </w:rPr>
        <w:t>3.2</w:t>
      </w:r>
      <w:r>
        <w:t>-1</w:t>
      </w:r>
      <w:r>
        <w:rPr>
          <w:lang w:eastAsia="zh-CN"/>
        </w:rPr>
        <w:t>b</w:t>
      </w:r>
      <w:r>
        <w:t xml:space="preserve"> are </w:t>
      </w:r>
      <w:r>
        <w:rPr>
          <w:lang w:eastAsia="zh-CN"/>
        </w:rPr>
        <w:t>located</w:t>
      </w:r>
      <w:r>
        <w:t xml:space="preserve"> </w:t>
      </w:r>
      <w:r>
        <w:rPr>
          <w:lang w:eastAsia="zh-CN"/>
        </w:rPr>
        <w:t>in</w:t>
      </w:r>
      <w:r>
        <w:t xml:space="preserve"> either NR carrier 1 or carrier 2 as indicated in RRC signalling </w:t>
      </w:r>
      <w:r>
        <w:rPr>
          <w:i/>
        </w:rPr>
        <w:t>uplinkTxSwitchingPeriodLocation</w:t>
      </w:r>
      <w:r>
        <w:t xml:space="preserve"> [</w:t>
      </w:r>
      <w:r>
        <w:rPr>
          <w:lang w:eastAsia="zh-CN"/>
        </w:rPr>
        <w:t>7</w:t>
      </w:r>
      <w:r>
        <w:t xml:space="preserve">], and the length of </w:t>
      </w:r>
      <w:r>
        <w:rPr>
          <w:lang w:eastAsia="zh-CN"/>
        </w:rPr>
        <w:t xml:space="preserve">uplink </w:t>
      </w:r>
      <w:r>
        <w:t xml:space="preserve">switching period </w:t>
      </w:r>
      <w:r>
        <w:rPr>
          <w:i/>
        </w:rPr>
        <w:t>X</w:t>
      </w:r>
      <w:r>
        <w:t xml:space="preserve"> </w:t>
      </w:r>
      <w:r>
        <w:rPr>
          <w:lang w:eastAsia="zh-CN"/>
        </w:rPr>
        <w:t xml:space="preserve">is less than the value indicated by </w:t>
      </w:r>
      <w:r>
        <w:t xml:space="preserve">UE capability </w:t>
      </w:r>
      <w:r>
        <w:rPr>
          <w:bCs/>
          <w:i/>
          <w:iCs/>
        </w:rPr>
        <w:t>uplinkTxSwitchingPeriod</w:t>
      </w:r>
      <w:r>
        <w:t xml:space="preserve">. </w:t>
      </w:r>
    </w:p>
    <w:p w14:paraId="5AD6355C" w14:textId="48F101A3" w:rsidR="00EF4552" w:rsidRDefault="002F4748" w:rsidP="002F4748">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Pr>
          <w:lang w:eastAsia="zh-CN"/>
        </w:rPr>
        <w:t xml:space="preserve"> is ignored by the UE and </w:t>
      </w:r>
      <w:r w:rsidRPr="001931D4">
        <w:rPr>
          <w:lang w:eastAsia="zh-CN"/>
        </w:rPr>
        <w:t>does not take effect in this case.</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bookmarkStart w:id="2481" w:name="_CRFigure6_3A_3_3_21a"/>
      <w:r w:rsidRPr="004B4AB3">
        <w:t>Figure</w:t>
      </w:r>
      <w:r w:rsidRPr="004B4AB3">
        <w:rPr>
          <w:rFonts w:hint="eastAsia"/>
          <w:lang w:eastAsia="zh-CN"/>
        </w:rPr>
        <w:t xml:space="preserve"> </w:t>
      </w:r>
      <w:bookmarkEnd w:id="2481"/>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lastRenderedPageBreak/>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bookmarkStart w:id="2482" w:name="_CRFigure6_3A_3_3_21b"/>
      <w:r w:rsidRPr="004B4AB3">
        <w:t>Figure</w:t>
      </w:r>
      <w:r w:rsidRPr="004B4AB3">
        <w:rPr>
          <w:rFonts w:hint="eastAsia"/>
          <w:lang w:eastAsia="zh-CN"/>
        </w:rPr>
        <w:t xml:space="preserve"> </w:t>
      </w:r>
      <w:bookmarkEnd w:id="2482"/>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766510F6" w14:textId="77777777" w:rsidR="002F4748" w:rsidRDefault="002F4748" w:rsidP="00EF4552">
      <w:pPr>
        <w:rPr>
          <w:lang w:eastAsia="zh-CN"/>
        </w:rPr>
      </w:pPr>
    </w:p>
    <w:p w14:paraId="4B8E1349" w14:textId="77777777" w:rsidR="002F4748" w:rsidRPr="00116741" w:rsidRDefault="002F4748" w:rsidP="002F4748">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lang w:eastAsia="en-GB"/>
        </w:rPr>
        <w:t>switchedUL</w:t>
      </w:r>
      <w:r>
        <w:rPr>
          <w:iCs/>
          <w:noProof/>
          <w:lang w:eastAsia="en-GB"/>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45472939" w14:textId="5294B1F0" w:rsidR="002F4748" w:rsidRDefault="002F4748" w:rsidP="002F4748">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sidR="00DE1F04">
        <w:rPr>
          <w:iCs/>
          <w:lang w:val="en-US"/>
        </w:rPr>
        <w:t xml:space="preserve"> on the switch-to carrier</w:t>
      </w:r>
      <w:r>
        <w:rPr>
          <w:iCs/>
          <w:lang w:val="en-US"/>
        </w:rPr>
        <w:t>.</w:t>
      </w:r>
    </w:p>
    <w:p w14:paraId="0451315A" w14:textId="22881BD7" w:rsidR="00DE1F04" w:rsidRPr="004B4AB3" w:rsidRDefault="00EF4552" w:rsidP="002C7899">
      <w:pPr>
        <w:rPr>
          <w:lang w:eastAsia="zh-CN"/>
        </w:rPr>
      </w:pPr>
      <w:r w:rsidRPr="004B4AB3">
        <w:rPr>
          <w:lang w:eastAsia="zh-CN"/>
        </w:rPr>
        <w:t>T</w:t>
      </w:r>
      <w:r w:rsidRPr="004B4AB3">
        <w:t>he</w:t>
      </w:r>
      <w:r w:rsidRPr="004B4AB3">
        <w:rPr>
          <w:lang w:eastAsia="zh-CN"/>
        </w:rPr>
        <w:t xml:space="preserve"> requirements apply for the case of </w:t>
      </w:r>
      <w:r w:rsidR="00DE1F04">
        <w:rPr>
          <w:lang w:eastAsia="zh-CN"/>
        </w:rPr>
        <w:t xml:space="preserve">both non-colocated and </w:t>
      </w:r>
      <w:r w:rsidRPr="004B4AB3">
        <w:t>co-located and synchronized</w:t>
      </w:r>
      <w:r w:rsidRPr="004B4AB3">
        <w:rPr>
          <w:lang w:eastAsia="zh-CN"/>
        </w:rPr>
        <w:t xml:space="preserve"> network deployment for the two uplink carriers.</w:t>
      </w:r>
      <w:bookmarkStart w:id="2483" w:name="_Hlk126768089"/>
    </w:p>
    <w:p w14:paraId="274FD99D" w14:textId="3D5C2850" w:rsidR="004F1680" w:rsidRDefault="004F1680" w:rsidP="00EF4552">
      <w:pPr>
        <w:rPr>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bookmarkEnd w:id="2483"/>
    </w:p>
    <w:p w14:paraId="2EAF3ECE" w14:textId="3670DAFB" w:rsidR="00782BFB" w:rsidRDefault="00782BFB" w:rsidP="006A678A">
      <w:pPr>
        <w:pStyle w:val="Heading4"/>
      </w:pPr>
      <w:bookmarkStart w:id="2484" w:name="_Toc45888195"/>
      <w:bookmarkStart w:id="2485" w:name="_Toc45888794"/>
      <w:bookmarkStart w:id="2486" w:name="_Toc59650096"/>
      <w:bookmarkStart w:id="2487" w:name="_Toc61357359"/>
      <w:bookmarkStart w:id="2488" w:name="_Toc61359133"/>
      <w:bookmarkStart w:id="2489" w:name="_Toc67916071"/>
      <w:bookmarkStart w:id="2490" w:name="_Toc75533615"/>
      <w:bookmarkStart w:id="2491" w:name="_Toc75819501"/>
      <w:bookmarkStart w:id="2492" w:name="_Toc76508345"/>
      <w:bookmarkStart w:id="2493" w:name="_Toc76717295"/>
      <w:bookmarkStart w:id="2494" w:name="_Toc83293937"/>
      <w:bookmarkStart w:id="2495" w:name="_Toc84334976"/>
      <w:bookmarkStart w:id="2496" w:name="_Toc21344317"/>
      <w:bookmarkStart w:id="2497" w:name="_Toc29801803"/>
      <w:bookmarkStart w:id="2498" w:name="_Toc29802227"/>
      <w:bookmarkStart w:id="2499" w:name="_Toc29802852"/>
      <w:bookmarkStart w:id="2500" w:name="_Toc36107594"/>
      <w:bookmarkStart w:id="2501" w:name="_Toc37251360"/>
      <w:bookmarkStart w:id="2502" w:name="_Toc45888196"/>
      <w:bookmarkStart w:id="2503" w:name="_Toc45888795"/>
      <w:r>
        <w:t>6.3A.3.4</w:t>
      </w:r>
      <w:r>
        <w:tab/>
      </w:r>
      <w:bookmarkEnd w:id="2484"/>
      <w:bookmarkEnd w:id="2485"/>
      <w:r>
        <w:t>Void</w:t>
      </w:r>
      <w:bookmarkEnd w:id="2486"/>
      <w:bookmarkEnd w:id="2487"/>
      <w:bookmarkEnd w:id="2488"/>
      <w:bookmarkEnd w:id="2489"/>
      <w:bookmarkEnd w:id="2490"/>
      <w:bookmarkEnd w:id="2491"/>
      <w:bookmarkEnd w:id="2492"/>
      <w:bookmarkEnd w:id="2493"/>
      <w:bookmarkEnd w:id="2494"/>
      <w:bookmarkEnd w:id="2495"/>
    </w:p>
    <w:p w14:paraId="65B8CCB2" w14:textId="77777777" w:rsidR="00DC7196" w:rsidRPr="001C0CC4" w:rsidRDefault="00DC7196" w:rsidP="006A678A">
      <w:pPr>
        <w:pStyle w:val="Heading3"/>
      </w:pPr>
      <w:bookmarkStart w:id="2504" w:name="_Toc59650097"/>
      <w:bookmarkStart w:id="2505" w:name="_Toc61357360"/>
      <w:bookmarkStart w:id="2506" w:name="_Toc61359134"/>
      <w:bookmarkStart w:id="2507" w:name="_Toc67916072"/>
      <w:bookmarkStart w:id="2508" w:name="_Toc75533616"/>
      <w:bookmarkStart w:id="2509" w:name="_Toc75819502"/>
      <w:bookmarkStart w:id="2510" w:name="_Toc76508346"/>
      <w:bookmarkStart w:id="2511" w:name="_Toc76717296"/>
      <w:bookmarkStart w:id="2512" w:name="_Toc83293938"/>
      <w:bookmarkStart w:id="2513" w:name="_Toc84334977"/>
      <w:r w:rsidRPr="001C0CC4">
        <w:t>6.3A.4</w:t>
      </w:r>
      <w:r w:rsidRPr="001C0CC4">
        <w:tab/>
        <w:t>Power control for CA</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52BE93DA" w14:textId="0EAB36AF" w:rsidR="00782BFB" w:rsidRDefault="00782BFB" w:rsidP="006A678A">
      <w:pPr>
        <w:pStyle w:val="Heading4"/>
      </w:pPr>
      <w:bookmarkStart w:id="2514" w:name="_Toc21344318"/>
      <w:bookmarkStart w:id="2515" w:name="_Toc29801804"/>
      <w:bookmarkStart w:id="2516" w:name="_Toc29802228"/>
      <w:bookmarkStart w:id="2517" w:name="_Toc29802853"/>
      <w:bookmarkStart w:id="2518" w:name="_Toc36107595"/>
      <w:bookmarkStart w:id="2519" w:name="_Toc37251361"/>
      <w:bookmarkStart w:id="2520" w:name="_Toc45888197"/>
      <w:bookmarkStart w:id="2521" w:name="_Toc45888796"/>
      <w:bookmarkStart w:id="2522" w:name="_Toc59650098"/>
      <w:bookmarkStart w:id="2523" w:name="_Toc61357361"/>
      <w:bookmarkStart w:id="2524" w:name="_Toc61359135"/>
      <w:bookmarkStart w:id="2525" w:name="_Toc67916073"/>
      <w:bookmarkStart w:id="2526" w:name="_Toc75533617"/>
      <w:bookmarkStart w:id="2527" w:name="_Toc75819503"/>
      <w:bookmarkStart w:id="2528" w:name="_Toc76508347"/>
      <w:bookmarkStart w:id="2529" w:name="_Toc76717297"/>
      <w:bookmarkStart w:id="2530" w:name="_Toc83293939"/>
      <w:bookmarkStart w:id="2531" w:name="_Toc84334978"/>
      <w:bookmarkStart w:id="2532" w:name="_Toc21344319"/>
      <w:bookmarkStart w:id="2533" w:name="_Toc29801805"/>
      <w:bookmarkStart w:id="2534" w:name="_Toc29802229"/>
      <w:bookmarkStart w:id="2535" w:name="_Toc29802854"/>
      <w:bookmarkStart w:id="2536" w:name="_Toc36107596"/>
      <w:bookmarkStart w:id="2537" w:name="_Toc37251362"/>
      <w:bookmarkStart w:id="2538" w:name="_Toc45888198"/>
      <w:bookmarkStart w:id="2539" w:name="_Toc45888797"/>
      <w:r w:rsidRPr="001C0CC4">
        <w:t>6.3A.4.1</w:t>
      </w:r>
      <w:r w:rsidRPr="001C0CC4">
        <w:tab/>
        <w:t>Power control for int</w:t>
      </w:r>
      <w:r>
        <w:t>ra</w:t>
      </w:r>
      <w:r w:rsidRPr="001C0CC4">
        <w:t xml:space="preserve">-band </w:t>
      </w:r>
      <w:r>
        <w:t xml:space="preserve">contiguous </w:t>
      </w:r>
      <w:r w:rsidRPr="001C0CC4">
        <w:t>CA</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43AFC97" w14:textId="77777777" w:rsidR="00782BFB" w:rsidRPr="001D386E" w:rsidRDefault="00782BFB" w:rsidP="006A678A">
      <w:pPr>
        <w:pStyle w:val="Heading5"/>
      </w:pPr>
      <w:bookmarkStart w:id="2540" w:name="_Toc59650099"/>
      <w:bookmarkStart w:id="2541" w:name="_Toc61357362"/>
      <w:bookmarkStart w:id="2542" w:name="_Toc61359136"/>
      <w:bookmarkStart w:id="2543" w:name="_Toc67916074"/>
      <w:bookmarkStart w:id="2544" w:name="_Toc75533618"/>
      <w:bookmarkStart w:id="2545" w:name="_Toc75819504"/>
      <w:bookmarkStart w:id="2546" w:name="_Toc76508348"/>
      <w:bookmarkStart w:id="2547" w:name="_Toc76717298"/>
      <w:bookmarkStart w:id="2548" w:name="_Toc83293940"/>
      <w:bookmarkStart w:id="2549" w:name="_Toc84334979"/>
      <w:r w:rsidRPr="001D386E">
        <w:t>6.3</w:t>
      </w:r>
      <w:r>
        <w:t>A.4.1</w:t>
      </w:r>
      <w:r w:rsidRPr="001D386E">
        <w:t>.1</w:t>
      </w:r>
      <w:r w:rsidRPr="001D386E">
        <w:tab/>
        <w:t>Absolute power tolerance</w:t>
      </w:r>
      <w:bookmarkEnd w:id="2540"/>
      <w:bookmarkEnd w:id="2541"/>
      <w:bookmarkEnd w:id="2542"/>
      <w:bookmarkEnd w:id="2543"/>
      <w:bookmarkEnd w:id="2544"/>
      <w:bookmarkEnd w:id="2545"/>
      <w:bookmarkEnd w:id="2546"/>
      <w:bookmarkEnd w:id="2547"/>
      <w:bookmarkEnd w:id="2548"/>
      <w:bookmarkEnd w:id="2549"/>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bookmarkStart w:id="2550" w:name="_CR6_3A_4_1_1_1"/>
      <w:r w:rsidRPr="001D386E">
        <w:t>6.3</w:t>
      </w:r>
      <w:r>
        <w:t>A.4.1</w:t>
      </w:r>
      <w:r w:rsidRPr="001D386E">
        <w:t>.1</w:t>
      </w:r>
      <w:r>
        <w:t>.1</w:t>
      </w:r>
      <w:r w:rsidRPr="001D386E">
        <w:tab/>
      </w:r>
      <w:r w:rsidRPr="001D386E">
        <w:tab/>
        <w:t>Minimum requirements</w:t>
      </w:r>
    </w:p>
    <w:bookmarkEnd w:id="2550"/>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551" w:name="_Toc59650100"/>
      <w:bookmarkStart w:id="2552" w:name="_Toc61357363"/>
      <w:bookmarkStart w:id="2553" w:name="_Toc61359137"/>
      <w:bookmarkStart w:id="2554" w:name="_Toc67916075"/>
      <w:bookmarkStart w:id="2555" w:name="_Toc75533619"/>
      <w:bookmarkStart w:id="2556" w:name="_Toc75819505"/>
      <w:bookmarkStart w:id="2557" w:name="_Toc76508349"/>
      <w:bookmarkStart w:id="2558" w:name="_Toc76717299"/>
      <w:bookmarkStart w:id="2559" w:name="_Toc83293941"/>
      <w:bookmarkStart w:id="2560" w:name="_Toc84334980"/>
      <w:r w:rsidRPr="001D386E">
        <w:t>6.3</w:t>
      </w:r>
      <w:r>
        <w:t>A.4.1.2</w:t>
      </w:r>
      <w:r w:rsidRPr="001D386E">
        <w:tab/>
        <w:t>Relative power tolerance</w:t>
      </w:r>
      <w:bookmarkEnd w:id="2551"/>
      <w:bookmarkEnd w:id="2552"/>
      <w:bookmarkEnd w:id="2553"/>
      <w:bookmarkEnd w:id="2554"/>
      <w:bookmarkEnd w:id="2555"/>
      <w:bookmarkEnd w:id="2556"/>
      <w:bookmarkEnd w:id="2557"/>
      <w:bookmarkEnd w:id="2558"/>
      <w:bookmarkEnd w:id="2559"/>
      <w:bookmarkEnd w:id="2560"/>
    </w:p>
    <w:p w14:paraId="77F127EF" w14:textId="77777777" w:rsidR="00782BFB" w:rsidRPr="001D386E" w:rsidRDefault="00782BFB" w:rsidP="006A678A">
      <w:pPr>
        <w:pStyle w:val="H6"/>
      </w:pPr>
      <w:bookmarkStart w:id="2561" w:name="_CR6_3A_4_1_2_1"/>
      <w:r w:rsidRPr="001D386E">
        <w:t>6.3</w:t>
      </w:r>
      <w:r>
        <w:t>A.4.1.2.1</w:t>
      </w:r>
      <w:r w:rsidRPr="001D386E">
        <w:tab/>
        <w:t>Minimum requirements</w:t>
      </w:r>
    </w:p>
    <w:bookmarkEnd w:id="2561"/>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lastRenderedPageBreak/>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562" w:name="_Toc59650101"/>
      <w:bookmarkStart w:id="2563" w:name="_Toc61357364"/>
      <w:bookmarkStart w:id="2564" w:name="_Toc61359138"/>
      <w:bookmarkStart w:id="2565" w:name="_Toc67916076"/>
      <w:bookmarkStart w:id="2566" w:name="_Toc75533620"/>
      <w:bookmarkStart w:id="2567" w:name="_Toc75819506"/>
      <w:bookmarkStart w:id="2568" w:name="_Toc76508350"/>
      <w:bookmarkStart w:id="2569" w:name="_Toc76717300"/>
      <w:bookmarkStart w:id="2570" w:name="_Toc83293942"/>
      <w:bookmarkStart w:id="2571" w:name="_Toc84334981"/>
      <w:r w:rsidRPr="001D386E">
        <w:t>6.3</w:t>
      </w:r>
      <w:r>
        <w:t>A.4.1</w:t>
      </w:r>
      <w:r w:rsidRPr="001D386E">
        <w:t>.3</w:t>
      </w:r>
      <w:r w:rsidRPr="001D386E">
        <w:tab/>
        <w:t>Aggregate power control tolerance</w:t>
      </w:r>
      <w:bookmarkEnd w:id="2562"/>
      <w:bookmarkEnd w:id="2563"/>
      <w:bookmarkEnd w:id="2564"/>
      <w:bookmarkEnd w:id="2565"/>
      <w:bookmarkEnd w:id="2566"/>
      <w:bookmarkEnd w:id="2567"/>
      <w:bookmarkEnd w:id="2568"/>
      <w:bookmarkEnd w:id="2569"/>
      <w:bookmarkEnd w:id="2570"/>
      <w:bookmarkEnd w:id="2571"/>
    </w:p>
    <w:p w14:paraId="7A8AC10C" w14:textId="7AE34D1C" w:rsidR="00813591" w:rsidRPr="000E1A9F" w:rsidRDefault="00813591" w:rsidP="00813591">
      <w:bookmarkStart w:id="2572" w:name="_Toc61357365"/>
      <w:bookmarkStart w:id="2573" w:name="_Toc61359139"/>
      <w:bookmarkStart w:id="2574" w:name="_Toc67916077"/>
      <w:bookmarkStart w:id="2575" w:name="_Toc75533621"/>
      <w:bookmarkStart w:id="2576" w:name="_Toc75819507"/>
      <w:bookmarkStart w:id="2577" w:name="_Toc76508351"/>
      <w:bookmarkStart w:id="2578" w:name="_Toc76717301"/>
      <w:bookmarkStart w:id="2579" w:name="_Toc21344320"/>
      <w:bookmarkStart w:id="2580" w:name="_Toc29801806"/>
      <w:bookmarkStart w:id="2581" w:name="_Toc29802230"/>
      <w:bookmarkStart w:id="2582" w:name="_Toc29802855"/>
      <w:bookmarkStart w:id="2583" w:name="_Toc36107597"/>
      <w:bookmarkStart w:id="2584" w:name="_Toc37251363"/>
      <w:bookmarkStart w:id="2585" w:name="_Toc45888199"/>
      <w:bookmarkStart w:id="2586" w:name="_Toc45888798"/>
      <w:bookmarkStart w:id="2587" w:name="_Toc59650103"/>
      <w:bookmarkEnd w:id="2532"/>
      <w:bookmarkEnd w:id="2533"/>
      <w:bookmarkEnd w:id="2534"/>
      <w:bookmarkEnd w:id="2535"/>
      <w:bookmarkEnd w:id="2536"/>
      <w:bookmarkEnd w:id="2537"/>
      <w:bookmarkEnd w:id="2538"/>
      <w:bookmarkEnd w:id="2539"/>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588" w:name="_Toc83293943"/>
      <w:bookmarkStart w:id="2589" w:name="_Toc84334982"/>
      <w:r w:rsidRPr="001C0CC4">
        <w:t>6.3A.4.2</w:t>
      </w:r>
      <w:r w:rsidRPr="001C0CC4">
        <w:tab/>
        <w:t>Power control for int</w:t>
      </w:r>
      <w:r>
        <w:t>ra</w:t>
      </w:r>
      <w:r w:rsidRPr="001C0CC4">
        <w:t xml:space="preserve">-band </w:t>
      </w:r>
      <w:r>
        <w:t xml:space="preserve">non-contiguous </w:t>
      </w:r>
      <w:r w:rsidRPr="001C0CC4">
        <w:t>CA</w:t>
      </w:r>
      <w:bookmarkEnd w:id="2572"/>
      <w:bookmarkEnd w:id="2573"/>
      <w:bookmarkEnd w:id="2574"/>
      <w:bookmarkEnd w:id="2575"/>
      <w:bookmarkEnd w:id="2576"/>
      <w:bookmarkEnd w:id="2577"/>
      <w:bookmarkEnd w:id="2578"/>
      <w:bookmarkEnd w:id="2588"/>
      <w:bookmarkEnd w:id="2589"/>
    </w:p>
    <w:p w14:paraId="54FA2AC8" w14:textId="77777777" w:rsidR="00BB43BA" w:rsidRPr="001D386E" w:rsidRDefault="00BB43BA" w:rsidP="00BB43BA">
      <w:pPr>
        <w:pStyle w:val="Heading4"/>
      </w:pPr>
      <w:bookmarkStart w:id="2590" w:name="_Toc61357366"/>
      <w:bookmarkStart w:id="2591" w:name="_Toc61359140"/>
      <w:bookmarkStart w:id="2592" w:name="_Toc67916078"/>
      <w:bookmarkStart w:id="2593" w:name="_Toc75533622"/>
      <w:bookmarkStart w:id="2594" w:name="_Toc75819508"/>
      <w:bookmarkStart w:id="2595" w:name="_Toc76508352"/>
      <w:bookmarkStart w:id="2596" w:name="_Toc76717302"/>
      <w:bookmarkStart w:id="2597" w:name="_Toc83293944"/>
      <w:bookmarkStart w:id="2598" w:name="_Toc84334983"/>
      <w:r w:rsidRPr="001D386E">
        <w:t>6.3</w:t>
      </w:r>
      <w:r>
        <w:t>A.4.2</w:t>
      </w:r>
      <w:r w:rsidRPr="001D386E">
        <w:t>.1</w:t>
      </w:r>
      <w:r w:rsidRPr="001D386E">
        <w:tab/>
        <w:t>Absolute power tolerance</w:t>
      </w:r>
      <w:bookmarkEnd w:id="2590"/>
      <w:bookmarkEnd w:id="2591"/>
      <w:bookmarkEnd w:id="2592"/>
      <w:bookmarkEnd w:id="2593"/>
      <w:bookmarkEnd w:id="2594"/>
      <w:bookmarkEnd w:id="2595"/>
      <w:bookmarkEnd w:id="2596"/>
      <w:bookmarkEnd w:id="2597"/>
      <w:bookmarkEnd w:id="2598"/>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599" w:name="_Toc61357367"/>
      <w:bookmarkStart w:id="2600" w:name="_Toc61359141"/>
      <w:bookmarkStart w:id="2601" w:name="_Toc67916079"/>
      <w:bookmarkStart w:id="2602" w:name="_Toc75533623"/>
      <w:bookmarkStart w:id="2603" w:name="_Toc75819509"/>
      <w:bookmarkStart w:id="2604" w:name="_Toc76508353"/>
      <w:bookmarkStart w:id="2605" w:name="_Toc76717303"/>
      <w:bookmarkStart w:id="2606" w:name="_Toc83293945"/>
      <w:bookmarkStart w:id="2607" w:name="_Toc84334984"/>
      <w:r w:rsidRPr="001D386E">
        <w:t>6.3</w:t>
      </w:r>
      <w:r>
        <w:t>A.4.2</w:t>
      </w:r>
      <w:r w:rsidRPr="001D386E">
        <w:t>.1</w:t>
      </w:r>
      <w:r>
        <w:t>.1</w:t>
      </w:r>
      <w:r w:rsidRPr="001D386E">
        <w:tab/>
      </w:r>
      <w:r w:rsidRPr="001D386E">
        <w:tab/>
        <w:t>Minimum requirements</w:t>
      </w:r>
      <w:bookmarkEnd w:id="2599"/>
      <w:bookmarkEnd w:id="2600"/>
      <w:bookmarkEnd w:id="2601"/>
      <w:bookmarkEnd w:id="2602"/>
      <w:bookmarkEnd w:id="2603"/>
      <w:bookmarkEnd w:id="2604"/>
      <w:bookmarkEnd w:id="2605"/>
      <w:bookmarkEnd w:id="2606"/>
      <w:bookmarkEnd w:id="2607"/>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608" w:name="_Toc61357368"/>
      <w:bookmarkStart w:id="2609" w:name="_Toc61359142"/>
      <w:bookmarkStart w:id="2610" w:name="_Toc67916080"/>
      <w:bookmarkStart w:id="2611" w:name="_Toc75533624"/>
      <w:bookmarkStart w:id="2612" w:name="_Toc75819510"/>
      <w:bookmarkStart w:id="2613" w:name="_Toc76508354"/>
      <w:bookmarkStart w:id="2614" w:name="_Toc76717304"/>
      <w:bookmarkStart w:id="2615" w:name="_Toc83293946"/>
      <w:bookmarkStart w:id="2616" w:name="_Toc84334985"/>
      <w:r w:rsidRPr="001D386E">
        <w:t>6.3</w:t>
      </w:r>
      <w:r>
        <w:t>A.4.2.2</w:t>
      </w:r>
      <w:r w:rsidRPr="001D386E">
        <w:tab/>
        <w:t>Relative power tolerance</w:t>
      </w:r>
      <w:bookmarkEnd w:id="2608"/>
      <w:bookmarkEnd w:id="2609"/>
      <w:bookmarkEnd w:id="2610"/>
      <w:bookmarkEnd w:id="2611"/>
      <w:bookmarkEnd w:id="2612"/>
      <w:bookmarkEnd w:id="2613"/>
      <w:bookmarkEnd w:id="2614"/>
      <w:bookmarkEnd w:id="2615"/>
      <w:bookmarkEnd w:id="2616"/>
    </w:p>
    <w:p w14:paraId="0D6F88D7" w14:textId="77777777" w:rsidR="00BB43BA" w:rsidRPr="001D386E" w:rsidRDefault="00BB43BA" w:rsidP="00BB43BA">
      <w:pPr>
        <w:pStyle w:val="Heading5"/>
      </w:pPr>
      <w:bookmarkStart w:id="2617" w:name="_Toc61357369"/>
      <w:bookmarkStart w:id="2618" w:name="_Toc61359143"/>
      <w:bookmarkStart w:id="2619" w:name="_Toc67916081"/>
      <w:bookmarkStart w:id="2620" w:name="_Toc75533625"/>
      <w:bookmarkStart w:id="2621" w:name="_Toc75819511"/>
      <w:bookmarkStart w:id="2622" w:name="_Toc76508355"/>
      <w:bookmarkStart w:id="2623" w:name="_Toc76717305"/>
      <w:bookmarkStart w:id="2624" w:name="_Toc83293947"/>
      <w:bookmarkStart w:id="2625" w:name="_Toc84334986"/>
      <w:r w:rsidRPr="001D386E">
        <w:t>6.3</w:t>
      </w:r>
      <w:r>
        <w:t>A.4.2.2.1</w:t>
      </w:r>
      <w:r w:rsidRPr="001D386E">
        <w:tab/>
        <w:t>Minimum requirements</w:t>
      </w:r>
      <w:bookmarkEnd w:id="2617"/>
      <w:bookmarkEnd w:id="2618"/>
      <w:bookmarkEnd w:id="2619"/>
      <w:bookmarkEnd w:id="2620"/>
      <w:bookmarkEnd w:id="2621"/>
      <w:bookmarkEnd w:id="2622"/>
      <w:bookmarkEnd w:id="2623"/>
      <w:bookmarkEnd w:id="2624"/>
      <w:bookmarkEnd w:id="2625"/>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626" w:name="_Toc61357370"/>
      <w:bookmarkStart w:id="2627" w:name="_Toc61359144"/>
      <w:bookmarkStart w:id="2628" w:name="_Toc67916082"/>
      <w:bookmarkStart w:id="2629" w:name="_Toc75533626"/>
      <w:bookmarkStart w:id="2630" w:name="_Toc75819512"/>
      <w:bookmarkStart w:id="2631" w:name="_Toc76508356"/>
      <w:bookmarkStart w:id="2632" w:name="_Toc76717306"/>
      <w:bookmarkStart w:id="2633" w:name="_Toc83293948"/>
      <w:bookmarkStart w:id="2634" w:name="_Toc84334987"/>
      <w:r w:rsidRPr="001D386E">
        <w:t>6.3</w:t>
      </w:r>
      <w:r>
        <w:t>A.4.2.3</w:t>
      </w:r>
      <w:r w:rsidRPr="001D386E">
        <w:tab/>
        <w:t>Aggregate power control tolerance</w:t>
      </w:r>
      <w:bookmarkEnd w:id="2626"/>
      <w:bookmarkEnd w:id="2627"/>
      <w:bookmarkEnd w:id="2628"/>
      <w:bookmarkEnd w:id="2629"/>
      <w:bookmarkEnd w:id="2630"/>
      <w:bookmarkEnd w:id="2631"/>
      <w:bookmarkEnd w:id="2632"/>
      <w:bookmarkEnd w:id="2633"/>
      <w:bookmarkEnd w:id="2634"/>
    </w:p>
    <w:p w14:paraId="1D0A0C28" w14:textId="3280FC24" w:rsidR="00813591" w:rsidRPr="00A1115A" w:rsidRDefault="00813591" w:rsidP="00813591">
      <w:bookmarkStart w:id="2635" w:name="_Toc61357371"/>
      <w:bookmarkStart w:id="2636" w:name="_Toc61359145"/>
      <w:bookmarkStart w:id="2637" w:name="_Toc67916083"/>
      <w:bookmarkStart w:id="2638" w:name="_Toc75533627"/>
      <w:bookmarkStart w:id="2639" w:name="_Toc75819513"/>
      <w:bookmarkStart w:id="2640" w:name="_Toc76508357"/>
      <w:bookmarkStart w:id="2641"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642" w:name="_Toc83293949"/>
      <w:bookmarkStart w:id="2643" w:name="_Toc84334988"/>
      <w:r w:rsidRPr="001C0CC4">
        <w:lastRenderedPageBreak/>
        <w:t>6.3A.4.3</w:t>
      </w:r>
      <w:r w:rsidRPr="001C0CC4">
        <w:tab/>
        <w:t>Power control for inter-band CA</w:t>
      </w:r>
      <w:bookmarkEnd w:id="2579"/>
      <w:bookmarkEnd w:id="2580"/>
      <w:bookmarkEnd w:id="2581"/>
      <w:bookmarkEnd w:id="2582"/>
      <w:bookmarkEnd w:id="2583"/>
      <w:bookmarkEnd w:id="2584"/>
      <w:bookmarkEnd w:id="2585"/>
      <w:bookmarkEnd w:id="2586"/>
      <w:bookmarkEnd w:id="2587"/>
      <w:bookmarkEnd w:id="2635"/>
      <w:bookmarkEnd w:id="2636"/>
      <w:bookmarkEnd w:id="2637"/>
      <w:bookmarkEnd w:id="2638"/>
      <w:bookmarkEnd w:id="2639"/>
      <w:bookmarkEnd w:id="2640"/>
      <w:bookmarkEnd w:id="2641"/>
      <w:bookmarkEnd w:id="2642"/>
      <w:bookmarkEnd w:id="2643"/>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644" w:name="_Toc45888200"/>
      <w:bookmarkStart w:id="2645" w:name="_Toc45888799"/>
      <w:bookmarkStart w:id="2646" w:name="_Toc59650104"/>
      <w:bookmarkStart w:id="2647" w:name="_Toc61357372"/>
      <w:bookmarkStart w:id="2648" w:name="_Toc61359146"/>
      <w:bookmarkStart w:id="2649" w:name="_Toc67916084"/>
      <w:bookmarkStart w:id="2650" w:name="_Toc75533628"/>
      <w:bookmarkStart w:id="2651" w:name="_Toc75819514"/>
      <w:bookmarkStart w:id="2652" w:name="_Toc76508358"/>
      <w:bookmarkStart w:id="2653" w:name="_Toc76717308"/>
      <w:bookmarkStart w:id="2654" w:name="_Toc83293950"/>
      <w:bookmarkStart w:id="2655" w:name="_Toc84334989"/>
      <w:bookmarkStart w:id="2656" w:name="_Toc21344321"/>
      <w:bookmarkStart w:id="2657" w:name="_Toc29801807"/>
      <w:bookmarkStart w:id="2658" w:name="_Toc29802231"/>
      <w:bookmarkStart w:id="2659" w:name="_Toc29802856"/>
      <w:bookmarkStart w:id="2660" w:name="_Toc36107598"/>
      <w:bookmarkStart w:id="2661" w:name="_Toc37251364"/>
      <w:r>
        <w:t>6.3A.4.4</w:t>
      </w:r>
      <w:r>
        <w:tab/>
      </w:r>
      <w:bookmarkEnd w:id="2644"/>
      <w:bookmarkEnd w:id="2645"/>
      <w:r>
        <w:t>Void</w:t>
      </w:r>
      <w:bookmarkEnd w:id="2646"/>
      <w:bookmarkEnd w:id="2647"/>
      <w:bookmarkEnd w:id="2648"/>
      <w:bookmarkEnd w:id="2649"/>
      <w:bookmarkEnd w:id="2650"/>
      <w:bookmarkEnd w:id="2651"/>
      <w:bookmarkEnd w:id="2652"/>
      <w:bookmarkEnd w:id="2653"/>
      <w:bookmarkEnd w:id="2654"/>
      <w:bookmarkEnd w:id="2655"/>
    </w:p>
    <w:p w14:paraId="647E6992" w14:textId="77777777" w:rsidR="00101541" w:rsidRPr="001C0CC4" w:rsidRDefault="00101541" w:rsidP="00101541">
      <w:pPr>
        <w:pStyle w:val="Heading2"/>
        <w:ind w:left="0" w:firstLine="0"/>
      </w:pPr>
      <w:bookmarkStart w:id="2662" w:name="_Toc45888206"/>
      <w:bookmarkStart w:id="2663" w:name="_Toc45888805"/>
      <w:bookmarkStart w:id="2664" w:name="_Toc67916085"/>
      <w:bookmarkStart w:id="2665" w:name="_Toc75533629"/>
      <w:bookmarkStart w:id="2666" w:name="_Toc75819515"/>
      <w:bookmarkStart w:id="2667" w:name="_Toc76508359"/>
      <w:bookmarkStart w:id="2668" w:name="_Toc76717309"/>
      <w:bookmarkStart w:id="2669" w:name="_Toc83293951"/>
      <w:bookmarkStart w:id="2670" w:name="_Toc84334990"/>
      <w:bookmarkStart w:id="2671" w:name="_Toc45888208"/>
      <w:bookmarkStart w:id="2672" w:name="_Toc45888807"/>
      <w:bookmarkStart w:id="2673" w:name="_Toc59650107"/>
      <w:bookmarkStart w:id="2674" w:name="_Toc61357375"/>
      <w:bookmarkStart w:id="2675" w:name="_Toc61359149"/>
      <w:r w:rsidRPr="001C0CC4">
        <w:t>6.3</w:t>
      </w:r>
      <w:r>
        <w:t>B</w:t>
      </w:r>
      <w:r w:rsidRPr="001C0CC4">
        <w:tab/>
        <w:t xml:space="preserve">Output power dynamics for </w:t>
      </w:r>
      <w:r>
        <w:t>NR-DC</w:t>
      </w:r>
      <w:bookmarkEnd w:id="2662"/>
      <w:bookmarkEnd w:id="2663"/>
      <w:bookmarkEnd w:id="2664"/>
      <w:bookmarkEnd w:id="2665"/>
      <w:bookmarkEnd w:id="2666"/>
      <w:bookmarkEnd w:id="2667"/>
      <w:bookmarkEnd w:id="2668"/>
      <w:bookmarkEnd w:id="2669"/>
      <w:bookmarkEnd w:id="2670"/>
    </w:p>
    <w:p w14:paraId="60A4F6CE" w14:textId="77777777" w:rsidR="00101541" w:rsidRDefault="00101541" w:rsidP="00101541">
      <w:pPr>
        <w:rPr>
          <w:lang w:eastAsia="zh-CN"/>
        </w:rPr>
      </w:pPr>
      <w:bookmarkStart w:id="2676" w:name="_Toc45888207"/>
      <w:bookmarkStart w:id="2677"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678" w:name="_Toc67916086"/>
      <w:bookmarkStart w:id="2679" w:name="_Toc75533630"/>
      <w:bookmarkStart w:id="2680" w:name="_Toc75819516"/>
      <w:bookmarkStart w:id="2681" w:name="_Toc76508360"/>
      <w:bookmarkStart w:id="2682" w:name="_Toc76717310"/>
      <w:bookmarkStart w:id="2683" w:name="_Toc83293952"/>
      <w:bookmarkStart w:id="2684" w:name="_Toc84334991"/>
      <w:r w:rsidRPr="001C0CC4">
        <w:t>6.3</w:t>
      </w:r>
      <w:r>
        <w:rPr>
          <w:rFonts w:hint="eastAsia"/>
          <w:lang w:eastAsia="zh-CN"/>
        </w:rPr>
        <w:t>C</w:t>
      </w:r>
      <w:r w:rsidRPr="001C0CC4">
        <w:tab/>
        <w:t xml:space="preserve">Output power dynamics for </w:t>
      </w:r>
      <w:r>
        <w:rPr>
          <w:rFonts w:hint="eastAsia"/>
          <w:lang w:eastAsia="zh-CN"/>
        </w:rPr>
        <w:t>SUL</w:t>
      </w:r>
      <w:bookmarkEnd w:id="2676"/>
      <w:bookmarkEnd w:id="2677"/>
      <w:bookmarkEnd w:id="2678"/>
      <w:bookmarkEnd w:id="2679"/>
      <w:bookmarkEnd w:id="2680"/>
      <w:bookmarkEnd w:id="2681"/>
      <w:bookmarkEnd w:id="2682"/>
      <w:bookmarkEnd w:id="2683"/>
      <w:bookmarkEnd w:id="2684"/>
    </w:p>
    <w:p w14:paraId="06FF594F" w14:textId="77777777" w:rsidR="00EF4552" w:rsidRPr="001C0CC4" w:rsidRDefault="00EF4552" w:rsidP="006A678A">
      <w:pPr>
        <w:pStyle w:val="Heading3"/>
      </w:pPr>
      <w:bookmarkStart w:id="2685" w:name="_Toc67916087"/>
      <w:bookmarkStart w:id="2686" w:name="_Toc75533631"/>
      <w:bookmarkStart w:id="2687" w:name="_Toc75819517"/>
      <w:bookmarkStart w:id="2688" w:name="_Toc76508361"/>
      <w:bookmarkStart w:id="2689" w:name="_Toc76717311"/>
      <w:bookmarkStart w:id="2690" w:name="_Toc83293953"/>
      <w:bookmarkStart w:id="2691" w:name="_Toc84334992"/>
      <w:r w:rsidRPr="001C0CC4">
        <w:t>6.3</w:t>
      </w:r>
      <w:r>
        <w:t>C</w:t>
      </w:r>
      <w:r w:rsidRPr="001C0CC4">
        <w:t>.1</w:t>
      </w:r>
      <w:r w:rsidRPr="001C0CC4">
        <w:tab/>
      </w:r>
      <w:r>
        <w:t>Void</w:t>
      </w:r>
      <w:bookmarkEnd w:id="2671"/>
      <w:bookmarkEnd w:id="2672"/>
      <w:bookmarkEnd w:id="2673"/>
      <w:bookmarkEnd w:id="2674"/>
      <w:bookmarkEnd w:id="2675"/>
      <w:bookmarkEnd w:id="2685"/>
      <w:bookmarkEnd w:id="2686"/>
      <w:bookmarkEnd w:id="2687"/>
      <w:bookmarkEnd w:id="2688"/>
      <w:bookmarkEnd w:id="2689"/>
      <w:bookmarkEnd w:id="2690"/>
      <w:bookmarkEnd w:id="2691"/>
    </w:p>
    <w:p w14:paraId="0D11D031" w14:textId="77777777" w:rsidR="00EF4552" w:rsidRPr="001C0CC4" w:rsidRDefault="00EF4552" w:rsidP="006A678A">
      <w:pPr>
        <w:pStyle w:val="Heading3"/>
      </w:pPr>
      <w:bookmarkStart w:id="2692" w:name="_Toc45888209"/>
      <w:bookmarkStart w:id="2693" w:name="_Toc45888808"/>
      <w:bookmarkStart w:id="2694" w:name="_Toc59650108"/>
      <w:bookmarkStart w:id="2695" w:name="_Toc61357376"/>
      <w:bookmarkStart w:id="2696" w:name="_Toc61359150"/>
      <w:bookmarkStart w:id="2697" w:name="_Toc67916088"/>
      <w:bookmarkStart w:id="2698" w:name="_Toc75533632"/>
      <w:bookmarkStart w:id="2699" w:name="_Toc75819518"/>
      <w:bookmarkStart w:id="2700" w:name="_Toc76508362"/>
      <w:bookmarkStart w:id="2701" w:name="_Toc76717312"/>
      <w:bookmarkStart w:id="2702" w:name="_Toc83293954"/>
      <w:bookmarkStart w:id="2703" w:name="_Toc84334993"/>
      <w:r w:rsidRPr="001C0CC4">
        <w:t>6.3</w:t>
      </w:r>
      <w:r>
        <w:t>C</w:t>
      </w:r>
      <w:r w:rsidRPr="001C0CC4">
        <w:t>.2</w:t>
      </w:r>
      <w:r w:rsidRPr="001C0CC4">
        <w:tab/>
      </w:r>
      <w:r>
        <w:t>Void</w:t>
      </w:r>
      <w:bookmarkEnd w:id="2692"/>
      <w:bookmarkEnd w:id="2693"/>
      <w:bookmarkEnd w:id="2694"/>
      <w:bookmarkEnd w:id="2695"/>
      <w:bookmarkEnd w:id="2696"/>
      <w:bookmarkEnd w:id="2697"/>
      <w:bookmarkEnd w:id="2698"/>
      <w:bookmarkEnd w:id="2699"/>
      <w:bookmarkEnd w:id="2700"/>
      <w:bookmarkEnd w:id="2701"/>
      <w:bookmarkEnd w:id="2702"/>
      <w:bookmarkEnd w:id="2703"/>
    </w:p>
    <w:p w14:paraId="7F6CACE2" w14:textId="77777777" w:rsidR="00EF4552" w:rsidRDefault="00EF4552" w:rsidP="006A678A">
      <w:pPr>
        <w:pStyle w:val="Heading3"/>
        <w:rPr>
          <w:lang w:eastAsia="zh-CN"/>
        </w:rPr>
      </w:pPr>
      <w:bookmarkStart w:id="2704" w:name="_Toc45888210"/>
      <w:bookmarkStart w:id="2705" w:name="_Toc45888809"/>
      <w:bookmarkStart w:id="2706" w:name="_Toc59650109"/>
      <w:bookmarkStart w:id="2707" w:name="_Toc61357377"/>
      <w:bookmarkStart w:id="2708" w:name="_Toc61359151"/>
      <w:bookmarkStart w:id="2709" w:name="_Toc67916089"/>
      <w:bookmarkStart w:id="2710" w:name="_Toc75533633"/>
      <w:bookmarkStart w:id="2711" w:name="_Toc75819519"/>
      <w:bookmarkStart w:id="2712" w:name="_Toc76508363"/>
      <w:bookmarkStart w:id="2713" w:name="_Toc76717313"/>
      <w:bookmarkStart w:id="2714" w:name="_Toc83293955"/>
      <w:bookmarkStart w:id="2715" w:name="_Toc84334994"/>
      <w:r w:rsidRPr="001C0CC4">
        <w:t>6.3</w:t>
      </w:r>
      <w:r>
        <w:t>C</w:t>
      </w:r>
      <w:r w:rsidRPr="001C0CC4">
        <w:t>.3</w:t>
      </w:r>
      <w:r w:rsidRPr="001C0CC4">
        <w:tab/>
        <w:t xml:space="preserve">Transmit ON/OFF time mask for </w:t>
      </w:r>
      <w:r>
        <w:t>SUL</w:t>
      </w:r>
      <w:bookmarkEnd w:id="2704"/>
      <w:bookmarkEnd w:id="2705"/>
      <w:bookmarkEnd w:id="2706"/>
      <w:bookmarkEnd w:id="2707"/>
      <w:bookmarkEnd w:id="2708"/>
      <w:bookmarkEnd w:id="2709"/>
      <w:bookmarkEnd w:id="2710"/>
      <w:bookmarkEnd w:id="2711"/>
      <w:bookmarkEnd w:id="2712"/>
      <w:bookmarkEnd w:id="2713"/>
      <w:bookmarkEnd w:id="2714"/>
      <w:bookmarkEnd w:id="2715"/>
    </w:p>
    <w:p w14:paraId="07314614" w14:textId="77777777" w:rsidR="00EF4552" w:rsidRPr="00D02F39" w:rsidRDefault="00EF4552" w:rsidP="006A678A">
      <w:pPr>
        <w:pStyle w:val="Heading4"/>
        <w:rPr>
          <w:noProof/>
        </w:rPr>
      </w:pPr>
      <w:bookmarkStart w:id="2716" w:name="_Toc45888211"/>
      <w:bookmarkStart w:id="2717" w:name="_Toc45888810"/>
      <w:bookmarkStart w:id="2718" w:name="_Toc59650110"/>
      <w:bookmarkStart w:id="2719" w:name="_Toc61357378"/>
      <w:bookmarkStart w:id="2720" w:name="_Toc61359152"/>
      <w:bookmarkStart w:id="2721" w:name="_Toc67916090"/>
      <w:bookmarkStart w:id="2722" w:name="_Toc75533634"/>
      <w:bookmarkStart w:id="2723" w:name="_Toc75819520"/>
      <w:bookmarkStart w:id="2724" w:name="_Toc76508364"/>
      <w:bookmarkStart w:id="2725" w:name="_Toc76717314"/>
      <w:bookmarkStart w:id="2726" w:name="_Toc83293956"/>
      <w:bookmarkStart w:id="2727"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716"/>
      <w:bookmarkEnd w:id="2717"/>
      <w:bookmarkEnd w:id="2718"/>
      <w:bookmarkEnd w:id="2719"/>
      <w:bookmarkEnd w:id="2720"/>
      <w:bookmarkEnd w:id="2721"/>
      <w:bookmarkEnd w:id="2722"/>
      <w:bookmarkEnd w:id="2723"/>
      <w:bookmarkEnd w:id="2724"/>
      <w:bookmarkEnd w:id="2725"/>
      <w:bookmarkEnd w:id="2726"/>
      <w:bookmarkEnd w:id="2727"/>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27BDF78D" w:rsidR="00EF4552" w:rsidRDefault="00EF4552" w:rsidP="00EF4552">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3DCEA8BA" w14:textId="0D9385D3" w:rsidR="000448D2" w:rsidRDefault="000448D2" w:rsidP="00EF4552">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does not take effect in this case.</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bookmarkStart w:id="2728" w:name="_CRFigure6_3C_3_11a"/>
      <w:r>
        <w:t>Figure</w:t>
      </w:r>
      <w:r>
        <w:rPr>
          <w:rFonts w:hint="eastAsia"/>
          <w:lang w:eastAsia="zh-CN"/>
        </w:rPr>
        <w:t xml:space="preserve"> </w:t>
      </w:r>
      <w:bookmarkEnd w:id="2728"/>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lastRenderedPageBreak/>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bookmarkStart w:id="2729" w:name="_CRFigure6_3C_3_11b"/>
      <w:r>
        <w:t>Figure</w:t>
      </w:r>
      <w:r>
        <w:rPr>
          <w:rFonts w:hint="eastAsia"/>
          <w:lang w:eastAsia="zh-CN"/>
        </w:rPr>
        <w:t xml:space="preserve"> </w:t>
      </w:r>
      <w:bookmarkEnd w:id="2729"/>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2753D389" w14:textId="77777777" w:rsidR="000448D2" w:rsidRDefault="000448D2" w:rsidP="00EF4552">
      <w:pPr>
        <w:rPr>
          <w:lang w:eastAsia="zh-CN"/>
        </w:rPr>
      </w:pPr>
    </w:p>
    <w:p w14:paraId="17F457CD" w14:textId="77777777" w:rsidR="000448D2" w:rsidRPr="00116741" w:rsidRDefault="000448D2" w:rsidP="000448D2">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1742C863" w14:textId="13D909F3" w:rsidR="000448D2" w:rsidRDefault="000448D2" w:rsidP="000448D2">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54DEBE76" w14:textId="77777777" w:rsidR="000448D2" w:rsidRDefault="000448D2" w:rsidP="00EF4552">
      <w:pPr>
        <w:rPr>
          <w:lang w:eastAsia="zh-CN"/>
        </w:rPr>
      </w:pPr>
    </w:p>
    <w:p w14:paraId="5FD80327" w14:textId="780E3A4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730" w:name="_Toc45888212"/>
      <w:bookmarkStart w:id="2731" w:name="_Toc45888811"/>
      <w:bookmarkStart w:id="2732" w:name="_Toc59650111"/>
      <w:bookmarkStart w:id="2733" w:name="_Toc61357379"/>
      <w:bookmarkStart w:id="2734" w:name="_Toc61359153"/>
      <w:bookmarkStart w:id="2735" w:name="_Toc67916091"/>
      <w:bookmarkStart w:id="2736" w:name="_Toc75533635"/>
      <w:bookmarkStart w:id="2737" w:name="_Toc75819521"/>
      <w:bookmarkStart w:id="2738" w:name="_Toc76508365"/>
      <w:bookmarkStart w:id="2739" w:name="_Toc76717315"/>
      <w:bookmarkStart w:id="2740" w:name="_Toc83293957"/>
      <w:bookmarkStart w:id="2741" w:name="_Toc84334996"/>
      <w:r w:rsidRPr="001C0CC4">
        <w:t>6.3D</w:t>
      </w:r>
      <w:r w:rsidRPr="001C0CC4">
        <w:tab/>
        <w:t>Output power dynamics for UL MIMO</w:t>
      </w:r>
      <w:bookmarkEnd w:id="2656"/>
      <w:bookmarkEnd w:id="2657"/>
      <w:bookmarkEnd w:id="2658"/>
      <w:bookmarkEnd w:id="2659"/>
      <w:bookmarkEnd w:id="2660"/>
      <w:bookmarkEnd w:id="2661"/>
      <w:bookmarkEnd w:id="2730"/>
      <w:bookmarkEnd w:id="2731"/>
      <w:bookmarkEnd w:id="2732"/>
      <w:bookmarkEnd w:id="2733"/>
      <w:bookmarkEnd w:id="2734"/>
      <w:bookmarkEnd w:id="2735"/>
      <w:bookmarkEnd w:id="2736"/>
      <w:bookmarkEnd w:id="2737"/>
      <w:bookmarkEnd w:id="2738"/>
      <w:bookmarkEnd w:id="2739"/>
      <w:bookmarkEnd w:id="2740"/>
      <w:bookmarkEnd w:id="2741"/>
    </w:p>
    <w:p w14:paraId="15630898" w14:textId="77777777" w:rsidR="00DC7196" w:rsidRPr="001C0CC4" w:rsidRDefault="00DC7196" w:rsidP="006A678A">
      <w:pPr>
        <w:pStyle w:val="Heading3"/>
      </w:pPr>
      <w:bookmarkStart w:id="2742" w:name="_Toc21344322"/>
      <w:bookmarkStart w:id="2743" w:name="_Toc29801808"/>
      <w:bookmarkStart w:id="2744" w:name="_Toc29802232"/>
      <w:bookmarkStart w:id="2745" w:name="_Toc29802857"/>
      <w:bookmarkStart w:id="2746" w:name="_Toc36107599"/>
      <w:bookmarkStart w:id="2747" w:name="_Toc37251365"/>
      <w:bookmarkStart w:id="2748" w:name="_Toc45888213"/>
      <w:bookmarkStart w:id="2749" w:name="_Toc45888812"/>
      <w:bookmarkStart w:id="2750" w:name="_Toc59650112"/>
      <w:bookmarkStart w:id="2751" w:name="_Toc61357380"/>
      <w:bookmarkStart w:id="2752" w:name="_Toc61359154"/>
      <w:bookmarkStart w:id="2753" w:name="_Toc67916092"/>
      <w:bookmarkStart w:id="2754" w:name="_Toc75533636"/>
      <w:bookmarkStart w:id="2755" w:name="_Toc75819522"/>
      <w:bookmarkStart w:id="2756" w:name="_Toc76508366"/>
      <w:bookmarkStart w:id="2757" w:name="_Toc76717316"/>
      <w:bookmarkStart w:id="2758" w:name="_Toc83293958"/>
      <w:bookmarkStart w:id="2759" w:name="_Toc84334997"/>
      <w:r w:rsidRPr="001C0CC4">
        <w:t>6.3D.1</w:t>
      </w:r>
      <w:r w:rsidRPr="001C0CC4">
        <w:tab/>
        <w:t>Minimum output power for UL MIMO</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760" w:name="_Toc21344323"/>
      <w:bookmarkStart w:id="2761" w:name="_Toc29801809"/>
      <w:bookmarkStart w:id="2762" w:name="_Toc29802233"/>
      <w:bookmarkStart w:id="2763" w:name="_Toc29802858"/>
      <w:bookmarkStart w:id="2764" w:name="_Toc36107600"/>
      <w:bookmarkStart w:id="2765" w:name="_Toc37251366"/>
      <w:bookmarkStart w:id="2766" w:name="_Toc45888214"/>
      <w:bookmarkStart w:id="2767" w:name="_Toc45888813"/>
      <w:bookmarkStart w:id="2768" w:name="_Toc59650113"/>
      <w:bookmarkStart w:id="2769" w:name="_Toc61357381"/>
      <w:bookmarkStart w:id="2770" w:name="_Toc61359155"/>
      <w:bookmarkStart w:id="2771" w:name="_Toc67916093"/>
      <w:bookmarkStart w:id="2772" w:name="_Toc75533637"/>
      <w:bookmarkStart w:id="2773" w:name="_Toc75819523"/>
      <w:bookmarkStart w:id="2774" w:name="_Toc76508367"/>
      <w:bookmarkStart w:id="2775" w:name="_Toc76717317"/>
      <w:bookmarkStart w:id="2776" w:name="_Toc83293959"/>
      <w:bookmarkStart w:id="2777" w:name="_Toc84334998"/>
      <w:r w:rsidRPr="001C0CC4">
        <w:t>6.3D.2</w:t>
      </w:r>
      <w:r w:rsidRPr="001C0CC4">
        <w:tab/>
        <w:t>Transmit OFF power for UL MIMO</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778" w:name="_Toc21344324"/>
      <w:bookmarkStart w:id="2779" w:name="_Toc29801810"/>
      <w:bookmarkStart w:id="2780" w:name="_Toc29802234"/>
      <w:bookmarkStart w:id="2781" w:name="_Toc29802859"/>
      <w:bookmarkStart w:id="2782" w:name="_Toc36107601"/>
      <w:bookmarkStart w:id="2783" w:name="_Toc37251367"/>
      <w:bookmarkStart w:id="2784" w:name="_Toc45888215"/>
      <w:bookmarkStart w:id="2785" w:name="_Toc45888814"/>
      <w:bookmarkStart w:id="2786" w:name="_Toc59650114"/>
      <w:bookmarkStart w:id="2787" w:name="_Toc61357382"/>
      <w:bookmarkStart w:id="2788" w:name="_Toc61359156"/>
      <w:bookmarkStart w:id="2789" w:name="_Toc67916094"/>
      <w:bookmarkStart w:id="2790" w:name="_Toc75533638"/>
      <w:bookmarkStart w:id="2791" w:name="_Toc75819524"/>
      <w:bookmarkStart w:id="2792" w:name="_Toc76508368"/>
      <w:bookmarkStart w:id="2793" w:name="_Toc76717318"/>
      <w:bookmarkStart w:id="2794" w:name="_Toc83293960"/>
      <w:bookmarkStart w:id="2795" w:name="_Toc84334999"/>
      <w:r w:rsidRPr="001C0CC4">
        <w:t>6.3D.3</w:t>
      </w:r>
      <w:r w:rsidRPr="001C0CC4">
        <w:tab/>
        <w:t>Transmit ON/OFF time mask for UL MIMO</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lastRenderedPageBreak/>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796" w:name="_Toc21344325"/>
      <w:bookmarkStart w:id="2797" w:name="_Toc29801811"/>
      <w:bookmarkStart w:id="2798" w:name="_Toc29802235"/>
      <w:bookmarkStart w:id="2799" w:name="_Toc29802860"/>
      <w:bookmarkStart w:id="2800" w:name="_Toc36107602"/>
      <w:bookmarkStart w:id="2801" w:name="_Toc37251368"/>
      <w:bookmarkStart w:id="2802" w:name="_Toc45888216"/>
      <w:bookmarkStart w:id="2803" w:name="_Toc45888815"/>
      <w:bookmarkStart w:id="2804" w:name="_Toc59650115"/>
      <w:bookmarkStart w:id="2805" w:name="_Toc61357383"/>
      <w:bookmarkStart w:id="2806" w:name="_Toc61359157"/>
      <w:bookmarkStart w:id="2807" w:name="_Toc67916095"/>
      <w:bookmarkStart w:id="2808" w:name="_Toc75533639"/>
      <w:bookmarkStart w:id="2809" w:name="_Toc75819525"/>
      <w:bookmarkStart w:id="2810" w:name="_Toc76508369"/>
      <w:bookmarkStart w:id="2811" w:name="_Toc76717319"/>
      <w:bookmarkStart w:id="2812" w:name="_Toc83293961"/>
      <w:bookmarkStart w:id="2813" w:name="_Toc84335000"/>
      <w:r w:rsidRPr="001C0CC4">
        <w:t>6.3D.4</w:t>
      </w:r>
      <w:r w:rsidRPr="001C0CC4">
        <w:tab/>
        <w:t>Power control for UL MIMO</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814" w:name="_Toc45888217"/>
      <w:bookmarkStart w:id="2815" w:name="_Toc45888816"/>
      <w:bookmarkStart w:id="2816" w:name="_Toc59650116"/>
      <w:bookmarkStart w:id="2817" w:name="_Toc61357384"/>
      <w:bookmarkStart w:id="2818" w:name="_Toc61359158"/>
      <w:bookmarkStart w:id="2819" w:name="_Toc67916096"/>
      <w:bookmarkStart w:id="2820" w:name="_Toc75533640"/>
      <w:bookmarkStart w:id="2821" w:name="_Toc75819526"/>
      <w:bookmarkStart w:id="2822" w:name="_Toc76508370"/>
      <w:bookmarkStart w:id="2823" w:name="_Toc76717320"/>
      <w:bookmarkStart w:id="2824" w:name="_Toc83293962"/>
      <w:bookmarkStart w:id="2825" w:name="_Toc84335001"/>
      <w:bookmarkStart w:id="2826" w:name="_Toc21344326"/>
      <w:bookmarkStart w:id="2827" w:name="_Toc29801812"/>
      <w:bookmarkStart w:id="2828" w:name="_Toc29802236"/>
      <w:bookmarkStart w:id="2829" w:name="_Toc29802861"/>
      <w:bookmarkStart w:id="2830" w:name="_Toc36107603"/>
      <w:bookmarkStart w:id="2831" w:name="_Toc37251369"/>
      <w:r>
        <w:t>6.3E</w:t>
      </w:r>
      <w:r w:rsidRPr="001C0CC4">
        <w:tab/>
        <w:t>Output power dynamics for</w:t>
      </w:r>
      <w:r>
        <w:t xml:space="preserve"> V2X</w:t>
      </w:r>
      <w:bookmarkEnd w:id="2814"/>
      <w:bookmarkEnd w:id="2815"/>
      <w:bookmarkEnd w:id="2816"/>
      <w:bookmarkEnd w:id="2817"/>
      <w:bookmarkEnd w:id="2818"/>
      <w:bookmarkEnd w:id="2819"/>
      <w:bookmarkEnd w:id="2820"/>
      <w:bookmarkEnd w:id="2821"/>
      <w:bookmarkEnd w:id="2822"/>
      <w:bookmarkEnd w:id="2823"/>
      <w:bookmarkEnd w:id="2824"/>
      <w:bookmarkEnd w:id="2825"/>
    </w:p>
    <w:p w14:paraId="123A5835" w14:textId="77777777" w:rsidR="0017189C" w:rsidRDefault="0017189C" w:rsidP="006A678A">
      <w:pPr>
        <w:pStyle w:val="Heading3"/>
      </w:pPr>
      <w:bookmarkStart w:id="2832" w:name="_Toc45888218"/>
      <w:bookmarkStart w:id="2833" w:name="_Toc45888817"/>
      <w:bookmarkStart w:id="2834" w:name="_Toc59650117"/>
      <w:bookmarkStart w:id="2835" w:name="_Toc61357385"/>
      <w:bookmarkStart w:id="2836" w:name="_Toc61359159"/>
      <w:bookmarkStart w:id="2837" w:name="_Toc67916097"/>
      <w:bookmarkStart w:id="2838" w:name="_Toc75533641"/>
      <w:bookmarkStart w:id="2839" w:name="_Toc75819527"/>
      <w:bookmarkStart w:id="2840" w:name="_Toc76508371"/>
      <w:bookmarkStart w:id="2841" w:name="_Toc76717321"/>
      <w:bookmarkStart w:id="2842" w:name="_Toc83293963"/>
      <w:bookmarkStart w:id="2843" w:name="_Toc84335002"/>
      <w:r>
        <w:t>6.3E</w:t>
      </w:r>
      <w:r w:rsidRPr="001C0CC4">
        <w:t>.1</w:t>
      </w:r>
      <w:r w:rsidRPr="001C0CC4">
        <w:tab/>
        <w:t>Minimum output power for</w:t>
      </w:r>
      <w:r>
        <w:t xml:space="preserve"> V2X</w:t>
      </w:r>
      <w:bookmarkEnd w:id="2832"/>
      <w:bookmarkEnd w:id="2833"/>
      <w:bookmarkEnd w:id="2834"/>
      <w:bookmarkEnd w:id="2835"/>
      <w:bookmarkEnd w:id="2836"/>
      <w:bookmarkEnd w:id="2837"/>
      <w:bookmarkEnd w:id="2838"/>
      <w:bookmarkEnd w:id="2839"/>
      <w:bookmarkEnd w:id="2840"/>
      <w:bookmarkEnd w:id="2841"/>
      <w:bookmarkEnd w:id="2842"/>
      <w:bookmarkEnd w:id="2843"/>
    </w:p>
    <w:p w14:paraId="6356AB44" w14:textId="77777777" w:rsidR="0017189C" w:rsidRPr="00226F23" w:rsidRDefault="0017189C" w:rsidP="006A678A">
      <w:pPr>
        <w:pStyle w:val="Heading4"/>
      </w:pPr>
      <w:bookmarkStart w:id="2844" w:name="_Toc45888219"/>
      <w:bookmarkStart w:id="2845" w:name="_Toc45888818"/>
      <w:bookmarkStart w:id="2846" w:name="_Toc59650118"/>
      <w:bookmarkStart w:id="2847" w:name="_Toc61357386"/>
      <w:bookmarkStart w:id="2848" w:name="_Toc61359160"/>
      <w:bookmarkStart w:id="2849" w:name="_Toc67916098"/>
      <w:bookmarkStart w:id="2850" w:name="_Toc75533642"/>
      <w:bookmarkStart w:id="2851" w:name="_Toc75819528"/>
      <w:bookmarkStart w:id="2852" w:name="_Toc76508372"/>
      <w:bookmarkStart w:id="2853" w:name="_Toc76717322"/>
      <w:bookmarkStart w:id="2854" w:name="_Toc83293964"/>
      <w:bookmarkStart w:id="2855" w:name="_Toc84335003"/>
      <w:r>
        <w:t>6.3E.1.1</w:t>
      </w:r>
      <w:r>
        <w:tab/>
        <w:t>General</w:t>
      </w:r>
      <w:bookmarkEnd w:id="2844"/>
      <w:bookmarkEnd w:id="2845"/>
      <w:bookmarkEnd w:id="2846"/>
      <w:bookmarkEnd w:id="2847"/>
      <w:bookmarkEnd w:id="2848"/>
      <w:bookmarkEnd w:id="2849"/>
      <w:bookmarkEnd w:id="2850"/>
      <w:bookmarkEnd w:id="2851"/>
      <w:bookmarkEnd w:id="2852"/>
      <w:bookmarkEnd w:id="2853"/>
      <w:bookmarkEnd w:id="2854"/>
      <w:bookmarkEnd w:id="2855"/>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bookmarkStart w:id="2856" w:name="_CRTable6_3E_1_11"/>
      <w:r>
        <w:t xml:space="preserve">Table </w:t>
      </w:r>
      <w:bookmarkEnd w:id="2856"/>
      <w:r>
        <w:t>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31D584E0" w:rsidR="0017189C" w:rsidRDefault="0017189C" w:rsidP="006A678A">
      <w:pPr>
        <w:pStyle w:val="Heading4"/>
      </w:pPr>
      <w:bookmarkStart w:id="2857" w:name="_Toc45888220"/>
      <w:bookmarkStart w:id="2858" w:name="_Toc45888819"/>
      <w:bookmarkStart w:id="2859" w:name="_Toc59650119"/>
      <w:bookmarkStart w:id="2860" w:name="_Toc61357387"/>
      <w:bookmarkStart w:id="2861" w:name="_Toc61359161"/>
      <w:bookmarkStart w:id="2862" w:name="_Toc67916099"/>
      <w:bookmarkStart w:id="2863" w:name="_Toc75533643"/>
      <w:bookmarkStart w:id="2864" w:name="_Toc75819529"/>
      <w:bookmarkStart w:id="2865" w:name="_Toc76508373"/>
      <w:bookmarkStart w:id="2866" w:name="_Toc76717323"/>
      <w:bookmarkStart w:id="2867" w:name="_Toc83293965"/>
      <w:bookmarkStart w:id="2868" w:name="_Toc84335004"/>
      <w:r>
        <w:t>6.3E.1.2</w:t>
      </w:r>
      <w:r>
        <w:tab/>
      </w:r>
      <w:bookmarkEnd w:id="2857"/>
      <w:bookmarkEnd w:id="2858"/>
      <w:bookmarkEnd w:id="2859"/>
      <w:bookmarkEnd w:id="2860"/>
      <w:bookmarkEnd w:id="2861"/>
      <w:bookmarkEnd w:id="2862"/>
      <w:bookmarkEnd w:id="2863"/>
      <w:bookmarkEnd w:id="2864"/>
      <w:bookmarkEnd w:id="2865"/>
      <w:bookmarkEnd w:id="2866"/>
      <w:bookmarkEnd w:id="2867"/>
      <w:bookmarkEnd w:id="2868"/>
      <w:r w:rsidR="00A507AA">
        <w:t>Minimum output power for V2X concurrent operation</w:t>
      </w:r>
    </w:p>
    <w:p w14:paraId="563176A6" w14:textId="77777777" w:rsidR="003519EF" w:rsidRDefault="003519EF" w:rsidP="003519EF">
      <w:pPr>
        <w:rPr>
          <w:noProof/>
        </w:rPr>
      </w:pPr>
      <w:bookmarkStart w:id="2869" w:name="_Toc45888221"/>
      <w:bookmarkStart w:id="2870" w:name="_Toc45888820"/>
      <w:bookmarkStart w:id="2871" w:name="_Toc59650120"/>
      <w:bookmarkStart w:id="2872" w:name="_Toc61357388"/>
      <w:bookmarkStart w:id="2873" w:name="_Toc61359162"/>
      <w:bookmarkStart w:id="2874" w:name="_Toc67916100"/>
      <w:bookmarkStart w:id="2875" w:name="_Toc75533644"/>
      <w:bookmarkStart w:id="2876" w:name="_Toc75819530"/>
      <w:bookmarkStart w:id="2877" w:name="_Toc76508374"/>
      <w:bookmarkStart w:id="2878" w:name="_Toc76717324"/>
      <w:bookmarkStart w:id="2879" w:name="_Toc83293966"/>
      <w:bookmarkStart w:id="2880"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869"/>
      <w:bookmarkEnd w:id="2870"/>
      <w:bookmarkEnd w:id="2871"/>
      <w:bookmarkEnd w:id="2872"/>
      <w:bookmarkEnd w:id="2873"/>
      <w:bookmarkEnd w:id="2874"/>
      <w:bookmarkEnd w:id="2875"/>
      <w:bookmarkEnd w:id="2876"/>
      <w:bookmarkEnd w:id="2877"/>
      <w:bookmarkEnd w:id="2878"/>
      <w:bookmarkEnd w:id="2879"/>
      <w:bookmarkEnd w:id="2880"/>
    </w:p>
    <w:p w14:paraId="320301DE" w14:textId="77777777" w:rsidR="0017189C" w:rsidRPr="00226F23" w:rsidRDefault="0017189C" w:rsidP="006A678A">
      <w:pPr>
        <w:pStyle w:val="Heading4"/>
      </w:pPr>
      <w:bookmarkStart w:id="2881" w:name="_Toc45888222"/>
      <w:bookmarkStart w:id="2882" w:name="_Toc45888821"/>
      <w:bookmarkStart w:id="2883" w:name="_Toc59650121"/>
      <w:bookmarkStart w:id="2884" w:name="_Toc61357389"/>
      <w:bookmarkStart w:id="2885" w:name="_Toc61359163"/>
      <w:bookmarkStart w:id="2886" w:name="_Toc67916101"/>
      <w:bookmarkStart w:id="2887" w:name="_Toc75533645"/>
      <w:bookmarkStart w:id="2888" w:name="_Toc75819531"/>
      <w:bookmarkStart w:id="2889" w:name="_Toc76508375"/>
      <w:bookmarkStart w:id="2890" w:name="_Toc76717325"/>
      <w:bookmarkStart w:id="2891" w:name="_Toc83293967"/>
      <w:bookmarkStart w:id="2892" w:name="_Toc84335006"/>
      <w:r>
        <w:t>6.3E.2.1</w:t>
      </w:r>
      <w:r>
        <w:tab/>
        <w:t>General</w:t>
      </w:r>
      <w:bookmarkEnd w:id="2881"/>
      <w:bookmarkEnd w:id="2882"/>
      <w:bookmarkEnd w:id="2883"/>
      <w:bookmarkEnd w:id="2884"/>
      <w:bookmarkEnd w:id="2885"/>
      <w:bookmarkEnd w:id="2886"/>
      <w:bookmarkEnd w:id="2887"/>
      <w:bookmarkEnd w:id="2888"/>
      <w:bookmarkEnd w:id="2889"/>
      <w:bookmarkEnd w:id="2890"/>
      <w:bookmarkEnd w:id="2891"/>
      <w:bookmarkEnd w:id="2892"/>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bookmarkStart w:id="2893" w:name="_CRTable6_3E_2_11"/>
      <w:r>
        <w:lastRenderedPageBreak/>
        <w:t xml:space="preserve">Table </w:t>
      </w:r>
      <w:bookmarkEnd w:id="2893"/>
      <w:r>
        <w:t>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67574E0E" w:rsidR="0017189C" w:rsidRDefault="0017189C" w:rsidP="006A678A">
      <w:pPr>
        <w:pStyle w:val="Heading4"/>
      </w:pPr>
      <w:bookmarkStart w:id="2894" w:name="_Toc45888223"/>
      <w:bookmarkStart w:id="2895" w:name="_Toc45888822"/>
      <w:bookmarkStart w:id="2896" w:name="_Toc59650122"/>
      <w:bookmarkStart w:id="2897" w:name="_Toc61357390"/>
      <w:bookmarkStart w:id="2898" w:name="_Toc61359164"/>
      <w:bookmarkStart w:id="2899" w:name="_Toc67916102"/>
      <w:bookmarkStart w:id="2900" w:name="_Toc75533646"/>
      <w:bookmarkStart w:id="2901" w:name="_Toc75819532"/>
      <w:bookmarkStart w:id="2902" w:name="_Toc76508376"/>
      <w:bookmarkStart w:id="2903" w:name="_Toc76717326"/>
      <w:bookmarkStart w:id="2904" w:name="_Toc83293968"/>
      <w:bookmarkStart w:id="2905" w:name="_Toc84335007"/>
      <w:r>
        <w:t>6.3E.2.2</w:t>
      </w:r>
      <w:r>
        <w:tab/>
      </w:r>
      <w:bookmarkEnd w:id="2894"/>
      <w:bookmarkEnd w:id="2895"/>
      <w:bookmarkEnd w:id="2896"/>
      <w:bookmarkEnd w:id="2897"/>
      <w:bookmarkEnd w:id="2898"/>
      <w:bookmarkEnd w:id="2899"/>
      <w:bookmarkEnd w:id="2900"/>
      <w:bookmarkEnd w:id="2901"/>
      <w:bookmarkEnd w:id="2902"/>
      <w:bookmarkEnd w:id="2903"/>
      <w:bookmarkEnd w:id="2904"/>
      <w:bookmarkEnd w:id="2905"/>
      <w:r w:rsidR="00AC2243">
        <w:t>Transmit OFF power for V2X concurrent operation</w:t>
      </w:r>
    </w:p>
    <w:p w14:paraId="126D4932" w14:textId="77777777" w:rsidR="003519EF" w:rsidRDefault="003519EF" w:rsidP="003519EF">
      <w:pPr>
        <w:rPr>
          <w:noProof/>
        </w:rPr>
      </w:pPr>
      <w:bookmarkStart w:id="2906" w:name="_Toc45888224"/>
      <w:bookmarkStart w:id="2907" w:name="_Toc45888823"/>
      <w:bookmarkStart w:id="2908" w:name="_Toc59650123"/>
      <w:bookmarkStart w:id="2909" w:name="_Toc61357391"/>
      <w:bookmarkStart w:id="2910" w:name="_Toc61359165"/>
      <w:bookmarkStart w:id="2911" w:name="_Toc67916103"/>
      <w:bookmarkStart w:id="2912" w:name="_Toc75533647"/>
      <w:bookmarkStart w:id="2913" w:name="_Toc75819533"/>
      <w:bookmarkStart w:id="2914" w:name="_Toc76508377"/>
      <w:bookmarkStart w:id="2915" w:name="_Toc76717327"/>
      <w:bookmarkStart w:id="2916" w:name="_Toc83293969"/>
      <w:bookmarkStart w:id="2917"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906"/>
      <w:bookmarkEnd w:id="2907"/>
      <w:bookmarkEnd w:id="2908"/>
      <w:bookmarkEnd w:id="2909"/>
      <w:bookmarkEnd w:id="2910"/>
      <w:bookmarkEnd w:id="2911"/>
      <w:bookmarkEnd w:id="2912"/>
      <w:bookmarkEnd w:id="2913"/>
      <w:bookmarkEnd w:id="2914"/>
      <w:bookmarkEnd w:id="2915"/>
      <w:bookmarkEnd w:id="2916"/>
      <w:bookmarkEnd w:id="2917"/>
    </w:p>
    <w:p w14:paraId="70A3E6C3" w14:textId="77777777" w:rsidR="0017189C" w:rsidRPr="00226F23" w:rsidRDefault="0017189C" w:rsidP="006A678A">
      <w:pPr>
        <w:pStyle w:val="Heading4"/>
      </w:pPr>
      <w:bookmarkStart w:id="2918" w:name="_Toc45888225"/>
      <w:bookmarkStart w:id="2919" w:name="_Toc45888824"/>
      <w:bookmarkStart w:id="2920" w:name="_Toc59650124"/>
      <w:bookmarkStart w:id="2921" w:name="_Toc61357392"/>
      <w:bookmarkStart w:id="2922" w:name="_Toc61359166"/>
      <w:bookmarkStart w:id="2923" w:name="_Toc67916104"/>
      <w:bookmarkStart w:id="2924" w:name="_Toc75533648"/>
      <w:bookmarkStart w:id="2925" w:name="_Toc75819534"/>
      <w:bookmarkStart w:id="2926" w:name="_Toc76508378"/>
      <w:bookmarkStart w:id="2927" w:name="_Toc76717328"/>
      <w:bookmarkStart w:id="2928" w:name="_Toc83293970"/>
      <w:bookmarkStart w:id="2929" w:name="_Toc84335009"/>
      <w:r>
        <w:t>6.3E.3.1</w:t>
      </w:r>
      <w:r>
        <w:tab/>
        <w:t>General</w:t>
      </w:r>
      <w:bookmarkEnd w:id="2918"/>
      <w:bookmarkEnd w:id="2919"/>
      <w:bookmarkEnd w:id="2920"/>
      <w:bookmarkEnd w:id="2921"/>
      <w:bookmarkEnd w:id="2922"/>
      <w:bookmarkEnd w:id="2923"/>
      <w:bookmarkEnd w:id="2924"/>
      <w:bookmarkEnd w:id="2925"/>
      <w:bookmarkEnd w:id="2926"/>
      <w:bookmarkEnd w:id="2927"/>
      <w:bookmarkEnd w:id="2928"/>
      <w:bookmarkEnd w:id="2929"/>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930" w:name="_Toc45888226"/>
      <w:bookmarkStart w:id="2931" w:name="_Toc45888825"/>
      <w:bookmarkStart w:id="2932" w:name="_Toc59650125"/>
      <w:bookmarkStart w:id="2933" w:name="_Toc61357393"/>
      <w:bookmarkStart w:id="2934" w:name="_Toc61359167"/>
      <w:bookmarkStart w:id="2935" w:name="_Toc67916105"/>
      <w:bookmarkStart w:id="2936" w:name="_Toc75533649"/>
      <w:bookmarkStart w:id="2937" w:name="_Toc75819535"/>
      <w:bookmarkStart w:id="2938" w:name="_Toc76508379"/>
      <w:bookmarkStart w:id="2939" w:name="_Toc76717329"/>
      <w:bookmarkStart w:id="2940" w:name="_Toc83293971"/>
      <w:bookmarkStart w:id="2941" w:name="_Toc84335010"/>
      <w:r w:rsidRPr="005A4414">
        <w:rPr>
          <w:lang w:eastAsia="en-GB"/>
        </w:rPr>
        <w:t>6.3E.3.</w:t>
      </w:r>
      <w:r>
        <w:rPr>
          <w:lang w:eastAsia="en-GB"/>
        </w:rPr>
        <w:t>2</w:t>
      </w:r>
      <w:r w:rsidR="00F51C9B">
        <w:rPr>
          <w:lang w:eastAsia="en-GB"/>
        </w:rPr>
        <w:tab/>
      </w:r>
      <w:r>
        <w:rPr>
          <w:lang w:eastAsia="en-GB"/>
        </w:rPr>
        <w:t>General time mask</w:t>
      </w:r>
      <w:bookmarkEnd w:id="2930"/>
      <w:bookmarkEnd w:id="2931"/>
      <w:bookmarkEnd w:id="2932"/>
      <w:bookmarkEnd w:id="2933"/>
      <w:bookmarkEnd w:id="2934"/>
      <w:bookmarkEnd w:id="2935"/>
      <w:bookmarkEnd w:id="2936"/>
      <w:bookmarkEnd w:id="2937"/>
      <w:bookmarkEnd w:id="2938"/>
      <w:bookmarkEnd w:id="2939"/>
      <w:bookmarkEnd w:id="2940"/>
      <w:bookmarkEnd w:id="2941"/>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942" w:name="_MON_1644906071"/>
    <w:bookmarkEnd w:id="2942"/>
    <w:p w14:paraId="21408B9F" w14:textId="77777777" w:rsidR="0017189C" w:rsidRPr="001D386E" w:rsidRDefault="0017189C" w:rsidP="0017189C">
      <w:r w:rsidRPr="001D386E">
        <w:object w:dxaOrig="9669" w:dyaOrig="2920" w14:anchorId="65768C4A">
          <v:shape id="_x0000_i1030" type="#_x0000_t75" style="width:478pt;height:2in" o:ole="">
            <v:imagedata r:id="rId32" o:title=""/>
          </v:shape>
          <o:OLEObject Type="Embed" ProgID="Word.Picture.8" ShapeID="_x0000_i1030" DrawAspect="Content" ObjectID="_1820927587" r:id="rId33"/>
        </w:object>
      </w:r>
    </w:p>
    <w:p w14:paraId="27040330" w14:textId="5461692B" w:rsidR="0017189C" w:rsidRDefault="0017189C" w:rsidP="0017189C">
      <w:pPr>
        <w:pStyle w:val="TF"/>
      </w:pPr>
      <w:bookmarkStart w:id="2943" w:name="_MON_1489221965"/>
      <w:bookmarkStart w:id="2944" w:name="_CRFigure6_3E_3_21"/>
      <w:bookmarkEnd w:id="2943"/>
      <w:r>
        <w:t xml:space="preserve">Figure </w:t>
      </w:r>
      <w:bookmarkEnd w:id="2944"/>
      <w:r>
        <w:t xml:space="preserve">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58C42B2B" w:rsidR="003519EF" w:rsidRDefault="00CE38FC" w:rsidP="003519EF">
      <w:r>
        <w:t>For UE with two transmit antenna connectors, the general ON/OFF time mask requirements specified in current subclause apply to each transmit antenna connector.</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945" w:name="_Toc45888227"/>
      <w:bookmarkStart w:id="2946" w:name="_Toc45888826"/>
      <w:bookmarkStart w:id="2947" w:name="_Toc59650126"/>
      <w:bookmarkStart w:id="2948" w:name="_Toc61357394"/>
      <w:bookmarkStart w:id="2949" w:name="_Toc61359168"/>
      <w:bookmarkStart w:id="2950" w:name="_Toc67916106"/>
      <w:bookmarkStart w:id="2951" w:name="_Toc75533650"/>
      <w:bookmarkStart w:id="2952" w:name="_Toc75819536"/>
      <w:bookmarkStart w:id="2953" w:name="_Toc76508380"/>
      <w:bookmarkStart w:id="2954" w:name="_Toc76717330"/>
      <w:bookmarkStart w:id="2955" w:name="_Toc83293972"/>
      <w:bookmarkStart w:id="2956" w:name="_Toc84335011"/>
      <w:r>
        <w:rPr>
          <w:lang w:eastAsia="en-GB"/>
        </w:rPr>
        <w:lastRenderedPageBreak/>
        <w:t>6.3E.3.3</w:t>
      </w:r>
      <w:r w:rsidRPr="005A4414">
        <w:rPr>
          <w:lang w:eastAsia="en-GB"/>
        </w:rPr>
        <w:tab/>
      </w:r>
      <w:r>
        <w:rPr>
          <w:lang w:eastAsia="en-GB"/>
        </w:rPr>
        <w:t>S-SSB</w:t>
      </w:r>
      <w:r w:rsidRPr="005A4414">
        <w:rPr>
          <w:lang w:eastAsia="en-GB"/>
        </w:rPr>
        <w:t xml:space="preserve"> time mask</w:t>
      </w:r>
      <w:bookmarkEnd w:id="2945"/>
      <w:bookmarkEnd w:id="2946"/>
      <w:bookmarkEnd w:id="2947"/>
      <w:bookmarkEnd w:id="2948"/>
      <w:bookmarkEnd w:id="2949"/>
      <w:bookmarkEnd w:id="2950"/>
      <w:bookmarkEnd w:id="2951"/>
      <w:bookmarkEnd w:id="2952"/>
      <w:bookmarkEnd w:id="2953"/>
      <w:bookmarkEnd w:id="2954"/>
      <w:bookmarkEnd w:id="2955"/>
      <w:bookmarkEnd w:id="2956"/>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957" w:name="_CRFigure6_3E_3_31"/>
      <w:bookmarkStart w:id="2958" w:name="_Toc45888228"/>
      <w:bookmarkStart w:id="2959" w:name="_Toc45888827"/>
      <w:bookmarkStart w:id="2960" w:name="_Toc59650127"/>
      <w:bookmarkStart w:id="2961" w:name="_Toc61357395"/>
      <w:bookmarkStart w:id="2962" w:name="_Toc61359169"/>
      <w:r>
        <w:t xml:space="preserve">Figure </w:t>
      </w:r>
      <w:bookmarkEnd w:id="2957"/>
      <w:r>
        <w:t>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963" w:name="_Toc45888229"/>
      <w:bookmarkStart w:id="2964" w:name="_Toc45888828"/>
      <w:bookmarkStart w:id="2965" w:name="_Toc59650128"/>
      <w:bookmarkStart w:id="2966" w:name="_Toc61357396"/>
      <w:bookmarkStart w:id="2967" w:name="_Toc61359170"/>
      <w:bookmarkStart w:id="2968" w:name="_Toc67916108"/>
      <w:bookmarkStart w:id="2969" w:name="_Toc75533652"/>
      <w:bookmarkStart w:id="2970" w:name="_Toc75819538"/>
      <w:bookmarkStart w:id="2971" w:name="_Toc76508382"/>
      <w:bookmarkStart w:id="2972" w:name="_Toc76717332"/>
      <w:bookmarkStart w:id="2973" w:name="_Toc83293974"/>
      <w:bookmarkStart w:id="2974" w:name="_Toc84335013"/>
      <w:bookmarkEnd w:id="2958"/>
      <w:bookmarkEnd w:id="2959"/>
      <w:bookmarkEnd w:id="2960"/>
      <w:bookmarkEnd w:id="2961"/>
      <w:bookmarkEnd w:id="2962"/>
      <w:r>
        <w:t>For NR V2X UE supporting SL MIMO, the ON/OFF time mask requirements apply at each transmit antenna connector.</w:t>
      </w:r>
    </w:p>
    <w:p w14:paraId="39601762" w14:textId="5A651E2C" w:rsidR="000B3C8A" w:rsidRDefault="00CE38FC" w:rsidP="000B3C8A">
      <w:r>
        <w:t>For UE with two transmit antenna connectors, the S-SSB ON/OFF time mask requirements specified in current subclause apply to each transmit antenna connector.</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1B5A5045" w:rsidR="000B3C8A" w:rsidRDefault="000B3C8A" w:rsidP="000B3C8A">
      <w:pPr>
        <w:pStyle w:val="Heading4"/>
        <w:rPr>
          <w:noProof/>
        </w:rPr>
      </w:pPr>
      <w:r>
        <w:t>6.3E.3.4</w:t>
      </w:r>
      <w:r>
        <w:tab/>
      </w:r>
      <w:r w:rsidR="00C433B3">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963"/>
      <w:bookmarkEnd w:id="2964"/>
      <w:bookmarkEnd w:id="2965"/>
      <w:bookmarkEnd w:id="2966"/>
      <w:bookmarkEnd w:id="2967"/>
      <w:bookmarkEnd w:id="2968"/>
      <w:bookmarkEnd w:id="2969"/>
      <w:bookmarkEnd w:id="2970"/>
      <w:bookmarkEnd w:id="2971"/>
      <w:bookmarkEnd w:id="2972"/>
      <w:bookmarkEnd w:id="2973"/>
      <w:bookmarkEnd w:id="2974"/>
    </w:p>
    <w:p w14:paraId="6BB3BB30" w14:textId="7EA2DB73" w:rsidR="0017189C" w:rsidRPr="00226F23" w:rsidRDefault="0017189C" w:rsidP="006A678A">
      <w:pPr>
        <w:pStyle w:val="Heading4"/>
      </w:pPr>
      <w:bookmarkStart w:id="2975" w:name="_Toc45888230"/>
      <w:bookmarkStart w:id="2976" w:name="_Toc45888829"/>
      <w:bookmarkStart w:id="2977" w:name="_Toc59650129"/>
      <w:bookmarkStart w:id="2978" w:name="_Toc61357397"/>
      <w:bookmarkStart w:id="2979" w:name="_Toc61359171"/>
      <w:bookmarkStart w:id="2980" w:name="_Toc67916109"/>
      <w:bookmarkStart w:id="2981" w:name="_Toc75533653"/>
      <w:bookmarkStart w:id="2982" w:name="_Toc75819539"/>
      <w:bookmarkStart w:id="2983" w:name="_Toc76508383"/>
      <w:bookmarkStart w:id="2984" w:name="_Toc76717333"/>
      <w:bookmarkStart w:id="2985" w:name="_Toc83293975"/>
      <w:bookmarkStart w:id="2986" w:name="_Toc84335014"/>
      <w:r>
        <w:t>6.3E.4.1</w:t>
      </w:r>
      <w:r w:rsidR="006A678A" w:rsidRPr="001C0CC4">
        <w:tab/>
      </w:r>
      <w:r>
        <w:t>General</w:t>
      </w:r>
      <w:bookmarkEnd w:id="2975"/>
      <w:bookmarkEnd w:id="2976"/>
      <w:bookmarkEnd w:id="2977"/>
      <w:bookmarkEnd w:id="2978"/>
      <w:bookmarkEnd w:id="2979"/>
      <w:bookmarkEnd w:id="2980"/>
      <w:bookmarkEnd w:id="2981"/>
      <w:bookmarkEnd w:id="2982"/>
      <w:bookmarkEnd w:id="2983"/>
      <w:bookmarkEnd w:id="2984"/>
      <w:bookmarkEnd w:id="2985"/>
      <w:bookmarkEnd w:id="2986"/>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987" w:name="_Toc463997769"/>
      <w:bookmarkStart w:id="2988" w:name="_Toc22648731"/>
      <w:bookmarkStart w:id="2989" w:name="_Toc45888231"/>
      <w:bookmarkStart w:id="2990" w:name="_Toc45888830"/>
      <w:bookmarkStart w:id="2991" w:name="_Toc59650130"/>
      <w:bookmarkStart w:id="2992" w:name="_Toc61357398"/>
      <w:bookmarkStart w:id="2993"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994" w:name="_Toc67916110"/>
      <w:bookmarkStart w:id="2995" w:name="_Toc75533654"/>
      <w:bookmarkStart w:id="2996" w:name="_Toc75819540"/>
      <w:bookmarkStart w:id="2997" w:name="_Toc76508384"/>
      <w:bookmarkStart w:id="2998" w:name="_Toc76717334"/>
      <w:bookmarkStart w:id="2999" w:name="_Toc83293976"/>
      <w:bookmarkStart w:id="3000" w:name="_Toc84335015"/>
      <w:r>
        <w:rPr>
          <w:lang w:eastAsia="en-GB"/>
        </w:rPr>
        <w:t>6.3E.4</w:t>
      </w:r>
      <w:r w:rsidRPr="005A4414">
        <w:rPr>
          <w:lang w:eastAsia="en-GB"/>
        </w:rPr>
        <w:t>.</w:t>
      </w:r>
      <w:r>
        <w:rPr>
          <w:lang w:eastAsia="en-GB"/>
        </w:rPr>
        <w:t>2</w:t>
      </w:r>
      <w:r w:rsidRPr="005A4414">
        <w:rPr>
          <w:lang w:eastAsia="en-GB"/>
        </w:rPr>
        <w:tab/>
        <w:t>Absolute power tolerance</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2C63118" w:rsidR="0017189C" w:rsidRDefault="0017189C" w:rsidP="0017189C">
      <w:pPr>
        <w:pStyle w:val="Heading4"/>
        <w:ind w:left="0" w:firstLine="0"/>
      </w:pPr>
      <w:bookmarkStart w:id="3001" w:name="_Toc45888232"/>
      <w:bookmarkStart w:id="3002" w:name="_Toc45888831"/>
      <w:bookmarkStart w:id="3003" w:name="_Toc59650131"/>
      <w:bookmarkStart w:id="3004" w:name="_Toc61357399"/>
      <w:bookmarkStart w:id="3005" w:name="_Toc61359173"/>
      <w:bookmarkStart w:id="3006" w:name="_Toc67916111"/>
      <w:bookmarkStart w:id="3007" w:name="_Toc75533655"/>
      <w:bookmarkStart w:id="3008" w:name="_Toc75819541"/>
      <w:bookmarkStart w:id="3009" w:name="_Toc76508385"/>
      <w:bookmarkStart w:id="3010" w:name="_Toc76717335"/>
      <w:bookmarkStart w:id="3011" w:name="_Toc83293977"/>
      <w:bookmarkStart w:id="3012" w:name="_Toc84335016"/>
      <w:r>
        <w:t>6.3E.4.3</w:t>
      </w:r>
      <w:r>
        <w:tab/>
      </w:r>
      <w:bookmarkEnd w:id="3001"/>
      <w:bookmarkEnd w:id="3002"/>
      <w:bookmarkEnd w:id="3003"/>
      <w:bookmarkEnd w:id="3004"/>
      <w:bookmarkEnd w:id="3005"/>
      <w:bookmarkEnd w:id="3006"/>
      <w:bookmarkEnd w:id="3007"/>
      <w:bookmarkEnd w:id="3008"/>
      <w:bookmarkEnd w:id="3009"/>
      <w:bookmarkEnd w:id="3010"/>
      <w:bookmarkEnd w:id="3011"/>
      <w:bookmarkEnd w:id="3012"/>
      <w:r w:rsidR="00C433B3">
        <w:t>Power control for V2X concurrent operation</w:t>
      </w:r>
    </w:p>
    <w:p w14:paraId="6EBA2133" w14:textId="77777777" w:rsidR="0010469E" w:rsidRDefault="0010469E" w:rsidP="0010469E">
      <w:pPr>
        <w:rPr>
          <w:noProof/>
        </w:rPr>
      </w:pPr>
      <w:bookmarkStart w:id="3013" w:name="_Toc59650132"/>
      <w:bookmarkStart w:id="3014" w:name="_Toc61357400"/>
      <w:bookmarkStart w:id="3015" w:name="_Toc61359174"/>
      <w:bookmarkStart w:id="3016" w:name="_Toc67916112"/>
      <w:bookmarkStart w:id="3017" w:name="_Toc75533656"/>
      <w:bookmarkStart w:id="3018" w:name="_Toc75819542"/>
      <w:bookmarkStart w:id="3019" w:name="_Toc76508386"/>
      <w:bookmarkStart w:id="3020" w:name="_Toc76717336"/>
      <w:bookmarkStart w:id="3021" w:name="_Toc83293978"/>
      <w:bookmarkStart w:id="3022"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lastRenderedPageBreak/>
        <w:t>6.3</w:t>
      </w:r>
      <w:r>
        <w:t>F</w:t>
      </w:r>
      <w:r w:rsidRPr="001C0CC4">
        <w:tab/>
        <w:t>Output power dynamics</w:t>
      </w:r>
      <w:r>
        <w:t xml:space="preserve"> for shared spectrum channel access</w:t>
      </w:r>
      <w:bookmarkEnd w:id="3013"/>
      <w:bookmarkEnd w:id="3014"/>
      <w:bookmarkEnd w:id="3015"/>
      <w:bookmarkEnd w:id="3016"/>
      <w:bookmarkEnd w:id="3017"/>
      <w:bookmarkEnd w:id="3018"/>
      <w:bookmarkEnd w:id="3019"/>
      <w:bookmarkEnd w:id="3020"/>
      <w:bookmarkEnd w:id="3021"/>
      <w:bookmarkEnd w:id="3022"/>
    </w:p>
    <w:p w14:paraId="6673B6B1" w14:textId="77777777" w:rsidR="00FE19F6" w:rsidRPr="001C0CC4" w:rsidRDefault="00FE19F6" w:rsidP="006A678A">
      <w:pPr>
        <w:pStyle w:val="Heading3"/>
      </w:pPr>
      <w:bookmarkStart w:id="3023" w:name="_Toc59650133"/>
      <w:bookmarkStart w:id="3024" w:name="_Toc61357401"/>
      <w:bookmarkStart w:id="3025" w:name="_Toc61359175"/>
      <w:bookmarkStart w:id="3026" w:name="_Toc67916113"/>
      <w:bookmarkStart w:id="3027" w:name="_Toc75533657"/>
      <w:bookmarkStart w:id="3028" w:name="_Toc75819543"/>
      <w:bookmarkStart w:id="3029" w:name="_Toc76508387"/>
      <w:bookmarkStart w:id="3030" w:name="_Toc76717337"/>
      <w:bookmarkStart w:id="3031" w:name="_Toc83293979"/>
      <w:bookmarkStart w:id="3032" w:name="_Toc84335018"/>
      <w:r w:rsidRPr="001C0CC4">
        <w:t>6.3</w:t>
      </w:r>
      <w:r>
        <w:t>F</w:t>
      </w:r>
      <w:r w:rsidRPr="001C0CC4">
        <w:t>.1</w:t>
      </w:r>
      <w:r w:rsidRPr="001C0CC4">
        <w:tab/>
        <w:t>Minimum output power</w:t>
      </w:r>
      <w:bookmarkEnd w:id="3023"/>
      <w:bookmarkEnd w:id="3024"/>
      <w:bookmarkEnd w:id="3025"/>
      <w:bookmarkEnd w:id="3026"/>
      <w:bookmarkEnd w:id="3027"/>
      <w:bookmarkEnd w:id="3028"/>
      <w:bookmarkEnd w:id="3029"/>
      <w:bookmarkEnd w:id="3030"/>
      <w:bookmarkEnd w:id="3031"/>
      <w:bookmarkEnd w:id="3032"/>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3033" w:name="_Toc59650134"/>
      <w:bookmarkStart w:id="3034" w:name="_Toc61357402"/>
      <w:bookmarkStart w:id="3035" w:name="_Toc61359176"/>
      <w:bookmarkStart w:id="3036" w:name="_Toc67916114"/>
      <w:bookmarkStart w:id="3037" w:name="_Toc75533658"/>
      <w:bookmarkStart w:id="3038" w:name="_Toc75819544"/>
      <w:bookmarkStart w:id="3039" w:name="_Toc76508388"/>
      <w:bookmarkStart w:id="3040" w:name="_Toc76717338"/>
      <w:bookmarkStart w:id="3041" w:name="_Toc83293980"/>
      <w:bookmarkStart w:id="3042" w:name="_Toc84335019"/>
      <w:r w:rsidRPr="001C0CC4">
        <w:t>6.3</w:t>
      </w:r>
      <w:r>
        <w:t>F</w:t>
      </w:r>
      <w:r w:rsidRPr="001C0CC4">
        <w:t>.2</w:t>
      </w:r>
      <w:r w:rsidRPr="001C0CC4">
        <w:tab/>
        <w:t>Transmit OFF power</w:t>
      </w:r>
      <w:bookmarkEnd w:id="3033"/>
      <w:bookmarkEnd w:id="3034"/>
      <w:bookmarkEnd w:id="3035"/>
      <w:bookmarkEnd w:id="3036"/>
      <w:bookmarkEnd w:id="3037"/>
      <w:bookmarkEnd w:id="3038"/>
      <w:bookmarkEnd w:id="3039"/>
      <w:bookmarkEnd w:id="3040"/>
      <w:bookmarkEnd w:id="3041"/>
      <w:bookmarkEnd w:id="3042"/>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3043" w:name="_Toc59650135"/>
      <w:bookmarkStart w:id="3044" w:name="_Toc61357403"/>
      <w:bookmarkStart w:id="3045" w:name="_Toc61359177"/>
      <w:bookmarkStart w:id="3046" w:name="_Toc67916115"/>
      <w:bookmarkStart w:id="3047" w:name="_Toc75533659"/>
      <w:bookmarkStart w:id="3048" w:name="_Toc75819545"/>
      <w:bookmarkStart w:id="3049" w:name="_Toc76508389"/>
      <w:bookmarkStart w:id="3050" w:name="_Toc76717339"/>
      <w:bookmarkStart w:id="3051" w:name="_Toc83293981"/>
      <w:bookmarkStart w:id="3052" w:name="_Toc84335020"/>
      <w:r w:rsidRPr="001C0CC4">
        <w:t>6.3</w:t>
      </w:r>
      <w:r>
        <w:t>F</w:t>
      </w:r>
      <w:r w:rsidRPr="001C0CC4">
        <w:t>.3</w:t>
      </w:r>
      <w:r w:rsidRPr="001C0CC4">
        <w:tab/>
        <w:t>Transmit ON/OFF time mask</w:t>
      </w:r>
      <w:bookmarkEnd w:id="3043"/>
      <w:bookmarkEnd w:id="3044"/>
      <w:bookmarkEnd w:id="3045"/>
      <w:bookmarkEnd w:id="3046"/>
      <w:bookmarkEnd w:id="3047"/>
      <w:bookmarkEnd w:id="3048"/>
      <w:bookmarkEnd w:id="3049"/>
      <w:bookmarkEnd w:id="3050"/>
      <w:bookmarkEnd w:id="3051"/>
      <w:bookmarkEnd w:id="3052"/>
    </w:p>
    <w:p w14:paraId="68695208" w14:textId="77777777" w:rsidR="00FE19F6" w:rsidRPr="001C0CC4" w:rsidRDefault="00FE19F6" w:rsidP="006A678A">
      <w:pPr>
        <w:pStyle w:val="Heading4"/>
      </w:pPr>
      <w:bookmarkStart w:id="3053" w:name="_Toc59650136"/>
      <w:bookmarkStart w:id="3054" w:name="_Toc61357404"/>
      <w:bookmarkStart w:id="3055" w:name="_Toc61359178"/>
      <w:bookmarkStart w:id="3056" w:name="_Toc67916116"/>
      <w:bookmarkStart w:id="3057" w:name="_Toc75533660"/>
      <w:bookmarkStart w:id="3058" w:name="_Toc75819546"/>
      <w:bookmarkStart w:id="3059" w:name="_Toc76508390"/>
      <w:bookmarkStart w:id="3060" w:name="_Toc76717340"/>
      <w:bookmarkStart w:id="3061" w:name="_Toc83293982"/>
      <w:bookmarkStart w:id="3062" w:name="_Toc84335021"/>
      <w:r w:rsidRPr="001C0CC4">
        <w:t>6.3</w:t>
      </w:r>
      <w:r>
        <w:t>F</w:t>
      </w:r>
      <w:r w:rsidRPr="001C0CC4">
        <w:t>.3.1</w:t>
      </w:r>
      <w:r w:rsidRPr="001C0CC4">
        <w:tab/>
        <w:t>General</w:t>
      </w:r>
      <w:bookmarkEnd w:id="3053"/>
      <w:bookmarkEnd w:id="3054"/>
      <w:bookmarkEnd w:id="3055"/>
      <w:bookmarkEnd w:id="3056"/>
      <w:bookmarkEnd w:id="3057"/>
      <w:bookmarkEnd w:id="3058"/>
      <w:bookmarkEnd w:id="3059"/>
      <w:bookmarkEnd w:id="3060"/>
      <w:bookmarkEnd w:id="3061"/>
      <w:bookmarkEnd w:id="3062"/>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3063" w:name="_Toc59650137"/>
      <w:bookmarkStart w:id="3064" w:name="_Toc61357405"/>
      <w:bookmarkStart w:id="3065" w:name="_Toc61359179"/>
      <w:bookmarkStart w:id="3066" w:name="_Toc67916117"/>
      <w:bookmarkStart w:id="3067" w:name="_Toc75533661"/>
      <w:bookmarkStart w:id="3068" w:name="_Toc75819547"/>
      <w:bookmarkStart w:id="3069" w:name="_Toc76508391"/>
      <w:bookmarkStart w:id="3070" w:name="_Toc76717341"/>
      <w:bookmarkStart w:id="3071" w:name="_Toc83293983"/>
      <w:bookmarkStart w:id="3072" w:name="_Toc84335022"/>
      <w:r w:rsidRPr="001C0CC4">
        <w:t>6.3</w:t>
      </w:r>
      <w:r>
        <w:t>F</w:t>
      </w:r>
      <w:r w:rsidRPr="001C0CC4">
        <w:t>.3.2</w:t>
      </w:r>
      <w:r w:rsidRPr="001C0CC4">
        <w:tab/>
        <w:t>General ON/OFF time mask</w:t>
      </w:r>
      <w:bookmarkEnd w:id="3063"/>
      <w:bookmarkEnd w:id="3064"/>
      <w:bookmarkEnd w:id="3065"/>
      <w:bookmarkEnd w:id="3066"/>
      <w:bookmarkEnd w:id="3067"/>
      <w:bookmarkEnd w:id="3068"/>
      <w:bookmarkEnd w:id="3069"/>
      <w:bookmarkEnd w:id="3070"/>
      <w:bookmarkEnd w:id="3071"/>
      <w:bookmarkEnd w:id="3072"/>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3073" w:name="_Toc59650138"/>
      <w:bookmarkStart w:id="3074" w:name="_Toc61357406"/>
      <w:bookmarkStart w:id="3075" w:name="_Toc61359180"/>
      <w:bookmarkStart w:id="3076" w:name="_Toc67916118"/>
      <w:bookmarkStart w:id="3077" w:name="_Toc75533662"/>
      <w:bookmarkStart w:id="3078" w:name="_Toc75819548"/>
      <w:bookmarkStart w:id="3079" w:name="_Toc76508392"/>
      <w:bookmarkStart w:id="3080" w:name="_Toc76717342"/>
      <w:bookmarkStart w:id="3081" w:name="_Toc83293984"/>
      <w:bookmarkStart w:id="3082" w:name="_Toc84335023"/>
      <w:r w:rsidRPr="001C0CC4">
        <w:t>6.</w:t>
      </w:r>
      <w:r>
        <w:t>3F</w:t>
      </w:r>
      <w:r w:rsidRPr="001C0CC4">
        <w:t>.3</w:t>
      </w:r>
      <w:r>
        <w:t>A</w:t>
      </w:r>
      <w:r w:rsidRPr="001C0CC4">
        <w:tab/>
      </w:r>
      <w:r>
        <w:rPr>
          <w:lang w:eastAsia="zh-CN"/>
        </w:rPr>
        <w:t>General ON/OFF mask</w:t>
      </w:r>
      <w:r>
        <w:t xml:space="preserve"> for CA</w:t>
      </w:r>
      <w:bookmarkEnd w:id="3073"/>
      <w:bookmarkEnd w:id="3074"/>
      <w:bookmarkEnd w:id="3075"/>
      <w:bookmarkEnd w:id="3076"/>
      <w:bookmarkEnd w:id="3077"/>
      <w:bookmarkEnd w:id="3078"/>
      <w:bookmarkEnd w:id="3079"/>
      <w:bookmarkEnd w:id="3080"/>
      <w:bookmarkEnd w:id="3081"/>
      <w:bookmarkEnd w:id="3082"/>
    </w:p>
    <w:p w14:paraId="05281A20" w14:textId="77777777" w:rsidR="00FE19F6" w:rsidRDefault="00FE19F6" w:rsidP="006A678A">
      <w:pPr>
        <w:pStyle w:val="Heading4"/>
      </w:pPr>
      <w:bookmarkStart w:id="3083" w:name="_Toc59650139"/>
      <w:bookmarkStart w:id="3084" w:name="_Toc61357407"/>
      <w:bookmarkStart w:id="3085" w:name="_Toc61359181"/>
      <w:bookmarkStart w:id="3086" w:name="_Toc67916119"/>
      <w:bookmarkStart w:id="3087" w:name="_Toc75533663"/>
      <w:bookmarkStart w:id="3088" w:name="_Toc75819549"/>
      <w:bookmarkStart w:id="3089" w:name="_Toc76508393"/>
      <w:bookmarkStart w:id="3090" w:name="_Toc76717343"/>
      <w:bookmarkStart w:id="3091" w:name="_Toc83293985"/>
      <w:bookmarkStart w:id="3092" w:name="_Toc84335024"/>
      <w:r w:rsidRPr="001C0CC4">
        <w:t>6.</w:t>
      </w:r>
      <w:r>
        <w:t>3F</w:t>
      </w:r>
      <w:r w:rsidRPr="001C0CC4">
        <w:t>.3</w:t>
      </w:r>
      <w:r>
        <w:t>A.1</w:t>
      </w:r>
      <w:r w:rsidRPr="001C0CC4">
        <w:tab/>
      </w:r>
      <w:r>
        <w:rPr>
          <w:lang w:eastAsia="zh-CN"/>
        </w:rPr>
        <w:t>General ON/OFF mask</w:t>
      </w:r>
      <w:r>
        <w:t xml:space="preserve"> for inter-band CA</w:t>
      </w:r>
      <w:bookmarkEnd w:id="3083"/>
      <w:bookmarkEnd w:id="3084"/>
      <w:bookmarkEnd w:id="3085"/>
      <w:bookmarkEnd w:id="3086"/>
      <w:bookmarkEnd w:id="3087"/>
      <w:bookmarkEnd w:id="3088"/>
      <w:bookmarkEnd w:id="3089"/>
      <w:bookmarkEnd w:id="3090"/>
      <w:bookmarkEnd w:id="3091"/>
      <w:bookmarkEnd w:id="3092"/>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3093" w:name="_Toc59650140"/>
      <w:bookmarkStart w:id="3094" w:name="_Toc61357408"/>
      <w:bookmarkStart w:id="3095" w:name="_Toc61359182"/>
      <w:bookmarkStart w:id="3096" w:name="_Toc67916120"/>
      <w:bookmarkStart w:id="3097" w:name="_Toc75533664"/>
      <w:bookmarkStart w:id="3098" w:name="_Toc75819550"/>
      <w:bookmarkStart w:id="3099" w:name="_Toc76508394"/>
      <w:bookmarkStart w:id="3100" w:name="_Toc76717344"/>
      <w:bookmarkStart w:id="3101" w:name="_Toc83293986"/>
      <w:bookmarkStart w:id="3102" w:name="_Toc84335025"/>
      <w:r w:rsidRPr="001C0CC4">
        <w:lastRenderedPageBreak/>
        <w:t>6.3</w:t>
      </w:r>
      <w:r>
        <w:t>F</w:t>
      </w:r>
      <w:r w:rsidRPr="001C0CC4">
        <w:t>.4</w:t>
      </w:r>
      <w:r w:rsidRPr="001C0CC4">
        <w:tab/>
        <w:t>Power control</w:t>
      </w:r>
      <w:bookmarkEnd w:id="3093"/>
      <w:bookmarkEnd w:id="3094"/>
      <w:bookmarkEnd w:id="3095"/>
      <w:bookmarkEnd w:id="3096"/>
      <w:bookmarkEnd w:id="3097"/>
      <w:bookmarkEnd w:id="3098"/>
      <w:bookmarkEnd w:id="3099"/>
      <w:bookmarkEnd w:id="3100"/>
      <w:bookmarkEnd w:id="3101"/>
      <w:bookmarkEnd w:id="3102"/>
    </w:p>
    <w:p w14:paraId="535F237E" w14:textId="77777777" w:rsidR="001D5C7B" w:rsidRPr="001C0CC4" w:rsidRDefault="001D5C7B" w:rsidP="006A678A">
      <w:pPr>
        <w:pStyle w:val="Heading4"/>
      </w:pPr>
      <w:bookmarkStart w:id="3103" w:name="_Toc59650141"/>
      <w:bookmarkStart w:id="3104" w:name="_Toc61357409"/>
      <w:bookmarkStart w:id="3105" w:name="_Toc61359183"/>
      <w:bookmarkStart w:id="3106" w:name="_Toc67916121"/>
      <w:bookmarkStart w:id="3107" w:name="_Toc75533665"/>
      <w:bookmarkStart w:id="3108" w:name="_Toc75819551"/>
      <w:bookmarkStart w:id="3109" w:name="_Toc76508395"/>
      <w:bookmarkStart w:id="3110" w:name="_Toc76717345"/>
      <w:bookmarkStart w:id="3111" w:name="_Toc83293987"/>
      <w:bookmarkStart w:id="3112" w:name="_Toc84335026"/>
      <w:r w:rsidRPr="001C0CC4">
        <w:t>6.3</w:t>
      </w:r>
      <w:r>
        <w:t>F</w:t>
      </w:r>
      <w:r w:rsidRPr="001C0CC4">
        <w:t>.4.1</w:t>
      </w:r>
      <w:r w:rsidRPr="001C0CC4">
        <w:tab/>
        <w:t>General</w:t>
      </w:r>
      <w:bookmarkEnd w:id="3103"/>
      <w:bookmarkEnd w:id="3104"/>
      <w:bookmarkEnd w:id="3105"/>
      <w:bookmarkEnd w:id="3106"/>
      <w:bookmarkEnd w:id="3107"/>
      <w:bookmarkEnd w:id="3108"/>
      <w:bookmarkEnd w:id="3109"/>
      <w:bookmarkEnd w:id="3110"/>
      <w:bookmarkEnd w:id="3111"/>
      <w:bookmarkEnd w:id="3112"/>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3113" w:name="_Toc59650142"/>
      <w:bookmarkStart w:id="3114" w:name="_Toc61357410"/>
      <w:bookmarkStart w:id="3115" w:name="_Toc61359184"/>
      <w:bookmarkStart w:id="3116" w:name="_Toc67916122"/>
      <w:bookmarkStart w:id="3117" w:name="_Toc75533666"/>
      <w:bookmarkStart w:id="3118" w:name="_Toc75819552"/>
      <w:bookmarkStart w:id="3119" w:name="_Toc76508396"/>
      <w:bookmarkStart w:id="3120" w:name="_Toc76717346"/>
      <w:bookmarkStart w:id="3121" w:name="_Toc83293988"/>
      <w:bookmarkStart w:id="3122" w:name="_Toc84335027"/>
      <w:r w:rsidRPr="001C0CC4">
        <w:t>6.3</w:t>
      </w:r>
      <w:r>
        <w:t>F</w:t>
      </w:r>
      <w:r w:rsidRPr="001C0CC4">
        <w:t>.4.2</w:t>
      </w:r>
      <w:r w:rsidRPr="001C0CC4">
        <w:tab/>
        <w:t>Absolute power tolerance</w:t>
      </w:r>
      <w:bookmarkEnd w:id="3113"/>
      <w:bookmarkEnd w:id="3114"/>
      <w:bookmarkEnd w:id="3115"/>
      <w:bookmarkEnd w:id="3116"/>
      <w:bookmarkEnd w:id="3117"/>
      <w:bookmarkEnd w:id="3118"/>
      <w:bookmarkEnd w:id="3119"/>
      <w:bookmarkEnd w:id="3120"/>
      <w:bookmarkEnd w:id="3121"/>
      <w:bookmarkEnd w:id="3122"/>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3123" w:name="_Toc59650143"/>
      <w:bookmarkStart w:id="3124" w:name="_Toc61357411"/>
      <w:bookmarkStart w:id="3125" w:name="_Toc61359185"/>
      <w:bookmarkStart w:id="3126" w:name="_Toc67916123"/>
      <w:bookmarkStart w:id="3127" w:name="_Toc75533667"/>
      <w:bookmarkStart w:id="3128" w:name="_Toc75819553"/>
      <w:bookmarkStart w:id="3129" w:name="_Toc76508397"/>
      <w:bookmarkStart w:id="3130" w:name="_Toc76717347"/>
      <w:bookmarkStart w:id="3131" w:name="_Toc83293989"/>
      <w:bookmarkStart w:id="3132" w:name="_Toc84335028"/>
      <w:r w:rsidRPr="001C0CC4">
        <w:t>6.3</w:t>
      </w:r>
      <w:r>
        <w:t>F</w:t>
      </w:r>
      <w:r w:rsidRPr="001C0CC4">
        <w:t>.4.3</w:t>
      </w:r>
      <w:r w:rsidRPr="001C0CC4">
        <w:tab/>
        <w:t>Relative power tolerance</w:t>
      </w:r>
      <w:bookmarkEnd w:id="3123"/>
      <w:bookmarkEnd w:id="3124"/>
      <w:bookmarkEnd w:id="3125"/>
      <w:bookmarkEnd w:id="3126"/>
      <w:bookmarkEnd w:id="3127"/>
      <w:bookmarkEnd w:id="3128"/>
      <w:bookmarkEnd w:id="3129"/>
      <w:bookmarkEnd w:id="3130"/>
      <w:bookmarkEnd w:id="3131"/>
      <w:bookmarkEnd w:id="3132"/>
    </w:p>
    <w:p w14:paraId="3FCFD804" w14:textId="4D09549C" w:rsidR="001D5C7B" w:rsidRPr="00EA1066" w:rsidRDefault="00C52B92" w:rsidP="001D5C7B">
      <w:r>
        <w:t>The relative power tolera</w:t>
      </w:r>
      <w:r>
        <w:rPr>
          <w:rFonts w:eastAsia="SimSun"/>
          <w:lang w:val="en-US" w:eastAsia="zh-CN"/>
        </w:rPr>
        <w:t>n</w:t>
      </w:r>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3133" w:name="_Toc59650144"/>
      <w:bookmarkStart w:id="3134" w:name="_Toc61357412"/>
      <w:bookmarkStart w:id="3135" w:name="_Toc61359186"/>
      <w:bookmarkStart w:id="3136" w:name="_Toc67916124"/>
      <w:bookmarkStart w:id="3137" w:name="_Toc75533668"/>
      <w:bookmarkStart w:id="3138" w:name="_Toc75819554"/>
      <w:bookmarkStart w:id="3139" w:name="_Toc76508398"/>
      <w:bookmarkStart w:id="3140" w:name="_Toc76717348"/>
      <w:bookmarkStart w:id="3141" w:name="_Toc83293990"/>
      <w:bookmarkStart w:id="3142" w:name="_Toc84335029"/>
      <w:r w:rsidRPr="001C0CC4">
        <w:t>6.3</w:t>
      </w:r>
      <w:r>
        <w:t>F</w:t>
      </w:r>
      <w:r w:rsidRPr="001C0CC4">
        <w:t>.4.4</w:t>
      </w:r>
      <w:r w:rsidRPr="001C0CC4">
        <w:tab/>
        <w:t>Aggregate power tolerance</w:t>
      </w:r>
      <w:bookmarkEnd w:id="3133"/>
      <w:bookmarkEnd w:id="3134"/>
      <w:bookmarkEnd w:id="3135"/>
      <w:bookmarkEnd w:id="3136"/>
      <w:bookmarkEnd w:id="3137"/>
      <w:bookmarkEnd w:id="3138"/>
      <w:bookmarkEnd w:id="3139"/>
      <w:bookmarkEnd w:id="3140"/>
      <w:bookmarkEnd w:id="3141"/>
      <w:bookmarkEnd w:id="3142"/>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3143" w:name="_Toc45888233"/>
      <w:bookmarkStart w:id="3144" w:name="_Toc45888832"/>
      <w:bookmarkStart w:id="3145" w:name="_Toc59650145"/>
      <w:bookmarkStart w:id="3146" w:name="_Toc61357413"/>
      <w:bookmarkStart w:id="3147" w:name="_Toc61359187"/>
      <w:bookmarkStart w:id="3148" w:name="_Toc67916125"/>
      <w:bookmarkStart w:id="3149" w:name="_Toc75533669"/>
      <w:bookmarkStart w:id="3150" w:name="_Toc75819555"/>
      <w:bookmarkStart w:id="3151" w:name="_Toc76508399"/>
      <w:bookmarkStart w:id="3152" w:name="_Toc76717349"/>
      <w:bookmarkStart w:id="3153" w:name="_Toc83293991"/>
      <w:bookmarkStart w:id="3154" w:name="_Toc84335030"/>
      <w:r w:rsidRPr="001C0CC4">
        <w:t>6.4</w:t>
      </w:r>
      <w:r w:rsidRPr="001C0CC4">
        <w:tab/>
        <w:t>Transmit signal quality</w:t>
      </w:r>
      <w:bookmarkEnd w:id="2826"/>
      <w:bookmarkEnd w:id="2827"/>
      <w:bookmarkEnd w:id="2828"/>
      <w:bookmarkEnd w:id="2829"/>
      <w:bookmarkEnd w:id="2830"/>
      <w:bookmarkEnd w:id="2831"/>
      <w:bookmarkEnd w:id="3143"/>
      <w:bookmarkEnd w:id="3144"/>
      <w:bookmarkEnd w:id="3145"/>
      <w:bookmarkEnd w:id="3146"/>
      <w:bookmarkEnd w:id="3147"/>
      <w:bookmarkEnd w:id="3148"/>
      <w:bookmarkEnd w:id="3149"/>
      <w:bookmarkEnd w:id="3150"/>
      <w:bookmarkEnd w:id="3151"/>
      <w:bookmarkEnd w:id="3152"/>
      <w:bookmarkEnd w:id="3153"/>
      <w:bookmarkEnd w:id="3154"/>
    </w:p>
    <w:p w14:paraId="36C83779" w14:textId="77777777" w:rsidR="00DC7196" w:rsidRPr="001C0CC4" w:rsidRDefault="00DC7196" w:rsidP="006A678A">
      <w:pPr>
        <w:pStyle w:val="Heading3"/>
      </w:pPr>
      <w:bookmarkStart w:id="3155" w:name="_Toc21344327"/>
      <w:bookmarkStart w:id="3156" w:name="_Toc29801813"/>
      <w:bookmarkStart w:id="3157" w:name="_Toc29802237"/>
      <w:bookmarkStart w:id="3158" w:name="_Toc29802862"/>
      <w:bookmarkStart w:id="3159" w:name="_Toc36107604"/>
      <w:bookmarkStart w:id="3160" w:name="_Toc37251370"/>
      <w:bookmarkStart w:id="3161" w:name="_Toc45888234"/>
      <w:bookmarkStart w:id="3162" w:name="_Toc45888833"/>
      <w:bookmarkStart w:id="3163" w:name="_Toc59650146"/>
      <w:bookmarkStart w:id="3164" w:name="_Toc61357414"/>
      <w:bookmarkStart w:id="3165" w:name="_Toc61359188"/>
      <w:bookmarkStart w:id="3166" w:name="_Toc67916126"/>
      <w:bookmarkStart w:id="3167" w:name="_Toc75533670"/>
      <w:bookmarkStart w:id="3168" w:name="_Toc75819556"/>
      <w:bookmarkStart w:id="3169" w:name="_Toc76508400"/>
      <w:bookmarkStart w:id="3170" w:name="_Toc76717350"/>
      <w:bookmarkStart w:id="3171" w:name="_Toc83293992"/>
      <w:bookmarkStart w:id="3172" w:name="_Toc84335031"/>
      <w:r w:rsidRPr="001C0CC4">
        <w:t>6.4.1</w:t>
      </w:r>
      <w:r w:rsidRPr="001C0CC4">
        <w:tab/>
        <w:t>Frequency error</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3A04E1E4" w14:textId="77777777" w:rsidR="00DC7196" w:rsidRPr="000E530E" w:rsidRDefault="00DC7196" w:rsidP="00DC7196">
      <w:bookmarkStart w:id="3173"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174" w:name="_Toc29801814"/>
      <w:bookmarkStart w:id="3175" w:name="_Toc29802238"/>
      <w:bookmarkStart w:id="3176" w:name="_Toc29802863"/>
      <w:bookmarkStart w:id="3177" w:name="_Toc36107605"/>
      <w:bookmarkStart w:id="3178" w:name="_Toc37251371"/>
      <w:bookmarkStart w:id="3179" w:name="_Toc45888235"/>
      <w:bookmarkStart w:id="3180" w:name="_Toc45888834"/>
      <w:bookmarkStart w:id="3181" w:name="_Toc59650147"/>
      <w:bookmarkStart w:id="3182" w:name="_Toc61357415"/>
      <w:bookmarkStart w:id="3183" w:name="_Toc61359189"/>
      <w:bookmarkStart w:id="3184" w:name="_Toc67916127"/>
      <w:bookmarkStart w:id="3185" w:name="_Toc75533671"/>
      <w:bookmarkStart w:id="3186" w:name="_Toc75819557"/>
      <w:bookmarkStart w:id="3187" w:name="_Toc76508401"/>
      <w:bookmarkStart w:id="3188" w:name="_Toc76717351"/>
      <w:bookmarkStart w:id="3189" w:name="_Toc83293993"/>
      <w:bookmarkStart w:id="3190" w:name="_Toc84335032"/>
      <w:r w:rsidRPr="001C0CC4">
        <w:t>6.4.2</w:t>
      </w:r>
      <w:r w:rsidRPr="001C0CC4">
        <w:tab/>
        <w:t>Transmit modulation quality</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2EDA7BF6" w14:textId="77777777" w:rsidR="00DF53EC" w:rsidRPr="00FB2A64" w:rsidRDefault="00DF53EC" w:rsidP="003977A5">
      <w:pPr>
        <w:pStyle w:val="Heading4"/>
      </w:pPr>
      <w:bookmarkStart w:id="3191" w:name="_Toc61367513"/>
      <w:bookmarkStart w:id="3192" w:name="_Toc61372896"/>
      <w:bookmarkStart w:id="3193" w:name="_Toc68230843"/>
      <w:bookmarkStart w:id="3194" w:name="_Toc69084256"/>
      <w:bookmarkStart w:id="3195" w:name="_Toc75467266"/>
      <w:bookmarkStart w:id="3196" w:name="_Toc76509288"/>
      <w:bookmarkStart w:id="3197" w:name="_Toc76718278"/>
      <w:bookmarkStart w:id="3198" w:name="_Toc83580609"/>
      <w:bookmarkStart w:id="3199" w:name="_Toc84405118"/>
      <w:bookmarkStart w:id="3200" w:name="_Toc84413727"/>
      <w:r w:rsidRPr="00A1115A">
        <w:t>6.4.2.</w:t>
      </w:r>
      <w:r>
        <w:t>0</w:t>
      </w:r>
      <w:r w:rsidRPr="00A1115A">
        <w:tab/>
      </w:r>
      <w:bookmarkEnd w:id="3191"/>
      <w:bookmarkEnd w:id="3192"/>
      <w:bookmarkEnd w:id="3193"/>
      <w:bookmarkEnd w:id="3194"/>
      <w:bookmarkEnd w:id="3195"/>
      <w:bookmarkEnd w:id="3196"/>
      <w:bookmarkEnd w:id="3197"/>
      <w:bookmarkEnd w:id="3198"/>
      <w:bookmarkEnd w:id="3199"/>
      <w:bookmarkEnd w:id="3200"/>
      <w:r>
        <w:t>General</w:t>
      </w:r>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201" w:name="_Toc21344329"/>
      <w:bookmarkStart w:id="3202" w:name="_Toc29801815"/>
      <w:bookmarkStart w:id="3203" w:name="_Toc29802239"/>
      <w:bookmarkStart w:id="3204" w:name="_Toc29802864"/>
      <w:bookmarkStart w:id="3205" w:name="_Toc36107606"/>
      <w:bookmarkStart w:id="3206" w:name="_Toc37251372"/>
      <w:bookmarkStart w:id="3207" w:name="_Toc45888236"/>
      <w:bookmarkStart w:id="3208"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209" w:name="_Toc59650148"/>
      <w:bookmarkStart w:id="3210" w:name="_Toc61357416"/>
      <w:bookmarkStart w:id="3211" w:name="_Toc61359190"/>
      <w:bookmarkStart w:id="3212" w:name="_Toc67916128"/>
      <w:bookmarkStart w:id="3213" w:name="_Toc75533672"/>
      <w:bookmarkStart w:id="3214" w:name="_Toc75819558"/>
      <w:bookmarkStart w:id="3215" w:name="_Toc76508402"/>
      <w:bookmarkStart w:id="3216" w:name="_Toc76717352"/>
      <w:bookmarkStart w:id="3217" w:name="_Toc83293994"/>
      <w:bookmarkStart w:id="3218" w:name="_Toc84335033"/>
      <w:r w:rsidRPr="001C0CC4">
        <w:t>6.4.2.1</w:t>
      </w:r>
      <w:r w:rsidRPr="001C0CC4">
        <w:tab/>
        <w:t>Error Vector Magnitude</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lastRenderedPageBreak/>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1977CF">
        <w:rPr>
          <w:i/>
          <w:iCs/>
        </w:rPr>
        <w:t>txDiverisity-r16</w:t>
      </w:r>
      <w:r>
        <w:t>.</w:t>
      </w:r>
    </w:p>
    <w:p w14:paraId="04DEA02C" w14:textId="79497486" w:rsidR="001563E2" w:rsidRDefault="00BE0218" w:rsidP="00DC7196">
      <w:r w:rsidRPr="000A5824">
        <w:t xml:space="preserve">Unless otherwise specified, pi/2 BPSK in </w:t>
      </w:r>
      <w:r>
        <w:t>this clause</w:t>
      </w:r>
      <w:r w:rsidRPr="000A5824">
        <w:t xml:space="preserve"> refers to both variants of pi/2 BPSK referenced in table 6.2.2-1.</w:t>
      </w:r>
    </w:p>
    <w:p w14:paraId="6B0CC4DD" w14:textId="77777777" w:rsidR="00BE0218" w:rsidRPr="001C0CC4" w:rsidRDefault="00BE0218" w:rsidP="00DC7196">
      <w:pPr>
        <w:rPr>
          <w:lang w:eastAsia="zh-CN"/>
        </w:rPr>
      </w:pPr>
    </w:p>
    <w:p w14:paraId="426590BA" w14:textId="77777777" w:rsidR="00DC7196" w:rsidRPr="001C0CC4" w:rsidRDefault="00DC7196" w:rsidP="00DC7196">
      <w:pPr>
        <w:pStyle w:val="TH"/>
        <w:rPr>
          <w:lang w:eastAsia="zh-CN"/>
        </w:rPr>
      </w:pPr>
      <w:bookmarkStart w:id="3219" w:name="_CRTable6_4_2_11"/>
      <w:r w:rsidRPr="001C0CC4">
        <w:t xml:space="preserve">Table </w:t>
      </w:r>
      <w:bookmarkEnd w:id="3219"/>
      <w:r w:rsidRPr="001C0CC4">
        <w:t>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bookmarkStart w:id="3220" w:name="_CRTable6_4_2_12"/>
      <w:r w:rsidRPr="001C0CC4">
        <w:rPr>
          <w:lang w:eastAsia="zh-CN"/>
        </w:rPr>
        <w:t xml:space="preserve">Table </w:t>
      </w:r>
      <w:bookmarkEnd w:id="3220"/>
      <w:r w:rsidRPr="001C0CC4">
        <w:rPr>
          <w:lang w:eastAsia="zh-CN"/>
        </w:rPr>
        <w:t>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221" w:name="_Toc67916129"/>
      <w:bookmarkStart w:id="3222" w:name="_Toc75533673"/>
      <w:bookmarkStart w:id="3223" w:name="_Toc75819559"/>
      <w:bookmarkStart w:id="3224" w:name="_Toc76508403"/>
      <w:bookmarkStart w:id="3225" w:name="_Toc76717353"/>
      <w:bookmarkStart w:id="3226" w:name="_Toc83293995"/>
      <w:bookmarkStart w:id="3227" w:name="_Toc84335034"/>
      <w:r w:rsidRPr="001C0CC4">
        <w:t>6.4.2.</w:t>
      </w:r>
      <w:r>
        <w:t>1a</w:t>
      </w:r>
      <w:r w:rsidRPr="001C0CC4">
        <w:tab/>
        <w:t>Error Vector Magnitude</w:t>
      </w:r>
      <w:r>
        <w:t xml:space="preserve"> including symbols with transient period</w:t>
      </w:r>
      <w:bookmarkEnd w:id="3221"/>
      <w:bookmarkEnd w:id="3222"/>
      <w:bookmarkEnd w:id="3223"/>
      <w:bookmarkEnd w:id="3224"/>
      <w:bookmarkEnd w:id="3225"/>
      <w:bookmarkEnd w:id="3226"/>
      <w:bookmarkEnd w:id="3227"/>
      <w:r>
        <w:t xml:space="preserve"> </w:t>
      </w:r>
    </w:p>
    <w:p w14:paraId="41642156" w14:textId="56C4DAE5" w:rsidR="00CA64BB" w:rsidRPr="009E0116" w:rsidRDefault="00CA64BB" w:rsidP="00CA64BB">
      <w:pPr>
        <w:jc w:val="both"/>
        <w:rPr>
          <w:lang w:eastAsia="ko-KR"/>
        </w:rPr>
      </w:pPr>
      <w:bookmarkStart w:id="3228"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229" w:name="_CRTable6_4_2_1a1"/>
      <w:bookmarkStart w:id="3230" w:name="_Hlk37255905"/>
      <w:bookmarkEnd w:id="3228"/>
      <w:r w:rsidRPr="001C0CC4">
        <w:t xml:space="preserve">Table </w:t>
      </w:r>
      <w:bookmarkEnd w:id="3229"/>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AC510B"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AC510B"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04FB51C8" w:rsidR="00CA64BB" w:rsidRDefault="00CA64BB" w:rsidP="00CA64BB">
            <w:pPr>
              <w:pStyle w:val="TAC"/>
              <w:keepNext w:val="0"/>
            </w:pPr>
            <w:r w:rsidRPr="009E0116">
              <w:t>-0.5</w:t>
            </w:r>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AC510B"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AC510B"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306E13B8" w:rsidR="00CA64BB" w:rsidRDefault="00CA64BB" w:rsidP="00CA64BB">
            <w:pPr>
              <w:pStyle w:val="TAC"/>
              <w:keepNext w:val="0"/>
            </w:pPr>
            <w:r w:rsidRPr="009E0116">
              <w:t>-1</w:t>
            </w:r>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AC510B"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AC510B"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6B9528D2" w:rsidR="00CA64BB" w:rsidRDefault="00CA64BB" w:rsidP="00CA64BB">
            <w:pPr>
              <w:pStyle w:val="TAC"/>
              <w:keepNext w:val="0"/>
            </w:pPr>
            <w:r w:rsidRPr="009E0116">
              <w:t>-2</w:t>
            </w:r>
            <w:r>
              <w:t>.7</w:t>
            </w:r>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lastRenderedPageBreak/>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5CED54BA" w:rsidR="00CA64BB" w:rsidRPr="009E0116" w:rsidRDefault="00785587" w:rsidP="00CA64BB">
      <w:bookmarkStart w:id="3231" w:name="_Hlk37260337"/>
      <w:bookmarkEnd w:id="3230"/>
      <w:r w:rsidRPr="009E0116">
        <w:t xml:space="preserve">The RMS average of the basic EVM measurements over 108 subframes </w:t>
      </w:r>
      <w:r>
        <w:t>calculated only on</w:t>
      </w:r>
      <w:r w:rsidRPr="009E0116">
        <w:t xml:space="preserve"> the symbols where the transient occurs for the different modulation schemes shall not exceed 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bookmarkStart w:id="3232" w:name="_CRTable6_4_2_1a2"/>
      <w:r w:rsidRPr="001C0CC4">
        <w:t xml:space="preserve">Table </w:t>
      </w:r>
      <w:bookmarkEnd w:id="3232"/>
      <w:r w:rsidRPr="001C0CC4">
        <w:t>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03E3A95E" w:rsidR="00CA64BB" w:rsidRPr="001C0CC4" w:rsidRDefault="00CA64BB" w:rsidP="00CA64BB">
            <w:pPr>
              <w:pStyle w:val="TAC"/>
              <w:rPr>
                <w:rFonts w:cs="v5.0.0"/>
              </w:rPr>
            </w:pPr>
            <w:r w:rsidRPr="009E0116">
              <w:rPr>
                <w:rFonts w:cs="v5.0.0"/>
                <w:lang w:eastAsia="zh-CN"/>
              </w:rPr>
              <w:t>10</w:t>
            </w:r>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45A7765" w:rsidR="00CA64BB" w:rsidRPr="001C0CC4" w:rsidRDefault="00CA64BB" w:rsidP="00CA64BB">
            <w:pPr>
              <w:pStyle w:val="TAC"/>
              <w:rPr>
                <w:rFonts w:cs="v5.0.0"/>
                <w:lang w:eastAsia="zh-CN"/>
              </w:rPr>
            </w:pPr>
            <w:r w:rsidRPr="009E0116">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bookmarkStart w:id="3233" w:name="_CRTable6_4_2_1a3"/>
      <w:r w:rsidRPr="001C0CC4">
        <w:rPr>
          <w:lang w:eastAsia="zh-CN"/>
        </w:rPr>
        <w:t xml:space="preserve">Table </w:t>
      </w:r>
      <w:bookmarkEnd w:id="3233"/>
      <w:r w:rsidRPr="001C0CC4">
        <w:rPr>
          <w:lang w:eastAsia="zh-CN"/>
        </w:rPr>
        <w:t>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231"/>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234" w:name="_Toc21344330"/>
      <w:bookmarkStart w:id="3235" w:name="_Toc29801816"/>
      <w:bookmarkStart w:id="3236" w:name="_Toc29802240"/>
      <w:bookmarkStart w:id="3237" w:name="_Toc29802865"/>
      <w:bookmarkStart w:id="3238" w:name="_Toc36107607"/>
      <w:bookmarkStart w:id="3239" w:name="_Toc37251373"/>
      <w:bookmarkStart w:id="3240" w:name="_Toc45888237"/>
      <w:bookmarkStart w:id="3241" w:name="_Toc45888836"/>
      <w:bookmarkStart w:id="3242" w:name="_Toc59650149"/>
      <w:bookmarkStart w:id="3243" w:name="_Toc61357417"/>
      <w:bookmarkStart w:id="3244" w:name="_Toc61359191"/>
      <w:bookmarkStart w:id="3245" w:name="_Toc67916130"/>
      <w:bookmarkStart w:id="3246" w:name="_Toc75533674"/>
      <w:bookmarkStart w:id="3247" w:name="_Toc75819560"/>
      <w:bookmarkStart w:id="3248" w:name="_Toc76508404"/>
      <w:bookmarkStart w:id="3249" w:name="_Toc76717354"/>
      <w:bookmarkStart w:id="3250" w:name="_Toc83293996"/>
      <w:bookmarkStart w:id="3251" w:name="_Toc84335035"/>
      <w:bookmarkStart w:id="3252" w:name="_Hlk497415844"/>
      <w:r w:rsidRPr="001C0CC4">
        <w:t>6.4.2.2</w:t>
      </w:r>
      <w:r w:rsidRPr="001C0CC4">
        <w:tab/>
        <w:t>Carrier leakage</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bookmarkEnd w:id="3252"/>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bookmarkStart w:id="3253" w:name="_CRTable6_4_2_21"/>
      <w:r w:rsidRPr="00DC7196">
        <w:t xml:space="preserve">Table </w:t>
      </w:r>
      <w:bookmarkEnd w:id="3253"/>
      <w:r w:rsidRPr="00DC7196">
        <w:t>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254" w:name="_Toc21344331"/>
      <w:bookmarkStart w:id="3255" w:name="_Toc29801817"/>
      <w:bookmarkStart w:id="3256" w:name="_Toc29802241"/>
      <w:bookmarkStart w:id="3257" w:name="_Toc29802866"/>
      <w:bookmarkStart w:id="3258" w:name="_Toc36107608"/>
      <w:bookmarkStart w:id="3259" w:name="_Toc37251374"/>
      <w:bookmarkStart w:id="3260" w:name="_Toc45888238"/>
      <w:bookmarkStart w:id="3261" w:name="_Toc45888837"/>
      <w:bookmarkStart w:id="3262" w:name="_Toc59650150"/>
      <w:bookmarkStart w:id="3263" w:name="_Toc61357418"/>
      <w:bookmarkStart w:id="3264" w:name="_Toc61359192"/>
      <w:bookmarkStart w:id="3265" w:name="_Toc67916131"/>
      <w:bookmarkStart w:id="3266" w:name="_Toc75533675"/>
      <w:bookmarkStart w:id="3267" w:name="_Toc75819561"/>
      <w:bookmarkStart w:id="3268" w:name="_Toc76508405"/>
      <w:bookmarkStart w:id="3269" w:name="_Toc76717355"/>
      <w:bookmarkStart w:id="3270" w:name="_Toc83293997"/>
      <w:bookmarkStart w:id="3271" w:name="_Toc84335036"/>
      <w:r w:rsidRPr="001C0CC4">
        <w:t>6.4.2.3</w:t>
      </w:r>
      <w:r w:rsidRPr="001C0CC4">
        <w:tab/>
        <w:t>In-band emissions</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0095902C" w14:textId="4EFAC307" w:rsidR="00BE0218" w:rsidRDefault="00BE0218" w:rsidP="00DC7196">
      <w:r w:rsidRPr="000A5824">
        <w:lastRenderedPageBreak/>
        <w:t xml:space="preserve">Unless otherwise specified, pi/2 BPSK in </w:t>
      </w:r>
      <w:r>
        <w:t>this clause</w:t>
      </w:r>
      <w:r w:rsidRPr="000A5824">
        <w:t xml:space="preserve"> refers to both variants of pi/2 BPSK referenced in table 6.2.2-1.</w:t>
      </w:r>
    </w:p>
    <w:p w14:paraId="306427DD" w14:textId="77777777" w:rsidR="00BE0218" w:rsidRPr="001C0CC4" w:rsidRDefault="00BE0218" w:rsidP="00DC7196">
      <w:pPr>
        <w:rPr>
          <w:rFonts w:cs="v5.0.0"/>
        </w:rPr>
      </w:pPr>
    </w:p>
    <w:p w14:paraId="10E6E517" w14:textId="77777777" w:rsidR="00DC7196" w:rsidRPr="001C0CC4" w:rsidRDefault="00DC7196" w:rsidP="00DC7196">
      <w:pPr>
        <w:pStyle w:val="TH"/>
      </w:pPr>
      <w:bookmarkStart w:id="3272" w:name="_CRTable6_4_2_31"/>
      <w:r w:rsidRPr="001C0CC4">
        <w:t xml:space="preserve">Table </w:t>
      </w:r>
      <w:bookmarkEnd w:id="3272"/>
      <w:r w:rsidRPr="001C0CC4">
        <w:t>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80pt;height:46.5pt" o:ole="">
                  <v:imagedata r:id="rId35" o:title=""/>
                </v:shape>
                <o:OLEObject Type="Embed" ProgID="Equation.3" ShapeID="_x0000_i1031" DrawAspect="Content" ObjectID="_1820927588"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0.5pt;height:15.5pt" o:ole="">
                  <v:imagedata r:id="rId37" o:title=""/>
                </v:shape>
                <o:OLEObject Type="Embed" ProgID="Equation.3" ShapeID="_x0000_i1032" DrawAspect="Content" ObjectID="_1820927589"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0.5pt;height:20.5pt" o:ole="">
                  <v:imagedata r:id="rId39" o:title=""/>
                </v:shape>
                <o:OLEObject Type="Embed" ProgID="Equation.3" ShapeID="_x0000_i1033" DrawAspect="Content" ObjectID="_1820927590"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273" w:name="_Toc21344332"/>
      <w:bookmarkStart w:id="3274" w:name="_Toc29801818"/>
      <w:bookmarkStart w:id="3275" w:name="_Toc29802242"/>
      <w:bookmarkStart w:id="3276" w:name="_Toc29802867"/>
      <w:bookmarkStart w:id="3277" w:name="_Toc36107609"/>
      <w:bookmarkStart w:id="3278" w:name="_Toc37251375"/>
      <w:bookmarkStart w:id="3279" w:name="_Toc45888239"/>
      <w:bookmarkStart w:id="3280" w:name="_Toc45888838"/>
      <w:bookmarkStart w:id="3281" w:name="_Toc59650151"/>
      <w:bookmarkStart w:id="3282" w:name="_Toc61357419"/>
      <w:bookmarkStart w:id="3283" w:name="_Toc61359193"/>
      <w:bookmarkStart w:id="3284" w:name="_Toc67916132"/>
      <w:bookmarkStart w:id="3285" w:name="_Toc75533676"/>
      <w:bookmarkStart w:id="3286" w:name="_Toc75819562"/>
      <w:bookmarkStart w:id="3287" w:name="_Toc76508406"/>
      <w:bookmarkStart w:id="3288" w:name="_Toc76717356"/>
      <w:bookmarkStart w:id="3289" w:name="_Toc83293998"/>
      <w:bookmarkStart w:id="3290" w:name="_Toc84335037"/>
      <w:r w:rsidRPr="001C0CC4">
        <w:t>6.4.2.4</w:t>
      </w:r>
      <w:r w:rsidRPr="001C0CC4">
        <w:tab/>
        <w:t>EVM equalizer spectrum flatness</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lastRenderedPageBreak/>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0A1FBD4A" w14:textId="3B30B378" w:rsidR="00B03D88" w:rsidRPr="001977CF" w:rsidRDefault="00B03D88" w:rsidP="00B03D88">
      <w:pPr>
        <w:rPr>
          <w:lang w:eastAsia="zh-CN"/>
        </w:rPr>
      </w:pPr>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bookmarkStart w:id="3291" w:name="_CRTable6_4_2_41"/>
      <w:r w:rsidRPr="001C0CC4">
        <w:t xml:space="preserve">Table </w:t>
      </w:r>
      <w:bookmarkEnd w:id="3291"/>
      <w:r w:rsidRPr="001C0CC4">
        <w:t>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bookmarkStart w:id="3292" w:name="_CRTable6_4_2_42"/>
      <w:r w:rsidRPr="001C0CC4">
        <w:t xml:space="preserve">Table </w:t>
      </w:r>
      <w:bookmarkEnd w:id="3292"/>
      <w:r w:rsidRPr="001C0CC4">
        <w:t>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bookmarkStart w:id="3293" w:name="_CRFigure6_4_2_41"/>
      <w:r w:rsidRPr="001C0CC4">
        <w:t xml:space="preserve">Figure </w:t>
      </w:r>
      <w:bookmarkEnd w:id="3293"/>
      <w:r w:rsidRPr="001C0CC4">
        <w:t>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294" w:name="_Toc21344333"/>
      <w:bookmarkStart w:id="3295" w:name="_Toc29801819"/>
      <w:bookmarkStart w:id="3296" w:name="_Toc29802243"/>
      <w:bookmarkStart w:id="3297" w:name="_Toc29802868"/>
      <w:bookmarkStart w:id="3298" w:name="_Toc36107610"/>
      <w:bookmarkStart w:id="3299" w:name="_Toc37251376"/>
      <w:bookmarkStart w:id="3300" w:name="_Toc45888240"/>
      <w:bookmarkStart w:id="3301" w:name="_Toc45888839"/>
      <w:bookmarkStart w:id="3302" w:name="_Toc59650152"/>
      <w:bookmarkStart w:id="3303" w:name="_Toc61357420"/>
      <w:bookmarkStart w:id="3304" w:name="_Toc61359194"/>
      <w:bookmarkStart w:id="3305" w:name="_Toc67916133"/>
      <w:bookmarkStart w:id="3306" w:name="_Toc75533677"/>
      <w:bookmarkStart w:id="3307" w:name="_Toc75819563"/>
      <w:bookmarkStart w:id="3308" w:name="_Toc76508407"/>
      <w:bookmarkStart w:id="3309" w:name="_Toc76717357"/>
      <w:bookmarkStart w:id="3310" w:name="_Toc83293999"/>
      <w:bookmarkStart w:id="3311" w:name="_Toc84335038"/>
      <w:r w:rsidRPr="001C0CC4">
        <w:rPr>
          <w:noProof/>
        </w:rPr>
        <w:t>6.4.2.4.1</w:t>
      </w:r>
      <w:r w:rsidRPr="001C0CC4">
        <w:rPr>
          <w:noProof/>
        </w:rPr>
        <w:tab/>
        <w:t>Requirements for Pi/2 BPSK modulation</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0072184F" w14:textId="0BEAF660" w:rsidR="00813591" w:rsidRPr="001C0CC4" w:rsidRDefault="00813591" w:rsidP="0087736F">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7736F">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bookmarkStart w:id="3312" w:name="_CRTable6_4_2_4_11"/>
      <w:r w:rsidRPr="001C0CC4">
        <w:t xml:space="preserve">Table </w:t>
      </w:r>
      <w:bookmarkEnd w:id="3312"/>
      <w:r w:rsidRPr="001C0CC4">
        <w:t>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3.5pt;height:164.5pt" o:ole="">
            <v:imagedata r:id="rId42" o:title=""/>
          </v:shape>
          <o:OLEObject Type="Embed" ProgID="Visio.Drawing.15" ShapeID="_x0000_i1034" DrawAspect="Content" ObjectID="_1820927591" r:id="rId43"/>
        </w:object>
      </w:r>
    </w:p>
    <w:p w14:paraId="6C07339D" w14:textId="77777777" w:rsidR="00DC7196" w:rsidRPr="001C0CC4" w:rsidRDefault="00DC7196" w:rsidP="00DC7196">
      <w:pPr>
        <w:pStyle w:val="TF"/>
      </w:pPr>
      <w:bookmarkStart w:id="3313" w:name="_CRFigure6_4_2_4_11"/>
      <w:r w:rsidRPr="001C0CC4">
        <w:t xml:space="preserve">Figure </w:t>
      </w:r>
      <w:bookmarkEnd w:id="3313"/>
      <w:r w:rsidRPr="001C0CC4">
        <w:t xml:space="preserve">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314" w:name="_Toc21344334"/>
      <w:bookmarkStart w:id="3315" w:name="_Toc29801820"/>
      <w:bookmarkStart w:id="3316" w:name="_Toc29802244"/>
      <w:bookmarkStart w:id="3317" w:name="_Toc29802869"/>
      <w:bookmarkStart w:id="3318" w:name="_Toc36107611"/>
      <w:bookmarkStart w:id="3319" w:name="_Toc37251377"/>
      <w:bookmarkStart w:id="3320" w:name="_Toc45888241"/>
      <w:bookmarkStart w:id="3321" w:name="_Toc45888840"/>
      <w:bookmarkStart w:id="3322" w:name="_Toc59650153"/>
      <w:bookmarkStart w:id="3323" w:name="_Toc61357421"/>
      <w:bookmarkStart w:id="3324" w:name="_Toc61359195"/>
      <w:bookmarkStart w:id="3325" w:name="_Toc67916134"/>
      <w:bookmarkStart w:id="3326" w:name="_Toc75533678"/>
      <w:bookmarkStart w:id="3327" w:name="_Toc75819564"/>
      <w:bookmarkStart w:id="3328" w:name="_Toc76508408"/>
      <w:bookmarkStart w:id="3329" w:name="_Toc76717358"/>
      <w:bookmarkStart w:id="3330" w:name="_Toc83294000"/>
      <w:bookmarkStart w:id="3331" w:name="_Toc84335039"/>
      <w:r w:rsidRPr="001C0CC4">
        <w:t>6.4A</w:t>
      </w:r>
      <w:r w:rsidRPr="001C0CC4">
        <w:tab/>
        <w:t>Transmit signal quality for CA</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25CE9768" w14:textId="77777777" w:rsidR="00DC7196" w:rsidRPr="001C0CC4" w:rsidRDefault="00DC7196" w:rsidP="009876C7">
      <w:pPr>
        <w:pStyle w:val="Heading3"/>
      </w:pPr>
      <w:bookmarkStart w:id="3332" w:name="_Toc21344335"/>
      <w:bookmarkStart w:id="3333" w:name="_Toc29801821"/>
      <w:bookmarkStart w:id="3334" w:name="_Toc29802245"/>
      <w:bookmarkStart w:id="3335" w:name="_Toc29802870"/>
      <w:bookmarkStart w:id="3336" w:name="_Toc36107612"/>
      <w:bookmarkStart w:id="3337" w:name="_Toc37251378"/>
      <w:bookmarkStart w:id="3338" w:name="_Toc45888242"/>
      <w:bookmarkStart w:id="3339" w:name="_Toc45888841"/>
      <w:bookmarkStart w:id="3340" w:name="_Toc59650154"/>
      <w:bookmarkStart w:id="3341" w:name="_Toc61357422"/>
      <w:bookmarkStart w:id="3342" w:name="_Toc61359196"/>
      <w:bookmarkStart w:id="3343" w:name="_Toc67916135"/>
      <w:bookmarkStart w:id="3344" w:name="_Toc75533679"/>
      <w:bookmarkStart w:id="3345" w:name="_Toc75819565"/>
      <w:bookmarkStart w:id="3346" w:name="_Toc76508409"/>
      <w:bookmarkStart w:id="3347" w:name="_Toc76717359"/>
      <w:bookmarkStart w:id="3348" w:name="_Toc83294001"/>
      <w:bookmarkStart w:id="3349" w:name="_Toc84335040"/>
      <w:r w:rsidRPr="001C0CC4">
        <w:t>6.4A.1</w:t>
      </w:r>
      <w:r w:rsidRPr="001C0CC4">
        <w:tab/>
        <w:t>Frequency error for CA</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4A62E93B" w14:textId="259C29F8" w:rsidR="00782BFB" w:rsidRDefault="00782BFB" w:rsidP="009876C7">
      <w:pPr>
        <w:pStyle w:val="Heading4"/>
      </w:pPr>
      <w:bookmarkStart w:id="3350" w:name="_Toc21344336"/>
      <w:bookmarkStart w:id="3351" w:name="_Toc29801822"/>
      <w:bookmarkStart w:id="3352" w:name="_Toc29802246"/>
      <w:bookmarkStart w:id="3353" w:name="_Toc29802871"/>
      <w:bookmarkStart w:id="3354" w:name="_Toc36107613"/>
      <w:bookmarkStart w:id="3355" w:name="_Toc37251379"/>
      <w:bookmarkStart w:id="3356" w:name="_Toc45888243"/>
      <w:bookmarkStart w:id="3357" w:name="_Toc45888842"/>
      <w:bookmarkStart w:id="3358" w:name="_Toc59650155"/>
      <w:bookmarkStart w:id="3359" w:name="_Toc61357423"/>
      <w:bookmarkStart w:id="3360" w:name="_Toc61359197"/>
      <w:bookmarkStart w:id="3361" w:name="_Toc67916136"/>
      <w:bookmarkStart w:id="3362" w:name="_Toc75533680"/>
      <w:bookmarkStart w:id="3363" w:name="_Toc75819566"/>
      <w:bookmarkStart w:id="3364" w:name="_Toc76508410"/>
      <w:bookmarkStart w:id="3365" w:name="_Toc76717360"/>
      <w:bookmarkStart w:id="3366" w:name="_Toc83294002"/>
      <w:bookmarkStart w:id="3367" w:name="_Toc84335041"/>
      <w:bookmarkStart w:id="3368" w:name="_Toc21344337"/>
      <w:bookmarkStart w:id="3369" w:name="_Toc29801823"/>
      <w:bookmarkStart w:id="3370" w:name="_Toc29802247"/>
      <w:bookmarkStart w:id="3371" w:name="_Toc29802872"/>
      <w:bookmarkStart w:id="3372" w:name="_Toc36107614"/>
      <w:bookmarkStart w:id="3373" w:name="_Toc37251380"/>
      <w:bookmarkStart w:id="3374" w:name="_Toc45888244"/>
      <w:bookmarkStart w:id="3375"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75EF639A" w14:textId="1CE97C06" w:rsidR="00C85D42" w:rsidRPr="00A1115A" w:rsidRDefault="00C85D42" w:rsidP="00C85D42">
      <w:bookmarkStart w:id="3376" w:name="_Toc61357424"/>
      <w:bookmarkStart w:id="3377" w:name="_Toc61359198"/>
      <w:bookmarkStart w:id="3378" w:name="_Toc67916137"/>
      <w:bookmarkStart w:id="3379" w:name="_Toc75533681"/>
      <w:bookmarkStart w:id="3380" w:name="_Toc75819567"/>
      <w:bookmarkStart w:id="3381" w:name="_Toc76508411"/>
      <w:bookmarkStart w:id="3382" w:name="_Toc76717361"/>
      <w:bookmarkStart w:id="3383" w:name="_Toc83294003"/>
      <w:bookmarkStart w:id="3384" w:name="_Toc84335042"/>
      <w:bookmarkStart w:id="3385" w:name="_Toc21344338"/>
      <w:bookmarkStart w:id="3386" w:name="_Toc29801824"/>
      <w:bookmarkStart w:id="3387" w:name="_Toc29802248"/>
      <w:bookmarkStart w:id="3388" w:name="_Toc29802873"/>
      <w:bookmarkStart w:id="3389" w:name="_Toc36107615"/>
      <w:bookmarkStart w:id="3390" w:name="_Toc37251381"/>
      <w:bookmarkStart w:id="3391" w:name="_Toc45888245"/>
      <w:bookmarkStart w:id="3392" w:name="_Toc45888844"/>
      <w:bookmarkStart w:id="3393" w:name="_Toc59650157"/>
      <w:bookmarkEnd w:id="3368"/>
      <w:bookmarkEnd w:id="3369"/>
      <w:bookmarkEnd w:id="3370"/>
      <w:bookmarkEnd w:id="3371"/>
      <w:bookmarkEnd w:id="3372"/>
      <w:bookmarkEnd w:id="3373"/>
      <w:bookmarkEnd w:id="3374"/>
      <w:bookmarkEnd w:id="3375"/>
      <w:r w:rsidRPr="00A1115A">
        <w:t xml:space="preserve">For intra-band contiguous carrier aggregation the UE modulated carrier frequencies per band shall be accurate to within ±0.1 PPM observed over a period of </w:t>
      </w:r>
      <w:r>
        <w:t>1 ms of cumulated measurement intervals</w:t>
      </w:r>
      <w:r w:rsidRPr="00A1115A">
        <w:t xml:space="preserve">  compared to the carrier frequency of primary component carrier received in the corresponding band</w:t>
      </w:r>
    </w:p>
    <w:p w14:paraId="48490500" w14:textId="1ACE4012" w:rsidR="00BB43BA" w:rsidRDefault="00BB43BA" w:rsidP="00BB43BA">
      <w:pPr>
        <w:pStyle w:val="Heading4"/>
        <w:ind w:left="0" w:firstLine="0"/>
      </w:pPr>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376"/>
      <w:bookmarkEnd w:id="3377"/>
      <w:bookmarkEnd w:id="3378"/>
      <w:bookmarkEnd w:id="3379"/>
      <w:bookmarkEnd w:id="3380"/>
      <w:bookmarkEnd w:id="3381"/>
      <w:bookmarkEnd w:id="3382"/>
      <w:bookmarkEnd w:id="3383"/>
      <w:bookmarkEnd w:id="3384"/>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394" w:name="_Toc61357425"/>
      <w:bookmarkStart w:id="3395" w:name="_Toc61359199"/>
      <w:bookmarkStart w:id="3396" w:name="_Toc67916138"/>
      <w:bookmarkStart w:id="3397" w:name="_Toc75533682"/>
      <w:bookmarkStart w:id="3398" w:name="_Toc75819568"/>
      <w:bookmarkStart w:id="3399" w:name="_Toc76508412"/>
      <w:bookmarkStart w:id="3400" w:name="_Toc76717362"/>
      <w:bookmarkStart w:id="3401" w:name="_Toc83294004"/>
      <w:bookmarkStart w:id="3402" w:name="_Toc84335043"/>
      <w:r w:rsidRPr="001C0CC4">
        <w:t>6.4A.1.3</w:t>
      </w:r>
      <w:r w:rsidRPr="001C0CC4">
        <w:tab/>
        <w:t>Frequency error for inter-band CA</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6D886AA4" w14:textId="77777777" w:rsidR="007111A4" w:rsidRDefault="007111A4" w:rsidP="007111A4">
      <w:pPr>
        <w:rPr>
          <w:rFonts w:eastAsia="SimSun"/>
          <w:lang w:val="en-US" w:eastAsia="zh-CN"/>
        </w:rPr>
      </w:pPr>
      <w:bookmarkStart w:id="3403" w:name="_Toc45888246"/>
      <w:bookmarkStart w:id="3404" w:name="_Toc45888845"/>
      <w:bookmarkStart w:id="3405" w:name="_Toc59650158"/>
      <w:bookmarkStart w:id="3406" w:name="_Toc61357426"/>
      <w:bookmarkStart w:id="3407" w:name="_Toc61359200"/>
      <w:bookmarkStart w:id="3408" w:name="_Toc67916139"/>
      <w:bookmarkStart w:id="3409" w:name="_Toc75533683"/>
      <w:bookmarkStart w:id="3410" w:name="_Toc75819569"/>
      <w:bookmarkStart w:id="3411" w:name="_Toc76508413"/>
      <w:bookmarkStart w:id="3412" w:name="_Toc76717363"/>
      <w:bookmarkStart w:id="3413" w:name="_Toc21344339"/>
      <w:bookmarkStart w:id="3414" w:name="_Toc29801825"/>
      <w:bookmarkStart w:id="3415" w:name="_Toc29802249"/>
      <w:bookmarkStart w:id="3416" w:name="_Toc29802874"/>
      <w:bookmarkStart w:id="3417" w:name="_Toc36107616"/>
      <w:bookmarkStart w:id="3418" w:name="_Toc37251382"/>
      <w:bookmarkStart w:id="3419" w:name="_Toc45888247"/>
      <w:bookmarkStart w:id="3420"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421" w:name="_Toc83294005"/>
      <w:bookmarkStart w:id="3422" w:name="_Toc84335044"/>
      <w:r>
        <w:t>6.4A.1.4</w:t>
      </w:r>
      <w:r w:rsidR="00F51C9B">
        <w:tab/>
      </w:r>
      <w:bookmarkEnd w:id="3403"/>
      <w:bookmarkEnd w:id="3404"/>
      <w:r>
        <w:t>Void</w:t>
      </w:r>
      <w:bookmarkEnd w:id="3405"/>
      <w:bookmarkEnd w:id="3406"/>
      <w:bookmarkEnd w:id="3407"/>
      <w:bookmarkEnd w:id="3408"/>
      <w:bookmarkEnd w:id="3409"/>
      <w:bookmarkEnd w:id="3410"/>
      <w:bookmarkEnd w:id="3411"/>
      <w:bookmarkEnd w:id="3412"/>
      <w:bookmarkEnd w:id="3421"/>
      <w:bookmarkEnd w:id="3422"/>
    </w:p>
    <w:p w14:paraId="2D2F62B4" w14:textId="210F57E7" w:rsidR="00DC7196" w:rsidRPr="001C0CC4" w:rsidRDefault="00DC7196" w:rsidP="009876C7">
      <w:pPr>
        <w:pStyle w:val="Heading3"/>
      </w:pPr>
      <w:bookmarkStart w:id="3423" w:name="_Toc59650159"/>
      <w:bookmarkStart w:id="3424" w:name="_Toc61357427"/>
      <w:bookmarkStart w:id="3425" w:name="_Toc61359201"/>
      <w:bookmarkStart w:id="3426" w:name="_Toc67916140"/>
      <w:bookmarkStart w:id="3427" w:name="_Toc75533684"/>
      <w:bookmarkStart w:id="3428" w:name="_Toc75819570"/>
      <w:bookmarkStart w:id="3429" w:name="_Toc76508414"/>
      <w:bookmarkStart w:id="3430" w:name="_Toc76717364"/>
      <w:bookmarkStart w:id="3431" w:name="_Toc83294006"/>
      <w:bookmarkStart w:id="3432" w:name="_Toc84335045"/>
      <w:r w:rsidRPr="001C0CC4">
        <w:t>6.4A.2</w:t>
      </w:r>
      <w:r w:rsidRPr="001C0CC4">
        <w:tab/>
        <w:t>Transmit modulation quality for CA</w:t>
      </w:r>
      <w:bookmarkEnd w:id="3413"/>
      <w:bookmarkEnd w:id="3414"/>
      <w:bookmarkEnd w:id="3415"/>
      <w:bookmarkEnd w:id="3416"/>
      <w:bookmarkEnd w:id="3417"/>
      <w:bookmarkEnd w:id="3418"/>
      <w:bookmarkEnd w:id="3419"/>
      <w:bookmarkEnd w:id="3420"/>
      <w:bookmarkEnd w:id="3423"/>
      <w:bookmarkEnd w:id="3424"/>
      <w:bookmarkEnd w:id="3425"/>
      <w:bookmarkEnd w:id="3426"/>
      <w:bookmarkEnd w:id="3427"/>
      <w:bookmarkEnd w:id="3428"/>
      <w:bookmarkEnd w:id="3429"/>
      <w:bookmarkEnd w:id="3430"/>
      <w:bookmarkEnd w:id="3431"/>
      <w:bookmarkEnd w:id="3432"/>
    </w:p>
    <w:p w14:paraId="40A2853D" w14:textId="296B6ED5" w:rsidR="008D4711" w:rsidRDefault="008D4711" w:rsidP="009876C7">
      <w:pPr>
        <w:pStyle w:val="Heading4"/>
      </w:pPr>
      <w:bookmarkStart w:id="3433" w:name="_Toc21344340"/>
      <w:bookmarkStart w:id="3434" w:name="_Toc29801826"/>
      <w:bookmarkStart w:id="3435" w:name="_Toc29802250"/>
      <w:bookmarkStart w:id="3436" w:name="_Toc29802875"/>
      <w:bookmarkStart w:id="3437" w:name="_Toc36107617"/>
      <w:bookmarkStart w:id="3438" w:name="_Toc37251383"/>
      <w:bookmarkStart w:id="3439" w:name="_Toc45888248"/>
      <w:bookmarkStart w:id="3440" w:name="_Toc45888847"/>
      <w:bookmarkStart w:id="3441" w:name="_Toc59650160"/>
      <w:bookmarkStart w:id="3442" w:name="_Toc61357428"/>
      <w:bookmarkStart w:id="3443" w:name="_Toc61359202"/>
      <w:bookmarkStart w:id="3444" w:name="_Toc67916141"/>
      <w:bookmarkStart w:id="3445" w:name="_Toc75533685"/>
      <w:bookmarkStart w:id="3446" w:name="_Toc75819571"/>
      <w:bookmarkStart w:id="3447" w:name="_Toc76508415"/>
      <w:bookmarkStart w:id="3448" w:name="_Toc76717365"/>
      <w:bookmarkStart w:id="3449" w:name="_Toc83294007"/>
      <w:bookmarkStart w:id="3450" w:name="_Toc84335046"/>
      <w:bookmarkStart w:id="3451" w:name="_Toc21344341"/>
      <w:bookmarkStart w:id="3452" w:name="_Toc29801827"/>
      <w:bookmarkStart w:id="3453" w:name="_Toc29802251"/>
      <w:bookmarkStart w:id="3454" w:name="_Toc29802876"/>
      <w:bookmarkStart w:id="3455" w:name="_Toc36107618"/>
      <w:bookmarkStart w:id="3456" w:name="_Toc37251384"/>
      <w:bookmarkStart w:id="3457" w:name="_Toc45888249"/>
      <w:bookmarkStart w:id="3458" w:name="_Toc45888848"/>
      <w:r w:rsidRPr="001C0CC4">
        <w:t>6.4A.2.1</w:t>
      </w:r>
      <w:r w:rsidRPr="001C0CC4">
        <w:tab/>
        <w:t>Transmit modulation quality for in</w:t>
      </w:r>
      <w:r>
        <w:t>tra</w:t>
      </w:r>
      <w:r w:rsidRPr="001C0CC4">
        <w:t xml:space="preserve">-band </w:t>
      </w:r>
      <w:r>
        <w:t xml:space="preserve">contiguous </w:t>
      </w:r>
      <w:r w:rsidRPr="001C0CC4">
        <w:t>CA</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01E3DD1A" w14:textId="77777777" w:rsidR="00030171" w:rsidRDefault="00030171" w:rsidP="00030171">
      <w:pPr>
        <w:pStyle w:val="Heading5"/>
      </w:pPr>
      <w:bookmarkStart w:id="3459" w:name="_Toc59650161"/>
      <w:bookmarkStart w:id="3460" w:name="_Toc61357429"/>
      <w:bookmarkStart w:id="3461" w:name="_Toc61359203"/>
      <w:bookmarkStart w:id="3462" w:name="_Toc67916142"/>
      <w:bookmarkStart w:id="3463" w:name="_Toc75533686"/>
      <w:bookmarkStart w:id="3464" w:name="_Toc75819572"/>
      <w:bookmarkStart w:id="3465" w:name="_Toc76508416"/>
      <w:bookmarkStart w:id="3466" w:name="_Toc76717366"/>
      <w:bookmarkStart w:id="3467" w:name="_Toc83294008"/>
      <w:bookmarkStart w:id="3468" w:name="_Toc84335047"/>
      <w:r>
        <w:t>6.4A.2.1.0</w:t>
      </w:r>
      <w:r>
        <w:tab/>
        <w:t>General</w:t>
      </w:r>
    </w:p>
    <w:p w14:paraId="62623373" w14:textId="77777777" w:rsidR="00C85D42" w:rsidRDefault="00C85D42" w:rsidP="00C85D42">
      <w:r>
        <w:t>For intra-band contiguous carrier aggregation, the requirements in clauses 6.4A.2.1.1, 6.4A.2.1.2 and 6.4A.2.1.3 applies.</w:t>
      </w:r>
    </w:p>
    <w:p w14:paraId="6C5CB770" w14:textId="77777777" w:rsidR="00C85D42" w:rsidRDefault="00C85D42" w:rsidP="00C85D42">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3BF63CC6" w14:textId="4F510794" w:rsidR="00C85D42" w:rsidRPr="00A1115A" w:rsidRDefault="00C85D42" w:rsidP="00C85D42">
      <w:pPr>
        <w:rPr>
          <w:lang w:eastAsia="ja-JP"/>
        </w:rPr>
      </w:pPr>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txDirectCurrentLocation</w:t>
      </w:r>
      <w:r>
        <w:rPr>
          <w:lang w:val="en-US"/>
        </w:rPr>
        <w:t xml:space="preserve"> (as defined in TS 38.331</w:t>
      </w:r>
      <w:r>
        <w:t> [7]</w:t>
      </w:r>
      <w:r>
        <w:rPr>
          <w:lang w:val="en-US"/>
        </w:rPr>
        <w:t>) or UE does not indicate the DC location parameters</w:t>
      </w:r>
      <w:r>
        <w:rPr>
          <w:lang w:eastAsia="ja-JP"/>
        </w:rPr>
        <w:t>, carrier leakage measurement requirement in clause 6.4A.2.1.2</w:t>
      </w:r>
      <w:r>
        <w:t xml:space="preserve"> and 6.4A.2.1.3</w:t>
      </w:r>
      <w:r>
        <w:rPr>
          <w:lang w:eastAsia="ja-JP"/>
        </w:rPr>
        <w:t xml:space="preserve">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459"/>
      <w:bookmarkEnd w:id="3460"/>
      <w:bookmarkEnd w:id="3461"/>
      <w:bookmarkEnd w:id="3462"/>
      <w:bookmarkEnd w:id="3463"/>
      <w:bookmarkEnd w:id="3464"/>
      <w:bookmarkEnd w:id="3465"/>
      <w:bookmarkEnd w:id="3466"/>
      <w:bookmarkEnd w:id="3467"/>
      <w:bookmarkEnd w:id="3468"/>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3FC555F" w14:textId="6034ECB2" w:rsidR="00BE0218" w:rsidRDefault="00BE0218" w:rsidP="008D4711">
      <w:r w:rsidRPr="000A5824">
        <w:t xml:space="preserve">Unless otherwise specified, pi/2 BPSK in </w:t>
      </w:r>
      <w:r>
        <w:t>this clause</w:t>
      </w:r>
      <w:r w:rsidRPr="000A5824">
        <w:t xml:space="preserve"> refers to both variants of pi/2 BPSK referenced in table 6.2.2-1.</w:t>
      </w:r>
    </w:p>
    <w:p w14:paraId="6DCA9D0E" w14:textId="77777777" w:rsidR="00BE0218" w:rsidRPr="00CB62BE" w:rsidRDefault="00BE0218" w:rsidP="008D4711"/>
    <w:p w14:paraId="08C6937B" w14:textId="77777777" w:rsidR="008D4711" w:rsidRPr="00CB62BE" w:rsidRDefault="008D4711" w:rsidP="008D4711">
      <w:pPr>
        <w:pStyle w:val="TH"/>
      </w:pPr>
      <w:bookmarkStart w:id="3469" w:name="_CRTable6_4A_2_1_11"/>
      <w:r w:rsidRPr="00CB62BE">
        <w:t xml:space="preserve">Table </w:t>
      </w:r>
      <w:bookmarkEnd w:id="3469"/>
      <w:r w:rsidRPr="00CB62BE">
        <w:t>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470" w:name="_Toc59650162"/>
      <w:bookmarkStart w:id="3471" w:name="_Toc61357430"/>
      <w:bookmarkStart w:id="3472" w:name="_Toc61359204"/>
      <w:bookmarkStart w:id="3473" w:name="_Toc67916143"/>
      <w:bookmarkStart w:id="3474" w:name="_Toc75533687"/>
      <w:bookmarkStart w:id="3475" w:name="_Toc75819573"/>
      <w:bookmarkStart w:id="3476" w:name="_Toc76508417"/>
      <w:bookmarkStart w:id="3477" w:name="_Toc76717367"/>
      <w:bookmarkStart w:id="3478" w:name="_Toc83294009"/>
      <w:bookmarkStart w:id="3479" w:name="_Toc84335048"/>
      <w:r w:rsidRPr="00CB62BE">
        <w:t>6.</w:t>
      </w:r>
      <w:r>
        <w:t>4A.2</w:t>
      </w:r>
      <w:r w:rsidRPr="00CB62BE">
        <w:t>.</w:t>
      </w:r>
      <w:r>
        <w:t>1.2</w:t>
      </w:r>
      <w:r w:rsidRPr="00CB62BE">
        <w:tab/>
        <w:t>In-band emissions</w:t>
      </w:r>
      <w:bookmarkEnd w:id="3470"/>
      <w:bookmarkEnd w:id="3471"/>
      <w:bookmarkEnd w:id="3472"/>
      <w:bookmarkEnd w:id="3473"/>
      <w:bookmarkEnd w:id="3474"/>
      <w:bookmarkEnd w:id="3475"/>
      <w:bookmarkEnd w:id="3476"/>
      <w:bookmarkEnd w:id="3477"/>
      <w:bookmarkEnd w:id="3478"/>
      <w:bookmarkEnd w:id="3479"/>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0.5pt;height:15.5pt" o:ole="">
            <v:imagedata r:id="rId44" o:title=""/>
          </v:shape>
          <o:OLEObject Type="Embed" ProgID="Equation.3" ShapeID="_x0000_i1035" DrawAspect="Content" ObjectID="_1820927592"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bookmarkStart w:id="3480" w:name="_CRTable6_4A_2_1_21"/>
      <w:r>
        <w:t xml:space="preserve">Table </w:t>
      </w:r>
      <w:bookmarkEnd w:id="3480"/>
      <w:r>
        <w:t>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80pt;height:46.5pt" o:ole="">
                  <v:imagedata r:id="rId35" o:title=""/>
                </v:shape>
                <o:OLEObject Type="Embed" ProgID="Equation.3" ShapeID="_x0000_i1036" DrawAspect="Content" ObjectID="_1820927593"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3D8A2ED0"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3CBDB2CE" w14:textId="18A50C22"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depend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Pr>
                <w:i/>
                <w:lang w:eastAsia="ja-JP"/>
              </w:rPr>
              <w:t xml:space="preserve">txDirectCurrentLocation </w:t>
            </w:r>
            <w:r>
              <w:t xml:space="preserve">in </w:t>
            </w:r>
            <w:r>
              <w:rPr>
                <w:i/>
              </w:rPr>
              <w:t>UplinkTxDirectCurrent</w:t>
            </w:r>
            <w:r>
              <w:t xml:space="preserve"> 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5pt;height:15.5pt" o:ole="">
                  <v:imagedata r:id="rId47" o:title=""/>
                </v:shape>
                <o:OLEObject Type="Embed" ProgID="Equation.3" ShapeID="_x0000_i1037" DrawAspect="Content" ObjectID="_1820927594"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61.5pt;height:15.5pt" o:ole="">
                  <v:imagedata r:id="rId49" o:title=""/>
                </v:shape>
                <o:OLEObject Type="Embed" ProgID="Equation.3" ShapeID="_x0000_i1038" DrawAspect="Content" ObjectID="_1820927595"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0.5pt;height:15.5pt" o:ole="">
                  <v:imagedata r:id="rId51" o:title=""/>
                </v:shape>
                <o:OLEObject Type="Embed" ProgID="Equation.3" ShapeID="_x0000_i1039" DrawAspect="Content" ObjectID="_1820927596"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1pt;height:15.5pt" o:ole="">
                  <v:imagedata r:id="rId53" o:title=""/>
                </v:shape>
                <o:OLEObject Type="Embed" ProgID="Equation.3" ShapeID="_x0000_i1040" DrawAspect="Content" ObjectID="_1820927597"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5pt;height:15.5pt" o:ole="">
                  <v:imagedata r:id="rId37" o:title=""/>
                </v:shape>
                <o:OLEObject Type="Embed" ProgID="Equation.3" ShapeID="_x0000_i1041" DrawAspect="Content" ObjectID="_1820927598"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6pt;height:15.5pt" o:ole="">
                  <v:imagedata r:id="rId56" o:title=""/>
                </v:shape>
                <o:OLEObject Type="Embed" ProgID="Equation.3" ShapeID="_x0000_i1042" DrawAspect="Content" ObjectID="_1820927599" r:id="rId57"/>
              </w:object>
            </w:r>
            <w:r w:rsidRPr="00CB62BE">
              <w:rPr>
                <w:lang w:eastAsia="zh-CN"/>
              </w:rPr>
              <w:t xml:space="preserve"> or </w:t>
            </w:r>
            <w:r w:rsidRPr="00CB62BE">
              <w:rPr>
                <w:position w:val="-10"/>
                <w:lang w:eastAsia="zh-CN"/>
              </w:rPr>
              <w:object w:dxaOrig="920" w:dyaOrig="340" w14:anchorId="11DEC1C0">
                <v:shape id="_x0000_i1043" type="#_x0000_t75" style="width:46.5pt;height:15.5pt" o:ole="">
                  <v:imagedata r:id="rId58" o:title=""/>
                </v:shape>
                <o:OLEObject Type="Embed" ProgID="Equation.3" ShapeID="_x0000_i1043" DrawAspect="Content" ObjectID="_1820927600"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0.5pt;height:20.5pt" o:ole="">
                  <v:imagedata r:id="rId39" o:title=""/>
                </v:shape>
                <o:OLEObject Type="Embed" ProgID="Equation.3" ShapeID="_x0000_i1044" DrawAspect="Content" ObjectID="_1820927601"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A9CF598" w14:textId="77777777" w:rsidR="00C85D42" w:rsidRPr="00A1115A" w:rsidRDefault="00C85D42" w:rsidP="00C85D42">
      <w:pPr>
        <w:pStyle w:val="TH"/>
      </w:pPr>
      <w:bookmarkStart w:id="3481" w:name="_CRTable6_4A_2_1_22"/>
      <w:bookmarkStart w:id="3482" w:name="_Toc59650163"/>
      <w:bookmarkStart w:id="3483" w:name="_Toc61357431"/>
      <w:bookmarkStart w:id="3484" w:name="_Toc61359205"/>
      <w:bookmarkStart w:id="3485" w:name="_Toc67916144"/>
      <w:bookmarkStart w:id="3486" w:name="_Toc75533688"/>
      <w:bookmarkStart w:id="3487" w:name="_Toc75819574"/>
      <w:bookmarkStart w:id="3488" w:name="_Toc76508418"/>
      <w:bookmarkStart w:id="3489" w:name="_Toc76717368"/>
      <w:bookmarkStart w:id="3490" w:name="_Toc83294010"/>
      <w:bookmarkStart w:id="3491" w:name="_Toc84335049"/>
      <w:r w:rsidRPr="00A1115A">
        <w:t xml:space="preserve">Table </w:t>
      </w:r>
      <w:bookmarkEnd w:id="3481"/>
      <w:r w:rsidRPr="00A1115A">
        <w:t>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C85D42" w:rsidRPr="00A1115A" w14:paraId="37779ADA" w14:textId="77777777" w:rsidTr="00E0421D">
        <w:trPr>
          <w:trHeight w:val="187"/>
          <w:jc w:val="center"/>
        </w:trPr>
        <w:tc>
          <w:tcPr>
            <w:tcW w:w="1008" w:type="dxa"/>
          </w:tcPr>
          <w:p w14:paraId="32869C5D" w14:textId="77777777" w:rsidR="00C85D42" w:rsidRPr="00A1115A" w:rsidRDefault="00C85D42" w:rsidP="00E0421D">
            <w:pPr>
              <w:pStyle w:val="TAH"/>
              <w:tabs>
                <w:tab w:val="center" w:pos="4536"/>
                <w:tab w:val="right" w:pos="9072"/>
              </w:tabs>
              <w:rPr>
                <w:rFonts w:cs="Arial"/>
                <w:noProof/>
              </w:rPr>
            </w:pPr>
            <w:r w:rsidRPr="00A1115A">
              <w:rPr>
                <w:rFonts w:cs="Arial"/>
                <w:noProof/>
                <w:lang w:eastAsia="zh-CN"/>
              </w:rPr>
              <w:t>Para-meter</w:t>
            </w:r>
          </w:p>
        </w:tc>
        <w:tc>
          <w:tcPr>
            <w:tcW w:w="720" w:type="dxa"/>
          </w:tcPr>
          <w:p w14:paraId="712974F2" w14:textId="77777777" w:rsidR="00C85D42" w:rsidRPr="00A1115A" w:rsidRDefault="00C85D42" w:rsidP="00E0421D">
            <w:pPr>
              <w:pStyle w:val="TAH"/>
              <w:tabs>
                <w:tab w:val="center" w:pos="4536"/>
                <w:tab w:val="right" w:pos="9072"/>
              </w:tabs>
              <w:rPr>
                <w:rFonts w:cs="Arial"/>
                <w:noProof/>
              </w:rPr>
            </w:pPr>
            <w:r w:rsidRPr="00A1115A">
              <w:rPr>
                <w:rFonts w:cs="Arial"/>
                <w:noProof/>
              </w:rPr>
              <w:t>Unit</w:t>
            </w:r>
          </w:p>
        </w:tc>
        <w:tc>
          <w:tcPr>
            <w:tcW w:w="1260" w:type="dxa"/>
          </w:tcPr>
          <w:p w14:paraId="5E786DF6" w14:textId="77777777" w:rsidR="00C85D42" w:rsidRPr="00A1115A" w:rsidRDefault="00C85D42" w:rsidP="00E0421D">
            <w:pPr>
              <w:pStyle w:val="TAH"/>
              <w:tabs>
                <w:tab w:val="center" w:pos="4536"/>
                <w:tab w:val="right" w:pos="9072"/>
              </w:tabs>
              <w:rPr>
                <w:rFonts w:cs="Arial"/>
                <w:noProof/>
              </w:rPr>
            </w:pPr>
            <w:r w:rsidRPr="00A1115A">
              <w:rPr>
                <w:rFonts w:cs="Arial"/>
                <w:noProof/>
              </w:rPr>
              <w:t>Meas BW</w:t>
            </w:r>
          </w:p>
          <w:p w14:paraId="4D1F4E8F" w14:textId="77777777" w:rsidR="00C85D42" w:rsidRPr="00A1115A" w:rsidRDefault="00C85D42" w:rsidP="00E0421D">
            <w:pPr>
              <w:pStyle w:val="TAH"/>
              <w:tabs>
                <w:tab w:val="center" w:pos="4536"/>
                <w:tab w:val="right" w:pos="9072"/>
              </w:tabs>
              <w:rPr>
                <w:rFonts w:cs="Arial"/>
                <w:noProof/>
              </w:rPr>
            </w:pPr>
            <w:r w:rsidRPr="00A1115A">
              <w:rPr>
                <w:rFonts w:cs="Arial"/>
                <w:noProof/>
              </w:rPr>
              <w:t>NOTE 1</w:t>
            </w:r>
          </w:p>
        </w:tc>
        <w:tc>
          <w:tcPr>
            <w:tcW w:w="3640" w:type="dxa"/>
            <w:gridSpan w:val="3"/>
          </w:tcPr>
          <w:p w14:paraId="451595C5"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Limit</w:t>
            </w:r>
          </w:p>
        </w:tc>
        <w:tc>
          <w:tcPr>
            <w:tcW w:w="1220" w:type="dxa"/>
          </w:tcPr>
          <w:p w14:paraId="681F8DE4" w14:textId="77777777" w:rsidR="00C85D42" w:rsidRPr="00A1115A" w:rsidRDefault="00C85D42" w:rsidP="00E0421D">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1D93502D"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Applicable Frequencies</w:t>
            </w:r>
          </w:p>
        </w:tc>
      </w:tr>
      <w:tr w:rsidR="00C85D42" w:rsidRPr="00A1115A" w14:paraId="1B1BB074" w14:textId="77777777" w:rsidTr="00E0421D">
        <w:trPr>
          <w:trHeight w:val="187"/>
          <w:jc w:val="center"/>
        </w:trPr>
        <w:tc>
          <w:tcPr>
            <w:tcW w:w="1008" w:type="dxa"/>
            <w:tcBorders>
              <w:bottom w:val="single" w:sz="4" w:space="0" w:color="auto"/>
            </w:tcBorders>
          </w:tcPr>
          <w:p w14:paraId="027C6222"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8CD6A05" w14:textId="77777777" w:rsidR="00C85D42" w:rsidRPr="00A1115A" w:rsidRDefault="00C85D42" w:rsidP="00E0421D">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7B694072"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0FDA4549" w14:textId="77777777" w:rsidR="00C85D42" w:rsidRPr="00A1115A" w:rsidRDefault="00C85D42" w:rsidP="00E0421D">
            <w:pPr>
              <w:pStyle w:val="TAC"/>
              <w:tabs>
                <w:tab w:val="center" w:pos="4536"/>
                <w:tab w:val="right" w:pos="9072"/>
              </w:tabs>
              <w:rPr>
                <w:rFonts w:cs="Arial"/>
                <w:noProof/>
              </w:rPr>
            </w:pPr>
            <w:r w:rsidRPr="00A1115A">
              <w:rPr>
                <w:rFonts w:cs="Arial"/>
                <w:position w:val="-54"/>
              </w:rPr>
              <w:object w:dxaOrig="3900" w:dyaOrig="1160" w14:anchorId="7A5E5CD7">
                <v:shape id="_x0000_i1045" type="#_x0000_t75" style="width:180pt;height:46.5pt" o:ole="">
                  <v:imagedata r:id="rId35" o:title=""/>
                </v:shape>
                <o:OLEObject Type="Embed" ProgID="Equation.3" ShapeID="_x0000_i1045" DrawAspect="Content" ObjectID="_1820927602" r:id="rId61"/>
              </w:object>
            </w:r>
          </w:p>
        </w:tc>
        <w:tc>
          <w:tcPr>
            <w:tcW w:w="1220" w:type="dxa"/>
            <w:tcBorders>
              <w:bottom w:val="single" w:sz="4" w:space="0" w:color="auto"/>
            </w:tcBorders>
          </w:tcPr>
          <w:p w14:paraId="43A0BC57"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08661FA3" w14:textId="77777777" w:rsidR="00C85D42" w:rsidRPr="00A1115A" w:rsidRDefault="00C85D42" w:rsidP="00E0421D">
            <w:pPr>
              <w:pStyle w:val="TAC"/>
              <w:tabs>
                <w:tab w:val="center" w:pos="4536"/>
                <w:tab w:val="right" w:pos="9072"/>
              </w:tabs>
              <w:rPr>
                <w:rFonts w:cs="Arial"/>
                <w:noProof/>
              </w:rPr>
            </w:pPr>
            <w:r w:rsidRPr="00A1115A">
              <w:rPr>
                <w:rFonts w:cs="Arial"/>
                <w:noProof/>
              </w:rPr>
              <w:t>Any RB in the non allocated component carrier.</w:t>
            </w:r>
          </w:p>
          <w:p w14:paraId="50D8755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E9471AB"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104D1E0C"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798665E8"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34007449"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1079E9DE" w14:textId="77777777" w:rsidR="00C85D42" w:rsidRPr="00A1115A" w:rsidRDefault="00C85D42" w:rsidP="00E0421D">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300D98DB"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14ADCDAC"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w:t>
            </w:r>
            <w:r w:rsidRPr="00A1115A">
              <w:rPr>
                <w:rFonts w:cs="Arial"/>
                <w:noProof/>
                <w:position w:val="-12"/>
                <w:lang w:eastAsia="zh-CN"/>
              </w:rPr>
              <w:object w:dxaOrig="480" w:dyaOrig="360" w14:anchorId="111C9B9F">
                <v:shape id="_x0000_i1046" type="#_x0000_t75" style="width:25.5pt;height:15.5pt" o:ole="">
                  <v:imagedata r:id="rId62" o:title=""/>
                </v:shape>
                <o:OLEObject Type="Embed" ProgID="Equation.3" ShapeID="_x0000_i1046" DrawAspect="Content" ObjectID="_1820927603" r:id="rId63"/>
              </w:object>
            </w:r>
            <w:r w:rsidRPr="00A1115A">
              <w:rPr>
                <w:rFonts w:cs="Arial"/>
                <w:noProof/>
                <w:lang w:eastAsia="zh-CN"/>
              </w:rPr>
              <w:t xml:space="preserve"> contiguous non-allocated RBs are unknown.</w:t>
            </w:r>
          </w:p>
          <w:p w14:paraId="6AB7F73B"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49C161D3"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FD981CB"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65505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6D29792"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80D7069"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69E6B13" w14:textId="77777777" w:rsidR="00C85D42" w:rsidRPr="00A1115A" w:rsidRDefault="00C85D42" w:rsidP="00E0421D">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767E865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EF50B5A"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B06CB18"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1AD2A54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E1C9062"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48DBBA6C"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308B8B44"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746A74DC" w14:textId="77777777" w:rsidR="00C85D42" w:rsidRPr="00A1115A" w:rsidRDefault="00C85D42" w:rsidP="00E0421D">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33120EDD"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56D1005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E40ACB8"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EAA281E"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20D1DCEB"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2E14EAEE"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38571D7" w14:textId="77777777" w:rsidR="00C85D42" w:rsidRPr="00A1115A" w:rsidRDefault="00C85D42" w:rsidP="00E0421D">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616D4CF3"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392DEC41"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 up to 2 non-allocated RBs are unknown.</w:t>
            </w:r>
          </w:p>
          <w:p w14:paraId="31CD5B9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1614A6C"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22ECD0A"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87CA2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084CFA0"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21DFB33" w14:textId="77777777" w:rsidR="00C85D42" w:rsidRPr="00A1115A" w:rsidRDefault="00C85D42" w:rsidP="00E0421D">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133AB7B6" w14:textId="77777777" w:rsidR="00C85D42" w:rsidRPr="00A1115A" w:rsidRDefault="00C85D42" w:rsidP="00E0421D">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4EA66EF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1FC2697"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0C6B2918"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2C70C35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D038E1D"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0C6FEBBE"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CB39F95"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1FDDC83" w14:textId="77777777" w:rsidR="00C85D42" w:rsidRPr="00A1115A" w:rsidRDefault="00C85D42" w:rsidP="00E0421D">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13016F13"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90EEB71"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7299795"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614256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4DECD124"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120264D"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6A11BF"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15378197"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0D732FFC"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7049DE2"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7AB2C20C"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01A8F69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A09A373"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6ED05861"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9DB723B"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2BA17FB"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3836A3CB"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233671A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370E2F18" w14:textId="77777777" w:rsidTr="00E0421D">
        <w:trPr>
          <w:trHeight w:val="776"/>
          <w:jc w:val="center"/>
        </w:trPr>
        <w:tc>
          <w:tcPr>
            <w:tcW w:w="9288" w:type="dxa"/>
            <w:gridSpan w:val="8"/>
            <w:tcBorders>
              <w:left w:val="single" w:sz="4" w:space="0" w:color="auto"/>
              <w:right w:val="single" w:sz="4" w:space="0" w:color="auto"/>
            </w:tcBorders>
            <w:vAlign w:val="center"/>
          </w:tcPr>
          <w:p w14:paraId="36CB30E9" w14:textId="77777777" w:rsidR="00C85D42" w:rsidRPr="00A1115A" w:rsidRDefault="00C85D42" w:rsidP="00E0421D">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2C201983"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118ACB73">
                <v:shape id="_x0000_i1047" type="#_x0000_t75" style="width:25.5pt;height:15.5pt" o:ole="">
                  <v:imagedata r:id="rId62" o:title=""/>
                </v:shape>
                <o:OLEObject Type="Embed" ProgID="Equation.3" ShapeID="_x0000_i1047" DrawAspect="Content" ObjectID="_1820927604" r:id="rId64"/>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14ABC675">
                <v:shape id="_x0000_i1048" type="#_x0000_t75" style="width:25.5pt;height:15.5pt" o:ole="">
                  <v:imagedata r:id="rId62" o:title=""/>
                </v:shape>
                <o:OLEObject Type="Embed" ProgID="Equation.3" ShapeID="_x0000_i1048" DrawAspect="Content" ObjectID="_1820927605" r:id="rId65"/>
              </w:object>
            </w:r>
            <w:r w:rsidRPr="00A1115A">
              <w:rPr>
                <w:rFonts w:cs="Arial"/>
                <w:noProof/>
                <w:lang w:eastAsia="zh-CN"/>
              </w:rPr>
              <w:t xml:space="preserve">+1 non-allocated RBs. </w:t>
            </w:r>
          </w:p>
          <w:p w14:paraId="667F7946"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435C6598" w14:textId="7DA53F79" w:rsidR="00C85D42" w:rsidRPr="00A1115A" w:rsidRDefault="00C85D42" w:rsidP="00E0421D">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r>
              <w:t>1</w:t>
            </w:r>
            <w:r w:rsidRPr="00A1115A">
              <w:t>.1-1</w:t>
            </w:r>
            <w:r w:rsidRPr="00A1115A">
              <w:rPr>
                <w:rFonts w:cs="Arial"/>
              </w:rPr>
              <w:t xml:space="preserve"> apply for Table </w:t>
            </w:r>
            <w:r w:rsidRPr="00A1115A">
              <w:t xml:space="preserve"> 6.4A.2.</w:t>
            </w:r>
            <w:r>
              <w:t>1</w:t>
            </w:r>
            <w:r w:rsidRPr="00A1115A">
              <w:t>.2-2</w:t>
            </w:r>
            <w:r w:rsidRPr="00A1115A">
              <w:rPr>
                <w:rFonts w:cs="Arial"/>
              </w:rPr>
              <w:t xml:space="preserve"> as well.</w:t>
            </w:r>
          </w:p>
          <w:p w14:paraId="4AB25907" w14:textId="77777777" w:rsidR="00C85D42" w:rsidRPr="00A1115A" w:rsidRDefault="00C85D42" w:rsidP="00E0421D">
            <w:pPr>
              <w:pStyle w:val="TAN"/>
              <w:tabs>
                <w:tab w:val="center" w:pos="4536"/>
                <w:tab w:val="right" w:pos="9072"/>
              </w:tabs>
              <w:rPr>
                <w:rFonts w:cs="Arial"/>
                <w:noProof/>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1CE93B84">
                <v:shape id="_x0000_i1049" type="#_x0000_t75" style="width:20.5pt;height:15.5pt" o:ole="">
                  <v:imagedata r:id="rId37" o:title=""/>
                </v:shape>
                <o:OLEObject Type="Embed" ProgID="Equation.3" ShapeID="_x0000_i1049" DrawAspect="Content" ObjectID="_1820927606" r:id="rId66"/>
              </w:object>
            </w:r>
            <w:r w:rsidRPr="00A1115A">
              <w:rPr>
                <w:rFonts w:cs="Arial"/>
                <w:lang w:eastAsia="zh-CN"/>
              </w:rPr>
              <w:t xml:space="preserve"> for measured non-allocated RB in the non allocated component carrier may take non-integer values when the carrier spacing between the CCs is not a multiple of RB.</w:t>
            </w:r>
          </w:p>
        </w:tc>
      </w:tr>
    </w:tbl>
    <w:p w14:paraId="3631857C" w14:textId="77777777" w:rsidR="00C85D42" w:rsidRPr="00A1115A" w:rsidRDefault="00C85D42" w:rsidP="00C85D42">
      <w:pPr>
        <w:rPr>
          <w:lang w:eastAsia="zh-CN"/>
        </w:rPr>
      </w:pPr>
    </w:p>
    <w:p w14:paraId="63DA1EC5" w14:textId="276583FD" w:rsidR="008D4711" w:rsidRPr="001D386E" w:rsidRDefault="008D4711" w:rsidP="009876C7">
      <w:pPr>
        <w:pStyle w:val="Heading5"/>
      </w:pPr>
      <w:r>
        <w:t>6.4A.2.1</w:t>
      </w:r>
      <w:r w:rsidR="009876C7">
        <w:t>.</w:t>
      </w:r>
      <w:r>
        <w:t>3</w:t>
      </w:r>
      <w:r w:rsidRPr="001D386E">
        <w:tab/>
        <w:t>Carrier leakage</w:t>
      </w:r>
      <w:bookmarkEnd w:id="3482"/>
      <w:bookmarkEnd w:id="3483"/>
      <w:bookmarkEnd w:id="3484"/>
      <w:bookmarkEnd w:id="3485"/>
      <w:bookmarkEnd w:id="3486"/>
      <w:bookmarkEnd w:id="3487"/>
      <w:bookmarkEnd w:id="3488"/>
      <w:bookmarkEnd w:id="3489"/>
      <w:bookmarkEnd w:id="3490"/>
      <w:bookmarkEnd w:id="3491"/>
    </w:p>
    <w:p w14:paraId="2762EFE2" w14:textId="77777777" w:rsidR="00C85D42" w:rsidRDefault="00C85D42" w:rsidP="00C85D42">
      <w:r>
        <w:t>Carrier leakage is an additive sinusoid waveform that is confined within the aggre</w:t>
      </w:r>
      <w:r>
        <w:rPr>
          <w:lang w:val="en-US" w:eastAsia="zh-CN"/>
        </w:rPr>
        <w:t>g</w:t>
      </w:r>
      <w:r>
        <w:t xml:space="preserve">ated transmission bandwidth configuration. For intra-band contiguous CA, the carrier leakage requirement is defined with applicable frequencies dependent on parameter </w:t>
      </w:r>
      <w:r>
        <w:rPr>
          <w:i/>
        </w:rPr>
        <w:t>txDirectCurrentLocation-r16</w:t>
      </w:r>
      <w:r w:rsidRPr="00AB1B2C">
        <w:rPr>
          <w:lang w:eastAsia="ja-JP"/>
        </w:rPr>
        <w:t xml:space="preserve"> </w:t>
      </w:r>
      <w:r>
        <w:t xml:space="preserve">or </w:t>
      </w:r>
      <w:r>
        <w:rPr>
          <w:i/>
          <w:lang w:eastAsia="ja-JP"/>
        </w:rPr>
        <w:t xml:space="preserve">txDirectCurrentLocation </w:t>
      </w:r>
      <w:r>
        <w:rPr>
          <w:lang w:val="en-US"/>
        </w:rPr>
        <w:t>(as defined in TS 38.331</w:t>
      </w:r>
      <w:r>
        <w:t> [7]</w:t>
      </w:r>
      <w:r>
        <w:rPr>
          <w:lang w:val="en-US"/>
        </w:rPr>
        <w:t>)</w:t>
      </w:r>
      <w:r>
        <w:t>. For only one uplink carrier is activated, the applicable LO leakage frequency follow definition in clause 6.4.2.The measurement interval is one slot in the time domain.</w:t>
      </w:r>
    </w:p>
    <w:p w14:paraId="199987DF" w14:textId="4781108C" w:rsidR="00C85D42" w:rsidRDefault="00C85D42" w:rsidP="00C85D42">
      <w:r>
        <w:t>The relative carrier leakage power is a power ratio of the additive sinusoid waveform and the modulated waveform. The relative carrier leakage power shall not exceed the values specified in Table 6.4A.2.1.3-1. Carrier leakage frequencies are those that are enclosed either in the RB containing the carrier leakage frequency, or in the two RBs immediately adjacent to the carrier leakage frequency but excluding any allocated RB.</w:t>
      </w:r>
    </w:p>
    <w:p w14:paraId="35203D50" w14:textId="77777777" w:rsidR="008D4711" w:rsidRPr="001D386E" w:rsidRDefault="008D4711" w:rsidP="008D4711">
      <w:pPr>
        <w:pStyle w:val="TH"/>
      </w:pPr>
      <w:bookmarkStart w:id="3492" w:name="_CRTable6_4A_2_1_31"/>
      <w:r>
        <w:t xml:space="preserve">Table </w:t>
      </w:r>
      <w:bookmarkEnd w:id="3492"/>
      <w:r>
        <w:t>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493" w:name="_Toc61357432"/>
      <w:bookmarkStart w:id="3494" w:name="_Toc61359206"/>
      <w:bookmarkStart w:id="3495" w:name="_Toc67916145"/>
      <w:bookmarkStart w:id="3496" w:name="_Toc75533689"/>
      <w:bookmarkStart w:id="3497" w:name="_Toc75819575"/>
      <w:bookmarkStart w:id="3498" w:name="_Toc76508419"/>
      <w:bookmarkStart w:id="3499" w:name="_Toc76717369"/>
      <w:bookmarkStart w:id="3500" w:name="_Toc83294011"/>
      <w:bookmarkStart w:id="3501" w:name="_Toc84335050"/>
      <w:bookmarkStart w:id="3502" w:name="_Toc21344342"/>
      <w:bookmarkStart w:id="3503" w:name="_Toc29801828"/>
      <w:bookmarkStart w:id="3504" w:name="_Toc29802252"/>
      <w:bookmarkStart w:id="3505" w:name="_Toc29802877"/>
      <w:bookmarkStart w:id="3506" w:name="_Toc36107619"/>
      <w:bookmarkStart w:id="3507" w:name="_Toc37251385"/>
      <w:bookmarkStart w:id="3508" w:name="_Toc45888250"/>
      <w:bookmarkStart w:id="3509" w:name="_Toc45888849"/>
      <w:bookmarkStart w:id="3510" w:name="_Toc59650165"/>
      <w:bookmarkEnd w:id="3451"/>
      <w:bookmarkEnd w:id="3452"/>
      <w:bookmarkEnd w:id="3453"/>
      <w:bookmarkEnd w:id="3454"/>
      <w:bookmarkEnd w:id="3455"/>
      <w:bookmarkEnd w:id="3456"/>
      <w:bookmarkEnd w:id="3457"/>
      <w:bookmarkEnd w:id="3458"/>
      <w:r w:rsidRPr="001C0CC4">
        <w:t>6.4A.2.2</w:t>
      </w:r>
      <w:r w:rsidRPr="001C0CC4">
        <w:tab/>
        <w:t>Transmit modulation quality for in</w:t>
      </w:r>
      <w:r>
        <w:t>tra</w:t>
      </w:r>
      <w:r w:rsidRPr="001C0CC4">
        <w:t xml:space="preserve">-band </w:t>
      </w:r>
      <w:r>
        <w:t xml:space="preserve">non-contiguous </w:t>
      </w:r>
      <w:r w:rsidRPr="001C0CC4">
        <w:t>CA</w:t>
      </w:r>
      <w:bookmarkEnd w:id="3493"/>
      <w:bookmarkEnd w:id="3494"/>
      <w:bookmarkEnd w:id="3495"/>
      <w:bookmarkEnd w:id="3496"/>
      <w:bookmarkEnd w:id="3497"/>
      <w:bookmarkEnd w:id="3498"/>
      <w:bookmarkEnd w:id="3499"/>
      <w:bookmarkEnd w:id="3500"/>
      <w:bookmarkEnd w:id="3501"/>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61606FA0" w:rsidR="00030171" w:rsidRDefault="00030171" w:rsidP="00030171">
      <w:pPr>
        <w:rPr>
          <w:lang w:eastAsia="ja-JP"/>
        </w:rPr>
      </w:pPr>
      <w:bookmarkStart w:id="3511" w:name="_Toc61367530"/>
      <w:bookmarkStart w:id="3512" w:name="_Toc61372913"/>
      <w:bookmarkStart w:id="3513" w:name="_Toc68230861"/>
      <w:bookmarkStart w:id="3514" w:name="_Toc69084274"/>
      <w:bookmarkStart w:id="3515" w:name="_Toc75467284"/>
      <w:bookmarkStart w:id="3516" w:name="_Toc76509306"/>
      <w:bookmarkStart w:id="3517" w:name="_Toc76718296"/>
      <w:bookmarkStart w:id="3518" w:name="_Toc83580627"/>
      <w:bookmarkStart w:id="3519" w:name="_Toc84405136"/>
      <w:bookmarkStart w:id="3520" w:name="_Toc84413745"/>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 xml:space="preserve">txDirectCurrentLocation </w:t>
      </w:r>
      <w:r>
        <w:rPr>
          <w:lang w:eastAsia="ja-JP"/>
        </w:rPr>
        <w:t xml:space="preserve"> </w:t>
      </w:r>
      <w:r>
        <w:rPr>
          <w:lang w:val="en-US"/>
        </w:rPr>
        <w:t>(as defined in TS 38.331</w:t>
      </w:r>
      <w:r>
        <w:t> [7]</w:t>
      </w:r>
      <w:r>
        <w:rPr>
          <w:lang w:val="en-US"/>
        </w:rPr>
        <w:t>)</w:t>
      </w:r>
      <w:r>
        <w:rPr>
          <w:lang w:eastAsia="ja-JP"/>
        </w:rPr>
        <w:t xml:space="preserve">, </w:t>
      </w:r>
      <w:r>
        <w:rPr>
          <w:lang w:val="en-US"/>
        </w:rPr>
        <w:t xml:space="preserve">or UE does not indicate the DC location parameters, </w:t>
      </w:r>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511"/>
      <w:bookmarkEnd w:id="3512"/>
      <w:bookmarkEnd w:id="3513"/>
      <w:bookmarkEnd w:id="3514"/>
      <w:bookmarkEnd w:id="3515"/>
      <w:bookmarkEnd w:id="3516"/>
      <w:bookmarkEnd w:id="3517"/>
      <w:bookmarkEnd w:id="3518"/>
      <w:bookmarkEnd w:id="3519"/>
      <w:bookmarkEnd w:id="3520"/>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42DDD6F6" w14:textId="132237A7" w:rsidR="00BE0218" w:rsidRDefault="00BE0218" w:rsidP="00BB43BA">
      <w:r w:rsidRPr="000A5824">
        <w:t xml:space="preserve">Unless otherwise specified, pi/2 BPSK in </w:t>
      </w:r>
      <w:r>
        <w:t>this clause</w:t>
      </w:r>
      <w:r w:rsidRPr="000A5824">
        <w:t xml:space="preserve"> refers to both variants of pi/2 BPSK referenced in table 6.2.2-1.</w:t>
      </w:r>
    </w:p>
    <w:p w14:paraId="2E9E2514" w14:textId="77777777" w:rsidR="00BE0218" w:rsidRPr="00CB62BE" w:rsidRDefault="00BE0218" w:rsidP="00BB43BA"/>
    <w:p w14:paraId="2A2369AA" w14:textId="77777777" w:rsidR="00BB43BA" w:rsidRPr="00CB62BE" w:rsidRDefault="00BB43BA" w:rsidP="00BB43BA">
      <w:pPr>
        <w:pStyle w:val="TH"/>
      </w:pPr>
      <w:bookmarkStart w:id="3521" w:name="_CRTable6_4A_2_2_11"/>
      <w:r w:rsidRPr="00CB62BE">
        <w:t xml:space="preserve">Table </w:t>
      </w:r>
      <w:bookmarkEnd w:id="3521"/>
      <w:r w:rsidRPr="00CB62BE">
        <w:t>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522" w:name="_Toc61357434"/>
      <w:bookmarkStart w:id="3523" w:name="_Toc61359208"/>
      <w:bookmarkStart w:id="3524" w:name="_Toc67916147"/>
      <w:bookmarkStart w:id="3525" w:name="_Toc75533691"/>
      <w:bookmarkStart w:id="3526" w:name="_Toc75819577"/>
      <w:bookmarkStart w:id="3527" w:name="_Toc76508421"/>
      <w:bookmarkStart w:id="3528" w:name="_Toc76717371"/>
      <w:bookmarkStart w:id="3529" w:name="_Toc83294013"/>
      <w:bookmarkStart w:id="3530" w:name="_Toc84335052"/>
    </w:p>
    <w:p w14:paraId="04E9D912" w14:textId="77777777" w:rsidR="00AC10E5" w:rsidRDefault="00AC10E5" w:rsidP="00AF4CD1">
      <w:pPr>
        <w:pStyle w:val="Heading5"/>
      </w:pPr>
      <w:bookmarkStart w:id="3531" w:name="_Toc61367531"/>
      <w:bookmarkStart w:id="3532" w:name="_Toc61372914"/>
      <w:bookmarkStart w:id="3533" w:name="_Toc68230862"/>
      <w:bookmarkStart w:id="3534" w:name="_Toc69084275"/>
      <w:bookmarkStart w:id="3535" w:name="_Toc75467285"/>
      <w:bookmarkStart w:id="3536" w:name="_Toc76509307"/>
      <w:bookmarkStart w:id="3537" w:name="_Toc76718297"/>
      <w:bookmarkStart w:id="3538" w:name="_Toc83580628"/>
      <w:bookmarkStart w:id="3539" w:name="_Toc84405137"/>
      <w:bookmarkStart w:id="3540" w:name="_Toc84413746"/>
      <w:bookmarkStart w:id="3541" w:name="_Toc61357435"/>
      <w:bookmarkStart w:id="3542" w:name="_Toc61359209"/>
      <w:bookmarkStart w:id="3543" w:name="_Toc67916148"/>
      <w:bookmarkStart w:id="3544" w:name="_Toc75533692"/>
      <w:bookmarkStart w:id="3545" w:name="_Toc75819578"/>
      <w:bookmarkStart w:id="3546" w:name="_Toc76508422"/>
      <w:bookmarkStart w:id="3547" w:name="_Toc76717372"/>
      <w:bookmarkStart w:id="3548" w:name="_Toc83294014"/>
      <w:bookmarkStart w:id="3549" w:name="_Toc84335053"/>
      <w:bookmarkEnd w:id="3522"/>
      <w:bookmarkEnd w:id="3523"/>
      <w:bookmarkEnd w:id="3524"/>
      <w:bookmarkEnd w:id="3525"/>
      <w:bookmarkEnd w:id="3526"/>
      <w:bookmarkEnd w:id="3527"/>
      <w:bookmarkEnd w:id="3528"/>
      <w:bookmarkEnd w:id="3529"/>
      <w:bookmarkEnd w:id="3530"/>
      <w:r>
        <w:t>6.4A.2.2.2</w:t>
      </w:r>
      <w:r>
        <w:tab/>
        <w:t>In-band emissions</w:t>
      </w:r>
      <w:bookmarkEnd w:id="3531"/>
      <w:bookmarkEnd w:id="3532"/>
      <w:bookmarkEnd w:id="3533"/>
      <w:bookmarkEnd w:id="3534"/>
      <w:bookmarkEnd w:id="3535"/>
      <w:bookmarkEnd w:id="3536"/>
      <w:bookmarkEnd w:id="3537"/>
      <w:bookmarkEnd w:id="3538"/>
      <w:bookmarkEnd w:id="3539"/>
      <w:bookmarkEnd w:id="3540"/>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550" w:name="_Toc61367528"/>
      <w:bookmarkStart w:id="3551" w:name="_Toc61372911"/>
      <w:bookmarkStart w:id="3552" w:name="_Toc68230859"/>
      <w:bookmarkStart w:id="3553" w:name="_Toc69084272"/>
      <w:bookmarkStart w:id="3554" w:name="_Toc75467282"/>
      <w:bookmarkStart w:id="3555" w:name="_Toc76509304"/>
      <w:bookmarkStart w:id="3556" w:name="_Toc76718294"/>
      <w:bookmarkStart w:id="3557" w:name="_Toc83580625"/>
      <w:bookmarkStart w:id="3558" w:name="_Toc84405134"/>
      <w:bookmarkStart w:id="3559" w:name="_Toc84413743"/>
      <w:r>
        <w:t>6.4A.2.2.3</w:t>
      </w:r>
      <w:r>
        <w:tab/>
        <w:t>Carrier leakage</w:t>
      </w:r>
      <w:bookmarkEnd w:id="3550"/>
      <w:bookmarkEnd w:id="3551"/>
      <w:bookmarkEnd w:id="3552"/>
      <w:bookmarkEnd w:id="3553"/>
      <w:bookmarkEnd w:id="3554"/>
      <w:bookmarkEnd w:id="3555"/>
      <w:bookmarkEnd w:id="3556"/>
      <w:bookmarkEnd w:id="3557"/>
      <w:bookmarkEnd w:id="3558"/>
      <w:bookmarkEnd w:id="3559"/>
    </w:p>
    <w:p w14:paraId="220C5F81" w14:textId="3D64B3FC" w:rsidR="00AC10E5" w:rsidRDefault="00C85D42" w:rsidP="00AC10E5">
      <w:pPr>
        <w:rPr>
          <w:noProof/>
        </w:rPr>
      </w:pPr>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6.4A.2.1.3-1. Carrier leakage frequencies are </w:t>
      </w:r>
      <w:r w:rsidRPr="00F47CCA">
        <w:t>those that are enclosed either in the RB containing the carrier leakage frequency, or in</w:t>
      </w:r>
      <w:r>
        <w:rPr>
          <w:noProof/>
        </w:rPr>
        <w:t xml:space="preserve"> </w:t>
      </w:r>
      <w:r w:rsidR="00AC10E5" w:rsidRPr="00F47CCA">
        <w:t>the two RBs immediately adjacent to the carrier leakage frequency but excluding any allocated RB</w:t>
      </w:r>
      <w:r w:rsidR="00AC10E5">
        <w:t>.</w:t>
      </w:r>
    </w:p>
    <w:p w14:paraId="4AE993A4" w14:textId="77777777" w:rsidR="00DC7196" w:rsidRPr="001C0CC4" w:rsidRDefault="00DC7196" w:rsidP="009876C7">
      <w:pPr>
        <w:pStyle w:val="Heading4"/>
      </w:pPr>
      <w:r w:rsidRPr="001C0CC4">
        <w:t>6.4A.2.3</w:t>
      </w:r>
      <w:r w:rsidRPr="001C0CC4">
        <w:tab/>
        <w:t>Transmit modulation quality for inter-band CA</w:t>
      </w:r>
      <w:bookmarkEnd w:id="3502"/>
      <w:bookmarkEnd w:id="3503"/>
      <w:bookmarkEnd w:id="3504"/>
      <w:bookmarkEnd w:id="3505"/>
      <w:bookmarkEnd w:id="3506"/>
      <w:bookmarkEnd w:id="3507"/>
      <w:bookmarkEnd w:id="3508"/>
      <w:bookmarkEnd w:id="3509"/>
      <w:bookmarkEnd w:id="3510"/>
      <w:bookmarkEnd w:id="3541"/>
      <w:bookmarkEnd w:id="3542"/>
      <w:bookmarkEnd w:id="3543"/>
      <w:bookmarkEnd w:id="3544"/>
      <w:bookmarkEnd w:id="3545"/>
      <w:bookmarkEnd w:id="3546"/>
      <w:bookmarkEnd w:id="3547"/>
      <w:bookmarkEnd w:id="3548"/>
      <w:bookmarkEnd w:id="3549"/>
    </w:p>
    <w:p w14:paraId="1D78EC3D" w14:textId="77777777" w:rsidR="007111A4" w:rsidRDefault="007111A4" w:rsidP="007111A4">
      <w:bookmarkStart w:id="3560" w:name="_Toc45888251"/>
      <w:bookmarkStart w:id="3561" w:name="_Toc45888850"/>
      <w:bookmarkStart w:id="3562" w:name="_Toc59650166"/>
      <w:bookmarkStart w:id="3563" w:name="_Toc61357436"/>
      <w:bookmarkStart w:id="3564" w:name="_Toc61359210"/>
      <w:bookmarkStart w:id="3565" w:name="_Toc67916149"/>
      <w:bookmarkStart w:id="3566" w:name="_Toc75533693"/>
      <w:bookmarkStart w:id="3567" w:name="_Toc75819579"/>
      <w:bookmarkStart w:id="3568" w:name="_Toc76508423"/>
      <w:bookmarkStart w:id="3569" w:name="_Toc76717373"/>
      <w:bookmarkStart w:id="3570" w:name="_Toc21344343"/>
      <w:bookmarkStart w:id="3571" w:name="_Toc29801829"/>
      <w:bookmarkStart w:id="3572" w:name="_Toc29802253"/>
      <w:bookmarkStart w:id="3573" w:name="_Toc29802878"/>
      <w:bookmarkStart w:id="3574" w:name="_Toc36107620"/>
      <w:bookmarkStart w:id="3575"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576" w:name="_Toc83294015"/>
      <w:bookmarkStart w:id="3577" w:name="_Toc84335054"/>
      <w:r>
        <w:t>6.4A.2.4</w:t>
      </w:r>
      <w:r>
        <w:tab/>
      </w:r>
      <w:bookmarkEnd w:id="3560"/>
      <w:bookmarkEnd w:id="3561"/>
      <w:r>
        <w:t>Void</w:t>
      </w:r>
      <w:bookmarkEnd w:id="3562"/>
      <w:bookmarkEnd w:id="3563"/>
      <w:bookmarkEnd w:id="3564"/>
      <w:bookmarkEnd w:id="3565"/>
      <w:bookmarkEnd w:id="3566"/>
      <w:bookmarkEnd w:id="3567"/>
      <w:bookmarkEnd w:id="3568"/>
      <w:bookmarkEnd w:id="3569"/>
      <w:bookmarkEnd w:id="3576"/>
      <w:bookmarkEnd w:id="3577"/>
    </w:p>
    <w:p w14:paraId="1293AA34" w14:textId="5C7AE5DE" w:rsidR="004C1B52" w:rsidRDefault="004C1B52" w:rsidP="009876C7">
      <w:pPr>
        <w:pStyle w:val="Heading2"/>
      </w:pPr>
      <w:bookmarkStart w:id="3578" w:name="_Toc45888254"/>
      <w:bookmarkStart w:id="3579" w:name="_Toc45888853"/>
      <w:bookmarkStart w:id="3580" w:name="_Toc59650167"/>
      <w:bookmarkStart w:id="3581" w:name="_Toc61357437"/>
      <w:bookmarkStart w:id="3582" w:name="_Toc61359211"/>
      <w:bookmarkStart w:id="3583" w:name="_Toc67916150"/>
      <w:bookmarkStart w:id="3584" w:name="_Toc75533694"/>
      <w:bookmarkStart w:id="3585" w:name="_Toc75819580"/>
      <w:bookmarkStart w:id="3586" w:name="_Toc76508424"/>
      <w:bookmarkStart w:id="3587" w:name="_Toc76717374"/>
      <w:bookmarkStart w:id="3588" w:name="_Toc83294016"/>
      <w:bookmarkStart w:id="3589" w:name="_Toc84335055"/>
      <w:r w:rsidRPr="001C0CC4">
        <w:t>6.4</w:t>
      </w:r>
      <w:r>
        <w:t>B</w:t>
      </w:r>
      <w:r w:rsidRPr="001C0CC4">
        <w:tab/>
        <w:t xml:space="preserve">Transmit signal quality for </w:t>
      </w:r>
      <w:r>
        <w:t>NR-DC</w:t>
      </w:r>
      <w:bookmarkEnd w:id="3578"/>
      <w:bookmarkEnd w:id="3579"/>
      <w:bookmarkEnd w:id="3580"/>
      <w:bookmarkEnd w:id="3581"/>
      <w:bookmarkEnd w:id="3582"/>
      <w:bookmarkEnd w:id="3583"/>
      <w:bookmarkEnd w:id="3584"/>
      <w:bookmarkEnd w:id="3585"/>
      <w:bookmarkEnd w:id="3586"/>
      <w:bookmarkEnd w:id="3587"/>
      <w:bookmarkEnd w:id="3588"/>
      <w:bookmarkEnd w:id="3589"/>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2AD04605" w:rsidR="00DC7196" w:rsidRDefault="00DC7196" w:rsidP="009876C7">
      <w:pPr>
        <w:pStyle w:val="Heading2"/>
      </w:pPr>
      <w:bookmarkStart w:id="3590" w:name="_Toc45888255"/>
      <w:bookmarkStart w:id="3591" w:name="_Toc45888854"/>
      <w:bookmarkStart w:id="3592" w:name="_Toc59650168"/>
      <w:bookmarkStart w:id="3593" w:name="_Toc61357438"/>
      <w:bookmarkStart w:id="3594" w:name="_Toc61359212"/>
      <w:bookmarkStart w:id="3595" w:name="_Toc67916151"/>
      <w:bookmarkStart w:id="3596" w:name="_Toc75533695"/>
      <w:bookmarkStart w:id="3597" w:name="_Toc75819581"/>
      <w:bookmarkStart w:id="3598" w:name="_Toc76508425"/>
      <w:bookmarkStart w:id="3599" w:name="_Toc76717375"/>
      <w:bookmarkStart w:id="3600" w:name="_Toc83294017"/>
      <w:bookmarkStart w:id="3601" w:name="_Toc84335056"/>
      <w:r w:rsidRPr="001C0CC4">
        <w:t>6.4D</w:t>
      </w:r>
      <w:r w:rsidRPr="001C0CC4">
        <w:tab/>
        <w:t>Transmit signal quality for UL MIMO</w:t>
      </w:r>
      <w:bookmarkEnd w:id="3570"/>
      <w:bookmarkEnd w:id="3571"/>
      <w:bookmarkEnd w:id="3572"/>
      <w:bookmarkEnd w:id="3573"/>
      <w:bookmarkEnd w:id="3574"/>
      <w:bookmarkEnd w:id="3575"/>
      <w:bookmarkEnd w:id="3590"/>
      <w:bookmarkEnd w:id="3591"/>
      <w:bookmarkEnd w:id="3592"/>
      <w:bookmarkEnd w:id="3593"/>
      <w:bookmarkEnd w:id="3594"/>
      <w:bookmarkEnd w:id="3595"/>
      <w:bookmarkEnd w:id="3596"/>
      <w:bookmarkEnd w:id="3597"/>
      <w:bookmarkEnd w:id="3598"/>
      <w:bookmarkEnd w:id="3599"/>
      <w:bookmarkEnd w:id="3600"/>
      <w:bookmarkEnd w:id="3601"/>
    </w:p>
    <w:p w14:paraId="0A8C5D0D" w14:textId="77777777" w:rsidR="00DF53EC" w:rsidRPr="00835F44" w:rsidRDefault="00DF53EC" w:rsidP="00DF53EC">
      <w:pPr>
        <w:pStyle w:val="Heading3"/>
      </w:pPr>
      <w:r w:rsidRPr="00835F44">
        <w:t>6.4D.</w:t>
      </w:r>
      <w:r>
        <w:t>0</w:t>
      </w:r>
      <w:r w:rsidRPr="00835F44">
        <w:tab/>
      </w:r>
      <w:r>
        <w:t>General</w:t>
      </w:r>
    </w:p>
    <w:p w14:paraId="45DA6130" w14:textId="77777777" w:rsidR="00DF53EC" w:rsidRDefault="00DF53EC" w:rsidP="00DF53EC">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65CF4162" w14:textId="77777777" w:rsidR="00DF53EC" w:rsidRDefault="00DF53EC" w:rsidP="00DF53EC">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BA9A084" wp14:editId="157FE22A">
            <wp:extent cx="607060" cy="38798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5B0C295D" w14:textId="77777777" w:rsidR="00DF53EC" w:rsidRPr="00835F44" w:rsidRDefault="00DF53EC" w:rsidP="00DF53EC">
      <w:pPr>
        <w:pStyle w:val="TH"/>
      </w:pPr>
      <w:bookmarkStart w:id="3602" w:name="_CRTable6_4D_01"/>
      <w:r w:rsidRPr="00835F44">
        <w:t xml:space="preserve">Table </w:t>
      </w:r>
      <w:bookmarkEnd w:id="3602"/>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DF53EC" w:rsidRPr="00835F44" w14:paraId="79D7F76A" w14:textId="77777777" w:rsidTr="00A81012">
        <w:trPr>
          <w:cantSplit/>
        </w:trPr>
        <w:tc>
          <w:tcPr>
            <w:tcW w:w="2468" w:type="dxa"/>
            <w:tcMar>
              <w:top w:w="0" w:type="dxa"/>
              <w:left w:w="108" w:type="dxa"/>
              <w:bottom w:w="0" w:type="dxa"/>
              <w:right w:w="108" w:type="dxa"/>
            </w:tcMar>
          </w:tcPr>
          <w:p w14:paraId="7C9BA9AD" w14:textId="77777777" w:rsidR="00DF53EC" w:rsidRPr="00835F44" w:rsidRDefault="00DF53EC" w:rsidP="0026746F">
            <w:pPr>
              <w:pStyle w:val="TAH"/>
            </w:pPr>
            <w:r w:rsidRPr="00835F44">
              <w:t>Transmission scheme</w:t>
            </w:r>
          </w:p>
        </w:tc>
        <w:tc>
          <w:tcPr>
            <w:tcW w:w="2268" w:type="dxa"/>
            <w:tcMar>
              <w:top w:w="0" w:type="dxa"/>
              <w:left w:w="108" w:type="dxa"/>
              <w:bottom w:w="0" w:type="dxa"/>
              <w:right w:w="108" w:type="dxa"/>
            </w:tcMar>
          </w:tcPr>
          <w:p w14:paraId="7AC94A54" w14:textId="77777777" w:rsidR="00DF53EC" w:rsidRPr="00835F44" w:rsidRDefault="00DF53EC" w:rsidP="0026746F">
            <w:pPr>
              <w:pStyle w:val="TAH"/>
            </w:pPr>
            <w:r w:rsidRPr="00835F44">
              <w:t>DCI format</w:t>
            </w:r>
          </w:p>
        </w:tc>
        <w:tc>
          <w:tcPr>
            <w:tcW w:w="2408" w:type="dxa"/>
            <w:tcMar>
              <w:top w:w="0" w:type="dxa"/>
              <w:left w:w="108" w:type="dxa"/>
              <w:bottom w:w="0" w:type="dxa"/>
              <w:right w:w="108" w:type="dxa"/>
            </w:tcMar>
          </w:tcPr>
          <w:p w14:paraId="17357BB8" w14:textId="77777777" w:rsidR="00DF53EC" w:rsidRPr="00835F44" w:rsidRDefault="00DF53EC" w:rsidP="0026746F">
            <w:pPr>
              <w:pStyle w:val="TAH"/>
            </w:pPr>
            <w:r w:rsidRPr="00835F44">
              <w:t>Codebook Index</w:t>
            </w:r>
          </w:p>
        </w:tc>
      </w:tr>
      <w:tr w:rsidR="00DF53EC" w:rsidRPr="00835F44" w14:paraId="16BED6A1" w14:textId="77777777" w:rsidTr="00A81012">
        <w:trPr>
          <w:cantSplit/>
        </w:trPr>
        <w:tc>
          <w:tcPr>
            <w:tcW w:w="2468" w:type="dxa"/>
            <w:tcMar>
              <w:top w:w="0" w:type="dxa"/>
              <w:left w:w="108" w:type="dxa"/>
              <w:bottom w:w="0" w:type="dxa"/>
              <w:right w:w="108" w:type="dxa"/>
            </w:tcMar>
          </w:tcPr>
          <w:p w14:paraId="6D3B98D6" w14:textId="77777777" w:rsidR="00DF53EC" w:rsidRPr="00835F44" w:rsidRDefault="00DF53EC" w:rsidP="0026746F">
            <w:pPr>
              <w:pStyle w:val="TAC"/>
            </w:pPr>
            <w:r w:rsidRPr="00835F44">
              <w:t xml:space="preserve"> Codebook based uplink</w:t>
            </w:r>
          </w:p>
        </w:tc>
        <w:tc>
          <w:tcPr>
            <w:tcW w:w="2268" w:type="dxa"/>
            <w:tcMar>
              <w:top w:w="0" w:type="dxa"/>
              <w:left w:w="108" w:type="dxa"/>
              <w:bottom w:w="0" w:type="dxa"/>
              <w:right w:w="108" w:type="dxa"/>
            </w:tcMar>
          </w:tcPr>
          <w:p w14:paraId="22634959" w14:textId="77777777" w:rsidR="00DF53EC" w:rsidRPr="00835F44" w:rsidRDefault="00DF53EC" w:rsidP="0026746F">
            <w:pPr>
              <w:pStyle w:val="TAC"/>
            </w:pPr>
            <w:r w:rsidRPr="00835F44">
              <w:t>DCI format 0_1</w:t>
            </w:r>
          </w:p>
        </w:tc>
        <w:tc>
          <w:tcPr>
            <w:tcW w:w="2408" w:type="dxa"/>
            <w:tcMar>
              <w:top w:w="0" w:type="dxa"/>
              <w:left w:w="108" w:type="dxa"/>
              <w:bottom w:w="0" w:type="dxa"/>
              <w:right w:w="108" w:type="dxa"/>
            </w:tcMar>
          </w:tcPr>
          <w:p w14:paraId="56019BB2" w14:textId="77777777" w:rsidR="00DF53EC" w:rsidRPr="00835F44" w:rsidRDefault="00DF53EC" w:rsidP="0026746F">
            <w:pPr>
              <w:pStyle w:val="TAC"/>
            </w:pPr>
            <w:r w:rsidRPr="00835F44">
              <w:t>Codebook index 0</w:t>
            </w:r>
          </w:p>
        </w:tc>
      </w:tr>
    </w:tbl>
    <w:p w14:paraId="131AE9E9" w14:textId="77777777" w:rsidR="00DF53EC" w:rsidRPr="00DF53EC" w:rsidRDefault="00DF53EC" w:rsidP="00DF53EC"/>
    <w:p w14:paraId="676CE907" w14:textId="77777777" w:rsidR="00DC7196" w:rsidRPr="001C0CC4" w:rsidRDefault="00DC7196" w:rsidP="009876C7">
      <w:pPr>
        <w:pStyle w:val="Heading3"/>
      </w:pPr>
      <w:bookmarkStart w:id="3603" w:name="_Toc21344344"/>
      <w:bookmarkStart w:id="3604" w:name="_Toc29801830"/>
      <w:bookmarkStart w:id="3605" w:name="_Toc29802254"/>
      <w:bookmarkStart w:id="3606" w:name="_Toc29802879"/>
      <w:bookmarkStart w:id="3607" w:name="_Toc36107621"/>
      <w:bookmarkStart w:id="3608" w:name="_Toc37251387"/>
      <w:bookmarkStart w:id="3609" w:name="_Toc45888256"/>
      <w:bookmarkStart w:id="3610" w:name="_Toc45888855"/>
      <w:bookmarkStart w:id="3611" w:name="_Toc59650169"/>
      <w:bookmarkStart w:id="3612" w:name="_Toc61357439"/>
      <w:bookmarkStart w:id="3613" w:name="_Toc61359213"/>
      <w:bookmarkStart w:id="3614" w:name="_Toc67916152"/>
      <w:bookmarkStart w:id="3615" w:name="_Toc75533696"/>
      <w:bookmarkStart w:id="3616" w:name="_Toc75819582"/>
      <w:bookmarkStart w:id="3617" w:name="_Toc76508426"/>
      <w:bookmarkStart w:id="3618" w:name="_Toc76717376"/>
      <w:bookmarkStart w:id="3619" w:name="_Toc83294018"/>
      <w:bookmarkStart w:id="3620" w:name="_Toc84335057"/>
      <w:r w:rsidRPr="001C0CC4">
        <w:t>6.4D.1</w:t>
      </w:r>
      <w:r w:rsidRPr="001C0CC4">
        <w:tab/>
        <w:t>Frequency error for UL MIMO</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58349293" w14:textId="77777777" w:rsidR="00DC7196" w:rsidRPr="000E530E" w:rsidRDefault="00DC7196" w:rsidP="00DC7196">
      <w:bookmarkStart w:id="3621"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622" w:name="_Toc29801831"/>
      <w:bookmarkStart w:id="3623" w:name="_Toc29802255"/>
      <w:bookmarkStart w:id="3624" w:name="_Toc29802880"/>
      <w:bookmarkStart w:id="3625" w:name="_Toc36107622"/>
      <w:bookmarkStart w:id="3626" w:name="_Toc37251388"/>
      <w:bookmarkStart w:id="3627" w:name="_Toc45888257"/>
      <w:bookmarkStart w:id="3628" w:name="_Toc45888856"/>
      <w:bookmarkStart w:id="3629" w:name="_Toc59650170"/>
      <w:bookmarkStart w:id="3630" w:name="_Toc61357440"/>
      <w:bookmarkStart w:id="3631" w:name="_Toc61359214"/>
      <w:bookmarkStart w:id="3632" w:name="_Toc67916153"/>
      <w:bookmarkStart w:id="3633" w:name="_Toc75533697"/>
      <w:bookmarkStart w:id="3634" w:name="_Toc75819583"/>
      <w:bookmarkStart w:id="3635" w:name="_Toc76508427"/>
      <w:bookmarkStart w:id="3636" w:name="_Toc76717377"/>
      <w:bookmarkStart w:id="3637" w:name="_Toc83294019"/>
      <w:bookmarkStart w:id="3638" w:name="_Toc84335058"/>
      <w:r w:rsidRPr="001C0CC4">
        <w:t>6.4D.2</w:t>
      </w:r>
      <w:r w:rsidRPr="001C0CC4">
        <w:tab/>
        <w:t>Transmit modulation quality for UL MIMO</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6BF90A52" w14:textId="77777777" w:rsidR="00AB2ED2" w:rsidRPr="0025420B" w:rsidRDefault="00AB2ED2" w:rsidP="00E325BF">
      <w:pPr>
        <w:pStyle w:val="Heading4"/>
      </w:pPr>
      <w:r w:rsidRPr="00A1115A">
        <w:t>6.4D.2.</w:t>
      </w:r>
      <w:r>
        <w:t>0</w:t>
      </w:r>
      <w:r w:rsidRPr="00A1115A">
        <w:tab/>
      </w:r>
      <w:r>
        <w:t>General</w:t>
      </w:r>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639" w:name="_Toc59650171"/>
      <w:bookmarkStart w:id="3640" w:name="_Toc61357441"/>
      <w:bookmarkStart w:id="3641" w:name="_Toc61359215"/>
      <w:bookmarkStart w:id="3642" w:name="_Toc67916154"/>
      <w:bookmarkStart w:id="3643" w:name="_Toc75533698"/>
      <w:bookmarkStart w:id="3644" w:name="_Toc75819584"/>
      <w:bookmarkStart w:id="3645" w:name="_Toc76508428"/>
      <w:bookmarkStart w:id="3646" w:name="_Toc76717378"/>
      <w:bookmarkStart w:id="3647" w:name="_Toc83294020"/>
      <w:bookmarkStart w:id="3648" w:name="_Toc84335059"/>
      <w:r w:rsidRPr="001C0CC4">
        <w:t>6.4D.2.1</w:t>
      </w:r>
      <w:r w:rsidRPr="001C0CC4">
        <w:tab/>
        <w:t>Error Vector Magnitude</w:t>
      </w:r>
      <w:bookmarkEnd w:id="3639"/>
      <w:bookmarkEnd w:id="3640"/>
      <w:bookmarkEnd w:id="3641"/>
      <w:bookmarkEnd w:id="3642"/>
      <w:bookmarkEnd w:id="3643"/>
      <w:bookmarkEnd w:id="3644"/>
      <w:bookmarkEnd w:id="3645"/>
      <w:bookmarkEnd w:id="3646"/>
      <w:bookmarkEnd w:id="3647"/>
      <w:bookmarkEnd w:id="3648"/>
    </w:p>
    <w:p w14:paraId="5EC75DF3" w14:textId="624442D0" w:rsidR="00030171" w:rsidRDefault="00030171" w:rsidP="00030171">
      <w:bookmarkStart w:id="3649" w:name="_Toc59650172"/>
      <w:bookmarkStart w:id="3650" w:name="_Toc61357442"/>
      <w:bookmarkStart w:id="3651" w:name="_Toc61359216"/>
      <w:bookmarkStart w:id="3652" w:name="_Toc67916155"/>
      <w:bookmarkStart w:id="3653" w:name="_Toc75533699"/>
      <w:bookmarkStart w:id="3654" w:name="_Toc75819585"/>
      <w:bookmarkStart w:id="3655" w:name="_Toc76508429"/>
      <w:bookmarkStart w:id="3656" w:name="_Toc76717379"/>
      <w:bookmarkStart w:id="3657" w:name="_Toc83294021"/>
      <w:bookmarkStart w:id="3658" w:name="_Toc84335060"/>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3659" w:name="_Toc84405172"/>
      <w:bookmarkStart w:id="3660" w:name="_Toc83580663"/>
      <w:bookmarkStart w:id="3661" w:name="_Toc84413781"/>
    </w:p>
    <w:bookmarkEnd w:id="3659"/>
    <w:bookmarkEnd w:id="3660"/>
    <w:bookmarkEnd w:id="3661"/>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649"/>
      <w:bookmarkEnd w:id="3650"/>
      <w:bookmarkEnd w:id="3651"/>
      <w:bookmarkEnd w:id="3652"/>
      <w:bookmarkEnd w:id="3653"/>
      <w:bookmarkEnd w:id="3654"/>
      <w:bookmarkEnd w:id="3655"/>
      <w:bookmarkEnd w:id="3656"/>
      <w:bookmarkEnd w:id="3657"/>
      <w:bookmarkEnd w:id="3658"/>
    </w:p>
    <w:p w14:paraId="025EC6F4" w14:textId="442127A9" w:rsidR="00AB2ED2" w:rsidRPr="001C0CC4" w:rsidRDefault="00AB2ED2" w:rsidP="00AB2ED2">
      <w:bookmarkStart w:id="3662" w:name="_Toc59650173"/>
      <w:bookmarkStart w:id="3663" w:name="_Toc61357443"/>
      <w:bookmarkStart w:id="3664" w:name="_Toc61359217"/>
      <w:bookmarkStart w:id="3665" w:name="_Toc67916156"/>
      <w:bookmarkStart w:id="3666" w:name="_Toc75533700"/>
      <w:bookmarkStart w:id="3667" w:name="_Toc75819586"/>
      <w:bookmarkStart w:id="3668" w:name="_Toc76508430"/>
      <w:bookmarkStart w:id="3669" w:name="_Toc76717380"/>
      <w:bookmarkStart w:id="3670" w:name="_Toc83294022"/>
      <w:bookmarkStart w:id="3671" w:name="_Toc84335061"/>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w:t>
      </w:r>
      <w:r>
        <w:t>per layer</w:t>
      </w:r>
      <w:r w:rsidRPr="001C0CC4">
        <w:t>.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r w:rsidRPr="001C0CC4">
        <w:t>6.4D.2.3</w:t>
      </w:r>
      <w:r w:rsidRPr="001C0CC4">
        <w:tab/>
        <w:t>In-band emissions</w:t>
      </w:r>
      <w:bookmarkEnd w:id="3662"/>
      <w:bookmarkEnd w:id="3663"/>
      <w:bookmarkEnd w:id="3664"/>
      <w:bookmarkEnd w:id="3665"/>
      <w:bookmarkEnd w:id="3666"/>
      <w:bookmarkEnd w:id="3667"/>
      <w:bookmarkEnd w:id="3668"/>
      <w:bookmarkEnd w:id="3669"/>
      <w:bookmarkEnd w:id="3670"/>
      <w:bookmarkEnd w:id="3671"/>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672" w:name="_Toc59650174"/>
      <w:bookmarkStart w:id="3673" w:name="_Toc61357444"/>
      <w:bookmarkStart w:id="3674" w:name="_Toc61359218"/>
      <w:bookmarkStart w:id="3675" w:name="_Toc67916157"/>
      <w:bookmarkStart w:id="3676" w:name="_Toc75533701"/>
      <w:bookmarkStart w:id="3677" w:name="_Toc75819587"/>
      <w:bookmarkStart w:id="3678" w:name="_Toc76508431"/>
      <w:bookmarkStart w:id="3679" w:name="_Toc76717381"/>
      <w:bookmarkStart w:id="3680" w:name="_Toc83294023"/>
      <w:bookmarkStart w:id="3681" w:name="_Toc84335062"/>
      <w:r w:rsidRPr="001C0CC4">
        <w:t>6.4D.2.4</w:t>
      </w:r>
      <w:r w:rsidRPr="001C0CC4">
        <w:tab/>
        <w:t>EVM equalizer spectrum flatness</w:t>
      </w:r>
      <w:r w:rsidRPr="001C0CC4">
        <w:rPr>
          <w:rFonts w:hint="eastAsia"/>
        </w:rPr>
        <w:t xml:space="preserve"> for UL MIMO</w:t>
      </w:r>
      <w:bookmarkEnd w:id="3672"/>
      <w:bookmarkEnd w:id="3673"/>
      <w:bookmarkEnd w:id="3674"/>
      <w:bookmarkEnd w:id="3675"/>
      <w:bookmarkEnd w:id="3676"/>
      <w:bookmarkEnd w:id="3677"/>
      <w:bookmarkEnd w:id="3678"/>
      <w:bookmarkEnd w:id="3679"/>
      <w:bookmarkEnd w:id="3680"/>
      <w:bookmarkEnd w:id="3681"/>
    </w:p>
    <w:p w14:paraId="6E586A29" w14:textId="10EDCFFD" w:rsidR="007111A4" w:rsidRPr="00835F44" w:rsidRDefault="007111A4" w:rsidP="007111A4">
      <w:bookmarkStart w:id="3682" w:name="_Toc21344346"/>
      <w:bookmarkStart w:id="3683" w:name="_Toc29801832"/>
      <w:bookmarkStart w:id="3684" w:name="_Toc29802256"/>
      <w:bookmarkStart w:id="3685" w:name="_Toc29802881"/>
      <w:bookmarkStart w:id="3686" w:name="_Toc36107623"/>
      <w:bookmarkStart w:id="3687" w:name="_Toc37251389"/>
      <w:bookmarkStart w:id="3688" w:name="_Toc45888258"/>
      <w:bookmarkStart w:id="3689" w:name="_Toc45888857"/>
      <w:bookmarkStart w:id="3690" w:name="_Toc59650175"/>
      <w:bookmarkStart w:id="3691" w:name="_Toc61357445"/>
      <w:bookmarkStart w:id="3692" w:name="_Toc61359219"/>
      <w:bookmarkStart w:id="3693" w:name="_Toc67916158"/>
      <w:bookmarkStart w:id="3694" w:name="_Toc75533702"/>
      <w:bookmarkStart w:id="3695" w:name="_Toc75819588"/>
      <w:bookmarkStart w:id="3696" w:name="_Toc76508432"/>
      <w:bookmarkStart w:id="3697"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698" w:name="_Toc83294024"/>
      <w:bookmarkStart w:id="3699" w:name="_Toc84335063"/>
      <w:r w:rsidRPr="001C0CC4">
        <w:t>6.4D.3</w:t>
      </w:r>
      <w:r w:rsidRPr="001C0CC4">
        <w:tab/>
        <w:t>Time alignment error for UL MIMO</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700" w:name="_Toc21344347"/>
      <w:bookmarkStart w:id="3701" w:name="_Toc29801833"/>
      <w:bookmarkStart w:id="3702" w:name="_Toc29802257"/>
      <w:bookmarkStart w:id="3703" w:name="_Toc29802882"/>
      <w:bookmarkStart w:id="3704" w:name="_Toc36107624"/>
      <w:bookmarkStart w:id="3705" w:name="_Toc37251390"/>
      <w:bookmarkStart w:id="3706" w:name="_Toc45888259"/>
      <w:bookmarkStart w:id="3707" w:name="_Toc45888858"/>
      <w:bookmarkStart w:id="3708" w:name="_Toc59650176"/>
      <w:bookmarkStart w:id="3709" w:name="_Toc61357446"/>
      <w:bookmarkStart w:id="3710" w:name="_Toc61359220"/>
      <w:bookmarkStart w:id="3711" w:name="_Toc67916159"/>
      <w:bookmarkStart w:id="3712" w:name="_Toc75533703"/>
      <w:bookmarkStart w:id="3713" w:name="_Toc75819589"/>
      <w:bookmarkStart w:id="3714" w:name="_Toc76508433"/>
      <w:bookmarkStart w:id="3715" w:name="_Toc76717383"/>
      <w:bookmarkStart w:id="3716" w:name="_Toc83294025"/>
      <w:bookmarkStart w:id="3717" w:name="_Toc84335064"/>
      <w:r w:rsidRPr="001C0CC4">
        <w:t>6.4D.4</w:t>
      </w:r>
      <w:r w:rsidRPr="001C0CC4">
        <w:tab/>
        <w:t>Requirements for coherent UL MIMO</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bookmarkStart w:id="3718" w:name="_CRTable6_4D_41"/>
      <w:r w:rsidRPr="001C0CC4">
        <w:t xml:space="preserve">Table </w:t>
      </w:r>
      <w:bookmarkEnd w:id="3718"/>
      <w:r w:rsidRPr="001C0CC4">
        <w:t>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3A3AFC66" w:rsidR="00030171" w:rsidRDefault="00030171" w:rsidP="00030171">
      <w:pPr>
        <w:pStyle w:val="B10"/>
        <w:rPr>
          <w:iCs/>
          <w:lang w:eastAsia="zh-CN"/>
        </w:rPr>
      </w:pPr>
      <w:bookmarkStart w:id="3719" w:name="_Toc45888260"/>
      <w:bookmarkStart w:id="3720" w:name="_Toc45888859"/>
      <w:bookmarkStart w:id="3721" w:name="_Toc59650177"/>
      <w:bookmarkStart w:id="3722" w:name="_Toc61357447"/>
      <w:bookmarkStart w:id="3723" w:name="_Toc61359221"/>
      <w:bookmarkStart w:id="3724" w:name="_Toc67916160"/>
      <w:bookmarkStart w:id="3725" w:name="_Toc75533704"/>
      <w:bookmarkStart w:id="3726" w:name="_Toc75819590"/>
      <w:bookmarkStart w:id="3727" w:name="_Toc76508434"/>
      <w:bookmarkStart w:id="3728" w:name="_Toc76717384"/>
      <w:bookmarkStart w:id="3729" w:name="_Toc83294026"/>
      <w:bookmarkStart w:id="3730" w:name="_Toc84335065"/>
      <w:bookmarkStart w:id="3731" w:name="_Toc21344348"/>
      <w:bookmarkStart w:id="3732" w:name="_Toc29801834"/>
      <w:bookmarkStart w:id="3733" w:name="_Toc29802258"/>
      <w:bookmarkStart w:id="3734" w:name="_Toc29802883"/>
      <w:bookmarkStart w:id="3735" w:name="_Toc36107625"/>
      <w:bookmarkStart w:id="3736"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absent or indicated as ‘fullCoherent’</w:t>
      </w:r>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indicated as ‘nonCoherent’,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719"/>
      <w:bookmarkEnd w:id="3720"/>
      <w:bookmarkEnd w:id="3721"/>
      <w:bookmarkEnd w:id="3722"/>
      <w:bookmarkEnd w:id="3723"/>
      <w:bookmarkEnd w:id="3724"/>
      <w:bookmarkEnd w:id="3725"/>
      <w:bookmarkEnd w:id="3726"/>
      <w:bookmarkEnd w:id="3727"/>
      <w:bookmarkEnd w:id="3728"/>
      <w:bookmarkEnd w:id="3729"/>
      <w:bookmarkEnd w:id="3730"/>
    </w:p>
    <w:p w14:paraId="4BB3EBA0" w14:textId="77777777" w:rsidR="0017189C" w:rsidRDefault="0017189C" w:rsidP="009876C7">
      <w:pPr>
        <w:pStyle w:val="Heading3"/>
      </w:pPr>
      <w:bookmarkStart w:id="3737" w:name="_Toc45888261"/>
      <w:bookmarkStart w:id="3738" w:name="_Toc45888860"/>
      <w:bookmarkStart w:id="3739" w:name="_Toc59650178"/>
      <w:bookmarkStart w:id="3740" w:name="_Toc61357448"/>
      <w:bookmarkStart w:id="3741" w:name="_Toc61359222"/>
      <w:bookmarkStart w:id="3742" w:name="_Toc67916161"/>
      <w:bookmarkStart w:id="3743" w:name="_Toc75533705"/>
      <w:bookmarkStart w:id="3744" w:name="_Toc75819591"/>
      <w:bookmarkStart w:id="3745" w:name="_Toc76508435"/>
      <w:bookmarkStart w:id="3746" w:name="_Toc76717385"/>
      <w:bookmarkStart w:id="3747" w:name="_Toc83294027"/>
      <w:bookmarkStart w:id="3748" w:name="_Toc84335066"/>
      <w:r w:rsidRPr="001C0CC4">
        <w:t>6.4</w:t>
      </w:r>
      <w:r>
        <w:t>E</w:t>
      </w:r>
      <w:r w:rsidRPr="001C0CC4">
        <w:t>.1</w:t>
      </w:r>
      <w:r w:rsidRPr="001C0CC4">
        <w:tab/>
        <w:t>Frequency error</w:t>
      </w:r>
      <w:r>
        <w:t xml:space="preserve"> for V2X</w:t>
      </w:r>
      <w:bookmarkEnd w:id="3737"/>
      <w:bookmarkEnd w:id="3738"/>
      <w:bookmarkEnd w:id="3739"/>
      <w:bookmarkEnd w:id="3740"/>
      <w:bookmarkEnd w:id="3741"/>
      <w:bookmarkEnd w:id="3742"/>
      <w:bookmarkEnd w:id="3743"/>
      <w:bookmarkEnd w:id="3744"/>
      <w:bookmarkEnd w:id="3745"/>
      <w:bookmarkEnd w:id="3746"/>
      <w:bookmarkEnd w:id="3747"/>
      <w:bookmarkEnd w:id="3748"/>
    </w:p>
    <w:p w14:paraId="50633F1A" w14:textId="77777777" w:rsidR="0017189C" w:rsidRPr="00226F23" w:rsidRDefault="0017189C" w:rsidP="009876C7">
      <w:pPr>
        <w:pStyle w:val="Heading4"/>
      </w:pPr>
      <w:bookmarkStart w:id="3749" w:name="_Toc45888262"/>
      <w:bookmarkStart w:id="3750" w:name="_Toc45888861"/>
      <w:bookmarkStart w:id="3751" w:name="_Toc59650179"/>
      <w:bookmarkStart w:id="3752" w:name="_Toc61357449"/>
      <w:bookmarkStart w:id="3753" w:name="_Toc61359223"/>
      <w:bookmarkStart w:id="3754" w:name="_Toc67916162"/>
      <w:bookmarkStart w:id="3755" w:name="_Toc75533706"/>
      <w:bookmarkStart w:id="3756" w:name="_Toc75819592"/>
      <w:bookmarkStart w:id="3757" w:name="_Toc76508436"/>
      <w:bookmarkStart w:id="3758" w:name="_Toc76717386"/>
      <w:bookmarkStart w:id="3759" w:name="_Toc83294028"/>
      <w:bookmarkStart w:id="3760" w:name="_Toc84335067"/>
      <w:r>
        <w:t>6.4E.1.1</w:t>
      </w:r>
      <w:r>
        <w:tab/>
        <w:t>General</w:t>
      </w:r>
      <w:bookmarkEnd w:id="3749"/>
      <w:bookmarkEnd w:id="3750"/>
      <w:bookmarkEnd w:id="3751"/>
      <w:bookmarkEnd w:id="3752"/>
      <w:bookmarkEnd w:id="3753"/>
      <w:bookmarkEnd w:id="3754"/>
      <w:bookmarkEnd w:id="3755"/>
      <w:bookmarkEnd w:id="3756"/>
      <w:bookmarkEnd w:id="3757"/>
      <w:bookmarkEnd w:id="3758"/>
      <w:bookmarkEnd w:id="3759"/>
      <w:bookmarkEnd w:id="3760"/>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65FB24F6" w:rsidR="00B03D88" w:rsidRPr="00B33073" w:rsidRDefault="00B03D88" w:rsidP="00B03D88">
      <w:r w:rsidRPr="00B33073">
        <w:t xml:space="preserve">For NR V2X UE supporting SL MIMO, the UE modulated carrier frequency at each transmit antenna connector shall be accurate to within ±0.1 PPM observed over a period of </w:t>
      </w:r>
      <w:r>
        <w:t>1</w:t>
      </w:r>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r>
        <w:t>1</w:t>
      </w:r>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22FA55AF" w:rsidR="0017189C" w:rsidRDefault="0017189C" w:rsidP="009876C7">
      <w:pPr>
        <w:pStyle w:val="Heading4"/>
      </w:pPr>
      <w:bookmarkStart w:id="3761" w:name="_Toc45888263"/>
      <w:bookmarkStart w:id="3762" w:name="_Toc45888862"/>
      <w:bookmarkStart w:id="3763" w:name="_Toc59650180"/>
      <w:bookmarkStart w:id="3764" w:name="_Toc61357450"/>
      <w:bookmarkStart w:id="3765" w:name="_Toc61359224"/>
      <w:bookmarkStart w:id="3766" w:name="_Toc67916163"/>
      <w:bookmarkStart w:id="3767" w:name="_Toc75533707"/>
      <w:bookmarkStart w:id="3768" w:name="_Toc75819593"/>
      <w:bookmarkStart w:id="3769" w:name="_Toc76508437"/>
      <w:bookmarkStart w:id="3770" w:name="_Toc76717387"/>
      <w:bookmarkStart w:id="3771" w:name="_Toc83294029"/>
      <w:bookmarkStart w:id="3772" w:name="_Toc84335068"/>
      <w:r>
        <w:t>6.4E.1.2</w:t>
      </w:r>
      <w:r>
        <w:tab/>
      </w:r>
      <w:bookmarkEnd w:id="3761"/>
      <w:bookmarkEnd w:id="3762"/>
      <w:bookmarkEnd w:id="3763"/>
      <w:bookmarkEnd w:id="3764"/>
      <w:bookmarkEnd w:id="3765"/>
      <w:bookmarkEnd w:id="3766"/>
      <w:bookmarkEnd w:id="3767"/>
      <w:bookmarkEnd w:id="3768"/>
      <w:bookmarkEnd w:id="3769"/>
      <w:bookmarkEnd w:id="3770"/>
      <w:bookmarkEnd w:id="3771"/>
      <w:bookmarkEnd w:id="3772"/>
      <w:r w:rsidR="00A13041">
        <w:t>Frequency error for V2X concurrent operation</w:t>
      </w:r>
    </w:p>
    <w:p w14:paraId="185A3D42" w14:textId="77777777" w:rsidR="00CA4159" w:rsidRDefault="00CA4159" w:rsidP="00CA4159">
      <w:bookmarkStart w:id="3773" w:name="_Toc45888264"/>
      <w:bookmarkStart w:id="3774" w:name="_Toc45888863"/>
      <w:bookmarkStart w:id="3775" w:name="_Toc59650181"/>
      <w:bookmarkStart w:id="3776" w:name="_Toc61357451"/>
      <w:bookmarkStart w:id="3777" w:name="_Toc61359225"/>
      <w:bookmarkStart w:id="3778" w:name="_Toc67916164"/>
      <w:bookmarkStart w:id="3779" w:name="_Toc75533708"/>
      <w:bookmarkStart w:id="3780" w:name="_Toc75819594"/>
      <w:bookmarkStart w:id="3781" w:name="_Toc76508438"/>
      <w:bookmarkStart w:id="3782" w:name="_Toc76717388"/>
      <w:bookmarkStart w:id="3783" w:name="_Toc83294030"/>
      <w:bookmarkStart w:id="3784"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773"/>
      <w:bookmarkEnd w:id="3774"/>
      <w:bookmarkEnd w:id="3775"/>
      <w:bookmarkEnd w:id="3776"/>
      <w:bookmarkEnd w:id="3777"/>
      <w:bookmarkEnd w:id="3778"/>
      <w:bookmarkEnd w:id="3779"/>
      <w:bookmarkEnd w:id="3780"/>
      <w:bookmarkEnd w:id="3781"/>
      <w:bookmarkEnd w:id="3782"/>
      <w:bookmarkEnd w:id="3783"/>
      <w:bookmarkEnd w:id="3784"/>
    </w:p>
    <w:p w14:paraId="19390237" w14:textId="77777777" w:rsidR="0017189C" w:rsidRPr="00286122" w:rsidRDefault="0017189C" w:rsidP="009876C7">
      <w:pPr>
        <w:pStyle w:val="Heading4"/>
      </w:pPr>
      <w:bookmarkStart w:id="3785" w:name="_Toc45888265"/>
      <w:bookmarkStart w:id="3786" w:name="_Toc45888864"/>
      <w:bookmarkStart w:id="3787" w:name="_Toc59650182"/>
      <w:bookmarkStart w:id="3788" w:name="_Toc61357452"/>
      <w:bookmarkStart w:id="3789" w:name="_Toc61359226"/>
      <w:bookmarkStart w:id="3790" w:name="_Toc67916165"/>
      <w:bookmarkStart w:id="3791" w:name="_Toc75533709"/>
      <w:bookmarkStart w:id="3792" w:name="_Toc75819595"/>
      <w:bookmarkStart w:id="3793" w:name="_Toc76508439"/>
      <w:bookmarkStart w:id="3794" w:name="_Toc76717389"/>
      <w:bookmarkStart w:id="3795" w:name="_Toc83294031"/>
      <w:bookmarkStart w:id="3796" w:name="_Toc84335070"/>
      <w:r>
        <w:t>6.4E.2.1</w:t>
      </w:r>
      <w:r>
        <w:tab/>
        <w:t>General</w:t>
      </w:r>
      <w:bookmarkEnd w:id="3785"/>
      <w:bookmarkEnd w:id="3786"/>
      <w:bookmarkEnd w:id="3787"/>
      <w:bookmarkEnd w:id="3788"/>
      <w:bookmarkEnd w:id="3789"/>
      <w:bookmarkEnd w:id="3790"/>
      <w:bookmarkEnd w:id="3791"/>
      <w:bookmarkEnd w:id="3792"/>
      <w:bookmarkEnd w:id="3793"/>
      <w:bookmarkEnd w:id="3794"/>
      <w:bookmarkEnd w:id="3795"/>
      <w:bookmarkEnd w:id="3796"/>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797" w:name="_Toc45888267"/>
      <w:bookmarkStart w:id="3798" w:name="_Toc45888866"/>
      <w:bookmarkStart w:id="3799" w:name="_Toc59650184"/>
      <w:bookmarkStart w:id="3800" w:name="_Toc61357454"/>
      <w:bookmarkStart w:id="3801"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802" w:name="_Toc45888266"/>
      <w:bookmarkStart w:id="3803" w:name="_Toc45888865"/>
      <w:bookmarkStart w:id="3804" w:name="_Toc67916166"/>
      <w:bookmarkStart w:id="3805" w:name="_Toc75533710"/>
      <w:bookmarkStart w:id="3806" w:name="_Toc75819596"/>
      <w:bookmarkStart w:id="3807" w:name="_Toc76508440"/>
      <w:bookmarkStart w:id="3808" w:name="_Toc76717390"/>
      <w:bookmarkStart w:id="3809" w:name="_Toc83294032"/>
      <w:bookmarkStart w:id="3810" w:name="_Toc84335071"/>
      <w:r w:rsidRPr="00B33073">
        <w:t>6.4E.2.2</w:t>
      </w:r>
      <w:r w:rsidRPr="00B33073">
        <w:tab/>
        <w:t>Error Vector Magnitude for V2X</w:t>
      </w:r>
      <w:bookmarkEnd w:id="3802"/>
      <w:bookmarkEnd w:id="3803"/>
      <w:bookmarkEnd w:id="3804"/>
      <w:bookmarkEnd w:id="3805"/>
      <w:bookmarkEnd w:id="3806"/>
      <w:bookmarkEnd w:id="3807"/>
      <w:bookmarkEnd w:id="3808"/>
      <w:bookmarkEnd w:id="3809"/>
      <w:bookmarkEnd w:id="3810"/>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811" w:name="_Toc67916167"/>
      <w:bookmarkStart w:id="3812" w:name="_Toc75533711"/>
      <w:bookmarkStart w:id="3813" w:name="_Toc75819597"/>
      <w:bookmarkStart w:id="3814" w:name="_Toc76508441"/>
      <w:bookmarkStart w:id="3815" w:name="_Toc76717391"/>
      <w:bookmarkStart w:id="3816" w:name="_Toc83294033"/>
      <w:bookmarkStart w:id="3817" w:name="_Toc84335072"/>
      <w:r w:rsidRPr="001C0CC4">
        <w:t>6.4</w:t>
      </w:r>
      <w:r>
        <w:t>E.2.3</w:t>
      </w:r>
      <w:r w:rsidRPr="001C0CC4">
        <w:tab/>
      </w:r>
      <w:r>
        <w:t>Carrier leakage for V2X</w:t>
      </w:r>
      <w:bookmarkEnd w:id="3797"/>
      <w:bookmarkEnd w:id="3798"/>
      <w:bookmarkEnd w:id="3799"/>
      <w:bookmarkEnd w:id="3800"/>
      <w:bookmarkEnd w:id="3801"/>
      <w:bookmarkEnd w:id="3811"/>
      <w:bookmarkEnd w:id="3812"/>
      <w:bookmarkEnd w:id="3813"/>
      <w:bookmarkEnd w:id="3814"/>
      <w:bookmarkEnd w:id="3815"/>
      <w:bookmarkEnd w:id="3816"/>
      <w:bookmarkEnd w:id="3817"/>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818" w:name="_Toc45888268"/>
      <w:bookmarkStart w:id="3819" w:name="_Toc45888867"/>
      <w:bookmarkStart w:id="3820" w:name="_Toc59650185"/>
      <w:bookmarkStart w:id="3821" w:name="_Toc61357455"/>
      <w:bookmarkStart w:id="3822" w:name="_Toc61359229"/>
      <w:bookmarkStart w:id="3823" w:name="_Toc67916168"/>
      <w:bookmarkStart w:id="3824" w:name="_Toc75533712"/>
      <w:bookmarkStart w:id="3825" w:name="_Toc75819598"/>
      <w:bookmarkStart w:id="3826" w:name="_Toc76508442"/>
      <w:bookmarkStart w:id="3827" w:name="_Toc76717392"/>
      <w:bookmarkStart w:id="3828" w:name="_Toc83294034"/>
      <w:bookmarkStart w:id="3829" w:name="_Toc84335073"/>
      <w:r w:rsidRPr="001C0CC4">
        <w:t>6.4</w:t>
      </w:r>
      <w:r>
        <w:t>E.2.4</w:t>
      </w:r>
      <w:r w:rsidRPr="001C0CC4">
        <w:tab/>
      </w:r>
      <w:r>
        <w:t>In-band emissions for V2X</w:t>
      </w:r>
      <w:bookmarkEnd w:id="3818"/>
      <w:bookmarkEnd w:id="3819"/>
      <w:bookmarkEnd w:id="3820"/>
      <w:bookmarkEnd w:id="3821"/>
      <w:bookmarkEnd w:id="3822"/>
      <w:bookmarkEnd w:id="3823"/>
      <w:bookmarkEnd w:id="3824"/>
      <w:bookmarkEnd w:id="3825"/>
      <w:bookmarkEnd w:id="3826"/>
      <w:bookmarkEnd w:id="3827"/>
      <w:bookmarkEnd w:id="3828"/>
      <w:bookmarkEnd w:id="3829"/>
    </w:p>
    <w:p w14:paraId="027772F7" w14:textId="5312CFD0" w:rsidR="00C77DF7" w:rsidRPr="00B33073" w:rsidRDefault="00C77DF7" w:rsidP="00C77DF7">
      <w:bookmarkStart w:id="3830" w:name="_Toc45888269"/>
      <w:bookmarkStart w:id="3831" w:name="_Toc45888868"/>
      <w:bookmarkStart w:id="3832" w:name="_Toc59650186"/>
      <w:bookmarkStart w:id="3833" w:name="_Toc61357456"/>
      <w:bookmarkStart w:id="3834"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835" w:name="_Toc67916169"/>
      <w:bookmarkStart w:id="3836" w:name="_Toc75533713"/>
      <w:bookmarkStart w:id="3837" w:name="_Toc75819599"/>
      <w:bookmarkStart w:id="3838" w:name="_Toc76508443"/>
      <w:bookmarkStart w:id="3839" w:name="_Toc76717393"/>
      <w:bookmarkStart w:id="3840" w:name="_Toc83294035"/>
      <w:bookmarkStart w:id="3841" w:name="_Toc84335074"/>
      <w:r w:rsidRPr="001C0CC4">
        <w:t>6.4</w:t>
      </w:r>
      <w:r>
        <w:t>E.2.5</w:t>
      </w:r>
      <w:r w:rsidRPr="001C0CC4">
        <w:tab/>
      </w:r>
      <w:r w:rsidRPr="0012626F">
        <w:t>EVM equalizer spectrum flatnes</w:t>
      </w:r>
      <w:r>
        <w:t>s for V2X</w:t>
      </w:r>
      <w:bookmarkEnd w:id="3830"/>
      <w:bookmarkEnd w:id="3831"/>
      <w:bookmarkEnd w:id="3832"/>
      <w:bookmarkEnd w:id="3833"/>
      <w:bookmarkEnd w:id="3834"/>
      <w:bookmarkEnd w:id="3835"/>
      <w:bookmarkEnd w:id="3836"/>
      <w:bookmarkEnd w:id="3837"/>
      <w:bookmarkEnd w:id="3838"/>
      <w:bookmarkEnd w:id="3839"/>
      <w:bookmarkEnd w:id="3840"/>
      <w:bookmarkEnd w:id="3841"/>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8B5D491" w:rsidR="0017189C" w:rsidRDefault="0017189C" w:rsidP="009876C7">
      <w:pPr>
        <w:pStyle w:val="Heading4"/>
      </w:pPr>
      <w:bookmarkStart w:id="3842" w:name="_Toc45888270"/>
      <w:bookmarkStart w:id="3843" w:name="_Toc45888869"/>
      <w:bookmarkStart w:id="3844" w:name="_Toc59650187"/>
      <w:bookmarkStart w:id="3845" w:name="_Toc61357457"/>
      <w:bookmarkStart w:id="3846" w:name="_Toc61359231"/>
      <w:bookmarkStart w:id="3847" w:name="_Toc67916170"/>
      <w:bookmarkStart w:id="3848" w:name="_Toc75533714"/>
      <w:bookmarkStart w:id="3849" w:name="_Toc75819600"/>
      <w:bookmarkStart w:id="3850" w:name="_Toc76508444"/>
      <w:bookmarkStart w:id="3851" w:name="_Toc76717394"/>
      <w:bookmarkStart w:id="3852" w:name="_Toc83294036"/>
      <w:bookmarkStart w:id="3853" w:name="_Toc84335075"/>
      <w:r>
        <w:t>6.4E.2.6</w:t>
      </w:r>
      <w:r>
        <w:tab/>
      </w:r>
      <w:bookmarkEnd w:id="3842"/>
      <w:bookmarkEnd w:id="3843"/>
      <w:bookmarkEnd w:id="3844"/>
      <w:bookmarkEnd w:id="3845"/>
      <w:bookmarkEnd w:id="3846"/>
      <w:bookmarkEnd w:id="3847"/>
      <w:bookmarkEnd w:id="3848"/>
      <w:bookmarkEnd w:id="3849"/>
      <w:bookmarkEnd w:id="3850"/>
      <w:bookmarkEnd w:id="3851"/>
      <w:bookmarkEnd w:id="3852"/>
      <w:bookmarkEnd w:id="3853"/>
      <w:r w:rsidR="00A13041">
        <w:t>Transmit modulation quality for V2X concurrent operation</w:t>
      </w:r>
    </w:p>
    <w:p w14:paraId="78C73DE8" w14:textId="77777777" w:rsidR="00D806D9" w:rsidRDefault="00D806D9" w:rsidP="00D806D9">
      <w:bookmarkStart w:id="3854" w:name="_Toc59650188"/>
      <w:bookmarkStart w:id="3855" w:name="_Toc61357458"/>
      <w:bookmarkStart w:id="3856" w:name="_Toc61359232"/>
      <w:bookmarkStart w:id="3857" w:name="_Toc67916171"/>
      <w:bookmarkStart w:id="3858" w:name="_Toc75533715"/>
      <w:bookmarkStart w:id="3859" w:name="_Toc75819601"/>
      <w:bookmarkStart w:id="3860" w:name="_Toc76508445"/>
      <w:bookmarkStart w:id="3861" w:name="_Toc76717395"/>
      <w:bookmarkStart w:id="3862" w:name="_Toc83294037"/>
      <w:bookmarkStart w:id="3863"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t>6.4</w:t>
      </w:r>
      <w:r>
        <w:t>F</w:t>
      </w:r>
      <w:r w:rsidRPr="001C0CC4">
        <w:tab/>
        <w:t>Transmit signal quality</w:t>
      </w:r>
      <w:r>
        <w:t xml:space="preserve"> for shared spectrum channel access</w:t>
      </w:r>
      <w:bookmarkEnd w:id="3854"/>
      <w:bookmarkEnd w:id="3855"/>
      <w:bookmarkEnd w:id="3856"/>
      <w:bookmarkEnd w:id="3857"/>
      <w:bookmarkEnd w:id="3858"/>
      <w:bookmarkEnd w:id="3859"/>
      <w:bookmarkEnd w:id="3860"/>
      <w:bookmarkEnd w:id="3861"/>
      <w:bookmarkEnd w:id="3862"/>
      <w:bookmarkEnd w:id="3863"/>
    </w:p>
    <w:p w14:paraId="7CB5CFF4" w14:textId="77777777" w:rsidR="00053D3A" w:rsidRPr="001C0CC4" w:rsidRDefault="00053D3A" w:rsidP="009876C7">
      <w:pPr>
        <w:pStyle w:val="Heading3"/>
      </w:pPr>
      <w:bookmarkStart w:id="3864" w:name="_Toc59650189"/>
      <w:bookmarkStart w:id="3865" w:name="_Toc61357459"/>
      <w:bookmarkStart w:id="3866" w:name="_Toc61359233"/>
      <w:bookmarkStart w:id="3867" w:name="_Toc67916172"/>
      <w:bookmarkStart w:id="3868" w:name="_Toc75533716"/>
      <w:bookmarkStart w:id="3869" w:name="_Toc75819602"/>
      <w:bookmarkStart w:id="3870" w:name="_Toc76508446"/>
      <w:bookmarkStart w:id="3871" w:name="_Toc76717396"/>
      <w:bookmarkStart w:id="3872" w:name="_Toc83294038"/>
      <w:bookmarkStart w:id="3873" w:name="_Toc84335077"/>
      <w:r w:rsidRPr="001C0CC4">
        <w:t>6.4</w:t>
      </w:r>
      <w:r>
        <w:t>F</w:t>
      </w:r>
      <w:r w:rsidRPr="001C0CC4">
        <w:t>.1</w:t>
      </w:r>
      <w:r w:rsidRPr="001C0CC4">
        <w:tab/>
        <w:t>Frequency error</w:t>
      </w:r>
      <w:bookmarkEnd w:id="3864"/>
      <w:bookmarkEnd w:id="3865"/>
      <w:bookmarkEnd w:id="3866"/>
      <w:bookmarkEnd w:id="3867"/>
      <w:bookmarkEnd w:id="3868"/>
      <w:bookmarkEnd w:id="3869"/>
      <w:bookmarkEnd w:id="3870"/>
      <w:bookmarkEnd w:id="3871"/>
      <w:bookmarkEnd w:id="3872"/>
      <w:bookmarkEnd w:id="3873"/>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874" w:name="_Toc59650190"/>
      <w:bookmarkStart w:id="3875" w:name="_Toc61357460"/>
      <w:bookmarkStart w:id="3876" w:name="_Toc61359234"/>
      <w:bookmarkStart w:id="3877" w:name="_Toc67916173"/>
      <w:bookmarkStart w:id="3878" w:name="_Toc75533717"/>
      <w:bookmarkStart w:id="3879" w:name="_Toc75819603"/>
      <w:bookmarkStart w:id="3880" w:name="_Toc76508447"/>
      <w:bookmarkStart w:id="3881" w:name="_Toc76717397"/>
      <w:bookmarkStart w:id="3882" w:name="_Toc83294039"/>
      <w:bookmarkStart w:id="3883" w:name="_Toc84335078"/>
      <w:r w:rsidRPr="001C0CC4">
        <w:t>6.4</w:t>
      </w:r>
      <w:r>
        <w:t>F</w:t>
      </w:r>
      <w:r w:rsidRPr="001C0CC4">
        <w:t>.2</w:t>
      </w:r>
      <w:r w:rsidRPr="001C0CC4">
        <w:tab/>
        <w:t>Transmit modulation quality</w:t>
      </w:r>
      <w:bookmarkEnd w:id="3874"/>
      <w:bookmarkEnd w:id="3875"/>
      <w:bookmarkEnd w:id="3876"/>
      <w:bookmarkEnd w:id="3877"/>
      <w:bookmarkEnd w:id="3878"/>
      <w:bookmarkEnd w:id="3879"/>
      <w:bookmarkEnd w:id="3880"/>
      <w:bookmarkEnd w:id="3881"/>
      <w:bookmarkEnd w:id="3882"/>
      <w:bookmarkEnd w:id="3883"/>
    </w:p>
    <w:p w14:paraId="128B96D2" w14:textId="77777777" w:rsidR="00170857" w:rsidRPr="00A21A55" w:rsidRDefault="00170857" w:rsidP="00E325BF">
      <w:pPr>
        <w:pStyle w:val="Heading4"/>
      </w:pPr>
      <w:r w:rsidRPr="00A1115A">
        <w:t>6.4</w:t>
      </w:r>
      <w:r>
        <w:t>F</w:t>
      </w:r>
      <w:r w:rsidRPr="00A1115A">
        <w:t>.2.</w:t>
      </w:r>
      <w:r>
        <w:t>0</w:t>
      </w:r>
      <w:r w:rsidRPr="00A1115A">
        <w:tab/>
      </w:r>
      <w:r>
        <w:t>General</w:t>
      </w:r>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884" w:name="_Toc59650191"/>
      <w:bookmarkStart w:id="3885" w:name="_Toc61357461"/>
      <w:bookmarkStart w:id="3886" w:name="_Toc61359235"/>
      <w:bookmarkStart w:id="3887" w:name="_Toc67916174"/>
      <w:bookmarkStart w:id="3888" w:name="_Toc75533718"/>
      <w:bookmarkStart w:id="3889" w:name="_Toc75819604"/>
      <w:bookmarkStart w:id="3890" w:name="_Toc76508448"/>
      <w:bookmarkStart w:id="3891" w:name="_Toc76717398"/>
      <w:bookmarkStart w:id="3892" w:name="_Toc83294040"/>
      <w:bookmarkStart w:id="3893" w:name="_Toc84335079"/>
      <w:r w:rsidRPr="001C0CC4">
        <w:t>6.4</w:t>
      </w:r>
      <w:r>
        <w:t>F</w:t>
      </w:r>
      <w:r w:rsidRPr="001C0CC4">
        <w:t>.2.1</w:t>
      </w:r>
      <w:r w:rsidRPr="001C0CC4">
        <w:tab/>
        <w:t>Error Vector Magnitude</w:t>
      </w:r>
      <w:bookmarkEnd w:id="3884"/>
      <w:bookmarkEnd w:id="3885"/>
      <w:bookmarkEnd w:id="3886"/>
      <w:bookmarkEnd w:id="3887"/>
      <w:bookmarkEnd w:id="3888"/>
      <w:bookmarkEnd w:id="3889"/>
      <w:bookmarkEnd w:id="3890"/>
      <w:bookmarkEnd w:id="3891"/>
      <w:bookmarkEnd w:id="3892"/>
      <w:bookmarkEnd w:id="3893"/>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894" w:name="_Toc59650192"/>
      <w:bookmarkStart w:id="3895" w:name="_Toc61357462"/>
      <w:bookmarkStart w:id="3896" w:name="_Toc61359236"/>
      <w:bookmarkStart w:id="3897" w:name="_Toc67916175"/>
      <w:bookmarkStart w:id="3898" w:name="_Toc75533719"/>
      <w:bookmarkStart w:id="3899" w:name="_Toc75819605"/>
      <w:bookmarkStart w:id="3900" w:name="_Toc76508449"/>
      <w:bookmarkStart w:id="3901" w:name="_Toc76717399"/>
      <w:bookmarkStart w:id="3902" w:name="_Toc83294041"/>
      <w:bookmarkStart w:id="3903" w:name="_Toc84335080"/>
      <w:r w:rsidRPr="001C0CC4">
        <w:t>6.4</w:t>
      </w:r>
      <w:r>
        <w:t>F</w:t>
      </w:r>
      <w:r w:rsidRPr="001C0CC4">
        <w:t>.2.2</w:t>
      </w:r>
      <w:r w:rsidRPr="001C0CC4">
        <w:tab/>
        <w:t>Carrier leakage</w:t>
      </w:r>
      <w:bookmarkEnd w:id="3894"/>
      <w:bookmarkEnd w:id="3895"/>
      <w:bookmarkEnd w:id="3896"/>
      <w:bookmarkEnd w:id="3897"/>
      <w:bookmarkEnd w:id="3898"/>
      <w:bookmarkEnd w:id="3899"/>
      <w:bookmarkEnd w:id="3900"/>
      <w:bookmarkEnd w:id="3901"/>
      <w:bookmarkEnd w:id="3902"/>
      <w:bookmarkEnd w:id="3903"/>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904" w:name="_Toc59650193"/>
      <w:bookmarkStart w:id="3905" w:name="_Toc61357463"/>
      <w:bookmarkStart w:id="3906" w:name="_Toc61359237"/>
      <w:bookmarkStart w:id="3907" w:name="_Toc67916176"/>
      <w:bookmarkStart w:id="3908" w:name="_Toc75533720"/>
      <w:bookmarkStart w:id="3909" w:name="_Toc75819606"/>
      <w:bookmarkStart w:id="3910" w:name="_Toc76508450"/>
      <w:bookmarkStart w:id="3911" w:name="_Toc76717400"/>
      <w:bookmarkStart w:id="3912" w:name="_Toc83294042"/>
      <w:bookmarkStart w:id="3913" w:name="_Toc84335081"/>
      <w:r w:rsidRPr="001C0CC4">
        <w:t>6.4</w:t>
      </w:r>
      <w:r>
        <w:t>F</w:t>
      </w:r>
      <w:r w:rsidRPr="001C0CC4">
        <w:t>.2.3</w:t>
      </w:r>
      <w:r w:rsidRPr="001C0CC4">
        <w:tab/>
        <w:t>In-band emissions</w:t>
      </w:r>
      <w:bookmarkEnd w:id="3904"/>
      <w:bookmarkEnd w:id="3905"/>
      <w:bookmarkEnd w:id="3906"/>
      <w:bookmarkEnd w:id="3907"/>
      <w:bookmarkEnd w:id="3908"/>
      <w:bookmarkEnd w:id="3909"/>
      <w:bookmarkEnd w:id="3910"/>
      <w:bookmarkEnd w:id="3911"/>
      <w:bookmarkEnd w:id="3912"/>
      <w:bookmarkEnd w:id="3913"/>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bookmarkStart w:id="3914" w:name="_CRTable6_4F_2_31"/>
      <w:r w:rsidRPr="001D386E">
        <w:t xml:space="preserve">Table </w:t>
      </w:r>
      <w:bookmarkEnd w:id="3914"/>
      <w:r w:rsidRPr="001D386E">
        <w:t>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AC510B"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6pt;height:20.5pt" o:ole="">
                  <v:imagedata r:id="rId67" o:title=""/>
                </v:shape>
                <o:OLEObject Type="Embed" ProgID="Equation.3" ShapeID="_x0000_i1050" DrawAspect="Content" ObjectID="_1820927607"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0.5pt;height:15.5pt" o:ole="">
                  <v:imagedata r:id="rId69" o:title=""/>
                </v:shape>
                <o:OLEObject Type="Embed" ProgID="Equation.3" ShapeID="_x0000_i1051" DrawAspect="Content" ObjectID="_1820927608"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0.5pt;height:15.5pt" o:ole="">
                  <v:imagedata r:id="rId71" o:title=""/>
                </v:shape>
                <o:OLEObject Type="Embed" ProgID="Equation.3" ShapeID="_x0000_i1052" DrawAspect="Content" ObjectID="_1820927609"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0.5pt;height:15.5pt" o:ole="">
                  <v:imagedata r:id="rId51" o:title=""/>
                </v:shape>
                <o:OLEObject Type="Embed" ProgID="Equation.3" ShapeID="_x0000_i1053" DrawAspect="Content" ObjectID="_1820927610"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0.5pt;height:15.5pt" o:ole="">
                  <v:imagedata r:id="rId37" o:title=""/>
                </v:shape>
                <o:OLEObject Type="Embed" ProgID="Equation.3" ShapeID="_x0000_i1054" DrawAspect="Content" ObjectID="_1820927611"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6pt;height:15.5pt" o:ole="">
                  <v:imagedata r:id="rId56" o:title=""/>
                </v:shape>
                <o:OLEObject Type="Embed" ProgID="Equation.3" ShapeID="_x0000_i1055" DrawAspect="Content" ObjectID="_1820927612" r:id="rId75"/>
              </w:object>
            </w:r>
            <w:r w:rsidRPr="001D386E">
              <w:rPr>
                <w:rFonts w:cs="Arial"/>
              </w:rPr>
              <w:t xml:space="preserve"> or </w:t>
            </w:r>
            <w:r w:rsidRPr="001D386E">
              <w:rPr>
                <w:rFonts w:cs="Arial"/>
                <w:position w:val="-10"/>
              </w:rPr>
              <w:object w:dxaOrig="920" w:dyaOrig="340" w14:anchorId="3339037C">
                <v:shape id="_x0000_i1056" type="#_x0000_t75" style="width:41pt;height:15.5pt" o:ole="">
                  <v:imagedata r:id="rId58" o:title=""/>
                </v:shape>
                <o:OLEObject Type="Embed" ProgID="Equation.3" ShapeID="_x0000_i1056" DrawAspect="Content" ObjectID="_1820927613"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0.5pt;height:15.5pt" o:ole="">
                  <v:imagedata r:id="rId77" o:title=""/>
                </v:shape>
                <o:OLEObject Type="Embed" ProgID="Equation.3" ShapeID="_x0000_i1057" DrawAspect="Content" ObjectID="_1820927614"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915" w:name="_Hlk37158204"/>
      <w:bookmarkStart w:id="3916" w:name="_Toc59650194"/>
      <w:bookmarkStart w:id="3917" w:name="_Toc61357464"/>
      <w:bookmarkStart w:id="3918" w:name="_Toc61359238"/>
      <w:bookmarkStart w:id="3919" w:name="_Toc67916177"/>
      <w:bookmarkStart w:id="3920" w:name="_Toc75533721"/>
      <w:bookmarkStart w:id="3921" w:name="_Toc75819607"/>
      <w:bookmarkStart w:id="3922" w:name="_Toc76508451"/>
      <w:bookmarkStart w:id="3923" w:name="_Toc76717401"/>
      <w:bookmarkStart w:id="3924" w:name="_Toc83294043"/>
      <w:bookmarkStart w:id="3925" w:name="_Toc84335082"/>
      <w:bookmarkEnd w:id="3915"/>
      <w:r w:rsidRPr="001C0CC4">
        <w:t>6.4</w:t>
      </w:r>
      <w:r>
        <w:t>F</w:t>
      </w:r>
      <w:r w:rsidRPr="001C0CC4">
        <w:t>.2.4</w:t>
      </w:r>
      <w:r w:rsidRPr="001C0CC4">
        <w:tab/>
        <w:t>EVM equalizer spectrum flatness</w:t>
      </w:r>
      <w:bookmarkEnd w:id="3916"/>
      <w:bookmarkEnd w:id="3917"/>
      <w:bookmarkEnd w:id="3918"/>
      <w:bookmarkEnd w:id="3919"/>
      <w:bookmarkEnd w:id="3920"/>
      <w:bookmarkEnd w:id="3921"/>
      <w:bookmarkEnd w:id="3922"/>
      <w:bookmarkEnd w:id="3923"/>
      <w:bookmarkEnd w:id="3924"/>
      <w:bookmarkEnd w:id="3925"/>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926" w:name="_Toc59650195"/>
      <w:bookmarkStart w:id="3927" w:name="_Toc61357465"/>
      <w:bookmarkStart w:id="3928" w:name="_Toc61359239"/>
      <w:bookmarkStart w:id="3929" w:name="_Toc67916178"/>
      <w:bookmarkStart w:id="3930" w:name="_Toc75533722"/>
      <w:bookmarkStart w:id="3931" w:name="_Toc75819608"/>
      <w:bookmarkStart w:id="3932" w:name="_Toc76508452"/>
      <w:bookmarkStart w:id="3933" w:name="_Toc76717402"/>
      <w:bookmarkStart w:id="3934" w:name="_Toc83294044"/>
      <w:bookmarkStart w:id="3935" w:name="_Toc84335083"/>
      <w:r w:rsidRPr="001C0CC4">
        <w:t>6.</w:t>
      </w:r>
      <w:r>
        <w:t>4F</w:t>
      </w:r>
      <w:r w:rsidRPr="001C0CC4">
        <w:t>.</w:t>
      </w:r>
      <w:r>
        <w:t>2A</w:t>
      </w:r>
      <w:r w:rsidRPr="001C0CC4">
        <w:tab/>
      </w:r>
      <w:r>
        <w:rPr>
          <w:lang w:eastAsia="zh-CN"/>
        </w:rPr>
        <w:t>Transmit modulation quality</w:t>
      </w:r>
      <w:r>
        <w:t xml:space="preserve"> for CA</w:t>
      </w:r>
      <w:bookmarkEnd w:id="3926"/>
      <w:bookmarkEnd w:id="3927"/>
      <w:bookmarkEnd w:id="3928"/>
      <w:bookmarkEnd w:id="3929"/>
      <w:bookmarkEnd w:id="3930"/>
      <w:bookmarkEnd w:id="3931"/>
      <w:bookmarkEnd w:id="3932"/>
      <w:bookmarkEnd w:id="3933"/>
      <w:bookmarkEnd w:id="3934"/>
      <w:bookmarkEnd w:id="3935"/>
    </w:p>
    <w:p w14:paraId="5FC92859" w14:textId="77777777" w:rsidR="00053D3A" w:rsidRDefault="00053D3A" w:rsidP="009876C7">
      <w:pPr>
        <w:pStyle w:val="Heading4"/>
      </w:pPr>
      <w:bookmarkStart w:id="3936" w:name="_Toc59650196"/>
      <w:bookmarkStart w:id="3937" w:name="_Toc61357466"/>
      <w:bookmarkStart w:id="3938" w:name="_Toc61359240"/>
      <w:bookmarkStart w:id="3939" w:name="_Toc67916179"/>
      <w:bookmarkStart w:id="3940" w:name="_Toc75533723"/>
      <w:bookmarkStart w:id="3941" w:name="_Toc75819609"/>
      <w:bookmarkStart w:id="3942" w:name="_Toc76508453"/>
      <w:bookmarkStart w:id="3943" w:name="_Toc76717403"/>
      <w:bookmarkStart w:id="3944" w:name="_Toc83294045"/>
      <w:bookmarkStart w:id="3945" w:name="_Toc84335084"/>
      <w:r w:rsidRPr="001C0CC4">
        <w:t>6.</w:t>
      </w:r>
      <w:r>
        <w:t>4F</w:t>
      </w:r>
      <w:r w:rsidRPr="001C0CC4">
        <w:t>.</w:t>
      </w:r>
      <w:r>
        <w:t>2A.1</w:t>
      </w:r>
      <w:r w:rsidRPr="001C0CC4">
        <w:tab/>
      </w:r>
      <w:r>
        <w:rPr>
          <w:lang w:eastAsia="zh-CN"/>
        </w:rPr>
        <w:t>Transmit modulation quality</w:t>
      </w:r>
      <w:r>
        <w:t xml:space="preserve"> for inter-band CA</w:t>
      </w:r>
      <w:bookmarkEnd w:id="3936"/>
      <w:bookmarkEnd w:id="3937"/>
      <w:bookmarkEnd w:id="3938"/>
      <w:bookmarkEnd w:id="3939"/>
      <w:bookmarkEnd w:id="3940"/>
      <w:bookmarkEnd w:id="3941"/>
      <w:bookmarkEnd w:id="3942"/>
      <w:bookmarkEnd w:id="3943"/>
      <w:bookmarkEnd w:id="3944"/>
      <w:bookmarkEnd w:id="3945"/>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946" w:name="_Toc45888271"/>
      <w:bookmarkStart w:id="3947" w:name="_Toc45888870"/>
      <w:bookmarkStart w:id="3948" w:name="_Toc59650197"/>
      <w:bookmarkStart w:id="3949" w:name="_Toc61357467"/>
      <w:bookmarkStart w:id="3950" w:name="_Toc61359241"/>
      <w:bookmarkStart w:id="3951" w:name="_Toc67916180"/>
      <w:bookmarkStart w:id="3952" w:name="_Toc75533724"/>
      <w:bookmarkStart w:id="3953" w:name="_Toc75819610"/>
      <w:bookmarkStart w:id="3954" w:name="_Toc76508454"/>
      <w:bookmarkStart w:id="3955" w:name="_Toc76717404"/>
      <w:bookmarkStart w:id="3956" w:name="_Toc83294046"/>
      <w:bookmarkStart w:id="3957" w:name="_Toc84335085"/>
      <w:r w:rsidRPr="001C0CC4">
        <w:t>6.5</w:t>
      </w:r>
      <w:r w:rsidRPr="001C0CC4">
        <w:tab/>
        <w:t>Output RF spectrum emissions</w:t>
      </w:r>
      <w:bookmarkEnd w:id="3731"/>
      <w:bookmarkEnd w:id="3732"/>
      <w:bookmarkEnd w:id="3733"/>
      <w:bookmarkEnd w:id="3734"/>
      <w:bookmarkEnd w:id="3735"/>
      <w:bookmarkEnd w:id="3736"/>
      <w:bookmarkEnd w:id="3946"/>
      <w:bookmarkEnd w:id="3947"/>
      <w:bookmarkEnd w:id="3948"/>
      <w:bookmarkEnd w:id="3949"/>
      <w:bookmarkEnd w:id="3950"/>
      <w:bookmarkEnd w:id="3951"/>
      <w:bookmarkEnd w:id="3952"/>
      <w:bookmarkEnd w:id="3953"/>
      <w:bookmarkEnd w:id="3954"/>
      <w:bookmarkEnd w:id="3955"/>
      <w:bookmarkEnd w:id="3956"/>
      <w:bookmarkEnd w:id="3957"/>
    </w:p>
    <w:p w14:paraId="52715159" w14:textId="77777777" w:rsidR="00DC7196" w:rsidRPr="001C0CC4" w:rsidRDefault="00DC7196" w:rsidP="009876C7">
      <w:pPr>
        <w:pStyle w:val="Heading3"/>
      </w:pPr>
      <w:bookmarkStart w:id="3958" w:name="_Toc21344349"/>
      <w:bookmarkStart w:id="3959" w:name="_Toc29801835"/>
      <w:bookmarkStart w:id="3960" w:name="_Toc29802259"/>
      <w:bookmarkStart w:id="3961" w:name="_Toc29802884"/>
      <w:bookmarkStart w:id="3962" w:name="_Toc36107626"/>
      <w:bookmarkStart w:id="3963" w:name="_Toc37251392"/>
      <w:bookmarkStart w:id="3964" w:name="_Toc45888272"/>
      <w:bookmarkStart w:id="3965" w:name="_Toc45888871"/>
      <w:bookmarkStart w:id="3966" w:name="_Toc59650198"/>
      <w:bookmarkStart w:id="3967" w:name="_Toc61357468"/>
      <w:bookmarkStart w:id="3968" w:name="_Toc61359242"/>
      <w:bookmarkStart w:id="3969" w:name="_Toc67916181"/>
      <w:bookmarkStart w:id="3970" w:name="_Toc75533725"/>
      <w:bookmarkStart w:id="3971" w:name="_Toc75819611"/>
      <w:bookmarkStart w:id="3972" w:name="_Toc76508455"/>
      <w:bookmarkStart w:id="3973" w:name="_Toc76717405"/>
      <w:bookmarkStart w:id="3974" w:name="_Toc83294047"/>
      <w:bookmarkStart w:id="3975" w:name="_Toc84335086"/>
      <w:r w:rsidRPr="001C0CC4">
        <w:t>6.5.1</w:t>
      </w:r>
      <w:r w:rsidRPr="001C0CC4">
        <w:tab/>
        <w:t>Occupied bandwidth</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p>
    <w:p w14:paraId="28E41983" w14:textId="77777777" w:rsidR="00DC7196" w:rsidRPr="001C0CC4" w:rsidRDefault="00DC7196" w:rsidP="00DC7196">
      <w:pPr>
        <w:pStyle w:val="TH"/>
      </w:pPr>
      <w:bookmarkStart w:id="3976" w:name="_CRTable6_5_11"/>
      <w:r w:rsidRPr="001C0CC4">
        <w:t xml:space="preserve">Table </w:t>
      </w:r>
      <w:bookmarkEnd w:id="3976"/>
      <w:r w:rsidRPr="001C0CC4">
        <w:t>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977" w:name="_Toc21344350"/>
      <w:bookmarkStart w:id="3978" w:name="_Toc29801836"/>
      <w:bookmarkStart w:id="3979" w:name="_Toc29802260"/>
      <w:bookmarkStart w:id="3980" w:name="_Toc29802885"/>
      <w:bookmarkStart w:id="3981" w:name="_Toc36107627"/>
      <w:bookmarkStart w:id="3982" w:name="_Toc37251393"/>
      <w:bookmarkStart w:id="3983" w:name="_Toc45888273"/>
      <w:bookmarkStart w:id="3984" w:name="_Toc45888872"/>
      <w:bookmarkStart w:id="3985" w:name="_Toc59650199"/>
      <w:bookmarkStart w:id="3986" w:name="_Toc61357469"/>
      <w:bookmarkStart w:id="3987" w:name="_Toc61359243"/>
      <w:bookmarkStart w:id="3988" w:name="_Toc67916182"/>
      <w:bookmarkStart w:id="3989" w:name="_Toc75533726"/>
      <w:bookmarkStart w:id="3990" w:name="_Toc75819612"/>
      <w:bookmarkStart w:id="3991" w:name="_Toc76508456"/>
      <w:bookmarkStart w:id="3992" w:name="_Toc76717406"/>
      <w:bookmarkStart w:id="3993" w:name="_Toc83294048"/>
      <w:bookmarkStart w:id="3994" w:name="_Toc84335087"/>
      <w:r w:rsidRPr="001C0CC4">
        <w:t>6.5.2</w:t>
      </w:r>
      <w:r w:rsidRPr="001C0CC4">
        <w:tab/>
        <w:t>Out of band emission</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5FFF8779" w14:textId="77777777" w:rsidR="00DC7196" w:rsidRPr="001C0CC4" w:rsidRDefault="00DC7196" w:rsidP="009876C7">
      <w:pPr>
        <w:pStyle w:val="Heading4"/>
      </w:pPr>
      <w:bookmarkStart w:id="3995" w:name="_Toc21344351"/>
      <w:bookmarkStart w:id="3996" w:name="_Toc29801837"/>
      <w:bookmarkStart w:id="3997" w:name="_Toc29802261"/>
      <w:bookmarkStart w:id="3998" w:name="_Toc29802886"/>
      <w:bookmarkStart w:id="3999" w:name="_Toc36107628"/>
      <w:bookmarkStart w:id="4000" w:name="_Toc37251394"/>
      <w:bookmarkStart w:id="4001" w:name="_Toc45888274"/>
      <w:bookmarkStart w:id="4002" w:name="_Toc45888873"/>
      <w:bookmarkStart w:id="4003" w:name="_Toc59650200"/>
      <w:bookmarkStart w:id="4004" w:name="_Toc61357470"/>
      <w:bookmarkStart w:id="4005" w:name="_Toc61359244"/>
      <w:bookmarkStart w:id="4006" w:name="_Toc67916183"/>
      <w:bookmarkStart w:id="4007" w:name="_Toc75533727"/>
      <w:bookmarkStart w:id="4008" w:name="_Toc75819613"/>
      <w:bookmarkStart w:id="4009" w:name="_Toc76508457"/>
      <w:bookmarkStart w:id="4010" w:name="_Toc76717407"/>
      <w:bookmarkStart w:id="4011" w:name="_Toc83294049"/>
      <w:bookmarkStart w:id="4012" w:name="_Toc84335088"/>
      <w:r w:rsidRPr="001C0CC4">
        <w:t>6.5.2.1</w:t>
      </w:r>
      <w:r w:rsidRPr="001C0CC4">
        <w:tab/>
        <w:t>General</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4013" w:name="_Toc21344352"/>
      <w:bookmarkStart w:id="4014" w:name="_Toc29801838"/>
      <w:bookmarkStart w:id="4015" w:name="_Toc29802262"/>
      <w:bookmarkStart w:id="4016" w:name="_Toc29802887"/>
      <w:bookmarkStart w:id="4017" w:name="_Toc36107629"/>
      <w:bookmarkStart w:id="4018" w:name="_Toc37251395"/>
      <w:bookmarkStart w:id="4019" w:name="_Toc45888275"/>
      <w:bookmarkStart w:id="4020" w:name="_Toc45888874"/>
      <w:bookmarkStart w:id="4021" w:name="_Toc59650201"/>
      <w:bookmarkStart w:id="4022" w:name="_Toc61357471"/>
      <w:bookmarkStart w:id="4023" w:name="_Toc61359245"/>
      <w:bookmarkStart w:id="4024" w:name="_Toc67916184"/>
      <w:bookmarkStart w:id="4025" w:name="_Toc75533728"/>
      <w:bookmarkStart w:id="4026" w:name="_Toc75819614"/>
      <w:bookmarkStart w:id="4027" w:name="_Toc76508458"/>
      <w:bookmarkStart w:id="4028" w:name="_Toc76717408"/>
      <w:bookmarkStart w:id="4029" w:name="_Toc83294050"/>
      <w:bookmarkStart w:id="4030" w:name="_Toc84335089"/>
      <w:r w:rsidRPr="001C0CC4">
        <w:t>6.5.2.2</w:t>
      </w:r>
      <w:r w:rsidRPr="001C0CC4">
        <w:tab/>
        <w:t>Spectrum emission mask</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bookmarkStart w:id="4031" w:name="_CRTable6_5_2_21"/>
      <w:r w:rsidRPr="001C0CC4">
        <w:rPr>
          <w:lang w:val="en-US"/>
        </w:rPr>
        <w:t xml:space="preserve">Table </w:t>
      </w:r>
      <w:bookmarkEnd w:id="4031"/>
      <w:r w:rsidRPr="001C0CC4">
        <w:rPr>
          <w:lang w:val="en-US"/>
        </w:rPr>
        <w:t>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4032" w:name="_Toc21344353"/>
      <w:bookmarkStart w:id="4033" w:name="_Toc29801839"/>
      <w:bookmarkStart w:id="4034" w:name="_Toc29802263"/>
      <w:bookmarkStart w:id="4035" w:name="_Toc29802888"/>
      <w:bookmarkStart w:id="4036" w:name="_Toc36107630"/>
      <w:bookmarkStart w:id="4037" w:name="_Toc37251396"/>
      <w:bookmarkStart w:id="4038" w:name="_Toc45888276"/>
      <w:bookmarkStart w:id="4039" w:name="_Toc45888875"/>
      <w:bookmarkStart w:id="4040" w:name="_Toc59650202"/>
      <w:bookmarkStart w:id="4041" w:name="_Toc61357472"/>
      <w:bookmarkStart w:id="4042" w:name="_Toc61359246"/>
      <w:bookmarkStart w:id="4043" w:name="_Toc67916185"/>
      <w:bookmarkStart w:id="4044" w:name="_Toc75533729"/>
      <w:bookmarkStart w:id="4045" w:name="_Toc75819615"/>
      <w:bookmarkStart w:id="4046" w:name="_Toc76508459"/>
      <w:bookmarkStart w:id="4047" w:name="_Toc76717409"/>
      <w:bookmarkStart w:id="4048" w:name="_Toc83294051"/>
      <w:bookmarkStart w:id="4049" w:name="_Toc84335090"/>
      <w:r w:rsidRPr="001C0CC4">
        <w:t>6.5.2.3</w:t>
      </w:r>
      <w:r w:rsidRPr="001C0CC4">
        <w:tab/>
        <w:t>Additional spectrum emission mask</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6D99DF11" w14:textId="77777777" w:rsidR="00357098" w:rsidRPr="001C0CC4" w:rsidRDefault="00357098" w:rsidP="009876C7">
      <w:pPr>
        <w:pStyle w:val="Heading5"/>
        <w:rPr>
          <w:snapToGrid w:val="0"/>
        </w:rPr>
      </w:pPr>
      <w:bookmarkStart w:id="4050" w:name="_Toc21344354"/>
      <w:bookmarkStart w:id="4051" w:name="_Toc29801840"/>
      <w:bookmarkStart w:id="4052" w:name="_Toc29802264"/>
      <w:bookmarkStart w:id="4053" w:name="_Toc29802889"/>
      <w:bookmarkStart w:id="4054" w:name="_Toc37251397"/>
      <w:bookmarkStart w:id="4055" w:name="_Toc45888277"/>
      <w:bookmarkStart w:id="4056" w:name="_Toc45888876"/>
      <w:bookmarkStart w:id="4057" w:name="_Toc59650203"/>
      <w:bookmarkStart w:id="4058" w:name="_Toc61357473"/>
      <w:bookmarkStart w:id="4059" w:name="_Toc61359247"/>
      <w:bookmarkStart w:id="4060" w:name="_Toc67916186"/>
      <w:bookmarkStart w:id="4061" w:name="_Toc75533730"/>
      <w:bookmarkStart w:id="4062" w:name="_Toc75819616"/>
      <w:bookmarkStart w:id="4063" w:name="_Toc76508460"/>
      <w:bookmarkStart w:id="4064" w:name="_Toc76717410"/>
      <w:bookmarkStart w:id="4065" w:name="_Toc83294052"/>
      <w:bookmarkStart w:id="4066"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bookmarkStart w:id="4067" w:name="_CRTable6_5_2_3_11"/>
      <w:r w:rsidRPr="001C0CC4">
        <w:t xml:space="preserve">Table </w:t>
      </w:r>
      <w:bookmarkEnd w:id="4067"/>
      <w:r w:rsidRPr="001C0CC4">
        <w:t xml:space="preserve">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4068" w:name="_Toc21344355"/>
      <w:bookmarkStart w:id="4069" w:name="_Toc29801841"/>
      <w:bookmarkStart w:id="4070" w:name="_Toc29802265"/>
      <w:bookmarkStart w:id="4071" w:name="_Toc29802890"/>
      <w:bookmarkStart w:id="4072" w:name="_Toc37251398"/>
      <w:bookmarkStart w:id="4073" w:name="_Toc45888278"/>
      <w:bookmarkStart w:id="4074" w:name="_Toc45888877"/>
      <w:bookmarkStart w:id="4075" w:name="_Toc59650204"/>
      <w:bookmarkStart w:id="4076" w:name="_Toc61357474"/>
      <w:bookmarkStart w:id="4077" w:name="_Toc61359248"/>
      <w:bookmarkStart w:id="4078" w:name="_Toc67916187"/>
      <w:bookmarkStart w:id="4079" w:name="_Toc75533731"/>
      <w:bookmarkStart w:id="4080" w:name="_Toc75819617"/>
      <w:bookmarkStart w:id="4081" w:name="_Toc76508461"/>
      <w:bookmarkStart w:id="4082" w:name="_Toc76717411"/>
      <w:bookmarkStart w:id="4083" w:name="_Toc83294053"/>
      <w:bookmarkStart w:id="4084" w:name="_Toc84335092"/>
      <w:r w:rsidRPr="001C0CC4">
        <w:t>6.5.2.3.2</w:t>
      </w:r>
      <w:r w:rsidRPr="001C0CC4">
        <w:tab/>
        <w:t xml:space="preserve">Requirements for network </w:t>
      </w:r>
      <w:r>
        <w:t>signalling</w:t>
      </w:r>
      <w:r w:rsidRPr="001C0CC4">
        <w:t xml:space="preserve"> value "NS_04"</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60050D20" w14:textId="77777777" w:rsidR="00D73037" w:rsidRDefault="00D73037" w:rsidP="00D73037">
      <w:r>
        <w:t xml:space="preserve">Additional spectrum emission requirements are signalled by the network to indicate that the UE shall meet an additional requirement for a specific deployment scenario as part of the cell handover/broadcast message. The additional spectrum emission requirements in NS_04 are based on </w:t>
      </w:r>
      <w:r w:rsidRPr="006454CE">
        <w:t>FCC rule 47 CFR 27.53(m)(4)</w:t>
      </w:r>
      <w:r>
        <w:rPr>
          <w:noProof/>
        </w:rPr>
        <w:t>.</w:t>
      </w:r>
    </w:p>
    <w:p w14:paraId="3CD55C4B" w14:textId="73BA2C86" w:rsidR="00D73037" w:rsidRDefault="00D73037" w:rsidP="00D73037">
      <w: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based on </w:t>
      </w:r>
      <w:r w:rsidRPr="006454CE">
        <w:t>FCC rule 47 CFR 27.53(m)(</w:t>
      </w:r>
      <w:r>
        <w:t>6</w:t>
      </w:r>
      <w:r w:rsidRPr="006454CE">
        <w:t>)</w:t>
      </w:r>
      <w:r>
        <w:t xml:space="preserve">.  Since the 26-dB emission bandwidth is implementation dependent, </w:t>
      </w:r>
      <w:bookmarkStart w:id="4085" w:name="OLE_LINK21"/>
      <w:r>
        <w:t>the maximum transmission bandwidth of the channel bandwidth</w:t>
      </w:r>
      <w:r w:rsidDel="0096418B">
        <w:t xml:space="preserve"> </w:t>
      </w:r>
      <w:r>
        <w:t>in MHz (</w:t>
      </w:r>
      <w:r w:rsidRPr="00411043">
        <w:t xml:space="preserve">for CP-OFDM, this bandwidth equals </w:t>
      </w:r>
      <w:r>
        <w:t>N</w:t>
      </w:r>
      <w:r>
        <w:rPr>
          <w:vertAlign w:val="subscript"/>
        </w:rPr>
        <w:t xml:space="preserve">RB </w:t>
      </w:r>
      <w:r>
        <w:t xml:space="preserve">* SCS * 12 / 1,000, and </w:t>
      </w:r>
      <w:r w:rsidRPr="00411043">
        <w:t>and for DFT-S-OFDM, this bandwidth equals the maximum applicable</w:t>
      </w:r>
      <w:r>
        <w:t xml:space="preserve"> </w:t>
      </w:r>
      <w:r w:rsidRPr="00411043">
        <w:t>L</w:t>
      </w:r>
      <w:r w:rsidRPr="00411043">
        <w:rPr>
          <w:vertAlign w:val="subscript"/>
        </w:rPr>
        <w:t xml:space="preserve">CRB </w:t>
      </w:r>
      <w:r w:rsidRPr="00411043">
        <w:t>* SCS * 12 / 1,000</w:t>
      </w:r>
      <w:r>
        <w:t>) contained within the 26 dB emission bandwidth is used for determining the applicable SEM indicated by NS_04 as specified in Table 6.5.2.3.2-1 and Table 6.5.2.3.2-2.</w:t>
      </w:r>
      <w:bookmarkEnd w:id="4085"/>
    </w:p>
    <w:p w14:paraId="60427C1D" w14:textId="1FA80E68" w:rsidR="00D73037" w:rsidRDefault="00D73037" w:rsidP="00D73037">
      <w:pPr>
        <w:pStyle w:val="TH"/>
      </w:pPr>
      <w:bookmarkStart w:id="4086" w:name="_CRTable6_5_2_3_21"/>
      <w:r>
        <w:t xml:space="preserve">Table </w:t>
      </w:r>
      <w:bookmarkEnd w:id="4086"/>
      <w:r>
        <w:t>6.5.2.3.2-1: transmission bandwidth determining the NS_04 SEM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D73037" w:rsidRPr="00C80BEF" w14:paraId="0E4BD82D" w14:textId="77777777" w:rsidTr="00D755AD">
        <w:trPr>
          <w:trHeight w:val="34"/>
          <w:jc w:val="center"/>
        </w:trPr>
        <w:tc>
          <w:tcPr>
            <w:tcW w:w="87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A060B0" w14:textId="77777777" w:rsidR="00D73037" w:rsidRDefault="00D73037" w:rsidP="00D755AD">
            <w:pPr>
              <w:pStyle w:val="TAH"/>
            </w:pPr>
            <w:r>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A3F51" w14:textId="77777777" w:rsidR="00D73037" w:rsidRDefault="00D73037" w:rsidP="00D755AD">
            <w:pPr>
              <w:pStyle w:val="TAH"/>
            </w:pPr>
            <w:r>
              <w:t>Channel bandwidth (MHz) / Maximum transmission bandwidth (MHz)</w:t>
            </w:r>
          </w:p>
        </w:tc>
      </w:tr>
      <w:tr w:rsidR="00D73037" w14:paraId="36D674AC" w14:textId="77777777" w:rsidTr="00D755AD">
        <w:trPr>
          <w:trHeight w:val="34"/>
          <w:jc w:val="center"/>
        </w:trPr>
        <w:tc>
          <w:tcPr>
            <w:tcW w:w="87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0EB0F058" w14:textId="77777777" w:rsidR="00D73037" w:rsidRDefault="00D73037" w:rsidP="00D755AD">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12A13" w14:textId="77777777" w:rsidR="00D73037" w:rsidRDefault="00D73037" w:rsidP="00D755AD">
            <w:pPr>
              <w:pStyle w:val="TAH"/>
              <w:rPr>
                <w:lang w:eastAsia="zh-CN"/>
              </w:rPr>
            </w:pPr>
            <w:r>
              <w:rPr>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E708" w14:textId="77777777" w:rsidR="00D73037" w:rsidRDefault="00D73037" w:rsidP="00D755AD">
            <w:pPr>
              <w:pStyle w:val="TAH"/>
              <w:rPr>
                <w:lang w:eastAsia="zh-CN"/>
              </w:rPr>
            </w:pPr>
            <w:r>
              <w:rPr>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6E65D" w14:textId="77777777" w:rsidR="00D73037" w:rsidRDefault="00D73037" w:rsidP="00D755AD">
            <w:pPr>
              <w:pStyle w:val="TAH"/>
              <w:rPr>
                <w:lang w:eastAsia="zh-CN"/>
              </w:rPr>
            </w:pPr>
            <w:r>
              <w:rPr>
                <w:lang w:eastAsia="zh-CN"/>
              </w:rPr>
              <w:t>20</w:t>
            </w:r>
          </w:p>
        </w:tc>
        <w:tc>
          <w:tcPr>
            <w:tcW w:w="560" w:type="dxa"/>
            <w:tcBorders>
              <w:top w:val="single" w:sz="4" w:space="0" w:color="auto"/>
              <w:left w:val="single" w:sz="4" w:space="0" w:color="auto"/>
              <w:bottom w:val="single" w:sz="4" w:space="0" w:color="auto"/>
              <w:right w:val="single" w:sz="4" w:space="0" w:color="auto"/>
            </w:tcBorders>
            <w:hideMark/>
          </w:tcPr>
          <w:p w14:paraId="79604A0F" w14:textId="77777777" w:rsidR="00D73037" w:rsidRDefault="00D73037" w:rsidP="00D755AD">
            <w:pPr>
              <w:pStyle w:val="TAH"/>
              <w:rPr>
                <w:lang w:eastAsia="zh-CN"/>
              </w:rPr>
            </w:pPr>
            <w:r>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061E34" w14:textId="77777777" w:rsidR="00D73037" w:rsidRDefault="00D73037" w:rsidP="00D755AD">
            <w:pPr>
              <w:pStyle w:val="TAH"/>
              <w:rPr>
                <w:lang w:eastAsia="zh-CN"/>
              </w:rPr>
            </w:pPr>
            <w:r>
              <w:rPr>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19B5D" w14:textId="77777777" w:rsidR="00D73037" w:rsidRDefault="00D73037" w:rsidP="00D755AD">
            <w:pPr>
              <w:pStyle w:val="TAH"/>
              <w:rPr>
                <w:lang w:eastAsia="zh-CN"/>
              </w:rPr>
            </w:pPr>
            <w:r>
              <w:rPr>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21CF8" w14:textId="77777777" w:rsidR="00D73037" w:rsidRDefault="00D73037" w:rsidP="00D755AD">
            <w:pPr>
              <w:pStyle w:val="TAH"/>
              <w:rPr>
                <w:lang w:eastAsia="zh-CN"/>
              </w:rPr>
            </w:pPr>
            <w:r>
              <w:rPr>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E3C4B" w14:textId="77777777" w:rsidR="00D73037" w:rsidRDefault="00D73037" w:rsidP="00D755AD">
            <w:pPr>
              <w:pStyle w:val="TAH"/>
              <w:rPr>
                <w:lang w:eastAsia="zh-CN"/>
              </w:rPr>
            </w:pPr>
            <w:r>
              <w:rPr>
                <w:lang w:eastAsia="zh-CN"/>
              </w:rPr>
              <w:t>80</w:t>
            </w:r>
          </w:p>
        </w:tc>
        <w:tc>
          <w:tcPr>
            <w:tcW w:w="560" w:type="dxa"/>
            <w:tcBorders>
              <w:top w:val="single" w:sz="4" w:space="0" w:color="auto"/>
              <w:left w:val="single" w:sz="4" w:space="0" w:color="auto"/>
              <w:bottom w:val="single" w:sz="4" w:space="0" w:color="auto"/>
              <w:right w:val="single" w:sz="4" w:space="0" w:color="auto"/>
            </w:tcBorders>
            <w:hideMark/>
          </w:tcPr>
          <w:p w14:paraId="6BEC0028" w14:textId="77777777" w:rsidR="00D73037" w:rsidRDefault="00D73037" w:rsidP="00D755AD">
            <w:pPr>
              <w:pStyle w:val="TAH"/>
              <w:rPr>
                <w:lang w:eastAsia="zh-CN"/>
              </w:rPr>
            </w:pPr>
            <w:r>
              <w:rPr>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E28F" w14:textId="77777777" w:rsidR="00D73037" w:rsidRDefault="00D73037" w:rsidP="00D755AD">
            <w:pPr>
              <w:pStyle w:val="TAH"/>
              <w:rPr>
                <w:lang w:eastAsia="zh-CN"/>
              </w:rPr>
            </w:pPr>
            <w:r>
              <w:rPr>
                <w:lang w:eastAsia="zh-CN"/>
              </w:rPr>
              <w:t>100</w:t>
            </w:r>
          </w:p>
        </w:tc>
      </w:tr>
      <w:tr w:rsidR="00D73037" w14:paraId="1EFB73F7"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6B377" w14:textId="77777777" w:rsidR="00D73037" w:rsidRDefault="00D73037" w:rsidP="00D755AD">
            <w:pPr>
              <w:pStyle w:val="TAC"/>
            </w:pPr>
            <w: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B2ED" w14:textId="77777777" w:rsidR="00D73037" w:rsidRDefault="00D73037" w:rsidP="00D755AD">
            <w:pPr>
              <w:pStyle w:val="TAC"/>
            </w:pPr>
            <w: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FE7A5" w14:textId="77777777" w:rsidR="00D73037" w:rsidRDefault="00D73037" w:rsidP="00D755AD">
            <w:pPr>
              <w:pStyle w:val="TAC"/>
            </w:pPr>
            <w: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66B99" w14:textId="77777777" w:rsidR="00D73037" w:rsidRDefault="00D73037" w:rsidP="00D755AD">
            <w:pPr>
              <w:pStyle w:val="TAC"/>
            </w:pPr>
            <w:r>
              <w:t>19.08</w:t>
            </w:r>
          </w:p>
        </w:tc>
        <w:tc>
          <w:tcPr>
            <w:tcW w:w="560" w:type="dxa"/>
            <w:tcBorders>
              <w:top w:val="single" w:sz="4" w:space="0" w:color="auto"/>
              <w:left w:val="single" w:sz="4" w:space="0" w:color="auto"/>
              <w:bottom w:val="single" w:sz="4" w:space="0" w:color="auto"/>
              <w:right w:val="single" w:sz="4" w:space="0" w:color="auto"/>
            </w:tcBorders>
            <w:hideMark/>
          </w:tcPr>
          <w:p w14:paraId="179AB170" w14:textId="77777777" w:rsidR="00D73037" w:rsidRDefault="00D73037" w:rsidP="00D755AD">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5DBE6" w14:textId="77777777" w:rsidR="00D73037" w:rsidRDefault="00D73037" w:rsidP="00D755AD">
            <w:pPr>
              <w:pStyle w:val="TAC"/>
            </w:pPr>
            <w: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1C19A" w14:textId="77777777" w:rsidR="00D73037" w:rsidRDefault="00D73037" w:rsidP="00D755AD">
            <w:pPr>
              <w:pStyle w:val="TAC"/>
            </w:pPr>
            <w: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CE984"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74C1E" w14:textId="77777777" w:rsidR="00D73037" w:rsidRDefault="00D73037" w:rsidP="00D755AD">
            <w:pPr>
              <w:pStyle w:val="TAC"/>
            </w:pPr>
            <w:r>
              <w:t>N/A</w:t>
            </w:r>
          </w:p>
        </w:tc>
        <w:tc>
          <w:tcPr>
            <w:tcW w:w="560" w:type="dxa"/>
            <w:tcBorders>
              <w:top w:val="single" w:sz="4" w:space="0" w:color="auto"/>
              <w:left w:val="single" w:sz="4" w:space="0" w:color="auto"/>
              <w:bottom w:val="single" w:sz="4" w:space="0" w:color="auto"/>
              <w:right w:val="single" w:sz="4" w:space="0" w:color="auto"/>
            </w:tcBorders>
            <w:hideMark/>
          </w:tcPr>
          <w:p w14:paraId="65DFC23C"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B5F7F" w14:textId="77777777" w:rsidR="00D73037" w:rsidRDefault="00D73037" w:rsidP="00D755AD">
            <w:pPr>
              <w:pStyle w:val="TAC"/>
            </w:pPr>
            <w:r>
              <w:t>N/A</w:t>
            </w:r>
          </w:p>
        </w:tc>
      </w:tr>
      <w:tr w:rsidR="00D73037" w14:paraId="590B01A9"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C82A1" w14:textId="77777777" w:rsidR="00D73037" w:rsidRDefault="00D73037" w:rsidP="00D755AD">
            <w:pPr>
              <w:pStyle w:val="TAC"/>
            </w:pPr>
            <w: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C214C" w14:textId="77777777" w:rsidR="00D73037" w:rsidRDefault="00D73037" w:rsidP="00D755AD">
            <w:pPr>
              <w:pStyle w:val="TAC"/>
            </w:pPr>
            <w: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2D09" w14:textId="77777777" w:rsidR="00D73037" w:rsidRDefault="00D73037" w:rsidP="00D755AD">
            <w:pPr>
              <w:pStyle w:val="TAC"/>
            </w:pPr>
            <w: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A9699" w14:textId="77777777" w:rsidR="00D73037" w:rsidRDefault="00D73037" w:rsidP="00D755AD">
            <w:pPr>
              <w:pStyle w:val="TAC"/>
            </w:pPr>
            <w:r>
              <w:t>18.36</w:t>
            </w:r>
          </w:p>
        </w:tc>
        <w:tc>
          <w:tcPr>
            <w:tcW w:w="560" w:type="dxa"/>
            <w:tcBorders>
              <w:top w:val="single" w:sz="4" w:space="0" w:color="auto"/>
              <w:left w:val="single" w:sz="4" w:space="0" w:color="auto"/>
              <w:bottom w:val="single" w:sz="4" w:space="0" w:color="auto"/>
              <w:right w:val="single" w:sz="4" w:space="0" w:color="auto"/>
            </w:tcBorders>
            <w:hideMark/>
          </w:tcPr>
          <w:p w14:paraId="56104DBD" w14:textId="77777777" w:rsidR="00D73037" w:rsidRDefault="00D73037" w:rsidP="00D755AD">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3238D" w14:textId="77777777" w:rsidR="00D73037" w:rsidRDefault="00D73037" w:rsidP="00D755AD">
            <w:pPr>
              <w:pStyle w:val="TAC"/>
            </w:pPr>
            <w: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7B489" w14:textId="77777777" w:rsidR="00D73037" w:rsidRDefault="00D73037" w:rsidP="00D755AD">
            <w:pPr>
              <w:pStyle w:val="TAC"/>
            </w:pPr>
            <w: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5BD37" w14:textId="77777777" w:rsidR="00D73037" w:rsidRDefault="00D73037" w:rsidP="00D755AD">
            <w:pPr>
              <w:pStyle w:val="TAC"/>
            </w:pPr>
            <w: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D1D4" w14:textId="77777777" w:rsidR="00D73037" w:rsidRDefault="00D73037" w:rsidP="00D755AD">
            <w:pPr>
              <w:pStyle w:val="TAC"/>
            </w:pPr>
            <w:r>
              <w:t>78.12</w:t>
            </w:r>
          </w:p>
        </w:tc>
        <w:tc>
          <w:tcPr>
            <w:tcW w:w="560" w:type="dxa"/>
            <w:tcBorders>
              <w:top w:val="single" w:sz="4" w:space="0" w:color="auto"/>
              <w:left w:val="single" w:sz="4" w:space="0" w:color="auto"/>
              <w:bottom w:val="single" w:sz="4" w:space="0" w:color="auto"/>
              <w:right w:val="single" w:sz="4" w:space="0" w:color="auto"/>
            </w:tcBorders>
            <w:hideMark/>
          </w:tcPr>
          <w:p w14:paraId="7D268CC0" w14:textId="77777777" w:rsidR="00D73037" w:rsidRDefault="00D73037" w:rsidP="00D755AD">
            <w:pPr>
              <w:pStyle w:val="TAC"/>
            </w:pPr>
            <w: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0AE" w14:textId="77777777" w:rsidR="00D73037" w:rsidRDefault="00D73037" w:rsidP="00D755AD">
            <w:pPr>
              <w:pStyle w:val="TAC"/>
            </w:pPr>
            <w:r>
              <w:t>98.28</w:t>
            </w:r>
          </w:p>
        </w:tc>
      </w:tr>
      <w:tr w:rsidR="00D73037" w14:paraId="237F29E5"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B910E" w14:textId="77777777" w:rsidR="00D73037" w:rsidRDefault="00D73037" w:rsidP="00D755AD">
            <w:pPr>
              <w:pStyle w:val="TAC"/>
            </w:pPr>
            <w: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885B3" w14:textId="77777777" w:rsidR="00D73037" w:rsidRDefault="00D73037" w:rsidP="00D755AD">
            <w:pPr>
              <w:pStyle w:val="TAC"/>
            </w:pPr>
            <w: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E0609"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513A" w14:textId="77777777" w:rsidR="00D73037" w:rsidRDefault="00D73037" w:rsidP="00D755AD">
            <w:pPr>
              <w:pStyle w:val="TAC"/>
            </w:pPr>
            <w:r>
              <w:t>17.28</w:t>
            </w:r>
          </w:p>
        </w:tc>
        <w:tc>
          <w:tcPr>
            <w:tcW w:w="560" w:type="dxa"/>
            <w:tcBorders>
              <w:top w:val="single" w:sz="4" w:space="0" w:color="auto"/>
              <w:left w:val="single" w:sz="4" w:space="0" w:color="auto"/>
              <w:bottom w:val="single" w:sz="4" w:space="0" w:color="auto"/>
              <w:right w:val="single" w:sz="4" w:space="0" w:color="auto"/>
            </w:tcBorders>
            <w:hideMark/>
          </w:tcPr>
          <w:p w14:paraId="194ADC43" w14:textId="77777777" w:rsidR="00D73037" w:rsidRDefault="00D73037" w:rsidP="00D755AD">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0C709" w14:textId="77777777" w:rsidR="00D73037" w:rsidRDefault="00D73037" w:rsidP="00D755AD">
            <w:pPr>
              <w:pStyle w:val="TAC"/>
            </w:pPr>
            <w: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0962A" w14:textId="77777777" w:rsidR="00D73037" w:rsidRDefault="00D73037" w:rsidP="00D755AD">
            <w:pPr>
              <w:pStyle w:val="TAC"/>
            </w:pPr>
            <w: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D8054" w14:textId="77777777" w:rsidR="00D73037" w:rsidRDefault="00D73037" w:rsidP="00D755AD">
            <w:pPr>
              <w:pStyle w:val="TAC"/>
            </w:pPr>
            <w: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03C3" w14:textId="77777777" w:rsidR="00D73037" w:rsidRDefault="00D73037" w:rsidP="00D755AD">
            <w:pPr>
              <w:pStyle w:val="TAC"/>
            </w:pPr>
            <w:r>
              <w:t>77.04</w:t>
            </w:r>
          </w:p>
        </w:tc>
        <w:tc>
          <w:tcPr>
            <w:tcW w:w="560" w:type="dxa"/>
            <w:tcBorders>
              <w:top w:val="single" w:sz="4" w:space="0" w:color="auto"/>
              <w:left w:val="single" w:sz="4" w:space="0" w:color="auto"/>
              <w:bottom w:val="single" w:sz="4" w:space="0" w:color="auto"/>
              <w:right w:val="single" w:sz="4" w:space="0" w:color="auto"/>
            </w:tcBorders>
            <w:hideMark/>
          </w:tcPr>
          <w:p w14:paraId="23CA233D" w14:textId="77777777" w:rsidR="00D73037" w:rsidRDefault="00D73037" w:rsidP="00D755AD">
            <w:pPr>
              <w:pStyle w:val="TAC"/>
            </w:pPr>
            <w: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69502" w14:textId="77777777" w:rsidR="00D73037" w:rsidRDefault="00D73037" w:rsidP="00D755AD">
            <w:pPr>
              <w:pStyle w:val="TAC"/>
            </w:pPr>
            <w:r>
              <w:t>97.20</w:t>
            </w:r>
          </w:p>
        </w:tc>
      </w:tr>
    </w:tbl>
    <w:p w14:paraId="60770A8F" w14:textId="77777777" w:rsidR="00D73037" w:rsidRDefault="00D73037" w:rsidP="00D73037"/>
    <w:p w14:paraId="51DCFE05" w14:textId="0D3D6AF3" w:rsidR="00D73037" w:rsidRDefault="00D73037" w:rsidP="00D73037">
      <w:pPr>
        <w:pStyle w:val="TH"/>
      </w:pPr>
      <w:bookmarkStart w:id="4087" w:name="_CRTable6_5_2_3_22"/>
      <w:r>
        <w:t xml:space="preserve">Table </w:t>
      </w:r>
      <w:bookmarkEnd w:id="4087"/>
      <w:r>
        <w:t>6.5.2.3.2-2: transmission bandwidth determining the NS_04 SEM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D73037" w:rsidRPr="00C80BEF" w14:paraId="2A1E334B" w14:textId="77777777" w:rsidTr="00D755AD">
        <w:trPr>
          <w:trHeight w:val="34"/>
          <w:jc w:val="center"/>
        </w:trPr>
        <w:tc>
          <w:tcPr>
            <w:tcW w:w="65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09D923" w14:textId="77777777" w:rsidR="00D73037" w:rsidRDefault="00D73037" w:rsidP="00D755AD">
            <w:pPr>
              <w:pStyle w:val="TAH"/>
            </w:pPr>
            <w:r>
              <w:t>SCS (kHz)</w:t>
            </w:r>
          </w:p>
        </w:tc>
        <w:tc>
          <w:tcPr>
            <w:tcW w:w="6570"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BECF4" w14:textId="77777777" w:rsidR="00D73037" w:rsidRDefault="00D73037" w:rsidP="00D755AD">
            <w:pPr>
              <w:pStyle w:val="TAH"/>
            </w:pPr>
            <w:r>
              <w:t>Channel bandwidth (MHz) / Maximum transmission bandwidth (MHz)</w:t>
            </w:r>
          </w:p>
        </w:tc>
      </w:tr>
      <w:tr w:rsidR="00D73037" w14:paraId="2689615D" w14:textId="77777777" w:rsidTr="00D755AD">
        <w:trPr>
          <w:trHeight w:val="34"/>
          <w:jc w:val="center"/>
        </w:trPr>
        <w:tc>
          <w:tcPr>
            <w:tcW w:w="656"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3A2983D" w14:textId="77777777" w:rsidR="00D73037" w:rsidRDefault="00D73037" w:rsidP="00D755AD">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B74DC0" w14:textId="77777777" w:rsidR="00D73037" w:rsidRDefault="00D73037" w:rsidP="00D755AD">
            <w:pPr>
              <w:pStyle w:val="TAH"/>
            </w:pPr>
            <w: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2EA6AC" w14:textId="77777777" w:rsidR="00D73037" w:rsidRDefault="00D73037" w:rsidP="00D755AD">
            <w:pPr>
              <w:pStyle w:val="TAH"/>
            </w:pPr>
            <w: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BD124A" w14:textId="77777777" w:rsidR="00D73037" w:rsidRDefault="00D73037" w:rsidP="00D755AD">
            <w:pPr>
              <w:pStyle w:val="TAH"/>
            </w:pPr>
            <w:r>
              <w:t>20</w:t>
            </w:r>
          </w:p>
        </w:tc>
        <w:tc>
          <w:tcPr>
            <w:tcW w:w="667" w:type="dxa"/>
            <w:tcBorders>
              <w:top w:val="single" w:sz="4" w:space="0" w:color="auto"/>
              <w:left w:val="single" w:sz="4" w:space="0" w:color="auto"/>
              <w:bottom w:val="single" w:sz="4" w:space="0" w:color="auto"/>
              <w:right w:val="single" w:sz="4" w:space="0" w:color="auto"/>
            </w:tcBorders>
            <w:hideMark/>
          </w:tcPr>
          <w:p w14:paraId="3E7379C0" w14:textId="77777777" w:rsidR="00D73037" w:rsidRDefault="00D73037" w:rsidP="00D755AD">
            <w:pPr>
              <w:pStyle w:val="TAH"/>
            </w:pPr>
            <w: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127E8F" w14:textId="77777777" w:rsidR="00D73037" w:rsidRDefault="00D73037" w:rsidP="00D755AD">
            <w:pPr>
              <w:pStyle w:val="TAH"/>
            </w:pPr>
            <w: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8E1C8D" w14:textId="77777777" w:rsidR="00D73037" w:rsidRDefault="00D73037" w:rsidP="00D755AD">
            <w:pPr>
              <w:pStyle w:val="TAH"/>
            </w:pPr>
            <w: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EA1693" w14:textId="77777777" w:rsidR="00D73037" w:rsidRDefault="00D73037" w:rsidP="00D755AD">
            <w:pPr>
              <w:pStyle w:val="TAH"/>
            </w:pPr>
            <w: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70FEF0" w14:textId="77777777" w:rsidR="00D73037" w:rsidRDefault="00D73037" w:rsidP="00D755AD">
            <w:pPr>
              <w:pStyle w:val="TAH"/>
            </w:pPr>
            <w:r>
              <w:t>80</w:t>
            </w:r>
          </w:p>
        </w:tc>
        <w:tc>
          <w:tcPr>
            <w:tcW w:w="667" w:type="dxa"/>
            <w:tcBorders>
              <w:top w:val="single" w:sz="4" w:space="0" w:color="auto"/>
              <w:left w:val="single" w:sz="4" w:space="0" w:color="auto"/>
              <w:bottom w:val="single" w:sz="4" w:space="0" w:color="auto"/>
              <w:right w:val="single" w:sz="4" w:space="0" w:color="auto"/>
            </w:tcBorders>
            <w:hideMark/>
          </w:tcPr>
          <w:p w14:paraId="31F108A4" w14:textId="77777777" w:rsidR="00D73037" w:rsidRDefault="00D73037" w:rsidP="00D755AD">
            <w:pPr>
              <w:pStyle w:val="TAH"/>
            </w:pPr>
            <w: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E5520D" w14:textId="77777777" w:rsidR="00D73037" w:rsidRDefault="00D73037" w:rsidP="00D755AD">
            <w:pPr>
              <w:pStyle w:val="TAH"/>
            </w:pPr>
            <w:r>
              <w:t>100</w:t>
            </w:r>
          </w:p>
        </w:tc>
      </w:tr>
      <w:tr w:rsidR="00D73037" w14:paraId="397592C0"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8FFCD" w14:textId="77777777" w:rsidR="00D73037" w:rsidRDefault="00D73037" w:rsidP="00D755AD">
            <w:pPr>
              <w:pStyle w:val="TAC"/>
            </w:pPr>
            <w: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2A6590" w14:textId="77777777" w:rsidR="00D73037" w:rsidRDefault="00D73037" w:rsidP="00D755AD">
            <w:pPr>
              <w:pStyle w:val="TAC"/>
            </w:pPr>
            <w: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873C86" w14:textId="77777777" w:rsidR="00D73037" w:rsidRDefault="00D73037" w:rsidP="00D755AD">
            <w:pPr>
              <w:pStyle w:val="TAC"/>
            </w:pPr>
            <w: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29BA38" w14:textId="77777777" w:rsidR="00D73037" w:rsidRDefault="00D73037" w:rsidP="00D755AD">
            <w:pPr>
              <w:pStyle w:val="TAC"/>
            </w:pPr>
            <w:r>
              <w:t>18.00</w:t>
            </w:r>
          </w:p>
        </w:tc>
        <w:tc>
          <w:tcPr>
            <w:tcW w:w="667" w:type="dxa"/>
            <w:tcBorders>
              <w:top w:val="single" w:sz="4" w:space="0" w:color="auto"/>
              <w:left w:val="single" w:sz="4" w:space="0" w:color="auto"/>
              <w:bottom w:val="single" w:sz="4" w:space="0" w:color="auto"/>
              <w:right w:val="single" w:sz="4" w:space="0" w:color="auto"/>
            </w:tcBorders>
            <w:hideMark/>
          </w:tcPr>
          <w:p w14:paraId="1DD9D282" w14:textId="77777777" w:rsidR="00D73037" w:rsidRDefault="00D73037" w:rsidP="00D755AD">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6D88BD" w14:textId="77777777" w:rsidR="00D73037" w:rsidRDefault="00D73037" w:rsidP="00D755AD">
            <w:pPr>
              <w:pStyle w:val="TAC"/>
            </w:pPr>
            <w: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238763" w14:textId="77777777" w:rsidR="00D73037" w:rsidRDefault="00D73037" w:rsidP="00D755AD">
            <w:pPr>
              <w:pStyle w:val="TAC"/>
            </w:pPr>
            <w: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0DBACE"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4C44281"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hideMark/>
          </w:tcPr>
          <w:p w14:paraId="28384E9E"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2CD1B4" w14:textId="77777777" w:rsidR="00D73037" w:rsidRDefault="00D73037" w:rsidP="00D755AD">
            <w:pPr>
              <w:pStyle w:val="TAC"/>
            </w:pPr>
            <w:r>
              <w:t>N/A</w:t>
            </w:r>
          </w:p>
        </w:tc>
      </w:tr>
      <w:tr w:rsidR="00D73037" w14:paraId="02043DA7"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B979B" w14:textId="77777777" w:rsidR="00D73037" w:rsidRDefault="00D73037" w:rsidP="00D755AD">
            <w:pPr>
              <w:pStyle w:val="TAC"/>
            </w:pPr>
            <w: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43F690" w14:textId="77777777" w:rsidR="00D73037" w:rsidRDefault="00D73037" w:rsidP="00D755AD">
            <w:pPr>
              <w:pStyle w:val="TAC"/>
            </w:pPr>
            <w: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56E9D2"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5512B3" w14:textId="77777777" w:rsidR="00D73037" w:rsidRDefault="00D73037" w:rsidP="00D755AD">
            <w:pPr>
              <w:pStyle w:val="TAC"/>
            </w:pPr>
            <w:r>
              <w:t>18.00</w:t>
            </w:r>
          </w:p>
        </w:tc>
        <w:tc>
          <w:tcPr>
            <w:tcW w:w="667" w:type="dxa"/>
            <w:tcBorders>
              <w:top w:val="single" w:sz="4" w:space="0" w:color="auto"/>
              <w:left w:val="single" w:sz="4" w:space="0" w:color="auto"/>
              <w:bottom w:val="single" w:sz="4" w:space="0" w:color="auto"/>
              <w:right w:val="single" w:sz="4" w:space="0" w:color="auto"/>
            </w:tcBorders>
            <w:hideMark/>
          </w:tcPr>
          <w:p w14:paraId="5DBB4F11" w14:textId="77777777" w:rsidR="00D73037" w:rsidRDefault="00D73037" w:rsidP="00D755AD">
            <w:pPr>
              <w:pStyle w:val="TAC"/>
            </w:pPr>
            <w:r>
              <w:t>27.00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5D52A8C" w14:textId="77777777" w:rsidR="00D73037" w:rsidRDefault="00D73037" w:rsidP="00D755AD">
            <w:pPr>
              <w:pStyle w:val="TAC"/>
            </w:pPr>
            <w: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CE21DE" w14:textId="77777777" w:rsidR="00D73037" w:rsidRDefault="00D73037" w:rsidP="00D755AD">
            <w:pPr>
              <w:pStyle w:val="TAC"/>
            </w:pPr>
            <w: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F5EF6E" w14:textId="77777777" w:rsidR="00D73037" w:rsidRDefault="00D73037" w:rsidP="00D755AD">
            <w:pPr>
              <w:pStyle w:val="TAC"/>
            </w:pPr>
            <w: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EF281F" w14:textId="77777777" w:rsidR="00D73037" w:rsidRDefault="00D73037" w:rsidP="00D755AD">
            <w:pPr>
              <w:pStyle w:val="TAC"/>
            </w:pPr>
            <w:r>
              <w:t>77.76</w:t>
            </w:r>
          </w:p>
        </w:tc>
        <w:tc>
          <w:tcPr>
            <w:tcW w:w="667" w:type="dxa"/>
            <w:tcBorders>
              <w:top w:val="single" w:sz="4" w:space="0" w:color="auto"/>
              <w:left w:val="single" w:sz="4" w:space="0" w:color="auto"/>
              <w:bottom w:val="single" w:sz="4" w:space="0" w:color="auto"/>
              <w:right w:val="single" w:sz="4" w:space="0" w:color="auto"/>
            </w:tcBorders>
            <w:hideMark/>
          </w:tcPr>
          <w:p w14:paraId="21E33350" w14:textId="77777777" w:rsidR="00D73037" w:rsidRDefault="00D73037" w:rsidP="00D755AD">
            <w:pPr>
              <w:pStyle w:val="TAC"/>
            </w:pPr>
            <w: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3435E4" w14:textId="77777777" w:rsidR="00D73037" w:rsidRDefault="00D73037" w:rsidP="00D755AD">
            <w:pPr>
              <w:pStyle w:val="TAC"/>
            </w:pPr>
            <w:r>
              <w:t>97.20</w:t>
            </w:r>
          </w:p>
        </w:tc>
      </w:tr>
      <w:tr w:rsidR="00D73037" w14:paraId="258C463C"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DF0A1" w14:textId="77777777" w:rsidR="00D73037" w:rsidRDefault="00D73037" w:rsidP="00D755AD">
            <w:pPr>
              <w:pStyle w:val="TAC"/>
            </w:pPr>
            <w: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C53CD6" w14:textId="77777777" w:rsidR="00D73037" w:rsidRDefault="00D73037" w:rsidP="00D755AD">
            <w:pPr>
              <w:pStyle w:val="TAC"/>
            </w:pPr>
            <w: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BBC152"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EF44FFD" w14:textId="77777777" w:rsidR="00D73037" w:rsidRDefault="00D73037" w:rsidP="00D755AD">
            <w:pPr>
              <w:pStyle w:val="TAC"/>
            </w:pPr>
            <w:r>
              <w:t>17.28</w:t>
            </w:r>
          </w:p>
        </w:tc>
        <w:tc>
          <w:tcPr>
            <w:tcW w:w="667" w:type="dxa"/>
            <w:tcBorders>
              <w:top w:val="single" w:sz="4" w:space="0" w:color="auto"/>
              <w:left w:val="single" w:sz="4" w:space="0" w:color="auto"/>
              <w:bottom w:val="single" w:sz="4" w:space="0" w:color="auto"/>
              <w:right w:val="single" w:sz="4" w:space="0" w:color="auto"/>
            </w:tcBorders>
            <w:hideMark/>
          </w:tcPr>
          <w:p w14:paraId="0DAD77A7" w14:textId="77777777" w:rsidR="00D73037" w:rsidRDefault="00D73037" w:rsidP="00D755AD">
            <w:pPr>
              <w:pStyle w:val="TAC"/>
            </w:pPr>
            <w:r>
              <w:t>25.92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2D3F3DE" w14:textId="77777777" w:rsidR="00D73037" w:rsidRDefault="00D73037" w:rsidP="00D755AD">
            <w:pPr>
              <w:pStyle w:val="TAC"/>
            </w:pPr>
            <w: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83F8050" w14:textId="77777777" w:rsidR="00D73037" w:rsidRDefault="00D73037" w:rsidP="00D755AD">
            <w:pPr>
              <w:pStyle w:val="TAC"/>
            </w:pPr>
            <w: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2A4FC9" w14:textId="77777777" w:rsidR="00D73037" w:rsidRDefault="00D73037" w:rsidP="00D755AD">
            <w:pPr>
              <w:pStyle w:val="TAC"/>
            </w:pPr>
            <w: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4399E1" w14:textId="77777777" w:rsidR="00D73037" w:rsidRDefault="00D73037" w:rsidP="00D755AD">
            <w:pPr>
              <w:pStyle w:val="TAC"/>
            </w:pPr>
            <w:r>
              <w:t>72.00</w:t>
            </w:r>
          </w:p>
        </w:tc>
        <w:tc>
          <w:tcPr>
            <w:tcW w:w="667" w:type="dxa"/>
            <w:tcBorders>
              <w:top w:val="single" w:sz="4" w:space="0" w:color="auto"/>
              <w:left w:val="single" w:sz="4" w:space="0" w:color="auto"/>
              <w:bottom w:val="single" w:sz="4" w:space="0" w:color="auto"/>
              <w:right w:val="single" w:sz="4" w:space="0" w:color="auto"/>
            </w:tcBorders>
            <w:hideMark/>
          </w:tcPr>
          <w:p w14:paraId="457307A2" w14:textId="77777777" w:rsidR="00D73037" w:rsidRDefault="00D73037" w:rsidP="00D755AD">
            <w:pPr>
              <w:pStyle w:val="TAC"/>
            </w:pPr>
            <w: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F8A2D9" w14:textId="77777777" w:rsidR="00D73037" w:rsidRDefault="00D73037" w:rsidP="00D755AD">
            <w:pPr>
              <w:pStyle w:val="TAC"/>
            </w:pPr>
            <w:r>
              <w:t>97.20</w:t>
            </w:r>
          </w:p>
        </w:tc>
      </w:tr>
    </w:tbl>
    <w:p w14:paraId="116F38C0" w14:textId="77777777" w:rsidR="00D73037" w:rsidRDefault="00D73037" w:rsidP="00D73037"/>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4088" w:name="_CRTable6_5_2_3_23"/>
      <w:bookmarkStart w:id="4089" w:name="_Hlk515649337"/>
      <w:r w:rsidRPr="001C0CC4">
        <w:t xml:space="preserve">Table </w:t>
      </w:r>
      <w:bookmarkEnd w:id="4088"/>
      <w:r w:rsidRPr="001C0CC4">
        <w:t xml:space="preserve">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4089"/>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4090" w:name="_Toc21344356"/>
      <w:bookmarkStart w:id="4091" w:name="_Toc29801842"/>
      <w:bookmarkStart w:id="4092" w:name="_Toc29802266"/>
      <w:bookmarkStart w:id="4093" w:name="_Toc29802891"/>
      <w:bookmarkStart w:id="4094" w:name="_Toc37251399"/>
      <w:bookmarkStart w:id="4095" w:name="_Toc45888279"/>
      <w:bookmarkStart w:id="4096" w:name="_Toc45888878"/>
      <w:bookmarkStart w:id="4097" w:name="_Toc59650205"/>
      <w:bookmarkStart w:id="4098" w:name="_Toc61357475"/>
      <w:bookmarkStart w:id="4099" w:name="_Toc61359249"/>
      <w:bookmarkStart w:id="4100" w:name="_Toc67916188"/>
      <w:bookmarkStart w:id="4101" w:name="_Toc75533732"/>
      <w:bookmarkStart w:id="4102" w:name="_Toc75819618"/>
      <w:bookmarkStart w:id="4103" w:name="_Toc76508462"/>
      <w:bookmarkStart w:id="4104" w:name="_Toc76717412"/>
      <w:bookmarkStart w:id="4105" w:name="_Toc83294054"/>
      <w:bookmarkStart w:id="4106" w:name="_Toc84335093"/>
      <w:r w:rsidRPr="001C0CC4">
        <w:t>6.5.2.3.3</w:t>
      </w:r>
      <w:r w:rsidRPr="001C0CC4">
        <w:tab/>
        <w:t xml:space="preserve">Requirements for network </w:t>
      </w:r>
      <w:r>
        <w:t>signalling</w:t>
      </w:r>
      <w:r w:rsidRPr="001C0CC4">
        <w:t xml:space="preserve"> value</w:t>
      </w:r>
      <w:r>
        <w:t>s</w:t>
      </w:r>
      <w:r w:rsidRPr="001C0CC4">
        <w:t xml:space="preserve"> "NS_03"</w:t>
      </w:r>
      <w:r>
        <w:t>, “NS_03U”,</w:t>
      </w:r>
      <w:r w:rsidRPr="001C0CC4">
        <w:t xml:space="preserve"> and "NS_21"</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520FCBF6" w:rsidR="005F7B9D" w:rsidRPr="001C0CC4" w:rsidRDefault="005F7B9D" w:rsidP="005F7B9D">
      <w:r w:rsidRPr="001C0CC4">
        <w:t>When "NS_03"</w:t>
      </w:r>
      <w:r>
        <w:t>, “NS_03U”,</w:t>
      </w:r>
      <w:r w:rsidRPr="001C0CC4">
        <w:t xml:space="preserve"> or "NS_21" is indicated in the cell, the power of any UE emission shall not exceed the levels specified in Table 6.5.2.3.3-1.</w:t>
      </w:r>
    </w:p>
    <w:p w14:paraId="7AFD6FD1" w14:textId="48EE22C1" w:rsidR="00357098" w:rsidRPr="001C0CC4" w:rsidRDefault="005F7B9D" w:rsidP="00357098">
      <w:pPr>
        <w:pStyle w:val="TH"/>
      </w:pPr>
      <w:bookmarkStart w:id="4107" w:name="_CRTable6_5_2_3_31"/>
      <w:r w:rsidRPr="001C0CC4">
        <w:t xml:space="preserve">Table </w:t>
      </w:r>
      <w:bookmarkEnd w:id="4107"/>
      <w:r w:rsidRPr="001C0CC4">
        <w:t>6.5.2.3.3-1: Additional requirements for "NS_03"</w:t>
      </w:r>
      <w:r>
        <w:t>, “NS_03U”,</w:t>
      </w:r>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bookmarkStart w:id="4108" w:name="_CRTable6_5_2_3_32"/>
      <w:r w:rsidRPr="001C0CC4">
        <w:t xml:space="preserve">Table </w:t>
      </w:r>
      <w:bookmarkEnd w:id="4108"/>
      <w:r w:rsidRPr="001C0CC4">
        <w:t>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4109" w:name="_Toc21344357"/>
      <w:bookmarkStart w:id="4110" w:name="_Toc29801843"/>
      <w:bookmarkStart w:id="4111" w:name="_Toc29802267"/>
      <w:bookmarkStart w:id="4112" w:name="_Toc29802892"/>
      <w:bookmarkStart w:id="4113" w:name="_Toc37251400"/>
      <w:bookmarkStart w:id="4114" w:name="_Toc45888280"/>
      <w:bookmarkStart w:id="4115" w:name="_Toc45888879"/>
      <w:bookmarkStart w:id="4116" w:name="_Toc59650206"/>
      <w:bookmarkStart w:id="4117" w:name="_Toc61357476"/>
      <w:bookmarkStart w:id="4118" w:name="_Toc61359250"/>
      <w:bookmarkStart w:id="4119" w:name="_Toc67916189"/>
      <w:bookmarkStart w:id="4120" w:name="_Toc75533733"/>
      <w:bookmarkStart w:id="4121" w:name="_Toc75819619"/>
      <w:bookmarkStart w:id="4122" w:name="_Toc76508463"/>
      <w:bookmarkStart w:id="4123" w:name="_Toc76717413"/>
      <w:bookmarkStart w:id="4124" w:name="_Toc83294055"/>
      <w:bookmarkStart w:id="4125" w:name="_Toc84335094"/>
      <w:r w:rsidRPr="001C0CC4">
        <w:t>6.5.2.3.4</w:t>
      </w:r>
      <w:r w:rsidRPr="001C0CC4">
        <w:tab/>
        <w:t xml:space="preserve">Requirements for network </w:t>
      </w:r>
      <w:r>
        <w:t>signalling</w:t>
      </w:r>
      <w:r w:rsidRPr="001C0CC4">
        <w:t xml:space="preserve"> value "NS_06"</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bookmarkStart w:id="4126" w:name="_CRTable6_5_2_3_41"/>
      <w:r w:rsidRPr="001C0CC4">
        <w:t xml:space="preserve">Table </w:t>
      </w:r>
      <w:bookmarkEnd w:id="4126"/>
      <w:r w:rsidRPr="001C0CC4">
        <w:t xml:space="preserve">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4127" w:name="_Toc21344358"/>
      <w:bookmarkStart w:id="4128" w:name="_Toc29801844"/>
      <w:bookmarkStart w:id="4129" w:name="_Toc29802268"/>
      <w:bookmarkStart w:id="4130" w:name="_Toc29802893"/>
      <w:bookmarkStart w:id="4131" w:name="_Toc36107635"/>
      <w:bookmarkStart w:id="4132" w:name="_Toc37251401"/>
      <w:bookmarkStart w:id="4133" w:name="_Toc45888281"/>
      <w:bookmarkStart w:id="4134" w:name="_Toc45888880"/>
      <w:bookmarkStart w:id="4135" w:name="_Toc59650207"/>
      <w:bookmarkStart w:id="4136" w:name="_Toc61357477"/>
      <w:bookmarkStart w:id="4137" w:name="_Toc61359251"/>
      <w:bookmarkStart w:id="4138" w:name="_Toc67916190"/>
      <w:bookmarkStart w:id="4139" w:name="_Toc75533734"/>
      <w:bookmarkStart w:id="4140" w:name="_Toc75819620"/>
      <w:bookmarkStart w:id="4141" w:name="_Toc76508464"/>
      <w:bookmarkStart w:id="4142" w:name="_Toc76717414"/>
      <w:bookmarkStart w:id="4143" w:name="_Toc83294056"/>
      <w:bookmarkStart w:id="4144" w:name="_Toc84335095"/>
      <w:r w:rsidRPr="001C0CC4">
        <w:rPr>
          <w:snapToGrid w:val="0"/>
        </w:rPr>
        <w:t>6.5.2.3.5</w:t>
      </w:r>
      <w:r w:rsidRPr="001C0CC4">
        <w:rPr>
          <w:snapToGrid w:val="0"/>
        </w:rPr>
        <w:tab/>
        <w:t>Void</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0D1FEC1" w14:textId="77777777" w:rsidR="00DC7196" w:rsidRPr="001C0CC4" w:rsidRDefault="00DC7196" w:rsidP="009876C7">
      <w:pPr>
        <w:pStyle w:val="Heading5"/>
      </w:pPr>
      <w:bookmarkStart w:id="4145" w:name="_Toc21344359"/>
      <w:bookmarkStart w:id="4146" w:name="_Toc29801845"/>
      <w:bookmarkStart w:id="4147" w:name="_Toc29802269"/>
      <w:bookmarkStart w:id="4148" w:name="_Toc29802894"/>
      <w:bookmarkStart w:id="4149" w:name="_Toc36107636"/>
      <w:bookmarkStart w:id="4150" w:name="_Toc37251402"/>
      <w:bookmarkStart w:id="4151" w:name="_Toc45888282"/>
      <w:bookmarkStart w:id="4152" w:name="_Toc45888881"/>
      <w:bookmarkStart w:id="4153" w:name="_Toc59650208"/>
      <w:bookmarkStart w:id="4154" w:name="_Toc61357478"/>
      <w:bookmarkStart w:id="4155" w:name="_Toc61359252"/>
      <w:bookmarkStart w:id="4156" w:name="_Toc67916191"/>
      <w:bookmarkStart w:id="4157" w:name="_Toc75533735"/>
      <w:bookmarkStart w:id="4158" w:name="_Toc75819621"/>
      <w:bookmarkStart w:id="4159" w:name="_Toc76508465"/>
      <w:bookmarkStart w:id="4160" w:name="_Toc76717415"/>
      <w:bookmarkStart w:id="4161" w:name="_Toc83294057"/>
      <w:bookmarkStart w:id="4162" w:name="_Toc84335096"/>
      <w:r w:rsidRPr="001C0CC4">
        <w:t>6.5.2.3.6</w:t>
      </w:r>
      <w:r w:rsidRPr="001C0CC4">
        <w:tab/>
        <w:t>Void</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3326ECC9" w14:textId="77777777" w:rsidR="00DC7196" w:rsidRPr="001C0CC4" w:rsidRDefault="00DC7196" w:rsidP="009876C7">
      <w:pPr>
        <w:pStyle w:val="Heading5"/>
        <w:rPr>
          <w:snapToGrid w:val="0"/>
        </w:rPr>
      </w:pPr>
      <w:bookmarkStart w:id="4163" w:name="_Toc21344360"/>
      <w:bookmarkStart w:id="4164" w:name="_Toc29801846"/>
      <w:bookmarkStart w:id="4165" w:name="_Toc29802270"/>
      <w:bookmarkStart w:id="4166" w:name="_Toc29802895"/>
      <w:bookmarkStart w:id="4167" w:name="_Toc36107637"/>
      <w:bookmarkStart w:id="4168" w:name="_Toc37251403"/>
      <w:bookmarkStart w:id="4169" w:name="_Toc45888283"/>
      <w:bookmarkStart w:id="4170" w:name="_Toc45888882"/>
      <w:bookmarkStart w:id="4171" w:name="_Toc59650209"/>
      <w:bookmarkStart w:id="4172" w:name="_Toc61357479"/>
      <w:bookmarkStart w:id="4173" w:name="_Toc61359253"/>
      <w:bookmarkStart w:id="4174" w:name="_Toc67916192"/>
      <w:bookmarkStart w:id="4175" w:name="_Toc75533736"/>
      <w:bookmarkStart w:id="4176" w:name="_Toc75819622"/>
      <w:bookmarkStart w:id="4177" w:name="_Toc76508466"/>
      <w:bookmarkStart w:id="4178" w:name="_Toc76717416"/>
      <w:bookmarkStart w:id="4179" w:name="_Toc83294058"/>
      <w:bookmarkStart w:id="4180" w:name="_Toc84335097"/>
      <w:r w:rsidRPr="001C0CC4">
        <w:rPr>
          <w:snapToGrid w:val="0"/>
        </w:rPr>
        <w:t>6.5.2.3.7</w:t>
      </w:r>
      <w:r w:rsidRPr="001C0CC4">
        <w:rPr>
          <w:snapToGrid w:val="0"/>
        </w:rPr>
        <w:tab/>
        <w:t>Void</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7756971C" w14:textId="4CCE64B3" w:rsidR="00DC7196" w:rsidRPr="001C0CC4" w:rsidRDefault="00DC7196" w:rsidP="009876C7">
      <w:pPr>
        <w:pStyle w:val="Heading5"/>
      </w:pPr>
      <w:bookmarkStart w:id="4181" w:name="_Toc21344361"/>
      <w:bookmarkStart w:id="4182" w:name="_Toc29801847"/>
      <w:bookmarkStart w:id="4183" w:name="_Toc29802271"/>
      <w:bookmarkStart w:id="4184" w:name="_Toc29802896"/>
      <w:bookmarkStart w:id="4185" w:name="_Toc36107638"/>
      <w:bookmarkStart w:id="4186" w:name="_Toc37251404"/>
      <w:bookmarkStart w:id="4187" w:name="_Toc45888284"/>
      <w:bookmarkStart w:id="4188" w:name="_Toc45888883"/>
      <w:bookmarkStart w:id="4189" w:name="_Toc59650210"/>
      <w:bookmarkStart w:id="4190" w:name="_Toc61357480"/>
      <w:bookmarkStart w:id="4191" w:name="_Toc61359254"/>
      <w:bookmarkStart w:id="4192" w:name="_Toc67916193"/>
      <w:bookmarkStart w:id="4193" w:name="_Toc75533737"/>
      <w:bookmarkStart w:id="4194" w:name="_Toc75819623"/>
      <w:bookmarkStart w:id="4195" w:name="_Toc76508467"/>
      <w:bookmarkStart w:id="4196" w:name="_Toc76717417"/>
      <w:bookmarkStart w:id="4197" w:name="_Toc83294059"/>
      <w:bookmarkStart w:id="4198" w:name="_Toc84335098"/>
      <w:r w:rsidRPr="001C0CC4">
        <w:t>6.5.2.3.8</w:t>
      </w:r>
      <w:r w:rsidRPr="001C0CC4">
        <w:tab/>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r w:rsidR="007111A4" w:rsidRPr="001C0CC4">
        <w:t xml:space="preserve">Requirements for network </w:t>
      </w:r>
      <w:r w:rsidR="007111A4">
        <w:t>signalling</w:t>
      </w:r>
      <w:r w:rsidR="007111A4" w:rsidRPr="001C0CC4">
        <w:t xml:space="preserve"> value "NS_27"</w:t>
      </w:r>
      <w:bookmarkEnd w:id="4197"/>
      <w:bookmarkEnd w:id="4198"/>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bookmarkStart w:id="4199" w:name="_CRTable6_5_2_3_81"/>
      <w:r w:rsidRPr="001C0CC4">
        <w:t xml:space="preserve">Table </w:t>
      </w:r>
      <w:bookmarkEnd w:id="4199"/>
      <w:r w:rsidRPr="001C0CC4">
        <w:t>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200" w:name="_Toc21344362"/>
      <w:bookmarkStart w:id="4201" w:name="_Toc29801848"/>
      <w:bookmarkStart w:id="4202" w:name="_Toc29802272"/>
      <w:bookmarkStart w:id="4203" w:name="_Toc29802897"/>
      <w:bookmarkStart w:id="4204" w:name="_Toc36107639"/>
      <w:bookmarkStart w:id="4205" w:name="_Toc37251405"/>
      <w:bookmarkStart w:id="4206" w:name="_Toc45888285"/>
      <w:bookmarkStart w:id="4207" w:name="_Toc45888884"/>
      <w:bookmarkStart w:id="4208" w:name="_Toc59650211"/>
      <w:bookmarkStart w:id="4209" w:name="_Toc61357481"/>
      <w:bookmarkStart w:id="4210" w:name="_Toc61359255"/>
      <w:bookmarkStart w:id="4211" w:name="_Toc67916194"/>
      <w:bookmarkStart w:id="4212" w:name="_Toc75533738"/>
      <w:bookmarkStart w:id="4213" w:name="_Toc75819624"/>
      <w:bookmarkStart w:id="4214" w:name="_Toc76508468"/>
      <w:bookmarkStart w:id="4215" w:name="_Toc76717418"/>
      <w:bookmarkStart w:id="4216" w:name="_Toc83294060"/>
      <w:bookmarkStart w:id="4217" w:name="_Toc84335099"/>
      <w:r w:rsidRPr="001C0CC4">
        <w:rPr>
          <w:snapToGrid w:val="0"/>
        </w:rPr>
        <w:t>6.5.2.4</w:t>
      </w:r>
      <w:r w:rsidRPr="001C0CC4">
        <w:rPr>
          <w:snapToGrid w:val="0"/>
        </w:rPr>
        <w:tab/>
        <w:t>Adjacent channel leakage ratio</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218" w:name="_Toc21344363"/>
      <w:bookmarkStart w:id="4219" w:name="_Toc29801849"/>
      <w:bookmarkStart w:id="4220" w:name="_Toc29802273"/>
      <w:bookmarkStart w:id="4221" w:name="_Toc29802898"/>
      <w:bookmarkStart w:id="4222" w:name="_Toc36107640"/>
      <w:bookmarkStart w:id="4223" w:name="_Toc37251406"/>
      <w:bookmarkStart w:id="4224" w:name="_Toc45888286"/>
      <w:bookmarkStart w:id="4225" w:name="_Toc45888885"/>
      <w:bookmarkStart w:id="4226" w:name="_Toc59650212"/>
      <w:bookmarkStart w:id="4227" w:name="_Toc61357482"/>
      <w:bookmarkStart w:id="4228" w:name="_Toc61359256"/>
      <w:bookmarkStart w:id="4229" w:name="_Toc67916195"/>
      <w:bookmarkStart w:id="4230" w:name="_Toc75533739"/>
      <w:bookmarkStart w:id="4231" w:name="_Toc75819625"/>
      <w:bookmarkStart w:id="4232" w:name="_Toc76508469"/>
      <w:bookmarkStart w:id="4233" w:name="_Toc76717419"/>
      <w:bookmarkStart w:id="4234" w:name="_Toc83294061"/>
      <w:bookmarkStart w:id="4235" w:name="_Toc84335100"/>
      <w:r w:rsidRPr="001C0CC4">
        <w:rPr>
          <w:snapToGrid w:val="0"/>
        </w:rPr>
        <w:t>6.5.2.4.1</w:t>
      </w:r>
      <w:r w:rsidRPr="001C0CC4">
        <w:rPr>
          <w:snapToGrid w:val="0"/>
        </w:rPr>
        <w:tab/>
        <w:t>NR ACLR</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bookmarkStart w:id="4236" w:name="_CRTable6_5_2_4_11"/>
      <w:r w:rsidRPr="001C0CC4">
        <w:t xml:space="preserve">Table </w:t>
      </w:r>
      <w:bookmarkEnd w:id="4236"/>
      <w:r w:rsidRPr="001C0CC4">
        <w:t>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bookmarkStart w:id="4237" w:name="_CRTable6_5_2_4_12"/>
      <w:r w:rsidRPr="001C0CC4">
        <w:t xml:space="preserve">Table </w:t>
      </w:r>
      <w:bookmarkEnd w:id="4237"/>
      <w:r w:rsidRPr="001C0CC4">
        <w:t>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238" w:name="_Toc21344364"/>
      <w:bookmarkStart w:id="4239" w:name="_Toc29801850"/>
      <w:bookmarkStart w:id="4240" w:name="_Toc29802274"/>
      <w:bookmarkStart w:id="4241" w:name="_Toc29802899"/>
      <w:bookmarkStart w:id="4242" w:name="_Toc36107641"/>
      <w:bookmarkStart w:id="4243" w:name="_Toc37251407"/>
      <w:bookmarkStart w:id="4244" w:name="_Toc45888287"/>
      <w:bookmarkStart w:id="4245" w:name="_Toc45888886"/>
      <w:bookmarkStart w:id="4246" w:name="_Toc59650213"/>
      <w:bookmarkStart w:id="4247" w:name="_Toc61357483"/>
      <w:bookmarkStart w:id="4248" w:name="_Toc61359257"/>
      <w:bookmarkStart w:id="4249" w:name="_Toc67916196"/>
      <w:bookmarkStart w:id="4250" w:name="_Toc75533740"/>
      <w:bookmarkStart w:id="4251" w:name="_Toc75819626"/>
      <w:bookmarkStart w:id="4252" w:name="_Toc76508470"/>
      <w:bookmarkStart w:id="4253" w:name="_Toc76717420"/>
      <w:bookmarkStart w:id="4254" w:name="_Toc83294062"/>
      <w:bookmarkStart w:id="4255" w:name="_Toc84335101"/>
      <w:r w:rsidRPr="001C0CC4">
        <w:rPr>
          <w:snapToGrid w:val="0"/>
        </w:rPr>
        <w:t>6.5.2.4.2</w:t>
      </w:r>
      <w:r w:rsidRPr="001C0CC4">
        <w:rPr>
          <w:snapToGrid w:val="0"/>
        </w:rPr>
        <w:tab/>
        <w:t>UTRA ACLR</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1B304E9A" w14:textId="77777777" w:rsidR="001A524E" w:rsidRPr="001C0CC4" w:rsidRDefault="001A524E" w:rsidP="001A524E">
      <w:pPr>
        <w:pStyle w:val="TH"/>
      </w:pPr>
      <w:bookmarkStart w:id="4256" w:name="_CRTable6_5_2_4_21"/>
      <w:r w:rsidRPr="001C0CC4">
        <w:t xml:space="preserve">Table </w:t>
      </w:r>
      <w:bookmarkEnd w:id="4256"/>
      <w:r w:rsidRPr="001C0CC4">
        <w:t>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A524E" w:rsidRPr="001C0CC4" w14:paraId="74B9B352" w14:textId="77777777" w:rsidTr="00737C2C">
        <w:trPr>
          <w:jc w:val="center"/>
        </w:trPr>
        <w:tc>
          <w:tcPr>
            <w:tcW w:w="0" w:type="auto"/>
            <w:shd w:val="clear" w:color="auto" w:fill="auto"/>
          </w:tcPr>
          <w:p w14:paraId="274435DA" w14:textId="77777777" w:rsidR="001A524E" w:rsidRPr="001C0CC4" w:rsidRDefault="001A524E" w:rsidP="00737C2C">
            <w:pPr>
              <w:pStyle w:val="TAH"/>
            </w:pPr>
          </w:p>
        </w:tc>
        <w:tc>
          <w:tcPr>
            <w:tcW w:w="0" w:type="auto"/>
            <w:shd w:val="clear" w:color="auto" w:fill="auto"/>
          </w:tcPr>
          <w:p w14:paraId="7ED2B6BF" w14:textId="77777777" w:rsidR="001A524E" w:rsidRPr="001C0CC4" w:rsidRDefault="001A524E" w:rsidP="00737C2C">
            <w:pPr>
              <w:pStyle w:val="TAH"/>
            </w:pPr>
            <w:r w:rsidRPr="001C0CC4">
              <w:t>Power class 3</w:t>
            </w:r>
          </w:p>
        </w:tc>
      </w:tr>
      <w:tr w:rsidR="001A524E" w:rsidRPr="001C0CC4" w14:paraId="2A19AF6D" w14:textId="77777777" w:rsidTr="00737C2C">
        <w:trPr>
          <w:jc w:val="center"/>
        </w:trPr>
        <w:tc>
          <w:tcPr>
            <w:tcW w:w="0" w:type="auto"/>
            <w:shd w:val="clear" w:color="auto" w:fill="auto"/>
            <w:vAlign w:val="center"/>
          </w:tcPr>
          <w:p w14:paraId="13214D66" w14:textId="77777777" w:rsidR="001A524E" w:rsidRPr="001C0CC4" w:rsidRDefault="001A524E" w:rsidP="00737C2C">
            <w:pPr>
              <w:pStyle w:val="TAH"/>
            </w:pPr>
            <w:r w:rsidRPr="001C0CC4">
              <w:t>UTRA</w:t>
            </w:r>
            <w:r w:rsidRPr="001C0CC4">
              <w:rPr>
                <w:vertAlign w:val="subscript"/>
              </w:rPr>
              <w:t>ACLR1</w:t>
            </w:r>
          </w:p>
        </w:tc>
        <w:tc>
          <w:tcPr>
            <w:tcW w:w="0" w:type="auto"/>
            <w:shd w:val="clear" w:color="auto" w:fill="auto"/>
          </w:tcPr>
          <w:p w14:paraId="7FA2F839" w14:textId="77777777" w:rsidR="001A524E" w:rsidRPr="001C0CC4" w:rsidRDefault="001A524E" w:rsidP="00737C2C">
            <w:pPr>
              <w:pStyle w:val="TAC"/>
            </w:pPr>
            <w:r w:rsidRPr="001C0CC4">
              <w:t>33 dB</w:t>
            </w:r>
          </w:p>
        </w:tc>
      </w:tr>
      <w:tr w:rsidR="001A524E" w:rsidRPr="001C0CC4" w14:paraId="655397CB" w14:textId="77777777" w:rsidTr="00737C2C">
        <w:trPr>
          <w:jc w:val="center"/>
        </w:trPr>
        <w:tc>
          <w:tcPr>
            <w:tcW w:w="0" w:type="auto"/>
            <w:shd w:val="clear" w:color="auto" w:fill="auto"/>
            <w:vAlign w:val="center"/>
          </w:tcPr>
          <w:p w14:paraId="366BA0DF" w14:textId="77777777" w:rsidR="001A524E" w:rsidRPr="001C0CC4" w:rsidRDefault="001A524E" w:rsidP="00737C2C">
            <w:pPr>
              <w:pStyle w:val="TAH"/>
            </w:pPr>
            <w:r w:rsidRPr="001C0CC4">
              <w:t>UTRA</w:t>
            </w:r>
            <w:r w:rsidRPr="001C0CC4">
              <w:rPr>
                <w:vertAlign w:val="subscript"/>
              </w:rPr>
              <w:t>ACLR2</w:t>
            </w:r>
          </w:p>
        </w:tc>
        <w:tc>
          <w:tcPr>
            <w:tcW w:w="0" w:type="auto"/>
            <w:shd w:val="clear" w:color="auto" w:fill="auto"/>
          </w:tcPr>
          <w:p w14:paraId="5A074E4C" w14:textId="77777777" w:rsidR="001A524E" w:rsidRPr="001C0CC4" w:rsidRDefault="001A524E" w:rsidP="00737C2C">
            <w:pPr>
              <w:pStyle w:val="TAC"/>
            </w:pPr>
            <w:r w:rsidRPr="001C0CC4">
              <w:t>36 dB</w:t>
            </w:r>
          </w:p>
        </w:tc>
      </w:tr>
    </w:tbl>
    <w:p w14:paraId="52F32CF3" w14:textId="77777777" w:rsidR="001A524E" w:rsidRPr="00835F44" w:rsidRDefault="001A524E" w:rsidP="001A524E"/>
    <w:p w14:paraId="1DF96DE9" w14:textId="2D803BEB" w:rsidR="00DC7196" w:rsidRPr="001C0CC4" w:rsidRDefault="001A524E" w:rsidP="001A524E">
      <w:r w:rsidRPr="00835F44">
        <w:t xml:space="preserve">UTRA ACLR requirement is applicable when  </w:t>
      </w:r>
      <w:r>
        <w:t xml:space="preserve">the </w:t>
      </w:r>
      <w:r w:rsidRPr="00835F44">
        <w:t xml:space="preserve">network signalling </w:t>
      </w:r>
      <w:r w:rsidRPr="00835F44">
        <w:rPr>
          <w:rFonts w:hint="eastAsia"/>
          <w:lang w:eastAsia="zh-CN"/>
        </w:rPr>
        <w:t>value</w:t>
      </w:r>
      <w:r>
        <w:rPr>
          <w:lang w:eastAsia="zh-CN"/>
        </w:rPr>
        <w:t xml:space="preserve"> </w:t>
      </w:r>
      <w:r w:rsidRPr="008A75CC">
        <w:rPr>
          <w:lang w:eastAsia="zh-CN"/>
        </w:rPr>
        <w:t>NS_03U</w:t>
      </w:r>
      <w:r>
        <w:rPr>
          <w:lang w:eastAsia="zh-CN"/>
        </w:rPr>
        <w:t xml:space="preserve">, </w:t>
      </w:r>
      <w:r w:rsidRPr="009343B2">
        <w:rPr>
          <w:lang w:eastAsia="zh-CN"/>
        </w:rPr>
        <w:t>NS_05U</w:t>
      </w:r>
      <w:r>
        <w:rPr>
          <w:lang w:eastAsia="zh-CN"/>
        </w:rPr>
        <w:t xml:space="preserve">, </w:t>
      </w:r>
      <w:r w:rsidRPr="009343B2">
        <w:rPr>
          <w:lang w:eastAsia="zh-CN"/>
        </w:rPr>
        <w:t xml:space="preserve">NS_43U </w:t>
      </w:r>
      <w:r>
        <w:rPr>
          <w:lang w:eastAsia="zh-CN"/>
        </w:rPr>
        <w:t xml:space="preserve">or </w:t>
      </w:r>
      <w:r w:rsidRPr="009343B2">
        <w:rPr>
          <w:lang w:eastAsia="zh-CN"/>
        </w:rPr>
        <w:t>NS_100</w:t>
      </w:r>
      <w:r w:rsidRPr="00835F44">
        <w:rPr>
          <w:rFonts w:hint="eastAsia"/>
          <w:lang w:eastAsia="zh-CN"/>
        </w:rPr>
        <w:t xml:space="preserve"> </w:t>
      </w:r>
      <w:r>
        <w:rPr>
          <w:lang w:eastAsia="zh-CN"/>
        </w:rPr>
        <w:t xml:space="preserve">is </w:t>
      </w:r>
      <w:r w:rsidRPr="00835F44">
        <w:t>signalled by the network</w:t>
      </w:r>
      <w:r w:rsidRPr="00835F44">
        <w:rPr>
          <w:rFonts w:hint="eastAsia"/>
          <w:lang w:eastAsia="zh-CN"/>
        </w:rPr>
        <w:t xml:space="preserve"> </w:t>
      </w:r>
      <w:r>
        <w:rPr>
          <w:lang w:eastAsia="zh-CN"/>
        </w:rPr>
        <w:t>in</w:t>
      </w:r>
      <w:r w:rsidRPr="00835F44">
        <w:rPr>
          <w:rFonts w:hint="eastAsia"/>
          <w:lang w:eastAsia="zh-CN"/>
        </w:rPr>
        <w:t xml:space="preserve"> </w:t>
      </w:r>
      <w:r w:rsidRPr="00835F44">
        <w:t xml:space="preserve">the field </w:t>
      </w:r>
      <w:r w:rsidRPr="00835F44">
        <w:rPr>
          <w:i/>
        </w:rPr>
        <w:t>additionalSpectrumEmission</w:t>
      </w:r>
      <w:r w:rsidRPr="00835F44">
        <w:t>.</w:t>
      </w:r>
    </w:p>
    <w:p w14:paraId="04FA455C" w14:textId="77777777" w:rsidR="00DC7196" w:rsidRPr="001C0CC4" w:rsidRDefault="00DC7196" w:rsidP="009876C7">
      <w:pPr>
        <w:pStyle w:val="Heading3"/>
      </w:pPr>
      <w:bookmarkStart w:id="4257" w:name="_Toc21344365"/>
      <w:bookmarkStart w:id="4258" w:name="_Toc29801851"/>
      <w:bookmarkStart w:id="4259" w:name="_Toc29802275"/>
      <w:bookmarkStart w:id="4260" w:name="_Toc29802900"/>
      <w:bookmarkStart w:id="4261" w:name="_Toc36107642"/>
      <w:bookmarkStart w:id="4262" w:name="_Toc37251408"/>
      <w:bookmarkStart w:id="4263" w:name="_Toc45888288"/>
      <w:bookmarkStart w:id="4264" w:name="_Toc45888887"/>
      <w:bookmarkStart w:id="4265" w:name="_Toc59650214"/>
      <w:bookmarkStart w:id="4266" w:name="_Toc61357484"/>
      <w:bookmarkStart w:id="4267" w:name="_Toc61359258"/>
      <w:bookmarkStart w:id="4268" w:name="_Toc67916197"/>
      <w:bookmarkStart w:id="4269" w:name="_Toc75533741"/>
      <w:bookmarkStart w:id="4270" w:name="_Toc75819627"/>
      <w:bookmarkStart w:id="4271" w:name="_Toc76508471"/>
      <w:bookmarkStart w:id="4272" w:name="_Toc76717421"/>
      <w:bookmarkStart w:id="4273" w:name="_Toc83294063"/>
      <w:bookmarkStart w:id="4274" w:name="_Toc84335102"/>
      <w:r w:rsidRPr="001C0CC4">
        <w:rPr>
          <w:rFonts w:hint="eastAsia"/>
        </w:rPr>
        <w:t>6</w:t>
      </w:r>
      <w:r w:rsidRPr="001C0CC4">
        <w:t>.</w:t>
      </w:r>
      <w:r w:rsidRPr="001C0CC4">
        <w:rPr>
          <w:rFonts w:hint="eastAsia"/>
        </w:rPr>
        <w:t>5</w:t>
      </w:r>
      <w:r w:rsidRPr="001C0CC4">
        <w:t>.3</w:t>
      </w:r>
      <w:r w:rsidRPr="001C0CC4">
        <w:tab/>
        <w:t>Spurious emissions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7575AFEE" w14:textId="77777777" w:rsidR="00170857" w:rsidRDefault="00170857" w:rsidP="00E325BF">
      <w:pPr>
        <w:pStyle w:val="Heading4"/>
      </w:pPr>
      <w:r w:rsidRPr="00A1115A">
        <w:t>6.5.3.</w:t>
      </w:r>
      <w:r>
        <w:t>0</w:t>
      </w:r>
      <w:r w:rsidRPr="00A1115A">
        <w:tab/>
        <w:t>General</w:t>
      </w:r>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275" w:name="_Toc21344366"/>
      <w:bookmarkStart w:id="4276" w:name="_Toc29801852"/>
      <w:bookmarkStart w:id="4277" w:name="_Toc29802276"/>
      <w:bookmarkStart w:id="4278" w:name="_Toc29802901"/>
      <w:bookmarkStart w:id="4279" w:name="_Toc36107643"/>
      <w:bookmarkStart w:id="4280" w:name="_Toc37251409"/>
      <w:bookmarkStart w:id="4281" w:name="_Toc45888289"/>
      <w:bookmarkStart w:id="4282" w:name="_Toc45888888"/>
      <w:bookmarkStart w:id="4283" w:name="_Toc59650215"/>
      <w:bookmarkStart w:id="4284" w:name="_Toc61357485"/>
      <w:bookmarkStart w:id="4285" w:name="_Toc61359259"/>
      <w:bookmarkStart w:id="4286" w:name="_Toc67916198"/>
      <w:bookmarkStart w:id="4287" w:name="_Toc75533742"/>
      <w:bookmarkStart w:id="4288" w:name="_Toc75819628"/>
      <w:bookmarkStart w:id="4289" w:name="_Toc76508472"/>
      <w:bookmarkStart w:id="4290" w:name="_Toc76717422"/>
      <w:bookmarkStart w:id="4291" w:name="_Toc83294064"/>
      <w:bookmarkStart w:id="4292" w:name="_Toc84335103"/>
      <w:r w:rsidRPr="001C0CC4">
        <w:t>6.5.3.1</w:t>
      </w:r>
      <w:r w:rsidRPr="001C0CC4">
        <w:tab/>
        <w:t>General spurious emissions</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bookmarkStart w:id="4293" w:name="_CRTable6_5_3_11"/>
      <w:r w:rsidRPr="001C0CC4">
        <w:t xml:space="preserve">Table </w:t>
      </w:r>
      <w:bookmarkEnd w:id="4293"/>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bookmarkStart w:id="4294" w:name="_CRTable6_5_3_12"/>
      <w:r w:rsidRPr="001C0CC4">
        <w:rPr>
          <w:rFonts w:cs="v5.0.0"/>
        </w:rPr>
        <w:t xml:space="preserve">Table </w:t>
      </w:r>
      <w:bookmarkEnd w:id="4294"/>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295" w:name="_Toc21344367"/>
      <w:bookmarkStart w:id="4296" w:name="_Toc29801853"/>
      <w:bookmarkStart w:id="4297" w:name="_Toc29802277"/>
      <w:bookmarkStart w:id="4298" w:name="_Toc29802902"/>
      <w:bookmarkStart w:id="4299" w:name="_Toc36107644"/>
      <w:bookmarkStart w:id="4300" w:name="_Toc37251410"/>
      <w:bookmarkStart w:id="4301" w:name="_Toc45888290"/>
      <w:bookmarkStart w:id="4302" w:name="_Toc45888889"/>
      <w:bookmarkStart w:id="4303" w:name="_Toc59650216"/>
      <w:bookmarkStart w:id="4304" w:name="_Toc61357486"/>
      <w:bookmarkStart w:id="4305" w:name="_Toc61359260"/>
      <w:bookmarkStart w:id="4306" w:name="_Toc67916199"/>
      <w:bookmarkStart w:id="4307" w:name="_Toc75533743"/>
      <w:bookmarkStart w:id="4308" w:name="_Toc75819629"/>
      <w:bookmarkStart w:id="4309" w:name="_Toc76508473"/>
      <w:bookmarkStart w:id="4310" w:name="_Toc76717423"/>
      <w:bookmarkStart w:id="4311" w:name="_Toc83294065"/>
      <w:bookmarkStart w:id="4312" w:name="_Toc84335104"/>
      <w:r w:rsidRPr="001C0CC4">
        <w:t>6.5.3.2</w:t>
      </w:r>
      <w:r w:rsidRPr="001C0CC4">
        <w:tab/>
        <w:t>Spurious emissions for UE co-existence</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bookmarkStart w:id="4313" w:name="_CRTable6_5_3_21"/>
      <w:r w:rsidRPr="001C0CC4">
        <w:t xml:space="preserve">Table </w:t>
      </w:r>
      <w:bookmarkEnd w:id="4313"/>
      <w:r w:rsidRPr="001C0CC4">
        <w:t>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2B875ECB" w:rsidR="00F9573C" w:rsidRPr="001C0CC4" w:rsidRDefault="00200F3C" w:rsidP="00F9573C">
            <w:pPr>
              <w:pStyle w:val="TAC"/>
            </w:pPr>
            <w:r w:rsidRPr="003D7AF7">
              <w:rPr>
                <w:rFonts w:eastAsia="Times New Roman"/>
              </w:rPr>
              <w:t xml:space="preserve">15, </w:t>
            </w:r>
            <w:r>
              <w:rPr>
                <w:rFonts w:eastAsia="Times New Roman"/>
              </w:rPr>
              <w:t>47</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70857" w:rsidRPr="001C0CC4" w14:paraId="0F62151F" w14:textId="77777777" w:rsidTr="00124F52">
        <w:trPr>
          <w:trHeight w:val="225"/>
          <w:jc w:val="center"/>
        </w:trPr>
        <w:tc>
          <w:tcPr>
            <w:tcW w:w="959" w:type="dxa"/>
            <w:tcBorders>
              <w:bottom w:val="nil"/>
            </w:tcBorders>
            <w:shd w:val="clear" w:color="auto" w:fill="auto"/>
          </w:tcPr>
          <w:p w14:paraId="062794CF" w14:textId="10DE20F6" w:rsidR="00170857" w:rsidRPr="001C0CC4" w:rsidRDefault="00170857" w:rsidP="00170857">
            <w:pPr>
              <w:pStyle w:val="TAC"/>
            </w:pPr>
            <w:r w:rsidRPr="001C0CC4">
              <w:t>n2</w:t>
            </w:r>
          </w:p>
        </w:tc>
        <w:tc>
          <w:tcPr>
            <w:tcW w:w="2831" w:type="dxa"/>
          </w:tcPr>
          <w:p w14:paraId="37847DA6" w14:textId="5F0F473F" w:rsidR="00170857" w:rsidRPr="001C0CC4" w:rsidRDefault="00170857" w:rsidP="00170857">
            <w:pPr>
              <w:pStyle w:val="TAL"/>
            </w:pPr>
            <w:r w:rsidRPr="001C0CC4">
              <w:t>E-UTRA Band 4, 5,  12, 13, 14, 17, 24, 26, 27, 28, 29, 30, 41, 42, 50, 51, 53, 66, 70, 71, 74, 85</w:t>
            </w:r>
          </w:p>
        </w:tc>
        <w:tc>
          <w:tcPr>
            <w:tcW w:w="810" w:type="dxa"/>
          </w:tcPr>
          <w:p w14:paraId="70D528D6" w14:textId="755B8AD0" w:rsidR="00170857" w:rsidRPr="001C0CC4" w:rsidRDefault="00170857" w:rsidP="00170857">
            <w:pPr>
              <w:pStyle w:val="TAC"/>
            </w:pPr>
            <w:r w:rsidRPr="001C0CC4">
              <w:t>F</w:t>
            </w:r>
            <w:r w:rsidRPr="001C0CC4">
              <w:rPr>
                <w:vertAlign w:val="subscript"/>
              </w:rPr>
              <w:t>DL_low</w:t>
            </w:r>
          </w:p>
        </w:tc>
        <w:tc>
          <w:tcPr>
            <w:tcW w:w="540" w:type="dxa"/>
          </w:tcPr>
          <w:p w14:paraId="3C8C8A49" w14:textId="77777777" w:rsidR="00170857" w:rsidRPr="001C0CC4" w:rsidRDefault="00170857" w:rsidP="00170857">
            <w:pPr>
              <w:pStyle w:val="TAC"/>
            </w:pPr>
            <w:r w:rsidRPr="001C0CC4">
              <w:t>-</w:t>
            </w:r>
          </w:p>
        </w:tc>
        <w:tc>
          <w:tcPr>
            <w:tcW w:w="889" w:type="dxa"/>
          </w:tcPr>
          <w:p w14:paraId="76A1E5C3" w14:textId="53E9333D" w:rsidR="00170857" w:rsidRPr="001C0CC4" w:rsidRDefault="00170857" w:rsidP="00170857">
            <w:pPr>
              <w:pStyle w:val="TAC"/>
            </w:pPr>
            <w:r w:rsidRPr="001C0CC4">
              <w:t>F</w:t>
            </w:r>
            <w:r w:rsidRPr="001C0CC4">
              <w:rPr>
                <w:vertAlign w:val="subscript"/>
              </w:rPr>
              <w:t>DL_high</w:t>
            </w:r>
          </w:p>
        </w:tc>
        <w:tc>
          <w:tcPr>
            <w:tcW w:w="1133" w:type="dxa"/>
          </w:tcPr>
          <w:p w14:paraId="3BF8627A" w14:textId="77777777" w:rsidR="00170857" w:rsidRPr="001C0CC4" w:rsidRDefault="00170857" w:rsidP="00170857">
            <w:pPr>
              <w:pStyle w:val="TAC"/>
            </w:pPr>
            <w:r w:rsidRPr="001C0CC4">
              <w:t>-50</w:t>
            </w:r>
          </w:p>
        </w:tc>
        <w:tc>
          <w:tcPr>
            <w:tcW w:w="850" w:type="dxa"/>
            <w:noWrap/>
          </w:tcPr>
          <w:p w14:paraId="42E6A6E1" w14:textId="77777777" w:rsidR="00170857" w:rsidRPr="001C0CC4" w:rsidRDefault="00170857" w:rsidP="00170857">
            <w:pPr>
              <w:pStyle w:val="TAC"/>
            </w:pPr>
            <w:r w:rsidRPr="001C0CC4">
              <w:t>1</w:t>
            </w:r>
          </w:p>
        </w:tc>
        <w:tc>
          <w:tcPr>
            <w:tcW w:w="928" w:type="dxa"/>
            <w:noWrap/>
          </w:tcPr>
          <w:p w14:paraId="259CE74C" w14:textId="77777777" w:rsidR="00170857" w:rsidRPr="001C0CC4" w:rsidRDefault="00170857" w:rsidP="00170857">
            <w:pPr>
              <w:pStyle w:val="TAC"/>
            </w:pPr>
          </w:p>
        </w:tc>
      </w:tr>
      <w:tr w:rsidR="00170857"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70857" w:rsidRPr="001C0CC4" w:rsidRDefault="00170857" w:rsidP="00170857">
            <w:pPr>
              <w:pStyle w:val="TAC"/>
            </w:pPr>
          </w:p>
        </w:tc>
        <w:tc>
          <w:tcPr>
            <w:tcW w:w="2831" w:type="dxa"/>
          </w:tcPr>
          <w:p w14:paraId="2B997E61" w14:textId="7F8433F2" w:rsidR="00170857" w:rsidRPr="001C0CC4" w:rsidRDefault="00170857" w:rsidP="00170857">
            <w:pPr>
              <w:pStyle w:val="TAL"/>
            </w:pPr>
            <w:r w:rsidRPr="001C0CC4">
              <w:t>E-UTRA Band 2, 25</w:t>
            </w:r>
          </w:p>
        </w:tc>
        <w:tc>
          <w:tcPr>
            <w:tcW w:w="810" w:type="dxa"/>
          </w:tcPr>
          <w:p w14:paraId="3A920988" w14:textId="345F97BB" w:rsidR="00170857" w:rsidRPr="001C0CC4" w:rsidRDefault="00170857" w:rsidP="00170857">
            <w:pPr>
              <w:pStyle w:val="TAC"/>
            </w:pPr>
            <w:r w:rsidRPr="001C0CC4">
              <w:t>F</w:t>
            </w:r>
            <w:r w:rsidRPr="001C0CC4">
              <w:rPr>
                <w:vertAlign w:val="subscript"/>
              </w:rPr>
              <w:t>DL_low</w:t>
            </w:r>
          </w:p>
        </w:tc>
        <w:tc>
          <w:tcPr>
            <w:tcW w:w="540" w:type="dxa"/>
          </w:tcPr>
          <w:p w14:paraId="0F848C63" w14:textId="77777777" w:rsidR="00170857" w:rsidRPr="001C0CC4" w:rsidRDefault="00170857" w:rsidP="00170857">
            <w:pPr>
              <w:pStyle w:val="TAC"/>
            </w:pPr>
            <w:r w:rsidRPr="001C0CC4">
              <w:t>-</w:t>
            </w:r>
          </w:p>
        </w:tc>
        <w:tc>
          <w:tcPr>
            <w:tcW w:w="889" w:type="dxa"/>
          </w:tcPr>
          <w:p w14:paraId="6B0A6D9B" w14:textId="524CC257" w:rsidR="00170857" w:rsidRPr="001C0CC4" w:rsidRDefault="00170857" w:rsidP="00170857">
            <w:pPr>
              <w:pStyle w:val="TAC"/>
            </w:pPr>
            <w:r w:rsidRPr="001C0CC4">
              <w:t>F</w:t>
            </w:r>
            <w:r w:rsidRPr="001C0CC4">
              <w:rPr>
                <w:vertAlign w:val="subscript"/>
              </w:rPr>
              <w:t>DL_high</w:t>
            </w:r>
          </w:p>
        </w:tc>
        <w:tc>
          <w:tcPr>
            <w:tcW w:w="1133" w:type="dxa"/>
          </w:tcPr>
          <w:p w14:paraId="0A1BC3A1" w14:textId="77777777" w:rsidR="00170857" w:rsidRPr="001C0CC4" w:rsidRDefault="00170857" w:rsidP="00170857">
            <w:pPr>
              <w:pStyle w:val="TAC"/>
            </w:pPr>
            <w:r w:rsidRPr="001C0CC4">
              <w:t>-50</w:t>
            </w:r>
          </w:p>
        </w:tc>
        <w:tc>
          <w:tcPr>
            <w:tcW w:w="850" w:type="dxa"/>
            <w:noWrap/>
          </w:tcPr>
          <w:p w14:paraId="662CB5C0" w14:textId="77777777" w:rsidR="00170857" w:rsidRPr="001C0CC4" w:rsidRDefault="00170857" w:rsidP="00170857">
            <w:pPr>
              <w:pStyle w:val="TAC"/>
            </w:pPr>
            <w:r w:rsidRPr="001C0CC4">
              <w:t>1</w:t>
            </w:r>
          </w:p>
        </w:tc>
        <w:tc>
          <w:tcPr>
            <w:tcW w:w="928" w:type="dxa"/>
            <w:noWrap/>
          </w:tcPr>
          <w:p w14:paraId="5C4584C7" w14:textId="77777777" w:rsidR="00170857" w:rsidRPr="001C0CC4" w:rsidRDefault="00170857" w:rsidP="00170857">
            <w:pPr>
              <w:pStyle w:val="TAC"/>
            </w:pPr>
            <w:r w:rsidRPr="001C0CC4">
              <w:t>15</w:t>
            </w:r>
          </w:p>
        </w:tc>
      </w:tr>
      <w:tr w:rsidR="00170857"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70857" w:rsidRPr="001C0CC4" w:rsidRDefault="00170857" w:rsidP="00170857">
            <w:pPr>
              <w:pStyle w:val="TAC"/>
            </w:pPr>
          </w:p>
        </w:tc>
        <w:tc>
          <w:tcPr>
            <w:tcW w:w="2831" w:type="dxa"/>
          </w:tcPr>
          <w:p w14:paraId="116550F1" w14:textId="77777777" w:rsidR="00170857" w:rsidRPr="002650CF" w:rsidRDefault="00170857" w:rsidP="00170857">
            <w:pPr>
              <w:pStyle w:val="TAL"/>
              <w:rPr>
                <w:lang w:val="sv-FI"/>
              </w:rPr>
            </w:pPr>
            <w:r w:rsidRPr="002650CF">
              <w:rPr>
                <w:lang w:val="sv-FI"/>
              </w:rPr>
              <w:t xml:space="preserve">E-UTRA Band 43, </w:t>
            </w:r>
            <w:r>
              <w:rPr>
                <w:lang w:val="sv-FI"/>
              </w:rPr>
              <w:t>48</w:t>
            </w:r>
          </w:p>
          <w:p w14:paraId="406E687C" w14:textId="76DEEA64" w:rsidR="00170857" w:rsidRPr="002650CF" w:rsidRDefault="00170857" w:rsidP="00170857">
            <w:pPr>
              <w:pStyle w:val="TAL"/>
              <w:rPr>
                <w:lang w:val="sv-FI"/>
              </w:rPr>
            </w:pPr>
            <w:r w:rsidRPr="002650CF">
              <w:rPr>
                <w:lang w:val="sv-FI"/>
              </w:rPr>
              <w:t>NR Band n77</w:t>
            </w:r>
          </w:p>
        </w:tc>
        <w:tc>
          <w:tcPr>
            <w:tcW w:w="810" w:type="dxa"/>
          </w:tcPr>
          <w:p w14:paraId="66AB4233" w14:textId="65C8628A" w:rsidR="00170857" w:rsidRPr="001C0CC4" w:rsidRDefault="00170857" w:rsidP="00170857">
            <w:pPr>
              <w:pStyle w:val="TAC"/>
            </w:pPr>
            <w:r w:rsidRPr="001C0CC4">
              <w:t>F</w:t>
            </w:r>
            <w:r w:rsidRPr="001C0CC4">
              <w:rPr>
                <w:vertAlign w:val="subscript"/>
              </w:rPr>
              <w:t>DL_low</w:t>
            </w:r>
          </w:p>
        </w:tc>
        <w:tc>
          <w:tcPr>
            <w:tcW w:w="540" w:type="dxa"/>
          </w:tcPr>
          <w:p w14:paraId="5317809C" w14:textId="77777777" w:rsidR="00170857" w:rsidRPr="001C0CC4" w:rsidRDefault="00170857" w:rsidP="00170857">
            <w:pPr>
              <w:pStyle w:val="TAC"/>
            </w:pPr>
            <w:r w:rsidRPr="001C0CC4">
              <w:t>-</w:t>
            </w:r>
          </w:p>
        </w:tc>
        <w:tc>
          <w:tcPr>
            <w:tcW w:w="889" w:type="dxa"/>
          </w:tcPr>
          <w:p w14:paraId="47ADB198" w14:textId="5379274A" w:rsidR="00170857" w:rsidRPr="001C0CC4" w:rsidRDefault="00170857" w:rsidP="00170857">
            <w:pPr>
              <w:pStyle w:val="TAC"/>
            </w:pPr>
            <w:r w:rsidRPr="001C0CC4">
              <w:t>F</w:t>
            </w:r>
            <w:r w:rsidRPr="001C0CC4">
              <w:rPr>
                <w:vertAlign w:val="subscript"/>
              </w:rPr>
              <w:t>DL_high</w:t>
            </w:r>
          </w:p>
        </w:tc>
        <w:tc>
          <w:tcPr>
            <w:tcW w:w="1133" w:type="dxa"/>
          </w:tcPr>
          <w:p w14:paraId="6D82F4A6" w14:textId="77777777" w:rsidR="00170857" w:rsidRPr="001C0CC4" w:rsidRDefault="00170857" w:rsidP="00170857">
            <w:pPr>
              <w:pStyle w:val="TAC"/>
            </w:pPr>
            <w:r w:rsidRPr="001C0CC4">
              <w:t>-50</w:t>
            </w:r>
          </w:p>
        </w:tc>
        <w:tc>
          <w:tcPr>
            <w:tcW w:w="850" w:type="dxa"/>
            <w:noWrap/>
          </w:tcPr>
          <w:p w14:paraId="53F07BBD" w14:textId="77777777" w:rsidR="00170857" w:rsidRPr="001C0CC4" w:rsidRDefault="00170857" w:rsidP="00170857">
            <w:pPr>
              <w:pStyle w:val="TAC"/>
            </w:pPr>
            <w:r w:rsidRPr="001C0CC4">
              <w:t>1</w:t>
            </w:r>
          </w:p>
        </w:tc>
        <w:tc>
          <w:tcPr>
            <w:tcW w:w="928" w:type="dxa"/>
            <w:noWrap/>
          </w:tcPr>
          <w:p w14:paraId="4BC7F02E" w14:textId="77777777" w:rsidR="00170857" w:rsidRPr="001C0CC4" w:rsidRDefault="00170857" w:rsidP="00170857">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r w:rsidRPr="00835F44">
              <w:rPr>
                <w:lang w:val="sv-FI"/>
              </w:rPr>
              <w:t xml:space="preserve">NR Band </w:t>
            </w:r>
            <w:r>
              <w:rPr>
                <w:lang w:val="sv-FI"/>
              </w:rPr>
              <w:t>n79</w:t>
            </w:r>
          </w:p>
        </w:tc>
        <w:tc>
          <w:tcPr>
            <w:tcW w:w="810" w:type="dxa"/>
          </w:tcPr>
          <w:p w14:paraId="4480F70F" w14:textId="3225F8AA" w:rsidR="001F5897" w:rsidRPr="001C0CC4" w:rsidRDefault="001F5897" w:rsidP="001F5897">
            <w:pPr>
              <w:pStyle w:val="TAC"/>
            </w:pPr>
            <w:r w:rsidRPr="00835F44">
              <w:t>F</w:t>
            </w:r>
            <w:r w:rsidRPr="00835F44">
              <w:rPr>
                <w:vertAlign w:val="subscript"/>
              </w:rPr>
              <w:t>DL_low</w:t>
            </w:r>
          </w:p>
        </w:tc>
        <w:tc>
          <w:tcPr>
            <w:tcW w:w="540" w:type="dxa"/>
          </w:tcPr>
          <w:p w14:paraId="2292DFAE" w14:textId="75C16886" w:rsidR="001F5897" w:rsidRPr="001C0CC4" w:rsidRDefault="001F5897" w:rsidP="001F5897">
            <w:pPr>
              <w:pStyle w:val="TAC"/>
            </w:pPr>
            <w:r w:rsidRPr="00835F44">
              <w:t>-</w:t>
            </w:r>
          </w:p>
        </w:tc>
        <w:tc>
          <w:tcPr>
            <w:tcW w:w="889" w:type="dxa"/>
          </w:tcPr>
          <w:p w14:paraId="779BD8E5" w14:textId="3F3244BE" w:rsidR="001F5897" w:rsidRPr="001C0CC4" w:rsidRDefault="001F5897" w:rsidP="001F5897">
            <w:pPr>
              <w:pStyle w:val="TAC"/>
            </w:pPr>
            <w:r w:rsidRPr="00835F44">
              <w:t>F</w:t>
            </w:r>
            <w:r w:rsidRPr="00835F44">
              <w:rPr>
                <w:vertAlign w:val="subscript"/>
              </w:rPr>
              <w:t>DL_high</w:t>
            </w:r>
          </w:p>
        </w:tc>
        <w:tc>
          <w:tcPr>
            <w:tcW w:w="1133" w:type="dxa"/>
          </w:tcPr>
          <w:p w14:paraId="30DCBC5C" w14:textId="0684061E" w:rsidR="001F5897" w:rsidRPr="001C0CC4" w:rsidRDefault="001F5897" w:rsidP="001F5897">
            <w:pPr>
              <w:pStyle w:val="TAC"/>
            </w:pPr>
            <w:r w:rsidRPr="00835F44">
              <w:t>-50</w:t>
            </w:r>
          </w:p>
        </w:tc>
        <w:tc>
          <w:tcPr>
            <w:tcW w:w="850" w:type="dxa"/>
            <w:noWrap/>
          </w:tcPr>
          <w:p w14:paraId="1F32CFF1" w14:textId="11EB5F41" w:rsidR="001F5897" w:rsidRPr="001C0CC4" w:rsidRDefault="001F5897" w:rsidP="001F5897">
            <w:pPr>
              <w:pStyle w:val="TAC"/>
            </w:pPr>
            <w:r w:rsidRPr="00835F44">
              <w:t>1</w:t>
            </w:r>
          </w:p>
        </w:tc>
        <w:tc>
          <w:tcPr>
            <w:tcW w:w="928" w:type="dxa"/>
            <w:noWrap/>
          </w:tcPr>
          <w:p w14:paraId="7B602511" w14:textId="0DB1F67D" w:rsidR="001F5897" w:rsidRPr="001C0CC4" w:rsidRDefault="001F5897" w:rsidP="001F5897">
            <w:pPr>
              <w:pStyle w:val="TAC"/>
            </w:pPr>
            <w:r>
              <w:t>2</w:t>
            </w: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69E9303C" w:rsidR="00124F52" w:rsidRPr="001C0CC4" w:rsidRDefault="002E713C" w:rsidP="00124F52">
            <w:pPr>
              <w:pStyle w:val="TAC"/>
            </w:pPr>
            <w:r>
              <w:t>n8, n81, n93, n94</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DA0D89" w:rsidRPr="001C0CC4" w14:paraId="2E412628" w14:textId="77777777" w:rsidTr="00124F52">
        <w:trPr>
          <w:trHeight w:val="225"/>
          <w:jc w:val="center"/>
        </w:trPr>
        <w:tc>
          <w:tcPr>
            <w:tcW w:w="959" w:type="dxa"/>
            <w:vMerge w:val="restart"/>
          </w:tcPr>
          <w:p w14:paraId="4E9AFCC5" w14:textId="184AACAF" w:rsidR="00DA0D89" w:rsidRPr="001C0CC4" w:rsidRDefault="00DA0D89" w:rsidP="00DA0D89">
            <w:pPr>
              <w:pStyle w:val="TAC"/>
            </w:pPr>
            <w:r w:rsidRPr="001C0CC4">
              <w:t>n12</w:t>
            </w:r>
          </w:p>
        </w:tc>
        <w:tc>
          <w:tcPr>
            <w:tcW w:w="2831" w:type="dxa"/>
          </w:tcPr>
          <w:p w14:paraId="2ADFF73F" w14:textId="682D309F" w:rsidR="00DA0D89" w:rsidRPr="001C0CC4" w:rsidRDefault="00DA0D89" w:rsidP="00DA0D89">
            <w:pPr>
              <w:pStyle w:val="TAL"/>
            </w:pPr>
            <w:r w:rsidRPr="001C0CC4">
              <w:t xml:space="preserve">E-UTRA Band 2, 5, 13, 14, 17, 24, 25, 26, 27, 30, 41, 53, </w:t>
            </w:r>
            <w:r>
              <w:t xml:space="preserve">70, </w:t>
            </w:r>
            <w:r w:rsidRPr="001C0CC4">
              <w:t>71, 74</w:t>
            </w:r>
          </w:p>
        </w:tc>
        <w:tc>
          <w:tcPr>
            <w:tcW w:w="810" w:type="dxa"/>
          </w:tcPr>
          <w:p w14:paraId="6D1CF204" w14:textId="77777777" w:rsidR="00DA0D89" w:rsidRPr="001C0CC4" w:rsidRDefault="00DA0D89" w:rsidP="00DA0D89">
            <w:pPr>
              <w:pStyle w:val="TAC"/>
            </w:pPr>
            <w:r w:rsidRPr="001C0CC4">
              <w:t>F</w:t>
            </w:r>
            <w:r w:rsidRPr="001C0CC4">
              <w:rPr>
                <w:vertAlign w:val="subscript"/>
              </w:rPr>
              <w:t>DL_low</w:t>
            </w:r>
          </w:p>
        </w:tc>
        <w:tc>
          <w:tcPr>
            <w:tcW w:w="540" w:type="dxa"/>
          </w:tcPr>
          <w:p w14:paraId="0A7D8442" w14:textId="77777777" w:rsidR="00DA0D89" w:rsidRPr="001C0CC4" w:rsidRDefault="00DA0D89" w:rsidP="00DA0D89">
            <w:pPr>
              <w:pStyle w:val="TAC"/>
            </w:pPr>
            <w:r w:rsidRPr="001C0CC4">
              <w:t>-</w:t>
            </w:r>
          </w:p>
        </w:tc>
        <w:tc>
          <w:tcPr>
            <w:tcW w:w="889" w:type="dxa"/>
          </w:tcPr>
          <w:p w14:paraId="0C4794BF" w14:textId="77777777" w:rsidR="00DA0D89" w:rsidRPr="001C0CC4" w:rsidRDefault="00DA0D89" w:rsidP="00DA0D89">
            <w:pPr>
              <w:pStyle w:val="TAC"/>
            </w:pPr>
            <w:r w:rsidRPr="001C0CC4">
              <w:t>F</w:t>
            </w:r>
            <w:r w:rsidRPr="001C0CC4">
              <w:rPr>
                <w:vertAlign w:val="subscript"/>
              </w:rPr>
              <w:t>DL_high</w:t>
            </w:r>
          </w:p>
        </w:tc>
        <w:tc>
          <w:tcPr>
            <w:tcW w:w="1133" w:type="dxa"/>
          </w:tcPr>
          <w:p w14:paraId="312222C7" w14:textId="77777777" w:rsidR="00DA0D89" w:rsidRPr="001C0CC4" w:rsidRDefault="00DA0D89" w:rsidP="00DA0D89">
            <w:pPr>
              <w:pStyle w:val="TAC"/>
            </w:pPr>
            <w:r w:rsidRPr="001C0CC4">
              <w:t>-50</w:t>
            </w:r>
          </w:p>
        </w:tc>
        <w:tc>
          <w:tcPr>
            <w:tcW w:w="850" w:type="dxa"/>
            <w:noWrap/>
          </w:tcPr>
          <w:p w14:paraId="059CF966" w14:textId="77777777" w:rsidR="00DA0D89" w:rsidRPr="001C0CC4" w:rsidRDefault="00DA0D89" w:rsidP="00DA0D89">
            <w:pPr>
              <w:pStyle w:val="TAC"/>
            </w:pPr>
            <w:r w:rsidRPr="001C0CC4">
              <w:t>1</w:t>
            </w:r>
          </w:p>
        </w:tc>
        <w:tc>
          <w:tcPr>
            <w:tcW w:w="928" w:type="dxa"/>
            <w:noWrap/>
          </w:tcPr>
          <w:p w14:paraId="72186E02" w14:textId="77777777" w:rsidR="00DA0D89" w:rsidRPr="001C0CC4" w:rsidRDefault="00DA0D89" w:rsidP="00DA0D89">
            <w:pPr>
              <w:pStyle w:val="TAC"/>
            </w:pPr>
          </w:p>
        </w:tc>
      </w:tr>
      <w:tr w:rsidR="00DA0D89" w:rsidRPr="001C0CC4" w14:paraId="7AC1A126" w14:textId="77777777" w:rsidTr="00124F52">
        <w:trPr>
          <w:trHeight w:val="225"/>
          <w:jc w:val="center"/>
        </w:trPr>
        <w:tc>
          <w:tcPr>
            <w:tcW w:w="959" w:type="dxa"/>
            <w:vMerge/>
          </w:tcPr>
          <w:p w14:paraId="1461A7DF" w14:textId="77777777" w:rsidR="00DA0D89" w:rsidRPr="001C0CC4" w:rsidRDefault="00DA0D89" w:rsidP="00DA0D89">
            <w:pPr>
              <w:pStyle w:val="TAC"/>
            </w:pPr>
          </w:p>
        </w:tc>
        <w:tc>
          <w:tcPr>
            <w:tcW w:w="2831" w:type="dxa"/>
          </w:tcPr>
          <w:p w14:paraId="658E0C6E" w14:textId="77777777" w:rsidR="00DA0D89" w:rsidRPr="002650CF" w:rsidRDefault="00DA0D89" w:rsidP="00DA0D89">
            <w:pPr>
              <w:pStyle w:val="TAL"/>
              <w:keepNext w:val="0"/>
              <w:rPr>
                <w:lang w:val="sv-FI"/>
              </w:rPr>
            </w:pPr>
            <w:r w:rsidRPr="002650CF">
              <w:rPr>
                <w:lang w:val="sv-FI"/>
              </w:rPr>
              <w:t>E-UTRA Band 4,</w:t>
            </w:r>
            <w:r>
              <w:rPr>
                <w:lang w:val="sv-FI"/>
              </w:rPr>
              <w:t xml:space="preserve"> 48, 50,</w:t>
            </w:r>
            <w:r w:rsidRPr="002650CF">
              <w:rPr>
                <w:lang w:val="sv-FI"/>
              </w:rPr>
              <w:t xml:space="preserve"> </w:t>
            </w:r>
            <w:r>
              <w:rPr>
                <w:lang w:val="sv-FI"/>
              </w:rPr>
              <w:t>51,</w:t>
            </w:r>
            <w:r w:rsidRPr="002650CF">
              <w:rPr>
                <w:lang w:val="sv-FI"/>
              </w:rPr>
              <w:t xml:space="preserve"> 66</w:t>
            </w:r>
          </w:p>
          <w:p w14:paraId="0171D99A" w14:textId="157FB77F" w:rsidR="00DA0D89" w:rsidRPr="002650CF" w:rsidRDefault="00DA0D89" w:rsidP="00DA0D89">
            <w:pPr>
              <w:pStyle w:val="TAL"/>
              <w:rPr>
                <w:lang w:val="sv-FI"/>
              </w:rPr>
            </w:pPr>
            <w:r w:rsidRPr="002650CF">
              <w:rPr>
                <w:lang w:val="sv-FI"/>
              </w:rPr>
              <w:t>NR Band n77</w:t>
            </w:r>
          </w:p>
        </w:tc>
        <w:tc>
          <w:tcPr>
            <w:tcW w:w="810" w:type="dxa"/>
          </w:tcPr>
          <w:p w14:paraId="07B59648" w14:textId="77777777" w:rsidR="00DA0D89" w:rsidRPr="001C0CC4" w:rsidRDefault="00DA0D89" w:rsidP="00DA0D89">
            <w:pPr>
              <w:pStyle w:val="TAC"/>
            </w:pPr>
            <w:r w:rsidRPr="001C0CC4">
              <w:t>F</w:t>
            </w:r>
            <w:r w:rsidRPr="001C0CC4">
              <w:rPr>
                <w:vertAlign w:val="subscript"/>
              </w:rPr>
              <w:t>DL_low</w:t>
            </w:r>
          </w:p>
        </w:tc>
        <w:tc>
          <w:tcPr>
            <w:tcW w:w="540" w:type="dxa"/>
          </w:tcPr>
          <w:p w14:paraId="5C52F783" w14:textId="77777777" w:rsidR="00DA0D89" w:rsidRPr="001C0CC4" w:rsidRDefault="00DA0D89" w:rsidP="00DA0D89">
            <w:pPr>
              <w:pStyle w:val="TAC"/>
            </w:pPr>
            <w:r w:rsidRPr="001C0CC4">
              <w:t>-</w:t>
            </w:r>
          </w:p>
        </w:tc>
        <w:tc>
          <w:tcPr>
            <w:tcW w:w="889" w:type="dxa"/>
          </w:tcPr>
          <w:p w14:paraId="75EE3A23" w14:textId="77777777" w:rsidR="00DA0D89" w:rsidRPr="001C0CC4" w:rsidRDefault="00DA0D89" w:rsidP="00DA0D89">
            <w:pPr>
              <w:pStyle w:val="TAC"/>
            </w:pPr>
            <w:r w:rsidRPr="001C0CC4">
              <w:t>F</w:t>
            </w:r>
            <w:r w:rsidRPr="001C0CC4">
              <w:rPr>
                <w:vertAlign w:val="subscript"/>
              </w:rPr>
              <w:t>DL_high</w:t>
            </w:r>
          </w:p>
        </w:tc>
        <w:tc>
          <w:tcPr>
            <w:tcW w:w="1133" w:type="dxa"/>
          </w:tcPr>
          <w:p w14:paraId="4F393545" w14:textId="77777777" w:rsidR="00DA0D89" w:rsidRPr="001C0CC4" w:rsidRDefault="00DA0D89" w:rsidP="00DA0D89">
            <w:pPr>
              <w:pStyle w:val="TAC"/>
            </w:pPr>
            <w:r w:rsidRPr="001C0CC4">
              <w:t>-50</w:t>
            </w:r>
          </w:p>
        </w:tc>
        <w:tc>
          <w:tcPr>
            <w:tcW w:w="850" w:type="dxa"/>
            <w:noWrap/>
          </w:tcPr>
          <w:p w14:paraId="60BD68EA" w14:textId="77777777" w:rsidR="00DA0D89" w:rsidRPr="001C0CC4" w:rsidRDefault="00DA0D89" w:rsidP="00DA0D89">
            <w:pPr>
              <w:pStyle w:val="TAC"/>
            </w:pPr>
            <w:r w:rsidRPr="001C0CC4">
              <w:t>1</w:t>
            </w:r>
          </w:p>
        </w:tc>
        <w:tc>
          <w:tcPr>
            <w:tcW w:w="928" w:type="dxa"/>
            <w:noWrap/>
          </w:tcPr>
          <w:p w14:paraId="5D6EB279" w14:textId="77777777" w:rsidR="00DA0D89" w:rsidRPr="001C0CC4" w:rsidRDefault="00DA0D89" w:rsidP="00DA0D89">
            <w:pPr>
              <w:pStyle w:val="TAC"/>
            </w:pPr>
            <w:r w:rsidRPr="001C0CC4">
              <w:t>2</w:t>
            </w:r>
          </w:p>
        </w:tc>
      </w:tr>
      <w:tr w:rsidR="00DA0D89" w:rsidRPr="001C0CC4" w14:paraId="56FC52B3" w14:textId="77777777" w:rsidTr="00124F52">
        <w:trPr>
          <w:trHeight w:val="225"/>
          <w:jc w:val="center"/>
        </w:trPr>
        <w:tc>
          <w:tcPr>
            <w:tcW w:w="959" w:type="dxa"/>
            <w:vMerge/>
            <w:tcBorders>
              <w:bottom w:val="single" w:sz="4" w:space="0" w:color="auto"/>
            </w:tcBorders>
          </w:tcPr>
          <w:p w14:paraId="71501CCC" w14:textId="77777777" w:rsidR="00DA0D89" w:rsidRPr="001C0CC4" w:rsidRDefault="00DA0D89" w:rsidP="00DA0D89">
            <w:pPr>
              <w:pStyle w:val="TAC"/>
            </w:pPr>
          </w:p>
        </w:tc>
        <w:tc>
          <w:tcPr>
            <w:tcW w:w="2831" w:type="dxa"/>
          </w:tcPr>
          <w:p w14:paraId="296DB0D4" w14:textId="6335EF85" w:rsidR="00DA0D89" w:rsidRPr="001C0CC4" w:rsidRDefault="00DA0D89" w:rsidP="00DA0D89">
            <w:pPr>
              <w:pStyle w:val="TAL"/>
            </w:pPr>
            <w:r w:rsidRPr="001C0CC4">
              <w:t>E-UTRA Band 12, 85</w:t>
            </w:r>
          </w:p>
        </w:tc>
        <w:tc>
          <w:tcPr>
            <w:tcW w:w="810" w:type="dxa"/>
          </w:tcPr>
          <w:p w14:paraId="70256C16" w14:textId="77777777" w:rsidR="00DA0D89" w:rsidRPr="001C0CC4" w:rsidRDefault="00DA0D89" w:rsidP="00DA0D89">
            <w:pPr>
              <w:pStyle w:val="TAC"/>
            </w:pPr>
            <w:r w:rsidRPr="001C0CC4">
              <w:t>F</w:t>
            </w:r>
            <w:r w:rsidRPr="001C0CC4">
              <w:rPr>
                <w:vertAlign w:val="subscript"/>
              </w:rPr>
              <w:t>DL_low</w:t>
            </w:r>
          </w:p>
        </w:tc>
        <w:tc>
          <w:tcPr>
            <w:tcW w:w="540" w:type="dxa"/>
          </w:tcPr>
          <w:p w14:paraId="66B0753C" w14:textId="77777777" w:rsidR="00DA0D89" w:rsidRPr="001C0CC4" w:rsidRDefault="00DA0D89" w:rsidP="00DA0D89">
            <w:pPr>
              <w:pStyle w:val="TAC"/>
            </w:pPr>
            <w:r w:rsidRPr="001C0CC4">
              <w:t>-</w:t>
            </w:r>
          </w:p>
        </w:tc>
        <w:tc>
          <w:tcPr>
            <w:tcW w:w="889" w:type="dxa"/>
          </w:tcPr>
          <w:p w14:paraId="1A8E78B5" w14:textId="77777777" w:rsidR="00DA0D89" w:rsidRPr="001C0CC4" w:rsidRDefault="00DA0D89" w:rsidP="00DA0D89">
            <w:pPr>
              <w:pStyle w:val="TAC"/>
            </w:pPr>
            <w:r w:rsidRPr="001C0CC4">
              <w:t>F</w:t>
            </w:r>
            <w:r w:rsidRPr="001C0CC4">
              <w:rPr>
                <w:vertAlign w:val="subscript"/>
              </w:rPr>
              <w:t>DL_high</w:t>
            </w:r>
          </w:p>
        </w:tc>
        <w:tc>
          <w:tcPr>
            <w:tcW w:w="1133" w:type="dxa"/>
          </w:tcPr>
          <w:p w14:paraId="66B97F88" w14:textId="77777777" w:rsidR="00DA0D89" w:rsidRPr="001C0CC4" w:rsidRDefault="00DA0D89" w:rsidP="00DA0D89">
            <w:pPr>
              <w:pStyle w:val="TAC"/>
            </w:pPr>
            <w:r w:rsidRPr="001C0CC4">
              <w:t>-50</w:t>
            </w:r>
          </w:p>
        </w:tc>
        <w:tc>
          <w:tcPr>
            <w:tcW w:w="850" w:type="dxa"/>
            <w:noWrap/>
          </w:tcPr>
          <w:p w14:paraId="755E850E" w14:textId="77777777" w:rsidR="00DA0D89" w:rsidRPr="001C0CC4" w:rsidRDefault="00DA0D89" w:rsidP="00DA0D89">
            <w:pPr>
              <w:pStyle w:val="TAC"/>
            </w:pPr>
            <w:r w:rsidRPr="001C0CC4">
              <w:t>1</w:t>
            </w:r>
          </w:p>
        </w:tc>
        <w:tc>
          <w:tcPr>
            <w:tcW w:w="928" w:type="dxa"/>
            <w:noWrap/>
          </w:tcPr>
          <w:p w14:paraId="46236591" w14:textId="77777777" w:rsidR="00DA0D89" w:rsidRPr="001C0CC4" w:rsidRDefault="00DA0D89" w:rsidP="00DA0D89">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147A89FF" w:rsidR="00AF5213" w:rsidRPr="001C0CC4" w:rsidRDefault="002E713C" w:rsidP="00AF5213">
            <w:pPr>
              <w:pStyle w:val="TAC"/>
            </w:pPr>
            <w:r w:rsidRPr="001C0CC4">
              <w:t>n20, n82</w:t>
            </w:r>
            <w:r>
              <w:t>, n91, n92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2C2B4C" w:rsidRPr="001C0CC4" w14:paraId="09EB2D39" w14:textId="77777777" w:rsidTr="00124F52">
        <w:trPr>
          <w:trHeight w:val="225"/>
          <w:jc w:val="center"/>
        </w:trPr>
        <w:tc>
          <w:tcPr>
            <w:tcW w:w="959" w:type="dxa"/>
            <w:tcBorders>
              <w:bottom w:val="nil"/>
            </w:tcBorders>
            <w:shd w:val="clear" w:color="auto" w:fill="auto"/>
          </w:tcPr>
          <w:p w14:paraId="17D8000E" w14:textId="42117BC9" w:rsidR="002C2B4C" w:rsidRPr="001C0CC4" w:rsidRDefault="002C2B4C" w:rsidP="002C2B4C">
            <w:pPr>
              <w:pStyle w:val="TAC"/>
            </w:pPr>
            <w:r w:rsidRPr="001C0CC4">
              <w:t>n25</w:t>
            </w:r>
          </w:p>
        </w:tc>
        <w:tc>
          <w:tcPr>
            <w:tcW w:w="2831" w:type="dxa"/>
          </w:tcPr>
          <w:p w14:paraId="5486CD89" w14:textId="28AF43D1" w:rsidR="002C2B4C" w:rsidRPr="001C0CC4" w:rsidRDefault="002C2B4C" w:rsidP="002C2B4C">
            <w:pPr>
              <w:pStyle w:val="TAL"/>
            </w:pPr>
            <w:r w:rsidRPr="001C0CC4">
              <w:t>E-UTRA Band 4, 5, 12, 13, 14, 17, 24, 26, 27, 28, 29, 30, 41, 42, 53, 66, 70, 71, 85</w:t>
            </w:r>
          </w:p>
        </w:tc>
        <w:tc>
          <w:tcPr>
            <w:tcW w:w="810" w:type="dxa"/>
          </w:tcPr>
          <w:p w14:paraId="5287E04D" w14:textId="7E0DD2E1" w:rsidR="002C2B4C" w:rsidRPr="001C0CC4" w:rsidRDefault="002C2B4C" w:rsidP="002C2B4C">
            <w:pPr>
              <w:pStyle w:val="TAC"/>
            </w:pPr>
            <w:r w:rsidRPr="001C0CC4">
              <w:t>F</w:t>
            </w:r>
            <w:r w:rsidRPr="001C0CC4">
              <w:rPr>
                <w:vertAlign w:val="subscript"/>
              </w:rPr>
              <w:t>DL_low</w:t>
            </w:r>
          </w:p>
        </w:tc>
        <w:tc>
          <w:tcPr>
            <w:tcW w:w="540" w:type="dxa"/>
          </w:tcPr>
          <w:p w14:paraId="41B4DA84" w14:textId="77777777" w:rsidR="002C2B4C" w:rsidRPr="001C0CC4" w:rsidRDefault="002C2B4C" w:rsidP="002C2B4C">
            <w:pPr>
              <w:pStyle w:val="TAC"/>
            </w:pPr>
            <w:r w:rsidRPr="001C0CC4">
              <w:t>-</w:t>
            </w:r>
          </w:p>
        </w:tc>
        <w:tc>
          <w:tcPr>
            <w:tcW w:w="889" w:type="dxa"/>
          </w:tcPr>
          <w:p w14:paraId="522FCD0C"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EDA3010" w14:textId="77777777" w:rsidR="002C2B4C" w:rsidRPr="001C0CC4" w:rsidRDefault="002C2B4C" w:rsidP="002C2B4C">
            <w:pPr>
              <w:pStyle w:val="TAC"/>
            </w:pPr>
            <w:r w:rsidRPr="001C0CC4">
              <w:t>-50</w:t>
            </w:r>
          </w:p>
        </w:tc>
        <w:tc>
          <w:tcPr>
            <w:tcW w:w="850" w:type="dxa"/>
            <w:noWrap/>
          </w:tcPr>
          <w:p w14:paraId="63727C19" w14:textId="77777777" w:rsidR="002C2B4C" w:rsidRPr="001C0CC4" w:rsidRDefault="002C2B4C" w:rsidP="002C2B4C">
            <w:pPr>
              <w:pStyle w:val="TAC"/>
            </w:pPr>
            <w:r w:rsidRPr="001C0CC4">
              <w:t>1</w:t>
            </w:r>
          </w:p>
        </w:tc>
        <w:tc>
          <w:tcPr>
            <w:tcW w:w="928" w:type="dxa"/>
            <w:noWrap/>
          </w:tcPr>
          <w:p w14:paraId="3A0FC451" w14:textId="77777777" w:rsidR="002C2B4C" w:rsidRPr="001C0CC4" w:rsidRDefault="002C2B4C" w:rsidP="002C2B4C">
            <w:pPr>
              <w:pStyle w:val="TAC"/>
            </w:pPr>
          </w:p>
        </w:tc>
      </w:tr>
      <w:tr w:rsidR="002C2B4C"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2C2B4C" w:rsidRPr="001C0CC4" w:rsidRDefault="002C2B4C" w:rsidP="002C2B4C">
            <w:pPr>
              <w:pStyle w:val="TAC"/>
            </w:pPr>
          </w:p>
        </w:tc>
        <w:tc>
          <w:tcPr>
            <w:tcW w:w="2831" w:type="dxa"/>
          </w:tcPr>
          <w:p w14:paraId="15BF192C" w14:textId="7324765C" w:rsidR="002C2B4C" w:rsidRPr="001C0CC4" w:rsidRDefault="002C2B4C" w:rsidP="002C2B4C">
            <w:pPr>
              <w:pStyle w:val="TAL"/>
            </w:pPr>
            <w:r w:rsidRPr="001C0CC4">
              <w:t>E-UTRA Band 2</w:t>
            </w:r>
          </w:p>
        </w:tc>
        <w:tc>
          <w:tcPr>
            <w:tcW w:w="810" w:type="dxa"/>
          </w:tcPr>
          <w:p w14:paraId="5F3566FA" w14:textId="735FF49A" w:rsidR="002C2B4C" w:rsidRPr="001C0CC4" w:rsidRDefault="002C2B4C" w:rsidP="002C2B4C">
            <w:pPr>
              <w:pStyle w:val="TAC"/>
            </w:pPr>
            <w:r w:rsidRPr="001C0CC4">
              <w:t>F</w:t>
            </w:r>
            <w:r w:rsidRPr="001C0CC4">
              <w:rPr>
                <w:vertAlign w:val="subscript"/>
              </w:rPr>
              <w:t>DL_low</w:t>
            </w:r>
          </w:p>
        </w:tc>
        <w:tc>
          <w:tcPr>
            <w:tcW w:w="540" w:type="dxa"/>
          </w:tcPr>
          <w:p w14:paraId="1EBC754A" w14:textId="77777777" w:rsidR="002C2B4C" w:rsidRPr="001C0CC4" w:rsidRDefault="002C2B4C" w:rsidP="002C2B4C">
            <w:pPr>
              <w:pStyle w:val="TAC"/>
            </w:pPr>
            <w:r w:rsidRPr="001C0CC4">
              <w:t>-</w:t>
            </w:r>
          </w:p>
        </w:tc>
        <w:tc>
          <w:tcPr>
            <w:tcW w:w="889" w:type="dxa"/>
          </w:tcPr>
          <w:p w14:paraId="3EEC6403"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DC58F8D" w14:textId="77777777" w:rsidR="002C2B4C" w:rsidRPr="001C0CC4" w:rsidRDefault="002C2B4C" w:rsidP="002C2B4C">
            <w:pPr>
              <w:pStyle w:val="TAC"/>
            </w:pPr>
            <w:r w:rsidRPr="001C0CC4">
              <w:t>-50</w:t>
            </w:r>
          </w:p>
        </w:tc>
        <w:tc>
          <w:tcPr>
            <w:tcW w:w="850" w:type="dxa"/>
            <w:noWrap/>
          </w:tcPr>
          <w:p w14:paraId="6F20BA22" w14:textId="77777777" w:rsidR="002C2B4C" w:rsidRPr="001C0CC4" w:rsidRDefault="002C2B4C" w:rsidP="002C2B4C">
            <w:pPr>
              <w:pStyle w:val="TAC"/>
            </w:pPr>
            <w:r w:rsidRPr="001C0CC4">
              <w:t>1</w:t>
            </w:r>
          </w:p>
        </w:tc>
        <w:tc>
          <w:tcPr>
            <w:tcW w:w="928" w:type="dxa"/>
            <w:noWrap/>
          </w:tcPr>
          <w:p w14:paraId="5591A71B" w14:textId="77777777" w:rsidR="002C2B4C" w:rsidRPr="001C0CC4" w:rsidRDefault="002C2B4C" w:rsidP="002C2B4C">
            <w:pPr>
              <w:pStyle w:val="TAC"/>
            </w:pPr>
            <w:r w:rsidRPr="001C0CC4">
              <w:t>15</w:t>
            </w:r>
          </w:p>
        </w:tc>
      </w:tr>
      <w:tr w:rsidR="002C2B4C"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2C2B4C" w:rsidRPr="001C0CC4" w:rsidRDefault="002C2B4C" w:rsidP="002C2B4C">
            <w:pPr>
              <w:pStyle w:val="TAC"/>
            </w:pPr>
          </w:p>
        </w:tc>
        <w:tc>
          <w:tcPr>
            <w:tcW w:w="2831" w:type="dxa"/>
          </w:tcPr>
          <w:p w14:paraId="60DE80EF" w14:textId="496C02C5" w:rsidR="002C2B4C" w:rsidRPr="001C0CC4" w:rsidRDefault="002C2B4C" w:rsidP="002C2B4C">
            <w:pPr>
              <w:pStyle w:val="TAL"/>
            </w:pPr>
            <w:r w:rsidRPr="001C0CC4">
              <w:t>E-UTRA Band 25</w:t>
            </w:r>
          </w:p>
        </w:tc>
        <w:tc>
          <w:tcPr>
            <w:tcW w:w="810" w:type="dxa"/>
          </w:tcPr>
          <w:p w14:paraId="53054BDB" w14:textId="4337A351" w:rsidR="002C2B4C" w:rsidRPr="001C0CC4" w:rsidRDefault="002C2B4C" w:rsidP="002C2B4C">
            <w:pPr>
              <w:pStyle w:val="TAC"/>
            </w:pPr>
            <w:r w:rsidRPr="001C0CC4">
              <w:t>F</w:t>
            </w:r>
            <w:r w:rsidRPr="001C0CC4">
              <w:rPr>
                <w:vertAlign w:val="subscript"/>
              </w:rPr>
              <w:t>DL_low</w:t>
            </w:r>
          </w:p>
        </w:tc>
        <w:tc>
          <w:tcPr>
            <w:tcW w:w="540" w:type="dxa"/>
          </w:tcPr>
          <w:p w14:paraId="0D3BF424" w14:textId="77777777" w:rsidR="002C2B4C" w:rsidRPr="001C0CC4" w:rsidRDefault="002C2B4C" w:rsidP="002C2B4C">
            <w:pPr>
              <w:pStyle w:val="TAC"/>
            </w:pPr>
            <w:r w:rsidRPr="001C0CC4">
              <w:t>-</w:t>
            </w:r>
          </w:p>
        </w:tc>
        <w:tc>
          <w:tcPr>
            <w:tcW w:w="889" w:type="dxa"/>
          </w:tcPr>
          <w:p w14:paraId="5011CBEA"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55C8AABF" w14:textId="77777777" w:rsidR="002C2B4C" w:rsidRPr="001C0CC4" w:rsidRDefault="002C2B4C" w:rsidP="002C2B4C">
            <w:pPr>
              <w:pStyle w:val="TAC"/>
            </w:pPr>
            <w:r w:rsidRPr="001C0CC4">
              <w:t>-50</w:t>
            </w:r>
          </w:p>
        </w:tc>
        <w:tc>
          <w:tcPr>
            <w:tcW w:w="850" w:type="dxa"/>
            <w:noWrap/>
          </w:tcPr>
          <w:p w14:paraId="0E4B39F5" w14:textId="77777777" w:rsidR="002C2B4C" w:rsidRPr="001C0CC4" w:rsidRDefault="002C2B4C" w:rsidP="002C2B4C">
            <w:pPr>
              <w:pStyle w:val="TAC"/>
            </w:pPr>
            <w:r w:rsidRPr="001C0CC4">
              <w:t>1</w:t>
            </w:r>
          </w:p>
        </w:tc>
        <w:tc>
          <w:tcPr>
            <w:tcW w:w="928" w:type="dxa"/>
            <w:noWrap/>
          </w:tcPr>
          <w:p w14:paraId="76FB13F0" w14:textId="77777777" w:rsidR="002C2B4C" w:rsidRPr="001C0CC4" w:rsidRDefault="002C2B4C" w:rsidP="002C2B4C">
            <w:pPr>
              <w:pStyle w:val="TAC"/>
            </w:pPr>
            <w:r w:rsidRPr="001C0CC4">
              <w:t>15</w:t>
            </w:r>
          </w:p>
        </w:tc>
      </w:tr>
      <w:tr w:rsidR="002C2B4C"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2C2B4C" w:rsidRPr="001C0CC4" w:rsidRDefault="002C2B4C" w:rsidP="002C2B4C">
            <w:pPr>
              <w:pStyle w:val="TAC"/>
            </w:pPr>
          </w:p>
        </w:tc>
        <w:tc>
          <w:tcPr>
            <w:tcW w:w="2831" w:type="dxa"/>
          </w:tcPr>
          <w:p w14:paraId="253018F7" w14:textId="77777777" w:rsidR="002C2B4C" w:rsidRPr="002650CF" w:rsidRDefault="002C2B4C" w:rsidP="002C2B4C">
            <w:pPr>
              <w:pStyle w:val="TAL"/>
              <w:rPr>
                <w:lang w:val="sv-FI"/>
              </w:rPr>
            </w:pPr>
            <w:r w:rsidRPr="002650CF">
              <w:rPr>
                <w:lang w:val="sv-FI"/>
              </w:rPr>
              <w:t xml:space="preserve">E-UTRA Band 43, </w:t>
            </w:r>
            <w:r>
              <w:rPr>
                <w:lang w:val="sv-FI"/>
              </w:rPr>
              <w:t>48</w:t>
            </w:r>
          </w:p>
          <w:p w14:paraId="1425B1C8" w14:textId="413A7294" w:rsidR="002C2B4C" w:rsidRPr="002650CF" w:rsidRDefault="002C2B4C" w:rsidP="002C2B4C">
            <w:pPr>
              <w:pStyle w:val="TAL"/>
              <w:rPr>
                <w:lang w:val="sv-FI"/>
              </w:rPr>
            </w:pPr>
            <w:r w:rsidRPr="002650CF">
              <w:rPr>
                <w:lang w:val="sv-FI"/>
              </w:rPr>
              <w:t>NR Band n77</w:t>
            </w:r>
          </w:p>
        </w:tc>
        <w:tc>
          <w:tcPr>
            <w:tcW w:w="810" w:type="dxa"/>
          </w:tcPr>
          <w:p w14:paraId="0521F04B" w14:textId="48813F81" w:rsidR="002C2B4C" w:rsidRPr="001C0CC4" w:rsidRDefault="002C2B4C" w:rsidP="002C2B4C">
            <w:pPr>
              <w:pStyle w:val="TAC"/>
            </w:pPr>
            <w:r w:rsidRPr="001C0CC4">
              <w:t>F</w:t>
            </w:r>
            <w:r w:rsidRPr="001C0CC4">
              <w:rPr>
                <w:vertAlign w:val="subscript"/>
              </w:rPr>
              <w:t>DL_low</w:t>
            </w:r>
          </w:p>
        </w:tc>
        <w:tc>
          <w:tcPr>
            <w:tcW w:w="540" w:type="dxa"/>
          </w:tcPr>
          <w:p w14:paraId="020C2E4A" w14:textId="77777777" w:rsidR="002C2B4C" w:rsidRPr="001C0CC4" w:rsidRDefault="002C2B4C" w:rsidP="002C2B4C">
            <w:pPr>
              <w:pStyle w:val="TAC"/>
            </w:pPr>
            <w:r w:rsidRPr="001C0CC4">
              <w:t>-</w:t>
            </w:r>
          </w:p>
        </w:tc>
        <w:tc>
          <w:tcPr>
            <w:tcW w:w="889" w:type="dxa"/>
          </w:tcPr>
          <w:p w14:paraId="28587379"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6452B157" w14:textId="77777777" w:rsidR="002C2B4C" w:rsidRPr="001C0CC4" w:rsidRDefault="002C2B4C" w:rsidP="002C2B4C">
            <w:pPr>
              <w:pStyle w:val="TAC"/>
            </w:pPr>
            <w:r w:rsidRPr="001C0CC4">
              <w:t>-50</w:t>
            </w:r>
          </w:p>
        </w:tc>
        <w:tc>
          <w:tcPr>
            <w:tcW w:w="850" w:type="dxa"/>
            <w:noWrap/>
          </w:tcPr>
          <w:p w14:paraId="536A32EB" w14:textId="77777777" w:rsidR="002C2B4C" w:rsidRPr="001C0CC4" w:rsidRDefault="002C2B4C" w:rsidP="002C2B4C">
            <w:pPr>
              <w:pStyle w:val="TAC"/>
            </w:pPr>
            <w:r w:rsidRPr="001C0CC4">
              <w:t>1</w:t>
            </w:r>
          </w:p>
        </w:tc>
        <w:tc>
          <w:tcPr>
            <w:tcW w:w="928" w:type="dxa"/>
            <w:noWrap/>
          </w:tcPr>
          <w:p w14:paraId="2C3032D2" w14:textId="77777777" w:rsidR="002C2B4C" w:rsidRPr="001C0CC4" w:rsidRDefault="002C2B4C" w:rsidP="002C2B4C">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96234">
        <w:trPr>
          <w:trHeight w:val="225"/>
          <w:jc w:val="center"/>
        </w:trPr>
        <w:tc>
          <w:tcPr>
            <w:tcW w:w="959" w:type="dxa"/>
            <w:tcBorders>
              <w:top w:val="nil"/>
              <w:bottom w:val="nil"/>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196234" w:rsidRPr="001C0CC4" w14:paraId="09231B0F" w14:textId="77777777" w:rsidTr="00124784">
        <w:trPr>
          <w:trHeight w:val="225"/>
          <w:jc w:val="center"/>
        </w:trPr>
        <w:tc>
          <w:tcPr>
            <w:tcW w:w="959" w:type="dxa"/>
            <w:tcBorders>
              <w:top w:val="nil"/>
              <w:left w:val="single" w:sz="4" w:space="0" w:color="auto"/>
              <w:bottom w:val="nil"/>
              <w:right w:val="single" w:sz="4" w:space="0" w:color="auto"/>
            </w:tcBorders>
            <w:shd w:val="clear" w:color="auto" w:fill="auto"/>
          </w:tcPr>
          <w:p w14:paraId="3771712E" w14:textId="77777777" w:rsidR="00196234" w:rsidRPr="001C0CC4" w:rsidRDefault="00196234" w:rsidP="00196234">
            <w:pPr>
              <w:pStyle w:val="TAC"/>
            </w:pPr>
          </w:p>
        </w:tc>
        <w:tc>
          <w:tcPr>
            <w:tcW w:w="2831" w:type="dxa"/>
            <w:vAlign w:val="center"/>
          </w:tcPr>
          <w:p w14:paraId="160FB6CC" w14:textId="4DA9FE0B" w:rsidR="00196234" w:rsidRPr="001C0CC4" w:rsidRDefault="00196234" w:rsidP="00196234">
            <w:pPr>
              <w:pStyle w:val="TAL"/>
            </w:pPr>
            <w:r w:rsidRPr="00CE581B">
              <w:t>Frequency range</w:t>
            </w:r>
          </w:p>
        </w:tc>
        <w:tc>
          <w:tcPr>
            <w:tcW w:w="810" w:type="dxa"/>
            <w:vAlign w:val="center"/>
          </w:tcPr>
          <w:p w14:paraId="73E475B7" w14:textId="0D83CF21" w:rsidR="00196234" w:rsidRPr="001C0CC4" w:rsidRDefault="00196234" w:rsidP="00196234">
            <w:pPr>
              <w:pStyle w:val="TAC"/>
            </w:pPr>
            <w:r w:rsidRPr="00CE581B">
              <w:t>2530</w:t>
            </w:r>
          </w:p>
        </w:tc>
        <w:tc>
          <w:tcPr>
            <w:tcW w:w="540" w:type="dxa"/>
            <w:vAlign w:val="center"/>
          </w:tcPr>
          <w:p w14:paraId="1E84E3DF" w14:textId="14ADE461" w:rsidR="00196234" w:rsidRPr="001C0CC4" w:rsidRDefault="00196234" w:rsidP="00196234">
            <w:pPr>
              <w:pStyle w:val="TAC"/>
            </w:pPr>
            <w:r w:rsidRPr="00CE581B">
              <w:t>-</w:t>
            </w:r>
          </w:p>
        </w:tc>
        <w:tc>
          <w:tcPr>
            <w:tcW w:w="889" w:type="dxa"/>
            <w:vAlign w:val="center"/>
          </w:tcPr>
          <w:p w14:paraId="6B26952F" w14:textId="6E1F2A56" w:rsidR="00196234" w:rsidRPr="001C0CC4" w:rsidRDefault="00196234" w:rsidP="00196234">
            <w:pPr>
              <w:pStyle w:val="TAC"/>
            </w:pPr>
            <w:r w:rsidRPr="00CE581B">
              <w:t>2535</w:t>
            </w:r>
          </w:p>
        </w:tc>
        <w:tc>
          <w:tcPr>
            <w:tcW w:w="1133" w:type="dxa"/>
            <w:vAlign w:val="center"/>
          </w:tcPr>
          <w:p w14:paraId="42362E99" w14:textId="3CA821EC" w:rsidR="00196234" w:rsidRPr="001C0CC4" w:rsidRDefault="00196234" w:rsidP="00196234">
            <w:pPr>
              <w:pStyle w:val="TAC"/>
            </w:pPr>
            <w:r w:rsidRPr="00CE581B">
              <w:t>-25</w:t>
            </w:r>
          </w:p>
        </w:tc>
        <w:tc>
          <w:tcPr>
            <w:tcW w:w="850" w:type="dxa"/>
            <w:noWrap/>
            <w:vAlign w:val="center"/>
          </w:tcPr>
          <w:p w14:paraId="33A68D9B" w14:textId="192A3E2B" w:rsidR="00196234" w:rsidRPr="001C0CC4" w:rsidRDefault="00196234" w:rsidP="00196234">
            <w:pPr>
              <w:pStyle w:val="TAC"/>
            </w:pPr>
            <w:r w:rsidRPr="00CE581B">
              <w:t>1</w:t>
            </w:r>
          </w:p>
        </w:tc>
        <w:tc>
          <w:tcPr>
            <w:tcW w:w="928" w:type="dxa"/>
            <w:noWrap/>
            <w:vAlign w:val="center"/>
          </w:tcPr>
          <w:p w14:paraId="17934DFA" w14:textId="049FAC86" w:rsidR="00196234" w:rsidRPr="001C0CC4" w:rsidRDefault="00196234" w:rsidP="00196234">
            <w:pPr>
              <w:pStyle w:val="TAC"/>
            </w:pPr>
            <w:r w:rsidRPr="00CE581B">
              <w:t>4</w:t>
            </w:r>
            <w:r>
              <w:t>8</w:t>
            </w:r>
          </w:p>
        </w:tc>
      </w:tr>
      <w:tr w:rsidR="00196234" w:rsidRPr="001C0CC4" w14:paraId="0C8D294C" w14:textId="77777777" w:rsidTr="00124784">
        <w:trPr>
          <w:trHeight w:val="225"/>
          <w:jc w:val="center"/>
        </w:trPr>
        <w:tc>
          <w:tcPr>
            <w:tcW w:w="959" w:type="dxa"/>
            <w:tcBorders>
              <w:top w:val="nil"/>
              <w:left w:val="single" w:sz="4" w:space="0" w:color="auto"/>
              <w:bottom w:val="single" w:sz="4" w:space="0" w:color="auto"/>
              <w:right w:val="single" w:sz="4" w:space="0" w:color="auto"/>
            </w:tcBorders>
            <w:shd w:val="clear" w:color="auto" w:fill="auto"/>
          </w:tcPr>
          <w:p w14:paraId="020DD47F" w14:textId="77777777" w:rsidR="00196234" w:rsidRPr="001C0CC4" w:rsidRDefault="00196234" w:rsidP="00196234">
            <w:pPr>
              <w:pStyle w:val="TAC"/>
            </w:pPr>
          </w:p>
        </w:tc>
        <w:tc>
          <w:tcPr>
            <w:tcW w:w="2831" w:type="dxa"/>
            <w:vAlign w:val="center"/>
          </w:tcPr>
          <w:p w14:paraId="679DC155" w14:textId="7CAA4D4B" w:rsidR="00196234" w:rsidRPr="001C0CC4" w:rsidRDefault="00196234" w:rsidP="00196234">
            <w:pPr>
              <w:pStyle w:val="TAL"/>
            </w:pPr>
            <w:r w:rsidRPr="00CE581B">
              <w:t>Frequency range</w:t>
            </w:r>
          </w:p>
        </w:tc>
        <w:tc>
          <w:tcPr>
            <w:tcW w:w="810" w:type="dxa"/>
            <w:vAlign w:val="center"/>
          </w:tcPr>
          <w:p w14:paraId="2A0ED8BD" w14:textId="2C64346D" w:rsidR="00196234" w:rsidRPr="001C0CC4" w:rsidRDefault="00196234" w:rsidP="00196234">
            <w:pPr>
              <w:pStyle w:val="TAC"/>
            </w:pPr>
            <w:r w:rsidRPr="00CE581B">
              <w:t>2505</w:t>
            </w:r>
          </w:p>
        </w:tc>
        <w:tc>
          <w:tcPr>
            <w:tcW w:w="540" w:type="dxa"/>
            <w:vAlign w:val="center"/>
          </w:tcPr>
          <w:p w14:paraId="169D82A2" w14:textId="1B3C0EF2" w:rsidR="00196234" w:rsidRPr="001C0CC4" w:rsidRDefault="00196234" w:rsidP="00196234">
            <w:pPr>
              <w:pStyle w:val="TAC"/>
            </w:pPr>
            <w:r w:rsidRPr="00CE581B">
              <w:t>-</w:t>
            </w:r>
          </w:p>
        </w:tc>
        <w:tc>
          <w:tcPr>
            <w:tcW w:w="889" w:type="dxa"/>
            <w:vAlign w:val="center"/>
          </w:tcPr>
          <w:p w14:paraId="33A94EA1" w14:textId="6A16091E" w:rsidR="00196234" w:rsidRPr="001C0CC4" w:rsidRDefault="00196234" w:rsidP="00196234">
            <w:pPr>
              <w:pStyle w:val="TAC"/>
            </w:pPr>
            <w:r w:rsidRPr="00CE581B">
              <w:t>2530</w:t>
            </w:r>
          </w:p>
        </w:tc>
        <w:tc>
          <w:tcPr>
            <w:tcW w:w="1133" w:type="dxa"/>
            <w:vAlign w:val="center"/>
          </w:tcPr>
          <w:p w14:paraId="013A3ECC" w14:textId="6A68AE5F" w:rsidR="00196234" w:rsidRPr="001C0CC4" w:rsidRDefault="00196234" w:rsidP="00196234">
            <w:pPr>
              <w:pStyle w:val="TAC"/>
            </w:pPr>
            <w:r w:rsidRPr="00CE581B">
              <w:t>-30</w:t>
            </w:r>
          </w:p>
        </w:tc>
        <w:tc>
          <w:tcPr>
            <w:tcW w:w="850" w:type="dxa"/>
            <w:noWrap/>
            <w:vAlign w:val="center"/>
          </w:tcPr>
          <w:p w14:paraId="3287D673" w14:textId="4CF6509F" w:rsidR="00196234" w:rsidRPr="001C0CC4" w:rsidRDefault="00196234" w:rsidP="00196234">
            <w:pPr>
              <w:pStyle w:val="TAC"/>
            </w:pPr>
            <w:r w:rsidRPr="00CE581B">
              <w:t>1</w:t>
            </w:r>
          </w:p>
        </w:tc>
        <w:tc>
          <w:tcPr>
            <w:tcW w:w="928" w:type="dxa"/>
            <w:noWrap/>
            <w:vAlign w:val="center"/>
          </w:tcPr>
          <w:p w14:paraId="203AD86A" w14:textId="207FC2FF" w:rsidR="00196234" w:rsidRPr="001C0CC4" w:rsidRDefault="00196234" w:rsidP="00196234">
            <w:pPr>
              <w:pStyle w:val="TAC"/>
            </w:pPr>
            <w:r w:rsidRPr="00CE581B">
              <w:t>4</w:t>
            </w:r>
            <w:r>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t>n79</w:t>
            </w:r>
          </w:p>
        </w:tc>
        <w:tc>
          <w:tcPr>
            <w:tcW w:w="2831" w:type="dxa"/>
          </w:tcPr>
          <w:p w14:paraId="1FAF733C" w14:textId="468E9DE7" w:rsidR="001F5897" w:rsidRPr="001C0CC4" w:rsidRDefault="001F5897" w:rsidP="001F5897">
            <w:pPr>
              <w:pStyle w:val="TAL"/>
            </w:pPr>
            <w:r w:rsidRPr="001C0CC4">
              <w:t>E-UTRA Band 1, 3, 5,</w:t>
            </w:r>
            <w:r>
              <w:t xml:space="preserve"> 7,</w:t>
            </w:r>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NOTE 9:</w:t>
            </w:r>
            <w:r w:rsidRPr="00101541">
              <w:rPr>
                <w:lang w:val="fr-FR"/>
              </w:rPr>
              <w:tab/>
              <w:t>Void</w:t>
            </w:r>
          </w:p>
          <w:p w14:paraId="242C8EB2" w14:textId="77777777" w:rsidR="001F5897" w:rsidRPr="00101541" w:rsidRDefault="001F5897" w:rsidP="001F5897">
            <w:pPr>
              <w:pStyle w:val="TAN"/>
              <w:rPr>
                <w:lang w:val="fr-FR"/>
              </w:rPr>
            </w:pPr>
            <w:r w:rsidRPr="00101541">
              <w:rPr>
                <w:lang w:val="fr-FR"/>
              </w:rPr>
              <w:t>NOTE 10:</w:t>
            </w:r>
            <w:r w:rsidRPr="00101541">
              <w:rPr>
                <w:lang w:val="fr-FR"/>
              </w:rPr>
              <w:tab/>
              <w:t>Void</w:t>
            </w:r>
          </w:p>
          <w:p w14:paraId="5C6B1396" w14:textId="77777777" w:rsidR="001F5897" w:rsidRPr="00101541" w:rsidRDefault="001F5897" w:rsidP="001F5897">
            <w:pPr>
              <w:pStyle w:val="TAN"/>
              <w:rPr>
                <w:lang w:val="fr-FR"/>
              </w:rPr>
            </w:pPr>
            <w:r w:rsidRPr="00101541">
              <w:rPr>
                <w:lang w:val="fr-FR"/>
              </w:rPr>
              <w:t>NOTE 11:</w:t>
            </w:r>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NOTE 16:</w:t>
            </w:r>
            <w:r w:rsidRPr="00101541">
              <w:rPr>
                <w:lang w:val="fr-FR"/>
              </w:rPr>
              <w:tab/>
              <w:t>Void</w:t>
            </w:r>
          </w:p>
          <w:p w14:paraId="1F891AAE" w14:textId="77777777" w:rsidR="001F5897" w:rsidRPr="00101541" w:rsidRDefault="001F5897" w:rsidP="001F5897">
            <w:pPr>
              <w:pStyle w:val="TAN"/>
              <w:rPr>
                <w:lang w:val="fr-FR"/>
              </w:rPr>
            </w:pPr>
            <w:r w:rsidRPr="00101541">
              <w:rPr>
                <w:lang w:val="fr-FR"/>
              </w:rPr>
              <w:t>NOTE 17:</w:t>
            </w:r>
            <w:r w:rsidRPr="00101541">
              <w:rPr>
                <w:lang w:val="fr-FR"/>
              </w:rPr>
              <w:tab/>
              <w:t>Void</w:t>
            </w:r>
          </w:p>
          <w:p w14:paraId="69D148C6" w14:textId="77777777" w:rsidR="001F5897" w:rsidRPr="00101541" w:rsidRDefault="001F5897" w:rsidP="001F5897">
            <w:pPr>
              <w:pStyle w:val="TAN"/>
              <w:rPr>
                <w:lang w:val="fr-FR"/>
              </w:rPr>
            </w:pPr>
            <w:r w:rsidRPr="00101541">
              <w:rPr>
                <w:lang w:val="fr-FR"/>
              </w:rPr>
              <w:t>NOTE 18:</w:t>
            </w:r>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57316F1A" w:rsidR="001F5897" w:rsidRPr="001C0CC4" w:rsidRDefault="001F5897" w:rsidP="001F5897">
            <w:pPr>
              <w:pStyle w:val="TAN"/>
              <w:keepNext w:val="0"/>
            </w:pPr>
            <w:r w:rsidRPr="001C0CC4">
              <w:t>NOTE 27:</w:t>
            </w:r>
            <w:r w:rsidRPr="001C0CC4">
              <w:tab/>
            </w:r>
            <w:r w:rsidR="00200F3C" w:rsidRPr="003D7AF7">
              <w:t xml:space="preserve">This requirement is applicable for </w:t>
            </w:r>
            <w:r w:rsidR="00200F3C" w:rsidRPr="00DC4AD2">
              <w:rPr>
                <w:rFonts w:eastAsia="Times New Roman" w:cs="Arial"/>
                <w:szCs w:val="18"/>
              </w:rPr>
              <w:t>power class 3 and</w:t>
            </w:r>
            <w:r w:rsidR="00200F3C" w:rsidRPr="00DC4AD2">
              <w:rPr>
                <w:rFonts w:cs="Arial"/>
                <w:szCs w:val="18"/>
              </w:rPr>
              <w:t xml:space="preserve"> </w:t>
            </w:r>
            <w:r w:rsidR="00200F3C" w:rsidRPr="003D7AF7">
              <w:t>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NOTE 28:</w:t>
            </w:r>
            <w:r w:rsidRPr="00101541">
              <w:rPr>
                <w:lang w:val="fr-FR"/>
              </w:rPr>
              <w:tab/>
              <w:t>Void</w:t>
            </w:r>
          </w:p>
          <w:p w14:paraId="600D694A" w14:textId="77777777" w:rsidR="001F5897" w:rsidRPr="00101541" w:rsidRDefault="001F5897" w:rsidP="001F5897">
            <w:pPr>
              <w:pStyle w:val="TAN"/>
              <w:rPr>
                <w:lang w:val="fr-FR"/>
              </w:rPr>
            </w:pPr>
            <w:r w:rsidRPr="00101541">
              <w:rPr>
                <w:lang w:val="fr-FR"/>
              </w:rPr>
              <w:t>NOTE 29:</w:t>
            </w:r>
            <w:r w:rsidRPr="00101541">
              <w:rPr>
                <w:lang w:val="fr-FR"/>
              </w:rPr>
              <w:tab/>
              <w:t>Void</w:t>
            </w:r>
          </w:p>
          <w:p w14:paraId="3BEA308F" w14:textId="0A87A93D" w:rsidR="001F5897" w:rsidRPr="00101541" w:rsidRDefault="001F5897" w:rsidP="001F5897">
            <w:pPr>
              <w:pStyle w:val="TAN"/>
              <w:rPr>
                <w:lang w:val="fr-FR"/>
              </w:rPr>
            </w:pPr>
            <w:r w:rsidRPr="00101541">
              <w:rPr>
                <w:lang w:val="fr-FR"/>
              </w:rPr>
              <w:t>NOTE 30:</w:t>
            </w:r>
            <w:r w:rsidRPr="00101541">
              <w:rPr>
                <w:lang w:val="fr-FR"/>
              </w:rPr>
              <w:tab/>
              <w:t>Void</w:t>
            </w:r>
          </w:p>
          <w:p w14:paraId="2CFC588A" w14:textId="77777777" w:rsidR="001F5897" w:rsidRPr="001C0CC4" w:rsidRDefault="001F5897" w:rsidP="001F5897">
            <w:pPr>
              <w:pStyle w:val="TAN"/>
            </w:pPr>
            <w:r w:rsidRPr="001C0CC4">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NOTE 36:</w:t>
            </w:r>
            <w:r w:rsidRPr="00101541">
              <w:rPr>
                <w:lang w:val="fr-FR"/>
              </w:rPr>
              <w:tab/>
              <w:t>Void</w:t>
            </w:r>
          </w:p>
          <w:p w14:paraId="5D6C79F5" w14:textId="77777777" w:rsidR="001F5897" w:rsidRPr="00101541" w:rsidRDefault="001F5897" w:rsidP="001F5897">
            <w:pPr>
              <w:pStyle w:val="TAN"/>
              <w:rPr>
                <w:lang w:val="fr-FR"/>
              </w:rPr>
            </w:pPr>
            <w:r w:rsidRPr="00101541">
              <w:rPr>
                <w:lang w:val="fr-FR"/>
              </w:rPr>
              <w:t>NOTE 37:</w:t>
            </w:r>
            <w:r w:rsidRPr="00101541">
              <w:rPr>
                <w:lang w:val="fr-FR"/>
              </w:rPr>
              <w:tab/>
              <w:t>Void</w:t>
            </w:r>
          </w:p>
          <w:p w14:paraId="258FA3AB" w14:textId="77777777" w:rsidR="001F5897" w:rsidRPr="00101541" w:rsidRDefault="001F5897" w:rsidP="001F5897">
            <w:pPr>
              <w:pStyle w:val="TAN"/>
              <w:rPr>
                <w:lang w:val="fr-FR"/>
              </w:rPr>
            </w:pPr>
            <w:r w:rsidRPr="00101541">
              <w:rPr>
                <w:lang w:val="fr-FR"/>
              </w:rPr>
              <w:t>NOTE 38:</w:t>
            </w:r>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31935CFB" w:rsidR="001F5897" w:rsidRPr="001C0CC4" w:rsidRDefault="009118E4"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w:t>
            </w:r>
            <w:r>
              <w:rPr>
                <w:lang w:eastAsia="ja-JP"/>
              </w:rPr>
              <w:t>configured as high as possible but no higher than</w:t>
            </w:r>
            <w:r w:rsidRPr="008860B6">
              <w:t xml:space="preserve">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D62D3BC" w:rsidR="001F5897" w:rsidRPr="003B3832" w:rsidRDefault="00737C7C" w:rsidP="001F5897">
            <w:pPr>
              <w:pStyle w:val="TAN"/>
              <w:rPr>
                <w:lang w:eastAsia="zh-CN"/>
              </w:rPr>
            </w:pPr>
            <w:r w:rsidRPr="003B3832">
              <w:t>NOTE 43:</w:t>
            </w:r>
            <w:r w:rsidRPr="003B3832">
              <w:tab/>
              <w:t xml:space="preserve">This requirement is applicable for </w:t>
            </w:r>
            <w:r>
              <w:t xml:space="preserve">UE which is operating in power class 3 and </w:t>
            </w:r>
            <w:r w:rsidRPr="003B3832">
              <w:t>NR channel bandwidth</w:t>
            </w:r>
            <w:r>
              <w:t>s up to 20MHz</w:t>
            </w:r>
            <w:r w:rsidRPr="003B3832">
              <w:t xml:space="preserve"> within </w:t>
            </w:r>
            <w:r>
              <w:t xml:space="preserve">frequency range </w:t>
            </w:r>
            <w:r w:rsidRPr="003B3832">
              <w:t>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7972AA47" w14:textId="77777777" w:rsidR="00200F3C" w:rsidRDefault="001F5897" w:rsidP="00200F3C">
            <w:pPr>
              <w:pStyle w:val="TAN"/>
            </w:pPr>
            <w:r w:rsidRPr="0045509C">
              <w:t xml:space="preserve">NOTE </w:t>
            </w:r>
            <w:r>
              <w:t>46</w:t>
            </w:r>
            <w:r w:rsidRPr="0045509C">
              <w:t xml:space="preserve">: Applicable </w:t>
            </w:r>
            <w:r>
              <w:t xml:space="preserve">for 5MHz bandwidth and </w:t>
            </w:r>
            <w:r w:rsidRPr="0045509C">
              <w:t>when the NR carrier is within 1447.9 – 1462.9 MHz.</w:t>
            </w:r>
          </w:p>
          <w:p w14:paraId="4DF5B5CE" w14:textId="77777777" w:rsidR="001F5897" w:rsidRDefault="00200F3C" w:rsidP="00200F3C">
            <w:pPr>
              <w:pStyle w:val="TAN"/>
              <w:rPr>
                <w:rFonts w:eastAsia="Times New Roman" w:cs="Arial"/>
                <w:szCs w:val="18"/>
              </w:rPr>
            </w:pPr>
            <w:r w:rsidRPr="000817CA">
              <w:rPr>
                <w:rFonts w:cs="Arial"/>
                <w:szCs w:val="18"/>
              </w:rPr>
              <w:t xml:space="preserve">NOTE 47: </w:t>
            </w:r>
            <w:r w:rsidRPr="00DC4AD2">
              <w:rPr>
                <w:rFonts w:eastAsia="Times New Roman" w:cs="Arial"/>
                <w:szCs w:val="18"/>
              </w:rPr>
              <w:t>This requirement is applicable for power class 3 and channel bandwidths up to 20MHz</w:t>
            </w:r>
            <w:r>
              <w:rPr>
                <w:rFonts w:eastAsia="Times New Roman" w:cs="Arial"/>
                <w:szCs w:val="18"/>
              </w:rPr>
              <w:t>.</w:t>
            </w:r>
          </w:p>
          <w:p w14:paraId="695182BC" w14:textId="664C85F6" w:rsidR="000547BA" w:rsidRPr="00E22A58" w:rsidRDefault="000547BA" w:rsidP="00200F3C">
            <w:pPr>
              <w:pStyle w:val="TAN"/>
            </w:pPr>
            <w:r w:rsidRPr="006A19ED">
              <w:rPr>
                <w:rFonts w:cs="Arial"/>
                <w:szCs w:val="18"/>
              </w:rPr>
              <w:t>NOTE 4</w:t>
            </w:r>
            <w:r>
              <w:rPr>
                <w:rFonts w:cs="Arial"/>
                <w:szCs w:val="18"/>
              </w:rPr>
              <w:t>8</w:t>
            </w:r>
            <w:r w:rsidRPr="006A19ED">
              <w:rPr>
                <w:rFonts w:cs="Arial"/>
                <w:szCs w:val="18"/>
              </w:rPr>
              <w:t xml:space="preserve">: </w:t>
            </w:r>
            <w:r w:rsidRPr="006A19ED">
              <w:rPr>
                <w:rFonts w:cs="Arial"/>
                <w:szCs w:val="18"/>
              </w:rPr>
              <w:tab/>
            </w:r>
            <w:r w:rsidRPr="006A19ED">
              <w:rPr>
                <w:rFonts w:cs="Arial"/>
                <w:szCs w:val="18"/>
              </w:rPr>
              <w:tab/>
              <w:t>Applicable when contained within 2545 – 2575 MHz in Japan. Channel bandwidth shall be confined so that there is at least BW</w:t>
            </w:r>
            <w:r w:rsidRPr="006A19ED">
              <w:rPr>
                <w:rFonts w:cs="Arial"/>
                <w:szCs w:val="18"/>
                <w:vertAlign w:val="subscript"/>
              </w:rPr>
              <w:t>Channel</w:t>
            </w:r>
            <w:r w:rsidRPr="006A19ED">
              <w:rPr>
                <w:rFonts w:cs="Arial"/>
                <w:szCs w:val="18"/>
              </w:rPr>
              <w:t xml:space="preserve"> separation between 2535 MHz and lower BW</w:t>
            </w:r>
            <w:r w:rsidRPr="006A19ED">
              <w:rPr>
                <w:rFonts w:cs="Arial"/>
                <w:szCs w:val="18"/>
                <w:vertAlign w:val="subscript"/>
              </w:rPr>
              <w:t>Channel</w:t>
            </w:r>
            <w:r w:rsidRPr="006A19ED">
              <w:rPr>
                <w:rFonts w:cs="Arial"/>
                <w:szCs w:val="18"/>
              </w:rPr>
              <w:t xml:space="preserve"> edge in the current release. With this BW</w:t>
            </w:r>
            <w:r w:rsidRPr="006A19ED">
              <w:rPr>
                <w:rFonts w:cs="Arial"/>
                <w:szCs w:val="18"/>
                <w:vertAlign w:val="subscript"/>
              </w:rPr>
              <w:t>Channel</w:t>
            </w:r>
            <w:r w:rsidRPr="006A19ED">
              <w:rPr>
                <w:rFonts w:cs="Arial"/>
                <w:szCs w:val="18"/>
              </w:rPr>
              <w:t xml:space="preserve"> placement the requirement is covered by general SEM and the spurious emission limits.</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314" w:name="_Toc21344368"/>
      <w:bookmarkStart w:id="4315" w:name="_Toc29801854"/>
      <w:bookmarkStart w:id="4316" w:name="_Toc29802278"/>
      <w:bookmarkStart w:id="4317" w:name="_Toc29802903"/>
      <w:bookmarkStart w:id="4318" w:name="_Toc36107645"/>
      <w:bookmarkStart w:id="4319" w:name="_Toc37251411"/>
      <w:bookmarkStart w:id="4320" w:name="_Toc45888291"/>
      <w:bookmarkStart w:id="4321" w:name="_Toc45888890"/>
      <w:bookmarkStart w:id="4322" w:name="_Toc59650217"/>
      <w:bookmarkStart w:id="4323" w:name="_Toc61357487"/>
      <w:bookmarkStart w:id="4324" w:name="_Toc61359261"/>
      <w:bookmarkStart w:id="4325" w:name="_Toc67916200"/>
      <w:bookmarkStart w:id="4326" w:name="_Toc75533744"/>
      <w:bookmarkStart w:id="4327" w:name="_Toc75819630"/>
      <w:bookmarkStart w:id="4328" w:name="_Toc76508474"/>
      <w:bookmarkStart w:id="4329" w:name="_Toc76717424"/>
      <w:bookmarkStart w:id="4330" w:name="_Toc83294066"/>
      <w:bookmarkStart w:id="4331" w:name="_Toc84335105"/>
      <w:r w:rsidRPr="001C0CC4">
        <w:t>6.5.3.3</w:t>
      </w:r>
      <w:r w:rsidRPr="001C0CC4">
        <w:tab/>
        <w:t>Additional spurious emissions</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332" w:name="_Toc21344369"/>
      <w:bookmarkStart w:id="4333" w:name="_Toc29801855"/>
      <w:bookmarkStart w:id="4334" w:name="_Toc29802279"/>
      <w:bookmarkStart w:id="4335" w:name="_Toc29802904"/>
      <w:bookmarkStart w:id="4336" w:name="_Toc37251412"/>
      <w:bookmarkStart w:id="4337" w:name="_Toc45888292"/>
      <w:bookmarkStart w:id="4338" w:name="_Toc45888891"/>
      <w:bookmarkStart w:id="4339" w:name="_Toc59650218"/>
      <w:bookmarkStart w:id="4340" w:name="_Toc61357488"/>
      <w:bookmarkStart w:id="4341" w:name="_Toc61359262"/>
      <w:bookmarkStart w:id="4342" w:name="_Toc67916201"/>
      <w:bookmarkStart w:id="4343" w:name="_Toc75533745"/>
      <w:bookmarkStart w:id="4344" w:name="_Toc75819631"/>
      <w:bookmarkStart w:id="4345" w:name="_Toc76508475"/>
      <w:bookmarkStart w:id="4346" w:name="_Toc76717425"/>
      <w:bookmarkStart w:id="4347" w:name="_Toc83294067"/>
      <w:bookmarkStart w:id="4348" w:name="_Toc84335106"/>
      <w:r w:rsidRPr="001C0CC4">
        <w:t>6.5.3.3.1</w:t>
      </w:r>
      <w:r w:rsidRPr="001C0CC4">
        <w:tab/>
        <w:t xml:space="preserve">Requirement for network </w:t>
      </w:r>
      <w:r>
        <w:t>signalling</w:t>
      </w:r>
      <w:r w:rsidRPr="001C0CC4">
        <w:t xml:space="preserve"> value "NS_04"</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04F8EB6B" w14:textId="56E62CBF" w:rsidR="00DC7196" w:rsidRPr="001C0CC4" w:rsidRDefault="00F91191" w:rsidP="00DC7196">
      <w:r w:rsidRPr="001C0CC4">
        <w:t>When "</w:t>
      </w:r>
      <w:r>
        <w:t>NS_04</w:t>
      </w:r>
      <w:r w:rsidRPr="001C0CC4">
        <w:t xml:space="preserve">" </w:t>
      </w:r>
      <w:r w:rsidR="00DC7196" w:rsidRPr="001C0CC4">
        <w:t>is indicated in the cell, the power of any UE emission shall not exceed the levels specified in Table 6.5.3.3.1-1. This requirement also applies for the frequency ranges that are less than F</w:t>
      </w:r>
      <w:r w:rsidR="00DC7196" w:rsidRPr="001C0CC4">
        <w:rPr>
          <w:vertAlign w:val="subscript"/>
        </w:rPr>
        <w:t>OOB</w:t>
      </w:r>
      <w:r w:rsidR="00DC7196" w:rsidRPr="001C0CC4">
        <w:t xml:space="preserve"> (MHz) in Table 6.5.3.1-1 from the edge of the channel bandwidth.</w:t>
      </w:r>
    </w:p>
    <w:p w14:paraId="5C6C0E28" w14:textId="77777777" w:rsidR="00DC7196" w:rsidRPr="001C0CC4" w:rsidRDefault="00DC7196" w:rsidP="00DC7196">
      <w:pPr>
        <w:pStyle w:val="TH"/>
      </w:pPr>
      <w:bookmarkStart w:id="4349" w:name="_CRTable6_5_3_3_11"/>
      <w:r w:rsidRPr="001C0CC4">
        <w:t xml:space="preserve">Table </w:t>
      </w:r>
      <w:bookmarkEnd w:id="4349"/>
      <w:r w:rsidRPr="001C0CC4">
        <w:t xml:space="preserve">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350" w:name="_Toc21344370"/>
      <w:bookmarkStart w:id="4351" w:name="_Toc29801856"/>
      <w:bookmarkStart w:id="4352" w:name="_Toc29802280"/>
      <w:bookmarkStart w:id="4353" w:name="_Toc29802905"/>
      <w:bookmarkStart w:id="4354" w:name="_Toc37251413"/>
      <w:bookmarkStart w:id="4355" w:name="_Toc45888293"/>
      <w:bookmarkStart w:id="4356" w:name="_Toc45888892"/>
      <w:bookmarkStart w:id="4357" w:name="_Toc59650219"/>
      <w:bookmarkStart w:id="4358" w:name="_Toc61357489"/>
      <w:bookmarkStart w:id="4359" w:name="_Toc61359263"/>
      <w:bookmarkStart w:id="4360" w:name="_Toc67916202"/>
      <w:bookmarkStart w:id="4361" w:name="_Toc75533746"/>
      <w:bookmarkStart w:id="4362" w:name="_Toc75819632"/>
      <w:bookmarkStart w:id="4363" w:name="_Toc76508476"/>
      <w:bookmarkStart w:id="4364" w:name="_Toc76717426"/>
      <w:bookmarkStart w:id="4365" w:name="_Toc83294068"/>
      <w:bookmarkStart w:id="4366"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bookmarkStart w:id="4367" w:name="_CRTable6_5_3_3_21"/>
      <w:r w:rsidRPr="001C0CC4">
        <w:t xml:space="preserve">Table </w:t>
      </w:r>
      <w:bookmarkEnd w:id="4367"/>
      <w:r w:rsidRPr="001C0CC4">
        <w:t xml:space="preserve">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368" w:name="_Toc21344371"/>
      <w:bookmarkStart w:id="4369" w:name="_Toc29801857"/>
      <w:bookmarkStart w:id="4370" w:name="_Toc29802281"/>
      <w:bookmarkStart w:id="4371" w:name="_Toc29802906"/>
      <w:bookmarkStart w:id="4372" w:name="_Toc37251414"/>
      <w:bookmarkStart w:id="4373" w:name="_Toc45888294"/>
      <w:bookmarkStart w:id="4374" w:name="_Toc45888893"/>
      <w:bookmarkStart w:id="4375" w:name="_Toc59650220"/>
      <w:bookmarkStart w:id="4376" w:name="_Toc61357490"/>
      <w:bookmarkStart w:id="4377" w:name="_Toc61359264"/>
      <w:bookmarkStart w:id="4378" w:name="_Toc67916203"/>
      <w:bookmarkStart w:id="4379" w:name="_Toc75533747"/>
      <w:bookmarkStart w:id="4380" w:name="_Toc75819633"/>
      <w:bookmarkStart w:id="4381" w:name="_Toc76508477"/>
      <w:bookmarkStart w:id="4382" w:name="_Toc76717427"/>
      <w:bookmarkStart w:id="4383" w:name="_Toc83294069"/>
      <w:bookmarkStart w:id="4384" w:name="_Toc84335108"/>
      <w:r w:rsidRPr="001C0CC4">
        <w:t>6.5.3.3.3</w:t>
      </w:r>
      <w:r w:rsidRPr="001C0CC4">
        <w:tab/>
        <w:t xml:space="preserve">Requirement for network </w:t>
      </w:r>
      <w:r>
        <w:t>signalling</w:t>
      </w:r>
      <w:r w:rsidRPr="001C0CC4">
        <w:t xml:space="preserve"> value "NS_18"</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2D6F8B00" w14:textId="574F7A52" w:rsidR="00DC7196" w:rsidRPr="001C0CC4" w:rsidRDefault="00DC7196" w:rsidP="00DC7196">
      <w:pPr>
        <w:rPr>
          <w:rFonts w:eastAsia="SimSun"/>
        </w:rPr>
      </w:pPr>
      <w:r w:rsidRPr="001C0CC4">
        <w:rPr>
          <w:rFonts w:eastAsia="SimSun"/>
        </w:rPr>
        <w:t xml:space="preserve">When "NS_18" is indicated in the cell, the power of any UE emission shall not exceed the levels specified in </w:t>
      </w:r>
      <w:r w:rsidR="00F91191" w:rsidRPr="001C0CC4">
        <w:t xml:space="preserve">Table6.5.3.3.3-1. </w:t>
      </w:r>
      <w:r w:rsidRPr="001C0CC4">
        <w:rPr>
          <w:rFonts w:eastAsia="SimSun"/>
        </w:rPr>
        <w:t>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bookmarkStart w:id="4385" w:name="_CRTable6_5_3_3_31"/>
      <w:r w:rsidRPr="001C0CC4">
        <w:rPr>
          <w:rFonts w:eastAsia="SimSun"/>
        </w:rPr>
        <w:t xml:space="preserve">Table </w:t>
      </w:r>
      <w:bookmarkEnd w:id="4385"/>
      <w:r w:rsidRPr="001C0CC4">
        <w:rPr>
          <w:rFonts w:eastAsia="SimSun"/>
        </w:rPr>
        <w:t>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386" w:name="_Toc21343029"/>
      <w:bookmarkStart w:id="4387" w:name="_Toc29769990"/>
      <w:bookmarkStart w:id="4388" w:name="_Toc29799489"/>
      <w:bookmarkStart w:id="4389" w:name="_Toc37254713"/>
      <w:bookmarkStart w:id="4390" w:name="_Toc37255356"/>
      <w:bookmarkStart w:id="4391" w:name="_Toc45887381"/>
      <w:bookmarkStart w:id="4392" w:name="_Toc53172118"/>
      <w:bookmarkStart w:id="4393" w:name="_Toc61356883"/>
      <w:bookmarkStart w:id="4394" w:name="_Toc67913752"/>
      <w:bookmarkStart w:id="4395" w:name="_Toc75469568"/>
      <w:bookmarkStart w:id="4396" w:name="_Toc76508058"/>
      <w:bookmarkStart w:id="4397" w:name="_Toc83192959"/>
      <w:r w:rsidRPr="00835F44">
        <w:rPr>
          <w:rFonts w:eastAsia="SimSun"/>
        </w:rPr>
        <w:t>6.5.3.3.4</w:t>
      </w:r>
      <w:r w:rsidRPr="00835F44">
        <w:rPr>
          <w:rFonts w:eastAsia="SimSun"/>
        </w:rPr>
        <w:tab/>
        <w:t>Requirement for network signalling value</w:t>
      </w:r>
      <w:r>
        <w:rPr>
          <w:rFonts w:eastAsia="SimSun"/>
        </w:rPr>
        <w:t>s</w:t>
      </w:r>
      <w:r w:rsidRPr="00835F44">
        <w:rPr>
          <w:rFonts w:eastAsia="SimSun"/>
        </w:rPr>
        <w:t xml:space="preserve"> </w:t>
      </w:r>
      <w:r w:rsidRPr="00835F44">
        <w:rPr>
          <w:rFonts w:cs="v5.0.0"/>
        </w:rPr>
        <w:t>"</w:t>
      </w:r>
      <w:r w:rsidRPr="00835F44">
        <w:rPr>
          <w:rFonts w:eastAsia="SimSun"/>
        </w:rPr>
        <w:t>NS_05</w:t>
      </w:r>
      <w:r w:rsidRPr="00835F44">
        <w:rPr>
          <w:rFonts w:cs="v5.0.0"/>
        </w:rPr>
        <w:t>"</w:t>
      </w:r>
      <w:bookmarkEnd w:id="4386"/>
      <w:bookmarkEnd w:id="4387"/>
      <w:bookmarkEnd w:id="4388"/>
      <w:bookmarkEnd w:id="4389"/>
      <w:bookmarkEnd w:id="4390"/>
      <w:bookmarkEnd w:id="4391"/>
      <w:bookmarkEnd w:id="4392"/>
      <w:bookmarkEnd w:id="4393"/>
      <w:bookmarkEnd w:id="4394"/>
      <w:bookmarkEnd w:id="4395"/>
      <w:bookmarkEnd w:id="4396"/>
      <w:bookmarkEnd w:id="4397"/>
      <w:r>
        <w:rPr>
          <w:rFonts w:cs="v5.0.0"/>
        </w:rPr>
        <w:t xml:space="preserve"> and “NS_05U”</w:t>
      </w:r>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r>
        <w:rPr>
          <w:rFonts w:eastAsia="SimSun"/>
        </w:rPr>
        <w:t xml:space="preserve">or “NS_05U” </w:t>
      </w:r>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bookmarkStart w:id="4398" w:name="_CRTable6_5_3_3_41"/>
      <w:r w:rsidRPr="00835F44">
        <w:t xml:space="preserve">Table </w:t>
      </w:r>
      <w:bookmarkEnd w:id="4398"/>
      <w:r w:rsidRPr="00835F44">
        <w:t xml:space="preserve">6.5.3.3.4-1: Additional requirements for </w:t>
      </w:r>
      <w:r w:rsidRPr="00835F44">
        <w:rPr>
          <w:rFonts w:cs="v5.0.0"/>
        </w:rPr>
        <w:t>"</w:t>
      </w:r>
      <w:r w:rsidRPr="00835F44">
        <w:rPr>
          <w:rFonts w:eastAsia="SimSun"/>
        </w:rPr>
        <w:t>NS_05</w:t>
      </w:r>
      <w:r w:rsidRPr="00835F44">
        <w:rPr>
          <w:rFonts w:cs="v5.0.0"/>
        </w:rPr>
        <w:t>"</w:t>
      </w:r>
      <w:r>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1F147AF3" w:rsidR="00124F52" w:rsidRPr="001C0CC4" w:rsidRDefault="00F91191"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Frequency </w:t>
            </w:r>
            <w:r>
              <w:rPr>
                <w:rFonts w:ascii="Arial" w:eastAsia="Yu Mincho" w:hAnsi="Arial" w:cs="Arial"/>
                <w:b/>
                <w:sz w:val="18"/>
              </w:rPr>
              <w:t>range</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399" w:name="_Toc21343030"/>
      <w:bookmarkStart w:id="4400" w:name="_Toc29769991"/>
      <w:bookmarkStart w:id="4401" w:name="_Toc29799490"/>
      <w:bookmarkStart w:id="4402" w:name="_Toc37254714"/>
      <w:bookmarkStart w:id="4403" w:name="_Toc37255357"/>
      <w:bookmarkStart w:id="4404" w:name="_Toc45887382"/>
      <w:bookmarkStart w:id="4405" w:name="_Toc53172119"/>
      <w:bookmarkStart w:id="4406" w:name="_Toc61356884"/>
      <w:bookmarkStart w:id="4407" w:name="_Toc67913753"/>
      <w:bookmarkStart w:id="4408" w:name="_Toc75469569"/>
      <w:bookmarkStart w:id="4409" w:name="_Toc76508059"/>
      <w:bookmarkStart w:id="4410" w:name="_Toc83192960"/>
      <w:r w:rsidRPr="00835F44">
        <w:t>6.5.3.3.5</w:t>
      </w:r>
      <w:r w:rsidRPr="00835F44">
        <w:tab/>
        <w:t>Requirement for network signalling value</w:t>
      </w:r>
      <w:r>
        <w:t>s</w:t>
      </w:r>
      <w:r w:rsidRPr="00835F44">
        <w:t xml:space="preserve"> </w:t>
      </w:r>
      <w:r w:rsidRPr="00835F44">
        <w:rPr>
          <w:rFonts w:cs="v5.0.0"/>
        </w:rPr>
        <w:t>"</w:t>
      </w:r>
      <w:r w:rsidRPr="00835F44">
        <w:t>NS_43</w:t>
      </w:r>
      <w:r w:rsidRPr="00835F44">
        <w:rPr>
          <w:rFonts w:cs="v5.0.0"/>
        </w:rPr>
        <w:t>"</w:t>
      </w:r>
      <w:bookmarkEnd w:id="4399"/>
      <w:bookmarkEnd w:id="4400"/>
      <w:bookmarkEnd w:id="4401"/>
      <w:bookmarkEnd w:id="4402"/>
      <w:bookmarkEnd w:id="4403"/>
      <w:bookmarkEnd w:id="4404"/>
      <w:bookmarkEnd w:id="4405"/>
      <w:bookmarkEnd w:id="4406"/>
      <w:bookmarkEnd w:id="4407"/>
      <w:bookmarkEnd w:id="4408"/>
      <w:bookmarkEnd w:id="4409"/>
      <w:bookmarkEnd w:id="4410"/>
      <w:r>
        <w:rPr>
          <w:rFonts w:cs="v5.0.0"/>
        </w:rPr>
        <w:t xml:space="preserve"> and “NS_43U”</w:t>
      </w:r>
    </w:p>
    <w:p w14:paraId="10BD3014" w14:textId="6FBD89FA" w:rsidR="005F7B9D" w:rsidRPr="00835F44" w:rsidRDefault="00F91191" w:rsidP="005F7B9D">
      <w:r w:rsidRPr="00835F44">
        <w:t xml:space="preserve">When </w:t>
      </w:r>
      <w:r w:rsidRPr="00835F44">
        <w:rPr>
          <w:rFonts w:cs="v5.0.0"/>
        </w:rPr>
        <w:t>"</w:t>
      </w:r>
      <w:r>
        <w:t>NS_</w:t>
      </w:r>
      <w:r w:rsidRPr="00835F44">
        <w:t>43</w:t>
      </w:r>
      <w:r w:rsidRPr="00835F44">
        <w:rPr>
          <w:rFonts w:cs="v5.0.0"/>
        </w:rPr>
        <w:t>"</w:t>
      </w:r>
      <w:r w:rsidRPr="00835F44">
        <w:t xml:space="preserve"> </w:t>
      </w:r>
      <w:r w:rsidR="005F7B9D">
        <w:t xml:space="preserve">or “NS_43U” </w:t>
      </w:r>
      <w:r w:rsidR="005F7B9D" w:rsidRPr="00835F44">
        <w:t>is indicated in the cell, the power of any UE emission shall not exceed the levels specified in Table 6.5.3.3.5-1. This requirement also applies for the frequency ranges that are less than F</w:t>
      </w:r>
      <w:r w:rsidR="005F7B9D" w:rsidRPr="00835F44">
        <w:rPr>
          <w:vertAlign w:val="subscript"/>
        </w:rPr>
        <w:t>OOB</w:t>
      </w:r>
      <w:r w:rsidR="005F7B9D" w:rsidRPr="00835F44">
        <w:t xml:space="preserve"> (MHz) in Table 6.5.3.1-1 from the edge of the channel bandwidth.</w:t>
      </w:r>
    </w:p>
    <w:p w14:paraId="7F0C356A" w14:textId="77777777" w:rsidR="005F7B9D" w:rsidRPr="001C0CC4" w:rsidRDefault="005F7B9D" w:rsidP="005F7B9D">
      <w:pPr>
        <w:pStyle w:val="TH"/>
      </w:pPr>
      <w:bookmarkStart w:id="4411" w:name="_CRTable6_5_3_3_51"/>
      <w:r w:rsidRPr="001C0CC4">
        <w:t xml:space="preserve">Table </w:t>
      </w:r>
      <w:bookmarkEnd w:id="4411"/>
      <w:r w:rsidRPr="001C0CC4">
        <w:t>6.5.3.3.5-1: Additional requirement</w:t>
      </w:r>
      <w:r>
        <w:t>s</w:t>
      </w:r>
      <w:r w:rsidRPr="001C0CC4">
        <w:t xml:space="preserve"> for </w:t>
      </w:r>
      <w:r w:rsidRPr="001C0CC4">
        <w:rPr>
          <w:rFonts w:eastAsia="SimSun"/>
        </w:rPr>
        <w:t>"</w:t>
      </w:r>
      <w:r w:rsidRPr="001C0CC4">
        <w:t>NS_43</w:t>
      </w:r>
      <w:r w:rsidRPr="001C0CC4">
        <w:rPr>
          <w:rFonts w:eastAsia="SimSun"/>
        </w:rPr>
        <w:t>"</w:t>
      </w:r>
      <w:r>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412" w:name="_Toc21344374"/>
      <w:bookmarkStart w:id="4413" w:name="_Toc29801860"/>
      <w:bookmarkStart w:id="4414" w:name="_Toc29802284"/>
      <w:bookmarkStart w:id="4415" w:name="_Toc29802909"/>
      <w:bookmarkStart w:id="4416" w:name="_Toc37251417"/>
      <w:bookmarkStart w:id="4417" w:name="_Toc45888297"/>
      <w:bookmarkStart w:id="4418" w:name="_Toc45888896"/>
      <w:bookmarkStart w:id="4419" w:name="_Toc59650223"/>
      <w:bookmarkStart w:id="4420" w:name="_Toc61357493"/>
      <w:bookmarkStart w:id="4421" w:name="_Toc61359267"/>
      <w:bookmarkStart w:id="4422" w:name="_Toc67916206"/>
      <w:bookmarkStart w:id="4423" w:name="_Toc75533750"/>
      <w:bookmarkStart w:id="4424" w:name="_Toc75819636"/>
      <w:bookmarkStart w:id="4425" w:name="_Toc76508480"/>
      <w:bookmarkStart w:id="4426" w:name="_Toc76717430"/>
      <w:bookmarkStart w:id="4427" w:name="_Toc83294072"/>
      <w:bookmarkStart w:id="4428"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bookmarkStart w:id="4429" w:name="_CRTable6_5_3_3_61"/>
      <w:r w:rsidRPr="001C0CC4">
        <w:t xml:space="preserve">Table </w:t>
      </w:r>
      <w:bookmarkEnd w:id="4429"/>
      <w:r w:rsidRPr="001C0CC4">
        <w:t xml:space="preserve">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25CA008A" w14:textId="55632385" w:rsidR="00F91191" w:rsidRPr="001C0CC4" w:rsidRDefault="00F91191" w:rsidP="00F91191">
            <w:pPr>
              <w:pStyle w:val="TAH"/>
            </w:pPr>
            <w:r w:rsidRPr="001C0CC4">
              <w:t xml:space="preserve">Frequency </w:t>
            </w:r>
            <w:r>
              <w:t>range</w:t>
            </w:r>
          </w:p>
          <w:p w14:paraId="15F0858E" w14:textId="51836B59" w:rsidR="00124F52" w:rsidRPr="001C0CC4" w:rsidRDefault="00F91191" w:rsidP="00F91191">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430" w:name="_Toc21344375"/>
      <w:bookmarkStart w:id="4431" w:name="_Toc29801861"/>
      <w:bookmarkStart w:id="4432" w:name="_Toc29802285"/>
      <w:bookmarkStart w:id="4433" w:name="_Toc29802910"/>
      <w:bookmarkStart w:id="4434" w:name="_Toc37251418"/>
      <w:bookmarkStart w:id="4435" w:name="_Toc45888298"/>
      <w:bookmarkStart w:id="4436" w:name="_Toc45888897"/>
      <w:bookmarkStart w:id="4437" w:name="_Toc59650224"/>
      <w:bookmarkStart w:id="4438" w:name="_Toc61357494"/>
      <w:bookmarkStart w:id="4439" w:name="_Toc61359268"/>
      <w:bookmarkStart w:id="4440" w:name="_Toc67916207"/>
      <w:bookmarkStart w:id="4441" w:name="_Toc75533751"/>
      <w:bookmarkStart w:id="4442" w:name="_Toc75819637"/>
      <w:bookmarkStart w:id="4443" w:name="_Toc76508481"/>
      <w:bookmarkStart w:id="4444" w:name="_Toc76717431"/>
      <w:bookmarkStart w:id="4445" w:name="_Toc83294073"/>
      <w:bookmarkStart w:id="4446"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bookmarkStart w:id="4447" w:name="_CRTable6_5_3_3_71"/>
      <w:r w:rsidRPr="001C0CC4">
        <w:t xml:space="preserve">Table </w:t>
      </w:r>
      <w:bookmarkEnd w:id="4447"/>
      <w:r w:rsidRPr="001C0CC4">
        <w:t xml:space="preserve">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78088578" w14:textId="57568E24" w:rsidR="00F91191" w:rsidRPr="001C0CC4" w:rsidRDefault="00124F52" w:rsidP="00F91191">
            <w:pPr>
              <w:pStyle w:val="TAH"/>
            </w:pPr>
            <w:r w:rsidRPr="001C0CC4">
              <w:t>Frequency</w:t>
            </w:r>
            <w:r w:rsidR="00F91191" w:rsidRPr="001C0CC4">
              <w:t xml:space="preserve"> </w:t>
            </w:r>
            <w:r w:rsidR="00F91191">
              <w:t>range</w:t>
            </w:r>
          </w:p>
          <w:p w14:paraId="580A7117" w14:textId="79F5387D" w:rsidR="00124F52" w:rsidRPr="001C0CC4" w:rsidRDefault="00F91191" w:rsidP="00F91191">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5361C93C" w:rsidR="004D21E8" w:rsidRPr="001C0CC4" w:rsidRDefault="009118E4" w:rsidP="00B43067">
            <w:pPr>
              <w:pStyle w:val="TAN"/>
              <w:rPr>
                <w:rFonts w:cs="Arial"/>
                <w:lang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448" w:name="_Toc21344376"/>
      <w:bookmarkStart w:id="4449" w:name="_Toc29801862"/>
      <w:bookmarkStart w:id="4450" w:name="_Toc29802286"/>
      <w:bookmarkStart w:id="4451" w:name="_Toc29802911"/>
      <w:bookmarkStart w:id="4452" w:name="_Toc37251419"/>
      <w:bookmarkStart w:id="4453" w:name="_Toc45888299"/>
      <w:bookmarkStart w:id="4454" w:name="_Toc45888898"/>
      <w:bookmarkStart w:id="4455" w:name="_Toc59650225"/>
      <w:bookmarkStart w:id="4456" w:name="_Toc61357495"/>
      <w:bookmarkStart w:id="4457" w:name="_Toc61359269"/>
      <w:bookmarkStart w:id="4458" w:name="_Toc67916208"/>
      <w:bookmarkStart w:id="4459" w:name="_Toc75533752"/>
      <w:bookmarkStart w:id="4460" w:name="_Toc75819638"/>
      <w:bookmarkStart w:id="4461" w:name="_Toc76508482"/>
      <w:bookmarkStart w:id="4462" w:name="_Toc76717432"/>
      <w:bookmarkStart w:id="4463" w:name="_Toc83294074"/>
      <w:bookmarkStart w:id="4464"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bookmarkStart w:id="4465" w:name="_CRTable6_5_3_3_81"/>
      <w:r w:rsidRPr="001C0CC4">
        <w:t xml:space="preserve">Table </w:t>
      </w:r>
      <w:bookmarkEnd w:id="4465"/>
      <w:r w:rsidRPr="001C0CC4">
        <w:t xml:space="preserve">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2E97D957" w:rsidR="00124F52" w:rsidRPr="001C0CC4" w:rsidRDefault="00124F52" w:rsidP="00B43067">
            <w:pPr>
              <w:pStyle w:val="TAH"/>
            </w:pPr>
            <w:r w:rsidRPr="001C0CC4">
              <w:t xml:space="preserve">Frequency </w:t>
            </w:r>
            <w:r w:rsidR="00F91191">
              <w:t>range</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466" w:name="_Toc21344377"/>
      <w:bookmarkStart w:id="4467" w:name="_Toc29801863"/>
      <w:bookmarkStart w:id="4468" w:name="_Toc29802287"/>
      <w:bookmarkStart w:id="4469" w:name="_Toc29802912"/>
      <w:bookmarkStart w:id="4470" w:name="_Toc37251420"/>
      <w:bookmarkStart w:id="4471" w:name="_Toc45888300"/>
      <w:bookmarkStart w:id="4472" w:name="_Toc45888899"/>
      <w:bookmarkStart w:id="4473" w:name="_Toc59650226"/>
      <w:bookmarkStart w:id="4474" w:name="_Toc61357496"/>
      <w:bookmarkStart w:id="4475" w:name="_Toc61359270"/>
      <w:bookmarkStart w:id="4476" w:name="_Toc67916209"/>
      <w:bookmarkStart w:id="4477" w:name="_Toc75533753"/>
      <w:bookmarkStart w:id="4478" w:name="_Toc75819639"/>
      <w:bookmarkStart w:id="4479" w:name="_Toc76508483"/>
      <w:bookmarkStart w:id="4480" w:name="_Toc76717433"/>
      <w:bookmarkStart w:id="4481" w:name="_Toc83294075"/>
      <w:bookmarkStart w:id="4482"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bookmarkStart w:id="4483" w:name="_CRTable6_5_3_3_91"/>
      <w:r w:rsidRPr="00835F44">
        <w:t xml:space="preserve">Table </w:t>
      </w:r>
      <w:bookmarkEnd w:id="4483"/>
      <w:r w:rsidRPr="00835F44">
        <w:t>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1279A56A" w:rsidR="00124F52" w:rsidRPr="001C0CC4" w:rsidRDefault="00124F52" w:rsidP="00124F52">
            <w:pPr>
              <w:pStyle w:val="TAH"/>
            </w:pPr>
            <w:r w:rsidRPr="001C0CC4">
              <w:t xml:space="preserve">Frequency </w:t>
            </w:r>
            <w:r w:rsidR="00F91191">
              <w:t>range</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6971D90A"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484" w:name="_Toc21344378"/>
      <w:bookmarkStart w:id="4485" w:name="_Toc29801864"/>
      <w:bookmarkStart w:id="4486" w:name="_Toc29802288"/>
      <w:bookmarkStart w:id="4487" w:name="_Toc29802913"/>
      <w:bookmarkStart w:id="4488" w:name="_Toc37251421"/>
      <w:bookmarkStart w:id="4489" w:name="_Toc45888301"/>
      <w:bookmarkStart w:id="4490" w:name="_Toc45888900"/>
      <w:bookmarkStart w:id="4491" w:name="_Toc59650227"/>
      <w:bookmarkStart w:id="4492" w:name="_Toc61357497"/>
      <w:bookmarkStart w:id="4493" w:name="_Toc61359271"/>
      <w:bookmarkStart w:id="4494" w:name="_Toc67916210"/>
      <w:bookmarkStart w:id="4495" w:name="_Toc75533754"/>
      <w:bookmarkStart w:id="4496" w:name="_Toc75819640"/>
      <w:bookmarkStart w:id="4497" w:name="_Toc76508484"/>
      <w:bookmarkStart w:id="4498" w:name="_Toc76717434"/>
      <w:bookmarkStart w:id="4499" w:name="_Toc83294076"/>
      <w:bookmarkStart w:id="4500"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bookmarkStart w:id="4501" w:name="_CRTable6_5_3_3_101"/>
      <w:r w:rsidRPr="001C0CC4">
        <w:t xml:space="preserve">Table </w:t>
      </w:r>
      <w:bookmarkEnd w:id="4501"/>
      <w:r w:rsidRPr="001C0CC4">
        <w:t xml:space="preserve">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5FCB9FEF" w:rsidR="00124F52" w:rsidRPr="001C0CC4" w:rsidRDefault="00124F52" w:rsidP="00124F52">
            <w:pPr>
              <w:pStyle w:val="TAH"/>
            </w:pPr>
            <w:r w:rsidRPr="001C0CC4">
              <w:t xml:space="preserve">Frequency </w:t>
            </w:r>
            <w:r w:rsidR="00F91191">
              <w:t>range</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4FA03118"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502" w:name="_Toc21344379"/>
      <w:bookmarkStart w:id="4503" w:name="_Toc29801865"/>
      <w:bookmarkStart w:id="4504" w:name="_Toc29802289"/>
      <w:bookmarkStart w:id="4505" w:name="_Toc29802914"/>
      <w:bookmarkStart w:id="4506" w:name="_Toc37251422"/>
      <w:bookmarkStart w:id="4507" w:name="_Toc45888302"/>
      <w:bookmarkStart w:id="4508" w:name="_Toc45888901"/>
      <w:bookmarkStart w:id="4509" w:name="_Toc59650228"/>
      <w:bookmarkStart w:id="4510" w:name="_Toc61357498"/>
      <w:bookmarkStart w:id="4511" w:name="_Toc61359272"/>
      <w:bookmarkStart w:id="4512" w:name="_Toc67916211"/>
      <w:bookmarkStart w:id="4513" w:name="_Toc75533755"/>
      <w:bookmarkStart w:id="4514" w:name="_Toc75819641"/>
      <w:bookmarkStart w:id="4515" w:name="_Toc76508485"/>
      <w:bookmarkStart w:id="4516" w:name="_Toc76717435"/>
      <w:bookmarkStart w:id="4517" w:name="_Toc83294077"/>
      <w:bookmarkStart w:id="4518"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bookmarkStart w:id="4519" w:name="_CRTable6_5_3_3_111"/>
      <w:r w:rsidRPr="001C0CC4">
        <w:t xml:space="preserve">Table </w:t>
      </w:r>
      <w:bookmarkEnd w:id="4519"/>
      <w:r w:rsidRPr="001C0CC4">
        <w:t xml:space="preserve">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21C37828" w:rsidR="00124F52" w:rsidRPr="001C0CC4" w:rsidRDefault="00124F52" w:rsidP="00124F52">
            <w:pPr>
              <w:pStyle w:val="TAH"/>
            </w:pPr>
            <w:r w:rsidRPr="001C0CC4">
              <w:t xml:space="preserve">Frequency </w:t>
            </w:r>
            <w:r w:rsidR="00F91191">
              <w:t>range</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520" w:name="_Toc21344380"/>
      <w:bookmarkStart w:id="4521" w:name="_Toc29801866"/>
      <w:bookmarkStart w:id="4522" w:name="_Toc29802290"/>
      <w:bookmarkStart w:id="4523" w:name="_Toc29802915"/>
      <w:bookmarkStart w:id="4524" w:name="_Toc37251423"/>
      <w:bookmarkStart w:id="4525" w:name="_Toc45888303"/>
      <w:bookmarkStart w:id="4526" w:name="_Toc45888902"/>
      <w:bookmarkStart w:id="4527" w:name="_Toc59650229"/>
      <w:bookmarkStart w:id="4528" w:name="_Toc61357499"/>
      <w:bookmarkStart w:id="4529" w:name="_Toc61359273"/>
      <w:bookmarkStart w:id="4530" w:name="_Toc67916212"/>
      <w:bookmarkStart w:id="4531" w:name="_Toc75533756"/>
      <w:bookmarkStart w:id="4532" w:name="_Toc75819642"/>
      <w:bookmarkStart w:id="4533" w:name="_Toc76508486"/>
      <w:bookmarkStart w:id="4534" w:name="_Toc76717436"/>
      <w:bookmarkStart w:id="4535" w:name="_Toc83294078"/>
      <w:bookmarkStart w:id="4536"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bookmarkStart w:id="4537" w:name="_CRTable6_5_3_3_121"/>
      <w:r w:rsidRPr="001C0CC4">
        <w:t xml:space="preserve">Table </w:t>
      </w:r>
      <w:bookmarkEnd w:id="4537"/>
      <w:r w:rsidRPr="001C0CC4">
        <w:t>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62E55252" w:rsidR="00124F52" w:rsidRPr="001C0CC4" w:rsidRDefault="00124F52" w:rsidP="00124F52">
            <w:pPr>
              <w:pStyle w:val="TAH"/>
            </w:pPr>
            <w:r w:rsidRPr="001C0CC4">
              <w:t xml:space="preserve">Frequency </w:t>
            </w:r>
            <w:r w:rsidR="00F91191">
              <w:t>range</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538" w:name="_Toc21344381"/>
      <w:bookmarkStart w:id="4539" w:name="_Toc29801867"/>
      <w:bookmarkStart w:id="4540" w:name="_Toc29802291"/>
      <w:bookmarkStart w:id="4541" w:name="_Toc29802916"/>
      <w:bookmarkStart w:id="4542" w:name="_Toc37251424"/>
      <w:bookmarkStart w:id="4543" w:name="_Toc45888304"/>
      <w:bookmarkStart w:id="4544" w:name="_Toc45888903"/>
      <w:bookmarkStart w:id="4545" w:name="_Toc59650230"/>
      <w:bookmarkStart w:id="4546" w:name="_Toc61357500"/>
      <w:bookmarkStart w:id="4547" w:name="_Toc61359274"/>
      <w:bookmarkStart w:id="4548" w:name="_Toc67916213"/>
      <w:bookmarkStart w:id="4549" w:name="_Toc75533757"/>
      <w:bookmarkStart w:id="4550" w:name="_Toc75819643"/>
      <w:bookmarkStart w:id="4551" w:name="_Toc76508487"/>
      <w:bookmarkStart w:id="4552" w:name="_Toc76717437"/>
      <w:bookmarkStart w:id="4553" w:name="_Toc83294079"/>
      <w:bookmarkStart w:id="4554"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659826E4" w14:textId="1294120C" w:rsidR="00DC7196" w:rsidRPr="001C0CC4" w:rsidRDefault="00F91191" w:rsidP="00DC7196">
      <w:r w:rsidRPr="001C0CC4">
        <w:t xml:space="preserve">When </w:t>
      </w:r>
      <w:r w:rsidRPr="001C0CC4">
        <w:rPr>
          <w:rFonts w:cs="v5.0.0"/>
        </w:rPr>
        <w:t>"</w:t>
      </w:r>
      <w:r>
        <w:t>NS_</w:t>
      </w:r>
      <w:r w:rsidRPr="001C0CC4">
        <w:t>24</w:t>
      </w:r>
      <w:r w:rsidR="00DC7196" w:rsidRPr="001C0CC4">
        <w:rPr>
          <w:rFonts w:cs="v5.0.0"/>
        </w:rPr>
        <w:t>"</w:t>
      </w:r>
      <w:r w:rsidR="00DC7196" w:rsidRPr="001C0CC4">
        <w:t xml:space="preserve"> is indicated in the cell, the power of any UE emission shall not exceed the levels specified in Table 6.5.3.3.13-1. This requirement also applies for the frequency ranges that are less than F</w:t>
      </w:r>
      <w:r w:rsidR="00DC7196" w:rsidRPr="001C0CC4">
        <w:rPr>
          <w:vertAlign w:val="subscript"/>
        </w:rPr>
        <w:t>OOB</w:t>
      </w:r>
      <w:r w:rsidR="00DC7196" w:rsidRPr="001C0CC4">
        <w:t xml:space="preserve"> (MHz) in Table 6.5.3.1-1 from the edge of the channel bandwidth.</w:t>
      </w:r>
    </w:p>
    <w:p w14:paraId="1918ED45" w14:textId="3EAAFB65" w:rsidR="00DC7196" w:rsidRPr="001C0CC4" w:rsidRDefault="00DC7196" w:rsidP="00DC7196">
      <w:pPr>
        <w:pStyle w:val="TH"/>
      </w:pPr>
      <w:bookmarkStart w:id="4555" w:name="_CRTable6_5_3_3_131"/>
      <w:r w:rsidRPr="001C0CC4">
        <w:t xml:space="preserve">Table </w:t>
      </w:r>
      <w:bookmarkEnd w:id="4555"/>
      <w:r w:rsidRPr="001C0CC4">
        <w:t>6.5.3.3.13-1: Additional requirements</w:t>
      </w:r>
      <w:r w:rsidR="00F91191">
        <w:t xml:space="preserve"> for "NS_24</w:t>
      </w:r>
      <w:r w:rsidR="00F91191" w:rsidRPr="00A1115A">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55850C4F" w:rsidR="000A116C" w:rsidRPr="001C0CC4" w:rsidRDefault="000A116C" w:rsidP="00DC7196">
            <w:pPr>
              <w:pStyle w:val="TAH"/>
              <w:rPr>
                <w:rFonts w:cs="Arial"/>
              </w:rPr>
            </w:pPr>
            <w:r w:rsidRPr="001C0CC4">
              <w:rPr>
                <w:rFonts w:cs="Arial"/>
              </w:rPr>
              <w:t xml:space="preserve">Frequency </w:t>
            </w:r>
            <w:r w:rsidR="00F91191">
              <w:rPr>
                <w:rFonts w:cs="Arial"/>
              </w:rPr>
              <w:t>range</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556" w:name="_Toc21344382"/>
      <w:bookmarkStart w:id="4557" w:name="_Toc29801868"/>
      <w:bookmarkStart w:id="4558" w:name="_Toc29802292"/>
      <w:bookmarkStart w:id="4559" w:name="_Toc29802917"/>
      <w:bookmarkStart w:id="4560" w:name="_Toc37251425"/>
      <w:bookmarkStart w:id="4561" w:name="_Toc45888305"/>
      <w:bookmarkStart w:id="4562" w:name="_Toc45888904"/>
      <w:bookmarkStart w:id="4563" w:name="_Toc59650231"/>
      <w:bookmarkStart w:id="4564" w:name="_Toc61357501"/>
      <w:bookmarkStart w:id="4565" w:name="_Toc61359275"/>
      <w:bookmarkStart w:id="4566" w:name="_Toc67916214"/>
      <w:bookmarkStart w:id="4567" w:name="_Toc75533758"/>
      <w:bookmarkStart w:id="4568" w:name="_Toc75819644"/>
      <w:bookmarkStart w:id="4569" w:name="_Toc76508488"/>
      <w:bookmarkStart w:id="4570" w:name="_Toc76717438"/>
      <w:bookmarkStart w:id="4571" w:name="_Toc83294080"/>
      <w:bookmarkStart w:id="4572"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3AA04CB9" w14:textId="6F49EA49" w:rsidR="00DC7196" w:rsidRPr="001C0CC4" w:rsidRDefault="00F91191" w:rsidP="00DC7196">
      <w:r w:rsidRPr="001C0CC4">
        <w:t>When "</w:t>
      </w:r>
      <w:r>
        <w:t>NS_</w:t>
      </w:r>
      <w:r w:rsidRPr="001C0CC4">
        <w:t>27</w:t>
      </w:r>
      <w:r w:rsidR="00DC7196" w:rsidRPr="001C0CC4">
        <w:t xml:space="preserve">" is indicated in the cell, the power of any UE emission shall not exceed the levels specified in Table 6.5.3.3.14-1. This requirement also applies for the frequency ranges that are less than </w:t>
      </w:r>
      <w:r w:rsidRPr="001C0CC4">
        <w:t>F</w:t>
      </w:r>
      <w:r w:rsidRPr="00AA4D0B">
        <w:rPr>
          <w:vertAlign w:val="subscript"/>
        </w:rPr>
        <w:t>OOB</w:t>
      </w:r>
      <w:r w:rsidR="00DC7196" w:rsidRPr="001C0CC4">
        <w:t xml:space="preserve"> (MHz) in Table 6.5.3.1-1 from the edge of the channel bandwidth.</w:t>
      </w:r>
    </w:p>
    <w:p w14:paraId="32AC28FA" w14:textId="77777777" w:rsidR="004D21E8" w:rsidRPr="001C0CC4" w:rsidRDefault="004D21E8" w:rsidP="004D21E8">
      <w:pPr>
        <w:pStyle w:val="TH"/>
        <w:rPr>
          <w:b w:val="0"/>
        </w:rPr>
      </w:pPr>
      <w:bookmarkStart w:id="4573" w:name="_CRTable6_5_3_3_141"/>
      <w:r w:rsidRPr="001C0CC4">
        <w:t xml:space="preserve">Table </w:t>
      </w:r>
      <w:bookmarkEnd w:id="4573"/>
      <w:r w:rsidRPr="001C0CC4">
        <w:t>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574" w:name="_Toc21344383"/>
      <w:bookmarkStart w:id="4575" w:name="_Toc29801869"/>
      <w:bookmarkStart w:id="4576" w:name="_Toc29802293"/>
      <w:bookmarkStart w:id="4577" w:name="_Toc29802918"/>
      <w:bookmarkStart w:id="4578" w:name="_Toc37251426"/>
      <w:bookmarkStart w:id="4579" w:name="_Toc45888306"/>
      <w:bookmarkStart w:id="4580" w:name="_Toc45888905"/>
      <w:bookmarkStart w:id="4581" w:name="_Toc59650232"/>
      <w:bookmarkStart w:id="4582" w:name="_Toc61357502"/>
      <w:bookmarkStart w:id="4583" w:name="_Toc61359276"/>
      <w:bookmarkStart w:id="4584" w:name="_Toc67916215"/>
      <w:bookmarkStart w:id="4585" w:name="_Toc75533759"/>
      <w:bookmarkStart w:id="4586" w:name="_Toc75819645"/>
      <w:bookmarkStart w:id="4587" w:name="_Toc76508489"/>
      <w:bookmarkStart w:id="4588" w:name="_Toc76717439"/>
      <w:bookmarkStart w:id="4589" w:name="_Toc83294081"/>
      <w:bookmarkStart w:id="4590"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bookmarkStart w:id="4591" w:name="_CRTable6_5_3_3_151"/>
      <w:r w:rsidRPr="001C0CC4">
        <w:t xml:space="preserve">Table </w:t>
      </w:r>
      <w:bookmarkEnd w:id="4591"/>
      <w:r w:rsidRPr="001C0CC4">
        <w:t xml:space="preserve">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01ADF3A0" w:rsidR="000A116C" w:rsidRPr="00414DAE" w:rsidRDefault="000A116C" w:rsidP="000A116C">
            <w:pPr>
              <w:pStyle w:val="TAH"/>
            </w:pPr>
            <w:r w:rsidRPr="00414DAE">
              <w:t xml:space="preserve">Frequency </w:t>
            </w:r>
            <w:r w:rsidR="00F91191">
              <w:t>range</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592" w:name="_Toc21343036"/>
      <w:bookmarkStart w:id="4593" w:name="_Toc29801870"/>
      <w:bookmarkStart w:id="4594" w:name="_Toc29802294"/>
      <w:bookmarkStart w:id="4595" w:name="_Toc29802919"/>
      <w:bookmarkStart w:id="4596" w:name="_Toc37251427"/>
      <w:bookmarkStart w:id="4597" w:name="_Toc45888307"/>
      <w:bookmarkStart w:id="4598" w:name="_Toc45888906"/>
      <w:bookmarkStart w:id="4599" w:name="_Toc59650233"/>
      <w:bookmarkStart w:id="4600" w:name="_Toc61357503"/>
      <w:bookmarkStart w:id="4601" w:name="_Toc61359277"/>
      <w:bookmarkStart w:id="4602" w:name="_Toc67916216"/>
      <w:bookmarkStart w:id="4603" w:name="_Toc75533760"/>
      <w:bookmarkStart w:id="4604" w:name="_Toc75819646"/>
      <w:bookmarkStart w:id="4605" w:name="_Toc76508490"/>
      <w:bookmarkStart w:id="4606" w:name="_Toc76717440"/>
      <w:bookmarkStart w:id="4607" w:name="_Toc83294082"/>
      <w:bookmarkStart w:id="4608" w:name="_Toc84335121"/>
      <w:bookmarkStart w:id="4609" w:name="_Toc21344384"/>
      <w:r>
        <w:rPr>
          <w:snapToGrid w:val="0"/>
        </w:rPr>
        <w:t>6.5.3.3.16</w:t>
      </w:r>
      <w:r>
        <w:rPr>
          <w:snapToGrid w:val="0"/>
        </w:rPr>
        <w:tab/>
        <w:t xml:space="preserve">Requirement for network signalling value </w:t>
      </w:r>
      <w:bookmarkEnd w:id="4592"/>
      <w:bookmarkEnd w:id="4593"/>
      <w:bookmarkEnd w:id="4594"/>
      <w:bookmarkEnd w:id="4595"/>
      <w:r w:rsidR="00B84A93">
        <w:rPr>
          <w:snapToGrid w:val="0"/>
        </w:rPr>
        <w:t>"NS_50"</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bookmarkStart w:id="4610" w:name="_CRTable6_5_3_3_161"/>
      <w:r w:rsidRPr="004C2F7E">
        <w:t xml:space="preserve">Table </w:t>
      </w:r>
      <w:bookmarkEnd w:id="4610"/>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7287795" w14:textId="39CFD90D" w:rsidR="003F2D16" w:rsidRPr="004C2F7E" w:rsidRDefault="003F2D16" w:rsidP="003F2D16">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w:t>
            </w:r>
            <w:r>
              <w:rPr>
                <w:rFonts w:cs="Arial"/>
              </w:rPr>
              <w:t xml:space="preserve">6.5.3.1-1 </w:t>
            </w:r>
            <w:r w:rsidRPr="004C2F7E">
              <w:rPr>
                <w:rFonts w:cs="Arial"/>
              </w:rPr>
              <w:t xml:space="preserve">and Table </w:t>
            </w:r>
            <w:r>
              <w:rPr>
                <w:rFonts w:cs="Arial"/>
              </w:rPr>
              <w:t>6.5A.3.1-1</w:t>
            </w:r>
            <w:r w:rsidRPr="004C2F7E">
              <w:rPr>
                <w:rFonts w:cs="Arial"/>
              </w:rPr>
              <w:t xml:space="preserve"> from the edge of the channel bandwidth.</w:t>
            </w:r>
          </w:p>
          <w:p w14:paraId="2FE1B97C" w14:textId="06804ADA" w:rsidR="004D21E8" w:rsidRPr="004C2F7E" w:rsidRDefault="003F2D16" w:rsidP="003F2D16">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611" w:name="_Toc37251428"/>
      <w:bookmarkStart w:id="4612" w:name="_Toc45888308"/>
      <w:bookmarkStart w:id="4613" w:name="_Toc45888907"/>
      <w:bookmarkStart w:id="4614" w:name="_Toc59650234"/>
      <w:bookmarkStart w:id="4615" w:name="_Toc61357504"/>
      <w:bookmarkStart w:id="4616" w:name="_Toc61359278"/>
      <w:bookmarkStart w:id="4617" w:name="_Toc67916217"/>
      <w:bookmarkStart w:id="4618" w:name="_Toc75533761"/>
      <w:bookmarkStart w:id="4619" w:name="_Toc75819647"/>
      <w:bookmarkStart w:id="4620" w:name="_Toc76508491"/>
      <w:bookmarkStart w:id="4621" w:name="_Toc76717441"/>
      <w:bookmarkStart w:id="4622" w:name="_Toc83294083"/>
      <w:bookmarkStart w:id="4623" w:name="_Toc84335122"/>
      <w:r>
        <w:rPr>
          <w:snapToGrid w:val="0"/>
        </w:rPr>
        <w:t>6.5.3.3.17</w:t>
      </w:r>
      <w:r>
        <w:rPr>
          <w:snapToGrid w:val="0"/>
        </w:rPr>
        <w:tab/>
      </w:r>
      <w:bookmarkEnd w:id="4611"/>
      <w:bookmarkEnd w:id="4612"/>
      <w:bookmarkEnd w:id="4613"/>
      <w:bookmarkEnd w:id="4614"/>
      <w:bookmarkEnd w:id="4615"/>
      <w:bookmarkEnd w:id="4616"/>
      <w:bookmarkEnd w:id="4617"/>
      <w:bookmarkEnd w:id="4618"/>
      <w:bookmarkEnd w:id="4619"/>
      <w:bookmarkEnd w:id="4620"/>
      <w:bookmarkEnd w:id="4621"/>
      <w:r w:rsidR="007111A4">
        <w:rPr>
          <w:snapToGrid w:val="0"/>
        </w:rPr>
        <w:t>Requirement for network signalling value "NS_12"</w:t>
      </w:r>
      <w:bookmarkEnd w:id="4622"/>
      <w:bookmarkEnd w:id="4623"/>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1F67E3C9" w:rsidR="001D03C1" w:rsidRPr="006F24A6" w:rsidRDefault="001D03C1" w:rsidP="001D03C1">
      <w:pPr>
        <w:pStyle w:val="TH"/>
        <w:rPr>
          <w:lang w:eastAsia="ko-KR"/>
        </w:rPr>
      </w:pPr>
      <w:bookmarkStart w:id="4624" w:name="_CRTable6_5_3_3_171"/>
      <w:r w:rsidRPr="006F24A6">
        <w:rPr>
          <w:lang w:eastAsia="ko-KR"/>
        </w:rPr>
        <w:t xml:space="preserve">Table </w:t>
      </w:r>
      <w:bookmarkEnd w:id="4624"/>
      <w:r w:rsidRPr="00A432F4">
        <w:rPr>
          <w:lang w:eastAsia="ko-KR"/>
        </w:rPr>
        <w:t>6.5.3.3.</w:t>
      </w:r>
      <w:r w:rsidRPr="001D03C1">
        <w:rPr>
          <w:lang w:eastAsia="ko-KR"/>
        </w:rPr>
        <w:t>17</w:t>
      </w:r>
      <w:r w:rsidRPr="00A432F4">
        <w:rPr>
          <w:lang w:eastAsia="ko-KR"/>
        </w:rPr>
        <w:t>-1</w:t>
      </w:r>
      <w:r w:rsidRPr="006F24A6">
        <w:rPr>
          <w:lang w:eastAsia="ko-KR"/>
        </w:rPr>
        <w:t>: Additional requirements</w:t>
      </w:r>
      <w:r w:rsidR="00F91191" w:rsidRPr="006F24A6">
        <w:rPr>
          <w:lang w:eastAsia="ko-KR"/>
        </w:rPr>
        <w:t xml:space="preserve"> </w:t>
      </w:r>
      <w:r w:rsidR="00F91191">
        <w:t>"</w:t>
      </w:r>
      <w:r w:rsidR="00F91191" w:rsidRPr="006F24A6">
        <w:rPr>
          <w:lang w:eastAsia="ko-KR"/>
        </w:rPr>
        <w:t>NS_12</w:t>
      </w:r>
      <w:r w:rsidR="00F91191">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0967F368" w:rsidR="000A116C" w:rsidRPr="006F24A6" w:rsidRDefault="000A116C" w:rsidP="001D03C1">
            <w:pPr>
              <w:pStyle w:val="TAH"/>
              <w:rPr>
                <w:lang w:eastAsia="sv-SE"/>
              </w:rPr>
            </w:pPr>
            <w:r w:rsidRPr="006F24A6">
              <w:rPr>
                <w:lang w:eastAsia="sv-SE"/>
              </w:rPr>
              <w:t xml:space="preserve">Frequency </w:t>
            </w:r>
            <w:r w:rsidR="00F91191">
              <w:rPr>
                <w:lang w:eastAsia="sv-SE"/>
              </w:rPr>
              <w:t>range</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625" w:name="_Toc37251429"/>
      <w:bookmarkStart w:id="4626" w:name="_Toc45888309"/>
      <w:bookmarkStart w:id="4627" w:name="_Toc45888908"/>
      <w:bookmarkStart w:id="4628" w:name="_Toc59650235"/>
      <w:bookmarkStart w:id="4629" w:name="_Toc61357505"/>
      <w:bookmarkStart w:id="4630" w:name="_Toc61359279"/>
      <w:bookmarkStart w:id="4631" w:name="_Toc67916218"/>
      <w:bookmarkStart w:id="4632" w:name="_Toc75533762"/>
      <w:bookmarkStart w:id="4633" w:name="_Toc75819648"/>
      <w:bookmarkStart w:id="4634" w:name="_Toc76508492"/>
      <w:bookmarkStart w:id="4635" w:name="_Toc76717442"/>
      <w:bookmarkStart w:id="4636" w:name="_Toc83294084"/>
      <w:bookmarkStart w:id="4637" w:name="_Toc84335123"/>
      <w:r>
        <w:rPr>
          <w:snapToGrid w:val="0"/>
        </w:rPr>
        <w:t>6.5.3.3.18</w:t>
      </w:r>
      <w:r>
        <w:rPr>
          <w:snapToGrid w:val="0"/>
        </w:rPr>
        <w:tab/>
      </w:r>
      <w:bookmarkEnd w:id="4625"/>
      <w:bookmarkEnd w:id="4626"/>
      <w:bookmarkEnd w:id="4627"/>
      <w:bookmarkEnd w:id="4628"/>
      <w:bookmarkEnd w:id="4629"/>
      <w:bookmarkEnd w:id="4630"/>
      <w:bookmarkEnd w:id="4631"/>
      <w:bookmarkEnd w:id="4632"/>
      <w:bookmarkEnd w:id="4633"/>
      <w:bookmarkEnd w:id="4634"/>
      <w:bookmarkEnd w:id="4635"/>
      <w:r w:rsidR="007111A4">
        <w:rPr>
          <w:snapToGrid w:val="0"/>
        </w:rPr>
        <w:t>Requirement for network signalling value "NS_13"</w:t>
      </w:r>
      <w:bookmarkEnd w:id="4636"/>
      <w:bookmarkEnd w:id="4637"/>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DE527BA" w:rsidR="001D03C1" w:rsidRPr="006F24A6" w:rsidRDefault="001D03C1" w:rsidP="001D03C1">
      <w:pPr>
        <w:pStyle w:val="TH"/>
        <w:rPr>
          <w:lang w:eastAsia="ko-KR"/>
        </w:rPr>
      </w:pPr>
      <w:bookmarkStart w:id="4638" w:name="_CRTable6_5_3_3_181"/>
      <w:r w:rsidRPr="006F24A6">
        <w:rPr>
          <w:lang w:eastAsia="ko-KR"/>
        </w:rPr>
        <w:t xml:space="preserve">Table </w:t>
      </w:r>
      <w:bookmarkEnd w:id="4638"/>
      <w:r w:rsidRPr="00A432F4">
        <w:rPr>
          <w:lang w:eastAsia="ko-KR"/>
        </w:rPr>
        <w:t>6.5.3.3.</w:t>
      </w:r>
      <w:r>
        <w:rPr>
          <w:lang w:eastAsia="ko-KR"/>
        </w:rPr>
        <w:t>18</w:t>
      </w:r>
      <w:r w:rsidRPr="00A432F4">
        <w:rPr>
          <w:lang w:eastAsia="ko-KR"/>
        </w:rPr>
        <w:t>-1</w:t>
      </w:r>
      <w:r w:rsidRPr="006F24A6">
        <w:rPr>
          <w:lang w:eastAsia="ko-KR"/>
        </w:rPr>
        <w:t xml:space="preserve">: Additional requirements </w:t>
      </w:r>
      <w:r w:rsidR="00E51C75">
        <w:t>"</w:t>
      </w:r>
      <w:r w:rsidR="00E51C75" w:rsidRPr="006F24A6">
        <w:rPr>
          <w:lang w:eastAsia="ko-KR"/>
        </w:rPr>
        <w:t>NS_1</w:t>
      </w:r>
      <w:r w:rsidR="00E51C75">
        <w:rPr>
          <w:lang w:eastAsia="ko-KR"/>
        </w:rPr>
        <w:t>3</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3F18BB0" w:rsidR="000A116C" w:rsidRPr="006F24A6" w:rsidRDefault="000A116C" w:rsidP="000A116C">
            <w:pPr>
              <w:pStyle w:val="TAH"/>
              <w:rPr>
                <w:lang w:eastAsia="sv-SE"/>
              </w:rPr>
            </w:pPr>
            <w:r w:rsidRPr="006F24A6">
              <w:rPr>
                <w:lang w:eastAsia="sv-SE"/>
              </w:rPr>
              <w:t xml:space="preserve">Frequency </w:t>
            </w:r>
            <w:r w:rsidR="00E51C75">
              <w:rPr>
                <w:lang w:eastAsia="sv-SE"/>
              </w:rPr>
              <w:t>range</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639" w:name="_Toc37251430"/>
      <w:bookmarkStart w:id="4640" w:name="_Toc45888310"/>
      <w:bookmarkStart w:id="4641" w:name="_Toc45888909"/>
      <w:bookmarkStart w:id="4642" w:name="_Toc59650236"/>
      <w:bookmarkStart w:id="4643" w:name="_Toc61357506"/>
      <w:bookmarkStart w:id="4644" w:name="_Toc61359280"/>
      <w:bookmarkStart w:id="4645" w:name="_Toc67916219"/>
      <w:bookmarkStart w:id="4646" w:name="_Toc75533763"/>
      <w:bookmarkStart w:id="4647" w:name="_Toc75819649"/>
      <w:bookmarkStart w:id="4648" w:name="_Toc76508493"/>
      <w:bookmarkStart w:id="4649" w:name="_Toc76717443"/>
      <w:bookmarkStart w:id="4650" w:name="_Toc83294085"/>
      <w:bookmarkStart w:id="4651" w:name="_Toc84335124"/>
      <w:r>
        <w:rPr>
          <w:snapToGrid w:val="0"/>
        </w:rPr>
        <w:t>6.5.3.3.19</w:t>
      </w:r>
      <w:r>
        <w:rPr>
          <w:snapToGrid w:val="0"/>
        </w:rPr>
        <w:tab/>
      </w:r>
      <w:bookmarkEnd w:id="4639"/>
      <w:bookmarkEnd w:id="4640"/>
      <w:bookmarkEnd w:id="4641"/>
      <w:bookmarkEnd w:id="4642"/>
      <w:bookmarkEnd w:id="4643"/>
      <w:bookmarkEnd w:id="4644"/>
      <w:bookmarkEnd w:id="4645"/>
      <w:bookmarkEnd w:id="4646"/>
      <w:bookmarkEnd w:id="4647"/>
      <w:bookmarkEnd w:id="4648"/>
      <w:bookmarkEnd w:id="4649"/>
      <w:r w:rsidR="007111A4">
        <w:rPr>
          <w:snapToGrid w:val="0"/>
        </w:rPr>
        <w:t>Requirement for network signalling value "NS_14"</w:t>
      </w:r>
      <w:bookmarkEnd w:id="4650"/>
      <w:bookmarkEnd w:id="4651"/>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51A3EBA3" w:rsidR="001D03C1" w:rsidRPr="006F24A6" w:rsidRDefault="001D03C1" w:rsidP="001D03C1">
      <w:pPr>
        <w:pStyle w:val="TH"/>
        <w:rPr>
          <w:lang w:eastAsia="ko-KR"/>
        </w:rPr>
      </w:pPr>
      <w:bookmarkStart w:id="4652" w:name="_CRTable6_5_3_3_191"/>
      <w:r w:rsidRPr="006F24A6">
        <w:rPr>
          <w:lang w:eastAsia="ko-KR"/>
        </w:rPr>
        <w:t xml:space="preserve">Table </w:t>
      </w:r>
      <w:bookmarkEnd w:id="4652"/>
      <w:r w:rsidRPr="00A432F4">
        <w:rPr>
          <w:lang w:eastAsia="ko-KR"/>
        </w:rPr>
        <w:t>6.5.3.3.</w:t>
      </w:r>
      <w:r>
        <w:rPr>
          <w:lang w:eastAsia="ko-KR"/>
        </w:rPr>
        <w:t>19</w:t>
      </w:r>
      <w:r w:rsidRPr="00A432F4">
        <w:rPr>
          <w:lang w:eastAsia="ko-KR"/>
        </w:rPr>
        <w:t>-1</w:t>
      </w:r>
      <w:r w:rsidRPr="006F24A6">
        <w:rPr>
          <w:lang w:eastAsia="ko-KR"/>
        </w:rPr>
        <w:t>: Additional requirements</w:t>
      </w:r>
      <w:r w:rsidR="00E51C75" w:rsidRPr="006F24A6">
        <w:rPr>
          <w:lang w:eastAsia="ko-KR"/>
        </w:rPr>
        <w:t xml:space="preserve"> </w:t>
      </w:r>
      <w:r w:rsidR="00E51C75">
        <w:t>"</w:t>
      </w:r>
      <w:r w:rsidR="00E51C75" w:rsidRPr="006F24A6">
        <w:rPr>
          <w:lang w:eastAsia="ko-KR"/>
        </w:rPr>
        <w:t>NS_1</w:t>
      </w:r>
      <w:r w:rsidR="00E51C75">
        <w:rPr>
          <w:lang w:eastAsia="ko-KR"/>
        </w:rPr>
        <w:t>4</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5A6B2B97" w14:textId="1488C489" w:rsidR="00E51C75" w:rsidRPr="006F24A6" w:rsidRDefault="000A116C" w:rsidP="00E51C75">
            <w:pPr>
              <w:pStyle w:val="TAH"/>
              <w:rPr>
                <w:lang w:eastAsia="sv-SE"/>
              </w:rPr>
            </w:pPr>
            <w:r w:rsidRPr="006F24A6">
              <w:rPr>
                <w:lang w:eastAsia="sv-SE"/>
              </w:rPr>
              <w:t>Frequency</w:t>
            </w:r>
            <w:r w:rsidR="00E51C75" w:rsidRPr="006F24A6" w:rsidDel="00347AAC">
              <w:rPr>
                <w:lang w:eastAsia="sv-SE"/>
              </w:rPr>
              <w:t xml:space="preserve"> </w:t>
            </w:r>
            <w:r w:rsidR="00E51C75">
              <w:rPr>
                <w:lang w:eastAsia="sv-SE"/>
              </w:rPr>
              <w:t>range</w:t>
            </w:r>
          </w:p>
          <w:p w14:paraId="472AA206" w14:textId="5C741366" w:rsidR="000A116C" w:rsidRPr="006F24A6" w:rsidRDefault="00E51C75" w:rsidP="00E51C75">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653" w:name="_Toc37251431"/>
      <w:bookmarkStart w:id="4654" w:name="_Toc45888311"/>
      <w:bookmarkStart w:id="4655" w:name="_Toc45888910"/>
      <w:bookmarkStart w:id="4656" w:name="_Toc59650237"/>
      <w:bookmarkStart w:id="4657" w:name="_Toc61357507"/>
      <w:bookmarkStart w:id="4658" w:name="_Toc61359281"/>
      <w:bookmarkStart w:id="4659" w:name="_Toc67916220"/>
      <w:bookmarkStart w:id="4660" w:name="_Toc75533764"/>
      <w:bookmarkStart w:id="4661" w:name="_Toc75819650"/>
      <w:bookmarkStart w:id="4662" w:name="_Toc76508494"/>
      <w:bookmarkStart w:id="4663" w:name="_Toc76717444"/>
      <w:bookmarkStart w:id="4664" w:name="_Toc83294086"/>
      <w:bookmarkStart w:id="4665" w:name="_Toc84335125"/>
      <w:r>
        <w:rPr>
          <w:snapToGrid w:val="0"/>
        </w:rPr>
        <w:t>6.5.3.3.20</w:t>
      </w:r>
      <w:r>
        <w:rPr>
          <w:snapToGrid w:val="0"/>
        </w:rPr>
        <w:tab/>
      </w:r>
      <w:bookmarkEnd w:id="4653"/>
      <w:bookmarkEnd w:id="4654"/>
      <w:bookmarkEnd w:id="4655"/>
      <w:bookmarkEnd w:id="4656"/>
      <w:bookmarkEnd w:id="4657"/>
      <w:bookmarkEnd w:id="4658"/>
      <w:bookmarkEnd w:id="4659"/>
      <w:bookmarkEnd w:id="4660"/>
      <w:bookmarkEnd w:id="4661"/>
      <w:bookmarkEnd w:id="4662"/>
      <w:bookmarkEnd w:id="4663"/>
      <w:r w:rsidR="007111A4">
        <w:rPr>
          <w:snapToGrid w:val="0"/>
        </w:rPr>
        <w:t>Requirement for network signalling value "NS_15"</w:t>
      </w:r>
      <w:bookmarkEnd w:id="4664"/>
      <w:bookmarkEnd w:id="4665"/>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380EBD64" w:rsidR="001D03C1" w:rsidRPr="006F24A6" w:rsidRDefault="001D03C1" w:rsidP="001D03C1">
      <w:pPr>
        <w:pStyle w:val="TH"/>
        <w:rPr>
          <w:lang w:eastAsia="ko-KR"/>
        </w:rPr>
      </w:pPr>
      <w:bookmarkStart w:id="4666" w:name="_CRTable6_5_3_3_201"/>
      <w:r w:rsidRPr="006F24A6">
        <w:rPr>
          <w:lang w:eastAsia="ko-KR"/>
        </w:rPr>
        <w:t xml:space="preserve">Table </w:t>
      </w:r>
      <w:bookmarkEnd w:id="4666"/>
      <w:r w:rsidRPr="00A432F4">
        <w:rPr>
          <w:lang w:eastAsia="ko-KR"/>
        </w:rPr>
        <w:t>6.5.3.3.</w:t>
      </w:r>
      <w:r>
        <w:rPr>
          <w:lang w:eastAsia="ko-KR"/>
        </w:rPr>
        <w:t>20</w:t>
      </w:r>
      <w:r w:rsidRPr="00A432F4">
        <w:rPr>
          <w:lang w:eastAsia="ko-KR"/>
        </w:rPr>
        <w:t>-1</w:t>
      </w:r>
      <w:r w:rsidRPr="006F24A6">
        <w:rPr>
          <w:lang w:eastAsia="ko-KR"/>
        </w:rPr>
        <w:t xml:space="preserve">: Additional requirements </w:t>
      </w:r>
      <w:r w:rsidR="00E51C75">
        <w:t>"</w:t>
      </w:r>
      <w:r w:rsidR="00E51C75" w:rsidRPr="006F24A6">
        <w:rPr>
          <w:lang w:eastAsia="ko-KR"/>
        </w:rPr>
        <w:t>NS_1</w:t>
      </w:r>
      <w:r w:rsidR="00E51C75">
        <w:rPr>
          <w:lang w:eastAsia="ko-KR"/>
        </w:rPr>
        <w:t>5</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5DE86BCC" w:rsidR="000A116C" w:rsidRDefault="000A116C" w:rsidP="000A116C">
            <w:pPr>
              <w:pStyle w:val="TAH"/>
              <w:rPr>
                <w:lang w:eastAsia="sv-SE"/>
              </w:rPr>
            </w:pPr>
            <w:r>
              <w:rPr>
                <w:lang w:eastAsia="sv-SE"/>
              </w:rPr>
              <w:t xml:space="preserve">Frequency </w:t>
            </w:r>
            <w:r w:rsidR="00E51C75">
              <w:rPr>
                <w:lang w:eastAsia="sv-SE"/>
              </w:rPr>
              <w:t>range</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667" w:name="_Toc37251432"/>
      <w:bookmarkStart w:id="4668" w:name="_Toc45888312"/>
      <w:bookmarkStart w:id="4669" w:name="_Toc45888911"/>
      <w:bookmarkStart w:id="4670" w:name="_Toc59650238"/>
      <w:bookmarkStart w:id="4671" w:name="_Toc61357508"/>
      <w:bookmarkStart w:id="4672" w:name="_Toc61359282"/>
      <w:bookmarkStart w:id="4673" w:name="_Toc67916221"/>
      <w:bookmarkStart w:id="4674" w:name="_Toc75533765"/>
      <w:bookmarkStart w:id="4675" w:name="_Toc75819651"/>
      <w:bookmarkStart w:id="4676" w:name="_Toc76508495"/>
      <w:bookmarkStart w:id="4677" w:name="_Toc76717445"/>
      <w:bookmarkStart w:id="4678" w:name="_Toc83294087"/>
      <w:bookmarkStart w:id="4679" w:name="_Toc84335126"/>
      <w:r w:rsidRPr="00E74DDB">
        <w:t>6.5.3.3.</w:t>
      </w:r>
      <w:r>
        <w:t>21</w:t>
      </w:r>
      <w:r w:rsidRPr="001D386E">
        <w:tab/>
      </w:r>
      <w:bookmarkEnd w:id="4667"/>
      <w:bookmarkEnd w:id="4668"/>
      <w:bookmarkEnd w:id="4669"/>
      <w:bookmarkEnd w:id="4670"/>
      <w:bookmarkEnd w:id="4671"/>
      <w:bookmarkEnd w:id="4672"/>
      <w:bookmarkEnd w:id="4673"/>
      <w:bookmarkEnd w:id="4674"/>
      <w:bookmarkEnd w:id="4675"/>
      <w:bookmarkEnd w:id="4676"/>
      <w:bookmarkEnd w:id="4677"/>
      <w:r w:rsidR="007111A4" w:rsidRPr="000758C5">
        <w:t xml:space="preserve">Requirement for network </w:t>
      </w:r>
      <w:r w:rsidR="007111A4">
        <w:t>signalling</w:t>
      </w:r>
      <w:r w:rsidR="007111A4" w:rsidRPr="000758C5">
        <w:t xml:space="preserve"> value "NS_4</w:t>
      </w:r>
      <w:r w:rsidR="007111A4">
        <w:t>5</w:t>
      </w:r>
      <w:r w:rsidR="007111A4" w:rsidRPr="000758C5">
        <w:t>"</w:t>
      </w:r>
      <w:bookmarkEnd w:id="4678"/>
      <w:bookmarkEnd w:id="4679"/>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1A874B55" w:rsidR="00C23AA9" w:rsidRPr="001D386E" w:rsidRDefault="00C23AA9" w:rsidP="00C23AA9">
      <w:pPr>
        <w:pStyle w:val="TH"/>
      </w:pPr>
      <w:bookmarkStart w:id="4680" w:name="_CRTable6_5_3_3_211"/>
      <w:r w:rsidRPr="001D386E">
        <w:t xml:space="preserve">Table </w:t>
      </w:r>
      <w:bookmarkEnd w:id="4680"/>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r w:rsidR="00E51C75" w:rsidRPr="006F24A6">
        <w:rPr>
          <w:lang w:eastAsia="ko-KR"/>
        </w:rPr>
        <w:t xml:space="preserve"> </w:t>
      </w:r>
      <w:r w:rsidR="00E51C75">
        <w:t>"</w:t>
      </w:r>
      <w:r w:rsidR="00E51C75" w:rsidRPr="006F24A6">
        <w:rPr>
          <w:lang w:eastAsia="ko-KR"/>
        </w:rPr>
        <w:t>NS_</w:t>
      </w:r>
      <w:r w:rsidR="00E51C75">
        <w:rPr>
          <w:lang w:eastAsia="ko-KR"/>
        </w:rPr>
        <w:t>45</w:t>
      </w:r>
      <w:r w:rsidR="00E51C7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387C5B82" w:rsidR="000A116C" w:rsidRPr="001D386E" w:rsidRDefault="000A116C" w:rsidP="000A116C">
            <w:pPr>
              <w:pStyle w:val="TAH"/>
            </w:pPr>
            <w:r w:rsidRPr="001D386E">
              <w:t xml:space="preserve">Frequency </w:t>
            </w:r>
            <w:r w:rsidR="00E51C75">
              <w:t>range</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681" w:name="_Toc37251433"/>
      <w:bookmarkStart w:id="4682" w:name="_Toc45888313"/>
      <w:bookmarkStart w:id="4683" w:name="_Toc45888912"/>
      <w:bookmarkStart w:id="4684" w:name="_Toc59650239"/>
      <w:bookmarkStart w:id="4685" w:name="_Toc61357509"/>
      <w:bookmarkStart w:id="4686" w:name="_Toc61359283"/>
      <w:bookmarkStart w:id="4687" w:name="_Toc67916222"/>
      <w:bookmarkStart w:id="4688" w:name="_Toc75533766"/>
      <w:bookmarkStart w:id="4689" w:name="_Toc75819652"/>
      <w:bookmarkStart w:id="4690" w:name="_Toc76508496"/>
      <w:bookmarkStart w:id="4691" w:name="_Toc76717446"/>
      <w:bookmarkStart w:id="4692" w:name="_Toc83294088"/>
      <w:bookmarkStart w:id="4693" w:name="_Toc84335127"/>
      <w:r>
        <w:rPr>
          <w:snapToGrid w:val="0"/>
        </w:rPr>
        <w:t>6.5.3.3.22</w:t>
      </w:r>
      <w:r>
        <w:rPr>
          <w:snapToGrid w:val="0"/>
        </w:rPr>
        <w:tab/>
      </w:r>
      <w:bookmarkEnd w:id="4681"/>
      <w:bookmarkEnd w:id="4682"/>
      <w:bookmarkEnd w:id="4683"/>
      <w:bookmarkEnd w:id="4684"/>
      <w:bookmarkEnd w:id="4685"/>
      <w:bookmarkEnd w:id="4686"/>
      <w:bookmarkEnd w:id="4687"/>
      <w:bookmarkEnd w:id="4688"/>
      <w:bookmarkEnd w:id="4689"/>
      <w:bookmarkEnd w:id="4690"/>
      <w:bookmarkEnd w:id="4691"/>
      <w:r w:rsidR="007111A4">
        <w:rPr>
          <w:snapToGrid w:val="0"/>
        </w:rPr>
        <w:t>Requirement for network signalling values "NS_48" and "NS_51"</w:t>
      </w:r>
      <w:bookmarkEnd w:id="4692"/>
      <w:bookmarkEnd w:id="4693"/>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585CCFC6" w:rsidR="00E96736" w:rsidRPr="004C2F7E" w:rsidRDefault="00E96736" w:rsidP="00E96736">
      <w:pPr>
        <w:pStyle w:val="TH"/>
      </w:pPr>
      <w:bookmarkStart w:id="4694" w:name="_CRTable6_5_3_3_221"/>
      <w:r w:rsidRPr="004C2F7E">
        <w:t xml:space="preserve">Table </w:t>
      </w:r>
      <w:bookmarkEnd w:id="4694"/>
      <w:r>
        <w:t>6.5.3.3.22-1</w:t>
      </w:r>
      <w:r w:rsidRPr="004C2F7E">
        <w:t>: Additional requirements</w:t>
      </w:r>
      <w:r>
        <w:t xml:space="preserve"> for </w:t>
      </w:r>
      <w:r w:rsidR="00F51C9B">
        <w:t>"</w:t>
      </w:r>
      <w:r>
        <w:t>NS_48</w:t>
      </w:r>
      <w:r w:rsidR="00F51C9B">
        <w:t>"</w:t>
      </w:r>
      <w:r w:rsidR="00E51C75">
        <w:t xml:space="preserve"> and "NS_51"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695"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695"/>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696" w:name="_Toc37251434"/>
      <w:bookmarkStart w:id="4697" w:name="_Toc45888314"/>
      <w:bookmarkStart w:id="4698" w:name="_Toc45888913"/>
      <w:bookmarkStart w:id="4699" w:name="_Toc59650240"/>
      <w:bookmarkStart w:id="4700" w:name="_Toc61357510"/>
      <w:bookmarkStart w:id="4701" w:name="_Toc61359284"/>
      <w:bookmarkStart w:id="4702" w:name="_Toc67916223"/>
      <w:bookmarkStart w:id="4703" w:name="_Toc75533767"/>
      <w:bookmarkStart w:id="4704" w:name="_Toc75819653"/>
      <w:bookmarkStart w:id="4705" w:name="_Toc76508497"/>
      <w:bookmarkStart w:id="4706" w:name="_Toc76717447"/>
      <w:bookmarkStart w:id="4707" w:name="_Toc83294089"/>
      <w:bookmarkStart w:id="4708" w:name="_Toc84335128"/>
      <w:r>
        <w:rPr>
          <w:snapToGrid w:val="0"/>
        </w:rPr>
        <w:t>6.5.3.3.23</w:t>
      </w:r>
      <w:r>
        <w:rPr>
          <w:snapToGrid w:val="0"/>
        </w:rPr>
        <w:tab/>
      </w:r>
      <w:bookmarkEnd w:id="4696"/>
      <w:bookmarkEnd w:id="4697"/>
      <w:bookmarkEnd w:id="4698"/>
      <w:bookmarkEnd w:id="4699"/>
      <w:bookmarkEnd w:id="4700"/>
      <w:bookmarkEnd w:id="4701"/>
      <w:bookmarkEnd w:id="4702"/>
      <w:bookmarkEnd w:id="4703"/>
      <w:bookmarkEnd w:id="4704"/>
      <w:bookmarkEnd w:id="4705"/>
      <w:bookmarkEnd w:id="4706"/>
      <w:r w:rsidR="007111A4">
        <w:rPr>
          <w:snapToGrid w:val="0"/>
        </w:rPr>
        <w:t>Requirement for network signalling value "NS_49"</w:t>
      </w:r>
      <w:bookmarkEnd w:id="4707"/>
      <w:bookmarkEnd w:id="4708"/>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bookmarkStart w:id="4709" w:name="_CRTable6_5_3_3_231"/>
      <w:r w:rsidRPr="004C2F7E">
        <w:t xml:space="preserve">Table </w:t>
      </w:r>
      <w:bookmarkEnd w:id="4709"/>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710" w:name="_Toc37251435"/>
      <w:bookmarkStart w:id="4711" w:name="_Toc45888315"/>
      <w:bookmarkStart w:id="4712" w:name="_Toc45888914"/>
      <w:bookmarkStart w:id="4713" w:name="_Toc59650241"/>
      <w:bookmarkStart w:id="4714" w:name="_Toc61357511"/>
      <w:bookmarkStart w:id="4715" w:name="_Toc61359285"/>
      <w:bookmarkStart w:id="4716" w:name="_Toc67916224"/>
      <w:bookmarkStart w:id="4717" w:name="_Toc75533768"/>
      <w:bookmarkStart w:id="4718" w:name="_Toc75819654"/>
      <w:bookmarkStart w:id="4719" w:name="_Toc76508498"/>
      <w:bookmarkStart w:id="4720" w:name="_Toc76717448"/>
      <w:bookmarkStart w:id="4721" w:name="_Toc83294090"/>
      <w:bookmarkStart w:id="4722" w:name="_Toc84335129"/>
      <w:r w:rsidRPr="00E96736">
        <w:t>6.5.3.3.</w:t>
      </w:r>
      <w:r>
        <w:t>24</w:t>
      </w:r>
      <w:r w:rsidRPr="00E96736">
        <w:tab/>
      </w:r>
      <w:bookmarkEnd w:id="4710"/>
      <w:bookmarkEnd w:id="4711"/>
      <w:bookmarkEnd w:id="4712"/>
      <w:bookmarkEnd w:id="4713"/>
      <w:bookmarkEnd w:id="4714"/>
      <w:bookmarkEnd w:id="4715"/>
      <w:bookmarkEnd w:id="4716"/>
      <w:bookmarkEnd w:id="4717"/>
      <w:bookmarkEnd w:id="4718"/>
      <w:bookmarkEnd w:id="4719"/>
      <w:bookmarkEnd w:id="4720"/>
      <w:r w:rsidR="007111A4" w:rsidRPr="00E96736">
        <w:t xml:space="preserve">Requirement for network </w:t>
      </w:r>
      <w:r w:rsidR="007111A4">
        <w:t>signalling</w:t>
      </w:r>
      <w:r w:rsidR="007111A4" w:rsidRPr="00E96736">
        <w:t xml:space="preserve"> value "NS_44"</w:t>
      </w:r>
      <w:bookmarkEnd w:id="4721"/>
      <w:bookmarkEnd w:id="4722"/>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bookmarkStart w:id="4723" w:name="_CRTable6_5_3_3_241"/>
      <w:r w:rsidRPr="00E96736">
        <w:t xml:space="preserve">Table </w:t>
      </w:r>
      <w:bookmarkEnd w:id="4723"/>
      <w:r w:rsidRPr="00E96736">
        <w:t>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724" w:name="_Toc59650242"/>
      <w:bookmarkStart w:id="4725" w:name="_Toc61357512"/>
      <w:bookmarkStart w:id="4726" w:name="_Toc61359286"/>
      <w:bookmarkStart w:id="4727" w:name="_Toc67916225"/>
      <w:bookmarkStart w:id="4728" w:name="_Toc75533769"/>
      <w:bookmarkStart w:id="4729" w:name="_Toc75819655"/>
      <w:bookmarkStart w:id="4730" w:name="_Toc76508499"/>
      <w:bookmarkStart w:id="4731" w:name="_Toc76717449"/>
      <w:bookmarkStart w:id="4732" w:name="_Toc83294091"/>
      <w:bookmarkStart w:id="4733" w:name="_Toc84335130"/>
      <w:r w:rsidRPr="00E96736">
        <w:t>6.5.3.3.</w:t>
      </w:r>
      <w:r>
        <w:t>25</w:t>
      </w:r>
      <w:r w:rsidRPr="00E96736">
        <w:tab/>
      </w:r>
      <w:bookmarkEnd w:id="4724"/>
      <w:bookmarkEnd w:id="4725"/>
      <w:bookmarkEnd w:id="4726"/>
      <w:bookmarkEnd w:id="4727"/>
      <w:bookmarkEnd w:id="4728"/>
      <w:bookmarkEnd w:id="4729"/>
      <w:bookmarkEnd w:id="4730"/>
      <w:bookmarkEnd w:id="4731"/>
      <w:r w:rsidR="007111A4" w:rsidRPr="00E96736">
        <w:t xml:space="preserve">Requirement for network </w:t>
      </w:r>
      <w:r w:rsidR="007111A4">
        <w:t>signalling</w:t>
      </w:r>
      <w:r w:rsidR="007111A4" w:rsidRPr="00E96736">
        <w:t xml:space="preserve"> value "NS_4</w:t>
      </w:r>
      <w:r w:rsidR="007111A4">
        <w:t>6</w:t>
      </w:r>
      <w:r w:rsidR="007111A4" w:rsidRPr="00E96736">
        <w:t>"</w:t>
      </w:r>
      <w:bookmarkEnd w:id="4732"/>
      <w:bookmarkEnd w:id="4733"/>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bookmarkStart w:id="4734" w:name="_CRTable6_5_3_3_251"/>
      <w:r w:rsidRPr="00E96736">
        <w:t xml:space="preserve">Table </w:t>
      </w:r>
      <w:bookmarkEnd w:id="4734"/>
      <w:r w:rsidRPr="00E96736">
        <w:t>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735" w:name="_Toc29801871"/>
      <w:bookmarkStart w:id="4736" w:name="_Toc29802295"/>
      <w:bookmarkStart w:id="4737" w:name="_Toc29802920"/>
      <w:bookmarkStart w:id="4738" w:name="_Toc36107662"/>
      <w:bookmarkStart w:id="4739" w:name="_Toc37251436"/>
      <w:bookmarkStart w:id="4740" w:name="_Toc45888316"/>
      <w:bookmarkStart w:id="4741" w:name="_Toc45888915"/>
      <w:bookmarkStart w:id="4742" w:name="_Toc59650243"/>
      <w:bookmarkStart w:id="4743" w:name="_Toc61357513"/>
      <w:bookmarkStart w:id="4744" w:name="_Toc61359287"/>
      <w:bookmarkStart w:id="4745" w:name="_Toc67916226"/>
      <w:bookmarkStart w:id="4746" w:name="_Toc75533770"/>
      <w:bookmarkStart w:id="4747" w:name="_Toc75819656"/>
      <w:bookmarkStart w:id="4748" w:name="_Toc76508500"/>
      <w:bookmarkStart w:id="4749" w:name="_Toc76717450"/>
      <w:bookmarkStart w:id="4750" w:name="_Toc83294092"/>
      <w:bookmarkStart w:id="4751" w:name="_Toc84335131"/>
      <w:r w:rsidRPr="001C0CC4">
        <w:t>6.</w:t>
      </w:r>
      <w:r w:rsidRPr="001C0CC4">
        <w:rPr>
          <w:rFonts w:hint="eastAsia"/>
        </w:rPr>
        <w:t>5.4</w:t>
      </w:r>
      <w:r w:rsidRPr="001C0CC4">
        <w:tab/>
        <w:t>Transmit intermodulation</w:t>
      </w:r>
      <w:bookmarkEnd w:id="4609"/>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bookmarkStart w:id="4752" w:name="_CRTable6_5_41"/>
      <w:r w:rsidRPr="001C0CC4">
        <w:t xml:space="preserve">Table </w:t>
      </w:r>
      <w:bookmarkEnd w:id="4752"/>
      <w:r w:rsidRPr="001C0CC4">
        <w:t>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753"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753"/>
    </w:tbl>
    <w:p w14:paraId="4F4ED7CD" w14:textId="77777777" w:rsidR="00DC7196" w:rsidRPr="001C0CC4" w:rsidRDefault="00DC7196" w:rsidP="00DC7196"/>
    <w:p w14:paraId="1EB9A0BA" w14:textId="77777777" w:rsidR="00DC7196" w:rsidRPr="001C0CC4" w:rsidRDefault="00DC7196" w:rsidP="009876C7">
      <w:pPr>
        <w:pStyle w:val="Heading2"/>
      </w:pPr>
      <w:bookmarkStart w:id="4754" w:name="_Toc21344385"/>
      <w:bookmarkStart w:id="4755" w:name="_Toc29801872"/>
      <w:bookmarkStart w:id="4756" w:name="_Toc29802296"/>
      <w:bookmarkStart w:id="4757" w:name="_Toc29802921"/>
      <w:bookmarkStart w:id="4758" w:name="_Toc36107663"/>
      <w:bookmarkStart w:id="4759" w:name="_Toc37251437"/>
      <w:bookmarkStart w:id="4760" w:name="_Toc45888317"/>
      <w:bookmarkStart w:id="4761" w:name="_Toc45888916"/>
      <w:bookmarkStart w:id="4762" w:name="_Toc59650244"/>
      <w:bookmarkStart w:id="4763" w:name="_Toc61357514"/>
      <w:bookmarkStart w:id="4764" w:name="_Toc61359288"/>
      <w:bookmarkStart w:id="4765" w:name="_Toc67916227"/>
      <w:bookmarkStart w:id="4766" w:name="_Toc75533771"/>
      <w:bookmarkStart w:id="4767" w:name="_Toc75819657"/>
      <w:bookmarkStart w:id="4768" w:name="_Toc76508501"/>
      <w:bookmarkStart w:id="4769" w:name="_Toc76717451"/>
      <w:bookmarkStart w:id="4770" w:name="_Toc83294093"/>
      <w:bookmarkStart w:id="4771" w:name="_Toc84335132"/>
      <w:r w:rsidRPr="001C0CC4">
        <w:t>6.5A</w:t>
      </w:r>
      <w:r w:rsidRPr="001C0CC4">
        <w:tab/>
        <w:t>Output RF spectrum emissions for CA</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14EA9408" w14:textId="77777777" w:rsidR="00910C0A" w:rsidRDefault="00910C0A" w:rsidP="00E325BF">
      <w:pPr>
        <w:pStyle w:val="Heading3"/>
      </w:pPr>
      <w:r w:rsidRPr="004354A5">
        <w:t>6.5A.</w:t>
      </w:r>
      <w:r>
        <w:t>0</w:t>
      </w:r>
      <w:r w:rsidRPr="004354A5">
        <w:tab/>
      </w:r>
      <w:r>
        <w:t>General</w:t>
      </w:r>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772" w:name="_Toc21344386"/>
      <w:bookmarkStart w:id="4773" w:name="_Toc29801873"/>
      <w:bookmarkStart w:id="4774" w:name="_Toc29802297"/>
      <w:bookmarkStart w:id="4775" w:name="_Toc29802922"/>
      <w:bookmarkStart w:id="4776" w:name="_Toc36107664"/>
      <w:bookmarkStart w:id="4777" w:name="_Toc37251438"/>
      <w:bookmarkStart w:id="4778" w:name="_Toc45888318"/>
      <w:bookmarkStart w:id="4779" w:name="_Toc45888917"/>
      <w:bookmarkStart w:id="4780" w:name="_Toc59650245"/>
      <w:bookmarkStart w:id="4781" w:name="_Toc61357515"/>
      <w:bookmarkStart w:id="4782" w:name="_Toc61359289"/>
      <w:bookmarkStart w:id="4783" w:name="_Toc67916228"/>
      <w:bookmarkStart w:id="4784" w:name="_Toc75533772"/>
      <w:bookmarkStart w:id="4785" w:name="_Toc75819658"/>
      <w:bookmarkStart w:id="4786" w:name="_Toc76508502"/>
      <w:bookmarkStart w:id="4787" w:name="_Toc76717452"/>
      <w:bookmarkStart w:id="4788" w:name="_Toc83294094"/>
      <w:bookmarkStart w:id="4789" w:name="_Toc84335133"/>
      <w:r w:rsidRPr="001C0CC4">
        <w:t>6.5A.1</w:t>
      </w:r>
      <w:r w:rsidRPr="001C0CC4">
        <w:tab/>
        <w:t>Occupied bandwidth for CA</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6E0F7C18" w14:textId="56F1B8E8" w:rsidR="00DC7196" w:rsidRDefault="00DC7196" w:rsidP="009876C7">
      <w:pPr>
        <w:pStyle w:val="Heading4"/>
      </w:pPr>
      <w:bookmarkStart w:id="4790" w:name="_Toc21344387"/>
      <w:bookmarkStart w:id="4791" w:name="_Toc29801874"/>
      <w:bookmarkStart w:id="4792" w:name="_Toc29802298"/>
      <w:bookmarkStart w:id="4793" w:name="_Toc29802923"/>
      <w:bookmarkStart w:id="4794" w:name="_Toc36107665"/>
      <w:bookmarkStart w:id="4795" w:name="_Toc37251439"/>
      <w:bookmarkStart w:id="4796" w:name="_Toc45888319"/>
      <w:bookmarkStart w:id="4797" w:name="_Toc45888918"/>
      <w:bookmarkStart w:id="4798" w:name="_Toc59650246"/>
      <w:bookmarkStart w:id="4799" w:name="_Toc61357516"/>
      <w:bookmarkStart w:id="4800" w:name="_Toc61359290"/>
      <w:bookmarkStart w:id="4801" w:name="_Toc67916229"/>
      <w:bookmarkStart w:id="4802" w:name="_Toc75533773"/>
      <w:bookmarkStart w:id="4803" w:name="_Toc75819659"/>
      <w:bookmarkStart w:id="4804" w:name="_Toc76508503"/>
      <w:bookmarkStart w:id="4805" w:name="_Toc76717453"/>
      <w:bookmarkStart w:id="4806" w:name="_Toc83294095"/>
      <w:bookmarkStart w:id="4807" w:name="_Toc84335134"/>
      <w:r w:rsidRPr="001C0CC4">
        <w:t>6.5A.1.1</w:t>
      </w:r>
      <w:r w:rsidRPr="001C0CC4">
        <w:tab/>
        <w:t>Void</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0FF737F8" w14:textId="0CED64F0" w:rsidR="00045C30" w:rsidRPr="001C0CC4" w:rsidRDefault="00045C30" w:rsidP="009876C7">
      <w:pPr>
        <w:pStyle w:val="Heading4"/>
      </w:pPr>
      <w:bookmarkStart w:id="4808" w:name="_Toc59650247"/>
      <w:bookmarkStart w:id="4809" w:name="_Toc61357517"/>
      <w:bookmarkStart w:id="4810" w:name="_Toc61359291"/>
      <w:bookmarkStart w:id="4811" w:name="_Toc67916230"/>
      <w:bookmarkStart w:id="4812" w:name="_Toc75533774"/>
      <w:bookmarkStart w:id="4813" w:name="_Toc75819660"/>
      <w:bookmarkStart w:id="4814" w:name="_Toc76508504"/>
      <w:bookmarkStart w:id="4815" w:name="_Toc76717454"/>
      <w:bookmarkStart w:id="4816" w:name="_Toc83294096"/>
      <w:bookmarkStart w:id="4817" w:name="_Toc84335135"/>
      <w:r w:rsidRPr="001C0CC4">
        <w:t>6.5A.1.1</w:t>
      </w:r>
      <w:r>
        <w:t>a</w:t>
      </w:r>
      <w:r w:rsidRPr="001C0CC4">
        <w:tab/>
        <w:t>Occupied bandwidth for Int</w:t>
      </w:r>
      <w:r>
        <w:t>ra</w:t>
      </w:r>
      <w:r w:rsidRPr="001C0CC4">
        <w:t xml:space="preserve">-band </w:t>
      </w:r>
      <w:r>
        <w:t xml:space="preserve">contiguous </w:t>
      </w:r>
      <w:r w:rsidRPr="001C0CC4">
        <w:t>CA</w:t>
      </w:r>
      <w:bookmarkEnd w:id="4808"/>
      <w:bookmarkEnd w:id="4809"/>
      <w:bookmarkEnd w:id="4810"/>
      <w:bookmarkEnd w:id="4811"/>
      <w:bookmarkEnd w:id="4812"/>
      <w:bookmarkEnd w:id="4813"/>
      <w:bookmarkEnd w:id="4814"/>
      <w:bookmarkEnd w:id="4815"/>
      <w:bookmarkEnd w:id="4816"/>
      <w:bookmarkEnd w:id="4817"/>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818" w:name="MCCQCTEMPBM_00000045"/>
      <w:r w:rsidRPr="00CB62BE">
        <w:rPr>
          <w:lang w:eastAsia="zh-CN"/>
        </w:rPr>
        <w:fldChar w:fldCharType="begin"/>
      </w:r>
      <w:r w:rsidRPr="00CB62BE">
        <w:rPr>
          <w:lang w:eastAsia="zh-CN"/>
        </w:rPr>
        <w:fldChar w:fldCharType="end"/>
      </w:r>
      <w:bookmarkStart w:id="4819" w:name="MCCQCTEMPBM_00000046"/>
      <w:bookmarkEnd w:id="4818"/>
      <w:r w:rsidRPr="001C0CC4">
        <w:rPr>
          <w:rFonts w:cs="Arial"/>
        </w:rPr>
        <w:fldChar w:fldCharType="begin"/>
      </w:r>
      <w:r w:rsidRPr="001C0CC4">
        <w:rPr>
          <w:rFonts w:cs="Arial"/>
        </w:rPr>
        <w:fldChar w:fldCharType="end"/>
      </w:r>
      <w:bookmarkStart w:id="4820" w:name="MCCQCTEMPBM_00000047"/>
      <w:bookmarkEnd w:id="4819"/>
      <w:r w:rsidRPr="00CB62BE">
        <w:rPr>
          <w:rFonts w:cs="Arial"/>
        </w:rPr>
        <w:fldChar w:fldCharType="begin"/>
      </w:r>
      <w:r w:rsidRPr="00CB62BE">
        <w:rPr>
          <w:rFonts w:cs="Arial"/>
        </w:rPr>
        <w:fldChar w:fldCharType="end"/>
      </w:r>
      <w:bookmarkStart w:id="4821" w:name="MCCQCTEMPBM_00000048"/>
      <w:bookmarkEnd w:id="4820"/>
      <w:r w:rsidRPr="00CB62BE">
        <w:rPr>
          <w:rFonts w:cs="Arial"/>
          <w:lang w:eastAsia="zh-CN"/>
        </w:rPr>
        <w:fldChar w:fldCharType="begin"/>
      </w:r>
      <w:r w:rsidRPr="00CB62BE">
        <w:rPr>
          <w:rFonts w:cs="Arial"/>
          <w:lang w:eastAsia="zh-CN"/>
        </w:rPr>
        <w:fldChar w:fldCharType="end"/>
      </w:r>
      <w:bookmarkStart w:id="4822" w:name="MCCQCTEMPBM_00000049"/>
      <w:bookmarkEnd w:id="4821"/>
      <w:r w:rsidRPr="00CB62BE">
        <w:rPr>
          <w:rFonts w:cs="Arial"/>
          <w:lang w:eastAsia="zh-CN"/>
        </w:rPr>
        <w:fldChar w:fldCharType="begin"/>
      </w:r>
      <w:r w:rsidRPr="00CB62BE">
        <w:rPr>
          <w:rFonts w:cs="Arial"/>
          <w:lang w:eastAsia="zh-CN"/>
        </w:rPr>
        <w:fldChar w:fldCharType="end"/>
      </w:r>
      <w:bookmarkStart w:id="4823" w:name="MCCQCTEMPBM_00000050"/>
      <w:bookmarkEnd w:id="4822"/>
      <w:r w:rsidRPr="00CB62BE">
        <w:rPr>
          <w:rFonts w:cs="Arial"/>
          <w:lang w:eastAsia="zh-CN"/>
        </w:rPr>
        <w:fldChar w:fldCharType="begin"/>
      </w:r>
      <w:r w:rsidRPr="00CB62BE">
        <w:rPr>
          <w:rFonts w:cs="Arial"/>
          <w:lang w:eastAsia="zh-CN"/>
        </w:rPr>
        <w:fldChar w:fldCharType="end"/>
      </w:r>
      <w:bookmarkStart w:id="4824" w:name="MCCQCTEMPBM_00000051"/>
      <w:bookmarkEnd w:id="4823"/>
      <w:r w:rsidRPr="00CB62BE">
        <w:rPr>
          <w:rFonts w:cs="Arial"/>
          <w:lang w:eastAsia="zh-CN"/>
        </w:rPr>
        <w:fldChar w:fldCharType="begin"/>
      </w:r>
      <w:r w:rsidRPr="00CB62BE">
        <w:rPr>
          <w:rFonts w:cs="Arial"/>
          <w:lang w:eastAsia="zh-CN"/>
        </w:rPr>
        <w:fldChar w:fldCharType="end"/>
      </w:r>
      <w:bookmarkStart w:id="4825" w:name="MCCQCTEMPBM_00000052"/>
      <w:bookmarkEnd w:id="4824"/>
      <w:r w:rsidRPr="00CB62BE">
        <w:rPr>
          <w:rFonts w:cs="Arial"/>
          <w:lang w:eastAsia="zh-CN"/>
        </w:rPr>
        <w:fldChar w:fldCharType="begin"/>
      </w:r>
      <w:r w:rsidRPr="00CB62BE">
        <w:rPr>
          <w:rFonts w:cs="Arial"/>
          <w:lang w:eastAsia="zh-CN"/>
        </w:rPr>
        <w:fldChar w:fldCharType="end"/>
      </w:r>
      <w:bookmarkStart w:id="4826" w:name="MCCQCTEMPBM_00000053"/>
      <w:bookmarkEnd w:id="4825"/>
      <w:r w:rsidRPr="00CB62BE">
        <w:rPr>
          <w:rFonts w:cs="Arial"/>
          <w:lang w:eastAsia="zh-CN"/>
        </w:rPr>
        <w:fldChar w:fldCharType="begin"/>
      </w:r>
      <w:r w:rsidRPr="00CB62BE">
        <w:rPr>
          <w:rFonts w:cs="Arial"/>
          <w:lang w:eastAsia="zh-CN"/>
        </w:rPr>
        <w:fldChar w:fldCharType="end"/>
      </w:r>
      <w:bookmarkStart w:id="4827" w:name="MCCQCTEMPBM_00000054"/>
      <w:bookmarkEnd w:id="4826"/>
      <w:r w:rsidRPr="001C0CC4">
        <w:fldChar w:fldCharType="begin"/>
      </w:r>
      <w:r w:rsidRPr="001C0CC4">
        <w:fldChar w:fldCharType="end"/>
      </w:r>
      <w:bookmarkStart w:id="4828" w:name="MCCQCTEMPBM_00000055"/>
      <w:bookmarkEnd w:id="4827"/>
      <w:r w:rsidRPr="001C0CC4">
        <w:rPr>
          <w:rFonts w:cs="Arial"/>
        </w:rPr>
        <w:fldChar w:fldCharType="begin"/>
      </w:r>
      <w:r w:rsidRPr="001C0CC4">
        <w:rPr>
          <w:rFonts w:cs="Arial"/>
        </w:rPr>
        <w:fldChar w:fldCharType="end"/>
      </w:r>
      <w:bookmarkStart w:id="4829" w:name="MCCQCTEMPBM_00000056"/>
      <w:bookmarkEnd w:id="4828"/>
      <w:r w:rsidRPr="00CB62BE">
        <w:rPr>
          <w:rFonts w:cs="Arial"/>
          <w:noProof/>
          <w:lang w:eastAsia="zh-CN"/>
        </w:rPr>
        <w:fldChar w:fldCharType="begin"/>
      </w:r>
      <w:r w:rsidRPr="00CB62BE">
        <w:rPr>
          <w:rFonts w:cs="Arial"/>
          <w:noProof/>
          <w:lang w:eastAsia="zh-CN"/>
        </w:rPr>
        <w:fldChar w:fldCharType="end"/>
      </w:r>
      <w:bookmarkStart w:id="4830" w:name="MCCQCTEMPBM_00000057"/>
      <w:bookmarkEnd w:id="4829"/>
      <w:r w:rsidRPr="00CB62BE">
        <w:rPr>
          <w:rFonts w:cs="Arial"/>
          <w:noProof/>
          <w:lang w:eastAsia="zh-CN"/>
        </w:rPr>
        <w:fldChar w:fldCharType="begin"/>
      </w:r>
      <w:r w:rsidRPr="00CB62BE">
        <w:rPr>
          <w:rFonts w:cs="Arial"/>
          <w:noProof/>
          <w:lang w:eastAsia="zh-CN"/>
        </w:rPr>
        <w:fldChar w:fldCharType="end"/>
      </w:r>
      <w:bookmarkStart w:id="4831" w:name="MCCQCTEMPBM_00000058"/>
      <w:bookmarkEnd w:id="4830"/>
      <w:r w:rsidRPr="00CB62BE">
        <w:rPr>
          <w:rFonts w:cs="Arial"/>
          <w:noProof/>
          <w:lang w:eastAsia="zh-CN"/>
        </w:rPr>
        <w:fldChar w:fldCharType="begin"/>
      </w:r>
      <w:r w:rsidRPr="00CB62BE">
        <w:rPr>
          <w:rFonts w:cs="Arial"/>
          <w:noProof/>
          <w:lang w:eastAsia="zh-CN"/>
        </w:rPr>
        <w:fldChar w:fldCharType="end"/>
      </w:r>
      <w:bookmarkStart w:id="4832" w:name="MCCQCTEMPBM_00000059"/>
      <w:bookmarkEnd w:id="4831"/>
      <w:r w:rsidRPr="00CB62BE">
        <w:rPr>
          <w:rFonts w:cs="Arial"/>
          <w:lang w:eastAsia="zh-CN"/>
        </w:rPr>
        <w:fldChar w:fldCharType="begin"/>
      </w:r>
      <w:r w:rsidRPr="00CB62BE">
        <w:rPr>
          <w:rFonts w:cs="Arial"/>
          <w:lang w:eastAsia="zh-CN"/>
        </w:rPr>
        <w:fldChar w:fldCharType="end"/>
      </w:r>
      <w:bookmarkEnd w:id="4832"/>
    </w:p>
    <w:p w14:paraId="10DDAF77" w14:textId="30A343FB" w:rsidR="00BB43BA" w:rsidRDefault="00BB43BA" w:rsidP="00BB43BA">
      <w:pPr>
        <w:pStyle w:val="Heading4"/>
        <w:ind w:left="0" w:firstLine="0"/>
      </w:pPr>
      <w:bookmarkStart w:id="4833" w:name="_Toc61357518"/>
      <w:bookmarkStart w:id="4834" w:name="_Toc61359292"/>
      <w:bookmarkStart w:id="4835" w:name="_Toc67916231"/>
      <w:bookmarkStart w:id="4836" w:name="_Toc75533775"/>
      <w:bookmarkStart w:id="4837" w:name="_Toc75819661"/>
      <w:bookmarkStart w:id="4838" w:name="_Toc76508505"/>
      <w:bookmarkStart w:id="4839" w:name="_Toc76717455"/>
      <w:bookmarkStart w:id="4840" w:name="_Toc83294097"/>
      <w:bookmarkStart w:id="4841" w:name="_Toc84335136"/>
      <w:bookmarkStart w:id="4842" w:name="_Toc21344388"/>
      <w:bookmarkStart w:id="4843" w:name="_Toc29801875"/>
      <w:bookmarkStart w:id="4844" w:name="_Toc29802299"/>
      <w:bookmarkStart w:id="4845" w:name="_Toc29802924"/>
      <w:bookmarkStart w:id="4846" w:name="_Toc36107666"/>
      <w:bookmarkStart w:id="4847" w:name="_Toc37251440"/>
      <w:bookmarkStart w:id="4848" w:name="_Toc45888320"/>
      <w:bookmarkStart w:id="4849" w:name="_Toc45888919"/>
      <w:bookmarkStart w:id="4850" w:name="_Toc21344389"/>
      <w:bookmarkStart w:id="4851" w:name="_Toc29801876"/>
      <w:bookmarkStart w:id="4852" w:name="_Toc29802300"/>
      <w:bookmarkStart w:id="4853" w:name="_Toc29802925"/>
      <w:bookmarkStart w:id="4854" w:name="_Toc36107667"/>
      <w:bookmarkStart w:id="4855" w:name="_Toc37251441"/>
      <w:bookmarkStart w:id="4856" w:name="_Toc45888321"/>
      <w:bookmarkStart w:id="4857" w:name="_Toc45888920"/>
      <w:bookmarkStart w:id="4858" w:name="_Toc59650249"/>
      <w:r w:rsidRPr="001C0CC4">
        <w:t>6.5A.1.2</w:t>
      </w:r>
      <w:r w:rsidRPr="001C0CC4">
        <w:tab/>
        <w:t>Occupied bandwidth for Int</w:t>
      </w:r>
      <w:r>
        <w:t>ra</w:t>
      </w:r>
      <w:r w:rsidRPr="001C0CC4">
        <w:t xml:space="preserve">-band </w:t>
      </w:r>
      <w:r>
        <w:t xml:space="preserve">non-contiguous </w:t>
      </w:r>
      <w:r w:rsidRPr="001C0CC4">
        <w:t>CA</w:t>
      </w:r>
      <w:bookmarkEnd w:id="4833"/>
      <w:bookmarkEnd w:id="4834"/>
      <w:bookmarkEnd w:id="4835"/>
      <w:bookmarkEnd w:id="4836"/>
      <w:bookmarkEnd w:id="4837"/>
      <w:bookmarkEnd w:id="4838"/>
      <w:bookmarkEnd w:id="4839"/>
      <w:bookmarkEnd w:id="4840"/>
      <w:bookmarkEnd w:id="4841"/>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859" w:name="_Toc61357519"/>
      <w:bookmarkStart w:id="4860" w:name="_Toc61359293"/>
      <w:bookmarkStart w:id="4861" w:name="_Toc67916232"/>
      <w:bookmarkStart w:id="4862" w:name="_Toc75533776"/>
      <w:bookmarkStart w:id="4863" w:name="_Toc75819662"/>
      <w:bookmarkStart w:id="4864" w:name="_Toc76508506"/>
      <w:bookmarkStart w:id="4865" w:name="_Toc76717456"/>
      <w:bookmarkStart w:id="4866" w:name="_Toc83294098"/>
      <w:bookmarkStart w:id="4867" w:name="_Toc84335137"/>
      <w:bookmarkEnd w:id="4842"/>
      <w:bookmarkEnd w:id="4843"/>
      <w:bookmarkEnd w:id="4844"/>
      <w:bookmarkEnd w:id="4845"/>
      <w:bookmarkEnd w:id="4846"/>
      <w:bookmarkEnd w:id="4847"/>
      <w:bookmarkEnd w:id="4848"/>
      <w:bookmarkEnd w:id="4849"/>
      <w:r w:rsidRPr="001C0CC4">
        <w:t>6.5A.1.3</w:t>
      </w:r>
      <w:r w:rsidRPr="001C0CC4">
        <w:tab/>
        <w:t>Occupied bandwidth for Inter-band CA</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44BE945F" w14:textId="78B9D17C" w:rsidR="00813591" w:rsidRDefault="00813591" w:rsidP="00813591">
      <w:pPr>
        <w:rPr>
          <w:lang w:val="en-US" w:eastAsia="zh-CN"/>
        </w:rPr>
      </w:pPr>
      <w:bookmarkStart w:id="4868" w:name="_Toc21344390"/>
      <w:bookmarkStart w:id="4869" w:name="_Toc29801877"/>
      <w:bookmarkStart w:id="4870" w:name="_Toc29802301"/>
      <w:bookmarkStart w:id="4871" w:name="_Toc29802926"/>
      <w:bookmarkStart w:id="4872" w:name="_Toc36107668"/>
      <w:bookmarkStart w:id="4873" w:name="_Toc37251442"/>
      <w:bookmarkStart w:id="4874" w:name="_Toc45888322"/>
      <w:bookmarkStart w:id="4875" w:name="_Toc45888921"/>
      <w:bookmarkStart w:id="4876" w:name="_Toc59650250"/>
      <w:bookmarkStart w:id="4877" w:name="_Toc61357520"/>
      <w:bookmarkStart w:id="4878" w:name="_Toc61359294"/>
      <w:bookmarkStart w:id="4879" w:name="_Toc67916233"/>
      <w:bookmarkStart w:id="4880" w:name="_Toc75533777"/>
      <w:bookmarkStart w:id="4881" w:name="_Toc75819663"/>
      <w:bookmarkStart w:id="4882" w:name="_Toc76508507"/>
      <w:bookmarkStart w:id="4883"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884" w:name="_Toc83294099"/>
      <w:bookmarkStart w:id="4885" w:name="_Toc84335138"/>
      <w:r w:rsidRPr="001C0CC4">
        <w:t>6.5A.2</w:t>
      </w:r>
      <w:r w:rsidRPr="001C0CC4">
        <w:tab/>
        <w:t>Out of band emission for CA</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6231C5E7" w14:textId="77777777" w:rsidR="00DC7196" w:rsidRPr="001C0CC4" w:rsidRDefault="00DC7196" w:rsidP="009876C7">
      <w:pPr>
        <w:pStyle w:val="Heading4"/>
      </w:pPr>
      <w:bookmarkStart w:id="4886" w:name="_Toc21344391"/>
      <w:bookmarkStart w:id="4887" w:name="_Toc29801878"/>
      <w:bookmarkStart w:id="4888" w:name="_Toc29802302"/>
      <w:bookmarkStart w:id="4889" w:name="_Toc29802927"/>
      <w:bookmarkStart w:id="4890" w:name="_Toc36107669"/>
      <w:bookmarkStart w:id="4891" w:name="_Toc37251443"/>
      <w:bookmarkStart w:id="4892" w:name="_Toc45888323"/>
      <w:bookmarkStart w:id="4893" w:name="_Toc45888922"/>
      <w:bookmarkStart w:id="4894" w:name="_Toc59650251"/>
      <w:bookmarkStart w:id="4895" w:name="_Toc61357521"/>
      <w:bookmarkStart w:id="4896" w:name="_Toc61359295"/>
      <w:bookmarkStart w:id="4897" w:name="_Toc67916234"/>
      <w:bookmarkStart w:id="4898" w:name="_Toc75533778"/>
      <w:bookmarkStart w:id="4899" w:name="_Toc75819664"/>
      <w:bookmarkStart w:id="4900" w:name="_Toc76508508"/>
      <w:bookmarkStart w:id="4901" w:name="_Toc76717458"/>
      <w:bookmarkStart w:id="4902" w:name="_Toc83294100"/>
      <w:bookmarkStart w:id="4903" w:name="_Toc84335139"/>
      <w:r w:rsidRPr="001C0CC4">
        <w:t>6.5A.2.1</w:t>
      </w:r>
      <w:r w:rsidRPr="001C0CC4">
        <w:tab/>
        <w:t>General</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904" w:name="_Toc21344392"/>
      <w:bookmarkStart w:id="4905" w:name="_Toc29801879"/>
      <w:bookmarkStart w:id="4906" w:name="_Toc29802303"/>
      <w:bookmarkStart w:id="4907" w:name="_Toc29802928"/>
      <w:bookmarkStart w:id="4908" w:name="_Toc36107670"/>
      <w:bookmarkStart w:id="4909" w:name="_Toc37251444"/>
      <w:bookmarkStart w:id="4910" w:name="_Toc45888324"/>
      <w:bookmarkStart w:id="4911" w:name="_Toc45888923"/>
      <w:bookmarkStart w:id="4912" w:name="_Toc59650252"/>
      <w:bookmarkStart w:id="4913" w:name="_Toc61357522"/>
      <w:bookmarkStart w:id="4914" w:name="_Toc61359296"/>
      <w:bookmarkStart w:id="4915" w:name="_Toc67916235"/>
      <w:bookmarkStart w:id="4916" w:name="_Toc75533779"/>
      <w:bookmarkStart w:id="4917" w:name="_Toc75819665"/>
      <w:bookmarkStart w:id="4918" w:name="_Toc76508509"/>
      <w:bookmarkStart w:id="4919" w:name="_Toc76717459"/>
      <w:bookmarkStart w:id="4920" w:name="_Toc83294101"/>
      <w:bookmarkStart w:id="4921" w:name="_Toc84335140"/>
      <w:r w:rsidRPr="001C0CC4">
        <w:t>6.5A.2.2</w:t>
      </w:r>
      <w:r w:rsidRPr="001C0CC4">
        <w:tab/>
        <w:t>Spectrum emission mask</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38C07C8D" w14:textId="619B294B" w:rsidR="008D4711" w:rsidRDefault="008D4711" w:rsidP="009876C7">
      <w:pPr>
        <w:pStyle w:val="Heading5"/>
      </w:pPr>
      <w:bookmarkStart w:id="4922" w:name="_Toc21344393"/>
      <w:bookmarkStart w:id="4923" w:name="_Toc29801880"/>
      <w:bookmarkStart w:id="4924" w:name="_Toc29802304"/>
      <w:bookmarkStart w:id="4925" w:name="_Toc29802929"/>
      <w:bookmarkStart w:id="4926" w:name="_Toc36107671"/>
      <w:bookmarkStart w:id="4927" w:name="_Toc37251445"/>
      <w:bookmarkStart w:id="4928" w:name="_Toc45888325"/>
      <w:bookmarkStart w:id="4929" w:name="_Toc45888924"/>
      <w:bookmarkStart w:id="4930" w:name="_Toc59650253"/>
      <w:bookmarkStart w:id="4931" w:name="_Toc61357523"/>
      <w:bookmarkStart w:id="4932" w:name="_Toc61359297"/>
      <w:bookmarkStart w:id="4933" w:name="_Toc67916236"/>
      <w:bookmarkStart w:id="4934" w:name="_Toc75533780"/>
      <w:bookmarkStart w:id="4935" w:name="_Toc75819666"/>
      <w:bookmarkStart w:id="4936" w:name="_Toc76508510"/>
      <w:bookmarkStart w:id="4937" w:name="_Toc76717460"/>
      <w:bookmarkStart w:id="4938" w:name="_Toc83294102"/>
      <w:bookmarkStart w:id="4939" w:name="_Toc84335141"/>
      <w:bookmarkStart w:id="4940" w:name="_Toc21344394"/>
      <w:bookmarkStart w:id="4941" w:name="_Toc29801881"/>
      <w:bookmarkStart w:id="4942" w:name="_Toc29802305"/>
      <w:bookmarkStart w:id="4943" w:name="_Toc29802930"/>
      <w:bookmarkStart w:id="4944" w:name="_Toc36107672"/>
      <w:bookmarkStart w:id="4945" w:name="_Toc37251446"/>
      <w:bookmarkStart w:id="4946" w:name="_Toc45888326"/>
      <w:bookmarkStart w:id="4947" w:name="_Toc45888925"/>
      <w:r w:rsidRPr="001C0CC4">
        <w:t>6.5A.2.2.1</w:t>
      </w:r>
      <w:r w:rsidRPr="001C0CC4">
        <w:tab/>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r w:rsidR="003B4AE3">
        <w:t>Spectrum emission mask for intra-band contiguous C</w:t>
      </w:r>
      <w:r w:rsidR="003B4AE3">
        <w:rPr>
          <w:rFonts w:eastAsia="SimSun"/>
          <w:lang w:val="en-US" w:eastAsia="zh-CN"/>
        </w:rPr>
        <w:t>A</w:t>
      </w:r>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bookmarkStart w:id="4948" w:name="_CRTable6_5A_2_2_11"/>
      <w:r w:rsidRPr="00CB62BE">
        <w:t xml:space="preserve">Table </w:t>
      </w:r>
      <w:bookmarkEnd w:id="4948"/>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949" w:name="_Toc61357524"/>
      <w:bookmarkStart w:id="4950" w:name="_Toc61359298"/>
      <w:bookmarkStart w:id="4951" w:name="_Toc67916237"/>
      <w:bookmarkStart w:id="4952" w:name="_Toc75533781"/>
      <w:bookmarkStart w:id="4953" w:name="_Toc75819667"/>
      <w:bookmarkStart w:id="4954" w:name="_Toc76508511"/>
      <w:bookmarkStart w:id="4955" w:name="_Toc76717461"/>
      <w:bookmarkStart w:id="4956" w:name="_Toc83294103"/>
      <w:bookmarkStart w:id="4957" w:name="_Toc84335142"/>
      <w:bookmarkStart w:id="4958" w:name="_Toc21344395"/>
      <w:bookmarkStart w:id="4959" w:name="_Toc29801882"/>
      <w:bookmarkStart w:id="4960" w:name="_Toc29802306"/>
      <w:bookmarkStart w:id="4961" w:name="_Toc29802931"/>
      <w:bookmarkStart w:id="4962" w:name="_Toc36107673"/>
      <w:bookmarkStart w:id="4963" w:name="_Toc37251447"/>
      <w:bookmarkStart w:id="4964" w:name="_Toc45888327"/>
      <w:bookmarkStart w:id="4965" w:name="_Toc45888926"/>
      <w:bookmarkStart w:id="4966" w:name="_Toc59650255"/>
      <w:bookmarkEnd w:id="4940"/>
      <w:bookmarkEnd w:id="4941"/>
      <w:bookmarkEnd w:id="4942"/>
      <w:bookmarkEnd w:id="4943"/>
      <w:bookmarkEnd w:id="4944"/>
      <w:bookmarkEnd w:id="4945"/>
      <w:bookmarkEnd w:id="4946"/>
      <w:bookmarkEnd w:id="4947"/>
      <w:r w:rsidRPr="001C0CC4">
        <w:t>6.5A.2.2.2</w:t>
      </w:r>
      <w:r w:rsidRPr="001C0CC4">
        <w:tab/>
      </w:r>
      <w:r>
        <w:t>S</w:t>
      </w:r>
      <w:r w:rsidRPr="001C0CC4">
        <w:t xml:space="preserve">pectrum emission mask for </w:t>
      </w:r>
      <w:r>
        <w:t xml:space="preserve">intra-band non-contiguous </w:t>
      </w:r>
      <w:r w:rsidRPr="001C0CC4">
        <w:t>CA</w:t>
      </w:r>
      <w:bookmarkEnd w:id="4949"/>
      <w:bookmarkEnd w:id="4950"/>
      <w:bookmarkEnd w:id="4951"/>
      <w:bookmarkEnd w:id="4952"/>
      <w:bookmarkEnd w:id="4953"/>
      <w:bookmarkEnd w:id="4954"/>
      <w:bookmarkEnd w:id="4955"/>
      <w:bookmarkEnd w:id="4956"/>
      <w:bookmarkEnd w:id="4957"/>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4967" w:name="_Toc61357525"/>
      <w:bookmarkStart w:id="4968" w:name="_Toc61359299"/>
      <w:bookmarkStart w:id="4969" w:name="_Toc67916238"/>
      <w:bookmarkStart w:id="4970" w:name="_Toc75533782"/>
      <w:bookmarkStart w:id="4971" w:name="_Toc75819668"/>
      <w:bookmarkStart w:id="4972" w:name="_Toc76508512"/>
      <w:bookmarkStart w:id="4973" w:name="_Toc76717462"/>
      <w:bookmarkStart w:id="4974" w:name="_Toc83294104"/>
      <w:bookmarkStart w:id="4975" w:name="_Toc84335143"/>
      <w:r w:rsidRPr="001C0CC4">
        <w:t>6.5A.2.2.3</w:t>
      </w:r>
      <w:r w:rsidRPr="001C0CC4">
        <w:tab/>
        <w:t>Spectrum emission mask for Inter-band CA</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5A37B14E" w14:textId="77777777" w:rsidR="00813591" w:rsidRDefault="00813591" w:rsidP="00813591">
      <w:pPr>
        <w:rPr>
          <w:lang w:val="en-US" w:eastAsia="zh-CN"/>
        </w:rPr>
      </w:pPr>
      <w:bookmarkStart w:id="4976" w:name="_Toc45888328"/>
      <w:bookmarkStart w:id="4977" w:name="_Toc45888927"/>
      <w:bookmarkStart w:id="4978" w:name="_Toc59650256"/>
      <w:bookmarkStart w:id="4979" w:name="_Toc61357526"/>
      <w:bookmarkStart w:id="4980" w:name="_Toc61359300"/>
      <w:bookmarkStart w:id="4981" w:name="_Toc67916239"/>
      <w:bookmarkStart w:id="4982" w:name="_Toc75533783"/>
      <w:bookmarkStart w:id="4983" w:name="_Toc75819669"/>
      <w:bookmarkStart w:id="4984" w:name="_Toc76508513"/>
      <w:bookmarkStart w:id="4985" w:name="_Toc76717463"/>
      <w:bookmarkStart w:id="4986" w:name="_Toc21344396"/>
      <w:bookmarkStart w:id="4987" w:name="_Toc29801883"/>
      <w:bookmarkStart w:id="4988" w:name="_Toc29802307"/>
      <w:bookmarkStart w:id="4989" w:name="_Toc29802932"/>
      <w:bookmarkStart w:id="4990" w:name="_Toc36107674"/>
      <w:bookmarkStart w:id="4991"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4992" w:name="_Toc83294105"/>
      <w:bookmarkStart w:id="4993" w:name="_Toc84335144"/>
      <w:r>
        <w:t>6.5.A.2.2.4</w:t>
      </w:r>
      <w:r>
        <w:tab/>
      </w:r>
      <w:bookmarkEnd w:id="4976"/>
      <w:bookmarkEnd w:id="4977"/>
      <w:r>
        <w:t>Void</w:t>
      </w:r>
      <w:bookmarkEnd w:id="4978"/>
      <w:bookmarkEnd w:id="4979"/>
      <w:bookmarkEnd w:id="4980"/>
      <w:bookmarkEnd w:id="4981"/>
      <w:bookmarkEnd w:id="4982"/>
      <w:bookmarkEnd w:id="4983"/>
      <w:bookmarkEnd w:id="4984"/>
      <w:bookmarkEnd w:id="4985"/>
      <w:bookmarkEnd w:id="4992"/>
      <w:bookmarkEnd w:id="4993"/>
    </w:p>
    <w:p w14:paraId="1F838B39" w14:textId="0F4A2A80" w:rsidR="00DC7196" w:rsidRPr="001C0CC4" w:rsidRDefault="00DC7196" w:rsidP="009876C7">
      <w:pPr>
        <w:pStyle w:val="Heading4"/>
      </w:pPr>
      <w:bookmarkStart w:id="4994" w:name="_Toc45888329"/>
      <w:bookmarkStart w:id="4995" w:name="_Toc45888928"/>
      <w:bookmarkStart w:id="4996" w:name="_Toc59650257"/>
      <w:bookmarkStart w:id="4997" w:name="_Toc61357527"/>
      <w:bookmarkStart w:id="4998" w:name="_Toc61359301"/>
      <w:bookmarkStart w:id="4999" w:name="_Toc67916240"/>
      <w:bookmarkStart w:id="5000" w:name="_Toc75533784"/>
      <w:bookmarkStart w:id="5001" w:name="_Toc75819670"/>
      <w:bookmarkStart w:id="5002" w:name="_Toc76508514"/>
      <w:bookmarkStart w:id="5003" w:name="_Toc76717464"/>
      <w:bookmarkStart w:id="5004" w:name="_Toc83294106"/>
      <w:bookmarkStart w:id="5005" w:name="_Toc84335145"/>
      <w:r w:rsidRPr="001C0CC4">
        <w:t>6.5A.2.3</w:t>
      </w:r>
      <w:r w:rsidRPr="001C0CC4">
        <w:tab/>
        <w:t>Additional spectrum emission mask</w:t>
      </w:r>
      <w:bookmarkEnd w:id="4986"/>
      <w:bookmarkEnd w:id="4987"/>
      <w:bookmarkEnd w:id="4988"/>
      <w:bookmarkEnd w:id="4989"/>
      <w:bookmarkEnd w:id="4990"/>
      <w:bookmarkEnd w:id="4991"/>
      <w:bookmarkEnd w:id="4994"/>
      <w:bookmarkEnd w:id="4995"/>
      <w:r w:rsidR="009A244F">
        <w:t xml:space="preserve"> for CA</w:t>
      </w:r>
      <w:bookmarkEnd w:id="4996"/>
      <w:bookmarkEnd w:id="4997"/>
      <w:bookmarkEnd w:id="4998"/>
      <w:bookmarkEnd w:id="4999"/>
      <w:bookmarkEnd w:id="5000"/>
      <w:bookmarkEnd w:id="5001"/>
      <w:bookmarkEnd w:id="5002"/>
      <w:bookmarkEnd w:id="5003"/>
      <w:bookmarkEnd w:id="5004"/>
      <w:bookmarkEnd w:id="5005"/>
    </w:p>
    <w:p w14:paraId="4F8EF6F2" w14:textId="77777777" w:rsidR="009A244F" w:rsidRPr="001C0CC4" w:rsidRDefault="00DC7196" w:rsidP="009876C7">
      <w:pPr>
        <w:pStyle w:val="Heading5"/>
      </w:pPr>
      <w:bookmarkStart w:id="5006" w:name="_Toc21344397"/>
      <w:bookmarkStart w:id="5007" w:name="_Toc29801884"/>
      <w:bookmarkStart w:id="5008" w:name="_Toc29802308"/>
      <w:bookmarkStart w:id="5009" w:name="_Toc29802933"/>
      <w:bookmarkStart w:id="5010" w:name="_Toc36107675"/>
      <w:bookmarkStart w:id="5011" w:name="_Toc37251449"/>
      <w:bookmarkStart w:id="5012" w:name="_Toc45888330"/>
      <w:bookmarkStart w:id="5013" w:name="_Toc45888929"/>
      <w:bookmarkStart w:id="5014" w:name="_Toc59650258"/>
      <w:bookmarkStart w:id="5015" w:name="_Toc61357528"/>
      <w:bookmarkStart w:id="5016" w:name="_Toc61359302"/>
      <w:bookmarkStart w:id="5017" w:name="_Toc67916241"/>
      <w:bookmarkStart w:id="5018" w:name="_Toc75533785"/>
      <w:bookmarkStart w:id="5019" w:name="_Toc75819671"/>
      <w:bookmarkStart w:id="5020" w:name="_Toc76508515"/>
      <w:bookmarkStart w:id="5021" w:name="_Toc76717465"/>
      <w:bookmarkStart w:id="5022" w:name="_Toc83294107"/>
      <w:bookmarkStart w:id="5023" w:name="_Toc84335146"/>
      <w:r w:rsidRPr="001C0CC4">
        <w:t>6.5A.2.3.1</w:t>
      </w:r>
      <w:r w:rsidRPr="001C0CC4">
        <w:tab/>
      </w:r>
      <w:bookmarkEnd w:id="5006"/>
      <w:bookmarkEnd w:id="5007"/>
      <w:bookmarkEnd w:id="5008"/>
      <w:bookmarkEnd w:id="5009"/>
      <w:bookmarkEnd w:id="5010"/>
      <w:bookmarkEnd w:id="5011"/>
      <w:bookmarkEnd w:id="5012"/>
      <w:bookmarkEnd w:id="5013"/>
      <w:r w:rsidR="009A244F">
        <w:t>Additional spectrum emission mask for intra-band contiguous CA</w:t>
      </w:r>
      <w:bookmarkEnd w:id="5014"/>
      <w:bookmarkEnd w:id="5015"/>
      <w:bookmarkEnd w:id="5016"/>
      <w:bookmarkEnd w:id="5017"/>
      <w:bookmarkEnd w:id="5018"/>
      <w:bookmarkEnd w:id="5019"/>
      <w:bookmarkEnd w:id="5020"/>
      <w:bookmarkEnd w:id="5021"/>
      <w:bookmarkEnd w:id="5022"/>
      <w:bookmarkEnd w:id="5023"/>
    </w:p>
    <w:p w14:paraId="1B75B5EA" w14:textId="09E94B02" w:rsidR="003728D0" w:rsidRDefault="009A244F" w:rsidP="003728D0">
      <w:pPr>
        <w:pStyle w:val="H6"/>
      </w:pPr>
      <w:bookmarkStart w:id="5024" w:name="_CR6_5A_2_3_1_1"/>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bookmarkEnd w:id="5024"/>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bookmarkStart w:id="5025" w:name="_CRTable6_5A_2_3_1_11"/>
      <w:r w:rsidRPr="001C0CC4">
        <w:t xml:space="preserve">Table </w:t>
      </w:r>
      <w:bookmarkEnd w:id="5025"/>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bookmarkStart w:id="5026" w:name="_CR6_5A_2_3_1_2"/>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bookmarkEnd w:id="5026"/>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bookmarkStart w:id="5027" w:name="_CRTable6_2A_2_3_2_11"/>
      <w:r w:rsidRPr="001C0CC4">
        <w:t xml:space="preserve">Table </w:t>
      </w:r>
      <w:bookmarkEnd w:id="5027"/>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5028" w:name="_Toc61357529"/>
      <w:bookmarkStart w:id="5029" w:name="_Toc61359303"/>
      <w:bookmarkStart w:id="5030" w:name="_Toc67916242"/>
      <w:bookmarkStart w:id="5031" w:name="_Toc75533786"/>
      <w:bookmarkStart w:id="5032" w:name="_Toc75819672"/>
      <w:bookmarkStart w:id="5033" w:name="_Toc76508516"/>
      <w:bookmarkStart w:id="5034" w:name="_Toc76717466"/>
      <w:bookmarkStart w:id="5035" w:name="_Toc83294108"/>
      <w:bookmarkStart w:id="5036" w:name="_Toc84335147"/>
      <w:bookmarkStart w:id="5037" w:name="_Toc21344399"/>
      <w:bookmarkStart w:id="5038" w:name="_Toc29801886"/>
      <w:bookmarkStart w:id="5039" w:name="_Toc29802310"/>
      <w:bookmarkStart w:id="5040" w:name="_Toc29802935"/>
      <w:bookmarkStart w:id="5041" w:name="_Toc36107677"/>
      <w:bookmarkStart w:id="5042" w:name="_Toc37251451"/>
      <w:bookmarkStart w:id="5043" w:name="_Toc45888332"/>
      <w:bookmarkStart w:id="5044" w:name="_Toc45888931"/>
      <w:bookmarkStart w:id="5045" w:name="_Toc59650260"/>
      <w:r w:rsidRPr="001C0CC4">
        <w:t>6.5A.2.3.1</w:t>
      </w:r>
      <w:r w:rsidRPr="001C0CC4">
        <w:tab/>
        <w:t>Void</w:t>
      </w:r>
      <w:bookmarkEnd w:id="5028"/>
      <w:bookmarkEnd w:id="5029"/>
      <w:bookmarkEnd w:id="5030"/>
      <w:bookmarkEnd w:id="5031"/>
      <w:bookmarkEnd w:id="5032"/>
      <w:bookmarkEnd w:id="5033"/>
      <w:bookmarkEnd w:id="5034"/>
      <w:bookmarkEnd w:id="5035"/>
      <w:bookmarkEnd w:id="5036"/>
    </w:p>
    <w:p w14:paraId="621AC535" w14:textId="07D33C39" w:rsidR="00BB43BA" w:rsidRDefault="00BB43BA" w:rsidP="00BB43BA">
      <w:pPr>
        <w:pStyle w:val="Heading5"/>
      </w:pPr>
      <w:bookmarkStart w:id="5046" w:name="_Toc61357530"/>
      <w:bookmarkStart w:id="5047" w:name="_Toc61359304"/>
      <w:bookmarkStart w:id="5048" w:name="_Toc67916243"/>
      <w:bookmarkStart w:id="5049" w:name="_Toc75533787"/>
      <w:bookmarkStart w:id="5050" w:name="_Toc75819673"/>
      <w:bookmarkStart w:id="5051" w:name="_Toc76508517"/>
      <w:bookmarkStart w:id="5052" w:name="_Toc76717467"/>
      <w:bookmarkStart w:id="5053" w:name="_Toc83294109"/>
      <w:bookmarkStart w:id="5054" w:name="_Toc84335148"/>
      <w:bookmarkStart w:id="5055" w:name="_Toc21344398"/>
      <w:bookmarkStart w:id="5056" w:name="_Toc29801885"/>
      <w:bookmarkStart w:id="5057" w:name="_Toc29802309"/>
      <w:bookmarkStart w:id="5058" w:name="_Toc29802934"/>
      <w:bookmarkStart w:id="5059" w:name="_Toc36107676"/>
      <w:bookmarkStart w:id="5060" w:name="_Toc37251450"/>
      <w:bookmarkStart w:id="5061" w:name="_Toc45888331"/>
      <w:bookmarkStart w:id="5062"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5046"/>
      <w:bookmarkEnd w:id="5047"/>
      <w:bookmarkEnd w:id="5048"/>
      <w:bookmarkEnd w:id="5049"/>
      <w:bookmarkEnd w:id="5050"/>
      <w:bookmarkEnd w:id="5051"/>
      <w:bookmarkEnd w:id="5052"/>
      <w:bookmarkEnd w:id="5053"/>
      <w:bookmarkEnd w:id="5054"/>
    </w:p>
    <w:p w14:paraId="380C7C50" w14:textId="59215F7D" w:rsidR="00BB43BA" w:rsidRDefault="00BB43BA" w:rsidP="003728D0">
      <w:pPr>
        <w:pStyle w:val="Heading5"/>
        <w:rPr>
          <w:lang w:eastAsia="zh-CN"/>
        </w:rPr>
      </w:pPr>
      <w:bookmarkStart w:id="5063" w:name="_Toc61357531"/>
      <w:bookmarkStart w:id="5064" w:name="_Toc61359305"/>
      <w:bookmarkStart w:id="5065" w:name="_Toc67916244"/>
      <w:bookmarkStart w:id="5066" w:name="_Toc75533788"/>
      <w:bookmarkStart w:id="5067" w:name="_Toc75819674"/>
      <w:bookmarkStart w:id="5068" w:name="_Toc76508518"/>
      <w:bookmarkStart w:id="5069" w:name="_Toc76717468"/>
      <w:bookmarkStart w:id="5070" w:name="_Toc83294110"/>
      <w:bookmarkStart w:id="5071" w:name="_Toc84335149"/>
      <w:r>
        <w:rPr>
          <w:rFonts w:hint="eastAsia"/>
          <w:lang w:eastAsia="zh-CN"/>
        </w:rPr>
        <w:t>6</w:t>
      </w:r>
      <w:r>
        <w:rPr>
          <w:lang w:eastAsia="zh-CN"/>
        </w:rPr>
        <w:t>.5A.2.3.2.1</w:t>
      </w:r>
      <w:r w:rsidR="003728D0">
        <w:rPr>
          <w:lang w:eastAsia="zh-CN"/>
        </w:rPr>
        <w:tab/>
      </w:r>
      <w:bookmarkEnd w:id="5063"/>
      <w:bookmarkEnd w:id="5064"/>
      <w:bookmarkEnd w:id="5065"/>
      <w:bookmarkEnd w:id="5066"/>
      <w:bookmarkEnd w:id="5067"/>
      <w:bookmarkEnd w:id="5068"/>
      <w:bookmarkEnd w:id="5069"/>
      <w:r w:rsidR="003728D0">
        <w:rPr>
          <w:lang w:eastAsia="zh-CN"/>
        </w:rPr>
        <w:t>Minimum requirement (network signalling value “CA_NC_NS_04”)</w:t>
      </w:r>
      <w:bookmarkEnd w:id="5070"/>
      <w:bookmarkEnd w:id="5071"/>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5072" w:name="_Toc61357532"/>
      <w:bookmarkStart w:id="5073" w:name="_Toc61359306"/>
      <w:bookmarkStart w:id="5074" w:name="_Toc67916245"/>
      <w:bookmarkStart w:id="5075" w:name="_Toc75533789"/>
      <w:bookmarkStart w:id="5076" w:name="_Toc75819675"/>
      <w:bookmarkStart w:id="5077" w:name="_Toc76508519"/>
      <w:bookmarkStart w:id="5078" w:name="_Toc76717469"/>
      <w:bookmarkStart w:id="5079" w:name="_Toc83294111"/>
      <w:bookmarkStart w:id="5080" w:name="_Toc84335150"/>
      <w:bookmarkEnd w:id="5055"/>
      <w:bookmarkEnd w:id="5056"/>
      <w:bookmarkEnd w:id="5057"/>
      <w:bookmarkEnd w:id="5058"/>
      <w:bookmarkEnd w:id="5059"/>
      <w:bookmarkEnd w:id="5060"/>
      <w:bookmarkEnd w:id="5061"/>
      <w:bookmarkEnd w:id="5062"/>
      <w:r w:rsidRPr="001C0CC4">
        <w:t>6.5A.2.3.3</w:t>
      </w:r>
      <w:r w:rsidRPr="001C0CC4">
        <w:tab/>
        <w:t>Additional spectrum emission mask for Inter-band CA</w:t>
      </w:r>
      <w:bookmarkEnd w:id="5037"/>
      <w:bookmarkEnd w:id="5038"/>
      <w:bookmarkEnd w:id="5039"/>
      <w:bookmarkEnd w:id="5040"/>
      <w:bookmarkEnd w:id="5041"/>
      <w:bookmarkEnd w:id="5042"/>
      <w:bookmarkEnd w:id="5043"/>
      <w:bookmarkEnd w:id="5044"/>
      <w:bookmarkEnd w:id="5045"/>
      <w:bookmarkEnd w:id="5072"/>
      <w:bookmarkEnd w:id="5073"/>
      <w:bookmarkEnd w:id="5074"/>
      <w:bookmarkEnd w:id="5075"/>
      <w:bookmarkEnd w:id="5076"/>
      <w:bookmarkEnd w:id="5077"/>
      <w:bookmarkEnd w:id="5078"/>
      <w:bookmarkEnd w:id="5079"/>
      <w:bookmarkEnd w:id="5080"/>
    </w:p>
    <w:p w14:paraId="3A9E5151" w14:textId="77777777" w:rsidR="00DC7196" w:rsidRPr="001C0CC4" w:rsidRDefault="00DC7196" w:rsidP="009876C7">
      <w:pPr>
        <w:pStyle w:val="Heading4"/>
      </w:pPr>
      <w:bookmarkStart w:id="5081" w:name="_Toc21344400"/>
      <w:bookmarkStart w:id="5082" w:name="_Toc29801887"/>
      <w:bookmarkStart w:id="5083" w:name="_Toc29802311"/>
      <w:bookmarkStart w:id="5084" w:name="_Toc29802936"/>
      <w:bookmarkStart w:id="5085" w:name="_Toc36107678"/>
      <w:bookmarkStart w:id="5086" w:name="_Toc37251452"/>
      <w:bookmarkStart w:id="5087" w:name="_Toc45888333"/>
      <w:bookmarkStart w:id="5088" w:name="_Toc45888932"/>
      <w:bookmarkStart w:id="5089" w:name="_Toc59650261"/>
      <w:bookmarkStart w:id="5090" w:name="_Toc61357533"/>
      <w:bookmarkStart w:id="5091" w:name="_Toc61359307"/>
      <w:bookmarkStart w:id="5092" w:name="_Toc67916246"/>
      <w:bookmarkStart w:id="5093" w:name="_Toc75533790"/>
      <w:bookmarkStart w:id="5094" w:name="_Toc75819676"/>
      <w:bookmarkStart w:id="5095" w:name="_Toc76508520"/>
      <w:bookmarkStart w:id="5096" w:name="_Toc76717470"/>
      <w:bookmarkStart w:id="5097" w:name="_Toc83294112"/>
      <w:bookmarkStart w:id="5098" w:name="_Toc84335151"/>
      <w:r w:rsidRPr="001C0CC4">
        <w:t>6.5A.2.4</w:t>
      </w:r>
      <w:r w:rsidRPr="001C0CC4">
        <w:tab/>
        <w:t>Adjacent channel leakage ratio</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66A262C5" w14:textId="77777777" w:rsidR="00DC7196" w:rsidRPr="001C0CC4" w:rsidRDefault="00DC7196" w:rsidP="009876C7">
      <w:pPr>
        <w:pStyle w:val="Heading5"/>
      </w:pPr>
      <w:bookmarkStart w:id="5099" w:name="_Toc21344401"/>
      <w:bookmarkStart w:id="5100" w:name="_Toc29801888"/>
      <w:bookmarkStart w:id="5101" w:name="_Toc29802312"/>
      <w:bookmarkStart w:id="5102" w:name="_Toc29802937"/>
      <w:bookmarkStart w:id="5103" w:name="_Toc36107679"/>
      <w:bookmarkStart w:id="5104" w:name="_Toc37251453"/>
      <w:bookmarkStart w:id="5105" w:name="_Toc45888334"/>
      <w:bookmarkStart w:id="5106" w:name="_Toc45888933"/>
      <w:bookmarkStart w:id="5107" w:name="_Toc59650262"/>
      <w:bookmarkStart w:id="5108" w:name="_Toc61357534"/>
      <w:bookmarkStart w:id="5109" w:name="_Toc61359308"/>
      <w:bookmarkStart w:id="5110" w:name="_Toc67916247"/>
      <w:bookmarkStart w:id="5111" w:name="_Toc75533791"/>
      <w:bookmarkStart w:id="5112" w:name="_Toc75819677"/>
      <w:bookmarkStart w:id="5113" w:name="_Toc76508521"/>
      <w:bookmarkStart w:id="5114" w:name="_Toc76717471"/>
      <w:bookmarkStart w:id="5115" w:name="_Toc83294113"/>
      <w:bookmarkStart w:id="5116" w:name="_Toc84335152"/>
      <w:r w:rsidRPr="001C0CC4">
        <w:t>6.5A.2.4.1</w:t>
      </w:r>
      <w:r w:rsidRPr="001C0CC4">
        <w:tab/>
        <w:t>NR ACLR</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4D233A44" w14:textId="271C422F" w:rsidR="008D4711" w:rsidRDefault="008D4711" w:rsidP="009876C7">
      <w:pPr>
        <w:pStyle w:val="H6"/>
      </w:pPr>
      <w:bookmarkStart w:id="5117" w:name="_Toc21344402"/>
      <w:bookmarkStart w:id="5118" w:name="_Toc29801889"/>
      <w:bookmarkStart w:id="5119" w:name="_Toc29802313"/>
      <w:bookmarkStart w:id="5120" w:name="_Toc29802938"/>
      <w:bookmarkStart w:id="5121" w:name="_Toc36107680"/>
      <w:bookmarkStart w:id="5122" w:name="_Toc37251454"/>
      <w:bookmarkStart w:id="5123" w:name="_CR6_5A_2_4_1_1"/>
      <w:bookmarkStart w:id="5124" w:name="_Toc21344403"/>
      <w:bookmarkStart w:id="5125" w:name="_Toc29801890"/>
      <w:bookmarkStart w:id="5126" w:name="_Toc29802314"/>
      <w:bookmarkStart w:id="5127" w:name="_Toc29802939"/>
      <w:bookmarkStart w:id="5128" w:name="_Toc36107681"/>
      <w:bookmarkStart w:id="5129" w:name="_Toc37251455"/>
      <w:r w:rsidRPr="001C0CC4">
        <w:t>6.5A.2.4.1.1</w:t>
      </w:r>
      <w:r w:rsidRPr="001C0CC4">
        <w:tab/>
        <w:t xml:space="preserve">NR ACLR for </w:t>
      </w:r>
      <w:r>
        <w:t xml:space="preserve">intra-band contiguous </w:t>
      </w:r>
      <w:r w:rsidRPr="001C0CC4">
        <w:t>CA</w:t>
      </w:r>
      <w:bookmarkEnd w:id="5117"/>
      <w:bookmarkEnd w:id="5118"/>
      <w:bookmarkEnd w:id="5119"/>
      <w:bookmarkEnd w:id="5120"/>
      <w:bookmarkEnd w:id="5121"/>
      <w:bookmarkEnd w:id="5122"/>
    </w:p>
    <w:bookmarkEnd w:id="5123"/>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bookmarkStart w:id="5130" w:name="_CRTable6_5A_2_4_1_11"/>
      <w:r w:rsidRPr="00CB62BE">
        <w:t xml:space="preserve">Table </w:t>
      </w:r>
      <w:bookmarkEnd w:id="5130"/>
      <w:r w:rsidRPr="00CB62BE">
        <w:t>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5131" w:name="_Toc21344404"/>
      <w:bookmarkStart w:id="5132" w:name="_Toc29801891"/>
      <w:bookmarkStart w:id="5133" w:name="_Toc29802315"/>
      <w:bookmarkStart w:id="5134" w:name="_Toc29802940"/>
      <w:bookmarkStart w:id="5135" w:name="_Toc36107682"/>
      <w:bookmarkStart w:id="5136" w:name="_Toc37251456"/>
      <w:bookmarkEnd w:id="5124"/>
      <w:bookmarkEnd w:id="5125"/>
      <w:bookmarkEnd w:id="5126"/>
      <w:bookmarkEnd w:id="5127"/>
      <w:bookmarkEnd w:id="5128"/>
      <w:bookmarkEnd w:id="5129"/>
    </w:p>
    <w:p w14:paraId="50370359" w14:textId="6708ADB6" w:rsidR="00BB43BA" w:rsidRDefault="00BB43BA" w:rsidP="00BB43BA">
      <w:pPr>
        <w:pStyle w:val="H6"/>
      </w:pPr>
      <w:bookmarkStart w:id="5137" w:name="_CR6_5A_2_4_1_2"/>
      <w:r w:rsidRPr="001C0CC4">
        <w:t>6.5A.2.4.1.2</w:t>
      </w:r>
      <w:r w:rsidRPr="001C0CC4">
        <w:tab/>
        <w:t xml:space="preserve">NR ACLR for </w:t>
      </w:r>
      <w:r>
        <w:t xml:space="preserve">intra-band non-contiguous </w:t>
      </w:r>
      <w:r w:rsidRPr="001C0CC4">
        <w:t>CA</w:t>
      </w:r>
    </w:p>
    <w:bookmarkEnd w:id="5137"/>
    <w:p w14:paraId="6988594D" w14:textId="59186E55" w:rsidR="00BB43BA" w:rsidRPr="0007289D" w:rsidRDefault="001917A1" w:rsidP="00BB43BA">
      <w:r>
        <w:t>For intra-band non-contiguous carrier aggregation, CA Adjacent Channel Leakage power Ratio(CA</w:t>
      </w:r>
      <w:r>
        <w:rPr>
          <w:vertAlign w:val="subscript"/>
        </w:rPr>
        <w:t>ACLR</w:t>
      </w:r>
      <w:r>
        <w:t>) is the ratio of the sum of the filtered mean power centred on each assigned channel frequency to the filtered mean power centred on an adjacent NR channel frequency at nominal channel spacing. In case the sub-block</w:t>
      </w:r>
      <w:r>
        <w:rPr>
          <w:rFonts w:eastAsia="SimSun" w:hint="eastAsia"/>
          <w:lang w:val="en-US" w:eastAsia="zh-CN"/>
        </w:rPr>
        <w:t xml:space="preserve"> </w:t>
      </w:r>
      <w:r>
        <w:t xml:space="preserve">gap bandwidth Wgap between </w:t>
      </w:r>
      <w:r>
        <w:rPr>
          <w:rFonts w:eastAsia="SimSun" w:hint="eastAsia"/>
          <w:lang w:val="en-US" w:eastAsia="zh-CN"/>
        </w:rPr>
        <w:t xml:space="preserve">two  uplink </w:t>
      </w:r>
      <w:r>
        <w:t>sub-block</w:t>
      </w:r>
      <w:r>
        <w:rPr>
          <w:rFonts w:eastAsia="SimSun" w:hint="eastAsia"/>
          <w:lang w:val="en-US" w:eastAsia="zh-CN"/>
        </w:rPr>
        <w:t>s</w:t>
      </w:r>
      <w:r>
        <w:t xml:space="preserve"> is smaller than maximum of the </w:t>
      </w:r>
      <w:r>
        <w:rPr>
          <w:rFonts w:eastAsia="SimSun" w:hint="eastAsia"/>
          <w:lang w:val="en-US" w:eastAsia="zh-CN"/>
        </w:rPr>
        <w:t>two uplink sub-block bandwidths</w:t>
      </w:r>
      <w:r>
        <w:t xml:space="preserve"> then no CA</w:t>
      </w:r>
      <w:r>
        <w:rPr>
          <w:vertAlign w:val="subscript"/>
        </w:rPr>
        <w:t>ACLR</w:t>
      </w:r>
      <w:r>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Table 6.5A.2.4.1.2-1.</w:t>
      </w:r>
    </w:p>
    <w:p w14:paraId="2ED6D55C" w14:textId="77777777" w:rsidR="00BB43BA" w:rsidRPr="00CB62BE" w:rsidRDefault="00BB43BA" w:rsidP="00BB43BA">
      <w:pPr>
        <w:pStyle w:val="TH"/>
        <w:rPr>
          <w:rFonts w:cs="v5.0.0"/>
        </w:rPr>
      </w:pPr>
      <w:bookmarkStart w:id="5138" w:name="_CRTable6_5A_2_4_1_21"/>
      <w:r w:rsidRPr="00CB62BE">
        <w:t xml:space="preserve">Table </w:t>
      </w:r>
      <w:bookmarkEnd w:id="5138"/>
      <w:r w:rsidRPr="00CB62BE">
        <w:t>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bookmarkStart w:id="5139" w:name="_CR6_5A_2_4_1_3"/>
      <w:r w:rsidRPr="001C0CC4">
        <w:t>6.5A.2.4.1.3</w:t>
      </w:r>
      <w:r w:rsidRPr="001C0CC4">
        <w:tab/>
        <w:t>NR ACLR for Inter-band CA</w:t>
      </w:r>
      <w:bookmarkEnd w:id="5131"/>
      <w:bookmarkEnd w:id="5132"/>
      <w:bookmarkEnd w:id="5133"/>
      <w:bookmarkEnd w:id="5134"/>
      <w:bookmarkEnd w:id="5135"/>
      <w:bookmarkEnd w:id="5136"/>
    </w:p>
    <w:p w14:paraId="76057ECE" w14:textId="77777777" w:rsidR="00813591" w:rsidRDefault="00813591" w:rsidP="00813591">
      <w:pPr>
        <w:rPr>
          <w:lang w:val="en-US" w:eastAsia="zh-CN"/>
        </w:rPr>
      </w:pPr>
      <w:bookmarkStart w:id="5140" w:name="_Toc45888335"/>
      <w:bookmarkStart w:id="5141" w:name="_Toc45888934"/>
      <w:bookmarkStart w:id="5142" w:name="_Toc21344405"/>
      <w:bookmarkStart w:id="5143" w:name="_Toc29801892"/>
      <w:bookmarkStart w:id="5144" w:name="_Toc29802316"/>
      <w:bookmarkStart w:id="5145" w:name="_Toc29802941"/>
      <w:bookmarkStart w:id="5146" w:name="_Toc36107683"/>
      <w:bookmarkStart w:id="5147" w:name="_Toc37251457"/>
      <w:bookmarkEnd w:id="5139"/>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bookmarkStart w:id="5148" w:name="_CR6_5A_2_4_1_4"/>
      <w:r w:rsidRPr="00C23AA9">
        <w:rPr>
          <w:lang w:val="sv-FI"/>
        </w:rPr>
        <w:t>6.5A.2.4.1.4</w:t>
      </w:r>
      <w:r w:rsidRPr="00C23AA9">
        <w:rPr>
          <w:lang w:val="sv-FI"/>
        </w:rPr>
        <w:tab/>
      </w:r>
      <w:bookmarkEnd w:id="5140"/>
      <w:bookmarkEnd w:id="5141"/>
      <w:r w:rsidRPr="00C23AA9">
        <w:rPr>
          <w:lang w:val="sv-FI"/>
        </w:rPr>
        <w:t>Void</w:t>
      </w:r>
    </w:p>
    <w:p w14:paraId="4C4E8D34" w14:textId="3098DBEB" w:rsidR="00DC7196" w:rsidRPr="00C23AA9" w:rsidRDefault="00DC7196" w:rsidP="004E30D3">
      <w:pPr>
        <w:pStyle w:val="Heading5"/>
        <w:rPr>
          <w:lang w:val="sv-FI"/>
        </w:rPr>
      </w:pPr>
      <w:bookmarkStart w:id="5149" w:name="_Toc45888336"/>
      <w:bookmarkStart w:id="5150" w:name="_Toc45888935"/>
      <w:bookmarkStart w:id="5151" w:name="_Toc59650263"/>
      <w:bookmarkStart w:id="5152" w:name="_Toc61357535"/>
      <w:bookmarkStart w:id="5153" w:name="_Toc61359309"/>
      <w:bookmarkStart w:id="5154" w:name="_Toc67916248"/>
      <w:bookmarkStart w:id="5155" w:name="_Toc75533792"/>
      <w:bookmarkStart w:id="5156" w:name="_Toc75819678"/>
      <w:bookmarkStart w:id="5157" w:name="_Toc76508522"/>
      <w:bookmarkStart w:id="5158" w:name="_Toc76717472"/>
      <w:bookmarkStart w:id="5159" w:name="_Toc83294114"/>
      <w:bookmarkStart w:id="5160" w:name="_Toc84335153"/>
      <w:bookmarkEnd w:id="5148"/>
      <w:r w:rsidRPr="00C23AA9">
        <w:rPr>
          <w:lang w:val="sv-FI"/>
        </w:rPr>
        <w:t>6.5A.2.4.2</w:t>
      </w:r>
      <w:r w:rsidRPr="00C23AA9">
        <w:rPr>
          <w:lang w:val="sv-FI"/>
        </w:rPr>
        <w:tab/>
        <w:t>UTRA ACLR</w:t>
      </w:r>
      <w:bookmarkEnd w:id="5142"/>
      <w:bookmarkEnd w:id="5143"/>
      <w:bookmarkEnd w:id="5144"/>
      <w:bookmarkEnd w:id="5145"/>
      <w:bookmarkEnd w:id="5146"/>
      <w:bookmarkEnd w:id="5147"/>
      <w:bookmarkEnd w:id="5149"/>
      <w:bookmarkEnd w:id="5150"/>
      <w:bookmarkEnd w:id="5151"/>
      <w:bookmarkEnd w:id="5152"/>
      <w:bookmarkEnd w:id="5153"/>
      <w:bookmarkEnd w:id="5154"/>
      <w:bookmarkEnd w:id="5155"/>
      <w:bookmarkEnd w:id="5156"/>
      <w:bookmarkEnd w:id="5157"/>
      <w:bookmarkEnd w:id="5158"/>
      <w:bookmarkEnd w:id="5159"/>
      <w:bookmarkEnd w:id="5160"/>
    </w:p>
    <w:p w14:paraId="7C8BE9B7" w14:textId="77777777" w:rsidR="00DC7196" w:rsidRPr="00C23AA9" w:rsidRDefault="00DC7196" w:rsidP="004E30D3">
      <w:pPr>
        <w:pStyle w:val="H6"/>
        <w:rPr>
          <w:lang w:val="sv-FI"/>
        </w:rPr>
      </w:pPr>
      <w:bookmarkStart w:id="5161" w:name="_Toc21344406"/>
      <w:bookmarkStart w:id="5162" w:name="_Toc29801893"/>
      <w:bookmarkStart w:id="5163" w:name="_Toc29802317"/>
      <w:bookmarkStart w:id="5164" w:name="_Toc29802942"/>
      <w:bookmarkStart w:id="5165" w:name="_Toc36107684"/>
      <w:bookmarkStart w:id="5166" w:name="_Toc37251458"/>
      <w:bookmarkStart w:id="5167" w:name="_CR6_5A_2_4_2_1"/>
      <w:r w:rsidRPr="00C23AA9">
        <w:rPr>
          <w:lang w:val="sv-FI"/>
        </w:rPr>
        <w:t>6.5A.2.4.2.1</w:t>
      </w:r>
      <w:r w:rsidRPr="00C23AA9">
        <w:rPr>
          <w:lang w:val="sv-FI"/>
        </w:rPr>
        <w:tab/>
        <w:t>Void</w:t>
      </w:r>
      <w:bookmarkEnd w:id="5161"/>
      <w:bookmarkEnd w:id="5162"/>
      <w:bookmarkEnd w:id="5163"/>
      <w:bookmarkEnd w:id="5164"/>
      <w:bookmarkEnd w:id="5165"/>
      <w:bookmarkEnd w:id="5166"/>
    </w:p>
    <w:p w14:paraId="1E920BEA" w14:textId="77777777" w:rsidR="00DC7196" w:rsidRPr="001C0CC4" w:rsidRDefault="00DC7196" w:rsidP="004E30D3">
      <w:pPr>
        <w:pStyle w:val="H6"/>
      </w:pPr>
      <w:bookmarkStart w:id="5168" w:name="_Toc21344407"/>
      <w:bookmarkStart w:id="5169" w:name="_Toc29801894"/>
      <w:bookmarkStart w:id="5170" w:name="_Toc29802318"/>
      <w:bookmarkStart w:id="5171" w:name="_Toc29802943"/>
      <w:bookmarkStart w:id="5172" w:name="_Toc36107685"/>
      <w:bookmarkStart w:id="5173" w:name="_Toc37251459"/>
      <w:bookmarkStart w:id="5174" w:name="_CR6_5A_2_4_2_2"/>
      <w:bookmarkEnd w:id="5167"/>
      <w:r w:rsidRPr="001C0CC4">
        <w:t>6.5A.2.4.2.2</w:t>
      </w:r>
      <w:r w:rsidRPr="001C0CC4">
        <w:tab/>
        <w:t>Void</w:t>
      </w:r>
      <w:bookmarkEnd w:id="5168"/>
      <w:bookmarkEnd w:id="5169"/>
      <w:bookmarkEnd w:id="5170"/>
      <w:bookmarkEnd w:id="5171"/>
      <w:bookmarkEnd w:id="5172"/>
      <w:bookmarkEnd w:id="5173"/>
    </w:p>
    <w:p w14:paraId="63DFE25A" w14:textId="77777777" w:rsidR="00DC7196" w:rsidRPr="001C0CC4" w:rsidRDefault="00DC7196" w:rsidP="004E30D3">
      <w:pPr>
        <w:pStyle w:val="H6"/>
      </w:pPr>
      <w:bookmarkStart w:id="5175" w:name="_Toc21344408"/>
      <w:bookmarkStart w:id="5176" w:name="_Toc29801895"/>
      <w:bookmarkStart w:id="5177" w:name="_Toc29802319"/>
      <w:bookmarkStart w:id="5178" w:name="_Toc29802944"/>
      <w:bookmarkStart w:id="5179" w:name="_Toc36107686"/>
      <w:bookmarkStart w:id="5180" w:name="_Toc37251460"/>
      <w:bookmarkStart w:id="5181" w:name="_CR6_5A_2_4_2_3"/>
      <w:bookmarkEnd w:id="5174"/>
      <w:r w:rsidRPr="001C0CC4">
        <w:t>6.5A.2.4.2.3</w:t>
      </w:r>
      <w:r w:rsidRPr="001C0CC4">
        <w:tab/>
        <w:t>UTRA ACLR for Inter-band CA</w:t>
      </w:r>
      <w:bookmarkEnd w:id="5175"/>
      <w:bookmarkEnd w:id="5176"/>
      <w:bookmarkEnd w:id="5177"/>
      <w:bookmarkEnd w:id="5178"/>
      <w:bookmarkEnd w:id="5179"/>
      <w:bookmarkEnd w:id="5180"/>
    </w:p>
    <w:bookmarkEnd w:id="5181"/>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5182" w:name="_Toc21344409"/>
      <w:bookmarkStart w:id="5183" w:name="_Toc29801896"/>
      <w:bookmarkStart w:id="5184" w:name="_Toc29802320"/>
      <w:bookmarkStart w:id="5185" w:name="_Toc29802945"/>
      <w:bookmarkStart w:id="5186" w:name="_Toc36107687"/>
      <w:bookmarkStart w:id="5187" w:name="_Toc37251461"/>
      <w:bookmarkStart w:id="5188" w:name="_Toc45888337"/>
      <w:bookmarkStart w:id="5189" w:name="_Toc45888936"/>
      <w:bookmarkStart w:id="5190" w:name="_Toc59650264"/>
      <w:bookmarkStart w:id="5191" w:name="_Toc61357536"/>
      <w:bookmarkStart w:id="5192" w:name="_Toc61359310"/>
      <w:bookmarkStart w:id="5193" w:name="_Toc67916249"/>
      <w:bookmarkStart w:id="5194" w:name="_Toc75533793"/>
      <w:bookmarkStart w:id="5195" w:name="_Toc75819679"/>
      <w:bookmarkStart w:id="5196" w:name="_Toc76508523"/>
      <w:bookmarkStart w:id="5197" w:name="_Toc76717473"/>
      <w:bookmarkStart w:id="5198" w:name="_Toc83294115"/>
      <w:bookmarkStart w:id="5199" w:name="_Toc84335154"/>
      <w:r w:rsidRPr="001C0CC4">
        <w:t>6.5A.3</w:t>
      </w:r>
      <w:r w:rsidRPr="001C0CC4">
        <w:tab/>
        <w:t>Spurious emission for CA</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584A0090" w14:textId="77777777" w:rsidR="00DC7196" w:rsidRPr="001C0CC4" w:rsidRDefault="00DC7196" w:rsidP="004E30D3">
      <w:pPr>
        <w:pStyle w:val="Heading4"/>
      </w:pPr>
      <w:bookmarkStart w:id="5200" w:name="_Toc21344410"/>
      <w:bookmarkStart w:id="5201" w:name="_Toc29801897"/>
      <w:bookmarkStart w:id="5202" w:name="_Toc29802321"/>
      <w:bookmarkStart w:id="5203" w:name="_Toc29802946"/>
      <w:bookmarkStart w:id="5204" w:name="_Toc36107688"/>
      <w:bookmarkStart w:id="5205" w:name="_Toc37251462"/>
      <w:bookmarkStart w:id="5206" w:name="_Toc45888338"/>
      <w:bookmarkStart w:id="5207" w:name="_Toc45888937"/>
      <w:bookmarkStart w:id="5208" w:name="_Toc59650265"/>
      <w:bookmarkStart w:id="5209" w:name="_Toc61357537"/>
      <w:bookmarkStart w:id="5210" w:name="_Toc61359311"/>
      <w:bookmarkStart w:id="5211" w:name="_Toc67916250"/>
      <w:bookmarkStart w:id="5212" w:name="_Toc75533794"/>
      <w:bookmarkStart w:id="5213" w:name="_Toc75819680"/>
      <w:bookmarkStart w:id="5214" w:name="_Toc76508524"/>
      <w:bookmarkStart w:id="5215" w:name="_Toc76717474"/>
      <w:bookmarkStart w:id="5216" w:name="_Toc83294116"/>
      <w:bookmarkStart w:id="5217" w:name="_Toc84335155"/>
      <w:r w:rsidRPr="001C0CC4">
        <w:t>6.5A.3.1</w:t>
      </w:r>
      <w:r w:rsidRPr="001C0CC4">
        <w:tab/>
        <w:t>General spurious emissions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5218" w:name="_Toc21344411"/>
      <w:bookmarkStart w:id="5219" w:name="_Toc29801898"/>
      <w:bookmarkStart w:id="5220" w:name="_Toc29802322"/>
      <w:bookmarkStart w:id="5221" w:name="_Toc29802947"/>
      <w:bookmarkStart w:id="5222" w:name="_Toc36107689"/>
      <w:bookmarkStart w:id="5223"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bookmarkStart w:id="5224" w:name="_CRTable6_5A_3_11"/>
      <w:r w:rsidRPr="00CB62BE">
        <w:t xml:space="preserve">Table </w:t>
      </w:r>
      <w:bookmarkEnd w:id="5224"/>
      <w:r w:rsidRPr="00CB62BE">
        <w:t>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5225" w:name="_Toc45888339"/>
      <w:bookmarkStart w:id="5226" w:name="_Toc45888938"/>
      <w:bookmarkStart w:id="5227" w:name="_Toc59650266"/>
      <w:bookmarkStart w:id="5228" w:name="_Toc61357538"/>
      <w:bookmarkStart w:id="5229" w:name="_Toc61359312"/>
      <w:bookmarkStart w:id="5230" w:name="_Toc67916251"/>
      <w:bookmarkStart w:id="5231" w:name="_Toc75533795"/>
      <w:bookmarkStart w:id="5232" w:name="_Toc75819681"/>
      <w:bookmarkStart w:id="5233" w:name="_Toc76508525"/>
      <w:bookmarkStart w:id="5234" w:name="_Toc76717475"/>
      <w:bookmarkStart w:id="5235" w:name="_Toc83294117"/>
      <w:bookmarkStart w:id="5236" w:name="_Toc84335156"/>
      <w:r w:rsidRPr="001C0CC4">
        <w:t>6.5A.3.2</w:t>
      </w:r>
      <w:r w:rsidRPr="001C0CC4">
        <w:tab/>
        <w:t>Spurious emissions for UE co-existence</w:t>
      </w:r>
      <w:bookmarkEnd w:id="5218"/>
      <w:bookmarkEnd w:id="5219"/>
      <w:bookmarkEnd w:id="5220"/>
      <w:bookmarkEnd w:id="5221"/>
      <w:bookmarkEnd w:id="5222"/>
      <w:bookmarkEnd w:id="5223"/>
      <w:bookmarkEnd w:id="5225"/>
      <w:bookmarkEnd w:id="5226"/>
      <w:bookmarkEnd w:id="5227"/>
      <w:bookmarkEnd w:id="5228"/>
      <w:bookmarkEnd w:id="5229"/>
      <w:bookmarkEnd w:id="5230"/>
      <w:bookmarkEnd w:id="5231"/>
      <w:bookmarkEnd w:id="5232"/>
      <w:bookmarkEnd w:id="5233"/>
      <w:bookmarkEnd w:id="5234"/>
      <w:bookmarkEnd w:id="5235"/>
      <w:bookmarkEnd w:id="5236"/>
    </w:p>
    <w:p w14:paraId="1CB94AB8" w14:textId="68C33B75" w:rsidR="008D4711" w:rsidRDefault="008D4711" w:rsidP="004E30D3">
      <w:pPr>
        <w:pStyle w:val="Heading5"/>
      </w:pPr>
      <w:bookmarkStart w:id="5237" w:name="_Toc21344412"/>
      <w:bookmarkStart w:id="5238" w:name="_Toc29801899"/>
      <w:bookmarkStart w:id="5239" w:name="_Toc29802323"/>
      <w:bookmarkStart w:id="5240" w:name="_Toc29802948"/>
      <w:bookmarkStart w:id="5241" w:name="_Toc36107690"/>
      <w:bookmarkStart w:id="5242" w:name="_Toc37251464"/>
      <w:bookmarkStart w:id="5243" w:name="_Toc45888340"/>
      <w:bookmarkStart w:id="5244" w:name="_Toc45888939"/>
      <w:bookmarkStart w:id="5245" w:name="_Toc59650267"/>
      <w:bookmarkStart w:id="5246" w:name="_Toc61357539"/>
      <w:bookmarkStart w:id="5247" w:name="_Toc61359313"/>
      <w:bookmarkStart w:id="5248" w:name="_Toc67916252"/>
      <w:bookmarkStart w:id="5249" w:name="_Toc75533796"/>
      <w:bookmarkStart w:id="5250" w:name="_Toc75819682"/>
      <w:bookmarkStart w:id="5251" w:name="_Toc76508526"/>
      <w:bookmarkStart w:id="5252" w:name="_Toc76717476"/>
      <w:bookmarkStart w:id="5253" w:name="_Toc83294118"/>
      <w:bookmarkStart w:id="5254" w:name="_Toc84335157"/>
      <w:bookmarkStart w:id="5255" w:name="_Toc21344413"/>
      <w:bookmarkStart w:id="5256" w:name="_Toc29801900"/>
      <w:bookmarkStart w:id="5257" w:name="_Toc29802324"/>
      <w:bookmarkStart w:id="5258" w:name="_Toc29802949"/>
      <w:bookmarkStart w:id="5259" w:name="_Toc36107691"/>
      <w:bookmarkStart w:id="5260" w:name="_Toc37251465"/>
      <w:bookmarkStart w:id="5261" w:name="_Toc45888341"/>
      <w:bookmarkStart w:id="5262" w:name="_Toc45888940"/>
      <w:r w:rsidRPr="001C0CC4">
        <w:t>6.5A.3.2.1</w:t>
      </w:r>
      <w:r w:rsidRPr="001C0CC4">
        <w:tab/>
        <w:t>Spurious emissions for UE co-existence</w:t>
      </w:r>
      <w:r>
        <w:t xml:space="preserve"> for intra-band contiguous CA</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bookmarkStart w:id="5263" w:name="_CRTable6_5A_3_2_11"/>
      <w:r>
        <w:t xml:space="preserve">Table </w:t>
      </w:r>
      <w:bookmarkEnd w:id="5263"/>
      <w:r>
        <w:t>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264" w:name="_Toc61357540"/>
      <w:bookmarkStart w:id="5265" w:name="_Toc61359314"/>
      <w:bookmarkStart w:id="5266" w:name="_Toc67916253"/>
      <w:bookmarkStart w:id="5267" w:name="_Toc75533797"/>
      <w:bookmarkStart w:id="5268" w:name="_Toc75819683"/>
      <w:bookmarkStart w:id="5269" w:name="_Toc76508527"/>
      <w:bookmarkStart w:id="5270" w:name="_Toc76717477"/>
      <w:bookmarkStart w:id="5271" w:name="_Toc83294119"/>
      <w:bookmarkStart w:id="5272" w:name="_Toc84335158"/>
      <w:bookmarkStart w:id="5273" w:name="_Toc21344414"/>
      <w:bookmarkStart w:id="5274" w:name="_Toc29801901"/>
      <w:bookmarkStart w:id="5275" w:name="_Toc29802325"/>
      <w:bookmarkStart w:id="5276" w:name="_Toc29802950"/>
      <w:bookmarkStart w:id="5277" w:name="_Toc36107692"/>
      <w:bookmarkStart w:id="5278" w:name="_Toc37251466"/>
      <w:bookmarkStart w:id="5279" w:name="_Toc45888342"/>
      <w:bookmarkStart w:id="5280" w:name="_Toc45888941"/>
      <w:bookmarkStart w:id="5281" w:name="_Toc59650269"/>
      <w:bookmarkEnd w:id="5255"/>
      <w:bookmarkEnd w:id="5256"/>
      <w:bookmarkEnd w:id="5257"/>
      <w:bookmarkEnd w:id="5258"/>
      <w:bookmarkEnd w:id="5259"/>
      <w:bookmarkEnd w:id="5260"/>
      <w:bookmarkEnd w:id="5261"/>
      <w:bookmarkEnd w:id="5262"/>
      <w:r w:rsidRPr="001C0CC4">
        <w:t>6.5A.3.2.2</w:t>
      </w:r>
      <w:r w:rsidRPr="001C0CC4">
        <w:tab/>
        <w:t>Spurious emissions for UE co-existence</w:t>
      </w:r>
      <w:r>
        <w:t xml:space="preserve"> for intra-band non-contiguous CA</w:t>
      </w:r>
      <w:bookmarkEnd w:id="5264"/>
      <w:bookmarkEnd w:id="5265"/>
      <w:bookmarkEnd w:id="5266"/>
      <w:bookmarkEnd w:id="5267"/>
      <w:bookmarkEnd w:id="5268"/>
      <w:bookmarkEnd w:id="5269"/>
      <w:bookmarkEnd w:id="5270"/>
      <w:bookmarkEnd w:id="5271"/>
      <w:bookmarkEnd w:id="5272"/>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bookmarkStart w:id="5282" w:name="_CRTable6_5A_3_2_21"/>
      <w:r>
        <w:t xml:space="preserve">Table </w:t>
      </w:r>
      <w:bookmarkEnd w:id="5282"/>
      <w:r>
        <w:t>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283" w:name="_Toc61357541"/>
      <w:bookmarkStart w:id="5284" w:name="_Toc61359315"/>
      <w:bookmarkStart w:id="5285" w:name="_Toc67916254"/>
      <w:bookmarkStart w:id="5286" w:name="_Toc75533798"/>
      <w:bookmarkStart w:id="5287" w:name="_Toc75819684"/>
      <w:bookmarkStart w:id="5288" w:name="_Toc76508528"/>
      <w:bookmarkStart w:id="5289" w:name="_Toc76717478"/>
      <w:bookmarkStart w:id="5290" w:name="_Toc83294120"/>
      <w:bookmarkStart w:id="5291" w:name="_Toc84335159"/>
      <w:r w:rsidRPr="001C0CC4">
        <w:t>6.5A.3.2.3</w:t>
      </w:r>
      <w:r w:rsidRPr="001C0CC4">
        <w:tab/>
        <w:t>Spurious emissions for UE co-existence for Inter-band CA</w:t>
      </w:r>
      <w:bookmarkEnd w:id="5273"/>
      <w:bookmarkEnd w:id="5274"/>
      <w:bookmarkEnd w:id="5275"/>
      <w:bookmarkEnd w:id="5276"/>
      <w:bookmarkEnd w:id="5277"/>
      <w:bookmarkEnd w:id="5278"/>
      <w:bookmarkEnd w:id="5279"/>
      <w:bookmarkEnd w:id="5280"/>
      <w:bookmarkEnd w:id="5281"/>
      <w:bookmarkEnd w:id="5283"/>
      <w:bookmarkEnd w:id="5284"/>
      <w:bookmarkEnd w:id="5285"/>
      <w:bookmarkEnd w:id="5286"/>
      <w:bookmarkEnd w:id="5287"/>
      <w:bookmarkEnd w:id="5288"/>
      <w:bookmarkEnd w:id="5289"/>
      <w:bookmarkEnd w:id="5290"/>
      <w:bookmarkEnd w:id="5291"/>
    </w:p>
    <w:p w14:paraId="55C59F2E" w14:textId="67F33705" w:rsidR="00546997" w:rsidRDefault="00546997" w:rsidP="00546997">
      <w:pPr>
        <w:rPr>
          <w:rFonts w:eastAsia="SimSun"/>
          <w:lang w:val="en-US" w:eastAsia="zh-CN"/>
        </w:rPr>
      </w:pPr>
      <w:r w:rsidRPr="00EE5CC1">
        <w:t>This clause specifies the</w:t>
      </w:r>
      <w:r>
        <w:t xml:space="preserve"> additional</w:t>
      </w:r>
      <w:r w:rsidRPr="00EE5CC1">
        <w:t xml:space="preserve"> requirements for inter</w:t>
      </w:r>
      <w:r w:rsidRPr="00EE5CC1">
        <w:rPr>
          <w:rFonts w:hint="eastAsia"/>
        </w:rPr>
        <w:t>-</w:t>
      </w:r>
      <w:r w:rsidRPr="00EE5CC1">
        <w:t xml:space="preserve">band </w:t>
      </w:r>
      <w:r>
        <w:t xml:space="preserve">uplink </w:t>
      </w:r>
      <w:r w:rsidRPr="00EE5CC1">
        <w:t>carrier aggregation configurations with the</w:t>
      </w:r>
      <w:r>
        <w:t xml:space="preserve"> single CC</w:t>
      </w:r>
      <w:r w:rsidRPr="00EE5CC1">
        <w:t xml:space="preserve"> uplink assigned to two </w:t>
      </w:r>
      <w:r>
        <w:t>NR</w:t>
      </w:r>
      <w:r w:rsidRPr="00EE5CC1">
        <w:t xml:space="preserve"> bands</w:t>
      </w:r>
      <w:r w:rsidRPr="00EE5CC1" w:rsidDel="0005254F">
        <w:t xml:space="preserve"> </w:t>
      </w:r>
      <w:r w:rsidRPr="00EE5CC1">
        <w:t>for coexistence with protected bands</w:t>
      </w:r>
      <w:r>
        <w:t xml:space="preserve"> </w:t>
      </w:r>
      <w:r w:rsidRPr="002D5540">
        <w:t>for the specified uplink carrier aggregation configurations in Table 6.5A.3.2.3-1.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p>
    <w:p w14:paraId="19787CE8" w14:textId="77777777" w:rsidR="00546997" w:rsidRDefault="00546997" w:rsidP="0054699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E5C97EA" w14:textId="77777777" w:rsidR="00546997" w:rsidRPr="001C0CC4" w:rsidRDefault="00546997" w:rsidP="00546997">
      <w:r w:rsidRPr="001C0CC4">
        <w:t>For inter-band carrier aggregation with the uplink assigned to two NR bands, the requirements in Table 6.5A.3.2.3-1 apply on each component carrier with all component carriers are active.</w:t>
      </w:r>
    </w:p>
    <w:p w14:paraId="4530D0E1" w14:textId="013CB85D" w:rsidR="00DC7196" w:rsidRDefault="00546997" w:rsidP="00546997">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w:t>
      </w:r>
      <w:r w:rsidRPr="005E20ED">
        <w:t xml:space="preserve"> </w:t>
      </w:r>
      <w:r>
        <w:t>and in</w:t>
      </w:r>
      <w:r w:rsidRPr="00615D1E">
        <w:rPr>
          <w:lang w:val="en-US"/>
        </w:rPr>
        <w:t xml:space="preserve"> </w:t>
      </w:r>
      <w:r w:rsidRPr="00473051">
        <w:rPr>
          <w:lang w:val="en-US"/>
        </w:rPr>
        <w:t>clause 6.</w:t>
      </w:r>
      <w:r>
        <w:rPr>
          <w:lang w:val="en-US"/>
        </w:rPr>
        <w:t>5</w:t>
      </w:r>
      <w:r w:rsidRPr="00473051">
        <w:rPr>
          <w:lang w:val="en-US"/>
        </w:rPr>
        <w:t>.3.2</w:t>
      </w:r>
      <w:r w:rsidRPr="00A1115A">
        <w:t xml:space="preserve"> </w:t>
      </w:r>
      <w:r w:rsidRPr="001C0CC4">
        <w:t xml:space="preserve">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bookmarkStart w:id="5292" w:name="_CRTable6_5A_3_2_31"/>
      <w:r w:rsidRPr="001C0CC4">
        <w:t xml:space="preserve">Table </w:t>
      </w:r>
      <w:bookmarkEnd w:id="5292"/>
      <w:r w:rsidRPr="001C0CC4">
        <w:t>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F701A9" w:rsidRPr="001C0CC4" w14:paraId="15D9D91E" w14:textId="77777777" w:rsidTr="00184A94">
        <w:trPr>
          <w:trHeight w:val="187"/>
        </w:trPr>
        <w:tc>
          <w:tcPr>
            <w:tcW w:w="1508" w:type="dxa"/>
            <w:tcBorders>
              <w:bottom w:val="nil"/>
            </w:tcBorders>
            <w:shd w:val="clear" w:color="auto" w:fill="auto"/>
          </w:tcPr>
          <w:p w14:paraId="7B09D92A" w14:textId="77777777" w:rsidR="00F701A9" w:rsidRPr="001C0CC4" w:rsidRDefault="00F701A9" w:rsidP="00184A94">
            <w:pPr>
              <w:pStyle w:val="TAH"/>
              <w:rPr>
                <w:rFonts w:eastAsia="SimSun"/>
              </w:rPr>
            </w:pPr>
            <w:r w:rsidRPr="001C0CC4">
              <w:rPr>
                <w:rFonts w:eastAsia="SimSun"/>
              </w:rPr>
              <w:t>NR CA combination</w:t>
            </w:r>
          </w:p>
        </w:tc>
        <w:tc>
          <w:tcPr>
            <w:tcW w:w="8268" w:type="dxa"/>
            <w:gridSpan w:val="7"/>
            <w:shd w:val="clear" w:color="auto" w:fill="auto"/>
          </w:tcPr>
          <w:p w14:paraId="43DD24CE" w14:textId="77777777" w:rsidR="00F701A9" w:rsidRPr="001C0CC4" w:rsidRDefault="00F701A9" w:rsidP="00184A94">
            <w:pPr>
              <w:pStyle w:val="TAH"/>
              <w:rPr>
                <w:rFonts w:eastAsia="SimSun"/>
              </w:rPr>
            </w:pPr>
            <w:r w:rsidRPr="001C0CC4">
              <w:rPr>
                <w:rFonts w:eastAsia="SimSun"/>
              </w:rPr>
              <w:t>Spurious emission</w:t>
            </w:r>
          </w:p>
        </w:tc>
      </w:tr>
      <w:tr w:rsidR="00F701A9" w:rsidRPr="001C0CC4" w14:paraId="12A17BD6" w14:textId="77777777" w:rsidTr="00184A94">
        <w:trPr>
          <w:trHeight w:val="187"/>
        </w:trPr>
        <w:tc>
          <w:tcPr>
            <w:tcW w:w="1508" w:type="dxa"/>
            <w:tcBorders>
              <w:top w:val="nil"/>
              <w:bottom w:val="single" w:sz="4" w:space="0" w:color="auto"/>
            </w:tcBorders>
            <w:shd w:val="clear" w:color="auto" w:fill="auto"/>
          </w:tcPr>
          <w:p w14:paraId="616B050D" w14:textId="77777777" w:rsidR="00F701A9" w:rsidRPr="001C0CC4" w:rsidRDefault="00F701A9" w:rsidP="00184A94">
            <w:pPr>
              <w:pStyle w:val="TAH"/>
              <w:rPr>
                <w:rFonts w:eastAsia="SimSun"/>
              </w:rPr>
            </w:pPr>
          </w:p>
        </w:tc>
        <w:tc>
          <w:tcPr>
            <w:tcW w:w="2620" w:type="dxa"/>
            <w:shd w:val="clear" w:color="auto" w:fill="auto"/>
          </w:tcPr>
          <w:p w14:paraId="61ADA38E" w14:textId="77777777" w:rsidR="00F701A9" w:rsidRPr="001C0CC4" w:rsidRDefault="00F701A9" w:rsidP="00184A94">
            <w:pPr>
              <w:pStyle w:val="TAH"/>
              <w:rPr>
                <w:rFonts w:eastAsia="SimSun"/>
              </w:rPr>
            </w:pPr>
            <w:r w:rsidRPr="001C0CC4">
              <w:rPr>
                <w:rFonts w:eastAsia="SimSun"/>
              </w:rPr>
              <w:t>Protected Band</w:t>
            </w:r>
          </w:p>
        </w:tc>
        <w:tc>
          <w:tcPr>
            <w:tcW w:w="2560" w:type="dxa"/>
            <w:gridSpan w:val="3"/>
            <w:shd w:val="clear" w:color="auto" w:fill="auto"/>
          </w:tcPr>
          <w:p w14:paraId="5D6864A3" w14:textId="77777777" w:rsidR="00F701A9" w:rsidRPr="001C0CC4" w:rsidRDefault="00F701A9" w:rsidP="00184A94">
            <w:pPr>
              <w:pStyle w:val="TAH"/>
              <w:rPr>
                <w:rFonts w:eastAsia="SimSun"/>
              </w:rPr>
            </w:pPr>
            <w:r w:rsidRPr="001C0CC4">
              <w:rPr>
                <w:rFonts w:eastAsia="SimSun"/>
              </w:rPr>
              <w:t>Frequency range (MHz)</w:t>
            </w:r>
          </w:p>
        </w:tc>
        <w:tc>
          <w:tcPr>
            <w:tcW w:w="1077" w:type="dxa"/>
            <w:shd w:val="clear" w:color="auto" w:fill="auto"/>
          </w:tcPr>
          <w:p w14:paraId="08E9AA31" w14:textId="77777777" w:rsidR="00F701A9" w:rsidRPr="001C0CC4" w:rsidRDefault="00F701A9" w:rsidP="00184A94">
            <w:pPr>
              <w:pStyle w:val="TAH"/>
              <w:rPr>
                <w:rFonts w:eastAsia="SimSun"/>
              </w:rPr>
            </w:pPr>
            <w:r w:rsidRPr="001C0CC4">
              <w:rPr>
                <w:rFonts w:eastAsia="SimSun"/>
              </w:rPr>
              <w:t>Maximum Level (dBm)</w:t>
            </w:r>
          </w:p>
        </w:tc>
        <w:tc>
          <w:tcPr>
            <w:tcW w:w="959" w:type="dxa"/>
            <w:shd w:val="clear" w:color="auto" w:fill="auto"/>
          </w:tcPr>
          <w:p w14:paraId="0732DFA3" w14:textId="77777777" w:rsidR="00F701A9" w:rsidRPr="001C0CC4" w:rsidRDefault="00F701A9" w:rsidP="00184A94">
            <w:pPr>
              <w:pStyle w:val="TAH"/>
              <w:rPr>
                <w:rFonts w:eastAsia="SimSun"/>
              </w:rPr>
            </w:pPr>
            <w:r w:rsidRPr="001C0CC4">
              <w:rPr>
                <w:rFonts w:eastAsia="SimSun"/>
              </w:rPr>
              <w:t>MBW (MHz)</w:t>
            </w:r>
          </w:p>
        </w:tc>
        <w:tc>
          <w:tcPr>
            <w:tcW w:w="1052" w:type="dxa"/>
            <w:shd w:val="clear" w:color="auto" w:fill="auto"/>
          </w:tcPr>
          <w:p w14:paraId="45BA2EC8" w14:textId="77777777" w:rsidR="00F701A9" w:rsidRPr="001C0CC4" w:rsidRDefault="00F701A9" w:rsidP="00184A94">
            <w:pPr>
              <w:pStyle w:val="TAH"/>
              <w:rPr>
                <w:rFonts w:eastAsia="SimSun"/>
              </w:rPr>
            </w:pPr>
            <w:r w:rsidRPr="001C0CC4">
              <w:rPr>
                <w:rFonts w:eastAsia="SimSun"/>
              </w:rPr>
              <w:t>NOTE</w:t>
            </w:r>
          </w:p>
        </w:tc>
      </w:tr>
      <w:tr w:rsidR="00F701A9" w:rsidRPr="001C0CC4" w14:paraId="5A2A74E6" w14:textId="77777777" w:rsidTr="00F701A9">
        <w:trPr>
          <w:trHeight w:val="187"/>
        </w:trPr>
        <w:tc>
          <w:tcPr>
            <w:tcW w:w="1508" w:type="dxa"/>
            <w:tcBorders>
              <w:top w:val="single" w:sz="4" w:space="0" w:color="auto"/>
              <w:bottom w:val="nil"/>
            </w:tcBorders>
            <w:shd w:val="clear" w:color="auto" w:fill="auto"/>
          </w:tcPr>
          <w:p w14:paraId="10EF6357" w14:textId="0E60341A"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4AC2B44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A8BFAEA"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5725B00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BDF189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18C04CF4"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2454E12B"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74EEEC2"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099FEE06" w14:textId="77777777" w:rsidTr="00184A94">
        <w:trPr>
          <w:trHeight w:val="187"/>
        </w:trPr>
        <w:tc>
          <w:tcPr>
            <w:tcW w:w="1508" w:type="dxa"/>
            <w:tcBorders>
              <w:top w:val="nil"/>
              <w:bottom w:val="nil"/>
            </w:tcBorders>
            <w:shd w:val="clear" w:color="auto" w:fill="auto"/>
          </w:tcPr>
          <w:p w14:paraId="29D36F07" w14:textId="77777777" w:rsidR="00F701A9" w:rsidRPr="001C0CC4" w:rsidRDefault="00F701A9" w:rsidP="00184A94">
            <w:pPr>
              <w:pStyle w:val="TAC"/>
              <w:rPr>
                <w:rFonts w:eastAsia="SimSun"/>
              </w:rPr>
            </w:pPr>
          </w:p>
        </w:tc>
        <w:tc>
          <w:tcPr>
            <w:tcW w:w="2620" w:type="dxa"/>
            <w:shd w:val="clear" w:color="auto" w:fill="auto"/>
          </w:tcPr>
          <w:p w14:paraId="2F57205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C812178"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0EDCD5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7DEB46C9"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4607987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2C70C20E"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7CD16F18"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56639DBF" w14:textId="77777777" w:rsidTr="00184A94">
        <w:trPr>
          <w:trHeight w:val="187"/>
        </w:trPr>
        <w:tc>
          <w:tcPr>
            <w:tcW w:w="1508" w:type="dxa"/>
            <w:tcBorders>
              <w:top w:val="nil"/>
              <w:bottom w:val="nil"/>
            </w:tcBorders>
            <w:shd w:val="clear" w:color="auto" w:fill="auto"/>
          </w:tcPr>
          <w:p w14:paraId="577B0ADC" w14:textId="77777777" w:rsidR="00F701A9" w:rsidRPr="001C0CC4" w:rsidRDefault="00F701A9" w:rsidP="00184A94">
            <w:pPr>
              <w:pStyle w:val="TAC"/>
              <w:rPr>
                <w:rFonts w:eastAsia="SimSun"/>
              </w:rPr>
            </w:pPr>
          </w:p>
        </w:tc>
        <w:tc>
          <w:tcPr>
            <w:tcW w:w="2620" w:type="dxa"/>
            <w:shd w:val="clear" w:color="auto" w:fill="auto"/>
          </w:tcPr>
          <w:p w14:paraId="265C79F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44C066C7"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2433BCE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FE2D73C"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6C68198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70A805E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78F7D2EC"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2F68F9E1" w14:textId="77777777" w:rsidTr="00184A94">
        <w:trPr>
          <w:trHeight w:val="187"/>
        </w:trPr>
        <w:tc>
          <w:tcPr>
            <w:tcW w:w="1508" w:type="dxa"/>
            <w:tcBorders>
              <w:top w:val="nil"/>
              <w:bottom w:val="nil"/>
            </w:tcBorders>
            <w:shd w:val="clear" w:color="auto" w:fill="auto"/>
          </w:tcPr>
          <w:p w14:paraId="46A78586" w14:textId="77777777" w:rsidR="00F701A9" w:rsidRPr="001C0CC4" w:rsidRDefault="00F701A9" w:rsidP="00184A94">
            <w:pPr>
              <w:pStyle w:val="TAC"/>
              <w:rPr>
                <w:rFonts w:eastAsia="SimSun"/>
              </w:rPr>
            </w:pPr>
          </w:p>
        </w:tc>
        <w:tc>
          <w:tcPr>
            <w:tcW w:w="2620" w:type="dxa"/>
            <w:shd w:val="clear" w:color="auto" w:fill="auto"/>
          </w:tcPr>
          <w:p w14:paraId="23BA370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9DED19A"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341BDFA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2C5FFA49"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79119C95"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33B0E6B5"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48F7ADB" w14:textId="77777777" w:rsidR="00F701A9" w:rsidRPr="001C0CC4" w:rsidRDefault="00F701A9" w:rsidP="00184A94">
            <w:pPr>
              <w:pStyle w:val="TAC"/>
              <w:rPr>
                <w:rFonts w:eastAsia="SimSun"/>
              </w:rPr>
            </w:pPr>
          </w:p>
        </w:tc>
      </w:tr>
      <w:tr w:rsidR="00F701A9" w:rsidRPr="001C0CC4" w14:paraId="3B60F502" w14:textId="77777777" w:rsidTr="00184A94">
        <w:trPr>
          <w:trHeight w:val="187"/>
        </w:trPr>
        <w:tc>
          <w:tcPr>
            <w:tcW w:w="1508" w:type="dxa"/>
            <w:tcBorders>
              <w:top w:val="nil"/>
              <w:bottom w:val="nil"/>
            </w:tcBorders>
            <w:shd w:val="clear" w:color="auto" w:fill="auto"/>
          </w:tcPr>
          <w:p w14:paraId="6946E9CD" w14:textId="77777777" w:rsidR="00F701A9" w:rsidRPr="001C0CC4" w:rsidRDefault="00F701A9" w:rsidP="00184A94">
            <w:pPr>
              <w:pStyle w:val="TAC"/>
              <w:rPr>
                <w:rFonts w:eastAsia="SimSun"/>
              </w:rPr>
            </w:pPr>
          </w:p>
        </w:tc>
        <w:tc>
          <w:tcPr>
            <w:tcW w:w="2620" w:type="dxa"/>
            <w:shd w:val="clear" w:color="auto" w:fill="auto"/>
          </w:tcPr>
          <w:p w14:paraId="60845F19"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51412510"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4B37AEA1"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2332BD5"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70255FF2"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64DEB163"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4E480126"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6BA3426A" w14:textId="77777777" w:rsidTr="00F701A9">
        <w:trPr>
          <w:trHeight w:val="187"/>
        </w:trPr>
        <w:tc>
          <w:tcPr>
            <w:tcW w:w="1508" w:type="dxa"/>
            <w:tcBorders>
              <w:top w:val="single" w:sz="4" w:space="0" w:color="auto"/>
              <w:bottom w:val="single" w:sz="4" w:space="0" w:color="auto"/>
            </w:tcBorders>
            <w:shd w:val="clear" w:color="auto" w:fill="auto"/>
          </w:tcPr>
          <w:p w14:paraId="60F5BE02" w14:textId="72701117" w:rsidR="00F701A9" w:rsidRDefault="00F701A9" w:rsidP="00184A94">
            <w:pPr>
              <w:pStyle w:val="TAC"/>
            </w:pPr>
            <w:r>
              <w:rPr>
                <w:rFonts w:cs="Arial"/>
                <w:lang w:eastAsia="ja-JP"/>
              </w:rPr>
              <w:t>CA</w:t>
            </w:r>
            <w:r>
              <w:rPr>
                <w:rFonts w:cs="Arial"/>
              </w:rPr>
              <w:t>_n1-n40</w:t>
            </w:r>
          </w:p>
        </w:tc>
        <w:tc>
          <w:tcPr>
            <w:tcW w:w="2620" w:type="dxa"/>
            <w:shd w:val="clear" w:color="auto" w:fill="auto"/>
          </w:tcPr>
          <w:p w14:paraId="4E8734E2" w14:textId="77777777" w:rsidR="00F701A9" w:rsidRDefault="00F701A9" w:rsidP="00184A94">
            <w:pPr>
              <w:pStyle w:val="TAL"/>
              <w:rPr>
                <w:lang w:val="sv-SE" w:eastAsia="ja-JP"/>
              </w:rPr>
            </w:pPr>
            <w:r w:rsidRPr="001C0CC4">
              <w:rPr>
                <w:rFonts w:eastAsia="SimSun" w:cs="Arial"/>
              </w:rPr>
              <w:t>Frequency range</w:t>
            </w:r>
          </w:p>
        </w:tc>
        <w:tc>
          <w:tcPr>
            <w:tcW w:w="972" w:type="dxa"/>
            <w:shd w:val="clear" w:color="auto" w:fill="auto"/>
          </w:tcPr>
          <w:p w14:paraId="340499FE" w14:textId="77777777" w:rsidR="00F701A9" w:rsidRDefault="00F701A9" w:rsidP="00184A94">
            <w:pPr>
              <w:pStyle w:val="TAC"/>
            </w:pPr>
            <w:r w:rsidRPr="001C0CC4">
              <w:rPr>
                <w:rFonts w:eastAsia="SimSun" w:cs="Arial"/>
                <w:lang w:val="en-US" w:eastAsia="zh-CN"/>
              </w:rPr>
              <w:t>1884.5</w:t>
            </w:r>
          </w:p>
        </w:tc>
        <w:tc>
          <w:tcPr>
            <w:tcW w:w="591" w:type="dxa"/>
            <w:shd w:val="clear" w:color="auto" w:fill="auto"/>
          </w:tcPr>
          <w:p w14:paraId="2F948196" w14:textId="77777777" w:rsidR="00F701A9" w:rsidRDefault="00F701A9" w:rsidP="00184A94">
            <w:pPr>
              <w:pStyle w:val="TAC"/>
            </w:pPr>
            <w:r w:rsidRPr="001C0CC4">
              <w:rPr>
                <w:rFonts w:eastAsia="SimSun" w:cs="Arial"/>
                <w:lang w:val="en-US" w:eastAsia="zh-CN"/>
              </w:rPr>
              <w:t>-</w:t>
            </w:r>
          </w:p>
        </w:tc>
        <w:tc>
          <w:tcPr>
            <w:tcW w:w="997" w:type="dxa"/>
            <w:shd w:val="clear" w:color="auto" w:fill="auto"/>
          </w:tcPr>
          <w:p w14:paraId="6F3C28F0" w14:textId="77777777" w:rsidR="00F701A9" w:rsidRDefault="00F701A9" w:rsidP="00184A94">
            <w:pPr>
              <w:pStyle w:val="TAC"/>
            </w:pPr>
            <w:r w:rsidRPr="001C0CC4">
              <w:rPr>
                <w:rFonts w:eastAsia="SimSun" w:cs="Arial"/>
                <w:lang w:val="en-US" w:eastAsia="zh-CN"/>
              </w:rPr>
              <w:t>1915.7</w:t>
            </w:r>
          </w:p>
        </w:tc>
        <w:tc>
          <w:tcPr>
            <w:tcW w:w="1077" w:type="dxa"/>
            <w:shd w:val="clear" w:color="auto" w:fill="auto"/>
          </w:tcPr>
          <w:p w14:paraId="71FB6A08" w14:textId="77777777" w:rsidR="00F701A9" w:rsidRDefault="00F701A9" w:rsidP="00184A94">
            <w:pPr>
              <w:pStyle w:val="TAC"/>
            </w:pPr>
            <w:r w:rsidRPr="001C0CC4">
              <w:rPr>
                <w:rFonts w:eastAsia="SimSun" w:cs="Arial"/>
                <w:lang w:val="en-US" w:eastAsia="zh-CN"/>
              </w:rPr>
              <w:t>-41</w:t>
            </w:r>
          </w:p>
        </w:tc>
        <w:tc>
          <w:tcPr>
            <w:tcW w:w="959" w:type="dxa"/>
            <w:shd w:val="clear" w:color="auto" w:fill="auto"/>
          </w:tcPr>
          <w:p w14:paraId="551FB602" w14:textId="77777777" w:rsidR="00F701A9" w:rsidRDefault="00F701A9" w:rsidP="00184A94">
            <w:pPr>
              <w:pStyle w:val="TAC"/>
            </w:pPr>
            <w:r w:rsidRPr="001C0CC4">
              <w:rPr>
                <w:rFonts w:eastAsia="SimSun" w:cs="Arial"/>
                <w:lang w:val="en-US" w:eastAsia="zh-CN"/>
              </w:rPr>
              <w:t>0.3</w:t>
            </w:r>
          </w:p>
        </w:tc>
        <w:tc>
          <w:tcPr>
            <w:tcW w:w="1052" w:type="dxa"/>
            <w:shd w:val="clear" w:color="auto" w:fill="auto"/>
          </w:tcPr>
          <w:p w14:paraId="3C96435E" w14:textId="77777777" w:rsidR="00F701A9" w:rsidRDefault="00F701A9" w:rsidP="00184A94">
            <w:pPr>
              <w:pStyle w:val="TAC"/>
            </w:pPr>
            <w:r w:rsidRPr="001C0CC4">
              <w:rPr>
                <w:rFonts w:eastAsia="SimSun" w:cs="Arial"/>
                <w:lang w:val="en-US" w:eastAsia="zh-CN"/>
              </w:rPr>
              <w:t>3</w:t>
            </w:r>
          </w:p>
        </w:tc>
      </w:tr>
      <w:tr w:rsidR="00F701A9" w:rsidRPr="001C0CC4" w14:paraId="3329ABF7" w14:textId="77777777" w:rsidTr="00F701A9">
        <w:trPr>
          <w:trHeight w:val="187"/>
        </w:trPr>
        <w:tc>
          <w:tcPr>
            <w:tcW w:w="1508" w:type="dxa"/>
            <w:tcBorders>
              <w:top w:val="single" w:sz="4" w:space="0" w:color="auto"/>
              <w:bottom w:val="nil"/>
            </w:tcBorders>
            <w:shd w:val="clear" w:color="auto" w:fill="auto"/>
          </w:tcPr>
          <w:p w14:paraId="02A21342" w14:textId="54E282D7"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C9710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10270F7"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5B4868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999B7D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592F9CC8"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129E9C65"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9E28C35"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5782164C" w14:textId="77777777" w:rsidTr="00184A94">
        <w:trPr>
          <w:trHeight w:val="187"/>
        </w:trPr>
        <w:tc>
          <w:tcPr>
            <w:tcW w:w="1508" w:type="dxa"/>
            <w:tcBorders>
              <w:top w:val="nil"/>
              <w:bottom w:val="nil"/>
            </w:tcBorders>
            <w:shd w:val="clear" w:color="auto" w:fill="auto"/>
          </w:tcPr>
          <w:p w14:paraId="60B6ECFC" w14:textId="77777777" w:rsidR="00F701A9" w:rsidRPr="001C0CC4" w:rsidRDefault="00F701A9" w:rsidP="00184A94">
            <w:pPr>
              <w:pStyle w:val="TAC"/>
              <w:rPr>
                <w:rFonts w:eastAsia="SimSun"/>
              </w:rPr>
            </w:pPr>
          </w:p>
        </w:tc>
        <w:tc>
          <w:tcPr>
            <w:tcW w:w="2620" w:type="dxa"/>
            <w:shd w:val="clear" w:color="auto" w:fill="auto"/>
          </w:tcPr>
          <w:p w14:paraId="64AE599C"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FB09C41"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0567104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DE84324"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3264A3A1"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59E63260"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6F277360"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24A94108" w14:textId="77777777" w:rsidTr="00184A94">
        <w:trPr>
          <w:trHeight w:val="187"/>
        </w:trPr>
        <w:tc>
          <w:tcPr>
            <w:tcW w:w="1508" w:type="dxa"/>
            <w:tcBorders>
              <w:top w:val="nil"/>
              <w:bottom w:val="nil"/>
            </w:tcBorders>
            <w:shd w:val="clear" w:color="auto" w:fill="auto"/>
          </w:tcPr>
          <w:p w14:paraId="349E3528" w14:textId="77777777" w:rsidR="00F701A9" w:rsidRPr="001C0CC4" w:rsidRDefault="00F701A9" w:rsidP="00184A94">
            <w:pPr>
              <w:pStyle w:val="TAC"/>
              <w:rPr>
                <w:rFonts w:eastAsia="SimSun"/>
              </w:rPr>
            </w:pPr>
          </w:p>
        </w:tc>
        <w:tc>
          <w:tcPr>
            <w:tcW w:w="2620" w:type="dxa"/>
            <w:shd w:val="clear" w:color="auto" w:fill="auto"/>
          </w:tcPr>
          <w:p w14:paraId="346A0750"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62A76259"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4A74EBD0"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02877198"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211D7E5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0384398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029EE44E"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E39B31B" w14:textId="77777777" w:rsidTr="00184A94">
        <w:trPr>
          <w:trHeight w:val="187"/>
        </w:trPr>
        <w:tc>
          <w:tcPr>
            <w:tcW w:w="1508" w:type="dxa"/>
            <w:tcBorders>
              <w:top w:val="nil"/>
              <w:bottom w:val="nil"/>
            </w:tcBorders>
            <w:shd w:val="clear" w:color="auto" w:fill="auto"/>
          </w:tcPr>
          <w:p w14:paraId="0C308855" w14:textId="77777777" w:rsidR="00F701A9" w:rsidRPr="001C0CC4" w:rsidRDefault="00F701A9" w:rsidP="00184A94">
            <w:pPr>
              <w:pStyle w:val="TAC"/>
              <w:rPr>
                <w:rFonts w:eastAsia="SimSun"/>
              </w:rPr>
            </w:pPr>
          </w:p>
        </w:tc>
        <w:tc>
          <w:tcPr>
            <w:tcW w:w="2620" w:type="dxa"/>
            <w:shd w:val="clear" w:color="auto" w:fill="auto"/>
          </w:tcPr>
          <w:p w14:paraId="3CEAE6B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1AA2D3E7"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73A80654"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1007B450"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129D14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2F35434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96336CA" w14:textId="77777777" w:rsidR="00F701A9" w:rsidRPr="001C0CC4" w:rsidRDefault="00F701A9" w:rsidP="00184A94">
            <w:pPr>
              <w:pStyle w:val="TAC"/>
              <w:rPr>
                <w:rFonts w:eastAsia="SimSun"/>
              </w:rPr>
            </w:pPr>
          </w:p>
        </w:tc>
      </w:tr>
      <w:tr w:rsidR="00F701A9" w:rsidRPr="001C0CC4" w14:paraId="4CF3BD54" w14:textId="77777777" w:rsidTr="00184A94">
        <w:trPr>
          <w:trHeight w:val="187"/>
        </w:trPr>
        <w:tc>
          <w:tcPr>
            <w:tcW w:w="1508" w:type="dxa"/>
            <w:tcBorders>
              <w:top w:val="nil"/>
              <w:bottom w:val="nil"/>
            </w:tcBorders>
            <w:shd w:val="clear" w:color="auto" w:fill="auto"/>
          </w:tcPr>
          <w:p w14:paraId="6698F6D6" w14:textId="77777777" w:rsidR="00F701A9" w:rsidRPr="001C0CC4" w:rsidRDefault="00F701A9" w:rsidP="00184A94">
            <w:pPr>
              <w:pStyle w:val="TAC"/>
              <w:rPr>
                <w:rFonts w:eastAsia="SimSun"/>
              </w:rPr>
            </w:pPr>
          </w:p>
        </w:tc>
        <w:tc>
          <w:tcPr>
            <w:tcW w:w="2620" w:type="dxa"/>
            <w:shd w:val="clear" w:color="auto" w:fill="auto"/>
          </w:tcPr>
          <w:p w14:paraId="15425C64"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DDF2A57"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6568266B"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796B667"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1BE07DF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0E4D1977"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3ED6AE91"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19026CB5" w14:textId="77777777" w:rsidTr="00184A94">
        <w:trPr>
          <w:trHeight w:val="187"/>
        </w:trPr>
        <w:tc>
          <w:tcPr>
            <w:tcW w:w="1508" w:type="dxa"/>
            <w:tcBorders>
              <w:top w:val="nil"/>
              <w:bottom w:val="nil"/>
            </w:tcBorders>
            <w:shd w:val="clear" w:color="auto" w:fill="auto"/>
          </w:tcPr>
          <w:p w14:paraId="71F985AE" w14:textId="77777777" w:rsidR="00F701A9" w:rsidRPr="001C0CC4" w:rsidRDefault="00F701A9" w:rsidP="00184A94">
            <w:pPr>
              <w:pStyle w:val="TAC"/>
              <w:rPr>
                <w:rFonts w:eastAsia="SimSun"/>
              </w:rPr>
            </w:pPr>
          </w:p>
        </w:tc>
        <w:tc>
          <w:tcPr>
            <w:tcW w:w="2620" w:type="dxa"/>
            <w:shd w:val="clear" w:color="auto" w:fill="auto"/>
          </w:tcPr>
          <w:p w14:paraId="0C8A4CBD"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0AEB11F" w14:textId="77777777" w:rsidR="00F701A9" w:rsidRPr="001C0CC4" w:rsidRDefault="00F701A9" w:rsidP="00184A94">
            <w:pPr>
              <w:pStyle w:val="TAC"/>
              <w:rPr>
                <w:rFonts w:eastAsia="SimSun"/>
              </w:rPr>
            </w:pPr>
            <w:r w:rsidRPr="001C0CC4">
              <w:rPr>
                <w:rFonts w:eastAsia="SimSun" w:cs="Arial" w:hint="eastAsia"/>
                <w:lang w:val="en-US" w:eastAsia="zh-CN"/>
              </w:rPr>
              <w:t>1839.9</w:t>
            </w:r>
          </w:p>
        </w:tc>
        <w:tc>
          <w:tcPr>
            <w:tcW w:w="591" w:type="dxa"/>
            <w:shd w:val="clear" w:color="auto" w:fill="auto"/>
          </w:tcPr>
          <w:p w14:paraId="38CDD086"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4AC56B7D" w14:textId="77777777" w:rsidR="00F701A9" w:rsidRPr="001C0CC4" w:rsidRDefault="00F701A9" w:rsidP="00184A94">
            <w:pPr>
              <w:pStyle w:val="TAC"/>
              <w:rPr>
                <w:rFonts w:eastAsia="SimSun"/>
              </w:rPr>
            </w:pPr>
            <w:r w:rsidRPr="001C0CC4">
              <w:rPr>
                <w:rFonts w:eastAsia="SimSun" w:cs="Arial" w:hint="eastAsia"/>
                <w:lang w:val="en-US" w:eastAsia="zh-CN"/>
              </w:rPr>
              <w:t>1879.9</w:t>
            </w:r>
          </w:p>
        </w:tc>
        <w:tc>
          <w:tcPr>
            <w:tcW w:w="1077" w:type="dxa"/>
            <w:shd w:val="clear" w:color="auto" w:fill="auto"/>
          </w:tcPr>
          <w:p w14:paraId="12B966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6DAB041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54C808B2"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29AB641" w14:textId="77777777" w:rsidTr="00184A94">
        <w:trPr>
          <w:trHeight w:val="187"/>
        </w:trPr>
        <w:tc>
          <w:tcPr>
            <w:tcW w:w="1508" w:type="dxa"/>
            <w:tcBorders>
              <w:top w:val="nil"/>
              <w:bottom w:val="single" w:sz="4" w:space="0" w:color="auto"/>
            </w:tcBorders>
            <w:shd w:val="clear" w:color="auto" w:fill="auto"/>
          </w:tcPr>
          <w:p w14:paraId="0D111FA4" w14:textId="77777777" w:rsidR="00F701A9" w:rsidRPr="001C0CC4" w:rsidRDefault="00F701A9" w:rsidP="00184A94">
            <w:pPr>
              <w:pStyle w:val="TAC"/>
              <w:rPr>
                <w:rFonts w:eastAsia="SimSun"/>
              </w:rPr>
            </w:pPr>
          </w:p>
        </w:tc>
        <w:tc>
          <w:tcPr>
            <w:tcW w:w="2620" w:type="dxa"/>
            <w:shd w:val="clear" w:color="auto" w:fill="auto"/>
          </w:tcPr>
          <w:p w14:paraId="64F79FC8"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AB9A742" w14:textId="77777777" w:rsidR="00F701A9" w:rsidRPr="001C0CC4" w:rsidRDefault="00F701A9" w:rsidP="00184A94">
            <w:pPr>
              <w:pStyle w:val="TAC"/>
              <w:rPr>
                <w:rFonts w:eastAsia="SimSun"/>
              </w:rPr>
            </w:pPr>
            <w:r w:rsidRPr="001C0CC4">
              <w:rPr>
                <w:rFonts w:eastAsia="SimSun" w:cs="Arial" w:hint="eastAsia"/>
                <w:lang w:val="en-US" w:eastAsia="zh-CN"/>
              </w:rPr>
              <w:t>1884.5</w:t>
            </w:r>
          </w:p>
        </w:tc>
        <w:tc>
          <w:tcPr>
            <w:tcW w:w="591" w:type="dxa"/>
            <w:shd w:val="clear" w:color="auto" w:fill="auto"/>
          </w:tcPr>
          <w:p w14:paraId="0F523C29"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0DAB8AD" w14:textId="77777777" w:rsidR="00F701A9" w:rsidRPr="001C0CC4" w:rsidRDefault="00F701A9" w:rsidP="00184A94">
            <w:pPr>
              <w:pStyle w:val="TAC"/>
              <w:rPr>
                <w:rFonts w:eastAsia="SimSun"/>
              </w:rPr>
            </w:pPr>
            <w:r w:rsidRPr="001C0CC4">
              <w:rPr>
                <w:rFonts w:eastAsia="SimSun" w:cs="Arial" w:hint="eastAsia"/>
                <w:lang w:val="en-US" w:eastAsia="zh-CN"/>
              </w:rPr>
              <w:t>1915.7</w:t>
            </w:r>
          </w:p>
        </w:tc>
        <w:tc>
          <w:tcPr>
            <w:tcW w:w="1077" w:type="dxa"/>
            <w:shd w:val="clear" w:color="auto" w:fill="auto"/>
          </w:tcPr>
          <w:p w14:paraId="41EB9F23" w14:textId="77777777" w:rsidR="00F701A9" w:rsidRPr="001C0CC4" w:rsidRDefault="00F701A9" w:rsidP="00184A94">
            <w:pPr>
              <w:pStyle w:val="TAC"/>
              <w:rPr>
                <w:rFonts w:eastAsia="SimSun"/>
              </w:rPr>
            </w:pPr>
            <w:r w:rsidRPr="001C0CC4">
              <w:rPr>
                <w:rFonts w:eastAsia="SimSun" w:cs="Arial" w:hint="eastAsia"/>
                <w:lang w:val="en-US" w:eastAsia="zh-CN"/>
              </w:rPr>
              <w:t>-41</w:t>
            </w:r>
          </w:p>
        </w:tc>
        <w:tc>
          <w:tcPr>
            <w:tcW w:w="959" w:type="dxa"/>
            <w:shd w:val="clear" w:color="auto" w:fill="auto"/>
          </w:tcPr>
          <w:p w14:paraId="0744D6D6" w14:textId="77777777" w:rsidR="00F701A9" w:rsidRPr="001C0CC4" w:rsidRDefault="00F701A9" w:rsidP="00184A94">
            <w:pPr>
              <w:pStyle w:val="TAC"/>
              <w:rPr>
                <w:rFonts w:eastAsia="SimSun"/>
              </w:rPr>
            </w:pPr>
            <w:r w:rsidRPr="001C0CC4">
              <w:rPr>
                <w:rFonts w:eastAsia="SimSun" w:cs="Arial" w:hint="eastAsia"/>
                <w:lang w:val="en-US" w:eastAsia="zh-CN"/>
              </w:rPr>
              <w:t>0.3</w:t>
            </w:r>
          </w:p>
        </w:tc>
        <w:tc>
          <w:tcPr>
            <w:tcW w:w="1052" w:type="dxa"/>
            <w:shd w:val="clear" w:color="auto" w:fill="auto"/>
          </w:tcPr>
          <w:p w14:paraId="76F29067" w14:textId="77777777" w:rsidR="00F701A9" w:rsidRPr="001C0CC4" w:rsidRDefault="00F701A9" w:rsidP="00184A94">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F701A9" w:rsidRPr="001C0CC4" w14:paraId="5FF1959F" w14:textId="77777777" w:rsidTr="00F701A9">
        <w:trPr>
          <w:trHeight w:val="187"/>
        </w:trPr>
        <w:tc>
          <w:tcPr>
            <w:tcW w:w="1508" w:type="dxa"/>
            <w:tcBorders>
              <w:top w:val="single" w:sz="4" w:space="0" w:color="auto"/>
              <w:bottom w:val="single" w:sz="4" w:space="0" w:color="auto"/>
            </w:tcBorders>
            <w:shd w:val="clear" w:color="auto" w:fill="auto"/>
          </w:tcPr>
          <w:p w14:paraId="02A888B7" w14:textId="7F4B566D"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16917A79" w14:textId="77777777" w:rsidR="00F701A9" w:rsidRPr="001C0CC4" w:rsidRDefault="00F701A9" w:rsidP="00184A94">
            <w:pPr>
              <w:pStyle w:val="TAL"/>
              <w:rPr>
                <w:rFonts w:eastAsia="SimSun"/>
              </w:rPr>
            </w:pPr>
            <w:r>
              <w:rPr>
                <w:szCs w:val="16"/>
                <w:lang w:val="sv-SE" w:eastAsia="ja-JP"/>
              </w:rPr>
              <w:t>Frequency range</w:t>
            </w:r>
          </w:p>
        </w:tc>
        <w:tc>
          <w:tcPr>
            <w:tcW w:w="972" w:type="dxa"/>
            <w:shd w:val="clear" w:color="auto" w:fill="auto"/>
          </w:tcPr>
          <w:p w14:paraId="66142AF4" w14:textId="77777777" w:rsidR="00F701A9" w:rsidRPr="001C0CC4" w:rsidRDefault="00F701A9" w:rsidP="00184A94">
            <w:pPr>
              <w:pStyle w:val="TAC"/>
              <w:rPr>
                <w:rFonts w:eastAsia="SimSun"/>
                <w:lang w:val="en-US" w:eastAsia="zh-CN"/>
              </w:rPr>
            </w:pPr>
            <w:r>
              <w:rPr>
                <w:szCs w:val="16"/>
                <w:lang w:eastAsia="ja-JP"/>
              </w:rPr>
              <w:t>1884.5</w:t>
            </w:r>
          </w:p>
        </w:tc>
        <w:tc>
          <w:tcPr>
            <w:tcW w:w="591" w:type="dxa"/>
            <w:shd w:val="clear" w:color="auto" w:fill="auto"/>
          </w:tcPr>
          <w:p w14:paraId="2EC0CFEC" w14:textId="77777777" w:rsidR="00F701A9" w:rsidRPr="001C0CC4" w:rsidRDefault="00F701A9" w:rsidP="00184A94">
            <w:pPr>
              <w:pStyle w:val="TAC"/>
              <w:rPr>
                <w:rFonts w:eastAsia="SimSun"/>
                <w:lang w:val="en-US" w:eastAsia="zh-CN"/>
              </w:rPr>
            </w:pPr>
            <w:r>
              <w:rPr>
                <w:szCs w:val="16"/>
                <w:lang w:eastAsia="ja-JP"/>
              </w:rPr>
              <w:t>-</w:t>
            </w:r>
          </w:p>
        </w:tc>
        <w:tc>
          <w:tcPr>
            <w:tcW w:w="997" w:type="dxa"/>
            <w:shd w:val="clear" w:color="auto" w:fill="auto"/>
          </w:tcPr>
          <w:p w14:paraId="35F55F2F" w14:textId="77777777" w:rsidR="00F701A9" w:rsidRPr="001C0CC4" w:rsidRDefault="00F701A9" w:rsidP="00184A94">
            <w:pPr>
              <w:pStyle w:val="TAC"/>
              <w:rPr>
                <w:rFonts w:eastAsia="SimSun"/>
                <w:lang w:val="en-US" w:eastAsia="zh-CN"/>
              </w:rPr>
            </w:pPr>
            <w:r>
              <w:rPr>
                <w:szCs w:val="16"/>
                <w:lang w:eastAsia="ja-JP"/>
              </w:rPr>
              <w:t>1915.7</w:t>
            </w:r>
          </w:p>
        </w:tc>
        <w:tc>
          <w:tcPr>
            <w:tcW w:w="1077" w:type="dxa"/>
            <w:shd w:val="clear" w:color="auto" w:fill="auto"/>
          </w:tcPr>
          <w:p w14:paraId="21516EBC" w14:textId="77777777" w:rsidR="00F701A9" w:rsidRPr="001C0CC4" w:rsidRDefault="00F701A9" w:rsidP="00184A94">
            <w:pPr>
              <w:pStyle w:val="TAC"/>
              <w:rPr>
                <w:rFonts w:eastAsia="SimSun"/>
                <w:lang w:val="en-US" w:eastAsia="zh-CN"/>
              </w:rPr>
            </w:pPr>
            <w:r>
              <w:rPr>
                <w:szCs w:val="16"/>
                <w:lang w:eastAsia="ja-JP"/>
              </w:rPr>
              <w:t>-41</w:t>
            </w:r>
          </w:p>
        </w:tc>
        <w:tc>
          <w:tcPr>
            <w:tcW w:w="959" w:type="dxa"/>
            <w:shd w:val="clear" w:color="auto" w:fill="auto"/>
          </w:tcPr>
          <w:p w14:paraId="4C11E1E9" w14:textId="77777777" w:rsidR="00F701A9" w:rsidRPr="001C0CC4" w:rsidRDefault="00F701A9" w:rsidP="00184A94">
            <w:pPr>
              <w:pStyle w:val="TAC"/>
              <w:rPr>
                <w:rFonts w:eastAsia="SimSun"/>
                <w:lang w:val="en-US" w:eastAsia="zh-CN"/>
              </w:rPr>
            </w:pPr>
            <w:r>
              <w:rPr>
                <w:szCs w:val="16"/>
                <w:lang w:eastAsia="ja-JP"/>
              </w:rPr>
              <w:t>0.3</w:t>
            </w:r>
          </w:p>
        </w:tc>
        <w:tc>
          <w:tcPr>
            <w:tcW w:w="1052" w:type="dxa"/>
            <w:shd w:val="clear" w:color="auto" w:fill="auto"/>
          </w:tcPr>
          <w:p w14:paraId="651489A6" w14:textId="77777777" w:rsidR="00F701A9" w:rsidRPr="001C0CC4" w:rsidRDefault="00F701A9" w:rsidP="00184A94">
            <w:pPr>
              <w:pStyle w:val="TAC"/>
              <w:rPr>
                <w:rFonts w:eastAsia="SimSun"/>
                <w:lang w:val="en-US" w:eastAsia="zh-CN"/>
              </w:rPr>
            </w:pPr>
            <w:r>
              <w:rPr>
                <w:szCs w:val="16"/>
                <w:lang w:eastAsia="ja-JP"/>
              </w:rPr>
              <w:t>3</w:t>
            </w:r>
          </w:p>
        </w:tc>
      </w:tr>
      <w:tr w:rsidR="00F701A9" w:rsidRPr="001C0CC4" w14:paraId="235A6390" w14:textId="77777777" w:rsidTr="00F701A9">
        <w:trPr>
          <w:trHeight w:val="187"/>
        </w:trPr>
        <w:tc>
          <w:tcPr>
            <w:tcW w:w="1508" w:type="dxa"/>
            <w:tcBorders>
              <w:top w:val="single" w:sz="4" w:space="0" w:color="auto"/>
              <w:bottom w:val="single" w:sz="4" w:space="0" w:color="auto"/>
            </w:tcBorders>
            <w:shd w:val="clear" w:color="auto" w:fill="auto"/>
          </w:tcPr>
          <w:p w14:paraId="39BA55F6" w14:textId="217BD3B9"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3C8089AC" w14:textId="77777777" w:rsidR="00F701A9" w:rsidRPr="001C0CC4" w:rsidRDefault="00F701A9" w:rsidP="00184A94">
            <w:pPr>
              <w:pStyle w:val="TAL"/>
              <w:rPr>
                <w:rFonts w:eastAsia="SimSun"/>
              </w:rPr>
            </w:pPr>
            <w:r>
              <w:t>Frequency range</w:t>
            </w:r>
          </w:p>
        </w:tc>
        <w:tc>
          <w:tcPr>
            <w:tcW w:w="972" w:type="dxa"/>
            <w:shd w:val="clear" w:color="auto" w:fill="auto"/>
          </w:tcPr>
          <w:p w14:paraId="2A2E5404" w14:textId="77777777" w:rsidR="00F701A9" w:rsidRPr="001C0CC4" w:rsidRDefault="00F701A9" w:rsidP="00184A94">
            <w:pPr>
              <w:pStyle w:val="TAC"/>
              <w:rPr>
                <w:rFonts w:eastAsia="SimSun"/>
                <w:lang w:val="en-US" w:eastAsia="zh-CN"/>
              </w:rPr>
            </w:pPr>
            <w:r>
              <w:rPr>
                <w:lang w:eastAsia="zh-CN"/>
              </w:rPr>
              <w:t>1884.5</w:t>
            </w:r>
          </w:p>
        </w:tc>
        <w:tc>
          <w:tcPr>
            <w:tcW w:w="591" w:type="dxa"/>
            <w:shd w:val="clear" w:color="auto" w:fill="auto"/>
          </w:tcPr>
          <w:p w14:paraId="4E59F0B3" w14:textId="77777777" w:rsidR="00F701A9" w:rsidRPr="001C0CC4" w:rsidRDefault="00F701A9" w:rsidP="00184A94">
            <w:pPr>
              <w:pStyle w:val="TAC"/>
              <w:rPr>
                <w:rFonts w:eastAsia="SimSun"/>
                <w:lang w:val="en-US" w:eastAsia="zh-CN"/>
              </w:rPr>
            </w:pPr>
            <w:r>
              <w:t>-</w:t>
            </w:r>
          </w:p>
        </w:tc>
        <w:tc>
          <w:tcPr>
            <w:tcW w:w="997" w:type="dxa"/>
            <w:shd w:val="clear" w:color="auto" w:fill="auto"/>
          </w:tcPr>
          <w:p w14:paraId="6B73D54C" w14:textId="77777777" w:rsidR="00F701A9" w:rsidRPr="001C0CC4" w:rsidRDefault="00F701A9" w:rsidP="00184A94">
            <w:pPr>
              <w:pStyle w:val="TAC"/>
              <w:rPr>
                <w:rFonts w:eastAsia="SimSun"/>
                <w:lang w:val="en-US" w:eastAsia="zh-CN"/>
              </w:rPr>
            </w:pPr>
            <w:r>
              <w:t>1915.7</w:t>
            </w:r>
          </w:p>
        </w:tc>
        <w:tc>
          <w:tcPr>
            <w:tcW w:w="1077" w:type="dxa"/>
            <w:shd w:val="clear" w:color="auto" w:fill="auto"/>
          </w:tcPr>
          <w:p w14:paraId="55CAAF62" w14:textId="77777777" w:rsidR="00F701A9" w:rsidRPr="001C0CC4" w:rsidRDefault="00F701A9" w:rsidP="00184A94">
            <w:pPr>
              <w:pStyle w:val="TAC"/>
              <w:rPr>
                <w:rFonts w:eastAsia="SimSun"/>
                <w:lang w:val="en-US" w:eastAsia="zh-CN"/>
              </w:rPr>
            </w:pPr>
            <w:r>
              <w:t>-41</w:t>
            </w:r>
          </w:p>
        </w:tc>
        <w:tc>
          <w:tcPr>
            <w:tcW w:w="959" w:type="dxa"/>
            <w:shd w:val="clear" w:color="auto" w:fill="auto"/>
          </w:tcPr>
          <w:p w14:paraId="5BB7164C" w14:textId="77777777" w:rsidR="00F701A9" w:rsidRPr="001C0CC4" w:rsidRDefault="00F701A9" w:rsidP="00184A94">
            <w:pPr>
              <w:pStyle w:val="TAC"/>
              <w:rPr>
                <w:rFonts w:eastAsia="SimSun"/>
                <w:lang w:val="en-US" w:eastAsia="zh-CN"/>
              </w:rPr>
            </w:pPr>
            <w:r>
              <w:t>0.3</w:t>
            </w:r>
          </w:p>
        </w:tc>
        <w:tc>
          <w:tcPr>
            <w:tcW w:w="1052" w:type="dxa"/>
            <w:shd w:val="clear" w:color="auto" w:fill="auto"/>
          </w:tcPr>
          <w:p w14:paraId="19DF3754" w14:textId="77777777" w:rsidR="00F701A9" w:rsidRPr="001C0CC4" w:rsidRDefault="00F701A9" w:rsidP="00184A94">
            <w:pPr>
              <w:pStyle w:val="TAC"/>
              <w:rPr>
                <w:rFonts w:eastAsia="SimSun"/>
                <w:lang w:val="en-US" w:eastAsia="zh-CN"/>
              </w:rPr>
            </w:pPr>
            <w:r>
              <w:t>3</w:t>
            </w:r>
          </w:p>
        </w:tc>
      </w:tr>
      <w:tr w:rsidR="00F701A9" w:rsidRPr="001C0CC4" w14:paraId="7958DBCB" w14:textId="77777777" w:rsidTr="0087736F">
        <w:trPr>
          <w:trHeight w:val="187"/>
        </w:trPr>
        <w:tc>
          <w:tcPr>
            <w:tcW w:w="1508" w:type="dxa"/>
            <w:tcBorders>
              <w:top w:val="single" w:sz="4" w:space="0" w:color="auto"/>
              <w:bottom w:val="single" w:sz="4" w:space="0" w:color="auto"/>
            </w:tcBorders>
            <w:shd w:val="clear" w:color="auto" w:fill="auto"/>
          </w:tcPr>
          <w:p w14:paraId="33A86E34" w14:textId="3A0B48DB" w:rsidR="00F701A9" w:rsidRPr="001C0CC4" w:rsidRDefault="00F701A9" w:rsidP="00184A94">
            <w:pPr>
              <w:pStyle w:val="TAC"/>
              <w:rPr>
                <w:rFonts w:eastAsia="SimSun" w:cs="Arial"/>
              </w:rPr>
            </w:pPr>
            <w:r w:rsidRPr="00EA24EF">
              <w:rPr>
                <w:rFonts w:cs="Arial"/>
                <w:kern w:val="2"/>
                <w:lang w:val="en-US" w:eastAsia="zh-CN"/>
              </w:rPr>
              <w:t>CA_n3-n40</w:t>
            </w:r>
          </w:p>
        </w:tc>
        <w:tc>
          <w:tcPr>
            <w:tcW w:w="2620" w:type="dxa"/>
            <w:shd w:val="clear" w:color="auto" w:fill="auto"/>
          </w:tcPr>
          <w:p w14:paraId="5F988A9E" w14:textId="77777777" w:rsidR="00F701A9" w:rsidRPr="00EA24EF" w:rsidRDefault="00F701A9" w:rsidP="00184A94">
            <w:pPr>
              <w:pStyle w:val="TAL"/>
              <w:rPr>
                <w:lang w:val="sv-FI" w:eastAsia="zh-CN"/>
              </w:rPr>
            </w:pPr>
            <w:r>
              <w:t>Frequency range</w:t>
            </w:r>
          </w:p>
        </w:tc>
        <w:tc>
          <w:tcPr>
            <w:tcW w:w="972" w:type="dxa"/>
            <w:shd w:val="clear" w:color="auto" w:fill="auto"/>
          </w:tcPr>
          <w:p w14:paraId="7A0AC568" w14:textId="77777777" w:rsidR="00F701A9" w:rsidRPr="00EA24EF" w:rsidRDefault="00F701A9" w:rsidP="00184A94">
            <w:pPr>
              <w:pStyle w:val="TAC"/>
            </w:pPr>
            <w:r>
              <w:rPr>
                <w:lang w:eastAsia="zh-CN"/>
              </w:rPr>
              <w:t>1884.5</w:t>
            </w:r>
          </w:p>
        </w:tc>
        <w:tc>
          <w:tcPr>
            <w:tcW w:w="591" w:type="dxa"/>
            <w:shd w:val="clear" w:color="auto" w:fill="auto"/>
          </w:tcPr>
          <w:p w14:paraId="0A442A36" w14:textId="77777777" w:rsidR="00F701A9" w:rsidRPr="00EA24EF" w:rsidRDefault="00F701A9" w:rsidP="00184A94">
            <w:pPr>
              <w:pStyle w:val="TAC"/>
            </w:pPr>
            <w:r>
              <w:t>-</w:t>
            </w:r>
          </w:p>
        </w:tc>
        <w:tc>
          <w:tcPr>
            <w:tcW w:w="997" w:type="dxa"/>
            <w:shd w:val="clear" w:color="auto" w:fill="auto"/>
          </w:tcPr>
          <w:p w14:paraId="7413FDCE" w14:textId="77777777" w:rsidR="00F701A9" w:rsidRPr="00EA24EF" w:rsidRDefault="00F701A9" w:rsidP="00184A94">
            <w:pPr>
              <w:pStyle w:val="TAC"/>
            </w:pPr>
            <w:r>
              <w:t>1915.7</w:t>
            </w:r>
          </w:p>
        </w:tc>
        <w:tc>
          <w:tcPr>
            <w:tcW w:w="1077" w:type="dxa"/>
            <w:shd w:val="clear" w:color="auto" w:fill="auto"/>
          </w:tcPr>
          <w:p w14:paraId="3DFCBDC6" w14:textId="77777777" w:rsidR="00F701A9" w:rsidRPr="00EA24EF" w:rsidRDefault="00F701A9" w:rsidP="00184A94">
            <w:pPr>
              <w:pStyle w:val="TAC"/>
            </w:pPr>
            <w:r>
              <w:t>-41</w:t>
            </w:r>
          </w:p>
        </w:tc>
        <w:tc>
          <w:tcPr>
            <w:tcW w:w="959" w:type="dxa"/>
            <w:shd w:val="clear" w:color="auto" w:fill="auto"/>
          </w:tcPr>
          <w:p w14:paraId="24092B2D" w14:textId="77777777" w:rsidR="00F701A9" w:rsidRPr="00EA24EF" w:rsidRDefault="00F701A9" w:rsidP="00184A94">
            <w:pPr>
              <w:pStyle w:val="TAC"/>
            </w:pPr>
            <w:r>
              <w:t>0.3</w:t>
            </w:r>
          </w:p>
        </w:tc>
        <w:tc>
          <w:tcPr>
            <w:tcW w:w="1052" w:type="dxa"/>
            <w:shd w:val="clear" w:color="auto" w:fill="auto"/>
          </w:tcPr>
          <w:p w14:paraId="0ECA1373" w14:textId="77777777" w:rsidR="00F701A9" w:rsidRPr="00EA24EF" w:rsidRDefault="00F701A9" w:rsidP="00184A94">
            <w:pPr>
              <w:pStyle w:val="TAC"/>
            </w:pPr>
            <w:r>
              <w:t>3</w:t>
            </w:r>
          </w:p>
        </w:tc>
      </w:tr>
      <w:tr w:rsidR="00F701A9" w:rsidRPr="001C0CC4" w14:paraId="52BBD0D8" w14:textId="77777777" w:rsidTr="00281A45">
        <w:trPr>
          <w:trHeight w:val="187"/>
        </w:trPr>
        <w:tc>
          <w:tcPr>
            <w:tcW w:w="1508" w:type="dxa"/>
            <w:tcBorders>
              <w:top w:val="single" w:sz="4" w:space="0" w:color="auto"/>
              <w:bottom w:val="single" w:sz="4" w:space="0" w:color="auto"/>
            </w:tcBorders>
            <w:shd w:val="clear" w:color="auto" w:fill="auto"/>
          </w:tcPr>
          <w:p w14:paraId="4C009F37" w14:textId="466A648D" w:rsidR="00F701A9" w:rsidRPr="001C0CC4" w:rsidRDefault="00F701A9" w:rsidP="00184A94">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4EE8EFCC" w14:textId="77777777" w:rsidR="00F701A9" w:rsidRPr="001C0CC4" w:rsidRDefault="00F701A9" w:rsidP="00184A94">
            <w:pPr>
              <w:pStyle w:val="TAL"/>
              <w:rPr>
                <w:rFonts w:eastAsia="SimSun" w:cs="Arial"/>
              </w:rPr>
            </w:pPr>
            <w:r w:rsidRPr="001C0CC4">
              <w:t>Frequency range</w:t>
            </w:r>
          </w:p>
        </w:tc>
        <w:tc>
          <w:tcPr>
            <w:tcW w:w="972" w:type="dxa"/>
            <w:shd w:val="clear" w:color="auto" w:fill="auto"/>
          </w:tcPr>
          <w:p w14:paraId="594457C0" w14:textId="77777777" w:rsidR="00F701A9" w:rsidRPr="001C0CC4" w:rsidRDefault="00F701A9" w:rsidP="00184A94">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2DE73725" w14:textId="77777777" w:rsidR="00F701A9" w:rsidRPr="001C0CC4" w:rsidRDefault="00F701A9" w:rsidP="00184A94">
            <w:pPr>
              <w:pStyle w:val="TAC"/>
              <w:rPr>
                <w:rFonts w:eastAsia="SimSun" w:cs="Arial"/>
                <w:lang w:val="en-US" w:eastAsia="zh-CN"/>
              </w:rPr>
            </w:pPr>
            <w:r w:rsidRPr="001C0CC4">
              <w:rPr>
                <w:rFonts w:hint="eastAsia"/>
                <w:lang w:val="en-US" w:eastAsia="zh-CN"/>
              </w:rPr>
              <w:t>-</w:t>
            </w:r>
          </w:p>
        </w:tc>
        <w:tc>
          <w:tcPr>
            <w:tcW w:w="997" w:type="dxa"/>
            <w:shd w:val="clear" w:color="auto" w:fill="auto"/>
          </w:tcPr>
          <w:p w14:paraId="1A3B4A7B" w14:textId="77777777" w:rsidR="00F701A9" w:rsidRPr="001C0CC4" w:rsidRDefault="00F701A9" w:rsidP="00184A94">
            <w:pPr>
              <w:pStyle w:val="TAC"/>
              <w:rPr>
                <w:rFonts w:eastAsia="SimSun" w:cs="Arial"/>
                <w:lang w:val="en-US" w:eastAsia="zh-CN"/>
              </w:rPr>
            </w:pPr>
            <w:bookmarkStart w:id="5293" w:name="OLE_LINK14"/>
            <w:r w:rsidRPr="001C0CC4">
              <w:rPr>
                <w:rFonts w:hint="eastAsia"/>
                <w:lang w:val="en-US" w:eastAsia="zh-CN"/>
              </w:rPr>
              <w:t>1915.7</w:t>
            </w:r>
            <w:bookmarkEnd w:id="5293"/>
          </w:p>
        </w:tc>
        <w:tc>
          <w:tcPr>
            <w:tcW w:w="1077" w:type="dxa"/>
            <w:shd w:val="clear" w:color="auto" w:fill="auto"/>
          </w:tcPr>
          <w:p w14:paraId="6FA50176" w14:textId="77777777" w:rsidR="00F701A9" w:rsidRPr="001C0CC4" w:rsidRDefault="00F701A9" w:rsidP="00184A94">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2835EF39" w14:textId="77777777" w:rsidR="00F701A9" w:rsidRPr="001C0CC4" w:rsidRDefault="00F701A9" w:rsidP="00184A94">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38273227" w14:textId="77777777" w:rsidR="00F701A9" w:rsidRPr="001C0CC4" w:rsidRDefault="00F701A9" w:rsidP="00184A94">
            <w:pPr>
              <w:pStyle w:val="TAC"/>
              <w:rPr>
                <w:rFonts w:eastAsia="SimSun" w:cs="Arial"/>
                <w:lang w:val="en-US" w:eastAsia="zh-CN"/>
              </w:rPr>
            </w:pPr>
            <w:r w:rsidRPr="001C0CC4">
              <w:rPr>
                <w:rFonts w:hint="eastAsia"/>
                <w:lang w:val="en-US" w:eastAsia="zh-CN"/>
              </w:rPr>
              <w:t>3</w:t>
            </w:r>
          </w:p>
        </w:tc>
      </w:tr>
      <w:tr w:rsidR="00F701A9" w:rsidRPr="001C0CC4" w14:paraId="19BB2D4D" w14:textId="77777777" w:rsidTr="00F701A9">
        <w:trPr>
          <w:trHeight w:val="187"/>
        </w:trPr>
        <w:tc>
          <w:tcPr>
            <w:tcW w:w="1508" w:type="dxa"/>
            <w:tcBorders>
              <w:top w:val="single" w:sz="4" w:space="0" w:color="auto"/>
              <w:bottom w:val="single" w:sz="4" w:space="0" w:color="auto"/>
            </w:tcBorders>
            <w:shd w:val="clear" w:color="auto" w:fill="auto"/>
          </w:tcPr>
          <w:p w14:paraId="56E85FE5" w14:textId="39952A5E"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2BB3BE5E" w14:textId="77777777" w:rsidR="00F701A9" w:rsidRPr="001C0CC4" w:rsidRDefault="00F701A9" w:rsidP="00184A94">
            <w:pPr>
              <w:pStyle w:val="TAL"/>
            </w:pPr>
            <w:r>
              <w:t>Frequency range</w:t>
            </w:r>
          </w:p>
        </w:tc>
        <w:tc>
          <w:tcPr>
            <w:tcW w:w="972" w:type="dxa"/>
            <w:shd w:val="clear" w:color="auto" w:fill="auto"/>
          </w:tcPr>
          <w:p w14:paraId="299ADE63" w14:textId="77777777" w:rsidR="00F701A9" w:rsidRPr="001C0CC4" w:rsidRDefault="00F701A9" w:rsidP="00184A94">
            <w:pPr>
              <w:pStyle w:val="TAC"/>
              <w:rPr>
                <w:lang w:val="en-US" w:eastAsia="zh-CN"/>
              </w:rPr>
            </w:pPr>
            <w:r>
              <w:t>1884.5</w:t>
            </w:r>
          </w:p>
        </w:tc>
        <w:tc>
          <w:tcPr>
            <w:tcW w:w="591" w:type="dxa"/>
            <w:shd w:val="clear" w:color="auto" w:fill="auto"/>
          </w:tcPr>
          <w:p w14:paraId="35524552" w14:textId="77777777" w:rsidR="00F701A9" w:rsidRPr="001C0CC4" w:rsidRDefault="00F701A9" w:rsidP="00184A94">
            <w:pPr>
              <w:pStyle w:val="TAC"/>
              <w:rPr>
                <w:lang w:val="en-US" w:eastAsia="zh-CN"/>
              </w:rPr>
            </w:pPr>
            <w:r>
              <w:t>-</w:t>
            </w:r>
          </w:p>
        </w:tc>
        <w:tc>
          <w:tcPr>
            <w:tcW w:w="997" w:type="dxa"/>
            <w:shd w:val="clear" w:color="auto" w:fill="auto"/>
          </w:tcPr>
          <w:p w14:paraId="303A2DF6" w14:textId="77777777" w:rsidR="00F701A9" w:rsidRPr="001C0CC4" w:rsidRDefault="00F701A9" w:rsidP="00184A94">
            <w:pPr>
              <w:pStyle w:val="TAC"/>
              <w:rPr>
                <w:lang w:val="en-US" w:eastAsia="zh-CN"/>
              </w:rPr>
            </w:pPr>
            <w:r>
              <w:t>1915.7</w:t>
            </w:r>
          </w:p>
        </w:tc>
        <w:tc>
          <w:tcPr>
            <w:tcW w:w="1077" w:type="dxa"/>
            <w:shd w:val="clear" w:color="auto" w:fill="auto"/>
          </w:tcPr>
          <w:p w14:paraId="430201AC" w14:textId="77777777" w:rsidR="00F701A9" w:rsidRPr="001C0CC4" w:rsidRDefault="00F701A9" w:rsidP="00184A94">
            <w:pPr>
              <w:pStyle w:val="TAC"/>
              <w:rPr>
                <w:lang w:val="en-US" w:eastAsia="zh-CN"/>
              </w:rPr>
            </w:pPr>
            <w:r>
              <w:t>-41</w:t>
            </w:r>
          </w:p>
        </w:tc>
        <w:tc>
          <w:tcPr>
            <w:tcW w:w="959" w:type="dxa"/>
            <w:shd w:val="clear" w:color="auto" w:fill="auto"/>
          </w:tcPr>
          <w:p w14:paraId="3F06EC04" w14:textId="77777777" w:rsidR="00F701A9" w:rsidRPr="001C0CC4" w:rsidRDefault="00F701A9" w:rsidP="00184A94">
            <w:pPr>
              <w:pStyle w:val="TAC"/>
              <w:rPr>
                <w:lang w:val="en-US" w:eastAsia="zh-CN"/>
              </w:rPr>
            </w:pPr>
            <w:r>
              <w:t>0.3</w:t>
            </w:r>
          </w:p>
        </w:tc>
        <w:tc>
          <w:tcPr>
            <w:tcW w:w="1052" w:type="dxa"/>
            <w:shd w:val="clear" w:color="auto" w:fill="auto"/>
          </w:tcPr>
          <w:p w14:paraId="079928B4" w14:textId="77777777" w:rsidR="00F701A9" w:rsidRPr="001C0CC4" w:rsidRDefault="00F701A9" w:rsidP="00184A94">
            <w:pPr>
              <w:pStyle w:val="TAC"/>
              <w:rPr>
                <w:lang w:val="en-US" w:eastAsia="zh-CN"/>
              </w:rPr>
            </w:pPr>
            <w:r>
              <w:t>3</w:t>
            </w:r>
          </w:p>
        </w:tc>
      </w:tr>
      <w:tr w:rsidR="00F701A9" w:rsidRPr="001C0CC4" w14:paraId="5D5B68A8" w14:textId="77777777" w:rsidTr="00F701A9">
        <w:trPr>
          <w:trHeight w:val="187"/>
        </w:trPr>
        <w:tc>
          <w:tcPr>
            <w:tcW w:w="1508" w:type="dxa"/>
            <w:tcBorders>
              <w:top w:val="single" w:sz="4" w:space="0" w:color="auto"/>
              <w:bottom w:val="single" w:sz="4" w:space="0" w:color="auto"/>
            </w:tcBorders>
            <w:shd w:val="clear" w:color="auto" w:fill="auto"/>
          </w:tcPr>
          <w:p w14:paraId="3C289645" w14:textId="10EA03D2" w:rsidR="00F701A9" w:rsidRPr="001C0CC4" w:rsidRDefault="00F701A9" w:rsidP="00184A94">
            <w:pPr>
              <w:pStyle w:val="TAC"/>
              <w:rPr>
                <w:rFonts w:eastAsia="SimSun"/>
              </w:rPr>
            </w:pPr>
            <w:r w:rsidRPr="001C0CC4">
              <w:rPr>
                <w:rFonts w:eastAsia="SimSun"/>
              </w:rPr>
              <w:t>CA_n3-n78</w:t>
            </w:r>
          </w:p>
        </w:tc>
        <w:tc>
          <w:tcPr>
            <w:tcW w:w="2620" w:type="dxa"/>
            <w:shd w:val="clear" w:color="auto" w:fill="auto"/>
          </w:tcPr>
          <w:p w14:paraId="7C19BC64" w14:textId="77777777" w:rsidR="00F701A9" w:rsidRPr="001C0CC4" w:rsidRDefault="00F701A9" w:rsidP="00184A94">
            <w:pPr>
              <w:pStyle w:val="TAL"/>
              <w:rPr>
                <w:rFonts w:eastAsia="SimSun"/>
              </w:rPr>
            </w:pPr>
            <w:r w:rsidRPr="001C0CC4">
              <w:t>Frequency range</w:t>
            </w:r>
          </w:p>
        </w:tc>
        <w:tc>
          <w:tcPr>
            <w:tcW w:w="972" w:type="dxa"/>
            <w:shd w:val="clear" w:color="auto" w:fill="auto"/>
          </w:tcPr>
          <w:p w14:paraId="025D34AE" w14:textId="77777777" w:rsidR="00F701A9" w:rsidRPr="001C0CC4" w:rsidRDefault="00F701A9" w:rsidP="00184A94">
            <w:pPr>
              <w:pStyle w:val="TAC"/>
              <w:rPr>
                <w:rFonts w:eastAsia="SimSun"/>
              </w:rPr>
            </w:pPr>
            <w:r w:rsidRPr="001C0CC4">
              <w:t>1884.5</w:t>
            </w:r>
          </w:p>
        </w:tc>
        <w:tc>
          <w:tcPr>
            <w:tcW w:w="591" w:type="dxa"/>
            <w:shd w:val="clear" w:color="auto" w:fill="auto"/>
          </w:tcPr>
          <w:p w14:paraId="4CBA9D80" w14:textId="77777777" w:rsidR="00F701A9" w:rsidRPr="001C0CC4" w:rsidRDefault="00F701A9" w:rsidP="00184A94">
            <w:pPr>
              <w:pStyle w:val="TAC"/>
              <w:rPr>
                <w:rFonts w:eastAsia="SimSun"/>
              </w:rPr>
            </w:pPr>
            <w:r w:rsidRPr="001C0CC4">
              <w:t>-</w:t>
            </w:r>
          </w:p>
        </w:tc>
        <w:tc>
          <w:tcPr>
            <w:tcW w:w="997" w:type="dxa"/>
            <w:shd w:val="clear" w:color="auto" w:fill="auto"/>
          </w:tcPr>
          <w:p w14:paraId="2E390A60" w14:textId="77777777" w:rsidR="00F701A9" w:rsidRPr="001C0CC4" w:rsidRDefault="00F701A9" w:rsidP="00184A94">
            <w:pPr>
              <w:pStyle w:val="TAC"/>
              <w:rPr>
                <w:rFonts w:eastAsia="SimSun"/>
              </w:rPr>
            </w:pPr>
            <w:r w:rsidRPr="001C0CC4">
              <w:t>1915.7</w:t>
            </w:r>
          </w:p>
        </w:tc>
        <w:tc>
          <w:tcPr>
            <w:tcW w:w="1077" w:type="dxa"/>
            <w:shd w:val="clear" w:color="auto" w:fill="auto"/>
          </w:tcPr>
          <w:p w14:paraId="5D4FCB4E" w14:textId="77777777" w:rsidR="00F701A9" w:rsidRPr="001C0CC4" w:rsidRDefault="00F701A9" w:rsidP="00184A94">
            <w:pPr>
              <w:pStyle w:val="TAC"/>
              <w:rPr>
                <w:rFonts w:eastAsia="SimSun"/>
              </w:rPr>
            </w:pPr>
            <w:r w:rsidRPr="001C0CC4">
              <w:t>-41</w:t>
            </w:r>
          </w:p>
        </w:tc>
        <w:tc>
          <w:tcPr>
            <w:tcW w:w="959" w:type="dxa"/>
            <w:shd w:val="clear" w:color="auto" w:fill="auto"/>
          </w:tcPr>
          <w:p w14:paraId="593765A6" w14:textId="77777777" w:rsidR="00F701A9" w:rsidRPr="001C0CC4" w:rsidRDefault="00F701A9" w:rsidP="00184A94">
            <w:pPr>
              <w:pStyle w:val="TAC"/>
              <w:rPr>
                <w:rFonts w:eastAsia="SimSun"/>
              </w:rPr>
            </w:pPr>
            <w:r w:rsidRPr="001C0CC4">
              <w:t>0.3</w:t>
            </w:r>
          </w:p>
        </w:tc>
        <w:tc>
          <w:tcPr>
            <w:tcW w:w="1052" w:type="dxa"/>
            <w:shd w:val="clear" w:color="auto" w:fill="auto"/>
          </w:tcPr>
          <w:p w14:paraId="3D4363E0" w14:textId="77777777" w:rsidR="00F701A9" w:rsidRPr="001C0CC4" w:rsidRDefault="00F701A9" w:rsidP="00184A94">
            <w:pPr>
              <w:pStyle w:val="TAC"/>
              <w:rPr>
                <w:rFonts w:eastAsia="SimSun"/>
              </w:rPr>
            </w:pPr>
            <w:r w:rsidRPr="001C0CC4">
              <w:t>3</w:t>
            </w:r>
          </w:p>
        </w:tc>
      </w:tr>
      <w:tr w:rsidR="00F701A9" w:rsidRPr="001C0CC4" w14:paraId="52EAB15E" w14:textId="77777777" w:rsidTr="00F701A9">
        <w:trPr>
          <w:trHeight w:val="187"/>
        </w:trPr>
        <w:tc>
          <w:tcPr>
            <w:tcW w:w="1508" w:type="dxa"/>
            <w:tcBorders>
              <w:top w:val="single" w:sz="4" w:space="0" w:color="auto"/>
              <w:bottom w:val="single" w:sz="4" w:space="0" w:color="auto"/>
            </w:tcBorders>
            <w:shd w:val="clear" w:color="auto" w:fill="auto"/>
          </w:tcPr>
          <w:p w14:paraId="5782AD0B" w14:textId="343FBAEB" w:rsidR="00F701A9" w:rsidRPr="001C0CC4" w:rsidRDefault="00F701A9" w:rsidP="00184A94">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4B355AC8" w14:textId="77777777" w:rsidR="00F701A9" w:rsidRPr="001C0CC4" w:rsidRDefault="00F701A9" w:rsidP="00184A94">
            <w:pPr>
              <w:pStyle w:val="TAL"/>
            </w:pPr>
            <w:r w:rsidRPr="001C0CC4">
              <w:rPr>
                <w:lang w:eastAsia="ja-JP"/>
              </w:rPr>
              <w:t>Frequency range</w:t>
            </w:r>
          </w:p>
        </w:tc>
        <w:tc>
          <w:tcPr>
            <w:tcW w:w="972" w:type="dxa"/>
            <w:shd w:val="clear" w:color="auto" w:fill="auto"/>
          </w:tcPr>
          <w:p w14:paraId="58E8980D" w14:textId="77777777" w:rsidR="00F701A9" w:rsidRPr="001C0CC4" w:rsidRDefault="00F701A9" w:rsidP="00184A94">
            <w:pPr>
              <w:pStyle w:val="TAC"/>
            </w:pPr>
            <w:r w:rsidRPr="001C0CC4">
              <w:t>1884.5</w:t>
            </w:r>
          </w:p>
        </w:tc>
        <w:tc>
          <w:tcPr>
            <w:tcW w:w="591" w:type="dxa"/>
            <w:shd w:val="clear" w:color="auto" w:fill="auto"/>
          </w:tcPr>
          <w:p w14:paraId="6E1E0C0D" w14:textId="77777777" w:rsidR="00F701A9" w:rsidRPr="001C0CC4" w:rsidRDefault="00F701A9" w:rsidP="00184A94">
            <w:pPr>
              <w:pStyle w:val="TAC"/>
            </w:pPr>
            <w:r w:rsidRPr="001C0CC4">
              <w:rPr>
                <w:rFonts w:eastAsia="SimSun" w:hint="eastAsia"/>
                <w:lang w:val="en-US" w:eastAsia="zh-CN"/>
              </w:rPr>
              <w:t>-</w:t>
            </w:r>
          </w:p>
        </w:tc>
        <w:tc>
          <w:tcPr>
            <w:tcW w:w="997" w:type="dxa"/>
            <w:shd w:val="clear" w:color="auto" w:fill="auto"/>
          </w:tcPr>
          <w:p w14:paraId="11C14D0E" w14:textId="77777777" w:rsidR="00F701A9" w:rsidRPr="001C0CC4" w:rsidRDefault="00F701A9" w:rsidP="00184A94">
            <w:pPr>
              <w:pStyle w:val="TAC"/>
            </w:pPr>
            <w:r w:rsidRPr="001C0CC4">
              <w:t>1915.7</w:t>
            </w:r>
          </w:p>
        </w:tc>
        <w:tc>
          <w:tcPr>
            <w:tcW w:w="1077" w:type="dxa"/>
            <w:shd w:val="clear" w:color="auto" w:fill="auto"/>
          </w:tcPr>
          <w:p w14:paraId="3FB5CF27" w14:textId="77777777" w:rsidR="00F701A9" w:rsidRPr="001C0CC4" w:rsidRDefault="00F701A9" w:rsidP="00184A94">
            <w:pPr>
              <w:pStyle w:val="TAC"/>
            </w:pPr>
            <w:r w:rsidRPr="001C0CC4">
              <w:rPr>
                <w:rFonts w:eastAsia="SimSun" w:hint="eastAsia"/>
                <w:lang w:val="en-US" w:eastAsia="zh-CN"/>
              </w:rPr>
              <w:t>-41</w:t>
            </w:r>
          </w:p>
        </w:tc>
        <w:tc>
          <w:tcPr>
            <w:tcW w:w="959" w:type="dxa"/>
            <w:shd w:val="clear" w:color="auto" w:fill="auto"/>
          </w:tcPr>
          <w:p w14:paraId="3CD8E66E" w14:textId="77777777" w:rsidR="00F701A9" w:rsidRPr="001C0CC4" w:rsidRDefault="00F701A9" w:rsidP="00184A94">
            <w:pPr>
              <w:pStyle w:val="TAC"/>
            </w:pPr>
            <w:r w:rsidRPr="001C0CC4">
              <w:rPr>
                <w:rFonts w:eastAsia="SimSun" w:hint="eastAsia"/>
                <w:lang w:val="en-US" w:eastAsia="zh-CN"/>
              </w:rPr>
              <w:t>0.3</w:t>
            </w:r>
          </w:p>
        </w:tc>
        <w:tc>
          <w:tcPr>
            <w:tcW w:w="1052" w:type="dxa"/>
            <w:shd w:val="clear" w:color="auto" w:fill="auto"/>
          </w:tcPr>
          <w:p w14:paraId="680CECF0" w14:textId="77777777" w:rsidR="00F701A9" w:rsidRPr="001C0CC4" w:rsidRDefault="00F701A9" w:rsidP="00184A94">
            <w:pPr>
              <w:pStyle w:val="TAC"/>
            </w:pPr>
            <w:r w:rsidRPr="001C0CC4">
              <w:rPr>
                <w:rFonts w:eastAsia="SimSun" w:hint="eastAsia"/>
                <w:lang w:val="en-US" w:eastAsia="zh-CN"/>
              </w:rPr>
              <w:t>3</w:t>
            </w:r>
          </w:p>
        </w:tc>
      </w:tr>
      <w:tr w:rsidR="00F701A9" w:rsidRPr="001C0CC4" w14:paraId="690FA92E" w14:textId="77777777" w:rsidTr="00F701A9">
        <w:trPr>
          <w:trHeight w:val="187"/>
        </w:trPr>
        <w:tc>
          <w:tcPr>
            <w:tcW w:w="1508" w:type="dxa"/>
            <w:tcBorders>
              <w:top w:val="single" w:sz="4" w:space="0" w:color="auto"/>
              <w:bottom w:val="nil"/>
            </w:tcBorders>
            <w:shd w:val="clear" w:color="auto" w:fill="auto"/>
          </w:tcPr>
          <w:p w14:paraId="1DBF5205" w14:textId="30312B57" w:rsidR="00F701A9" w:rsidRPr="001C0CC4" w:rsidRDefault="00F701A9" w:rsidP="00184A94">
            <w:pPr>
              <w:pStyle w:val="TAC"/>
              <w:rPr>
                <w:rFonts w:eastAsia="SimSun"/>
              </w:rPr>
            </w:pPr>
            <w:r w:rsidRPr="001C0CC4">
              <w:rPr>
                <w:rFonts w:hint="eastAsia"/>
                <w:lang w:val="en-US" w:eastAsia="zh-CN"/>
              </w:rPr>
              <w:t>CA_n5-n78</w:t>
            </w:r>
          </w:p>
        </w:tc>
        <w:tc>
          <w:tcPr>
            <w:tcW w:w="2620" w:type="dxa"/>
            <w:shd w:val="clear" w:color="auto" w:fill="auto"/>
          </w:tcPr>
          <w:p w14:paraId="4FBA502C"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39A29754" w14:textId="77777777" w:rsidR="00F701A9" w:rsidRPr="001C0CC4" w:rsidRDefault="00F701A9" w:rsidP="00184A94">
            <w:pPr>
              <w:pStyle w:val="TAC"/>
              <w:rPr>
                <w:rFonts w:eastAsia="SimSun"/>
              </w:rPr>
            </w:pPr>
            <w:r w:rsidRPr="001C0CC4">
              <w:rPr>
                <w:rFonts w:cs="Arial"/>
                <w:lang w:val="en-US" w:eastAsia="zh-CN"/>
              </w:rPr>
              <w:t>945</w:t>
            </w:r>
          </w:p>
        </w:tc>
        <w:tc>
          <w:tcPr>
            <w:tcW w:w="591" w:type="dxa"/>
            <w:shd w:val="clear" w:color="auto" w:fill="auto"/>
          </w:tcPr>
          <w:p w14:paraId="2D944836"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2CA2F92A" w14:textId="77777777" w:rsidR="00F701A9" w:rsidRPr="001C0CC4" w:rsidRDefault="00F701A9" w:rsidP="00184A94">
            <w:pPr>
              <w:pStyle w:val="TAC"/>
              <w:rPr>
                <w:rFonts w:eastAsia="SimSun"/>
              </w:rPr>
            </w:pPr>
            <w:r w:rsidRPr="001C0CC4">
              <w:rPr>
                <w:rFonts w:cs="Arial"/>
                <w:lang w:val="en-US" w:eastAsia="zh-CN"/>
              </w:rPr>
              <w:t>960</w:t>
            </w:r>
          </w:p>
        </w:tc>
        <w:tc>
          <w:tcPr>
            <w:tcW w:w="1077" w:type="dxa"/>
            <w:shd w:val="clear" w:color="auto" w:fill="auto"/>
          </w:tcPr>
          <w:p w14:paraId="033D86EB"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A6DA3DC"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0B341B80" w14:textId="77777777" w:rsidR="00F701A9" w:rsidRPr="001C0CC4" w:rsidRDefault="00F701A9" w:rsidP="00184A94">
            <w:pPr>
              <w:pStyle w:val="TAC"/>
              <w:rPr>
                <w:rFonts w:eastAsia="SimSun"/>
              </w:rPr>
            </w:pPr>
          </w:p>
        </w:tc>
      </w:tr>
      <w:tr w:rsidR="00F701A9" w:rsidRPr="001C0CC4" w14:paraId="3C86E984" w14:textId="77777777" w:rsidTr="00184A94">
        <w:trPr>
          <w:trHeight w:val="187"/>
        </w:trPr>
        <w:tc>
          <w:tcPr>
            <w:tcW w:w="1508" w:type="dxa"/>
            <w:tcBorders>
              <w:top w:val="nil"/>
              <w:bottom w:val="nil"/>
            </w:tcBorders>
            <w:shd w:val="clear" w:color="auto" w:fill="auto"/>
          </w:tcPr>
          <w:p w14:paraId="18DA45F2" w14:textId="77777777" w:rsidR="00F701A9" w:rsidRPr="001C0CC4" w:rsidRDefault="00F701A9" w:rsidP="00184A94">
            <w:pPr>
              <w:pStyle w:val="TAC"/>
              <w:rPr>
                <w:rFonts w:eastAsia="SimSun"/>
              </w:rPr>
            </w:pPr>
          </w:p>
        </w:tc>
        <w:tc>
          <w:tcPr>
            <w:tcW w:w="2620" w:type="dxa"/>
            <w:shd w:val="clear" w:color="auto" w:fill="auto"/>
          </w:tcPr>
          <w:p w14:paraId="08BA0E8A"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4CC6B65" w14:textId="77777777" w:rsidR="00F701A9" w:rsidRPr="001C0CC4" w:rsidRDefault="00F701A9" w:rsidP="00184A94">
            <w:pPr>
              <w:pStyle w:val="TAC"/>
              <w:rPr>
                <w:rFonts w:eastAsia="SimSun"/>
              </w:rPr>
            </w:pPr>
            <w:r w:rsidRPr="001C0CC4">
              <w:rPr>
                <w:rFonts w:cs="Arial"/>
                <w:lang w:val="en-US" w:eastAsia="zh-CN"/>
              </w:rPr>
              <w:t>1884.5</w:t>
            </w:r>
          </w:p>
        </w:tc>
        <w:tc>
          <w:tcPr>
            <w:tcW w:w="591" w:type="dxa"/>
            <w:shd w:val="clear" w:color="auto" w:fill="auto"/>
          </w:tcPr>
          <w:p w14:paraId="1140E26D"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013B362F" w14:textId="77777777" w:rsidR="00F701A9" w:rsidRPr="001C0CC4" w:rsidRDefault="00F701A9" w:rsidP="00184A94">
            <w:pPr>
              <w:pStyle w:val="TAC"/>
              <w:rPr>
                <w:rFonts w:eastAsia="SimSun"/>
              </w:rPr>
            </w:pPr>
            <w:r w:rsidRPr="001C0CC4">
              <w:rPr>
                <w:rFonts w:cs="Arial"/>
                <w:lang w:val="en-US" w:eastAsia="zh-CN"/>
              </w:rPr>
              <w:t>1915.7</w:t>
            </w:r>
          </w:p>
        </w:tc>
        <w:tc>
          <w:tcPr>
            <w:tcW w:w="1077" w:type="dxa"/>
            <w:shd w:val="clear" w:color="auto" w:fill="auto"/>
          </w:tcPr>
          <w:p w14:paraId="579A6098" w14:textId="77777777" w:rsidR="00F701A9" w:rsidRPr="001C0CC4" w:rsidRDefault="00F701A9" w:rsidP="00184A94">
            <w:pPr>
              <w:pStyle w:val="TAC"/>
              <w:rPr>
                <w:rFonts w:eastAsia="SimSun"/>
              </w:rPr>
            </w:pPr>
            <w:r w:rsidRPr="001C0CC4">
              <w:rPr>
                <w:rFonts w:cs="Arial"/>
                <w:lang w:val="en-US" w:eastAsia="zh-CN"/>
              </w:rPr>
              <w:t>-41</w:t>
            </w:r>
          </w:p>
        </w:tc>
        <w:tc>
          <w:tcPr>
            <w:tcW w:w="959" w:type="dxa"/>
            <w:shd w:val="clear" w:color="auto" w:fill="auto"/>
          </w:tcPr>
          <w:p w14:paraId="587897E9" w14:textId="77777777" w:rsidR="00F701A9" w:rsidRPr="001C0CC4" w:rsidRDefault="00F701A9" w:rsidP="00184A94">
            <w:pPr>
              <w:pStyle w:val="TAC"/>
              <w:rPr>
                <w:rFonts w:eastAsia="SimSun"/>
              </w:rPr>
            </w:pPr>
            <w:r w:rsidRPr="001C0CC4">
              <w:rPr>
                <w:rFonts w:cs="Arial"/>
                <w:lang w:val="en-US" w:eastAsia="zh-CN"/>
              </w:rPr>
              <w:t>0.3</w:t>
            </w:r>
          </w:p>
        </w:tc>
        <w:tc>
          <w:tcPr>
            <w:tcW w:w="1052" w:type="dxa"/>
            <w:shd w:val="clear" w:color="auto" w:fill="auto"/>
          </w:tcPr>
          <w:p w14:paraId="2568B225" w14:textId="77777777" w:rsidR="00F701A9" w:rsidRPr="001C0CC4" w:rsidRDefault="00F701A9" w:rsidP="00184A94">
            <w:pPr>
              <w:pStyle w:val="TAC"/>
              <w:rPr>
                <w:rFonts w:eastAsia="SimSun"/>
              </w:rPr>
            </w:pPr>
            <w:r w:rsidRPr="001C0CC4">
              <w:rPr>
                <w:rFonts w:cs="Arial"/>
                <w:lang w:val="en-US" w:eastAsia="zh-CN"/>
              </w:rPr>
              <w:t>3</w:t>
            </w:r>
          </w:p>
        </w:tc>
      </w:tr>
      <w:tr w:rsidR="00F701A9" w:rsidRPr="001C0CC4" w14:paraId="6F052979" w14:textId="77777777" w:rsidTr="00184A94">
        <w:trPr>
          <w:trHeight w:val="187"/>
        </w:trPr>
        <w:tc>
          <w:tcPr>
            <w:tcW w:w="1508" w:type="dxa"/>
            <w:tcBorders>
              <w:top w:val="nil"/>
              <w:bottom w:val="nil"/>
            </w:tcBorders>
            <w:shd w:val="clear" w:color="auto" w:fill="auto"/>
          </w:tcPr>
          <w:p w14:paraId="1EB95003" w14:textId="77777777" w:rsidR="00F701A9" w:rsidRPr="001C0CC4" w:rsidRDefault="00F701A9" w:rsidP="00184A94">
            <w:pPr>
              <w:pStyle w:val="TAC"/>
              <w:rPr>
                <w:rFonts w:eastAsia="SimSun"/>
              </w:rPr>
            </w:pPr>
          </w:p>
        </w:tc>
        <w:tc>
          <w:tcPr>
            <w:tcW w:w="2620" w:type="dxa"/>
            <w:shd w:val="clear" w:color="auto" w:fill="auto"/>
          </w:tcPr>
          <w:p w14:paraId="463F3B83"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02DAE1D1" w14:textId="77777777" w:rsidR="00F701A9" w:rsidRPr="001C0CC4" w:rsidRDefault="00F701A9" w:rsidP="00184A94">
            <w:pPr>
              <w:pStyle w:val="TAC"/>
              <w:rPr>
                <w:rFonts w:eastAsia="SimSun"/>
              </w:rPr>
            </w:pPr>
            <w:r w:rsidRPr="001C0CC4">
              <w:rPr>
                <w:rFonts w:cs="Arial"/>
                <w:lang w:val="en-US" w:eastAsia="zh-CN"/>
              </w:rPr>
              <w:t>2545</w:t>
            </w:r>
          </w:p>
        </w:tc>
        <w:tc>
          <w:tcPr>
            <w:tcW w:w="591" w:type="dxa"/>
            <w:shd w:val="clear" w:color="auto" w:fill="auto"/>
          </w:tcPr>
          <w:p w14:paraId="2215BE82"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73A41D1" w14:textId="77777777" w:rsidR="00F701A9" w:rsidRPr="001C0CC4" w:rsidRDefault="00F701A9" w:rsidP="00184A94">
            <w:pPr>
              <w:pStyle w:val="TAC"/>
              <w:rPr>
                <w:rFonts w:eastAsia="SimSun"/>
              </w:rPr>
            </w:pPr>
            <w:r w:rsidRPr="001C0CC4">
              <w:rPr>
                <w:rFonts w:cs="Arial"/>
                <w:lang w:val="en-US" w:eastAsia="zh-CN"/>
              </w:rPr>
              <w:t>2575</w:t>
            </w:r>
          </w:p>
        </w:tc>
        <w:tc>
          <w:tcPr>
            <w:tcW w:w="1077" w:type="dxa"/>
            <w:shd w:val="clear" w:color="auto" w:fill="auto"/>
          </w:tcPr>
          <w:p w14:paraId="50FBCF6F"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751AD5D"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4374B309" w14:textId="77777777" w:rsidR="00F701A9" w:rsidRPr="001C0CC4" w:rsidRDefault="00F701A9" w:rsidP="00184A94">
            <w:pPr>
              <w:pStyle w:val="TAC"/>
              <w:rPr>
                <w:rFonts w:eastAsia="SimSun"/>
              </w:rPr>
            </w:pPr>
            <w:r>
              <w:rPr>
                <w:rFonts w:eastAsia="SimSun"/>
              </w:rPr>
              <w:t>2</w:t>
            </w:r>
          </w:p>
        </w:tc>
      </w:tr>
      <w:tr w:rsidR="00F701A9" w:rsidRPr="001C0CC4" w14:paraId="3C65DA53" w14:textId="77777777" w:rsidTr="00184A94">
        <w:trPr>
          <w:trHeight w:val="187"/>
        </w:trPr>
        <w:tc>
          <w:tcPr>
            <w:tcW w:w="1508" w:type="dxa"/>
            <w:tcBorders>
              <w:top w:val="nil"/>
              <w:bottom w:val="nil"/>
            </w:tcBorders>
            <w:shd w:val="clear" w:color="auto" w:fill="auto"/>
          </w:tcPr>
          <w:p w14:paraId="3414F28E" w14:textId="77777777" w:rsidR="00F701A9" w:rsidRPr="001C0CC4" w:rsidRDefault="00F701A9" w:rsidP="00184A94">
            <w:pPr>
              <w:pStyle w:val="TAC"/>
              <w:rPr>
                <w:rFonts w:eastAsia="SimSun"/>
              </w:rPr>
            </w:pPr>
          </w:p>
        </w:tc>
        <w:tc>
          <w:tcPr>
            <w:tcW w:w="2620" w:type="dxa"/>
            <w:shd w:val="clear" w:color="auto" w:fill="auto"/>
          </w:tcPr>
          <w:p w14:paraId="22AA0522"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F93B121" w14:textId="77777777" w:rsidR="00F701A9" w:rsidRPr="001C0CC4" w:rsidRDefault="00F701A9" w:rsidP="00184A94">
            <w:pPr>
              <w:pStyle w:val="TAC"/>
              <w:rPr>
                <w:rFonts w:eastAsia="SimSun"/>
              </w:rPr>
            </w:pPr>
            <w:r w:rsidRPr="001C0CC4">
              <w:rPr>
                <w:rFonts w:cs="Arial"/>
                <w:lang w:val="en-US" w:eastAsia="zh-CN"/>
              </w:rPr>
              <w:t>2595</w:t>
            </w:r>
          </w:p>
        </w:tc>
        <w:tc>
          <w:tcPr>
            <w:tcW w:w="591" w:type="dxa"/>
            <w:shd w:val="clear" w:color="auto" w:fill="auto"/>
          </w:tcPr>
          <w:p w14:paraId="0FFF3FA5"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4E394BC5" w14:textId="77777777" w:rsidR="00F701A9" w:rsidRPr="001C0CC4" w:rsidRDefault="00F701A9" w:rsidP="00184A94">
            <w:pPr>
              <w:pStyle w:val="TAC"/>
              <w:rPr>
                <w:rFonts w:eastAsia="SimSun"/>
              </w:rPr>
            </w:pPr>
            <w:r w:rsidRPr="001C0CC4">
              <w:rPr>
                <w:rFonts w:cs="Arial"/>
                <w:lang w:val="en-US" w:eastAsia="zh-CN"/>
              </w:rPr>
              <w:t>2645</w:t>
            </w:r>
          </w:p>
        </w:tc>
        <w:tc>
          <w:tcPr>
            <w:tcW w:w="1077" w:type="dxa"/>
            <w:shd w:val="clear" w:color="auto" w:fill="auto"/>
          </w:tcPr>
          <w:p w14:paraId="071CB291"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72FB0AA9"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23D4F91F" w14:textId="77777777" w:rsidR="00F701A9" w:rsidRPr="001C0CC4" w:rsidRDefault="00F701A9" w:rsidP="00184A94">
            <w:pPr>
              <w:pStyle w:val="TAC"/>
              <w:rPr>
                <w:rFonts w:eastAsia="SimSun"/>
              </w:rPr>
            </w:pPr>
          </w:p>
        </w:tc>
      </w:tr>
      <w:tr w:rsidR="00F701A9" w:rsidRPr="001C0CC4" w14:paraId="00FFBCE8" w14:textId="77777777" w:rsidTr="00F701A9">
        <w:trPr>
          <w:trHeight w:val="187"/>
        </w:trPr>
        <w:tc>
          <w:tcPr>
            <w:tcW w:w="1508" w:type="dxa"/>
            <w:tcBorders>
              <w:top w:val="single" w:sz="4" w:space="0" w:color="auto"/>
              <w:bottom w:val="single" w:sz="4" w:space="0" w:color="auto"/>
            </w:tcBorders>
            <w:shd w:val="clear" w:color="auto" w:fill="auto"/>
          </w:tcPr>
          <w:p w14:paraId="1726C162" w14:textId="6D1F7CF5" w:rsidR="00F701A9" w:rsidRPr="001C0CC4" w:rsidRDefault="00F701A9" w:rsidP="00184A94">
            <w:pPr>
              <w:pStyle w:val="TAC"/>
              <w:rPr>
                <w:rFonts w:eastAsia="SimSun"/>
              </w:rPr>
            </w:pPr>
            <w:r w:rsidRPr="001C0CC4">
              <w:rPr>
                <w:rFonts w:cs="Arial"/>
                <w:lang w:val="en-US" w:eastAsia="zh-CN"/>
              </w:rPr>
              <w:t>CA_n5-n79</w:t>
            </w:r>
          </w:p>
        </w:tc>
        <w:tc>
          <w:tcPr>
            <w:tcW w:w="2620" w:type="dxa"/>
            <w:shd w:val="clear" w:color="auto" w:fill="auto"/>
          </w:tcPr>
          <w:p w14:paraId="44D59894"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514B46A6"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4FE222D3"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15ECE4C"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1D1D04B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D49ADE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0EA23CB6" w14:textId="77777777" w:rsidR="00F701A9" w:rsidRPr="001C0CC4" w:rsidRDefault="00F701A9" w:rsidP="00184A94">
            <w:pPr>
              <w:pStyle w:val="TAC"/>
              <w:rPr>
                <w:rFonts w:eastAsia="SimSun"/>
              </w:rPr>
            </w:pPr>
            <w:r w:rsidRPr="001C0CC4">
              <w:rPr>
                <w:rFonts w:cs="Arial" w:hint="eastAsia"/>
                <w:lang w:val="en-US" w:eastAsia="zh-CN"/>
              </w:rPr>
              <w:t>3</w:t>
            </w:r>
          </w:p>
        </w:tc>
      </w:tr>
      <w:tr w:rsidR="00F701A9" w:rsidRPr="001C0CC4" w14:paraId="5F24F1DA" w14:textId="77777777" w:rsidTr="00F701A9">
        <w:trPr>
          <w:trHeight w:val="187"/>
        </w:trPr>
        <w:tc>
          <w:tcPr>
            <w:tcW w:w="1508" w:type="dxa"/>
            <w:tcBorders>
              <w:top w:val="single" w:sz="4" w:space="0" w:color="auto"/>
              <w:bottom w:val="nil"/>
            </w:tcBorders>
            <w:shd w:val="clear" w:color="auto" w:fill="auto"/>
          </w:tcPr>
          <w:p w14:paraId="5DE15163" w14:textId="0D8FE4F8" w:rsidR="00F701A9" w:rsidRPr="001C0CC4" w:rsidRDefault="00F701A9" w:rsidP="00184A94">
            <w:pPr>
              <w:pStyle w:val="TAC"/>
              <w:rPr>
                <w:rFonts w:eastAsia="SimSun"/>
              </w:rPr>
            </w:pPr>
            <w:r w:rsidRPr="001C0CC4">
              <w:rPr>
                <w:rFonts w:eastAsia="SimSun" w:hint="eastAsia"/>
                <w:lang w:val="en-US" w:eastAsia="zh-CN"/>
              </w:rPr>
              <w:t>CA_n7-n28</w:t>
            </w:r>
          </w:p>
        </w:tc>
        <w:tc>
          <w:tcPr>
            <w:tcW w:w="2620" w:type="dxa"/>
            <w:shd w:val="clear" w:color="auto" w:fill="auto"/>
          </w:tcPr>
          <w:p w14:paraId="27FC3D66"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12CC4441" w14:textId="77777777" w:rsidR="00F701A9" w:rsidRPr="001C0CC4" w:rsidRDefault="00F701A9" w:rsidP="00184A94">
            <w:pPr>
              <w:pStyle w:val="TAC"/>
              <w:rPr>
                <w:rFonts w:eastAsia="SimSun"/>
              </w:rPr>
            </w:pPr>
            <w:r w:rsidRPr="001C0CC4">
              <w:rPr>
                <w:rFonts w:cs="Arial"/>
              </w:rPr>
              <w:t>758</w:t>
            </w:r>
          </w:p>
        </w:tc>
        <w:tc>
          <w:tcPr>
            <w:tcW w:w="591" w:type="dxa"/>
            <w:shd w:val="clear" w:color="auto" w:fill="auto"/>
          </w:tcPr>
          <w:p w14:paraId="41632F0E"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51103D4" w14:textId="77777777" w:rsidR="00F701A9" w:rsidRPr="001C0CC4" w:rsidRDefault="00F701A9" w:rsidP="00184A94">
            <w:pPr>
              <w:pStyle w:val="TAC"/>
              <w:rPr>
                <w:rFonts w:eastAsia="SimSun"/>
              </w:rPr>
            </w:pPr>
            <w:r w:rsidRPr="001C0CC4">
              <w:rPr>
                <w:rFonts w:cs="Arial"/>
              </w:rPr>
              <w:t>773</w:t>
            </w:r>
          </w:p>
        </w:tc>
        <w:tc>
          <w:tcPr>
            <w:tcW w:w="1077" w:type="dxa"/>
            <w:shd w:val="clear" w:color="auto" w:fill="auto"/>
          </w:tcPr>
          <w:p w14:paraId="48CCAA64" w14:textId="77777777" w:rsidR="00F701A9" w:rsidRPr="001C0CC4" w:rsidRDefault="00F701A9" w:rsidP="00184A94">
            <w:pPr>
              <w:pStyle w:val="TAC"/>
              <w:rPr>
                <w:rFonts w:eastAsia="SimSun"/>
              </w:rPr>
            </w:pPr>
            <w:r w:rsidRPr="001C0CC4">
              <w:rPr>
                <w:rFonts w:cs="Arial"/>
              </w:rPr>
              <w:t>-32</w:t>
            </w:r>
          </w:p>
        </w:tc>
        <w:tc>
          <w:tcPr>
            <w:tcW w:w="959" w:type="dxa"/>
            <w:shd w:val="clear" w:color="auto" w:fill="auto"/>
          </w:tcPr>
          <w:p w14:paraId="6EB19804"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2E21BB8E" w14:textId="77777777" w:rsidR="00F701A9" w:rsidRPr="001C0CC4" w:rsidRDefault="00F701A9" w:rsidP="00184A94">
            <w:pPr>
              <w:pStyle w:val="TAC"/>
              <w:rPr>
                <w:rFonts w:eastAsia="SimSun"/>
              </w:rPr>
            </w:pPr>
            <w:r w:rsidRPr="001C0CC4">
              <w:rPr>
                <w:rFonts w:cs="Arial"/>
              </w:rPr>
              <w:t>4</w:t>
            </w:r>
          </w:p>
        </w:tc>
      </w:tr>
      <w:tr w:rsidR="00F701A9" w:rsidRPr="001C0CC4" w14:paraId="4A192FEE" w14:textId="77777777" w:rsidTr="00184A94">
        <w:trPr>
          <w:trHeight w:val="187"/>
        </w:trPr>
        <w:tc>
          <w:tcPr>
            <w:tcW w:w="1508" w:type="dxa"/>
            <w:tcBorders>
              <w:top w:val="nil"/>
              <w:bottom w:val="nil"/>
            </w:tcBorders>
            <w:shd w:val="clear" w:color="auto" w:fill="auto"/>
          </w:tcPr>
          <w:p w14:paraId="275F2C09" w14:textId="77777777" w:rsidR="00F701A9" w:rsidRPr="001C0CC4" w:rsidRDefault="00F701A9" w:rsidP="00184A94">
            <w:pPr>
              <w:pStyle w:val="TAC"/>
              <w:rPr>
                <w:rFonts w:eastAsia="SimSun"/>
              </w:rPr>
            </w:pPr>
          </w:p>
        </w:tc>
        <w:tc>
          <w:tcPr>
            <w:tcW w:w="2620" w:type="dxa"/>
            <w:shd w:val="clear" w:color="auto" w:fill="auto"/>
          </w:tcPr>
          <w:p w14:paraId="09292812"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0AF2E301" w14:textId="77777777" w:rsidR="00F701A9" w:rsidRPr="001C0CC4" w:rsidRDefault="00F701A9" w:rsidP="00184A94">
            <w:pPr>
              <w:pStyle w:val="TAC"/>
              <w:rPr>
                <w:rFonts w:eastAsia="SimSun"/>
              </w:rPr>
            </w:pPr>
            <w:r w:rsidRPr="001C0CC4">
              <w:rPr>
                <w:rFonts w:cs="Arial"/>
              </w:rPr>
              <w:t>773</w:t>
            </w:r>
          </w:p>
        </w:tc>
        <w:tc>
          <w:tcPr>
            <w:tcW w:w="591" w:type="dxa"/>
            <w:shd w:val="clear" w:color="auto" w:fill="auto"/>
          </w:tcPr>
          <w:p w14:paraId="22FB5423"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ED79417" w14:textId="77777777" w:rsidR="00F701A9" w:rsidRPr="001C0CC4" w:rsidRDefault="00F701A9" w:rsidP="00184A94">
            <w:pPr>
              <w:pStyle w:val="TAC"/>
              <w:rPr>
                <w:rFonts w:eastAsia="SimSun"/>
              </w:rPr>
            </w:pPr>
            <w:r w:rsidRPr="001C0CC4">
              <w:rPr>
                <w:rFonts w:cs="Arial"/>
              </w:rPr>
              <w:t>803</w:t>
            </w:r>
          </w:p>
        </w:tc>
        <w:tc>
          <w:tcPr>
            <w:tcW w:w="1077" w:type="dxa"/>
            <w:shd w:val="clear" w:color="auto" w:fill="auto"/>
          </w:tcPr>
          <w:p w14:paraId="4F58F3DF" w14:textId="77777777" w:rsidR="00F701A9" w:rsidRPr="001C0CC4" w:rsidRDefault="00F701A9" w:rsidP="00184A94">
            <w:pPr>
              <w:pStyle w:val="TAC"/>
              <w:rPr>
                <w:rFonts w:eastAsia="SimSun"/>
              </w:rPr>
            </w:pPr>
            <w:r w:rsidRPr="001C0CC4">
              <w:rPr>
                <w:rFonts w:cs="Arial"/>
              </w:rPr>
              <w:t>-50</w:t>
            </w:r>
          </w:p>
        </w:tc>
        <w:tc>
          <w:tcPr>
            <w:tcW w:w="959" w:type="dxa"/>
            <w:shd w:val="clear" w:color="auto" w:fill="auto"/>
          </w:tcPr>
          <w:p w14:paraId="229090B9"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1F0CD377" w14:textId="77777777" w:rsidR="00F701A9" w:rsidRPr="001C0CC4" w:rsidRDefault="00F701A9" w:rsidP="00184A94">
            <w:pPr>
              <w:pStyle w:val="TAC"/>
              <w:rPr>
                <w:rFonts w:eastAsia="SimSun"/>
              </w:rPr>
            </w:pPr>
          </w:p>
        </w:tc>
      </w:tr>
      <w:tr w:rsidR="00F701A9" w:rsidRPr="001C0CC4" w14:paraId="27C88CFE" w14:textId="77777777" w:rsidTr="007A2AC6">
        <w:trPr>
          <w:trHeight w:val="187"/>
        </w:trPr>
        <w:tc>
          <w:tcPr>
            <w:tcW w:w="1508" w:type="dxa"/>
            <w:tcBorders>
              <w:top w:val="single" w:sz="4" w:space="0" w:color="auto"/>
              <w:bottom w:val="single" w:sz="4" w:space="0" w:color="auto"/>
            </w:tcBorders>
            <w:shd w:val="clear" w:color="auto" w:fill="auto"/>
          </w:tcPr>
          <w:p w14:paraId="0AEC2CB4" w14:textId="62A9D6DF" w:rsidR="00F701A9" w:rsidRPr="001C0CC4" w:rsidRDefault="00F701A9" w:rsidP="00184A94">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217BA7D2" w14:textId="77777777" w:rsidR="00F701A9" w:rsidRDefault="00F701A9" w:rsidP="00184A94">
            <w:pPr>
              <w:pStyle w:val="TAL"/>
            </w:pPr>
            <w:r w:rsidRPr="001C0CC4">
              <w:rPr>
                <w:rFonts w:eastAsia="SimSun" w:hint="eastAsia"/>
              </w:rPr>
              <w:t>Frequency range</w:t>
            </w:r>
          </w:p>
        </w:tc>
        <w:tc>
          <w:tcPr>
            <w:tcW w:w="972" w:type="dxa"/>
            <w:shd w:val="clear" w:color="auto" w:fill="auto"/>
          </w:tcPr>
          <w:p w14:paraId="1FE1E022"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37603EB6" w14:textId="77777777" w:rsidR="00F701A9" w:rsidRDefault="00F701A9" w:rsidP="00184A94">
            <w:pPr>
              <w:pStyle w:val="TAC"/>
            </w:pPr>
            <w:r w:rsidRPr="001C0CC4">
              <w:rPr>
                <w:rFonts w:hint="eastAsia"/>
                <w:lang w:val="en-US" w:eastAsia="zh-CN"/>
              </w:rPr>
              <w:t>-</w:t>
            </w:r>
          </w:p>
        </w:tc>
        <w:tc>
          <w:tcPr>
            <w:tcW w:w="997" w:type="dxa"/>
            <w:shd w:val="clear" w:color="auto" w:fill="auto"/>
          </w:tcPr>
          <w:p w14:paraId="0252951A"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352EB6C6" w14:textId="77777777" w:rsidR="00F701A9" w:rsidRDefault="00F701A9" w:rsidP="00184A94">
            <w:pPr>
              <w:pStyle w:val="TAC"/>
            </w:pPr>
            <w:r w:rsidRPr="001C0CC4">
              <w:rPr>
                <w:rFonts w:hint="eastAsia"/>
                <w:lang w:val="en-US" w:eastAsia="zh-CN"/>
              </w:rPr>
              <w:t>-41</w:t>
            </w:r>
          </w:p>
        </w:tc>
        <w:tc>
          <w:tcPr>
            <w:tcW w:w="959" w:type="dxa"/>
            <w:shd w:val="clear" w:color="auto" w:fill="auto"/>
          </w:tcPr>
          <w:p w14:paraId="5C26A9D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524E7AC4" w14:textId="77777777" w:rsidR="00F701A9" w:rsidRDefault="00F701A9" w:rsidP="00184A94">
            <w:pPr>
              <w:pStyle w:val="TAC"/>
              <w:rPr>
                <w:lang w:val="en-US" w:eastAsia="zh-CN"/>
              </w:rPr>
            </w:pPr>
            <w:r w:rsidRPr="001C0CC4">
              <w:rPr>
                <w:rFonts w:hint="eastAsia"/>
                <w:lang w:val="en-US" w:eastAsia="zh-CN"/>
              </w:rPr>
              <w:t>3</w:t>
            </w:r>
          </w:p>
        </w:tc>
      </w:tr>
      <w:tr w:rsidR="00F701A9" w:rsidRPr="001C0CC4" w14:paraId="1C9CF879" w14:textId="77777777" w:rsidTr="00184A94">
        <w:trPr>
          <w:trHeight w:val="187"/>
        </w:trPr>
        <w:tc>
          <w:tcPr>
            <w:tcW w:w="1508" w:type="dxa"/>
            <w:tcBorders>
              <w:top w:val="nil"/>
              <w:bottom w:val="single" w:sz="4" w:space="0" w:color="auto"/>
            </w:tcBorders>
            <w:shd w:val="clear" w:color="auto" w:fill="auto"/>
          </w:tcPr>
          <w:p w14:paraId="78BA291C" w14:textId="48332A5E" w:rsidR="00F701A9" w:rsidRPr="001C0CC4" w:rsidRDefault="00F701A9" w:rsidP="00184A94">
            <w:pPr>
              <w:pStyle w:val="TAC"/>
              <w:rPr>
                <w:rFonts w:eastAsia="SimSun"/>
              </w:rPr>
            </w:pPr>
            <w:r w:rsidRPr="001C0CC4">
              <w:rPr>
                <w:rFonts w:hint="eastAsia"/>
                <w:lang w:val="en-US" w:eastAsia="zh-CN"/>
              </w:rPr>
              <w:t>CA_n8-n41</w:t>
            </w:r>
          </w:p>
        </w:tc>
        <w:tc>
          <w:tcPr>
            <w:tcW w:w="2620" w:type="dxa"/>
            <w:shd w:val="clear" w:color="auto" w:fill="auto"/>
          </w:tcPr>
          <w:p w14:paraId="18C81D99" w14:textId="77777777" w:rsidR="00F701A9" w:rsidRPr="001C0CC4" w:rsidRDefault="00F701A9" w:rsidP="00184A94">
            <w:pPr>
              <w:pStyle w:val="TAL"/>
              <w:rPr>
                <w:rFonts w:eastAsia="SimSun"/>
              </w:rPr>
            </w:pPr>
            <w:r w:rsidRPr="001C0CC4">
              <w:rPr>
                <w:rFonts w:eastAsia="SimSun" w:hint="eastAsia"/>
              </w:rPr>
              <w:t>Frequency range</w:t>
            </w:r>
          </w:p>
        </w:tc>
        <w:tc>
          <w:tcPr>
            <w:tcW w:w="972" w:type="dxa"/>
            <w:shd w:val="clear" w:color="auto" w:fill="auto"/>
          </w:tcPr>
          <w:p w14:paraId="50243BE4"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191A7458"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26EE17A1"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170D5628"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75AEE7C3"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51FE1CA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1ABB6E64" w14:textId="77777777" w:rsidTr="00F701A9">
        <w:trPr>
          <w:trHeight w:val="187"/>
        </w:trPr>
        <w:tc>
          <w:tcPr>
            <w:tcW w:w="1508" w:type="dxa"/>
            <w:tcBorders>
              <w:top w:val="single" w:sz="4" w:space="0" w:color="auto"/>
              <w:bottom w:val="single" w:sz="4" w:space="0" w:color="auto"/>
            </w:tcBorders>
            <w:shd w:val="clear" w:color="auto" w:fill="auto"/>
          </w:tcPr>
          <w:p w14:paraId="7506C7ED" w14:textId="2CA32979" w:rsidR="00F701A9" w:rsidRPr="001C0CC4" w:rsidRDefault="00F701A9" w:rsidP="00184A94">
            <w:pPr>
              <w:pStyle w:val="TAC"/>
              <w:rPr>
                <w:rFonts w:eastAsia="SimSun"/>
              </w:rPr>
            </w:pPr>
            <w:r w:rsidRPr="001C0CC4">
              <w:rPr>
                <w:rFonts w:eastAsia="SimSun"/>
              </w:rPr>
              <w:t>CA_n8-n78</w:t>
            </w:r>
          </w:p>
        </w:tc>
        <w:tc>
          <w:tcPr>
            <w:tcW w:w="2620" w:type="dxa"/>
            <w:shd w:val="clear" w:color="auto" w:fill="auto"/>
          </w:tcPr>
          <w:p w14:paraId="2030D2E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0C178884" w14:textId="77777777" w:rsidR="00F701A9" w:rsidRPr="001C0CC4" w:rsidRDefault="00F701A9" w:rsidP="00184A94">
            <w:pPr>
              <w:pStyle w:val="TAC"/>
              <w:rPr>
                <w:rFonts w:eastAsia="SimSun"/>
              </w:rPr>
            </w:pPr>
            <w:r w:rsidRPr="001C0CC4">
              <w:t>1884.5</w:t>
            </w:r>
          </w:p>
        </w:tc>
        <w:tc>
          <w:tcPr>
            <w:tcW w:w="591" w:type="dxa"/>
            <w:shd w:val="clear" w:color="auto" w:fill="auto"/>
          </w:tcPr>
          <w:p w14:paraId="7DDCE3F3" w14:textId="77777777" w:rsidR="00F701A9" w:rsidRPr="001C0CC4" w:rsidRDefault="00F701A9" w:rsidP="00184A94">
            <w:pPr>
              <w:pStyle w:val="TAC"/>
              <w:rPr>
                <w:rFonts w:eastAsia="SimSun"/>
              </w:rPr>
            </w:pPr>
            <w:r w:rsidRPr="001C0CC4">
              <w:t>-</w:t>
            </w:r>
          </w:p>
        </w:tc>
        <w:tc>
          <w:tcPr>
            <w:tcW w:w="997" w:type="dxa"/>
            <w:shd w:val="clear" w:color="auto" w:fill="auto"/>
          </w:tcPr>
          <w:p w14:paraId="1E21E3BB" w14:textId="77777777" w:rsidR="00F701A9" w:rsidRPr="001C0CC4" w:rsidRDefault="00F701A9" w:rsidP="00184A94">
            <w:pPr>
              <w:pStyle w:val="TAC"/>
              <w:rPr>
                <w:rFonts w:eastAsia="SimSun"/>
              </w:rPr>
            </w:pPr>
            <w:r w:rsidRPr="001C0CC4">
              <w:t>1915.7</w:t>
            </w:r>
          </w:p>
        </w:tc>
        <w:tc>
          <w:tcPr>
            <w:tcW w:w="1077" w:type="dxa"/>
            <w:shd w:val="clear" w:color="auto" w:fill="auto"/>
          </w:tcPr>
          <w:p w14:paraId="152A398E" w14:textId="77777777" w:rsidR="00F701A9" w:rsidRPr="001C0CC4" w:rsidRDefault="00F701A9" w:rsidP="00184A94">
            <w:pPr>
              <w:pStyle w:val="TAC"/>
              <w:rPr>
                <w:rFonts w:eastAsia="SimSun"/>
              </w:rPr>
            </w:pPr>
            <w:r w:rsidRPr="001C0CC4">
              <w:t>-41</w:t>
            </w:r>
          </w:p>
        </w:tc>
        <w:tc>
          <w:tcPr>
            <w:tcW w:w="959" w:type="dxa"/>
            <w:shd w:val="clear" w:color="auto" w:fill="auto"/>
          </w:tcPr>
          <w:p w14:paraId="0FEEAE0B" w14:textId="77777777" w:rsidR="00F701A9" w:rsidRPr="001C0CC4" w:rsidRDefault="00F701A9" w:rsidP="00184A94">
            <w:pPr>
              <w:pStyle w:val="TAC"/>
              <w:rPr>
                <w:rFonts w:eastAsia="SimSun"/>
              </w:rPr>
            </w:pPr>
            <w:r w:rsidRPr="001C0CC4">
              <w:t>0.3</w:t>
            </w:r>
          </w:p>
        </w:tc>
        <w:tc>
          <w:tcPr>
            <w:tcW w:w="1052" w:type="dxa"/>
            <w:shd w:val="clear" w:color="auto" w:fill="auto"/>
          </w:tcPr>
          <w:p w14:paraId="52978AFA" w14:textId="77777777" w:rsidR="00F701A9" w:rsidRPr="001C0CC4" w:rsidRDefault="00F701A9" w:rsidP="00184A94">
            <w:pPr>
              <w:pStyle w:val="TAC"/>
              <w:rPr>
                <w:rFonts w:eastAsia="SimSun"/>
              </w:rPr>
            </w:pPr>
            <w:r w:rsidRPr="001C0CC4">
              <w:t>3</w:t>
            </w:r>
          </w:p>
        </w:tc>
      </w:tr>
      <w:tr w:rsidR="00F701A9" w:rsidRPr="001C0CC4" w14:paraId="139EF47D" w14:textId="77777777" w:rsidTr="00F701A9">
        <w:trPr>
          <w:trHeight w:val="187"/>
        </w:trPr>
        <w:tc>
          <w:tcPr>
            <w:tcW w:w="1508" w:type="dxa"/>
            <w:tcBorders>
              <w:top w:val="single" w:sz="4" w:space="0" w:color="auto"/>
            </w:tcBorders>
            <w:shd w:val="clear" w:color="auto" w:fill="auto"/>
          </w:tcPr>
          <w:p w14:paraId="4DCBE170" w14:textId="264A4A62" w:rsidR="00F701A9" w:rsidRPr="001C0CC4" w:rsidRDefault="00F701A9" w:rsidP="00184A94">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2194701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569CD322"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595CA2B5"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51DACE0C"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521F8976"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1EE94B50"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76FAEE9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0911A604" w14:textId="77777777" w:rsidTr="00F701A9">
        <w:trPr>
          <w:trHeight w:val="187"/>
        </w:trPr>
        <w:tc>
          <w:tcPr>
            <w:tcW w:w="1508" w:type="dxa"/>
            <w:tcBorders>
              <w:top w:val="single" w:sz="4" w:space="0" w:color="auto"/>
              <w:bottom w:val="nil"/>
            </w:tcBorders>
            <w:shd w:val="clear" w:color="auto" w:fill="auto"/>
          </w:tcPr>
          <w:p w14:paraId="6E82B2B9" w14:textId="6E6B4C17" w:rsidR="00F701A9" w:rsidRDefault="00F701A9" w:rsidP="00184A94">
            <w:pPr>
              <w:pStyle w:val="TAC"/>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270F4E22" w14:textId="77777777" w:rsidR="00F701A9" w:rsidRDefault="00F701A9" w:rsidP="00184A94">
            <w:pPr>
              <w:pStyle w:val="TAL"/>
              <w:rPr>
                <w:lang w:eastAsia="ja-JP"/>
              </w:rPr>
            </w:pPr>
            <w:r>
              <w:t>Frequency range</w:t>
            </w:r>
          </w:p>
        </w:tc>
        <w:tc>
          <w:tcPr>
            <w:tcW w:w="972" w:type="dxa"/>
            <w:shd w:val="clear" w:color="auto" w:fill="auto"/>
          </w:tcPr>
          <w:p w14:paraId="1135299F" w14:textId="77777777" w:rsidR="00F701A9" w:rsidRDefault="00F701A9" w:rsidP="00184A94">
            <w:pPr>
              <w:pStyle w:val="TAC"/>
            </w:pPr>
            <w:r>
              <w:t>758</w:t>
            </w:r>
          </w:p>
        </w:tc>
        <w:tc>
          <w:tcPr>
            <w:tcW w:w="591" w:type="dxa"/>
            <w:shd w:val="clear" w:color="auto" w:fill="auto"/>
          </w:tcPr>
          <w:p w14:paraId="3F8A863D" w14:textId="77777777" w:rsidR="00F701A9" w:rsidRDefault="00F701A9" w:rsidP="00184A94">
            <w:pPr>
              <w:pStyle w:val="TAC"/>
            </w:pPr>
            <w:r>
              <w:t>-</w:t>
            </w:r>
          </w:p>
        </w:tc>
        <w:tc>
          <w:tcPr>
            <w:tcW w:w="997" w:type="dxa"/>
            <w:shd w:val="clear" w:color="auto" w:fill="auto"/>
          </w:tcPr>
          <w:p w14:paraId="404CA4F5" w14:textId="77777777" w:rsidR="00F701A9" w:rsidRDefault="00F701A9" w:rsidP="00184A94">
            <w:pPr>
              <w:pStyle w:val="TAC"/>
            </w:pPr>
            <w:r>
              <w:t>773</w:t>
            </w:r>
          </w:p>
        </w:tc>
        <w:tc>
          <w:tcPr>
            <w:tcW w:w="1077" w:type="dxa"/>
            <w:shd w:val="clear" w:color="auto" w:fill="auto"/>
          </w:tcPr>
          <w:p w14:paraId="576119D4" w14:textId="77777777" w:rsidR="00F701A9" w:rsidRDefault="00F701A9" w:rsidP="00184A94">
            <w:pPr>
              <w:pStyle w:val="TAC"/>
            </w:pPr>
            <w:r>
              <w:t>-32</w:t>
            </w:r>
          </w:p>
        </w:tc>
        <w:tc>
          <w:tcPr>
            <w:tcW w:w="959" w:type="dxa"/>
            <w:shd w:val="clear" w:color="auto" w:fill="auto"/>
          </w:tcPr>
          <w:p w14:paraId="4328B727" w14:textId="77777777" w:rsidR="00F701A9" w:rsidRDefault="00F701A9" w:rsidP="00184A94">
            <w:pPr>
              <w:pStyle w:val="TAC"/>
            </w:pPr>
            <w:r>
              <w:t>1</w:t>
            </w:r>
          </w:p>
        </w:tc>
        <w:tc>
          <w:tcPr>
            <w:tcW w:w="1052" w:type="dxa"/>
            <w:shd w:val="clear" w:color="auto" w:fill="auto"/>
          </w:tcPr>
          <w:p w14:paraId="0C07248B" w14:textId="77777777" w:rsidR="00F701A9" w:rsidRPr="001C0CC4" w:rsidRDefault="00F701A9" w:rsidP="00184A94">
            <w:pPr>
              <w:pStyle w:val="TAC"/>
              <w:rPr>
                <w:rFonts w:eastAsia="SimSun"/>
              </w:rPr>
            </w:pPr>
            <w:r>
              <w:rPr>
                <w:rFonts w:hint="eastAsia"/>
                <w:lang w:val="en-US" w:eastAsia="zh-CN"/>
              </w:rPr>
              <w:t>4</w:t>
            </w:r>
          </w:p>
        </w:tc>
      </w:tr>
      <w:tr w:rsidR="00F701A9" w:rsidRPr="001C0CC4" w14:paraId="74D35CF6" w14:textId="77777777" w:rsidTr="00184A94">
        <w:trPr>
          <w:trHeight w:val="187"/>
        </w:trPr>
        <w:tc>
          <w:tcPr>
            <w:tcW w:w="1508" w:type="dxa"/>
            <w:tcBorders>
              <w:top w:val="nil"/>
              <w:bottom w:val="single" w:sz="4" w:space="0" w:color="auto"/>
            </w:tcBorders>
            <w:shd w:val="clear" w:color="auto" w:fill="auto"/>
          </w:tcPr>
          <w:p w14:paraId="051A9FCE" w14:textId="77777777" w:rsidR="00F701A9" w:rsidRDefault="00F701A9" w:rsidP="00184A94">
            <w:pPr>
              <w:pStyle w:val="TAC"/>
            </w:pPr>
          </w:p>
        </w:tc>
        <w:tc>
          <w:tcPr>
            <w:tcW w:w="2620" w:type="dxa"/>
            <w:shd w:val="clear" w:color="auto" w:fill="auto"/>
          </w:tcPr>
          <w:p w14:paraId="697145B9" w14:textId="77777777" w:rsidR="00F701A9" w:rsidRDefault="00F701A9" w:rsidP="00184A94">
            <w:pPr>
              <w:pStyle w:val="TAL"/>
              <w:rPr>
                <w:lang w:eastAsia="ja-JP"/>
              </w:rPr>
            </w:pPr>
            <w:r>
              <w:t>Frequency range</w:t>
            </w:r>
          </w:p>
        </w:tc>
        <w:tc>
          <w:tcPr>
            <w:tcW w:w="972" w:type="dxa"/>
            <w:shd w:val="clear" w:color="auto" w:fill="auto"/>
          </w:tcPr>
          <w:p w14:paraId="398CCAA3" w14:textId="77777777" w:rsidR="00F701A9" w:rsidRDefault="00F701A9" w:rsidP="00184A94">
            <w:pPr>
              <w:pStyle w:val="TAC"/>
            </w:pPr>
            <w:r>
              <w:t>773</w:t>
            </w:r>
          </w:p>
        </w:tc>
        <w:tc>
          <w:tcPr>
            <w:tcW w:w="591" w:type="dxa"/>
            <w:shd w:val="clear" w:color="auto" w:fill="auto"/>
          </w:tcPr>
          <w:p w14:paraId="69468F6D" w14:textId="77777777" w:rsidR="00F701A9" w:rsidRDefault="00F701A9" w:rsidP="00184A94">
            <w:pPr>
              <w:pStyle w:val="TAC"/>
            </w:pPr>
            <w:r>
              <w:t>-</w:t>
            </w:r>
          </w:p>
        </w:tc>
        <w:tc>
          <w:tcPr>
            <w:tcW w:w="997" w:type="dxa"/>
            <w:shd w:val="clear" w:color="auto" w:fill="auto"/>
          </w:tcPr>
          <w:p w14:paraId="52F93BFD" w14:textId="77777777" w:rsidR="00F701A9" w:rsidRDefault="00F701A9" w:rsidP="00184A94">
            <w:pPr>
              <w:pStyle w:val="TAC"/>
            </w:pPr>
            <w:r>
              <w:t>803</w:t>
            </w:r>
          </w:p>
        </w:tc>
        <w:tc>
          <w:tcPr>
            <w:tcW w:w="1077" w:type="dxa"/>
            <w:shd w:val="clear" w:color="auto" w:fill="auto"/>
          </w:tcPr>
          <w:p w14:paraId="3E7F2842" w14:textId="77777777" w:rsidR="00F701A9" w:rsidRDefault="00F701A9" w:rsidP="00184A94">
            <w:pPr>
              <w:pStyle w:val="TAC"/>
            </w:pPr>
            <w:r>
              <w:t>-50</w:t>
            </w:r>
          </w:p>
        </w:tc>
        <w:tc>
          <w:tcPr>
            <w:tcW w:w="959" w:type="dxa"/>
            <w:shd w:val="clear" w:color="auto" w:fill="auto"/>
          </w:tcPr>
          <w:p w14:paraId="2F385387" w14:textId="77777777" w:rsidR="00F701A9" w:rsidRDefault="00F701A9" w:rsidP="00184A94">
            <w:pPr>
              <w:pStyle w:val="TAC"/>
            </w:pPr>
            <w:r>
              <w:t>1</w:t>
            </w:r>
          </w:p>
        </w:tc>
        <w:tc>
          <w:tcPr>
            <w:tcW w:w="1052" w:type="dxa"/>
            <w:shd w:val="clear" w:color="auto" w:fill="auto"/>
          </w:tcPr>
          <w:p w14:paraId="1EE93CEF" w14:textId="77777777" w:rsidR="00F701A9" w:rsidRPr="001C0CC4" w:rsidRDefault="00F701A9" w:rsidP="00184A94">
            <w:pPr>
              <w:pStyle w:val="TAC"/>
              <w:rPr>
                <w:rFonts w:eastAsia="SimSun"/>
              </w:rPr>
            </w:pPr>
          </w:p>
        </w:tc>
      </w:tr>
      <w:tr w:rsidR="00F701A9" w:rsidRPr="001C0CC4" w14:paraId="2500C3F9" w14:textId="77777777" w:rsidTr="00F701A9">
        <w:trPr>
          <w:trHeight w:val="187"/>
        </w:trPr>
        <w:tc>
          <w:tcPr>
            <w:tcW w:w="1508" w:type="dxa"/>
            <w:tcBorders>
              <w:top w:val="single" w:sz="4" w:space="0" w:color="auto"/>
              <w:bottom w:val="nil"/>
            </w:tcBorders>
            <w:shd w:val="clear" w:color="auto" w:fill="auto"/>
          </w:tcPr>
          <w:p w14:paraId="77F1EAAA" w14:textId="07199D41" w:rsidR="00F701A9" w:rsidRPr="001C0CC4" w:rsidRDefault="00F701A9" w:rsidP="00184A94">
            <w:pPr>
              <w:pStyle w:val="TAC"/>
              <w:rPr>
                <w:rFonts w:eastAsia="SimSun"/>
              </w:rPr>
            </w:pPr>
            <w:r>
              <w:rPr>
                <w:rFonts w:cs="Arial"/>
                <w:lang w:eastAsia="ja-JP"/>
              </w:rPr>
              <w:t>CA</w:t>
            </w:r>
            <w:r>
              <w:rPr>
                <w:rFonts w:cs="Arial"/>
              </w:rPr>
              <w:t>_n28-n40</w:t>
            </w:r>
          </w:p>
        </w:tc>
        <w:tc>
          <w:tcPr>
            <w:tcW w:w="2620" w:type="dxa"/>
            <w:shd w:val="clear" w:color="auto" w:fill="auto"/>
          </w:tcPr>
          <w:p w14:paraId="16C47CB6" w14:textId="77777777" w:rsidR="00F701A9" w:rsidRPr="001C0CC4" w:rsidRDefault="00F701A9" w:rsidP="00184A94">
            <w:pPr>
              <w:pStyle w:val="TAL"/>
              <w:rPr>
                <w:rFonts w:eastAsia="SimSun"/>
              </w:rPr>
            </w:pPr>
            <w:r>
              <w:t>Frequency range</w:t>
            </w:r>
          </w:p>
        </w:tc>
        <w:tc>
          <w:tcPr>
            <w:tcW w:w="972" w:type="dxa"/>
            <w:shd w:val="clear" w:color="auto" w:fill="auto"/>
          </w:tcPr>
          <w:p w14:paraId="0AF11CD3" w14:textId="77777777" w:rsidR="00F701A9" w:rsidRPr="001C0CC4" w:rsidRDefault="00F701A9" w:rsidP="00184A94">
            <w:pPr>
              <w:pStyle w:val="TAC"/>
              <w:rPr>
                <w:lang w:val="en-US" w:eastAsia="zh-CN"/>
              </w:rPr>
            </w:pPr>
            <w:r>
              <w:t>758</w:t>
            </w:r>
          </w:p>
        </w:tc>
        <w:tc>
          <w:tcPr>
            <w:tcW w:w="591" w:type="dxa"/>
            <w:shd w:val="clear" w:color="auto" w:fill="auto"/>
          </w:tcPr>
          <w:p w14:paraId="5EEB81CC" w14:textId="77777777" w:rsidR="00F701A9" w:rsidRPr="001C0CC4" w:rsidRDefault="00F701A9" w:rsidP="00184A94">
            <w:pPr>
              <w:pStyle w:val="TAC"/>
              <w:rPr>
                <w:lang w:val="en-US" w:eastAsia="zh-CN"/>
              </w:rPr>
            </w:pPr>
            <w:r>
              <w:t>-</w:t>
            </w:r>
          </w:p>
        </w:tc>
        <w:tc>
          <w:tcPr>
            <w:tcW w:w="997" w:type="dxa"/>
            <w:shd w:val="clear" w:color="auto" w:fill="auto"/>
          </w:tcPr>
          <w:p w14:paraId="0BDF6354" w14:textId="77777777" w:rsidR="00F701A9" w:rsidRPr="001C0CC4" w:rsidRDefault="00F701A9" w:rsidP="00184A94">
            <w:pPr>
              <w:pStyle w:val="TAC"/>
              <w:rPr>
                <w:lang w:val="en-US" w:eastAsia="zh-CN"/>
              </w:rPr>
            </w:pPr>
            <w:r>
              <w:t>773</w:t>
            </w:r>
          </w:p>
        </w:tc>
        <w:tc>
          <w:tcPr>
            <w:tcW w:w="1077" w:type="dxa"/>
            <w:shd w:val="clear" w:color="auto" w:fill="auto"/>
          </w:tcPr>
          <w:p w14:paraId="13F2366E" w14:textId="77777777" w:rsidR="00F701A9" w:rsidRPr="001C0CC4" w:rsidRDefault="00F701A9" w:rsidP="00184A94">
            <w:pPr>
              <w:pStyle w:val="TAC"/>
              <w:rPr>
                <w:lang w:val="en-US" w:eastAsia="zh-CN"/>
              </w:rPr>
            </w:pPr>
            <w:r>
              <w:t>-32</w:t>
            </w:r>
          </w:p>
        </w:tc>
        <w:tc>
          <w:tcPr>
            <w:tcW w:w="959" w:type="dxa"/>
            <w:shd w:val="clear" w:color="auto" w:fill="auto"/>
          </w:tcPr>
          <w:p w14:paraId="4E1ED42E" w14:textId="77777777" w:rsidR="00F701A9" w:rsidRPr="001C0CC4" w:rsidRDefault="00F701A9" w:rsidP="00184A94">
            <w:pPr>
              <w:pStyle w:val="TAC"/>
              <w:rPr>
                <w:lang w:val="en-US" w:eastAsia="zh-CN"/>
              </w:rPr>
            </w:pPr>
            <w:r>
              <w:t>1</w:t>
            </w:r>
          </w:p>
        </w:tc>
        <w:tc>
          <w:tcPr>
            <w:tcW w:w="1052" w:type="dxa"/>
            <w:shd w:val="clear" w:color="auto" w:fill="auto"/>
          </w:tcPr>
          <w:p w14:paraId="0FBEC7B9" w14:textId="77777777" w:rsidR="00F701A9" w:rsidRPr="001C0CC4" w:rsidRDefault="00F701A9" w:rsidP="00184A94">
            <w:pPr>
              <w:pStyle w:val="TAC"/>
              <w:rPr>
                <w:lang w:val="en-US" w:eastAsia="zh-CN"/>
              </w:rPr>
            </w:pPr>
            <w:r>
              <w:rPr>
                <w:rFonts w:hint="eastAsia"/>
                <w:lang w:val="en-US" w:eastAsia="zh-CN"/>
              </w:rPr>
              <w:t>4</w:t>
            </w:r>
          </w:p>
        </w:tc>
      </w:tr>
      <w:tr w:rsidR="00F701A9" w:rsidRPr="001C0CC4" w14:paraId="441BEB18" w14:textId="77777777" w:rsidTr="00184A94">
        <w:trPr>
          <w:trHeight w:val="187"/>
        </w:trPr>
        <w:tc>
          <w:tcPr>
            <w:tcW w:w="1508" w:type="dxa"/>
            <w:tcBorders>
              <w:top w:val="nil"/>
              <w:bottom w:val="nil"/>
            </w:tcBorders>
            <w:shd w:val="clear" w:color="auto" w:fill="auto"/>
          </w:tcPr>
          <w:p w14:paraId="296AF10A" w14:textId="77777777" w:rsidR="00F701A9" w:rsidRPr="001C0CC4" w:rsidRDefault="00F701A9" w:rsidP="00184A94">
            <w:pPr>
              <w:pStyle w:val="TAC"/>
              <w:rPr>
                <w:rFonts w:eastAsia="SimSun"/>
              </w:rPr>
            </w:pPr>
          </w:p>
        </w:tc>
        <w:tc>
          <w:tcPr>
            <w:tcW w:w="2620" w:type="dxa"/>
            <w:shd w:val="clear" w:color="auto" w:fill="auto"/>
          </w:tcPr>
          <w:p w14:paraId="06ADCE59" w14:textId="77777777" w:rsidR="00F701A9" w:rsidRPr="001C0CC4" w:rsidRDefault="00F701A9" w:rsidP="00184A94">
            <w:pPr>
              <w:pStyle w:val="TAL"/>
              <w:rPr>
                <w:rFonts w:eastAsia="SimSun"/>
              </w:rPr>
            </w:pPr>
            <w:r>
              <w:t>Frequency range</w:t>
            </w:r>
          </w:p>
        </w:tc>
        <w:tc>
          <w:tcPr>
            <w:tcW w:w="972" w:type="dxa"/>
            <w:shd w:val="clear" w:color="auto" w:fill="auto"/>
          </w:tcPr>
          <w:p w14:paraId="54D1EB45" w14:textId="77777777" w:rsidR="00F701A9" w:rsidRPr="001C0CC4" w:rsidRDefault="00F701A9" w:rsidP="00184A94">
            <w:pPr>
              <w:pStyle w:val="TAC"/>
              <w:rPr>
                <w:lang w:val="en-US" w:eastAsia="zh-CN"/>
              </w:rPr>
            </w:pPr>
            <w:r>
              <w:t>773</w:t>
            </w:r>
          </w:p>
        </w:tc>
        <w:tc>
          <w:tcPr>
            <w:tcW w:w="591" w:type="dxa"/>
            <w:shd w:val="clear" w:color="auto" w:fill="auto"/>
          </w:tcPr>
          <w:p w14:paraId="143BA616" w14:textId="77777777" w:rsidR="00F701A9" w:rsidRPr="001C0CC4" w:rsidRDefault="00F701A9" w:rsidP="00184A94">
            <w:pPr>
              <w:pStyle w:val="TAC"/>
              <w:rPr>
                <w:lang w:val="en-US" w:eastAsia="zh-CN"/>
              </w:rPr>
            </w:pPr>
            <w:r>
              <w:t>-</w:t>
            </w:r>
          </w:p>
        </w:tc>
        <w:tc>
          <w:tcPr>
            <w:tcW w:w="997" w:type="dxa"/>
            <w:shd w:val="clear" w:color="auto" w:fill="auto"/>
          </w:tcPr>
          <w:p w14:paraId="4F5F62AC" w14:textId="77777777" w:rsidR="00F701A9" w:rsidRPr="001C0CC4" w:rsidRDefault="00F701A9" w:rsidP="00184A94">
            <w:pPr>
              <w:pStyle w:val="TAC"/>
              <w:rPr>
                <w:lang w:val="en-US" w:eastAsia="zh-CN"/>
              </w:rPr>
            </w:pPr>
            <w:r>
              <w:t>803</w:t>
            </w:r>
          </w:p>
        </w:tc>
        <w:tc>
          <w:tcPr>
            <w:tcW w:w="1077" w:type="dxa"/>
            <w:shd w:val="clear" w:color="auto" w:fill="auto"/>
          </w:tcPr>
          <w:p w14:paraId="195941AB" w14:textId="77777777" w:rsidR="00F701A9" w:rsidRPr="001C0CC4" w:rsidRDefault="00F701A9" w:rsidP="00184A94">
            <w:pPr>
              <w:pStyle w:val="TAC"/>
              <w:rPr>
                <w:lang w:val="en-US" w:eastAsia="zh-CN"/>
              </w:rPr>
            </w:pPr>
            <w:r>
              <w:t>-50</w:t>
            </w:r>
          </w:p>
        </w:tc>
        <w:tc>
          <w:tcPr>
            <w:tcW w:w="959" w:type="dxa"/>
            <w:shd w:val="clear" w:color="auto" w:fill="auto"/>
          </w:tcPr>
          <w:p w14:paraId="10390727" w14:textId="77777777" w:rsidR="00F701A9" w:rsidRPr="001C0CC4" w:rsidRDefault="00F701A9" w:rsidP="00184A94">
            <w:pPr>
              <w:pStyle w:val="TAC"/>
              <w:rPr>
                <w:lang w:val="en-US" w:eastAsia="zh-CN"/>
              </w:rPr>
            </w:pPr>
            <w:r>
              <w:t>1</w:t>
            </w:r>
          </w:p>
        </w:tc>
        <w:tc>
          <w:tcPr>
            <w:tcW w:w="1052" w:type="dxa"/>
            <w:shd w:val="clear" w:color="auto" w:fill="auto"/>
          </w:tcPr>
          <w:p w14:paraId="76D42853" w14:textId="77777777" w:rsidR="00F701A9" w:rsidRPr="001C0CC4" w:rsidRDefault="00F701A9" w:rsidP="00184A94">
            <w:pPr>
              <w:pStyle w:val="TAC"/>
              <w:rPr>
                <w:lang w:val="en-US" w:eastAsia="zh-CN"/>
              </w:rPr>
            </w:pPr>
          </w:p>
        </w:tc>
      </w:tr>
      <w:tr w:rsidR="00F701A9" w:rsidRPr="001C0CC4" w14:paraId="1A508D05" w14:textId="77777777" w:rsidTr="00184A94">
        <w:trPr>
          <w:trHeight w:val="187"/>
        </w:trPr>
        <w:tc>
          <w:tcPr>
            <w:tcW w:w="1508" w:type="dxa"/>
            <w:tcBorders>
              <w:top w:val="nil"/>
              <w:bottom w:val="single" w:sz="4" w:space="0" w:color="auto"/>
            </w:tcBorders>
            <w:shd w:val="clear" w:color="auto" w:fill="auto"/>
          </w:tcPr>
          <w:p w14:paraId="7E16C3C4" w14:textId="77777777" w:rsidR="00F701A9" w:rsidRPr="001C0CC4" w:rsidRDefault="00F701A9" w:rsidP="00184A94">
            <w:pPr>
              <w:pStyle w:val="TAC"/>
              <w:rPr>
                <w:rFonts w:eastAsia="SimSun"/>
              </w:rPr>
            </w:pPr>
          </w:p>
        </w:tc>
        <w:tc>
          <w:tcPr>
            <w:tcW w:w="2620" w:type="dxa"/>
            <w:shd w:val="clear" w:color="auto" w:fill="auto"/>
          </w:tcPr>
          <w:p w14:paraId="4A61446B" w14:textId="77777777" w:rsidR="00F701A9" w:rsidRDefault="00F701A9" w:rsidP="00184A94">
            <w:pPr>
              <w:pStyle w:val="TAL"/>
              <w:rPr>
                <w:lang w:val="sv-SE" w:eastAsia="ja-JP"/>
              </w:rPr>
            </w:pPr>
            <w:r w:rsidRPr="001C0CC4">
              <w:rPr>
                <w:rFonts w:eastAsia="SimSun" w:hint="eastAsia"/>
              </w:rPr>
              <w:t>Frequency range</w:t>
            </w:r>
          </w:p>
        </w:tc>
        <w:tc>
          <w:tcPr>
            <w:tcW w:w="972" w:type="dxa"/>
            <w:shd w:val="clear" w:color="auto" w:fill="auto"/>
          </w:tcPr>
          <w:p w14:paraId="108A8D6C"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2E6025D4" w14:textId="77777777" w:rsidR="00F701A9" w:rsidRDefault="00F701A9" w:rsidP="00184A94">
            <w:pPr>
              <w:pStyle w:val="TAC"/>
            </w:pPr>
            <w:r w:rsidRPr="001C0CC4">
              <w:rPr>
                <w:rFonts w:hint="eastAsia"/>
                <w:lang w:val="en-US" w:eastAsia="zh-CN"/>
              </w:rPr>
              <w:t>-</w:t>
            </w:r>
          </w:p>
        </w:tc>
        <w:tc>
          <w:tcPr>
            <w:tcW w:w="997" w:type="dxa"/>
            <w:shd w:val="clear" w:color="auto" w:fill="auto"/>
          </w:tcPr>
          <w:p w14:paraId="3997F555"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15AB8404" w14:textId="77777777" w:rsidR="00F701A9" w:rsidRDefault="00F701A9" w:rsidP="00184A94">
            <w:pPr>
              <w:pStyle w:val="TAC"/>
            </w:pPr>
            <w:r w:rsidRPr="001C0CC4">
              <w:rPr>
                <w:rFonts w:hint="eastAsia"/>
                <w:lang w:val="en-US" w:eastAsia="zh-CN"/>
              </w:rPr>
              <w:t>-41</w:t>
            </w:r>
          </w:p>
        </w:tc>
        <w:tc>
          <w:tcPr>
            <w:tcW w:w="959" w:type="dxa"/>
            <w:shd w:val="clear" w:color="auto" w:fill="auto"/>
          </w:tcPr>
          <w:p w14:paraId="6FF4418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0882BB1A" w14:textId="77777777" w:rsidR="00F701A9" w:rsidRDefault="00F701A9" w:rsidP="00184A94">
            <w:pPr>
              <w:pStyle w:val="TAC"/>
            </w:pPr>
            <w:r w:rsidRPr="001C0CC4">
              <w:rPr>
                <w:rFonts w:hint="eastAsia"/>
                <w:lang w:val="en-US" w:eastAsia="zh-CN"/>
              </w:rPr>
              <w:t>3</w:t>
            </w:r>
          </w:p>
        </w:tc>
      </w:tr>
      <w:tr w:rsidR="00F701A9" w:rsidRPr="001C0CC4" w14:paraId="2364E67F" w14:textId="77777777" w:rsidTr="00F701A9">
        <w:trPr>
          <w:trHeight w:val="187"/>
        </w:trPr>
        <w:tc>
          <w:tcPr>
            <w:tcW w:w="1508" w:type="dxa"/>
            <w:tcBorders>
              <w:top w:val="single" w:sz="4" w:space="0" w:color="auto"/>
              <w:bottom w:val="nil"/>
            </w:tcBorders>
            <w:shd w:val="clear" w:color="auto" w:fill="auto"/>
          </w:tcPr>
          <w:p w14:paraId="4596CD6D" w14:textId="1BE0D1B6" w:rsidR="00F701A9" w:rsidRPr="001C0CC4" w:rsidRDefault="00F701A9" w:rsidP="00184A94">
            <w:pPr>
              <w:pStyle w:val="TAC"/>
              <w:rPr>
                <w:rFonts w:cs="Arial"/>
                <w:bCs/>
                <w:lang w:val="en-US" w:eastAsia="zh-CN"/>
              </w:rPr>
            </w:pPr>
            <w:r>
              <w:t>CA_n28-n41</w:t>
            </w:r>
          </w:p>
        </w:tc>
        <w:tc>
          <w:tcPr>
            <w:tcW w:w="2620" w:type="dxa"/>
            <w:shd w:val="clear" w:color="auto" w:fill="auto"/>
          </w:tcPr>
          <w:p w14:paraId="45539C13"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339757B3"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500C3CDA"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00875456"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62BB1240" w14:textId="77777777" w:rsidR="00F701A9" w:rsidRPr="001C0CC4" w:rsidRDefault="00F701A9" w:rsidP="00184A94">
            <w:pPr>
              <w:pStyle w:val="TAC"/>
              <w:rPr>
                <w:rFonts w:cs="Arial"/>
                <w:lang w:val="en-US" w:eastAsia="zh-CN"/>
              </w:rPr>
            </w:pPr>
            <w:r>
              <w:rPr>
                <w:lang w:eastAsia="zh-CN"/>
              </w:rPr>
              <w:t>-42</w:t>
            </w:r>
          </w:p>
        </w:tc>
        <w:tc>
          <w:tcPr>
            <w:tcW w:w="959" w:type="dxa"/>
            <w:shd w:val="clear" w:color="auto" w:fill="auto"/>
          </w:tcPr>
          <w:p w14:paraId="3DB80522" w14:textId="77777777" w:rsidR="00F701A9" w:rsidRPr="001C0CC4" w:rsidRDefault="00F701A9" w:rsidP="00184A94">
            <w:pPr>
              <w:pStyle w:val="TAC"/>
              <w:rPr>
                <w:rFonts w:cs="Arial"/>
                <w:lang w:val="en-US" w:eastAsia="zh-CN"/>
              </w:rPr>
            </w:pPr>
            <w:r>
              <w:rPr>
                <w:lang w:eastAsia="zh-CN"/>
              </w:rPr>
              <w:t>8</w:t>
            </w:r>
          </w:p>
        </w:tc>
        <w:tc>
          <w:tcPr>
            <w:tcW w:w="1052" w:type="dxa"/>
            <w:shd w:val="clear" w:color="auto" w:fill="auto"/>
          </w:tcPr>
          <w:p w14:paraId="57A9AD29" w14:textId="77777777" w:rsidR="00F701A9" w:rsidRPr="001C0CC4" w:rsidRDefault="00F701A9" w:rsidP="00184A94">
            <w:pPr>
              <w:pStyle w:val="TAC"/>
              <w:rPr>
                <w:rFonts w:eastAsia="SimSun"/>
              </w:rPr>
            </w:pPr>
            <w:r>
              <w:t>4, 14</w:t>
            </w:r>
          </w:p>
        </w:tc>
      </w:tr>
      <w:tr w:rsidR="00F701A9" w:rsidRPr="001C0CC4" w14:paraId="6016D42C" w14:textId="77777777" w:rsidTr="00184A94">
        <w:trPr>
          <w:trHeight w:val="187"/>
        </w:trPr>
        <w:tc>
          <w:tcPr>
            <w:tcW w:w="1508" w:type="dxa"/>
            <w:tcBorders>
              <w:top w:val="nil"/>
              <w:bottom w:val="nil"/>
            </w:tcBorders>
            <w:shd w:val="clear" w:color="auto" w:fill="auto"/>
          </w:tcPr>
          <w:p w14:paraId="70EB5F7D" w14:textId="77777777" w:rsidR="00F701A9" w:rsidRPr="001C0CC4" w:rsidRDefault="00F701A9" w:rsidP="00184A94">
            <w:pPr>
              <w:pStyle w:val="TAC"/>
              <w:rPr>
                <w:rFonts w:cs="Arial"/>
                <w:bCs/>
                <w:lang w:val="en-US" w:eastAsia="zh-CN"/>
              </w:rPr>
            </w:pPr>
          </w:p>
        </w:tc>
        <w:tc>
          <w:tcPr>
            <w:tcW w:w="2620" w:type="dxa"/>
            <w:shd w:val="clear" w:color="auto" w:fill="auto"/>
          </w:tcPr>
          <w:p w14:paraId="10BB37F2"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795E0A5D"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27C08E9E"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212C0E8E" w14:textId="77777777" w:rsidR="00F701A9" w:rsidRPr="001C0CC4" w:rsidRDefault="00F701A9" w:rsidP="00184A94">
            <w:pPr>
              <w:pStyle w:val="TAC"/>
              <w:rPr>
                <w:rFonts w:eastAsia="SimSun" w:cs="Arial"/>
              </w:rPr>
            </w:pPr>
            <w:r>
              <w:rPr>
                <w:lang w:eastAsia="zh-CN"/>
              </w:rPr>
              <w:t>710</w:t>
            </w:r>
          </w:p>
        </w:tc>
        <w:tc>
          <w:tcPr>
            <w:tcW w:w="1077" w:type="dxa"/>
            <w:shd w:val="clear" w:color="auto" w:fill="auto"/>
          </w:tcPr>
          <w:p w14:paraId="3237182E"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06A77834"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61BB0E0C" w14:textId="77777777" w:rsidR="00F701A9" w:rsidRPr="001C0CC4" w:rsidRDefault="00F701A9" w:rsidP="00184A94">
            <w:pPr>
              <w:pStyle w:val="TAC"/>
              <w:rPr>
                <w:rFonts w:eastAsia="SimSun"/>
              </w:rPr>
            </w:pPr>
            <w:r>
              <w:t>13</w:t>
            </w:r>
          </w:p>
        </w:tc>
      </w:tr>
      <w:tr w:rsidR="00F701A9" w:rsidRPr="001C0CC4" w14:paraId="032719B7" w14:textId="77777777" w:rsidTr="00184A94">
        <w:trPr>
          <w:trHeight w:val="187"/>
        </w:trPr>
        <w:tc>
          <w:tcPr>
            <w:tcW w:w="1508" w:type="dxa"/>
            <w:tcBorders>
              <w:top w:val="nil"/>
              <w:bottom w:val="nil"/>
            </w:tcBorders>
            <w:shd w:val="clear" w:color="auto" w:fill="auto"/>
          </w:tcPr>
          <w:p w14:paraId="66D698D0" w14:textId="77777777" w:rsidR="00F701A9" w:rsidRPr="001C0CC4" w:rsidRDefault="00F701A9" w:rsidP="00184A94">
            <w:pPr>
              <w:pStyle w:val="TAC"/>
              <w:rPr>
                <w:rFonts w:cs="Arial"/>
                <w:bCs/>
                <w:lang w:val="en-US" w:eastAsia="zh-CN"/>
              </w:rPr>
            </w:pPr>
          </w:p>
        </w:tc>
        <w:tc>
          <w:tcPr>
            <w:tcW w:w="2620" w:type="dxa"/>
            <w:shd w:val="clear" w:color="auto" w:fill="auto"/>
          </w:tcPr>
          <w:p w14:paraId="51B154EE"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B14017C" w14:textId="77777777" w:rsidR="00F701A9" w:rsidRPr="001C0CC4" w:rsidRDefault="00F701A9" w:rsidP="00184A94">
            <w:pPr>
              <w:pStyle w:val="TAC"/>
              <w:rPr>
                <w:rFonts w:eastAsia="SimSun" w:cs="Arial"/>
              </w:rPr>
            </w:pPr>
            <w:r>
              <w:rPr>
                <w:lang w:eastAsia="zh-CN"/>
              </w:rPr>
              <w:t>662</w:t>
            </w:r>
          </w:p>
        </w:tc>
        <w:tc>
          <w:tcPr>
            <w:tcW w:w="591" w:type="dxa"/>
            <w:shd w:val="clear" w:color="auto" w:fill="auto"/>
          </w:tcPr>
          <w:p w14:paraId="6989AF6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621B4647"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4B640AA7"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57F981FB"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19FC67CE" w14:textId="77777777" w:rsidR="00F701A9" w:rsidRPr="001C0CC4" w:rsidRDefault="00F701A9" w:rsidP="00184A94">
            <w:pPr>
              <w:pStyle w:val="TAC"/>
              <w:rPr>
                <w:rFonts w:eastAsia="SimSun"/>
              </w:rPr>
            </w:pPr>
            <w:r>
              <w:t>4</w:t>
            </w:r>
          </w:p>
        </w:tc>
      </w:tr>
      <w:tr w:rsidR="00F701A9" w:rsidRPr="001C0CC4" w14:paraId="3D49AC56" w14:textId="77777777" w:rsidTr="00184A94">
        <w:trPr>
          <w:trHeight w:val="187"/>
        </w:trPr>
        <w:tc>
          <w:tcPr>
            <w:tcW w:w="1508" w:type="dxa"/>
            <w:tcBorders>
              <w:top w:val="nil"/>
              <w:bottom w:val="nil"/>
            </w:tcBorders>
            <w:shd w:val="clear" w:color="auto" w:fill="auto"/>
          </w:tcPr>
          <w:p w14:paraId="0E1226B9" w14:textId="77777777" w:rsidR="00F701A9" w:rsidRPr="001C0CC4" w:rsidRDefault="00F701A9" w:rsidP="00184A94">
            <w:pPr>
              <w:pStyle w:val="TAC"/>
              <w:rPr>
                <w:rFonts w:cs="Arial"/>
                <w:bCs/>
                <w:lang w:val="en-US" w:eastAsia="zh-CN"/>
              </w:rPr>
            </w:pPr>
          </w:p>
        </w:tc>
        <w:tc>
          <w:tcPr>
            <w:tcW w:w="2620" w:type="dxa"/>
            <w:shd w:val="clear" w:color="auto" w:fill="auto"/>
          </w:tcPr>
          <w:p w14:paraId="6964453F"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6C18204" w14:textId="77777777" w:rsidR="00F701A9" w:rsidRPr="001C0CC4" w:rsidRDefault="00F701A9" w:rsidP="00184A94">
            <w:pPr>
              <w:pStyle w:val="TAC"/>
              <w:rPr>
                <w:rFonts w:eastAsia="SimSun" w:cs="Arial"/>
              </w:rPr>
            </w:pPr>
            <w:r>
              <w:rPr>
                <w:lang w:eastAsia="zh-CN"/>
              </w:rPr>
              <w:t>758</w:t>
            </w:r>
          </w:p>
        </w:tc>
        <w:tc>
          <w:tcPr>
            <w:tcW w:w="591" w:type="dxa"/>
            <w:shd w:val="clear" w:color="auto" w:fill="auto"/>
          </w:tcPr>
          <w:p w14:paraId="08A59E2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54B1420A" w14:textId="77777777" w:rsidR="00F701A9" w:rsidRPr="001C0CC4" w:rsidRDefault="00F701A9" w:rsidP="00184A94">
            <w:pPr>
              <w:pStyle w:val="TAC"/>
              <w:rPr>
                <w:rFonts w:eastAsia="SimSun" w:cs="Arial"/>
              </w:rPr>
            </w:pPr>
            <w:r>
              <w:rPr>
                <w:lang w:eastAsia="zh-CN"/>
              </w:rPr>
              <w:t>7</w:t>
            </w:r>
            <w:r>
              <w:rPr>
                <w:rFonts w:hint="eastAsia"/>
                <w:lang w:eastAsia="zh-CN"/>
              </w:rPr>
              <w:t>73</w:t>
            </w:r>
          </w:p>
        </w:tc>
        <w:tc>
          <w:tcPr>
            <w:tcW w:w="1077" w:type="dxa"/>
            <w:shd w:val="clear" w:color="auto" w:fill="auto"/>
          </w:tcPr>
          <w:p w14:paraId="2F3F6DD9" w14:textId="77777777" w:rsidR="00F701A9" w:rsidRPr="001C0CC4" w:rsidRDefault="00F701A9" w:rsidP="00184A94">
            <w:pPr>
              <w:pStyle w:val="TAC"/>
              <w:rPr>
                <w:rFonts w:cs="Arial"/>
                <w:lang w:val="en-US" w:eastAsia="zh-CN"/>
              </w:rPr>
            </w:pPr>
            <w:r>
              <w:rPr>
                <w:lang w:eastAsia="zh-CN"/>
              </w:rPr>
              <w:t>-32</w:t>
            </w:r>
          </w:p>
        </w:tc>
        <w:tc>
          <w:tcPr>
            <w:tcW w:w="959" w:type="dxa"/>
            <w:shd w:val="clear" w:color="auto" w:fill="auto"/>
          </w:tcPr>
          <w:p w14:paraId="2F65ED1C"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74460563" w14:textId="77777777" w:rsidR="00F701A9" w:rsidRPr="001C0CC4" w:rsidRDefault="00F701A9" w:rsidP="00184A94">
            <w:pPr>
              <w:pStyle w:val="TAC"/>
              <w:rPr>
                <w:rFonts w:eastAsia="SimSun"/>
              </w:rPr>
            </w:pPr>
            <w:r>
              <w:t>4</w:t>
            </w:r>
          </w:p>
        </w:tc>
      </w:tr>
      <w:tr w:rsidR="00F701A9" w:rsidRPr="001C0CC4" w14:paraId="22AD997A" w14:textId="77777777" w:rsidTr="00184A94">
        <w:trPr>
          <w:trHeight w:val="187"/>
        </w:trPr>
        <w:tc>
          <w:tcPr>
            <w:tcW w:w="1508" w:type="dxa"/>
            <w:tcBorders>
              <w:top w:val="nil"/>
              <w:bottom w:val="nil"/>
            </w:tcBorders>
            <w:shd w:val="clear" w:color="auto" w:fill="auto"/>
          </w:tcPr>
          <w:p w14:paraId="4E65455E" w14:textId="77777777" w:rsidR="00F701A9" w:rsidRPr="001C0CC4" w:rsidRDefault="00F701A9" w:rsidP="00184A94">
            <w:pPr>
              <w:pStyle w:val="TAC"/>
              <w:rPr>
                <w:rFonts w:cs="Arial"/>
                <w:bCs/>
                <w:lang w:val="en-US" w:eastAsia="zh-CN"/>
              </w:rPr>
            </w:pPr>
          </w:p>
        </w:tc>
        <w:tc>
          <w:tcPr>
            <w:tcW w:w="2620" w:type="dxa"/>
            <w:shd w:val="clear" w:color="auto" w:fill="auto"/>
          </w:tcPr>
          <w:p w14:paraId="1E231718"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339B56E" w14:textId="77777777" w:rsidR="00F701A9" w:rsidRPr="001C0CC4" w:rsidRDefault="00F701A9" w:rsidP="00184A94">
            <w:pPr>
              <w:pStyle w:val="TAC"/>
              <w:rPr>
                <w:rFonts w:eastAsia="SimSun" w:cs="Arial"/>
              </w:rPr>
            </w:pPr>
            <w:r>
              <w:rPr>
                <w:lang w:eastAsia="zh-CN"/>
              </w:rPr>
              <w:t>773</w:t>
            </w:r>
          </w:p>
        </w:tc>
        <w:tc>
          <w:tcPr>
            <w:tcW w:w="591" w:type="dxa"/>
            <w:shd w:val="clear" w:color="auto" w:fill="auto"/>
          </w:tcPr>
          <w:p w14:paraId="17F22244"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3F19545C" w14:textId="77777777" w:rsidR="00F701A9" w:rsidRPr="001C0CC4" w:rsidRDefault="00F701A9" w:rsidP="00184A94">
            <w:pPr>
              <w:pStyle w:val="TAC"/>
              <w:rPr>
                <w:rFonts w:eastAsia="SimSun" w:cs="Arial"/>
              </w:rPr>
            </w:pPr>
            <w:r>
              <w:rPr>
                <w:rFonts w:hint="eastAsia"/>
                <w:lang w:eastAsia="zh-CN"/>
              </w:rPr>
              <w:t>803</w:t>
            </w:r>
          </w:p>
        </w:tc>
        <w:tc>
          <w:tcPr>
            <w:tcW w:w="1077" w:type="dxa"/>
            <w:shd w:val="clear" w:color="auto" w:fill="auto"/>
          </w:tcPr>
          <w:p w14:paraId="49C6161A" w14:textId="77777777" w:rsidR="00F701A9" w:rsidRPr="001C0CC4" w:rsidRDefault="00F701A9" w:rsidP="00184A94">
            <w:pPr>
              <w:pStyle w:val="TAC"/>
              <w:rPr>
                <w:rFonts w:cs="Arial"/>
                <w:lang w:val="en-US" w:eastAsia="zh-CN"/>
              </w:rPr>
            </w:pPr>
            <w:r>
              <w:rPr>
                <w:rFonts w:hint="eastAsia"/>
                <w:lang w:eastAsia="zh-CN"/>
              </w:rPr>
              <w:t>-50</w:t>
            </w:r>
          </w:p>
        </w:tc>
        <w:tc>
          <w:tcPr>
            <w:tcW w:w="959" w:type="dxa"/>
            <w:shd w:val="clear" w:color="auto" w:fill="auto"/>
          </w:tcPr>
          <w:p w14:paraId="4F4AC4A0"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02661E86" w14:textId="77777777" w:rsidR="00F701A9" w:rsidRPr="001C0CC4" w:rsidRDefault="00F701A9" w:rsidP="00184A94">
            <w:pPr>
              <w:pStyle w:val="TAC"/>
              <w:rPr>
                <w:rFonts w:eastAsia="SimSun"/>
              </w:rPr>
            </w:pPr>
          </w:p>
        </w:tc>
      </w:tr>
      <w:tr w:rsidR="00F701A9" w:rsidRPr="001C0CC4" w14:paraId="459770B6" w14:textId="77777777" w:rsidTr="00184A94">
        <w:trPr>
          <w:trHeight w:val="187"/>
        </w:trPr>
        <w:tc>
          <w:tcPr>
            <w:tcW w:w="1508" w:type="dxa"/>
            <w:tcBorders>
              <w:top w:val="nil"/>
              <w:bottom w:val="single" w:sz="4" w:space="0" w:color="auto"/>
            </w:tcBorders>
            <w:shd w:val="clear" w:color="auto" w:fill="auto"/>
          </w:tcPr>
          <w:p w14:paraId="78E5A9E5" w14:textId="77777777" w:rsidR="00F701A9" w:rsidRPr="001C0CC4" w:rsidRDefault="00F701A9" w:rsidP="00184A94">
            <w:pPr>
              <w:pStyle w:val="TAC"/>
              <w:rPr>
                <w:rFonts w:cs="Arial"/>
                <w:bCs/>
                <w:lang w:val="en-US" w:eastAsia="zh-CN"/>
              </w:rPr>
            </w:pPr>
          </w:p>
        </w:tc>
        <w:tc>
          <w:tcPr>
            <w:tcW w:w="2620" w:type="dxa"/>
            <w:shd w:val="clear" w:color="auto" w:fill="auto"/>
          </w:tcPr>
          <w:p w14:paraId="1DB3BF76"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3C4E2B8" w14:textId="77777777" w:rsidR="00F701A9" w:rsidRPr="001C0CC4" w:rsidRDefault="00F701A9" w:rsidP="00184A94">
            <w:pPr>
              <w:pStyle w:val="TAC"/>
              <w:rPr>
                <w:rFonts w:eastAsia="SimSun" w:cs="Arial"/>
              </w:rPr>
            </w:pPr>
            <w:r>
              <w:rPr>
                <w:lang w:eastAsia="zh-CN"/>
              </w:rPr>
              <w:t>1884.5</w:t>
            </w:r>
          </w:p>
        </w:tc>
        <w:tc>
          <w:tcPr>
            <w:tcW w:w="591" w:type="dxa"/>
            <w:shd w:val="clear" w:color="auto" w:fill="auto"/>
          </w:tcPr>
          <w:p w14:paraId="033A5FF3"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717F9C1B" w14:textId="77777777" w:rsidR="00F701A9" w:rsidRPr="001C0CC4" w:rsidRDefault="00F701A9" w:rsidP="00184A94">
            <w:pPr>
              <w:pStyle w:val="TAC"/>
              <w:rPr>
                <w:rFonts w:eastAsia="SimSun" w:cs="Arial"/>
              </w:rPr>
            </w:pPr>
            <w:r>
              <w:rPr>
                <w:lang w:eastAsia="zh-CN"/>
              </w:rPr>
              <w:t>1915.7</w:t>
            </w:r>
          </w:p>
        </w:tc>
        <w:tc>
          <w:tcPr>
            <w:tcW w:w="1077" w:type="dxa"/>
            <w:shd w:val="clear" w:color="auto" w:fill="auto"/>
          </w:tcPr>
          <w:p w14:paraId="4794A5CE" w14:textId="77777777" w:rsidR="00F701A9" w:rsidRPr="001C0CC4" w:rsidRDefault="00F701A9" w:rsidP="00184A94">
            <w:pPr>
              <w:pStyle w:val="TAC"/>
              <w:rPr>
                <w:rFonts w:cs="Arial"/>
                <w:lang w:val="en-US" w:eastAsia="zh-CN"/>
              </w:rPr>
            </w:pPr>
            <w:r>
              <w:rPr>
                <w:lang w:eastAsia="zh-CN"/>
              </w:rPr>
              <w:t>-41</w:t>
            </w:r>
          </w:p>
        </w:tc>
        <w:tc>
          <w:tcPr>
            <w:tcW w:w="959" w:type="dxa"/>
            <w:shd w:val="clear" w:color="auto" w:fill="auto"/>
          </w:tcPr>
          <w:p w14:paraId="2CA9B344" w14:textId="77777777" w:rsidR="00F701A9" w:rsidRPr="001C0CC4" w:rsidRDefault="00F701A9" w:rsidP="00184A94">
            <w:pPr>
              <w:pStyle w:val="TAC"/>
              <w:rPr>
                <w:rFonts w:cs="Arial"/>
                <w:lang w:val="en-US" w:eastAsia="zh-CN"/>
              </w:rPr>
            </w:pPr>
            <w:r>
              <w:rPr>
                <w:lang w:eastAsia="zh-CN"/>
              </w:rPr>
              <w:t>0.3</w:t>
            </w:r>
          </w:p>
        </w:tc>
        <w:tc>
          <w:tcPr>
            <w:tcW w:w="1052" w:type="dxa"/>
            <w:shd w:val="clear" w:color="auto" w:fill="auto"/>
          </w:tcPr>
          <w:p w14:paraId="054F12F8" w14:textId="77777777" w:rsidR="00F701A9" w:rsidRPr="001C0CC4" w:rsidRDefault="00F701A9" w:rsidP="00184A94">
            <w:pPr>
              <w:pStyle w:val="TAC"/>
              <w:rPr>
                <w:rFonts w:eastAsia="SimSun"/>
              </w:rPr>
            </w:pPr>
            <w:r>
              <w:rPr>
                <w:rFonts w:cs="Arial"/>
                <w:lang w:eastAsia="zh-TW"/>
              </w:rPr>
              <w:t>3, 11</w:t>
            </w:r>
          </w:p>
        </w:tc>
      </w:tr>
      <w:tr w:rsidR="00F701A9" w:rsidRPr="001C0CC4" w14:paraId="2D76870A" w14:textId="77777777" w:rsidTr="00F701A9">
        <w:trPr>
          <w:trHeight w:val="187"/>
        </w:trPr>
        <w:tc>
          <w:tcPr>
            <w:tcW w:w="1508" w:type="dxa"/>
            <w:tcBorders>
              <w:top w:val="single" w:sz="4" w:space="0" w:color="auto"/>
              <w:bottom w:val="nil"/>
            </w:tcBorders>
            <w:shd w:val="clear" w:color="auto" w:fill="auto"/>
          </w:tcPr>
          <w:p w14:paraId="13A8111D" w14:textId="51B9DBA5" w:rsidR="00F701A9" w:rsidRPr="001C0CC4" w:rsidRDefault="00F701A9" w:rsidP="00184A9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31A53C8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B1013AF" w14:textId="77777777" w:rsidR="00F701A9" w:rsidRPr="001C0CC4" w:rsidRDefault="00F701A9" w:rsidP="00184A94">
            <w:pPr>
              <w:pStyle w:val="TAC"/>
              <w:rPr>
                <w:rFonts w:eastAsia="SimSun"/>
              </w:rPr>
            </w:pPr>
            <w:r w:rsidRPr="001C0CC4">
              <w:rPr>
                <w:rFonts w:eastAsia="SimSun" w:cs="Arial"/>
              </w:rPr>
              <w:t>470</w:t>
            </w:r>
          </w:p>
        </w:tc>
        <w:tc>
          <w:tcPr>
            <w:tcW w:w="591" w:type="dxa"/>
            <w:shd w:val="clear" w:color="auto" w:fill="auto"/>
          </w:tcPr>
          <w:p w14:paraId="22CFF81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1F6D6A31"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438F997D" w14:textId="77777777" w:rsidR="00F701A9" w:rsidRPr="001C0CC4" w:rsidRDefault="00F701A9" w:rsidP="00184A94">
            <w:pPr>
              <w:pStyle w:val="TAC"/>
              <w:rPr>
                <w:rFonts w:eastAsia="SimSun"/>
              </w:rPr>
            </w:pPr>
            <w:r w:rsidRPr="001C0CC4">
              <w:rPr>
                <w:rFonts w:cs="Arial" w:hint="eastAsia"/>
                <w:lang w:val="en-US" w:eastAsia="zh-CN"/>
              </w:rPr>
              <w:t>-42</w:t>
            </w:r>
          </w:p>
        </w:tc>
        <w:tc>
          <w:tcPr>
            <w:tcW w:w="959" w:type="dxa"/>
            <w:shd w:val="clear" w:color="auto" w:fill="auto"/>
          </w:tcPr>
          <w:p w14:paraId="77003962" w14:textId="77777777" w:rsidR="00F701A9" w:rsidRPr="001C0CC4" w:rsidRDefault="00F701A9" w:rsidP="00184A94">
            <w:pPr>
              <w:pStyle w:val="TAC"/>
              <w:rPr>
                <w:rFonts w:eastAsia="SimSun"/>
              </w:rPr>
            </w:pPr>
            <w:r w:rsidRPr="001C0CC4">
              <w:rPr>
                <w:rFonts w:cs="Arial" w:hint="eastAsia"/>
                <w:lang w:val="en-US" w:eastAsia="zh-CN"/>
              </w:rPr>
              <w:t>8</w:t>
            </w:r>
          </w:p>
        </w:tc>
        <w:tc>
          <w:tcPr>
            <w:tcW w:w="1052" w:type="dxa"/>
            <w:shd w:val="clear" w:color="auto" w:fill="auto"/>
          </w:tcPr>
          <w:p w14:paraId="5EA650CC" w14:textId="77777777" w:rsidR="00F701A9" w:rsidRPr="001C0CC4" w:rsidRDefault="00F701A9" w:rsidP="00184A94">
            <w:pPr>
              <w:pStyle w:val="TAC"/>
              <w:rPr>
                <w:rFonts w:eastAsia="SimSun"/>
              </w:rPr>
            </w:pPr>
            <w:r w:rsidRPr="001C0CC4">
              <w:rPr>
                <w:rFonts w:cs="Arial" w:hint="eastAsia"/>
                <w:lang w:val="en-US" w:eastAsia="zh-CN"/>
              </w:rPr>
              <w:t>4, 14</w:t>
            </w:r>
          </w:p>
        </w:tc>
      </w:tr>
      <w:tr w:rsidR="00F701A9" w:rsidRPr="001C0CC4" w14:paraId="60ECF92B" w14:textId="77777777" w:rsidTr="00184A94">
        <w:trPr>
          <w:trHeight w:val="187"/>
        </w:trPr>
        <w:tc>
          <w:tcPr>
            <w:tcW w:w="1508" w:type="dxa"/>
            <w:tcBorders>
              <w:top w:val="nil"/>
              <w:bottom w:val="nil"/>
            </w:tcBorders>
            <w:shd w:val="clear" w:color="auto" w:fill="auto"/>
          </w:tcPr>
          <w:p w14:paraId="372757CF" w14:textId="77777777" w:rsidR="00F701A9" w:rsidRPr="001C0CC4" w:rsidRDefault="00F701A9" w:rsidP="00184A94">
            <w:pPr>
              <w:pStyle w:val="TAC"/>
              <w:rPr>
                <w:rFonts w:eastAsia="SimSun"/>
              </w:rPr>
            </w:pPr>
          </w:p>
        </w:tc>
        <w:tc>
          <w:tcPr>
            <w:tcW w:w="2620" w:type="dxa"/>
            <w:shd w:val="clear" w:color="auto" w:fill="auto"/>
          </w:tcPr>
          <w:p w14:paraId="7B607D7B"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3FBADD5B" w14:textId="77777777" w:rsidR="00F701A9" w:rsidRPr="001C0CC4" w:rsidRDefault="00F701A9" w:rsidP="00184A94">
            <w:pPr>
              <w:pStyle w:val="TAC"/>
              <w:rPr>
                <w:rFonts w:eastAsia="SimSun"/>
              </w:rPr>
            </w:pPr>
            <w:r w:rsidRPr="001C0CC4">
              <w:rPr>
                <w:rFonts w:cs="Arial" w:hint="eastAsia"/>
                <w:lang w:val="en-US" w:eastAsia="zh-CN"/>
              </w:rPr>
              <w:t>470</w:t>
            </w:r>
          </w:p>
        </w:tc>
        <w:tc>
          <w:tcPr>
            <w:tcW w:w="591" w:type="dxa"/>
            <w:shd w:val="clear" w:color="auto" w:fill="auto"/>
          </w:tcPr>
          <w:p w14:paraId="7ECAC7B1"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45BD71F" w14:textId="77777777" w:rsidR="00F701A9" w:rsidRPr="001C0CC4" w:rsidRDefault="00F701A9" w:rsidP="00184A94">
            <w:pPr>
              <w:pStyle w:val="TAC"/>
              <w:rPr>
                <w:rFonts w:eastAsia="SimSun"/>
              </w:rPr>
            </w:pPr>
            <w:r w:rsidRPr="001C0CC4">
              <w:rPr>
                <w:rFonts w:cs="Arial" w:hint="eastAsia"/>
                <w:lang w:val="en-US" w:eastAsia="zh-CN"/>
              </w:rPr>
              <w:t>710</w:t>
            </w:r>
          </w:p>
        </w:tc>
        <w:tc>
          <w:tcPr>
            <w:tcW w:w="1077" w:type="dxa"/>
            <w:shd w:val="clear" w:color="auto" w:fill="auto"/>
          </w:tcPr>
          <w:p w14:paraId="1258A9FD"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6E7E0DB3"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4E06E1B" w14:textId="77777777" w:rsidR="00F701A9" w:rsidRPr="001C0CC4" w:rsidRDefault="00F701A9" w:rsidP="00184A94">
            <w:pPr>
              <w:pStyle w:val="TAC"/>
              <w:rPr>
                <w:rFonts w:eastAsia="SimSun"/>
              </w:rPr>
            </w:pPr>
            <w:r w:rsidRPr="001C0CC4">
              <w:rPr>
                <w:rFonts w:cs="Arial" w:hint="eastAsia"/>
                <w:lang w:val="en-US" w:eastAsia="zh-CN"/>
              </w:rPr>
              <w:t>13</w:t>
            </w:r>
          </w:p>
        </w:tc>
      </w:tr>
      <w:tr w:rsidR="00F701A9" w:rsidRPr="001C0CC4" w14:paraId="0F77BDD8" w14:textId="77777777" w:rsidTr="00184A94">
        <w:trPr>
          <w:trHeight w:val="187"/>
        </w:trPr>
        <w:tc>
          <w:tcPr>
            <w:tcW w:w="1508" w:type="dxa"/>
            <w:tcBorders>
              <w:top w:val="nil"/>
              <w:bottom w:val="nil"/>
            </w:tcBorders>
            <w:shd w:val="clear" w:color="auto" w:fill="auto"/>
          </w:tcPr>
          <w:p w14:paraId="7E1FCE18" w14:textId="77777777" w:rsidR="00F701A9" w:rsidRPr="001C0CC4" w:rsidRDefault="00F701A9" w:rsidP="00184A94">
            <w:pPr>
              <w:pStyle w:val="TAC"/>
              <w:rPr>
                <w:rFonts w:eastAsia="SimSun"/>
              </w:rPr>
            </w:pPr>
          </w:p>
        </w:tc>
        <w:tc>
          <w:tcPr>
            <w:tcW w:w="2620" w:type="dxa"/>
            <w:shd w:val="clear" w:color="auto" w:fill="auto"/>
          </w:tcPr>
          <w:p w14:paraId="25326901"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19F30FA0" w14:textId="77777777" w:rsidR="00F701A9" w:rsidRPr="001C0CC4" w:rsidRDefault="00F701A9" w:rsidP="00184A94">
            <w:pPr>
              <w:pStyle w:val="TAC"/>
              <w:rPr>
                <w:rFonts w:eastAsia="SimSun"/>
              </w:rPr>
            </w:pPr>
            <w:r w:rsidRPr="001C0CC4">
              <w:rPr>
                <w:rFonts w:cs="Arial" w:hint="eastAsia"/>
                <w:lang w:val="en-US" w:eastAsia="zh-CN"/>
              </w:rPr>
              <w:t>662</w:t>
            </w:r>
          </w:p>
        </w:tc>
        <w:tc>
          <w:tcPr>
            <w:tcW w:w="591" w:type="dxa"/>
            <w:shd w:val="clear" w:color="auto" w:fill="auto"/>
          </w:tcPr>
          <w:p w14:paraId="1CAB32D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6EC90630"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30FF5B38"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4F5B4FE1"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D14511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19142D92" w14:textId="77777777" w:rsidTr="00184A94">
        <w:trPr>
          <w:trHeight w:val="187"/>
        </w:trPr>
        <w:tc>
          <w:tcPr>
            <w:tcW w:w="1508" w:type="dxa"/>
            <w:tcBorders>
              <w:top w:val="nil"/>
              <w:bottom w:val="nil"/>
            </w:tcBorders>
            <w:shd w:val="clear" w:color="auto" w:fill="auto"/>
          </w:tcPr>
          <w:p w14:paraId="7FBABCE4" w14:textId="77777777" w:rsidR="00F701A9" w:rsidRPr="001C0CC4" w:rsidRDefault="00F701A9" w:rsidP="00184A94">
            <w:pPr>
              <w:pStyle w:val="TAC"/>
              <w:rPr>
                <w:rFonts w:eastAsia="SimSun"/>
              </w:rPr>
            </w:pPr>
          </w:p>
        </w:tc>
        <w:tc>
          <w:tcPr>
            <w:tcW w:w="2620" w:type="dxa"/>
            <w:shd w:val="clear" w:color="auto" w:fill="auto"/>
          </w:tcPr>
          <w:p w14:paraId="39ED643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632AC009" w14:textId="77777777" w:rsidR="00F701A9" w:rsidRPr="001C0CC4" w:rsidRDefault="00F701A9" w:rsidP="00184A94">
            <w:pPr>
              <w:pStyle w:val="TAC"/>
              <w:rPr>
                <w:rFonts w:eastAsia="SimSun"/>
              </w:rPr>
            </w:pPr>
            <w:r w:rsidRPr="001C0CC4">
              <w:rPr>
                <w:rFonts w:cs="Arial" w:hint="eastAsia"/>
                <w:lang w:val="en-US" w:eastAsia="zh-CN"/>
              </w:rPr>
              <w:t>758</w:t>
            </w:r>
          </w:p>
        </w:tc>
        <w:tc>
          <w:tcPr>
            <w:tcW w:w="591" w:type="dxa"/>
            <w:shd w:val="clear" w:color="auto" w:fill="auto"/>
          </w:tcPr>
          <w:p w14:paraId="7A16179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C942BDD"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1B638AB0"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54CC4D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3CD02B2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77DDF485" w14:textId="77777777" w:rsidTr="00184A94">
        <w:trPr>
          <w:trHeight w:val="187"/>
        </w:trPr>
        <w:tc>
          <w:tcPr>
            <w:tcW w:w="1508" w:type="dxa"/>
            <w:tcBorders>
              <w:top w:val="nil"/>
              <w:bottom w:val="nil"/>
            </w:tcBorders>
            <w:shd w:val="clear" w:color="auto" w:fill="auto"/>
          </w:tcPr>
          <w:p w14:paraId="3624E892" w14:textId="77777777" w:rsidR="00F701A9" w:rsidRPr="001C0CC4" w:rsidRDefault="00F701A9" w:rsidP="00184A94">
            <w:pPr>
              <w:pStyle w:val="TAC"/>
              <w:rPr>
                <w:rFonts w:eastAsia="SimSun"/>
              </w:rPr>
            </w:pPr>
          </w:p>
        </w:tc>
        <w:tc>
          <w:tcPr>
            <w:tcW w:w="2620" w:type="dxa"/>
            <w:shd w:val="clear" w:color="auto" w:fill="auto"/>
          </w:tcPr>
          <w:p w14:paraId="40FAFB2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778230BA"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589451CB"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12CD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6559481F"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2D30C3BA"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42D170B7" w14:textId="77777777" w:rsidR="00F701A9" w:rsidRPr="001C0CC4" w:rsidRDefault="00F701A9" w:rsidP="00184A94">
            <w:pPr>
              <w:pStyle w:val="TAC"/>
              <w:rPr>
                <w:rFonts w:eastAsia="SimSun"/>
              </w:rPr>
            </w:pPr>
          </w:p>
        </w:tc>
      </w:tr>
      <w:tr w:rsidR="00F701A9" w:rsidRPr="001C0CC4" w14:paraId="4E4A7927" w14:textId="77777777" w:rsidTr="00184A94">
        <w:trPr>
          <w:trHeight w:val="187"/>
        </w:trPr>
        <w:tc>
          <w:tcPr>
            <w:tcW w:w="1508" w:type="dxa"/>
            <w:tcBorders>
              <w:top w:val="nil"/>
              <w:bottom w:val="single" w:sz="4" w:space="0" w:color="auto"/>
            </w:tcBorders>
            <w:shd w:val="clear" w:color="auto" w:fill="auto"/>
          </w:tcPr>
          <w:p w14:paraId="18FA7C91" w14:textId="77777777" w:rsidR="00F701A9" w:rsidRPr="001C0CC4" w:rsidRDefault="00F701A9" w:rsidP="00184A94">
            <w:pPr>
              <w:pStyle w:val="TAC"/>
              <w:rPr>
                <w:rFonts w:eastAsia="SimSun"/>
              </w:rPr>
            </w:pPr>
          </w:p>
        </w:tc>
        <w:tc>
          <w:tcPr>
            <w:tcW w:w="2620" w:type="dxa"/>
            <w:shd w:val="clear" w:color="auto" w:fill="auto"/>
          </w:tcPr>
          <w:p w14:paraId="5C899007"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4675614"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2B5E0892"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17B9192"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0C8C614A"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007CFFC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566DD328"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022C787B" w14:textId="77777777" w:rsidTr="00F701A9">
        <w:trPr>
          <w:trHeight w:val="187"/>
        </w:trPr>
        <w:tc>
          <w:tcPr>
            <w:tcW w:w="1508" w:type="dxa"/>
            <w:tcBorders>
              <w:top w:val="single" w:sz="4" w:space="0" w:color="auto"/>
              <w:bottom w:val="nil"/>
            </w:tcBorders>
            <w:shd w:val="clear" w:color="auto" w:fill="auto"/>
          </w:tcPr>
          <w:p w14:paraId="586BFDBD" w14:textId="5B8625D9"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41F2119A"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7E9A27E5"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7AF96C0E"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B35CA1"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74F57CF4"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08C78F22"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ACAD3CE" w14:textId="77777777" w:rsidR="00F701A9" w:rsidRPr="001C0CC4" w:rsidRDefault="00F701A9" w:rsidP="00184A94">
            <w:pPr>
              <w:pStyle w:val="TAC"/>
              <w:rPr>
                <w:rFonts w:eastAsia="SimSun"/>
              </w:rPr>
            </w:pPr>
          </w:p>
        </w:tc>
      </w:tr>
      <w:tr w:rsidR="00F701A9" w:rsidRPr="001C0CC4" w14:paraId="1CA920AE" w14:textId="77777777" w:rsidTr="00184A94">
        <w:trPr>
          <w:trHeight w:val="187"/>
        </w:trPr>
        <w:tc>
          <w:tcPr>
            <w:tcW w:w="1508" w:type="dxa"/>
            <w:tcBorders>
              <w:top w:val="nil"/>
              <w:bottom w:val="nil"/>
            </w:tcBorders>
            <w:shd w:val="clear" w:color="auto" w:fill="auto"/>
          </w:tcPr>
          <w:p w14:paraId="7F16B6DC" w14:textId="77777777" w:rsidR="00F701A9" w:rsidRPr="001C0CC4" w:rsidRDefault="00F701A9" w:rsidP="00184A94">
            <w:pPr>
              <w:pStyle w:val="TAC"/>
              <w:rPr>
                <w:rFonts w:eastAsia="SimSun"/>
              </w:rPr>
            </w:pPr>
          </w:p>
        </w:tc>
        <w:tc>
          <w:tcPr>
            <w:tcW w:w="2620" w:type="dxa"/>
            <w:shd w:val="clear" w:color="auto" w:fill="auto"/>
          </w:tcPr>
          <w:p w14:paraId="25720E43"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2399DFF5"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613175A5"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17B2B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2D376788"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418B9D1B"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2416E057" w14:textId="77777777" w:rsidR="00F701A9" w:rsidRPr="001C0CC4" w:rsidRDefault="00F701A9" w:rsidP="00184A94">
            <w:pPr>
              <w:pStyle w:val="TAC"/>
              <w:rPr>
                <w:rFonts w:eastAsia="SimSun"/>
              </w:rPr>
            </w:pPr>
          </w:p>
        </w:tc>
      </w:tr>
      <w:tr w:rsidR="00F701A9" w:rsidRPr="001C0CC4" w14:paraId="126BF728" w14:textId="77777777" w:rsidTr="00184A94">
        <w:trPr>
          <w:trHeight w:val="187"/>
        </w:trPr>
        <w:tc>
          <w:tcPr>
            <w:tcW w:w="1508" w:type="dxa"/>
            <w:tcBorders>
              <w:top w:val="nil"/>
              <w:bottom w:val="single" w:sz="4" w:space="0" w:color="auto"/>
            </w:tcBorders>
            <w:shd w:val="clear" w:color="auto" w:fill="auto"/>
          </w:tcPr>
          <w:p w14:paraId="1F577A18" w14:textId="77777777" w:rsidR="00F701A9" w:rsidRPr="001C0CC4" w:rsidRDefault="00F701A9" w:rsidP="00184A94">
            <w:pPr>
              <w:pStyle w:val="TAC"/>
              <w:rPr>
                <w:rFonts w:eastAsia="SimSun"/>
              </w:rPr>
            </w:pPr>
          </w:p>
        </w:tc>
        <w:tc>
          <w:tcPr>
            <w:tcW w:w="2620" w:type="dxa"/>
            <w:shd w:val="clear" w:color="auto" w:fill="auto"/>
          </w:tcPr>
          <w:p w14:paraId="79F3BE1C"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16D13EBF"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7460E18D"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3B9D8F5"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4BC4F6DC"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5E3F372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3A34B0B6"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176E0364" w14:textId="77777777" w:rsidTr="00F701A9">
        <w:trPr>
          <w:trHeight w:val="187"/>
        </w:trPr>
        <w:tc>
          <w:tcPr>
            <w:tcW w:w="1508" w:type="dxa"/>
            <w:tcBorders>
              <w:top w:val="single" w:sz="4" w:space="0" w:color="auto"/>
              <w:bottom w:val="nil"/>
            </w:tcBorders>
            <w:shd w:val="clear" w:color="auto" w:fill="auto"/>
          </w:tcPr>
          <w:p w14:paraId="50622AB9" w14:textId="4D456E6C"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610DD21F"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A42E413"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23348D9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2278CEE"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3256421B"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3232CF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2595064" w14:textId="77777777" w:rsidR="00F701A9" w:rsidRPr="001C0CC4" w:rsidRDefault="00F701A9" w:rsidP="00184A94">
            <w:pPr>
              <w:pStyle w:val="TAC"/>
              <w:rPr>
                <w:rFonts w:eastAsia="SimSun"/>
              </w:rPr>
            </w:pPr>
          </w:p>
        </w:tc>
      </w:tr>
      <w:tr w:rsidR="00F701A9" w:rsidRPr="001C0CC4" w14:paraId="6177648C" w14:textId="77777777" w:rsidTr="00184A94">
        <w:trPr>
          <w:trHeight w:val="187"/>
        </w:trPr>
        <w:tc>
          <w:tcPr>
            <w:tcW w:w="1508" w:type="dxa"/>
            <w:tcBorders>
              <w:top w:val="nil"/>
              <w:bottom w:val="nil"/>
            </w:tcBorders>
            <w:shd w:val="clear" w:color="auto" w:fill="auto"/>
          </w:tcPr>
          <w:p w14:paraId="7284DEDA" w14:textId="77777777" w:rsidR="00F701A9" w:rsidRPr="001C0CC4" w:rsidRDefault="00F701A9" w:rsidP="00184A94">
            <w:pPr>
              <w:pStyle w:val="TAC"/>
              <w:rPr>
                <w:rFonts w:eastAsia="SimSun"/>
              </w:rPr>
            </w:pPr>
          </w:p>
        </w:tc>
        <w:tc>
          <w:tcPr>
            <w:tcW w:w="2620" w:type="dxa"/>
            <w:shd w:val="clear" w:color="auto" w:fill="auto"/>
          </w:tcPr>
          <w:p w14:paraId="6E6654FE"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6D78197"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74937EA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96ED616"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0C17E8EE"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0C4FAB43"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769D0AD" w14:textId="77777777" w:rsidR="00F701A9" w:rsidRPr="001C0CC4" w:rsidRDefault="00F701A9" w:rsidP="00184A94">
            <w:pPr>
              <w:pStyle w:val="TAC"/>
              <w:rPr>
                <w:rFonts w:eastAsia="SimSun"/>
              </w:rPr>
            </w:pPr>
          </w:p>
        </w:tc>
      </w:tr>
      <w:tr w:rsidR="00F701A9" w:rsidRPr="001C0CC4" w14:paraId="7842EC90" w14:textId="77777777" w:rsidTr="00184A94">
        <w:trPr>
          <w:trHeight w:val="187"/>
        </w:trPr>
        <w:tc>
          <w:tcPr>
            <w:tcW w:w="1508" w:type="dxa"/>
            <w:tcBorders>
              <w:top w:val="nil"/>
              <w:bottom w:val="single" w:sz="4" w:space="0" w:color="auto"/>
            </w:tcBorders>
            <w:shd w:val="clear" w:color="auto" w:fill="auto"/>
          </w:tcPr>
          <w:p w14:paraId="3C5937AF" w14:textId="77777777" w:rsidR="00F701A9" w:rsidRPr="001C0CC4" w:rsidRDefault="00F701A9" w:rsidP="00184A94">
            <w:pPr>
              <w:pStyle w:val="TAC"/>
              <w:rPr>
                <w:rFonts w:eastAsia="SimSun"/>
              </w:rPr>
            </w:pPr>
          </w:p>
        </w:tc>
        <w:tc>
          <w:tcPr>
            <w:tcW w:w="2620" w:type="dxa"/>
            <w:shd w:val="clear" w:color="auto" w:fill="auto"/>
          </w:tcPr>
          <w:p w14:paraId="45BA12D6"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0E71628E"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2EDE87A7"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2A06CFA3"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62585C0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2CE909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798ED9B5"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549D016F" w14:textId="77777777" w:rsidTr="00F701A9">
        <w:trPr>
          <w:trHeight w:val="187"/>
        </w:trPr>
        <w:tc>
          <w:tcPr>
            <w:tcW w:w="1508" w:type="dxa"/>
            <w:tcBorders>
              <w:top w:val="single" w:sz="4" w:space="0" w:color="auto"/>
              <w:bottom w:val="single" w:sz="4" w:space="0" w:color="auto"/>
            </w:tcBorders>
            <w:shd w:val="clear" w:color="auto" w:fill="auto"/>
          </w:tcPr>
          <w:p w14:paraId="66CFF2DA" w14:textId="7AED01A6" w:rsidR="00F701A9" w:rsidRPr="001C0CC4" w:rsidRDefault="00F701A9" w:rsidP="00184A94">
            <w:pPr>
              <w:pStyle w:val="TAC"/>
              <w:rPr>
                <w:rFonts w:eastAsia="SimSun"/>
              </w:rPr>
            </w:pPr>
            <w:r w:rsidRPr="001C0CC4">
              <w:rPr>
                <w:lang w:val="en-US" w:eastAsia="zh-CN"/>
              </w:rPr>
              <w:t>CA_n40-n41</w:t>
            </w:r>
          </w:p>
        </w:tc>
        <w:tc>
          <w:tcPr>
            <w:tcW w:w="2620" w:type="dxa"/>
            <w:shd w:val="clear" w:color="auto" w:fill="auto"/>
          </w:tcPr>
          <w:p w14:paraId="52A492B3" w14:textId="77777777" w:rsidR="00F701A9" w:rsidRPr="001C0CC4" w:rsidRDefault="00F701A9" w:rsidP="00184A94">
            <w:pPr>
              <w:pStyle w:val="TAL"/>
              <w:rPr>
                <w:rFonts w:cs="Arial"/>
              </w:rPr>
            </w:pPr>
            <w:r w:rsidRPr="001C0CC4">
              <w:rPr>
                <w:lang w:eastAsia="ja-JP"/>
              </w:rPr>
              <w:t>Frequency range</w:t>
            </w:r>
          </w:p>
        </w:tc>
        <w:tc>
          <w:tcPr>
            <w:tcW w:w="972" w:type="dxa"/>
            <w:shd w:val="clear" w:color="auto" w:fill="auto"/>
          </w:tcPr>
          <w:p w14:paraId="0E9CC063" w14:textId="77777777" w:rsidR="00F701A9" w:rsidRPr="001C0CC4" w:rsidRDefault="00F701A9" w:rsidP="00184A94">
            <w:pPr>
              <w:pStyle w:val="TAC"/>
              <w:rPr>
                <w:rFonts w:eastAsia="SimSun" w:cs="Arial"/>
              </w:rPr>
            </w:pPr>
            <w:r w:rsidRPr="001C0CC4">
              <w:rPr>
                <w:lang w:eastAsia="ja-JP"/>
              </w:rPr>
              <w:t>1884.5</w:t>
            </w:r>
          </w:p>
        </w:tc>
        <w:tc>
          <w:tcPr>
            <w:tcW w:w="591" w:type="dxa"/>
            <w:shd w:val="clear" w:color="auto" w:fill="auto"/>
          </w:tcPr>
          <w:p w14:paraId="2E8D43E6" w14:textId="77777777" w:rsidR="00F701A9" w:rsidRPr="001C0CC4" w:rsidRDefault="00F701A9" w:rsidP="00184A94">
            <w:pPr>
              <w:pStyle w:val="TAC"/>
              <w:rPr>
                <w:rFonts w:cs="Arial"/>
                <w:lang w:val="en-US" w:eastAsia="zh-CN"/>
              </w:rPr>
            </w:pPr>
            <w:r w:rsidRPr="001C0CC4">
              <w:rPr>
                <w:rFonts w:cs="Arial" w:hint="eastAsia"/>
                <w:lang w:val="en-US" w:eastAsia="zh-CN"/>
              </w:rPr>
              <w:t>-</w:t>
            </w:r>
          </w:p>
        </w:tc>
        <w:tc>
          <w:tcPr>
            <w:tcW w:w="997" w:type="dxa"/>
            <w:shd w:val="clear" w:color="auto" w:fill="auto"/>
          </w:tcPr>
          <w:p w14:paraId="7C728F4A" w14:textId="77777777" w:rsidR="00F701A9" w:rsidRPr="001C0CC4" w:rsidRDefault="00F701A9" w:rsidP="00184A94">
            <w:pPr>
              <w:pStyle w:val="TAC"/>
              <w:rPr>
                <w:rFonts w:eastAsia="SimSun" w:cs="Arial"/>
              </w:rPr>
            </w:pPr>
            <w:r w:rsidRPr="001C0CC4">
              <w:rPr>
                <w:rFonts w:cs="Arial" w:hint="eastAsia"/>
                <w:lang w:val="en-US" w:eastAsia="zh-CN"/>
              </w:rPr>
              <w:t>1915.7</w:t>
            </w:r>
          </w:p>
        </w:tc>
        <w:tc>
          <w:tcPr>
            <w:tcW w:w="1077" w:type="dxa"/>
            <w:shd w:val="clear" w:color="auto" w:fill="auto"/>
          </w:tcPr>
          <w:p w14:paraId="51F007B0" w14:textId="77777777" w:rsidR="00F701A9" w:rsidRPr="001C0CC4" w:rsidRDefault="00F701A9" w:rsidP="00184A94">
            <w:pPr>
              <w:pStyle w:val="TAC"/>
              <w:rPr>
                <w:rFonts w:cs="Arial"/>
                <w:lang w:val="en-US" w:eastAsia="zh-CN"/>
              </w:rPr>
            </w:pPr>
            <w:r w:rsidRPr="001C0CC4">
              <w:rPr>
                <w:rFonts w:cs="Arial" w:hint="eastAsia"/>
                <w:lang w:val="en-US" w:eastAsia="zh-CN"/>
              </w:rPr>
              <w:t>-41</w:t>
            </w:r>
          </w:p>
        </w:tc>
        <w:tc>
          <w:tcPr>
            <w:tcW w:w="959" w:type="dxa"/>
            <w:shd w:val="clear" w:color="auto" w:fill="auto"/>
          </w:tcPr>
          <w:p w14:paraId="0063C3E2" w14:textId="77777777" w:rsidR="00F701A9" w:rsidRPr="001C0CC4" w:rsidRDefault="00F701A9" w:rsidP="00184A94">
            <w:pPr>
              <w:pStyle w:val="TAC"/>
              <w:rPr>
                <w:rFonts w:cs="Arial"/>
                <w:lang w:val="en-US" w:eastAsia="zh-CN"/>
              </w:rPr>
            </w:pPr>
            <w:r w:rsidRPr="001C0CC4">
              <w:rPr>
                <w:rFonts w:cs="Arial" w:hint="eastAsia"/>
                <w:lang w:val="en-US" w:eastAsia="zh-CN"/>
              </w:rPr>
              <w:t>0.3</w:t>
            </w:r>
          </w:p>
        </w:tc>
        <w:tc>
          <w:tcPr>
            <w:tcW w:w="1052" w:type="dxa"/>
            <w:shd w:val="clear" w:color="auto" w:fill="auto"/>
          </w:tcPr>
          <w:p w14:paraId="0E5E5985" w14:textId="77777777" w:rsidR="00F701A9" w:rsidRPr="001C0CC4" w:rsidRDefault="00F701A9" w:rsidP="00184A94">
            <w:pPr>
              <w:pStyle w:val="TAC"/>
              <w:rPr>
                <w:rFonts w:cs="Arial"/>
                <w:lang w:val="en-US" w:eastAsia="zh-CN"/>
              </w:rPr>
            </w:pPr>
            <w:r>
              <w:rPr>
                <w:rFonts w:cs="Arial" w:hint="eastAsia"/>
                <w:lang w:val="en-US" w:eastAsia="zh-CN"/>
              </w:rPr>
              <w:t>3</w:t>
            </w:r>
          </w:p>
        </w:tc>
      </w:tr>
      <w:tr w:rsidR="00F701A9" w:rsidRPr="001C0CC4" w14:paraId="3FDBB2B8" w14:textId="77777777" w:rsidTr="00F701A9">
        <w:trPr>
          <w:trHeight w:val="187"/>
        </w:trPr>
        <w:tc>
          <w:tcPr>
            <w:tcW w:w="1508" w:type="dxa"/>
            <w:tcBorders>
              <w:top w:val="single" w:sz="4" w:space="0" w:color="auto"/>
            </w:tcBorders>
            <w:shd w:val="clear" w:color="auto" w:fill="auto"/>
          </w:tcPr>
          <w:p w14:paraId="6E6394B5" w14:textId="038FEA8E"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7D4CE0BB" w14:textId="77777777" w:rsidR="00F701A9" w:rsidRDefault="00F701A9" w:rsidP="00184A94">
            <w:pPr>
              <w:pStyle w:val="TAL"/>
            </w:pPr>
            <w:r w:rsidRPr="001C0CC4">
              <w:rPr>
                <w:lang w:eastAsia="ja-JP"/>
              </w:rPr>
              <w:t>Frequency range</w:t>
            </w:r>
          </w:p>
        </w:tc>
        <w:tc>
          <w:tcPr>
            <w:tcW w:w="972" w:type="dxa"/>
            <w:shd w:val="clear" w:color="auto" w:fill="auto"/>
          </w:tcPr>
          <w:p w14:paraId="0956653E" w14:textId="77777777" w:rsidR="00F701A9" w:rsidRDefault="00F701A9" w:rsidP="00184A94">
            <w:pPr>
              <w:pStyle w:val="TAC"/>
            </w:pPr>
            <w:r w:rsidRPr="001C0CC4">
              <w:rPr>
                <w:lang w:eastAsia="ja-JP"/>
              </w:rPr>
              <w:t>1884.5</w:t>
            </w:r>
          </w:p>
        </w:tc>
        <w:tc>
          <w:tcPr>
            <w:tcW w:w="591" w:type="dxa"/>
            <w:shd w:val="clear" w:color="auto" w:fill="auto"/>
          </w:tcPr>
          <w:p w14:paraId="5276A003" w14:textId="77777777" w:rsidR="00F701A9" w:rsidRDefault="00F701A9" w:rsidP="00184A94">
            <w:pPr>
              <w:pStyle w:val="TAC"/>
            </w:pPr>
            <w:r w:rsidRPr="001C0CC4">
              <w:rPr>
                <w:rFonts w:cs="Arial" w:hint="eastAsia"/>
                <w:lang w:val="en-US" w:eastAsia="zh-CN"/>
              </w:rPr>
              <w:t>-</w:t>
            </w:r>
          </w:p>
        </w:tc>
        <w:tc>
          <w:tcPr>
            <w:tcW w:w="997" w:type="dxa"/>
            <w:shd w:val="clear" w:color="auto" w:fill="auto"/>
          </w:tcPr>
          <w:p w14:paraId="2BE57E8A" w14:textId="77777777" w:rsidR="00F701A9" w:rsidRDefault="00F701A9" w:rsidP="00184A94">
            <w:pPr>
              <w:pStyle w:val="TAC"/>
              <w:rPr>
                <w:rStyle w:val="TALCar"/>
              </w:rPr>
            </w:pPr>
            <w:r w:rsidRPr="001C0CC4">
              <w:rPr>
                <w:rFonts w:cs="Arial" w:hint="eastAsia"/>
                <w:lang w:val="en-US" w:eastAsia="zh-CN"/>
              </w:rPr>
              <w:t>1915.7</w:t>
            </w:r>
          </w:p>
        </w:tc>
        <w:tc>
          <w:tcPr>
            <w:tcW w:w="1077" w:type="dxa"/>
            <w:shd w:val="clear" w:color="auto" w:fill="auto"/>
          </w:tcPr>
          <w:p w14:paraId="1E3439BE" w14:textId="77777777" w:rsidR="00F701A9" w:rsidRDefault="00F701A9" w:rsidP="00184A94">
            <w:pPr>
              <w:pStyle w:val="TAC"/>
            </w:pPr>
            <w:r w:rsidRPr="001C0CC4">
              <w:rPr>
                <w:rFonts w:cs="Arial" w:hint="eastAsia"/>
                <w:lang w:val="en-US" w:eastAsia="zh-CN"/>
              </w:rPr>
              <w:t>-41</w:t>
            </w:r>
          </w:p>
        </w:tc>
        <w:tc>
          <w:tcPr>
            <w:tcW w:w="959" w:type="dxa"/>
            <w:shd w:val="clear" w:color="auto" w:fill="auto"/>
          </w:tcPr>
          <w:p w14:paraId="5497FE0C" w14:textId="77777777" w:rsidR="00F701A9" w:rsidRDefault="00F701A9" w:rsidP="00184A94">
            <w:pPr>
              <w:pStyle w:val="TAC"/>
            </w:pPr>
            <w:r w:rsidRPr="001C0CC4">
              <w:rPr>
                <w:rFonts w:cs="Arial" w:hint="eastAsia"/>
                <w:lang w:val="en-US" w:eastAsia="zh-CN"/>
              </w:rPr>
              <w:t>0.3</w:t>
            </w:r>
          </w:p>
        </w:tc>
        <w:tc>
          <w:tcPr>
            <w:tcW w:w="1052" w:type="dxa"/>
            <w:shd w:val="clear" w:color="auto" w:fill="auto"/>
          </w:tcPr>
          <w:p w14:paraId="65F9EBE6" w14:textId="77777777" w:rsidR="00F701A9" w:rsidRDefault="00F701A9" w:rsidP="00184A94">
            <w:pPr>
              <w:pStyle w:val="TAC"/>
            </w:pPr>
            <w:r>
              <w:rPr>
                <w:rFonts w:cs="Arial" w:hint="eastAsia"/>
                <w:lang w:val="en-US" w:eastAsia="zh-CN"/>
              </w:rPr>
              <w:t>3</w:t>
            </w:r>
          </w:p>
        </w:tc>
      </w:tr>
      <w:tr w:rsidR="00F701A9" w:rsidRPr="001C0CC4" w14:paraId="1DF6AC44" w14:textId="77777777" w:rsidTr="007A2AC6">
        <w:trPr>
          <w:trHeight w:val="187"/>
        </w:trPr>
        <w:tc>
          <w:tcPr>
            <w:tcW w:w="1508" w:type="dxa"/>
            <w:tcBorders>
              <w:top w:val="single" w:sz="4" w:space="0" w:color="auto"/>
              <w:bottom w:val="single" w:sz="4" w:space="0" w:color="auto"/>
            </w:tcBorders>
            <w:shd w:val="clear" w:color="auto" w:fill="auto"/>
          </w:tcPr>
          <w:p w14:paraId="73AD29BA" w14:textId="3DF19BC4" w:rsidR="00F701A9" w:rsidRPr="001C0CC4" w:rsidRDefault="00F701A9" w:rsidP="00184A94">
            <w:pPr>
              <w:pStyle w:val="TAC"/>
              <w:rPr>
                <w:lang w:val="en-US" w:eastAsia="zh-CN"/>
              </w:rPr>
            </w:pPr>
            <w:r w:rsidRPr="001C0CC4">
              <w:rPr>
                <w:rFonts w:hint="eastAsia"/>
                <w:lang w:val="en-US" w:eastAsia="zh-CN"/>
              </w:rPr>
              <w:t>CA_n40-n79</w:t>
            </w:r>
          </w:p>
        </w:tc>
        <w:tc>
          <w:tcPr>
            <w:tcW w:w="2620" w:type="dxa"/>
            <w:shd w:val="clear" w:color="auto" w:fill="auto"/>
          </w:tcPr>
          <w:p w14:paraId="5526C140" w14:textId="77777777" w:rsidR="00F701A9" w:rsidRPr="001C0CC4" w:rsidRDefault="00F701A9" w:rsidP="00184A94">
            <w:pPr>
              <w:pStyle w:val="TAL"/>
              <w:rPr>
                <w:rFonts w:cs="Arial"/>
                <w:lang w:val="en-US" w:eastAsia="zh-CN"/>
              </w:rPr>
            </w:pPr>
            <w:r w:rsidRPr="001C0CC4">
              <w:rPr>
                <w:lang w:eastAsia="ja-JP"/>
              </w:rPr>
              <w:t>Frequency range</w:t>
            </w:r>
          </w:p>
        </w:tc>
        <w:tc>
          <w:tcPr>
            <w:tcW w:w="972" w:type="dxa"/>
            <w:shd w:val="clear" w:color="auto" w:fill="auto"/>
          </w:tcPr>
          <w:p w14:paraId="4AD097AE" w14:textId="77777777" w:rsidR="00F701A9" w:rsidRPr="001C0CC4" w:rsidRDefault="00F701A9" w:rsidP="00184A94">
            <w:pPr>
              <w:pStyle w:val="TAC"/>
            </w:pPr>
            <w:r w:rsidRPr="001C0CC4">
              <w:rPr>
                <w:lang w:eastAsia="ja-JP"/>
              </w:rPr>
              <w:t>1884.5</w:t>
            </w:r>
          </w:p>
        </w:tc>
        <w:tc>
          <w:tcPr>
            <w:tcW w:w="591" w:type="dxa"/>
            <w:shd w:val="clear" w:color="auto" w:fill="auto"/>
          </w:tcPr>
          <w:p w14:paraId="3F57C979" w14:textId="77777777" w:rsidR="00F701A9" w:rsidRPr="001C0CC4" w:rsidRDefault="00F701A9" w:rsidP="00184A94">
            <w:pPr>
              <w:pStyle w:val="TAC"/>
              <w:rPr>
                <w:lang w:val="en-US" w:eastAsia="zh-CN"/>
              </w:rPr>
            </w:pPr>
            <w:r w:rsidRPr="001C0CC4">
              <w:rPr>
                <w:rFonts w:cs="Arial" w:hint="eastAsia"/>
                <w:lang w:val="en-US" w:eastAsia="zh-CN"/>
              </w:rPr>
              <w:t>-</w:t>
            </w:r>
          </w:p>
        </w:tc>
        <w:tc>
          <w:tcPr>
            <w:tcW w:w="997" w:type="dxa"/>
            <w:shd w:val="clear" w:color="auto" w:fill="auto"/>
          </w:tcPr>
          <w:p w14:paraId="25D909F0" w14:textId="77777777" w:rsidR="00F701A9" w:rsidRPr="001C0CC4" w:rsidRDefault="00F701A9" w:rsidP="00184A94">
            <w:pPr>
              <w:pStyle w:val="TAC"/>
            </w:pPr>
            <w:r w:rsidRPr="001C0CC4">
              <w:rPr>
                <w:rFonts w:cs="Arial" w:hint="eastAsia"/>
                <w:lang w:val="en-US" w:eastAsia="zh-CN"/>
              </w:rPr>
              <w:t>1915.7</w:t>
            </w:r>
          </w:p>
        </w:tc>
        <w:tc>
          <w:tcPr>
            <w:tcW w:w="1077" w:type="dxa"/>
            <w:shd w:val="clear" w:color="auto" w:fill="auto"/>
          </w:tcPr>
          <w:p w14:paraId="125F1402" w14:textId="77777777" w:rsidR="00F701A9" w:rsidRPr="001C0CC4" w:rsidRDefault="00F701A9" w:rsidP="00184A94">
            <w:pPr>
              <w:pStyle w:val="TAC"/>
              <w:rPr>
                <w:lang w:val="en-US" w:eastAsia="zh-CN"/>
              </w:rPr>
            </w:pPr>
            <w:r w:rsidRPr="001C0CC4">
              <w:rPr>
                <w:rFonts w:cs="Arial" w:hint="eastAsia"/>
                <w:lang w:val="en-US" w:eastAsia="zh-CN"/>
              </w:rPr>
              <w:t>-41</w:t>
            </w:r>
          </w:p>
        </w:tc>
        <w:tc>
          <w:tcPr>
            <w:tcW w:w="959" w:type="dxa"/>
            <w:shd w:val="clear" w:color="auto" w:fill="auto"/>
          </w:tcPr>
          <w:p w14:paraId="648F3FB4" w14:textId="77777777" w:rsidR="00F701A9" w:rsidRPr="001C0CC4" w:rsidRDefault="00F701A9" w:rsidP="00184A94">
            <w:pPr>
              <w:pStyle w:val="TAC"/>
              <w:rPr>
                <w:lang w:val="en-US" w:eastAsia="zh-CN"/>
              </w:rPr>
            </w:pPr>
            <w:r w:rsidRPr="001C0CC4">
              <w:rPr>
                <w:rFonts w:cs="Arial" w:hint="eastAsia"/>
                <w:lang w:val="en-US" w:eastAsia="zh-CN"/>
              </w:rPr>
              <w:t>0.3</w:t>
            </w:r>
          </w:p>
        </w:tc>
        <w:tc>
          <w:tcPr>
            <w:tcW w:w="1052" w:type="dxa"/>
            <w:shd w:val="clear" w:color="auto" w:fill="auto"/>
          </w:tcPr>
          <w:p w14:paraId="668BD852" w14:textId="77777777" w:rsidR="00F701A9" w:rsidRPr="001C0CC4" w:rsidRDefault="00F701A9" w:rsidP="00184A94">
            <w:pPr>
              <w:pStyle w:val="TAC"/>
              <w:rPr>
                <w:rFonts w:eastAsia="SimSun"/>
                <w:lang w:val="en-US" w:eastAsia="zh-CN"/>
              </w:rPr>
            </w:pPr>
            <w:r>
              <w:rPr>
                <w:rFonts w:cs="Arial" w:hint="eastAsia"/>
                <w:lang w:val="en-US" w:eastAsia="zh-CN"/>
              </w:rPr>
              <w:t>3</w:t>
            </w:r>
          </w:p>
        </w:tc>
      </w:tr>
      <w:tr w:rsidR="00F701A9" w:rsidRPr="001C0CC4" w14:paraId="2793E039" w14:textId="77777777" w:rsidTr="00F701A9">
        <w:trPr>
          <w:trHeight w:val="187"/>
        </w:trPr>
        <w:tc>
          <w:tcPr>
            <w:tcW w:w="1508" w:type="dxa"/>
            <w:tcBorders>
              <w:top w:val="single" w:sz="4" w:space="0" w:color="auto"/>
              <w:bottom w:val="single" w:sz="4" w:space="0" w:color="auto"/>
            </w:tcBorders>
            <w:shd w:val="clear" w:color="auto" w:fill="auto"/>
          </w:tcPr>
          <w:p w14:paraId="19220CA7" w14:textId="7C27A581" w:rsidR="00F701A9" w:rsidRDefault="00F701A9" w:rsidP="00184A94">
            <w:pPr>
              <w:pStyle w:val="TAC"/>
            </w:pPr>
            <w:r>
              <w:t>CA_n41-n78</w:t>
            </w:r>
          </w:p>
        </w:tc>
        <w:tc>
          <w:tcPr>
            <w:tcW w:w="2620" w:type="dxa"/>
            <w:shd w:val="clear" w:color="auto" w:fill="auto"/>
          </w:tcPr>
          <w:p w14:paraId="4A4C3397" w14:textId="77777777" w:rsidR="00F701A9" w:rsidRDefault="00F701A9" w:rsidP="00184A94">
            <w:pPr>
              <w:pStyle w:val="TAL"/>
              <w:rPr>
                <w:lang w:val="sv-SE" w:eastAsia="ja-JP"/>
              </w:rPr>
            </w:pPr>
            <w:r w:rsidRPr="001C0CC4">
              <w:t>Frequency range</w:t>
            </w:r>
            <w:r w:rsidDel="00B764AD">
              <w:rPr>
                <w:lang w:eastAsia="ja-JP"/>
              </w:rPr>
              <w:t xml:space="preserve"> </w:t>
            </w:r>
          </w:p>
        </w:tc>
        <w:tc>
          <w:tcPr>
            <w:tcW w:w="972" w:type="dxa"/>
            <w:shd w:val="clear" w:color="auto" w:fill="auto"/>
          </w:tcPr>
          <w:p w14:paraId="68640849"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609ECFF4" w14:textId="77777777" w:rsidR="00F701A9" w:rsidRDefault="00F701A9" w:rsidP="00184A94">
            <w:pPr>
              <w:pStyle w:val="TAC"/>
            </w:pPr>
          </w:p>
        </w:tc>
        <w:tc>
          <w:tcPr>
            <w:tcW w:w="997" w:type="dxa"/>
            <w:shd w:val="clear" w:color="auto" w:fill="auto"/>
          </w:tcPr>
          <w:p w14:paraId="479CB203"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6165E5EB" w14:textId="77777777" w:rsidR="00F701A9" w:rsidRDefault="00F701A9" w:rsidP="00184A94">
            <w:pPr>
              <w:pStyle w:val="TAC"/>
            </w:pPr>
            <w:r w:rsidRPr="001C0CC4">
              <w:rPr>
                <w:rFonts w:hint="eastAsia"/>
                <w:lang w:val="en-US" w:eastAsia="zh-CN"/>
              </w:rPr>
              <w:t>-41</w:t>
            </w:r>
          </w:p>
        </w:tc>
        <w:tc>
          <w:tcPr>
            <w:tcW w:w="959" w:type="dxa"/>
            <w:shd w:val="clear" w:color="auto" w:fill="auto"/>
          </w:tcPr>
          <w:p w14:paraId="1D32577E"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2F533E90" w14:textId="77777777" w:rsidR="00F701A9" w:rsidRDefault="00F701A9" w:rsidP="00184A94">
            <w:pPr>
              <w:pStyle w:val="TAC"/>
            </w:pPr>
            <w:r>
              <w:t>3</w:t>
            </w:r>
          </w:p>
        </w:tc>
      </w:tr>
      <w:tr w:rsidR="00F701A9" w:rsidRPr="001C0CC4" w14:paraId="077DD0A8" w14:textId="77777777" w:rsidTr="00F701A9">
        <w:trPr>
          <w:trHeight w:val="187"/>
        </w:trPr>
        <w:tc>
          <w:tcPr>
            <w:tcW w:w="1508" w:type="dxa"/>
            <w:tcBorders>
              <w:top w:val="single" w:sz="4" w:space="0" w:color="auto"/>
            </w:tcBorders>
            <w:shd w:val="clear" w:color="auto" w:fill="auto"/>
          </w:tcPr>
          <w:p w14:paraId="0E7624D4" w14:textId="77AB293A" w:rsidR="00F701A9" w:rsidRPr="001C0CC4" w:rsidRDefault="00F701A9" w:rsidP="00184A94">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656F80E0" w14:textId="77777777" w:rsidR="00F701A9" w:rsidRPr="001C0CC4" w:rsidRDefault="00F701A9" w:rsidP="00184A94">
            <w:pPr>
              <w:pStyle w:val="TAL"/>
            </w:pPr>
            <w:r w:rsidRPr="001C0CC4">
              <w:t>Frequency range</w:t>
            </w:r>
          </w:p>
        </w:tc>
        <w:tc>
          <w:tcPr>
            <w:tcW w:w="972" w:type="dxa"/>
            <w:shd w:val="clear" w:color="auto" w:fill="auto"/>
          </w:tcPr>
          <w:p w14:paraId="01B0037F" w14:textId="77777777" w:rsidR="00F701A9" w:rsidRPr="001C0CC4" w:rsidRDefault="00F701A9" w:rsidP="00184A94">
            <w:pPr>
              <w:pStyle w:val="TAC"/>
              <w:rPr>
                <w:lang w:val="en-US" w:eastAsia="zh-CN"/>
              </w:rPr>
            </w:pPr>
            <w:r w:rsidRPr="001C0CC4">
              <w:rPr>
                <w:rFonts w:hint="eastAsia"/>
                <w:lang w:val="en-US" w:eastAsia="zh-CN"/>
              </w:rPr>
              <w:t>1884.5</w:t>
            </w:r>
          </w:p>
        </w:tc>
        <w:tc>
          <w:tcPr>
            <w:tcW w:w="591" w:type="dxa"/>
            <w:shd w:val="clear" w:color="auto" w:fill="auto"/>
          </w:tcPr>
          <w:p w14:paraId="5882C4C0" w14:textId="77777777" w:rsidR="00F701A9" w:rsidRPr="001C0CC4" w:rsidRDefault="00F701A9" w:rsidP="00184A94">
            <w:pPr>
              <w:pStyle w:val="TAC"/>
              <w:rPr>
                <w:lang w:val="en-US" w:eastAsia="zh-CN"/>
              </w:rPr>
            </w:pPr>
            <w:r w:rsidRPr="001C0CC4">
              <w:rPr>
                <w:rFonts w:hint="eastAsia"/>
                <w:lang w:val="en-US" w:eastAsia="zh-CN"/>
              </w:rPr>
              <w:t>-</w:t>
            </w:r>
          </w:p>
        </w:tc>
        <w:tc>
          <w:tcPr>
            <w:tcW w:w="997" w:type="dxa"/>
            <w:shd w:val="clear" w:color="auto" w:fill="auto"/>
          </w:tcPr>
          <w:p w14:paraId="2BC2DAA3" w14:textId="77777777" w:rsidR="00F701A9" w:rsidRPr="001C0CC4" w:rsidRDefault="00F701A9" w:rsidP="00184A94">
            <w:pPr>
              <w:pStyle w:val="TAC"/>
              <w:rPr>
                <w:lang w:val="en-US" w:eastAsia="zh-CN"/>
              </w:rPr>
            </w:pPr>
            <w:r w:rsidRPr="001C0CC4">
              <w:rPr>
                <w:rFonts w:hint="eastAsia"/>
                <w:lang w:val="en-US" w:eastAsia="zh-CN"/>
              </w:rPr>
              <w:t>1915.7</w:t>
            </w:r>
          </w:p>
        </w:tc>
        <w:tc>
          <w:tcPr>
            <w:tcW w:w="1077" w:type="dxa"/>
            <w:shd w:val="clear" w:color="auto" w:fill="auto"/>
          </w:tcPr>
          <w:p w14:paraId="6D4A645F" w14:textId="77777777" w:rsidR="00F701A9" w:rsidRPr="001C0CC4" w:rsidRDefault="00F701A9" w:rsidP="00184A94">
            <w:pPr>
              <w:pStyle w:val="TAC"/>
              <w:rPr>
                <w:lang w:val="en-US" w:eastAsia="zh-CN"/>
              </w:rPr>
            </w:pPr>
            <w:r w:rsidRPr="001C0CC4">
              <w:rPr>
                <w:rFonts w:hint="eastAsia"/>
                <w:lang w:val="en-US" w:eastAsia="zh-CN"/>
              </w:rPr>
              <w:t>-41</w:t>
            </w:r>
          </w:p>
        </w:tc>
        <w:tc>
          <w:tcPr>
            <w:tcW w:w="959" w:type="dxa"/>
            <w:shd w:val="clear" w:color="auto" w:fill="auto"/>
          </w:tcPr>
          <w:p w14:paraId="59F98373" w14:textId="77777777" w:rsidR="00F701A9" w:rsidRPr="001C0CC4" w:rsidRDefault="00F701A9" w:rsidP="00184A94">
            <w:pPr>
              <w:pStyle w:val="TAC"/>
              <w:rPr>
                <w:lang w:val="en-US" w:eastAsia="zh-CN"/>
              </w:rPr>
            </w:pPr>
            <w:r w:rsidRPr="001C0CC4">
              <w:rPr>
                <w:rFonts w:hint="eastAsia"/>
                <w:lang w:val="en-US" w:eastAsia="zh-CN"/>
              </w:rPr>
              <w:t>0.3</w:t>
            </w:r>
          </w:p>
        </w:tc>
        <w:tc>
          <w:tcPr>
            <w:tcW w:w="1052" w:type="dxa"/>
            <w:shd w:val="clear" w:color="auto" w:fill="auto"/>
          </w:tcPr>
          <w:p w14:paraId="5434C531" w14:textId="77777777" w:rsidR="00F701A9" w:rsidRPr="001C0CC4" w:rsidRDefault="00F701A9" w:rsidP="00184A94">
            <w:pPr>
              <w:pStyle w:val="TAC"/>
              <w:rPr>
                <w:rFonts w:eastAsia="SimSun"/>
                <w:lang w:val="en-US" w:eastAsia="zh-CN"/>
              </w:rPr>
            </w:pPr>
            <w:r w:rsidRPr="001C0CC4">
              <w:rPr>
                <w:rFonts w:hint="eastAsia"/>
                <w:lang w:val="en-US" w:eastAsia="zh-CN"/>
              </w:rPr>
              <w:t>3</w:t>
            </w:r>
          </w:p>
        </w:tc>
      </w:tr>
      <w:tr w:rsidR="00F701A9" w:rsidRPr="001C0CC4" w14:paraId="47045678" w14:textId="77777777" w:rsidTr="00184A94">
        <w:tc>
          <w:tcPr>
            <w:tcW w:w="9776" w:type="dxa"/>
            <w:gridSpan w:val="8"/>
            <w:shd w:val="clear" w:color="auto" w:fill="auto"/>
            <w:vAlign w:val="center"/>
          </w:tcPr>
          <w:p w14:paraId="5065817D" w14:textId="2A851F19" w:rsidR="00F701A9" w:rsidRPr="001C0CC4" w:rsidRDefault="00F701A9" w:rsidP="00184A94">
            <w:pPr>
              <w:pStyle w:val="TAN"/>
              <w:rPr>
                <w:rFonts w:eastAsia="SimSun"/>
              </w:rPr>
            </w:pPr>
            <w:r w:rsidRPr="001C0CC4">
              <w:rPr>
                <w:rFonts w:eastAsia="SimSun"/>
              </w:rPr>
              <w:t>NOTE 1:</w:t>
            </w:r>
            <w:r w:rsidRPr="001C0CC4">
              <w:rPr>
                <w:rFonts w:eastAsia="SimSun"/>
              </w:rPr>
              <w:tab/>
            </w:r>
            <w:r>
              <w:rPr>
                <w:rFonts w:eastAsia="SimSun"/>
              </w:rPr>
              <w:t>Void</w:t>
            </w:r>
          </w:p>
          <w:p w14:paraId="612573D2" w14:textId="77777777" w:rsidR="00F701A9" w:rsidRPr="001C0CC4" w:rsidRDefault="00F701A9" w:rsidP="00184A94">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74D93034" w14:textId="77777777" w:rsidR="00F701A9" w:rsidRPr="001C0CC4" w:rsidRDefault="00F701A9" w:rsidP="00184A94">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4B1B30D4" w14:textId="77777777" w:rsidR="00F701A9" w:rsidRPr="001C0CC4" w:rsidRDefault="00F701A9" w:rsidP="00184A94">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6D2D0B41" w14:textId="77777777" w:rsidR="00F701A9" w:rsidRPr="001C0CC4" w:rsidRDefault="00F701A9" w:rsidP="00184A94">
            <w:pPr>
              <w:pStyle w:val="TAN"/>
              <w:rPr>
                <w:rFonts w:eastAsia="SimSun"/>
              </w:rPr>
            </w:pPr>
            <w:r w:rsidRPr="001C0CC4">
              <w:rPr>
                <w:rFonts w:eastAsia="SimSun"/>
              </w:rPr>
              <w:t>NOTE 5:</w:t>
            </w:r>
            <w:r w:rsidRPr="001C0CC4">
              <w:rPr>
                <w:rFonts w:eastAsia="SimSun"/>
              </w:rPr>
              <w:tab/>
            </w:r>
            <w:r>
              <w:rPr>
                <w:rFonts w:eastAsia="SimSun"/>
              </w:rPr>
              <w:t>Void.</w:t>
            </w:r>
          </w:p>
          <w:p w14:paraId="7415BF6F" w14:textId="164CC203" w:rsidR="00F701A9" w:rsidRPr="001C0CC4" w:rsidRDefault="00F701A9" w:rsidP="00184A94">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r>
            <w:r>
              <w:rPr>
                <w:rFonts w:eastAsia="SimSun"/>
              </w:rPr>
              <w:t>Void.</w:t>
            </w:r>
          </w:p>
          <w:p w14:paraId="015E0B3A" w14:textId="19BBA7FC" w:rsidR="00F701A9" w:rsidRPr="001C0CC4" w:rsidRDefault="00F701A9" w:rsidP="00184A94">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r>
            <w:r>
              <w:rPr>
                <w:rFonts w:eastAsia="SimSun"/>
              </w:rPr>
              <w:t>Void.</w:t>
            </w:r>
          </w:p>
          <w:p w14:paraId="0FE153F7" w14:textId="564EAA81" w:rsidR="00F701A9" w:rsidRPr="001C0CC4" w:rsidRDefault="00F701A9" w:rsidP="00184A94">
            <w:pPr>
              <w:pStyle w:val="TAN"/>
            </w:pPr>
            <w:r w:rsidRPr="001C0CC4">
              <w:t xml:space="preserve">NOTE </w:t>
            </w:r>
            <w:r w:rsidRPr="001C0CC4">
              <w:rPr>
                <w:rFonts w:hint="eastAsia"/>
                <w:lang w:val="en-US" w:eastAsia="zh-CN"/>
              </w:rPr>
              <w:t>8</w:t>
            </w:r>
            <w:r w:rsidRPr="001C0CC4">
              <w:t>:</w:t>
            </w:r>
            <w:r w:rsidRPr="001C0CC4">
              <w:tab/>
            </w:r>
            <w:r>
              <w:rPr>
                <w:rFonts w:eastAsia="SimSun"/>
              </w:rPr>
              <w:t>Void.</w:t>
            </w:r>
          </w:p>
          <w:p w14:paraId="525EDE6E" w14:textId="77777777" w:rsidR="00F701A9" w:rsidRPr="001C0CC4" w:rsidRDefault="00F701A9" w:rsidP="00184A94">
            <w:pPr>
              <w:pStyle w:val="TAN"/>
            </w:pPr>
            <w:r w:rsidRPr="001C0CC4">
              <w:t xml:space="preserve">NOTE </w:t>
            </w:r>
            <w:r w:rsidRPr="001C0CC4">
              <w:rPr>
                <w:rFonts w:hint="eastAsia"/>
                <w:lang w:val="en-US" w:eastAsia="zh-CN"/>
              </w:rPr>
              <w:t>9</w:t>
            </w:r>
            <w:r w:rsidRPr="001C0CC4">
              <w:t>:</w:t>
            </w:r>
            <w:r w:rsidRPr="001C0CC4">
              <w:tab/>
            </w:r>
            <w:r>
              <w:t>Void.</w:t>
            </w:r>
          </w:p>
          <w:p w14:paraId="1C88140B" w14:textId="77777777" w:rsidR="00F701A9" w:rsidRPr="001C0CC4" w:rsidRDefault="00F701A9" w:rsidP="00184A94">
            <w:pPr>
              <w:pStyle w:val="TAN"/>
            </w:pPr>
            <w:r w:rsidRPr="001C0CC4">
              <w:t xml:space="preserve">NOTE </w:t>
            </w:r>
            <w:r w:rsidRPr="001C0CC4">
              <w:rPr>
                <w:rFonts w:hint="eastAsia"/>
                <w:lang w:val="en-US" w:eastAsia="zh-CN"/>
              </w:rPr>
              <w:t>10</w:t>
            </w:r>
            <w:r w:rsidRPr="001C0CC4">
              <w:t>:</w:t>
            </w:r>
            <w:r w:rsidRPr="001C0CC4">
              <w:tab/>
            </w:r>
            <w:r>
              <w:t>Void.</w:t>
            </w:r>
          </w:p>
          <w:p w14:paraId="2B759F59" w14:textId="77777777" w:rsidR="00F701A9" w:rsidRPr="001C0CC4"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5A6ED965" w14:textId="425DE161"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r>
            <w:r>
              <w:rPr>
                <w:rFonts w:eastAsia="SimSun"/>
              </w:rPr>
              <w:t>Void.</w:t>
            </w:r>
          </w:p>
          <w:p w14:paraId="6996DD24" w14:textId="77777777" w:rsidR="00F701A9" w:rsidRPr="001C0CC4" w:rsidRDefault="00F701A9" w:rsidP="00184A94">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AEAC08" w14:textId="77777777"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570A95B5" w14:textId="77777777" w:rsidR="00F701A9" w:rsidRPr="001C0CC4" w:rsidRDefault="00F701A9" w:rsidP="00184A94">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C1E22AF" w14:textId="77777777" w:rsidR="00F701A9" w:rsidRPr="001C0CC4" w:rsidRDefault="00F701A9" w:rsidP="00184A94">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3B257CED" w14:textId="629CCB12" w:rsidR="00F701A9"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Pr>
                <w:rFonts w:eastAsia="SimSun"/>
              </w:rPr>
              <w:t>Void.</w:t>
            </w:r>
          </w:p>
          <w:p w14:paraId="28365269" w14:textId="3DBE5B5F" w:rsidR="00F701A9" w:rsidRPr="001C0CC4" w:rsidRDefault="00F701A9" w:rsidP="00184A94">
            <w:pPr>
              <w:pStyle w:val="TAN"/>
              <w:rPr>
                <w:rFonts w:eastAsia="SimSun"/>
              </w:rPr>
            </w:pPr>
            <w:r>
              <w:t xml:space="preserve">NOTE </w:t>
            </w:r>
            <w:r>
              <w:rPr>
                <w:rFonts w:hint="eastAsia"/>
                <w:lang w:val="en-US" w:eastAsia="zh-CN"/>
              </w:rPr>
              <w:t>19</w:t>
            </w:r>
            <w:r>
              <w:t>:</w:t>
            </w:r>
            <w:r>
              <w:tab/>
            </w:r>
            <w:r>
              <w:rPr>
                <w:rFonts w:eastAsia="SimSun"/>
              </w:rPr>
              <w:t>Void.</w:t>
            </w:r>
          </w:p>
        </w:tc>
      </w:tr>
    </w:tbl>
    <w:p w14:paraId="7F96CE97" w14:textId="374B7193" w:rsidR="00F701A9" w:rsidRDefault="00F701A9" w:rsidP="00F701A9"/>
    <w:p w14:paraId="02C3E30D" w14:textId="51CAB846" w:rsidR="004C1B52" w:rsidRPr="00AF5213" w:rsidRDefault="008D4711" w:rsidP="004E30D3">
      <w:pPr>
        <w:pStyle w:val="Heading5"/>
        <w:rPr>
          <w:lang w:val="fi-FI"/>
        </w:rPr>
      </w:pPr>
      <w:bookmarkStart w:id="5294" w:name="_Toc45888343"/>
      <w:bookmarkStart w:id="5295" w:name="_Toc45888942"/>
      <w:bookmarkStart w:id="5296" w:name="_Toc59650270"/>
      <w:bookmarkStart w:id="5297" w:name="_Toc61357542"/>
      <w:bookmarkStart w:id="5298" w:name="_Toc61359316"/>
      <w:bookmarkStart w:id="5299" w:name="_Toc67916255"/>
      <w:bookmarkStart w:id="5300" w:name="_Toc75533799"/>
      <w:bookmarkStart w:id="5301" w:name="_Toc75819685"/>
      <w:bookmarkStart w:id="5302" w:name="_Toc76508529"/>
      <w:bookmarkStart w:id="5303" w:name="_Toc76717479"/>
      <w:bookmarkStart w:id="5304" w:name="_Toc83294121"/>
      <w:bookmarkStart w:id="5305" w:name="_Toc84335160"/>
      <w:r w:rsidRPr="00AF5213">
        <w:rPr>
          <w:lang w:val="fi-FI"/>
        </w:rPr>
        <w:t>6.5A.3.2.4</w:t>
      </w:r>
      <w:r w:rsidRPr="00AF5213">
        <w:rPr>
          <w:lang w:val="fi-FI"/>
        </w:rPr>
        <w:tab/>
      </w:r>
      <w:bookmarkEnd w:id="5294"/>
      <w:bookmarkEnd w:id="5295"/>
      <w:r w:rsidRPr="00AF5213">
        <w:rPr>
          <w:lang w:val="fi-FI"/>
        </w:rPr>
        <w:t>Void</w:t>
      </w:r>
      <w:bookmarkEnd w:id="5296"/>
      <w:bookmarkEnd w:id="5297"/>
      <w:bookmarkEnd w:id="5298"/>
      <w:bookmarkEnd w:id="5299"/>
      <w:bookmarkEnd w:id="5300"/>
      <w:bookmarkEnd w:id="5301"/>
      <w:bookmarkEnd w:id="5302"/>
      <w:bookmarkEnd w:id="5303"/>
      <w:bookmarkEnd w:id="5304"/>
      <w:bookmarkEnd w:id="5305"/>
    </w:p>
    <w:p w14:paraId="49D61572" w14:textId="42A053C0" w:rsidR="002E7277" w:rsidRPr="00AF5213" w:rsidRDefault="008D4711" w:rsidP="004E30D3">
      <w:pPr>
        <w:pStyle w:val="Heading5"/>
        <w:rPr>
          <w:lang w:val="fi-FI"/>
        </w:rPr>
      </w:pPr>
      <w:bookmarkStart w:id="5306" w:name="_Toc45888344"/>
      <w:bookmarkStart w:id="5307" w:name="_Toc45888943"/>
      <w:bookmarkStart w:id="5308" w:name="_Toc59650271"/>
      <w:bookmarkStart w:id="5309" w:name="_Toc61357543"/>
      <w:bookmarkStart w:id="5310" w:name="_Toc61359317"/>
      <w:bookmarkStart w:id="5311" w:name="_Toc67916256"/>
      <w:bookmarkStart w:id="5312" w:name="_Toc75533800"/>
      <w:bookmarkStart w:id="5313" w:name="_Toc75819686"/>
      <w:bookmarkStart w:id="5314" w:name="_Toc76508530"/>
      <w:bookmarkStart w:id="5315" w:name="_Toc76717480"/>
      <w:bookmarkStart w:id="5316" w:name="_Toc83294122"/>
      <w:bookmarkStart w:id="5317" w:name="_Toc84335161"/>
      <w:r w:rsidRPr="00AF5213">
        <w:rPr>
          <w:lang w:val="fi-FI"/>
        </w:rPr>
        <w:t>6.5A.3.2.5</w:t>
      </w:r>
      <w:r w:rsidRPr="00AF5213">
        <w:rPr>
          <w:lang w:val="fi-FI"/>
        </w:rPr>
        <w:tab/>
      </w:r>
      <w:bookmarkEnd w:id="5306"/>
      <w:bookmarkEnd w:id="5307"/>
      <w:r w:rsidRPr="00AF5213">
        <w:rPr>
          <w:lang w:val="fi-FI"/>
        </w:rPr>
        <w:t>Void</w:t>
      </w:r>
      <w:bookmarkEnd w:id="5308"/>
      <w:bookmarkEnd w:id="5309"/>
      <w:bookmarkEnd w:id="5310"/>
      <w:bookmarkEnd w:id="5311"/>
      <w:bookmarkEnd w:id="5312"/>
      <w:bookmarkEnd w:id="5313"/>
      <w:bookmarkEnd w:id="5314"/>
      <w:bookmarkEnd w:id="5315"/>
      <w:bookmarkEnd w:id="5316"/>
      <w:bookmarkEnd w:id="5317"/>
    </w:p>
    <w:p w14:paraId="15F3E34D" w14:textId="34AB7929" w:rsidR="00AF3A9C" w:rsidRPr="00AF5213" w:rsidRDefault="008D4711" w:rsidP="004E30D3">
      <w:pPr>
        <w:pStyle w:val="Heading5"/>
        <w:rPr>
          <w:lang w:val="fi-FI"/>
        </w:rPr>
      </w:pPr>
      <w:bookmarkStart w:id="5318" w:name="_Toc45888345"/>
      <w:bookmarkStart w:id="5319" w:name="_Toc45888944"/>
      <w:bookmarkStart w:id="5320" w:name="_Toc59650272"/>
      <w:bookmarkStart w:id="5321" w:name="_Toc61357544"/>
      <w:bookmarkStart w:id="5322" w:name="_Toc61359318"/>
      <w:bookmarkStart w:id="5323" w:name="_Toc67916257"/>
      <w:bookmarkStart w:id="5324" w:name="_Toc75533801"/>
      <w:bookmarkStart w:id="5325" w:name="_Toc75819687"/>
      <w:bookmarkStart w:id="5326" w:name="_Toc76508531"/>
      <w:bookmarkStart w:id="5327" w:name="_Toc76717481"/>
      <w:bookmarkStart w:id="5328" w:name="_Toc83294123"/>
      <w:bookmarkStart w:id="5329" w:name="_Toc84335162"/>
      <w:bookmarkStart w:id="5330" w:name="_Toc21344415"/>
      <w:bookmarkStart w:id="5331" w:name="_Toc29801902"/>
      <w:bookmarkStart w:id="5332" w:name="_Toc29802326"/>
      <w:bookmarkStart w:id="5333" w:name="_Toc29802951"/>
      <w:bookmarkStart w:id="5334" w:name="_Toc36107693"/>
      <w:bookmarkStart w:id="5335" w:name="_Toc37251467"/>
      <w:r w:rsidRPr="00AF5213">
        <w:rPr>
          <w:lang w:val="fi-FI"/>
        </w:rPr>
        <w:t>6.5A.3.2.6</w:t>
      </w:r>
      <w:r w:rsidRPr="00AF5213">
        <w:rPr>
          <w:lang w:val="fi-FI"/>
        </w:rPr>
        <w:tab/>
      </w:r>
      <w:bookmarkEnd w:id="5318"/>
      <w:bookmarkEnd w:id="5319"/>
      <w:r w:rsidRPr="00AF5213">
        <w:rPr>
          <w:lang w:val="fi-FI"/>
        </w:rPr>
        <w:t>Void</w:t>
      </w:r>
      <w:bookmarkEnd w:id="5320"/>
      <w:bookmarkEnd w:id="5321"/>
      <w:bookmarkEnd w:id="5322"/>
      <w:bookmarkEnd w:id="5323"/>
      <w:bookmarkEnd w:id="5324"/>
      <w:bookmarkEnd w:id="5325"/>
      <w:bookmarkEnd w:id="5326"/>
      <w:bookmarkEnd w:id="5327"/>
      <w:bookmarkEnd w:id="5328"/>
      <w:bookmarkEnd w:id="5329"/>
    </w:p>
    <w:p w14:paraId="58006E0C" w14:textId="77777777" w:rsidR="00861AD7" w:rsidRDefault="00861AD7" w:rsidP="004E30D3">
      <w:pPr>
        <w:pStyle w:val="Heading4"/>
      </w:pPr>
      <w:bookmarkStart w:id="5336" w:name="_Toc59650273"/>
      <w:bookmarkStart w:id="5337" w:name="_Toc61357545"/>
      <w:bookmarkStart w:id="5338" w:name="_Toc61359319"/>
      <w:bookmarkStart w:id="5339" w:name="_Toc67916258"/>
      <w:bookmarkStart w:id="5340" w:name="_Toc75533802"/>
      <w:bookmarkStart w:id="5341" w:name="_Toc75819688"/>
      <w:bookmarkStart w:id="5342" w:name="_Toc76508532"/>
      <w:bookmarkStart w:id="5343" w:name="_Toc76717482"/>
      <w:bookmarkStart w:id="5344" w:name="_Toc83294124"/>
      <w:bookmarkStart w:id="5345" w:name="_Toc84335163"/>
      <w:bookmarkStart w:id="5346" w:name="_Toc45888346"/>
      <w:bookmarkStart w:id="5347" w:name="_Toc45888945"/>
      <w:r w:rsidRPr="001C0CC4">
        <w:t>6.5</w:t>
      </w:r>
      <w:r>
        <w:t>A</w:t>
      </w:r>
      <w:r w:rsidRPr="001C0CC4">
        <w:t>.3.3</w:t>
      </w:r>
      <w:r w:rsidRPr="001C0CC4">
        <w:tab/>
        <w:t>Additional spurious emissions</w:t>
      </w:r>
      <w:r>
        <w:t xml:space="preserve"> for CA</w:t>
      </w:r>
      <w:bookmarkEnd w:id="5336"/>
      <w:bookmarkEnd w:id="5337"/>
      <w:bookmarkEnd w:id="5338"/>
      <w:bookmarkEnd w:id="5339"/>
      <w:bookmarkEnd w:id="5340"/>
      <w:bookmarkEnd w:id="5341"/>
      <w:bookmarkEnd w:id="5342"/>
      <w:bookmarkEnd w:id="5343"/>
      <w:bookmarkEnd w:id="5344"/>
      <w:bookmarkEnd w:id="5345"/>
    </w:p>
    <w:p w14:paraId="238AB527" w14:textId="58B73251" w:rsidR="00861AD7" w:rsidRPr="005F75EF" w:rsidRDefault="00861AD7" w:rsidP="004E30D3">
      <w:pPr>
        <w:pStyle w:val="Heading5"/>
      </w:pPr>
      <w:bookmarkStart w:id="5348" w:name="_Toc59650274"/>
      <w:bookmarkStart w:id="5349" w:name="_Toc61357546"/>
      <w:bookmarkStart w:id="5350" w:name="_Toc61359320"/>
      <w:bookmarkStart w:id="5351" w:name="_Toc67916259"/>
      <w:bookmarkStart w:id="5352" w:name="_Toc75533803"/>
      <w:bookmarkStart w:id="5353" w:name="_Toc75819689"/>
      <w:bookmarkStart w:id="5354" w:name="_Toc76508533"/>
      <w:bookmarkStart w:id="5355" w:name="_Toc76717483"/>
      <w:bookmarkStart w:id="5356" w:name="_Toc83294125"/>
      <w:bookmarkStart w:id="5357" w:name="_Toc84335164"/>
      <w:r>
        <w:t>6.5A.3.3.1</w:t>
      </w:r>
      <w:r>
        <w:tab/>
      </w:r>
      <w:r w:rsidRPr="005F75EF">
        <w:t>Additional spurious emissions for</w:t>
      </w:r>
      <w:r>
        <w:t xml:space="preserve"> intra-band contiguous</w:t>
      </w:r>
      <w:r w:rsidRPr="005F75EF">
        <w:t xml:space="preserve"> CA</w:t>
      </w:r>
      <w:bookmarkEnd w:id="5348"/>
      <w:bookmarkEnd w:id="5349"/>
      <w:bookmarkEnd w:id="5350"/>
      <w:bookmarkEnd w:id="5351"/>
      <w:bookmarkEnd w:id="5352"/>
      <w:bookmarkEnd w:id="5353"/>
      <w:bookmarkEnd w:id="5354"/>
      <w:bookmarkEnd w:id="5355"/>
      <w:bookmarkEnd w:id="5356"/>
      <w:bookmarkEnd w:id="5357"/>
    </w:p>
    <w:p w14:paraId="1B545723" w14:textId="519CB406" w:rsidR="00861AD7" w:rsidRPr="00535C7B" w:rsidRDefault="00861AD7" w:rsidP="004E30D3">
      <w:pPr>
        <w:pStyle w:val="H6"/>
      </w:pPr>
      <w:bookmarkStart w:id="5358" w:name="_CR6_5A_3_3_1_1"/>
      <w:r>
        <w:t>6.5A.3.3.1.1</w:t>
      </w:r>
      <w:r>
        <w:tab/>
      </w:r>
      <w:r>
        <w:tab/>
      </w:r>
      <w:r w:rsidRPr="00535C7B">
        <w:t>Requirement for network signalling value "</w:t>
      </w:r>
      <w:r>
        <w:t>CA_</w:t>
      </w:r>
      <w:r w:rsidRPr="00535C7B">
        <w:t>NS_</w:t>
      </w:r>
      <w:r>
        <w:t>04</w:t>
      </w:r>
      <w:r w:rsidRPr="00535C7B">
        <w:t>"</w:t>
      </w:r>
    </w:p>
    <w:bookmarkEnd w:id="5358"/>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bookmarkStart w:id="5359" w:name="_CRTable6_5A_3_3_1_11"/>
      <w:r w:rsidRPr="001C0CC4">
        <w:t xml:space="preserve">Table </w:t>
      </w:r>
      <w:bookmarkEnd w:id="5359"/>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46FB61D3" w:rsidR="00861AD7" w:rsidRPr="00535C7B" w:rsidRDefault="00861AD7" w:rsidP="004E30D3">
      <w:pPr>
        <w:pStyle w:val="H6"/>
      </w:pPr>
      <w:bookmarkStart w:id="5360" w:name="_CR6_5A_3_3_1_2"/>
      <w:r>
        <w:t>6.5A.3.3.1.2</w:t>
      </w:r>
      <w:r>
        <w:tab/>
      </w:r>
      <w:r w:rsidRPr="00535C7B">
        <w:t>Requirement for network signalling value "</w:t>
      </w:r>
      <w:r>
        <w:t>CA_</w:t>
      </w:r>
      <w:r w:rsidRPr="00535C7B">
        <w:t>NS_27"</w:t>
      </w:r>
    </w:p>
    <w:p w14:paraId="465F8F69" w14:textId="7D19FF7C" w:rsidR="00003E41" w:rsidRDefault="00003E41" w:rsidP="00003E41">
      <w:bookmarkStart w:id="5361" w:name="_Hlk47016114"/>
      <w:bookmarkEnd w:id="5360"/>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7DE80BDC" w14:textId="0DA720E4" w:rsidR="00861AD7" w:rsidRPr="001C0CC4" w:rsidRDefault="00861AD7" w:rsidP="00861AD7">
      <w:pPr>
        <w:pStyle w:val="TH"/>
      </w:pPr>
      <w:bookmarkStart w:id="5362" w:name="_CRTable6_5A_3_3_1_21"/>
      <w:r w:rsidRPr="001C0CC4">
        <w:t xml:space="preserve">Table </w:t>
      </w:r>
      <w:bookmarkEnd w:id="5362"/>
      <w:r w:rsidRPr="00535C7B">
        <w:t>6.5A.3.3.</w:t>
      </w:r>
      <w:r>
        <w:t>1.2</w:t>
      </w:r>
      <w:r w:rsidRPr="001C0CC4">
        <w:t>-1</w:t>
      </w:r>
      <w:bookmarkEnd w:id="5361"/>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bookmarkStart w:id="5363" w:name="_CR6_5A_3_3_1_3"/>
      <w:r>
        <w:t>6.5A.3.3.1.3</w:t>
      </w:r>
      <w:r>
        <w:tab/>
      </w:r>
      <w:r>
        <w:tab/>
      </w:r>
      <w:r w:rsidRPr="00535C7B">
        <w:t>Requirement for network signalling value "</w:t>
      </w:r>
      <w:r>
        <w:t>CA_</w:t>
      </w:r>
      <w:r w:rsidRPr="00535C7B">
        <w:t>NS_</w:t>
      </w:r>
      <w:r>
        <w:t>46</w:t>
      </w:r>
      <w:r w:rsidRPr="00535C7B">
        <w:t>"</w:t>
      </w:r>
    </w:p>
    <w:bookmarkEnd w:id="5363"/>
    <w:p w14:paraId="0196F82D" w14:textId="696B39E5"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25B479F4" w14:textId="77777777" w:rsidR="00861AD7" w:rsidRDefault="00861AD7" w:rsidP="00861AD7">
      <w:pPr>
        <w:pStyle w:val="TH"/>
      </w:pPr>
      <w:bookmarkStart w:id="5364" w:name="_CRTable6_5A_3_3_1_31"/>
      <w:r w:rsidRPr="00E96736">
        <w:t xml:space="preserve">Table </w:t>
      </w:r>
      <w:bookmarkEnd w:id="5364"/>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pPr>
      <w:r>
        <w:t>6.5A.3.3.2</w:t>
      </w:r>
      <w:r>
        <w:tab/>
      </w:r>
      <w:r w:rsidRPr="005F75EF">
        <w:t>Additional spurious emissions for</w:t>
      </w:r>
      <w:r>
        <w:t xml:space="preserve"> intra-band non-contiguous </w:t>
      </w:r>
      <w:r w:rsidRPr="005F75EF">
        <w:t>CA</w:t>
      </w:r>
    </w:p>
    <w:p w14:paraId="1B6B84C1" w14:textId="5FA594DB" w:rsidR="00C45DC0" w:rsidRPr="00535C7B" w:rsidRDefault="00C45DC0" w:rsidP="00C45DC0">
      <w:pPr>
        <w:pStyle w:val="H6"/>
      </w:pPr>
      <w:bookmarkStart w:id="5365" w:name="_CR6_5A_3_3_2_1"/>
      <w:r>
        <w:t>6.5A.3.3.2.1</w:t>
      </w:r>
      <w:r>
        <w:tab/>
      </w:r>
      <w:r>
        <w:tab/>
      </w:r>
      <w:r w:rsidRPr="00535C7B">
        <w:t>Requirement for network signalling value "</w:t>
      </w:r>
      <w:r>
        <w:t>CA_NC_</w:t>
      </w:r>
      <w:r w:rsidRPr="00535C7B">
        <w:t>NS_</w:t>
      </w:r>
      <w:r>
        <w:t>04</w:t>
      </w:r>
      <w:r w:rsidRPr="00535C7B">
        <w:t>"</w:t>
      </w:r>
    </w:p>
    <w:bookmarkEnd w:id="5365"/>
    <w:p w14:paraId="06D09085" w14:textId="77777777" w:rsidR="00C45DC0" w:rsidRPr="00483E8D" w:rsidRDefault="00C45DC0" w:rsidP="001977CF">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1958CDF6" w14:textId="77777777" w:rsidR="00861AD7" w:rsidRDefault="00861AD7" w:rsidP="00861AD7"/>
    <w:p w14:paraId="78F14526" w14:textId="01D667CD" w:rsidR="00DC7196" w:rsidRPr="001C0CC4" w:rsidRDefault="00DC7196" w:rsidP="004E30D3">
      <w:pPr>
        <w:pStyle w:val="Heading3"/>
      </w:pPr>
      <w:bookmarkStart w:id="5366" w:name="_Toc59650275"/>
      <w:bookmarkStart w:id="5367" w:name="_Toc61357547"/>
      <w:bookmarkStart w:id="5368" w:name="_Toc61359321"/>
      <w:bookmarkStart w:id="5369" w:name="_Toc67916260"/>
      <w:bookmarkStart w:id="5370" w:name="_Toc75533804"/>
      <w:bookmarkStart w:id="5371" w:name="_Toc75819690"/>
      <w:bookmarkStart w:id="5372" w:name="_Toc76508534"/>
      <w:bookmarkStart w:id="5373" w:name="_Toc76717484"/>
      <w:bookmarkStart w:id="5374" w:name="_Toc83294126"/>
      <w:bookmarkStart w:id="5375" w:name="_Toc84335165"/>
      <w:r w:rsidRPr="001C0CC4">
        <w:t>6.5A.4</w:t>
      </w:r>
      <w:r w:rsidRPr="001C0CC4">
        <w:tab/>
        <w:t>Transmit intermodulation for CA</w:t>
      </w:r>
      <w:bookmarkEnd w:id="5330"/>
      <w:bookmarkEnd w:id="5331"/>
      <w:bookmarkEnd w:id="5332"/>
      <w:bookmarkEnd w:id="5333"/>
      <w:bookmarkEnd w:id="5334"/>
      <w:bookmarkEnd w:id="5335"/>
      <w:bookmarkEnd w:id="5346"/>
      <w:bookmarkEnd w:id="5347"/>
      <w:bookmarkEnd w:id="5366"/>
      <w:bookmarkEnd w:id="5367"/>
      <w:bookmarkEnd w:id="5368"/>
      <w:bookmarkEnd w:id="5369"/>
      <w:bookmarkEnd w:id="5370"/>
      <w:bookmarkEnd w:id="5371"/>
      <w:bookmarkEnd w:id="5372"/>
      <w:bookmarkEnd w:id="5373"/>
      <w:bookmarkEnd w:id="5374"/>
      <w:bookmarkEnd w:id="5375"/>
    </w:p>
    <w:p w14:paraId="0FACCF18" w14:textId="3153FA8E" w:rsidR="008D4711" w:rsidRDefault="008D4711" w:rsidP="004E30D3">
      <w:pPr>
        <w:pStyle w:val="Heading5"/>
      </w:pPr>
      <w:bookmarkStart w:id="5376" w:name="_Toc21344416"/>
      <w:bookmarkStart w:id="5377" w:name="_Toc29801903"/>
      <w:bookmarkStart w:id="5378" w:name="_Toc29802327"/>
      <w:bookmarkStart w:id="5379" w:name="_Toc29802952"/>
      <w:bookmarkStart w:id="5380" w:name="_Toc36107694"/>
      <w:bookmarkStart w:id="5381" w:name="_Toc45888347"/>
      <w:bookmarkStart w:id="5382" w:name="_Toc45888946"/>
      <w:bookmarkStart w:id="5383" w:name="_Toc59650276"/>
      <w:bookmarkStart w:id="5384" w:name="_Toc61357548"/>
      <w:bookmarkStart w:id="5385" w:name="_Toc61359322"/>
      <w:bookmarkStart w:id="5386" w:name="_Toc67916261"/>
      <w:bookmarkStart w:id="5387" w:name="_Toc75533805"/>
      <w:bookmarkStart w:id="5388" w:name="_Toc75819691"/>
      <w:bookmarkStart w:id="5389" w:name="_Toc76508535"/>
      <w:bookmarkStart w:id="5390" w:name="_Toc76717485"/>
      <w:bookmarkStart w:id="5391" w:name="_Toc83294127"/>
      <w:bookmarkStart w:id="5392" w:name="_Toc84335166"/>
      <w:bookmarkStart w:id="5393" w:name="_Toc21344417"/>
      <w:bookmarkStart w:id="5394" w:name="_Toc29801904"/>
      <w:bookmarkStart w:id="5395" w:name="_Toc29802328"/>
      <w:bookmarkStart w:id="5396" w:name="_Toc29802953"/>
      <w:bookmarkStart w:id="5397" w:name="_Toc36107695"/>
      <w:bookmarkStart w:id="5398" w:name="_Toc45888348"/>
      <w:bookmarkStart w:id="5399" w:name="_Toc45888947"/>
      <w:r w:rsidRPr="001C0CC4">
        <w:t>6.5A.</w:t>
      </w:r>
      <w:r>
        <w:t>4</w:t>
      </w:r>
      <w:r w:rsidRPr="001C0CC4">
        <w:t>.2.1</w:t>
      </w:r>
      <w:r w:rsidRPr="001C0CC4">
        <w:tab/>
        <w:t>Transmit intermodulation</w:t>
      </w:r>
      <w:r>
        <w:t xml:space="preserve"> for intra-band contiguous CA</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bookmarkStart w:id="5400" w:name="_CRTable6_5A_4_2_11"/>
      <w:r w:rsidRPr="001D386E">
        <w:t xml:space="preserve">Table </w:t>
      </w:r>
      <w:bookmarkEnd w:id="5400"/>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401" w:name="_Toc59650277"/>
      <w:bookmarkStart w:id="5402" w:name="_Toc61357549"/>
      <w:bookmarkStart w:id="5403" w:name="_Toc61359323"/>
      <w:bookmarkStart w:id="5404" w:name="_Toc67916262"/>
      <w:bookmarkStart w:id="5405" w:name="_Toc75533806"/>
      <w:bookmarkStart w:id="5406" w:name="_Toc75819692"/>
      <w:bookmarkStart w:id="5407" w:name="_Toc76508536"/>
      <w:bookmarkStart w:id="5408" w:name="_Toc76717486"/>
      <w:bookmarkStart w:id="5409" w:name="_Toc83294128"/>
      <w:bookmarkStart w:id="5410" w:name="_Toc84335167"/>
      <w:r w:rsidRPr="001C0CC4">
        <w:t>6.5A.</w:t>
      </w:r>
      <w:r>
        <w:t>4</w:t>
      </w:r>
      <w:r w:rsidRPr="001C0CC4">
        <w:t>.2.2</w:t>
      </w:r>
      <w:r w:rsidRPr="001C0CC4">
        <w:tab/>
        <w:t>Void</w:t>
      </w:r>
      <w:bookmarkEnd w:id="5393"/>
      <w:bookmarkEnd w:id="5394"/>
      <w:bookmarkEnd w:id="5395"/>
      <w:bookmarkEnd w:id="5396"/>
      <w:bookmarkEnd w:id="5397"/>
      <w:bookmarkEnd w:id="5398"/>
      <w:bookmarkEnd w:id="5399"/>
      <w:bookmarkEnd w:id="5401"/>
      <w:bookmarkEnd w:id="5402"/>
      <w:bookmarkEnd w:id="5403"/>
      <w:bookmarkEnd w:id="5404"/>
      <w:bookmarkEnd w:id="5405"/>
      <w:bookmarkEnd w:id="5406"/>
      <w:bookmarkEnd w:id="5407"/>
      <w:bookmarkEnd w:id="5408"/>
      <w:bookmarkEnd w:id="5409"/>
      <w:bookmarkEnd w:id="5410"/>
    </w:p>
    <w:p w14:paraId="0D52E183" w14:textId="0ECFE8A1" w:rsidR="004C1B52" w:rsidRPr="001C0CC4" w:rsidRDefault="004C1B52" w:rsidP="004E30D3">
      <w:pPr>
        <w:pStyle w:val="H6"/>
      </w:pPr>
      <w:bookmarkStart w:id="5411" w:name="_Toc21344418"/>
      <w:bookmarkStart w:id="5412" w:name="_Toc29801905"/>
      <w:bookmarkStart w:id="5413" w:name="_Toc29802329"/>
      <w:bookmarkStart w:id="5414" w:name="_Toc29802954"/>
      <w:bookmarkStart w:id="5415" w:name="_Toc36107696"/>
      <w:bookmarkStart w:id="5416" w:name="_Toc45888349"/>
      <w:bookmarkStart w:id="5417" w:name="_Toc45888948"/>
      <w:bookmarkStart w:id="5418" w:name="_CR6_5A_4_2_3"/>
      <w:r w:rsidRPr="001C0CC4">
        <w:t>6.5A.</w:t>
      </w:r>
      <w:r>
        <w:t>4</w:t>
      </w:r>
      <w:r w:rsidRPr="001C0CC4">
        <w:t>.2.3</w:t>
      </w:r>
      <w:r w:rsidRPr="001C0CC4">
        <w:tab/>
        <w:t>Transmit intermodulation for Inter-band CA</w:t>
      </w:r>
      <w:bookmarkEnd w:id="5411"/>
      <w:bookmarkEnd w:id="5412"/>
      <w:bookmarkEnd w:id="5413"/>
      <w:bookmarkEnd w:id="5414"/>
      <w:bookmarkEnd w:id="5415"/>
      <w:bookmarkEnd w:id="5416"/>
      <w:bookmarkEnd w:id="5417"/>
    </w:p>
    <w:p w14:paraId="13658AC6" w14:textId="77777777" w:rsidR="00813591" w:rsidRDefault="00813591" w:rsidP="00813591">
      <w:pPr>
        <w:rPr>
          <w:lang w:val="en-US" w:eastAsia="zh-CN"/>
        </w:rPr>
      </w:pPr>
      <w:bookmarkStart w:id="5419" w:name="_Toc45888350"/>
      <w:bookmarkStart w:id="5420" w:name="_Toc45888949"/>
      <w:bookmarkStart w:id="5421" w:name="_Toc59650278"/>
      <w:bookmarkStart w:id="5422" w:name="_Toc61357550"/>
      <w:bookmarkStart w:id="5423" w:name="_Toc61359324"/>
      <w:bookmarkStart w:id="5424" w:name="_Toc67916263"/>
      <w:bookmarkStart w:id="5425" w:name="_Toc75533807"/>
      <w:bookmarkStart w:id="5426" w:name="_Toc75819693"/>
      <w:bookmarkStart w:id="5427" w:name="_Toc76508537"/>
      <w:bookmarkStart w:id="5428" w:name="_Toc76717487"/>
      <w:bookmarkStart w:id="5429" w:name="_Toc21344419"/>
      <w:bookmarkStart w:id="5430" w:name="_Toc29801906"/>
      <w:bookmarkStart w:id="5431" w:name="_Toc29802330"/>
      <w:bookmarkStart w:id="5432" w:name="_Toc29802955"/>
      <w:bookmarkStart w:id="5433" w:name="_Toc36107697"/>
      <w:bookmarkStart w:id="5434" w:name="_Toc37251471"/>
      <w:bookmarkEnd w:id="541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435" w:name="_Toc83294129"/>
      <w:bookmarkStart w:id="5436" w:name="_Toc84335168"/>
      <w:r w:rsidRPr="001C0CC4">
        <w:t>6.5</w:t>
      </w:r>
      <w:r>
        <w:t>B</w:t>
      </w:r>
      <w:r w:rsidRPr="001C0CC4">
        <w:tab/>
        <w:t xml:space="preserve">Output RF spectrum emissions for </w:t>
      </w:r>
      <w:r>
        <w:t>NR-DC</w:t>
      </w:r>
      <w:bookmarkEnd w:id="5419"/>
      <w:bookmarkEnd w:id="5420"/>
      <w:bookmarkEnd w:id="5421"/>
      <w:bookmarkEnd w:id="5422"/>
      <w:bookmarkEnd w:id="5423"/>
      <w:bookmarkEnd w:id="5424"/>
      <w:bookmarkEnd w:id="5425"/>
      <w:bookmarkEnd w:id="5426"/>
      <w:bookmarkEnd w:id="5427"/>
      <w:bookmarkEnd w:id="5428"/>
      <w:bookmarkEnd w:id="5435"/>
      <w:bookmarkEnd w:id="5436"/>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437" w:name="_Toc45888351"/>
      <w:bookmarkStart w:id="5438" w:name="_Toc45888950"/>
      <w:bookmarkStart w:id="5439" w:name="_Toc59650279"/>
      <w:bookmarkStart w:id="5440" w:name="_Toc61357551"/>
      <w:bookmarkStart w:id="5441" w:name="_Toc61359325"/>
      <w:bookmarkStart w:id="5442" w:name="_Toc67916264"/>
      <w:bookmarkStart w:id="5443" w:name="_Toc75533808"/>
      <w:bookmarkStart w:id="5444" w:name="_Toc75819694"/>
      <w:bookmarkStart w:id="5445" w:name="_Toc76508538"/>
      <w:bookmarkStart w:id="5446" w:name="_Toc76717488"/>
      <w:bookmarkStart w:id="5447" w:name="_Toc83294130"/>
      <w:bookmarkStart w:id="5448" w:name="_Toc84335169"/>
      <w:r w:rsidRPr="001C0CC4">
        <w:t>6.5D</w:t>
      </w:r>
      <w:r w:rsidRPr="001C0CC4">
        <w:tab/>
        <w:t>Output RF spectrum emissions for UL MIMO</w:t>
      </w:r>
      <w:bookmarkEnd w:id="5429"/>
      <w:bookmarkEnd w:id="5430"/>
      <w:bookmarkEnd w:id="5431"/>
      <w:bookmarkEnd w:id="5432"/>
      <w:bookmarkEnd w:id="5433"/>
      <w:bookmarkEnd w:id="5434"/>
      <w:bookmarkEnd w:id="5437"/>
      <w:bookmarkEnd w:id="5438"/>
      <w:bookmarkEnd w:id="5439"/>
      <w:bookmarkEnd w:id="5440"/>
      <w:bookmarkEnd w:id="5441"/>
      <w:bookmarkEnd w:id="5442"/>
      <w:bookmarkEnd w:id="5443"/>
      <w:bookmarkEnd w:id="5444"/>
      <w:bookmarkEnd w:id="5445"/>
      <w:bookmarkEnd w:id="5446"/>
      <w:bookmarkEnd w:id="5447"/>
      <w:bookmarkEnd w:id="5448"/>
    </w:p>
    <w:p w14:paraId="1DAA507C" w14:textId="77777777" w:rsidR="00DC7196" w:rsidRPr="001C0CC4" w:rsidRDefault="00DC7196" w:rsidP="004E30D3">
      <w:pPr>
        <w:pStyle w:val="Heading3"/>
      </w:pPr>
      <w:bookmarkStart w:id="5449" w:name="_Toc21344420"/>
      <w:bookmarkStart w:id="5450" w:name="_Toc29801907"/>
      <w:bookmarkStart w:id="5451" w:name="_Toc29802331"/>
      <w:bookmarkStart w:id="5452" w:name="_Toc29802956"/>
      <w:bookmarkStart w:id="5453" w:name="_Toc36107698"/>
      <w:bookmarkStart w:id="5454" w:name="_Toc37251472"/>
      <w:bookmarkStart w:id="5455" w:name="_Toc45888352"/>
      <w:bookmarkStart w:id="5456" w:name="_Toc45888951"/>
      <w:bookmarkStart w:id="5457" w:name="_Toc59650280"/>
      <w:bookmarkStart w:id="5458" w:name="_Toc61357552"/>
      <w:bookmarkStart w:id="5459" w:name="_Toc61359326"/>
      <w:bookmarkStart w:id="5460" w:name="_Toc67916265"/>
      <w:bookmarkStart w:id="5461" w:name="_Toc75533809"/>
      <w:bookmarkStart w:id="5462" w:name="_Toc75819695"/>
      <w:bookmarkStart w:id="5463" w:name="_Toc76508539"/>
      <w:bookmarkStart w:id="5464" w:name="_Toc76717489"/>
      <w:bookmarkStart w:id="5465" w:name="_Toc83294131"/>
      <w:bookmarkStart w:id="5466" w:name="_Toc84335170"/>
      <w:r w:rsidRPr="001C0CC4">
        <w:t>6.5D.1</w:t>
      </w:r>
      <w:r w:rsidRPr="001C0CC4">
        <w:tab/>
        <w:t>Occupied bandwidth for UL MIMO</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467" w:name="_Toc21344421"/>
      <w:bookmarkStart w:id="5468" w:name="_Toc29801908"/>
      <w:bookmarkStart w:id="5469" w:name="_Toc29802332"/>
      <w:bookmarkStart w:id="5470" w:name="_Toc29802957"/>
      <w:bookmarkStart w:id="5471" w:name="_Toc36107699"/>
      <w:bookmarkStart w:id="5472" w:name="_Toc37251473"/>
      <w:bookmarkStart w:id="5473" w:name="_Toc45888353"/>
      <w:bookmarkStart w:id="5474" w:name="_Toc45888952"/>
      <w:bookmarkStart w:id="5475" w:name="_Toc59650281"/>
      <w:bookmarkStart w:id="5476" w:name="_Toc61357553"/>
      <w:bookmarkStart w:id="5477" w:name="_Toc61359327"/>
      <w:bookmarkStart w:id="5478" w:name="_Toc67916266"/>
      <w:bookmarkStart w:id="5479" w:name="_Toc75533810"/>
      <w:bookmarkStart w:id="5480" w:name="_Toc75819696"/>
      <w:bookmarkStart w:id="5481" w:name="_Toc76508540"/>
      <w:bookmarkStart w:id="5482" w:name="_Toc76717490"/>
      <w:bookmarkStart w:id="5483" w:name="_Toc83294132"/>
      <w:bookmarkStart w:id="5484" w:name="_Toc84335171"/>
      <w:r w:rsidRPr="001C0CC4">
        <w:t>6.5D.2</w:t>
      </w:r>
      <w:r w:rsidRPr="001C0CC4">
        <w:tab/>
        <w:t>Out of band emission for UL MIMO</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485" w:name="_Toc21344422"/>
      <w:bookmarkStart w:id="5486" w:name="_Toc29801909"/>
      <w:bookmarkStart w:id="5487" w:name="_Toc29802333"/>
      <w:bookmarkStart w:id="5488" w:name="_Toc29802958"/>
      <w:bookmarkStart w:id="5489" w:name="_Toc36107700"/>
      <w:bookmarkStart w:id="5490" w:name="_Toc37251474"/>
      <w:bookmarkStart w:id="5491" w:name="_Toc45888354"/>
      <w:bookmarkStart w:id="5492" w:name="_Toc45888953"/>
      <w:bookmarkStart w:id="5493" w:name="_Toc59650282"/>
      <w:bookmarkStart w:id="5494" w:name="_Toc61357554"/>
      <w:bookmarkStart w:id="5495" w:name="_Toc61359328"/>
      <w:bookmarkStart w:id="5496" w:name="_Toc67916267"/>
      <w:bookmarkStart w:id="5497" w:name="_Toc75533811"/>
      <w:bookmarkStart w:id="5498" w:name="_Toc75819697"/>
      <w:bookmarkStart w:id="5499" w:name="_Toc76508541"/>
      <w:bookmarkStart w:id="5500" w:name="_Toc76717491"/>
      <w:bookmarkStart w:id="5501" w:name="_Toc83294133"/>
      <w:bookmarkStart w:id="5502" w:name="_Toc84335172"/>
      <w:r w:rsidRPr="001C0CC4">
        <w:t>6.5D.3</w:t>
      </w:r>
      <w:r w:rsidRPr="001C0CC4">
        <w:tab/>
        <w:t>Spurious emission for UL MIMO</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503" w:name="_Toc21344423"/>
      <w:bookmarkStart w:id="5504" w:name="_Toc29801910"/>
      <w:bookmarkStart w:id="5505" w:name="_Toc29802334"/>
      <w:bookmarkStart w:id="5506" w:name="_Toc29802959"/>
      <w:bookmarkStart w:id="5507" w:name="_Toc36107701"/>
      <w:bookmarkStart w:id="5508" w:name="_Toc37251475"/>
      <w:bookmarkStart w:id="5509" w:name="_Toc45888355"/>
      <w:bookmarkStart w:id="5510" w:name="_Toc45888954"/>
      <w:bookmarkStart w:id="5511" w:name="_Toc59650283"/>
      <w:bookmarkStart w:id="5512" w:name="_Toc61357555"/>
      <w:bookmarkStart w:id="5513" w:name="_Toc61359329"/>
      <w:bookmarkStart w:id="5514" w:name="_Toc67916268"/>
      <w:bookmarkStart w:id="5515" w:name="_Toc75533812"/>
      <w:bookmarkStart w:id="5516" w:name="_Toc75819698"/>
      <w:bookmarkStart w:id="5517" w:name="_Toc76508542"/>
      <w:bookmarkStart w:id="5518" w:name="_Toc76717492"/>
      <w:bookmarkStart w:id="5519" w:name="_Toc83294134"/>
      <w:bookmarkStart w:id="5520" w:name="_Toc84335173"/>
      <w:r w:rsidRPr="001C0CC4">
        <w:t>6.5D.4</w:t>
      </w:r>
      <w:r w:rsidRPr="001C0CC4">
        <w:tab/>
        <w:t>Transmit intermodulation for UL MIMO</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521" w:name="_Toc45888356"/>
      <w:bookmarkStart w:id="5522" w:name="_Toc45888955"/>
      <w:bookmarkStart w:id="5523" w:name="_Toc59650284"/>
      <w:bookmarkStart w:id="5524" w:name="_Toc61357556"/>
      <w:bookmarkStart w:id="5525" w:name="_Toc61359330"/>
      <w:bookmarkStart w:id="5526" w:name="_Toc67916269"/>
      <w:bookmarkStart w:id="5527" w:name="_Toc75533813"/>
      <w:bookmarkStart w:id="5528" w:name="_Toc75819699"/>
      <w:bookmarkStart w:id="5529" w:name="_Toc76508543"/>
      <w:bookmarkStart w:id="5530" w:name="_Toc76717493"/>
      <w:bookmarkStart w:id="5531" w:name="_Toc83294135"/>
      <w:bookmarkStart w:id="5532" w:name="_Toc84335174"/>
      <w:r w:rsidRPr="001C0CC4">
        <w:t>6.5</w:t>
      </w:r>
      <w:r>
        <w:t>E</w:t>
      </w:r>
      <w:r w:rsidRPr="001C0CC4">
        <w:tab/>
        <w:t>Output RF spectrum emissions</w:t>
      </w:r>
      <w:r>
        <w:t xml:space="preserve"> for V2X</w:t>
      </w:r>
      <w:bookmarkEnd w:id="5521"/>
      <w:bookmarkEnd w:id="5522"/>
      <w:bookmarkEnd w:id="5523"/>
      <w:bookmarkEnd w:id="5524"/>
      <w:bookmarkEnd w:id="5525"/>
      <w:bookmarkEnd w:id="5526"/>
      <w:bookmarkEnd w:id="5527"/>
      <w:bookmarkEnd w:id="5528"/>
      <w:bookmarkEnd w:id="5529"/>
      <w:bookmarkEnd w:id="5530"/>
      <w:bookmarkEnd w:id="5531"/>
      <w:bookmarkEnd w:id="5532"/>
    </w:p>
    <w:p w14:paraId="4F4B2EB6" w14:textId="77777777" w:rsidR="0017189C" w:rsidRDefault="0017189C" w:rsidP="004E30D3">
      <w:pPr>
        <w:pStyle w:val="Heading3"/>
      </w:pPr>
      <w:bookmarkStart w:id="5533" w:name="_Toc45888357"/>
      <w:bookmarkStart w:id="5534" w:name="_Toc45888956"/>
      <w:bookmarkStart w:id="5535" w:name="_Toc59650285"/>
      <w:bookmarkStart w:id="5536" w:name="_Toc61357557"/>
      <w:bookmarkStart w:id="5537" w:name="_Toc61359331"/>
      <w:bookmarkStart w:id="5538" w:name="_Toc67916270"/>
      <w:bookmarkStart w:id="5539" w:name="_Toc75533814"/>
      <w:bookmarkStart w:id="5540" w:name="_Toc75819700"/>
      <w:bookmarkStart w:id="5541" w:name="_Toc76508544"/>
      <w:bookmarkStart w:id="5542" w:name="_Toc76717494"/>
      <w:bookmarkStart w:id="5543" w:name="_Toc83294136"/>
      <w:bookmarkStart w:id="5544" w:name="_Toc84335175"/>
      <w:r w:rsidRPr="001C0CC4">
        <w:t>6.5</w:t>
      </w:r>
      <w:r>
        <w:t>E</w:t>
      </w:r>
      <w:r w:rsidRPr="001C0CC4">
        <w:t>.1</w:t>
      </w:r>
      <w:r w:rsidRPr="001C0CC4">
        <w:tab/>
        <w:t>Occupied bandwidth</w:t>
      </w:r>
      <w:r>
        <w:t xml:space="preserve"> for V2X</w:t>
      </w:r>
      <w:bookmarkEnd w:id="5533"/>
      <w:bookmarkEnd w:id="5534"/>
      <w:bookmarkEnd w:id="5535"/>
      <w:bookmarkEnd w:id="5536"/>
      <w:bookmarkEnd w:id="5537"/>
      <w:bookmarkEnd w:id="5538"/>
      <w:bookmarkEnd w:id="5539"/>
      <w:bookmarkEnd w:id="5540"/>
      <w:bookmarkEnd w:id="5541"/>
      <w:bookmarkEnd w:id="5542"/>
      <w:bookmarkEnd w:id="5543"/>
      <w:bookmarkEnd w:id="5544"/>
    </w:p>
    <w:p w14:paraId="124BD955" w14:textId="77777777" w:rsidR="0017189C" w:rsidRPr="00286122" w:rsidRDefault="0017189C" w:rsidP="004E30D3">
      <w:pPr>
        <w:pStyle w:val="Heading4"/>
      </w:pPr>
      <w:bookmarkStart w:id="5545" w:name="_Toc45888358"/>
      <w:bookmarkStart w:id="5546" w:name="_Toc45888957"/>
      <w:bookmarkStart w:id="5547" w:name="_Toc59650286"/>
      <w:bookmarkStart w:id="5548" w:name="_Toc61357558"/>
      <w:bookmarkStart w:id="5549" w:name="_Toc61359332"/>
      <w:bookmarkStart w:id="5550" w:name="_Toc67916271"/>
      <w:bookmarkStart w:id="5551" w:name="_Toc75533815"/>
      <w:bookmarkStart w:id="5552" w:name="_Toc75819701"/>
      <w:bookmarkStart w:id="5553" w:name="_Toc76508545"/>
      <w:bookmarkStart w:id="5554" w:name="_Toc76717495"/>
      <w:bookmarkStart w:id="5555" w:name="_Toc83294137"/>
      <w:bookmarkStart w:id="5556" w:name="_Toc84335176"/>
      <w:r>
        <w:t>6.5E.1.1</w:t>
      </w:r>
      <w:r>
        <w:tab/>
        <w:t>General</w:t>
      </w:r>
      <w:bookmarkEnd w:id="5545"/>
      <w:bookmarkEnd w:id="5546"/>
      <w:bookmarkEnd w:id="5547"/>
      <w:bookmarkEnd w:id="5548"/>
      <w:bookmarkEnd w:id="5549"/>
      <w:bookmarkEnd w:id="5550"/>
      <w:bookmarkEnd w:id="5551"/>
      <w:bookmarkEnd w:id="5552"/>
      <w:bookmarkEnd w:id="5553"/>
      <w:bookmarkEnd w:id="5554"/>
      <w:bookmarkEnd w:id="5555"/>
      <w:bookmarkEnd w:id="5556"/>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0C3ACB47" w:rsidR="0017189C" w:rsidRDefault="00CE38FC" w:rsidP="0017189C">
      <w:r>
        <w:t>For NR V2X UE with two transmit antenna connectors, the occupied bandwidth at each transmitter antenna shall be less than the channel bandwidth specified in Table 6.5.1-1.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083CA47A" w:rsidR="0017189C" w:rsidRDefault="0017189C" w:rsidP="004E30D3">
      <w:pPr>
        <w:pStyle w:val="Heading4"/>
      </w:pPr>
      <w:bookmarkStart w:id="5557" w:name="_Toc45888359"/>
      <w:bookmarkStart w:id="5558" w:name="_Toc45888958"/>
      <w:bookmarkStart w:id="5559" w:name="_Toc59650287"/>
      <w:bookmarkStart w:id="5560" w:name="_Toc61357559"/>
      <w:bookmarkStart w:id="5561" w:name="_Toc61359333"/>
      <w:bookmarkStart w:id="5562" w:name="_Toc67916272"/>
      <w:bookmarkStart w:id="5563" w:name="_Toc75533816"/>
      <w:bookmarkStart w:id="5564" w:name="_Toc75819702"/>
      <w:bookmarkStart w:id="5565" w:name="_Toc76508546"/>
      <w:bookmarkStart w:id="5566" w:name="_Toc76717496"/>
      <w:bookmarkStart w:id="5567" w:name="_Toc83294138"/>
      <w:bookmarkStart w:id="5568" w:name="_Toc84335177"/>
      <w:r>
        <w:t>6.5E.1.2</w:t>
      </w:r>
      <w:r>
        <w:tab/>
      </w:r>
      <w:bookmarkEnd w:id="5557"/>
      <w:bookmarkEnd w:id="5558"/>
      <w:bookmarkEnd w:id="5559"/>
      <w:bookmarkEnd w:id="5560"/>
      <w:bookmarkEnd w:id="5561"/>
      <w:bookmarkEnd w:id="5562"/>
      <w:bookmarkEnd w:id="5563"/>
      <w:bookmarkEnd w:id="5564"/>
      <w:bookmarkEnd w:id="5565"/>
      <w:bookmarkEnd w:id="5566"/>
      <w:bookmarkEnd w:id="5567"/>
      <w:bookmarkEnd w:id="5568"/>
      <w:r w:rsidR="00A13041">
        <w:t>Occupied bandwidth for V2X concurrent operation</w:t>
      </w:r>
    </w:p>
    <w:p w14:paraId="14EA780E" w14:textId="77777777" w:rsidR="00D806D9" w:rsidRDefault="00D806D9" w:rsidP="00D806D9">
      <w:pPr>
        <w:rPr>
          <w:noProof/>
        </w:rPr>
      </w:pPr>
      <w:bookmarkStart w:id="5569" w:name="_Toc45888360"/>
      <w:bookmarkStart w:id="5570" w:name="_Toc45888959"/>
      <w:bookmarkStart w:id="5571" w:name="_Toc59650288"/>
      <w:bookmarkStart w:id="5572" w:name="_Toc61357560"/>
      <w:bookmarkStart w:id="5573" w:name="_Toc61359334"/>
      <w:bookmarkStart w:id="5574" w:name="_Toc67916273"/>
      <w:bookmarkStart w:id="5575" w:name="_Toc75533817"/>
      <w:bookmarkStart w:id="5576" w:name="_Toc75819703"/>
      <w:bookmarkStart w:id="5577" w:name="_Toc76508547"/>
      <w:bookmarkStart w:id="5578" w:name="_Toc76717497"/>
      <w:bookmarkStart w:id="5579" w:name="_Toc83294139"/>
      <w:bookmarkStart w:id="5580"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t>6.5</w:t>
      </w:r>
      <w:r>
        <w:t>E</w:t>
      </w:r>
      <w:r w:rsidRPr="001C0CC4">
        <w:t>.2</w:t>
      </w:r>
      <w:r w:rsidRPr="001C0CC4">
        <w:tab/>
        <w:t>Out of band emission</w:t>
      </w:r>
      <w:r>
        <w:t xml:space="preserve"> for V2X</w:t>
      </w:r>
      <w:bookmarkEnd w:id="5569"/>
      <w:bookmarkEnd w:id="5570"/>
      <w:bookmarkEnd w:id="5571"/>
      <w:bookmarkEnd w:id="5572"/>
      <w:bookmarkEnd w:id="5573"/>
      <w:bookmarkEnd w:id="5574"/>
      <w:bookmarkEnd w:id="5575"/>
      <w:bookmarkEnd w:id="5576"/>
      <w:bookmarkEnd w:id="5577"/>
      <w:bookmarkEnd w:id="5578"/>
      <w:bookmarkEnd w:id="5579"/>
      <w:bookmarkEnd w:id="5580"/>
    </w:p>
    <w:p w14:paraId="1EFAA909" w14:textId="77777777" w:rsidR="0017189C" w:rsidRPr="00286122" w:rsidRDefault="0017189C" w:rsidP="004E30D3">
      <w:pPr>
        <w:pStyle w:val="Heading4"/>
      </w:pPr>
      <w:bookmarkStart w:id="5581" w:name="_Toc45888361"/>
      <w:bookmarkStart w:id="5582" w:name="_Toc45888960"/>
      <w:bookmarkStart w:id="5583" w:name="_Toc59650289"/>
      <w:bookmarkStart w:id="5584" w:name="_Toc61357561"/>
      <w:bookmarkStart w:id="5585" w:name="_Toc61359335"/>
      <w:bookmarkStart w:id="5586" w:name="_Toc67916274"/>
      <w:bookmarkStart w:id="5587" w:name="_Toc75533818"/>
      <w:bookmarkStart w:id="5588" w:name="_Toc75819704"/>
      <w:bookmarkStart w:id="5589" w:name="_Toc76508548"/>
      <w:bookmarkStart w:id="5590" w:name="_Toc76717498"/>
      <w:bookmarkStart w:id="5591" w:name="_Toc83294140"/>
      <w:bookmarkStart w:id="5592" w:name="_Toc84335179"/>
      <w:r>
        <w:t>6.5E.2.1</w:t>
      </w:r>
      <w:r>
        <w:tab/>
        <w:t>General</w:t>
      </w:r>
      <w:bookmarkEnd w:id="5581"/>
      <w:bookmarkEnd w:id="5582"/>
      <w:bookmarkEnd w:id="5583"/>
      <w:bookmarkEnd w:id="5584"/>
      <w:bookmarkEnd w:id="5585"/>
      <w:bookmarkEnd w:id="5586"/>
      <w:bookmarkEnd w:id="5587"/>
      <w:bookmarkEnd w:id="5588"/>
      <w:bookmarkEnd w:id="5589"/>
      <w:bookmarkEnd w:id="5590"/>
      <w:bookmarkEnd w:id="5591"/>
      <w:bookmarkEnd w:id="5592"/>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1D1BB839" w:rsidR="0017189C" w:rsidRPr="002935C0" w:rsidRDefault="00CE38FC" w:rsidP="0017189C">
      <w:r>
        <w:t>For NR V2X UE with two transmit antenna connectors, the requirements specified for single carrier shall apply to each transmit antenna connector.</w:t>
      </w:r>
    </w:p>
    <w:p w14:paraId="11785EC3" w14:textId="77777777" w:rsidR="0017189C" w:rsidRDefault="0017189C" w:rsidP="004E30D3">
      <w:pPr>
        <w:pStyle w:val="Heading4"/>
      </w:pPr>
      <w:bookmarkStart w:id="5593" w:name="_Toc45888362"/>
      <w:bookmarkStart w:id="5594" w:name="_Toc45888961"/>
      <w:bookmarkStart w:id="5595" w:name="_Toc59650290"/>
      <w:bookmarkStart w:id="5596" w:name="_Toc61357562"/>
      <w:bookmarkStart w:id="5597" w:name="_Toc61359336"/>
      <w:bookmarkStart w:id="5598" w:name="_Toc67916275"/>
      <w:bookmarkStart w:id="5599" w:name="_Toc75533819"/>
      <w:bookmarkStart w:id="5600" w:name="_Toc75819705"/>
      <w:bookmarkStart w:id="5601" w:name="_Toc76508549"/>
      <w:bookmarkStart w:id="5602" w:name="_Toc76717499"/>
      <w:bookmarkStart w:id="5603" w:name="_Toc83294141"/>
      <w:bookmarkStart w:id="5604" w:name="_Toc84335180"/>
      <w:r w:rsidRPr="001C0CC4">
        <w:t>6.5</w:t>
      </w:r>
      <w:r>
        <w:t>E</w:t>
      </w:r>
      <w:r w:rsidRPr="001C0CC4">
        <w:t>.2.</w:t>
      </w:r>
      <w:r>
        <w:t>2</w:t>
      </w:r>
      <w:r w:rsidRPr="001C0CC4">
        <w:tab/>
      </w:r>
      <w:r>
        <w:t>Spectrum emission mask</w:t>
      </w:r>
      <w:bookmarkEnd w:id="5593"/>
      <w:bookmarkEnd w:id="5594"/>
      <w:bookmarkEnd w:id="5595"/>
      <w:bookmarkEnd w:id="5596"/>
      <w:bookmarkEnd w:id="5597"/>
      <w:bookmarkEnd w:id="5598"/>
      <w:bookmarkEnd w:id="5599"/>
      <w:bookmarkEnd w:id="5600"/>
      <w:bookmarkEnd w:id="5601"/>
      <w:bookmarkEnd w:id="5602"/>
      <w:bookmarkEnd w:id="5603"/>
      <w:bookmarkEnd w:id="5604"/>
    </w:p>
    <w:p w14:paraId="0650090B" w14:textId="31D31E3D" w:rsidR="00C77DF7" w:rsidRPr="00B33073" w:rsidRDefault="00C77DF7" w:rsidP="00C77DF7">
      <w:pPr>
        <w:pStyle w:val="Heading5"/>
      </w:pPr>
      <w:bookmarkStart w:id="5605" w:name="_Toc45888363"/>
      <w:bookmarkStart w:id="5606" w:name="_Toc45888962"/>
      <w:bookmarkStart w:id="5607" w:name="_Toc67916276"/>
      <w:bookmarkStart w:id="5608" w:name="_Toc75533820"/>
      <w:bookmarkStart w:id="5609" w:name="_Toc75819706"/>
      <w:bookmarkStart w:id="5610" w:name="_Toc76508550"/>
      <w:bookmarkStart w:id="5611" w:name="_Toc76717500"/>
      <w:bookmarkStart w:id="5612" w:name="_Toc83294142"/>
      <w:bookmarkStart w:id="5613" w:name="_Toc84335181"/>
      <w:bookmarkStart w:id="5614" w:name="_Toc45888364"/>
      <w:bookmarkStart w:id="5615" w:name="_Toc45888963"/>
      <w:bookmarkStart w:id="5616" w:name="_Toc59650292"/>
      <w:bookmarkStart w:id="5617" w:name="_Toc61357564"/>
      <w:bookmarkStart w:id="5618" w:name="_Toc61359338"/>
      <w:r w:rsidRPr="00B33073">
        <w:t>6.</w:t>
      </w:r>
      <w:r w:rsidRPr="00B33073">
        <w:rPr>
          <w:rFonts w:hint="eastAsia"/>
          <w:lang w:eastAsia="zh-CN"/>
        </w:rPr>
        <w:t>5</w:t>
      </w:r>
      <w:r w:rsidRPr="00B33073">
        <w:t>E.2.2.1</w:t>
      </w:r>
      <w:r w:rsidRPr="00B33073">
        <w:tab/>
        <w:t>General</w:t>
      </w:r>
      <w:bookmarkEnd w:id="5605"/>
      <w:bookmarkEnd w:id="5606"/>
      <w:bookmarkEnd w:id="5607"/>
      <w:bookmarkEnd w:id="5608"/>
      <w:bookmarkEnd w:id="5609"/>
      <w:bookmarkEnd w:id="5610"/>
      <w:bookmarkEnd w:id="5611"/>
      <w:bookmarkEnd w:id="5612"/>
      <w:bookmarkEnd w:id="5613"/>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197E98A4" w:rsidR="0017189C" w:rsidRDefault="0017189C" w:rsidP="004E30D3">
      <w:pPr>
        <w:pStyle w:val="Heading5"/>
      </w:pPr>
      <w:bookmarkStart w:id="5619" w:name="_Toc67916277"/>
      <w:bookmarkStart w:id="5620" w:name="_Toc75533821"/>
      <w:bookmarkStart w:id="5621" w:name="_Toc75819707"/>
      <w:bookmarkStart w:id="5622" w:name="_Toc76508551"/>
      <w:bookmarkStart w:id="5623" w:name="_Toc76717501"/>
      <w:bookmarkStart w:id="5624" w:name="_Toc83294143"/>
      <w:bookmarkStart w:id="5625" w:name="_Toc84335182"/>
      <w:r>
        <w:t>6.5E.2.2.2</w:t>
      </w:r>
      <w:r>
        <w:tab/>
      </w:r>
      <w:bookmarkEnd w:id="5614"/>
      <w:bookmarkEnd w:id="5615"/>
      <w:bookmarkEnd w:id="5616"/>
      <w:bookmarkEnd w:id="5617"/>
      <w:bookmarkEnd w:id="5618"/>
      <w:bookmarkEnd w:id="5619"/>
      <w:bookmarkEnd w:id="5620"/>
      <w:bookmarkEnd w:id="5621"/>
      <w:bookmarkEnd w:id="5622"/>
      <w:bookmarkEnd w:id="5623"/>
      <w:bookmarkEnd w:id="5624"/>
      <w:bookmarkEnd w:id="5625"/>
      <w:r w:rsidR="00A13041">
        <w:t>Spectrum emission mask for V2X concurrent operation</w:t>
      </w:r>
    </w:p>
    <w:p w14:paraId="008E8A71" w14:textId="77777777" w:rsidR="00DB04AF" w:rsidRDefault="00DB04AF" w:rsidP="00DB04AF">
      <w:pPr>
        <w:rPr>
          <w:noProof/>
        </w:rPr>
      </w:pPr>
      <w:bookmarkStart w:id="5626" w:name="_Toc45888365"/>
      <w:bookmarkStart w:id="5627" w:name="_Toc45888964"/>
      <w:bookmarkStart w:id="5628" w:name="_Toc59650293"/>
      <w:bookmarkStart w:id="5629" w:name="_Toc61357565"/>
      <w:bookmarkStart w:id="5630" w:name="_Toc61359339"/>
      <w:bookmarkStart w:id="5631" w:name="_Toc67916278"/>
      <w:bookmarkStart w:id="5632" w:name="_Toc75533822"/>
      <w:bookmarkStart w:id="5633" w:name="_Toc75819708"/>
      <w:bookmarkStart w:id="5634" w:name="_Toc76508552"/>
      <w:bookmarkStart w:id="5635" w:name="_Toc76717502"/>
      <w:bookmarkStart w:id="5636" w:name="_Toc83294144"/>
      <w:bookmarkStart w:id="5637"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626"/>
      <w:bookmarkEnd w:id="5627"/>
      <w:bookmarkEnd w:id="5628"/>
      <w:bookmarkEnd w:id="5629"/>
      <w:bookmarkEnd w:id="5630"/>
      <w:bookmarkEnd w:id="5631"/>
      <w:bookmarkEnd w:id="5632"/>
      <w:bookmarkEnd w:id="5633"/>
      <w:bookmarkEnd w:id="5634"/>
      <w:bookmarkEnd w:id="5635"/>
      <w:bookmarkEnd w:id="5636"/>
      <w:bookmarkEnd w:id="5637"/>
    </w:p>
    <w:p w14:paraId="2F1DC236" w14:textId="002555BE" w:rsidR="003728D0" w:rsidRPr="001C0CC4" w:rsidRDefault="0017189C" w:rsidP="003728D0">
      <w:pPr>
        <w:pStyle w:val="Heading5"/>
        <w:rPr>
          <w:snapToGrid w:val="0"/>
        </w:rPr>
      </w:pPr>
      <w:bookmarkStart w:id="5638" w:name="_Toc45888366"/>
      <w:bookmarkStart w:id="5639" w:name="_Toc45888965"/>
      <w:bookmarkStart w:id="5640" w:name="_Toc59650294"/>
      <w:bookmarkStart w:id="5641" w:name="_Toc61357566"/>
      <w:bookmarkStart w:id="5642" w:name="_Toc61359340"/>
      <w:bookmarkStart w:id="5643" w:name="_Toc67916279"/>
      <w:bookmarkStart w:id="5644" w:name="_Toc75533823"/>
      <w:bookmarkStart w:id="5645" w:name="_Toc75819709"/>
      <w:bookmarkStart w:id="5646" w:name="_Toc76508553"/>
      <w:bookmarkStart w:id="5647" w:name="_Toc76717503"/>
      <w:bookmarkStart w:id="5648" w:name="_Toc83294145"/>
      <w:bookmarkStart w:id="5649" w:name="_Toc84335184"/>
      <w:r w:rsidRPr="001C0CC4">
        <w:rPr>
          <w:snapToGrid w:val="0"/>
        </w:rPr>
        <w:t>6.5</w:t>
      </w:r>
      <w:r>
        <w:rPr>
          <w:snapToGrid w:val="0"/>
        </w:rPr>
        <w:t>E.2.3</w:t>
      </w:r>
      <w:r w:rsidRPr="001C0CC4">
        <w:rPr>
          <w:snapToGrid w:val="0"/>
        </w:rPr>
        <w:t>.1</w:t>
      </w:r>
      <w:r w:rsidRPr="001C0CC4">
        <w:rPr>
          <w:snapToGrid w:val="0"/>
        </w:rPr>
        <w:tab/>
      </w:r>
      <w:bookmarkEnd w:id="5638"/>
      <w:bookmarkEnd w:id="5639"/>
      <w:bookmarkEnd w:id="5640"/>
      <w:bookmarkEnd w:id="5641"/>
      <w:bookmarkEnd w:id="5642"/>
      <w:bookmarkEnd w:id="5643"/>
      <w:bookmarkEnd w:id="5644"/>
      <w:bookmarkEnd w:id="5645"/>
      <w:bookmarkEnd w:id="5646"/>
      <w:bookmarkEnd w:id="5647"/>
      <w:r w:rsidR="003728D0" w:rsidRPr="001C0CC4">
        <w:rPr>
          <w:snapToGrid w:val="0"/>
        </w:rPr>
        <w:t>Requirements fo</w:t>
      </w:r>
      <w:r w:rsidR="003728D0">
        <w:rPr>
          <w:snapToGrid w:val="0"/>
        </w:rPr>
        <w:t>r network signalling value "NS_33</w:t>
      </w:r>
      <w:r w:rsidR="003728D0" w:rsidRPr="001C0CC4">
        <w:rPr>
          <w:snapToGrid w:val="0"/>
        </w:rPr>
        <w:t>"</w:t>
      </w:r>
      <w:bookmarkEnd w:id="5648"/>
      <w:bookmarkEnd w:id="5649"/>
    </w:p>
    <w:p w14:paraId="2BF48677" w14:textId="1CFB9CC9" w:rsidR="00DB04AF" w:rsidRDefault="005925B5" w:rsidP="00DB04AF">
      <w:bookmarkStart w:id="5650" w:name="_Toc45888367"/>
      <w:bookmarkStart w:id="5651" w:name="_Toc45888966"/>
      <w:bookmarkStart w:id="5652" w:name="_Toc59650295"/>
      <w:bookmarkStart w:id="5653" w:name="_Toc61357567"/>
      <w:bookmarkStart w:id="5654" w:name="_Toc61359341"/>
      <w:bookmarkStart w:id="5655" w:name="_Toc67916280"/>
      <w:bookmarkStart w:id="5656" w:name="_Toc75533824"/>
      <w:bookmarkStart w:id="5657" w:name="_Toc75819710"/>
      <w:bookmarkStart w:id="5658" w:name="_Toc76508554"/>
      <w:bookmarkStart w:id="5659" w:name="_Toc76717504"/>
      <w:bookmarkStart w:id="5660" w:name="_Toc83294146"/>
      <w:bookmarkStart w:id="5661" w:name="_Toc84335185"/>
      <w:r>
        <w:t>The additional spectrum mask in Table 6.5E.2.3.1-1 applies for NR V2X UE within 5855 MHz to 5925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bookmarkStart w:id="5662" w:name="_CRTable6_5E_2_3_11"/>
      <w:r>
        <w:t xml:space="preserve">Table </w:t>
      </w:r>
      <w:bookmarkEnd w:id="5662"/>
      <w:r>
        <w:t>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BBA7C78" w:rsidR="00DB04AF" w:rsidRDefault="005925B5" w:rsidP="00DB04AF">
      <w:pPr>
        <w:pStyle w:val="NO"/>
      </w:pPr>
      <w:r>
        <w:t>NOTE 2:</w:t>
      </w:r>
      <w:r>
        <w:rPr>
          <w:rFonts w:eastAsia="Malgun Gothic"/>
        </w:rPr>
        <w:tab/>
      </w:r>
      <w:r>
        <w:t>Additional SEM for NR V2X overrides any other requirements in frequency range 5855-5925MHz.</w:t>
      </w:r>
    </w:p>
    <w:p w14:paraId="467CAA1B" w14:textId="77777777" w:rsidR="00DB04AF" w:rsidRDefault="00DB04AF" w:rsidP="00DB04AF">
      <w:pPr>
        <w:pStyle w:val="NO"/>
      </w:pPr>
      <w:r>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650"/>
      <w:bookmarkEnd w:id="5651"/>
      <w:bookmarkEnd w:id="5652"/>
      <w:bookmarkEnd w:id="5653"/>
      <w:bookmarkEnd w:id="5654"/>
      <w:bookmarkEnd w:id="5655"/>
      <w:bookmarkEnd w:id="5656"/>
      <w:bookmarkEnd w:id="5657"/>
      <w:bookmarkEnd w:id="5658"/>
      <w:bookmarkEnd w:id="5659"/>
      <w:r w:rsidR="003728D0" w:rsidRPr="001C0CC4">
        <w:rPr>
          <w:snapToGrid w:val="0"/>
        </w:rPr>
        <w:t>Requirements fo</w:t>
      </w:r>
      <w:r w:rsidR="003728D0">
        <w:rPr>
          <w:snapToGrid w:val="0"/>
        </w:rPr>
        <w:t>r network signalling value "NS_52</w:t>
      </w:r>
      <w:r w:rsidR="003728D0" w:rsidRPr="001C0CC4">
        <w:rPr>
          <w:snapToGrid w:val="0"/>
        </w:rPr>
        <w:t>"</w:t>
      </w:r>
      <w:bookmarkEnd w:id="5660"/>
      <w:bookmarkEnd w:id="5661"/>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bookmarkStart w:id="5663" w:name="_CRTable6_5E_2_3_21"/>
      <w:r>
        <w:t xml:space="preserve">Table </w:t>
      </w:r>
      <w:bookmarkEnd w:id="5663"/>
      <w:r>
        <w:t>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664" w:name="_Toc45888368"/>
      <w:bookmarkStart w:id="5665" w:name="_Toc45888967"/>
      <w:bookmarkStart w:id="5666" w:name="_Toc59650296"/>
      <w:bookmarkStart w:id="5667" w:name="_Toc61357568"/>
      <w:bookmarkStart w:id="5668" w:name="_Toc61359342"/>
      <w:bookmarkStart w:id="5669" w:name="_Toc67916281"/>
      <w:bookmarkStart w:id="5670" w:name="_Toc75533825"/>
      <w:bookmarkStart w:id="5671" w:name="_Toc75819711"/>
      <w:bookmarkStart w:id="5672" w:name="_Toc76508555"/>
      <w:bookmarkStart w:id="5673" w:name="_Toc76717505"/>
      <w:bookmarkStart w:id="5674" w:name="_Toc83294147"/>
      <w:bookmarkStart w:id="5675" w:name="_Toc84335186"/>
      <w:r>
        <w:t>6.5E.2.4</w:t>
      </w:r>
      <w:r>
        <w:tab/>
      </w:r>
      <w:r w:rsidRPr="003630F4">
        <w:t>Adjacent channel leakage ratio</w:t>
      </w:r>
      <w:bookmarkEnd w:id="5664"/>
      <w:bookmarkEnd w:id="5665"/>
      <w:bookmarkEnd w:id="5666"/>
      <w:bookmarkEnd w:id="5667"/>
      <w:bookmarkEnd w:id="5668"/>
      <w:bookmarkEnd w:id="5669"/>
      <w:bookmarkEnd w:id="5670"/>
      <w:bookmarkEnd w:id="5671"/>
      <w:bookmarkEnd w:id="5672"/>
      <w:bookmarkEnd w:id="5673"/>
      <w:bookmarkEnd w:id="5674"/>
      <w:bookmarkEnd w:id="5675"/>
    </w:p>
    <w:p w14:paraId="0E8543B6" w14:textId="77777777" w:rsidR="0017189C" w:rsidRPr="00286122" w:rsidRDefault="0017189C" w:rsidP="004E30D3">
      <w:pPr>
        <w:pStyle w:val="Heading5"/>
      </w:pPr>
      <w:bookmarkStart w:id="5676" w:name="_Toc45888369"/>
      <w:bookmarkStart w:id="5677" w:name="_Toc45888968"/>
      <w:bookmarkStart w:id="5678" w:name="_Toc59650297"/>
      <w:bookmarkStart w:id="5679" w:name="_Toc61357569"/>
      <w:bookmarkStart w:id="5680" w:name="_Toc61359343"/>
      <w:bookmarkStart w:id="5681" w:name="_Toc67916282"/>
      <w:bookmarkStart w:id="5682" w:name="_Toc75533826"/>
      <w:bookmarkStart w:id="5683" w:name="_Toc75819712"/>
      <w:bookmarkStart w:id="5684" w:name="_Toc76508556"/>
      <w:bookmarkStart w:id="5685" w:name="_Toc76717506"/>
      <w:bookmarkStart w:id="5686" w:name="_Toc83294148"/>
      <w:bookmarkStart w:id="5687" w:name="_Toc84335187"/>
      <w:r>
        <w:t>6.5E.2.4.1</w:t>
      </w:r>
      <w:r>
        <w:tab/>
        <w:t>General</w:t>
      </w:r>
      <w:bookmarkEnd w:id="5676"/>
      <w:bookmarkEnd w:id="5677"/>
      <w:bookmarkEnd w:id="5678"/>
      <w:bookmarkEnd w:id="5679"/>
      <w:bookmarkEnd w:id="5680"/>
      <w:bookmarkEnd w:id="5681"/>
      <w:bookmarkEnd w:id="5682"/>
      <w:bookmarkEnd w:id="5683"/>
      <w:bookmarkEnd w:id="5684"/>
      <w:bookmarkEnd w:id="5685"/>
      <w:bookmarkEnd w:id="5686"/>
      <w:bookmarkEnd w:id="5687"/>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BD964E" w:rsidR="0017189C" w:rsidRDefault="00CE38FC" w:rsidP="0017189C">
      <w:pPr>
        <w:rPr>
          <w:lang w:eastAsia="en-GB"/>
        </w:rPr>
      </w:pPr>
      <w:r>
        <w:t>For NR V2X UE with two transmit antenna connectors, the requirements specified for single carrier shall apply to each transmit antenna connector.</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28B28786" w:rsidR="0017189C" w:rsidRDefault="0017189C" w:rsidP="004E30D3">
      <w:pPr>
        <w:pStyle w:val="Heading5"/>
      </w:pPr>
      <w:bookmarkStart w:id="5688" w:name="_Toc45888370"/>
      <w:bookmarkStart w:id="5689" w:name="_Toc45888969"/>
      <w:bookmarkStart w:id="5690" w:name="_Toc59650298"/>
      <w:bookmarkStart w:id="5691" w:name="_Toc61357570"/>
      <w:bookmarkStart w:id="5692" w:name="_Toc61359344"/>
      <w:bookmarkStart w:id="5693" w:name="_Toc67916283"/>
      <w:bookmarkStart w:id="5694" w:name="_Toc75533827"/>
      <w:bookmarkStart w:id="5695" w:name="_Toc75819713"/>
      <w:bookmarkStart w:id="5696" w:name="_Toc76508557"/>
      <w:bookmarkStart w:id="5697" w:name="_Toc76717507"/>
      <w:bookmarkStart w:id="5698" w:name="_Toc83294149"/>
      <w:bookmarkStart w:id="5699" w:name="_Toc84335188"/>
      <w:r>
        <w:t>6.5E.2.4.2</w:t>
      </w:r>
      <w:r>
        <w:tab/>
      </w:r>
      <w:bookmarkEnd w:id="5688"/>
      <w:bookmarkEnd w:id="5689"/>
      <w:bookmarkEnd w:id="5690"/>
      <w:bookmarkEnd w:id="5691"/>
      <w:bookmarkEnd w:id="5692"/>
      <w:bookmarkEnd w:id="5693"/>
      <w:bookmarkEnd w:id="5694"/>
      <w:bookmarkEnd w:id="5695"/>
      <w:bookmarkEnd w:id="5696"/>
      <w:bookmarkEnd w:id="5697"/>
      <w:bookmarkEnd w:id="5698"/>
      <w:bookmarkEnd w:id="5699"/>
      <w:r w:rsidR="00816A63">
        <w:t>ACLR for V2X concurrent operation</w:t>
      </w:r>
    </w:p>
    <w:p w14:paraId="3A6B96C0" w14:textId="77777777" w:rsidR="00A73828" w:rsidRDefault="00A73828" w:rsidP="00A73828">
      <w:pPr>
        <w:rPr>
          <w:noProof/>
        </w:rPr>
      </w:pPr>
      <w:bookmarkStart w:id="5700" w:name="_Toc45888371"/>
      <w:bookmarkStart w:id="5701" w:name="_Toc45888970"/>
      <w:bookmarkStart w:id="5702" w:name="_Toc59650299"/>
      <w:bookmarkStart w:id="5703" w:name="_Toc61357571"/>
      <w:bookmarkStart w:id="5704" w:name="_Toc61359345"/>
      <w:bookmarkStart w:id="5705" w:name="_Toc67916284"/>
      <w:bookmarkStart w:id="5706" w:name="_Toc75533828"/>
      <w:bookmarkStart w:id="5707" w:name="_Toc75819714"/>
      <w:bookmarkStart w:id="5708" w:name="_Toc76508558"/>
      <w:bookmarkStart w:id="5709" w:name="_Toc76717508"/>
      <w:bookmarkStart w:id="5710" w:name="_Toc83294150"/>
      <w:bookmarkStart w:id="5711"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700"/>
      <w:bookmarkEnd w:id="5701"/>
      <w:bookmarkEnd w:id="5702"/>
      <w:bookmarkEnd w:id="5703"/>
      <w:bookmarkEnd w:id="5704"/>
      <w:bookmarkEnd w:id="5705"/>
      <w:bookmarkEnd w:id="5706"/>
      <w:bookmarkEnd w:id="5707"/>
      <w:bookmarkEnd w:id="5708"/>
      <w:bookmarkEnd w:id="5709"/>
      <w:bookmarkEnd w:id="5710"/>
      <w:bookmarkEnd w:id="5711"/>
    </w:p>
    <w:p w14:paraId="71DDFA7D" w14:textId="77777777" w:rsidR="0017189C" w:rsidRPr="001C0CC4" w:rsidRDefault="0017189C" w:rsidP="004E30D3">
      <w:pPr>
        <w:pStyle w:val="Heading4"/>
        <w:rPr>
          <w:lang w:eastAsia="zh-CN"/>
        </w:rPr>
      </w:pPr>
      <w:bookmarkStart w:id="5712" w:name="_Toc45888372"/>
      <w:bookmarkStart w:id="5713" w:name="_Toc45888971"/>
      <w:bookmarkStart w:id="5714" w:name="_Toc59650300"/>
      <w:bookmarkStart w:id="5715" w:name="_Toc61357572"/>
      <w:bookmarkStart w:id="5716" w:name="_Toc61359346"/>
      <w:bookmarkStart w:id="5717" w:name="_Toc67916285"/>
      <w:bookmarkStart w:id="5718" w:name="_Toc75533829"/>
      <w:bookmarkStart w:id="5719" w:name="_Toc75819715"/>
      <w:bookmarkStart w:id="5720" w:name="_Toc76508559"/>
      <w:bookmarkStart w:id="5721" w:name="_Toc76717509"/>
      <w:bookmarkStart w:id="5722" w:name="_Toc83294151"/>
      <w:bookmarkStart w:id="5723" w:name="_Toc84335190"/>
      <w:r w:rsidRPr="001C0CC4">
        <w:t>6.5</w:t>
      </w:r>
      <w:r>
        <w:t>E.3.1</w:t>
      </w:r>
      <w:r>
        <w:tab/>
        <w:t>General s</w:t>
      </w:r>
      <w:r w:rsidRPr="001C0CC4">
        <w:t>purious emissions</w:t>
      </w:r>
      <w:bookmarkEnd w:id="5712"/>
      <w:bookmarkEnd w:id="5713"/>
      <w:bookmarkEnd w:id="5714"/>
      <w:bookmarkEnd w:id="5715"/>
      <w:bookmarkEnd w:id="5716"/>
      <w:bookmarkEnd w:id="5717"/>
      <w:bookmarkEnd w:id="5718"/>
      <w:bookmarkEnd w:id="5719"/>
      <w:bookmarkEnd w:id="5720"/>
      <w:bookmarkEnd w:id="5721"/>
      <w:bookmarkEnd w:id="5722"/>
      <w:bookmarkEnd w:id="5723"/>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6BD2E8D3" w:rsidR="0017189C" w:rsidRPr="001D386E" w:rsidRDefault="00CE38FC" w:rsidP="0017189C">
      <w:pPr>
        <w:rPr>
          <w:lang w:eastAsia="zh-CN"/>
        </w:rPr>
      </w:pPr>
      <w:r>
        <w:t>For NR V2X UE with two transmit antenna connectors, the requirements specified for single carrier shall apply to each transmit antenna connector.</w:t>
      </w:r>
    </w:p>
    <w:p w14:paraId="434CD78E" w14:textId="77777777" w:rsidR="0017189C" w:rsidRPr="001C0CC4" w:rsidRDefault="0017189C" w:rsidP="004E30D3">
      <w:pPr>
        <w:pStyle w:val="Heading4"/>
        <w:rPr>
          <w:lang w:eastAsia="zh-CN"/>
        </w:rPr>
      </w:pPr>
      <w:bookmarkStart w:id="5724" w:name="_Toc45888373"/>
      <w:bookmarkStart w:id="5725" w:name="_Toc45888972"/>
      <w:bookmarkStart w:id="5726" w:name="_Toc59650301"/>
      <w:bookmarkStart w:id="5727" w:name="_Toc61357573"/>
      <w:bookmarkStart w:id="5728" w:name="_Toc61359347"/>
      <w:bookmarkStart w:id="5729" w:name="_Toc67916286"/>
      <w:bookmarkStart w:id="5730" w:name="_Toc75533830"/>
      <w:bookmarkStart w:id="5731" w:name="_Toc75819716"/>
      <w:bookmarkStart w:id="5732" w:name="_Toc76508560"/>
      <w:bookmarkStart w:id="5733" w:name="_Toc76717510"/>
      <w:bookmarkStart w:id="5734" w:name="_Toc83294152"/>
      <w:bookmarkStart w:id="5735" w:name="_Toc84335191"/>
      <w:r w:rsidRPr="001C0CC4">
        <w:t>6.5</w:t>
      </w:r>
      <w:r>
        <w:t>E.3.2</w:t>
      </w:r>
      <w:r>
        <w:tab/>
        <w:t>S</w:t>
      </w:r>
      <w:r w:rsidRPr="001C0CC4">
        <w:t>purious emissions</w:t>
      </w:r>
      <w:r>
        <w:t xml:space="preserve"> for </w:t>
      </w:r>
      <w:r w:rsidRPr="001C0CC4">
        <w:t>UE co-existence</w:t>
      </w:r>
      <w:bookmarkEnd w:id="5724"/>
      <w:bookmarkEnd w:id="5725"/>
      <w:bookmarkEnd w:id="5726"/>
      <w:bookmarkEnd w:id="5727"/>
      <w:bookmarkEnd w:id="5728"/>
      <w:bookmarkEnd w:id="5729"/>
      <w:bookmarkEnd w:id="5730"/>
      <w:bookmarkEnd w:id="5731"/>
      <w:bookmarkEnd w:id="5732"/>
      <w:bookmarkEnd w:id="5733"/>
      <w:bookmarkEnd w:id="5734"/>
      <w:bookmarkEnd w:id="5735"/>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4F4A2DFB" w:rsidR="0017189C" w:rsidRDefault="00CE38FC" w:rsidP="0017189C">
      <w:r>
        <w:t>For NR V2X UE with two transmit antenna connectors, the requirements specified for single carrier shall apply to each transmit antenna connector.</w:t>
      </w:r>
    </w:p>
    <w:p w14:paraId="5941DB7E" w14:textId="6405DF24" w:rsidR="0017189C" w:rsidRDefault="0017189C" w:rsidP="004E30D3">
      <w:pPr>
        <w:pStyle w:val="Heading4"/>
        <w:rPr>
          <w:lang w:eastAsia="en-GB"/>
        </w:rPr>
      </w:pPr>
      <w:bookmarkStart w:id="5736" w:name="_Toc45888374"/>
      <w:bookmarkStart w:id="5737" w:name="_Toc45888973"/>
      <w:bookmarkStart w:id="5738" w:name="_Toc59650302"/>
      <w:bookmarkStart w:id="5739" w:name="_Toc61357574"/>
      <w:bookmarkStart w:id="5740" w:name="_Toc61359348"/>
      <w:bookmarkStart w:id="5741" w:name="_Toc67916287"/>
      <w:bookmarkStart w:id="5742" w:name="_Toc75533831"/>
      <w:bookmarkStart w:id="5743" w:name="_Toc75819717"/>
      <w:bookmarkStart w:id="5744" w:name="_Toc76508561"/>
      <w:bookmarkStart w:id="5745" w:name="_Toc76717511"/>
      <w:bookmarkStart w:id="5746" w:name="_Toc83294153"/>
      <w:bookmarkStart w:id="5747" w:name="_Toc84335192"/>
      <w:r>
        <w:t>6.5E.3.3</w:t>
      </w:r>
      <w:r w:rsidR="00F51C9B">
        <w:tab/>
      </w:r>
      <w:bookmarkEnd w:id="5736"/>
      <w:bookmarkEnd w:id="5737"/>
      <w:bookmarkEnd w:id="5738"/>
      <w:bookmarkEnd w:id="5739"/>
      <w:bookmarkEnd w:id="5740"/>
      <w:bookmarkEnd w:id="5741"/>
      <w:bookmarkEnd w:id="5742"/>
      <w:bookmarkEnd w:id="5743"/>
      <w:bookmarkEnd w:id="5744"/>
      <w:bookmarkEnd w:id="5745"/>
      <w:bookmarkEnd w:id="5746"/>
      <w:bookmarkEnd w:id="5747"/>
      <w:r w:rsidR="00C23691">
        <w:t>Spurious emissions for UE co-existence for V2X concurrent operation</w:t>
      </w:r>
    </w:p>
    <w:p w14:paraId="2121E2F6" w14:textId="50EBBBD3" w:rsidR="00C23691" w:rsidRDefault="00C23691" w:rsidP="00C23691">
      <w:pPr>
        <w:overflowPunct w:val="0"/>
        <w:autoSpaceDE w:val="0"/>
        <w:autoSpaceDN w:val="0"/>
        <w:adjustRightInd w:val="0"/>
        <w:jc w:val="both"/>
        <w:textAlignment w:val="baseline"/>
      </w:pPr>
      <w:r>
        <w:t xml:space="preserve">This clause specifies the additional requirements for inter-band concurrent V2X operation with the single CC uplink assigned to two NR bands for coexistence with protected bands for the specified simultaneous transmission of the inter-band concurrent V2X configurations in Table 6.5E.3.3-1. </w:t>
      </w:r>
      <w:r>
        <w:rPr>
          <w:lang w:val="en-US"/>
        </w:rPr>
        <w:t xml:space="preserve">The intersection of the requirements for the individual bands specified in clause 6.5.3.2 shall also apply for the specified </w:t>
      </w:r>
      <w:r>
        <w:t>simultaneous transmission of the inter-band concurrent V2X</w:t>
      </w:r>
      <w:r>
        <w:rPr>
          <w:lang w:val="en-US"/>
        </w:rPr>
        <w:t>. Intersection of a requirement means that both UL or sidelink transmission constituent bands have the same protected band requirement specified and if one or both protected bands have note(s) associated those note(s) also apply.</w:t>
      </w:r>
    </w:p>
    <w:p w14:paraId="2C0CC5D2" w14:textId="2AEBA211" w:rsidR="00C23691" w:rsidRDefault="00C23691" w:rsidP="00C23691">
      <w:pPr>
        <w:rPr>
          <w:rFonts w:cs="v5.0.0"/>
        </w:rPr>
      </w:pPr>
      <w:r>
        <w:rPr>
          <w:noProof/>
        </w:rPr>
        <w:t xml:space="preserve">For the inter-band concurrent NR V2X operation, </w:t>
      </w:r>
      <w:r>
        <w:t xml:space="preserve">the UE-coexistence </w:t>
      </w:r>
      <w:r>
        <w:rPr>
          <w:rFonts w:cs="v5.0.0"/>
        </w:rPr>
        <w:t xml:space="preserve">requirements in Table </w:t>
      </w:r>
      <w:r>
        <w:t xml:space="preserve">6.5E.3.3.1-1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6CFF9FB7" w14:textId="4065AB20" w:rsidR="00A73828" w:rsidRDefault="00C23691" w:rsidP="00C23691">
      <w:pPr>
        <w:rPr>
          <w:rFonts w:cs="v5.0.0"/>
        </w:rPr>
      </w:pPr>
      <w:r>
        <w:t>NOTE:</w:t>
      </w:r>
      <w:r>
        <w:tab/>
        <w:t>For inter-band concurrent V2X operation with uplink assigned to NR band and slidelink transmission assigned to NR</w:t>
      </w:r>
      <w:r>
        <w:rPr>
          <w:lang w:eastAsia="en-GB"/>
        </w:rPr>
        <w:t xml:space="preserve"> V2X operating bands, </w:t>
      </w:r>
      <w:r>
        <w:t>the requirements in Table 6.5E.3.3-1 could be verified by measuring spurious emissions at the specific frequencies where second and third order intermodulation products generated by the two transmitted carriers can occur; in that case, the requirements for remaining applicable frequencies in Table 6.5E.3.3-1 and in</w:t>
      </w:r>
      <w:r>
        <w:rPr>
          <w:lang w:val="en-US"/>
        </w:rPr>
        <w:t xml:space="preserve"> clause 6.5.3.2</w:t>
      </w:r>
      <w:r>
        <w:t xml:space="preserve"> would be considered to be verified by the measurements verifying the one uplink inter-band concurrent UE to UE co-existence requirements.</w:t>
      </w:r>
    </w:p>
    <w:p w14:paraId="728E2967" w14:textId="7892B087" w:rsidR="00546997" w:rsidRPr="006B3F0D" w:rsidRDefault="00546997" w:rsidP="00546997">
      <w:pPr>
        <w:keepNext/>
        <w:keepLines/>
        <w:spacing w:before="60"/>
        <w:jc w:val="center"/>
        <w:rPr>
          <w:rFonts w:ascii="Arial" w:hAnsi="Arial"/>
          <w:b/>
        </w:rPr>
      </w:pPr>
      <w:r w:rsidRPr="006B3F0D">
        <w:rPr>
          <w:rFonts w:ascii="Arial" w:hAnsi="Arial"/>
          <w:b/>
        </w:rPr>
        <w:t>Table 6.5E.3.3-1: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5925B5" w:rsidRPr="006B3F0D" w14:paraId="05AE6553" w14:textId="77777777" w:rsidTr="0027681C">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6062EB7" w14:textId="77777777" w:rsidR="005925B5" w:rsidRPr="006B3F0D" w:rsidRDefault="005925B5" w:rsidP="005925B5">
            <w:pPr>
              <w:pStyle w:val="TAH"/>
            </w:pPr>
            <w:bookmarkStart w:id="5748" w:name="_Toc45888375"/>
            <w:bookmarkStart w:id="5749" w:name="_Toc45888974"/>
            <w:bookmarkStart w:id="5750" w:name="_Toc59650303"/>
            <w:bookmarkStart w:id="5751" w:name="_Toc61357575"/>
            <w:bookmarkStart w:id="5752" w:name="_Toc61359349"/>
            <w:bookmarkStart w:id="5753" w:name="_Toc67916288"/>
            <w:bookmarkStart w:id="5754" w:name="_Toc75533832"/>
            <w:bookmarkStart w:id="5755" w:name="_Toc75819718"/>
            <w:bookmarkStart w:id="5756" w:name="_Toc76508562"/>
            <w:bookmarkStart w:id="5757" w:name="_Toc76717512"/>
            <w:bookmarkStart w:id="5758" w:name="_Toc83294154"/>
            <w:bookmarkStart w:id="5759" w:name="_Toc84335193"/>
            <w:r w:rsidRPr="006B3F0D">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663B22AE" w14:textId="77777777" w:rsidR="005925B5" w:rsidRPr="006B3F0D" w:rsidRDefault="005925B5" w:rsidP="005925B5">
            <w:pPr>
              <w:pStyle w:val="TAH"/>
            </w:pPr>
            <w:r w:rsidRPr="006B3F0D">
              <w:t>Spurious emission</w:t>
            </w:r>
          </w:p>
        </w:tc>
      </w:tr>
      <w:tr w:rsidR="005925B5" w:rsidRPr="006B3F0D" w14:paraId="17AF333F" w14:textId="77777777" w:rsidTr="0027681C">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0E71DB26" w14:textId="77777777" w:rsidR="005925B5" w:rsidRPr="006B3F0D" w:rsidRDefault="005925B5" w:rsidP="005925B5">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40F10AE9" w14:textId="77777777" w:rsidR="005925B5" w:rsidRPr="006B3F0D" w:rsidRDefault="005925B5" w:rsidP="005925B5">
            <w:pPr>
              <w:pStyle w:val="TAH"/>
            </w:pPr>
            <w:r w:rsidRPr="006B3F0D">
              <w:t>Protected band</w:t>
            </w:r>
          </w:p>
        </w:tc>
        <w:tc>
          <w:tcPr>
            <w:tcW w:w="2018" w:type="dxa"/>
            <w:gridSpan w:val="3"/>
            <w:tcBorders>
              <w:top w:val="single" w:sz="6" w:space="0" w:color="auto"/>
              <w:left w:val="single" w:sz="6" w:space="0" w:color="auto"/>
              <w:right w:val="single" w:sz="6" w:space="0" w:color="auto"/>
            </w:tcBorders>
            <w:hideMark/>
          </w:tcPr>
          <w:p w14:paraId="7A3C58C5" w14:textId="77777777" w:rsidR="005925B5" w:rsidRPr="006B3F0D" w:rsidRDefault="005925B5" w:rsidP="005925B5">
            <w:pPr>
              <w:pStyle w:val="TAH"/>
            </w:pPr>
            <w:r w:rsidRPr="006B3F0D">
              <w:t>Frequency range (MHz)</w:t>
            </w:r>
          </w:p>
        </w:tc>
        <w:tc>
          <w:tcPr>
            <w:tcW w:w="1201" w:type="dxa"/>
            <w:tcBorders>
              <w:top w:val="single" w:sz="6" w:space="0" w:color="auto"/>
              <w:left w:val="single" w:sz="6" w:space="0" w:color="auto"/>
              <w:right w:val="single" w:sz="6" w:space="0" w:color="auto"/>
            </w:tcBorders>
            <w:hideMark/>
          </w:tcPr>
          <w:p w14:paraId="78266C62" w14:textId="77777777" w:rsidR="005925B5" w:rsidRPr="006B3F0D" w:rsidRDefault="005925B5" w:rsidP="005925B5">
            <w:pPr>
              <w:pStyle w:val="TAH"/>
            </w:pPr>
            <w:r w:rsidRPr="006B3F0D">
              <w:t>Maximum Level (dBm)</w:t>
            </w:r>
          </w:p>
        </w:tc>
        <w:tc>
          <w:tcPr>
            <w:tcW w:w="901" w:type="dxa"/>
            <w:tcBorders>
              <w:top w:val="single" w:sz="6" w:space="0" w:color="auto"/>
              <w:left w:val="single" w:sz="6" w:space="0" w:color="auto"/>
              <w:right w:val="single" w:sz="6" w:space="0" w:color="auto"/>
            </w:tcBorders>
            <w:hideMark/>
          </w:tcPr>
          <w:p w14:paraId="7518DE50" w14:textId="77777777" w:rsidR="005925B5" w:rsidRPr="006B3F0D" w:rsidRDefault="005925B5" w:rsidP="005925B5">
            <w:pPr>
              <w:pStyle w:val="TAH"/>
            </w:pPr>
            <w:r w:rsidRPr="006B3F0D">
              <w:t>MBW (MHz)</w:t>
            </w:r>
          </w:p>
        </w:tc>
        <w:tc>
          <w:tcPr>
            <w:tcW w:w="986" w:type="dxa"/>
            <w:tcBorders>
              <w:top w:val="single" w:sz="6" w:space="0" w:color="auto"/>
              <w:left w:val="single" w:sz="6" w:space="0" w:color="auto"/>
              <w:right w:val="single" w:sz="4" w:space="0" w:color="auto"/>
            </w:tcBorders>
            <w:noWrap/>
            <w:hideMark/>
          </w:tcPr>
          <w:p w14:paraId="5615A6DC" w14:textId="77777777" w:rsidR="005925B5" w:rsidRPr="006B3F0D" w:rsidRDefault="005925B5" w:rsidP="005925B5">
            <w:pPr>
              <w:pStyle w:val="TAH"/>
            </w:pPr>
            <w:r w:rsidRPr="006B3F0D">
              <w:t>NOTE</w:t>
            </w:r>
          </w:p>
        </w:tc>
      </w:tr>
      <w:tr w:rsidR="005925B5" w:rsidRPr="006B3F0D" w14:paraId="3F594A7F" w14:textId="77777777" w:rsidTr="0027681C">
        <w:trPr>
          <w:trHeight w:val="187"/>
          <w:jc w:val="center"/>
        </w:trPr>
        <w:tc>
          <w:tcPr>
            <w:tcW w:w="1357" w:type="dxa"/>
            <w:tcBorders>
              <w:top w:val="nil"/>
              <w:left w:val="single" w:sz="4" w:space="0" w:color="auto"/>
              <w:bottom w:val="nil"/>
              <w:right w:val="single" w:sz="4" w:space="0" w:color="auto"/>
            </w:tcBorders>
            <w:shd w:val="clear" w:color="auto" w:fill="auto"/>
            <w:hideMark/>
          </w:tcPr>
          <w:p w14:paraId="374DABE3" w14:textId="77777777" w:rsidR="005925B5" w:rsidRPr="006B3F0D" w:rsidRDefault="005925B5" w:rsidP="005925B5">
            <w:pPr>
              <w:pStyle w:val="TAC"/>
              <w:rPr>
                <w:lang w:eastAsia="ko-KR"/>
              </w:rPr>
            </w:pPr>
            <w:r w:rsidRPr="006B3F0D">
              <w:rPr>
                <w:lang w:eastAsia="ko-KR"/>
              </w:rPr>
              <w:t>V2X_n71A-n47A</w:t>
            </w:r>
          </w:p>
        </w:tc>
        <w:tc>
          <w:tcPr>
            <w:tcW w:w="3012" w:type="dxa"/>
            <w:tcBorders>
              <w:top w:val="single" w:sz="6" w:space="0" w:color="auto"/>
              <w:left w:val="single" w:sz="4" w:space="0" w:color="auto"/>
              <w:bottom w:val="single" w:sz="6" w:space="0" w:color="auto"/>
              <w:right w:val="single" w:sz="6" w:space="0" w:color="auto"/>
            </w:tcBorders>
            <w:hideMark/>
          </w:tcPr>
          <w:p w14:paraId="39C7FF8D" w14:textId="77777777" w:rsidR="005925B5" w:rsidRPr="006B3F0D" w:rsidRDefault="005925B5" w:rsidP="005925B5">
            <w:pPr>
              <w:pStyle w:val="TAC"/>
            </w:pPr>
            <w:r w:rsidRPr="006B3F0D">
              <w:t>Frequency range</w:t>
            </w:r>
          </w:p>
        </w:tc>
        <w:tc>
          <w:tcPr>
            <w:tcW w:w="817" w:type="dxa"/>
            <w:tcBorders>
              <w:top w:val="single" w:sz="6" w:space="0" w:color="auto"/>
              <w:left w:val="single" w:sz="6" w:space="0" w:color="auto"/>
              <w:bottom w:val="single" w:sz="6" w:space="0" w:color="auto"/>
              <w:right w:val="single" w:sz="6" w:space="0" w:color="auto"/>
            </w:tcBorders>
            <w:hideMark/>
          </w:tcPr>
          <w:p w14:paraId="48A3A721" w14:textId="77777777" w:rsidR="005925B5" w:rsidRPr="006B3F0D" w:rsidRDefault="005925B5" w:rsidP="005925B5">
            <w:pPr>
              <w:pStyle w:val="TAC"/>
            </w:pPr>
            <w:r w:rsidRPr="006B3F0D">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494F6DD6" w14:textId="77777777" w:rsidR="005925B5" w:rsidRPr="006B3F0D" w:rsidRDefault="005925B5" w:rsidP="005925B5">
            <w:pPr>
              <w:pStyle w:val="TAC"/>
            </w:pPr>
            <w:r w:rsidRPr="006B3F0D">
              <w:t>-</w:t>
            </w:r>
          </w:p>
        </w:tc>
        <w:tc>
          <w:tcPr>
            <w:tcW w:w="819" w:type="dxa"/>
            <w:tcBorders>
              <w:top w:val="single" w:sz="6" w:space="0" w:color="auto"/>
              <w:left w:val="single" w:sz="6" w:space="0" w:color="auto"/>
              <w:bottom w:val="single" w:sz="6" w:space="0" w:color="auto"/>
              <w:right w:val="single" w:sz="6" w:space="0" w:color="auto"/>
            </w:tcBorders>
            <w:hideMark/>
          </w:tcPr>
          <w:p w14:paraId="07358436" w14:textId="153ACAAF" w:rsidR="005925B5" w:rsidRPr="006B3F0D" w:rsidRDefault="005925B5" w:rsidP="005925B5">
            <w:pPr>
              <w:pStyle w:val="TAC"/>
            </w:pPr>
            <w:r>
              <w:rPr>
                <w:lang w:eastAsia="ko-KR"/>
              </w:rPr>
              <w:t>5945</w:t>
            </w:r>
          </w:p>
        </w:tc>
        <w:tc>
          <w:tcPr>
            <w:tcW w:w="1201" w:type="dxa"/>
            <w:tcBorders>
              <w:top w:val="single" w:sz="6" w:space="0" w:color="auto"/>
              <w:left w:val="single" w:sz="6" w:space="0" w:color="auto"/>
              <w:bottom w:val="single" w:sz="6" w:space="0" w:color="auto"/>
              <w:right w:val="single" w:sz="6" w:space="0" w:color="auto"/>
            </w:tcBorders>
            <w:hideMark/>
          </w:tcPr>
          <w:p w14:paraId="2B1DBA73" w14:textId="77777777" w:rsidR="005925B5" w:rsidRPr="006B3F0D" w:rsidRDefault="005925B5" w:rsidP="005925B5">
            <w:pPr>
              <w:pStyle w:val="TAC"/>
            </w:pPr>
            <w:r w:rsidRPr="006B3F0D">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2E869569" w14:textId="77777777" w:rsidR="005925B5" w:rsidRPr="006B3F0D" w:rsidRDefault="005925B5" w:rsidP="005925B5">
            <w:pPr>
              <w:pStyle w:val="TAC"/>
            </w:pPr>
            <w:r w:rsidRPr="006B3F0D">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7C1EA97E" w14:textId="0B7E61EF" w:rsidR="005925B5" w:rsidRPr="006B3F0D" w:rsidRDefault="005925B5" w:rsidP="005925B5">
            <w:pPr>
              <w:pStyle w:val="TAC"/>
              <w:rPr>
                <w:lang w:eastAsia="ko-KR"/>
              </w:rPr>
            </w:pPr>
            <w:r w:rsidRPr="006B3F0D">
              <w:rPr>
                <w:lang w:eastAsia="ko-KR"/>
              </w:rPr>
              <w:t>3</w:t>
            </w:r>
          </w:p>
        </w:tc>
      </w:tr>
      <w:tr w:rsidR="005925B5" w:rsidRPr="006B3F0D" w14:paraId="4BB0F0EF" w14:textId="77777777" w:rsidTr="0027681C">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5F8BD090" w14:textId="77777777" w:rsidR="005925B5" w:rsidRPr="006B3F0D" w:rsidRDefault="005925B5" w:rsidP="005925B5">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11CD09C5" w14:textId="77777777" w:rsidR="005925B5" w:rsidRPr="006B3F0D" w:rsidRDefault="005925B5" w:rsidP="005925B5">
            <w:pPr>
              <w:pStyle w:val="TAC"/>
            </w:pPr>
            <w:r w:rsidRPr="006B3F0D">
              <w:t>Frequency range</w:t>
            </w:r>
          </w:p>
        </w:tc>
        <w:tc>
          <w:tcPr>
            <w:tcW w:w="817" w:type="dxa"/>
            <w:tcBorders>
              <w:top w:val="single" w:sz="6" w:space="0" w:color="auto"/>
              <w:left w:val="single" w:sz="6" w:space="0" w:color="auto"/>
              <w:bottom w:val="single" w:sz="6" w:space="0" w:color="auto"/>
              <w:right w:val="single" w:sz="6" w:space="0" w:color="auto"/>
            </w:tcBorders>
            <w:hideMark/>
          </w:tcPr>
          <w:p w14:paraId="01FC7BCC" w14:textId="0A7FD6CF" w:rsidR="005925B5" w:rsidRPr="006B3F0D" w:rsidRDefault="005925B5" w:rsidP="005925B5">
            <w:pPr>
              <w:pStyle w:val="TAC"/>
              <w:rPr>
                <w:lang w:eastAsia="ko-KR"/>
              </w:rPr>
            </w:pPr>
            <w:r>
              <w:rPr>
                <w:lang w:eastAsia="ko-KR"/>
              </w:rPr>
              <w:t>5835</w:t>
            </w:r>
          </w:p>
        </w:tc>
        <w:tc>
          <w:tcPr>
            <w:tcW w:w="382" w:type="dxa"/>
            <w:tcBorders>
              <w:top w:val="single" w:sz="6" w:space="0" w:color="auto"/>
              <w:left w:val="single" w:sz="6" w:space="0" w:color="auto"/>
              <w:bottom w:val="single" w:sz="6" w:space="0" w:color="auto"/>
              <w:right w:val="single" w:sz="6" w:space="0" w:color="auto"/>
            </w:tcBorders>
            <w:hideMark/>
          </w:tcPr>
          <w:p w14:paraId="4E26018C" w14:textId="77777777" w:rsidR="005925B5" w:rsidRPr="006B3F0D" w:rsidRDefault="005925B5" w:rsidP="005925B5">
            <w:pPr>
              <w:pStyle w:val="TAC"/>
            </w:pPr>
            <w:r w:rsidRPr="006B3F0D">
              <w:t>-</w:t>
            </w:r>
          </w:p>
        </w:tc>
        <w:tc>
          <w:tcPr>
            <w:tcW w:w="819" w:type="dxa"/>
            <w:tcBorders>
              <w:top w:val="single" w:sz="6" w:space="0" w:color="auto"/>
              <w:left w:val="single" w:sz="6" w:space="0" w:color="auto"/>
              <w:bottom w:val="single" w:sz="6" w:space="0" w:color="auto"/>
              <w:right w:val="single" w:sz="6" w:space="0" w:color="auto"/>
            </w:tcBorders>
            <w:hideMark/>
          </w:tcPr>
          <w:p w14:paraId="231639CC" w14:textId="77777777" w:rsidR="005925B5" w:rsidRPr="006B3F0D" w:rsidRDefault="005925B5" w:rsidP="005925B5">
            <w:pPr>
              <w:pStyle w:val="TAC"/>
              <w:rPr>
                <w:lang w:eastAsia="ko-KR"/>
              </w:rPr>
            </w:pPr>
            <w:r w:rsidRPr="006B3F0D">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26B3FABD" w14:textId="77777777" w:rsidR="005925B5" w:rsidRPr="006B3F0D" w:rsidRDefault="005925B5" w:rsidP="005925B5">
            <w:pPr>
              <w:pStyle w:val="TAC"/>
              <w:rPr>
                <w:lang w:eastAsia="ko-KR"/>
              </w:rPr>
            </w:pPr>
            <w:r w:rsidRPr="006B3F0D">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61A6DDE7" w14:textId="77777777" w:rsidR="005925B5" w:rsidRPr="006B3F0D" w:rsidRDefault="005925B5" w:rsidP="005925B5">
            <w:pPr>
              <w:pStyle w:val="TAC"/>
              <w:rPr>
                <w:lang w:eastAsia="ko-KR"/>
              </w:rPr>
            </w:pPr>
            <w:r w:rsidRPr="006B3F0D">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599BDE6D" w14:textId="77777777" w:rsidR="005925B5" w:rsidRPr="006B3F0D" w:rsidRDefault="005925B5" w:rsidP="005925B5">
            <w:pPr>
              <w:pStyle w:val="TAC"/>
              <w:rPr>
                <w:lang w:eastAsia="ko-KR"/>
              </w:rPr>
            </w:pPr>
            <w:r w:rsidRPr="006B3F0D">
              <w:rPr>
                <w:lang w:eastAsia="ko-KR"/>
              </w:rPr>
              <w:t>3</w:t>
            </w:r>
          </w:p>
        </w:tc>
      </w:tr>
      <w:tr w:rsidR="005925B5" w:rsidRPr="006B3F0D" w14:paraId="1989B85C" w14:textId="77777777" w:rsidTr="0027681C">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5E17EBE5" w14:textId="77777777" w:rsidR="005925B5" w:rsidRPr="006B3F0D" w:rsidRDefault="005925B5" w:rsidP="005925B5">
            <w:pPr>
              <w:pStyle w:val="TAN"/>
              <w:rPr>
                <w:szCs w:val="22"/>
              </w:rPr>
            </w:pPr>
            <w:r w:rsidRPr="006B3F0D">
              <w:t xml:space="preserve">NOTE 1: </w:t>
            </w:r>
            <w:r w:rsidRPr="006B3F0D">
              <w:tab/>
            </w:r>
            <w:r>
              <w:t>Void</w:t>
            </w:r>
            <w:r w:rsidRPr="006B3F0D">
              <w:t>.</w:t>
            </w:r>
          </w:p>
          <w:p w14:paraId="56C19FAF" w14:textId="77777777" w:rsidR="005925B5" w:rsidRPr="006B3F0D" w:rsidRDefault="005925B5" w:rsidP="005925B5">
            <w:pPr>
              <w:pStyle w:val="TAN"/>
            </w:pPr>
            <w:r w:rsidRPr="006B3F0D">
              <w:t>NOTE 2:</w:t>
            </w:r>
            <w:r w:rsidRPr="006B3F0D">
              <w:tab/>
            </w:r>
            <w:r>
              <w:t>Void</w:t>
            </w:r>
            <w:r w:rsidRPr="006B3F0D">
              <w:t>.</w:t>
            </w:r>
          </w:p>
          <w:p w14:paraId="5D17E134" w14:textId="77777777" w:rsidR="005925B5" w:rsidRPr="006B3F0D" w:rsidRDefault="005925B5" w:rsidP="005925B5">
            <w:pPr>
              <w:pStyle w:val="TAN"/>
            </w:pPr>
            <w:r w:rsidRPr="006B3F0D">
              <w:t>NOTE 3:</w:t>
            </w:r>
            <w:r w:rsidRPr="006B3F0D">
              <w:tab/>
              <w:t>Applicable when NS_33 is configured by the pre-configured radio parameters for power class 3 V2X UE.</w:t>
            </w:r>
          </w:p>
          <w:p w14:paraId="78275F8E" w14:textId="65607387" w:rsidR="005925B5" w:rsidRPr="006B3F0D" w:rsidRDefault="005925B5" w:rsidP="005925B5">
            <w:pPr>
              <w:pStyle w:val="TAN"/>
            </w:pPr>
            <w:r w:rsidRPr="006B3F0D">
              <w:t>NOTE 4:</w:t>
            </w:r>
            <w:r w:rsidRPr="006B3F0D">
              <w:tab/>
            </w:r>
            <w:r>
              <w:t>Void</w:t>
            </w:r>
            <w:r w:rsidRPr="006B3F0D">
              <w:t>.</w:t>
            </w:r>
          </w:p>
        </w:tc>
      </w:tr>
    </w:tbl>
    <w:p w14:paraId="537258F1" w14:textId="77777777" w:rsidR="005925B5" w:rsidRPr="002251FB" w:rsidRDefault="005925B5" w:rsidP="005925B5">
      <w:pPr>
        <w:rPr>
          <w:noProof/>
        </w:rPr>
      </w:pPr>
    </w:p>
    <w:p w14:paraId="39784F9D" w14:textId="77777777" w:rsidR="0017189C" w:rsidRDefault="0017189C" w:rsidP="004E30D3">
      <w:pPr>
        <w:pStyle w:val="Heading4"/>
        <w:rPr>
          <w:noProof/>
        </w:rPr>
      </w:pPr>
      <w:r>
        <w:rPr>
          <w:noProof/>
        </w:rPr>
        <w:t>6.5E.3.4</w:t>
      </w:r>
      <w:r>
        <w:rPr>
          <w:noProof/>
        </w:rPr>
        <w:tab/>
        <w:t>Additional spurious emissions requirements for V2X</w:t>
      </w:r>
      <w:bookmarkEnd w:id="5748"/>
      <w:bookmarkEnd w:id="5749"/>
      <w:bookmarkEnd w:id="5750"/>
      <w:bookmarkEnd w:id="5751"/>
      <w:bookmarkEnd w:id="5752"/>
      <w:bookmarkEnd w:id="5753"/>
      <w:bookmarkEnd w:id="5754"/>
      <w:bookmarkEnd w:id="5755"/>
      <w:bookmarkEnd w:id="5756"/>
      <w:bookmarkEnd w:id="5757"/>
      <w:bookmarkEnd w:id="5758"/>
      <w:bookmarkEnd w:id="5759"/>
    </w:p>
    <w:p w14:paraId="579301F7" w14:textId="77777777" w:rsidR="0017189C" w:rsidRDefault="0017189C" w:rsidP="004E30D3">
      <w:pPr>
        <w:pStyle w:val="Heading5"/>
      </w:pPr>
      <w:bookmarkStart w:id="5760" w:name="_Toc45888376"/>
      <w:bookmarkStart w:id="5761" w:name="_Toc45888975"/>
      <w:bookmarkStart w:id="5762" w:name="_Toc59650304"/>
      <w:bookmarkStart w:id="5763" w:name="_Toc61357576"/>
      <w:bookmarkStart w:id="5764" w:name="_Toc61359350"/>
      <w:bookmarkStart w:id="5765" w:name="_Toc67916289"/>
      <w:bookmarkStart w:id="5766" w:name="_Toc75533833"/>
      <w:bookmarkStart w:id="5767" w:name="_Toc75819719"/>
      <w:bookmarkStart w:id="5768" w:name="_Toc76508563"/>
      <w:bookmarkStart w:id="5769" w:name="_Toc76717513"/>
      <w:bookmarkStart w:id="5770" w:name="_Toc83294155"/>
      <w:bookmarkStart w:id="5771" w:name="_Toc84335194"/>
      <w:r>
        <w:t>6.5E.3.4.1</w:t>
      </w:r>
      <w:r>
        <w:tab/>
        <w:t>General</w:t>
      </w:r>
      <w:bookmarkEnd w:id="5760"/>
      <w:bookmarkEnd w:id="5761"/>
      <w:bookmarkEnd w:id="5762"/>
      <w:bookmarkEnd w:id="5763"/>
      <w:bookmarkEnd w:id="5764"/>
      <w:bookmarkEnd w:id="5765"/>
      <w:bookmarkEnd w:id="5766"/>
      <w:bookmarkEnd w:id="5767"/>
      <w:bookmarkEnd w:id="5768"/>
      <w:bookmarkEnd w:id="5769"/>
      <w:bookmarkEnd w:id="5770"/>
      <w:bookmarkEnd w:id="5771"/>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772" w:name="_Toc45888377"/>
      <w:bookmarkStart w:id="5773" w:name="_Toc45888976"/>
      <w:bookmarkStart w:id="5774" w:name="_Toc59650305"/>
      <w:bookmarkStart w:id="5775" w:name="_Toc61357577"/>
      <w:bookmarkStart w:id="5776" w:name="_Toc61359351"/>
      <w:bookmarkStart w:id="5777" w:name="_Toc67916290"/>
      <w:bookmarkStart w:id="5778" w:name="_Toc75533834"/>
      <w:bookmarkStart w:id="5779" w:name="_Toc75819720"/>
      <w:bookmarkStart w:id="5780" w:name="_Toc76508564"/>
      <w:bookmarkStart w:id="5781" w:name="_Toc76717514"/>
      <w:bookmarkStart w:id="5782" w:name="_Toc83294156"/>
      <w:bookmarkStart w:id="5783" w:name="_Toc84335195"/>
      <w:r>
        <w:t>6.5E.3.4.2</w:t>
      </w:r>
      <w:r>
        <w:tab/>
      </w:r>
      <w:bookmarkEnd w:id="5772"/>
      <w:bookmarkEnd w:id="5773"/>
      <w:bookmarkEnd w:id="5774"/>
      <w:bookmarkEnd w:id="5775"/>
      <w:bookmarkEnd w:id="5776"/>
      <w:bookmarkEnd w:id="5777"/>
      <w:bookmarkEnd w:id="5778"/>
      <w:bookmarkEnd w:id="5779"/>
      <w:bookmarkEnd w:id="5780"/>
      <w:bookmarkEnd w:id="5781"/>
      <w:r w:rsidR="003728D0">
        <w:t>Requirements for network signalling value "NS_33"</w:t>
      </w:r>
      <w:bookmarkEnd w:id="5782"/>
      <w:bookmarkEnd w:id="5783"/>
    </w:p>
    <w:p w14:paraId="2ECF76B0" w14:textId="77777777" w:rsidR="00FA3C5F" w:rsidRDefault="00FA3C5F" w:rsidP="00FA3C5F">
      <w:pPr>
        <w:pStyle w:val="TH"/>
      </w:pPr>
      <w:bookmarkStart w:id="5784" w:name="_CRTable6_5E_3_4_21"/>
      <w:r>
        <w:t xml:space="preserve">Table </w:t>
      </w:r>
      <w:bookmarkEnd w:id="5784"/>
      <w:r>
        <w:t>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422"/>
        <w:gridCol w:w="422"/>
        <w:gridCol w:w="722"/>
        <w:gridCol w:w="1617"/>
        <w:gridCol w:w="2294"/>
        <w:gridCol w:w="1335"/>
        <w:gridCol w:w="980"/>
      </w:tblGrid>
      <w:tr w:rsidR="009E746C" w:rsidRPr="00E96736" w14:paraId="276EF6BE" w14:textId="77777777" w:rsidTr="0027681C">
        <w:trPr>
          <w:trHeight w:val="174"/>
          <w:jc w:val="center"/>
        </w:trPr>
        <w:tc>
          <w:tcPr>
            <w:tcW w:w="0" w:type="auto"/>
            <w:gridSpan w:val="2"/>
            <w:shd w:val="clear" w:color="auto" w:fill="auto"/>
          </w:tcPr>
          <w:p w14:paraId="66F19DE5" w14:textId="77777777" w:rsidR="009E746C" w:rsidRPr="00E96736" w:rsidRDefault="009E746C" w:rsidP="0027681C">
            <w:pPr>
              <w:pStyle w:val="TAH"/>
            </w:pPr>
            <w:r w:rsidRPr="00E96736">
              <w:t>Protected band</w:t>
            </w:r>
          </w:p>
        </w:tc>
        <w:tc>
          <w:tcPr>
            <w:tcW w:w="0" w:type="auto"/>
            <w:gridSpan w:val="3"/>
            <w:shd w:val="clear" w:color="auto" w:fill="auto"/>
          </w:tcPr>
          <w:p w14:paraId="5E43549F" w14:textId="77777777" w:rsidR="009E746C" w:rsidRPr="00E96736" w:rsidRDefault="009E746C" w:rsidP="0027681C">
            <w:pPr>
              <w:pStyle w:val="TAH"/>
            </w:pPr>
            <w:r w:rsidRPr="00E96736">
              <w:t>Frequency range (MHz)</w:t>
            </w:r>
          </w:p>
        </w:tc>
        <w:tc>
          <w:tcPr>
            <w:tcW w:w="0" w:type="auto"/>
            <w:shd w:val="clear" w:color="auto" w:fill="auto"/>
          </w:tcPr>
          <w:p w14:paraId="58125052" w14:textId="77777777" w:rsidR="009E746C" w:rsidRPr="00E96736" w:rsidRDefault="009E746C" w:rsidP="0027681C">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51A03D98" w14:textId="77777777" w:rsidR="009E746C" w:rsidRPr="00E96736" w:rsidRDefault="009E746C" w:rsidP="0027681C">
            <w:pPr>
              <w:pStyle w:val="TAH"/>
            </w:pPr>
            <w:r w:rsidRPr="00E96736">
              <w:t>MBW (MHz)</w:t>
            </w:r>
          </w:p>
        </w:tc>
        <w:tc>
          <w:tcPr>
            <w:tcW w:w="0" w:type="auto"/>
          </w:tcPr>
          <w:p w14:paraId="0B67C7F7" w14:textId="77777777" w:rsidR="009E746C" w:rsidRPr="00E96736" w:rsidRDefault="009E746C" w:rsidP="0027681C">
            <w:pPr>
              <w:pStyle w:val="TAH"/>
            </w:pPr>
            <w:r w:rsidRPr="00E96736">
              <w:t>NOTE</w:t>
            </w:r>
          </w:p>
        </w:tc>
      </w:tr>
      <w:tr w:rsidR="009E746C" w:rsidRPr="00E96736" w14:paraId="049F88B1" w14:textId="77777777" w:rsidTr="0027681C">
        <w:trPr>
          <w:trHeight w:val="225"/>
          <w:jc w:val="center"/>
        </w:trPr>
        <w:tc>
          <w:tcPr>
            <w:tcW w:w="0" w:type="auto"/>
            <w:shd w:val="clear" w:color="auto" w:fill="auto"/>
            <w:vAlign w:val="bottom"/>
          </w:tcPr>
          <w:p w14:paraId="66FCB0B6" w14:textId="77777777" w:rsidR="009E746C" w:rsidRPr="00E96736" w:rsidRDefault="009E746C" w:rsidP="0027681C">
            <w:pPr>
              <w:pStyle w:val="TAL"/>
            </w:pPr>
            <w:r w:rsidRPr="00E96736">
              <w:t>Frequency range</w:t>
            </w:r>
          </w:p>
        </w:tc>
        <w:tc>
          <w:tcPr>
            <w:tcW w:w="0" w:type="auto"/>
            <w:gridSpan w:val="2"/>
            <w:shd w:val="clear" w:color="auto" w:fill="auto"/>
          </w:tcPr>
          <w:p w14:paraId="07142038" w14:textId="77777777" w:rsidR="009E746C" w:rsidRPr="00E96736" w:rsidRDefault="009E746C" w:rsidP="0027681C">
            <w:pPr>
              <w:pStyle w:val="TAC"/>
            </w:pPr>
            <w:r w:rsidRPr="005E2366">
              <w:rPr>
                <w:rFonts w:cs="Arial" w:hint="eastAsia"/>
                <w:lang w:eastAsia="ko-KR"/>
              </w:rPr>
              <w:t>5925</w:t>
            </w:r>
          </w:p>
        </w:tc>
        <w:tc>
          <w:tcPr>
            <w:tcW w:w="0" w:type="auto"/>
            <w:shd w:val="clear" w:color="auto" w:fill="auto"/>
            <w:vAlign w:val="bottom"/>
          </w:tcPr>
          <w:p w14:paraId="2A24BF9D" w14:textId="77777777" w:rsidR="009E746C" w:rsidRPr="00E96736" w:rsidRDefault="009E746C" w:rsidP="0027681C">
            <w:pPr>
              <w:pStyle w:val="TAC"/>
            </w:pPr>
            <w:r w:rsidRPr="00E96736">
              <w:t>-</w:t>
            </w:r>
          </w:p>
        </w:tc>
        <w:tc>
          <w:tcPr>
            <w:tcW w:w="0" w:type="auto"/>
            <w:shd w:val="clear" w:color="auto" w:fill="auto"/>
          </w:tcPr>
          <w:p w14:paraId="5ED7B782" w14:textId="403CE1F4" w:rsidR="009E746C" w:rsidRPr="00E96736" w:rsidRDefault="009E746C" w:rsidP="0027681C">
            <w:pPr>
              <w:pStyle w:val="TAC"/>
            </w:pPr>
            <w:r>
              <w:rPr>
                <w:rFonts w:cs="Arial"/>
                <w:lang w:eastAsia="ko-KR"/>
              </w:rPr>
              <w:t>5945</w:t>
            </w:r>
          </w:p>
        </w:tc>
        <w:tc>
          <w:tcPr>
            <w:tcW w:w="0" w:type="auto"/>
            <w:shd w:val="clear" w:color="auto" w:fill="auto"/>
          </w:tcPr>
          <w:p w14:paraId="14A7EF63" w14:textId="77777777" w:rsidR="009E746C" w:rsidRPr="00E96736" w:rsidRDefault="009E746C" w:rsidP="0027681C">
            <w:pPr>
              <w:pStyle w:val="TAC"/>
            </w:pPr>
            <w:r w:rsidRPr="005E2366">
              <w:rPr>
                <w:rFonts w:cs="Arial" w:hint="eastAsia"/>
                <w:lang w:eastAsia="ko-KR"/>
              </w:rPr>
              <w:t>-30</w:t>
            </w:r>
          </w:p>
        </w:tc>
        <w:tc>
          <w:tcPr>
            <w:tcW w:w="0" w:type="auto"/>
            <w:shd w:val="clear" w:color="auto" w:fill="auto"/>
            <w:noWrap/>
          </w:tcPr>
          <w:p w14:paraId="099777CB" w14:textId="77777777" w:rsidR="009E746C" w:rsidRPr="00E96736" w:rsidRDefault="009E746C" w:rsidP="0027681C">
            <w:pPr>
              <w:pStyle w:val="TAC"/>
            </w:pPr>
            <w:r w:rsidRPr="005E2366">
              <w:rPr>
                <w:rFonts w:cs="Arial" w:hint="eastAsia"/>
                <w:lang w:eastAsia="ko-KR"/>
              </w:rPr>
              <w:t>1</w:t>
            </w:r>
          </w:p>
        </w:tc>
        <w:tc>
          <w:tcPr>
            <w:tcW w:w="0" w:type="auto"/>
          </w:tcPr>
          <w:p w14:paraId="12DB5D86" w14:textId="7AB5144B" w:rsidR="009E746C" w:rsidRPr="00E96736" w:rsidRDefault="009E746C" w:rsidP="0027681C">
            <w:pPr>
              <w:pStyle w:val="TAC"/>
            </w:pPr>
          </w:p>
        </w:tc>
      </w:tr>
      <w:tr w:rsidR="009E746C" w:rsidRPr="00E96736" w14:paraId="06C55F6E" w14:textId="77777777" w:rsidTr="0027681C">
        <w:trPr>
          <w:trHeight w:val="225"/>
          <w:jc w:val="center"/>
        </w:trPr>
        <w:tc>
          <w:tcPr>
            <w:tcW w:w="0" w:type="auto"/>
            <w:shd w:val="clear" w:color="auto" w:fill="auto"/>
            <w:vAlign w:val="bottom"/>
          </w:tcPr>
          <w:p w14:paraId="774BABD0" w14:textId="77777777" w:rsidR="009E746C" w:rsidRPr="00E96736" w:rsidRDefault="009E746C" w:rsidP="0027681C">
            <w:pPr>
              <w:pStyle w:val="TAL"/>
            </w:pPr>
            <w:r w:rsidRPr="00E96736">
              <w:t>Frequency range</w:t>
            </w:r>
          </w:p>
        </w:tc>
        <w:tc>
          <w:tcPr>
            <w:tcW w:w="0" w:type="auto"/>
            <w:gridSpan w:val="2"/>
            <w:shd w:val="clear" w:color="auto" w:fill="auto"/>
            <w:vAlign w:val="center"/>
          </w:tcPr>
          <w:p w14:paraId="2D0B4FA3" w14:textId="01917798" w:rsidR="009E746C" w:rsidRPr="00E96736" w:rsidRDefault="009E746C" w:rsidP="0027681C">
            <w:pPr>
              <w:pStyle w:val="TAC"/>
            </w:pPr>
            <w:r>
              <w:rPr>
                <w:rFonts w:cs="Arial"/>
                <w:lang w:eastAsia="ko-KR"/>
              </w:rPr>
              <w:t>5835</w:t>
            </w:r>
          </w:p>
        </w:tc>
        <w:tc>
          <w:tcPr>
            <w:tcW w:w="0" w:type="auto"/>
            <w:shd w:val="clear" w:color="auto" w:fill="auto"/>
            <w:vAlign w:val="bottom"/>
          </w:tcPr>
          <w:p w14:paraId="25FAEA78" w14:textId="77777777" w:rsidR="009E746C" w:rsidRPr="00E96736" w:rsidRDefault="009E746C" w:rsidP="0027681C">
            <w:pPr>
              <w:pStyle w:val="TAC"/>
            </w:pPr>
            <w:r w:rsidRPr="00E96736">
              <w:t>-</w:t>
            </w:r>
          </w:p>
        </w:tc>
        <w:tc>
          <w:tcPr>
            <w:tcW w:w="0" w:type="auto"/>
            <w:shd w:val="clear" w:color="auto" w:fill="auto"/>
            <w:vAlign w:val="center"/>
          </w:tcPr>
          <w:p w14:paraId="2601D7A9" w14:textId="77777777" w:rsidR="009E746C" w:rsidRPr="00E96736" w:rsidRDefault="009E746C" w:rsidP="0027681C">
            <w:pPr>
              <w:pStyle w:val="TAC"/>
            </w:pPr>
            <w:r w:rsidRPr="005E2366">
              <w:rPr>
                <w:rFonts w:cs="Arial" w:hint="eastAsia"/>
                <w:lang w:eastAsia="ko-KR"/>
              </w:rPr>
              <w:t>5855</w:t>
            </w:r>
          </w:p>
        </w:tc>
        <w:tc>
          <w:tcPr>
            <w:tcW w:w="0" w:type="auto"/>
            <w:shd w:val="clear" w:color="auto" w:fill="auto"/>
            <w:vAlign w:val="center"/>
          </w:tcPr>
          <w:p w14:paraId="2FBB2E9C" w14:textId="77777777" w:rsidR="009E746C" w:rsidRPr="00E96736" w:rsidRDefault="009E746C" w:rsidP="0027681C">
            <w:pPr>
              <w:pStyle w:val="TAC"/>
            </w:pPr>
            <w:r w:rsidRPr="00E96736">
              <w:t>-</w:t>
            </w:r>
            <w:r w:rsidRPr="005E2366">
              <w:rPr>
                <w:rFonts w:cs="Arial"/>
                <w:lang w:eastAsia="ko-KR"/>
              </w:rPr>
              <w:t>30</w:t>
            </w:r>
          </w:p>
        </w:tc>
        <w:tc>
          <w:tcPr>
            <w:tcW w:w="0" w:type="auto"/>
            <w:shd w:val="clear" w:color="auto" w:fill="auto"/>
            <w:noWrap/>
            <w:vAlign w:val="center"/>
          </w:tcPr>
          <w:p w14:paraId="3AF7E3B3" w14:textId="77777777" w:rsidR="009E746C" w:rsidRPr="00E96736" w:rsidRDefault="009E746C" w:rsidP="0027681C">
            <w:pPr>
              <w:pStyle w:val="TAC"/>
            </w:pPr>
            <w:r w:rsidRPr="00E96736">
              <w:t>1</w:t>
            </w:r>
          </w:p>
        </w:tc>
        <w:tc>
          <w:tcPr>
            <w:tcW w:w="0" w:type="auto"/>
            <w:vAlign w:val="center"/>
          </w:tcPr>
          <w:p w14:paraId="52E71960" w14:textId="44A5A4D6" w:rsidR="009E746C" w:rsidRPr="00E96736" w:rsidRDefault="009E746C" w:rsidP="0027681C">
            <w:pPr>
              <w:pStyle w:val="TAC"/>
            </w:pPr>
          </w:p>
        </w:tc>
      </w:tr>
      <w:tr w:rsidR="009E746C" w:rsidRPr="00E96736" w14:paraId="02A69AA1" w14:textId="77777777" w:rsidTr="0027681C">
        <w:trPr>
          <w:trHeight w:val="225"/>
          <w:jc w:val="center"/>
        </w:trPr>
        <w:tc>
          <w:tcPr>
            <w:tcW w:w="0" w:type="auto"/>
            <w:gridSpan w:val="8"/>
            <w:shd w:val="clear" w:color="auto" w:fill="auto"/>
            <w:vAlign w:val="bottom"/>
          </w:tcPr>
          <w:p w14:paraId="5CEAB37C" w14:textId="58B826AB" w:rsidR="009E746C" w:rsidRPr="005E2366" w:rsidRDefault="009E746C" w:rsidP="0027681C">
            <w:pPr>
              <w:pStyle w:val="TAN"/>
              <w:rPr>
                <w:rFonts w:cs="Arial"/>
              </w:rPr>
            </w:pPr>
            <w:r>
              <w:rPr>
                <w:rFonts w:cs="Arial"/>
              </w:rPr>
              <w:t>NOTE 1</w:t>
            </w:r>
            <w:r w:rsidRPr="00D67416">
              <w:rPr>
                <w:rFonts w:cs="Arial"/>
              </w:rPr>
              <w:t>:</w:t>
            </w:r>
            <w:r w:rsidRPr="00D67416">
              <w:rPr>
                <w:rFonts w:cs="Arial"/>
              </w:rPr>
              <w:tab/>
            </w:r>
            <w:r>
              <w:t>Void</w:t>
            </w:r>
            <w:r w:rsidRPr="00D67416">
              <w:rPr>
                <w:rFonts w:hint="eastAsia"/>
              </w:rPr>
              <w:t>.</w:t>
            </w:r>
          </w:p>
          <w:p w14:paraId="32F4828D" w14:textId="77777777" w:rsidR="009E746C" w:rsidRDefault="009E746C" w:rsidP="0027681C">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69412147" w14:textId="253F5EDC" w:rsidR="009E746C" w:rsidRPr="00E96736" w:rsidRDefault="009E746C" w:rsidP="0027681C">
            <w:pPr>
              <w:pStyle w:val="TAN"/>
            </w:pPr>
            <w:r>
              <w:rPr>
                <w:rFonts w:cs="Arial"/>
              </w:rPr>
              <w:t>NOTE 3</w:t>
            </w:r>
            <w:r w:rsidRPr="005E2366">
              <w:rPr>
                <w:rFonts w:cs="Arial"/>
              </w:rPr>
              <w:t>:</w:t>
            </w:r>
            <w:r w:rsidRPr="005E2366">
              <w:rPr>
                <w:rFonts w:cs="Arial"/>
              </w:rPr>
              <w:tab/>
            </w:r>
            <w:r>
              <w:rPr>
                <w:rFonts w:cs="Arial"/>
              </w:rPr>
              <w:t>Void</w:t>
            </w:r>
            <w:r w:rsidRPr="00A40DA8">
              <w:rPr>
                <w:rFonts w:cs="Arial"/>
                <w:noProof/>
              </w:rPr>
              <w:t>.</w:t>
            </w:r>
          </w:p>
        </w:tc>
      </w:tr>
    </w:tbl>
    <w:p w14:paraId="4C86D34D" w14:textId="77777777" w:rsidR="009E746C" w:rsidRDefault="009E746C" w:rsidP="009E746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785" w:name="_CRTable6_5E_3_4_22"/>
      <w:bookmarkStart w:id="5786" w:name="_Toc45888378"/>
      <w:bookmarkStart w:id="5787" w:name="_Toc45888977"/>
      <w:bookmarkStart w:id="5788" w:name="_Toc59650306"/>
      <w:bookmarkStart w:id="5789" w:name="_Toc61357578"/>
      <w:bookmarkStart w:id="5790" w:name="_Toc61359352"/>
      <w:r>
        <w:t xml:space="preserve">Table </w:t>
      </w:r>
      <w:bookmarkEnd w:id="5785"/>
      <w:r>
        <w:t>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791" w:name="_Toc67916291"/>
      <w:bookmarkStart w:id="5792" w:name="_Toc75533835"/>
      <w:bookmarkStart w:id="5793" w:name="_Toc75819721"/>
      <w:bookmarkStart w:id="5794" w:name="_Toc76508565"/>
      <w:bookmarkStart w:id="5795" w:name="_Toc76717515"/>
      <w:bookmarkStart w:id="5796" w:name="_Toc83294157"/>
      <w:bookmarkStart w:id="5797" w:name="_Toc84335196"/>
      <w:r>
        <w:t>6.5E.3.4.3</w:t>
      </w:r>
      <w:r>
        <w:tab/>
      </w:r>
      <w:r w:rsidR="0070440A">
        <w:t>Void</w:t>
      </w:r>
      <w:bookmarkEnd w:id="5786"/>
      <w:bookmarkEnd w:id="5787"/>
      <w:bookmarkEnd w:id="5788"/>
      <w:bookmarkEnd w:id="5789"/>
      <w:bookmarkEnd w:id="5790"/>
      <w:bookmarkEnd w:id="5791"/>
      <w:bookmarkEnd w:id="5792"/>
      <w:bookmarkEnd w:id="5793"/>
      <w:bookmarkEnd w:id="5794"/>
      <w:bookmarkEnd w:id="5795"/>
      <w:bookmarkEnd w:id="5796"/>
      <w:bookmarkEnd w:id="5797"/>
    </w:p>
    <w:p w14:paraId="06C5A24B" w14:textId="77777777" w:rsidR="0017189C" w:rsidRPr="004E30D3" w:rsidRDefault="0017189C" w:rsidP="004E30D3">
      <w:pPr>
        <w:pStyle w:val="Heading3"/>
        <w:rPr>
          <w:lang w:val="sv-FI"/>
        </w:rPr>
      </w:pPr>
      <w:bookmarkStart w:id="5798" w:name="_Toc45888379"/>
      <w:bookmarkStart w:id="5799" w:name="_Toc45888978"/>
      <w:bookmarkStart w:id="5800" w:name="_Toc59650307"/>
      <w:bookmarkStart w:id="5801" w:name="_Toc61357579"/>
      <w:bookmarkStart w:id="5802" w:name="_Toc61359353"/>
      <w:bookmarkStart w:id="5803" w:name="_Toc67916292"/>
      <w:bookmarkStart w:id="5804" w:name="_Toc75533836"/>
      <w:bookmarkStart w:id="5805" w:name="_Toc75819722"/>
      <w:bookmarkStart w:id="5806" w:name="_Toc76508566"/>
      <w:bookmarkStart w:id="5807" w:name="_Toc76717516"/>
      <w:bookmarkStart w:id="5808" w:name="_Toc83294158"/>
      <w:bookmarkStart w:id="5809"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798"/>
      <w:bookmarkEnd w:id="5799"/>
      <w:bookmarkEnd w:id="5800"/>
      <w:bookmarkEnd w:id="5801"/>
      <w:bookmarkEnd w:id="5802"/>
      <w:bookmarkEnd w:id="5803"/>
      <w:bookmarkEnd w:id="5804"/>
      <w:bookmarkEnd w:id="5805"/>
      <w:bookmarkEnd w:id="5806"/>
      <w:bookmarkEnd w:id="5807"/>
      <w:bookmarkEnd w:id="5808"/>
      <w:bookmarkEnd w:id="5809"/>
    </w:p>
    <w:p w14:paraId="66EFDC54" w14:textId="77777777" w:rsidR="0017189C" w:rsidRPr="004E30D3" w:rsidRDefault="0017189C" w:rsidP="004E30D3">
      <w:pPr>
        <w:pStyle w:val="Heading4"/>
        <w:rPr>
          <w:lang w:val="sv-FI"/>
        </w:rPr>
      </w:pPr>
      <w:bookmarkStart w:id="5810" w:name="_Toc45888380"/>
      <w:bookmarkStart w:id="5811" w:name="_Toc45888979"/>
      <w:bookmarkStart w:id="5812" w:name="_Toc59650308"/>
      <w:bookmarkStart w:id="5813" w:name="_Toc61357580"/>
      <w:bookmarkStart w:id="5814" w:name="_Toc61359354"/>
      <w:bookmarkStart w:id="5815" w:name="_Toc67916293"/>
      <w:bookmarkStart w:id="5816" w:name="_Toc75533837"/>
      <w:bookmarkStart w:id="5817" w:name="_Toc75819723"/>
      <w:bookmarkStart w:id="5818" w:name="_Toc76508567"/>
      <w:bookmarkStart w:id="5819" w:name="_Toc76717517"/>
      <w:bookmarkStart w:id="5820" w:name="_Toc83294159"/>
      <w:bookmarkStart w:id="5821" w:name="_Toc84335198"/>
      <w:r w:rsidRPr="004E30D3">
        <w:rPr>
          <w:lang w:val="sv-FI"/>
        </w:rPr>
        <w:t>6.5E.4.1</w:t>
      </w:r>
      <w:r w:rsidRPr="004E30D3">
        <w:rPr>
          <w:lang w:val="sv-FI"/>
        </w:rPr>
        <w:tab/>
        <w:t>General</w:t>
      </w:r>
      <w:bookmarkEnd w:id="5810"/>
      <w:bookmarkEnd w:id="5811"/>
      <w:bookmarkEnd w:id="5812"/>
      <w:bookmarkEnd w:id="5813"/>
      <w:bookmarkEnd w:id="5814"/>
      <w:bookmarkEnd w:id="5815"/>
      <w:bookmarkEnd w:id="5816"/>
      <w:bookmarkEnd w:id="5817"/>
      <w:bookmarkEnd w:id="5818"/>
      <w:bookmarkEnd w:id="5819"/>
      <w:bookmarkEnd w:id="5820"/>
      <w:bookmarkEnd w:id="5821"/>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5EBCD3BC" w:rsidR="0017189C" w:rsidRDefault="00CE38FC" w:rsidP="0017189C">
      <w:r>
        <w:t>For NR V2X UE with two transmit antenna connectors, the requirements specified for single carrier shall apply to each transmit antenna connector.</w:t>
      </w:r>
    </w:p>
    <w:p w14:paraId="78C558DC" w14:textId="43069BAE" w:rsidR="0017189C" w:rsidRDefault="0017189C" w:rsidP="004E30D3">
      <w:pPr>
        <w:pStyle w:val="Heading4"/>
      </w:pPr>
      <w:bookmarkStart w:id="5822" w:name="_Toc83294160"/>
      <w:bookmarkStart w:id="5823" w:name="_Toc84335199"/>
      <w:r>
        <w:t>6.5E.4.2</w:t>
      </w:r>
      <w:bookmarkStart w:id="5824" w:name="_Toc45888381"/>
      <w:bookmarkStart w:id="5825" w:name="_Toc45888980"/>
      <w:bookmarkStart w:id="5826" w:name="_Toc59650309"/>
      <w:bookmarkStart w:id="5827" w:name="_Toc61357581"/>
      <w:bookmarkStart w:id="5828" w:name="_Toc61359355"/>
      <w:bookmarkStart w:id="5829" w:name="_Toc67916294"/>
      <w:bookmarkStart w:id="5830" w:name="_Toc75533838"/>
      <w:bookmarkStart w:id="5831" w:name="_Toc75819724"/>
      <w:bookmarkStart w:id="5832" w:name="_Toc76508568"/>
      <w:bookmarkStart w:id="5833" w:name="_Toc76717518"/>
      <w:r>
        <w:tab/>
      </w:r>
      <w:bookmarkEnd w:id="5822"/>
      <w:bookmarkEnd w:id="5823"/>
      <w:bookmarkEnd w:id="5824"/>
      <w:bookmarkEnd w:id="5825"/>
      <w:bookmarkEnd w:id="5826"/>
      <w:bookmarkEnd w:id="5827"/>
      <w:bookmarkEnd w:id="5828"/>
      <w:bookmarkEnd w:id="5829"/>
      <w:bookmarkEnd w:id="5830"/>
      <w:bookmarkEnd w:id="5831"/>
      <w:bookmarkEnd w:id="5832"/>
      <w:bookmarkEnd w:id="5833"/>
      <w:r w:rsidR="00700290">
        <w:t>Transmit intermodulation for V2X concurrent operation</w:t>
      </w:r>
    </w:p>
    <w:p w14:paraId="5A58BB85" w14:textId="77777777" w:rsidR="00FA3C5F" w:rsidRDefault="00FA3C5F" w:rsidP="00FA3C5F">
      <w:pPr>
        <w:rPr>
          <w:noProof/>
        </w:rPr>
      </w:pPr>
      <w:bookmarkStart w:id="5834" w:name="_Toc59650310"/>
      <w:bookmarkStart w:id="5835" w:name="_Toc61357582"/>
      <w:bookmarkStart w:id="5836" w:name="_Toc61359356"/>
      <w:bookmarkStart w:id="5837" w:name="_Toc67916295"/>
      <w:bookmarkStart w:id="5838" w:name="_Toc75533839"/>
      <w:bookmarkStart w:id="5839" w:name="_Toc75819725"/>
      <w:bookmarkStart w:id="5840" w:name="_Toc76508569"/>
      <w:bookmarkStart w:id="5841" w:name="_Toc76717519"/>
      <w:bookmarkStart w:id="5842" w:name="_Toc83294161"/>
      <w:bookmarkStart w:id="5843"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834"/>
      <w:bookmarkEnd w:id="5835"/>
      <w:bookmarkEnd w:id="5836"/>
      <w:bookmarkEnd w:id="5837"/>
      <w:bookmarkEnd w:id="5838"/>
      <w:bookmarkEnd w:id="5839"/>
      <w:bookmarkEnd w:id="5840"/>
      <w:bookmarkEnd w:id="5841"/>
      <w:bookmarkEnd w:id="5842"/>
      <w:bookmarkEnd w:id="5843"/>
    </w:p>
    <w:p w14:paraId="7AB0C1A1" w14:textId="77777777" w:rsidR="00B1438F" w:rsidRDefault="00B1438F" w:rsidP="004E30D3">
      <w:pPr>
        <w:pStyle w:val="Heading3"/>
      </w:pPr>
      <w:bookmarkStart w:id="5844" w:name="_Toc59650311"/>
      <w:bookmarkStart w:id="5845" w:name="_Toc61357583"/>
      <w:bookmarkStart w:id="5846" w:name="_Toc61359357"/>
      <w:bookmarkStart w:id="5847" w:name="_Toc67916296"/>
      <w:bookmarkStart w:id="5848" w:name="_Toc75533840"/>
      <w:bookmarkStart w:id="5849" w:name="_Toc75819726"/>
      <w:bookmarkStart w:id="5850" w:name="_Toc76508570"/>
      <w:bookmarkStart w:id="5851" w:name="_Toc76717520"/>
      <w:bookmarkStart w:id="5852" w:name="_Toc83294162"/>
      <w:bookmarkStart w:id="5853" w:name="_Toc84335201"/>
      <w:r w:rsidRPr="001C0CC4">
        <w:t>6.5</w:t>
      </w:r>
      <w:r>
        <w:t>F</w:t>
      </w:r>
      <w:r w:rsidRPr="001C0CC4">
        <w:t>.1</w:t>
      </w:r>
      <w:r w:rsidRPr="001C0CC4">
        <w:tab/>
        <w:t>Occupied bandwidth</w:t>
      </w:r>
      <w:bookmarkEnd w:id="5844"/>
      <w:bookmarkEnd w:id="5845"/>
      <w:bookmarkEnd w:id="5846"/>
      <w:bookmarkEnd w:id="5847"/>
      <w:bookmarkEnd w:id="5848"/>
      <w:bookmarkEnd w:id="5849"/>
      <w:bookmarkEnd w:id="5850"/>
      <w:bookmarkEnd w:id="5851"/>
      <w:bookmarkEnd w:id="5852"/>
      <w:bookmarkEnd w:id="5853"/>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854" w:name="_Toc59650312"/>
      <w:bookmarkStart w:id="5855" w:name="_Toc61357584"/>
      <w:bookmarkStart w:id="5856" w:name="_Toc61359358"/>
      <w:bookmarkStart w:id="5857" w:name="_Toc67916297"/>
      <w:bookmarkStart w:id="5858" w:name="_Toc75533841"/>
      <w:bookmarkStart w:id="5859" w:name="_Toc75819727"/>
      <w:bookmarkStart w:id="5860" w:name="_Toc76508571"/>
      <w:bookmarkStart w:id="5861" w:name="_Toc76717521"/>
      <w:bookmarkStart w:id="5862" w:name="_Toc83294163"/>
      <w:bookmarkStart w:id="5863" w:name="_Toc84335202"/>
      <w:r w:rsidRPr="001C0CC4">
        <w:t>6.5</w:t>
      </w:r>
      <w:r>
        <w:t>F</w:t>
      </w:r>
      <w:r w:rsidRPr="001C0CC4">
        <w:t>.2</w:t>
      </w:r>
      <w:r w:rsidRPr="001C0CC4">
        <w:tab/>
        <w:t>Out of band emission</w:t>
      </w:r>
      <w:bookmarkEnd w:id="5854"/>
      <w:bookmarkEnd w:id="5855"/>
      <w:bookmarkEnd w:id="5856"/>
      <w:bookmarkEnd w:id="5857"/>
      <w:bookmarkEnd w:id="5858"/>
      <w:bookmarkEnd w:id="5859"/>
      <w:bookmarkEnd w:id="5860"/>
      <w:bookmarkEnd w:id="5861"/>
      <w:bookmarkEnd w:id="5862"/>
      <w:bookmarkEnd w:id="5863"/>
    </w:p>
    <w:p w14:paraId="5E73BAAC" w14:textId="77777777" w:rsidR="00B1438F" w:rsidRPr="001C0CC4" w:rsidRDefault="00B1438F" w:rsidP="004E30D3">
      <w:pPr>
        <w:pStyle w:val="Heading4"/>
      </w:pPr>
      <w:bookmarkStart w:id="5864" w:name="_Toc59650313"/>
      <w:bookmarkStart w:id="5865" w:name="_Toc61357585"/>
      <w:bookmarkStart w:id="5866" w:name="_Toc61359359"/>
      <w:bookmarkStart w:id="5867" w:name="_Toc67916298"/>
      <w:bookmarkStart w:id="5868" w:name="_Toc75533842"/>
      <w:bookmarkStart w:id="5869" w:name="_Toc75819728"/>
      <w:bookmarkStart w:id="5870" w:name="_Toc76508572"/>
      <w:bookmarkStart w:id="5871" w:name="_Toc76717522"/>
      <w:bookmarkStart w:id="5872" w:name="_Toc83294164"/>
      <w:bookmarkStart w:id="5873" w:name="_Toc84335203"/>
      <w:r w:rsidRPr="001C0CC4">
        <w:t>6.5</w:t>
      </w:r>
      <w:r>
        <w:t>F</w:t>
      </w:r>
      <w:r w:rsidRPr="001C0CC4">
        <w:t>.2.1</w:t>
      </w:r>
      <w:r w:rsidRPr="001C0CC4">
        <w:tab/>
        <w:t>General</w:t>
      </w:r>
      <w:bookmarkEnd w:id="5864"/>
      <w:bookmarkEnd w:id="5865"/>
      <w:bookmarkEnd w:id="5866"/>
      <w:bookmarkEnd w:id="5867"/>
      <w:bookmarkEnd w:id="5868"/>
      <w:bookmarkEnd w:id="5869"/>
      <w:bookmarkEnd w:id="5870"/>
      <w:bookmarkEnd w:id="5871"/>
      <w:bookmarkEnd w:id="5872"/>
      <w:bookmarkEnd w:id="5873"/>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874" w:name="_Toc59650314"/>
      <w:bookmarkStart w:id="5875" w:name="_Toc61357586"/>
      <w:bookmarkStart w:id="5876" w:name="_Toc61359360"/>
      <w:bookmarkStart w:id="5877" w:name="_Toc67916299"/>
      <w:bookmarkStart w:id="5878" w:name="_Toc75533843"/>
      <w:bookmarkStart w:id="5879" w:name="_Toc75819729"/>
      <w:bookmarkStart w:id="5880" w:name="_Toc76508573"/>
      <w:bookmarkStart w:id="5881" w:name="_Toc76717523"/>
      <w:bookmarkStart w:id="5882" w:name="_Toc83294165"/>
      <w:bookmarkStart w:id="5883"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874"/>
      <w:bookmarkEnd w:id="5875"/>
      <w:bookmarkEnd w:id="5876"/>
      <w:bookmarkEnd w:id="5877"/>
      <w:bookmarkEnd w:id="5878"/>
      <w:bookmarkEnd w:id="5879"/>
      <w:bookmarkEnd w:id="5880"/>
      <w:bookmarkEnd w:id="5881"/>
      <w:bookmarkEnd w:id="5882"/>
      <w:bookmarkEnd w:id="5883"/>
    </w:p>
    <w:p w14:paraId="4EDC03B8" w14:textId="77777777" w:rsidR="00FF3226" w:rsidRDefault="00FF3226" w:rsidP="00E325BF">
      <w:pPr>
        <w:pStyle w:val="Heading5"/>
      </w:pPr>
      <w:r w:rsidRPr="00A1115A">
        <w:t>6.5F.2.2.</w:t>
      </w:r>
      <w:r>
        <w:t>0</w:t>
      </w:r>
      <w:r w:rsidRPr="00A1115A">
        <w:tab/>
      </w:r>
      <w:r>
        <w:t>General</w:t>
      </w:r>
      <w:r w:rsidRPr="00A1115A">
        <w:t xml:space="preserve"> </w:t>
      </w:r>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bookmarkStart w:id="5884" w:name="_CRTable6_5F_2_21"/>
      <w:r w:rsidRPr="001C0CC4">
        <w:rPr>
          <w:lang w:val="en-US"/>
        </w:rPr>
        <w:t xml:space="preserve">Table </w:t>
      </w:r>
      <w:bookmarkEnd w:id="5884"/>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B1438F" w:rsidRPr="001C0CC4" w14:paraId="0EE2A394" w14:textId="77777777" w:rsidTr="008C0EFD">
        <w:trPr>
          <w:cantSplit/>
          <w:jc w:val="center"/>
        </w:trPr>
        <w:tc>
          <w:tcPr>
            <w:tcW w:w="9497" w:type="dxa"/>
            <w:gridSpan w:val="7"/>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tcPr>
          <w:p w14:paraId="3CCADB87" w14:textId="77777777" w:rsidR="00B1438F" w:rsidRPr="009E7940" w:rsidRDefault="00B1438F" w:rsidP="00EE008E">
            <w:pPr>
              <w:pStyle w:val="TAH"/>
            </w:pPr>
            <w:r w:rsidRPr="001C0CC4">
              <w:t>10</w:t>
            </w:r>
            <w:r>
              <w:t xml:space="preserve"> </w:t>
            </w:r>
            <w:r w:rsidRPr="001C0CC4">
              <w:t>MHz</w:t>
            </w:r>
          </w:p>
        </w:tc>
        <w:tc>
          <w:tcPr>
            <w:tcW w:w="1416" w:type="dxa"/>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5"/>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7"/>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885" w:name="_Toc59650315"/>
      <w:bookmarkStart w:id="5886" w:name="_Toc61357587"/>
      <w:bookmarkStart w:id="5887" w:name="_Toc61359361"/>
      <w:bookmarkStart w:id="5888" w:name="_Toc67916300"/>
      <w:bookmarkStart w:id="5889" w:name="_Toc75533844"/>
      <w:bookmarkStart w:id="5890" w:name="_Toc75819730"/>
      <w:bookmarkStart w:id="5891" w:name="_Toc76508574"/>
      <w:bookmarkStart w:id="5892" w:name="_Toc76717524"/>
      <w:bookmarkStart w:id="5893" w:name="_Toc83294166"/>
      <w:bookmarkStart w:id="5894" w:name="_Toc84335205"/>
      <w:r>
        <w:t>6.5F.2.2.1</w:t>
      </w:r>
      <w:r>
        <w:tab/>
      </w:r>
      <w:bookmarkStart w:id="5895" w:name="_Hlk40188429"/>
      <w:r>
        <w:t>Spectrum emission mask for non-transmitted channels</w:t>
      </w:r>
      <w:bookmarkEnd w:id="5885"/>
      <w:bookmarkEnd w:id="5886"/>
      <w:bookmarkEnd w:id="5887"/>
      <w:bookmarkEnd w:id="5888"/>
      <w:bookmarkEnd w:id="5889"/>
      <w:bookmarkEnd w:id="5890"/>
      <w:bookmarkEnd w:id="5891"/>
      <w:bookmarkEnd w:id="5892"/>
      <w:bookmarkEnd w:id="5893"/>
      <w:bookmarkEnd w:id="5894"/>
      <w:bookmarkEnd w:id="5895"/>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896" w:name="_Toc59650316"/>
      <w:bookmarkStart w:id="5897" w:name="_Toc61357588"/>
      <w:bookmarkStart w:id="5898" w:name="_Toc61359362"/>
      <w:bookmarkStart w:id="5899" w:name="_Toc67916301"/>
      <w:bookmarkStart w:id="5900" w:name="_Toc75533845"/>
      <w:bookmarkStart w:id="5901" w:name="_Toc75819731"/>
      <w:bookmarkStart w:id="5902" w:name="_Toc76508575"/>
      <w:bookmarkStart w:id="5903" w:name="_Toc76717525"/>
      <w:bookmarkStart w:id="5904" w:name="_Toc83294167"/>
      <w:bookmarkStart w:id="5905" w:name="_Toc84335206"/>
      <w:r w:rsidRPr="001C0CC4">
        <w:t>6.5</w:t>
      </w:r>
      <w:r>
        <w:t>F</w:t>
      </w:r>
      <w:r w:rsidRPr="001C0CC4">
        <w:t>.2.3</w:t>
      </w:r>
      <w:r w:rsidRPr="001C0CC4">
        <w:tab/>
        <w:t>Additional spectrum emission mask</w:t>
      </w:r>
      <w:bookmarkEnd w:id="5896"/>
      <w:bookmarkEnd w:id="5897"/>
      <w:bookmarkEnd w:id="5898"/>
      <w:bookmarkEnd w:id="5899"/>
      <w:bookmarkEnd w:id="5900"/>
      <w:bookmarkEnd w:id="5901"/>
      <w:bookmarkEnd w:id="5902"/>
      <w:bookmarkEnd w:id="5903"/>
      <w:bookmarkEnd w:id="5904"/>
      <w:bookmarkEnd w:id="5905"/>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906" w:name="_Toc59650317"/>
      <w:bookmarkStart w:id="5907" w:name="_Toc61357589"/>
      <w:bookmarkStart w:id="5908" w:name="_Toc61359363"/>
      <w:bookmarkStart w:id="5909" w:name="_Toc67916302"/>
      <w:bookmarkStart w:id="5910" w:name="_Toc75533846"/>
      <w:bookmarkStart w:id="5911" w:name="_Toc75819732"/>
      <w:bookmarkStart w:id="5912" w:name="_Toc76508576"/>
      <w:bookmarkStart w:id="5913" w:name="_Toc76717526"/>
      <w:bookmarkStart w:id="5914" w:name="_Toc83294168"/>
      <w:bookmarkStart w:id="5915"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906"/>
      <w:bookmarkEnd w:id="5907"/>
      <w:bookmarkEnd w:id="5908"/>
      <w:bookmarkEnd w:id="5909"/>
      <w:bookmarkEnd w:id="5910"/>
      <w:bookmarkEnd w:id="5911"/>
      <w:bookmarkEnd w:id="5912"/>
      <w:bookmarkEnd w:id="5913"/>
      <w:bookmarkEnd w:id="5914"/>
      <w:bookmarkEnd w:id="5915"/>
    </w:p>
    <w:p w14:paraId="25F50D27" w14:textId="77777777" w:rsidR="00FF3226" w:rsidRDefault="00FF3226" w:rsidP="00E325BF">
      <w:pPr>
        <w:pStyle w:val="Heading5"/>
      </w:pPr>
      <w:r w:rsidRPr="00A1115A">
        <w:rPr>
          <w:snapToGrid w:val="0"/>
        </w:rPr>
        <w:t>6.5F.2.4.</w:t>
      </w:r>
      <w:r>
        <w:rPr>
          <w:snapToGrid w:val="0"/>
        </w:rPr>
        <w:t>0</w:t>
      </w:r>
      <w:r w:rsidRPr="00A1115A">
        <w:rPr>
          <w:snapToGrid w:val="0"/>
        </w:rPr>
        <w:tab/>
      </w:r>
      <w:r>
        <w:rPr>
          <w:snapToGrid w:val="0"/>
        </w:rPr>
        <w:t>General</w:t>
      </w:r>
      <w:r w:rsidRPr="00A1115A">
        <w:t xml:space="preserve"> </w:t>
      </w:r>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916" w:name="_Toc59650318"/>
      <w:bookmarkStart w:id="5917" w:name="_Toc61357590"/>
      <w:bookmarkStart w:id="5918" w:name="_Toc61359364"/>
      <w:bookmarkStart w:id="5919" w:name="_Toc67916303"/>
      <w:bookmarkStart w:id="5920" w:name="_Toc75533847"/>
      <w:bookmarkStart w:id="5921" w:name="_Toc75819733"/>
      <w:bookmarkStart w:id="5922" w:name="_Toc76508577"/>
      <w:bookmarkStart w:id="5923" w:name="_Toc76717527"/>
      <w:bookmarkStart w:id="5924" w:name="_Toc83294169"/>
      <w:bookmarkStart w:id="5925"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916"/>
      <w:bookmarkEnd w:id="5917"/>
      <w:bookmarkEnd w:id="5918"/>
      <w:bookmarkEnd w:id="5919"/>
      <w:bookmarkEnd w:id="5920"/>
      <w:bookmarkEnd w:id="5921"/>
      <w:bookmarkEnd w:id="5922"/>
      <w:bookmarkEnd w:id="5923"/>
      <w:bookmarkEnd w:id="5924"/>
      <w:bookmarkEnd w:id="5925"/>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bookmarkStart w:id="5926" w:name="_CRTable6_5F_2_4_11"/>
      <w:r w:rsidRPr="001C0CC4">
        <w:t xml:space="preserve">Table </w:t>
      </w:r>
      <w:bookmarkEnd w:id="5926"/>
      <w:r w:rsidRPr="001C0CC4">
        <w:t>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927" w:name="_Toc59650319"/>
      <w:bookmarkStart w:id="5928" w:name="_Toc61357591"/>
      <w:bookmarkStart w:id="5929" w:name="_Toc61359365"/>
      <w:bookmarkStart w:id="5930" w:name="_Toc67916304"/>
      <w:bookmarkStart w:id="5931" w:name="_Toc75533848"/>
      <w:bookmarkStart w:id="5932" w:name="_Toc75819734"/>
      <w:bookmarkStart w:id="5933" w:name="_Toc76508578"/>
      <w:bookmarkStart w:id="5934" w:name="_Toc76717528"/>
      <w:bookmarkStart w:id="5935" w:name="_Toc83294170"/>
      <w:bookmarkStart w:id="5936"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927"/>
      <w:bookmarkEnd w:id="5928"/>
      <w:bookmarkEnd w:id="5929"/>
      <w:bookmarkEnd w:id="5930"/>
      <w:bookmarkEnd w:id="5931"/>
      <w:bookmarkEnd w:id="5932"/>
      <w:bookmarkEnd w:id="5933"/>
      <w:bookmarkEnd w:id="5934"/>
      <w:bookmarkEnd w:id="5935"/>
      <w:bookmarkEnd w:id="5936"/>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bookmarkStart w:id="5937" w:name="_CRTable6_5F_2_4_21"/>
      <w:r w:rsidRPr="001C0CC4">
        <w:t xml:space="preserve">Table </w:t>
      </w:r>
      <w:bookmarkEnd w:id="5937"/>
      <w:r w:rsidRPr="001C0CC4">
        <w:t>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938" w:name="_Toc59650320"/>
      <w:bookmarkStart w:id="5939" w:name="_Toc61357592"/>
      <w:bookmarkStart w:id="5940" w:name="_Toc61359366"/>
      <w:bookmarkStart w:id="5941" w:name="_Toc67916305"/>
      <w:bookmarkStart w:id="5942" w:name="_Toc75533849"/>
      <w:bookmarkStart w:id="5943" w:name="_Toc75819735"/>
      <w:bookmarkStart w:id="5944" w:name="_Toc76508579"/>
      <w:bookmarkStart w:id="5945" w:name="_Toc76717529"/>
      <w:bookmarkStart w:id="5946" w:name="_Toc83294171"/>
      <w:bookmarkStart w:id="5947" w:name="_Toc84335210"/>
      <w:r w:rsidRPr="001C0CC4">
        <w:rPr>
          <w:rFonts w:hint="eastAsia"/>
        </w:rPr>
        <w:t>6</w:t>
      </w:r>
      <w:r w:rsidRPr="001C0CC4">
        <w:t>.</w:t>
      </w:r>
      <w:r w:rsidRPr="001C0CC4">
        <w:rPr>
          <w:rFonts w:hint="eastAsia"/>
        </w:rPr>
        <w:t>5</w:t>
      </w:r>
      <w:r>
        <w:t>F</w:t>
      </w:r>
      <w:r w:rsidRPr="001C0CC4">
        <w:t>.3</w:t>
      </w:r>
      <w:r w:rsidRPr="001C0CC4">
        <w:tab/>
        <w:t>Spurious emissions</w:t>
      </w:r>
      <w:bookmarkEnd w:id="5938"/>
      <w:bookmarkEnd w:id="5939"/>
      <w:bookmarkEnd w:id="5940"/>
      <w:bookmarkEnd w:id="5941"/>
      <w:bookmarkEnd w:id="5942"/>
      <w:bookmarkEnd w:id="5943"/>
      <w:bookmarkEnd w:id="5944"/>
      <w:bookmarkEnd w:id="5945"/>
      <w:bookmarkEnd w:id="5946"/>
      <w:bookmarkEnd w:id="5947"/>
    </w:p>
    <w:p w14:paraId="74207CB0" w14:textId="77777777" w:rsidR="00931F5F" w:rsidRDefault="00931F5F" w:rsidP="00E325BF">
      <w:pPr>
        <w:pStyle w:val="Heading4"/>
      </w:pPr>
      <w:r w:rsidRPr="00A1115A">
        <w:t>6.5F.3.</w:t>
      </w:r>
      <w:r>
        <w:t>0</w:t>
      </w:r>
      <w:r w:rsidRPr="00A1115A">
        <w:tab/>
        <w:t xml:space="preserve">General </w:t>
      </w:r>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948" w:name="_Toc59650321"/>
      <w:bookmarkStart w:id="5949" w:name="_Toc61357593"/>
      <w:bookmarkStart w:id="5950" w:name="_Toc61359367"/>
      <w:bookmarkStart w:id="5951" w:name="_Toc67916306"/>
      <w:bookmarkStart w:id="5952" w:name="_Toc75533850"/>
      <w:bookmarkStart w:id="5953" w:name="_Toc75819736"/>
      <w:bookmarkStart w:id="5954" w:name="_Toc76508580"/>
      <w:bookmarkStart w:id="5955" w:name="_Toc76717530"/>
      <w:bookmarkStart w:id="5956" w:name="_Toc83294172"/>
      <w:bookmarkStart w:id="5957" w:name="_Toc84335211"/>
      <w:r w:rsidRPr="001C0CC4">
        <w:t>6.5</w:t>
      </w:r>
      <w:r>
        <w:t>F</w:t>
      </w:r>
      <w:r w:rsidRPr="001C0CC4">
        <w:t>.3.1</w:t>
      </w:r>
      <w:r w:rsidRPr="001C0CC4">
        <w:tab/>
        <w:t>General spurious emissions</w:t>
      </w:r>
      <w:bookmarkEnd w:id="5948"/>
      <w:bookmarkEnd w:id="5949"/>
      <w:bookmarkEnd w:id="5950"/>
      <w:bookmarkEnd w:id="5951"/>
      <w:bookmarkEnd w:id="5952"/>
      <w:bookmarkEnd w:id="5953"/>
      <w:bookmarkEnd w:id="5954"/>
      <w:bookmarkEnd w:id="5955"/>
      <w:bookmarkEnd w:id="5956"/>
      <w:bookmarkEnd w:id="5957"/>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958" w:name="_Toc59650322"/>
      <w:bookmarkStart w:id="5959" w:name="_Toc61357594"/>
      <w:bookmarkStart w:id="5960" w:name="_Toc61359368"/>
      <w:bookmarkStart w:id="5961" w:name="_Toc67916307"/>
      <w:bookmarkStart w:id="5962" w:name="_Toc75533851"/>
      <w:bookmarkStart w:id="5963" w:name="_Toc75819737"/>
      <w:bookmarkStart w:id="5964" w:name="_Toc76508581"/>
      <w:bookmarkStart w:id="5965" w:name="_Toc76717531"/>
      <w:bookmarkStart w:id="5966" w:name="_Toc83294173"/>
      <w:bookmarkStart w:id="5967" w:name="_Toc84335212"/>
      <w:r w:rsidRPr="001C0CC4">
        <w:t>6.5</w:t>
      </w:r>
      <w:r>
        <w:t>F</w:t>
      </w:r>
      <w:r w:rsidRPr="001C0CC4">
        <w:t>.3.2</w:t>
      </w:r>
      <w:r w:rsidRPr="001C0CC4">
        <w:tab/>
        <w:t>Spurious emissions for UE co-existence</w:t>
      </w:r>
      <w:bookmarkEnd w:id="5958"/>
      <w:bookmarkEnd w:id="5959"/>
      <w:bookmarkEnd w:id="5960"/>
      <w:bookmarkEnd w:id="5961"/>
      <w:bookmarkEnd w:id="5962"/>
      <w:bookmarkEnd w:id="5963"/>
      <w:bookmarkEnd w:id="5964"/>
      <w:bookmarkEnd w:id="5965"/>
      <w:bookmarkEnd w:id="5966"/>
      <w:bookmarkEnd w:id="5967"/>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968" w:name="_Toc59650323"/>
      <w:bookmarkStart w:id="5969" w:name="_Toc61357595"/>
      <w:bookmarkStart w:id="5970" w:name="_Toc61359369"/>
      <w:bookmarkStart w:id="5971" w:name="_Toc67916308"/>
      <w:bookmarkStart w:id="5972" w:name="_Toc75533852"/>
      <w:bookmarkStart w:id="5973" w:name="_Toc75819738"/>
      <w:bookmarkStart w:id="5974" w:name="_Toc76508582"/>
      <w:bookmarkStart w:id="5975" w:name="_Toc76717532"/>
      <w:bookmarkStart w:id="5976" w:name="_Toc83294174"/>
      <w:bookmarkStart w:id="5977" w:name="_Toc84335213"/>
      <w:r w:rsidRPr="001C0CC4">
        <w:t>6.5</w:t>
      </w:r>
      <w:r>
        <w:t>F</w:t>
      </w:r>
      <w:r w:rsidRPr="001C0CC4">
        <w:t>.3.3</w:t>
      </w:r>
      <w:r w:rsidRPr="001C0CC4">
        <w:tab/>
        <w:t>Additional spurious emissions</w:t>
      </w:r>
      <w:bookmarkEnd w:id="5968"/>
      <w:bookmarkEnd w:id="5969"/>
      <w:bookmarkEnd w:id="5970"/>
      <w:bookmarkEnd w:id="5971"/>
      <w:bookmarkEnd w:id="5972"/>
      <w:bookmarkEnd w:id="5973"/>
      <w:bookmarkEnd w:id="5974"/>
      <w:bookmarkEnd w:id="5975"/>
      <w:bookmarkEnd w:id="5976"/>
      <w:bookmarkEnd w:id="5977"/>
    </w:p>
    <w:p w14:paraId="292FE184" w14:textId="77777777" w:rsidR="004F24F2" w:rsidRDefault="004F24F2" w:rsidP="00E325BF">
      <w:pPr>
        <w:pStyle w:val="Heading5"/>
      </w:pPr>
      <w:r w:rsidRPr="00A1115A">
        <w:t>6.5F.3.3.</w:t>
      </w:r>
      <w:r>
        <w:t>0</w:t>
      </w:r>
      <w:r w:rsidRPr="00A1115A">
        <w:tab/>
      </w:r>
      <w:r>
        <w:t xml:space="preserve">General </w:t>
      </w:r>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978" w:name="_Toc59650324"/>
      <w:bookmarkStart w:id="5979" w:name="_Toc61357596"/>
      <w:bookmarkStart w:id="5980" w:name="_Toc61359370"/>
      <w:bookmarkStart w:id="5981" w:name="_Toc67916309"/>
      <w:bookmarkStart w:id="5982" w:name="_Toc75533853"/>
      <w:bookmarkStart w:id="5983" w:name="_Toc75819739"/>
      <w:bookmarkStart w:id="5984" w:name="_Toc76508583"/>
      <w:bookmarkStart w:id="5985" w:name="_Toc76717533"/>
      <w:bookmarkStart w:id="5986" w:name="_Toc83294175"/>
      <w:bookmarkStart w:id="5987" w:name="_Toc84335214"/>
      <w:r w:rsidRPr="001C0CC4">
        <w:t>6.5</w:t>
      </w:r>
      <w:r>
        <w:t>F</w:t>
      </w:r>
      <w:r w:rsidRPr="001C0CC4">
        <w:t>.3.3.1</w:t>
      </w:r>
      <w:r w:rsidRPr="001C0CC4">
        <w:tab/>
      </w:r>
      <w:bookmarkEnd w:id="5978"/>
      <w:bookmarkEnd w:id="5979"/>
      <w:bookmarkEnd w:id="5980"/>
      <w:bookmarkEnd w:id="5981"/>
      <w:bookmarkEnd w:id="5982"/>
      <w:bookmarkEnd w:id="5983"/>
      <w:bookmarkEnd w:id="5984"/>
      <w:bookmarkEnd w:id="5985"/>
      <w:r w:rsidR="003728D0" w:rsidRPr="001C0CC4">
        <w:t xml:space="preserve">Requirement for network </w:t>
      </w:r>
      <w:r w:rsidR="003728D0">
        <w:t>signalling</w:t>
      </w:r>
      <w:r w:rsidR="003728D0" w:rsidRPr="001C0CC4">
        <w:t xml:space="preserve"> value "NS_</w:t>
      </w:r>
      <w:r w:rsidR="003728D0">
        <w:t>28</w:t>
      </w:r>
      <w:r w:rsidR="003728D0" w:rsidRPr="001C0CC4">
        <w:t>"</w:t>
      </w:r>
      <w:bookmarkEnd w:id="5986"/>
      <w:bookmarkEnd w:id="5987"/>
    </w:p>
    <w:p w14:paraId="64A41C1E" w14:textId="6F8F2DF6" w:rsidR="00B1438F" w:rsidRDefault="000B0C04" w:rsidP="00B1438F">
      <w:bookmarkStart w:id="5988"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5988"/>
      <w:r w:rsidRPr="001D386E">
        <w:rPr>
          <w:rFonts w:cs="v5.0.0"/>
          <w:snapToGrid w:val="0"/>
        </w:rPr>
        <w:t xml:space="preserve">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06D78C29" w14:textId="77777777" w:rsidR="00B1438F" w:rsidRPr="001D386E" w:rsidRDefault="00B1438F" w:rsidP="00B1438F">
      <w:pPr>
        <w:pStyle w:val="TH"/>
      </w:pPr>
      <w:bookmarkStart w:id="5989" w:name="_CRTable6_5F_3_3_11"/>
      <w:r w:rsidRPr="001D386E">
        <w:t xml:space="preserve">Table </w:t>
      </w:r>
      <w:bookmarkEnd w:id="5989"/>
      <w:r w:rsidRPr="001D386E">
        <w:t>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5990" w:name="_Toc59650325"/>
      <w:bookmarkStart w:id="5991" w:name="_Toc61357597"/>
      <w:bookmarkStart w:id="5992" w:name="_Toc61359371"/>
      <w:bookmarkStart w:id="5993" w:name="_Toc67916310"/>
      <w:bookmarkStart w:id="5994" w:name="_Toc75533854"/>
      <w:bookmarkStart w:id="5995" w:name="_Toc75819740"/>
      <w:bookmarkStart w:id="5996" w:name="_Toc76508584"/>
      <w:bookmarkStart w:id="5997" w:name="_Toc76717534"/>
      <w:bookmarkStart w:id="5998" w:name="_Toc83294176"/>
      <w:bookmarkStart w:id="5999" w:name="_Toc84335215"/>
      <w:r w:rsidRPr="001C0CC4">
        <w:t>6.5</w:t>
      </w:r>
      <w:r>
        <w:t>F</w:t>
      </w:r>
      <w:r w:rsidRPr="001C0CC4">
        <w:t>.3.3.</w:t>
      </w:r>
      <w:r>
        <w:t>2</w:t>
      </w:r>
      <w:r w:rsidRPr="001C0CC4">
        <w:tab/>
      </w:r>
      <w:bookmarkEnd w:id="5990"/>
      <w:bookmarkEnd w:id="5991"/>
      <w:bookmarkEnd w:id="5992"/>
      <w:bookmarkEnd w:id="5993"/>
      <w:bookmarkEnd w:id="5994"/>
      <w:bookmarkEnd w:id="5995"/>
      <w:bookmarkEnd w:id="5996"/>
      <w:bookmarkEnd w:id="5997"/>
      <w:r w:rsidR="003728D0" w:rsidRPr="001C0CC4">
        <w:t xml:space="preserve">Requirement for network </w:t>
      </w:r>
      <w:r w:rsidR="003728D0">
        <w:t>signalling</w:t>
      </w:r>
      <w:r w:rsidR="003728D0" w:rsidRPr="001C0CC4">
        <w:t xml:space="preserve"> value "NS_</w:t>
      </w:r>
      <w:r w:rsidR="003728D0">
        <w:t>29</w:t>
      </w:r>
      <w:r w:rsidR="003728D0" w:rsidRPr="001C0CC4">
        <w:t>"</w:t>
      </w:r>
      <w:bookmarkEnd w:id="5998"/>
      <w:bookmarkEnd w:id="5999"/>
    </w:p>
    <w:p w14:paraId="0B916B7C" w14:textId="62E328B5" w:rsidR="00B1438F" w:rsidRDefault="000B0C04"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64D53190" w14:textId="77777777" w:rsidR="00B1438F" w:rsidRDefault="00B1438F" w:rsidP="008C0EFD">
      <w:pPr>
        <w:pStyle w:val="TH"/>
        <w:keepNext w:val="0"/>
        <w:keepLines w:val="0"/>
        <w:widowControl w:val="0"/>
      </w:pPr>
      <w:bookmarkStart w:id="6000" w:name="_CRTable6_5F_3_3_21"/>
      <w:r w:rsidRPr="001D386E">
        <w:t xml:space="preserve">Table </w:t>
      </w:r>
      <w:bookmarkEnd w:id="6000"/>
      <w:r w:rsidRPr="001D386E">
        <w:t>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bookmarkStart w:id="6001" w:name="_CRTable6_5F_3_3_22"/>
      <w:r w:rsidRPr="001D386E">
        <w:t xml:space="preserve">Table </w:t>
      </w:r>
      <w:bookmarkEnd w:id="6001"/>
      <w:r w:rsidRPr="001D386E">
        <w:t>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bookmarkStart w:id="6002" w:name="_CRTable6_5F_3_3_23"/>
      <w:r w:rsidRPr="001D386E">
        <w:t xml:space="preserve">Table </w:t>
      </w:r>
      <w:bookmarkEnd w:id="6002"/>
      <w:r w:rsidRPr="001D386E">
        <w:t>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6003" w:name="_Toc59650326"/>
      <w:bookmarkStart w:id="6004" w:name="_Toc61357598"/>
      <w:bookmarkStart w:id="6005" w:name="_Toc61359372"/>
      <w:bookmarkStart w:id="6006" w:name="_Toc67916311"/>
      <w:bookmarkStart w:id="6007" w:name="_Toc75533855"/>
      <w:bookmarkStart w:id="6008" w:name="_Toc75819741"/>
      <w:bookmarkStart w:id="6009" w:name="_Toc76508585"/>
      <w:bookmarkStart w:id="6010" w:name="_Toc76717535"/>
      <w:bookmarkStart w:id="6011" w:name="_Toc83294177"/>
      <w:bookmarkStart w:id="6012" w:name="_Toc84335216"/>
      <w:r w:rsidRPr="001C0CC4">
        <w:t>6.5</w:t>
      </w:r>
      <w:r>
        <w:t>F</w:t>
      </w:r>
      <w:r w:rsidRPr="001C0CC4">
        <w:t>.3.3.</w:t>
      </w:r>
      <w:r>
        <w:t>3</w:t>
      </w:r>
      <w:r w:rsidRPr="001C0CC4">
        <w:tab/>
      </w:r>
      <w:bookmarkEnd w:id="6003"/>
      <w:bookmarkEnd w:id="6004"/>
      <w:bookmarkEnd w:id="6005"/>
      <w:bookmarkEnd w:id="6006"/>
      <w:bookmarkEnd w:id="6007"/>
      <w:bookmarkEnd w:id="6008"/>
      <w:bookmarkEnd w:id="6009"/>
      <w:bookmarkEnd w:id="6010"/>
      <w:r w:rsidR="003728D0" w:rsidRPr="001C0CC4">
        <w:t xml:space="preserve">Requirement for network </w:t>
      </w:r>
      <w:r w:rsidR="003728D0">
        <w:t>signalling</w:t>
      </w:r>
      <w:r w:rsidR="003728D0" w:rsidRPr="001C0CC4">
        <w:t xml:space="preserve"> value "NS_</w:t>
      </w:r>
      <w:r w:rsidR="003728D0">
        <w:t>30</w:t>
      </w:r>
      <w:r w:rsidR="003728D0" w:rsidRPr="001C0CC4">
        <w:t>"</w:t>
      </w:r>
      <w:bookmarkEnd w:id="6011"/>
      <w:bookmarkEnd w:id="6012"/>
    </w:p>
    <w:p w14:paraId="123B14FC" w14:textId="3F9D88C9" w:rsidR="00B1438F" w:rsidRDefault="00537147"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7FA0CE6D" w14:textId="77777777" w:rsidR="00B1438F" w:rsidRPr="001D386E" w:rsidRDefault="00B1438F" w:rsidP="00B1438F">
      <w:pPr>
        <w:pStyle w:val="TH"/>
      </w:pPr>
      <w:bookmarkStart w:id="6013" w:name="_CRTable6_5F_3_3_31"/>
      <w:r w:rsidRPr="001D386E">
        <w:t xml:space="preserve">Table </w:t>
      </w:r>
      <w:bookmarkEnd w:id="6013"/>
      <w:r w:rsidRPr="001D386E">
        <w:t>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bookmarkStart w:id="6014" w:name="_CRTable6_5F_3_3_32"/>
      <w:r w:rsidRPr="001D386E">
        <w:t xml:space="preserve">Table </w:t>
      </w:r>
      <w:bookmarkEnd w:id="6014"/>
      <w:r w:rsidRPr="001D386E">
        <w:t>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bookmarkStart w:id="6015" w:name="_CRTable6_5F_3_3_33"/>
      <w:r w:rsidRPr="001D386E">
        <w:t xml:space="preserve">Table </w:t>
      </w:r>
      <w:bookmarkEnd w:id="6015"/>
      <w:r w:rsidRPr="001D386E">
        <w:t>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6016" w:name="_Toc59650327"/>
      <w:bookmarkStart w:id="6017" w:name="_Toc61357599"/>
      <w:bookmarkStart w:id="6018" w:name="_Toc61359373"/>
      <w:bookmarkStart w:id="6019" w:name="_Toc67916312"/>
      <w:bookmarkStart w:id="6020" w:name="_Toc75533856"/>
      <w:bookmarkStart w:id="6021" w:name="_Toc75819742"/>
      <w:bookmarkStart w:id="6022" w:name="_Toc76508586"/>
      <w:bookmarkStart w:id="6023" w:name="_Toc76717536"/>
      <w:bookmarkStart w:id="6024" w:name="_Toc83294178"/>
      <w:bookmarkStart w:id="6025" w:name="_Toc84335217"/>
      <w:r w:rsidRPr="001C0CC4">
        <w:t>6.5</w:t>
      </w:r>
      <w:r>
        <w:t>F</w:t>
      </w:r>
      <w:r w:rsidRPr="001C0CC4">
        <w:t>.3.3.</w:t>
      </w:r>
      <w:r>
        <w:t>4</w:t>
      </w:r>
      <w:r w:rsidRPr="001C0CC4">
        <w:tab/>
      </w:r>
      <w:bookmarkEnd w:id="6016"/>
      <w:bookmarkEnd w:id="6017"/>
      <w:bookmarkEnd w:id="6018"/>
      <w:bookmarkEnd w:id="6019"/>
      <w:bookmarkEnd w:id="6020"/>
      <w:bookmarkEnd w:id="6021"/>
      <w:bookmarkEnd w:id="6022"/>
      <w:bookmarkEnd w:id="6023"/>
      <w:r w:rsidR="003728D0" w:rsidRPr="001C0CC4">
        <w:t xml:space="preserve">Requirement for network </w:t>
      </w:r>
      <w:r w:rsidR="003728D0">
        <w:t>signalling</w:t>
      </w:r>
      <w:r w:rsidR="003728D0" w:rsidRPr="001C0CC4">
        <w:t xml:space="preserve"> value "NS_</w:t>
      </w:r>
      <w:r w:rsidR="003728D0">
        <w:t>31</w:t>
      </w:r>
      <w:r w:rsidR="003728D0" w:rsidRPr="001C0CC4">
        <w:t>"</w:t>
      </w:r>
      <w:bookmarkEnd w:id="6024"/>
      <w:bookmarkEnd w:id="6025"/>
    </w:p>
    <w:p w14:paraId="7705D204" w14:textId="1995697A" w:rsidR="00B1438F" w:rsidRPr="001D386E" w:rsidRDefault="00537147"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3556ED06" w14:textId="77777777" w:rsidR="00B1438F" w:rsidRPr="001D386E" w:rsidRDefault="00B1438F" w:rsidP="00B1438F">
      <w:pPr>
        <w:pStyle w:val="TH"/>
      </w:pPr>
      <w:bookmarkStart w:id="6026" w:name="_CRTable6_5F_3_3_41"/>
      <w:r w:rsidRPr="001D386E">
        <w:t xml:space="preserve">Table </w:t>
      </w:r>
      <w:bookmarkEnd w:id="6026"/>
      <w:r w:rsidRPr="001D386E">
        <w:t>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bookmarkStart w:id="6027" w:name="_CRTable6_5F_3_3_42"/>
      <w:r w:rsidRPr="001D386E">
        <w:t xml:space="preserve">Table </w:t>
      </w:r>
      <w:bookmarkEnd w:id="6027"/>
      <w:r w:rsidRPr="001D386E">
        <w:t>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bookmarkStart w:id="6028" w:name="_CRTable6_5F_3_3_43"/>
      <w:r w:rsidRPr="001D386E">
        <w:t xml:space="preserve">Table </w:t>
      </w:r>
      <w:bookmarkEnd w:id="6028"/>
      <w:r w:rsidRPr="001D386E">
        <w:t>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bookmarkStart w:id="6029" w:name="_CRTable6_5F_3_3_44"/>
      <w:r w:rsidRPr="001D386E">
        <w:t xml:space="preserve">Table </w:t>
      </w:r>
      <w:bookmarkEnd w:id="6029"/>
      <w:r w:rsidRPr="001D386E">
        <w:t>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6030" w:name="_Toc59650328"/>
      <w:bookmarkStart w:id="6031" w:name="_Toc61357600"/>
      <w:bookmarkStart w:id="6032" w:name="_Toc61359374"/>
      <w:bookmarkStart w:id="6033" w:name="_Toc67916313"/>
      <w:bookmarkStart w:id="6034" w:name="_Toc75533857"/>
      <w:bookmarkStart w:id="6035" w:name="_Toc75819743"/>
      <w:bookmarkStart w:id="6036" w:name="_Toc76508587"/>
      <w:bookmarkStart w:id="6037" w:name="_Toc76717537"/>
      <w:bookmarkStart w:id="6038" w:name="_Toc83294179"/>
      <w:bookmarkStart w:id="6039"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6030"/>
      <w:bookmarkEnd w:id="6031"/>
      <w:bookmarkEnd w:id="6032"/>
      <w:bookmarkEnd w:id="6033"/>
      <w:bookmarkEnd w:id="6034"/>
      <w:bookmarkEnd w:id="6035"/>
      <w:bookmarkEnd w:id="6036"/>
      <w:bookmarkEnd w:id="6037"/>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6038"/>
      <w:bookmarkEnd w:id="6039"/>
    </w:p>
    <w:p w14:paraId="2D77F4F7" w14:textId="13FC3AB9" w:rsidR="00B1438F" w:rsidRPr="001D386E" w:rsidRDefault="00537147" w:rsidP="00B1438F">
      <w:r w:rsidRPr="001D386E">
        <w:t>When "NS_</w:t>
      </w:r>
      <w:r>
        <w:t>53</w:t>
      </w:r>
      <w:r w:rsidRPr="001D386E">
        <w:t xml:space="preserve">" </w:t>
      </w:r>
      <w:r>
        <w:t xml:space="preserve">or "NS_54"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6DFD7428" w14:textId="77777777" w:rsidR="00B1438F" w:rsidRPr="001D386E" w:rsidRDefault="00B1438F" w:rsidP="00B1438F">
      <w:pPr>
        <w:pStyle w:val="TH"/>
      </w:pPr>
      <w:bookmarkStart w:id="6040" w:name="_CRTable6_5F_3_3_51"/>
      <w:r w:rsidRPr="001D386E">
        <w:t xml:space="preserve">Table </w:t>
      </w:r>
      <w:bookmarkEnd w:id="6040"/>
      <w:r w:rsidRPr="001D386E">
        <w:t>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6041" w:name="_Toc59650329"/>
      <w:bookmarkStart w:id="6042" w:name="_Toc61357601"/>
      <w:bookmarkStart w:id="6043" w:name="_Toc61359375"/>
      <w:bookmarkStart w:id="6044" w:name="_Toc67916314"/>
      <w:bookmarkStart w:id="6045" w:name="_Toc75533858"/>
      <w:bookmarkStart w:id="6046" w:name="_Toc75819744"/>
      <w:bookmarkStart w:id="6047" w:name="_Toc76508588"/>
      <w:bookmarkStart w:id="6048" w:name="_Toc76717538"/>
      <w:bookmarkStart w:id="6049" w:name="_Toc83294180"/>
      <w:bookmarkStart w:id="6050" w:name="_Toc84335219"/>
      <w:r w:rsidRPr="001C0CC4">
        <w:t>6.</w:t>
      </w:r>
      <w:r w:rsidRPr="001C0CC4">
        <w:rPr>
          <w:rFonts w:hint="eastAsia"/>
        </w:rPr>
        <w:t>5</w:t>
      </w:r>
      <w:r>
        <w:t>F</w:t>
      </w:r>
      <w:r w:rsidRPr="001C0CC4">
        <w:rPr>
          <w:rFonts w:hint="eastAsia"/>
        </w:rPr>
        <w:t>.4</w:t>
      </w:r>
      <w:r w:rsidRPr="001C0CC4">
        <w:tab/>
        <w:t>Transmit intermodulation</w:t>
      </w:r>
      <w:bookmarkEnd w:id="6041"/>
      <w:bookmarkEnd w:id="6042"/>
      <w:bookmarkEnd w:id="6043"/>
      <w:bookmarkEnd w:id="6044"/>
      <w:bookmarkEnd w:id="6045"/>
      <w:bookmarkEnd w:id="6046"/>
      <w:bookmarkEnd w:id="6047"/>
      <w:bookmarkEnd w:id="6048"/>
      <w:bookmarkEnd w:id="6049"/>
      <w:bookmarkEnd w:id="6050"/>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6051" w:name="_Toc67916315"/>
      <w:bookmarkStart w:id="6052" w:name="_Toc75533859"/>
      <w:bookmarkStart w:id="6053" w:name="_Toc75819745"/>
      <w:bookmarkStart w:id="6054" w:name="_Toc76508589"/>
      <w:bookmarkStart w:id="6055" w:name="_Toc76717539"/>
      <w:bookmarkStart w:id="6056" w:name="_Toc83294181"/>
      <w:bookmarkStart w:id="6057" w:name="_Toc84335220"/>
      <w:bookmarkStart w:id="6058" w:name="_Toc45888382"/>
      <w:bookmarkStart w:id="6059" w:name="_Toc45888981"/>
      <w:bookmarkStart w:id="6060" w:name="_Toc59650330"/>
      <w:r w:rsidRPr="001D386E">
        <w:t>6.</w:t>
      </w:r>
      <w:r>
        <w:rPr>
          <w:lang w:eastAsia="zh-CN"/>
        </w:rPr>
        <w:t>6</w:t>
      </w:r>
      <w:r w:rsidRPr="001D386E">
        <w:tab/>
      </w:r>
      <w:r w:rsidRPr="001C0CC4">
        <w:t>Void</w:t>
      </w:r>
      <w:bookmarkEnd w:id="6051"/>
      <w:bookmarkEnd w:id="6052"/>
      <w:bookmarkEnd w:id="6053"/>
      <w:bookmarkEnd w:id="6054"/>
      <w:bookmarkEnd w:id="6055"/>
      <w:bookmarkEnd w:id="6056"/>
      <w:bookmarkEnd w:id="6057"/>
    </w:p>
    <w:p w14:paraId="13471F15" w14:textId="77777777" w:rsidR="001E44D2" w:rsidRPr="001D386E" w:rsidRDefault="001E44D2" w:rsidP="001E44D2">
      <w:pPr>
        <w:pStyle w:val="Heading2"/>
        <w:rPr>
          <w:lang w:eastAsia="zh-CN"/>
        </w:rPr>
      </w:pPr>
      <w:bookmarkStart w:id="6061" w:name="_Toc67916316"/>
      <w:bookmarkStart w:id="6062" w:name="_Toc75533860"/>
      <w:bookmarkStart w:id="6063" w:name="_Toc75819746"/>
      <w:bookmarkStart w:id="6064" w:name="_Toc76508590"/>
      <w:bookmarkStart w:id="6065" w:name="_Toc76717540"/>
      <w:bookmarkStart w:id="6066" w:name="_Toc83294182"/>
      <w:bookmarkStart w:id="6067" w:name="_Toc84335221"/>
      <w:r w:rsidRPr="001D386E">
        <w:t>6.</w:t>
      </w:r>
      <w:r>
        <w:rPr>
          <w:lang w:eastAsia="zh-CN"/>
        </w:rPr>
        <w:t>6E</w:t>
      </w:r>
      <w:r w:rsidRPr="001D386E">
        <w:tab/>
        <w:t>Time alignment error</w:t>
      </w:r>
      <w:bookmarkEnd w:id="6058"/>
      <w:bookmarkEnd w:id="6059"/>
      <w:bookmarkEnd w:id="6060"/>
      <w:bookmarkEnd w:id="6061"/>
      <w:bookmarkEnd w:id="6062"/>
      <w:bookmarkEnd w:id="6063"/>
      <w:bookmarkEnd w:id="6064"/>
      <w:bookmarkEnd w:id="6065"/>
      <w:bookmarkEnd w:id="6066"/>
      <w:bookmarkEnd w:id="6067"/>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6068" w:name="_Toc21344424"/>
      <w:bookmarkStart w:id="6069" w:name="_Toc29801911"/>
      <w:bookmarkStart w:id="6070" w:name="_Toc29802335"/>
      <w:bookmarkStart w:id="6071" w:name="_Toc29802960"/>
      <w:bookmarkStart w:id="6072" w:name="_Toc36107702"/>
      <w:bookmarkStart w:id="6073" w:name="_Toc37251476"/>
      <w:bookmarkStart w:id="6074" w:name="_Toc45888383"/>
      <w:bookmarkStart w:id="6075" w:name="_Toc45888982"/>
      <w:bookmarkStart w:id="6076" w:name="_Toc59650331"/>
      <w:bookmarkStart w:id="6077" w:name="_Toc61357603"/>
      <w:bookmarkStart w:id="6078" w:name="_Toc61359377"/>
      <w:bookmarkStart w:id="6079" w:name="_Toc67916317"/>
      <w:bookmarkStart w:id="6080" w:name="_Toc75533861"/>
      <w:bookmarkStart w:id="6081" w:name="_Toc75819747"/>
      <w:bookmarkStart w:id="6082" w:name="_Toc76508591"/>
      <w:bookmarkStart w:id="6083" w:name="_Toc76717541"/>
      <w:bookmarkStart w:id="6084" w:name="_Toc83294183"/>
      <w:bookmarkStart w:id="6085" w:name="_Toc84335222"/>
      <w:r w:rsidRPr="001C0CC4">
        <w:t>7</w:t>
      </w:r>
      <w:r w:rsidRPr="001C0CC4">
        <w:tab/>
        <w:t>Receiver characteristics</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431BAD69" w14:textId="77777777" w:rsidR="00DC7196" w:rsidRPr="001C0CC4" w:rsidRDefault="00DC7196" w:rsidP="004E30D3">
      <w:pPr>
        <w:pStyle w:val="Heading2"/>
      </w:pPr>
      <w:bookmarkStart w:id="6086" w:name="_Toc21344425"/>
      <w:bookmarkStart w:id="6087" w:name="_Toc29801912"/>
      <w:bookmarkStart w:id="6088" w:name="_Toc29802336"/>
      <w:bookmarkStart w:id="6089" w:name="_Toc29802961"/>
      <w:bookmarkStart w:id="6090" w:name="_Toc36107703"/>
      <w:bookmarkStart w:id="6091" w:name="_Toc37251477"/>
      <w:bookmarkStart w:id="6092" w:name="_Toc45888384"/>
      <w:bookmarkStart w:id="6093" w:name="_Toc45888983"/>
      <w:bookmarkStart w:id="6094" w:name="_Toc59650332"/>
      <w:bookmarkStart w:id="6095" w:name="_Toc61357604"/>
      <w:bookmarkStart w:id="6096" w:name="_Toc61359378"/>
      <w:bookmarkStart w:id="6097" w:name="_Toc67916318"/>
      <w:bookmarkStart w:id="6098" w:name="_Toc75533862"/>
      <w:bookmarkStart w:id="6099" w:name="_Toc75819748"/>
      <w:bookmarkStart w:id="6100" w:name="_Toc76508592"/>
      <w:bookmarkStart w:id="6101" w:name="_Toc76717542"/>
      <w:bookmarkStart w:id="6102" w:name="_Toc83294184"/>
      <w:bookmarkStart w:id="6103" w:name="_Toc84335223"/>
      <w:r w:rsidRPr="001C0CC4">
        <w:t>7.1</w:t>
      </w:r>
      <w:r w:rsidRPr="001C0CC4">
        <w:tab/>
        <w:t>General</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6104" w:name="_Toc21344426"/>
      <w:bookmarkStart w:id="6105" w:name="_Toc29801913"/>
      <w:bookmarkStart w:id="6106" w:name="_Toc29802337"/>
      <w:bookmarkStart w:id="6107" w:name="_Toc29802962"/>
      <w:bookmarkStart w:id="6108" w:name="_Toc36107704"/>
      <w:bookmarkStart w:id="6109" w:name="_Toc37251478"/>
      <w:bookmarkStart w:id="6110" w:name="_Toc45888385"/>
      <w:bookmarkStart w:id="6111" w:name="_Toc45888984"/>
      <w:bookmarkStart w:id="6112" w:name="_Toc59650333"/>
      <w:bookmarkStart w:id="6113" w:name="_Toc61357605"/>
      <w:bookmarkStart w:id="6114" w:name="_Toc61359379"/>
      <w:bookmarkStart w:id="6115" w:name="_Toc67916319"/>
      <w:bookmarkStart w:id="6116" w:name="_Toc75533863"/>
      <w:bookmarkStart w:id="6117" w:name="_Toc75819749"/>
      <w:bookmarkStart w:id="6118" w:name="_Toc76508593"/>
      <w:bookmarkStart w:id="6119" w:name="_Toc76717543"/>
      <w:bookmarkStart w:id="6120" w:name="_Toc83294185"/>
      <w:bookmarkStart w:id="6121" w:name="_Toc84335224"/>
      <w:r w:rsidRPr="001C0CC4">
        <w:t>7.1A</w:t>
      </w:r>
      <w:r w:rsidRPr="001C0CC4">
        <w:tab/>
        <w:t>General</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6122" w:name="_Toc75533864"/>
      <w:bookmarkStart w:id="6123" w:name="_Toc75819750"/>
      <w:bookmarkStart w:id="6124" w:name="_Toc76508594"/>
      <w:bookmarkStart w:id="6125" w:name="_Toc76717544"/>
      <w:bookmarkStart w:id="6126" w:name="_Toc83294186"/>
      <w:bookmarkStart w:id="6127" w:name="_Toc84335225"/>
      <w:r w:rsidRPr="001C0CC4">
        <w:t>7.1</w:t>
      </w:r>
      <w:r>
        <w:t>F</w:t>
      </w:r>
      <w:r w:rsidRPr="001C0CC4">
        <w:tab/>
        <w:t>General</w:t>
      </w:r>
      <w:bookmarkEnd w:id="6122"/>
      <w:bookmarkEnd w:id="6123"/>
      <w:bookmarkEnd w:id="6124"/>
      <w:bookmarkEnd w:id="6125"/>
      <w:bookmarkEnd w:id="6126"/>
      <w:bookmarkEnd w:id="6127"/>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6128" w:name="_Toc21344427"/>
      <w:bookmarkStart w:id="6129" w:name="_Toc29801914"/>
      <w:bookmarkStart w:id="6130" w:name="_Toc29802338"/>
      <w:bookmarkStart w:id="6131" w:name="_Toc29802963"/>
      <w:bookmarkStart w:id="6132" w:name="_Toc36107705"/>
      <w:bookmarkStart w:id="6133" w:name="_Toc37251479"/>
      <w:bookmarkStart w:id="6134" w:name="_Toc45888386"/>
      <w:bookmarkStart w:id="6135" w:name="_Toc45888985"/>
      <w:bookmarkStart w:id="6136" w:name="_Toc59650334"/>
      <w:bookmarkStart w:id="6137" w:name="_Toc61357606"/>
      <w:bookmarkStart w:id="6138" w:name="_Toc61359380"/>
      <w:bookmarkStart w:id="6139" w:name="_Toc67916320"/>
      <w:bookmarkStart w:id="6140" w:name="_Toc75533865"/>
      <w:bookmarkStart w:id="6141" w:name="_Toc75819751"/>
      <w:bookmarkStart w:id="6142" w:name="_Toc76508595"/>
      <w:bookmarkStart w:id="6143" w:name="_Toc76717545"/>
      <w:bookmarkStart w:id="6144" w:name="_Toc83294187"/>
      <w:bookmarkStart w:id="6145" w:name="_Toc84335226"/>
      <w:r w:rsidRPr="001C0CC4">
        <w:t>7.2</w:t>
      </w:r>
      <w:r w:rsidRPr="001C0CC4">
        <w:tab/>
        <w:t>Diversity characteristics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6146" w:name="_Toc21344428"/>
      <w:bookmarkStart w:id="6147" w:name="_Toc29801915"/>
      <w:bookmarkStart w:id="6148" w:name="_Toc29802339"/>
      <w:bookmarkStart w:id="6149" w:name="_Toc29802964"/>
      <w:bookmarkStart w:id="6150" w:name="_Toc36107706"/>
      <w:bookmarkStart w:id="6151" w:name="_Toc37251480"/>
      <w:bookmarkStart w:id="6152" w:name="_Toc45888387"/>
      <w:bookmarkStart w:id="6153" w:name="_Toc45888986"/>
      <w:bookmarkStart w:id="6154" w:name="_Toc59650335"/>
      <w:bookmarkStart w:id="6155" w:name="_Toc61357607"/>
      <w:bookmarkStart w:id="6156" w:name="_Toc61359381"/>
      <w:bookmarkStart w:id="6157" w:name="_Toc67916321"/>
      <w:bookmarkStart w:id="6158" w:name="_Toc75533866"/>
      <w:bookmarkStart w:id="6159" w:name="_Toc75819752"/>
      <w:bookmarkStart w:id="6160" w:name="_Toc76508596"/>
      <w:bookmarkStart w:id="6161" w:name="_Toc76717546"/>
      <w:bookmarkStart w:id="6162" w:name="_Toc83294188"/>
      <w:bookmarkStart w:id="6163" w:name="_Toc84335227"/>
      <w:r w:rsidRPr="001C0CC4">
        <w:t>7.3</w:t>
      </w:r>
      <w:r w:rsidRPr="001C0CC4">
        <w:tab/>
        <w:t>Reference sensitivity</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2646D1AF" w14:textId="77777777" w:rsidR="00DC7196" w:rsidRPr="001C0CC4" w:rsidRDefault="00DC7196" w:rsidP="004E30D3">
      <w:pPr>
        <w:pStyle w:val="Heading3"/>
      </w:pPr>
      <w:bookmarkStart w:id="6164" w:name="_Toc21344429"/>
      <w:bookmarkStart w:id="6165" w:name="_Toc29801916"/>
      <w:bookmarkStart w:id="6166" w:name="_Toc29802340"/>
      <w:bookmarkStart w:id="6167" w:name="_Toc29802965"/>
      <w:bookmarkStart w:id="6168" w:name="_Toc36107707"/>
      <w:bookmarkStart w:id="6169" w:name="_Toc37251481"/>
      <w:bookmarkStart w:id="6170" w:name="_Toc45888388"/>
      <w:bookmarkStart w:id="6171" w:name="_Toc45888987"/>
      <w:bookmarkStart w:id="6172" w:name="_Toc59650336"/>
      <w:bookmarkStart w:id="6173" w:name="_Toc61357608"/>
      <w:bookmarkStart w:id="6174" w:name="_Toc61359382"/>
      <w:bookmarkStart w:id="6175" w:name="_Toc67916322"/>
      <w:bookmarkStart w:id="6176" w:name="_Toc75533867"/>
      <w:bookmarkStart w:id="6177" w:name="_Toc75819753"/>
      <w:bookmarkStart w:id="6178" w:name="_Toc76508597"/>
      <w:bookmarkStart w:id="6179" w:name="_Toc76717547"/>
      <w:bookmarkStart w:id="6180" w:name="_Toc83294189"/>
      <w:bookmarkStart w:id="6181" w:name="_Toc84335228"/>
      <w:r w:rsidRPr="001C0CC4">
        <w:t>7.3.1</w:t>
      </w:r>
      <w:r w:rsidRPr="001C0CC4">
        <w:tab/>
        <w:t>General</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577C128C" w14:textId="77777777" w:rsidR="00F7745E" w:rsidRPr="001C0CC4" w:rsidRDefault="00F7745E" w:rsidP="00F7745E">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DE05D80" w14:textId="7347656F" w:rsidR="00F7745E" w:rsidRPr="001C0CC4" w:rsidRDefault="00F7745E" w:rsidP="00F7745E">
      <w:pPr>
        <w:pStyle w:val="B10"/>
      </w:pPr>
      <w:r>
        <w:t xml:space="preserve">when </w:t>
      </w:r>
      <w:r w:rsidRPr="001C0CC4">
        <w:t xml:space="preserve">the UE </w:t>
      </w:r>
      <w:r>
        <w:t xml:space="preserve">is verified with 2 Rx antenna ports, it </w:t>
      </w:r>
      <w:r w:rsidRPr="001C0CC4">
        <w:t>shall be verified against those requirements by applying the REFSENS value in Table 7.3.2-1 with 2 Rx antenna ports tested;</w:t>
      </w:r>
    </w:p>
    <w:p w14:paraId="0D5FE380" w14:textId="18D03DA8" w:rsidR="00DC7196" w:rsidRPr="001C0CC4" w:rsidRDefault="00F7745E" w:rsidP="00F7745E">
      <w:pPr>
        <w:pStyle w:val="B10"/>
      </w:pPr>
      <w:r>
        <w:t xml:space="preserve">when </w:t>
      </w:r>
      <w:r w:rsidRPr="001C0CC4">
        <w:t xml:space="preserve">the UE is </w:t>
      </w:r>
      <w:r>
        <w:t xml:space="preserve">verified </w:t>
      </w:r>
      <w:r w:rsidRPr="001C0CC4">
        <w:t xml:space="preserve">with 4 Rx antenna ports, </w:t>
      </w:r>
      <w:r>
        <w:t>it</w:t>
      </w:r>
      <w:r w:rsidRPr="001C0CC4">
        <w:t xml:space="preserve"> shall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6182" w:name="_Toc21344430"/>
      <w:bookmarkStart w:id="6183" w:name="_Toc29801917"/>
      <w:bookmarkStart w:id="6184" w:name="_Toc29802341"/>
      <w:bookmarkStart w:id="6185" w:name="_Toc29802966"/>
      <w:bookmarkStart w:id="6186" w:name="_Toc36107708"/>
      <w:bookmarkStart w:id="6187" w:name="_Toc37251482"/>
      <w:bookmarkStart w:id="6188" w:name="_Toc45888389"/>
      <w:bookmarkStart w:id="6189" w:name="_Toc45888988"/>
      <w:bookmarkStart w:id="6190" w:name="_Toc59650337"/>
      <w:bookmarkStart w:id="6191" w:name="_Toc61357609"/>
      <w:bookmarkStart w:id="6192" w:name="_Toc61359383"/>
      <w:bookmarkStart w:id="6193" w:name="_Toc67916323"/>
      <w:bookmarkStart w:id="6194" w:name="_Toc75533868"/>
      <w:bookmarkStart w:id="6195" w:name="_Toc75819754"/>
      <w:bookmarkStart w:id="6196" w:name="_Toc76508598"/>
      <w:bookmarkStart w:id="6197" w:name="_Toc76717548"/>
      <w:bookmarkStart w:id="6198" w:name="_Toc83294190"/>
      <w:bookmarkStart w:id="6199" w:name="_Toc84335229"/>
      <w:r w:rsidRPr="001C0CC4">
        <w:t>7.3.2</w:t>
      </w:r>
      <w:r w:rsidRPr="001C0CC4">
        <w:tab/>
        <w:t>Reference sensitivity power level</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6200" w:name="_CRTable7_3_21"/>
      <w:bookmarkStart w:id="6201" w:name="_Hlk507958268"/>
      <w:r w:rsidRPr="001C0CC4">
        <w:t xml:space="preserve">Table </w:t>
      </w:r>
      <w:bookmarkEnd w:id="6200"/>
      <w:r w:rsidRPr="001C0CC4">
        <w:t>7.3.2-1</w:t>
      </w:r>
      <w:bookmarkEnd w:id="6201"/>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31"/>
      </w:tblGrid>
      <w:tr w:rsidR="002650CF" w:rsidRPr="001C0CC4" w14:paraId="03A0558D" w14:textId="77777777" w:rsidTr="0095018C">
        <w:trPr>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6"/>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E806EA">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bookmarkStart w:id="6202" w:name="_CRTable7_3_22"/>
      <w:r w:rsidRPr="001C0CC4">
        <w:t xml:space="preserve">Table </w:t>
      </w:r>
      <w:bookmarkEnd w:id="6202"/>
      <w:r w:rsidRPr="001C0CC4">
        <w:t>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bookmarkStart w:id="6203" w:name="_CRTable7_3_23"/>
      <w:r w:rsidRPr="001C0CC4">
        <w:t xml:space="preserve">Table </w:t>
      </w:r>
      <w:bookmarkEnd w:id="6203"/>
      <w:r w:rsidRPr="001C0CC4">
        <w:t>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4101A5BE" w:rsidR="00DC7196" w:rsidRPr="001C0CC4" w:rsidRDefault="00A93B1F" w:rsidP="00DC7196">
            <w:pPr>
              <w:pStyle w:val="TAN"/>
            </w:pPr>
            <w:r w:rsidRPr="00825DF3">
              <w:t>NOTE 2:</w:t>
            </w:r>
            <w:r w:rsidRPr="00825DF3">
              <w:tab/>
              <w:t xml:space="preserve">For </w:t>
            </w:r>
            <w:r w:rsidRPr="00825DF3">
              <w:rPr>
                <w:rFonts w:eastAsia="SimSun" w:hint="eastAsia"/>
                <w:lang w:val="en-US" w:eastAsia="zh-CN"/>
              </w:rPr>
              <w:t>b</w:t>
            </w:r>
            <w:r w:rsidRPr="00825DF3">
              <w:t xml:space="preserve">and </w:t>
            </w:r>
            <w:r w:rsidRPr="00825DF3">
              <w:rPr>
                <w:rFonts w:eastAsia="SimSun" w:hint="eastAsia"/>
                <w:lang w:val="en-US" w:eastAsia="zh-CN"/>
              </w:rPr>
              <w:t>n</w:t>
            </w:r>
            <w:r w:rsidRPr="00825DF3">
              <w:t>20; for 15 kHz SCS, in the case of 15 MHz channel bandwidth, the UL resource blocks shall be located at RB</w:t>
            </w:r>
            <w:r w:rsidRPr="00825DF3">
              <w:rPr>
                <w:vertAlign w:val="subscript"/>
              </w:rPr>
              <w:t>start</w:t>
            </w:r>
            <w:r w:rsidRPr="00825DF3">
              <w:t xml:space="preserve"> 11 and in the case of 20 MHz channel bandwidth, the UL resource blocks shall be located at RB</w:t>
            </w:r>
            <w:r w:rsidRPr="00825DF3">
              <w:rPr>
                <w:vertAlign w:val="subscript"/>
              </w:rPr>
              <w:t>start</w:t>
            </w:r>
            <w:r w:rsidRPr="00825DF3">
              <w:t xml:space="preserve"> 16; for 30 kHz SCS, in the case of 15 MHz channel bandwidth, the UL resource blocks shall be located at RB</w:t>
            </w:r>
            <w:r w:rsidRPr="00825DF3">
              <w:rPr>
                <w:vertAlign w:val="subscript"/>
              </w:rPr>
              <w:t>start</w:t>
            </w:r>
            <w:r w:rsidRPr="00825DF3">
              <w:t xml:space="preserve"> 6 and in the case of 20 MHz channel bandwidth, the UL resource blocks shall be located at RB</w:t>
            </w:r>
            <w:r w:rsidRPr="00825DF3">
              <w:rPr>
                <w:vertAlign w:val="subscript"/>
              </w:rPr>
              <w:t>start</w:t>
            </w:r>
            <w:r w:rsidRPr="00825DF3">
              <w:t xml:space="preserve"> 8; for 60 kHz SCS;</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bookmarkStart w:id="6204" w:name="_CRTable7_3_24"/>
      <w:r w:rsidRPr="001C0CC4">
        <w:t xml:space="preserve">Table </w:t>
      </w:r>
      <w:bookmarkEnd w:id="6204"/>
      <w:r w:rsidRPr="001C0CC4">
        <w:t>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6205" w:name="_Toc21344431"/>
      <w:bookmarkStart w:id="6206" w:name="_Toc29801918"/>
      <w:bookmarkStart w:id="6207" w:name="_Toc29802342"/>
      <w:bookmarkStart w:id="6208" w:name="_Toc29802967"/>
      <w:bookmarkStart w:id="6209" w:name="_Toc36107709"/>
      <w:bookmarkStart w:id="6210" w:name="_Toc37251483"/>
      <w:bookmarkStart w:id="6211" w:name="_Toc45888390"/>
      <w:bookmarkStart w:id="6212" w:name="_Toc45888989"/>
      <w:bookmarkStart w:id="6213" w:name="_Toc59650338"/>
      <w:bookmarkStart w:id="6214" w:name="_Toc61357610"/>
      <w:bookmarkStart w:id="6215" w:name="_Toc61359384"/>
      <w:bookmarkStart w:id="6216" w:name="_Toc67916324"/>
      <w:bookmarkStart w:id="6217" w:name="_Toc75533869"/>
      <w:bookmarkStart w:id="6218" w:name="_Toc75819755"/>
      <w:bookmarkStart w:id="6219" w:name="_Toc76508599"/>
      <w:bookmarkStart w:id="6220" w:name="_Toc76717549"/>
      <w:bookmarkStart w:id="6221" w:name="_Toc83294191"/>
      <w:bookmarkStart w:id="6222" w:name="_Toc84335230"/>
      <w:r w:rsidRPr="001C0CC4">
        <w:t>7.3.3</w:t>
      </w:r>
      <w:r w:rsidRPr="001C0CC4">
        <w:tab/>
        <w:t>ΔR</w:t>
      </w:r>
      <w:r w:rsidRPr="001C0CC4">
        <w:rPr>
          <w:vertAlign w:val="subscript"/>
        </w:rPr>
        <w:t>IB,c</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6223" w:name="_Toc21344432"/>
      <w:bookmarkStart w:id="6224" w:name="_Toc29801919"/>
      <w:bookmarkStart w:id="6225" w:name="_Toc29802343"/>
      <w:bookmarkStart w:id="6226" w:name="_Toc29802968"/>
      <w:bookmarkStart w:id="6227" w:name="_Toc36107710"/>
      <w:bookmarkStart w:id="6228" w:name="_Toc37251484"/>
      <w:bookmarkStart w:id="6229" w:name="_Toc45888391"/>
      <w:bookmarkStart w:id="6230" w:name="_Toc45888990"/>
      <w:bookmarkStart w:id="6231" w:name="_Toc59650339"/>
      <w:bookmarkStart w:id="6232" w:name="_Toc61357611"/>
      <w:bookmarkStart w:id="6233" w:name="_Toc61359385"/>
      <w:bookmarkStart w:id="6234" w:name="_Toc67916325"/>
      <w:bookmarkStart w:id="6235" w:name="_Toc75533870"/>
      <w:bookmarkStart w:id="6236" w:name="_Toc75819756"/>
      <w:bookmarkStart w:id="6237" w:name="_Toc76508600"/>
      <w:bookmarkStart w:id="6238" w:name="_Toc76717550"/>
      <w:bookmarkStart w:id="6239" w:name="_Toc83294192"/>
      <w:bookmarkStart w:id="6240" w:name="_Toc84335231"/>
      <w:r w:rsidRPr="001C0CC4">
        <w:t>7.3A</w:t>
      </w:r>
      <w:r w:rsidRPr="001C0CC4">
        <w:tab/>
        <w:t>Reference sensitivity for CA</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5E7B2407" w14:textId="77777777" w:rsidR="00DC7196" w:rsidRPr="001C0CC4" w:rsidRDefault="00DC7196" w:rsidP="004E30D3">
      <w:pPr>
        <w:pStyle w:val="Heading3"/>
      </w:pPr>
      <w:bookmarkStart w:id="6241" w:name="_Toc21344433"/>
      <w:bookmarkStart w:id="6242" w:name="_Toc29801920"/>
      <w:bookmarkStart w:id="6243" w:name="_Toc29802344"/>
      <w:bookmarkStart w:id="6244" w:name="_Toc29802969"/>
      <w:bookmarkStart w:id="6245" w:name="_Toc36107711"/>
      <w:bookmarkStart w:id="6246" w:name="_Toc37251485"/>
      <w:bookmarkStart w:id="6247" w:name="_Toc45888392"/>
      <w:bookmarkStart w:id="6248" w:name="_Toc45888991"/>
      <w:bookmarkStart w:id="6249" w:name="_Toc59650340"/>
      <w:bookmarkStart w:id="6250" w:name="_Toc61357612"/>
      <w:bookmarkStart w:id="6251" w:name="_Toc61359386"/>
      <w:bookmarkStart w:id="6252" w:name="_Toc67916326"/>
      <w:bookmarkStart w:id="6253" w:name="_Toc75533871"/>
      <w:bookmarkStart w:id="6254" w:name="_Toc75819757"/>
      <w:bookmarkStart w:id="6255" w:name="_Toc76508601"/>
      <w:bookmarkStart w:id="6256" w:name="_Toc76717551"/>
      <w:bookmarkStart w:id="6257" w:name="_Toc83294193"/>
      <w:bookmarkStart w:id="6258" w:name="_Toc84335232"/>
      <w:r w:rsidRPr="001C0CC4">
        <w:t>7.3A.1</w:t>
      </w:r>
      <w:r w:rsidRPr="001C0CC4">
        <w:tab/>
        <w:t>General</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4A9E47E7" w14:textId="77777777" w:rsidR="00DC72DD" w:rsidRDefault="00DC72DD" w:rsidP="00DC72DD">
      <w:pPr>
        <w:rPr>
          <w:lang w:val="en-US" w:eastAsia="zh-CN"/>
        </w:rPr>
      </w:pPr>
      <w:bookmarkStart w:id="6259" w:name="_Toc21344434"/>
      <w:bookmarkStart w:id="6260" w:name="_Toc29801921"/>
      <w:bookmarkStart w:id="6261" w:name="_Toc29802345"/>
      <w:bookmarkStart w:id="6262" w:name="_Toc29802970"/>
      <w:bookmarkStart w:id="6263" w:name="_Toc36107712"/>
      <w:bookmarkStart w:id="6264" w:name="_Toc37251486"/>
      <w:bookmarkStart w:id="6265" w:name="_Toc45888393"/>
      <w:bookmarkStart w:id="6266" w:name="_Toc45888992"/>
      <w:bookmarkStart w:id="6267" w:name="_Toc59650341"/>
      <w:bookmarkStart w:id="6268" w:name="_Toc61357613"/>
      <w:bookmarkStart w:id="6269" w:name="_Toc61359387"/>
      <w:bookmarkStart w:id="6270" w:name="_Toc67916327"/>
      <w:bookmarkStart w:id="6271" w:name="_Toc75533872"/>
      <w:bookmarkStart w:id="6272" w:name="_Toc75819758"/>
      <w:bookmarkStart w:id="6273" w:name="_Toc76508602"/>
      <w:bookmarkStart w:id="6274" w:name="_Toc76717552"/>
      <w:bookmarkStart w:id="6275" w:name="_Toc83294194"/>
      <w:bookmarkStart w:id="6276" w:name="_Toc84335233"/>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r>
        <w:rPr>
          <w:rFonts w:eastAsia="SimSun" w:hint="eastAsia"/>
          <w:lang w:val="en-US"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35394501" w14:textId="77777777" w:rsidR="00DC72DD" w:rsidRDefault="00DC72DD" w:rsidP="00DC72DD">
      <w:r w:rsidRPr="00A8120E">
        <w:rPr>
          <w:noProof/>
          <w:lang w:eastAsia="zh-TW"/>
        </w:rPr>
        <w:t>For reference sensitivity exception test points where the specified carrier frequency does not correspond to a valid NR-ARFCN, the closest NR-ARFCN as specified in clause 5.4.2 applies.</w:t>
      </w:r>
    </w:p>
    <w:p w14:paraId="77E2017B" w14:textId="77777777" w:rsidR="00DC7196" w:rsidRPr="001C0CC4" w:rsidRDefault="00DC7196" w:rsidP="004E30D3">
      <w:pPr>
        <w:pStyle w:val="Heading3"/>
      </w:pPr>
      <w:r w:rsidRPr="001C0CC4">
        <w:t>7.3A.2</w:t>
      </w:r>
      <w:r w:rsidRPr="001C0CC4">
        <w:tab/>
        <w:t>Reference sensitivity power level for CA</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345FBDBA" w14:textId="77777777" w:rsidR="00DC7196" w:rsidRPr="001C0CC4" w:rsidRDefault="00DC7196" w:rsidP="004E30D3">
      <w:pPr>
        <w:pStyle w:val="Heading4"/>
      </w:pPr>
      <w:bookmarkStart w:id="6277" w:name="_Toc21344435"/>
      <w:bookmarkStart w:id="6278" w:name="_Toc29801922"/>
      <w:bookmarkStart w:id="6279" w:name="_Toc29802346"/>
      <w:bookmarkStart w:id="6280" w:name="_Toc29802971"/>
      <w:bookmarkStart w:id="6281" w:name="_Toc36107713"/>
      <w:bookmarkStart w:id="6282" w:name="_Toc37251487"/>
      <w:bookmarkStart w:id="6283" w:name="_Toc45888394"/>
      <w:bookmarkStart w:id="6284" w:name="_Toc45888993"/>
      <w:bookmarkStart w:id="6285" w:name="_Toc59650342"/>
      <w:bookmarkStart w:id="6286" w:name="_Toc61357614"/>
      <w:bookmarkStart w:id="6287" w:name="_Toc61359388"/>
      <w:bookmarkStart w:id="6288" w:name="_Toc67916328"/>
      <w:bookmarkStart w:id="6289" w:name="_Toc75533873"/>
      <w:bookmarkStart w:id="6290" w:name="_Toc75819759"/>
      <w:bookmarkStart w:id="6291" w:name="_Toc76508603"/>
      <w:bookmarkStart w:id="6292" w:name="_Toc76717553"/>
      <w:bookmarkStart w:id="6293" w:name="_Toc83294195"/>
      <w:bookmarkStart w:id="6294" w:name="_Toc84335234"/>
      <w:r w:rsidRPr="001C0CC4">
        <w:t>7.3A.2.1</w:t>
      </w:r>
      <w:r w:rsidRPr="001C0CC4">
        <w:tab/>
        <w:t>Reference sensitivity power level for Intra-band contiguous CA</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3F84CF19" w14:textId="77777777" w:rsidR="00946031" w:rsidRDefault="00946031" w:rsidP="00946031">
      <w:bookmarkStart w:id="6295"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bookmarkStart w:id="6296" w:name="_CRTable7_3A_2_11"/>
      <w:r>
        <w:rPr>
          <w:lang w:val="en-US"/>
        </w:rPr>
        <w:t xml:space="preserve">Table </w:t>
      </w:r>
      <w:bookmarkEnd w:id="6296"/>
      <w:r>
        <w:rPr>
          <w:lang w:val="en-US"/>
        </w:rPr>
        <w:t>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295"/>
    </w:tbl>
    <w:p w14:paraId="16BBBE3C" w14:textId="77777777" w:rsidR="00861AD7" w:rsidRPr="001C0CC4" w:rsidRDefault="00861AD7" w:rsidP="00DC7196"/>
    <w:p w14:paraId="50A42C7E" w14:textId="77777777" w:rsidR="00DC7196" w:rsidRPr="001C0CC4" w:rsidRDefault="00DC7196" w:rsidP="004E30D3">
      <w:pPr>
        <w:pStyle w:val="Heading4"/>
      </w:pPr>
      <w:bookmarkStart w:id="6297" w:name="_Toc21344436"/>
      <w:bookmarkStart w:id="6298" w:name="_Toc29801923"/>
      <w:bookmarkStart w:id="6299" w:name="_Toc29802347"/>
      <w:bookmarkStart w:id="6300" w:name="_Toc29802972"/>
      <w:bookmarkStart w:id="6301" w:name="_Toc36107714"/>
      <w:bookmarkStart w:id="6302" w:name="_Toc37251488"/>
      <w:bookmarkStart w:id="6303" w:name="_Toc45888395"/>
      <w:bookmarkStart w:id="6304" w:name="_Toc45888994"/>
      <w:bookmarkStart w:id="6305" w:name="_Toc59650343"/>
      <w:bookmarkStart w:id="6306" w:name="_Toc61357615"/>
      <w:bookmarkStart w:id="6307" w:name="_Toc61359389"/>
      <w:bookmarkStart w:id="6308" w:name="_Toc67916329"/>
      <w:bookmarkStart w:id="6309" w:name="_Toc75533874"/>
      <w:bookmarkStart w:id="6310" w:name="_Toc75819760"/>
      <w:bookmarkStart w:id="6311" w:name="_Toc76508604"/>
      <w:bookmarkStart w:id="6312" w:name="_Toc76717554"/>
      <w:bookmarkStart w:id="6313" w:name="_Toc83294196"/>
      <w:bookmarkStart w:id="6314" w:name="_Toc84335235"/>
      <w:r w:rsidRPr="001C0CC4">
        <w:t>7.3A.2.2</w:t>
      </w:r>
      <w:r w:rsidRPr="001C0CC4">
        <w:tab/>
        <w:t>Reference sensitivity power level for Intra-band non-contiguous CA</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bookmarkStart w:id="6315" w:name="_CRTable7_3A_2_21"/>
      <w:r w:rsidRPr="001C0CC4">
        <w:t xml:space="preserve">Table </w:t>
      </w:r>
      <w:bookmarkEnd w:id="6315"/>
      <w:r w:rsidRPr="001C0CC4">
        <w:t>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316" w:name="_Toc21344437"/>
      <w:bookmarkStart w:id="6317" w:name="_Toc29801924"/>
      <w:bookmarkStart w:id="6318" w:name="_Toc29802348"/>
      <w:bookmarkStart w:id="6319" w:name="_Toc29802973"/>
      <w:bookmarkStart w:id="6320" w:name="_Toc36107715"/>
      <w:bookmarkStart w:id="6321" w:name="_Toc37251489"/>
      <w:bookmarkStart w:id="6322" w:name="_Toc45888396"/>
      <w:bookmarkStart w:id="6323" w:name="_Toc45888995"/>
      <w:bookmarkStart w:id="6324" w:name="_Toc59650344"/>
      <w:bookmarkStart w:id="6325" w:name="_Toc61357616"/>
      <w:bookmarkStart w:id="6326" w:name="_Toc61359390"/>
      <w:bookmarkStart w:id="6327" w:name="_Toc67916330"/>
      <w:bookmarkStart w:id="6328" w:name="_Toc75533875"/>
      <w:bookmarkStart w:id="6329" w:name="_Toc75819761"/>
      <w:bookmarkStart w:id="6330" w:name="_Toc76508605"/>
      <w:bookmarkStart w:id="6331" w:name="_Toc76717555"/>
      <w:bookmarkStart w:id="6332" w:name="_Toc83294197"/>
      <w:bookmarkStart w:id="6333" w:name="_Toc84335236"/>
      <w:r w:rsidRPr="001C0CC4">
        <w:t>7.3A.2.3</w:t>
      </w:r>
      <w:r w:rsidRPr="001C0CC4">
        <w:tab/>
        <w:t>Reference sensitivity power level for Inter-band CA</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9D108F3" w14:textId="67D17765"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 7.3A.5 and 7.3A.6.</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334" w:name="_Toc21344438"/>
      <w:bookmarkStart w:id="6335" w:name="_Toc29801925"/>
      <w:bookmarkStart w:id="6336" w:name="_Toc29802349"/>
      <w:bookmarkStart w:id="6337" w:name="_Toc29802974"/>
      <w:bookmarkStart w:id="6338" w:name="_Toc36107716"/>
      <w:bookmarkStart w:id="6339" w:name="_Toc37251490"/>
      <w:bookmarkStart w:id="6340" w:name="_Toc45888397"/>
      <w:bookmarkStart w:id="6341" w:name="_Toc45888996"/>
      <w:bookmarkStart w:id="6342" w:name="_Toc59650345"/>
      <w:bookmarkStart w:id="6343" w:name="_Toc61357617"/>
      <w:bookmarkStart w:id="6344" w:name="_Toc61359391"/>
      <w:bookmarkStart w:id="6345" w:name="_Toc67916331"/>
      <w:bookmarkStart w:id="6346" w:name="_Toc75533876"/>
      <w:bookmarkStart w:id="6347" w:name="_Toc75819762"/>
      <w:bookmarkStart w:id="6348" w:name="_Toc76508606"/>
      <w:bookmarkStart w:id="6349" w:name="_Toc76717556"/>
      <w:bookmarkStart w:id="6350" w:name="_Toc83294198"/>
      <w:bookmarkStart w:id="6351" w:name="_Toc84335237"/>
      <w:r w:rsidRPr="001C0CC4">
        <w:t>7.3A.2.4</w:t>
      </w:r>
      <w:r w:rsidRPr="001C0CC4">
        <w:tab/>
      </w:r>
      <w:bookmarkEnd w:id="6334"/>
      <w:bookmarkEnd w:id="6335"/>
      <w:bookmarkEnd w:id="6336"/>
      <w:bookmarkEnd w:id="6337"/>
      <w:bookmarkEnd w:id="6338"/>
      <w:bookmarkEnd w:id="6339"/>
      <w:bookmarkEnd w:id="6340"/>
      <w:bookmarkEnd w:id="6341"/>
      <w:r w:rsidR="00ED060E">
        <w:t>Void</w:t>
      </w:r>
      <w:bookmarkEnd w:id="6342"/>
      <w:bookmarkEnd w:id="6343"/>
      <w:bookmarkEnd w:id="6344"/>
      <w:bookmarkEnd w:id="6345"/>
      <w:bookmarkEnd w:id="6346"/>
      <w:bookmarkEnd w:id="6347"/>
      <w:bookmarkEnd w:id="6348"/>
      <w:bookmarkEnd w:id="6349"/>
      <w:bookmarkEnd w:id="6350"/>
      <w:bookmarkEnd w:id="6351"/>
    </w:p>
    <w:p w14:paraId="734B0420" w14:textId="034340DA" w:rsidR="00DC7196" w:rsidRPr="001C0CC4" w:rsidRDefault="00E11162" w:rsidP="00ED060E">
      <w:pPr>
        <w:rPr>
          <w:b/>
        </w:rPr>
        <w:sectPr w:rsidR="00DC7196" w:rsidRPr="001C0CC4" w:rsidSect="00E806EA">
          <w:footnotePr>
            <w:numRestart w:val="eachSect"/>
          </w:footnotePr>
          <w:pgSz w:w="11907" w:h="16840" w:code="9"/>
          <w:pgMar w:top="1418" w:right="1134" w:bottom="1134" w:left="1134" w:header="851" w:footer="340" w:gutter="0"/>
          <w:cols w:space="720"/>
          <w:formProt w:val="0"/>
          <w:docGrid w:linePitch="272"/>
        </w:sectPr>
      </w:pPr>
      <w:bookmarkStart w:id="6352" w:name="OLE_LINK118"/>
      <w:r>
        <w:rPr>
          <w:lang w:val="en-US" w:eastAsia="zh-CN"/>
        </w:rPr>
        <w:t>clause</w:t>
      </w:r>
      <w:bookmarkEnd w:id="6352"/>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353" w:name="_Toc21344439"/>
      <w:bookmarkStart w:id="6354" w:name="_Toc29801926"/>
      <w:bookmarkStart w:id="6355" w:name="_Toc29802350"/>
      <w:bookmarkStart w:id="6356" w:name="_Toc29802975"/>
      <w:bookmarkStart w:id="6357" w:name="_Toc36107717"/>
      <w:bookmarkStart w:id="6358" w:name="_Toc37251491"/>
      <w:bookmarkStart w:id="6359" w:name="_Toc45888398"/>
      <w:bookmarkStart w:id="6360" w:name="_Toc45888997"/>
      <w:bookmarkStart w:id="6361" w:name="_Toc59650346"/>
      <w:bookmarkStart w:id="6362" w:name="_Toc61357618"/>
      <w:bookmarkStart w:id="6363" w:name="_Toc61359392"/>
      <w:bookmarkStart w:id="6364" w:name="_Toc67916332"/>
      <w:bookmarkStart w:id="6365" w:name="_Toc75533877"/>
      <w:bookmarkStart w:id="6366" w:name="_Toc75819763"/>
      <w:bookmarkStart w:id="6367" w:name="_Toc76508607"/>
      <w:bookmarkStart w:id="6368" w:name="_Toc76717557"/>
      <w:bookmarkStart w:id="6369" w:name="_Toc83294199"/>
      <w:bookmarkStart w:id="6370" w:name="_Toc84335238"/>
      <w:r w:rsidRPr="001C0CC4">
        <w:t>7.3A.3</w:t>
      </w:r>
      <w:r w:rsidRPr="001C0CC4">
        <w:tab/>
        <w:t>ΔR</w:t>
      </w:r>
      <w:r w:rsidRPr="001C0CC4">
        <w:rPr>
          <w:vertAlign w:val="subscript"/>
        </w:rPr>
        <w:t>IB,c</w:t>
      </w:r>
      <w:r w:rsidRPr="001C0CC4">
        <w:t xml:space="preserve"> for CA</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165718F" w14:textId="77777777" w:rsidR="00DC7196" w:rsidRPr="001C0CC4" w:rsidRDefault="00DC7196" w:rsidP="004E30D3">
      <w:pPr>
        <w:pStyle w:val="Heading4"/>
      </w:pPr>
      <w:bookmarkStart w:id="6371" w:name="_Toc21344440"/>
      <w:bookmarkStart w:id="6372" w:name="_Toc29801927"/>
      <w:bookmarkStart w:id="6373" w:name="_Toc29802351"/>
      <w:bookmarkStart w:id="6374" w:name="_Toc29802976"/>
      <w:bookmarkStart w:id="6375" w:name="_Toc36107718"/>
      <w:bookmarkStart w:id="6376" w:name="_Toc37251492"/>
      <w:bookmarkStart w:id="6377" w:name="_Toc45888399"/>
      <w:bookmarkStart w:id="6378" w:name="_Toc45888998"/>
      <w:bookmarkStart w:id="6379" w:name="_Toc59650347"/>
      <w:bookmarkStart w:id="6380" w:name="_Toc61357619"/>
      <w:bookmarkStart w:id="6381" w:name="_Toc61359393"/>
      <w:bookmarkStart w:id="6382" w:name="_Toc67916333"/>
      <w:bookmarkStart w:id="6383" w:name="_Toc75533878"/>
      <w:bookmarkStart w:id="6384" w:name="_Toc75819764"/>
      <w:bookmarkStart w:id="6385" w:name="_Toc76508608"/>
      <w:bookmarkStart w:id="6386" w:name="_Toc76717558"/>
      <w:bookmarkStart w:id="6387" w:name="_Toc83294200"/>
      <w:bookmarkStart w:id="6388" w:name="_Toc84335239"/>
      <w:bookmarkStart w:id="6389" w:name="_Hlk508788470"/>
      <w:r w:rsidRPr="001C0CC4">
        <w:t>7.3A.3.1</w:t>
      </w:r>
      <w:r w:rsidRPr="001C0CC4">
        <w:tab/>
        <w:t>General</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390" w:name="_Toc21344441"/>
      <w:bookmarkStart w:id="6391" w:name="_Toc29801928"/>
      <w:bookmarkStart w:id="6392" w:name="_Toc29802352"/>
      <w:bookmarkStart w:id="6393" w:name="_Toc29802977"/>
      <w:bookmarkStart w:id="6394" w:name="_Toc36107719"/>
      <w:bookmarkStart w:id="6395" w:name="_Toc37251493"/>
      <w:bookmarkStart w:id="6396" w:name="_Toc45888400"/>
      <w:bookmarkStart w:id="6397" w:name="_Toc45888999"/>
      <w:bookmarkStart w:id="6398" w:name="_Toc59650348"/>
      <w:bookmarkStart w:id="6399" w:name="_Toc61357620"/>
      <w:bookmarkStart w:id="6400" w:name="_Toc61359394"/>
      <w:bookmarkStart w:id="6401" w:name="_Toc67916334"/>
      <w:bookmarkStart w:id="6402" w:name="_Toc75533879"/>
      <w:bookmarkStart w:id="6403" w:name="_Toc75819765"/>
      <w:bookmarkStart w:id="6404" w:name="_Toc76508609"/>
      <w:bookmarkStart w:id="6405" w:name="_Toc76717559"/>
      <w:bookmarkStart w:id="6406" w:name="_Toc83294201"/>
      <w:bookmarkStart w:id="6407" w:name="_Toc84335240"/>
      <w:bookmarkEnd w:id="6389"/>
      <w:r w:rsidRPr="001C0CC4">
        <w:t>7.3A.3.2</w:t>
      </w:r>
      <w:r w:rsidRPr="001C0CC4">
        <w:tab/>
        <w:t>ΔR</w:t>
      </w:r>
      <w:r w:rsidRPr="001C0CC4">
        <w:rPr>
          <w:vertAlign w:val="subscript"/>
        </w:rPr>
        <w:t xml:space="preserve">IB,c </w:t>
      </w:r>
      <w:r w:rsidRPr="001C0CC4">
        <w:t>for Inter-band CA</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408" w:name="_Toc21344442"/>
      <w:bookmarkStart w:id="6409" w:name="_Toc29801929"/>
      <w:bookmarkStart w:id="6410" w:name="_Toc29802353"/>
      <w:bookmarkStart w:id="6411" w:name="_Toc29802978"/>
      <w:bookmarkStart w:id="6412" w:name="_Toc36107720"/>
      <w:bookmarkStart w:id="6413" w:name="_Toc37251494"/>
      <w:bookmarkStart w:id="6414" w:name="_Toc45888401"/>
      <w:bookmarkStart w:id="6415" w:name="_Toc45889000"/>
      <w:bookmarkStart w:id="6416" w:name="_Toc59650349"/>
      <w:bookmarkStart w:id="6417" w:name="_Toc61357621"/>
      <w:bookmarkStart w:id="6418" w:name="_Toc61359395"/>
      <w:bookmarkStart w:id="6419" w:name="_Toc67916335"/>
      <w:bookmarkStart w:id="6420" w:name="_Toc75533880"/>
      <w:bookmarkStart w:id="6421" w:name="_Toc75819766"/>
      <w:bookmarkStart w:id="6422" w:name="_Toc76508610"/>
      <w:bookmarkStart w:id="6423" w:name="_Toc76717560"/>
      <w:bookmarkStart w:id="6424" w:name="_Toc83294202"/>
      <w:bookmarkStart w:id="6425" w:name="_Toc84335241"/>
      <w:r w:rsidRPr="001C0CC4">
        <w:rPr>
          <w:snapToGrid w:val="0"/>
        </w:rPr>
        <w:t>7.3A.3.2.1</w:t>
      </w:r>
      <w:r w:rsidRPr="001C0CC4">
        <w:rPr>
          <w:snapToGrid w:val="0"/>
        </w:rPr>
        <w:tab/>
        <w:t>ΔR</w:t>
      </w:r>
      <w:r w:rsidRPr="001C0CC4">
        <w:rPr>
          <w:snapToGrid w:val="0"/>
          <w:vertAlign w:val="subscript"/>
        </w:rPr>
        <w:t>IB,c</w:t>
      </w:r>
      <w:r w:rsidRPr="001C0CC4">
        <w:rPr>
          <w:snapToGrid w:val="0"/>
        </w:rPr>
        <w:t xml:space="preserve"> for two bands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10433C05" w14:textId="77777777" w:rsidR="00DC7196" w:rsidRPr="001C0CC4" w:rsidRDefault="00DC7196" w:rsidP="00DC7196">
      <w:pPr>
        <w:pStyle w:val="TH"/>
      </w:pPr>
      <w:bookmarkStart w:id="6426" w:name="_CRTable7_3A_3_2_11"/>
      <w:r w:rsidRPr="001C0CC4">
        <w:t xml:space="preserve">Table </w:t>
      </w:r>
      <w:bookmarkEnd w:id="6426"/>
      <w:r w:rsidRPr="001C0CC4">
        <w:t>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bookmarkStart w:id="6427" w:name="_CRTable7_3A_3_2_12"/>
      <w:r w:rsidRPr="001C0CC4">
        <w:t xml:space="preserve">Table </w:t>
      </w:r>
      <w:bookmarkEnd w:id="6427"/>
      <w:r w:rsidRPr="001C0CC4">
        <w:t>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428" w:name="_Toc21344443"/>
      <w:bookmarkStart w:id="6429" w:name="_Toc29801930"/>
      <w:bookmarkStart w:id="6430" w:name="_Toc29802354"/>
      <w:bookmarkStart w:id="6431" w:name="_Toc29802979"/>
      <w:bookmarkStart w:id="6432" w:name="_Toc36107721"/>
      <w:bookmarkStart w:id="6433" w:name="_Toc37251495"/>
      <w:bookmarkStart w:id="6434" w:name="_Toc45888402"/>
      <w:bookmarkStart w:id="6435" w:name="_Toc45889001"/>
      <w:bookmarkStart w:id="6436" w:name="_Toc59650350"/>
      <w:bookmarkStart w:id="6437" w:name="_Toc61357622"/>
      <w:bookmarkStart w:id="6438" w:name="_Toc61359396"/>
      <w:bookmarkStart w:id="6439" w:name="_Toc67916336"/>
      <w:bookmarkStart w:id="6440" w:name="_Toc75533881"/>
      <w:bookmarkStart w:id="6441" w:name="_Toc75819767"/>
      <w:bookmarkStart w:id="6442" w:name="_Toc76508611"/>
      <w:bookmarkStart w:id="6443" w:name="_Toc76717561"/>
      <w:bookmarkStart w:id="6444" w:name="_Toc83294203"/>
      <w:bookmarkStart w:id="6445" w:name="_Toc84335242"/>
      <w:r w:rsidRPr="001C0CC4">
        <w:rPr>
          <w:snapToGrid w:val="0"/>
        </w:rPr>
        <w:t>7.3A.3.2.2</w:t>
      </w:r>
      <w:r w:rsidRPr="001C0CC4">
        <w:rPr>
          <w:snapToGrid w:val="0"/>
        </w:rPr>
        <w:tab/>
        <w:t>Void</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221C9C22" w14:textId="77777777" w:rsidR="00DC7196" w:rsidRPr="001C0CC4" w:rsidRDefault="00DC7196" w:rsidP="004E30D3">
      <w:pPr>
        <w:pStyle w:val="Heading5"/>
        <w:rPr>
          <w:snapToGrid w:val="0"/>
        </w:rPr>
      </w:pPr>
      <w:bookmarkStart w:id="6446" w:name="_Toc21344444"/>
      <w:bookmarkStart w:id="6447" w:name="_Toc29801931"/>
      <w:bookmarkStart w:id="6448" w:name="_Toc29802355"/>
      <w:bookmarkStart w:id="6449" w:name="_Toc29802980"/>
      <w:bookmarkStart w:id="6450" w:name="_Toc36107722"/>
      <w:bookmarkStart w:id="6451" w:name="_Toc37251496"/>
      <w:bookmarkStart w:id="6452" w:name="_Toc45888403"/>
      <w:bookmarkStart w:id="6453" w:name="_Toc45889002"/>
      <w:bookmarkStart w:id="6454" w:name="_Toc59650351"/>
      <w:bookmarkStart w:id="6455" w:name="_Toc61357623"/>
      <w:bookmarkStart w:id="6456" w:name="_Toc61359397"/>
      <w:bookmarkStart w:id="6457" w:name="_Toc67916337"/>
      <w:bookmarkStart w:id="6458" w:name="_Toc75533882"/>
      <w:bookmarkStart w:id="6459" w:name="_Toc75819768"/>
      <w:bookmarkStart w:id="6460" w:name="_Toc76508612"/>
      <w:bookmarkStart w:id="6461" w:name="_Toc76717562"/>
      <w:bookmarkStart w:id="6462" w:name="_Toc83294204"/>
      <w:bookmarkStart w:id="6463"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3E9E9A5F" w14:textId="77777777" w:rsidR="00DC7196" w:rsidRDefault="00DC7196" w:rsidP="00DC7196">
      <w:pPr>
        <w:pStyle w:val="TH"/>
        <w:rPr>
          <w:rFonts w:cs="Arial"/>
          <w:bCs/>
        </w:rPr>
      </w:pPr>
      <w:bookmarkStart w:id="6464" w:name="_CRTable7_3A_3_2_31"/>
      <w:r w:rsidRPr="001C0CC4">
        <w:t xml:space="preserve">Table </w:t>
      </w:r>
      <w:bookmarkEnd w:id="6464"/>
      <w:r w:rsidRPr="001C0CC4">
        <w:t>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F15D5C" w:rsidRPr="001C0CC4" w14:paraId="4C3297BB" w14:textId="77777777" w:rsidTr="009D53C6">
        <w:trPr>
          <w:trHeight w:val="187"/>
          <w:jc w:val="center"/>
        </w:trPr>
        <w:tc>
          <w:tcPr>
            <w:tcW w:w="1594" w:type="dxa"/>
            <w:tcBorders>
              <w:bottom w:val="single" w:sz="4" w:space="0" w:color="auto"/>
            </w:tcBorders>
          </w:tcPr>
          <w:p w14:paraId="185E1408" w14:textId="77777777" w:rsidR="00F15D5C" w:rsidRPr="001C0CC4" w:rsidRDefault="00F15D5C" w:rsidP="009D53C6">
            <w:pPr>
              <w:pStyle w:val="TAH"/>
            </w:pPr>
            <w:r w:rsidRPr="001C0CC4">
              <w:t>Inter-band CA combination</w:t>
            </w:r>
          </w:p>
        </w:tc>
        <w:tc>
          <w:tcPr>
            <w:tcW w:w="2893" w:type="dxa"/>
          </w:tcPr>
          <w:p w14:paraId="6C333AF0" w14:textId="77777777" w:rsidR="00F15D5C" w:rsidRPr="001C0CC4" w:rsidRDefault="00F15D5C" w:rsidP="009D53C6">
            <w:pPr>
              <w:pStyle w:val="TAH"/>
            </w:pPr>
            <w:r w:rsidRPr="001C0CC4">
              <w:t>NR Band</w:t>
            </w:r>
          </w:p>
        </w:tc>
        <w:tc>
          <w:tcPr>
            <w:tcW w:w="2952" w:type="dxa"/>
          </w:tcPr>
          <w:p w14:paraId="046906B2" w14:textId="77777777" w:rsidR="00F15D5C" w:rsidRPr="001C0CC4" w:rsidRDefault="00F15D5C" w:rsidP="009D53C6">
            <w:pPr>
              <w:pStyle w:val="TAH"/>
            </w:pPr>
            <w:r w:rsidRPr="001C0CC4">
              <w:t>ΔR</w:t>
            </w:r>
            <w:r w:rsidRPr="001C0CC4">
              <w:rPr>
                <w:vertAlign w:val="subscript"/>
              </w:rPr>
              <w:t>IB,c</w:t>
            </w:r>
            <w:r w:rsidRPr="001C0CC4">
              <w:t xml:space="preserve"> (dB)</w:t>
            </w:r>
          </w:p>
        </w:tc>
      </w:tr>
      <w:tr w:rsidR="00F15D5C" w:rsidRPr="001C0CC4" w14:paraId="59360612" w14:textId="77777777" w:rsidTr="009D53C6">
        <w:trPr>
          <w:trHeight w:val="187"/>
          <w:jc w:val="center"/>
        </w:trPr>
        <w:tc>
          <w:tcPr>
            <w:tcW w:w="1594" w:type="dxa"/>
            <w:tcBorders>
              <w:bottom w:val="single" w:sz="4" w:space="0" w:color="auto"/>
            </w:tcBorders>
          </w:tcPr>
          <w:p w14:paraId="26F24574"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375F2CB0" w14:textId="77777777" w:rsidR="00F15D5C" w:rsidRPr="001C0CC4" w:rsidRDefault="00F15D5C" w:rsidP="009D53C6">
            <w:pPr>
              <w:pStyle w:val="TAC"/>
              <w:rPr>
                <w:lang w:eastAsia="zh-CN"/>
              </w:rPr>
            </w:pPr>
            <w:r>
              <w:rPr>
                <w:rFonts w:hint="eastAsia"/>
                <w:color w:val="000000"/>
                <w:lang w:val="en-US" w:eastAsia="zh-CN"/>
              </w:rPr>
              <w:t>n28</w:t>
            </w:r>
          </w:p>
        </w:tc>
        <w:tc>
          <w:tcPr>
            <w:tcW w:w="2952" w:type="dxa"/>
          </w:tcPr>
          <w:p w14:paraId="59422298" w14:textId="77777777" w:rsidR="00F15D5C" w:rsidRPr="001C0CC4" w:rsidRDefault="00F15D5C" w:rsidP="009D53C6">
            <w:pPr>
              <w:pStyle w:val="TAC"/>
              <w:rPr>
                <w:lang w:eastAsia="zh-CN"/>
              </w:rPr>
            </w:pPr>
            <w:r w:rsidRPr="0080114B">
              <w:rPr>
                <w:color w:val="000000"/>
                <w:lang w:val="en-US" w:eastAsia="ja-JP"/>
              </w:rPr>
              <w:t>0.2</w:t>
            </w:r>
          </w:p>
        </w:tc>
      </w:tr>
      <w:tr w:rsidR="00F15D5C" w:rsidRPr="001C0CC4" w14:paraId="4D24FA30" w14:textId="77777777" w:rsidTr="009D53C6">
        <w:trPr>
          <w:trHeight w:val="187"/>
          <w:jc w:val="center"/>
        </w:trPr>
        <w:tc>
          <w:tcPr>
            <w:tcW w:w="1594" w:type="dxa"/>
            <w:tcBorders>
              <w:bottom w:val="nil"/>
            </w:tcBorders>
            <w:shd w:val="clear" w:color="auto" w:fill="auto"/>
          </w:tcPr>
          <w:p w14:paraId="0893CD1D"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29308C95" w14:textId="77777777" w:rsidR="00F15D5C" w:rsidRPr="00887006" w:rsidRDefault="00F15D5C" w:rsidP="009D53C6">
            <w:pPr>
              <w:pStyle w:val="TAC"/>
              <w:rPr>
                <w:color w:val="000000"/>
                <w:lang w:val="en-US" w:eastAsia="zh-CN"/>
              </w:rPr>
            </w:pPr>
            <w:r>
              <w:rPr>
                <w:rFonts w:hint="eastAsia"/>
                <w:color w:val="000000"/>
                <w:lang w:val="en-US" w:eastAsia="zh-CN"/>
              </w:rPr>
              <w:t>n41</w:t>
            </w:r>
          </w:p>
        </w:tc>
        <w:tc>
          <w:tcPr>
            <w:tcW w:w="2952" w:type="dxa"/>
          </w:tcPr>
          <w:p w14:paraId="468DE8B3" w14:textId="77777777" w:rsidR="00F15D5C" w:rsidRPr="001C0CC4" w:rsidRDefault="00F15D5C" w:rsidP="009D53C6">
            <w:pPr>
              <w:pStyle w:val="TAC"/>
              <w:rPr>
                <w:lang w:eastAsia="zh-CN"/>
              </w:rPr>
            </w:pPr>
            <w:r>
              <w:rPr>
                <w:rFonts w:cs="Arial" w:hint="eastAsia"/>
                <w:lang w:eastAsia="zh-CN"/>
              </w:rPr>
              <w:t>0</w:t>
            </w:r>
            <w:r>
              <w:rPr>
                <w:rFonts w:cs="Arial"/>
                <w:vertAlign w:val="superscript"/>
                <w:lang w:eastAsia="zh-CN"/>
              </w:rPr>
              <w:t>1</w:t>
            </w:r>
          </w:p>
        </w:tc>
      </w:tr>
      <w:tr w:rsidR="00F15D5C" w:rsidRPr="001C0CC4" w14:paraId="2B614524" w14:textId="77777777" w:rsidTr="009D53C6">
        <w:trPr>
          <w:trHeight w:val="187"/>
          <w:jc w:val="center"/>
        </w:trPr>
        <w:tc>
          <w:tcPr>
            <w:tcW w:w="1594" w:type="dxa"/>
            <w:tcBorders>
              <w:top w:val="nil"/>
              <w:bottom w:val="single" w:sz="4" w:space="0" w:color="auto"/>
            </w:tcBorders>
            <w:shd w:val="clear" w:color="auto" w:fill="auto"/>
          </w:tcPr>
          <w:p w14:paraId="1E9ED124" w14:textId="77777777" w:rsidR="00F15D5C" w:rsidRPr="001C0CC4" w:rsidRDefault="00F15D5C" w:rsidP="009D53C6">
            <w:pPr>
              <w:pStyle w:val="TAC"/>
            </w:pPr>
          </w:p>
        </w:tc>
        <w:tc>
          <w:tcPr>
            <w:tcW w:w="2893" w:type="dxa"/>
            <w:tcBorders>
              <w:top w:val="nil"/>
            </w:tcBorders>
            <w:shd w:val="clear" w:color="auto" w:fill="auto"/>
          </w:tcPr>
          <w:p w14:paraId="4DCA136A" w14:textId="77777777" w:rsidR="00F15D5C" w:rsidRPr="001C0CC4" w:rsidRDefault="00F15D5C" w:rsidP="009D53C6">
            <w:pPr>
              <w:pStyle w:val="TAC"/>
              <w:rPr>
                <w:lang w:eastAsia="zh-CN"/>
              </w:rPr>
            </w:pPr>
          </w:p>
        </w:tc>
        <w:tc>
          <w:tcPr>
            <w:tcW w:w="2952" w:type="dxa"/>
          </w:tcPr>
          <w:p w14:paraId="5C57B255" w14:textId="77777777" w:rsidR="00F15D5C" w:rsidRPr="001C0CC4" w:rsidRDefault="00F15D5C" w:rsidP="009D53C6">
            <w:pPr>
              <w:pStyle w:val="TAC"/>
              <w:rPr>
                <w:lang w:eastAsia="zh-CN"/>
              </w:rPr>
            </w:pPr>
            <w:r w:rsidRPr="00DB0222">
              <w:rPr>
                <w:rFonts w:cs="Arial" w:hint="eastAsia"/>
                <w:lang w:eastAsia="zh-CN"/>
              </w:rPr>
              <w:t>0.5</w:t>
            </w:r>
            <w:r>
              <w:rPr>
                <w:rFonts w:cs="Arial"/>
                <w:vertAlign w:val="superscript"/>
                <w:lang w:eastAsia="zh-CN"/>
              </w:rPr>
              <w:t>2</w:t>
            </w:r>
          </w:p>
        </w:tc>
      </w:tr>
      <w:tr w:rsidR="00F15D5C" w:rsidRPr="001C0CC4" w14:paraId="65D5CFC3" w14:textId="77777777" w:rsidTr="009D53C6">
        <w:trPr>
          <w:trHeight w:val="187"/>
          <w:jc w:val="center"/>
        </w:trPr>
        <w:tc>
          <w:tcPr>
            <w:tcW w:w="1594" w:type="dxa"/>
            <w:tcBorders>
              <w:bottom w:val="nil"/>
            </w:tcBorders>
            <w:shd w:val="clear" w:color="auto" w:fill="auto"/>
          </w:tcPr>
          <w:p w14:paraId="4DA63CE3"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D7A9CE3" w14:textId="77777777" w:rsidR="00F15D5C" w:rsidRPr="001C0CC4" w:rsidRDefault="00F15D5C" w:rsidP="009D53C6">
            <w:pPr>
              <w:pStyle w:val="TAC"/>
              <w:rPr>
                <w:lang w:eastAsia="zh-CN"/>
              </w:rPr>
            </w:pPr>
            <w:r w:rsidRPr="00887006">
              <w:rPr>
                <w:rFonts w:hint="eastAsia"/>
                <w:color w:val="000000"/>
                <w:lang w:val="en-US" w:eastAsia="zh-CN"/>
              </w:rPr>
              <w:t>n1</w:t>
            </w:r>
          </w:p>
        </w:tc>
        <w:tc>
          <w:tcPr>
            <w:tcW w:w="2952" w:type="dxa"/>
          </w:tcPr>
          <w:p w14:paraId="63E1BB28" w14:textId="77777777" w:rsidR="00F15D5C" w:rsidRPr="001C0CC4" w:rsidRDefault="00F15D5C" w:rsidP="009D53C6">
            <w:pPr>
              <w:pStyle w:val="TAC"/>
              <w:rPr>
                <w:lang w:eastAsia="zh-CN"/>
              </w:rPr>
            </w:pPr>
            <w:r>
              <w:rPr>
                <w:color w:val="000000"/>
                <w:lang w:val="en-US" w:eastAsia="zh-CN"/>
              </w:rPr>
              <w:t>0.2</w:t>
            </w:r>
          </w:p>
        </w:tc>
      </w:tr>
      <w:tr w:rsidR="00F15D5C" w:rsidRPr="001C0CC4" w14:paraId="30D18596" w14:textId="77777777" w:rsidTr="009D53C6">
        <w:trPr>
          <w:trHeight w:val="187"/>
          <w:jc w:val="center"/>
        </w:trPr>
        <w:tc>
          <w:tcPr>
            <w:tcW w:w="1594" w:type="dxa"/>
            <w:tcBorders>
              <w:top w:val="nil"/>
              <w:bottom w:val="nil"/>
            </w:tcBorders>
            <w:shd w:val="clear" w:color="auto" w:fill="auto"/>
          </w:tcPr>
          <w:p w14:paraId="56904AB3" w14:textId="77777777" w:rsidR="00F15D5C" w:rsidRPr="001C0CC4" w:rsidRDefault="00F15D5C" w:rsidP="009D53C6">
            <w:pPr>
              <w:pStyle w:val="TAC"/>
            </w:pPr>
          </w:p>
        </w:tc>
        <w:tc>
          <w:tcPr>
            <w:tcW w:w="2893" w:type="dxa"/>
          </w:tcPr>
          <w:p w14:paraId="788E8D37" w14:textId="77777777" w:rsidR="00F15D5C" w:rsidRPr="001C0CC4" w:rsidRDefault="00F15D5C" w:rsidP="009D53C6">
            <w:pPr>
              <w:pStyle w:val="TAC"/>
              <w:rPr>
                <w:lang w:eastAsia="zh-CN"/>
              </w:rPr>
            </w:pPr>
            <w:r w:rsidRPr="00887006">
              <w:rPr>
                <w:rFonts w:hint="eastAsia"/>
                <w:color w:val="000000"/>
                <w:lang w:val="en-US" w:eastAsia="zh-CN"/>
              </w:rPr>
              <w:t>n3</w:t>
            </w:r>
          </w:p>
        </w:tc>
        <w:tc>
          <w:tcPr>
            <w:tcW w:w="2952" w:type="dxa"/>
          </w:tcPr>
          <w:p w14:paraId="0FCC6F2B" w14:textId="77777777" w:rsidR="00F15D5C" w:rsidRPr="001C0CC4" w:rsidRDefault="00F15D5C" w:rsidP="009D53C6">
            <w:pPr>
              <w:pStyle w:val="TAC"/>
              <w:rPr>
                <w:lang w:eastAsia="zh-CN"/>
              </w:rPr>
            </w:pPr>
            <w:r>
              <w:rPr>
                <w:color w:val="000000"/>
                <w:lang w:val="en-US" w:eastAsia="zh-CN"/>
              </w:rPr>
              <w:t>0.2</w:t>
            </w:r>
          </w:p>
        </w:tc>
      </w:tr>
      <w:tr w:rsidR="00F15D5C" w:rsidRPr="001C0CC4" w14:paraId="5363B879" w14:textId="77777777" w:rsidTr="009D53C6">
        <w:trPr>
          <w:trHeight w:val="187"/>
          <w:jc w:val="center"/>
        </w:trPr>
        <w:tc>
          <w:tcPr>
            <w:tcW w:w="1594" w:type="dxa"/>
            <w:tcBorders>
              <w:top w:val="nil"/>
              <w:bottom w:val="single" w:sz="4" w:space="0" w:color="auto"/>
            </w:tcBorders>
            <w:shd w:val="clear" w:color="auto" w:fill="auto"/>
          </w:tcPr>
          <w:p w14:paraId="70FE9179" w14:textId="77777777" w:rsidR="00F15D5C" w:rsidRPr="001C0CC4" w:rsidRDefault="00F15D5C" w:rsidP="009D53C6">
            <w:pPr>
              <w:pStyle w:val="TAC"/>
            </w:pPr>
          </w:p>
        </w:tc>
        <w:tc>
          <w:tcPr>
            <w:tcW w:w="2893" w:type="dxa"/>
          </w:tcPr>
          <w:p w14:paraId="711FC1D2" w14:textId="77777777" w:rsidR="00F15D5C" w:rsidRPr="001C0CC4" w:rsidRDefault="00F15D5C" w:rsidP="009D53C6">
            <w:pPr>
              <w:pStyle w:val="TAC"/>
              <w:rPr>
                <w:lang w:eastAsia="zh-CN"/>
              </w:rPr>
            </w:pPr>
            <w:r w:rsidRPr="00887006">
              <w:rPr>
                <w:rFonts w:hint="eastAsia"/>
                <w:color w:val="000000"/>
                <w:lang w:val="en-US" w:eastAsia="zh-CN"/>
              </w:rPr>
              <w:t>n78</w:t>
            </w:r>
          </w:p>
        </w:tc>
        <w:tc>
          <w:tcPr>
            <w:tcW w:w="2952" w:type="dxa"/>
          </w:tcPr>
          <w:p w14:paraId="6A5B80A9" w14:textId="77777777" w:rsidR="00F15D5C" w:rsidRPr="001C0CC4" w:rsidRDefault="00F15D5C" w:rsidP="009D53C6">
            <w:pPr>
              <w:pStyle w:val="TAC"/>
              <w:rPr>
                <w:lang w:eastAsia="zh-CN"/>
              </w:rPr>
            </w:pPr>
            <w:r>
              <w:rPr>
                <w:color w:val="000000"/>
                <w:lang w:val="en-US" w:eastAsia="zh-CN"/>
              </w:rPr>
              <w:t>0.5</w:t>
            </w:r>
          </w:p>
        </w:tc>
      </w:tr>
      <w:tr w:rsidR="00F15D5C" w:rsidRPr="001C0CC4" w14:paraId="68CE8C7A" w14:textId="77777777" w:rsidTr="009D53C6">
        <w:trPr>
          <w:trHeight w:val="187"/>
          <w:jc w:val="center"/>
        </w:trPr>
        <w:tc>
          <w:tcPr>
            <w:tcW w:w="1594" w:type="dxa"/>
            <w:tcBorders>
              <w:top w:val="nil"/>
              <w:bottom w:val="single" w:sz="4" w:space="0" w:color="auto"/>
            </w:tcBorders>
            <w:shd w:val="clear" w:color="auto" w:fill="auto"/>
          </w:tcPr>
          <w:p w14:paraId="57748A04" w14:textId="77777777" w:rsidR="00F15D5C" w:rsidRPr="001C0CC4" w:rsidRDefault="00F15D5C" w:rsidP="009D53C6">
            <w:pPr>
              <w:pStyle w:val="TAC"/>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2CDF978B" w14:textId="77777777" w:rsidR="00F15D5C" w:rsidRDefault="00F15D5C" w:rsidP="009D53C6">
            <w:pPr>
              <w:pStyle w:val="TAC"/>
              <w:rPr>
                <w:color w:val="000000"/>
                <w:lang w:val="en-US" w:eastAsia="zh-CN"/>
              </w:rPr>
            </w:pPr>
            <w:r>
              <w:rPr>
                <w:color w:val="000000"/>
                <w:lang w:val="en-US" w:eastAsia="zh-CN"/>
              </w:rPr>
              <w:t>n28</w:t>
            </w:r>
          </w:p>
        </w:tc>
        <w:tc>
          <w:tcPr>
            <w:tcW w:w="2952" w:type="dxa"/>
          </w:tcPr>
          <w:p w14:paraId="18C56C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75B1133" w14:textId="77777777" w:rsidTr="009D53C6">
        <w:trPr>
          <w:trHeight w:val="187"/>
          <w:jc w:val="center"/>
        </w:trPr>
        <w:tc>
          <w:tcPr>
            <w:tcW w:w="1594" w:type="dxa"/>
            <w:tcBorders>
              <w:bottom w:val="nil"/>
            </w:tcBorders>
            <w:shd w:val="clear" w:color="auto" w:fill="auto"/>
          </w:tcPr>
          <w:p w14:paraId="56F02426" w14:textId="77777777" w:rsidR="00F15D5C" w:rsidRDefault="00F15D5C" w:rsidP="009D53C6">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5A79AFF" w14:textId="77777777" w:rsidR="00F15D5C" w:rsidRDefault="00F15D5C" w:rsidP="009D53C6">
            <w:pPr>
              <w:pStyle w:val="TAC"/>
              <w:rPr>
                <w:lang w:val="fr-FR" w:eastAsia="zh-CN"/>
              </w:rPr>
            </w:pPr>
            <w:r>
              <w:rPr>
                <w:color w:val="000000"/>
                <w:lang w:val="en-US" w:eastAsia="zh-CN"/>
              </w:rPr>
              <w:t>n1</w:t>
            </w:r>
          </w:p>
        </w:tc>
        <w:tc>
          <w:tcPr>
            <w:tcW w:w="2952" w:type="dxa"/>
          </w:tcPr>
          <w:p w14:paraId="19F216A2" w14:textId="77777777" w:rsidR="00F15D5C" w:rsidRDefault="00F15D5C" w:rsidP="009D53C6">
            <w:pPr>
              <w:pStyle w:val="TAC"/>
              <w:rPr>
                <w:lang w:val="fr-FR" w:eastAsia="zh-CN"/>
              </w:rPr>
            </w:pPr>
            <w:r>
              <w:rPr>
                <w:color w:val="000000"/>
                <w:lang w:val="en-US" w:eastAsia="zh-CN"/>
              </w:rPr>
              <w:t>0.2</w:t>
            </w:r>
          </w:p>
        </w:tc>
      </w:tr>
      <w:tr w:rsidR="00F15D5C" w:rsidRPr="001C0CC4" w14:paraId="3529D96F" w14:textId="77777777" w:rsidTr="009D53C6">
        <w:trPr>
          <w:trHeight w:val="187"/>
          <w:jc w:val="center"/>
        </w:trPr>
        <w:tc>
          <w:tcPr>
            <w:tcW w:w="1594" w:type="dxa"/>
            <w:tcBorders>
              <w:top w:val="nil"/>
              <w:bottom w:val="nil"/>
            </w:tcBorders>
            <w:shd w:val="clear" w:color="auto" w:fill="auto"/>
          </w:tcPr>
          <w:p w14:paraId="7BAFD53F" w14:textId="77777777" w:rsidR="00F15D5C" w:rsidRPr="001C0CC4" w:rsidRDefault="00F15D5C" w:rsidP="009D53C6">
            <w:pPr>
              <w:pStyle w:val="TAC"/>
            </w:pPr>
          </w:p>
        </w:tc>
        <w:tc>
          <w:tcPr>
            <w:tcW w:w="2893" w:type="dxa"/>
          </w:tcPr>
          <w:p w14:paraId="2394DEAE" w14:textId="77777777" w:rsidR="00F15D5C" w:rsidRPr="00887006" w:rsidRDefault="00F15D5C" w:rsidP="009D53C6">
            <w:pPr>
              <w:pStyle w:val="TAC"/>
              <w:rPr>
                <w:color w:val="000000"/>
                <w:lang w:val="en-US" w:eastAsia="zh-CN"/>
              </w:rPr>
            </w:pPr>
            <w:r>
              <w:rPr>
                <w:color w:val="000000"/>
                <w:lang w:val="en-US" w:eastAsia="zh-CN"/>
              </w:rPr>
              <w:t>n7</w:t>
            </w:r>
          </w:p>
        </w:tc>
        <w:tc>
          <w:tcPr>
            <w:tcW w:w="2952" w:type="dxa"/>
          </w:tcPr>
          <w:p w14:paraId="212F7861"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1805995A" w14:textId="77777777" w:rsidTr="009D53C6">
        <w:trPr>
          <w:trHeight w:val="187"/>
          <w:jc w:val="center"/>
        </w:trPr>
        <w:tc>
          <w:tcPr>
            <w:tcW w:w="1594" w:type="dxa"/>
            <w:tcBorders>
              <w:top w:val="nil"/>
              <w:bottom w:val="single" w:sz="4" w:space="0" w:color="auto"/>
            </w:tcBorders>
            <w:shd w:val="clear" w:color="auto" w:fill="auto"/>
          </w:tcPr>
          <w:p w14:paraId="21875A02" w14:textId="77777777" w:rsidR="00F15D5C" w:rsidRPr="001C0CC4" w:rsidRDefault="00F15D5C" w:rsidP="009D53C6">
            <w:pPr>
              <w:pStyle w:val="TAC"/>
            </w:pPr>
          </w:p>
        </w:tc>
        <w:tc>
          <w:tcPr>
            <w:tcW w:w="2893" w:type="dxa"/>
          </w:tcPr>
          <w:p w14:paraId="6094BAAB" w14:textId="77777777" w:rsidR="00F15D5C" w:rsidRPr="00887006" w:rsidRDefault="00F15D5C" w:rsidP="009D53C6">
            <w:pPr>
              <w:pStyle w:val="TAC"/>
              <w:rPr>
                <w:color w:val="000000"/>
                <w:lang w:val="en-US" w:eastAsia="zh-CN"/>
              </w:rPr>
            </w:pPr>
            <w:r>
              <w:rPr>
                <w:color w:val="000000"/>
                <w:lang w:val="en-US" w:eastAsia="zh-CN"/>
              </w:rPr>
              <w:t>n78</w:t>
            </w:r>
          </w:p>
        </w:tc>
        <w:tc>
          <w:tcPr>
            <w:tcW w:w="2952" w:type="dxa"/>
          </w:tcPr>
          <w:p w14:paraId="44CA17F3"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E302108" w14:textId="77777777" w:rsidTr="003E3176">
        <w:trPr>
          <w:trHeight w:val="187"/>
          <w:jc w:val="center"/>
        </w:trPr>
        <w:tc>
          <w:tcPr>
            <w:tcW w:w="1594" w:type="dxa"/>
            <w:tcBorders>
              <w:top w:val="single" w:sz="4" w:space="0" w:color="auto"/>
              <w:bottom w:val="nil"/>
            </w:tcBorders>
            <w:shd w:val="clear" w:color="auto" w:fill="auto"/>
          </w:tcPr>
          <w:p w14:paraId="037BD72C"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40FA5FF1" w14:textId="77777777" w:rsidR="00F15D5C" w:rsidRPr="00887006" w:rsidRDefault="00F15D5C" w:rsidP="009D53C6">
            <w:pPr>
              <w:pStyle w:val="TAC"/>
              <w:rPr>
                <w:color w:val="000000"/>
                <w:lang w:val="en-US" w:eastAsia="zh-CN"/>
              </w:rPr>
            </w:pPr>
            <w:r>
              <w:rPr>
                <w:rFonts w:hint="eastAsia"/>
                <w:color w:val="000000"/>
                <w:lang w:val="en-US" w:eastAsia="zh-CN"/>
              </w:rPr>
              <w:t>n8</w:t>
            </w:r>
          </w:p>
        </w:tc>
        <w:tc>
          <w:tcPr>
            <w:tcW w:w="2952" w:type="dxa"/>
          </w:tcPr>
          <w:p w14:paraId="603F79C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550E0639" w14:textId="77777777" w:rsidTr="009D53C6">
        <w:trPr>
          <w:trHeight w:val="187"/>
          <w:jc w:val="center"/>
        </w:trPr>
        <w:tc>
          <w:tcPr>
            <w:tcW w:w="1594" w:type="dxa"/>
            <w:tcBorders>
              <w:top w:val="nil"/>
              <w:bottom w:val="single" w:sz="4" w:space="0" w:color="auto"/>
            </w:tcBorders>
            <w:shd w:val="clear" w:color="auto" w:fill="auto"/>
          </w:tcPr>
          <w:p w14:paraId="17702A44" w14:textId="77777777" w:rsidR="00F15D5C" w:rsidRPr="001C0CC4" w:rsidRDefault="00F15D5C" w:rsidP="009D53C6">
            <w:pPr>
              <w:pStyle w:val="TAC"/>
            </w:pPr>
          </w:p>
        </w:tc>
        <w:tc>
          <w:tcPr>
            <w:tcW w:w="2893" w:type="dxa"/>
          </w:tcPr>
          <w:p w14:paraId="45123E02"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7E19B41"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12D3CA59" w14:textId="77777777" w:rsidTr="003E3176">
        <w:trPr>
          <w:trHeight w:val="187"/>
          <w:jc w:val="center"/>
        </w:trPr>
        <w:tc>
          <w:tcPr>
            <w:tcW w:w="1594" w:type="dxa"/>
            <w:tcBorders>
              <w:top w:val="single" w:sz="4" w:space="0" w:color="auto"/>
              <w:bottom w:val="nil"/>
            </w:tcBorders>
            <w:shd w:val="clear" w:color="auto" w:fill="auto"/>
          </w:tcPr>
          <w:p w14:paraId="05271460"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47454D77"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8B9969C"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D2E077" w14:textId="77777777" w:rsidTr="009D53C6">
        <w:trPr>
          <w:trHeight w:val="187"/>
          <w:jc w:val="center"/>
        </w:trPr>
        <w:tc>
          <w:tcPr>
            <w:tcW w:w="1594" w:type="dxa"/>
            <w:tcBorders>
              <w:top w:val="nil"/>
              <w:bottom w:val="single" w:sz="4" w:space="0" w:color="auto"/>
            </w:tcBorders>
            <w:shd w:val="clear" w:color="auto" w:fill="auto"/>
          </w:tcPr>
          <w:p w14:paraId="62066C7B" w14:textId="77777777" w:rsidR="00F15D5C" w:rsidRPr="001C0CC4" w:rsidRDefault="00F15D5C" w:rsidP="009D53C6">
            <w:pPr>
              <w:pStyle w:val="TAC"/>
            </w:pPr>
          </w:p>
        </w:tc>
        <w:tc>
          <w:tcPr>
            <w:tcW w:w="2893" w:type="dxa"/>
          </w:tcPr>
          <w:p w14:paraId="2B7C94B5"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561BE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2A9CF4A1" w14:textId="77777777" w:rsidTr="003E3176">
        <w:trPr>
          <w:trHeight w:val="187"/>
          <w:jc w:val="center"/>
        </w:trPr>
        <w:tc>
          <w:tcPr>
            <w:tcW w:w="1594" w:type="dxa"/>
            <w:tcBorders>
              <w:top w:val="single" w:sz="4" w:space="0" w:color="auto"/>
              <w:bottom w:val="single" w:sz="4" w:space="0" w:color="auto"/>
            </w:tcBorders>
            <w:shd w:val="clear" w:color="auto" w:fill="auto"/>
          </w:tcPr>
          <w:p w14:paraId="62E9E876"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Borders>
              <w:bottom w:val="single" w:sz="4" w:space="0" w:color="auto"/>
            </w:tcBorders>
          </w:tcPr>
          <w:p w14:paraId="4287EBA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Borders>
              <w:bottom w:val="single" w:sz="4" w:space="0" w:color="auto"/>
            </w:tcBorders>
          </w:tcPr>
          <w:p w14:paraId="736952DE"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2E1343E1" w14:textId="77777777" w:rsidTr="009D53C6">
        <w:trPr>
          <w:trHeight w:val="187"/>
          <w:jc w:val="center"/>
        </w:trPr>
        <w:tc>
          <w:tcPr>
            <w:tcW w:w="1594" w:type="dxa"/>
            <w:tcBorders>
              <w:bottom w:val="nil"/>
            </w:tcBorders>
            <w:shd w:val="clear" w:color="auto" w:fill="auto"/>
          </w:tcPr>
          <w:p w14:paraId="581C9750"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5BE5BE7D"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17C9A6DE"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0C6E31C2" w14:textId="77777777" w:rsidTr="009D53C6">
        <w:trPr>
          <w:trHeight w:val="187"/>
          <w:jc w:val="center"/>
        </w:trPr>
        <w:tc>
          <w:tcPr>
            <w:tcW w:w="1594" w:type="dxa"/>
            <w:tcBorders>
              <w:top w:val="nil"/>
              <w:bottom w:val="nil"/>
            </w:tcBorders>
            <w:shd w:val="clear" w:color="auto" w:fill="auto"/>
          </w:tcPr>
          <w:p w14:paraId="341FCF2D" w14:textId="77777777" w:rsidR="00F15D5C" w:rsidRPr="001C0CC4" w:rsidRDefault="00F15D5C" w:rsidP="009D53C6">
            <w:pPr>
              <w:pStyle w:val="TAC"/>
            </w:pPr>
          </w:p>
        </w:tc>
        <w:tc>
          <w:tcPr>
            <w:tcW w:w="2893" w:type="dxa"/>
          </w:tcPr>
          <w:p w14:paraId="435BD347" w14:textId="77777777" w:rsidR="00F15D5C" w:rsidRPr="001C0CC4" w:rsidRDefault="00F15D5C" w:rsidP="009D53C6">
            <w:pPr>
              <w:pStyle w:val="TAC"/>
              <w:rPr>
                <w:lang w:eastAsia="zh-CN"/>
              </w:rPr>
            </w:pPr>
            <w:r>
              <w:rPr>
                <w:rFonts w:hint="eastAsia"/>
                <w:lang w:eastAsia="zh-CN"/>
              </w:rPr>
              <w:t>n7</w:t>
            </w:r>
          </w:p>
        </w:tc>
        <w:tc>
          <w:tcPr>
            <w:tcW w:w="2952" w:type="dxa"/>
          </w:tcPr>
          <w:p w14:paraId="34C53425"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1194D07D" w14:textId="77777777" w:rsidTr="009D53C6">
        <w:trPr>
          <w:trHeight w:val="187"/>
          <w:jc w:val="center"/>
        </w:trPr>
        <w:tc>
          <w:tcPr>
            <w:tcW w:w="1594" w:type="dxa"/>
            <w:tcBorders>
              <w:top w:val="nil"/>
              <w:bottom w:val="single" w:sz="4" w:space="0" w:color="auto"/>
            </w:tcBorders>
            <w:shd w:val="clear" w:color="auto" w:fill="auto"/>
          </w:tcPr>
          <w:p w14:paraId="7A77896F" w14:textId="77777777" w:rsidR="00F15D5C" w:rsidRPr="001C0CC4" w:rsidRDefault="00F15D5C" w:rsidP="009D53C6">
            <w:pPr>
              <w:pStyle w:val="TAC"/>
            </w:pPr>
          </w:p>
        </w:tc>
        <w:tc>
          <w:tcPr>
            <w:tcW w:w="2893" w:type="dxa"/>
          </w:tcPr>
          <w:p w14:paraId="56E05CBC" w14:textId="77777777" w:rsidR="00F15D5C" w:rsidRPr="001C0CC4" w:rsidRDefault="00F15D5C" w:rsidP="009D53C6">
            <w:pPr>
              <w:pStyle w:val="TAC"/>
              <w:rPr>
                <w:lang w:eastAsia="zh-CN"/>
              </w:rPr>
            </w:pPr>
            <w:r>
              <w:rPr>
                <w:rFonts w:hint="eastAsia"/>
                <w:lang w:eastAsia="zh-CN"/>
              </w:rPr>
              <w:t>n7</w:t>
            </w:r>
            <w:r>
              <w:rPr>
                <w:lang w:eastAsia="zh-CN"/>
              </w:rPr>
              <w:t>8</w:t>
            </w:r>
          </w:p>
        </w:tc>
        <w:tc>
          <w:tcPr>
            <w:tcW w:w="2952" w:type="dxa"/>
          </w:tcPr>
          <w:p w14:paraId="78528A69" w14:textId="77777777" w:rsidR="00F15D5C" w:rsidRPr="001C0CC4" w:rsidRDefault="00F15D5C" w:rsidP="009D53C6">
            <w:pPr>
              <w:pStyle w:val="TAC"/>
              <w:rPr>
                <w:lang w:eastAsia="zh-CN"/>
              </w:rPr>
            </w:pPr>
            <w:r w:rsidRPr="00C9450B">
              <w:rPr>
                <w:rFonts w:hint="eastAsia"/>
                <w:color w:val="000000"/>
                <w:lang w:val="en-US" w:eastAsia="zh-CN"/>
              </w:rPr>
              <w:t>0.5</w:t>
            </w:r>
          </w:p>
        </w:tc>
      </w:tr>
      <w:tr w:rsidR="00F15D5C" w:rsidRPr="001C0CC4" w14:paraId="6C50A192" w14:textId="77777777" w:rsidTr="009D53C6">
        <w:trPr>
          <w:trHeight w:val="187"/>
          <w:jc w:val="center"/>
        </w:trPr>
        <w:tc>
          <w:tcPr>
            <w:tcW w:w="1594" w:type="dxa"/>
            <w:tcBorders>
              <w:bottom w:val="nil"/>
            </w:tcBorders>
            <w:shd w:val="clear" w:color="auto" w:fill="auto"/>
          </w:tcPr>
          <w:p w14:paraId="150F0615"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7C690FB8"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658CF99B"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2DD7B2E3" w14:textId="77777777" w:rsidTr="009D53C6">
        <w:trPr>
          <w:trHeight w:val="187"/>
          <w:jc w:val="center"/>
        </w:trPr>
        <w:tc>
          <w:tcPr>
            <w:tcW w:w="1594" w:type="dxa"/>
            <w:tcBorders>
              <w:top w:val="nil"/>
              <w:bottom w:val="nil"/>
            </w:tcBorders>
            <w:shd w:val="clear" w:color="auto" w:fill="auto"/>
          </w:tcPr>
          <w:p w14:paraId="6C535E50" w14:textId="77777777" w:rsidR="00F15D5C" w:rsidRPr="001C0CC4" w:rsidRDefault="00F15D5C" w:rsidP="009D53C6">
            <w:pPr>
              <w:pStyle w:val="TAC"/>
            </w:pPr>
          </w:p>
        </w:tc>
        <w:tc>
          <w:tcPr>
            <w:tcW w:w="2893" w:type="dxa"/>
          </w:tcPr>
          <w:p w14:paraId="55562211" w14:textId="77777777" w:rsidR="00F15D5C" w:rsidRPr="001C0CC4" w:rsidRDefault="00F15D5C" w:rsidP="009D53C6">
            <w:pPr>
              <w:pStyle w:val="TAC"/>
              <w:rPr>
                <w:lang w:eastAsia="zh-CN"/>
              </w:rPr>
            </w:pPr>
            <w:r w:rsidRPr="001C0CC4">
              <w:rPr>
                <w:rFonts w:hint="eastAsia"/>
                <w:lang w:eastAsia="zh-CN"/>
              </w:rPr>
              <w:t>n</w:t>
            </w:r>
            <w:r>
              <w:rPr>
                <w:lang w:eastAsia="zh-CN"/>
              </w:rPr>
              <w:t>8</w:t>
            </w:r>
          </w:p>
        </w:tc>
        <w:tc>
          <w:tcPr>
            <w:tcW w:w="2952" w:type="dxa"/>
          </w:tcPr>
          <w:p w14:paraId="6465BB84"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1751FA66" w14:textId="77777777" w:rsidTr="009D53C6">
        <w:trPr>
          <w:trHeight w:val="187"/>
          <w:jc w:val="center"/>
        </w:trPr>
        <w:tc>
          <w:tcPr>
            <w:tcW w:w="1594" w:type="dxa"/>
            <w:tcBorders>
              <w:top w:val="nil"/>
              <w:bottom w:val="single" w:sz="4" w:space="0" w:color="auto"/>
            </w:tcBorders>
            <w:shd w:val="clear" w:color="auto" w:fill="auto"/>
          </w:tcPr>
          <w:p w14:paraId="46F67293" w14:textId="77777777" w:rsidR="00F15D5C" w:rsidRPr="001C0CC4" w:rsidRDefault="00F15D5C" w:rsidP="009D53C6">
            <w:pPr>
              <w:pStyle w:val="TAC"/>
            </w:pPr>
          </w:p>
        </w:tc>
        <w:tc>
          <w:tcPr>
            <w:tcW w:w="2893" w:type="dxa"/>
          </w:tcPr>
          <w:p w14:paraId="77964F82" w14:textId="77777777" w:rsidR="00F15D5C" w:rsidRPr="001C0CC4" w:rsidRDefault="00F15D5C" w:rsidP="009D53C6">
            <w:pPr>
              <w:pStyle w:val="TAC"/>
              <w:rPr>
                <w:lang w:eastAsia="zh-CN"/>
              </w:rPr>
            </w:pPr>
            <w:r w:rsidRPr="001C0CC4">
              <w:rPr>
                <w:rFonts w:hint="eastAsia"/>
                <w:lang w:eastAsia="zh-CN"/>
              </w:rPr>
              <w:t>n7</w:t>
            </w:r>
            <w:r>
              <w:rPr>
                <w:lang w:eastAsia="zh-CN"/>
              </w:rPr>
              <w:t>8</w:t>
            </w:r>
          </w:p>
        </w:tc>
        <w:tc>
          <w:tcPr>
            <w:tcW w:w="2952" w:type="dxa"/>
          </w:tcPr>
          <w:p w14:paraId="5C7533D3" w14:textId="77777777" w:rsidR="00F15D5C" w:rsidRPr="001C0CC4" w:rsidRDefault="00F15D5C" w:rsidP="009D53C6">
            <w:pPr>
              <w:pStyle w:val="TAC"/>
              <w:rPr>
                <w:lang w:eastAsia="zh-CN"/>
              </w:rPr>
            </w:pPr>
            <w:r w:rsidRPr="001C0CC4">
              <w:rPr>
                <w:rFonts w:hint="eastAsia"/>
                <w:lang w:eastAsia="zh-CN"/>
              </w:rPr>
              <w:t>0.5</w:t>
            </w:r>
          </w:p>
        </w:tc>
      </w:tr>
      <w:tr w:rsidR="00F15D5C" w:rsidRPr="001C0CC4" w14:paraId="64186179" w14:textId="77777777" w:rsidTr="009D53C6">
        <w:trPr>
          <w:trHeight w:val="187"/>
          <w:jc w:val="center"/>
        </w:trPr>
        <w:tc>
          <w:tcPr>
            <w:tcW w:w="1594" w:type="dxa"/>
            <w:tcBorders>
              <w:bottom w:val="nil"/>
            </w:tcBorders>
            <w:shd w:val="clear" w:color="auto" w:fill="auto"/>
          </w:tcPr>
          <w:p w14:paraId="3EFFDF3D" w14:textId="77777777" w:rsidR="00F15D5C" w:rsidRPr="001C0CC4" w:rsidRDefault="00F15D5C" w:rsidP="009D53C6">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79240C3C" w14:textId="77777777" w:rsidR="00F15D5C" w:rsidRPr="001C0CC4" w:rsidRDefault="00F15D5C" w:rsidP="009D53C6">
            <w:pPr>
              <w:pStyle w:val="TAC"/>
              <w:rPr>
                <w:lang w:eastAsia="zh-CN"/>
              </w:rPr>
            </w:pPr>
            <w:r w:rsidRPr="00DF0289">
              <w:rPr>
                <w:rFonts w:eastAsia="SimSun"/>
                <w:lang w:val="en-US" w:eastAsia="zh-CN"/>
              </w:rPr>
              <w:t>n3</w:t>
            </w:r>
          </w:p>
        </w:tc>
        <w:tc>
          <w:tcPr>
            <w:tcW w:w="2952" w:type="dxa"/>
          </w:tcPr>
          <w:p w14:paraId="76F65B45" w14:textId="77777777" w:rsidR="00F15D5C" w:rsidRPr="001C0CC4" w:rsidRDefault="00F15D5C" w:rsidP="009D53C6">
            <w:pPr>
              <w:pStyle w:val="TAC"/>
              <w:rPr>
                <w:lang w:eastAsia="zh-CN"/>
              </w:rPr>
            </w:pPr>
            <w:r>
              <w:rPr>
                <w:rFonts w:hint="eastAsia"/>
              </w:rPr>
              <w:t>0</w:t>
            </w:r>
            <w:r>
              <w:t>.2</w:t>
            </w:r>
          </w:p>
        </w:tc>
      </w:tr>
      <w:tr w:rsidR="00F15D5C" w:rsidRPr="001C0CC4" w14:paraId="679C089D" w14:textId="77777777" w:rsidTr="009D53C6">
        <w:trPr>
          <w:trHeight w:val="187"/>
          <w:jc w:val="center"/>
        </w:trPr>
        <w:tc>
          <w:tcPr>
            <w:tcW w:w="1594" w:type="dxa"/>
            <w:tcBorders>
              <w:top w:val="nil"/>
              <w:bottom w:val="nil"/>
            </w:tcBorders>
            <w:shd w:val="clear" w:color="auto" w:fill="auto"/>
          </w:tcPr>
          <w:p w14:paraId="16603F18" w14:textId="77777777" w:rsidR="00F15D5C" w:rsidRPr="001C0CC4" w:rsidRDefault="00F15D5C" w:rsidP="009D53C6">
            <w:pPr>
              <w:pStyle w:val="TAC"/>
            </w:pPr>
          </w:p>
        </w:tc>
        <w:tc>
          <w:tcPr>
            <w:tcW w:w="2893" w:type="dxa"/>
          </w:tcPr>
          <w:p w14:paraId="056130EC" w14:textId="77777777" w:rsidR="00F15D5C" w:rsidRPr="001C0CC4" w:rsidRDefault="00F15D5C" w:rsidP="009D53C6">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7C9E7FDC" w14:textId="77777777" w:rsidR="00F15D5C" w:rsidRPr="001C0CC4" w:rsidRDefault="00F15D5C" w:rsidP="009D53C6">
            <w:pPr>
              <w:pStyle w:val="TAC"/>
              <w:rPr>
                <w:lang w:eastAsia="zh-CN"/>
              </w:rPr>
            </w:pPr>
            <w:r>
              <w:rPr>
                <w:rFonts w:hint="eastAsia"/>
              </w:rPr>
              <w:t>0</w:t>
            </w:r>
            <w:r>
              <w:t>.2</w:t>
            </w:r>
          </w:p>
        </w:tc>
      </w:tr>
      <w:tr w:rsidR="00F15D5C" w:rsidRPr="001C0CC4" w14:paraId="148087AF" w14:textId="77777777" w:rsidTr="009D53C6">
        <w:trPr>
          <w:trHeight w:val="187"/>
          <w:jc w:val="center"/>
        </w:trPr>
        <w:tc>
          <w:tcPr>
            <w:tcW w:w="1594" w:type="dxa"/>
            <w:tcBorders>
              <w:top w:val="nil"/>
              <w:bottom w:val="single" w:sz="4" w:space="0" w:color="auto"/>
            </w:tcBorders>
            <w:shd w:val="clear" w:color="auto" w:fill="auto"/>
          </w:tcPr>
          <w:p w14:paraId="68036C3D" w14:textId="77777777" w:rsidR="00F15D5C" w:rsidRPr="001C0CC4" w:rsidRDefault="00F15D5C" w:rsidP="009D53C6">
            <w:pPr>
              <w:pStyle w:val="TAC"/>
            </w:pPr>
          </w:p>
        </w:tc>
        <w:tc>
          <w:tcPr>
            <w:tcW w:w="2893" w:type="dxa"/>
          </w:tcPr>
          <w:p w14:paraId="665C4E01" w14:textId="77777777" w:rsidR="00F15D5C" w:rsidRPr="001C0CC4" w:rsidRDefault="00F15D5C" w:rsidP="009D53C6">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7E296123" w14:textId="77777777" w:rsidR="00F15D5C" w:rsidRPr="001C0CC4" w:rsidRDefault="00F15D5C" w:rsidP="009D53C6">
            <w:pPr>
              <w:pStyle w:val="TAC"/>
              <w:rPr>
                <w:lang w:eastAsia="zh-CN"/>
              </w:rPr>
            </w:pPr>
            <w:r>
              <w:rPr>
                <w:rFonts w:hint="eastAsia"/>
              </w:rPr>
              <w:t>0</w:t>
            </w:r>
            <w:r>
              <w:t>.5</w:t>
            </w:r>
          </w:p>
        </w:tc>
      </w:tr>
      <w:tr w:rsidR="00F15D5C" w:rsidRPr="001C0CC4" w14:paraId="5A39E64A" w14:textId="77777777" w:rsidTr="003E3176">
        <w:trPr>
          <w:trHeight w:val="187"/>
          <w:jc w:val="center"/>
        </w:trPr>
        <w:tc>
          <w:tcPr>
            <w:tcW w:w="1594" w:type="dxa"/>
            <w:tcBorders>
              <w:top w:val="single" w:sz="4" w:space="0" w:color="auto"/>
              <w:bottom w:val="nil"/>
            </w:tcBorders>
            <w:shd w:val="clear" w:color="auto" w:fill="auto"/>
          </w:tcPr>
          <w:p w14:paraId="33146478" w14:textId="77777777" w:rsidR="00F15D5C" w:rsidRPr="001C0CC4" w:rsidRDefault="00F15D5C" w:rsidP="009D53C6">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Borders>
              <w:bottom w:val="single" w:sz="4" w:space="0" w:color="auto"/>
            </w:tcBorders>
          </w:tcPr>
          <w:p w14:paraId="305F2683"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D553E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49FE0F" w14:textId="77777777" w:rsidTr="009D53C6">
        <w:trPr>
          <w:trHeight w:val="187"/>
          <w:jc w:val="center"/>
        </w:trPr>
        <w:tc>
          <w:tcPr>
            <w:tcW w:w="1594" w:type="dxa"/>
            <w:tcBorders>
              <w:top w:val="nil"/>
              <w:bottom w:val="single" w:sz="4" w:space="0" w:color="auto"/>
            </w:tcBorders>
            <w:shd w:val="clear" w:color="auto" w:fill="auto"/>
          </w:tcPr>
          <w:p w14:paraId="7A448ADB" w14:textId="77777777" w:rsidR="00F15D5C" w:rsidRPr="001C0CC4" w:rsidRDefault="00F15D5C" w:rsidP="009D53C6">
            <w:pPr>
              <w:pStyle w:val="TAC"/>
            </w:pPr>
          </w:p>
        </w:tc>
        <w:tc>
          <w:tcPr>
            <w:tcW w:w="2893" w:type="dxa"/>
            <w:tcBorders>
              <w:bottom w:val="single" w:sz="4" w:space="0" w:color="auto"/>
            </w:tcBorders>
          </w:tcPr>
          <w:p w14:paraId="328FFBE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58C0A3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05B8103" w14:textId="77777777" w:rsidTr="009D53C6">
        <w:trPr>
          <w:trHeight w:val="187"/>
          <w:jc w:val="center"/>
        </w:trPr>
        <w:tc>
          <w:tcPr>
            <w:tcW w:w="1594" w:type="dxa"/>
            <w:tcBorders>
              <w:bottom w:val="nil"/>
            </w:tcBorders>
            <w:shd w:val="clear" w:color="auto" w:fill="auto"/>
          </w:tcPr>
          <w:p w14:paraId="3EA47C83" w14:textId="77777777" w:rsidR="00F15D5C" w:rsidRPr="001C0CC4" w:rsidRDefault="00F15D5C" w:rsidP="009D53C6">
            <w:pPr>
              <w:pStyle w:val="TAC"/>
            </w:pPr>
            <w:r>
              <w:rPr>
                <w:rFonts w:cs="Arial" w:hint="eastAsia"/>
                <w:szCs w:val="22"/>
                <w:lang w:val="en-US" w:eastAsia="zh-CN"/>
              </w:rPr>
              <w:t>CA_n3-n40-n41</w:t>
            </w:r>
          </w:p>
        </w:tc>
        <w:tc>
          <w:tcPr>
            <w:tcW w:w="2893" w:type="dxa"/>
            <w:tcBorders>
              <w:bottom w:val="nil"/>
            </w:tcBorders>
            <w:shd w:val="clear" w:color="auto" w:fill="auto"/>
          </w:tcPr>
          <w:p w14:paraId="4749793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68BB3134" w14:textId="77777777" w:rsidR="00F15D5C" w:rsidRDefault="00F15D5C" w:rsidP="009D53C6">
            <w:pPr>
              <w:pStyle w:val="TAC"/>
              <w:rPr>
                <w:lang w:eastAsia="zh-CN"/>
              </w:rPr>
            </w:pPr>
            <w:r>
              <w:rPr>
                <w:rFonts w:cs="Arial" w:hint="eastAsia"/>
                <w:lang w:eastAsia="zh-CN"/>
              </w:rPr>
              <w:t>0</w:t>
            </w:r>
            <w:r>
              <w:rPr>
                <w:rFonts w:cs="Arial" w:hint="eastAsia"/>
                <w:vertAlign w:val="superscript"/>
                <w:lang w:val="en-US" w:eastAsia="zh-CN"/>
              </w:rPr>
              <w:t>1,3</w:t>
            </w:r>
          </w:p>
        </w:tc>
      </w:tr>
      <w:tr w:rsidR="00F15D5C" w:rsidRPr="001C0CC4" w14:paraId="6756E3F6" w14:textId="77777777" w:rsidTr="009D53C6">
        <w:trPr>
          <w:trHeight w:val="187"/>
          <w:jc w:val="center"/>
        </w:trPr>
        <w:tc>
          <w:tcPr>
            <w:tcW w:w="1594" w:type="dxa"/>
            <w:tcBorders>
              <w:top w:val="nil"/>
              <w:bottom w:val="single" w:sz="4" w:space="0" w:color="auto"/>
            </w:tcBorders>
            <w:shd w:val="clear" w:color="auto" w:fill="auto"/>
          </w:tcPr>
          <w:p w14:paraId="01714A3A" w14:textId="77777777" w:rsidR="00F15D5C" w:rsidRPr="001C0CC4" w:rsidRDefault="00F15D5C" w:rsidP="009D53C6">
            <w:pPr>
              <w:pStyle w:val="TAC"/>
            </w:pPr>
          </w:p>
        </w:tc>
        <w:tc>
          <w:tcPr>
            <w:tcW w:w="2893" w:type="dxa"/>
            <w:tcBorders>
              <w:top w:val="nil"/>
            </w:tcBorders>
            <w:shd w:val="clear" w:color="auto" w:fill="auto"/>
          </w:tcPr>
          <w:p w14:paraId="7239498A" w14:textId="77777777" w:rsidR="00F15D5C" w:rsidRPr="001C0CC4" w:rsidRDefault="00F15D5C" w:rsidP="009D53C6">
            <w:pPr>
              <w:pStyle w:val="TAC"/>
              <w:rPr>
                <w:lang w:eastAsia="zh-CN"/>
              </w:rPr>
            </w:pPr>
          </w:p>
        </w:tc>
        <w:tc>
          <w:tcPr>
            <w:tcW w:w="2952" w:type="dxa"/>
          </w:tcPr>
          <w:p w14:paraId="1AC7355D" w14:textId="77777777" w:rsidR="00F15D5C" w:rsidRDefault="00F15D5C" w:rsidP="009D53C6">
            <w:pPr>
              <w:pStyle w:val="TAC"/>
              <w:rPr>
                <w:lang w:eastAsia="zh-CN"/>
              </w:rPr>
            </w:pPr>
            <w:r>
              <w:rPr>
                <w:rFonts w:cs="Arial" w:hint="eastAsia"/>
                <w:lang w:val="en-US" w:eastAsia="zh-CN"/>
              </w:rPr>
              <w:t>0.5</w:t>
            </w:r>
            <w:r>
              <w:rPr>
                <w:rFonts w:cs="Arial" w:hint="eastAsia"/>
                <w:vertAlign w:val="superscript"/>
                <w:lang w:val="en-US" w:eastAsia="zh-CN"/>
              </w:rPr>
              <w:t>2,3</w:t>
            </w:r>
          </w:p>
        </w:tc>
      </w:tr>
      <w:tr w:rsidR="00F15D5C" w:rsidRPr="001C0CC4" w14:paraId="4B7840EC" w14:textId="77777777" w:rsidTr="009D53C6">
        <w:trPr>
          <w:trHeight w:val="187"/>
          <w:jc w:val="center"/>
        </w:trPr>
        <w:tc>
          <w:tcPr>
            <w:tcW w:w="1594" w:type="dxa"/>
            <w:tcBorders>
              <w:bottom w:val="nil"/>
            </w:tcBorders>
            <w:shd w:val="clear" w:color="auto" w:fill="auto"/>
          </w:tcPr>
          <w:p w14:paraId="0B743088"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037694EC" w14:textId="77777777" w:rsidR="00F15D5C" w:rsidRDefault="00F15D5C" w:rsidP="009D53C6">
            <w:pPr>
              <w:pStyle w:val="TAC"/>
              <w:rPr>
                <w:lang w:eastAsia="zh-CN"/>
              </w:rPr>
            </w:pPr>
            <w:r>
              <w:rPr>
                <w:rFonts w:hint="eastAsia"/>
                <w:lang w:val="en-US" w:eastAsia="zh-CN"/>
              </w:rPr>
              <w:t>n41</w:t>
            </w:r>
          </w:p>
        </w:tc>
        <w:tc>
          <w:tcPr>
            <w:tcW w:w="2952" w:type="dxa"/>
          </w:tcPr>
          <w:p w14:paraId="773BC818" w14:textId="77777777" w:rsidR="00F15D5C" w:rsidRDefault="00F15D5C" w:rsidP="009D53C6">
            <w:pPr>
              <w:pStyle w:val="TAC"/>
              <w:rPr>
                <w:lang w:eastAsia="zh-CN"/>
              </w:rPr>
            </w:pPr>
            <w:r>
              <w:rPr>
                <w:rFonts w:hint="eastAsia"/>
                <w:lang w:val="en-US" w:eastAsia="ja-JP"/>
              </w:rPr>
              <w:t>0.5</w:t>
            </w:r>
          </w:p>
        </w:tc>
      </w:tr>
      <w:tr w:rsidR="00F15D5C" w:rsidRPr="001C0CC4" w14:paraId="566C93A5" w14:textId="77777777" w:rsidTr="009D53C6">
        <w:trPr>
          <w:trHeight w:val="187"/>
          <w:jc w:val="center"/>
        </w:trPr>
        <w:tc>
          <w:tcPr>
            <w:tcW w:w="1594" w:type="dxa"/>
            <w:tcBorders>
              <w:top w:val="nil"/>
              <w:bottom w:val="single" w:sz="4" w:space="0" w:color="auto"/>
            </w:tcBorders>
            <w:shd w:val="clear" w:color="auto" w:fill="auto"/>
          </w:tcPr>
          <w:p w14:paraId="5F5F6F7B" w14:textId="77777777" w:rsidR="00F15D5C" w:rsidRPr="001C0CC4" w:rsidRDefault="00F15D5C" w:rsidP="009D53C6">
            <w:pPr>
              <w:pStyle w:val="TAC"/>
            </w:pPr>
          </w:p>
        </w:tc>
        <w:tc>
          <w:tcPr>
            <w:tcW w:w="2893" w:type="dxa"/>
          </w:tcPr>
          <w:p w14:paraId="6B44A20A" w14:textId="77777777" w:rsidR="00F15D5C" w:rsidRDefault="00F15D5C" w:rsidP="009D53C6">
            <w:pPr>
              <w:pStyle w:val="TAC"/>
              <w:rPr>
                <w:lang w:eastAsia="zh-CN"/>
              </w:rPr>
            </w:pPr>
            <w:r>
              <w:rPr>
                <w:rFonts w:hint="eastAsia"/>
                <w:lang w:val="en-US" w:eastAsia="zh-CN"/>
              </w:rPr>
              <w:t>n79</w:t>
            </w:r>
          </w:p>
        </w:tc>
        <w:tc>
          <w:tcPr>
            <w:tcW w:w="2952" w:type="dxa"/>
          </w:tcPr>
          <w:p w14:paraId="43094A1A" w14:textId="77777777" w:rsidR="00F15D5C" w:rsidRDefault="00F15D5C" w:rsidP="009D53C6">
            <w:pPr>
              <w:pStyle w:val="TAC"/>
              <w:rPr>
                <w:lang w:eastAsia="zh-CN"/>
              </w:rPr>
            </w:pPr>
            <w:r>
              <w:rPr>
                <w:rFonts w:hint="eastAsia"/>
                <w:lang w:val="en-US" w:eastAsia="ja-JP"/>
              </w:rPr>
              <w:t>0.5</w:t>
            </w:r>
          </w:p>
        </w:tc>
      </w:tr>
      <w:tr w:rsidR="00F15D5C" w:rsidRPr="001C0CC4" w14:paraId="532F3D23" w14:textId="77777777" w:rsidTr="009D53C6">
        <w:trPr>
          <w:trHeight w:val="187"/>
          <w:jc w:val="center"/>
        </w:trPr>
        <w:tc>
          <w:tcPr>
            <w:tcW w:w="1594" w:type="dxa"/>
            <w:tcBorders>
              <w:bottom w:val="nil"/>
            </w:tcBorders>
            <w:shd w:val="clear" w:color="auto" w:fill="auto"/>
          </w:tcPr>
          <w:p w14:paraId="1E6916BB" w14:textId="77777777" w:rsidR="00F15D5C" w:rsidRDefault="00F15D5C" w:rsidP="009D53C6">
            <w:pPr>
              <w:pStyle w:val="TAC"/>
              <w:rPr>
                <w:lang w:val="fr-FR"/>
              </w:rPr>
            </w:pPr>
            <w:r>
              <w:rPr>
                <w:rFonts w:cs="Arial"/>
                <w:szCs w:val="22"/>
                <w:lang w:val="en-US" w:eastAsia="zh-CN"/>
              </w:rPr>
              <w:t>CA_n5-n66-n78</w:t>
            </w:r>
          </w:p>
        </w:tc>
        <w:tc>
          <w:tcPr>
            <w:tcW w:w="2893" w:type="dxa"/>
          </w:tcPr>
          <w:p w14:paraId="4099CC17" w14:textId="77777777" w:rsidR="00F15D5C" w:rsidRDefault="00F15D5C" w:rsidP="009D53C6">
            <w:pPr>
              <w:pStyle w:val="TAC"/>
              <w:rPr>
                <w:lang w:val="fr-FR" w:eastAsia="zh-CN"/>
              </w:rPr>
            </w:pPr>
            <w:r>
              <w:rPr>
                <w:rFonts w:eastAsia="SimSun"/>
                <w:lang w:val="en-US" w:eastAsia="zh-CN"/>
              </w:rPr>
              <w:t>n5</w:t>
            </w:r>
          </w:p>
        </w:tc>
        <w:tc>
          <w:tcPr>
            <w:tcW w:w="2952" w:type="dxa"/>
          </w:tcPr>
          <w:p w14:paraId="6737651F" w14:textId="77777777" w:rsidR="00F15D5C" w:rsidRDefault="00F15D5C" w:rsidP="009D53C6">
            <w:pPr>
              <w:pStyle w:val="TAC"/>
              <w:rPr>
                <w:lang w:val="fr-FR" w:eastAsia="zh-CN"/>
              </w:rPr>
            </w:pPr>
            <w:r>
              <w:rPr>
                <w:lang w:val="en-US" w:eastAsia="zh-CN"/>
              </w:rPr>
              <w:t>0.5</w:t>
            </w:r>
          </w:p>
        </w:tc>
      </w:tr>
      <w:tr w:rsidR="00F15D5C" w:rsidRPr="001C0CC4" w14:paraId="07C76C22" w14:textId="77777777" w:rsidTr="009D53C6">
        <w:trPr>
          <w:trHeight w:val="187"/>
          <w:jc w:val="center"/>
        </w:trPr>
        <w:tc>
          <w:tcPr>
            <w:tcW w:w="1594" w:type="dxa"/>
            <w:tcBorders>
              <w:top w:val="nil"/>
              <w:bottom w:val="nil"/>
            </w:tcBorders>
            <w:shd w:val="clear" w:color="auto" w:fill="auto"/>
          </w:tcPr>
          <w:p w14:paraId="5649509D" w14:textId="77777777" w:rsidR="00F15D5C" w:rsidRPr="001C0CC4" w:rsidRDefault="00F15D5C" w:rsidP="009D53C6">
            <w:pPr>
              <w:pStyle w:val="TAC"/>
            </w:pPr>
          </w:p>
        </w:tc>
        <w:tc>
          <w:tcPr>
            <w:tcW w:w="2893" w:type="dxa"/>
          </w:tcPr>
          <w:p w14:paraId="55A67C43" w14:textId="77777777" w:rsidR="00F15D5C" w:rsidRDefault="00F15D5C" w:rsidP="009D53C6">
            <w:pPr>
              <w:pStyle w:val="TAC"/>
              <w:rPr>
                <w:lang w:val="en-US" w:eastAsia="zh-CN"/>
              </w:rPr>
            </w:pPr>
            <w:r>
              <w:rPr>
                <w:rFonts w:eastAsia="SimSun"/>
                <w:lang w:val="en-US" w:eastAsia="zh-CN"/>
              </w:rPr>
              <w:t>n66</w:t>
            </w:r>
          </w:p>
        </w:tc>
        <w:tc>
          <w:tcPr>
            <w:tcW w:w="2952" w:type="dxa"/>
          </w:tcPr>
          <w:p w14:paraId="6EF9FF63" w14:textId="77777777" w:rsidR="00F15D5C" w:rsidRDefault="00F15D5C" w:rsidP="009D53C6">
            <w:pPr>
              <w:pStyle w:val="TAC"/>
              <w:rPr>
                <w:lang w:val="en-US" w:eastAsia="ja-JP"/>
              </w:rPr>
            </w:pPr>
            <w:r>
              <w:rPr>
                <w:lang w:val="en-US" w:eastAsia="zh-CN"/>
              </w:rPr>
              <w:t>0.2</w:t>
            </w:r>
          </w:p>
        </w:tc>
      </w:tr>
      <w:tr w:rsidR="00F15D5C" w:rsidRPr="001C0CC4" w14:paraId="00C875CE" w14:textId="77777777" w:rsidTr="009D53C6">
        <w:trPr>
          <w:trHeight w:val="187"/>
          <w:jc w:val="center"/>
        </w:trPr>
        <w:tc>
          <w:tcPr>
            <w:tcW w:w="1594" w:type="dxa"/>
            <w:tcBorders>
              <w:top w:val="nil"/>
              <w:bottom w:val="single" w:sz="4" w:space="0" w:color="auto"/>
            </w:tcBorders>
            <w:shd w:val="clear" w:color="auto" w:fill="auto"/>
          </w:tcPr>
          <w:p w14:paraId="088C0EE0" w14:textId="77777777" w:rsidR="00F15D5C" w:rsidRPr="001C0CC4" w:rsidRDefault="00F15D5C" w:rsidP="009D53C6">
            <w:pPr>
              <w:pStyle w:val="TAC"/>
            </w:pPr>
          </w:p>
        </w:tc>
        <w:tc>
          <w:tcPr>
            <w:tcW w:w="2893" w:type="dxa"/>
          </w:tcPr>
          <w:p w14:paraId="00235589" w14:textId="77777777" w:rsidR="00F15D5C" w:rsidRDefault="00F15D5C" w:rsidP="009D53C6">
            <w:pPr>
              <w:pStyle w:val="TAC"/>
              <w:rPr>
                <w:lang w:val="en-US" w:eastAsia="zh-CN"/>
              </w:rPr>
            </w:pPr>
            <w:r>
              <w:rPr>
                <w:rFonts w:eastAsia="SimSun"/>
                <w:lang w:val="en-US" w:eastAsia="zh-CN"/>
              </w:rPr>
              <w:t>n78</w:t>
            </w:r>
          </w:p>
        </w:tc>
        <w:tc>
          <w:tcPr>
            <w:tcW w:w="2952" w:type="dxa"/>
          </w:tcPr>
          <w:p w14:paraId="6695180C" w14:textId="77777777" w:rsidR="00F15D5C" w:rsidRDefault="00F15D5C" w:rsidP="009D53C6">
            <w:pPr>
              <w:pStyle w:val="TAC"/>
              <w:rPr>
                <w:lang w:val="en-US" w:eastAsia="ja-JP"/>
              </w:rPr>
            </w:pPr>
            <w:r>
              <w:rPr>
                <w:lang w:val="en-US" w:eastAsia="zh-CN"/>
              </w:rPr>
              <w:t>0.5</w:t>
            </w:r>
          </w:p>
        </w:tc>
      </w:tr>
      <w:tr w:rsidR="00F15D5C" w:rsidRPr="001C0CC4" w14:paraId="2C8E1FB0" w14:textId="77777777" w:rsidTr="009D53C6">
        <w:trPr>
          <w:trHeight w:val="187"/>
          <w:jc w:val="center"/>
        </w:trPr>
        <w:tc>
          <w:tcPr>
            <w:tcW w:w="1594" w:type="dxa"/>
            <w:tcBorders>
              <w:bottom w:val="nil"/>
            </w:tcBorders>
            <w:shd w:val="clear" w:color="auto" w:fill="auto"/>
          </w:tcPr>
          <w:p w14:paraId="255C21DA" w14:textId="77777777" w:rsidR="00F15D5C" w:rsidRDefault="00F15D5C" w:rsidP="009D53C6">
            <w:pPr>
              <w:pStyle w:val="TAC"/>
              <w:rPr>
                <w:lang w:val="fr-FR"/>
              </w:rPr>
            </w:pPr>
            <w:r>
              <w:rPr>
                <w:rFonts w:cs="Arial"/>
                <w:szCs w:val="22"/>
                <w:lang w:val="en-US" w:eastAsia="zh-CN"/>
              </w:rPr>
              <w:t>CA_n7-n25-n66</w:t>
            </w:r>
          </w:p>
        </w:tc>
        <w:tc>
          <w:tcPr>
            <w:tcW w:w="2893" w:type="dxa"/>
          </w:tcPr>
          <w:p w14:paraId="5A8B5CA5" w14:textId="77777777" w:rsidR="00F15D5C" w:rsidRDefault="00F15D5C" w:rsidP="009D53C6">
            <w:pPr>
              <w:pStyle w:val="TAC"/>
              <w:rPr>
                <w:lang w:val="fr-FR" w:eastAsia="zh-CN"/>
              </w:rPr>
            </w:pPr>
            <w:r>
              <w:rPr>
                <w:rFonts w:eastAsia="SimSun"/>
                <w:lang w:val="en-US" w:eastAsia="zh-CN"/>
              </w:rPr>
              <w:t>n7</w:t>
            </w:r>
          </w:p>
        </w:tc>
        <w:tc>
          <w:tcPr>
            <w:tcW w:w="2952" w:type="dxa"/>
          </w:tcPr>
          <w:p w14:paraId="2F6E10FA" w14:textId="77777777" w:rsidR="00F15D5C" w:rsidRDefault="00F15D5C" w:rsidP="009D53C6">
            <w:pPr>
              <w:pStyle w:val="TAC"/>
              <w:rPr>
                <w:lang w:val="fr-FR" w:eastAsia="zh-CN"/>
              </w:rPr>
            </w:pPr>
            <w:r>
              <w:rPr>
                <w:lang w:val="en-US" w:eastAsia="zh-CN"/>
              </w:rPr>
              <w:t>0.5</w:t>
            </w:r>
          </w:p>
        </w:tc>
      </w:tr>
      <w:tr w:rsidR="00F15D5C" w:rsidRPr="001C0CC4" w14:paraId="1AF607E0" w14:textId="77777777" w:rsidTr="009D53C6">
        <w:trPr>
          <w:trHeight w:val="187"/>
          <w:jc w:val="center"/>
        </w:trPr>
        <w:tc>
          <w:tcPr>
            <w:tcW w:w="1594" w:type="dxa"/>
            <w:tcBorders>
              <w:top w:val="nil"/>
              <w:bottom w:val="nil"/>
            </w:tcBorders>
            <w:shd w:val="clear" w:color="auto" w:fill="auto"/>
          </w:tcPr>
          <w:p w14:paraId="636266BF" w14:textId="77777777" w:rsidR="00F15D5C" w:rsidRPr="001C0CC4" w:rsidRDefault="00F15D5C" w:rsidP="009D53C6">
            <w:pPr>
              <w:pStyle w:val="TAC"/>
            </w:pPr>
          </w:p>
        </w:tc>
        <w:tc>
          <w:tcPr>
            <w:tcW w:w="2893" w:type="dxa"/>
          </w:tcPr>
          <w:p w14:paraId="510C95FC" w14:textId="77777777" w:rsidR="00F15D5C" w:rsidRDefault="00F15D5C" w:rsidP="009D53C6">
            <w:pPr>
              <w:pStyle w:val="TAC"/>
              <w:rPr>
                <w:lang w:val="en-US" w:eastAsia="zh-CN"/>
              </w:rPr>
            </w:pPr>
            <w:r>
              <w:rPr>
                <w:rFonts w:eastAsia="SimSun"/>
                <w:lang w:val="en-US" w:eastAsia="zh-CN"/>
              </w:rPr>
              <w:t>n25</w:t>
            </w:r>
          </w:p>
        </w:tc>
        <w:tc>
          <w:tcPr>
            <w:tcW w:w="2952" w:type="dxa"/>
          </w:tcPr>
          <w:p w14:paraId="6AE2D443" w14:textId="77777777" w:rsidR="00F15D5C" w:rsidRDefault="00F15D5C" w:rsidP="009D53C6">
            <w:pPr>
              <w:pStyle w:val="TAC"/>
              <w:rPr>
                <w:lang w:val="en-US" w:eastAsia="ja-JP"/>
              </w:rPr>
            </w:pPr>
            <w:r>
              <w:rPr>
                <w:lang w:val="en-US" w:eastAsia="zh-CN"/>
              </w:rPr>
              <w:t>0.3</w:t>
            </w:r>
          </w:p>
        </w:tc>
      </w:tr>
      <w:tr w:rsidR="00F15D5C" w:rsidRPr="001C0CC4" w14:paraId="7AA39B7B" w14:textId="77777777" w:rsidTr="009D53C6">
        <w:trPr>
          <w:trHeight w:val="187"/>
          <w:jc w:val="center"/>
        </w:trPr>
        <w:tc>
          <w:tcPr>
            <w:tcW w:w="1594" w:type="dxa"/>
            <w:tcBorders>
              <w:top w:val="nil"/>
              <w:bottom w:val="single" w:sz="4" w:space="0" w:color="auto"/>
            </w:tcBorders>
            <w:shd w:val="clear" w:color="auto" w:fill="auto"/>
          </w:tcPr>
          <w:p w14:paraId="6B98E7D3" w14:textId="77777777" w:rsidR="00F15D5C" w:rsidRPr="001C0CC4" w:rsidRDefault="00F15D5C" w:rsidP="009D53C6">
            <w:pPr>
              <w:pStyle w:val="TAC"/>
            </w:pPr>
          </w:p>
        </w:tc>
        <w:tc>
          <w:tcPr>
            <w:tcW w:w="2893" w:type="dxa"/>
          </w:tcPr>
          <w:p w14:paraId="6402867B" w14:textId="77777777" w:rsidR="00F15D5C" w:rsidRDefault="00F15D5C" w:rsidP="009D53C6">
            <w:pPr>
              <w:pStyle w:val="TAC"/>
              <w:rPr>
                <w:lang w:val="en-US" w:eastAsia="zh-CN"/>
              </w:rPr>
            </w:pPr>
            <w:r>
              <w:rPr>
                <w:rFonts w:eastAsia="SimSun"/>
                <w:lang w:val="en-US" w:eastAsia="zh-CN"/>
              </w:rPr>
              <w:t>n66</w:t>
            </w:r>
          </w:p>
        </w:tc>
        <w:tc>
          <w:tcPr>
            <w:tcW w:w="2952" w:type="dxa"/>
          </w:tcPr>
          <w:p w14:paraId="4FEE0E33" w14:textId="77777777" w:rsidR="00F15D5C" w:rsidRDefault="00F15D5C" w:rsidP="009D53C6">
            <w:pPr>
              <w:pStyle w:val="TAC"/>
              <w:rPr>
                <w:lang w:val="en-US" w:eastAsia="ja-JP"/>
              </w:rPr>
            </w:pPr>
            <w:r>
              <w:rPr>
                <w:lang w:val="en-US" w:eastAsia="zh-CN"/>
              </w:rPr>
              <w:t>0.5</w:t>
            </w:r>
          </w:p>
        </w:tc>
      </w:tr>
      <w:tr w:rsidR="00F15D5C" w14:paraId="5F7EAEC0" w14:textId="77777777" w:rsidTr="009D53C6">
        <w:trPr>
          <w:trHeight w:val="187"/>
          <w:jc w:val="center"/>
        </w:trPr>
        <w:tc>
          <w:tcPr>
            <w:tcW w:w="1594" w:type="dxa"/>
            <w:tcBorders>
              <w:top w:val="nil"/>
              <w:bottom w:val="single" w:sz="4" w:space="0" w:color="auto"/>
            </w:tcBorders>
            <w:shd w:val="clear" w:color="auto" w:fill="auto"/>
          </w:tcPr>
          <w:p w14:paraId="78BBA6ED" w14:textId="77777777" w:rsidR="00F15D5C" w:rsidRPr="001C0CC4" w:rsidRDefault="00F15D5C" w:rsidP="009D53C6">
            <w:pPr>
              <w:pStyle w:val="TAC"/>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51FFBA9F" w14:textId="77777777" w:rsidR="00F15D5C" w:rsidRDefault="00F15D5C" w:rsidP="009D53C6">
            <w:pPr>
              <w:pStyle w:val="TAC"/>
              <w:rPr>
                <w:rFonts w:eastAsia="SimSun"/>
                <w:lang w:val="en-US" w:eastAsia="zh-CN"/>
              </w:rPr>
            </w:pPr>
            <w:r>
              <w:rPr>
                <w:rFonts w:eastAsia="SimSun" w:hint="eastAsia"/>
                <w:lang w:val="en-US" w:eastAsia="zh-CN"/>
              </w:rPr>
              <w:t>n78</w:t>
            </w:r>
          </w:p>
        </w:tc>
        <w:tc>
          <w:tcPr>
            <w:tcW w:w="2952" w:type="dxa"/>
          </w:tcPr>
          <w:p w14:paraId="5AA74E96" w14:textId="77777777" w:rsidR="00F15D5C" w:rsidRDefault="00F15D5C" w:rsidP="009D53C6">
            <w:pPr>
              <w:pStyle w:val="TAC"/>
              <w:rPr>
                <w:lang w:val="en-US" w:eastAsia="zh-CN"/>
              </w:rPr>
            </w:pPr>
            <w:r>
              <w:rPr>
                <w:lang w:val="en-US" w:eastAsia="zh-CN"/>
              </w:rPr>
              <w:t>0.5</w:t>
            </w:r>
          </w:p>
        </w:tc>
      </w:tr>
      <w:tr w:rsidR="00F15D5C" w:rsidRPr="001C0CC4" w14:paraId="017733F1" w14:textId="77777777" w:rsidTr="009D53C6">
        <w:trPr>
          <w:trHeight w:val="187"/>
          <w:jc w:val="center"/>
        </w:trPr>
        <w:tc>
          <w:tcPr>
            <w:tcW w:w="1594" w:type="dxa"/>
            <w:tcBorders>
              <w:bottom w:val="nil"/>
            </w:tcBorders>
            <w:shd w:val="clear" w:color="auto" w:fill="auto"/>
          </w:tcPr>
          <w:p w14:paraId="1A02E8EC" w14:textId="77777777" w:rsidR="00F15D5C" w:rsidRDefault="00F15D5C" w:rsidP="009D53C6">
            <w:pPr>
              <w:pStyle w:val="TAC"/>
              <w:rPr>
                <w:lang w:val="fr-FR"/>
              </w:rPr>
            </w:pPr>
            <w:r>
              <w:rPr>
                <w:rFonts w:cs="Arial"/>
                <w:szCs w:val="22"/>
                <w:lang w:val="en-US" w:eastAsia="zh-CN"/>
              </w:rPr>
              <w:t>CA_n7-n66-n78</w:t>
            </w:r>
          </w:p>
        </w:tc>
        <w:tc>
          <w:tcPr>
            <w:tcW w:w="2893" w:type="dxa"/>
          </w:tcPr>
          <w:p w14:paraId="7CAE7228" w14:textId="77777777" w:rsidR="00F15D5C" w:rsidRDefault="00F15D5C" w:rsidP="009D53C6">
            <w:pPr>
              <w:pStyle w:val="TAC"/>
              <w:rPr>
                <w:lang w:val="fr-FR" w:eastAsia="zh-CN"/>
              </w:rPr>
            </w:pPr>
            <w:r>
              <w:rPr>
                <w:rFonts w:eastAsia="SimSun"/>
                <w:lang w:val="en-US" w:eastAsia="zh-CN"/>
              </w:rPr>
              <w:t>n7</w:t>
            </w:r>
          </w:p>
        </w:tc>
        <w:tc>
          <w:tcPr>
            <w:tcW w:w="2952" w:type="dxa"/>
          </w:tcPr>
          <w:p w14:paraId="4B5E7339" w14:textId="77777777" w:rsidR="00F15D5C" w:rsidRDefault="00F15D5C" w:rsidP="009D53C6">
            <w:pPr>
              <w:pStyle w:val="TAC"/>
              <w:rPr>
                <w:lang w:val="fr-FR" w:eastAsia="zh-CN"/>
              </w:rPr>
            </w:pPr>
            <w:r>
              <w:rPr>
                <w:lang w:val="en-US" w:eastAsia="zh-CN"/>
              </w:rPr>
              <w:t>0.5</w:t>
            </w:r>
          </w:p>
        </w:tc>
      </w:tr>
      <w:tr w:rsidR="00F15D5C" w:rsidRPr="001C0CC4" w14:paraId="04BA359D" w14:textId="77777777" w:rsidTr="009D53C6">
        <w:trPr>
          <w:trHeight w:val="187"/>
          <w:jc w:val="center"/>
        </w:trPr>
        <w:tc>
          <w:tcPr>
            <w:tcW w:w="1594" w:type="dxa"/>
            <w:tcBorders>
              <w:top w:val="nil"/>
              <w:bottom w:val="nil"/>
            </w:tcBorders>
            <w:shd w:val="clear" w:color="auto" w:fill="auto"/>
          </w:tcPr>
          <w:p w14:paraId="55105D0C" w14:textId="77777777" w:rsidR="00F15D5C" w:rsidRPr="001C0CC4" w:rsidRDefault="00F15D5C" w:rsidP="009D53C6">
            <w:pPr>
              <w:pStyle w:val="TAC"/>
            </w:pPr>
          </w:p>
        </w:tc>
        <w:tc>
          <w:tcPr>
            <w:tcW w:w="2893" w:type="dxa"/>
          </w:tcPr>
          <w:p w14:paraId="6FCE6D8C" w14:textId="77777777" w:rsidR="00F15D5C" w:rsidRDefault="00F15D5C" w:rsidP="009D53C6">
            <w:pPr>
              <w:pStyle w:val="TAC"/>
              <w:rPr>
                <w:lang w:val="en-US" w:eastAsia="zh-CN"/>
              </w:rPr>
            </w:pPr>
            <w:r>
              <w:rPr>
                <w:rFonts w:eastAsia="SimSun"/>
                <w:lang w:val="en-US" w:eastAsia="zh-CN"/>
              </w:rPr>
              <w:t>n66</w:t>
            </w:r>
          </w:p>
        </w:tc>
        <w:tc>
          <w:tcPr>
            <w:tcW w:w="2952" w:type="dxa"/>
          </w:tcPr>
          <w:p w14:paraId="5D4D9782" w14:textId="77777777" w:rsidR="00F15D5C" w:rsidRDefault="00F15D5C" w:rsidP="009D53C6">
            <w:pPr>
              <w:pStyle w:val="TAC"/>
              <w:rPr>
                <w:lang w:val="en-US" w:eastAsia="ja-JP"/>
              </w:rPr>
            </w:pPr>
            <w:r>
              <w:rPr>
                <w:lang w:val="en-US" w:eastAsia="zh-CN"/>
              </w:rPr>
              <w:t>0.5</w:t>
            </w:r>
          </w:p>
        </w:tc>
      </w:tr>
      <w:tr w:rsidR="00F15D5C" w:rsidRPr="001C0CC4" w14:paraId="72CD84C0" w14:textId="77777777" w:rsidTr="009D53C6">
        <w:trPr>
          <w:trHeight w:val="187"/>
          <w:jc w:val="center"/>
        </w:trPr>
        <w:tc>
          <w:tcPr>
            <w:tcW w:w="1594" w:type="dxa"/>
            <w:tcBorders>
              <w:top w:val="nil"/>
              <w:bottom w:val="single" w:sz="4" w:space="0" w:color="auto"/>
            </w:tcBorders>
            <w:shd w:val="clear" w:color="auto" w:fill="auto"/>
          </w:tcPr>
          <w:p w14:paraId="76A78446" w14:textId="77777777" w:rsidR="00F15D5C" w:rsidRPr="001C0CC4" w:rsidRDefault="00F15D5C" w:rsidP="009D53C6">
            <w:pPr>
              <w:pStyle w:val="TAC"/>
            </w:pPr>
          </w:p>
        </w:tc>
        <w:tc>
          <w:tcPr>
            <w:tcW w:w="2893" w:type="dxa"/>
          </w:tcPr>
          <w:p w14:paraId="138A7322" w14:textId="77777777" w:rsidR="00F15D5C" w:rsidRDefault="00F15D5C" w:rsidP="009D53C6">
            <w:pPr>
              <w:pStyle w:val="TAC"/>
              <w:rPr>
                <w:lang w:val="en-US" w:eastAsia="zh-CN"/>
              </w:rPr>
            </w:pPr>
            <w:r>
              <w:rPr>
                <w:rFonts w:eastAsia="SimSun"/>
                <w:lang w:val="en-US" w:eastAsia="zh-CN"/>
              </w:rPr>
              <w:t>n78</w:t>
            </w:r>
          </w:p>
        </w:tc>
        <w:tc>
          <w:tcPr>
            <w:tcW w:w="2952" w:type="dxa"/>
          </w:tcPr>
          <w:p w14:paraId="416FA303" w14:textId="77777777" w:rsidR="00F15D5C" w:rsidRDefault="00F15D5C" w:rsidP="009D53C6">
            <w:pPr>
              <w:pStyle w:val="TAC"/>
              <w:rPr>
                <w:lang w:val="en-US" w:eastAsia="ja-JP"/>
              </w:rPr>
            </w:pPr>
            <w:r>
              <w:rPr>
                <w:lang w:val="en-US" w:eastAsia="zh-CN"/>
              </w:rPr>
              <w:t>0.5</w:t>
            </w:r>
          </w:p>
        </w:tc>
      </w:tr>
      <w:tr w:rsidR="00F15D5C" w:rsidRPr="001C0CC4" w14:paraId="062170F5" w14:textId="77777777" w:rsidTr="009D53C6">
        <w:trPr>
          <w:trHeight w:val="187"/>
          <w:jc w:val="center"/>
        </w:trPr>
        <w:tc>
          <w:tcPr>
            <w:tcW w:w="1594" w:type="dxa"/>
            <w:tcBorders>
              <w:bottom w:val="nil"/>
            </w:tcBorders>
            <w:shd w:val="clear" w:color="auto" w:fill="auto"/>
          </w:tcPr>
          <w:p w14:paraId="516AB1B6" w14:textId="77777777" w:rsidR="00F15D5C" w:rsidRPr="001C0CC4" w:rsidRDefault="00F15D5C" w:rsidP="009D53C6">
            <w:pPr>
              <w:pStyle w:val="TAC"/>
            </w:pPr>
            <w:r>
              <w:rPr>
                <w:rFonts w:cs="Arial" w:hint="eastAsia"/>
                <w:szCs w:val="22"/>
                <w:lang w:val="en-US" w:eastAsia="zh-CN"/>
              </w:rPr>
              <w:t>CA_n8-n39-n41</w:t>
            </w:r>
          </w:p>
        </w:tc>
        <w:tc>
          <w:tcPr>
            <w:tcW w:w="2893" w:type="dxa"/>
          </w:tcPr>
          <w:p w14:paraId="0530659E"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2CB7115A"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3F6C2D09" w14:textId="77777777" w:rsidTr="009D53C6">
        <w:trPr>
          <w:trHeight w:val="187"/>
          <w:jc w:val="center"/>
        </w:trPr>
        <w:tc>
          <w:tcPr>
            <w:tcW w:w="1594" w:type="dxa"/>
            <w:tcBorders>
              <w:top w:val="nil"/>
              <w:bottom w:val="single" w:sz="4" w:space="0" w:color="auto"/>
            </w:tcBorders>
            <w:shd w:val="clear" w:color="auto" w:fill="auto"/>
          </w:tcPr>
          <w:p w14:paraId="4BF71084" w14:textId="77777777" w:rsidR="00F15D5C" w:rsidRPr="001C0CC4" w:rsidRDefault="00F15D5C" w:rsidP="009D53C6">
            <w:pPr>
              <w:pStyle w:val="TAC"/>
            </w:pPr>
          </w:p>
        </w:tc>
        <w:tc>
          <w:tcPr>
            <w:tcW w:w="2893" w:type="dxa"/>
          </w:tcPr>
          <w:p w14:paraId="6041638E"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479522FD"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5A357D0F" w14:textId="77777777" w:rsidTr="003E3176">
        <w:trPr>
          <w:trHeight w:val="187"/>
          <w:jc w:val="center"/>
        </w:trPr>
        <w:tc>
          <w:tcPr>
            <w:tcW w:w="1594" w:type="dxa"/>
            <w:tcBorders>
              <w:top w:val="single" w:sz="4" w:space="0" w:color="auto"/>
              <w:bottom w:val="nil"/>
            </w:tcBorders>
            <w:shd w:val="clear" w:color="auto" w:fill="auto"/>
          </w:tcPr>
          <w:p w14:paraId="712EE4E4" w14:textId="77777777" w:rsidR="00F15D5C" w:rsidRPr="001C0CC4" w:rsidRDefault="00F15D5C" w:rsidP="009D53C6">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F10052D" w14:textId="77777777" w:rsidR="00F15D5C" w:rsidRPr="001C0CC4" w:rsidRDefault="00F15D5C" w:rsidP="009D53C6">
            <w:pPr>
              <w:pStyle w:val="TAC"/>
              <w:rPr>
                <w:lang w:val="en-US" w:eastAsia="zh-CN"/>
              </w:rPr>
            </w:pPr>
            <w:r w:rsidRPr="001C0CC4">
              <w:rPr>
                <w:rFonts w:hint="eastAsia"/>
                <w:lang w:val="en-US" w:eastAsia="zh-CN"/>
              </w:rPr>
              <w:t>n41</w:t>
            </w:r>
          </w:p>
        </w:tc>
        <w:tc>
          <w:tcPr>
            <w:tcW w:w="2952" w:type="dxa"/>
          </w:tcPr>
          <w:p w14:paraId="14A35D0D"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57CD3F99" w14:textId="77777777" w:rsidTr="009D53C6">
        <w:trPr>
          <w:trHeight w:val="187"/>
          <w:jc w:val="center"/>
        </w:trPr>
        <w:tc>
          <w:tcPr>
            <w:tcW w:w="1594" w:type="dxa"/>
            <w:tcBorders>
              <w:top w:val="nil"/>
              <w:bottom w:val="single" w:sz="4" w:space="0" w:color="auto"/>
            </w:tcBorders>
            <w:shd w:val="clear" w:color="auto" w:fill="auto"/>
          </w:tcPr>
          <w:p w14:paraId="510B9146" w14:textId="77777777" w:rsidR="00F15D5C" w:rsidRPr="001C0CC4" w:rsidRDefault="00F15D5C" w:rsidP="009D53C6">
            <w:pPr>
              <w:pStyle w:val="TAC"/>
            </w:pPr>
          </w:p>
        </w:tc>
        <w:tc>
          <w:tcPr>
            <w:tcW w:w="2893" w:type="dxa"/>
          </w:tcPr>
          <w:p w14:paraId="43D108B1" w14:textId="77777777" w:rsidR="00F15D5C" w:rsidRPr="001C0CC4" w:rsidRDefault="00F15D5C" w:rsidP="009D53C6">
            <w:pPr>
              <w:pStyle w:val="TAC"/>
              <w:rPr>
                <w:lang w:val="en-US" w:eastAsia="zh-CN"/>
              </w:rPr>
            </w:pPr>
            <w:r w:rsidRPr="001C0CC4">
              <w:rPr>
                <w:rFonts w:hint="eastAsia"/>
                <w:lang w:val="en-US" w:eastAsia="zh-CN"/>
              </w:rPr>
              <w:t>n79</w:t>
            </w:r>
          </w:p>
        </w:tc>
        <w:tc>
          <w:tcPr>
            <w:tcW w:w="2952" w:type="dxa"/>
          </w:tcPr>
          <w:p w14:paraId="4547351C"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7224EA5A" w14:textId="77777777" w:rsidTr="003E3176">
        <w:trPr>
          <w:trHeight w:val="187"/>
          <w:jc w:val="center"/>
        </w:trPr>
        <w:tc>
          <w:tcPr>
            <w:tcW w:w="1594" w:type="dxa"/>
            <w:tcBorders>
              <w:top w:val="single" w:sz="4" w:space="0" w:color="auto"/>
              <w:bottom w:val="nil"/>
            </w:tcBorders>
            <w:shd w:val="clear" w:color="auto" w:fill="auto"/>
          </w:tcPr>
          <w:p w14:paraId="765BEFC6" w14:textId="77777777" w:rsidR="00F15D5C" w:rsidRPr="001C0CC4" w:rsidRDefault="00F15D5C" w:rsidP="009D53C6">
            <w:pPr>
              <w:pStyle w:val="TAC"/>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400A7C5C" w14:textId="77777777" w:rsidR="00F15D5C" w:rsidRDefault="00F15D5C" w:rsidP="009D53C6">
            <w:pPr>
              <w:pStyle w:val="TAC"/>
              <w:rPr>
                <w:lang w:val="en-US" w:eastAsia="zh-CN"/>
              </w:rPr>
            </w:pPr>
            <w:r>
              <w:rPr>
                <w:lang w:val="en-US" w:eastAsia="zh-CN"/>
              </w:rPr>
              <w:t>n28</w:t>
            </w:r>
          </w:p>
        </w:tc>
        <w:tc>
          <w:tcPr>
            <w:tcW w:w="2952" w:type="dxa"/>
          </w:tcPr>
          <w:p w14:paraId="6D51B1F5" w14:textId="77777777" w:rsidR="00F15D5C" w:rsidRDefault="00F15D5C" w:rsidP="009D53C6">
            <w:pPr>
              <w:pStyle w:val="TAC"/>
              <w:rPr>
                <w:lang w:val="fr-FR" w:eastAsia="zh-CN"/>
              </w:rPr>
            </w:pPr>
            <w:r>
              <w:rPr>
                <w:lang w:val="fr-FR" w:eastAsia="zh-CN"/>
              </w:rPr>
              <w:t>0.2</w:t>
            </w:r>
          </w:p>
        </w:tc>
      </w:tr>
      <w:tr w:rsidR="00F15D5C" w:rsidRPr="001C0CC4" w14:paraId="547ADCF6" w14:textId="77777777" w:rsidTr="009D53C6">
        <w:trPr>
          <w:trHeight w:val="187"/>
          <w:jc w:val="center"/>
        </w:trPr>
        <w:tc>
          <w:tcPr>
            <w:tcW w:w="1594" w:type="dxa"/>
            <w:tcBorders>
              <w:top w:val="nil"/>
              <w:bottom w:val="single" w:sz="4" w:space="0" w:color="auto"/>
            </w:tcBorders>
            <w:shd w:val="clear" w:color="auto" w:fill="auto"/>
          </w:tcPr>
          <w:p w14:paraId="0D3F83B2" w14:textId="77777777" w:rsidR="00F15D5C" w:rsidRPr="001C0CC4" w:rsidRDefault="00F15D5C" w:rsidP="009D53C6">
            <w:pPr>
              <w:pStyle w:val="TAC"/>
            </w:pPr>
          </w:p>
        </w:tc>
        <w:tc>
          <w:tcPr>
            <w:tcW w:w="2893" w:type="dxa"/>
          </w:tcPr>
          <w:p w14:paraId="58AC0706" w14:textId="77777777" w:rsidR="00F15D5C" w:rsidRDefault="00F15D5C" w:rsidP="009D53C6">
            <w:pPr>
              <w:pStyle w:val="TAC"/>
              <w:rPr>
                <w:lang w:val="en-US" w:eastAsia="zh-CN"/>
              </w:rPr>
            </w:pPr>
            <w:r>
              <w:rPr>
                <w:lang w:val="en-US" w:eastAsia="zh-CN"/>
              </w:rPr>
              <w:t>n78</w:t>
            </w:r>
          </w:p>
        </w:tc>
        <w:tc>
          <w:tcPr>
            <w:tcW w:w="2952" w:type="dxa"/>
          </w:tcPr>
          <w:p w14:paraId="5A965655" w14:textId="77777777" w:rsidR="00F15D5C" w:rsidRDefault="00F15D5C" w:rsidP="009D53C6">
            <w:pPr>
              <w:pStyle w:val="TAC"/>
              <w:rPr>
                <w:lang w:val="fr-FR" w:eastAsia="zh-CN"/>
              </w:rPr>
            </w:pPr>
            <w:r>
              <w:rPr>
                <w:lang w:val="fr-FR" w:eastAsia="zh-CN"/>
              </w:rPr>
              <w:t>0.5</w:t>
            </w:r>
          </w:p>
        </w:tc>
      </w:tr>
      <w:tr w:rsidR="00F15D5C" w:rsidRPr="0030342B" w14:paraId="104E8B82" w14:textId="77777777" w:rsidTr="009D53C6">
        <w:trPr>
          <w:trHeight w:val="187"/>
          <w:jc w:val="center"/>
        </w:trPr>
        <w:tc>
          <w:tcPr>
            <w:tcW w:w="1594" w:type="dxa"/>
            <w:tcBorders>
              <w:bottom w:val="nil"/>
            </w:tcBorders>
            <w:shd w:val="clear" w:color="auto" w:fill="auto"/>
          </w:tcPr>
          <w:p w14:paraId="087B9A4B"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08DAE952" w14:textId="77777777" w:rsidR="00F15D5C" w:rsidRDefault="00F15D5C" w:rsidP="009D53C6">
            <w:pPr>
              <w:pStyle w:val="TAC"/>
              <w:rPr>
                <w:lang w:val="fr-FR" w:eastAsia="zh-CN"/>
              </w:rPr>
            </w:pPr>
            <w:r>
              <w:rPr>
                <w:lang w:val="fr-FR" w:eastAsia="zh-CN"/>
              </w:rPr>
              <w:t>n25</w:t>
            </w:r>
          </w:p>
        </w:tc>
        <w:tc>
          <w:tcPr>
            <w:tcW w:w="2952" w:type="dxa"/>
          </w:tcPr>
          <w:p w14:paraId="5135997F" w14:textId="77777777" w:rsidR="00F15D5C" w:rsidRPr="0030342B" w:rsidRDefault="00F15D5C" w:rsidP="009D53C6">
            <w:pPr>
              <w:pStyle w:val="TAC"/>
              <w:rPr>
                <w:lang w:val="fr-FR" w:eastAsia="zh-CN"/>
              </w:rPr>
            </w:pPr>
            <w:r w:rsidRPr="00C545E2">
              <w:rPr>
                <w:rFonts w:eastAsia="Malgun Gothic"/>
              </w:rPr>
              <w:t>0.3</w:t>
            </w:r>
          </w:p>
        </w:tc>
      </w:tr>
      <w:tr w:rsidR="00F15D5C" w:rsidRPr="001C0CC4" w14:paraId="66A889E7" w14:textId="77777777" w:rsidTr="009D53C6">
        <w:trPr>
          <w:trHeight w:val="187"/>
          <w:jc w:val="center"/>
        </w:trPr>
        <w:tc>
          <w:tcPr>
            <w:tcW w:w="1594" w:type="dxa"/>
            <w:tcBorders>
              <w:top w:val="nil"/>
              <w:bottom w:val="nil"/>
            </w:tcBorders>
            <w:shd w:val="clear" w:color="auto" w:fill="auto"/>
          </w:tcPr>
          <w:p w14:paraId="304AC30F" w14:textId="77777777" w:rsidR="00F15D5C" w:rsidRPr="001C0CC4" w:rsidRDefault="00F15D5C" w:rsidP="009D53C6">
            <w:pPr>
              <w:pStyle w:val="TAC"/>
            </w:pPr>
          </w:p>
        </w:tc>
        <w:tc>
          <w:tcPr>
            <w:tcW w:w="2893" w:type="dxa"/>
            <w:tcBorders>
              <w:bottom w:val="nil"/>
            </w:tcBorders>
            <w:shd w:val="clear" w:color="auto" w:fill="auto"/>
          </w:tcPr>
          <w:p w14:paraId="3F29DF34" w14:textId="77777777" w:rsidR="00F15D5C" w:rsidRPr="001C0CC4" w:rsidRDefault="00F15D5C" w:rsidP="009D53C6">
            <w:pPr>
              <w:pStyle w:val="TAC"/>
              <w:rPr>
                <w:lang w:val="en-US" w:eastAsia="zh-CN"/>
              </w:rPr>
            </w:pPr>
            <w:r>
              <w:rPr>
                <w:lang w:val="en-US" w:eastAsia="zh-CN"/>
              </w:rPr>
              <w:t>n41</w:t>
            </w:r>
          </w:p>
        </w:tc>
        <w:tc>
          <w:tcPr>
            <w:tcW w:w="2952" w:type="dxa"/>
          </w:tcPr>
          <w:p w14:paraId="4464B60A" w14:textId="77777777" w:rsidR="00F15D5C" w:rsidRPr="001C0CC4" w:rsidRDefault="00F15D5C" w:rsidP="009D53C6">
            <w:pPr>
              <w:pStyle w:val="TAC"/>
              <w:rPr>
                <w:lang w:val="en-US" w:eastAsia="ja-JP"/>
              </w:rPr>
            </w:pPr>
            <w:r>
              <w:rPr>
                <w:rFonts w:hint="eastAsia"/>
                <w:lang w:val="en-US" w:eastAsia="zh-CN"/>
              </w:rPr>
              <w:t>0.5</w:t>
            </w:r>
            <w:r>
              <w:rPr>
                <w:rFonts w:hint="eastAsia"/>
                <w:vertAlign w:val="superscript"/>
                <w:lang w:val="en-US" w:eastAsia="zh-CN"/>
              </w:rPr>
              <w:t>5</w:t>
            </w:r>
          </w:p>
        </w:tc>
      </w:tr>
      <w:tr w:rsidR="00F15D5C" w:rsidRPr="001C0CC4" w14:paraId="1A1E7C42" w14:textId="77777777" w:rsidTr="009D53C6">
        <w:trPr>
          <w:trHeight w:val="187"/>
          <w:jc w:val="center"/>
        </w:trPr>
        <w:tc>
          <w:tcPr>
            <w:tcW w:w="1594" w:type="dxa"/>
            <w:tcBorders>
              <w:top w:val="nil"/>
              <w:bottom w:val="nil"/>
            </w:tcBorders>
            <w:shd w:val="clear" w:color="auto" w:fill="auto"/>
          </w:tcPr>
          <w:p w14:paraId="6ABF4ED0" w14:textId="77777777" w:rsidR="00F15D5C" w:rsidRPr="001C0CC4" w:rsidRDefault="00F15D5C" w:rsidP="009D53C6">
            <w:pPr>
              <w:pStyle w:val="TAC"/>
            </w:pPr>
          </w:p>
        </w:tc>
        <w:tc>
          <w:tcPr>
            <w:tcW w:w="2893" w:type="dxa"/>
            <w:tcBorders>
              <w:top w:val="nil"/>
            </w:tcBorders>
            <w:shd w:val="clear" w:color="auto" w:fill="auto"/>
          </w:tcPr>
          <w:p w14:paraId="483F70FB" w14:textId="77777777" w:rsidR="00F15D5C" w:rsidRDefault="00F15D5C" w:rsidP="009D53C6">
            <w:pPr>
              <w:pStyle w:val="TAC"/>
              <w:rPr>
                <w:lang w:val="en-US" w:eastAsia="zh-CN"/>
              </w:rPr>
            </w:pPr>
          </w:p>
        </w:tc>
        <w:tc>
          <w:tcPr>
            <w:tcW w:w="2952" w:type="dxa"/>
          </w:tcPr>
          <w:p w14:paraId="44DE2AD8" w14:textId="77777777" w:rsidR="00F15D5C" w:rsidRPr="001C0CC4" w:rsidRDefault="00F15D5C" w:rsidP="009D53C6">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F15D5C" w:rsidRPr="001C0CC4" w14:paraId="3C21D1CA" w14:textId="77777777" w:rsidTr="009D53C6">
        <w:trPr>
          <w:trHeight w:val="187"/>
          <w:jc w:val="center"/>
        </w:trPr>
        <w:tc>
          <w:tcPr>
            <w:tcW w:w="1594" w:type="dxa"/>
            <w:tcBorders>
              <w:top w:val="nil"/>
              <w:bottom w:val="single" w:sz="4" w:space="0" w:color="auto"/>
            </w:tcBorders>
            <w:shd w:val="clear" w:color="auto" w:fill="auto"/>
          </w:tcPr>
          <w:p w14:paraId="1E91B703" w14:textId="77777777" w:rsidR="00F15D5C" w:rsidRPr="001C0CC4" w:rsidRDefault="00F15D5C" w:rsidP="009D53C6">
            <w:pPr>
              <w:pStyle w:val="TAC"/>
            </w:pPr>
          </w:p>
        </w:tc>
        <w:tc>
          <w:tcPr>
            <w:tcW w:w="2893" w:type="dxa"/>
          </w:tcPr>
          <w:p w14:paraId="5726A90F" w14:textId="77777777" w:rsidR="00F15D5C" w:rsidRPr="001C0CC4" w:rsidRDefault="00F15D5C" w:rsidP="009D53C6">
            <w:pPr>
              <w:pStyle w:val="TAC"/>
              <w:rPr>
                <w:lang w:val="en-US" w:eastAsia="zh-CN"/>
              </w:rPr>
            </w:pPr>
            <w:r>
              <w:rPr>
                <w:rFonts w:hint="eastAsia"/>
                <w:lang w:val="en-US" w:eastAsia="zh-CN"/>
              </w:rPr>
              <w:t>n66</w:t>
            </w:r>
          </w:p>
        </w:tc>
        <w:tc>
          <w:tcPr>
            <w:tcW w:w="2952" w:type="dxa"/>
          </w:tcPr>
          <w:p w14:paraId="01307C6B" w14:textId="77777777" w:rsidR="00F15D5C" w:rsidRPr="001C0CC4" w:rsidRDefault="00F15D5C" w:rsidP="009D53C6">
            <w:pPr>
              <w:pStyle w:val="TAC"/>
              <w:rPr>
                <w:lang w:val="en-US" w:eastAsia="ja-JP"/>
              </w:rPr>
            </w:pPr>
            <w:r>
              <w:t>0.3</w:t>
            </w:r>
          </w:p>
        </w:tc>
      </w:tr>
      <w:tr w:rsidR="00F15D5C" w:rsidRPr="001C0CC4" w14:paraId="0C1CFE29" w14:textId="77777777" w:rsidTr="009D53C6">
        <w:trPr>
          <w:trHeight w:val="187"/>
          <w:jc w:val="center"/>
        </w:trPr>
        <w:tc>
          <w:tcPr>
            <w:tcW w:w="1594" w:type="dxa"/>
            <w:tcBorders>
              <w:top w:val="nil"/>
              <w:bottom w:val="single" w:sz="4" w:space="0" w:color="auto"/>
            </w:tcBorders>
            <w:shd w:val="clear" w:color="auto" w:fill="auto"/>
          </w:tcPr>
          <w:p w14:paraId="0C29A069" w14:textId="77777777" w:rsidR="00F15D5C" w:rsidRPr="001C0CC4" w:rsidRDefault="00F15D5C" w:rsidP="009D53C6">
            <w:pPr>
              <w:pStyle w:val="TAC"/>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33FB98EA" w14:textId="77777777" w:rsidR="00F15D5C" w:rsidRDefault="00F15D5C" w:rsidP="009D53C6">
            <w:pPr>
              <w:pStyle w:val="TAC"/>
              <w:rPr>
                <w:lang w:val="en-US" w:eastAsia="zh-CN"/>
              </w:rPr>
            </w:pPr>
            <w:r>
              <w:rPr>
                <w:lang w:val="en-US" w:eastAsia="zh-CN"/>
              </w:rPr>
              <w:t>n71</w:t>
            </w:r>
          </w:p>
        </w:tc>
        <w:tc>
          <w:tcPr>
            <w:tcW w:w="2952" w:type="dxa"/>
          </w:tcPr>
          <w:p w14:paraId="56260865" w14:textId="77777777" w:rsidR="00F15D5C" w:rsidRDefault="00F15D5C" w:rsidP="009D53C6">
            <w:pPr>
              <w:pStyle w:val="TAC"/>
              <w:rPr>
                <w:lang w:val="fr-FR"/>
              </w:rPr>
            </w:pPr>
            <w:r>
              <w:rPr>
                <w:lang w:val="fr-FR"/>
              </w:rPr>
              <w:t>0.2</w:t>
            </w:r>
          </w:p>
        </w:tc>
      </w:tr>
      <w:tr w:rsidR="00F15D5C" w14:paraId="13BD51EE" w14:textId="77777777" w:rsidTr="009D53C6">
        <w:trPr>
          <w:trHeight w:val="187"/>
          <w:jc w:val="center"/>
        </w:trPr>
        <w:tc>
          <w:tcPr>
            <w:tcW w:w="1594" w:type="dxa"/>
            <w:tcBorders>
              <w:bottom w:val="nil"/>
            </w:tcBorders>
            <w:shd w:val="clear" w:color="auto" w:fill="auto"/>
          </w:tcPr>
          <w:p w14:paraId="4F4F1AD9"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8C5DA43" w14:textId="77777777" w:rsidR="00F15D5C" w:rsidRDefault="00F15D5C" w:rsidP="009D53C6">
            <w:pPr>
              <w:pStyle w:val="TAC"/>
              <w:rPr>
                <w:lang w:val="fr-FR" w:eastAsia="zh-CN"/>
              </w:rPr>
            </w:pPr>
            <w:r>
              <w:rPr>
                <w:lang w:val="fr-FR" w:eastAsia="zh-CN"/>
              </w:rPr>
              <w:t>n25</w:t>
            </w:r>
          </w:p>
        </w:tc>
        <w:tc>
          <w:tcPr>
            <w:tcW w:w="2952" w:type="dxa"/>
          </w:tcPr>
          <w:p w14:paraId="4953179A" w14:textId="77777777" w:rsidR="00F15D5C" w:rsidRDefault="00F15D5C" w:rsidP="009D53C6">
            <w:pPr>
              <w:pStyle w:val="TAC"/>
              <w:rPr>
                <w:lang w:val="en-US" w:eastAsia="zh-CN"/>
              </w:rPr>
            </w:pPr>
            <w:r w:rsidRPr="00C545E2">
              <w:rPr>
                <w:rFonts w:eastAsia="Malgun Gothic"/>
              </w:rPr>
              <w:t>0.3</w:t>
            </w:r>
          </w:p>
        </w:tc>
      </w:tr>
      <w:tr w:rsidR="00F15D5C" w:rsidRPr="001C0CC4" w14:paraId="646C3CD0" w14:textId="77777777" w:rsidTr="009D53C6">
        <w:trPr>
          <w:trHeight w:val="187"/>
          <w:jc w:val="center"/>
        </w:trPr>
        <w:tc>
          <w:tcPr>
            <w:tcW w:w="1594" w:type="dxa"/>
            <w:tcBorders>
              <w:top w:val="nil"/>
              <w:bottom w:val="nil"/>
            </w:tcBorders>
            <w:shd w:val="clear" w:color="auto" w:fill="auto"/>
          </w:tcPr>
          <w:p w14:paraId="60FCC8E9" w14:textId="77777777" w:rsidR="00F15D5C" w:rsidRPr="001C0CC4" w:rsidRDefault="00F15D5C" w:rsidP="009D53C6">
            <w:pPr>
              <w:pStyle w:val="TAC"/>
            </w:pPr>
          </w:p>
        </w:tc>
        <w:tc>
          <w:tcPr>
            <w:tcW w:w="2893" w:type="dxa"/>
          </w:tcPr>
          <w:p w14:paraId="5CB48E5A" w14:textId="77777777" w:rsidR="00F15D5C" w:rsidRPr="001C0CC4" w:rsidRDefault="00F15D5C" w:rsidP="009D53C6">
            <w:pPr>
              <w:pStyle w:val="TAC"/>
              <w:rPr>
                <w:lang w:val="en-US" w:eastAsia="zh-CN"/>
              </w:rPr>
            </w:pPr>
            <w:r>
              <w:rPr>
                <w:lang w:val="en-US" w:eastAsia="zh-CN"/>
              </w:rPr>
              <w:t>n66</w:t>
            </w:r>
          </w:p>
        </w:tc>
        <w:tc>
          <w:tcPr>
            <w:tcW w:w="2952" w:type="dxa"/>
          </w:tcPr>
          <w:p w14:paraId="15C5E844" w14:textId="77777777" w:rsidR="00F15D5C" w:rsidRPr="001C0CC4" w:rsidRDefault="00F15D5C" w:rsidP="009D53C6">
            <w:pPr>
              <w:pStyle w:val="TAC"/>
              <w:rPr>
                <w:lang w:val="en-US" w:eastAsia="ja-JP"/>
              </w:rPr>
            </w:pPr>
            <w:r>
              <w:rPr>
                <w:rFonts w:hint="eastAsia"/>
                <w:lang w:val="en-US" w:eastAsia="zh-CN"/>
              </w:rPr>
              <w:t>0.</w:t>
            </w:r>
            <w:r>
              <w:rPr>
                <w:lang w:val="en-US" w:eastAsia="zh-CN"/>
              </w:rPr>
              <w:t>3</w:t>
            </w:r>
          </w:p>
        </w:tc>
      </w:tr>
      <w:tr w:rsidR="00F15D5C" w:rsidRPr="001C0CC4" w14:paraId="4EA5A62B" w14:textId="77777777" w:rsidTr="009D53C6">
        <w:trPr>
          <w:trHeight w:val="187"/>
          <w:jc w:val="center"/>
        </w:trPr>
        <w:tc>
          <w:tcPr>
            <w:tcW w:w="1594" w:type="dxa"/>
            <w:tcBorders>
              <w:top w:val="nil"/>
              <w:bottom w:val="single" w:sz="4" w:space="0" w:color="auto"/>
            </w:tcBorders>
            <w:shd w:val="clear" w:color="auto" w:fill="auto"/>
          </w:tcPr>
          <w:p w14:paraId="2765D5AD" w14:textId="77777777" w:rsidR="00F15D5C" w:rsidRPr="001C0CC4" w:rsidRDefault="00F15D5C" w:rsidP="009D53C6">
            <w:pPr>
              <w:pStyle w:val="TAC"/>
            </w:pPr>
          </w:p>
        </w:tc>
        <w:tc>
          <w:tcPr>
            <w:tcW w:w="2893" w:type="dxa"/>
          </w:tcPr>
          <w:p w14:paraId="08C306B9" w14:textId="77777777" w:rsidR="00F15D5C" w:rsidRPr="001C0CC4" w:rsidRDefault="00F15D5C" w:rsidP="009D53C6">
            <w:pPr>
              <w:pStyle w:val="TAC"/>
              <w:rPr>
                <w:lang w:val="en-US" w:eastAsia="zh-CN"/>
              </w:rPr>
            </w:pPr>
            <w:r>
              <w:rPr>
                <w:lang w:val="en-US" w:eastAsia="zh-CN"/>
              </w:rPr>
              <w:t>n7</w:t>
            </w:r>
            <w:r>
              <w:rPr>
                <w:rFonts w:hint="eastAsia"/>
                <w:lang w:val="en-US" w:eastAsia="zh-CN"/>
              </w:rPr>
              <w:t>1</w:t>
            </w:r>
          </w:p>
        </w:tc>
        <w:tc>
          <w:tcPr>
            <w:tcW w:w="2952" w:type="dxa"/>
          </w:tcPr>
          <w:p w14:paraId="3CE59583" w14:textId="77777777" w:rsidR="00F15D5C" w:rsidRPr="001C0CC4" w:rsidRDefault="00F15D5C" w:rsidP="009D53C6">
            <w:pPr>
              <w:pStyle w:val="TAC"/>
              <w:rPr>
                <w:lang w:val="en-US" w:eastAsia="ja-JP"/>
              </w:rPr>
            </w:pPr>
            <w:r>
              <w:t>0.3</w:t>
            </w:r>
          </w:p>
        </w:tc>
      </w:tr>
      <w:tr w:rsidR="00F15D5C" w:rsidRPr="001C0CC4" w14:paraId="69E6A478" w14:textId="77777777" w:rsidTr="009D53C6">
        <w:trPr>
          <w:trHeight w:val="187"/>
          <w:jc w:val="center"/>
        </w:trPr>
        <w:tc>
          <w:tcPr>
            <w:tcW w:w="1594" w:type="dxa"/>
            <w:tcBorders>
              <w:bottom w:val="nil"/>
            </w:tcBorders>
            <w:shd w:val="clear" w:color="auto" w:fill="auto"/>
          </w:tcPr>
          <w:p w14:paraId="43E4A8D2"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362D5B07" w14:textId="77777777" w:rsidR="00F15D5C" w:rsidRDefault="00F15D5C" w:rsidP="009D53C6">
            <w:pPr>
              <w:pStyle w:val="TAC"/>
              <w:rPr>
                <w:lang w:val="fr-FR" w:eastAsia="zh-CN"/>
              </w:rPr>
            </w:pPr>
            <w:r>
              <w:rPr>
                <w:lang w:val="fr-FR" w:eastAsia="zh-CN"/>
              </w:rPr>
              <w:t>n25</w:t>
            </w:r>
          </w:p>
        </w:tc>
        <w:tc>
          <w:tcPr>
            <w:tcW w:w="2952" w:type="dxa"/>
          </w:tcPr>
          <w:p w14:paraId="0509F41D" w14:textId="77777777" w:rsidR="00F15D5C" w:rsidRDefault="00F15D5C" w:rsidP="009D53C6">
            <w:pPr>
              <w:pStyle w:val="TAC"/>
              <w:rPr>
                <w:lang w:val="en-US" w:eastAsia="zh-CN"/>
              </w:rPr>
            </w:pPr>
            <w:r>
              <w:rPr>
                <w:lang w:val="en-US" w:eastAsia="zh-CN"/>
              </w:rPr>
              <w:t>0.3</w:t>
            </w:r>
          </w:p>
        </w:tc>
      </w:tr>
      <w:tr w:rsidR="00F15D5C" w:rsidRPr="001C0CC4" w14:paraId="3399A753" w14:textId="77777777" w:rsidTr="009D53C6">
        <w:trPr>
          <w:trHeight w:val="187"/>
          <w:jc w:val="center"/>
        </w:trPr>
        <w:tc>
          <w:tcPr>
            <w:tcW w:w="1594" w:type="dxa"/>
            <w:tcBorders>
              <w:top w:val="nil"/>
              <w:bottom w:val="nil"/>
            </w:tcBorders>
            <w:shd w:val="clear" w:color="auto" w:fill="auto"/>
          </w:tcPr>
          <w:p w14:paraId="504088AD" w14:textId="77777777" w:rsidR="00F15D5C" w:rsidRPr="001C0CC4" w:rsidRDefault="00F15D5C" w:rsidP="009D53C6">
            <w:pPr>
              <w:pStyle w:val="TAC"/>
            </w:pPr>
          </w:p>
        </w:tc>
        <w:tc>
          <w:tcPr>
            <w:tcW w:w="2893" w:type="dxa"/>
          </w:tcPr>
          <w:p w14:paraId="56C84311" w14:textId="77777777" w:rsidR="00F15D5C" w:rsidRPr="001C0CC4" w:rsidRDefault="00F15D5C" w:rsidP="009D53C6">
            <w:pPr>
              <w:pStyle w:val="TAC"/>
              <w:rPr>
                <w:lang w:val="en-US" w:eastAsia="zh-CN"/>
              </w:rPr>
            </w:pPr>
            <w:r>
              <w:rPr>
                <w:lang w:val="en-US" w:eastAsia="zh-CN"/>
              </w:rPr>
              <w:t>n66</w:t>
            </w:r>
          </w:p>
        </w:tc>
        <w:tc>
          <w:tcPr>
            <w:tcW w:w="2952" w:type="dxa"/>
          </w:tcPr>
          <w:p w14:paraId="5BC1C46E" w14:textId="77777777" w:rsidR="00F15D5C" w:rsidRPr="001C0CC4" w:rsidRDefault="00F15D5C" w:rsidP="009D53C6">
            <w:pPr>
              <w:pStyle w:val="TAC"/>
              <w:rPr>
                <w:lang w:val="en-US" w:eastAsia="ja-JP"/>
              </w:rPr>
            </w:pPr>
            <w:r>
              <w:rPr>
                <w:lang w:val="en-US" w:eastAsia="zh-CN"/>
              </w:rPr>
              <w:t>0.3</w:t>
            </w:r>
          </w:p>
        </w:tc>
      </w:tr>
      <w:tr w:rsidR="00F15D5C" w:rsidRPr="001C0CC4" w14:paraId="12CAC173" w14:textId="77777777" w:rsidTr="009D53C6">
        <w:trPr>
          <w:trHeight w:val="187"/>
          <w:jc w:val="center"/>
        </w:trPr>
        <w:tc>
          <w:tcPr>
            <w:tcW w:w="1594" w:type="dxa"/>
            <w:tcBorders>
              <w:top w:val="nil"/>
              <w:bottom w:val="single" w:sz="4" w:space="0" w:color="auto"/>
            </w:tcBorders>
            <w:shd w:val="clear" w:color="auto" w:fill="auto"/>
          </w:tcPr>
          <w:p w14:paraId="28B4DC31" w14:textId="77777777" w:rsidR="00F15D5C" w:rsidRPr="001C0CC4" w:rsidRDefault="00F15D5C" w:rsidP="009D53C6">
            <w:pPr>
              <w:pStyle w:val="TAC"/>
            </w:pPr>
          </w:p>
        </w:tc>
        <w:tc>
          <w:tcPr>
            <w:tcW w:w="2893" w:type="dxa"/>
          </w:tcPr>
          <w:p w14:paraId="3D7010C1" w14:textId="77777777" w:rsidR="00F15D5C" w:rsidRPr="001C0CC4" w:rsidRDefault="00F15D5C" w:rsidP="009D53C6">
            <w:pPr>
              <w:pStyle w:val="TAC"/>
              <w:rPr>
                <w:lang w:val="en-US" w:eastAsia="zh-CN"/>
              </w:rPr>
            </w:pPr>
            <w:r>
              <w:rPr>
                <w:lang w:val="en-US" w:eastAsia="zh-CN"/>
              </w:rPr>
              <w:t>n78</w:t>
            </w:r>
          </w:p>
        </w:tc>
        <w:tc>
          <w:tcPr>
            <w:tcW w:w="2952" w:type="dxa"/>
          </w:tcPr>
          <w:p w14:paraId="0F3F847F" w14:textId="77777777" w:rsidR="00F15D5C" w:rsidRPr="001C0CC4" w:rsidRDefault="00F15D5C" w:rsidP="009D53C6">
            <w:pPr>
              <w:pStyle w:val="TAC"/>
              <w:rPr>
                <w:lang w:val="en-US" w:eastAsia="ja-JP"/>
              </w:rPr>
            </w:pPr>
            <w:r>
              <w:rPr>
                <w:lang w:val="en-US" w:eastAsia="zh-CN"/>
              </w:rPr>
              <w:t>0.5</w:t>
            </w:r>
          </w:p>
        </w:tc>
      </w:tr>
      <w:tr w:rsidR="00F15D5C" w:rsidRPr="001C0CC4" w14:paraId="2C54D27E" w14:textId="77777777" w:rsidTr="009D53C6">
        <w:trPr>
          <w:trHeight w:val="187"/>
          <w:jc w:val="center"/>
        </w:trPr>
        <w:tc>
          <w:tcPr>
            <w:tcW w:w="1594" w:type="dxa"/>
            <w:tcBorders>
              <w:top w:val="nil"/>
              <w:bottom w:val="single" w:sz="4" w:space="0" w:color="auto"/>
            </w:tcBorders>
            <w:shd w:val="clear" w:color="auto" w:fill="auto"/>
          </w:tcPr>
          <w:p w14:paraId="201345CA"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1E6917A6"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40BCF6CC"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474ED699" w14:textId="77777777" w:rsidTr="003E3176">
        <w:trPr>
          <w:trHeight w:val="187"/>
          <w:jc w:val="center"/>
        </w:trPr>
        <w:tc>
          <w:tcPr>
            <w:tcW w:w="1594" w:type="dxa"/>
            <w:tcBorders>
              <w:top w:val="single" w:sz="4" w:space="0" w:color="auto"/>
              <w:bottom w:val="nil"/>
            </w:tcBorders>
            <w:shd w:val="clear" w:color="auto" w:fill="auto"/>
          </w:tcPr>
          <w:p w14:paraId="6F693175"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319B4154" w14:textId="77777777" w:rsidR="00F15D5C" w:rsidRDefault="00F15D5C" w:rsidP="009D53C6">
            <w:pPr>
              <w:pStyle w:val="TAC"/>
              <w:rPr>
                <w:lang w:val="en-US" w:eastAsia="zh-CN"/>
              </w:rPr>
            </w:pPr>
            <w:r>
              <w:rPr>
                <w:lang w:val="fr-FR" w:eastAsia="zh-CN"/>
              </w:rPr>
              <w:t>n2</w:t>
            </w:r>
            <w:r>
              <w:rPr>
                <w:rFonts w:hint="eastAsia"/>
                <w:lang w:val="fr-FR" w:eastAsia="zh-CN"/>
              </w:rPr>
              <w:t>8</w:t>
            </w:r>
          </w:p>
        </w:tc>
        <w:tc>
          <w:tcPr>
            <w:tcW w:w="2952" w:type="dxa"/>
          </w:tcPr>
          <w:p w14:paraId="2C25F5AE" w14:textId="77777777" w:rsidR="00F15D5C" w:rsidRDefault="00F15D5C" w:rsidP="009D53C6">
            <w:pPr>
              <w:pStyle w:val="TAC"/>
              <w:rPr>
                <w:rFonts w:cs="Arial"/>
                <w:lang w:eastAsia="zh-CN"/>
              </w:rPr>
            </w:pPr>
            <w:r w:rsidRPr="00815A99">
              <w:rPr>
                <w:rFonts w:eastAsia="SimSun" w:cs="Arial" w:hint="eastAsia"/>
                <w:lang w:eastAsia="zh-CN"/>
              </w:rPr>
              <w:t>0</w:t>
            </w:r>
            <w:r w:rsidRPr="00815A99">
              <w:rPr>
                <w:rFonts w:eastAsia="SimSun" w:cs="Arial"/>
                <w:lang w:eastAsia="zh-CN"/>
              </w:rPr>
              <w:t>.2</w:t>
            </w:r>
          </w:p>
        </w:tc>
      </w:tr>
      <w:tr w:rsidR="00F15D5C" w:rsidRPr="001C0CC4" w14:paraId="7F048FD0" w14:textId="77777777" w:rsidTr="009D53C6">
        <w:trPr>
          <w:trHeight w:val="187"/>
          <w:jc w:val="center"/>
        </w:trPr>
        <w:tc>
          <w:tcPr>
            <w:tcW w:w="1594" w:type="dxa"/>
            <w:tcBorders>
              <w:top w:val="nil"/>
              <w:bottom w:val="single" w:sz="4" w:space="0" w:color="auto"/>
            </w:tcBorders>
            <w:shd w:val="clear" w:color="auto" w:fill="auto"/>
          </w:tcPr>
          <w:p w14:paraId="368B82E0" w14:textId="77777777" w:rsidR="00F15D5C" w:rsidRPr="001C0CC4" w:rsidRDefault="00F15D5C" w:rsidP="009D53C6">
            <w:pPr>
              <w:pStyle w:val="TAC"/>
            </w:pPr>
          </w:p>
        </w:tc>
        <w:tc>
          <w:tcPr>
            <w:tcW w:w="2893" w:type="dxa"/>
          </w:tcPr>
          <w:p w14:paraId="2128964E"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2D1AFA64" w14:textId="77777777" w:rsidR="00F15D5C" w:rsidRDefault="00F15D5C" w:rsidP="009D53C6">
            <w:pPr>
              <w:pStyle w:val="TAC"/>
              <w:rPr>
                <w:rFonts w:cs="Arial"/>
                <w:lang w:eastAsia="zh-CN"/>
              </w:rPr>
            </w:pPr>
            <w:r>
              <w:rPr>
                <w:rFonts w:cs="Arial" w:hint="eastAsia"/>
                <w:lang w:eastAsia="zh-CN"/>
              </w:rPr>
              <w:t>0.5</w:t>
            </w:r>
          </w:p>
        </w:tc>
      </w:tr>
      <w:tr w:rsidR="00F15D5C" w:rsidRPr="001C0CC4" w14:paraId="59C2C5A4" w14:textId="77777777" w:rsidTr="009D53C6">
        <w:trPr>
          <w:trHeight w:val="187"/>
          <w:jc w:val="center"/>
        </w:trPr>
        <w:tc>
          <w:tcPr>
            <w:tcW w:w="1594" w:type="dxa"/>
            <w:tcBorders>
              <w:bottom w:val="nil"/>
            </w:tcBorders>
            <w:shd w:val="clear" w:color="auto" w:fill="auto"/>
          </w:tcPr>
          <w:p w14:paraId="6D0E1552" w14:textId="77777777" w:rsidR="00F15D5C" w:rsidRPr="001C0CC4" w:rsidRDefault="00F15D5C" w:rsidP="009D53C6">
            <w:pPr>
              <w:pStyle w:val="TAC"/>
            </w:pPr>
            <w:r>
              <w:rPr>
                <w:rFonts w:cs="Arial" w:hint="eastAsia"/>
                <w:szCs w:val="22"/>
                <w:lang w:val="en-US" w:eastAsia="zh-CN"/>
              </w:rPr>
              <w:t>CA_n39-n41-n79</w:t>
            </w:r>
          </w:p>
        </w:tc>
        <w:tc>
          <w:tcPr>
            <w:tcW w:w="2893" w:type="dxa"/>
          </w:tcPr>
          <w:p w14:paraId="5054E73F"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64382A7C"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3F5B163C" w14:textId="77777777" w:rsidTr="009D53C6">
        <w:trPr>
          <w:trHeight w:val="187"/>
          <w:jc w:val="center"/>
        </w:trPr>
        <w:tc>
          <w:tcPr>
            <w:tcW w:w="1594" w:type="dxa"/>
            <w:tcBorders>
              <w:top w:val="nil"/>
              <w:bottom w:val="nil"/>
            </w:tcBorders>
            <w:shd w:val="clear" w:color="auto" w:fill="auto"/>
          </w:tcPr>
          <w:p w14:paraId="20250251" w14:textId="77777777" w:rsidR="00F15D5C" w:rsidRPr="001C0CC4" w:rsidRDefault="00F15D5C" w:rsidP="009D53C6">
            <w:pPr>
              <w:pStyle w:val="TAC"/>
            </w:pPr>
          </w:p>
        </w:tc>
        <w:tc>
          <w:tcPr>
            <w:tcW w:w="2893" w:type="dxa"/>
          </w:tcPr>
          <w:p w14:paraId="46D699D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31D7D034"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7F2B312E" w14:textId="77777777" w:rsidTr="009D53C6">
        <w:trPr>
          <w:trHeight w:val="187"/>
          <w:jc w:val="center"/>
        </w:trPr>
        <w:tc>
          <w:tcPr>
            <w:tcW w:w="1594" w:type="dxa"/>
            <w:tcBorders>
              <w:top w:val="nil"/>
              <w:bottom w:val="single" w:sz="4" w:space="0" w:color="auto"/>
            </w:tcBorders>
            <w:shd w:val="clear" w:color="auto" w:fill="auto"/>
          </w:tcPr>
          <w:p w14:paraId="2470D03E" w14:textId="77777777" w:rsidR="00F15D5C" w:rsidRPr="001C0CC4" w:rsidRDefault="00F15D5C" w:rsidP="009D53C6">
            <w:pPr>
              <w:pStyle w:val="TAC"/>
            </w:pPr>
          </w:p>
        </w:tc>
        <w:tc>
          <w:tcPr>
            <w:tcW w:w="2893" w:type="dxa"/>
          </w:tcPr>
          <w:p w14:paraId="16F1A933" w14:textId="77777777" w:rsidR="00F15D5C" w:rsidRPr="001C0CC4" w:rsidRDefault="00F15D5C" w:rsidP="009D53C6">
            <w:pPr>
              <w:pStyle w:val="TAC"/>
              <w:rPr>
                <w:lang w:eastAsia="zh-CN"/>
              </w:rPr>
            </w:pPr>
            <w:r>
              <w:rPr>
                <w:rFonts w:hint="eastAsia"/>
                <w:lang w:eastAsia="zh-CN"/>
              </w:rPr>
              <w:t>n79</w:t>
            </w:r>
          </w:p>
        </w:tc>
        <w:tc>
          <w:tcPr>
            <w:tcW w:w="2952" w:type="dxa"/>
          </w:tcPr>
          <w:p w14:paraId="4FF4D8BA" w14:textId="77777777" w:rsidR="00F15D5C" w:rsidRPr="001C0CC4" w:rsidRDefault="00F15D5C" w:rsidP="009D53C6">
            <w:pPr>
              <w:pStyle w:val="TAC"/>
              <w:rPr>
                <w:lang w:eastAsia="zh-CN"/>
              </w:rPr>
            </w:pPr>
            <w:r>
              <w:rPr>
                <w:rFonts w:hint="eastAsia"/>
                <w:color w:val="000000"/>
                <w:lang w:val="en-US" w:eastAsia="zh-CN"/>
              </w:rPr>
              <w:t>0.8</w:t>
            </w:r>
          </w:p>
        </w:tc>
      </w:tr>
      <w:tr w:rsidR="00F15D5C" w:rsidRPr="001C0CC4" w14:paraId="677CC834" w14:textId="77777777" w:rsidTr="009D53C6">
        <w:trPr>
          <w:trHeight w:val="187"/>
          <w:jc w:val="center"/>
        </w:trPr>
        <w:tc>
          <w:tcPr>
            <w:tcW w:w="1594" w:type="dxa"/>
            <w:tcBorders>
              <w:bottom w:val="nil"/>
            </w:tcBorders>
            <w:shd w:val="clear" w:color="auto" w:fill="auto"/>
          </w:tcPr>
          <w:p w14:paraId="370ABB35" w14:textId="77777777" w:rsidR="00F15D5C" w:rsidRPr="001C0CC4" w:rsidRDefault="00F15D5C" w:rsidP="009D53C6">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31BC9FB8" w14:textId="77777777" w:rsidR="00F15D5C" w:rsidRPr="001C0CC4" w:rsidRDefault="00F15D5C" w:rsidP="009D53C6">
            <w:pPr>
              <w:pStyle w:val="TAC"/>
            </w:pPr>
            <w:r w:rsidRPr="001C0CC4">
              <w:rPr>
                <w:rFonts w:hint="eastAsia"/>
                <w:lang w:eastAsia="zh-CN"/>
              </w:rPr>
              <w:t>n</w:t>
            </w:r>
            <w:r w:rsidRPr="001C0CC4">
              <w:t>4</w:t>
            </w:r>
            <w:r w:rsidRPr="001C0CC4">
              <w:rPr>
                <w:rFonts w:hint="eastAsia"/>
                <w:lang w:eastAsia="zh-CN"/>
              </w:rPr>
              <w:t>0</w:t>
            </w:r>
          </w:p>
        </w:tc>
        <w:tc>
          <w:tcPr>
            <w:tcW w:w="2952" w:type="dxa"/>
          </w:tcPr>
          <w:p w14:paraId="2C4829EA" w14:textId="77777777" w:rsidR="00F15D5C" w:rsidRPr="001C0CC4" w:rsidRDefault="00F15D5C" w:rsidP="009D53C6">
            <w:pPr>
              <w:pStyle w:val="TAC"/>
            </w:pPr>
            <w:r w:rsidRPr="001C0CC4">
              <w:rPr>
                <w:rFonts w:hint="eastAsia"/>
                <w:lang w:eastAsia="zh-CN"/>
              </w:rPr>
              <w:t>0</w:t>
            </w:r>
            <w:r>
              <w:rPr>
                <w:vertAlign w:val="superscript"/>
                <w:lang w:eastAsia="zh-CN"/>
              </w:rPr>
              <w:t>3</w:t>
            </w:r>
          </w:p>
        </w:tc>
      </w:tr>
      <w:tr w:rsidR="00F15D5C" w:rsidRPr="001C0CC4" w14:paraId="70647E38" w14:textId="77777777" w:rsidTr="009D53C6">
        <w:trPr>
          <w:trHeight w:val="187"/>
          <w:jc w:val="center"/>
        </w:trPr>
        <w:tc>
          <w:tcPr>
            <w:tcW w:w="1594" w:type="dxa"/>
            <w:tcBorders>
              <w:top w:val="nil"/>
              <w:bottom w:val="nil"/>
            </w:tcBorders>
            <w:shd w:val="clear" w:color="auto" w:fill="auto"/>
          </w:tcPr>
          <w:p w14:paraId="391956B2" w14:textId="77777777" w:rsidR="00F15D5C" w:rsidRPr="001C0CC4" w:rsidRDefault="00F15D5C" w:rsidP="009D53C6">
            <w:pPr>
              <w:pStyle w:val="TAC"/>
            </w:pPr>
          </w:p>
        </w:tc>
        <w:tc>
          <w:tcPr>
            <w:tcW w:w="2893" w:type="dxa"/>
          </w:tcPr>
          <w:p w14:paraId="1C1FC268" w14:textId="77777777" w:rsidR="00F15D5C" w:rsidRPr="001C0CC4" w:rsidRDefault="00F15D5C" w:rsidP="009D53C6">
            <w:pPr>
              <w:pStyle w:val="TAC"/>
            </w:pPr>
            <w:r w:rsidRPr="001C0CC4">
              <w:rPr>
                <w:rFonts w:hint="eastAsia"/>
                <w:lang w:eastAsia="zh-CN"/>
              </w:rPr>
              <w:t>n41</w:t>
            </w:r>
          </w:p>
        </w:tc>
        <w:tc>
          <w:tcPr>
            <w:tcW w:w="2952" w:type="dxa"/>
          </w:tcPr>
          <w:p w14:paraId="0971DE29" w14:textId="77777777" w:rsidR="00F15D5C" w:rsidRPr="001C0CC4" w:rsidRDefault="00F15D5C" w:rsidP="009D53C6">
            <w:pPr>
              <w:pStyle w:val="TAC"/>
            </w:pPr>
            <w:r w:rsidRPr="001C0CC4">
              <w:rPr>
                <w:rFonts w:hint="eastAsia"/>
                <w:lang w:eastAsia="zh-CN"/>
              </w:rPr>
              <w:t>0.5</w:t>
            </w:r>
            <w:r>
              <w:rPr>
                <w:vertAlign w:val="superscript"/>
                <w:lang w:eastAsia="zh-CN"/>
              </w:rPr>
              <w:t>3</w:t>
            </w:r>
          </w:p>
        </w:tc>
      </w:tr>
      <w:tr w:rsidR="00F15D5C" w:rsidRPr="001C0CC4" w14:paraId="27560485" w14:textId="77777777" w:rsidTr="009D53C6">
        <w:trPr>
          <w:trHeight w:val="187"/>
          <w:jc w:val="center"/>
        </w:trPr>
        <w:tc>
          <w:tcPr>
            <w:tcW w:w="1594" w:type="dxa"/>
            <w:tcBorders>
              <w:top w:val="nil"/>
              <w:bottom w:val="single" w:sz="4" w:space="0" w:color="auto"/>
            </w:tcBorders>
            <w:shd w:val="clear" w:color="auto" w:fill="auto"/>
          </w:tcPr>
          <w:p w14:paraId="5A4B1471" w14:textId="77777777" w:rsidR="00F15D5C" w:rsidRPr="001C0CC4" w:rsidRDefault="00F15D5C" w:rsidP="009D53C6">
            <w:pPr>
              <w:pStyle w:val="TAC"/>
            </w:pPr>
          </w:p>
        </w:tc>
        <w:tc>
          <w:tcPr>
            <w:tcW w:w="2893" w:type="dxa"/>
            <w:tcBorders>
              <w:bottom w:val="single" w:sz="4" w:space="0" w:color="auto"/>
            </w:tcBorders>
          </w:tcPr>
          <w:p w14:paraId="0D5C14B0" w14:textId="77777777" w:rsidR="00F15D5C" w:rsidRPr="001C0CC4" w:rsidRDefault="00F15D5C" w:rsidP="009D53C6">
            <w:pPr>
              <w:pStyle w:val="TAC"/>
            </w:pPr>
            <w:r w:rsidRPr="001C0CC4">
              <w:rPr>
                <w:rFonts w:hint="eastAsia"/>
                <w:lang w:eastAsia="zh-CN"/>
              </w:rPr>
              <w:t>n79</w:t>
            </w:r>
          </w:p>
        </w:tc>
        <w:tc>
          <w:tcPr>
            <w:tcW w:w="2952" w:type="dxa"/>
          </w:tcPr>
          <w:p w14:paraId="20924B0D" w14:textId="77777777" w:rsidR="00F15D5C" w:rsidRPr="001C0CC4" w:rsidRDefault="00F15D5C" w:rsidP="009D53C6">
            <w:pPr>
              <w:pStyle w:val="TAC"/>
            </w:pPr>
            <w:r w:rsidRPr="001C0CC4">
              <w:rPr>
                <w:rFonts w:hint="eastAsia"/>
                <w:lang w:eastAsia="zh-CN"/>
              </w:rPr>
              <w:t>0.5</w:t>
            </w:r>
          </w:p>
        </w:tc>
      </w:tr>
      <w:tr w:rsidR="00F15D5C" w:rsidRPr="001C0CC4" w14:paraId="7B7AF7A1" w14:textId="77777777" w:rsidTr="003E3176">
        <w:trPr>
          <w:trHeight w:val="187"/>
          <w:jc w:val="center"/>
        </w:trPr>
        <w:tc>
          <w:tcPr>
            <w:tcW w:w="1594" w:type="dxa"/>
            <w:tcBorders>
              <w:top w:val="single" w:sz="4" w:space="0" w:color="auto"/>
              <w:bottom w:val="nil"/>
            </w:tcBorders>
            <w:shd w:val="clear" w:color="auto" w:fill="auto"/>
          </w:tcPr>
          <w:p w14:paraId="0CACD199" w14:textId="77777777" w:rsidR="00F15D5C" w:rsidRPr="001C0CC4" w:rsidRDefault="00F15D5C" w:rsidP="009D53C6">
            <w:pPr>
              <w:pStyle w:val="TAC"/>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tcPr>
          <w:p w14:paraId="5CF18896" w14:textId="77777777" w:rsidR="00F15D5C" w:rsidRDefault="00F15D5C" w:rsidP="009D53C6">
            <w:pPr>
              <w:pStyle w:val="TAC"/>
              <w:rPr>
                <w:lang w:val="fr-FR" w:eastAsia="zh-CN"/>
              </w:rPr>
            </w:pPr>
            <w:r>
              <w:rPr>
                <w:lang w:val="fr-FR" w:eastAsia="zh-CN"/>
              </w:rPr>
              <w:t>n41</w:t>
            </w:r>
          </w:p>
        </w:tc>
        <w:tc>
          <w:tcPr>
            <w:tcW w:w="2952" w:type="dxa"/>
          </w:tcPr>
          <w:p w14:paraId="3911D090" w14:textId="77777777" w:rsidR="00F15D5C" w:rsidRDefault="00F15D5C" w:rsidP="009D53C6">
            <w:pPr>
              <w:pStyle w:val="TAC"/>
              <w:rPr>
                <w:lang w:val="fr-FR"/>
              </w:rPr>
            </w:pPr>
            <w:r>
              <w:rPr>
                <w:rFonts w:cs="Arial"/>
                <w:szCs w:val="18"/>
                <w:lang w:val="fr-FR" w:eastAsia="zh-CN"/>
              </w:rPr>
              <w:t>0.5</w:t>
            </w:r>
            <w:r>
              <w:rPr>
                <w:rFonts w:cs="Arial"/>
                <w:szCs w:val="18"/>
                <w:vertAlign w:val="superscript"/>
                <w:lang w:val="fr-FR" w:eastAsia="zh-CN"/>
              </w:rPr>
              <w:t>5</w:t>
            </w:r>
          </w:p>
        </w:tc>
      </w:tr>
      <w:tr w:rsidR="00F15D5C" w:rsidRPr="001C0CC4" w14:paraId="19FCB67A" w14:textId="77777777" w:rsidTr="003E3176">
        <w:trPr>
          <w:trHeight w:val="187"/>
          <w:jc w:val="center"/>
        </w:trPr>
        <w:tc>
          <w:tcPr>
            <w:tcW w:w="1594" w:type="dxa"/>
            <w:tcBorders>
              <w:top w:val="nil"/>
              <w:bottom w:val="nil"/>
            </w:tcBorders>
            <w:shd w:val="clear" w:color="auto" w:fill="auto"/>
          </w:tcPr>
          <w:p w14:paraId="377ADB18" w14:textId="77777777" w:rsidR="00F15D5C" w:rsidRPr="001C0CC4" w:rsidRDefault="00F15D5C" w:rsidP="009D53C6">
            <w:pPr>
              <w:pStyle w:val="TAC"/>
            </w:pPr>
          </w:p>
        </w:tc>
        <w:tc>
          <w:tcPr>
            <w:tcW w:w="2893" w:type="dxa"/>
            <w:tcBorders>
              <w:top w:val="nil"/>
            </w:tcBorders>
          </w:tcPr>
          <w:p w14:paraId="7F33E814" w14:textId="77777777" w:rsidR="00F15D5C" w:rsidRDefault="00F15D5C" w:rsidP="009D53C6">
            <w:pPr>
              <w:pStyle w:val="TAC"/>
              <w:rPr>
                <w:lang w:val="fr-FR" w:eastAsia="zh-CN"/>
              </w:rPr>
            </w:pPr>
          </w:p>
        </w:tc>
        <w:tc>
          <w:tcPr>
            <w:tcW w:w="2952" w:type="dxa"/>
          </w:tcPr>
          <w:p w14:paraId="055B4899" w14:textId="77777777" w:rsidR="00F15D5C" w:rsidRDefault="00F15D5C" w:rsidP="009D53C6">
            <w:pPr>
              <w:pStyle w:val="TAC"/>
              <w:rPr>
                <w:lang w:val="fr-FR"/>
              </w:rPr>
            </w:pPr>
            <w:r>
              <w:rPr>
                <w:rFonts w:cs="Arial"/>
                <w:szCs w:val="18"/>
                <w:lang w:val="fr-FR" w:eastAsia="zh-CN"/>
              </w:rPr>
              <w:t>1</w:t>
            </w:r>
            <w:r>
              <w:rPr>
                <w:rFonts w:cs="Arial"/>
                <w:szCs w:val="18"/>
                <w:vertAlign w:val="superscript"/>
                <w:lang w:val="fr-FR" w:eastAsia="zh-CN"/>
              </w:rPr>
              <w:t>6</w:t>
            </w:r>
          </w:p>
        </w:tc>
      </w:tr>
      <w:tr w:rsidR="00F15D5C" w:rsidRPr="001C0CC4" w14:paraId="3228D96F" w14:textId="77777777" w:rsidTr="009D53C6">
        <w:trPr>
          <w:trHeight w:val="187"/>
          <w:jc w:val="center"/>
        </w:trPr>
        <w:tc>
          <w:tcPr>
            <w:tcW w:w="1594" w:type="dxa"/>
            <w:tcBorders>
              <w:top w:val="nil"/>
            </w:tcBorders>
            <w:shd w:val="clear" w:color="auto" w:fill="auto"/>
          </w:tcPr>
          <w:p w14:paraId="0EF13632" w14:textId="77777777" w:rsidR="00F15D5C" w:rsidRPr="001C0CC4" w:rsidRDefault="00F15D5C" w:rsidP="009D53C6">
            <w:pPr>
              <w:pStyle w:val="TAC"/>
            </w:pPr>
          </w:p>
        </w:tc>
        <w:tc>
          <w:tcPr>
            <w:tcW w:w="2893" w:type="dxa"/>
          </w:tcPr>
          <w:p w14:paraId="56B8E7C4" w14:textId="77777777" w:rsidR="00F15D5C" w:rsidRDefault="00F15D5C" w:rsidP="009D53C6">
            <w:pPr>
              <w:pStyle w:val="TAC"/>
              <w:rPr>
                <w:lang w:val="fr-FR" w:eastAsia="zh-CN"/>
              </w:rPr>
            </w:pPr>
            <w:r>
              <w:rPr>
                <w:lang w:val="fr-FR" w:eastAsia="zh-CN"/>
              </w:rPr>
              <w:t>n66</w:t>
            </w:r>
          </w:p>
        </w:tc>
        <w:tc>
          <w:tcPr>
            <w:tcW w:w="2952" w:type="dxa"/>
          </w:tcPr>
          <w:p w14:paraId="0EA02E9C" w14:textId="77777777" w:rsidR="00F15D5C" w:rsidRDefault="00F15D5C" w:rsidP="009D53C6">
            <w:pPr>
              <w:pStyle w:val="TAC"/>
              <w:rPr>
                <w:lang w:val="fr-FR"/>
              </w:rPr>
            </w:pPr>
            <w:r>
              <w:rPr>
                <w:lang w:val="fr-FR" w:eastAsia="ja-JP"/>
              </w:rPr>
              <w:t>0.5</w:t>
            </w:r>
          </w:p>
        </w:tc>
      </w:tr>
      <w:tr w:rsidR="00F15D5C" w:rsidRPr="001C0CC4" w14:paraId="180783E2" w14:textId="77777777" w:rsidTr="009D53C6">
        <w:trPr>
          <w:jc w:val="center"/>
        </w:trPr>
        <w:tc>
          <w:tcPr>
            <w:tcW w:w="7439" w:type="dxa"/>
            <w:gridSpan w:val="3"/>
            <w:vAlign w:val="center"/>
          </w:tcPr>
          <w:p w14:paraId="642A4B18" w14:textId="77777777" w:rsidR="00F15D5C" w:rsidRDefault="00F15D5C" w:rsidP="009D53C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458FB468" w14:textId="77777777" w:rsidR="00F15D5C" w:rsidRDefault="00F15D5C" w:rsidP="009D53C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3508C7B5" w14:textId="77777777" w:rsidR="00F15D5C" w:rsidRDefault="00F15D5C" w:rsidP="009D53C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2CE240FF" w14:textId="77777777" w:rsidR="00F15D5C" w:rsidRDefault="00F15D5C" w:rsidP="009D53C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7EE45318" w14:textId="77777777" w:rsidR="00F15D5C" w:rsidRPr="001F078B" w:rsidRDefault="00F15D5C" w:rsidP="009D53C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1854C578" w14:textId="77777777" w:rsidR="00F15D5C" w:rsidRDefault="00F15D5C" w:rsidP="009D53C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072848EA" w14:textId="77777777" w:rsidR="00F15D5C" w:rsidRDefault="00F15D5C" w:rsidP="009D53C6">
            <w:pPr>
              <w:pStyle w:val="TAN"/>
            </w:pPr>
            <w:r>
              <w:t xml:space="preserve">NOTE </w:t>
            </w:r>
            <w:r>
              <w:rPr>
                <w:lang w:val="en-US" w:eastAsia="zh-CN"/>
              </w:rPr>
              <w:t>7</w:t>
            </w:r>
            <w:r>
              <w:t>:</w:t>
            </w:r>
            <w:r>
              <w:tab/>
            </w:r>
            <w:r>
              <w:rPr>
                <w:rFonts w:hint="eastAsia"/>
                <w:lang w:val="en-US" w:eastAsia="zh-CN"/>
              </w:rPr>
              <w:t>Void</w:t>
            </w:r>
            <w:r>
              <w:t>.</w:t>
            </w:r>
          </w:p>
          <w:p w14:paraId="279EF41B" w14:textId="7E55B7E7" w:rsidR="00F15D5C" w:rsidRPr="00F15D5C" w:rsidRDefault="00F15D5C" w:rsidP="009D53C6">
            <w:pPr>
              <w:pStyle w:val="TAN"/>
              <w:rPr>
                <w:rFonts w:cs="Arial"/>
                <w:lang w:eastAsia="zh-CN"/>
              </w:rPr>
            </w:pPr>
            <w:r>
              <w:t xml:space="preserve">NOTE </w:t>
            </w:r>
            <w:r>
              <w:rPr>
                <w:lang w:val="en-US" w:eastAsia="zh-CN"/>
              </w:rPr>
              <w:t>8</w:t>
            </w:r>
            <w:r>
              <w:t>:</w:t>
            </w:r>
            <w:r>
              <w:tab/>
            </w:r>
            <w:r>
              <w:rPr>
                <w:rFonts w:hint="eastAsia"/>
                <w:lang w:val="en-US" w:eastAsia="zh-CN"/>
              </w:rPr>
              <w:t>Void</w:t>
            </w:r>
            <w:r>
              <w:t>.</w:t>
            </w:r>
          </w:p>
        </w:tc>
      </w:tr>
    </w:tbl>
    <w:p w14:paraId="5000338B" w14:textId="77777777" w:rsidR="00F15D5C" w:rsidRDefault="00F15D5C" w:rsidP="00F15D5C"/>
    <w:p w14:paraId="347052B6" w14:textId="77777777" w:rsidR="00DC7196" w:rsidRDefault="00DC7196" w:rsidP="004E30D3">
      <w:pPr>
        <w:pStyle w:val="Heading5"/>
        <w:rPr>
          <w:snapToGrid w:val="0"/>
        </w:rPr>
      </w:pPr>
      <w:bookmarkStart w:id="6465" w:name="_Toc29801932"/>
      <w:bookmarkStart w:id="6466" w:name="_Toc29802356"/>
      <w:bookmarkStart w:id="6467" w:name="_Toc29802981"/>
      <w:bookmarkStart w:id="6468" w:name="_Toc36107723"/>
      <w:bookmarkStart w:id="6469" w:name="_Toc37251497"/>
      <w:bookmarkStart w:id="6470" w:name="_Toc45888404"/>
      <w:bookmarkStart w:id="6471" w:name="_Toc45889003"/>
      <w:bookmarkStart w:id="6472" w:name="_Toc59650352"/>
      <w:bookmarkStart w:id="6473" w:name="_Toc61357624"/>
      <w:bookmarkStart w:id="6474" w:name="_Toc61359398"/>
      <w:bookmarkStart w:id="6475" w:name="_Toc67916338"/>
      <w:bookmarkStart w:id="6476" w:name="_Toc75533883"/>
      <w:bookmarkStart w:id="6477" w:name="_Toc75819769"/>
      <w:bookmarkStart w:id="6478" w:name="_Toc76508613"/>
      <w:bookmarkStart w:id="6479" w:name="_Toc76717563"/>
      <w:bookmarkStart w:id="6480" w:name="_Toc83294205"/>
      <w:bookmarkStart w:id="6481"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5421CDC8" w14:textId="77777777" w:rsidR="00DC7196" w:rsidRDefault="00DC7196" w:rsidP="00DC7196">
      <w:pPr>
        <w:pStyle w:val="TH"/>
      </w:pPr>
      <w:bookmarkStart w:id="6482" w:name="_CRTable7_3A_3_2_41"/>
      <w:r>
        <w:t xml:space="preserve">Table </w:t>
      </w:r>
      <w:bookmarkEnd w:id="6482"/>
      <w:r>
        <w:t>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483" w:name="_Toc21344445"/>
      <w:bookmarkStart w:id="6484" w:name="_Toc29801933"/>
      <w:bookmarkStart w:id="6485" w:name="_Toc29802357"/>
      <w:bookmarkStart w:id="6486" w:name="_Toc29802982"/>
      <w:bookmarkStart w:id="6487" w:name="_Toc36107724"/>
      <w:bookmarkStart w:id="6488" w:name="_Toc37251498"/>
      <w:bookmarkStart w:id="6489" w:name="_Toc45888405"/>
      <w:bookmarkStart w:id="6490" w:name="_Toc45889004"/>
      <w:bookmarkStart w:id="6491" w:name="_Toc59650353"/>
      <w:bookmarkStart w:id="6492" w:name="_Toc61357625"/>
      <w:bookmarkStart w:id="6493" w:name="_Toc61359399"/>
      <w:bookmarkStart w:id="6494" w:name="_Toc67916339"/>
      <w:bookmarkStart w:id="6495" w:name="_Toc75533884"/>
      <w:bookmarkStart w:id="6496" w:name="_Toc75819770"/>
      <w:bookmarkStart w:id="6497" w:name="_Toc76508614"/>
      <w:bookmarkStart w:id="6498" w:name="_Toc76717564"/>
      <w:bookmarkStart w:id="6499" w:name="_Toc83294206"/>
      <w:bookmarkStart w:id="6500" w:name="_Toc84335245"/>
      <w:r w:rsidRPr="001C0CC4">
        <w:rPr>
          <w:lang w:eastAsia="zh-CN"/>
        </w:rPr>
        <w:t>7.3A.4</w:t>
      </w:r>
      <w:r w:rsidRPr="001C0CC4">
        <w:rPr>
          <w:lang w:eastAsia="zh-CN"/>
        </w:rPr>
        <w:tab/>
        <w:t>Reference sensitivity exceptions due to UL harmonic interference for CA</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bookmarkStart w:id="6501" w:name="_CRTable7_3A_41"/>
      <w:r w:rsidRPr="001C0CC4">
        <w:rPr>
          <w:rFonts w:eastAsia="SimSun"/>
        </w:rPr>
        <w:t xml:space="preserve">Table </w:t>
      </w:r>
      <w:bookmarkEnd w:id="6501"/>
      <w:r w:rsidRPr="001C0CC4">
        <w:rPr>
          <w:rFonts w:eastAsia="SimSun"/>
        </w:rPr>
        <w:t xml:space="preserve">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844"/>
        <w:gridCol w:w="583"/>
        <w:gridCol w:w="583"/>
        <w:gridCol w:w="583"/>
        <w:gridCol w:w="583"/>
        <w:gridCol w:w="583"/>
        <w:gridCol w:w="583"/>
        <w:gridCol w:w="583"/>
        <w:gridCol w:w="696"/>
        <w:gridCol w:w="696"/>
        <w:gridCol w:w="583"/>
        <w:gridCol w:w="696"/>
        <w:gridCol w:w="696"/>
        <w:gridCol w:w="696"/>
      </w:tblGrid>
      <w:tr w:rsidR="00B25BF9" w:rsidRPr="001C0CC4" w14:paraId="7A2B3EC0" w14:textId="77777777" w:rsidTr="003C4FCF">
        <w:trPr>
          <w:trHeight w:val="187"/>
          <w:jc w:val="center"/>
        </w:trPr>
        <w:tc>
          <w:tcPr>
            <w:tcW w:w="0" w:type="auto"/>
            <w:gridSpan w:val="15"/>
          </w:tcPr>
          <w:p w14:paraId="5BBCEF0A" w14:textId="71C5778F" w:rsidR="00B25BF9" w:rsidRPr="001C0CC4" w:rsidRDefault="00B25BF9"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tcPr>
          <w:p w14:paraId="20F51034" w14:textId="77777777" w:rsidR="00813591" w:rsidRPr="001C0CC4" w:rsidRDefault="00813591" w:rsidP="00813591">
            <w:pPr>
              <w:pStyle w:val="TAC"/>
            </w:pPr>
            <w:bookmarkStart w:id="6502" w:name="OLE_LINK48"/>
            <w:r w:rsidRPr="001C0CC4">
              <w:rPr>
                <w:rFonts w:hint="eastAsia"/>
                <w:lang w:val="en-US" w:eastAsia="zh-CN"/>
              </w:rPr>
              <w:t>n41</w:t>
            </w:r>
            <w:r w:rsidRPr="001C0CC4">
              <w:rPr>
                <w:rFonts w:hint="eastAsia"/>
                <w:vertAlign w:val="superscript"/>
                <w:lang w:val="en-US" w:eastAsia="zh-CN"/>
              </w:rPr>
              <w:t>4,5</w:t>
            </w:r>
            <w:bookmarkEnd w:id="6502"/>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5"/>
          </w:tcPr>
          <w:p w14:paraId="773F88BC" w14:textId="20E54C79" w:rsidR="00F71B69" w:rsidRPr="001C0CC4" w:rsidRDefault="00F71B69" w:rsidP="007449A6">
            <w:pPr>
              <w:pStyle w:val="TAN"/>
              <w:rPr>
                <w:lang w:eastAsia="ja-JP"/>
              </w:rPr>
            </w:pPr>
            <w:r>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80pt;height:8pt" o:ole="">
                  <v:imagedata r:id="rId79" o:title=""/>
                </v:shape>
                <o:OLEObject Type="Embed" ProgID="Equation.3" ShapeID="_x0000_i1058" DrawAspect="Content" ObjectID="_1820927615" r:id="rId80"/>
              </w:object>
            </w:r>
            <w:r w:rsidRPr="001C0CC4">
              <w:rPr>
                <w:snapToGrid w:val="0"/>
                <w:lang w:eastAsia="ja-JP"/>
              </w:rPr>
              <w:t xml:space="preserve">in MHz and </w:t>
            </w:r>
            <w:r w:rsidRPr="001C0CC4">
              <w:rPr>
                <w:position w:val="-14"/>
              </w:rPr>
              <w:object w:dxaOrig="4900" w:dyaOrig="400" w14:anchorId="2D45A1A2">
                <v:shape id="_x0000_i1059" type="#_x0000_t75" style="width:209pt;height:8pt" o:ole="">
                  <v:imagedata r:id="rId81" o:title=""/>
                </v:shape>
                <o:OLEObject Type="Embed" ProgID="Equation.DSMT4" ShapeID="_x0000_i1059" DrawAspect="Content" ObjectID="_1820927616"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80pt;height:8pt" o:ole="">
                  <v:imagedata r:id="rId85" o:title=""/>
                </v:shape>
                <o:OLEObject Type="Embed" ProgID="Equation.3" ShapeID="_x0000_i1060" DrawAspect="Content" ObjectID="_1820927617"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8.5pt;height:8pt" o:ole="">
                  <v:imagedata r:id="rId87" o:title=""/>
                </v:shape>
                <o:OLEObject Type="Embed" ProgID="Equation.3" ShapeID="_x0000_i1061" DrawAspect="Content" ObjectID="_1820927618" r:id="rId88"/>
              </w:object>
            </w:r>
            <w:r w:rsidRPr="001C0CC4">
              <w:t xml:space="preserve"> in the victim (higher band) with </w:t>
            </w:r>
            <w:r w:rsidRPr="001C0CC4">
              <w:object w:dxaOrig="4900" w:dyaOrig="400" w14:anchorId="6EF3E393">
                <v:shape id="_x0000_i1062" type="#_x0000_t75" style="width:209pt;height:8pt" o:ole="">
                  <v:imagedata r:id="rId81" o:title=""/>
                </v:shape>
                <o:OLEObject Type="Embed" ProgID="Equation.DSMT4" ShapeID="_x0000_i1062" DrawAspect="Content" ObjectID="_1820927619"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5pt;height:8pt" o:ole="">
                  <v:imagedata r:id="rId90" o:title=""/>
                </v:shape>
                <o:OLEObject Type="Embed" ProgID="Equation.3" ShapeID="_x0000_i1063" DrawAspect="Content" ObjectID="_1820927620"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8pt;height:8pt;mso-wrap-style:square;mso-position-horizontal-relative:page;mso-position-vertical-relative:page" o:ole="">
                  <v:imagedata r:id="rId81" o:title=""/>
                </v:shape>
                <o:OLEObject Type="Embed" ProgID="Equation.DSMT4" ShapeID="_x0000_i1064" DrawAspect="Content" ObjectID="_1820927621"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bookmarkStart w:id="6503" w:name="_CRTable7_3A_42"/>
      <w:r w:rsidRPr="001C0CC4">
        <w:t xml:space="preserve">Table </w:t>
      </w:r>
      <w:bookmarkEnd w:id="6503"/>
      <w:r w:rsidRPr="001C0CC4">
        <w:t>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0"/>
        <w:gridCol w:w="585"/>
        <w:gridCol w:w="641"/>
        <w:gridCol w:w="651"/>
        <w:gridCol w:w="652"/>
        <w:gridCol w:w="652"/>
        <w:gridCol w:w="652"/>
        <w:gridCol w:w="716"/>
        <w:gridCol w:w="716"/>
        <w:gridCol w:w="716"/>
        <w:gridCol w:w="716"/>
        <w:gridCol w:w="716"/>
        <w:gridCol w:w="716"/>
        <w:gridCol w:w="756"/>
      </w:tblGrid>
      <w:tr w:rsidR="00B25BF9" w14:paraId="3F740C43" w14:textId="77777777" w:rsidTr="00E92E35">
        <w:trPr>
          <w:trHeight w:val="187"/>
          <w:jc w:val="center"/>
        </w:trPr>
        <w:tc>
          <w:tcPr>
            <w:tcW w:w="10346" w:type="dxa"/>
            <w:gridSpan w:val="15"/>
          </w:tcPr>
          <w:p w14:paraId="52EF3FEB" w14:textId="0AC867B0" w:rsidR="00B25BF9" w:rsidRDefault="00B25BF9" w:rsidP="00DC7196">
            <w:pPr>
              <w:pStyle w:val="TAH"/>
            </w:pPr>
            <w:r>
              <w:t>NR Band / Channel bandwidth of the high band</w:t>
            </w:r>
          </w:p>
        </w:tc>
      </w:tr>
      <w:tr w:rsidR="00813591" w14:paraId="7D3BD542" w14:textId="77777777" w:rsidTr="00B25BF9">
        <w:trPr>
          <w:trHeight w:val="187"/>
          <w:jc w:val="center"/>
        </w:trPr>
        <w:tc>
          <w:tcPr>
            <w:tcW w:w="731" w:type="dxa"/>
          </w:tcPr>
          <w:p w14:paraId="620743C6" w14:textId="77777777" w:rsidR="00813591" w:rsidRDefault="00813591" w:rsidP="00813591">
            <w:pPr>
              <w:pStyle w:val="TAH"/>
            </w:pPr>
            <w:r>
              <w:t>UL band</w:t>
            </w:r>
          </w:p>
        </w:tc>
        <w:tc>
          <w:tcPr>
            <w:tcW w:w="730" w:type="dxa"/>
          </w:tcPr>
          <w:p w14:paraId="4BBFF02D" w14:textId="77777777" w:rsidR="00813591" w:rsidRDefault="00813591" w:rsidP="00813591">
            <w:pPr>
              <w:pStyle w:val="TAH"/>
            </w:pPr>
            <w:r>
              <w:t>DL band</w:t>
            </w:r>
          </w:p>
        </w:tc>
        <w:tc>
          <w:tcPr>
            <w:tcW w:w="585" w:type="dxa"/>
          </w:tcPr>
          <w:p w14:paraId="1D6DC1BF" w14:textId="77777777" w:rsidR="00813591" w:rsidRDefault="00813591" w:rsidP="00813591">
            <w:pPr>
              <w:pStyle w:val="TAH"/>
            </w:pPr>
            <w:r>
              <w:t>5 MHz</w:t>
            </w:r>
          </w:p>
        </w:tc>
        <w:tc>
          <w:tcPr>
            <w:tcW w:w="641" w:type="dxa"/>
          </w:tcPr>
          <w:p w14:paraId="16AE763C" w14:textId="77777777" w:rsidR="00813591" w:rsidRDefault="00813591" w:rsidP="00813591">
            <w:pPr>
              <w:pStyle w:val="TAH"/>
            </w:pPr>
            <w:r>
              <w:t>10 MHz</w:t>
            </w:r>
          </w:p>
        </w:tc>
        <w:tc>
          <w:tcPr>
            <w:tcW w:w="651" w:type="dxa"/>
          </w:tcPr>
          <w:p w14:paraId="3DFA97F7" w14:textId="77777777" w:rsidR="00813591" w:rsidRDefault="00813591" w:rsidP="00813591">
            <w:pPr>
              <w:pStyle w:val="TAH"/>
            </w:pPr>
            <w:r>
              <w:t>15 MHz</w:t>
            </w:r>
          </w:p>
        </w:tc>
        <w:tc>
          <w:tcPr>
            <w:tcW w:w="652" w:type="dxa"/>
          </w:tcPr>
          <w:p w14:paraId="51A4B319" w14:textId="77777777" w:rsidR="00813591" w:rsidRDefault="00813591" w:rsidP="00813591">
            <w:pPr>
              <w:pStyle w:val="TAH"/>
            </w:pPr>
            <w:r>
              <w:t>20 MHz</w:t>
            </w:r>
          </w:p>
        </w:tc>
        <w:tc>
          <w:tcPr>
            <w:tcW w:w="652" w:type="dxa"/>
          </w:tcPr>
          <w:p w14:paraId="3677B427" w14:textId="77777777" w:rsidR="00813591" w:rsidRDefault="00813591" w:rsidP="00813591">
            <w:pPr>
              <w:pStyle w:val="TAH"/>
              <w:rPr>
                <w:lang w:eastAsia="zh-CN"/>
              </w:rPr>
            </w:pPr>
            <w:r>
              <w:rPr>
                <w:rFonts w:hint="eastAsia"/>
                <w:lang w:eastAsia="zh-CN"/>
              </w:rPr>
              <w:t>25 MHz</w:t>
            </w:r>
          </w:p>
        </w:tc>
        <w:tc>
          <w:tcPr>
            <w:tcW w:w="652" w:type="dxa"/>
          </w:tcPr>
          <w:p w14:paraId="29470F7D" w14:textId="77777777" w:rsidR="00813591" w:rsidRDefault="00813591" w:rsidP="00813591">
            <w:pPr>
              <w:pStyle w:val="TAH"/>
            </w:pPr>
            <w:r>
              <w:t>30 MHz</w:t>
            </w:r>
          </w:p>
        </w:tc>
        <w:tc>
          <w:tcPr>
            <w:tcW w:w="716" w:type="dxa"/>
          </w:tcPr>
          <w:p w14:paraId="262A07A7" w14:textId="77777777" w:rsidR="00813591" w:rsidRDefault="00813591" w:rsidP="00813591">
            <w:pPr>
              <w:pStyle w:val="TAH"/>
            </w:pPr>
            <w:r>
              <w:t>40 MHz</w:t>
            </w:r>
          </w:p>
        </w:tc>
        <w:tc>
          <w:tcPr>
            <w:tcW w:w="716" w:type="dxa"/>
          </w:tcPr>
          <w:p w14:paraId="357451F5" w14:textId="77777777" w:rsidR="00813591" w:rsidRDefault="00813591" w:rsidP="00813591">
            <w:pPr>
              <w:pStyle w:val="TAH"/>
            </w:pPr>
            <w:r>
              <w:t>50 MHz</w:t>
            </w:r>
          </w:p>
        </w:tc>
        <w:tc>
          <w:tcPr>
            <w:tcW w:w="716" w:type="dxa"/>
          </w:tcPr>
          <w:p w14:paraId="4A78F800" w14:textId="77777777" w:rsidR="00813591" w:rsidRDefault="00813591" w:rsidP="00813591">
            <w:pPr>
              <w:pStyle w:val="TAH"/>
            </w:pPr>
            <w:r>
              <w:t>60 MHz</w:t>
            </w:r>
          </w:p>
        </w:tc>
        <w:tc>
          <w:tcPr>
            <w:tcW w:w="716"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6" w:type="dxa"/>
          </w:tcPr>
          <w:p w14:paraId="1DCEE33B" w14:textId="4A35557F" w:rsidR="00813591" w:rsidRDefault="00813591" w:rsidP="00813591">
            <w:pPr>
              <w:pStyle w:val="TAH"/>
            </w:pPr>
            <w:r>
              <w:t>80 MHz</w:t>
            </w:r>
          </w:p>
        </w:tc>
        <w:tc>
          <w:tcPr>
            <w:tcW w:w="716" w:type="dxa"/>
          </w:tcPr>
          <w:p w14:paraId="24F00FFF" w14:textId="77777777" w:rsidR="00813591" w:rsidRDefault="00813591" w:rsidP="00813591">
            <w:pPr>
              <w:pStyle w:val="TAH"/>
            </w:pPr>
            <w:r>
              <w:t>90 MHz</w:t>
            </w:r>
          </w:p>
        </w:tc>
        <w:tc>
          <w:tcPr>
            <w:tcW w:w="756" w:type="dxa"/>
          </w:tcPr>
          <w:p w14:paraId="28A28101" w14:textId="77777777" w:rsidR="00813591" w:rsidRDefault="00813591" w:rsidP="00813591">
            <w:pPr>
              <w:pStyle w:val="TAH"/>
            </w:pPr>
            <w:r>
              <w:t>100 MHz</w:t>
            </w:r>
          </w:p>
        </w:tc>
      </w:tr>
      <w:tr w:rsidR="00813591" w14:paraId="4DF42ED7" w14:textId="77777777" w:rsidTr="00B25BF9">
        <w:trPr>
          <w:trHeight w:val="187"/>
          <w:jc w:val="center"/>
        </w:trPr>
        <w:tc>
          <w:tcPr>
            <w:tcW w:w="731" w:type="dxa"/>
            <w:vAlign w:val="center"/>
          </w:tcPr>
          <w:p w14:paraId="7B713345" w14:textId="77777777" w:rsidR="00813591" w:rsidRDefault="00813591" w:rsidP="00813591">
            <w:pPr>
              <w:pStyle w:val="TAC"/>
            </w:pPr>
            <w:r>
              <w:rPr>
                <w:rFonts w:hint="eastAsia"/>
                <w:lang w:val="en-US" w:eastAsia="zh-CN"/>
              </w:rPr>
              <w:t>n1</w:t>
            </w:r>
          </w:p>
        </w:tc>
        <w:tc>
          <w:tcPr>
            <w:tcW w:w="730" w:type="dxa"/>
            <w:vAlign w:val="center"/>
          </w:tcPr>
          <w:p w14:paraId="40C8C64B" w14:textId="77777777" w:rsidR="00813591" w:rsidRDefault="00813591" w:rsidP="00813591">
            <w:pPr>
              <w:pStyle w:val="TAC"/>
            </w:pPr>
            <w:r>
              <w:rPr>
                <w:rFonts w:hint="eastAsia"/>
                <w:lang w:val="en-US" w:eastAsia="zh-CN"/>
              </w:rPr>
              <w:t>n77</w:t>
            </w:r>
          </w:p>
        </w:tc>
        <w:tc>
          <w:tcPr>
            <w:tcW w:w="585" w:type="dxa"/>
            <w:vAlign w:val="center"/>
          </w:tcPr>
          <w:p w14:paraId="716BF832" w14:textId="77777777" w:rsidR="00813591" w:rsidRDefault="00813591" w:rsidP="00813591">
            <w:pPr>
              <w:pStyle w:val="TAC"/>
            </w:pPr>
          </w:p>
        </w:tc>
        <w:tc>
          <w:tcPr>
            <w:tcW w:w="641" w:type="dxa"/>
            <w:vAlign w:val="center"/>
          </w:tcPr>
          <w:p w14:paraId="561D84E8" w14:textId="77777777" w:rsidR="00813591" w:rsidRDefault="00813591" w:rsidP="00813591">
            <w:pPr>
              <w:pStyle w:val="TAC"/>
            </w:pPr>
            <w:r>
              <w:rPr>
                <w:rFonts w:hint="eastAsia"/>
                <w:lang w:val="en-US" w:eastAsia="zh-CN"/>
              </w:rPr>
              <w:t>25</w:t>
            </w:r>
          </w:p>
        </w:tc>
        <w:tc>
          <w:tcPr>
            <w:tcW w:w="651" w:type="dxa"/>
            <w:vAlign w:val="center"/>
          </w:tcPr>
          <w:p w14:paraId="4580A41A" w14:textId="77777777" w:rsidR="00813591" w:rsidRDefault="00813591" w:rsidP="00813591">
            <w:pPr>
              <w:pStyle w:val="TAC"/>
            </w:pPr>
            <w:r>
              <w:rPr>
                <w:rFonts w:hint="eastAsia"/>
                <w:lang w:val="en-US" w:eastAsia="zh-CN"/>
              </w:rPr>
              <w:t>36</w:t>
            </w:r>
          </w:p>
        </w:tc>
        <w:tc>
          <w:tcPr>
            <w:tcW w:w="652" w:type="dxa"/>
            <w:vAlign w:val="center"/>
          </w:tcPr>
          <w:p w14:paraId="732461E4" w14:textId="77777777" w:rsidR="00813591" w:rsidRDefault="00813591" w:rsidP="00813591">
            <w:pPr>
              <w:pStyle w:val="TAC"/>
            </w:pPr>
            <w:r>
              <w:rPr>
                <w:rFonts w:hint="eastAsia"/>
                <w:lang w:val="en-US" w:eastAsia="zh-CN"/>
              </w:rPr>
              <w:t>50</w:t>
            </w:r>
          </w:p>
        </w:tc>
        <w:tc>
          <w:tcPr>
            <w:tcW w:w="652" w:type="dxa"/>
          </w:tcPr>
          <w:p w14:paraId="55CC6FF9" w14:textId="77777777" w:rsidR="00813591" w:rsidRDefault="00813591" w:rsidP="00813591">
            <w:pPr>
              <w:pStyle w:val="TAC"/>
            </w:pPr>
          </w:p>
        </w:tc>
        <w:tc>
          <w:tcPr>
            <w:tcW w:w="652" w:type="dxa"/>
          </w:tcPr>
          <w:p w14:paraId="1EF07EF2" w14:textId="77777777" w:rsidR="00813591" w:rsidRDefault="00813591" w:rsidP="00813591">
            <w:pPr>
              <w:pStyle w:val="TAC"/>
            </w:pPr>
          </w:p>
        </w:tc>
        <w:tc>
          <w:tcPr>
            <w:tcW w:w="716" w:type="dxa"/>
            <w:vAlign w:val="center"/>
          </w:tcPr>
          <w:p w14:paraId="0B42DB71" w14:textId="77777777" w:rsidR="00813591" w:rsidRDefault="00813591" w:rsidP="00813591">
            <w:pPr>
              <w:pStyle w:val="TAC"/>
            </w:pPr>
            <w:r>
              <w:rPr>
                <w:rFonts w:hint="eastAsia"/>
                <w:lang w:val="en-US" w:eastAsia="zh-CN"/>
              </w:rPr>
              <w:t>100</w:t>
            </w:r>
          </w:p>
        </w:tc>
        <w:tc>
          <w:tcPr>
            <w:tcW w:w="716" w:type="dxa"/>
            <w:vAlign w:val="center"/>
          </w:tcPr>
          <w:p w14:paraId="1EE92325" w14:textId="77777777" w:rsidR="00813591" w:rsidRDefault="00813591" w:rsidP="00813591">
            <w:pPr>
              <w:pStyle w:val="TAC"/>
            </w:pPr>
            <w:r>
              <w:rPr>
                <w:rFonts w:hint="eastAsia"/>
                <w:lang w:val="en-US" w:eastAsia="zh-CN"/>
              </w:rPr>
              <w:t>100</w:t>
            </w:r>
          </w:p>
        </w:tc>
        <w:tc>
          <w:tcPr>
            <w:tcW w:w="716" w:type="dxa"/>
            <w:vAlign w:val="center"/>
          </w:tcPr>
          <w:p w14:paraId="70F5F28B" w14:textId="77777777" w:rsidR="00813591" w:rsidRDefault="00813591" w:rsidP="00813591">
            <w:pPr>
              <w:pStyle w:val="TAC"/>
            </w:pPr>
            <w:r>
              <w:rPr>
                <w:rFonts w:hint="eastAsia"/>
                <w:lang w:val="en-US" w:eastAsia="zh-CN"/>
              </w:rPr>
              <w:t>100</w:t>
            </w:r>
          </w:p>
        </w:tc>
        <w:tc>
          <w:tcPr>
            <w:tcW w:w="716" w:type="dxa"/>
          </w:tcPr>
          <w:p w14:paraId="47663329" w14:textId="77777777" w:rsidR="00813591" w:rsidRDefault="00813591" w:rsidP="00813591">
            <w:pPr>
              <w:pStyle w:val="TAC"/>
              <w:rPr>
                <w:lang w:val="en-US" w:eastAsia="zh-CN"/>
              </w:rPr>
            </w:pPr>
          </w:p>
        </w:tc>
        <w:tc>
          <w:tcPr>
            <w:tcW w:w="716" w:type="dxa"/>
            <w:vAlign w:val="center"/>
          </w:tcPr>
          <w:p w14:paraId="2666AFDD" w14:textId="23A33648" w:rsidR="00813591" w:rsidRDefault="00813591" w:rsidP="00813591">
            <w:pPr>
              <w:pStyle w:val="TAC"/>
            </w:pPr>
            <w:r>
              <w:rPr>
                <w:rFonts w:hint="eastAsia"/>
                <w:lang w:val="en-US" w:eastAsia="zh-CN"/>
              </w:rPr>
              <w:t>100</w:t>
            </w:r>
          </w:p>
        </w:tc>
        <w:tc>
          <w:tcPr>
            <w:tcW w:w="716" w:type="dxa"/>
            <w:vAlign w:val="center"/>
          </w:tcPr>
          <w:p w14:paraId="4C758461" w14:textId="77777777" w:rsidR="00813591" w:rsidRDefault="00813591" w:rsidP="00813591">
            <w:pPr>
              <w:pStyle w:val="TAC"/>
            </w:pPr>
            <w:r>
              <w:rPr>
                <w:rFonts w:hint="eastAsia"/>
                <w:lang w:val="en-US" w:eastAsia="zh-CN"/>
              </w:rPr>
              <w:t>100</w:t>
            </w:r>
          </w:p>
        </w:tc>
        <w:tc>
          <w:tcPr>
            <w:tcW w:w="756"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B25BF9">
        <w:trPr>
          <w:trHeight w:val="187"/>
          <w:jc w:val="center"/>
        </w:trPr>
        <w:tc>
          <w:tcPr>
            <w:tcW w:w="731" w:type="dxa"/>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0"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5" w:type="dxa"/>
            <w:vAlign w:val="center"/>
          </w:tcPr>
          <w:p w14:paraId="3425BC0D" w14:textId="77777777" w:rsidR="00813591" w:rsidRDefault="00813591" w:rsidP="00813591">
            <w:pPr>
              <w:pStyle w:val="TAC"/>
            </w:pPr>
            <w:r>
              <w:rPr>
                <w:rFonts w:hint="eastAsia"/>
                <w:lang w:val="en-US" w:eastAsia="zh-CN"/>
              </w:rPr>
              <w:t>25</w:t>
            </w:r>
          </w:p>
        </w:tc>
        <w:tc>
          <w:tcPr>
            <w:tcW w:w="641"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1"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25386084" w14:textId="77777777" w:rsidR="00813591" w:rsidRDefault="00813591" w:rsidP="00813591">
            <w:pPr>
              <w:pStyle w:val="TAC"/>
            </w:pPr>
          </w:p>
        </w:tc>
        <w:tc>
          <w:tcPr>
            <w:tcW w:w="652" w:type="dxa"/>
            <w:vAlign w:val="center"/>
          </w:tcPr>
          <w:p w14:paraId="7EDB7068" w14:textId="77777777" w:rsidR="00813591" w:rsidRDefault="00813591" w:rsidP="00813591">
            <w:pPr>
              <w:pStyle w:val="TAC"/>
            </w:pPr>
          </w:p>
        </w:tc>
        <w:tc>
          <w:tcPr>
            <w:tcW w:w="716"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6"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6"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6" w:type="dxa"/>
          </w:tcPr>
          <w:p w14:paraId="165735D3" w14:textId="77777777" w:rsidR="00813591" w:rsidRDefault="00813591" w:rsidP="00813591">
            <w:pPr>
              <w:pStyle w:val="TAC"/>
              <w:rPr>
                <w:lang w:val="en-US" w:eastAsia="zh-CN"/>
              </w:rPr>
            </w:pPr>
          </w:p>
        </w:tc>
        <w:tc>
          <w:tcPr>
            <w:tcW w:w="716"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6"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56"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B25BF9">
        <w:trPr>
          <w:trHeight w:val="187"/>
          <w:jc w:val="center"/>
        </w:trPr>
        <w:tc>
          <w:tcPr>
            <w:tcW w:w="731" w:type="dxa"/>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0"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5" w:type="dxa"/>
            <w:vAlign w:val="center"/>
          </w:tcPr>
          <w:p w14:paraId="099EA4EE" w14:textId="77777777" w:rsidR="00813591" w:rsidRDefault="00813591" w:rsidP="00813591">
            <w:pPr>
              <w:pStyle w:val="TAC"/>
              <w:rPr>
                <w:lang w:val="en-US" w:eastAsia="zh-CN"/>
              </w:rPr>
            </w:pPr>
          </w:p>
        </w:tc>
        <w:tc>
          <w:tcPr>
            <w:tcW w:w="641"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1"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2"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2" w:type="dxa"/>
            <w:vAlign w:val="center"/>
          </w:tcPr>
          <w:p w14:paraId="4B362116" w14:textId="2AE96108" w:rsidR="00813591" w:rsidRDefault="00813591" w:rsidP="00813591">
            <w:pPr>
              <w:pStyle w:val="TAC"/>
            </w:pPr>
            <w:r>
              <w:rPr>
                <w:rFonts w:cs="Arial"/>
                <w:szCs w:val="18"/>
                <w:lang w:eastAsia="zh-CN"/>
              </w:rPr>
              <w:t>50</w:t>
            </w:r>
          </w:p>
        </w:tc>
        <w:tc>
          <w:tcPr>
            <w:tcW w:w="652" w:type="dxa"/>
            <w:vAlign w:val="center"/>
          </w:tcPr>
          <w:p w14:paraId="76A01B56" w14:textId="563C4B9E" w:rsidR="00813591" w:rsidRDefault="00813591" w:rsidP="00813591">
            <w:pPr>
              <w:pStyle w:val="TAC"/>
            </w:pPr>
            <w:r>
              <w:rPr>
                <w:rFonts w:cs="Arial"/>
                <w:szCs w:val="18"/>
                <w:lang w:eastAsia="zh-CN"/>
              </w:rPr>
              <w:t>50</w:t>
            </w:r>
          </w:p>
        </w:tc>
        <w:tc>
          <w:tcPr>
            <w:tcW w:w="716" w:type="dxa"/>
            <w:vAlign w:val="center"/>
          </w:tcPr>
          <w:p w14:paraId="7745BAFC" w14:textId="622DD2D3" w:rsidR="00813591" w:rsidRDefault="00813591" w:rsidP="00813591">
            <w:pPr>
              <w:pStyle w:val="TAC"/>
              <w:rPr>
                <w:lang w:val="en-US" w:eastAsia="zh-CN"/>
              </w:rPr>
            </w:pPr>
            <w:r>
              <w:rPr>
                <w:rFonts w:cs="Arial"/>
                <w:szCs w:val="18"/>
              </w:rPr>
              <w:t>50</w:t>
            </w:r>
          </w:p>
        </w:tc>
        <w:tc>
          <w:tcPr>
            <w:tcW w:w="716" w:type="dxa"/>
            <w:vAlign w:val="center"/>
          </w:tcPr>
          <w:p w14:paraId="4923426B" w14:textId="12FDCE1C" w:rsidR="00813591" w:rsidRDefault="00813591" w:rsidP="00813591">
            <w:pPr>
              <w:pStyle w:val="TAC"/>
              <w:rPr>
                <w:lang w:val="en-US" w:eastAsia="zh-CN"/>
              </w:rPr>
            </w:pPr>
            <w:r>
              <w:rPr>
                <w:rFonts w:cs="Arial"/>
                <w:szCs w:val="18"/>
              </w:rPr>
              <w:t>50</w:t>
            </w:r>
          </w:p>
        </w:tc>
        <w:tc>
          <w:tcPr>
            <w:tcW w:w="716" w:type="dxa"/>
            <w:vAlign w:val="center"/>
          </w:tcPr>
          <w:p w14:paraId="68B7D9DC" w14:textId="2DD8B967" w:rsidR="00813591" w:rsidRDefault="00813591" w:rsidP="00813591">
            <w:pPr>
              <w:pStyle w:val="TAC"/>
              <w:rPr>
                <w:lang w:val="en-US" w:eastAsia="zh-CN"/>
              </w:rPr>
            </w:pPr>
            <w:r>
              <w:rPr>
                <w:rFonts w:cs="Arial"/>
                <w:szCs w:val="18"/>
              </w:rPr>
              <w:t>50</w:t>
            </w:r>
          </w:p>
        </w:tc>
        <w:tc>
          <w:tcPr>
            <w:tcW w:w="716" w:type="dxa"/>
          </w:tcPr>
          <w:p w14:paraId="1B230208" w14:textId="07D6AFF6" w:rsidR="00813591" w:rsidRDefault="00813591" w:rsidP="00813591">
            <w:pPr>
              <w:pStyle w:val="TAC"/>
              <w:rPr>
                <w:rFonts w:cs="Arial"/>
                <w:szCs w:val="18"/>
              </w:rPr>
            </w:pPr>
            <w:r>
              <w:rPr>
                <w:rFonts w:cs="Arial"/>
                <w:szCs w:val="18"/>
              </w:rPr>
              <w:t>50</w:t>
            </w:r>
          </w:p>
        </w:tc>
        <w:tc>
          <w:tcPr>
            <w:tcW w:w="716" w:type="dxa"/>
            <w:vAlign w:val="center"/>
          </w:tcPr>
          <w:p w14:paraId="702DC8B3" w14:textId="7A57F370" w:rsidR="00813591" w:rsidRDefault="00813591" w:rsidP="00813591">
            <w:pPr>
              <w:pStyle w:val="TAC"/>
              <w:rPr>
                <w:lang w:val="en-US" w:eastAsia="zh-CN"/>
              </w:rPr>
            </w:pPr>
            <w:r>
              <w:rPr>
                <w:rFonts w:cs="Arial"/>
                <w:szCs w:val="18"/>
              </w:rPr>
              <w:t>50</w:t>
            </w:r>
          </w:p>
        </w:tc>
        <w:tc>
          <w:tcPr>
            <w:tcW w:w="716" w:type="dxa"/>
            <w:vAlign w:val="center"/>
          </w:tcPr>
          <w:p w14:paraId="27797DEE" w14:textId="2A23077E" w:rsidR="00813591" w:rsidRDefault="00813591" w:rsidP="00813591">
            <w:pPr>
              <w:pStyle w:val="TAC"/>
              <w:rPr>
                <w:lang w:val="en-US" w:eastAsia="zh-CN"/>
              </w:rPr>
            </w:pPr>
            <w:r>
              <w:rPr>
                <w:rFonts w:cs="Arial"/>
                <w:szCs w:val="18"/>
              </w:rPr>
              <w:t>50</w:t>
            </w:r>
          </w:p>
        </w:tc>
        <w:tc>
          <w:tcPr>
            <w:tcW w:w="756"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B25BF9">
        <w:trPr>
          <w:trHeight w:val="187"/>
          <w:jc w:val="center"/>
        </w:trPr>
        <w:tc>
          <w:tcPr>
            <w:tcW w:w="731" w:type="dxa"/>
            <w:vAlign w:val="center"/>
          </w:tcPr>
          <w:p w14:paraId="0226EC4F" w14:textId="77777777" w:rsidR="00813591" w:rsidRDefault="00813591" w:rsidP="00813591">
            <w:pPr>
              <w:pStyle w:val="TAC"/>
              <w:rPr>
                <w:lang w:val="en-US" w:eastAsia="zh-CN"/>
              </w:rPr>
            </w:pPr>
            <w:r>
              <w:t>n2</w:t>
            </w:r>
          </w:p>
        </w:tc>
        <w:tc>
          <w:tcPr>
            <w:tcW w:w="730" w:type="dxa"/>
            <w:vAlign w:val="center"/>
          </w:tcPr>
          <w:p w14:paraId="2A44486D" w14:textId="77777777" w:rsidR="00813591" w:rsidRDefault="00813591" w:rsidP="00813591">
            <w:pPr>
              <w:pStyle w:val="TAC"/>
              <w:rPr>
                <w:lang w:val="en-US" w:eastAsia="zh-CN"/>
              </w:rPr>
            </w:pPr>
            <w:r>
              <w:t>n78</w:t>
            </w:r>
          </w:p>
        </w:tc>
        <w:tc>
          <w:tcPr>
            <w:tcW w:w="585" w:type="dxa"/>
            <w:vAlign w:val="center"/>
          </w:tcPr>
          <w:p w14:paraId="189B3A25" w14:textId="77777777" w:rsidR="00813591" w:rsidRDefault="00813591" w:rsidP="00813591">
            <w:pPr>
              <w:pStyle w:val="TAC"/>
              <w:rPr>
                <w:lang w:val="en-US" w:eastAsia="zh-CN"/>
              </w:rPr>
            </w:pPr>
          </w:p>
        </w:tc>
        <w:tc>
          <w:tcPr>
            <w:tcW w:w="641" w:type="dxa"/>
            <w:vAlign w:val="center"/>
          </w:tcPr>
          <w:p w14:paraId="16125EEE" w14:textId="77777777" w:rsidR="00813591" w:rsidRDefault="00813591" w:rsidP="00813591">
            <w:pPr>
              <w:pStyle w:val="TAC"/>
              <w:rPr>
                <w:lang w:val="en-US" w:eastAsia="zh-CN"/>
              </w:rPr>
            </w:pPr>
            <w:r>
              <w:t>25</w:t>
            </w:r>
          </w:p>
        </w:tc>
        <w:tc>
          <w:tcPr>
            <w:tcW w:w="651" w:type="dxa"/>
            <w:vAlign w:val="center"/>
          </w:tcPr>
          <w:p w14:paraId="59D0A0DC" w14:textId="77777777" w:rsidR="00813591" w:rsidRDefault="00813591" w:rsidP="00813591">
            <w:pPr>
              <w:pStyle w:val="TAC"/>
              <w:rPr>
                <w:lang w:val="en-US" w:eastAsia="zh-CN"/>
              </w:rPr>
            </w:pPr>
            <w:r>
              <w:t>36</w:t>
            </w:r>
          </w:p>
        </w:tc>
        <w:tc>
          <w:tcPr>
            <w:tcW w:w="652" w:type="dxa"/>
            <w:vAlign w:val="center"/>
          </w:tcPr>
          <w:p w14:paraId="33B7EDF1" w14:textId="77777777" w:rsidR="00813591" w:rsidRDefault="00813591" w:rsidP="00813591">
            <w:pPr>
              <w:pStyle w:val="TAC"/>
              <w:rPr>
                <w:lang w:val="en-US" w:eastAsia="zh-CN"/>
              </w:rPr>
            </w:pPr>
            <w:r>
              <w:t>50</w:t>
            </w:r>
          </w:p>
        </w:tc>
        <w:tc>
          <w:tcPr>
            <w:tcW w:w="652" w:type="dxa"/>
            <w:vAlign w:val="center"/>
          </w:tcPr>
          <w:p w14:paraId="322FFE1C" w14:textId="48AA4C1C" w:rsidR="00813591" w:rsidRDefault="00813591" w:rsidP="00813591">
            <w:pPr>
              <w:pStyle w:val="TAC"/>
            </w:pPr>
            <w:r>
              <w:t>50</w:t>
            </w:r>
          </w:p>
        </w:tc>
        <w:tc>
          <w:tcPr>
            <w:tcW w:w="652" w:type="dxa"/>
            <w:vAlign w:val="center"/>
          </w:tcPr>
          <w:p w14:paraId="76343D8D" w14:textId="4836A40A" w:rsidR="00813591" w:rsidRDefault="00813591" w:rsidP="00813591">
            <w:pPr>
              <w:pStyle w:val="TAC"/>
            </w:pPr>
            <w:r>
              <w:t>50</w:t>
            </w:r>
          </w:p>
        </w:tc>
        <w:tc>
          <w:tcPr>
            <w:tcW w:w="716" w:type="dxa"/>
            <w:vAlign w:val="center"/>
          </w:tcPr>
          <w:p w14:paraId="4D2A5211" w14:textId="77777777" w:rsidR="00813591" w:rsidRDefault="00813591" w:rsidP="00813591">
            <w:pPr>
              <w:pStyle w:val="TAC"/>
              <w:rPr>
                <w:lang w:val="en-US" w:eastAsia="zh-CN"/>
              </w:rPr>
            </w:pPr>
            <w:r>
              <w:t>50</w:t>
            </w:r>
          </w:p>
        </w:tc>
        <w:tc>
          <w:tcPr>
            <w:tcW w:w="716" w:type="dxa"/>
            <w:vAlign w:val="center"/>
          </w:tcPr>
          <w:p w14:paraId="6B9B3C27" w14:textId="77777777" w:rsidR="00813591" w:rsidRDefault="00813591" w:rsidP="00813591">
            <w:pPr>
              <w:pStyle w:val="TAC"/>
              <w:rPr>
                <w:lang w:val="en-US" w:eastAsia="zh-CN"/>
              </w:rPr>
            </w:pPr>
            <w:r>
              <w:t>50</w:t>
            </w:r>
          </w:p>
        </w:tc>
        <w:tc>
          <w:tcPr>
            <w:tcW w:w="716" w:type="dxa"/>
            <w:vAlign w:val="center"/>
          </w:tcPr>
          <w:p w14:paraId="3D5F862D" w14:textId="77777777" w:rsidR="00813591" w:rsidRDefault="00813591" w:rsidP="00813591">
            <w:pPr>
              <w:pStyle w:val="TAC"/>
              <w:rPr>
                <w:lang w:val="en-US" w:eastAsia="zh-CN"/>
              </w:rPr>
            </w:pPr>
            <w:r>
              <w:t>50</w:t>
            </w:r>
          </w:p>
        </w:tc>
        <w:tc>
          <w:tcPr>
            <w:tcW w:w="716" w:type="dxa"/>
          </w:tcPr>
          <w:p w14:paraId="6E3600FA" w14:textId="77777777" w:rsidR="00813591" w:rsidRDefault="00813591" w:rsidP="00813591">
            <w:pPr>
              <w:pStyle w:val="TAC"/>
            </w:pPr>
          </w:p>
        </w:tc>
        <w:tc>
          <w:tcPr>
            <w:tcW w:w="716" w:type="dxa"/>
            <w:vAlign w:val="center"/>
          </w:tcPr>
          <w:p w14:paraId="14AB364E" w14:textId="05998954" w:rsidR="00813591" w:rsidRDefault="00813591" w:rsidP="00813591">
            <w:pPr>
              <w:pStyle w:val="TAC"/>
              <w:rPr>
                <w:lang w:val="en-US" w:eastAsia="zh-CN"/>
              </w:rPr>
            </w:pPr>
            <w:r>
              <w:t>50</w:t>
            </w:r>
          </w:p>
        </w:tc>
        <w:tc>
          <w:tcPr>
            <w:tcW w:w="716" w:type="dxa"/>
            <w:vAlign w:val="center"/>
          </w:tcPr>
          <w:p w14:paraId="074F0C88" w14:textId="77777777" w:rsidR="00813591" w:rsidRDefault="00813591" w:rsidP="00813591">
            <w:pPr>
              <w:pStyle w:val="TAC"/>
              <w:rPr>
                <w:lang w:val="en-US" w:eastAsia="zh-CN"/>
              </w:rPr>
            </w:pPr>
            <w:r>
              <w:t>50</w:t>
            </w:r>
          </w:p>
        </w:tc>
        <w:tc>
          <w:tcPr>
            <w:tcW w:w="756" w:type="dxa"/>
            <w:vAlign w:val="center"/>
          </w:tcPr>
          <w:p w14:paraId="7EA067BD" w14:textId="77777777" w:rsidR="00813591" w:rsidRDefault="00813591" w:rsidP="00813591">
            <w:pPr>
              <w:pStyle w:val="TAC"/>
              <w:rPr>
                <w:lang w:val="en-US" w:eastAsia="zh-CN"/>
              </w:rPr>
            </w:pPr>
            <w:r>
              <w:t>50</w:t>
            </w:r>
          </w:p>
        </w:tc>
      </w:tr>
      <w:tr w:rsidR="00813591" w14:paraId="45CEC7B0" w14:textId="77777777" w:rsidTr="00B25BF9">
        <w:trPr>
          <w:trHeight w:val="187"/>
          <w:jc w:val="center"/>
        </w:trPr>
        <w:tc>
          <w:tcPr>
            <w:tcW w:w="731" w:type="dxa"/>
            <w:vAlign w:val="center"/>
          </w:tcPr>
          <w:p w14:paraId="4A3391A8" w14:textId="77777777" w:rsidR="00813591" w:rsidRDefault="00813591" w:rsidP="00813591">
            <w:pPr>
              <w:pStyle w:val="TAC"/>
            </w:pPr>
            <w:r>
              <w:rPr>
                <w:rFonts w:hint="eastAsia"/>
              </w:rPr>
              <w:t>n</w:t>
            </w:r>
            <w:r>
              <w:t>3</w:t>
            </w:r>
          </w:p>
        </w:tc>
        <w:tc>
          <w:tcPr>
            <w:tcW w:w="730" w:type="dxa"/>
            <w:vAlign w:val="center"/>
          </w:tcPr>
          <w:p w14:paraId="3767C747" w14:textId="77777777" w:rsidR="00813591" w:rsidRDefault="00813591" w:rsidP="00813591">
            <w:pPr>
              <w:pStyle w:val="TAC"/>
            </w:pPr>
            <w:r>
              <w:t>n77</w:t>
            </w:r>
          </w:p>
        </w:tc>
        <w:tc>
          <w:tcPr>
            <w:tcW w:w="585" w:type="dxa"/>
            <w:vAlign w:val="center"/>
          </w:tcPr>
          <w:p w14:paraId="2354C231" w14:textId="77777777" w:rsidR="00813591" w:rsidRDefault="00813591" w:rsidP="00813591">
            <w:pPr>
              <w:pStyle w:val="TAC"/>
            </w:pPr>
          </w:p>
        </w:tc>
        <w:tc>
          <w:tcPr>
            <w:tcW w:w="641" w:type="dxa"/>
            <w:vAlign w:val="center"/>
          </w:tcPr>
          <w:p w14:paraId="05AA8BA6" w14:textId="77777777" w:rsidR="00813591" w:rsidRDefault="00813591" w:rsidP="00813591">
            <w:pPr>
              <w:pStyle w:val="TAC"/>
            </w:pPr>
            <w:r>
              <w:rPr>
                <w:rFonts w:hint="eastAsia"/>
              </w:rPr>
              <w:t>2</w:t>
            </w:r>
            <w:r>
              <w:t>5</w:t>
            </w:r>
          </w:p>
        </w:tc>
        <w:tc>
          <w:tcPr>
            <w:tcW w:w="651" w:type="dxa"/>
            <w:vAlign w:val="center"/>
          </w:tcPr>
          <w:p w14:paraId="7ABC1B78" w14:textId="77777777" w:rsidR="00813591" w:rsidRDefault="00813591" w:rsidP="00813591">
            <w:pPr>
              <w:pStyle w:val="TAC"/>
            </w:pPr>
            <w:r>
              <w:rPr>
                <w:rFonts w:hint="eastAsia"/>
              </w:rPr>
              <w:t>3</w:t>
            </w:r>
            <w:r>
              <w:t>6</w:t>
            </w:r>
          </w:p>
        </w:tc>
        <w:tc>
          <w:tcPr>
            <w:tcW w:w="652" w:type="dxa"/>
            <w:vAlign w:val="center"/>
          </w:tcPr>
          <w:p w14:paraId="1D76C554" w14:textId="77777777" w:rsidR="00813591" w:rsidRDefault="00813591" w:rsidP="00813591">
            <w:pPr>
              <w:pStyle w:val="TAC"/>
            </w:pPr>
            <w:r>
              <w:rPr>
                <w:rFonts w:hint="eastAsia"/>
              </w:rPr>
              <w:t>5</w:t>
            </w:r>
            <w:r>
              <w:t>0</w:t>
            </w:r>
          </w:p>
        </w:tc>
        <w:tc>
          <w:tcPr>
            <w:tcW w:w="652" w:type="dxa"/>
            <w:vAlign w:val="center"/>
          </w:tcPr>
          <w:p w14:paraId="707CEF5F" w14:textId="77777777" w:rsidR="00813591" w:rsidRDefault="00813591" w:rsidP="00813591">
            <w:pPr>
              <w:pStyle w:val="TAC"/>
            </w:pPr>
          </w:p>
        </w:tc>
        <w:tc>
          <w:tcPr>
            <w:tcW w:w="652" w:type="dxa"/>
            <w:vAlign w:val="center"/>
          </w:tcPr>
          <w:p w14:paraId="03F7F0C6" w14:textId="77777777" w:rsidR="00813591" w:rsidRDefault="00813591" w:rsidP="00813591">
            <w:pPr>
              <w:pStyle w:val="TAC"/>
            </w:pPr>
          </w:p>
        </w:tc>
        <w:tc>
          <w:tcPr>
            <w:tcW w:w="716" w:type="dxa"/>
            <w:vAlign w:val="center"/>
          </w:tcPr>
          <w:p w14:paraId="59DC86B6" w14:textId="77777777" w:rsidR="00813591" w:rsidRDefault="00813591" w:rsidP="00813591">
            <w:pPr>
              <w:pStyle w:val="TAC"/>
            </w:pPr>
            <w:r>
              <w:t>50</w:t>
            </w:r>
          </w:p>
        </w:tc>
        <w:tc>
          <w:tcPr>
            <w:tcW w:w="716" w:type="dxa"/>
            <w:vAlign w:val="center"/>
          </w:tcPr>
          <w:p w14:paraId="7C28E974" w14:textId="77777777" w:rsidR="00813591" w:rsidRDefault="00813591" w:rsidP="00813591">
            <w:pPr>
              <w:pStyle w:val="TAC"/>
            </w:pPr>
            <w:r>
              <w:t>50</w:t>
            </w:r>
          </w:p>
        </w:tc>
        <w:tc>
          <w:tcPr>
            <w:tcW w:w="716" w:type="dxa"/>
            <w:vAlign w:val="center"/>
          </w:tcPr>
          <w:p w14:paraId="4890F237" w14:textId="77777777" w:rsidR="00813591" w:rsidRDefault="00813591" w:rsidP="00813591">
            <w:pPr>
              <w:pStyle w:val="TAC"/>
            </w:pPr>
            <w:r>
              <w:t>50</w:t>
            </w:r>
          </w:p>
        </w:tc>
        <w:tc>
          <w:tcPr>
            <w:tcW w:w="716" w:type="dxa"/>
          </w:tcPr>
          <w:p w14:paraId="2007D5F5" w14:textId="77777777" w:rsidR="00813591" w:rsidRDefault="00813591" w:rsidP="00813591">
            <w:pPr>
              <w:pStyle w:val="TAC"/>
            </w:pPr>
          </w:p>
        </w:tc>
        <w:tc>
          <w:tcPr>
            <w:tcW w:w="716" w:type="dxa"/>
            <w:vAlign w:val="center"/>
          </w:tcPr>
          <w:p w14:paraId="7BA8F12F" w14:textId="13904084" w:rsidR="00813591" w:rsidRDefault="00813591" w:rsidP="00813591">
            <w:pPr>
              <w:pStyle w:val="TAC"/>
            </w:pPr>
            <w:r>
              <w:t>50</w:t>
            </w:r>
          </w:p>
        </w:tc>
        <w:tc>
          <w:tcPr>
            <w:tcW w:w="716" w:type="dxa"/>
            <w:vAlign w:val="center"/>
          </w:tcPr>
          <w:p w14:paraId="1B3983AC" w14:textId="77777777" w:rsidR="00813591" w:rsidRDefault="00813591" w:rsidP="00813591">
            <w:pPr>
              <w:pStyle w:val="TAC"/>
            </w:pPr>
            <w:r>
              <w:t>50</w:t>
            </w:r>
          </w:p>
        </w:tc>
        <w:tc>
          <w:tcPr>
            <w:tcW w:w="756" w:type="dxa"/>
            <w:vAlign w:val="center"/>
          </w:tcPr>
          <w:p w14:paraId="087D3108" w14:textId="77777777" w:rsidR="00813591" w:rsidRDefault="00813591" w:rsidP="00813591">
            <w:pPr>
              <w:pStyle w:val="TAC"/>
            </w:pPr>
            <w:r>
              <w:t>50</w:t>
            </w:r>
          </w:p>
        </w:tc>
      </w:tr>
      <w:tr w:rsidR="00813591" w14:paraId="74F1E54A" w14:textId="77777777" w:rsidTr="00B25BF9">
        <w:trPr>
          <w:trHeight w:val="187"/>
          <w:jc w:val="center"/>
        </w:trPr>
        <w:tc>
          <w:tcPr>
            <w:tcW w:w="731" w:type="dxa"/>
            <w:vAlign w:val="center"/>
          </w:tcPr>
          <w:p w14:paraId="28CF853A" w14:textId="77777777" w:rsidR="00813591" w:rsidRDefault="00813591" w:rsidP="00813591">
            <w:pPr>
              <w:pStyle w:val="TAC"/>
            </w:pPr>
            <w:r>
              <w:t>n3</w:t>
            </w:r>
          </w:p>
        </w:tc>
        <w:tc>
          <w:tcPr>
            <w:tcW w:w="730" w:type="dxa"/>
            <w:vAlign w:val="center"/>
          </w:tcPr>
          <w:p w14:paraId="3C36D730" w14:textId="77777777" w:rsidR="00813591" w:rsidRDefault="00813591" w:rsidP="00813591">
            <w:pPr>
              <w:pStyle w:val="TAC"/>
            </w:pPr>
            <w:r>
              <w:t>n78</w:t>
            </w:r>
          </w:p>
        </w:tc>
        <w:tc>
          <w:tcPr>
            <w:tcW w:w="585" w:type="dxa"/>
            <w:vAlign w:val="center"/>
          </w:tcPr>
          <w:p w14:paraId="1EEA3377" w14:textId="77777777" w:rsidR="00813591" w:rsidRDefault="00813591" w:rsidP="00813591">
            <w:pPr>
              <w:pStyle w:val="TAC"/>
            </w:pPr>
          </w:p>
        </w:tc>
        <w:tc>
          <w:tcPr>
            <w:tcW w:w="641" w:type="dxa"/>
            <w:vAlign w:val="center"/>
          </w:tcPr>
          <w:p w14:paraId="19C52CB5" w14:textId="77777777" w:rsidR="00813591" w:rsidRDefault="00813591" w:rsidP="00813591">
            <w:pPr>
              <w:pStyle w:val="TAC"/>
            </w:pPr>
            <w:r>
              <w:t>25</w:t>
            </w:r>
          </w:p>
        </w:tc>
        <w:tc>
          <w:tcPr>
            <w:tcW w:w="651" w:type="dxa"/>
            <w:vAlign w:val="center"/>
          </w:tcPr>
          <w:p w14:paraId="3C50D261" w14:textId="77777777" w:rsidR="00813591" w:rsidRDefault="00813591" w:rsidP="00813591">
            <w:pPr>
              <w:pStyle w:val="TAC"/>
            </w:pPr>
            <w:r>
              <w:t>36</w:t>
            </w:r>
          </w:p>
        </w:tc>
        <w:tc>
          <w:tcPr>
            <w:tcW w:w="652" w:type="dxa"/>
            <w:vAlign w:val="center"/>
          </w:tcPr>
          <w:p w14:paraId="03A396AE" w14:textId="77777777" w:rsidR="00813591" w:rsidRDefault="00813591" w:rsidP="00813591">
            <w:pPr>
              <w:pStyle w:val="TAC"/>
            </w:pPr>
            <w:r>
              <w:t>50</w:t>
            </w:r>
          </w:p>
        </w:tc>
        <w:tc>
          <w:tcPr>
            <w:tcW w:w="652" w:type="dxa"/>
            <w:vAlign w:val="center"/>
          </w:tcPr>
          <w:p w14:paraId="35D8309B" w14:textId="77777777" w:rsidR="00813591" w:rsidRDefault="00813591" w:rsidP="00813591">
            <w:pPr>
              <w:pStyle w:val="TAC"/>
            </w:pPr>
          </w:p>
        </w:tc>
        <w:tc>
          <w:tcPr>
            <w:tcW w:w="652" w:type="dxa"/>
            <w:vAlign w:val="center"/>
          </w:tcPr>
          <w:p w14:paraId="41CD8845" w14:textId="77777777" w:rsidR="00813591" w:rsidRDefault="00813591" w:rsidP="00813591">
            <w:pPr>
              <w:pStyle w:val="TAC"/>
            </w:pPr>
          </w:p>
        </w:tc>
        <w:tc>
          <w:tcPr>
            <w:tcW w:w="716" w:type="dxa"/>
            <w:vAlign w:val="center"/>
          </w:tcPr>
          <w:p w14:paraId="04F1905E" w14:textId="77777777" w:rsidR="00813591" w:rsidRDefault="00813591" w:rsidP="00813591">
            <w:pPr>
              <w:pStyle w:val="TAC"/>
            </w:pPr>
            <w:r>
              <w:t>50</w:t>
            </w:r>
          </w:p>
        </w:tc>
        <w:tc>
          <w:tcPr>
            <w:tcW w:w="716" w:type="dxa"/>
            <w:vAlign w:val="center"/>
          </w:tcPr>
          <w:p w14:paraId="423C1CB2" w14:textId="77777777" w:rsidR="00813591" w:rsidRDefault="00813591" w:rsidP="00813591">
            <w:pPr>
              <w:pStyle w:val="TAC"/>
            </w:pPr>
            <w:r>
              <w:t>50</w:t>
            </w:r>
          </w:p>
        </w:tc>
        <w:tc>
          <w:tcPr>
            <w:tcW w:w="716" w:type="dxa"/>
            <w:vAlign w:val="center"/>
          </w:tcPr>
          <w:p w14:paraId="1725BB7F" w14:textId="77777777" w:rsidR="00813591" w:rsidRDefault="00813591" w:rsidP="00813591">
            <w:pPr>
              <w:pStyle w:val="TAC"/>
            </w:pPr>
            <w:r>
              <w:t>50</w:t>
            </w:r>
          </w:p>
        </w:tc>
        <w:tc>
          <w:tcPr>
            <w:tcW w:w="716" w:type="dxa"/>
          </w:tcPr>
          <w:p w14:paraId="02376622" w14:textId="77777777" w:rsidR="00813591" w:rsidRDefault="00813591" w:rsidP="00813591">
            <w:pPr>
              <w:pStyle w:val="TAC"/>
            </w:pPr>
          </w:p>
        </w:tc>
        <w:tc>
          <w:tcPr>
            <w:tcW w:w="716" w:type="dxa"/>
            <w:vAlign w:val="center"/>
          </w:tcPr>
          <w:p w14:paraId="1D96C105" w14:textId="33F2BC87" w:rsidR="00813591" w:rsidRDefault="00813591" w:rsidP="00813591">
            <w:pPr>
              <w:pStyle w:val="TAC"/>
            </w:pPr>
            <w:r>
              <w:t>50</w:t>
            </w:r>
          </w:p>
        </w:tc>
        <w:tc>
          <w:tcPr>
            <w:tcW w:w="716" w:type="dxa"/>
            <w:vAlign w:val="center"/>
          </w:tcPr>
          <w:p w14:paraId="3B77940A" w14:textId="77777777" w:rsidR="00813591" w:rsidRDefault="00813591" w:rsidP="00813591">
            <w:pPr>
              <w:pStyle w:val="TAC"/>
            </w:pPr>
            <w:r>
              <w:t>50</w:t>
            </w:r>
          </w:p>
        </w:tc>
        <w:tc>
          <w:tcPr>
            <w:tcW w:w="756" w:type="dxa"/>
            <w:vAlign w:val="center"/>
          </w:tcPr>
          <w:p w14:paraId="75771873" w14:textId="77777777" w:rsidR="00813591" w:rsidRDefault="00813591" w:rsidP="00813591">
            <w:pPr>
              <w:pStyle w:val="TAC"/>
            </w:pPr>
            <w:r>
              <w:t>50</w:t>
            </w:r>
          </w:p>
        </w:tc>
      </w:tr>
      <w:tr w:rsidR="00813591" w14:paraId="5BA48816" w14:textId="77777777" w:rsidTr="00B25BF9">
        <w:trPr>
          <w:trHeight w:val="187"/>
          <w:jc w:val="center"/>
        </w:trPr>
        <w:tc>
          <w:tcPr>
            <w:tcW w:w="731" w:type="dxa"/>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0"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5" w:type="dxa"/>
            <w:vAlign w:val="center"/>
          </w:tcPr>
          <w:p w14:paraId="2A67D760" w14:textId="77777777" w:rsidR="00813591" w:rsidRDefault="00813591" w:rsidP="00813591">
            <w:pPr>
              <w:pStyle w:val="TAC"/>
            </w:pPr>
          </w:p>
        </w:tc>
        <w:tc>
          <w:tcPr>
            <w:tcW w:w="641" w:type="dxa"/>
            <w:vAlign w:val="center"/>
          </w:tcPr>
          <w:p w14:paraId="6CBE42BC" w14:textId="04A1F6CA" w:rsidR="00813591" w:rsidRDefault="00813591" w:rsidP="00813591">
            <w:pPr>
              <w:pStyle w:val="TAC"/>
            </w:pPr>
            <w:r>
              <w:rPr>
                <w:rFonts w:eastAsia="Calibri" w:cs="Arial"/>
                <w:szCs w:val="18"/>
                <w:lang w:val="en-US" w:eastAsia="ja-JP"/>
              </w:rPr>
              <w:t>16</w:t>
            </w:r>
          </w:p>
        </w:tc>
        <w:tc>
          <w:tcPr>
            <w:tcW w:w="651" w:type="dxa"/>
            <w:vAlign w:val="center"/>
          </w:tcPr>
          <w:p w14:paraId="5A13145E" w14:textId="54855D14" w:rsidR="00813591" w:rsidRDefault="00813591" w:rsidP="00813591">
            <w:pPr>
              <w:pStyle w:val="TAC"/>
            </w:pPr>
            <w:r>
              <w:rPr>
                <w:rFonts w:eastAsia="Calibri" w:cs="Arial"/>
                <w:szCs w:val="18"/>
                <w:lang w:val="en-US" w:eastAsia="ja-JP"/>
              </w:rPr>
              <w:t>25</w:t>
            </w:r>
          </w:p>
        </w:tc>
        <w:tc>
          <w:tcPr>
            <w:tcW w:w="652" w:type="dxa"/>
            <w:vAlign w:val="center"/>
          </w:tcPr>
          <w:p w14:paraId="29012D8C" w14:textId="1B509CDD" w:rsidR="00813591" w:rsidRDefault="00813591" w:rsidP="00813591">
            <w:pPr>
              <w:pStyle w:val="TAC"/>
            </w:pPr>
            <w:r>
              <w:rPr>
                <w:rFonts w:eastAsia="Calibri" w:cs="Arial"/>
                <w:szCs w:val="18"/>
                <w:lang w:val="en-US" w:eastAsia="ja-JP"/>
              </w:rPr>
              <w:t>25</w:t>
            </w:r>
          </w:p>
        </w:tc>
        <w:tc>
          <w:tcPr>
            <w:tcW w:w="652"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2"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6" w:type="dxa"/>
            <w:vAlign w:val="center"/>
          </w:tcPr>
          <w:p w14:paraId="2DB4F61B" w14:textId="56C89002" w:rsidR="00813591" w:rsidRDefault="00813591" w:rsidP="00813591">
            <w:pPr>
              <w:pStyle w:val="TAC"/>
            </w:pPr>
            <w:r>
              <w:rPr>
                <w:rFonts w:cs="Arial" w:hint="eastAsia"/>
                <w:szCs w:val="18"/>
                <w:lang w:eastAsia="zh-CN"/>
              </w:rPr>
              <w:t>25</w:t>
            </w:r>
          </w:p>
        </w:tc>
        <w:tc>
          <w:tcPr>
            <w:tcW w:w="716" w:type="dxa"/>
            <w:vAlign w:val="center"/>
          </w:tcPr>
          <w:p w14:paraId="12523185" w14:textId="67497FC8" w:rsidR="00813591" w:rsidRDefault="00813591" w:rsidP="00813591">
            <w:pPr>
              <w:pStyle w:val="TAC"/>
            </w:pPr>
            <w:r>
              <w:rPr>
                <w:rFonts w:cs="Arial" w:hint="eastAsia"/>
                <w:szCs w:val="18"/>
                <w:lang w:eastAsia="zh-CN"/>
              </w:rPr>
              <w:t>25</w:t>
            </w:r>
          </w:p>
        </w:tc>
        <w:tc>
          <w:tcPr>
            <w:tcW w:w="716" w:type="dxa"/>
            <w:vAlign w:val="center"/>
          </w:tcPr>
          <w:p w14:paraId="76426845" w14:textId="09B7FA72" w:rsidR="00813591" w:rsidRDefault="00813591" w:rsidP="00813591">
            <w:pPr>
              <w:pStyle w:val="TAC"/>
            </w:pPr>
            <w:r>
              <w:rPr>
                <w:rFonts w:cs="Arial" w:hint="eastAsia"/>
                <w:szCs w:val="18"/>
                <w:lang w:eastAsia="zh-CN"/>
              </w:rPr>
              <w:t>25</w:t>
            </w:r>
          </w:p>
        </w:tc>
        <w:tc>
          <w:tcPr>
            <w:tcW w:w="716"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6" w:type="dxa"/>
            <w:vAlign w:val="center"/>
          </w:tcPr>
          <w:p w14:paraId="6CA71EAB" w14:textId="7E16B535" w:rsidR="00813591" w:rsidRDefault="00813591" w:rsidP="00813591">
            <w:pPr>
              <w:pStyle w:val="TAC"/>
            </w:pPr>
            <w:r>
              <w:rPr>
                <w:rFonts w:cs="Arial" w:hint="eastAsia"/>
                <w:szCs w:val="18"/>
                <w:lang w:eastAsia="zh-CN"/>
              </w:rPr>
              <w:t>25</w:t>
            </w:r>
          </w:p>
        </w:tc>
        <w:tc>
          <w:tcPr>
            <w:tcW w:w="716" w:type="dxa"/>
            <w:vAlign w:val="center"/>
          </w:tcPr>
          <w:p w14:paraId="62506CD9" w14:textId="5A6B5D5F" w:rsidR="00813591" w:rsidRDefault="00813591" w:rsidP="00813591">
            <w:pPr>
              <w:pStyle w:val="TAC"/>
            </w:pPr>
            <w:r>
              <w:rPr>
                <w:rFonts w:cs="Arial" w:hint="eastAsia"/>
                <w:szCs w:val="18"/>
                <w:lang w:eastAsia="zh-CN"/>
              </w:rPr>
              <w:t>25</w:t>
            </w:r>
          </w:p>
        </w:tc>
        <w:tc>
          <w:tcPr>
            <w:tcW w:w="756"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B25BF9">
        <w:trPr>
          <w:trHeight w:val="187"/>
          <w:jc w:val="center"/>
        </w:trPr>
        <w:tc>
          <w:tcPr>
            <w:tcW w:w="731" w:type="dxa"/>
            <w:vAlign w:val="center"/>
          </w:tcPr>
          <w:p w14:paraId="7EF64F46" w14:textId="77777777" w:rsidR="00813591" w:rsidRDefault="00813591" w:rsidP="00813591">
            <w:pPr>
              <w:pStyle w:val="TAC"/>
            </w:pPr>
            <w:r>
              <w:rPr>
                <w:rFonts w:hint="eastAsia"/>
                <w:lang w:val="en-US" w:eastAsia="zh-CN"/>
              </w:rPr>
              <w:t>n5</w:t>
            </w:r>
          </w:p>
        </w:tc>
        <w:tc>
          <w:tcPr>
            <w:tcW w:w="730" w:type="dxa"/>
            <w:vAlign w:val="center"/>
          </w:tcPr>
          <w:p w14:paraId="4A4C3953" w14:textId="77777777" w:rsidR="00813591" w:rsidRDefault="00813591" w:rsidP="00813591">
            <w:pPr>
              <w:pStyle w:val="TAC"/>
            </w:pPr>
            <w:r>
              <w:rPr>
                <w:rFonts w:hint="eastAsia"/>
                <w:lang w:val="en-US" w:eastAsia="zh-CN"/>
              </w:rPr>
              <w:t>n78</w:t>
            </w:r>
          </w:p>
        </w:tc>
        <w:tc>
          <w:tcPr>
            <w:tcW w:w="585" w:type="dxa"/>
            <w:vAlign w:val="center"/>
          </w:tcPr>
          <w:p w14:paraId="693FF998" w14:textId="77777777" w:rsidR="00813591" w:rsidRDefault="00813591" w:rsidP="00813591">
            <w:pPr>
              <w:pStyle w:val="TAC"/>
            </w:pPr>
          </w:p>
        </w:tc>
        <w:tc>
          <w:tcPr>
            <w:tcW w:w="641" w:type="dxa"/>
            <w:vAlign w:val="center"/>
          </w:tcPr>
          <w:p w14:paraId="56573141" w14:textId="77777777" w:rsidR="00813591" w:rsidRDefault="00813591" w:rsidP="00813591">
            <w:pPr>
              <w:pStyle w:val="TAC"/>
            </w:pPr>
            <w:r>
              <w:rPr>
                <w:rFonts w:hint="eastAsia"/>
                <w:lang w:val="en-US" w:eastAsia="zh-CN"/>
              </w:rPr>
              <w:t>16</w:t>
            </w:r>
          </w:p>
        </w:tc>
        <w:tc>
          <w:tcPr>
            <w:tcW w:w="651" w:type="dxa"/>
            <w:vAlign w:val="center"/>
          </w:tcPr>
          <w:p w14:paraId="6A09802C" w14:textId="77777777" w:rsidR="00813591" w:rsidRDefault="00813591" w:rsidP="00813591">
            <w:pPr>
              <w:pStyle w:val="TAC"/>
            </w:pPr>
            <w:r>
              <w:rPr>
                <w:rFonts w:hint="eastAsia"/>
                <w:lang w:val="en-US" w:eastAsia="zh-CN"/>
              </w:rPr>
              <w:t>25</w:t>
            </w:r>
          </w:p>
        </w:tc>
        <w:tc>
          <w:tcPr>
            <w:tcW w:w="652" w:type="dxa"/>
            <w:vAlign w:val="center"/>
          </w:tcPr>
          <w:p w14:paraId="098717F7" w14:textId="77777777" w:rsidR="00813591" w:rsidRDefault="00813591" w:rsidP="00813591">
            <w:pPr>
              <w:pStyle w:val="TAC"/>
            </w:pPr>
            <w:r>
              <w:rPr>
                <w:rFonts w:hint="eastAsia"/>
                <w:lang w:val="en-US" w:eastAsia="zh-CN"/>
              </w:rPr>
              <w:t>25</w:t>
            </w:r>
          </w:p>
        </w:tc>
        <w:tc>
          <w:tcPr>
            <w:tcW w:w="652" w:type="dxa"/>
            <w:vAlign w:val="center"/>
          </w:tcPr>
          <w:p w14:paraId="1EAF1B80" w14:textId="77777777" w:rsidR="00813591" w:rsidRDefault="00813591" w:rsidP="00813591">
            <w:pPr>
              <w:pStyle w:val="TAC"/>
            </w:pPr>
          </w:p>
        </w:tc>
        <w:tc>
          <w:tcPr>
            <w:tcW w:w="652" w:type="dxa"/>
            <w:vAlign w:val="center"/>
          </w:tcPr>
          <w:p w14:paraId="3EBEBCE4" w14:textId="77777777" w:rsidR="00813591" w:rsidRDefault="00813591" w:rsidP="00813591">
            <w:pPr>
              <w:pStyle w:val="TAC"/>
            </w:pPr>
          </w:p>
        </w:tc>
        <w:tc>
          <w:tcPr>
            <w:tcW w:w="716" w:type="dxa"/>
            <w:vAlign w:val="center"/>
          </w:tcPr>
          <w:p w14:paraId="366143EE" w14:textId="77777777" w:rsidR="00813591" w:rsidRDefault="00813591" w:rsidP="00813591">
            <w:pPr>
              <w:pStyle w:val="TAC"/>
            </w:pPr>
            <w:r>
              <w:rPr>
                <w:rFonts w:hint="eastAsia"/>
                <w:lang w:val="en-US" w:eastAsia="zh-CN"/>
              </w:rPr>
              <w:t>25</w:t>
            </w:r>
          </w:p>
        </w:tc>
        <w:tc>
          <w:tcPr>
            <w:tcW w:w="716" w:type="dxa"/>
            <w:vAlign w:val="center"/>
          </w:tcPr>
          <w:p w14:paraId="4C77D7C7" w14:textId="77777777" w:rsidR="00813591" w:rsidRDefault="00813591" w:rsidP="00813591">
            <w:pPr>
              <w:pStyle w:val="TAC"/>
            </w:pPr>
            <w:r>
              <w:rPr>
                <w:rFonts w:hint="eastAsia"/>
                <w:lang w:val="en-US" w:eastAsia="zh-CN"/>
              </w:rPr>
              <w:t>25</w:t>
            </w:r>
          </w:p>
        </w:tc>
        <w:tc>
          <w:tcPr>
            <w:tcW w:w="716" w:type="dxa"/>
            <w:vAlign w:val="center"/>
          </w:tcPr>
          <w:p w14:paraId="2C9DD0B9" w14:textId="77777777" w:rsidR="00813591" w:rsidRDefault="00813591" w:rsidP="00813591">
            <w:pPr>
              <w:pStyle w:val="TAC"/>
            </w:pPr>
            <w:r>
              <w:rPr>
                <w:rFonts w:hint="eastAsia"/>
                <w:lang w:val="en-US" w:eastAsia="zh-CN"/>
              </w:rPr>
              <w:t>25</w:t>
            </w:r>
          </w:p>
        </w:tc>
        <w:tc>
          <w:tcPr>
            <w:tcW w:w="716" w:type="dxa"/>
          </w:tcPr>
          <w:p w14:paraId="153874C3" w14:textId="77777777" w:rsidR="00813591" w:rsidRDefault="00813591" w:rsidP="00813591">
            <w:pPr>
              <w:pStyle w:val="TAC"/>
              <w:rPr>
                <w:lang w:val="en-US" w:eastAsia="zh-CN"/>
              </w:rPr>
            </w:pPr>
          </w:p>
        </w:tc>
        <w:tc>
          <w:tcPr>
            <w:tcW w:w="716" w:type="dxa"/>
            <w:vAlign w:val="center"/>
          </w:tcPr>
          <w:p w14:paraId="3D5D2478" w14:textId="3B8C6CD8" w:rsidR="00813591" w:rsidRDefault="00813591" w:rsidP="00813591">
            <w:pPr>
              <w:pStyle w:val="TAC"/>
            </w:pPr>
            <w:r>
              <w:rPr>
                <w:rFonts w:hint="eastAsia"/>
                <w:lang w:val="en-US" w:eastAsia="zh-CN"/>
              </w:rPr>
              <w:t>25</w:t>
            </w:r>
          </w:p>
        </w:tc>
        <w:tc>
          <w:tcPr>
            <w:tcW w:w="716" w:type="dxa"/>
            <w:vAlign w:val="center"/>
          </w:tcPr>
          <w:p w14:paraId="394CF293" w14:textId="77777777" w:rsidR="00813591" w:rsidRDefault="00813591" w:rsidP="00813591">
            <w:pPr>
              <w:pStyle w:val="TAC"/>
            </w:pPr>
            <w:r>
              <w:rPr>
                <w:rFonts w:hint="eastAsia"/>
                <w:lang w:val="en-US" w:eastAsia="zh-CN"/>
              </w:rPr>
              <w:t>25</w:t>
            </w:r>
          </w:p>
        </w:tc>
        <w:tc>
          <w:tcPr>
            <w:tcW w:w="756"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B25BF9">
        <w:trPr>
          <w:trHeight w:val="187"/>
          <w:jc w:val="center"/>
        </w:trPr>
        <w:tc>
          <w:tcPr>
            <w:tcW w:w="731" w:type="dxa"/>
            <w:vAlign w:val="center"/>
          </w:tcPr>
          <w:p w14:paraId="37E7BB82" w14:textId="77777777" w:rsidR="00813591" w:rsidRDefault="00813591" w:rsidP="00813591">
            <w:pPr>
              <w:pStyle w:val="TAC"/>
            </w:pPr>
            <w:r>
              <w:rPr>
                <w:rFonts w:hint="eastAsia"/>
                <w:lang w:val="en-US" w:eastAsia="zh-CN"/>
              </w:rPr>
              <w:t>n8</w:t>
            </w:r>
          </w:p>
        </w:tc>
        <w:tc>
          <w:tcPr>
            <w:tcW w:w="730" w:type="dxa"/>
            <w:vAlign w:val="center"/>
          </w:tcPr>
          <w:p w14:paraId="50112E7C" w14:textId="77777777" w:rsidR="00813591" w:rsidRDefault="00813591" w:rsidP="00813591">
            <w:pPr>
              <w:pStyle w:val="TAC"/>
            </w:pPr>
            <w:r>
              <w:rPr>
                <w:rFonts w:hint="eastAsia"/>
                <w:lang w:val="en-US" w:eastAsia="zh-CN"/>
              </w:rPr>
              <w:t>n41</w:t>
            </w:r>
          </w:p>
        </w:tc>
        <w:tc>
          <w:tcPr>
            <w:tcW w:w="585" w:type="dxa"/>
            <w:vAlign w:val="center"/>
          </w:tcPr>
          <w:p w14:paraId="3E313718" w14:textId="77777777" w:rsidR="00813591" w:rsidRDefault="00813591" w:rsidP="00813591">
            <w:pPr>
              <w:pStyle w:val="TAC"/>
            </w:pPr>
          </w:p>
        </w:tc>
        <w:tc>
          <w:tcPr>
            <w:tcW w:w="641" w:type="dxa"/>
            <w:vAlign w:val="center"/>
          </w:tcPr>
          <w:p w14:paraId="011B6AB7" w14:textId="77777777" w:rsidR="00813591" w:rsidRDefault="00813591" w:rsidP="00813591">
            <w:pPr>
              <w:pStyle w:val="TAC"/>
            </w:pPr>
            <w:r>
              <w:rPr>
                <w:rFonts w:hint="eastAsia"/>
                <w:lang w:val="en-US" w:eastAsia="zh-CN"/>
              </w:rPr>
              <w:t>16</w:t>
            </w:r>
          </w:p>
        </w:tc>
        <w:tc>
          <w:tcPr>
            <w:tcW w:w="651" w:type="dxa"/>
            <w:vAlign w:val="center"/>
          </w:tcPr>
          <w:p w14:paraId="13D99D8A" w14:textId="77777777" w:rsidR="00813591" w:rsidRDefault="00813591" w:rsidP="00813591">
            <w:pPr>
              <w:pStyle w:val="TAC"/>
            </w:pPr>
            <w:r>
              <w:rPr>
                <w:rFonts w:hint="eastAsia"/>
                <w:lang w:val="en-US" w:eastAsia="zh-CN"/>
              </w:rPr>
              <w:t>25</w:t>
            </w:r>
          </w:p>
        </w:tc>
        <w:tc>
          <w:tcPr>
            <w:tcW w:w="652" w:type="dxa"/>
            <w:vAlign w:val="center"/>
          </w:tcPr>
          <w:p w14:paraId="1E7D6D4F" w14:textId="77777777" w:rsidR="00813591" w:rsidRDefault="00813591" w:rsidP="00813591">
            <w:pPr>
              <w:pStyle w:val="TAC"/>
            </w:pPr>
            <w:r>
              <w:rPr>
                <w:rFonts w:hint="eastAsia"/>
                <w:lang w:val="en-US" w:eastAsia="zh-CN"/>
              </w:rPr>
              <w:t>25</w:t>
            </w:r>
          </w:p>
        </w:tc>
        <w:tc>
          <w:tcPr>
            <w:tcW w:w="652" w:type="dxa"/>
            <w:vAlign w:val="center"/>
          </w:tcPr>
          <w:p w14:paraId="4CD73B30" w14:textId="77777777" w:rsidR="00813591" w:rsidRDefault="00813591" w:rsidP="00813591">
            <w:pPr>
              <w:pStyle w:val="TAC"/>
            </w:pPr>
          </w:p>
        </w:tc>
        <w:tc>
          <w:tcPr>
            <w:tcW w:w="652" w:type="dxa"/>
            <w:vAlign w:val="center"/>
          </w:tcPr>
          <w:p w14:paraId="78068D91" w14:textId="77777777" w:rsidR="00813591" w:rsidRDefault="00813591" w:rsidP="00813591">
            <w:pPr>
              <w:pStyle w:val="TAC"/>
            </w:pPr>
          </w:p>
        </w:tc>
        <w:tc>
          <w:tcPr>
            <w:tcW w:w="716" w:type="dxa"/>
            <w:vAlign w:val="center"/>
          </w:tcPr>
          <w:p w14:paraId="2E71F634" w14:textId="77777777" w:rsidR="00813591" w:rsidRDefault="00813591" w:rsidP="00813591">
            <w:pPr>
              <w:pStyle w:val="TAC"/>
            </w:pPr>
            <w:r>
              <w:rPr>
                <w:rFonts w:hint="eastAsia"/>
                <w:lang w:val="en-US" w:eastAsia="zh-CN"/>
              </w:rPr>
              <w:t>25</w:t>
            </w:r>
          </w:p>
        </w:tc>
        <w:tc>
          <w:tcPr>
            <w:tcW w:w="716" w:type="dxa"/>
            <w:vAlign w:val="center"/>
          </w:tcPr>
          <w:p w14:paraId="64FEEC8D" w14:textId="77777777" w:rsidR="00813591" w:rsidRDefault="00813591" w:rsidP="00813591">
            <w:pPr>
              <w:pStyle w:val="TAC"/>
            </w:pPr>
            <w:r>
              <w:rPr>
                <w:rFonts w:hint="eastAsia"/>
                <w:lang w:val="en-US" w:eastAsia="zh-CN"/>
              </w:rPr>
              <w:t>25</w:t>
            </w:r>
          </w:p>
        </w:tc>
        <w:tc>
          <w:tcPr>
            <w:tcW w:w="716" w:type="dxa"/>
            <w:vAlign w:val="center"/>
          </w:tcPr>
          <w:p w14:paraId="22C5B7E3" w14:textId="77777777" w:rsidR="00813591" w:rsidRDefault="00813591" w:rsidP="00813591">
            <w:pPr>
              <w:pStyle w:val="TAC"/>
            </w:pPr>
            <w:r>
              <w:rPr>
                <w:rFonts w:hint="eastAsia"/>
                <w:lang w:val="en-US" w:eastAsia="zh-CN"/>
              </w:rPr>
              <w:t>25</w:t>
            </w:r>
          </w:p>
        </w:tc>
        <w:tc>
          <w:tcPr>
            <w:tcW w:w="716" w:type="dxa"/>
          </w:tcPr>
          <w:p w14:paraId="6B5C1868" w14:textId="77777777" w:rsidR="00813591" w:rsidRDefault="00813591" w:rsidP="00813591">
            <w:pPr>
              <w:pStyle w:val="TAC"/>
              <w:rPr>
                <w:lang w:val="en-US" w:eastAsia="zh-CN"/>
              </w:rPr>
            </w:pPr>
          </w:p>
        </w:tc>
        <w:tc>
          <w:tcPr>
            <w:tcW w:w="716" w:type="dxa"/>
            <w:vAlign w:val="center"/>
          </w:tcPr>
          <w:p w14:paraId="162C5111" w14:textId="000C1A5D" w:rsidR="00813591" w:rsidRDefault="00813591" w:rsidP="00813591">
            <w:pPr>
              <w:pStyle w:val="TAC"/>
            </w:pPr>
            <w:r>
              <w:rPr>
                <w:rFonts w:hint="eastAsia"/>
                <w:lang w:val="en-US" w:eastAsia="zh-CN"/>
              </w:rPr>
              <w:t>25</w:t>
            </w:r>
          </w:p>
        </w:tc>
        <w:tc>
          <w:tcPr>
            <w:tcW w:w="716" w:type="dxa"/>
            <w:vAlign w:val="center"/>
          </w:tcPr>
          <w:p w14:paraId="3D2EA53C" w14:textId="77777777" w:rsidR="00813591" w:rsidRDefault="00813591" w:rsidP="00813591">
            <w:pPr>
              <w:pStyle w:val="TAC"/>
            </w:pPr>
            <w:r>
              <w:rPr>
                <w:rFonts w:hint="eastAsia"/>
                <w:lang w:val="en-US" w:eastAsia="zh-CN"/>
              </w:rPr>
              <w:t>25</w:t>
            </w:r>
          </w:p>
        </w:tc>
        <w:tc>
          <w:tcPr>
            <w:tcW w:w="756"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B25BF9">
        <w:trPr>
          <w:trHeight w:val="187"/>
          <w:jc w:val="center"/>
        </w:trPr>
        <w:tc>
          <w:tcPr>
            <w:tcW w:w="731" w:type="dxa"/>
            <w:vAlign w:val="center"/>
          </w:tcPr>
          <w:p w14:paraId="5A1B0EC9" w14:textId="77777777" w:rsidR="00813591" w:rsidRDefault="00813591" w:rsidP="00813591">
            <w:pPr>
              <w:pStyle w:val="TAC"/>
            </w:pPr>
            <w:r>
              <w:t>n8</w:t>
            </w:r>
          </w:p>
        </w:tc>
        <w:tc>
          <w:tcPr>
            <w:tcW w:w="730" w:type="dxa"/>
            <w:vAlign w:val="center"/>
          </w:tcPr>
          <w:p w14:paraId="5B132A81" w14:textId="77777777" w:rsidR="00813591" w:rsidRDefault="00813591" w:rsidP="00813591">
            <w:pPr>
              <w:pStyle w:val="TAC"/>
            </w:pPr>
            <w:r>
              <w:t>n78</w:t>
            </w:r>
          </w:p>
        </w:tc>
        <w:tc>
          <w:tcPr>
            <w:tcW w:w="585" w:type="dxa"/>
            <w:vAlign w:val="center"/>
          </w:tcPr>
          <w:p w14:paraId="09528FE0" w14:textId="77777777" w:rsidR="00813591" w:rsidRDefault="00813591" w:rsidP="00813591">
            <w:pPr>
              <w:pStyle w:val="TAC"/>
            </w:pPr>
          </w:p>
        </w:tc>
        <w:tc>
          <w:tcPr>
            <w:tcW w:w="641" w:type="dxa"/>
            <w:vAlign w:val="center"/>
          </w:tcPr>
          <w:p w14:paraId="3F664543" w14:textId="77777777" w:rsidR="00813591" w:rsidRDefault="00813591" w:rsidP="00813591">
            <w:pPr>
              <w:pStyle w:val="TAC"/>
            </w:pPr>
            <w:r>
              <w:t>16</w:t>
            </w:r>
          </w:p>
        </w:tc>
        <w:tc>
          <w:tcPr>
            <w:tcW w:w="651" w:type="dxa"/>
            <w:vAlign w:val="center"/>
          </w:tcPr>
          <w:p w14:paraId="517C00B8" w14:textId="77777777" w:rsidR="00813591" w:rsidRDefault="00813591" w:rsidP="00813591">
            <w:pPr>
              <w:pStyle w:val="TAC"/>
            </w:pPr>
            <w:r>
              <w:t>25</w:t>
            </w:r>
          </w:p>
        </w:tc>
        <w:tc>
          <w:tcPr>
            <w:tcW w:w="652" w:type="dxa"/>
            <w:vAlign w:val="center"/>
          </w:tcPr>
          <w:p w14:paraId="1D346378" w14:textId="77777777" w:rsidR="00813591" w:rsidRDefault="00813591" w:rsidP="00813591">
            <w:pPr>
              <w:pStyle w:val="TAC"/>
            </w:pPr>
            <w:r>
              <w:t>25</w:t>
            </w:r>
          </w:p>
        </w:tc>
        <w:tc>
          <w:tcPr>
            <w:tcW w:w="652" w:type="dxa"/>
            <w:vAlign w:val="center"/>
          </w:tcPr>
          <w:p w14:paraId="7DD8B726" w14:textId="77777777" w:rsidR="00813591" w:rsidRDefault="00813591" w:rsidP="00813591">
            <w:pPr>
              <w:pStyle w:val="TAC"/>
            </w:pPr>
          </w:p>
        </w:tc>
        <w:tc>
          <w:tcPr>
            <w:tcW w:w="652" w:type="dxa"/>
            <w:vAlign w:val="center"/>
          </w:tcPr>
          <w:p w14:paraId="7DF734B9" w14:textId="77777777" w:rsidR="00813591" w:rsidRDefault="00813591" w:rsidP="00813591">
            <w:pPr>
              <w:pStyle w:val="TAC"/>
            </w:pPr>
          </w:p>
        </w:tc>
        <w:tc>
          <w:tcPr>
            <w:tcW w:w="716" w:type="dxa"/>
            <w:vAlign w:val="center"/>
          </w:tcPr>
          <w:p w14:paraId="0FAE8A3B" w14:textId="77777777" w:rsidR="00813591" w:rsidRDefault="00813591" w:rsidP="00813591">
            <w:pPr>
              <w:pStyle w:val="TAC"/>
            </w:pPr>
            <w:r>
              <w:t>25</w:t>
            </w:r>
          </w:p>
        </w:tc>
        <w:tc>
          <w:tcPr>
            <w:tcW w:w="716" w:type="dxa"/>
            <w:vAlign w:val="center"/>
          </w:tcPr>
          <w:p w14:paraId="35F9B800" w14:textId="77777777" w:rsidR="00813591" w:rsidRDefault="00813591" w:rsidP="00813591">
            <w:pPr>
              <w:pStyle w:val="TAC"/>
            </w:pPr>
            <w:r>
              <w:t>25</w:t>
            </w:r>
          </w:p>
        </w:tc>
        <w:tc>
          <w:tcPr>
            <w:tcW w:w="716" w:type="dxa"/>
            <w:vAlign w:val="center"/>
          </w:tcPr>
          <w:p w14:paraId="4814A52D" w14:textId="77777777" w:rsidR="00813591" w:rsidRDefault="00813591" w:rsidP="00813591">
            <w:pPr>
              <w:pStyle w:val="TAC"/>
            </w:pPr>
            <w:r>
              <w:t>25</w:t>
            </w:r>
          </w:p>
        </w:tc>
        <w:tc>
          <w:tcPr>
            <w:tcW w:w="716" w:type="dxa"/>
          </w:tcPr>
          <w:p w14:paraId="3DEF10C7" w14:textId="77777777" w:rsidR="00813591" w:rsidRDefault="00813591" w:rsidP="00813591">
            <w:pPr>
              <w:pStyle w:val="TAC"/>
            </w:pPr>
          </w:p>
        </w:tc>
        <w:tc>
          <w:tcPr>
            <w:tcW w:w="716" w:type="dxa"/>
            <w:vAlign w:val="center"/>
          </w:tcPr>
          <w:p w14:paraId="5B118CA2" w14:textId="16650EA2" w:rsidR="00813591" w:rsidRDefault="00813591" w:rsidP="00813591">
            <w:pPr>
              <w:pStyle w:val="TAC"/>
            </w:pPr>
            <w:r>
              <w:t>25</w:t>
            </w:r>
          </w:p>
        </w:tc>
        <w:tc>
          <w:tcPr>
            <w:tcW w:w="716" w:type="dxa"/>
            <w:vAlign w:val="center"/>
          </w:tcPr>
          <w:p w14:paraId="4B4D0229" w14:textId="77777777" w:rsidR="00813591" w:rsidRDefault="00813591" w:rsidP="00813591">
            <w:pPr>
              <w:pStyle w:val="TAC"/>
            </w:pPr>
            <w:r>
              <w:t>25</w:t>
            </w:r>
          </w:p>
        </w:tc>
        <w:tc>
          <w:tcPr>
            <w:tcW w:w="756" w:type="dxa"/>
            <w:vAlign w:val="center"/>
          </w:tcPr>
          <w:p w14:paraId="6458BA88" w14:textId="77777777" w:rsidR="00813591" w:rsidRDefault="00813591" w:rsidP="00813591">
            <w:pPr>
              <w:pStyle w:val="TAC"/>
            </w:pPr>
            <w:r>
              <w:t>25</w:t>
            </w:r>
          </w:p>
        </w:tc>
      </w:tr>
      <w:tr w:rsidR="00813591" w14:paraId="0F2C594E" w14:textId="77777777" w:rsidTr="00B25BF9">
        <w:trPr>
          <w:trHeight w:val="187"/>
          <w:jc w:val="center"/>
        </w:trPr>
        <w:tc>
          <w:tcPr>
            <w:tcW w:w="731" w:type="dxa"/>
            <w:vAlign w:val="center"/>
          </w:tcPr>
          <w:p w14:paraId="76BE51DB" w14:textId="77777777" w:rsidR="00813591" w:rsidRDefault="00813591" w:rsidP="00813591">
            <w:pPr>
              <w:pStyle w:val="TAC"/>
            </w:pPr>
            <w:r>
              <w:rPr>
                <w:lang w:eastAsia="zh-CN"/>
              </w:rPr>
              <w:t>n8</w:t>
            </w:r>
          </w:p>
        </w:tc>
        <w:tc>
          <w:tcPr>
            <w:tcW w:w="730" w:type="dxa"/>
            <w:vAlign w:val="center"/>
          </w:tcPr>
          <w:p w14:paraId="7E573C23" w14:textId="77777777" w:rsidR="00813591" w:rsidRDefault="00813591" w:rsidP="00813591">
            <w:pPr>
              <w:pStyle w:val="TAC"/>
            </w:pPr>
            <w:r>
              <w:rPr>
                <w:lang w:eastAsia="ja-JP"/>
              </w:rPr>
              <w:t>n7</w:t>
            </w:r>
            <w:r>
              <w:rPr>
                <w:lang w:eastAsia="zh-CN"/>
              </w:rPr>
              <w:t>9</w:t>
            </w:r>
          </w:p>
        </w:tc>
        <w:tc>
          <w:tcPr>
            <w:tcW w:w="585" w:type="dxa"/>
            <w:vAlign w:val="center"/>
          </w:tcPr>
          <w:p w14:paraId="73AAF509" w14:textId="77777777" w:rsidR="00813591" w:rsidRDefault="00813591" w:rsidP="00813591">
            <w:pPr>
              <w:pStyle w:val="TAC"/>
            </w:pPr>
          </w:p>
        </w:tc>
        <w:tc>
          <w:tcPr>
            <w:tcW w:w="641" w:type="dxa"/>
            <w:vAlign w:val="center"/>
          </w:tcPr>
          <w:p w14:paraId="008750E3" w14:textId="77777777" w:rsidR="00813591" w:rsidRDefault="00813591" w:rsidP="00813591">
            <w:pPr>
              <w:pStyle w:val="TAC"/>
            </w:pPr>
          </w:p>
        </w:tc>
        <w:tc>
          <w:tcPr>
            <w:tcW w:w="651" w:type="dxa"/>
            <w:vAlign w:val="center"/>
          </w:tcPr>
          <w:p w14:paraId="6236B641" w14:textId="77777777" w:rsidR="00813591" w:rsidRDefault="00813591" w:rsidP="00813591">
            <w:pPr>
              <w:pStyle w:val="TAC"/>
            </w:pPr>
          </w:p>
        </w:tc>
        <w:tc>
          <w:tcPr>
            <w:tcW w:w="652" w:type="dxa"/>
            <w:vAlign w:val="center"/>
          </w:tcPr>
          <w:p w14:paraId="67FAD8BE" w14:textId="77777777" w:rsidR="00813591" w:rsidRDefault="00813591" w:rsidP="00813591">
            <w:pPr>
              <w:pStyle w:val="TAC"/>
            </w:pPr>
          </w:p>
        </w:tc>
        <w:tc>
          <w:tcPr>
            <w:tcW w:w="652" w:type="dxa"/>
            <w:vAlign w:val="center"/>
          </w:tcPr>
          <w:p w14:paraId="1D59E35E" w14:textId="77777777" w:rsidR="00813591" w:rsidRDefault="00813591" w:rsidP="00813591">
            <w:pPr>
              <w:pStyle w:val="TAC"/>
            </w:pPr>
          </w:p>
        </w:tc>
        <w:tc>
          <w:tcPr>
            <w:tcW w:w="652" w:type="dxa"/>
            <w:vAlign w:val="center"/>
          </w:tcPr>
          <w:p w14:paraId="1C7447AC" w14:textId="77777777" w:rsidR="00813591" w:rsidRDefault="00813591" w:rsidP="00813591">
            <w:pPr>
              <w:pStyle w:val="TAC"/>
            </w:pPr>
          </w:p>
        </w:tc>
        <w:tc>
          <w:tcPr>
            <w:tcW w:w="716" w:type="dxa"/>
            <w:vAlign w:val="center"/>
          </w:tcPr>
          <w:p w14:paraId="33EE3FA4" w14:textId="77777777" w:rsidR="00813591" w:rsidRDefault="00813591" w:rsidP="00813591">
            <w:pPr>
              <w:pStyle w:val="TAC"/>
            </w:pPr>
            <w:r>
              <w:rPr>
                <w:rFonts w:cs="Arial"/>
                <w:lang w:val="en-US" w:eastAsia="ja-JP"/>
              </w:rPr>
              <w:t>25</w:t>
            </w:r>
          </w:p>
        </w:tc>
        <w:tc>
          <w:tcPr>
            <w:tcW w:w="716" w:type="dxa"/>
            <w:vAlign w:val="center"/>
          </w:tcPr>
          <w:p w14:paraId="560C4C38" w14:textId="77777777" w:rsidR="00813591" w:rsidRDefault="00813591" w:rsidP="00813591">
            <w:pPr>
              <w:pStyle w:val="TAC"/>
            </w:pPr>
            <w:r>
              <w:rPr>
                <w:rFonts w:cs="Arial"/>
                <w:lang w:val="en-US" w:eastAsia="ja-JP"/>
              </w:rPr>
              <w:t>25</w:t>
            </w:r>
          </w:p>
        </w:tc>
        <w:tc>
          <w:tcPr>
            <w:tcW w:w="716" w:type="dxa"/>
            <w:vAlign w:val="center"/>
          </w:tcPr>
          <w:p w14:paraId="30D4F1C9" w14:textId="77777777" w:rsidR="00813591" w:rsidRDefault="00813591" w:rsidP="00813591">
            <w:pPr>
              <w:pStyle w:val="TAC"/>
            </w:pPr>
            <w:r>
              <w:rPr>
                <w:rFonts w:cs="Arial"/>
                <w:lang w:val="en-US" w:eastAsia="ja-JP"/>
              </w:rPr>
              <w:t>25</w:t>
            </w:r>
          </w:p>
        </w:tc>
        <w:tc>
          <w:tcPr>
            <w:tcW w:w="716" w:type="dxa"/>
          </w:tcPr>
          <w:p w14:paraId="1C577B7E" w14:textId="77777777" w:rsidR="00813591" w:rsidRDefault="00813591" w:rsidP="00813591">
            <w:pPr>
              <w:pStyle w:val="TAC"/>
              <w:rPr>
                <w:rFonts w:cs="Arial"/>
                <w:lang w:val="en-US" w:eastAsia="ja-JP"/>
              </w:rPr>
            </w:pPr>
          </w:p>
        </w:tc>
        <w:tc>
          <w:tcPr>
            <w:tcW w:w="716" w:type="dxa"/>
            <w:vAlign w:val="center"/>
          </w:tcPr>
          <w:p w14:paraId="744C8601" w14:textId="49A00E75" w:rsidR="00813591" w:rsidRDefault="00813591" w:rsidP="00813591">
            <w:pPr>
              <w:pStyle w:val="TAC"/>
            </w:pPr>
            <w:r>
              <w:rPr>
                <w:rFonts w:cs="Arial"/>
                <w:lang w:val="en-US" w:eastAsia="ja-JP"/>
              </w:rPr>
              <w:t>25</w:t>
            </w:r>
          </w:p>
        </w:tc>
        <w:tc>
          <w:tcPr>
            <w:tcW w:w="716" w:type="dxa"/>
            <w:vAlign w:val="center"/>
          </w:tcPr>
          <w:p w14:paraId="36BDDA56" w14:textId="77777777" w:rsidR="00813591" w:rsidRDefault="00813591" w:rsidP="00813591">
            <w:pPr>
              <w:pStyle w:val="TAC"/>
            </w:pPr>
          </w:p>
        </w:tc>
        <w:tc>
          <w:tcPr>
            <w:tcW w:w="756" w:type="dxa"/>
            <w:vAlign w:val="center"/>
          </w:tcPr>
          <w:p w14:paraId="2C6DE664" w14:textId="77777777" w:rsidR="00813591" w:rsidRDefault="00813591" w:rsidP="00813591">
            <w:pPr>
              <w:pStyle w:val="TAC"/>
            </w:pPr>
            <w:r>
              <w:t>25</w:t>
            </w:r>
          </w:p>
        </w:tc>
      </w:tr>
      <w:tr w:rsidR="00813591" w14:paraId="1E08FAB1" w14:textId="77777777" w:rsidTr="00B25BF9">
        <w:trPr>
          <w:trHeight w:val="187"/>
          <w:jc w:val="center"/>
        </w:trPr>
        <w:tc>
          <w:tcPr>
            <w:tcW w:w="731" w:type="dxa"/>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0"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5" w:type="dxa"/>
            <w:vAlign w:val="center"/>
          </w:tcPr>
          <w:p w14:paraId="05845B0B" w14:textId="77777777" w:rsidR="00813591" w:rsidRDefault="00813591" w:rsidP="00813591">
            <w:pPr>
              <w:pStyle w:val="TAC"/>
              <w:rPr>
                <w:lang w:val="en-US" w:eastAsia="zh-CN"/>
              </w:rPr>
            </w:pPr>
          </w:p>
        </w:tc>
        <w:tc>
          <w:tcPr>
            <w:tcW w:w="641"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1"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2"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2" w:type="dxa"/>
            <w:vAlign w:val="center"/>
          </w:tcPr>
          <w:p w14:paraId="401CB816" w14:textId="77777777" w:rsidR="00813591" w:rsidRDefault="00813591" w:rsidP="00813591">
            <w:pPr>
              <w:pStyle w:val="TAC"/>
            </w:pPr>
          </w:p>
        </w:tc>
        <w:tc>
          <w:tcPr>
            <w:tcW w:w="652" w:type="dxa"/>
            <w:vAlign w:val="center"/>
          </w:tcPr>
          <w:p w14:paraId="28CEEE3F" w14:textId="77777777" w:rsidR="00813591" w:rsidRDefault="00813591" w:rsidP="00813591">
            <w:pPr>
              <w:pStyle w:val="TAC"/>
            </w:pPr>
          </w:p>
        </w:tc>
        <w:tc>
          <w:tcPr>
            <w:tcW w:w="716"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6"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6"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6" w:type="dxa"/>
          </w:tcPr>
          <w:p w14:paraId="028C4C0B" w14:textId="77777777" w:rsidR="00813591" w:rsidRDefault="00813591" w:rsidP="00813591">
            <w:pPr>
              <w:pStyle w:val="TAC"/>
              <w:rPr>
                <w:rFonts w:cs="Arial"/>
                <w:lang w:eastAsia="zh-CN"/>
              </w:rPr>
            </w:pPr>
          </w:p>
        </w:tc>
        <w:tc>
          <w:tcPr>
            <w:tcW w:w="716"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6" w:type="dxa"/>
            <w:vAlign w:val="center"/>
          </w:tcPr>
          <w:p w14:paraId="701502A7" w14:textId="77777777" w:rsidR="00813591" w:rsidRDefault="00813591" w:rsidP="00813591">
            <w:pPr>
              <w:pStyle w:val="TAC"/>
            </w:pPr>
            <w:r>
              <w:rPr>
                <w:rFonts w:cs="Arial" w:hint="eastAsia"/>
                <w:lang w:eastAsia="zh-CN"/>
              </w:rPr>
              <w:t>25</w:t>
            </w:r>
          </w:p>
        </w:tc>
        <w:tc>
          <w:tcPr>
            <w:tcW w:w="756"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B25BF9">
        <w:trPr>
          <w:trHeight w:val="187"/>
          <w:jc w:val="center"/>
        </w:trPr>
        <w:tc>
          <w:tcPr>
            <w:tcW w:w="731" w:type="dxa"/>
            <w:vAlign w:val="center"/>
          </w:tcPr>
          <w:p w14:paraId="59861D29" w14:textId="77777777" w:rsidR="00813591" w:rsidRDefault="00813591" w:rsidP="00813591">
            <w:pPr>
              <w:pStyle w:val="TAC"/>
              <w:rPr>
                <w:lang w:val="en-US" w:eastAsia="zh-CN"/>
              </w:rPr>
            </w:pPr>
            <w:r>
              <w:t>n25</w:t>
            </w:r>
          </w:p>
        </w:tc>
        <w:tc>
          <w:tcPr>
            <w:tcW w:w="730" w:type="dxa"/>
            <w:vAlign w:val="center"/>
          </w:tcPr>
          <w:p w14:paraId="091984F7" w14:textId="77777777" w:rsidR="00813591" w:rsidRDefault="00813591" w:rsidP="00813591">
            <w:pPr>
              <w:pStyle w:val="TAC"/>
              <w:rPr>
                <w:lang w:val="en-US" w:eastAsia="zh-CN"/>
              </w:rPr>
            </w:pPr>
            <w:r>
              <w:t>n78</w:t>
            </w:r>
          </w:p>
        </w:tc>
        <w:tc>
          <w:tcPr>
            <w:tcW w:w="585" w:type="dxa"/>
            <w:vAlign w:val="center"/>
          </w:tcPr>
          <w:p w14:paraId="330EADC1" w14:textId="77777777" w:rsidR="00813591" w:rsidRDefault="00813591" w:rsidP="00813591">
            <w:pPr>
              <w:pStyle w:val="TAC"/>
              <w:rPr>
                <w:lang w:val="en-US" w:eastAsia="zh-CN"/>
              </w:rPr>
            </w:pPr>
          </w:p>
        </w:tc>
        <w:tc>
          <w:tcPr>
            <w:tcW w:w="641" w:type="dxa"/>
            <w:vAlign w:val="center"/>
          </w:tcPr>
          <w:p w14:paraId="552C9D87" w14:textId="77777777" w:rsidR="00813591" w:rsidRDefault="00813591" w:rsidP="00813591">
            <w:pPr>
              <w:pStyle w:val="TAC"/>
              <w:rPr>
                <w:rFonts w:cs="Arial"/>
                <w:lang w:val="en-US" w:eastAsia="zh-CN"/>
              </w:rPr>
            </w:pPr>
            <w:r>
              <w:t>25</w:t>
            </w:r>
          </w:p>
        </w:tc>
        <w:tc>
          <w:tcPr>
            <w:tcW w:w="651" w:type="dxa"/>
            <w:vAlign w:val="center"/>
          </w:tcPr>
          <w:p w14:paraId="2BA42AC5" w14:textId="77777777" w:rsidR="00813591" w:rsidRDefault="00813591" w:rsidP="00813591">
            <w:pPr>
              <w:pStyle w:val="TAC"/>
              <w:rPr>
                <w:rFonts w:cs="Arial"/>
                <w:lang w:val="en-US" w:eastAsia="zh-CN"/>
              </w:rPr>
            </w:pPr>
            <w:r>
              <w:t>36</w:t>
            </w:r>
          </w:p>
        </w:tc>
        <w:tc>
          <w:tcPr>
            <w:tcW w:w="652" w:type="dxa"/>
            <w:vAlign w:val="center"/>
          </w:tcPr>
          <w:p w14:paraId="5409A287" w14:textId="77777777" w:rsidR="00813591" w:rsidRDefault="00813591" w:rsidP="00813591">
            <w:pPr>
              <w:pStyle w:val="TAC"/>
              <w:rPr>
                <w:rFonts w:cs="Arial"/>
                <w:lang w:val="en-US" w:eastAsia="zh-CN"/>
              </w:rPr>
            </w:pPr>
            <w:r>
              <w:t>50</w:t>
            </w:r>
          </w:p>
        </w:tc>
        <w:tc>
          <w:tcPr>
            <w:tcW w:w="652" w:type="dxa"/>
            <w:vAlign w:val="center"/>
          </w:tcPr>
          <w:p w14:paraId="10AD0284" w14:textId="77777777" w:rsidR="00813591" w:rsidRDefault="00813591" w:rsidP="00813591">
            <w:pPr>
              <w:pStyle w:val="TAC"/>
            </w:pPr>
          </w:p>
        </w:tc>
        <w:tc>
          <w:tcPr>
            <w:tcW w:w="652" w:type="dxa"/>
            <w:vAlign w:val="center"/>
          </w:tcPr>
          <w:p w14:paraId="584643E4" w14:textId="77777777" w:rsidR="00813591" w:rsidRDefault="00813591" w:rsidP="00813591">
            <w:pPr>
              <w:pStyle w:val="TAC"/>
            </w:pPr>
          </w:p>
        </w:tc>
        <w:tc>
          <w:tcPr>
            <w:tcW w:w="716" w:type="dxa"/>
            <w:vAlign w:val="center"/>
          </w:tcPr>
          <w:p w14:paraId="1AA755AD" w14:textId="77777777" w:rsidR="00813591" w:rsidRDefault="00813591" w:rsidP="00813591">
            <w:pPr>
              <w:pStyle w:val="TAC"/>
              <w:rPr>
                <w:rFonts w:cs="Arial"/>
                <w:lang w:val="en-US" w:eastAsia="ja-JP"/>
              </w:rPr>
            </w:pPr>
            <w:r>
              <w:t>50</w:t>
            </w:r>
          </w:p>
        </w:tc>
        <w:tc>
          <w:tcPr>
            <w:tcW w:w="716" w:type="dxa"/>
            <w:vAlign w:val="center"/>
          </w:tcPr>
          <w:p w14:paraId="208E8B24" w14:textId="77777777" w:rsidR="00813591" w:rsidRDefault="00813591" w:rsidP="00813591">
            <w:pPr>
              <w:pStyle w:val="TAC"/>
              <w:rPr>
                <w:rFonts w:cs="Arial"/>
                <w:lang w:val="en-US" w:eastAsia="ja-JP"/>
              </w:rPr>
            </w:pPr>
            <w:r>
              <w:t>50</w:t>
            </w:r>
          </w:p>
        </w:tc>
        <w:tc>
          <w:tcPr>
            <w:tcW w:w="716" w:type="dxa"/>
            <w:vAlign w:val="center"/>
          </w:tcPr>
          <w:p w14:paraId="177CADE3" w14:textId="77777777" w:rsidR="00813591" w:rsidRDefault="00813591" w:rsidP="00813591">
            <w:pPr>
              <w:pStyle w:val="TAC"/>
              <w:rPr>
                <w:rFonts w:cs="Arial"/>
                <w:lang w:val="en-US" w:eastAsia="ja-JP"/>
              </w:rPr>
            </w:pPr>
            <w:r>
              <w:t>50</w:t>
            </w:r>
          </w:p>
        </w:tc>
        <w:tc>
          <w:tcPr>
            <w:tcW w:w="716" w:type="dxa"/>
          </w:tcPr>
          <w:p w14:paraId="0FDFDF94" w14:textId="77777777" w:rsidR="00813591" w:rsidRDefault="00813591" w:rsidP="00813591">
            <w:pPr>
              <w:pStyle w:val="TAC"/>
            </w:pPr>
          </w:p>
        </w:tc>
        <w:tc>
          <w:tcPr>
            <w:tcW w:w="716" w:type="dxa"/>
            <w:vAlign w:val="center"/>
          </w:tcPr>
          <w:p w14:paraId="25278DB8" w14:textId="3FD2AA66" w:rsidR="00813591" w:rsidRDefault="00813591" w:rsidP="00813591">
            <w:pPr>
              <w:pStyle w:val="TAC"/>
              <w:rPr>
                <w:rFonts w:cs="Arial"/>
                <w:lang w:val="en-US" w:eastAsia="ja-JP"/>
              </w:rPr>
            </w:pPr>
            <w:r>
              <w:t>50</w:t>
            </w:r>
          </w:p>
        </w:tc>
        <w:tc>
          <w:tcPr>
            <w:tcW w:w="716" w:type="dxa"/>
            <w:vAlign w:val="center"/>
          </w:tcPr>
          <w:p w14:paraId="7974A4C8" w14:textId="77777777" w:rsidR="00813591" w:rsidRDefault="00813591" w:rsidP="00813591">
            <w:pPr>
              <w:pStyle w:val="TAC"/>
            </w:pPr>
            <w:r>
              <w:t>50</w:t>
            </w:r>
          </w:p>
        </w:tc>
        <w:tc>
          <w:tcPr>
            <w:tcW w:w="756" w:type="dxa"/>
            <w:vAlign w:val="center"/>
          </w:tcPr>
          <w:p w14:paraId="0AE27DCD" w14:textId="77777777" w:rsidR="00813591" w:rsidRDefault="00813591" w:rsidP="00813591">
            <w:pPr>
              <w:pStyle w:val="TAC"/>
            </w:pPr>
            <w:r>
              <w:t>50</w:t>
            </w:r>
          </w:p>
        </w:tc>
      </w:tr>
      <w:tr w:rsidR="00813591" w14:paraId="6580A385" w14:textId="77777777" w:rsidTr="00B25BF9">
        <w:trPr>
          <w:trHeight w:val="187"/>
          <w:jc w:val="center"/>
        </w:trPr>
        <w:tc>
          <w:tcPr>
            <w:tcW w:w="731" w:type="dxa"/>
            <w:vAlign w:val="center"/>
          </w:tcPr>
          <w:p w14:paraId="72942D53" w14:textId="77777777" w:rsidR="00813591" w:rsidRDefault="00813591" w:rsidP="00813591">
            <w:pPr>
              <w:pStyle w:val="TAC"/>
              <w:rPr>
                <w:lang w:eastAsia="zh-CN"/>
              </w:rPr>
            </w:pPr>
            <w:r>
              <w:rPr>
                <w:rFonts w:hint="eastAsia"/>
                <w:lang w:val="en-US" w:eastAsia="zh-CN"/>
              </w:rPr>
              <w:t>n28</w:t>
            </w:r>
          </w:p>
        </w:tc>
        <w:tc>
          <w:tcPr>
            <w:tcW w:w="730"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5" w:type="dxa"/>
            <w:vAlign w:val="center"/>
          </w:tcPr>
          <w:p w14:paraId="25C5599F" w14:textId="77777777" w:rsidR="00813591" w:rsidRDefault="00813591" w:rsidP="00813591">
            <w:pPr>
              <w:pStyle w:val="TAC"/>
            </w:pPr>
            <w:r>
              <w:rPr>
                <w:rFonts w:hint="eastAsia"/>
                <w:lang w:val="en-US" w:eastAsia="zh-CN"/>
              </w:rPr>
              <w:t>8</w:t>
            </w:r>
          </w:p>
        </w:tc>
        <w:tc>
          <w:tcPr>
            <w:tcW w:w="641" w:type="dxa"/>
            <w:vAlign w:val="center"/>
          </w:tcPr>
          <w:p w14:paraId="1F0BF318" w14:textId="77777777" w:rsidR="00813591" w:rsidRDefault="00813591" w:rsidP="00813591">
            <w:pPr>
              <w:pStyle w:val="TAC"/>
            </w:pPr>
            <w:r>
              <w:rPr>
                <w:rFonts w:cs="Arial" w:hint="eastAsia"/>
                <w:lang w:val="en-US" w:eastAsia="zh-CN"/>
              </w:rPr>
              <w:t>16</w:t>
            </w:r>
          </w:p>
        </w:tc>
        <w:tc>
          <w:tcPr>
            <w:tcW w:w="651" w:type="dxa"/>
            <w:vAlign w:val="center"/>
          </w:tcPr>
          <w:p w14:paraId="28799A64" w14:textId="77777777" w:rsidR="00813591" w:rsidRDefault="00813591" w:rsidP="00813591">
            <w:pPr>
              <w:pStyle w:val="TAC"/>
            </w:pPr>
            <w:r>
              <w:rPr>
                <w:rFonts w:cs="Arial" w:hint="eastAsia"/>
                <w:lang w:val="en-US" w:eastAsia="zh-CN"/>
              </w:rPr>
              <w:t>25</w:t>
            </w:r>
          </w:p>
        </w:tc>
        <w:tc>
          <w:tcPr>
            <w:tcW w:w="652" w:type="dxa"/>
            <w:vAlign w:val="center"/>
          </w:tcPr>
          <w:p w14:paraId="5C24AA6B" w14:textId="77777777" w:rsidR="00813591" w:rsidRDefault="00813591" w:rsidP="00813591">
            <w:pPr>
              <w:pStyle w:val="TAC"/>
            </w:pPr>
            <w:r>
              <w:rPr>
                <w:rFonts w:cs="Arial" w:hint="eastAsia"/>
                <w:lang w:val="en-US" w:eastAsia="zh-CN"/>
              </w:rPr>
              <w:t>25</w:t>
            </w:r>
          </w:p>
        </w:tc>
        <w:tc>
          <w:tcPr>
            <w:tcW w:w="652" w:type="dxa"/>
            <w:vAlign w:val="center"/>
          </w:tcPr>
          <w:p w14:paraId="05AABEA4" w14:textId="77777777" w:rsidR="00813591" w:rsidRDefault="00813591" w:rsidP="00813591">
            <w:pPr>
              <w:pStyle w:val="TAC"/>
            </w:pPr>
          </w:p>
        </w:tc>
        <w:tc>
          <w:tcPr>
            <w:tcW w:w="652" w:type="dxa"/>
            <w:vAlign w:val="center"/>
          </w:tcPr>
          <w:p w14:paraId="02603F0C" w14:textId="77777777" w:rsidR="00813591" w:rsidRDefault="00813591" w:rsidP="00813591">
            <w:pPr>
              <w:pStyle w:val="TAC"/>
            </w:pPr>
          </w:p>
        </w:tc>
        <w:tc>
          <w:tcPr>
            <w:tcW w:w="716" w:type="dxa"/>
            <w:vAlign w:val="center"/>
          </w:tcPr>
          <w:p w14:paraId="415F5BF1" w14:textId="77777777" w:rsidR="00813591" w:rsidRDefault="00813591" w:rsidP="00813591">
            <w:pPr>
              <w:pStyle w:val="TAC"/>
              <w:rPr>
                <w:rFonts w:cs="Arial"/>
                <w:lang w:val="en-US" w:eastAsia="ja-JP"/>
              </w:rPr>
            </w:pPr>
          </w:p>
        </w:tc>
        <w:tc>
          <w:tcPr>
            <w:tcW w:w="716" w:type="dxa"/>
            <w:vAlign w:val="center"/>
          </w:tcPr>
          <w:p w14:paraId="02570952" w14:textId="77777777" w:rsidR="00813591" w:rsidRDefault="00813591" w:rsidP="00813591">
            <w:pPr>
              <w:pStyle w:val="TAC"/>
              <w:rPr>
                <w:rFonts w:cs="Arial"/>
                <w:lang w:val="en-US" w:eastAsia="ja-JP"/>
              </w:rPr>
            </w:pPr>
          </w:p>
        </w:tc>
        <w:tc>
          <w:tcPr>
            <w:tcW w:w="716" w:type="dxa"/>
            <w:vAlign w:val="center"/>
          </w:tcPr>
          <w:p w14:paraId="600D2DF5" w14:textId="77777777" w:rsidR="00813591" w:rsidRDefault="00813591" w:rsidP="00813591">
            <w:pPr>
              <w:pStyle w:val="TAC"/>
              <w:rPr>
                <w:rFonts w:cs="Arial"/>
                <w:lang w:val="en-US" w:eastAsia="ja-JP"/>
              </w:rPr>
            </w:pPr>
          </w:p>
        </w:tc>
        <w:tc>
          <w:tcPr>
            <w:tcW w:w="716" w:type="dxa"/>
          </w:tcPr>
          <w:p w14:paraId="5BBA9574" w14:textId="77777777" w:rsidR="00813591" w:rsidRDefault="00813591" w:rsidP="00813591">
            <w:pPr>
              <w:pStyle w:val="TAC"/>
              <w:rPr>
                <w:rFonts w:cs="Arial"/>
                <w:lang w:val="en-US" w:eastAsia="ja-JP"/>
              </w:rPr>
            </w:pPr>
          </w:p>
        </w:tc>
        <w:tc>
          <w:tcPr>
            <w:tcW w:w="716" w:type="dxa"/>
            <w:vAlign w:val="center"/>
          </w:tcPr>
          <w:p w14:paraId="74A8FF6C" w14:textId="0AF45DAE" w:rsidR="00813591" w:rsidRDefault="00813591" w:rsidP="00813591">
            <w:pPr>
              <w:pStyle w:val="TAC"/>
              <w:rPr>
                <w:rFonts w:cs="Arial"/>
                <w:lang w:val="en-US" w:eastAsia="ja-JP"/>
              </w:rPr>
            </w:pPr>
          </w:p>
        </w:tc>
        <w:tc>
          <w:tcPr>
            <w:tcW w:w="716" w:type="dxa"/>
            <w:vAlign w:val="center"/>
          </w:tcPr>
          <w:p w14:paraId="125BC6E7" w14:textId="77777777" w:rsidR="00813591" w:rsidRDefault="00813591" w:rsidP="00813591">
            <w:pPr>
              <w:pStyle w:val="TAC"/>
            </w:pPr>
          </w:p>
        </w:tc>
        <w:tc>
          <w:tcPr>
            <w:tcW w:w="756" w:type="dxa"/>
            <w:vAlign w:val="center"/>
          </w:tcPr>
          <w:p w14:paraId="65EA3859" w14:textId="77777777" w:rsidR="00813591" w:rsidRDefault="00813591" w:rsidP="00813591">
            <w:pPr>
              <w:pStyle w:val="TAC"/>
            </w:pPr>
          </w:p>
        </w:tc>
      </w:tr>
      <w:tr w:rsidR="00813591" w14:paraId="3E474BC1" w14:textId="77777777" w:rsidTr="00B25BF9">
        <w:trPr>
          <w:trHeight w:val="187"/>
          <w:jc w:val="center"/>
        </w:trPr>
        <w:tc>
          <w:tcPr>
            <w:tcW w:w="731" w:type="dxa"/>
            <w:vAlign w:val="center"/>
          </w:tcPr>
          <w:p w14:paraId="130E0275" w14:textId="77777777" w:rsidR="00813591" w:rsidRDefault="00813591" w:rsidP="00813591">
            <w:pPr>
              <w:pStyle w:val="TAC"/>
              <w:rPr>
                <w:lang w:eastAsia="zh-CN"/>
              </w:rPr>
            </w:pPr>
            <w:r>
              <w:rPr>
                <w:rFonts w:hint="eastAsia"/>
                <w:lang w:val="en-US" w:eastAsia="zh-CN"/>
              </w:rPr>
              <w:t>n28</w:t>
            </w:r>
          </w:p>
        </w:tc>
        <w:tc>
          <w:tcPr>
            <w:tcW w:w="730"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5" w:type="dxa"/>
            <w:vAlign w:val="center"/>
          </w:tcPr>
          <w:p w14:paraId="3C249E78" w14:textId="77777777" w:rsidR="00813591" w:rsidRDefault="00813591" w:rsidP="00813591">
            <w:pPr>
              <w:pStyle w:val="TAC"/>
            </w:pPr>
          </w:p>
        </w:tc>
        <w:tc>
          <w:tcPr>
            <w:tcW w:w="641" w:type="dxa"/>
            <w:vAlign w:val="center"/>
          </w:tcPr>
          <w:p w14:paraId="63E0404D" w14:textId="77777777" w:rsidR="00813591" w:rsidRDefault="00813591" w:rsidP="00813591">
            <w:pPr>
              <w:pStyle w:val="TAC"/>
            </w:pPr>
            <w:r>
              <w:rPr>
                <w:rFonts w:cs="Arial" w:hint="eastAsia"/>
                <w:lang w:val="en-US" w:eastAsia="zh-CN"/>
              </w:rPr>
              <w:t>25</w:t>
            </w:r>
          </w:p>
        </w:tc>
        <w:tc>
          <w:tcPr>
            <w:tcW w:w="651" w:type="dxa"/>
            <w:vAlign w:val="center"/>
          </w:tcPr>
          <w:p w14:paraId="2D0FBA97" w14:textId="77777777" w:rsidR="00813591" w:rsidRDefault="00813591" w:rsidP="00813591">
            <w:pPr>
              <w:pStyle w:val="TAC"/>
            </w:pPr>
            <w:r>
              <w:rPr>
                <w:rFonts w:cs="Arial" w:hint="eastAsia"/>
                <w:lang w:val="en-US" w:eastAsia="zh-CN"/>
              </w:rPr>
              <w:t>25</w:t>
            </w:r>
          </w:p>
        </w:tc>
        <w:tc>
          <w:tcPr>
            <w:tcW w:w="652" w:type="dxa"/>
            <w:vAlign w:val="center"/>
          </w:tcPr>
          <w:p w14:paraId="4F760CEB" w14:textId="77777777" w:rsidR="00813591" w:rsidRDefault="00813591" w:rsidP="00813591">
            <w:pPr>
              <w:pStyle w:val="TAC"/>
            </w:pPr>
            <w:r>
              <w:rPr>
                <w:rFonts w:cs="Arial" w:hint="eastAsia"/>
                <w:lang w:val="en-US" w:eastAsia="zh-CN"/>
              </w:rPr>
              <w:t>25</w:t>
            </w:r>
          </w:p>
        </w:tc>
        <w:tc>
          <w:tcPr>
            <w:tcW w:w="652" w:type="dxa"/>
            <w:vAlign w:val="center"/>
          </w:tcPr>
          <w:p w14:paraId="7EDA79F2" w14:textId="77777777" w:rsidR="00813591" w:rsidRDefault="00813591" w:rsidP="00813591">
            <w:pPr>
              <w:pStyle w:val="TAC"/>
            </w:pPr>
          </w:p>
        </w:tc>
        <w:tc>
          <w:tcPr>
            <w:tcW w:w="652" w:type="dxa"/>
            <w:vAlign w:val="center"/>
          </w:tcPr>
          <w:p w14:paraId="1E852C4E" w14:textId="77777777" w:rsidR="00813591" w:rsidRDefault="00813591" w:rsidP="00813591">
            <w:pPr>
              <w:pStyle w:val="TAC"/>
            </w:pPr>
          </w:p>
        </w:tc>
        <w:tc>
          <w:tcPr>
            <w:tcW w:w="716"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6"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6"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6" w:type="dxa"/>
          </w:tcPr>
          <w:p w14:paraId="5FD434CC" w14:textId="77777777" w:rsidR="00813591" w:rsidRDefault="00813591" w:rsidP="00813591">
            <w:pPr>
              <w:pStyle w:val="TAC"/>
              <w:rPr>
                <w:rFonts w:cs="Arial"/>
                <w:lang w:val="en-US" w:eastAsia="zh-CN"/>
              </w:rPr>
            </w:pPr>
          </w:p>
        </w:tc>
        <w:tc>
          <w:tcPr>
            <w:tcW w:w="716"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6" w:type="dxa"/>
            <w:vAlign w:val="center"/>
          </w:tcPr>
          <w:p w14:paraId="6546008E" w14:textId="77777777" w:rsidR="00813591" w:rsidRDefault="00813591" w:rsidP="00813591">
            <w:pPr>
              <w:pStyle w:val="TAC"/>
            </w:pPr>
          </w:p>
        </w:tc>
        <w:tc>
          <w:tcPr>
            <w:tcW w:w="756" w:type="dxa"/>
            <w:vAlign w:val="center"/>
          </w:tcPr>
          <w:p w14:paraId="4990422B" w14:textId="77777777" w:rsidR="00813591" w:rsidRDefault="00813591" w:rsidP="00813591">
            <w:pPr>
              <w:pStyle w:val="TAC"/>
            </w:pPr>
          </w:p>
        </w:tc>
      </w:tr>
      <w:tr w:rsidR="00813591" w14:paraId="56D590BF" w14:textId="77777777" w:rsidTr="00B25BF9">
        <w:trPr>
          <w:trHeight w:val="187"/>
          <w:jc w:val="center"/>
        </w:trPr>
        <w:tc>
          <w:tcPr>
            <w:tcW w:w="731" w:type="dxa"/>
            <w:vAlign w:val="center"/>
          </w:tcPr>
          <w:p w14:paraId="503206AD" w14:textId="77777777" w:rsidR="00813591" w:rsidRDefault="00813591" w:rsidP="00813591">
            <w:pPr>
              <w:pStyle w:val="TAC"/>
              <w:rPr>
                <w:lang w:eastAsia="zh-CN"/>
              </w:rPr>
            </w:pPr>
            <w:r>
              <w:rPr>
                <w:lang w:eastAsia="zh-CN"/>
              </w:rPr>
              <w:t>n28</w:t>
            </w:r>
          </w:p>
        </w:tc>
        <w:tc>
          <w:tcPr>
            <w:tcW w:w="730" w:type="dxa"/>
            <w:vAlign w:val="center"/>
          </w:tcPr>
          <w:p w14:paraId="2A36F357" w14:textId="77777777" w:rsidR="00813591" w:rsidRDefault="00813591" w:rsidP="00813591">
            <w:pPr>
              <w:pStyle w:val="TAC"/>
              <w:rPr>
                <w:lang w:eastAsia="ja-JP"/>
              </w:rPr>
            </w:pPr>
            <w:r>
              <w:rPr>
                <w:lang w:eastAsia="ja-JP"/>
              </w:rPr>
              <w:t>n75</w:t>
            </w:r>
          </w:p>
        </w:tc>
        <w:tc>
          <w:tcPr>
            <w:tcW w:w="585" w:type="dxa"/>
            <w:vAlign w:val="center"/>
          </w:tcPr>
          <w:p w14:paraId="192217F1" w14:textId="77777777" w:rsidR="00813591" w:rsidRDefault="00813591" w:rsidP="00813591">
            <w:pPr>
              <w:pStyle w:val="TAC"/>
            </w:pPr>
            <w:r>
              <w:rPr>
                <w:rFonts w:eastAsia="Malgun Gothic" w:cs="Arial"/>
              </w:rPr>
              <w:t>12</w:t>
            </w:r>
          </w:p>
        </w:tc>
        <w:tc>
          <w:tcPr>
            <w:tcW w:w="641" w:type="dxa"/>
            <w:vAlign w:val="center"/>
          </w:tcPr>
          <w:p w14:paraId="4BFD2907" w14:textId="77777777" w:rsidR="00813591" w:rsidRDefault="00813591" w:rsidP="00813591">
            <w:pPr>
              <w:pStyle w:val="TAC"/>
            </w:pPr>
            <w:r>
              <w:rPr>
                <w:rFonts w:eastAsia="Malgun Gothic" w:cs="Arial"/>
              </w:rPr>
              <w:t>25</w:t>
            </w:r>
          </w:p>
        </w:tc>
        <w:tc>
          <w:tcPr>
            <w:tcW w:w="651" w:type="dxa"/>
            <w:vAlign w:val="center"/>
          </w:tcPr>
          <w:p w14:paraId="4A1BDF63" w14:textId="77777777" w:rsidR="00813591" w:rsidRDefault="00813591" w:rsidP="00813591">
            <w:pPr>
              <w:pStyle w:val="TAC"/>
            </w:pPr>
            <w:r>
              <w:rPr>
                <w:rFonts w:eastAsia="Malgun Gothic" w:cs="Arial"/>
              </w:rPr>
              <w:t>36</w:t>
            </w:r>
          </w:p>
        </w:tc>
        <w:tc>
          <w:tcPr>
            <w:tcW w:w="652" w:type="dxa"/>
            <w:vAlign w:val="center"/>
          </w:tcPr>
          <w:p w14:paraId="2A55BDBF" w14:textId="77777777" w:rsidR="00813591" w:rsidRDefault="00813591" w:rsidP="00813591">
            <w:pPr>
              <w:pStyle w:val="TAC"/>
            </w:pPr>
            <w:r>
              <w:rPr>
                <w:rFonts w:eastAsia="Malgun Gothic" w:cs="Arial"/>
              </w:rPr>
              <w:t>50</w:t>
            </w:r>
          </w:p>
        </w:tc>
        <w:tc>
          <w:tcPr>
            <w:tcW w:w="652" w:type="dxa"/>
            <w:vAlign w:val="center"/>
          </w:tcPr>
          <w:p w14:paraId="365D07A1" w14:textId="537473F5" w:rsidR="00813591" w:rsidRDefault="00813591" w:rsidP="00813591">
            <w:pPr>
              <w:pStyle w:val="TAC"/>
            </w:pPr>
            <w:r>
              <w:rPr>
                <w:rFonts w:eastAsia="Malgun Gothic" w:cs="Arial"/>
              </w:rPr>
              <w:t>50</w:t>
            </w:r>
          </w:p>
        </w:tc>
        <w:tc>
          <w:tcPr>
            <w:tcW w:w="652" w:type="dxa"/>
            <w:vAlign w:val="center"/>
          </w:tcPr>
          <w:p w14:paraId="29FA6AA8" w14:textId="35914F61" w:rsidR="00813591" w:rsidRDefault="00813591" w:rsidP="00813591">
            <w:pPr>
              <w:pStyle w:val="TAC"/>
            </w:pPr>
            <w:r>
              <w:rPr>
                <w:rFonts w:eastAsia="Malgun Gothic" w:cs="Arial"/>
              </w:rPr>
              <w:t>50</w:t>
            </w:r>
          </w:p>
        </w:tc>
        <w:tc>
          <w:tcPr>
            <w:tcW w:w="716"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6"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6" w:type="dxa"/>
            <w:vAlign w:val="center"/>
          </w:tcPr>
          <w:p w14:paraId="1E57EE0F" w14:textId="77777777" w:rsidR="00813591" w:rsidRDefault="00813591" w:rsidP="00813591">
            <w:pPr>
              <w:pStyle w:val="TAC"/>
              <w:rPr>
                <w:rFonts w:cs="Arial"/>
                <w:lang w:val="en-US" w:eastAsia="ja-JP"/>
              </w:rPr>
            </w:pPr>
          </w:p>
        </w:tc>
        <w:tc>
          <w:tcPr>
            <w:tcW w:w="716" w:type="dxa"/>
          </w:tcPr>
          <w:p w14:paraId="1FC2804A" w14:textId="77777777" w:rsidR="00813591" w:rsidRDefault="00813591" w:rsidP="00813591">
            <w:pPr>
              <w:pStyle w:val="TAC"/>
              <w:rPr>
                <w:rFonts w:cs="Arial"/>
                <w:lang w:val="en-US" w:eastAsia="ja-JP"/>
              </w:rPr>
            </w:pPr>
          </w:p>
        </w:tc>
        <w:tc>
          <w:tcPr>
            <w:tcW w:w="716" w:type="dxa"/>
            <w:vAlign w:val="center"/>
          </w:tcPr>
          <w:p w14:paraId="2E5474EA" w14:textId="0E4C4A13" w:rsidR="00813591" w:rsidRDefault="00813591" w:rsidP="00813591">
            <w:pPr>
              <w:pStyle w:val="TAC"/>
              <w:rPr>
                <w:rFonts w:cs="Arial"/>
                <w:lang w:val="en-US" w:eastAsia="ja-JP"/>
              </w:rPr>
            </w:pPr>
          </w:p>
        </w:tc>
        <w:tc>
          <w:tcPr>
            <w:tcW w:w="716" w:type="dxa"/>
            <w:vAlign w:val="center"/>
          </w:tcPr>
          <w:p w14:paraId="79160913" w14:textId="77777777" w:rsidR="00813591" w:rsidRDefault="00813591" w:rsidP="00813591">
            <w:pPr>
              <w:pStyle w:val="TAC"/>
            </w:pPr>
          </w:p>
        </w:tc>
        <w:tc>
          <w:tcPr>
            <w:tcW w:w="756" w:type="dxa"/>
            <w:vAlign w:val="center"/>
          </w:tcPr>
          <w:p w14:paraId="5D671676" w14:textId="77777777" w:rsidR="00813591" w:rsidRDefault="00813591" w:rsidP="00813591">
            <w:pPr>
              <w:pStyle w:val="TAC"/>
            </w:pPr>
          </w:p>
        </w:tc>
      </w:tr>
      <w:tr w:rsidR="00813591" w14:paraId="2F8FFB18" w14:textId="77777777" w:rsidTr="00B25BF9">
        <w:trPr>
          <w:trHeight w:val="187"/>
          <w:jc w:val="center"/>
        </w:trPr>
        <w:tc>
          <w:tcPr>
            <w:tcW w:w="731" w:type="dxa"/>
            <w:vAlign w:val="center"/>
          </w:tcPr>
          <w:p w14:paraId="5A1ECE18" w14:textId="77777777" w:rsidR="00813591" w:rsidRDefault="00813591" w:rsidP="00813591">
            <w:pPr>
              <w:pStyle w:val="TAC"/>
              <w:rPr>
                <w:lang w:eastAsia="zh-CN"/>
              </w:rPr>
            </w:pPr>
            <w:r>
              <w:rPr>
                <w:rFonts w:hint="eastAsia"/>
                <w:lang w:val="en-US" w:eastAsia="zh-CN"/>
              </w:rPr>
              <w:t>n28</w:t>
            </w:r>
          </w:p>
        </w:tc>
        <w:tc>
          <w:tcPr>
            <w:tcW w:w="730"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5" w:type="dxa"/>
            <w:vAlign w:val="center"/>
          </w:tcPr>
          <w:p w14:paraId="16B7404F" w14:textId="77777777" w:rsidR="00813591" w:rsidRDefault="00813591" w:rsidP="00813591">
            <w:pPr>
              <w:pStyle w:val="TAC"/>
              <w:rPr>
                <w:rFonts w:eastAsia="Malgun Gothic" w:cs="Arial"/>
              </w:rPr>
            </w:pPr>
          </w:p>
        </w:tc>
        <w:tc>
          <w:tcPr>
            <w:tcW w:w="641"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1"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2"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2" w:type="dxa"/>
            <w:vAlign w:val="center"/>
          </w:tcPr>
          <w:p w14:paraId="0653396F" w14:textId="77777777" w:rsidR="00813591" w:rsidRDefault="00813591" w:rsidP="00813591">
            <w:pPr>
              <w:pStyle w:val="TAC"/>
            </w:pPr>
          </w:p>
        </w:tc>
        <w:tc>
          <w:tcPr>
            <w:tcW w:w="652" w:type="dxa"/>
            <w:vAlign w:val="center"/>
          </w:tcPr>
          <w:p w14:paraId="41CF0BC6" w14:textId="77777777" w:rsidR="00813591" w:rsidRDefault="00813591" w:rsidP="00813591">
            <w:pPr>
              <w:pStyle w:val="TAC"/>
            </w:pPr>
          </w:p>
        </w:tc>
        <w:tc>
          <w:tcPr>
            <w:tcW w:w="716"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6"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6"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6" w:type="dxa"/>
          </w:tcPr>
          <w:p w14:paraId="0D428415" w14:textId="77777777" w:rsidR="00813591" w:rsidRDefault="00813591" w:rsidP="00813591">
            <w:pPr>
              <w:pStyle w:val="TAC"/>
              <w:rPr>
                <w:lang w:val="en-US" w:eastAsia="zh-CN"/>
              </w:rPr>
            </w:pPr>
          </w:p>
        </w:tc>
        <w:tc>
          <w:tcPr>
            <w:tcW w:w="716"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6" w:type="dxa"/>
            <w:vAlign w:val="center"/>
          </w:tcPr>
          <w:p w14:paraId="677EE692" w14:textId="77777777" w:rsidR="00813591" w:rsidRDefault="00813591" w:rsidP="00813591">
            <w:pPr>
              <w:pStyle w:val="TAC"/>
            </w:pPr>
            <w:r>
              <w:rPr>
                <w:rFonts w:hint="eastAsia"/>
                <w:lang w:val="en-US" w:eastAsia="zh-CN"/>
              </w:rPr>
              <w:t>25</w:t>
            </w:r>
          </w:p>
        </w:tc>
        <w:tc>
          <w:tcPr>
            <w:tcW w:w="756"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B25BF9">
        <w:trPr>
          <w:trHeight w:val="187"/>
          <w:jc w:val="center"/>
        </w:trPr>
        <w:tc>
          <w:tcPr>
            <w:tcW w:w="731" w:type="dxa"/>
            <w:vAlign w:val="center"/>
          </w:tcPr>
          <w:p w14:paraId="41A09C9D" w14:textId="77777777" w:rsidR="00813591" w:rsidRDefault="00813591" w:rsidP="00813591">
            <w:pPr>
              <w:pStyle w:val="TAC"/>
            </w:pPr>
            <w:r>
              <w:t>n28</w:t>
            </w:r>
          </w:p>
        </w:tc>
        <w:tc>
          <w:tcPr>
            <w:tcW w:w="730" w:type="dxa"/>
            <w:vAlign w:val="center"/>
          </w:tcPr>
          <w:p w14:paraId="49A50528" w14:textId="77777777" w:rsidR="00813591" w:rsidRDefault="00813591" w:rsidP="00813591">
            <w:pPr>
              <w:pStyle w:val="TAC"/>
            </w:pPr>
            <w:r>
              <w:t>n78</w:t>
            </w:r>
          </w:p>
        </w:tc>
        <w:tc>
          <w:tcPr>
            <w:tcW w:w="585" w:type="dxa"/>
            <w:vAlign w:val="center"/>
          </w:tcPr>
          <w:p w14:paraId="5AC3AC5E" w14:textId="77777777" w:rsidR="00813591" w:rsidRDefault="00813591" w:rsidP="00813591">
            <w:pPr>
              <w:pStyle w:val="TAC"/>
            </w:pPr>
          </w:p>
        </w:tc>
        <w:tc>
          <w:tcPr>
            <w:tcW w:w="641" w:type="dxa"/>
            <w:vAlign w:val="center"/>
          </w:tcPr>
          <w:p w14:paraId="1FB86E03" w14:textId="77777777" w:rsidR="00813591" w:rsidRDefault="00813591" w:rsidP="00813591">
            <w:pPr>
              <w:pStyle w:val="TAC"/>
            </w:pPr>
            <w:r>
              <w:t>10</w:t>
            </w:r>
          </w:p>
        </w:tc>
        <w:tc>
          <w:tcPr>
            <w:tcW w:w="651" w:type="dxa"/>
            <w:vAlign w:val="center"/>
          </w:tcPr>
          <w:p w14:paraId="01613718" w14:textId="77777777" w:rsidR="00813591" w:rsidRDefault="00813591" w:rsidP="00813591">
            <w:pPr>
              <w:pStyle w:val="TAC"/>
            </w:pPr>
            <w:r>
              <w:t>15</w:t>
            </w:r>
          </w:p>
        </w:tc>
        <w:tc>
          <w:tcPr>
            <w:tcW w:w="652" w:type="dxa"/>
            <w:vAlign w:val="center"/>
          </w:tcPr>
          <w:p w14:paraId="098B4A92" w14:textId="77777777" w:rsidR="00813591" w:rsidRDefault="00813591" w:rsidP="00813591">
            <w:pPr>
              <w:pStyle w:val="TAC"/>
            </w:pPr>
            <w:r>
              <w:t>20</w:t>
            </w:r>
          </w:p>
        </w:tc>
        <w:tc>
          <w:tcPr>
            <w:tcW w:w="652" w:type="dxa"/>
            <w:vAlign w:val="center"/>
          </w:tcPr>
          <w:p w14:paraId="3FB87505" w14:textId="77777777" w:rsidR="00813591" w:rsidRDefault="00813591" w:rsidP="00813591">
            <w:pPr>
              <w:pStyle w:val="TAC"/>
            </w:pPr>
          </w:p>
        </w:tc>
        <w:tc>
          <w:tcPr>
            <w:tcW w:w="652" w:type="dxa"/>
            <w:vAlign w:val="center"/>
          </w:tcPr>
          <w:p w14:paraId="226E05B7" w14:textId="77777777" w:rsidR="00813591" w:rsidRDefault="00813591" w:rsidP="00813591">
            <w:pPr>
              <w:pStyle w:val="TAC"/>
            </w:pPr>
          </w:p>
        </w:tc>
        <w:tc>
          <w:tcPr>
            <w:tcW w:w="716" w:type="dxa"/>
            <w:vAlign w:val="center"/>
          </w:tcPr>
          <w:p w14:paraId="71DE04CF" w14:textId="77777777" w:rsidR="00813591" w:rsidRDefault="00813591" w:rsidP="00813591">
            <w:pPr>
              <w:pStyle w:val="TAC"/>
            </w:pPr>
            <w:r>
              <w:t>25</w:t>
            </w:r>
          </w:p>
        </w:tc>
        <w:tc>
          <w:tcPr>
            <w:tcW w:w="716" w:type="dxa"/>
            <w:vAlign w:val="center"/>
          </w:tcPr>
          <w:p w14:paraId="6D6B7667" w14:textId="77777777" w:rsidR="00813591" w:rsidRDefault="00813591" w:rsidP="00813591">
            <w:pPr>
              <w:pStyle w:val="TAC"/>
            </w:pPr>
            <w:r>
              <w:t>25</w:t>
            </w:r>
          </w:p>
        </w:tc>
        <w:tc>
          <w:tcPr>
            <w:tcW w:w="716" w:type="dxa"/>
            <w:vAlign w:val="center"/>
          </w:tcPr>
          <w:p w14:paraId="4EAA3B56" w14:textId="77777777" w:rsidR="00813591" w:rsidRDefault="00813591" w:rsidP="00813591">
            <w:pPr>
              <w:pStyle w:val="TAC"/>
            </w:pPr>
            <w:r>
              <w:t>25</w:t>
            </w:r>
          </w:p>
        </w:tc>
        <w:tc>
          <w:tcPr>
            <w:tcW w:w="716" w:type="dxa"/>
          </w:tcPr>
          <w:p w14:paraId="58803183" w14:textId="77777777" w:rsidR="00813591" w:rsidRDefault="00813591" w:rsidP="00813591">
            <w:pPr>
              <w:pStyle w:val="TAC"/>
            </w:pPr>
          </w:p>
        </w:tc>
        <w:tc>
          <w:tcPr>
            <w:tcW w:w="716" w:type="dxa"/>
            <w:vAlign w:val="center"/>
          </w:tcPr>
          <w:p w14:paraId="73B33E10" w14:textId="1EA26EC5" w:rsidR="00813591" w:rsidRDefault="00813591" w:rsidP="00813591">
            <w:pPr>
              <w:pStyle w:val="TAC"/>
            </w:pPr>
            <w:r>
              <w:t>25</w:t>
            </w:r>
          </w:p>
        </w:tc>
        <w:tc>
          <w:tcPr>
            <w:tcW w:w="716" w:type="dxa"/>
            <w:vAlign w:val="center"/>
          </w:tcPr>
          <w:p w14:paraId="3E60D443" w14:textId="77777777" w:rsidR="00813591" w:rsidRDefault="00813591" w:rsidP="00813591">
            <w:pPr>
              <w:pStyle w:val="TAC"/>
            </w:pPr>
            <w:r>
              <w:t>25</w:t>
            </w:r>
          </w:p>
        </w:tc>
        <w:tc>
          <w:tcPr>
            <w:tcW w:w="756" w:type="dxa"/>
            <w:vAlign w:val="center"/>
          </w:tcPr>
          <w:p w14:paraId="23BBF046" w14:textId="77777777" w:rsidR="00813591" w:rsidRDefault="00813591" w:rsidP="00813591">
            <w:pPr>
              <w:pStyle w:val="TAC"/>
            </w:pPr>
            <w:r>
              <w:t>25</w:t>
            </w:r>
          </w:p>
        </w:tc>
      </w:tr>
      <w:tr w:rsidR="00813591" w14:paraId="0578D5BC" w14:textId="77777777" w:rsidTr="00B25BF9">
        <w:trPr>
          <w:trHeight w:val="187"/>
          <w:jc w:val="center"/>
        </w:trPr>
        <w:tc>
          <w:tcPr>
            <w:tcW w:w="731" w:type="dxa"/>
            <w:vAlign w:val="center"/>
          </w:tcPr>
          <w:p w14:paraId="44CE7B2F" w14:textId="77777777" w:rsidR="00813591" w:rsidRDefault="00813591" w:rsidP="00813591">
            <w:pPr>
              <w:pStyle w:val="TAC"/>
            </w:pPr>
            <w:r>
              <w:rPr>
                <w:rFonts w:hint="eastAsia"/>
                <w:lang w:val="en-US" w:eastAsia="zh-CN"/>
              </w:rPr>
              <w:t>n66</w:t>
            </w:r>
          </w:p>
        </w:tc>
        <w:tc>
          <w:tcPr>
            <w:tcW w:w="730" w:type="dxa"/>
            <w:vAlign w:val="center"/>
          </w:tcPr>
          <w:p w14:paraId="40588A79" w14:textId="77777777" w:rsidR="00813591" w:rsidRDefault="00813591" w:rsidP="00813591">
            <w:pPr>
              <w:pStyle w:val="TAC"/>
            </w:pPr>
            <w:r>
              <w:rPr>
                <w:rFonts w:hint="eastAsia"/>
                <w:lang w:val="en-US" w:eastAsia="zh-CN"/>
              </w:rPr>
              <w:t>n48</w:t>
            </w:r>
          </w:p>
        </w:tc>
        <w:tc>
          <w:tcPr>
            <w:tcW w:w="585" w:type="dxa"/>
            <w:vAlign w:val="center"/>
          </w:tcPr>
          <w:p w14:paraId="1FC519FA" w14:textId="77777777" w:rsidR="00813591" w:rsidRDefault="00813591" w:rsidP="00813591">
            <w:pPr>
              <w:pStyle w:val="TAC"/>
            </w:pPr>
            <w:r>
              <w:rPr>
                <w:rFonts w:hint="eastAsia"/>
                <w:lang w:val="en-US" w:eastAsia="zh-CN"/>
              </w:rPr>
              <w:t>12</w:t>
            </w:r>
          </w:p>
        </w:tc>
        <w:tc>
          <w:tcPr>
            <w:tcW w:w="641" w:type="dxa"/>
            <w:vAlign w:val="center"/>
          </w:tcPr>
          <w:p w14:paraId="67825360" w14:textId="77777777" w:rsidR="00813591" w:rsidRDefault="00813591" w:rsidP="00813591">
            <w:pPr>
              <w:pStyle w:val="TAC"/>
            </w:pPr>
            <w:r>
              <w:rPr>
                <w:rFonts w:hint="eastAsia"/>
                <w:lang w:val="en-US" w:eastAsia="zh-CN"/>
              </w:rPr>
              <w:t>25</w:t>
            </w:r>
          </w:p>
        </w:tc>
        <w:tc>
          <w:tcPr>
            <w:tcW w:w="651" w:type="dxa"/>
            <w:vAlign w:val="center"/>
          </w:tcPr>
          <w:p w14:paraId="0DC575A0" w14:textId="77777777" w:rsidR="00813591" w:rsidRDefault="00813591" w:rsidP="00813591">
            <w:pPr>
              <w:pStyle w:val="TAC"/>
            </w:pPr>
            <w:r>
              <w:rPr>
                <w:rFonts w:hint="eastAsia"/>
                <w:lang w:val="en-US" w:eastAsia="zh-CN"/>
              </w:rPr>
              <w:t>36</w:t>
            </w:r>
          </w:p>
        </w:tc>
        <w:tc>
          <w:tcPr>
            <w:tcW w:w="652" w:type="dxa"/>
            <w:vAlign w:val="center"/>
          </w:tcPr>
          <w:p w14:paraId="6B3E363E" w14:textId="77777777" w:rsidR="00813591" w:rsidRDefault="00813591" w:rsidP="00813591">
            <w:pPr>
              <w:pStyle w:val="TAC"/>
            </w:pPr>
            <w:r>
              <w:rPr>
                <w:rFonts w:hint="eastAsia"/>
                <w:lang w:val="en-US" w:eastAsia="zh-CN"/>
              </w:rPr>
              <w:t>50</w:t>
            </w:r>
          </w:p>
        </w:tc>
        <w:tc>
          <w:tcPr>
            <w:tcW w:w="652" w:type="dxa"/>
            <w:vAlign w:val="center"/>
          </w:tcPr>
          <w:p w14:paraId="4CB3CE6D" w14:textId="77777777" w:rsidR="00813591" w:rsidRDefault="00813591" w:rsidP="00813591">
            <w:pPr>
              <w:pStyle w:val="TAC"/>
            </w:pPr>
          </w:p>
        </w:tc>
        <w:tc>
          <w:tcPr>
            <w:tcW w:w="652" w:type="dxa"/>
            <w:vAlign w:val="center"/>
          </w:tcPr>
          <w:p w14:paraId="290306A3" w14:textId="77777777" w:rsidR="00813591" w:rsidRDefault="00813591" w:rsidP="00813591">
            <w:pPr>
              <w:pStyle w:val="TAC"/>
            </w:pPr>
          </w:p>
        </w:tc>
        <w:tc>
          <w:tcPr>
            <w:tcW w:w="716" w:type="dxa"/>
            <w:vAlign w:val="center"/>
          </w:tcPr>
          <w:p w14:paraId="7422694A" w14:textId="77777777" w:rsidR="00813591" w:rsidRDefault="00813591" w:rsidP="00813591">
            <w:pPr>
              <w:pStyle w:val="TAC"/>
            </w:pPr>
            <w:r>
              <w:rPr>
                <w:rFonts w:hint="eastAsia"/>
                <w:lang w:val="en-US" w:eastAsia="zh-CN"/>
              </w:rPr>
              <w:t>100</w:t>
            </w:r>
          </w:p>
        </w:tc>
        <w:tc>
          <w:tcPr>
            <w:tcW w:w="716" w:type="dxa"/>
            <w:vAlign w:val="center"/>
          </w:tcPr>
          <w:p w14:paraId="672E200F" w14:textId="77777777" w:rsidR="00813591" w:rsidRDefault="00813591" w:rsidP="00813591">
            <w:pPr>
              <w:pStyle w:val="TAC"/>
            </w:pPr>
            <w:r>
              <w:rPr>
                <w:rFonts w:hint="eastAsia"/>
                <w:lang w:val="en-US" w:eastAsia="zh-CN"/>
              </w:rPr>
              <w:t>128</w:t>
            </w:r>
          </w:p>
        </w:tc>
        <w:tc>
          <w:tcPr>
            <w:tcW w:w="716" w:type="dxa"/>
            <w:vAlign w:val="center"/>
          </w:tcPr>
          <w:p w14:paraId="6F90DA1B" w14:textId="77777777" w:rsidR="00813591" w:rsidRDefault="00813591" w:rsidP="00813591">
            <w:pPr>
              <w:pStyle w:val="TAC"/>
            </w:pPr>
            <w:r>
              <w:rPr>
                <w:rFonts w:hint="eastAsia"/>
                <w:lang w:val="en-US" w:eastAsia="zh-CN"/>
              </w:rPr>
              <w:t>160</w:t>
            </w:r>
          </w:p>
        </w:tc>
        <w:tc>
          <w:tcPr>
            <w:tcW w:w="716" w:type="dxa"/>
          </w:tcPr>
          <w:p w14:paraId="3D83E6EE" w14:textId="77777777" w:rsidR="00813591" w:rsidRDefault="00813591" w:rsidP="00813591">
            <w:pPr>
              <w:pStyle w:val="TAC"/>
              <w:rPr>
                <w:lang w:val="en-US" w:eastAsia="zh-CN"/>
              </w:rPr>
            </w:pPr>
          </w:p>
        </w:tc>
        <w:tc>
          <w:tcPr>
            <w:tcW w:w="716" w:type="dxa"/>
            <w:vAlign w:val="center"/>
          </w:tcPr>
          <w:p w14:paraId="230C24E9" w14:textId="6C561581" w:rsidR="00813591" w:rsidRDefault="00813591" w:rsidP="00813591">
            <w:pPr>
              <w:pStyle w:val="TAC"/>
            </w:pPr>
            <w:r>
              <w:rPr>
                <w:rFonts w:hint="eastAsia"/>
                <w:lang w:val="en-US" w:eastAsia="zh-CN"/>
              </w:rPr>
              <w:t>200</w:t>
            </w:r>
          </w:p>
        </w:tc>
        <w:tc>
          <w:tcPr>
            <w:tcW w:w="716" w:type="dxa"/>
            <w:vAlign w:val="center"/>
          </w:tcPr>
          <w:p w14:paraId="23F0D616" w14:textId="77777777" w:rsidR="00813591" w:rsidRDefault="00813591" w:rsidP="00813591">
            <w:pPr>
              <w:pStyle w:val="TAC"/>
            </w:pPr>
            <w:r>
              <w:rPr>
                <w:rFonts w:hint="eastAsia"/>
                <w:lang w:val="en-US" w:eastAsia="zh-CN"/>
              </w:rPr>
              <w:t>200</w:t>
            </w:r>
          </w:p>
        </w:tc>
        <w:tc>
          <w:tcPr>
            <w:tcW w:w="756"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B25BF9">
        <w:trPr>
          <w:trHeight w:val="187"/>
          <w:jc w:val="center"/>
        </w:trPr>
        <w:tc>
          <w:tcPr>
            <w:tcW w:w="731" w:type="dxa"/>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0"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5" w:type="dxa"/>
            <w:vAlign w:val="center"/>
          </w:tcPr>
          <w:p w14:paraId="7CCA938F" w14:textId="77777777" w:rsidR="00813591" w:rsidRDefault="00813591" w:rsidP="00813591">
            <w:pPr>
              <w:pStyle w:val="TAC"/>
              <w:rPr>
                <w:lang w:val="en-US" w:eastAsia="zh-CN"/>
              </w:rPr>
            </w:pPr>
          </w:p>
        </w:tc>
        <w:tc>
          <w:tcPr>
            <w:tcW w:w="641"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1"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2"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2" w:type="dxa"/>
            <w:vAlign w:val="center"/>
          </w:tcPr>
          <w:p w14:paraId="22B7B75D" w14:textId="531ACBC6" w:rsidR="00813591" w:rsidRDefault="00813591" w:rsidP="00813591">
            <w:pPr>
              <w:pStyle w:val="TAC"/>
            </w:pPr>
            <w:r>
              <w:rPr>
                <w:rFonts w:cs="Arial"/>
                <w:szCs w:val="18"/>
              </w:rPr>
              <w:t>64</w:t>
            </w:r>
          </w:p>
        </w:tc>
        <w:tc>
          <w:tcPr>
            <w:tcW w:w="652" w:type="dxa"/>
            <w:vAlign w:val="center"/>
          </w:tcPr>
          <w:p w14:paraId="7D02327D" w14:textId="46084F43" w:rsidR="00813591" w:rsidRDefault="00813591" w:rsidP="00813591">
            <w:pPr>
              <w:pStyle w:val="TAC"/>
            </w:pPr>
            <w:r>
              <w:rPr>
                <w:rFonts w:cs="Arial"/>
                <w:szCs w:val="18"/>
              </w:rPr>
              <w:t>80</w:t>
            </w:r>
          </w:p>
        </w:tc>
        <w:tc>
          <w:tcPr>
            <w:tcW w:w="716"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6"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56"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B25BF9">
        <w:trPr>
          <w:trHeight w:val="187"/>
          <w:jc w:val="center"/>
        </w:trPr>
        <w:tc>
          <w:tcPr>
            <w:tcW w:w="731" w:type="dxa"/>
            <w:vAlign w:val="center"/>
          </w:tcPr>
          <w:p w14:paraId="07AC4F8A" w14:textId="77777777" w:rsidR="00813591" w:rsidRDefault="00813591" w:rsidP="00813591">
            <w:pPr>
              <w:pStyle w:val="TAC"/>
              <w:rPr>
                <w:lang w:val="en-US" w:eastAsia="zh-CN"/>
              </w:rPr>
            </w:pPr>
            <w:r>
              <w:rPr>
                <w:lang w:eastAsia="zh-CN"/>
              </w:rPr>
              <w:t>n66</w:t>
            </w:r>
          </w:p>
        </w:tc>
        <w:tc>
          <w:tcPr>
            <w:tcW w:w="730"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5" w:type="dxa"/>
            <w:vAlign w:val="center"/>
          </w:tcPr>
          <w:p w14:paraId="15CF12CC" w14:textId="77777777" w:rsidR="00813591" w:rsidRDefault="00813591" w:rsidP="00813591">
            <w:pPr>
              <w:pStyle w:val="TAC"/>
              <w:rPr>
                <w:lang w:val="en-US" w:eastAsia="zh-CN"/>
              </w:rPr>
            </w:pPr>
          </w:p>
        </w:tc>
        <w:tc>
          <w:tcPr>
            <w:tcW w:w="641"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1"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2"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2" w:type="dxa"/>
            <w:vAlign w:val="center"/>
          </w:tcPr>
          <w:p w14:paraId="0CB4BA6B" w14:textId="77777777" w:rsidR="00813591" w:rsidRDefault="00813591" w:rsidP="00813591">
            <w:pPr>
              <w:pStyle w:val="TAC"/>
            </w:pPr>
          </w:p>
        </w:tc>
        <w:tc>
          <w:tcPr>
            <w:tcW w:w="652" w:type="dxa"/>
            <w:vAlign w:val="center"/>
          </w:tcPr>
          <w:p w14:paraId="0C60583E" w14:textId="77777777" w:rsidR="00813591" w:rsidRDefault="00813591" w:rsidP="00813591">
            <w:pPr>
              <w:pStyle w:val="TAC"/>
            </w:pPr>
          </w:p>
        </w:tc>
        <w:tc>
          <w:tcPr>
            <w:tcW w:w="716"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tcPr>
          <w:p w14:paraId="28F30E40" w14:textId="77777777" w:rsidR="00813591" w:rsidRDefault="00813591" w:rsidP="00813591">
            <w:pPr>
              <w:pStyle w:val="TAC"/>
              <w:rPr>
                <w:rFonts w:cs="Arial"/>
              </w:rPr>
            </w:pPr>
          </w:p>
        </w:tc>
        <w:tc>
          <w:tcPr>
            <w:tcW w:w="716"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56"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B25BF9">
        <w:trPr>
          <w:trHeight w:val="187"/>
          <w:jc w:val="center"/>
        </w:trPr>
        <w:tc>
          <w:tcPr>
            <w:tcW w:w="731" w:type="dxa"/>
            <w:vAlign w:val="center"/>
          </w:tcPr>
          <w:p w14:paraId="0C8E9FB7" w14:textId="77777777" w:rsidR="00813591" w:rsidRDefault="00813591" w:rsidP="00813591">
            <w:pPr>
              <w:pStyle w:val="TAC"/>
            </w:pPr>
            <w:r>
              <w:rPr>
                <w:rFonts w:hint="eastAsia"/>
                <w:lang w:val="en-US" w:eastAsia="zh-CN"/>
              </w:rPr>
              <w:t>n71</w:t>
            </w:r>
          </w:p>
        </w:tc>
        <w:tc>
          <w:tcPr>
            <w:tcW w:w="730" w:type="dxa"/>
            <w:vAlign w:val="center"/>
          </w:tcPr>
          <w:p w14:paraId="5691DCE3" w14:textId="77777777" w:rsidR="00813591" w:rsidRDefault="00813591" w:rsidP="00813591">
            <w:pPr>
              <w:pStyle w:val="TAC"/>
            </w:pPr>
            <w:r>
              <w:rPr>
                <w:rFonts w:hint="eastAsia"/>
                <w:lang w:val="en-US" w:eastAsia="zh-CN"/>
              </w:rPr>
              <w:t>n25</w:t>
            </w:r>
          </w:p>
        </w:tc>
        <w:tc>
          <w:tcPr>
            <w:tcW w:w="585"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1"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1"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3441D267" w14:textId="77777777" w:rsidR="00813591" w:rsidRDefault="00813591" w:rsidP="00813591">
            <w:pPr>
              <w:pStyle w:val="TAC"/>
            </w:pPr>
          </w:p>
        </w:tc>
        <w:tc>
          <w:tcPr>
            <w:tcW w:w="652" w:type="dxa"/>
            <w:vAlign w:val="center"/>
          </w:tcPr>
          <w:p w14:paraId="5C31811F" w14:textId="77777777" w:rsidR="00813591" w:rsidRDefault="00813591" w:rsidP="00813591">
            <w:pPr>
              <w:pStyle w:val="TAC"/>
            </w:pPr>
          </w:p>
        </w:tc>
        <w:tc>
          <w:tcPr>
            <w:tcW w:w="716" w:type="dxa"/>
            <w:vAlign w:val="center"/>
          </w:tcPr>
          <w:p w14:paraId="72337BF1" w14:textId="77777777" w:rsidR="00813591" w:rsidRDefault="00813591" w:rsidP="00813591">
            <w:pPr>
              <w:pStyle w:val="TAC"/>
            </w:pPr>
          </w:p>
        </w:tc>
        <w:tc>
          <w:tcPr>
            <w:tcW w:w="716" w:type="dxa"/>
            <w:vAlign w:val="center"/>
          </w:tcPr>
          <w:p w14:paraId="3C26CC27" w14:textId="77777777" w:rsidR="00813591" w:rsidRDefault="00813591" w:rsidP="00813591">
            <w:pPr>
              <w:pStyle w:val="TAC"/>
            </w:pPr>
          </w:p>
        </w:tc>
        <w:tc>
          <w:tcPr>
            <w:tcW w:w="716" w:type="dxa"/>
            <w:vAlign w:val="center"/>
          </w:tcPr>
          <w:p w14:paraId="3772DAE5" w14:textId="77777777" w:rsidR="00813591" w:rsidRDefault="00813591" w:rsidP="00813591">
            <w:pPr>
              <w:pStyle w:val="TAC"/>
            </w:pPr>
          </w:p>
        </w:tc>
        <w:tc>
          <w:tcPr>
            <w:tcW w:w="716" w:type="dxa"/>
          </w:tcPr>
          <w:p w14:paraId="10FCA725" w14:textId="77777777" w:rsidR="00813591" w:rsidRDefault="00813591" w:rsidP="00813591">
            <w:pPr>
              <w:pStyle w:val="TAC"/>
            </w:pPr>
          </w:p>
        </w:tc>
        <w:tc>
          <w:tcPr>
            <w:tcW w:w="716" w:type="dxa"/>
            <w:vAlign w:val="center"/>
          </w:tcPr>
          <w:p w14:paraId="4C445E27" w14:textId="78AFF2A5" w:rsidR="00813591" w:rsidRDefault="00813591" w:rsidP="00813591">
            <w:pPr>
              <w:pStyle w:val="TAC"/>
            </w:pPr>
          </w:p>
        </w:tc>
        <w:tc>
          <w:tcPr>
            <w:tcW w:w="716" w:type="dxa"/>
            <w:vAlign w:val="center"/>
          </w:tcPr>
          <w:p w14:paraId="75DCEBA3" w14:textId="77777777" w:rsidR="00813591" w:rsidRDefault="00813591" w:rsidP="00813591">
            <w:pPr>
              <w:pStyle w:val="TAC"/>
            </w:pPr>
          </w:p>
        </w:tc>
        <w:tc>
          <w:tcPr>
            <w:tcW w:w="756" w:type="dxa"/>
            <w:vAlign w:val="center"/>
          </w:tcPr>
          <w:p w14:paraId="3748B484" w14:textId="77777777" w:rsidR="00813591" w:rsidRDefault="00813591" w:rsidP="00813591">
            <w:pPr>
              <w:pStyle w:val="TAC"/>
            </w:pPr>
          </w:p>
        </w:tc>
      </w:tr>
      <w:tr w:rsidR="00813591" w14:paraId="7A962980" w14:textId="77777777" w:rsidTr="00B25BF9">
        <w:trPr>
          <w:trHeight w:val="187"/>
          <w:jc w:val="center"/>
        </w:trPr>
        <w:tc>
          <w:tcPr>
            <w:tcW w:w="731" w:type="dxa"/>
            <w:vAlign w:val="center"/>
          </w:tcPr>
          <w:p w14:paraId="2DFF18C4" w14:textId="77777777" w:rsidR="00813591" w:rsidRDefault="00813591" w:rsidP="00813591">
            <w:pPr>
              <w:pStyle w:val="TAC"/>
            </w:pPr>
            <w:r>
              <w:rPr>
                <w:rFonts w:hint="eastAsia"/>
                <w:lang w:val="en-US" w:eastAsia="zh-CN"/>
              </w:rPr>
              <w:t>n71</w:t>
            </w:r>
          </w:p>
        </w:tc>
        <w:tc>
          <w:tcPr>
            <w:tcW w:w="730" w:type="dxa"/>
            <w:vAlign w:val="center"/>
          </w:tcPr>
          <w:p w14:paraId="2E65E129" w14:textId="77777777" w:rsidR="00813591" w:rsidRDefault="00813591" w:rsidP="00813591">
            <w:pPr>
              <w:pStyle w:val="TAC"/>
            </w:pPr>
            <w:r>
              <w:rPr>
                <w:rFonts w:hint="eastAsia"/>
                <w:lang w:val="en-US" w:eastAsia="zh-CN"/>
              </w:rPr>
              <w:t>n41</w:t>
            </w:r>
          </w:p>
        </w:tc>
        <w:tc>
          <w:tcPr>
            <w:tcW w:w="585" w:type="dxa"/>
            <w:vAlign w:val="center"/>
          </w:tcPr>
          <w:p w14:paraId="157BA017" w14:textId="77777777" w:rsidR="00813591" w:rsidRDefault="00813591" w:rsidP="00813591">
            <w:pPr>
              <w:pStyle w:val="TAC"/>
            </w:pPr>
          </w:p>
        </w:tc>
        <w:tc>
          <w:tcPr>
            <w:tcW w:w="641" w:type="dxa"/>
            <w:vAlign w:val="center"/>
          </w:tcPr>
          <w:p w14:paraId="42B93CB1" w14:textId="77777777" w:rsidR="00813591" w:rsidRDefault="00813591" w:rsidP="00813591">
            <w:pPr>
              <w:pStyle w:val="TAC"/>
            </w:pPr>
            <w:r>
              <w:rPr>
                <w:rFonts w:cs="Arial" w:hint="eastAsia"/>
                <w:lang w:val="en-US" w:eastAsia="zh-CN"/>
              </w:rPr>
              <w:t>16</w:t>
            </w:r>
          </w:p>
        </w:tc>
        <w:tc>
          <w:tcPr>
            <w:tcW w:w="651" w:type="dxa"/>
            <w:vAlign w:val="center"/>
          </w:tcPr>
          <w:p w14:paraId="575A1DD4" w14:textId="77777777" w:rsidR="00813591" w:rsidRDefault="00813591" w:rsidP="00813591">
            <w:pPr>
              <w:pStyle w:val="TAC"/>
            </w:pPr>
            <w:r>
              <w:rPr>
                <w:rFonts w:cs="Arial" w:hint="eastAsia"/>
                <w:lang w:val="en-US" w:eastAsia="zh-CN"/>
              </w:rPr>
              <w:t>25</w:t>
            </w:r>
          </w:p>
        </w:tc>
        <w:tc>
          <w:tcPr>
            <w:tcW w:w="652" w:type="dxa"/>
            <w:vAlign w:val="center"/>
          </w:tcPr>
          <w:p w14:paraId="37372B74" w14:textId="77777777" w:rsidR="00813591" w:rsidRDefault="00813591" w:rsidP="00813591">
            <w:pPr>
              <w:pStyle w:val="TAC"/>
            </w:pPr>
            <w:r>
              <w:rPr>
                <w:rFonts w:cs="Arial" w:hint="eastAsia"/>
                <w:lang w:val="en-US" w:eastAsia="zh-CN"/>
              </w:rPr>
              <w:t>25</w:t>
            </w:r>
          </w:p>
        </w:tc>
        <w:tc>
          <w:tcPr>
            <w:tcW w:w="652" w:type="dxa"/>
            <w:vAlign w:val="center"/>
          </w:tcPr>
          <w:p w14:paraId="5A8AC806" w14:textId="77777777" w:rsidR="00813591" w:rsidRDefault="00813591" w:rsidP="00813591">
            <w:pPr>
              <w:pStyle w:val="TAC"/>
            </w:pPr>
          </w:p>
        </w:tc>
        <w:tc>
          <w:tcPr>
            <w:tcW w:w="652" w:type="dxa"/>
            <w:vAlign w:val="center"/>
          </w:tcPr>
          <w:p w14:paraId="19286194" w14:textId="77777777" w:rsidR="00813591" w:rsidRDefault="00813591" w:rsidP="00813591">
            <w:pPr>
              <w:pStyle w:val="TAC"/>
            </w:pPr>
          </w:p>
        </w:tc>
        <w:tc>
          <w:tcPr>
            <w:tcW w:w="716" w:type="dxa"/>
            <w:vAlign w:val="center"/>
          </w:tcPr>
          <w:p w14:paraId="3D34249C" w14:textId="77777777" w:rsidR="00813591" w:rsidRDefault="00813591" w:rsidP="00813591">
            <w:pPr>
              <w:pStyle w:val="TAC"/>
            </w:pPr>
            <w:r>
              <w:t>25</w:t>
            </w:r>
          </w:p>
        </w:tc>
        <w:tc>
          <w:tcPr>
            <w:tcW w:w="716" w:type="dxa"/>
            <w:vAlign w:val="center"/>
          </w:tcPr>
          <w:p w14:paraId="146D5735" w14:textId="77777777" w:rsidR="00813591" w:rsidRDefault="00813591" w:rsidP="00813591">
            <w:pPr>
              <w:pStyle w:val="TAC"/>
            </w:pPr>
            <w:r>
              <w:t>25</w:t>
            </w:r>
          </w:p>
        </w:tc>
        <w:tc>
          <w:tcPr>
            <w:tcW w:w="716" w:type="dxa"/>
            <w:vAlign w:val="center"/>
          </w:tcPr>
          <w:p w14:paraId="41B73A43" w14:textId="77777777" w:rsidR="00813591" w:rsidRDefault="00813591" w:rsidP="00813591">
            <w:pPr>
              <w:pStyle w:val="TAC"/>
            </w:pPr>
            <w:r>
              <w:t>25</w:t>
            </w:r>
          </w:p>
        </w:tc>
        <w:tc>
          <w:tcPr>
            <w:tcW w:w="716" w:type="dxa"/>
          </w:tcPr>
          <w:p w14:paraId="402F2ADE" w14:textId="77777777" w:rsidR="00813591" w:rsidRDefault="00813591" w:rsidP="00813591">
            <w:pPr>
              <w:pStyle w:val="TAC"/>
            </w:pPr>
          </w:p>
        </w:tc>
        <w:tc>
          <w:tcPr>
            <w:tcW w:w="716" w:type="dxa"/>
            <w:vAlign w:val="center"/>
          </w:tcPr>
          <w:p w14:paraId="2D42E40C" w14:textId="040B4A54" w:rsidR="00813591" w:rsidRDefault="00813591" w:rsidP="00813591">
            <w:pPr>
              <w:pStyle w:val="TAC"/>
            </w:pPr>
            <w:r>
              <w:t>25</w:t>
            </w:r>
          </w:p>
        </w:tc>
        <w:tc>
          <w:tcPr>
            <w:tcW w:w="716" w:type="dxa"/>
            <w:vAlign w:val="center"/>
          </w:tcPr>
          <w:p w14:paraId="7A3373AD" w14:textId="77777777" w:rsidR="00813591" w:rsidRDefault="00813591" w:rsidP="00813591">
            <w:pPr>
              <w:pStyle w:val="TAC"/>
            </w:pPr>
            <w:r>
              <w:t>25</w:t>
            </w:r>
          </w:p>
        </w:tc>
        <w:tc>
          <w:tcPr>
            <w:tcW w:w="756" w:type="dxa"/>
            <w:vAlign w:val="center"/>
          </w:tcPr>
          <w:p w14:paraId="22E9B374" w14:textId="77777777" w:rsidR="00813591" w:rsidRDefault="00813591" w:rsidP="00813591">
            <w:pPr>
              <w:pStyle w:val="TAC"/>
            </w:pPr>
            <w:r>
              <w:t>25</w:t>
            </w:r>
          </w:p>
        </w:tc>
      </w:tr>
      <w:tr w:rsidR="00813591" w14:paraId="6F83474D" w14:textId="77777777" w:rsidTr="00B25BF9">
        <w:trPr>
          <w:trHeight w:val="187"/>
          <w:jc w:val="center"/>
        </w:trPr>
        <w:tc>
          <w:tcPr>
            <w:tcW w:w="731" w:type="dxa"/>
            <w:vAlign w:val="center"/>
          </w:tcPr>
          <w:p w14:paraId="6DC314D3" w14:textId="77777777" w:rsidR="00813591" w:rsidRDefault="00813591" w:rsidP="00813591">
            <w:pPr>
              <w:pStyle w:val="TAC"/>
            </w:pPr>
            <w:r>
              <w:rPr>
                <w:rFonts w:hint="eastAsia"/>
                <w:lang w:val="en-US" w:eastAsia="zh-CN"/>
              </w:rPr>
              <w:t>n71</w:t>
            </w:r>
          </w:p>
        </w:tc>
        <w:tc>
          <w:tcPr>
            <w:tcW w:w="730" w:type="dxa"/>
            <w:vAlign w:val="center"/>
          </w:tcPr>
          <w:p w14:paraId="7002D045" w14:textId="77777777" w:rsidR="00813591" w:rsidRDefault="00813591" w:rsidP="00813591">
            <w:pPr>
              <w:pStyle w:val="TAC"/>
            </w:pPr>
            <w:r>
              <w:rPr>
                <w:rFonts w:hint="eastAsia"/>
                <w:lang w:val="en-US" w:eastAsia="zh-CN"/>
              </w:rPr>
              <w:t>n70</w:t>
            </w:r>
          </w:p>
        </w:tc>
        <w:tc>
          <w:tcPr>
            <w:tcW w:w="585" w:type="dxa"/>
            <w:vAlign w:val="center"/>
          </w:tcPr>
          <w:p w14:paraId="36FCDD61" w14:textId="77777777" w:rsidR="00813591" w:rsidRDefault="00813591" w:rsidP="00813591">
            <w:pPr>
              <w:pStyle w:val="TAC"/>
            </w:pPr>
            <w:r>
              <w:rPr>
                <w:rFonts w:hint="eastAsia"/>
                <w:lang w:val="en-US" w:eastAsia="zh-CN"/>
              </w:rPr>
              <w:t>8</w:t>
            </w:r>
          </w:p>
        </w:tc>
        <w:tc>
          <w:tcPr>
            <w:tcW w:w="641" w:type="dxa"/>
            <w:vAlign w:val="center"/>
          </w:tcPr>
          <w:p w14:paraId="1DC5A4E3" w14:textId="77777777" w:rsidR="00813591" w:rsidRDefault="00813591" w:rsidP="00813591">
            <w:pPr>
              <w:pStyle w:val="TAC"/>
            </w:pPr>
            <w:r>
              <w:rPr>
                <w:rFonts w:hint="eastAsia"/>
                <w:lang w:val="en-US" w:eastAsia="zh-CN"/>
              </w:rPr>
              <w:t>16</w:t>
            </w:r>
          </w:p>
        </w:tc>
        <w:tc>
          <w:tcPr>
            <w:tcW w:w="651" w:type="dxa"/>
            <w:vAlign w:val="center"/>
          </w:tcPr>
          <w:p w14:paraId="4253595A" w14:textId="77777777" w:rsidR="00813591" w:rsidRDefault="00813591" w:rsidP="00813591">
            <w:pPr>
              <w:pStyle w:val="TAC"/>
            </w:pPr>
            <w:r>
              <w:rPr>
                <w:rFonts w:hint="eastAsia"/>
                <w:lang w:val="en-US" w:eastAsia="zh-CN"/>
              </w:rPr>
              <w:t>20</w:t>
            </w:r>
          </w:p>
        </w:tc>
        <w:tc>
          <w:tcPr>
            <w:tcW w:w="652" w:type="dxa"/>
            <w:vAlign w:val="center"/>
          </w:tcPr>
          <w:p w14:paraId="1297B714" w14:textId="77777777" w:rsidR="00813591" w:rsidRDefault="00813591" w:rsidP="00813591">
            <w:pPr>
              <w:pStyle w:val="TAC"/>
            </w:pPr>
            <w:r>
              <w:rPr>
                <w:rFonts w:hint="eastAsia"/>
                <w:lang w:val="en-US" w:eastAsia="zh-CN"/>
              </w:rPr>
              <w:t>20</w:t>
            </w:r>
          </w:p>
        </w:tc>
        <w:tc>
          <w:tcPr>
            <w:tcW w:w="652" w:type="dxa"/>
            <w:vAlign w:val="center"/>
          </w:tcPr>
          <w:p w14:paraId="61572486" w14:textId="77777777" w:rsidR="00813591" w:rsidRDefault="00813591" w:rsidP="00813591">
            <w:pPr>
              <w:pStyle w:val="TAC"/>
            </w:pPr>
            <w:r>
              <w:rPr>
                <w:rFonts w:hint="eastAsia"/>
                <w:lang w:val="en-US" w:eastAsia="zh-CN"/>
              </w:rPr>
              <w:t>20</w:t>
            </w:r>
          </w:p>
        </w:tc>
        <w:tc>
          <w:tcPr>
            <w:tcW w:w="652" w:type="dxa"/>
            <w:vAlign w:val="center"/>
          </w:tcPr>
          <w:p w14:paraId="6721139A" w14:textId="77777777" w:rsidR="00813591" w:rsidRDefault="00813591" w:rsidP="00813591">
            <w:pPr>
              <w:pStyle w:val="TAC"/>
            </w:pPr>
          </w:p>
        </w:tc>
        <w:tc>
          <w:tcPr>
            <w:tcW w:w="716" w:type="dxa"/>
            <w:vAlign w:val="center"/>
          </w:tcPr>
          <w:p w14:paraId="7AF9DC80" w14:textId="77777777" w:rsidR="00813591" w:rsidRDefault="00813591" w:rsidP="00813591">
            <w:pPr>
              <w:pStyle w:val="TAC"/>
            </w:pPr>
          </w:p>
        </w:tc>
        <w:tc>
          <w:tcPr>
            <w:tcW w:w="716" w:type="dxa"/>
            <w:vAlign w:val="center"/>
          </w:tcPr>
          <w:p w14:paraId="5E8D075F" w14:textId="77777777" w:rsidR="00813591" w:rsidRDefault="00813591" w:rsidP="00813591">
            <w:pPr>
              <w:pStyle w:val="TAC"/>
            </w:pPr>
          </w:p>
        </w:tc>
        <w:tc>
          <w:tcPr>
            <w:tcW w:w="716" w:type="dxa"/>
            <w:vAlign w:val="center"/>
          </w:tcPr>
          <w:p w14:paraId="63609E80" w14:textId="77777777" w:rsidR="00813591" w:rsidRDefault="00813591" w:rsidP="00813591">
            <w:pPr>
              <w:pStyle w:val="TAC"/>
            </w:pPr>
          </w:p>
        </w:tc>
        <w:tc>
          <w:tcPr>
            <w:tcW w:w="716" w:type="dxa"/>
          </w:tcPr>
          <w:p w14:paraId="6CE38C45" w14:textId="77777777" w:rsidR="00813591" w:rsidRDefault="00813591" w:rsidP="00813591">
            <w:pPr>
              <w:pStyle w:val="TAC"/>
            </w:pPr>
          </w:p>
        </w:tc>
        <w:tc>
          <w:tcPr>
            <w:tcW w:w="716" w:type="dxa"/>
            <w:vAlign w:val="center"/>
          </w:tcPr>
          <w:p w14:paraId="0CAD9049" w14:textId="6A58D4AB" w:rsidR="00813591" w:rsidRDefault="00813591" w:rsidP="00813591">
            <w:pPr>
              <w:pStyle w:val="TAC"/>
            </w:pPr>
          </w:p>
        </w:tc>
        <w:tc>
          <w:tcPr>
            <w:tcW w:w="716" w:type="dxa"/>
            <w:vAlign w:val="center"/>
          </w:tcPr>
          <w:p w14:paraId="7984F6B1" w14:textId="77777777" w:rsidR="00813591" w:rsidRDefault="00813591" w:rsidP="00813591">
            <w:pPr>
              <w:pStyle w:val="TAC"/>
            </w:pPr>
          </w:p>
        </w:tc>
        <w:tc>
          <w:tcPr>
            <w:tcW w:w="756" w:type="dxa"/>
            <w:vAlign w:val="center"/>
          </w:tcPr>
          <w:p w14:paraId="7CF8CAA6" w14:textId="77777777" w:rsidR="00813591" w:rsidRDefault="00813591" w:rsidP="00813591">
            <w:pPr>
              <w:pStyle w:val="TAC"/>
            </w:pPr>
          </w:p>
        </w:tc>
      </w:tr>
      <w:tr w:rsidR="00813591" w14:paraId="679E41B9" w14:textId="77777777" w:rsidTr="00B25BF9">
        <w:trPr>
          <w:trHeight w:val="187"/>
          <w:jc w:val="center"/>
        </w:trPr>
        <w:tc>
          <w:tcPr>
            <w:tcW w:w="731" w:type="dxa"/>
            <w:vAlign w:val="center"/>
          </w:tcPr>
          <w:p w14:paraId="3B3900F4" w14:textId="5EF54BAE" w:rsidR="00813591" w:rsidRDefault="00813591" w:rsidP="00813591">
            <w:pPr>
              <w:pStyle w:val="TAC"/>
              <w:rPr>
                <w:lang w:val="en-US" w:eastAsia="zh-CN"/>
              </w:rPr>
            </w:pPr>
            <w:r>
              <w:rPr>
                <w:lang w:val="en-US" w:eastAsia="zh-CN"/>
              </w:rPr>
              <w:t>n92</w:t>
            </w:r>
          </w:p>
        </w:tc>
        <w:tc>
          <w:tcPr>
            <w:tcW w:w="730"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5" w:type="dxa"/>
            <w:vAlign w:val="center"/>
          </w:tcPr>
          <w:p w14:paraId="6422DE4A" w14:textId="77777777" w:rsidR="00813591" w:rsidRDefault="00813591" w:rsidP="00813591">
            <w:pPr>
              <w:pStyle w:val="TAC"/>
              <w:rPr>
                <w:lang w:val="en-US" w:eastAsia="zh-CN"/>
              </w:rPr>
            </w:pPr>
          </w:p>
        </w:tc>
        <w:tc>
          <w:tcPr>
            <w:tcW w:w="641"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1"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2"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2" w:type="dxa"/>
            <w:vAlign w:val="center"/>
          </w:tcPr>
          <w:p w14:paraId="71306915" w14:textId="77777777" w:rsidR="00813591" w:rsidRDefault="00813591" w:rsidP="00813591">
            <w:pPr>
              <w:pStyle w:val="TAC"/>
              <w:rPr>
                <w:lang w:val="en-US" w:eastAsia="zh-CN"/>
              </w:rPr>
            </w:pPr>
          </w:p>
        </w:tc>
        <w:tc>
          <w:tcPr>
            <w:tcW w:w="652" w:type="dxa"/>
            <w:vAlign w:val="center"/>
          </w:tcPr>
          <w:p w14:paraId="693C485B" w14:textId="77777777" w:rsidR="00813591" w:rsidRDefault="00813591" w:rsidP="00813591">
            <w:pPr>
              <w:pStyle w:val="TAC"/>
            </w:pPr>
          </w:p>
        </w:tc>
        <w:tc>
          <w:tcPr>
            <w:tcW w:w="716" w:type="dxa"/>
            <w:vAlign w:val="center"/>
          </w:tcPr>
          <w:p w14:paraId="48B0C378" w14:textId="7E89E1BD" w:rsidR="00813591" w:rsidRDefault="00813591" w:rsidP="00813591">
            <w:pPr>
              <w:pStyle w:val="TAC"/>
            </w:pPr>
            <w:r>
              <w:rPr>
                <w:rFonts w:cs="Arial"/>
                <w:lang w:val="zh-CN" w:eastAsia="zh-CN"/>
              </w:rPr>
              <w:t>25</w:t>
            </w:r>
          </w:p>
        </w:tc>
        <w:tc>
          <w:tcPr>
            <w:tcW w:w="716" w:type="dxa"/>
            <w:vAlign w:val="center"/>
          </w:tcPr>
          <w:p w14:paraId="4047A876" w14:textId="0AA61470" w:rsidR="00813591" w:rsidRDefault="00813591" w:rsidP="00813591">
            <w:pPr>
              <w:pStyle w:val="TAC"/>
            </w:pPr>
            <w:r>
              <w:rPr>
                <w:rFonts w:cs="Arial"/>
                <w:lang w:val="zh-CN" w:eastAsia="zh-CN"/>
              </w:rPr>
              <w:t>25</w:t>
            </w:r>
          </w:p>
        </w:tc>
        <w:tc>
          <w:tcPr>
            <w:tcW w:w="716" w:type="dxa"/>
            <w:vAlign w:val="center"/>
          </w:tcPr>
          <w:p w14:paraId="181696DA" w14:textId="206ABB12" w:rsidR="00813591" w:rsidRDefault="00813591" w:rsidP="00813591">
            <w:pPr>
              <w:pStyle w:val="TAC"/>
            </w:pPr>
            <w:r>
              <w:rPr>
                <w:rFonts w:cs="Arial"/>
                <w:lang w:val="zh-CN" w:eastAsia="zh-CN"/>
              </w:rPr>
              <w:t>25</w:t>
            </w:r>
          </w:p>
        </w:tc>
        <w:tc>
          <w:tcPr>
            <w:tcW w:w="716" w:type="dxa"/>
          </w:tcPr>
          <w:p w14:paraId="37C617C6" w14:textId="77777777" w:rsidR="00813591" w:rsidRDefault="00813591" w:rsidP="00813591">
            <w:pPr>
              <w:pStyle w:val="TAC"/>
              <w:rPr>
                <w:rFonts w:cs="Arial"/>
                <w:lang w:val="zh-CN" w:eastAsia="zh-CN"/>
              </w:rPr>
            </w:pPr>
          </w:p>
        </w:tc>
        <w:tc>
          <w:tcPr>
            <w:tcW w:w="716" w:type="dxa"/>
            <w:vAlign w:val="center"/>
          </w:tcPr>
          <w:p w14:paraId="35A5F6D2" w14:textId="00BB9815" w:rsidR="00813591" w:rsidRDefault="00813591" w:rsidP="00813591">
            <w:pPr>
              <w:pStyle w:val="TAC"/>
            </w:pPr>
            <w:r>
              <w:rPr>
                <w:rFonts w:cs="Arial"/>
                <w:lang w:val="zh-CN" w:eastAsia="zh-CN"/>
              </w:rPr>
              <w:t>25</w:t>
            </w:r>
          </w:p>
        </w:tc>
        <w:tc>
          <w:tcPr>
            <w:tcW w:w="716" w:type="dxa"/>
            <w:vAlign w:val="center"/>
          </w:tcPr>
          <w:p w14:paraId="3AFAB706" w14:textId="00264F4A" w:rsidR="00813591" w:rsidRDefault="00813591" w:rsidP="00813591">
            <w:pPr>
              <w:pStyle w:val="TAC"/>
            </w:pPr>
            <w:r>
              <w:rPr>
                <w:rFonts w:cs="Arial" w:hint="eastAsia"/>
                <w:lang w:val="zh-CN" w:eastAsia="zh-CN"/>
              </w:rPr>
              <w:t>25</w:t>
            </w:r>
          </w:p>
        </w:tc>
        <w:tc>
          <w:tcPr>
            <w:tcW w:w="756"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B25BF9">
        <w:trPr>
          <w:trHeight w:val="285"/>
          <w:jc w:val="center"/>
        </w:trPr>
        <w:tc>
          <w:tcPr>
            <w:tcW w:w="731" w:type="dxa"/>
          </w:tcPr>
          <w:p w14:paraId="48CA4C01" w14:textId="77777777" w:rsidR="00813591" w:rsidRDefault="00813591" w:rsidP="00DC7196">
            <w:pPr>
              <w:pStyle w:val="TAN"/>
            </w:pPr>
          </w:p>
        </w:tc>
        <w:tc>
          <w:tcPr>
            <w:tcW w:w="9615" w:type="dxa"/>
            <w:gridSpan w:val="14"/>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504" w:name="_CRTable7_3A_43"/>
      <w:bookmarkStart w:id="6505" w:name="_Hlk515991191"/>
      <w:r w:rsidRPr="001C0CC4">
        <w:t xml:space="preserve">Table </w:t>
      </w:r>
      <w:bookmarkEnd w:id="6504"/>
      <w:r w:rsidRPr="001C0CC4">
        <w:t>7.3A.</w:t>
      </w:r>
      <w:r w:rsidRPr="001C0CC4">
        <w:rPr>
          <w:rFonts w:eastAsia="SimSun" w:hint="eastAsia"/>
          <w:lang w:eastAsia="zh-CN"/>
        </w:rPr>
        <w:t>4</w:t>
      </w:r>
      <w:r w:rsidRPr="001C0CC4">
        <w:t>-3</w:t>
      </w:r>
      <w:bookmarkEnd w:id="6505"/>
      <w:r w:rsidRPr="001C0CC4">
        <w:t>: Void</w:t>
      </w:r>
    </w:p>
    <w:p w14:paraId="0A452879" w14:textId="77777777" w:rsidR="00DC7196" w:rsidRPr="001C0CC4" w:rsidRDefault="00DC7196" w:rsidP="00DC7196">
      <w:pPr>
        <w:pStyle w:val="TH"/>
      </w:pPr>
      <w:bookmarkStart w:id="6506" w:name="_CRTable7_3A_43a"/>
      <w:r w:rsidRPr="001C0CC4">
        <w:t xml:space="preserve">Table </w:t>
      </w:r>
      <w:bookmarkEnd w:id="6506"/>
      <w:r w:rsidRPr="001C0CC4">
        <w:t>7.3A.4-3a: Void</w:t>
      </w:r>
    </w:p>
    <w:p w14:paraId="1A2E6F0B" w14:textId="15927201" w:rsidR="00DC7196" w:rsidRPr="001C0CC4" w:rsidRDefault="00A25363"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r>
        <w:rPr>
          <w:lang w:val="en-US"/>
        </w:rPr>
        <w:t xml:space="preserve"> </w:t>
      </w:r>
      <w:r w:rsidRPr="00B94EDC">
        <w:rPr>
          <w:lang w:val="en-US"/>
        </w:rPr>
        <w:t xml:space="preserve">Sensitivity degradation is not required for receiver even order harmonic mixing with </w:t>
      </w:r>
      <w:r w:rsidRPr="00176BFF">
        <w:rPr>
          <w:lang w:val="en-US"/>
        </w:rPr>
        <w:t>aggressor 3rd order and above harmonic interference.</w:t>
      </w:r>
    </w:p>
    <w:p w14:paraId="0266BE9C" w14:textId="77777777" w:rsidR="00DC7196" w:rsidRPr="001C0CC4" w:rsidRDefault="00DC7196" w:rsidP="00DC7196">
      <w:pPr>
        <w:pStyle w:val="TH"/>
        <w:rPr>
          <w:lang w:eastAsia="ja-JP"/>
        </w:rPr>
      </w:pPr>
      <w:bookmarkStart w:id="6507" w:name="_CRTable7_3A_44"/>
      <w:bookmarkStart w:id="6508" w:name="_Hlk515991175"/>
      <w:r w:rsidRPr="001C0CC4">
        <w:rPr>
          <w:lang w:eastAsia="ja-JP"/>
        </w:rPr>
        <w:t xml:space="preserve">Table </w:t>
      </w:r>
      <w:bookmarkEnd w:id="6507"/>
      <w:r w:rsidRPr="001C0CC4">
        <w:rPr>
          <w:lang w:eastAsia="ja-JP"/>
        </w:rPr>
        <w:t>7.3A.</w:t>
      </w:r>
      <w:r w:rsidRPr="001C0CC4">
        <w:rPr>
          <w:rFonts w:eastAsia="SimSun" w:hint="eastAsia"/>
          <w:lang w:eastAsia="zh-CN"/>
        </w:rPr>
        <w:t>4</w:t>
      </w:r>
      <w:r w:rsidRPr="001C0CC4">
        <w:rPr>
          <w:lang w:eastAsia="ja-JP"/>
        </w:rPr>
        <w:t>-4</w:t>
      </w:r>
      <w:bookmarkEnd w:id="6508"/>
      <w:r w:rsidRPr="001C0CC4">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D26F3F">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D26F3F">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5"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D26F3F">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5" w:type="dxa"/>
          </w:tcPr>
          <w:p w14:paraId="0A189A5D" w14:textId="77777777" w:rsidR="00EE60E3" w:rsidRDefault="00EE60E3" w:rsidP="00EE008E">
            <w:pPr>
              <w:pStyle w:val="TAC"/>
              <w:rPr>
                <w:lang w:eastAsia="ja-JP"/>
              </w:rPr>
            </w:pPr>
          </w:p>
        </w:tc>
      </w:tr>
      <w:tr w:rsidR="00EE60E3" w14:paraId="3E1C72E0" w14:textId="77777777" w:rsidTr="00D26F3F">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5" w:type="dxa"/>
          </w:tcPr>
          <w:p w14:paraId="20DC4A55" w14:textId="77777777" w:rsidR="00EE60E3" w:rsidRDefault="00EE60E3" w:rsidP="00EE008E">
            <w:pPr>
              <w:pStyle w:val="TAC"/>
              <w:rPr>
                <w:lang w:val="en-US" w:eastAsia="zh-CN"/>
              </w:rPr>
            </w:pPr>
          </w:p>
        </w:tc>
      </w:tr>
      <w:tr w:rsidR="00EE60E3" w14:paraId="0228A79E" w14:textId="77777777" w:rsidTr="00D26F3F">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5" w:type="dxa"/>
          </w:tcPr>
          <w:p w14:paraId="7EE3BF23" w14:textId="77777777" w:rsidR="00EE60E3" w:rsidRDefault="00EE60E3" w:rsidP="00EE008E">
            <w:pPr>
              <w:pStyle w:val="TAC"/>
              <w:rPr>
                <w:szCs w:val="18"/>
                <w:lang w:val="en-US" w:eastAsia="ja-JP"/>
              </w:rPr>
            </w:pPr>
          </w:p>
        </w:tc>
      </w:tr>
      <w:tr w:rsidR="00EE60E3" w14:paraId="2DED0779" w14:textId="77777777" w:rsidTr="00D26F3F">
        <w:trPr>
          <w:trHeight w:val="187"/>
          <w:jc w:val="center"/>
        </w:trPr>
        <w:tc>
          <w:tcPr>
            <w:tcW w:w="709" w:type="dxa"/>
          </w:tcPr>
          <w:p w14:paraId="6CB2FC49" w14:textId="77777777" w:rsidR="00EE60E3" w:rsidRDefault="00EE60E3" w:rsidP="00DD7E6E">
            <w:pPr>
              <w:pStyle w:val="TAC"/>
              <w:rPr>
                <w:lang w:eastAsia="ja-JP"/>
              </w:rPr>
            </w:pPr>
            <w:r>
              <w:rPr>
                <w:lang w:eastAsia="zh-CN"/>
              </w:rPr>
              <w:t>n77</w:t>
            </w:r>
          </w:p>
        </w:tc>
        <w:tc>
          <w:tcPr>
            <w:tcW w:w="739" w:type="dxa"/>
          </w:tcPr>
          <w:p w14:paraId="29857CF3" w14:textId="77777777" w:rsidR="00EE60E3" w:rsidRDefault="00EE60E3" w:rsidP="00DD7E6E">
            <w:pPr>
              <w:pStyle w:val="TAC"/>
              <w:rPr>
                <w:lang w:eastAsia="ja-JP"/>
              </w:rPr>
            </w:pPr>
            <w:r>
              <w:rPr>
                <w:lang w:eastAsia="zh-CN"/>
              </w:rPr>
              <w:t>n5</w:t>
            </w:r>
          </w:p>
        </w:tc>
        <w:tc>
          <w:tcPr>
            <w:tcW w:w="620" w:type="dxa"/>
          </w:tcPr>
          <w:p w14:paraId="01174D93" w14:textId="77777777" w:rsidR="00EE60E3" w:rsidRDefault="00EE60E3" w:rsidP="00DD7E6E">
            <w:pPr>
              <w:pStyle w:val="TAC"/>
              <w:rPr>
                <w:lang w:eastAsia="zh-CN"/>
              </w:rPr>
            </w:pPr>
            <w:r>
              <w:rPr>
                <w:lang w:eastAsia="zh-CN"/>
              </w:rPr>
              <w:t>5.7</w:t>
            </w:r>
          </w:p>
        </w:tc>
        <w:tc>
          <w:tcPr>
            <w:tcW w:w="640" w:type="dxa"/>
          </w:tcPr>
          <w:p w14:paraId="7607A4F7" w14:textId="77777777" w:rsidR="00EE60E3" w:rsidRDefault="00EE60E3" w:rsidP="00DD7E6E">
            <w:pPr>
              <w:pStyle w:val="TAC"/>
              <w:rPr>
                <w:lang w:eastAsia="zh-CN"/>
              </w:rPr>
            </w:pPr>
            <w:r>
              <w:rPr>
                <w:lang w:eastAsia="zh-CN"/>
              </w:rPr>
              <w:t>4.0</w:t>
            </w:r>
          </w:p>
        </w:tc>
        <w:tc>
          <w:tcPr>
            <w:tcW w:w="640" w:type="dxa"/>
          </w:tcPr>
          <w:p w14:paraId="1E508A26" w14:textId="77777777" w:rsidR="00EE60E3" w:rsidRDefault="00EE60E3" w:rsidP="00DD7E6E">
            <w:pPr>
              <w:pStyle w:val="TAC"/>
              <w:rPr>
                <w:lang w:eastAsia="zh-CN"/>
              </w:rPr>
            </w:pPr>
            <w:r>
              <w:rPr>
                <w:lang w:eastAsia="zh-CN"/>
              </w:rPr>
              <w:t>3.0</w:t>
            </w:r>
          </w:p>
        </w:tc>
        <w:tc>
          <w:tcPr>
            <w:tcW w:w="640" w:type="dxa"/>
          </w:tcPr>
          <w:p w14:paraId="12D0A0E9" w14:textId="77777777" w:rsidR="00EE60E3" w:rsidRDefault="00EE60E3" w:rsidP="00DD7E6E">
            <w:pPr>
              <w:pStyle w:val="TAC"/>
              <w:rPr>
                <w:lang w:eastAsia="zh-CN"/>
              </w:rPr>
            </w:pPr>
            <w:r>
              <w:rPr>
                <w:lang w:eastAsia="zh-CN"/>
              </w:rPr>
              <w:t>2.7</w:t>
            </w:r>
          </w:p>
        </w:tc>
        <w:tc>
          <w:tcPr>
            <w:tcW w:w="640" w:type="dxa"/>
          </w:tcPr>
          <w:p w14:paraId="68B9BA99" w14:textId="77777777" w:rsidR="00EE60E3" w:rsidRDefault="00EE60E3" w:rsidP="00DD7E6E">
            <w:pPr>
              <w:pStyle w:val="TAC"/>
              <w:rPr>
                <w:lang w:eastAsia="ja-JP"/>
              </w:rPr>
            </w:pPr>
          </w:p>
        </w:tc>
        <w:tc>
          <w:tcPr>
            <w:tcW w:w="640" w:type="dxa"/>
          </w:tcPr>
          <w:p w14:paraId="38386303" w14:textId="77777777" w:rsidR="00EE60E3" w:rsidRDefault="00EE60E3" w:rsidP="00DD7E6E">
            <w:pPr>
              <w:pStyle w:val="TAC"/>
              <w:rPr>
                <w:lang w:eastAsia="ja-JP"/>
              </w:rPr>
            </w:pPr>
          </w:p>
        </w:tc>
        <w:tc>
          <w:tcPr>
            <w:tcW w:w="640" w:type="dxa"/>
          </w:tcPr>
          <w:p w14:paraId="663B455A" w14:textId="77777777" w:rsidR="00EE60E3" w:rsidRDefault="00EE60E3" w:rsidP="00DD7E6E">
            <w:pPr>
              <w:pStyle w:val="TAC"/>
              <w:rPr>
                <w:lang w:eastAsia="ja-JP"/>
              </w:rPr>
            </w:pPr>
          </w:p>
        </w:tc>
        <w:tc>
          <w:tcPr>
            <w:tcW w:w="640" w:type="dxa"/>
          </w:tcPr>
          <w:p w14:paraId="0AE070AE" w14:textId="77777777" w:rsidR="00EE60E3" w:rsidRDefault="00EE60E3" w:rsidP="00DD7E6E">
            <w:pPr>
              <w:pStyle w:val="TAC"/>
              <w:rPr>
                <w:lang w:eastAsia="ja-JP"/>
              </w:rPr>
            </w:pPr>
          </w:p>
        </w:tc>
        <w:tc>
          <w:tcPr>
            <w:tcW w:w="640" w:type="dxa"/>
          </w:tcPr>
          <w:p w14:paraId="5F4F74A9" w14:textId="77777777" w:rsidR="00EE60E3" w:rsidRDefault="00EE60E3" w:rsidP="00DD7E6E">
            <w:pPr>
              <w:pStyle w:val="TAC"/>
              <w:rPr>
                <w:lang w:eastAsia="ja-JP"/>
              </w:rPr>
            </w:pPr>
          </w:p>
        </w:tc>
        <w:tc>
          <w:tcPr>
            <w:tcW w:w="640" w:type="dxa"/>
          </w:tcPr>
          <w:p w14:paraId="063B731B" w14:textId="77777777" w:rsidR="00EE60E3" w:rsidRDefault="00EE60E3" w:rsidP="00DD7E6E">
            <w:pPr>
              <w:pStyle w:val="TAC"/>
              <w:rPr>
                <w:lang w:eastAsia="ja-JP"/>
              </w:rPr>
            </w:pPr>
          </w:p>
        </w:tc>
        <w:tc>
          <w:tcPr>
            <w:tcW w:w="640" w:type="dxa"/>
          </w:tcPr>
          <w:p w14:paraId="31BB8204" w14:textId="77777777" w:rsidR="00EE60E3" w:rsidRDefault="00EE60E3" w:rsidP="00DD7E6E">
            <w:pPr>
              <w:pStyle w:val="TAC"/>
              <w:rPr>
                <w:lang w:val="en-US" w:eastAsia="zh-CN"/>
              </w:rPr>
            </w:pPr>
          </w:p>
        </w:tc>
        <w:tc>
          <w:tcPr>
            <w:tcW w:w="640" w:type="dxa"/>
          </w:tcPr>
          <w:p w14:paraId="01779791" w14:textId="77777777" w:rsidR="00EE60E3" w:rsidRDefault="00EE60E3" w:rsidP="00DD7E6E">
            <w:pPr>
              <w:pStyle w:val="TAC"/>
              <w:rPr>
                <w:lang w:val="en-US" w:eastAsia="zh-CN"/>
              </w:rPr>
            </w:pPr>
          </w:p>
        </w:tc>
        <w:tc>
          <w:tcPr>
            <w:tcW w:w="665" w:type="dxa"/>
          </w:tcPr>
          <w:p w14:paraId="63FE4D6C" w14:textId="77777777" w:rsidR="00EE60E3" w:rsidRDefault="00EE60E3" w:rsidP="00DD7E6E">
            <w:pPr>
              <w:pStyle w:val="TAC"/>
              <w:rPr>
                <w:lang w:val="en-US" w:eastAsia="ja-JP"/>
              </w:rPr>
            </w:pPr>
          </w:p>
        </w:tc>
      </w:tr>
      <w:tr w:rsidR="00B25BF9" w14:paraId="2D16A6A3" w14:textId="77777777" w:rsidTr="002628B8">
        <w:trPr>
          <w:trHeight w:val="187"/>
          <w:jc w:val="center"/>
        </w:trPr>
        <w:tc>
          <w:tcPr>
            <w:tcW w:w="709" w:type="dxa"/>
            <w:vAlign w:val="center"/>
          </w:tcPr>
          <w:p w14:paraId="7CA60A88" w14:textId="2554DD2A" w:rsidR="00B25BF9" w:rsidRDefault="00B25BF9" w:rsidP="00B25BF9">
            <w:pPr>
              <w:keepNext/>
              <w:keepLines/>
              <w:spacing w:after="0"/>
              <w:jc w:val="center"/>
              <w:rPr>
                <w:rFonts w:ascii="Arial" w:hAnsi="Arial" w:cs="Arial"/>
                <w:sz w:val="18"/>
                <w:szCs w:val="18"/>
                <w:lang w:eastAsia="zh-CN"/>
              </w:rPr>
            </w:pPr>
            <w:r>
              <w:rPr>
                <w:rFonts w:ascii="Arial" w:hAnsi="Arial" w:cs="Arial"/>
                <w:sz w:val="18"/>
                <w:szCs w:val="18"/>
                <w:lang w:eastAsia="zh-CN"/>
              </w:rPr>
              <w:t>n78</w:t>
            </w:r>
          </w:p>
        </w:tc>
        <w:tc>
          <w:tcPr>
            <w:tcW w:w="739" w:type="dxa"/>
            <w:tcBorders>
              <w:top w:val="single" w:sz="4" w:space="0" w:color="auto"/>
              <w:left w:val="single" w:sz="4" w:space="0" w:color="auto"/>
              <w:bottom w:val="single" w:sz="4" w:space="0" w:color="auto"/>
              <w:right w:val="single" w:sz="4" w:space="0" w:color="auto"/>
            </w:tcBorders>
            <w:vAlign w:val="center"/>
          </w:tcPr>
          <w:p w14:paraId="08EEF5C0" w14:textId="411B5428" w:rsidR="00B25BF9" w:rsidRDefault="00B25BF9" w:rsidP="00B25BF9">
            <w:pPr>
              <w:pStyle w:val="TAC"/>
              <w:rPr>
                <w:lang w:eastAsia="zh-CN"/>
              </w:rPr>
            </w:pPr>
            <w:r>
              <w:rPr>
                <w:lang w:eastAsia="zh-CN"/>
              </w:rPr>
              <w:t>n28</w:t>
            </w:r>
            <w:r>
              <w:rPr>
                <w:vertAlign w:val="superscript"/>
                <w:lang w:eastAsia="zh-CN"/>
              </w:rPr>
              <w:t>6</w:t>
            </w:r>
          </w:p>
        </w:tc>
        <w:tc>
          <w:tcPr>
            <w:tcW w:w="620" w:type="dxa"/>
            <w:tcBorders>
              <w:top w:val="single" w:sz="4" w:space="0" w:color="auto"/>
              <w:left w:val="single" w:sz="4" w:space="0" w:color="auto"/>
              <w:bottom w:val="single" w:sz="4" w:space="0" w:color="auto"/>
              <w:right w:val="single" w:sz="4" w:space="0" w:color="auto"/>
            </w:tcBorders>
          </w:tcPr>
          <w:p w14:paraId="5256816B" w14:textId="50785B2C" w:rsidR="00B25BF9" w:rsidRDefault="00B25BF9" w:rsidP="00B25BF9">
            <w:pPr>
              <w:pStyle w:val="TAC"/>
              <w:rPr>
                <w:lang w:eastAsia="zh-CN"/>
              </w:rPr>
            </w:pPr>
            <w:r>
              <w:rPr>
                <w:lang w:eastAsia="zh-CN"/>
              </w:rPr>
              <w:t>6.1</w:t>
            </w:r>
          </w:p>
        </w:tc>
        <w:tc>
          <w:tcPr>
            <w:tcW w:w="640" w:type="dxa"/>
            <w:tcBorders>
              <w:top w:val="single" w:sz="4" w:space="0" w:color="auto"/>
              <w:left w:val="single" w:sz="4" w:space="0" w:color="auto"/>
              <w:bottom w:val="single" w:sz="4" w:space="0" w:color="auto"/>
              <w:right w:val="single" w:sz="4" w:space="0" w:color="auto"/>
            </w:tcBorders>
          </w:tcPr>
          <w:p w14:paraId="5BAFC853" w14:textId="344E7C41" w:rsidR="00B25BF9" w:rsidRDefault="00B25BF9" w:rsidP="00B25BF9">
            <w:pPr>
              <w:pStyle w:val="TAC"/>
              <w:rPr>
                <w:lang w:eastAsia="zh-CN"/>
              </w:rPr>
            </w:pPr>
          </w:p>
        </w:tc>
        <w:tc>
          <w:tcPr>
            <w:tcW w:w="640" w:type="dxa"/>
            <w:tcBorders>
              <w:top w:val="single" w:sz="4" w:space="0" w:color="auto"/>
              <w:left w:val="single" w:sz="4" w:space="0" w:color="auto"/>
              <w:bottom w:val="single" w:sz="4" w:space="0" w:color="auto"/>
              <w:right w:val="single" w:sz="4" w:space="0" w:color="auto"/>
            </w:tcBorders>
          </w:tcPr>
          <w:p w14:paraId="01A50BEC" w14:textId="42019837" w:rsidR="00B25BF9" w:rsidRDefault="00B25BF9" w:rsidP="00B25BF9">
            <w:pPr>
              <w:pStyle w:val="TAC"/>
              <w:rPr>
                <w:lang w:eastAsia="zh-CN"/>
              </w:rPr>
            </w:pPr>
          </w:p>
        </w:tc>
        <w:tc>
          <w:tcPr>
            <w:tcW w:w="640" w:type="dxa"/>
            <w:tcBorders>
              <w:top w:val="single" w:sz="4" w:space="0" w:color="auto"/>
              <w:left w:val="single" w:sz="4" w:space="0" w:color="auto"/>
              <w:bottom w:val="single" w:sz="4" w:space="0" w:color="auto"/>
              <w:right w:val="single" w:sz="4" w:space="0" w:color="auto"/>
            </w:tcBorders>
          </w:tcPr>
          <w:p w14:paraId="33C70233" w14:textId="52393E36" w:rsidR="00B25BF9" w:rsidRDefault="00B25BF9" w:rsidP="00B25BF9">
            <w:pPr>
              <w:pStyle w:val="TAC"/>
              <w:rPr>
                <w:lang w:eastAsia="zh-CN"/>
              </w:rPr>
            </w:pPr>
          </w:p>
        </w:tc>
        <w:tc>
          <w:tcPr>
            <w:tcW w:w="640" w:type="dxa"/>
          </w:tcPr>
          <w:p w14:paraId="74AC3179" w14:textId="77777777" w:rsidR="00B25BF9" w:rsidRDefault="00B25BF9" w:rsidP="00B25BF9">
            <w:pPr>
              <w:pStyle w:val="TAC"/>
              <w:rPr>
                <w:lang w:eastAsia="ja-JP"/>
              </w:rPr>
            </w:pPr>
          </w:p>
        </w:tc>
        <w:tc>
          <w:tcPr>
            <w:tcW w:w="640" w:type="dxa"/>
          </w:tcPr>
          <w:p w14:paraId="0CF2D739" w14:textId="77777777" w:rsidR="00B25BF9" w:rsidRDefault="00B25BF9" w:rsidP="00B25BF9">
            <w:pPr>
              <w:pStyle w:val="TAC"/>
              <w:rPr>
                <w:lang w:eastAsia="ja-JP"/>
              </w:rPr>
            </w:pPr>
          </w:p>
        </w:tc>
        <w:tc>
          <w:tcPr>
            <w:tcW w:w="640" w:type="dxa"/>
          </w:tcPr>
          <w:p w14:paraId="5B3762EC" w14:textId="77777777" w:rsidR="00B25BF9" w:rsidRDefault="00B25BF9" w:rsidP="00B25BF9">
            <w:pPr>
              <w:pStyle w:val="TAC"/>
              <w:rPr>
                <w:lang w:eastAsia="ja-JP"/>
              </w:rPr>
            </w:pPr>
          </w:p>
        </w:tc>
        <w:tc>
          <w:tcPr>
            <w:tcW w:w="640" w:type="dxa"/>
          </w:tcPr>
          <w:p w14:paraId="76DAE0EE" w14:textId="77777777" w:rsidR="00B25BF9" w:rsidRDefault="00B25BF9" w:rsidP="00B25BF9">
            <w:pPr>
              <w:pStyle w:val="TAC"/>
              <w:rPr>
                <w:lang w:eastAsia="ja-JP"/>
              </w:rPr>
            </w:pPr>
          </w:p>
        </w:tc>
        <w:tc>
          <w:tcPr>
            <w:tcW w:w="640" w:type="dxa"/>
          </w:tcPr>
          <w:p w14:paraId="45F40B90" w14:textId="77777777" w:rsidR="00B25BF9" w:rsidRDefault="00B25BF9" w:rsidP="00B25BF9">
            <w:pPr>
              <w:pStyle w:val="TAC"/>
              <w:rPr>
                <w:lang w:eastAsia="ja-JP"/>
              </w:rPr>
            </w:pPr>
          </w:p>
        </w:tc>
        <w:tc>
          <w:tcPr>
            <w:tcW w:w="640" w:type="dxa"/>
          </w:tcPr>
          <w:p w14:paraId="3E6C6BF4" w14:textId="77777777" w:rsidR="00B25BF9" w:rsidRDefault="00B25BF9" w:rsidP="00B25BF9">
            <w:pPr>
              <w:pStyle w:val="TAC"/>
              <w:rPr>
                <w:lang w:eastAsia="ja-JP"/>
              </w:rPr>
            </w:pPr>
          </w:p>
        </w:tc>
        <w:tc>
          <w:tcPr>
            <w:tcW w:w="640" w:type="dxa"/>
          </w:tcPr>
          <w:p w14:paraId="607644E8" w14:textId="77777777" w:rsidR="00B25BF9" w:rsidRDefault="00B25BF9" w:rsidP="00B25BF9">
            <w:pPr>
              <w:pStyle w:val="TAC"/>
              <w:rPr>
                <w:lang w:val="en-US" w:eastAsia="zh-CN"/>
              </w:rPr>
            </w:pPr>
          </w:p>
        </w:tc>
        <w:tc>
          <w:tcPr>
            <w:tcW w:w="640" w:type="dxa"/>
          </w:tcPr>
          <w:p w14:paraId="343E6D3F" w14:textId="77777777" w:rsidR="00B25BF9" w:rsidRDefault="00B25BF9" w:rsidP="00B25BF9">
            <w:pPr>
              <w:pStyle w:val="TAC"/>
              <w:rPr>
                <w:lang w:val="en-US" w:eastAsia="zh-CN"/>
              </w:rPr>
            </w:pPr>
          </w:p>
        </w:tc>
        <w:tc>
          <w:tcPr>
            <w:tcW w:w="665" w:type="dxa"/>
          </w:tcPr>
          <w:p w14:paraId="59F1D21E" w14:textId="77777777" w:rsidR="00B25BF9" w:rsidRDefault="00B25BF9" w:rsidP="00B25BF9">
            <w:pPr>
              <w:pStyle w:val="TAC"/>
              <w:rPr>
                <w:lang w:val="en-US" w:eastAsia="ja-JP"/>
              </w:rPr>
            </w:pPr>
          </w:p>
        </w:tc>
      </w:tr>
      <w:tr w:rsidR="00787C57" w14:paraId="5D546830" w14:textId="77777777" w:rsidTr="00D26F3F">
        <w:trPr>
          <w:trHeight w:val="187"/>
          <w:jc w:val="center"/>
        </w:trPr>
        <w:tc>
          <w:tcPr>
            <w:tcW w:w="709" w:type="dxa"/>
          </w:tcPr>
          <w:p w14:paraId="794466B9" w14:textId="77777777" w:rsidR="00787C57" w:rsidRDefault="00787C57" w:rsidP="00787C57">
            <w:pPr>
              <w:pStyle w:val="TAC"/>
              <w:rPr>
                <w:lang w:eastAsia="ja-JP"/>
              </w:rPr>
            </w:pPr>
            <w:r>
              <w:rPr>
                <w:rFonts w:hint="eastAsia"/>
                <w:lang w:eastAsia="ja-JP"/>
              </w:rPr>
              <w:t>n78</w:t>
            </w:r>
          </w:p>
        </w:tc>
        <w:tc>
          <w:tcPr>
            <w:tcW w:w="739" w:type="dxa"/>
          </w:tcPr>
          <w:p w14:paraId="5025C922" w14:textId="77777777" w:rsidR="00787C57" w:rsidRDefault="00787C57" w:rsidP="00787C57">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787C57" w:rsidRDefault="00787C57" w:rsidP="00787C57">
            <w:pPr>
              <w:pStyle w:val="TAC"/>
              <w:rPr>
                <w:lang w:eastAsia="ja-JP"/>
              </w:rPr>
            </w:pPr>
            <w:r>
              <w:rPr>
                <w:rFonts w:hint="eastAsia"/>
                <w:lang w:eastAsia="ja-JP"/>
              </w:rPr>
              <w:t>10.4</w:t>
            </w:r>
          </w:p>
        </w:tc>
        <w:tc>
          <w:tcPr>
            <w:tcW w:w="640" w:type="dxa"/>
          </w:tcPr>
          <w:p w14:paraId="6466E68A" w14:textId="77777777" w:rsidR="00787C57" w:rsidRDefault="00787C57" w:rsidP="00787C57">
            <w:pPr>
              <w:pStyle w:val="TAC"/>
              <w:rPr>
                <w:lang w:eastAsia="ja-JP"/>
              </w:rPr>
            </w:pPr>
            <w:r>
              <w:rPr>
                <w:rFonts w:hint="eastAsia"/>
                <w:lang w:eastAsia="ja-JP"/>
              </w:rPr>
              <w:t>10.4</w:t>
            </w:r>
          </w:p>
        </w:tc>
        <w:tc>
          <w:tcPr>
            <w:tcW w:w="640" w:type="dxa"/>
          </w:tcPr>
          <w:p w14:paraId="5AA73118" w14:textId="77777777" w:rsidR="00787C57" w:rsidRDefault="00787C57" w:rsidP="00787C57">
            <w:pPr>
              <w:pStyle w:val="TAC"/>
              <w:rPr>
                <w:lang w:eastAsia="ja-JP"/>
              </w:rPr>
            </w:pPr>
            <w:r>
              <w:rPr>
                <w:rFonts w:hint="eastAsia"/>
                <w:lang w:eastAsia="ja-JP"/>
              </w:rPr>
              <w:t>10.4</w:t>
            </w:r>
          </w:p>
        </w:tc>
        <w:tc>
          <w:tcPr>
            <w:tcW w:w="640" w:type="dxa"/>
          </w:tcPr>
          <w:p w14:paraId="5B135450" w14:textId="77777777" w:rsidR="00787C57" w:rsidRDefault="00787C57" w:rsidP="00787C57">
            <w:pPr>
              <w:pStyle w:val="TAC"/>
              <w:rPr>
                <w:lang w:eastAsia="ja-JP"/>
              </w:rPr>
            </w:pPr>
            <w:r>
              <w:rPr>
                <w:rFonts w:hint="eastAsia"/>
                <w:lang w:eastAsia="ja-JP"/>
              </w:rPr>
              <w:t>10.4</w:t>
            </w:r>
          </w:p>
        </w:tc>
        <w:tc>
          <w:tcPr>
            <w:tcW w:w="640" w:type="dxa"/>
          </w:tcPr>
          <w:p w14:paraId="0F965ECD" w14:textId="77777777" w:rsidR="00787C57" w:rsidRDefault="00787C57" w:rsidP="00787C57">
            <w:pPr>
              <w:pStyle w:val="TAC"/>
              <w:rPr>
                <w:lang w:eastAsia="ja-JP"/>
              </w:rPr>
            </w:pPr>
          </w:p>
        </w:tc>
        <w:tc>
          <w:tcPr>
            <w:tcW w:w="640" w:type="dxa"/>
          </w:tcPr>
          <w:p w14:paraId="16BF9ADE" w14:textId="77777777" w:rsidR="00787C57" w:rsidRDefault="00787C57" w:rsidP="00787C57">
            <w:pPr>
              <w:pStyle w:val="TAC"/>
              <w:rPr>
                <w:lang w:eastAsia="ja-JP"/>
              </w:rPr>
            </w:pPr>
          </w:p>
        </w:tc>
        <w:tc>
          <w:tcPr>
            <w:tcW w:w="640" w:type="dxa"/>
          </w:tcPr>
          <w:p w14:paraId="4FA4F98F" w14:textId="77777777" w:rsidR="00787C57" w:rsidRDefault="00787C57" w:rsidP="00787C57">
            <w:pPr>
              <w:pStyle w:val="TAC"/>
              <w:rPr>
                <w:lang w:eastAsia="ja-JP"/>
              </w:rPr>
            </w:pPr>
            <w:r>
              <w:rPr>
                <w:rFonts w:hint="eastAsia"/>
                <w:lang w:eastAsia="ja-JP"/>
              </w:rPr>
              <w:t>7.2</w:t>
            </w:r>
          </w:p>
        </w:tc>
        <w:tc>
          <w:tcPr>
            <w:tcW w:w="640" w:type="dxa"/>
          </w:tcPr>
          <w:p w14:paraId="0706C4A9" w14:textId="77777777" w:rsidR="00787C57" w:rsidRDefault="00787C57" w:rsidP="00787C57">
            <w:pPr>
              <w:pStyle w:val="TAC"/>
              <w:rPr>
                <w:lang w:val="en-US" w:eastAsia="ja-JP"/>
              </w:rPr>
            </w:pPr>
            <w:r>
              <w:rPr>
                <w:rFonts w:hint="eastAsia"/>
                <w:lang w:eastAsia="ja-JP"/>
              </w:rPr>
              <w:t>6.2</w:t>
            </w:r>
          </w:p>
        </w:tc>
        <w:tc>
          <w:tcPr>
            <w:tcW w:w="640" w:type="dxa"/>
          </w:tcPr>
          <w:p w14:paraId="29B3357A" w14:textId="77777777" w:rsidR="00787C57" w:rsidRDefault="00787C57" w:rsidP="00787C57">
            <w:pPr>
              <w:pStyle w:val="TAC"/>
              <w:rPr>
                <w:lang w:val="en-US" w:eastAsia="ja-JP"/>
              </w:rPr>
            </w:pPr>
            <w:r>
              <w:rPr>
                <w:rFonts w:hint="eastAsia"/>
                <w:lang w:eastAsia="ja-JP"/>
              </w:rPr>
              <w:t>5.5</w:t>
            </w:r>
          </w:p>
        </w:tc>
        <w:tc>
          <w:tcPr>
            <w:tcW w:w="640" w:type="dxa"/>
          </w:tcPr>
          <w:p w14:paraId="5B1757FE" w14:textId="77777777" w:rsidR="00787C57" w:rsidRDefault="00787C57" w:rsidP="00787C57">
            <w:pPr>
              <w:pStyle w:val="TAC"/>
              <w:rPr>
                <w:lang w:eastAsia="ja-JP"/>
              </w:rPr>
            </w:pPr>
          </w:p>
        </w:tc>
        <w:tc>
          <w:tcPr>
            <w:tcW w:w="640" w:type="dxa"/>
          </w:tcPr>
          <w:p w14:paraId="2997A0D6" w14:textId="77777777" w:rsidR="00787C57" w:rsidRDefault="00787C57" w:rsidP="00787C57">
            <w:pPr>
              <w:pStyle w:val="TAC"/>
              <w:rPr>
                <w:lang w:val="en-US" w:eastAsia="zh-CN"/>
              </w:rPr>
            </w:pPr>
            <w:r>
              <w:rPr>
                <w:rFonts w:hint="eastAsia"/>
                <w:lang w:val="en-US" w:eastAsia="zh-CN"/>
              </w:rPr>
              <w:t>4.5</w:t>
            </w:r>
          </w:p>
        </w:tc>
        <w:tc>
          <w:tcPr>
            <w:tcW w:w="640" w:type="dxa"/>
          </w:tcPr>
          <w:p w14:paraId="39020B5B" w14:textId="77777777" w:rsidR="00787C57" w:rsidRDefault="00787C57" w:rsidP="00787C57">
            <w:pPr>
              <w:pStyle w:val="TAC"/>
              <w:rPr>
                <w:lang w:val="en-US" w:eastAsia="zh-CN"/>
              </w:rPr>
            </w:pPr>
          </w:p>
        </w:tc>
        <w:tc>
          <w:tcPr>
            <w:tcW w:w="665" w:type="dxa"/>
          </w:tcPr>
          <w:p w14:paraId="1E7A8531" w14:textId="77777777" w:rsidR="00787C57" w:rsidRDefault="00787C57" w:rsidP="00787C57">
            <w:pPr>
              <w:pStyle w:val="TAC"/>
              <w:rPr>
                <w:lang w:val="en-US" w:eastAsia="ja-JP"/>
              </w:rPr>
            </w:pPr>
          </w:p>
        </w:tc>
      </w:tr>
      <w:tr w:rsidR="00787C57" w14:paraId="3356EF85" w14:textId="77777777" w:rsidTr="00D26F3F">
        <w:trPr>
          <w:trHeight w:val="187"/>
          <w:jc w:val="center"/>
        </w:trPr>
        <w:tc>
          <w:tcPr>
            <w:tcW w:w="709" w:type="dxa"/>
          </w:tcPr>
          <w:p w14:paraId="0A2DECE8" w14:textId="77777777" w:rsidR="00787C57" w:rsidRDefault="00787C57" w:rsidP="00787C57">
            <w:pPr>
              <w:pStyle w:val="TAC"/>
              <w:rPr>
                <w:lang w:eastAsia="ja-JP"/>
              </w:rPr>
            </w:pPr>
            <w:r>
              <w:rPr>
                <w:rFonts w:hint="eastAsia"/>
                <w:lang w:eastAsia="ja-JP"/>
              </w:rPr>
              <w:t>n78</w:t>
            </w:r>
          </w:p>
        </w:tc>
        <w:tc>
          <w:tcPr>
            <w:tcW w:w="739" w:type="dxa"/>
          </w:tcPr>
          <w:p w14:paraId="1EE6303D" w14:textId="77777777" w:rsidR="00787C57" w:rsidRDefault="00787C57" w:rsidP="00787C57">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787C57" w:rsidRDefault="00787C57" w:rsidP="00787C57">
            <w:pPr>
              <w:pStyle w:val="TAC"/>
              <w:rPr>
                <w:lang w:eastAsia="ja-JP"/>
              </w:rPr>
            </w:pPr>
          </w:p>
        </w:tc>
        <w:tc>
          <w:tcPr>
            <w:tcW w:w="640" w:type="dxa"/>
          </w:tcPr>
          <w:p w14:paraId="3599F955" w14:textId="77777777" w:rsidR="00787C57" w:rsidRDefault="00787C57" w:rsidP="00787C57">
            <w:pPr>
              <w:pStyle w:val="TAC"/>
              <w:rPr>
                <w:lang w:eastAsia="ja-JP"/>
              </w:rPr>
            </w:pPr>
            <w:r>
              <w:rPr>
                <w:rFonts w:hint="eastAsia"/>
                <w:lang w:eastAsia="ja-JP"/>
              </w:rPr>
              <w:t>10.4</w:t>
            </w:r>
          </w:p>
        </w:tc>
        <w:tc>
          <w:tcPr>
            <w:tcW w:w="640" w:type="dxa"/>
          </w:tcPr>
          <w:p w14:paraId="6EFF1502" w14:textId="77777777" w:rsidR="00787C57" w:rsidRDefault="00787C57" w:rsidP="00787C57">
            <w:pPr>
              <w:pStyle w:val="TAC"/>
              <w:rPr>
                <w:lang w:eastAsia="ja-JP"/>
              </w:rPr>
            </w:pPr>
            <w:r>
              <w:rPr>
                <w:rFonts w:hint="eastAsia"/>
                <w:lang w:eastAsia="ja-JP"/>
              </w:rPr>
              <w:t>10.4</w:t>
            </w:r>
          </w:p>
        </w:tc>
        <w:tc>
          <w:tcPr>
            <w:tcW w:w="640" w:type="dxa"/>
          </w:tcPr>
          <w:p w14:paraId="4AD5D37B" w14:textId="77777777" w:rsidR="00787C57" w:rsidRDefault="00787C57" w:rsidP="00787C57">
            <w:pPr>
              <w:pStyle w:val="TAC"/>
              <w:rPr>
                <w:lang w:eastAsia="ja-JP"/>
              </w:rPr>
            </w:pPr>
            <w:r>
              <w:rPr>
                <w:rFonts w:hint="eastAsia"/>
                <w:lang w:eastAsia="ja-JP"/>
              </w:rPr>
              <w:t>10.4</w:t>
            </w:r>
          </w:p>
        </w:tc>
        <w:tc>
          <w:tcPr>
            <w:tcW w:w="640" w:type="dxa"/>
          </w:tcPr>
          <w:p w14:paraId="081EE2F0" w14:textId="77777777" w:rsidR="00787C57" w:rsidRDefault="00787C57" w:rsidP="00787C57">
            <w:pPr>
              <w:pStyle w:val="TAC"/>
              <w:rPr>
                <w:lang w:eastAsia="ja-JP"/>
              </w:rPr>
            </w:pPr>
          </w:p>
        </w:tc>
        <w:tc>
          <w:tcPr>
            <w:tcW w:w="640" w:type="dxa"/>
          </w:tcPr>
          <w:p w14:paraId="23F4CF15" w14:textId="77777777" w:rsidR="00787C57" w:rsidRDefault="00787C57" w:rsidP="00787C57">
            <w:pPr>
              <w:pStyle w:val="TAC"/>
              <w:rPr>
                <w:lang w:eastAsia="ja-JP"/>
              </w:rPr>
            </w:pPr>
          </w:p>
        </w:tc>
        <w:tc>
          <w:tcPr>
            <w:tcW w:w="640" w:type="dxa"/>
          </w:tcPr>
          <w:p w14:paraId="01B90D75" w14:textId="7BF21B85" w:rsidR="00787C57" w:rsidRDefault="00787C57" w:rsidP="00787C57">
            <w:pPr>
              <w:pStyle w:val="TAC"/>
              <w:rPr>
                <w:lang w:val="en-US" w:eastAsia="zh-CN"/>
              </w:rPr>
            </w:pPr>
            <w:r>
              <w:rPr>
                <w:rFonts w:hint="eastAsia"/>
                <w:lang w:val="en-US" w:eastAsia="zh-CN"/>
              </w:rPr>
              <w:t>8.2</w:t>
            </w:r>
          </w:p>
        </w:tc>
        <w:tc>
          <w:tcPr>
            <w:tcW w:w="640" w:type="dxa"/>
          </w:tcPr>
          <w:p w14:paraId="3345F727" w14:textId="1216CAB6" w:rsidR="00787C57" w:rsidRDefault="00787C57" w:rsidP="00787C57">
            <w:pPr>
              <w:pStyle w:val="TAC"/>
              <w:rPr>
                <w:lang w:val="en-US" w:eastAsia="zh-CN"/>
              </w:rPr>
            </w:pPr>
            <w:r>
              <w:rPr>
                <w:rFonts w:hint="eastAsia"/>
                <w:lang w:val="en-US" w:eastAsia="zh-CN"/>
              </w:rPr>
              <w:t>7.6</w:t>
            </w:r>
          </w:p>
        </w:tc>
        <w:tc>
          <w:tcPr>
            <w:tcW w:w="640" w:type="dxa"/>
          </w:tcPr>
          <w:p w14:paraId="1E276F1C" w14:textId="0F6B524E" w:rsidR="00787C57" w:rsidRDefault="00787C57" w:rsidP="00787C57">
            <w:pPr>
              <w:pStyle w:val="TAC"/>
              <w:rPr>
                <w:lang w:val="en-US" w:eastAsia="zh-CN"/>
              </w:rPr>
            </w:pPr>
            <w:r>
              <w:rPr>
                <w:rFonts w:hint="eastAsia"/>
                <w:lang w:val="en-US" w:eastAsia="zh-CN"/>
              </w:rPr>
              <w:t>7.3</w:t>
            </w:r>
          </w:p>
        </w:tc>
        <w:tc>
          <w:tcPr>
            <w:tcW w:w="640" w:type="dxa"/>
          </w:tcPr>
          <w:p w14:paraId="69DE4AC7" w14:textId="77777777" w:rsidR="00787C57" w:rsidRDefault="00787C57" w:rsidP="00787C57">
            <w:pPr>
              <w:pStyle w:val="TAC"/>
              <w:rPr>
                <w:lang w:eastAsia="ja-JP"/>
              </w:rPr>
            </w:pPr>
          </w:p>
        </w:tc>
        <w:tc>
          <w:tcPr>
            <w:tcW w:w="640" w:type="dxa"/>
          </w:tcPr>
          <w:p w14:paraId="0FE7AAAF" w14:textId="234137EE" w:rsidR="00787C57" w:rsidRDefault="00787C57" w:rsidP="00787C57">
            <w:pPr>
              <w:pStyle w:val="TAC"/>
              <w:rPr>
                <w:lang w:val="en-US" w:eastAsia="zh-CN"/>
              </w:rPr>
            </w:pPr>
            <w:r>
              <w:rPr>
                <w:rFonts w:hint="eastAsia"/>
                <w:lang w:val="en-US" w:eastAsia="zh-CN"/>
              </w:rPr>
              <w:t>6.6</w:t>
            </w:r>
          </w:p>
        </w:tc>
        <w:tc>
          <w:tcPr>
            <w:tcW w:w="640" w:type="dxa"/>
          </w:tcPr>
          <w:p w14:paraId="458BAEC0" w14:textId="77777777" w:rsidR="00787C57" w:rsidRDefault="00787C57" w:rsidP="00787C57">
            <w:pPr>
              <w:pStyle w:val="TAC"/>
              <w:rPr>
                <w:lang w:val="en-US" w:eastAsia="zh-CN"/>
              </w:rPr>
            </w:pPr>
            <w:r>
              <w:rPr>
                <w:rFonts w:hint="eastAsia"/>
                <w:lang w:val="en-US" w:eastAsia="zh-CN"/>
              </w:rPr>
              <w:t>6.4</w:t>
            </w:r>
          </w:p>
        </w:tc>
        <w:tc>
          <w:tcPr>
            <w:tcW w:w="665" w:type="dxa"/>
          </w:tcPr>
          <w:p w14:paraId="1ABBD7EA" w14:textId="180B64C7" w:rsidR="00787C57" w:rsidRDefault="00787C57" w:rsidP="00787C57">
            <w:pPr>
              <w:pStyle w:val="TAC"/>
              <w:rPr>
                <w:lang w:val="en-US" w:eastAsia="zh-CN"/>
              </w:rPr>
            </w:pPr>
            <w:r>
              <w:rPr>
                <w:rFonts w:hint="eastAsia"/>
                <w:lang w:val="en-US" w:eastAsia="zh-CN"/>
              </w:rPr>
              <w:t>6.3</w:t>
            </w:r>
          </w:p>
        </w:tc>
      </w:tr>
      <w:tr w:rsidR="00787C57" w14:paraId="5403CBA4" w14:textId="77777777" w:rsidTr="00D26F3F">
        <w:trPr>
          <w:trHeight w:val="187"/>
          <w:jc w:val="center"/>
        </w:trPr>
        <w:tc>
          <w:tcPr>
            <w:tcW w:w="709" w:type="dxa"/>
          </w:tcPr>
          <w:p w14:paraId="7B6DF40E" w14:textId="03DBDCF2" w:rsidR="00787C57" w:rsidRDefault="00787C57" w:rsidP="00787C57">
            <w:pPr>
              <w:pStyle w:val="TAC"/>
              <w:rPr>
                <w:lang w:eastAsia="ja-JP"/>
              </w:rPr>
            </w:pPr>
            <w:r>
              <w:rPr>
                <w:lang w:eastAsia="zh-CN"/>
              </w:rPr>
              <w:t>n79</w:t>
            </w:r>
          </w:p>
        </w:tc>
        <w:tc>
          <w:tcPr>
            <w:tcW w:w="739" w:type="dxa"/>
          </w:tcPr>
          <w:p w14:paraId="4438B592" w14:textId="24B7F513" w:rsidR="00787C57" w:rsidRDefault="00787C57" w:rsidP="00787C57">
            <w:pPr>
              <w:pStyle w:val="TAC"/>
              <w:rPr>
                <w:lang w:eastAsia="ja-JP"/>
              </w:rPr>
            </w:pPr>
            <w:r>
              <w:rPr>
                <w:lang w:eastAsia="zh-CN"/>
              </w:rPr>
              <w:t>n</w:t>
            </w:r>
            <w:r>
              <w:rPr>
                <w:rFonts w:hint="eastAsia"/>
                <w:lang w:eastAsia="zh-CN"/>
              </w:rPr>
              <w:t>8</w:t>
            </w:r>
            <w:r w:rsidRPr="00D447C3">
              <w:rPr>
                <w:vertAlign w:val="superscript"/>
                <w:lang w:eastAsia="zh-CN"/>
              </w:rPr>
              <w:t>5</w:t>
            </w:r>
          </w:p>
        </w:tc>
        <w:tc>
          <w:tcPr>
            <w:tcW w:w="620" w:type="dxa"/>
            <w:vAlign w:val="center"/>
          </w:tcPr>
          <w:p w14:paraId="4E9A7EE0" w14:textId="4041A67B" w:rsidR="00787C57" w:rsidRDefault="00787C57" w:rsidP="00787C57">
            <w:pPr>
              <w:pStyle w:val="TAC"/>
              <w:rPr>
                <w:lang w:eastAsia="ja-JP"/>
              </w:rPr>
            </w:pPr>
            <w:r w:rsidRPr="00B40394">
              <w:rPr>
                <w:rFonts w:cs="Arial" w:hint="eastAsia"/>
              </w:rPr>
              <w:t>2</w:t>
            </w:r>
            <w:r w:rsidRPr="00B40394">
              <w:rPr>
                <w:rFonts w:cs="Arial"/>
              </w:rPr>
              <w:t>5</w:t>
            </w:r>
          </w:p>
        </w:tc>
        <w:tc>
          <w:tcPr>
            <w:tcW w:w="640" w:type="dxa"/>
            <w:vAlign w:val="center"/>
          </w:tcPr>
          <w:p w14:paraId="1802333D" w14:textId="319C8896" w:rsidR="00787C57" w:rsidRDefault="00787C57" w:rsidP="00787C57">
            <w:pPr>
              <w:pStyle w:val="TAC"/>
              <w:rPr>
                <w:lang w:eastAsia="ja-JP"/>
              </w:rPr>
            </w:pPr>
            <w:r w:rsidRPr="00B40394">
              <w:rPr>
                <w:rFonts w:cs="Arial" w:hint="eastAsia"/>
              </w:rPr>
              <w:t>2</w:t>
            </w:r>
            <w:r w:rsidRPr="00B40394">
              <w:rPr>
                <w:rFonts w:cs="Arial"/>
              </w:rPr>
              <w:t>1.8</w:t>
            </w:r>
          </w:p>
        </w:tc>
        <w:tc>
          <w:tcPr>
            <w:tcW w:w="640" w:type="dxa"/>
            <w:vAlign w:val="center"/>
          </w:tcPr>
          <w:p w14:paraId="2774792A" w14:textId="5D30BC68" w:rsidR="00787C57" w:rsidRDefault="00787C57" w:rsidP="00787C57">
            <w:pPr>
              <w:pStyle w:val="TAC"/>
              <w:rPr>
                <w:lang w:eastAsia="ja-JP"/>
              </w:rPr>
            </w:pPr>
            <w:r>
              <w:rPr>
                <w:rFonts w:cs="Arial"/>
              </w:rPr>
              <w:t>19.4</w:t>
            </w:r>
          </w:p>
        </w:tc>
        <w:tc>
          <w:tcPr>
            <w:tcW w:w="640" w:type="dxa"/>
            <w:vAlign w:val="center"/>
          </w:tcPr>
          <w:p w14:paraId="3A58F71B" w14:textId="31B8BA6C" w:rsidR="00787C57" w:rsidRDefault="00787C57" w:rsidP="00787C57">
            <w:pPr>
              <w:pStyle w:val="TAC"/>
              <w:rPr>
                <w:lang w:eastAsia="ja-JP"/>
              </w:rPr>
            </w:pPr>
            <w:r>
              <w:rPr>
                <w:rFonts w:cs="Arial"/>
              </w:rPr>
              <w:t>13.8</w:t>
            </w:r>
          </w:p>
        </w:tc>
        <w:tc>
          <w:tcPr>
            <w:tcW w:w="640" w:type="dxa"/>
          </w:tcPr>
          <w:p w14:paraId="020C9F27" w14:textId="77777777" w:rsidR="00787C57" w:rsidRDefault="00787C57" w:rsidP="00787C57">
            <w:pPr>
              <w:pStyle w:val="TAC"/>
              <w:rPr>
                <w:lang w:eastAsia="ja-JP"/>
              </w:rPr>
            </w:pPr>
          </w:p>
        </w:tc>
        <w:tc>
          <w:tcPr>
            <w:tcW w:w="640" w:type="dxa"/>
          </w:tcPr>
          <w:p w14:paraId="39425490" w14:textId="77777777" w:rsidR="00787C57" w:rsidRDefault="00787C57" w:rsidP="00787C57">
            <w:pPr>
              <w:pStyle w:val="TAC"/>
              <w:rPr>
                <w:lang w:eastAsia="ja-JP"/>
              </w:rPr>
            </w:pPr>
          </w:p>
        </w:tc>
        <w:tc>
          <w:tcPr>
            <w:tcW w:w="640" w:type="dxa"/>
          </w:tcPr>
          <w:p w14:paraId="40B2F766" w14:textId="77777777" w:rsidR="00787C57" w:rsidRDefault="00787C57" w:rsidP="00787C57">
            <w:pPr>
              <w:pStyle w:val="TAC"/>
              <w:rPr>
                <w:lang w:val="en-US" w:eastAsia="zh-CN"/>
              </w:rPr>
            </w:pPr>
          </w:p>
        </w:tc>
        <w:tc>
          <w:tcPr>
            <w:tcW w:w="640" w:type="dxa"/>
          </w:tcPr>
          <w:p w14:paraId="2CC9E1CB" w14:textId="77777777" w:rsidR="00787C57" w:rsidRDefault="00787C57" w:rsidP="00787C57">
            <w:pPr>
              <w:pStyle w:val="TAC"/>
              <w:rPr>
                <w:lang w:val="en-US" w:eastAsia="zh-CN"/>
              </w:rPr>
            </w:pPr>
          </w:p>
        </w:tc>
        <w:tc>
          <w:tcPr>
            <w:tcW w:w="640" w:type="dxa"/>
          </w:tcPr>
          <w:p w14:paraId="57E7E523" w14:textId="77777777" w:rsidR="00787C57" w:rsidRDefault="00787C57" w:rsidP="00787C57">
            <w:pPr>
              <w:pStyle w:val="TAC"/>
              <w:rPr>
                <w:lang w:val="en-US" w:eastAsia="zh-CN"/>
              </w:rPr>
            </w:pPr>
          </w:p>
        </w:tc>
        <w:tc>
          <w:tcPr>
            <w:tcW w:w="640" w:type="dxa"/>
          </w:tcPr>
          <w:p w14:paraId="764E58FC" w14:textId="77777777" w:rsidR="00787C57" w:rsidRDefault="00787C57" w:rsidP="00787C57">
            <w:pPr>
              <w:pStyle w:val="TAC"/>
              <w:rPr>
                <w:lang w:eastAsia="ja-JP"/>
              </w:rPr>
            </w:pPr>
          </w:p>
        </w:tc>
        <w:tc>
          <w:tcPr>
            <w:tcW w:w="640" w:type="dxa"/>
          </w:tcPr>
          <w:p w14:paraId="36B8C39E" w14:textId="77777777" w:rsidR="00787C57" w:rsidRDefault="00787C57" w:rsidP="00787C57">
            <w:pPr>
              <w:pStyle w:val="TAC"/>
              <w:rPr>
                <w:lang w:val="en-US" w:eastAsia="zh-CN"/>
              </w:rPr>
            </w:pPr>
          </w:p>
        </w:tc>
        <w:tc>
          <w:tcPr>
            <w:tcW w:w="640" w:type="dxa"/>
          </w:tcPr>
          <w:p w14:paraId="693558D7" w14:textId="77777777" w:rsidR="00787C57" w:rsidRDefault="00787C57" w:rsidP="00787C57">
            <w:pPr>
              <w:pStyle w:val="TAC"/>
              <w:rPr>
                <w:lang w:val="en-US" w:eastAsia="zh-CN"/>
              </w:rPr>
            </w:pPr>
          </w:p>
        </w:tc>
        <w:tc>
          <w:tcPr>
            <w:tcW w:w="665" w:type="dxa"/>
          </w:tcPr>
          <w:p w14:paraId="3E9E2525" w14:textId="77777777" w:rsidR="00787C57" w:rsidRDefault="00787C57" w:rsidP="00787C57">
            <w:pPr>
              <w:pStyle w:val="TAC"/>
              <w:rPr>
                <w:lang w:val="en-US" w:eastAsia="zh-CN"/>
              </w:rPr>
            </w:pPr>
          </w:p>
        </w:tc>
      </w:tr>
      <w:tr w:rsidR="00787C57" w14:paraId="18ABD8DC" w14:textId="77777777" w:rsidTr="00D26F3F">
        <w:trPr>
          <w:trHeight w:val="285"/>
          <w:jc w:val="center"/>
        </w:trPr>
        <w:tc>
          <w:tcPr>
            <w:tcW w:w="9773" w:type="dxa"/>
            <w:gridSpan w:val="15"/>
          </w:tcPr>
          <w:p w14:paraId="5382C5A6" w14:textId="77777777" w:rsidR="000A076E" w:rsidRDefault="000A076E" w:rsidP="000A076E">
            <w:pPr>
              <w:pStyle w:val="TAN"/>
              <w:rPr>
                <w:lang w:eastAsia="ja-JP"/>
              </w:rPr>
            </w:pPr>
            <w:r>
              <w:rPr>
                <w:lang w:eastAsia="ja-JP"/>
              </w:rPr>
              <w:t xml:space="preserve">NOTE </w:t>
            </w:r>
            <w:r>
              <w:rPr>
                <w:rFonts w:hint="eastAsia"/>
                <w:lang w:eastAsia="ja-JP"/>
              </w:rPr>
              <w:t>1</w:t>
            </w:r>
            <w:r>
              <w:rPr>
                <w:lang w:eastAsia="ja-JP"/>
              </w:rPr>
              <w:t>:</w:t>
            </w:r>
            <w:r>
              <w:rPr>
                <w:lang w:eastAsia="ja-JP"/>
              </w:rPr>
              <w:tab/>
              <w:t xml:space="preserve"> Void.</w:t>
            </w:r>
          </w:p>
          <w:p w14:paraId="5AE54BAB" w14:textId="635CDC74" w:rsidR="000A076E" w:rsidRDefault="000A076E" w:rsidP="000A076E">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r>
                    <w:rPr>
                      <w:rFonts w:ascii="Cambria Math" w:hAnsi="Cambria Math"/>
                    </w:rPr>
                    <m:t>/0.15</m:t>
                  </m:r>
                </m:e>
              </m:d>
              <m:r>
                <w:rPr>
                  <w:rFonts w:ascii="Cambria Math" w:hAnsi="Cambria Math"/>
                </w:rPr>
                <m:t>0.1</m:t>
              </m:r>
            </m:oMath>
            <w:r>
              <w:rPr>
                <w:snapToGrid w:val="0"/>
              </w:rPr>
              <w:t xml:space="preserve"> </w:t>
            </w:r>
            <w:bookmarkStart w:id="6509" w:name="OLE_LINK3"/>
            <w:r>
              <w:t>and</w:t>
            </w:r>
            <w:r>
              <w:rPr>
                <w:rFonts w:eastAsia="SimSun"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w:bookmarkStart w:id="6510" w:name="OLE_LINK7"/>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w:bookmarkEnd w:id="6510"/>
                </m:sup>
              </m:sSubSup>
              <m:r>
                <w:rPr>
                  <w:rFonts w:ascii="Cambria Math" w:hAnsi="Cambria Math"/>
                </w:rPr>
                <m:t>/</m:t>
              </m:r>
              <m:r>
                <w:rPr>
                  <w:rFonts w:ascii="Cambria Math" w:eastAsia="SimSun" w:hAnsi="Cambria Math"/>
                  <w:lang w:val="en-US" w:eastAsia="zh-CN"/>
                </w:rPr>
                <m:t>2</m:t>
              </m:r>
            </m:oMath>
            <w:r>
              <w:rPr>
                <w:rFonts w:eastAsia="SimSun" w:hint="eastAsia"/>
                <w:lang w:val="en-US" w:eastAsia="zh-CN"/>
              </w:rPr>
              <w:t xml:space="preserve"> </w:t>
            </w:r>
            <w:bookmarkEnd w:id="6509"/>
            <w:r>
              <w:rPr>
                <w:snapToGrid w:val="0"/>
              </w:rPr>
              <w:t xml:space="preserve">with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rPr>
              <w:t xml:space="preserve"> the UL carrier frequency </w:t>
            </w:r>
            <w:bookmarkStart w:id="6511" w:name="OLE_LINK11"/>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bookmarkEnd w:id="6511"/>
            <w:r>
              <w:rPr>
                <w:snapToGrid w:val="0"/>
              </w:rPr>
              <w:t>in the higher band, both in MHz.</w:t>
            </w:r>
          </w:p>
          <w:p w14:paraId="2994BB36" w14:textId="77777777" w:rsidR="000A076E" w:rsidRDefault="000A076E" w:rsidP="000A076E">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49DEC329" w14:textId="333CFAF9" w:rsidR="000A076E" w:rsidRDefault="000A076E" w:rsidP="000A076E">
            <w:pPr>
              <w:pStyle w:val="TAN"/>
              <w:rPr>
                <w:rFonts w:cs="Arial"/>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70" w:dyaOrig="520" w14:anchorId="37C1E5F5">
                <v:shape id="_x0000_i1065" type="#_x0000_t75" style="width:100.5pt;height:28.5pt" o:ole="">
                  <v:imagedata r:id="rId100" o:title=""/>
                </v:shape>
                <o:OLEObject Type="Embed" ProgID="Equation.DSMT4" ShapeID="_x0000_i1065" DrawAspect="Content" ObjectID="_1820927622" r:id="rId101"/>
              </w:object>
            </w:r>
            <w:r>
              <w:rPr>
                <w:rFonts w:cs="Arial"/>
                <w:position w:val="-12"/>
                <w:lang w:eastAsia="zh-CN"/>
              </w:rPr>
              <w:t xml:space="preserve"> </w:t>
            </w:r>
            <w:r>
              <w:rPr>
                <w:rFonts w:cs="Arial"/>
              </w:rPr>
              <w:t>in MHz a</w:t>
            </w:r>
            <w:r>
              <w:rPr>
                <w:rFonts w:cs="Arial"/>
                <w:lang w:eastAsia="zh-CN"/>
              </w:rPr>
              <w:t>nd</w:t>
            </w:r>
            <w:r>
              <w:rPr>
                <w:rFonts w:cs="Arial" w:hint="eastAsia"/>
                <w:lang w:val="en-US" w:eastAsia="zh-CN"/>
              </w:rPr>
              <w:t xml:space="preserve"> </w:t>
            </w:r>
            <m:oMath>
              <m:sSubSup>
                <m:sSubSupPr>
                  <m:ctrlPr>
                    <w:rPr>
                      <w:rFonts w:ascii="Cambria Math" w:hAnsi="Cambria Math"/>
                      <w:i/>
                      <w:sz w:val="24"/>
                      <w:szCs w:val="24"/>
                    </w:rPr>
                  </m:ctrlPr>
                </m:sSubSupPr>
                <m:e>
                  <w:bookmarkStart w:id="6512" w:name="OLE_LINK10"/>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w:bookmarkEnd w:id="6512"/>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Pr>
                <w:rFonts w:cs="Arial"/>
              </w:rPr>
              <w:t xml:space="preserve">with </w:t>
            </w:r>
            <w:r>
              <w:rPr>
                <w:rFonts w:cs="Arial"/>
                <w:noProof/>
                <w:position w:val="-10"/>
                <w:lang w:val="sv-SE" w:eastAsia="sv-SE"/>
              </w:rPr>
              <w:drawing>
                <wp:inline distT="0" distB="0" distL="0" distR="0" wp14:anchorId="34486E7D" wp14:editId="59C3869B">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3D0FC6F2" wp14:editId="214FF534">
                  <wp:extent cx="571500" cy="234950"/>
                  <wp:effectExtent l="0" t="0" r="0" b="139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71500" cy="234950"/>
                          </a:xfrm>
                          <a:prstGeom prst="rect">
                            <a:avLst/>
                          </a:prstGeom>
                          <a:noFill/>
                          <a:ln>
                            <a:noFill/>
                          </a:ln>
                        </pic:spPr>
                      </pic:pic>
                    </a:graphicData>
                  </a:graphic>
                </wp:inline>
              </w:drawing>
            </w:r>
            <w:r>
              <w:rPr>
                <w:rFonts w:cs="Arial"/>
              </w:rPr>
              <w:t> the channel bandwidth configured in the higher band.</w:t>
            </w:r>
          </w:p>
          <w:p w14:paraId="12CE3C7F" w14:textId="77777777" w:rsidR="00787C57" w:rsidRDefault="000A076E" w:rsidP="000A076E">
            <w:pPr>
              <w:pStyle w:val="TAN"/>
              <w:rPr>
                <w:snapToGrid w:val="0"/>
                <w:lang w:eastAsia="ja-JP"/>
              </w:rPr>
            </w:pPr>
            <w:r>
              <w:rPr>
                <w:lang w:eastAsia="ja-JP"/>
              </w:rPr>
              <w:t xml:space="preserve">NOTE </w:t>
            </w:r>
            <w:r>
              <w:t>5</w:t>
            </w:r>
            <w:r>
              <w:rPr>
                <w:lang w:eastAsia="ja-JP"/>
              </w:rPr>
              <w:t>:</w:t>
            </w:r>
            <w:r>
              <w:rPr>
                <w:lang w:eastAsia="ja-JP"/>
              </w:rPr>
              <w:tab/>
              <w:t xml:space="preserve">The requirements should be verified for </w:t>
            </w:r>
            <w:r>
              <w:t>DL</w:t>
            </w:r>
            <w:r>
              <w:rPr>
                <w:lang w:eastAsia="ja-JP"/>
              </w:rPr>
              <w:t xml:space="preserve"> EARFCN of the </w:t>
            </w:r>
            <w:r>
              <w:t xml:space="preserve">victim </w:t>
            </w:r>
            <w:r>
              <w:rPr>
                <w:lang w:eastAsia="ja-JP"/>
              </w:rPr>
              <w:t xml:space="preserve">(lower) band (superscript LB) such that </w:t>
            </w:r>
            <w:r>
              <w:rPr>
                <w:snapToGrid w:val="0"/>
                <w:position w:val="-12"/>
                <w:lang w:eastAsia="ja-JP"/>
              </w:rPr>
              <w:object w:dxaOrig="1550" w:dyaOrig="300" w14:anchorId="20CAE269">
                <v:shape id="_x0000_i1066" type="#_x0000_t75" style="width:80pt;height:15.5pt" o:ole="">
                  <v:imagedata r:id="rId104" o:title=""/>
                </v:shape>
                <o:OLEObject Type="Embed" ProgID="Equation.3" ShapeID="_x0000_i1066" DrawAspect="Content" ObjectID="_1820927623" r:id="rId105"/>
              </w:object>
            </w:r>
            <w:r>
              <w:rPr>
                <w:snapToGrid w:val="0"/>
                <w:lang w:eastAsia="ja-JP"/>
              </w:rPr>
              <w:t xml:space="preserve"> </w:t>
            </w:r>
            <w:r>
              <w:rPr>
                <w:rFonts w:eastAsia="SimSun" w:hint="eastAsia"/>
                <w:snapToGrid w:val="0"/>
                <w:lang w:val="en-US" w:eastAsia="zh-CN"/>
              </w:rPr>
              <w:t xml:space="preserve">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sidR="009B03D0">
              <w:rPr>
                <w:snapToGrid w:val="0"/>
                <w:lang w:eastAsia="ja-JP"/>
              </w:rPr>
              <w:t>with</w:t>
            </w:r>
            <w:r>
              <w:rPr>
                <w:snapToGrid w:val="0"/>
                <w:lang w:eastAsia="ja-JP"/>
              </w:rPr>
              <w:t xml:space="preserve">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lang w:eastAsia="ja-JP"/>
              </w:rPr>
              <w:t xml:space="preserve"> the UL carrier frequency </w:t>
            </w:r>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r>
              <w:rPr>
                <w:snapToGrid w:val="0"/>
                <w:lang w:eastAsia="ja-JP"/>
              </w:rPr>
              <w:t>in the higher band, both in MHz.</w:t>
            </w:r>
          </w:p>
          <w:p w14:paraId="561FAFE5" w14:textId="055EB555" w:rsidR="00B25BF9" w:rsidRDefault="00B25BF9" w:rsidP="000A076E">
            <w:pPr>
              <w:pStyle w:val="TAN"/>
              <w:rPr>
                <w:lang w:eastAsia="ja-JP"/>
              </w:rPr>
            </w:pPr>
            <w:r>
              <w:rPr>
                <w:snapToGrid w:val="0"/>
                <w:lang w:eastAsia="ja-JP"/>
              </w:rPr>
              <w:t>NOTE 6:</w:t>
            </w:r>
            <w:r>
              <w:rPr>
                <w:lang w:eastAsia="ja-JP"/>
              </w:rPr>
              <w:tab/>
            </w:r>
            <w:r w:rsidRPr="00496602">
              <w:rPr>
                <w:rFonts w:cs="Arial"/>
                <w:szCs w:val="18"/>
              </w:rPr>
              <w:t>The requirements should be verified for the lowest NR ARFCN of the affected DL (lower) band and for the highest NR ARFCN of the UL (higher) band.</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bookmarkStart w:id="6513" w:name="_CRTable7_3A_44a"/>
      <w:r w:rsidRPr="001C0CC4">
        <w:rPr>
          <w:lang w:eastAsia="ja-JP"/>
        </w:rPr>
        <w:t xml:space="preserve">Table </w:t>
      </w:r>
      <w:bookmarkEnd w:id="6513"/>
      <w:r w:rsidRPr="001C0CC4">
        <w:rPr>
          <w:lang w:eastAsia="ja-JP"/>
        </w:rPr>
        <w:t>7.3A.4-4a: Uplink configuration for reference sensitivity exceptions due to receiver harmonic mixing for CA in NR FR1</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D26F3F">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D26F3F">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5"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D26F3F">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5" w:type="dxa"/>
            <w:vAlign w:val="center"/>
          </w:tcPr>
          <w:p w14:paraId="63F89032" w14:textId="77777777" w:rsidR="00EE60E3" w:rsidRDefault="00EE60E3" w:rsidP="00EE60E3">
            <w:pPr>
              <w:pStyle w:val="TAC"/>
              <w:rPr>
                <w:lang w:eastAsia="ja-JP"/>
              </w:rPr>
            </w:pPr>
          </w:p>
        </w:tc>
      </w:tr>
      <w:tr w:rsidR="00EE60E3" w14:paraId="47356023" w14:textId="77777777" w:rsidTr="00D26F3F">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5" w:type="dxa"/>
            <w:vAlign w:val="center"/>
          </w:tcPr>
          <w:p w14:paraId="724B20C7" w14:textId="77777777" w:rsidR="00EE60E3" w:rsidRDefault="00EE60E3" w:rsidP="00EE60E3">
            <w:pPr>
              <w:pStyle w:val="TAC"/>
              <w:rPr>
                <w:lang w:val="en-US" w:eastAsia="zh-CN"/>
              </w:rPr>
            </w:pPr>
          </w:p>
        </w:tc>
      </w:tr>
      <w:tr w:rsidR="00EE60E3" w14:paraId="00C33C48" w14:textId="77777777" w:rsidTr="00D26F3F">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5" w:type="dxa"/>
            <w:vAlign w:val="center"/>
          </w:tcPr>
          <w:p w14:paraId="5A155DFB" w14:textId="77777777" w:rsidR="00EE60E3" w:rsidRDefault="00EE60E3" w:rsidP="00EE60E3">
            <w:pPr>
              <w:pStyle w:val="TAC"/>
              <w:rPr>
                <w:lang w:eastAsia="ja-JP"/>
              </w:rPr>
            </w:pPr>
          </w:p>
        </w:tc>
      </w:tr>
      <w:tr w:rsidR="00EE60E3" w14:paraId="13B97291" w14:textId="77777777" w:rsidTr="00D26F3F">
        <w:trPr>
          <w:trHeight w:val="187"/>
          <w:jc w:val="center"/>
        </w:trPr>
        <w:tc>
          <w:tcPr>
            <w:tcW w:w="673" w:type="dxa"/>
            <w:vAlign w:val="center"/>
          </w:tcPr>
          <w:p w14:paraId="5CEC3E51" w14:textId="77777777" w:rsidR="00EE60E3" w:rsidRDefault="00EE60E3" w:rsidP="00A10FAE">
            <w:pPr>
              <w:pStyle w:val="TAC"/>
              <w:rPr>
                <w:lang w:eastAsia="ja-JP"/>
              </w:rPr>
            </w:pPr>
            <w:r>
              <w:rPr>
                <w:lang w:eastAsia="zh-CN"/>
              </w:rPr>
              <w:t>n77</w:t>
            </w:r>
          </w:p>
        </w:tc>
        <w:tc>
          <w:tcPr>
            <w:tcW w:w="673" w:type="dxa"/>
            <w:vAlign w:val="center"/>
          </w:tcPr>
          <w:p w14:paraId="6E1F910D" w14:textId="77777777" w:rsidR="00EE60E3" w:rsidRDefault="00EE60E3" w:rsidP="00A10FAE">
            <w:pPr>
              <w:pStyle w:val="TAC"/>
              <w:rPr>
                <w:lang w:eastAsia="ja-JP"/>
              </w:rPr>
            </w:pPr>
            <w:r>
              <w:rPr>
                <w:lang w:eastAsia="zh-CN"/>
              </w:rPr>
              <w:t>n5</w:t>
            </w:r>
          </w:p>
        </w:tc>
        <w:tc>
          <w:tcPr>
            <w:tcW w:w="584" w:type="dxa"/>
            <w:vAlign w:val="center"/>
          </w:tcPr>
          <w:p w14:paraId="4C0C8D0B" w14:textId="77777777" w:rsidR="00EE60E3" w:rsidRDefault="00EE60E3" w:rsidP="00A10FAE">
            <w:pPr>
              <w:pStyle w:val="TAC"/>
              <w:rPr>
                <w:lang w:eastAsia="ja-JP"/>
              </w:rPr>
            </w:pPr>
            <w:r>
              <w:t>25</w:t>
            </w:r>
          </w:p>
        </w:tc>
        <w:tc>
          <w:tcPr>
            <w:tcW w:w="572" w:type="dxa"/>
            <w:vAlign w:val="center"/>
          </w:tcPr>
          <w:p w14:paraId="188BB970" w14:textId="77777777" w:rsidR="00EE60E3" w:rsidRDefault="00EE60E3" w:rsidP="00A10FAE">
            <w:pPr>
              <w:pStyle w:val="TAC"/>
            </w:pPr>
            <w:r>
              <w:t>25</w:t>
            </w:r>
          </w:p>
        </w:tc>
        <w:tc>
          <w:tcPr>
            <w:tcW w:w="606" w:type="dxa"/>
            <w:vAlign w:val="center"/>
          </w:tcPr>
          <w:p w14:paraId="4355BA61" w14:textId="77777777" w:rsidR="00EE60E3" w:rsidRDefault="00EE60E3" w:rsidP="00A10FAE">
            <w:pPr>
              <w:pStyle w:val="TAC"/>
            </w:pPr>
            <w:r>
              <w:t>20</w:t>
            </w:r>
          </w:p>
        </w:tc>
        <w:tc>
          <w:tcPr>
            <w:tcW w:w="605" w:type="dxa"/>
            <w:vAlign w:val="center"/>
          </w:tcPr>
          <w:p w14:paraId="4ADBFA06" w14:textId="77777777" w:rsidR="00EE60E3" w:rsidRDefault="00EE60E3" w:rsidP="00A10FAE">
            <w:pPr>
              <w:pStyle w:val="TAC"/>
            </w:pPr>
            <w:r>
              <w:t>20</w:t>
            </w:r>
          </w:p>
        </w:tc>
        <w:tc>
          <w:tcPr>
            <w:tcW w:w="605" w:type="dxa"/>
            <w:vAlign w:val="center"/>
          </w:tcPr>
          <w:p w14:paraId="74138966" w14:textId="77777777" w:rsidR="00EE60E3" w:rsidRDefault="00EE60E3" w:rsidP="00A10FAE">
            <w:pPr>
              <w:pStyle w:val="TAC"/>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5" w:type="dxa"/>
            <w:vAlign w:val="center"/>
          </w:tcPr>
          <w:p w14:paraId="2B6318C1" w14:textId="77777777" w:rsidR="00EE60E3" w:rsidRDefault="00EE60E3" w:rsidP="00EE60E3">
            <w:pPr>
              <w:pStyle w:val="TAC"/>
              <w:rPr>
                <w:lang w:eastAsia="ja-JP"/>
              </w:rPr>
            </w:pPr>
          </w:p>
        </w:tc>
      </w:tr>
      <w:tr w:rsidR="00A10FAE" w14:paraId="3F48CC51" w14:textId="77777777" w:rsidTr="00290A1B">
        <w:trPr>
          <w:trHeight w:val="187"/>
          <w:jc w:val="center"/>
        </w:trPr>
        <w:tc>
          <w:tcPr>
            <w:tcW w:w="673" w:type="dxa"/>
            <w:vAlign w:val="center"/>
          </w:tcPr>
          <w:p w14:paraId="79981134" w14:textId="0E591395" w:rsidR="00A10FAE" w:rsidRDefault="00A10FAE" w:rsidP="00A10FAE">
            <w:pPr>
              <w:pStyle w:val="TAC"/>
              <w:rPr>
                <w:lang w:eastAsia="zh-CN"/>
              </w:rPr>
            </w:pPr>
            <w:r>
              <w:rPr>
                <w:lang w:eastAsia="zh-CN"/>
              </w:rPr>
              <w:t>n78</w:t>
            </w:r>
          </w:p>
        </w:tc>
        <w:tc>
          <w:tcPr>
            <w:tcW w:w="673" w:type="dxa"/>
            <w:tcBorders>
              <w:top w:val="single" w:sz="4" w:space="0" w:color="auto"/>
              <w:left w:val="single" w:sz="4" w:space="0" w:color="auto"/>
              <w:bottom w:val="single" w:sz="4" w:space="0" w:color="auto"/>
              <w:right w:val="single" w:sz="4" w:space="0" w:color="auto"/>
            </w:tcBorders>
            <w:vAlign w:val="center"/>
          </w:tcPr>
          <w:p w14:paraId="59D8F5B2" w14:textId="51FFC138" w:rsidR="00A10FAE" w:rsidRDefault="00A10FAE" w:rsidP="00A10FAE">
            <w:pPr>
              <w:pStyle w:val="TAC"/>
              <w:rPr>
                <w:lang w:eastAsia="zh-CN"/>
              </w:rPr>
            </w:pPr>
            <w:r>
              <w:rPr>
                <w:lang w:eastAsia="zh-CN"/>
              </w:rPr>
              <w:t>n28</w:t>
            </w:r>
          </w:p>
        </w:tc>
        <w:tc>
          <w:tcPr>
            <w:tcW w:w="584" w:type="dxa"/>
            <w:tcBorders>
              <w:top w:val="single" w:sz="4" w:space="0" w:color="auto"/>
              <w:left w:val="single" w:sz="4" w:space="0" w:color="auto"/>
              <w:bottom w:val="single" w:sz="4" w:space="0" w:color="auto"/>
              <w:right w:val="single" w:sz="4" w:space="0" w:color="auto"/>
            </w:tcBorders>
            <w:vAlign w:val="center"/>
          </w:tcPr>
          <w:p w14:paraId="7356869A" w14:textId="4E4D4916" w:rsidR="00A10FAE" w:rsidRDefault="00A10FAE" w:rsidP="00A10FAE">
            <w:pPr>
              <w:pStyle w:val="TAC"/>
            </w:pPr>
            <w:r>
              <w:rPr>
                <w:lang w:eastAsia="en-GB"/>
              </w:rPr>
              <w:t>15</w:t>
            </w:r>
          </w:p>
        </w:tc>
        <w:tc>
          <w:tcPr>
            <w:tcW w:w="572" w:type="dxa"/>
            <w:tcBorders>
              <w:top w:val="single" w:sz="4" w:space="0" w:color="auto"/>
              <w:left w:val="single" w:sz="4" w:space="0" w:color="auto"/>
              <w:bottom w:val="single" w:sz="4" w:space="0" w:color="auto"/>
              <w:right w:val="single" w:sz="4" w:space="0" w:color="auto"/>
            </w:tcBorders>
            <w:vAlign w:val="center"/>
          </w:tcPr>
          <w:p w14:paraId="5976B316" w14:textId="79147B59" w:rsidR="00A10FAE" w:rsidRDefault="00A10FAE" w:rsidP="00A10FAE">
            <w:pPr>
              <w:pStyle w:val="TAC"/>
            </w:pPr>
            <w:r>
              <w:rPr>
                <w:lang w:eastAsia="en-GB"/>
              </w:rPr>
              <w:t>50</w:t>
            </w:r>
          </w:p>
        </w:tc>
        <w:tc>
          <w:tcPr>
            <w:tcW w:w="606" w:type="dxa"/>
            <w:tcBorders>
              <w:top w:val="single" w:sz="4" w:space="0" w:color="auto"/>
              <w:left w:val="single" w:sz="4" w:space="0" w:color="auto"/>
              <w:bottom w:val="single" w:sz="4" w:space="0" w:color="auto"/>
              <w:right w:val="single" w:sz="4" w:space="0" w:color="auto"/>
            </w:tcBorders>
            <w:vAlign w:val="center"/>
          </w:tcPr>
          <w:p w14:paraId="39C1379F" w14:textId="21CD0E74" w:rsidR="00A10FAE" w:rsidRDefault="00A10FAE" w:rsidP="00A10FAE">
            <w:pPr>
              <w:pStyle w:val="TAC"/>
            </w:pPr>
          </w:p>
        </w:tc>
        <w:tc>
          <w:tcPr>
            <w:tcW w:w="605" w:type="dxa"/>
            <w:tcBorders>
              <w:top w:val="single" w:sz="4" w:space="0" w:color="auto"/>
              <w:left w:val="single" w:sz="4" w:space="0" w:color="auto"/>
              <w:bottom w:val="single" w:sz="4" w:space="0" w:color="auto"/>
              <w:right w:val="single" w:sz="4" w:space="0" w:color="auto"/>
            </w:tcBorders>
            <w:vAlign w:val="center"/>
          </w:tcPr>
          <w:p w14:paraId="447FA66E" w14:textId="52B03B33" w:rsidR="00A10FAE" w:rsidRDefault="00A10FAE" w:rsidP="00A10FAE">
            <w:pPr>
              <w:pStyle w:val="TAC"/>
            </w:pPr>
          </w:p>
        </w:tc>
        <w:tc>
          <w:tcPr>
            <w:tcW w:w="605" w:type="dxa"/>
            <w:tcBorders>
              <w:top w:val="single" w:sz="4" w:space="0" w:color="auto"/>
              <w:left w:val="single" w:sz="4" w:space="0" w:color="auto"/>
              <w:bottom w:val="single" w:sz="4" w:space="0" w:color="auto"/>
              <w:right w:val="single" w:sz="4" w:space="0" w:color="auto"/>
            </w:tcBorders>
            <w:vAlign w:val="center"/>
          </w:tcPr>
          <w:p w14:paraId="7020915D" w14:textId="4DDC032C" w:rsidR="00A10FAE" w:rsidRDefault="00A10FAE" w:rsidP="00A10FAE">
            <w:pPr>
              <w:pStyle w:val="TAC"/>
            </w:pPr>
          </w:p>
        </w:tc>
        <w:tc>
          <w:tcPr>
            <w:tcW w:w="605" w:type="dxa"/>
            <w:vAlign w:val="center"/>
          </w:tcPr>
          <w:p w14:paraId="2C75A0F6" w14:textId="77777777" w:rsidR="00A10FAE" w:rsidRDefault="00A10FAE" w:rsidP="00A10FAE">
            <w:pPr>
              <w:pStyle w:val="TAC"/>
              <w:rPr>
                <w:lang w:eastAsia="ja-JP"/>
              </w:rPr>
            </w:pPr>
          </w:p>
        </w:tc>
        <w:tc>
          <w:tcPr>
            <w:tcW w:w="605" w:type="dxa"/>
            <w:vAlign w:val="center"/>
          </w:tcPr>
          <w:p w14:paraId="37ACC0BB" w14:textId="77777777" w:rsidR="00A10FAE" w:rsidRDefault="00A10FAE" w:rsidP="00A10FAE">
            <w:pPr>
              <w:pStyle w:val="TAC"/>
              <w:rPr>
                <w:lang w:val="en-US" w:eastAsia="zh-CN"/>
              </w:rPr>
            </w:pPr>
          </w:p>
        </w:tc>
        <w:tc>
          <w:tcPr>
            <w:tcW w:w="605" w:type="dxa"/>
            <w:vAlign w:val="center"/>
          </w:tcPr>
          <w:p w14:paraId="796A84B8" w14:textId="77777777" w:rsidR="00A10FAE" w:rsidRDefault="00A10FAE" w:rsidP="00A10FAE">
            <w:pPr>
              <w:pStyle w:val="TAC"/>
              <w:rPr>
                <w:lang w:val="en-US" w:eastAsia="zh-CN"/>
              </w:rPr>
            </w:pPr>
          </w:p>
        </w:tc>
        <w:tc>
          <w:tcPr>
            <w:tcW w:w="605" w:type="dxa"/>
            <w:vAlign w:val="center"/>
          </w:tcPr>
          <w:p w14:paraId="06728F4B" w14:textId="77777777" w:rsidR="00A10FAE" w:rsidRDefault="00A10FAE" w:rsidP="00A10FAE">
            <w:pPr>
              <w:pStyle w:val="TAC"/>
              <w:rPr>
                <w:lang w:val="en-US" w:eastAsia="zh-CN"/>
              </w:rPr>
            </w:pPr>
          </w:p>
        </w:tc>
        <w:tc>
          <w:tcPr>
            <w:tcW w:w="605" w:type="dxa"/>
            <w:vAlign w:val="center"/>
          </w:tcPr>
          <w:p w14:paraId="73EFDAE1" w14:textId="77777777" w:rsidR="00A10FAE" w:rsidRDefault="00A10FAE" w:rsidP="00A10FAE">
            <w:pPr>
              <w:pStyle w:val="TAC"/>
              <w:rPr>
                <w:lang w:val="en-US" w:eastAsia="zh-CN"/>
              </w:rPr>
            </w:pPr>
          </w:p>
        </w:tc>
        <w:tc>
          <w:tcPr>
            <w:tcW w:w="605" w:type="dxa"/>
            <w:vAlign w:val="center"/>
          </w:tcPr>
          <w:p w14:paraId="53ACD123" w14:textId="77777777" w:rsidR="00A10FAE" w:rsidRDefault="00A10FAE" w:rsidP="00A10FAE">
            <w:pPr>
              <w:pStyle w:val="TAC"/>
              <w:rPr>
                <w:lang w:eastAsia="ja-JP"/>
              </w:rPr>
            </w:pPr>
          </w:p>
        </w:tc>
        <w:tc>
          <w:tcPr>
            <w:tcW w:w="605" w:type="dxa"/>
            <w:vAlign w:val="center"/>
          </w:tcPr>
          <w:p w14:paraId="27E01F08" w14:textId="77777777" w:rsidR="00A10FAE" w:rsidRDefault="00A10FAE" w:rsidP="00A10FAE">
            <w:pPr>
              <w:pStyle w:val="TAC"/>
              <w:rPr>
                <w:lang w:val="en-US" w:eastAsia="zh-CN"/>
              </w:rPr>
            </w:pPr>
          </w:p>
        </w:tc>
        <w:tc>
          <w:tcPr>
            <w:tcW w:w="521" w:type="dxa"/>
            <w:vAlign w:val="center"/>
          </w:tcPr>
          <w:p w14:paraId="5C133E49" w14:textId="77777777" w:rsidR="00A10FAE" w:rsidRDefault="00A10FAE" w:rsidP="00A10FAE">
            <w:pPr>
              <w:pStyle w:val="TAC"/>
              <w:rPr>
                <w:lang w:val="en-US" w:eastAsia="zh-CN"/>
              </w:rPr>
            </w:pPr>
          </w:p>
        </w:tc>
        <w:tc>
          <w:tcPr>
            <w:tcW w:w="695" w:type="dxa"/>
            <w:vAlign w:val="center"/>
          </w:tcPr>
          <w:p w14:paraId="69496230" w14:textId="77777777" w:rsidR="00A10FAE" w:rsidRDefault="00A10FAE" w:rsidP="00A10FAE">
            <w:pPr>
              <w:pStyle w:val="TAC"/>
              <w:rPr>
                <w:lang w:eastAsia="ja-JP"/>
              </w:rPr>
            </w:pPr>
          </w:p>
        </w:tc>
      </w:tr>
      <w:tr w:rsidR="00787C57" w14:paraId="3003CE04" w14:textId="77777777" w:rsidTr="00D26F3F">
        <w:trPr>
          <w:trHeight w:val="187"/>
          <w:jc w:val="center"/>
        </w:trPr>
        <w:tc>
          <w:tcPr>
            <w:tcW w:w="673" w:type="dxa"/>
            <w:vAlign w:val="center"/>
          </w:tcPr>
          <w:p w14:paraId="4C6CDEF8"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07B2B613" w14:textId="77777777" w:rsidR="00787C57" w:rsidRDefault="00787C57" w:rsidP="00787C57">
            <w:pPr>
              <w:pStyle w:val="TAC"/>
              <w:rPr>
                <w:lang w:eastAsia="ja-JP"/>
              </w:rPr>
            </w:pPr>
            <w:r>
              <w:rPr>
                <w:rFonts w:hint="eastAsia"/>
                <w:lang w:eastAsia="ja-JP"/>
              </w:rPr>
              <w:t>n4</w:t>
            </w:r>
            <w:r>
              <w:rPr>
                <w:lang w:eastAsia="ja-JP"/>
              </w:rPr>
              <w:t>0</w:t>
            </w:r>
          </w:p>
        </w:tc>
        <w:tc>
          <w:tcPr>
            <w:tcW w:w="584" w:type="dxa"/>
            <w:vAlign w:val="center"/>
          </w:tcPr>
          <w:p w14:paraId="6DFFB28B" w14:textId="77777777" w:rsidR="00787C57" w:rsidRDefault="00787C57" w:rsidP="00787C57">
            <w:pPr>
              <w:pStyle w:val="TAC"/>
              <w:rPr>
                <w:lang w:eastAsia="ja-JP"/>
              </w:rPr>
            </w:pPr>
            <w:r>
              <w:rPr>
                <w:rFonts w:hint="eastAsia"/>
                <w:lang w:eastAsia="ja-JP"/>
              </w:rPr>
              <w:t>30</w:t>
            </w:r>
          </w:p>
        </w:tc>
        <w:tc>
          <w:tcPr>
            <w:tcW w:w="572" w:type="dxa"/>
            <w:vAlign w:val="center"/>
          </w:tcPr>
          <w:p w14:paraId="05716ED1" w14:textId="77777777" w:rsidR="00787C57" w:rsidRDefault="00787C57" w:rsidP="00787C57">
            <w:pPr>
              <w:pStyle w:val="TAC"/>
              <w:rPr>
                <w:lang w:eastAsia="ja-JP"/>
              </w:rPr>
            </w:pPr>
            <w:r>
              <w:rPr>
                <w:lang w:eastAsia="ja-JP"/>
              </w:rPr>
              <w:t>50</w:t>
            </w:r>
          </w:p>
        </w:tc>
        <w:tc>
          <w:tcPr>
            <w:tcW w:w="606" w:type="dxa"/>
            <w:vAlign w:val="center"/>
          </w:tcPr>
          <w:p w14:paraId="6BB50630" w14:textId="77777777" w:rsidR="00787C57" w:rsidRDefault="00787C57" w:rsidP="00787C57">
            <w:pPr>
              <w:pStyle w:val="TAC"/>
              <w:rPr>
                <w:lang w:eastAsia="ja-JP"/>
              </w:rPr>
            </w:pPr>
            <w:r>
              <w:rPr>
                <w:rFonts w:hint="eastAsia"/>
                <w:lang w:eastAsia="ja-JP"/>
              </w:rPr>
              <w:t>50</w:t>
            </w:r>
          </w:p>
        </w:tc>
        <w:tc>
          <w:tcPr>
            <w:tcW w:w="605" w:type="dxa"/>
            <w:vAlign w:val="center"/>
          </w:tcPr>
          <w:p w14:paraId="1ABB5D78" w14:textId="77777777" w:rsidR="00787C57" w:rsidRDefault="00787C57" w:rsidP="00787C57">
            <w:pPr>
              <w:pStyle w:val="TAC"/>
              <w:rPr>
                <w:lang w:eastAsia="ja-JP"/>
              </w:rPr>
            </w:pPr>
            <w:r>
              <w:rPr>
                <w:rFonts w:hint="eastAsia"/>
                <w:lang w:eastAsia="ja-JP"/>
              </w:rPr>
              <w:t>50</w:t>
            </w:r>
          </w:p>
        </w:tc>
        <w:tc>
          <w:tcPr>
            <w:tcW w:w="605" w:type="dxa"/>
            <w:vAlign w:val="center"/>
          </w:tcPr>
          <w:p w14:paraId="20FD8C27" w14:textId="77777777" w:rsidR="00787C57" w:rsidRDefault="00787C57" w:rsidP="00787C57">
            <w:pPr>
              <w:pStyle w:val="TAC"/>
              <w:rPr>
                <w:lang w:eastAsia="ja-JP"/>
              </w:rPr>
            </w:pPr>
            <w:r>
              <w:rPr>
                <w:rFonts w:hint="eastAsia"/>
                <w:lang w:eastAsia="ja-JP"/>
              </w:rPr>
              <w:t>50</w:t>
            </w:r>
          </w:p>
        </w:tc>
        <w:tc>
          <w:tcPr>
            <w:tcW w:w="605" w:type="dxa"/>
            <w:vAlign w:val="center"/>
          </w:tcPr>
          <w:p w14:paraId="39F6798D" w14:textId="77777777" w:rsidR="00787C57" w:rsidRDefault="00787C57" w:rsidP="00787C57">
            <w:pPr>
              <w:pStyle w:val="TAC"/>
              <w:rPr>
                <w:lang w:eastAsia="ja-JP"/>
              </w:rPr>
            </w:pPr>
          </w:p>
        </w:tc>
        <w:tc>
          <w:tcPr>
            <w:tcW w:w="605" w:type="dxa"/>
            <w:vAlign w:val="center"/>
          </w:tcPr>
          <w:p w14:paraId="3FA1F7B4" w14:textId="77777777" w:rsidR="00787C57" w:rsidRDefault="00787C57" w:rsidP="00787C57">
            <w:pPr>
              <w:pStyle w:val="TAC"/>
              <w:rPr>
                <w:lang w:val="en-US" w:eastAsia="zh-CN"/>
              </w:rPr>
            </w:pPr>
          </w:p>
        </w:tc>
        <w:tc>
          <w:tcPr>
            <w:tcW w:w="605" w:type="dxa"/>
            <w:vAlign w:val="center"/>
          </w:tcPr>
          <w:p w14:paraId="43A89A4B"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36340A4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057B609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69358B65" w14:textId="77777777" w:rsidR="00787C57" w:rsidRDefault="00787C57" w:rsidP="00787C57">
            <w:pPr>
              <w:pStyle w:val="TAC"/>
              <w:rPr>
                <w:lang w:eastAsia="ja-JP"/>
              </w:rPr>
            </w:pPr>
          </w:p>
        </w:tc>
        <w:tc>
          <w:tcPr>
            <w:tcW w:w="605" w:type="dxa"/>
            <w:vAlign w:val="center"/>
          </w:tcPr>
          <w:p w14:paraId="46319C46" w14:textId="77777777" w:rsidR="00787C57" w:rsidRDefault="00787C57" w:rsidP="00787C57">
            <w:pPr>
              <w:pStyle w:val="TAC"/>
              <w:rPr>
                <w:lang w:val="en-US" w:eastAsia="zh-CN"/>
              </w:rPr>
            </w:pPr>
            <w:r>
              <w:rPr>
                <w:rFonts w:hint="eastAsia"/>
                <w:lang w:val="en-US" w:eastAsia="zh-CN"/>
              </w:rPr>
              <w:t>50</w:t>
            </w:r>
          </w:p>
        </w:tc>
        <w:tc>
          <w:tcPr>
            <w:tcW w:w="521" w:type="dxa"/>
            <w:vAlign w:val="center"/>
          </w:tcPr>
          <w:p w14:paraId="7845098F" w14:textId="77777777" w:rsidR="00787C57" w:rsidRDefault="00787C57" w:rsidP="00787C57">
            <w:pPr>
              <w:pStyle w:val="TAC"/>
              <w:rPr>
                <w:lang w:val="en-US" w:eastAsia="zh-CN"/>
              </w:rPr>
            </w:pPr>
          </w:p>
        </w:tc>
        <w:tc>
          <w:tcPr>
            <w:tcW w:w="695" w:type="dxa"/>
            <w:vAlign w:val="center"/>
          </w:tcPr>
          <w:p w14:paraId="0B8CB4E1" w14:textId="77777777" w:rsidR="00787C57" w:rsidRDefault="00787C57" w:rsidP="00787C57">
            <w:pPr>
              <w:pStyle w:val="TAC"/>
              <w:rPr>
                <w:lang w:eastAsia="ja-JP"/>
              </w:rPr>
            </w:pPr>
          </w:p>
        </w:tc>
      </w:tr>
      <w:tr w:rsidR="00787C57" w14:paraId="7D7C496B" w14:textId="77777777" w:rsidTr="00D26F3F">
        <w:trPr>
          <w:trHeight w:val="187"/>
          <w:jc w:val="center"/>
        </w:trPr>
        <w:tc>
          <w:tcPr>
            <w:tcW w:w="673" w:type="dxa"/>
            <w:vAlign w:val="center"/>
          </w:tcPr>
          <w:p w14:paraId="1D0344B9"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21703BCF" w14:textId="77777777" w:rsidR="00787C57" w:rsidRDefault="00787C57" w:rsidP="00787C57">
            <w:pPr>
              <w:pStyle w:val="TAC"/>
              <w:rPr>
                <w:lang w:eastAsia="ja-JP"/>
              </w:rPr>
            </w:pPr>
            <w:r>
              <w:rPr>
                <w:rFonts w:hint="eastAsia"/>
                <w:lang w:eastAsia="ja-JP"/>
              </w:rPr>
              <w:t>n41</w:t>
            </w:r>
          </w:p>
        </w:tc>
        <w:tc>
          <w:tcPr>
            <w:tcW w:w="584" w:type="dxa"/>
            <w:vAlign w:val="center"/>
          </w:tcPr>
          <w:p w14:paraId="69B33C6E" w14:textId="77777777" w:rsidR="00787C57" w:rsidRDefault="00787C57" w:rsidP="00787C57">
            <w:pPr>
              <w:pStyle w:val="TAC"/>
              <w:rPr>
                <w:lang w:eastAsia="ja-JP"/>
              </w:rPr>
            </w:pPr>
            <w:r>
              <w:rPr>
                <w:rFonts w:hint="eastAsia"/>
                <w:lang w:eastAsia="ja-JP"/>
              </w:rPr>
              <w:t>30</w:t>
            </w:r>
          </w:p>
        </w:tc>
        <w:tc>
          <w:tcPr>
            <w:tcW w:w="572" w:type="dxa"/>
            <w:vAlign w:val="center"/>
          </w:tcPr>
          <w:p w14:paraId="1C2225B3" w14:textId="77777777" w:rsidR="00787C57" w:rsidRDefault="00787C57" w:rsidP="00787C57">
            <w:pPr>
              <w:pStyle w:val="TAC"/>
              <w:rPr>
                <w:lang w:eastAsia="ja-JP"/>
              </w:rPr>
            </w:pPr>
          </w:p>
        </w:tc>
        <w:tc>
          <w:tcPr>
            <w:tcW w:w="606" w:type="dxa"/>
            <w:vAlign w:val="center"/>
          </w:tcPr>
          <w:p w14:paraId="650D006B" w14:textId="77777777" w:rsidR="00787C57" w:rsidRDefault="00787C57" w:rsidP="00787C57">
            <w:pPr>
              <w:pStyle w:val="TAC"/>
              <w:rPr>
                <w:lang w:eastAsia="ja-JP"/>
              </w:rPr>
            </w:pPr>
            <w:r>
              <w:rPr>
                <w:rFonts w:hint="eastAsia"/>
                <w:lang w:eastAsia="ja-JP"/>
              </w:rPr>
              <w:t>50</w:t>
            </w:r>
          </w:p>
        </w:tc>
        <w:tc>
          <w:tcPr>
            <w:tcW w:w="605" w:type="dxa"/>
            <w:vAlign w:val="center"/>
          </w:tcPr>
          <w:p w14:paraId="3ED5F225" w14:textId="77777777" w:rsidR="00787C57" w:rsidRDefault="00787C57" w:rsidP="00787C57">
            <w:pPr>
              <w:pStyle w:val="TAC"/>
              <w:rPr>
                <w:lang w:eastAsia="ja-JP"/>
              </w:rPr>
            </w:pPr>
            <w:r>
              <w:rPr>
                <w:rFonts w:hint="eastAsia"/>
                <w:lang w:eastAsia="ja-JP"/>
              </w:rPr>
              <w:t>50</w:t>
            </w:r>
          </w:p>
        </w:tc>
        <w:tc>
          <w:tcPr>
            <w:tcW w:w="605" w:type="dxa"/>
            <w:vAlign w:val="center"/>
          </w:tcPr>
          <w:p w14:paraId="30B75726" w14:textId="77777777" w:rsidR="00787C57" w:rsidRDefault="00787C57" w:rsidP="00787C57">
            <w:pPr>
              <w:pStyle w:val="TAC"/>
              <w:rPr>
                <w:lang w:eastAsia="ja-JP"/>
              </w:rPr>
            </w:pPr>
            <w:r>
              <w:rPr>
                <w:rFonts w:hint="eastAsia"/>
                <w:lang w:eastAsia="ja-JP"/>
              </w:rPr>
              <w:t>50</w:t>
            </w:r>
          </w:p>
        </w:tc>
        <w:tc>
          <w:tcPr>
            <w:tcW w:w="605" w:type="dxa"/>
            <w:vAlign w:val="center"/>
          </w:tcPr>
          <w:p w14:paraId="04972141" w14:textId="77777777" w:rsidR="00787C57" w:rsidRDefault="00787C57" w:rsidP="00787C57">
            <w:pPr>
              <w:pStyle w:val="TAC"/>
              <w:rPr>
                <w:lang w:eastAsia="ja-JP"/>
              </w:rPr>
            </w:pPr>
          </w:p>
        </w:tc>
        <w:tc>
          <w:tcPr>
            <w:tcW w:w="605" w:type="dxa"/>
            <w:vAlign w:val="center"/>
          </w:tcPr>
          <w:p w14:paraId="34E362ED"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1256ED4D" w14:textId="77777777" w:rsidR="00787C57" w:rsidRDefault="00787C57" w:rsidP="00787C57">
            <w:pPr>
              <w:pStyle w:val="TAC"/>
              <w:rPr>
                <w:lang w:eastAsia="ja-JP"/>
              </w:rPr>
            </w:pPr>
            <w:r>
              <w:rPr>
                <w:rFonts w:hint="eastAsia"/>
                <w:lang w:eastAsia="ja-JP"/>
              </w:rPr>
              <w:t>50</w:t>
            </w:r>
          </w:p>
        </w:tc>
        <w:tc>
          <w:tcPr>
            <w:tcW w:w="605" w:type="dxa"/>
            <w:vAlign w:val="center"/>
          </w:tcPr>
          <w:p w14:paraId="2BDA563A" w14:textId="77777777" w:rsidR="00787C57" w:rsidRDefault="00787C57" w:rsidP="00787C57">
            <w:pPr>
              <w:pStyle w:val="TAC"/>
              <w:rPr>
                <w:lang w:eastAsia="ja-JP"/>
              </w:rPr>
            </w:pPr>
            <w:r>
              <w:rPr>
                <w:rFonts w:hint="eastAsia"/>
                <w:lang w:eastAsia="ja-JP"/>
              </w:rPr>
              <w:t>50</w:t>
            </w:r>
          </w:p>
        </w:tc>
        <w:tc>
          <w:tcPr>
            <w:tcW w:w="605" w:type="dxa"/>
            <w:vAlign w:val="center"/>
          </w:tcPr>
          <w:p w14:paraId="722AABD6" w14:textId="77777777" w:rsidR="00787C57" w:rsidRDefault="00787C57" w:rsidP="00787C57">
            <w:pPr>
              <w:pStyle w:val="TAC"/>
              <w:rPr>
                <w:lang w:eastAsia="ja-JP"/>
              </w:rPr>
            </w:pPr>
            <w:r>
              <w:rPr>
                <w:rFonts w:hint="eastAsia"/>
                <w:lang w:eastAsia="ja-JP"/>
              </w:rPr>
              <w:t>50</w:t>
            </w:r>
          </w:p>
        </w:tc>
        <w:tc>
          <w:tcPr>
            <w:tcW w:w="605" w:type="dxa"/>
            <w:vAlign w:val="center"/>
          </w:tcPr>
          <w:p w14:paraId="6A0F167E" w14:textId="77777777" w:rsidR="00787C57" w:rsidRDefault="00787C57" w:rsidP="00787C57">
            <w:pPr>
              <w:pStyle w:val="TAC"/>
              <w:rPr>
                <w:lang w:eastAsia="ja-JP"/>
              </w:rPr>
            </w:pPr>
          </w:p>
        </w:tc>
        <w:tc>
          <w:tcPr>
            <w:tcW w:w="605" w:type="dxa"/>
            <w:vAlign w:val="center"/>
          </w:tcPr>
          <w:p w14:paraId="5FDED363" w14:textId="77777777" w:rsidR="00787C57" w:rsidRDefault="00787C57" w:rsidP="00787C57">
            <w:pPr>
              <w:pStyle w:val="TAC"/>
              <w:rPr>
                <w:lang w:eastAsia="ja-JP"/>
              </w:rPr>
            </w:pPr>
            <w:r>
              <w:rPr>
                <w:rFonts w:hint="eastAsia"/>
                <w:lang w:eastAsia="ja-JP"/>
              </w:rPr>
              <w:t>50</w:t>
            </w:r>
          </w:p>
        </w:tc>
        <w:tc>
          <w:tcPr>
            <w:tcW w:w="521" w:type="dxa"/>
            <w:vAlign w:val="center"/>
          </w:tcPr>
          <w:p w14:paraId="02606139" w14:textId="77777777" w:rsidR="00787C57" w:rsidRDefault="00787C57" w:rsidP="00787C57">
            <w:pPr>
              <w:pStyle w:val="TAC"/>
              <w:rPr>
                <w:lang w:val="en-US" w:eastAsia="zh-CN"/>
              </w:rPr>
            </w:pPr>
            <w:r>
              <w:rPr>
                <w:rFonts w:hint="eastAsia"/>
                <w:lang w:val="en-US" w:eastAsia="zh-CN"/>
              </w:rPr>
              <w:t>50</w:t>
            </w:r>
          </w:p>
        </w:tc>
        <w:tc>
          <w:tcPr>
            <w:tcW w:w="695" w:type="dxa"/>
            <w:vAlign w:val="center"/>
          </w:tcPr>
          <w:p w14:paraId="467E7C88" w14:textId="77777777" w:rsidR="00787C57" w:rsidRDefault="00787C57" w:rsidP="00787C57">
            <w:pPr>
              <w:pStyle w:val="TAC"/>
              <w:rPr>
                <w:lang w:eastAsia="ja-JP"/>
              </w:rPr>
            </w:pPr>
            <w:r>
              <w:rPr>
                <w:rFonts w:hint="eastAsia"/>
                <w:lang w:eastAsia="ja-JP"/>
              </w:rPr>
              <w:t>50</w:t>
            </w:r>
          </w:p>
        </w:tc>
      </w:tr>
      <w:tr w:rsidR="00787C57" w14:paraId="507A2FF8" w14:textId="77777777" w:rsidTr="00D26F3F">
        <w:trPr>
          <w:trHeight w:val="187"/>
          <w:jc w:val="center"/>
        </w:trPr>
        <w:tc>
          <w:tcPr>
            <w:tcW w:w="673" w:type="dxa"/>
            <w:vAlign w:val="center"/>
          </w:tcPr>
          <w:p w14:paraId="5C50B8BC" w14:textId="6A9EA751" w:rsidR="00787C57" w:rsidRDefault="00787C57" w:rsidP="00787C57">
            <w:pPr>
              <w:pStyle w:val="TAC"/>
              <w:rPr>
                <w:lang w:eastAsia="ja-JP"/>
              </w:rPr>
            </w:pPr>
            <w:r>
              <w:rPr>
                <w:lang w:eastAsia="zh-CN"/>
              </w:rPr>
              <w:t>n79</w:t>
            </w:r>
          </w:p>
        </w:tc>
        <w:tc>
          <w:tcPr>
            <w:tcW w:w="673" w:type="dxa"/>
            <w:vAlign w:val="center"/>
          </w:tcPr>
          <w:p w14:paraId="1FCBDCF0" w14:textId="6385AD82" w:rsidR="00787C57" w:rsidRDefault="00787C57" w:rsidP="00787C57">
            <w:pPr>
              <w:pStyle w:val="TAC"/>
              <w:rPr>
                <w:lang w:eastAsia="ja-JP"/>
              </w:rPr>
            </w:pPr>
            <w:r>
              <w:rPr>
                <w:lang w:eastAsia="zh-CN"/>
              </w:rPr>
              <w:t>n</w:t>
            </w:r>
            <w:r>
              <w:rPr>
                <w:rFonts w:hint="eastAsia"/>
                <w:lang w:eastAsia="zh-CN"/>
              </w:rPr>
              <w:t>8</w:t>
            </w:r>
          </w:p>
        </w:tc>
        <w:tc>
          <w:tcPr>
            <w:tcW w:w="584" w:type="dxa"/>
            <w:vAlign w:val="center"/>
          </w:tcPr>
          <w:p w14:paraId="6AE7B874" w14:textId="1A5E4153" w:rsidR="00787C57" w:rsidRDefault="00787C57" w:rsidP="00787C57">
            <w:pPr>
              <w:pStyle w:val="TAC"/>
              <w:rPr>
                <w:lang w:eastAsia="ja-JP"/>
              </w:rPr>
            </w:pPr>
            <w:r>
              <w:rPr>
                <w:rFonts w:hint="eastAsia"/>
                <w:lang w:eastAsia="zh-CN"/>
              </w:rPr>
              <w:t>1</w:t>
            </w:r>
            <w:r>
              <w:rPr>
                <w:lang w:eastAsia="zh-CN"/>
              </w:rPr>
              <w:t>5</w:t>
            </w:r>
          </w:p>
        </w:tc>
        <w:tc>
          <w:tcPr>
            <w:tcW w:w="572" w:type="dxa"/>
            <w:vAlign w:val="center"/>
          </w:tcPr>
          <w:p w14:paraId="569C2F1A" w14:textId="2CFCD29D" w:rsidR="00787C57" w:rsidRDefault="00787C57" w:rsidP="00787C57">
            <w:pPr>
              <w:pStyle w:val="TAC"/>
              <w:rPr>
                <w:lang w:eastAsia="ja-JP"/>
              </w:rPr>
            </w:pPr>
            <w:r>
              <w:rPr>
                <w:rFonts w:hint="eastAsia"/>
                <w:lang w:eastAsia="zh-CN"/>
              </w:rPr>
              <w:t>2</w:t>
            </w:r>
            <w:r>
              <w:rPr>
                <w:lang w:eastAsia="zh-CN"/>
              </w:rPr>
              <w:t>5</w:t>
            </w:r>
          </w:p>
        </w:tc>
        <w:tc>
          <w:tcPr>
            <w:tcW w:w="606" w:type="dxa"/>
            <w:vAlign w:val="center"/>
          </w:tcPr>
          <w:p w14:paraId="40C7E71D" w14:textId="7A28931E" w:rsidR="00787C57" w:rsidRDefault="00787C57" w:rsidP="00787C57">
            <w:pPr>
              <w:pStyle w:val="TAC"/>
              <w:rPr>
                <w:lang w:eastAsia="ja-JP"/>
              </w:rPr>
            </w:pPr>
            <w:r>
              <w:rPr>
                <w:rFonts w:hint="eastAsia"/>
                <w:lang w:eastAsia="zh-CN"/>
              </w:rPr>
              <w:t>5</w:t>
            </w:r>
            <w:r>
              <w:rPr>
                <w:lang w:eastAsia="zh-CN"/>
              </w:rPr>
              <w:t>0</w:t>
            </w:r>
          </w:p>
        </w:tc>
        <w:tc>
          <w:tcPr>
            <w:tcW w:w="605" w:type="dxa"/>
            <w:vAlign w:val="center"/>
          </w:tcPr>
          <w:p w14:paraId="4FFA283D" w14:textId="01A0EE0C" w:rsidR="00787C57" w:rsidRDefault="00787C57" w:rsidP="00787C57">
            <w:pPr>
              <w:pStyle w:val="TAC"/>
              <w:rPr>
                <w:lang w:eastAsia="ja-JP"/>
              </w:rPr>
            </w:pPr>
            <w:r>
              <w:rPr>
                <w:rFonts w:hint="eastAsia"/>
                <w:lang w:eastAsia="zh-CN"/>
              </w:rPr>
              <w:t>7</w:t>
            </w:r>
            <w:r>
              <w:rPr>
                <w:lang w:eastAsia="zh-CN"/>
              </w:rPr>
              <w:t>5</w:t>
            </w:r>
          </w:p>
        </w:tc>
        <w:tc>
          <w:tcPr>
            <w:tcW w:w="605" w:type="dxa"/>
            <w:vAlign w:val="center"/>
          </w:tcPr>
          <w:p w14:paraId="4AE68ACB" w14:textId="15D8F77D" w:rsidR="00787C57" w:rsidRDefault="00787C57" w:rsidP="00787C57">
            <w:pPr>
              <w:pStyle w:val="TAC"/>
              <w:rPr>
                <w:lang w:eastAsia="ja-JP"/>
              </w:rPr>
            </w:pPr>
            <w:r>
              <w:rPr>
                <w:rFonts w:hint="eastAsia"/>
                <w:lang w:eastAsia="zh-CN"/>
              </w:rPr>
              <w:t>1</w:t>
            </w:r>
            <w:r>
              <w:rPr>
                <w:lang w:eastAsia="zh-CN"/>
              </w:rPr>
              <w:t>00</w:t>
            </w:r>
          </w:p>
        </w:tc>
        <w:tc>
          <w:tcPr>
            <w:tcW w:w="605" w:type="dxa"/>
            <w:vAlign w:val="center"/>
          </w:tcPr>
          <w:p w14:paraId="09677766" w14:textId="77777777" w:rsidR="00787C57" w:rsidRDefault="00787C57" w:rsidP="00787C57">
            <w:pPr>
              <w:pStyle w:val="TAC"/>
              <w:rPr>
                <w:lang w:eastAsia="ja-JP"/>
              </w:rPr>
            </w:pPr>
          </w:p>
        </w:tc>
        <w:tc>
          <w:tcPr>
            <w:tcW w:w="605" w:type="dxa"/>
            <w:vAlign w:val="center"/>
          </w:tcPr>
          <w:p w14:paraId="615C3BE0" w14:textId="77777777" w:rsidR="00787C57" w:rsidRDefault="00787C57" w:rsidP="00787C57">
            <w:pPr>
              <w:pStyle w:val="TAC"/>
              <w:rPr>
                <w:lang w:val="en-US" w:eastAsia="zh-CN"/>
              </w:rPr>
            </w:pPr>
          </w:p>
        </w:tc>
        <w:tc>
          <w:tcPr>
            <w:tcW w:w="605" w:type="dxa"/>
            <w:vAlign w:val="center"/>
          </w:tcPr>
          <w:p w14:paraId="2A71E694" w14:textId="77777777" w:rsidR="00787C57" w:rsidRDefault="00787C57" w:rsidP="00787C57">
            <w:pPr>
              <w:pStyle w:val="TAC"/>
              <w:rPr>
                <w:lang w:eastAsia="ja-JP"/>
              </w:rPr>
            </w:pPr>
          </w:p>
        </w:tc>
        <w:tc>
          <w:tcPr>
            <w:tcW w:w="605" w:type="dxa"/>
            <w:vAlign w:val="center"/>
          </w:tcPr>
          <w:p w14:paraId="6EA78C50" w14:textId="77777777" w:rsidR="00787C57" w:rsidRDefault="00787C57" w:rsidP="00787C57">
            <w:pPr>
              <w:pStyle w:val="TAC"/>
              <w:rPr>
                <w:lang w:eastAsia="ja-JP"/>
              </w:rPr>
            </w:pPr>
          </w:p>
        </w:tc>
        <w:tc>
          <w:tcPr>
            <w:tcW w:w="605" w:type="dxa"/>
            <w:vAlign w:val="center"/>
          </w:tcPr>
          <w:p w14:paraId="2CBEBD05" w14:textId="77777777" w:rsidR="00787C57" w:rsidRDefault="00787C57" w:rsidP="00787C57">
            <w:pPr>
              <w:pStyle w:val="TAC"/>
              <w:rPr>
                <w:lang w:eastAsia="ja-JP"/>
              </w:rPr>
            </w:pPr>
          </w:p>
        </w:tc>
        <w:tc>
          <w:tcPr>
            <w:tcW w:w="605" w:type="dxa"/>
            <w:vAlign w:val="center"/>
          </w:tcPr>
          <w:p w14:paraId="2C662848" w14:textId="77777777" w:rsidR="00787C57" w:rsidRDefault="00787C57" w:rsidP="00787C57">
            <w:pPr>
              <w:pStyle w:val="TAC"/>
              <w:rPr>
                <w:lang w:eastAsia="ja-JP"/>
              </w:rPr>
            </w:pPr>
          </w:p>
        </w:tc>
        <w:tc>
          <w:tcPr>
            <w:tcW w:w="605" w:type="dxa"/>
            <w:vAlign w:val="center"/>
          </w:tcPr>
          <w:p w14:paraId="66242639" w14:textId="77777777" w:rsidR="00787C57" w:rsidRDefault="00787C57" w:rsidP="00787C57">
            <w:pPr>
              <w:pStyle w:val="TAC"/>
              <w:rPr>
                <w:lang w:eastAsia="ja-JP"/>
              </w:rPr>
            </w:pPr>
          </w:p>
        </w:tc>
        <w:tc>
          <w:tcPr>
            <w:tcW w:w="521" w:type="dxa"/>
            <w:vAlign w:val="center"/>
          </w:tcPr>
          <w:p w14:paraId="13DB5145" w14:textId="77777777" w:rsidR="00787C57" w:rsidRDefault="00787C57" w:rsidP="00787C57">
            <w:pPr>
              <w:pStyle w:val="TAC"/>
              <w:rPr>
                <w:lang w:val="en-US" w:eastAsia="zh-CN"/>
              </w:rPr>
            </w:pPr>
          </w:p>
        </w:tc>
        <w:tc>
          <w:tcPr>
            <w:tcW w:w="695" w:type="dxa"/>
            <w:vAlign w:val="center"/>
          </w:tcPr>
          <w:p w14:paraId="5FC98182" w14:textId="77777777" w:rsidR="00787C57" w:rsidRDefault="00787C57" w:rsidP="00787C57">
            <w:pPr>
              <w:pStyle w:val="TAC"/>
              <w:rPr>
                <w:lang w:eastAsia="ja-JP"/>
              </w:rPr>
            </w:pPr>
          </w:p>
        </w:tc>
      </w:tr>
      <w:tr w:rsidR="00787C57" w14:paraId="016F779E" w14:textId="77777777" w:rsidTr="00D26F3F">
        <w:trPr>
          <w:trHeight w:val="285"/>
          <w:jc w:val="center"/>
        </w:trPr>
        <w:tc>
          <w:tcPr>
            <w:tcW w:w="9769" w:type="dxa"/>
            <w:gridSpan w:val="16"/>
            <w:vAlign w:val="center"/>
          </w:tcPr>
          <w:p w14:paraId="241980D0" w14:textId="77777777" w:rsidR="00787C57" w:rsidRDefault="00787C57" w:rsidP="00787C57">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514" w:name="_Toc21344446"/>
      <w:bookmarkStart w:id="6515" w:name="_Toc29801934"/>
      <w:bookmarkStart w:id="6516" w:name="_Toc29802358"/>
      <w:bookmarkStart w:id="6517" w:name="_Toc29802983"/>
      <w:bookmarkStart w:id="6518" w:name="_Toc36107725"/>
      <w:bookmarkStart w:id="6519" w:name="_Toc37251499"/>
      <w:bookmarkStart w:id="6520" w:name="_Toc45888406"/>
      <w:bookmarkStart w:id="6521" w:name="_Toc45889005"/>
      <w:bookmarkStart w:id="6522" w:name="_Toc59650354"/>
      <w:bookmarkStart w:id="6523" w:name="_Toc61357626"/>
      <w:bookmarkStart w:id="6524" w:name="_Toc61359400"/>
      <w:bookmarkStart w:id="6525" w:name="_Toc67916340"/>
      <w:bookmarkStart w:id="6526" w:name="_Toc75533885"/>
      <w:bookmarkStart w:id="6527" w:name="_Toc75819771"/>
      <w:bookmarkStart w:id="6528" w:name="_Toc76508615"/>
      <w:bookmarkStart w:id="6529" w:name="_Toc76717565"/>
      <w:bookmarkStart w:id="6530" w:name="_Toc83294207"/>
      <w:bookmarkStart w:id="6531" w:name="_Toc84335246"/>
      <w:r w:rsidRPr="001C0CC4">
        <w:rPr>
          <w:lang w:eastAsia="zh-CN"/>
        </w:rPr>
        <w:t>7.3A.5</w:t>
      </w:r>
      <w:r w:rsidRPr="001C0CC4">
        <w:rPr>
          <w:lang w:eastAsia="zh-CN"/>
        </w:rPr>
        <w:tab/>
        <w:t>Reference sensitivity exceptions due to intermodulation interference due to 2UL CA</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0029A290" w14:textId="77777777" w:rsidR="00D72CF2" w:rsidRPr="001C0CC4" w:rsidRDefault="00D72CF2" w:rsidP="00D72CF2">
      <w:pPr>
        <w:pStyle w:val="TH"/>
        <w:rPr>
          <w:lang w:eastAsia="zh-CN"/>
        </w:rPr>
      </w:pPr>
      <w:bookmarkStart w:id="6532" w:name="_CRTable7_3A_51"/>
      <w:r w:rsidRPr="001C0CC4">
        <w:rPr>
          <w:lang w:eastAsia="zh-CN"/>
        </w:rPr>
        <w:t xml:space="preserve">Table </w:t>
      </w:r>
      <w:bookmarkEnd w:id="6532"/>
      <w:r w:rsidRPr="001C0CC4">
        <w:rPr>
          <w:lang w:eastAsia="zh-CN"/>
        </w:rPr>
        <w:t>7.3A.5-1: 2DL/2UL inter</w:t>
      </w:r>
      <w:r>
        <w:rPr>
          <w:lang w:eastAsia="zh-CN"/>
        </w:rPr>
        <w:t>-</w:t>
      </w:r>
      <w:r w:rsidRPr="001C0CC4">
        <w:rPr>
          <w:lang w:eastAsia="zh-CN"/>
        </w:rPr>
        <w:t>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D72CF2" w14:paraId="5C1DDD42" w14:textId="77777777" w:rsidTr="0026746F">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584E2DDA" w14:textId="77777777" w:rsidR="00D72CF2" w:rsidRDefault="00D72CF2" w:rsidP="0026746F">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41DF3C" w14:textId="77777777" w:rsidR="00D72CF2" w:rsidRDefault="00D72CF2" w:rsidP="0026746F">
            <w:pPr>
              <w:pStyle w:val="TAH"/>
            </w:pPr>
            <w:r>
              <w:t>Source of IMD</w:t>
            </w:r>
          </w:p>
        </w:tc>
      </w:tr>
      <w:tr w:rsidR="00D72CF2" w14:paraId="5942425D" w14:textId="77777777" w:rsidTr="0026746F">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0BE0C5D" w14:textId="77777777" w:rsidR="00D72CF2" w:rsidRDefault="00D72CF2" w:rsidP="0026746F">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5ED0808" w14:textId="77777777" w:rsidR="00D72CF2" w:rsidRDefault="00D72CF2" w:rsidP="0026746F">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159CFE2" w14:textId="77777777" w:rsidR="00D72CF2" w:rsidRDefault="00D72CF2" w:rsidP="0026746F">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2D88E031" w14:textId="77777777" w:rsidR="00D72CF2" w:rsidRDefault="00D72CF2" w:rsidP="0026746F">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770D73BE" w14:textId="5608FAF5" w:rsidR="00D72CF2" w:rsidRDefault="00475A43" w:rsidP="0026746F">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5A1E25DA" w14:textId="77777777" w:rsidR="00D72CF2" w:rsidRDefault="00D72CF2" w:rsidP="0026746F">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19EF057" w14:textId="77777777" w:rsidR="00D72CF2" w:rsidRDefault="00D72CF2" w:rsidP="0026746F">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97712C5" w14:textId="77777777" w:rsidR="00D72CF2" w:rsidRDefault="00D72CF2" w:rsidP="0026746F">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817EF40" w14:textId="77777777" w:rsidR="00D72CF2" w:rsidRDefault="00D72CF2" w:rsidP="0026746F">
            <w:pPr>
              <w:pStyle w:val="TAH"/>
            </w:pPr>
          </w:p>
        </w:tc>
      </w:tr>
      <w:tr w:rsidR="00D72CF2" w14:paraId="387E0E2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F8DB00" w14:textId="77777777" w:rsidR="00D72CF2" w:rsidRDefault="00D72CF2" w:rsidP="0026746F">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2EF67A73" w14:textId="77777777" w:rsidR="00D72CF2" w:rsidRDefault="00D72CF2" w:rsidP="0026746F">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0C45363" w14:textId="77777777" w:rsidR="00D72CF2" w:rsidRDefault="00D72CF2" w:rsidP="0026746F">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46BFCCFD"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727DF73"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FB41AF0" w14:textId="77777777" w:rsidR="00D72CF2" w:rsidRDefault="00D72CF2" w:rsidP="0026746F">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B7A5310" w14:textId="77777777" w:rsidR="00D72CF2" w:rsidRDefault="00D72CF2" w:rsidP="0026746F">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3ED1598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064DCFA" w14:textId="77777777" w:rsidR="00D72CF2" w:rsidRDefault="00D72CF2" w:rsidP="0026746F">
            <w:pPr>
              <w:pStyle w:val="TAC"/>
            </w:pPr>
            <w:r>
              <w:rPr>
                <w:lang w:eastAsia="zh-CN"/>
              </w:rPr>
              <w:t>IMD3</w:t>
            </w:r>
          </w:p>
        </w:tc>
      </w:tr>
      <w:tr w:rsidR="00D72CF2" w14:paraId="2792C1D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F0E161" w14:textId="77777777" w:rsidR="00D72CF2" w:rsidRDefault="00D72CF2" w:rsidP="0026746F">
            <w:pPr>
              <w:pStyle w:val="TAC"/>
              <w:rPr>
                <w:lang w:val="en-US" w:eastAsia="zh-CN"/>
              </w:rPr>
            </w:pPr>
          </w:p>
        </w:tc>
        <w:tc>
          <w:tcPr>
            <w:tcW w:w="1146" w:type="dxa"/>
            <w:tcBorders>
              <w:top w:val="single" w:sz="4" w:space="0" w:color="auto"/>
              <w:left w:val="single" w:sz="4" w:space="0" w:color="auto"/>
              <w:right w:val="single" w:sz="4" w:space="0" w:color="auto"/>
            </w:tcBorders>
          </w:tcPr>
          <w:p w14:paraId="720322D9"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5CCC26" w14:textId="77777777" w:rsidR="00D72CF2" w:rsidRDefault="00D72CF2" w:rsidP="0026746F">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6C10CE9B"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5BD2F370"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46D1F584" w14:textId="77777777" w:rsidR="00D72CF2" w:rsidRDefault="00D72CF2" w:rsidP="0026746F">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7FC49D05"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34C8C161"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14AF63C2" w14:textId="77777777" w:rsidR="00D72CF2" w:rsidRDefault="00D72CF2" w:rsidP="0026746F">
            <w:pPr>
              <w:pStyle w:val="TAC"/>
            </w:pPr>
            <w:r>
              <w:rPr>
                <w:lang w:eastAsia="ja-JP"/>
              </w:rPr>
              <w:t>N/A</w:t>
            </w:r>
          </w:p>
        </w:tc>
      </w:tr>
      <w:tr w:rsidR="00D72CF2" w14:paraId="6D2CCB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285E8" w14:textId="77777777" w:rsidR="00D72CF2" w:rsidRDefault="00D72CF2" w:rsidP="0026746F">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B77EF57"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325E98C" w14:textId="77777777" w:rsidR="00D72CF2" w:rsidRDefault="00D72CF2" w:rsidP="0026746F">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207D6CF6"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6C9EFB0"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0BFCF002" w14:textId="77777777" w:rsidR="00D72CF2" w:rsidRDefault="00D72CF2" w:rsidP="0026746F">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019031A1" w14:textId="77777777" w:rsidR="00D72CF2" w:rsidRDefault="00D72CF2" w:rsidP="0026746F">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13CCAA1C"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2DA6A5A1" w14:textId="77777777" w:rsidR="00D72CF2" w:rsidRDefault="00D72CF2" w:rsidP="0026746F">
            <w:pPr>
              <w:pStyle w:val="TAC"/>
            </w:pPr>
            <w:r>
              <w:t>IMD4</w:t>
            </w:r>
          </w:p>
        </w:tc>
      </w:tr>
      <w:tr w:rsidR="00D72CF2" w14:paraId="0410DDF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99CD4F"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663AA0"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1E3C751" w14:textId="77777777" w:rsidR="00D72CF2" w:rsidRDefault="00D72CF2" w:rsidP="0026746F">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2A625B4C" w14:textId="77777777" w:rsidR="00D72CF2" w:rsidRDefault="00D72CF2" w:rsidP="0026746F">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554987" w14:textId="77777777" w:rsidR="00D72CF2" w:rsidRDefault="00D72CF2" w:rsidP="0026746F">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4F28E7E" w14:textId="77777777" w:rsidR="00D72CF2" w:rsidRDefault="00D72CF2" w:rsidP="0026746F">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7851586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3BA59F0" w14:textId="77777777" w:rsidR="00D72CF2" w:rsidRDefault="00D72CF2" w:rsidP="0026746F">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F192E44" w14:textId="77777777" w:rsidR="00D72CF2" w:rsidRDefault="00D72CF2" w:rsidP="0026746F">
            <w:pPr>
              <w:pStyle w:val="TAC"/>
            </w:pPr>
            <w:r>
              <w:rPr>
                <w:lang w:eastAsia="zh-CN"/>
              </w:rPr>
              <w:t>N/A</w:t>
            </w:r>
          </w:p>
        </w:tc>
      </w:tr>
      <w:tr w:rsidR="00D72CF2" w14:paraId="39E8422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6211359" w14:textId="77777777" w:rsidR="00D72CF2" w:rsidRPr="00ED060E" w:rsidRDefault="00D72CF2" w:rsidP="0026746F">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DEFE80B"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47A5B601" w14:textId="77777777" w:rsidR="00D72CF2" w:rsidRDefault="00D72CF2" w:rsidP="0026746F">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3B440D32"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3CBAFFEC"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6CF8C285" w14:textId="77777777" w:rsidR="00D72CF2" w:rsidRDefault="00D72CF2" w:rsidP="0026746F">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E4B5497" w14:textId="77777777" w:rsidR="00D72CF2" w:rsidRDefault="00D72CF2" w:rsidP="0026746F">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4AF8EA77"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4A47A741" w14:textId="77777777" w:rsidR="00D72CF2" w:rsidRDefault="00D72CF2" w:rsidP="0026746F">
            <w:pPr>
              <w:pStyle w:val="TAC"/>
            </w:pPr>
            <w:r>
              <w:t>IMD4</w:t>
            </w:r>
          </w:p>
        </w:tc>
      </w:tr>
      <w:tr w:rsidR="00D72CF2" w14:paraId="580D446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E3EAE55"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5B2B663"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40BE70F"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27ABDDED"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76D9EC6"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370C4F5"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6840B93A" w14:textId="38189116" w:rsidR="00D72CF2" w:rsidRDefault="00D72CF2" w:rsidP="0026746F">
            <w:pPr>
              <w:pStyle w:val="TAC"/>
              <w:rPr>
                <w:lang w:eastAsia="zh-CN"/>
              </w:rPr>
            </w:pPr>
          </w:p>
        </w:tc>
        <w:tc>
          <w:tcPr>
            <w:tcW w:w="828" w:type="dxa"/>
            <w:tcBorders>
              <w:top w:val="nil"/>
              <w:left w:val="single" w:sz="4" w:space="0" w:color="auto"/>
              <w:bottom w:val="single" w:sz="4" w:space="0" w:color="auto"/>
              <w:right w:val="single" w:sz="4" w:space="0" w:color="auto"/>
            </w:tcBorders>
            <w:shd w:val="clear" w:color="auto" w:fill="auto"/>
          </w:tcPr>
          <w:p w14:paraId="160ED830"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5288756A" w14:textId="77777777" w:rsidR="00D72CF2" w:rsidRDefault="00D72CF2" w:rsidP="0026746F">
            <w:pPr>
              <w:pStyle w:val="TAC"/>
            </w:pPr>
          </w:p>
        </w:tc>
      </w:tr>
      <w:tr w:rsidR="00D72CF2" w14:paraId="7F4BEE1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0584D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C64E7A" w14:textId="77777777" w:rsidR="00D72CF2" w:rsidRDefault="00D72CF2" w:rsidP="0026746F">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8BD6966" w14:textId="77777777" w:rsidR="00D72CF2" w:rsidRDefault="00D72CF2" w:rsidP="0026746F">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7581480A" w14:textId="77777777" w:rsidR="00D72CF2" w:rsidRDefault="00D72CF2" w:rsidP="0026746F">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BB5AD9A" w14:textId="77777777" w:rsidR="00D72CF2" w:rsidRDefault="00D72CF2" w:rsidP="0026746F">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D1E476" w14:textId="77777777" w:rsidR="00D72CF2" w:rsidRDefault="00D72CF2" w:rsidP="0026746F">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6362B8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31B244"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8909FB7" w14:textId="77777777" w:rsidR="00D72CF2" w:rsidRDefault="00D72CF2" w:rsidP="0026746F">
            <w:pPr>
              <w:pStyle w:val="TAC"/>
            </w:pPr>
            <w:r>
              <w:rPr>
                <w:lang w:eastAsia="zh-CN"/>
              </w:rPr>
              <w:t>N/A</w:t>
            </w:r>
          </w:p>
        </w:tc>
      </w:tr>
      <w:tr w:rsidR="00D72CF2" w14:paraId="68E9A40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EFAEF69" w14:textId="77777777" w:rsidR="00D72CF2" w:rsidRDefault="00D72CF2" w:rsidP="0026746F">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1BBF4206" w14:textId="77777777" w:rsidR="00D72CF2" w:rsidRDefault="00D72CF2" w:rsidP="0026746F">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1354A079" w14:textId="77777777" w:rsidR="00D72CF2" w:rsidRDefault="00D72CF2" w:rsidP="0026746F">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09CEF97"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FA03F16"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11A0F08F" w14:textId="77777777" w:rsidR="00D72CF2" w:rsidRDefault="00D72CF2" w:rsidP="0026746F">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6394EF3" w14:textId="77777777" w:rsidR="00D72CF2" w:rsidRDefault="00D72CF2" w:rsidP="0026746F">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F96B88A"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14324E11" w14:textId="77777777" w:rsidR="00D72CF2" w:rsidRDefault="00D72CF2" w:rsidP="0026746F">
            <w:pPr>
              <w:pStyle w:val="TAC"/>
            </w:pPr>
            <w:r>
              <w:t>IMD4</w:t>
            </w:r>
          </w:p>
        </w:tc>
      </w:tr>
      <w:tr w:rsidR="00D72CF2" w14:paraId="50B7F17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6E08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1FC301" w14:textId="77777777" w:rsidR="00D72CF2" w:rsidRDefault="00D72CF2" w:rsidP="0026746F">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588C6CC" w14:textId="77777777" w:rsidR="00D72CF2" w:rsidRDefault="00D72CF2" w:rsidP="0026746F">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6B3F33E2" w14:textId="77777777" w:rsidR="00D72CF2" w:rsidRDefault="00D72CF2" w:rsidP="0026746F">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72B652A5" w14:textId="77777777" w:rsidR="00D72CF2" w:rsidRDefault="00D72CF2" w:rsidP="0026746F">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578D735C" w14:textId="77777777" w:rsidR="00D72CF2" w:rsidRDefault="00D72CF2" w:rsidP="0026746F">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688F6E28"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181D749"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2CF4CB" w14:textId="77777777" w:rsidR="00D72CF2" w:rsidRDefault="00D72CF2" w:rsidP="0026746F">
            <w:pPr>
              <w:pStyle w:val="TAC"/>
            </w:pPr>
            <w:r>
              <w:rPr>
                <w:lang w:eastAsia="zh-CN"/>
              </w:rPr>
              <w:t>N/A</w:t>
            </w:r>
          </w:p>
        </w:tc>
      </w:tr>
      <w:tr w:rsidR="00D72CF2" w14:paraId="7B20749D"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3BB6C396" w14:textId="77777777" w:rsidR="00D72CF2" w:rsidRDefault="00D72CF2" w:rsidP="0026746F">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6D7A202A"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130E0D3" w14:textId="77777777" w:rsidR="00D72CF2" w:rsidRDefault="00D72CF2" w:rsidP="0026746F">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4B2DB1FA"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3311ADE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849FD77" w14:textId="77777777" w:rsidR="00D72CF2" w:rsidRDefault="00D72CF2" w:rsidP="0026746F">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98DAA0D" w14:textId="77777777" w:rsidR="00D72CF2" w:rsidRDefault="00D72CF2" w:rsidP="0026746F">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AC19D2D"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60B782C4" w14:textId="77777777" w:rsidR="00D72CF2" w:rsidRDefault="00D72CF2" w:rsidP="0026746F">
            <w:pPr>
              <w:pStyle w:val="TAC"/>
              <w:rPr>
                <w:szCs w:val="18"/>
              </w:rPr>
            </w:pPr>
            <w:r>
              <w:rPr>
                <w:rFonts w:cs="Arial"/>
                <w:szCs w:val="18"/>
              </w:rPr>
              <w:t>IMD2</w:t>
            </w:r>
          </w:p>
        </w:tc>
      </w:tr>
      <w:tr w:rsidR="00D72CF2" w14:paraId="25411E4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7269BF4"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0F39AF4B"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30686F2"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C73BC52"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1F0C576E"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3782CEEF"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3049749A" w14:textId="30F37D2B"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D0B0041"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7A157BF3" w14:textId="77777777" w:rsidR="00D72CF2" w:rsidRDefault="00D72CF2" w:rsidP="0026746F">
            <w:pPr>
              <w:pStyle w:val="TAC"/>
              <w:rPr>
                <w:szCs w:val="18"/>
              </w:rPr>
            </w:pPr>
          </w:p>
        </w:tc>
      </w:tr>
      <w:tr w:rsidR="00D72CF2" w14:paraId="71B3049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334D27"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123B653" w14:textId="77777777" w:rsidR="00D72CF2" w:rsidRDefault="00D72CF2" w:rsidP="0026746F">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721649DE" w14:textId="77777777" w:rsidR="00D72CF2" w:rsidRDefault="00D72CF2" w:rsidP="0026746F">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C1CC0EF"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6227142"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25FC20E" w14:textId="77777777" w:rsidR="00D72CF2" w:rsidRDefault="00D72CF2" w:rsidP="0026746F">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EA434BB"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87B2C4" w14:textId="77777777" w:rsidR="00D72CF2" w:rsidRDefault="00D72CF2" w:rsidP="0026746F">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2CE1E8F7" w14:textId="77777777" w:rsidR="00D72CF2" w:rsidRDefault="00D72CF2" w:rsidP="0026746F">
            <w:pPr>
              <w:pStyle w:val="TAC"/>
              <w:rPr>
                <w:szCs w:val="18"/>
              </w:rPr>
            </w:pPr>
            <w:r>
              <w:rPr>
                <w:rFonts w:cs="Arial"/>
                <w:szCs w:val="18"/>
                <w:lang w:eastAsia="ja-JP"/>
              </w:rPr>
              <w:t>N/A</w:t>
            </w:r>
          </w:p>
        </w:tc>
      </w:tr>
      <w:tr w:rsidR="00D72CF2" w14:paraId="53FFC78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BC45C9C" w14:textId="77777777" w:rsidR="00D72CF2" w:rsidRDefault="00D72CF2" w:rsidP="0026746F">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3721D6C4"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2838EE0D" w14:textId="77777777" w:rsidR="00D72CF2" w:rsidRDefault="00D72CF2" w:rsidP="0026746F">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B114230"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502500A1"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36960E7C"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35B67766" w14:textId="77777777" w:rsidR="00D72CF2" w:rsidRDefault="00D72CF2" w:rsidP="0026746F">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340F616B"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4D1905C9" w14:textId="77777777" w:rsidR="00D72CF2" w:rsidRDefault="00D72CF2" w:rsidP="0026746F">
            <w:pPr>
              <w:pStyle w:val="TAC"/>
              <w:rPr>
                <w:szCs w:val="18"/>
              </w:rPr>
            </w:pPr>
            <w:r>
              <w:rPr>
                <w:rFonts w:cs="Arial"/>
                <w:szCs w:val="18"/>
              </w:rPr>
              <w:t>IMD4</w:t>
            </w:r>
          </w:p>
        </w:tc>
      </w:tr>
      <w:tr w:rsidR="00D72CF2" w14:paraId="6AD78CC5"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696B29B"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E4EA400"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9F6569D"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A658ADF"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8D4B94"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7B9939F0"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050AFD6" w14:textId="40072F16"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72768420"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7B7A23B" w14:textId="77777777" w:rsidR="00D72CF2" w:rsidRDefault="00D72CF2" w:rsidP="0026746F">
            <w:pPr>
              <w:pStyle w:val="TAC"/>
              <w:rPr>
                <w:szCs w:val="18"/>
              </w:rPr>
            </w:pPr>
          </w:p>
        </w:tc>
      </w:tr>
      <w:tr w:rsidR="00D72CF2" w14:paraId="448B9C4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404B83"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3F9DDACC" w14:textId="77777777" w:rsidR="00D72CF2" w:rsidRDefault="00D72CF2" w:rsidP="0026746F">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25DFA7C4"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033D403" w14:textId="77777777" w:rsidR="00D72CF2" w:rsidRDefault="00D72CF2" w:rsidP="0026746F">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59275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A4733EA"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689F3C6C" w14:textId="77777777" w:rsidR="00D72CF2" w:rsidRDefault="00D72CF2" w:rsidP="0026746F">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FDDDFB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DDC3936" w14:textId="77777777" w:rsidR="00D72CF2" w:rsidRDefault="00D72CF2" w:rsidP="0026746F">
            <w:pPr>
              <w:pStyle w:val="TAC"/>
              <w:rPr>
                <w:szCs w:val="18"/>
              </w:rPr>
            </w:pPr>
            <w:r>
              <w:rPr>
                <w:rFonts w:cs="Arial"/>
                <w:szCs w:val="18"/>
                <w:lang w:eastAsia="ja-JP"/>
              </w:rPr>
              <w:t>N/A</w:t>
            </w:r>
          </w:p>
        </w:tc>
      </w:tr>
      <w:tr w:rsidR="00D72CF2" w14:paraId="2E1C572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AF6B9C4"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6415E9C" w14:textId="77777777" w:rsidR="00D72CF2" w:rsidRDefault="00D72CF2" w:rsidP="0026746F">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34D7484F" w14:textId="77777777" w:rsidR="00D72CF2" w:rsidRDefault="00D72CF2" w:rsidP="0026746F">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41FDDD09"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315700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87844AB"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28EF1277" w14:textId="77777777" w:rsidR="00D72CF2" w:rsidRDefault="00D72CF2" w:rsidP="0026746F">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76A41780" w14:textId="77777777" w:rsidR="00D72CF2" w:rsidRDefault="00D72CF2" w:rsidP="0026746F">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0267327" w14:textId="77777777" w:rsidR="00D72CF2" w:rsidRDefault="00D72CF2" w:rsidP="0026746F">
            <w:pPr>
              <w:pStyle w:val="TAC"/>
              <w:rPr>
                <w:szCs w:val="18"/>
              </w:rPr>
            </w:pPr>
            <w:r>
              <w:rPr>
                <w:rFonts w:cs="Arial"/>
                <w:szCs w:val="18"/>
              </w:rPr>
              <w:t>IMD5</w:t>
            </w:r>
          </w:p>
        </w:tc>
      </w:tr>
      <w:tr w:rsidR="00D72CF2" w14:paraId="146158A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47CDDB"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DB112DE" w14:textId="77777777" w:rsidR="00D72CF2" w:rsidRDefault="00D72CF2" w:rsidP="0026746F">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7D2D8CFC" w14:textId="77777777" w:rsidR="00D72CF2" w:rsidRDefault="00D72CF2" w:rsidP="0026746F">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5786A48B"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63523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456137E" w14:textId="77777777" w:rsidR="00D72CF2" w:rsidRDefault="00D72CF2" w:rsidP="0026746F">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2536D138"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305225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7034B02" w14:textId="77777777" w:rsidR="00D72CF2" w:rsidRDefault="00D72CF2" w:rsidP="0026746F">
            <w:pPr>
              <w:pStyle w:val="TAC"/>
              <w:rPr>
                <w:szCs w:val="18"/>
              </w:rPr>
            </w:pPr>
            <w:r>
              <w:rPr>
                <w:rFonts w:cs="Arial"/>
                <w:szCs w:val="18"/>
              </w:rPr>
              <w:t>N/A</w:t>
            </w:r>
          </w:p>
        </w:tc>
      </w:tr>
      <w:tr w:rsidR="00D72CF2" w14:paraId="03ECE012"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7593D397" w14:textId="77777777" w:rsidR="00D72CF2" w:rsidRDefault="00D72CF2" w:rsidP="0026746F">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3293387" w14:textId="77777777" w:rsidR="00D72CF2" w:rsidRDefault="00D72CF2" w:rsidP="0026746F">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1EAA9CA2" w14:textId="77777777" w:rsidR="00D72CF2" w:rsidRDefault="00D72CF2" w:rsidP="0026746F">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247BD7C"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653CEE39"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6D8BF90A" w14:textId="77777777" w:rsidR="00D72CF2" w:rsidRDefault="00D72CF2" w:rsidP="0026746F">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2DDDE9E6" w14:textId="77777777" w:rsidR="00D72CF2" w:rsidRDefault="00D72CF2" w:rsidP="0026746F">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3562DA5F"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2C6042BC" w14:textId="77777777" w:rsidR="00D72CF2" w:rsidRDefault="00D72CF2" w:rsidP="0026746F">
            <w:pPr>
              <w:pStyle w:val="TAC"/>
              <w:rPr>
                <w:lang w:eastAsia="zh-CN"/>
              </w:rPr>
            </w:pPr>
            <w:r>
              <w:t>IMD2</w:t>
            </w:r>
            <w:r>
              <w:rPr>
                <w:rFonts w:cs="Arial"/>
                <w:vertAlign w:val="superscript"/>
                <w:lang w:eastAsia="ko-KR"/>
              </w:rPr>
              <w:t>4</w:t>
            </w:r>
          </w:p>
        </w:tc>
      </w:tr>
      <w:tr w:rsidR="00D72CF2" w14:paraId="107C824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15CC7BD"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4F677626"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F2C7D80" w14:textId="77777777" w:rsidR="00D72CF2" w:rsidRDefault="00D72CF2" w:rsidP="0026746F">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78D76E57"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7BB0ED72"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4D9239B5" w14:textId="77777777" w:rsidR="00D72CF2" w:rsidRDefault="00D72CF2" w:rsidP="0026746F">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7DBCA200" w14:textId="7BC4DF31" w:rsidR="00D72CF2" w:rsidRDefault="00D72CF2" w:rsidP="0026746F">
            <w:pPr>
              <w:pStyle w:val="TAC"/>
              <w:rPr>
                <w:rFonts w:cs="Arial"/>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89FE49E" w14:textId="77777777" w:rsidR="00D72CF2" w:rsidRDefault="00D72CF2" w:rsidP="0026746F">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39125CBD" w14:textId="77777777" w:rsidR="00D72CF2" w:rsidRDefault="00D72CF2" w:rsidP="0026746F">
            <w:pPr>
              <w:pStyle w:val="TAC"/>
            </w:pPr>
          </w:p>
        </w:tc>
      </w:tr>
      <w:tr w:rsidR="00D72CF2" w14:paraId="64337E67"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9D7E9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0DEFD9"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DB729E1" w14:textId="77777777" w:rsidR="00D72CF2" w:rsidRDefault="00D72CF2" w:rsidP="0026746F">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6CE729B" w14:textId="77777777" w:rsidR="00D72CF2" w:rsidRDefault="00D72CF2" w:rsidP="0026746F">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90F844B" w14:textId="77777777" w:rsidR="00D72CF2" w:rsidRDefault="00D72CF2" w:rsidP="0026746F">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7352FEDE" w14:textId="77777777" w:rsidR="00D72CF2" w:rsidRDefault="00D72CF2" w:rsidP="0026746F">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520891B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CC130C"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0371DA" w14:textId="77777777" w:rsidR="00D72CF2" w:rsidRDefault="00D72CF2" w:rsidP="0026746F">
            <w:pPr>
              <w:pStyle w:val="TAC"/>
              <w:rPr>
                <w:lang w:eastAsia="zh-CN"/>
              </w:rPr>
            </w:pPr>
            <w:r>
              <w:rPr>
                <w:lang w:eastAsia="zh-CN"/>
              </w:rPr>
              <w:t>N/A</w:t>
            </w:r>
          </w:p>
        </w:tc>
      </w:tr>
      <w:tr w:rsidR="00D72CF2" w14:paraId="1DB0CF2C"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68516D4" w14:textId="77777777" w:rsidR="00D72CF2" w:rsidRDefault="00D72CF2" w:rsidP="0026746F">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5AC97B96"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7E9708A6" w14:textId="77777777" w:rsidR="00D72CF2" w:rsidRDefault="00D72CF2" w:rsidP="0026746F">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33BC5F"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CE49EC"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F6D287" w14:textId="77777777" w:rsidR="00D72CF2" w:rsidRDefault="00D72CF2" w:rsidP="0026746F">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0DF77643" w14:textId="77777777" w:rsidR="00D72CF2" w:rsidRDefault="00D72CF2" w:rsidP="0026746F">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980AD7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CD415" w14:textId="77777777" w:rsidR="00D72CF2" w:rsidRDefault="00D72CF2" w:rsidP="0026746F">
            <w:pPr>
              <w:pStyle w:val="TAC"/>
              <w:rPr>
                <w:lang w:eastAsia="zh-CN"/>
              </w:rPr>
            </w:pPr>
            <w:r>
              <w:rPr>
                <w:rFonts w:hint="eastAsia"/>
                <w:lang w:val="en-US" w:eastAsia="zh-CN"/>
              </w:rPr>
              <w:t>N/A</w:t>
            </w:r>
          </w:p>
        </w:tc>
      </w:tr>
      <w:tr w:rsidR="00D72CF2" w14:paraId="05C7F0C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087E8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EB266A" w14:textId="77777777" w:rsidR="00D72CF2" w:rsidRDefault="00D72CF2" w:rsidP="0026746F">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332D5F6A" w14:textId="77777777" w:rsidR="00D72CF2" w:rsidRDefault="00D72CF2" w:rsidP="0026746F">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EB2341B"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585DE67" w14:textId="77777777" w:rsidR="00D72CF2" w:rsidRDefault="00D72CF2" w:rsidP="0026746F">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BB1F327" w14:textId="77777777" w:rsidR="00D72CF2" w:rsidRDefault="00D72CF2" w:rsidP="0026746F">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4CA01ED" w14:textId="77777777" w:rsidR="00D72CF2" w:rsidRDefault="00D72CF2" w:rsidP="0026746F">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44B8A402"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A78C26E" w14:textId="77777777" w:rsidR="00D72CF2" w:rsidRDefault="00D72CF2" w:rsidP="0026746F">
            <w:pPr>
              <w:pStyle w:val="TAC"/>
              <w:rPr>
                <w:lang w:eastAsia="zh-CN"/>
              </w:rPr>
            </w:pPr>
            <w:r>
              <w:rPr>
                <w:lang w:val="en-US" w:eastAsia="zh-CN"/>
              </w:rPr>
              <w:t>IMD4</w:t>
            </w:r>
          </w:p>
        </w:tc>
      </w:tr>
      <w:tr w:rsidR="00D72CF2" w14:paraId="51C0A440"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626C8450" w14:textId="77777777" w:rsidR="00D72CF2" w:rsidRDefault="00D72CF2" w:rsidP="0026746F">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781CED97"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8D3B5B7" w14:textId="77777777" w:rsidR="00D72CF2" w:rsidRDefault="00D72CF2" w:rsidP="0026746F">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3CEEEAB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4AE97DD"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904D406" w14:textId="77777777" w:rsidR="00D72CF2" w:rsidRDefault="00D72CF2" w:rsidP="0026746F">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3946C2BF"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AA9E7A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2A1DA9" w14:textId="77777777" w:rsidR="00D72CF2" w:rsidRDefault="00D72CF2" w:rsidP="0026746F">
            <w:pPr>
              <w:pStyle w:val="TAC"/>
              <w:rPr>
                <w:lang w:eastAsia="zh-CN"/>
              </w:rPr>
            </w:pPr>
            <w:r>
              <w:rPr>
                <w:lang w:eastAsia="zh-CN"/>
              </w:rPr>
              <w:t>N/A</w:t>
            </w:r>
          </w:p>
        </w:tc>
      </w:tr>
      <w:tr w:rsidR="00D72CF2" w14:paraId="29258BF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A0C8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6EA83A"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9387A1B" w14:textId="77777777" w:rsidR="00D72CF2" w:rsidRDefault="00D72CF2" w:rsidP="0026746F">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36B15120"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B820101"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6D6F09" w14:textId="77777777" w:rsidR="00D72CF2" w:rsidRDefault="00D72CF2" w:rsidP="0026746F">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624986C8" w14:textId="77777777" w:rsidR="00D72CF2" w:rsidRDefault="00D72CF2" w:rsidP="0026746F">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39C490AE"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EF3DE0" w14:textId="77777777" w:rsidR="00D72CF2" w:rsidRDefault="00D72CF2" w:rsidP="0026746F">
            <w:pPr>
              <w:pStyle w:val="TAC"/>
              <w:rPr>
                <w:lang w:eastAsia="zh-CN"/>
              </w:rPr>
            </w:pPr>
            <w:r>
              <w:t>IMD4</w:t>
            </w:r>
            <w:r>
              <w:rPr>
                <w:vertAlign w:val="superscript"/>
              </w:rPr>
              <w:t>4</w:t>
            </w:r>
          </w:p>
        </w:tc>
      </w:tr>
      <w:tr w:rsidR="00D72CF2" w14:paraId="6257EB9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077A1E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8A0716"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523EA25F" w14:textId="77777777" w:rsidR="00D72CF2" w:rsidRDefault="00D72CF2" w:rsidP="0026746F">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47E7E60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66FD037"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A93A0A1" w14:textId="77777777" w:rsidR="00D72CF2" w:rsidRDefault="00D72CF2" w:rsidP="0026746F">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7C86015F" w14:textId="77777777" w:rsidR="00D72CF2" w:rsidRDefault="00D72CF2" w:rsidP="0026746F">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3BEFA541"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A37F4F" w14:textId="77777777" w:rsidR="00D72CF2" w:rsidRDefault="00D72CF2" w:rsidP="0026746F">
            <w:pPr>
              <w:pStyle w:val="TAC"/>
              <w:rPr>
                <w:lang w:eastAsia="zh-CN"/>
              </w:rPr>
            </w:pPr>
            <w:r>
              <w:rPr>
                <w:lang w:eastAsia="zh-CN"/>
              </w:rPr>
              <w:t>IMD</w:t>
            </w:r>
            <w:r>
              <w:rPr>
                <w:lang w:val="en-US" w:eastAsia="zh-CN"/>
              </w:rPr>
              <w:t>5</w:t>
            </w:r>
          </w:p>
        </w:tc>
      </w:tr>
      <w:tr w:rsidR="00D72CF2" w14:paraId="3638BAD9"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1F5DD4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374D21"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496BE62" w14:textId="77777777" w:rsidR="00D72CF2" w:rsidRDefault="00D72CF2" w:rsidP="0026746F">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361295CF"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20A08BC"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FDC24D" w14:textId="77777777" w:rsidR="00D72CF2" w:rsidRDefault="00D72CF2" w:rsidP="0026746F">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0313F20C"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F397A52"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B166BF7" w14:textId="77777777" w:rsidR="00D72CF2" w:rsidRDefault="00D72CF2" w:rsidP="0026746F">
            <w:pPr>
              <w:pStyle w:val="TAC"/>
              <w:rPr>
                <w:lang w:eastAsia="zh-CN"/>
              </w:rPr>
            </w:pPr>
            <w:r>
              <w:rPr>
                <w:lang w:eastAsia="zh-CN"/>
              </w:rPr>
              <w:t>N/A</w:t>
            </w:r>
          </w:p>
        </w:tc>
      </w:tr>
      <w:tr w:rsidR="00D72CF2" w14:paraId="425B4A03" w14:textId="77777777" w:rsidTr="0026746F">
        <w:trPr>
          <w:trHeight w:val="187"/>
          <w:jc w:val="center"/>
        </w:trPr>
        <w:tc>
          <w:tcPr>
            <w:tcW w:w="2007" w:type="dxa"/>
            <w:vMerge w:val="restart"/>
            <w:tcBorders>
              <w:left w:val="single" w:sz="4" w:space="0" w:color="auto"/>
              <w:right w:val="single" w:sz="4" w:space="0" w:color="auto"/>
            </w:tcBorders>
          </w:tcPr>
          <w:p w14:paraId="3964E1B0"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6E32E205" w14:textId="77777777" w:rsidR="00D72CF2" w:rsidRDefault="00D72CF2" w:rsidP="0026746F">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115C5CA" w14:textId="77777777" w:rsidR="00D72CF2" w:rsidRDefault="00D72CF2" w:rsidP="0026746F">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2B51A67C"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766C9D30"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3FD738D8" w14:textId="77777777" w:rsidR="00D72CF2" w:rsidRDefault="00D72CF2" w:rsidP="0026746F">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3EAC7A6E" w14:textId="77777777" w:rsidR="00D72CF2" w:rsidRDefault="00D72CF2" w:rsidP="0026746F">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79E19E22" w14:textId="77777777" w:rsidR="00D72CF2" w:rsidRDefault="00D72CF2" w:rsidP="0026746F">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5F7C65D3" w14:textId="77777777" w:rsidR="00D72CF2" w:rsidRDefault="00D72CF2" w:rsidP="0026746F">
            <w:pPr>
              <w:pStyle w:val="TAC"/>
              <w:rPr>
                <w:lang w:eastAsia="zh-CN"/>
              </w:rPr>
            </w:pPr>
            <w:r>
              <w:rPr>
                <w:rFonts w:hint="eastAsia"/>
                <w:lang w:eastAsia="zh-TW"/>
              </w:rPr>
              <w:t>IMD</w:t>
            </w:r>
            <w:r>
              <w:rPr>
                <w:lang w:eastAsia="zh-TW"/>
              </w:rPr>
              <w:t>4</w:t>
            </w:r>
          </w:p>
        </w:tc>
      </w:tr>
      <w:tr w:rsidR="00D72CF2" w14:paraId="4646CE2F" w14:textId="77777777" w:rsidTr="0026746F">
        <w:trPr>
          <w:trHeight w:val="187"/>
          <w:jc w:val="center"/>
        </w:trPr>
        <w:tc>
          <w:tcPr>
            <w:tcW w:w="2007" w:type="dxa"/>
            <w:vMerge/>
            <w:tcBorders>
              <w:left w:val="single" w:sz="4" w:space="0" w:color="auto"/>
              <w:bottom w:val="single" w:sz="4" w:space="0" w:color="auto"/>
              <w:right w:val="single" w:sz="4" w:space="0" w:color="auto"/>
            </w:tcBorders>
          </w:tcPr>
          <w:p w14:paraId="4333205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6BAB5B" w14:textId="77777777" w:rsidR="00D72CF2" w:rsidRDefault="00D72CF2" w:rsidP="0026746F">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0C997311" w14:textId="77777777" w:rsidR="00D72CF2" w:rsidRDefault="00D72CF2" w:rsidP="0026746F">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75DFFEB5"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D3B540D"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58143895" w14:textId="77777777" w:rsidR="00D72CF2" w:rsidRDefault="00D72CF2" w:rsidP="0026746F">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1ACB9F5F" w14:textId="77777777" w:rsidR="00D72CF2" w:rsidRDefault="00D72CF2" w:rsidP="0026746F">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10ADC0ED" w14:textId="77777777" w:rsidR="00D72CF2" w:rsidRDefault="00D72CF2" w:rsidP="0026746F">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74CF0D86" w14:textId="77777777" w:rsidR="00D72CF2" w:rsidRDefault="00D72CF2" w:rsidP="0026746F">
            <w:pPr>
              <w:pStyle w:val="TAC"/>
              <w:rPr>
                <w:lang w:eastAsia="zh-CN"/>
              </w:rPr>
            </w:pPr>
            <w:r>
              <w:rPr>
                <w:rFonts w:hint="eastAsia"/>
                <w:lang w:eastAsia="zh-TW"/>
              </w:rPr>
              <w:t>N/A</w:t>
            </w:r>
          </w:p>
        </w:tc>
      </w:tr>
      <w:tr w:rsidR="00D72CF2" w14:paraId="78954A66"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560A855" w14:textId="77777777" w:rsidR="00D72CF2" w:rsidRDefault="00D72CF2" w:rsidP="0026746F">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082694C2"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4B257BB7" w14:textId="77777777" w:rsidR="00D72CF2" w:rsidRDefault="00D72CF2" w:rsidP="0026746F">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7807FFE2"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5F06A39"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32806EA" w14:textId="77777777" w:rsidR="00D72CF2" w:rsidRDefault="00D72CF2" w:rsidP="0026746F">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419E22AA" w14:textId="77777777" w:rsidR="00D72CF2" w:rsidRDefault="00D72CF2" w:rsidP="0026746F">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6AA49D8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3D73EE" w14:textId="77777777" w:rsidR="00D72CF2" w:rsidRDefault="00D72CF2" w:rsidP="0026746F">
            <w:pPr>
              <w:pStyle w:val="TAC"/>
              <w:rPr>
                <w:lang w:eastAsia="zh-CN"/>
              </w:rPr>
            </w:pPr>
            <w:r>
              <w:rPr>
                <w:lang w:eastAsia="zh-CN"/>
              </w:rPr>
              <w:t>IMD4</w:t>
            </w:r>
          </w:p>
        </w:tc>
      </w:tr>
      <w:tr w:rsidR="00D72CF2" w14:paraId="2E5D1E5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541C3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CA8ECB" w14:textId="77777777" w:rsidR="00D72CF2" w:rsidRDefault="00D72CF2" w:rsidP="0026746F">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58D4D969" w14:textId="77777777" w:rsidR="00D72CF2" w:rsidRDefault="00D72CF2" w:rsidP="0026746F">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8A57EE9"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002B4D2"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2DF9FA7" w14:textId="77777777" w:rsidR="00D72CF2" w:rsidRDefault="00D72CF2" w:rsidP="0026746F">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57FC8875"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BE06D"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8AD6087" w14:textId="77777777" w:rsidR="00D72CF2" w:rsidRDefault="00D72CF2" w:rsidP="0026746F">
            <w:pPr>
              <w:pStyle w:val="TAC"/>
              <w:rPr>
                <w:lang w:eastAsia="zh-CN"/>
              </w:rPr>
            </w:pPr>
            <w:r>
              <w:rPr>
                <w:lang w:eastAsia="ja-JP"/>
              </w:rPr>
              <w:t>N/A</w:t>
            </w:r>
          </w:p>
        </w:tc>
      </w:tr>
      <w:tr w:rsidR="00D72CF2" w14:paraId="227F311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560EC42" w14:textId="77777777" w:rsidR="00D72CF2" w:rsidRDefault="00D72CF2" w:rsidP="0026746F">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325469DB"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6B6DD424" w14:textId="77777777" w:rsidR="00D72CF2" w:rsidRDefault="00D72CF2" w:rsidP="0026746F">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6F706442"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5C3297E"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6B1BA7CE" w14:textId="77777777" w:rsidR="00D72CF2" w:rsidRDefault="00D72CF2" w:rsidP="0026746F">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F016C4B" w14:textId="77777777" w:rsidR="00D72CF2" w:rsidRDefault="00D72CF2" w:rsidP="0026746F">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14A446CD"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D3CD9DF" w14:textId="77777777" w:rsidR="00D72CF2" w:rsidRDefault="00D72CF2" w:rsidP="0026746F">
            <w:pPr>
              <w:pStyle w:val="TAC"/>
              <w:rPr>
                <w:lang w:val="en-US" w:eastAsia="zh-CN"/>
              </w:rPr>
            </w:pPr>
            <w:r>
              <w:t>IMD2</w:t>
            </w:r>
            <w:r>
              <w:rPr>
                <w:rFonts w:hint="eastAsia"/>
                <w:vertAlign w:val="superscript"/>
                <w:lang w:val="en-US" w:eastAsia="zh-CN"/>
              </w:rPr>
              <w:t>4</w:t>
            </w:r>
          </w:p>
        </w:tc>
      </w:tr>
      <w:tr w:rsidR="00D72CF2" w14:paraId="73C867A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48AA9DB"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6A2E503"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238959B"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D03C45"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2A4D83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906A153"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1E67B89C" w14:textId="5CC591F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C21E8C8"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BEBE54D" w14:textId="77777777" w:rsidR="00D72CF2" w:rsidRDefault="00D72CF2" w:rsidP="0026746F">
            <w:pPr>
              <w:pStyle w:val="TAC"/>
            </w:pPr>
          </w:p>
        </w:tc>
      </w:tr>
      <w:tr w:rsidR="00D72CF2" w14:paraId="557A462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3C6F3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838831"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00C9943" w14:textId="77777777" w:rsidR="00D72CF2" w:rsidRDefault="00D72CF2" w:rsidP="0026746F">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609AE6"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B233143"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025AAAA" w14:textId="77777777" w:rsidR="00D72CF2" w:rsidRDefault="00D72CF2" w:rsidP="0026746F">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010EEA2"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049FA382" w14:textId="77777777" w:rsidR="00D72CF2" w:rsidRDefault="00D72CF2" w:rsidP="0026746F">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B505FDB" w14:textId="77777777" w:rsidR="00D72CF2" w:rsidRDefault="00D72CF2" w:rsidP="0026746F">
            <w:pPr>
              <w:pStyle w:val="TAC"/>
            </w:pPr>
            <w:r>
              <w:rPr>
                <w:rFonts w:hint="eastAsia"/>
                <w:lang w:eastAsia="ja-JP"/>
              </w:rPr>
              <w:t>N/A</w:t>
            </w:r>
          </w:p>
        </w:tc>
      </w:tr>
      <w:tr w:rsidR="00D72CF2" w14:paraId="66F05BB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E207BB" w14:textId="77777777" w:rsidR="00D72CF2" w:rsidRDefault="00D72CF2" w:rsidP="0026746F">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04F684D"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116123DF" w14:textId="77777777" w:rsidR="00D72CF2" w:rsidRDefault="00D72CF2" w:rsidP="0026746F">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56A9E9F1"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F80AAC7"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1624612C" w14:textId="77777777" w:rsidR="00D72CF2" w:rsidRDefault="00D72CF2" w:rsidP="0026746F">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0CB09666" w14:textId="77777777" w:rsidR="00D72CF2" w:rsidRDefault="00D72CF2" w:rsidP="0026746F">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6D86907B"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5E61BF2F" w14:textId="77777777" w:rsidR="00D72CF2" w:rsidRDefault="00D72CF2" w:rsidP="0026746F">
            <w:pPr>
              <w:pStyle w:val="TAC"/>
              <w:rPr>
                <w:lang w:val="en-US" w:eastAsia="zh-CN"/>
              </w:rPr>
            </w:pPr>
            <w:r>
              <w:t>IMD4</w:t>
            </w:r>
            <w:r>
              <w:rPr>
                <w:rFonts w:hint="eastAsia"/>
                <w:vertAlign w:val="superscript"/>
                <w:lang w:val="en-US" w:eastAsia="zh-CN"/>
              </w:rPr>
              <w:t>4</w:t>
            </w:r>
          </w:p>
        </w:tc>
      </w:tr>
      <w:tr w:rsidR="00D72CF2" w14:paraId="0F57B17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DFA8B8A"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7FC7F8BB"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59E28B4"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8C4428"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31F5FF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35B056E0"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49019D4D" w14:textId="51D5E37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5DFC6937"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375D3F71" w14:textId="77777777" w:rsidR="00D72CF2" w:rsidRDefault="00D72CF2" w:rsidP="0026746F">
            <w:pPr>
              <w:pStyle w:val="TAC"/>
            </w:pPr>
          </w:p>
        </w:tc>
      </w:tr>
      <w:tr w:rsidR="00D72CF2" w14:paraId="76A69EC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3ED1EE"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0872CD"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228E60E" w14:textId="77777777" w:rsidR="00D72CF2" w:rsidRDefault="00D72CF2" w:rsidP="0026746F">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260EA125"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A48DE3D"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78827CCF" w14:textId="77777777" w:rsidR="00D72CF2" w:rsidRDefault="00D72CF2" w:rsidP="0026746F">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40FB094F"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79A0FC21" w14:textId="77777777" w:rsidR="00D72CF2" w:rsidRDefault="00D72CF2" w:rsidP="0026746F">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FF5756D" w14:textId="77777777" w:rsidR="00D72CF2" w:rsidRDefault="00D72CF2" w:rsidP="0026746F">
            <w:pPr>
              <w:pStyle w:val="TAC"/>
            </w:pPr>
            <w:r>
              <w:t>N/A</w:t>
            </w:r>
          </w:p>
        </w:tc>
      </w:tr>
      <w:tr w:rsidR="00D72CF2" w14:paraId="5E51AA2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12528E1" w14:textId="77777777" w:rsidR="00D72CF2" w:rsidRDefault="00D72CF2" w:rsidP="0026746F">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399E26C4"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341FDC1" w14:textId="77777777" w:rsidR="00D72CF2" w:rsidRDefault="00D72CF2" w:rsidP="0026746F">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B092B5"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31F8E91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351234AD" w14:textId="77777777" w:rsidR="00D72CF2" w:rsidRDefault="00D72CF2" w:rsidP="0026746F">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167BA239" w14:textId="77777777" w:rsidR="00D72CF2" w:rsidRDefault="00D72CF2" w:rsidP="0026746F">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00B223A"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662CC36A" w14:textId="77777777" w:rsidR="00D72CF2" w:rsidRDefault="00D72CF2" w:rsidP="0026746F">
            <w:pPr>
              <w:pStyle w:val="TAC"/>
            </w:pPr>
            <w:r>
              <w:t>IMD2</w:t>
            </w:r>
            <w:r>
              <w:rPr>
                <w:vertAlign w:val="superscript"/>
              </w:rPr>
              <w:t>4</w:t>
            </w:r>
          </w:p>
        </w:tc>
      </w:tr>
      <w:tr w:rsidR="00D72CF2" w14:paraId="6ED7942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DF867AF"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3DAEB18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1DCE20D"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41D90967"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E4A97D9"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B03B18"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59D7EAB3" w14:textId="1CFCD42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B53ACD8"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41AAFCF" w14:textId="77777777" w:rsidR="00D72CF2" w:rsidRDefault="00D72CF2" w:rsidP="0026746F">
            <w:pPr>
              <w:pStyle w:val="TAC"/>
            </w:pPr>
          </w:p>
        </w:tc>
      </w:tr>
      <w:tr w:rsidR="00D72CF2" w14:paraId="781CF6B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F5AA076"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32CAAD0E"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45DB1ED" w14:textId="77777777" w:rsidR="00D72CF2" w:rsidRDefault="00D72CF2" w:rsidP="0026746F">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397FA1A5"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0691AE5"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B39A8DF" w14:textId="77777777" w:rsidR="00D72CF2" w:rsidRDefault="00D72CF2" w:rsidP="0026746F">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3E103938"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F6FFAC1"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5F376AF" w14:textId="77777777" w:rsidR="00D72CF2" w:rsidRDefault="00D72CF2" w:rsidP="0026746F">
            <w:pPr>
              <w:pStyle w:val="TAC"/>
              <w:rPr>
                <w:lang w:eastAsia="ja-JP"/>
              </w:rPr>
            </w:pPr>
            <w:r>
              <w:rPr>
                <w:lang w:eastAsia="ja-JP"/>
              </w:rPr>
              <w:t>N/A</w:t>
            </w:r>
          </w:p>
        </w:tc>
      </w:tr>
      <w:tr w:rsidR="00D72CF2" w14:paraId="1805E4F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A325800" w14:textId="77777777" w:rsidR="00D72CF2" w:rsidRDefault="00D72CF2" w:rsidP="0026746F">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4866B96A"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27E3E0F0" w14:textId="77777777" w:rsidR="00D72CF2" w:rsidRDefault="00D72CF2" w:rsidP="0026746F">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6C393153"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69262AB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7840DE14" w14:textId="77777777" w:rsidR="00D72CF2" w:rsidRDefault="00D72CF2" w:rsidP="0026746F">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6B94A949" w14:textId="77777777" w:rsidR="00D72CF2" w:rsidRDefault="00D72CF2" w:rsidP="0026746F">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412F57D2"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5048E855" w14:textId="77777777" w:rsidR="00D72CF2" w:rsidRDefault="00D72CF2" w:rsidP="0026746F">
            <w:pPr>
              <w:pStyle w:val="TAC"/>
            </w:pPr>
            <w:r>
              <w:t>IMD4</w:t>
            </w:r>
            <w:r>
              <w:rPr>
                <w:vertAlign w:val="superscript"/>
              </w:rPr>
              <w:t>4</w:t>
            </w:r>
          </w:p>
        </w:tc>
      </w:tr>
      <w:tr w:rsidR="00D72CF2" w14:paraId="445A27D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52C9FC8"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BFA9845"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27B05606"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32E0FE8B"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C91F69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6AD950A"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4C3B4B1E" w14:textId="572BF61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19BD975E"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19649FFB" w14:textId="77777777" w:rsidR="00D72CF2" w:rsidRDefault="00D72CF2" w:rsidP="0026746F">
            <w:pPr>
              <w:pStyle w:val="TAC"/>
            </w:pPr>
          </w:p>
        </w:tc>
      </w:tr>
      <w:tr w:rsidR="00D72CF2" w14:paraId="128B4CC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1B64947"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59260627"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2C6EC72" w14:textId="77777777" w:rsidR="00D72CF2" w:rsidRDefault="00D72CF2" w:rsidP="0026746F">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4469A8EE"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482924C"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0332D4C" w14:textId="77777777" w:rsidR="00D72CF2" w:rsidRDefault="00D72CF2" w:rsidP="0026746F">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065DA596"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1A63153"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FBF2214" w14:textId="77777777" w:rsidR="00D72CF2" w:rsidRDefault="00D72CF2" w:rsidP="0026746F">
            <w:pPr>
              <w:pStyle w:val="TAC"/>
              <w:rPr>
                <w:lang w:eastAsia="ja-JP"/>
              </w:rPr>
            </w:pPr>
            <w:r>
              <w:rPr>
                <w:lang w:eastAsia="ja-JP"/>
              </w:rPr>
              <w:t>N/A</w:t>
            </w:r>
          </w:p>
        </w:tc>
      </w:tr>
      <w:tr w:rsidR="00D72CF2" w14:paraId="0BC9BBF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0E5847" w14:textId="77777777" w:rsidR="00D72CF2" w:rsidRDefault="00D72CF2" w:rsidP="0026746F">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125D3C51" w14:textId="77777777" w:rsidR="00D72CF2" w:rsidRDefault="00D72CF2" w:rsidP="0026746F">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DDF9C76" w14:textId="77777777" w:rsidR="00D72CF2" w:rsidRDefault="00D72CF2" w:rsidP="0026746F">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268214B7"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616CA5"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91F0AD" w14:textId="77777777" w:rsidR="00D72CF2" w:rsidRDefault="00D72CF2" w:rsidP="0026746F">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3CCAE48E" w14:textId="77777777" w:rsidR="00D72CF2" w:rsidRDefault="00D72CF2" w:rsidP="0026746F">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4EAEEEE8"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101386" w14:textId="77777777" w:rsidR="00D72CF2" w:rsidRDefault="00D72CF2" w:rsidP="0026746F">
            <w:pPr>
              <w:pStyle w:val="TAC"/>
              <w:rPr>
                <w:lang w:eastAsia="zh-CN"/>
              </w:rPr>
            </w:pPr>
            <w:r>
              <w:rPr>
                <w:rFonts w:cs="Arial"/>
                <w:lang w:eastAsia="ko-KR"/>
              </w:rPr>
              <w:t>IMD2</w:t>
            </w:r>
            <w:r>
              <w:rPr>
                <w:rFonts w:cs="Arial"/>
                <w:vertAlign w:val="superscript"/>
                <w:lang w:eastAsia="ko-KR"/>
              </w:rPr>
              <w:t>4</w:t>
            </w:r>
          </w:p>
        </w:tc>
      </w:tr>
      <w:tr w:rsidR="00D72CF2" w14:paraId="6AAB8E4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53CED1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605696"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13E67A0F" w14:textId="77777777" w:rsidR="00D72CF2" w:rsidRDefault="00D72CF2" w:rsidP="0026746F">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0BE54275"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75332E09"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79FD90" w14:textId="77777777" w:rsidR="00D72CF2" w:rsidRDefault="00D72CF2" w:rsidP="0026746F">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2E01658A" w14:textId="77777777" w:rsidR="00D72CF2" w:rsidRDefault="00D72CF2" w:rsidP="0026746F">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6A12C03"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0223080" w14:textId="77777777" w:rsidR="00D72CF2" w:rsidRDefault="00D72CF2" w:rsidP="0026746F">
            <w:pPr>
              <w:pStyle w:val="TAC"/>
              <w:rPr>
                <w:lang w:eastAsia="zh-CN"/>
              </w:rPr>
            </w:pPr>
            <w:r>
              <w:rPr>
                <w:lang w:eastAsia="ja-JP"/>
              </w:rPr>
              <w:t>N/A</w:t>
            </w:r>
          </w:p>
        </w:tc>
      </w:tr>
      <w:tr w:rsidR="00D72CF2" w14:paraId="629F1A6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7EAD62" w14:textId="77777777" w:rsidR="00D72CF2" w:rsidRDefault="00D72CF2" w:rsidP="0026746F">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0CE7625"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B9758B5" w14:textId="77777777" w:rsidR="00D72CF2" w:rsidRDefault="00D72CF2" w:rsidP="0026746F">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28330DD8"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9A6D522"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204B6600" w14:textId="77777777" w:rsidR="00D72CF2" w:rsidRDefault="00D72CF2" w:rsidP="0026746F">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0794D004" w14:textId="77777777" w:rsidR="00D72CF2" w:rsidRDefault="00D72CF2" w:rsidP="0026746F">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72FCDDE6"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D9C673" w14:textId="77777777" w:rsidR="00D72CF2" w:rsidRDefault="00D72CF2" w:rsidP="0026746F">
            <w:pPr>
              <w:pStyle w:val="TAC"/>
              <w:rPr>
                <w:lang w:eastAsia="zh-CN"/>
              </w:rPr>
            </w:pPr>
            <w:r>
              <w:rPr>
                <w:rFonts w:hint="eastAsia"/>
                <w:szCs w:val="18"/>
              </w:rPr>
              <w:t>IMD4</w:t>
            </w:r>
          </w:p>
        </w:tc>
      </w:tr>
      <w:tr w:rsidR="00D72CF2" w14:paraId="56A72C9A"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CC46EC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D9C8B0"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4BF4FB54" w14:textId="77777777" w:rsidR="00D72CF2" w:rsidRDefault="00D72CF2" w:rsidP="0026746F">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105A94DE" w14:textId="77777777" w:rsidR="00D72CF2" w:rsidRDefault="00D72CF2" w:rsidP="0026746F">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7E0DC9D5" w14:textId="77777777" w:rsidR="00D72CF2" w:rsidRDefault="00D72CF2" w:rsidP="0026746F">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04F1A1" w14:textId="77777777" w:rsidR="00D72CF2" w:rsidRDefault="00D72CF2" w:rsidP="0026746F">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42B69411" w14:textId="77777777" w:rsidR="00D72CF2" w:rsidRDefault="00D72CF2" w:rsidP="0026746F">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715B1D46"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7F031C" w14:textId="77777777" w:rsidR="00D72CF2" w:rsidRDefault="00D72CF2" w:rsidP="0026746F">
            <w:pPr>
              <w:pStyle w:val="TAC"/>
              <w:rPr>
                <w:lang w:eastAsia="zh-CN"/>
              </w:rPr>
            </w:pPr>
            <w:r>
              <w:rPr>
                <w:rFonts w:hint="eastAsia"/>
                <w:szCs w:val="18"/>
              </w:rPr>
              <w:t>N/A</w:t>
            </w:r>
          </w:p>
        </w:tc>
      </w:tr>
      <w:tr w:rsidR="00D72CF2" w14:paraId="15E100D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6EB3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A333D"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06C5C9D" w14:textId="77777777" w:rsidR="00D72CF2" w:rsidRDefault="00D72CF2" w:rsidP="0026746F">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1829C862"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15F906CF"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D86F750" w14:textId="77777777" w:rsidR="00D72CF2" w:rsidRDefault="00D72CF2" w:rsidP="0026746F">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0DCA6FD0" w14:textId="77777777" w:rsidR="00D72CF2" w:rsidRDefault="00D72CF2" w:rsidP="0026746F">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2A30376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B71FF" w14:textId="77777777" w:rsidR="00D72CF2" w:rsidRDefault="00D72CF2" w:rsidP="0026746F">
            <w:pPr>
              <w:pStyle w:val="TAC"/>
              <w:rPr>
                <w:lang w:eastAsia="zh-CN"/>
              </w:rPr>
            </w:pPr>
            <w:r>
              <w:rPr>
                <w:rFonts w:hint="eastAsia"/>
                <w:szCs w:val="18"/>
              </w:rPr>
              <w:t>IMD5</w:t>
            </w:r>
          </w:p>
        </w:tc>
      </w:tr>
      <w:tr w:rsidR="00D72CF2" w14:paraId="07D40C75"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EA946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4BC16F"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3A48719A" w14:textId="77777777" w:rsidR="00D72CF2" w:rsidRDefault="00D72CF2" w:rsidP="0026746F">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083AF638" w14:textId="77777777" w:rsidR="00D72CF2" w:rsidRDefault="00D72CF2" w:rsidP="0026746F">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59046A94" w14:textId="77777777" w:rsidR="00D72CF2" w:rsidRDefault="00D72CF2" w:rsidP="0026746F">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19799E5D" w14:textId="77777777" w:rsidR="00D72CF2" w:rsidRDefault="00D72CF2" w:rsidP="0026746F">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69BD0D28" w14:textId="77777777" w:rsidR="00D72CF2" w:rsidRDefault="00D72CF2" w:rsidP="0026746F">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4AE9A4A"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61CBCC" w14:textId="77777777" w:rsidR="00D72CF2" w:rsidRDefault="00D72CF2" w:rsidP="0026746F">
            <w:pPr>
              <w:pStyle w:val="TAC"/>
              <w:rPr>
                <w:lang w:eastAsia="zh-CN"/>
              </w:rPr>
            </w:pPr>
            <w:r>
              <w:rPr>
                <w:rFonts w:hint="eastAsia"/>
                <w:szCs w:val="18"/>
              </w:rPr>
              <w:t>N/A</w:t>
            </w:r>
          </w:p>
        </w:tc>
      </w:tr>
      <w:tr w:rsidR="00D72CF2" w14:paraId="76D3415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CEE9295" w14:textId="77777777" w:rsidR="00D72CF2" w:rsidRDefault="00D72CF2" w:rsidP="0026746F">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177A532B" w14:textId="77777777" w:rsidR="00D72CF2" w:rsidRDefault="00D72CF2" w:rsidP="0026746F">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4AD567F8" w14:textId="77777777" w:rsidR="00D72CF2" w:rsidRDefault="00D72CF2" w:rsidP="0026746F">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78027CA4"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274A0D5"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4ACB98" w14:textId="77777777" w:rsidR="00D72CF2" w:rsidRDefault="00D72CF2" w:rsidP="0026746F">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13715340" w14:textId="77777777" w:rsidR="00D72CF2" w:rsidRDefault="00D72CF2" w:rsidP="0026746F">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7D93673B"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EC505A" w14:textId="77777777" w:rsidR="00D72CF2" w:rsidRDefault="00D72CF2" w:rsidP="0026746F">
            <w:pPr>
              <w:pStyle w:val="TAC"/>
              <w:rPr>
                <w:lang w:eastAsia="zh-CN"/>
              </w:rPr>
            </w:pPr>
            <w:r>
              <w:rPr>
                <w:lang w:eastAsia="zh-CN"/>
              </w:rPr>
              <w:t>IMD4</w:t>
            </w:r>
          </w:p>
        </w:tc>
      </w:tr>
      <w:tr w:rsidR="00D72CF2" w14:paraId="5141BC9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7FA79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94D09D2" w14:textId="77777777" w:rsidR="00D72CF2" w:rsidRDefault="00D72CF2" w:rsidP="0026746F">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B7E9F72" w14:textId="77777777" w:rsidR="00D72CF2" w:rsidRDefault="00D72CF2" w:rsidP="0026746F">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23B7B04F"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F37CA5"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001BDC1" w14:textId="77777777" w:rsidR="00D72CF2" w:rsidRDefault="00D72CF2" w:rsidP="0026746F">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2DD95999"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4F1D2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1EEB9D" w14:textId="77777777" w:rsidR="00D72CF2" w:rsidRDefault="00D72CF2" w:rsidP="0026746F">
            <w:pPr>
              <w:pStyle w:val="TAC"/>
              <w:rPr>
                <w:lang w:eastAsia="zh-CN"/>
              </w:rPr>
            </w:pPr>
            <w:r>
              <w:rPr>
                <w:lang w:eastAsia="zh-CN"/>
              </w:rPr>
              <w:t>N/A</w:t>
            </w:r>
          </w:p>
        </w:tc>
      </w:tr>
      <w:tr w:rsidR="00D72CF2" w14:paraId="69E9517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1EC4BBC" w14:textId="77777777" w:rsidR="00D72CF2" w:rsidRDefault="00D72CF2" w:rsidP="0026746F">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4122608F" w14:textId="77777777" w:rsidR="00D72CF2" w:rsidRDefault="00D72CF2" w:rsidP="0026746F">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5EDF320D" w14:textId="77777777" w:rsidR="00D72CF2" w:rsidRDefault="00D72CF2" w:rsidP="0026746F">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3901057"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8CF977F"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EF3BE54" w14:textId="77777777" w:rsidR="00D72CF2" w:rsidRDefault="00D72CF2" w:rsidP="0026746F">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7D9522A" w14:textId="77777777" w:rsidR="00D72CF2" w:rsidRDefault="00D72CF2" w:rsidP="0026746F">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731F13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1FEE022" w14:textId="77777777" w:rsidR="00D72CF2" w:rsidRDefault="00D72CF2" w:rsidP="0026746F">
            <w:pPr>
              <w:pStyle w:val="TAC"/>
              <w:rPr>
                <w:lang w:eastAsia="zh-CN"/>
              </w:rPr>
            </w:pPr>
            <w:r>
              <w:rPr>
                <w:lang w:eastAsia="zh-CN"/>
              </w:rPr>
              <w:t>IMD4</w:t>
            </w:r>
          </w:p>
        </w:tc>
      </w:tr>
      <w:tr w:rsidR="00D72CF2" w14:paraId="127109E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E634C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831F71"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959FC88"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C39B603"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086B4E"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095D7D"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0D544933"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588D34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1D91DA" w14:textId="77777777" w:rsidR="00D72CF2" w:rsidRDefault="00D72CF2" w:rsidP="0026746F">
            <w:pPr>
              <w:pStyle w:val="TAC"/>
              <w:rPr>
                <w:lang w:eastAsia="zh-CN"/>
              </w:rPr>
            </w:pPr>
            <w:r>
              <w:rPr>
                <w:lang w:eastAsia="zh-CN"/>
              </w:rPr>
              <w:t>N/A</w:t>
            </w:r>
          </w:p>
        </w:tc>
      </w:tr>
      <w:tr w:rsidR="00D72CF2" w14:paraId="3C23DFC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5949A43" w14:textId="77777777" w:rsidR="00D72CF2" w:rsidRDefault="00D72CF2" w:rsidP="0026746F">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EEC58D"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31D5117" w14:textId="77777777" w:rsidR="00D72CF2" w:rsidRDefault="00D72CF2" w:rsidP="0026746F">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76BCD94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E7D8F3"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A7AB49F" w14:textId="77777777" w:rsidR="00D72CF2" w:rsidRDefault="00D72CF2" w:rsidP="0026746F">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0702982" w14:textId="77777777" w:rsidR="00D72CF2" w:rsidRDefault="00D72CF2" w:rsidP="0026746F">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9F5095C"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7503E8" w14:textId="77777777" w:rsidR="00D72CF2" w:rsidRDefault="00D72CF2" w:rsidP="0026746F">
            <w:pPr>
              <w:pStyle w:val="TAC"/>
              <w:rPr>
                <w:lang w:eastAsia="zh-CN"/>
              </w:rPr>
            </w:pPr>
            <w:r>
              <w:t>IMD</w:t>
            </w:r>
            <w:r>
              <w:rPr>
                <w:lang w:val="en-US" w:eastAsia="zh-CN"/>
              </w:rPr>
              <w:t>3</w:t>
            </w:r>
            <w:r>
              <w:rPr>
                <w:vertAlign w:val="superscript"/>
              </w:rPr>
              <w:t>4</w:t>
            </w:r>
          </w:p>
        </w:tc>
      </w:tr>
      <w:tr w:rsidR="00D72CF2" w14:paraId="23EB813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4BCE59"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380100" w14:textId="77777777" w:rsidR="00D72CF2" w:rsidRDefault="00D72CF2" w:rsidP="0026746F">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798B4094" w14:textId="77777777" w:rsidR="00D72CF2" w:rsidRDefault="00D72CF2" w:rsidP="0026746F">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6E3956F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8CA1C78"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CB3003B" w14:textId="77777777" w:rsidR="00D72CF2" w:rsidRDefault="00D72CF2" w:rsidP="0026746F">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A1CD31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A01E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C88B743" w14:textId="77777777" w:rsidR="00D72CF2" w:rsidRDefault="00D72CF2" w:rsidP="0026746F">
            <w:pPr>
              <w:pStyle w:val="TAC"/>
              <w:rPr>
                <w:lang w:eastAsia="zh-CN"/>
              </w:rPr>
            </w:pPr>
            <w:r>
              <w:rPr>
                <w:lang w:eastAsia="zh-CN"/>
              </w:rPr>
              <w:t>N/A</w:t>
            </w:r>
          </w:p>
        </w:tc>
      </w:tr>
      <w:tr w:rsidR="00D72CF2" w14:paraId="11C763B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C83EBF" w14:textId="77777777" w:rsidR="00D72CF2" w:rsidRDefault="00D72CF2" w:rsidP="0026746F">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491BE839" w14:textId="77777777" w:rsidR="00D72CF2" w:rsidRDefault="00D72CF2" w:rsidP="0026746F">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4EA8AD72" w14:textId="77777777" w:rsidR="00D72CF2" w:rsidRDefault="00D72CF2" w:rsidP="0026746F">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3812C6FB" w14:textId="77777777" w:rsidR="00D72CF2" w:rsidRDefault="00D72CF2" w:rsidP="0026746F">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368597C" w14:textId="77777777" w:rsidR="00D72CF2" w:rsidRDefault="00D72CF2" w:rsidP="0026746F">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53DBCC5"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7C7F996B" w14:textId="77777777" w:rsidR="00D72CF2" w:rsidRDefault="00D72CF2" w:rsidP="0026746F">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462DA57E" w14:textId="77777777" w:rsidR="00D72CF2" w:rsidRDefault="00D72CF2" w:rsidP="0026746F">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032A3EB" w14:textId="77777777" w:rsidR="00D72CF2" w:rsidRDefault="00D72CF2" w:rsidP="0026746F">
            <w:pPr>
              <w:pStyle w:val="TAC"/>
              <w:rPr>
                <w:lang w:eastAsia="zh-CN"/>
              </w:rPr>
            </w:pPr>
            <w:r>
              <w:rPr>
                <w:lang w:eastAsia="zh-CN"/>
              </w:rPr>
              <w:t>IMD4</w:t>
            </w:r>
          </w:p>
        </w:tc>
      </w:tr>
      <w:tr w:rsidR="00D72CF2" w14:paraId="78AC846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901D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0D7EB25" w14:textId="77777777" w:rsidR="00D72CF2" w:rsidRDefault="00D72CF2" w:rsidP="0026746F">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2664CF12" w14:textId="77777777" w:rsidR="00D72CF2" w:rsidRDefault="00D72CF2" w:rsidP="0026746F">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0468BD49" w14:textId="77777777" w:rsidR="00D72CF2" w:rsidRDefault="00D72CF2" w:rsidP="0026746F">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1324188" w14:textId="77777777" w:rsidR="00D72CF2" w:rsidRDefault="00D72CF2" w:rsidP="0026746F">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008D819" w14:textId="77777777" w:rsidR="00D72CF2" w:rsidRDefault="00D72CF2" w:rsidP="0026746F">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2E56FAD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9E1058E" w14:textId="77777777" w:rsidR="00D72CF2" w:rsidRDefault="00D72CF2" w:rsidP="0026746F">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89F0C6D" w14:textId="77777777" w:rsidR="00D72CF2" w:rsidRDefault="00D72CF2" w:rsidP="0026746F">
            <w:pPr>
              <w:pStyle w:val="TAC"/>
              <w:rPr>
                <w:lang w:eastAsia="zh-CN"/>
              </w:rPr>
            </w:pPr>
            <w:r>
              <w:rPr>
                <w:lang w:eastAsia="zh-CN"/>
              </w:rPr>
              <w:t>N/A</w:t>
            </w:r>
          </w:p>
        </w:tc>
      </w:tr>
      <w:tr w:rsidR="00D72CF2" w14:paraId="61CF601B"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D5FE585" w14:textId="77777777" w:rsidR="00D72CF2" w:rsidRDefault="00D72CF2" w:rsidP="0026746F">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2F4D617"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75C601BA" w14:textId="77777777" w:rsidR="00D72CF2" w:rsidRDefault="00D72CF2" w:rsidP="0026746F">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83D207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C12BA8F"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58BF789"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05A418B7" w14:textId="77777777" w:rsidR="00D72CF2" w:rsidRDefault="00D72CF2" w:rsidP="0026746F">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0354E513"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E4AD0B" w14:textId="77777777" w:rsidR="00D72CF2" w:rsidRDefault="00D72CF2" w:rsidP="0026746F">
            <w:pPr>
              <w:pStyle w:val="TAC"/>
              <w:rPr>
                <w:lang w:eastAsia="zh-CN"/>
              </w:rPr>
            </w:pPr>
            <w:r>
              <w:rPr>
                <w:lang w:eastAsia="zh-CN"/>
              </w:rPr>
              <w:t>IMD</w:t>
            </w:r>
            <w:r>
              <w:rPr>
                <w:lang w:val="en-US" w:eastAsia="zh-CN"/>
              </w:rPr>
              <w:t>5</w:t>
            </w:r>
          </w:p>
        </w:tc>
      </w:tr>
      <w:tr w:rsidR="00D72CF2" w14:paraId="226E615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A6C5F2"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804C275" w14:textId="77777777" w:rsidR="00D72CF2" w:rsidRDefault="00D72CF2" w:rsidP="0026746F">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9A4F1EC" w14:textId="77777777" w:rsidR="00D72CF2" w:rsidRDefault="00D72CF2" w:rsidP="0026746F">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77E1C877" w14:textId="77777777" w:rsidR="00D72CF2" w:rsidRDefault="00D72CF2" w:rsidP="0026746F">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2BD4865A" w14:textId="77777777" w:rsidR="00D72CF2" w:rsidRDefault="00D72CF2" w:rsidP="0026746F">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1332EDC2" w14:textId="77777777" w:rsidR="00D72CF2" w:rsidRDefault="00D72CF2" w:rsidP="0026746F">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23D7F4C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582AE"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0031CA2" w14:textId="77777777" w:rsidR="00D72CF2" w:rsidRDefault="00D72CF2" w:rsidP="0026746F">
            <w:pPr>
              <w:pStyle w:val="TAC"/>
              <w:rPr>
                <w:lang w:eastAsia="zh-CN"/>
              </w:rPr>
            </w:pPr>
            <w:r>
              <w:rPr>
                <w:lang w:eastAsia="zh-CN"/>
              </w:rPr>
              <w:t>N/A</w:t>
            </w:r>
          </w:p>
        </w:tc>
      </w:tr>
      <w:tr w:rsidR="00D72CF2" w14:paraId="4D30650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9A5046" w14:textId="77777777" w:rsidR="00D72CF2" w:rsidRDefault="00D72CF2" w:rsidP="0026746F">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5E069AAB" w14:textId="77777777" w:rsidR="00D72CF2" w:rsidRDefault="00D72CF2" w:rsidP="0026746F">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3E687B19" w14:textId="77777777" w:rsidR="00D72CF2" w:rsidRDefault="00D72CF2" w:rsidP="0026746F">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494733EA"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B9F7CF0"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088D05D" w14:textId="77777777" w:rsidR="00D72CF2" w:rsidRDefault="00D72CF2" w:rsidP="0026746F">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5BAE5D12" w14:textId="77777777" w:rsidR="00D72CF2" w:rsidRDefault="00D72CF2" w:rsidP="0026746F">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4B355AD9"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B1278" w14:textId="77777777" w:rsidR="00D72CF2" w:rsidRDefault="00D72CF2" w:rsidP="0026746F">
            <w:pPr>
              <w:pStyle w:val="TAC"/>
              <w:rPr>
                <w:lang w:val="en-US" w:eastAsia="zh-CN"/>
              </w:rPr>
            </w:pPr>
            <w:r>
              <w:t>IMD4</w:t>
            </w:r>
          </w:p>
        </w:tc>
      </w:tr>
      <w:tr w:rsidR="00D72CF2" w14:paraId="7FD065A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A18D4C"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B673D3" w14:textId="77777777" w:rsidR="00D72CF2" w:rsidRDefault="00D72CF2" w:rsidP="0026746F">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76864FF9" w14:textId="77777777" w:rsidR="00D72CF2" w:rsidRDefault="00D72CF2" w:rsidP="0026746F">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19B6F9FF" w14:textId="77777777" w:rsidR="00D72CF2" w:rsidRDefault="00D72CF2" w:rsidP="0026746F">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1BA16CE7" w14:textId="77777777" w:rsidR="00D72CF2" w:rsidRDefault="00D72CF2" w:rsidP="0026746F">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ADB956A" w14:textId="77777777" w:rsidR="00D72CF2" w:rsidRDefault="00D72CF2" w:rsidP="0026746F">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74FFBF86" w14:textId="77777777" w:rsidR="00D72CF2" w:rsidRDefault="00D72CF2" w:rsidP="0026746F">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263647B" w14:textId="77777777" w:rsidR="00D72CF2" w:rsidRDefault="00D72CF2" w:rsidP="0026746F">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A126C46" w14:textId="77777777" w:rsidR="00D72CF2" w:rsidRDefault="00D72CF2" w:rsidP="0026746F">
            <w:pPr>
              <w:pStyle w:val="TAC"/>
              <w:rPr>
                <w:lang w:val="en-US" w:eastAsia="zh-CN"/>
              </w:rPr>
            </w:pPr>
            <w:r>
              <w:rPr>
                <w:lang w:eastAsia="zh-CN"/>
              </w:rPr>
              <w:t>N/A</w:t>
            </w:r>
          </w:p>
        </w:tc>
      </w:tr>
      <w:tr w:rsidR="00D72CF2" w14:paraId="2B38071F"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D7FE7F" w14:textId="77777777" w:rsidR="00D72CF2" w:rsidRDefault="00D72CF2" w:rsidP="0026746F">
            <w:pPr>
              <w:pStyle w:val="TAC"/>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114B37B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0DA51869" w14:textId="77777777" w:rsidR="00D72CF2" w:rsidRDefault="00D72CF2" w:rsidP="0026746F">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11A63F13"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31CE87F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B42837D" w14:textId="77777777" w:rsidR="00D72CF2" w:rsidRDefault="00D72CF2" w:rsidP="0026746F">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21BB492C"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F2F301"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B6134EC" w14:textId="77777777" w:rsidR="00D72CF2" w:rsidRDefault="00D72CF2" w:rsidP="0026746F">
            <w:pPr>
              <w:pStyle w:val="TAC"/>
              <w:rPr>
                <w:lang w:val="en-US" w:eastAsia="zh-CN"/>
              </w:rPr>
            </w:pPr>
            <w:r>
              <w:t>N/A</w:t>
            </w:r>
          </w:p>
        </w:tc>
      </w:tr>
      <w:tr w:rsidR="00D72CF2" w14:paraId="0946600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F75EB6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D3CE25"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D98161E" w14:textId="77777777" w:rsidR="00D72CF2" w:rsidRDefault="00D72CF2" w:rsidP="0026746F">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6E954AF9"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06A16A2"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0F33F83" w14:textId="77777777" w:rsidR="00D72CF2" w:rsidRDefault="00D72CF2" w:rsidP="0026746F">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7ED84566" w14:textId="77777777" w:rsidR="00D72CF2" w:rsidRDefault="00D72CF2" w:rsidP="0026746F">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49EB5ED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A1BFC2" w14:textId="77777777" w:rsidR="00D72CF2" w:rsidRDefault="00D72CF2" w:rsidP="0026746F">
            <w:pPr>
              <w:pStyle w:val="TAC"/>
              <w:rPr>
                <w:lang w:val="en-US" w:eastAsia="zh-CN"/>
              </w:rPr>
            </w:pPr>
            <w:r>
              <w:t>IMD3</w:t>
            </w:r>
          </w:p>
        </w:tc>
      </w:tr>
      <w:tr w:rsidR="00D72CF2" w14:paraId="24039B9D"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BDEAB4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5CDE1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7DC0ED65" w14:textId="77777777" w:rsidR="00D72CF2" w:rsidRDefault="00D72CF2" w:rsidP="0026746F">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6D60421C"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D52748"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50B96B" w14:textId="77777777" w:rsidR="00D72CF2" w:rsidRDefault="00D72CF2" w:rsidP="0026746F">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2FE6038E" w14:textId="77777777" w:rsidR="00D72CF2" w:rsidRDefault="00D72CF2" w:rsidP="0026746F">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2623359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FCB442F" w14:textId="77777777" w:rsidR="00D72CF2" w:rsidRDefault="00D72CF2" w:rsidP="0026746F">
            <w:pPr>
              <w:pStyle w:val="TAC"/>
              <w:rPr>
                <w:lang w:val="en-US" w:eastAsia="zh-CN"/>
              </w:rPr>
            </w:pPr>
            <w:r>
              <w:t>IMD3</w:t>
            </w:r>
          </w:p>
        </w:tc>
      </w:tr>
      <w:tr w:rsidR="00D72CF2" w14:paraId="206BA50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975960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0942A9"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14F4F78" w14:textId="77777777" w:rsidR="00D72CF2" w:rsidRDefault="00D72CF2" w:rsidP="0026746F">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6AA89505"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069C64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4E81CA8" w14:textId="77777777" w:rsidR="00D72CF2" w:rsidRDefault="00D72CF2" w:rsidP="0026746F">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67A03FD5"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9BDB05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21B00C" w14:textId="77777777" w:rsidR="00D72CF2" w:rsidRDefault="00D72CF2" w:rsidP="0026746F">
            <w:pPr>
              <w:pStyle w:val="TAC"/>
              <w:rPr>
                <w:lang w:val="en-US" w:eastAsia="zh-CN"/>
              </w:rPr>
            </w:pPr>
            <w:r>
              <w:t>N/A</w:t>
            </w:r>
          </w:p>
        </w:tc>
      </w:tr>
      <w:tr w:rsidR="00D72CF2" w14:paraId="40A1762C"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CA71A9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B40845"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2AE0ABF" w14:textId="77777777" w:rsidR="00D72CF2" w:rsidRDefault="00D72CF2" w:rsidP="0026746F">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9DF0666"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C0535B1"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EE9C1D0" w14:textId="77777777" w:rsidR="00D72CF2" w:rsidRDefault="00D72CF2" w:rsidP="0026746F">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8BCFB71" w14:textId="77777777" w:rsidR="00D72CF2" w:rsidRDefault="00D72CF2" w:rsidP="0026746F">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5506DE57"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8C839B" w14:textId="77777777" w:rsidR="00D72CF2" w:rsidRDefault="00D72CF2" w:rsidP="0026746F">
            <w:pPr>
              <w:pStyle w:val="TAC"/>
              <w:rPr>
                <w:lang w:val="en-US" w:eastAsia="zh-CN"/>
              </w:rPr>
            </w:pPr>
            <w:r>
              <w:t>IMD5</w:t>
            </w:r>
          </w:p>
        </w:tc>
      </w:tr>
      <w:tr w:rsidR="00D72CF2" w14:paraId="60C1607C"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3F5DE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028B03"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239BC3FD" w14:textId="77777777" w:rsidR="00D72CF2" w:rsidRDefault="00D72CF2" w:rsidP="0026746F">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9BA88D8"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208854"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1AF1C2" w14:textId="77777777" w:rsidR="00D72CF2" w:rsidRDefault="00D72CF2" w:rsidP="0026746F">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67B96109"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DCC940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5695E6" w14:textId="77777777" w:rsidR="00D72CF2" w:rsidRDefault="00D72CF2" w:rsidP="0026746F">
            <w:pPr>
              <w:pStyle w:val="TAC"/>
              <w:rPr>
                <w:lang w:val="en-US" w:eastAsia="zh-CN"/>
              </w:rPr>
            </w:pPr>
            <w:r>
              <w:t>N/A</w:t>
            </w:r>
          </w:p>
        </w:tc>
      </w:tr>
      <w:tr w:rsidR="00D72CF2" w14:paraId="42CD16CC"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9F5D45" w14:textId="77777777" w:rsidR="00D72CF2" w:rsidRDefault="00D72CF2" w:rsidP="0026746F">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DCA134D" w14:textId="77777777" w:rsidR="00D72CF2" w:rsidRDefault="00D72CF2" w:rsidP="0026746F">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4C537F43" w14:textId="77777777" w:rsidR="00D72CF2" w:rsidRDefault="00D72CF2" w:rsidP="0026746F">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3A4604C8"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B324586"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A1E97D" w14:textId="77777777" w:rsidR="00D72CF2" w:rsidRDefault="00D72CF2" w:rsidP="0026746F">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8874902" w14:textId="77777777" w:rsidR="00D72CF2" w:rsidRDefault="00D72CF2" w:rsidP="0026746F">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5908C172"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F20596" w14:textId="77777777" w:rsidR="00D72CF2" w:rsidRDefault="00D72CF2" w:rsidP="0026746F">
            <w:pPr>
              <w:pStyle w:val="TAC"/>
              <w:rPr>
                <w:lang w:val="en-US" w:eastAsia="zh-CN"/>
              </w:rPr>
            </w:pPr>
            <w:r>
              <w:t>IMD2</w:t>
            </w:r>
            <w:r>
              <w:rPr>
                <w:vertAlign w:val="superscript"/>
                <w:lang w:eastAsia="ko-KR"/>
              </w:rPr>
              <w:t>4</w:t>
            </w:r>
          </w:p>
        </w:tc>
      </w:tr>
      <w:tr w:rsidR="00D72CF2" w14:paraId="391226B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F058A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855ED3"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A9396ED" w14:textId="77777777" w:rsidR="00D72CF2" w:rsidRDefault="00D72CF2" w:rsidP="0026746F">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7B11C681" w14:textId="77777777" w:rsidR="00D72CF2" w:rsidRDefault="00D72CF2" w:rsidP="0026746F">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3F93CD8" w14:textId="77777777" w:rsidR="00D72CF2" w:rsidRDefault="00D72CF2" w:rsidP="0026746F">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3BA01F95" w14:textId="77777777" w:rsidR="00D72CF2" w:rsidRDefault="00D72CF2" w:rsidP="0026746F">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E86D60"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7B8B1F9"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907CD7" w14:textId="77777777" w:rsidR="00D72CF2" w:rsidRDefault="00D72CF2" w:rsidP="0026746F">
            <w:pPr>
              <w:pStyle w:val="TAC"/>
              <w:rPr>
                <w:lang w:val="en-US" w:eastAsia="zh-CN"/>
              </w:rPr>
            </w:pPr>
            <w:r>
              <w:rPr>
                <w:lang w:eastAsia="zh-CN"/>
              </w:rPr>
              <w:t>N/A</w:t>
            </w:r>
          </w:p>
        </w:tc>
      </w:tr>
      <w:tr w:rsidR="00D72CF2" w14:paraId="22BAB6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63EF75" w14:textId="77777777" w:rsidR="00D72CF2" w:rsidRPr="00ED060E" w:rsidRDefault="00D72CF2" w:rsidP="0026746F">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7CE61F16"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343890D" w14:textId="77777777" w:rsidR="00D72CF2" w:rsidRDefault="00D72CF2" w:rsidP="0026746F">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70ED8D83"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5AD9F7"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C68D0D8" w14:textId="77777777" w:rsidR="00D72CF2" w:rsidRDefault="00D72CF2" w:rsidP="0026746F">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C20A877" w14:textId="77777777" w:rsidR="00D72CF2" w:rsidRDefault="00D72CF2" w:rsidP="0026746F">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7BEBA755"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7F5A5F" w14:textId="77777777" w:rsidR="00D72CF2" w:rsidRDefault="00D72CF2" w:rsidP="0026746F">
            <w:pPr>
              <w:pStyle w:val="TAC"/>
              <w:rPr>
                <w:lang w:eastAsia="zh-CN"/>
              </w:rPr>
            </w:pPr>
            <w:r>
              <w:rPr>
                <w:lang w:val="en-US" w:eastAsia="zh-CN"/>
              </w:rPr>
              <w:t>IMD2</w:t>
            </w:r>
          </w:p>
        </w:tc>
      </w:tr>
      <w:tr w:rsidR="00D72CF2" w14:paraId="7763E93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00A145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BC56E7"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4D5EC664"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47EDC870"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82F4FED"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A19E568"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6E8283FF"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00EB6D7"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F890A7A" w14:textId="77777777" w:rsidR="00D72CF2" w:rsidRDefault="00D72CF2" w:rsidP="0026746F">
            <w:pPr>
              <w:pStyle w:val="TAC"/>
              <w:rPr>
                <w:lang w:eastAsia="zh-CN"/>
              </w:rPr>
            </w:pPr>
            <w:r>
              <w:rPr>
                <w:lang w:eastAsia="zh-CN"/>
              </w:rPr>
              <w:t>N/A</w:t>
            </w:r>
          </w:p>
        </w:tc>
      </w:tr>
      <w:tr w:rsidR="00D72CF2" w14:paraId="4DCAADF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F80AB3"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BF55C3"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349E06B" w14:textId="77777777" w:rsidR="00D72CF2" w:rsidRDefault="00D72CF2" w:rsidP="0026746F">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74336D1E"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3EE08AA"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CF49D6" w14:textId="77777777" w:rsidR="00D72CF2" w:rsidRDefault="00D72CF2" w:rsidP="0026746F">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645055C1" w14:textId="77777777" w:rsidR="00D72CF2" w:rsidRDefault="00D72CF2" w:rsidP="0026746F">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78F6C419"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DDE02" w14:textId="77777777" w:rsidR="00D72CF2" w:rsidRDefault="00D72CF2" w:rsidP="0026746F">
            <w:pPr>
              <w:pStyle w:val="TAC"/>
              <w:rPr>
                <w:lang w:eastAsia="zh-CN"/>
              </w:rPr>
            </w:pPr>
            <w:r>
              <w:rPr>
                <w:lang w:val="en-US" w:eastAsia="zh-CN"/>
              </w:rPr>
              <w:t>IMD4</w:t>
            </w:r>
            <w:r>
              <w:rPr>
                <w:vertAlign w:val="superscript"/>
              </w:rPr>
              <w:t>4</w:t>
            </w:r>
          </w:p>
        </w:tc>
      </w:tr>
      <w:tr w:rsidR="00D72CF2" w14:paraId="3350A7B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1DD1C"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80C7454"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70D7AFC7"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1D7F496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2F9B4E"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865E397"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7D8F30B"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F0C903"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85C2DA9" w14:textId="77777777" w:rsidR="00D72CF2" w:rsidRDefault="00D72CF2" w:rsidP="0026746F">
            <w:pPr>
              <w:pStyle w:val="TAC"/>
              <w:rPr>
                <w:lang w:eastAsia="zh-CN"/>
              </w:rPr>
            </w:pPr>
            <w:r>
              <w:rPr>
                <w:lang w:eastAsia="zh-CN"/>
              </w:rPr>
              <w:t>N/A</w:t>
            </w:r>
          </w:p>
        </w:tc>
      </w:tr>
      <w:tr w:rsidR="00D72CF2" w14:paraId="2791F66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3F63A9" w14:textId="77777777" w:rsidR="00D72CF2" w:rsidRPr="00ED060E" w:rsidRDefault="00D72CF2" w:rsidP="0026746F">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72DF231B" w14:textId="77777777" w:rsidR="00D72CF2" w:rsidRDefault="00D72CF2" w:rsidP="0026746F">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552C568" w14:textId="77777777" w:rsidR="00D72CF2" w:rsidRDefault="00D72CF2" w:rsidP="0026746F">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036C17B4"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D5FDAD"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071B2EA" w14:textId="77777777" w:rsidR="00D72CF2" w:rsidRDefault="00D72CF2" w:rsidP="0026746F">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24E95F0D" w14:textId="77777777" w:rsidR="00D72CF2" w:rsidRDefault="00D72CF2" w:rsidP="0026746F">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27F0375D"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588AE42" w14:textId="77777777" w:rsidR="00D72CF2" w:rsidRDefault="00D72CF2" w:rsidP="0026746F">
            <w:pPr>
              <w:pStyle w:val="TAC"/>
              <w:rPr>
                <w:lang w:eastAsia="zh-CN"/>
              </w:rPr>
            </w:pPr>
            <w:r>
              <w:rPr>
                <w:lang w:eastAsia="zh-CN"/>
              </w:rPr>
              <w:t>IMD</w:t>
            </w:r>
            <w:r>
              <w:rPr>
                <w:lang w:val="en-US" w:eastAsia="zh-CN"/>
              </w:rPr>
              <w:t>5</w:t>
            </w:r>
          </w:p>
        </w:tc>
      </w:tr>
      <w:tr w:rsidR="00D72CF2" w14:paraId="1627835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A6961A"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D91E45" w14:textId="77777777" w:rsidR="00D72CF2" w:rsidRDefault="00D72CF2" w:rsidP="0026746F">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5E6AE0BB" w14:textId="77777777" w:rsidR="00D72CF2" w:rsidRDefault="00D72CF2" w:rsidP="0026746F">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453C5175"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60DD916"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C4DE3D4" w14:textId="77777777" w:rsidR="00D72CF2" w:rsidRDefault="00D72CF2" w:rsidP="0026746F">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632A16C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B7C2A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4B45B84" w14:textId="77777777" w:rsidR="00D72CF2" w:rsidRDefault="00D72CF2" w:rsidP="0026746F">
            <w:pPr>
              <w:pStyle w:val="TAC"/>
              <w:rPr>
                <w:lang w:eastAsia="zh-CN"/>
              </w:rPr>
            </w:pPr>
            <w:r>
              <w:t>N/A</w:t>
            </w:r>
          </w:p>
        </w:tc>
      </w:tr>
      <w:tr w:rsidR="00D72CF2" w14:paraId="3D98348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4E55BEC" w14:textId="77777777" w:rsidR="00D72CF2" w:rsidRDefault="00D72CF2" w:rsidP="0026746F">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6E0427A0" w14:textId="77777777" w:rsidR="00D72CF2" w:rsidRDefault="00D72CF2" w:rsidP="0026746F">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30711C7D" w14:textId="77777777" w:rsidR="00D72CF2" w:rsidRDefault="00D72CF2" w:rsidP="0026746F">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7E5EA885" w14:textId="77777777" w:rsidR="00D72CF2" w:rsidRDefault="00D72CF2" w:rsidP="0026746F">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1073F09A" w14:textId="77777777" w:rsidR="00D72CF2" w:rsidRDefault="00D72CF2" w:rsidP="0026746F">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AE20834" w14:textId="77777777" w:rsidR="00D72CF2" w:rsidRDefault="00D72CF2" w:rsidP="0026746F">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5C619EF0" w14:textId="77777777" w:rsidR="00D72CF2" w:rsidRDefault="00D72CF2" w:rsidP="0026746F">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81B342E"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AD9E21" w14:textId="77777777" w:rsidR="00D72CF2" w:rsidRDefault="00D72CF2" w:rsidP="0026746F">
            <w:pPr>
              <w:pStyle w:val="TAC"/>
            </w:pPr>
            <w:r>
              <w:rPr>
                <w:rFonts w:cs="Arial"/>
                <w:lang w:eastAsia="ja-JP"/>
              </w:rPr>
              <w:t>N/A</w:t>
            </w:r>
          </w:p>
        </w:tc>
      </w:tr>
      <w:tr w:rsidR="00D72CF2" w14:paraId="3C747B0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23DF09"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301464" w14:textId="77777777" w:rsidR="00D72CF2" w:rsidRDefault="00D72CF2" w:rsidP="0026746F">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698B1C0A" w14:textId="77777777" w:rsidR="00D72CF2" w:rsidRDefault="00D72CF2" w:rsidP="0026746F">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18BF9210"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8532EE8"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A3B2B82" w14:textId="77777777" w:rsidR="00D72CF2" w:rsidRDefault="00D72CF2" w:rsidP="0026746F">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4B010107" w14:textId="77777777" w:rsidR="00D72CF2" w:rsidRDefault="00D72CF2" w:rsidP="0026746F">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00914B7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1094A4E" w14:textId="77777777" w:rsidR="00D72CF2" w:rsidRDefault="00D72CF2" w:rsidP="0026746F">
            <w:pPr>
              <w:pStyle w:val="TAC"/>
            </w:pPr>
            <w:r>
              <w:rPr>
                <w:rFonts w:cs="Arial"/>
                <w:lang w:eastAsia="ja-JP"/>
              </w:rPr>
              <w:t>IMD4</w:t>
            </w:r>
          </w:p>
        </w:tc>
      </w:tr>
      <w:tr w:rsidR="00D72CF2" w14:paraId="50DE6C52"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B9FFDE0" w14:textId="77777777" w:rsidR="00D72CF2" w:rsidRDefault="00D72CF2" w:rsidP="0026746F">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23DB67C6" w14:textId="77777777" w:rsidR="00D72CF2" w:rsidRDefault="00D72CF2" w:rsidP="0026746F">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3328D1E6" w14:textId="77777777" w:rsidR="00D72CF2" w:rsidRDefault="00D72CF2" w:rsidP="0026746F">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40093C85"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639D99"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1A1C3E9" w14:textId="77777777" w:rsidR="00D72CF2" w:rsidRDefault="00D72CF2" w:rsidP="0026746F">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25E5868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65D9E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B665BD8" w14:textId="77777777" w:rsidR="00D72CF2" w:rsidRDefault="00D72CF2" w:rsidP="0026746F">
            <w:pPr>
              <w:pStyle w:val="TAC"/>
              <w:rPr>
                <w:lang w:eastAsia="zh-CN"/>
              </w:rPr>
            </w:pPr>
            <w:r>
              <w:t>N/A</w:t>
            </w:r>
          </w:p>
        </w:tc>
      </w:tr>
      <w:tr w:rsidR="00D72CF2" w14:paraId="196CD4E8"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EE738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D412C2"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7E08633"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5B8937C1"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2CD02A"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43AA80F"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94E2842" w14:textId="77777777" w:rsidR="00D72CF2" w:rsidRDefault="00D72CF2" w:rsidP="0026746F">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066B3988"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A8AC9CE" w14:textId="77777777" w:rsidR="00D72CF2" w:rsidRDefault="00D72CF2" w:rsidP="0026746F">
            <w:pPr>
              <w:pStyle w:val="TAC"/>
              <w:rPr>
                <w:lang w:eastAsia="zh-CN"/>
              </w:rPr>
            </w:pPr>
            <w:r>
              <w:rPr>
                <w:lang w:eastAsia="zh-CN"/>
              </w:rPr>
              <w:t>IMD</w:t>
            </w:r>
            <w:r>
              <w:rPr>
                <w:lang w:val="en-US" w:eastAsia="zh-CN"/>
              </w:rPr>
              <w:t>5</w:t>
            </w:r>
          </w:p>
        </w:tc>
      </w:tr>
      <w:tr w:rsidR="00D72CF2" w14:paraId="3E6CD2A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307F6D" w14:textId="77777777" w:rsidR="00D72CF2" w:rsidRPr="00ED060E" w:rsidRDefault="00D72CF2" w:rsidP="0026746F">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02956CD1" w14:textId="77777777" w:rsidR="00D72CF2" w:rsidRDefault="00D72CF2" w:rsidP="0026746F">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397C36EA" w14:textId="77777777" w:rsidR="00D72CF2" w:rsidRDefault="00D72CF2" w:rsidP="0026746F">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6D53703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504200E"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A4E9685" w14:textId="77777777" w:rsidR="00D72CF2" w:rsidRDefault="00D72CF2" w:rsidP="0026746F">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33F15990" w14:textId="77777777" w:rsidR="00D72CF2" w:rsidRDefault="00D72CF2" w:rsidP="0026746F">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4D05BCD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2B0BB3" w14:textId="77777777" w:rsidR="00D72CF2" w:rsidRDefault="00D72CF2" w:rsidP="0026746F">
            <w:pPr>
              <w:pStyle w:val="TAC"/>
              <w:rPr>
                <w:lang w:eastAsia="zh-CN"/>
              </w:rPr>
            </w:pPr>
            <w:r>
              <w:rPr>
                <w:lang w:val="en-US" w:eastAsia="ja-JP"/>
              </w:rPr>
              <w:t>IMD4</w:t>
            </w:r>
          </w:p>
        </w:tc>
      </w:tr>
      <w:tr w:rsidR="00D72CF2" w14:paraId="588C3FE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DB326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29876A"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1F3CB9DD" w14:textId="77777777" w:rsidR="00D72CF2" w:rsidRDefault="00D72CF2" w:rsidP="0026746F">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77B30A48"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A9E526F"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16CD43EB" w14:textId="77777777" w:rsidR="00D72CF2" w:rsidRDefault="00D72CF2" w:rsidP="0026746F">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5BB34ECF" w14:textId="77777777" w:rsidR="00D72CF2" w:rsidRDefault="00D72CF2" w:rsidP="0026746F">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08E33D22"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0AD0457" w14:textId="77777777" w:rsidR="00D72CF2" w:rsidRDefault="00D72CF2" w:rsidP="0026746F">
            <w:pPr>
              <w:pStyle w:val="TAC"/>
              <w:rPr>
                <w:lang w:eastAsia="zh-CN"/>
              </w:rPr>
            </w:pPr>
            <w:r>
              <w:rPr>
                <w:lang w:val="en-US" w:eastAsia="ja-JP"/>
              </w:rPr>
              <w:t>N/A</w:t>
            </w:r>
          </w:p>
        </w:tc>
      </w:tr>
      <w:tr w:rsidR="00D72CF2" w14:paraId="3D3582D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77CEAB2"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E447DB7"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497A129" w14:textId="77777777" w:rsidR="00D72CF2" w:rsidRDefault="00D72CF2" w:rsidP="0026746F">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80E66E8"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B8E90EB"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5A81E1" w14:textId="77777777" w:rsidR="00D72CF2" w:rsidRDefault="00D72CF2" w:rsidP="0026746F">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56356DFA" w14:textId="77777777" w:rsidR="00D72CF2" w:rsidRDefault="00D72CF2" w:rsidP="0026746F">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5AC8F679"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A453F3" w14:textId="77777777" w:rsidR="00D72CF2" w:rsidRDefault="00D72CF2" w:rsidP="0026746F">
            <w:pPr>
              <w:pStyle w:val="TAC"/>
              <w:rPr>
                <w:lang w:eastAsia="zh-CN"/>
              </w:rPr>
            </w:pPr>
            <w:r>
              <w:rPr>
                <w:rFonts w:cs="Arial"/>
                <w:szCs w:val="18"/>
                <w:lang w:eastAsia="zh-CN"/>
              </w:rPr>
              <w:t>IMD2</w:t>
            </w:r>
          </w:p>
        </w:tc>
      </w:tr>
      <w:tr w:rsidR="00D72CF2" w14:paraId="429EEB1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8EA669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DECC4"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B211377" w14:textId="77777777" w:rsidR="00D72CF2" w:rsidRDefault="00D72CF2" w:rsidP="0026746F">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0EF4842A"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57F011E"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45ACF24" w14:textId="77777777" w:rsidR="00D72CF2" w:rsidRDefault="00D72CF2" w:rsidP="0026746F">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2AC9597E" w14:textId="77777777" w:rsidR="00D72CF2" w:rsidRDefault="00D72CF2" w:rsidP="0026746F">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97B0035"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C3A507" w14:textId="77777777" w:rsidR="00D72CF2" w:rsidRDefault="00D72CF2" w:rsidP="0026746F">
            <w:pPr>
              <w:pStyle w:val="TAC"/>
              <w:rPr>
                <w:lang w:eastAsia="zh-CN"/>
              </w:rPr>
            </w:pPr>
            <w:r>
              <w:rPr>
                <w:rFonts w:cs="Arial"/>
                <w:szCs w:val="18"/>
                <w:lang w:eastAsia="zh-CN"/>
              </w:rPr>
              <w:t>N/A</w:t>
            </w:r>
          </w:p>
        </w:tc>
      </w:tr>
      <w:tr w:rsidR="00D72CF2" w14:paraId="2C2C18A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5AD9A4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03CC10"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CB865D8" w14:textId="77777777" w:rsidR="00D72CF2" w:rsidRDefault="00D72CF2" w:rsidP="0026746F">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927D5C1"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400F20"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911971" w14:textId="77777777" w:rsidR="00D72CF2" w:rsidRDefault="00D72CF2" w:rsidP="0026746F">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5589BD38" w14:textId="77777777" w:rsidR="00D72CF2" w:rsidRDefault="00D72CF2" w:rsidP="0026746F">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02CFDE3"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914C08F" w14:textId="77777777" w:rsidR="00D72CF2" w:rsidRDefault="00D72CF2" w:rsidP="0026746F">
            <w:pPr>
              <w:pStyle w:val="TAC"/>
              <w:rPr>
                <w:lang w:eastAsia="zh-CN"/>
              </w:rPr>
            </w:pPr>
            <w:r>
              <w:rPr>
                <w:rFonts w:cs="Arial"/>
                <w:szCs w:val="18"/>
                <w:lang w:eastAsia="zh-CN"/>
              </w:rPr>
              <w:t>IMD</w:t>
            </w:r>
            <w:r>
              <w:rPr>
                <w:rFonts w:cs="Arial"/>
                <w:szCs w:val="18"/>
                <w:lang w:val="en-US" w:eastAsia="zh-CN"/>
              </w:rPr>
              <w:t>5</w:t>
            </w:r>
          </w:p>
        </w:tc>
      </w:tr>
      <w:tr w:rsidR="00D72CF2" w14:paraId="2E6EDEF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BA64F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3BFDDE0"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2AFB02B" w14:textId="77777777" w:rsidR="00D72CF2" w:rsidRDefault="00D72CF2" w:rsidP="0026746F">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09063AA4"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F0450F6"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3A2CDB9" w14:textId="77777777" w:rsidR="00D72CF2" w:rsidRDefault="00D72CF2" w:rsidP="0026746F">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47BB22AD" w14:textId="77777777" w:rsidR="00D72CF2" w:rsidRDefault="00D72CF2" w:rsidP="0026746F">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2E130C"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F9DA926" w14:textId="77777777" w:rsidR="00D72CF2" w:rsidRDefault="00D72CF2" w:rsidP="0026746F">
            <w:pPr>
              <w:pStyle w:val="TAC"/>
              <w:rPr>
                <w:lang w:eastAsia="zh-CN"/>
              </w:rPr>
            </w:pPr>
            <w:r>
              <w:rPr>
                <w:rFonts w:cs="Arial"/>
                <w:szCs w:val="18"/>
              </w:rPr>
              <w:t>N/A</w:t>
            </w:r>
          </w:p>
        </w:tc>
      </w:tr>
      <w:tr w:rsidR="00D72CF2" w14:paraId="3D35244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6C5A22" w14:textId="77777777" w:rsidR="00D72CF2" w:rsidRPr="00ED060E" w:rsidRDefault="00D72CF2" w:rsidP="0026746F">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4DCAB13A" w14:textId="77777777" w:rsidR="00D72CF2" w:rsidRDefault="00D72CF2" w:rsidP="0026746F">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3FDE70B" w14:textId="77777777" w:rsidR="00D72CF2" w:rsidRDefault="00D72CF2" w:rsidP="0026746F">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E957D31"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F0A5BA"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612C42F" w14:textId="77777777" w:rsidR="00D72CF2" w:rsidRDefault="00D72CF2" w:rsidP="0026746F">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78FD2366" w14:textId="77777777" w:rsidR="00D72CF2" w:rsidRDefault="00D72CF2" w:rsidP="0026746F">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2440894"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709C772" w14:textId="77777777" w:rsidR="00D72CF2" w:rsidRDefault="00D72CF2" w:rsidP="0026746F">
            <w:pPr>
              <w:pStyle w:val="TAC"/>
              <w:rPr>
                <w:lang w:eastAsia="zh-CN"/>
              </w:rPr>
            </w:pPr>
            <w:r>
              <w:rPr>
                <w:lang w:eastAsia="zh-CN"/>
              </w:rPr>
              <w:t>IMD</w:t>
            </w:r>
            <w:r>
              <w:rPr>
                <w:lang w:val="en-US" w:eastAsia="zh-CN"/>
              </w:rPr>
              <w:t>5</w:t>
            </w:r>
          </w:p>
        </w:tc>
      </w:tr>
      <w:tr w:rsidR="00D72CF2" w14:paraId="343ABAF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BE672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8914F2" w14:textId="77777777" w:rsidR="00D72CF2" w:rsidRDefault="00D72CF2" w:rsidP="0026746F">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66F55B75" w14:textId="77777777" w:rsidR="00D72CF2" w:rsidRDefault="00D72CF2" w:rsidP="0026746F">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C285A5"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A8E0B98"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65F9B6A" w14:textId="77777777" w:rsidR="00D72CF2" w:rsidRDefault="00D72CF2" w:rsidP="0026746F">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6CD9F923" w14:textId="77777777" w:rsidR="00D72CF2" w:rsidRDefault="00D72CF2" w:rsidP="0026746F">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137A66F"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F8A765" w14:textId="77777777" w:rsidR="00D72CF2" w:rsidRDefault="00D72CF2" w:rsidP="0026746F">
            <w:pPr>
              <w:pStyle w:val="TAC"/>
              <w:rPr>
                <w:lang w:eastAsia="zh-CN"/>
              </w:rPr>
            </w:pPr>
            <w:r>
              <w:t>N/A</w:t>
            </w:r>
          </w:p>
        </w:tc>
      </w:tr>
      <w:tr w:rsidR="00D72CF2" w14:paraId="4B0A09AF"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4C22680C" w14:textId="77777777" w:rsidR="00D72CF2" w:rsidRDefault="00D72CF2" w:rsidP="0026746F">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EFE6C8C" w14:textId="77777777" w:rsidR="00D72CF2" w:rsidRDefault="00D72CF2" w:rsidP="0026746F">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61972F0B" w14:textId="77777777" w:rsidR="00D72CF2" w:rsidRDefault="00D72CF2" w:rsidP="0026746F">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FF4A05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6B75622"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270495E" w14:textId="77777777" w:rsidR="00D72CF2" w:rsidRDefault="00D72CF2" w:rsidP="0026746F">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48BB6E05" w14:textId="77777777" w:rsidR="00D72CF2" w:rsidRDefault="00D72CF2" w:rsidP="0026746F">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59788B9C"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0090B8B1" w14:textId="77777777" w:rsidR="00D72CF2" w:rsidRDefault="00D72CF2" w:rsidP="0026746F">
            <w:pPr>
              <w:pStyle w:val="TAC"/>
            </w:pPr>
            <w:r>
              <w:rPr>
                <w:lang w:val="en-US" w:eastAsia="ja-JP"/>
              </w:rPr>
              <w:t>IMD4</w:t>
            </w:r>
          </w:p>
        </w:tc>
      </w:tr>
      <w:tr w:rsidR="00D72CF2" w14:paraId="07A844D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225EEF"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A0CC64"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3CE02CD" w14:textId="77777777" w:rsidR="00D72CF2" w:rsidRDefault="00D72CF2" w:rsidP="0026746F">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514E5095"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476435D"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8031B75" w14:textId="77777777" w:rsidR="00D72CF2" w:rsidRDefault="00D72CF2" w:rsidP="0026746F">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7A4114B8" w14:textId="77777777" w:rsidR="00D72CF2" w:rsidRDefault="00D72CF2" w:rsidP="0026746F">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2DC4C00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0840BB" w14:textId="77777777" w:rsidR="00D72CF2" w:rsidRDefault="00D72CF2" w:rsidP="0026746F">
            <w:pPr>
              <w:pStyle w:val="TAC"/>
            </w:pPr>
            <w:r>
              <w:rPr>
                <w:lang w:val="en-US" w:eastAsia="ja-JP"/>
              </w:rPr>
              <w:t>N/A</w:t>
            </w:r>
          </w:p>
        </w:tc>
      </w:tr>
      <w:tr w:rsidR="00D72CF2" w14:paraId="0F01BFE5" w14:textId="77777777" w:rsidTr="0026746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5D66A0BC" w14:textId="77777777" w:rsidR="00D72CF2" w:rsidRDefault="00D72CF2" w:rsidP="0026746F">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45312CF4" w14:textId="77777777" w:rsidR="00D72CF2" w:rsidRDefault="00D72CF2" w:rsidP="0026746F">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0A96729F" w14:textId="77777777" w:rsidR="00D72CF2" w:rsidRDefault="00D72CF2" w:rsidP="0026746F">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48B7F968" w14:textId="77777777" w:rsidR="00D72CF2" w:rsidRDefault="00D72CF2" w:rsidP="0026746F">
            <w:pPr>
              <w:pStyle w:val="TAN"/>
            </w:pPr>
            <w:r>
              <w:t>NOTE 4:</w:t>
            </w:r>
            <w:r>
              <w:tab/>
              <w:t>This band is subject to IMD5 also which MSD is not specified</w:t>
            </w:r>
            <w:r>
              <w:rPr>
                <w:lang w:eastAsia="ja-JP"/>
              </w:rPr>
              <w:t>.</w:t>
            </w:r>
          </w:p>
          <w:p w14:paraId="54E7D4BC" w14:textId="4C8D1DF5" w:rsidR="00D72CF2" w:rsidRDefault="00D72CF2" w:rsidP="0026746F">
            <w:pPr>
              <w:pStyle w:val="TAN"/>
            </w:pPr>
            <w:r>
              <w:t>NOTE 5:</w:t>
            </w:r>
            <w:r>
              <w:tab/>
              <w:t>Void.</w:t>
            </w:r>
          </w:p>
          <w:p w14:paraId="5CD914D9" w14:textId="77777777" w:rsidR="00D72CF2" w:rsidRDefault="00D72CF2" w:rsidP="0026746F">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2B7FB8" w14:textId="77777777" w:rsidR="00D72CF2" w:rsidRPr="001C0CC4" w:rsidRDefault="00D72CF2" w:rsidP="00D72CF2">
      <w:pPr>
        <w:rPr>
          <w:lang w:eastAsia="zh-CN"/>
        </w:rPr>
      </w:pPr>
    </w:p>
    <w:p w14:paraId="767897B6" w14:textId="77777777" w:rsidR="00DC7196" w:rsidRPr="001C0CC4" w:rsidRDefault="00DC7196" w:rsidP="00DC7196">
      <w:pPr>
        <w:pStyle w:val="TH"/>
        <w:rPr>
          <w:lang w:eastAsia="zh-CN"/>
        </w:rPr>
      </w:pPr>
      <w:bookmarkStart w:id="6533" w:name="_CRTable7_3A_52"/>
      <w:r w:rsidRPr="001C0CC4">
        <w:rPr>
          <w:lang w:eastAsia="zh-CN"/>
        </w:rPr>
        <w:t xml:space="preserve">Table </w:t>
      </w:r>
      <w:bookmarkEnd w:id="6533"/>
      <w:r w:rsidRPr="001C0CC4">
        <w:rPr>
          <w:lang w:eastAsia="zh-CN"/>
        </w:rPr>
        <w:t>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0AC54ECD" w:rsidR="00ED060E" w:rsidRDefault="00475A43" w:rsidP="00ED060E">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3394F4AF"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8055C8" w14:paraId="4E92C706" w14:textId="77777777" w:rsidTr="0078467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F40ECCC" w14:textId="1EB5EA1D" w:rsidR="008055C8" w:rsidRDefault="008055C8" w:rsidP="008055C8">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9D0ECEC" w:rsidR="008055C8" w:rsidRDefault="008055C8" w:rsidP="008055C8">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1DED5F5B" w:rsidR="008055C8" w:rsidRDefault="008055C8" w:rsidP="008055C8">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00A218C6" w:rsidR="008055C8" w:rsidRDefault="008055C8" w:rsidP="008055C8">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58F0876D" w:rsidR="008055C8" w:rsidRDefault="008055C8" w:rsidP="008055C8">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6A453738" w:rsidR="008055C8" w:rsidRDefault="008055C8" w:rsidP="008055C8">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31C38EC2" w:rsidR="008055C8" w:rsidRDefault="008055C8" w:rsidP="008055C8">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12F65A8E" w:rsidR="008055C8" w:rsidRDefault="008055C8" w:rsidP="008055C8">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6C00CB0D" w:rsidR="008055C8" w:rsidRDefault="008055C8" w:rsidP="008055C8">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534" w:name="_Toc21344447"/>
      <w:bookmarkStart w:id="6535" w:name="_Toc29801935"/>
      <w:bookmarkStart w:id="6536" w:name="_Toc29802359"/>
      <w:bookmarkStart w:id="6537" w:name="_Toc29802984"/>
      <w:bookmarkStart w:id="6538" w:name="_Toc36107726"/>
      <w:bookmarkStart w:id="6539" w:name="_Toc37251500"/>
      <w:bookmarkStart w:id="6540" w:name="_Toc45888407"/>
      <w:bookmarkStart w:id="6541" w:name="_Toc45889006"/>
      <w:bookmarkStart w:id="6542" w:name="_Toc59650355"/>
      <w:bookmarkStart w:id="6543" w:name="_Toc61357627"/>
      <w:bookmarkStart w:id="6544" w:name="_Toc61359401"/>
      <w:bookmarkStart w:id="6545" w:name="_Toc67916341"/>
      <w:bookmarkStart w:id="6546" w:name="_Toc75533886"/>
      <w:bookmarkStart w:id="6547" w:name="_Toc75819772"/>
      <w:bookmarkStart w:id="6548" w:name="_Toc76508616"/>
      <w:bookmarkStart w:id="6549" w:name="_Toc76717566"/>
      <w:bookmarkStart w:id="6550" w:name="_Toc83294208"/>
      <w:bookmarkStart w:id="6551" w:name="_Toc84335247"/>
      <w:r w:rsidRPr="001C0CC4">
        <w:rPr>
          <w:lang w:eastAsia="zh-CN"/>
        </w:rPr>
        <w:t>7.3A.6</w:t>
      </w:r>
      <w:r w:rsidRPr="001C0CC4">
        <w:rPr>
          <w:lang w:eastAsia="zh-CN"/>
        </w:rPr>
        <w:tab/>
        <w:t>Reference sensitivity exceptions due to cross band isolation for CA</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552" w:name="_CRTable7_3A_61"/>
      <w:bookmarkStart w:id="6553" w:name="_Hlk52718931"/>
      <w:r w:rsidRPr="001C0CC4">
        <w:t xml:space="preserve">Table </w:t>
      </w:r>
      <w:bookmarkEnd w:id="6552"/>
      <w:r w:rsidRPr="001C0CC4">
        <w:t>7.3A.</w:t>
      </w:r>
      <w:r w:rsidRPr="001C0CC4">
        <w:rPr>
          <w:lang w:eastAsia="zh-CN"/>
        </w:rPr>
        <w:t>6</w:t>
      </w:r>
      <w:r w:rsidRPr="001C0CC4">
        <w:t>-1</w:t>
      </w:r>
      <w:bookmarkEnd w:id="6553"/>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F91191" w14:paraId="0557F3E0" w14:textId="77777777" w:rsidTr="007D3B6E">
        <w:trPr>
          <w:jc w:val="center"/>
        </w:trPr>
        <w:tc>
          <w:tcPr>
            <w:tcW w:w="665" w:type="dxa"/>
            <w:vAlign w:val="center"/>
          </w:tcPr>
          <w:p w14:paraId="63A11CC2" w14:textId="4C32B9E0" w:rsidR="00F91191" w:rsidRDefault="00F91191" w:rsidP="00F91191">
            <w:pPr>
              <w:pStyle w:val="TAC"/>
            </w:pPr>
            <w:r>
              <w:t>n66</w:t>
            </w:r>
          </w:p>
        </w:tc>
        <w:tc>
          <w:tcPr>
            <w:tcW w:w="610" w:type="dxa"/>
            <w:vAlign w:val="center"/>
          </w:tcPr>
          <w:p w14:paraId="36D92ECC" w14:textId="51119E57" w:rsidR="00F91191" w:rsidRDefault="00F91191" w:rsidP="00F91191">
            <w:pPr>
              <w:pStyle w:val="TAC"/>
            </w:pPr>
            <w:r>
              <w:t>n2</w:t>
            </w:r>
          </w:p>
        </w:tc>
        <w:tc>
          <w:tcPr>
            <w:tcW w:w="598" w:type="dxa"/>
            <w:vAlign w:val="center"/>
          </w:tcPr>
          <w:p w14:paraId="44E5064D" w14:textId="2BF452E3" w:rsidR="00F91191" w:rsidRDefault="00F91191" w:rsidP="00F91191">
            <w:pPr>
              <w:pStyle w:val="TAC"/>
            </w:pPr>
            <w:r>
              <w:t>1.2</w:t>
            </w:r>
          </w:p>
        </w:tc>
        <w:tc>
          <w:tcPr>
            <w:tcW w:w="598" w:type="dxa"/>
            <w:vAlign w:val="center"/>
          </w:tcPr>
          <w:p w14:paraId="212F88AC" w14:textId="571C9BCA" w:rsidR="00F91191" w:rsidRDefault="00F91191" w:rsidP="00F91191">
            <w:pPr>
              <w:pStyle w:val="TAC"/>
              <w:rPr>
                <w:rFonts w:cs="Arial"/>
              </w:rPr>
            </w:pPr>
            <w:r>
              <w:t>1.2</w:t>
            </w:r>
          </w:p>
        </w:tc>
        <w:tc>
          <w:tcPr>
            <w:tcW w:w="598" w:type="dxa"/>
            <w:vAlign w:val="center"/>
          </w:tcPr>
          <w:p w14:paraId="379AFA03" w14:textId="7F917F9A" w:rsidR="00F91191" w:rsidRDefault="00F91191" w:rsidP="00F91191">
            <w:pPr>
              <w:pStyle w:val="TAC"/>
              <w:rPr>
                <w:rFonts w:cs="Arial"/>
              </w:rPr>
            </w:pPr>
            <w:r>
              <w:t>1.2</w:t>
            </w:r>
          </w:p>
        </w:tc>
        <w:tc>
          <w:tcPr>
            <w:tcW w:w="598" w:type="dxa"/>
            <w:vAlign w:val="center"/>
          </w:tcPr>
          <w:p w14:paraId="4F762286" w14:textId="0BD93461" w:rsidR="00F91191" w:rsidRDefault="00F91191" w:rsidP="00F91191">
            <w:pPr>
              <w:pStyle w:val="TAC"/>
              <w:rPr>
                <w:rFonts w:cs="Arial"/>
              </w:rPr>
            </w:pPr>
            <w:r>
              <w:t>1.2</w:t>
            </w:r>
          </w:p>
        </w:tc>
        <w:tc>
          <w:tcPr>
            <w:tcW w:w="598" w:type="dxa"/>
            <w:vAlign w:val="center"/>
          </w:tcPr>
          <w:p w14:paraId="02175BEE" w14:textId="77777777" w:rsidR="00F91191" w:rsidRDefault="00F91191" w:rsidP="00F91191">
            <w:pPr>
              <w:pStyle w:val="TAC"/>
              <w:rPr>
                <w:lang w:eastAsia="zh-CN"/>
              </w:rPr>
            </w:pPr>
          </w:p>
        </w:tc>
        <w:tc>
          <w:tcPr>
            <w:tcW w:w="598" w:type="dxa"/>
            <w:vAlign w:val="center"/>
          </w:tcPr>
          <w:p w14:paraId="552E667E" w14:textId="77777777" w:rsidR="00F91191" w:rsidRDefault="00F91191" w:rsidP="00F91191">
            <w:pPr>
              <w:pStyle w:val="TAC"/>
            </w:pPr>
          </w:p>
        </w:tc>
        <w:tc>
          <w:tcPr>
            <w:tcW w:w="598" w:type="dxa"/>
            <w:vAlign w:val="center"/>
          </w:tcPr>
          <w:p w14:paraId="701ECFFB" w14:textId="77777777" w:rsidR="00F91191" w:rsidRDefault="00F91191" w:rsidP="00F91191">
            <w:pPr>
              <w:pStyle w:val="TAC"/>
            </w:pPr>
          </w:p>
        </w:tc>
        <w:tc>
          <w:tcPr>
            <w:tcW w:w="598" w:type="dxa"/>
            <w:vAlign w:val="center"/>
          </w:tcPr>
          <w:p w14:paraId="691DC9B7" w14:textId="77777777" w:rsidR="00F91191" w:rsidRDefault="00F91191" w:rsidP="00F91191">
            <w:pPr>
              <w:pStyle w:val="TAC"/>
            </w:pPr>
          </w:p>
        </w:tc>
        <w:tc>
          <w:tcPr>
            <w:tcW w:w="598" w:type="dxa"/>
            <w:vAlign w:val="center"/>
          </w:tcPr>
          <w:p w14:paraId="36D0634C" w14:textId="77777777" w:rsidR="00F91191" w:rsidRDefault="00F91191" w:rsidP="00F91191">
            <w:pPr>
              <w:pStyle w:val="TAC"/>
            </w:pPr>
          </w:p>
        </w:tc>
        <w:tc>
          <w:tcPr>
            <w:tcW w:w="598" w:type="dxa"/>
            <w:vAlign w:val="center"/>
          </w:tcPr>
          <w:p w14:paraId="737E3113" w14:textId="77777777" w:rsidR="00F91191" w:rsidRDefault="00F91191" w:rsidP="00F91191">
            <w:pPr>
              <w:pStyle w:val="TAC"/>
            </w:pPr>
          </w:p>
        </w:tc>
        <w:tc>
          <w:tcPr>
            <w:tcW w:w="598" w:type="dxa"/>
            <w:vAlign w:val="center"/>
          </w:tcPr>
          <w:p w14:paraId="4B2D9745" w14:textId="77777777" w:rsidR="00F91191" w:rsidRDefault="00F91191" w:rsidP="00F91191">
            <w:pPr>
              <w:pStyle w:val="TAC"/>
            </w:pPr>
          </w:p>
        </w:tc>
        <w:tc>
          <w:tcPr>
            <w:tcW w:w="598" w:type="dxa"/>
            <w:vAlign w:val="center"/>
          </w:tcPr>
          <w:p w14:paraId="2F11052A" w14:textId="77777777" w:rsidR="00F91191" w:rsidRDefault="00F91191" w:rsidP="00F91191">
            <w:pPr>
              <w:pStyle w:val="TAC"/>
            </w:pPr>
          </w:p>
        </w:tc>
        <w:tc>
          <w:tcPr>
            <w:tcW w:w="609" w:type="dxa"/>
            <w:vAlign w:val="center"/>
          </w:tcPr>
          <w:p w14:paraId="3AFFE098" w14:textId="77777777" w:rsidR="00F91191" w:rsidRDefault="00F91191" w:rsidP="00F91191">
            <w:pPr>
              <w:pStyle w:val="TAC"/>
            </w:pPr>
          </w:p>
        </w:tc>
      </w:tr>
      <w:tr w:rsidR="00F91191" w14:paraId="69106DA5" w14:textId="77777777" w:rsidTr="007D3B6E">
        <w:trPr>
          <w:jc w:val="center"/>
        </w:trPr>
        <w:tc>
          <w:tcPr>
            <w:tcW w:w="665" w:type="dxa"/>
            <w:vAlign w:val="center"/>
          </w:tcPr>
          <w:p w14:paraId="22F1C0A8" w14:textId="26BB236A" w:rsidR="00F91191" w:rsidRDefault="00F91191" w:rsidP="00F91191">
            <w:pPr>
              <w:pStyle w:val="TAC"/>
            </w:pPr>
            <w:r>
              <w:t>n66</w:t>
            </w:r>
          </w:p>
        </w:tc>
        <w:tc>
          <w:tcPr>
            <w:tcW w:w="610" w:type="dxa"/>
            <w:vAlign w:val="center"/>
          </w:tcPr>
          <w:p w14:paraId="2F78BC75" w14:textId="744A597E" w:rsidR="00F91191" w:rsidRDefault="00F91191" w:rsidP="00F91191">
            <w:pPr>
              <w:pStyle w:val="TAC"/>
            </w:pPr>
            <w:r>
              <w:t>n25</w:t>
            </w:r>
          </w:p>
        </w:tc>
        <w:tc>
          <w:tcPr>
            <w:tcW w:w="598" w:type="dxa"/>
            <w:vAlign w:val="center"/>
          </w:tcPr>
          <w:p w14:paraId="45E29CA9" w14:textId="63583B9F" w:rsidR="00F91191" w:rsidRDefault="00F91191" w:rsidP="00F91191">
            <w:pPr>
              <w:pStyle w:val="TAC"/>
            </w:pPr>
            <w:r>
              <w:t>1.2</w:t>
            </w:r>
          </w:p>
        </w:tc>
        <w:tc>
          <w:tcPr>
            <w:tcW w:w="598" w:type="dxa"/>
            <w:vAlign w:val="center"/>
          </w:tcPr>
          <w:p w14:paraId="21A0D62A" w14:textId="4AF41E8C" w:rsidR="00F91191" w:rsidRDefault="00F91191" w:rsidP="00F91191">
            <w:pPr>
              <w:pStyle w:val="TAC"/>
              <w:rPr>
                <w:rFonts w:cs="Arial"/>
              </w:rPr>
            </w:pPr>
            <w:r>
              <w:t>1.2</w:t>
            </w:r>
          </w:p>
        </w:tc>
        <w:tc>
          <w:tcPr>
            <w:tcW w:w="598" w:type="dxa"/>
            <w:vAlign w:val="center"/>
          </w:tcPr>
          <w:p w14:paraId="3244C9C6" w14:textId="1244CE42" w:rsidR="00F91191" w:rsidRDefault="00F91191" w:rsidP="00F91191">
            <w:pPr>
              <w:pStyle w:val="TAC"/>
              <w:rPr>
                <w:rFonts w:cs="Arial"/>
              </w:rPr>
            </w:pPr>
            <w:r>
              <w:t>1.2</w:t>
            </w:r>
          </w:p>
        </w:tc>
        <w:tc>
          <w:tcPr>
            <w:tcW w:w="598" w:type="dxa"/>
            <w:vAlign w:val="center"/>
          </w:tcPr>
          <w:p w14:paraId="13FD7378" w14:textId="74A974F1" w:rsidR="00F91191" w:rsidRDefault="00F91191" w:rsidP="00F91191">
            <w:pPr>
              <w:pStyle w:val="TAC"/>
              <w:rPr>
                <w:rFonts w:cs="Arial"/>
              </w:rPr>
            </w:pPr>
            <w:r>
              <w:t>1.2</w:t>
            </w:r>
          </w:p>
        </w:tc>
        <w:tc>
          <w:tcPr>
            <w:tcW w:w="598" w:type="dxa"/>
            <w:vAlign w:val="center"/>
          </w:tcPr>
          <w:p w14:paraId="7D438175" w14:textId="23F83FE2" w:rsidR="00F91191" w:rsidRDefault="00F91191" w:rsidP="00F91191">
            <w:pPr>
              <w:pStyle w:val="TAC"/>
              <w:rPr>
                <w:lang w:eastAsia="zh-CN"/>
              </w:rPr>
            </w:pPr>
            <w:r>
              <w:t>1.2</w:t>
            </w:r>
          </w:p>
        </w:tc>
        <w:tc>
          <w:tcPr>
            <w:tcW w:w="598" w:type="dxa"/>
            <w:vAlign w:val="center"/>
          </w:tcPr>
          <w:p w14:paraId="21CA4E8E" w14:textId="05B77E2C" w:rsidR="00F91191" w:rsidRDefault="00F91191" w:rsidP="00F91191">
            <w:pPr>
              <w:pStyle w:val="TAC"/>
            </w:pPr>
            <w:r>
              <w:t>1.2</w:t>
            </w:r>
          </w:p>
        </w:tc>
        <w:tc>
          <w:tcPr>
            <w:tcW w:w="598" w:type="dxa"/>
            <w:vAlign w:val="center"/>
          </w:tcPr>
          <w:p w14:paraId="69346A89" w14:textId="6B7012E2" w:rsidR="00F91191" w:rsidRDefault="00F91191" w:rsidP="00F91191">
            <w:pPr>
              <w:pStyle w:val="TAC"/>
            </w:pPr>
            <w:r>
              <w:t>1.2</w:t>
            </w:r>
          </w:p>
        </w:tc>
        <w:tc>
          <w:tcPr>
            <w:tcW w:w="598" w:type="dxa"/>
            <w:vAlign w:val="center"/>
          </w:tcPr>
          <w:p w14:paraId="1AE7F884" w14:textId="77777777" w:rsidR="00F91191" w:rsidRDefault="00F91191" w:rsidP="00F91191">
            <w:pPr>
              <w:pStyle w:val="TAC"/>
            </w:pPr>
          </w:p>
        </w:tc>
        <w:tc>
          <w:tcPr>
            <w:tcW w:w="598" w:type="dxa"/>
            <w:vAlign w:val="center"/>
          </w:tcPr>
          <w:p w14:paraId="5035A543" w14:textId="77777777" w:rsidR="00F91191" w:rsidRDefault="00F91191" w:rsidP="00F91191">
            <w:pPr>
              <w:pStyle w:val="TAC"/>
            </w:pPr>
          </w:p>
        </w:tc>
        <w:tc>
          <w:tcPr>
            <w:tcW w:w="598" w:type="dxa"/>
            <w:vAlign w:val="center"/>
          </w:tcPr>
          <w:p w14:paraId="3511D5DB" w14:textId="77777777" w:rsidR="00F91191" w:rsidRDefault="00F91191" w:rsidP="00F91191">
            <w:pPr>
              <w:pStyle w:val="TAC"/>
            </w:pPr>
          </w:p>
        </w:tc>
        <w:tc>
          <w:tcPr>
            <w:tcW w:w="598" w:type="dxa"/>
            <w:vAlign w:val="center"/>
          </w:tcPr>
          <w:p w14:paraId="0845F639" w14:textId="77777777" w:rsidR="00F91191" w:rsidRDefault="00F91191" w:rsidP="00F91191">
            <w:pPr>
              <w:pStyle w:val="TAC"/>
            </w:pPr>
          </w:p>
        </w:tc>
        <w:tc>
          <w:tcPr>
            <w:tcW w:w="598" w:type="dxa"/>
            <w:vAlign w:val="center"/>
          </w:tcPr>
          <w:p w14:paraId="7F039D01" w14:textId="77777777" w:rsidR="00F91191" w:rsidRDefault="00F91191" w:rsidP="00F91191">
            <w:pPr>
              <w:pStyle w:val="TAC"/>
            </w:pPr>
          </w:p>
        </w:tc>
        <w:tc>
          <w:tcPr>
            <w:tcW w:w="609" w:type="dxa"/>
            <w:vAlign w:val="center"/>
          </w:tcPr>
          <w:p w14:paraId="48AB2753" w14:textId="77777777" w:rsidR="00F91191" w:rsidRDefault="00F91191" w:rsidP="00F91191">
            <w:pPr>
              <w:pStyle w:val="TAC"/>
            </w:pPr>
          </w:p>
        </w:tc>
      </w:tr>
      <w:tr w:rsidR="00F91191" w14:paraId="2993800F" w14:textId="77777777" w:rsidTr="007D3B6E">
        <w:trPr>
          <w:jc w:val="center"/>
        </w:trPr>
        <w:tc>
          <w:tcPr>
            <w:tcW w:w="665" w:type="dxa"/>
            <w:vAlign w:val="center"/>
          </w:tcPr>
          <w:p w14:paraId="3AB14711" w14:textId="77777777" w:rsidR="00F91191" w:rsidRDefault="00F91191" w:rsidP="00F91191">
            <w:pPr>
              <w:pStyle w:val="TAC"/>
            </w:pPr>
            <w:r>
              <w:t>n78</w:t>
            </w:r>
          </w:p>
        </w:tc>
        <w:tc>
          <w:tcPr>
            <w:tcW w:w="610" w:type="dxa"/>
            <w:vAlign w:val="center"/>
          </w:tcPr>
          <w:p w14:paraId="3E0032D0" w14:textId="77777777" w:rsidR="00F91191" w:rsidRDefault="00F91191" w:rsidP="00F91191">
            <w:pPr>
              <w:pStyle w:val="TAC"/>
            </w:pPr>
            <w:r>
              <w:t>n7</w:t>
            </w:r>
            <w:r>
              <w:rPr>
                <w:vertAlign w:val="superscript"/>
              </w:rPr>
              <w:t>1</w:t>
            </w:r>
          </w:p>
        </w:tc>
        <w:tc>
          <w:tcPr>
            <w:tcW w:w="598" w:type="dxa"/>
            <w:vAlign w:val="center"/>
          </w:tcPr>
          <w:p w14:paraId="28AA3506" w14:textId="77777777" w:rsidR="00F91191" w:rsidRDefault="00F91191" w:rsidP="00F91191">
            <w:pPr>
              <w:pStyle w:val="TAC"/>
            </w:pPr>
            <w:r>
              <w:t>4.5</w:t>
            </w:r>
          </w:p>
        </w:tc>
        <w:tc>
          <w:tcPr>
            <w:tcW w:w="598" w:type="dxa"/>
            <w:vAlign w:val="center"/>
          </w:tcPr>
          <w:p w14:paraId="24C0EA64" w14:textId="77777777" w:rsidR="00F91191" w:rsidRDefault="00F91191" w:rsidP="00F91191">
            <w:pPr>
              <w:pStyle w:val="TAC"/>
            </w:pPr>
            <w:r>
              <w:t>4.5</w:t>
            </w:r>
          </w:p>
        </w:tc>
        <w:tc>
          <w:tcPr>
            <w:tcW w:w="598" w:type="dxa"/>
            <w:vAlign w:val="center"/>
          </w:tcPr>
          <w:p w14:paraId="17ECD58C" w14:textId="77777777" w:rsidR="00F91191" w:rsidRDefault="00F91191" w:rsidP="00F91191">
            <w:pPr>
              <w:pStyle w:val="TAC"/>
            </w:pPr>
            <w:r>
              <w:t>4.5</w:t>
            </w:r>
          </w:p>
        </w:tc>
        <w:tc>
          <w:tcPr>
            <w:tcW w:w="598" w:type="dxa"/>
            <w:vAlign w:val="center"/>
          </w:tcPr>
          <w:p w14:paraId="73C91FD1" w14:textId="77777777" w:rsidR="00F91191" w:rsidRDefault="00F91191" w:rsidP="00F91191">
            <w:pPr>
              <w:pStyle w:val="TAC"/>
            </w:pPr>
            <w:r>
              <w:t>4.5</w:t>
            </w:r>
          </w:p>
        </w:tc>
        <w:tc>
          <w:tcPr>
            <w:tcW w:w="598" w:type="dxa"/>
            <w:vAlign w:val="center"/>
          </w:tcPr>
          <w:p w14:paraId="05D68B77" w14:textId="77777777" w:rsidR="00F91191" w:rsidRDefault="00F91191" w:rsidP="00F91191">
            <w:pPr>
              <w:pStyle w:val="TAC"/>
            </w:pPr>
            <w:r>
              <w:t>4.5</w:t>
            </w:r>
          </w:p>
        </w:tc>
        <w:tc>
          <w:tcPr>
            <w:tcW w:w="598" w:type="dxa"/>
            <w:vAlign w:val="center"/>
          </w:tcPr>
          <w:p w14:paraId="12B1157F" w14:textId="77777777" w:rsidR="00F91191" w:rsidRDefault="00F91191" w:rsidP="00F91191">
            <w:pPr>
              <w:pStyle w:val="TAC"/>
            </w:pPr>
            <w:r>
              <w:t>4.5</w:t>
            </w:r>
          </w:p>
        </w:tc>
        <w:tc>
          <w:tcPr>
            <w:tcW w:w="598" w:type="dxa"/>
            <w:vAlign w:val="center"/>
          </w:tcPr>
          <w:p w14:paraId="2E9264A2" w14:textId="77777777" w:rsidR="00F91191" w:rsidRDefault="00F91191" w:rsidP="00F91191">
            <w:pPr>
              <w:pStyle w:val="TAC"/>
            </w:pPr>
            <w:r>
              <w:t>4.5</w:t>
            </w:r>
          </w:p>
        </w:tc>
        <w:tc>
          <w:tcPr>
            <w:tcW w:w="598" w:type="dxa"/>
            <w:vAlign w:val="center"/>
          </w:tcPr>
          <w:p w14:paraId="412B56DF" w14:textId="77777777" w:rsidR="00F91191" w:rsidRDefault="00F91191" w:rsidP="00F91191">
            <w:pPr>
              <w:pStyle w:val="TAC"/>
            </w:pPr>
            <w:r>
              <w:t>4.5</w:t>
            </w:r>
          </w:p>
        </w:tc>
        <w:tc>
          <w:tcPr>
            <w:tcW w:w="598" w:type="dxa"/>
            <w:vAlign w:val="center"/>
          </w:tcPr>
          <w:p w14:paraId="36B06F72" w14:textId="77777777" w:rsidR="00F91191" w:rsidRDefault="00F91191" w:rsidP="00F91191">
            <w:pPr>
              <w:pStyle w:val="TAC"/>
            </w:pPr>
          </w:p>
        </w:tc>
        <w:tc>
          <w:tcPr>
            <w:tcW w:w="598" w:type="dxa"/>
            <w:vAlign w:val="center"/>
          </w:tcPr>
          <w:p w14:paraId="29B0385D" w14:textId="77777777" w:rsidR="00F91191" w:rsidRDefault="00F91191" w:rsidP="00F91191">
            <w:pPr>
              <w:pStyle w:val="TAC"/>
            </w:pPr>
          </w:p>
        </w:tc>
        <w:tc>
          <w:tcPr>
            <w:tcW w:w="598" w:type="dxa"/>
            <w:vAlign w:val="center"/>
          </w:tcPr>
          <w:p w14:paraId="686F1A5B" w14:textId="77777777" w:rsidR="00F91191" w:rsidRDefault="00F91191" w:rsidP="00F91191">
            <w:pPr>
              <w:pStyle w:val="TAC"/>
            </w:pPr>
          </w:p>
        </w:tc>
        <w:tc>
          <w:tcPr>
            <w:tcW w:w="598" w:type="dxa"/>
            <w:vAlign w:val="center"/>
          </w:tcPr>
          <w:p w14:paraId="0952F558" w14:textId="77777777" w:rsidR="00F91191" w:rsidRDefault="00F91191" w:rsidP="00F91191">
            <w:pPr>
              <w:pStyle w:val="TAC"/>
            </w:pPr>
          </w:p>
        </w:tc>
        <w:tc>
          <w:tcPr>
            <w:tcW w:w="609" w:type="dxa"/>
            <w:vAlign w:val="center"/>
          </w:tcPr>
          <w:p w14:paraId="4E9AF41B" w14:textId="77777777" w:rsidR="00F91191" w:rsidRDefault="00F91191" w:rsidP="00F91191">
            <w:pPr>
              <w:pStyle w:val="TAC"/>
            </w:pPr>
          </w:p>
        </w:tc>
      </w:tr>
      <w:tr w:rsidR="00F91191" w14:paraId="166D9E8F" w14:textId="77777777" w:rsidTr="007D3B6E">
        <w:trPr>
          <w:jc w:val="center"/>
        </w:trPr>
        <w:tc>
          <w:tcPr>
            <w:tcW w:w="665" w:type="dxa"/>
            <w:vAlign w:val="center"/>
          </w:tcPr>
          <w:p w14:paraId="1AA48788" w14:textId="77777777" w:rsidR="00F91191" w:rsidRDefault="00F91191" w:rsidP="00F91191">
            <w:pPr>
              <w:pStyle w:val="TAC"/>
            </w:pPr>
            <w:r>
              <w:rPr>
                <w:rFonts w:cs="Arial"/>
                <w:szCs w:val="18"/>
              </w:rPr>
              <w:t>n78</w:t>
            </w:r>
          </w:p>
        </w:tc>
        <w:tc>
          <w:tcPr>
            <w:tcW w:w="610" w:type="dxa"/>
            <w:vAlign w:val="center"/>
          </w:tcPr>
          <w:p w14:paraId="34F03C35" w14:textId="77777777" w:rsidR="00F91191" w:rsidRDefault="00F91191" w:rsidP="00F91191">
            <w:pPr>
              <w:pStyle w:val="TAC"/>
            </w:pPr>
            <w:r>
              <w:rPr>
                <w:rFonts w:cs="Arial"/>
                <w:szCs w:val="18"/>
              </w:rPr>
              <w:t>n</w:t>
            </w:r>
            <w:r>
              <w:rPr>
                <w:rFonts w:cs="Arial"/>
                <w:szCs w:val="18"/>
                <w:lang w:val="en-US" w:eastAsia="zh-CN"/>
              </w:rPr>
              <w:t>38</w:t>
            </w:r>
          </w:p>
        </w:tc>
        <w:tc>
          <w:tcPr>
            <w:tcW w:w="598" w:type="dxa"/>
            <w:vAlign w:val="center"/>
          </w:tcPr>
          <w:p w14:paraId="7F4281E2" w14:textId="77777777" w:rsidR="00F91191" w:rsidRDefault="00F91191" w:rsidP="00F91191">
            <w:pPr>
              <w:pStyle w:val="TAC"/>
            </w:pPr>
            <w:r>
              <w:rPr>
                <w:rFonts w:cs="Arial"/>
                <w:szCs w:val="18"/>
                <w:lang w:val="en-US" w:eastAsia="zh-CN"/>
              </w:rPr>
              <w:t>3.3</w:t>
            </w:r>
          </w:p>
        </w:tc>
        <w:tc>
          <w:tcPr>
            <w:tcW w:w="598" w:type="dxa"/>
            <w:vAlign w:val="center"/>
          </w:tcPr>
          <w:p w14:paraId="357DC9FE" w14:textId="77777777" w:rsidR="00F91191" w:rsidRDefault="00F91191" w:rsidP="00F91191">
            <w:pPr>
              <w:pStyle w:val="TAC"/>
            </w:pPr>
            <w:r>
              <w:rPr>
                <w:rFonts w:cs="Arial"/>
                <w:szCs w:val="18"/>
                <w:lang w:val="en-US" w:eastAsia="zh-CN"/>
              </w:rPr>
              <w:t>3.3</w:t>
            </w:r>
          </w:p>
        </w:tc>
        <w:tc>
          <w:tcPr>
            <w:tcW w:w="598" w:type="dxa"/>
            <w:vAlign w:val="center"/>
          </w:tcPr>
          <w:p w14:paraId="35BAD7BC" w14:textId="77777777" w:rsidR="00F91191" w:rsidRDefault="00F91191" w:rsidP="00F91191">
            <w:pPr>
              <w:pStyle w:val="TAC"/>
            </w:pPr>
            <w:r>
              <w:rPr>
                <w:rFonts w:cs="Arial"/>
                <w:szCs w:val="18"/>
                <w:lang w:val="en-US" w:eastAsia="zh-CN"/>
              </w:rPr>
              <w:t>3.3</w:t>
            </w:r>
          </w:p>
        </w:tc>
        <w:tc>
          <w:tcPr>
            <w:tcW w:w="598" w:type="dxa"/>
            <w:vAlign w:val="center"/>
          </w:tcPr>
          <w:p w14:paraId="5BF3258E" w14:textId="77777777" w:rsidR="00F91191" w:rsidRDefault="00F91191" w:rsidP="00F91191">
            <w:pPr>
              <w:pStyle w:val="TAC"/>
            </w:pPr>
            <w:r>
              <w:rPr>
                <w:rFonts w:cs="Arial"/>
                <w:szCs w:val="18"/>
                <w:lang w:val="en-US" w:eastAsia="zh-CN"/>
              </w:rPr>
              <w:t>3.3</w:t>
            </w:r>
          </w:p>
        </w:tc>
        <w:tc>
          <w:tcPr>
            <w:tcW w:w="598" w:type="dxa"/>
            <w:vAlign w:val="center"/>
          </w:tcPr>
          <w:p w14:paraId="19F4A5C2" w14:textId="77777777" w:rsidR="00F91191" w:rsidRDefault="00F91191" w:rsidP="00F91191">
            <w:pPr>
              <w:pStyle w:val="TAC"/>
            </w:pPr>
          </w:p>
        </w:tc>
        <w:tc>
          <w:tcPr>
            <w:tcW w:w="598" w:type="dxa"/>
            <w:vAlign w:val="center"/>
          </w:tcPr>
          <w:p w14:paraId="5987CFE7" w14:textId="77777777" w:rsidR="00F91191" w:rsidRDefault="00F91191" w:rsidP="00F91191">
            <w:pPr>
              <w:pStyle w:val="TAC"/>
            </w:pPr>
          </w:p>
        </w:tc>
        <w:tc>
          <w:tcPr>
            <w:tcW w:w="598" w:type="dxa"/>
            <w:vAlign w:val="center"/>
          </w:tcPr>
          <w:p w14:paraId="4A3FB53F" w14:textId="77777777" w:rsidR="00F91191" w:rsidRDefault="00F91191" w:rsidP="00F91191">
            <w:pPr>
              <w:pStyle w:val="TAC"/>
              <w:rPr>
                <w:lang w:val="en-US" w:eastAsia="zh-CN"/>
              </w:rPr>
            </w:pPr>
          </w:p>
        </w:tc>
        <w:tc>
          <w:tcPr>
            <w:tcW w:w="598" w:type="dxa"/>
            <w:vAlign w:val="center"/>
          </w:tcPr>
          <w:p w14:paraId="0919140C" w14:textId="77777777" w:rsidR="00F91191" w:rsidRDefault="00F91191" w:rsidP="00F91191">
            <w:pPr>
              <w:pStyle w:val="TAC"/>
            </w:pPr>
          </w:p>
        </w:tc>
        <w:tc>
          <w:tcPr>
            <w:tcW w:w="598" w:type="dxa"/>
            <w:vAlign w:val="center"/>
          </w:tcPr>
          <w:p w14:paraId="2222C1E4" w14:textId="77777777" w:rsidR="00F91191" w:rsidRDefault="00F91191" w:rsidP="00F91191">
            <w:pPr>
              <w:pStyle w:val="TAC"/>
            </w:pPr>
          </w:p>
        </w:tc>
        <w:tc>
          <w:tcPr>
            <w:tcW w:w="598" w:type="dxa"/>
            <w:vAlign w:val="center"/>
          </w:tcPr>
          <w:p w14:paraId="2A74FDC7" w14:textId="77777777" w:rsidR="00F91191" w:rsidRDefault="00F91191" w:rsidP="00F91191">
            <w:pPr>
              <w:pStyle w:val="TAC"/>
            </w:pPr>
          </w:p>
        </w:tc>
        <w:tc>
          <w:tcPr>
            <w:tcW w:w="598" w:type="dxa"/>
            <w:vAlign w:val="center"/>
          </w:tcPr>
          <w:p w14:paraId="65388CBD" w14:textId="77777777" w:rsidR="00F91191" w:rsidRDefault="00F91191" w:rsidP="00F91191">
            <w:pPr>
              <w:pStyle w:val="TAC"/>
            </w:pPr>
          </w:p>
        </w:tc>
        <w:tc>
          <w:tcPr>
            <w:tcW w:w="598" w:type="dxa"/>
            <w:vAlign w:val="center"/>
          </w:tcPr>
          <w:p w14:paraId="457C1982" w14:textId="77777777" w:rsidR="00F91191" w:rsidRDefault="00F91191" w:rsidP="00F91191">
            <w:pPr>
              <w:pStyle w:val="TAC"/>
            </w:pPr>
          </w:p>
        </w:tc>
        <w:tc>
          <w:tcPr>
            <w:tcW w:w="609" w:type="dxa"/>
            <w:vAlign w:val="center"/>
          </w:tcPr>
          <w:p w14:paraId="44EB6AD1" w14:textId="77777777" w:rsidR="00F91191" w:rsidRDefault="00F91191" w:rsidP="00F91191">
            <w:pPr>
              <w:pStyle w:val="TAC"/>
            </w:pPr>
          </w:p>
        </w:tc>
      </w:tr>
      <w:tr w:rsidR="00F91191" w14:paraId="7EE37889" w14:textId="77777777" w:rsidTr="007D3B6E">
        <w:trPr>
          <w:jc w:val="center"/>
        </w:trPr>
        <w:tc>
          <w:tcPr>
            <w:tcW w:w="665" w:type="dxa"/>
            <w:vAlign w:val="center"/>
          </w:tcPr>
          <w:p w14:paraId="06688422" w14:textId="77777777" w:rsidR="00F91191" w:rsidRDefault="00F91191" w:rsidP="00F91191">
            <w:pPr>
              <w:pStyle w:val="TAC"/>
            </w:pPr>
            <w:r>
              <w:t>n78</w:t>
            </w:r>
          </w:p>
        </w:tc>
        <w:tc>
          <w:tcPr>
            <w:tcW w:w="610" w:type="dxa"/>
            <w:vAlign w:val="center"/>
          </w:tcPr>
          <w:p w14:paraId="72A1B7F5" w14:textId="77777777" w:rsidR="00F91191" w:rsidRDefault="00F91191" w:rsidP="00F91191">
            <w:pPr>
              <w:pStyle w:val="TAC"/>
              <w:rPr>
                <w:lang w:val="en-US" w:eastAsia="zh-CN"/>
              </w:rPr>
            </w:pPr>
            <w:r>
              <w:t>n40</w:t>
            </w:r>
            <w:r>
              <w:rPr>
                <w:vertAlign w:val="superscript"/>
              </w:rPr>
              <w:t>1</w:t>
            </w:r>
          </w:p>
        </w:tc>
        <w:tc>
          <w:tcPr>
            <w:tcW w:w="598" w:type="dxa"/>
            <w:vAlign w:val="center"/>
          </w:tcPr>
          <w:p w14:paraId="411B2744" w14:textId="77777777" w:rsidR="00F91191" w:rsidRDefault="00F91191" w:rsidP="00F91191">
            <w:pPr>
              <w:pStyle w:val="TAC"/>
              <w:rPr>
                <w:lang w:val="en-US" w:eastAsia="zh-CN"/>
              </w:rPr>
            </w:pPr>
            <w:r>
              <w:t>4.5</w:t>
            </w:r>
          </w:p>
        </w:tc>
        <w:tc>
          <w:tcPr>
            <w:tcW w:w="598" w:type="dxa"/>
            <w:vAlign w:val="center"/>
          </w:tcPr>
          <w:p w14:paraId="49BE3FE2" w14:textId="77777777" w:rsidR="00F91191" w:rsidRDefault="00F91191" w:rsidP="00F91191">
            <w:pPr>
              <w:pStyle w:val="TAC"/>
              <w:rPr>
                <w:lang w:val="en-US" w:eastAsia="zh-CN"/>
              </w:rPr>
            </w:pPr>
            <w:r>
              <w:t>4.5</w:t>
            </w:r>
          </w:p>
        </w:tc>
        <w:tc>
          <w:tcPr>
            <w:tcW w:w="598" w:type="dxa"/>
            <w:vAlign w:val="center"/>
          </w:tcPr>
          <w:p w14:paraId="22A59553" w14:textId="77777777" w:rsidR="00F91191" w:rsidRDefault="00F91191" w:rsidP="00F91191">
            <w:pPr>
              <w:pStyle w:val="TAC"/>
              <w:rPr>
                <w:lang w:val="en-US" w:eastAsia="zh-CN"/>
              </w:rPr>
            </w:pPr>
            <w:r>
              <w:t>4.5</w:t>
            </w:r>
          </w:p>
        </w:tc>
        <w:tc>
          <w:tcPr>
            <w:tcW w:w="598" w:type="dxa"/>
            <w:vAlign w:val="center"/>
          </w:tcPr>
          <w:p w14:paraId="455E4AEC" w14:textId="77777777" w:rsidR="00F91191" w:rsidRDefault="00F91191" w:rsidP="00F91191">
            <w:pPr>
              <w:pStyle w:val="TAC"/>
              <w:rPr>
                <w:lang w:val="en-US" w:eastAsia="zh-CN"/>
              </w:rPr>
            </w:pPr>
            <w:r>
              <w:t>4.5</w:t>
            </w:r>
          </w:p>
        </w:tc>
        <w:tc>
          <w:tcPr>
            <w:tcW w:w="598" w:type="dxa"/>
            <w:vAlign w:val="center"/>
          </w:tcPr>
          <w:p w14:paraId="4D6D1B4C" w14:textId="77777777" w:rsidR="00F91191" w:rsidRDefault="00F91191" w:rsidP="00F91191">
            <w:pPr>
              <w:pStyle w:val="TAC"/>
            </w:pPr>
            <w:r>
              <w:t>4.5</w:t>
            </w:r>
          </w:p>
        </w:tc>
        <w:tc>
          <w:tcPr>
            <w:tcW w:w="598" w:type="dxa"/>
            <w:vAlign w:val="center"/>
          </w:tcPr>
          <w:p w14:paraId="6DBD0B19" w14:textId="77777777" w:rsidR="00F91191" w:rsidRDefault="00F91191" w:rsidP="00F91191">
            <w:pPr>
              <w:pStyle w:val="TAC"/>
            </w:pPr>
            <w:r>
              <w:t>4.5</w:t>
            </w:r>
          </w:p>
        </w:tc>
        <w:tc>
          <w:tcPr>
            <w:tcW w:w="598" w:type="dxa"/>
            <w:vAlign w:val="center"/>
          </w:tcPr>
          <w:p w14:paraId="085FABC8" w14:textId="77777777" w:rsidR="00F91191" w:rsidRDefault="00F91191" w:rsidP="00F91191">
            <w:pPr>
              <w:pStyle w:val="TAC"/>
              <w:rPr>
                <w:lang w:val="en-US" w:eastAsia="zh-CN"/>
              </w:rPr>
            </w:pPr>
            <w:r>
              <w:t>4.5</w:t>
            </w:r>
          </w:p>
        </w:tc>
        <w:tc>
          <w:tcPr>
            <w:tcW w:w="598" w:type="dxa"/>
            <w:vAlign w:val="center"/>
          </w:tcPr>
          <w:p w14:paraId="594DC822" w14:textId="77777777" w:rsidR="00F91191" w:rsidRDefault="00F91191" w:rsidP="00F91191">
            <w:pPr>
              <w:pStyle w:val="TAC"/>
            </w:pPr>
            <w:r>
              <w:t>4.5</w:t>
            </w:r>
          </w:p>
        </w:tc>
        <w:tc>
          <w:tcPr>
            <w:tcW w:w="598" w:type="dxa"/>
            <w:vAlign w:val="center"/>
          </w:tcPr>
          <w:p w14:paraId="1803AE33" w14:textId="77777777" w:rsidR="00F91191" w:rsidRDefault="00F91191" w:rsidP="00F91191">
            <w:pPr>
              <w:pStyle w:val="TAC"/>
            </w:pPr>
            <w:r>
              <w:t>4.5</w:t>
            </w:r>
          </w:p>
        </w:tc>
        <w:tc>
          <w:tcPr>
            <w:tcW w:w="598" w:type="dxa"/>
            <w:vAlign w:val="center"/>
          </w:tcPr>
          <w:p w14:paraId="603E98F1" w14:textId="77777777" w:rsidR="00F91191" w:rsidRDefault="00F91191" w:rsidP="00F91191">
            <w:pPr>
              <w:pStyle w:val="TAC"/>
            </w:pPr>
          </w:p>
        </w:tc>
        <w:tc>
          <w:tcPr>
            <w:tcW w:w="598" w:type="dxa"/>
            <w:vAlign w:val="center"/>
          </w:tcPr>
          <w:p w14:paraId="5C7E3B27" w14:textId="77777777" w:rsidR="00F91191" w:rsidRDefault="00F91191" w:rsidP="00F91191">
            <w:pPr>
              <w:pStyle w:val="TAC"/>
            </w:pPr>
            <w:r>
              <w:t>4.5</w:t>
            </w:r>
          </w:p>
        </w:tc>
        <w:tc>
          <w:tcPr>
            <w:tcW w:w="598" w:type="dxa"/>
            <w:vAlign w:val="center"/>
          </w:tcPr>
          <w:p w14:paraId="71B02CB1" w14:textId="77777777" w:rsidR="00F91191" w:rsidRDefault="00F91191" w:rsidP="00F91191">
            <w:pPr>
              <w:pStyle w:val="TAC"/>
            </w:pPr>
          </w:p>
        </w:tc>
        <w:tc>
          <w:tcPr>
            <w:tcW w:w="609" w:type="dxa"/>
            <w:vAlign w:val="center"/>
          </w:tcPr>
          <w:p w14:paraId="0EAF873A" w14:textId="77777777" w:rsidR="00F91191" w:rsidRDefault="00F91191" w:rsidP="00F91191">
            <w:pPr>
              <w:pStyle w:val="TAC"/>
            </w:pPr>
          </w:p>
        </w:tc>
      </w:tr>
      <w:tr w:rsidR="00F91191" w14:paraId="4F0EF51E" w14:textId="77777777" w:rsidTr="007D3B6E">
        <w:trPr>
          <w:jc w:val="center"/>
        </w:trPr>
        <w:tc>
          <w:tcPr>
            <w:tcW w:w="665" w:type="dxa"/>
            <w:vAlign w:val="center"/>
          </w:tcPr>
          <w:p w14:paraId="77941002" w14:textId="77777777" w:rsidR="00F91191" w:rsidRDefault="00F91191" w:rsidP="00F91191">
            <w:pPr>
              <w:pStyle w:val="TAC"/>
            </w:pPr>
            <w:r>
              <w:t>n78</w:t>
            </w:r>
          </w:p>
        </w:tc>
        <w:tc>
          <w:tcPr>
            <w:tcW w:w="610" w:type="dxa"/>
            <w:vAlign w:val="center"/>
          </w:tcPr>
          <w:p w14:paraId="063720D4" w14:textId="77777777" w:rsidR="00F91191" w:rsidRDefault="00F91191" w:rsidP="00F91191">
            <w:pPr>
              <w:pStyle w:val="TAC"/>
            </w:pPr>
            <w:r>
              <w:t>n41</w:t>
            </w:r>
            <w:r>
              <w:rPr>
                <w:vertAlign w:val="superscript"/>
              </w:rPr>
              <w:t>1</w:t>
            </w:r>
          </w:p>
        </w:tc>
        <w:tc>
          <w:tcPr>
            <w:tcW w:w="598" w:type="dxa"/>
            <w:vAlign w:val="center"/>
          </w:tcPr>
          <w:p w14:paraId="0BF3217C" w14:textId="77777777" w:rsidR="00F91191" w:rsidRDefault="00F91191" w:rsidP="00F91191">
            <w:pPr>
              <w:pStyle w:val="TAC"/>
            </w:pPr>
          </w:p>
        </w:tc>
        <w:tc>
          <w:tcPr>
            <w:tcW w:w="598" w:type="dxa"/>
            <w:vAlign w:val="center"/>
          </w:tcPr>
          <w:p w14:paraId="09585BEE" w14:textId="77777777" w:rsidR="00F91191" w:rsidRDefault="00F91191" w:rsidP="00F91191">
            <w:pPr>
              <w:pStyle w:val="TAC"/>
            </w:pPr>
            <w:r>
              <w:t>4.5</w:t>
            </w:r>
          </w:p>
        </w:tc>
        <w:tc>
          <w:tcPr>
            <w:tcW w:w="598" w:type="dxa"/>
            <w:vAlign w:val="center"/>
          </w:tcPr>
          <w:p w14:paraId="1DCB70AF" w14:textId="77777777" w:rsidR="00F91191" w:rsidRDefault="00F91191" w:rsidP="00F91191">
            <w:pPr>
              <w:pStyle w:val="TAC"/>
            </w:pPr>
            <w:r>
              <w:t>4.5</w:t>
            </w:r>
          </w:p>
        </w:tc>
        <w:tc>
          <w:tcPr>
            <w:tcW w:w="598" w:type="dxa"/>
            <w:vAlign w:val="center"/>
          </w:tcPr>
          <w:p w14:paraId="20AEBE65" w14:textId="77777777" w:rsidR="00F91191" w:rsidRDefault="00F91191" w:rsidP="00F91191">
            <w:pPr>
              <w:pStyle w:val="TAC"/>
            </w:pPr>
            <w:r>
              <w:t>4.5</w:t>
            </w:r>
          </w:p>
        </w:tc>
        <w:tc>
          <w:tcPr>
            <w:tcW w:w="598" w:type="dxa"/>
            <w:vAlign w:val="center"/>
          </w:tcPr>
          <w:p w14:paraId="6ACAF3D8" w14:textId="77777777" w:rsidR="00F91191" w:rsidRDefault="00F91191" w:rsidP="00F91191">
            <w:pPr>
              <w:pStyle w:val="TAC"/>
            </w:pPr>
          </w:p>
        </w:tc>
        <w:tc>
          <w:tcPr>
            <w:tcW w:w="598" w:type="dxa"/>
            <w:vAlign w:val="center"/>
          </w:tcPr>
          <w:p w14:paraId="06F9866E"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2DA6DF3D" w14:textId="77777777" w:rsidR="00F91191" w:rsidRDefault="00F91191" w:rsidP="00F91191">
            <w:pPr>
              <w:pStyle w:val="TAC"/>
            </w:pPr>
            <w:r>
              <w:t>4.5</w:t>
            </w:r>
          </w:p>
        </w:tc>
        <w:tc>
          <w:tcPr>
            <w:tcW w:w="598" w:type="dxa"/>
            <w:vAlign w:val="center"/>
          </w:tcPr>
          <w:p w14:paraId="75CEE041" w14:textId="77777777" w:rsidR="00F91191" w:rsidRDefault="00F91191" w:rsidP="00F91191">
            <w:pPr>
              <w:pStyle w:val="TAC"/>
            </w:pPr>
            <w:r>
              <w:t>4.5</w:t>
            </w:r>
          </w:p>
        </w:tc>
        <w:tc>
          <w:tcPr>
            <w:tcW w:w="598" w:type="dxa"/>
            <w:vAlign w:val="center"/>
          </w:tcPr>
          <w:p w14:paraId="1C7E0731"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29E693BB" w14:textId="77777777" w:rsidR="00F91191" w:rsidRDefault="00F91191" w:rsidP="00F91191">
            <w:pPr>
              <w:pStyle w:val="TAC"/>
            </w:pPr>
          </w:p>
        </w:tc>
        <w:tc>
          <w:tcPr>
            <w:tcW w:w="598" w:type="dxa"/>
            <w:vAlign w:val="center"/>
          </w:tcPr>
          <w:p w14:paraId="0DBE37DE"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5571E556" w14:textId="77777777" w:rsidR="00F91191" w:rsidRDefault="00F91191" w:rsidP="00F91191">
            <w:pPr>
              <w:pStyle w:val="TAC"/>
              <w:rPr>
                <w:lang w:val="en-US" w:eastAsia="zh-CN"/>
              </w:rPr>
            </w:pPr>
            <w:r>
              <w:rPr>
                <w:rFonts w:hint="eastAsia"/>
                <w:lang w:val="en-US" w:eastAsia="zh-CN"/>
              </w:rPr>
              <w:t>4.5</w:t>
            </w:r>
          </w:p>
        </w:tc>
        <w:tc>
          <w:tcPr>
            <w:tcW w:w="609" w:type="dxa"/>
            <w:vAlign w:val="center"/>
          </w:tcPr>
          <w:p w14:paraId="0D77FC19" w14:textId="77777777" w:rsidR="00F91191" w:rsidRDefault="00F91191" w:rsidP="00F91191">
            <w:pPr>
              <w:pStyle w:val="TAC"/>
              <w:rPr>
                <w:lang w:val="en-US" w:eastAsia="zh-CN"/>
              </w:rPr>
            </w:pPr>
            <w:r>
              <w:rPr>
                <w:rFonts w:hint="eastAsia"/>
                <w:lang w:val="en-US" w:eastAsia="zh-CN"/>
              </w:rPr>
              <w:t>4.5</w:t>
            </w:r>
          </w:p>
        </w:tc>
      </w:tr>
      <w:tr w:rsidR="00F91191" w14:paraId="098A9EE1" w14:textId="77777777" w:rsidTr="007D3B6E">
        <w:trPr>
          <w:jc w:val="center"/>
        </w:trPr>
        <w:tc>
          <w:tcPr>
            <w:tcW w:w="665" w:type="dxa"/>
            <w:vAlign w:val="center"/>
          </w:tcPr>
          <w:p w14:paraId="0BDE55EB" w14:textId="77777777" w:rsidR="00F91191" w:rsidRDefault="00F91191" w:rsidP="00F91191">
            <w:pPr>
              <w:pStyle w:val="TAC"/>
            </w:pPr>
            <w:r w:rsidRPr="00F12C25">
              <w:t>n78</w:t>
            </w:r>
            <w:r>
              <w:rPr>
                <w:vertAlign w:val="superscript"/>
              </w:rPr>
              <w:t>3</w:t>
            </w:r>
          </w:p>
        </w:tc>
        <w:tc>
          <w:tcPr>
            <w:tcW w:w="610" w:type="dxa"/>
            <w:vAlign w:val="center"/>
          </w:tcPr>
          <w:p w14:paraId="6B92DFED" w14:textId="77777777" w:rsidR="00F91191" w:rsidRDefault="00F91191" w:rsidP="00F91191">
            <w:pPr>
              <w:pStyle w:val="TAC"/>
            </w:pPr>
            <w:r w:rsidRPr="00F12C25">
              <w:t>n79</w:t>
            </w:r>
          </w:p>
        </w:tc>
        <w:tc>
          <w:tcPr>
            <w:tcW w:w="598" w:type="dxa"/>
            <w:vAlign w:val="center"/>
          </w:tcPr>
          <w:p w14:paraId="7CA572D7" w14:textId="77777777" w:rsidR="00F91191" w:rsidRDefault="00F91191" w:rsidP="00F91191">
            <w:pPr>
              <w:pStyle w:val="TAC"/>
            </w:pPr>
          </w:p>
        </w:tc>
        <w:tc>
          <w:tcPr>
            <w:tcW w:w="598" w:type="dxa"/>
            <w:vAlign w:val="center"/>
          </w:tcPr>
          <w:p w14:paraId="7233AA19" w14:textId="77777777" w:rsidR="00F91191" w:rsidRDefault="00F91191" w:rsidP="00F91191">
            <w:pPr>
              <w:pStyle w:val="TAC"/>
            </w:pPr>
          </w:p>
        </w:tc>
        <w:tc>
          <w:tcPr>
            <w:tcW w:w="598" w:type="dxa"/>
            <w:vAlign w:val="center"/>
          </w:tcPr>
          <w:p w14:paraId="431174FF" w14:textId="77777777" w:rsidR="00F91191" w:rsidRDefault="00F91191" w:rsidP="00F91191">
            <w:pPr>
              <w:pStyle w:val="TAC"/>
            </w:pPr>
          </w:p>
        </w:tc>
        <w:tc>
          <w:tcPr>
            <w:tcW w:w="598" w:type="dxa"/>
            <w:vAlign w:val="center"/>
          </w:tcPr>
          <w:p w14:paraId="0FC2347B" w14:textId="77777777" w:rsidR="00F91191" w:rsidRDefault="00F91191" w:rsidP="00F91191">
            <w:pPr>
              <w:pStyle w:val="TAC"/>
            </w:pPr>
          </w:p>
        </w:tc>
        <w:tc>
          <w:tcPr>
            <w:tcW w:w="598" w:type="dxa"/>
            <w:vAlign w:val="center"/>
          </w:tcPr>
          <w:p w14:paraId="2863FDFE" w14:textId="77777777" w:rsidR="00F91191" w:rsidRDefault="00F91191" w:rsidP="00F91191">
            <w:pPr>
              <w:pStyle w:val="TAC"/>
            </w:pPr>
          </w:p>
        </w:tc>
        <w:tc>
          <w:tcPr>
            <w:tcW w:w="598" w:type="dxa"/>
            <w:vAlign w:val="center"/>
          </w:tcPr>
          <w:p w14:paraId="1F13D2AA" w14:textId="77777777" w:rsidR="00F91191" w:rsidRDefault="00F91191" w:rsidP="00F91191">
            <w:pPr>
              <w:pStyle w:val="TAC"/>
            </w:pPr>
          </w:p>
        </w:tc>
        <w:tc>
          <w:tcPr>
            <w:tcW w:w="598" w:type="dxa"/>
            <w:vAlign w:val="center"/>
          </w:tcPr>
          <w:p w14:paraId="568591FB" w14:textId="77777777" w:rsidR="00F91191" w:rsidRDefault="00F91191" w:rsidP="00F91191">
            <w:pPr>
              <w:pStyle w:val="TAC"/>
            </w:pPr>
            <w:r>
              <w:t>2</w:t>
            </w:r>
          </w:p>
        </w:tc>
        <w:tc>
          <w:tcPr>
            <w:tcW w:w="598" w:type="dxa"/>
            <w:vAlign w:val="center"/>
          </w:tcPr>
          <w:p w14:paraId="5D3E3C4C" w14:textId="77777777" w:rsidR="00F91191" w:rsidRDefault="00F91191" w:rsidP="00F91191">
            <w:pPr>
              <w:pStyle w:val="TAC"/>
            </w:pPr>
            <w:r w:rsidRPr="00F12C25">
              <w:rPr>
                <w:rFonts w:eastAsia="Yu Mincho" w:hint="eastAsia"/>
                <w:lang w:eastAsia="ja-JP"/>
              </w:rPr>
              <w:t>2</w:t>
            </w:r>
          </w:p>
        </w:tc>
        <w:tc>
          <w:tcPr>
            <w:tcW w:w="598" w:type="dxa"/>
            <w:vAlign w:val="center"/>
          </w:tcPr>
          <w:p w14:paraId="379C21F3" w14:textId="77777777" w:rsidR="00F91191" w:rsidRDefault="00F91191" w:rsidP="00F91191">
            <w:pPr>
              <w:pStyle w:val="TAC"/>
            </w:pPr>
            <w:r w:rsidRPr="00F12C25">
              <w:rPr>
                <w:rFonts w:hint="eastAsia"/>
                <w:lang w:eastAsia="ja-JP"/>
              </w:rPr>
              <w:t>2</w:t>
            </w:r>
          </w:p>
        </w:tc>
        <w:tc>
          <w:tcPr>
            <w:tcW w:w="598" w:type="dxa"/>
            <w:vAlign w:val="center"/>
          </w:tcPr>
          <w:p w14:paraId="7BCF4828" w14:textId="77777777" w:rsidR="00F91191" w:rsidRDefault="00F91191" w:rsidP="00F91191">
            <w:pPr>
              <w:pStyle w:val="TAC"/>
            </w:pPr>
          </w:p>
        </w:tc>
        <w:tc>
          <w:tcPr>
            <w:tcW w:w="598" w:type="dxa"/>
            <w:vAlign w:val="center"/>
          </w:tcPr>
          <w:p w14:paraId="5A10216A" w14:textId="77777777" w:rsidR="00F91191" w:rsidRDefault="00F91191" w:rsidP="00F91191">
            <w:pPr>
              <w:pStyle w:val="TAC"/>
            </w:pPr>
            <w:r w:rsidRPr="00F12C25">
              <w:rPr>
                <w:rFonts w:hint="eastAsia"/>
                <w:lang w:eastAsia="ja-JP"/>
              </w:rPr>
              <w:t>2</w:t>
            </w:r>
          </w:p>
        </w:tc>
        <w:tc>
          <w:tcPr>
            <w:tcW w:w="598" w:type="dxa"/>
            <w:vAlign w:val="center"/>
          </w:tcPr>
          <w:p w14:paraId="37DEB527" w14:textId="77777777" w:rsidR="00F91191" w:rsidRDefault="00F91191" w:rsidP="00F91191">
            <w:pPr>
              <w:pStyle w:val="TAC"/>
            </w:pPr>
          </w:p>
        </w:tc>
        <w:tc>
          <w:tcPr>
            <w:tcW w:w="609" w:type="dxa"/>
            <w:vAlign w:val="center"/>
          </w:tcPr>
          <w:p w14:paraId="75D8643E" w14:textId="77777777" w:rsidR="00F91191" w:rsidRDefault="00F91191" w:rsidP="00F91191">
            <w:pPr>
              <w:pStyle w:val="TAC"/>
            </w:pPr>
            <w:r w:rsidRPr="00F12C25">
              <w:rPr>
                <w:rFonts w:hint="eastAsia"/>
                <w:lang w:eastAsia="ja-JP"/>
              </w:rPr>
              <w:t>2</w:t>
            </w:r>
          </w:p>
        </w:tc>
      </w:tr>
      <w:tr w:rsidR="00F91191" w14:paraId="11305BA2" w14:textId="77777777" w:rsidTr="007D3B6E">
        <w:trPr>
          <w:jc w:val="center"/>
        </w:trPr>
        <w:tc>
          <w:tcPr>
            <w:tcW w:w="665" w:type="dxa"/>
            <w:vAlign w:val="center"/>
          </w:tcPr>
          <w:p w14:paraId="25FDD70F" w14:textId="77777777" w:rsidR="00F91191" w:rsidRDefault="00F91191" w:rsidP="00F91191">
            <w:pPr>
              <w:pStyle w:val="TAC"/>
            </w:pPr>
            <w:r w:rsidRPr="00F12C25">
              <w:t>n79</w:t>
            </w:r>
          </w:p>
        </w:tc>
        <w:tc>
          <w:tcPr>
            <w:tcW w:w="610" w:type="dxa"/>
            <w:vAlign w:val="center"/>
          </w:tcPr>
          <w:p w14:paraId="16303291" w14:textId="77777777" w:rsidR="00F91191" w:rsidRDefault="00F91191" w:rsidP="00F91191">
            <w:pPr>
              <w:pStyle w:val="TAC"/>
            </w:pPr>
            <w:r w:rsidRPr="00F12C25">
              <w:t>n78</w:t>
            </w:r>
            <w:r>
              <w:rPr>
                <w:vertAlign w:val="superscript"/>
              </w:rPr>
              <w:t>3</w:t>
            </w:r>
          </w:p>
        </w:tc>
        <w:tc>
          <w:tcPr>
            <w:tcW w:w="598" w:type="dxa"/>
            <w:vAlign w:val="center"/>
          </w:tcPr>
          <w:p w14:paraId="5210AF87" w14:textId="77777777" w:rsidR="00F91191" w:rsidRDefault="00F91191" w:rsidP="00F91191">
            <w:pPr>
              <w:pStyle w:val="TAC"/>
            </w:pPr>
          </w:p>
        </w:tc>
        <w:tc>
          <w:tcPr>
            <w:tcW w:w="598" w:type="dxa"/>
            <w:vAlign w:val="center"/>
          </w:tcPr>
          <w:p w14:paraId="652AB97D" w14:textId="77777777" w:rsidR="00F91191" w:rsidRDefault="00F91191" w:rsidP="00F91191">
            <w:pPr>
              <w:pStyle w:val="TAC"/>
            </w:pPr>
            <w:r w:rsidRPr="00F12C25">
              <w:rPr>
                <w:rFonts w:eastAsia="Yu Mincho" w:hint="eastAsia"/>
                <w:lang w:eastAsia="ja-JP"/>
              </w:rPr>
              <w:t>2.6</w:t>
            </w:r>
          </w:p>
        </w:tc>
        <w:tc>
          <w:tcPr>
            <w:tcW w:w="598" w:type="dxa"/>
            <w:vAlign w:val="center"/>
          </w:tcPr>
          <w:p w14:paraId="331ADC62" w14:textId="77777777" w:rsidR="00F91191" w:rsidRDefault="00F91191" w:rsidP="00F91191">
            <w:pPr>
              <w:pStyle w:val="TAC"/>
            </w:pPr>
            <w:r w:rsidRPr="00F12C25">
              <w:rPr>
                <w:rFonts w:eastAsia="Yu Mincho" w:hint="eastAsia"/>
                <w:lang w:eastAsia="ja-JP"/>
              </w:rPr>
              <w:t>2.6</w:t>
            </w:r>
          </w:p>
        </w:tc>
        <w:tc>
          <w:tcPr>
            <w:tcW w:w="598" w:type="dxa"/>
            <w:vAlign w:val="center"/>
          </w:tcPr>
          <w:p w14:paraId="28856BA0" w14:textId="77777777" w:rsidR="00F91191" w:rsidRDefault="00F91191" w:rsidP="00F91191">
            <w:pPr>
              <w:pStyle w:val="TAC"/>
            </w:pPr>
            <w:r w:rsidRPr="00F12C25">
              <w:rPr>
                <w:rFonts w:eastAsia="Yu Mincho" w:hint="eastAsia"/>
                <w:lang w:eastAsia="ja-JP"/>
              </w:rPr>
              <w:t>2.6</w:t>
            </w:r>
          </w:p>
        </w:tc>
        <w:tc>
          <w:tcPr>
            <w:tcW w:w="598" w:type="dxa"/>
            <w:vAlign w:val="center"/>
          </w:tcPr>
          <w:p w14:paraId="217EB2AB" w14:textId="77777777" w:rsidR="00F91191" w:rsidRDefault="00F91191" w:rsidP="00F91191">
            <w:pPr>
              <w:pStyle w:val="TAC"/>
            </w:pPr>
          </w:p>
        </w:tc>
        <w:tc>
          <w:tcPr>
            <w:tcW w:w="598" w:type="dxa"/>
            <w:vAlign w:val="center"/>
          </w:tcPr>
          <w:p w14:paraId="1498FFEC" w14:textId="77777777" w:rsidR="00F91191" w:rsidRDefault="00F91191" w:rsidP="00F91191">
            <w:pPr>
              <w:pStyle w:val="TAC"/>
            </w:pPr>
          </w:p>
        </w:tc>
        <w:tc>
          <w:tcPr>
            <w:tcW w:w="598" w:type="dxa"/>
            <w:vAlign w:val="center"/>
          </w:tcPr>
          <w:p w14:paraId="4C9EC43F" w14:textId="77777777" w:rsidR="00F91191" w:rsidRDefault="00F91191" w:rsidP="00F91191">
            <w:pPr>
              <w:pStyle w:val="TAC"/>
            </w:pPr>
            <w:r>
              <w:t>2.6</w:t>
            </w:r>
          </w:p>
        </w:tc>
        <w:tc>
          <w:tcPr>
            <w:tcW w:w="598" w:type="dxa"/>
            <w:vAlign w:val="center"/>
          </w:tcPr>
          <w:p w14:paraId="01DB719E" w14:textId="77777777" w:rsidR="00F91191" w:rsidRDefault="00F91191" w:rsidP="00F91191">
            <w:pPr>
              <w:pStyle w:val="TAC"/>
            </w:pPr>
            <w:r w:rsidRPr="00F12C25">
              <w:rPr>
                <w:rFonts w:eastAsia="Yu Mincho" w:hint="eastAsia"/>
                <w:lang w:eastAsia="ja-JP"/>
              </w:rPr>
              <w:t>2.6</w:t>
            </w:r>
          </w:p>
        </w:tc>
        <w:tc>
          <w:tcPr>
            <w:tcW w:w="598" w:type="dxa"/>
            <w:vAlign w:val="center"/>
          </w:tcPr>
          <w:p w14:paraId="5AA26DDF" w14:textId="77777777" w:rsidR="00F91191" w:rsidRDefault="00F91191" w:rsidP="00F91191">
            <w:pPr>
              <w:pStyle w:val="TAC"/>
            </w:pPr>
            <w:r w:rsidRPr="00F12C25">
              <w:rPr>
                <w:rFonts w:eastAsia="Yu Mincho" w:hint="eastAsia"/>
                <w:lang w:eastAsia="ja-JP"/>
              </w:rPr>
              <w:t>2.6</w:t>
            </w:r>
          </w:p>
        </w:tc>
        <w:tc>
          <w:tcPr>
            <w:tcW w:w="598" w:type="dxa"/>
            <w:vAlign w:val="center"/>
          </w:tcPr>
          <w:p w14:paraId="245DFC0D" w14:textId="77777777" w:rsidR="00F91191" w:rsidRDefault="00F91191" w:rsidP="00F91191">
            <w:pPr>
              <w:pStyle w:val="TAC"/>
            </w:pPr>
          </w:p>
        </w:tc>
        <w:tc>
          <w:tcPr>
            <w:tcW w:w="598" w:type="dxa"/>
            <w:vAlign w:val="center"/>
          </w:tcPr>
          <w:p w14:paraId="449B48C0" w14:textId="77777777" w:rsidR="00F91191" w:rsidRDefault="00F91191" w:rsidP="00F91191">
            <w:pPr>
              <w:pStyle w:val="TAC"/>
            </w:pPr>
            <w:r w:rsidRPr="00F12C25">
              <w:rPr>
                <w:rFonts w:hint="eastAsia"/>
                <w:lang w:eastAsia="ja-JP"/>
              </w:rPr>
              <w:t>2.6</w:t>
            </w:r>
          </w:p>
        </w:tc>
        <w:tc>
          <w:tcPr>
            <w:tcW w:w="598" w:type="dxa"/>
            <w:vAlign w:val="center"/>
          </w:tcPr>
          <w:p w14:paraId="1442D946" w14:textId="77777777" w:rsidR="00F91191" w:rsidRDefault="00F91191" w:rsidP="00F91191">
            <w:pPr>
              <w:pStyle w:val="TAC"/>
            </w:pPr>
            <w:r w:rsidRPr="00F12C25">
              <w:rPr>
                <w:lang w:eastAsia="ja-JP"/>
              </w:rPr>
              <w:t>2.6</w:t>
            </w:r>
          </w:p>
        </w:tc>
        <w:tc>
          <w:tcPr>
            <w:tcW w:w="609" w:type="dxa"/>
            <w:vAlign w:val="center"/>
          </w:tcPr>
          <w:p w14:paraId="63961F01" w14:textId="77777777" w:rsidR="00F91191" w:rsidRDefault="00F91191" w:rsidP="00F91191">
            <w:pPr>
              <w:pStyle w:val="TAC"/>
            </w:pPr>
            <w:r w:rsidRPr="00F12C25">
              <w:rPr>
                <w:rFonts w:hint="eastAsia"/>
                <w:lang w:eastAsia="ja-JP"/>
              </w:rPr>
              <w:t>2.6</w:t>
            </w:r>
          </w:p>
        </w:tc>
      </w:tr>
      <w:tr w:rsidR="00F91191" w:rsidRPr="00F12C25" w14:paraId="65175A71" w14:textId="77777777" w:rsidTr="007D3B6E">
        <w:trPr>
          <w:jc w:val="center"/>
        </w:trPr>
        <w:tc>
          <w:tcPr>
            <w:tcW w:w="9060" w:type="dxa"/>
            <w:gridSpan w:val="15"/>
          </w:tcPr>
          <w:p w14:paraId="07380968" w14:textId="77777777" w:rsidR="00F91191" w:rsidRDefault="00F91191" w:rsidP="00F91191">
            <w:pPr>
              <w:pStyle w:val="TAN"/>
            </w:pPr>
            <w:r>
              <w:t>NOTE 1:</w:t>
            </w:r>
            <w:r>
              <w:tab/>
              <w:t>Applicable only when harmonic mixing MSD for this combination is not applied.</w:t>
            </w:r>
          </w:p>
          <w:p w14:paraId="0BCD8D10" w14:textId="77777777" w:rsidR="00F91191" w:rsidRPr="00F12C25" w:rsidRDefault="00F91191" w:rsidP="00F91191">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F91191" w:rsidRPr="00F12C25" w:rsidRDefault="00F91191" w:rsidP="00F91191">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t>.</w:t>
            </w:r>
            <w:r w:rsidRPr="0087736F">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bookmarkStart w:id="6554" w:name="_CRTable7_3A_6_2"/>
      <w:r>
        <w:t xml:space="preserve">Table </w:t>
      </w:r>
      <w:bookmarkEnd w:id="6554"/>
      <w:r>
        <w:t xml:space="preserve">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F91191" w14:paraId="0DB56E33"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4B5929" w14:textId="0A3C3DEB" w:rsidR="00F91191" w:rsidRDefault="00F91191" w:rsidP="00F91191">
            <w:pPr>
              <w:pStyle w:val="TAC"/>
              <w:rPr>
                <w:lang w:val="en-US" w:eastAsia="zh-CN"/>
              </w:rPr>
            </w:pPr>
            <w:r>
              <w:t>n66</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BA847AC" w14:textId="44200469" w:rsidR="00F91191" w:rsidRDefault="00F91191" w:rsidP="00F91191">
            <w:pPr>
              <w:pStyle w:val="TAC"/>
              <w:rPr>
                <w:lang w:val="en-US" w:eastAsia="zh-CN"/>
              </w:rPr>
            </w:pPr>
            <w:r>
              <w:t>n2</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21D259CB" w14:textId="1B561826" w:rsidR="00F91191" w:rsidRDefault="00F91191" w:rsidP="00F91191">
            <w:pPr>
              <w:pStyle w:val="TAC"/>
              <w:rPr>
                <w:lang w:val="en-US" w:eastAsia="zh-CN"/>
              </w:rPr>
            </w:pPr>
            <w:r>
              <w:rPr>
                <w:lang w:eastAsia="ja-JP"/>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DCB7F17" w14:textId="50E921C7"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D74DA1" w14:textId="1AC19D12"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C9DCC6" w14:textId="10B383D9"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7761E" w14:textId="51D5DA2C"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B1CBE"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BA4F3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7D883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DF3EEE"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7E1CF4"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29BD72"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557B2F"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637977"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6379755" w14:textId="77777777" w:rsidR="00F91191" w:rsidRDefault="00F91191" w:rsidP="00F91191">
            <w:pPr>
              <w:pStyle w:val="TAC"/>
              <w:rPr>
                <w:lang w:val="en-US" w:eastAsia="zh-CN"/>
              </w:rPr>
            </w:pPr>
          </w:p>
        </w:tc>
      </w:tr>
      <w:tr w:rsidR="00F91191" w14:paraId="5B9ED5EF"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EBAC991" w14:textId="141FA89F" w:rsidR="00F91191" w:rsidRDefault="00F91191" w:rsidP="00F91191">
            <w:pPr>
              <w:pStyle w:val="TAC"/>
              <w:rPr>
                <w:lang w:val="en-US" w:eastAsia="zh-CN"/>
              </w:rPr>
            </w:pPr>
            <w:r>
              <w:t>n66</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ED3B948" w14:textId="1D949F0D" w:rsidR="00F91191" w:rsidRDefault="00F91191" w:rsidP="00F91191">
            <w:pPr>
              <w:pStyle w:val="TAC"/>
              <w:rPr>
                <w:lang w:val="en-US" w:eastAsia="zh-CN"/>
              </w:rPr>
            </w:pPr>
            <w: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B77F7DD" w14:textId="69A66D8B" w:rsidR="00F91191" w:rsidRDefault="00F91191" w:rsidP="00F91191">
            <w:pPr>
              <w:pStyle w:val="TAC"/>
              <w:rPr>
                <w:lang w:val="en-US" w:eastAsia="zh-CN"/>
              </w:rPr>
            </w:pPr>
            <w:r>
              <w:rPr>
                <w:lang w:eastAsia="ja-JP"/>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6CCB07" w14:textId="30C553B3"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CB59B32" w14:textId="1D28CA94"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0F83DC" w14:textId="40F04D5B"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427FB1" w14:textId="5DD481BC"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296B03" w14:textId="3C81F5CB"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FB3765" w14:textId="60BF472F"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8E759" w14:textId="251AB922"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200A03"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C2CF64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F0A57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2086506"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7188A32"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137A731D" w14:textId="77777777" w:rsidR="00F91191" w:rsidRDefault="00F91191" w:rsidP="00F91191">
            <w:pPr>
              <w:pStyle w:val="TAC"/>
              <w:rPr>
                <w:lang w:val="en-US" w:eastAsia="zh-CN"/>
              </w:rPr>
            </w:pPr>
          </w:p>
        </w:tc>
      </w:tr>
      <w:tr w:rsidR="00F91191"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F91191" w:rsidRDefault="00F91191" w:rsidP="00F91191">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F91191" w:rsidRDefault="00F91191" w:rsidP="00F91191">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F91191" w:rsidRDefault="00F91191" w:rsidP="00F91191">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F91191" w:rsidRDefault="00F91191" w:rsidP="00F91191">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F91191" w:rsidRDefault="00F91191" w:rsidP="00F91191">
            <w:pPr>
              <w:pStyle w:val="TAC"/>
              <w:rPr>
                <w:lang w:val="en-US" w:eastAsia="zh-CN"/>
              </w:rPr>
            </w:pPr>
          </w:p>
        </w:tc>
      </w:tr>
      <w:tr w:rsidR="00F91191"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F91191" w:rsidRDefault="00F91191" w:rsidP="00F91191">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F91191" w:rsidRDefault="00F91191" w:rsidP="00F91191">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F91191" w:rsidRDefault="00F91191" w:rsidP="00F91191">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F91191" w:rsidRDefault="00F91191" w:rsidP="00F91191">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F91191" w:rsidRDefault="00F91191" w:rsidP="00F91191">
            <w:pPr>
              <w:pStyle w:val="TAC"/>
              <w:rPr>
                <w:lang w:val="en-US" w:eastAsia="ja-JP"/>
              </w:rPr>
            </w:pPr>
          </w:p>
        </w:tc>
      </w:tr>
      <w:tr w:rsidR="00F91191"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F91191" w:rsidRDefault="00F91191" w:rsidP="00F91191">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F91191" w:rsidRDefault="00F91191" w:rsidP="00F91191">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F91191" w:rsidRDefault="00F91191" w:rsidP="00F91191">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F91191" w:rsidRDefault="00F91191" w:rsidP="00F91191">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F91191" w:rsidRDefault="00F91191" w:rsidP="00F91191">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F91191" w:rsidRDefault="00F91191" w:rsidP="00F91191">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F91191" w:rsidRDefault="00F91191" w:rsidP="00F91191">
            <w:pPr>
              <w:pStyle w:val="TAC"/>
              <w:rPr>
                <w:lang w:val="en-US" w:eastAsia="ja-JP"/>
              </w:rPr>
            </w:pPr>
          </w:p>
        </w:tc>
      </w:tr>
      <w:tr w:rsidR="00F91191"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F91191" w:rsidRDefault="00F91191" w:rsidP="00F91191">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F91191" w:rsidRDefault="00F91191" w:rsidP="00F91191">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F91191" w:rsidRDefault="00F91191" w:rsidP="00F91191">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F91191" w:rsidRDefault="00F91191" w:rsidP="00F91191">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F91191" w:rsidRDefault="00F91191" w:rsidP="00F91191">
            <w:pPr>
              <w:pStyle w:val="TAC"/>
              <w:rPr>
                <w:lang w:val="en-US" w:eastAsia="zh-CN"/>
              </w:rPr>
            </w:pPr>
            <w:r>
              <w:rPr>
                <w:rFonts w:hint="eastAsia"/>
                <w:lang w:val="en-US" w:eastAsia="zh-CN"/>
              </w:rPr>
              <w:t>270</w:t>
            </w:r>
          </w:p>
        </w:tc>
      </w:tr>
      <w:tr w:rsidR="00F91191"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F91191" w:rsidRDefault="00F91191" w:rsidP="00F91191">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F91191" w:rsidRDefault="00F91191" w:rsidP="00F91191">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F91191" w:rsidRDefault="00F91191" w:rsidP="00F91191">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r>
      <w:tr w:rsidR="00F91191"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F91191" w:rsidRDefault="00F91191" w:rsidP="00F91191">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F91191" w:rsidRDefault="00F91191" w:rsidP="00F91191">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F91191" w:rsidRDefault="00F91191" w:rsidP="00F91191">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F91191" w:rsidRDefault="00F91191" w:rsidP="00F91191">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r>
      <w:tr w:rsidR="00F91191"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F91191" w:rsidRDefault="00F91191" w:rsidP="00F91191">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F91191" w:rsidRPr="00F12C25" w:rsidRDefault="00F91191" w:rsidP="00F91191">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F91191" w:rsidRDefault="00F91191" w:rsidP="00F91191">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555" w:name="_Toc59650356"/>
      <w:bookmarkStart w:id="6556" w:name="_Toc61357628"/>
      <w:bookmarkStart w:id="6557" w:name="_Toc61359402"/>
      <w:bookmarkStart w:id="6558" w:name="_Toc67916342"/>
      <w:bookmarkStart w:id="6559" w:name="_Toc75533887"/>
      <w:bookmarkStart w:id="6560" w:name="_Toc75819773"/>
      <w:bookmarkStart w:id="6561" w:name="_Toc76508617"/>
      <w:bookmarkStart w:id="6562" w:name="_Toc76717567"/>
      <w:bookmarkStart w:id="6563" w:name="_Toc83294209"/>
      <w:bookmarkStart w:id="6564" w:name="_Toc84335248"/>
      <w:bookmarkStart w:id="6565" w:name="_Toc21344449"/>
      <w:bookmarkStart w:id="6566" w:name="_Toc29801937"/>
      <w:bookmarkStart w:id="6567" w:name="_Toc29802361"/>
      <w:bookmarkStart w:id="6568" w:name="_Toc29802986"/>
      <w:bookmarkStart w:id="6569" w:name="_Toc36107728"/>
      <w:bookmarkStart w:id="6570" w:name="_Toc37251502"/>
      <w:bookmarkStart w:id="6571" w:name="_Toc45888409"/>
      <w:bookmarkStart w:id="6572" w:name="_Toc45889008"/>
      <w:r w:rsidRPr="001C0CC4">
        <w:t>7.3B</w:t>
      </w:r>
      <w:r w:rsidRPr="001C0CC4">
        <w:tab/>
      </w:r>
      <w:r>
        <w:t>Reference sensitivity for NR-DC</w:t>
      </w:r>
      <w:bookmarkEnd w:id="6555"/>
      <w:bookmarkEnd w:id="6556"/>
      <w:bookmarkEnd w:id="6557"/>
      <w:bookmarkEnd w:id="6558"/>
      <w:bookmarkEnd w:id="6559"/>
      <w:bookmarkEnd w:id="6560"/>
      <w:bookmarkEnd w:id="6561"/>
      <w:bookmarkEnd w:id="6562"/>
      <w:bookmarkEnd w:id="6563"/>
      <w:bookmarkEnd w:id="6564"/>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573" w:name="_Toc59650357"/>
      <w:bookmarkStart w:id="6574" w:name="_Toc61357629"/>
      <w:bookmarkStart w:id="6575" w:name="_Toc61359403"/>
      <w:bookmarkStart w:id="6576" w:name="_Toc67916343"/>
      <w:bookmarkStart w:id="6577" w:name="_Toc75533888"/>
      <w:bookmarkStart w:id="6578" w:name="_Toc75819774"/>
      <w:bookmarkStart w:id="6579" w:name="_Toc76508618"/>
      <w:bookmarkStart w:id="6580" w:name="_Toc76717568"/>
      <w:bookmarkStart w:id="6581" w:name="_Toc83294210"/>
      <w:bookmarkStart w:id="6582"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101C5B62" w14:textId="77777777" w:rsidR="00DC7196" w:rsidRPr="001C0CC4" w:rsidRDefault="00DC7196" w:rsidP="004E30D3">
      <w:pPr>
        <w:pStyle w:val="Heading3"/>
        <w:rPr>
          <w:lang w:eastAsia="zh-CN"/>
        </w:rPr>
      </w:pPr>
      <w:bookmarkStart w:id="6583" w:name="_Toc21344450"/>
      <w:bookmarkStart w:id="6584" w:name="_Toc29801938"/>
      <w:bookmarkStart w:id="6585" w:name="_Toc29802362"/>
      <w:bookmarkStart w:id="6586" w:name="_Toc29802987"/>
      <w:bookmarkStart w:id="6587" w:name="_Toc36107729"/>
      <w:bookmarkStart w:id="6588" w:name="_Toc37251503"/>
      <w:bookmarkStart w:id="6589" w:name="_Toc45888410"/>
      <w:bookmarkStart w:id="6590" w:name="_Toc45889009"/>
      <w:bookmarkStart w:id="6591" w:name="_Toc59650358"/>
      <w:bookmarkStart w:id="6592" w:name="_Toc61357630"/>
      <w:bookmarkStart w:id="6593" w:name="_Toc61359404"/>
      <w:bookmarkStart w:id="6594" w:name="_Toc67916344"/>
      <w:bookmarkStart w:id="6595" w:name="_Toc75533889"/>
      <w:bookmarkStart w:id="6596" w:name="_Toc75819775"/>
      <w:bookmarkStart w:id="6597" w:name="_Toc76508619"/>
      <w:bookmarkStart w:id="6598" w:name="_Toc76717569"/>
      <w:bookmarkStart w:id="6599" w:name="_Toc83294211"/>
      <w:bookmarkStart w:id="6600" w:name="_Toc84335250"/>
      <w:bookmarkStart w:id="6601" w:name="_Hlk508786557"/>
      <w:r w:rsidRPr="001C0CC4">
        <w:rPr>
          <w:lang w:eastAsia="zh-CN"/>
        </w:rPr>
        <w:t>7.3C.1</w:t>
      </w:r>
      <w:r w:rsidRPr="001C0CC4">
        <w:rPr>
          <w:lang w:eastAsia="zh-CN"/>
        </w:rPr>
        <w:tab/>
        <w:t>General</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2AEA827D" w14:textId="28830EAC" w:rsidR="00DC7196" w:rsidRPr="001C0CC4" w:rsidRDefault="00904D47" w:rsidP="00DC7196">
      <w:pPr>
        <w:rPr>
          <w:lang w:eastAsia="zh-CN"/>
        </w:rPr>
      </w:pPr>
      <w:r w:rsidRPr="00A1115A">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r>
        <w:rPr>
          <w:lang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019CBE9F" w14:textId="77777777" w:rsidR="00DC7196" w:rsidRPr="001C0CC4" w:rsidRDefault="00DC7196" w:rsidP="004E30D3">
      <w:pPr>
        <w:pStyle w:val="Heading3"/>
        <w:rPr>
          <w:lang w:eastAsia="zh-CN"/>
        </w:rPr>
      </w:pPr>
      <w:bookmarkStart w:id="6602" w:name="_Toc21344451"/>
      <w:bookmarkStart w:id="6603" w:name="_Toc29801939"/>
      <w:bookmarkStart w:id="6604" w:name="_Toc29802363"/>
      <w:bookmarkStart w:id="6605" w:name="_Toc29802988"/>
      <w:bookmarkStart w:id="6606" w:name="_Toc36107730"/>
      <w:bookmarkStart w:id="6607" w:name="_Toc37251504"/>
      <w:bookmarkStart w:id="6608" w:name="_Toc45888411"/>
      <w:bookmarkStart w:id="6609" w:name="_Toc45889010"/>
      <w:bookmarkStart w:id="6610" w:name="_Toc59650359"/>
      <w:bookmarkStart w:id="6611" w:name="_Toc61357631"/>
      <w:bookmarkStart w:id="6612" w:name="_Toc61359405"/>
      <w:bookmarkStart w:id="6613" w:name="_Toc67916345"/>
      <w:bookmarkStart w:id="6614" w:name="_Toc75533890"/>
      <w:bookmarkStart w:id="6615" w:name="_Toc75819776"/>
      <w:bookmarkStart w:id="6616" w:name="_Toc76508620"/>
      <w:bookmarkStart w:id="6617" w:name="_Toc76717570"/>
      <w:bookmarkStart w:id="6618" w:name="_Toc83294212"/>
      <w:bookmarkStart w:id="6619" w:name="_Toc84335251"/>
      <w:r w:rsidRPr="001C0CC4">
        <w:rPr>
          <w:lang w:eastAsia="zh-CN"/>
        </w:rPr>
        <w:t>7.3C.2</w:t>
      </w:r>
      <w:r w:rsidRPr="001C0CC4">
        <w:rPr>
          <w:lang w:eastAsia="zh-CN"/>
        </w:rPr>
        <w:tab/>
        <w:t>Reference sensitivity power level for SUL</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bookmarkEnd w:id="6601"/>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bookmarkStart w:id="6620" w:name="_CRTable7_3C_21"/>
      <w:r w:rsidRPr="001C0CC4">
        <w:t xml:space="preserve">Table </w:t>
      </w:r>
      <w:bookmarkEnd w:id="6620"/>
      <w:r w:rsidRPr="001C0CC4">
        <w:t>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621" w:name="OLE_LINK60"/>
            <w:r>
              <w:rPr>
                <w:rFonts w:eastAsia="Yu Mincho"/>
              </w:rPr>
              <w:t>160</w:t>
            </w:r>
            <w:bookmarkEnd w:id="6621"/>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622" w:name="OLE_LINK61"/>
            <w:r w:rsidRPr="001C0CC4">
              <w:t>100</w:t>
            </w:r>
            <w:bookmarkEnd w:id="6622"/>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623" w:name="_CRTable7_3C_22"/>
      <w:bookmarkStart w:id="6624" w:name="_Hlk515991283"/>
      <w:r w:rsidRPr="001C0CC4">
        <w:t xml:space="preserve">Table </w:t>
      </w:r>
      <w:bookmarkEnd w:id="6623"/>
      <w:r w:rsidRPr="001C0CC4">
        <w:t>7.3</w:t>
      </w:r>
      <w:r w:rsidRPr="001C0CC4">
        <w:rPr>
          <w:lang w:eastAsia="zh-CN"/>
        </w:rPr>
        <w:t>C.2</w:t>
      </w:r>
      <w:r w:rsidRPr="001C0CC4">
        <w:t>-</w:t>
      </w:r>
      <w:r w:rsidRPr="001C0CC4">
        <w:rPr>
          <w:rFonts w:hint="eastAsia"/>
          <w:lang w:eastAsia="zh-CN"/>
        </w:rPr>
        <w:t>2</w:t>
      </w:r>
      <w:bookmarkEnd w:id="6624"/>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67" type="#_x0000_t75" style="width:80pt;height:8pt" o:ole="">
                  <v:imagedata r:id="rId79" o:title=""/>
                </v:shape>
                <o:OLEObject Type="Embed" ProgID="Equation.3" ShapeID="_x0000_i1067" DrawAspect="Content" ObjectID="_1820927624" r:id="rId106"/>
              </w:object>
            </w:r>
            <w:r w:rsidRPr="001C0CC4">
              <w:rPr>
                <w:snapToGrid w:val="0"/>
              </w:rPr>
              <w:t xml:space="preserve">in MHz and </w:t>
            </w:r>
            <w:r w:rsidRPr="001C0CC4">
              <w:rPr>
                <w:position w:val="-14"/>
              </w:rPr>
              <w:object w:dxaOrig="4900" w:dyaOrig="400" w14:anchorId="2C60F3E2">
                <v:shape id="_x0000_i1068" type="#_x0000_t75" style="width:209pt;height:8pt" o:ole="">
                  <v:imagedata r:id="rId81" o:title=""/>
                </v:shape>
                <o:OLEObject Type="Embed" ProgID="Equation.DSMT4" ShapeID="_x0000_i1068" DrawAspect="Content" ObjectID="_1820927625" r:id="rId10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69" type="#_x0000_t75" style="width:80pt;height:8pt" o:ole="">
                  <v:imagedata r:id="rId85" o:title=""/>
                </v:shape>
                <o:OLEObject Type="Embed" ProgID="Equation.3" ShapeID="_x0000_i1069" DrawAspect="Content" ObjectID="_1820927626" r:id="rId108"/>
              </w:object>
            </w:r>
            <w:r w:rsidRPr="001C0CC4">
              <w:rPr>
                <w:rFonts w:hint="eastAsia"/>
              </w:rPr>
              <w:t xml:space="preserve"> MHz offset from</w:t>
            </w:r>
            <w:r w:rsidRPr="001C0CC4">
              <w:t xml:space="preserve"> </w:t>
            </w:r>
            <w:r w:rsidRPr="001C0CC4">
              <w:object w:dxaOrig="560" w:dyaOrig="380" w14:anchorId="4EFD1868">
                <v:shape id="_x0000_i1070" type="#_x0000_t75" style="width:28.5pt;height:8pt" o:ole="">
                  <v:imagedata r:id="rId87" o:title=""/>
                </v:shape>
                <o:OLEObject Type="Embed" ProgID="Equation.3" ShapeID="_x0000_i1070" DrawAspect="Content" ObjectID="_1820927627" r:id="rId109"/>
              </w:object>
            </w:r>
            <w:r w:rsidRPr="001C0CC4">
              <w:t xml:space="preserve"> in the victim (higher band) with </w:t>
            </w:r>
            <w:r w:rsidRPr="001C0CC4">
              <w:object w:dxaOrig="4900" w:dyaOrig="400" w14:anchorId="1B50FE03">
                <v:shape id="_x0000_i1071" type="#_x0000_t75" style="width:209pt;height:8pt" o:ole="">
                  <v:imagedata r:id="rId81" o:title=""/>
                </v:shape>
                <o:OLEObject Type="Embed" ProgID="Equation.DSMT4" ShapeID="_x0000_i1071" DrawAspect="Content" ObjectID="_1820927628" r:id="rId11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2" type="#_x0000_t75" style="width:36.5pt;height:8pt" o:ole="">
                  <v:imagedata r:id="rId90" o:title=""/>
                </v:shape>
                <o:OLEObject Type="Embed" ProgID="Equation.3" ShapeID="_x0000_i1072" DrawAspect="Content" ObjectID="_1820927629" r:id="rId11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3" type="#_x0000_t75" style="width:80pt;height:8pt" o:ole="">
                  <v:imagedata r:id="rId112" o:title=""/>
                </v:shape>
                <o:OLEObject Type="Embed" ProgID="Equation.3" ShapeID="_x0000_i1073" DrawAspect="Content" ObjectID="_1820927630" r:id="rId113"/>
              </w:object>
            </w:r>
            <w:r w:rsidRPr="001C0CC4">
              <w:rPr>
                <w:snapToGrid w:val="0"/>
                <w:lang w:eastAsia="ja-JP"/>
              </w:rPr>
              <w:t xml:space="preserve">in MHz and </w:t>
            </w:r>
            <w:r w:rsidRPr="001C0CC4">
              <w:rPr>
                <w:position w:val="-14"/>
              </w:rPr>
              <w:object w:dxaOrig="4900" w:dyaOrig="400" w14:anchorId="0078BBC8">
                <v:shape id="_x0000_i1074" type="#_x0000_t75" style="width:209pt;height:8pt" o:ole="">
                  <v:imagedata r:id="rId81" o:title=""/>
                </v:shape>
                <o:OLEObject Type="Embed" ProgID="Equation.DSMT4" ShapeID="_x0000_i1074" DrawAspect="Content" ObjectID="_1820927631" r:id="rId11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75" type="#_x0000_t75" style="width:80pt;height:8pt" o:ole="">
                  <v:imagedata r:id="rId115" o:title=""/>
                </v:shape>
                <o:OLEObject Type="Embed" ProgID="Equation.3" ShapeID="_x0000_i1075" DrawAspect="Content" ObjectID="_1820927632" r:id="rId116"/>
              </w:object>
            </w:r>
            <w:r w:rsidRPr="001C0CC4">
              <w:t xml:space="preserve">in MHz and </w:t>
            </w:r>
            <w:r w:rsidRPr="001C0CC4">
              <w:object w:dxaOrig="4035" w:dyaOrig="285" w14:anchorId="0328DFCF">
                <v:shape id="_x0000_i1076" type="#_x0000_t75" style="width:208pt;height:8pt" o:ole="">
                  <v:imagedata r:id="rId81" o:title=""/>
                </v:shape>
                <o:OLEObject Type="Embed" ProgID="Equation.DSMT4" ShapeID="_x0000_i1076" DrawAspect="Content" ObjectID="_1820927633" r:id="rId11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77" type="#_x0000_t75" style="width:79pt;height:8pt" o:ole="">
                  <v:imagedata r:id="rId118" o:title=""/>
                </v:shape>
                <o:OLEObject Type="Embed" ProgID="Equation.DSMT4" ShapeID="_x0000_i1077" DrawAspect="Content" ObjectID="_1820927634" r:id="rId11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78" type="#_x0000_t75" style="width:209.5pt;height:8pt" o:ole="">
                  <v:imagedata r:id="rId81" o:title=""/>
                </v:shape>
                <o:OLEObject Type="Embed" ProgID="Equation.DSMT4" ShapeID="_x0000_i1078" DrawAspect="Content" ObjectID="_1820927635" r:id="rId12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bookmarkStart w:id="6625" w:name="_CRTable7_3C_23"/>
      <w:r w:rsidRPr="001C0CC4">
        <w:t xml:space="preserve">Table </w:t>
      </w:r>
      <w:bookmarkEnd w:id="6625"/>
      <w:r w:rsidRPr="001C0CC4">
        <w:t>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bookmarkStart w:id="6626" w:name="_CRTable7_3C_24"/>
      <w:r w:rsidRPr="001C0CC4">
        <w:rPr>
          <w:lang w:val="en-US" w:eastAsia="zh-CN"/>
        </w:rPr>
        <w:t xml:space="preserve">Table </w:t>
      </w:r>
      <w:bookmarkEnd w:id="6626"/>
      <w:r w:rsidRPr="001C0CC4">
        <w:rPr>
          <w:lang w:val="en-US" w:eastAsia="zh-CN"/>
        </w:rPr>
        <w:t>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bookmarkStart w:id="6627" w:name="_CRTable7_3C_25"/>
      <w:r w:rsidRPr="001C0CC4">
        <w:rPr>
          <w:lang w:val="en-US" w:eastAsia="zh-CN"/>
        </w:rPr>
        <w:t xml:space="preserve">Table </w:t>
      </w:r>
      <w:bookmarkEnd w:id="6627"/>
      <w:r w:rsidRPr="001C0CC4">
        <w:rPr>
          <w:lang w:val="en-US" w:eastAsia="zh-CN"/>
        </w:rPr>
        <w:t>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628" w:name="_Toc21344452"/>
      <w:bookmarkStart w:id="6629" w:name="_Toc29801940"/>
      <w:bookmarkStart w:id="6630" w:name="_Toc29802364"/>
      <w:bookmarkStart w:id="6631" w:name="_Toc29802989"/>
      <w:bookmarkStart w:id="6632" w:name="_Toc36107731"/>
      <w:bookmarkStart w:id="6633" w:name="_Toc37251505"/>
      <w:bookmarkStart w:id="6634" w:name="_Toc45888412"/>
      <w:bookmarkStart w:id="6635" w:name="_Toc45889011"/>
      <w:bookmarkStart w:id="6636" w:name="_Toc59650360"/>
      <w:bookmarkStart w:id="6637" w:name="_Toc61357632"/>
      <w:bookmarkStart w:id="6638" w:name="_Toc61359406"/>
      <w:bookmarkStart w:id="6639" w:name="_Toc67916346"/>
      <w:bookmarkStart w:id="6640" w:name="_Toc75533891"/>
      <w:bookmarkStart w:id="6641" w:name="_Toc75819777"/>
      <w:bookmarkStart w:id="6642" w:name="_Toc76508621"/>
      <w:bookmarkStart w:id="6643" w:name="_Toc76717571"/>
      <w:bookmarkStart w:id="6644" w:name="_Toc83294213"/>
      <w:bookmarkStart w:id="6645" w:name="_Toc84335252"/>
      <w:r w:rsidRPr="001C0CC4">
        <w:t>7.3C.3</w:t>
      </w:r>
      <w:r w:rsidRPr="001C0CC4">
        <w:tab/>
        <w:t>ΔR</w:t>
      </w:r>
      <w:r w:rsidRPr="001C0CC4">
        <w:rPr>
          <w:vertAlign w:val="subscript"/>
        </w:rPr>
        <w:t>IB,c</w:t>
      </w:r>
      <w:r w:rsidRPr="001C0CC4">
        <w:t xml:space="preserve"> for SUL</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05D573D2" w14:textId="77777777" w:rsidR="00DC7196" w:rsidRPr="001C0CC4" w:rsidRDefault="00DC7196" w:rsidP="004E30D3">
      <w:pPr>
        <w:pStyle w:val="Heading4"/>
      </w:pPr>
      <w:bookmarkStart w:id="6646" w:name="_Toc21344453"/>
      <w:bookmarkStart w:id="6647" w:name="_Toc29801941"/>
      <w:bookmarkStart w:id="6648" w:name="_Toc29802365"/>
      <w:bookmarkStart w:id="6649" w:name="_Toc29802990"/>
      <w:bookmarkStart w:id="6650" w:name="_Toc36107732"/>
      <w:bookmarkStart w:id="6651" w:name="_Toc37251506"/>
      <w:bookmarkStart w:id="6652" w:name="_Toc45888413"/>
      <w:bookmarkStart w:id="6653" w:name="_Toc45889012"/>
      <w:bookmarkStart w:id="6654" w:name="_Toc59650361"/>
      <w:bookmarkStart w:id="6655" w:name="_Toc61357633"/>
      <w:bookmarkStart w:id="6656" w:name="_Toc61359407"/>
      <w:bookmarkStart w:id="6657" w:name="_Toc67916347"/>
      <w:bookmarkStart w:id="6658" w:name="_Toc75533892"/>
      <w:bookmarkStart w:id="6659" w:name="_Toc75819778"/>
      <w:bookmarkStart w:id="6660" w:name="_Toc76508622"/>
      <w:bookmarkStart w:id="6661" w:name="_Toc76717572"/>
      <w:bookmarkStart w:id="6662" w:name="_Toc83294214"/>
      <w:bookmarkStart w:id="6663" w:name="_Toc84335253"/>
      <w:r w:rsidRPr="001C0CC4">
        <w:t>7.3C.3.1</w:t>
      </w:r>
      <w:r w:rsidRPr="001C0CC4">
        <w:tab/>
        <w:t>General</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664" w:name="_Toc21344454"/>
      <w:bookmarkStart w:id="6665" w:name="_Toc29801942"/>
      <w:bookmarkStart w:id="6666" w:name="_Toc29802366"/>
      <w:bookmarkStart w:id="6667" w:name="_Toc29802991"/>
      <w:bookmarkStart w:id="6668" w:name="_Toc36107733"/>
      <w:bookmarkStart w:id="6669" w:name="_Toc37251507"/>
      <w:bookmarkStart w:id="6670" w:name="_Toc45888414"/>
      <w:bookmarkStart w:id="6671" w:name="_Toc45889013"/>
      <w:bookmarkStart w:id="6672" w:name="_Toc59650362"/>
      <w:bookmarkStart w:id="6673" w:name="_Toc61357634"/>
      <w:bookmarkStart w:id="6674" w:name="_Toc61359408"/>
      <w:bookmarkStart w:id="6675" w:name="_Toc67916348"/>
      <w:bookmarkStart w:id="6676" w:name="_Toc75533893"/>
      <w:bookmarkStart w:id="6677" w:name="_Toc75819779"/>
      <w:bookmarkStart w:id="6678" w:name="_Toc76508623"/>
      <w:bookmarkStart w:id="6679" w:name="_Toc76717573"/>
      <w:bookmarkStart w:id="6680" w:name="_Toc83294215"/>
      <w:bookmarkStart w:id="6681" w:name="_Toc84335254"/>
      <w:r w:rsidRPr="001C0CC4">
        <w:t>7.3C.3.2</w:t>
      </w:r>
      <w:r w:rsidRPr="001C0CC4">
        <w:tab/>
        <w:t>SUL band combination</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682" w:name="_Toc21344455"/>
      <w:bookmarkStart w:id="6683" w:name="_Toc29801943"/>
      <w:bookmarkStart w:id="6684" w:name="_Toc29802367"/>
      <w:bookmarkStart w:id="6685" w:name="_Toc29802992"/>
      <w:bookmarkStart w:id="6686" w:name="_Toc36107734"/>
      <w:bookmarkStart w:id="6687" w:name="_Toc37251508"/>
      <w:bookmarkStart w:id="6688" w:name="_Toc45888415"/>
      <w:bookmarkStart w:id="6689" w:name="_Toc45889014"/>
      <w:bookmarkStart w:id="6690" w:name="_Toc59650363"/>
      <w:bookmarkStart w:id="6691" w:name="_Toc61357635"/>
      <w:bookmarkStart w:id="6692" w:name="_Toc61359409"/>
      <w:bookmarkStart w:id="6693" w:name="_Toc67916349"/>
      <w:bookmarkStart w:id="6694" w:name="_Toc75533894"/>
      <w:bookmarkStart w:id="6695" w:name="_Toc75819780"/>
      <w:bookmarkStart w:id="6696" w:name="_Toc76508624"/>
      <w:bookmarkStart w:id="6697" w:name="_Toc76717574"/>
      <w:bookmarkStart w:id="6698" w:name="_Toc83294216"/>
      <w:bookmarkStart w:id="6699"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33F50EBF" w14:textId="77777777" w:rsidR="00DC7196" w:rsidRPr="001C0CC4" w:rsidRDefault="00DC7196" w:rsidP="00DC7196">
      <w:pPr>
        <w:pStyle w:val="TH"/>
      </w:pPr>
      <w:bookmarkStart w:id="6700" w:name="_CRTable7_3C_3_2_11"/>
      <w:r w:rsidRPr="001C0CC4">
        <w:t xml:space="preserve">Table </w:t>
      </w:r>
      <w:bookmarkEnd w:id="6700"/>
      <w:r w:rsidRPr="001C0CC4">
        <w:t>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701" w:name="_Toc21344456"/>
      <w:bookmarkStart w:id="6702" w:name="_Toc29801944"/>
      <w:bookmarkStart w:id="6703" w:name="_Toc29802368"/>
      <w:bookmarkStart w:id="6704" w:name="_Toc29802993"/>
      <w:bookmarkStart w:id="6705" w:name="_Toc36107735"/>
      <w:bookmarkStart w:id="6706" w:name="_Toc37251509"/>
      <w:bookmarkStart w:id="6707" w:name="_Toc45888416"/>
      <w:bookmarkStart w:id="6708" w:name="_Toc45889015"/>
      <w:bookmarkStart w:id="6709" w:name="_Toc59650364"/>
      <w:bookmarkStart w:id="6710" w:name="_Toc61357636"/>
      <w:bookmarkStart w:id="6711" w:name="_Toc61359410"/>
      <w:bookmarkStart w:id="6712" w:name="_Toc67916350"/>
      <w:bookmarkStart w:id="6713" w:name="_Toc75533895"/>
      <w:bookmarkStart w:id="6714" w:name="_Toc75819781"/>
      <w:bookmarkStart w:id="6715" w:name="_Toc76508625"/>
      <w:bookmarkStart w:id="6716" w:name="_Toc76717575"/>
      <w:bookmarkStart w:id="6717" w:name="_Toc83294217"/>
      <w:bookmarkStart w:id="6718" w:name="_Toc84335256"/>
      <w:r w:rsidRPr="001C0CC4">
        <w:rPr>
          <w:lang w:eastAsia="zh-CN"/>
        </w:rPr>
        <w:t>7.3D</w:t>
      </w:r>
      <w:r w:rsidRPr="001C0CC4">
        <w:rPr>
          <w:lang w:eastAsia="zh-CN"/>
        </w:rPr>
        <w:tab/>
        <w:t>Reference sensitivity for UL MIMO</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67C98631" w14:textId="602BBCA6" w:rsidR="005F218B" w:rsidRPr="001C0CC4" w:rsidRDefault="005F218B" w:rsidP="005F218B">
      <w:pPr>
        <w:rPr>
          <w:lang w:eastAsia="zh-CN"/>
        </w:rPr>
      </w:pPr>
      <w:bookmarkStart w:id="6719" w:name="_Toc45888417"/>
      <w:bookmarkStart w:id="6720" w:name="_Toc45889016"/>
      <w:bookmarkStart w:id="6721" w:name="_Toc59650365"/>
      <w:bookmarkStart w:id="6722" w:name="_Toc61357637"/>
      <w:bookmarkStart w:id="6723" w:name="_Toc61359411"/>
      <w:bookmarkStart w:id="6724" w:name="_Toc67916351"/>
      <w:bookmarkStart w:id="6725" w:name="_Toc21344457"/>
      <w:bookmarkStart w:id="6726" w:name="_Toc29801945"/>
      <w:bookmarkStart w:id="6727" w:name="_Toc29802369"/>
      <w:bookmarkStart w:id="6728" w:name="_Toc29802994"/>
      <w:bookmarkStart w:id="6729" w:name="_Toc36107736"/>
      <w:bookmarkStart w:id="6730"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731" w:name="_Toc75533896"/>
      <w:bookmarkStart w:id="6732" w:name="_Toc75819782"/>
      <w:bookmarkStart w:id="6733" w:name="_Toc76508626"/>
      <w:bookmarkStart w:id="6734" w:name="_Toc76717576"/>
      <w:bookmarkStart w:id="6735" w:name="_Toc83294218"/>
      <w:bookmarkStart w:id="6736"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737" w:name="_Toc21351560"/>
      <w:bookmarkStart w:id="6738" w:name="_Toc29807142"/>
      <w:bookmarkEnd w:id="6719"/>
      <w:bookmarkEnd w:id="6720"/>
      <w:bookmarkEnd w:id="6721"/>
      <w:bookmarkEnd w:id="6722"/>
      <w:bookmarkEnd w:id="6723"/>
      <w:bookmarkEnd w:id="6724"/>
      <w:bookmarkEnd w:id="6731"/>
      <w:bookmarkEnd w:id="6732"/>
      <w:bookmarkEnd w:id="6733"/>
      <w:bookmarkEnd w:id="6734"/>
      <w:bookmarkEnd w:id="6735"/>
      <w:bookmarkEnd w:id="6736"/>
    </w:p>
    <w:p w14:paraId="20A88E6E" w14:textId="77777777" w:rsidR="0017189C" w:rsidRPr="00E24AB4" w:rsidRDefault="0017189C" w:rsidP="004E30D3">
      <w:pPr>
        <w:pStyle w:val="Heading3"/>
      </w:pPr>
      <w:bookmarkStart w:id="6739" w:name="_Toc45888418"/>
      <w:bookmarkStart w:id="6740" w:name="_Toc45889017"/>
      <w:bookmarkStart w:id="6741" w:name="_Toc59650366"/>
      <w:bookmarkStart w:id="6742" w:name="_Toc61357638"/>
      <w:bookmarkStart w:id="6743" w:name="_Toc61359412"/>
      <w:bookmarkStart w:id="6744" w:name="_Toc67916352"/>
      <w:bookmarkStart w:id="6745" w:name="_Toc75533897"/>
      <w:bookmarkStart w:id="6746" w:name="_Toc75819783"/>
      <w:bookmarkStart w:id="6747" w:name="_Toc76508627"/>
      <w:bookmarkStart w:id="6748" w:name="_Toc76717577"/>
      <w:bookmarkStart w:id="6749" w:name="_Toc83294219"/>
      <w:bookmarkStart w:id="6750" w:name="_Toc84335258"/>
      <w:bookmarkEnd w:id="6737"/>
      <w:bookmarkEnd w:id="6738"/>
      <w:r w:rsidRPr="00E24AB4">
        <w:t>7.3</w:t>
      </w:r>
      <w:r w:rsidRPr="00E24AB4">
        <w:rPr>
          <w:rFonts w:hint="eastAsia"/>
          <w:lang w:eastAsia="zh-CN"/>
        </w:rPr>
        <w:t>E</w:t>
      </w:r>
      <w:r w:rsidRPr="00E24AB4">
        <w:t>.1</w:t>
      </w:r>
      <w:r w:rsidRPr="00E24AB4">
        <w:tab/>
        <w:t>General</w:t>
      </w:r>
      <w:bookmarkEnd w:id="6739"/>
      <w:bookmarkEnd w:id="6740"/>
      <w:bookmarkEnd w:id="6741"/>
      <w:bookmarkEnd w:id="6742"/>
      <w:bookmarkEnd w:id="6743"/>
      <w:bookmarkEnd w:id="6744"/>
      <w:bookmarkEnd w:id="6745"/>
      <w:bookmarkEnd w:id="6746"/>
      <w:bookmarkEnd w:id="6747"/>
      <w:bookmarkEnd w:id="6748"/>
      <w:bookmarkEnd w:id="6749"/>
      <w:bookmarkEnd w:id="6750"/>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751" w:name="_Toc45888419"/>
      <w:bookmarkStart w:id="6752" w:name="_Toc45889018"/>
      <w:bookmarkStart w:id="6753" w:name="_Toc59650367"/>
      <w:bookmarkStart w:id="6754" w:name="_Toc61357639"/>
      <w:bookmarkStart w:id="6755" w:name="_Toc61359413"/>
      <w:bookmarkStart w:id="6756" w:name="_Toc67916353"/>
      <w:bookmarkStart w:id="6757" w:name="_Toc75533898"/>
      <w:bookmarkStart w:id="6758" w:name="_Toc75819784"/>
      <w:bookmarkStart w:id="6759" w:name="_Toc76508628"/>
      <w:bookmarkStart w:id="6760" w:name="_Toc76717578"/>
      <w:bookmarkStart w:id="6761" w:name="_Toc83294220"/>
      <w:bookmarkStart w:id="6762"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751"/>
      <w:bookmarkEnd w:id="6752"/>
      <w:bookmarkEnd w:id="6753"/>
      <w:bookmarkEnd w:id="6754"/>
      <w:bookmarkEnd w:id="6755"/>
      <w:bookmarkEnd w:id="6756"/>
      <w:bookmarkEnd w:id="6757"/>
      <w:bookmarkEnd w:id="6758"/>
      <w:bookmarkEnd w:id="6759"/>
      <w:bookmarkEnd w:id="6760"/>
      <w:bookmarkEnd w:id="6761"/>
      <w:bookmarkEnd w:id="6762"/>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bookmarkStart w:id="6763" w:name="_CRTable7_3E_21"/>
      <w:r w:rsidRPr="00E24AB4">
        <w:t xml:space="preserve">Table </w:t>
      </w:r>
      <w:bookmarkEnd w:id="6763"/>
      <w:r w:rsidRPr="00E24AB4">
        <w:t>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764"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764"/>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bookmarkStart w:id="6765" w:name="_CRTable7_3E_22"/>
      <w:r w:rsidRPr="00E24AB4">
        <w:t xml:space="preserve">Table </w:t>
      </w:r>
      <w:bookmarkEnd w:id="6765"/>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4C146D56" w14:textId="506586CF" w:rsidR="00D379BC" w:rsidRDefault="00D379BC" w:rsidP="00D379BC">
      <w:pPr>
        <w:pStyle w:val="TH"/>
        <w:rPr>
          <w:lang w:eastAsia="zh-CN"/>
        </w:rPr>
      </w:pPr>
      <w:bookmarkStart w:id="6766" w:name="_CRTable7_3E_23"/>
      <w:bookmarkStart w:id="6767" w:name="_Toc59650369"/>
      <w:bookmarkStart w:id="6768" w:name="_Toc61357641"/>
      <w:bookmarkStart w:id="6769" w:name="_Toc61359415"/>
      <w:bookmarkStart w:id="6770" w:name="_Toc67916355"/>
      <w:bookmarkStart w:id="6771" w:name="_Toc75533900"/>
      <w:bookmarkStart w:id="6772" w:name="_Toc75819786"/>
      <w:bookmarkStart w:id="6773" w:name="_Toc76508630"/>
      <w:bookmarkStart w:id="6774" w:name="_Toc76717580"/>
      <w:bookmarkStart w:id="6775" w:name="_Toc83294221"/>
      <w:bookmarkStart w:id="6776" w:name="_Toc84335260"/>
      <w:r>
        <w:t xml:space="preserve">Table </w:t>
      </w:r>
      <w:bookmarkEnd w:id="6766"/>
      <w:r>
        <w:t xml:space="preserve">7.3E.2-3: </w:t>
      </w:r>
      <w:r>
        <w:rPr>
          <w:rFonts w:hint="eastAsia"/>
          <w:lang w:eastAsia="zh-CN"/>
        </w:rPr>
        <w:t>Void</w:t>
      </w:r>
    </w:p>
    <w:p w14:paraId="3A42E67F" w14:textId="789BB2E8" w:rsidR="00D379BC" w:rsidRDefault="00D379BC" w:rsidP="00D379BC">
      <w:pPr>
        <w:pStyle w:val="TH"/>
        <w:rPr>
          <w:lang w:eastAsia="zh-CN"/>
        </w:rPr>
      </w:pPr>
      <w:bookmarkStart w:id="6777" w:name="_CRTable7_3E_24"/>
      <w:r>
        <w:t xml:space="preserve">Table </w:t>
      </w:r>
      <w:bookmarkEnd w:id="6777"/>
      <w:r>
        <w:t>7.3E.2-4:</w:t>
      </w:r>
      <w:r>
        <w:rPr>
          <w:rFonts w:hint="eastAsia"/>
          <w:lang w:eastAsia="zh-CN"/>
        </w:rPr>
        <w:t>Void</w:t>
      </w:r>
    </w:p>
    <w:p w14:paraId="6806D7A0" w14:textId="73699765" w:rsidR="00D379BC" w:rsidRDefault="00D379BC" w:rsidP="00D379BC">
      <w:pPr>
        <w:pStyle w:val="TH"/>
        <w:rPr>
          <w:lang w:eastAsia="zh-CN"/>
        </w:rPr>
      </w:pPr>
      <w:bookmarkStart w:id="6778" w:name="_CRTable7_3E_25"/>
      <w:r>
        <w:t xml:space="preserve">Table </w:t>
      </w:r>
      <w:bookmarkEnd w:id="6778"/>
      <w:r>
        <w:t xml:space="preserve">7.3E.2-5: </w:t>
      </w:r>
      <w:r>
        <w:rPr>
          <w:rFonts w:hint="eastAsia"/>
          <w:lang w:eastAsia="zh-CN"/>
        </w:rPr>
        <w:t>Void</w:t>
      </w:r>
    </w:p>
    <w:p w14:paraId="0813D2CB" w14:textId="24CF0898" w:rsidR="00D379BC" w:rsidRDefault="00D379BC" w:rsidP="00D379BC">
      <w:pPr>
        <w:pStyle w:val="TH"/>
        <w:rPr>
          <w:lang w:eastAsia="zh-CN"/>
        </w:rPr>
      </w:pPr>
      <w:bookmarkStart w:id="6779" w:name="_CRTable7_3E_26"/>
      <w:r>
        <w:t xml:space="preserve">Table </w:t>
      </w:r>
      <w:bookmarkEnd w:id="6779"/>
      <w:r>
        <w:t>7.3E.2-6:</w:t>
      </w:r>
      <w:r>
        <w:rPr>
          <w:rFonts w:hint="eastAsia"/>
          <w:lang w:eastAsia="zh-CN"/>
        </w:rPr>
        <w:t>Void</w:t>
      </w:r>
    </w:p>
    <w:p w14:paraId="21AB7BDC" w14:textId="77777777" w:rsidR="00D379BC" w:rsidRPr="00FE4CA0" w:rsidRDefault="00D379BC" w:rsidP="00D379BC">
      <w:pPr>
        <w:pStyle w:val="Heading3"/>
        <w:rPr>
          <w:lang w:eastAsia="zh-CN"/>
        </w:rPr>
      </w:pPr>
      <w:r w:rsidRPr="00E24AB4">
        <w:rPr>
          <w:lang w:eastAsia="zh-CN"/>
        </w:rPr>
        <w:t>7.3</w:t>
      </w:r>
      <w:r w:rsidRPr="00E24AB4">
        <w:rPr>
          <w:rFonts w:hint="eastAsia"/>
          <w:lang w:eastAsia="zh-CN"/>
        </w:rPr>
        <w:t>E</w:t>
      </w:r>
      <w:r w:rsidRPr="00E24AB4">
        <w:rPr>
          <w:lang w:eastAsia="zh-CN"/>
        </w:rPr>
        <w:t>.</w:t>
      </w:r>
      <w:r>
        <w:rPr>
          <w:rFonts w:hint="eastAsia"/>
          <w:lang w:eastAsia="zh-CN"/>
        </w:rPr>
        <w:t>3</w:t>
      </w:r>
      <w:r w:rsidRPr="00E24AB4">
        <w:rPr>
          <w:lang w:eastAsia="zh-CN"/>
        </w:rPr>
        <w:tab/>
      </w:r>
      <w:r w:rsidRPr="00A1115A">
        <w:t>Reference sensitivity power level for V2X concurrent operation</w:t>
      </w:r>
    </w:p>
    <w:p w14:paraId="4ABB7A9E" w14:textId="04C544B9" w:rsidR="00D379BC" w:rsidRDefault="00D379BC" w:rsidP="00D379BC">
      <w:pPr>
        <w:rPr>
          <w:rFonts w:eastAsia="Malgun Gothic"/>
          <w:lang w:eastAsia="zh-CN"/>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w:t>
      </w:r>
      <w:r>
        <w:rPr>
          <w:rFonts w:hint="eastAsia"/>
          <w:lang w:eastAsia="zh-CN"/>
        </w:rPr>
        <w:t>A.</w:t>
      </w:r>
      <w:r>
        <w:t xml:space="preserve">7.2 with parameters specified in </w:t>
      </w:r>
      <w:r w:rsidRPr="00A1115A">
        <w:t>Table 7.3E.</w:t>
      </w:r>
      <w:r>
        <w:t>2</w:t>
      </w:r>
      <w:r w:rsidRPr="00A1115A">
        <w:t>-1</w:t>
      </w:r>
      <w:r>
        <w:t xml:space="preserve"> and </w:t>
      </w:r>
      <w:r w:rsidRPr="00A1115A">
        <w:t>7.3E.</w:t>
      </w:r>
      <w:r>
        <w:t>2</w:t>
      </w:r>
      <w:r w:rsidRPr="00A1115A">
        <w:t>-</w:t>
      </w:r>
      <w:r>
        <w:t xml:space="preserve">2. Also, the NR downlink throughput shall be ≥ 95% of the maximum throughput of the reference measurement channels as specified in Annexes A.3 with parameters specified in </w:t>
      </w:r>
      <w:r>
        <w:rPr>
          <w:rFonts w:hint="eastAsia"/>
          <w:lang w:eastAsia="zh-CN"/>
        </w:rPr>
        <w:t>T</w:t>
      </w:r>
      <w:r>
        <w:t>able 7.3.2-1, 7.3</w:t>
      </w:r>
      <w:r>
        <w:rPr>
          <w:rFonts w:hint="eastAsia"/>
          <w:lang w:eastAsia="zh-CN"/>
        </w:rPr>
        <w:t>E</w:t>
      </w:r>
      <w:r>
        <w:t>.</w:t>
      </w:r>
      <w:r>
        <w:rPr>
          <w:rFonts w:hint="eastAsia"/>
          <w:lang w:eastAsia="zh-CN"/>
        </w:rPr>
        <w:t>3</w:t>
      </w:r>
      <w:r>
        <w:t>-</w:t>
      </w:r>
      <w:r>
        <w:rPr>
          <w:rFonts w:hint="eastAsia"/>
          <w:lang w:eastAsia="zh-CN"/>
        </w:rPr>
        <w:t>1</w:t>
      </w:r>
      <w:r>
        <w:t xml:space="preserve"> and 7.3.2-3.</w:t>
      </w:r>
      <w:r>
        <w:rPr>
          <w:rFonts w:hint="eastAsia"/>
          <w:lang w:eastAsia="zh-CN"/>
        </w:rPr>
        <w:t xml:space="preserve"> </w:t>
      </w:r>
      <w:r w:rsidRPr="00A1115A">
        <w:t xml:space="preserve">The reference sensitivity is defined to be met with </w:t>
      </w:r>
      <w:r w:rsidRPr="00A1115A">
        <w:rPr>
          <w:lang w:eastAsia="zh-CN"/>
        </w:rPr>
        <w:t>all</w:t>
      </w:r>
      <w:r w:rsidRPr="00A1115A">
        <w:t xml:space="preserve"> downlink component carriers active</w:t>
      </w:r>
      <w:r>
        <w:t>.</w:t>
      </w:r>
      <w:r w:rsidRPr="009F3005">
        <w:t xml:space="preserve"> </w:t>
      </w:r>
      <w:r w:rsidRPr="00A1115A">
        <w:t>The REFSENS of Uu downlink and PC5 sidelink will be tested at the same time.</w:t>
      </w:r>
    </w:p>
    <w:p w14:paraId="155BEC1F" w14:textId="77777777" w:rsidR="00D379BC" w:rsidRDefault="00D379BC" w:rsidP="00D379BC">
      <w:pPr>
        <w:pStyle w:val="TH"/>
      </w:pPr>
      <w:r>
        <w:t>Table 7.3E.</w:t>
      </w:r>
      <w:r>
        <w:rPr>
          <w:rFonts w:hint="eastAsia"/>
          <w:lang w:eastAsia="zh-CN"/>
        </w:rPr>
        <w:t>3</w:t>
      </w:r>
      <w:r>
        <w:t>-</w:t>
      </w:r>
      <w:r>
        <w:rPr>
          <w:rFonts w:hint="eastAsia"/>
          <w:lang w:eastAsia="zh-CN"/>
        </w:rPr>
        <w:t>1</w:t>
      </w:r>
      <w:r>
        <w:t>: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D379BC" w14:paraId="092C4C7E" w14:textId="77777777" w:rsidTr="0027681C">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27E2A3F" w14:textId="77777777" w:rsidR="00D379BC" w:rsidRDefault="00D379BC" w:rsidP="0027681C">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3D276337" w14:textId="77777777" w:rsidR="00D379BC" w:rsidRDefault="00D379BC" w:rsidP="0027681C">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2B1614E5" w14:textId="77777777" w:rsidR="00D379BC" w:rsidRDefault="00D379BC" w:rsidP="0027681C">
            <w:pPr>
              <w:pStyle w:val="TAH"/>
            </w:pPr>
            <w:r>
              <w:t>ΔR</w:t>
            </w:r>
            <w:r>
              <w:rPr>
                <w:vertAlign w:val="subscript"/>
              </w:rPr>
              <w:t>IB,V2X</w:t>
            </w:r>
            <w:r>
              <w:t xml:space="preserve"> [dB]</w:t>
            </w:r>
          </w:p>
        </w:tc>
      </w:tr>
      <w:tr w:rsidR="00D379BC" w14:paraId="33A35720" w14:textId="77777777" w:rsidTr="0027681C">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037F3334" w14:textId="77777777" w:rsidR="00D379BC" w:rsidRDefault="00D379BC" w:rsidP="0027681C">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41DBF28F" w14:textId="77777777" w:rsidR="00D379BC" w:rsidRDefault="00D379BC" w:rsidP="0027681C">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DF53948" w14:textId="77777777" w:rsidR="00D379BC" w:rsidRDefault="00D379BC" w:rsidP="0027681C">
            <w:pPr>
              <w:pStyle w:val="TAC"/>
            </w:pPr>
            <w:r>
              <w:rPr>
                <w:lang w:val="en-US"/>
              </w:rPr>
              <w:t>0.0</w:t>
            </w:r>
          </w:p>
        </w:tc>
      </w:tr>
    </w:tbl>
    <w:p w14:paraId="1C52238B" w14:textId="77777777" w:rsidR="00D379BC" w:rsidRDefault="00D379BC" w:rsidP="00D379BC">
      <w:pPr>
        <w:rPr>
          <w:lang w:eastAsia="zh-CN"/>
        </w:rPr>
      </w:pPr>
    </w:p>
    <w:p w14:paraId="6169DD2E" w14:textId="1B3449A8" w:rsidR="001720F0" w:rsidRPr="001C0CC4" w:rsidRDefault="001720F0" w:rsidP="00D94AB9">
      <w:pPr>
        <w:pStyle w:val="Heading2"/>
      </w:pPr>
      <w:r w:rsidRPr="001C0CC4">
        <w:t>7.3</w:t>
      </w:r>
      <w:r>
        <w:t>F</w:t>
      </w:r>
      <w:r w:rsidRPr="001C0CC4">
        <w:tab/>
        <w:t>Reference sensitivity</w:t>
      </w:r>
      <w:r>
        <w:t xml:space="preserve"> for shared spectrum channel access</w:t>
      </w:r>
      <w:bookmarkEnd w:id="6767"/>
      <w:bookmarkEnd w:id="6768"/>
      <w:bookmarkEnd w:id="6769"/>
      <w:bookmarkEnd w:id="6770"/>
      <w:bookmarkEnd w:id="6771"/>
      <w:bookmarkEnd w:id="6772"/>
      <w:bookmarkEnd w:id="6773"/>
      <w:bookmarkEnd w:id="6774"/>
      <w:bookmarkEnd w:id="6775"/>
      <w:bookmarkEnd w:id="6776"/>
    </w:p>
    <w:p w14:paraId="35571E7B" w14:textId="3FFA741E" w:rsidR="001720F0" w:rsidRPr="001C0CC4" w:rsidRDefault="001720F0" w:rsidP="004E30D3">
      <w:pPr>
        <w:pStyle w:val="Heading3"/>
      </w:pPr>
      <w:bookmarkStart w:id="6780" w:name="_Toc59650370"/>
      <w:bookmarkStart w:id="6781" w:name="_Toc61357642"/>
      <w:bookmarkStart w:id="6782" w:name="_Toc61359416"/>
      <w:bookmarkStart w:id="6783" w:name="_Toc67916356"/>
      <w:bookmarkStart w:id="6784" w:name="_Toc75533901"/>
      <w:bookmarkStart w:id="6785" w:name="_Toc75819787"/>
      <w:bookmarkStart w:id="6786" w:name="_Toc76508631"/>
      <w:bookmarkStart w:id="6787" w:name="_Toc76717581"/>
      <w:bookmarkStart w:id="6788" w:name="_Toc83294222"/>
      <w:bookmarkStart w:id="6789" w:name="_Toc84335261"/>
      <w:r w:rsidRPr="001C0CC4">
        <w:t>7.3</w:t>
      </w:r>
      <w:r>
        <w:t>F</w:t>
      </w:r>
      <w:r w:rsidRPr="001C0CC4">
        <w:t>.1</w:t>
      </w:r>
      <w:r w:rsidRPr="001C0CC4">
        <w:tab/>
        <w:t>General</w:t>
      </w:r>
      <w:bookmarkEnd w:id="6780"/>
      <w:bookmarkEnd w:id="6781"/>
      <w:bookmarkEnd w:id="6782"/>
      <w:bookmarkEnd w:id="6783"/>
      <w:bookmarkEnd w:id="6784"/>
      <w:bookmarkEnd w:id="6785"/>
      <w:bookmarkEnd w:id="6786"/>
      <w:bookmarkEnd w:id="6787"/>
      <w:bookmarkEnd w:id="6788"/>
      <w:bookmarkEnd w:id="6789"/>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790" w:name="_Toc59650371"/>
      <w:bookmarkStart w:id="6791" w:name="_Toc61357643"/>
      <w:bookmarkStart w:id="6792" w:name="_Toc61359417"/>
      <w:bookmarkStart w:id="6793" w:name="_Toc67916357"/>
      <w:bookmarkStart w:id="6794" w:name="_Toc75533902"/>
      <w:bookmarkStart w:id="6795" w:name="_Toc75819788"/>
      <w:bookmarkStart w:id="6796" w:name="_Toc76508632"/>
      <w:bookmarkStart w:id="6797" w:name="_Toc76717582"/>
      <w:bookmarkStart w:id="6798" w:name="_Toc83294223"/>
      <w:bookmarkStart w:id="6799" w:name="_Toc84335262"/>
      <w:r w:rsidRPr="001C0CC4">
        <w:t>7.3</w:t>
      </w:r>
      <w:r>
        <w:t>F</w:t>
      </w:r>
      <w:r w:rsidRPr="001C0CC4">
        <w:t>.2</w:t>
      </w:r>
      <w:r w:rsidRPr="001C0CC4">
        <w:tab/>
        <w:t>Reference sensitivity power level</w:t>
      </w:r>
      <w:bookmarkEnd w:id="6790"/>
      <w:bookmarkEnd w:id="6791"/>
      <w:bookmarkEnd w:id="6792"/>
      <w:bookmarkEnd w:id="6793"/>
      <w:bookmarkEnd w:id="6794"/>
      <w:bookmarkEnd w:id="6795"/>
      <w:bookmarkEnd w:id="6796"/>
      <w:bookmarkEnd w:id="6797"/>
      <w:bookmarkEnd w:id="6798"/>
      <w:bookmarkEnd w:id="6799"/>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bookmarkStart w:id="6800" w:name="_CRTable7_3F_21"/>
      <w:r w:rsidRPr="001C0CC4">
        <w:t xml:space="preserve">Table </w:t>
      </w:r>
      <w:bookmarkEnd w:id="6800"/>
      <w:r w:rsidRPr="001C0CC4">
        <w:t>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bookmarkStart w:id="6801" w:name="_CRTable7_3F_22"/>
      <w:r w:rsidRPr="001C0CC4">
        <w:t xml:space="preserve">Table </w:t>
      </w:r>
      <w:bookmarkEnd w:id="6801"/>
      <w:r w:rsidRPr="001C0CC4">
        <w:t>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bookmarkStart w:id="6802" w:name="_CRTable7_3F_23"/>
      <w:r w:rsidRPr="001C0CC4">
        <w:t xml:space="preserve">Table </w:t>
      </w:r>
      <w:bookmarkEnd w:id="6802"/>
      <w:r w:rsidRPr="001C0CC4">
        <w:t>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bookmarkStart w:id="6803" w:name="_CRTable7_3F_24"/>
      <w:r w:rsidRPr="001C0CC4">
        <w:t xml:space="preserve">Table </w:t>
      </w:r>
      <w:bookmarkEnd w:id="6803"/>
      <w:r w:rsidRPr="001C0CC4">
        <w:t>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804" w:name="_Toc59650372"/>
      <w:bookmarkStart w:id="6805" w:name="_Toc61357644"/>
      <w:bookmarkStart w:id="6806" w:name="_Toc61359418"/>
      <w:bookmarkStart w:id="6807" w:name="_Toc67916358"/>
      <w:bookmarkStart w:id="6808" w:name="_Toc75533903"/>
      <w:bookmarkStart w:id="6809" w:name="_Toc75819789"/>
      <w:bookmarkStart w:id="6810" w:name="_Toc76508633"/>
      <w:bookmarkStart w:id="6811" w:name="_Toc76717583"/>
      <w:bookmarkStart w:id="6812" w:name="_Toc83294224"/>
      <w:bookmarkStart w:id="6813" w:name="_Toc84335263"/>
      <w:r w:rsidRPr="001C0CC4">
        <w:t>7.3</w:t>
      </w:r>
      <w:r>
        <w:t>F</w:t>
      </w:r>
      <w:r w:rsidRPr="001C0CC4">
        <w:t>.3</w:t>
      </w:r>
      <w:r w:rsidRPr="001C0CC4">
        <w:tab/>
        <w:t>ΔR</w:t>
      </w:r>
      <w:r w:rsidRPr="001C0CC4">
        <w:rPr>
          <w:vertAlign w:val="subscript"/>
        </w:rPr>
        <w:t>IB,c</w:t>
      </w:r>
      <w:bookmarkEnd w:id="6804"/>
      <w:bookmarkEnd w:id="6805"/>
      <w:bookmarkEnd w:id="6806"/>
      <w:bookmarkEnd w:id="6807"/>
      <w:bookmarkEnd w:id="6808"/>
      <w:bookmarkEnd w:id="6809"/>
      <w:bookmarkEnd w:id="6810"/>
      <w:bookmarkEnd w:id="6811"/>
      <w:bookmarkEnd w:id="6812"/>
      <w:bookmarkEnd w:id="6813"/>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bookmarkStart w:id="6814" w:name="_CRTable7_3F_31"/>
      <w:r w:rsidRPr="001C0CC4">
        <w:t xml:space="preserve">Table </w:t>
      </w:r>
      <w:bookmarkEnd w:id="6814"/>
      <w:r w:rsidRPr="001C0CC4">
        <w:t>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815" w:name="_Toc59650373"/>
      <w:bookmarkStart w:id="6816" w:name="_Toc61357645"/>
      <w:bookmarkStart w:id="6817" w:name="_Toc61359419"/>
      <w:bookmarkStart w:id="6818" w:name="_Toc67916359"/>
      <w:bookmarkStart w:id="6819" w:name="_Toc75533904"/>
      <w:bookmarkStart w:id="6820" w:name="_Toc75819790"/>
      <w:bookmarkStart w:id="6821" w:name="_Toc76508634"/>
      <w:bookmarkStart w:id="6822" w:name="_Toc76717584"/>
      <w:bookmarkStart w:id="6823" w:name="_Toc83294225"/>
      <w:bookmarkStart w:id="6824" w:name="_Toc84335264"/>
      <w:r w:rsidRPr="001C0CC4">
        <w:t>7.3</w:t>
      </w:r>
      <w:r>
        <w:t>F</w:t>
      </w:r>
      <w:r w:rsidRPr="001C0CC4">
        <w:t>.</w:t>
      </w:r>
      <w:r>
        <w:t>4</w:t>
      </w:r>
      <w:r w:rsidRPr="001C0CC4">
        <w:tab/>
      </w:r>
      <w:r>
        <w:t>Intra-band contiguous shared spectrum channel access CA</w:t>
      </w:r>
      <w:bookmarkEnd w:id="6815"/>
      <w:bookmarkEnd w:id="6816"/>
      <w:bookmarkEnd w:id="6817"/>
      <w:bookmarkEnd w:id="6818"/>
      <w:bookmarkEnd w:id="6819"/>
      <w:bookmarkEnd w:id="6820"/>
      <w:bookmarkEnd w:id="6821"/>
      <w:bookmarkEnd w:id="6822"/>
      <w:bookmarkEnd w:id="6823"/>
      <w:bookmarkEnd w:id="6824"/>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825" w:name="_Toc59650374"/>
      <w:bookmarkStart w:id="6826" w:name="_Toc61357646"/>
      <w:bookmarkStart w:id="6827" w:name="_Toc61359420"/>
      <w:bookmarkStart w:id="6828" w:name="_Toc67916360"/>
      <w:bookmarkStart w:id="6829" w:name="_Toc75533905"/>
      <w:bookmarkStart w:id="6830" w:name="_Toc75819791"/>
      <w:bookmarkStart w:id="6831" w:name="_Toc76508635"/>
      <w:bookmarkStart w:id="6832" w:name="_Toc76717585"/>
      <w:bookmarkStart w:id="6833" w:name="_Toc83294226"/>
      <w:bookmarkStart w:id="6834" w:name="_Toc84335265"/>
      <w:r w:rsidRPr="001C0CC4">
        <w:t>7.3</w:t>
      </w:r>
      <w:r>
        <w:t>F</w:t>
      </w:r>
      <w:r w:rsidRPr="001C0CC4">
        <w:t>.</w:t>
      </w:r>
      <w:r>
        <w:t>5</w:t>
      </w:r>
      <w:r w:rsidRPr="001C0CC4">
        <w:tab/>
      </w:r>
      <w:r>
        <w:t>Inter-band CA with shared spectrum channel access</w:t>
      </w:r>
      <w:bookmarkEnd w:id="6825"/>
      <w:bookmarkEnd w:id="6826"/>
      <w:bookmarkEnd w:id="6827"/>
      <w:bookmarkEnd w:id="6828"/>
      <w:bookmarkEnd w:id="6829"/>
      <w:bookmarkEnd w:id="6830"/>
      <w:bookmarkEnd w:id="6831"/>
      <w:bookmarkEnd w:id="6832"/>
      <w:bookmarkEnd w:id="6833"/>
      <w:bookmarkEnd w:id="6834"/>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835" w:name="_Toc59650375"/>
      <w:bookmarkStart w:id="6836" w:name="_Toc61357647"/>
      <w:bookmarkStart w:id="6837" w:name="_Toc61359421"/>
      <w:bookmarkStart w:id="6838" w:name="_Toc67916361"/>
      <w:bookmarkStart w:id="6839" w:name="_Toc75533906"/>
      <w:bookmarkStart w:id="6840" w:name="_Toc75819792"/>
      <w:bookmarkStart w:id="6841" w:name="_Toc76508636"/>
      <w:bookmarkStart w:id="6842" w:name="_Toc76717586"/>
      <w:bookmarkStart w:id="6843" w:name="_Toc83294227"/>
      <w:bookmarkStart w:id="6844" w:name="_Toc84335266"/>
      <w:r>
        <w:t>7.3F</w:t>
      </w:r>
      <w:r w:rsidRPr="001C0CC4">
        <w:t>.</w:t>
      </w:r>
      <w:r>
        <w:t>5.1</w:t>
      </w:r>
      <w:r w:rsidRPr="001C0CC4">
        <w:tab/>
      </w:r>
      <w:r>
        <w:t>Reference sensitivity exceptions due to UL harmonic interference</w:t>
      </w:r>
      <w:bookmarkEnd w:id="6835"/>
      <w:bookmarkEnd w:id="6836"/>
      <w:bookmarkEnd w:id="6837"/>
      <w:bookmarkEnd w:id="6838"/>
      <w:bookmarkEnd w:id="6839"/>
      <w:bookmarkEnd w:id="6840"/>
      <w:bookmarkEnd w:id="6841"/>
      <w:bookmarkEnd w:id="6842"/>
      <w:bookmarkEnd w:id="6843"/>
      <w:bookmarkEnd w:id="6844"/>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bookmarkStart w:id="6845" w:name="_CRTable7_3F_5_11"/>
      <w:r w:rsidRPr="001D386E">
        <w:t xml:space="preserve">Table </w:t>
      </w:r>
      <w:bookmarkEnd w:id="6845"/>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846" w:name="_Toc75533907"/>
      <w:bookmarkStart w:id="6847" w:name="_Toc75819793"/>
      <w:bookmarkStart w:id="6848" w:name="_Toc76508637"/>
      <w:bookmarkStart w:id="6849" w:name="_Toc76717587"/>
      <w:bookmarkStart w:id="6850" w:name="_Toc83294228"/>
      <w:bookmarkStart w:id="6851" w:name="_Toc84335267"/>
      <w:r w:rsidRPr="00A1115A">
        <w:t>7.3</w:t>
      </w:r>
      <w:r>
        <w:t>F</w:t>
      </w:r>
      <w:r w:rsidRPr="00A1115A">
        <w:t>.5.</w:t>
      </w:r>
      <w:r>
        <w:t>2</w:t>
      </w:r>
      <w:r w:rsidRPr="00A1115A">
        <w:tab/>
        <w:t xml:space="preserve">Reference sensitivity exceptions due to </w:t>
      </w:r>
      <w:r>
        <w:t>receiver harmonic mixing</w:t>
      </w:r>
      <w:bookmarkEnd w:id="6846"/>
      <w:bookmarkEnd w:id="6847"/>
      <w:bookmarkEnd w:id="6848"/>
      <w:bookmarkEnd w:id="6849"/>
      <w:bookmarkEnd w:id="6850"/>
      <w:bookmarkEnd w:id="6851"/>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bookmarkStart w:id="6852" w:name="_CRTable7_3F_5_21"/>
      <w:r w:rsidRPr="00A1115A">
        <w:rPr>
          <w:lang w:eastAsia="ja-JP"/>
        </w:rPr>
        <w:t xml:space="preserve">Table </w:t>
      </w:r>
      <w:bookmarkEnd w:id="6852"/>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4C7B1ED1" w:rsidR="00CA5CCA" w:rsidRPr="00A1115A" w:rsidRDefault="000A076E" w:rsidP="00636D12">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B) such that</w:t>
            </w:r>
            <m:oMath>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U</m:t>
                  </m:r>
                  <m:r>
                    <w:rPr>
                      <w:rFonts w:ascii="Cambria Math" w:hAnsi="Cambria Math"/>
                      <w:sz w:val="20"/>
                    </w:rPr>
                    <m:t>L</m:t>
                  </m:r>
                </m:sub>
                <m:sup>
                  <m:r>
                    <w:rPr>
                      <w:rFonts w:ascii="Cambria Math" w:eastAsia="SimSun" w:hAnsi="Cambria Math"/>
                      <w:sz w:val="20"/>
                      <w:lang w:val="en-US" w:eastAsia="zh-CN"/>
                    </w:rPr>
                    <m:t>H</m:t>
                  </m:r>
                  <m:r>
                    <w:rPr>
                      <w:rFonts w:ascii="Cambria Math" w:hAnsi="Cambria Math"/>
                      <w:sz w:val="20"/>
                    </w:rPr>
                    <m:t>B</m:t>
                  </m:r>
                </m:sup>
              </m:sSubSup>
              <m:r>
                <w:rPr>
                  <w:rFonts w:ascii="Cambria Math" w:hAnsi="Cambria Math"/>
                  <w:sz w:val="20"/>
                </w:rPr>
                <m:t>=</m:t>
              </m:r>
              <m:d>
                <m:dPr>
                  <m:begChr m:val="⌊"/>
                  <m:endChr m:val="⌋"/>
                  <m:ctrlPr>
                    <w:rPr>
                      <w:rFonts w:ascii="Cambria Math" w:hAnsi="Cambria Math"/>
                      <w:i/>
                      <w:sz w:val="20"/>
                      <w:szCs w:val="24"/>
                    </w:rPr>
                  </m:ctrlPr>
                </m:dPr>
                <m:e>
                  <m:r>
                    <w:rPr>
                      <w:rFonts w:ascii="Cambria Math" w:eastAsia="SimSun" w:hAnsi="Cambria Math"/>
                      <w:sz w:val="20"/>
                      <w:lang w:val="en-US" w:eastAsia="zh-CN"/>
                    </w:rPr>
                    <m:t>15*</m:t>
                  </m:r>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D</m:t>
                      </m:r>
                      <m:r>
                        <w:rPr>
                          <w:rFonts w:ascii="Cambria Math" w:hAnsi="Cambria Math"/>
                          <w:sz w:val="20"/>
                        </w:rPr>
                        <m:t>L</m:t>
                      </m:r>
                    </m:sub>
                    <m:sup>
                      <m:r>
                        <w:rPr>
                          <w:rFonts w:ascii="Cambria Math" w:eastAsia="SimSun" w:hAnsi="Cambria Math"/>
                          <w:sz w:val="20"/>
                          <w:lang w:val="en-US" w:eastAsia="zh-CN"/>
                        </w:rPr>
                        <m:t>L</m:t>
                      </m:r>
                      <m:r>
                        <w:rPr>
                          <w:rFonts w:ascii="Cambria Math" w:hAnsi="Cambria Math"/>
                          <w:sz w:val="20"/>
                        </w:rPr>
                        <m:t>B</m:t>
                      </m:r>
                    </m:sup>
                  </m:sSubSup>
                </m:e>
              </m:d>
              <m:r>
                <w:rPr>
                  <w:rFonts w:ascii="Cambria Math" w:hAnsi="Cambria Math"/>
                  <w:sz w:val="20"/>
                </w:rPr>
                <m:t>0.1</m:t>
              </m:r>
            </m:oMath>
            <w:r>
              <w:rPr>
                <w:snapToGrid w:val="0"/>
              </w:rPr>
              <w:t xml:space="preserve"> </w:t>
            </w:r>
            <w:r>
              <w:rPr>
                <w:lang w:eastAsia="ja-JP"/>
              </w:rPr>
              <w:t xml:space="preserve">in MHz 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 xml:space="preserve">2 </m:t>
              </m:r>
            </m:oMath>
            <w:r>
              <w:rPr>
                <w:lang w:eastAsia="ja-JP"/>
              </w:rPr>
              <w:t>with</w:t>
            </w:r>
            <w:r>
              <w:rPr>
                <w:lang w:eastAsia="ja-JP"/>
              </w:rPr>
              <w:object w:dxaOrig="200" w:dyaOrig="200" w14:anchorId="07E408B6">
                <v:shape id="_x0000_i1079" type="#_x0000_t75" style="width:8pt;height:8pt" o:ole="">
                  <v:imagedata r:id="rId121" o:title=""/>
                </v:shape>
                <o:OLEObject Type="Embed" ProgID="Equation.3" ShapeID="_x0000_i1079" DrawAspect="Content" ObjectID="_1820927636" r:id="rId122"/>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the channel bandwidth configured in the </w:t>
            </w:r>
            <w:r>
              <w:rPr>
                <w:rFonts w:hint="eastAsia"/>
                <w:lang w:eastAsia="ja-JP"/>
              </w:rPr>
              <w:t>higher</w:t>
            </w:r>
            <w:r>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0A076E">
      <w:pPr>
        <w:rPr>
          <w:lang w:eastAsia="ja-JP"/>
        </w:rPr>
      </w:pPr>
    </w:p>
    <w:p w14:paraId="3C6205F8" w14:textId="77777777" w:rsidR="00CA5CCA" w:rsidRPr="00A1115A" w:rsidRDefault="00CA5CCA" w:rsidP="00CA5CCA">
      <w:pPr>
        <w:pStyle w:val="TH"/>
        <w:rPr>
          <w:lang w:eastAsia="ja-JP"/>
        </w:rPr>
      </w:pPr>
      <w:bookmarkStart w:id="6853" w:name="_CRTable7_3F_5_22"/>
      <w:r w:rsidRPr="00A1115A">
        <w:rPr>
          <w:lang w:eastAsia="ja-JP"/>
        </w:rPr>
        <w:t xml:space="preserve">Table </w:t>
      </w:r>
      <w:bookmarkEnd w:id="6853"/>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854" w:name="_Toc59650376"/>
      <w:bookmarkStart w:id="6855" w:name="_Toc61357648"/>
      <w:bookmarkStart w:id="6856" w:name="_Toc61359422"/>
      <w:bookmarkStart w:id="6857" w:name="_Toc67916362"/>
      <w:bookmarkStart w:id="6858" w:name="_Toc75533908"/>
      <w:bookmarkStart w:id="6859" w:name="_Toc75819794"/>
      <w:bookmarkStart w:id="6860" w:name="_Toc76508638"/>
      <w:bookmarkStart w:id="6861" w:name="_Toc76717588"/>
      <w:bookmarkStart w:id="6862" w:name="_Toc83294229"/>
      <w:bookmarkStart w:id="6863" w:name="_Toc84335268"/>
      <w:r>
        <w:t>7.3F</w:t>
      </w:r>
      <w:r w:rsidRPr="001C0CC4">
        <w:t>.</w:t>
      </w:r>
      <w:r>
        <w:t>5.3</w:t>
      </w:r>
      <w:r w:rsidRPr="001C0CC4">
        <w:tab/>
      </w:r>
      <w:r>
        <w:t>Reference sensitivity exceptions due to cross band isolation</w:t>
      </w:r>
      <w:bookmarkEnd w:id="6854"/>
      <w:bookmarkEnd w:id="6855"/>
      <w:bookmarkEnd w:id="6856"/>
      <w:bookmarkEnd w:id="6857"/>
      <w:bookmarkEnd w:id="6858"/>
      <w:bookmarkEnd w:id="6859"/>
      <w:bookmarkEnd w:id="6860"/>
      <w:bookmarkEnd w:id="6861"/>
      <w:bookmarkEnd w:id="6862"/>
      <w:bookmarkEnd w:id="6863"/>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bookmarkStart w:id="6864" w:name="_CRTable7_3F_5_31"/>
      <w:r w:rsidRPr="001C0CC4">
        <w:t xml:space="preserve">Table </w:t>
      </w:r>
      <w:bookmarkEnd w:id="6864"/>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bookmarkStart w:id="6865" w:name="_CRTable7_3F_5_32"/>
      <w:r>
        <w:t xml:space="preserve">Table </w:t>
      </w:r>
      <w:bookmarkEnd w:id="6865"/>
      <w:r>
        <w:t>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866" w:name="_Toc45888422"/>
      <w:bookmarkStart w:id="6867" w:name="_Toc45889021"/>
      <w:bookmarkStart w:id="6868" w:name="_Toc59650377"/>
      <w:bookmarkStart w:id="6869" w:name="_Toc61357649"/>
      <w:bookmarkStart w:id="6870" w:name="_Toc61359423"/>
      <w:bookmarkStart w:id="6871" w:name="_Toc67916363"/>
      <w:bookmarkStart w:id="6872" w:name="_Toc75533909"/>
      <w:bookmarkStart w:id="6873" w:name="_Toc75819795"/>
      <w:bookmarkStart w:id="6874" w:name="_Toc76508639"/>
      <w:bookmarkStart w:id="6875" w:name="_Toc76717589"/>
      <w:bookmarkStart w:id="6876" w:name="_Toc83294230"/>
      <w:bookmarkStart w:id="6877" w:name="_Toc84335269"/>
      <w:r w:rsidRPr="001C0CC4">
        <w:t>7.4</w:t>
      </w:r>
      <w:r w:rsidRPr="001C0CC4">
        <w:tab/>
        <w:t>Maximum input level</w:t>
      </w:r>
      <w:bookmarkEnd w:id="6725"/>
      <w:bookmarkEnd w:id="6726"/>
      <w:bookmarkEnd w:id="6727"/>
      <w:bookmarkEnd w:id="6728"/>
      <w:bookmarkEnd w:id="6729"/>
      <w:bookmarkEnd w:id="6730"/>
      <w:bookmarkEnd w:id="6866"/>
      <w:bookmarkEnd w:id="6867"/>
      <w:bookmarkEnd w:id="6868"/>
      <w:bookmarkEnd w:id="6869"/>
      <w:bookmarkEnd w:id="6870"/>
      <w:bookmarkEnd w:id="6871"/>
      <w:bookmarkEnd w:id="6872"/>
      <w:bookmarkEnd w:id="6873"/>
      <w:bookmarkEnd w:id="6874"/>
      <w:bookmarkEnd w:id="6875"/>
      <w:bookmarkEnd w:id="6876"/>
      <w:bookmarkEnd w:id="6877"/>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bookmarkStart w:id="6878" w:name="_CRTable7_41"/>
      <w:r w:rsidRPr="001C0CC4">
        <w:t xml:space="preserve">Table </w:t>
      </w:r>
      <w:bookmarkEnd w:id="6878"/>
      <w:r w:rsidRPr="001C0CC4">
        <w:t>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879" w:name="_Toc21344458"/>
      <w:bookmarkStart w:id="6880" w:name="_Toc29801946"/>
      <w:bookmarkStart w:id="6881" w:name="_Toc29802370"/>
      <w:bookmarkStart w:id="6882" w:name="_Toc29802995"/>
      <w:bookmarkStart w:id="6883" w:name="_Toc36107737"/>
      <w:bookmarkStart w:id="6884" w:name="_Toc37251511"/>
      <w:bookmarkStart w:id="6885" w:name="_Toc45888423"/>
      <w:bookmarkStart w:id="6886" w:name="_Toc45889022"/>
      <w:bookmarkStart w:id="6887" w:name="_Toc59650378"/>
      <w:bookmarkStart w:id="6888" w:name="_Toc61357650"/>
      <w:bookmarkStart w:id="6889" w:name="_Toc61359424"/>
      <w:bookmarkStart w:id="6890" w:name="_Toc67916364"/>
      <w:bookmarkStart w:id="6891" w:name="_Toc75533910"/>
      <w:bookmarkStart w:id="6892" w:name="_Toc75819796"/>
      <w:bookmarkStart w:id="6893" w:name="_Toc76508640"/>
      <w:bookmarkStart w:id="6894" w:name="_Toc76717590"/>
      <w:bookmarkStart w:id="6895" w:name="_Toc83294231"/>
      <w:bookmarkStart w:id="6896" w:name="_Toc84335270"/>
      <w:r w:rsidRPr="001C0CC4">
        <w:t>7.4A</w:t>
      </w:r>
      <w:r w:rsidRPr="001C0CC4">
        <w:tab/>
        <w:t>Maximum input level for CA</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17DB96F7" w14:textId="77777777" w:rsidR="00DC7196" w:rsidRPr="001C0CC4" w:rsidRDefault="00DC7196" w:rsidP="004E30D3">
      <w:pPr>
        <w:pStyle w:val="Heading3"/>
      </w:pPr>
      <w:bookmarkStart w:id="6897" w:name="_Toc21344459"/>
      <w:bookmarkStart w:id="6898" w:name="_Toc29801947"/>
      <w:bookmarkStart w:id="6899" w:name="_Toc29802371"/>
      <w:bookmarkStart w:id="6900" w:name="_Toc29802996"/>
      <w:bookmarkStart w:id="6901" w:name="_Toc36107738"/>
      <w:bookmarkStart w:id="6902" w:name="_Toc37251512"/>
      <w:bookmarkStart w:id="6903" w:name="_Toc45888424"/>
      <w:bookmarkStart w:id="6904" w:name="_Toc45889023"/>
      <w:bookmarkStart w:id="6905" w:name="_Toc59650379"/>
      <w:bookmarkStart w:id="6906" w:name="_Toc61357651"/>
      <w:bookmarkStart w:id="6907" w:name="_Toc61359425"/>
      <w:bookmarkStart w:id="6908" w:name="_Toc67916365"/>
      <w:bookmarkStart w:id="6909" w:name="_Toc75533911"/>
      <w:bookmarkStart w:id="6910" w:name="_Toc75819797"/>
      <w:bookmarkStart w:id="6911" w:name="_Toc76508641"/>
      <w:bookmarkStart w:id="6912" w:name="_Toc76717591"/>
      <w:bookmarkStart w:id="6913" w:name="_Toc83294232"/>
      <w:bookmarkStart w:id="6914" w:name="_Toc84335271"/>
      <w:r w:rsidRPr="001C0CC4">
        <w:t>7.4A.1</w:t>
      </w:r>
      <w:r w:rsidRPr="001C0CC4">
        <w:tab/>
        <w:t>Maximum input level for Intra-band contiguous CA</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bookmarkStart w:id="6915" w:name="_CRTable7_4A_11"/>
      <w:r w:rsidRPr="001C0CC4">
        <w:t xml:space="preserve">Table </w:t>
      </w:r>
      <w:bookmarkEnd w:id="6915"/>
      <w:r w:rsidRPr="001C0CC4">
        <w:t>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916" w:name="_Toc21344460"/>
      <w:bookmarkStart w:id="6917" w:name="_Toc29801948"/>
      <w:bookmarkStart w:id="6918" w:name="_Toc29802372"/>
      <w:bookmarkStart w:id="6919" w:name="_Toc29802997"/>
      <w:bookmarkStart w:id="6920" w:name="_Toc36107739"/>
      <w:bookmarkStart w:id="6921" w:name="_Toc37251513"/>
      <w:bookmarkStart w:id="6922" w:name="_Toc45888425"/>
      <w:bookmarkStart w:id="6923" w:name="_Toc45889024"/>
      <w:bookmarkStart w:id="6924" w:name="_Toc59650380"/>
      <w:bookmarkStart w:id="6925" w:name="_Toc61357652"/>
      <w:bookmarkStart w:id="6926" w:name="_Toc61359426"/>
      <w:bookmarkStart w:id="6927" w:name="_Toc67916366"/>
      <w:bookmarkStart w:id="6928" w:name="_Toc75533912"/>
      <w:bookmarkStart w:id="6929" w:name="_Toc75819798"/>
      <w:bookmarkStart w:id="6930" w:name="_Toc76508642"/>
      <w:bookmarkStart w:id="6931" w:name="_Toc76717592"/>
      <w:bookmarkStart w:id="6932" w:name="_Toc83294233"/>
      <w:bookmarkStart w:id="6933" w:name="_Toc84335272"/>
      <w:r w:rsidRPr="001C0CC4">
        <w:t>7.4A.2</w:t>
      </w:r>
      <w:r w:rsidRPr="001C0CC4">
        <w:tab/>
        <w:t>Maximum input level for Intra-band non-contiguous CA</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934" w:name="_Toc21344461"/>
      <w:bookmarkStart w:id="6935" w:name="_Toc29801949"/>
      <w:bookmarkStart w:id="6936" w:name="_Toc29802373"/>
      <w:bookmarkStart w:id="6937" w:name="_Toc29802998"/>
      <w:bookmarkStart w:id="6938" w:name="_Toc36107740"/>
      <w:bookmarkStart w:id="6939" w:name="_Toc37251514"/>
      <w:bookmarkStart w:id="6940" w:name="_Toc45888426"/>
      <w:bookmarkStart w:id="6941" w:name="_Toc45889025"/>
      <w:bookmarkStart w:id="6942" w:name="_Toc59650381"/>
      <w:bookmarkStart w:id="6943" w:name="_Toc61357653"/>
      <w:bookmarkStart w:id="6944" w:name="_Toc61359427"/>
      <w:bookmarkStart w:id="6945" w:name="_Toc67916367"/>
      <w:bookmarkStart w:id="6946" w:name="_Toc75533913"/>
      <w:bookmarkStart w:id="6947" w:name="_Toc75819799"/>
      <w:bookmarkStart w:id="6948" w:name="_Toc76508643"/>
      <w:bookmarkStart w:id="6949" w:name="_Toc76717593"/>
      <w:bookmarkStart w:id="6950" w:name="_Toc83294234"/>
      <w:bookmarkStart w:id="6951" w:name="_Toc84335273"/>
      <w:r w:rsidRPr="001C0CC4">
        <w:t>7.4A.3</w:t>
      </w:r>
      <w:r w:rsidRPr="001C0CC4">
        <w:tab/>
        <w:t>Maximum input level for Inter-band CA</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952" w:name="_Toc45888427"/>
      <w:bookmarkStart w:id="6953" w:name="_Toc45889026"/>
      <w:bookmarkStart w:id="6954" w:name="_Toc59650382"/>
      <w:bookmarkStart w:id="6955" w:name="_Toc61357654"/>
      <w:bookmarkStart w:id="6956" w:name="_Toc61359428"/>
      <w:bookmarkStart w:id="6957" w:name="_Toc67916368"/>
      <w:bookmarkStart w:id="6958" w:name="_Toc75533914"/>
      <w:bookmarkStart w:id="6959" w:name="_Toc75819800"/>
      <w:bookmarkStart w:id="6960" w:name="_Toc76508644"/>
      <w:bookmarkStart w:id="6961" w:name="_Toc76717594"/>
      <w:bookmarkStart w:id="6962" w:name="_Toc83294235"/>
      <w:bookmarkStart w:id="6963" w:name="_Toc84335274"/>
      <w:bookmarkStart w:id="6964" w:name="_Toc21344462"/>
      <w:bookmarkStart w:id="6965" w:name="_Toc29801950"/>
      <w:bookmarkStart w:id="6966" w:name="_Toc29802374"/>
      <w:bookmarkStart w:id="6967" w:name="_Toc29802999"/>
      <w:bookmarkStart w:id="6968" w:name="_Toc36107741"/>
      <w:bookmarkStart w:id="6969" w:name="_Toc37251515"/>
      <w:r w:rsidRPr="001C0CC4">
        <w:t>7.4</w:t>
      </w:r>
      <w:r>
        <w:t>B</w:t>
      </w:r>
      <w:r w:rsidRPr="001C0CC4">
        <w:tab/>
        <w:t xml:space="preserve">Maximum input level for </w:t>
      </w:r>
      <w:r>
        <w:t>NR-DC</w:t>
      </w:r>
      <w:bookmarkEnd w:id="6952"/>
      <w:bookmarkEnd w:id="6953"/>
      <w:bookmarkEnd w:id="6954"/>
      <w:bookmarkEnd w:id="6955"/>
      <w:bookmarkEnd w:id="6956"/>
      <w:bookmarkEnd w:id="6957"/>
      <w:bookmarkEnd w:id="6958"/>
      <w:bookmarkEnd w:id="6959"/>
      <w:bookmarkEnd w:id="6960"/>
      <w:bookmarkEnd w:id="6961"/>
      <w:bookmarkEnd w:id="6962"/>
      <w:bookmarkEnd w:id="6963"/>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970" w:name="_Toc45888428"/>
      <w:bookmarkStart w:id="6971" w:name="_Toc45889027"/>
      <w:bookmarkStart w:id="6972" w:name="_Toc59650383"/>
      <w:bookmarkStart w:id="6973" w:name="_Toc61357655"/>
      <w:bookmarkStart w:id="6974" w:name="_Toc61359429"/>
      <w:bookmarkStart w:id="6975" w:name="_Toc67916369"/>
      <w:bookmarkStart w:id="6976" w:name="_Toc75533915"/>
      <w:bookmarkStart w:id="6977" w:name="_Toc75819801"/>
      <w:bookmarkStart w:id="6978" w:name="_Toc76508645"/>
      <w:bookmarkStart w:id="6979" w:name="_Toc76717595"/>
      <w:bookmarkStart w:id="6980" w:name="_Toc83294236"/>
      <w:bookmarkStart w:id="6981" w:name="_Toc84335275"/>
      <w:r w:rsidRPr="001C0CC4">
        <w:t>7.4D</w:t>
      </w:r>
      <w:r w:rsidRPr="001C0CC4">
        <w:tab/>
        <w:t>Maximum input level for UL MIMO</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982" w:name="_Toc45888429"/>
      <w:bookmarkStart w:id="6983" w:name="_Toc45889028"/>
      <w:bookmarkStart w:id="6984" w:name="_Toc59650384"/>
      <w:bookmarkStart w:id="6985" w:name="_Toc61357656"/>
      <w:bookmarkStart w:id="6986" w:name="_Toc61359430"/>
      <w:bookmarkStart w:id="6987" w:name="_Toc67916370"/>
      <w:bookmarkStart w:id="6988" w:name="_Toc75533916"/>
      <w:bookmarkStart w:id="6989" w:name="_Toc75819802"/>
      <w:bookmarkStart w:id="6990" w:name="_Toc76508646"/>
      <w:bookmarkStart w:id="6991" w:name="_Toc76717596"/>
      <w:bookmarkStart w:id="6992" w:name="_Toc83294237"/>
      <w:bookmarkStart w:id="6993" w:name="_Toc84335276"/>
      <w:bookmarkStart w:id="6994" w:name="_Toc21344463"/>
      <w:bookmarkStart w:id="6995" w:name="_Toc29801951"/>
      <w:bookmarkStart w:id="6996" w:name="_Toc29802375"/>
      <w:bookmarkStart w:id="6997" w:name="_Toc29803000"/>
      <w:bookmarkStart w:id="6998" w:name="_Toc36107742"/>
      <w:bookmarkStart w:id="6999"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982"/>
      <w:bookmarkEnd w:id="6983"/>
      <w:bookmarkEnd w:id="6984"/>
      <w:bookmarkEnd w:id="6985"/>
      <w:bookmarkEnd w:id="6986"/>
      <w:bookmarkEnd w:id="6987"/>
      <w:bookmarkEnd w:id="6988"/>
      <w:bookmarkEnd w:id="6989"/>
      <w:bookmarkEnd w:id="6990"/>
      <w:bookmarkEnd w:id="6991"/>
      <w:bookmarkEnd w:id="6992"/>
      <w:bookmarkEnd w:id="6993"/>
    </w:p>
    <w:p w14:paraId="79E289C4" w14:textId="77777777" w:rsidR="0017189C" w:rsidRPr="00E24AB4" w:rsidRDefault="0017189C" w:rsidP="004E30D3">
      <w:pPr>
        <w:pStyle w:val="Heading3"/>
        <w:rPr>
          <w:rFonts w:eastAsia="SimSun"/>
          <w:lang w:eastAsia="zh-CN"/>
        </w:rPr>
      </w:pPr>
      <w:bookmarkStart w:id="7000" w:name="_Toc45888430"/>
      <w:bookmarkStart w:id="7001" w:name="_Toc45889029"/>
      <w:bookmarkStart w:id="7002" w:name="_Toc59650385"/>
      <w:bookmarkStart w:id="7003" w:name="_Toc61357657"/>
      <w:bookmarkStart w:id="7004" w:name="_Toc61359431"/>
      <w:bookmarkStart w:id="7005" w:name="_Toc67916371"/>
      <w:bookmarkStart w:id="7006" w:name="_Toc75533917"/>
      <w:bookmarkStart w:id="7007" w:name="_Toc75819803"/>
      <w:bookmarkStart w:id="7008" w:name="_Toc76508647"/>
      <w:bookmarkStart w:id="7009" w:name="_Toc76717597"/>
      <w:bookmarkStart w:id="7010" w:name="_Toc83294238"/>
      <w:bookmarkStart w:id="7011" w:name="_Toc84335277"/>
      <w:r w:rsidRPr="00E24AB4">
        <w:rPr>
          <w:lang w:eastAsia="zh-CN"/>
        </w:rPr>
        <w:t>7.4E.1</w:t>
      </w:r>
      <w:r w:rsidRPr="00E24AB4">
        <w:rPr>
          <w:lang w:eastAsia="zh-CN"/>
        </w:rPr>
        <w:tab/>
        <w:t>General</w:t>
      </w:r>
      <w:bookmarkEnd w:id="7000"/>
      <w:bookmarkEnd w:id="7001"/>
      <w:bookmarkEnd w:id="7002"/>
      <w:bookmarkEnd w:id="7003"/>
      <w:bookmarkEnd w:id="7004"/>
      <w:bookmarkEnd w:id="7005"/>
      <w:bookmarkEnd w:id="7006"/>
      <w:bookmarkEnd w:id="7007"/>
      <w:bookmarkEnd w:id="7008"/>
      <w:bookmarkEnd w:id="7009"/>
      <w:bookmarkEnd w:id="7010"/>
      <w:bookmarkEnd w:id="7011"/>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bookmarkStart w:id="7012" w:name="_CRTable7_4E_11"/>
      <w:r w:rsidRPr="00E24AB4">
        <w:t xml:space="preserve">Table </w:t>
      </w:r>
      <w:bookmarkEnd w:id="7012"/>
      <w:r w:rsidRPr="00E24AB4">
        <w:t>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3AD5B25B" w:rsidR="0017189C" w:rsidRPr="00E24AB4" w:rsidRDefault="0017189C" w:rsidP="004E30D3">
      <w:pPr>
        <w:pStyle w:val="Heading3"/>
      </w:pPr>
      <w:bookmarkStart w:id="7013" w:name="_Toc45888431"/>
      <w:bookmarkStart w:id="7014" w:name="_Toc45889030"/>
      <w:bookmarkStart w:id="7015" w:name="_Toc59650386"/>
      <w:bookmarkStart w:id="7016" w:name="_Toc61357658"/>
      <w:bookmarkStart w:id="7017" w:name="_Toc61359432"/>
      <w:bookmarkStart w:id="7018" w:name="_Toc67916372"/>
      <w:bookmarkStart w:id="7019" w:name="_Toc75533918"/>
      <w:bookmarkStart w:id="7020" w:name="_Toc75819804"/>
      <w:bookmarkStart w:id="7021" w:name="_Toc76508648"/>
      <w:bookmarkStart w:id="7022" w:name="_Toc76717598"/>
      <w:bookmarkStart w:id="7023" w:name="_Toc83294239"/>
      <w:bookmarkStart w:id="7024" w:name="_Toc84335278"/>
      <w:r w:rsidRPr="00E24AB4">
        <w:t>7.4E.2</w:t>
      </w:r>
      <w:r w:rsidRPr="00E24AB4">
        <w:tab/>
      </w:r>
      <w:bookmarkEnd w:id="7013"/>
      <w:bookmarkEnd w:id="7014"/>
      <w:bookmarkEnd w:id="7015"/>
      <w:bookmarkEnd w:id="7016"/>
      <w:bookmarkEnd w:id="7017"/>
      <w:bookmarkEnd w:id="7018"/>
      <w:bookmarkEnd w:id="7019"/>
      <w:bookmarkEnd w:id="7020"/>
      <w:bookmarkEnd w:id="7021"/>
      <w:bookmarkEnd w:id="7022"/>
      <w:bookmarkEnd w:id="7023"/>
      <w:bookmarkEnd w:id="7024"/>
      <w:r w:rsidR="006952DC">
        <w:t>Maximum input level for V2X concurrent operation</w:t>
      </w:r>
    </w:p>
    <w:p w14:paraId="19240C17" w14:textId="61DE0B27" w:rsidR="00D94AB9" w:rsidRDefault="00D67749" w:rsidP="00D94AB9">
      <w:pPr>
        <w:rPr>
          <w:rFonts w:eastAsia="Malgun Gothic"/>
          <w:lang w:eastAsia="ko-KR"/>
        </w:rPr>
      </w:pPr>
      <w:bookmarkStart w:id="7025" w:name="_Toc45888432"/>
      <w:bookmarkStart w:id="7026" w:name="_Toc45889031"/>
      <w:bookmarkStart w:id="7027" w:name="_Toc59650387"/>
      <w:bookmarkStart w:id="7028" w:name="_Toc61357659"/>
      <w:bookmarkStart w:id="7029" w:name="_Toc61359433"/>
      <w:bookmarkStart w:id="7030" w:name="_Toc67916373"/>
      <w:bookmarkStart w:id="7031" w:name="_Toc75533919"/>
      <w:bookmarkStart w:id="7032" w:name="_Toc75819805"/>
      <w:bookmarkStart w:id="7033" w:name="_Toc76508649"/>
      <w:bookmarkStart w:id="7034" w:name="_Toc76717599"/>
      <w:bookmarkStart w:id="7035" w:name="_Toc83294240"/>
      <w:bookmarkStart w:id="7036" w:name="_Toc84335279"/>
      <w:r w:rsidRPr="00E24AB4">
        <w:rPr>
          <w:noProof/>
        </w:rPr>
        <w:t xml:space="preserve">For the inter-band con-current NR V2X operation, </w:t>
      </w:r>
      <w:r w:rsidRPr="00E24AB4">
        <w:t xml:space="preserve">the requirements specified in </w:t>
      </w:r>
      <w:r>
        <w:t>clause</w:t>
      </w:r>
      <w:r w:rsidRPr="00E24AB4">
        <w:t xml:space="preserve"> 7.4E</w:t>
      </w:r>
      <w:r>
        <w:t>.1</w:t>
      </w:r>
      <w:r w:rsidRPr="00E24AB4">
        <w:t xml:space="preserve"> shall apply for the NR sidelink reception in </w:t>
      </w:r>
      <w:r>
        <w:t>the operating b</w:t>
      </w:r>
      <w:r w:rsidRPr="00E24AB4">
        <w:t>and</w:t>
      </w:r>
      <w:r>
        <w:t xml:space="preserve">s in Table </w:t>
      </w:r>
      <w:r>
        <w:rPr>
          <w:rFonts w:hint="eastAsia"/>
          <w:lang w:eastAsia="zh-CN"/>
        </w:rPr>
        <w:t>5.</w:t>
      </w:r>
      <w:r>
        <w:rPr>
          <w:lang w:eastAsia="zh-CN"/>
        </w:rPr>
        <w:t>2E.2-1</w:t>
      </w:r>
      <w:r w:rsidRPr="00E24AB4">
        <w:t xml:space="preserve"> and the requirements specified in </w:t>
      </w:r>
      <w:r>
        <w:t>clause</w:t>
      </w:r>
      <w:r w:rsidRPr="00E24AB4">
        <w:t xml:space="preserve"> 7.4 shall apply for the NR downlink reception in licensed band while all downlink carriers are active</w:t>
      </w:r>
      <w:r w:rsidRPr="00A1115A">
        <w:t>.</w:t>
      </w:r>
    </w:p>
    <w:p w14:paraId="1D4BFA8B" w14:textId="77777777" w:rsidR="00DC7196" w:rsidRPr="001C0CC4" w:rsidRDefault="00DC7196" w:rsidP="004E30D3">
      <w:pPr>
        <w:pStyle w:val="Heading2"/>
      </w:pPr>
      <w:r w:rsidRPr="001C0CC4">
        <w:t>7.5</w:t>
      </w:r>
      <w:r w:rsidRPr="001C0CC4">
        <w:tab/>
        <w:t>Adjacent channel selectivity</w:t>
      </w:r>
      <w:bookmarkEnd w:id="6994"/>
      <w:bookmarkEnd w:id="6995"/>
      <w:bookmarkEnd w:id="6996"/>
      <w:bookmarkEnd w:id="6997"/>
      <w:bookmarkEnd w:id="6998"/>
      <w:bookmarkEnd w:id="6999"/>
      <w:bookmarkEnd w:id="7025"/>
      <w:bookmarkEnd w:id="7026"/>
      <w:bookmarkEnd w:id="7027"/>
      <w:bookmarkEnd w:id="7028"/>
      <w:bookmarkEnd w:id="7029"/>
      <w:bookmarkEnd w:id="7030"/>
      <w:bookmarkEnd w:id="7031"/>
      <w:bookmarkEnd w:id="7032"/>
      <w:bookmarkEnd w:id="7033"/>
      <w:bookmarkEnd w:id="7034"/>
      <w:bookmarkEnd w:id="7035"/>
      <w:bookmarkEnd w:id="7036"/>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bookmarkStart w:id="7037" w:name="_CRTable7_51"/>
      <w:r w:rsidRPr="001C0CC4">
        <w:t xml:space="preserve">Table </w:t>
      </w:r>
      <w:bookmarkEnd w:id="7037"/>
      <w:r w:rsidRPr="001C0CC4">
        <w:t>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bookmarkStart w:id="7038" w:name="_CRTable7_52"/>
      <w:r w:rsidRPr="001C0CC4">
        <w:t xml:space="preserve">Table </w:t>
      </w:r>
      <w:bookmarkEnd w:id="7038"/>
      <w:r w:rsidRPr="001C0CC4">
        <w:t>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bookmarkStart w:id="7039" w:name="_CRTable7_53"/>
      <w:r w:rsidRPr="001C0CC4">
        <w:t xml:space="preserve">Table </w:t>
      </w:r>
      <w:bookmarkEnd w:id="7039"/>
      <w:r w:rsidRPr="001C0CC4">
        <w:t>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0" type="#_x0000_t75" style="width:116.5pt;height:8pt" o:ole="">
                  <v:imagedata r:id="rId123" o:title=""/>
                </v:shape>
                <o:OLEObject Type="Embed" ProgID="Equation.3" ShapeID="_x0000_i1080" DrawAspect="Content" ObjectID="_1820927637" r:id="rId124"/>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bookmarkStart w:id="7040" w:name="_CRTable7_54"/>
      <w:r w:rsidRPr="001C0CC4">
        <w:t xml:space="preserve">Table </w:t>
      </w:r>
      <w:bookmarkEnd w:id="7040"/>
      <w:r w:rsidRPr="001C0CC4">
        <w:t>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81" type="#_x0000_t75" style="width:116.5pt;height:8pt" o:ole="">
                  <v:imagedata r:id="rId123" o:title=""/>
                </v:shape>
                <o:OLEObject Type="Embed" ProgID="Equation.3" ShapeID="_x0000_i1081" DrawAspect="Content" ObjectID="_1820927638" r:id="rId125"/>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bookmarkStart w:id="7041" w:name="_CRTable7_55"/>
      <w:r w:rsidRPr="001C0CC4">
        <w:t xml:space="preserve">Table </w:t>
      </w:r>
      <w:bookmarkEnd w:id="7041"/>
      <w:r w:rsidRPr="001C0CC4">
        <w:t>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82" type="#_x0000_t75" style="width:116.5pt;height:8pt" o:ole="">
                  <v:imagedata r:id="rId123" o:title=""/>
                </v:shape>
                <o:OLEObject Type="Embed" ProgID="Equation.3" ShapeID="_x0000_i1082" DrawAspect="Content" ObjectID="_1820927639" r:id="rId126"/>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bookmarkStart w:id="7042" w:name="_CRTable7_56"/>
      <w:r w:rsidRPr="001C0CC4">
        <w:t xml:space="preserve">Table </w:t>
      </w:r>
      <w:bookmarkEnd w:id="7042"/>
      <w:r w:rsidRPr="001C0CC4">
        <w:t>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7043"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7043"/>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83" type="#_x0000_t75" style="width:116.5pt;height:8pt" o:ole="">
                  <v:imagedata r:id="rId123" o:title=""/>
                </v:shape>
                <o:OLEObject Type="Embed" ProgID="Equation.3" ShapeID="_x0000_i1083" DrawAspect="Content" ObjectID="_1820927640" r:id="rId127"/>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7044" w:name="_Toc21344464"/>
      <w:bookmarkStart w:id="7045" w:name="_Toc29801952"/>
      <w:bookmarkStart w:id="7046" w:name="_Toc29802376"/>
      <w:bookmarkStart w:id="7047" w:name="_Toc29803001"/>
      <w:bookmarkStart w:id="7048" w:name="_Toc36107743"/>
      <w:bookmarkStart w:id="7049" w:name="_Toc37251517"/>
      <w:bookmarkStart w:id="7050" w:name="_Toc45888433"/>
      <w:bookmarkStart w:id="7051" w:name="_Toc45889032"/>
      <w:bookmarkStart w:id="7052" w:name="_Toc59650388"/>
      <w:bookmarkStart w:id="7053" w:name="_Toc61357660"/>
      <w:bookmarkStart w:id="7054" w:name="_Toc61359434"/>
      <w:bookmarkStart w:id="7055" w:name="_Toc67916374"/>
      <w:bookmarkStart w:id="7056" w:name="_Toc75533920"/>
      <w:bookmarkStart w:id="7057" w:name="_Toc75819806"/>
      <w:bookmarkStart w:id="7058" w:name="_Toc76508650"/>
      <w:bookmarkStart w:id="7059" w:name="_Toc76717600"/>
      <w:bookmarkStart w:id="7060" w:name="_Toc83294241"/>
      <w:bookmarkStart w:id="7061" w:name="_Toc84335280"/>
      <w:r w:rsidRPr="001C0CC4">
        <w:t>7.5A</w:t>
      </w:r>
      <w:r w:rsidRPr="001C0CC4">
        <w:tab/>
        <w:t>Adjacent channel selectivity for CA</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31487F42" w14:textId="77777777" w:rsidR="00DC7196" w:rsidRPr="001C0CC4" w:rsidRDefault="00DC7196" w:rsidP="004E30D3">
      <w:pPr>
        <w:pStyle w:val="Heading3"/>
      </w:pPr>
      <w:bookmarkStart w:id="7062" w:name="_Toc21344465"/>
      <w:bookmarkStart w:id="7063" w:name="_Toc29801953"/>
      <w:bookmarkStart w:id="7064" w:name="_Toc29802377"/>
      <w:bookmarkStart w:id="7065" w:name="_Toc29803002"/>
      <w:bookmarkStart w:id="7066" w:name="_Toc36107744"/>
      <w:bookmarkStart w:id="7067" w:name="_Toc37251518"/>
      <w:bookmarkStart w:id="7068" w:name="_Toc45888434"/>
      <w:bookmarkStart w:id="7069" w:name="_Toc45889033"/>
      <w:bookmarkStart w:id="7070" w:name="_Toc59650389"/>
      <w:bookmarkStart w:id="7071" w:name="_Toc61357661"/>
      <w:bookmarkStart w:id="7072" w:name="_Toc61359435"/>
      <w:bookmarkStart w:id="7073" w:name="_Toc67916375"/>
      <w:bookmarkStart w:id="7074" w:name="_Toc75533921"/>
      <w:bookmarkStart w:id="7075" w:name="_Toc75819807"/>
      <w:bookmarkStart w:id="7076" w:name="_Toc76508651"/>
      <w:bookmarkStart w:id="7077" w:name="_Toc76717601"/>
      <w:bookmarkStart w:id="7078" w:name="_Toc83294242"/>
      <w:bookmarkStart w:id="7079" w:name="_Toc84335281"/>
      <w:r w:rsidRPr="001C0CC4">
        <w:t>7.5A.1</w:t>
      </w:r>
      <w:r w:rsidRPr="001C0CC4">
        <w:tab/>
        <w:t>Adjacent channel selectivity for Intra-band contiguous CA</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bookmarkStart w:id="7080" w:name="_CRTable7_5A_11"/>
      <w:r w:rsidRPr="001C0CC4">
        <w:rPr>
          <w:rFonts w:cs="Arial"/>
        </w:rPr>
        <w:t xml:space="preserve">Table </w:t>
      </w:r>
      <w:bookmarkEnd w:id="7080"/>
      <w:r w:rsidRPr="001C0CC4">
        <w:rPr>
          <w:rFonts w:cs="Arial"/>
        </w:rPr>
        <w:t>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3C84A285" w:rsidR="00DC7196" w:rsidRPr="001C0CC4" w:rsidRDefault="00DC7196" w:rsidP="00DC7196">
      <w:pPr>
        <w:pStyle w:val="TH"/>
        <w:rPr>
          <w:rFonts w:cs="Arial"/>
        </w:rPr>
      </w:pPr>
      <w:bookmarkStart w:id="7081" w:name="_CRTable7_5A_11a"/>
      <w:r w:rsidRPr="001C0CC4">
        <w:rPr>
          <w:rFonts w:cs="Arial"/>
        </w:rPr>
        <w:t xml:space="preserve">Table </w:t>
      </w:r>
      <w:bookmarkEnd w:id="7081"/>
      <w:r w:rsidR="000A2A35" w:rsidRPr="001C0CC4">
        <w:rPr>
          <w:rFonts w:cs="Arial"/>
        </w:rPr>
        <w:t>7.5A.1-1a: ACS for intra-band contiguous CA with F</w:t>
      </w:r>
      <w:r w:rsidR="000A2A35" w:rsidRPr="001C0CC4">
        <w:rPr>
          <w:rFonts w:cs="Arial"/>
          <w:vertAlign w:val="subscript"/>
        </w:rPr>
        <w:t>DL_</w:t>
      </w:r>
      <w:r w:rsidR="000A2A35">
        <w:rPr>
          <w:rFonts w:cs="Arial"/>
          <w:vertAlign w:val="subscript"/>
        </w:rPr>
        <w:t>high</w:t>
      </w:r>
      <w:r w:rsidR="000A2A35" w:rsidRPr="001C0CC4">
        <w:rPr>
          <w:rFonts w:cs="Arial"/>
          <w:vertAlign w:val="subscript"/>
        </w:rPr>
        <w:t xml:space="preserve"> </w:t>
      </w:r>
      <w:r w:rsidR="000A2A35" w:rsidRPr="001C0CC4">
        <w:rPr>
          <w:rFonts w:cs="Arial"/>
        </w:rPr>
        <w:t>&lt; 2700 MHz and F</w:t>
      </w:r>
      <w:r w:rsidR="000A2A35" w:rsidRPr="001C0CC4">
        <w:rPr>
          <w:rFonts w:cs="Arial"/>
          <w:vertAlign w:val="subscript"/>
        </w:rPr>
        <w:t>UL</w:t>
      </w:r>
      <w:r w:rsidR="000A2A35">
        <w:rPr>
          <w:rFonts w:cs="Arial"/>
          <w:vertAlign w:val="subscript"/>
        </w:rPr>
        <w:t>_high</w:t>
      </w:r>
      <w:r w:rsidR="000A2A35" w:rsidRPr="001C0CC4">
        <w:rPr>
          <w:rFonts w:cs="Arial"/>
          <w:vertAlign w:val="subscript"/>
        </w:rPr>
        <w:t xml:space="preserve"> </w:t>
      </w:r>
      <w:r w:rsidR="000A2A35"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17"/>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2"/>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bookmarkStart w:id="7082" w:name="_CRTable7_5A_12"/>
      <w:r w:rsidRPr="001C0CC4">
        <w:rPr>
          <w:rFonts w:cs="Arial"/>
        </w:rPr>
        <w:t xml:space="preserve">Table </w:t>
      </w:r>
      <w:bookmarkEnd w:id="7082"/>
      <w:r w:rsidRPr="001C0CC4">
        <w:rPr>
          <w:rFonts w:cs="Arial"/>
        </w:rPr>
        <w:t>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F85F07" w:rsidRPr="001C0CC4" w14:paraId="7A8F3015" w14:textId="77777777" w:rsidTr="000230E4">
        <w:trPr>
          <w:trHeight w:val="182"/>
          <w:jc w:val="center"/>
        </w:trPr>
        <w:tc>
          <w:tcPr>
            <w:tcW w:w="1883" w:type="dxa"/>
          </w:tcPr>
          <w:p w14:paraId="5BA3DD74" w14:textId="77777777" w:rsidR="00F85F07" w:rsidRPr="001C0CC4" w:rsidRDefault="00F85F07" w:rsidP="00F85F07">
            <w:pPr>
              <w:pStyle w:val="TAC"/>
              <w:rPr>
                <w:i/>
              </w:rPr>
            </w:pPr>
            <w:r w:rsidRPr="001C0CC4">
              <w:rPr>
                <w:bCs/>
              </w:rPr>
              <w:t>BW</w:t>
            </w:r>
            <w:r w:rsidRPr="001C0CC4">
              <w:rPr>
                <w:bCs/>
                <w:vertAlign w:val="subscript"/>
              </w:rPr>
              <w:t>Interferer</w:t>
            </w:r>
          </w:p>
        </w:tc>
        <w:tc>
          <w:tcPr>
            <w:tcW w:w="709" w:type="dxa"/>
          </w:tcPr>
          <w:p w14:paraId="3873A14E" w14:textId="77777777" w:rsidR="00F85F07" w:rsidRPr="001C0CC4" w:rsidRDefault="00F85F07" w:rsidP="00F85F07">
            <w:pPr>
              <w:pStyle w:val="TAC"/>
            </w:pPr>
            <w:r w:rsidRPr="001C0CC4">
              <w:t>MHz</w:t>
            </w:r>
          </w:p>
        </w:tc>
        <w:tc>
          <w:tcPr>
            <w:tcW w:w="2281" w:type="dxa"/>
          </w:tcPr>
          <w:p w14:paraId="46FFF1F8" w14:textId="77777777" w:rsidR="00F85F07" w:rsidRPr="001C0CC4" w:rsidRDefault="00F85F07" w:rsidP="00F85F07">
            <w:pPr>
              <w:pStyle w:val="TAC"/>
            </w:pPr>
            <w:r>
              <w:rPr>
                <w:rFonts w:hint="eastAsia"/>
                <w:lang w:eastAsia="zh-CN"/>
              </w:rPr>
              <w:t>20</w:t>
            </w:r>
          </w:p>
        </w:tc>
        <w:tc>
          <w:tcPr>
            <w:tcW w:w="2281" w:type="dxa"/>
          </w:tcPr>
          <w:p w14:paraId="63F29F9E" w14:textId="4362CF81" w:rsidR="00F85F07" w:rsidRPr="001C0CC4" w:rsidRDefault="00F85F07" w:rsidP="00F85F07">
            <w:pPr>
              <w:pStyle w:val="TAC"/>
            </w:pPr>
            <w:r w:rsidRPr="001C0CC4">
              <w:t>BW</w:t>
            </w:r>
            <w:r w:rsidRPr="001C0CC4">
              <w:rPr>
                <w:vertAlign w:val="subscript"/>
              </w:rPr>
              <w:t>channel CA</w:t>
            </w:r>
          </w:p>
        </w:tc>
        <w:tc>
          <w:tcPr>
            <w:tcW w:w="2281" w:type="dxa"/>
          </w:tcPr>
          <w:p w14:paraId="6DE25925" w14:textId="77777777" w:rsidR="00F85F07" w:rsidRPr="001C0CC4" w:rsidRDefault="00F85F07" w:rsidP="00F85F07">
            <w:pPr>
              <w:pStyle w:val="TAC"/>
            </w:pPr>
            <w:r w:rsidRPr="00414DAE">
              <w:t>50</w:t>
            </w:r>
          </w:p>
        </w:tc>
        <w:tc>
          <w:tcPr>
            <w:tcW w:w="2281" w:type="dxa"/>
          </w:tcPr>
          <w:p w14:paraId="1F82DE19" w14:textId="77777777" w:rsidR="00F85F07" w:rsidRPr="001C0CC4" w:rsidRDefault="00F85F07" w:rsidP="00F85F07">
            <w:pPr>
              <w:pStyle w:val="TAC"/>
            </w:pPr>
          </w:p>
        </w:tc>
      </w:tr>
      <w:tr w:rsidR="00F85F07" w:rsidRPr="001C0CC4" w14:paraId="5DB9C8A1" w14:textId="77777777" w:rsidTr="000230E4">
        <w:trPr>
          <w:trHeight w:val="560"/>
          <w:jc w:val="center"/>
        </w:trPr>
        <w:tc>
          <w:tcPr>
            <w:tcW w:w="1883" w:type="dxa"/>
          </w:tcPr>
          <w:p w14:paraId="62348F03"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F85F07" w:rsidRPr="001C0CC4" w:rsidRDefault="00F85F07" w:rsidP="00F85F07">
            <w:pPr>
              <w:pStyle w:val="TAC"/>
            </w:pPr>
            <w:r w:rsidRPr="001C0CC4">
              <w:t>MHz</w:t>
            </w:r>
          </w:p>
        </w:tc>
        <w:tc>
          <w:tcPr>
            <w:tcW w:w="2281" w:type="dxa"/>
          </w:tcPr>
          <w:p w14:paraId="039FCE11" w14:textId="77777777" w:rsidR="00F85F07" w:rsidRPr="005F768B" w:rsidRDefault="00F85F07" w:rsidP="00F85F07">
            <w:pPr>
              <w:pStyle w:val="TAC"/>
            </w:pPr>
            <w:r w:rsidRPr="005F768B">
              <w:t>10 + Foffset</w:t>
            </w:r>
          </w:p>
          <w:p w14:paraId="24B10E4F" w14:textId="77777777" w:rsidR="00F85F07" w:rsidRPr="005F768B" w:rsidRDefault="00F85F07" w:rsidP="00F85F07">
            <w:pPr>
              <w:pStyle w:val="TAC"/>
            </w:pPr>
            <w:r w:rsidRPr="005F768B">
              <w:t>/</w:t>
            </w:r>
          </w:p>
          <w:p w14:paraId="377EC604" w14:textId="77777777" w:rsidR="00F85F07" w:rsidRPr="001C0CC4" w:rsidRDefault="00F85F07" w:rsidP="00F85F07">
            <w:pPr>
              <w:pStyle w:val="TAC"/>
            </w:pPr>
            <w:r w:rsidRPr="005F768B">
              <w:t>-10 - Foffset</w:t>
            </w:r>
          </w:p>
        </w:tc>
        <w:tc>
          <w:tcPr>
            <w:tcW w:w="2281" w:type="dxa"/>
          </w:tcPr>
          <w:p w14:paraId="097B8369"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626D0B44" w14:textId="77777777" w:rsidR="00F85F07" w:rsidRPr="001C0CC4" w:rsidRDefault="00F85F07" w:rsidP="00F85F07">
            <w:pPr>
              <w:pStyle w:val="TAC"/>
            </w:pPr>
            <w:r w:rsidRPr="001C0CC4">
              <w:t>/</w:t>
            </w:r>
          </w:p>
          <w:p w14:paraId="7B6ABADF" w14:textId="0C560B6B"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281" w:type="dxa"/>
          </w:tcPr>
          <w:p w14:paraId="489007C7"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5887466B" w14:textId="77777777" w:rsidR="00F85F07" w:rsidRPr="00414DAE" w:rsidRDefault="00F85F07" w:rsidP="00F85F07">
            <w:pPr>
              <w:pStyle w:val="TAC"/>
            </w:pPr>
            <w:r w:rsidRPr="00414DAE">
              <w:t>/</w:t>
            </w:r>
          </w:p>
          <w:p w14:paraId="58A54AA4" w14:textId="77777777"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F85F07" w:rsidRPr="001C0CC4" w:rsidRDefault="00F85F07" w:rsidP="00F85F07">
            <w:pPr>
              <w:pStyle w:val="TAC"/>
            </w:pPr>
          </w:p>
        </w:tc>
      </w:tr>
      <w:tr w:rsidR="00F85F07" w:rsidRPr="001C0CC4" w14:paraId="1B008DD3" w14:textId="77777777" w:rsidTr="00DC7196">
        <w:trPr>
          <w:trHeight w:val="404"/>
          <w:jc w:val="center"/>
        </w:trPr>
        <w:tc>
          <w:tcPr>
            <w:tcW w:w="11716" w:type="dxa"/>
            <w:gridSpan w:val="6"/>
          </w:tcPr>
          <w:p w14:paraId="3B529EBB" w14:textId="77777777" w:rsidR="00F85F07" w:rsidRPr="001C0CC4" w:rsidRDefault="00F85F07" w:rsidP="00F85F07">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84" type="#_x0000_t75" style="width:116.5pt;height:8pt" o:ole="">
                  <v:imagedata r:id="rId123" o:title=""/>
                </v:shape>
                <o:OLEObject Type="Embed" ProgID="Equation.3" ShapeID="_x0000_i1084" DrawAspect="Content" ObjectID="_1820927641" r:id="rId128"/>
              </w:object>
            </w:r>
            <w:r w:rsidRPr="001C0CC4">
              <w:t>MHz with SCS the sub-carrier spacing of the carrier closest to the interferer in MHz. The interferer is an NR signal with an SCS equal to that of the closest carrier.</w:t>
            </w:r>
          </w:p>
          <w:p w14:paraId="4ECC9F1A"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210CAE58" w:rsidR="00DC7196" w:rsidRPr="001C0CC4" w:rsidRDefault="00DC7196" w:rsidP="00DC7196">
      <w:pPr>
        <w:pStyle w:val="TH"/>
        <w:rPr>
          <w:rFonts w:cs="Arial"/>
        </w:rPr>
      </w:pPr>
      <w:bookmarkStart w:id="7083" w:name="_CRTable7_5A_12a"/>
      <w:r w:rsidRPr="001C0CC4">
        <w:rPr>
          <w:rFonts w:cs="Arial"/>
        </w:rPr>
        <w:t xml:space="preserve">Table </w:t>
      </w:r>
      <w:bookmarkEnd w:id="7083"/>
      <w:r w:rsidRPr="001C0CC4">
        <w:rPr>
          <w:rFonts w:cs="Arial"/>
        </w:rPr>
        <w:t xml:space="preserve">7.5A.1-2a: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85" type="#_x0000_t75" style="width:116.5pt;height:8pt" o:ole="">
                  <v:imagedata r:id="rId123" o:title=""/>
                </v:shape>
                <o:OLEObject Type="Embed" ProgID="Equation.3" ShapeID="_x0000_i1085" DrawAspect="Content" ObjectID="_1820927642" r:id="rId129"/>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bookmarkStart w:id="7084" w:name="_CRTable7_5A_13"/>
      <w:r w:rsidRPr="001C0CC4">
        <w:rPr>
          <w:rFonts w:cs="Arial"/>
        </w:rPr>
        <w:t xml:space="preserve">Table </w:t>
      </w:r>
      <w:bookmarkEnd w:id="7084"/>
      <w:r w:rsidRPr="001C0CC4">
        <w:rPr>
          <w:rFonts w:cs="Arial"/>
        </w:rPr>
        <w:t>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F85F07" w:rsidRPr="001C0CC4" w14:paraId="6E4833E6" w14:textId="77777777" w:rsidTr="000230E4">
        <w:trPr>
          <w:trHeight w:val="560"/>
          <w:jc w:val="center"/>
        </w:trPr>
        <w:tc>
          <w:tcPr>
            <w:tcW w:w="1883" w:type="dxa"/>
          </w:tcPr>
          <w:p w14:paraId="09E661F5"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F85F07" w:rsidRPr="001C0CC4" w:rsidRDefault="00F85F07" w:rsidP="00F85F07">
            <w:pPr>
              <w:pStyle w:val="TAC"/>
            </w:pPr>
            <w:r w:rsidRPr="001C0CC4">
              <w:t>MHz</w:t>
            </w:r>
          </w:p>
        </w:tc>
        <w:tc>
          <w:tcPr>
            <w:tcW w:w="1543" w:type="dxa"/>
          </w:tcPr>
          <w:p w14:paraId="0BC9B14F" w14:textId="77777777" w:rsidR="00F85F07" w:rsidRPr="00414DAE" w:rsidRDefault="00F85F07" w:rsidP="00F85F07">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F85F07" w:rsidRPr="00414DAE" w:rsidRDefault="00F85F07" w:rsidP="00F85F07">
            <w:pPr>
              <w:pStyle w:val="TAC"/>
            </w:pPr>
            <w:r w:rsidRPr="00414DAE">
              <w:t>/</w:t>
            </w:r>
          </w:p>
          <w:p w14:paraId="4F1B2FAD" w14:textId="77777777" w:rsidR="00F85F07" w:rsidRPr="001C0CC4" w:rsidRDefault="00F85F07" w:rsidP="00F85F07">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25ADF492"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1D8C3EA9" w14:textId="77777777" w:rsidR="00F85F07" w:rsidRPr="001C0CC4" w:rsidRDefault="00F85F07" w:rsidP="00F85F07">
            <w:pPr>
              <w:pStyle w:val="TAC"/>
            </w:pPr>
            <w:r w:rsidRPr="001C0CC4">
              <w:t>/</w:t>
            </w:r>
          </w:p>
          <w:p w14:paraId="1A2BCC28" w14:textId="284CA706"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520" w:type="dxa"/>
          </w:tcPr>
          <w:p w14:paraId="494F26CE"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7C908AB8" w14:textId="77777777" w:rsidR="00F85F07" w:rsidRPr="00414DAE" w:rsidRDefault="00F85F07" w:rsidP="00F85F07">
            <w:pPr>
              <w:pStyle w:val="TAC"/>
            </w:pPr>
            <w:r w:rsidRPr="00414DAE">
              <w:t>/</w:t>
            </w:r>
          </w:p>
          <w:p w14:paraId="7159CFC1" w14:textId="5026A589"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F85F07" w:rsidRPr="001C0CC4" w:rsidRDefault="00F85F07" w:rsidP="00F85F07">
            <w:pPr>
              <w:pStyle w:val="TAC"/>
            </w:pPr>
          </w:p>
        </w:tc>
      </w:tr>
      <w:tr w:rsidR="00F85F07" w:rsidRPr="001C0CC4" w14:paraId="4D77D0A8" w14:textId="77777777" w:rsidTr="00DC7196">
        <w:trPr>
          <w:trHeight w:val="404"/>
          <w:jc w:val="center"/>
        </w:trPr>
        <w:tc>
          <w:tcPr>
            <w:tcW w:w="10978" w:type="dxa"/>
            <w:gridSpan w:val="6"/>
          </w:tcPr>
          <w:p w14:paraId="62FC01FA" w14:textId="77777777" w:rsidR="00F85F07" w:rsidRPr="001C0CC4" w:rsidRDefault="00F85F07" w:rsidP="00F85F07">
            <w:pPr>
              <w:pStyle w:val="TAN"/>
            </w:pPr>
            <w:r w:rsidRPr="001C0CC4">
              <w:t>NOTE 1:</w:t>
            </w:r>
            <w:r w:rsidRPr="001C0CC4">
              <w:tab/>
              <w:t xml:space="preserve">The transmitter shall be set to </w:t>
            </w:r>
            <w:r>
              <w:t>2</w:t>
            </w:r>
            <w:r w:rsidRPr="001C0CC4">
              <w:t>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86" type="#_x0000_t75" style="width:116.5pt;height:8pt" o:ole="">
                  <v:imagedata r:id="rId123" o:title=""/>
                </v:shape>
                <o:OLEObject Type="Embed" ProgID="Equation.3" ShapeID="_x0000_i1086" DrawAspect="Content" ObjectID="_1820927643" r:id="rId130"/>
              </w:object>
            </w:r>
            <w:r w:rsidRPr="001C0CC4">
              <w:t>MHz with SCS the sub-carrier spacing of the carrier closest to the interferer in MHz. The interferer is an NR signal with an SCS equal to that of the closest carrier.</w:t>
            </w:r>
          </w:p>
          <w:p w14:paraId="2212FCC5"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6F149FE4" w:rsidR="00DC7196" w:rsidRPr="001C0CC4" w:rsidRDefault="00DC7196" w:rsidP="00DC7196">
      <w:pPr>
        <w:pStyle w:val="TH"/>
        <w:rPr>
          <w:rFonts w:cs="Arial"/>
        </w:rPr>
      </w:pPr>
      <w:bookmarkStart w:id="7085" w:name="_CRTable7_5A_13a"/>
      <w:r w:rsidRPr="001C0CC4">
        <w:rPr>
          <w:rFonts w:cs="Arial"/>
        </w:rPr>
        <w:t xml:space="preserve">Table </w:t>
      </w:r>
      <w:bookmarkEnd w:id="7085"/>
      <w:r w:rsidRPr="001C0CC4">
        <w:rPr>
          <w:rFonts w:cs="Arial"/>
        </w:rPr>
        <w:t xml:space="preserve">7.5A.1-3a: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vertAlign w:val="subscript"/>
        </w:rPr>
        <w:t xml:space="preserve"> </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7086"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7086"/>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87" type="#_x0000_t75" style="width:116.5pt;height:8pt" o:ole="">
                  <v:imagedata r:id="rId123" o:title=""/>
                </v:shape>
                <o:OLEObject Type="Embed" ProgID="Equation.3" ShapeID="_x0000_i1087" DrawAspect="Content" ObjectID="_1820927644" r:id="rId131"/>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7087" w:name="_Toc21344466"/>
      <w:bookmarkStart w:id="7088" w:name="_Toc29801954"/>
      <w:bookmarkStart w:id="7089" w:name="_Toc29802378"/>
      <w:bookmarkStart w:id="7090" w:name="_Toc29803003"/>
      <w:bookmarkStart w:id="7091" w:name="_Toc36107745"/>
      <w:bookmarkStart w:id="7092" w:name="_Toc37251519"/>
      <w:bookmarkStart w:id="7093" w:name="_Toc45888435"/>
      <w:bookmarkStart w:id="7094" w:name="_Toc45889034"/>
      <w:bookmarkStart w:id="7095" w:name="_Toc59650390"/>
      <w:bookmarkStart w:id="7096" w:name="_Toc61357662"/>
      <w:bookmarkStart w:id="7097" w:name="_Toc61359436"/>
      <w:bookmarkStart w:id="7098" w:name="_Toc67916376"/>
      <w:bookmarkStart w:id="7099" w:name="_Toc75533922"/>
      <w:bookmarkStart w:id="7100" w:name="_Toc75819808"/>
      <w:bookmarkStart w:id="7101" w:name="_Toc76508652"/>
      <w:bookmarkStart w:id="7102" w:name="_Toc76717602"/>
      <w:bookmarkStart w:id="7103" w:name="_Toc83294243"/>
      <w:bookmarkStart w:id="7104" w:name="_Toc84335282"/>
      <w:r w:rsidRPr="001C0CC4">
        <w:t>7.5A.2</w:t>
      </w:r>
      <w:r w:rsidRPr="001C0CC4">
        <w:tab/>
        <w:t>Adjacent channel selectivity Intra-band non-contiguous CA</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4631D090" w14:textId="0AAE171C" w:rsidR="00DC7196" w:rsidRPr="001C0CC4" w:rsidRDefault="00A70E81" w:rsidP="00DC7196">
      <w:r w:rsidRPr="001C0CC4">
        <w:t xml:space="preserve">For intra-band non-contiguous carrier aggregation with </w:t>
      </w:r>
      <w:r w:rsidRPr="001C0CC4">
        <w:rPr>
          <w:rFonts w:cs="Arial"/>
        </w:rPr>
        <w:t>F</w:t>
      </w:r>
      <w:r w:rsidRPr="001C0CC4">
        <w:rPr>
          <w:rFonts w:cs="Arial"/>
          <w:bCs/>
          <w:vertAlign w:val="subscript"/>
        </w:rPr>
        <w:t>DL_</w:t>
      </w:r>
      <w:r>
        <w:rPr>
          <w:rFonts w:cs="Arial"/>
          <w:bCs/>
          <w:vertAlign w:val="subscript"/>
        </w:rPr>
        <w:t>high</w:t>
      </w:r>
      <w:r w:rsidRPr="001C0CC4">
        <w:rPr>
          <w:rFonts w:cs="Arial"/>
        </w:rPr>
        <w:t xml:space="preserve"> &lt; 2700 MHz and F</w:t>
      </w:r>
      <w:r w:rsidRPr="001C0CC4">
        <w:rPr>
          <w:rFonts w:cs="Arial"/>
          <w:bCs/>
          <w:vertAlign w:val="subscript"/>
        </w:rPr>
        <w:t>UL_</w:t>
      </w:r>
      <w:r>
        <w:rPr>
          <w:rFonts w:cs="Arial"/>
          <w:bCs/>
          <w:vertAlign w:val="subscript"/>
        </w:rPr>
        <w:t>high</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w:t>
      </w:r>
      <w:r>
        <w:t xml:space="preserve"> </w:t>
      </w:r>
      <w:r w:rsidR="00DC7196" w:rsidRPr="001C0CC4">
        <w:t xml:space="preserve">For this uplink configuration, the UE shall meet the requirements for each sub-block as specified in </w:t>
      </w:r>
      <w:r w:rsidR="00DC7196">
        <w:t>clause</w:t>
      </w:r>
      <w:r w:rsidR="00DC7196"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00DC7196" w:rsidRPr="001C0CC4">
        <w:rPr>
          <w:sz w:val="13"/>
          <w:szCs w:val="13"/>
        </w:rPr>
        <w:t xml:space="preserve">interferer </w:t>
      </w:r>
      <w:r w:rsidR="00DC7196"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00DC7196" w:rsidRPr="001C0CC4">
        <w:rPr>
          <w:sz w:val="13"/>
          <w:szCs w:val="13"/>
        </w:rPr>
        <w:t xml:space="preserve">interferer </w:t>
      </w:r>
      <w:r w:rsidR="00DC7196" w:rsidRPr="001C0CC4">
        <w:t xml:space="preserve"> in accordance with the ACS requirement for each sub-block (Table 7.5-1 and Table 7.5A.1-1a). For the upper range of test parameters (Case 2) for which the interferer power P</w:t>
      </w:r>
      <w:r w:rsidR="00DC7196" w:rsidRPr="001C0CC4">
        <w:rPr>
          <w:sz w:val="13"/>
          <w:szCs w:val="13"/>
        </w:rPr>
        <w:t xml:space="preserve">interferer </w:t>
      </w:r>
      <w:r w:rsidR="00DC7196" w:rsidRPr="001C0CC4">
        <w:t xml:space="preserve"> is -25 dBm (Table 7.5-4 and Table 7.5A.1-3a) the wanted signal power levels for the carriers of each sub-block shall be adjusted relative to P</w:t>
      </w:r>
      <w:r w:rsidR="00DC7196" w:rsidRPr="001C0CC4">
        <w:rPr>
          <w:sz w:val="13"/>
          <w:szCs w:val="13"/>
        </w:rPr>
        <w:t xml:space="preserve">interferer </w:t>
      </w:r>
      <w:r w:rsidR="00DC7196"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7105" w:name="_Toc21344467"/>
      <w:bookmarkStart w:id="7106" w:name="_Toc29801955"/>
      <w:bookmarkStart w:id="7107" w:name="_Toc29802379"/>
      <w:bookmarkStart w:id="7108" w:name="_Toc29803004"/>
      <w:bookmarkStart w:id="7109" w:name="_Toc36107746"/>
      <w:bookmarkStart w:id="7110" w:name="_Toc37251520"/>
      <w:bookmarkStart w:id="7111" w:name="_Toc45888436"/>
      <w:bookmarkStart w:id="7112" w:name="_Toc45889035"/>
      <w:bookmarkStart w:id="7113" w:name="_Toc59650391"/>
      <w:bookmarkStart w:id="7114" w:name="_Toc61357663"/>
      <w:bookmarkStart w:id="7115" w:name="_Toc61359437"/>
      <w:bookmarkStart w:id="7116" w:name="_Toc67916377"/>
      <w:bookmarkStart w:id="7117" w:name="_Toc75533923"/>
      <w:bookmarkStart w:id="7118" w:name="_Toc75819809"/>
      <w:bookmarkStart w:id="7119" w:name="_Toc76508653"/>
      <w:bookmarkStart w:id="7120" w:name="_Toc76717603"/>
      <w:bookmarkStart w:id="7121" w:name="_Toc83294244"/>
      <w:bookmarkStart w:id="7122" w:name="_Toc84335283"/>
      <w:r w:rsidRPr="001C0CC4">
        <w:t>7.5A.3</w:t>
      </w:r>
      <w:r w:rsidRPr="001C0CC4">
        <w:tab/>
        <w:t>Adjacent channel selectivity Inter-band CA</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7123" w:name="_Toc45888437"/>
      <w:bookmarkStart w:id="7124" w:name="_Toc45889036"/>
      <w:bookmarkStart w:id="7125" w:name="_Toc59650392"/>
      <w:bookmarkStart w:id="7126" w:name="_Toc61357664"/>
      <w:bookmarkStart w:id="7127" w:name="_Toc61359438"/>
      <w:bookmarkStart w:id="7128" w:name="_Toc67916378"/>
      <w:bookmarkStart w:id="7129" w:name="_Toc75533924"/>
      <w:bookmarkStart w:id="7130" w:name="_Toc75819810"/>
      <w:bookmarkStart w:id="7131" w:name="_Toc76508654"/>
      <w:bookmarkStart w:id="7132" w:name="_Toc76717604"/>
      <w:bookmarkStart w:id="7133" w:name="_Toc83294245"/>
      <w:bookmarkStart w:id="7134" w:name="_Toc84335284"/>
      <w:bookmarkStart w:id="7135" w:name="_Toc21344468"/>
      <w:bookmarkStart w:id="7136" w:name="_Toc29801956"/>
      <w:bookmarkStart w:id="7137" w:name="_Toc29802380"/>
      <w:bookmarkStart w:id="7138" w:name="_Toc29803005"/>
      <w:bookmarkStart w:id="7139" w:name="_Toc36107747"/>
      <w:bookmarkStart w:id="7140" w:name="_Toc37251521"/>
      <w:r w:rsidRPr="001C0CC4">
        <w:t>7.5</w:t>
      </w:r>
      <w:r>
        <w:t>B</w:t>
      </w:r>
      <w:r w:rsidRPr="001C0CC4">
        <w:tab/>
        <w:t xml:space="preserve">Adjacent channel selectivity for </w:t>
      </w:r>
      <w:r>
        <w:t>NR-DC</w:t>
      </w:r>
      <w:bookmarkEnd w:id="7123"/>
      <w:bookmarkEnd w:id="7124"/>
      <w:bookmarkEnd w:id="7125"/>
      <w:bookmarkEnd w:id="7126"/>
      <w:bookmarkEnd w:id="7127"/>
      <w:bookmarkEnd w:id="7128"/>
      <w:bookmarkEnd w:id="7129"/>
      <w:bookmarkEnd w:id="7130"/>
      <w:bookmarkEnd w:id="7131"/>
      <w:bookmarkEnd w:id="7132"/>
      <w:bookmarkEnd w:id="7133"/>
      <w:bookmarkEnd w:id="7134"/>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7141" w:name="_Toc45888438"/>
      <w:bookmarkStart w:id="7142" w:name="_Toc45889037"/>
      <w:bookmarkStart w:id="7143" w:name="_Toc59650393"/>
      <w:bookmarkStart w:id="7144" w:name="_Toc61357665"/>
      <w:bookmarkStart w:id="7145" w:name="_Toc61359439"/>
      <w:bookmarkStart w:id="7146" w:name="_Toc67916379"/>
      <w:bookmarkStart w:id="7147" w:name="_Toc75533925"/>
      <w:bookmarkStart w:id="7148" w:name="_Toc75819811"/>
      <w:bookmarkStart w:id="7149" w:name="_Toc76508655"/>
      <w:bookmarkStart w:id="7150" w:name="_Toc76717605"/>
      <w:bookmarkStart w:id="7151" w:name="_Toc83294246"/>
      <w:bookmarkStart w:id="7152" w:name="_Toc84335285"/>
      <w:r w:rsidRPr="001C0CC4">
        <w:t>7.5D</w:t>
      </w:r>
      <w:r w:rsidRPr="001C0CC4">
        <w:tab/>
        <w:t>Adjacent channel selectivity for UL MIMO</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7153" w:name="_Toc45888439"/>
      <w:bookmarkStart w:id="7154" w:name="_Toc45889038"/>
      <w:bookmarkStart w:id="7155" w:name="_Toc59650394"/>
      <w:bookmarkStart w:id="7156" w:name="_Toc61357666"/>
      <w:bookmarkStart w:id="7157" w:name="_Toc61359440"/>
      <w:bookmarkStart w:id="7158" w:name="_Toc67916380"/>
      <w:bookmarkStart w:id="7159" w:name="_Toc75533926"/>
      <w:bookmarkStart w:id="7160" w:name="_Toc75819812"/>
      <w:bookmarkStart w:id="7161" w:name="_Toc76508656"/>
      <w:bookmarkStart w:id="7162" w:name="_Toc76717606"/>
      <w:bookmarkStart w:id="7163" w:name="_Toc83294247"/>
      <w:bookmarkStart w:id="7164" w:name="_Toc84335286"/>
      <w:bookmarkStart w:id="7165" w:name="_Toc21344469"/>
      <w:bookmarkStart w:id="7166" w:name="_Toc29801957"/>
      <w:bookmarkStart w:id="7167" w:name="_Toc29802381"/>
      <w:bookmarkStart w:id="7168" w:name="_Toc29803006"/>
      <w:bookmarkStart w:id="7169" w:name="_Toc36107748"/>
      <w:bookmarkStart w:id="7170"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7153"/>
      <w:bookmarkEnd w:id="7154"/>
      <w:bookmarkEnd w:id="7155"/>
      <w:bookmarkEnd w:id="7156"/>
      <w:bookmarkEnd w:id="7157"/>
      <w:bookmarkEnd w:id="7158"/>
      <w:bookmarkEnd w:id="7159"/>
      <w:bookmarkEnd w:id="7160"/>
      <w:bookmarkEnd w:id="7161"/>
      <w:bookmarkEnd w:id="7162"/>
      <w:bookmarkEnd w:id="7163"/>
      <w:bookmarkEnd w:id="7164"/>
    </w:p>
    <w:p w14:paraId="38E413C7" w14:textId="77777777" w:rsidR="0017189C" w:rsidRPr="00E24AB4" w:rsidRDefault="0017189C" w:rsidP="004E30D3">
      <w:pPr>
        <w:pStyle w:val="Heading3"/>
        <w:rPr>
          <w:rFonts w:eastAsia="SimSun"/>
          <w:lang w:eastAsia="zh-CN"/>
        </w:rPr>
      </w:pPr>
      <w:bookmarkStart w:id="7171" w:name="_Toc45888440"/>
      <w:bookmarkStart w:id="7172" w:name="_Toc45889039"/>
      <w:bookmarkStart w:id="7173" w:name="_Toc59650395"/>
      <w:bookmarkStart w:id="7174" w:name="_Toc61357667"/>
      <w:bookmarkStart w:id="7175" w:name="_Toc61359441"/>
      <w:bookmarkStart w:id="7176" w:name="_Toc67916381"/>
      <w:bookmarkStart w:id="7177" w:name="_Toc75533927"/>
      <w:bookmarkStart w:id="7178" w:name="_Toc75819813"/>
      <w:bookmarkStart w:id="7179" w:name="_Toc76508657"/>
      <w:bookmarkStart w:id="7180" w:name="_Toc76717607"/>
      <w:bookmarkStart w:id="7181" w:name="_Toc83294248"/>
      <w:bookmarkStart w:id="7182" w:name="_Toc84335287"/>
      <w:r w:rsidRPr="00E24AB4">
        <w:rPr>
          <w:lang w:eastAsia="zh-CN"/>
        </w:rPr>
        <w:t>7.5E.1</w:t>
      </w:r>
      <w:r w:rsidRPr="00E24AB4">
        <w:rPr>
          <w:lang w:eastAsia="zh-CN"/>
        </w:rPr>
        <w:tab/>
        <w:t>General</w:t>
      </w:r>
      <w:bookmarkEnd w:id="7171"/>
      <w:bookmarkEnd w:id="7172"/>
      <w:bookmarkEnd w:id="7173"/>
      <w:bookmarkEnd w:id="7174"/>
      <w:bookmarkEnd w:id="7175"/>
      <w:bookmarkEnd w:id="7176"/>
      <w:bookmarkEnd w:id="7177"/>
      <w:bookmarkEnd w:id="7178"/>
      <w:bookmarkEnd w:id="7179"/>
      <w:bookmarkEnd w:id="7180"/>
      <w:bookmarkEnd w:id="7181"/>
      <w:bookmarkEnd w:id="7182"/>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bookmarkStart w:id="7183" w:name="_CRTable7_5E_11"/>
      <w:r w:rsidRPr="00E24AB4">
        <w:t xml:space="preserve">Table </w:t>
      </w:r>
      <w:bookmarkEnd w:id="7183"/>
      <w:r w:rsidRPr="00E24AB4">
        <w:t>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bookmarkStart w:id="7184" w:name="_CRTable7_5E_12"/>
      <w:r w:rsidRPr="00E24AB4">
        <w:t xml:space="preserve">Table </w:t>
      </w:r>
      <w:bookmarkEnd w:id="7184"/>
      <w:r w:rsidRPr="00E24AB4">
        <w:t>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88" type="#_x0000_t75" style="width:118pt;height:21pt" o:ole="">
                  <v:imagedata r:id="rId123" o:title=""/>
                </v:shape>
                <o:OLEObject Type="Embed" ProgID="Equation.3" ShapeID="_x0000_i1088" DrawAspect="Content" ObjectID="_1820927645" r:id="rId132"/>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bookmarkStart w:id="7185" w:name="_CRTable7_5E_13"/>
      <w:r w:rsidRPr="00E24AB4">
        <w:t xml:space="preserve">Table </w:t>
      </w:r>
      <w:bookmarkEnd w:id="7185"/>
      <w:r w:rsidRPr="00E24AB4">
        <w:t>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89" type="#_x0000_t75" style="width:118pt;height:21pt" o:ole="">
                  <v:imagedata r:id="rId123" o:title=""/>
                </v:shape>
                <o:OLEObject Type="Embed" ProgID="Equation.3" ShapeID="_x0000_i1089" DrawAspect="Content" ObjectID="_1820927646" r:id="rId133"/>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9FC3715" w:rsidR="0017189C" w:rsidRPr="00E24AB4" w:rsidRDefault="0017189C" w:rsidP="004E30D3">
      <w:pPr>
        <w:pStyle w:val="Heading3"/>
      </w:pPr>
      <w:bookmarkStart w:id="7186" w:name="_Toc45888441"/>
      <w:bookmarkStart w:id="7187" w:name="_Toc45889040"/>
      <w:bookmarkStart w:id="7188" w:name="_Toc59650396"/>
      <w:bookmarkStart w:id="7189" w:name="_Toc61357668"/>
      <w:bookmarkStart w:id="7190" w:name="_Toc61359442"/>
      <w:bookmarkStart w:id="7191" w:name="_Toc67916382"/>
      <w:bookmarkStart w:id="7192" w:name="_Toc75533928"/>
      <w:bookmarkStart w:id="7193" w:name="_Toc75819814"/>
      <w:bookmarkStart w:id="7194" w:name="_Toc76508658"/>
      <w:bookmarkStart w:id="7195" w:name="_Toc76717608"/>
      <w:bookmarkStart w:id="7196" w:name="_Toc83294249"/>
      <w:bookmarkStart w:id="7197" w:name="_Toc84335288"/>
      <w:r w:rsidRPr="00E24AB4">
        <w:t>7.5E.2</w:t>
      </w:r>
      <w:r w:rsidRPr="00E24AB4">
        <w:tab/>
      </w:r>
      <w:bookmarkEnd w:id="7186"/>
      <w:bookmarkEnd w:id="7187"/>
      <w:bookmarkEnd w:id="7188"/>
      <w:bookmarkEnd w:id="7189"/>
      <w:bookmarkEnd w:id="7190"/>
      <w:bookmarkEnd w:id="7191"/>
      <w:bookmarkEnd w:id="7192"/>
      <w:bookmarkEnd w:id="7193"/>
      <w:bookmarkEnd w:id="7194"/>
      <w:bookmarkEnd w:id="7195"/>
      <w:bookmarkEnd w:id="7196"/>
      <w:bookmarkEnd w:id="7197"/>
      <w:r w:rsidR="006952DC">
        <w:t>Adjacent channel selectivity for V2X concurrent operation</w:t>
      </w:r>
    </w:p>
    <w:p w14:paraId="4BF63282" w14:textId="3B2883DA" w:rsidR="003B1F4E" w:rsidRDefault="00D67749" w:rsidP="003B1F4E">
      <w:bookmarkStart w:id="7198" w:name="_Toc59650397"/>
      <w:bookmarkStart w:id="7199" w:name="_Toc61357669"/>
      <w:bookmarkStart w:id="7200" w:name="_Toc61359443"/>
      <w:bookmarkStart w:id="7201" w:name="_Toc67916383"/>
      <w:bookmarkStart w:id="7202" w:name="_Toc75533929"/>
      <w:bookmarkStart w:id="7203" w:name="_Toc75819815"/>
      <w:bookmarkStart w:id="7204" w:name="_Toc76508659"/>
      <w:bookmarkStart w:id="7205" w:name="_Toc76717609"/>
      <w:bookmarkStart w:id="7206" w:name="_Toc83294250"/>
      <w:bookmarkStart w:id="7207" w:name="_Toc84335289"/>
      <w:r w:rsidRPr="00E24AB4">
        <w:rPr>
          <w:noProof/>
        </w:rPr>
        <w:t xml:space="preserve">For the inter-band con-current NR V2X operation, </w:t>
      </w:r>
      <w:r w:rsidRPr="00E24AB4">
        <w:t xml:space="preserve">the requirements specified in </w:t>
      </w:r>
      <w:r>
        <w:t>clause</w:t>
      </w:r>
      <w:r w:rsidRPr="00E24AB4">
        <w:t xml:space="preserve"> 7.5E</w:t>
      </w:r>
      <w:r>
        <w:t>.1</w:t>
      </w:r>
      <w:r w:rsidRPr="00E24AB4">
        <w:t xml:space="preserve"> shall apply for the NR sidelink reception in </w:t>
      </w:r>
      <w:r>
        <w:t>the operating b</w:t>
      </w:r>
      <w:r w:rsidRPr="00E24AB4">
        <w:t>and</w:t>
      </w:r>
      <w:r>
        <w:t>s in</w:t>
      </w:r>
      <w:r w:rsidRPr="00E24AB4">
        <w:t xml:space="preserve"> </w:t>
      </w:r>
      <w:r>
        <w:t xml:space="preserve">Table </w:t>
      </w:r>
      <w:r>
        <w:rPr>
          <w:rFonts w:hint="eastAsia"/>
          <w:lang w:eastAsia="zh-CN"/>
        </w:rPr>
        <w:t>5.</w:t>
      </w:r>
      <w:r>
        <w:rPr>
          <w:lang w:eastAsia="zh-CN"/>
        </w:rPr>
        <w:t>2E.2-1</w:t>
      </w:r>
      <w:r w:rsidRPr="00E24AB4">
        <w:t xml:space="preserve"> and the requirements specified in </w:t>
      </w:r>
      <w:r>
        <w:t>clause</w:t>
      </w:r>
      <w:r w:rsidRPr="00E24AB4">
        <w:t xml:space="preserve"> 7.5 shall apply for the NR downlink reception in licensed band while all downlink carriers are active</w:t>
      </w:r>
      <w:r w:rsidRPr="00A1115A">
        <w:t>.</w:t>
      </w:r>
    </w:p>
    <w:p w14:paraId="7CE8F1E5" w14:textId="77777777" w:rsidR="0052283C" w:rsidRPr="001C0CC4" w:rsidRDefault="0052283C" w:rsidP="004E30D3">
      <w:pPr>
        <w:pStyle w:val="Heading2"/>
      </w:pPr>
      <w:r w:rsidRPr="001C0CC4">
        <w:t>7.5</w:t>
      </w:r>
      <w:r>
        <w:t>F</w:t>
      </w:r>
      <w:r w:rsidRPr="001C0CC4">
        <w:tab/>
        <w:t>Adjacent channel selectivity</w:t>
      </w:r>
      <w:bookmarkEnd w:id="7198"/>
      <w:bookmarkEnd w:id="7199"/>
      <w:bookmarkEnd w:id="7200"/>
      <w:bookmarkEnd w:id="7201"/>
      <w:bookmarkEnd w:id="7202"/>
      <w:bookmarkEnd w:id="7203"/>
      <w:bookmarkEnd w:id="7204"/>
      <w:bookmarkEnd w:id="7205"/>
      <w:bookmarkEnd w:id="7206"/>
      <w:bookmarkEnd w:id="7207"/>
    </w:p>
    <w:p w14:paraId="0F94DD7F" w14:textId="77777777" w:rsidR="0052283C" w:rsidRPr="001C0CC4" w:rsidRDefault="0052283C" w:rsidP="004E30D3">
      <w:pPr>
        <w:pStyle w:val="Heading3"/>
      </w:pPr>
      <w:bookmarkStart w:id="7208" w:name="_Toc59650398"/>
      <w:bookmarkStart w:id="7209" w:name="_Toc61357670"/>
      <w:bookmarkStart w:id="7210" w:name="_Toc61359444"/>
      <w:bookmarkStart w:id="7211" w:name="_Toc67916384"/>
      <w:bookmarkStart w:id="7212" w:name="_Toc75533930"/>
      <w:bookmarkStart w:id="7213" w:name="_Toc75819816"/>
      <w:bookmarkStart w:id="7214" w:name="_Toc76508660"/>
      <w:bookmarkStart w:id="7215" w:name="_Toc76717610"/>
      <w:bookmarkStart w:id="7216" w:name="_Toc83294251"/>
      <w:bookmarkStart w:id="7217" w:name="_Toc84335290"/>
      <w:r w:rsidRPr="001C0CC4">
        <w:t>7.</w:t>
      </w:r>
      <w:r>
        <w:t>5F</w:t>
      </w:r>
      <w:r w:rsidRPr="001C0CC4">
        <w:t>.1</w:t>
      </w:r>
      <w:r w:rsidRPr="001C0CC4">
        <w:tab/>
      </w:r>
      <w:r>
        <w:t>General</w:t>
      </w:r>
      <w:bookmarkEnd w:id="7208"/>
      <w:bookmarkEnd w:id="7209"/>
      <w:bookmarkEnd w:id="7210"/>
      <w:bookmarkEnd w:id="7211"/>
      <w:bookmarkEnd w:id="7212"/>
      <w:bookmarkEnd w:id="7213"/>
      <w:bookmarkEnd w:id="7214"/>
      <w:bookmarkEnd w:id="7215"/>
      <w:bookmarkEnd w:id="7216"/>
      <w:bookmarkEnd w:id="7217"/>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bookmarkStart w:id="7218" w:name="_CRTable7_5F_11"/>
      <w:r w:rsidRPr="001C0CC4">
        <w:t xml:space="preserve">Table </w:t>
      </w:r>
      <w:bookmarkEnd w:id="7218"/>
      <w:r w:rsidRPr="001C0CC4">
        <w:t>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263F04B1" w:rsidR="0052283C" w:rsidRPr="001C0CC4" w:rsidRDefault="0052283C" w:rsidP="0052283C">
      <w:pPr>
        <w:pStyle w:val="TH"/>
      </w:pPr>
      <w:bookmarkStart w:id="7219" w:name="_CRTable7_5F_12"/>
      <w:r w:rsidRPr="001C0CC4">
        <w:t xml:space="preserve">Table </w:t>
      </w:r>
      <w:bookmarkEnd w:id="7219"/>
      <w:r w:rsidRPr="001C0CC4">
        <w:t>7.5</w:t>
      </w:r>
      <w:r>
        <w:t>F.1</w:t>
      </w:r>
      <w:r w:rsidRPr="001C0CC4">
        <w:t>-</w:t>
      </w:r>
      <w:r>
        <w:t>2</w:t>
      </w:r>
      <w:r w:rsidRPr="001C0CC4">
        <w:t xml:space="preserve">: Test parameters for </w:t>
      </w:r>
      <w:r>
        <w:t>shared spectrum channel a</w:t>
      </w:r>
      <w:r w:rsidR="006411F2">
        <w:t>c</w:t>
      </w:r>
      <w:r>
        <w:t>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79195AC9" w14:textId="77777777" w:rsidR="0057425F" w:rsidRDefault="0057425F" w:rsidP="0057425F">
            <w:pPr>
              <w:pStyle w:val="TAC"/>
              <w:rPr>
                <w:lang w:eastAsia="en-GB"/>
              </w:rPr>
            </w:pPr>
            <w:r>
              <w:t>(BW</w:t>
            </w:r>
            <w:r>
              <w:rPr>
                <w:vertAlign w:val="subscript"/>
              </w:rPr>
              <w:t xml:space="preserve">Channel </w:t>
            </w:r>
            <w:r w:rsidRPr="00F51B3D">
              <w:t>+</w:t>
            </w:r>
            <w:r>
              <w:rPr>
                <w:vertAlign w:val="subscript"/>
              </w:rPr>
              <w:t xml:space="preserve"> </w:t>
            </w:r>
            <w:r>
              <w:t>BW</w:t>
            </w:r>
            <w:r>
              <w:rPr>
                <w:vertAlign w:val="subscript"/>
              </w:rPr>
              <w:t>interferer</w:t>
            </w:r>
            <w:r>
              <w:t>)/2</w:t>
            </w:r>
          </w:p>
          <w:p w14:paraId="5CBCDBC9" w14:textId="77777777" w:rsidR="0057425F" w:rsidRDefault="0057425F" w:rsidP="0057425F">
            <w:pPr>
              <w:pStyle w:val="TAC"/>
            </w:pPr>
            <w:r>
              <w:t>/</w:t>
            </w:r>
          </w:p>
          <w:p w14:paraId="1A22EB70" w14:textId="199BC31E" w:rsidR="0052283C" w:rsidRPr="0045091F" w:rsidRDefault="0057425F" w:rsidP="0057425F">
            <w:pPr>
              <w:pStyle w:val="TAC"/>
            </w:pPr>
            <w:r>
              <w:t>-(BW</w:t>
            </w:r>
            <w:r>
              <w:rPr>
                <w:vertAlign w:val="subscript"/>
              </w:rPr>
              <w:t xml:space="preserve">Channel </w:t>
            </w:r>
            <w:r w:rsidRPr="00F51B3D">
              <w:t>+</w:t>
            </w:r>
            <w:r>
              <w:rPr>
                <w:vertAlign w:val="subscript"/>
              </w:rPr>
              <w:t xml:space="preserve"> </w:t>
            </w:r>
            <w:r>
              <w:t>BW</w:t>
            </w:r>
            <w:r>
              <w:rPr>
                <w:vertAlign w:val="subscript"/>
              </w:rPr>
              <w:t>interferer</w:t>
            </w:r>
            <w:r>
              <w:t>)/2</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0" type="#_x0000_t75" style="width:112pt;height:10.5pt" o:ole="">
                  <v:imagedata r:id="rId123" o:title=""/>
                </v:shape>
                <o:OLEObject Type="Embed" ProgID="Equation.3" ShapeID="_x0000_i1090" DrawAspect="Content" ObjectID="_1820927647" r:id="rId134"/>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7220" w:name="_Toc59650399"/>
      <w:bookmarkStart w:id="7221" w:name="_Toc61357671"/>
      <w:bookmarkStart w:id="7222" w:name="_Toc61359445"/>
      <w:bookmarkStart w:id="7223" w:name="_Toc67916385"/>
      <w:bookmarkStart w:id="7224" w:name="_Toc75533931"/>
      <w:bookmarkStart w:id="7225" w:name="_Toc75819817"/>
      <w:bookmarkStart w:id="7226" w:name="_Toc76508661"/>
      <w:bookmarkStart w:id="7227" w:name="_Toc76717611"/>
      <w:bookmarkStart w:id="7228" w:name="_Toc83294252"/>
      <w:bookmarkStart w:id="7229" w:name="_Toc84335291"/>
      <w:r w:rsidRPr="001C0CC4">
        <w:t>7.</w:t>
      </w:r>
      <w:r>
        <w:t>5F</w:t>
      </w:r>
      <w:r w:rsidRPr="001C0CC4">
        <w:t>.</w:t>
      </w:r>
      <w:r>
        <w:t>2</w:t>
      </w:r>
      <w:r w:rsidRPr="001C0CC4">
        <w:tab/>
      </w:r>
      <w:r>
        <w:t>Intra-band contiguous shared spectrum channel access CA</w:t>
      </w:r>
      <w:bookmarkEnd w:id="7220"/>
      <w:bookmarkEnd w:id="7221"/>
      <w:bookmarkEnd w:id="7222"/>
      <w:bookmarkEnd w:id="7223"/>
      <w:bookmarkEnd w:id="7224"/>
      <w:bookmarkEnd w:id="7225"/>
      <w:bookmarkEnd w:id="7226"/>
      <w:bookmarkEnd w:id="7227"/>
      <w:bookmarkEnd w:id="7228"/>
      <w:bookmarkEnd w:id="7229"/>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bookmarkStart w:id="7230" w:name="_CRTable7_5F_21"/>
      <w:r w:rsidRPr="001C0CC4">
        <w:rPr>
          <w:rFonts w:cs="Arial"/>
        </w:rPr>
        <w:t xml:space="preserve">Table </w:t>
      </w:r>
      <w:bookmarkEnd w:id="7230"/>
      <w:r w:rsidRPr="001C0CC4">
        <w:rPr>
          <w:rFonts w:cs="Arial"/>
        </w:rPr>
        <w:t>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69DE4863" w:rsidR="0052283C" w:rsidRPr="001C0CC4" w:rsidRDefault="00F32B07" w:rsidP="0052283C">
      <w:pPr>
        <w:pStyle w:val="TH"/>
        <w:rPr>
          <w:rFonts w:cs="Arial"/>
        </w:rPr>
      </w:pPr>
      <w:bookmarkStart w:id="7231" w:name="_CRTable7_5F_22"/>
      <w:r>
        <w:rPr>
          <w:rFonts w:cs="Arial"/>
        </w:rPr>
        <w:t xml:space="preserve">Table </w:t>
      </w:r>
      <w:bookmarkEnd w:id="7231"/>
      <w:r>
        <w:rPr>
          <w:rFonts w:cs="Arial"/>
        </w:rPr>
        <w:t>7.5F.</w:t>
      </w:r>
      <w:r>
        <w:rPr>
          <w:rFonts w:eastAsia="SimSun" w:cs="Arial"/>
          <w:lang w:val="en-US" w:eastAsia="zh-CN"/>
        </w:rPr>
        <w:t>2</w:t>
      </w:r>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091" type="#_x0000_t75" style="width:112pt;height:10.5pt" o:ole="">
                  <v:imagedata r:id="rId123" o:title=""/>
                </v:shape>
                <o:OLEObject Type="Embed" ProgID="Equation.3" ShapeID="_x0000_i1091" DrawAspect="Content" ObjectID="_1820927648" r:id="rId135"/>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7232" w:name="_Toc45888442"/>
      <w:bookmarkStart w:id="7233" w:name="_Toc45889041"/>
      <w:bookmarkStart w:id="7234" w:name="_Toc59650400"/>
      <w:bookmarkStart w:id="7235" w:name="_Toc61357672"/>
      <w:bookmarkStart w:id="7236" w:name="_Toc61359446"/>
      <w:bookmarkStart w:id="7237" w:name="_Toc67916386"/>
      <w:bookmarkStart w:id="7238" w:name="_Toc75533932"/>
      <w:bookmarkStart w:id="7239" w:name="_Toc75819818"/>
      <w:bookmarkStart w:id="7240" w:name="_Toc76508662"/>
      <w:bookmarkStart w:id="7241" w:name="_Toc76717612"/>
      <w:bookmarkStart w:id="7242" w:name="_Toc83294253"/>
      <w:bookmarkStart w:id="7243" w:name="_Toc84335292"/>
      <w:r w:rsidRPr="001C0CC4">
        <w:t>7.6</w:t>
      </w:r>
      <w:r w:rsidRPr="001C0CC4">
        <w:tab/>
        <w:t>Blocking characteristics</w:t>
      </w:r>
      <w:bookmarkEnd w:id="7165"/>
      <w:bookmarkEnd w:id="7166"/>
      <w:bookmarkEnd w:id="7167"/>
      <w:bookmarkEnd w:id="7168"/>
      <w:bookmarkEnd w:id="7169"/>
      <w:bookmarkEnd w:id="7170"/>
      <w:bookmarkEnd w:id="7232"/>
      <w:bookmarkEnd w:id="7233"/>
      <w:bookmarkEnd w:id="7234"/>
      <w:bookmarkEnd w:id="7235"/>
      <w:bookmarkEnd w:id="7236"/>
      <w:bookmarkEnd w:id="7237"/>
      <w:bookmarkEnd w:id="7238"/>
      <w:bookmarkEnd w:id="7239"/>
      <w:bookmarkEnd w:id="7240"/>
      <w:bookmarkEnd w:id="7241"/>
      <w:bookmarkEnd w:id="7242"/>
      <w:bookmarkEnd w:id="7243"/>
    </w:p>
    <w:p w14:paraId="5505240F" w14:textId="77777777" w:rsidR="00DC7196" w:rsidRPr="001C0CC4" w:rsidRDefault="00DC7196" w:rsidP="004E30D3">
      <w:pPr>
        <w:pStyle w:val="Heading3"/>
      </w:pPr>
      <w:bookmarkStart w:id="7244" w:name="_Toc21344470"/>
      <w:bookmarkStart w:id="7245" w:name="_Toc29801958"/>
      <w:bookmarkStart w:id="7246" w:name="_Toc29802382"/>
      <w:bookmarkStart w:id="7247" w:name="_Toc29803007"/>
      <w:bookmarkStart w:id="7248" w:name="_Toc36107749"/>
      <w:bookmarkStart w:id="7249" w:name="_Toc37251523"/>
      <w:bookmarkStart w:id="7250" w:name="_Toc45888443"/>
      <w:bookmarkStart w:id="7251" w:name="_Toc45889042"/>
      <w:bookmarkStart w:id="7252" w:name="_Toc59650401"/>
      <w:bookmarkStart w:id="7253" w:name="_Toc61357673"/>
      <w:bookmarkStart w:id="7254" w:name="_Toc61359447"/>
      <w:bookmarkStart w:id="7255" w:name="_Toc67916387"/>
      <w:bookmarkStart w:id="7256" w:name="_Toc75533933"/>
      <w:bookmarkStart w:id="7257" w:name="_Toc75819819"/>
      <w:bookmarkStart w:id="7258" w:name="_Toc76508663"/>
      <w:bookmarkStart w:id="7259" w:name="_Toc76717613"/>
      <w:bookmarkStart w:id="7260" w:name="_Toc83294254"/>
      <w:bookmarkStart w:id="7261" w:name="_Toc84335293"/>
      <w:r w:rsidRPr="001C0CC4">
        <w:t>7.6.1</w:t>
      </w:r>
      <w:r w:rsidRPr="001C0CC4">
        <w:tab/>
        <w:t>General</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7262" w:name="_Toc21344471"/>
      <w:bookmarkStart w:id="7263" w:name="_Toc29801959"/>
      <w:bookmarkStart w:id="7264" w:name="_Toc29802383"/>
      <w:bookmarkStart w:id="7265" w:name="_Toc29803008"/>
      <w:bookmarkStart w:id="7266" w:name="_Toc36107750"/>
      <w:bookmarkStart w:id="7267" w:name="_Toc37251524"/>
      <w:bookmarkStart w:id="7268" w:name="_Toc45888444"/>
      <w:bookmarkStart w:id="7269" w:name="_Toc45889043"/>
      <w:bookmarkStart w:id="7270" w:name="_Toc59650402"/>
      <w:bookmarkStart w:id="7271" w:name="_Toc61357674"/>
      <w:bookmarkStart w:id="7272" w:name="_Toc61359448"/>
      <w:bookmarkStart w:id="7273" w:name="_Toc67916388"/>
      <w:bookmarkStart w:id="7274" w:name="_Toc75533934"/>
      <w:bookmarkStart w:id="7275" w:name="_Toc75819820"/>
      <w:bookmarkStart w:id="7276" w:name="_Toc76508664"/>
      <w:bookmarkStart w:id="7277" w:name="_Toc76717614"/>
      <w:bookmarkStart w:id="7278" w:name="_Toc83294255"/>
      <w:bookmarkStart w:id="7279" w:name="_Toc84335294"/>
      <w:r w:rsidRPr="001C0CC4">
        <w:t>7.6.2</w:t>
      </w:r>
      <w:r w:rsidRPr="001C0CC4">
        <w:tab/>
        <w:t>In-band blocking</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bookmarkStart w:id="7280" w:name="_CRTable7_6_21"/>
      <w:r w:rsidRPr="001C0CC4">
        <w:t xml:space="preserve">Table </w:t>
      </w:r>
      <w:bookmarkEnd w:id="7280"/>
      <w:r w:rsidRPr="001C0CC4">
        <w:t>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bookmarkStart w:id="7281" w:name="_CRTable7_6_22"/>
      <w:r w:rsidRPr="001C0CC4">
        <w:t xml:space="preserve">Table </w:t>
      </w:r>
      <w:bookmarkEnd w:id="7281"/>
      <w:r w:rsidRPr="001C0CC4">
        <w:t>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66D7CA36" w:rsidR="00DC7196" w:rsidRPr="001C0CC4" w:rsidRDefault="00366F42"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n28,</w:t>
            </w:r>
            <w:r>
              <w:t xml:space="preserve"> n29, </w:t>
            </w:r>
            <w:r w:rsidRPr="001C0CC4">
              <w:t>n34, n38,</w:t>
            </w:r>
            <w:r>
              <w:t xml:space="preserve"> </w:t>
            </w:r>
            <w:r w:rsidRPr="001C0CC4">
              <w:t xml:space="preserve">n39, n40, n41, </w:t>
            </w:r>
            <w:r>
              <w:t>n48</w:t>
            </w:r>
            <w:r w:rsidRPr="0030342B">
              <w:rPr>
                <w:vertAlign w:val="superscript"/>
              </w:rPr>
              <w:t>3</w:t>
            </w:r>
            <w:r>
              <w:t xml:space="preserve">, </w:t>
            </w:r>
            <w:r w:rsidRPr="001C0CC4">
              <w:t xml:space="preserve">n50, n51, </w:t>
            </w:r>
            <w:r>
              <w:t xml:space="preserve">n53, </w:t>
            </w:r>
            <w:r w:rsidRPr="001C0CC4">
              <w:t>n65, n66, n70, n74, n75, n76</w:t>
            </w:r>
            <w:r>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092" type="#_x0000_t75" style="width:112pt;height:10.5pt" o:ole="">
                  <v:imagedata r:id="rId123" o:title=""/>
                </v:shape>
                <o:OLEObject Type="Embed" ProgID="Equation.3" ShapeID="_x0000_i1092" DrawAspect="Content" ObjectID="_1820927649" r:id="rId136"/>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4F84A728" w14:textId="77777777" w:rsidR="00DC7196" w:rsidRDefault="00D717DD" w:rsidP="00D717DD">
            <w:pPr>
              <w:pStyle w:val="TAN"/>
            </w:pPr>
            <w:r>
              <w:t>NOTE 3:</w:t>
            </w:r>
            <w:r>
              <w:tab/>
              <w:t>n48 follows the requirement in this frequency range according to the general requirement defined in Clause 7.1.</w:t>
            </w:r>
          </w:p>
          <w:p w14:paraId="27A161EE" w14:textId="5B999D45" w:rsidR="00366F42" w:rsidRPr="001C0CC4" w:rsidRDefault="00366F42" w:rsidP="00D717DD">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bookmarkStart w:id="7282" w:name="_CRTable7_6_23"/>
      <w:r w:rsidRPr="001C0CC4">
        <w:t xml:space="preserve">Table </w:t>
      </w:r>
      <w:bookmarkEnd w:id="7282"/>
      <w:r w:rsidRPr="001C0CC4">
        <w:t>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bookmarkStart w:id="7283" w:name="_CRTable7_6_24"/>
      <w:r w:rsidRPr="001C0CC4">
        <w:t xml:space="preserve">Table </w:t>
      </w:r>
      <w:bookmarkEnd w:id="7283"/>
      <w:r w:rsidRPr="001C0CC4">
        <w:t>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093" type="#_x0000_t75" style="width:112pt;height:10.5pt" o:ole="">
                  <v:imagedata r:id="rId123" o:title=""/>
                </v:shape>
                <o:OLEObject Type="Embed" ProgID="Equation.3" ShapeID="_x0000_i1093" DrawAspect="Content" ObjectID="_1820927650" r:id="rId137"/>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7284" w:name="_Toc21344472"/>
      <w:bookmarkStart w:id="7285" w:name="_Toc29801960"/>
      <w:bookmarkStart w:id="7286" w:name="_Toc29802384"/>
      <w:bookmarkStart w:id="7287" w:name="_Toc29803009"/>
      <w:bookmarkStart w:id="7288" w:name="_Toc36107751"/>
      <w:bookmarkStart w:id="7289" w:name="_Toc37251525"/>
      <w:bookmarkStart w:id="7290" w:name="_Toc45888445"/>
      <w:bookmarkStart w:id="7291" w:name="_Toc45889044"/>
      <w:bookmarkStart w:id="7292" w:name="_Toc59650403"/>
      <w:bookmarkStart w:id="7293" w:name="_Toc61357675"/>
      <w:bookmarkStart w:id="7294" w:name="_Toc61359449"/>
      <w:bookmarkStart w:id="7295" w:name="_Toc67916389"/>
      <w:bookmarkStart w:id="7296" w:name="_Toc75533935"/>
      <w:bookmarkStart w:id="7297" w:name="_Toc75819821"/>
      <w:bookmarkStart w:id="7298" w:name="_Toc76508665"/>
      <w:bookmarkStart w:id="7299" w:name="_Toc76717615"/>
      <w:bookmarkStart w:id="7300" w:name="_Toc83294256"/>
      <w:bookmarkStart w:id="7301" w:name="_Toc84335295"/>
      <w:r w:rsidRPr="001C0CC4">
        <w:t>7.6.3</w:t>
      </w:r>
      <w:r w:rsidRPr="001C0CC4">
        <w:tab/>
        <w:t>Out-of-band blocking</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bookmarkStart w:id="7302" w:name="_CRTable7_6_31"/>
      <w:r w:rsidRPr="001C0CC4">
        <w:t xml:space="preserve">Table </w:t>
      </w:r>
      <w:bookmarkEnd w:id="7302"/>
      <w:r w:rsidRPr="001C0CC4">
        <w:t>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4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0"/>
        <w:gridCol w:w="2977"/>
      </w:tblGrid>
      <w:tr w:rsidR="00885EFA" w14:paraId="3E807435" w14:textId="77777777" w:rsidTr="007C6913">
        <w:trPr>
          <w:jc w:val="center"/>
        </w:trPr>
        <w:tc>
          <w:tcPr>
            <w:tcW w:w="1270" w:type="dxa"/>
            <w:tcMar>
              <w:top w:w="0" w:type="dxa"/>
              <w:left w:w="108" w:type="dxa"/>
              <w:bottom w:w="0" w:type="dxa"/>
              <w:right w:w="108" w:type="dxa"/>
            </w:tcMar>
            <w:vAlign w:val="center"/>
            <w:hideMark/>
          </w:tcPr>
          <w:p w14:paraId="21EC1289" w14:textId="77777777" w:rsidR="00885EFA" w:rsidRDefault="00885EFA" w:rsidP="007C6913">
            <w:pPr>
              <w:pStyle w:val="TAH"/>
              <w:rPr>
                <w:lang w:val="en-US"/>
              </w:rPr>
            </w:pPr>
            <w:r>
              <w:rPr>
                <w:lang w:val="en-US"/>
              </w:rPr>
              <w:t>Channel bandwidth</w:t>
            </w:r>
          </w:p>
        </w:tc>
        <w:tc>
          <w:tcPr>
            <w:tcW w:w="2977" w:type="dxa"/>
            <w:tcMar>
              <w:top w:w="0" w:type="dxa"/>
              <w:left w:w="108" w:type="dxa"/>
              <w:bottom w:w="0" w:type="dxa"/>
              <w:right w:w="108" w:type="dxa"/>
            </w:tcMar>
            <w:vAlign w:val="center"/>
            <w:hideMark/>
          </w:tcPr>
          <w:p w14:paraId="788FC4DE" w14:textId="77777777" w:rsidR="00885EFA" w:rsidRDefault="00885EFA" w:rsidP="007C6913">
            <w:pPr>
              <w:pStyle w:val="TAH"/>
              <w:rPr>
                <w:lang w:val="en-US"/>
              </w:rPr>
            </w:pPr>
            <w:r>
              <w:rPr>
                <w:lang w:val="en-US"/>
              </w:rPr>
              <w:t>Power in transmission bandwidth configuration [dBm]</w:t>
            </w:r>
          </w:p>
        </w:tc>
      </w:tr>
      <w:tr w:rsidR="00885EFA" w14:paraId="6292E52D" w14:textId="77777777" w:rsidTr="007C6913">
        <w:trPr>
          <w:jc w:val="center"/>
        </w:trPr>
        <w:tc>
          <w:tcPr>
            <w:tcW w:w="1270" w:type="dxa"/>
            <w:tcMar>
              <w:top w:w="0" w:type="dxa"/>
              <w:left w:w="108" w:type="dxa"/>
              <w:bottom w:w="0" w:type="dxa"/>
              <w:right w:w="108" w:type="dxa"/>
            </w:tcMar>
            <w:vAlign w:val="center"/>
            <w:hideMark/>
          </w:tcPr>
          <w:p w14:paraId="60F6DCF5" w14:textId="77777777" w:rsidR="00885EFA" w:rsidRDefault="00885EFA" w:rsidP="00885EFA">
            <w:pPr>
              <w:pStyle w:val="TAC"/>
              <w:rPr>
                <w:b/>
                <w:lang w:val="en-US"/>
              </w:rPr>
            </w:pPr>
            <w:r>
              <w:rPr>
                <w:lang w:val="en-US"/>
              </w:rPr>
              <w:t>5 MHz</w:t>
            </w:r>
          </w:p>
        </w:tc>
        <w:tc>
          <w:tcPr>
            <w:tcW w:w="2977" w:type="dxa"/>
            <w:tcMar>
              <w:top w:w="0" w:type="dxa"/>
              <w:left w:w="108" w:type="dxa"/>
              <w:bottom w:w="0" w:type="dxa"/>
              <w:right w:w="108" w:type="dxa"/>
            </w:tcMar>
            <w:vAlign w:val="center"/>
            <w:hideMark/>
          </w:tcPr>
          <w:p w14:paraId="79879CAF" w14:textId="77777777" w:rsidR="00885EFA" w:rsidRDefault="00885EFA" w:rsidP="00885EFA">
            <w:pPr>
              <w:pStyle w:val="TAC"/>
              <w:rPr>
                <w:b/>
                <w:lang w:val="en-US"/>
              </w:rPr>
            </w:pPr>
            <w:r>
              <w:rPr>
                <w:lang w:val="en-US"/>
              </w:rPr>
              <w:t>REFSENS + 6.0 dB</w:t>
            </w:r>
          </w:p>
        </w:tc>
      </w:tr>
      <w:tr w:rsidR="00885EFA" w14:paraId="117818C2" w14:textId="77777777" w:rsidTr="007C6913">
        <w:trPr>
          <w:jc w:val="center"/>
        </w:trPr>
        <w:tc>
          <w:tcPr>
            <w:tcW w:w="1270" w:type="dxa"/>
            <w:tcMar>
              <w:top w:w="0" w:type="dxa"/>
              <w:left w:w="108" w:type="dxa"/>
              <w:bottom w:w="0" w:type="dxa"/>
              <w:right w:w="108" w:type="dxa"/>
            </w:tcMar>
            <w:vAlign w:val="center"/>
            <w:hideMark/>
          </w:tcPr>
          <w:p w14:paraId="386ED613" w14:textId="77777777" w:rsidR="00885EFA" w:rsidRDefault="00885EFA" w:rsidP="00885EFA">
            <w:pPr>
              <w:pStyle w:val="TAC"/>
              <w:rPr>
                <w:b/>
                <w:lang w:val="en-US"/>
              </w:rPr>
            </w:pPr>
            <w:r>
              <w:rPr>
                <w:lang w:val="en-US"/>
              </w:rPr>
              <w:t>10 MHz</w:t>
            </w:r>
          </w:p>
        </w:tc>
        <w:tc>
          <w:tcPr>
            <w:tcW w:w="2977" w:type="dxa"/>
            <w:tcMar>
              <w:top w:w="0" w:type="dxa"/>
              <w:left w:w="108" w:type="dxa"/>
              <w:bottom w:w="0" w:type="dxa"/>
              <w:right w:w="108" w:type="dxa"/>
            </w:tcMar>
            <w:vAlign w:val="center"/>
            <w:hideMark/>
          </w:tcPr>
          <w:p w14:paraId="0F1771DE" w14:textId="77777777" w:rsidR="00885EFA" w:rsidRDefault="00885EFA" w:rsidP="00885EFA">
            <w:pPr>
              <w:pStyle w:val="TAC"/>
              <w:rPr>
                <w:b/>
                <w:lang w:val="en-US"/>
              </w:rPr>
            </w:pPr>
            <w:r>
              <w:rPr>
                <w:lang w:val="en-US"/>
              </w:rPr>
              <w:t>REFSENS + 6.0 dB</w:t>
            </w:r>
          </w:p>
        </w:tc>
      </w:tr>
      <w:tr w:rsidR="00885EFA" w14:paraId="0B006A5A" w14:textId="77777777" w:rsidTr="007C6913">
        <w:trPr>
          <w:jc w:val="center"/>
        </w:trPr>
        <w:tc>
          <w:tcPr>
            <w:tcW w:w="1270" w:type="dxa"/>
            <w:tcMar>
              <w:top w:w="0" w:type="dxa"/>
              <w:left w:w="108" w:type="dxa"/>
              <w:bottom w:w="0" w:type="dxa"/>
              <w:right w:w="108" w:type="dxa"/>
            </w:tcMar>
            <w:vAlign w:val="center"/>
            <w:hideMark/>
          </w:tcPr>
          <w:p w14:paraId="475A8C6A" w14:textId="77777777" w:rsidR="00885EFA" w:rsidRDefault="00885EFA" w:rsidP="00885EFA">
            <w:pPr>
              <w:pStyle w:val="TAC"/>
              <w:rPr>
                <w:b/>
                <w:lang w:val="en-US"/>
              </w:rPr>
            </w:pPr>
            <w:r>
              <w:rPr>
                <w:lang w:val="en-US"/>
              </w:rPr>
              <w:t>15 MHz</w:t>
            </w:r>
          </w:p>
        </w:tc>
        <w:tc>
          <w:tcPr>
            <w:tcW w:w="2977" w:type="dxa"/>
            <w:tcMar>
              <w:top w:w="0" w:type="dxa"/>
              <w:left w:w="108" w:type="dxa"/>
              <w:bottom w:w="0" w:type="dxa"/>
              <w:right w:w="108" w:type="dxa"/>
            </w:tcMar>
            <w:vAlign w:val="center"/>
            <w:hideMark/>
          </w:tcPr>
          <w:p w14:paraId="77C99259" w14:textId="77777777" w:rsidR="00885EFA" w:rsidRDefault="00885EFA" w:rsidP="00885EFA">
            <w:pPr>
              <w:pStyle w:val="TAC"/>
              <w:rPr>
                <w:b/>
                <w:lang w:val="en-US"/>
              </w:rPr>
            </w:pPr>
            <w:r>
              <w:rPr>
                <w:lang w:val="en-US"/>
              </w:rPr>
              <w:t>REFSENS + 7.0 dB</w:t>
            </w:r>
          </w:p>
        </w:tc>
      </w:tr>
      <w:tr w:rsidR="00885EFA" w14:paraId="621F049E" w14:textId="77777777" w:rsidTr="007C6913">
        <w:trPr>
          <w:jc w:val="center"/>
        </w:trPr>
        <w:tc>
          <w:tcPr>
            <w:tcW w:w="1270" w:type="dxa"/>
            <w:tcMar>
              <w:top w:w="0" w:type="dxa"/>
              <w:left w:w="108" w:type="dxa"/>
              <w:bottom w:w="0" w:type="dxa"/>
              <w:right w:w="108" w:type="dxa"/>
            </w:tcMar>
            <w:vAlign w:val="center"/>
            <w:hideMark/>
          </w:tcPr>
          <w:p w14:paraId="29FCC8A7" w14:textId="77777777" w:rsidR="00885EFA" w:rsidRDefault="00885EFA" w:rsidP="00885EFA">
            <w:pPr>
              <w:pStyle w:val="TAC"/>
              <w:rPr>
                <w:b/>
                <w:lang w:val="en-US"/>
              </w:rPr>
            </w:pPr>
            <w:r>
              <w:rPr>
                <w:lang w:val="en-US"/>
              </w:rPr>
              <w:t>20 MHz</w:t>
            </w:r>
          </w:p>
        </w:tc>
        <w:tc>
          <w:tcPr>
            <w:tcW w:w="2977" w:type="dxa"/>
            <w:tcMar>
              <w:top w:w="0" w:type="dxa"/>
              <w:left w:w="108" w:type="dxa"/>
              <w:bottom w:w="0" w:type="dxa"/>
              <w:right w:w="108" w:type="dxa"/>
            </w:tcMar>
            <w:vAlign w:val="center"/>
            <w:hideMark/>
          </w:tcPr>
          <w:p w14:paraId="61AA6CDB" w14:textId="77777777" w:rsidR="00885EFA" w:rsidRDefault="00885EFA" w:rsidP="00885EFA">
            <w:pPr>
              <w:pStyle w:val="TAC"/>
              <w:rPr>
                <w:b/>
                <w:lang w:val="en-US"/>
              </w:rPr>
            </w:pPr>
            <w:r>
              <w:rPr>
                <w:lang w:val="en-US"/>
              </w:rPr>
              <w:t>REFSENS + 9.0 dB</w:t>
            </w:r>
          </w:p>
        </w:tc>
      </w:tr>
      <w:tr w:rsidR="00885EFA" w14:paraId="6CE39FAB" w14:textId="77777777" w:rsidTr="007C6913">
        <w:trPr>
          <w:jc w:val="center"/>
        </w:trPr>
        <w:tc>
          <w:tcPr>
            <w:tcW w:w="1270" w:type="dxa"/>
            <w:tcMar>
              <w:top w:w="0" w:type="dxa"/>
              <w:left w:w="108" w:type="dxa"/>
              <w:bottom w:w="0" w:type="dxa"/>
              <w:right w:w="108" w:type="dxa"/>
            </w:tcMar>
            <w:vAlign w:val="center"/>
            <w:hideMark/>
          </w:tcPr>
          <w:p w14:paraId="5B01134A" w14:textId="77777777" w:rsidR="00885EFA" w:rsidRDefault="00885EFA" w:rsidP="00885EFA">
            <w:pPr>
              <w:pStyle w:val="TAC"/>
              <w:rPr>
                <w:b/>
                <w:lang w:val="en-US"/>
              </w:rPr>
            </w:pPr>
            <w:r>
              <w:rPr>
                <w:lang w:val="en-US"/>
              </w:rPr>
              <w:t>25 MHz</w:t>
            </w:r>
          </w:p>
        </w:tc>
        <w:tc>
          <w:tcPr>
            <w:tcW w:w="2977" w:type="dxa"/>
            <w:tcMar>
              <w:top w:w="0" w:type="dxa"/>
              <w:left w:w="108" w:type="dxa"/>
              <w:bottom w:w="0" w:type="dxa"/>
              <w:right w:w="108" w:type="dxa"/>
            </w:tcMar>
            <w:vAlign w:val="center"/>
            <w:hideMark/>
          </w:tcPr>
          <w:p w14:paraId="534DDB51" w14:textId="77777777" w:rsidR="00885EFA" w:rsidRDefault="00885EFA" w:rsidP="00885EFA">
            <w:pPr>
              <w:pStyle w:val="TAC"/>
              <w:rPr>
                <w:b/>
                <w:lang w:val="en-US"/>
              </w:rPr>
            </w:pPr>
            <w:r>
              <w:rPr>
                <w:lang w:val="en-US"/>
              </w:rPr>
              <w:t>REFSENS + 10.0 dB</w:t>
            </w:r>
          </w:p>
        </w:tc>
      </w:tr>
      <w:tr w:rsidR="00885EFA" w14:paraId="5E781D64" w14:textId="77777777" w:rsidTr="007C6913">
        <w:trPr>
          <w:jc w:val="center"/>
        </w:trPr>
        <w:tc>
          <w:tcPr>
            <w:tcW w:w="1270" w:type="dxa"/>
            <w:tcMar>
              <w:top w:w="0" w:type="dxa"/>
              <w:left w:w="108" w:type="dxa"/>
              <w:bottom w:w="0" w:type="dxa"/>
              <w:right w:w="108" w:type="dxa"/>
            </w:tcMar>
            <w:vAlign w:val="center"/>
            <w:hideMark/>
          </w:tcPr>
          <w:p w14:paraId="73715CE0" w14:textId="77777777" w:rsidR="00885EFA" w:rsidRDefault="00885EFA" w:rsidP="00885EFA">
            <w:pPr>
              <w:pStyle w:val="TAC"/>
              <w:rPr>
                <w:b/>
                <w:lang w:val="en-US" w:eastAsia="ja-JP"/>
              </w:rPr>
            </w:pPr>
            <w:r>
              <w:rPr>
                <w:lang w:val="en-US" w:eastAsia="ja-JP"/>
              </w:rPr>
              <w:t>30</w:t>
            </w:r>
            <w:r>
              <w:rPr>
                <w:lang w:val="en-US"/>
              </w:rPr>
              <w:t xml:space="preserve"> MHz</w:t>
            </w:r>
          </w:p>
        </w:tc>
        <w:tc>
          <w:tcPr>
            <w:tcW w:w="2977" w:type="dxa"/>
            <w:tcMar>
              <w:top w:w="0" w:type="dxa"/>
              <w:left w:w="108" w:type="dxa"/>
              <w:bottom w:w="0" w:type="dxa"/>
              <w:right w:w="108" w:type="dxa"/>
            </w:tcMar>
            <w:vAlign w:val="center"/>
            <w:hideMark/>
          </w:tcPr>
          <w:p w14:paraId="5F050405" w14:textId="77777777" w:rsidR="00885EFA" w:rsidRDefault="00885EFA" w:rsidP="00885EFA">
            <w:pPr>
              <w:pStyle w:val="TAC"/>
              <w:rPr>
                <w:b/>
                <w:lang w:val="en-US"/>
              </w:rPr>
            </w:pPr>
            <w:r>
              <w:rPr>
                <w:lang w:val="en-US"/>
              </w:rPr>
              <w:t>REFSENS + 11.0 dB</w:t>
            </w:r>
          </w:p>
        </w:tc>
      </w:tr>
      <w:tr w:rsidR="00885EFA" w14:paraId="4F428A76" w14:textId="77777777" w:rsidTr="007C6913">
        <w:trPr>
          <w:jc w:val="center"/>
        </w:trPr>
        <w:tc>
          <w:tcPr>
            <w:tcW w:w="1270" w:type="dxa"/>
            <w:tcMar>
              <w:top w:w="0" w:type="dxa"/>
              <w:left w:w="108" w:type="dxa"/>
              <w:bottom w:w="0" w:type="dxa"/>
              <w:right w:w="108" w:type="dxa"/>
            </w:tcMar>
            <w:vAlign w:val="center"/>
            <w:hideMark/>
          </w:tcPr>
          <w:p w14:paraId="410C5C8B" w14:textId="77777777" w:rsidR="00885EFA" w:rsidRDefault="00885EFA" w:rsidP="00885EFA">
            <w:pPr>
              <w:pStyle w:val="TAC"/>
              <w:rPr>
                <w:b/>
                <w:lang w:val="en-US" w:eastAsia="ja-JP"/>
              </w:rPr>
            </w:pPr>
            <w:r>
              <w:rPr>
                <w:lang w:val="en-US" w:eastAsia="ja-JP"/>
              </w:rPr>
              <w:t>40</w:t>
            </w:r>
            <w:r>
              <w:rPr>
                <w:lang w:val="en-US"/>
              </w:rPr>
              <w:t xml:space="preserve"> MHz</w:t>
            </w:r>
          </w:p>
        </w:tc>
        <w:tc>
          <w:tcPr>
            <w:tcW w:w="2977" w:type="dxa"/>
            <w:tcMar>
              <w:top w:w="0" w:type="dxa"/>
              <w:left w:w="108" w:type="dxa"/>
              <w:bottom w:w="0" w:type="dxa"/>
              <w:right w:w="108" w:type="dxa"/>
            </w:tcMar>
            <w:vAlign w:val="center"/>
            <w:hideMark/>
          </w:tcPr>
          <w:p w14:paraId="12472AD3" w14:textId="77777777" w:rsidR="00885EFA" w:rsidRDefault="00885EFA" w:rsidP="00885EFA">
            <w:pPr>
              <w:pStyle w:val="TAC"/>
              <w:rPr>
                <w:b/>
                <w:lang w:val="en-US"/>
              </w:rPr>
            </w:pPr>
            <w:r>
              <w:rPr>
                <w:lang w:val="en-US"/>
              </w:rPr>
              <w:t>REFSENS + 12.0 dB</w:t>
            </w:r>
          </w:p>
        </w:tc>
      </w:tr>
      <w:tr w:rsidR="00885EFA" w14:paraId="5FF27E16" w14:textId="77777777" w:rsidTr="007C6913">
        <w:trPr>
          <w:jc w:val="center"/>
        </w:trPr>
        <w:tc>
          <w:tcPr>
            <w:tcW w:w="1270" w:type="dxa"/>
            <w:tcMar>
              <w:top w:w="0" w:type="dxa"/>
              <w:left w:w="108" w:type="dxa"/>
              <w:bottom w:w="0" w:type="dxa"/>
              <w:right w:w="108" w:type="dxa"/>
            </w:tcMar>
            <w:vAlign w:val="center"/>
            <w:hideMark/>
          </w:tcPr>
          <w:p w14:paraId="46C6B858" w14:textId="77777777" w:rsidR="00885EFA" w:rsidRDefault="00885EFA" w:rsidP="00885EFA">
            <w:pPr>
              <w:pStyle w:val="TAC"/>
              <w:rPr>
                <w:b/>
                <w:lang w:val="en-US" w:eastAsia="ja-JP"/>
              </w:rPr>
            </w:pPr>
            <w:r>
              <w:rPr>
                <w:lang w:val="en-US" w:eastAsia="ja-JP"/>
              </w:rPr>
              <w:t>50</w:t>
            </w:r>
            <w:r>
              <w:rPr>
                <w:lang w:val="en-US"/>
              </w:rPr>
              <w:t xml:space="preserve"> MHz</w:t>
            </w:r>
          </w:p>
        </w:tc>
        <w:tc>
          <w:tcPr>
            <w:tcW w:w="2977" w:type="dxa"/>
            <w:tcMar>
              <w:top w:w="0" w:type="dxa"/>
              <w:left w:w="108" w:type="dxa"/>
              <w:bottom w:w="0" w:type="dxa"/>
              <w:right w:w="108" w:type="dxa"/>
            </w:tcMar>
            <w:vAlign w:val="center"/>
            <w:hideMark/>
          </w:tcPr>
          <w:p w14:paraId="509ADBE3" w14:textId="77777777" w:rsidR="00885EFA" w:rsidRDefault="00885EFA" w:rsidP="00885EFA">
            <w:pPr>
              <w:pStyle w:val="TAC"/>
              <w:rPr>
                <w:b/>
                <w:lang w:val="en-US"/>
              </w:rPr>
            </w:pPr>
            <w:r>
              <w:rPr>
                <w:lang w:val="en-US"/>
              </w:rPr>
              <w:t>REFSENS + 13.0 dB</w:t>
            </w:r>
          </w:p>
        </w:tc>
      </w:tr>
      <w:tr w:rsidR="00885EFA" w14:paraId="3D5E7B9E" w14:textId="77777777" w:rsidTr="007C6913">
        <w:trPr>
          <w:jc w:val="center"/>
        </w:trPr>
        <w:tc>
          <w:tcPr>
            <w:tcW w:w="1270" w:type="dxa"/>
            <w:tcMar>
              <w:top w:w="0" w:type="dxa"/>
              <w:left w:w="108" w:type="dxa"/>
              <w:bottom w:w="0" w:type="dxa"/>
              <w:right w:w="108" w:type="dxa"/>
            </w:tcMar>
            <w:vAlign w:val="center"/>
            <w:hideMark/>
          </w:tcPr>
          <w:p w14:paraId="74DBFE09" w14:textId="77777777" w:rsidR="00885EFA" w:rsidRDefault="00885EFA" w:rsidP="00885EFA">
            <w:pPr>
              <w:pStyle w:val="TAC"/>
              <w:rPr>
                <w:b/>
                <w:lang w:val="en-US" w:eastAsia="ja-JP"/>
              </w:rPr>
            </w:pPr>
            <w:r>
              <w:rPr>
                <w:lang w:val="en-US" w:eastAsia="ja-JP"/>
              </w:rPr>
              <w:t>60</w:t>
            </w:r>
            <w:r>
              <w:rPr>
                <w:lang w:val="en-US"/>
              </w:rPr>
              <w:t xml:space="preserve"> MHz</w:t>
            </w:r>
          </w:p>
        </w:tc>
        <w:tc>
          <w:tcPr>
            <w:tcW w:w="2977" w:type="dxa"/>
            <w:tcMar>
              <w:top w:w="0" w:type="dxa"/>
              <w:left w:w="108" w:type="dxa"/>
              <w:bottom w:w="0" w:type="dxa"/>
              <w:right w:w="108" w:type="dxa"/>
            </w:tcMar>
            <w:vAlign w:val="center"/>
            <w:hideMark/>
          </w:tcPr>
          <w:p w14:paraId="36AD9CA0" w14:textId="77777777" w:rsidR="00885EFA" w:rsidRDefault="00885EFA" w:rsidP="00885EFA">
            <w:pPr>
              <w:pStyle w:val="TAC"/>
              <w:rPr>
                <w:b/>
                <w:lang w:val="en-US"/>
              </w:rPr>
            </w:pPr>
            <w:r>
              <w:rPr>
                <w:lang w:val="en-US"/>
              </w:rPr>
              <w:t>REFSENS + 14.0 dB</w:t>
            </w:r>
          </w:p>
        </w:tc>
      </w:tr>
      <w:tr w:rsidR="00885EFA" w14:paraId="2A4987BE" w14:textId="77777777" w:rsidTr="007C6913">
        <w:trPr>
          <w:jc w:val="center"/>
        </w:trPr>
        <w:tc>
          <w:tcPr>
            <w:tcW w:w="1270" w:type="dxa"/>
            <w:tcMar>
              <w:top w:w="0" w:type="dxa"/>
              <w:left w:w="108" w:type="dxa"/>
              <w:bottom w:w="0" w:type="dxa"/>
              <w:right w:w="108" w:type="dxa"/>
            </w:tcMar>
            <w:vAlign w:val="center"/>
            <w:hideMark/>
          </w:tcPr>
          <w:p w14:paraId="6CB93FE7" w14:textId="77777777" w:rsidR="00885EFA" w:rsidRDefault="00885EFA" w:rsidP="00885EFA">
            <w:pPr>
              <w:pStyle w:val="TAC"/>
              <w:rPr>
                <w:b/>
                <w:lang w:val="en-US" w:eastAsia="ja-JP"/>
              </w:rPr>
            </w:pPr>
            <w:r>
              <w:rPr>
                <w:lang w:val="en-US" w:eastAsia="ja-JP"/>
              </w:rPr>
              <w:t>80</w:t>
            </w:r>
            <w:r>
              <w:rPr>
                <w:lang w:val="en-US"/>
              </w:rPr>
              <w:t xml:space="preserve"> MHz</w:t>
            </w:r>
          </w:p>
        </w:tc>
        <w:tc>
          <w:tcPr>
            <w:tcW w:w="2977" w:type="dxa"/>
            <w:tcMar>
              <w:top w:w="0" w:type="dxa"/>
              <w:left w:w="108" w:type="dxa"/>
              <w:bottom w:w="0" w:type="dxa"/>
              <w:right w:w="108" w:type="dxa"/>
            </w:tcMar>
            <w:vAlign w:val="center"/>
            <w:hideMark/>
          </w:tcPr>
          <w:p w14:paraId="19D56327" w14:textId="77777777" w:rsidR="00885EFA" w:rsidRDefault="00885EFA" w:rsidP="00885EFA">
            <w:pPr>
              <w:pStyle w:val="TAC"/>
              <w:rPr>
                <w:b/>
                <w:lang w:val="en-US"/>
              </w:rPr>
            </w:pPr>
            <w:r>
              <w:rPr>
                <w:lang w:val="en-US"/>
              </w:rPr>
              <w:t>REFSENS + 15.0 dB</w:t>
            </w:r>
          </w:p>
        </w:tc>
      </w:tr>
      <w:tr w:rsidR="00885EFA" w14:paraId="61F1FE9C" w14:textId="77777777" w:rsidTr="007C6913">
        <w:trPr>
          <w:jc w:val="center"/>
        </w:trPr>
        <w:tc>
          <w:tcPr>
            <w:tcW w:w="1270" w:type="dxa"/>
            <w:tcMar>
              <w:top w:w="0" w:type="dxa"/>
              <w:left w:w="108" w:type="dxa"/>
              <w:bottom w:w="0" w:type="dxa"/>
              <w:right w:w="108" w:type="dxa"/>
            </w:tcMar>
            <w:vAlign w:val="center"/>
            <w:hideMark/>
          </w:tcPr>
          <w:p w14:paraId="61E93CD1" w14:textId="77777777" w:rsidR="00885EFA" w:rsidRDefault="00885EFA" w:rsidP="00885EFA">
            <w:pPr>
              <w:pStyle w:val="TAC"/>
              <w:rPr>
                <w:b/>
                <w:lang w:val="en-US" w:eastAsia="ja-JP"/>
              </w:rPr>
            </w:pPr>
            <w:r>
              <w:rPr>
                <w:lang w:val="en-US" w:eastAsia="ja-JP"/>
              </w:rPr>
              <w:t>90</w:t>
            </w:r>
            <w:r>
              <w:rPr>
                <w:lang w:val="en-US"/>
              </w:rPr>
              <w:t xml:space="preserve"> MHz</w:t>
            </w:r>
          </w:p>
        </w:tc>
        <w:tc>
          <w:tcPr>
            <w:tcW w:w="2977" w:type="dxa"/>
            <w:tcMar>
              <w:top w:w="0" w:type="dxa"/>
              <w:left w:w="108" w:type="dxa"/>
              <w:bottom w:w="0" w:type="dxa"/>
              <w:right w:w="108" w:type="dxa"/>
            </w:tcMar>
            <w:vAlign w:val="center"/>
            <w:hideMark/>
          </w:tcPr>
          <w:p w14:paraId="4BCF11FD" w14:textId="77777777" w:rsidR="00885EFA" w:rsidRDefault="00885EFA" w:rsidP="00885EFA">
            <w:pPr>
              <w:pStyle w:val="TAC"/>
              <w:rPr>
                <w:b/>
                <w:lang w:val="en-US"/>
              </w:rPr>
            </w:pPr>
            <w:r>
              <w:rPr>
                <w:lang w:val="en-US"/>
              </w:rPr>
              <w:t>REFSENS + 15.5 dB</w:t>
            </w:r>
          </w:p>
        </w:tc>
      </w:tr>
      <w:tr w:rsidR="00885EFA" w14:paraId="1462E4DD" w14:textId="77777777" w:rsidTr="007C6913">
        <w:trPr>
          <w:jc w:val="center"/>
        </w:trPr>
        <w:tc>
          <w:tcPr>
            <w:tcW w:w="1270" w:type="dxa"/>
            <w:tcMar>
              <w:top w:w="0" w:type="dxa"/>
              <w:left w:w="108" w:type="dxa"/>
              <w:bottom w:w="0" w:type="dxa"/>
              <w:right w:w="108" w:type="dxa"/>
            </w:tcMar>
            <w:vAlign w:val="center"/>
            <w:hideMark/>
          </w:tcPr>
          <w:p w14:paraId="1BC18F80" w14:textId="77777777" w:rsidR="00885EFA" w:rsidRDefault="00885EFA" w:rsidP="00885EFA">
            <w:pPr>
              <w:pStyle w:val="TAC"/>
              <w:rPr>
                <w:b/>
                <w:lang w:val="en-US" w:eastAsia="ja-JP"/>
              </w:rPr>
            </w:pPr>
            <w:r>
              <w:rPr>
                <w:lang w:val="en-US" w:eastAsia="ja-JP"/>
              </w:rPr>
              <w:t>100</w:t>
            </w:r>
            <w:r>
              <w:rPr>
                <w:lang w:val="en-US"/>
              </w:rPr>
              <w:t xml:space="preserve"> MHz</w:t>
            </w:r>
          </w:p>
        </w:tc>
        <w:tc>
          <w:tcPr>
            <w:tcW w:w="2977" w:type="dxa"/>
            <w:tcMar>
              <w:top w:w="0" w:type="dxa"/>
              <w:left w:w="108" w:type="dxa"/>
              <w:bottom w:w="0" w:type="dxa"/>
              <w:right w:w="108" w:type="dxa"/>
            </w:tcMar>
            <w:vAlign w:val="center"/>
            <w:hideMark/>
          </w:tcPr>
          <w:p w14:paraId="6BAAD965" w14:textId="77777777" w:rsidR="00885EFA" w:rsidRDefault="00885EFA" w:rsidP="00885EFA">
            <w:pPr>
              <w:pStyle w:val="TAC"/>
              <w:rPr>
                <w:b/>
                <w:lang w:val="en-US"/>
              </w:rPr>
            </w:pPr>
            <w:r>
              <w:rPr>
                <w:lang w:val="en-US"/>
              </w:rPr>
              <w:t>REFSENS + 16.0 dB</w:t>
            </w:r>
          </w:p>
        </w:tc>
      </w:tr>
      <w:tr w:rsidR="00885EFA" w14:paraId="6B8E1051" w14:textId="77777777" w:rsidTr="007C6913">
        <w:trPr>
          <w:jc w:val="center"/>
        </w:trPr>
        <w:tc>
          <w:tcPr>
            <w:tcW w:w="4247" w:type="dxa"/>
            <w:gridSpan w:val="2"/>
            <w:tcMar>
              <w:top w:w="0" w:type="dxa"/>
              <w:left w:w="108" w:type="dxa"/>
              <w:bottom w:w="0" w:type="dxa"/>
              <w:right w:w="108" w:type="dxa"/>
            </w:tcMar>
            <w:vAlign w:val="center"/>
            <w:hideMark/>
          </w:tcPr>
          <w:p w14:paraId="30F2BECA" w14:textId="77777777" w:rsidR="00885EFA" w:rsidRDefault="00885EFA" w:rsidP="00885EFA">
            <w:pPr>
              <w:pStyle w:val="TAN"/>
              <w:rPr>
                <w:b/>
                <w:lang w:val="en-US"/>
              </w:rPr>
            </w:pPr>
            <w:r>
              <w:rPr>
                <w:lang w:val="en-US"/>
              </w:rPr>
              <w:t>NOTE:</w:t>
            </w:r>
            <w:r>
              <w:t xml:space="preserve"> </w:t>
            </w:r>
            <w:r>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23DB008C" w14:textId="77777777" w:rsidR="00885EFA" w:rsidRPr="001C0CC4" w:rsidRDefault="00885EFA" w:rsidP="00DC7196"/>
    <w:p w14:paraId="58633CCC" w14:textId="77777777" w:rsidR="00DC7196" w:rsidRPr="001C0CC4" w:rsidRDefault="00DC7196" w:rsidP="00DC7196">
      <w:pPr>
        <w:pStyle w:val="TH"/>
      </w:pPr>
      <w:bookmarkStart w:id="7303" w:name="_CRTable7_6_32"/>
      <w:r w:rsidRPr="001C0CC4">
        <w:t xml:space="preserve">Table </w:t>
      </w:r>
      <w:bookmarkEnd w:id="7303"/>
      <w:r w:rsidRPr="001C0CC4">
        <w:t>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366F42">
        <w:trPr>
          <w:trHeight w:val="187"/>
          <w:jc w:val="center"/>
        </w:trPr>
        <w:tc>
          <w:tcPr>
            <w:tcW w:w="1106" w:type="dxa"/>
            <w:tcBorders>
              <w:bottom w:val="nil"/>
            </w:tcBorders>
            <w:shd w:val="clear" w:color="auto" w:fill="auto"/>
          </w:tcPr>
          <w:p w14:paraId="783AF268" w14:textId="68DC6051" w:rsidR="00C23AA9" w:rsidRPr="001C0CC4" w:rsidRDefault="00C23AA9" w:rsidP="00366F42">
            <w:pPr>
              <w:pStyle w:val="TAL"/>
            </w:pP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366F42">
        <w:trPr>
          <w:trHeight w:val="187"/>
          <w:jc w:val="center"/>
        </w:trPr>
        <w:tc>
          <w:tcPr>
            <w:tcW w:w="1106" w:type="dxa"/>
            <w:tcBorders>
              <w:top w:val="nil"/>
            </w:tcBorders>
            <w:shd w:val="clear" w:color="auto" w:fill="auto"/>
          </w:tcPr>
          <w:p w14:paraId="746460A6" w14:textId="77777777" w:rsidR="00366F42" w:rsidRPr="001C0CC4" w:rsidRDefault="00366F42" w:rsidP="00366F42">
            <w:pPr>
              <w:pStyle w:val="TAC"/>
            </w:pPr>
            <w:r w:rsidRPr="001C0CC4">
              <w:t>n1, n2, n3,</w:t>
            </w:r>
          </w:p>
          <w:p w14:paraId="74969787" w14:textId="49DCAAC7" w:rsidR="000230E4" w:rsidRPr="00C23AA9" w:rsidRDefault="00366F42" w:rsidP="00366F42">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 xml:space="preserve">n28, </w:t>
            </w:r>
            <w:r>
              <w:t xml:space="preserve">n29, </w:t>
            </w:r>
            <w:r w:rsidRPr="001C0CC4">
              <w:t>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508980D" w14:textId="77777777" w:rsidR="00ED4271" w:rsidRPr="001C0CC4" w:rsidRDefault="00ED4271" w:rsidP="00ED427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5BE28C1" w14:textId="77777777" w:rsidR="00ED4271" w:rsidRPr="001C0CC4" w:rsidRDefault="00ED4271" w:rsidP="00ED4271">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3B2E3B85" w14:textId="77777777" w:rsidR="00ED4271" w:rsidRDefault="00ED4271" w:rsidP="00ED4271">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77AE3B20" w14:textId="77777777" w:rsidR="00ED4271" w:rsidRDefault="00ED4271" w:rsidP="00ED4271">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721F2459" w14:textId="77777777" w:rsidR="00ED4271" w:rsidRDefault="00ED4271" w:rsidP="00ED4271">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2FC24F90" w14:textId="6958CCC1" w:rsidR="00ED4271" w:rsidRDefault="00ED4271" w:rsidP="00ED4271">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w:t>
            </w:r>
            <w:r>
              <w:rPr>
                <w:rFonts w:cs="Arial"/>
              </w:rPr>
              <w:t>≥</w:t>
            </w:r>
            <w:r w:rsidRPr="0030342B">
              <w:t xml:space="preserve">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4C730A13" w14:textId="77777777" w:rsidR="00ED4271" w:rsidRDefault="00ED4271" w:rsidP="00ED4271">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74564EAB" w14:textId="77777777" w:rsidR="00ED4271" w:rsidRDefault="00ED4271" w:rsidP="00ED4271">
            <w:pPr>
              <w:pStyle w:val="TAN"/>
              <w:rPr>
                <w:lang w:eastAsia="fr-FR"/>
              </w:rPr>
            </w:pPr>
            <w:r w:rsidRPr="001335A9">
              <w:rPr>
                <w:lang w:eastAsia="fr-FR"/>
              </w:rPr>
              <w:t>NOTE</w:t>
            </w:r>
            <w:r>
              <w:rPr>
                <w:lang w:eastAsia="fr-FR"/>
              </w:rPr>
              <w:t xml:space="preserve"> 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p w14:paraId="2E14F92C" w14:textId="77777777" w:rsidR="00ED4271" w:rsidRDefault="00ED4271" w:rsidP="00ED4271">
            <w:pPr>
              <w:pStyle w:val="TAN"/>
              <w:rPr>
                <w:lang w:eastAsia="ja-JP"/>
              </w:rPr>
            </w:pPr>
            <w:r>
              <w:rPr>
                <w:lang w:eastAsia="fr-FR"/>
              </w:rPr>
              <w:t>NOTE 9:</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p w14:paraId="34EF1EF8" w14:textId="75A7DAFB" w:rsidR="00D7668C" w:rsidRPr="001C0CC4" w:rsidRDefault="00ED4271" w:rsidP="00ED4271">
            <w:pPr>
              <w:pStyle w:val="TAN"/>
              <w:rPr>
                <w:lang w:eastAsia="fr-FR"/>
              </w:rPr>
            </w:pPr>
            <w:r w:rsidRPr="001335A9">
              <w:rPr>
                <w:lang w:eastAsia="fr-FR"/>
              </w:rPr>
              <w:t>NOTE</w:t>
            </w:r>
            <w:r>
              <w:rPr>
                <w:lang w:eastAsia="fr-FR"/>
              </w:rPr>
              <w:t xml:space="preserve"> 10</w:t>
            </w:r>
            <w:r w:rsidRPr="001335A9">
              <w:rPr>
                <w:lang w:eastAsia="fr-FR"/>
              </w:rPr>
              <w:t>:</w:t>
            </w:r>
            <w:r w:rsidRPr="00EA24EF">
              <w:rPr>
                <w:rFonts w:cs="Arial"/>
                <w:szCs w:val="18"/>
              </w:rPr>
              <w:tab/>
            </w:r>
            <w:r w:rsidRPr="00DC6BD6">
              <w:rPr>
                <w:lang w:eastAsia="fr-FR"/>
              </w:rPr>
              <w:t>For a UE supporting CA_20A-28A</w:t>
            </w:r>
            <w:r>
              <w:rPr>
                <w:lang w:eastAsia="fr-FR"/>
              </w:rPr>
              <w:t xml:space="preserve"> and higher order band combinations in which </w:t>
            </w:r>
            <w:r w:rsidRPr="00DC6BD6">
              <w:rPr>
                <w:lang w:eastAsia="fr-FR"/>
              </w:rPr>
              <w:t xml:space="preserve">CA_20A-28A </w:t>
            </w:r>
            <w:r>
              <w:rPr>
                <w:lang w:eastAsia="fr-FR"/>
              </w:rPr>
              <w:t xml:space="preserve">is a subset, </w:t>
            </w:r>
            <w:r w:rsidRPr="00DC6BD6">
              <w:rPr>
                <w:lang w:eastAsia="fr-FR"/>
              </w:rPr>
              <w:t xml:space="preserve">the requirements for Band </w:t>
            </w:r>
            <w:r>
              <w:rPr>
                <w:lang w:eastAsia="fr-FR"/>
              </w:rPr>
              <w:t>n</w:t>
            </w:r>
            <w:r w:rsidRPr="00DC6BD6">
              <w:rPr>
                <w:lang w:eastAsia="fr-FR"/>
              </w:rPr>
              <w:t xml:space="preserve">20 and Band </w:t>
            </w:r>
            <w:r>
              <w:rPr>
                <w:lang w:eastAsia="fr-FR"/>
              </w:rPr>
              <w:t>n</w:t>
            </w:r>
            <w:r w:rsidRPr="00DC6BD6">
              <w:rPr>
                <w:lang w:eastAsia="fr-FR"/>
              </w:rPr>
              <w:t>28 apply with F</w:t>
            </w:r>
            <w:r w:rsidRPr="007D0963">
              <w:rPr>
                <w:vertAlign w:val="subscript"/>
                <w:lang w:eastAsia="fr-FR"/>
              </w:rPr>
              <w:t>DL_low</w:t>
            </w:r>
            <w:r w:rsidRPr="00DC6BD6">
              <w:rPr>
                <w:lang w:eastAsia="fr-FR"/>
              </w:rPr>
              <w:t xml:space="preserve"> given by the lower limit of the restricted operating frequency range in Band </w:t>
            </w:r>
            <w:r>
              <w:rPr>
                <w:lang w:eastAsia="fr-FR"/>
              </w:rPr>
              <w:t>n</w:t>
            </w:r>
            <w:r w:rsidRPr="00DC6BD6">
              <w:rPr>
                <w:lang w:eastAsia="fr-FR"/>
              </w:rPr>
              <w:t>28 and F</w:t>
            </w:r>
            <w:r w:rsidRPr="007D0963">
              <w:rPr>
                <w:vertAlign w:val="subscript"/>
                <w:lang w:eastAsia="fr-FR"/>
              </w:rPr>
              <w:t>DL_high</w:t>
            </w:r>
            <w:r w:rsidRPr="00DC6BD6">
              <w:rPr>
                <w:lang w:eastAsia="fr-FR"/>
              </w:rPr>
              <w:t xml:space="preserve"> by Band </w:t>
            </w:r>
            <w:r>
              <w:rPr>
                <w:lang w:eastAsia="fr-FR"/>
              </w:rPr>
              <w:t>n</w:t>
            </w:r>
            <w:r w:rsidRPr="00DC6BD6">
              <w:rPr>
                <w:lang w:eastAsia="fr-FR"/>
              </w:rPr>
              <w:t>20.</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094" type="#_x0000_t75" style="width:184pt;height:10.5pt" o:ole="">
            <v:imagedata r:id="rId138" o:title=""/>
          </v:shape>
          <o:OLEObject Type="Embed" ProgID="Equation.3" ShapeID="_x0000_i1094" DrawAspect="Content" ObjectID="_1820927651" r:id="rId139"/>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095" type="#_x0000_t75" style="width:98pt;height:21pt;mso-wrap-style:square;mso-position-horizontal-relative:page;mso-position-vertical-relative:page" o:ole="">
            <v:imagedata r:id="rId140" o:title=""/>
          </v:shape>
          <o:OLEObject Type="Embed" ProgID="Equation.3" ShapeID="对象 39" DrawAspect="Content" ObjectID="_1820927652" r:id="rId141">
            <o:FieldCodes>\* MERGEFORMAT</o:FieldCodes>
          </o:OLEObject>
        </w:object>
      </w:r>
      <w:r>
        <w:t>MHz with</w:t>
      </w:r>
      <w:r>
        <w:rPr>
          <w:position w:val="-10"/>
        </w:rPr>
        <w:object w:dxaOrig="438" w:dyaOrig="339" w14:anchorId="341F7016">
          <v:shape id="对象 38" o:spid="_x0000_i1096" type="#_x0000_t75" style="width:10.5pt;height:10.5pt;mso-wrap-style:square;mso-position-horizontal-relative:page;mso-position-vertical-relative:page" o:ole="">
            <v:imagedata r:id="rId142" o:title=""/>
          </v:shape>
          <o:OLEObject Type="Embed" ProgID="Equation.3" ShapeID="对象 38" DrawAspect="Content" ObjectID="_1820927653" r:id="rId143"/>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bookmarkStart w:id="7304" w:name="_CRTable7_6_33"/>
      <w:r w:rsidRPr="001C0CC4">
        <w:t xml:space="preserve">Table </w:t>
      </w:r>
      <w:bookmarkEnd w:id="7304"/>
      <w:r w:rsidRPr="001C0CC4">
        <w:t>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bookmarkStart w:id="7305" w:name="_CRTable7_6_34"/>
      <w:r w:rsidRPr="001C0CC4">
        <w:t xml:space="preserve">Table </w:t>
      </w:r>
      <w:bookmarkEnd w:id="7305"/>
      <w:r w:rsidRPr="001C0CC4">
        <w:t>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2114AF6A"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&gt;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022E9CB5"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&gt;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097" type="#_x0000_t75" style="width:184pt;height:10.5pt" o:ole="">
            <v:imagedata r:id="rId138" o:title=""/>
          </v:shape>
          <o:OLEObject Type="Embed" ProgID="Equation.3" ShapeID="_x0000_i1097" DrawAspect="Content" ObjectID="_1820927654" r:id="rId144"/>
        </w:object>
      </w:r>
    </w:p>
    <w:p w14:paraId="7F14CF5F" w14:textId="766C12B4" w:rsidR="00687AE6" w:rsidRDefault="00687AE6" w:rsidP="00687AE6">
      <w:r>
        <w:t xml:space="preserve">exceptions are allowed for spurious response frequencies in each assigned frequency channel when measured using a step size of  </w:t>
      </w:r>
      <w:r>
        <w:rPr>
          <w:position w:val="-10"/>
        </w:rPr>
        <w:object w:dxaOrig="1920" w:dyaOrig="319" w14:anchorId="5FE60F24">
          <v:shape id="对象 43" o:spid="_x0000_i1098" type="#_x0000_t75" style="width:98pt;height:21pt;mso-wrap-style:square;mso-position-horizontal-relative:page;mso-position-vertical-relative:page" o:ole="">
            <v:imagedata r:id="rId140" o:title=""/>
          </v:shape>
          <o:OLEObject Type="Embed" ProgID="Equation.3" ShapeID="对象 43" DrawAspect="Content" ObjectID="_1820927655" r:id="rId145">
            <o:FieldCodes>\* MERGEFORMAT</o:FieldCodes>
          </o:OLEObject>
        </w:object>
      </w:r>
      <w:r>
        <w:t>MHz with</w:t>
      </w:r>
      <w:r>
        <w:rPr>
          <w:position w:val="-10"/>
        </w:rPr>
        <w:object w:dxaOrig="438" w:dyaOrig="339" w14:anchorId="17DFC853">
          <v:shape id="对象 42" o:spid="_x0000_i1099" type="#_x0000_t75" style="width:10.5pt;height:10.5pt;mso-wrap-style:square;mso-position-horizontal-relative:page;mso-position-vertical-relative:page" o:ole="">
            <v:imagedata r:id="rId142" o:title=""/>
          </v:shape>
          <o:OLEObject Type="Embed" ProgID="Equation.3" ShapeID="对象 42" DrawAspect="Content" ObjectID="_1820927656" r:id="rId146"/>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7306" w:name="_Toc21344473"/>
      <w:bookmarkStart w:id="7307" w:name="_Toc29801961"/>
      <w:bookmarkStart w:id="7308" w:name="_Toc29802385"/>
      <w:bookmarkStart w:id="7309" w:name="_Toc29803010"/>
      <w:bookmarkStart w:id="7310" w:name="_Toc36107752"/>
      <w:bookmarkStart w:id="7311" w:name="_Toc37251526"/>
      <w:bookmarkStart w:id="7312" w:name="_Toc45888446"/>
      <w:bookmarkStart w:id="7313" w:name="_Toc45889045"/>
      <w:bookmarkStart w:id="7314" w:name="_Toc59650404"/>
      <w:bookmarkStart w:id="7315" w:name="_Toc61357676"/>
      <w:bookmarkStart w:id="7316" w:name="_Toc61359450"/>
      <w:bookmarkStart w:id="7317" w:name="_Toc67916390"/>
      <w:bookmarkStart w:id="7318" w:name="_Toc75533936"/>
      <w:bookmarkStart w:id="7319" w:name="_Toc75819822"/>
      <w:bookmarkStart w:id="7320" w:name="_Toc76508666"/>
      <w:bookmarkStart w:id="7321" w:name="_Toc76717616"/>
      <w:bookmarkStart w:id="7322" w:name="_Toc83294257"/>
      <w:bookmarkStart w:id="7323" w:name="_Toc84335296"/>
      <w:r w:rsidRPr="001C0CC4">
        <w:t>7.6.4</w:t>
      </w:r>
      <w:r w:rsidRPr="001C0CC4">
        <w:tab/>
        <w:t>Narrow band blocking</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57F4150A" w14:textId="77777777" w:rsidR="005E170F" w:rsidRPr="001C0CC4" w:rsidRDefault="005E170F" w:rsidP="005E170F">
      <w:pPr>
        <w:pStyle w:val="TH"/>
      </w:pPr>
      <w:bookmarkStart w:id="7324" w:name="_CRTable7_6_41"/>
      <w:r w:rsidRPr="001C0CC4">
        <w:t xml:space="preserve">Table </w:t>
      </w:r>
      <w:bookmarkEnd w:id="7324"/>
      <w:r w:rsidRPr="001C0CC4">
        <w:t>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5E170F" w:rsidRPr="001C0CC4" w14:paraId="44092C77" w14:textId="77777777" w:rsidTr="0026746F">
        <w:trPr>
          <w:trHeight w:val="187"/>
        </w:trPr>
        <w:tc>
          <w:tcPr>
            <w:tcW w:w="378" w:type="pct"/>
            <w:tcBorders>
              <w:bottom w:val="nil"/>
            </w:tcBorders>
            <w:shd w:val="clear" w:color="auto" w:fill="auto"/>
          </w:tcPr>
          <w:p w14:paraId="49D7FB1B" w14:textId="77777777" w:rsidR="005E170F" w:rsidRPr="001C0CC4" w:rsidRDefault="005E170F" w:rsidP="0026746F">
            <w:pPr>
              <w:pStyle w:val="TAH"/>
            </w:pPr>
            <w:r w:rsidRPr="001C0CC4">
              <w:t>NR band</w:t>
            </w:r>
          </w:p>
        </w:tc>
        <w:tc>
          <w:tcPr>
            <w:tcW w:w="446" w:type="pct"/>
            <w:tcBorders>
              <w:bottom w:val="nil"/>
            </w:tcBorders>
            <w:shd w:val="clear" w:color="auto" w:fill="auto"/>
            <w:hideMark/>
          </w:tcPr>
          <w:p w14:paraId="7DC9068F" w14:textId="77777777" w:rsidR="005E170F" w:rsidRPr="001C0CC4" w:rsidRDefault="005E170F" w:rsidP="0026746F">
            <w:pPr>
              <w:pStyle w:val="TAH"/>
            </w:pPr>
            <w:r w:rsidRPr="001C0CC4">
              <w:t>Parameter</w:t>
            </w:r>
          </w:p>
        </w:tc>
        <w:tc>
          <w:tcPr>
            <w:tcW w:w="269" w:type="pct"/>
            <w:tcBorders>
              <w:bottom w:val="nil"/>
            </w:tcBorders>
            <w:shd w:val="clear" w:color="auto" w:fill="auto"/>
            <w:hideMark/>
          </w:tcPr>
          <w:p w14:paraId="240D8E4B" w14:textId="77777777" w:rsidR="005E170F" w:rsidRPr="001C0CC4" w:rsidRDefault="005E170F" w:rsidP="0026746F">
            <w:pPr>
              <w:pStyle w:val="TAH"/>
            </w:pPr>
            <w:r w:rsidRPr="001C0CC4">
              <w:t>Unit</w:t>
            </w:r>
          </w:p>
        </w:tc>
        <w:tc>
          <w:tcPr>
            <w:tcW w:w="3908" w:type="pct"/>
            <w:gridSpan w:val="12"/>
          </w:tcPr>
          <w:p w14:paraId="37188DEA" w14:textId="77777777" w:rsidR="005E170F" w:rsidRPr="001C0CC4" w:rsidRDefault="005E170F" w:rsidP="0026746F">
            <w:pPr>
              <w:pStyle w:val="TAH"/>
            </w:pPr>
            <w:r w:rsidRPr="001C0CC4">
              <w:t>Channel Bandwidth</w:t>
            </w:r>
          </w:p>
        </w:tc>
      </w:tr>
      <w:tr w:rsidR="005E170F" w:rsidRPr="001C0CC4" w14:paraId="1E796BAF" w14:textId="77777777" w:rsidTr="0026746F">
        <w:trPr>
          <w:trHeight w:val="187"/>
        </w:trPr>
        <w:tc>
          <w:tcPr>
            <w:tcW w:w="378" w:type="pct"/>
            <w:tcBorders>
              <w:top w:val="nil"/>
              <w:bottom w:val="single" w:sz="4" w:space="0" w:color="auto"/>
            </w:tcBorders>
            <w:shd w:val="clear" w:color="auto" w:fill="auto"/>
          </w:tcPr>
          <w:p w14:paraId="2EFB9EA2" w14:textId="77777777" w:rsidR="005E170F" w:rsidRPr="001C0CC4" w:rsidRDefault="005E170F" w:rsidP="0026746F">
            <w:pPr>
              <w:pStyle w:val="TAH"/>
            </w:pPr>
          </w:p>
        </w:tc>
        <w:tc>
          <w:tcPr>
            <w:tcW w:w="446" w:type="pct"/>
            <w:tcBorders>
              <w:top w:val="nil"/>
              <w:bottom w:val="single" w:sz="4" w:space="0" w:color="auto"/>
            </w:tcBorders>
            <w:shd w:val="clear" w:color="auto" w:fill="auto"/>
            <w:hideMark/>
          </w:tcPr>
          <w:p w14:paraId="060178AF" w14:textId="77777777" w:rsidR="005E170F" w:rsidRPr="001C0CC4" w:rsidRDefault="005E170F" w:rsidP="0026746F">
            <w:pPr>
              <w:pStyle w:val="TAH"/>
            </w:pPr>
          </w:p>
        </w:tc>
        <w:tc>
          <w:tcPr>
            <w:tcW w:w="269" w:type="pct"/>
            <w:tcBorders>
              <w:top w:val="nil"/>
              <w:bottom w:val="single" w:sz="4" w:space="0" w:color="auto"/>
            </w:tcBorders>
            <w:shd w:val="clear" w:color="auto" w:fill="auto"/>
            <w:hideMark/>
          </w:tcPr>
          <w:p w14:paraId="017F7E29" w14:textId="77777777" w:rsidR="005E170F" w:rsidRPr="001C0CC4" w:rsidRDefault="005E170F" w:rsidP="0026746F">
            <w:pPr>
              <w:pStyle w:val="TAH"/>
            </w:pPr>
          </w:p>
        </w:tc>
        <w:tc>
          <w:tcPr>
            <w:tcW w:w="325" w:type="pct"/>
            <w:shd w:val="clear" w:color="auto" w:fill="auto"/>
            <w:hideMark/>
          </w:tcPr>
          <w:p w14:paraId="1317A14C" w14:textId="77777777" w:rsidR="005E170F" w:rsidRPr="001C0CC4" w:rsidRDefault="005E170F" w:rsidP="0026746F">
            <w:pPr>
              <w:pStyle w:val="TAH"/>
            </w:pPr>
            <w:r w:rsidRPr="001C0CC4">
              <w:t>5 MHz</w:t>
            </w:r>
          </w:p>
        </w:tc>
        <w:tc>
          <w:tcPr>
            <w:tcW w:w="325" w:type="pct"/>
            <w:shd w:val="clear" w:color="auto" w:fill="auto"/>
            <w:hideMark/>
          </w:tcPr>
          <w:p w14:paraId="0C938F25" w14:textId="77777777" w:rsidR="005E170F" w:rsidRPr="001C0CC4" w:rsidRDefault="005E170F" w:rsidP="0026746F">
            <w:pPr>
              <w:pStyle w:val="TAH"/>
            </w:pPr>
            <w:r w:rsidRPr="001C0CC4">
              <w:t>10 MHz</w:t>
            </w:r>
          </w:p>
        </w:tc>
        <w:tc>
          <w:tcPr>
            <w:tcW w:w="325" w:type="pct"/>
            <w:shd w:val="clear" w:color="auto" w:fill="auto"/>
            <w:hideMark/>
          </w:tcPr>
          <w:p w14:paraId="13E735B4" w14:textId="77777777" w:rsidR="005E170F" w:rsidRPr="001C0CC4" w:rsidRDefault="005E170F" w:rsidP="0026746F">
            <w:pPr>
              <w:pStyle w:val="TAH"/>
            </w:pPr>
            <w:r w:rsidRPr="001C0CC4">
              <w:t>15 MHz</w:t>
            </w:r>
          </w:p>
        </w:tc>
        <w:tc>
          <w:tcPr>
            <w:tcW w:w="325" w:type="pct"/>
            <w:shd w:val="clear" w:color="auto" w:fill="auto"/>
            <w:hideMark/>
          </w:tcPr>
          <w:p w14:paraId="2803FF84" w14:textId="77777777" w:rsidR="005E170F" w:rsidRPr="001C0CC4" w:rsidRDefault="005E170F" w:rsidP="0026746F">
            <w:pPr>
              <w:pStyle w:val="TAH"/>
            </w:pPr>
            <w:r w:rsidRPr="001C0CC4">
              <w:t>20 MHz</w:t>
            </w:r>
          </w:p>
        </w:tc>
        <w:tc>
          <w:tcPr>
            <w:tcW w:w="325" w:type="pct"/>
            <w:shd w:val="clear" w:color="auto" w:fill="auto"/>
            <w:hideMark/>
          </w:tcPr>
          <w:p w14:paraId="3C6E20DD" w14:textId="77777777" w:rsidR="005E170F" w:rsidRPr="001C0CC4" w:rsidRDefault="005E170F" w:rsidP="0026746F">
            <w:pPr>
              <w:pStyle w:val="TAH"/>
            </w:pPr>
            <w:r w:rsidRPr="001C0CC4">
              <w:t>25 MHz</w:t>
            </w:r>
          </w:p>
        </w:tc>
        <w:tc>
          <w:tcPr>
            <w:tcW w:w="325" w:type="pct"/>
          </w:tcPr>
          <w:p w14:paraId="67EF9F6D" w14:textId="77777777" w:rsidR="005E170F" w:rsidRPr="001C0CC4" w:rsidRDefault="005E170F" w:rsidP="0026746F">
            <w:pPr>
              <w:pStyle w:val="TAH"/>
            </w:pPr>
            <w:r w:rsidRPr="001C0CC4">
              <w:t>30 MHz</w:t>
            </w:r>
          </w:p>
        </w:tc>
        <w:tc>
          <w:tcPr>
            <w:tcW w:w="325" w:type="pct"/>
            <w:shd w:val="clear" w:color="auto" w:fill="auto"/>
            <w:hideMark/>
          </w:tcPr>
          <w:p w14:paraId="6EC418B9" w14:textId="77777777" w:rsidR="005E170F" w:rsidRPr="001C0CC4" w:rsidRDefault="005E170F" w:rsidP="0026746F">
            <w:pPr>
              <w:pStyle w:val="TAH"/>
            </w:pPr>
            <w:r w:rsidRPr="001C0CC4">
              <w:t>40 MHz</w:t>
            </w:r>
          </w:p>
        </w:tc>
        <w:tc>
          <w:tcPr>
            <w:tcW w:w="325" w:type="pct"/>
            <w:shd w:val="clear" w:color="auto" w:fill="auto"/>
            <w:hideMark/>
          </w:tcPr>
          <w:p w14:paraId="73F56245" w14:textId="77777777" w:rsidR="005E170F" w:rsidRPr="001C0CC4" w:rsidRDefault="005E170F" w:rsidP="0026746F">
            <w:pPr>
              <w:pStyle w:val="TAH"/>
            </w:pPr>
            <w:r w:rsidRPr="001C0CC4">
              <w:t>50 MHz</w:t>
            </w:r>
          </w:p>
        </w:tc>
        <w:tc>
          <w:tcPr>
            <w:tcW w:w="325" w:type="pct"/>
            <w:shd w:val="clear" w:color="auto" w:fill="auto"/>
            <w:hideMark/>
          </w:tcPr>
          <w:p w14:paraId="27C7F504" w14:textId="77777777" w:rsidR="005E170F" w:rsidRPr="001C0CC4" w:rsidRDefault="005E170F" w:rsidP="0026746F">
            <w:pPr>
              <w:pStyle w:val="TAH"/>
            </w:pPr>
            <w:r w:rsidRPr="001C0CC4">
              <w:t>60 MHz</w:t>
            </w:r>
          </w:p>
        </w:tc>
        <w:tc>
          <w:tcPr>
            <w:tcW w:w="325" w:type="pct"/>
          </w:tcPr>
          <w:p w14:paraId="3D0F6F59" w14:textId="77777777" w:rsidR="005E170F" w:rsidRPr="001C0CC4" w:rsidRDefault="005E170F" w:rsidP="0026746F">
            <w:pPr>
              <w:pStyle w:val="TAH"/>
            </w:pPr>
            <w:r w:rsidRPr="001C0CC4">
              <w:t>80 MHz</w:t>
            </w:r>
          </w:p>
        </w:tc>
        <w:tc>
          <w:tcPr>
            <w:tcW w:w="325" w:type="pct"/>
          </w:tcPr>
          <w:p w14:paraId="142F7B75" w14:textId="77777777" w:rsidR="005E170F" w:rsidRPr="001C0CC4" w:rsidRDefault="005E170F" w:rsidP="0026746F">
            <w:pPr>
              <w:pStyle w:val="TAH"/>
            </w:pPr>
            <w:r w:rsidRPr="001C0CC4">
              <w:t>90 MHz</w:t>
            </w:r>
          </w:p>
        </w:tc>
        <w:tc>
          <w:tcPr>
            <w:tcW w:w="332" w:type="pct"/>
          </w:tcPr>
          <w:p w14:paraId="7C9FEDF9" w14:textId="77777777" w:rsidR="005E170F" w:rsidRPr="001C0CC4" w:rsidRDefault="005E170F" w:rsidP="0026746F">
            <w:pPr>
              <w:pStyle w:val="TAH"/>
            </w:pPr>
            <w:r w:rsidRPr="001C0CC4">
              <w:t>100 MHz</w:t>
            </w:r>
          </w:p>
        </w:tc>
      </w:tr>
      <w:tr w:rsidR="005E170F" w:rsidRPr="001C0CC4" w14:paraId="68517F58" w14:textId="77777777" w:rsidTr="00E325BF">
        <w:trPr>
          <w:trHeight w:val="187"/>
        </w:trPr>
        <w:tc>
          <w:tcPr>
            <w:tcW w:w="378" w:type="pct"/>
            <w:tcBorders>
              <w:bottom w:val="nil"/>
            </w:tcBorders>
            <w:shd w:val="clear" w:color="auto" w:fill="auto"/>
          </w:tcPr>
          <w:p w14:paraId="101213A1" w14:textId="77777777" w:rsidR="00366F42" w:rsidRDefault="00366F42" w:rsidP="00366F42">
            <w:pPr>
              <w:pStyle w:val="TAC"/>
            </w:pPr>
            <w:r w:rsidRPr="001C0CC4">
              <w:t xml:space="preserve">n1, n2, n3, n5, n7, n8, n12, n14, n18, n20, n25, </w:t>
            </w:r>
            <w:r>
              <w:t xml:space="preserve">n26, </w:t>
            </w:r>
            <w:r w:rsidRPr="001C0CC4">
              <w:t xml:space="preserve">n28, </w:t>
            </w:r>
          </w:p>
          <w:p w14:paraId="2087C827" w14:textId="77777777" w:rsidR="00366F42" w:rsidRDefault="00366F42" w:rsidP="00366F42">
            <w:pPr>
              <w:pStyle w:val="TAC"/>
            </w:pPr>
            <w:r>
              <w:t>n29,</w:t>
            </w:r>
          </w:p>
          <w:p w14:paraId="3324E6BA" w14:textId="141650A5" w:rsidR="005E170F" w:rsidRPr="001C0CC4" w:rsidRDefault="00366F42" w:rsidP="00366F42">
            <w:pPr>
              <w:pStyle w:val="TAC"/>
            </w:pPr>
            <w:r w:rsidRPr="001C0CC4">
              <w:t xml:space="preserve">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29B4325B" w14:textId="77777777" w:rsidR="005E170F" w:rsidRPr="001C0CC4" w:rsidRDefault="005E170F" w:rsidP="0026746F">
            <w:pPr>
              <w:pStyle w:val="TAC"/>
            </w:pPr>
            <w:r w:rsidRPr="001C0CC4">
              <w:t>P</w:t>
            </w:r>
            <w:r w:rsidRPr="001C0CC4">
              <w:rPr>
                <w:vertAlign w:val="subscript"/>
              </w:rPr>
              <w:t>w</w:t>
            </w:r>
          </w:p>
        </w:tc>
        <w:tc>
          <w:tcPr>
            <w:tcW w:w="269" w:type="pct"/>
            <w:tcBorders>
              <w:bottom w:val="single" w:sz="4" w:space="0" w:color="auto"/>
            </w:tcBorders>
            <w:shd w:val="clear" w:color="auto" w:fill="auto"/>
            <w:hideMark/>
          </w:tcPr>
          <w:p w14:paraId="00FC9D29" w14:textId="77777777" w:rsidR="005E170F" w:rsidRPr="001C0CC4" w:rsidRDefault="005E170F" w:rsidP="0026746F">
            <w:pPr>
              <w:pStyle w:val="TAC"/>
            </w:pPr>
            <w:r w:rsidRPr="001C0CC4">
              <w:t>dBm</w:t>
            </w:r>
          </w:p>
        </w:tc>
        <w:tc>
          <w:tcPr>
            <w:tcW w:w="325" w:type="pct"/>
          </w:tcPr>
          <w:p w14:paraId="7625E809" w14:textId="77777777" w:rsidR="005E170F" w:rsidRPr="001C0CC4" w:rsidRDefault="005E170F" w:rsidP="0026746F">
            <w:pPr>
              <w:pStyle w:val="TAC"/>
            </w:pPr>
          </w:p>
        </w:tc>
        <w:tc>
          <w:tcPr>
            <w:tcW w:w="3583" w:type="pct"/>
            <w:gridSpan w:val="11"/>
          </w:tcPr>
          <w:p w14:paraId="27439FAD" w14:textId="77777777" w:rsidR="005E170F" w:rsidRPr="001C0CC4" w:rsidRDefault="005E170F" w:rsidP="0026746F">
            <w:pPr>
              <w:pStyle w:val="TAC"/>
            </w:pPr>
            <w:r w:rsidRPr="001C0CC4">
              <w:t>P</w:t>
            </w:r>
            <w:r w:rsidRPr="001C0CC4">
              <w:rPr>
                <w:vertAlign w:val="subscript"/>
              </w:rPr>
              <w:t>REFSENS</w:t>
            </w:r>
            <w:r w:rsidRPr="001C0CC4">
              <w:t xml:space="preserve"> + channel-bandwidth specific value below</w:t>
            </w:r>
          </w:p>
        </w:tc>
      </w:tr>
      <w:tr w:rsidR="005E170F" w:rsidRPr="001C0CC4" w14:paraId="22BBC1AB" w14:textId="77777777" w:rsidTr="00E325BF">
        <w:trPr>
          <w:trHeight w:val="187"/>
        </w:trPr>
        <w:tc>
          <w:tcPr>
            <w:tcW w:w="378" w:type="pct"/>
            <w:tcBorders>
              <w:top w:val="nil"/>
              <w:bottom w:val="nil"/>
            </w:tcBorders>
            <w:shd w:val="clear" w:color="auto" w:fill="auto"/>
          </w:tcPr>
          <w:p w14:paraId="198F4875" w14:textId="77777777" w:rsidR="005E170F" w:rsidRPr="001C0CC4" w:rsidRDefault="005E170F" w:rsidP="0026746F">
            <w:pPr>
              <w:pStyle w:val="TAC"/>
            </w:pPr>
          </w:p>
        </w:tc>
        <w:tc>
          <w:tcPr>
            <w:tcW w:w="446" w:type="pct"/>
            <w:tcBorders>
              <w:top w:val="nil"/>
            </w:tcBorders>
            <w:shd w:val="clear" w:color="auto" w:fill="auto"/>
            <w:hideMark/>
          </w:tcPr>
          <w:p w14:paraId="28DB8327" w14:textId="77777777" w:rsidR="005E170F" w:rsidRPr="001C0CC4" w:rsidRDefault="005E170F" w:rsidP="0026746F">
            <w:pPr>
              <w:pStyle w:val="TAC"/>
            </w:pPr>
          </w:p>
        </w:tc>
        <w:tc>
          <w:tcPr>
            <w:tcW w:w="269" w:type="pct"/>
            <w:tcBorders>
              <w:top w:val="single" w:sz="4" w:space="0" w:color="auto"/>
            </w:tcBorders>
            <w:shd w:val="clear" w:color="auto" w:fill="auto"/>
            <w:hideMark/>
          </w:tcPr>
          <w:p w14:paraId="0843300F" w14:textId="77777777" w:rsidR="005E170F" w:rsidRPr="001C0CC4" w:rsidRDefault="005E170F" w:rsidP="0026746F">
            <w:pPr>
              <w:pStyle w:val="TAC"/>
            </w:pPr>
            <w:r>
              <w:t>dB</w:t>
            </w:r>
          </w:p>
        </w:tc>
        <w:tc>
          <w:tcPr>
            <w:tcW w:w="325" w:type="pct"/>
            <w:shd w:val="clear" w:color="auto" w:fill="auto"/>
            <w:hideMark/>
          </w:tcPr>
          <w:p w14:paraId="14976E78" w14:textId="77777777" w:rsidR="005E170F" w:rsidRPr="001C0CC4" w:rsidRDefault="005E170F" w:rsidP="0026746F">
            <w:pPr>
              <w:pStyle w:val="TAC"/>
            </w:pPr>
            <w:r w:rsidRPr="001C0CC4">
              <w:t>16</w:t>
            </w:r>
          </w:p>
        </w:tc>
        <w:tc>
          <w:tcPr>
            <w:tcW w:w="325" w:type="pct"/>
            <w:shd w:val="clear" w:color="auto" w:fill="auto"/>
            <w:hideMark/>
          </w:tcPr>
          <w:p w14:paraId="10759BDB" w14:textId="77777777" w:rsidR="005E170F" w:rsidRPr="001C0CC4" w:rsidRDefault="005E170F" w:rsidP="0026746F">
            <w:pPr>
              <w:pStyle w:val="TAC"/>
            </w:pPr>
            <w:r w:rsidRPr="001C0CC4">
              <w:t>13</w:t>
            </w:r>
          </w:p>
        </w:tc>
        <w:tc>
          <w:tcPr>
            <w:tcW w:w="325" w:type="pct"/>
            <w:shd w:val="clear" w:color="auto" w:fill="auto"/>
            <w:hideMark/>
          </w:tcPr>
          <w:p w14:paraId="0AE8E51F" w14:textId="77777777" w:rsidR="005E170F" w:rsidRPr="001C0CC4" w:rsidRDefault="005E170F" w:rsidP="0026746F">
            <w:pPr>
              <w:pStyle w:val="TAC"/>
            </w:pPr>
            <w:r w:rsidRPr="001C0CC4">
              <w:t>14</w:t>
            </w:r>
          </w:p>
        </w:tc>
        <w:tc>
          <w:tcPr>
            <w:tcW w:w="325" w:type="pct"/>
            <w:shd w:val="clear" w:color="auto" w:fill="auto"/>
            <w:hideMark/>
          </w:tcPr>
          <w:p w14:paraId="23AA9175" w14:textId="77777777" w:rsidR="005E170F" w:rsidRPr="001C0CC4" w:rsidRDefault="005E170F" w:rsidP="0026746F">
            <w:pPr>
              <w:pStyle w:val="TAC"/>
            </w:pPr>
            <w:r w:rsidRPr="001C0CC4">
              <w:t>16</w:t>
            </w:r>
          </w:p>
        </w:tc>
        <w:tc>
          <w:tcPr>
            <w:tcW w:w="325" w:type="pct"/>
            <w:shd w:val="clear" w:color="auto" w:fill="auto"/>
            <w:hideMark/>
          </w:tcPr>
          <w:p w14:paraId="619AFC02" w14:textId="77777777" w:rsidR="005E170F" w:rsidRPr="001C0CC4" w:rsidRDefault="005E170F" w:rsidP="0026746F">
            <w:pPr>
              <w:pStyle w:val="TAC"/>
            </w:pPr>
            <w:r w:rsidRPr="001C0CC4">
              <w:t>16</w:t>
            </w:r>
          </w:p>
        </w:tc>
        <w:tc>
          <w:tcPr>
            <w:tcW w:w="325" w:type="pct"/>
          </w:tcPr>
          <w:p w14:paraId="11C2D603" w14:textId="77777777" w:rsidR="005E170F" w:rsidRPr="001C0CC4" w:rsidRDefault="005E170F" w:rsidP="0026746F">
            <w:pPr>
              <w:pStyle w:val="TAC"/>
            </w:pPr>
            <w:r w:rsidRPr="001C0CC4">
              <w:t>16</w:t>
            </w:r>
          </w:p>
        </w:tc>
        <w:tc>
          <w:tcPr>
            <w:tcW w:w="325" w:type="pct"/>
            <w:shd w:val="clear" w:color="auto" w:fill="auto"/>
            <w:hideMark/>
          </w:tcPr>
          <w:p w14:paraId="7A98D92C" w14:textId="77777777" w:rsidR="005E170F" w:rsidRPr="001C0CC4" w:rsidRDefault="005E170F" w:rsidP="0026746F">
            <w:pPr>
              <w:pStyle w:val="TAC"/>
            </w:pPr>
            <w:r w:rsidRPr="001C0CC4">
              <w:t>16</w:t>
            </w:r>
          </w:p>
        </w:tc>
        <w:tc>
          <w:tcPr>
            <w:tcW w:w="325" w:type="pct"/>
            <w:shd w:val="clear" w:color="auto" w:fill="auto"/>
            <w:hideMark/>
          </w:tcPr>
          <w:p w14:paraId="54D07401" w14:textId="77777777" w:rsidR="005E170F" w:rsidRPr="001C0CC4" w:rsidRDefault="005E170F" w:rsidP="0026746F">
            <w:pPr>
              <w:pStyle w:val="TAC"/>
            </w:pPr>
            <w:r w:rsidRPr="001C0CC4">
              <w:t>16</w:t>
            </w:r>
          </w:p>
        </w:tc>
        <w:tc>
          <w:tcPr>
            <w:tcW w:w="325" w:type="pct"/>
            <w:shd w:val="clear" w:color="auto" w:fill="auto"/>
            <w:hideMark/>
          </w:tcPr>
          <w:p w14:paraId="5BFF307D" w14:textId="77777777" w:rsidR="005E170F" w:rsidRPr="001C0CC4" w:rsidRDefault="005E170F" w:rsidP="0026746F">
            <w:pPr>
              <w:pStyle w:val="TAC"/>
            </w:pPr>
            <w:r w:rsidRPr="001C0CC4">
              <w:t>16</w:t>
            </w:r>
          </w:p>
        </w:tc>
        <w:tc>
          <w:tcPr>
            <w:tcW w:w="325" w:type="pct"/>
          </w:tcPr>
          <w:p w14:paraId="67F41B5A" w14:textId="77777777" w:rsidR="005E170F" w:rsidRPr="001C0CC4" w:rsidRDefault="005E170F" w:rsidP="0026746F">
            <w:pPr>
              <w:pStyle w:val="TAC"/>
            </w:pPr>
            <w:r w:rsidRPr="001C0CC4">
              <w:t>16</w:t>
            </w:r>
          </w:p>
        </w:tc>
        <w:tc>
          <w:tcPr>
            <w:tcW w:w="325" w:type="pct"/>
          </w:tcPr>
          <w:p w14:paraId="1ACA33C6" w14:textId="77777777" w:rsidR="005E170F" w:rsidRPr="001C0CC4" w:rsidRDefault="005E170F" w:rsidP="0026746F">
            <w:pPr>
              <w:pStyle w:val="TAC"/>
            </w:pPr>
            <w:r w:rsidRPr="001C0CC4">
              <w:t>16</w:t>
            </w:r>
          </w:p>
        </w:tc>
        <w:tc>
          <w:tcPr>
            <w:tcW w:w="332" w:type="pct"/>
          </w:tcPr>
          <w:p w14:paraId="5A30F1DE" w14:textId="77777777" w:rsidR="005E170F" w:rsidRPr="001C0CC4" w:rsidRDefault="005E170F" w:rsidP="0026746F">
            <w:pPr>
              <w:pStyle w:val="TAC"/>
            </w:pPr>
            <w:r w:rsidRPr="001C0CC4">
              <w:t>16</w:t>
            </w:r>
          </w:p>
        </w:tc>
      </w:tr>
      <w:tr w:rsidR="005E170F" w:rsidRPr="001C0CC4" w14:paraId="2DB78A2E" w14:textId="77777777" w:rsidTr="0026746F">
        <w:trPr>
          <w:trHeight w:val="187"/>
        </w:trPr>
        <w:tc>
          <w:tcPr>
            <w:tcW w:w="378" w:type="pct"/>
            <w:tcBorders>
              <w:top w:val="nil"/>
              <w:bottom w:val="nil"/>
            </w:tcBorders>
            <w:shd w:val="clear" w:color="auto" w:fill="auto"/>
          </w:tcPr>
          <w:p w14:paraId="180185CE" w14:textId="77777777" w:rsidR="005E170F" w:rsidRPr="001C0CC4" w:rsidRDefault="005E170F" w:rsidP="0026746F">
            <w:pPr>
              <w:pStyle w:val="TAC"/>
            </w:pPr>
          </w:p>
        </w:tc>
        <w:tc>
          <w:tcPr>
            <w:tcW w:w="446" w:type="pct"/>
            <w:shd w:val="clear" w:color="auto" w:fill="auto"/>
            <w:hideMark/>
          </w:tcPr>
          <w:p w14:paraId="0D76EAA8" w14:textId="77777777" w:rsidR="005E170F" w:rsidRPr="001C0CC4" w:rsidRDefault="005E170F" w:rsidP="0026746F">
            <w:pPr>
              <w:pStyle w:val="TAC"/>
            </w:pPr>
            <w:r w:rsidRPr="001C0CC4">
              <w:t>P</w:t>
            </w:r>
            <w:r w:rsidRPr="001C0CC4">
              <w:rPr>
                <w:vertAlign w:val="subscript"/>
              </w:rPr>
              <w:t>uw</w:t>
            </w:r>
            <w:r w:rsidRPr="001C0CC4">
              <w:t xml:space="preserve"> (CW)</w:t>
            </w:r>
          </w:p>
        </w:tc>
        <w:tc>
          <w:tcPr>
            <w:tcW w:w="269" w:type="pct"/>
            <w:shd w:val="clear" w:color="auto" w:fill="auto"/>
            <w:hideMark/>
          </w:tcPr>
          <w:p w14:paraId="2614F910" w14:textId="77777777" w:rsidR="005E170F" w:rsidRPr="001C0CC4" w:rsidRDefault="005E170F" w:rsidP="0026746F">
            <w:pPr>
              <w:pStyle w:val="TAC"/>
            </w:pPr>
            <w:r w:rsidRPr="001C0CC4">
              <w:t>dBm</w:t>
            </w:r>
          </w:p>
        </w:tc>
        <w:tc>
          <w:tcPr>
            <w:tcW w:w="325" w:type="pct"/>
            <w:shd w:val="clear" w:color="auto" w:fill="auto"/>
            <w:hideMark/>
          </w:tcPr>
          <w:p w14:paraId="0DA39FFA" w14:textId="77777777" w:rsidR="005E170F" w:rsidRPr="001C0CC4" w:rsidRDefault="005E170F" w:rsidP="0026746F">
            <w:pPr>
              <w:pStyle w:val="TAC"/>
            </w:pPr>
            <w:r w:rsidRPr="001C0CC4">
              <w:t>-55</w:t>
            </w:r>
          </w:p>
        </w:tc>
        <w:tc>
          <w:tcPr>
            <w:tcW w:w="325" w:type="pct"/>
            <w:shd w:val="clear" w:color="auto" w:fill="auto"/>
            <w:hideMark/>
          </w:tcPr>
          <w:p w14:paraId="593CE008" w14:textId="77777777" w:rsidR="005E170F" w:rsidRPr="001C0CC4" w:rsidRDefault="005E170F" w:rsidP="0026746F">
            <w:pPr>
              <w:pStyle w:val="TAC"/>
            </w:pPr>
            <w:r w:rsidRPr="001C0CC4">
              <w:t>-55</w:t>
            </w:r>
          </w:p>
        </w:tc>
        <w:tc>
          <w:tcPr>
            <w:tcW w:w="325" w:type="pct"/>
            <w:shd w:val="clear" w:color="auto" w:fill="auto"/>
            <w:hideMark/>
          </w:tcPr>
          <w:p w14:paraId="0F6B852D" w14:textId="77777777" w:rsidR="005E170F" w:rsidRPr="001C0CC4" w:rsidRDefault="005E170F" w:rsidP="0026746F">
            <w:pPr>
              <w:pStyle w:val="TAC"/>
            </w:pPr>
            <w:r w:rsidRPr="001C0CC4">
              <w:t>-55</w:t>
            </w:r>
          </w:p>
        </w:tc>
        <w:tc>
          <w:tcPr>
            <w:tcW w:w="325" w:type="pct"/>
            <w:shd w:val="clear" w:color="auto" w:fill="auto"/>
            <w:hideMark/>
          </w:tcPr>
          <w:p w14:paraId="2AE0C2E6" w14:textId="77777777" w:rsidR="005E170F" w:rsidRPr="001C0CC4" w:rsidRDefault="005E170F" w:rsidP="0026746F">
            <w:pPr>
              <w:pStyle w:val="TAC"/>
            </w:pPr>
            <w:r w:rsidRPr="001C0CC4">
              <w:t>-55</w:t>
            </w:r>
          </w:p>
        </w:tc>
        <w:tc>
          <w:tcPr>
            <w:tcW w:w="325" w:type="pct"/>
            <w:shd w:val="clear" w:color="auto" w:fill="auto"/>
            <w:hideMark/>
          </w:tcPr>
          <w:p w14:paraId="0BA1CA33" w14:textId="77777777" w:rsidR="005E170F" w:rsidRPr="001C0CC4" w:rsidRDefault="005E170F" w:rsidP="0026746F">
            <w:pPr>
              <w:pStyle w:val="TAC"/>
            </w:pPr>
            <w:r w:rsidRPr="001C0CC4">
              <w:t>-55</w:t>
            </w:r>
          </w:p>
        </w:tc>
        <w:tc>
          <w:tcPr>
            <w:tcW w:w="325" w:type="pct"/>
          </w:tcPr>
          <w:p w14:paraId="58D6B56E" w14:textId="77777777" w:rsidR="005E170F" w:rsidRPr="001C0CC4" w:rsidRDefault="005E170F" w:rsidP="0026746F">
            <w:pPr>
              <w:pStyle w:val="TAC"/>
            </w:pPr>
            <w:r w:rsidRPr="001C0CC4">
              <w:t>-55</w:t>
            </w:r>
          </w:p>
        </w:tc>
        <w:tc>
          <w:tcPr>
            <w:tcW w:w="325" w:type="pct"/>
            <w:shd w:val="clear" w:color="auto" w:fill="auto"/>
            <w:hideMark/>
          </w:tcPr>
          <w:p w14:paraId="3FFB31ED" w14:textId="77777777" w:rsidR="005E170F" w:rsidRPr="001C0CC4" w:rsidRDefault="005E170F" w:rsidP="0026746F">
            <w:pPr>
              <w:pStyle w:val="TAC"/>
            </w:pPr>
            <w:r w:rsidRPr="001C0CC4">
              <w:t>-55</w:t>
            </w:r>
          </w:p>
        </w:tc>
        <w:tc>
          <w:tcPr>
            <w:tcW w:w="325" w:type="pct"/>
            <w:shd w:val="clear" w:color="auto" w:fill="auto"/>
            <w:hideMark/>
          </w:tcPr>
          <w:p w14:paraId="22B71955" w14:textId="77777777" w:rsidR="005E170F" w:rsidRPr="001C0CC4" w:rsidRDefault="005E170F" w:rsidP="0026746F">
            <w:pPr>
              <w:pStyle w:val="TAC"/>
            </w:pPr>
            <w:r w:rsidRPr="001C0CC4">
              <w:t>-55</w:t>
            </w:r>
          </w:p>
        </w:tc>
        <w:tc>
          <w:tcPr>
            <w:tcW w:w="325" w:type="pct"/>
            <w:shd w:val="clear" w:color="auto" w:fill="auto"/>
            <w:hideMark/>
          </w:tcPr>
          <w:p w14:paraId="65538940" w14:textId="77777777" w:rsidR="005E170F" w:rsidRPr="001C0CC4" w:rsidRDefault="005E170F" w:rsidP="0026746F">
            <w:pPr>
              <w:pStyle w:val="TAC"/>
            </w:pPr>
            <w:r w:rsidRPr="001C0CC4">
              <w:t>-55</w:t>
            </w:r>
          </w:p>
        </w:tc>
        <w:tc>
          <w:tcPr>
            <w:tcW w:w="325" w:type="pct"/>
          </w:tcPr>
          <w:p w14:paraId="50C53F01" w14:textId="77777777" w:rsidR="005E170F" w:rsidRPr="001C0CC4" w:rsidRDefault="005E170F" w:rsidP="0026746F">
            <w:pPr>
              <w:pStyle w:val="TAC"/>
            </w:pPr>
            <w:r w:rsidRPr="001C0CC4">
              <w:t>-55</w:t>
            </w:r>
          </w:p>
        </w:tc>
        <w:tc>
          <w:tcPr>
            <w:tcW w:w="325" w:type="pct"/>
          </w:tcPr>
          <w:p w14:paraId="3A0EF2A3" w14:textId="77777777" w:rsidR="005E170F" w:rsidRPr="001C0CC4" w:rsidRDefault="005E170F" w:rsidP="0026746F">
            <w:pPr>
              <w:pStyle w:val="TAC"/>
            </w:pPr>
            <w:r w:rsidRPr="001C0CC4">
              <w:t>-55</w:t>
            </w:r>
          </w:p>
        </w:tc>
        <w:tc>
          <w:tcPr>
            <w:tcW w:w="332" w:type="pct"/>
          </w:tcPr>
          <w:p w14:paraId="6A7F38EB" w14:textId="77777777" w:rsidR="005E170F" w:rsidRPr="001C0CC4" w:rsidRDefault="005E170F" w:rsidP="0026746F">
            <w:pPr>
              <w:pStyle w:val="TAC"/>
            </w:pPr>
            <w:r w:rsidRPr="001C0CC4">
              <w:t>-55</w:t>
            </w:r>
          </w:p>
        </w:tc>
      </w:tr>
      <w:tr w:rsidR="005E170F" w:rsidRPr="001C0CC4" w14:paraId="7CF39370" w14:textId="77777777" w:rsidTr="0026746F">
        <w:trPr>
          <w:trHeight w:val="187"/>
        </w:trPr>
        <w:tc>
          <w:tcPr>
            <w:tcW w:w="378" w:type="pct"/>
            <w:tcBorders>
              <w:top w:val="nil"/>
              <w:bottom w:val="nil"/>
            </w:tcBorders>
            <w:shd w:val="clear" w:color="auto" w:fill="auto"/>
          </w:tcPr>
          <w:p w14:paraId="753CD562" w14:textId="77777777" w:rsidR="005E170F" w:rsidRPr="001C0CC4" w:rsidRDefault="005E170F" w:rsidP="0026746F">
            <w:pPr>
              <w:pStyle w:val="TAC"/>
            </w:pPr>
          </w:p>
        </w:tc>
        <w:tc>
          <w:tcPr>
            <w:tcW w:w="446" w:type="pct"/>
            <w:shd w:val="clear" w:color="auto" w:fill="auto"/>
            <w:hideMark/>
          </w:tcPr>
          <w:p w14:paraId="39D3062A" w14:textId="77777777" w:rsidR="005E170F" w:rsidRPr="001C0CC4" w:rsidRDefault="005E170F" w:rsidP="0026746F">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6FA052F2" w14:textId="77777777" w:rsidR="005E170F" w:rsidRPr="001C0CC4" w:rsidRDefault="005E170F" w:rsidP="0026746F">
            <w:pPr>
              <w:pStyle w:val="TAC"/>
            </w:pPr>
            <w:r w:rsidRPr="001C0CC4">
              <w:t>MHz</w:t>
            </w:r>
          </w:p>
        </w:tc>
        <w:tc>
          <w:tcPr>
            <w:tcW w:w="325" w:type="pct"/>
            <w:shd w:val="clear" w:color="auto" w:fill="auto"/>
            <w:hideMark/>
          </w:tcPr>
          <w:p w14:paraId="749AF802" w14:textId="77777777" w:rsidR="005E170F" w:rsidRPr="001C0CC4" w:rsidRDefault="005E170F" w:rsidP="0026746F">
            <w:pPr>
              <w:pStyle w:val="TAC"/>
            </w:pPr>
            <w:r w:rsidRPr="001C0CC4">
              <w:t>2.7075</w:t>
            </w:r>
          </w:p>
        </w:tc>
        <w:tc>
          <w:tcPr>
            <w:tcW w:w="325" w:type="pct"/>
            <w:shd w:val="clear" w:color="auto" w:fill="auto"/>
            <w:hideMark/>
          </w:tcPr>
          <w:p w14:paraId="78296CB8" w14:textId="77777777" w:rsidR="005E170F" w:rsidRPr="001C0CC4" w:rsidRDefault="005E170F" w:rsidP="0026746F">
            <w:pPr>
              <w:pStyle w:val="TAC"/>
            </w:pPr>
            <w:r w:rsidRPr="001C0CC4">
              <w:t>5.2125</w:t>
            </w:r>
          </w:p>
        </w:tc>
        <w:tc>
          <w:tcPr>
            <w:tcW w:w="325" w:type="pct"/>
            <w:shd w:val="clear" w:color="auto" w:fill="auto"/>
            <w:hideMark/>
          </w:tcPr>
          <w:p w14:paraId="683CC2C1" w14:textId="77777777" w:rsidR="005E170F" w:rsidRPr="001C0CC4" w:rsidRDefault="005E170F" w:rsidP="0026746F">
            <w:pPr>
              <w:pStyle w:val="TAC"/>
            </w:pPr>
            <w:r w:rsidRPr="001C0CC4">
              <w:t>7.7025</w:t>
            </w:r>
          </w:p>
        </w:tc>
        <w:tc>
          <w:tcPr>
            <w:tcW w:w="325" w:type="pct"/>
            <w:shd w:val="clear" w:color="auto" w:fill="auto"/>
            <w:hideMark/>
          </w:tcPr>
          <w:p w14:paraId="7E086650" w14:textId="77777777" w:rsidR="005E170F" w:rsidRPr="001C0CC4" w:rsidRDefault="005E170F" w:rsidP="0026746F">
            <w:pPr>
              <w:pStyle w:val="TAC"/>
            </w:pPr>
            <w:r w:rsidRPr="001C0CC4">
              <w:t>10.2075</w:t>
            </w:r>
          </w:p>
        </w:tc>
        <w:tc>
          <w:tcPr>
            <w:tcW w:w="325" w:type="pct"/>
            <w:shd w:val="clear" w:color="auto" w:fill="auto"/>
            <w:hideMark/>
          </w:tcPr>
          <w:p w14:paraId="234A031A" w14:textId="77777777" w:rsidR="005E170F" w:rsidRPr="001C0CC4" w:rsidRDefault="005E170F" w:rsidP="0026746F">
            <w:pPr>
              <w:pStyle w:val="TAC"/>
            </w:pPr>
            <w:r w:rsidRPr="001C0CC4">
              <w:t>13.0275</w:t>
            </w:r>
          </w:p>
        </w:tc>
        <w:tc>
          <w:tcPr>
            <w:tcW w:w="325" w:type="pct"/>
          </w:tcPr>
          <w:p w14:paraId="6965AF9E" w14:textId="77777777" w:rsidR="005E170F" w:rsidRPr="001C0CC4" w:rsidRDefault="005E170F" w:rsidP="0026746F">
            <w:pPr>
              <w:pStyle w:val="TAC"/>
            </w:pPr>
            <w:r w:rsidRPr="001C0CC4">
              <w:t>15.6075</w:t>
            </w:r>
          </w:p>
        </w:tc>
        <w:tc>
          <w:tcPr>
            <w:tcW w:w="325" w:type="pct"/>
            <w:shd w:val="clear" w:color="auto" w:fill="auto"/>
            <w:hideMark/>
          </w:tcPr>
          <w:p w14:paraId="7D0F42EC" w14:textId="77777777" w:rsidR="005E170F" w:rsidRPr="001C0CC4" w:rsidRDefault="005E170F" w:rsidP="0026746F">
            <w:pPr>
              <w:pStyle w:val="TAC"/>
            </w:pPr>
            <w:r w:rsidRPr="001C0CC4">
              <w:t>20.5575</w:t>
            </w:r>
          </w:p>
        </w:tc>
        <w:tc>
          <w:tcPr>
            <w:tcW w:w="325" w:type="pct"/>
            <w:shd w:val="clear" w:color="auto" w:fill="auto"/>
            <w:hideMark/>
          </w:tcPr>
          <w:p w14:paraId="4D87419C" w14:textId="77777777" w:rsidR="005E170F" w:rsidRPr="001C0CC4" w:rsidRDefault="005E170F" w:rsidP="0026746F">
            <w:pPr>
              <w:pStyle w:val="TAC"/>
            </w:pPr>
            <w:r w:rsidRPr="001C0CC4">
              <w:t>25.7025</w:t>
            </w:r>
          </w:p>
        </w:tc>
        <w:tc>
          <w:tcPr>
            <w:tcW w:w="325" w:type="pct"/>
            <w:shd w:val="clear" w:color="auto" w:fill="auto"/>
            <w:hideMark/>
          </w:tcPr>
          <w:p w14:paraId="58ECCA79" w14:textId="77777777" w:rsidR="005E170F" w:rsidRPr="001C0CC4" w:rsidRDefault="005E170F" w:rsidP="0026746F">
            <w:pPr>
              <w:pStyle w:val="TAC"/>
            </w:pPr>
            <w:r w:rsidRPr="001C0CC4">
              <w:t>NA</w:t>
            </w:r>
          </w:p>
        </w:tc>
        <w:tc>
          <w:tcPr>
            <w:tcW w:w="325" w:type="pct"/>
          </w:tcPr>
          <w:p w14:paraId="0F2064C5" w14:textId="77777777" w:rsidR="005E170F" w:rsidRPr="001C0CC4" w:rsidRDefault="005E170F" w:rsidP="0026746F">
            <w:pPr>
              <w:pStyle w:val="TAC"/>
            </w:pPr>
            <w:r w:rsidRPr="001C0CC4">
              <w:t>NA</w:t>
            </w:r>
          </w:p>
        </w:tc>
        <w:tc>
          <w:tcPr>
            <w:tcW w:w="325" w:type="pct"/>
          </w:tcPr>
          <w:p w14:paraId="68C680C0" w14:textId="77777777" w:rsidR="005E170F" w:rsidRPr="001C0CC4" w:rsidRDefault="005E170F" w:rsidP="0026746F">
            <w:pPr>
              <w:pStyle w:val="TAC"/>
            </w:pPr>
            <w:r w:rsidRPr="001C0CC4">
              <w:t>NA</w:t>
            </w:r>
          </w:p>
        </w:tc>
        <w:tc>
          <w:tcPr>
            <w:tcW w:w="332" w:type="pct"/>
          </w:tcPr>
          <w:p w14:paraId="224645E1" w14:textId="77777777" w:rsidR="005E170F" w:rsidRPr="001C0CC4" w:rsidRDefault="005E170F" w:rsidP="0026746F">
            <w:pPr>
              <w:pStyle w:val="TAC"/>
            </w:pPr>
            <w:r w:rsidRPr="001C0CC4">
              <w:t>NA</w:t>
            </w:r>
          </w:p>
        </w:tc>
      </w:tr>
      <w:tr w:rsidR="005E170F" w:rsidRPr="001C0CC4" w14:paraId="08C12C55" w14:textId="77777777" w:rsidTr="0026746F">
        <w:trPr>
          <w:trHeight w:val="187"/>
        </w:trPr>
        <w:tc>
          <w:tcPr>
            <w:tcW w:w="378" w:type="pct"/>
            <w:tcBorders>
              <w:top w:val="nil"/>
            </w:tcBorders>
            <w:shd w:val="clear" w:color="auto" w:fill="auto"/>
          </w:tcPr>
          <w:p w14:paraId="276C3390" w14:textId="77777777" w:rsidR="005E170F" w:rsidRPr="001C0CC4" w:rsidRDefault="005E170F" w:rsidP="0026746F">
            <w:pPr>
              <w:pStyle w:val="TAC"/>
            </w:pPr>
          </w:p>
        </w:tc>
        <w:tc>
          <w:tcPr>
            <w:tcW w:w="446" w:type="pct"/>
            <w:shd w:val="clear" w:color="auto" w:fill="auto"/>
            <w:hideMark/>
          </w:tcPr>
          <w:p w14:paraId="7D02E929" w14:textId="77777777" w:rsidR="005E170F" w:rsidRPr="001C0CC4" w:rsidRDefault="005E170F" w:rsidP="0026746F">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73B7BF87" w14:textId="77777777" w:rsidR="005E170F" w:rsidRPr="001C0CC4" w:rsidRDefault="005E170F" w:rsidP="0026746F">
            <w:pPr>
              <w:pStyle w:val="TAC"/>
            </w:pPr>
            <w:r w:rsidRPr="001C0CC4">
              <w:t>MHz</w:t>
            </w:r>
          </w:p>
        </w:tc>
        <w:tc>
          <w:tcPr>
            <w:tcW w:w="325" w:type="pct"/>
            <w:shd w:val="clear" w:color="auto" w:fill="auto"/>
            <w:hideMark/>
          </w:tcPr>
          <w:p w14:paraId="6B3BA523" w14:textId="77777777" w:rsidR="005E170F" w:rsidRPr="001C0CC4" w:rsidRDefault="005E170F" w:rsidP="0026746F">
            <w:pPr>
              <w:pStyle w:val="TAC"/>
            </w:pPr>
            <w:r w:rsidRPr="001C0CC4">
              <w:t>NA</w:t>
            </w:r>
          </w:p>
        </w:tc>
        <w:tc>
          <w:tcPr>
            <w:tcW w:w="325" w:type="pct"/>
            <w:shd w:val="clear" w:color="auto" w:fill="auto"/>
            <w:hideMark/>
          </w:tcPr>
          <w:p w14:paraId="6A3B1CBC" w14:textId="77777777" w:rsidR="005E170F" w:rsidRPr="001C0CC4" w:rsidRDefault="005E170F" w:rsidP="0026746F">
            <w:pPr>
              <w:pStyle w:val="TAC"/>
            </w:pPr>
            <w:r w:rsidRPr="001C0CC4">
              <w:t>NA</w:t>
            </w:r>
          </w:p>
        </w:tc>
        <w:tc>
          <w:tcPr>
            <w:tcW w:w="325" w:type="pct"/>
            <w:shd w:val="clear" w:color="auto" w:fill="auto"/>
            <w:hideMark/>
          </w:tcPr>
          <w:p w14:paraId="78CA3D39" w14:textId="77777777" w:rsidR="005E170F" w:rsidRPr="001C0CC4" w:rsidRDefault="005E170F" w:rsidP="0026746F">
            <w:pPr>
              <w:pStyle w:val="TAC"/>
            </w:pPr>
            <w:r w:rsidRPr="001C0CC4">
              <w:t>NA</w:t>
            </w:r>
          </w:p>
        </w:tc>
        <w:tc>
          <w:tcPr>
            <w:tcW w:w="325" w:type="pct"/>
            <w:shd w:val="clear" w:color="auto" w:fill="auto"/>
            <w:hideMark/>
          </w:tcPr>
          <w:p w14:paraId="019BA740" w14:textId="77777777" w:rsidR="005E170F" w:rsidRPr="001C0CC4" w:rsidRDefault="005E170F" w:rsidP="0026746F">
            <w:pPr>
              <w:pStyle w:val="TAC"/>
            </w:pPr>
            <w:r w:rsidRPr="001C0CC4">
              <w:t>NA</w:t>
            </w:r>
          </w:p>
        </w:tc>
        <w:tc>
          <w:tcPr>
            <w:tcW w:w="325" w:type="pct"/>
            <w:shd w:val="clear" w:color="auto" w:fill="auto"/>
            <w:hideMark/>
          </w:tcPr>
          <w:p w14:paraId="4B6BF952" w14:textId="77777777" w:rsidR="005E170F" w:rsidRPr="001C0CC4" w:rsidRDefault="005E170F" w:rsidP="0026746F">
            <w:pPr>
              <w:pStyle w:val="TAC"/>
            </w:pPr>
            <w:r w:rsidRPr="001C0CC4">
              <w:t>NA</w:t>
            </w:r>
          </w:p>
        </w:tc>
        <w:tc>
          <w:tcPr>
            <w:tcW w:w="325" w:type="pct"/>
          </w:tcPr>
          <w:p w14:paraId="0848AC0A" w14:textId="77777777" w:rsidR="005E170F" w:rsidRPr="001C0CC4" w:rsidRDefault="005E170F" w:rsidP="0026746F">
            <w:pPr>
              <w:pStyle w:val="TAC"/>
            </w:pPr>
            <w:r w:rsidRPr="001C0CC4">
              <w:t>NA</w:t>
            </w:r>
          </w:p>
        </w:tc>
        <w:tc>
          <w:tcPr>
            <w:tcW w:w="325" w:type="pct"/>
            <w:shd w:val="clear" w:color="auto" w:fill="auto"/>
            <w:hideMark/>
          </w:tcPr>
          <w:p w14:paraId="66FCB420" w14:textId="77777777" w:rsidR="005E170F" w:rsidRPr="001C0CC4" w:rsidRDefault="005E170F" w:rsidP="0026746F">
            <w:pPr>
              <w:pStyle w:val="TAC"/>
            </w:pPr>
            <w:r w:rsidRPr="001C0CC4">
              <w:t>NA</w:t>
            </w:r>
          </w:p>
        </w:tc>
        <w:tc>
          <w:tcPr>
            <w:tcW w:w="325" w:type="pct"/>
            <w:shd w:val="clear" w:color="auto" w:fill="auto"/>
            <w:hideMark/>
          </w:tcPr>
          <w:p w14:paraId="07972E2F" w14:textId="77777777" w:rsidR="005E170F" w:rsidRPr="001C0CC4" w:rsidRDefault="005E170F" w:rsidP="0026746F">
            <w:pPr>
              <w:pStyle w:val="TAC"/>
            </w:pPr>
            <w:r w:rsidRPr="001C0CC4">
              <w:t>NA</w:t>
            </w:r>
          </w:p>
        </w:tc>
        <w:tc>
          <w:tcPr>
            <w:tcW w:w="325" w:type="pct"/>
            <w:shd w:val="clear" w:color="auto" w:fill="auto"/>
            <w:hideMark/>
          </w:tcPr>
          <w:p w14:paraId="4DD36C88" w14:textId="77777777" w:rsidR="005E170F" w:rsidRPr="001C0CC4" w:rsidRDefault="005E170F" w:rsidP="0026746F">
            <w:pPr>
              <w:pStyle w:val="TAC"/>
            </w:pPr>
            <w:r w:rsidRPr="001C0CC4">
              <w:t>30.855</w:t>
            </w:r>
          </w:p>
        </w:tc>
        <w:tc>
          <w:tcPr>
            <w:tcW w:w="325" w:type="pct"/>
          </w:tcPr>
          <w:p w14:paraId="42F784BC" w14:textId="77777777" w:rsidR="005E170F" w:rsidRPr="001C0CC4" w:rsidRDefault="005E170F" w:rsidP="0026746F">
            <w:pPr>
              <w:pStyle w:val="TAC"/>
            </w:pPr>
            <w:r w:rsidRPr="001C0CC4">
              <w:t>40.935</w:t>
            </w:r>
          </w:p>
        </w:tc>
        <w:tc>
          <w:tcPr>
            <w:tcW w:w="325" w:type="pct"/>
          </w:tcPr>
          <w:p w14:paraId="2CABE648" w14:textId="77777777" w:rsidR="005E170F" w:rsidRPr="001C0CC4" w:rsidRDefault="005E170F" w:rsidP="0026746F">
            <w:pPr>
              <w:pStyle w:val="TAC"/>
            </w:pPr>
            <w:r w:rsidRPr="001C0CC4">
              <w:t>45.915</w:t>
            </w:r>
          </w:p>
        </w:tc>
        <w:tc>
          <w:tcPr>
            <w:tcW w:w="332" w:type="pct"/>
          </w:tcPr>
          <w:p w14:paraId="59AE24A8" w14:textId="77777777" w:rsidR="005E170F" w:rsidRPr="001C0CC4" w:rsidRDefault="005E170F" w:rsidP="0026746F">
            <w:pPr>
              <w:pStyle w:val="TAC"/>
            </w:pPr>
            <w:r w:rsidRPr="001C0CC4">
              <w:t>50.865</w:t>
            </w:r>
          </w:p>
        </w:tc>
      </w:tr>
      <w:tr w:rsidR="005E170F" w:rsidRPr="001C0CC4" w14:paraId="3394BC7A" w14:textId="77777777" w:rsidTr="0026746F">
        <w:trPr>
          <w:trHeight w:val="799"/>
        </w:trPr>
        <w:tc>
          <w:tcPr>
            <w:tcW w:w="5000" w:type="pct"/>
            <w:gridSpan w:val="15"/>
          </w:tcPr>
          <w:p w14:paraId="75CE708C" w14:textId="77777777" w:rsidR="005E170F" w:rsidRPr="001C0CC4" w:rsidRDefault="005E170F" w:rsidP="0026746F">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BC0A97E" w14:textId="77777777" w:rsidR="005E170F" w:rsidRPr="001C0CC4" w:rsidRDefault="005E170F" w:rsidP="0026746F">
            <w:pPr>
              <w:pStyle w:val="TAN"/>
            </w:pPr>
            <w:r w:rsidRPr="001C0CC4">
              <w:t>NOTE 2:</w:t>
            </w:r>
            <w:r w:rsidRPr="001C0CC4">
              <w:tab/>
              <w:t>Reference measurement channel is specified in Annexes A.3.2 and A.3.3 with one sided dynamic OCNG Pattern OP.1 FDD/TDD as described in Annex A.5.1.1/A.5.2.1.</w:t>
            </w:r>
          </w:p>
          <w:p w14:paraId="08B6A786" w14:textId="77777777" w:rsidR="005E170F" w:rsidRDefault="005E170F" w:rsidP="0026746F">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p w14:paraId="7932F959" w14:textId="2A5F4070" w:rsidR="00366F42" w:rsidRPr="001C0CC4" w:rsidRDefault="00366F42" w:rsidP="0026746F">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6C0F5295" w14:textId="77777777" w:rsidR="005E170F" w:rsidRPr="001C0CC4" w:rsidRDefault="005E170F" w:rsidP="005E170F"/>
    <w:p w14:paraId="13F6264D" w14:textId="77777777" w:rsidR="00DC7196" w:rsidRPr="001C0CC4" w:rsidRDefault="00DC7196" w:rsidP="00DC7196">
      <w:pPr>
        <w:pStyle w:val="Heading2"/>
        <w:ind w:left="0" w:firstLine="0"/>
        <w:sectPr w:rsidR="00DC7196" w:rsidRPr="001C0CC4"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7325" w:name="_Toc21344474"/>
      <w:bookmarkStart w:id="7326" w:name="_Toc29801962"/>
      <w:bookmarkStart w:id="7327" w:name="_Toc29802386"/>
      <w:bookmarkStart w:id="7328" w:name="_Toc29803011"/>
      <w:bookmarkStart w:id="7329" w:name="_Toc36107753"/>
      <w:bookmarkStart w:id="7330" w:name="_Toc37251527"/>
      <w:bookmarkStart w:id="7331" w:name="_Toc45888447"/>
      <w:bookmarkStart w:id="7332" w:name="_Toc45889046"/>
      <w:bookmarkStart w:id="7333" w:name="_Toc59650405"/>
      <w:bookmarkStart w:id="7334" w:name="_Toc61357677"/>
      <w:bookmarkStart w:id="7335" w:name="_Toc61359451"/>
      <w:bookmarkStart w:id="7336" w:name="_Toc67916391"/>
      <w:bookmarkStart w:id="7337" w:name="_Toc75533937"/>
      <w:bookmarkStart w:id="7338" w:name="_Toc75819823"/>
      <w:bookmarkStart w:id="7339" w:name="_Toc76508667"/>
      <w:bookmarkStart w:id="7340" w:name="_Toc76717617"/>
      <w:bookmarkStart w:id="7341" w:name="_Toc83294258"/>
      <w:bookmarkStart w:id="7342" w:name="_Toc84335297"/>
      <w:r w:rsidRPr="001C0CC4">
        <w:t>7.6A</w:t>
      </w:r>
      <w:r w:rsidRPr="001C0CC4">
        <w:tab/>
        <w:t>Blocking characteristics for CA</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4FE10332" w14:textId="77777777" w:rsidR="00DC7196" w:rsidRPr="001C0CC4" w:rsidRDefault="00DC7196" w:rsidP="004E30D3">
      <w:pPr>
        <w:pStyle w:val="Heading3"/>
      </w:pPr>
      <w:bookmarkStart w:id="7343" w:name="_Toc21344475"/>
      <w:bookmarkStart w:id="7344" w:name="_Toc29801963"/>
      <w:bookmarkStart w:id="7345" w:name="_Toc29802387"/>
      <w:bookmarkStart w:id="7346" w:name="_Toc29803012"/>
      <w:bookmarkStart w:id="7347" w:name="_Toc36107754"/>
      <w:bookmarkStart w:id="7348" w:name="_Toc37251528"/>
      <w:bookmarkStart w:id="7349" w:name="_Toc45888448"/>
      <w:bookmarkStart w:id="7350" w:name="_Toc45889047"/>
      <w:bookmarkStart w:id="7351" w:name="_Toc59650406"/>
      <w:bookmarkStart w:id="7352" w:name="_Toc61357678"/>
      <w:bookmarkStart w:id="7353" w:name="_Toc61359452"/>
      <w:bookmarkStart w:id="7354" w:name="_Toc67916392"/>
      <w:bookmarkStart w:id="7355" w:name="_Toc75533938"/>
      <w:bookmarkStart w:id="7356" w:name="_Toc75819824"/>
      <w:bookmarkStart w:id="7357" w:name="_Toc76508668"/>
      <w:bookmarkStart w:id="7358" w:name="_Toc76717618"/>
      <w:bookmarkStart w:id="7359" w:name="_Toc83294259"/>
      <w:bookmarkStart w:id="7360" w:name="_Toc84335298"/>
      <w:r w:rsidRPr="001C0CC4">
        <w:t>7.6A.1</w:t>
      </w:r>
      <w:r w:rsidRPr="001C0CC4">
        <w:tab/>
        <w:t>General</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0644644B" w14:textId="77777777" w:rsidR="00DC7196" w:rsidRPr="001C0CC4" w:rsidRDefault="00DC7196" w:rsidP="004E30D3">
      <w:pPr>
        <w:pStyle w:val="Heading3"/>
      </w:pPr>
      <w:bookmarkStart w:id="7361" w:name="_Toc21344476"/>
      <w:bookmarkStart w:id="7362" w:name="_Toc29801964"/>
      <w:bookmarkStart w:id="7363" w:name="_Toc29802388"/>
      <w:bookmarkStart w:id="7364" w:name="_Toc29803013"/>
      <w:bookmarkStart w:id="7365" w:name="_Toc36107755"/>
      <w:bookmarkStart w:id="7366" w:name="_Toc37251529"/>
      <w:bookmarkStart w:id="7367" w:name="_Toc45888449"/>
      <w:bookmarkStart w:id="7368" w:name="_Toc45889048"/>
      <w:bookmarkStart w:id="7369" w:name="_Toc59650407"/>
      <w:bookmarkStart w:id="7370" w:name="_Toc61357679"/>
      <w:bookmarkStart w:id="7371" w:name="_Toc61359453"/>
      <w:bookmarkStart w:id="7372" w:name="_Toc67916393"/>
      <w:bookmarkStart w:id="7373" w:name="_Toc75533939"/>
      <w:bookmarkStart w:id="7374" w:name="_Toc75819825"/>
      <w:bookmarkStart w:id="7375" w:name="_Toc76508669"/>
      <w:bookmarkStart w:id="7376" w:name="_Toc76717619"/>
      <w:bookmarkStart w:id="7377" w:name="_Toc83294260"/>
      <w:bookmarkStart w:id="7378" w:name="_Toc84335299"/>
      <w:r w:rsidRPr="001C0CC4">
        <w:t>7.6A.2</w:t>
      </w:r>
      <w:r w:rsidRPr="001C0CC4">
        <w:tab/>
        <w:t>In-band blocking for CA</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08C83D88" w14:textId="77777777" w:rsidR="00DC7196" w:rsidRPr="001C0CC4" w:rsidRDefault="00DC7196" w:rsidP="004E30D3">
      <w:pPr>
        <w:pStyle w:val="Heading4"/>
      </w:pPr>
      <w:bookmarkStart w:id="7379" w:name="_Toc21344477"/>
      <w:bookmarkStart w:id="7380" w:name="_Toc29801965"/>
      <w:bookmarkStart w:id="7381" w:name="_Toc29802389"/>
      <w:bookmarkStart w:id="7382" w:name="_Toc29803014"/>
      <w:bookmarkStart w:id="7383" w:name="_Toc36107756"/>
      <w:bookmarkStart w:id="7384" w:name="_Toc37251530"/>
      <w:bookmarkStart w:id="7385" w:name="_Toc45888450"/>
      <w:bookmarkStart w:id="7386" w:name="_Toc45889049"/>
      <w:bookmarkStart w:id="7387" w:name="_Toc59650408"/>
      <w:bookmarkStart w:id="7388" w:name="_Toc61357680"/>
      <w:bookmarkStart w:id="7389" w:name="_Toc61359454"/>
      <w:bookmarkStart w:id="7390" w:name="_Toc67916394"/>
      <w:bookmarkStart w:id="7391" w:name="_Toc75533940"/>
      <w:bookmarkStart w:id="7392" w:name="_Toc75819826"/>
      <w:bookmarkStart w:id="7393" w:name="_Toc76508670"/>
      <w:bookmarkStart w:id="7394" w:name="_Toc76717620"/>
      <w:bookmarkStart w:id="7395" w:name="_Toc83294261"/>
      <w:bookmarkStart w:id="7396" w:name="_Toc84335300"/>
      <w:r w:rsidRPr="001C0CC4">
        <w:t>7.6A.2.1</w:t>
      </w:r>
      <w:r w:rsidRPr="001C0CC4">
        <w:tab/>
        <w:t>In-band blocking for Intra-band contiguous CA</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7A0810DE" w14:textId="77777777" w:rsidR="00B67418" w:rsidRPr="001C0CC4" w:rsidRDefault="00B67418" w:rsidP="00B67418">
      <w:pPr>
        <w:rPr>
          <w:lang w:val="en-US"/>
        </w:rPr>
      </w:pPr>
      <w:r w:rsidRPr="001C0CC4">
        <w:t>D/TDD for the DL-signal as described in Annex A.5.1.1/A.5.2.1)</w:t>
      </w:r>
      <w:r w:rsidRPr="001C0CC4">
        <w:rPr>
          <w:lang w:val="en-US"/>
        </w:rPr>
        <w:t>.</w:t>
      </w:r>
    </w:p>
    <w:p w14:paraId="227C1454" w14:textId="77777777" w:rsidR="00B67418" w:rsidRPr="001C0CC4" w:rsidRDefault="00B67418" w:rsidP="00B67418">
      <w:pPr>
        <w:pStyle w:val="TH"/>
        <w:rPr>
          <w:rFonts w:cs="Arial"/>
        </w:rPr>
      </w:pPr>
      <w:bookmarkStart w:id="7397" w:name="_CRTable7_6A_2_11"/>
      <w:r w:rsidRPr="001C0CC4">
        <w:rPr>
          <w:rFonts w:cs="Arial"/>
        </w:rPr>
        <w:t xml:space="preserve">Table </w:t>
      </w:r>
      <w:bookmarkEnd w:id="7397"/>
      <w:r w:rsidRPr="001C0CC4">
        <w:rPr>
          <w:rFonts w:cs="Arial"/>
        </w:rPr>
        <w:t>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B67418" w:rsidRPr="001C0CC4" w14:paraId="7DDF2717" w14:textId="77777777" w:rsidTr="0026746F">
        <w:trPr>
          <w:trHeight w:val="210"/>
          <w:jc w:val="center"/>
        </w:trPr>
        <w:tc>
          <w:tcPr>
            <w:tcW w:w="2122" w:type="dxa"/>
            <w:tcBorders>
              <w:bottom w:val="nil"/>
            </w:tcBorders>
            <w:shd w:val="clear" w:color="auto" w:fill="auto"/>
          </w:tcPr>
          <w:p w14:paraId="0D24A1C7" w14:textId="77777777" w:rsidR="00B67418" w:rsidRPr="001C0CC4" w:rsidRDefault="00B67418" w:rsidP="0026746F">
            <w:pPr>
              <w:pStyle w:val="TAH"/>
            </w:pPr>
            <w:r w:rsidRPr="001C0CC4">
              <w:t>Rx Parameter</w:t>
            </w:r>
          </w:p>
        </w:tc>
        <w:tc>
          <w:tcPr>
            <w:tcW w:w="708" w:type="dxa"/>
            <w:tcBorders>
              <w:bottom w:val="nil"/>
            </w:tcBorders>
            <w:shd w:val="clear" w:color="auto" w:fill="auto"/>
          </w:tcPr>
          <w:p w14:paraId="515EF8CD" w14:textId="77777777" w:rsidR="00B67418" w:rsidRPr="001C0CC4" w:rsidRDefault="00B67418" w:rsidP="0026746F">
            <w:pPr>
              <w:pStyle w:val="TAH"/>
            </w:pPr>
            <w:r w:rsidRPr="001C0CC4">
              <w:t xml:space="preserve">Units </w:t>
            </w:r>
          </w:p>
        </w:tc>
        <w:tc>
          <w:tcPr>
            <w:tcW w:w="8222" w:type="dxa"/>
            <w:gridSpan w:val="4"/>
          </w:tcPr>
          <w:p w14:paraId="437BC270" w14:textId="77777777" w:rsidR="00B67418" w:rsidRPr="001C0CC4" w:rsidRDefault="00B67418" w:rsidP="0026746F">
            <w:pPr>
              <w:pStyle w:val="TAH"/>
            </w:pPr>
            <w:r w:rsidRPr="001C0CC4">
              <w:t>NR CA bandwidth class</w:t>
            </w:r>
          </w:p>
        </w:tc>
      </w:tr>
      <w:tr w:rsidR="00B67418" w:rsidRPr="001C0CC4" w14:paraId="103485EB" w14:textId="77777777" w:rsidTr="0026746F">
        <w:trPr>
          <w:trHeight w:val="210"/>
          <w:jc w:val="center"/>
        </w:trPr>
        <w:tc>
          <w:tcPr>
            <w:tcW w:w="2122" w:type="dxa"/>
            <w:tcBorders>
              <w:top w:val="nil"/>
              <w:bottom w:val="single" w:sz="4" w:space="0" w:color="auto"/>
            </w:tcBorders>
            <w:shd w:val="clear" w:color="auto" w:fill="auto"/>
          </w:tcPr>
          <w:p w14:paraId="74EB867A" w14:textId="77777777" w:rsidR="00B67418" w:rsidRPr="001C0CC4" w:rsidRDefault="00B67418" w:rsidP="0026746F">
            <w:pPr>
              <w:pStyle w:val="TAH"/>
            </w:pPr>
          </w:p>
        </w:tc>
        <w:tc>
          <w:tcPr>
            <w:tcW w:w="708" w:type="dxa"/>
            <w:tcBorders>
              <w:top w:val="nil"/>
              <w:bottom w:val="single" w:sz="4" w:space="0" w:color="auto"/>
            </w:tcBorders>
            <w:shd w:val="clear" w:color="auto" w:fill="auto"/>
          </w:tcPr>
          <w:p w14:paraId="0A92F088" w14:textId="77777777" w:rsidR="00B67418" w:rsidRPr="001C0CC4" w:rsidRDefault="00B67418" w:rsidP="0026746F">
            <w:pPr>
              <w:pStyle w:val="TAH"/>
            </w:pPr>
          </w:p>
        </w:tc>
        <w:tc>
          <w:tcPr>
            <w:tcW w:w="2295" w:type="dxa"/>
            <w:vAlign w:val="center"/>
          </w:tcPr>
          <w:p w14:paraId="42224EC6" w14:textId="77777777" w:rsidR="00B67418" w:rsidRPr="001C0CC4" w:rsidRDefault="00B67418" w:rsidP="0026746F">
            <w:pPr>
              <w:pStyle w:val="TAH"/>
            </w:pPr>
            <w:r>
              <w:rPr>
                <w:rFonts w:hint="eastAsia"/>
                <w:lang w:eastAsia="zh-CN"/>
              </w:rPr>
              <w:t>B</w:t>
            </w:r>
          </w:p>
        </w:tc>
        <w:tc>
          <w:tcPr>
            <w:tcW w:w="2688" w:type="dxa"/>
          </w:tcPr>
          <w:p w14:paraId="3934D2B4" w14:textId="77777777" w:rsidR="00B67418" w:rsidRPr="001C0CC4" w:rsidRDefault="00B67418" w:rsidP="0026746F">
            <w:pPr>
              <w:pStyle w:val="TAH"/>
            </w:pPr>
            <w:r w:rsidRPr="001C0CC4">
              <w:t>C</w:t>
            </w:r>
          </w:p>
        </w:tc>
        <w:tc>
          <w:tcPr>
            <w:tcW w:w="1821" w:type="dxa"/>
          </w:tcPr>
          <w:p w14:paraId="3A8415E3" w14:textId="77777777" w:rsidR="00B67418" w:rsidRPr="001C0CC4" w:rsidRDefault="00B67418" w:rsidP="0026746F">
            <w:pPr>
              <w:pStyle w:val="TAH"/>
              <w:rPr>
                <w:lang w:eastAsia="zh-CN"/>
              </w:rPr>
            </w:pPr>
            <w:r>
              <w:rPr>
                <w:rFonts w:hint="eastAsia"/>
                <w:lang w:eastAsia="zh-CN"/>
              </w:rPr>
              <w:t>D</w:t>
            </w:r>
          </w:p>
        </w:tc>
        <w:tc>
          <w:tcPr>
            <w:tcW w:w="1418" w:type="dxa"/>
          </w:tcPr>
          <w:p w14:paraId="78487EC7" w14:textId="77777777" w:rsidR="00B67418" w:rsidRPr="001C0CC4" w:rsidRDefault="00B67418" w:rsidP="0026746F">
            <w:pPr>
              <w:pStyle w:val="TAH"/>
            </w:pPr>
          </w:p>
        </w:tc>
      </w:tr>
      <w:tr w:rsidR="00B67418" w:rsidRPr="001C0CC4" w14:paraId="537B9413" w14:textId="77777777" w:rsidTr="00E325BF">
        <w:trPr>
          <w:trHeight w:val="187"/>
          <w:jc w:val="center"/>
        </w:trPr>
        <w:tc>
          <w:tcPr>
            <w:tcW w:w="2122" w:type="dxa"/>
            <w:tcBorders>
              <w:bottom w:val="nil"/>
            </w:tcBorders>
            <w:shd w:val="clear" w:color="auto" w:fill="auto"/>
          </w:tcPr>
          <w:p w14:paraId="4A0231F5" w14:textId="77777777" w:rsidR="00B67418" w:rsidRPr="001C0CC4" w:rsidRDefault="00B67418" w:rsidP="0026746F">
            <w:pPr>
              <w:pStyle w:val="TAC"/>
            </w:pPr>
            <w:r w:rsidRPr="001C0CC4">
              <w:t>Pw in Transmission Bandwidth Configuration, per CC</w:t>
            </w:r>
          </w:p>
        </w:tc>
        <w:tc>
          <w:tcPr>
            <w:tcW w:w="708" w:type="dxa"/>
            <w:tcBorders>
              <w:bottom w:val="single" w:sz="4" w:space="0" w:color="auto"/>
            </w:tcBorders>
            <w:shd w:val="clear" w:color="auto" w:fill="auto"/>
          </w:tcPr>
          <w:p w14:paraId="51435693" w14:textId="77777777" w:rsidR="00B67418" w:rsidRPr="001C0CC4" w:rsidRDefault="00B67418" w:rsidP="0026746F">
            <w:pPr>
              <w:pStyle w:val="TAC"/>
            </w:pPr>
            <w:r w:rsidRPr="001C0CC4">
              <w:t>dB</w:t>
            </w:r>
            <w:r>
              <w:t>m</w:t>
            </w:r>
          </w:p>
        </w:tc>
        <w:tc>
          <w:tcPr>
            <w:tcW w:w="8222" w:type="dxa"/>
            <w:gridSpan w:val="4"/>
          </w:tcPr>
          <w:p w14:paraId="1F5D25B0" w14:textId="77777777" w:rsidR="00B67418" w:rsidRPr="001C0CC4" w:rsidRDefault="00B67418" w:rsidP="0026746F">
            <w:pPr>
              <w:pStyle w:val="TAC"/>
            </w:pPr>
            <w:r w:rsidRPr="001C0CC4">
              <w:t>REFSENS + CA bandwidth class specific value below</w:t>
            </w:r>
          </w:p>
        </w:tc>
      </w:tr>
      <w:tr w:rsidR="00B67418" w:rsidRPr="001C0CC4" w14:paraId="4B073D3B" w14:textId="77777777" w:rsidTr="00E325BF">
        <w:trPr>
          <w:trHeight w:val="187"/>
          <w:jc w:val="center"/>
        </w:trPr>
        <w:tc>
          <w:tcPr>
            <w:tcW w:w="2122" w:type="dxa"/>
            <w:tcBorders>
              <w:top w:val="nil"/>
            </w:tcBorders>
            <w:shd w:val="clear" w:color="auto" w:fill="auto"/>
          </w:tcPr>
          <w:p w14:paraId="46EC6D27" w14:textId="77777777" w:rsidR="00B67418" w:rsidRPr="001C0CC4" w:rsidRDefault="00B67418" w:rsidP="0026746F">
            <w:pPr>
              <w:pStyle w:val="TAC"/>
              <w:rPr>
                <w:bCs/>
              </w:rPr>
            </w:pPr>
          </w:p>
        </w:tc>
        <w:tc>
          <w:tcPr>
            <w:tcW w:w="708" w:type="dxa"/>
            <w:tcBorders>
              <w:top w:val="single" w:sz="4" w:space="0" w:color="auto"/>
            </w:tcBorders>
            <w:shd w:val="clear" w:color="auto" w:fill="auto"/>
          </w:tcPr>
          <w:p w14:paraId="7724393F" w14:textId="77777777" w:rsidR="00B67418" w:rsidRPr="001C0CC4" w:rsidRDefault="00B67418" w:rsidP="0026746F">
            <w:pPr>
              <w:pStyle w:val="TAC"/>
            </w:pPr>
            <w:r>
              <w:t>dB</w:t>
            </w:r>
          </w:p>
        </w:tc>
        <w:tc>
          <w:tcPr>
            <w:tcW w:w="2295" w:type="dxa"/>
          </w:tcPr>
          <w:p w14:paraId="43B51C0C" w14:textId="77777777" w:rsidR="00B67418" w:rsidRPr="001C0CC4" w:rsidRDefault="00B67418" w:rsidP="0026746F">
            <w:pPr>
              <w:pStyle w:val="TAC"/>
            </w:pPr>
            <w:r>
              <w:rPr>
                <w:rFonts w:hint="eastAsia"/>
                <w:lang w:eastAsia="zh-CN"/>
              </w:rPr>
              <w:t>10.0</w:t>
            </w:r>
          </w:p>
        </w:tc>
        <w:tc>
          <w:tcPr>
            <w:tcW w:w="2688" w:type="dxa"/>
          </w:tcPr>
          <w:p w14:paraId="1601E36F" w14:textId="77777777" w:rsidR="00B67418" w:rsidRPr="001C0CC4" w:rsidRDefault="00B67418" w:rsidP="0026746F">
            <w:pPr>
              <w:pStyle w:val="TAC"/>
            </w:pPr>
            <w:r w:rsidRPr="001C0CC4">
              <w:t>6</w:t>
            </w:r>
          </w:p>
        </w:tc>
        <w:tc>
          <w:tcPr>
            <w:tcW w:w="1821" w:type="dxa"/>
          </w:tcPr>
          <w:p w14:paraId="617EE274" w14:textId="77777777" w:rsidR="00B67418" w:rsidRPr="001C0CC4" w:rsidRDefault="00B67418" w:rsidP="0026746F">
            <w:pPr>
              <w:pStyle w:val="TAC"/>
            </w:pPr>
            <w:r w:rsidRPr="00414DAE">
              <w:t>13.8</w:t>
            </w:r>
          </w:p>
        </w:tc>
        <w:tc>
          <w:tcPr>
            <w:tcW w:w="1418" w:type="dxa"/>
          </w:tcPr>
          <w:p w14:paraId="5BC260C5" w14:textId="77777777" w:rsidR="00B67418" w:rsidRPr="001C0CC4" w:rsidRDefault="00B67418" w:rsidP="0026746F">
            <w:pPr>
              <w:pStyle w:val="TAC"/>
            </w:pPr>
          </w:p>
        </w:tc>
      </w:tr>
      <w:tr w:rsidR="00B67418" w:rsidRPr="001C0CC4" w14:paraId="1CA4F230" w14:textId="77777777" w:rsidTr="0026746F">
        <w:trPr>
          <w:trHeight w:val="180"/>
          <w:jc w:val="center"/>
        </w:trPr>
        <w:tc>
          <w:tcPr>
            <w:tcW w:w="2122" w:type="dxa"/>
          </w:tcPr>
          <w:p w14:paraId="6FC4EE33" w14:textId="77777777" w:rsidR="00B67418" w:rsidRPr="001C0CC4" w:rsidRDefault="00B67418" w:rsidP="0026746F">
            <w:pPr>
              <w:pStyle w:val="TAC"/>
              <w:rPr>
                <w:bCs/>
              </w:rPr>
            </w:pPr>
            <w:r w:rsidRPr="001C0CC4">
              <w:rPr>
                <w:bCs/>
              </w:rPr>
              <w:t>BW</w:t>
            </w:r>
            <w:r w:rsidRPr="001C0CC4">
              <w:rPr>
                <w:bCs/>
                <w:vertAlign w:val="subscript"/>
              </w:rPr>
              <w:t xml:space="preserve">Interferer </w:t>
            </w:r>
          </w:p>
        </w:tc>
        <w:tc>
          <w:tcPr>
            <w:tcW w:w="708" w:type="dxa"/>
          </w:tcPr>
          <w:p w14:paraId="70F31EB3" w14:textId="77777777" w:rsidR="00B67418" w:rsidRPr="001C0CC4" w:rsidRDefault="00B67418" w:rsidP="0026746F">
            <w:pPr>
              <w:pStyle w:val="TAC"/>
            </w:pPr>
            <w:r w:rsidRPr="001C0CC4">
              <w:t>MHz</w:t>
            </w:r>
          </w:p>
        </w:tc>
        <w:tc>
          <w:tcPr>
            <w:tcW w:w="2295" w:type="dxa"/>
          </w:tcPr>
          <w:p w14:paraId="39EDA2C0" w14:textId="77777777" w:rsidR="00B67418" w:rsidRPr="001C0CC4" w:rsidRDefault="00B67418" w:rsidP="0026746F">
            <w:pPr>
              <w:pStyle w:val="TAC"/>
            </w:pPr>
            <w:r>
              <w:rPr>
                <w:rFonts w:hint="eastAsia"/>
                <w:lang w:eastAsia="zh-CN"/>
              </w:rPr>
              <w:t>20</w:t>
            </w:r>
          </w:p>
        </w:tc>
        <w:tc>
          <w:tcPr>
            <w:tcW w:w="2688" w:type="dxa"/>
            <w:vAlign w:val="center"/>
          </w:tcPr>
          <w:p w14:paraId="6C8984FA" w14:textId="77777777" w:rsidR="00B67418" w:rsidRPr="001C0CC4" w:rsidRDefault="00B67418" w:rsidP="0026746F">
            <w:pPr>
              <w:pStyle w:val="TAC"/>
            </w:pPr>
            <w:r w:rsidRPr="001C0CC4">
              <w:t>BW</w:t>
            </w:r>
            <w:r w:rsidRPr="001C0CC4">
              <w:rPr>
                <w:vertAlign w:val="subscript"/>
              </w:rPr>
              <w:t>channel CA</w:t>
            </w:r>
          </w:p>
        </w:tc>
        <w:tc>
          <w:tcPr>
            <w:tcW w:w="1821" w:type="dxa"/>
            <w:vAlign w:val="bottom"/>
          </w:tcPr>
          <w:p w14:paraId="72BF53DE" w14:textId="77777777" w:rsidR="00B67418" w:rsidRPr="001C0CC4" w:rsidRDefault="00B67418" w:rsidP="0026746F">
            <w:pPr>
              <w:pStyle w:val="TAC"/>
            </w:pPr>
            <w:r w:rsidRPr="00414DAE">
              <w:t>50</w:t>
            </w:r>
          </w:p>
        </w:tc>
        <w:tc>
          <w:tcPr>
            <w:tcW w:w="1418" w:type="dxa"/>
            <w:vAlign w:val="bottom"/>
          </w:tcPr>
          <w:p w14:paraId="31015EF7" w14:textId="77777777" w:rsidR="00B67418" w:rsidRPr="001C0CC4" w:rsidRDefault="00B67418" w:rsidP="0026746F">
            <w:pPr>
              <w:pStyle w:val="TAC"/>
            </w:pPr>
          </w:p>
        </w:tc>
      </w:tr>
      <w:tr w:rsidR="00B67418" w:rsidRPr="001C0CC4" w14:paraId="4AFFA797" w14:textId="77777777" w:rsidTr="0026746F">
        <w:trPr>
          <w:trHeight w:val="180"/>
          <w:jc w:val="center"/>
        </w:trPr>
        <w:tc>
          <w:tcPr>
            <w:tcW w:w="2122" w:type="dxa"/>
          </w:tcPr>
          <w:p w14:paraId="7EEBE7B6" w14:textId="77777777" w:rsidR="00B67418" w:rsidRPr="001C0CC4" w:rsidRDefault="00B67418" w:rsidP="0026746F">
            <w:pPr>
              <w:pStyle w:val="TAC"/>
              <w:rPr>
                <w:i/>
              </w:rPr>
            </w:pPr>
            <w:r w:rsidRPr="001C0CC4">
              <w:rPr>
                <w:bCs/>
              </w:rPr>
              <w:t>F</w:t>
            </w:r>
            <w:r w:rsidRPr="001C0CC4">
              <w:rPr>
                <w:bCs/>
                <w:vertAlign w:val="subscript"/>
              </w:rPr>
              <w:t xml:space="preserve">Ioffset, case 1 </w:t>
            </w:r>
          </w:p>
        </w:tc>
        <w:tc>
          <w:tcPr>
            <w:tcW w:w="708" w:type="dxa"/>
          </w:tcPr>
          <w:p w14:paraId="3B252DE0" w14:textId="77777777" w:rsidR="00B67418" w:rsidRPr="001C0CC4" w:rsidRDefault="00B67418" w:rsidP="0026746F">
            <w:pPr>
              <w:pStyle w:val="TAC"/>
            </w:pPr>
            <w:r w:rsidRPr="001C0CC4">
              <w:t>MHz</w:t>
            </w:r>
          </w:p>
        </w:tc>
        <w:tc>
          <w:tcPr>
            <w:tcW w:w="2295" w:type="dxa"/>
          </w:tcPr>
          <w:p w14:paraId="1C5DAE7D" w14:textId="77777777" w:rsidR="00B67418" w:rsidRPr="001C0CC4" w:rsidRDefault="00B67418" w:rsidP="0026746F">
            <w:pPr>
              <w:pStyle w:val="TAC"/>
            </w:pPr>
            <w:r>
              <w:rPr>
                <w:rFonts w:hint="eastAsia"/>
                <w:lang w:eastAsia="zh-CN"/>
              </w:rPr>
              <w:t>30</w:t>
            </w:r>
          </w:p>
        </w:tc>
        <w:tc>
          <w:tcPr>
            <w:tcW w:w="2688" w:type="dxa"/>
          </w:tcPr>
          <w:p w14:paraId="50FBA928" w14:textId="77777777" w:rsidR="00B67418" w:rsidRPr="001C0CC4" w:rsidRDefault="00B67418" w:rsidP="0026746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619542C3" w14:textId="77777777" w:rsidR="00B67418" w:rsidRPr="001C0CC4" w:rsidRDefault="00B67418" w:rsidP="0026746F">
            <w:pPr>
              <w:pStyle w:val="TAC"/>
            </w:pPr>
            <w:r w:rsidRPr="00414DAE">
              <w:t>75</w:t>
            </w:r>
          </w:p>
        </w:tc>
        <w:tc>
          <w:tcPr>
            <w:tcW w:w="1418" w:type="dxa"/>
          </w:tcPr>
          <w:p w14:paraId="362F2DDF" w14:textId="77777777" w:rsidR="00B67418" w:rsidRPr="001C0CC4" w:rsidRDefault="00B67418" w:rsidP="0026746F">
            <w:pPr>
              <w:pStyle w:val="TAC"/>
            </w:pPr>
          </w:p>
        </w:tc>
      </w:tr>
      <w:tr w:rsidR="00B67418" w:rsidRPr="001C0CC4" w14:paraId="4C7340BD" w14:textId="77777777" w:rsidTr="0026746F">
        <w:trPr>
          <w:trHeight w:val="190"/>
          <w:jc w:val="center"/>
        </w:trPr>
        <w:tc>
          <w:tcPr>
            <w:tcW w:w="2122" w:type="dxa"/>
          </w:tcPr>
          <w:p w14:paraId="4CCD350E" w14:textId="77777777" w:rsidR="00B67418" w:rsidRPr="001C0CC4" w:rsidRDefault="00B67418" w:rsidP="0026746F">
            <w:pPr>
              <w:pStyle w:val="TAC"/>
              <w:rPr>
                <w:bCs/>
              </w:rPr>
            </w:pPr>
            <w:r w:rsidRPr="001C0CC4">
              <w:rPr>
                <w:bCs/>
              </w:rPr>
              <w:t>F</w:t>
            </w:r>
            <w:r w:rsidRPr="001C0CC4">
              <w:rPr>
                <w:bCs/>
                <w:vertAlign w:val="subscript"/>
              </w:rPr>
              <w:t xml:space="preserve">Ioffset, case 2 </w:t>
            </w:r>
          </w:p>
        </w:tc>
        <w:tc>
          <w:tcPr>
            <w:tcW w:w="708" w:type="dxa"/>
          </w:tcPr>
          <w:p w14:paraId="777934D2" w14:textId="77777777" w:rsidR="00B67418" w:rsidRPr="001C0CC4" w:rsidRDefault="00B67418" w:rsidP="0026746F">
            <w:pPr>
              <w:pStyle w:val="TAC"/>
            </w:pPr>
            <w:r w:rsidRPr="001C0CC4">
              <w:t>MHz</w:t>
            </w:r>
          </w:p>
        </w:tc>
        <w:tc>
          <w:tcPr>
            <w:tcW w:w="2295" w:type="dxa"/>
          </w:tcPr>
          <w:p w14:paraId="7FEC5B37" w14:textId="77777777" w:rsidR="00B67418" w:rsidRPr="001C0CC4" w:rsidRDefault="00B67418" w:rsidP="0026746F">
            <w:pPr>
              <w:pStyle w:val="TAC"/>
              <w:rPr>
                <w:bCs/>
              </w:rPr>
            </w:pPr>
            <w:r>
              <w:rPr>
                <w:rFonts w:hint="eastAsia"/>
                <w:lang w:eastAsia="zh-CN"/>
              </w:rPr>
              <w:t>50</w:t>
            </w:r>
          </w:p>
        </w:tc>
        <w:tc>
          <w:tcPr>
            <w:tcW w:w="2688" w:type="dxa"/>
          </w:tcPr>
          <w:p w14:paraId="297441CC" w14:textId="77777777" w:rsidR="00B67418" w:rsidRPr="001C0CC4" w:rsidRDefault="00B67418" w:rsidP="0026746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6C0CE97A" w14:textId="77777777" w:rsidR="00B67418" w:rsidRPr="001C0CC4" w:rsidRDefault="00B67418" w:rsidP="0026746F">
            <w:pPr>
              <w:pStyle w:val="TAC"/>
            </w:pPr>
            <w:r w:rsidRPr="00414DAE">
              <w:t>125</w:t>
            </w:r>
          </w:p>
        </w:tc>
        <w:tc>
          <w:tcPr>
            <w:tcW w:w="1418" w:type="dxa"/>
          </w:tcPr>
          <w:p w14:paraId="4665DA44" w14:textId="77777777" w:rsidR="00B67418" w:rsidRPr="001C0CC4" w:rsidRDefault="00B67418" w:rsidP="0026746F">
            <w:pPr>
              <w:pStyle w:val="TAC"/>
            </w:pPr>
          </w:p>
        </w:tc>
      </w:tr>
      <w:tr w:rsidR="00B67418" w:rsidRPr="001C0CC4" w14:paraId="7EFC8DBE" w14:textId="77777777" w:rsidTr="0026746F">
        <w:trPr>
          <w:trHeight w:val="398"/>
          <w:jc w:val="center"/>
        </w:trPr>
        <w:tc>
          <w:tcPr>
            <w:tcW w:w="11052" w:type="dxa"/>
            <w:gridSpan w:val="6"/>
          </w:tcPr>
          <w:p w14:paraId="7C876AEC" w14:textId="77777777" w:rsidR="00B67418" w:rsidRPr="001C0CC4" w:rsidRDefault="00B67418" w:rsidP="0026746F">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21DDEE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39D6A5CA" w14:textId="77777777" w:rsidR="00B67418" w:rsidRPr="001C0CC4" w:rsidRDefault="00B67418" w:rsidP="00B67418"/>
    <w:p w14:paraId="7AA30248" w14:textId="77777777" w:rsidR="00B67418" w:rsidRPr="001C0CC4" w:rsidRDefault="00B67418" w:rsidP="00B67418">
      <w:pPr>
        <w:pStyle w:val="TH"/>
        <w:rPr>
          <w:rFonts w:cs="Arial"/>
        </w:rPr>
      </w:pPr>
      <w:bookmarkStart w:id="7398" w:name="_CRTable7_6A_2_11a"/>
      <w:r w:rsidRPr="001C0CC4">
        <w:rPr>
          <w:rFonts w:cs="Arial"/>
        </w:rPr>
        <w:t xml:space="preserve">Table </w:t>
      </w:r>
      <w:bookmarkEnd w:id="7398"/>
      <w:r w:rsidRPr="001C0CC4">
        <w:rPr>
          <w:rFonts w:cs="Arial"/>
        </w:rPr>
        <w:t xml:space="preserve">7.6A.2.1-1a: In-band blocking parameters for intra-band contiguous CA with </w:t>
      </w:r>
      <w:bookmarkStart w:id="7399"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3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B67418" w:rsidRPr="001C0CC4" w14:paraId="05BF019B" w14:textId="77777777" w:rsidTr="0026746F">
        <w:trPr>
          <w:trHeight w:val="187"/>
          <w:jc w:val="center"/>
        </w:trPr>
        <w:tc>
          <w:tcPr>
            <w:tcW w:w="1272" w:type="pct"/>
            <w:tcBorders>
              <w:bottom w:val="nil"/>
            </w:tcBorders>
            <w:shd w:val="clear" w:color="auto" w:fill="auto"/>
          </w:tcPr>
          <w:p w14:paraId="5A9B846F" w14:textId="77777777" w:rsidR="00B67418" w:rsidRPr="001C0CC4" w:rsidRDefault="00B67418" w:rsidP="0026746F">
            <w:pPr>
              <w:pStyle w:val="TAH"/>
            </w:pPr>
            <w:r w:rsidRPr="001C0CC4">
              <w:t>Rx Parameter</w:t>
            </w:r>
          </w:p>
        </w:tc>
        <w:tc>
          <w:tcPr>
            <w:tcW w:w="463" w:type="pct"/>
            <w:tcBorders>
              <w:bottom w:val="nil"/>
            </w:tcBorders>
            <w:shd w:val="clear" w:color="auto" w:fill="auto"/>
          </w:tcPr>
          <w:p w14:paraId="1B346EF8" w14:textId="77777777" w:rsidR="00B67418" w:rsidRPr="001C0CC4" w:rsidRDefault="00B67418" w:rsidP="0026746F">
            <w:pPr>
              <w:pStyle w:val="TAH"/>
            </w:pPr>
            <w:r w:rsidRPr="001C0CC4">
              <w:t>Units</w:t>
            </w:r>
          </w:p>
        </w:tc>
        <w:tc>
          <w:tcPr>
            <w:tcW w:w="3265" w:type="pct"/>
            <w:gridSpan w:val="2"/>
          </w:tcPr>
          <w:p w14:paraId="4591CF00" w14:textId="77777777" w:rsidR="00B67418" w:rsidRPr="001C0CC4" w:rsidRDefault="00B67418" w:rsidP="0026746F">
            <w:pPr>
              <w:pStyle w:val="TAH"/>
            </w:pPr>
            <w:r w:rsidRPr="001C0CC4">
              <w:t>NR CA bandwidth class</w:t>
            </w:r>
          </w:p>
        </w:tc>
      </w:tr>
      <w:tr w:rsidR="00B67418" w:rsidRPr="001C0CC4" w14:paraId="61DF8828" w14:textId="77777777" w:rsidTr="0026746F">
        <w:trPr>
          <w:trHeight w:val="187"/>
          <w:jc w:val="center"/>
        </w:trPr>
        <w:tc>
          <w:tcPr>
            <w:tcW w:w="1272" w:type="pct"/>
            <w:tcBorders>
              <w:top w:val="nil"/>
              <w:bottom w:val="single" w:sz="4" w:space="0" w:color="auto"/>
            </w:tcBorders>
            <w:shd w:val="clear" w:color="auto" w:fill="auto"/>
          </w:tcPr>
          <w:p w14:paraId="0BAD392E" w14:textId="77777777" w:rsidR="00B67418" w:rsidRPr="001C0CC4" w:rsidRDefault="00B67418" w:rsidP="0026746F">
            <w:pPr>
              <w:pStyle w:val="TAH"/>
            </w:pPr>
          </w:p>
        </w:tc>
        <w:tc>
          <w:tcPr>
            <w:tcW w:w="463" w:type="pct"/>
            <w:tcBorders>
              <w:top w:val="nil"/>
              <w:bottom w:val="single" w:sz="4" w:space="0" w:color="auto"/>
            </w:tcBorders>
            <w:shd w:val="clear" w:color="auto" w:fill="auto"/>
          </w:tcPr>
          <w:p w14:paraId="0F775116" w14:textId="77777777" w:rsidR="00B67418" w:rsidRPr="001C0CC4" w:rsidRDefault="00B67418" w:rsidP="0026746F">
            <w:pPr>
              <w:pStyle w:val="TAH"/>
            </w:pPr>
          </w:p>
        </w:tc>
        <w:tc>
          <w:tcPr>
            <w:tcW w:w="1632" w:type="pct"/>
          </w:tcPr>
          <w:p w14:paraId="6F6E7562" w14:textId="77777777" w:rsidR="00B67418" w:rsidRPr="001C0CC4" w:rsidRDefault="00B67418" w:rsidP="0026746F">
            <w:pPr>
              <w:pStyle w:val="TAH"/>
            </w:pPr>
            <w:r w:rsidRPr="001C0CC4">
              <w:t>B</w:t>
            </w:r>
          </w:p>
        </w:tc>
        <w:tc>
          <w:tcPr>
            <w:tcW w:w="1633" w:type="pct"/>
          </w:tcPr>
          <w:p w14:paraId="7B9A19DF" w14:textId="77777777" w:rsidR="00B67418" w:rsidRPr="001C0CC4" w:rsidRDefault="00B67418" w:rsidP="0026746F">
            <w:pPr>
              <w:pStyle w:val="TAH"/>
            </w:pPr>
            <w:r w:rsidRPr="001C0CC4">
              <w:t>C</w:t>
            </w:r>
          </w:p>
        </w:tc>
      </w:tr>
      <w:tr w:rsidR="00B67418" w:rsidRPr="001C0CC4" w14:paraId="00A799EC" w14:textId="77777777" w:rsidTr="00E325BF">
        <w:trPr>
          <w:trHeight w:val="187"/>
          <w:jc w:val="center"/>
        </w:trPr>
        <w:tc>
          <w:tcPr>
            <w:tcW w:w="1272" w:type="pct"/>
            <w:tcBorders>
              <w:bottom w:val="nil"/>
            </w:tcBorders>
            <w:shd w:val="clear" w:color="auto" w:fill="auto"/>
          </w:tcPr>
          <w:p w14:paraId="57774205" w14:textId="77777777" w:rsidR="00B67418" w:rsidRPr="001C0CC4" w:rsidRDefault="00B67418" w:rsidP="0026746F">
            <w:pPr>
              <w:pStyle w:val="TAC"/>
            </w:pPr>
            <w:r w:rsidRPr="001C0CC4">
              <w:t>Pw in Transmission Bandwidth Configuration, per CC</w:t>
            </w:r>
          </w:p>
        </w:tc>
        <w:tc>
          <w:tcPr>
            <w:tcW w:w="463" w:type="pct"/>
            <w:tcBorders>
              <w:bottom w:val="single" w:sz="4" w:space="0" w:color="auto"/>
            </w:tcBorders>
            <w:shd w:val="clear" w:color="auto" w:fill="auto"/>
          </w:tcPr>
          <w:p w14:paraId="152C8B57" w14:textId="77777777" w:rsidR="00B67418" w:rsidRPr="001C0CC4" w:rsidRDefault="00B67418" w:rsidP="0026746F">
            <w:pPr>
              <w:pStyle w:val="TAC"/>
            </w:pPr>
            <w:r w:rsidRPr="001C0CC4">
              <w:t>dBm</w:t>
            </w:r>
          </w:p>
        </w:tc>
        <w:tc>
          <w:tcPr>
            <w:tcW w:w="3265" w:type="pct"/>
            <w:gridSpan w:val="2"/>
          </w:tcPr>
          <w:p w14:paraId="68EA540E" w14:textId="77777777" w:rsidR="00B67418" w:rsidRPr="001C0CC4" w:rsidRDefault="00B67418" w:rsidP="0026746F">
            <w:pPr>
              <w:pStyle w:val="TAC"/>
            </w:pPr>
            <w:r w:rsidRPr="00414DAE">
              <w:t>REFSENS + NR CA bandwidth class specific value below</w:t>
            </w:r>
          </w:p>
        </w:tc>
      </w:tr>
      <w:tr w:rsidR="00B67418" w:rsidRPr="001C0CC4" w14:paraId="707287FF" w14:textId="77777777" w:rsidTr="00E325BF">
        <w:trPr>
          <w:trHeight w:val="187"/>
          <w:jc w:val="center"/>
        </w:trPr>
        <w:tc>
          <w:tcPr>
            <w:tcW w:w="1272" w:type="pct"/>
            <w:tcBorders>
              <w:top w:val="nil"/>
            </w:tcBorders>
            <w:shd w:val="clear" w:color="auto" w:fill="auto"/>
          </w:tcPr>
          <w:p w14:paraId="38C89760" w14:textId="77777777" w:rsidR="00B67418" w:rsidRPr="001C0CC4" w:rsidRDefault="00B67418" w:rsidP="0026746F">
            <w:pPr>
              <w:pStyle w:val="TAC"/>
              <w:rPr>
                <w:bCs/>
              </w:rPr>
            </w:pPr>
          </w:p>
        </w:tc>
        <w:tc>
          <w:tcPr>
            <w:tcW w:w="463" w:type="pct"/>
            <w:tcBorders>
              <w:top w:val="single" w:sz="4" w:space="0" w:color="auto"/>
            </w:tcBorders>
            <w:shd w:val="clear" w:color="auto" w:fill="auto"/>
          </w:tcPr>
          <w:p w14:paraId="026410E7" w14:textId="77777777" w:rsidR="00B67418" w:rsidRPr="001C0CC4" w:rsidRDefault="00B67418" w:rsidP="0026746F">
            <w:pPr>
              <w:pStyle w:val="TAC"/>
            </w:pPr>
            <w:r>
              <w:t>dB</w:t>
            </w:r>
          </w:p>
        </w:tc>
        <w:tc>
          <w:tcPr>
            <w:tcW w:w="1632" w:type="pct"/>
          </w:tcPr>
          <w:p w14:paraId="53E91062" w14:textId="77777777" w:rsidR="00B67418" w:rsidRPr="001C0CC4" w:rsidRDefault="00B67418" w:rsidP="0026746F">
            <w:pPr>
              <w:pStyle w:val="TAC"/>
            </w:pPr>
            <w:r>
              <w:rPr>
                <w:rFonts w:hint="eastAsia"/>
                <w:lang w:eastAsia="zh-CN"/>
              </w:rPr>
              <w:t>1</w:t>
            </w:r>
            <w:r>
              <w:rPr>
                <w:lang w:eastAsia="zh-CN"/>
              </w:rPr>
              <w:t>6</w:t>
            </w:r>
            <w:r>
              <w:rPr>
                <w:rFonts w:hint="eastAsia"/>
                <w:lang w:eastAsia="zh-CN"/>
              </w:rPr>
              <w:t>.0</w:t>
            </w:r>
          </w:p>
        </w:tc>
        <w:tc>
          <w:tcPr>
            <w:tcW w:w="1633" w:type="pct"/>
          </w:tcPr>
          <w:p w14:paraId="2F266EB9" w14:textId="77777777" w:rsidR="00B67418" w:rsidRPr="001C0CC4" w:rsidRDefault="00B67418" w:rsidP="0026746F">
            <w:pPr>
              <w:pStyle w:val="TAC"/>
            </w:pPr>
            <w:r w:rsidRPr="001C0CC4">
              <w:t>19.0</w:t>
            </w:r>
          </w:p>
        </w:tc>
      </w:tr>
      <w:tr w:rsidR="00B67418" w:rsidRPr="001C0CC4" w14:paraId="3EE06651" w14:textId="77777777" w:rsidTr="0026746F">
        <w:trPr>
          <w:trHeight w:val="187"/>
          <w:jc w:val="center"/>
        </w:trPr>
        <w:tc>
          <w:tcPr>
            <w:tcW w:w="1272" w:type="pct"/>
          </w:tcPr>
          <w:p w14:paraId="74D824D7" w14:textId="77777777" w:rsidR="00B67418" w:rsidRPr="001C0CC4" w:rsidRDefault="00B67418" w:rsidP="0026746F">
            <w:pPr>
              <w:pStyle w:val="TAC"/>
              <w:rPr>
                <w:bCs/>
              </w:rPr>
            </w:pPr>
            <w:r w:rsidRPr="001C0CC4">
              <w:rPr>
                <w:bCs/>
              </w:rPr>
              <w:t>BW</w:t>
            </w:r>
            <w:r w:rsidRPr="001C0CC4">
              <w:rPr>
                <w:bCs/>
                <w:vertAlign w:val="subscript"/>
              </w:rPr>
              <w:t>Interferer</w:t>
            </w:r>
          </w:p>
        </w:tc>
        <w:tc>
          <w:tcPr>
            <w:tcW w:w="463" w:type="pct"/>
          </w:tcPr>
          <w:p w14:paraId="230A38D4" w14:textId="77777777" w:rsidR="00B67418" w:rsidRPr="001C0CC4" w:rsidRDefault="00B67418" w:rsidP="0026746F">
            <w:pPr>
              <w:pStyle w:val="TAC"/>
            </w:pPr>
            <w:r w:rsidRPr="001C0CC4">
              <w:t>MHz</w:t>
            </w:r>
          </w:p>
        </w:tc>
        <w:tc>
          <w:tcPr>
            <w:tcW w:w="1632" w:type="pct"/>
          </w:tcPr>
          <w:p w14:paraId="5A32E612" w14:textId="77777777" w:rsidR="00B67418" w:rsidRPr="001C0CC4" w:rsidRDefault="00B67418" w:rsidP="0026746F">
            <w:pPr>
              <w:pStyle w:val="TAC"/>
            </w:pPr>
            <w:r w:rsidRPr="001C0CC4">
              <w:t>5</w:t>
            </w:r>
          </w:p>
        </w:tc>
        <w:tc>
          <w:tcPr>
            <w:tcW w:w="1633" w:type="pct"/>
          </w:tcPr>
          <w:p w14:paraId="6DB11E32" w14:textId="77777777" w:rsidR="00B67418" w:rsidRPr="001C0CC4" w:rsidRDefault="00B67418" w:rsidP="0026746F">
            <w:pPr>
              <w:pStyle w:val="TAC"/>
            </w:pPr>
            <w:r w:rsidRPr="001C0CC4">
              <w:t>5</w:t>
            </w:r>
          </w:p>
        </w:tc>
      </w:tr>
      <w:tr w:rsidR="00B67418" w:rsidRPr="001C0CC4" w14:paraId="53B58AF7" w14:textId="77777777" w:rsidTr="0026746F">
        <w:trPr>
          <w:trHeight w:val="187"/>
          <w:jc w:val="center"/>
        </w:trPr>
        <w:tc>
          <w:tcPr>
            <w:tcW w:w="1272" w:type="pct"/>
          </w:tcPr>
          <w:p w14:paraId="41C1F888" w14:textId="77777777" w:rsidR="00B67418" w:rsidRPr="001C0CC4" w:rsidRDefault="00B67418" w:rsidP="0026746F">
            <w:pPr>
              <w:pStyle w:val="TAC"/>
              <w:rPr>
                <w:i/>
              </w:rPr>
            </w:pPr>
            <w:r w:rsidRPr="001C0CC4">
              <w:rPr>
                <w:bCs/>
              </w:rPr>
              <w:t>F</w:t>
            </w:r>
            <w:r w:rsidRPr="001C0CC4">
              <w:rPr>
                <w:bCs/>
                <w:vertAlign w:val="subscript"/>
              </w:rPr>
              <w:t>Ioffset, case 1</w:t>
            </w:r>
          </w:p>
        </w:tc>
        <w:tc>
          <w:tcPr>
            <w:tcW w:w="463" w:type="pct"/>
          </w:tcPr>
          <w:p w14:paraId="496861B5" w14:textId="77777777" w:rsidR="00B67418" w:rsidRPr="001C0CC4" w:rsidRDefault="00B67418" w:rsidP="0026746F">
            <w:pPr>
              <w:pStyle w:val="TAC"/>
            </w:pPr>
            <w:r w:rsidRPr="001C0CC4">
              <w:t>MHz</w:t>
            </w:r>
          </w:p>
        </w:tc>
        <w:tc>
          <w:tcPr>
            <w:tcW w:w="1632" w:type="pct"/>
          </w:tcPr>
          <w:p w14:paraId="44793099" w14:textId="77777777" w:rsidR="00B67418" w:rsidRPr="001C0CC4" w:rsidRDefault="00B67418" w:rsidP="0026746F">
            <w:pPr>
              <w:pStyle w:val="TAC"/>
            </w:pPr>
            <w:r w:rsidRPr="001C0CC4">
              <w:t>7.5</w:t>
            </w:r>
          </w:p>
        </w:tc>
        <w:tc>
          <w:tcPr>
            <w:tcW w:w="1633" w:type="pct"/>
          </w:tcPr>
          <w:p w14:paraId="784A413C" w14:textId="77777777" w:rsidR="00B67418" w:rsidRPr="001C0CC4" w:rsidRDefault="00B67418" w:rsidP="0026746F">
            <w:pPr>
              <w:pStyle w:val="TAC"/>
            </w:pPr>
            <w:r w:rsidRPr="001C0CC4">
              <w:t>7.5</w:t>
            </w:r>
          </w:p>
        </w:tc>
      </w:tr>
      <w:tr w:rsidR="00B67418" w:rsidRPr="001C0CC4" w14:paraId="15755D66" w14:textId="77777777" w:rsidTr="0026746F">
        <w:trPr>
          <w:trHeight w:val="187"/>
          <w:jc w:val="center"/>
        </w:trPr>
        <w:tc>
          <w:tcPr>
            <w:tcW w:w="1272" w:type="pct"/>
          </w:tcPr>
          <w:p w14:paraId="76A0FC6B" w14:textId="77777777" w:rsidR="00B67418" w:rsidRPr="001C0CC4" w:rsidRDefault="00B67418" w:rsidP="0026746F">
            <w:pPr>
              <w:pStyle w:val="TAC"/>
              <w:rPr>
                <w:bCs/>
              </w:rPr>
            </w:pPr>
            <w:r w:rsidRPr="001C0CC4">
              <w:rPr>
                <w:bCs/>
              </w:rPr>
              <w:t>F</w:t>
            </w:r>
            <w:r w:rsidRPr="001C0CC4">
              <w:rPr>
                <w:bCs/>
                <w:vertAlign w:val="subscript"/>
              </w:rPr>
              <w:t>Ioffset, case 2</w:t>
            </w:r>
          </w:p>
        </w:tc>
        <w:tc>
          <w:tcPr>
            <w:tcW w:w="463" w:type="pct"/>
          </w:tcPr>
          <w:p w14:paraId="19009B25" w14:textId="77777777" w:rsidR="00B67418" w:rsidRPr="001C0CC4" w:rsidRDefault="00B67418" w:rsidP="0026746F">
            <w:pPr>
              <w:pStyle w:val="TAC"/>
            </w:pPr>
            <w:r w:rsidRPr="001C0CC4">
              <w:t>MHz</w:t>
            </w:r>
          </w:p>
        </w:tc>
        <w:tc>
          <w:tcPr>
            <w:tcW w:w="1632" w:type="pct"/>
          </w:tcPr>
          <w:p w14:paraId="474CA119" w14:textId="77777777" w:rsidR="00B67418" w:rsidRPr="001C0CC4" w:rsidRDefault="00B67418" w:rsidP="0026746F">
            <w:pPr>
              <w:pStyle w:val="TAC"/>
              <w:rPr>
                <w:bCs/>
              </w:rPr>
            </w:pPr>
            <w:r w:rsidRPr="001C0CC4">
              <w:rPr>
                <w:bCs/>
              </w:rPr>
              <w:t>12.5</w:t>
            </w:r>
          </w:p>
        </w:tc>
        <w:tc>
          <w:tcPr>
            <w:tcW w:w="1633" w:type="pct"/>
          </w:tcPr>
          <w:p w14:paraId="61CD20EF" w14:textId="77777777" w:rsidR="00B67418" w:rsidRPr="001C0CC4" w:rsidRDefault="00B67418" w:rsidP="0026746F">
            <w:pPr>
              <w:pStyle w:val="TAC"/>
            </w:pPr>
            <w:r w:rsidRPr="001C0CC4">
              <w:rPr>
                <w:bCs/>
              </w:rPr>
              <w:t>12.5</w:t>
            </w:r>
          </w:p>
        </w:tc>
      </w:tr>
      <w:tr w:rsidR="00B67418" w:rsidRPr="001C0CC4" w14:paraId="1E70D39D" w14:textId="77777777" w:rsidTr="0026746F">
        <w:trPr>
          <w:trHeight w:val="394"/>
          <w:jc w:val="center"/>
        </w:trPr>
        <w:tc>
          <w:tcPr>
            <w:tcW w:w="5000" w:type="pct"/>
            <w:gridSpan w:val="4"/>
          </w:tcPr>
          <w:p w14:paraId="528CCD19" w14:textId="77777777" w:rsidR="00B67418" w:rsidRPr="001C0CC4" w:rsidRDefault="00B67418" w:rsidP="0026746F">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EA5170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6972FBE2" w14:textId="77777777" w:rsidR="00B67418" w:rsidRPr="001C0CC4" w:rsidRDefault="00B67418" w:rsidP="00B67418"/>
    <w:p w14:paraId="02CEF4D6" w14:textId="77777777" w:rsidR="00DC7196" w:rsidRPr="001C0CC4" w:rsidRDefault="00DC7196" w:rsidP="00DC7196">
      <w:pPr>
        <w:pStyle w:val="TH"/>
        <w:rPr>
          <w:rFonts w:cs="Arial"/>
        </w:rPr>
      </w:pPr>
      <w:bookmarkStart w:id="7400" w:name="_CRTable7_6A_2_12"/>
      <w:r w:rsidRPr="001C0CC4">
        <w:rPr>
          <w:rFonts w:cs="Arial"/>
        </w:rPr>
        <w:t xml:space="preserve">Table </w:t>
      </w:r>
      <w:bookmarkEnd w:id="7400"/>
      <w:r w:rsidRPr="001C0CC4">
        <w:rPr>
          <w:rFonts w:cs="Arial"/>
        </w:rPr>
        <w:t>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F85F07" w:rsidRPr="001C0CC4" w14:paraId="61B3E09D" w14:textId="77777777" w:rsidTr="00C23AA9">
        <w:trPr>
          <w:jc w:val="center"/>
        </w:trPr>
        <w:tc>
          <w:tcPr>
            <w:tcW w:w="1075" w:type="dxa"/>
            <w:tcBorders>
              <w:bottom w:val="nil"/>
            </w:tcBorders>
            <w:shd w:val="clear" w:color="auto" w:fill="auto"/>
          </w:tcPr>
          <w:p w14:paraId="74BB3BBB" w14:textId="77777777" w:rsidR="00F85F07" w:rsidRPr="001C0CC4" w:rsidRDefault="00F85F07" w:rsidP="00F85F07">
            <w:pPr>
              <w:pStyle w:val="TAL"/>
              <w:rPr>
                <w:rFonts w:cs="Arial"/>
                <w:lang w:val="sv-SE"/>
              </w:rPr>
            </w:pPr>
            <w:r w:rsidRPr="001C0CC4">
              <w:rPr>
                <w:rFonts w:cs="Arial"/>
                <w:lang w:val="sv-SE"/>
              </w:rPr>
              <w:t>n77, n78, n79</w:t>
            </w:r>
          </w:p>
        </w:tc>
        <w:tc>
          <w:tcPr>
            <w:tcW w:w="1440" w:type="dxa"/>
            <w:shd w:val="clear" w:color="auto" w:fill="auto"/>
          </w:tcPr>
          <w:p w14:paraId="4DEF5810"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F85F07" w:rsidRPr="001C0CC4" w:rsidRDefault="00F85F07" w:rsidP="00F85F07">
            <w:pPr>
              <w:pStyle w:val="TAC"/>
              <w:rPr>
                <w:rFonts w:cs="Arial"/>
                <w:lang w:val="sv-SE"/>
              </w:rPr>
            </w:pPr>
            <w:r w:rsidRPr="001C0CC4">
              <w:rPr>
                <w:rFonts w:cs="Arial"/>
                <w:lang w:val="sv-SE"/>
              </w:rPr>
              <w:t>MHz</w:t>
            </w:r>
          </w:p>
        </w:tc>
        <w:tc>
          <w:tcPr>
            <w:tcW w:w="2880" w:type="dxa"/>
            <w:vAlign w:val="center"/>
          </w:tcPr>
          <w:p w14:paraId="5ECE997C" w14:textId="4574470B"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sidDel="00514E63">
              <w:rPr>
                <w:rFonts w:cs="Arial"/>
              </w:rPr>
              <w:t xml:space="preserve"> </w:t>
            </w:r>
            <w:r w:rsidRPr="001C0CC4">
              <w:rPr>
                <w:rFonts w:cs="Arial"/>
              </w:rPr>
              <w:t xml:space="preserve"> –F</w:t>
            </w:r>
            <w:r w:rsidRPr="001C0CC4">
              <w:rPr>
                <w:rFonts w:cs="Arial"/>
                <w:vertAlign w:val="subscript"/>
              </w:rPr>
              <w:t>Ioffset, case 1</w:t>
            </w:r>
          </w:p>
          <w:p w14:paraId="36E31D70" w14:textId="77777777" w:rsidR="00F85F07" w:rsidRPr="001C0CC4" w:rsidRDefault="00F85F07" w:rsidP="00F85F07">
            <w:pPr>
              <w:pStyle w:val="TAC"/>
              <w:rPr>
                <w:rFonts w:cs="Arial"/>
              </w:rPr>
            </w:pPr>
            <w:r w:rsidRPr="001C0CC4">
              <w:rPr>
                <w:rFonts w:cs="Arial"/>
              </w:rPr>
              <w:t>and</w:t>
            </w:r>
          </w:p>
          <w:p w14:paraId="0E5FAA0D" w14:textId="7DA30E1B"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3206" w:type="dxa"/>
            <w:vAlign w:val="center"/>
          </w:tcPr>
          <w:p w14:paraId="00657C2E" w14:textId="7EF2FB1B"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059B0D9" w14:textId="77777777" w:rsidR="00F85F07" w:rsidRPr="001C0CC4" w:rsidRDefault="00F85F07" w:rsidP="00F85F07">
            <w:pPr>
              <w:pStyle w:val="TAC"/>
              <w:rPr>
                <w:rFonts w:cs="Arial"/>
              </w:rPr>
            </w:pPr>
            <w:r w:rsidRPr="001C0CC4">
              <w:rPr>
                <w:rFonts w:cs="Arial"/>
              </w:rPr>
              <w:t>and</w:t>
            </w:r>
          </w:p>
          <w:p w14:paraId="14CEEF02" w14:textId="17FF8F77"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r>
      <w:tr w:rsidR="00F85F07" w:rsidRPr="001C0CC4" w14:paraId="3C219472" w14:textId="77777777" w:rsidTr="000230E4">
        <w:trPr>
          <w:jc w:val="center"/>
        </w:trPr>
        <w:tc>
          <w:tcPr>
            <w:tcW w:w="1075" w:type="dxa"/>
            <w:tcBorders>
              <w:top w:val="nil"/>
            </w:tcBorders>
            <w:shd w:val="clear" w:color="auto" w:fill="auto"/>
          </w:tcPr>
          <w:p w14:paraId="4CBCCC6A" w14:textId="77777777" w:rsidR="00F85F07" w:rsidRPr="001C0CC4" w:rsidRDefault="00F85F07" w:rsidP="00F85F07">
            <w:pPr>
              <w:pStyle w:val="TAC"/>
              <w:rPr>
                <w:rFonts w:cs="Arial"/>
              </w:rPr>
            </w:pPr>
          </w:p>
        </w:tc>
        <w:tc>
          <w:tcPr>
            <w:tcW w:w="1440" w:type="dxa"/>
            <w:shd w:val="clear" w:color="auto" w:fill="auto"/>
          </w:tcPr>
          <w:p w14:paraId="01FACF23"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F85F07" w:rsidRPr="001C0CC4" w:rsidRDefault="00F85F07" w:rsidP="00F85F07">
            <w:pPr>
              <w:pStyle w:val="TAC"/>
              <w:rPr>
                <w:rFonts w:cs="Arial"/>
                <w:lang w:val="sv-SE"/>
              </w:rPr>
            </w:pPr>
            <w:r w:rsidRPr="001C0CC4">
              <w:rPr>
                <w:rFonts w:cs="Arial"/>
                <w:lang w:val="sv-SE"/>
              </w:rPr>
              <w:t>MHz</w:t>
            </w:r>
          </w:p>
        </w:tc>
        <w:tc>
          <w:tcPr>
            <w:tcW w:w="2880" w:type="dxa"/>
          </w:tcPr>
          <w:p w14:paraId="41143F34" w14:textId="77777777" w:rsidR="00F85F07" w:rsidRPr="001C0CC4" w:rsidRDefault="00F85F07" w:rsidP="00F85F07">
            <w:pPr>
              <w:pStyle w:val="TAC"/>
              <w:rPr>
                <w:rFonts w:cs="Arial"/>
              </w:rPr>
            </w:pPr>
            <w:r w:rsidRPr="001C0CC4">
              <w:rPr>
                <w:rFonts w:cs="Arial"/>
              </w:rPr>
              <w:t>NOTE 2</w:t>
            </w:r>
          </w:p>
        </w:tc>
        <w:tc>
          <w:tcPr>
            <w:tcW w:w="3206" w:type="dxa"/>
          </w:tcPr>
          <w:p w14:paraId="40C98B67"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F85F07" w:rsidRPr="001C0CC4" w:rsidRDefault="00F85F07" w:rsidP="00F85F07">
            <w:pPr>
              <w:pStyle w:val="TAC"/>
              <w:rPr>
                <w:rFonts w:cs="Arial"/>
              </w:rPr>
            </w:pPr>
            <w:r w:rsidRPr="001C0CC4">
              <w:rPr>
                <w:rFonts w:cs="Arial"/>
              </w:rPr>
              <w:t>to</w:t>
            </w:r>
          </w:p>
          <w:p w14:paraId="50E35430"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F85F07" w:rsidRPr="001C0CC4" w14:paraId="5B8B8AF8" w14:textId="77777777" w:rsidTr="00DC7196">
        <w:trPr>
          <w:jc w:val="center"/>
        </w:trPr>
        <w:tc>
          <w:tcPr>
            <w:tcW w:w="9681" w:type="dxa"/>
            <w:gridSpan w:val="5"/>
          </w:tcPr>
          <w:p w14:paraId="30619DA4" w14:textId="77777777" w:rsidR="00F85F07" w:rsidRPr="001C0CC4" w:rsidRDefault="00F85F07" w:rsidP="00F85F07">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8DA7906">
                <v:shape id="_x0000_i1100" type="#_x0000_t75" style="width:112pt;height:10.5pt" o:ole="">
                  <v:imagedata r:id="rId123" o:title=""/>
                </v:shape>
                <o:OLEObject Type="Embed" ProgID="Equation.3" ShapeID="_x0000_i1100" DrawAspect="Content" ObjectID="_1820927657" r:id="rId147"/>
              </w:object>
            </w:r>
            <w:r w:rsidRPr="001C0CC4">
              <w:t>MHz with SCS the sub-carrier spacing of the carrier closest to the interferer in MHz. The interferer is an NR signal with an SCS equal to that of the closest carrier.</w:t>
            </w:r>
          </w:p>
          <w:p w14:paraId="2BE97AD7" w14:textId="7AF2A17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04480F9C" w14:textId="371A50EA" w:rsidR="00F85F07" w:rsidRPr="001C0CC4"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bookmarkStart w:id="7401" w:name="_CRTable7_6A_2_12a"/>
      <w:r w:rsidRPr="001C0CC4">
        <w:rPr>
          <w:rFonts w:cs="Arial"/>
        </w:rPr>
        <w:t xml:space="preserve">Table </w:t>
      </w:r>
      <w:bookmarkEnd w:id="7401"/>
      <w:r w:rsidRPr="001C0CC4">
        <w:rPr>
          <w:rFonts w:cs="Arial"/>
        </w:rPr>
        <w:t>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F85F07" w:rsidRPr="001C0CC4" w14:paraId="7D6392F0" w14:textId="77777777" w:rsidTr="000230E4">
        <w:trPr>
          <w:jc w:val="center"/>
        </w:trPr>
        <w:tc>
          <w:tcPr>
            <w:tcW w:w="376" w:type="pct"/>
            <w:tcBorders>
              <w:bottom w:val="nil"/>
            </w:tcBorders>
            <w:shd w:val="clear" w:color="auto" w:fill="auto"/>
          </w:tcPr>
          <w:p w14:paraId="3669B25F" w14:textId="77777777" w:rsidR="00F85F07" w:rsidRPr="001C0CC4" w:rsidRDefault="00F85F07" w:rsidP="00F85F07">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F85F07" w:rsidRPr="001C0CC4" w:rsidRDefault="00F85F07" w:rsidP="00F85F07">
            <w:pPr>
              <w:pStyle w:val="TAC"/>
              <w:rPr>
                <w:rFonts w:cs="Arial"/>
                <w:lang w:val="sv-SE"/>
              </w:rPr>
            </w:pPr>
            <w:r w:rsidRPr="001C0CC4">
              <w:rPr>
                <w:rFonts w:cs="Arial"/>
                <w:lang w:val="sv-SE"/>
              </w:rPr>
              <w:t>MHz</w:t>
            </w:r>
          </w:p>
        </w:tc>
        <w:tc>
          <w:tcPr>
            <w:tcW w:w="1235" w:type="pct"/>
          </w:tcPr>
          <w:p w14:paraId="1FAC57D4" w14:textId="50558337"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p w14:paraId="31B21F1B" w14:textId="77777777" w:rsidR="00F85F07" w:rsidRPr="001C0CC4" w:rsidRDefault="00F85F07" w:rsidP="00F85F07">
            <w:pPr>
              <w:pStyle w:val="TAC"/>
              <w:rPr>
                <w:rFonts w:cs="Arial"/>
              </w:rPr>
            </w:pPr>
            <w:r w:rsidRPr="001C0CC4">
              <w:rPr>
                <w:rFonts w:cs="Arial"/>
              </w:rPr>
              <w:t>and</w:t>
            </w:r>
          </w:p>
          <w:p w14:paraId="4029DFEE" w14:textId="0A84676D"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1325" w:type="pct"/>
          </w:tcPr>
          <w:p w14:paraId="65F09C7D" w14:textId="36BD505D"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AB050C2" w14:textId="77777777" w:rsidR="00F85F07" w:rsidRPr="001C0CC4" w:rsidRDefault="00F85F07" w:rsidP="00F85F07">
            <w:pPr>
              <w:pStyle w:val="TAC"/>
              <w:rPr>
                <w:rFonts w:cs="Arial"/>
              </w:rPr>
            </w:pPr>
            <w:r w:rsidRPr="001C0CC4">
              <w:rPr>
                <w:rFonts w:cs="Arial"/>
              </w:rPr>
              <w:t>and</w:t>
            </w:r>
          </w:p>
          <w:p w14:paraId="1895E726" w14:textId="650DE55A"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c>
          <w:tcPr>
            <w:tcW w:w="1101" w:type="pct"/>
          </w:tcPr>
          <w:p w14:paraId="49D14C29" w14:textId="77777777" w:rsidR="00F85F07" w:rsidRPr="001C0CC4" w:rsidRDefault="00F85F07" w:rsidP="00F85F07">
            <w:pPr>
              <w:pStyle w:val="TAC"/>
              <w:rPr>
                <w:rFonts w:cs="Arial"/>
              </w:rPr>
            </w:pPr>
          </w:p>
        </w:tc>
      </w:tr>
      <w:tr w:rsidR="00F85F07" w:rsidRPr="001C0CC4" w14:paraId="1A9D8B2F" w14:textId="77777777" w:rsidTr="000230E4">
        <w:trPr>
          <w:jc w:val="center"/>
        </w:trPr>
        <w:tc>
          <w:tcPr>
            <w:tcW w:w="376" w:type="pct"/>
            <w:tcBorders>
              <w:top w:val="nil"/>
            </w:tcBorders>
            <w:shd w:val="clear" w:color="auto" w:fill="auto"/>
          </w:tcPr>
          <w:p w14:paraId="7008FD6A" w14:textId="77777777" w:rsidR="00F85F07" w:rsidRPr="001C0CC4" w:rsidRDefault="00F85F07" w:rsidP="00F85F07">
            <w:pPr>
              <w:pStyle w:val="TAC"/>
              <w:rPr>
                <w:rFonts w:cs="Arial"/>
              </w:rPr>
            </w:pPr>
          </w:p>
        </w:tc>
        <w:tc>
          <w:tcPr>
            <w:tcW w:w="619" w:type="pct"/>
            <w:shd w:val="clear" w:color="auto" w:fill="auto"/>
          </w:tcPr>
          <w:p w14:paraId="23EED202"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F85F07" w:rsidRPr="001C0CC4" w:rsidRDefault="00F85F07" w:rsidP="00F85F07">
            <w:pPr>
              <w:pStyle w:val="TAC"/>
              <w:rPr>
                <w:rFonts w:cs="Arial"/>
              </w:rPr>
            </w:pPr>
            <w:r w:rsidRPr="001C0CC4">
              <w:rPr>
                <w:rFonts w:cs="Arial"/>
              </w:rPr>
              <w:t>NOTE 2</w:t>
            </w:r>
          </w:p>
        </w:tc>
        <w:tc>
          <w:tcPr>
            <w:tcW w:w="1325" w:type="pct"/>
          </w:tcPr>
          <w:p w14:paraId="0B502115"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F85F07" w:rsidRPr="001C0CC4" w:rsidRDefault="00F85F07" w:rsidP="00F85F07">
            <w:pPr>
              <w:pStyle w:val="TAC"/>
              <w:rPr>
                <w:rFonts w:cs="Arial"/>
              </w:rPr>
            </w:pPr>
            <w:r w:rsidRPr="001C0CC4">
              <w:rPr>
                <w:rFonts w:cs="Arial"/>
              </w:rPr>
              <w:t>to</w:t>
            </w:r>
          </w:p>
          <w:p w14:paraId="72EB0001"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F85F07" w:rsidRPr="001C0CC4" w:rsidRDefault="00F85F07" w:rsidP="00F85F07">
            <w:pPr>
              <w:pStyle w:val="TAC"/>
              <w:rPr>
                <w:rFonts w:cs="Arial"/>
              </w:rPr>
            </w:pPr>
          </w:p>
        </w:tc>
      </w:tr>
      <w:tr w:rsidR="00F85F07" w:rsidRPr="001C0CC4" w14:paraId="19257144" w14:textId="77777777" w:rsidTr="000230E4">
        <w:trPr>
          <w:jc w:val="center"/>
        </w:trPr>
        <w:tc>
          <w:tcPr>
            <w:tcW w:w="376" w:type="pct"/>
          </w:tcPr>
          <w:p w14:paraId="28F14592" w14:textId="77777777" w:rsidR="00F85F07" w:rsidRPr="001C0CC4" w:rsidRDefault="00F85F07" w:rsidP="00F85F07">
            <w:pPr>
              <w:pStyle w:val="TAC"/>
              <w:rPr>
                <w:rFonts w:cs="Arial"/>
              </w:rPr>
            </w:pPr>
            <w:r w:rsidRPr="001C0CC4">
              <w:rPr>
                <w:rFonts w:cs="Arial"/>
              </w:rPr>
              <w:t>n71</w:t>
            </w:r>
          </w:p>
        </w:tc>
        <w:tc>
          <w:tcPr>
            <w:tcW w:w="619" w:type="pct"/>
            <w:shd w:val="clear" w:color="auto" w:fill="auto"/>
          </w:tcPr>
          <w:p w14:paraId="4B06AE0E"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F85F07" w:rsidRPr="001C0CC4" w:rsidRDefault="00F85F07" w:rsidP="00F85F07">
            <w:pPr>
              <w:pStyle w:val="TAC"/>
              <w:rPr>
                <w:rFonts w:cs="Arial"/>
              </w:rPr>
            </w:pPr>
            <w:r w:rsidRPr="001C0CC4">
              <w:rPr>
                <w:rFonts w:cs="Arial"/>
              </w:rPr>
              <w:t>NOTE 2</w:t>
            </w:r>
          </w:p>
        </w:tc>
        <w:tc>
          <w:tcPr>
            <w:tcW w:w="1325" w:type="pct"/>
          </w:tcPr>
          <w:p w14:paraId="12654E4C"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F85F07" w:rsidRPr="001C0CC4" w:rsidRDefault="00F85F07" w:rsidP="00F85F07">
            <w:pPr>
              <w:pStyle w:val="TAC"/>
              <w:rPr>
                <w:rFonts w:cs="Arial"/>
              </w:rPr>
            </w:pPr>
            <w:r w:rsidRPr="001C0CC4">
              <w:rPr>
                <w:rFonts w:cs="Arial"/>
              </w:rPr>
              <w:t>to</w:t>
            </w:r>
          </w:p>
          <w:p w14:paraId="7551EB8A"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F85F07" w:rsidRPr="001C0CC4" w:rsidRDefault="00F85F07" w:rsidP="00F85F07">
            <w:pPr>
              <w:pStyle w:val="TAC"/>
              <w:rPr>
                <w:rFonts w:cs="Arial"/>
              </w:rPr>
            </w:pPr>
          </w:p>
        </w:tc>
      </w:tr>
      <w:tr w:rsidR="00F85F07" w:rsidRPr="001C0CC4" w14:paraId="1FC1FA5C" w14:textId="77777777" w:rsidTr="00DC7196">
        <w:trPr>
          <w:jc w:val="center"/>
        </w:trPr>
        <w:tc>
          <w:tcPr>
            <w:tcW w:w="5000" w:type="pct"/>
            <w:gridSpan w:val="6"/>
          </w:tcPr>
          <w:p w14:paraId="179E17DC" w14:textId="77777777" w:rsidR="00F85F07" w:rsidRPr="001C0CC4" w:rsidRDefault="00F85F07" w:rsidP="00F85F07">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439DCBBE">
                <v:shape id="_x0000_i1101" type="#_x0000_t75" style="width:112pt;height:10.5pt" o:ole="">
                  <v:imagedata r:id="rId123" o:title=""/>
                </v:shape>
                <o:OLEObject Type="Embed" ProgID="Equation.3" ShapeID="_x0000_i1101" DrawAspect="Content" ObjectID="_1820927658" r:id="rId148"/>
              </w:object>
            </w:r>
            <w:r w:rsidRPr="001C0CC4">
              <w:t>MHz with SCS the sub-carrier spacing of the carrier closest to the interferer in MHz. The interferer is an NR signal with 15 kHz SCS.</w:t>
            </w:r>
          </w:p>
          <w:p w14:paraId="2706129D" w14:textId="269BD06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2F04D3A6" w14:textId="77777777" w:rsidR="00F85F07"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67384D23" w:rsidR="00F85F07" w:rsidRPr="001C0CC4" w:rsidRDefault="00F85F07" w:rsidP="00F85F07">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402" w:name="_Toc21344478"/>
      <w:bookmarkStart w:id="7403" w:name="_Toc29801966"/>
      <w:bookmarkStart w:id="7404" w:name="_Toc29802390"/>
      <w:bookmarkStart w:id="7405" w:name="_Toc29803015"/>
      <w:bookmarkStart w:id="7406" w:name="_Toc36107757"/>
      <w:bookmarkStart w:id="7407" w:name="_Toc37251531"/>
      <w:bookmarkStart w:id="7408" w:name="_Toc45888451"/>
      <w:bookmarkStart w:id="7409" w:name="_Toc45889050"/>
      <w:bookmarkStart w:id="7410" w:name="_Toc59650409"/>
      <w:bookmarkStart w:id="7411" w:name="_Toc61357681"/>
      <w:bookmarkStart w:id="7412" w:name="_Toc61359455"/>
      <w:bookmarkStart w:id="7413" w:name="_Toc67916395"/>
      <w:bookmarkStart w:id="7414" w:name="_Toc75533941"/>
      <w:bookmarkStart w:id="7415" w:name="_Toc75819827"/>
      <w:bookmarkStart w:id="7416" w:name="_Toc76508671"/>
      <w:bookmarkStart w:id="7417" w:name="_Toc76717621"/>
      <w:bookmarkStart w:id="7418" w:name="_Toc83294262"/>
      <w:bookmarkStart w:id="7419" w:name="_Toc84335301"/>
      <w:r w:rsidRPr="001C0CC4">
        <w:t>7.6A.2.2</w:t>
      </w:r>
      <w:r w:rsidRPr="001C0CC4">
        <w:tab/>
        <w:t>In-band blocking for Intra-band non-contiguous CA</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420" w:name="_Toc21344479"/>
      <w:bookmarkStart w:id="7421" w:name="_Toc29801967"/>
      <w:bookmarkStart w:id="7422" w:name="_Toc29802391"/>
      <w:bookmarkStart w:id="7423" w:name="_Toc29803016"/>
      <w:bookmarkStart w:id="7424" w:name="_Toc36107758"/>
      <w:bookmarkStart w:id="7425" w:name="_Toc37251532"/>
      <w:bookmarkStart w:id="7426" w:name="_Toc45888452"/>
      <w:bookmarkStart w:id="7427" w:name="_Toc45889051"/>
      <w:bookmarkStart w:id="7428" w:name="_Toc59650410"/>
      <w:bookmarkStart w:id="7429" w:name="_Toc61357682"/>
      <w:bookmarkStart w:id="7430" w:name="_Toc61359456"/>
      <w:bookmarkStart w:id="7431" w:name="_Toc67916396"/>
      <w:bookmarkStart w:id="7432" w:name="_Toc75533942"/>
      <w:bookmarkStart w:id="7433" w:name="_Toc75819828"/>
      <w:bookmarkStart w:id="7434" w:name="_Toc76508672"/>
      <w:bookmarkStart w:id="7435" w:name="_Toc76717622"/>
      <w:bookmarkStart w:id="7436" w:name="_Toc83294263"/>
      <w:bookmarkStart w:id="7437" w:name="_Toc84335302"/>
      <w:r w:rsidRPr="001C0CC4">
        <w:t>7.6A.2.3</w:t>
      </w:r>
      <w:r w:rsidRPr="001C0CC4">
        <w:tab/>
        <w:t>In-band blocking for Inter-band CA</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296FEA76" w:rsidR="00DC7196" w:rsidRPr="001C0CC4" w:rsidRDefault="00366F42" w:rsidP="00DC7196">
      <w:r w:rsidRPr="001C0CC4">
        <w:t xml:space="preserve">For </w:t>
      </w:r>
      <w:r>
        <w:t>NR</w:t>
      </w:r>
      <w:r w:rsidRPr="001C0CC4">
        <w:t xml:space="preserve">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w:t>
      </w:r>
      <w:r>
        <w:t>clause 7.6.2 while all downlink carriers are active.</w:t>
      </w:r>
    </w:p>
    <w:p w14:paraId="61F6BD8F" w14:textId="56E13474" w:rsidR="00366F42" w:rsidRPr="001C0CC4" w:rsidRDefault="00366F42" w:rsidP="005E734C">
      <w:pPr>
        <w:pStyle w:val="TH"/>
      </w:pPr>
      <w:r w:rsidRPr="001C0CC4">
        <w:t>Table 7.6A.2.3-1:</w:t>
      </w:r>
      <w:r>
        <w:t xml:space="preserve"> Void</w:t>
      </w:r>
    </w:p>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438" w:name="_Toc21344480"/>
      <w:bookmarkStart w:id="7439" w:name="_Toc29801968"/>
      <w:bookmarkStart w:id="7440" w:name="_Toc29802392"/>
      <w:bookmarkStart w:id="7441" w:name="_Toc29803017"/>
      <w:bookmarkStart w:id="7442" w:name="_Toc36107759"/>
      <w:bookmarkStart w:id="7443" w:name="_Toc37251533"/>
      <w:bookmarkStart w:id="7444" w:name="_Toc45888453"/>
      <w:bookmarkStart w:id="7445" w:name="_Toc45889052"/>
      <w:bookmarkStart w:id="7446" w:name="_Toc59650411"/>
      <w:bookmarkStart w:id="7447" w:name="_Toc61357683"/>
      <w:bookmarkStart w:id="7448" w:name="_Toc61359457"/>
      <w:bookmarkStart w:id="7449" w:name="_Toc67916397"/>
      <w:bookmarkStart w:id="7450" w:name="_Toc75533943"/>
      <w:bookmarkStart w:id="7451" w:name="_Toc75819829"/>
      <w:bookmarkStart w:id="7452" w:name="_Toc76508673"/>
      <w:bookmarkStart w:id="7453" w:name="_Toc76717623"/>
      <w:bookmarkStart w:id="7454" w:name="_Toc83294264"/>
      <w:bookmarkStart w:id="7455" w:name="_Toc84335303"/>
      <w:r w:rsidRPr="001C0CC4">
        <w:t>7.6A.3</w:t>
      </w:r>
      <w:r w:rsidRPr="001C0CC4">
        <w:tab/>
        <w:t>Out-of-band blocking for CA</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3BCB8165" w14:textId="77777777" w:rsidR="00DC7196" w:rsidRPr="001C0CC4" w:rsidRDefault="00DC7196" w:rsidP="004E30D3">
      <w:pPr>
        <w:pStyle w:val="Heading4"/>
      </w:pPr>
      <w:bookmarkStart w:id="7456" w:name="_Toc21344481"/>
      <w:bookmarkStart w:id="7457" w:name="_Toc29801969"/>
      <w:bookmarkStart w:id="7458" w:name="_Toc29802393"/>
      <w:bookmarkStart w:id="7459" w:name="_Toc29803018"/>
      <w:bookmarkStart w:id="7460" w:name="_Toc36107760"/>
      <w:bookmarkStart w:id="7461" w:name="_Toc37251534"/>
      <w:bookmarkStart w:id="7462" w:name="_Toc45888454"/>
      <w:bookmarkStart w:id="7463" w:name="_Toc45889053"/>
      <w:bookmarkStart w:id="7464" w:name="_Toc59650412"/>
      <w:bookmarkStart w:id="7465" w:name="_Toc61357684"/>
      <w:bookmarkStart w:id="7466" w:name="_Toc61359458"/>
      <w:bookmarkStart w:id="7467" w:name="_Toc67916398"/>
      <w:bookmarkStart w:id="7468" w:name="_Toc75533944"/>
      <w:bookmarkStart w:id="7469" w:name="_Toc75819830"/>
      <w:bookmarkStart w:id="7470" w:name="_Toc76508674"/>
      <w:bookmarkStart w:id="7471" w:name="_Toc76717624"/>
      <w:bookmarkStart w:id="7472" w:name="_Toc83294265"/>
      <w:bookmarkStart w:id="7473" w:name="_Toc84335304"/>
      <w:r w:rsidRPr="001C0CC4">
        <w:t>7.6A.3.1</w:t>
      </w:r>
      <w:r w:rsidRPr="001C0CC4">
        <w:tab/>
        <w:t>Out-of-band blocking for Intra-band contiguous CA</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bookmarkStart w:id="7474" w:name="_CRTable7_6A_31"/>
      <w:r w:rsidRPr="001C0CC4">
        <w:rPr>
          <w:rFonts w:cs="Arial"/>
        </w:rPr>
        <w:t xml:space="preserve">Table </w:t>
      </w:r>
      <w:bookmarkEnd w:id="7474"/>
      <w:r w:rsidRPr="001C0CC4">
        <w:rPr>
          <w:rFonts w:cs="Arial"/>
        </w:rPr>
        <w:t>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bookmarkStart w:id="7475" w:name="_CRTable7_6A_31a"/>
      <w:r w:rsidRPr="001C0CC4">
        <w:rPr>
          <w:rFonts w:cs="Arial"/>
        </w:rPr>
        <w:t xml:space="preserve">Table </w:t>
      </w:r>
      <w:bookmarkEnd w:id="7475"/>
      <w:r w:rsidRPr="001C0CC4">
        <w:rPr>
          <w:rFonts w:cs="Arial"/>
        </w:rPr>
        <w:t>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bookmarkStart w:id="7476" w:name="_CRTable7_6A_32"/>
      <w:r w:rsidRPr="001C0CC4">
        <w:rPr>
          <w:rFonts w:cs="Arial"/>
        </w:rPr>
        <w:t xml:space="preserve">Table </w:t>
      </w:r>
      <w:bookmarkEnd w:id="7476"/>
      <w:r w:rsidRPr="001C0CC4">
        <w:rPr>
          <w:rFonts w:cs="Arial"/>
        </w:rPr>
        <w:t>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513E6E4C"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631A2955"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bookmarkStart w:id="7477" w:name="_CRTable7_6A_32a"/>
      <w:r w:rsidRPr="001C0CC4">
        <w:rPr>
          <w:rFonts w:cs="Arial"/>
        </w:rPr>
        <w:t xml:space="preserve">Table </w:t>
      </w:r>
      <w:bookmarkEnd w:id="7477"/>
      <w:r w:rsidRPr="001C0CC4">
        <w:rPr>
          <w:rFonts w:cs="Arial"/>
        </w:rPr>
        <w:t>7.6A.3-2a: Void</w:t>
      </w:r>
    </w:p>
    <w:p w14:paraId="73DB97F5" w14:textId="21E1B7BA" w:rsidR="00DC7196" w:rsidRDefault="00DC7196" w:rsidP="00DC7196"/>
    <w:p w14:paraId="29921C9C" w14:textId="77777777" w:rsidR="00C323D8" w:rsidRPr="00835F44" w:rsidRDefault="00C323D8" w:rsidP="00C323D8">
      <w:bookmarkStart w:id="7478" w:name="_Hlk98872774"/>
      <w:r w:rsidRPr="00835F44">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02" type="#_x0000_t75" style="width:184pt;height:10.5pt" o:ole="">
            <v:imagedata r:id="rId138" o:title=""/>
          </v:shape>
          <o:OLEObject Type="Embed" ProgID="Equation.3" ShapeID="_x0000_i1102" DrawAspect="Content" ObjectID="_1820927659" r:id="rId149"/>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03" type="#_x0000_t75" style="width:98pt;height:21pt;mso-wrap-style:square;mso-position-horizontal-relative:page;mso-position-vertical-relative:page" o:ole="">
            <v:fill o:detectmouseclick="t"/>
            <v:imagedata r:id="rId140" o:title=""/>
          </v:shape>
          <o:OLEObject Type="Embed" ProgID="Equation.3" ShapeID="对象 31" DrawAspect="Content" ObjectID="_1820927660" r:id="rId150">
            <o:FieldCodes>\* MERGEFORMAT</o:FieldCodes>
          </o:OLEObject>
        </w:object>
      </w:r>
      <w:r>
        <w:t xml:space="preserve">MHz with </w:t>
      </w:r>
      <w:r>
        <w:rPr>
          <w:position w:val="-10"/>
        </w:rPr>
        <w:object w:dxaOrig="438" w:dyaOrig="339" w14:anchorId="56E851AC">
          <v:shape id="对象 14" o:spid="_x0000_i1104" type="#_x0000_t75" style="width:10.5pt;height:10.5pt;mso-wrap-style:square;mso-position-horizontal-relative:page;mso-position-vertical-relative:page" o:ole="">
            <v:imagedata r:id="rId142" o:title=""/>
          </v:shape>
          <o:OLEObject Type="Embed" ProgID="Equation.3" ShapeID="对象 14" DrawAspect="Content" ObjectID="_1820927661" r:id="rId151"/>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478"/>
    <w:p w14:paraId="6B5211F1" w14:textId="77777777" w:rsidR="00C323D8" w:rsidRPr="001C0CC4" w:rsidRDefault="00C323D8" w:rsidP="00DC7196"/>
    <w:p w14:paraId="4A617522" w14:textId="77777777" w:rsidR="00DC7196" w:rsidRPr="001C0CC4" w:rsidRDefault="00DC7196" w:rsidP="004E30D3">
      <w:pPr>
        <w:pStyle w:val="Heading4"/>
      </w:pPr>
      <w:bookmarkStart w:id="7479" w:name="_Toc21344482"/>
      <w:bookmarkStart w:id="7480" w:name="_Toc29801970"/>
      <w:bookmarkStart w:id="7481" w:name="_Toc29802394"/>
      <w:bookmarkStart w:id="7482" w:name="_Toc29803019"/>
      <w:bookmarkStart w:id="7483" w:name="_Toc36107761"/>
      <w:bookmarkStart w:id="7484" w:name="_Toc37251535"/>
      <w:bookmarkStart w:id="7485" w:name="_Toc45888455"/>
      <w:bookmarkStart w:id="7486" w:name="_Toc45889054"/>
      <w:bookmarkStart w:id="7487" w:name="_Toc59650413"/>
      <w:bookmarkStart w:id="7488" w:name="_Toc61357685"/>
      <w:bookmarkStart w:id="7489" w:name="_Toc61359459"/>
      <w:bookmarkStart w:id="7490" w:name="_Toc67916399"/>
      <w:bookmarkStart w:id="7491" w:name="_Toc75533945"/>
      <w:bookmarkStart w:id="7492" w:name="_Toc75819831"/>
      <w:bookmarkStart w:id="7493" w:name="_Toc76508675"/>
      <w:bookmarkStart w:id="7494" w:name="_Toc76717625"/>
      <w:bookmarkStart w:id="7495" w:name="_Toc83294266"/>
      <w:bookmarkStart w:id="7496" w:name="_Toc84335305"/>
      <w:r w:rsidRPr="001C0CC4">
        <w:t>7.6A.3.2</w:t>
      </w:r>
      <w:r w:rsidRPr="001C0CC4">
        <w:tab/>
        <w:t>Out-of-band blocking for Intra-band non-contiguous CA</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497" w:name="_Toc21344483"/>
      <w:bookmarkStart w:id="7498" w:name="_Toc29801971"/>
      <w:bookmarkStart w:id="7499" w:name="_Toc29802395"/>
      <w:bookmarkStart w:id="7500" w:name="_Toc29803020"/>
      <w:bookmarkStart w:id="7501" w:name="_Toc36107762"/>
      <w:bookmarkStart w:id="7502" w:name="_Toc37251536"/>
      <w:bookmarkStart w:id="7503" w:name="_Toc45888456"/>
      <w:bookmarkStart w:id="7504" w:name="_Toc45889055"/>
      <w:bookmarkStart w:id="7505" w:name="_Toc59650414"/>
      <w:bookmarkStart w:id="7506" w:name="_Toc61357686"/>
      <w:bookmarkStart w:id="7507" w:name="_Toc61359460"/>
      <w:bookmarkStart w:id="7508" w:name="_Toc67916400"/>
      <w:bookmarkStart w:id="7509" w:name="_Toc75533946"/>
      <w:bookmarkStart w:id="7510" w:name="_Toc75819832"/>
      <w:bookmarkStart w:id="7511" w:name="_Toc76508676"/>
      <w:bookmarkStart w:id="7512" w:name="_Toc76717626"/>
      <w:bookmarkStart w:id="7513" w:name="_Toc83294267"/>
      <w:bookmarkStart w:id="7514" w:name="_Toc84335306"/>
      <w:r w:rsidRPr="001C0CC4">
        <w:t>7.6A.3.3</w:t>
      </w:r>
      <w:r w:rsidRPr="001C0CC4">
        <w:tab/>
        <w:t>Out-of-band blocking for Inter-band CA</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7DE94096" w:rsidR="009D0D0C"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785FAB8E" w14:textId="09456A8A" w:rsidR="00D7668C" w:rsidRPr="001C0CC4" w:rsidRDefault="00D7668C" w:rsidP="00DC7196">
      <w:r w:rsidRPr="00EF5447">
        <w:t>If F</w:t>
      </w:r>
      <w:r w:rsidRPr="00EF5447">
        <w:rPr>
          <w:vertAlign w:val="subscript"/>
        </w:rPr>
        <w:t xml:space="preserve">DL_high </w:t>
      </w:r>
      <w:r w:rsidRPr="00EF5447">
        <w:t>of the lower NR band is greater than or equal to the F</w:t>
      </w:r>
      <w:r w:rsidRPr="00EF5447">
        <w:rPr>
          <w:vertAlign w:val="subscript"/>
        </w:rPr>
        <w:t xml:space="preserve">DL_low </w:t>
      </w:r>
      <w:r w:rsidRPr="00EF5447">
        <w:t xml:space="preserve">of the </w:t>
      </w:r>
      <w:r>
        <w:t xml:space="preserve">another </w:t>
      </w:r>
      <w:r w:rsidRPr="00EF5447">
        <w:t>upper NR band as in overlapping RX frequency ranges, then the OOB range shall start from the F</w:t>
      </w:r>
      <w:r w:rsidRPr="00EF5447">
        <w:rPr>
          <w:vertAlign w:val="subscript"/>
        </w:rPr>
        <w:t xml:space="preserve">DL_low </w:t>
      </w:r>
      <w:r w:rsidRPr="00EF5447">
        <w:t>of the lower NR band, and from the F</w:t>
      </w:r>
      <w:r w:rsidRPr="00EF5447">
        <w:rPr>
          <w:vertAlign w:val="subscript"/>
        </w:rPr>
        <w:t xml:space="preserve">DL_high </w:t>
      </w:r>
      <w:r w:rsidRPr="00EF5447">
        <w:t>of the upper NR band.</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bookmarkStart w:id="7515" w:name="_CRTable7_6A_3_31"/>
      <w:r>
        <w:t xml:space="preserve">Table </w:t>
      </w:r>
      <w:bookmarkEnd w:id="7515"/>
      <w:r>
        <w:t>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bookmarkStart w:id="7516" w:name="_CRTable7_6A_3_32"/>
      <w:r w:rsidRPr="001C0CC4">
        <w:t xml:space="preserve">Table </w:t>
      </w:r>
      <w:bookmarkEnd w:id="7516"/>
      <w:r w:rsidRPr="001C0CC4">
        <w:t>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05" type="#_x0000_t75" alt="" style="width:184pt;height:10.5pt;mso-width-percent:0;mso-height-percent:0;mso-width-percent:0;mso-height-percent:0" o:ole="">
            <v:imagedata r:id="rId138" o:title=""/>
          </v:shape>
          <o:OLEObject Type="Embed" ProgID="Equation.3" ShapeID="_x0000_i1105" DrawAspect="Content" ObjectID="_1820927662" r:id="rId152"/>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06" type="#_x0000_t75" style="width:98pt;height:21pt;mso-wrap-style:square;mso-position-horizontal-relative:page;mso-position-vertical-relative:page" o:ole="">
            <v:imagedata r:id="rId140" o:title=""/>
          </v:shape>
          <o:OLEObject Type="Embed" ProgID="Equation.3" ShapeID="对象 52" DrawAspect="Content" ObjectID="_1820927663" r:id="rId15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517" w:name="_Toc21344484"/>
      <w:bookmarkStart w:id="7518" w:name="_Toc29801972"/>
      <w:bookmarkStart w:id="7519" w:name="_Toc29802396"/>
      <w:bookmarkStart w:id="7520" w:name="_Toc29803021"/>
      <w:bookmarkStart w:id="7521" w:name="_Toc36107763"/>
      <w:bookmarkStart w:id="7522" w:name="_Toc37251537"/>
      <w:bookmarkStart w:id="7523" w:name="_Toc45888457"/>
      <w:bookmarkStart w:id="7524" w:name="_Toc45889056"/>
      <w:bookmarkStart w:id="7525" w:name="_Toc59650415"/>
      <w:bookmarkStart w:id="7526" w:name="_Toc61357687"/>
      <w:bookmarkStart w:id="7527" w:name="_Toc61359461"/>
      <w:bookmarkStart w:id="7528" w:name="_Toc67916401"/>
      <w:bookmarkStart w:id="7529" w:name="_Toc75533947"/>
      <w:bookmarkStart w:id="7530" w:name="_Toc75819833"/>
      <w:bookmarkStart w:id="7531" w:name="_Toc76508677"/>
      <w:bookmarkStart w:id="7532" w:name="_Toc76717627"/>
      <w:bookmarkStart w:id="7533" w:name="_Toc83294268"/>
      <w:bookmarkStart w:id="7534" w:name="_Toc84335307"/>
      <w:r w:rsidRPr="001C0CC4">
        <w:t>7.6A.4</w:t>
      </w:r>
      <w:r w:rsidRPr="001C0CC4">
        <w:tab/>
        <w:t>Narrow band blocking for CA</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12A35EE5" w14:textId="77777777" w:rsidR="00DC7196" w:rsidRPr="001C0CC4" w:rsidRDefault="00DC7196" w:rsidP="004E30D3">
      <w:pPr>
        <w:pStyle w:val="Heading4"/>
      </w:pPr>
      <w:bookmarkStart w:id="7535" w:name="_Toc21344485"/>
      <w:bookmarkStart w:id="7536" w:name="_Toc29801973"/>
      <w:bookmarkStart w:id="7537" w:name="_Toc29802397"/>
      <w:bookmarkStart w:id="7538" w:name="_Toc29803022"/>
      <w:bookmarkStart w:id="7539" w:name="_Toc36107764"/>
      <w:bookmarkStart w:id="7540" w:name="_Toc37251538"/>
      <w:bookmarkStart w:id="7541" w:name="_Toc45888458"/>
      <w:bookmarkStart w:id="7542" w:name="_Toc45889057"/>
      <w:bookmarkStart w:id="7543" w:name="_Toc59650416"/>
      <w:bookmarkStart w:id="7544" w:name="_Toc61357688"/>
      <w:bookmarkStart w:id="7545" w:name="_Toc61359462"/>
      <w:bookmarkStart w:id="7546" w:name="_Toc67916402"/>
      <w:bookmarkStart w:id="7547" w:name="_Toc75533948"/>
      <w:bookmarkStart w:id="7548" w:name="_Toc75819834"/>
      <w:bookmarkStart w:id="7549" w:name="_Toc76508678"/>
      <w:bookmarkStart w:id="7550" w:name="_Toc76717628"/>
      <w:bookmarkStart w:id="7551" w:name="_Toc83294269"/>
      <w:bookmarkStart w:id="7552" w:name="_Toc84335308"/>
      <w:r w:rsidRPr="001C0CC4">
        <w:t>7.6A.4.1</w:t>
      </w:r>
      <w:r w:rsidRPr="001C0CC4">
        <w:tab/>
        <w:t>Narrow band blocking for Intra-band contiguous CA</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with parameters specified in Table 7.6A.4.1-1.</w:t>
      </w:r>
    </w:p>
    <w:p w14:paraId="4D1C12A5" w14:textId="77777777" w:rsidR="00B67418" w:rsidRPr="001C0CC4" w:rsidRDefault="00B67418" w:rsidP="00B67418">
      <w:pPr>
        <w:pStyle w:val="TH"/>
      </w:pPr>
      <w:bookmarkStart w:id="7553" w:name="_CRTable7_6A_4_11"/>
      <w:bookmarkStart w:id="7554" w:name="_Toc21344486"/>
      <w:bookmarkStart w:id="7555" w:name="_Toc29801974"/>
      <w:bookmarkStart w:id="7556" w:name="_Toc29802398"/>
      <w:bookmarkStart w:id="7557" w:name="_Toc29803023"/>
      <w:bookmarkStart w:id="7558" w:name="_Toc36107765"/>
      <w:bookmarkStart w:id="7559" w:name="_Toc37251539"/>
      <w:bookmarkStart w:id="7560" w:name="_Toc45888459"/>
      <w:bookmarkStart w:id="7561" w:name="_Toc45889058"/>
      <w:bookmarkStart w:id="7562" w:name="_Toc59650417"/>
      <w:bookmarkStart w:id="7563" w:name="_Toc61357689"/>
      <w:bookmarkStart w:id="7564" w:name="_Toc61359463"/>
      <w:bookmarkStart w:id="7565" w:name="_Toc67916403"/>
      <w:bookmarkStart w:id="7566" w:name="_Toc75533949"/>
      <w:bookmarkStart w:id="7567" w:name="_Toc75819835"/>
      <w:bookmarkStart w:id="7568" w:name="_Toc76508679"/>
      <w:bookmarkStart w:id="7569" w:name="_Toc76717629"/>
      <w:bookmarkStart w:id="7570" w:name="_Toc83294270"/>
      <w:bookmarkStart w:id="7571" w:name="_Toc84335309"/>
      <w:r w:rsidRPr="001C0CC4">
        <w:t xml:space="preserve">Table </w:t>
      </w:r>
      <w:bookmarkEnd w:id="7553"/>
      <w:r w:rsidRPr="001C0CC4">
        <w:t>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B67418" w:rsidRPr="001C0CC4" w14:paraId="67D1EA9B" w14:textId="77777777" w:rsidTr="0026746F">
        <w:trPr>
          <w:trHeight w:val="211"/>
          <w:jc w:val="center"/>
        </w:trPr>
        <w:tc>
          <w:tcPr>
            <w:tcW w:w="513" w:type="pct"/>
            <w:tcBorders>
              <w:bottom w:val="nil"/>
            </w:tcBorders>
            <w:shd w:val="clear" w:color="auto" w:fill="auto"/>
          </w:tcPr>
          <w:p w14:paraId="49042400" w14:textId="77777777" w:rsidR="00B67418" w:rsidRPr="001C0CC4" w:rsidRDefault="00B67418" w:rsidP="0026746F">
            <w:pPr>
              <w:pStyle w:val="TAH"/>
              <w:rPr>
                <w:rFonts w:cs="Arial"/>
                <w:kern w:val="2"/>
              </w:rPr>
            </w:pPr>
            <w:r w:rsidRPr="001C0CC4">
              <w:t>NR band</w:t>
            </w:r>
          </w:p>
        </w:tc>
        <w:tc>
          <w:tcPr>
            <w:tcW w:w="989" w:type="pct"/>
            <w:tcBorders>
              <w:bottom w:val="nil"/>
            </w:tcBorders>
            <w:shd w:val="clear" w:color="auto" w:fill="auto"/>
          </w:tcPr>
          <w:p w14:paraId="3EE5E898" w14:textId="77777777" w:rsidR="00B67418" w:rsidRPr="001C0CC4" w:rsidRDefault="00B67418" w:rsidP="0026746F">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18EBD5" w14:textId="77777777" w:rsidR="00B67418" w:rsidRPr="001C0CC4" w:rsidRDefault="00B67418" w:rsidP="0026746F">
            <w:pPr>
              <w:pStyle w:val="TAH"/>
              <w:rPr>
                <w:rFonts w:cs="Arial"/>
                <w:kern w:val="2"/>
              </w:rPr>
            </w:pPr>
            <w:r w:rsidRPr="001C0CC4">
              <w:rPr>
                <w:rFonts w:cs="Arial"/>
                <w:kern w:val="2"/>
              </w:rPr>
              <w:t>Unit</w:t>
            </w:r>
          </w:p>
        </w:tc>
        <w:tc>
          <w:tcPr>
            <w:tcW w:w="3165" w:type="pct"/>
            <w:gridSpan w:val="2"/>
          </w:tcPr>
          <w:p w14:paraId="781C1155" w14:textId="77777777" w:rsidR="00B67418" w:rsidRPr="001C0CC4" w:rsidRDefault="00B67418" w:rsidP="0026746F">
            <w:pPr>
              <w:pStyle w:val="TAH"/>
              <w:rPr>
                <w:rFonts w:cs="Arial"/>
                <w:kern w:val="2"/>
              </w:rPr>
            </w:pPr>
            <w:r w:rsidRPr="001C0CC4">
              <w:rPr>
                <w:rFonts w:cs="Arial"/>
                <w:kern w:val="2"/>
              </w:rPr>
              <w:t>NR CA bandwidth class</w:t>
            </w:r>
          </w:p>
        </w:tc>
      </w:tr>
      <w:tr w:rsidR="00B67418" w:rsidRPr="001C0CC4" w14:paraId="2B635B99" w14:textId="77777777" w:rsidTr="0026746F">
        <w:trPr>
          <w:trHeight w:val="211"/>
          <w:jc w:val="center"/>
        </w:trPr>
        <w:tc>
          <w:tcPr>
            <w:tcW w:w="513" w:type="pct"/>
            <w:tcBorders>
              <w:top w:val="nil"/>
              <w:bottom w:val="single" w:sz="4" w:space="0" w:color="auto"/>
            </w:tcBorders>
            <w:shd w:val="clear" w:color="auto" w:fill="auto"/>
          </w:tcPr>
          <w:p w14:paraId="7B22188B" w14:textId="77777777" w:rsidR="00B67418" w:rsidRPr="001C0CC4" w:rsidRDefault="00B67418" w:rsidP="0026746F">
            <w:pPr>
              <w:pStyle w:val="TAH"/>
              <w:rPr>
                <w:rFonts w:cs="Arial"/>
                <w:kern w:val="2"/>
              </w:rPr>
            </w:pPr>
          </w:p>
        </w:tc>
        <w:tc>
          <w:tcPr>
            <w:tcW w:w="989" w:type="pct"/>
            <w:tcBorders>
              <w:top w:val="nil"/>
              <w:bottom w:val="single" w:sz="4" w:space="0" w:color="auto"/>
            </w:tcBorders>
            <w:shd w:val="clear" w:color="auto" w:fill="auto"/>
          </w:tcPr>
          <w:p w14:paraId="66147D56" w14:textId="77777777" w:rsidR="00B67418" w:rsidRPr="001C0CC4" w:rsidRDefault="00B67418" w:rsidP="0026746F">
            <w:pPr>
              <w:pStyle w:val="TAH"/>
              <w:rPr>
                <w:rFonts w:cs="Arial"/>
                <w:kern w:val="2"/>
              </w:rPr>
            </w:pPr>
          </w:p>
        </w:tc>
        <w:tc>
          <w:tcPr>
            <w:tcW w:w="333" w:type="pct"/>
            <w:tcBorders>
              <w:top w:val="nil"/>
              <w:bottom w:val="single" w:sz="4" w:space="0" w:color="auto"/>
            </w:tcBorders>
            <w:shd w:val="clear" w:color="auto" w:fill="auto"/>
          </w:tcPr>
          <w:p w14:paraId="3B193B5D" w14:textId="77777777" w:rsidR="00B67418" w:rsidRPr="001C0CC4" w:rsidRDefault="00B67418" w:rsidP="0026746F">
            <w:pPr>
              <w:pStyle w:val="TAH"/>
              <w:rPr>
                <w:rFonts w:cs="Arial"/>
                <w:kern w:val="2"/>
              </w:rPr>
            </w:pPr>
          </w:p>
        </w:tc>
        <w:tc>
          <w:tcPr>
            <w:tcW w:w="1510" w:type="pct"/>
          </w:tcPr>
          <w:p w14:paraId="52072092" w14:textId="77777777" w:rsidR="00B67418" w:rsidRPr="001C0CC4" w:rsidRDefault="00B67418" w:rsidP="0026746F">
            <w:pPr>
              <w:pStyle w:val="TAH"/>
              <w:rPr>
                <w:rFonts w:cs="Arial"/>
                <w:kern w:val="2"/>
              </w:rPr>
            </w:pPr>
            <w:r w:rsidRPr="001C0CC4">
              <w:rPr>
                <w:rFonts w:cs="Arial"/>
                <w:kern w:val="2"/>
              </w:rPr>
              <w:t>B</w:t>
            </w:r>
          </w:p>
        </w:tc>
        <w:tc>
          <w:tcPr>
            <w:tcW w:w="1655" w:type="pct"/>
          </w:tcPr>
          <w:p w14:paraId="76796D4F" w14:textId="77777777" w:rsidR="00B67418" w:rsidRPr="001C0CC4" w:rsidRDefault="00B67418" w:rsidP="0026746F">
            <w:pPr>
              <w:pStyle w:val="TAH"/>
              <w:rPr>
                <w:rFonts w:cs="Arial"/>
                <w:kern w:val="2"/>
              </w:rPr>
            </w:pPr>
            <w:r w:rsidRPr="001C0CC4">
              <w:rPr>
                <w:rFonts w:cs="Arial"/>
                <w:kern w:val="2"/>
              </w:rPr>
              <w:t>C</w:t>
            </w:r>
          </w:p>
        </w:tc>
      </w:tr>
      <w:tr w:rsidR="00B67418" w:rsidRPr="001C0CC4" w14:paraId="20595E38" w14:textId="77777777" w:rsidTr="00E325BF">
        <w:trPr>
          <w:trHeight w:val="211"/>
          <w:jc w:val="center"/>
        </w:trPr>
        <w:tc>
          <w:tcPr>
            <w:tcW w:w="513" w:type="pct"/>
            <w:tcBorders>
              <w:bottom w:val="nil"/>
            </w:tcBorders>
            <w:shd w:val="clear" w:color="auto" w:fill="auto"/>
            <w:vAlign w:val="center"/>
          </w:tcPr>
          <w:p w14:paraId="1DBDC5A4" w14:textId="77777777" w:rsidR="00B67418" w:rsidRPr="001C0CC4" w:rsidRDefault="00B67418" w:rsidP="0026746F">
            <w:pPr>
              <w:pStyle w:val="TAC"/>
              <w:rPr>
                <w:lang w:eastAsia="zh-CN"/>
              </w:rPr>
            </w:pPr>
            <w:r>
              <w:rPr>
                <w:lang w:eastAsia="zh-CN"/>
              </w:rPr>
              <w:t>n1, n41, n66, n71,n48, n40</w:t>
            </w:r>
          </w:p>
        </w:tc>
        <w:tc>
          <w:tcPr>
            <w:tcW w:w="989" w:type="pct"/>
            <w:tcBorders>
              <w:bottom w:val="nil"/>
            </w:tcBorders>
            <w:shd w:val="clear" w:color="auto" w:fill="auto"/>
          </w:tcPr>
          <w:p w14:paraId="1453DBE1" w14:textId="77777777" w:rsidR="00B67418" w:rsidRPr="001C0CC4" w:rsidRDefault="00B67418" w:rsidP="0026746F">
            <w:pPr>
              <w:pStyle w:val="TAC"/>
            </w:pPr>
            <w:r w:rsidRPr="001C0CC4">
              <w:t>P</w:t>
            </w:r>
            <w:r w:rsidRPr="001C0CC4">
              <w:rPr>
                <w:vertAlign w:val="subscript"/>
              </w:rPr>
              <w:t>w</w:t>
            </w:r>
            <w:r w:rsidRPr="001C0CC4">
              <w:t xml:space="preserve"> in Transmission Bandwidth Configuration, per CC</w:t>
            </w:r>
          </w:p>
        </w:tc>
        <w:tc>
          <w:tcPr>
            <w:tcW w:w="333" w:type="pct"/>
            <w:tcBorders>
              <w:bottom w:val="single" w:sz="4" w:space="0" w:color="auto"/>
            </w:tcBorders>
            <w:shd w:val="clear" w:color="auto" w:fill="auto"/>
          </w:tcPr>
          <w:p w14:paraId="7026FC29" w14:textId="77777777" w:rsidR="00B67418" w:rsidRPr="001C0CC4" w:rsidRDefault="00B67418" w:rsidP="0026746F">
            <w:pPr>
              <w:pStyle w:val="TAC"/>
            </w:pPr>
            <w:r w:rsidRPr="001C0CC4">
              <w:t>dBm</w:t>
            </w:r>
          </w:p>
        </w:tc>
        <w:tc>
          <w:tcPr>
            <w:tcW w:w="3165" w:type="pct"/>
            <w:gridSpan w:val="2"/>
          </w:tcPr>
          <w:p w14:paraId="22A49E4B" w14:textId="77777777" w:rsidR="00B67418" w:rsidRPr="001C0CC4" w:rsidRDefault="00B67418" w:rsidP="0026746F">
            <w:pPr>
              <w:pStyle w:val="TAC"/>
            </w:pPr>
            <w:r w:rsidRPr="00414DAE">
              <w:t>REFSENS + N</w:t>
            </w:r>
            <w:r>
              <w:t>R</w:t>
            </w:r>
            <w:r w:rsidRPr="00414DAE">
              <w:t xml:space="preserve"> CA Bandwidth Class specific value below</w:t>
            </w:r>
          </w:p>
        </w:tc>
      </w:tr>
      <w:tr w:rsidR="00B67418" w:rsidRPr="001C0CC4" w14:paraId="793ADFC1" w14:textId="77777777" w:rsidTr="00E325BF">
        <w:trPr>
          <w:trHeight w:val="211"/>
          <w:jc w:val="center"/>
        </w:trPr>
        <w:tc>
          <w:tcPr>
            <w:tcW w:w="513" w:type="pct"/>
            <w:tcBorders>
              <w:top w:val="nil"/>
              <w:bottom w:val="nil"/>
            </w:tcBorders>
            <w:shd w:val="clear" w:color="auto" w:fill="auto"/>
            <w:vAlign w:val="center"/>
          </w:tcPr>
          <w:p w14:paraId="1F803BF3" w14:textId="77777777" w:rsidR="00B67418" w:rsidRPr="001C0CC4" w:rsidRDefault="00B67418" w:rsidP="0026746F">
            <w:pPr>
              <w:pStyle w:val="TAC"/>
            </w:pPr>
          </w:p>
        </w:tc>
        <w:tc>
          <w:tcPr>
            <w:tcW w:w="989" w:type="pct"/>
            <w:tcBorders>
              <w:top w:val="nil"/>
            </w:tcBorders>
            <w:shd w:val="clear" w:color="auto" w:fill="auto"/>
          </w:tcPr>
          <w:p w14:paraId="15889632" w14:textId="77777777" w:rsidR="00B67418" w:rsidRPr="001C0CC4" w:rsidRDefault="00B67418" w:rsidP="0026746F">
            <w:pPr>
              <w:pStyle w:val="TAC"/>
            </w:pPr>
          </w:p>
        </w:tc>
        <w:tc>
          <w:tcPr>
            <w:tcW w:w="333" w:type="pct"/>
            <w:tcBorders>
              <w:top w:val="single" w:sz="4" w:space="0" w:color="auto"/>
            </w:tcBorders>
            <w:shd w:val="clear" w:color="auto" w:fill="auto"/>
          </w:tcPr>
          <w:p w14:paraId="33F6C97E" w14:textId="77777777" w:rsidR="00B67418" w:rsidRPr="001C0CC4" w:rsidRDefault="00B67418" w:rsidP="0026746F">
            <w:pPr>
              <w:pStyle w:val="TAC"/>
            </w:pPr>
            <w:r>
              <w:t>dB</w:t>
            </w:r>
          </w:p>
        </w:tc>
        <w:tc>
          <w:tcPr>
            <w:tcW w:w="1510" w:type="pct"/>
          </w:tcPr>
          <w:p w14:paraId="1D9CABA3" w14:textId="77777777" w:rsidR="00B67418" w:rsidRPr="001C0CC4" w:rsidRDefault="00B67418" w:rsidP="0026746F">
            <w:pPr>
              <w:pStyle w:val="TAC"/>
            </w:pPr>
            <w:r w:rsidRPr="001C0CC4">
              <w:t>16</w:t>
            </w:r>
          </w:p>
        </w:tc>
        <w:tc>
          <w:tcPr>
            <w:tcW w:w="1655" w:type="pct"/>
          </w:tcPr>
          <w:p w14:paraId="1E713CEC" w14:textId="77777777" w:rsidR="00B67418" w:rsidRPr="001C0CC4" w:rsidRDefault="00B67418" w:rsidP="0026746F">
            <w:pPr>
              <w:pStyle w:val="TAC"/>
            </w:pPr>
            <w:r w:rsidRPr="001C0CC4">
              <w:t>16</w:t>
            </w:r>
          </w:p>
        </w:tc>
      </w:tr>
      <w:tr w:rsidR="00B67418" w:rsidRPr="001C0CC4" w14:paraId="2420E7B8" w14:textId="77777777" w:rsidTr="0026746F">
        <w:trPr>
          <w:trHeight w:val="223"/>
          <w:jc w:val="center"/>
        </w:trPr>
        <w:tc>
          <w:tcPr>
            <w:tcW w:w="513" w:type="pct"/>
            <w:tcBorders>
              <w:top w:val="nil"/>
              <w:bottom w:val="nil"/>
            </w:tcBorders>
            <w:shd w:val="clear" w:color="auto" w:fill="auto"/>
            <w:vAlign w:val="center"/>
          </w:tcPr>
          <w:p w14:paraId="62A6EDE4" w14:textId="77777777" w:rsidR="00B67418" w:rsidRPr="001C0CC4" w:rsidRDefault="00B67418" w:rsidP="0026746F">
            <w:pPr>
              <w:pStyle w:val="TAC"/>
            </w:pPr>
          </w:p>
        </w:tc>
        <w:tc>
          <w:tcPr>
            <w:tcW w:w="989" w:type="pct"/>
          </w:tcPr>
          <w:p w14:paraId="39012A8E" w14:textId="77777777" w:rsidR="00B67418" w:rsidRPr="001C0CC4" w:rsidRDefault="00B67418" w:rsidP="0026746F">
            <w:pPr>
              <w:pStyle w:val="TAC"/>
            </w:pPr>
            <w:r w:rsidRPr="001C0CC4">
              <w:t>P</w:t>
            </w:r>
            <w:r w:rsidRPr="001C0CC4">
              <w:rPr>
                <w:vertAlign w:val="subscript"/>
              </w:rPr>
              <w:t>uw</w:t>
            </w:r>
            <w:r w:rsidRPr="001C0CC4">
              <w:t xml:space="preserve"> (CW)</w:t>
            </w:r>
          </w:p>
        </w:tc>
        <w:tc>
          <w:tcPr>
            <w:tcW w:w="333" w:type="pct"/>
          </w:tcPr>
          <w:p w14:paraId="7CCA648C" w14:textId="77777777" w:rsidR="00B67418" w:rsidRPr="001C0CC4" w:rsidRDefault="00B67418" w:rsidP="0026746F">
            <w:pPr>
              <w:pStyle w:val="TAC"/>
            </w:pPr>
            <w:r w:rsidRPr="001C0CC4">
              <w:t>dBm</w:t>
            </w:r>
          </w:p>
        </w:tc>
        <w:tc>
          <w:tcPr>
            <w:tcW w:w="1510" w:type="pct"/>
          </w:tcPr>
          <w:p w14:paraId="7B803C54" w14:textId="77777777" w:rsidR="00B67418" w:rsidRPr="001C0CC4" w:rsidRDefault="00B67418" w:rsidP="0026746F">
            <w:pPr>
              <w:pStyle w:val="TAC"/>
            </w:pPr>
            <w:r w:rsidRPr="001C0CC4">
              <w:t>-55</w:t>
            </w:r>
          </w:p>
        </w:tc>
        <w:tc>
          <w:tcPr>
            <w:tcW w:w="1655" w:type="pct"/>
          </w:tcPr>
          <w:p w14:paraId="01974AE5" w14:textId="77777777" w:rsidR="00B67418" w:rsidRPr="001C0CC4" w:rsidRDefault="00B67418" w:rsidP="0026746F">
            <w:pPr>
              <w:pStyle w:val="TAC"/>
            </w:pPr>
            <w:r w:rsidRPr="001C0CC4">
              <w:t>-55</w:t>
            </w:r>
          </w:p>
        </w:tc>
      </w:tr>
      <w:tr w:rsidR="00B67418" w:rsidRPr="001C0CC4" w14:paraId="19AE200D" w14:textId="77777777" w:rsidTr="0026746F">
        <w:trPr>
          <w:trHeight w:val="634"/>
          <w:jc w:val="center"/>
        </w:trPr>
        <w:tc>
          <w:tcPr>
            <w:tcW w:w="513" w:type="pct"/>
            <w:tcBorders>
              <w:top w:val="nil"/>
              <w:bottom w:val="nil"/>
            </w:tcBorders>
            <w:shd w:val="clear" w:color="auto" w:fill="auto"/>
            <w:vAlign w:val="center"/>
          </w:tcPr>
          <w:p w14:paraId="1D663DFC" w14:textId="77777777" w:rsidR="00B67418" w:rsidRPr="001C0CC4" w:rsidRDefault="00B67418" w:rsidP="0026746F">
            <w:pPr>
              <w:pStyle w:val="TAC"/>
            </w:pPr>
          </w:p>
        </w:tc>
        <w:tc>
          <w:tcPr>
            <w:tcW w:w="989" w:type="pct"/>
          </w:tcPr>
          <w:p w14:paraId="7664BE1A" w14:textId="77777777" w:rsidR="00B67418" w:rsidRPr="00E325BF" w:rsidRDefault="00B67418" w:rsidP="0026746F">
            <w:pPr>
              <w:pStyle w:val="TAC"/>
              <w:rPr>
                <w:lang w:val="da-DK"/>
              </w:rPr>
            </w:pPr>
            <w:r w:rsidRPr="00E325BF">
              <w:rPr>
                <w:lang w:val="da-DK"/>
              </w:rPr>
              <w:t>F</w:t>
            </w:r>
            <w:r w:rsidRPr="00E325BF">
              <w:rPr>
                <w:vertAlign w:val="subscript"/>
                <w:lang w:val="da-DK"/>
              </w:rPr>
              <w:t>uw</w:t>
            </w:r>
            <w:r w:rsidRPr="00E325BF">
              <w:rPr>
                <w:lang w:val="da-DK"/>
              </w:rPr>
              <w:t xml:space="preserve"> (offset for</w:t>
            </w:r>
            <w:r w:rsidRPr="001C0CC4">
              <w:rPr>
                <w:rFonts w:ascii="Symbol" w:hAnsi="Symbol"/>
                <w:i/>
                <w:iCs/>
              </w:rPr>
              <w:t></w:t>
            </w:r>
            <w:r w:rsidRPr="00E325BF">
              <w:rPr>
                <w:i/>
                <w:iCs/>
                <w:lang w:val="da-DK"/>
              </w:rPr>
              <w:t>f</w:t>
            </w:r>
            <w:r w:rsidRPr="00E325BF">
              <w:rPr>
                <w:lang w:val="da-DK"/>
              </w:rPr>
              <w:t xml:space="preserve"> = 15 kHz, 30 kHz)</w:t>
            </w:r>
          </w:p>
        </w:tc>
        <w:tc>
          <w:tcPr>
            <w:tcW w:w="333" w:type="pct"/>
          </w:tcPr>
          <w:p w14:paraId="11DDF3EE" w14:textId="77777777" w:rsidR="00B67418" w:rsidRPr="001C0CC4" w:rsidRDefault="00B67418" w:rsidP="0026746F">
            <w:pPr>
              <w:pStyle w:val="TAC"/>
            </w:pPr>
            <w:r w:rsidRPr="001C0CC4">
              <w:t>MHz</w:t>
            </w:r>
          </w:p>
        </w:tc>
        <w:tc>
          <w:tcPr>
            <w:tcW w:w="1510" w:type="pct"/>
          </w:tcPr>
          <w:p w14:paraId="0AE3B2BA"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5C4C4510" w14:textId="77777777" w:rsidR="00B67418" w:rsidRPr="001C0CC4" w:rsidRDefault="00B67418" w:rsidP="0026746F">
            <w:pPr>
              <w:pStyle w:val="TAC"/>
            </w:pPr>
            <w:r w:rsidRPr="001C0CC4">
              <w:t>/</w:t>
            </w:r>
          </w:p>
          <w:p w14:paraId="75025931"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6249998"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5255287" w14:textId="77777777" w:rsidR="00B67418" w:rsidRPr="001C0CC4" w:rsidRDefault="00B67418" w:rsidP="0026746F">
            <w:pPr>
              <w:pStyle w:val="TAC"/>
            </w:pPr>
            <w:r w:rsidRPr="001C0CC4">
              <w:t>/</w:t>
            </w:r>
          </w:p>
          <w:p w14:paraId="33DBFE0E"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B67418" w:rsidRPr="001C0CC4" w14:paraId="0C4EF41D" w14:textId="77777777" w:rsidTr="0026746F">
        <w:trPr>
          <w:trHeight w:val="234"/>
          <w:jc w:val="center"/>
        </w:trPr>
        <w:tc>
          <w:tcPr>
            <w:tcW w:w="513" w:type="pct"/>
            <w:tcBorders>
              <w:top w:val="nil"/>
            </w:tcBorders>
            <w:shd w:val="clear" w:color="auto" w:fill="auto"/>
            <w:vAlign w:val="center"/>
          </w:tcPr>
          <w:p w14:paraId="481058B5" w14:textId="77777777" w:rsidR="00B67418" w:rsidRPr="001C0CC4" w:rsidRDefault="00B67418" w:rsidP="0026746F">
            <w:pPr>
              <w:pStyle w:val="TAC"/>
              <w:rPr>
                <w:rFonts w:ascii="Symbol" w:hAnsi="Symbol" w:hint="eastAsia"/>
                <w:i/>
                <w:iCs/>
              </w:rPr>
            </w:pPr>
          </w:p>
        </w:tc>
        <w:tc>
          <w:tcPr>
            <w:tcW w:w="989" w:type="pct"/>
          </w:tcPr>
          <w:p w14:paraId="3627E442" w14:textId="77777777" w:rsidR="00B67418" w:rsidRPr="001C0CC4" w:rsidRDefault="00B67418" w:rsidP="0026746F">
            <w:pPr>
              <w:pStyle w:val="TAC"/>
            </w:pPr>
          </w:p>
        </w:tc>
        <w:tc>
          <w:tcPr>
            <w:tcW w:w="333" w:type="pct"/>
          </w:tcPr>
          <w:p w14:paraId="336C7CE9" w14:textId="77777777" w:rsidR="00B67418" w:rsidRPr="001C0CC4" w:rsidRDefault="00B67418" w:rsidP="0026746F">
            <w:pPr>
              <w:pStyle w:val="TAC"/>
            </w:pPr>
          </w:p>
        </w:tc>
        <w:tc>
          <w:tcPr>
            <w:tcW w:w="1510" w:type="pct"/>
          </w:tcPr>
          <w:p w14:paraId="6400D4AD" w14:textId="77777777" w:rsidR="00B67418" w:rsidRPr="001C0CC4" w:rsidRDefault="00B67418" w:rsidP="0026746F">
            <w:pPr>
              <w:pStyle w:val="TAC"/>
            </w:pPr>
          </w:p>
        </w:tc>
        <w:tc>
          <w:tcPr>
            <w:tcW w:w="1655" w:type="pct"/>
          </w:tcPr>
          <w:p w14:paraId="0EEBEF7B" w14:textId="77777777" w:rsidR="00B67418" w:rsidRPr="001C0CC4" w:rsidRDefault="00B67418" w:rsidP="0026746F">
            <w:pPr>
              <w:pStyle w:val="TAC"/>
            </w:pPr>
          </w:p>
        </w:tc>
      </w:tr>
      <w:tr w:rsidR="00B67418" w:rsidRPr="001C0CC4" w14:paraId="53CB1F03" w14:textId="77777777" w:rsidTr="0026746F">
        <w:trPr>
          <w:trHeight w:val="1793"/>
          <w:jc w:val="center"/>
        </w:trPr>
        <w:tc>
          <w:tcPr>
            <w:tcW w:w="5000" w:type="pct"/>
            <w:gridSpan w:val="5"/>
          </w:tcPr>
          <w:p w14:paraId="4BF7B960" w14:textId="77777777" w:rsidR="00B67418" w:rsidRPr="001C0CC4" w:rsidRDefault="00B67418" w:rsidP="0026746F">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798F8498" w14:textId="77777777" w:rsidR="00B67418" w:rsidRPr="001C0CC4" w:rsidRDefault="00B67418" w:rsidP="0026746F">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rPr>
                  <w:kern w:val="2"/>
                </w:rPr>
                <w:t>A.5.1.1</w:t>
              </w:r>
            </w:smartTag>
            <w:r w:rsidRPr="001C0CC4">
              <w:rPr>
                <w:kern w:val="2"/>
              </w:rPr>
              <w:t>/A.5.2.1</w:t>
            </w:r>
            <w:r w:rsidRPr="001C0CC4">
              <w:rPr>
                <w:rFonts w:eastAsia="?? ??"/>
                <w:kern w:val="2"/>
              </w:rPr>
              <w:t>.</w:t>
            </w:r>
          </w:p>
          <w:p w14:paraId="11DEAA91" w14:textId="77777777" w:rsidR="00B67418" w:rsidRPr="001C0CC4" w:rsidRDefault="00B67418" w:rsidP="0026746F">
            <w:pPr>
              <w:pStyle w:val="TAN"/>
              <w:rPr>
                <w:kern w:val="2"/>
              </w:rPr>
            </w:pPr>
            <w:r w:rsidRPr="001C0CC4">
              <w:t>NOTE 3:</w:t>
            </w:r>
            <w:r w:rsidRPr="001C0CC4">
              <w:tab/>
              <w:t>The PREFSENS power level is specified in Table 7.3.2-1 and Table 7.3.2-2 for two and four antenna ports, respectively.</w:t>
            </w:r>
          </w:p>
          <w:p w14:paraId="26422D28" w14:textId="77777777" w:rsidR="00B67418" w:rsidRPr="001C0CC4" w:rsidRDefault="00B67418" w:rsidP="0026746F">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Pr="00056C47">
              <w:rPr>
                <w:position w:val="-14"/>
              </w:rPr>
              <w:object w:dxaOrig="3320" w:dyaOrig="400" w14:anchorId="231DE662">
                <v:shape id="_x0000_i1107" type="#_x0000_t75" style="width:138.5pt;height:15.5pt" o:ole="">
                  <v:imagedata r:id="rId154" o:title=""/>
                </v:shape>
                <o:OLEObject Type="Embed" ProgID="Equation.DSMT4" ShapeID="_x0000_i1107" DrawAspect="Content" ObjectID="_1820927664" r:id="rId155"/>
              </w:object>
            </w:r>
            <w:r w:rsidRPr="001C0CC4">
              <w:t>MHz to be offset from the sub-carrier raster</w:t>
            </w:r>
            <w:r w:rsidRPr="001C0CC4">
              <w:rPr>
                <w:rFonts w:hint="eastAsia"/>
              </w:rPr>
              <w:t>.</w:t>
            </w:r>
          </w:p>
        </w:tc>
      </w:tr>
    </w:tbl>
    <w:p w14:paraId="32719ADF" w14:textId="77777777" w:rsidR="00B67418" w:rsidRPr="001C0CC4" w:rsidRDefault="00B67418" w:rsidP="00B67418"/>
    <w:p w14:paraId="16A6EF19" w14:textId="77777777" w:rsidR="00DC7196" w:rsidRPr="001C0CC4" w:rsidRDefault="00DC7196" w:rsidP="004E30D3">
      <w:pPr>
        <w:pStyle w:val="Heading4"/>
      </w:pPr>
      <w:r w:rsidRPr="001C0CC4">
        <w:t>7.6A.4.2</w:t>
      </w:r>
      <w:r w:rsidRPr="001C0CC4">
        <w:tab/>
        <w:t>Narrow band blocking for Intra-band non-contiguous CA</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572" w:name="_Toc21344487"/>
      <w:bookmarkStart w:id="7573" w:name="_Toc29801975"/>
      <w:bookmarkStart w:id="7574" w:name="_Toc29802399"/>
      <w:bookmarkStart w:id="7575" w:name="_Toc29803024"/>
      <w:bookmarkStart w:id="7576" w:name="_Toc36107766"/>
      <w:bookmarkStart w:id="7577" w:name="_Toc37251540"/>
      <w:bookmarkStart w:id="7578" w:name="_Toc45888460"/>
      <w:bookmarkStart w:id="7579" w:name="_Toc45889059"/>
      <w:bookmarkStart w:id="7580" w:name="_Toc59650418"/>
      <w:bookmarkStart w:id="7581" w:name="_Toc61357690"/>
      <w:bookmarkStart w:id="7582" w:name="_Toc61359464"/>
      <w:bookmarkStart w:id="7583" w:name="_Toc67916404"/>
      <w:bookmarkStart w:id="7584" w:name="_Toc75533950"/>
      <w:bookmarkStart w:id="7585" w:name="_Toc75819836"/>
      <w:bookmarkStart w:id="7586" w:name="_Toc76508680"/>
      <w:bookmarkStart w:id="7587" w:name="_Toc76717630"/>
      <w:bookmarkStart w:id="7588" w:name="_Toc83294271"/>
      <w:bookmarkStart w:id="7589" w:name="_Toc84335310"/>
      <w:r w:rsidRPr="001C0CC4">
        <w:t>7.6A.4.3</w:t>
      </w:r>
      <w:r w:rsidRPr="001C0CC4">
        <w:tab/>
        <w:t>Narrow band blocking for Inter-band CA</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590" w:name="_Toc45888461"/>
      <w:bookmarkStart w:id="7591" w:name="_Toc45889060"/>
      <w:bookmarkStart w:id="7592" w:name="_Toc59650419"/>
      <w:bookmarkStart w:id="7593" w:name="_Toc61357691"/>
      <w:bookmarkStart w:id="7594" w:name="_Toc61359465"/>
      <w:bookmarkStart w:id="7595" w:name="_Toc67916405"/>
      <w:bookmarkStart w:id="7596" w:name="_Toc75533951"/>
      <w:bookmarkStart w:id="7597" w:name="_Toc75819837"/>
      <w:bookmarkStart w:id="7598" w:name="_Toc76508681"/>
      <w:bookmarkStart w:id="7599" w:name="_Toc76717631"/>
      <w:bookmarkStart w:id="7600" w:name="_Toc83294272"/>
      <w:bookmarkStart w:id="7601" w:name="_Toc84335311"/>
      <w:bookmarkStart w:id="7602" w:name="_Toc21344488"/>
      <w:bookmarkStart w:id="7603" w:name="_Toc29801976"/>
      <w:bookmarkStart w:id="7604" w:name="_Toc29802400"/>
      <w:bookmarkStart w:id="7605" w:name="_Toc29803025"/>
      <w:bookmarkStart w:id="7606" w:name="_Toc36107767"/>
      <w:bookmarkStart w:id="7607" w:name="_Toc37251541"/>
      <w:r w:rsidRPr="001C0CC4">
        <w:t>7.6</w:t>
      </w:r>
      <w:r>
        <w:t>B</w:t>
      </w:r>
      <w:r w:rsidRPr="001C0CC4">
        <w:tab/>
        <w:t xml:space="preserve">Blocking characteristics for </w:t>
      </w:r>
      <w:r>
        <w:t>NR-DC</w:t>
      </w:r>
      <w:bookmarkEnd w:id="7590"/>
      <w:bookmarkEnd w:id="7591"/>
      <w:bookmarkEnd w:id="7592"/>
      <w:bookmarkEnd w:id="7593"/>
      <w:bookmarkEnd w:id="7594"/>
      <w:bookmarkEnd w:id="7595"/>
      <w:bookmarkEnd w:id="7596"/>
      <w:bookmarkEnd w:id="7597"/>
      <w:bookmarkEnd w:id="7598"/>
      <w:bookmarkEnd w:id="7599"/>
      <w:bookmarkEnd w:id="7600"/>
      <w:bookmarkEnd w:id="7601"/>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608" w:name="_Toc45888462"/>
      <w:bookmarkStart w:id="7609" w:name="_Toc45889061"/>
      <w:bookmarkStart w:id="7610" w:name="_Toc59650420"/>
      <w:bookmarkStart w:id="7611" w:name="_Toc61357692"/>
      <w:bookmarkStart w:id="7612" w:name="_Toc61359466"/>
      <w:bookmarkStart w:id="7613" w:name="_Toc67916406"/>
      <w:bookmarkStart w:id="7614" w:name="_Toc75533952"/>
      <w:bookmarkStart w:id="7615" w:name="_Toc75819838"/>
      <w:bookmarkStart w:id="7616" w:name="_Toc76508682"/>
      <w:bookmarkStart w:id="7617" w:name="_Toc76717632"/>
      <w:bookmarkStart w:id="7618" w:name="_Toc83294273"/>
      <w:bookmarkStart w:id="7619" w:name="_Toc84335312"/>
      <w:r w:rsidRPr="001C0CC4">
        <w:t>7.6C</w:t>
      </w:r>
      <w:r w:rsidRPr="001C0CC4">
        <w:tab/>
        <w:t>Blocking characteristics for SUL</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0839AF06" w14:textId="77777777" w:rsidR="00DC7196" w:rsidRPr="001C0CC4" w:rsidRDefault="00DC7196" w:rsidP="004E30D3">
      <w:pPr>
        <w:pStyle w:val="Heading3"/>
      </w:pPr>
      <w:bookmarkStart w:id="7620" w:name="_Toc21344489"/>
      <w:bookmarkStart w:id="7621" w:name="_Toc29801977"/>
      <w:bookmarkStart w:id="7622" w:name="_Toc29802401"/>
      <w:bookmarkStart w:id="7623" w:name="_Toc29803026"/>
      <w:bookmarkStart w:id="7624" w:name="_Toc36107768"/>
      <w:bookmarkStart w:id="7625" w:name="_Toc37251542"/>
      <w:bookmarkStart w:id="7626" w:name="_Toc45888463"/>
      <w:bookmarkStart w:id="7627" w:name="_Toc45889062"/>
      <w:bookmarkStart w:id="7628" w:name="_Toc59650421"/>
      <w:bookmarkStart w:id="7629" w:name="_Toc61357693"/>
      <w:bookmarkStart w:id="7630" w:name="_Toc61359467"/>
      <w:bookmarkStart w:id="7631" w:name="_Toc67916407"/>
      <w:bookmarkStart w:id="7632" w:name="_Toc75533953"/>
      <w:bookmarkStart w:id="7633" w:name="_Toc75819839"/>
      <w:bookmarkStart w:id="7634" w:name="_Toc76508683"/>
      <w:bookmarkStart w:id="7635" w:name="_Toc76717633"/>
      <w:bookmarkStart w:id="7636" w:name="_Toc83294274"/>
      <w:bookmarkStart w:id="7637" w:name="_Toc84335313"/>
      <w:r w:rsidRPr="001C0CC4">
        <w:t>7.6C.1</w:t>
      </w:r>
      <w:r w:rsidRPr="001C0CC4">
        <w:tab/>
        <w:t>General</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27FC31AD" w14:textId="77777777" w:rsidR="00DC7196" w:rsidRPr="001C0CC4" w:rsidRDefault="00DC7196" w:rsidP="004E30D3">
      <w:pPr>
        <w:pStyle w:val="Heading3"/>
      </w:pPr>
      <w:bookmarkStart w:id="7638" w:name="_Toc21344490"/>
      <w:bookmarkStart w:id="7639" w:name="_Toc29801978"/>
      <w:bookmarkStart w:id="7640" w:name="_Toc29802402"/>
      <w:bookmarkStart w:id="7641" w:name="_Toc29803027"/>
      <w:bookmarkStart w:id="7642" w:name="_Toc36107769"/>
      <w:bookmarkStart w:id="7643" w:name="_Toc37251543"/>
      <w:bookmarkStart w:id="7644" w:name="_Toc45888464"/>
      <w:bookmarkStart w:id="7645" w:name="_Toc45889063"/>
      <w:bookmarkStart w:id="7646" w:name="_Toc59650422"/>
      <w:bookmarkStart w:id="7647" w:name="_Toc61357694"/>
      <w:bookmarkStart w:id="7648" w:name="_Toc61359468"/>
      <w:bookmarkStart w:id="7649" w:name="_Toc67916408"/>
      <w:bookmarkStart w:id="7650" w:name="_Toc75533954"/>
      <w:bookmarkStart w:id="7651" w:name="_Toc75819840"/>
      <w:bookmarkStart w:id="7652" w:name="_Toc76508684"/>
      <w:bookmarkStart w:id="7653" w:name="_Toc76717634"/>
      <w:bookmarkStart w:id="7654" w:name="_Toc83294275"/>
      <w:bookmarkStart w:id="7655" w:name="_Toc84335314"/>
      <w:r w:rsidRPr="001C0CC4">
        <w:t>7.6C.2</w:t>
      </w:r>
      <w:r w:rsidRPr="001C0CC4">
        <w:tab/>
        <w:t>In-band blocking for SUL</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656" w:name="_Toc21344491"/>
      <w:bookmarkStart w:id="7657" w:name="_Toc29801979"/>
      <w:bookmarkStart w:id="7658" w:name="_Toc29802403"/>
      <w:bookmarkStart w:id="7659" w:name="_Toc29803028"/>
      <w:bookmarkStart w:id="7660" w:name="_Toc36107770"/>
      <w:bookmarkStart w:id="7661" w:name="_Toc37251544"/>
      <w:bookmarkStart w:id="7662" w:name="_Toc45888465"/>
      <w:bookmarkStart w:id="7663" w:name="_Toc45889064"/>
      <w:bookmarkStart w:id="7664" w:name="_Toc59650423"/>
      <w:bookmarkStart w:id="7665" w:name="_Toc61357695"/>
      <w:bookmarkStart w:id="7666" w:name="_Toc61359469"/>
      <w:bookmarkStart w:id="7667" w:name="_Toc67916409"/>
      <w:bookmarkStart w:id="7668" w:name="_Toc75533955"/>
      <w:bookmarkStart w:id="7669" w:name="_Toc75819841"/>
      <w:bookmarkStart w:id="7670" w:name="_Toc76508685"/>
      <w:bookmarkStart w:id="7671" w:name="_Toc76717635"/>
      <w:bookmarkStart w:id="7672" w:name="_Toc83294276"/>
      <w:bookmarkStart w:id="7673" w:name="_Toc84335315"/>
      <w:r w:rsidRPr="001C0CC4">
        <w:t>7.6C.3</w:t>
      </w:r>
      <w:r w:rsidRPr="001C0CC4">
        <w:tab/>
        <w:t>Out-of-band blocking for SUL</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bookmarkStart w:id="7674" w:name="_CRTable7_6C_31"/>
      <w:r w:rsidRPr="001C0CC4">
        <w:t xml:space="preserve">Table </w:t>
      </w:r>
      <w:bookmarkEnd w:id="7674"/>
      <w:r w:rsidRPr="001C0CC4">
        <w:t>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bookmarkStart w:id="7675" w:name="_CRTable7_6C_32"/>
      <w:r w:rsidRPr="001C0CC4">
        <w:t xml:space="preserve">Table </w:t>
      </w:r>
      <w:bookmarkEnd w:id="7675"/>
      <w:r w:rsidRPr="001C0CC4">
        <w:t>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08" type="#_x0000_t75" alt="" style="width:184pt;height:10.5pt;mso-width-percent:0;mso-height-percent:0;mso-width-percent:0;mso-height-percent:0" o:ole="">
            <v:imagedata r:id="rId138" o:title=""/>
          </v:shape>
          <o:OLEObject Type="Embed" ProgID="Equation.3" ShapeID="_x0000_i1108" DrawAspect="Content" ObjectID="_1820927665" r:id="rId156"/>
        </w:object>
      </w:r>
    </w:p>
    <w:p w14:paraId="3359FF28" w14:textId="31FA86C3" w:rsidR="008C5F22" w:rsidRDefault="008C5F22" w:rsidP="008C5F22">
      <w:bookmarkStart w:id="7676" w:name="_Toc21344492"/>
      <w:bookmarkStart w:id="7677" w:name="_Toc29801980"/>
      <w:bookmarkStart w:id="7678" w:name="_Toc29802404"/>
      <w:bookmarkStart w:id="7679" w:name="_Toc29803029"/>
      <w:bookmarkStart w:id="7680" w:name="_Toc36107771"/>
      <w:bookmarkStart w:id="7681"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09" type="#_x0000_t75" style="width:98pt;height:21pt;mso-wrap-style:square;mso-position-horizontal-relative:page;mso-position-vertical-relative:page" o:ole="">
            <v:imagedata r:id="rId140" o:title=""/>
          </v:shape>
          <o:OLEObject Type="Embed" ProgID="Equation.3" ShapeID="对象 58" DrawAspect="Content" ObjectID="_1820927666" r:id="rId15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682" w:name="_Toc45888466"/>
      <w:bookmarkStart w:id="7683" w:name="_Toc45889065"/>
      <w:bookmarkStart w:id="7684" w:name="_Toc59650424"/>
      <w:bookmarkStart w:id="7685" w:name="_Toc61357696"/>
      <w:bookmarkStart w:id="7686" w:name="_Toc61359470"/>
      <w:bookmarkStart w:id="7687" w:name="_Toc67916410"/>
      <w:bookmarkStart w:id="7688" w:name="_Toc75533956"/>
      <w:bookmarkStart w:id="7689" w:name="_Toc75819842"/>
      <w:bookmarkStart w:id="7690" w:name="_Toc76508686"/>
      <w:bookmarkStart w:id="7691" w:name="_Toc76717636"/>
      <w:bookmarkStart w:id="7692" w:name="_Toc83294277"/>
      <w:bookmarkStart w:id="7693" w:name="_Toc84335316"/>
      <w:r w:rsidRPr="001C0CC4">
        <w:t>7.6C.4</w:t>
      </w:r>
      <w:r w:rsidRPr="001C0CC4">
        <w:tab/>
        <w:t>Narrow band blocking for SUL</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694" w:name="_Toc21344493"/>
      <w:bookmarkStart w:id="7695" w:name="_Toc29801981"/>
      <w:bookmarkStart w:id="7696" w:name="_Toc29802405"/>
      <w:bookmarkStart w:id="7697" w:name="_Toc29803030"/>
      <w:bookmarkStart w:id="7698" w:name="_Toc36107772"/>
      <w:bookmarkStart w:id="7699" w:name="_Toc37251546"/>
      <w:bookmarkStart w:id="7700" w:name="_Toc45888467"/>
      <w:bookmarkStart w:id="7701" w:name="_Toc45889066"/>
      <w:bookmarkStart w:id="7702" w:name="_Toc59650425"/>
      <w:bookmarkStart w:id="7703" w:name="_Toc61357697"/>
      <w:bookmarkStart w:id="7704" w:name="_Toc61359471"/>
      <w:bookmarkStart w:id="7705" w:name="_Toc67916411"/>
      <w:bookmarkStart w:id="7706" w:name="_Toc75533957"/>
      <w:bookmarkStart w:id="7707" w:name="_Toc75819843"/>
      <w:bookmarkStart w:id="7708" w:name="_Toc76508687"/>
      <w:bookmarkStart w:id="7709" w:name="_Toc76717637"/>
      <w:bookmarkStart w:id="7710" w:name="_Toc83294278"/>
      <w:bookmarkStart w:id="7711" w:name="_Toc84335317"/>
      <w:r w:rsidRPr="001C0CC4">
        <w:t>7.6D</w:t>
      </w:r>
      <w:r w:rsidRPr="001C0CC4">
        <w:tab/>
        <w:t>Blocking characteristics for UL MIMO</w:t>
      </w:r>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712" w:name="_Toc45888468"/>
      <w:bookmarkStart w:id="7713" w:name="_Toc45889067"/>
      <w:bookmarkStart w:id="7714" w:name="_Toc59650426"/>
      <w:bookmarkStart w:id="7715" w:name="_Toc61357698"/>
      <w:bookmarkStart w:id="7716" w:name="_Toc61359472"/>
      <w:bookmarkStart w:id="7717" w:name="_Toc67916412"/>
      <w:bookmarkStart w:id="7718" w:name="_Toc75533958"/>
      <w:bookmarkStart w:id="7719" w:name="_Toc75819844"/>
      <w:bookmarkStart w:id="7720" w:name="_Toc76508688"/>
      <w:bookmarkStart w:id="7721" w:name="_Toc76717638"/>
      <w:bookmarkStart w:id="7722" w:name="_Toc83294279"/>
      <w:bookmarkStart w:id="7723" w:name="_Toc84335318"/>
      <w:bookmarkStart w:id="7724" w:name="_Toc21344494"/>
      <w:bookmarkStart w:id="7725" w:name="_Toc29801982"/>
      <w:bookmarkStart w:id="7726" w:name="_Toc29802406"/>
      <w:bookmarkStart w:id="7727" w:name="_Toc29803031"/>
      <w:bookmarkStart w:id="7728" w:name="_Toc36107773"/>
      <w:bookmarkStart w:id="7729"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712"/>
      <w:bookmarkEnd w:id="7713"/>
      <w:bookmarkEnd w:id="7714"/>
      <w:bookmarkEnd w:id="7715"/>
      <w:bookmarkEnd w:id="7716"/>
      <w:bookmarkEnd w:id="7717"/>
      <w:bookmarkEnd w:id="7718"/>
      <w:bookmarkEnd w:id="7719"/>
      <w:bookmarkEnd w:id="7720"/>
      <w:bookmarkEnd w:id="7721"/>
      <w:bookmarkEnd w:id="7722"/>
      <w:bookmarkEnd w:id="7723"/>
    </w:p>
    <w:p w14:paraId="0856766F" w14:textId="77777777" w:rsidR="0017189C" w:rsidRPr="00E24AB4" w:rsidRDefault="0017189C" w:rsidP="004E30D3">
      <w:pPr>
        <w:pStyle w:val="Heading3"/>
      </w:pPr>
      <w:bookmarkStart w:id="7730" w:name="_Toc45888469"/>
      <w:bookmarkStart w:id="7731" w:name="_Toc45889068"/>
      <w:bookmarkStart w:id="7732" w:name="_Toc59650427"/>
      <w:bookmarkStart w:id="7733" w:name="_Toc61357699"/>
      <w:bookmarkStart w:id="7734" w:name="_Toc61359473"/>
      <w:bookmarkStart w:id="7735" w:name="_Toc67916413"/>
      <w:bookmarkStart w:id="7736" w:name="_Toc75533959"/>
      <w:bookmarkStart w:id="7737" w:name="_Toc75819845"/>
      <w:bookmarkStart w:id="7738" w:name="_Toc76508689"/>
      <w:bookmarkStart w:id="7739" w:name="_Toc76717639"/>
      <w:bookmarkStart w:id="7740" w:name="_Toc83294280"/>
      <w:bookmarkStart w:id="7741" w:name="_Toc84335319"/>
      <w:r w:rsidRPr="00E24AB4">
        <w:t>7.6</w:t>
      </w:r>
      <w:r w:rsidRPr="00E24AB4">
        <w:rPr>
          <w:rFonts w:hint="eastAsia"/>
          <w:lang w:eastAsia="zh-CN"/>
        </w:rPr>
        <w:t>E</w:t>
      </w:r>
      <w:r w:rsidRPr="00E24AB4">
        <w:t>.1</w:t>
      </w:r>
      <w:r w:rsidRPr="00E24AB4">
        <w:tab/>
        <w:t>General</w:t>
      </w:r>
      <w:bookmarkEnd w:id="7730"/>
      <w:bookmarkEnd w:id="7731"/>
      <w:bookmarkEnd w:id="7732"/>
      <w:bookmarkEnd w:id="7733"/>
      <w:bookmarkEnd w:id="7734"/>
      <w:bookmarkEnd w:id="7735"/>
      <w:bookmarkEnd w:id="7736"/>
      <w:bookmarkEnd w:id="7737"/>
      <w:bookmarkEnd w:id="7738"/>
      <w:bookmarkEnd w:id="7739"/>
      <w:bookmarkEnd w:id="7740"/>
      <w:bookmarkEnd w:id="7741"/>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742" w:name="_Toc45888470"/>
      <w:bookmarkStart w:id="7743" w:name="_Toc45889069"/>
      <w:bookmarkStart w:id="7744" w:name="_Toc59650428"/>
      <w:bookmarkStart w:id="7745" w:name="_Toc61357700"/>
      <w:bookmarkStart w:id="7746" w:name="_Toc61359474"/>
      <w:bookmarkStart w:id="7747" w:name="_Toc67916414"/>
      <w:bookmarkStart w:id="7748" w:name="_Toc75533960"/>
      <w:bookmarkStart w:id="7749" w:name="_Toc75819846"/>
      <w:bookmarkStart w:id="7750" w:name="_Toc76508690"/>
      <w:bookmarkStart w:id="7751" w:name="_Toc76717640"/>
      <w:bookmarkStart w:id="7752" w:name="_Toc83294281"/>
      <w:bookmarkStart w:id="7753" w:name="_Toc84335320"/>
      <w:r w:rsidRPr="00E24AB4">
        <w:t>7.6</w:t>
      </w:r>
      <w:r w:rsidRPr="00E24AB4">
        <w:rPr>
          <w:rFonts w:hint="eastAsia"/>
          <w:lang w:eastAsia="zh-CN"/>
        </w:rPr>
        <w:t>E</w:t>
      </w:r>
      <w:r w:rsidRPr="00E24AB4">
        <w:t>.2</w:t>
      </w:r>
      <w:r w:rsidRPr="00E24AB4">
        <w:tab/>
        <w:t>In-band blocking</w:t>
      </w:r>
      <w:bookmarkEnd w:id="7742"/>
      <w:bookmarkEnd w:id="7743"/>
      <w:bookmarkEnd w:id="7744"/>
      <w:bookmarkEnd w:id="7745"/>
      <w:bookmarkEnd w:id="7746"/>
      <w:bookmarkEnd w:id="7747"/>
      <w:bookmarkEnd w:id="7748"/>
      <w:bookmarkEnd w:id="7749"/>
      <w:bookmarkEnd w:id="7750"/>
      <w:bookmarkEnd w:id="7751"/>
      <w:bookmarkEnd w:id="7752"/>
      <w:bookmarkEnd w:id="7753"/>
    </w:p>
    <w:p w14:paraId="54BC26EB" w14:textId="77777777" w:rsidR="0017189C" w:rsidRPr="00E24AB4" w:rsidRDefault="0017189C" w:rsidP="004E30D3">
      <w:pPr>
        <w:pStyle w:val="Heading4"/>
      </w:pPr>
      <w:bookmarkStart w:id="7754" w:name="_Toc45888471"/>
      <w:bookmarkStart w:id="7755" w:name="_Toc45889070"/>
      <w:bookmarkStart w:id="7756" w:name="_Toc59650429"/>
      <w:bookmarkStart w:id="7757" w:name="_Toc61357701"/>
      <w:bookmarkStart w:id="7758" w:name="_Toc61359475"/>
      <w:bookmarkStart w:id="7759" w:name="_Toc67916415"/>
      <w:bookmarkStart w:id="7760" w:name="_Toc75533961"/>
      <w:bookmarkStart w:id="7761" w:name="_Toc75819847"/>
      <w:bookmarkStart w:id="7762" w:name="_Toc76508691"/>
      <w:bookmarkStart w:id="7763" w:name="_Toc76717641"/>
      <w:bookmarkStart w:id="7764" w:name="_Toc83294282"/>
      <w:bookmarkStart w:id="7765" w:name="_Toc84335321"/>
      <w:r w:rsidRPr="00E24AB4">
        <w:t>7.6</w:t>
      </w:r>
      <w:r w:rsidRPr="00E24AB4">
        <w:rPr>
          <w:rFonts w:hint="eastAsia"/>
        </w:rPr>
        <w:t>E</w:t>
      </w:r>
      <w:r w:rsidRPr="00E24AB4">
        <w:t>.2.1</w:t>
      </w:r>
      <w:r w:rsidRPr="00E24AB4">
        <w:tab/>
        <w:t>General</w:t>
      </w:r>
      <w:bookmarkEnd w:id="7754"/>
      <w:bookmarkEnd w:id="7755"/>
      <w:bookmarkEnd w:id="7756"/>
      <w:bookmarkEnd w:id="7757"/>
      <w:bookmarkEnd w:id="7758"/>
      <w:bookmarkEnd w:id="7759"/>
      <w:bookmarkEnd w:id="7760"/>
      <w:bookmarkEnd w:id="7761"/>
      <w:bookmarkEnd w:id="7762"/>
      <w:bookmarkEnd w:id="7763"/>
      <w:bookmarkEnd w:id="7764"/>
      <w:bookmarkEnd w:id="7765"/>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bookmarkStart w:id="7766" w:name="_CRTable7_6E_2_11"/>
      <w:r w:rsidRPr="00E24AB4">
        <w:t xml:space="preserve">Table </w:t>
      </w:r>
      <w:bookmarkEnd w:id="7766"/>
      <w:r w:rsidRPr="00E24AB4">
        <w:t>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bookmarkStart w:id="7767" w:name="_CRTable7_6E_2_12"/>
      <w:r w:rsidRPr="00E24AB4">
        <w:t xml:space="preserve">Table </w:t>
      </w:r>
      <w:bookmarkEnd w:id="7767"/>
      <w:r w:rsidRPr="00E24AB4">
        <w:t>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10" type="#_x0000_t75" style="width:112pt;height:21pt" o:ole="">
                  <v:imagedata r:id="rId123" o:title=""/>
                </v:shape>
                <o:OLEObject Type="Embed" ProgID="Equation.3" ShapeID="_x0000_i1110" DrawAspect="Content" ObjectID="_1820927667" r:id="rId158"/>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5FC9E639" w:rsidR="0017189C" w:rsidRPr="00E24AB4" w:rsidRDefault="0017189C" w:rsidP="004E30D3">
      <w:pPr>
        <w:pStyle w:val="Heading4"/>
      </w:pPr>
      <w:bookmarkStart w:id="7768" w:name="_Toc45888472"/>
      <w:bookmarkStart w:id="7769" w:name="_Toc45889071"/>
      <w:bookmarkStart w:id="7770" w:name="_Toc59650430"/>
      <w:bookmarkStart w:id="7771" w:name="_Toc61357702"/>
      <w:bookmarkStart w:id="7772" w:name="_Toc61359476"/>
      <w:bookmarkStart w:id="7773" w:name="_Toc67916416"/>
      <w:bookmarkStart w:id="7774" w:name="_Toc75533962"/>
      <w:bookmarkStart w:id="7775" w:name="_Toc75819848"/>
      <w:bookmarkStart w:id="7776" w:name="_Toc76508692"/>
      <w:bookmarkStart w:id="7777" w:name="_Toc76717642"/>
      <w:bookmarkStart w:id="7778" w:name="_Toc83294283"/>
      <w:bookmarkStart w:id="7779" w:name="_Toc84335322"/>
      <w:r w:rsidRPr="00E24AB4">
        <w:t>7.6E.2.2</w:t>
      </w:r>
      <w:r w:rsidRPr="00E24AB4">
        <w:tab/>
      </w:r>
      <w:bookmarkEnd w:id="7768"/>
      <w:bookmarkEnd w:id="7769"/>
      <w:bookmarkEnd w:id="7770"/>
      <w:bookmarkEnd w:id="7771"/>
      <w:bookmarkEnd w:id="7772"/>
      <w:bookmarkEnd w:id="7773"/>
      <w:bookmarkEnd w:id="7774"/>
      <w:bookmarkEnd w:id="7775"/>
      <w:bookmarkEnd w:id="7776"/>
      <w:bookmarkEnd w:id="7777"/>
      <w:bookmarkEnd w:id="7778"/>
      <w:bookmarkEnd w:id="7779"/>
      <w:r w:rsidR="003A4B7C">
        <w:t>In-band blocking for V2X concurrent operation</w:t>
      </w:r>
    </w:p>
    <w:p w14:paraId="6E79EEA2" w14:textId="7F94B885" w:rsidR="005668EF" w:rsidRDefault="00D67749" w:rsidP="005668EF">
      <w:pPr>
        <w:rPr>
          <w:rFonts w:eastAsia="Malgun Gothic"/>
          <w:lang w:eastAsia="ko-KR"/>
        </w:rPr>
      </w:pPr>
      <w:bookmarkStart w:id="7780" w:name="_Toc45888473"/>
      <w:bookmarkStart w:id="7781" w:name="_Toc45889072"/>
      <w:bookmarkStart w:id="7782" w:name="_Toc59650431"/>
      <w:bookmarkStart w:id="7783" w:name="_Toc61357703"/>
      <w:bookmarkStart w:id="7784" w:name="_Toc61359477"/>
      <w:bookmarkStart w:id="7785" w:name="_Toc67916417"/>
      <w:bookmarkStart w:id="7786" w:name="_Toc75533963"/>
      <w:bookmarkStart w:id="7787" w:name="_Toc75819849"/>
      <w:bookmarkStart w:id="7788" w:name="_Toc76508693"/>
      <w:bookmarkStart w:id="7789" w:name="_Toc76717643"/>
      <w:bookmarkStart w:id="7790" w:name="_Toc83294284"/>
      <w:bookmarkStart w:id="7791" w:name="_Toc84335323"/>
      <w:r w:rsidRPr="00E24AB4">
        <w:rPr>
          <w:noProof/>
        </w:rPr>
        <w:t xml:space="preserve">For the inter-band con-current NR V2X operation, </w:t>
      </w:r>
      <w:r w:rsidRPr="00E24AB4">
        <w:t xml:space="preserve">the requirements specified in </w:t>
      </w:r>
      <w:r>
        <w:t>clause</w:t>
      </w:r>
      <w:r w:rsidRPr="00E24AB4">
        <w:t xml:space="preserve"> 7.6E</w:t>
      </w:r>
      <w:r>
        <w:t>.</w:t>
      </w:r>
      <w:r w:rsidRPr="00E24AB4">
        <w:t>2</w:t>
      </w:r>
      <w:r>
        <w:t>.1</w:t>
      </w:r>
      <w:r w:rsidRPr="00E24AB4">
        <w:t xml:space="preserve"> shall apply for the NR sidelink reception in </w:t>
      </w:r>
      <w:r>
        <w:t>the operating b</w:t>
      </w:r>
      <w:r w:rsidRPr="00E24AB4">
        <w:t>and</w:t>
      </w:r>
      <w:r>
        <w:t>s in Table 5.2E.2-1</w:t>
      </w:r>
      <w:r w:rsidRPr="00E24AB4">
        <w:t xml:space="preserve"> and the requirements specified in </w:t>
      </w:r>
      <w:r>
        <w:t>clause</w:t>
      </w:r>
      <w:r w:rsidRPr="00E24AB4">
        <w:t xml:space="preserve"> 7.6.2 shall apply for the NR downlink reception in licensed band while all downlink carriers</w:t>
      </w:r>
      <w:r>
        <w:t xml:space="preserve"> </w:t>
      </w:r>
      <w:r w:rsidRPr="00E24AB4">
        <w:t>are active</w:t>
      </w:r>
      <w:r w:rsidRPr="00A1115A">
        <w:t>.</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7780"/>
      <w:bookmarkEnd w:id="7781"/>
      <w:bookmarkEnd w:id="7782"/>
      <w:bookmarkEnd w:id="7783"/>
      <w:bookmarkEnd w:id="7784"/>
      <w:bookmarkEnd w:id="7785"/>
      <w:bookmarkEnd w:id="7786"/>
      <w:bookmarkEnd w:id="7787"/>
      <w:bookmarkEnd w:id="7788"/>
      <w:bookmarkEnd w:id="7789"/>
      <w:bookmarkEnd w:id="7790"/>
      <w:bookmarkEnd w:id="7791"/>
    </w:p>
    <w:p w14:paraId="30E18F21" w14:textId="77777777" w:rsidR="0017189C" w:rsidRPr="00E24AB4" w:rsidRDefault="0017189C" w:rsidP="004E30D3">
      <w:pPr>
        <w:pStyle w:val="Heading4"/>
      </w:pPr>
      <w:bookmarkStart w:id="7792" w:name="_Toc45888474"/>
      <w:bookmarkStart w:id="7793" w:name="_Toc45889073"/>
      <w:bookmarkStart w:id="7794" w:name="_Toc59650432"/>
      <w:bookmarkStart w:id="7795" w:name="_Toc61357704"/>
      <w:bookmarkStart w:id="7796" w:name="_Toc61359478"/>
      <w:bookmarkStart w:id="7797" w:name="_Toc67916418"/>
      <w:bookmarkStart w:id="7798" w:name="_Toc75533964"/>
      <w:bookmarkStart w:id="7799" w:name="_Toc75819850"/>
      <w:bookmarkStart w:id="7800" w:name="_Toc76508694"/>
      <w:bookmarkStart w:id="7801" w:name="_Toc76717644"/>
      <w:bookmarkStart w:id="7802" w:name="_Toc83294285"/>
      <w:bookmarkStart w:id="7803" w:name="_Toc84335324"/>
      <w:r w:rsidRPr="00E24AB4">
        <w:t>7.6E.3.1</w:t>
      </w:r>
      <w:r w:rsidRPr="00E24AB4">
        <w:tab/>
        <w:t>General</w:t>
      </w:r>
      <w:bookmarkEnd w:id="7792"/>
      <w:bookmarkEnd w:id="7793"/>
      <w:bookmarkEnd w:id="7794"/>
      <w:bookmarkEnd w:id="7795"/>
      <w:bookmarkEnd w:id="7796"/>
      <w:bookmarkEnd w:id="7797"/>
      <w:bookmarkEnd w:id="7798"/>
      <w:bookmarkEnd w:id="7799"/>
      <w:bookmarkEnd w:id="7800"/>
      <w:bookmarkEnd w:id="7801"/>
      <w:bookmarkEnd w:id="7802"/>
      <w:bookmarkEnd w:id="7803"/>
    </w:p>
    <w:p w14:paraId="583CA580" w14:textId="1449D8CD" w:rsidR="0017189C"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3CB6CCA1" w14:textId="77777777" w:rsidR="00455F2A" w:rsidRPr="00A1115A" w:rsidRDefault="00455F2A" w:rsidP="00455F2A">
      <w:r w:rsidRPr="00A1115A">
        <w:t>For interferer frequencies across ranges 1, 2 and 3 in Table 7.6</w:t>
      </w:r>
      <w:r>
        <w:rPr>
          <w:rFonts w:hint="eastAsia"/>
          <w:lang w:eastAsia="zh-CN"/>
        </w:rPr>
        <w:t>E</w:t>
      </w:r>
      <w:r w:rsidRPr="00A1115A">
        <w:t>.3</w:t>
      </w:r>
      <w:r>
        <w:rPr>
          <w:rFonts w:hint="eastAsia"/>
          <w:lang w:eastAsia="zh-CN"/>
        </w:rPr>
        <w:t>.1</w:t>
      </w:r>
      <w:r w:rsidRPr="00A1115A">
        <w:t>-2, a maximum of</w:t>
      </w:r>
    </w:p>
    <w:p w14:paraId="4BD51C79" w14:textId="77777777" w:rsidR="00455F2A" w:rsidRPr="00A1115A" w:rsidRDefault="00455F2A" w:rsidP="00455F2A">
      <w:pPr>
        <w:pStyle w:val="EQ"/>
      </w:pPr>
      <w:r w:rsidRPr="00A1115A">
        <w:tab/>
      </w:r>
      <w:r w:rsidRPr="00A1115A">
        <w:rPr>
          <w:rFonts w:eastAsia="Osaka"/>
          <w:position w:val="-12"/>
        </w:rPr>
        <w:object w:dxaOrig="4440" w:dyaOrig="360" w14:anchorId="73F63C73">
          <v:shape id="_x0000_i1111" type="#_x0000_t75" style="width:190.5pt;height:10pt" o:ole="">
            <v:imagedata r:id="rId138" o:title=""/>
          </v:shape>
          <o:OLEObject Type="Embed" ProgID="Equation.3" ShapeID="_x0000_i1111" DrawAspect="Content" ObjectID="_1820927668" r:id="rId159"/>
        </w:object>
      </w:r>
    </w:p>
    <w:p w14:paraId="122015EF" w14:textId="66C091F9" w:rsidR="00455F2A" w:rsidRPr="00E24AB4" w:rsidRDefault="00455F2A" w:rsidP="00455F2A">
      <w:r w:rsidRPr="00A1115A">
        <w:t xml:space="preserve">exceptions are allowed for spurious response frequencies in each assigned frequency channel when measured using a step size of </w:t>
      </w:r>
      <w:r w:rsidRPr="00A1115A">
        <w:rPr>
          <w:position w:val="-10"/>
        </w:rPr>
        <w:object w:dxaOrig="1920" w:dyaOrig="319" w14:anchorId="487A04AF">
          <v:shape id="_x0000_i1112" type="#_x0000_t75" style="width:97pt;height:21pt;mso-wrap-style:square;mso-position-horizontal-relative:page;mso-position-vertical-relative:page" o:ole="">
            <v:imagedata r:id="rId140" o:title=""/>
          </v:shape>
          <o:OLEObject Type="Embed" ProgID="Equation.3" ShapeID="_x0000_i1112" DrawAspect="Content" ObjectID="_1820927669" r:id="rId160">
            <o:FieldCodes>\* MERGEFORMAT</o:FieldCodes>
          </o:OLEObject>
        </w:object>
      </w:r>
      <w:r w:rsidRPr="00A1115A">
        <w:t>MHz with</w:t>
      </w:r>
      <w:r w:rsidR="00D87FDC">
        <w:t xml:space="preserve"> </w:t>
      </w:r>
      <w:r w:rsidR="00D87FDC" w:rsidRPr="001C0CC4">
        <w:t>N</w:t>
      </w:r>
      <w:r w:rsidR="00D87FDC" w:rsidRPr="001C0CC4">
        <w:rPr>
          <w:vertAlign w:val="subscript"/>
        </w:rPr>
        <w:t>RB</w:t>
      </w:r>
      <w:r w:rsidR="00D87FDC">
        <w:t xml:space="preserve"> </w:t>
      </w:r>
      <w:r w:rsidRPr="00A1115A">
        <w:t>the number of resource blocks in the transmission bandwidth configuration, BW</w:t>
      </w:r>
      <w:r w:rsidRPr="00A1115A">
        <w:rPr>
          <w:vertAlign w:val="subscript"/>
        </w:rPr>
        <w:t>Channel</w:t>
      </w:r>
      <w:r w:rsidRPr="00A1115A">
        <w:rPr>
          <w:i/>
        </w:rPr>
        <w:t xml:space="preserve"> </w:t>
      </w:r>
      <w:r w:rsidRPr="00A1115A">
        <w:t xml:space="preserve">the bandwidth of the frequency channel in MHz and </w:t>
      </w:r>
      <w:r w:rsidRPr="00A1115A">
        <w:rPr>
          <w:i/>
        </w:rPr>
        <w:t>n</w:t>
      </w:r>
      <w:r w:rsidRPr="00A1115A">
        <w:t xml:space="preserve"> = 1, 2, 3 for SCS = 15, 30, 60 kHz, respectively. For these exceptions, the requirements in clause 7.7</w:t>
      </w:r>
      <w:r>
        <w:rPr>
          <w:rFonts w:hint="eastAsia"/>
          <w:lang w:eastAsia="zh-CN"/>
        </w:rPr>
        <w:t>E.1</w:t>
      </w:r>
      <w:r w:rsidRPr="00A1115A">
        <w:t xml:space="preserve"> apply.</w:t>
      </w:r>
    </w:p>
    <w:p w14:paraId="29A60867" w14:textId="77777777" w:rsidR="0017189C" w:rsidRPr="00E24AB4" w:rsidRDefault="0017189C" w:rsidP="0017189C">
      <w:pPr>
        <w:pStyle w:val="TH"/>
      </w:pPr>
      <w:bookmarkStart w:id="7804" w:name="_CRTable7_6E_3_11"/>
      <w:r w:rsidRPr="00E24AB4">
        <w:t xml:space="preserve">Table </w:t>
      </w:r>
      <w:bookmarkEnd w:id="7804"/>
      <w:r w:rsidRPr="00E24AB4">
        <w:t>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bookmarkStart w:id="7805" w:name="_CRTable7_6E_3_12"/>
      <w:r w:rsidRPr="00E24AB4">
        <w:t xml:space="preserve">Table </w:t>
      </w:r>
      <w:bookmarkEnd w:id="7805"/>
      <w:r w:rsidRPr="00E24AB4">
        <w:t>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5F920B59" w:rsidR="0017189C" w:rsidRPr="00E24AB4" w:rsidRDefault="0017189C" w:rsidP="004E30D3">
      <w:pPr>
        <w:pStyle w:val="Heading4"/>
      </w:pPr>
      <w:bookmarkStart w:id="7806" w:name="_Toc45888475"/>
      <w:bookmarkStart w:id="7807" w:name="_Toc45889074"/>
      <w:bookmarkStart w:id="7808" w:name="_Toc59650433"/>
      <w:bookmarkStart w:id="7809" w:name="_Toc61357705"/>
      <w:bookmarkStart w:id="7810" w:name="_Toc61359479"/>
      <w:bookmarkStart w:id="7811" w:name="_Toc67916419"/>
      <w:bookmarkStart w:id="7812" w:name="_Toc75533965"/>
      <w:bookmarkStart w:id="7813" w:name="_Toc75819851"/>
      <w:bookmarkStart w:id="7814" w:name="_Toc76508695"/>
      <w:bookmarkStart w:id="7815" w:name="_Toc76717645"/>
      <w:bookmarkStart w:id="7816" w:name="_Toc83294286"/>
      <w:bookmarkStart w:id="7817" w:name="_Toc84335325"/>
      <w:r w:rsidRPr="00E24AB4">
        <w:t>7.6E.3.2</w:t>
      </w:r>
      <w:r w:rsidRPr="00E24AB4">
        <w:tab/>
      </w:r>
      <w:bookmarkEnd w:id="7806"/>
      <w:bookmarkEnd w:id="7807"/>
      <w:bookmarkEnd w:id="7808"/>
      <w:bookmarkEnd w:id="7809"/>
      <w:bookmarkEnd w:id="7810"/>
      <w:bookmarkEnd w:id="7811"/>
      <w:bookmarkEnd w:id="7812"/>
      <w:bookmarkEnd w:id="7813"/>
      <w:bookmarkEnd w:id="7814"/>
      <w:bookmarkEnd w:id="7815"/>
      <w:bookmarkEnd w:id="7816"/>
      <w:bookmarkEnd w:id="7817"/>
      <w:r w:rsidR="00851832">
        <w:t>Out-of-band blocking for V2X concurrent operation</w:t>
      </w:r>
    </w:p>
    <w:p w14:paraId="06178513" w14:textId="77777777" w:rsidR="00946031" w:rsidRDefault="00946031" w:rsidP="00946031">
      <w:bookmarkStart w:id="7818" w:name="_Toc59650434"/>
      <w:bookmarkStart w:id="7819" w:name="_Toc61357706"/>
      <w:bookmarkStart w:id="7820" w:name="_Toc61359480"/>
      <w:bookmarkStart w:id="7821" w:name="_Toc67916420"/>
      <w:bookmarkStart w:id="7822" w:name="_Toc75533966"/>
      <w:bookmarkStart w:id="7823" w:name="_Toc75819852"/>
      <w:bookmarkStart w:id="7824" w:name="_Toc76508696"/>
      <w:bookmarkStart w:id="7825" w:name="_Toc76717646"/>
      <w:bookmarkStart w:id="7826" w:name="_Toc83294287"/>
      <w:bookmarkStart w:id="7827"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818"/>
      <w:bookmarkEnd w:id="7819"/>
      <w:bookmarkEnd w:id="7820"/>
      <w:bookmarkEnd w:id="7821"/>
      <w:bookmarkEnd w:id="7822"/>
      <w:bookmarkEnd w:id="7823"/>
      <w:bookmarkEnd w:id="7824"/>
      <w:bookmarkEnd w:id="7825"/>
      <w:bookmarkEnd w:id="7826"/>
      <w:bookmarkEnd w:id="7827"/>
    </w:p>
    <w:p w14:paraId="0D75A81C" w14:textId="77777777" w:rsidR="006518A2" w:rsidRPr="001C0CC4" w:rsidRDefault="006518A2" w:rsidP="004E30D3">
      <w:pPr>
        <w:pStyle w:val="Heading3"/>
      </w:pPr>
      <w:bookmarkStart w:id="7828" w:name="_Toc59650435"/>
      <w:bookmarkStart w:id="7829" w:name="_Toc61357707"/>
      <w:bookmarkStart w:id="7830" w:name="_Toc61359481"/>
      <w:bookmarkStart w:id="7831" w:name="_Toc67916421"/>
      <w:bookmarkStart w:id="7832" w:name="_Toc75533967"/>
      <w:bookmarkStart w:id="7833" w:name="_Toc75819853"/>
      <w:bookmarkStart w:id="7834" w:name="_Toc76508697"/>
      <w:bookmarkStart w:id="7835" w:name="_Toc76717647"/>
      <w:bookmarkStart w:id="7836" w:name="_Toc83294288"/>
      <w:bookmarkStart w:id="7837" w:name="_Toc84335327"/>
      <w:r w:rsidRPr="001C0CC4">
        <w:t>7.6</w:t>
      </w:r>
      <w:r>
        <w:t>F</w:t>
      </w:r>
      <w:r w:rsidRPr="001C0CC4">
        <w:t>.1</w:t>
      </w:r>
      <w:r w:rsidRPr="001C0CC4">
        <w:tab/>
        <w:t>General</w:t>
      </w:r>
      <w:bookmarkEnd w:id="7828"/>
      <w:bookmarkEnd w:id="7829"/>
      <w:bookmarkEnd w:id="7830"/>
      <w:bookmarkEnd w:id="7831"/>
      <w:bookmarkEnd w:id="7832"/>
      <w:bookmarkEnd w:id="7833"/>
      <w:bookmarkEnd w:id="7834"/>
      <w:bookmarkEnd w:id="7835"/>
      <w:bookmarkEnd w:id="7836"/>
      <w:bookmarkEnd w:id="7837"/>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838" w:name="_Toc59650436"/>
      <w:bookmarkStart w:id="7839" w:name="_Toc61357708"/>
      <w:bookmarkStart w:id="7840" w:name="_Toc61359482"/>
      <w:bookmarkStart w:id="7841" w:name="_Toc67916422"/>
      <w:bookmarkStart w:id="7842" w:name="_Toc75533968"/>
      <w:bookmarkStart w:id="7843" w:name="_Toc75819854"/>
      <w:bookmarkStart w:id="7844" w:name="_Toc76508698"/>
      <w:bookmarkStart w:id="7845" w:name="_Toc76717648"/>
      <w:bookmarkStart w:id="7846" w:name="_Toc83294289"/>
      <w:bookmarkStart w:id="7847" w:name="_Toc84335328"/>
      <w:r w:rsidRPr="001C0CC4">
        <w:t>7.6</w:t>
      </w:r>
      <w:r>
        <w:t>F</w:t>
      </w:r>
      <w:r w:rsidRPr="001C0CC4">
        <w:t>.2</w:t>
      </w:r>
      <w:r w:rsidRPr="001C0CC4">
        <w:tab/>
        <w:t>In-band blocking</w:t>
      </w:r>
      <w:bookmarkEnd w:id="7838"/>
      <w:bookmarkEnd w:id="7839"/>
      <w:bookmarkEnd w:id="7840"/>
      <w:bookmarkEnd w:id="7841"/>
      <w:bookmarkEnd w:id="7842"/>
      <w:bookmarkEnd w:id="7843"/>
      <w:bookmarkEnd w:id="7844"/>
      <w:bookmarkEnd w:id="7845"/>
      <w:bookmarkEnd w:id="7846"/>
      <w:bookmarkEnd w:id="7847"/>
    </w:p>
    <w:p w14:paraId="099ACBC1" w14:textId="77777777" w:rsidR="006518A2" w:rsidRPr="001C0CC4" w:rsidRDefault="006518A2" w:rsidP="004E30D3">
      <w:pPr>
        <w:pStyle w:val="Heading4"/>
      </w:pPr>
      <w:bookmarkStart w:id="7848" w:name="_Toc59650437"/>
      <w:bookmarkStart w:id="7849" w:name="_Toc61357709"/>
      <w:bookmarkStart w:id="7850" w:name="_Toc61359483"/>
      <w:bookmarkStart w:id="7851" w:name="_Toc67916423"/>
      <w:bookmarkStart w:id="7852" w:name="_Toc75533969"/>
      <w:bookmarkStart w:id="7853" w:name="_Toc75819855"/>
      <w:bookmarkStart w:id="7854" w:name="_Toc76508699"/>
      <w:bookmarkStart w:id="7855" w:name="_Toc76717649"/>
      <w:bookmarkStart w:id="7856" w:name="_Toc83294290"/>
      <w:bookmarkStart w:id="7857" w:name="_Toc84335329"/>
      <w:r>
        <w:t>7.6F.2.1</w:t>
      </w:r>
      <w:r w:rsidRPr="001C0CC4">
        <w:tab/>
      </w:r>
      <w:r>
        <w:t>General</w:t>
      </w:r>
      <w:bookmarkEnd w:id="7848"/>
      <w:bookmarkEnd w:id="7849"/>
      <w:bookmarkEnd w:id="7850"/>
      <w:bookmarkEnd w:id="7851"/>
      <w:bookmarkEnd w:id="7852"/>
      <w:bookmarkEnd w:id="7853"/>
      <w:bookmarkEnd w:id="7854"/>
      <w:bookmarkEnd w:id="7855"/>
      <w:bookmarkEnd w:id="7856"/>
      <w:bookmarkEnd w:id="7857"/>
    </w:p>
    <w:p w14:paraId="42B8054A" w14:textId="7DB09CE8"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T</w:t>
      </w:r>
      <w:r>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bookmarkStart w:id="7858" w:name="_CRTable7_6F_2_11"/>
      <w:r w:rsidRPr="001C0CC4">
        <w:t xml:space="preserve">Table </w:t>
      </w:r>
      <w:bookmarkEnd w:id="7858"/>
      <w:r w:rsidRPr="001C0CC4">
        <w:t>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bookmarkStart w:id="7859" w:name="_CRTable7_6F_2_12"/>
      <w:r w:rsidRPr="001C0CC4">
        <w:t xml:space="preserve">Table </w:t>
      </w:r>
      <w:bookmarkEnd w:id="7859"/>
      <w:r w:rsidRPr="001C0CC4">
        <w:t>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13" type="#_x0000_t75" style="width:113pt;height:10.5pt" o:ole="">
                  <v:imagedata r:id="rId123" o:title=""/>
                </v:shape>
                <o:OLEObject Type="Embed" ProgID="Equation.3" ShapeID="_x0000_i1113" DrawAspect="Content" ObjectID="_1820927670" r:id="rId161"/>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860" w:name="_Toc59650438"/>
      <w:bookmarkStart w:id="7861" w:name="_Toc61357710"/>
      <w:bookmarkStart w:id="7862" w:name="_Toc61359484"/>
      <w:bookmarkStart w:id="7863" w:name="_Toc67916424"/>
      <w:bookmarkStart w:id="7864" w:name="_Toc75533970"/>
      <w:bookmarkStart w:id="7865" w:name="_Toc75819856"/>
      <w:bookmarkStart w:id="7866" w:name="_Toc76508700"/>
      <w:bookmarkStart w:id="7867" w:name="_Toc76717650"/>
      <w:bookmarkStart w:id="7868" w:name="_Toc83294291"/>
      <w:bookmarkStart w:id="7869" w:name="_Toc84335330"/>
      <w:r>
        <w:t>7.6F.2.2</w:t>
      </w:r>
      <w:r w:rsidRPr="001C0CC4">
        <w:tab/>
      </w:r>
      <w:r>
        <w:t>Intra-band contiguous shared spectrum channel access CA</w:t>
      </w:r>
      <w:bookmarkEnd w:id="7860"/>
      <w:bookmarkEnd w:id="7861"/>
      <w:bookmarkEnd w:id="7862"/>
      <w:bookmarkEnd w:id="7863"/>
      <w:bookmarkEnd w:id="7864"/>
      <w:bookmarkEnd w:id="7865"/>
      <w:bookmarkEnd w:id="7866"/>
      <w:bookmarkEnd w:id="7867"/>
      <w:bookmarkEnd w:id="7868"/>
      <w:bookmarkEnd w:id="7869"/>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bookmarkStart w:id="7870" w:name="_CRTable7_6F_2_21"/>
      <w:r w:rsidRPr="001C0CC4">
        <w:rPr>
          <w:rFonts w:cs="Arial"/>
        </w:rPr>
        <w:t xml:space="preserve">Table </w:t>
      </w:r>
      <w:bookmarkEnd w:id="7870"/>
      <w:r w:rsidRPr="001C0CC4">
        <w:rPr>
          <w:rFonts w:cs="Arial"/>
        </w:rPr>
        <w:t>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bookmarkStart w:id="7871" w:name="_CRTable7_6F_2_22"/>
      <w:r w:rsidRPr="001C0CC4">
        <w:rPr>
          <w:rFonts w:cs="Arial"/>
        </w:rPr>
        <w:t xml:space="preserve">Table </w:t>
      </w:r>
      <w:bookmarkEnd w:id="7871"/>
      <w:r w:rsidRPr="001C0CC4">
        <w:rPr>
          <w:rFonts w:cs="Arial"/>
        </w:rPr>
        <w:t>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14" type="#_x0000_t75" style="width:113pt;height:10.5pt" o:ole="">
                  <v:imagedata r:id="rId123" o:title=""/>
                </v:shape>
                <o:OLEObject Type="Embed" ProgID="Equation.3" ShapeID="_x0000_i1114" DrawAspect="Content" ObjectID="_1820927671" r:id="rId162"/>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872" w:name="_Toc59650439"/>
      <w:bookmarkStart w:id="7873" w:name="_Toc61357711"/>
      <w:bookmarkStart w:id="7874" w:name="_Toc61359485"/>
      <w:bookmarkStart w:id="7875" w:name="_Toc67916425"/>
      <w:bookmarkStart w:id="7876" w:name="_Toc75533971"/>
      <w:bookmarkStart w:id="7877" w:name="_Toc75819857"/>
      <w:bookmarkStart w:id="7878" w:name="_Toc76508701"/>
      <w:bookmarkStart w:id="7879" w:name="_Toc76717651"/>
      <w:bookmarkStart w:id="7880" w:name="_Toc83294292"/>
      <w:bookmarkStart w:id="7881" w:name="_Toc84335331"/>
      <w:r w:rsidRPr="001C0CC4">
        <w:t>7.6</w:t>
      </w:r>
      <w:r>
        <w:t>F</w:t>
      </w:r>
      <w:r w:rsidRPr="001C0CC4">
        <w:t>.3</w:t>
      </w:r>
      <w:r w:rsidRPr="001C0CC4">
        <w:tab/>
        <w:t>Out-of-band blocking</w:t>
      </w:r>
      <w:bookmarkEnd w:id="7872"/>
      <w:bookmarkEnd w:id="7873"/>
      <w:bookmarkEnd w:id="7874"/>
      <w:bookmarkEnd w:id="7875"/>
      <w:bookmarkEnd w:id="7876"/>
      <w:bookmarkEnd w:id="7877"/>
      <w:bookmarkEnd w:id="7878"/>
      <w:bookmarkEnd w:id="7879"/>
      <w:bookmarkEnd w:id="7880"/>
      <w:bookmarkEnd w:id="7881"/>
    </w:p>
    <w:p w14:paraId="73B880C6" w14:textId="77777777" w:rsidR="006518A2" w:rsidRPr="001C0CC4" w:rsidRDefault="006518A2" w:rsidP="004E30D3">
      <w:pPr>
        <w:pStyle w:val="Heading4"/>
      </w:pPr>
      <w:bookmarkStart w:id="7882" w:name="_Toc59650440"/>
      <w:bookmarkStart w:id="7883" w:name="_Toc61357712"/>
      <w:bookmarkStart w:id="7884" w:name="_Toc61359486"/>
      <w:bookmarkStart w:id="7885" w:name="_Toc67916426"/>
      <w:bookmarkStart w:id="7886" w:name="_Toc75533972"/>
      <w:bookmarkStart w:id="7887" w:name="_Toc75819858"/>
      <w:bookmarkStart w:id="7888" w:name="_Toc76508702"/>
      <w:bookmarkStart w:id="7889" w:name="_Toc76717652"/>
      <w:bookmarkStart w:id="7890" w:name="_Toc83294293"/>
      <w:bookmarkStart w:id="7891" w:name="_Toc84335332"/>
      <w:r>
        <w:t>7.6F.3.1</w:t>
      </w:r>
      <w:r w:rsidRPr="001C0CC4">
        <w:tab/>
      </w:r>
      <w:r>
        <w:t>General</w:t>
      </w:r>
      <w:bookmarkEnd w:id="7882"/>
      <w:bookmarkEnd w:id="7883"/>
      <w:bookmarkEnd w:id="7884"/>
      <w:bookmarkEnd w:id="7885"/>
      <w:bookmarkEnd w:id="7886"/>
      <w:bookmarkEnd w:id="7887"/>
      <w:bookmarkEnd w:id="7888"/>
      <w:bookmarkEnd w:id="7889"/>
      <w:bookmarkEnd w:id="7890"/>
      <w:bookmarkEnd w:id="7891"/>
    </w:p>
    <w:p w14:paraId="65FCA11A" w14:textId="7B807A39" w:rsidR="00D24A75" w:rsidRDefault="00D24A75" w:rsidP="00D24A75">
      <w:bookmarkStart w:id="7892" w:name="_Hlk37150922"/>
      <w:r>
        <w:rPr>
          <w:rFonts w:eastAsia="Osaka"/>
        </w:rPr>
        <w:t>ut-of-band band blocking is defined for an</w:t>
      </w:r>
      <w:r>
        <w:t xml:space="preserve"> unwanted CW interfering signal falling outside a frequency range 60 MHz or greater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bookmarkStart w:id="7893" w:name="_CRTable7_6F_3_11"/>
      <w:r w:rsidRPr="001C0CC4">
        <w:t xml:space="preserve">Table </w:t>
      </w:r>
      <w:bookmarkEnd w:id="7893"/>
      <w:r w:rsidRPr="001C0CC4">
        <w:t>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bookmarkStart w:id="7894" w:name="_CRTable7_6F_3_12"/>
      <w:r w:rsidRPr="001C0CC4">
        <w:t xml:space="preserve">Table </w:t>
      </w:r>
      <w:bookmarkEnd w:id="7894"/>
      <w:r w:rsidRPr="001C0CC4">
        <w:t>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892"/>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15" type="#_x0000_t75" style="width:185pt;height:10.5pt" o:ole="">
            <v:imagedata r:id="rId138" o:title=""/>
          </v:shape>
          <o:OLEObject Type="Embed" ProgID="Equation.3" ShapeID="_x0000_i1115" DrawAspect="Content" ObjectID="_1820927672" r:id="rId163"/>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16" type="#_x0000_t75" style="width:1in;height:10.5pt" o:ole="">
            <v:imagedata r:id="rId164" o:title=""/>
          </v:shape>
          <o:OLEObject Type="Embed" ProgID="Equation.3" ShapeID="_x0000_i1116" DrawAspect="Content" ObjectID="_1820927673" r:id="rId165"/>
        </w:object>
      </w:r>
      <w:r w:rsidRPr="001C0CC4">
        <w:t xml:space="preserve"> MHz with</w:t>
      </w:r>
      <w:r w:rsidRPr="001C0CC4">
        <w:rPr>
          <w:position w:val="-10"/>
        </w:rPr>
        <w:object w:dxaOrig="440" w:dyaOrig="340" w14:anchorId="43A0A33F">
          <v:shape id="_x0000_i1117" type="#_x0000_t75" style="width:10.5pt;height:10.5pt" o:ole="">
            <v:imagedata r:id="rId142" o:title=""/>
          </v:shape>
          <o:OLEObject Type="Embed" ProgID="Equation.3" ShapeID="_x0000_i1117" DrawAspect="Content" ObjectID="_1820927674" r:id="rId166"/>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895" w:name="_Toc59650441"/>
      <w:bookmarkStart w:id="7896" w:name="_Toc61357713"/>
      <w:bookmarkStart w:id="7897" w:name="_Toc61359487"/>
      <w:bookmarkStart w:id="7898" w:name="_Toc67916427"/>
      <w:bookmarkStart w:id="7899" w:name="_Toc75533973"/>
      <w:bookmarkStart w:id="7900" w:name="_Toc75819859"/>
      <w:bookmarkStart w:id="7901" w:name="_Toc76508703"/>
      <w:bookmarkStart w:id="7902" w:name="_Toc76717653"/>
      <w:bookmarkStart w:id="7903" w:name="_Toc83294294"/>
      <w:bookmarkStart w:id="7904" w:name="_Toc84335333"/>
      <w:r>
        <w:t>7.6F.3.2</w:t>
      </w:r>
      <w:r w:rsidRPr="001C0CC4">
        <w:tab/>
      </w:r>
      <w:r>
        <w:t>Intra-band contiguous shared spectrum channel access CA</w:t>
      </w:r>
      <w:bookmarkEnd w:id="7895"/>
      <w:bookmarkEnd w:id="7896"/>
      <w:bookmarkEnd w:id="7897"/>
      <w:bookmarkEnd w:id="7898"/>
      <w:bookmarkEnd w:id="7899"/>
      <w:bookmarkEnd w:id="7900"/>
      <w:bookmarkEnd w:id="7901"/>
      <w:bookmarkEnd w:id="7902"/>
      <w:bookmarkEnd w:id="7903"/>
      <w:bookmarkEnd w:id="7904"/>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bookmarkStart w:id="7905" w:name="_CRTable7_6F_3_21"/>
      <w:r w:rsidRPr="001C0CC4">
        <w:rPr>
          <w:rFonts w:cs="Arial"/>
        </w:rPr>
        <w:t xml:space="preserve">Table </w:t>
      </w:r>
      <w:bookmarkEnd w:id="7905"/>
      <w:r w:rsidRPr="001C0CC4">
        <w:rPr>
          <w:rFonts w:cs="Arial"/>
        </w:rPr>
        <w:t>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bookmarkStart w:id="7906" w:name="_CRTable7_6F_3_22"/>
      <w:r w:rsidRPr="001C0CC4">
        <w:rPr>
          <w:rFonts w:cs="Arial"/>
        </w:rPr>
        <w:t xml:space="preserve">Table </w:t>
      </w:r>
      <w:bookmarkEnd w:id="7906"/>
      <w:r w:rsidRPr="001C0CC4">
        <w:rPr>
          <w:rFonts w:cs="Arial"/>
        </w:rPr>
        <w:t>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907" w:name="_Toc59650442"/>
      <w:bookmarkStart w:id="7908" w:name="_Toc75533974"/>
      <w:bookmarkStart w:id="7909" w:name="_Toc75819860"/>
      <w:bookmarkStart w:id="7910" w:name="_Toc76508704"/>
      <w:bookmarkStart w:id="7911" w:name="_Toc76717654"/>
      <w:bookmarkStart w:id="7912" w:name="_Toc83294295"/>
      <w:bookmarkStart w:id="7913" w:name="_Toc84335334"/>
      <w:bookmarkStart w:id="7914" w:name="_Hlk496891922"/>
      <w:bookmarkEnd w:id="7724"/>
      <w:bookmarkEnd w:id="7725"/>
      <w:bookmarkEnd w:id="7726"/>
      <w:bookmarkEnd w:id="7727"/>
      <w:bookmarkEnd w:id="7728"/>
      <w:bookmarkEnd w:id="7729"/>
      <w:r w:rsidRPr="001C0CC4">
        <w:t>7.7</w:t>
      </w:r>
      <w:r w:rsidRPr="001C0CC4">
        <w:tab/>
        <w:t>Spurious response</w:t>
      </w:r>
      <w:bookmarkEnd w:id="7907"/>
      <w:bookmarkEnd w:id="7908"/>
      <w:bookmarkEnd w:id="7909"/>
      <w:bookmarkEnd w:id="7910"/>
      <w:bookmarkEnd w:id="7911"/>
      <w:bookmarkEnd w:id="7912"/>
      <w:bookmarkEnd w:id="7913"/>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bookmarkStart w:id="7915" w:name="_CRTable7_71"/>
      <w:r w:rsidRPr="001C0CC4">
        <w:t xml:space="preserve">Table </w:t>
      </w:r>
      <w:bookmarkEnd w:id="7915"/>
      <w:r w:rsidRPr="001C0CC4">
        <w:t>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bookmarkStart w:id="7916" w:name="_CRTable7_7_11a"/>
      <w:r w:rsidRPr="001C0CC4">
        <w:t xml:space="preserve">Table </w:t>
      </w:r>
      <w:bookmarkEnd w:id="7916"/>
      <w:r w:rsidRPr="001C0CC4">
        <w:t>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bookmarkStart w:id="7917" w:name="_CRTable7_72"/>
      <w:r w:rsidRPr="001C0CC4">
        <w:t xml:space="preserve">Table </w:t>
      </w:r>
      <w:bookmarkEnd w:id="7917"/>
      <w:r w:rsidRPr="001C0CC4">
        <w:t>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914"/>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918" w:name="_Toc21344495"/>
      <w:bookmarkStart w:id="7919" w:name="_Toc29801983"/>
      <w:bookmarkStart w:id="7920" w:name="_Toc29802407"/>
      <w:bookmarkStart w:id="7921" w:name="_Toc29803032"/>
      <w:bookmarkStart w:id="7922" w:name="_Toc36107774"/>
      <w:bookmarkStart w:id="7923" w:name="_Toc37251548"/>
      <w:bookmarkStart w:id="7924" w:name="_Toc45888477"/>
      <w:bookmarkStart w:id="7925" w:name="_Toc45889076"/>
      <w:bookmarkStart w:id="7926" w:name="_Toc59650443"/>
      <w:bookmarkStart w:id="7927" w:name="_Toc61357715"/>
      <w:bookmarkStart w:id="7928" w:name="_Toc61359489"/>
      <w:bookmarkStart w:id="7929" w:name="_Toc67916429"/>
      <w:bookmarkStart w:id="7930" w:name="_Toc75533975"/>
      <w:bookmarkStart w:id="7931" w:name="_Toc75819861"/>
      <w:bookmarkStart w:id="7932" w:name="_Toc76508705"/>
      <w:bookmarkStart w:id="7933" w:name="_Toc76717655"/>
      <w:bookmarkStart w:id="7934" w:name="_Toc83294296"/>
      <w:bookmarkStart w:id="7935" w:name="_Toc84335335"/>
      <w:r w:rsidRPr="001C0CC4">
        <w:t>7.7A</w:t>
      </w:r>
      <w:r w:rsidRPr="001C0CC4">
        <w:tab/>
        <w:t>Spurious response for CA</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4EDD247D" w14:textId="77777777" w:rsidR="00DC7196" w:rsidRPr="001C0CC4" w:rsidRDefault="00DC7196" w:rsidP="004E30D3">
      <w:pPr>
        <w:pStyle w:val="Heading3"/>
      </w:pPr>
      <w:bookmarkStart w:id="7936" w:name="_Toc21344496"/>
      <w:bookmarkStart w:id="7937" w:name="_Toc29801984"/>
      <w:bookmarkStart w:id="7938" w:name="_Toc29802408"/>
      <w:bookmarkStart w:id="7939" w:name="_Toc29803033"/>
      <w:bookmarkStart w:id="7940" w:name="_Toc36107775"/>
      <w:bookmarkStart w:id="7941" w:name="_Toc37251549"/>
      <w:bookmarkStart w:id="7942" w:name="_Toc45888478"/>
      <w:bookmarkStart w:id="7943" w:name="_Toc45889077"/>
      <w:bookmarkStart w:id="7944" w:name="_Toc59650444"/>
      <w:bookmarkStart w:id="7945" w:name="_Toc61357716"/>
      <w:bookmarkStart w:id="7946" w:name="_Toc61359490"/>
      <w:bookmarkStart w:id="7947" w:name="_Toc67916430"/>
      <w:bookmarkStart w:id="7948" w:name="_Toc75533976"/>
      <w:bookmarkStart w:id="7949" w:name="_Toc75819862"/>
      <w:bookmarkStart w:id="7950" w:name="_Toc76508706"/>
      <w:bookmarkStart w:id="7951" w:name="_Toc76717656"/>
      <w:bookmarkStart w:id="7952" w:name="_Toc83294297"/>
      <w:bookmarkStart w:id="7953" w:name="_Toc84335336"/>
      <w:r w:rsidRPr="001C0CC4">
        <w:t>7.7A.1</w:t>
      </w:r>
      <w:r w:rsidRPr="001C0CC4">
        <w:tab/>
        <w:t>Spurious response for Intra-band contiguous CA</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14CDB3AB" w14:textId="77777777" w:rsidR="00DC7196" w:rsidRPr="001C0CC4" w:rsidRDefault="00DC7196" w:rsidP="00DC7196">
      <w:pPr>
        <w:pStyle w:val="TH"/>
        <w:rPr>
          <w:rFonts w:cs="Arial"/>
        </w:rPr>
      </w:pPr>
      <w:bookmarkStart w:id="7954" w:name="_CRTable7_7A1"/>
      <w:r w:rsidRPr="001C0CC4">
        <w:rPr>
          <w:rFonts w:cs="Arial"/>
        </w:rPr>
        <w:t xml:space="preserve">Table </w:t>
      </w:r>
      <w:bookmarkEnd w:id="7954"/>
      <w:r w:rsidRPr="001C0CC4">
        <w:rPr>
          <w:rFonts w:cs="Arial"/>
        </w:rPr>
        <w:t>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bookmarkStart w:id="7955" w:name="_CRTable7_7A2"/>
      <w:r w:rsidRPr="001C0CC4">
        <w:rPr>
          <w:rFonts w:cs="Arial"/>
        </w:rPr>
        <w:t xml:space="preserve">Table </w:t>
      </w:r>
      <w:bookmarkEnd w:id="7955"/>
      <w:r w:rsidRPr="001C0CC4">
        <w:rPr>
          <w:rFonts w:cs="Arial"/>
        </w:rPr>
        <w:t>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bookmarkStart w:id="7956" w:name="_CRTable7_7A3"/>
      <w:r w:rsidRPr="001C0CC4">
        <w:rPr>
          <w:rFonts w:cs="Arial"/>
        </w:rPr>
        <w:t xml:space="preserve">Table </w:t>
      </w:r>
      <w:bookmarkEnd w:id="7956"/>
      <w:r w:rsidRPr="001C0CC4">
        <w:rPr>
          <w:rFonts w:cs="Arial"/>
        </w:rPr>
        <w:t>7.7A-3: Void</w:t>
      </w:r>
    </w:p>
    <w:p w14:paraId="69464F62" w14:textId="77777777" w:rsidR="00DC7196" w:rsidRPr="001C0CC4" w:rsidRDefault="00DC7196" w:rsidP="00DC7196">
      <w:pPr>
        <w:pStyle w:val="TH"/>
        <w:rPr>
          <w:rFonts w:cs="Arial"/>
        </w:rPr>
      </w:pPr>
      <w:bookmarkStart w:id="7957" w:name="_CRTable7_7A4"/>
      <w:r w:rsidRPr="001C0CC4">
        <w:rPr>
          <w:rFonts w:cs="Arial"/>
        </w:rPr>
        <w:t xml:space="preserve">Table </w:t>
      </w:r>
      <w:bookmarkEnd w:id="7957"/>
      <w:r w:rsidRPr="001C0CC4">
        <w:rPr>
          <w:rFonts w:cs="Arial"/>
        </w:rPr>
        <w:t>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958" w:name="_Toc21344497"/>
      <w:bookmarkStart w:id="7959" w:name="_Toc29801985"/>
      <w:bookmarkStart w:id="7960" w:name="_Toc29802409"/>
      <w:bookmarkStart w:id="7961" w:name="_Toc29803034"/>
      <w:bookmarkStart w:id="7962" w:name="_Toc36107776"/>
      <w:bookmarkStart w:id="7963" w:name="_Toc37251550"/>
      <w:bookmarkStart w:id="7964" w:name="_Toc45888479"/>
      <w:bookmarkStart w:id="7965" w:name="_Toc45889078"/>
      <w:bookmarkStart w:id="7966" w:name="_Toc59650445"/>
      <w:bookmarkStart w:id="7967" w:name="_Toc61357717"/>
      <w:bookmarkStart w:id="7968" w:name="_Toc61359491"/>
      <w:bookmarkStart w:id="7969" w:name="_Toc67916431"/>
      <w:bookmarkStart w:id="7970" w:name="_Toc75533977"/>
      <w:bookmarkStart w:id="7971" w:name="_Toc75819863"/>
      <w:bookmarkStart w:id="7972" w:name="_Toc76508707"/>
      <w:bookmarkStart w:id="7973" w:name="_Toc76717657"/>
      <w:bookmarkStart w:id="7974" w:name="_Toc83294298"/>
      <w:bookmarkStart w:id="7975" w:name="_Toc84335337"/>
      <w:r w:rsidRPr="001C0CC4">
        <w:t>7.7A.2</w:t>
      </w:r>
      <w:r w:rsidRPr="001C0CC4">
        <w:tab/>
        <w:t>Spurious response for Intra-band non-contiguous CA</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976" w:name="_Toc21344498"/>
      <w:bookmarkStart w:id="7977" w:name="_Toc29801986"/>
      <w:bookmarkStart w:id="7978" w:name="_Toc29802410"/>
      <w:bookmarkStart w:id="7979" w:name="_Toc29803035"/>
      <w:bookmarkStart w:id="7980" w:name="_Toc36107777"/>
      <w:bookmarkStart w:id="7981" w:name="_Toc37251551"/>
      <w:bookmarkStart w:id="7982" w:name="_Toc45888480"/>
      <w:bookmarkStart w:id="7983" w:name="_Toc45889079"/>
      <w:bookmarkStart w:id="7984" w:name="_Toc59650446"/>
      <w:bookmarkStart w:id="7985" w:name="_Toc61357718"/>
      <w:bookmarkStart w:id="7986" w:name="_Toc61359492"/>
      <w:bookmarkStart w:id="7987" w:name="_Toc67916432"/>
      <w:bookmarkStart w:id="7988" w:name="_Toc75533978"/>
      <w:bookmarkStart w:id="7989" w:name="_Toc75819864"/>
      <w:bookmarkStart w:id="7990" w:name="_Toc76508708"/>
      <w:bookmarkStart w:id="7991" w:name="_Toc76717658"/>
      <w:bookmarkStart w:id="7992" w:name="_Toc83294299"/>
      <w:bookmarkStart w:id="7993" w:name="_Toc84335338"/>
      <w:r w:rsidRPr="001C0CC4">
        <w:t>7.7A.3</w:t>
      </w:r>
      <w:r w:rsidRPr="001C0CC4">
        <w:tab/>
        <w:t>Spurious response for Inter-band CA</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994" w:name="_Toc45888481"/>
      <w:bookmarkStart w:id="7995" w:name="_Toc45889080"/>
      <w:bookmarkStart w:id="7996" w:name="_Toc59650447"/>
      <w:bookmarkStart w:id="7997" w:name="_Toc61357719"/>
      <w:bookmarkStart w:id="7998" w:name="_Toc61359493"/>
      <w:bookmarkStart w:id="7999" w:name="_Toc67916433"/>
      <w:bookmarkStart w:id="8000" w:name="_Toc75533979"/>
      <w:bookmarkStart w:id="8001" w:name="_Toc75819865"/>
      <w:bookmarkStart w:id="8002" w:name="_Toc76508709"/>
      <w:bookmarkStart w:id="8003" w:name="_Toc76717659"/>
      <w:bookmarkStart w:id="8004" w:name="_Toc83294300"/>
      <w:bookmarkStart w:id="8005" w:name="_Toc84335339"/>
      <w:bookmarkStart w:id="8006" w:name="_Toc21344499"/>
      <w:bookmarkStart w:id="8007" w:name="_Toc29801987"/>
      <w:bookmarkStart w:id="8008" w:name="_Toc29802411"/>
      <w:bookmarkStart w:id="8009" w:name="_Toc29803036"/>
      <w:bookmarkStart w:id="8010" w:name="_Toc36107778"/>
      <w:bookmarkStart w:id="8011" w:name="_Toc37251552"/>
      <w:r w:rsidRPr="001C0CC4">
        <w:t>7.7</w:t>
      </w:r>
      <w:r>
        <w:t>B</w:t>
      </w:r>
      <w:r w:rsidRPr="001C0CC4">
        <w:tab/>
        <w:t xml:space="preserve">Spurious response for </w:t>
      </w:r>
      <w:r>
        <w:t>NR-DC</w:t>
      </w:r>
      <w:bookmarkEnd w:id="7994"/>
      <w:bookmarkEnd w:id="7995"/>
      <w:bookmarkEnd w:id="7996"/>
      <w:bookmarkEnd w:id="7997"/>
      <w:bookmarkEnd w:id="7998"/>
      <w:bookmarkEnd w:id="7999"/>
      <w:bookmarkEnd w:id="8000"/>
      <w:bookmarkEnd w:id="8001"/>
      <w:bookmarkEnd w:id="8002"/>
      <w:bookmarkEnd w:id="8003"/>
      <w:bookmarkEnd w:id="8004"/>
      <w:bookmarkEnd w:id="8005"/>
    </w:p>
    <w:p w14:paraId="0BAB25E1" w14:textId="44024936" w:rsidR="00D24A75" w:rsidRDefault="00D24A75" w:rsidP="00D24A75">
      <w:bookmarkStart w:id="8012" w:name="_Toc45888482"/>
      <w:bookmarkStart w:id="8013" w:name="_Toc45889081"/>
      <w:bookmarkStart w:id="8014" w:name="_Toc59650448"/>
      <w:bookmarkStart w:id="8015" w:name="_Toc61357720"/>
      <w:bookmarkStart w:id="8016" w:name="_Toc61359494"/>
      <w:bookmarkStart w:id="8017" w:name="_Toc67916434"/>
      <w:bookmarkStart w:id="8018" w:name="_Toc75533980"/>
      <w:bookmarkStart w:id="8019" w:name="_Toc75819866"/>
      <w:bookmarkStart w:id="8020" w:name="_Toc76508710"/>
      <w:bookmarkStart w:id="8021" w:name="_Toc76717660"/>
      <w:bookmarkStart w:id="8022" w:name="_Toc83294301"/>
      <w:bookmarkStart w:id="8023" w:name="_Toc84335340"/>
      <w:r>
        <w:t>For inter-band NR-DC configurations, the spurious response for the corresponding inter-band CA configuration as specified in clause 7.7</w:t>
      </w:r>
      <w:r>
        <w:rPr>
          <w:rFonts w:eastAsia="SimSun"/>
          <w:lang w:val="en-US" w:eastAsia="zh-CN"/>
        </w:rPr>
        <w:t>A</w:t>
      </w:r>
      <w:r>
        <w:t xml:space="preserve"> applies.</w:t>
      </w:r>
    </w:p>
    <w:p w14:paraId="036F855F" w14:textId="77777777" w:rsidR="00DC7196" w:rsidRPr="001C0CC4" w:rsidRDefault="00DC7196" w:rsidP="004E30D3">
      <w:pPr>
        <w:pStyle w:val="Heading2"/>
      </w:pPr>
      <w:r w:rsidRPr="001C0CC4">
        <w:t>7.7D</w:t>
      </w:r>
      <w:r w:rsidRPr="001C0CC4">
        <w:tab/>
        <w:t>Spurious response for UL MIMO</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8024" w:name="_Toc45888483"/>
      <w:bookmarkStart w:id="8025" w:name="_Toc45889082"/>
      <w:bookmarkStart w:id="8026" w:name="_Toc59650449"/>
      <w:bookmarkStart w:id="8027" w:name="_Toc61357721"/>
      <w:bookmarkStart w:id="8028" w:name="_Toc61359495"/>
      <w:bookmarkStart w:id="8029" w:name="_Toc67916435"/>
      <w:bookmarkStart w:id="8030" w:name="_Toc75533981"/>
      <w:bookmarkStart w:id="8031" w:name="_Toc75819867"/>
      <w:bookmarkStart w:id="8032" w:name="_Toc76508711"/>
      <w:bookmarkStart w:id="8033" w:name="_Toc76717661"/>
      <w:bookmarkStart w:id="8034" w:name="_Toc83294302"/>
      <w:bookmarkStart w:id="8035" w:name="_Toc84335341"/>
      <w:bookmarkStart w:id="8036" w:name="_Toc21344500"/>
      <w:bookmarkStart w:id="8037" w:name="_Toc29801988"/>
      <w:bookmarkStart w:id="8038" w:name="_Toc29802412"/>
      <w:bookmarkStart w:id="8039" w:name="_Toc29803037"/>
      <w:bookmarkStart w:id="8040" w:name="_Toc36107779"/>
      <w:bookmarkStart w:id="8041"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8024"/>
      <w:bookmarkEnd w:id="8025"/>
      <w:bookmarkEnd w:id="8026"/>
      <w:bookmarkEnd w:id="8027"/>
      <w:bookmarkEnd w:id="8028"/>
      <w:bookmarkEnd w:id="8029"/>
      <w:bookmarkEnd w:id="8030"/>
      <w:bookmarkEnd w:id="8031"/>
      <w:bookmarkEnd w:id="8032"/>
      <w:bookmarkEnd w:id="8033"/>
      <w:bookmarkEnd w:id="8034"/>
      <w:bookmarkEnd w:id="8035"/>
    </w:p>
    <w:p w14:paraId="505EB3D7" w14:textId="55513620" w:rsidR="0017189C" w:rsidRPr="00E24AB4" w:rsidRDefault="0017189C" w:rsidP="004E30D3">
      <w:pPr>
        <w:pStyle w:val="Heading3"/>
        <w:rPr>
          <w:rFonts w:eastAsia="SimSun"/>
          <w:lang w:eastAsia="zh-CN"/>
        </w:rPr>
      </w:pPr>
      <w:bookmarkStart w:id="8042" w:name="_Toc45888484"/>
      <w:bookmarkStart w:id="8043" w:name="_Toc45889083"/>
      <w:bookmarkStart w:id="8044" w:name="_Toc59650450"/>
      <w:bookmarkStart w:id="8045" w:name="_Toc61357722"/>
      <w:bookmarkStart w:id="8046" w:name="_Toc61359496"/>
      <w:bookmarkStart w:id="8047" w:name="_Toc67916436"/>
      <w:bookmarkStart w:id="8048" w:name="_Toc75533982"/>
      <w:bookmarkStart w:id="8049" w:name="_Toc75819868"/>
      <w:bookmarkStart w:id="8050" w:name="_Toc76508712"/>
      <w:bookmarkStart w:id="8051" w:name="_Toc76717662"/>
      <w:bookmarkStart w:id="8052" w:name="_Toc83294303"/>
      <w:bookmarkStart w:id="8053" w:name="_Toc84335342"/>
      <w:r w:rsidRPr="00E24AB4">
        <w:rPr>
          <w:lang w:eastAsia="zh-CN"/>
        </w:rPr>
        <w:t>7.7E.1</w:t>
      </w:r>
      <w:r w:rsidRPr="00E24AB4">
        <w:rPr>
          <w:lang w:eastAsia="zh-CN"/>
        </w:rPr>
        <w:tab/>
        <w:t>General</w:t>
      </w:r>
      <w:bookmarkEnd w:id="8042"/>
      <w:bookmarkEnd w:id="8043"/>
      <w:bookmarkEnd w:id="8044"/>
      <w:bookmarkEnd w:id="8045"/>
      <w:bookmarkEnd w:id="8046"/>
      <w:bookmarkEnd w:id="8047"/>
      <w:bookmarkEnd w:id="8048"/>
      <w:bookmarkEnd w:id="8049"/>
      <w:bookmarkEnd w:id="8050"/>
      <w:bookmarkEnd w:id="8051"/>
      <w:bookmarkEnd w:id="8052"/>
      <w:bookmarkEnd w:id="8053"/>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bookmarkStart w:id="8054" w:name="_CRTable7_7E_11"/>
      <w:r w:rsidRPr="00E24AB4">
        <w:t xml:space="preserve">Table </w:t>
      </w:r>
      <w:bookmarkEnd w:id="8054"/>
      <w:r w:rsidRPr="00E24AB4">
        <w:t>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bookmarkStart w:id="8055" w:name="_CRTable7_7E_12"/>
      <w:r w:rsidRPr="00E24AB4">
        <w:t xml:space="preserve">Table </w:t>
      </w:r>
      <w:bookmarkEnd w:id="8055"/>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34CE1430" w:rsidR="0017189C" w:rsidRPr="00E24AB4" w:rsidRDefault="0017189C" w:rsidP="004E30D3">
      <w:pPr>
        <w:pStyle w:val="Heading3"/>
      </w:pPr>
      <w:bookmarkStart w:id="8056" w:name="_Toc45888485"/>
      <w:bookmarkStart w:id="8057" w:name="_Toc45889084"/>
      <w:bookmarkStart w:id="8058" w:name="_Toc59650451"/>
      <w:bookmarkStart w:id="8059" w:name="_Toc61357723"/>
      <w:bookmarkStart w:id="8060" w:name="_Toc61359497"/>
      <w:bookmarkStart w:id="8061" w:name="_Toc67916437"/>
      <w:bookmarkStart w:id="8062" w:name="_Toc75533983"/>
      <w:bookmarkStart w:id="8063" w:name="_Toc75819869"/>
      <w:bookmarkStart w:id="8064" w:name="_Toc76508713"/>
      <w:bookmarkStart w:id="8065" w:name="_Toc76717663"/>
      <w:bookmarkStart w:id="8066" w:name="_Toc83294304"/>
      <w:bookmarkStart w:id="8067" w:name="_Toc84335343"/>
      <w:r w:rsidRPr="00E24AB4">
        <w:t>7.7E.2</w:t>
      </w:r>
      <w:r w:rsidRPr="00E24AB4">
        <w:tab/>
      </w:r>
      <w:bookmarkEnd w:id="8056"/>
      <w:bookmarkEnd w:id="8057"/>
      <w:bookmarkEnd w:id="8058"/>
      <w:bookmarkEnd w:id="8059"/>
      <w:bookmarkEnd w:id="8060"/>
      <w:bookmarkEnd w:id="8061"/>
      <w:bookmarkEnd w:id="8062"/>
      <w:bookmarkEnd w:id="8063"/>
      <w:bookmarkEnd w:id="8064"/>
      <w:bookmarkEnd w:id="8065"/>
      <w:bookmarkEnd w:id="8066"/>
      <w:bookmarkEnd w:id="8067"/>
      <w:r w:rsidR="007E0CD9">
        <w:t>Spurious response for V2X concurrent operation</w:t>
      </w:r>
    </w:p>
    <w:p w14:paraId="3B913869" w14:textId="6B02C715" w:rsidR="00946031" w:rsidRDefault="00D67749" w:rsidP="00946031">
      <w:bookmarkStart w:id="8068" w:name="_Toc59650452"/>
      <w:bookmarkStart w:id="8069" w:name="_Toc61357724"/>
      <w:bookmarkStart w:id="8070" w:name="_Toc61359498"/>
      <w:bookmarkStart w:id="8071" w:name="_Toc67916438"/>
      <w:bookmarkStart w:id="8072" w:name="_Toc75533984"/>
      <w:bookmarkStart w:id="8073" w:name="_Toc75819870"/>
      <w:bookmarkStart w:id="8074" w:name="_Toc76508714"/>
      <w:bookmarkStart w:id="8075" w:name="_Toc76717664"/>
      <w:bookmarkStart w:id="8076" w:name="_Toc83294305"/>
      <w:bookmarkStart w:id="8077" w:name="_Toc84335344"/>
      <w:r w:rsidRPr="00E24AB4">
        <w:rPr>
          <w:noProof/>
        </w:rPr>
        <w:t xml:space="preserve">For the inter-band con-current NR V2X operation, </w:t>
      </w:r>
      <w:r w:rsidRPr="00E24AB4">
        <w:t xml:space="preserve">the requirements specified in </w:t>
      </w:r>
      <w:r>
        <w:t>clause</w:t>
      </w:r>
      <w:r w:rsidRPr="00E24AB4">
        <w:t xml:space="preserve"> 7.7E</w:t>
      </w:r>
      <w:r>
        <w:t>.1</w:t>
      </w:r>
      <w:r w:rsidRPr="00E24AB4">
        <w:t xml:space="preserve"> shall apply for the NR sidelink reception in </w:t>
      </w:r>
      <w:r>
        <w:t>the operating b</w:t>
      </w:r>
      <w:r w:rsidRPr="00E24AB4">
        <w:t>and</w:t>
      </w:r>
      <w:r>
        <w:t>s in</w:t>
      </w:r>
      <w:r w:rsidRPr="00E24AB4">
        <w:t xml:space="preserve"> </w:t>
      </w:r>
      <w:r>
        <w:t>Table 5.2E.2-1</w:t>
      </w:r>
      <w:r w:rsidRPr="00E24AB4">
        <w:t xml:space="preserve"> and the requirements specified in </w:t>
      </w:r>
      <w:r>
        <w:t>clause</w:t>
      </w:r>
      <w:r w:rsidRPr="00E24AB4">
        <w:t xml:space="preserve"> 7.7 shall apply for the NR downlink reception in licensed band while all downlink carriers are active</w:t>
      </w:r>
      <w:r w:rsidRPr="00A1115A">
        <w:t>.</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8068"/>
      <w:bookmarkEnd w:id="8069"/>
      <w:bookmarkEnd w:id="8070"/>
      <w:bookmarkEnd w:id="8071"/>
      <w:bookmarkEnd w:id="8072"/>
      <w:bookmarkEnd w:id="8073"/>
      <w:bookmarkEnd w:id="8074"/>
      <w:bookmarkEnd w:id="8075"/>
      <w:bookmarkEnd w:id="8076"/>
      <w:bookmarkEnd w:id="8077"/>
    </w:p>
    <w:p w14:paraId="0BCD9862" w14:textId="77777777" w:rsidR="00300DA2" w:rsidRPr="001C0CC4" w:rsidRDefault="00300DA2" w:rsidP="008B5A72">
      <w:pPr>
        <w:pStyle w:val="Heading3"/>
      </w:pPr>
      <w:bookmarkStart w:id="8078" w:name="_Toc59650453"/>
      <w:bookmarkStart w:id="8079" w:name="_Toc61357725"/>
      <w:bookmarkStart w:id="8080" w:name="_Toc61359499"/>
      <w:bookmarkStart w:id="8081" w:name="_Toc67916439"/>
      <w:bookmarkStart w:id="8082" w:name="_Toc75533985"/>
      <w:bookmarkStart w:id="8083" w:name="_Toc75819871"/>
      <w:bookmarkStart w:id="8084" w:name="_Toc76508715"/>
      <w:bookmarkStart w:id="8085" w:name="_Toc76717665"/>
      <w:bookmarkStart w:id="8086" w:name="_Toc83294306"/>
      <w:bookmarkStart w:id="8087" w:name="_Toc84335345"/>
      <w:r>
        <w:t>7.7F.1</w:t>
      </w:r>
      <w:r w:rsidRPr="001C0CC4">
        <w:tab/>
      </w:r>
      <w:r>
        <w:t>General</w:t>
      </w:r>
      <w:bookmarkEnd w:id="8078"/>
      <w:bookmarkEnd w:id="8079"/>
      <w:bookmarkEnd w:id="8080"/>
      <w:bookmarkEnd w:id="8081"/>
      <w:bookmarkEnd w:id="8082"/>
      <w:bookmarkEnd w:id="8083"/>
      <w:bookmarkEnd w:id="8084"/>
      <w:bookmarkEnd w:id="8085"/>
      <w:bookmarkEnd w:id="8086"/>
      <w:bookmarkEnd w:id="8087"/>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bookmarkStart w:id="8088" w:name="_CRTable7_7F_11"/>
      <w:r w:rsidRPr="001C0CC4">
        <w:t xml:space="preserve">Table </w:t>
      </w:r>
      <w:bookmarkEnd w:id="8088"/>
      <w:r w:rsidRPr="001C0CC4">
        <w:t>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bookmarkStart w:id="8089" w:name="_CRTable7_7F_12"/>
      <w:r w:rsidRPr="001C0CC4">
        <w:rPr>
          <w:rFonts w:cs="Arial"/>
        </w:rPr>
        <w:t xml:space="preserve">Table </w:t>
      </w:r>
      <w:bookmarkEnd w:id="8089"/>
      <w:r w:rsidRPr="001C0CC4">
        <w:rPr>
          <w:rFonts w:cs="Arial"/>
        </w:rPr>
        <w:t>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8090" w:name="_Toc59650454"/>
      <w:bookmarkStart w:id="8091" w:name="_Toc61357726"/>
      <w:bookmarkStart w:id="8092" w:name="_Toc61359500"/>
      <w:bookmarkStart w:id="8093" w:name="_Toc67916440"/>
      <w:bookmarkStart w:id="8094" w:name="_Toc75533986"/>
      <w:bookmarkStart w:id="8095" w:name="_Toc75819872"/>
      <w:bookmarkStart w:id="8096" w:name="_Toc76508716"/>
      <w:bookmarkStart w:id="8097" w:name="_Toc76717666"/>
      <w:bookmarkStart w:id="8098" w:name="_Toc83294307"/>
      <w:bookmarkStart w:id="8099" w:name="_Toc84335346"/>
      <w:r>
        <w:t>7.7F.2</w:t>
      </w:r>
      <w:r w:rsidRPr="001C0CC4">
        <w:tab/>
      </w:r>
      <w:r>
        <w:t>Intra-band contiguous shared spectrum channel access CA</w:t>
      </w:r>
      <w:bookmarkEnd w:id="8090"/>
      <w:bookmarkEnd w:id="8091"/>
      <w:bookmarkEnd w:id="8092"/>
      <w:bookmarkEnd w:id="8093"/>
      <w:bookmarkEnd w:id="8094"/>
      <w:bookmarkEnd w:id="8095"/>
      <w:bookmarkEnd w:id="8096"/>
      <w:bookmarkEnd w:id="8097"/>
      <w:bookmarkEnd w:id="8098"/>
      <w:bookmarkEnd w:id="8099"/>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bookmarkStart w:id="8100" w:name="_CRTable7_7F_21"/>
      <w:r w:rsidRPr="001C0CC4">
        <w:rPr>
          <w:rFonts w:cs="Arial"/>
        </w:rPr>
        <w:t xml:space="preserve">Table </w:t>
      </w:r>
      <w:bookmarkEnd w:id="8100"/>
      <w:r w:rsidRPr="001C0CC4">
        <w:rPr>
          <w:rFonts w:cs="Arial"/>
        </w:rPr>
        <w:t>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bookmarkStart w:id="8101" w:name="_CRTable7_7F_22"/>
      <w:r w:rsidRPr="001C0CC4">
        <w:rPr>
          <w:rFonts w:cs="Arial"/>
        </w:rPr>
        <w:t xml:space="preserve">Table </w:t>
      </w:r>
      <w:bookmarkEnd w:id="8101"/>
      <w:r w:rsidRPr="001C0CC4">
        <w:rPr>
          <w:rFonts w:cs="Arial"/>
        </w:rPr>
        <w:t>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8102" w:name="_Toc45888486"/>
      <w:bookmarkStart w:id="8103" w:name="_Toc45889085"/>
      <w:bookmarkStart w:id="8104" w:name="_Toc59650455"/>
      <w:bookmarkStart w:id="8105" w:name="_Toc61357727"/>
      <w:bookmarkStart w:id="8106" w:name="_Toc61359501"/>
      <w:bookmarkStart w:id="8107" w:name="_Toc67916441"/>
      <w:bookmarkStart w:id="8108" w:name="_Toc75533987"/>
      <w:bookmarkStart w:id="8109" w:name="_Toc75819873"/>
      <w:bookmarkStart w:id="8110" w:name="_Toc76508717"/>
      <w:bookmarkStart w:id="8111" w:name="_Toc76717667"/>
      <w:bookmarkStart w:id="8112" w:name="_Toc83294308"/>
      <w:bookmarkStart w:id="8113" w:name="_Toc84335347"/>
      <w:r w:rsidRPr="001C0CC4">
        <w:t>7.8</w:t>
      </w:r>
      <w:r w:rsidRPr="001C0CC4">
        <w:tab/>
        <w:t>Intermodulation characteristics</w:t>
      </w:r>
      <w:bookmarkEnd w:id="8036"/>
      <w:bookmarkEnd w:id="8037"/>
      <w:bookmarkEnd w:id="8038"/>
      <w:bookmarkEnd w:id="8039"/>
      <w:bookmarkEnd w:id="8040"/>
      <w:bookmarkEnd w:id="8041"/>
      <w:bookmarkEnd w:id="8102"/>
      <w:bookmarkEnd w:id="8103"/>
      <w:bookmarkEnd w:id="8104"/>
      <w:bookmarkEnd w:id="8105"/>
      <w:bookmarkEnd w:id="8106"/>
      <w:bookmarkEnd w:id="8107"/>
      <w:bookmarkEnd w:id="8108"/>
      <w:bookmarkEnd w:id="8109"/>
      <w:bookmarkEnd w:id="8110"/>
      <w:bookmarkEnd w:id="8111"/>
      <w:bookmarkEnd w:id="8112"/>
      <w:bookmarkEnd w:id="8113"/>
    </w:p>
    <w:p w14:paraId="1C2CEBAD" w14:textId="77777777" w:rsidR="00DC7196" w:rsidRPr="001C0CC4" w:rsidRDefault="00DC7196" w:rsidP="004E30D3">
      <w:pPr>
        <w:pStyle w:val="Heading3"/>
      </w:pPr>
      <w:bookmarkStart w:id="8114" w:name="_Toc21344501"/>
      <w:bookmarkStart w:id="8115" w:name="_Toc29801989"/>
      <w:bookmarkStart w:id="8116" w:name="_Toc29802413"/>
      <w:bookmarkStart w:id="8117" w:name="_Toc29803038"/>
      <w:bookmarkStart w:id="8118" w:name="_Toc36107780"/>
      <w:bookmarkStart w:id="8119" w:name="_Toc37251554"/>
      <w:bookmarkStart w:id="8120" w:name="_Toc45888487"/>
      <w:bookmarkStart w:id="8121" w:name="_Toc45889086"/>
      <w:bookmarkStart w:id="8122" w:name="_Toc59650456"/>
      <w:bookmarkStart w:id="8123" w:name="_Toc61357728"/>
      <w:bookmarkStart w:id="8124" w:name="_Toc61359502"/>
      <w:bookmarkStart w:id="8125" w:name="_Toc67916442"/>
      <w:bookmarkStart w:id="8126" w:name="_Toc75533988"/>
      <w:bookmarkStart w:id="8127" w:name="_Toc75819874"/>
      <w:bookmarkStart w:id="8128" w:name="_Toc76508718"/>
      <w:bookmarkStart w:id="8129" w:name="_Toc76717668"/>
      <w:bookmarkStart w:id="8130" w:name="_Toc83294309"/>
      <w:bookmarkStart w:id="8131" w:name="_Toc84335348"/>
      <w:r w:rsidRPr="001C0CC4">
        <w:t>7.8.1</w:t>
      </w:r>
      <w:r w:rsidRPr="001C0CC4">
        <w:tab/>
        <w:t>General</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8132" w:name="_Toc21344502"/>
      <w:bookmarkStart w:id="8133" w:name="_Toc29801990"/>
      <w:bookmarkStart w:id="8134" w:name="_Toc29802414"/>
      <w:bookmarkStart w:id="8135" w:name="_Toc29803039"/>
      <w:bookmarkStart w:id="8136" w:name="_Toc36107781"/>
      <w:bookmarkStart w:id="8137" w:name="_Toc37251555"/>
      <w:bookmarkStart w:id="8138" w:name="_Toc45888488"/>
      <w:bookmarkStart w:id="8139" w:name="_Toc45889087"/>
      <w:bookmarkStart w:id="8140" w:name="_Toc59650457"/>
      <w:bookmarkStart w:id="8141" w:name="_Toc61357729"/>
      <w:bookmarkStart w:id="8142" w:name="_Toc61359503"/>
      <w:bookmarkStart w:id="8143" w:name="_Toc67916443"/>
      <w:bookmarkStart w:id="8144" w:name="_Toc75533989"/>
      <w:bookmarkStart w:id="8145" w:name="_Toc75819875"/>
      <w:bookmarkStart w:id="8146" w:name="_Toc76508719"/>
      <w:bookmarkStart w:id="8147" w:name="_Toc76717669"/>
      <w:bookmarkStart w:id="8148" w:name="_Toc83294310"/>
      <w:bookmarkStart w:id="8149" w:name="_Toc84335349"/>
      <w:r w:rsidRPr="001C0CC4">
        <w:t>7.8.2</w:t>
      </w:r>
      <w:r w:rsidRPr="001C0CC4">
        <w:tab/>
        <w:t>Wide band Intermodulation</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6C28F480" w14:textId="77777777" w:rsidR="00290C5B" w:rsidRPr="001C0CC4" w:rsidRDefault="00290C5B" w:rsidP="00290C5B">
      <w:pPr>
        <w:pStyle w:val="TH"/>
      </w:pPr>
      <w:bookmarkStart w:id="8150" w:name="_CRTable7_8_21"/>
      <w:bookmarkStart w:id="8151" w:name="_Toc21344503"/>
      <w:bookmarkStart w:id="8152" w:name="_Toc29801991"/>
      <w:bookmarkStart w:id="8153" w:name="_Toc29802415"/>
      <w:bookmarkStart w:id="8154" w:name="_Toc29803040"/>
      <w:bookmarkStart w:id="8155" w:name="_Toc36107782"/>
      <w:bookmarkStart w:id="8156" w:name="_Toc37251556"/>
      <w:bookmarkStart w:id="8157" w:name="_Toc45888489"/>
      <w:bookmarkStart w:id="8158" w:name="_Toc45889088"/>
      <w:bookmarkStart w:id="8159" w:name="_Toc59650458"/>
      <w:bookmarkStart w:id="8160" w:name="_Toc61357730"/>
      <w:bookmarkStart w:id="8161" w:name="_Toc61359504"/>
      <w:bookmarkStart w:id="8162" w:name="_Toc67916444"/>
      <w:bookmarkStart w:id="8163" w:name="_Toc75533990"/>
      <w:bookmarkStart w:id="8164" w:name="_Toc75819876"/>
      <w:bookmarkStart w:id="8165" w:name="_Toc76508720"/>
      <w:bookmarkStart w:id="8166" w:name="_Toc76717670"/>
      <w:bookmarkStart w:id="8167" w:name="_Toc83294311"/>
      <w:bookmarkStart w:id="8168" w:name="_Toc84335350"/>
      <w:r w:rsidRPr="001C0CC4">
        <w:t xml:space="preserve">Table </w:t>
      </w:r>
      <w:bookmarkEnd w:id="8150"/>
      <w:r w:rsidRPr="001C0CC4">
        <w:t>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6"/>
        <w:gridCol w:w="857"/>
        <w:gridCol w:w="709"/>
        <w:gridCol w:w="798"/>
        <w:gridCol w:w="630"/>
        <w:gridCol w:w="720"/>
        <w:gridCol w:w="720"/>
        <w:gridCol w:w="720"/>
        <w:gridCol w:w="720"/>
        <w:gridCol w:w="720"/>
        <w:gridCol w:w="630"/>
        <w:gridCol w:w="630"/>
        <w:gridCol w:w="761"/>
        <w:gridCol w:w="747"/>
      </w:tblGrid>
      <w:tr w:rsidR="00290C5B" w:rsidRPr="001C0CC4" w14:paraId="75B2C7D1" w14:textId="77777777" w:rsidTr="0026746F">
        <w:trPr>
          <w:trHeight w:val="155"/>
          <w:jc w:val="center"/>
        </w:trPr>
        <w:tc>
          <w:tcPr>
            <w:tcW w:w="1420" w:type="dxa"/>
            <w:tcBorders>
              <w:bottom w:val="nil"/>
            </w:tcBorders>
            <w:shd w:val="clear" w:color="auto" w:fill="auto"/>
          </w:tcPr>
          <w:p w14:paraId="7A38D47F" w14:textId="77777777" w:rsidR="00290C5B" w:rsidRPr="001C0CC4" w:rsidRDefault="00290C5B" w:rsidP="0026746F">
            <w:pPr>
              <w:pStyle w:val="TAH"/>
            </w:pPr>
            <w:r w:rsidRPr="001C0CC4">
              <w:t>Rx parameter</w:t>
            </w:r>
          </w:p>
        </w:tc>
        <w:tc>
          <w:tcPr>
            <w:tcW w:w="851" w:type="dxa"/>
            <w:tcBorders>
              <w:bottom w:val="nil"/>
            </w:tcBorders>
            <w:shd w:val="clear" w:color="auto" w:fill="auto"/>
          </w:tcPr>
          <w:p w14:paraId="713D1208" w14:textId="77777777" w:rsidR="00290C5B" w:rsidRPr="001C0CC4" w:rsidRDefault="00290C5B" w:rsidP="0026746F">
            <w:pPr>
              <w:pStyle w:val="TAH"/>
            </w:pPr>
            <w:r w:rsidRPr="001C0CC4">
              <w:t xml:space="preserve">Units </w:t>
            </w:r>
          </w:p>
        </w:tc>
        <w:tc>
          <w:tcPr>
            <w:tcW w:w="8505" w:type="dxa"/>
            <w:gridSpan w:val="12"/>
          </w:tcPr>
          <w:p w14:paraId="4EE9AD86" w14:textId="77777777" w:rsidR="00290C5B" w:rsidRPr="001C0CC4" w:rsidRDefault="00290C5B" w:rsidP="0026746F">
            <w:pPr>
              <w:pStyle w:val="TAH"/>
            </w:pPr>
            <w:r w:rsidRPr="001C0CC4">
              <w:t>Channel bandwidth</w:t>
            </w:r>
          </w:p>
        </w:tc>
      </w:tr>
      <w:tr w:rsidR="00290C5B" w:rsidRPr="001C0CC4" w14:paraId="3AC32004" w14:textId="77777777" w:rsidTr="0026746F">
        <w:trPr>
          <w:trHeight w:val="108"/>
          <w:jc w:val="center"/>
        </w:trPr>
        <w:tc>
          <w:tcPr>
            <w:tcW w:w="1420" w:type="dxa"/>
            <w:tcBorders>
              <w:top w:val="nil"/>
              <w:bottom w:val="single" w:sz="4" w:space="0" w:color="auto"/>
            </w:tcBorders>
            <w:shd w:val="clear" w:color="auto" w:fill="auto"/>
          </w:tcPr>
          <w:p w14:paraId="66A88A78" w14:textId="77777777" w:rsidR="00290C5B" w:rsidRPr="001C0CC4" w:rsidRDefault="00290C5B" w:rsidP="0026746F">
            <w:pPr>
              <w:pStyle w:val="TAH"/>
            </w:pPr>
          </w:p>
        </w:tc>
        <w:tc>
          <w:tcPr>
            <w:tcW w:w="851" w:type="dxa"/>
            <w:tcBorders>
              <w:top w:val="nil"/>
              <w:bottom w:val="single" w:sz="4" w:space="0" w:color="auto"/>
            </w:tcBorders>
            <w:shd w:val="clear" w:color="auto" w:fill="auto"/>
          </w:tcPr>
          <w:p w14:paraId="6AD50D03" w14:textId="77777777" w:rsidR="00290C5B" w:rsidRPr="001C0CC4" w:rsidRDefault="00290C5B" w:rsidP="0026746F">
            <w:pPr>
              <w:pStyle w:val="TAH"/>
            </w:pPr>
          </w:p>
        </w:tc>
        <w:tc>
          <w:tcPr>
            <w:tcW w:w="709" w:type="dxa"/>
          </w:tcPr>
          <w:p w14:paraId="0A6109C1" w14:textId="77777777" w:rsidR="00290C5B" w:rsidRPr="001C0CC4" w:rsidRDefault="00290C5B" w:rsidP="0026746F">
            <w:pPr>
              <w:pStyle w:val="TAH"/>
            </w:pPr>
            <w:r w:rsidRPr="001C0CC4">
              <w:rPr>
                <w:rFonts w:hint="eastAsia"/>
              </w:rPr>
              <w:t>5</w:t>
            </w:r>
            <w:r w:rsidRPr="001C0CC4">
              <w:br/>
              <w:t>MHz</w:t>
            </w:r>
          </w:p>
        </w:tc>
        <w:tc>
          <w:tcPr>
            <w:tcW w:w="798" w:type="dxa"/>
          </w:tcPr>
          <w:p w14:paraId="47BFE6B0" w14:textId="77777777" w:rsidR="00290C5B" w:rsidRPr="001C0CC4" w:rsidRDefault="00290C5B" w:rsidP="0026746F">
            <w:pPr>
              <w:pStyle w:val="TAH"/>
            </w:pPr>
            <w:r w:rsidRPr="001C0CC4">
              <w:rPr>
                <w:rFonts w:hint="eastAsia"/>
              </w:rPr>
              <w:t>1</w:t>
            </w:r>
            <w:r w:rsidRPr="001C0CC4">
              <w:t>0</w:t>
            </w:r>
            <w:r w:rsidRPr="001C0CC4">
              <w:br/>
              <w:t>MHz</w:t>
            </w:r>
          </w:p>
        </w:tc>
        <w:tc>
          <w:tcPr>
            <w:tcW w:w="630" w:type="dxa"/>
          </w:tcPr>
          <w:p w14:paraId="2801C2E8" w14:textId="77777777" w:rsidR="00290C5B" w:rsidRPr="001C0CC4" w:rsidRDefault="00290C5B" w:rsidP="0026746F">
            <w:pPr>
              <w:pStyle w:val="TAH"/>
            </w:pPr>
            <w:r w:rsidRPr="001C0CC4">
              <w:rPr>
                <w:rFonts w:hint="eastAsia"/>
              </w:rPr>
              <w:t>15</w:t>
            </w:r>
            <w:r w:rsidRPr="001C0CC4">
              <w:br/>
              <w:t>MHz</w:t>
            </w:r>
          </w:p>
        </w:tc>
        <w:tc>
          <w:tcPr>
            <w:tcW w:w="720" w:type="dxa"/>
          </w:tcPr>
          <w:p w14:paraId="669F175E" w14:textId="77777777" w:rsidR="00290C5B" w:rsidRPr="001C0CC4" w:rsidRDefault="00290C5B" w:rsidP="0026746F">
            <w:pPr>
              <w:pStyle w:val="TAH"/>
            </w:pPr>
            <w:r w:rsidRPr="001C0CC4">
              <w:t>20</w:t>
            </w:r>
            <w:r w:rsidRPr="001C0CC4">
              <w:br/>
              <w:t>MHz</w:t>
            </w:r>
          </w:p>
        </w:tc>
        <w:tc>
          <w:tcPr>
            <w:tcW w:w="720" w:type="dxa"/>
          </w:tcPr>
          <w:p w14:paraId="0050703B" w14:textId="77777777" w:rsidR="00290C5B" w:rsidRPr="001C0CC4" w:rsidRDefault="00290C5B" w:rsidP="0026746F">
            <w:pPr>
              <w:pStyle w:val="TAH"/>
            </w:pPr>
            <w:r w:rsidRPr="001C0CC4">
              <w:t>25</w:t>
            </w:r>
            <w:r w:rsidRPr="001C0CC4">
              <w:br/>
              <w:t>MHz</w:t>
            </w:r>
          </w:p>
        </w:tc>
        <w:tc>
          <w:tcPr>
            <w:tcW w:w="720" w:type="dxa"/>
          </w:tcPr>
          <w:p w14:paraId="28EE3D4F" w14:textId="77777777" w:rsidR="00290C5B" w:rsidRPr="001C0CC4" w:rsidRDefault="00290C5B" w:rsidP="0026746F">
            <w:pPr>
              <w:pStyle w:val="TAH"/>
            </w:pPr>
            <w:r w:rsidRPr="001C0CC4">
              <w:t>30</w:t>
            </w:r>
            <w:r w:rsidRPr="001C0CC4">
              <w:br/>
              <w:t>MHz</w:t>
            </w:r>
          </w:p>
        </w:tc>
        <w:tc>
          <w:tcPr>
            <w:tcW w:w="720" w:type="dxa"/>
          </w:tcPr>
          <w:p w14:paraId="56B2CA2E" w14:textId="77777777" w:rsidR="00290C5B" w:rsidRPr="001C0CC4" w:rsidRDefault="00290C5B" w:rsidP="0026746F">
            <w:pPr>
              <w:pStyle w:val="TAH"/>
            </w:pPr>
            <w:r w:rsidRPr="001C0CC4">
              <w:rPr>
                <w:rFonts w:hint="eastAsia"/>
              </w:rPr>
              <w:t>4</w:t>
            </w:r>
            <w:r w:rsidRPr="001C0CC4">
              <w:t>0</w:t>
            </w:r>
            <w:r w:rsidRPr="001C0CC4">
              <w:br/>
              <w:t>MHz</w:t>
            </w:r>
          </w:p>
        </w:tc>
        <w:tc>
          <w:tcPr>
            <w:tcW w:w="720" w:type="dxa"/>
          </w:tcPr>
          <w:p w14:paraId="24031DB4" w14:textId="77777777" w:rsidR="00290C5B" w:rsidRPr="001C0CC4" w:rsidRDefault="00290C5B" w:rsidP="0026746F">
            <w:pPr>
              <w:pStyle w:val="TAH"/>
            </w:pPr>
            <w:r w:rsidRPr="001C0CC4">
              <w:rPr>
                <w:rFonts w:hint="eastAsia"/>
              </w:rPr>
              <w:t>50</w:t>
            </w:r>
            <w:r w:rsidRPr="001C0CC4">
              <w:br/>
              <w:t>MHz</w:t>
            </w:r>
          </w:p>
        </w:tc>
        <w:tc>
          <w:tcPr>
            <w:tcW w:w="630" w:type="dxa"/>
          </w:tcPr>
          <w:p w14:paraId="269757D0" w14:textId="77777777" w:rsidR="00290C5B" w:rsidRPr="001C0CC4" w:rsidRDefault="00290C5B" w:rsidP="0026746F">
            <w:pPr>
              <w:pStyle w:val="TAH"/>
            </w:pPr>
            <w:r w:rsidRPr="001C0CC4">
              <w:rPr>
                <w:rFonts w:hint="eastAsia"/>
              </w:rPr>
              <w:t>60</w:t>
            </w:r>
            <w:r w:rsidRPr="001C0CC4">
              <w:br/>
              <w:t>MHz</w:t>
            </w:r>
          </w:p>
        </w:tc>
        <w:tc>
          <w:tcPr>
            <w:tcW w:w="630" w:type="dxa"/>
          </w:tcPr>
          <w:p w14:paraId="17107CBD" w14:textId="77777777" w:rsidR="00290C5B" w:rsidRPr="001C0CC4" w:rsidRDefault="00290C5B" w:rsidP="0026746F">
            <w:pPr>
              <w:pStyle w:val="TAH"/>
            </w:pPr>
            <w:r w:rsidRPr="001C0CC4">
              <w:rPr>
                <w:rFonts w:hint="eastAsia"/>
              </w:rPr>
              <w:t>80</w:t>
            </w:r>
            <w:r w:rsidRPr="001C0CC4">
              <w:br/>
              <w:t>MHz</w:t>
            </w:r>
          </w:p>
        </w:tc>
        <w:tc>
          <w:tcPr>
            <w:tcW w:w="761" w:type="dxa"/>
          </w:tcPr>
          <w:p w14:paraId="6E8E1EA5" w14:textId="77777777" w:rsidR="00290C5B" w:rsidRPr="001C0CC4" w:rsidRDefault="00290C5B" w:rsidP="0026746F">
            <w:pPr>
              <w:pStyle w:val="TAH"/>
            </w:pPr>
            <w:r w:rsidRPr="001C0CC4">
              <w:t>90</w:t>
            </w:r>
          </w:p>
          <w:p w14:paraId="5D3AA4CA" w14:textId="77777777" w:rsidR="00290C5B" w:rsidRPr="001C0CC4" w:rsidRDefault="00290C5B" w:rsidP="0026746F">
            <w:pPr>
              <w:pStyle w:val="TAH"/>
            </w:pPr>
            <w:r w:rsidRPr="001C0CC4">
              <w:t>MHz</w:t>
            </w:r>
          </w:p>
        </w:tc>
        <w:tc>
          <w:tcPr>
            <w:tcW w:w="747" w:type="dxa"/>
          </w:tcPr>
          <w:p w14:paraId="2DD0B52C" w14:textId="77777777" w:rsidR="00290C5B" w:rsidRPr="001C0CC4" w:rsidRDefault="00290C5B" w:rsidP="0026746F">
            <w:pPr>
              <w:pStyle w:val="TAH"/>
            </w:pPr>
            <w:r w:rsidRPr="001C0CC4">
              <w:rPr>
                <w:rFonts w:hint="eastAsia"/>
              </w:rPr>
              <w:t>100</w:t>
            </w:r>
            <w:r w:rsidRPr="001C0CC4">
              <w:br/>
              <w:t>MHz</w:t>
            </w:r>
          </w:p>
        </w:tc>
      </w:tr>
      <w:tr w:rsidR="00290C5B" w:rsidRPr="001C0CC4" w14:paraId="2F508858" w14:textId="77777777" w:rsidTr="00E325BF">
        <w:trPr>
          <w:trHeight w:val="161"/>
          <w:jc w:val="center"/>
        </w:trPr>
        <w:tc>
          <w:tcPr>
            <w:tcW w:w="1420" w:type="dxa"/>
            <w:tcBorders>
              <w:bottom w:val="nil"/>
            </w:tcBorders>
            <w:shd w:val="clear" w:color="auto" w:fill="auto"/>
          </w:tcPr>
          <w:p w14:paraId="6AB01AC8"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single" w:sz="4" w:space="0" w:color="auto"/>
            </w:tcBorders>
            <w:shd w:val="clear" w:color="auto" w:fill="auto"/>
          </w:tcPr>
          <w:p w14:paraId="010068FD" w14:textId="77777777" w:rsidR="00290C5B" w:rsidRPr="001C0CC4" w:rsidRDefault="00290C5B" w:rsidP="0026746F">
            <w:pPr>
              <w:pStyle w:val="TAC"/>
            </w:pPr>
            <w:r w:rsidRPr="001C0CC4">
              <w:t>dBm</w:t>
            </w:r>
          </w:p>
        </w:tc>
        <w:tc>
          <w:tcPr>
            <w:tcW w:w="8505" w:type="dxa"/>
            <w:gridSpan w:val="12"/>
          </w:tcPr>
          <w:p w14:paraId="07C86ED5" w14:textId="77777777" w:rsidR="00290C5B" w:rsidRPr="001C0CC4" w:rsidRDefault="00290C5B" w:rsidP="0026746F">
            <w:pPr>
              <w:pStyle w:val="TAC"/>
            </w:pPr>
            <w:r w:rsidRPr="001C0CC4">
              <w:t>REFSENS + channel bandwidth specific value below</w:t>
            </w:r>
          </w:p>
        </w:tc>
      </w:tr>
      <w:tr w:rsidR="00290C5B" w:rsidRPr="001C0CC4" w14:paraId="497419B5" w14:textId="77777777" w:rsidTr="00E325BF">
        <w:trPr>
          <w:trHeight w:val="108"/>
          <w:jc w:val="center"/>
        </w:trPr>
        <w:tc>
          <w:tcPr>
            <w:tcW w:w="1420" w:type="dxa"/>
            <w:tcBorders>
              <w:top w:val="nil"/>
            </w:tcBorders>
            <w:shd w:val="clear" w:color="auto" w:fill="auto"/>
          </w:tcPr>
          <w:p w14:paraId="3F8B6854" w14:textId="77777777" w:rsidR="00290C5B" w:rsidRPr="001C0CC4" w:rsidRDefault="00290C5B" w:rsidP="0026746F">
            <w:pPr>
              <w:pStyle w:val="TAC"/>
              <w:jc w:val="left"/>
              <w:rPr>
                <w:bCs/>
              </w:rPr>
            </w:pPr>
          </w:p>
        </w:tc>
        <w:tc>
          <w:tcPr>
            <w:tcW w:w="851" w:type="dxa"/>
            <w:tcBorders>
              <w:top w:val="single" w:sz="4" w:space="0" w:color="auto"/>
            </w:tcBorders>
            <w:shd w:val="clear" w:color="auto" w:fill="auto"/>
          </w:tcPr>
          <w:p w14:paraId="622E443B" w14:textId="77777777" w:rsidR="00290C5B" w:rsidRPr="001C0CC4" w:rsidRDefault="00290C5B" w:rsidP="0026746F">
            <w:pPr>
              <w:pStyle w:val="TAC"/>
              <w:rPr>
                <w:rFonts w:cs="Arial"/>
                <w:kern w:val="2"/>
              </w:rPr>
            </w:pPr>
            <w:r>
              <w:rPr>
                <w:rFonts w:cs="Arial"/>
                <w:kern w:val="2"/>
              </w:rPr>
              <w:t>dB</w:t>
            </w:r>
          </w:p>
        </w:tc>
        <w:tc>
          <w:tcPr>
            <w:tcW w:w="709" w:type="dxa"/>
          </w:tcPr>
          <w:p w14:paraId="23FC6832" w14:textId="77777777" w:rsidR="00290C5B" w:rsidRPr="001C0CC4" w:rsidRDefault="00290C5B" w:rsidP="0026746F">
            <w:pPr>
              <w:pStyle w:val="TAC"/>
            </w:pPr>
            <w:r w:rsidRPr="001C0CC4">
              <w:t>6</w:t>
            </w:r>
          </w:p>
        </w:tc>
        <w:tc>
          <w:tcPr>
            <w:tcW w:w="798" w:type="dxa"/>
          </w:tcPr>
          <w:p w14:paraId="25361B0F" w14:textId="77777777" w:rsidR="00290C5B" w:rsidRPr="001C0CC4" w:rsidRDefault="00290C5B" w:rsidP="0026746F">
            <w:pPr>
              <w:pStyle w:val="TAC"/>
            </w:pPr>
            <w:r w:rsidRPr="001C0CC4">
              <w:t>6</w:t>
            </w:r>
          </w:p>
        </w:tc>
        <w:tc>
          <w:tcPr>
            <w:tcW w:w="630" w:type="dxa"/>
          </w:tcPr>
          <w:p w14:paraId="27B8E093" w14:textId="77777777" w:rsidR="00290C5B" w:rsidRPr="001C0CC4" w:rsidRDefault="00290C5B" w:rsidP="0026746F">
            <w:pPr>
              <w:pStyle w:val="TAC"/>
            </w:pPr>
            <w:r w:rsidRPr="001C0CC4">
              <w:t>7</w:t>
            </w:r>
          </w:p>
        </w:tc>
        <w:tc>
          <w:tcPr>
            <w:tcW w:w="720" w:type="dxa"/>
          </w:tcPr>
          <w:p w14:paraId="7A8C1DDF" w14:textId="77777777" w:rsidR="00290C5B" w:rsidRPr="001C0CC4" w:rsidRDefault="00290C5B" w:rsidP="0026746F">
            <w:pPr>
              <w:pStyle w:val="TAC"/>
            </w:pPr>
            <w:r w:rsidRPr="001C0CC4">
              <w:t>9</w:t>
            </w:r>
          </w:p>
        </w:tc>
        <w:tc>
          <w:tcPr>
            <w:tcW w:w="720" w:type="dxa"/>
          </w:tcPr>
          <w:p w14:paraId="6C62F63C" w14:textId="77777777" w:rsidR="00290C5B" w:rsidRPr="001C0CC4" w:rsidRDefault="00290C5B" w:rsidP="0026746F">
            <w:pPr>
              <w:pStyle w:val="TAC"/>
            </w:pPr>
            <w:r w:rsidRPr="001C0CC4">
              <w:t>10</w:t>
            </w:r>
          </w:p>
        </w:tc>
        <w:tc>
          <w:tcPr>
            <w:tcW w:w="720" w:type="dxa"/>
          </w:tcPr>
          <w:p w14:paraId="2B8D5050" w14:textId="77777777" w:rsidR="00290C5B" w:rsidRPr="001C0CC4" w:rsidRDefault="00290C5B" w:rsidP="0026746F">
            <w:pPr>
              <w:pStyle w:val="TAC"/>
            </w:pPr>
            <w:r w:rsidRPr="001C0CC4">
              <w:t>11</w:t>
            </w:r>
          </w:p>
        </w:tc>
        <w:tc>
          <w:tcPr>
            <w:tcW w:w="720" w:type="dxa"/>
          </w:tcPr>
          <w:p w14:paraId="674ED1EB" w14:textId="77777777" w:rsidR="00290C5B" w:rsidRPr="001C0CC4" w:rsidRDefault="00290C5B" w:rsidP="0026746F">
            <w:pPr>
              <w:pStyle w:val="TAC"/>
            </w:pPr>
            <w:r w:rsidRPr="001C0CC4">
              <w:t>12</w:t>
            </w:r>
          </w:p>
        </w:tc>
        <w:tc>
          <w:tcPr>
            <w:tcW w:w="720" w:type="dxa"/>
          </w:tcPr>
          <w:p w14:paraId="55D821CD" w14:textId="77777777" w:rsidR="00290C5B" w:rsidRPr="001C0CC4" w:rsidRDefault="00290C5B" w:rsidP="0026746F">
            <w:pPr>
              <w:pStyle w:val="TAC"/>
            </w:pPr>
            <w:r w:rsidRPr="001C0CC4">
              <w:t>13</w:t>
            </w:r>
          </w:p>
        </w:tc>
        <w:tc>
          <w:tcPr>
            <w:tcW w:w="630" w:type="dxa"/>
          </w:tcPr>
          <w:p w14:paraId="5F9591DC" w14:textId="77777777" w:rsidR="00290C5B" w:rsidRPr="001C0CC4" w:rsidRDefault="00290C5B" w:rsidP="0026746F">
            <w:pPr>
              <w:pStyle w:val="TAC"/>
            </w:pPr>
            <w:r w:rsidRPr="001C0CC4">
              <w:t>14</w:t>
            </w:r>
          </w:p>
        </w:tc>
        <w:tc>
          <w:tcPr>
            <w:tcW w:w="630" w:type="dxa"/>
          </w:tcPr>
          <w:p w14:paraId="08097D57" w14:textId="77777777" w:rsidR="00290C5B" w:rsidRPr="001C0CC4" w:rsidRDefault="00290C5B" w:rsidP="0026746F">
            <w:pPr>
              <w:pStyle w:val="TAC"/>
            </w:pPr>
            <w:r w:rsidRPr="001C0CC4">
              <w:t>15</w:t>
            </w:r>
          </w:p>
        </w:tc>
        <w:tc>
          <w:tcPr>
            <w:tcW w:w="761" w:type="dxa"/>
          </w:tcPr>
          <w:p w14:paraId="6F1A32F7" w14:textId="77777777" w:rsidR="00290C5B" w:rsidRPr="001C0CC4" w:rsidRDefault="00290C5B" w:rsidP="0026746F">
            <w:pPr>
              <w:pStyle w:val="TAC"/>
            </w:pPr>
            <w:r w:rsidRPr="001C0CC4">
              <w:t>15</w:t>
            </w:r>
          </w:p>
        </w:tc>
        <w:tc>
          <w:tcPr>
            <w:tcW w:w="747" w:type="dxa"/>
          </w:tcPr>
          <w:p w14:paraId="5B222F0E" w14:textId="77777777" w:rsidR="00290C5B" w:rsidRPr="001C0CC4" w:rsidRDefault="00290C5B" w:rsidP="0026746F">
            <w:pPr>
              <w:pStyle w:val="TAC"/>
            </w:pPr>
            <w:r w:rsidRPr="001C0CC4">
              <w:t>16</w:t>
            </w:r>
          </w:p>
        </w:tc>
      </w:tr>
      <w:tr w:rsidR="00290C5B" w:rsidRPr="001C0CC4" w14:paraId="086D999B" w14:textId="77777777" w:rsidTr="0026746F">
        <w:trPr>
          <w:trHeight w:val="308"/>
          <w:jc w:val="center"/>
        </w:trPr>
        <w:tc>
          <w:tcPr>
            <w:tcW w:w="1426" w:type="dxa"/>
          </w:tcPr>
          <w:p w14:paraId="060B04A2"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857" w:type="dxa"/>
          </w:tcPr>
          <w:p w14:paraId="6FBD6017" w14:textId="77777777" w:rsidR="00290C5B" w:rsidRPr="001C0CC4" w:rsidRDefault="00290C5B" w:rsidP="0026746F">
            <w:pPr>
              <w:pStyle w:val="TAC"/>
            </w:pPr>
            <w:r w:rsidRPr="001C0CC4">
              <w:t>dBm</w:t>
            </w:r>
          </w:p>
        </w:tc>
        <w:tc>
          <w:tcPr>
            <w:tcW w:w="8505" w:type="dxa"/>
            <w:gridSpan w:val="12"/>
          </w:tcPr>
          <w:p w14:paraId="4F1C36C2" w14:textId="77777777" w:rsidR="00290C5B" w:rsidRPr="001C0CC4" w:rsidRDefault="00290C5B" w:rsidP="0026746F">
            <w:pPr>
              <w:pStyle w:val="TAC"/>
            </w:pPr>
            <w:r w:rsidRPr="001C0CC4">
              <w:t>-46</w:t>
            </w:r>
          </w:p>
        </w:tc>
      </w:tr>
      <w:tr w:rsidR="00290C5B" w:rsidRPr="001C0CC4" w14:paraId="6737510C" w14:textId="77777777" w:rsidTr="0026746F">
        <w:trPr>
          <w:trHeight w:val="308"/>
          <w:jc w:val="center"/>
        </w:trPr>
        <w:tc>
          <w:tcPr>
            <w:tcW w:w="1426" w:type="dxa"/>
          </w:tcPr>
          <w:p w14:paraId="6FAA7CB6" w14:textId="77777777" w:rsidR="00290C5B" w:rsidRPr="001C0CC4" w:rsidRDefault="00290C5B" w:rsidP="0026746F">
            <w:pPr>
              <w:pStyle w:val="TAC"/>
              <w:jc w:val="left"/>
            </w:pPr>
            <w:r w:rsidRPr="001C0CC4">
              <w:t>P</w:t>
            </w:r>
            <w:r w:rsidRPr="001C0CC4">
              <w:rPr>
                <w:vertAlign w:val="subscript"/>
              </w:rPr>
              <w:t>Interferer 2</w:t>
            </w:r>
            <w:r>
              <w:t xml:space="preserve"> </w:t>
            </w:r>
            <w:r w:rsidRPr="001C0CC4">
              <w:t>(Modulated)</w:t>
            </w:r>
          </w:p>
        </w:tc>
        <w:tc>
          <w:tcPr>
            <w:tcW w:w="857" w:type="dxa"/>
          </w:tcPr>
          <w:p w14:paraId="7A7F552A" w14:textId="77777777" w:rsidR="00290C5B" w:rsidRPr="001C0CC4" w:rsidRDefault="00290C5B" w:rsidP="0026746F">
            <w:pPr>
              <w:pStyle w:val="TAC"/>
            </w:pPr>
            <w:r w:rsidRPr="001C0CC4">
              <w:t>dBm</w:t>
            </w:r>
          </w:p>
        </w:tc>
        <w:tc>
          <w:tcPr>
            <w:tcW w:w="8505" w:type="dxa"/>
            <w:gridSpan w:val="12"/>
          </w:tcPr>
          <w:p w14:paraId="01F320A0" w14:textId="77777777" w:rsidR="00290C5B" w:rsidRPr="001C0CC4" w:rsidRDefault="00290C5B" w:rsidP="0026746F">
            <w:pPr>
              <w:pStyle w:val="TAC"/>
            </w:pPr>
            <w:r w:rsidRPr="001C0CC4">
              <w:t>-46</w:t>
            </w:r>
          </w:p>
        </w:tc>
      </w:tr>
      <w:tr w:rsidR="00290C5B" w:rsidRPr="001C0CC4" w14:paraId="044B4EE9" w14:textId="77777777" w:rsidTr="0026746F">
        <w:trPr>
          <w:trHeight w:val="161"/>
          <w:jc w:val="center"/>
        </w:trPr>
        <w:tc>
          <w:tcPr>
            <w:tcW w:w="1426" w:type="dxa"/>
          </w:tcPr>
          <w:p w14:paraId="502D18AB" w14:textId="77777777" w:rsidR="00290C5B" w:rsidRPr="001C0CC4" w:rsidRDefault="00290C5B" w:rsidP="0026746F">
            <w:pPr>
              <w:pStyle w:val="TAC"/>
              <w:jc w:val="left"/>
            </w:pPr>
            <w:r w:rsidRPr="001C0CC4">
              <w:t>BW</w:t>
            </w:r>
            <w:r w:rsidRPr="001C0CC4">
              <w:rPr>
                <w:vertAlign w:val="subscript"/>
              </w:rPr>
              <w:t>Interferer 2</w:t>
            </w:r>
          </w:p>
        </w:tc>
        <w:tc>
          <w:tcPr>
            <w:tcW w:w="857" w:type="dxa"/>
          </w:tcPr>
          <w:p w14:paraId="6D184AC2" w14:textId="77777777" w:rsidR="00290C5B" w:rsidRPr="001C0CC4" w:rsidRDefault="00290C5B" w:rsidP="0026746F">
            <w:pPr>
              <w:pStyle w:val="TAC"/>
            </w:pPr>
            <w:r w:rsidRPr="001C0CC4">
              <w:t>MHz</w:t>
            </w:r>
          </w:p>
        </w:tc>
        <w:tc>
          <w:tcPr>
            <w:tcW w:w="8505" w:type="dxa"/>
            <w:gridSpan w:val="12"/>
          </w:tcPr>
          <w:p w14:paraId="57F8F13B" w14:textId="77777777" w:rsidR="00290C5B" w:rsidRPr="001C0CC4" w:rsidRDefault="00290C5B" w:rsidP="0026746F">
            <w:pPr>
              <w:pStyle w:val="TAC"/>
            </w:pPr>
            <w:r w:rsidRPr="001C0CC4">
              <w:t>5</w:t>
            </w:r>
          </w:p>
        </w:tc>
      </w:tr>
      <w:tr w:rsidR="00290C5B" w:rsidRPr="001C0CC4" w14:paraId="18219F60" w14:textId="77777777" w:rsidTr="0026746F">
        <w:trPr>
          <w:trHeight w:val="463"/>
          <w:jc w:val="center"/>
        </w:trPr>
        <w:tc>
          <w:tcPr>
            <w:tcW w:w="1426" w:type="dxa"/>
          </w:tcPr>
          <w:p w14:paraId="581EF864" w14:textId="77777777" w:rsidR="00290C5B" w:rsidRPr="00151AF1" w:rsidRDefault="00290C5B" w:rsidP="0026746F">
            <w:pPr>
              <w:pStyle w:val="TAC"/>
              <w:jc w:val="left"/>
            </w:pPr>
            <w:r w:rsidRPr="001C0CC4">
              <w:t>F</w:t>
            </w:r>
            <w:r w:rsidRPr="001C0CC4">
              <w:rPr>
                <w:vertAlign w:val="subscript"/>
              </w:rPr>
              <w:t>Interferer 1</w:t>
            </w:r>
            <w:r>
              <w:t xml:space="preserve"> </w:t>
            </w:r>
            <w:r w:rsidRPr="001C0CC4">
              <w:t>(Offset)</w:t>
            </w:r>
          </w:p>
        </w:tc>
        <w:tc>
          <w:tcPr>
            <w:tcW w:w="857" w:type="dxa"/>
          </w:tcPr>
          <w:p w14:paraId="372BF390" w14:textId="77777777" w:rsidR="00290C5B" w:rsidRPr="001C0CC4" w:rsidRDefault="00290C5B" w:rsidP="0026746F">
            <w:pPr>
              <w:pStyle w:val="TAC"/>
            </w:pPr>
            <w:r w:rsidRPr="001C0CC4">
              <w:t>MHz</w:t>
            </w:r>
          </w:p>
        </w:tc>
        <w:tc>
          <w:tcPr>
            <w:tcW w:w="8505" w:type="dxa"/>
            <w:gridSpan w:val="12"/>
          </w:tcPr>
          <w:p w14:paraId="75D60214" w14:textId="77777777" w:rsidR="00AA2487" w:rsidRPr="001C0CC4" w:rsidRDefault="00AA2487" w:rsidP="00AA2487">
            <w:pPr>
              <w:pStyle w:val="TAC"/>
            </w:pPr>
            <w:r w:rsidRPr="001C0CC4">
              <w:t>-BW</w:t>
            </w:r>
            <w:r w:rsidRPr="00835F44">
              <w:rPr>
                <w:vertAlign w:val="subscript"/>
              </w:rPr>
              <w:t>Channel</w:t>
            </w:r>
            <w:r w:rsidRPr="001C0CC4">
              <w:t>/2 – 7.5</w:t>
            </w:r>
          </w:p>
          <w:p w14:paraId="2E1AA0D1" w14:textId="77777777" w:rsidR="00AA2487" w:rsidRPr="001C0CC4" w:rsidRDefault="00AA2487" w:rsidP="00AA2487">
            <w:pPr>
              <w:pStyle w:val="TAC"/>
            </w:pPr>
            <w:r w:rsidRPr="001C0CC4">
              <w:t>/</w:t>
            </w:r>
          </w:p>
          <w:p w14:paraId="7B020909" w14:textId="4E984CF7" w:rsidR="00290C5B" w:rsidRPr="001C0CC4" w:rsidRDefault="00AA2487" w:rsidP="00AA2487">
            <w:pPr>
              <w:pStyle w:val="TAC"/>
            </w:pPr>
            <w:r w:rsidRPr="001C0CC4">
              <w:t>+BW</w:t>
            </w:r>
            <w:r w:rsidRPr="00835F44">
              <w:rPr>
                <w:vertAlign w:val="subscript"/>
              </w:rPr>
              <w:t>Channel</w:t>
            </w:r>
            <w:r w:rsidRPr="001C0CC4">
              <w:t>/2 + 7.5</w:t>
            </w:r>
          </w:p>
        </w:tc>
      </w:tr>
      <w:tr w:rsidR="00290C5B" w:rsidRPr="001C0CC4" w14:paraId="10FFC71E" w14:textId="77777777" w:rsidTr="0026746F">
        <w:trPr>
          <w:trHeight w:val="308"/>
          <w:jc w:val="center"/>
        </w:trPr>
        <w:tc>
          <w:tcPr>
            <w:tcW w:w="1426" w:type="dxa"/>
          </w:tcPr>
          <w:p w14:paraId="5CEBD827" w14:textId="77777777" w:rsidR="00290C5B" w:rsidRPr="001C0CC4" w:rsidRDefault="00290C5B" w:rsidP="0026746F">
            <w:pPr>
              <w:pStyle w:val="TAC"/>
              <w:jc w:val="left"/>
            </w:pPr>
            <w:r w:rsidRPr="001C0CC4">
              <w:t>F</w:t>
            </w:r>
            <w:r w:rsidRPr="001C0CC4">
              <w:rPr>
                <w:vertAlign w:val="subscript"/>
              </w:rPr>
              <w:t>Interferer 2</w:t>
            </w:r>
            <w:r>
              <w:t xml:space="preserve"> </w:t>
            </w:r>
            <w:r w:rsidRPr="001C0CC4">
              <w:t>(Offset)</w:t>
            </w:r>
          </w:p>
        </w:tc>
        <w:tc>
          <w:tcPr>
            <w:tcW w:w="857" w:type="dxa"/>
          </w:tcPr>
          <w:p w14:paraId="5ED0256F" w14:textId="77777777" w:rsidR="00290C5B" w:rsidRPr="001C0CC4" w:rsidRDefault="00290C5B" w:rsidP="0026746F">
            <w:pPr>
              <w:pStyle w:val="TAC"/>
            </w:pPr>
            <w:r w:rsidRPr="001C0CC4">
              <w:t>MHz</w:t>
            </w:r>
          </w:p>
        </w:tc>
        <w:tc>
          <w:tcPr>
            <w:tcW w:w="8505" w:type="dxa"/>
            <w:gridSpan w:val="12"/>
          </w:tcPr>
          <w:p w14:paraId="72390849" w14:textId="77777777" w:rsidR="00290C5B" w:rsidRPr="001C0CC4" w:rsidRDefault="00290C5B" w:rsidP="0026746F">
            <w:pPr>
              <w:pStyle w:val="TAC"/>
              <w:rPr>
                <w:bCs/>
              </w:rPr>
            </w:pPr>
            <w:r w:rsidRPr="001C0CC4">
              <w:t>2*F</w:t>
            </w:r>
            <w:r w:rsidRPr="001C0CC4">
              <w:rPr>
                <w:vertAlign w:val="subscript"/>
              </w:rPr>
              <w:t>Interferer 1</w:t>
            </w:r>
          </w:p>
        </w:tc>
      </w:tr>
      <w:tr w:rsidR="00290C5B" w:rsidRPr="001C0CC4" w14:paraId="4E3E0943" w14:textId="77777777" w:rsidTr="0026746F">
        <w:trPr>
          <w:trHeight w:val="299"/>
          <w:jc w:val="center"/>
        </w:trPr>
        <w:tc>
          <w:tcPr>
            <w:tcW w:w="10788" w:type="dxa"/>
            <w:gridSpan w:val="14"/>
          </w:tcPr>
          <w:p w14:paraId="3F868145" w14:textId="77777777" w:rsidR="00290C5B" w:rsidRPr="001C0CC4" w:rsidRDefault="00290C5B"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61A16D3" w14:textId="77777777" w:rsidR="00290C5B" w:rsidRPr="001C0CC4" w:rsidRDefault="00290C5B" w:rsidP="0026746F">
            <w:pPr>
              <w:pStyle w:val="TAN"/>
            </w:pPr>
            <w:r w:rsidRPr="001C0CC4">
              <w:t>NOTE 2:</w:t>
            </w:r>
            <w:r w:rsidRPr="001C0CC4">
              <w:tab/>
              <w:t>Reference measurement channel is specified in Annexes A.2.2, A.2.3, A.3.2, and A.3.3 (with one sided dynamic OCNG Pattern OP.1 FDD/TDD for the DL-signal as described in Annex A.5.1.1/A.5.2.1).</w:t>
            </w:r>
          </w:p>
          <w:p w14:paraId="51EA5F90"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2760F905"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3CF61E04" w14:textId="77777777" w:rsidR="00290C5B" w:rsidRPr="001C0CC4" w:rsidRDefault="00290C5B" w:rsidP="00290C5B"/>
    <w:p w14:paraId="48EA4EA7" w14:textId="77777777" w:rsidR="00290C5B" w:rsidRPr="001C0CC4" w:rsidRDefault="00290C5B" w:rsidP="00290C5B">
      <w:pPr>
        <w:pStyle w:val="TH"/>
      </w:pPr>
      <w:bookmarkStart w:id="8169" w:name="_CRTable7_8_22"/>
      <w:r w:rsidRPr="001C0CC4">
        <w:t xml:space="preserve">Table </w:t>
      </w:r>
      <w:bookmarkEnd w:id="8169"/>
      <w:r w:rsidRPr="001C0CC4">
        <w:t>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290C5B" w:rsidRPr="001C0CC4" w14:paraId="1B3CEB89" w14:textId="77777777" w:rsidTr="0026746F">
        <w:trPr>
          <w:trHeight w:val="155"/>
          <w:jc w:val="center"/>
        </w:trPr>
        <w:tc>
          <w:tcPr>
            <w:tcW w:w="629" w:type="pct"/>
            <w:tcBorders>
              <w:bottom w:val="nil"/>
            </w:tcBorders>
            <w:shd w:val="clear" w:color="auto" w:fill="auto"/>
          </w:tcPr>
          <w:p w14:paraId="5FD83648" w14:textId="77777777" w:rsidR="00290C5B" w:rsidRPr="001C0CC4" w:rsidRDefault="00290C5B" w:rsidP="0026746F">
            <w:pPr>
              <w:pStyle w:val="TAH"/>
            </w:pPr>
            <w:r w:rsidRPr="001C0CC4">
              <w:t>Rx parameter</w:t>
            </w:r>
          </w:p>
        </w:tc>
        <w:tc>
          <w:tcPr>
            <w:tcW w:w="353" w:type="pct"/>
            <w:tcBorders>
              <w:bottom w:val="nil"/>
            </w:tcBorders>
            <w:shd w:val="clear" w:color="auto" w:fill="auto"/>
          </w:tcPr>
          <w:p w14:paraId="04A74B4A" w14:textId="77777777" w:rsidR="00290C5B" w:rsidRPr="001C0CC4" w:rsidRDefault="00290C5B" w:rsidP="0026746F">
            <w:pPr>
              <w:pStyle w:val="TAH"/>
            </w:pPr>
            <w:r w:rsidRPr="001C0CC4">
              <w:t>Units</w:t>
            </w:r>
          </w:p>
        </w:tc>
        <w:tc>
          <w:tcPr>
            <w:tcW w:w="4018" w:type="pct"/>
            <w:gridSpan w:val="8"/>
          </w:tcPr>
          <w:p w14:paraId="21001546" w14:textId="77777777" w:rsidR="00290C5B" w:rsidRPr="001C0CC4" w:rsidRDefault="00290C5B" w:rsidP="0026746F">
            <w:pPr>
              <w:pStyle w:val="TAH"/>
            </w:pPr>
            <w:r w:rsidRPr="001C0CC4">
              <w:t>Channel bandwidth</w:t>
            </w:r>
          </w:p>
        </w:tc>
      </w:tr>
      <w:tr w:rsidR="00290C5B" w:rsidRPr="001C0CC4" w14:paraId="56B42D8B" w14:textId="77777777" w:rsidTr="0026746F">
        <w:trPr>
          <w:trHeight w:val="108"/>
          <w:jc w:val="center"/>
        </w:trPr>
        <w:tc>
          <w:tcPr>
            <w:tcW w:w="629" w:type="pct"/>
            <w:tcBorders>
              <w:top w:val="nil"/>
            </w:tcBorders>
            <w:shd w:val="clear" w:color="auto" w:fill="auto"/>
          </w:tcPr>
          <w:p w14:paraId="0B2496BA" w14:textId="77777777" w:rsidR="00290C5B" w:rsidRPr="001C0CC4" w:rsidRDefault="00290C5B" w:rsidP="0026746F">
            <w:pPr>
              <w:pStyle w:val="TAH"/>
            </w:pPr>
          </w:p>
        </w:tc>
        <w:tc>
          <w:tcPr>
            <w:tcW w:w="353" w:type="pct"/>
            <w:tcBorders>
              <w:top w:val="nil"/>
            </w:tcBorders>
            <w:shd w:val="clear" w:color="auto" w:fill="auto"/>
          </w:tcPr>
          <w:p w14:paraId="15B71AA4" w14:textId="77777777" w:rsidR="00290C5B" w:rsidRPr="001C0CC4" w:rsidRDefault="00290C5B" w:rsidP="0026746F">
            <w:pPr>
              <w:pStyle w:val="TAH"/>
            </w:pPr>
          </w:p>
        </w:tc>
        <w:tc>
          <w:tcPr>
            <w:tcW w:w="416" w:type="pct"/>
          </w:tcPr>
          <w:p w14:paraId="2C85BA7B" w14:textId="77777777" w:rsidR="00290C5B" w:rsidRPr="001C0CC4" w:rsidRDefault="00290C5B" w:rsidP="0026746F">
            <w:pPr>
              <w:pStyle w:val="TAH"/>
            </w:pPr>
            <w:r w:rsidRPr="001C0CC4">
              <w:rPr>
                <w:rFonts w:hint="eastAsia"/>
              </w:rPr>
              <w:t>1</w:t>
            </w:r>
            <w:r w:rsidRPr="001C0CC4">
              <w:t>0</w:t>
            </w:r>
            <w:r w:rsidRPr="001C0CC4">
              <w:br/>
              <w:t>MHz</w:t>
            </w:r>
          </w:p>
        </w:tc>
        <w:tc>
          <w:tcPr>
            <w:tcW w:w="515" w:type="pct"/>
          </w:tcPr>
          <w:p w14:paraId="214FBD4E" w14:textId="77777777" w:rsidR="00290C5B" w:rsidRPr="001C0CC4" w:rsidRDefault="00290C5B" w:rsidP="0026746F">
            <w:pPr>
              <w:pStyle w:val="TAH"/>
            </w:pPr>
            <w:r w:rsidRPr="001C0CC4">
              <w:t>20</w:t>
            </w:r>
            <w:r w:rsidRPr="001C0CC4">
              <w:br/>
              <w:t>MHz</w:t>
            </w:r>
          </w:p>
        </w:tc>
        <w:tc>
          <w:tcPr>
            <w:tcW w:w="515" w:type="pct"/>
          </w:tcPr>
          <w:p w14:paraId="0B1E0ACB" w14:textId="77777777" w:rsidR="00290C5B" w:rsidRPr="001C0CC4" w:rsidRDefault="00290C5B" w:rsidP="0026746F">
            <w:pPr>
              <w:pStyle w:val="TAH"/>
            </w:pPr>
            <w:r w:rsidRPr="001C0CC4">
              <w:rPr>
                <w:rFonts w:hint="eastAsia"/>
              </w:rPr>
              <w:t>4</w:t>
            </w:r>
            <w:r w:rsidRPr="001C0CC4">
              <w:t>0</w:t>
            </w:r>
            <w:r w:rsidRPr="001C0CC4">
              <w:br/>
              <w:t>MHz</w:t>
            </w:r>
          </w:p>
        </w:tc>
        <w:tc>
          <w:tcPr>
            <w:tcW w:w="515" w:type="pct"/>
          </w:tcPr>
          <w:p w14:paraId="1A90BCBB" w14:textId="77777777" w:rsidR="00290C5B" w:rsidRPr="001C0CC4" w:rsidRDefault="00290C5B" w:rsidP="0026746F">
            <w:pPr>
              <w:pStyle w:val="TAH"/>
            </w:pPr>
            <w:r w:rsidRPr="001C0CC4">
              <w:rPr>
                <w:rFonts w:hint="eastAsia"/>
              </w:rPr>
              <w:t>50</w:t>
            </w:r>
            <w:r w:rsidRPr="001C0CC4">
              <w:br/>
              <w:t>MHz</w:t>
            </w:r>
          </w:p>
        </w:tc>
        <w:tc>
          <w:tcPr>
            <w:tcW w:w="515" w:type="pct"/>
          </w:tcPr>
          <w:p w14:paraId="3DA50124" w14:textId="77777777" w:rsidR="00290C5B" w:rsidRPr="001C0CC4" w:rsidRDefault="00290C5B" w:rsidP="0026746F">
            <w:pPr>
              <w:pStyle w:val="TAH"/>
            </w:pPr>
            <w:r w:rsidRPr="001C0CC4">
              <w:rPr>
                <w:rFonts w:hint="eastAsia"/>
              </w:rPr>
              <w:t>60</w:t>
            </w:r>
            <w:r w:rsidRPr="001C0CC4">
              <w:br/>
              <w:t>MHz</w:t>
            </w:r>
          </w:p>
        </w:tc>
        <w:tc>
          <w:tcPr>
            <w:tcW w:w="515" w:type="pct"/>
          </w:tcPr>
          <w:p w14:paraId="7E29862F" w14:textId="77777777" w:rsidR="00290C5B" w:rsidRPr="001C0CC4" w:rsidRDefault="00290C5B" w:rsidP="0026746F">
            <w:pPr>
              <w:pStyle w:val="TAH"/>
            </w:pPr>
            <w:r w:rsidRPr="001C0CC4">
              <w:rPr>
                <w:rFonts w:hint="eastAsia"/>
              </w:rPr>
              <w:t>80</w:t>
            </w:r>
            <w:r w:rsidRPr="001C0CC4">
              <w:br/>
              <w:t>MHz</w:t>
            </w:r>
          </w:p>
        </w:tc>
        <w:tc>
          <w:tcPr>
            <w:tcW w:w="515" w:type="pct"/>
          </w:tcPr>
          <w:p w14:paraId="1A0DBD8D" w14:textId="77777777" w:rsidR="00290C5B" w:rsidRPr="001C0CC4" w:rsidRDefault="00290C5B" w:rsidP="0026746F">
            <w:pPr>
              <w:pStyle w:val="TAH"/>
            </w:pPr>
            <w:r w:rsidRPr="001C0CC4">
              <w:t>90</w:t>
            </w:r>
          </w:p>
          <w:p w14:paraId="1C2D8319" w14:textId="77777777" w:rsidR="00290C5B" w:rsidRPr="001C0CC4" w:rsidRDefault="00290C5B" w:rsidP="0026746F">
            <w:pPr>
              <w:pStyle w:val="TAH"/>
            </w:pPr>
            <w:r w:rsidRPr="001C0CC4">
              <w:t>MHz</w:t>
            </w:r>
          </w:p>
        </w:tc>
        <w:tc>
          <w:tcPr>
            <w:tcW w:w="512" w:type="pct"/>
          </w:tcPr>
          <w:p w14:paraId="190B0464" w14:textId="77777777" w:rsidR="00290C5B" w:rsidRPr="001C0CC4" w:rsidRDefault="00290C5B" w:rsidP="0026746F">
            <w:pPr>
              <w:pStyle w:val="TAH"/>
            </w:pPr>
            <w:r w:rsidRPr="001C0CC4">
              <w:rPr>
                <w:rFonts w:hint="eastAsia"/>
              </w:rPr>
              <w:t>100</w:t>
            </w:r>
            <w:r w:rsidRPr="001C0CC4">
              <w:br/>
              <w:t>MHz</w:t>
            </w:r>
          </w:p>
        </w:tc>
      </w:tr>
      <w:tr w:rsidR="00290C5B" w:rsidRPr="001C0CC4" w14:paraId="723AC9D8" w14:textId="77777777" w:rsidTr="0026746F">
        <w:trPr>
          <w:trHeight w:val="161"/>
          <w:jc w:val="center"/>
        </w:trPr>
        <w:tc>
          <w:tcPr>
            <w:tcW w:w="629" w:type="pct"/>
          </w:tcPr>
          <w:p w14:paraId="594416B2"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24278567" w14:textId="77777777" w:rsidR="00290C5B" w:rsidRPr="001C0CC4" w:rsidRDefault="00290C5B" w:rsidP="0026746F">
            <w:pPr>
              <w:pStyle w:val="TAC"/>
            </w:pPr>
            <w:r w:rsidRPr="001C0CC4">
              <w:t>dBm</w:t>
            </w:r>
          </w:p>
        </w:tc>
        <w:tc>
          <w:tcPr>
            <w:tcW w:w="4018" w:type="pct"/>
            <w:gridSpan w:val="8"/>
          </w:tcPr>
          <w:p w14:paraId="1B3598FC" w14:textId="77777777" w:rsidR="00290C5B" w:rsidRPr="001C0CC4" w:rsidRDefault="00290C5B" w:rsidP="0026746F">
            <w:pPr>
              <w:pStyle w:val="TAC"/>
            </w:pPr>
            <w:r w:rsidRPr="001C0CC4">
              <w:t>REFSENS + 6</w:t>
            </w:r>
            <w:r>
              <w:t xml:space="preserve"> dB</w:t>
            </w:r>
          </w:p>
        </w:tc>
      </w:tr>
      <w:tr w:rsidR="00290C5B" w:rsidRPr="001C0CC4" w14:paraId="3755CAB3" w14:textId="77777777" w:rsidTr="0026746F">
        <w:trPr>
          <w:trHeight w:val="308"/>
          <w:jc w:val="center"/>
        </w:trPr>
        <w:tc>
          <w:tcPr>
            <w:tcW w:w="629" w:type="pct"/>
          </w:tcPr>
          <w:p w14:paraId="545E5C8D"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3117B71" w14:textId="77777777" w:rsidR="00290C5B" w:rsidRPr="001C0CC4" w:rsidRDefault="00290C5B" w:rsidP="0026746F">
            <w:pPr>
              <w:pStyle w:val="TAC"/>
            </w:pPr>
            <w:r w:rsidRPr="001C0CC4">
              <w:t>dBm</w:t>
            </w:r>
          </w:p>
        </w:tc>
        <w:tc>
          <w:tcPr>
            <w:tcW w:w="4018" w:type="pct"/>
            <w:gridSpan w:val="8"/>
          </w:tcPr>
          <w:p w14:paraId="10B97F50" w14:textId="77777777" w:rsidR="00290C5B" w:rsidRPr="001C0CC4" w:rsidRDefault="00290C5B" w:rsidP="0026746F">
            <w:pPr>
              <w:pStyle w:val="TAC"/>
            </w:pPr>
            <w:r w:rsidRPr="001C0CC4">
              <w:t>-46</w:t>
            </w:r>
          </w:p>
        </w:tc>
      </w:tr>
      <w:tr w:rsidR="00290C5B" w:rsidRPr="001C0CC4" w14:paraId="0019B6B3" w14:textId="77777777" w:rsidTr="0026746F">
        <w:trPr>
          <w:trHeight w:val="308"/>
          <w:jc w:val="center"/>
        </w:trPr>
        <w:tc>
          <w:tcPr>
            <w:tcW w:w="629" w:type="pct"/>
          </w:tcPr>
          <w:p w14:paraId="714DF610" w14:textId="77777777" w:rsidR="00290C5B" w:rsidRPr="001C0CC4" w:rsidRDefault="00290C5B" w:rsidP="0026746F">
            <w:pPr>
              <w:pStyle w:val="TAC"/>
              <w:jc w:val="left"/>
            </w:pPr>
            <w:r w:rsidRPr="001C0CC4">
              <w:t>P</w:t>
            </w:r>
            <w:r w:rsidRPr="001C0CC4">
              <w:rPr>
                <w:vertAlign w:val="subscript"/>
              </w:rPr>
              <w:t>Interferer 2</w:t>
            </w:r>
          </w:p>
          <w:p w14:paraId="56E5B720" w14:textId="77777777" w:rsidR="00290C5B" w:rsidRPr="001C0CC4" w:rsidRDefault="00290C5B" w:rsidP="0026746F">
            <w:pPr>
              <w:pStyle w:val="TAC"/>
              <w:jc w:val="left"/>
            </w:pPr>
            <w:r w:rsidRPr="001C0CC4">
              <w:t>(Modulated)</w:t>
            </w:r>
          </w:p>
        </w:tc>
        <w:tc>
          <w:tcPr>
            <w:tcW w:w="353" w:type="pct"/>
          </w:tcPr>
          <w:p w14:paraId="45AF3572" w14:textId="77777777" w:rsidR="00290C5B" w:rsidRPr="001C0CC4" w:rsidRDefault="00290C5B" w:rsidP="0026746F">
            <w:pPr>
              <w:pStyle w:val="TAC"/>
            </w:pPr>
            <w:r w:rsidRPr="001C0CC4">
              <w:t>dBm</w:t>
            </w:r>
          </w:p>
        </w:tc>
        <w:tc>
          <w:tcPr>
            <w:tcW w:w="4018" w:type="pct"/>
            <w:gridSpan w:val="8"/>
          </w:tcPr>
          <w:p w14:paraId="6DA222B0" w14:textId="77777777" w:rsidR="00290C5B" w:rsidRPr="001C0CC4" w:rsidRDefault="00290C5B" w:rsidP="0026746F">
            <w:pPr>
              <w:pStyle w:val="TAC"/>
            </w:pPr>
            <w:r w:rsidRPr="001C0CC4">
              <w:t>-46</w:t>
            </w:r>
          </w:p>
        </w:tc>
      </w:tr>
      <w:tr w:rsidR="00290C5B" w:rsidRPr="001C0CC4" w14:paraId="1A304786" w14:textId="77777777" w:rsidTr="0026746F">
        <w:trPr>
          <w:trHeight w:val="161"/>
          <w:jc w:val="center"/>
        </w:trPr>
        <w:tc>
          <w:tcPr>
            <w:tcW w:w="629" w:type="pct"/>
          </w:tcPr>
          <w:p w14:paraId="75828EC5" w14:textId="77777777" w:rsidR="00290C5B" w:rsidRPr="001C0CC4" w:rsidRDefault="00290C5B" w:rsidP="0026746F">
            <w:pPr>
              <w:pStyle w:val="TAC"/>
              <w:jc w:val="left"/>
            </w:pPr>
            <w:r w:rsidRPr="001C0CC4">
              <w:t>BW</w:t>
            </w:r>
            <w:r w:rsidRPr="001C0CC4">
              <w:rPr>
                <w:vertAlign w:val="subscript"/>
              </w:rPr>
              <w:t>Interferer 2</w:t>
            </w:r>
          </w:p>
        </w:tc>
        <w:tc>
          <w:tcPr>
            <w:tcW w:w="353" w:type="pct"/>
          </w:tcPr>
          <w:p w14:paraId="2CAC200B" w14:textId="77777777" w:rsidR="00290C5B" w:rsidRPr="001C0CC4" w:rsidRDefault="00290C5B" w:rsidP="0026746F">
            <w:pPr>
              <w:pStyle w:val="TAC"/>
            </w:pPr>
            <w:r w:rsidRPr="001C0CC4">
              <w:t>MHz</w:t>
            </w:r>
          </w:p>
        </w:tc>
        <w:tc>
          <w:tcPr>
            <w:tcW w:w="4018" w:type="pct"/>
            <w:gridSpan w:val="8"/>
          </w:tcPr>
          <w:p w14:paraId="62560CA7" w14:textId="3F169AD1" w:rsidR="00290C5B" w:rsidRPr="001C0CC4" w:rsidRDefault="00AA2487" w:rsidP="0026746F">
            <w:pPr>
              <w:pStyle w:val="TAC"/>
            </w:pPr>
            <w:r w:rsidRPr="001C0CC4">
              <w:t>BW</w:t>
            </w:r>
            <w:r w:rsidRPr="00835F44">
              <w:rPr>
                <w:vertAlign w:val="subscript"/>
              </w:rPr>
              <w:t>Channel</w:t>
            </w:r>
          </w:p>
        </w:tc>
      </w:tr>
      <w:tr w:rsidR="00290C5B" w:rsidRPr="001C0CC4" w14:paraId="0F918DC5" w14:textId="77777777" w:rsidTr="0026746F">
        <w:trPr>
          <w:trHeight w:val="161"/>
          <w:jc w:val="center"/>
        </w:trPr>
        <w:tc>
          <w:tcPr>
            <w:tcW w:w="629" w:type="pct"/>
          </w:tcPr>
          <w:p w14:paraId="4934A5E3" w14:textId="77777777" w:rsidR="00290C5B" w:rsidRPr="001C0CC4" w:rsidRDefault="00290C5B" w:rsidP="0026746F">
            <w:pPr>
              <w:pStyle w:val="TAC"/>
              <w:jc w:val="left"/>
            </w:pPr>
            <w:r w:rsidRPr="001C0CC4">
              <w:t>F</w:t>
            </w:r>
            <w:r w:rsidRPr="001C0CC4">
              <w:rPr>
                <w:vertAlign w:val="subscript"/>
              </w:rPr>
              <w:t>Interferer 1</w:t>
            </w:r>
          </w:p>
          <w:p w14:paraId="03CCD6E0" w14:textId="77777777" w:rsidR="00290C5B" w:rsidRPr="001C0CC4" w:rsidRDefault="00290C5B" w:rsidP="0026746F">
            <w:pPr>
              <w:pStyle w:val="TAC"/>
              <w:jc w:val="left"/>
            </w:pPr>
            <w:r w:rsidRPr="001C0CC4">
              <w:t>(Offset)</w:t>
            </w:r>
          </w:p>
        </w:tc>
        <w:tc>
          <w:tcPr>
            <w:tcW w:w="353" w:type="pct"/>
          </w:tcPr>
          <w:p w14:paraId="645C07F2" w14:textId="77777777" w:rsidR="00290C5B" w:rsidRPr="001C0CC4" w:rsidRDefault="00290C5B" w:rsidP="0026746F">
            <w:pPr>
              <w:pStyle w:val="TAC"/>
            </w:pPr>
            <w:r w:rsidRPr="001C0CC4">
              <w:t>MHz</w:t>
            </w:r>
          </w:p>
        </w:tc>
        <w:tc>
          <w:tcPr>
            <w:tcW w:w="4018" w:type="pct"/>
            <w:gridSpan w:val="8"/>
          </w:tcPr>
          <w:p w14:paraId="29159D0D" w14:textId="77777777" w:rsidR="00AA2487" w:rsidRPr="001C0CC4" w:rsidRDefault="00AA2487" w:rsidP="00AA2487">
            <w:pPr>
              <w:pStyle w:val="TAC"/>
              <w:rPr>
                <w:rFonts w:cs="Arial"/>
              </w:rPr>
            </w:pPr>
            <w:r w:rsidRPr="001C0CC4">
              <w:rPr>
                <w:rFonts w:cs="Arial"/>
              </w:rPr>
              <w:t>-2BW</w:t>
            </w:r>
            <w:r w:rsidRPr="00835F44">
              <w:rPr>
                <w:vertAlign w:val="subscript"/>
              </w:rPr>
              <w:t>Channel</w:t>
            </w:r>
          </w:p>
          <w:p w14:paraId="3D36C83A" w14:textId="77777777" w:rsidR="00AA2487" w:rsidRPr="001C0CC4" w:rsidRDefault="00AA2487" w:rsidP="00AA2487">
            <w:pPr>
              <w:pStyle w:val="TAC"/>
              <w:rPr>
                <w:rFonts w:cs="Arial"/>
              </w:rPr>
            </w:pPr>
            <w:r w:rsidRPr="001C0CC4">
              <w:rPr>
                <w:rFonts w:cs="Arial"/>
              </w:rPr>
              <w:t>/</w:t>
            </w:r>
          </w:p>
          <w:p w14:paraId="2026E7A6" w14:textId="79AC1E00" w:rsidR="00290C5B" w:rsidRPr="001C0CC4" w:rsidDel="00AA3F2A" w:rsidRDefault="00AA2487" w:rsidP="00AA2487">
            <w:pPr>
              <w:pStyle w:val="TAC"/>
            </w:pPr>
            <w:r w:rsidRPr="001C0CC4">
              <w:rPr>
                <w:rFonts w:cs="Arial"/>
              </w:rPr>
              <w:t>+2BW</w:t>
            </w:r>
            <w:r w:rsidRPr="00835F44">
              <w:rPr>
                <w:vertAlign w:val="subscript"/>
              </w:rPr>
              <w:t>Channel</w:t>
            </w:r>
          </w:p>
        </w:tc>
      </w:tr>
      <w:tr w:rsidR="00290C5B" w:rsidRPr="001C0CC4" w14:paraId="23FD7973" w14:textId="77777777" w:rsidTr="0026746F">
        <w:trPr>
          <w:trHeight w:val="161"/>
          <w:jc w:val="center"/>
        </w:trPr>
        <w:tc>
          <w:tcPr>
            <w:tcW w:w="629" w:type="pct"/>
          </w:tcPr>
          <w:p w14:paraId="5DF87676" w14:textId="77777777" w:rsidR="00290C5B" w:rsidRPr="001C0CC4" w:rsidRDefault="00290C5B" w:rsidP="0026746F">
            <w:pPr>
              <w:pStyle w:val="TAC"/>
              <w:jc w:val="left"/>
            </w:pPr>
            <w:r w:rsidRPr="001C0CC4">
              <w:t>F</w:t>
            </w:r>
            <w:r w:rsidRPr="001C0CC4">
              <w:rPr>
                <w:vertAlign w:val="subscript"/>
              </w:rPr>
              <w:t>Interferer 2</w:t>
            </w:r>
          </w:p>
          <w:p w14:paraId="1FE57A0A" w14:textId="77777777" w:rsidR="00290C5B" w:rsidRPr="001C0CC4" w:rsidRDefault="00290C5B" w:rsidP="0026746F">
            <w:pPr>
              <w:pStyle w:val="TAC"/>
              <w:jc w:val="left"/>
            </w:pPr>
            <w:r w:rsidRPr="001C0CC4">
              <w:t>(Offset)</w:t>
            </w:r>
          </w:p>
        </w:tc>
        <w:tc>
          <w:tcPr>
            <w:tcW w:w="353" w:type="pct"/>
          </w:tcPr>
          <w:p w14:paraId="41879E0F" w14:textId="77777777" w:rsidR="00290C5B" w:rsidRPr="001C0CC4" w:rsidRDefault="00290C5B" w:rsidP="0026746F">
            <w:pPr>
              <w:pStyle w:val="TAC"/>
            </w:pPr>
            <w:r w:rsidRPr="001C0CC4">
              <w:t>MHz</w:t>
            </w:r>
          </w:p>
        </w:tc>
        <w:tc>
          <w:tcPr>
            <w:tcW w:w="4018" w:type="pct"/>
            <w:gridSpan w:val="8"/>
          </w:tcPr>
          <w:p w14:paraId="0AC789C8" w14:textId="77777777" w:rsidR="00290C5B" w:rsidRPr="001C0CC4" w:rsidDel="00AA3F2A" w:rsidRDefault="00290C5B" w:rsidP="0026746F">
            <w:pPr>
              <w:pStyle w:val="TAC"/>
            </w:pPr>
            <w:r w:rsidRPr="001C0CC4">
              <w:rPr>
                <w:rFonts w:cs="Arial"/>
                <w:bCs/>
              </w:rPr>
              <w:t>2*F</w:t>
            </w:r>
            <w:r w:rsidRPr="001C0CC4">
              <w:rPr>
                <w:rFonts w:cs="Arial"/>
                <w:bCs/>
                <w:vertAlign w:val="subscript"/>
              </w:rPr>
              <w:t>Interferer 1</w:t>
            </w:r>
          </w:p>
        </w:tc>
      </w:tr>
      <w:tr w:rsidR="00290C5B" w:rsidRPr="001C0CC4" w14:paraId="3985AC19" w14:textId="77777777" w:rsidTr="0026746F">
        <w:trPr>
          <w:trHeight w:val="299"/>
          <w:jc w:val="center"/>
        </w:trPr>
        <w:tc>
          <w:tcPr>
            <w:tcW w:w="5000" w:type="pct"/>
            <w:gridSpan w:val="10"/>
          </w:tcPr>
          <w:p w14:paraId="4E2908AB" w14:textId="77777777" w:rsidR="00290C5B" w:rsidRPr="001C0CC4" w:rsidRDefault="00290C5B"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73E6470" w14:textId="77777777" w:rsidR="00290C5B" w:rsidRPr="001C0CC4" w:rsidRDefault="00290C5B"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4F9FC7C5"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3FBFBB6A"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582805B6" w14:textId="77777777" w:rsidR="00290C5B" w:rsidRPr="001C0CC4" w:rsidRDefault="00290C5B" w:rsidP="00290C5B"/>
    <w:p w14:paraId="13A22A34" w14:textId="77777777" w:rsidR="00DC7196" w:rsidRPr="001C0CC4" w:rsidRDefault="00DC7196" w:rsidP="004E30D3">
      <w:pPr>
        <w:pStyle w:val="Heading2"/>
      </w:pPr>
      <w:r w:rsidRPr="001C0CC4">
        <w:t>7.8A</w:t>
      </w:r>
      <w:r w:rsidRPr="001C0CC4">
        <w:tab/>
        <w:t>Intermodulation characteristics for CA</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4F39CB75" w14:textId="77777777" w:rsidR="00DC7196" w:rsidRPr="001C0CC4" w:rsidRDefault="00DC7196" w:rsidP="004E30D3">
      <w:pPr>
        <w:pStyle w:val="Heading3"/>
      </w:pPr>
      <w:bookmarkStart w:id="8170" w:name="_Toc21344504"/>
      <w:bookmarkStart w:id="8171" w:name="_Toc29801992"/>
      <w:bookmarkStart w:id="8172" w:name="_Toc29802416"/>
      <w:bookmarkStart w:id="8173" w:name="_Toc29803041"/>
      <w:bookmarkStart w:id="8174" w:name="_Toc36107783"/>
      <w:bookmarkStart w:id="8175" w:name="_Toc37251557"/>
      <w:bookmarkStart w:id="8176" w:name="_Toc45888490"/>
      <w:bookmarkStart w:id="8177" w:name="_Toc45889089"/>
      <w:bookmarkStart w:id="8178" w:name="_Toc59650459"/>
      <w:bookmarkStart w:id="8179" w:name="_Toc61357731"/>
      <w:bookmarkStart w:id="8180" w:name="_Toc61359505"/>
      <w:bookmarkStart w:id="8181" w:name="_Toc67916445"/>
      <w:bookmarkStart w:id="8182" w:name="_Toc75533991"/>
      <w:bookmarkStart w:id="8183" w:name="_Toc75819877"/>
      <w:bookmarkStart w:id="8184" w:name="_Toc76508721"/>
      <w:bookmarkStart w:id="8185" w:name="_Toc76717671"/>
      <w:bookmarkStart w:id="8186" w:name="_Toc83294312"/>
      <w:bookmarkStart w:id="8187" w:name="_Toc84335351"/>
      <w:r w:rsidRPr="001C0CC4">
        <w:t>7.8A.1</w:t>
      </w:r>
      <w:r w:rsidRPr="001C0CC4">
        <w:tab/>
        <w:t>General</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773F14AD" w14:textId="77777777" w:rsidR="00DC7196" w:rsidRPr="001C0CC4" w:rsidRDefault="00DC7196" w:rsidP="004E30D3">
      <w:pPr>
        <w:pStyle w:val="Heading3"/>
      </w:pPr>
      <w:bookmarkStart w:id="8188" w:name="_Toc21344505"/>
      <w:bookmarkStart w:id="8189" w:name="_Toc29801993"/>
      <w:bookmarkStart w:id="8190" w:name="_Toc29802417"/>
      <w:bookmarkStart w:id="8191" w:name="_Toc29803042"/>
      <w:bookmarkStart w:id="8192" w:name="_Toc36107784"/>
      <w:bookmarkStart w:id="8193" w:name="_Toc37251558"/>
      <w:bookmarkStart w:id="8194" w:name="_Toc45888491"/>
      <w:bookmarkStart w:id="8195" w:name="_Toc45889090"/>
      <w:bookmarkStart w:id="8196" w:name="_Toc59650460"/>
      <w:bookmarkStart w:id="8197" w:name="_Toc61357732"/>
      <w:bookmarkStart w:id="8198" w:name="_Toc61359506"/>
      <w:bookmarkStart w:id="8199" w:name="_Toc67916446"/>
      <w:bookmarkStart w:id="8200" w:name="_Toc75533992"/>
      <w:bookmarkStart w:id="8201" w:name="_Toc75819878"/>
      <w:bookmarkStart w:id="8202" w:name="_Toc76508722"/>
      <w:bookmarkStart w:id="8203" w:name="_Toc76717672"/>
      <w:bookmarkStart w:id="8204" w:name="_Toc83294313"/>
      <w:bookmarkStart w:id="8205" w:name="_Toc84335352"/>
      <w:r w:rsidRPr="001C0CC4">
        <w:t>7.8A.2</w:t>
      </w:r>
      <w:r w:rsidRPr="001C0CC4">
        <w:tab/>
        <w:t>Wide band intermodulation for CA</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4A09347F" w14:textId="77777777" w:rsidR="00DC7196" w:rsidRPr="001C0CC4" w:rsidRDefault="00DC7196" w:rsidP="004E30D3">
      <w:pPr>
        <w:pStyle w:val="Heading4"/>
      </w:pPr>
      <w:bookmarkStart w:id="8206" w:name="_Toc21344506"/>
      <w:bookmarkStart w:id="8207" w:name="_Toc29801994"/>
      <w:bookmarkStart w:id="8208" w:name="_Toc29802418"/>
      <w:bookmarkStart w:id="8209" w:name="_Toc29803043"/>
      <w:bookmarkStart w:id="8210" w:name="_Toc36107785"/>
      <w:bookmarkStart w:id="8211" w:name="_Toc37251559"/>
      <w:bookmarkStart w:id="8212" w:name="_Toc45888492"/>
      <w:bookmarkStart w:id="8213" w:name="_Toc45889091"/>
      <w:bookmarkStart w:id="8214" w:name="_Toc59650461"/>
      <w:bookmarkStart w:id="8215" w:name="_Toc61357733"/>
      <w:bookmarkStart w:id="8216" w:name="_Toc61359507"/>
      <w:bookmarkStart w:id="8217" w:name="_Toc67916447"/>
      <w:bookmarkStart w:id="8218" w:name="_Toc75533993"/>
      <w:bookmarkStart w:id="8219" w:name="_Toc75819879"/>
      <w:bookmarkStart w:id="8220" w:name="_Toc76508723"/>
      <w:bookmarkStart w:id="8221" w:name="_Toc76717673"/>
      <w:bookmarkStart w:id="8222" w:name="_Toc83294314"/>
      <w:bookmarkStart w:id="8223" w:name="_Toc84335353"/>
      <w:r w:rsidRPr="001C0CC4">
        <w:t>7.8A.2.1</w:t>
      </w:r>
      <w:r w:rsidRPr="001C0CC4">
        <w:tab/>
        <w:t>Wide band intermodulation for Intra-band contiguous CA</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4F991785" w14:textId="77777777" w:rsidR="000C2655" w:rsidRPr="001C0CC4" w:rsidRDefault="000C2655" w:rsidP="000C2655">
      <w:pPr>
        <w:pStyle w:val="TH"/>
        <w:rPr>
          <w:rFonts w:cs="Arial"/>
        </w:rPr>
      </w:pPr>
      <w:bookmarkStart w:id="8224" w:name="_CRTable7_8A_2_11"/>
      <w:r w:rsidRPr="001C0CC4">
        <w:rPr>
          <w:rFonts w:cs="Arial"/>
        </w:rPr>
        <w:t xml:space="preserve">Table </w:t>
      </w:r>
      <w:bookmarkEnd w:id="8224"/>
      <w:r w:rsidRPr="001C0CC4">
        <w:rPr>
          <w:rFonts w:cs="Arial"/>
        </w:rPr>
        <w:t>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2006"/>
        <w:gridCol w:w="1684"/>
      </w:tblGrid>
      <w:tr w:rsidR="000C2655" w:rsidRPr="001C0CC4" w14:paraId="168CB041" w14:textId="77777777" w:rsidTr="0026746F">
        <w:trPr>
          <w:trHeight w:val="157"/>
          <w:jc w:val="center"/>
        </w:trPr>
        <w:tc>
          <w:tcPr>
            <w:tcW w:w="2070" w:type="dxa"/>
            <w:tcBorders>
              <w:bottom w:val="nil"/>
            </w:tcBorders>
            <w:shd w:val="clear" w:color="auto" w:fill="auto"/>
          </w:tcPr>
          <w:p w14:paraId="3F2824F4" w14:textId="77777777" w:rsidR="000C2655" w:rsidRPr="001C0CC4" w:rsidRDefault="000C2655" w:rsidP="0026746F">
            <w:pPr>
              <w:pStyle w:val="TAH"/>
              <w:jc w:val="left"/>
            </w:pPr>
            <w:r w:rsidRPr="001C0CC4">
              <w:t>Rx parameter</w:t>
            </w:r>
          </w:p>
        </w:tc>
        <w:tc>
          <w:tcPr>
            <w:tcW w:w="900" w:type="dxa"/>
            <w:tcBorders>
              <w:bottom w:val="nil"/>
            </w:tcBorders>
            <w:shd w:val="clear" w:color="auto" w:fill="auto"/>
            <w:vAlign w:val="center"/>
          </w:tcPr>
          <w:p w14:paraId="021E841A" w14:textId="77777777" w:rsidR="000C2655" w:rsidRPr="001C0CC4" w:rsidRDefault="000C2655" w:rsidP="0026746F">
            <w:pPr>
              <w:pStyle w:val="TAH"/>
            </w:pPr>
            <w:r w:rsidRPr="001C0CC4">
              <w:t xml:space="preserve">Units </w:t>
            </w:r>
          </w:p>
        </w:tc>
        <w:tc>
          <w:tcPr>
            <w:tcW w:w="7640" w:type="dxa"/>
            <w:gridSpan w:val="4"/>
          </w:tcPr>
          <w:p w14:paraId="67BE9CA7" w14:textId="77777777" w:rsidR="000C2655" w:rsidRPr="001C0CC4" w:rsidRDefault="000C2655" w:rsidP="0026746F">
            <w:pPr>
              <w:pStyle w:val="TAH"/>
            </w:pPr>
            <w:r w:rsidRPr="001C0CC4">
              <w:t>NR CA bandwidth class</w:t>
            </w:r>
          </w:p>
        </w:tc>
      </w:tr>
      <w:tr w:rsidR="000C2655" w:rsidRPr="001C0CC4" w14:paraId="1BEB75D0" w14:textId="77777777" w:rsidTr="00E325BF">
        <w:trPr>
          <w:trHeight w:val="109"/>
          <w:jc w:val="center"/>
        </w:trPr>
        <w:tc>
          <w:tcPr>
            <w:tcW w:w="2070" w:type="dxa"/>
            <w:tcBorders>
              <w:top w:val="nil"/>
            </w:tcBorders>
            <w:shd w:val="clear" w:color="auto" w:fill="auto"/>
          </w:tcPr>
          <w:p w14:paraId="2E526237" w14:textId="77777777" w:rsidR="000C2655" w:rsidRPr="001C0CC4" w:rsidRDefault="000C2655" w:rsidP="0026746F">
            <w:pPr>
              <w:pStyle w:val="TAH"/>
              <w:jc w:val="left"/>
            </w:pPr>
          </w:p>
        </w:tc>
        <w:tc>
          <w:tcPr>
            <w:tcW w:w="900" w:type="dxa"/>
            <w:tcBorders>
              <w:top w:val="nil"/>
            </w:tcBorders>
            <w:shd w:val="clear" w:color="auto" w:fill="auto"/>
            <w:vAlign w:val="center"/>
          </w:tcPr>
          <w:p w14:paraId="298E9F17" w14:textId="77777777" w:rsidR="000C2655" w:rsidRPr="001C0CC4" w:rsidRDefault="000C2655" w:rsidP="0026746F">
            <w:pPr>
              <w:pStyle w:val="TAH"/>
            </w:pPr>
          </w:p>
        </w:tc>
        <w:tc>
          <w:tcPr>
            <w:tcW w:w="1975" w:type="dxa"/>
          </w:tcPr>
          <w:p w14:paraId="5F79F74A" w14:textId="77777777" w:rsidR="000C2655" w:rsidRPr="001C0CC4" w:rsidRDefault="000C2655" w:rsidP="0026746F">
            <w:pPr>
              <w:pStyle w:val="TAH"/>
            </w:pPr>
            <w:r>
              <w:rPr>
                <w:rFonts w:hint="eastAsia"/>
                <w:lang w:eastAsia="zh-CN"/>
              </w:rPr>
              <w:t>B</w:t>
            </w:r>
          </w:p>
        </w:tc>
        <w:tc>
          <w:tcPr>
            <w:tcW w:w="1975" w:type="dxa"/>
            <w:vAlign w:val="center"/>
          </w:tcPr>
          <w:p w14:paraId="6510CC17" w14:textId="77777777" w:rsidR="000C2655" w:rsidRPr="001C0CC4" w:rsidRDefault="000C2655" w:rsidP="0026746F">
            <w:pPr>
              <w:pStyle w:val="TAH"/>
            </w:pPr>
            <w:r w:rsidRPr="001C0CC4">
              <w:t>C</w:t>
            </w:r>
          </w:p>
        </w:tc>
        <w:tc>
          <w:tcPr>
            <w:tcW w:w="2006" w:type="dxa"/>
            <w:vAlign w:val="center"/>
          </w:tcPr>
          <w:p w14:paraId="50727202" w14:textId="77777777" w:rsidR="000C2655" w:rsidRPr="001C0CC4" w:rsidRDefault="000C2655" w:rsidP="0026746F">
            <w:pPr>
              <w:pStyle w:val="TAH"/>
              <w:rPr>
                <w:lang w:eastAsia="zh-CN"/>
              </w:rPr>
            </w:pPr>
            <w:r>
              <w:rPr>
                <w:rFonts w:hint="eastAsia"/>
                <w:lang w:eastAsia="zh-CN"/>
              </w:rPr>
              <w:t>D</w:t>
            </w:r>
          </w:p>
        </w:tc>
        <w:tc>
          <w:tcPr>
            <w:tcW w:w="1684" w:type="dxa"/>
            <w:vAlign w:val="center"/>
          </w:tcPr>
          <w:p w14:paraId="518CA6E5" w14:textId="77777777" w:rsidR="000C2655" w:rsidRPr="001C0CC4" w:rsidRDefault="000C2655" w:rsidP="0026746F">
            <w:pPr>
              <w:pStyle w:val="TAH"/>
            </w:pPr>
          </w:p>
        </w:tc>
      </w:tr>
      <w:tr w:rsidR="000C2655" w:rsidRPr="001C0CC4" w14:paraId="7EFB673C" w14:textId="77777777" w:rsidTr="00E325BF">
        <w:trPr>
          <w:trHeight w:val="163"/>
          <w:jc w:val="center"/>
        </w:trPr>
        <w:tc>
          <w:tcPr>
            <w:tcW w:w="2070" w:type="dxa"/>
          </w:tcPr>
          <w:p w14:paraId="33135F24" w14:textId="77777777" w:rsidR="000C2655" w:rsidRPr="001C0CC4" w:rsidRDefault="000C2655" w:rsidP="0026746F">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0935B2DC" w14:textId="77777777" w:rsidR="000C2655" w:rsidRPr="001C0CC4" w:rsidRDefault="000C2655" w:rsidP="0026746F">
            <w:pPr>
              <w:pStyle w:val="TAC"/>
            </w:pPr>
            <w:r w:rsidRPr="001C0CC4">
              <w:t>dBm</w:t>
            </w:r>
          </w:p>
        </w:tc>
        <w:tc>
          <w:tcPr>
            <w:tcW w:w="1975" w:type="dxa"/>
          </w:tcPr>
          <w:p w14:paraId="6C1B6009" w14:textId="77777777" w:rsidR="000C2655" w:rsidRPr="001C0CC4" w:rsidRDefault="000C2655" w:rsidP="0026746F">
            <w:pPr>
              <w:pStyle w:val="TAC"/>
            </w:pPr>
            <w:r w:rsidRPr="00414DAE">
              <w:t xml:space="preserve">REFSENS + </w:t>
            </w:r>
            <w:r>
              <w:t>10 dB</w:t>
            </w:r>
          </w:p>
        </w:tc>
        <w:tc>
          <w:tcPr>
            <w:tcW w:w="1975" w:type="dxa"/>
          </w:tcPr>
          <w:p w14:paraId="7140295C" w14:textId="77777777" w:rsidR="000C2655" w:rsidRPr="001C0CC4" w:rsidRDefault="000C2655" w:rsidP="0026746F">
            <w:pPr>
              <w:pStyle w:val="TAC"/>
            </w:pPr>
            <w:r w:rsidRPr="001C0CC4">
              <w:t>REFSENS + 6</w:t>
            </w:r>
            <w:r>
              <w:t xml:space="preserve"> dB</w:t>
            </w:r>
          </w:p>
        </w:tc>
        <w:tc>
          <w:tcPr>
            <w:tcW w:w="2006" w:type="dxa"/>
          </w:tcPr>
          <w:p w14:paraId="457FA46F" w14:textId="77777777" w:rsidR="000C2655" w:rsidRPr="001C0CC4" w:rsidRDefault="000C2655" w:rsidP="0026746F">
            <w:pPr>
              <w:pStyle w:val="TAC"/>
            </w:pPr>
            <w:r w:rsidRPr="00414DAE">
              <w:t>REFSENS + 13.8</w:t>
            </w:r>
            <w:r>
              <w:t xml:space="preserve"> dB</w:t>
            </w:r>
          </w:p>
        </w:tc>
        <w:tc>
          <w:tcPr>
            <w:tcW w:w="1684" w:type="dxa"/>
          </w:tcPr>
          <w:p w14:paraId="4CD41376" w14:textId="77777777" w:rsidR="000C2655" w:rsidRPr="001C0CC4" w:rsidRDefault="000C2655" w:rsidP="0026746F">
            <w:pPr>
              <w:pStyle w:val="TAC"/>
            </w:pPr>
          </w:p>
        </w:tc>
      </w:tr>
      <w:tr w:rsidR="000C2655" w:rsidRPr="001C0CC4" w14:paraId="3FF3ADA9" w14:textId="77777777" w:rsidTr="0026746F">
        <w:trPr>
          <w:trHeight w:val="312"/>
          <w:jc w:val="center"/>
        </w:trPr>
        <w:tc>
          <w:tcPr>
            <w:tcW w:w="2070" w:type="dxa"/>
          </w:tcPr>
          <w:p w14:paraId="0DB4730B" w14:textId="77777777" w:rsidR="000C2655" w:rsidRPr="001C0CC4" w:rsidRDefault="000C2655" w:rsidP="0026746F">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5EAE256A" w14:textId="77777777" w:rsidR="000C2655" w:rsidRPr="001C0CC4" w:rsidRDefault="000C2655" w:rsidP="0026746F">
            <w:pPr>
              <w:pStyle w:val="TAC"/>
            </w:pPr>
            <w:r w:rsidRPr="001C0CC4">
              <w:t>dBm</w:t>
            </w:r>
          </w:p>
        </w:tc>
        <w:tc>
          <w:tcPr>
            <w:tcW w:w="7640" w:type="dxa"/>
            <w:gridSpan w:val="4"/>
          </w:tcPr>
          <w:p w14:paraId="59DE4B18" w14:textId="77777777" w:rsidR="000C2655" w:rsidRPr="001C0CC4" w:rsidRDefault="000C2655" w:rsidP="0026746F">
            <w:pPr>
              <w:pStyle w:val="TAC"/>
            </w:pPr>
            <w:r w:rsidRPr="001C0CC4">
              <w:t>-46</w:t>
            </w:r>
          </w:p>
        </w:tc>
      </w:tr>
      <w:tr w:rsidR="000C2655" w:rsidRPr="001C0CC4" w14:paraId="553B3B8D" w14:textId="77777777" w:rsidTr="0026746F">
        <w:trPr>
          <w:trHeight w:val="312"/>
          <w:jc w:val="center"/>
        </w:trPr>
        <w:tc>
          <w:tcPr>
            <w:tcW w:w="2070" w:type="dxa"/>
          </w:tcPr>
          <w:p w14:paraId="025A135A" w14:textId="77777777" w:rsidR="000C2655" w:rsidRPr="001C0CC4" w:rsidRDefault="000C2655" w:rsidP="0026746F">
            <w:pPr>
              <w:pStyle w:val="TAC"/>
              <w:jc w:val="left"/>
            </w:pPr>
            <w:r w:rsidRPr="001C0CC4">
              <w:t>P</w:t>
            </w:r>
            <w:r w:rsidRPr="001C0CC4">
              <w:rPr>
                <w:vertAlign w:val="subscript"/>
              </w:rPr>
              <w:t>Interferer 2</w:t>
            </w:r>
          </w:p>
          <w:p w14:paraId="54A506D6" w14:textId="77777777" w:rsidR="000C2655" w:rsidRPr="001C0CC4" w:rsidRDefault="000C2655" w:rsidP="0026746F">
            <w:pPr>
              <w:pStyle w:val="TAC"/>
              <w:jc w:val="left"/>
            </w:pPr>
            <w:r w:rsidRPr="001C0CC4">
              <w:t>(Modulated)</w:t>
            </w:r>
          </w:p>
        </w:tc>
        <w:tc>
          <w:tcPr>
            <w:tcW w:w="900" w:type="dxa"/>
          </w:tcPr>
          <w:p w14:paraId="5A0420DA" w14:textId="77777777" w:rsidR="000C2655" w:rsidRPr="001C0CC4" w:rsidRDefault="000C2655" w:rsidP="0026746F">
            <w:pPr>
              <w:pStyle w:val="TAC"/>
            </w:pPr>
            <w:r w:rsidRPr="001C0CC4">
              <w:t>dBm</w:t>
            </w:r>
          </w:p>
        </w:tc>
        <w:tc>
          <w:tcPr>
            <w:tcW w:w="7640" w:type="dxa"/>
            <w:gridSpan w:val="4"/>
          </w:tcPr>
          <w:p w14:paraId="6B6D2542" w14:textId="77777777" w:rsidR="000C2655" w:rsidRPr="001C0CC4" w:rsidRDefault="000C2655" w:rsidP="0026746F">
            <w:pPr>
              <w:pStyle w:val="TAC"/>
            </w:pPr>
            <w:r w:rsidRPr="001C0CC4">
              <w:t>-46</w:t>
            </w:r>
          </w:p>
        </w:tc>
      </w:tr>
      <w:tr w:rsidR="000C2655" w:rsidRPr="001C0CC4" w14:paraId="503B18A2" w14:textId="77777777" w:rsidTr="00E325BF">
        <w:trPr>
          <w:trHeight w:val="163"/>
          <w:jc w:val="center"/>
        </w:trPr>
        <w:tc>
          <w:tcPr>
            <w:tcW w:w="2070" w:type="dxa"/>
          </w:tcPr>
          <w:p w14:paraId="5C6883B0" w14:textId="77777777" w:rsidR="000C2655" w:rsidRPr="001C0CC4" w:rsidRDefault="000C2655" w:rsidP="0026746F">
            <w:pPr>
              <w:pStyle w:val="TAC"/>
              <w:jc w:val="left"/>
            </w:pPr>
            <w:r w:rsidRPr="001C0CC4">
              <w:t>BW</w:t>
            </w:r>
            <w:r w:rsidRPr="001C0CC4">
              <w:rPr>
                <w:vertAlign w:val="subscript"/>
              </w:rPr>
              <w:t>Interferer 2</w:t>
            </w:r>
          </w:p>
        </w:tc>
        <w:tc>
          <w:tcPr>
            <w:tcW w:w="900" w:type="dxa"/>
          </w:tcPr>
          <w:p w14:paraId="3090CD42" w14:textId="77777777" w:rsidR="000C2655" w:rsidRPr="001C0CC4" w:rsidRDefault="000C2655" w:rsidP="0026746F">
            <w:pPr>
              <w:pStyle w:val="TAC"/>
            </w:pPr>
            <w:r w:rsidRPr="001C0CC4">
              <w:t>MHz</w:t>
            </w:r>
          </w:p>
        </w:tc>
        <w:tc>
          <w:tcPr>
            <w:tcW w:w="1975" w:type="dxa"/>
          </w:tcPr>
          <w:p w14:paraId="3E1F1A0B" w14:textId="77777777" w:rsidR="000C2655" w:rsidRPr="001C0CC4" w:rsidRDefault="000C2655" w:rsidP="0026746F">
            <w:pPr>
              <w:pStyle w:val="TAC"/>
            </w:pPr>
            <w:r>
              <w:rPr>
                <w:rFonts w:hint="eastAsia"/>
                <w:lang w:eastAsia="zh-CN"/>
              </w:rPr>
              <w:t>20</w:t>
            </w:r>
          </w:p>
        </w:tc>
        <w:tc>
          <w:tcPr>
            <w:tcW w:w="1975" w:type="dxa"/>
          </w:tcPr>
          <w:p w14:paraId="4A36F342" w14:textId="77777777" w:rsidR="000C2655" w:rsidRPr="001C0CC4" w:rsidRDefault="000C2655" w:rsidP="0026746F">
            <w:pPr>
              <w:pStyle w:val="TAC"/>
            </w:pPr>
            <w:r w:rsidRPr="001C0CC4">
              <w:t>BW</w:t>
            </w:r>
            <w:r w:rsidRPr="001C0CC4">
              <w:rPr>
                <w:vertAlign w:val="subscript"/>
              </w:rPr>
              <w:t>Channel_CA</w:t>
            </w:r>
          </w:p>
        </w:tc>
        <w:tc>
          <w:tcPr>
            <w:tcW w:w="2006" w:type="dxa"/>
          </w:tcPr>
          <w:p w14:paraId="391F0DF5" w14:textId="77777777" w:rsidR="000C2655" w:rsidRPr="001C0CC4" w:rsidRDefault="000C2655" w:rsidP="0026746F">
            <w:pPr>
              <w:pStyle w:val="TAC"/>
            </w:pPr>
            <w:r w:rsidRPr="00414DAE">
              <w:t>50</w:t>
            </w:r>
          </w:p>
        </w:tc>
        <w:tc>
          <w:tcPr>
            <w:tcW w:w="1684" w:type="dxa"/>
          </w:tcPr>
          <w:p w14:paraId="776747D1" w14:textId="77777777" w:rsidR="000C2655" w:rsidRPr="001C0CC4" w:rsidRDefault="000C2655" w:rsidP="0026746F">
            <w:pPr>
              <w:pStyle w:val="TAC"/>
            </w:pPr>
          </w:p>
        </w:tc>
      </w:tr>
      <w:tr w:rsidR="000C2655" w:rsidRPr="001C0CC4" w14:paraId="22C4CCDC" w14:textId="77777777" w:rsidTr="00E325BF">
        <w:trPr>
          <w:trHeight w:val="163"/>
          <w:jc w:val="center"/>
        </w:trPr>
        <w:tc>
          <w:tcPr>
            <w:tcW w:w="2070" w:type="dxa"/>
          </w:tcPr>
          <w:p w14:paraId="062CD480" w14:textId="77777777" w:rsidR="000C2655" w:rsidRPr="001C0CC4" w:rsidRDefault="000C2655" w:rsidP="0026746F">
            <w:pPr>
              <w:pStyle w:val="TAC"/>
              <w:jc w:val="left"/>
            </w:pPr>
            <w:r w:rsidRPr="001C0CC4">
              <w:t>F</w:t>
            </w:r>
            <w:r w:rsidRPr="001C0CC4">
              <w:rPr>
                <w:vertAlign w:val="subscript"/>
              </w:rPr>
              <w:t>Interferer 1</w:t>
            </w:r>
          </w:p>
          <w:p w14:paraId="00E0D738" w14:textId="77777777" w:rsidR="000C2655" w:rsidRPr="001C0CC4" w:rsidRDefault="000C2655" w:rsidP="0026746F">
            <w:pPr>
              <w:pStyle w:val="TAC"/>
              <w:jc w:val="left"/>
            </w:pPr>
            <w:r w:rsidRPr="001C0CC4">
              <w:t>(Offset)</w:t>
            </w:r>
          </w:p>
        </w:tc>
        <w:tc>
          <w:tcPr>
            <w:tcW w:w="900" w:type="dxa"/>
          </w:tcPr>
          <w:p w14:paraId="4CAD32F8" w14:textId="77777777" w:rsidR="000C2655" w:rsidRPr="001C0CC4" w:rsidRDefault="000C2655" w:rsidP="0026746F">
            <w:pPr>
              <w:pStyle w:val="TAC"/>
            </w:pPr>
            <w:r w:rsidRPr="001C0CC4">
              <w:t>MHz</w:t>
            </w:r>
          </w:p>
        </w:tc>
        <w:tc>
          <w:tcPr>
            <w:tcW w:w="1975" w:type="dxa"/>
          </w:tcPr>
          <w:p w14:paraId="2B8933B4"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49915D00" w14:textId="77777777" w:rsidR="000C2655" w:rsidRPr="00414DAE" w:rsidRDefault="000C2655" w:rsidP="0026746F">
            <w:pPr>
              <w:pStyle w:val="TAC"/>
              <w:rPr>
                <w:rFonts w:cs="Arial"/>
              </w:rPr>
            </w:pPr>
            <w:r w:rsidRPr="00414DAE">
              <w:rPr>
                <w:rFonts w:cs="Arial"/>
              </w:rPr>
              <w:t>/</w:t>
            </w:r>
          </w:p>
          <w:p w14:paraId="68A9B651" w14:textId="77777777" w:rsidR="000C2655" w:rsidRPr="001C0CC4" w:rsidRDefault="000C2655" w:rsidP="0026746F">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51C44227" w14:textId="77777777" w:rsidR="000C2655" w:rsidRPr="001C0CC4" w:rsidRDefault="000C2655" w:rsidP="0026746F">
            <w:pPr>
              <w:pStyle w:val="TAC"/>
            </w:pPr>
            <w:r w:rsidRPr="001C0CC4">
              <w:t>-2BW</w:t>
            </w:r>
            <w:r w:rsidRPr="001C0CC4">
              <w:rPr>
                <w:vertAlign w:val="subscript"/>
              </w:rPr>
              <w:t>Channel_CA</w:t>
            </w:r>
          </w:p>
          <w:p w14:paraId="712AAE41" w14:textId="77777777" w:rsidR="000C2655" w:rsidRPr="001C0CC4" w:rsidRDefault="000C2655" w:rsidP="0026746F">
            <w:pPr>
              <w:pStyle w:val="TAC"/>
            </w:pPr>
            <w:r w:rsidRPr="001C0CC4">
              <w:t>/</w:t>
            </w:r>
          </w:p>
          <w:p w14:paraId="0D6BD686" w14:textId="77777777" w:rsidR="000C2655" w:rsidRPr="001C0CC4" w:rsidRDefault="000C2655" w:rsidP="0026746F">
            <w:pPr>
              <w:pStyle w:val="TAC"/>
            </w:pPr>
            <w:r w:rsidRPr="001C0CC4">
              <w:t>+2BW</w:t>
            </w:r>
            <w:r w:rsidRPr="001C0CC4">
              <w:rPr>
                <w:vertAlign w:val="subscript"/>
              </w:rPr>
              <w:t>Channel_CA</w:t>
            </w:r>
          </w:p>
        </w:tc>
        <w:tc>
          <w:tcPr>
            <w:tcW w:w="2006" w:type="dxa"/>
          </w:tcPr>
          <w:p w14:paraId="7D117D29"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p w14:paraId="22FB8DB9" w14:textId="77777777" w:rsidR="000C2655" w:rsidRPr="00414DAE" w:rsidRDefault="000C2655" w:rsidP="0026746F">
            <w:pPr>
              <w:pStyle w:val="TAC"/>
              <w:rPr>
                <w:rFonts w:cs="Arial"/>
              </w:rPr>
            </w:pPr>
            <w:r w:rsidRPr="00414DAE">
              <w:rPr>
                <w:rFonts w:cs="Arial"/>
              </w:rPr>
              <w:t>/</w:t>
            </w:r>
          </w:p>
          <w:p w14:paraId="2778C78D" w14:textId="77777777" w:rsidR="000C2655" w:rsidRPr="001C0CC4"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tc>
        <w:tc>
          <w:tcPr>
            <w:tcW w:w="1684" w:type="dxa"/>
          </w:tcPr>
          <w:p w14:paraId="5F8C41CA" w14:textId="77777777" w:rsidR="000C2655" w:rsidRPr="001C0CC4" w:rsidRDefault="000C2655" w:rsidP="0026746F">
            <w:pPr>
              <w:pStyle w:val="TAC"/>
              <w:rPr>
                <w:rFonts w:cs="Arial"/>
              </w:rPr>
            </w:pPr>
          </w:p>
        </w:tc>
      </w:tr>
      <w:tr w:rsidR="000C2655" w:rsidRPr="001C0CC4" w14:paraId="5EDFAC4D" w14:textId="77777777" w:rsidTr="0026746F">
        <w:trPr>
          <w:trHeight w:val="163"/>
          <w:jc w:val="center"/>
        </w:trPr>
        <w:tc>
          <w:tcPr>
            <w:tcW w:w="2070" w:type="dxa"/>
          </w:tcPr>
          <w:p w14:paraId="72F3CBAA" w14:textId="77777777" w:rsidR="000C2655" w:rsidRPr="001C0CC4" w:rsidRDefault="000C2655" w:rsidP="0026746F">
            <w:pPr>
              <w:pStyle w:val="TAC"/>
              <w:jc w:val="left"/>
            </w:pPr>
            <w:r w:rsidRPr="001C0CC4">
              <w:t>F</w:t>
            </w:r>
            <w:r w:rsidRPr="001C0CC4">
              <w:rPr>
                <w:vertAlign w:val="subscript"/>
              </w:rPr>
              <w:t>Interferer 2</w:t>
            </w:r>
          </w:p>
          <w:p w14:paraId="0DD93E5C" w14:textId="77777777" w:rsidR="000C2655" w:rsidRPr="001C0CC4" w:rsidRDefault="000C2655" w:rsidP="0026746F">
            <w:pPr>
              <w:pStyle w:val="TAC"/>
              <w:jc w:val="left"/>
            </w:pPr>
            <w:r w:rsidRPr="001C0CC4">
              <w:t>(Offset)</w:t>
            </w:r>
          </w:p>
        </w:tc>
        <w:tc>
          <w:tcPr>
            <w:tcW w:w="900" w:type="dxa"/>
          </w:tcPr>
          <w:p w14:paraId="6239FDCD" w14:textId="77777777" w:rsidR="000C2655" w:rsidRPr="001C0CC4" w:rsidRDefault="000C2655" w:rsidP="0026746F">
            <w:pPr>
              <w:pStyle w:val="TAC"/>
            </w:pPr>
            <w:r w:rsidRPr="001C0CC4">
              <w:t>MHz</w:t>
            </w:r>
          </w:p>
        </w:tc>
        <w:tc>
          <w:tcPr>
            <w:tcW w:w="1975" w:type="dxa"/>
          </w:tcPr>
          <w:p w14:paraId="65CA8C05" w14:textId="77777777" w:rsidR="000C2655" w:rsidRPr="001C0CC4" w:rsidRDefault="000C2655" w:rsidP="0026746F">
            <w:pPr>
              <w:pStyle w:val="TAC"/>
              <w:rPr>
                <w:bCs/>
              </w:rPr>
            </w:pPr>
          </w:p>
        </w:tc>
        <w:tc>
          <w:tcPr>
            <w:tcW w:w="5665" w:type="dxa"/>
            <w:gridSpan w:val="3"/>
          </w:tcPr>
          <w:p w14:paraId="266A80E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0A419CD3" w14:textId="77777777" w:rsidTr="0026746F">
        <w:trPr>
          <w:trHeight w:val="303"/>
          <w:jc w:val="center"/>
        </w:trPr>
        <w:tc>
          <w:tcPr>
            <w:tcW w:w="10610" w:type="dxa"/>
            <w:gridSpan w:val="6"/>
          </w:tcPr>
          <w:p w14:paraId="45E20161"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A5BC64D"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7DD32633"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286D7581"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229FEA8" w14:textId="77777777" w:rsidR="000C2655" w:rsidRPr="001C0CC4" w:rsidRDefault="000C2655" w:rsidP="000C2655"/>
    <w:p w14:paraId="19DD16E9" w14:textId="77777777" w:rsidR="000C2655" w:rsidRPr="001C0CC4" w:rsidRDefault="000C2655" w:rsidP="000C2655">
      <w:pPr>
        <w:pStyle w:val="TH"/>
        <w:rPr>
          <w:rFonts w:cs="Arial"/>
        </w:rPr>
      </w:pPr>
      <w:bookmarkStart w:id="8225" w:name="_CRTable7_8A_2_12"/>
      <w:bookmarkStart w:id="8226" w:name="_Toc21344507"/>
      <w:bookmarkStart w:id="8227" w:name="_Toc29801995"/>
      <w:bookmarkStart w:id="8228" w:name="_Toc29802419"/>
      <w:bookmarkStart w:id="8229" w:name="_Toc29803044"/>
      <w:bookmarkStart w:id="8230" w:name="_Toc36107786"/>
      <w:bookmarkStart w:id="8231" w:name="_Toc37251560"/>
      <w:bookmarkStart w:id="8232" w:name="_Toc45888493"/>
      <w:bookmarkStart w:id="8233" w:name="_Toc45889092"/>
      <w:bookmarkStart w:id="8234" w:name="_Toc59650462"/>
      <w:bookmarkStart w:id="8235" w:name="_Toc61357734"/>
      <w:bookmarkStart w:id="8236" w:name="_Toc61359508"/>
      <w:bookmarkStart w:id="8237" w:name="_Toc67916448"/>
      <w:bookmarkStart w:id="8238" w:name="_Toc75533994"/>
      <w:bookmarkStart w:id="8239" w:name="_Toc75819880"/>
      <w:bookmarkStart w:id="8240" w:name="_Toc76508724"/>
      <w:bookmarkStart w:id="8241" w:name="_Toc76717674"/>
      <w:bookmarkStart w:id="8242" w:name="_Toc83294315"/>
      <w:bookmarkStart w:id="8243" w:name="_Toc84335354"/>
      <w:r w:rsidRPr="001C0CC4">
        <w:rPr>
          <w:rFonts w:cs="Arial"/>
        </w:rPr>
        <w:t xml:space="preserve">Table </w:t>
      </w:r>
      <w:bookmarkEnd w:id="8225"/>
      <w:r w:rsidRPr="001C0CC4">
        <w:rPr>
          <w:rFonts w:cs="Arial"/>
        </w:rPr>
        <w:t>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0C2655" w:rsidRPr="001C0CC4" w14:paraId="7910CD50" w14:textId="77777777" w:rsidTr="0026746F">
        <w:trPr>
          <w:trHeight w:val="157"/>
          <w:jc w:val="center"/>
        </w:trPr>
        <w:tc>
          <w:tcPr>
            <w:tcW w:w="724" w:type="pct"/>
            <w:tcBorders>
              <w:bottom w:val="nil"/>
            </w:tcBorders>
            <w:shd w:val="clear" w:color="auto" w:fill="auto"/>
            <w:vAlign w:val="center"/>
          </w:tcPr>
          <w:p w14:paraId="51C49AFF" w14:textId="77777777" w:rsidR="000C2655" w:rsidRPr="001C0CC4" w:rsidRDefault="000C2655" w:rsidP="0026746F">
            <w:pPr>
              <w:pStyle w:val="TAH"/>
            </w:pPr>
            <w:r w:rsidRPr="001C0CC4">
              <w:t>Rx parameter</w:t>
            </w:r>
          </w:p>
        </w:tc>
        <w:tc>
          <w:tcPr>
            <w:tcW w:w="378" w:type="pct"/>
            <w:tcBorders>
              <w:bottom w:val="nil"/>
            </w:tcBorders>
            <w:shd w:val="clear" w:color="auto" w:fill="auto"/>
            <w:vAlign w:val="center"/>
          </w:tcPr>
          <w:p w14:paraId="7E7B04DF" w14:textId="77777777" w:rsidR="000C2655" w:rsidRPr="001C0CC4" w:rsidRDefault="000C2655" w:rsidP="0026746F">
            <w:pPr>
              <w:pStyle w:val="TAH"/>
            </w:pPr>
            <w:r w:rsidRPr="001C0CC4">
              <w:t xml:space="preserve">Units </w:t>
            </w:r>
          </w:p>
        </w:tc>
        <w:tc>
          <w:tcPr>
            <w:tcW w:w="3898" w:type="pct"/>
            <w:gridSpan w:val="2"/>
          </w:tcPr>
          <w:p w14:paraId="5076CFDA" w14:textId="77777777" w:rsidR="000C2655" w:rsidRPr="001C0CC4" w:rsidRDefault="000C2655" w:rsidP="0026746F">
            <w:pPr>
              <w:pStyle w:val="TAH"/>
            </w:pPr>
            <w:r w:rsidRPr="001C0CC4">
              <w:t>NR CA bandwidth class</w:t>
            </w:r>
          </w:p>
        </w:tc>
      </w:tr>
      <w:tr w:rsidR="000C2655" w:rsidRPr="001C0CC4" w14:paraId="7025CB2B" w14:textId="77777777" w:rsidTr="0026746F">
        <w:trPr>
          <w:trHeight w:val="109"/>
          <w:jc w:val="center"/>
        </w:trPr>
        <w:tc>
          <w:tcPr>
            <w:tcW w:w="724" w:type="pct"/>
            <w:tcBorders>
              <w:top w:val="nil"/>
            </w:tcBorders>
            <w:shd w:val="clear" w:color="auto" w:fill="auto"/>
            <w:vAlign w:val="center"/>
          </w:tcPr>
          <w:p w14:paraId="14A15E37" w14:textId="77777777" w:rsidR="000C2655" w:rsidRPr="001C0CC4" w:rsidRDefault="000C2655" w:rsidP="0026746F">
            <w:pPr>
              <w:pStyle w:val="TAH"/>
            </w:pPr>
          </w:p>
        </w:tc>
        <w:tc>
          <w:tcPr>
            <w:tcW w:w="378" w:type="pct"/>
            <w:tcBorders>
              <w:top w:val="nil"/>
            </w:tcBorders>
            <w:shd w:val="clear" w:color="auto" w:fill="auto"/>
            <w:vAlign w:val="center"/>
          </w:tcPr>
          <w:p w14:paraId="0DA82A0B" w14:textId="77777777" w:rsidR="000C2655" w:rsidRPr="001C0CC4" w:rsidRDefault="000C2655" w:rsidP="0026746F">
            <w:pPr>
              <w:pStyle w:val="TAH"/>
            </w:pPr>
          </w:p>
        </w:tc>
        <w:tc>
          <w:tcPr>
            <w:tcW w:w="1918" w:type="pct"/>
          </w:tcPr>
          <w:p w14:paraId="0761951B" w14:textId="77777777" w:rsidR="000C2655" w:rsidRPr="001C0CC4" w:rsidRDefault="000C2655" w:rsidP="0026746F">
            <w:pPr>
              <w:pStyle w:val="TAH"/>
            </w:pPr>
            <w:r w:rsidRPr="001C0CC4">
              <w:t>B</w:t>
            </w:r>
          </w:p>
        </w:tc>
        <w:tc>
          <w:tcPr>
            <w:tcW w:w="1980" w:type="pct"/>
            <w:vAlign w:val="center"/>
          </w:tcPr>
          <w:p w14:paraId="45A1ED9F" w14:textId="77777777" w:rsidR="000C2655" w:rsidRPr="001C0CC4" w:rsidRDefault="000C2655" w:rsidP="0026746F">
            <w:pPr>
              <w:pStyle w:val="TAH"/>
            </w:pPr>
            <w:r w:rsidRPr="001C0CC4">
              <w:t>C</w:t>
            </w:r>
          </w:p>
        </w:tc>
      </w:tr>
      <w:tr w:rsidR="000C2655" w:rsidRPr="001C0CC4" w14:paraId="36CA94F6" w14:textId="77777777" w:rsidTr="0026746F">
        <w:trPr>
          <w:trHeight w:val="163"/>
          <w:jc w:val="center"/>
        </w:trPr>
        <w:tc>
          <w:tcPr>
            <w:tcW w:w="724" w:type="pct"/>
          </w:tcPr>
          <w:p w14:paraId="74F02BBA" w14:textId="77777777" w:rsidR="000C2655" w:rsidRPr="001C0CC4" w:rsidRDefault="000C2655" w:rsidP="0026746F">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3CCA6932" w14:textId="77777777" w:rsidR="000C2655" w:rsidRPr="001C0CC4" w:rsidRDefault="000C2655" w:rsidP="0026746F">
            <w:pPr>
              <w:pStyle w:val="TAC"/>
            </w:pPr>
            <w:r w:rsidRPr="001C0CC4">
              <w:t>dBm</w:t>
            </w:r>
          </w:p>
        </w:tc>
        <w:tc>
          <w:tcPr>
            <w:tcW w:w="1918" w:type="pct"/>
          </w:tcPr>
          <w:p w14:paraId="3C3268EC" w14:textId="77777777" w:rsidR="000C2655" w:rsidRPr="001C0CC4" w:rsidRDefault="000C2655" w:rsidP="0026746F">
            <w:pPr>
              <w:pStyle w:val="TAC"/>
            </w:pPr>
            <w:r w:rsidRPr="00414DAE">
              <w:t xml:space="preserve">REFSENS + </w:t>
            </w:r>
            <w:r>
              <w:t>16 dB</w:t>
            </w:r>
          </w:p>
        </w:tc>
        <w:tc>
          <w:tcPr>
            <w:tcW w:w="1980" w:type="pct"/>
          </w:tcPr>
          <w:p w14:paraId="74F003B1" w14:textId="77777777" w:rsidR="000C2655" w:rsidRPr="001C0CC4" w:rsidRDefault="000C2655" w:rsidP="0026746F">
            <w:pPr>
              <w:pStyle w:val="TAC"/>
            </w:pPr>
            <w:r w:rsidRPr="00414DAE">
              <w:t xml:space="preserve">REFSENS + </w:t>
            </w:r>
            <w:r>
              <w:t>19 dB</w:t>
            </w:r>
          </w:p>
        </w:tc>
      </w:tr>
      <w:tr w:rsidR="000C2655" w:rsidRPr="001C0CC4" w14:paraId="7A5F8D76" w14:textId="77777777" w:rsidTr="0026746F">
        <w:trPr>
          <w:trHeight w:val="312"/>
          <w:jc w:val="center"/>
        </w:trPr>
        <w:tc>
          <w:tcPr>
            <w:tcW w:w="724" w:type="pct"/>
          </w:tcPr>
          <w:p w14:paraId="14C17E5B" w14:textId="77777777" w:rsidR="000C2655" w:rsidRPr="001C0CC4" w:rsidRDefault="000C2655" w:rsidP="0026746F">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5E192C7E" w14:textId="77777777" w:rsidR="000C2655" w:rsidRPr="001C0CC4" w:rsidRDefault="000C2655" w:rsidP="0026746F">
            <w:pPr>
              <w:pStyle w:val="TAC"/>
            </w:pPr>
            <w:r w:rsidRPr="001C0CC4">
              <w:t>dBm</w:t>
            </w:r>
          </w:p>
        </w:tc>
        <w:tc>
          <w:tcPr>
            <w:tcW w:w="1918" w:type="pct"/>
          </w:tcPr>
          <w:p w14:paraId="06CCC9E6" w14:textId="77777777" w:rsidR="000C2655" w:rsidRPr="001C0CC4" w:rsidRDefault="000C2655" w:rsidP="0026746F">
            <w:pPr>
              <w:pStyle w:val="TAC"/>
            </w:pPr>
            <w:r w:rsidRPr="001C0CC4">
              <w:t>-46</w:t>
            </w:r>
          </w:p>
        </w:tc>
        <w:tc>
          <w:tcPr>
            <w:tcW w:w="1980" w:type="pct"/>
          </w:tcPr>
          <w:p w14:paraId="796A3426" w14:textId="77777777" w:rsidR="000C2655" w:rsidRPr="001C0CC4" w:rsidRDefault="000C2655" w:rsidP="0026746F">
            <w:pPr>
              <w:pStyle w:val="TAC"/>
            </w:pPr>
            <w:r w:rsidRPr="001C0CC4">
              <w:t>-46</w:t>
            </w:r>
          </w:p>
        </w:tc>
      </w:tr>
      <w:tr w:rsidR="000C2655" w:rsidRPr="001C0CC4" w14:paraId="4FDDD742" w14:textId="77777777" w:rsidTr="0026746F">
        <w:trPr>
          <w:trHeight w:val="312"/>
          <w:jc w:val="center"/>
        </w:trPr>
        <w:tc>
          <w:tcPr>
            <w:tcW w:w="724" w:type="pct"/>
          </w:tcPr>
          <w:p w14:paraId="3EC2EB38" w14:textId="77777777" w:rsidR="000C2655" w:rsidRPr="001C0CC4" w:rsidRDefault="000C2655" w:rsidP="0026746F">
            <w:pPr>
              <w:pStyle w:val="TAC"/>
              <w:jc w:val="left"/>
              <w:rPr>
                <w:rFonts w:cs="Arial"/>
              </w:rPr>
            </w:pPr>
            <w:r w:rsidRPr="001C0CC4">
              <w:rPr>
                <w:rFonts w:cs="Arial"/>
              </w:rPr>
              <w:t>P</w:t>
            </w:r>
            <w:r w:rsidRPr="001C0CC4">
              <w:rPr>
                <w:rFonts w:cs="Arial"/>
                <w:vertAlign w:val="subscript"/>
              </w:rPr>
              <w:t>Interferer 2</w:t>
            </w:r>
          </w:p>
          <w:p w14:paraId="56C686DA" w14:textId="77777777" w:rsidR="000C2655" w:rsidRPr="001C0CC4" w:rsidRDefault="000C2655" w:rsidP="0026746F">
            <w:pPr>
              <w:pStyle w:val="TAC"/>
              <w:jc w:val="left"/>
              <w:rPr>
                <w:rFonts w:cs="Arial"/>
              </w:rPr>
            </w:pPr>
            <w:r w:rsidRPr="001C0CC4">
              <w:rPr>
                <w:rFonts w:cs="Arial"/>
              </w:rPr>
              <w:t>(Modulated)</w:t>
            </w:r>
          </w:p>
        </w:tc>
        <w:tc>
          <w:tcPr>
            <w:tcW w:w="378" w:type="pct"/>
          </w:tcPr>
          <w:p w14:paraId="19304C4A" w14:textId="77777777" w:rsidR="000C2655" w:rsidRPr="001C0CC4" w:rsidRDefault="000C2655" w:rsidP="0026746F">
            <w:pPr>
              <w:pStyle w:val="TAC"/>
            </w:pPr>
            <w:r w:rsidRPr="001C0CC4">
              <w:t>dBm</w:t>
            </w:r>
          </w:p>
        </w:tc>
        <w:tc>
          <w:tcPr>
            <w:tcW w:w="1918" w:type="pct"/>
          </w:tcPr>
          <w:p w14:paraId="6CEB665B" w14:textId="77777777" w:rsidR="000C2655" w:rsidRPr="001C0CC4" w:rsidRDefault="000C2655" w:rsidP="0026746F">
            <w:pPr>
              <w:pStyle w:val="TAC"/>
            </w:pPr>
            <w:r w:rsidRPr="001C0CC4">
              <w:t>-46</w:t>
            </w:r>
          </w:p>
        </w:tc>
        <w:tc>
          <w:tcPr>
            <w:tcW w:w="1980" w:type="pct"/>
          </w:tcPr>
          <w:p w14:paraId="1DC2A919" w14:textId="77777777" w:rsidR="000C2655" w:rsidRPr="001C0CC4" w:rsidRDefault="000C2655" w:rsidP="0026746F">
            <w:pPr>
              <w:pStyle w:val="TAC"/>
            </w:pPr>
            <w:r w:rsidRPr="001C0CC4">
              <w:t>-46</w:t>
            </w:r>
          </w:p>
        </w:tc>
      </w:tr>
      <w:tr w:rsidR="000C2655" w:rsidRPr="001C0CC4" w14:paraId="68A27CC3" w14:textId="77777777" w:rsidTr="0026746F">
        <w:trPr>
          <w:trHeight w:val="163"/>
          <w:jc w:val="center"/>
        </w:trPr>
        <w:tc>
          <w:tcPr>
            <w:tcW w:w="724" w:type="pct"/>
          </w:tcPr>
          <w:p w14:paraId="0C97DB24" w14:textId="77777777" w:rsidR="000C2655" w:rsidRPr="001C0CC4" w:rsidRDefault="000C2655" w:rsidP="0026746F">
            <w:pPr>
              <w:pStyle w:val="TAC"/>
              <w:jc w:val="left"/>
              <w:rPr>
                <w:rFonts w:cs="Arial"/>
              </w:rPr>
            </w:pPr>
            <w:r w:rsidRPr="001C0CC4">
              <w:rPr>
                <w:rFonts w:cs="Arial"/>
              </w:rPr>
              <w:t>BW</w:t>
            </w:r>
            <w:r w:rsidRPr="001C0CC4">
              <w:rPr>
                <w:rFonts w:cs="Arial"/>
                <w:vertAlign w:val="subscript"/>
              </w:rPr>
              <w:t>Interferer 2</w:t>
            </w:r>
          </w:p>
        </w:tc>
        <w:tc>
          <w:tcPr>
            <w:tcW w:w="378" w:type="pct"/>
          </w:tcPr>
          <w:p w14:paraId="38BEB797" w14:textId="77777777" w:rsidR="000C2655" w:rsidRPr="001C0CC4" w:rsidRDefault="000C2655" w:rsidP="0026746F">
            <w:pPr>
              <w:pStyle w:val="TAC"/>
            </w:pPr>
            <w:r w:rsidRPr="001C0CC4">
              <w:t>MHz</w:t>
            </w:r>
          </w:p>
        </w:tc>
        <w:tc>
          <w:tcPr>
            <w:tcW w:w="1918" w:type="pct"/>
          </w:tcPr>
          <w:p w14:paraId="0795E896" w14:textId="77777777" w:rsidR="000C2655" w:rsidRPr="001C0CC4" w:rsidRDefault="000C2655" w:rsidP="0026746F">
            <w:pPr>
              <w:pStyle w:val="TAC"/>
            </w:pPr>
            <w:r w:rsidRPr="001C0CC4">
              <w:t>5</w:t>
            </w:r>
          </w:p>
        </w:tc>
        <w:tc>
          <w:tcPr>
            <w:tcW w:w="1980" w:type="pct"/>
          </w:tcPr>
          <w:p w14:paraId="1D0875F8" w14:textId="77777777" w:rsidR="000C2655" w:rsidRPr="001C0CC4" w:rsidRDefault="000C2655" w:rsidP="0026746F">
            <w:pPr>
              <w:pStyle w:val="TAC"/>
            </w:pPr>
            <w:r w:rsidRPr="001C0CC4">
              <w:t>5</w:t>
            </w:r>
          </w:p>
        </w:tc>
      </w:tr>
      <w:tr w:rsidR="000C2655" w:rsidRPr="001C0CC4" w14:paraId="2185C832" w14:textId="77777777" w:rsidTr="0026746F">
        <w:trPr>
          <w:trHeight w:val="163"/>
          <w:jc w:val="center"/>
        </w:trPr>
        <w:tc>
          <w:tcPr>
            <w:tcW w:w="724" w:type="pct"/>
          </w:tcPr>
          <w:p w14:paraId="3C994498"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1</w:t>
            </w:r>
          </w:p>
          <w:p w14:paraId="5EE94971" w14:textId="77777777" w:rsidR="000C2655" w:rsidRPr="001C0CC4" w:rsidRDefault="000C2655" w:rsidP="0026746F">
            <w:pPr>
              <w:pStyle w:val="TAC"/>
              <w:jc w:val="left"/>
              <w:rPr>
                <w:rFonts w:cs="Arial"/>
              </w:rPr>
            </w:pPr>
            <w:r w:rsidRPr="001C0CC4">
              <w:rPr>
                <w:rFonts w:cs="Arial"/>
              </w:rPr>
              <w:t>(Offset)</w:t>
            </w:r>
          </w:p>
        </w:tc>
        <w:tc>
          <w:tcPr>
            <w:tcW w:w="378" w:type="pct"/>
          </w:tcPr>
          <w:p w14:paraId="36B3662B" w14:textId="77777777" w:rsidR="000C2655" w:rsidRPr="001C0CC4" w:rsidRDefault="000C2655" w:rsidP="0026746F">
            <w:pPr>
              <w:pStyle w:val="TAC"/>
            </w:pPr>
            <w:r w:rsidRPr="001C0CC4">
              <w:t>MHz</w:t>
            </w:r>
          </w:p>
        </w:tc>
        <w:tc>
          <w:tcPr>
            <w:tcW w:w="1918" w:type="pct"/>
          </w:tcPr>
          <w:p w14:paraId="1B634B9A" w14:textId="77777777" w:rsidR="000C2655" w:rsidRPr="001C0CC4" w:rsidRDefault="000C2655" w:rsidP="0026746F">
            <w:pPr>
              <w:pStyle w:val="TAC"/>
            </w:pPr>
            <w:r w:rsidRPr="001C0CC4">
              <w:t>-F</w:t>
            </w:r>
            <w:r w:rsidRPr="001C0CC4">
              <w:rPr>
                <w:vertAlign w:val="subscript"/>
              </w:rPr>
              <w:t>offset</w:t>
            </w:r>
            <w:r w:rsidRPr="001C0CC4">
              <w:t>-7.5</w:t>
            </w:r>
          </w:p>
          <w:p w14:paraId="4B580D77" w14:textId="77777777" w:rsidR="000C2655" w:rsidRPr="001C0CC4" w:rsidRDefault="000C2655" w:rsidP="0026746F">
            <w:pPr>
              <w:pStyle w:val="TAC"/>
            </w:pPr>
            <w:r w:rsidRPr="001C0CC4">
              <w:t>/</w:t>
            </w:r>
          </w:p>
          <w:p w14:paraId="0C0962C1" w14:textId="77777777" w:rsidR="000C2655" w:rsidRPr="001C0CC4" w:rsidRDefault="000C2655" w:rsidP="0026746F">
            <w:pPr>
              <w:pStyle w:val="TAC"/>
            </w:pPr>
            <w:r w:rsidRPr="001C0CC4">
              <w:t>F</w:t>
            </w:r>
            <w:r w:rsidRPr="001C0CC4">
              <w:rPr>
                <w:vertAlign w:val="subscript"/>
              </w:rPr>
              <w:t>offset</w:t>
            </w:r>
            <w:r w:rsidRPr="001C0CC4">
              <w:t>+7.5</w:t>
            </w:r>
          </w:p>
        </w:tc>
        <w:tc>
          <w:tcPr>
            <w:tcW w:w="1980" w:type="pct"/>
          </w:tcPr>
          <w:p w14:paraId="5F1E3564" w14:textId="77777777" w:rsidR="000C2655" w:rsidRPr="001C0CC4" w:rsidRDefault="000C2655" w:rsidP="0026746F">
            <w:pPr>
              <w:pStyle w:val="TAC"/>
            </w:pPr>
            <w:r w:rsidRPr="001C0CC4">
              <w:t>-F</w:t>
            </w:r>
            <w:r w:rsidRPr="001C0CC4">
              <w:rPr>
                <w:vertAlign w:val="subscript"/>
              </w:rPr>
              <w:t>offset</w:t>
            </w:r>
            <w:r w:rsidRPr="001C0CC4">
              <w:t>-7.5</w:t>
            </w:r>
          </w:p>
          <w:p w14:paraId="24F32EC6" w14:textId="77777777" w:rsidR="000C2655" w:rsidRPr="001C0CC4" w:rsidRDefault="000C2655" w:rsidP="0026746F">
            <w:pPr>
              <w:pStyle w:val="TAC"/>
            </w:pPr>
            <w:r w:rsidRPr="001C0CC4">
              <w:t>/</w:t>
            </w:r>
          </w:p>
          <w:p w14:paraId="2056158F" w14:textId="77777777" w:rsidR="000C2655" w:rsidRPr="001C0CC4" w:rsidRDefault="000C2655" w:rsidP="0026746F">
            <w:pPr>
              <w:pStyle w:val="TAC"/>
            </w:pPr>
            <w:r w:rsidRPr="001C0CC4">
              <w:t>F</w:t>
            </w:r>
            <w:r w:rsidRPr="001C0CC4">
              <w:rPr>
                <w:vertAlign w:val="subscript"/>
              </w:rPr>
              <w:t>offset</w:t>
            </w:r>
            <w:r w:rsidRPr="001C0CC4">
              <w:t>+7.5</w:t>
            </w:r>
          </w:p>
        </w:tc>
      </w:tr>
      <w:tr w:rsidR="000C2655" w:rsidRPr="001C0CC4" w14:paraId="03BA60CA" w14:textId="77777777" w:rsidTr="0026746F">
        <w:trPr>
          <w:trHeight w:val="163"/>
          <w:jc w:val="center"/>
        </w:trPr>
        <w:tc>
          <w:tcPr>
            <w:tcW w:w="724" w:type="pct"/>
          </w:tcPr>
          <w:p w14:paraId="245DF750"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2</w:t>
            </w:r>
          </w:p>
          <w:p w14:paraId="43E58709" w14:textId="77777777" w:rsidR="000C2655" w:rsidRPr="001C0CC4" w:rsidRDefault="000C2655" w:rsidP="0026746F">
            <w:pPr>
              <w:pStyle w:val="TAC"/>
              <w:jc w:val="left"/>
              <w:rPr>
                <w:rFonts w:cs="Arial"/>
              </w:rPr>
            </w:pPr>
            <w:r w:rsidRPr="001C0CC4">
              <w:rPr>
                <w:rFonts w:cs="Arial"/>
              </w:rPr>
              <w:t>(Offset)</w:t>
            </w:r>
          </w:p>
        </w:tc>
        <w:tc>
          <w:tcPr>
            <w:tcW w:w="378" w:type="pct"/>
          </w:tcPr>
          <w:p w14:paraId="577A4F57" w14:textId="77777777" w:rsidR="000C2655" w:rsidRPr="001C0CC4" w:rsidRDefault="000C2655" w:rsidP="0026746F">
            <w:pPr>
              <w:pStyle w:val="TAC"/>
            </w:pPr>
            <w:r w:rsidRPr="001C0CC4">
              <w:t>MHz</w:t>
            </w:r>
          </w:p>
        </w:tc>
        <w:tc>
          <w:tcPr>
            <w:tcW w:w="1918" w:type="pct"/>
          </w:tcPr>
          <w:p w14:paraId="0A42AC1A" w14:textId="77777777" w:rsidR="000C2655" w:rsidRPr="001C0CC4" w:rsidRDefault="000C2655" w:rsidP="0026746F">
            <w:pPr>
              <w:pStyle w:val="TAC"/>
              <w:rPr>
                <w:bCs/>
              </w:rPr>
            </w:pPr>
            <w:r w:rsidRPr="001C0CC4">
              <w:rPr>
                <w:bCs/>
              </w:rPr>
              <w:t>2*F</w:t>
            </w:r>
            <w:r w:rsidRPr="001C0CC4">
              <w:rPr>
                <w:bCs/>
                <w:vertAlign w:val="subscript"/>
              </w:rPr>
              <w:t>Interferer 1</w:t>
            </w:r>
          </w:p>
        </w:tc>
        <w:tc>
          <w:tcPr>
            <w:tcW w:w="1980" w:type="pct"/>
          </w:tcPr>
          <w:p w14:paraId="3AD11FB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7588C967" w14:textId="77777777" w:rsidTr="0026746F">
        <w:trPr>
          <w:trHeight w:val="303"/>
          <w:jc w:val="center"/>
        </w:trPr>
        <w:tc>
          <w:tcPr>
            <w:tcW w:w="5000" w:type="pct"/>
            <w:gridSpan w:val="4"/>
          </w:tcPr>
          <w:p w14:paraId="201FC66E"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E0C2168"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326A7C82"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3A374618"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BA36796" w14:textId="77777777" w:rsidR="000C2655" w:rsidRPr="001C0CC4" w:rsidRDefault="000C2655" w:rsidP="000C2655"/>
    <w:p w14:paraId="05D682BC" w14:textId="77777777" w:rsidR="00DC7196" w:rsidRPr="001C0CC4" w:rsidRDefault="00DC7196" w:rsidP="004E30D3">
      <w:pPr>
        <w:pStyle w:val="Heading4"/>
      </w:pPr>
      <w:r w:rsidRPr="001C0CC4">
        <w:t>7.8A.2.2</w:t>
      </w:r>
      <w:r w:rsidRPr="001C0CC4">
        <w:tab/>
        <w:t>Wide band intermodulation for Intra-band non-contiguous CA</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8244" w:name="_Toc21344508"/>
      <w:bookmarkStart w:id="8245" w:name="_Toc29801996"/>
      <w:bookmarkStart w:id="8246" w:name="_Toc29802420"/>
      <w:bookmarkStart w:id="8247" w:name="_Toc29803045"/>
      <w:bookmarkStart w:id="8248" w:name="_Toc36107787"/>
      <w:bookmarkStart w:id="8249" w:name="_Toc37251561"/>
      <w:bookmarkStart w:id="8250" w:name="_Toc45888494"/>
      <w:bookmarkStart w:id="8251" w:name="_Toc45889093"/>
      <w:bookmarkStart w:id="8252" w:name="_Toc59650463"/>
      <w:bookmarkStart w:id="8253" w:name="_Toc61357735"/>
      <w:bookmarkStart w:id="8254" w:name="_Toc61359509"/>
      <w:bookmarkStart w:id="8255" w:name="_Toc67916449"/>
      <w:bookmarkStart w:id="8256" w:name="_Toc75533995"/>
      <w:bookmarkStart w:id="8257" w:name="_Toc75819881"/>
      <w:bookmarkStart w:id="8258" w:name="_Toc76508725"/>
      <w:bookmarkStart w:id="8259" w:name="_Toc76717675"/>
      <w:bookmarkStart w:id="8260" w:name="_Toc83294316"/>
      <w:bookmarkStart w:id="8261" w:name="_Toc84335355"/>
      <w:r w:rsidRPr="001C0CC4">
        <w:t>7.8A.2.3</w:t>
      </w:r>
      <w:r w:rsidRPr="001C0CC4">
        <w:tab/>
        <w:t>Wide band intermodulation for Inter-band CA</w:t>
      </w:r>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8262" w:name="_Toc45888495"/>
      <w:bookmarkStart w:id="8263" w:name="_Toc45889094"/>
      <w:bookmarkStart w:id="8264" w:name="_Toc59650464"/>
      <w:bookmarkStart w:id="8265" w:name="_Toc61357736"/>
      <w:bookmarkStart w:id="8266" w:name="_Toc61359510"/>
      <w:bookmarkStart w:id="8267" w:name="_Toc67916450"/>
      <w:bookmarkStart w:id="8268" w:name="_Toc75533996"/>
      <w:bookmarkStart w:id="8269" w:name="_Toc75819882"/>
      <w:bookmarkStart w:id="8270" w:name="_Toc76508726"/>
      <w:bookmarkStart w:id="8271" w:name="_Toc76717676"/>
      <w:bookmarkStart w:id="8272" w:name="_Toc83294317"/>
      <w:bookmarkStart w:id="8273" w:name="_Toc84335356"/>
      <w:bookmarkStart w:id="8274" w:name="_Toc21344509"/>
      <w:bookmarkStart w:id="8275" w:name="_Toc29801997"/>
      <w:bookmarkStart w:id="8276" w:name="_Toc29802421"/>
      <w:bookmarkStart w:id="8277" w:name="_Toc29803046"/>
      <w:bookmarkStart w:id="8278" w:name="_Toc36107788"/>
      <w:bookmarkStart w:id="8279" w:name="_Toc37251562"/>
      <w:r w:rsidRPr="001C0CC4">
        <w:t>7.8</w:t>
      </w:r>
      <w:r>
        <w:t>B</w:t>
      </w:r>
      <w:r w:rsidRPr="001C0CC4">
        <w:tab/>
        <w:t xml:space="preserve">Intermodulation characteristics for </w:t>
      </w:r>
      <w:r>
        <w:t>NR-DC</w:t>
      </w:r>
      <w:bookmarkEnd w:id="8262"/>
      <w:bookmarkEnd w:id="8263"/>
      <w:bookmarkEnd w:id="8264"/>
      <w:bookmarkEnd w:id="8265"/>
      <w:bookmarkEnd w:id="8266"/>
      <w:bookmarkEnd w:id="8267"/>
      <w:bookmarkEnd w:id="8268"/>
      <w:bookmarkEnd w:id="8269"/>
      <w:bookmarkEnd w:id="8270"/>
      <w:bookmarkEnd w:id="8271"/>
      <w:bookmarkEnd w:id="8272"/>
      <w:bookmarkEnd w:id="8273"/>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8280" w:name="_Toc45888496"/>
      <w:bookmarkStart w:id="8281" w:name="_Toc45889095"/>
      <w:bookmarkStart w:id="8282" w:name="_Toc59650465"/>
      <w:bookmarkStart w:id="8283" w:name="_Toc61357737"/>
      <w:bookmarkStart w:id="8284" w:name="_Toc61359511"/>
      <w:bookmarkStart w:id="8285" w:name="_Toc67916451"/>
      <w:bookmarkStart w:id="8286" w:name="_Toc75533997"/>
      <w:bookmarkStart w:id="8287" w:name="_Toc75819883"/>
      <w:bookmarkStart w:id="8288" w:name="_Toc76508727"/>
      <w:bookmarkStart w:id="8289" w:name="_Toc76717677"/>
      <w:bookmarkStart w:id="8290" w:name="_Toc83294318"/>
      <w:bookmarkStart w:id="8291" w:name="_Toc84335357"/>
      <w:r w:rsidRPr="001C0CC4">
        <w:t>7.8D</w:t>
      </w:r>
      <w:r w:rsidRPr="001C0CC4">
        <w:tab/>
        <w:t>Intermodulation characteristics for UL MIMO</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8292" w:name="_Toc45888497"/>
      <w:bookmarkStart w:id="8293" w:name="_Toc45889096"/>
      <w:bookmarkStart w:id="8294" w:name="_Toc59650466"/>
      <w:bookmarkStart w:id="8295" w:name="_Toc61357738"/>
      <w:bookmarkStart w:id="8296" w:name="_Toc61359512"/>
      <w:bookmarkStart w:id="8297" w:name="_Toc67916452"/>
      <w:bookmarkStart w:id="8298" w:name="_Toc75533998"/>
      <w:bookmarkStart w:id="8299" w:name="_Toc75819884"/>
      <w:bookmarkStart w:id="8300" w:name="_Toc76508728"/>
      <w:bookmarkStart w:id="8301" w:name="_Toc76717678"/>
      <w:bookmarkStart w:id="8302" w:name="_Toc83294319"/>
      <w:bookmarkStart w:id="8303" w:name="_Toc84335358"/>
      <w:bookmarkStart w:id="8304" w:name="_Toc21344510"/>
      <w:bookmarkStart w:id="8305" w:name="_Toc29801998"/>
      <w:bookmarkStart w:id="8306" w:name="_Toc29802422"/>
      <w:bookmarkStart w:id="8307" w:name="_Toc29803047"/>
      <w:bookmarkStart w:id="8308" w:name="_Toc36107789"/>
      <w:bookmarkStart w:id="8309"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8292"/>
      <w:bookmarkEnd w:id="8293"/>
      <w:bookmarkEnd w:id="8294"/>
      <w:bookmarkEnd w:id="8295"/>
      <w:bookmarkEnd w:id="8296"/>
      <w:bookmarkEnd w:id="8297"/>
      <w:bookmarkEnd w:id="8298"/>
      <w:bookmarkEnd w:id="8299"/>
      <w:bookmarkEnd w:id="8300"/>
      <w:bookmarkEnd w:id="8301"/>
      <w:bookmarkEnd w:id="8302"/>
      <w:bookmarkEnd w:id="8303"/>
    </w:p>
    <w:p w14:paraId="081A5036" w14:textId="77777777" w:rsidR="007D251F" w:rsidRPr="00E24AB4" w:rsidRDefault="007D251F" w:rsidP="004E30D3">
      <w:pPr>
        <w:pStyle w:val="Heading3"/>
      </w:pPr>
      <w:bookmarkStart w:id="8310" w:name="_Toc45888498"/>
      <w:bookmarkStart w:id="8311" w:name="_Toc45889097"/>
      <w:bookmarkStart w:id="8312" w:name="_Toc59650467"/>
      <w:bookmarkStart w:id="8313" w:name="_Toc61357739"/>
      <w:bookmarkStart w:id="8314" w:name="_Toc61359513"/>
      <w:bookmarkStart w:id="8315" w:name="_Toc67916453"/>
      <w:bookmarkStart w:id="8316" w:name="_Toc75533999"/>
      <w:bookmarkStart w:id="8317" w:name="_Toc75819885"/>
      <w:bookmarkStart w:id="8318" w:name="_Toc76508729"/>
      <w:bookmarkStart w:id="8319" w:name="_Toc76717679"/>
      <w:bookmarkStart w:id="8320" w:name="_Toc83294320"/>
      <w:bookmarkStart w:id="8321" w:name="_Toc84335359"/>
      <w:r w:rsidRPr="00E24AB4">
        <w:t>7.8</w:t>
      </w:r>
      <w:r w:rsidRPr="00E24AB4">
        <w:rPr>
          <w:rFonts w:hint="eastAsia"/>
        </w:rPr>
        <w:t>E</w:t>
      </w:r>
      <w:r w:rsidRPr="00E24AB4">
        <w:t>.1</w:t>
      </w:r>
      <w:r w:rsidRPr="00E24AB4">
        <w:tab/>
        <w:t>General</w:t>
      </w:r>
      <w:bookmarkEnd w:id="8310"/>
      <w:bookmarkEnd w:id="8311"/>
      <w:bookmarkEnd w:id="8312"/>
      <w:bookmarkEnd w:id="8313"/>
      <w:bookmarkEnd w:id="8314"/>
      <w:bookmarkEnd w:id="8315"/>
      <w:bookmarkEnd w:id="8316"/>
      <w:bookmarkEnd w:id="8317"/>
      <w:bookmarkEnd w:id="8318"/>
      <w:bookmarkEnd w:id="8319"/>
      <w:bookmarkEnd w:id="8320"/>
      <w:bookmarkEnd w:id="8321"/>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8322" w:name="_Toc45888499"/>
      <w:bookmarkStart w:id="8323" w:name="_Toc45889098"/>
      <w:bookmarkStart w:id="8324" w:name="_Toc59650468"/>
      <w:bookmarkStart w:id="8325" w:name="_Toc61357740"/>
      <w:bookmarkStart w:id="8326" w:name="_Toc61359514"/>
      <w:bookmarkStart w:id="8327" w:name="_Toc67916454"/>
      <w:bookmarkStart w:id="8328" w:name="_Toc75534000"/>
      <w:bookmarkStart w:id="8329" w:name="_Toc75819886"/>
      <w:bookmarkStart w:id="8330" w:name="_Toc76508730"/>
      <w:bookmarkStart w:id="8331" w:name="_Toc76717680"/>
      <w:bookmarkStart w:id="8332" w:name="_Toc83294321"/>
      <w:bookmarkStart w:id="8333" w:name="_Toc84335360"/>
      <w:r w:rsidRPr="00E24AB4">
        <w:t>7.8</w:t>
      </w:r>
      <w:r w:rsidRPr="00E24AB4">
        <w:rPr>
          <w:rFonts w:hint="eastAsia"/>
        </w:rPr>
        <w:t>E</w:t>
      </w:r>
      <w:r w:rsidRPr="00E24AB4">
        <w:t>.2</w:t>
      </w:r>
      <w:r w:rsidRPr="00E24AB4">
        <w:tab/>
        <w:t>Wide band Intermodulation</w:t>
      </w:r>
      <w:bookmarkEnd w:id="8322"/>
      <w:bookmarkEnd w:id="8323"/>
      <w:bookmarkEnd w:id="8324"/>
      <w:bookmarkEnd w:id="8325"/>
      <w:bookmarkEnd w:id="8326"/>
      <w:bookmarkEnd w:id="8327"/>
      <w:bookmarkEnd w:id="8328"/>
      <w:bookmarkEnd w:id="8329"/>
      <w:bookmarkEnd w:id="8330"/>
      <w:bookmarkEnd w:id="8331"/>
      <w:bookmarkEnd w:id="8332"/>
      <w:bookmarkEnd w:id="8333"/>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F44B591" w14:textId="77777777" w:rsidR="005F58BD" w:rsidRPr="00E24AB4" w:rsidRDefault="005F58BD" w:rsidP="005F58BD">
      <w:pPr>
        <w:pStyle w:val="TH"/>
      </w:pPr>
      <w:bookmarkStart w:id="8334" w:name="_CRTable7_8E_21"/>
      <w:bookmarkStart w:id="8335" w:name="_Toc59650470"/>
      <w:bookmarkStart w:id="8336" w:name="_Toc61357742"/>
      <w:bookmarkStart w:id="8337" w:name="_Toc61359516"/>
      <w:bookmarkStart w:id="8338" w:name="_Toc67916456"/>
      <w:bookmarkStart w:id="8339" w:name="_Toc75534002"/>
      <w:bookmarkStart w:id="8340" w:name="_Toc75819888"/>
      <w:bookmarkStart w:id="8341" w:name="_Toc76508732"/>
      <w:bookmarkStart w:id="8342" w:name="_Toc76717682"/>
      <w:bookmarkStart w:id="8343" w:name="_Toc83294323"/>
      <w:bookmarkStart w:id="8344" w:name="_Toc84335362"/>
      <w:r w:rsidRPr="00E24AB4">
        <w:t xml:space="preserve">Table </w:t>
      </w:r>
      <w:bookmarkEnd w:id="8334"/>
      <w:r w:rsidRPr="00E24AB4">
        <w:t>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5F58BD" w:rsidRPr="00E24AB4" w14:paraId="313D3935" w14:textId="77777777" w:rsidTr="0026746F">
        <w:tc>
          <w:tcPr>
            <w:tcW w:w="1177" w:type="dxa"/>
            <w:tcBorders>
              <w:bottom w:val="nil"/>
            </w:tcBorders>
            <w:shd w:val="clear" w:color="auto" w:fill="auto"/>
            <w:vAlign w:val="center"/>
          </w:tcPr>
          <w:p w14:paraId="09F68B04" w14:textId="77777777" w:rsidR="005F58BD" w:rsidRPr="00E24AB4" w:rsidRDefault="005F58BD" w:rsidP="0026746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523FDE5C" w14:textId="77777777" w:rsidR="005F58BD" w:rsidRPr="00E24AB4" w:rsidRDefault="005F58BD" w:rsidP="0026746F">
            <w:pPr>
              <w:pStyle w:val="TAH"/>
            </w:pPr>
            <w:r w:rsidRPr="00E24AB4">
              <w:t>Rx parameter</w:t>
            </w:r>
          </w:p>
        </w:tc>
        <w:tc>
          <w:tcPr>
            <w:tcW w:w="667" w:type="dxa"/>
            <w:tcBorders>
              <w:bottom w:val="nil"/>
            </w:tcBorders>
            <w:shd w:val="clear" w:color="auto" w:fill="auto"/>
            <w:vAlign w:val="center"/>
          </w:tcPr>
          <w:p w14:paraId="77425B51" w14:textId="77777777" w:rsidR="005F58BD" w:rsidRPr="00E24AB4" w:rsidRDefault="005F58BD" w:rsidP="0026746F">
            <w:pPr>
              <w:pStyle w:val="TAH"/>
            </w:pPr>
            <w:r w:rsidRPr="00E24AB4">
              <w:t>Units</w:t>
            </w:r>
          </w:p>
        </w:tc>
        <w:tc>
          <w:tcPr>
            <w:tcW w:w="4560" w:type="dxa"/>
            <w:gridSpan w:val="4"/>
            <w:vAlign w:val="center"/>
          </w:tcPr>
          <w:p w14:paraId="47B621D8" w14:textId="77777777" w:rsidR="005F58BD" w:rsidRPr="00E24AB4" w:rsidRDefault="005F58BD" w:rsidP="0026746F">
            <w:pPr>
              <w:pStyle w:val="TAH"/>
            </w:pPr>
            <w:r w:rsidRPr="00E24AB4">
              <w:t>Channel bandwidth</w:t>
            </w:r>
          </w:p>
        </w:tc>
      </w:tr>
      <w:tr w:rsidR="005F58BD" w:rsidRPr="00E24AB4" w14:paraId="1A25F0CD" w14:textId="77777777" w:rsidTr="0026746F">
        <w:tc>
          <w:tcPr>
            <w:tcW w:w="1177" w:type="dxa"/>
            <w:tcBorders>
              <w:top w:val="nil"/>
              <w:bottom w:val="single" w:sz="4" w:space="0" w:color="auto"/>
            </w:tcBorders>
            <w:shd w:val="clear" w:color="auto" w:fill="auto"/>
            <w:vAlign w:val="center"/>
          </w:tcPr>
          <w:p w14:paraId="14C862A6" w14:textId="77777777" w:rsidR="005F58BD" w:rsidRPr="00E24AB4" w:rsidRDefault="005F58BD" w:rsidP="0026746F">
            <w:pPr>
              <w:pStyle w:val="TAH"/>
            </w:pPr>
          </w:p>
        </w:tc>
        <w:tc>
          <w:tcPr>
            <w:tcW w:w="2384" w:type="dxa"/>
            <w:tcBorders>
              <w:top w:val="nil"/>
            </w:tcBorders>
            <w:shd w:val="clear" w:color="auto" w:fill="auto"/>
            <w:vAlign w:val="center"/>
          </w:tcPr>
          <w:p w14:paraId="667D3D37" w14:textId="77777777" w:rsidR="005F58BD" w:rsidRPr="00E24AB4" w:rsidRDefault="005F58BD" w:rsidP="0026746F">
            <w:pPr>
              <w:pStyle w:val="TAH"/>
            </w:pPr>
          </w:p>
        </w:tc>
        <w:tc>
          <w:tcPr>
            <w:tcW w:w="667" w:type="dxa"/>
            <w:tcBorders>
              <w:top w:val="nil"/>
            </w:tcBorders>
            <w:shd w:val="clear" w:color="auto" w:fill="auto"/>
            <w:vAlign w:val="center"/>
          </w:tcPr>
          <w:p w14:paraId="6DA248AF" w14:textId="77777777" w:rsidR="005F58BD" w:rsidRPr="00E24AB4" w:rsidRDefault="005F58BD" w:rsidP="0026746F">
            <w:pPr>
              <w:pStyle w:val="TAH"/>
            </w:pPr>
          </w:p>
        </w:tc>
        <w:tc>
          <w:tcPr>
            <w:tcW w:w="1140" w:type="dxa"/>
            <w:vAlign w:val="center"/>
          </w:tcPr>
          <w:p w14:paraId="05CB5C63" w14:textId="77777777" w:rsidR="005F58BD" w:rsidRPr="00E24AB4" w:rsidRDefault="005F58BD" w:rsidP="0026746F">
            <w:pPr>
              <w:pStyle w:val="TAH"/>
            </w:pPr>
            <w:r w:rsidRPr="00E24AB4">
              <w:rPr>
                <w:rFonts w:hint="eastAsia"/>
                <w:lang w:eastAsia="zh-CN"/>
              </w:rPr>
              <w:t xml:space="preserve">10 </w:t>
            </w:r>
            <w:r w:rsidRPr="00E24AB4">
              <w:t>MHz</w:t>
            </w:r>
          </w:p>
        </w:tc>
        <w:tc>
          <w:tcPr>
            <w:tcW w:w="1140" w:type="dxa"/>
            <w:vAlign w:val="center"/>
          </w:tcPr>
          <w:p w14:paraId="65A3EA59" w14:textId="77777777" w:rsidR="005F58BD" w:rsidRPr="00E24AB4" w:rsidRDefault="005F58BD" w:rsidP="0026746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5C6254DD" w14:textId="77777777" w:rsidR="005F58BD" w:rsidRPr="00E24AB4" w:rsidRDefault="005F58BD" w:rsidP="0026746F">
            <w:pPr>
              <w:pStyle w:val="TAH"/>
            </w:pPr>
            <w:r w:rsidRPr="00E24AB4">
              <w:rPr>
                <w:rFonts w:hint="eastAsia"/>
                <w:lang w:eastAsia="zh-CN"/>
              </w:rPr>
              <w:t xml:space="preserve">30 </w:t>
            </w:r>
            <w:r w:rsidRPr="00E24AB4">
              <w:t>MHz</w:t>
            </w:r>
          </w:p>
        </w:tc>
        <w:tc>
          <w:tcPr>
            <w:tcW w:w="1140" w:type="dxa"/>
            <w:vAlign w:val="center"/>
          </w:tcPr>
          <w:p w14:paraId="435E77C7" w14:textId="77777777" w:rsidR="005F58BD" w:rsidRPr="00E24AB4" w:rsidRDefault="005F58BD" w:rsidP="0026746F">
            <w:pPr>
              <w:pStyle w:val="TAH"/>
            </w:pPr>
            <w:r w:rsidRPr="00E24AB4">
              <w:rPr>
                <w:rFonts w:hint="eastAsia"/>
                <w:lang w:eastAsia="zh-CN"/>
              </w:rPr>
              <w:t xml:space="preserve">40 </w:t>
            </w:r>
            <w:r w:rsidRPr="00E24AB4">
              <w:t>MHz</w:t>
            </w:r>
          </w:p>
        </w:tc>
      </w:tr>
      <w:tr w:rsidR="005F58BD" w:rsidRPr="00E24AB4" w14:paraId="1ED39E6A" w14:textId="77777777" w:rsidTr="0026746F">
        <w:tc>
          <w:tcPr>
            <w:tcW w:w="1177" w:type="dxa"/>
            <w:tcBorders>
              <w:bottom w:val="nil"/>
            </w:tcBorders>
            <w:shd w:val="clear" w:color="auto" w:fill="auto"/>
          </w:tcPr>
          <w:p w14:paraId="3C93A457" w14:textId="77777777" w:rsidR="005F58BD" w:rsidRPr="00E24AB4" w:rsidRDefault="005F58BD" w:rsidP="0026746F">
            <w:pPr>
              <w:pStyle w:val="TAC"/>
              <w:rPr>
                <w:lang w:eastAsia="zh-CN"/>
              </w:rPr>
            </w:pPr>
            <w:r w:rsidRPr="00E24AB4">
              <w:rPr>
                <w:rFonts w:hint="eastAsia"/>
                <w:lang w:eastAsia="zh-CN"/>
              </w:rPr>
              <w:t>n38, n47</w:t>
            </w:r>
          </w:p>
        </w:tc>
        <w:tc>
          <w:tcPr>
            <w:tcW w:w="2384" w:type="dxa"/>
            <w:vMerge w:val="restart"/>
          </w:tcPr>
          <w:p w14:paraId="07147C78" w14:textId="77777777" w:rsidR="005F58BD" w:rsidRPr="00E24AB4" w:rsidRDefault="005F58BD" w:rsidP="0026746F">
            <w:pPr>
              <w:pStyle w:val="TAC"/>
              <w:rPr>
                <w:bCs/>
              </w:rPr>
            </w:pPr>
            <w:r w:rsidRPr="00E24AB4">
              <w:t>P</w:t>
            </w:r>
            <w:r w:rsidRPr="00E24AB4">
              <w:rPr>
                <w:rFonts w:hint="eastAsia"/>
                <w:lang w:eastAsia="zh-CN"/>
              </w:rPr>
              <w:t>ower</w:t>
            </w:r>
            <w:r w:rsidRPr="00E24AB4">
              <w:t xml:space="preserve"> in Transmission Bandwidth Configuration</w:t>
            </w:r>
          </w:p>
        </w:tc>
        <w:tc>
          <w:tcPr>
            <w:tcW w:w="667" w:type="dxa"/>
          </w:tcPr>
          <w:p w14:paraId="37F7B96C" w14:textId="77777777" w:rsidR="005F58BD" w:rsidRPr="00E24AB4" w:rsidRDefault="005F58BD" w:rsidP="0026746F">
            <w:pPr>
              <w:pStyle w:val="TAC"/>
            </w:pPr>
            <w:r w:rsidRPr="00E24AB4">
              <w:t>dBm</w:t>
            </w:r>
          </w:p>
        </w:tc>
        <w:tc>
          <w:tcPr>
            <w:tcW w:w="4560" w:type="dxa"/>
            <w:gridSpan w:val="4"/>
          </w:tcPr>
          <w:p w14:paraId="3591360F" w14:textId="77777777" w:rsidR="005F58BD" w:rsidRPr="00E24AB4" w:rsidRDefault="005F58BD" w:rsidP="0026746F">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5F58BD" w:rsidRPr="00E24AB4" w14:paraId="0A177516" w14:textId="77777777" w:rsidTr="0026746F">
        <w:tc>
          <w:tcPr>
            <w:tcW w:w="1177" w:type="dxa"/>
            <w:tcBorders>
              <w:top w:val="nil"/>
              <w:bottom w:val="nil"/>
            </w:tcBorders>
            <w:shd w:val="clear" w:color="auto" w:fill="auto"/>
          </w:tcPr>
          <w:p w14:paraId="37710E7E" w14:textId="77777777" w:rsidR="005F58BD" w:rsidRPr="00E24AB4" w:rsidRDefault="005F58BD" w:rsidP="0026746F">
            <w:pPr>
              <w:pStyle w:val="TAC"/>
              <w:rPr>
                <w:bCs/>
              </w:rPr>
            </w:pPr>
          </w:p>
        </w:tc>
        <w:tc>
          <w:tcPr>
            <w:tcW w:w="2384" w:type="dxa"/>
            <w:vMerge/>
          </w:tcPr>
          <w:p w14:paraId="0745C447" w14:textId="77777777" w:rsidR="005F58BD" w:rsidRPr="00E24AB4" w:rsidRDefault="005F58BD" w:rsidP="0026746F">
            <w:pPr>
              <w:pStyle w:val="TAC"/>
              <w:rPr>
                <w:bCs/>
              </w:rPr>
            </w:pPr>
          </w:p>
        </w:tc>
        <w:tc>
          <w:tcPr>
            <w:tcW w:w="667" w:type="dxa"/>
          </w:tcPr>
          <w:p w14:paraId="1A879CBB" w14:textId="77777777" w:rsidR="005F58BD" w:rsidRPr="00E24AB4" w:rsidRDefault="005F58BD" w:rsidP="0026746F">
            <w:pPr>
              <w:pStyle w:val="TAC"/>
              <w:rPr>
                <w:rFonts w:cs="Arial"/>
                <w:kern w:val="2"/>
              </w:rPr>
            </w:pPr>
            <w:r>
              <w:rPr>
                <w:rFonts w:cs="Arial"/>
                <w:kern w:val="2"/>
              </w:rPr>
              <w:t>dB</w:t>
            </w:r>
          </w:p>
        </w:tc>
        <w:tc>
          <w:tcPr>
            <w:tcW w:w="1140" w:type="dxa"/>
          </w:tcPr>
          <w:p w14:paraId="5F94699B" w14:textId="77777777" w:rsidR="005F58BD" w:rsidRPr="00E24AB4" w:rsidRDefault="005F58BD" w:rsidP="0026746F">
            <w:pPr>
              <w:pStyle w:val="TAC"/>
            </w:pPr>
            <w:r w:rsidRPr="00E24AB4">
              <w:t>6</w:t>
            </w:r>
          </w:p>
        </w:tc>
        <w:tc>
          <w:tcPr>
            <w:tcW w:w="1140" w:type="dxa"/>
          </w:tcPr>
          <w:p w14:paraId="5BA43793" w14:textId="77777777" w:rsidR="005F58BD" w:rsidRPr="00E24AB4" w:rsidRDefault="005F58BD" w:rsidP="0026746F">
            <w:pPr>
              <w:pStyle w:val="TAC"/>
            </w:pPr>
            <w:r w:rsidRPr="00E24AB4">
              <w:rPr>
                <w:rFonts w:hint="eastAsia"/>
                <w:lang w:eastAsia="zh-CN"/>
              </w:rPr>
              <w:t>9</w:t>
            </w:r>
          </w:p>
        </w:tc>
        <w:tc>
          <w:tcPr>
            <w:tcW w:w="1140" w:type="dxa"/>
          </w:tcPr>
          <w:p w14:paraId="45F4DB31" w14:textId="77777777" w:rsidR="005F58BD" w:rsidRPr="00E24AB4" w:rsidRDefault="005F58BD" w:rsidP="0026746F">
            <w:pPr>
              <w:pStyle w:val="TAC"/>
              <w:rPr>
                <w:lang w:eastAsia="zh-CN"/>
              </w:rPr>
            </w:pPr>
            <w:r w:rsidRPr="00E24AB4">
              <w:rPr>
                <w:rFonts w:hint="eastAsia"/>
                <w:lang w:eastAsia="zh-CN"/>
              </w:rPr>
              <w:t>11</w:t>
            </w:r>
          </w:p>
        </w:tc>
        <w:tc>
          <w:tcPr>
            <w:tcW w:w="1140" w:type="dxa"/>
          </w:tcPr>
          <w:p w14:paraId="5D89CA01" w14:textId="77777777" w:rsidR="005F58BD" w:rsidRPr="00E24AB4" w:rsidRDefault="005F58BD" w:rsidP="0026746F">
            <w:pPr>
              <w:pStyle w:val="TAC"/>
            </w:pPr>
            <w:r w:rsidRPr="00E24AB4">
              <w:rPr>
                <w:rFonts w:hint="eastAsia"/>
                <w:lang w:eastAsia="zh-CN"/>
              </w:rPr>
              <w:t>12</w:t>
            </w:r>
          </w:p>
        </w:tc>
      </w:tr>
      <w:tr w:rsidR="005F58BD" w:rsidRPr="00E24AB4" w14:paraId="1921EBA5" w14:textId="77777777" w:rsidTr="0026746F">
        <w:tc>
          <w:tcPr>
            <w:tcW w:w="1177" w:type="dxa"/>
            <w:tcBorders>
              <w:top w:val="nil"/>
              <w:bottom w:val="nil"/>
            </w:tcBorders>
            <w:shd w:val="clear" w:color="auto" w:fill="auto"/>
          </w:tcPr>
          <w:p w14:paraId="40F395F9" w14:textId="77777777" w:rsidR="005F58BD" w:rsidRPr="00E24AB4" w:rsidRDefault="005F58BD" w:rsidP="0026746F">
            <w:pPr>
              <w:pStyle w:val="TAC"/>
            </w:pPr>
          </w:p>
        </w:tc>
        <w:tc>
          <w:tcPr>
            <w:tcW w:w="2384" w:type="dxa"/>
          </w:tcPr>
          <w:p w14:paraId="5BCD4826" w14:textId="77777777" w:rsidR="005F58BD" w:rsidRPr="00E24AB4" w:rsidRDefault="005F58BD" w:rsidP="0026746F">
            <w:pPr>
              <w:pStyle w:val="TAC"/>
              <w:rPr>
                <w:vertAlign w:val="subscript"/>
              </w:rPr>
            </w:pPr>
            <w:r w:rsidRPr="00E24AB4">
              <w:t>P</w:t>
            </w:r>
            <w:r w:rsidRPr="00E24AB4">
              <w:rPr>
                <w:vertAlign w:val="subscript"/>
              </w:rPr>
              <w:t>Interferer 1</w:t>
            </w:r>
            <w:r w:rsidRPr="00E24AB4">
              <w:t xml:space="preserve"> (CW)</w:t>
            </w:r>
          </w:p>
        </w:tc>
        <w:tc>
          <w:tcPr>
            <w:tcW w:w="667" w:type="dxa"/>
          </w:tcPr>
          <w:p w14:paraId="6D55B9B6" w14:textId="77777777" w:rsidR="005F58BD" w:rsidRPr="00E24AB4" w:rsidRDefault="005F58BD" w:rsidP="0026746F">
            <w:pPr>
              <w:pStyle w:val="TAC"/>
            </w:pPr>
            <w:r w:rsidRPr="00E24AB4">
              <w:t>dBm</w:t>
            </w:r>
          </w:p>
        </w:tc>
        <w:tc>
          <w:tcPr>
            <w:tcW w:w="4560" w:type="dxa"/>
            <w:gridSpan w:val="4"/>
          </w:tcPr>
          <w:p w14:paraId="0CC26824" w14:textId="77777777" w:rsidR="005F58BD" w:rsidRPr="00E24AB4" w:rsidRDefault="005F58BD" w:rsidP="0026746F">
            <w:pPr>
              <w:pStyle w:val="TAC"/>
            </w:pPr>
            <w:r w:rsidRPr="00E24AB4">
              <w:t>-46</w:t>
            </w:r>
          </w:p>
        </w:tc>
      </w:tr>
      <w:tr w:rsidR="005F58BD" w:rsidRPr="00E24AB4" w14:paraId="0C43CEB2" w14:textId="77777777" w:rsidTr="0026746F">
        <w:tc>
          <w:tcPr>
            <w:tcW w:w="1177" w:type="dxa"/>
            <w:tcBorders>
              <w:top w:val="nil"/>
              <w:bottom w:val="nil"/>
            </w:tcBorders>
            <w:shd w:val="clear" w:color="auto" w:fill="auto"/>
          </w:tcPr>
          <w:p w14:paraId="4559E61E" w14:textId="77777777" w:rsidR="005F58BD" w:rsidRPr="00E24AB4" w:rsidRDefault="005F58BD" w:rsidP="0026746F">
            <w:pPr>
              <w:pStyle w:val="TAC"/>
            </w:pPr>
          </w:p>
        </w:tc>
        <w:tc>
          <w:tcPr>
            <w:tcW w:w="2384" w:type="dxa"/>
          </w:tcPr>
          <w:p w14:paraId="24DDEA30" w14:textId="77777777" w:rsidR="005F58BD" w:rsidRPr="00E24AB4" w:rsidRDefault="005F58BD" w:rsidP="0026746F">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706DEC61" w14:textId="77777777" w:rsidR="005F58BD" w:rsidRPr="00E24AB4" w:rsidRDefault="005F58BD" w:rsidP="0026746F">
            <w:pPr>
              <w:pStyle w:val="TAC"/>
            </w:pPr>
            <w:r w:rsidRPr="00E24AB4">
              <w:t>dBm</w:t>
            </w:r>
          </w:p>
        </w:tc>
        <w:tc>
          <w:tcPr>
            <w:tcW w:w="4560" w:type="dxa"/>
            <w:gridSpan w:val="4"/>
          </w:tcPr>
          <w:p w14:paraId="4412473D" w14:textId="77777777" w:rsidR="005F58BD" w:rsidRPr="00E24AB4" w:rsidRDefault="005F58BD" w:rsidP="0026746F">
            <w:pPr>
              <w:pStyle w:val="TAC"/>
              <w:rPr>
                <w:lang w:eastAsia="zh-CN"/>
              </w:rPr>
            </w:pPr>
            <w:r w:rsidRPr="00E24AB4">
              <w:rPr>
                <w:rFonts w:hint="eastAsia"/>
                <w:lang w:eastAsia="zh-CN"/>
              </w:rPr>
              <w:t>-46</w:t>
            </w:r>
          </w:p>
        </w:tc>
      </w:tr>
      <w:tr w:rsidR="005F58BD" w:rsidRPr="00E24AB4" w14:paraId="1C14E6E6" w14:textId="77777777" w:rsidTr="0026746F">
        <w:tc>
          <w:tcPr>
            <w:tcW w:w="1177" w:type="dxa"/>
            <w:tcBorders>
              <w:top w:val="nil"/>
              <w:bottom w:val="nil"/>
            </w:tcBorders>
            <w:shd w:val="clear" w:color="auto" w:fill="auto"/>
          </w:tcPr>
          <w:p w14:paraId="205D4CD8" w14:textId="77777777" w:rsidR="005F58BD" w:rsidRPr="00E24AB4" w:rsidRDefault="005F58BD" w:rsidP="0026746F">
            <w:pPr>
              <w:pStyle w:val="TAC"/>
            </w:pPr>
          </w:p>
        </w:tc>
        <w:tc>
          <w:tcPr>
            <w:tcW w:w="2384" w:type="dxa"/>
          </w:tcPr>
          <w:p w14:paraId="3659CD91" w14:textId="77777777" w:rsidR="005F58BD" w:rsidRPr="00E24AB4" w:rsidRDefault="005F58BD" w:rsidP="0026746F">
            <w:pPr>
              <w:pStyle w:val="TAC"/>
            </w:pPr>
            <w:r w:rsidRPr="00E24AB4">
              <w:t>BW</w:t>
            </w:r>
            <w:r w:rsidRPr="00E24AB4">
              <w:rPr>
                <w:vertAlign w:val="subscript"/>
              </w:rPr>
              <w:t>Interferer 2</w:t>
            </w:r>
          </w:p>
        </w:tc>
        <w:tc>
          <w:tcPr>
            <w:tcW w:w="667" w:type="dxa"/>
          </w:tcPr>
          <w:p w14:paraId="2E2FF803" w14:textId="77777777" w:rsidR="005F58BD" w:rsidRPr="00E24AB4" w:rsidRDefault="005F58BD" w:rsidP="0026746F">
            <w:pPr>
              <w:pStyle w:val="TAC"/>
            </w:pPr>
            <w:r w:rsidRPr="00E24AB4">
              <w:t>MHz</w:t>
            </w:r>
          </w:p>
        </w:tc>
        <w:tc>
          <w:tcPr>
            <w:tcW w:w="4560" w:type="dxa"/>
            <w:gridSpan w:val="4"/>
          </w:tcPr>
          <w:p w14:paraId="014A57BF" w14:textId="4210EEB6" w:rsidR="005F58BD" w:rsidRPr="00E24AB4" w:rsidRDefault="005F58BD" w:rsidP="0026746F">
            <w:pPr>
              <w:pStyle w:val="TAC"/>
              <w:rPr>
                <w:lang w:eastAsia="zh-CN"/>
              </w:rPr>
            </w:pPr>
            <w:r w:rsidRPr="00E24AB4">
              <w:rPr>
                <w:rFonts w:hint="eastAsia"/>
                <w:lang w:eastAsia="zh-CN"/>
              </w:rPr>
              <w:t>10</w:t>
            </w:r>
          </w:p>
        </w:tc>
      </w:tr>
      <w:tr w:rsidR="005F58BD" w:rsidRPr="00E24AB4" w14:paraId="00242E09" w14:textId="77777777" w:rsidTr="0026746F">
        <w:tc>
          <w:tcPr>
            <w:tcW w:w="1177" w:type="dxa"/>
            <w:tcBorders>
              <w:top w:val="nil"/>
              <w:bottom w:val="nil"/>
            </w:tcBorders>
            <w:shd w:val="clear" w:color="auto" w:fill="auto"/>
          </w:tcPr>
          <w:p w14:paraId="68EAB4FC" w14:textId="77777777" w:rsidR="005F58BD" w:rsidRPr="00E24AB4" w:rsidRDefault="005F58BD" w:rsidP="0026746F">
            <w:pPr>
              <w:pStyle w:val="TAC"/>
            </w:pPr>
          </w:p>
        </w:tc>
        <w:tc>
          <w:tcPr>
            <w:tcW w:w="2384" w:type="dxa"/>
          </w:tcPr>
          <w:p w14:paraId="0F2E0C11" w14:textId="77777777" w:rsidR="005F58BD" w:rsidRPr="00E24AB4" w:rsidRDefault="005F58BD" w:rsidP="0026746F">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7491A22B" w14:textId="77777777" w:rsidR="005F58BD" w:rsidRPr="00E24AB4" w:rsidRDefault="005F58BD" w:rsidP="0026746F">
            <w:pPr>
              <w:pStyle w:val="TAC"/>
            </w:pPr>
            <w:r w:rsidRPr="00E24AB4">
              <w:t>MHz</w:t>
            </w:r>
          </w:p>
        </w:tc>
        <w:tc>
          <w:tcPr>
            <w:tcW w:w="4560" w:type="dxa"/>
            <w:gridSpan w:val="4"/>
          </w:tcPr>
          <w:p w14:paraId="12073C17" w14:textId="77777777" w:rsidR="005F58BD" w:rsidRPr="00E24AB4" w:rsidRDefault="005F58BD" w:rsidP="0026746F">
            <w:pPr>
              <w:pStyle w:val="TAC"/>
              <w:rPr>
                <w:lang w:eastAsia="zh-CN"/>
              </w:rPr>
            </w:pPr>
            <w:r w:rsidRPr="00E24AB4">
              <w:t xml:space="preserve">-BW/2 – </w:t>
            </w:r>
            <w:r w:rsidRPr="00E24AB4">
              <w:rPr>
                <w:rFonts w:hint="eastAsia"/>
                <w:lang w:eastAsia="zh-CN"/>
              </w:rPr>
              <w:t>1</w:t>
            </w:r>
            <w:r w:rsidRPr="00E24AB4">
              <w:t>5</w:t>
            </w:r>
          </w:p>
          <w:p w14:paraId="3A990A8F" w14:textId="77777777" w:rsidR="005F58BD" w:rsidRPr="00E24AB4" w:rsidRDefault="005F58BD" w:rsidP="0026746F">
            <w:pPr>
              <w:pStyle w:val="TAC"/>
            </w:pPr>
            <w:r w:rsidRPr="00E24AB4">
              <w:t>/</w:t>
            </w:r>
          </w:p>
          <w:p w14:paraId="1C36DF60" w14:textId="77777777" w:rsidR="005F58BD" w:rsidRPr="00E24AB4" w:rsidRDefault="005F58BD" w:rsidP="0026746F">
            <w:pPr>
              <w:pStyle w:val="TAC"/>
            </w:pPr>
            <w:r w:rsidRPr="00E24AB4">
              <w:t xml:space="preserve">+BW/2 + </w:t>
            </w:r>
            <w:r w:rsidRPr="00E24AB4">
              <w:rPr>
                <w:rFonts w:hint="eastAsia"/>
                <w:lang w:eastAsia="zh-CN"/>
              </w:rPr>
              <w:t>1</w:t>
            </w:r>
            <w:r w:rsidRPr="00E24AB4">
              <w:t>5</w:t>
            </w:r>
          </w:p>
        </w:tc>
      </w:tr>
      <w:tr w:rsidR="005F58BD" w:rsidRPr="00E24AB4" w14:paraId="4BD8A138" w14:textId="77777777" w:rsidTr="0026746F">
        <w:tc>
          <w:tcPr>
            <w:tcW w:w="1177" w:type="dxa"/>
            <w:tcBorders>
              <w:top w:val="nil"/>
            </w:tcBorders>
            <w:shd w:val="clear" w:color="auto" w:fill="auto"/>
          </w:tcPr>
          <w:p w14:paraId="0706BFAD" w14:textId="77777777" w:rsidR="005F58BD" w:rsidRPr="00E24AB4" w:rsidRDefault="005F58BD" w:rsidP="0026746F">
            <w:pPr>
              <w:pStyle w:val="TAC"/>
            </w:pPr>
          </w:p>
        </w:tc>
        <w:tc>
          <w:tcPr>
            <w:tcW w:w="2384" w:type="dxa"/>
          </w:tcPr>
          <w:p w14:paraId="28F4105D" w14:textId="77777777" w:rsidR="005F58BD" w:rsidRPr="00E24AB4" w:rsidRDefault="005F58BD" w:rsidP="0026746F">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62490B3" w14:textId="77777777" w:rsidR="005F58BD" w:rsidRPr="00E24AB4" w:rsidRDefault="005F58BD" w:rsidP="0026746F">
            <w:pPr>
              <w:pStyle w:val="TAC"/>
            </w:pPr>
            <w:r w:rsidRPr="00E24AB4">
              <w:t>MHz</w:t>
            </w:r>
          </w:p>
        </w:tc>
        <w:tc>
          <w:tcPr>
            <w:tcW w:w="4560" w:type="dxa"/>
            <w:gridSpan w:val="4"/>
          </w:tcPr>
          <w:p w14:paraId="33CFF437" w14:textId="77777777" w:rsidR="005F58BD" w:rsidRPr="00E24AB4" w:rsidRDefault="005F58BD" w:rsidP="0026746F">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5F58BD" w:rsidRPr="00E24AB4" w14:paraId="3767BEB8" w14:textId="77777777" w:rsidTr="0026746F">
        <w:tc>
          <w:tcPr>
            <w:tcW w:w="8788" w:type="dxa"/>
            <w:gridSpan w:val="7"/>
          </w:tcPr>
          <w:p w14:paraId="50ADC6DF" w14:textId="77777777" w:rsidR="005F58BD" w:rsidRPr="00E24AB4" w:rsidRDefault="005F58BD" w:rsidP="0026746F">
            <w:pPr>
              <w:pStyle w:val="TAN"/>
            </w:pPr>
            <w:r w:rsidRPr="00E24AB4">
              <w:t>NOTE 1:</w:t>
            </w:r>
            <w:r w:rsidRPr="00E24AB4">
              <w:tab/>
              <w:t xml:space="preserve">Reference measurement channel is </w:t>
            </w:r>
            <w:r>
              <w:t>A.7.2</w:t>
            </w:r>
          </w:p>
          <w:p w14:paraId="35B33792" w14:textId="77777777" w:rsidR="005F58BD" w:rsidRPr="00E24AB4" w:rsidRDefault="005F58BD" w:rsidP="0026746F">
            <w:pPr>
              <w:pStyle w:val="TAN"/>
              <w:rPr>
                <w:lang w:eastAsia="zh-CN"/>
              </w:rPr>
            </w:pPr>
            <w:r w:rsidRPr="00E24AB4">
              <w:t>NOTE 2:</w:t>
            </w:r>
            <w:r w:rsidRPr="00E24AB4">
              <w:tab/>
              <w:t>The interferer is QPSK modulated PUSCH containing data and reference symbols. Normal cyclic prefix is used.</w:t>
            </w:r>
          </w:p>
        </w:tc>
      </w:tr>
    </w:tbl>
    <w:p w14:paraId="220C7B27" w14:textId="77777777" w:rsidR="005F58BD" w:rsidRPr="00E24AB4" w:rsidRDefault="005F58BD" w:rsidP="005F58BD"/>
    <w:p w14:paraId="449E0E55" w14:textId="68E479FF" w:rsidR="00946031" w:rsidRDefault="00946031" w:rsidP="00946031">
      <w:pPr>
        <w:pStyle w:val="Heading4"/>
        <w:ind w:left="0" w:firstLine="0"/>
      </w:pPr>
      <w:r>
        <w:t>7.8E.2.2</w:t>
      </w:r>
      <w:r>
        <w:tab/>
      </w:r>
      <w:r w:rsidR="007E0CD9">
        <w:t>Wide band Intermodulation for V2X concurrent operation</w:t>
      </w:r>
    </w:p>
    <w:p w14:paraId="04A63EA6" w14:textId="497C79E5" w:rsidR="00D24A75" w:rsidRDefault="00D67749" w:rsidP="00D24A75">
      <w:r>
        <w:t>For the inter-band con-current NR V2X operation, the requirements specified in clause 7.8E.2.1 shall apply for the NR sidelink reception in the operating bands in Table 5.2E.2-1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8335"/>
      <w:bookmarkEnd w:id="8336"/>
      <w:bookmarkEnd w:id="8337"/>
      <w:bookmarkEnd w:id="8338"/>
      <w:bookmarkEnd w:id="8339"/>
      <w:bookmarkEnd w:id="8340"/>
      <w:bookmarkEnd w:id="8341"/>
      <w:bookmarkEnd w:id="8342"/>
      <w:bookmarkEnd w:id="8343"/>
      <w:bookmarkEnd w:id="8344"/>
    </w:p>
    <w:p w14:paraId="4C569EB7" w14:textId="77777777" w:rsidR="006B4A56" w:rsidRPr="001C0CC4" w:rsidRDefault="006B4A56" w:rsidP="004E30D3">
      <w:pPr>
        <w:pStyle w:val="Heading3"/>
      </w:pPr>
      <w:bookmarkStart w:id="8345" w:name="_Toc59650471"/>
      <w:bookmarkStart w:id="8346" w:name="_Toc61357743"/>
      <w:bookmarkStart w:id="8347" w:name="_Toc61359517"/>
      <w:bookmarkStart w:id="8348" w:name="_Toc67916457"/>
      <w:bookmarkStart w:id="8349" w:name="_Toc75534003"/>
      <w:bookmarkStart w:id="8350" w:name="_Toc75819889"/>
      <w:bookmarkStart w:id="8351" w:name="_Toc76508733"/>
      <w:bookmarkStart w:id="8352" w:name="_Toc76717683"/>
      <w:bookmarkStart w:id="8353" w:name="_Toc83294324"/>
      <w:bookmarkStart w:id="8354" w:name="_Toc84335363"/>
      <w:r w:rsidRPr="001C0CC4">
        <w:t>7.8</w:t>
      </w:r>
      <w:r>
        <w:t>F</w:t>
      </w:r>
      <w:r w:rsidRPr="001C0CC4">
        <w:t>.1</w:t>
      </w:r>
      <w:r w:rsidRPr="001C0CC4">
        <w:tab/>
        <w:t>General</w:t>
      </w:r>
      <w:bookmarkEnd w:id="8345"/>
      <w:bookmarkEnd w:id="8346"/>
      <w:bookmarkEnd w:id="8347"/>
      <w:bookmarkEnd w:id="8348"/>
      <w:bookmarkEnd w:id="8349"/>
      <w:bookmarkEnd w:id="8350"/>
      <w:bookmarkEnd w:id="8351"/>
      <w:bookmarkEnd w:id="8352"/>
      <w:bookmarkEnd w:id="8353"/>
      <w:bookmarkEnd w:id="8354"/>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8355" w:name="_Toc59650472"/>
      <w:bookmarkStart w:id="8356" w:name="_Toc61357744"/>
      <w:bookmarkStart w:id="8357" w:name="_Toc61359518"/>
      <w:bookmarkStart w:id="8358" w:name="_Toc67916458"/>
      <w:bookmarkStart w:id="8359" w:name="_Toc75534004"/>
      <w:bookmarkStart w:id="8360" w:name="_Toc75819890"/>
      <w:bookmarkStart w:id="8361" w:name="_Toc76508734"/>
      <w:bookmarkStart w:id="8362" w:name="_Toc76717684"/>
      <w:bookmarkStart w:id="8363" w:name="_Toc83294325"/>
      <w:bookmarkStart w:id="8364" w:name="_Toc84335364"/>
      <w:r w:rsidRPr="001C0CC4">
        <w:t>7.8</w:t>
      </w:r>
      <w:r>
        <w:t>F</w:t>
      </w:r>
      <w:r w:rsidRPr="001C0CC4">
        <w:t>.2</w:t>
      </w:r>
      <w:r w:rsidRPr="001C0CC4">
        <w:tab/>
        <w:t>Wide band Intermodulation</w:t>
      </w:r>
      <w:bookmarkEnd w:id="8355"/>
      <w:bookmarkEnd w:id="8356"/>
      <w:bookmarkEnd w:id="8357"/>
      <w:bookmarkEnd w:id="8358"/>
      <w:bookmarkEnd w:id="8359"/>
      <w:bookmarkEnd w:id="8360"/>
      <w:bookmarkEnd w:id="8361"/>
      <w:bookmarkEnd w:id="8362"/>
      <w:bookmarkEnd w:id="8363"/>
      <w:bookmarkEnd w:id="8364"/>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2DFFEA62" w14:textId="77777777" w:rsidR="00A10DE2" w:rsidRDefault="00A10DE2" w:rsidP="00A10DE2">
      <w:pPr>
        <w:pStyle w:val="TH"/>
      </w:pPr>
      <w:bookmarkStart w:id="8365" w:name="_CRTable7_8F_21"/>
      <w:bookmarkStart w:id="8366" w:name="_Toc45888501"/>
      <w:bookmarkStart w:id="8367" w:name="_Toc45889100"/>
      <w:bookmarkStart w:id="8368" w:name="_Toc59650473"/>
      <w:bookmarkStart w:id="8369" w:name="_Toc61357745"/>
      <w:bookmarkStart w:id="8370" w:name="_Toc61359519"/>
      <w:bookmarkStart w:id="8371" w:name="_Toc67916459"/>
      <w:bookmarkStart w:id="8372" w:name="_Toc75534005"/>
      <w:bookmarkStart w:id="8373" w:name="_Toc75819891"/>
      <w:bookmarkStart w:id="8374" w:name="_Toc76508735"/>
      <w:bookmarkStart w:id="8375" w:name="_Toc76717685"/>
      <w:bookmarkStart w:id="8376" w:name="_Toc83294326"/>
      <w:bookmarkStart w:id="8377" w:name="_Toc84335365"/>
      <w:r w:rsidRPr="001C0CC4">
        <w:t xml:space="preserve">Table </w:t>
      </w:r>
      <w:bookmarkEnd w:id="8365"/>
      <w:r w:rsidRPr="001C0CC4">
        <w:t>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A10DE2" w:rsidRPr="001C0CC4" w14:paraId="6378E062" w14:textId="77777777" w:rsidTr="0026746F">
        <w:trPr>
          <w:trHeight w:val="155"/>
          <w:jc w:val="center"/>
        </w:trPr>
        <w:tc>
          <w:tcPr>
            <w:tcW w:w="931" w:type="pct"/>
            <w:tcBorders>
              <w:bottom w:val="nil"/>
            </w:tcBorders>
            <w:shd w:val="clear" w:color="auto" w:fill="auto"/>
            <w:vAlign w:val="center"/>
          </w:tcPr>
          <w:p w14:paraId="4DCF751D" w14:textId="77777777" w:rsidR="00A10DE2" w:rsidRPr="001C0CC4" w:rsidRDefault="00A10DE2" w:rsidP="0026746F">
            <w:pPr>
              <w:pStyle w:val="TAH"/>
            </w:pPr>
            <w:r w:rsidRPr="001C0CC4">
              <w:t>Rx parameter</w:t>
            </w:r>
          </w:p>
        </w:tc>
        <w:tc>
          <w:tcPr>
            <w:tcW w:w="454" w:type="pct"/>
            <w:tcBorders>
              <w:bottom w:val="nil"/>
            </w:tcBorders>
            <w:shd w:val="clear" w:color="auto" w:fill="auto"/>
            <w:vAlign w:val="center"/>
          </w:tcPr>
          <w:p w14:paraId="2ACCA643" w14:textId="77777777" w:rsidR="00A10DE2" w:rsidRPr="001C0CC4" w:rsidRDefault="00A10DE2" w:rsidP="0026746F">
            <w:pPr>
              <w:pStyle w:val="TAH"/>
            </w:pPr>
            <w:r w:rsidRPr="001C0CC4">
              <w:t xml:space="preserve">Units </w:t>
            </w:r>
          </w:p>
        </w:tc>
        <w:tc>
          <w:tcPr>
            <w:tcW w:w="3615" w:type="pct"/>
            <w:gridSpan w:val="4"/>
          </w:tcPr>
          <w:p w14:paraId="0813322F" w14:textId="77777777" w:rsidR="00A10DE2" w:rsidRPr="001C0CC4" w:rsidRDefault="00A10DE2" w:rsidP="0026746F">
            <w:pPr>
              <w:pStyle w:val="TAH"/>
            </w:pPr>
            <w:r w:rsidRPr="001C0CC4">
              <w:t>Channel bandwidth</w:t>
            </w:r>
          </w:p>
        </w:tc>
      </w:tr>
      <w:tr w:rsidR="00A10DE2" w:rsidRPr="001C0CC4" w14:paraId="76E31FC9" w14:textId="77777777" w:rsidTr="0026746F">
        <w:trPr>
          <w:trHeight w:val="108"/>
          <w:jc w:val="center"/>
        </w:trPr>
        <w:tc>
          <w:tcPr>
            <w:tcW w:w="931" w:type="pct"/>
            <w:tcBorders>
              <w:top w:val="nil"/>
              <w:bottom w:val="single" w:sz="4" w:space="0" w:color="auto"/>
            </w:tcBorders>
            <w:shd w:val="clear" w:color="auto" w:fill="auto"/>
            <w:vAlign w:val="center"/>
          </w:tcPr>
          <w:p w14:paraId="2F44E8FE" w14:textId="77777777" w:rsidR="00A10DE2" w:rsidRPr="001C0CC4" w:rsidRDefault="00A10DE2" w:rsidP="0026746F">
            <w:pPr>
              <w:pStyle w:val="TAH"/>
            </w:pPr>
          </w:p>
        </w:tc>
        <w:tc>
          <w:tcPr>
            <w:tcW w:w="454" w:type="pct"/>
            <w:tcBorders>
              <w:top w:val="nil"/>
              <w:bottom w:val="single" w:sz="4" w:space="0" w:color="auto"/>
            </w:tcBorders>
            <w:shd w:val="clear" w:color="auto" w:fill="auto"/>
            <w:vAlign w:val="center"/>
          </w:tcPr>
          <w:p w14:paraId="01AB2681" w14:textId="77777777" w:rsidR="00A10DE2" w:rsidRPr="001C0CC4" w:rsidRDefault="00A10DE2" w:rsidP="0026746F">
            <w:pPr>
              <w:pStyle w:val="TAH"/>
            </w:pPr>
          </w:p>
        </w:tc>
        <w:tc>
          <w:tcPr>
            <w:tcW w:w="903" w:type="pct"/>
            <w:vAlign w:val="center"/>
          </w:tcPr>
          <w:p w14:paraId="1DF0C841" w14:textId="77777777" w:rsidR="00A10DE2" w:rsidRPr="001C0CC4" w:rsidRDefault="00A10DE2" w:rsidP="0026746F">
            <w:pPr>
              <w:pStyle w:val="TAH"/>
            </w:pPr>
            <w:r w:rsidRPr="001C0CC4">
              <w:t>20</w:t>
            </w:r>
            <w:r>
              <w:t xml:space="preserve"> </w:t>
            </w:r>
            <w:r w:rsidRPr="001C0CC4">
              <w:t>MHz</w:t>
            </w:r>
          </w:p>
        </w:tc>
        <w:tc>
          <w:tcPr>
            <w:tcW w:w="903" w:type="pct"/>
            <w:vAlign w:val="center"/>
          </w:tcPr>
          <w:p w14:paraId="393F3198" w14:textId="77777777" w:rsidR="00A10DE2" w:rsidRPr="001C0CC4" w:rsidRDefault="00A10DE2" w:rsidP="0026746F">
            <w:pPr>
              <w:pStyle w:val="TAH"/>
            </w:pPr>
            <w:r>
              <w:t>40 MHz</w:t>
            </w:r>
          </w:p>
        </w:tc>
        <w:tc>
          <w:tcPr>
            <w:tcW w:w="903" w:type="pct"/>
            <w:vAlign w:val="center"/>
          </w:tcPr>
          <w:p w14:paraId="485E65BE" w14:textId="77777777" w:rsidR="00A10DE2" w:rsidRPr="001C0CC4" w:rsidRDefault="00A10DE2" w:rsidP="0026746F">
            <w:pPr>
              <w:pStyle w:val="TAH"/>
            </w:pPr>
            <w:r>
              <w:t>60 MHz</w:t>
            </w:r>
          </w:p>
        </w:tc>
        <w:tc>
          <w:tcPr>
            <w:tcW w:w="906" w:type="pct"/>
            <w:vAlign w:val="center"/>
          </w:tcPr>
          <w:p w14:paraId="6871F579" w14:textId="77777777" w:rsidR="00A10DE2" w:rsidRPr="001C0CC4" w:rsidRDefault="00A10DE2" w:rsidP="0026746F">
            <w:pPr>
              <w:pStyle w:val="TAH"/>
            </w:pPr>
            <w:r>
              <w:t>80 MHz</w:t>
            </w:r>
          </w:p>
        </w:tc>
      </w:tr>
      <w:tr w:rsidR="00A10DE2" w:rsidRPr="001C0CC4" w14:paraId="288A2774" w14:textId="77777777" w:rsidTr="00E325BF">
        <w:trPr>
          <w:trHeight w:val="161"/>
          <w:jc w:val="center"/>
        </w:trPr>
        <w:tc>
          <w:tcPr>
            <w:tcW w:w="931" w:type="pct"/>
            <w:tcBorders>
              <w:bottom w:val="nil"/>
            </w:tcBorders>
            <w:shd w:val="clear" w:color="auto" w:fill="auto"/>
          </w:tcPr>
          <w:p w14:paraId="02475364" w14:textId="77777777" w:rsidR="00A10DE2" w:rsidRPr="001C0CC4" w:rsidRDefault="00A10DE2" w:rsidP="0026746F">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single" w:sz="4" w:space="0" w:color="auto"/>
            </w:tcBorders>
            <w:shd w:val="clear" w:color="auto" w:fill="auto"/>
          </w:tcPr>
          <w:p w14:paraId="0556D010" w14:textId="77777777" w:rsidR="00A10DE2" w:rsidRPr="001C0CC4" w:rsidRDefault="00A10DE2" w:rsidP="0026746F">
            <w:pPr>
              <w:pStyle w:val="TAC"/>
            </w:pPr>
            <w:r w:rsidRPr="001C0CC4">
              <w:t>dBm</w:t>
            </w:r>
          </w:p>
        </w:tc>
        <w:tc>
          <w:tcPr>
            <w:tcW w:w="3615" w:type="pct"/>
            <w:gridSpan w:val="4"/>
          </w:tcPr>
          <w:p w14:paraId="6E78BA26" w14:textId="77777777" w:rsidR="00A10DE2" w:rsidRPr="001C0CC4" w:rsidRDefault="00A10DE2" w:rsidP="0026746F">
            <w:pPr>
              <w:pStyle w:val="TAC"/>
            </w:pPr>
            <w:r w:rsidRPr="001C0CC4">
              <w:t>REFSENS + channel bandwidth specific value below</w:t>
            </w:r>
          </w:p>
        </w:tc>
      </w:tr>
      <w:tr w:rsidR="00A10DE2" w:rsidRPr="001C0CC4" w14:paraId="038FC682" w14:textId="77777777" w:rsidTr="00E325BF">
        <w:trPr>
          <w:trHeight w:val="161"/>
          <w:jc w:val="center"/>
        </w:trPr>
        <w:tc>
          <w:tcPr>
            <w:tcW w:w="931" w:type="pct"/>
            <w:tcBorders>
              <w:top w:val="nil"/>
            </w:tcBorders>
            <w:shd w:val="clear" w:color="auto" w:fill="auto"/>
          </w:tcPr>
          <w:p w14:paraId="571847CF" w14:textId="77777777" w:rsidR="00A10DE2" w:rsidRPr="001C0CC4" w:rsidRDefault="00A10DE2" w:rsidP="0026746F">
            <w:pPr>
              <w:pStyle w:val="TAC"/>
              <w:jc w:val="left"/>
              <w:rPr>
                <w:bCs/>
              </w:rPr>
            </w:pPr>
          </w:p>
        </w:tc>
        <w:tc>
          <w:tcPr>
            <w:tcW w:w="454" w:type="pct"/>
            <w:tcBorders>
              <w:top w:val="single" w:sz="4" w:space="0" w:color="auto"/>
            </w:tcBorders>
            <w:shd w:val="clear" w:color="auto" w:fill="auto"/>
          </w:tcPr>
          <w:p w14:paraId="5987B2A7" w14:textId="77777777" w:rsidR="00A10DE2" w:rsidRPr="001C0CC4" w:rsidRDefault="00A10DE2" w:rsidP="0026746F">
            <w:pPr>
              <w:pStyle w:val="TAC"/>
            </w:pPr>
            <w:r>
              <w:t>dB</w:t>
            </w:r>
          </w:p>
        </w:tc>
        <w:tc>
          <w:tcPr>
            <w:tcW w:w="903" w:type="pct"/>
          </w:tcPr>
          <w:p w14:paraId="45DDA46F" w14:textId="77777777" w:rsidR="00A10DE2" w:rsidRPr="001C0CC4" w:rsidRDefault="00A10DE2" w:rsidP="0026746F">
            <w:pPr>
              <w:pStyle w:val="TAC"/>
            </w:pPr>
            <w:r>
              <w:t>9</w:t>
            </w:r>
          </w:p>
        </w:tc>
        <w:tc>
          <w:tcPr>
            <w:tcW w:w="903" w:type="pct"/>
          </w:tcPr>
          <w:p w14:paraId="62FA0226" w14:textId="77777777" w:rsidR="00A10DE2" w:rsidRPr="001C0CC4" w:rsidRDefault="00A10DE2" w:rsidP="0026746F">
            <w:pPr>
              <w:pStyle w:val="TAC"/>
            </w:pPr>
            <w:r>
              <w:t>12</w:t>
            </w:r>
          </w:p>
        </w:tc>
        <w:tc>
          <w:tcPr>
            <w:tcW w:w="903" w:type="pct"/>
          </w:tcPr>
          <w:p w14:paraId="2C31651D" w14:textId="77777777" w:rsidR="00A10DE2" w:rsidRPr="001C0CC4" w:rsidRDefault="00A10DE2" w:rsidP="0026746F">
            <w:pPr>
              <w:pStyle w:val="TAC"/>
            </w:pPr>
            <w:r>
              <w:t>13.8</w:t>
            </w:r>
          </w:p>
        </w:tc>
        <w:tc>
          <w:tcPr>
            <w:tcW w:w="906" w:type="pct"/>
          </w:tcPr>
          <w:p w14:paraId="7E00E64B" w14:textId="77777777" w:rsidR="00A10DE2" w:rsidRPr="001C0CC4" w:rsidRDefault="00A10DE2" w:rsidP="0026746F">
            <w:pPr>
              <w:pStyle w:val="TAC"/>
            </w:pPr>
            <w:r>
              <w:t>15</w:t>
            </w:r>
          </w:p>
        </w:tc>
      </w:tr>
      <w:tr w:rsidR="00A10DE2" w:rsidRPr="001C0CC4" w14:paraId="21497670" w14:textId="77777777" w:rsidTr="0026746F">
        <w:trPr>
          <w:trHeight w:val="308"/>
          <w:jc w:val="center"/>
        </w:trPr>
        <w:tc>
          <w:tcPr>
            <w:tcW w:w="931" w:type="pct"/>
          </w:tcPr>
          <w:p w14:paraId="3DBF150F" w14:textId="77777777" w:rsidR="00A10DE2" w:rsidRPr="001C0CC4" w:rsidRDefault="00A10DE2" w:rsidP="0026746F">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6697C440" w14:textId="77777777" w:rsidR="00A10DE2" w:rsidRPr="001C0CC4" w:rsidRDefault="00A10DE2" w:rsidP="0026746F">
            <w:pPr>
              <w:pStyle w:val="TAC"/>
            </w:pPr>
            <w:r w:rsidRPr="001C0CC4">
              <w:t>dBm</w:t>
            </w:r>
          </w:p>
        </w:tc>
        <w:tc>
          <w:tcPr>
            <w:tcW w:w="3615" w:type="pct"/>
            <w:gridSpan w:val="4"/>
          </w:tcPr>
          <w:p w14:paraId="6750C95A" w14:textId="77777777" w:rsidR="00A10DE2" w:rsidRPr="001C0CC4" w:rsidRDefault="00A10DE2" w:rsidP="0026746F">
            <w:pPr>
              <w:pStyle w:val="TAC"/>
            </w:pPr>
            <w:r w:rsidRPr="001C0CC4">
              <w:t>-46</w:t>
            </w:r>
          </w:p>
        </w:tc>
      </w:tr>
      <w:tr w:rsidR="00A10DE2" w:rsidRPr="001C0CC4" w14:paraId="15042240" w14:textId="77777777" w:rsidTr="0026746F">
        <w:trPr>
          <w:trHeight w:val="308"/>
          <w:jc w:val="center"/>
        </w:trPr>
        <w:tc>
          <w:tcPr>
            <w:tcW w:w="931" w:type="pct"/>
          </w:tcPr>
          <w:p w14:paraId="1A515A04" w14:textId="77777777" w:rsidR="00A10DE2" w:rsidRPr="001C0CC4" w:rsidRDefault="00A10DE2" w:rsidP="0026746F">
            <w:pPr>
              <w:pStyle w:val="TAC"/>
              <w:jc w:val="left"/>
            </w:pPr>
            <w:r w:rsidRPr="001C0CC4">
              <w:t>P</w:t>
            </w:r>
            <w:r w:rsidRPr="001C0CC4">
              <w:rPr>
                <w:vertAlign w:val="subscript"/>
              </w:rPr>
              <w:t>Interferer 2</w:t>
            </w:r>
          </w:p>
          <w:p w14:paraId="3DF70F30" w14:textId="77777777" w:rsidR="00A10DE2" w:rsidRPr="001C0CC4" w:rsidRDefault="00A10DE2" w:rsidP="0026746F">
            <w:pPr>
              <w:pStyle w:val="TAC"/>
              <w:jc w:val="left"/>
            </w:pPr>
            <w:r w:rsidRPr="001C0CC4">
              <w:t>(Modulated)</w:t>
            </w:r>
          </w:p>
        </w:tc>
        <w:tc>
          <w:tcPr>
            <w:tcW w:w="454" w:type="pct"/>
          </w:tcPr>
          <w:p w14:paraId="4A0E8612" w14:textId="77777777" w:rsidR="00A10DE2" w:rsidRPr="001C0CC4" w:rsidRDefault="00A10DE2" w:rsidP="0026746F">
            <w:pPr>
              <w:pStyle w:val="TAC"/>
            </w:pPr>
            <w:r w:rsidRPr="001C0CC4">
              <w:t>dBm</w:t>
            </w:r>
          </w:p>
        </w:tc>
        <w:tc>
          <w:tcPr>
            <w:tcW w:w="3615" w:type="pct"/>
            <w:gridSpan w:val="4"/>
          </w:tcPr>
          <w:p w14:paraId="2A3A2E04" w14:textId="77777777" w:rsidR="00A10DE2" w:rsidRPr="001C0CC4" w:rsidRDefault="00A10DE2" w:rsidP="0026746F">
            <w:pPr>
              <w:pStyle w:val="TAC"/>
            </w:pPr>
            <w:r w:rsidRPr="001C0CC4">
              <w:t>-46</w:t>
            </w:r>
          </w:p>
        </w:tc>
      </w:tr>
      <w:tr w:rsidR="00A10DE2" w:rsidRPr="001C0CC4" w14:paraId="5D281D3E" w14:textId="77777777" w:rsidTr="0026746F">
        <w:trPr>
          <w:trHeight w:val="161"/>
          <w:jc w:val="center"/>
        </w:trPr>
        <w:tc>
          <w:tcPr>
            <w:tcW w:w="931" w:type="pct"/>
          </w:tcPr>
          <w:p w14:paraId="5AA2C013" w14:textId="77777777" w:rsidR="00A10DE2" w:rsidRPr="001C0CC4" w:rsidRDefault="00A10DE2" w:rsidP="0026746F">
            <w:pPr>
              <w:pStyle w:val="TAC"/>
              <w:jc w:val="left"/>
            </w:pPr>
            <w:r w:rsidRPr="001C0CC4">
              <w:t>BW</w:t>
            </w:r>
            <w:r w:rsidRPr="001C0CC4">
              <w:rPr>
                <w:vertAlign w:val="subscript"/>
              </w:rPr>
              <w:t>Interferer 2</w:t>
            </w:r>
          </w:p>
        </w:tc>
        <w:tc>
          <w:tcPr>
            <w:tcW w:w="454" w:type="pct"/>
          </w:tcPr>
          <w:p w14:paraId="30AF760A" w14:textId="77777777" w:rsidR="00A10DE2" w:rsidRPr="001C0CC4" w:rsidRDefault="00A10DE2" w:rsidP="0026746F">
            <w:pPr>
              <w:pStyle w:val="TAC"/>
            </w:pPr>
            <w:r w:rsidRPr="001C0CC4">
              <w:t>MHz</w:t>
            </w:r>
          </w:p>
        </w:tc>
        <w:tc>
          <w:tcPr>
            <w:tcW w:w="3615" w:type="pct"/>
            <w:gridSpan w:val="4"/>
          </w:tcPr>
          <w:p w14:paraId="56502F01" w14:textId="77777777" w:rsidR="00A10DE2" w:rsidRPr="001C0CC4" w:rsidRDefault="00A10DE2" w:rsidP="0026746F">
            <w:pPr>
              <w:pStyle w:val="TAC"/>
            </w:pPr>
            <w:r>
              <w:t>20</w:t>
            </w:r>
          </w:p>
        </w:tc>
      </w:tr>
      <w:tr w:rsidR="00A10DE2" w:rsidRPr="001C0CC4" w14:paraId="02A1BA43" w14:textId="77777777" w:rsidTr="0026746F">
        <w:trPr>
          <w:trHeight w:val="161"/>
          <w:jc w:val="center"/>
        </w:trPr>
        <w:tc>
          <w:tcPr>
            <w:tcW w:w="931" w:type="pct"/>
          </w:tcPr>
          <w:p w14:paraId="66F6B23B" w14:textId="77777777" w:rsidR="00A10DE2" w:rsidRPr="001C0CC4" w:rsidRDefault="00A10DE2" w:rsidP="0026746F">
            <w:pPr>
              <w:pStyle w:val="TAC"/>
              <w:jc w:val="left"/>
            </w:pPr>
            <w:r w:rsidRPr="001C0CC4">
              <w:t>F</w:t>
            </w:r>
            <w:r w:rsidRPr="001C0CC4">
              <w:rPr>
                <w:vertAlign w:val="subscript"/>
              </w:rPr>
              <w:t>Interferer 1</w:t>
            </w:r>
          </w:p>
          <w:p w14:paraId="2120720E" w14:textId="77777777" w:rsidR="00A10DE2" w:rsidRPr="001C0CC4" w:rsidRDefault="00A10DE2" w:rsidP="0026746F">
            <w:pPr>
              <w:pStyle w:val="TAC"/>
              <w:jc w:val="left"/>
            </w:pPr>
            <w:r w:rsidRPr="001C0CC4">
              <w:t>(Offset)</w:t>
            </w:r>
          </w:p>
        </w:tc>
        <w:tc>
          <w:tcPr>
            <w:tcW w:w="454" w:type="pct"/>
          </w:tcPr>
          <w:p w14:paraId="74C436C9" w14:textId="77777777" w:rsidR="00A10DE2" w:rsidRPr="001C0CC4" w:rsidRDefault="00A10DE2" w:rsidP="0026746F">
            <w:pPr>
              <w:pStyle w:val="TAC"/>
            </w:pPr>
            <w:r w:rsidRPr="001C0CC4">
              <w:t>MHz</w:t>
            </w:r>
          </w:p>
        </w:tc>
        <w:tc>
          <w:tcPr>
            <w:tcW w:w="3615" w:type="pct"/>
            <w:gridSpan w:val="4"/>
          </w:tcPr>
          <w:p w14:paraId="2676A399" w14:textId="77777777" w:rsidR="00A10DE2" w:rsidRPr="001C0CC4" w:rsidRDefault="00A10DE2" w:rsidP="0026746F">
            <w:pPr>
              <w:pStyle w:val="TAC"/>
              <w:rPr>
                <w:rFonts w:cs="Arial"/>
              </w:rPr>
            </w:pPr>
            <w:r w:rsidRPr="001C0CC4">
              <w:rPr>
                <w:rFonts w:cs="Arial"/>
              </w:rPr>
              <w:t>-BW</w:t>
            </w:r>
            <w:r>
              <w:rPr>
                <w:rFonts w:cs="Arial"/>
              </w:rPr>
              <w:t>/2 - 30</w:t>
            </w:r>
          </w:p>
          <w:p w14:paraId="306EF1AF" w14:textId="77777777" w:rsidR="00A10DE2" w:rsidRPr="001C0CC4" w:rsidRDefault="00A10DE2" w:rsidP="0026746F">
            <w:pPr>
              <w:pStyle w:val="TAC"/>
              <w:rPr>
                <w:rFonts w:cs="Arial"/>
              </w:rPr>
            </w:pPr>
            <w:r w:rsidRPr="001C0CC4">
              <w:rPr>
                <w:rFonts w:cs="Arial"/>
              </w:rPr>
              <w:t>/</w:t>
            </w:r>
          </w:p>
          <w:p w14:paraId="2B3A9CE5" w14:textId="77777777" w:rsidR="00A10DE2" w:rsidRPr="001C0CC4" w:rsidDel="00AA3F2A" w:rsidRDefault="00A10DE2" w:rsidP="0026746F">
            <w:pPr>
              <w:pStyle w:val="TAC"/>
            </w:pPr>
            <w:r w:rsidRPr="001C0CC4">
              <w:rPr>
                <w:rFonts w:cs="Arial"/>
              </w:rPr>
              <w:t>+BW</w:t>
            </w:r>
            <w:r>
              <w:rPr>
                <w:rFonts w:cs="Arial"/>
              </w:rPr>
              <w:t>/2 + 30</w:t>
            </w:r>
          </w:p>
        </w:tc>
      </w:tr>
      <w:tr w:rsidR="00A10DE2" w:rsidRPr="001C0CC4" w14:paraId="7B9687EB" w14:textId="77777777" w:rsidTr="0026746F">
        <w:trPr>
          <w:trHeight w:val="161"/>
          <w:jc w:val="center"/>
        </w:trPr>
        <w:tc>
          <w:tcPr>
            <w:tcW w:w="931" w:type="pct"/>
          </w:tcPr>
          <w:p w14:paraId="1173513E" w14:textId="77777777" w:rsidR="00A10DE2" w:rsidRPr="001C0CC4" w:rsidRDefault="00A10DE2" w:rsidP="0026746F">
            <w:pPr>
              <w:pStyle w:val="TAC"/>
              <w:jc w:val="left"/>
            </w:pPr>
            <w:r w:rsidRPr="001C0CC4">
              <w:t>F</w:t>
            </w:r>
            <w:r w:rsidRPr="001C0CC4">
              <w:rPr>
                <w:vertAlign w:val="subscript"/>
              </w:rPr>
              <w:t>Interferer 2</w:t>
            </w:r>
          </w:p>
          <w:p w14:paraId="10007425" w14:textId="77777777" w:rsidR="00A10DE2" w:rsidRPr="001C0CC4" w:rsidRDefault="00A10DE2" w:rsidP="0026746F">
            <w:pPr>
              <w:pStyle w:val="TAC"/>
              <w:jc w:val="left"/>
            </w:pPr>
            <w:r w:rsidRPr="001C0CC4">
              <w:t>(Offset)</w:t>
            </w:r>
          </w:p>
        </w:tc>
        <w:tc>
          <w:tcPr>
            <w:tcW w:w="454" w:type="pct"/>
          </w:tcPr>
          <w:p w14:paraId="7C7477E5" w14:textId="77777777" w:rsidR="00A10DE2" w:rsidRPr="001C0CC4" w:rsidRDefault="00A10DE2" w:rsidP="0026746F">
            <w:pPr>
              <w:pStyle w:val="TAC"/>
            </w:pPr>
            <w:r w:rsidRPr="001C0CC4">
              <w:t>MHz</w:t>
            </w:r>
          </w:p>
        </w:tc>
        <w:tc>
          <w:tcPr>
            <w:tcW w:w="3615" w:type="pct"/>
            <w:gridSpan w:val="4"/>
          </w:tcPr>
          <w:p w14:paraId="1B287ED6" w14:textId="77777777" w:rsidR="00A10DE2" w:rsidRPr="001C0CC4" w:rsidDel="00AA3F2A" w:rsidRDefault="00A10DE2" w:rsidP="0026746F">
            <w:pPr>
              <w:pStyle w:val="TAC"/>
            </w:pPr>
            <w:r w:rsidRPr="001C0CC4">
              <w:rPr>
                <w:rFonts w:cs="Arial"/>
                <w:bCs/>
              </w:rPr>
              <w:t>2*F</w:t>
            </w:r>
            <w:r w:rsidRPr="001C0CC4">
              <w:rPr>
                <w:rFonts w:cs="Arial"/>
                <w:bCs/>
                <w:vertAlign w:val="subscript"/>
              </w:rPr>
              <w:t>Interferer 1</w:t>
            </w:r>
          </w:p>
        </w:tc>
      </w:tr>
      <w:tr w:rsidR="00A10DE2" w:rsidRPr="001C0CC4" w14:paraId="430D185F" w14:textId="77777777" w:rsidTr="0026746F">
        <w:trPr>
          <w:trHeight w:val="161"/>
          <w:jc w:val="center"/>
        </w:trPr>
        <w:tc>
          <w:tcPr>
            <w:tcW w:w="5000" w:type="pct"/>
            <w:gridSpan w:val="6"/>
            <w:vAlign w:val="center"/>
          </w:tcPr>
          <w:p w14:paraId="58E93AB4" w14:textId="77777777" w:rsidR="00A10DE2" w:rsidRPr="001C0CC4" w:rsidRDefault="00A10DE2"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67E00CF" w14:textId="77777777" w:rsidR="00A10DE2" w:rsidRPr="001C0CC4" w:rsidRDefault="00A10DE2"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2AF1AA84" w14:textId="77777777" w:rsidR="00A10DE2" w:rsidRPr="001C0CC4" w:rsidRDefault="00A10DE2"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14274EF7" w14:textId="77777777" w:rsidR="00A10DE2" w:rsidRPr="001C0CC4" w:rsidRDefault="00A10DE2" w:rsidP="0026746F">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686CC8A7" w14:textId="77777777" w:rsidR="00A10DE2" w:rsidRPr="00E24AB4" w:rsidRDefault="00A10DE2" w:rsidP="00A10DE2">
      <w:pPr>
        <w:rPr>
          <w:rFonts w:eastAsia="Malgun Gothic"/>
          <w:lang w:eastAsia="ko-KR"/>
        </w:rPr>
      </w:pPr>
    </w:p>
    <w:p w14:paraId="057CE6D4" w14:textId="77777777" w:rsidR="00DC7196" w:rsidRPr="001C0CC4" w:rsidRDefault="00DC7196" w:rsidP="004E30D3">
      <w:pPr>
        <w:pStyle w:val="Heading2"/>
      </w:pPr>
      <w:r w:rsidRPr="001C0CC4">
        <w:t>7.9</w:t>
      </w:r>
      <w:r w:rsidRPr="001C0CC4">
        <w:tab/>
        <w:t>Spurious emissions</w:t>
      </w:r>
      <w:bookmarkEnd w:id="8304"/>
      <w:bookmarkEnd w:id="8305"/>
      <w:bookmarkEnd w:id="8306"/>
      <w:bookmarkEnd w:id="8307"/>
      <w:bookmarkEnd w:id="8308"/>
      <w:bookmarkEnd w:id="8309"/>
      <w:bookmarkEnd w:id="8366"/>
      <w:bookmarkEnd w:id="8367"/>
      <w:bookmarkEnd w:id="8368"/>
      <w:bookmarkEnd w:id="8369"/>
      <w:bookmarkEnd w:id="8370"/>
      <w:bookmarkEnd w:id="8371"/>
      <w:bookmarkEnd w:id="8372"/>
      <w:bookmarkEnd w:id="8373"/>
      <w:bookmarkEnd w:id="8374"/>
      <w:bookmarkEnd w:id="8375"/>
      <w:bookmarkEnd w:id="8376"/>
      <w:bookmarkEnd w:id="8377"/>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bookmarkStart w:id="8378" w:name="_CRTable7_91"/>
      <w:r w:rsidRPr="001C0CC4">
        <w:t xml:space="preserve">Table </w:t>
      </w:r>
      <w:bookmarkEnd w:id="8378"/>
      <w:r w:rsidRPr="001C0CC4">
        <w:t>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8379" w:name="_Toc21344511"/>
      <w:bookmarkStart w:id="8380" w:name="_Toc29801999"/>
      <w:bookmarkStart w:id="8381" w:name="_Toc29802423"/>
      <w:bookmarkStart w:id="8382" w:name="_Toc29803048"/>
      <w:bookmarkStart w:id="8383" w:name="_Toc36107790"/>
      <w:bookmarkStart w:id="8384" w:name="_Toc37251564"/>
      <w:bookmarkStart w:id="8385" w:name="_Toc45888502"/>
      <w:bookmarkStart w:id="8386" w:name="_Toc45889101"/>
      <w:bookmarkStart w:id="8387" w:name="_Toc59650474"/>
      <w:bookmarkStart w:id="8388" w:name="_Toc61357746"/>
      <w:bookmarkStart w:id="8389" w:name="_Toc61359520"/>
      <w:bookmarkStart w:id="8390" w:name="_Toc67916460"/>
      <w:bookmarkStart w:id="8391" w:name="_Toc75534006"/>
      <w:bookmarkStart w:id="8392" w:name="_Toc75819892"/>
      <w:bookmarkStart w:id="8393" w:name="_Toc76508736"/>
      <w:bookmarkStart w:id="8394" w:name="_Toc76717686"/>
      <w:bookmarkStart w:id="8395" w:name="_Toc83294327"/>
      <w:bookmarkStart w:id="8396" w:name="_Toc84335366"/>
      <w:r w:rsidRPr="001C0CC4">
        <w:t>7.9A</w:t>
      </w:r>
      <w:r w:rsidRPr="001C0CC4">
        <w:tab/>
        <w:t>Spurious emissions for CA</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0508B4CF" w14:textId="77777777" w:rsidR="00DC7196" w:rsidRPr="001C0CC4" w:rsidRDefault="00DC7196" w:rsidP="004E30D3">
      <w:pPr>
        <w:pStyle w:val="Heading3"/>
      </w:pPr>
      <w:bookmarkStart w:id="8397" w:name="_Toc21344512"/>
      <w:bookmarkStart w:id="8398" w:name="_Toc29802000"/>
      <w:bookmarkStart w:id="8399" w:name="_Toc29802424"/>
      <w:bookmarkStart w:id="8400" w:name="_Toc29803049"/>
      <w:bookmarkStart w:id="8401" w:name="_Toc36107791"/>
      <w:bookmarkStart w:id="8402" w:name="_Toc37251565"/>
      <w:bookmarkStart w:id="8403" w:name="_Toc45888503"/>
      <w:bookmarkStart w:id="8404" w:name="_Toc45889102"/>
      <w:bookmarkStart w:id="8405" w:name="_Toc59650475"/>
      <w:bookmarkStart w:id="8406" w:name="_Toc61357747"/>
      <w:bookmarkStart w:id="8407" w:name="_Toc61359521"/>
      <w:bookmarkStart w:id="8408" w:name="_Toc67916461"/>
      <w:bookmarkStart w:id="8409" w:name="_Toc75534007"/>
      <w:bookmarkStart w:id="8410" w:name="_Toc75819893"/>
      <w:bookmarkStart w:id="8411" w:name="_Toc76508737"/>
      <w:bookmarkStart w:id="8412" w:name="_Toc76717687"/>
      <w:bookmarkStart w:id="8413" w:name="_Toc83294328"/>
      <w:bookmarkStart w:id="8414" w:name="_Toc84335367"/>
      <w:r w:rsidRPr="001C0CC4">
        <w:t>7.9A.1</w:t>
      </w:r>
      <w:r w:rsidRPr="001C0CC4">
        <w:tab/>
        <w:t>Void</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3A0D22D2" w14:textId="77777777" w:rsidR="00DC7196" w:rsidRPr="001C0CC4" w:rsidRDefault="00DC7196" w:rsidP="004E30D3">
      <w:pPr>
        <w:pStyle w:val="Heading3"/>
      </w:pPr>
      <w:bookmarkStart w:id="8415" w:name="_Toc21344513"/>
      <w:bookmarkStart w:id="8416" w:name="_Toc29802001"/>
      <w:bookmarkStart w:id="8417" w:name="_Toc29802425"/>
      <w:bookmarkStart w:id="8418" w:name="_Toc29803050"/>
      <w:bookmarkStart w:id="8419" w:name="_Toc36107792"/>
      <w:bookmarkStart w:id="8420" w:name="_Toc37251566"/>
      <w:bookmarkStart w:id="8421" w:name="_Toc45888504"/>
      <w:bookmarkStart w:id="8422" w:name="_Toc45889103"/>
      <w:bookmarkStart w:id="8423" w:name="_Toc59650476"/>
      <w:bookmarkStart w:id="8424" w:name="_Toc61357748"/>
      <w:bookmarkStart w:id="8425" w:name="_Toc61359522"/>
      <w:bookmarkStart w:id="8426" w:name="_Toc67916462"/>
      <w:bookmarkStart w:id="8427" w:name="_Toc75534008"/>
      <w:bookmarkStart w:id="8428" w:name="_Toc75819894"/>
      <w:bookmarkStart w:id="8429" w:name="_Toc76508738"/>
      <w:bookmarkStart w:id="8430" w:name="_Toc76717688"/>
      <w:bookmarkStart w:id="8431" w:name="_Toc83294329"/>
      <w:bookmarkStart w:id="8432" w:name="_Toc84335368"/>
      <w:r w:rsidRPr="001C0CC4">
        <w:t>7.9A.2</w:t>
      </w:r>
      <w:r w:rsidRPr="001C0CC4">
        <w:tab/>
        <w:t>Void</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24FD9FEB" w14:textId="77777777" w:rsidR="00DC7196" w:rsidRPr="001C0CC4" w:rsidRDefault="00DC7196" w:rsidP="004E30D3">
      <w:pPr>
        <w:pStyle w:val="Heading3"/>
      </w:pPr>
      <w:bookmarkStart w:id="8433" w:name="_Toc21344514"/>
      <w:bookmarkStart w:id="8434" w:name="_Toc29802002"/>
      <w:bookmarkStart w:id="8435" w:name="_Toc29802426"/>
      <w:bookmarkStart w:id="8436" w:name="_Toc29803051"/>
      <w:bookmarkStart w:id="8437" w:name="_Toc36107793"/>
      <w:bookmarkStart w:id="8438" w:name="_Toc37251567"/>
      <w:bookmarkStart w:id="8439" w:name="_Toc45888505"/>
      <w:bookmarkStart w:id="8440" w:name="_Toc45889104"/>
      <w:bookmarkStart w:id="8441" w:name="_Toc59650477"/>
      <w:bookmarkStart w:id="8442" w:name="_Toc61357749"/>
      <w:bookmarkStart w:id="8443" w:name="_Toc61359523"/>
      <w:bookmarkStart w:id="8444" w:name="_Toc67916463"/>
      <w:bookmarkStart w:id="8445" w:name="_Toc75534009"/>
      <w:bookmarkStart w:id="8446" w:name="_Toc75819895"/>
      <w:bookmarkStart w:id="8447" w:name="_Toc76508739"/>
      <w:bookmarkStart w:id="8448" w:name="_Toc76717689"/>
      <w:bookmarkStart w:id="8449" w:name="_Toc83294330"/>
      <w:bookmarkStart w:id="8450" w:name="_Toc84335369"/>
      <w:r w:rsidRPr="001C0CC4">
        <w:t>7.9A.3</w:t>
      </w:r>
      <w:r w:rsidRPr="001C0CC4">
        <w:tab/>
        <w:t>Spurious emissions for Inter-band CA</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451" w:name="_Toc45888506"/>
      <w:bookmarkStart w:id="8452" w:name="_Toc45889105"/>
      <w:bookmarkStart w:id="8453" w:name="_Toc59650478"/>
      <w:bookmarkStart w:id="8454" w:name="_Toc61357750"/>
      <w:bookmarkStart w:id="8455" w:name="_Toc61359524"/>
      <w:bookmarkStart w:id="8456" w:name="_Toc67916464"/>
      <w:bookmarkStart w:id="8457" w:name="_Toc75534010"/>
      <w:bookmarkStart w:id="8458" w:name="_Toc75819896"/>
      <w:bookmarkStart w:id="8459" w:name="_Toc76508740"/>
      <w:bookmarkStart w:id="8460" w:name="_Toc76717690"/>
      <w:bookmarkStart w:id="8461" w:name="_Toc83294331"/>
      <w:bookmarkStart w:id="8462" w:name="_Toc84335370"/>
      <w:r w:rsidRPr="001C0CC4">
        <w:t>7.9</w:t>
      </w:r>
      <w:r>
        <w:t>B</w:t>
      </w:r>
      <w:r w:rsidRPr="001C0CC4">
        <w:tab/>
        <w:t xml:space="preserve">Spurious emissions for </w:t>
      </w:r>
      <w:r>
        <w:t>NR-DC</w:t>
      </w:r>
      <w:bookmarkEnd w:id="8451"/>
      <w:bookmarkEnd w:id="8452"/>
      <w:bookmarkEnd w:id="8453"/>
      <w:bookmarkEnd w:id="8454"/>
      <w:bookmarkEnd w:id="8455"/>
      <w:bookmarkEnd w:id="8456"/>
      <w:bookmarkEnd w:id="8457"/>
      <w:bookmarkEnd w:id="8458"/>
      <w:bookmarkEnd w:id="8459"/>
      <w:bookmarkEnd w:id="8460"/>
      <w:bookmarkEnd w:id="8461"/>
      <w:bookmarkEnd w:id="8462"/>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E806EA">
      <w:footerReference w:type="default" r:id="rId167"/>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153D56" w14:textId="77777777" w:rsidR="00112AE3" w:rsidRDefault="00112AE3">
      <w:r>
        <w:separator/>
      </w:r>
    </w:p>
  </w:endnote>
  <w:endnote w:type="continuationSeparator" w:id="0">
    <w:p w14:paraId="3138ADC4" w14:textId="77777777" w:rsidR="00112AE3" w:rsidRDefault="00112A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Osaka">
    <w:altName w:val="Yu Gothic UI"/>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Yu Mincho">
    <w:altName w:val="Yu Gothic UI"/>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notTrueType/>
    <w:pitch w:val="default"/>
  </w:font>
  <w:font w:name="SimHei">
    <w:altName w:val="黑体"/>
    <w:panose1 w:val="02010600030101010101"/>
    <w:charset w:val="86"/>
    <w:family w:val="modern"/>
    <w:pitch w:val="fixed"/>
    <w:sig w:usb0="800002BF" w:usb1="38CF7CFA" w:usb2="00000016" w:usb3="00000000" w:csb0="0004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2F7C1C" w14:textId="77777777" w:rsidR="00112AE3" w:rsidRDefault="00112AE3">
      <w:r>
        <w:separator/>
      </w:r>
    </w:p>
  </w:footnote>
  <w:footnote w:type="continuationSeparator" w:id="0">
    <w:p w14:paraId="0449686C" w14:textId="77777777" w:rsidR="00112AE3" w:rsidRDefault="00112A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156D52CD"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sidR="00B54F85">
      <w:rPr>
        <w:rFonts w:ascii="Arial" w:eastAsia="Times New Roman" w:hAnsi="Arial"/>
        <w:b/>
        <w:noProof/>
        <w:sz w:val="18"/>
        <w:lang w:eastAsia="en-GB"/>
      </w:rPr>
      <w:t>2</w:t>
    </w:r>
    <w:r w:rsidR="00BF754B">
      <w:rPr>
        <w:rFonts w:ascii="Arial" w:eastAsia="Times New Roman" w:hAnsi="Arial"/>
        <w:b/>
        <w:noProof/>
        <w:sz w:val="18"/>
        <w:lang w:eastAsia="en-GB"/>
      </w:rPr>
      <w:t>4</w:t>
    </w:r>
    <w:r w:rsidRPr="001D304C">
      <w:rPr>
        <w:rFonts w:ascii="Arial" w:eastAsia="Times New Roman" w:hAnsi="Arial"/>
        <w:b/>
        <w:noProof/>
        <w:sz w:val="18"/>
        <w:lang w:eastAsia="en-GB"/>
      </w:rPr>
      <w:t>.</w:t>
    </w:r>
    <w:r w:rsidR="00AA1841">
      <w:rPr>
        <w:rFonts w:ascii="Arial" w:eastAsia="Times New Roman" w:hAnsi="Arial"/>
        <w:b/>
        <w:noProof/>
        <w:sz w:val="18"/>
        <w:lang w:eastAsia="en-GB"/>
      </w:rPr>
      <w:t>0</w:t>
    </w:r>
    <w:r w:rsidRPr="001D304C">
      <w:rPr>
        <w:rFonts w:ascii="Arial" w:eastAsia="Times New Roman" w:hAnsi="Arial"/>
        <w:b/>
        <w:noProof/>
        <w:sz w:val="18"/>
        <w:lang w:eastAsia="en-GB"/>
      </w:rPr>
      <w:t xml:space="preserve"> (202</w:t>
    </w:r>
    <w:r w:rsidR="00FD220D">
      <w:rPr>
        <w:rFonts w:ascii="Arial" w:eastAsia="Times New Roman" w:hAnsi="Arial"/>
        <w:b/>
        <w:noProof/>
        <w:sz w:val="18"/>
        <w:lang w:eastAsia="en-GB"/>
      </w:rPr>
      <w:t>5</w:t>
    </w:r>
    <w:r w:rsidRPr="001D304C">
      <w:rPr>
        <w:rFonts w:ascii="Arial" w:eastAsia="Times New Roman" w:hAnsi="Arial"/>
        <w:b/>
        <w:noProof/>
        <w:sz w:val="18"/>
        <w:lang w:eastAsia="en-GB"/>
      </w:rPr>
      <w:t>-</w:t>
    </w:r>
    <w:r w:rsidR="00FD220D">
      <w:rPr>
        <w:rFonts w:ascii="Arial" w:eastAsia="Times New Roman" w:hAnsi="Arial"/>
        <w:b/>
        <w:noProof/>
        <w:sz w:val="18"/>
        <w:lang w:eastAsia="en-GB"/>
      </w:rPr>
      <w:t>0</w:t>
    </w:r>
    <w:r w:rsidR="00BF754B">
      <w:rPr>
        <w:rFonts w:ascii="Arial" w:eastAsia="Times New Roman" w:hAnsi="Arial"/>
        <w:b/>
        <w:noProof/>
        <w:sz w:val="18"/>
        <w:lang w:eastAsia="en-GB"/>
      </w:rPr>
      <w:t>9</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5E36C5"/>
    <w:multiLevelType w:val="hybridMultilevel"/>
    <w:tmpl w:val="E8603194"/>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5"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6"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62B6A55"/>
    <w:multiLevelType w:val="hybridMultilevel"/>
    <w:tmpl w:val="5764248E"/>
    <w:lvl w:ilvl="0" w:tplc="F78EBEA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8"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9"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756513147">
    <w:abstractNumId w:val="14"/>
  </w:num>
  <w:num w:numId="2" w16cid:durableId="134221017">
    <w:abstractNumId w:val="32"/>
  </w:num>
  <w:num w:numId="3" w16cid:durableId="1271358698">
    <w:abstractNumId w:val="8"/>
  </w:num>
  <w:num w:numId="4" w16cid:durableId="1185289678">
    <w:abstractNumId w:val="24"/>
  </w:num>
  <w:num w:numId="5" w16cid:durableId="2132697976">
    <w:abstractNumId w:val="18"/>
  </w:num>
  <w:num w:numId="6" w16cid:durableId="1999533010">
    <w:abstractNumId w:val="31"/>
  </w:num>
  <w:num w:numId="7" w16cid:durableId="2087651927">
    <w:abstractNumId w:val="33"/>
  </w:num>
  <w:num w:numId="8" w16cid:durableId="40372463">
    <w:abstractNumId w:val="21"/>
  </w:num>
  <w:num w:numId="9" w16cid:durableId="64088670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16cid:durableId="882518312">
    <w:abstractNumId w:val="34"/>
  </w:num>
  <w:num w:numId="11" w16cid:durableId="1925988547">
    <w:abstractNumId w:val="15"/>
  </w:num>
  <w:num w:numId="12" w16cid:durableId="457646364">
    <w:abstractNumId w:val="9"/>
  </w:num>
  <w:num w:numId="13" w16cid:durableId="1519272946">
    <w:abstractNumId w:val="20"/>
  </w:num>
  <w:num w:numId="14" w16cid:durableId="1846244576">
    <w:abstractNumId w:val="23"/>
  </w:num>
  <w:num w:numId="15" w16cid:durableId="1943298044">
    <w:abstractNumId w:val="17"/>
  </w:num>
  <w:num w:numId="16" w16cid:durableId="246380588">
    <w:abstractNumId w:val="0"/>
  </w:num>
  <w:num w:numId="17" w16cid:durableId="1738938429">
    <w:abstractNumId w:val="27"/>
  </w:num>
  <w:num w:numId="18" w16cid:durableId="2082560752">
    <w:abstractNumId w:val="19"/>
  </w:num>
  <w:num w:numId="19" w16cid:durableId="38021861">
    <w:abstractNumId w:val="22"/>
  </w:num>
  <w:num w:numId="20" w16cid:durableId="1310942409">
    <w:abstractNumId w:val="16"/>
  </w:num>
  <w:num w:numId="21" w16cid:durableId="1859469752">
    <w:abstractNumId w:val="28"/>
  </w:num>
  <w:num w:numId="22" w16cid:durableId="504899449">
    <w:abstractNumId w:val="6"/>
  </w:num>
  <w:num w:numId="23" w16cid:durableId="1276912877">
    <w:abstractNumId w:val="3"/>
  </w:num>
  <w:num w:numId="24" w16cid:durableId="1920745819">
    <w:abstractNumId w:val="11"/>
  </w:num>
  <w:num w:numId="25" w16cid:durableId="1151942378">
    <w:abstractNumId w:val="26"/>
  </w:num>
  <w:num w:numId="26" w16cid:durableId="513618971">
    <w:abstractNumId w:val="12"/>
  </w:num>
  <w:num w:numId="27" w16cid:durableId="485629626">
    <w:abstractNumId w:val="2"/>
  </w:num>
  <w:num w:numId="28" w16cid:durableId="2123769373">
    <w:abstractNumId w:val="7"/>
  </w:num>
  <w:num w:numId="29" w16cid:durableId="487870449">
    <w:abstractNumId w:val="30"/>
  </w:num>
  <w:num w:numId="30" w16cid:durableId="247269618">
    <w:abstractNumId w:val="10"/>
  </w:num>
  <w:num w:numId="31" w16cid:durableId="1865902372">
    <w:abstractNumId w:val="5"/>
  </w:num>
  <w:num w:numId="32" w16cid:durableId="1239244669">
    <w:abstractNumId w:val="29"/>
  </w:num>
  <w:num w:numId="33" w16cid:durableId="229466657">
    <w:abstractNumId w:val="25"/>
  </w:num>
  <w:num w:numId="34" w16cid:durableId="889458691">
    <w:abstractNumId w:val="4"/>
  </w:num>
  <w:num w:numId="35" w16cid:durableId="1012878534">
    <w:abstractNumId w:val="1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4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0A"/>
    <w:rsid w:val="00001C1D"/>
    <w:rsid w:val="00002D3C"/>
    <w:rsid w:val="00003E41"/>
    <w:rsid w:val="00006DD0"/>
    <w:rsid w:val="00010B1C"/>
    <w:rsid w:val="0001272F"/>
    <w:rsid w:val="000149FE"/>
    <w:rsid w:val="000152D3"/>
    <w:rsid w:val="00015754"/>
    <w:rsid w:val="00015DB3"/>
    <w:rsid w:val="00016661"/>
    <w:rsid w:val="0002135B"/>
    <w:rsid w:val="0002179E"/>
    <w:rsid w:val="00022573"/>
    <w:rsid w:val="000230E4"/>
    <w:rsid w:val="000252C4"/>
    <w:rsid w:val="00030171"/>
    <w:rsid w:val="000302D8"/>
    <w:rsid w:val="00032549"/>
    <w:rsid w:val="00033397"/>
    <w:rsid w:val="000371B5"/>
    <w:rsid w:val="00040095"/>
    <w:rsid w:val="000448D2"/>
    <w:rsid w:val="000458D2"/>
    <w:rsid w:val="00045C30"/>
    <w:rsid w:val="000463D6"/>
    <w:rsid w:val="000464E8"/>
    <w:rsid w:val="00051368"/>
    <w:rsid w:val="00051834"/>
    <w:rsid w:val="00051B86"/>
    <w:rsid w:val="00051E50"/>
    <w:rsid w:val="00052D79"/>
    <w:rsid w:val="00053D3A"/>
    <w:rsid w:val="000547BA"/>
    <w:rsid w:val="00054A22"/>
    <w:rsid w:val="00060DC6"/>
    <w:rsid w:val="00062023"/>
    <w:rsid w:val="00064946"/>
    <w:rsid w:val="000655A6"/>
    <w:rsid w:val="0006776B"/>
    <w:rsid w:val="00075563"/>
    <w:rsid w:val="00080512"/>
    <w:rsid w:val="00086B9C"/>
    <w:rsid w:val="00090B9C"/>
    <w:rsid w:val="00090E21"/>
    <w:rsid w:val="000972C1"/>
    <w:rsid w:val="00097A5E"/>
    <w:rsid w:val="000A076E"/>
    <w:rsid w:val="000A116C"/>
    <w:rsid w:val="000A229D"/>
    <w:rsid w:val="000A2A35"/>
    <w:rsid w:val="000A4174"/>
    <w:rsid w:val="000A7A28"/>
    <w:rsid w:val="000B0C04"/>
    <w:rsid w:val="000B3C8A"/>
    <w:rsid w:val="000B5EC2"/>
    <w:rsid w:val="000C2655"/>
    <w:rsid w:val="000C3783"/>
    <w:rsid w:val="000C47C3"/>
    <w:rsid w:val="000C6575"/>
    <w:rsid w:val="000C6678"/>
    <w:rsid w:val="000D58AB"/>
    <w:rsid w:val="000D5AE4"/>
    <w:rsid w:val="000D7E55"/>
    <w:rsid w:val="000E480C"/>
    <w:rsid w:val="000F0571"/>
    <w:rsid w:val="000F241D"/>
    <w:rsid w:val="000F4387"/>
    <w:rsid w:val="00101541"/>
    <w:rsid w:val="00103E46"/>
    <w:rsid w:val="00104062"/>
    <w:rsid w:val="0010469E"/>
    <w:rsid w:val="001059A1"/>
    <w:rsid w:val="001063EE"/>
    <w:rsid w:val="001066F3"/>
    <w:rsid w:val="001079C5"/>
    <w:rsid w:val="00110644"/>
    <w:rsid w:val="0011072B"/>
    <w:rsid w:val="00112AE3"/>
    <w:rsid w:val="00113282"/>
    <w:rsid w:val="001139B7"/>
    <w:rsid w:val="001177F5"/>
    <w:rsid w:val="00117D64"/>
    <w:rsid w:val="00120318"/>
    <w:rsid w:val="00124F52"/>
    <w:rsid w:val="00125AE8"/>
    <w:rsid w:val="0013017C"/>
    <w:rsid w:val="0013053B"/>
    <w:rsid w:val="00131BA3"/>
    <w:rsid w:val="00133525"/>
    <w:rsid w:val="001335A9"/>
    <w:rsid w:val="0013511F"/>
    <w:rsid w:val="00137233"/>
    <w:rsid w:val="00143E0B"/>
    <w:rsid w:val="001463F1"/>
    <w:rsid w:val="0014649F"/>
    <w:rsid w:val="00151AF1"/>
    <w:rsid w:val="00154734"/>
    <w:rsid w:val="001563E2"/>
    <w:rsid w:val="001657D5"/>
    <w:rsid w:val="00170241"/>
    <w:rsid w:val="00170857"/>
    <w:rsid w:val="0017189C"/>
    <w:rsid w:val="001720F0"/>
    <w:rsid w:val="0017300E"/>
    <w:rsid w:val="0017378C"/>
    <w:rsid w:val="0018459E"/>
    <w:rsid w:val="00186FEF"/>
    <w:rsid w:val="001917A1"/>
    <w:rsid w:val="001949F8"/>
    <w:rsid w:val="00196234"/>
    <w:rsid w:val="001977CF"/>
    <w:rsid w:val="001A1181"/>
    <w:rsid w:val="001A4C42"/>
    <w:rsid w:val="001A4CE0"/>
    <w:rsid w:val="001A51BD"/>
    <w:rsid w:val="001A524E"/>
    <w:rsid w:val="001A5A39"/>
    <w:rsid w:val="001A7420"/>
    <w:rsid w:val="001B161A"/>
    <w:rsid w:val="001B3080"/>
    <w:rsid w:val="001B4245"/>
    <w:rsid w:val="001B6637"/>
    <w:rsid w:val="001B66A6"/>
    <w:rsid w:val="001B6F33"/>
    <w:rsid w:val="001C21C3"/>
    <w:rsid w:val="001C4481"/>
    <w:rsid w:val="001C738A"/>
    <w:rsid w:val="001C763A"/>
    <w:rsid w:val="001D0260"/>
    <w:rsid w:val="001D02C2"/>
    <w:rsid w:val="001D03C1"/>
    <w:rsid w:val="001D304C"/>
    <w:rsid w:val="001D526C"/>
    <w:rsid w:val="001D5C7B"/>
    <w:rsid w:val="001D68E8"/>
    <w:rsid w:val="001E2225"/>
    <w:rsid w:val="001E44D2"/>
    <w:rsid w:val="001E5D4C"/>
    <w:rsid w:val="001F0C1D"/>
    <w:rsid w:val="001F0E94"/>
    <w:rsid w:val="001F1132"/>
    <w:rsid w:val="001F168B"/>
    <w:rsid w:val="001F2AB9"/>
    <w:rsid w:val="001F3EA9"/>
    <w:rsid w:val="001F5897"/>
    <w:rsid w:val="001F6607"/>
    <w:rsid w:val="001F6DF2"/>
    <w:rsid w:val="00200F3C"/>
    <w:rsid w:val="002034F7"/>
    <w:rsid w:val="00214ADD"/>
    <w:rsid w:val="002202C8"/>
    <w:rsid w:val="0022354B"/>
    <w:rsid w:val="00223A32"/>
    <w:rsid w:val="00227D3A"/>
    <w:rsid w:val="0023214B"/>
    <w:rsid w:val="002347A2"/>
    <w:rsid w:val="0023728A"/>
    <w:rsid w:val="00237DCF"/>
    <w:rsid w:val="00242F42"/>
    <w:rsid w:val="002515F2"/>
    <w:rsid w:val="0025170A"/>
    <w:rsid w:val="002550CA"/>
    <w:rsid w:val="00260B60"/>
    <w:rsid w:val="00261FB0"/>
    <w:rsid w:val="002633D4"/>
    <w:rsid w:val="0026431B"/>
    <w:rsid w:val="002650CF"/>
    <w:rsid w:val="002675F0"/>
    <w:rsid w:val="00274A5D"/>
    <w:rsid w:val="00274B58"/>
    <w:rsid w:val="0027796F"/>
    <w:rsid w:val="00281A45"/>
    <w:rsid w:val="00282192"/>
    <w:rsid w:val="00282F0E"/>
    <w:rsid w:val="002844C4"/>
    <w:rsid w:val="00284A9D"/>
    <w:rsid w:val="002858BF"/>
    <w:rsid w:val="00290C5B"/>
    <w:rsid w:val="00294BF5"/>
    <w:rsid w:val="002A28D6"/>
    <w:rsid w:val="002A34E6"/>
    <w:rsid w:val="002B0654"/>
    <w:rsid w:val="002B1507"/>
    <w:rsid w:val="002B5786"/>
    <w:rsid w:val="002B5A34"/>
    <w:rsid w:val="002B6339"/>
    <w:rsid w:val="002B75AE"/>
    <w:rsid w:val="002C02A0"/>
    <w:rsid w:val="002C1A82"/>
    <w:rsid w:val="002C2B4C"/>
    <w:rsid w:val="002C3AE0"/>
    <w:rsid w:val="002C7899"/>
    <w:rsid w:val="002D7CF1"/>
    <w:rsid w:val="002E00EE"/>
    <w:rsid w:val="002E37C7"/>
    <w:rsid w:val="002E713C"/>
    <w:rsid w:val="002E7277"/>
    <w:rsid w:val="002E7826"/>
    <w:rsid w:val="002F4226"/>
    <w:rsid w:val="002F4748"/>
    <w:rsid w:val="002F6DCA"/>
    <w:rsid w:val="00300A02"/>
    <w:rsid w:val="00300DA2"/>
    <w:rsid w:val="00301342"/>
    <w:rsid w:val="00302495"/>
    <w:rsid w:val="00302728"/>
    <w:rsid w:val="0030342B"/>
    <w:rsid w:val="00307B4B"/>
    <w:rsid w:val="00307F98"/>
    <w:rsid w:val="0031087F"/>
    <w:rsid w:val="0031546F"/>
    <w:rsid w:val="003172DC"/>
    <w:rsid w:val="003178D3"/>
    <w:rsid w:val="00321EC6"/>
    <w:rsid w:val="00322233"/>
    <w:rsid w:val="003259D6"/>
    <w:rsid w:val="00326AE8"/>
    <w:rsid w:val="00327D9A"/>
    <w:rsid w:val="00327F98"/>
    <w:rsid w:val="0033134B"/>
    <w:rsid w:val="003339C1"/>
    <w:rsid w:val="00344B63"/>
    <w:rsid w:val="00346C0B"/>
    <w:rsid w:val="003510C2"/>
    <w:rsid w:val="0035178E"/>
    <w:rsid w:val="003519EF"/>
    <w:rsid w:val="00353954"/>
    <w:rsid w:val="0035462D"/>
    <w:rsid w:val="00357098"/>
    <w:rsid w:val="0036140A"/>
    <w:rsid w:val="00363BD8"/>
    <w:rsid w:val="00366F42"/>
    <w:rsid w:val="00370696"/>
    <w:rsid w:val="003728D0"/>
    <w:rsid w:val="00375E27"/>
    <w:rsid w:val="003765B8"/>
    <w:rsid w:val="0038142F"/>
    <w:rsid w:val="003819FD"/>
    <w:rsid w:val="003856F2"/>
    <w:rsid w:val="003860DF"/>
    <w:rsid w:val="00387130"/>
    <w:rsid w:val="003917F1"/>
    <w:rsid w:val="00394D9E"/>
    <w:rsid w:val="003977A5"/>
    <w:rsid w:val="003A40C5"/>
    <w:rsid w:val="003A4B7C"/>
    <w:rsid w:val="003A5415"/>
    <w:rsid w:val="003A781D"/>
    <w:rsid w:val="003A789F"/>
    <w:rsid w:val="003B1F4E"/>
    <w:rsid w:val="003B2F3C"/>
    <w:rsid w:val="003B377F"/>
    <w:rsid w:val="003B3832"/>
    <w:rsid w:val="003B47CD"/>
    <w:rsid w:val="003B4AE3"/>
    <w:rsid w:val="003B4E2A"/>
    <w:rsid w:val="003B5E18"/>
    <w:rsid w:val="003C3971"/>
    <w:rsid w:val="003C4165"/>
    <w:rsid w:val="003C4C86"/>
    <w:rsid w:val="003C5095"/>
    <w:rsid w:val="003C6395"/>
    <w:rsid w:val="003C7F8A"/>
    <w:rsid w:val="003D0572"/>
    <w:rsid w:val="003D5DCE"/>
    <w:rsid w:val="003D7121"/>
    <w:rsid w:val="003E1B35"/>
    <w:rsid w:val="003E3176"/>
    <w:rsid w:val="003E3CD0"/>
    <w:rsid w:val="003F2D16"/>
    <w:rsid w:val="003F39E5"/>
    <w:rsid w:val="00401BAA"/>
    <w:rsid w:val="00401D6B"/>
    <w:rsid w:val="00402599"/>
    <w:rsid w:val="00404C1B"/>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4921"/>
    <w:rsid w:val="00446DC7"/>
    <w:rsid w:val="004513BB"/>
    <w:rsid w:val="00453C8C"/>
    <w:rsid w:val="004555B0"/>
    <w:rsid w:val="00455ABF"/>
    <w:rsid w:val="00455F2A"/>
    <w:rsid w:val="00456827"/>
    <w:rsid w:val="00464F36"/>
    <w:rsid w:val="00465515"/>
    <w:rsid w:val="0047068B"/>
    <w:rsid w:val="00475A43"/>
    <w:rsid w:val="00482401"/>
    <w:rsid w:val="00486EE9"/>
    <w:rsid w:val="0049286F"/>
    <w:rsid w:val="00492B15"/>
    <w:rsid w:val="0049557F"/>
    <w:rsid w:val="00495A96"/>
    <w:rsid w:val="004A5871"/>
    <w:rsid w:val="004B05C6"/>
    <w:rsid w:val="004B25DC"/>
    <w:rsid w:val="004B3615"/>
    <w:rsid w:val="004B6411"/>
    <w:rsid w:val="004B730D"/>
    <w:rsid w:val="004C1B52"/>
    <w:rsid w:val="004C40A3"/>
    <w:rsid w:val="004C7FE8"/>
    <w:rsid w:val="004D01F9"/>
    <w:rsid w:val="004D21E8"/>
    <w:rsid w:val="004D3578"/>
    <w:rsid w:val="004E048C"/>
    <w:rsid w:val="004E213A"/>
    <w:rsid w:val="004E30D3"/>
    <w:rsid w:val="004E4D2F"/>
    <w:rsid w:val="004E6824"/>
    <w:rsid w:val="004E75A9"/>
    <w:rsid w:val="004F0988"/>
    <w:rsid w:val="004F1680"/>
    <w:rsid w:val="004F1A88"/>
    <w:rsid w:val="004F24F2"/>
    <w:rsid w:val="004F3340"/>
    <w:rsid w:val="004F5AC3"/>
    <w:rsid w:val="004F6AB2"/>
    <w:rsid w:val="00502579"/>
    <w:rsid w:val="005038D7"/>
    <w:rsid w:val="0051278E"/>
    <w:rsid w:val="00515C26"/>
    <w:rsid w:val="00516D75"/>
    <w:rsid w:val="005201D3"/>
    <w:rsid w:val="00521A01"/>
    <w:rsid w:val="0052283C"/>
    <w:rsid w:val="0053388B"/>
    <w:rsid w:val="00535773"/>
    <w:rsid w:val="00535D12"/>
    <w:rsid w:val="00537147"/>
    <w:rsid w:val="0054346E"/>
    <w:rsid w:val="00543B53"/>
    <w:rsid w:val="00543E6C"/>
    <w:rsid w:val="00545961"/>
    <w:rsid w:val="00546997"/>
    <w:rsid w:val="00547D82"/>
    <w:rsid w:val="0055149D"/>
    <w:rsid w:val="00553A66"/>
    <w:rsid w:val="00553A6D"/>
    <w:rsid w:val="00553AF7"/>
    <w:rsid w:val="00556181"/>
    <w:rsid w:val="0055783A"/>
    <w:rsid w:val="00562E03"/>
    <w:rsid w:val="005633D4"/>
    <w:rsid w:val="005643B2"/>
    <w:rsid w:val="0056454D"/>
    <w:rsid w:val="00564939"/>
    <w:rsid w:val="00565087"/>
    <w:rsid w:val="005668EF"/>
    <w:rsid w:val="0057425F"/>
    <w:rsid w:val="00583E64"/>
    <w:rsid w:val="005925B5"/>
    <w:rsid w:val="00593E45"/>
    <w:rsid w:val="00593F51"/>
    <w:rsid w:val="00595B96"/>
    <w:rsid w:val="00597B11"/>
    <w:rsid w:val="005A28D6"/>
    <w:rsid w:val="005A4311"/>
    <w:rsid w:val="005A64B2"/>
    <w:rsid w:val="005B11CB"/>
    <w:rsid w:val="005B40D5"/>
    <w:rsid w:val="005B4147"/>
    <w:rsid w:val="005B5A19"/>
    <w:rsid w:val="005C062F"/>
    <w:rsid w:val="005C35E2"/>
    <w:rsid w:val="005C4C7F"/>
    <w:rsid w:val="005D10FC"/>
    <w:rsid w:val="005D2E01"/>
    <w:rsid w:val="005D5397"/>
    <w:rsid w:val="005D6102"/>
    <w:rsid w:val="005D6FA9"/>
    <w:rsid w:val="005D7526"/>
    <w:rsid w:val="005E039F"/>
    <w:rsid w:val="005E0F9B"/>
    <w:rsid w:val="005E170F"/>
    <w:rsid w:val="005E22FC"/>
    <w:rsid w:val="005E4BB2"/>
    <w:rsid w:val="005E52B8"/>
    <w:rsid w:val="005E734C"/>
    <w:rsid w:val="005F218B"/>
    <w:rsid w:val="005F586B"/>
    <w:rsid w:val="005F58BD"/>
    <w:rsid w:val="005F7547"/>
    <w:rsid w:val="005F7B9D"/>
    <w:rsid w:val="006008DB"/>
    <w:rsid w:val="00602AEA"/>
    <w:rsid w:val="00604CFE"/>
    <w:rsid w:val="006065CF"/>
    <w:rsid w:val="0060682D"/>
    <w:rsid w:val="0061010A"/>
    <w:rsid w:val="00614FDF"/>
    <w:rsid w:val="00617EC1"/>
    <w:rsid w:val="006221E1"/>
    <w:rsid w:val="006226EA"/>
    <w:rsid w:val="00624CD7"/>
    <w:rsid w:val="0063543D"/>
    <w:rsid w:val="00636D12"/>
    <w:rsid w:val="006411F2"/>
    <w:rsid w:val="006435F9"/>
    <w:rsid w:val="00647114"/>
    <w:rsid w:val="006501DB"/>
    <w:rsid w:val="006518A2"/>
    <w:rsid w:val="00652C4C"/>
    <w:rsid w:val="00653F39"/>
    <w:rsid w:val="00660F8C"/>
    <w:rsid w:val="006638E1"/>
    <w:rsid w:val="00666A0D"/>
    <w:rsid w:val="00686F74"/>
    <w:rsid w:val="006877A8"/>
    <w:rsid w:val="00687AE6"/>
    <w:rsid w:val="006952DC"/>
    <w:rsid w:val="00696045"/>
    <w:rsid w:val="006A04A6"/>
    <w:rsid w:val="006A1A7F"/>
    <w:rsid w:val="006A1FD1"/>
    <w:rsid w:val="006A28CF"/>
    <w:rsid w:val="006A323F"/>
    <w:rsid w:val="006A678A"/>
    <w:rsid w:val="006A7C26"/>
    <w:rsid w:val="006B0B08"/>
    <w:rsid w:val="006B1290"/>
    <w:rsid w:val="006B30D0"/>
    <w:rsid w:val="006B3F93"/>
    <w:rsid w:val="006B4A56"/>
    <w:rsid w:val="006B6537"/>
    <w:rsid w:val="006B7067"/>
    <w:rsid w:val="006C0A3B"/>
    <w:rsid w:val="006C19B5"/>
    <w:rsid w:val="006C3D95"/>
    <w:rsid w:val="006D76CA"/>
    <w:rsid w:val="006E11EF"/>
    <w:rsid w:val="006E31E8"/>
    <w:rsid w:val="006E32EC"/>
    <w:rsid w:val="006E5C86"/>
    <w:rsid w:val="006E7131"/>
    <w:rsid w:val="006F040C"/>
    <w:rsid w:val="006F15D6"/>
    <w:rsid w:val="006F18C4"/>
    <w:rsid w:val="00700290"/>
    <w:rsid w:val="0070091F"/>
    <w:rsid w:val="007009AF"/>
    <w:rsid w:val="00701116"/>
    <w:rsid w:val="0070401E"/>
    <w:rsid w:val="0070440A"/>
    <w:rsid w:val="00704C4E"/>
    <w:rsid w:val="00705932"/>
    <w:rsid w:val="00707114"/>
    <w:rsid w:val="007111A4"/>
    <w:rsid w:val="00712507"/>
    <w:rsid w:val="00713478"/>
    <w:rsid w:val="00713C44"/>
    <w:rsid w:val="00713FE8"/>
    <w:rsid w:val="00714BDF"/>
    <w:rsid w:val="00715EB7"/>
    <w:rsid w:val="00717C84"/>
    <w:rsid w:val="00722BA4"/>
    <w:rsid w:val="00726F90"/>
    <w:rsid w:val="00727A3D"/>
    <w:rsid w:val="00734033"/>
    <w:rsid w:val="00734A5B"/>
    <w:rsid w:val="00737A07"/>
    <w:rsid w:val="00737C7C"/>
    <w:rsid w:val="00737EF9"/>
    <w:rsid w:val="0074026F"/>
    <w:rsid w:val="007429F6"/>
    <w:rsid w:val="00744441"/>
    <w:rsid w:val="007449A6"/>
    <w:rsid w:val="00744D7D"/>
    <w:rsid w:val="00744E76"/>
    <w:rsid w:val="00745621"/>
    <w:rsid w:val="007457CE"/>
    <w:rsid w:val="007474EC"/>
    <w:rsid w:val="007513E6"/>
    <w:rsid w:val="00751528"/>
    <w:rsid w:val="00751540"/>
    <w:rsid w:val="0075692C"/>
    <w:rsid w:val="0076250A"/>
    <w:rsid w:val="0076584C"/>
    <w:rsid w:val="00773AC6"/>
    <w:rsid w:val="0077493B"/>
    <w:rsid w:val="00774DA4"/>
    <w:rsid w:val="00776871"/>
    <w:rsid w:val="007801C2"/>
    <w:rsid w:val="00780FE7"/>
    <w:rsid w:val="00781F0F"/>
    <w:rsid w:val="007823B5"/>
    <w:rsid w:val="00782BFB"/>
    <w:rsid w:val="00785140"/>
    <w:rsid w:val="00785587"/>
    <w:rsid w:val="00787C57"/>
    <w:rsid w:val="007910F3"/>
    <w:rsid w:val="0079238C"/>
    <w:rsid w:val="00792FEE"/>
    <w:rsid w:val="00793121"/>
    <w:rsid w:val="00795956"/>
    <w:rsid w:val="007A0093"/>
    <w:rsid w:val="007A2AC6"/>
    <w:rsid w:val="007A7645"/>
    <w:rsid w:val="007A7B25"/>
    <w:rsid w:val="007B600E"/>
    <w:rsid w:val="007B7420"/>
    <w:rsid w:val="007C3E65"/>
    <w:rsid w:val="007D091C"/>
    <w:rsid w:val="007D0C24"/>
    <w:rsid w:val="007D251F"/>
    <w:rsid w:val="007D3B6E"/>
    <w:rsid w:val="007D412B"/>
    <w:rsid w:val="007D5586"/>
    <w:rsid w:val="007D698C"/>
    <w:rsid w:val="007E0CD9"/>
    <w:rsid w:val="007E489A"/>
    <w:rsid w:val="007E581C"/>
    <w:rsid w:val="007F0F4A"/>
    <w:rsid w:val="007F2FD2"/>
    <w:rsid w:val="007F348F"/>
    <w:rsid w:val="007F36B9"/>
    <w:rsid w:val="007F6817"/>
    <w:rsid w:val="00801DD3"/>
    <w:rsid w:val="008028A4"/>
    <w:rsid w:val="008055C8"/>
    <w:rsid w:val="008100EC"/>
    <w:rsid w:val="008103B3"/>
    <w:rsid w:val="008120F2"/>
    <w:rsid w:val="00813591"/>
    <w:rsid w:val="00813A6A"/>
    <w:rsid w:val="00814778"/>
    <w:rsid w:val="00816A63"/>
    <w:rsid w:val="0082360E"/>
    <w:rsid w:val="00825537"/>
    <w:rsid w:val="00830747"/>
    <w:rsid w:val="00836046"/>
    <w:rsid w:val="00840855"/>
    <w:rsid w:val="00840EB6"/>
    <w:rsid w:val="00844C3E"/>
    <w:rsid w:val="00850B27"/>
    <w:rsid w:val="00851832"/>
    <w:rsid w:val="00853E7A"/>
    <w:rsid w:val="00853FE7"/>
    <w:rsid w:val="0085546D"/>
    <w:rsid w:val="00856AC8"/>
    <w:rsid w:val="00861AD7"/>
    <w:rsid w:val="0087238E"/>
    <w:rsid w:val="00872452"/>
    <w:rsid w:val="008768CA"/>
    <w:rsid w:val="0087736F"/>
    <w:rsid w:val="008800CA"/>
    <w:rsid w:val="00885EFA"/>
    <w:rsid w:val="00891D45"/>
    <w:rsid w:val="00893539"/>
    <w:rsid w:val="00893675"/>
    <w:rsid w:val="008957BF"/>
    <w:rsid w:val="008A0079"/>
    <w:rsid w:val="008A045D"/>
    <w:rsid w:val="008A0F90"/>
    <w:rsid w:val="008A10F8"/>
    <w:rsid w:val="008A39CC"/>
    <w:rsid w:val="008A4C51"/>
    <w:rsid w:val="008A72D7"/>
    <w:rsid w:val="008B3355"/>
    <w:rsid w:val="008B5370"/>
    <w:rsid w:val="008B5A72"/>
    <w:rsid w:val="008C0CDF"/>
    <w:rsid w:val="008C0EFD"/>
    <w:rsid w:val="008C384C"/>
    <w:rsid w:val="008C5F22"/>
    <w:rsid w:val="008C64D2"/>
    <w:rsid w:val="008C7227"/>
    <w:rsid w:val="008D4711"/>
    <w:rsid w:val="008D5FF7"/>
    <w:rsid w:val="008E2B01"/>
    <w:rsid w:val="008E2FC6"/>
    <w:rsid w:val="008E5824"/>
    <w:rsid w:val="008E6857"/>
    <w:rsid w:val="008E6924"/>
    <w:rsid w:val="008F2585"/>
    <w:rsid w:val="008F2A74"/>
    <w:rsid w:val="008F2E99"/>
    <w:rsid w:val="008F5F19"/>
    <w:rsid w:val="008F6C93"/>
    <w:rsid w:val="0090194A"/>
    <w:rsid w:val="0090271F"/>
    <w:rsid w:val="00902E23"/>
    <w:rsid w:val="0090412D"/>
    <w:rsid w:val="00904D47"/>
    <w:rsid w:val="00910C0A"/>
    <w:rsid w:val="009114D7"/>
    <w:rsid w:val="009118E4"/>
    <w:rsid w:val="0091348E"/>
    <w:rsid w:val="00915BE6"/>
    <w:rsid w:val="00916F46"/>
    <w:rsid w:val="00917A41"/>
    <w:rsid w:val="00917CCB"/>
    <w:rsid w:val="009211AF"/>
    <w:rsid w:val="00925923"/>
    <w:rsid w:val="00927D19"/>
    <w:rsid w:val="00931F5F"/>
    <w:rsid w:val="00932728"/>
    <w:rsid w:val="00935A99"/>
    <w:rsid w:val="0093648E"/>
    <w:rsid w:val="00936E72"/>
    <w:rsid w:val="00937BF2"/>
    <w:rsid w:val="00941FD8"/>
    <w:rsid w:val="00942EC2"/>
    <w:rsid w:val="0094467B"/>
    <w:rsid w:val="00946031"/>
    <w:rsid w:val="00947DE9"/>
    <w:rsid w:val="0095018C"/>
    <w:rsid w:val="0095068E"/>
    <w:rsid w:val="0095284B"/>
    <w:rsid w:val="00955616"/>
    <w:rsid w:val="00956811"/>
    <w:rsid w:val="0095708C"/>
    <w:rsid w:val="00965D53"/>
    <w:rsid w:val="00975544"/>
    <w:rsid w:val="009802BC"/>
    <w:rsid w:val="00981470"/>
    <w:rsid w:val="00982FB6"/>
    <w:rsid w:val="00984F02"/>
    <w:rsid w:val="00985B5F"/>
    <w:rsid w:val="009876C7"/>
    <w:rsid w:val="009948C9"/>
    <w:rsid w:val="009A0F41"/>
    <w:rsid w:val="009A244F"/>
    <w:rsid w:val="009A3DD3"/>
    <w:rsid w:val="009A65B2"/>
    <w:rsid w:val="009A7188"/>
    <w:rsid w:val="009B03D0"/>
    <w:rsid w:val="009B2C83"/>
    <w:rsid w:val="009B4983"/>
    <w:rsid w:val="009B5B6B"/>
    <w:rsid w:val="009C071C"/>
    <w:rsid w:val="009C1091"/>
    <w:rsid w:val="009C3406"/>
    <w:rsid w:val="009C3E45"/>
    <w:rsid w:val="009C689D"/>
    <w:rsid w:val="009C6A8B"/>
    <w:rsid w:val="009C7928"/>
    <w:rsid w:val="009D0D0C"/>
    <w:rsid w:val="009D5374"/>
    <w:rsid w:val="009D6D4E"/>
    <w:rsid w:val="009D741F"/>
    <w:rsid w:val="009E001E"/>
    <w:rsid w:val="009E746C"/>
    <w:rsid w:val="009F1439"/>
    <w:rsid w:val="009F36F3"/>
    <w:rsid w:val="009F37B7"/>
    <w:rsid w:val="009F383E"/>
    <w:rsid w:val="009F6ABF"/>
    <w:rsid w:val="00A078CA"/>
    <w:rsid w:val="00A10D58"/>
    <w:rsid w:val="00A10DE2"/>
    <w:rsid w:val="00A10F02"/>
    <w:rsid w:val="00A10FAE"/>
    <w:rsid w:val="00A13041"/>
    <w:rsid w:val="00A157AC"/>
    <w:rsid w:val="00A164B4"/>
    <w:rsid w:val="00A2421F"/>
    <w:rsid w:val="00A25363"/>
    <w:rsid w:val="00A26956"/>
    <w:rsid w:val="00A27486"/>
    <w:rsid w:val="00A41B60"/>
    <w:rsid w:val="00A43E5A"/>
    <w:rsid w:val="00A4430A"/>
    <w:rsid w:val="00A50561"/>
    <w:rsid w:val="00A507AA"/>
    <w:rsid w:val="00A53724"/>
    <w:rsid w:val="00A5546E"/>
    <w:rsid w:val="00A56066"/>
    <w:rsid w:val="00A57F0D"/>
    <w:rsid w:val="00A60177"/>
    <w:rsid w:val="00A607ED"/>
    <w:rsid w:val="00A6257E"/>
    <w:rsid w:val="00A70D5E"/>
    <w:rsid w:val="00A70E81"/>
    <w:rsid w:val="00A7236C"/>
    <w:rsid w:val="00A724B2"/>
    <w:rsid w:val="00A73129"/>
    <w:rsid w:val="00A73828"/>
    <w:rsid w:val="00A74062"/>
    <w:rsid w:val="00A746C5"/>
    <w:rsid w:val="00A76E09"/>
    <w:rsid w:val="00A81012"/>
    <w:rsid w:val="00A82346"/>
    <w:rsid w:val="00A8264E"/>
    <w:rsid w:val="00A92BA1"/>
    <w:rsid w:val="00A93B1F"/>
    <w:rsid w:val="00A9706A"/>
    <w:rsid w:val="00AA0190"/>
    <w:rsid w:val="00AA142B"/>
    <w:rsid w:val="00AA1841"/>
    <w:rsid w:val="00AA2487"/>
    <w:rsid w:val="00AA2D7E"/>
    <w:rsid w:val="00AA3F1E"/>
    <w:rsid w:val="00AA423B"/>
    <w:rsid w:val="00AB0507"/>
    <w:rsid w:val="00AB06AE"/>
    <w:rsid w:val="00AB2ED2"/>
    <w:rsid w:val="00AB6CAB"/>
    <w:rsid w:val="00AC10E5"/>
    <w:rsid w:val="00AC1615"/>
    <w:rsid w:val="00AC2243"/>
    <w:rsid w:val="00AC38AA"/>
    <w:rsid w:val="00AC4D70"/>
    <w:rsid w:val="00AC510B"/>
    <w:rsid w:val="00AC6BC6"/>
    <w:rsid w:val="00AC7A62"/>
    <w:rsid w:val="00AD42B9"/>
    <w:rsid w:val="00AD6BC0"/>
    <w:rsid w:val="00AD7F71"/>
    <w:rsid w:val="00AE00AA"/>
    <w:rsid w:val="00AE65E2"/>
    <w:rsid w:val="00AE6ECC"/>
    <w:rsid w:val="00AF0354"/>
    <w:rsid w:val="00AF1EDF"/>
    <w:rsid w:val="00AF2044"/>
    <w:rsid w:val="00AF2520"/>
    <w:rsid w:val="00AF267F"/>
    <w:rsid w:val="00AF3A9C"/>
    <w:rsid w:val="00AF4CD1"/>
    <w:rsid w:val="00AF5213"/>
    <w:rsid w:val="00B002E2"/>
    <w:rsid w:val="00B03D88"/>
    <w:rsid w:val="00B04225"/>
    <w:rsid w:val="00B07295"/>
    <w:rsid w:val="00B07449"/>
    <w:rsid w:val="00B12215"/>
    <w:rsid w:val="00B12A47"/>
    <w:rsid w:val="00B135F3"/>
    <w:rsid w:val="00B1438F"/>
    <w:rsid w:val="00B15449"/>
    <w:rsid w:val="00B17116"/>
    <w:rsid w:val="00B22C84"/>
    <w:rsid w:val="00B25BF9"/>
    <w:rsid w:val="00B26449"/>
    <w:rsid w:val="00B32552"/>
    <w:rsid w:val="00B32874"/>
    <w:rsid w:val="00B3446F"/>
    <w:rsid w:val="00B34B3F"/>
    <w:rsid w:val="00B43067"/>
    <w:rsid w:val="00B43EF6"/>
    <w:rsid w:val="00B453AB"/>
    <w:rsid w:val="00B519D8"/>
    <w:rsid w:val="00B5252B"/>
    <w:rsid w:val="00B54F85"/>
    <w:rsid w:val="00B67418"/>
    <w:rsid w:val="00B67811"/>
    <w:rsid w:val="00B7129D"/>
    <w:rsid w:val="00B717B6"/>
    <w:rsid w:val="00B7569F"/>
    <w:rsid w:val="00B757ED"/>
    <w:rsid w:val="00B75AF2"/>
    <w:rsid w:val="00B76C32"/>
    <w:rsid w:val="00B8033E"/>
    <w:rsid w:val="00B81AEC"/>
    <w:rsid w:val="00B84A93"/>
    <w:rsid w:val="00B86A3B"/>
    <w:rsid w:val="00B90924"/>
    <w:rsid w:val="00B92421"/>
    <w:rsid w:val="00B93086"/>
    <w:rsid w:val="00B94C02"/>
    <w:rsid w:val="00B95F04"/>
    <w:rsid w:val="00BA19ED"/>
    <w:rsid w:val="00BA3717"/>
    <w:rsid w:val="00BA4B8D"/>
    <w:rsid w:val="00BA5BCD"/>
    <w:rsid w:val="00BB18DB"/>
    <w:rsid w:val="00BB2256"/>
    <w:rsid w:val="00BB2E83"/>
    <w:rsid w:val="00BB43BA"/>
    <w:rsid w:val="00BB4525"/>
    <w:rsid w:val="00BB49DA"/>
    <w:rsid w:val="00BB704D"/>
    <w:rsid w:val="00BC0164"/>
    <w:rsid w:val="00BC0F7D"/>
    <w:rsid w:val="00BC64FA"/>
    <w:rsid w:val="00BD1275"/>
    <w:rsid w:val="00BD22F5"/>
    <w:rsid w:val="00BD25B4"/>
    <w:rsid w:val="00BD680A"/>
    <w:rsid w:val="00BD6939"/>
    <w:rsid w:val="00BD6A38"/>
    <w:rsid w:val="00BD7D31"/>
    <w:rsid w:val="00BE0218"/>
    <w:rsid w:val="00BE2158"/>
    <w:rsid w:val="00BE3255"/>
    <w:rsid w:val="00BE4B60"/>
    <w:rsid w:val="00BE4EB3"/>
    <w:rsid w:val="00BF128E"/>
    <w:rsid w:val="00BF2E12"/>
    <w:rsid w:val="00BF6F4F"/>
    <w:rsid w:val="00BF754B"/>
    <w:rsid w:val="00C06371"/>
    <w:rsid w:val="00C074DD"/>
    <w:rsid w:val="00C10015"/>
    <w:rsid w:val="00C1496A"/>
    <w:rsid w:val="00C17174"/>
    <w:rsid w:val="00C173D6"/>
    <w:rsid w:val="00C20349"/>
    <w:rsid w:val="00C2162E"/>
    <w:rsid w:val="00C23691"/>
    <w:rsid w:val="00C23AA9"/>
    <w:rsid w:val="00C24534"/>
    <w:rsid w:val="00C25818"/>
    <w:rsid w:val="00C323D8"/>
    <w:rsid w:val="00C32795"/>
    <w:rsid w:val="00C33079"/>
    <w:rsid w:val="00C35FD1"/>
    <w:rsid w:val="00C3651D"/>
    <w:rsid w:val="00C407DB"/>
    <w:rsid w:val="00C4244B"/>
    <w:rsid w:val="00C433B3"/>
    <w:rsid w:val="00C45231"/>
    <w:rsid w:val="00C45DC0"/>
    <w:rsid w:val="00C468B2"/>
    <w:rsid w:val="00C470A9"/>
    <w:rsid w:val="00C47A24"/>
    <w:rsid w:val="00C5192B"/>
    <w:rsid w:val="00C52B92"/>
    <w:rsid w:val="00C553C4"/>
    <w:rsid w:val="00C55891"/>
    <w:rsid w:val="00C57152"/>
    <w:rsid w:val="00C63957"/>
    <w:rsid w:val="00C64760"/>
    <w:rsid w:val="00C65DBA"/>
    <w:rsid w:val="00C701B1"/>
    <w:rsid w:val="00C71544"/>
    <w:rsid w:val="00C72833"/>
    <w:rsid w:val="00C7535D"/>
    <w:rsid w:val="00C77DF7"/>
    <w:rsid w:val="00C80F1D"/>
    <w:rsid w:val="00C82FC8"/>
    <w:rsid w:val="00C85D42"/>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2A5"/>
    <w:rsid w:val="00CC542B"/>
    <w:rsid w:val="00CC56AA"/>
    <w:rsid w:val="00CD1B4C"/>
    <w:rsid w:val="00CD5D4B"/>
    <w:rsid w:val="00CD7F4D"/>
    <w:rsid w:val="00CE1D14"/>
    <w:rsid w:val="00CE1F89"/>
    <w:rsid w:val="00CE21E4"/>
    <w:rsid w:val="00CE2987"/>
    <w:rsid w:val="00CE2C10"/>
    <w:rsid w:val="00CE36E4"/>
    <w:rsid w:val="00CE38E6"/>
    <w:rsid w:val="00CE38FC"/>
    <w:rsid w:val="00CE5543"/>
    <w:rsid w:val="00CF6049"/>
    <w:rsid w:val="00CF6E5D"/>
    <w:rsid w:val="00D07B0A"/>
    <w:rsid w:val="00D145C7"/>
    <w:rsid w:val="00D159C8"/>
    <w:rsid w:val="00D164AE"/>
    <w:rsid w:val="00D16AE7"/>
    <w:rsid w:val="00D2138C"/>
    <w:rsid w:val="00D227DA"/>
    <w:rsid w:val="00D22BE8"/>
    <w:rsid w:val="00D22DD6"/>
    <w:rsid w:val="00D24A75"/>
    <w:rsid w:val="00D26F3F"/>
    <w:rsid w:val="00D26F93"/>
    <w:rsid w:val="00D27AA9"/>
    <w:rsid w:val="00D3178F"/>
    <w:rsid w:val="00D379BC"/>
    <w:rsid w:val="00D43A2A"/>
    <w:rsid w:val="00D529F0"/>
    <w:rsid w:val="00D53463"/>
    <w:rsid w:val="00D540BE"/>
    <w:rsid w:val="00D558B2"/>
    <w:rsid w:val="00D57972"/>
    <w:rsid w:val="00D60E30"/>
    <w:rsid w:val="00D6273D"/>
    <w:rsid w:val="00D638DC"/>
    <w:rsid w:val="00D66CF7"/>
    <w:rsid w:val="00D675A9"/>
    <w:rsid w:val="00D67749"/>
    <w:rsid w:val="00D717DD"/>
    <w:rsid w:val="00D71E5D"/>
    <w:rsid w:val="00D72CF2"/>
    <w:rsid w:val="00D73037"/>
    <w:rsid w:val="00D738D6"/>
    <w:rsid w:val="00D743AD"/>
    <w:rsid w:val="00D755EB"/>
    <w:rsid w:val="00D76048"/>
    <w:rsid w:val="00D7668C"/>
    <w:rsid w:val="00D806D9"/>
    <w:rsid w:val="00D8159C"/>
    <w:rsid w:val="00D81A62"/>
    <w:rsid w:val="00D8521D"/>
    <w:rsid w:val="00D87BDE"/>
    <w:rsid w:val="00D87E00"/>
    <w:rsid w:val="00D87FDC"/>
    <w:rsid w:val="00D9134D"/>
    <w:rsid w:val="00D94AB9"/>
    <w:rsid w:val="00D9524B"/>
    <w:rsid w:val="00D9647F"/>
    <w:rsid w:val="00DA0D89"/>
    <w:rsid w:val="00DA435C"/>
    <w:rsid w:val="00DA7A03"/>
    <w:rsid w:val="00DA7F0F"/>
    <w:rsid w:val="00DB00FC"/>
    <w:rsid w:val="00DB04AF"/>
    <w:rsid w:val="00DB12B1"/>
    <w:rsid w:val="00DB1818"/>
    <w:rsid w:val="00DB55B1"/>
    <w:rsid w:val="00DB769A"/>
    <w:rsid w:val="00DC0860"/>
    <w:rsid w:val="00DC158E"/>
    <w:rsid w:val="00DC309B"/>
    <w:rsid w:val="00DC335E"/>
    <w:rsid w:val="00DC4132"/>
    <w:rsid w:val="00DC4AD2"/>
    <w:rsid w:val="00DC4DA2"/>
    <w:rsid w:val="00DC7196"/>
    <w:rsid w:val="00DC72DD"/>
    <w:rsid w:val="00DD4C17"/>
    <w:rsid w:val="00DD74A5"/>
    <w:rsid w:val="00DD7E6E"/>
    <w:rsid w:val="00DE1F04"/>
    <w:rsid w:val="00DE27C1"/>
    <w:rsid w:val="00DE3A47"/>
    <w:rsid w:val="00DF2B1F"/>
    <w:rsid w:val="00DF3FD8"/>
    <w:rsid w:val="00DF4899"/>
    <w:rsid w:val="00DF5164"/>
    <w:rsid w:val="00DF53EC"/>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25BF"/>
    <w:rsid w:val="00E33D7F"/>
    <w:rsid w:val="00E36A52"/>
    <w:rsid w:val="00E43BE7"/>
    <w:rsid w:val="00E44582"/>
    <w:rsid w:val="00E45089"/>
    <w:rsid w:val="00E46898"/>
    <w:rsid w:val="00E51C75"/>
    <w:rsid w:val="00E5467C"/>
    <w:rsid w:val="00E57730"/>
    <w:rsid w:val="00E652DA"/>
    <w:rsid w:val="00E71DF4"/>
    <w:rsid w:val="00E734E3"/>
    <w:rsid w:val="00E74969"/>
    <w:rsid w:val="00E76E41"/>
    <w:rsid w:val="00E77645"/>
    <w:rsid w:val="00E80152"/>
    <w:rsid w:val="00E806EA"/>
    <w:rsid w:val="00E826F8"/>
    <w:rsid w:val="00E832CC"/>
    <w:rsid w:val="00E83BFD"/>
    <w:rsid w:val="00E86722"/>
    <w:rsid w:val="00E86969"/>
    <w:rsid w:val="00E8719F"/>
    <w:rsid w:val="00E87EDC"/>
    <w:rsid w:val="00E95285"/>
    <w:rsid w:val="00E96736"/>
    <w:rsid w:val="00EA08F8"/>
    <w:rsid w:val="00EA0DB7"/>
    <w:rsid w:val="00EA15B0"/>
    <w:rsid w:val="00EA25A8"/>
    <w:rsid w:val="00EA3E4C"/>
    <w:rsid w:val="00EA5EA7"/>
    <w:rsid w:val="00EB3A43"/>
    <w:rsid w:val="00EB6946"/>
    <w:rsid w:val="00EC3038"/>
    <w:rsid w:val="00EC33EA"/>
    <w:rsid w:val="00EC4A25"/>
    <w:rsid w:val="00EC6E3F"/>
    <w:rsid w:val="00EC7262"/>
    <w:rsid w:val="00EC775B"/>
    <w:rsid w:val="00ED01CD"/>
    <w:rsid w:val="00ED060E"/>
    <w:rsid w:val="00ED3178"/>
    <w:rsid w:val="00ED384E"/>
    <w:rsid w:val="00ED39D6"/>
    <w:rsid w:val="00ED3A10"/>
    <w:rsid w:val="00ED4271"/>
    <w:rsid w:val="00ED6482"/>
    <w:rsid w:val="00ED692B"/>
    <w:rsid w:val="00ED7243"/>
    <w:rsid w:val="00ED7561"/>
    <w:rsid w:val="00EE008E"/>
    <w:rsid w:val="00EE2D5E"/>
    <w:rsid w:val="00EE3035"/>
    <w:rsid w:val="00EE60E3"/>
    <w:rsid w:val="00EF1E66"/>
    <w:rsid w:val="00EF2B7F"/>
    <w:rsid w:val="00EF2EE7"/>
    <w:rsid w:val="00EF3A3E"/>
    <w:rsid w:val="00EF4552"/>
    <w:rsid w:val="00EF5BBF"/>
    <w:rsid w:val="00F00A44"/>
    <w:rsid w:val="00F00E92"/>
    <w:rsid w:val="00F02228"/>
    <w:rsid w:val="00F025A2"/>
    <w:rsid w:val="00F04431"/>
    <w:rsid w:val="00F04658"/>
    <w:rsid w:val="00F04712"/>
    <w:rsid w:val="00F0614B"/>
    <w:rsid w:val="00F13360"/>
    <w:rsid w:val="00F14361"/>
    <w:rsid w:val="00F1492E"/>
    <w:rsid w:val="00F15D5C"/>
    <w:rsid w:val="00F22EC7"/>
    <w:rsid w:val="00F325C8"/>
    <w:rsid w:val="00F32B07"/>
    <w:rsid w:val="00F37AF3"/>
    <w:rsid w:val="00F408F6"/>
    <w:rsid w:val="00F50655"/>
    <w:rsid w:val="00F5176A"/>
    <w:rsid w:val="00F51C9B"/>
    <w:rsid w:val="00F5215C"/>
    <w:rsid w:val="00F60F94"/>
    <w:rsid w:val="00F617CF"/>
    <w:rsid w:val="00F653B8"/>
    <w:rsid w:val="00F6609E"/>
    <w:rsid w:val="00F660CC"/>
    <w:rsid w:val="00F701A9"/>
    <w:rsid w:val="00F71B69"/>
    <w:rsid w:val="00F7233E"/>
    <w:rsid w:val="00F731DD"/>
    <w:rsid w:val="00F7505B"/>
    <w:rsid w:val="00F752AE"/>
    <w:rsid w:val="00F7745E"/>
    <w:rsid w:val="00F77B94"/>
    <w:rsid w:val="00F83483"/>
    <w:rsid w:val="00F85F07"/>
    <w:rsid w:val="00F87F08"/>
    <w:rsid w:val="00F9008D"/>
    <w:rsid w:val="00F90F20"/>
    <w:rsid w:val="00F91191"/>
    <w:rsid w:val="00F931D1"/>
    <w:rsid w:val="00F9349B"/>
    <w:rsid w:val="00F94210"/>
    <w:rsid w:val="00F94C5D"/>
    <w:rsid w:val="00F9573C"/>
    <w:rsid w:val="00F958AA"/>
    <w:rsid w:val="00F962C3"/>
    <w:rsid w:val="00FA1266"/>
    <w:rsid w:val="00FA3C5F"/>
    <w:rsid w:val="00FB01BE"/>
    <w:rsid w:val="00FB0BD9"/>
    <w:rsid w:val="00FB1F82"/>
    <w:rsid w:val="00FB7C73"/>
    <w:rsid w:val="00FB7F2D"/>
    <w:rsid w:val="00FC1192"/>
    <w:rsid w:val="00FC2C2B"/>
    <w:rsid w:val="00FC6C9D"/>
    <w:rsid w:val="00FD220D"/>
    <w:rsid w:val="00FE19A2"/>
    <w:rsid w:val="00FE19F6"/>
    <w:rsid w:val="00FF031D"/>
    <w:rsid w:val="00FF322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143"/>
    <o:shapelayout v:ext="edit">
      <o:idmap v:ext="edit" data="2"/>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link w:val="B1Car"/>
    <w:qFormat/>
    <w:rsid w:val="00DC7196"/>
    <w:pPr>
      <w:numPr>
        <w:numId w:val="1"/>
      </w:numPr>
      <w:tabs>
        <w:tab w:val="clear" w:pos="737"/>
      </w:tabs>
      <w:overflowPunct w:val="0"/>
      <w:autoSpaceDE w:val="0"/>
      <w:autoSpaceDN w:val="0"/>
      <w:adjustRightInd w:val="0"/>
      <w:ind w:left="820" w:hanging="360"/>
      <w:textAlignment w:val="baseline"/>
    </w:pPr>
    <w:rPr>
      <w:lang w:eastAsia="en-GB"/>
    </w:rPr>
  </w:style>
  <w:style w:type="character" w:customStyle="1" w:styleId="TACChar">
    <w:name w:val="TAC Char"/>
    <w:link w:val="TAC"/>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uiPriority w:val="99"/>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qFormat/>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列"/>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1">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link w:val="NormalIndentChar"/>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qFormat/>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qFormat/>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qFormat/>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2">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3">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aliases w:val="- Bullets Char,목록 단락 Char,?? ?? Char,????? Char,???? Char,Lista1 Char,中等深浅网格 1 - 着色 21 Char,¥¡¡¡¡ì¬º¥¹¥È¶ÎÂä Char,ÁÐ³ö¶ÎÂä Char,列表段落1 Char,—ño’i—Ž Char,¥ê¥¹¥È¶ÎÂä Char,列表段落 Char,1st level - Bullet List Paragraph Char,목록단락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4">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0"/>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5">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qFormat/>
    <w:rsid w:val="0017189C"/>
    <w:rPr>
      <w:rFonts w:ascii="Times New Roman" w:hAnsi="Times New Roman"/>
      <w:lang w:val="en-GB"/>
    </w:rPr>
  </w:style>
  <w:style w:type="paragraph" w:customStyle="1" w:styleId="CharChar5">
    <w:name w:val="Char Char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qFormat/>
    <w:rsid w:val="0017189C"/>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17189C"/>
    <w:rPr>
      <w:rFonts w:ascii="Arial" w:eastAsia="SimSun" w:hAnsi="Arial" w:cs="Arial"/>
      <w:color w:val="0000FF"/>
      <w:kern w:val="2"/>
      <w:lang w:val="en-US" w:eastAsia="zh-CN" w:bidi="ar-SA"/>
    </w:rPr>
  </w:style>
  <w:style w:type="paragraph" w:styleId="BlockText">
    <w:name w:val="Block Text"/>
    <w:basedOn w:val="Normal"/>
    <w:qFormat/>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qFormat/>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qFormat/>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qFormat/>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a">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b">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link w:val="Heading"/>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qFormat/>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qFormat/>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qFormat/>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qFormat/>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qFormat/>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qFormat/>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qFormat/>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qFormat/>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qFormat/>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qFormat/>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qFormat/>
    <w:rsid w:val="00D72CF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D72CF2"/>
    <w:rPr>
      <w:b/>
      <w:bCs/>
      <w:i/>
      <w:iCs/>
      <w:color w:val="4F81BD"/>
    </w:rPr>
  </w:style>
  <w:style w:type="character" w:styleId="HTMLTypewriter">
    <w:name w:val="HTML Typewriter"/>
    <w:qFormat/>
    <w:rsid w:val="00D72CF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D72CF2"/>
    <w:rPr>
      <w:b/>
      <w:lang w:val="en-GB" w:eastAsia="en-US" w:bidi="ar-SA"/>
    </w:rPr>
  </w:style>
  <w:style w:type="paragraph" w:styleId="HTMLPreformatted">
    <w:name w:val="HTML Preformatted"/>
    <w:basedOn w:val="Normal"/>
    <w:link w:val="HTMLPreformattedChar"/>
    <w:qFormat/>
    <w:rsid w:val="00D72CF2"/>
    <w:pPr>
      <w:overflowPunct w:val="0"/>
      <w:autoSpaceDE w:val="0"/>
      <w:autoSpaceDN w:val="0"/>
      <w:adjustRightInd w:val="0"/>
      <w:textAlignment w:val="baseline"/>
    </w:pPr>
    <w:rPr>
      <w:rFonts w:ascii="Courier New" w:hAnsi="Courier New"/>
      <w:lang w:eastAsia="x-none"/>
    </w:rPr>
  </w:style>
  <w:style w:type="character" w:customStyle="1" w:styleId="HTMLPreformattedChar">
    <w:name w:val="HTML Preformatted Char"/>
    <w:basedOn w:val="DefaultParagraphFont"/>
    <w:link w:val="HTMLPreformatted"/>
    <w:qFormat/>
    <w:rsid w:val="00D72CF2"/>
    <w:rPr>
      <w:rFonts w:ascii="Courier New" w:hAnsi="Courier New"/>
      <w:lang w:eastAsia="x-none"/>
    </w:rPr>
  </w:style>
  <w:style w:type="numbering" w:customStyle="1" w:styleId="NoList8">
    <w:name w:val="No List8"/>
    <w:next w:val="NoList"/>
    <w:uiPriority w:val="99"/>
    <w:semiHidden/>
    <w:unhideWhenUsed/>
    <w:rsid w:val="00D72CF2"/>
  </w:style>
  <w:style w:type="table" w:customStyle="1" w:styleId="TableGrid71">
    <w:name w:val="Table Grid71"/>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D72CF2"/>
  </w:style>
  <w:style w:type="table" w:customStyle="1" w:styleId="TableGrid8">
    <w:name w:val="Table Grid8"/>
    <w:basedOn w:val="TableNormal"/>
    <w:next w:val="TableGrid"/>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D72CF2"/>
    <w:rPr>
      <w:lang w:val="en-US" w:eastAsia="en-US"/>
    </w:rPr>
    <w:tblPr/>
  </w:style>
  <w:style w:type="table" w:customStyle="1" w:styleId="TableGrid51">
    <w:name w:val="Table Grid5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72CF2"/>
  </w:style>
  <w:style w:type="numbering" w:customStyle="1" w:styleId="NoList91">
    <w:name w:val="No List91"/>
    <w:next w:val="NoList"/>
    <w:uiPriority w:val="99"/>
    <w:semiHidden/>
    <w:unhideWhenUsed/>
    <w:rsid w:val="00D72CF2"/>
  </w:style>
  <w:style w:type="table" w:customStyle="1" w:styleId="TableGrid76">
    <w:name w:val="Table Grid76"/>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D72CF2"/>
  </w:style>
  <w:style w:type="paragraph" w:customStyle="1" w:styleId="Figuretitle0">
    <w:name w:val="Figure_title"/>
    <w:basedOn w:val="Normal"/>
    <w:next w:val="Normal"/>
    <w:qFormat/>
    <w:rsid w:val="00D72CF2"/>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D72CF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D72C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D72CF2"/>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D72CF2"/>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D72CF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D72CF2"/>
    <w:pPr>
      <w:numPr>
        <w:numId w:val="29"/>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D72CF2"/>
    <w:pPr>
      <w:suppressAutoHyphens/>
      <w:autoSpaceDN w:val="0"/>
      <w:spacing w:after="0"/>
      <w:jc w:val="both"/>
    </w:pPr>
    <w:rPr>
      <w:rFonts w:eastAsia="Batang"/>
    </w:rPr>
  </w:style>
  <w:style w:type="numbering" w:customStyle="1" w:styleId="LFO19">
    <w:name w:val="LFO19"/>
    <w:basedOn w:val="NoList"/>
    <w:rsid w:val="00D72CF2"/>
    <w:pPr>
      <w:numPr>
        <w:numId w:val="29"/>
      </w:numPr>
    </w:pPr>
  </w:style>
  <w:style w:type="paragraph" w:customStyle="1" w:styleId="enumlev3">
    <w:name w:val="enumlev3"/>
    <w:basedOn w:val="enumlev2"/>
    <w:qFormat/>
    <w:rsid w:val="00D72CF2"/>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D72CF2"/>
  </w:style>
  <w:style w:type="paragraph" w:customStyle="1" w:styleId="Heading">
    <w:name w:val="Heading"/>
    <w:next w:val="Normal"/>
    <w:link w:val="HeadingChar"/>
    <w:qFormat/>
    <w:rsid w:val="00D72CF2"/>
    <w:pPr>
      <w:spacing w:before="360"/>
      <w:ind w:left="2552"/>
    </w:pPr>
    <w:rPr>
      <w:rFonts w:ascii="Arial" w:eastAsia="SimSun" w:hAnsi="Arial"/>
      <w:b/>
      <w:sz w:val="22"/>
    </w:rPr>
  </w:style>
  <w:style w:type="paragraph" w:customStyle="1" w:styleId="tah0">
    <w:name w:val="tah"/>
    <w:basedOn w:val="Normal"/>
    <w:qFormat/>
    <w:rsid w:val="00D72CF2"/>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D72CF2"/>
  </w:style>
  <w:style w:type="paragraph" w:customStyle="1" w:styleId="TdocHeader2">
    <w:name w:val="Tdoc_Header_2"/>
    <w:basedOn w:val="Normal"/>
    <w:qFormat/>
    <w:rsid w:val="00D72CF2"/>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D72CF2"/>
  </w:style>
  <w:style w:type="numbering" w:customStyle="1" w:styleId="LFO191">
    <w:name w:val="LFO191"/>
    <w:basedOn w:val="NoList"/>
    <w:rsid w:val="00D72CF2"/>
  </w:style>
  <w:style w:type="table" w:customStyle="1" w:styleId="TableGrid22">
    <w:name w:val="Table Grid22"/>
    <w:basedOn w:val="TableNormal"/>
    <w:next w:val="TableGrid"/>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D72CF2"/>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D72CF2"/>
  </w:style>
  <w:style w:type="table" w:customStyle="1" w:styleId="320">
    <w:name w:val="网格型3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リストなし12"/>
    <w:next w:val="NoList"/>
    <w:uiPriority w:val="99"/>
    <w:semiHidden/>
    <w:unhideWhenUsed/>
    <w:rsid w:val="00D72CF2"/>
  </w:style>
  <w:style w:type="table" w:customStyle="1" w:styleId="TableClassic22">
    <w:name w:val="Table Classic 22"/>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リストなし111"/>
    <w:next w:val="NoList"/>
    <w:uiPriority w:val="99"/>
    <w:semiHidden/>
    <w:unhideWhenUsed/>
    <w:rsid w:val="00D72CF2"/>
  </w:style>
  <w:style w:type="table" w:customStyle="1" w:styleId="TableClassic211">
    <w:name w:val="Table Classic 21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D72CF2"/>
    <w:rPr>
      <w:rFonts w:eastAsia="Batang"/>
      <w:lang w:eastAsia="en-US"/>
    </w:rPr>
  </w:style>
  <w:style w:type="paragraph" w:customStyle="1" w:styleId="Style95">
    <w:name w:val="_Style 95"/>
    <w:uiPriority w:val="99"/>
    <w:semiHidden/>
    <w:qFormat/>
    <w:rsid w:val="00D72CF2"/>
    <w:pPr>
      <w:spacing w:after="160" w:line="256" w:lineRule="auto"/>
    </w:pPr>
    <w:rPr>
      <w:rFonts w:ascii="CG Times (WN)" w:eastAsia="Times New Roman" w:hAnsi="CG Times (WN)"/>
      <w:lang w:eastAsia="en-US"/>
    </w:rPr>
  </w:style>
  <w:style w:type="character" w:customStyle="1" w:styleId="Style115">
    <w:name w:val="_Style 115"/>
    <w:uiPriority w:val="31"/>
    <w:qFormat/>
    <w:rsid w:val="00D72CF2"/>
    <w:rPr>
      <w:smallCaps/>
      <w:color w:val="5A5A5A"/>
    </w:rPr>
  </w:style>
  <w:style w:type="paragraph" w:customStyle="1" w:styleId="Style91">
    <w:name w:val="_Style 91"/>
    <w:uiPriority w:val="99"/>
    <w:semiHidden/>
    <w:qFormat/>
    <w:rsid w:val="00D72CF2"/>
    <w:pPr>
      <w:spacing w:after="160" w:line="259" w:lineRule="auto"/>
    </w:pPr>
    <w:rPr>
      <w:rFonts w:ascii="CG Times (WN)" w:eastAsia="Times New Roman" w:hAnsi="CG Times (WN)"/>
      <w:lang w:eastAsia="en-US"/>
    </w:rPr>
  </w:style>
  <w:style w:type="character" w:customStyle="1" w:styleId="Style104">
    <w:name w:val="_Style 104"/>
    <w:uiPriority w:val="31"/>
    <w:qFormat/>
    <w:rsid w:val="00D72CF2"/>
    <w:rPr>
      <w:smallCaps/>
      <w:color w:val="5A5A5A"/>
    </w:rPr>
  </w:style>
  <w:style w:type="paragraph" w:customStyle="1" w:styleId="TOC94">
    <w:name w:val="TOC 94"/>
    <w:basedOn w:val="TOC8"/>
    <w:rsid w:val="00D72CF2"/>
    <w:pPr>
      <w:overflowPunct w:val="0"/>
      <w:autoSpaceDE w:val="0"/>
      <w:autoSpaceDN w:val="0"/>
      <w:adjustRightInd w:val="0"/>
      <w:ind w:left="1418" w:hanging="1418"/>
      <w:textAlignment w:val="baseline"/>
    </w:pPr>
    <w:rPr>
      <w:lang w:eastAsia="en-GB"/>
    </w:rPr>
  </w:style>
  <w:style w:type="paragraph" w:customStyle="1" w:styleId="Caption4">
    <w:name w:val="Caption4"/>
    <w:basedOn w:val="Normal"/>
    <w:next w:val="Normal"/>
    <w:rsid w:val="00D72CF2"/>
    <w:pPr>
      <w:overflowPunct w:val="0"/>
      <w:autoSpaceDE w:val="0"/>
      <w:autoSpaceDN w:val="0"/>
      <w:adjustRightInd w:val="0"/>
      <w:spacing w:before="120" w:after="120"/>
      <w:textAlignment w:val="baseline"/>
    </w:pPr>
    <w:rPr>
      <w:b/>
      <w:lang w:eastAsia="en-GB"/>
    </w:rPr>
  </w:style>
  <w:style w:type="paragraph" w:customStyle="1" w:styleId="TableofFigures4">
    <w:name w:val="Table of Figures4"/>
    <w:basedOn w:val="Normal"/>
    <w:next w:val="Normal"/>
    <w:rsid w:val="00D72CF2"/>
    <w:pPr>
      <w:overflowPunct w:val="0"/>
      <w:autoSpaceDE w:val="0"/>
      <w:autoSpaceDN w:val="0"/>
      <w:adjustRightInd w:val="0"/>
      <w:ind w:left="400" w:hanging="400"/>
      <w:jc w:val="center"/>
      <w:textAlignment w:val="baseline"/>
    </w:pPr>
    <w:rPr>
      <w:b/>
      <w:lang w:eastAsia="en-GB"/>
    </w:rPr>
  </w:style>
  <w:style w:type="paragraph" w:customStyle="1" w:styleId="tac00">
    <w:name w:val="tac0"/>
    <w:basedOn w:val="Normal"/>
    <w:rsid w:val="00D72CF2"/>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2CF2"/>
  </w:style>
  <w:style w:type="numbering" w:customStyle="1" w:styleId="NoList23">
    <w:name w:val="No List23"/>
    <w:next w:val="NoList"/>
    <w:uiPriority w:val="99"/>
    <w:semiHidden/>
    <w:unhideWhenUsed/>
    <w:rsid w:val="00D72CF2"/>
  </w:style>
  <w:style w:type="table" w:customStyle="1" w:styleId="TableGrid42">
    <w:name w:val="Table Grid4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2CF2"/>
  </w:style>
  <w:style w:type="numbering" w:customStyle="1" w:styleId="NoList43">
    <w:name w:val="No List43"/>
    <w:next w:val="NoList"/>
    <w:uiPriority w:val="99"/>
    <w:semiHidden/>
    <w:unhideWhenUsed/>
    <w:rsid w:val="00D72CF2"/>
  </w:style>
  <w:style w:type="numbering" w:customStyle="1" w:styleId="NoList52">
    <w:name w:val="No List52"/>
    <w:next w:val="NoList"/>
    <w:uiPriority w:val="99"/>
    <w:semiHidden/>
    <w:unhideWhenUsed/>
    <w:rsid w:val="00D72CF2"/>
  </w:style>
  <w:style w:type="numbering" w:customStyle="1" w:styleId="NoList62">
    <w:name w:val="No List62"/>
    <w:next w:val="NoList"/>
    <w:uiPriority w:val="99"/>
    <w:semiHidden/>
    <w:unhideWhenUsed/>
    <w:rsid w:val="00D72CF2"/>
  </w:style>
  <w:style w:type="numbering" w:customStyle="1" w:styleId="NoList72">
    <w:name w:val="No List72"/>
    <w:next w:val="NoList"/>
    <w:uiPriority w:val="99"/>
    <w:semiHidden/>
    <w:unhideWhenUsed/>
    <w:rsid w:val="00D72CF2"/>
  </w:style>
  <w:style w:type="table" w:customStyle="1" w:styleId="TableGrid81">
    <w:name w:val="Table Grid81"/>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2CF2"/>
  </w:style>
  <w:style w:type="numbering" w:customStyle="1" w:styleId="NoList212">
    <w:name w:val="No List212"/>
    <w:next w:val="NoList"/>
    <w:uiPriority w:val="99"/>
    <w:semiHidden/>
    <w:unhideWhenUsed/>
    <w:rsid w:val="00D72CF2"/>
  </w:style>
  <w:style w:type="table" w:customStyle="1" w:styleId="TableGrid411">
    <w:name w:val="Table Grid41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D72CF2"/>
  </w:style>
  <w:style w:type="numbering" w:customStyle="1" w:styleId="NoList412">
    <w:name w:val="No List412"/>
    <w:next w:val="NoList"/>
    <w:uiPriority w:val="99"/>
    <w:semiHidden/>
    <w:unhideWhenUsed/>
    <w:rsid w:val="00D72CF2"/>
  </w:style>
  <w:style w:type="numbering" w:customStyle="1" w:styleId="NoList511">
    <w:name w:val="No List511"/>
    <w:next w:val="NoList"/>
    <w:uiPriority w:val="99"/>
    <w:semiHidden/>
    <w:unhideWhenUsed/>
    <w:rsid w:val="00D72CF2"/>
  </w:style>
  <w:style w:type="numbering" w:customStyle="1" w:styleId="NoList611">
    <w:name w:val="No List611"/>
    <w:next w:val="NoList"/>
    <w:uiPriority w:val="99"/>
    <w:semiHidden/>
    <w:unhideWhenUsed/>
    <w:rsid w:val="00D72CF2"/>
  </w:style>
  <w:style w:type="numbering" w:customStyle="1" w:styleId="NoList711">
    <w:name w:val="No List711"/>
    <w:next w:val="NoList"/>
    <w:uiPriority w:val="99"/>
    <w:semiHidden/>
    <w:unhideWhenUsed/>
    <w:rsid w:val="00D72CF2"/>
  </w:style>
  <w:style w:type="numbering" w:customStyle="1" w:styleId="NoList811">
    <w:name w:val="No List811"/>
    <w:next w:val="NoList"/>
    <w:uiPriority w:val="99"/>
    <w:semiHidden/>
    <w:unhideWhenUsed/>
    <w:rsid w:val="00D72CF2"/>
  </w:style>
  <w:style w:type="table" w:customStyle="1" w:styleId="TableGrid122">
    <w:name w:val="Table Grid122"/>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D72CF2"/>
  </w:style>
  <w:style w:type="numbering" w:customStyle="1" w:styleId="NoList1112">
    <w:name w:val="No List1112"/>
    <w:next w:val="NoList"/>
    <w:uiPriority w:val="99"/>
    <w:semiHidden/>
    <w:unhideWhenUsed/>
    <w:rsid w:val="00D72CF2"/>
  </w:style>
  <w:style w:type="table" w:customStyle="1" w:styleId="TableGrid221">
    <w:name w:val="Table Grid221"/>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D72CF2"/>
  </w:style>
  <w:style w:type="numbering" w:customStyle="1" w:styleId="NoList222">
    <w:name w:val="No List222"/>
    <w:next w:val="NoList"/>
    <w:uiPriority w:val="99"/>
    <w:semiHidden/>
    <w:unhideWhenUsed/>
    <w:rsid w:val="00D72CF2"/>
  </w:style>
  <w:style w:type="numbering" w:customStyle="1" w:styleId="NoList322">
    <w:name w:val="No List322"/>
    <w:next w:val="NoList"/>
    <w:uiPriority w:val="99"/>
    <w:semiHidden/>
    <w:unhideWhenUsed/>
    <w:rsid w:val="00D72CF2"/>
  </w:style>
  <w:style w:type="numbering" w:customStyle="1" w:styleId="NoList421">
    <w:name w:val="No List421"/>
    <w:next w:val="NoList"/>
    <w:uiPriority w:val="99"/>
    <w:semiHidden/>
    <w:unhideWhenUsed/>
    <w:rsid w:val="00D72CF2"/>
  </w:style>
  <w:style w:type="numbering" w:customStyle="1" w:styleId="NoList2111">
    <w:name w:val="No List2111"/>
    <w:next w:val="NoList"/>
    <w:uiPriority w:val="99"/>
    <w:semiHidden/>
    <w:unhideWhenUsed/>
    <w:rsid w:val="00D72CF2"/>
  </w:style>
  <w:style w:type="numbering" w:customStyle="1" w:styleId="NoList3111">
    <w:name w:val="No List3111"/>
    <w:next w:val="NoList"/>
    <w:uiPriority w:val="99"/>
    <w:semiHidden/>
    <w:unhideWhenUsed/>
    <w:rsid w:val="00D72CF2"/>
  </w:style>
  <w:style w:type="numbering" w:customStyle="1" w:styleId="NoList4111">
    <w:name w:val="No List4111"/>
    <w:next w:val="NoList"/>
    <w:uiPriority w:val="99"/>
    <w:semiHidden/>
    <w:unhideWhenUsed/>
    <w:rsid w:val="00D72CF2"/>
  </w:style>
  <w:style w:type="numbering" w:customStyle="1" w:styleId="11110">
    <w:name w:val="无列表1111"/>
    <w:next w:val="NoList"/>
    <w:semiHidden/>
    <w:rsid w:val="00D72CF2"/>
  </w:style>
  <w:style w:type="numbering" w:customStyle="1" w:styleId="NoList11111">
    <w:name w:val="No List11111"/>
    <w:next w:val="NoList"/>
    <w:uiPriority w:val="99"/>
    <w:semiHidden/>
    <w:unhideWhenUsed/>
    <w:rsid w:val="00D72CF2"/>
  </w:style>
  <w:style w:type="numbering" w:customStyle="1" w:styleId="NoList1211">
    <w:name w:val="No List1211"/>
    <w:next w:val="NoList"/>
    <w:uiPriority w:val="99"/>
    <w:semiHidden/>
    <w:unhideWhenUsed/>
    <w:rsid w:val="00D72CF2"/>
  </w:style>
  <w:style w:type="numbering" w:customStyle="1" w:styleId="NoList2211">
    <w:name w:val="No List2211"/>
    <w:next w:val="NoList"/>
    <w:uiPriority w:val="99"/>
    <w:semiHidden/>
    <w:unhideWhenUsed/>
    <w:rsid w:val="00D72CF2"/>
  </w:style>
  <w:style w:type="numbering" w:customStyle="1" w:styleId="NoList3211">
    <w:name w:val="No List3211"/>
    <w:next w:val="NoList"/>
    <w:uiPriority w:val="99"/>
    <w:semiHidden/>
    <w:unhideWhenUsed/>
    <w:rsid w:val="00D72CF2"/>
  </w:style>
  <w:style w:type="character" w:customStyle="1" w:styleId="UnresolvedMention3">
    <w:name w:val="Unresolved Mention3"/>
    <w:basedOn w:val="DefaultParagraphFont"/>
    <w:uiPriority w:val="99"/>
    <w:unhideWhenUsed/>
    <w:qFormat/>
    <w:rsid w:val="00D72CF2"/>
    <w:rPr>
      <w:color w:val="605E5C"/>
      <w:shd w:val="clear" w:color="auto" w:fill="E1DFDD"/>
    </w:rPr>
  </w:style>
  <w:style w:type="numbering" w:customStyle="1" w:styleId="NoList14">
    <w:name w:val="No List14"/>
    <w:next w:val="NoList"/>
    <w:uiPriority w:val="99"/>
    <w:semiHidden/>
    <w:unhideWhenUsed/>
    <w:rsid w:val="00D72CF2"/>
  </w:style>
  <w:style w:type="table" w:customStyle="1" w:styleId="TableGrid10">
    <w:name w:val="Table Grid10"/>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D72CF2"/>
  </w:style>
  <w:style w:type="numbering" w:customStyle="1" w:styleId="NoList24">
    <w:name w:val="No List24"/>
    <w:next w:val="NoList"/>
    <w:uiPriority w:val="99"/>
    <w:semiHidden/>
    <w:unhideWhenUsed/>
    <w:rsid w:val="00D72CF2"/>
  </w:style>
  <w:style w:type="table" w:customStyle="1" w:styleId="TableGrid43">
    <w:name w:val="Table Grid4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D72CF2"/>
  </w:style>
  <w:style w:type="table" w:customStyle="1" w:styleId="TableGrid52">
    <w:name w:val="Table Grid5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2CF2"/>
  </w:style>
  <w:style w:type="table" w:customStyle="1" w:styleId="TableGrid62">
    <w:name w:val="Table Grid6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2CF2"/>
  </w:style>
  <w:style w:type="numbering" w:customStyle="1" w:styleId="NoList63">
    <w:name w:val="No List63"/>
    <w:next w:val="NoList"/>
    <w:uiPriority w:val="99"/>
    <w:semiHidden/>
    <w:unhideWhenUsed/>
    <w:rsid w:val="00D72CF2"/>
  </w:style>
  <w:style w:type="numbering" w:customStyle="1" w:styleId="NoList73">
    <w:name w:val="No List73"/>
    <w:next w:val="NoList"/>
    <w:uiPriority w:val="99"/>
    <w:semiHidden/>
    <w:unhideWhenUsed/>
    <w:rsid w:val="00D72CF2"/>
  </w:style>
  <w:style w:type="numbering" w:customStyle="1" w:styleId="NoList82">
    <w:name w:val="No List82"/>
    <w:next w:val="NoList"/>
    <w:uiPriority w:val="99"/>
    <w:semiHidden/>
    <w:unhideWhenUsed/>
    <w:rsid w:val="00D72CF2"/>
  </w:style>
  <w:style w:type="numbering" w:customStyle="1" w:styleId="NoList92">
    <w:name w:val="No List92"/>
    <w:next w:val="NoList"/>
    <w:uiPriority w:val="99"/>
    <w:semiHidden/>
    <w:unhideWhenUsed/>
    <w:rsid w:val="00D72CF2"/>
  </w:style>
  <w:style w:type="table" w:customStyle="1" w:styleId="TableGrid82">
    <w:name w:val="Table Grid82"/>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2CF2"/>
  </w:style>
  <w:style w:type="numbering" w:customStyle="1" w:styleId="NoList213">
    <w:name w:val="No List213"/>
    <w:next w:val="NoList"/>
    <w:uiPriority w:val="99"/>
    <w:semiHidden/>
    <w:unhideWhenUsed/>
    <w:rsid w:val="00D72CF2"/>
  </w:style>
  <w:style w:type="table" w:customStyle="1" w:styleId="TableGrid412">
    <w:name w:val="Table Grid41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D72CF2"/>
  </w:style>
  <w:style w:type="numbering" w:customStyle="1" w:styleId="NoList413">
    <w:name w:val="No List413"/>
    <w:next w:val="NoList"/>
    <w:uiPriority w:val="99"/>
    <w:semiHidden/>
    <w:unhideWhenUsed/>
    <w:rsid w:val="00D72CF2"/>
  </w:style>
  <w:style w:type="numbering" w:customStyle="1" w:styleId="NoList512">
    <w:name w:val="No List512"/>
    <w:next w:val="NoList"/>
    <w:uiPriority w:val="99"/>
    <w:semiHidden/>
    <w:unhideWhenUsed/>
    <w:rsid w:val="00D72CF2"/>
  </w:style>
  <w:style w:type="numbering" w:customStyle="1" w:styleId="NoList612">
    <w:name w:val="No List612"/>
    <w:next w:val="NoList"/>
    <w:uiPriority w:val="99"/>
    <w:semiHidden/>
    <w:unhideWhenUsed/>
    <w:rsid w:val="00D72CF2"/>
  </w:style>
  <w:style w:type="numbering" w:customStyle="1" w:styleId="NoList712">
    <w:name w:val="No List712"/>
    <w:next w:val="NoList"/>
    <w:uiPriority w:val="99"/>
    <w:semiHidden/>
    <w:unhideWhenUsed/>
    <w:rsid w:val="00D72CF2"/>
  </w:style>
  <w:style w:type="numbering" w:customStyle="1" w:styleId="NoList812">
    <w:name w:val="No List812"/>
    <w:next w:val="NoList"/>
    <w:uiPriority w:val="99"/>
    <w:semiHidden/>
    <w:unhideWhenUsed/>
    <w:rsid w:val="00D72CF2"/>
  </w:style>
  <w:style w:type="numbering" w:customStyle="1" w:styleId="NoList911">
    <w:name w:val="No List911"/>
    <w:next w:val="NoList"/>
    <w:uiPriority w:val="99"/>
    <w:semiHidden/>
    <w:unhideWhenUsed/>
    <w:rsid w:val="00D72CF2"/>
  </w:style>
  <w:style w:type="numbering" w:customStyle="1" w:styleId="LFO192">
    <w:name w:val="LFO192"/>
    <w:basedOn w:val="NoList"/>
    <w:rsid w:val="00D72CF2"/>
  </w:style>
  <w:style w:type="numbering" w:customStyle="1" w:styleId="NoList101">
    <w:name w:val="No List101"/>
    <w:next w:val="NoList"/>
    <w:uiPriority w:val="99"/>
    <w:semiHidden/>
    <w:unhideWhenUsed/>
    <w:rsid w:val="00D72CF2"/>
  </w:style>
  <w:style w:type="numbering" w:customStyle="1" w:styleId="LFO1911">
    <w:name w:val="LFO1911"/>
    <w:basedOn w:val="NoList"/>
    <w:rsid w:val="00D72CF2"/>
  </w:style>
  <w:style w:type="table" w:customStyle="1" w:styleId="TableGrid123">
    <w:name w:val="Table Grid123"/>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D72CF2"/>
  </w:style>
  <w:style w:type="numbering" w:customStyle="1" w:styleId="NoList1113">
    <w:name w:val="No List1113"/>
    <w:next w:val="NoList"/>
    <w:uiPriority w:val="99"/>
    <w:semiHidden/>
    <w:unhideWhenUsed/>
    <w:rsid w:val="00D72CF2"/>
  </w:style>
  <w:style w:type="table" w:customStyle="1" w:styleId="TableGrid222">
    <w:name w:val="Table Grid222"/>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D72CF2"/>
  </w:style>
  <w:style w:type="numbering" w:customStyle="1" w:styleId="131">
    <w:name w:val="リストなし13"/>
    <w:next w:val="NoList"/>
    <w:uiPriority w:val="99"/>
    <w:semiHidden/>
    <w:unhideWhenUsed/>
    <w:rsid w:val="00D72CF2"/>
  </w:style>
  <w:style w:type="numbering" w:customStyle="1" w:styleId="1130">
    <w:name w:val="无列表113"/>
    <w:next w:val="NoList"/>
    <w:semiHidden/>
    <w:rsid w:val="00D72CF2"/>
  </w:style>
  <w:style w:type="numbering" w:customStyle="1" w:styleId="1121">
    <w:name w:val="リストなし112"/>
    <w:next w:val="NoList"/>
    <w:uiPriority w:val="99"/>
    <w:semiHidden/>
    <w:unhideWhenUsed/>
    <w:rsid w:val="00D72CF2"/>
  </w:style>
  <w:style w:type="numbering" w:customStyle="1" w:styleId="NoList223">
    <w:name w:val="No List223"/>
    <w:next w:val="NoList"/>
    <w:uiPriority w:val="99"/>
    <w:semiHidden/>
    <w:unhideWhenUsed/>
    <w:rsid w:val="00D72CF2"/>
  </w:style>
  <w:style w:type="numbering" w:customStyle="1" w:styleId="NoList323">
    <w:name w:val="No List323"/>
    <w:next w:val="NoList"/>
    <w:uiPriority w:val="99"/>
    <w:semiHidden/>
    <w:unhideWhenUsed/>
    <w:rsid w:val="00D72CF2"/>
  </w:style>
  <w:style w:type="numbering" w:customStyle="1" w:styleId="NoList422">
    <w:name w:val="No List422"/>
    <w:next w:val="NoList"/>
    <w:uiPriority w:val="99"/>
    <w:semiHidden/>
    <w:unhideWhenUsed/>
    <w:rsid w:val="00D72CF2"/>
  </w:style>
  <w:style w:type="numbering" w:customStyle="1" w:styleId="NoList2112">
    <w:name w:val="No List2112"/>
    <w:next w:val="NoList"/>
    <w:uiPriority w:val="99"/>
    <w:semiHidden/>
    <w:unhideWhenUsed/>
    <w:rsid w:val="00D72CF2"/>
  </w:style>
  <w:style w:type="numbering" w:customStyle="1" w:styleId="NoList3112">
    <w:name w:val="No List3112"/>
    <w:next w:val="NoList"/>
    <w:uiPriority w:val="99"/>
    <w:semiHidden/>
    <w:unhideWhenUsed/>
    <w:rsid w:val="00D72CF2"/>
  </w:style>
  <w:style w:type="numbering" w:customStyle="1" w:styleId="NoList4112">
    <w:name w:val="No List4112"/>
    <w:next w:val="NoList"/>
    <w:uiPriority w:val="99"/>
    <w:semiHidden/>
    <w:unhideWhenUsed/>
    <w:rsid w:val="00D72CF2"/>
  </w:style>
  <w:style w:type="numbering" w:customStyle="1" w:styleId="1112">
    <w:name w:val="无列表1112"/>
    <w:next w:val="NoList"/>
    <w:semiHidden/>
    <w:rsid w:val="00D72CF2"/>
  </w:style>
  <w:style w:type="numbering" w:customStyle="1" w:styleId="NoList11112">
    <w:name w:val="No List11112"/>
    <w:next w:val="NoList"/>
    <w:uiPriority w:val="99"/>
    <w:semiHidden/>
    <w:unhideWhenUsed/>
    <w:rsid w:val="00D72CF2"/>
  </w:style>
  <w:style w:type="numbering" w:customStyle="1" w:styleId="NoList1212">
    <w:name w:val="No List1212"/>
    <w:next w:val="NoList"/>
    <w:uiPriority w:val="99"/>
    <w:semiHidden/>
    <w:unhideWhenUsed/>
    <w:rsid w:val="00D72CF2"/>
  </w:style>
  <w:style w:type="numbering" w:customStyle="1" w:styleId="NoList2212">
    <w:name w:val="No List2212"/>
    <w:next w:val="NoList"/>
    <w:uiPriority w:val="99"/>
    <w:semiHidden/>
    <w:unhideWhenUsed/>
    <w:rsid w:val="00D72CF2"/>
  </w:style>
  <w:style w:type="numbering" w:customStyle="1" w:styleId="NoList3212">
    <w:name w:val="No List3212"/>
    <w:next w:val="NoList"/>
    <w:uiPriority w:val="99"/>
    <w:semiHidden/>
    <w:unhideWhenUsed/>
    <w:rsid w:val="00D72CF2"/>
  </w:style>
  <w:style w:type="numbering" w:customStyle="1" w:styleId="NoList16">
    <w:name w:val="No List16"/>
    <w:next w:val="NoList"/>
    <w:uiPriority w:val="99"/>
    <w:semiHidden/>
    <w:unhideWhenUsed/>
    <w:rsid w:val="00D72CF2"/>
  </w:style>
  <w:style w:type="table" w:customStyle="1" w:styleId="TableGrid15">
    <w:name w:val="Table Grid15"/>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D72CF2"/>
  </w:style>
  <w:style w:type="numbering" w:customStyle="1" w:styleId="NoList25">
    <w:name w:val="No List25"/>
    <w:next w:val="NoList"/>
    <w:uiPriority w:val="99"/>
    <w:semiHidden/>
    <w:unhideWhenUsed/>
    <w:rsid w:val="00D72CF2"/>
  </w:style>
  <w:style w:type="table" w:customStyle="1" w:styleId="TableGrid44">
    <w:name w:val="Table Grid44"/>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D72CF2"/>
  </w:style>
  <w:style w:type="table" w:customStyle="1" w:styleId="TableGrid53">
    <w:name w:val="Table Grid5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2CF2"/>
  </w:style>
  <w:style w:type="table" w:customStyle="1" w:styleId="TableGrid63">
    <w:name w:val="Table Grid6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D72CF2"/>
  </w:style>
  <w:style w:type="numbering" w:customStyle="1" w:styleId="NoList64">
    <w:name w:val="No List64"/>
    <w:next w:val="NoList"/>
    <w:uiPriority w:val="99"/>
    <w:semiHidden/>
    <w:unhideWhenUsed/>
    <w:rsid w:val="00D72CF2"/>
  </w:style>
  <w:style w:type="numbering" w:customStyle="1" w:styleId="NoList74">
    <w:name w:val="No List74"/>
    <w:next w:val="NoList"/>
    <w:uiPriority w:val="99"/>
    <w:semiHidden/>
    <w:unhideWhenUsed/>
    <w:rsid w:val="00D72CF2"/>
  </w:style>
  <w:style w:type="numbering" w:customStyle="1" w:styleId="NoList83">
    <w:name w:val="No List83"/>
    <w:next w:val="NoList"/>
    <w:uiPriority w:val="99"/>
    <w:semiHidden/>
    <w:unhideWhenUsed/>
    <w:rsid w:val="00D72CF2"/>
  </w:style>
  <w:style w:type="numbering" w:customStyle="1" w:styleId="NoList93">
    <w:name w:val="No List93"/>
    <w:next w:val="NoList"/>
    <w:uiPriority w:val="99"/>
    <w:semiHidden/>
    <w:unhideWhenUsed/>
    <w:rsid w:val="00D72CF2"/>
  </w:style>
  <w:style w:type="table" w:customStyle="1" w:styleId="TableGrid83">
    <w:name w:val="Table Grid83"/>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D72CF2"/>
  </w:style>
  <w:style w:type="numbering" w:customStyle="1" w:styleId="NoList214">
    <w:name w:val="No List214"/>
    <w:next w:val="NoList"/>
    <w:uiPriority w:val="99"/>
    <w:semiHidden/>
    <w:unhideWhenUsed/>
    <w:rsid w:val="00D72CF2"/>
  </w:style>
  <w:style w:type="table" w:customStyle="1" w:styleId="TableGrid413">
    <w:name w:val="Table Grid41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D72CF2"/>
  </w:style>
  <w:style w:type="numbering" w:customStyle="1" w:styleId="NoList414">
    <w:name w:val="No List414"/>
    <w:next w:val="NoList"/>
    <w:uiPriority w:val="99"/>
    <w:semiHidden/>
    <w:unhideWhenUsed/>
    <w:rsid w:val="00D72CF2"/>
  </w:style>
  <w:style w:type="numbering" w:customStyle="1" w:styleId="NoList513">
    <w:name w:val="No List513"/>
    <w:next w:val="NoList"/>
    <w:uiPriority w:val="99"/>
    <w:semiHidden/>
    <w:unhideWhenUsed/>
    <w:rsid w:val="00D72CF2"/>
  </w:style>
  <w:style w:type="numbering" w:customStyle="1" w:styleId="NoList613">
    <w:name w:val="No List613"/>
    <w:next w:val="NoList"/>
    <w:uiPriority w:val="99"/>
    <w:semiHidden/>
    <w:unhideWhenUsed/>
    <w:rsid w:val="00D72CF2"/>
  </w:style>
  <w:style w:type="numbering" w:customStyle="1" w:styleId="NoList713">
    <w:name w:val="No List713"/>
    <w:next w:val="NoList"/>
    <w:uiPriority w:val="99"/>
    <w:semiHidden/>
    <w:unhideWhenUsed/>
    <w:rsid w:val="00D72CF2"/>
  </w:style>
  <w:style w:type="numbering" w:customStyle="1" w:styleId="NoList813">
    <w:name w:val="No List813"/>
    <w:next w:val="NoList"/>
    <w:uiPriority w:val="99"/>
    <w:semiHidden/>
    <w:unhideWhenUsed/>
    <w:rsid w:val="00D72CF2"/>
  </w:style>
  <w:style w:type="numbering" w:customStyle="1" w:styleId="NoList912">
    <w:name w:val="No List912"/>
    <w:next w:val="NoList"/>
    <w:uiPriority w:val="99"/>
    <w:semiHidden/>
    <w:unhideWhenUsed/>
    <w:rsid w:val="00D72CF2"/>
  </w:style>
  <w:style w:type="numbering" w:customStyle="1" w:styleId="LFO193">
    <w:name w:val="LFO193"/>
    <w:basedOn w:val="NoList"/>
    <w:rsid w:val="00D72CF2"/>
  </w:style>
  <w:style w:type="numbering" w:customStyle="1" w:styleId="NoList102">
    <w:name w:val="No List102"/>
    <w:next w:val="NoList"/>
    <w:uiPriority w:val="99"/>
    <w:semiHidden/>
    <w:unhideWhenUsed/>
    <w:rsid w:val="00D72CF2"/>
  </w:style>
  <w:style w:type="numbering" w:customStyle="1" w:styleId="LFO1912">
    <w:name w:val="LFO1912"/>
    <w:basedOn w:val="NoList"/>
    <w:rsid w:val="00D72CF2"/>
  </w:style>
  <w:style w:type="table" w:customStyle="1" w:styleId="TableGrid124">
    <w:name w:val="Table Grid124"/>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D72CF2"/>
  </w:style>
  <w:style w:type="numbering" w:customStyle="1" w:styleId="NoList1114">
    <w:name w:val="No List1114"/>
    <w:next w:val="NoList"/>
    <w:uiPriority w:val="99"/>
    <w:semiHidden/>
    <w:unhideWhenUsed/>
    <w:rsid w:val="00D72CF2"/>
  </w:style>
  <w:style w:type="table" w:customStyle="1" w:styleId="TableGrid223">
    <w:name w:val="Table Grid223"/>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D72CF2"/>
  </w:style>
  <w:style w:type="numbering" w:customStyle="1" w:styleId="141">
    <w:name w:val="リストなし14"/>
    <w:next w:val="NoList"/>
    <w:uiPriority w:val="99"/>
    <w:semiHidden/>
    <w:unhideWhenUsed/>
    <w:rsid w:val="00D72CF2"/>
  </w:style>
  <w:style w:type="numbering" w:customStyle="1" w:styleId="1140">
    <w:name w:val="无列表114"/>
    <w:next w:val="NoList"/>
    <w:semiHidden/>
    <w:rsid w:val="00D72CF2"/>
  </w:style>
  <w:style w:type="numbering" w:customStyle="1" w:styleId="1131">
    <w:name w:val="リストなし113"/>
    <w:next w:val="NoList"/>
    <w:uiPriority w:val="99"/>
    <w:semiHidden/>
    <w:unhideWhenUsed/>
    <w:rsid w:val="00D72CF2"/>
  </w:style>
  <w:style w:type="numbering" w:customStyle="1" w:styleId="NoList224">
    <w:name w:val="No List224"/>
    <w:next w:val="NoList"/>
    <w:uiPriority w:val="99"/>
    <w:semiHidden/>
    <w:unhideWhenUsed/>
    <w:rsid w:val="00D72CF2"/>
  </w:style>
  <w:style w:type="numbering" w:customStyle="1" w:styleId="NoList324">
    <w:name w:val="No List324"/>
    <w:next w:val="NoList"/>
    <w:uiPriority w:val="99"/>
    <w:semiHidden/>
    <w:unhideWhenUsed/>
    <w:rsid w:val="00D72CF2"/>
  </w:style>
  <w:style w:type="numbering" w:customStyle="1" w:styleId="NoList423">
    <w:name w:val="No List423"/>
    <w:next w:val="NoList"/>
    <w:uiPriority w:val="99"/>
    <w:semiHidden/>
    <w:unhideWhenUsed/>
    <w:rsid w:val="00D72CF2"/>
  </w:style>
  <w:style w:type="numbering" w:customStyle="1" w:styleId="NoList2113">
    <w:name w:val="No List2113"/>
    <w:next w:val="NoList"/>
    <w:uiPriority w:val="99"/>
    <w:semiHidden/>
    <w:unhideWhenUsed/>
    <w:rsid w:val="00D72CF2"/>
  </w:style>
  <w:style w:type="numbering" w:customStyle="1" w:styleId="NoList3113">
    <w:name w:val="No List3113"/>
    <w:next w:val="NoList"/>
    <w:uiPriority w:val="99"/>
    <w:semiHidden/>
    <w:unhideWhenUsed/>
    <w:rsid w:val="00D72CF2"/>
  </w:style>
  <w:style w:type="numbering" w:customStyle="1" w:styleId="NoList4113">
    <w:name w:val="No List4113"/>
    <w:next w:val="NoList"/>
    <w:uiPriority w:val="99"/>
    <w:semiHidden/>
    <w:unhideWhenUsed/>
    <w:rsid w:val="00D72CF2"/>
  </w:style>
  <w:style w:type="numbering" w:customStyle="1" w:styleId="1113">
    <w:name w:val="无列表1113"/>
    <w:next w:val="NoList"/>
    <w:semiHidden/>
    <w:rsid w:val="00D72CF2"/>
  </w:style>
  <w:style w:type="numbering" w:customStyle="1" w:styleId="NoList11113">
    <w:name w:val="No List11113"/>
    <w:next w:val="NoList"/>
    <w:uiPriority w:val="99"/>
    <w:semiHidden/>
    <w:unhideWhenUsed/>
    <w:rsid w:val="00D72CF2"/>
  </w:style>
  <w:style w:type="numbering" w:customStyle="1" w:styleId="NoList1213">
    <w:name w:val="No List1213"/>
    <w:next w:val="NoList"/>
    <w:uiPriority w:val="99"/>
    <w:semiHidden/>
    <w:unhideWhenUsed/>
    <w:rsid w:val="00D72CF2"/>
  </w:style>
  <w:style w:type="numbering" w:customStyle="1" w:styleId="NoList2213">
    <w:name w:val="No List2213"/>
    <w:next w:val="NoList"/>
    <w:uiPriority w:val="99"/>
    <w:semiHidden/>
    <w:unhideWhenUsed/>
    <w:rsid w:val="00D72CF2"/>
  </w:style>
  <w:style w:type="numbering" w:customStyle="1" w:styleId="NoList3213">
    <w:name w:val="No List3213"/>
    <w:next w:val="NoList"/>
    <w:uiPriority w:val="99"/>
    <w:semiHidden/>
    <w:unhideWhenUsed/>
    <w:rsid w:val="00D72CF2"/>
  </w:style>
  <w:style w:type="table" w:customStyle="1" w:styleId="1d">
    <w:name w:val="网格型1"/>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D72CF2"/>
    <w:pPr>
      <w:spacing w:after="160" w:line="259" w:lineRule="auto"/>
    </w:pPr>
    <w:rPr>
      <w:lang w:eastAsia="en-US"/>
    </w:rPr>
  </w:style>
  <w:style w:type="character" w:customStyle="1" w:styleId="Style105">
    <w:name w:val="_Style 105"/>
    <w:uiPriority w:val="31"/>
    <w:qFormat/>
    <w:rsid w:val="00D72CF2"/>
    <w:rPr>
      <w:smallCaps/>
      <w:color w:val="5A5A5A"/>
    </w:rPr>
  </w:style>
  <w:style w:type="paragraph" w:customStyle="1" w:styleId="Style90">
    <w:name w:val="_Style 90"/>
    <w:uiPriority w:val="99"/>
    <w:semiHidden/>
    <w:qFormat/>
    <w:rsid w:val="00D72CF2"/>
    <w:pPr>
      <w:spacing w:after="160" w:line="259" w:lineRule="auto"/>
    </w:pPr>
    <w:rPr>
      <w:lang w:eastAsia="en-US"/>
    </w:rPr>
  </w:style>
  <w:style w:type="character" w:customStyle="1" w:styleId="Style113">
    <w:name w:val="_Style 113"/>
    <w:uiPriority w:val="31"/>
    <w:qFormat/>
    <w:rsid w:val="00D72CF2"/>
    <w:rPr>
      <w:smallCaps/>
      <w:color w:val="5A5A5A"/>
    </w:rPr>
  </w:style>
  <w:style w:type="table" w:customStyle="1" w:styleId="TableGrid25">
    <w:name w:val="Table Grid25"/>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D72CF2"/>
    <w:pPr>
      <w:spacing w:after="160" w:line="259" w:lineRule="auto"/>
    </w:pPr>
    <w:rPr>
      <w:lang w:eastAsia="en-US"/>
    </w:rPr>
  </w:style>
  <w:style w:type="paragraph" w:customStyle="1" w:styleId="1e">
    <w:name w:val="変更箇所1"/>
    <w:semiHidden/>
    <w:qFormat/>
    <w:rsid w:val="00D72CF2"/>
    <w:pPr>
      <w:autoSpaceDN w:val="0"/>
    </w:pPr>
    <w:rPr>
      <w:lang w:eastAsia="en-US"/>
    </w:rPr>
  </w:style>
  <w:style w:type="paragraph" w:customStyle="1" w:styleId="23">
    <w:name w:val="変更箇所2"/>
    <w:semiHidden/>
    <w:qFormat/>
    <w:rsid w:val="00D72CF2"/>
    <w:pPr>
      <w:autoSpaceDN w:val="0"/>
    </w:pPr>
    <w:rPr>
      <w:lang w:eastAsia="en-US"/>
    </w:rPr>
  </w:style>
  <w:style w:type="numbering" w:customStyle="1" w:styleId="KeineListe1">
    <w:name w:val="Keine Liste1"/>
    <w:next w:val="NoList"/>
    <w:uiPriority w:val="99"/>
    <w:semiHidden/>
    <w:unhideWhenUsed/>
    <w:rsid w:val="00D72CF2"/>
  </w:style>
  <w:style w:type="table" w:customStyle="1" w:styleId="Tabellenraster1">
    <w:name w:val="Tabellenraster1"/>
    <w:basedOn w:val="TableNormal"/>
    <w:next w:val="TableGrid"/>
    <w:qFormat/>
    <w:rsid w:val="00D72CF2"/>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72CF2"/>
    <w:rPr>
      <w:rFonts w:ascii="Arial" w:hAnsi="Arial"/>
      <w:lang w:val="en-GB" w:eastAsia="en-US" w:bidi="ar-SA"/>
    </w:rPr>
  </w:style>
  <w:style w:type="character" w:customStyle="1" w:styleId="p1">
    <w:name w:val="p1"/>
    <w:qFormat/>
    <w:rsid w:val="00D72CF2"/>
  </w:style>
  <w:style w:type="character" w:customStyle="1" w:styleId="e-031">
    <w:name w:val="e-031"/>
    <w:qFormat/>
    <w:rsid w:val="00D72CF2"/>
    <w:rPr>
      <w:i/>
      <w:iCs/>
    </w:rPr>
  </w:style>
  <w:style w:type="paragraph" w:customStyle="1" w:styleId="Revision1">
    <w:name w:val="Revision1"/>
    <w:hidden/>
    <w:uiPriority w:val="99"/>
    <w:semiHidden/>
    <w:qFormat/>
    <w:rsid w:val="00D72CF2"/>
    <w:rPr>
      <w:rFonts w:eastAsia="Batang"/>
      <w:lang w:eastAsia="en-US"/>
    </w:rPr>
  </w:style>
  <w:style w:type="character" w:customStyle="1" w:styleId="hps">
    <w:name w:val="hps"/>
    <w:qFormat/>
    <w:rsid w:val="00D72CF2"/>
  </w:style>
  <w:style w:type="character" w:customStyle="1" w:styleId="IntenseEmphasis1">
    <w:name w:val="Intense Emphasis1"/>
    <w:basedOn w:val="DefaultParagraphFont"/>
    <w:uiPriority w:val="21"/>
    <w:qFormat/>
    <w:rsid w:val="00D72CF2"/>
    <w:rPr>
      <w:b/>
      <w:bCs/>
      <w:i/>
      <w:iCs/>
      <w:color w:val="4F81BD"/>
    </w:rPr>
  </w:style>
  <w:style w:type="character" w:customStyle="1" w:styleId="EditorsNoteChar1">
    <w:name w:val="Editor's Note Char1"/>
    <w:qFormat/>
    <w:rsid w:val="00D72CF2"/>
    <w:rPr>
      <w:rFonts w:ascii="Times New Roman" w:hAnsi="Times New Roman"/>
      <w:color w:val="FF0000"/>
      <w:lang w:val="en-GB" w:eastAsia="en-US"/>
    </w:rPr>
  </w:style>
  <w:style w:type="paragraph" w:customStyle="1" w:styleId="1114">
    <w:name w:val="修订111"/>
    <w:hidden/>
    <w:uiPriority w:val="99"/>
    <w:semiHidden/>
    <w:qFormat/>
    <w:rsid w:val="00D72CF2"/>
    <w:rPr>
      <w:rFonts w:eastAsia="Batang"/>
      <w:lang w:eastAsia="en-US"/>
    </w:rPr>
  </w:style>
  <w:style w:type="character" w:customStyle="1" w:styleId="TAHChar">
    <w:name w:val="TAH Char"/>
    <w:qFormat/>
    <w:locked/>
    <w:rsid w:val="00D72CF2"/>
    <w:rPr>
      <w:rFonts w:ascii="Arial" w:hAnsi="Arial" w:cs="Arial"/>
      <w:b/>
      <w:sz w:val="18"/>
      <w:lang w:val="en-GB"/>
    </w:rPr>
  </w:style>
  <w:style w:type="character" w:customStyle="1" w:styleId="IntenseEmphasis2">
    <w:name w:val="Intense Emphasis2"/>
    <w:uiPriority w:val="21"/>
    <w:qFormat/>
    <w:rsid w:val="00D72CF2"/>
    <w:rPr>
      <w:b/>
      <w:bCs/>
      <w:i/>
      <w:iCs/>
      <w:color w:val="4F81BD"/>
    </w:rPr>
  </w:style>
  <w:style w:type="paragraph" w:customStyle="1" w:styleId="TOCHeading1">
    <w:name w:val="TOC Heading1"/>
    <w:basedOn w:val="Heading1"/>
    <w:next w:val="Normal"/>
    <w:uiPriority w:val="39"/>
    <w:unhideWhenUsed/>
    <w:qFormat/>
    <w:rsid w:val="00D72CF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72CF2"/>
  </w:style>
  <w:style w:type="character" w:customStyle="1" w:styleId="search-word-mail">
    <w:name w:val="search-word-mail"/>
    <w:qFormat/>
    <w:rsid w:val="00D72CF2"/>
  </w:style>
  <w:style w:type="character" w:customStyle="1" w:styleId="SubtleReference1">
    <w:name w:val="Subtle Reference1"/>
    <w:uiPriority w:val="31"/>
    <w:qFormat/>
    <w:rsid w:val="00D72CF2"/>
    <w:rPr>
      <w:smallCaps/>
      <w:color w:val="5A5A5A"/>
    </w:rPr>
  </w:style>
  <w:style w:type="character" w:customStyle="1" w:styleId="Char11">
    <w:name w:val="脚注文本 Char1"/>
    <w:basedOn w:val="DefaultParagraphFont"/>
    <w:semiHidden/>
    <w:qFormat/>
    <w:rsid w:val="00D72CF2"/>
    <w:rPr>
      <w:rFonts w:ascii="Times New Roman" w:eastAsia="Times New Roman" w:hAnsi="Times New Roman"/>
      <w:sz w:val="18"/>
      <w:szCs w:val="18"/>
      <w:lang w:val="en-GB" w:eastAsia="en-GB"/>
    </w:rPr>
  </w:style>
  <w:style w:type="character" w:customStyle="1" w:styleId="word">
    <w:name w:val="word"/>
    <w:basedOn w:val="DefaultParagraphFont"/>
    <w:qFormat/>
    <w:rsid w:val="00D72CF2"/>
  </w:style>
  <w:style w:type="character" w:customStyle="1" w:styleId="1f">
    <w:name w:val="未处理的提及1"/>
    <w:basedOn w:val="DefaultParagraphFont"/>
    <w:uiPriority w:val="99"/>
    <w:semiHidden/>
    <w:qFormat/>
    <w:rsid w:val="00D72CF2"/>
    <w:rPr>
      <w:color w:val="605E5C"/>
      <w:shd w:val="clear" w:color="auto" w:fill="E1DFDD"/>
    </w:rPr>
  </w:style>
  <w:style w:type="character" w:customStyle="1" w:styleId="a7">
    <w:name w:val="首标题"/>
    <w:qFormat/>
    <w:rsid w:val="00D72CF2"/>
    <w:rPr>
      <w:rFonts w:ascii="Arial" w:eastAsia="SimSun" w:hAnsi="Arial"/>
      <w:sz w:val="24"/>
      <w:lang w:val="en-US" w:eastAsia="zh-CN" w:bidi="ar-SA"/>
    </w:rPr>
  </w:style>
  <w:style w:type="character" w:customStyle="1" w:styleId="B1Car">
    <w:name w:val="B1+ Car"/>
    <w:link w:val="B1"/>
    <w:qFormat/>
    <w:rsid w:val="00D72CF2"/>
  </w:style>
  <w:style w:type="character" w:customStyle="1" w:styleId="HeaderChar1">
    <w:name w:val="Header Char1"/>
    <w:basedOn w:val="DefaultParagraphFont"/>
    <w:semiHidden/>
    <w:qFormat/>
    <w:rsid w:val="00D72CF2"/>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72CF2"/>
    <w:rPr>
      <w:color w:val="605E5C"/>
      <w:shd w:val="clear" w:color="auto" w:fill="E1DFDD"/>
    </w:rPr>
  </w:style>
  <w:style w:type="paragraph" w:customStyle="1" w:styleId="Style86">
    <w:name w:val="_Style 86"/>
    <w:uiPriority w:val="99"/>
    <w:semiHidden/>
    <w:qFormat/>
    <w:rsid w:val="00D72CF2"/>
    <w:pPr>
      <w:spacing w:after="160" w:line="259" w:lineRule="auto"/>
    </w:pPr>
    <w:rPr>
      <w:lang w:eastAsia="en-US"/>
    </w:rPr>
  </w:style>
  <w:style w:type="paragraph" w:customStyle="1" w:styleId="tah00">
    <w:name w:val="tah0"/>
    <w:basedOn w:val="Normal"/>
    <w:rsid w:val="00D72CF2"/>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D72CF2"/>
    <w:pPr>
      <w:overflowPunct w:val="0"/>
      <w:autoSpaceDE w:val="0"/>
      <w:autoSpaceDN w:val="0"/>
      <w:adjustRightInd w:val="0"/>
      <w:textAlignment w:val="baseline"/>
    </w:pPr>
    <w:rPr>
      <w:rFonts w:eastAsia="Times New Roman"/>
      <w:lang w:eastAsia="en-GB"/>
    </w:rPr>
  </w:style>
  <w:style w:type="character" w:customStyle="1" w:styleId="24">
    <w:name w:val="明显强调2"/>
    <w:uiPriority w:val="21"/>
    <w:qFormat/>
    <w:rsid w:val="00D72CF2"/>
    <w:rPr>
      <w:b/>
      <w:bCs/>
      <w:i/>
      <w:iCs/>
      <w:color w:val="4F81BD"/>
    </w:rPr>
  </w:style>
  <w:style w:type="paragraph" w:customStyle="1" w:styleId="124">
    <w:name w:val="修订12"/>
    <w:hidden/>
    <w:semiHidden/>
    <w:qFormat/>
    <w:rsid w:val="00D72CF2"/>
    <w:rPr>
      <w:rFonts w:eastAsia="Batang"/>
      <w:lang w:eastAsia="en-US"/>
    </w:rPr>
  </w:style>
  <w:style w:type="paragraph" w:styleId="MacroText">
    <w:name w:val="macro"/>
    <w:link w:val="MacroTextChar"/>
    <w:uiPriority w:val="99"/>
    <w:qFormat/>
    <w:rsid w:val="00D72CF2"/>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D72CF2"/>
    <w:rPr>
      <w:rFonts w:ascii="Courier New" w:eastAsia="SimSun" w:hAnsi="Courier New"/>
      <w:kern w:val="2"/>
      <w:sz w:val="24"/>
      <w:lang w:val="en-US" w:eastAsia="zh-CN"/>
    </w:rPr>
  </w:style>
  <w:style w:type="paragraph" w:styleId="Index8">
    <w:name w:val="index 8"/>
    <w:basedOn w:val="Normal"/>
    <w:next w:val="Normal"/>
    <w:uiPriority w:val="99"/>
    <w:qFormat/>
    <w:rsid w:val="00D72CF2"/>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D72CF2"/>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D72CF2"/>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D72CF2"/>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D72CF2"/>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D72CF2"/>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D72CF2"/>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D72CF2"/>
    <w:pPr>
      <w:spacing w:before="80" w:after="80"/>
      <w:ind w:left="680" w:hanging="567"/>
      <w:jc w:val="both"/>
    </w:pPr>
    <w:rPr>
      <w:rFonts w:eastAsia="SimSun"/>
      <w:sz w:val="21"/>
      <w:szCs w:val="22"/>
      <w:lang w:eastAsia="zh-CN"/>
    </w:rPr>
  </w:style>
  <w:style w:type="character" w:customStyle="1" w:styleId="Char3">
    <w:name w:val="参考资料列表 Char"/>
    <w:link w:val="a8"/>
    <w:qFormat/>
    <w:rsid w:val="00D72CF2"/>
    <w:rPr>
      <w:rFonts w:eastAsia="SimSun"/>
      <w:sz w:val="21"/>
      <w:szCs w:val="22"/>
      <w:lang w:eastAsia="zh-CN"/>
    </w:rPr>
  </w:style>
  <w:style w:type="character" w:customStyle="1" w:styleId="a9">
    <w:name w:val="文稿抬头"/>
    <w:qFormat/>
    <w:rsid w:val="00D72CF2"/>
    <w:rPr>
      <w:rFonts w:eastAsia="MS Mincho"/>
      <w:b/>
      <w:bCs/>
      <w:sz w:val="24"/>
    </w:rPr>
  </w:style>
  <w:style w:type="paragraph" w:customStyle="1" w:styleId="Revisin">
    <w:name w:val="Revisión"/>
    <w:hidden/>
    <w:uiPriority w:val="99"/>
    <w:semiHidden/>
    <w:qFormat/>
    <w:rsid w:val="00D72CF2"/>
    <w:pPr>
      <w:spacing w:before="180" w:after="180"/>
      <w:ind w:left="1134" w:hanging="1134"/>
      <w:jc w:val="both"/>
    </w:pPr>
    <w:rPr>
      <w:rFonts w:eastAsia="SimSun"/>
      <w:lang w:eastAsia="en-US"/>
    </w:rPr>
  </w:style>
  <w:style w:type="paragraph" w:customStyle="1" w:styleId="aa">
    <w:name w:val="文稿标题"/>
    <w:basedOn w:val="Normal"/>
    <w:uiPriority w:val="99"/>
    <w:qFormat/>
    <w:rsid w:val="00D72CF2"/>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D72CF2"/>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D72CF2"/>
    <w:rPr>
      <w:lang w:val="it-IT"/>
    </w:rPr>
  </w:style>
  <w:style w:type="paragraph" w:customStyle="1" w:styleId="Doc-text2">
    <w:name w:val="Doc-text2"/>
    <w:basedOn w:val="Normal"/>
    <w:link w:val="Doc-text2Char"/>
    <w:qFormat/>
    <w:rsid w:val="00D72CF2"/>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D72CF2"/>
    <w:rPr>
      <w:rFonts w:ascii="Arial" w:hAnsi="Arial"/>
      <w:szCs w:val="24"/>
    </w:rPr>
  </w:style>
  <w:style w:type="paragraph" w:customStyle="1" w:styleId="Doc-titleJK">
    <w:name w:val="Doc-title_JK"/>
    <w:basedOn w:val="Normal"/>
    <w:next w:val="Doc-text2JK"/>
    <w:link w:val="Doc-titleJKChar"/>
    <w:qFormat/>
    <w:rsid w:val="00D72CF2"/>
    <w:pPr>
      <w:spacing w:after="0"/>
      <w:ind w:left="1260" w:hanging="1260"/>
    </w:pPr>
    <w:rPr>
      <w:color w:val="0000FF"/>
      <w:szCs w:val="24"/>
      <w:lang w:eastAsia="en-GB"/>
    </w:rPr>
  </w:style>
  <w:style w:type="paragraph" w:customStyle="1" w:styleId="Doc-text2JK">
    <w:name w:val="Doc-text2_JK"/>
    <w:basedOn w:val="Normal"/>
    <w:link w:val="Doc-text2JKChar"/>
    <w:uiPriority w:val="99"/>
    <w:qFormat/>
    <w:rsid w:val="00D72CF2"/>
    <w:pPr>
      <w:tabs>
        <w:tab w:val="left" w:pos="1622"/>
      </w:tabs>
      <w:spacing w:after="0"/>
      <w:ind w:left="1622" w:hanging="363"/>
    </w:pPr>
    <w:rPr>
      <w:szCs w:val="24"/>
      <w:lang w:eastAsia="en-GB"/>
    </w:rPr>
  </w:style>
  <w:style w:type="character" w:customStyle="1" w:styleId="Doc-text2JKChar">
    <w:name w:val="Doc-text2_JK Char"/>
    <w:link w:val="Doc-text2JK"/>
    <w:uiPriority w:val="99"/>
    <w:qFormat/>
    <w:rsid w:val="00D72CF2"/>
    <w:rPr>
      <w:szCs w:val="24"/>
    </w:rPr>
  </w:style>
  <w:style w:type="character" w:customStyle="1" w:styleId="Doc-titleJKChar">
    <w:name w:val="Doc-title_JK Char"/>
    <w:link w:val="Doc-titleJK"/>
    <w:qFormat/>
    <w:rsid w:val="00D72CF2"/>
    <w:rPr>
      <w:color w:val="0000FF"/>
      <w:szCs w:val="24"/>
    </w:rPr>
  </w:style>
  <w:style w:type="paragraph" w:customStyle="1" w:styleId="1">
    <w:name w:val="样式 标题 1 + 小三"/>
    <w:basedOn w:val="Heading1"/>
    <w:uiPriority w:val="99"/>
    <w:qFormat/>
    <w:rsid w:val="00D72CF2"/>
    <w:pPr>
      <w:numPr>
        <w:numId w:val="30"/>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D72CF2"/>
    <w:pPr>
      <w:jc w:val="center"/>
    </w:pPr>
    <w:rPr>
      <w:rFonts w:eastAsia="SimSun"/>
      <w:lang w:val="en-US" w:eastAsia="en-US"/>
    </w:rPr>
  </w:style>
  <w:style w:type="paragraph" w:customStyle="1" w:styleId="Title2">
    <w:name w:val="Title 2"/>
    <w:basedOn w:val="Normal0"/>
    <w:next w:val="Title"/>
    <w:uiPriority w:val="99"/>
    <w:qFormat/>
    <w:rsid w:val="00D72CF2"/>
    <w:pPr>
      <w:spacing w:before="120" w:after="120"/>
    </w:pPr>
    <w:rPr>
      <w:rFonts w:ascii="Book Antiqua" w:hAnsi="Book Antiqua"/>
      <w:b/>
    </w:rPr>
  </w:style>
  <w:style w:type="paragraph" w:customStyle="1" w:styleId="abstract">
    <w:name w:val="abstract"/>
    <w:basedOn w:val="Normal"/>
    <w:next w:val="Normal"/>
    <w:uiPriority w:val="99"/>
    <w:qFormat/>
    <w:rsid w:val="00D72CF2"/>
    <w:pPr>
      <w:spacing w:before="120" w:after="120"/>
      <w:ind w:left="1440" w:right="1440"/>
      <w:jc w:val="both"/>
    </w:pPr>
    <w:rPr>
      <w:rFonts w:ascii="Book Antiqua" w:eastAsia="Times New Roman" w:hAnsi="Book Antiqua"/>
      <w:i/>
      <w:lang w:val="en-US"/>
    </w:rPr>
  </w:style>
  <w:style w:type="paragraph" w:customStyle="1" w:styleId="OutBox1">
    <w:name w:val="Out Box 1"/>
    <w:basedOn w:val="Normal"/>
    <w:uiPriority w:val="99"/>
    <w:qFormat/>
    <w:rsid w:val="00D72CF2"/>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D72CF2"/>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D72CF2"/>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D72CF2"/>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D72CF2"/>
  </w:style>
  <w:style w:type="paragraph" w:customStyle="1" w:styleId="2ChapterXXStatementh22Header2l2Level2Headhea">
    <w:name w:val="样式 标题 2Chapter X.X. Statementh22Header 2l2Level 2 Headhea..."/>
    <w:basedOn w:val="Heading2"/>
    <w:uiPriority w:val="99"/>
    <w:qFormat/>
    <w:rsid w:val="00D72CF2"/>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D72CF2"/>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D72CF2"/>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D72CF2"/>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D72CF2"/>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D72CF2"/>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D72CF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D72CF2"/>
    <w:pPr>
      <w:keepNext/>
      <w:numPr>
        <w:numId w:val="31"/>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D72CF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D72CF2"/>
    <w:rPr>
      <w:sz w:val="24"/>
      <w:lang w:val="en-US" w:eastAsia="en-US"/>
    </w:rPr>
  </w:style>
  <w:style w:type="character" w:customStyle="1" w:styleId="TableNo0">
    <w:name w:val="Table_No Знак"/>
    <w:link w:val="TableNo"/>
    <w:qFormat/>
    <w:locked/>
    <w:rsid w:val="00D72CF2"/>
    <w:rPr>
      <w:rFonts w:eastAsiaTheme="minorEastAsia"/>
      <w:caps/>
      <w:lang w:eastAsia="en-US"/>
    </w:rPr>
  </w:style>
  <w:style w:type="character" w:customStyle="1" w:styleId="NMPHeading1Char2">
    <w:name w:val="NMP Heading 1 Char2"/>
    <w:qFormat/>
    <w:rsid w:val="00D72CF2"/>
    <w:rPr>
      <w:rFonts w:ascii="Arial" w:hAnsi="Arial"/>
      <w:sz w:val="36"/>
      <w:lang w:val="en-GB" w:eastAsia="en-US" w:bidi="ar-SA"/>
    </w:rPr>
  </w:style>
  <w:style w:type="paragraph" w:customStyle="1" w:styleId="Agreement">
    <w:name w:val="Agreement"/>
    <w:basedOn w:val="Normal"/>
    <w:next w:val="Normal"/>
    <w:uiPriority w:val="99"/>
    <w:qFormat/>
    <w:rsid w:val="00D72CF2"/>
    <w:pPr>
      <w:numPr>
        <w:numId w:val="32"/>
      </w:numPr>
      <w:spacing w:before="60" w:after="0"/>
    </w:pPr>
    <w:rPr>
      <w:rFonts w:ascii="Arial" w:hAnsi="Arial"/>
      <w:b/>
      <w:szCs w:val="24"/>
      <w:lang w:eastAsia="en-GB"/>
    </w:rPr>
  </w:style>
  <w:style w:type="character" w:customStyle="1" w:styleId="EmailDiscussionChar">
    <w:name w:val="EmailDiscussion Char"/>
    <w:link w:val="EmailDiscussion"/>
    <w:uiPriority w:val="99"/>
    <w:qFormat/>
    <w:locked/>
    <w:rsid w:val="00D72CF2"/>
    <w:rPr>
      <w:rFonts w:ascii="Arial" w:hAnsi="Arial" w:cs="Arial"/>
      <w:b/>
      <w:szCs w:val="24"/>
    </w:rPr>
  </w:style>
  <w:style w:type="paragraph" w:customStyle="1" w:styleId="EmailDiscussion">
    <w:name w:val="EmailDiscussion"/>
    <w:basedOn w:val="Normal"/>
    <w:next w:val="Normal"/>
    <w:link w:val="EmailDiscussionChar"/>
    <w:uiPriority w:val="99"/>
    <w:qFormat/>
    <w:rsid w:val="00D72CF2"/>
    <w:pPr>
      <w:numPr>
        <w:numId w:val="33"/>
      </w:numPr>
      <w:spacing w:before="40" w:after="0"/>
    </w:pPr>
    <w:rPr>
      <w:rFonts w:ascii="Arial" w:hAnsi="Arial" w:cs="Arial"/>
      <w:b/>
      <w:szCs w:val="24"/>
      <w:lang w:eastAsia="en-GB"/>
    </w:rPr>
  </w:style>
  <w:style w:type="paragraph" w:customStyle="1" w:styleId="EmailDiscussion2">
    <w:name w:val="EmailDiscussion2"/>
    <w:basedOn w:val="Normal"/>
    <w:uiPriority w:val="99"/>
    <w:qFormat/>
    <w:rsid w:val="00D72CF2"/>
    <w:pPr>
      <w:tabs>
        <w:tab w:val="left" w:pos="1622"/>
      </w:tabs>
      <w:spacing w:after="0"/>
      <w:ind w:left="1622" w:hanging="363"/>
    </w:pPr>
    <w:rPr>
      <w:rFonts w:ascii="Arial" w:hAnsi="Arial"/>
      <w:szCs w:val="24"/>
      <w:lang w:eastAsia="en-GB"/>
    </w:rPr>
  </w:style>
  <w:style w:type="character" w:customStyle="1" w:styleId="Char12">
    <w:name w:val="页眉 Char1"/>
    <w:basedOn w:val="DefaultParagraphFont"/>
    <w:qFormat/>
    <w:rsid w:val="00D72CF2"/>
    <w:rPr>
      <w:rFonts w:asciiTheme="minorHAnsi" w:eastAsiaTheme="minorEastAsia" w:hAnsiTheme="minorHAnsi" w:cstheme="minorBidi"/>
      <w:kern w:val="2"/>
      <w:sz w:val="18"/>
      <w:szCs w:val="18"/>
    </w:rPr>
  </w:style>
  <w:style w:type="character" w:customStyle="1" w:styleId="font11">
    <w:name w:val="font11"/>
    <w:basedOn w:val="DefaultParagraphFont"/>
    <w:qFormat/>
    <w:rsid w:val="00D72CF2"/>
    <w:rPr>
      <w:rFonts w:ascii="Arial" w:hAnsi="Arial" w:cs="Arial" w:hint="default"/>
      <w:color w:val="000000"/>
      <w:sz w:val="18"/>
      <w:szCs w:val="18"/>
      <w:u w:val="none"/>
      <w:vertAlign w:val="superscript"/>
    </w:rPr>
  </w:style>
  <w:style w:type="character" w:customStyle="1" w:styleId="font31">
    <w:name w:val="font31"/>
    <w:basedOn w:val="DefaultParagraphFont"/>
    <w:qFormat/>
    <w:rsid w:val="00D72CF2"/>
    <w:rPr>
      <w:rFonts w:ascii="Arial" w:hAnsi="Arial" w:cs="Arial" w:hint="default"/>
      <w:color w:val="000000"/>
      <w:sz w:val="18"/>
      <w:szCs w:val="18"/>
      <w:u w:val="none"/>
    </w:rPr>
  </w:style>
  <w:style w:type="character" w:customStyle="1" w:styleId="font21">
    <w:name w:val="font21"/>
    <w:basedOn w:val="DefaultParagraphFont"/>
    <w:qFormat/>
    <w:rsid w:val="00D72CF2"/>
    <w:rPr>
      <w:rFonts w:ascii="Arial" w:hAnsi="Arial" w:cs="Arial" w:hint="default"/>
      <w:color w:val="000000"/>
      <w:sz w:val="18"/>
      <w:szCs w:val="18"/>
      <w:u w:val="none"/>
    </w:rPr>
  </w:style>
  <w:style w:type="character" w:customStyle="1" w:styleId="font41">
    <w:name w:val="font41"/>
    <w:basedOn w:val="DefaultParagraphFont"/>
    <w:qFormat/>
    <w:rsid w:val="00D72CF2"/>
    <w:rPr>
      <w:rFonts w:ascii="Arial" w:hAnsi="Arial" w:cs="Arial" w:hint="default"/>
      <w:color w:val="000000"/>
      <w:sz w:val="18"/>
      <w:szCs w:val="18"/>
      <w:u w:val="none"/>
    </w:rPr>
  </w:style>
  <w:style w:type="table" w:styleId="TableGrid17">
    <w:name w:val="Table Grid 1"/>
    <w:basedOn w:val="TableNormal"/>
    <w:qFormat/>
    <w:rsid w:val="00D72CF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D72CF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72CF2"/>
    <w:rPr>
      <w:lang w:val="en-US" w:eastAsia="zh-CN"/>
    </w:rPr>
    <w:tblPr/>
  </w:style>
  <w:style w:type="table" w:customStyle="1" w:styleId="TableGrid54">
    <w:name w:val="Table Grid54"/>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72CF2"/>
    <w:rPr>
      <w:lang w:val="en-US" w:eastAsia="zh-CN"/>
    </w:rPr>
    <w:tblPr/>
  </w:style>
  <w:style w:type="table" w:customStyle="1" w:styleId="TableGrid511">
    <w:name w:val="Table Grid5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D72CF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D72CF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D72CF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6.bin"/><Relationship Id="rId21" Type="http://schemas.openxmlformats.org/officeDocument/2006/relationships/package" Target="embeddings/Microsoft_Visio_Drawing1.vsdx"/><Relationship Id="rId42" Type="http://schemas.openxmlformats.org/officeDocument/2006/relationships/image" Target="media/image23.emf"/><Relationship Id="rId47" Type="http://schemas.openxmlformats.org/officeDocument/2006/relationships/image" Target="media/image25.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9.wmf"/><Relationship Id="rId89" Type="http://schemas.openxmlformats.org/officeDocument/2006/relationships/oleObject" Target="embeddings/oleObject32.bin"/><Relationship Id="rId112" Type="http://schemas.openxmlformats.org/officeDocument/2006/relationships/image" Target="media/image54.wmf"/><Relationship Id="rId133" Type="http://schemas.openxmlformats.org/officeDocument/2006/relationships/oleObject" Target="embeddings/oleObject59.bin"/><Relationship Id="rId138" Type="http://schemas.openxmlformats.org/officeDocument/2006/relationships/image" Target="media/image59.wmf"/><Relationship Id="rId154" Type="http://schemas.openxmlformats.org/officeDocument/2006/relationships/image" Target="media/image62.wmf"/><Relationship Id="rId159" Type="http://schemas.openxmlformats.org/officeDocument/2006/relationships/oleObject" Target="embeddings/oleObject81.bin"/><Relationship Id="rId16" Type="http://schemas.openxmlformats.org/officeDocument/2006/relationships/image" Target="media/image6.emf"/><Relationship Id="rId107" Type="http://schemas.openxmlformats.org/officeDocument/2006/relationships/oleObject" Target="embeddings/oleObject38.bin"/><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8.wmf"/><Relationship Id="rId58" Type="http://schemas.openxmlformats.org/officeDocument/2006/relationships/image" Target="media/image30.wmf"/><Relationship Id="rId74" Type="http://schemas.openxmlformats.org/officeDocument/2006/relationships/oleObject" Target="embeddings/oleObject24.bin"/><Relationship Id="rId79" Type="http://schemas.openxmlformats.org/officeDocument/2006/relationships/image" Target="media/image36.wmf"/><Relationship Id="rId102" Type="http://schemas.openxmlformats.org/officeDocument/2006/relationships/image" Target="media/image51.wmf"/><Relationship Id="rId123" Type="http://schemas.openxmlformats.org/officeDocument/2006/relationships/image" Target="media/image58.wmf"/><Relationship Id="rId128" Type="http://schemas.openxmlformats.org/officeDocument/2006/relationships/oleObject" Target="embeddings/oleObject54.bin"/><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2.wmf"/><Relationship Id="rId95" Type="http://schemas.openxmlformats.org/officeDocument/2006/relationships/image" Target="media/image46.wmf"/><Relationship Id="rId160" Type="http://schemas.openxmlformats.org/officeDocument/2006/relationships/oleObject" Target="embeddings/oleObject82.bin"/><Relationship Id="rId165" Type="http://schemas.openxmlformats.org/officeDocument/2006/relationships/oleObject" Target="embeddings/oleObject86.bin"/><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3.wmf"/><Relationship Id="rId113" Type="http://schemas.openxmlformats.org/officeDocument/2006/relationships/oleObject" Target="embeddings/oleObject43.bin"/><Relationship Id="rId118" Type="http://schemas.openxmlformats.org/officeDocument/2006/relationships/image" Target="media/image56.wmf"/><Relationship Id="rId134" Type="http://schemas.openxmlformats.org/officeDocument/2006/relationships/oleObject" Target="embeddings/oleObject60.bin"/><Relationship Id="rId139" Type="http://schemas.openxmlformats.org/officeDocument/2006/relationships/oleObject" Target="embeddings/oleObject64.bin"/><Relationship Id="rId80" Type="http://schemas.openxmlformats.org/officeDocument/2006/relationships/oleObject" Target="embeddings/oleObject28.bin"/><Relationship Id="rId85" Type="http://schemas.openxmlformats.org/officeDocument/2006/relationships/image" Target="media/image40.wmf"/><Relationship Id="rId150" Type="http://schemas.openxmlformats.org/officeDocument/2006/relationships/oleObject" Target="embeddings/oleObject73.bin"/><Relationship Id="rId155" Type="http://schemas.openxmlformats.org/officeDocument/2006/relationships/oleObject" Target="embeddings/oleObject77.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2.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5.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7.wmf"/><Relationship Id="rId140" Type="http://schemas.openxmlformats.org/officeDocument/2006/relationships/image" Target="media/image60.wmf"/><Relationship Id="rId145" Type="http://schemas.openxmlformats.org/officeDocument/2006/relationships/oleObject" Target="embeddings/oleObject68.bin"/><Relationship Id="rId161" Type="http://schemas.openxmlformats.org/officeDocument/2006/relationships/oleObject" Target="embeddings/oleObject83.bin"/><Relationship Id="rId166" Type="http://schemas.openxmlformats.org/officeDocument/2006/relationships/oleObject" Target="embeddings/oleObject8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36" Type="http://schemas.openxmlformats.org/officeDocument/2006/relationships/oleObject" Target="embeddings/oleObject2.bin"/><Relationship Id="rId49" Type="http://schemas.openxmlformats.org/officeDocument/2006/relationships/image" Target="media/image26.wmf"/><Relationship Id="rId57" Type="http://schemas.openxmlformats.org/officeDocument/2006/relationships/oleObject" Target="embeddings/oleObject12.bin"/><Relationship Id="rId106" Type="http://schemas.openxmlformats.org/officeDocument/2006/relationships/oleObject" Target="embeddings/oleObject37.bin"/><Relationship Id="rId114" Type="http://schemas.openxmlformats.org/officeDocument/2006/relationships/oleObject" Target="embeddings/oleObject44.bin"/><Relationship Id="rId119" Type="http://schemas.openxmlformats.org/officeDocument/2006/relationships/oleObject" Target="embeddings/oleObject47.bin"/><Relationship Id="rId127" Type="http://schemas.openxmlformats.org/officeDocument/2006/relationships/oleObject" Target="embeddings/oleObject53.bin"/><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4.wmf"/><Relationship Id="rId52" Type="http://schemas.openxmlformats.org/officeDocument/2006/relationships/oleObject" Target="embeddings/oleObject9.bin"/><Relationship Id="rId60" Type="http://schemas.openxmlformats.org/officeDocument/2006/relationships/oleObject" Target="embeddings/oleObject14.bin"/><Relationship Id="rId65" Type="http://schemas.openxmlformats.org/officeDocument/2006/relationships/oleObject" Target="embeddings/oleObject18.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image" Target="media/image37.wmf"/><Relationship Id="rId86" Type="http://schemas.openxmlformats.org/officeDocument/2006/relationships/oleObject" Target="embeddings/oleObject30.bin"/><Relationship Id="rId94" Type="http://schemas.openxmlformats.org/officeDocument/2006/relationships/image" Target="media/image45.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oleObject" Target="embeddings/oleObject49.bin"/><Relationship Id="rId130" Type="http://schemas.openxmlformats.org/officeDocument/2006/relationships/oleObject" Target="embeddings/oleObject56.bin"/><Relationship Id="rId135" Type="http://schemas.openxmlformats.org/officeDocument/2006/relationships/oleObject" Target="embeddings/oleObject61.bin"/><Relationship Id="rId143" Type="http://schemas.openxmlformats.org/officeDocument/2006/relationships/oleObject" Target="embeddings/oleObject66.bin"/><Relationship Id="rId148" Type="http://schemas.openxmlformats.org/officeDocument/2006/relationships/oleObject" Target="embeddings/oleObject71.bin"/><Relationship Id="rId151" Type="http://schemas.openxmlformats.org/officeDocument/2006/relationships/oleObject" Target="embeddings/oleObject74.bin"/><Relationship Id="rId156" Type="http://schemas.openxmlformats.org/officeDocument/2006/relationships/oleObject" Target="embeddings/oleObject78.bin"/><Relationship Id="rId164" Type="http://schemas.openxmlformats.org/officeDocument/2006/relationships/image" Target="media/image63.wmf"/><Relationship Id="rId16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oleObject" Target="embeddings/oleObject40.bin"/><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8.wmf"/><Relationship Id="rId104" Type="http://schemas.openxmlformats.org/officeDocument/2006/relationships/image" Target="media/image53.wmf"/><Relationship Id="rId120" Type="http://schemas.openxmlformats.org/officeDocument/2006/relationships/oleObject" Target="embeddings/oleObject48.bin"/><Relationship Id="rId125" Type="http://schemas.openxmlformats.org/officeDocument/2006/relationships/oleObject" Target="embeddings/oleObject51.bin"/><Relationship Id="rId141" Type="http://schemas.openxmlformats.org/officeDocument/2006/relationships/oleObject" Target="embeddings/oleObject65.bin"/><Relationship Id="rId146" Type="http://schemas.openxmlformats.org/officeDocument/2006/relationships/oleObject" Target="embeddings/oleObject69.bin"/><Relationship Id="rId167"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image" Target="media/image43.wmf"/><Relationship Id="rId162" Type="http://schemas.openxmlformats.org/officeDocument/2006/relationships/oleObject" Target="embeddings/oleObject84.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1.wmf"/><Relationship Id="rId110" Type="http://schemas.openxmlformats.org/officeDocument/2006/relationships/oleObject" Target="embeddings/oleObject41.bin"/><Relationship Id="rId115" Type="http://schemas.openxmlformats.org/officeDocument/2006/relationships/image" Target="media/image55.wmf"/><Relationship Id="rId131" Type="http://schemas.openxmlformats.org/officeDocument/2006/relationships/oleObject" Target="embeddings/oleObject57.bin"/><Relationship Id="rId136" Type="http://schemas.openxmlformats.org/officeDocument/2006/relationships/oleObject" Target="embeddings/oleObject62.bin"/><Relationship Id="rId157" Type="http://schemas.openxmlformats.org/officeDocument/2006/relationships/oleObject" Target="embeddings/oleObject79.bin"/><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oleObject" Target="embeddings/oleObject75.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9.wmf"/><Relationship Id="rId77" Type="http://schemas.openxmlformats.org/officeDocument/2006/relationships/image" Target="media/image35.wmf"/><Relationship Id="rId100" Type="http://schemas.openxmlformats.org/officeDocument/2006/relationships/image" Target="media/image50.wmf"/><Relationship Id="rId105" Type="http://schemas.openxmlformats.org/officeDocument/2006/relationships/oleObject" Target="embeddings/oleObject36.bin"/><Relationship Id="rId126" Type="http://schemas.openxmlformats.org/officeDocument/2006/relationships/oleObject" Target="embeddings/oleObject52.bin"/><Relationship Id="rId147" Type="http://schemas.openxmlformats.org/officeDocument/2006/relationships/oleObject" Target="embeddings/oleObject70.bin"/><Relationship Id="rId16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oleObject" Target="embeddings/oleObject22.bin"/><Relationship Id="rId93" Type="http://schemas.openxmlformats.org/officeDocument/2006/relationships/image" Target="media/image44.wmf"/><Relationship Id="rId98" Type="http://schemas.openxmlformats.org/officeDocument/2006/relationships/image" Target="media/image49.wmf"/><Relationship Id="rId121" Type="http://schemas.openxmlformats.org/officeDocument/2006/relationships/image" Target="media/image57.wmf"/><Relationship Id="rId142" Type="http://schemas.openxmlformats.org/officeDocument/2006/relationships/image" Target="media/image61.wmf"/><Relationship Id="rId163" Type="http://schemas.openxmlformats.org/officeDocument/2006/relationships/oleObject" Target="embeddings/oleObject85.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2.wmf"/><Relationship Id="rId116" Type="http://schemas.openxmlformats.org/officeDocument/2006/relationships/oleObject" Target="embeddings/oleObject45.bin"/><Relationship Id="rId137" Type="http://schemas.openxmlformats.org/officeDocument/2006/relationships/oleObject" Target="embeddings/oleObject63.bin"/><Relationship Id="rId158" Type="http://schemas.openxmlformats.org/officeDocument/2006/relationships/oleObject" Target="embeddings/oleObject80.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1.wmf"/><Relationship Id="rId83" Type="http://schemas.openxmlformats.org/officeDocument/2006/relationships/image" Target="media/image38.wmf"/><Relationship Id="rId88" Type="http://schemas.openxmlformats.org/officeDocument/2006/relationships/oleObject" Target="embeddings/oleObject31.bin"/><Relationship Id="rId111" Type="http://schemas.openxmlformats.org/officeDocument/2006/relationships/oleObject" Target="embeddings/oleObject42.bin"/><Relationship Id="rId132" Type="http://schemas.openxmlformats.org/officeDocument/2006/relationships/oleObject" Target="embeddings/oleObject58.bin"/><Relationship Id="rId153" Type="http://schemas.openxmlformats.org/officeDocument/2006/relationships/oleObject" Target="embeddings/oleObject7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296</TotalTime>
  <Pages>111</Pages>
  <Words>84564</Words>
  <Characters>482021</Characters>
  <Application>Microsoft Office Word</Application>
  <DocSecurity>0</DocSecurity>
  <Lines>4016</Lines>
  <Paragraphs>1130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565455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238</cp:revision>
  <cp:lastPrinted>2019-02-25T14:05:00Z</cp:lastPrinted>
  <dcterms:created xsi:type="dcterms:W3CDTF">2022-03-25T08:26:00Z</dcterms:created>
  <dcterms:modified xsi:type="dcterms:W3CDTF">2025-10-02T14:25:00Z</dcterms:modified>
</cp:coreProperties>
</file>