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6E1D4DB8" w:rsidR="00DC7196"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6CF7F7F4" w14:textId="77777777" w:rsidR="00DB12B1" w:rsidRPr="00D511A0" w:rsidRDefault="00DB12B1" w:rsidP="00DB12B1">
      <w:r>
        <w:t>Unless otherwise stated, reference to power-class parameters in [7] also applies to extended versions with value(s) in accordance with the (extended) UE power class specified.</w:t>
      </w:r>
    </w:p>
    <w:p w14:paraId="753B7F15" w14:textId="77777777" w:rsidR="00DB12B1" w:rsidRPr="00D511A0" w:rsidRDefault="00DB12B1" w:rsidP="00DC7196"/>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r w:rsidRPr="001C0CC4">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2543A6D2" w14:textId="77777777" w:rsidR="00DB12B1" w:rsidRDefault="00DB12B1" w:rsidP="00DB12B1">
      <w:bookmarkStart w:id="97" w:name="_Hlk494452010"/>
      <w:r w:rsidRPr="00611D9F">
        <w:t xml:space="preserve">For </w:t>
      </w:r>
      <w:r>
        <w:t xml:space="preserve">UE power class </w:t>
      </w:r>
      <w:r w:rsidRPr="00611D9F">
        <w:t xml:space="preserve">1.5 the maximum output power for single-port transmission is defined as the sum of the maximum output power from both UE antenna connectors. For PUSCH tranmissions, a UEs supporting PC1.5 shall meet the maximum output power requirement when scheduled by DCI format 0_0 or by DCI format 0_1 configured for single antenna port.  </w:t>
      </w:r>
    </w:p>
    <w:p w14:paraId="3C2AE3B5" w14:textId="77777777" w:rsidR="00DC7196" w:rsidRPr="001C0CC4" w:rsidRDefault="00DC7196" w:rsidP="00DC7196">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59649950"/>
      <w:bookmarkStart w:id="107" w:name="_Toc61357214"/>
      <w:bookmarkStart w:id="108" w:name="_Toc61358988"/>
      <w:bookmarkStart w:id="109" w:name="_Toc67915925"/>
      <w:bookmarkStart w:id="110" w:name="_Toc75533469"/>
      <w:bookmarkStart w:id="111" w:name="_Toc75819355"/>
      <w:bookmarkStart w:id="112" w:name="_Toc76508199"/>
      <w:bookmarkStart w:id="113" w:name="_Toc76717149"/>
      <w:bookmarkStart w:id="114" w:name="_Toc83293790"/>
      <w:bookmarkStart w:id="115" w:name="_Toc84334829"/>
      <w:bookmarkEnd w:id="97"/>
      <w:r w:rsidRPr="001C0CC4">
        <w:t>6.2.2</w:t>
      </w:r>
      <w:r w:rsidRPr="001C0CC4">
        <w:tab/>
      </w:r>
      <w:r w:rsidRPr="001C0CC4">
        <w:rPr>
          <w:lang w:eastAsia="zh-CN"/>
        </w:rPr>
        <w:t xml:space="preserve">UE </w:t>
      </w:r>
      <w:r w:rsidRPr="001C0CC4">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r w:rsidRPr="001C0CC4">
        <w:lastRenderedPageBreak/>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6" w:name="_Hlk525291220"/>
            <w:r w:rsidRPr="001C0CC4">
              <w:t xml:space="preserve">UE indicates support for UE capability </w:t>
            </w:r>
            <w:r w:rsidRPr="001C0CC4">
              <w:rPr>
                <w:i/>
                <w:lang w:val="en-US"/>
              </w:rPr>
              <w:t>powerBoosting-pi2BPSK</w:t>
            </w:r>
            <w:r w:rsidRPr="001C0CC4" w:rsidDel="00B4601F">
              <w:rPr>
                <w:i/>
              </w:rPr>
              <w:t xml:space="preserve"> </w:t>
            </w:r>
            <w:bookmarkEnd w:id="116"/>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13757D7C" w:rsidR="00DC7196" w:rsidRPr="001C0CC4" w:rsidRDefault="000B5EC2" w:rsidP="00AE00AA">
            <w:pPr>
              <w:pStyle w:val="TAN"/>
            </w:pPr>
            <w:r w:rsidRPr="00A1115A">
              <w:t>NOTE 2:</w:t>
            </w:r>
            <w:r w:rsidRPr="00A1115A">
              <w:tab/>
              <w:t xml:space="preserve">Applicable </w:t>
            </w:r>
            <w:r>
              <w:t>for conditions</w:t>
            </w:r>
            <w:r w:rsidRPr="00A1115A">
              <w:t xml:space="preserve"> </w:t>
            </w:r>
            <w:r>
              <w:t>where note 1 does not apply</w:t>
            </w:r>
            <w:r w:rsidRPr="00A1115A">
              <w:t>.</w:t>
            </w:r>
          </w:p>
        </w:tc>
      </w:tr>
    </w:tbl>
    <w:p w14:paraId="514BAD54" w14:textId="77777777" w:rsidR="00DC7196" w:rsidRPr="001C0CC4" w:rsidRDefault="00DC7196" w:rsidP="00DC7196"/>
    <w:p w14:paraId="5F455617" w14:textId="77777777" w:rsidR="00DC7196" w:rsidRPr="001C0CC4" w:rsidRDefault="00DC7196" w:rsidP="00DC7196">
      <w:pPr>
        <w:pStyle w:val="TH"/>
      </w:pPr>
      <w:r w:rsidRPr="001C0CC4">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r w:rsidRPr="001C0CC4">
        <w:t xml:space="preserve">Table </w:t>
      </w:r>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r w:rsidRPr="001C0CC4">
        <w:t>Table 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r w:rsidRPr="001C0CC4">
        <w:lastRenderedPageBreak/>
        <w:t>Table 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6EE80335" w:rsidR="00DC7196" w:rsidRPr="001C0CC4" w:rsidRDefault="00B135F3" w:rsidP="00DC7196">
      <w:r w:rsidRPr="00E5328B">
        <w:t>and N</w:t>
      </w:r>
      <w:r w:rsidRPr="00635081">
        <w:rPr>
          <w:vertAlign w:val="subscript"/>
        </w:rPr>
        <w:t>RB_alloc</w:t>
      </w:r>
      <w:r w:rsidRPr="00E5328B">
        <w:t xml:space="preserve"> + N</w:t>
      </w:r>
      <w:r w:rsidRPr="00635081">
        <w:rPr>
          <w:vertAlign w:val="subscript"/>
        </w:rPr>
        <w:t>RB_gap</w:t>
      </w:r>
      <w:r w:rsidRPr="00E5328B">
        <w:t xml:space="preserve"> is larger than 106, 51 or 24 RBs for 15 kHz, 30 kHz or 60 kHz respectively</w:t>
      </w:r>
      <w:r>
        <w:t xml:space="preserve"> </w:t>
      </w:r>
      <w:r w:rsidRPr="001C0CC4">
        <w:rPr>
          <w:lang w:val="en-US"/>
        </w:rPr>
        <w:t xml:space="preserve">where </w:t>
      </w:r>
      <w:r w:rsidRPr="001C0CC4">
        <w:t>N</w:t>
      </w:r>
      <w:r w:rsidRPr="001C0CC4">
        <w:rPr>
          <w:vertAlign w:val="subscript"/>
        </w:rPr>
        <w:t>RB_gap</w:t>
      </w:r>
      <w:r w:rsidRPr="001C0CC4">
        <w:rPr>
          <w:lang w:val="en-US"/>
        </w:rPr>
        <w:t xml:space="preserve"> is the total </w:t>
      </w:r>
      <w:r w:rsidRPr="001C0CC4">
        <w:t>number of unallocated RBs between allocated RBs and N</w:t>
      </w:r>
      <w:r w:rsidRPr="001C0CC4">
        <w:rPr>
          <w:vertAlign w:val="subscript"/>
        </w:rPr>
        <w:t>RB_alloc</w:t>
      </w:r>
      <w:r w:rsidRPr="001C0CC4">
        <w:t xml:space="preserve"> is the total number of allocated RBs. The size and location of allocated and unallocated RBs are restricted by RBG parameters specified in </w:t>
      </w:r>
      <w:r>
        <w:t>clause</w:t>
      </w:r>
      <w:r w:rsidRPr="001C0CC4">
        <w:t xml:space="preserve"> 6.1.2.2 of TS 38.214 [10]. For </w:t>
      </w:r>
      <w:r>
        <w:t xml:space="preserve">UE that indicates support for </w:t>
      </w:r>
      <w:r w:rsidRPr="00A4718C">
        <w:rPr>
          <w:i/>
          <w:iCs/>
        </w:rPr>
        <w:t>almostContiguousCP-OFDM-UL</w:t>
      </w:r>
      <w:r>
        <w:t>, the</w:t>
      </w:r>
      <w:r w:rsidRPr="00A1115A">
        <w:t xml:space="preserve"> </w:t>
      </w:r>
      <w:r w:rsidRPr="001C0CC4">
        <w:t xml:space="preserve">almost contiguous signals in power class </w:t>
      </w:r>
      <w:r>
        <w:t xml:space="preserve">2 and </w:t>
      </w:r>
      <w:r w:rsidRPr="001C0CC4">
        <w:t xml:space="preserve">3, the allowed maximum power reduction defined in Table </w:t>
      </w:r>
      <w:r>
        <w:t xml:space="preserve">6.2.2-2 and Table </w:t>
      </w:r>
      <w:r w:rsidRPr="001C0CC4">
        <w:t xml:space="preserve">6.2.2-1 </w:t>
      </w:r>
      <w:r>
        <w:t>are</w:t>
      </w:r>
      <w:r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08D58FA0" w14:textId="376AC7C3" w:rsidR="00AA2487" w:rsidRDefault="00AA2487" w:rsidP="00AA2487">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 of </w:t>
      </w:r>
      <w:r>
        <w:t>L</w:t>
      </w:r>
      <w:r>
        <w:rPr>
          <w:vertAlign w:val="subscript"/>
        </w:rPr>
        <w:t xml:space="preserve">CRB </w:t>
      </w:r>
      <w:r>
        <w:rPr>
          <w:lang w:eastAsia="zh-CN"/>
        </w:rPr>
        <w:t xml:space="preserve">which is used </w:t>
      </w:r>
      <w:r w:rsidRPr="000E530E">
        <w:t>to specify valid RB allocation ranges for Outer and Inner RB allocations</w:t>
      </w:r>
      <w:r>
        <w:rPr>
          <w:rFonts w:hint="eastAsia"/>
          <w:lang w:eastAsia="zh-CN"/>
        </w:rPr>
        <w:t xml:space="preserve"> </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1E567DCE" w14:textId="762A53B9" w:rsidR="00DC7196" w:rsidRPr="001C0CC4" w:rsidRDefault="00DC7196" w:rsidP="00AA2487">
      <w:pPr>
        <w:rPr>
          <w:lang w:eastAsia="zh-CN"/>
        </w:rPr>
      </w:pP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17" w:name="_Toc21344235"/>
      <w:bookmarkStart w:id="118" w:name="_Toc29801719"/>
      <w:bookmarkStart w:id="119" w:name="_Toc29802143"/>
      <w:bookmarkStart w:id="120" w:name="_Toc29802768"/>
      <w:bookmarkStart w:id="121" w:name="_Toc36107510"/>
      <w:bookmarkStart w:id="122" w:name="_Toc37251269"/>
      <w:bookmarkStart w:id="123" w:name="_Toc45888071"/>
      <w:bookmarkStart w:id="124" w:name="_Toc45888670"/>
      <w:bookmarkStart w:id="125" w:name="_Toc59649951"/>
      <w:bookmarkStart w:id="126" w:name="_Toc61357215"/>
      <w:bookmarkStart w:id="127" w:name="_Toc61358989"/>
      <w:bookmarkStart w:id="128" w:name="_Toc67915926"/>
      <w:bookmarkStart w:id="129" w:name="_Toc75533470"/>
      <w:bookmarkStart w:id="130" w:name="_Toc75819356"/>
      <w:bookmarkStart w:id="131" w:name="_Toc76508200"/>
      <w:bookmarkStart w:id="132" w:name="_Toc76717150"/>
      <w:bookmarkStart w:id="133" w:name="_Toc83293791"/>
      <w:bookmarkStart w:id="134" w:name="_Toc84334830"/>
      <w:r w:rsidRPr="001C0CC4">
        <w:lastRenderedPageBreak/>
        <w:t>6.2.3</w:t>
      </w:r>
      <w:r w:rsidRPr="001C0CC4">
        <w:tab/>
      </w:r>
      <w:r w:rsidRPr="001C0CC4">
        <w:rPr>
          <w:lang w:eastAsia="zh-CN"/>
        </w:rPr>
        <w:t xml:space="preserve">UE additional </w:t>
      </w:r>
      <w:r w:rsidRPr="001C0CC4">
        <w:t>maximum output power reduction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6571FEF8" w14:textId="77777777" w:rsidR="00DC7196" w:rsidRPr="001C0CC4" w:rsidRDefault="00DC7196" w:rsidP="00434294">
      <w:pPr>
        <w:pStyle w:val="Heading4"/>
      </w:pPr>
      <w:bookmarkStart w:id="135" w:name="_Toc21344236"/>
      <w:bookmarkStart w:id="136" w:name="_Toc29801720"/>
      <w:bookmarkStart w:id="137" w:name="_Toc29802144"/>
      <w:bookmarkStart w:id="138" w:name="_Toc29802769"/>
      <w:bookmarkStart w:id="139" w:name="_Toc36107511"/>
      <w:bookmarkStart w:id="140" w:name="_Toc37251270"/>
      <w:bookmarkStart w:id="141" w:name="_Toc45888072"/>
      <w:bookmarkStart w:id="142" w:name="_Toc45888671"/>
      <w:bookmarkStart w:id="143" w:name="_Toc59649952"/>
      <w:bookmarkStart w:id="144" w:name="_Toc61357216"/>
      <w:bookmarkStart w:id="145" w:name="_Toc61358990"/>
      <w:bookmarkStart w:id="146" w:name="_Toc67915927"/>
      <w:bookmarkStart w:id="147" w:name="_Toc75533471"/>
      <w:bookmarkStart w:id="148" w:name="_Toc75819357"/>
      <w:bookmarkStart w:id="149" w:name="_Toc76508201"/>
      <w:bookmarkStart w:id="150" w:name="_Toc76717151"/>
      <w:bookmarkStart w:id="151" w:name="_Toc83293792"/>
      <w:bookmarkStart w:id="152" w:name="_Toc84334831"/>
      <w:r w:rsidRPr="001C0CC4">
        <w:t>6.2.3.1</w:t>
      </w:r>
      <w:r w:rsidRPr="001C0CC4">
        <w:tab/>
        <w:t>General</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0771AA7A" w14:textId="77777777" w:rsidR="00F37AF3" w:rsidRPr="001C0CC4" w:rsidRDefault="00F37AF3" w:rsidP="00F37AF3">
      <w:pPr>
        <w:rPr>
          <w:i/>
        </w:rPr>
      </w:pPr>
      <w:bookmarkStart w:id="153" w:name="_Hlk516051685"/>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2EA5BFD2" w14:textId="77777777" w:rsidR="00F37AF3" w:rsidRPr="001C0CC4" w:rsidRDefault="00F37AF3" w:rsidP="00F37AF3">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t>.</w:t>
      </w:r>
      <w:r w:rsidRPr="00F374AA">
        <w:rPr>
          <w:lang w:val="en-US" w:eastAsia="zh-CN"/>
        </w:rPr>
        <w:t xml:space="preserve"> </w:t>
      </w:r>
      <w:r w:rsidRPr="004B536E">
        <w:rPr>
          <w:lang w:val="en-US" w:eastAsia="zh-CN"/>
        </w:rPr>
        <w:t>Unless stated otherwise</w:t>
      </w:r>
      <w:r w:rsidRPr="004B536E">
        <w:t xml:space="preserve">, </w:t>
      </w:r>
      <w:r w:rsidRPr="00557215">
        <w:t>Edge RB allocations get the same AMPR as Outer RB allocations</w:t>
      </w:r>
      <w:r>
        <w:t>.</w:t>
      </w:r>
      <w:r w:rsidRPr="001C0CC4">
        <w:t xml:space="preserve"> In absence of modulation and waveform types the A-MPR applies to all modulation and waveform types.</w:t>
      </w:r>
    </w:p>
    <w:p w14:paraId="27BCA94B" w14:textId="77777777" w:rsidR="00F37AF3" w:rsidRPr="001C0CC4" w:rsidRDefault="00F37AF3" w:rsidP="00F37AF3">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BB75919" w14:textId="50CA2E2F" w:rsidR="00F37AF3" w:rsidRDefault="00F37AF3" w:rsidP="00F37AF3">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CEIL{10 log</w:t>
      </w:r>
      <w:r>
        <w:rPr>
          <w:vertAlign w:val="subscript"/>
        </w:rPr>
        <w:t>10</w:t>
      </w:r>
      <w:r>
        <w:t>(1 + N</w:t>
      </w:r>
      <w:r>
        <w:rPr>
          <w:vertAlign w:val="subscript"/>
        </w:rPr>
        <w:t xml:space="preserve">RB_gap / </w:t>
      </w:r>
      <w:r>
        <w:t>N</w:t>
      </w:r>
      <w:r>
        <w:rPr>
          <w:vertAlign w:val="subscript"/>
        </w:rPr>
        <w:t>RB_alloc</w:t>
      </w:r>
      <w:r>
        <w:t>), 0.5} dB, where CEIL{x, 0.5} means x rounding upwards to closest 0.5dB,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13E1C610" w14:textId="77777777" w:rsidR="00F37AF3" w:rsidRPr="001C0CC4" w:rsidRDefault="00F37AF3" w:rsidP="00F37AF3">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r w:rsidRPr="001C0CC4">
        <w:lastRenderedPageBreak/>
        <w:t>Table 6.2.3.1-1</w:t>
      </w:r>
      <w:bookmarkEnd w:id="153"/>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lastRenderedPageBreak/>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C55891"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D34AA4C" w:rsidR="00C55891" w:rsidRPr="001C0CC4" w:rsidRDefault="00C55891" w:rsidP="00C55891">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C55891" w:rsidRPr="001C0CC4" w:rsidRDefault="00C55891" w:rsidP="00C55891">
            <w:pPr>
              <w:pStyle w:val="TAC"/>
            </w:pPr>
          </w:p>
        </w:tc>
        <w:tc>
          <w:tcPr>
            <w:tcW w:w="1883" w:type="dxa"/>
            <w:tcBorders>
              <w:top w:val="single" w:sz="4" w:space="0" w:color="auto"/>
              <w:left w:val="single" w:sz="4" w:space="0" w:color="auto"/>
              <w:bottom w:val="single" w:sz="4" w:space="0" w:color="auto"/>
              <w:right w:val="single" w:sz="4" w:space="0" w:color="auto"/>
            </w:tcBorders>
          </w:tcPr>
          <w:p w14:paraId="14709286" w14:textId="77777777" w:rsidR="00C55891" w:rsidRDefault="00C55891" w:rsidP="00C55891">
            <w:pPr>
              <w:pStyle w:val="TAC"/>
              <w:rPr>
                <w:lang w:eastAsia="zh-CN"/>
              </w:rPr>
            </w:pPr>
            <w:r w:rsidRPr="001C0CC4">
              <w:rPr>
                <w:rFonts w:hint="eastAsia"/>
                <w:lang w:eastAsia="zh-CN"/>
              </w:rPr>
              <w:t>Table 5.2-1</w:t>
            </w:r>
          </w:p>
          <w:p w14:paraId="3570767D" w14:textId="3DB1DBAC" w:rsidR="00C55891" w:rsidRPr="001C0CC4" w:rsidRDefault="00C55891" w:rsidP="00C55891">
            <w:pPr>
              <w:pStyle w:val="TAC"/>
              <w:rPr>
                <w:lang w:eastAsia="zh-CN"/>
              </w:rPr>
            </w:pPr>
            <w:r>
              <w:rPr>
                <w:lang w:eastAsia="zh-CN"/>
              </w:rPr>
              <w:t>(NOTE 7)</w:t>
            </w:r>
          </w:p>
        </w:tc>
        <w:tc>
          <w:tcPr>
            <w:tcW w:w="1480" w:type="dxa"/>
            <w:tcBorders>
              <w:top w:val="single" w:sz="4" w:space="0" w:color="auto"/>
              <w:left w:val="single" w:sz="4" w:space="0" w:color="auto"/>
              <w:bottom w:val="single" w:sz="4" w:space="0" w:color="auto"/>
              <w:right w:val="single" w:sz="4" w:space="0" w:color="auto"/>
            </w:tcBorders>
          </w:tcPr>
          <w:p w14:paraId="367E70A1" w14:textId="57609E65" w:rsidR="00C55891" w:rsidRPr="001C0CC4" w:rsidRDefault="00C55891" w:rsidP="00C55891">
            <w:pPr>
              <w:pStyle w:val="TAC"/>
            </w:pPr>
            <w:r w:rsidRPr="001C0CC4">
              <w:t xml:space="preserve">5, 10, 15, 20, 25, 30, 40, 50, 60,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6CD9D137" w:rsidR="00C55891" w:rsidRPr="001C0CC4" w:rsidRDefault="00C55891" w:rsidP="00C55891">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4B0461D8" w:rsidR="00C55891" w:rsidRPr="001C0CC4" w:rsidRDefault="00C55891" w:rsidP="00C55891">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2B06B51C" w:rsidR="00DC7196" w:rsidRPr="001C0CC4" w:rsidRDefault="00DB12B1" w:rsidP="00AE00AA">
            <w:pPr>
              <w:pStyle w:val="TAC"/>
            </w:pPr>
            <w:r w:rsidRPr="001C0CC4">
              <w:t>n2, n25, n66, n86</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DB12B1"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DB12B1" w:rsidRPr="001C0CC4" w:rsidRDefault="00DB12B1" w:rsidP="00DB12B1">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DB12B1" w:rsidRPr="001C0CC4" w:rsidRDefault="00DB12B1" w:rsidP="00DB12B1">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5CE459AC" w:rsidR="00DB12B1" w:rsidRPr="001C0CC4" w:rsidRDefault="00DB12B1" w:rsidP="00DB12B1">
            <w:pPr>
              <w:pStyle w:val="TAC"/>
            </w:pPr>
            <w:r w:rsidRPr="001C0CC4">
              <w:t xml:space="preserve">n1, </w:t>
            </w:r>
            <w:r>
              <w:t xml:space="preserve">n65, </w:t>
            </w:r>
            <w:r w:rsidRPr="001C0CC4">
              <w:t>n84</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DB12B1" w:rsidRPr="001C0CC4" w:rsidRDefault="00DB12B1" w:rsidP="00DB12B1">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DB12B1" w:rsidRPr="001C0CC4" w:rsidRDefault="00DB12B1" w:rsidP="00DB12B1">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DB12B1" w:rsidRPr="001C0CC4" w:rsidRDefault="00DB12B1" w:rsidP="00DB12B1">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57FE7082" w:rsidR="00DC7196" w:rsidRPr="001C0CC4" w:rsidRDefault="00DB12B1" w:rsidP="00AE00AA">
            <w:pPr>
              <w:pStyle w:val="TAC"/>
            </w:pPr>
            <w:r w:rsidRPr="001C0CC4">
              <w:t>n8, n81</w:t>
            </w:r>
            <w:r>
              <w:t xml:space="preserve"> (NOTE 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DC7196"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DC7196" w:rsidRPr="001C0CC4" w:rsidRDefault="00DC7196" w:rsidP="00AE00AA">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DC7196" w:rsidRPr="001C0CC4" w:rsidRDefault="00DC7196" w:rsidP="00AE00AA">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DC7196" w:rsidRPr="001C0CC4" w:rsidRDefault="00DC7196" w:rsidP="00AE00AA">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DC7196" w:rsidRPr="001C0CC4" w:rsidRDefault="00DC7196" w:rsidP="00AE00AA">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05E26BF9" w14:textId="77777777" w:rsidR="00DC7196" w:rsidRPr="001C0CC4" w:rsidRDefault="00DC7196" w:rsidP="00AE00AA">
            <w:pPr>
              <w:pStyle w:val="TAC"/>
            </w:pPr>
            <w:r w:rsidRPr="001C0CC4">
              <w:rPr>
                <w:rFonts w:hint="eastAsia"/>
              </w:rPr>
              <w:t>T</w:t>
            </w:r>
            <w:r w:rsidRPr="001C0CC4">
              <w:t>able 6.2.3.18-1</w:t>
            </w:r>
          </w:p>
        </w:tc>
        <w:tc>
          <w:tcPr>
            <w:tcW w:w="1423" w:type="dxa"/>
            <w:tcBorders>
              <w:top w:val="single" w:sz="4" w:space="0" w:color="auto"/>
              <w:left w:val="single" w:sz="4" w:space="0" w:color="auto"/>
              <w:bottom w:val="single" w:sz="4" w:space="0" w:color="auto"/>
              <w:right w:val="single" w:sz="4" w:space="0" w:color="auto"/>
            </w:tcBorders>
          </w:tcPr>
          <w:p w14:paraId="5A54EE19" w14:textId="77777777" w:rsidR="00DC7196" w:rsidRPr="001C0CC4" w:rsidRDefault="00DC7196" w:rsidP="00AE00AA">
            <w:pPr>
              <w:pStyle w:val="TAC"/>
              <w:rPr>
                <w:lang w:val="en-US"/>
              </w:rPr>
            </w:pPr>
            <w:r w:rsidRPr="001C0CC4">
              <w:rPr>
                <w:rFonts w:hint="eastAsia"/>
              </w:rPr>
              <w:t>T</w:t>
            </w:r>
            <w:r w:rsidRPr="001C0CC4">
              <w:t>able 6.2.3.18-2</w:t>
            </w:r>
          </w:p>
        </w:tc>
      </w:tr>
      <w:tr w:rsidR="004C1B52"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4C1B52" w:rsidRPr="001C0CC4" w:rsidRDefault="004C1B52" w:rsidP="00AE00AA">
            <w:pPr>
              <w:pStyle w:val="TAC"/>
            </w:pPr>
            <w:r>
              <w:lastRenderedPageBreak/>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4C1B52" w:rsidRPr="001C0CC4" w:rsidRDefault="004C1B52" w:rsidP="00AE00AA">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4C1B52" w:rsidRPr="001C0CC4" w:rsidRDefault="004C1B52" w:rsidP="00AE00AA">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4C1B52" w:rsidRPr="001C0CC4" w:rsidRDefault="004C1B52" w:rsidP="00AE00AA">
            <w:pPr>
              <w:pStyle w:val="TAC"/>
            </w:pPr>
            <w:r>
              <w:t>Table 6.2.3.26-1</w:t>
            </w:r>
          </w:p>
        </w:tc>
      </w:tr>
      <w:tr w:rsidR="004C1B52"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4C1B52" w:rsidRPr="001C0CC4" w:rsidRDefault="004C1B52" w:rsidP="00AE00AA">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4C1B52" w:rsidRPr="001C0CC4" w:rsidRDefault="004C1B52" w:rsidP="00AE00AA">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4C1B52" w:rsidRPr="001C0CC4" w:rsidRDefault="004C1B52" w:rsidP="00AE00AA">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4C1B52" w:rsidRPr="001C0CC4" w:rsidRDefault="004C1B52" w:rsidP="00AE00AA">
            <w:pPr>
              <w:pStyle w:val="TAC"/>
            </w:pPr>
            <w:r>
              <w:t>Table 6.2.3.27-1</w:t>
            </w:r>
          </w:p>
        </w:tc>
      </w:tr>
      <w:tr w:rsidR="00751528"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751528" w:rsidRPr="001C0CC4" w:rsidRDefault="00751528" w:rsidP="00AE00AA">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751528" w:rsidRPr="001C0CC4" w:rsidRDefault="00751528" w:rsidP="00AE00AA">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751528" w:rsidRPr="001C0CC4" w:rsidRDefault="00751528" w:rsidP="00AE00AA">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751528" w:rsidRPr="001C0CC4" w:rsidRDefault="00751528" w:rsidP="00AE00AA">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751528" w:rsidRPr="001C0CC4" w:rsidRDefault="00751528" w:rsidP="00AE00AA">
            <w:pPr>
              <w:pStyle w:val="TAC"/>
            </w:pPr>
            <w:r>
              <w:t>Clause 6.2.3.19</w:t>
            </w:r>
          </w:p>
        </w:tc>
      </w:tr>
      <w:tr w:rsidR="004C1B52"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4C1B52" w:rsidRDefault="004C1B52" w:rsidP="00AE00AA">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4C1B52" w:rsidRDefault="004C1B52" w:rsidP="00AE00AA">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4C1B52" w:rsidRDefault="004C1B52" w:rsidP="00AE00AA">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4C1B52" w:rsidRDefault="004C1B52" w:rsidP="00AE00AA">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4C1B52" w:rsidRPr="001C0CC4" w:rsidRDefault="004C1B52" w:rsidP="00AE00AA">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4C1B52" w:rsidRDefault="004C1B52" w:rsidP="00AE00AA">
            <w:pPr>
              <w:pStyle w:val="TAC"/>
            </w:pPr>
            <w:r>
              <w:t>Table 6.2.3.28-2</w:t>
            </w:r>
          </w:p>
        </w:tc>
      </w:tr>
      <w:tr w:rsidR="004B3615"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4B3615" w:rsidRPr="001C0CC4" w:rsidRDefault="004B3615" w:rsidP="004B3615">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4B3615" w:rsidRPr="001C0CC4" w:rsidRDefault="004B3615" w:rsidP="004B3615">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4B3615" w:rsidRPr="001C0CC4" w:rsidRDefault="004B3615" w:rsidP="004B3615">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4B3615" w:rsidRPr="001C0CC4" w:rsidRDefault="004B3615" w:rsidP="004B3615">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4B3615" w:rsidRPr="001C0CC4" w:rsidRDefault="004B3615" w:rsidP="004B3615">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4B3615" w:rsidRPr="001C0CC4" w:rsidRDefault="004B3615" w:rsidP="004B3615">
            <w:pPr>
              <w:pStyle w:val="TAC"/>
            </w:pPr>
            <w:r>
              <w:t>N/A</w:t>
            </w:r>
          </w:p>
        </w:tc>
      </w:tr>
      <w:tr w:rsidR="00751528"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751528" w:rsidRPr="001C0CC4" w:rsidRDefault="00751528" w:rsidP="00AE00AA">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751528" w:rsidRPr="001C0CC4" w:rsidRDefault="00751528" w:rsidP="00AE00AA">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751528" w:rsidRPr="001C0CC4" w:rsidRDefault="00751528" w:rsidP="00AE00AA">
            <w:pPr>
              <w:pStyle w:val="TAC"/>
            </w:pPr>
            <w:r w:rsidRPr="001C0CC4">
              <w:t xml:space="preserve">n1, n2, n3, n5, n8, n18, n25, </w:t>
            </w:r>
            <w:r>
              <w:t xml:space="preserve">n26, </w:t>
            </w:r>
            <w:r w:rsidRPr="001C0CC4">
              <w:t>n65, n66, n80, n81, n84, n86, n89</w:t>
            </w:r>
          </w:p>
          <w:p w14:paraId="61CA8EC6" w14:textId="77777777" w:rsidR="00751528" w:rsidRPr="001C0CC4" w:rsidRDefault="00751528" w:rsidP="00AE00AA">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751528" w:rsidRPr="001C0CC4" w:rsidRDefault="00751528"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751528" w:rsidRPr="001C0CC4" w:rsidRDefault="00751528" w:rsidP="00AE00AA">
            <w:pPr>
              <w:pStyle w:val="TAC"/>
            </w:pPr>
            <w:r w:rsidRPr="001C0CC4">
              <w:t>Table</w:t>
            </w:r>
          </w:p>
          <w:p w14:paraId="03845B14" w14:textId="77777777" w:rsidR="00751528" w:rsidRPr="001C0CC4" w:rsidRDefault="00751528" w:rsidP="00AE00AA">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751528"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39E881A9" w14:textId="77777777" w:rsidR="00DF53EC" w:rsidRPr="001C0CC4" w:rsidRDefault="00DF53EC" w:rsidP="00DF53EC">
            <w:pPr>
              <w:pStyle w:val="TAN"/>
            </w:pPr>
            <w:r w:rsidRPr="001C0CC4">
              <w:t>NOTE 1:</w:t>
            </w:r>
            <w:r w:rsidRPr="001C0CC4">
              <w:tab/>
              <w:t>This NS can be signalled for NR bands that have UTRA services deployed</w:t>
            </w:r>
            <w:r>
              <w:t>.</w:t>
            </w:r>
          </w:p>
          <w:p w14:paraId="27C30D88" w14:textId="43130527" w:rsidR="00DF53EC" w:rsidRDefault="00DF53EC" w:rsidP="00DF53EC">
            <w:pPr>
              <w:pStyle w:val="TAN"/>
            </w:pPr>
            <w:r>
              <w:t>NOTE 2:</w:t>
            </w:r>
            <w:r>
              <w:tab/>
              <w:t>No A-MPR is applied for 5 MHz BW</w:t>
            </w:r>
            <w:r>
              <w:rPr>
                <w:vertAlign w:val="subscript"/>
              </w:rPr>
              <w:t>Channel</w:t>
            </w:r>
            <w:r>
              <w:rPr>
                <w:lang w:val="en-US"/>
              </w:rPr>
              <w:t xml:space="preserve"> </w:t>
            </w:r>
            <w:r>
              <w:t>where the upper channel edge is ≥ 1930 MHz,10 MHz BW</w:t>
            </w:r>
            <w:r>
              <w:rPr>
                <w:vertAlign w:val="subscript"/>
              </w:rPr>
              <w:t>Channel</w:t>
            </w:r>
            <w:r>
              <w:t xml:space="preserve"> where the upper channel edge is ≥ 1950 MHz and 15 MHz BW</w:t>
            </w:r>
            <w:r>
              <w:rPr>
                <w:vertAlign w:val="subscript"/>
              </w:rPr>
              <w:t>Channel</w:t>
            </w:r>
            <w:r>
              <w:t xml:space="preserve"> where the upper channel edge is ≥ 1955 MHz and 20 MHz BW</w:t>
            </w:r>
            <w:r>
              <w:rPr>
                <w:vertAlign w:val="subscript"/>
              </w:rPr>
              <w:t>Channel</w:t>
            </w:r>
            <w:r>
              <w:t xml:space="preserve"> where the upper channel edge is ≥ 1970 MHz.</w:t>
            </w:r>
          </w:p>
          <w:p w14:paraId="00EAEBC8" w14:textId="77777777" w:rsidR="00DF53EC" w:rsidRPr="001C0CC4" w:rsidRDefault="00DF53EC" w:rsidP="00DF53EC">
            <w:pPr>
              <w:pStyle w:val="TAN"/>
            </w:pPr>
            <w:r w:rsidRPr="001C0CC4">
              <w:t>NOTE 3:</w:t>
            </w:r>
            <w:r w:rsidRPr="001C0CC4">
              <w:tab/>
              <w:t>Applicable when the NR carrier is within 1447.9 – 1462.9 MHz</w:t>
            </w:r>
            <w:r>
              <w:t>.</w:t>
            </w:r>
          </w:p>
          <w:p w14:paraId="4F64152C" w14:textId="77777777" w:rsidR="00DF53EC" w:rsidRDefault="00DF53EC" w:rsidP="00DF53EC">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D8D17B2" w14:textId="77777777" w:rsidR="00DF53EC" w:rsidRDefault="00DF53EC" w:rsidP="00DF53EC">
            <w:pPr>
              <w:pStyle w:val="TAN"/>
            </w:pPr>
            <w:r w:rsidRPr="001C0CC4">
              <w:t>NOTE 5:</w:t>
            </w:r>
            <w:r w:rsidRPr="001C0CC4">
              <w:tab/>
              <w:t>Applicable when the NR carrier is within 2545 – 2575 MHz</w:t>
            </w:r>
            <w:r>
              <w:t>.</w:t>
            </w:r>
          </w:p>
          <w:p w14:paraId="38D2DD62" w14:textId="77777777" w:rsidR="00DF53EC" w:rsidRDefault="00DF53EC" w:rsidP="00DF53EC">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p w14:paraId="341BAE04" w14:textId="0C83CAA7" w:rsidR="00751528" w:rsidRPr="001C0CC4" w:rsidRDefault="00DF53EC" w:rsidP="00DF53EC">
            <w:pPr>
              <w:pStyle w:val="TAN"/>
            </w:pPr>
            <w:r>
              <w:rPr>
                <w:rFonts w:hint="eastAsia"/>
                <w:lang w:eastAsia="zh-CN"/>
              </w:rPr>
              <w:t>N</w:t>
            </w:r>
            <w:r>
              <w:rPr>
                <w:lang w:eastAsia="zh-CN"/>
              </w:rPr>
              <w:t>OTE 7:</w:t>
            </w:r>
            <w:r w:rsidRPr="001C0CC4">
              <w:t xml:space="preserve"> </w:t>
            </w:r>
            <w:r w:rsidRPr="001C0CC4">
              <w:tab/>
            </w:r>
            <w:r>
              <w:t xml:space="preserve">The NS_01 label with the field </w:t>
            </w:r>
            <w:r w:rsidRPr="00AF4CD1">
              <w:rPr>
                <w:i/>
              </w:rPr>
              <w:t>additionalPmax</w:t>
            </w:r>
            <w:r>
              <w:t xml:space="preserve"> [7] absent is default for all NR bands.</w:t>
            </w:r>
          </w:p>
        </w:tc>
      </w:tr>
    </w:tbl>
    <w:p w14:paraId="58EA33B6" w14:textId="77777777" w:rsidR="00DC7196" w:rsidRPr="001C0CC4" w:rsidRDefault="00DC7196" w:rsidP="00DC7196"/>
    <w:p w14:paraId="56FCAE6D" w14:textId="122C73D5" w:rsidR="001720F0" w:rsidRPr="001C0CC4" w:rsidRDefault="001720F0" w:rsidP="001720F0">
      <w:pPr>
        <w:pStyle w:val="TH"/>
      </w:pPr>
      <w:r w:rsidRPr="001C0CC4">
        <w:lastRenderedPageBreak/>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5770D433" w:rsidR="00AE00AA" w:rsidRPr="001C0CC4" w:rsidRDefault="00B32552" w:rsidP="00DC7196">
            <w:pPr>
              <w:pStyle w:val="TAH"/>
            </w:pPr>
            <w:r w:rsidRPr="001C0CC4">
              <w:t xml:space="preserve">Value of </w:t>
            </w:r>
            <w:r w:rsidRPr="00AF4CD1">
              <w:rPr>
                <w:i/>
              </w:rPr>
              <w:t>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r w:rsidRPr="001C0CC4">
        <w:lastRenderedPageBreak/>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54" w:name="_Toc21344237"/>
      <w:bookmarkStart w:id="155" w:name="_Toc29801721"/>
      <w:bookmarkStart w:id="156" w:name="_Toc29802145"/>
      <w:bookmarkStart w:id="157" w:name="_Toc29802770"/>
      <w:bookmarkStart w:id="158" w:name="_Toc36107512"/>
      <w:bookmarkStart w:id="159" w:name="_Toc37251271"/>
      <w:bookmarkStart w:id="160" w:name="_Toc45888073"/>
      <w:bookmarkStart w:id="161" w:name="_Toc45888672"/>
      <w:bookmarkStart w:id="162" w:name="_Toc59649953"/>
      <w:bookmarkStart w:id="163" w:name="_Toc61357217"/>
      <w:bookmarkStart w:id="164" w:name="_Toc61358991"/>
      <w:bookmarkStart w:id="165" w:name="_Toc67915928"/>
      <w:bookmarkStart w:id="166" w:name="_Toc75533472"/>
      <w:bookmarkStart w:id="167" w:name="_Toc75819358"/>
      <w:bookmarkStart w:id="168" w:name="_Toc76508202"/>
      <w:bookmarkStart w:id="169" w:name="_Toc76717152"/>
      <w:bookmarkStart w:id="170" w:name="_Toc83293793"/>
      <w:bookmarkStart w:id="171" w:name="_Toc84334832"/>
      <w:r w:rsidRPr="001C0CC4">
        <w:t>6.2.3.2</w:t>
      </w:r>
      <w:r w:rsidRPr="001C0CC4">
        <w:tab/>
        <w:t>A-MPR for NS_04</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72" w:name="_Ref509480096"/>
      <w:r w:rsidRPr="001C0CC4">
        <w:t>Table 6</w:t>
      </w:r>
      <w:bookmarkEnd w:id="17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gridSpan w:val="2"/>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73" w:name="_Ref509450514"/>
    </w:p>
    <w:p w14:paraId="23228912" w14:textId="77777777" w:rsidR="00DC7196" w:rsidRPr="001C0CC4" w:rsidRDefault="00DC7196" w:rsidP="00C17174">
      <w:pPr>
        <w:pStyle w:val="TH"/>
      </w:pPr>
      <w:r w:rsidRPr="001C0CC4">
        <w:lastRenderedPageBreak/>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7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74" w:name="_Toc21344238"/>
      <w:bookmarkStart w:id="175" w:name="_Toc29801722"/>
      <w:bookmarkStart w:id="176" w:name="_Toc29802146"/>
      <w:bookmarkStart w:id="177" w:name="_Toc29802771"/>
      <w:bookmarkStart w:id="178" w:name="_Toc36107513"/>
      <w:bookmarkStart w:id="179" w:name="_Toc37251272"/>
      <w:bookmarkStart w:id="180" w:name="_Toc45888074"/>
      <w:bookmarkStart w:id="181" w:name="_Toc45888673"/>
      <w:bookmarkStart w:id="182" w:name="_Toc59649954"/>
      <w:bookmarkStart w:id="183" w:name="_Toc61357218"/>
      <w:bookmarkStart w:id="184" w:name="_Toc61358992"/>
      <w:bookmarkStart w:id="185" w:name="_Toc67915929"/>
      <w:bookmarkStart w:id="186" w:name="_Toc75533473"/>
      <w:bookmarkStart w:id="187" w:name="_Toc75819359"/>
      <w:bookmarkStart w:id="188" w:name="_Toc76508203"/>
      <w:bookmarkStart w:id="189" w:name="_Toc76717153"/>
      <w:bookmarkStart w:id="190" w:name="_Toc83293794"/>
      <w:bookmarkStart w:id="191" w:name="_Toc84334833"/>
      <w:r w:rsidRPr="001C0CC4">
        <w:t>6.2.3.3</w:t>
      </w:r>
      <w:r w:rsidRPr="001C0CC4">
        <w:tab/>
        <w:t>A-MPR for NS_10</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84196B3" w14:textId="77777777" w:rsidR="00DC7196" w:rsidRPr="001C0CC4" w:rsidRDefault="00DC7196" w:rsidP="00DC7196">
      <w:pPr>
        <w:pStyle w:val="TH"/>
      </w:pPr>
      <w:r w:rsidRPr="001C0CC4">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192" w:name="_Toc21344239"/>
      <w:bookmarkStart w:id="193" w:name="_Toc29801723"/>
      <w:bookmarkStart w:id="194" w:name="_Toc29802147"/>
      <w:bookmarkStart w:id="195" w:name="_Toc29802772"/>
      <w:bookmarkStart w:id="196" w:name="_Toc36107514"/>
      <w:bookmarkStart w:id="197" w:name="_Toc37251273"/>
      <w:bookmarkStart w:id="198" w:name="_Toc45888075"/>
      <w:bookmarkStart w:id="199"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00" w:name="_Toc59649955"/>
      <w:bookmarkStart w:id="201" w:name="_Toc61357219"/>
      <w:bookmarkStart w:id="202" w:name="_Toc61358993"/>
      <w:bookmarkStart w:id="203" w:name="_Toc67915930"/>
      <w:bookmarkStart w:id="204" w:name="_Toc75533474"/>
      <w:bookmarkStart w:id="205" w:name="_Toc75819360"/>
      <w:bookmarkStart w:id="206" w:name="_Toc76508204"/>
      <w:bookmarkStart w:id="207" w:name="_Toc76717154"/>
      <w:bookmarkStart w:id="208" w:name="_Toc83293795"/>
      <w:bookmarkStart w:id="209" w:name="_Toc84334834"/>
      <w:r w:rsidRPr="001C0CC4">
        <w:t>6.2.3.4</w:t>
      </w:r>
      <w:r w:rsidRPr="001C0CC4">
        <w:tab/>
        <w:t>A-MPR for NS_05 and NS_05U</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9F580D1" w14:textId="5095D195" w:rsidR="00DC7196" w:rsidRPr="001720F0" w:rsidRDefault="00DC7196" w:rsidP="00D66CF7"/>
    <w:p w14:paraId="6A5BBB59" w14:textId="77777777" w:rsidR="00DC7196" w:rsidRPr="001C0CC4" w:rsidRDefault="00DC7196" w:rsidP="00DC7196">
      <w:pPr>
        <w:pStyle w:val="TH"/>
      </w:pPr>
      <w:r w:rsidRPr="001C0CC4">
        <w:t>Table 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B32552"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B32552" w:rsidRPr="001C0CC4" w:rsidRDefault="00B32552" w:rsidP="00B32552">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B32552" w:rsidRPr="001C0CC4" w:rsidRDefault="00B32552" w:rsidP="00B32552">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6D29BFD2"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B32552" w:rsidRPr="001C0CC4" w:rsidRDefault="00B32552" w:rsidP="00B32552">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B32552" w:rsidRPr="001C0CC4" w:rsidRDefault="00B32552" w:rsidP="00B32552">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B32552" w:rsidRPr="001C0CC4" w:rsidRDefault="00B32552" w:rsidP="00B32552">
            <w:pPr>
              <w:pStyle w:val="TAC"/>
            </w:pPr>
          </w:p>
        </w:tc>
      </w:tr>
      <w:tr w:rsidR="00B32552"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B7CC7E1" w:rsidR="00B32552" w:rsidRPr="001C0CC4" w:rsidRDefault="00B32552" w:rsidP="00B32552">
            <w:pPr>
              <w:pStyle w:val="TAC"/>
            </w:pPr>
            <w:r w:rsidRPr="001C0CC4">
              <w:rPr>
                <w:rFonts w:eastAsia="MS PGothic" w:cs="Arial"/>
                <w:kern w:val="24"/>
                <w:szCs w:val="18"/>
                <w:lang w:eastAsia="ja-JP"/>
              </w:rPr>
              <w:t>≤</w:t>
            </w:r>
            <w:r w:rsidRPr="001C0CC4">
              <w:t>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B32552" w:rsidRPr="001C0CC4" w:rsidRDefault="00B32552" w:rsidP="00B32552">
            <w:pPr>
              <w:pStyle w:val="TAC"/>
            </w:pPr>
            <w:r w:rsidRPr="001C0CC4">
              <w:t>&gt; 1.62 MHz/12/SCS</w:t>
            </w:r>
          </w:p>
          <w:p w14:paraId="1C03711A" w14:textId="77777777" w:rsidR="00B32552" w:rsidRPr="001C0CC4" w:rsidRDefault="00B32552" w:rsidP="00B32552">
            <w:pPr>
              <w:pStyle w:val="TAC"/>
            </w:pPr>
          </w:p>
          <w:p w14:paraId="4B16A911" w14:textId="77777777" w:rsidR="00B32552" w:rsidRPr="001C0CC4" w:rsidRDefault="00B32552" w:rsidP="00B32552">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B32552" w:rsidRPr="001C0CC4" w:rsidRDefault="00B32552" w:rsidP="00B32552">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B32552" w:rsidRPr="001C0CC4" w:rsidRDefault="00B32552" w:rsidP="00B32552">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B32552" w:rsidRPr="001C0CC4" w:rsidRDefault="00B32552" w:rsidP="00B32552">
            <w:pPr>
              <w:pStyle w:val="TAC"/>
            </w:pPr>
            <w:r w:rsidRPr="001C0CC4">
              <w:t>A2</w:t>
            </w:r>
          </w:p>
        </w:tc>
      </w:tr>
      <w:tr w:rsidR="00B32552"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B32552" w:rsidRPr="001C0CC4" w:rsidRDefault="00B32552" w:rsidP="00B32552">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B32552" w:rsidRPr="001C0CC4" w:rsidRDefault="00B32552" w:rsidP="00B32552">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B32552" w:rsidRPr="001C0CC4" w:rsidRDefault="00B32552" w:rsidP="00B32552">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B32552" w:rsidRPr="001C0CC4" w:rsidRDefault="00B32552" w:rsidP="00B32552">
            <w:pPr>
              <w:pStyle w:val="TAC"/>
            </w:pPr>
          </w:p>
        </w:tc>
      </w:tr>
      <w:tr w:rsidR="00B32552"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B32552" w:rsidRPr="001C0CC4" w:rsidRDefault="00B32552" w:rsidP="00B32552">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D0CFF7E" w:rsidR="00B32552" w:rsidRPr="001C0CC4" w:rsidRDefault="00B32552" w:rsidP="00B32552">
            <w:pPr>
              <w:pStyle w:val="TAC"/>
            </w:pPr>
            <w:r w:rsidRPr="001C0CC4">
              <w:rPr>
                <w:rFonts w:eastAsia="MS PGothic" w:cs="Arial"/>
                <w:kern w:val="24"/>
                <w:szCs w:val="18"/>
                <w:lang w:eastAsia="ja-JP"/>
              </w:rPr>
              <w:t>≤</w:t>
            </w:r>
            <w:r w:rsidRPr="001C0CC4">
              <w:t xml:space="preserve">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B32552" w:rsidRPr="001C0CC4" w:rsidRDefault="00B32552" w:rsidP="00B32552">
            <w:pPr>
              <w:pStyle w:val="TAC"/>
            </w:pPr>
            <w:r w:rsidRPr="001C0CC4">
              <w:t>&gt; 3.24 MHz/12/SCS</w:t>
            </w:r>
          </w:p>
          <w:p w14:paraId="262EBD4D" w14:textId="77777777" w:rsidR="00B32552" w:rsidRPr="001C0CC4" w:rsidRDefault="00B32552" w:rsidP="00B32552">
            <w:pPr>
              <w:pStyle w:val="TAC"/>
            </w:pPr>
          </w:p>
          <w:p w14:paraId="6A20F6A1" w14:textId="77777777" w:rsidR="00B32552" w:rsidRPr="001C0CC4" w:rsidRDefault="00B32552" w:rsidP="00B32552">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B32552" w:rsidRPr="001C0CC4" w:rsidRDefault="00B32552" w:rsidP="00B32552">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B32552" w:rsidRPr="001C0CC4" w:rsidRDefault="00B32552" w:rsidP="00B32552">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B32552" w:rsidRPr="001C0CC4" w:rsidRDefault="00B32552" w:rsidP="00B32552">
            <w:pPr>
              <w:pStyle w:val="TAC"/>
            </w:pPr>
            <w:r w:rsidRPr="001C0CC4">
              <w:t>A2</w:t>
            </w:r>
          </w:p>
        </w:tc>
      </w:tr>
      <w:tr w:rsidR="00B32552"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B32552" w:rsidRPr="001C0CC4" w:rsidRDefault="00B32552" w:rsidP="00B32552">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64699043" w:rsidR="00B32552" w:rsidRPr="001C0CC4" w:rsidRDefault="00B32552" w:rsidP="00B32552">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B32552" w:rsidRPr="001C0CC4" w:rsidRDefault="00B32552" w:rsidP="00B32552">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B32552" w:rsidRPr="001C0CC4" w:rsidRDefault="00B32552" w:rsidP="00B32552">
            <w:pPr>
              <w:pStyle w:val="TAC"/>
            </w:pPr>
            <w:r w:rsidRPr="001C0CC4">
              <w:t>A2</w:t>
            </w:r>
          </w:p>
        </w:tc>
      </w:tr>
      <w:tr w:rsidR="00B32552"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B32552" w:rsidRPr="001C0CC4" w:rsidRDefault="00B32552" w:rsidP="00B32552">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B32552" w:rsidRPr="001C0CC4" w:rsidRDefault="00B32552" w:rsidP="00B32552">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B32552" w:rsidRPr="001C0CC4" w:rsidRDefault="00B32552" w:rsidP="00B32552">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B32552" w:rsidRPr="001C0CC4" w:rsidRDefault="00B32552" w:rsidP="00B32552">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B32552" w:rsidRPr="001C0CC4" w:rsidRDefault="00B32552" w:rsidP="00B32552">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B32552" w:rsidRPr="001C0CC4" w:rsidRDefault="00B32552" w:rsidP="00B32552">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B32552" w:rsidRPr="001C0CC4" w:rsidRDefault="00B32552" w:rsidP="00B32552">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B32552" w:rsidRPr="001C0CC4" w:rsidRDefault="00B32552" w:rsidP="00B32552">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B32552" w:rsidRPr="001C0CC4" w:rsidRDefault="00B32552" w:rsidP="00B32552">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B32552" w:rsidRPr="001C0CC4" w:rsidRDefault="00B32552" w:rsidP="00B32552">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B32552" w:rsidRPr="001C0CC4" w:rsidRDefault="00B32552" w:rsidP="00B32552">
            <w:pPr>
              <w:pStyle w:val="TAC"/>
            </w:pPr>
          </w:p>
        </w:tc>
      </w:tr>
      <w:tr w:rsidR="00B32552"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B32552" w:rsidRPr="001C0CC4" w:rsidRDefault="00B32552" w:rsidP="00B32552">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B32552" w:rsidRPr="001C0CC4" w:rsidRDefault="00B32552" w:rsidP="00B32552">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6B26F3E" w:rsidR="00B32552" w:rsidRPr="001C0CC4" w:rsidRDefault="00B32552" w:rsidP="00B32552">
            <w:pPr>
              <w:pStyle w:val="TAC"/>
            </w:pPr>
            <w:r w:rsidRPr="001C0CC4">
              <w:rPr>
                <w:rFonts w:eastAsia="MS PGothic" w:cs="Arial"/>
                <w:kern w:val="24"/>
                <w:szCs w:val="18"/>
                <w:lang w:eastAsia="ja-JP"/>
              </w:rPr>
              <w:t>≤</w:t>
            </w:r>
            <w:r w:rsidRPr="001C0CC4">
              <w:t xml:space="preserve">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B32552" w:rsidRPr="001C0CC4" w:rsidRDefault="00B32552" w:rsidP="00B32552">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B32552" w:rsidRPr="001C0CC4" w:rsidRDefault="00B32552" w:rsidP="00B32552">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B32552" w:rsidRPr="001C0CC4" w:rsidRDefault="00B32552" w:rsidP="00B32552">
            <w:pPr>
              <w:pStyle w:val="TAC"/>
            </w:pPr>
            <w:r w:rsidRPr="001C0CC4">
              <w:t>&gt; 4.86 MHz/12/SCS</w:t>
            </w:r>
          </w:p>
          <w:p w14:paraId="0BB49A06" w14:textId="77777777" w:rsidR="00B32552" w:rsidRPr="001C0CC4" w:rsidRDefault="00B32552" w:rsidP="00B32552">
            <w:pPr>
              <w:pStyle w:val="TAC"/>
            </w:pPr>
          </w:p>
          <w:p w14:paraId="2A859B78" w14:textId="77777777" w:rsidR="00B32552" w:rsidRPr="001C0CC4" w:rsidRDefault="00B32552" w:rsidP="00B32552">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B32552" w:rsidRPr="001C0CC4" w:rsidRDefault="00B32552" w:rsidP="00B32552">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B32552" w:rsidRPr="001C0CC4" w:rsidRDefault="00B32552" w:rsidP="00B32552">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B32552" w:rsidRPr="001C0CC4" w:rsidRDefault="00B32552" w:rsidP="00B32552">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B32552" w:rsidRPr="001C0CC4" w:rsidRDefault="00B32552" w:rsidP="00B32552">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B32552" w:rsidRPr="001C0CC4" w:rsidRDefault="00B32552" w:rsidP="00B32552">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r w:rsidRPr="001C0CC4">
        <w:t>Table 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3662A213" w:rsidR="00C17174" w:rsidRPr="001C0CC4" w:rsidRDefault="00C17174" w:rsidP="00C17174">
            <w:pPr>
              <w:pStyle w:val="TAH"/>
            </w:pP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00F072D2" w:rsidR="00C17174" w:rsidRPr="001C0CC4" w:rsidRDefault="00C17174" w:rsidP="00C17174">
            <w:pPr>
              <w:pStyle w:val="TAC"/>
            </w:pP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r w:rsidRPr="001C0CC4">
        <w:t>Table 6.2.3.4-3: A-MPR for NS_05</w:t>
      </w:r>
    </w:p>
    <w:tbl>
      <w:tblPr>
        <w:tblW w:w="0" w:type="auto"/>
        <w:jc w:val="center"/>
        <w:tblCellMar>
          <w:left w:w="70" w:type="dxa"/>
          <w:right w:w="70" w:type="dxa"/>
        </w:tblCellMar>
        <w:tblLook w:val="01E0" w:firstRow="1" w:lastRow="1" w:firstColumn="1" w:lastColumn="1" w:noHBand="0" w:noVBand="0"/>
      </w:tblPr>
      <w:tblGrid>
        <w:gridCol w:w="1351"/>
        <w:gridCol w:w="1204"/>
        <w:gridCol w:w="753"/>
        <w:gridCol w:w="617"/>
        <w:gridCol w:w="671"/>
        <w:gridCol w:w="157"/>
        <w:gridCol w:w="660"/>
        <w:gridCol w:w="617"/>
        <w:gridCol w:w="1180"/>
      </w:tblGrid>
      <w:tr w:rsidR="007F36B9" w:rsidRPr="005A03D4" w14:paraId="75E46CE8" w14:textId="77777777" w:rsidTr="00E1405A">
        <w:trPr>
          <w:jc w:val="center"/>
        </w:trPr>
        <w:tc>
          <w:tcPr>
            <w:tcW w:w="2405" w:type="dxa"/>
            <w:gridSpan w:val="2"/>
            <w:tcBorders>
              <w:top w:val="single" w:sz="4" w:space="0" w:color="auto"/>
              <w:left w:val="single" w:sz="4" w:space="0" w:color="auto"/>
              <w:right w:val="single" w:sz="4" w:space="0" w:color="auto"/>
            </w:tcBorders>
            <w:vAlign w:val="center"/>
            <w:hideMark/>
          </w:tcPr>
          <w:p w14:paraId="21D37C97" w14:textId="77777777" w:rsidR="007F36B9" w:rsidRPr="005A03D4" w:rsidRDefault="007F36B9" w:rsidP="00E1405A">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495F673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6C07E2A7"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58EFE8F"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59C857FD" w14:textId="77777777" w:rsidR="007F36B9" w:rsidRPr="005A03D4" w:rsidRDefault="007F36B9" w:rsidP="00E1405A">
            <w:pPr>
              <w:pStyle w:val="TAH"/>
            </w:pPr>
            <w:r w:rsidRPr="005A03D4">
              <w:t>A7 (dB)</w:t>
            </w:r>
          </w:p>
        </w:tc>
      </w:tr>
      <w:tr w:rsidR="007F36B9" w:rsidRPr="005A03D4" w14:paraId="7D783B33" w14:textId="77777777" w:rsidTr="00E1405A">
        <w:trPr>
          <w:jc w:val="center"/>
        </w:trPr>
        <w:tc>
          <w:tcPr>
            <w:tcW w:w="2405" w:type="dxa"/>
            <w:gridSpan w:val="2"/>
            <w:tcBorders>
              <w:left w:val="single" w:sz="4" w:space="0" w:color="auto"/>
              <w:bottom w:val="single" w:sz="4" w:space="0" w:color="auto"/>
              <w:right w:val="single" w:sz="4" w:space="0" w:color="auto"/>
            </w:tcBorders>
            <w:vAlign w:val="center"/>
          </w:tcPr>
          <w:p w14:paraId="573304FA" w14:textId="77777777" w:rsidR="007F36B9" w:rsidRPr="005A03D4" w:rsidRDefault="007F36B9" w:rsidP="00E1405A">
            <w:pPr>
              <w:pStyle w:val="TAH"/>
            </w:pPr>
          </w:p>
        </w:tc>
        <w:tc>
          <w:tcPr>
            <w:tcW w:w="709" w:type="dxa"/>
            <w:tcBorders>
              <w:top w:val="single" w:sz="4" w:space="0" w:color="000000"/>
              <w:left w:val="single" w:sz="4" w:space="0" w:color="auto"/>
              <w:bottom w:val="single" w:sz="4" w:space="0" w:color="000000"/>
              <w:right w:val="single" w:sz="4" w:space="0" w:color="auto"/>
            </w:tcBorders>
          </w:tcPr>
          <w:p w14:paraId="5B52DF08" w14:textId="77777777" w:rsidR="007F36B9" w:rsidRPr="005A03D4" w:rsidRDefault="007F36B9" w:rsidP="00E1405A">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15432B8C"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4CEA5414"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4A86246" w14:textId="23719372"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5ACEFD8E"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1E2208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6B06C31E" w14:textId="77777777" w:rsidR="007F36B9" w:rsidRPr="005A03D4" w:rsidRDefault="007F36B9" w:rsidP="00E1405A">
            <w:pPr>
              <w:pStyle w:val="TAH"/>
            </w:pPr>
            <w:r w:rsidRPr="005A03D4">
              <w:t>Outer/Inner</w:t>
            </w:r>
          </w:p>
        </w:tc>
      </w:tr>
      <w:tr w:rsidR="007F36B9" w:rsidRPr="005A03D4" w14:paraId="00BCDC47"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0884038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4B88DA9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5C37A12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vAlign w:val="center"/>
          </w:tcPr>
          <w:p w14:paraId="5D2F7458"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08F3FDF"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1291F0B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03CC07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vAlign w:val="center"/>
          </w:tcPr>
          <w:p w14:paraId="45376503" w14:textId="77777777" w:rsidR="007F36B9" w:rsidRPr="005A03D4" w:rsidRDefault="007F36B9" w:rsidP="00E1405A">
            <w:pPr>
              <w:keepNext/>
              <w:keepLines/>
              <w:spacing w:after="0"/>
              <w:jc w:val="center"/>
              <w:rPr>
                <w:rFonts w:ascii="Arial" w:hAnsi="Arial"/>
                <w:sz w:val="18"/>
                <w:lang w:eastAsia="zh-CN"/>
              </w:rPr>
            </w:pPr>
            <w:r w:rsidRPr="005A03D4">
              <w:rPr>
                <w:rFonts w:ascii="Arial" w:hAnsi="Arial"/>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792AF9C4"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4DE2FC5F" w14:textId="77777777" w:rsidTr="00E1405A">
        <w:trPr>
          <w:jc w:val="center"/>
        </w:trPr>
        <w:tc>
          <w:tcPr>
            <w:tcW w:w="1271" w:type="dxa"/>
            <w:tcBorders>
              <w:left w:val="single" w:sz="4" w:space="0" w:color="auto"/>
              <w:right w:val="single" w:sz="4" w:space="0" w:color="auto"/>
            </w:tcBorders>
            <w:vAlign w:val="center"/>
            <w:hideMark/>
          </w:tcPr>
          <w:p w14:paraId="685B3DD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F61890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2BD39263"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EA3B18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8DFB3B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58FF05A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A885652"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tcPr>
          <w:p w14:paraId="6B64574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75810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CF903B8" w14:textId="77777777" w:rsidTr="00E1405A">
        <w:trPr>
          <w:trHeight w:val="70"/>
          <w:jc w:val="center"/>
        </w:trPr>
        <w:tc>
          <w:tcPr>
            <w:tcW w:w="1271" w:type="dxa"/>
            <w:tcBorders>
              <w:left w:val="single" w:sz="4" w:space="0" w:color="auto"/>
              <w:right w:val="single" w:sz="4" w:space="0" w:color="auto"/>
            </w:tcBorders>
            <w:vAlign w:val="center"/>
            <w:hideMark/>
          </w:tcPr>
          <w:p w14:paraId="17F8AFC4"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A7BB138"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64A81F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6368CBA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659A73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71229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7485EAF"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1E652E0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AA37CD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23BC78D2" w14:textId="77777777" w:rsidTr="00E1405A">
        <w:trPr>
          <w:jc w:val="center"/>
        </w:trPr>
        <w:tc>
          <w:tcPr>
            <w:tcW w:w="1271" w:type="dxa"/>
            <w:tcBorders>
              <w:left w:val="single" w:sz="4" w:space="0" w:color="auto"/>
              <w:right w:val="single" w:sz="4" w:space="0" w:color="auto"/>
            </w:tcBorders>
            <w:vAlign w:val="center"/>
            <w:hideMark/>
          </w:tcPr>
          <w:p w14:paraId="58108BD9"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DD1F42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A903A5C"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1A1BAC1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A6ECC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8D6DED1"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62EE52B"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001A9C6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7EE158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03ED83EC"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1073C88B"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4E147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1868C44"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71BFC1D3"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47BB389"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8A38095"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3388D0F6"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22C5388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6274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1E4CF4A3" w14:textId="77777777" w:rsidTr="00E1405A">
        <w:trPr>
          <w:jc w:val="center"/>
        </w:trPr>
        <w:tc>
          <w:tcPr>
            <w:tcW w:w="1271" w:type="dxa"/>
            <w:tcBorders>
              <w:top w:val="single" w:sz="4" w:space="0" w:color="auto"/>
              <w:left w:val="single" w:sz="4" w:space="0" w:color="auto"/>
              <w:right w:val="single" w:sz="4" w:space="0" w:color="auto"/>
            </w:tcBorders>
            <w:vAlign w:val="center"/>
            <w:hideMark/>
          </w:tcPr>
          <w:p w14:paraId="49EA9FE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4904F6A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5E76AFB1"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0A3F0966"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F58375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64FE1A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1912787"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58A627AE"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94D1C8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6837F395" w14:textId="77777777" w:rsidTr="00E1405A">
        <w:trPr>
          <w:jc w:val="center"/>
        </w:trPr>
        <w:tc>
          <w:tcPr>
            <w:tcW w:w="1271" w:type="dxa"/>
            <w:tcBorders>
              <w:left w:val="single" w:sz="4" w:space="0" w:color="auto"/>
              <w:right w:val="single" w:sz="4" w:space="0" w:color="auto"/>
            </w:tcBorders>
            <w:vAlign w:val="center"/>
            <w:hideMark/>
          </w:tcPr>
          <w:p w14:paraId="0951D9AD"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67C3" w14:textId="77777777" w:rsidR="007F36B9" w:rsidRPr="005A03D4" w:rsidRDefault="007F36B9" w:rsidP="00E1405A">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7517A3B"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tcPr>
          <w:p w14:paraId="6BCB13D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8C4A985"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BA836B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F4918A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tcPr>
          <w:p w14:paraId="12437B4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1DD775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5ECF6E48" w14:textId="77777777" w:rsidTr="00E1405A">
        <w:trPr>
          <w:jc w:val="center"/>
        </w:trPr>
        <w:tc>
          <w:tcPr>
            <w:tcW w:w="1271" w:type="dxa"/>
            <w:tcBorders>
              <w:left w:val="single" w:sz="4" w:space="0" w:color="auto"/>
              <w:right w:val="single" w:sz="4" w:space="0" w:color="auto"/>
            </w:tcBorders>
            <w:vAlign w:val="center"/>
            <w:hideMark/>
          </w:tcPr>
          <w:p w14:paraId="4588970F"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41804ED" w14:textId="77777777" w:rsidR="007F36B9" w:rsidRPr="005A03D4" w:rsidRDefault="007F36B9" w:rsidP="00E1405A">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4881AFD8"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auto"/>
              <w:right w:val="single" w:sz="4" w:space="0" w:color="auto"/>
            </w:tcBorders>
          </w:tcPr>
          <w:p w14:paraId="3243D0B4"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6EAA5E0F"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E74908" w14:textId="573235E2"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BE97AD0"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right w:val="single" w:sz="4" w:space="0" w:color="auto"/>
            </w:tcBorders>
          </w:tcPr>
          <w:p w14:paraId="471985A2"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9286C4C"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697617" w14:textId="77777777" w:rsidTr="00E1405A">
        <w:trPr>
          <w:jc w:val="center"/>
        </w:trPr>
        <w:tc>
          <w:tcPr>
            <w:tcW w:w="1271" w:type="dxa"/>
            <w:tcBorders>
              <w:left w:val="single" w:sz="4" w:space="0" w:color="auto"/>
              <w:bottom w:val="single" w:sz="4" w:space="0" w:color="auto"/>
              <w:right w:val="single" w:sz="4" w:space="0" w:color="auto"/>
            </w:tcBorders>
            <w:vAlign w:val="center"/>
            <w:hideMark/>
          </w:tcPr>
          <w:p w14:paraId="56C6B5B8" w14:textId="77777777" w:rsidR="007F36B9" w:rsidRPr="005A03D4" w:rsidRDefault="007F36B9" w:rsidP="00E1405A">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0362D76" w14:textId="77777777" w:rsidR="007F36B9" w:rsidRPr="005A03D4" w:rsidRDefault="007F36B9" w:rsidP="00E1405A">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597AC4A2" w14:textId="77777777" w:rsidR="007F36B9" w:rsidRPr="005A03D4" w:rsidRDefault="007F36B9" w:rsidP="00E1405A">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tcPr>
          <w:p w14:paraId="55D6609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1C44E76A"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A6E7D77"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BCFFB4D" w14:textId="77777777" w:rsidR="007F36B9" w:rsidRPr="005A03D4" w:rsidRDefault="007F36B9" w:rsidP="00E1405A">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tcPr>
          <w:p w14:paraId="14E86DE0" w14:textId="77777777" w:rsidR="007F36B9" w:rsidRPr="005A03D4" w:rsidRDefault="007F36B9" w:rsidP="00E1405A">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3CBE6FE" w14:textId="77777777" w:rsidR="007F36B9" w:rsidRPr="005A03D4" w:rsidRDefault="007F36B9" w:rsidP="00E1405A">
            <w:pPr>
              <w:keepNext/>
              <w:keepLines/>
              <w:spacing w:after="0"/>
              <w:jc w:val="center"/>
              <w:rPr>
                <w:rFonts w:ascii="Arial" w:hAnsi="Arial"/>
                <w:sz w:val="18"/>
              </w:rPr>
            </w:pPr>
            <w:r w:rsidRPr="005A03D4">
              <w:rPr>
                <w:rFonts w:ascii="Arial" w:hAnsi="Arial"/>
                <w:sz w:val="18"/>
              </w:rPr>
              <w:t>≤ 6</w:t>
            </w:r>
          </w:p>
        </w:tc>
      </w:tr>
      <w:tr w:rsidR="007F36B9" w:rsidRPr="005A03D4" w14:paraId="30EDC6B1" w14:textId="77777777" w:rsidTr="00E1405A">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58E425B3"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43871998" w14:textId="77777777" w:rsidR="007F36B9" w:rsidRPr="005A03D4" w:rsidRDefault="007F36B9" w:rsidP="00E1405A">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63F1C24B" w14:textId="77777777" w:rsidR="007F36B9" w:rsidRPr="001C0CC4" w:rsidRDefault="007F36B9" w:rsidP="00DC7196">
      <w:pPr>
        <w:rPr>
          <w:rFonts w:eastAsia="Yu Mincho"/>
        </w:rPr>
      </w:pPr>
    </w:p>
    <w:p w14:paraId="4B64185B" w14:textId="77777777" w:rsidR="00DC7196" w:rsidRPr="001C0CC4" w:rsidRDefault="00DC7196" w:rsidP="00DC7196">
      <w:pPr>
        <w:pStyle w:val="TH"/>
        <w:rPr>
          <w:rFonts w:eastAsia="Yu Mincho"/>
        </w:rPr>
      </w:pPr>
      <w:bookmarkStart w:id="210" w:name="_Hlk4402428"/>
      <w:r w:rsidRPr="001C0CC4">
        <w:rPr>
          <w:rFonts w:eastAsia="Yu Mincho"/>
        </w:rPr>
        <w:t>Table 6.2.3.4-4</w:t>
      </w:r>
      <w:bookmarkEnd w:id="210"/>
      <w:r w:rsidRPr="001C0CC4">
        <w:rPr>
          <w:rFonts w:eastAsia="Yu Mincho"/>
        </w:rPr>
        <w:t xml:space="preserve"> - Table 6.2.3.4-9: Void</w:t>
      </w:r>
    </w:p>
    <w:p w14:paraId="6370B71C" w14:textId="77777777" w:rsidR="00DC7196" w:rsidRPr="001C0CC4" w:rsidRDefault="00DC7196" w:rsidP="00DC7196"/>
    <w:p w14:paraId="762D9EC3" w14:textId="77777777" w:rsidR="00DC7196" w:rsidRPr="001C0CC4" w:rsidRDefault="00DC7196" w:rsidP="00DC7196">
      <w:pPr>
        <w:pStyle w:val="TH"/>
      </w:pPr>
      <w:r w:rsidRPr="001C0CC4">
        <w:rPr>
          <w:rFonts w:eastAsia="Yu Mincho"/>
        </w:rPr>
        <w:t xml:space="preserve">Table 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32"/>
        <w:gridCol w:w="148"/>
        <w:gridCol w:w="621"/>
        <w:gridCol w:w="581"/>
        <w:gridCol w:w="1111"/>
      </w:tblGrid>
      <w:tr w:rsidR="007F36B9" w:rsidRPr="005A03D4" w14:paraId="4A3C01BD" w14:textId="77777777" w:rsidTr="00E1405A">
        <w:trPr>
          <w:jc w:val="center"/>
        </w:trPr>
        <w:tc>
          <w:tcPr>
            <w:tcW w:w="0" w:type="auto"/>
            <w:gridSpan w:val="2"/>
            <w:tcBorders>
              <w:top w:val="single" w:sz="4" w:space="0" w:color="auto"/>
              <w:left w:val="single" w:sz="4" w:space="0" w:color="auto"/>
              <w:right w:val="single" w:sz="4" w:space="0" w:color="auto"/>
            </w:tcBorders>
            <w:vAlign w:val="center"/>
            <w:hideMark/>
          </w:tcPr>
          <w:p w14:paraId="46CB2FB8" w14:textId="77777777" w:rsidR="007F36B9" w:rsidRPr="005A03D4" w:rsidRDefault="007F36B9" w:rsidP="00E1405A">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7BF27AA9" w14:textId="77777777" w:rsidR="007F36B9" w:rsidRPr="005A03D4" w:rsidRDefault="007F36B9" w:rsidP="00E1405A">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05896EA" w14:textId="77777777" w:rsidR="007F36B9" w:rsidRPr="005A03D4" w:rsidRDefault="007F36B9" w:rsidP="00E1405A">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01A249AE" w14:textId="77777777" w:rsidR="007F36B9" w:rsidRPr="005A03D4" w:rsidRDefault="007F36B9" w:rsidP="00E1405A">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49F1544E" w14:textId="77777777" w:rsidR="007F36B9" w:rsidRPr="005A03D4" w:rsidRDefault="007F36B9" w:rsidP="00E1405A">
            <w:pPr>
              <w:pStyle w:val="TAH"/>
            </w:pPr>
            <w:r w:rsidRPr="005A03D4">
              <w:t>A7 (dB)</w:t>
            </w:r>
          </w:p>
        </w:tc>
      </w:tr>
      <w:tr w:rsidR="007F36B9" w:rsidRPr="005A03D4" w14:paraId="2789B8CD" w14:textId="77777777" w:rsidTr="00E1405A">
        <w:trPr>
          <w:jc w:val="center"/>
        </w:trPr>
        <w:tc>
          <w:tcPr>
            <w:tcW w:w="0" w:type="auto"/>
            <w:gridSpan w:val="2"/>
            <w:tcBorders>
              <w:left w:val="single" w:sz="4" w:space="0" w:color="auto"/>
              <w:bottom w:val="single" w:sz="4" w:space="0" w:color="auto"/>
              <w:right w:val="single" w:sz="4" w:space="0" w:color="auto"/>
            </w:tcBorders>
            <w:vAlign w:val="center"/>
          </w:tcPr>
          <w:p w14:paraId="7B1B86F3" w14:textId="77777777" w:rsidR="007F36B9" w:rsidRPr="005A03D4" w:rsidRDefault="007F36B9" w:rsidP="00E1405A">
            <w:pPr>
              <w:pStyle w:val="TAH"/>
            </w:pPr>
          </w:p>
        </w:tc>
        <w:tc>
          <w:tcPr>
            <w:tcW w:w="0" w:type="auto"/>
            <w:tcBorders>
              <w:top w:val="single" w:sz="4" w:space="0" w:color="000000"/>
              <w:left w:val="single" w:sz="4" w:space="0" w:color="auto"/>
              <w:bottom w:val="single" w:sz="4" w:space="0" w:color="000000"/>
              <w:right w:val="single" w:sz="4" w:space="0" w:color="auto"/>
            </w:tcBorders>
          </w:tcPr>
          <w:p w14:paraId="6A150991"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1CF217"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25804435"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44C575A7" w14:textId="3C4A10A8" w:rsidR="007F36B9" w:rsidRPr="005A03D4" w:rsidRDefault="007F36B9" w:rsidP="00E1405A">
            <w:pPr>
              <w:pStyle w:val="TAH"/>
            </w:pPr>
          </w:p>
        </w:tc>
        <w:tc>
          <w:tcPr>
            <w:tcW w:w="0" w:type="auto"/>
            <w:tcBorders>
              <w:top w:val="single" w:sz="4" w:space="0" w:color="000000"/>
              <w:left w:val="single" w:sz="4" w:space="0" w:color="000000"/>
              <w:bottom w:val="single" w:sz="4" w:space="0" w:color="000000"/>
              <w:right w:val="single" w:sz="4" w:space="0" w:color="auto"/>
            </w:tcBorders>
          </w:tcPr>
          <w:p w14:paraId="663F5DAF" w14:textId="77777777" w:rsidR="007F36B9" w:rsidRPr="005A03D4" w:rsidRDefault="007F36B9" w:rsidP="00E1405A">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F9F07F" w14:textId="77777777" w:rsidR="007F36B9" w:rsidRPr="005A03D4" w:rsidRDefault="007F36B9" w:rsidP="00E1405A">
            <w:pPr>
              <w:pStyle w:val="TAH"/>
              <w:rPr>
                <w:lang w:eastAsia="zh-CN"/>
              </w:rPr>
            </w:pPr>
            <w:r w:rsidRPr="005A03D4">
              <w:rPr>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3A8BFD85" w14:textId="77777777" w:rsidR="007F36B9" w:rsidRPr="005A03D4" w:rsidRDefault="007F36B9" w:rsidP="00E1405A">
            <w:pPr>
              <w:pStyle w:val="TAH"/>
            </w:pPr>
            <w:r w:rsidRPr="005A03D4">
              <w:t>Outer/Inner</w:t>
            </w:r>
          </w:p>
        </w:tc>
      </w:tr>
      <w:tr w:rsidR="007F36B9" w:rsidRPr="005A03D4" w14:paraId="3432ED9F" w14:textId="77777777" w:rsidTr="00E1405A">
        <w:trPr>
          <w:jc w:val="center"/>
        </w:trPr>
        <w:tc>
          <w:tcPr>
            <w:tcW w:w="0" w:type="auto"/>
            <w:tcBorders>
              <w:top w:val="single" w:sz="4" w:space="0" w:color="auto"/>
              <w:left w:val="single" w:sz="4" w:space="0" w:color="auto"/>
              <w:right w:val="single" w:sz="4" w:space="0" w:color="auto"/>
            </w:tcBorders>
            <w:hideMark/>
          </w:tcPr>
          <w:p w14:paraId="69835002" w14:textId="77777777" w:rsidR="007F36B9" w:rsidRPr="005A03D4" w:rsidRDefault="007F36B9" w:rsidP="00E1405A">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6DA15E20" w14:textId="77777777" w:rsidR="007F36B9" w:rsidRPr="005A03D4" w:rsidRDefault="007F36B9" w:rsidP="00E1405A">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62A4E610"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6B1AD824" w14:textId="77777777" w:rsidR="007F36B9" w:rsidRPr="00C17174" w:rsidRDefault="007F36B9" w:rsidP="00E1405A">
            <w:pPr>
              <w:pStyle w:val="TAC"/>
              <w:rPr>
                <w:b/>
                <w:bCs/>
                <w:lang w:eastAsia="zh-CN"/>
              </w:rPr>
            </w:pPr>
            <w:r w:rsidRPr="00C17174">
              <w:rPr>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FE2BF3B"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38CF38D7"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00C45412" w14:textId="77777777" w:rsidR="007F36B9" w:rsidRPr="005A03D4" w:rsidRDefault="007F36B9" w:rsidP="00E1405A">
            <w:pPr>
              <w:pStyle w:val="TAC"/>
            </w:pPr>
            <w:r w:rsidRPr="005A03D4">
              <w:t>≤ 2</w:t>
            </w:r>
          </w:p>
        </w:tc>
        <w:tc>
          <w:tcPr>
            <w:tcW w:w="0" w:type="auto"/>
            <w:tcBorders>
              <w:top w:val="single" w:sz="4" w:space="0" w:color="auto"/>
              <w:left w:val="single" w:sz="4" w:space="0" w:color="auto"/>
              <w:right w:val="single" w:sz="4" w:space="0" w:color="auto"/>
            </w:tcBorders>
          </w:tcPr>
          <w:p w14:paraId="06D9E05A" w14:textId="77777777" w:rsidR="007F36B9" w:rsidRPr="005A03D4" w:rsidRDefault="007F36B9" w:rsidP="00E1405A">
            <w:pPr>
              <w:pStyle w:val="TAC"/>
              <w:rPr>
                <w:lang w:eastAsia="zh-CN"/>
              </w:rPr>
            </w:pPr>
            <w:r w:rsidRPr="005A03D4">
              <w:rPr>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6F809DCE" w14:textId="77777777" w:rsidR="007F36B9" w:rsidRPr="005A03D4" w:rsidRDefault="007F36B9" w:rsidP="00E1405A">
            <w:pPr>
              <w:pStyle w:val="TAC"/>
            </w:pPr>
            <w:r w:rsidRPr="005A03D4">
              <w:t>≤ 6</w:t>
            </w:r>
          </w:p>
        </w:tc>
      </w:tr>
      <w:tr w:rsidR="007F36B9" w:rsidRPr="005A03D4" w14:paraId="3E154222" w14:textId="77777777" w:rsidTr="00E1405A">
        <w:trPr>
          <w:jc w:val="center"/>
        </w:trPr>
        <w:tc>
          <w:tcPr>
            <w:tcW w:w="0" w:type="auto"/>
            <w:tcBorders>
              <w:left w:val="single" w:sz="4" w:space="0" w:color="auto"/>
              <w:right w:val="single" w:sz="4" w:space="0" w:color="auto"/>
            </w:tcBorders>
            <w:hideMark/>
          </w:tcPr>
          <w:p w14:paraId="20D2BFB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0115F84"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58A1FD9"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5EF499F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8C3027A" w14:textId="77777777" w:rsidR="007F36B9" w:rsidRPr="005A03D4" w:rsidRDefault="007F36B9" w:rsidP="00E1405A">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1C42DE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4C527F13" w14:textId="77777777" w:rsidR="007F36B9" w:rsidRPr="005A03D4" w:rsidRDefault="007F36B9" w:rsidP="00E1405A">
            <w:pPr>
              <w:pStyle w:val="TAC"/>
            </w:pPr>
            <w:r w:rsidRPr="005A03D4">
              <w:t>≤ 2</w:t>
            </w:r>
          </w:p>
        </w:tc>
        <w:tc>
          <w:tcPr>
            <w:tcW w:w="0" w:type="auto"/>
            <w:tcBorders>
              <w:left w:val="single" w:sz="4" w:space="0" w:color="auto"/>
              <w:right w:val="single" w:sz="4" w:space="0" w:color="auto"/>
            </w:tcBorders>
          </w:tcPr>
          <w:p w14:paraId="13E1D91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A5305E0" w14:textId="77777777" w:rsidR="007F36B9" w:rsidRPr="005A03D4" w:rsidRDefault="007F36B9" w:rsidP="00E1405A">
            <w:pPr>
              <w:pStyle w:val="TAC"/>
            </w:pPr>
            <w:r w:rsidRPr="005A03D4">
              <w:t>≤ 6</w:t>
            </w:r>
          </w:p>
        </w:tc>
      </w:tr>
      <w:tr w:rsidR="007F36B9" w:rsidRPr="005A03D4" w14:paraId="2601A9E2" w14:textId="77777777" w:rsidTr="00E1405A">
        <w:trPr>
          <w:trHeight w:val="70"/>
          <w:jc w:val="center"/>
        </w:trPr>
        <w:tc>
          <w:tcPr>
            <w:tcW w:w="0" w:type="auto"/>
            <w:tcBorders>
              <w:left w:val="single" w:sz="4" w:space="0" w:color="auto"/>
              <w:right w:val="single" w:sz="4" w:space="0" w:color="auto"/>
            </w:tcBorders>
            <w:hideMark/>
          </w:tcPr>
          <w:p w14:paraId="5096F16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9B91C6B"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D8420B1"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30E70EC1"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B2DBD88" w14:textId="77777777" w:rsidR="007F36B9" w:rsidRPr="005A03D4" w:rsidRDefault="007F36B9" w:rsidP="00E1405A">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14CCE5D2"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39973D9" w14:textId="77777777" w:rsidR="007F36B9" w:rsidRPr="005A03D4" w:rsidRDefault="007F36B9" w:rsidP="00E1405A">
            <w:pPr>
              <w:pStyle w:val="TAC"/>
            </w:pPr>
            <w:r w:rsidRPr="005A03D4">
              <w:t>≤ 2.5</w:t>
            </w:r>
          </w:p>
        </w:tc>
        <w:tc>
          <w:tcPr>
            <w:tcW w:w="0" w:type="auto"/>
            <w:tcBorders>
              <w:left w:val="single" w:sz="4" w:space="0" w:color="auto"/>
              <w:right w:val="single" w:sz="4" w:space="0" w:color="auto"/>
            </w:tcBorders>
          </w:tcPr>
          <w:p w14:paraId="00FDF50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9AE7D17" w14:textId="77777777" w:rsidR="007F36B9" w:rsidRPr="005A03D4" w:rsidRDefault="007F36B9" w:rsidP="00E1405A">
            <w:pPr>
              <w:pStyle w:val="TAC"/>
            </w:pPr>
            <w:r w:rsidRPr="005A03D4">
              <w:t>≤ 6</w:t>
            </w:r>
          </w:p>
        </w:tc>
      </w:tr>
      <w:tr w:rsidR="007F36B9" w:rsidRPr="005A03D4" w14:paraId="661FDC37" w14:textId="77777777" w:rsidTr="00E1405A">
        <w:trPr>
          <w:jc w:val="center"/>
        </w:trPr>
        <w:tc>
          <w:tcPr>
            <w:tcW w:w="0" w:type="auto"/>
            <w:tcBorders>
              <w:left w:val="single" w:sz="4" w:space="0" w:color="auto"/>
              <w:right w:val="single" w:sz="4" w:space="0" w:color="auto"/>
            </w:tcBorders>
            <w:hideMark/>
          </w:tcPr>
          <w:p w14:paraId="28DF0FDE"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7081CB"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730052D"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184368ED"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D1D1886" w14:textId="77777777" w:rsidR="007F36B9" w:rsidRPr="005A03D4" w:rsidRDefault="007F36B9" w:rsidP="00E1405A">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1042B103"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8D7BF5" w14:textId="77777777" w:rsidR="007F36B9" w:rsidRPr="005A03D4" w:rsidRDefault="007F36B9" w:rsidP="00E1405A">
            <w:pPr>
              <w:pStyle w:val="TAC"/>
            </w:pPr>
            <w:r w:rsidRPr="005A03D4">
              <w:t>≤ 3</w:t>
            </w:r>
          </w:p>
        </w:tc>
        <w:tc>
          <w:tcPr>
            <w:tcW w:w="0" w:type="auto"/>
            <w:tcBorders>
              <w:left w:val="single" w:sz="4" w:space="0" w:color="auto"/>
              <w:right w:val="single" w:sz="4" w:space="0" w:color="auto"/>
            </w:tcBorders>
          </w:tcPr>
          <w:p w14:paraId="73D944DC"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133AA79" w14:textId="77777777" w:rsidR="007F36B9" w:rsidRPr="005A03D4" w:rsidRDefault="007F36B9" w:rsidP="00E1405A">
            <w:pPr>
              <w:pStyle w:val="TAC"/>
            </w:pPr>
            <w:r w:rsidRPr="005A03D4">
              <w:t>≤ 6</w:t>
            </w:r>
          </w:p>
        </w:tc>
      </w:tr>
      <w:tr w:rsidR="007F36B9" w:rsidRPr="005A03D4" w14:paraId="30507CA2" w14:textId="77777777" w:rsidTr="00E1405A">
        <w:trPr>
          <w:jc w:val="center"/>
        </w:trPr>
        <w:tc>
          <w:tcPr>
            <w:tcW w:w="0" w:type="auto"/>
            <w:tcBorders>
              <w:left w:val="single" w:sz="4" w:space="0" w:color="auto"/>
              <w:bottom w:val="single" w:sz="4" w:space="0" w:color="auto"/>
              <w:right w:val="single" w:sz="4" w:space="0" w:color="auto"/>
            </w:tcBorders>
            <w:hideMark/>
          </w:tcPr>
          <w:p w14:paraId="6F501859"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EC2FD86"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984ECCC"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0B7D3657"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9A4E1E" w14:textId="77777777" w:rsidR="007F36B9" w:rsidRPr="005A03D4" w:rsidRDefault="007F36B9" w:rsidP="00E1405A">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03B3BCAE"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215A0248" w14:textId="77777777" w:rsidR="007F36B9" w:rsidRPr="005A03D4" w:rsidRDefault="007F36B9" w:rsidP="00E1405A">
            <w:pPr>
              <w:pStyle w:val="TAC"/>
            </w:pPr>
            <w:r w:rsidRPr="005A03D4">
              <w:t>≤ 4.5</w:t>
            </w:r>
          </w:p>
        </w:tc>
        <w:tc>
          <w:tcPr>
            <w:tcW w:w="0" w:type="auto"/>
            <w:tcBorders>
              <w:left w:val="single" w:sz="4" w:space="0" w:color="auto"/>
              <w:right w:val="single" w:sz="4" w:space="0" w:color="auto"/>
            </w:tcBorders>
          </w:tcPr>
          <w:p w14:paraId="151637E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6C9302" w14:textId="77777777" w:rsidR="007F36B9" w:rsidRPr="005A03D4" w:rsidRDefault="007F36B9" w:rsidP="00E1405A">
            <w:pPr>
              <w:pStyle w:val="TAC"/>
            </w:pPr>
            <w:r w:rsidRPr="005A03D4">
              <w:t>≤ 6</w:t>
            </w:r>
          </w:p>
        </w:tc>
      </w:tr>
      <w:tr w:rsidR="007F36B9" w:rsidRPr="005A03D4" w14:paraId="3DD16AEC" w14:textId="77777777" w:rsidTr="00E1405A">
        <w:trPr>
          <w:jc w:val="center"/>
        </w:trPr>
        <w:tc>
          <w:tcPr>
            <w:tcW w:w="0" w:type="auto"/>
            <w:tcBorders>
              <w:top w:val="single" w:sz="4" w:space="0" w:color="auto"/>
              <w:left w:val="single" w:sz="4" w:space="0" w:color="auto"/>
              <w:right w:val="single" w:sz="4" w:space="0" w:color="auto"/>
            </w:tcBorders>
            <w:hideMark/>
          </w:tcPr>
          <w:p w14:paraId="1ACA2294" w14:textId="77777777" w:rsidR="007F36B9" w:rsidRPr="005A03D4" w:rsidRDefault="007F36B9" w:rsidP="00E1405A">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579D456E" w14:textId="77777777" w:rsidR="007F36B9" w:rsidRPr="005A03D4" w:rsidRDefault="007F36B9" w:rsidP="00E1405A">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477D799B"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3AF17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2C6F63"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6BA0880"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9E4E0AD"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C8C464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C720908" w14:textId="77777777" w:rsidR="007F36B9" w:rsidRPr="005A03D4" w:rsidRDefault="007F36B9" w:rsidP="00E1405A">
            <w:pPr>
              <w:pStyle w:val="TAC"/>
            </w:pPr>
            <w:r w:rsidRPr="005A03D4">
              <w:t>≤ 6</w:t>
            </w:r>
          </w:p>
        </w:tc>
      </w:tr>
      <w:tr w:rsidR="007F36B9" w:rsidRPr="005A03D4" w14:paraId="185D1DDD" w14:textId="77777777" w:rsidTr="00E1405A">
        <w:trPr>
          <w:jc w:val="center"/>
        </w:trPr>
        <w:tc>
          <w:tcPr>
            <w:tcW w:w="0" w:type="auto"/>
            <w:tcBorders>
              <w:left w:val="single" w:sz="4" w:space="0" w:color="auto"/>
              <w:right w:val="single" w:sz="4" w:space="0" w:color="auto"/>
            </w:tcBorders>
            <w:hideMark/>
          </w:tcPr>
          <w:p w14:paraId="25FFB2A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D7699F8" w14:textId="77777777" w:rsidR="007F36B9" w:rsidRPr="005A03D4" w:rsidRDefault="007F36B9" w:rsidP="00E1405A">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29FDBA5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5E2E0D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6BD78EC2"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78CAAB4"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7A7D898A"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3D125E48"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04B7C069" w14:textId="77777777" w:rsidR="007F36B9" w:rsidRPr="005A03D4" w:rsidRDefault="007F36B9" w:rsidP="00E1405A">
            <w:pPr>
              <w:pStyle w:val="TAC"/>
            </w:pPr>
            <w:r w:rsidRPr="005A03D4">
              <w:t>≤ 6</w:t>
            </w:r>
          </w:p>
        </w:tc>
      </w:tr>
      <w:tr w:rsidR="007F36B9" w:rsidRPr="005A03D4" w14:paraId="73EE5998" w14:textId="77777777" w:rsidTr="00E1405A">
        <w:trPr>
          <w:jc w:val="center"/>
        </w:trPr>
        <w:tc>
          <w:tcPr>
            <w:tcW w:w="0" w:type="auto"/>
            <w:tcBorders>
              <w:left w:val="single" w:sz="4" w:space="0" w:color="auto"/>
              <w:right w:val="single" w:sz="4" w:space="0" w:color="auto"/>
            </w:tcBorders>
            <w:hideMark/>
          </w:tcPr>
          <w:p w14:paraId="474F7715"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E984BA0" w14:textId="77777777" w:rsidR="007F36B9" w:rsidRPr="005A03D4" w:rsidRDefault="007F36B9" w:rsidP="00E1405A">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39A21A6"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0B09C60F"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10FFDE61" w14:textId="77777777" w:rsidR="007F36B9" w:rsidRPr="005A03D4" w:rsidRDefault="007F36B9" w:rsidP="00E1405A">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4302FA2B" w14:textId="006DCE42"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64440FAC" w14:textId="77777777" w:rsidR="007F36B9" w:rsidRPr="005A03D4" w:rsidRDefault="007F36B9" w:rsidP="00E1405A">
            <w:pPr>
              <w:pStyle w:val="TAC"/>
            </w:pPr>
            <w:r w:rsidRPr="005A03D4">
              <w:t>≤ 4</w:t>
            </w:r>
          </w:p>
        </w:tc>
        <w:tc>
          <w:tcPr>
            <w:tcW w:w="0" w:type="auto"/>
            <w:tcBorders>
              <w:left w:val="single" w:sz="4" w:space="0" w:color="auto"/>
              <w:right w:val="single" w:sz="4" w:space="0" w:color="auto"/>
            </w:tcBorders>
          </w:tcPr>
          <w:p w14:paraId="221A2156"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5F7DB0A3" w14:textId="77777777" w:rsidR="007F36B9" w:rsidRPr="005A03D4" w:rsidRDefault="007F36B9" w:rsidP="00E1405A">
            <w:pPr>
              <w:pStyle w:val="TAC"/>
            </w:pPr>
            <w:r w:rsidRPr="005A03D4">
              <w:t>≤ 6</w:t>
            </w:r>
          </w:p>
        </w:tc>
      </w:tr>
      <w:tr w:rsidR="007F36B9" w:rsidRPr="005A03D4" w14:paraId="5B51114D" w14:textId="77777777" w:rsidTr="00E1405A">
        <w:trPr>
          <w:jc w:val="center"/>
        </w:trPr>
        <w:tc>
          <w:tcPr>
            <w:tcW w:w="0" w:type="auto"/>
            <w:tcBorders>
              <w:left w:val="single" w:sz="4" w:space="0" w:color="auto"/>
              <w:bottom w:val="single" w:sz="4" w:space="0" w:color="auto"/>
              <w:right w:val="single" w:sz="4" w:space="0" w:color="auto"/>
            </w:tcBorders>
            <w:hideMark/>
          </w:tcPr>
          <w:p w14:paraId="19F00A24"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28C1CC8A" w14:textId="77777777" w:rsidR="007F36B9" w:rsidRPr="005A03D4" w:rsidRDefault="007F36B9" w:rsidP="00E1405A">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2DD08C39"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34A02220"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7E4A0109" w14:textId="77777777" w:rsidR="007F36B9" w:rsidRPr="005A03D4" w:rsidRDefault="007F36B9" w:rsidP="00E1405A">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7816A72F" w14:textId="77777777" w:rsidR="007F36B9" w:rsidRPr="005A03D4" w:rsidRDefault="007F36B9" w:rsidP="00E1405A">
            <w:pPr>
              <w:pStyle w:val="TAC"/>
            </w:pPr>
          </w:p>
        </w:tc>
        <w:tc>
          <w:tcPr>
            <w:tcW w:w="0" w:type="auto"/>
            <w:tcBorders>
              <w:top w:val="single" w:sz="4" w:space="0" w:color="000000"/>
              <w:left w:val="single" w:sz="4" w:space="0" w:color="000000"/>
              <w:bottom w:val="single" w:sz="4" w:space="0" w:color="000000"/>
              <w:right w:val="single" w:sz="4" w:space="0" w:color="auto"/>
            </w:tcBorders>
          </w:tcPr>
          <w:p w14:paraId="1818AC17" w14:textId="77777777" w:rsidR="007F36B9" w:rsidRPr="005A03D4" w:rsidRDefault="007F36B9" w:rsidP="00E1405A">
            <w:pPr>
              <w:pStyle w:val="TAC"/>
            </w:pPr>
            <w:r w:rsidRPr="005A03D4">
              <w:t>≤ 6.5</w:t>
            </w:r>
          </w:p>
        </w:tc>
        <w:tc>
          <w:tcPr>
            <w:tcW w:w="0" w:type="auto"/>
            <w:tcBorders>
              <w:left w:val="single" w:sz="4" w:space="0" w:color="auto"/>
              <w:bottom w:val="single" w:sz="4" w:space="0" w:color="auto"/>
              <w:right w:val="single" w:sz="4" w:space="0" w:color="auto"/>
            </w:tcBorders>
          </w:tcPr>
          <w:p w14:paraId="058EA522" w14:textId="77777777" w:rsidR="007F36B9" w:rsidRPr="005A03D4" w:rsidRDefault="007F36B9" w:rsidP="00E1405A">
            <w:pPr>
              <w:pStyle w:val="TAC"/>
            </w:pPr>
          </w:p>
        </w:tc>
        <w:tc>
          <w:tcPr>
            <w:tcW w:w="0" w:type="auto"/>
            <w:tcBorders>
              <w:top w:val="single" w:sz="4" w:space="0" w:color="000000"/>
              <w:left w:val="single" w:sz="4" w:space="0" w:color="auto"/>
              <w:bottom w:val="single" w:sz="4" w:space="0" w:color="000000"/>
              <w:right w:val="single" w:sz="4" w:space="0" w:color="000000"/>
            </w:tcBorders>
          </w:tcPr>
          <w:p w14:paraId="4C61B45C" w14:textId="77777777" w:rsidR="007F36B9" w:rsidRPr="005A03D4" w:rsidRDefault="007F36B9" w:rsidP="00E1405A">
            <w:pPr>
              <w:pStyle w:val="TAC"/>
            </w:pPr>
            <w:r w:rsidRPr="005A03D4">
              <w:t>≤ 6.5</w:t>
            </w:r>
          </w:p>
        </w:tc>
      </w:tr>
      <w:tr w:rsidR="007F36B9" w:rsidRPr="005A03D4" w14:paraId="4699B314" w14:textId="77777777" w:rsidTr="00E1405A">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01195AE" w14:textId="77777777" w:rsidR="007F36B9" w:rsidRPr="005A03D4" w:rsidRDefault="007F36B9" w:rsidP="00E1405A">
            <w:pPr>
              <w:pStyle w:val="TAN"/>
            </w:pPr>
            <w:r w:rsidRPr="005A03D4">
              <w:t>NOTE 1:</w:t>
            </w:r>
            <w:r w:rsidRPr="005A03D4">
              <w:tab/>
              <w:t>Void</w:t>
            </w:r>
          </w:p>
          <w:p w14:paraId="4DA824D4" w14:textId="77777777" w:rsidR="007F36B9" w:rsidRPr="005A03D4" w:rsidRDefault="007F36B9" w:rsidP="00E1405A">
            <w:pPr>
              <w:pStyle w:val="TAN"/>
            </w:pPr>
            <w:r w:rsidRPr="005A03D4">
              <w:t>NOTE 2:</w:t>
            </w:r>
            <w:r w:rsidRPr="005A03D4">
              <w:tab/>
              <w:t>Void</w:t>
            </w:r>
          </w:p>
        </w:tc>
      </w:tr>
    </w:tbl>
    <w:p w14:paraId="110095A0" w14:textId="77777777" w:rsidR="007F36B9" w:rsidRPr="001C0CC4" w:rsidRDefault="007F36B9"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11" w:name="_Toc21344240"/>
      <w:bookmarkStart w:id="212" w:name="_Toc29801724"/>
      <w:bookmarkStart w:id="213" w:name="_Toc29802148"/>
      <w:bookmarkStart w:id="214" w:name="_Toc29802773"/>
      <w:bookmarkStart w:id="215" w:name="_Toc36107515"/>
      <w:bookmarkStart w:id="216" w:name="_Toc37251274"/>
      <w:bookmarkStart w:id="217" w:name="_Toc45888076"/>
      <w:bookmarkStart w:id="218" w:name="_Toc45888675"/>
      <w:bookmarkStart w:id="219" w:name="_Toc59649956"/>
      <w:bookmarkStart w:id="220" w:name="_Toc61357220"/>
      <w:bookmarkStart w:id="221" w:name="_Toc61358994"/>
      <w:bookmarkStart w:id="222" w:name="_Toc67915931"/>
      <w:bookmarkStart w:id="223" w:name="_Toc75533475"/>
      <w:bookmarkStart w:id="224" w:name="_Toc75819361"/>
      <w:bookmarkStart w:id="225" w:name="_Toc76508205"/>
      <w:bookmarkStart w:id="226" w:name="_Toc76717155"/>
      <w:bookmarkStart w:id="227" w:name="_Toc83293796"/>
      <w:bookmarkStart w:id="228" w:name="_Toc84334835"/>
      <w:r w:rsidRPr="001C0CC4">
        <w:lastRenderedPageBreak/>
        <w:t>6.2.3.5</w:t>
      </w:r>
      <w:r w:rsidRPr="001C0CC4">
        <w:tab/>
        <w:t>A-MPR for NS_40</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3085C465" w14:textId="77777777" w:rsidR="00DC7196" w:rsidRPr="001C0CC4" w:rsidRDefault="00DC7196" w:rsidP="00DC7196">
      <w:pPr>
        <w:pStyle w:val="TH"/>
        <w:rPr>
          <w:rFonts w:cs="Arial"/>
          <w:b w:val="0"/>
        </w:rPr>
      </w:pPr>
      <w:r w:rsidRPr="001C0CC4">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29" w:name="_Toc21344241"/>
      <w:bookmarkStart w:id="230" w:name="_Toc29801725"/>
      <w:bookmarkStart w:id="231" w:name="_Toc29802149"/>
      <w:bookmarkStart w:id="232" w:name="_Toc29802774"/>
      <w:bookmarkStart w:id="233" w:name="_Toc36107516"/>
      <w:bookmarkStart w:id="234" w:name="_Toc37251275"/>
      <w:bookmarkStart w:id="235" w:name="_Toc45888077"/>
      <w:bookmarkStart w:id="236" w:name="_Toc45888676"/>
      <w:bookmarkStart w:id="237" w:name="_Toc59649957"/>
      <w:bookmarkStart w:id="238" w:name="_Toc61357221"/>
      <w:bookmarkStart w:id="239" w:name="_Toc61358995"/>
      <w:bookmarkStart w:id="240" w:name="_Toc67915932"/>
      <w:bookmarkStart w:id="241" w:name="_Toc75533476"/>
      <w:bookmarkStart w:id="242" w:name="_Toc75819362"/>
      <w:bookmarkStart w:id="243" w:name="_Toc76508206"/>
      <w:bookmarkStart w:id="244" w:name="_Toc76717156"/>
      <w:bookmarkStart w:id="245" w:name="_Toc83293797"/>
      <w:bookmarkStart w:id="246" w:name="_Toc84334836"/>
      <w:r w:rsidRPr="001C0CC4">
        <w:t>6.2.3.6</w:t>
      </w:r>
      <w:r w:rsidRPr="001C0CC4">
        <w:tab/>
        <w:t>A-MPR for NS_43 and NS_43U</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5E77AE3" w14:textId="77777777" w:rsidR="00DC7196" w:rsidRPr="001C0CC4" w:rsidRDefault="00DC7196" w:rsidP="00DC7196">
      <w:pPr>
        <w:pStyle w:val="TH"/>
      </w:pPr>
      <w:r w:rsidRPr="001C0CC4">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2B5A34" w:rsidRPr="001C0CC4" w14:paraId="47CDBEDC" w14:textId="77777777" w:rsidTr="00467E9C">
        <w:tc>
          <w:tcPr>
            <w:tcW w:w="1148" w:type="dxa"/>
            <w:tcBorders>
              <w:top w:val="single" w:sz="4" w:space="0" w:color="auto"/>
              <w:left w:val="single" w:sz="4" w:space="0" w:color="000000"/>
              <w:right w:val="single" w:sz="4" w:space="0" w:color="000000"/>
            </w:tcBorders>
            <w:hideMark/>
          </w:tcPr>
          <w:p w14:paraId="01C8AF3C" w14:textId="77777777" w:rsidR="002B5A34" w:rsidRPr="001C0CC4" w:rsidRDefault="002B5A34" w:rsidP="002B5A34">
            <w:pPr>
              <w:pStyle w:val="TAC"/>
            </w:pPr>
            <w:r w:rsidRPr="001C0CC4">
              <w:t>15 MHz</w:t>
            </w:r>
          </w:p>
        </w:tc>
        <w:tc>
          <w:tcPr>
            <w:tcW w:w="1678" w:type="dxa"/>
            <w:tcBorders>
              <w:top w:val="single" w:sz="4" w:space="0" w:color="auto"/>
              <w:left w:val="single" w:sz="4" w:space="0" w:color="000000"/>
              <w:right w:val="single" w:sz="4" w:space="0" w:color="000000"/>
            </w:tcBorders>
          </w:tcPr>
          <w:p w14:paraId="0AF7325E" w14:textId="77777777" w:rsidR="002B5A34" w:rsidRPr="001C0CC4" w:rsidRDefault="002B5A34" w:rsidP="002B5A3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373D7CCB" w14:textId="1D4A6B77" w:rsidR="002B5A34" w:rsidRPr="001C0CC4" w:rsidRDefault="002B5A34" w:rsidP="002B5A34">
            <w:pPr>
              <w:pStyle w:val="TAC"/>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2B5A34" w:rsidRPr="001C0CC4" w:rsidRDefault="002B5A34" w:rsidP="002B5A3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2B5A34" w:rsidRPr="001C0CC4" w:rsidRDefault="002B5A34" w:rsidP="002B5A3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2B5A34" w:rsidRPr="001C0CC4" w:rsidRDefault="002B5A34" w:rsidP="002B5A34">
            <w:pPr>
              <w:pStyle w:val="TAC"/>
            </w:pPr>
            <w:r w:rsidRPr="001C0CC4">
              <w:t>&gt; 1.8 MHz/12/SCS</w:t>
            </w:r>
          </w:p>
          <w:p w14:paraId="5AC113AD" w14:textId="77777777" w:rsidR="002B5A34" w:rsidRPr="001C0CC4" w:rsidRDefault="002B5A34" w:rsidP="002B5A34">
            <w:pPr>
              <w:pStyle w:val="TAC"/>
            </w:pPr>
          </w:p>
          <w:p w14:paraId="3C1CB914" w14:textId="77777777" w:rsidR="002B5A34" w:rsidRPr="001C0CC4" w:rsidRDefault="002B5A34" w:rsidP="002B5A3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2B5A34" w:rsidRPr="001C0CC4" w:rsidRDefault="002B5A34" w:rsidP="002B5A3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2B5A34" w:rsidRPr="001C0CC4" w:rsidRDefault="002B5A34" w:rsidP="002B5A34">
            <w:pPr>
              <w:pStyle w:val="TAC"/>
            </w:pPr>
            <w:r w:rsidRPr="001C0CC4">
              <w:t>A6</w:t>
            </w:r>
          </w:p>
        </w:tc>
      </w:tr>
      <w:tr w:rsidR="002B5A34" w:rsidRPr="001C0CC4" w14:paraId="6703AFFD" w14:textId="77777777" w:rsidTr="00F738E7">
        <w:tc>
          <w:tcPr>
            <w:tcW w:w="1148" w:type="dxa"/>
            <w:tcBorders>
              <w:left w:val="single" w:sz="4" w:space="0" w:color="000000"/>
              <w:bottom w:val="single" w:sz="4" w:space="0" w:color="000000"/>
              <w:right w:val="single" w:sz="4" w:space="0" w:color="000000"/>
            </w:tcBorders>
          </w:tcPr>
          <w:p w14:paraId="46DD43E0" w14:textId="77777777" w:rsidR="002B5A34" w:rsidRPr="001C0CC4" w:rsidRDefault="002B5A34" w:rsidP="002B5A34">
            <w:pPr>
              <w:pStyle w:val="TAC"/>
            </w:pPr>
          </w:p>
        </w:tc>
        <w:tc>
          <w:tcPr>
            <w:tcW w:w="1678" w:type="dxa"/>
            <w:tcBorders>
              <w:left w:val="single" w:sz="4" w:space="0" w:color="000000"/>
              <w:bottom w:val="single" w:sz="4" w:space="0" w:color="000000"/>
              <w:right w:val="single" w:sz="4" w:space="0" w:color="000000"/>
            </w:tcBorders>
          </w:tcPr>
          <w:p w14:paraId="3181B387" w14:textId="77777777" w:rsidR="002B5A34" w:rsidRPr="001C0CC4" w:rsidRDefault="002B5A34" w:rsidP="002B5A34">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57D12300" w14:textId="511CCB78" w:rsidR="002B5A34" w:rsidRPr="001C0CC4" w:rsidRDefault="002B5A34" w:rsidP="002B5A34">
            <w:pPr>
              <w:pStyle w:val="TAC"/>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0D38927E" w14:textId="2CFEBE15" w:rsidR="002B5A34" w:rsidRPr="001C0CC4" w:rsidRDefault="002B5A34" w:rsidP="002B5A34">
            <w:pPr>
              <w:pStyle w:val="TAC"/>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5896EE" w14:textId="43CEEA7E" w:rsidR="002B5A34" w:rsidRPr="001C0CC4" w:rsidRDefault="002B5A34" w:rsidP="002B5A34">
            <w:pPr>
              <w:pStyle w:val="TAC"/>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37A31A47" w14:textId="77777777" w:rsidR="002B5A34" w:rsidRPr="001C0CC4" w:rsidRDefault="002B5A34" w:rsidP="002B5A34">
            <w:pPr>
              <w:pStyle w:val="TAC"/>
            </w:pPr>
          </w:p>
        </w:tc>
        <w:tc>
          <w:tcPr>
            <w:tcW w:w="1384" w:type="dxa"/>
            <w:tcBorders>
              <w:top w:val="single" w:sz="4" w:space="0" w:color="000000"/>
              <w:left w:val="single" w:sz="4" w:space="0" w:color="000000"/>
              <w:bottom w:val="single" w:sz="4" w:space="0" w:color="000000"/>
              <w:right w:val="single" w:sz="4" w:space="0" w:color="000000"/>
            </w:tcBorders>
            <w:vAlign w:val="center"/>
          </w:tcPr>
          <w:p w14:paraId="0733EC44" w14:textId="77777777" w:rsidR="002B5A34" w:rsidRPr="001C0CC4" w:rsidRDefault="002B5A34" w:rsidP="002B5A34">
            <w:pPr>
              <w:pStyle w:val="TAC"/>
            </w:pPr>
          </w:p>
        </w:tc>
        <w:tc>
          <w:tcPr>
            <w:tcW w:w="1189" w:type="dxa"/>
            <w:tcBorders>
              <w:top w:val="single" w:sz="4" w:space="0" w:color="000000"/>
              <w:left w:val="single" w:sz="4" w:space="0" w:color="000000"/>
              <w:bottom w:val="single" w:sz="4" w:space="0" w:color="000000"/>
              <w:right w:val="single" w:sz="4" w:space="0" w:color="000000"/>
            </w:tcBorders>
            <w:vAlign w:val="center"/>
          </w:tcPr>
          <w:p w14:paraId="6DFB9157" w14:textId="77777777" w:rsidR="002B5A34" w:rsidRPr="001C0CC4" w:rsidRDefault="002B5A34" w:rsidP="002B5A34">
            <w:pPr>
              <w:pStyle w:val="TAC"/>
            </w:pP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r w:rsidRPr="001C0CC4">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47" w:name="_Hlk4402808"/>
      <w:r w:rsidRPr="001C0CC4">
        <w:lastRenderedPageBreak/>
        <w:t>Table 6.2.3.6-3</w:t>
      </w:r>
      <w:bookmarkEnd w:id="247"/>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48" w:name="_Hlk4402791"/>
      <w:r w:rsidRPr="001C0CC4">
        <w:t>Table 6.2.3.6-4</w:t>
      </w:r>
      <w:bookmarkEnd w:id="248"/>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49" w:name="_Toc21344242"/>
      <w:bookmarkStart w:id="250" w:name="_Toc29801726"/>
      <w:bookmarkStart w:id="251" w:name="_Toc29802150"/>
      <w:bookmarkStart w:id="252" w:name="_Toc29802775"/>
      <w:bookmarkStart w:id="253" w:name="_Toc36107517"/>
      <w:bookmarkStart w:id="254" w:name="_Toc37251276"/>
      <w:bookmarkStart w:id="255" w:name="_Toc45888078"/>
      <w:bookmarkStart w:id="256" w:name="_Toc45888677"/>
      <w:bookmarkStart w:id="257" w:name="_Toc59649958"/>
      <w:bookmarkStart w:id="258" w:name="_Toc61357222"/>
      <w:bookmarkStart w:id="259" w:name="_Toc61358996"/>
      <w:bookmarkStart w:id="260" w:name="_Toc67915933"/>
      <w:bookmarkStart w:id="261" w:name="_Toc75533477"/>
      <w:bookmarkStart w:id="262" w:name="_Toc75819363"/>
      <w:bookmarkStart w:id="263" w:name="_Toc76508207"/>
      <w:bookmarkStart w:id="264" w:name="_Toc76717157"/>
      <w:bookmarkStart w:id="265" w:name="_Toc83293798"/>
      <w:bookmarkStart w:id="266" w:name="_Toc84334837"/>
      <w:r w:rsidRPr="001C0CC4">
        <w:t>6.2.3.7</w:t>
      </w:r>
      <w:r w:rsidRPr="001C0CC4">
        <w:tab/>
        <w:t>A-MPR for NS_03 and NS_03U</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r w:rsidRPr="005A03D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67" w:name="_Toc21344243"/>
      <w:bookmarkStart w:id="268" w:name="_Toc29801727"/>
      <w:bookmarkStart w:id="269" w:name="_Toc29802151"/>
      <w:bookmarkStart w:id="270" w:name="_Toc29802776"/>
      <w:bookmarkStart w:id="271" w:name="_Toc36107518"/>
      <w:bookmarkStart w:id="272" w:name="_Toc37251277"/>
      <w:bookmarkStart w:id="273" w:name="_Toc45888079"/>
      <w:bookmarkStart w:id="274" w:name="_Toc45888678"/>
      <w:bookmarkStart w:id="275" w:name="_Toc59649959"/>
      <w:bookmarkStart w:id="276" w:name="_Toc61357223"/>
      <w:bookmarkStart w:id="277" w:name="_Toc61358997"/>
      <w:bookmarkStart w:id="278" w:name="_Toc67915934"/>
      <w:bookmarkStart w:id="279" w:name="_Toc75533478"/>
      <w:bookmarkStart w:id="280" w:name="_Toc75819364"/>
      <w:bookmarkStart w:id="281" w:name="_Toc76508208"/>
      <w:bookmarkStart w:id="282" w:name="_Toc76717158"/>
      <w:bookmarkStart w:id="283" w:name="_Toc83293799"/>
      <w:bookmarkStart w:id="284" w:name="_Toc84334838"/>
      <w:r w:rsidRPr="001C0CC4">
        <w:lastRenderedPageBreak/>
        <w:t>6.2.3.8</w:t>
      </w:r>
      <w:r w:rsidRPr="001C0CC4">
        <w:tab/>
        <w:t>A-MPR for NS_37</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C8C5F2C" w14:textId="77777777" w:rsidR="00DC7196" w:rsidRPr="001C0CC4" w:rsidRDefault="00DC7196" w:rsidP="00DC7196">
      <w:pPr>
        <w:pStyle w:val="TH"/>
        <w:rPr>
          <w:lang w:val="en-US"/>
        </w:rPr>
      </w:pPr>
      <w:r w:rsidRPr="001C0CC4">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r w:rsidRPr="001C0CC4">
        <w:rPr>
          <w:lang w:val="en-US"/>
        </w:rPr>
        <w:t xml:space="preserve">Table </w:t>
      </w:r>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285" w:name="_Toc21344244"/>
      <w:bookmarkStart w:id="286" w:name="_Toc29801728"/>
      <w:bookmarkStart w:id="287" w:name="_Toc29802152"/>
      <w:bookmarkStart w:id="288" w:name="_Toc29802777"/>
      <w:bookmarkStart w:id="289" w:name="_Toc36107519"/>
      <w:bookmarkStart w:id="290" w:name="_Toc37251278"/>
      <w:bookmarkStart w:id="291" w:name="_Toc45888080"/>
      <w:bookmarkStart w:id="292" w:name="_Toc45888679"/>
      <w:bookmarkStart w:id="293" w:name="_Toc59649960"/>
      <w:bookmarkStart w:id="294" w:name="_Toc61357224"/>
      <w:bookmarkStart w:id="295" w:name="_Toc61358998"/>
      <w:bookmarkStart w:id="296" w:name="_Toc67915935"/>
      <w:bookmarkStart w:id="297" w:name="_Toc75533479"/>
      <w:bookmarkStart w:id="298" w:name="_Toc75819365"/>
      <w:bookmarkStart w:id="299" w:name="_Toc76508209"/>
      <w:bookmarkStart w:id="300" w:name="_Toc76717159"/>
      <w:bookmarkStart w:id="301" w:name="_Toc83293800"/>
      <w:bookmarkStart w:id="302" w:name="_Toc84334839"/>
      <w:r w:rsidRPr="001C0CC4">
        <w:lastRenderedPageBreak/>
        <w:t>6.2.3.9</w:t>
      </w:r>
      <w:r w:rsidRPr="001C0CC4">
        <w:tab/>
        <w:t>A-MPR for NS_38</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2A871395" w14:textId="77777777" w:rsidR="00DC7196" w:rsidRPr="001C0CC4" w:rsidRDefault="00DC7196" w:rsidP="00DC7196">
      <w:pPr>
        <w:pStyle w:val="TH"/>
        <w:rPr>
          <w:rFonts w:eastAsia="Yu Mincho"/>
        </w:rPr>
      </w:pPr>
      <w:r w:rsidRPr="001C0CC4">
        <w:rPr>
          <w:rFonts w:eastAsia="Yu Mincho"/>
        </w:rPr>
        <w:t xml:space="preserve">Table </w:t>
      </w:r>
      <w:r w:rsidRPr="001C0CC4">
        <w:t>6.2.3.9-1</w:t>
      </w:r>
      <w:r w:rsidRPr="001C0CC4">
        <w:rPr>
          <w:rFonts w:eastAsia="Yu Mincho"/>
        </w:rPr>
        <w:t>: A-MPR for EESS (NS_38) Protection (1430 – 1470 MHz)</w:t>
      </w:r>
    </w:p>
    <w:tbl>
      <w:tblPr>
        <w:tblW w:w="10885" w:type="dxa"/>
        <w:jc w:val="center"/>
        <w:tblLayout w:type="fixed"/>
        <w:tblCellMar>
          <w:left w:w="70" w:type="dxa"/>
          <w:right w:w="70" w:type="dxa"/>
        </w:tblCellMar>
        <w:tblLook w:val="01E0" w:firstRow="1" w:lastRow="1" w:firstColumn="1" w:lastColumn="1" w:noHBand="0" w:noVBand="0"/>
      </w:tblPr>
      <w:tblGrid>
        <w:gridCol w:w="1165"/>
        <w:gridCol w:w="1793"/>
        <w:gridCol w:w="1537"/>
        <w:gridCol w:w="1350"/>
        <w:gridCol w:w="990"/>
        <w:gridCol w:w="1260"/>
        <w:gridCol w:w="1620"/>
        <w:gridCol w:w="1170"/>
      </w:tblGrid>
      <w:tr w:rsidR="00F6609E" w:rsidRPr="001C0CC4" w14:paraId="4DA0A655" w14:textId="77777777" w:rsidTr="007175EC">
        <w:trPr>
          <w:trHeight w:val="430"/>
          <w:jc w:val="center"/>
        </w:trPr>
        <w:tc>
          <w:tcPr>
            <w:tcW w:w="1165" w:type="dxa"/>
            <w:tcBorders>
              <w:top w:val="single" w:sz="4" w:space="0" w:color="auto"/>
              <w:left w:val="single" w:sz="4" w:space="0" w:color="auto"/>
              <w:right w:val="single" w:sz="4" w:space="0" w:color="auto"/>
            </w:tcBorders>
            <w:hideMark/>
          </w:tcPr>
          <w:p w14:paraId="796BCA74" w14:textId="77777777" w:rsidR="00F6609E" w:rsidRPr="001C0CC4" w:rsidRDefault="00F6609E" w:rsidP="007175EC">
            <w:pPr>
              <w:pStyle w:val="TAH"/>
            </w:pPr>
            <w:r w:rsidRPr="001C0CC4">
              <w:t>Channel Bandwidth (MHz)</w:t>
            </w:r>
          </w:p>
        </w:tc>
        <w:tc>
          <w:tcPr>
            <w:tcW w:w="1793" w:type="dxa"/>
            <w:tcBorders>
              <w:top w:val="single" w:sz="4" w:space="0" w:color="auto"/>
              <w:left w:val="single" w:sz="4" w:space="0" w:color="auto"/>
              <w:right w:val="single" w:sz="4" w:space="0" w:color="auto"/>
            </w:tcBorders>
          </w:tcPr>
          <w:p w14:paraId="3742C0BF" w14:textId="77777777" w:rsidR="00F6609E" w:rsidRPr="001C0CC4" w:rsidRDefault="00F6609E" w:rsidP="007175EC">
            <w:pPr>
              <w:pStyle w:val="TAH"/>
            </w:pPr>
            <w:r w:rsidRPr="001C0CC4">
              <w:t>Carrier Centre Frequency, Fc (MHz)</w:t>
            </w:r>
          </w:p>
        </w:tc>
        <w:tc>
          <w:tcPr>
            <w:tcW w:w="3877" w:type="dxa"/>
            <w:gridSpan w:val="3"/>
            <w:tcBorders>
              <w:top w:val="single" w:sz="4" w:space="0" w:color="000000"/>
              <w:left w:val="single" w:sz="4" w:space="0" w:color="auto"/>
              <w:bottom w:val="single" w:sz="4" w:space="0" w:color="000000"/>
              <w:right w:val="single" w:sz="4" w:space="0" w:color="000000"/>
            </w:tcBorders>
            <w:hideMark/>
          </w:tcPr>
          <w:p w14:paraId="16E93BED" w14:textId="77777777" w:rsidR="00F6609E" w:rsidRPr="001C0CC4" w:rsidRDefault="00F6609E" w:rsidP="007175EC">
            <w:pPr>
              <w:pStyle w:val="TAH"/>
            </w:pPr>
            <w:r w:rsidRPr="001C0CC4">
              <w:t>Region A</w:t>
            </w:r>
          </w:p>
          <w:p w14:paraId="0CACB317" w14:textId="77777777" w:rsidR="00F6609E" w:rsidRPr="001C0CC4" w:rsidRDefault="00F6609E" w:rsidP="007175EC">
            <w:pPr>
              <w:pStyle w:val="TAH"/>
            </w:pPr>
            <w:r w:rsidRPr="001C0CC4">
              <w:t>Outer/Inner</w:t>
            </w:r>
          </w:p>
        </w:tc>
        <w:tc>
          <w:tcPr>
            <w:tcW w:w="4050" w:type="dxa"/>
            <w:gridSpan w:val="3"/>
            <w:tcBorders>
              <w:top w:val="single" w:sz="4" w:space="0" w:color="000000"/>
              <w:left w:val="single" w:sz="4" w:space="0" w:color="000000"/>
              <w:bottom w:val="single" w:sz="4" w:space="0" w:color="000000"/>
              <w:right w:val="single" w:sz="4" w:space="0" w:color="000000"/>
            </w:tcBorders>
          </w:tcPr>
          <w:p w14:paraId="585F317A" w14:textId="77777777" w:rsidR="00F6609E" w:rsidRPr="001C0CC4" w:rsidRDefault="00F6609E" w:rsidP="007175EC">
            <w:pPr>
              <w:pStyle w:val="TAH"/>
            </w:pPr>
            <w:r w:rsidRPr="001C0CC4">
              <w:t>Region B</w:t>
            </w:r>
          </w:p>
          <w:p w14:paraId="56F9F108" w14:textId="77777777" w:rsidR="00F6609E" w:rsidRPr="001C0CC4" w:rsidRDefault="00F6609E" w:rsidP="007175EC">
            <w:pPr>
              <w:pStyle w:val="TAH"/>
            </w:pPr>
            <w:r w:rsidRPr="001C0CC4">
              <w:t>Outer/Inner</w:t>
            </w:r>
          </w:p>
        </w:tc>
      </w:tr>
      <w:tr w:rsidR="00F6609E" w:rsidRPr="001C0CC4" w14:paraId="3ECECD55" w14:textId="77777777" w:rsidTr="00AF4CD1">
        <w:trPr>
          <w:trHeight w:val="444"/>
          <w:jc w:val="center"/>
        </w:trPr>
        <w:tc>
          <w:tcPr>
            <w:tcW w:w="1165" w:type="dxa"/>
            <w:tcBorders>
              <w:left w:val="single" w:sz="4" w:space="0" w:color="auto"/>
              <w:bottom w:val="single" w:sz="4" w:space="0" w:color="auto"/>
              <w:right w:val="single" w:sz="4" w:space="0" w:color="auto"/>
            </w:tcBorders>
          </w:tcPr>
          <w:p w14:paraId="2719F055" w14:textId="77777777" w:rsidR="00F6609E" w:rsidRPr="001C0CC4" w:rsidRDefault="00F6609E" w:rsidP="007175EC">
            <w:pPr>
              <w:pStyle w:val="TAH"/>
            </w:pPr>
          </w:p>
        </w:tc>
        <w:tc>
          <w:tcPr>
            <w:tcW w:w="1793" w:type="dxa"/>
            <w:tcBorders>
              <w:left w:val="single" w:sz="4" w:space="0" w:color="auto"/>
              <w:bottom w:val="single" w:sz="4" w:space="0" w:color="auto"/>
              <w:right w:val="single" w:sz="4" w:space="0" w:color="auto"/>
            </w:tcBorders>
          </w:tcPr>
          <w:p w14:paraId="2925C479" w14:textId="77777777" w:rsidR="00F6609E" w:rsidRPr="001C0CC4" w:rsidRDefault="00F6609E" w:rsidP="007175EC">
            <w:pPr>
              <w:pStyle w:val="TAH"/>
            </w:pPr>
          </w:p>
        </w:tc>
        <w:tc>
          <w:tcPr>
            <w:tcW w:w="1537" w:type="dxa"/>
            <w:tcBorders>
              <w:top w:val="single" w:sz="4" w:space="0" w:color="000000"/>
              <w:left w:val="single" w:sz="4" w:space="0" w:color="auto"/>
              <w:bottom w:val="single" w:sz="4" w:space="0" w:color="000000"/>
              <w:right w:val="single" w:sz="4" w:space="0" w:color="000000"/>
            </w:tcBorders>
          </w:tcPr>
          <w:p w14:paraId="28EF1666" w14:textId="77777777" w:rsidR="00F6609E" w:rsidRPr="001C0CC4" w:rsidRDefault="00F6609E" w:rsidP="007175EC">
            <w:pPr>
              <w:pStyle w:val="TAH"/>
            </w:pPr>
            <w:r w:rsidRPr="001C0CC4">
              <w:t>RB</w:t>
            </w:r>
            <w:r w:rsidRPr="001C0CC4">
              <w:rPr>
                <w:vertAlign w:val="subscript"/>
              </w:rPr>
              <w:t>start</w:t>
            </w:r>
          </w:p>
        </w:tc>
        <w:tc>
          <w:tcPr>
            <w:tcW w:w="1350" w:type="dxa"/>
            <w:tcBorders>
              <w:top w:val="single" w:sz="4" w:space="0" w:color="000000"/>
              <w:left w:val="single" w:sz="4" w:space="0" w:color="000000"/>
              <w:bottom w:val="single" w:sz="4" w:space="0" w:color="000000"/>
              <w:right w:val="single" w:sz="4" w:space="0" w:color="000000"/>
            </w:tcBorders>
          </w:tcPr>
          <w:p w14:paraId="773B029F" w14:textId="77777777" w:rsidR="00F6609E" w:rsidRPr="001C0CC4" w:rsidRDefault="00F6609E" w:rsidP="007175EC">
            <w:pPr>
              <w:pStyle w:val="TAH"/>
            </w:pPr>
            <w:r w:rsidRPr="001C0CC4">
              <w:t>L</w:t>
            </w:r>
            <w:r w:rsidRPr="001C0CC4">
              <w:rPr>
                <w:vertAlign w:val="subscript"/>
              </w:rPr>
              <w:t>CRB</w:t>
            </w:r>
          </w:p>
        </w:tc>
        <w:tc>
          <w:tcPr>
            <w:tcW w:w="990" w:type="dxa"/>
            <w:tcBorders>
              <w:top w:val="single" w:sz="4" w:space="0" w:color="000000"/>
              <w:left w:val="single" w:sz="4" w:space="0" w:color="000000"/>
              <w:bottom w:val="single" w:sz="4" w:space="0" w:color="000000"/>
              <w:right w:val="single" w:sz="4" w:space="0" w:color="000000"/>
            </w:tcBorders>
          </w:tcPr>
          <w:p w14:paraId="2DE0771D" w14:textId="77777777" w:rsidR="00F6609E" w:rsidRPr="001C0CC4" w:rsidRDefault="00F6609E" w:rsidP="007175EC">
            <w:pPr>
              <w:pStyle w:val="TAH"/>
            </w:pPr>
            <w:r w:rsidRPr="001C0CC4">
              <w:t>A-MPR (dB)</w:t>
            </w:r>
          </w:p>
        </w:tc>
        <w:tc>
          <w:tcPr>
            <w:tcW w:w="1260" w:type="dxa"/>
            <w:tcBorders>
              <w:top w:val="single" w:sz="4" w:space="0" w:color="000000"/>
              <w:left w:val="single" w:sz="4" w:space="0" w:color="000000"/>
              <w:bottom w:val="single" w:sz="4" w:space="0" w:color="000000"/>
              <w:right w:val="single" w:sz="4" w:space="0" w:color="000000"/>
            </w:tcBorders>
            <w:vAlign w:val="center"/>
          </w:tcPr>
          <w:p w14:paraId="17465600" w14:textId="77777777" w:rsidR="00F6609E" w:rsidRPr="001C0CC4" w:rsidRDefault="00F6609E" w:rsidP="007175EC">
            <w:pPr>
              <w:pStyle w:val="TAH"/>
              <w:rPr>
                <w:rFonts w:cs="Arial"/>
                <w:szCs w:val="18"/>
              </w:rPr>
            </w:pPr>
            <w:r w:rsidRPr="00F340A8">
              <w:rPr>
                <w:lang w:eastAsia="en-GB"/>
              </w:rPr>
              <w:t>RB</w:t>
            </w:r>
            <w:r w:rsidRPr="00F340A8">
              <w:rPr>
                <w:vertAlign w:val="subscript"/>
                <w:lang w:eastAsia="en-GB"/>
              </w:rPr>
              <w:t>start</w:t>
            </w:r>
          </w:p>
        </w:tc>
        <w:tc>
          <w:tcPr>
            <w:tcW w:w="1620" w:type="dxa"/>
            <w:tcBorders>
              <w:top w:val="single" w:sz="4" w:space="0" w:color="000000"/>
              <w:left w:val="single" w:sz="4" w:space="0" w:color="000000"/>
              <w:bottom w:val="single" w:sz="4" w:space="0" w:color="000000"/>
              <w:right w:val="single" w:sz="4" w:space="0" w:color="000000"/>
            </w:tcBorders>
          </w:tcPr>
          <w:p w14:paraId="005DF5E7" w14:textId="77777777" w:rsidR="00F6609E" w:rsidRDefault="00F6609E" w:rsidP="007175EC">
            <w:pPr>
              <w:pStyle w:val="TAH"/>
              <w:rPr>
                <w:rFonts w:cs="Arial"/>
                <w:szCs w:val="18"/>
                <w:vertAlign w:val="subscript"/>
              </w:rPr>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p w14:paraId="2FAF3F5D" w14:textId="77777777" w:rsidR="00F6609E" w:rsidRPr="001C0CC4" w:rsidRDefault="00F6609E" w:rsidP="007175EC">
            <w:pPr>
              <w:pStyle w:val="TAH"/>
            </w:pPr>
          </w:p>
        </w:tc>
        <w:tc>
          <w:tcPr>
            <w:tcW w:w="1170" w:type="dxa"/>
            <w:tcBorders>
              <w:top w:val="single" w:sz="4" w:space="0" w:color="000000"/>
              <w:left w:val="single" w:sz="4" w:space="0" w:color="000000"/>
              <w:bottom w:val="single" w:sz="4" w:space="0" w:color="000000"/>
              <w:right w:val="single" w:sz="4" w:space="0" w:color="000000"/>
            </w:tcBorders>
          </w:tcPr>
          <w:p w14:paraId="711E9F36" w14:textId="77777777" w:rsidR="00F6609E" w:rsidRPr="001C0CC4" w:rsidRDefault="00F6609E" w:rsidP="007175EC">
            <w:pPr>
              <w:pStyle w:val="TAH"/>
            </w:pPr>
            <w:r w:rsidRPr="001C0CC4">
              <w:t>A-MPR (dB)</w:t>
            </w:r>
          </w:p>
        </w:tc>
      </w:tr>
      <w:tr w:rsidR="00F6609E" w:rsidRPr="001C0CC4" w14:paraId="56AF4DA4"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tcPr>
          <w:p w14:paraId="1EA81351" w14:textId="77777777" w:rsidR="00F6609E" w:rsidRPr="001C0CC4" w:rsidRDefault="00F6609E" w:rsidP="007175EC">
            <w:pPr>
              <w:pStyle w:val="TAC"/>
            </w:pPr>
            <w:r w:rsidRPr="005503C9">
              <w:t>5</w:t>
            </w:r>
          </w:p>
        </w:tc>
        <w:tc>
          <w:tcPr>
            <w:tcW w:w="1793" w:type="dxa"/>
            <w:tcBorders>
              <w:top w:val="single" w:sz="4" w:space="0" w:color="000000"/>
              <w:left w:val="single" w:sz="4" w:space="0" w:color="000000"/>
              <w:bottom w:val="single" w:sz="4" w:space="0" w:color="000000"/>
              <w:right w:val="single" w:sz="4" w:space="0" w:color="000000"/>
            </w:tcBorders>
          </w:tcPr>
          <w:p w14:paraId="30F9D14F" w14:textId="77777777" w:rsidR="00F6609E" w:rsidRPr="001C0CC4" w:rsidRDefault="00F6609E" w:rsidP="007175EC">
            <w:pPr>
              <w:pStyle w:val="TAC"/>
              <w:rPr>
                <w:rFonts w:eastAsia="MS PGothic" w:cs="Arial"/>
                <w:kern w:val="24"/>
                <w:szCs w:val="18"/>
                <w:lang w:eastAsia="ja-JP"/>
              </w:rPr>
            </w:pPr>
            <w:r w:rsidRPr="005503C9">
              <w:t>1432.5 ≤ FC &lt; 1437.5</w:t>
            </w:r>
          </w:p>
        </w:tc>
        <w:tc>
          <w:tcPr>
            <w:tcW w:w="1537" w:type="dxa"/>
            <w:tcBorders>
              <w:top w:val="single" w:sz="4" w:space="0" w:color="000000"/>
              <w:left w:val="single" w:sz="4" w:space="0" w:color="000000"/>
              <w:bottom w:val="single" w:sz="4" w:space="0" w:color="000000"/>
              <w:right w:val="single" w:sz="4" w:space="0" w:color="000000"/>
            </w:tcBorders>
          </w:tcPr>
          <w:p w14:paraId="7ADF9717" w14:textId="65745389" w:rsidR="00F6609E" w:rsidRPr="005A03D4" w:rsidRDefault="00F6609E" w:rsidP="007175EC">
            <w:pPr>
              <w:pStyle w:val="TAC"/>
              <w:rPr>
                <w:rFonts w:cs="Arial"/>
                <w:szCs w:val="18"/>
              </w:rPr>
            </w:pPr>
            <w:r w:rsidRPr="005503C9">
              <w:t>≤ -</w:t>
            </w:r>
            <w:r>
              <w:t>3.6</w:t>
            </w:r>
            <w:r w:rsidRPr="005503C9">
              <w:t xml:space="preserve"> MHz/12/SCS + LCRB </w:t>
            </w:r>
          </w:p>
        </w:tc>
        <w:tc>
          <w:tcPr>
            <w:tcW w:w="1350" w:type="dxa"/>
            <w:tcBorders>
              <w:top w:val="single" w:sz="4" w:space="0" w:color="000000"/>
              <w:left w:val="single" w:sz="4" w:space="0" w:color="000000"/>
              <w:bottom w:val="single" w:sz="4" w:space="0" w:color="000000"/>
              <w:right w:val="single" w:sz="4" w:space="0" w:color="000000"/>
            </w:tcBorders>
          </w:tcPr>
          <w:p w14:paraId="6EB453ED" w14:textId="3AB5AA24" w:rsidR="00F6609E" w:rsidRPr="001C0CC4" w:rsidRDefault="00F6609E" w:rsidP="007175EC">
            <w:pPr>
              <w:pStyle w:val="TAC"/>
              <w:rPr>
                <w:rFonts w:cs="Arial"/>
                <w:szCs w:val="18"/>
              </w:rPr>
            </w:pPr>
            <w:r>
              <w:rPr>
                <w:rFonts w:cs="Arial"/>
              </w:rPr>
              <w:t>≥</w:t>
            </w:r>
            <w:r w:rsidRPr="005503C9">
              <w:t xml:space="preserve"> 3.6 MHz/12/SCS</w:t>
            </w:r>
          </w:p>
        </w:tc>
        <w:tc>
          <w:tcPr>
            <w:tcW w:w="990" w:type="dxa"/>
            <w:tcBorders>
              <w:top w:val="single" w:sz="4" w:space="0" w:color="000000"/>
              <w:left w:val="single" w:sz="4" w:space="0" w:color="000000"/>
              <w:bottom w:val="single" w:sz="4" w:space="0" w:color="000000"/>
              <w:right w:val="single" w:sz="4" w:space="0" w:color="000000"/>
            </w:tcBorders>
          </w:tcPr>
          <w:p w14:paraId="17048DA2" w14:textId="77777777" w:rsidR="00F6609E" w:rsidRPr="001C0CC4" w:rsidRDefault="00F6609E" w:rsidP="007175EC">
            <w:pPr>
              <w:pStyle w:val="TAC"/>
            </w:pPr>
            <w:r w:rsidRPr="005503C9">
              <w:t xml:space="preserve">≤ </w:t>
            </w:r>
            <w:r>
              <w:t>7</w:t>
            </w:r>
          </w:p>
        </w:tc>
        <w:tc>
          <w:tcPr>
            <w:tcW w:w="1260" w:type="dxa"/>
            <w:tcBorders>
              <w:top w:val="single" w:sz="4" w:space="0" w:color="000000"/>
              <w:left w:val="single" w:sz="4" w:space="0" w:color="000000"/>
              <w:bottom w:val="single" w:sz="4" w:space="0" w:color="000000"/>
              <w:right w:val="single" w:sz="4" w:space="0" w:color="000000"/>
            </w:tcBorders>
            <w:vAlign w:val="center"/>
          </w:tcPr>
          <w:p w14:paraId="24BA2DEF" w14:textId="77777777" w:rsidR="00F6609E" w:rsidRPr="005503C9" w:rsidRDefault="00F6609E" w:rsidP="007175EC">
            <w:pPr>
              <w:pStyle w:val="TAC"/>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1580F880" w14:textId="77777777" w:rsidR="00F6609E" w:rsidRPr="001C0CC4" w:rsidRDefault="00F6609E" w:rsidP="007175EC">
            <w:pPr>
              <w:pStyle w:val="TAC"/>
              <w:rPr>
                <w:rFonts w:cs="Arial"/>
              </w:rPr>
            </w:pPr>
            <w:r w:rsidRPr="005503C9">
              <w:t>≤ 2.16 MHz/12/SCS</w:t>
            </w:r>
          </w:p>
        </w:tc>
        <w:tc>
          <w:tcPr>
            <w:tcW w:w="1170" w:type="dxa"/>
            <w:tcBorders>
              <w:top w:val="single" w:sz="4" w:space="0" w:color="000000"/>
              <w:left w:val="single" w:sz="4" w:space="0" w:color="000000"/>
              <w:bottom w:val="single" w:sz="4" w:space="0" w:color="000000"/>
              <w:right w:val="single" w:sz="4" w:space="0" w:color="000000"/>
            </w:tcBorders>
          </w:tcPr>
          <w:p w14:paraId="0FCA15B4" w14:textId="77777777" w:rsidR="00F6609E" w:rsidRPr="001C0CC4" w:rsidRDefault="00F6609E" w:rsidP="007175EC">
            <w:pPr>
              <w:pStyle w:val="TAC"/>
            </w:pPr>
            <w:r w:rsidRPr="005503C9">
              <w:t xml:space="preserve">≤ </w:t>
            </w:r>
            <w:r>
              <w:t>5.5</w:t>
            </w:r>
          </w:p>
        </w:tc>
      </w:tr>
      <w:tr w:rsidR="00F6609E" w:rsidRPr="001C0CC4" w14:paraId="21D5C74C" w14:textId="77777777" w:rsidTr="00AF4CD1">
        <w:trPr>
          <w:trHeight w:val="430"/>
          <w:jc w:val="center"/>
        </w:trPr>
        <w:tc>
          <w:tcPr>
            <w:tcW w:w="1165" w:type="dxa"/>
            <w:tcBorders>
              <w:top w:val="single" w:sz="4" w:space="0" w:color="auto"/>
              <w:left w:val="single" w:sz="4" w:space="0" w:color="000000"/>
              <w:bottom w:val="single" w:sz="4" w:space="0" w:color="000000"/>
              <w:right w:val="single" w:sz="4" w:space="0" w:color="000000"/>
            </w:tcBorders>
            <w:hideMark/>
          </w:tcPr>
          <w:p w14:paraId="1E426FB6" w14:textId="77777777" w:rsidR="00F6609E" w:rsidRPr="001C0CC4" w:rsidRDefault="00F6609E" w:rsidP="007175EC">
            <w:pPr>
              <w:pStyle w:val="TAC"/>
            </w:pPr>
            <w:r w:rsidRPr="001C0CC4">
              <w:t>10</w:t>
            </w:r>
          </w:p>
        </w:tc>
        <w:tc>
          <w:tcPr>
            <w:tcW w:w="1793" w:type="dxa"/>
            <w:tcBorders>
              <w:top w:val="single" w:sz="4" w:space="0" w:color="000000"/>
              <w:left w:val="single" w:sz="4" w:space="0" w:color="000000"/>
              <w:bottom w:val="single" w:sz="4" w:space="0" w:color="000000"/>
              <w:right w:val="single" w:sz="4" w:space="0" w:color="000000"/>
            </w:tcBorders>
          </w:tcPr>
          <w:p w14:paraId="75C45881" w14:textId="77777777" w:rsidR="00F6609E" w:rsidRPr="001C0CC4" w:rsidRDefault="00F6609E" w:rsidP="007175EC">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1537" w:type="dxa"/>
            <w:tcBorders>
              <w:top w:val="single" w:sz="4" w:space="0" w:color="000000"/>
              <w:left w:val="single" w:sz="4" w:space="0" w:color="000000"/>
              <w:bottom w:val="single" w:sz="4" w:space="0" w:color="000000"/>
              <w:right w:val="single" w:sz="4" w:space="0" w:color="000000"/>
            </w:tcBorders>
          </w:tcPr>
          <w:p w14:paraId="08844055" w14:textId="30B3855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EA24EF">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54A4ACE8" w14:textId="72102E54"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4C8A2AAE" w14:textId="77777777" w:rsidR="00F6609E" w:rsidRPr="001C0CC4" w:rsidRDefault="00F6609E" w:rsidP="007175EC">
            <w:pPr>
              <w:pStyle w:val="TAC"/>
            </w:pPr>
            <w:r w:rsidRPr="001C0CC4">
              <w:t>≤ 12</w:t>
            </w:r>
          </w:p>
        </w:tc>
        <w:tc>
          <w:tcPr>
            <w:tcW w:w="1260" w:type="dxa"/>
            <w:tcBorders>
              <w:top w:val="single" w:sz="4" w:space="0" w:color="000000"/>
              <w:left w:val="single" w:sz="4" w:space="0" w:color="000000"/>
              <w:bottom w:val="single" w:sz="4" w:space="0" w:color="000000"/>
              <w:right w:val="single" w:sz="4" w:space="0" w:color="000000"/>
            </w:tcBorders>
            <w:vAlign w:val="center"/>
          </w:tcPr>
          <w:p w14:paraId="6B942C5A"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2E765C0D" w14:textId="77777777" w:rsidR="00F6609E" w:rsidRPr="001C0CC4" w:rsidRDefault="00F6609E" w:rsidP="007175EC">
            <w:pPr>
              <w:pStyle w:val="TAC"/>
            </w:pPr>
            <w:r w:rsidRPr="001C0CC4">
              <w:rPr>
                <w:rFonts w:cs="Arial"/>
                <w:szCs w:val="18"/>
              </w:rPr>
              <w:t>≤ 2.16 MHz/12/SCS</w:t>
            </w:r>
          </w:p>
        </w:tc>
        <w:tc>
          <w:tcPr>
            <w:tcW w:w="1170" w:type="dxa"/>
            <w:tcBorders>
              <w:top w:val="single" w:sz="4" w:space="0" w:color="000000"/>
              <w:left w:val="single" w:sz="4" w:space="0" w:color="000000"/>
              <w:bottom w:val="single" w:sz="4" w:space="0" w:color="000000"/>
              <w:right w:val="single" w:sz="4" w:space="0" w:color="000000"/>
            </w:tcBorders>
          </w:tcPr>
          <w:p w14:paraId="0DB6332C" w14:textId="77777777" w:rsidR="00F6609E" w:rsidRPr="001C0CC4" w:rsidRDefault="00F6609E" w:rsidP="007175EC">
            <w:pPr>
              <w:pStyle w:val="TAC"/>
            </w:pPr>
            <w:r w:rsidRPr="001C0CC4">
              <w:t>≤ 9</w:t>
            </w:r>
          </w:p>
        </w:tc>
      </w:tr>
      <w:tr w:rsidR="00F6609E" w:rsidRPr="001C0CC4" w14:paraId="73230553" w14:textId="77777777" w:rsidTr="00AF4CD1">
        <w:trPr>
          <w:trHeight w:val="418"/>
          <w:jc w:val="center"/>
        </w:trPr>
        <w:tc>
          <w:tcPr>
            <w:tcW w:w="1165" w:type="dxa"/>
            <w:tcBorders>
              <w:top w:val="single" w:sz="4" w:space="0" w:color="000000"/>
              <w:left w:val="single" w:sz="4" w:space="0" w:color="000000"/>
              <w:bottom w:val="single" w:sz="4" w:space="0" w:color="000000"/>
              <w:right w:val="single" w:sz="4" w:space="0" w:color="000000"/>
            </w:tcBorders>
            <w:hideMark/>
          </w:tcPr>
          <w:p w14:paraId="214B7DD0" w14:textId="77777777" w:rsidR="00F6609E" w:rsidRPr="001C0CC4" w:rsidRDefault="00F6609E" w:rsidP="007175EC">
            <w:pPr>
              <w:pStyle w:val="TAC"/>
            </w:pPr>
            <w:r w:rsidRPr="001C0CC4">
              <w:t>15</w:t>
            </w:r>
          </w:p>
        </w:tc>
        <w:tc>
          <w:tcPr>
            <w:tcW w:w="1793" w:type="dxa"/>
            <w:tcBorders>
              <w:top w:val="single" w:sz="4" w:space="0" w:color="000000"/>
              <w:left w:val="single" w:sz="4" w:space="0" w:color="000000"/>
              <w:bottom w:val="single" w:sz="4" w:space="0" w:color="000000"/>
              <w:right w:val="single" w:sz="4" w:space="0" w:color="000000"/>
            </w:tcBorders>
          </w:tcPr>
          <w:p w14:paraId="682647D0" w14:textId="77777777" w:rsidR="00F6609E" w:rsidRPr="001C0CC4" w:rsidRDefault="00F6609E" w:rsidP="007175EC">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1537" w:type="dxa"/>
            <w:tcBorders>
              <w:top w:val="single" w:sz="4" w:space="0" w:color="000000"/>
              <w:left w:val="single" w:sz="4" w:space="0" w:color="000000"/>
              <w:bottom w:val="single" w:sz="4" w:space="0" w:color="000000"/>
              <w:right w:val="single" w:sz="4" w:space="0" w:color="000000"/>
            </w:tcBorders>
          </w:tcPr>
          <w:p w14:paraId="1F9DD9B2" w14:textId="0FD85DD2"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05B5410F" w14:textId="7A9405FF"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158D8331"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70EE9EC1"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0D4D358C" w14:textId="77777777" w:rsidR="00F6609E" w:rsidRPr="001C0CC4" w:rsidRDefault="00F6609E" w:rsidP="007175EC">
            <w:pPr>
              <w:pStyle w:val="TAC"/>
            </w:pPr>
            <w:r w:rsidRPr="001C0CC4">
              <w:rPr>
                <w:rFonts w:cs="Arial"/>
                <w:szCs w:val="18"/>
              </w:rPr>
              <w:t>≤ 3.6 MHz/12/SCS</w:t>
            </w:r>
          </w:p>
        </w:tc>
        <w:tc>
          <w:tcPr>
            <w:tcW w:w="1170" w:type="dxa"/>
            <w:tcBorders>
              <w:top w:val="single" w:sz="4" w:space="0" w:color="000000"/>
              <w:left w:val="single" w:sz="4" w:space="0" w:color="000000"/>
              <w:bottom w:val="single" w:sz="4" w:space="0" w:color="000000"/>
              <w:right w:val="single" w:sz="4" w:space="0" w:color="000000"/>
            </w:tcBorders>
          </w:tcPr>
          <w:p w14:paraId="660BF0D5" w14:textId="77777777" w:rsidR="00F6609E" w:rsidRPr="001C0CC4" w:rsidRDefault="00F6609E" w:rsidP="007175EC">
            <w:pPr>
              <w:pStyle w:val="TAC"/>
            </w:pPr>
            <w:r w:rsidRPr="001C0CC4">
              <w:t>≤ 10</w:t>
            </w:r>
          </w:p>
        </w:tc>
      </w:tr>
      <w:tr w:rsidR="00F6609E" w:rsidRPr="001C0CC4" w14:paraId="7BD9B83A" w14:textId="77777777" w:rsidTr="00AF4CD1">
        <w:trPr>
          <w:trHeight w:val="430"/>
          <w:jc w:val="center"/>
        </w:trPr>
        <w:tc>
          <w:tcPr>
            <w:tcW w:w="1165" w:type="dxa"/>
            <w:tcBorders>
              <w:top w:val="single" w:sz="4" w:space="0" w:color="000000"/>
              <w:left w:val="single" w:sz="4" w:space="0" w:color="000000"/>
              <w:bottom w:val="single" w:sz="4" w:space="0" w:color="000000"/>
              <w:right w:val="single" w:sz="4" w:space="0" w:color="000000"/>
            </w:tcBorders>
            <w:hideMark/>
          </w:tcPr>
          <w:p w14:paraId="21903B36" w14:textId="77777777" w:rsidR="00F6609E" w:rsidRPr="001C0CC4" w:rsidRDefault="00F6609E" w:rsidP="007175EC">
            <w:pPr>
              <w:pStyle w:val="TAC"/>
            </w:pPr>
            <w:r w:rsidRPr="001C0CC4">
              <w:t>20</w:t>
            </w:r>
          </w:p>
        </w:tc>
        <w:tc>
          <w:tcPr>
            <w:tcW w:w="1793" w:type="dxa"/>
            <w:tcBorders>
              <w:top w:val="single" w:sz="4" w:space="0" w:color="000000"/>
              <w:left w:val="single" w:sz="4" w:space="0" w:color="000000"/>
              <w:bottom w:val="single" w:sz="4" w:space="0" w:color="000000"/>
              <w:right w:val="single" w:sz="4" w:space="0" w:color="000000"/>
            </w:tcBorders>
          </w:tcPr>
          <w:p w14:paraId="353C5C69" w14:textId="77777777" w:rsidR="00F6609E" w:rsidRPr="001C0CC4" w:rsidRDefault="00F6609E" w:rsidP="007175EC">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1537" w:type="dxa"/>
            <w:tcBorders>
              <w:top w:val="single" w:sz="4" w:space="0" w:color="000000"/>
              <w:left w:val="single" w:sz="4" w:space="0" w:color="000000"/>
              <w:bottom w:val="single" w:sz="4" w:space="0" w:color="000000"/>
              <w:right w:val="single" w:sz="4" w:space="0" w:color="000000"/>
            </w:tcBorders>
          </w:tcPr>
          <w:p w14:paraId="67B20128" w14:textId="5533919E" w:rsidR="00F6609E" w:rsidRPr="001C0CC4" w:rsidRDefault="00F6609E" w:rsidP="007175EC">
            <w:pPr>
              <w:pStyle w:val="TAC"/>
            </w:pPr>
            <w:r w:rsidRPr="005A03D4">
              <w:rPr>
                <w:rFonts w:cs="Arial"/>
                <w:szCs w:val="18"/>
              </w:rPr>
              <w:t>≤ -</w:t>
            </w:r>
            <w:r>
              <w:rPr>
                <w:rFonts w:cs="Arial"/>
                <w:szCs w:val="18"/>
              </w:rPr>
              <w:t>3.6</w:t>
            </w:r>
            <w:r w:rsidRPr="005A03D4">
              <w:rPr>
                <w:rFonts w:cs="Arial"/>
                <w:szCs w:val="18"/>
              </w:rPr>
              <w:t xml:space="preserve"> MHz/12/SCS + L</w:t>
            </w:r>
            <w:r w:rsidRPr="005A03D4">
              <w:rPr>
                <w:rFonts w:cs="Arial"/>
                <w:szCs w:val="18"/>
                <w:vertAlign w:val="subscript"/>
              </w:rPr>
              <w:t>CRB</w:t>
            </w:r>
            <w:r w:rsidRPr="005A03D4" w:rsidDel="00AE1473">
              <w:rPr>
                <w:rFonts w:cs="Arial"/>
                <w:szCs w:val="18"/>
              </w:rPr>
              <w:t xml:space="preserve"> </w:t>
            </w:r>
          </w:p>
        </w:tc>
        <w:tc>
          <w:tcPr>
            <w:tcW w:w="1350" w:type="dxa"/>
            <w:tcBorders>
              <w:top w:val="single" w:sz="4" w:space="0" w:color="000000"/>
              <w:left w:val="single" w:sz="4" w:space="0" w:color="000000"/>
              <w:bottom w:val="single" w:sz="4" w:space="0" w:color="000000"/>
              <w:right w:val="single" w:sz="4" w:space="0" w:color="000000"/>
            </w:tcBorders>
          </w:tcPr>
          <w:p w14:paraId="32E353A4" w14:textId="36663211" w:rsidR="00F6609E" w:rsidRPr="001C0CC4" w:rsidRDefault="00F6609E" w:rsidP="007175EC">
            <w:pPr>
              <w:pStyle w:val="TAC"/>
            </w:pPr>
            <w:r>
              <w:rPr>
                <w:rFonts w:cs="Arial"/>
                <w:szCs w:val="18"/>
              </w:rPr>
              <w:t>≥</w:t>
            </w:r>
            <w:r w:rsidRPr="001C0CC4">
              <w:rPr>
                <w:rFonts w:cs="Arial"/>
                <w:szCs w:val="18"/>
              </w:rPr>
              <w:t xml:space="preserve"> 3.6</w:t>
            </w:r>
            <w:r w:rsidRPr="00DC7196">
              <w:rPr>
                <w:rFonts w:cs="Arial"/>
                <w:szCs w:val="18"/>
              </w:rPr>
              <w:t xml:space="preserve"> </w:t>
            </w:r>
            <w:r w:rsidRPr="001C0CC4">
              <w:rPr>
                <w:rFonts w:cs="Arial"/>
                <w:szCs w:val="18"/>
              </w:rPr>
              <w:t>MHz/12/SCS</w:t>
            </w:r>
          </w:p>
        </w:tc>
        <w:tc>
          <w:tcPr>
            <w:tcW w:w="990" w:type="dxa"/>
            <w:tcBorders>
              <w:top w:val="single" w:sz="4" w:space="0" w:color="000000"/>
              <w:left w:val="single" w:sz="4" w:space="0" w:color="000000"/>
              <w:bottom w:val="single" w:sz="4" w:space="0" w:color="000000"/>
              <w:right w:val="single" w:sz="4" w:space="0" w:color="000000"/>
            </w:tcBorders>
          </w:tcPr>
          <w:p w14:paraId="560C9AEF" w14:textId="77777777" w:rsidR="00F6609E" w:rsidRPr="001C0CC4" w:rsidRDefault="00F6609E" w:rsidP="007175EC">
            <w:pPr>
              <w:pStyle w:val="TAC"/>
            </w:pPr>
            <w:r w:rsidRPr="001C0CC4">
              <w:t>≤ 13</w:t>
            </w:r>
          </w:p>
        </w:tc>
        <w:tc>
          <w:tcPr>
            <w:tcW w:w="1260" w:type="dxa"/>
            <w:tcBorders>
              <w:top w:val="single" w:sz="4" w:space="0" w:color="000000"/>
              <w:left w:val="single" w:sz="4" w:space="0" w:color="000000"/>
              <w:bottom w:val="single" w:sz="4" w:space="0" w:color="000000"/>
              <w:right w:val="single" w:sz="4" w:space="0" w:color="000000"/>
            </w:tcBorders>
            <w:vAlign w:val="center"/>
          </w:tcPr>
          <w:p w14:paraId="3CA0B34B" w14:textId="77777777" w:rsidR="00F6609E" w:rsidRPr="001C0CC4" w:rsidRDefault="00F6609E" w:rsidP="007175EC">
            <w:pPr>
              <w:pStyle w:val="TAC"/>
              <w:rPr>
                <w:rFonts w:cs="Arial"/>
                <w:szCs w:val="18"/>
              </w:rPr>
            </w:pPr>
            <w:r>
              <w:rPr>
                <w:b/>
                <w:vertAlign w:val="subscript"/>
                <w:lang w:eastAsia="en-GB"/>
              </w:rPr>
              <w:t xml:space="preserve">&gt; </w:t>
            </w:r>
            <w:r w:rsidRPr="00F340A8">
              <w:rPr>
                <w:lang w:eastAsia="en-GB"/>
              </w:rPr>
              <w:t>-</w:t>
            </w:r>
            <w:r>
              <w:rPr>
                <w:lang w:eastAsia="en-GB"/>
              </w:rPr>
              <w:t>3.6</w:t>
            </w:r>
            <w:r w:rsidRPr="00F340A8">
              <w:rPr>
                <w:lang w:eastAsia="en-GB"/>
              </w:rPr>
              <w:t xml:space="preserve"> MHz/12/SCS + LCRB</w:t>
            </w:r>
            <w:r>
              <w:rPr>
                <w:lang w:eastAsia="en-GB"/>
              </w:rPr>
              <w:t>)</w:t>
            </w:r>
          </w:p>
        </w:tc>
        <w:tc>
          <w:tcPr>
            <w:tcW w:w="1620" w:type="dxa"/>
            <w:tcBorders>
              <w:top w:val="single" w:sz="4" w:space="0" w:color="000000"/>
              <w:left w:val="single" w:sz="4" w:space="0" w:color="000000"/>
              <w:bottom w:val="single" w:sz="4" w:space="0" w:color="000000"/>
              <w:right w:val="single" w:sz="4" w:space="0" w:color="000000"/>
            </w:tcBorders>
          </w:tcPr>
          <w:p w14:paraId="7C0B105F" w14:textId="77777777" w:rsidR="00F6609E" w:rsidRPr="001C0CC4" w:rsidRDefault="00F6609E" w:rsidP="007175EC">
            <w:pPr>
              <w:pStyle w:val="TAC"/>
            </w:pPr>
            <w:r w:rsidRPr="001C0CC4">
              <w:rPr>
                <w:rFonts w:cs="Arial"/>
                <w:szCs w:val="18"/>
              </w:rPr>
              <w:t>≤ 5.4 MHz/12/SCS</w:t>
            </w:r>
          </w:p>
        </w:tc>
        <w:tc>
          <w:tcPr>
            <w:tcW w:w="1170" w:type="dxa"/>
            <w:tcBorders>
              <w:top w:val="single" w:sz="4" w:space="0" w:color="000000"/>
              <w:left w:val="single" w:sz="4" w:space="0" w:color="000000"/>
              <w:bottom w:val="single" w:sz="4" w:space="0" w:color="000000"/>
              <w:right w:val="single" w:sz="4" w:space="0" w:color="000000"/>
            </w:tcBorders>
          </w:tcPr>
          <w:p w14:paraId="4F7FFB54" w14:textId="77777777" w:rsidR="00F6609E" w:rsidRPr="001C0CC4" w:rsidRDefault="00F6609E" w:rsidP="007175EC">
            <w:pPr>
              <w:pStyle w:val="TAC"/>
            </w:pPr>
            <w:r w:rsidRPr="001C0CC4">
              <w:t>≤ 10</w:t>
            </w:r>
          </w:p>
        </w:tc>
      </w:tr>
      <w:tr w:rsidR="00F6609E" w:rsidRPr="001C0CC4" w14:paraId="6D8F2E2C" w14:textId="77777777" w:rsidTr="007175EC">
        <w:trPr>
          <w:trHeight w:val="208"/>
          <w:jc w:val="center"/>
        </w:trPr>
        <w:tc>
          <w:tcPr>
            <w:tcW w:w="10885" w:type="dxa"/>
            <w:gridSpan w:val="8"/>
            <w:tcBorders>
              <w:top w:val="single" w:sz="4" w:space="0" w:color="000000"/>
              <w:left w:val="single" w:sz="4" w:space="0" w:color="000000"/>
              <w:bottom w:val="single" w:sz="4" w:space="0" w:color="000000"/>
              <w:right w:val="single" w:sz="4" w:space="0" w:color="000000"/>
            </w:tcBorders>
          </w:tcPr>
          <w:p w14:paraId="6A7D8CCB" w14:textId="77777777" w:rsidR="00F6609E" w:rsidRPr="001C0CC4" w:rsidRDefault="00F6609E" w:rsidP="007175EC">
            <w:pPr>
              <w:pStyle w:val="TAN"/>
              <w:rPr>
                <w:rFonts w:eastAsia="Yu Mincho"/>
              </w:rPr>
            </w:pPr>
            <w:r w:rsidRPr="001C0CC4">
              <w:rPr>
                <w:rFonts w:eastAsia="Yu Mincho"/>
              </w:rPr>
              <w:t>NOTE 1 - 4:</w:t>
            </w:r>
            <w:r w:rsidRPr="001C0CC4">
              <w:rPr>
                <w:rFonts w:eastAsia="Yu Mincho"/>
              </w:rPr>
              <w:tab/>
              <w:t>Void</w:t>
            </w:r>
          </w:p>
        </w:tc>
      </w:tr>
    </w:tbl>
    <w:p w14:paraId="31001D8B" w14:textId="77777777" w:rsidR="00F6609E" w:rsidRPr="001C0CC4" w:rsidRDefault="00F6609E" w:rsidP="00DC7196">
      <w:pPr>
        <w:rPr>
          <w:lang w:val="en-US" w:eastAsia="ja-JP"/>
        </w:rPr>
      </w:pPr>
    </w:p>
    <w:p w14:paraId="707946ED" w14:textId="77777777" w:rsidR="00DC7196" w:rsidRPr="001C0CC4" w:rsidRDefault="00DC7196" w:rsidP="00434294">
      <w:pPr>
        <w:pStyle w:val="Heading4"/>
      </w:pPr>
      <w:bookmarkStart w:id="303" w:name="_Toc21344245"/>
      <w:bookmarkStart w:id="304" w:name="_Toc29801729"/>
      <w:bookmarkStart w:id="305" w:name="_Toc29802153"/>
      <w:bookmarkStart w:id="306" w:name="_Toc29802778"/>
      <w:bookmarkStart w:id="307" w:name="_Toc36107520"/>
      <w:bookmarkStart w:id="308" w:name="_Toc37251279"/>
      <w:bookmarkStart w:id="309" w:name="_Toc45888081"/>
      <w:bookmarkStart w:id="310" w:name="_Toc45888680"/>
      <w:bookmarkStart w:id="311" w:name="_Toc59649961"/>
      <w:bookmarkStart w:id="312" w:name="_Toc61357225"/>
      <w:bookmarkStart w:id="313" w:name="_Toc61358999"/>
      <w:bookmarkStart w:id="314" w:name="_Toc67915936"/>
      <w:bookmarkStart w:id="315" w:name="_Toc75533480"/>
      <w:bookmarkStart w:id="316" w:name="_Toc75819366"/>
      <w:bookmarkStart w:id="317" w:name="_Toc76508210"/>
      <w:bookmarkStart w:id="318" w:name="_Toc76717160"/>
      <w:bookmarkStart w:id="319" w:name="_Toc83293801"/>
      <w:bookmarkStart w:id="320" w:name="_Toc84334840"/>
      <w:r w:rsidRPr="001C0CC4">
        <w:t>6.2.3.10</w:t>
      </w:r>
      <w:r w:rsidRPr="001C0CC4">
        <w:tab/>
        <w:t>A-MPR for NS_39</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77A2EB41" w14:textId="77777777" w:rsidR="00DC7196" w:rsidRPr="001C0CC4" w:rsidRDefault="00DC7196" w:rsidP="00DC7196">
      <w:pPr>
        <w:pStyle w:val="TH"/>
        <w:rPr>
          <w:rFonts w:eastAsia="Yu Mincho"/>
        </w:rPr>
      </w:pPr>
      <w:r w:rsidRPr="001C0CC4">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793121"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793121" w:rsidRPr="001C0CC4" w:rsidRDefault="00793121" w:rsidP="00793121">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793121" w:rsidRPr="001C0CC4" w:rsidRDefault="00793121" w:rsidP="00793121">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099B7D96" w:rsidR="00793121" w:rsidRPr="001C0CC4" w:rsidRDefault="00793121" w:rsidP="00793121">
            <w:pPr>
              <w:pStyle w:val="TAC"/>
              <w:rPr>
                <w:rFonts w:eastAsia="Yu Mincho"/>
              </w:rPr>
            </w:pPr>
            <w:r w:rsidRPr="005A03D4">
              <w:rPr>
                <w:rFonts w:eastAsia="Yu Mincho"/>
              </w:rPr>
              <w:t xml:space="preserve">&gt; </w:t>
            </w:r>
            <w:r>
              <w:rPr>
                <w:rFonts w:eastAsia="Yu Mincho"/>
              </w:rPr>
              <w:t>12.6</w:t>
            </w:r>
            <w:r w:rsidRPr="005A03D4">
              <w:rPr>
                <w:rFonts w:eastAsia="Yu Mincho"/>
              </w:rPr>
              <w:t xml:space="preserve">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6A3BF225" w:rsidR="00793121" w:rsidRPr="001C0CC4" w:rsidRDefault="00793121" w:rsidP="00793121">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21" w:name="_Toc21344246"/>
      <w:bookmarkStart w:id="322" w:name="_Toc29801730"/>
      <w:bookmarkStart w:id="323" w:name="_Toc29802154"/>
      <w:bookmarkStart w:id="324" w:name="_Toc29802779"/>
      <w:bookmarkStart w:id="325" w:name="_Toc36107521"/>
      <w:bookmarkStart w:id="326" w:name="_Toc37251280"/>
      <w:bookmarkStart w:id="327" w:name="_Toc45888082"/>
      <w:bookmarkStart w:id="328" w:name="_Toc45888681"/>
      <w:bookmarkStart w:id="329" w:name="_Toc59649962"/>
      <w:bookmarkStart w:id="330" w:name="_Toc61357226"/>
      <w:bookmarkStart w:id="331" w:name="_Toc61359000"/>
      <w:bookmarkStart w:id="332" w:name="_Toc67915937"/>
      <w:bookmarkStart w:id="333" w:name="_Toc75533481"/>
      <w:bookmarkStart w:id="334" w:name="_Toc75819367"/>
      <w:bookmarkStart w:id="335" w:name="_Toc76508211"/>
      <w:bookmarkStart w:id="336" w:name="_Toc76717161"/>
      <w:bookmarkStart w:id="337" w:name="_Toc83293802"/>
      <w:bookmarkStart w:id="338" w:name="_Toc84334841"/>
      <w:r w:rsidRPr="001C0CC4">
        <w:t>6.2.3.11</w:t>
      </w:r>
      <w:r w:rsidRPr="001C0CC4">
        <w:tab/>
        <w:t>A-MPR for NS_41</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02B86D6" w14:textId="77777777" w:rsidR="00DC7196" w:rsidRPr="001C0CC4" w:rsidRDefault="00DC7196" w:rsidP="00DC7196">
      <w:pPr>
        <w:pStyle w:val="TH"/>
      </w:pPr>
      <w:r w:rsidRPr="001C0CC4">
        <w:rPr>
          <w:rFonts w:cs="Arial"/>
        </w:rPr>
        <w:t>Table 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39" w:name="_Toc21344247"/>
      <w:bookmarkStart w:id="340" w:name="_Toc29801731"/>
      <w:bookmarkStart w:id="341" w:name="_Toc29802155"/>
      <w:bookmarkStart w:id="342" w:name="_Toc29802780"/>
      <w:bookmarkStart w:id="343" w:name="_Toc36107522"/>
      <w:bookmarkStart w:id="344" w:name="_Toc37251281"/>
      <w:bookmarkStart w:id="345" w:name="_Toc45888083"/>
      <w:bookmarkStart w:id="346" w:name="_Toc45888682"/>
      <w:bookmarkStart w:id="347" w:name="_Toc59649963"/>
      <w:bookmarkStart w:id="348" w:name="_Toc61357227"/>
      <w:bookmarkStart w:id="349" w:name="_Toc61359001"/>
      <w:bookmarkStart w:id="350" w:name="_Toc67915938"/>
      <w:bookmarkStart w:id="351" w:name="_Toc75533482"/>
      <w:bookmarkStart w:id="352" w:name="_Toc75819368"/>
      <w:bookmarkStart w:id="353" w:name="_Toc76508212"/>
      <w:bookmarkStart w:id="354" w:name="_Toc76717162"/>
      <w:bookmarkStart w:id="355" w:name="_Toc83293803"/>
      <w:bookmarkStart w:id="356" w:name="_Toc84334842"/>
      <w:r w:rsidRPr="001C0CC4">
        <w:lastRenderedPageBreak/>
        <w:t>6.2.3.12</w:t>
      </w:r>
      <w:r w:rsidRPr="001C0CC4">
        <w:tab/>
        <w:t>A-MPR for NS_42</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620970B" w14:textId="77777777" w:rsidR="00DC7196" w:rsidRPr="001C0CC4" w:rsidRDefault="00DC7196" w:rsidP="00DC7196">
      <w:pPr>
        <w:pStyle w:val="TH"/>
      </w:pPr>
      <w:r w:rsidRPr="001C0CC4">
        <w:rPr>
          <w:rFonts w:cs="Arial"/>
        </w:rPr>
        <w:t>Table 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57" w:name="_Toc21344248"/>
      <w:bookmarkStart w:id="358" w:name="_Toc29801732"/>
      <w:bookmarkStart w:id="359" w:name="_Toc29802156"/>
      <w:bookmarkStart w:id="360" w:name="_Toc29802781"/>
      <w:bookmarkStart w:id="361" w:name="_Toc36107523"/>
      <w:bookmarkStart w:id="362" w:name="_Toc37251282"/>
      <w:bookmarkStart w:id="363" w:name="_Toc45888084"/>
      <w:bookmarkStart w:id="364" w:name="_Toc45888683"/>
      <w:bookmarkStart w:id="365" w:name="_Toc59649964"/>
      <w:bookmarkStart w:id="366" w:name="_Toc61357228"/>
      <w:bookmarkStart w:id="367" w:name="_Toc61359002"/>
      <w:bookmarkStart w:id="368" w:name="_Toc67915939"/>
      <w:bookmarkStart w:id="369" w:name="_Toc75533483"/>
      <w:bookmarkStart w:id="370" w:name="_Toc75819369"/>
      <w:bookmarkStart w:id="371" w:name="_Toc76508213"/>
      <w:bookmarkStart w:id="372" w:name="_Toc76717163"/>
      <w:bookmarkStart w:id="373" w:name="_Toc83293804"/>
      <w:bookmarkStart w:id="374"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67A4B0F2" w14:textId="77777777" w:rsidR="00F752AE" w:rsidRDefault="00F752AE" w:rsidP="00F752AE">
      <w:pPr>
        <w:pStyle w:val="TH"/>
      </w:pPr>
      <w:r w:rsidRPr="001C0CC4">
        <w:t>Table 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r w:rsidRPr="001C0CC4">
        <w:t>Table 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375" w:name="_Toc21344249"/>
      <w:bookmarkStart w:id="376" w:name="_Toc29801733"/>
      <w:bookmarkStart w:id="377" w:name="_Toc29802157"/>
      <w:bookmarkStart w:id="378" w:name="_Toc29802782"/>
      <w:bookmarkStart w:id="379" w:name="_Toc36107524"/>
      <w:bookmarkStart w:id="380" w:name="_Toc37251283"/>
      <w:bookmarkStart w:id="381" w:name="_Toc45888085"/>
      <w:bookmarkStart w:id="382" w:name="_Toc45888684"/>
      <w:bookmarkStart w:id="383" w:name="_Toc59649965"/>
      <w:bookmarkStart w:id="384" w:name="_Toc61357229"/>
      <w:bookmarkStart w:id="385" w:name="_Toc61359003"/>
      <w:bookmarkStart w:id="386" w:name="_Toc67915940"/>
      <w:bookmarkStart w:id="387" w:name="_Toc75533484"/>
      <w:bookmarkStart w:id="388" w:name="_Toc75819370"/>
      <w:bookmarkStart w:id="389" w:name="_Toc76508214"/>
      <w:bookmarkStart w:id="390" w:name="_Toc76717164"/>
      <w:bookmarkStart w:id="391" w:name="_Toc83293805"/>
      <w:bookmarkStart w:id="392" w:name="_Toc84334844"/>
      <w:r w:rsidRPr="001C0CC4">
        <w:lastRenderedPageBreak/>
        <w:t>6.2.3.14</w:t>
      </w:r>
      <w:r w:rsidRPr="001C0CC4">
        <w:tab/>
        <w:t>A-MPR for NS_21</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F5E3D90" w14:textId="77777777" w:rsidR="00DC7196" w:rsidRPr="001C0CC4" w:rsidRDefault="00DC7196" w:rsidP="00DC7196">
      <w:pPr>
        <w:pStyle w:val="TH"/>
      </w:pPr>
      <w:r w:rsidRPr="001C0CC4">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393" w:name="_Toc21344250"/>
      <w:bookmarkStart w:id="394" w:name="_Toc29801734"/>
      <w:bookmarkStart w:id="395" w:name="_Toc29802158"/>
      <w:bookmarkStart w:id="396" w:name="_Toc29802783"/>
      <w:bookmarkStart w:id="397" w:name="_Toc36107525"/>
      <w:bookmarkStart w:id="398" w:name="_Toc37251284"/>
      <w:bookmarkStart w:id="399" w:name="_Toc45888086"/>
      <w:bookmarkStart w:id="400" w:name="_Toc45888685"/>
      <w:bookmarkStart w:id="401" w:name="_Toc59649966"/>
      <w:bookmarkStart w:id="402" w:name="_Toc61357230"/>
      <w:bookmarkStart w:id="403" w:name="_Toc61359004"/>
      <w:bookmarkStart w:id="404" w:name="_Toc67915941"/>
      <w:bookmarkStart w:id="405" w:name="_Toc75533485"/>
      <w:bookmarkStart w:id="406" w:name="_Toc75819371"/>
      <w:bookmarkStart w:id="407" w:name="_Toc76508215"/>
      <w:bookmarkStart w:id="408" w:name="_Toc76717165"/>
      <w:bookmarkStart w:id="409" w:name="_Toc83293806"/>
      <w:bookmarkStart w:id="410" w:name="_Toc84334845"/>
      <w:r w:rsidRPr="001C0CC4">
        <w:t>6.2.3.15</w:t>
      </w:r>
      <w:r w:rsidRPr="001C0CC4">
        <w:tab/>
        <w:t>A-MPR for NS_</w:t>
      </w:r>
      <w:r w:rsidRPr="001C0CC4">
        <w:rPr>
          <w:lang w:val="en-US" w:eastAsia="zh-CN"/>
        </w:rPr>
        <w:t>24</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1B1E5A7" w14:textId="77777777" w:rsidR="00DC7196" w:rsidRPr="001C0CC4" w:rsidRDefault="00DC7196" w:rsidP="00DC7196">
      <w:pPr>
        <w:pStyle w:val="TH"/>
      </w:pPr>
      <w:r w:rsidRPr="001C0CC4">
        <w:t>Table 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363BD8"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363BD8" w:rsidRPr="001C0CC4" w:rsidRDefault="00363BD8" w:rsidP="00363BD8">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363BD8" w:rsidRPr="001C0CC4" w:rsidRDefault="00363BD8" w:rsidP="00363BD8">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363BD8" w:rsidRPr="001C0CC4" w:rsidRDefault="00363BD8" w:rsidP="00363BD8">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363BD8" w:rsidRPr="001C0CC4" w:rsidRDefault="00363BD8" w:rsidP="00363BD8">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363BD8" w:rsidRPr="001C0CC4" w:rsidRDefault="00363BD8" w:rsidP="00363BD8">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363BD8" w:rsidRPr="001C0CC4" w:rsidRDefault="00363BD8" w:rsidP="00363BD8">
            <w:pPr>
              <w:pStyle w:val="TAC"/>
            </w:pPr>
          </w:p>
        </w:tc>
      </w:tr>
      <w:tr w:rsidR="00363BD8"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363BD8" w:rsidRPr="001C0CC4" w:rsidRDefault="00363BD8" w:rsidP="00363BD8">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363BD8" w:rsidRPr="001C0CC4" w:rsidRDefault="00363BD8" w:rsidP="00363BD8">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363BD8" w:rsidRPr="001C0CC4" w:rsidRDefault="00363BD8" w:rsidP="00363BD8">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363BD8" w:rsidRPr="001C0CC4" w:rsidRDefault="00363BD8" w:rsidP="00363BD8">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363BD8" w:rsidRPr="001C0CC4" w:rsidRDefault="00363BD8" w:rsidP="00363BD8">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04CD11E2" w:rsidR="00363BD8" w:rsidRPr="001C0CC4" w:rsidRDefault="00363BD8" w:rsidP="00363BD8">
            <w:pPr>
              <w:pStyle w:val="TAC"/>
            </w:pPr>
            <w:r>
              <w:rPr>
                <w:rFonts w:cs="Arial"/>
              </w:rPr>
              <w:t>≥</w:t>
            </w:r>
            <w:r>
              <w:t>7.20</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2A76F4A7" w:rsidR="00363BD8" w:rsidRPr="001C0CC4" w:rsidRDefault="00363BD8" w:rsidP="00363BD8">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C7E42F8" w:rsidR="00363BD8" w:rsidRPr="001C0CC4" w:rsidRDefault="00363BD8" w:rsidP="00363BD8">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3DB5CA5A" w:rsidR="00363BD8" w:rsidRPr="001C0CC4" w:rsidRDefault="00363BD8" w:rsidP="00363BD8">
            <w:pPr>
              <w:pStyle w:val="TAC"/>
            </w:pPr>
            <w:r>
              <w:t>&lt;7.20</w:t>
            </w:r>
          </w:p>
        </w:tc>
        <w:tc>
          <w:tcPr>
            <w:tcW w:w="990" w:type="dxa"/>
            <w:tcBorders>
              <w:top w:val="single" w:sz="4" w:space="0" w:color="000000"/>
              <w:left w:val="single" w:sz="4" w:space="0" w:color="000000"/>
              <w:right w:val="single" w:sz="4" w:space="0" w:color="000000"/>
            </w:tcBorders>
          </w:tcPr>
          <w:p w14:paraId="12A627D7" w14:textId="77777777" w:rsidR="00363BD8" w:rsidRPr="001C0CC4" w:rsidRDefault="00363BD8" w:rsidP="00363BD8">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363BD8" w:rsidRPr="001C0CC4" w:rsidRDefault="00363BD8" w:rsidP="00363BD8">
            <w:pPr>
              <w:pStyle w:val="TAC"/>
            </w:pPr>
            <w:r w:rsidRPr="001C0CC4">
              <w:t>A3</w:t>
            </w:r>
          </w:p>
        </w:tc>
      </w:tr>
      <w:tr w:rsidR="00363BD8"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363BD8" w:rsidRPr="001C0CC4" w:rsidRDefault="00363BD8" w:rsidP="00363BD8">
            <w:pPr>
              <w:pStyle w:val="TAC"/>
            </w:pPr>
          </w:p>
        </w:tc>
        <w:tc>
          <w:tcPr>
            <w:tcW w:w="1880" w:type="dxa"/>
            <w:tcBorders>
              <w:left w:val="single" w:sz="4" w:space="0" w:color="000000"/>
              <w:bottom w:val="single" w:sz="4" w:space="0" w:color="000000"/>
              <w:right w:val="single" w:sz="4" w:space="0" w:color="000000"/>
            </w:tcBorders>
          </w:tcPr>
          <w:p w14:paraId="449D7B56" w14:textId="77777777" w:rsidR="00363BD8" w:rsidRPr="001C0CC4" w:rsidRDefault="00363BD8" w:rsidP="00363BD8">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BD58B5B" w14:textId="77777777" w:rsidR="00363BD8" w:rsidRPr="001C0CC4" w:rsidRDefault="00363BD8" w:rsidP="00363BD8">
            <w:pPr>
              <w:pStyle w:val="TAC"/>
            </w:pPr>
          </w:p>
        </w:tc>
        <w:tc>
          <w:tcPr>
            <w:tcW w:w="632" w:type="dxa"/>
            <w:tcBorders>
              <w:left w:val="single" w:sz="4" w:space="0" w:color="000000"/>
              <w:bottom w:val="single" w:sz="4" w:space="0" w:color="000000"/>
              <w:right w:val="single" w:sz="4" w:space="0" w:color="000000"/>
            </w:tcBorders>
          </w:tcPr>
          <w:p w14:paraId="3A4FFAB3" w14:textId="77777777" w:rsidR="00363BD8" w:rsidRPr="001C0CC4" w:rsidRDefault="00363BD8" w:rsidP="00363BD8">
            <w:pPr>
              <w:pStyle w:val="TAC"/>
            </w:pPr>
          </w:p>
        </w:tc>
        <w:tc>
          <w:tcPr>
            <w:tcW w:w="1080" w:type="dxa"/>
            <w:tcBorders>
              <w:left w:val="single" w:sz="4" w:space="0" w:color="000000"/>
              <w:bottom w:val="single" w:sz="4" w:space="0" w:color="000000"/>
              <w:right w:val="single" w:sz="4" w:space="0" w:color="000000"/>
            </w:tcBorders>
          </w:tcPr>
          <w:p w14:paraId="29517A4C"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421EAED" w:rsidR="00363BD8" w:rsidRPr="001C0CC4" w:rsidRDefault="00363BD8" w:rsidP="00363BD8">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7B4EC556" w:rsidR="00363BD8" w:rsidRPr="001C0CC4" w:rsidRDefault="00363BD8" w:rsidP="00363BD8">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363BD8" w:rsidRPr="001C0CC4" w:rsidRDefault="00363BD8" w:rsidP="00363BD8">
            <w:pPr>
              <w:pStyle w:val="TAC"/>
            </w:pPr>
          </w:p>
        </w:tc>
        <w:tc>
          <w:tcPr>
            <w:tcW w:w="990" w:type="dxa"/>
            <w:tcBorders>
              <w:left w:val="single" w:sz="4" w:space="0" w:color="000000"/>
              <w:bottom w:val="single" w:sz="4" w:space="0" w:color="000000"/>
              <w:right w:val="single" w:sz="4" w:space="0" w:color="000000"/>
            </w:tcBorders>
          </w:tcPr>
          <w:p w14:paraId="2C54E26F" w14:textId="77777777" w:rsidR="00363BD8" w:rsidRPr="001C0CC4" w:rsidRDefault="00363BD8" w:rsidP="00363BD8">
            <w:pPr>
              <w:pStyle w:val="TAC"/>
            </w:pPr>
          </w:p>
        </w:tc>
        <w:tc>
          <w:tcPr>
            <w:tcW w:w="630" w:type="dxa"/>
            <w:tcBorders>
              <w:left w:val="single" w:sz="4" w:space="0" w:color="000000"/>
              <w:bottom w:val="single" w:sz="4" w:space="0" w:color="000000"/>
              <w:right w:val="single" w:sz="4" w:space="0" w:color="000000"/>
            </w:tcBorders>
          </w:tcPr>
          <w:p w14:paraId="4F7F7F62" w14:textId="77777777" w:rsidR="00363BD8" w:rsidRPr="001C0CC4" w:rsidRDefault="00363BD8" w:rsidP="00363BD8">
            <w:pPr>
              <w:pStyle w:val="TAC"/>
            </w:pPr>
          </w:p>
        </w:tc>
      </w:tr>
      <w:tr w:rsidR="00363BD8"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61883894" w:rsidR="00363BD8" w:rsidRPr="001C0CC4" w:rsidRDefault="00363BD8" w:rsidP="00363BD8">
            <w:pPr>
              <w:pStyle w:val="TAC"/>
            </w:pPr>
            <w:r>
              <w:rPr>
                <w:lang w:val="fr-FR"/>
              </w:rPr>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18E42B7B" w:rsidR="00363BD8" w:rsidRPr="001C0CC4" w:rsidRDefault="00363BD8" w:rsidP="00363BD8">
            <w:pPr>
              <w:pStyle w:val="TAC"/>
              <w:rPr>
                <w:rFonts w:eastAsia="MS PGothic" w:cs="Arial"/>
                <w:kern w:val="24"/>
                <w:szCs w:val="18"/>
                <w:lang w:eastAsia="ja-JP"/>
              </w:rPr>
            </w:pPr>
            <w:r>
              <w:rPr>
                <w:rFonts w:eastAsia="MS PGothic" w:cs="Arial"/>
                <w:kern w:val="24"/>
                <w:szCs w:val="18"/>
                <w:lang w:val="fr-FR"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2D2D9AF1" w:rsidR="00363BD8" w:rsidRPr="001C0CC4" w:rsidRDefault="00363BD8" w:rsidP="00363BD8">
            <w:pPr>
              <w:pStyle w:val="TAC"/>
            </w:pPr>
            <w:r>
              <w:rPr>
                <w:rFonts w:cs="Arial"/>
                <w:lang w:val="fr-FR"/>
              </w:rPr>
              <w:t>≥</w:t>
            </w:r>
            <w:r>
              <w:rPr>
                <w:lang w:val="fr-FR"/>
              </w:rPr>
              <w:t>5.76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1555353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D71BD9" w:rsidR="00363BD8" w:rsidRPr="001C0CC4" w:rsidRDefault="00363BD8" w:rsidP="00363BD8">
            <w:pPr>
              <w:pStyle w:val="TAC"/>
            </w:pPr>
            <w:r>
              <w:rPr>
                <w:lang w:val="fr-FR"/>
              </w:rPr>
              <w:t>&lt;3.06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47EDADBD"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19634327" w14:textId="77777777" w:rsidR="00363BD8" w:rsidRDefault="00363BD8" w:rsidP="00363BD8">
            <w:pPr>
              <w:pStyle w:val="TAC"/>
              <w:rPr>
                <w:lang w:val="fr-FR"/>
              </w:rPr>
            </w:pPr>
            <w:r>
              <w:rPr>
                <w:rFonts w:cs="Arial"/>
                <w:szCs w:val="18"/>
                <w:lang w:val="fr-FR"/>
              </w:rPr>
              <w:t>≥</w:t>
            </w:r>
            <w:r>
              <w:rPr>
                <w:lang w:val="fr-FR"/>
              </w:rPr>
              <w:t>3.06</w:t>
            </w:r>
          </w:p>
          <w:p w14:paraId="04B41F6E" w14:textId="1013DF93" w:rsidR="00363BD8" w:rsidRPr="001C0CC4" w:rsidRDefault="00363BD8" w:rsidP="00363BD8">
            <w:pPr>
              <w:pStyle w:val="TAC"/>
            </w:pPr>
            <w:r>
              <w:rPr>
                <w:lang w:val="fr-FR"/>
              </w:rPr>
              <w:t>&lt;5.76</w:t>
            </w:r>
          </w:p>
        </w:tc>
        <w:tc>
          <w:tcPr>
            <w:tcW w:w="990" w:type="dxa"/>
            <w:tcBorders>
              <w:top w:val="single" w:sz="4" w:space="0" w:color="000000"/>
              <w:left w:val="single" w:sz="4" w:space="0" w:color="000000"/>
              <w:bottom w:val="single" w:sz="4" w:space="0" w:color="000000"/>
              <w:right w:val="single" w:sz="4" w:space="0" w:color="000000"/>
            </w:tcBorders>
          </w:tcPr>
          <w:p w14:paraId="0D267031" w14:textId="7DBD6E60"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28E2DA65" w:rsidR="00363BD8" w:rsidRPr="001C0CC4" w:rsidRDefault="00363BD8" w:rsidP="00363BD8">
            <w:pPr>
              <w:pStyle w:val="TAC"/>
            </w:pPr>
            <w:r>
              <w:rPr>
                <w:lang w:val="fr-FR"/>
              </w:rPr>
              <w:t>A6</w:t>
            </w:r>
          </w:p>
        </w:tc>
      </w:tr>
      <w:tr w:rsidR="00363BD8" w:rsidRPr="001C0CC4" w14:paraId="66233B07" w14:textId="77777777" w:rsidTr="001B019A">
        <w:trPr>
          <w:trHeight w:val="187"/>
        </w:trPr>
        <w:tc>
          <w:tcPr>
            <w:tcW w:w="1133" w:type="dxa"/>
            <w:tcBorders>
              <w:top w:val="single" w:sz="4" w:space="0" w:color="000000"/>
              <w:left w:val="single" w:sz="4" w:space="0" w:color="000000"/>
              <w:bottom w:val="nil"/>
              <w:right w:val="single" w:sz="4" w:space="0" w:color="000000"/>
            </w:tcBorders>
            <w:hideMark/>
          </w:tcPr>
          <w:p w14:paraId="50B391B4" w14:textId="52423CF0"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nil"/>
              <w:right w:val="single" w:sz="4" w:space="0" w:color="000000"/>
            </w:tcBorders>
          </w:tcPr>
          <w:p w14:paraId="13E98F12" w14:textId="7B7BC2F2" w:rsidR="00363BD8" w:rsidRPr="001C0CC4" w:rsidRDefault="00363BD8" w:rsidP="00363BD8">
            <w:pPr>
              <w:pStyle w:val="TAC"/>
              <w:rPr>
                <w:rFonts w:cs="Arial"/>
                <w:szCs w:val="18"/>
              </w:rPr>
            </w:pPr>
            <w:r>
              <w:rPr>
                <w:rFonts w:eastAsia="MS PGothic" w:cs="Arial"/>
                <w:kern w:val="24"/>
                <w:szCs w:val="18"/>
                <w:lang w:val="fr-FR" w:eastAsia="ja-JP"/>
              </w:rPr>
              <w:t>Fc=1987.5</w:t>
            </w:r>
          </w:p>
        </w:tc>
        <w:tc>
          <w:tcPr>
            <w:tcW w:w="1000" w:type="dxa"/>
            <w:tcBorders>
              <w:top w:val="single" w:sz="4" w:space="0" w:color="000000"/>
              <w:left w:val="single" w:sz="4" w:space="0" w:color="000000"/>
              <w:bottom w:val="nil"/>
              <w:right w:val="single" w:sz="4" w:space="0" w:color="000000"/>
            </w:tcBorders>
            <w:vAlign w:val="center"/>
          </w:tcPr>
          <w:p w14:paraId="02224F81" w14:textId="77777777" w:rsidR="00363BD8" w:rsidRPr="001C0CC4" w:rsidRDefault="00363BD8" w:rsidP="00363BD8">
            <w:pPr>
              <w:pStyle w:val="TAC"/>
            </w:pPr>
          </w:p>
        </w:tc>
        <w:tc>
          <w:tcPr>
            <w:tcW w:w="990" w:type="dxa"/>
            <w:tcBorders>
              <w:top w:val="single" w:sz="4" w:space="0" w:color="000000"/>
              <w:left w:val="single" w:sz="4" w:space="0" w:color="000000"/>
              <w:bottom w:val="nil"/>
              <w:right w:val="single" w:sz="4" w:space="0" w:color="000000"/>
            </w:tcBorders>
            <w:vAlign w:val="center"/>
          </w:tcPr>
          <w:p w14:paraId="7950B08C" w14:textId="59411B94" w:rsidR="00363BD8" w:rsidRPr="001C0CC4" w:rsidRDefault="00363BD8" w:rsidP="00363BD8">
            <w:pPr>
              <w:pStyle w:val="TAC"/>
            </w:pPr>
            <w:r>
              <w:rPr>
                <w:lang w:val="fr-FR"/>
              </w:rPr>
              <w:t>&gt;6.84</w:t>
            </w:r>
          </w:p>
        </w:tc>
        <w:tc>
          <w:tcPr>
            <w:tcW w:w="632" w:type="dxa"/>
            <w:tcBorders>
              <w:top w:val="single" w:sz="4" w:space="0" w:color="000000"/>
              <w:left w:val="single" w:sz="4" w:space="0" w:color="000000"/>
              <w:bottom w:val="nil"/>
              <w:right w:val="single" w:sz="4" w:space="0" w:color="000000"/>
            </w:tcBorders>
            <w:vAlign w:val="center"/>
          </w:tcPr>
          <w:p w14:paraId="2791DCE8" w14:textId="73C3EC2D" w:rsidR="00363BD8" w:rsidRPr="001C0CC4" w:rsidRDefault="00363BD8" w:rsidP="00363BD8">
            <w:pPr>
              <w:pStyle w:val="TAC"/>
            </w:pPr>
            <w:r>
              <w:rPr>
                <w:lang w:val="fr-FR"/>
              </w:rPr>
              <w:t>A1</w:t>
            </w:r>
          </w:p>
        </w:tc>
        <w:tc>
          <w:tcPr>
            <w:tcW w:w="1080" w:type="dxa"/>
            <w:tcBorders>
              <w:top w:val="single" w:sz="4" w:space="0" w:color="000000"/>
              <w:left w:val="single" w:sz="4" w:space="0" w:color="000000"/>
              <w:bottom w:val="nil"/>
              <w:right w:val="single" w:sz="4" w:space="0" w:color="000000"/>
            </w:tcBorders>
            <w:vAlign w:val="center"/>
          </w:tcPr>
          <w:p w14:paraId="21D46602" w14:textId="0220BB3C" w:rsidR="00363BD8" w:rsidRPr="001C0CC4" w:rsidRDefault="00363BD8" w:rsidP="00363BD8">
            <w:pPr>
              <w:pStyle w:val="TAC"/>
            </w:pPr>
            <w:r>
              <w:rPr>
                <w:rFonts w:cs="Arial"/>
                <w:lang w:val="fr-FR"/>
              </w:rPr>
              <w:t>≥</w:t>
            </w:r>
            <w:r>
              <w:rPr>
                <w:lang w:val="fr-FR"/>
              </w:rPr>
              <w:t>10.8</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01E3C46" w:rsidR="00363BD8" w:rsidRPr="001C0CC4" w:rsidRDefault="00363BD8" w:rsidP="00363BD8">
            <w:pPr>
              <w:pStyle w:val="TAC"/>
            </w:pPr>
            <w:r>
              <w:rPr>
                <w:lang w:val="fr-FR"/>
              </w:rPr>
              <w:t>&gt;1.08 ≤6.84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6B507406" w:rsidR="00363BD8" w:rsidRPr="001C0CC4" w:rsidRDefault="00363BD8" w:rsidP="00363BD8">
            <w:pPr>
              <w:pStyle w:val="TAC"/>
            </w:pPr>
            <w:r>
              <w:rPr>
                <w:lang w:val="fr-FR"/>
              </w:rPr>
              <w:t>A2</w:t>
            </w:r>
          </w:p>
        </w:tc>
        <w:tc>
          <w:tcPr>
            <w:tcW w:w="1080" w:type="dxa"/>
            <w:tcBorders>
              <w:top w:val="single" w:sz="4" w:space="0" w:color="000000"/>
              <w:left w:val="single" w:sz="4" w:space="0" w:color="000000"/>
              <w:bottom w:val="nil"/>
              <w:right w:val="single" w:sz="4" w:space="0" w:color="000000"/>
            </w:tcBorders>
          </w:tcPr>
          <w:p w14:paraId="211A248D" w14:textId="06E07983" w:rsidR="00363BD8" w:rsidRPr="001C0CC4" w:rsidRDefault="00363BD8" w:rsidP="00363BD8">
            <w:pPr>
              <w:pStyle w:val="TAC"/>
            </w:pPr>
            <w:r>
              <w:rPr>
                <w:lang w:val="fr-FR"/>
              </w:rPr>
              <w:t>&lt;10.8</w:t>
            </w:r>
          </w:p>
        </w:tc>
        <w:tc>
          <w:tcPr>
            <w:tcW w:w="990" w:type="dxa"/>
            <w:tcBorders>
              <w:top w:val="single" w:sz="4" w:space="0" w:color="000000"/>
              <w:left w:val="single" w:sz="4" w:space="0" w:color="000000"/>
              <w:bottom w:val="nil"/>
              <w:right w:val="single" w:sz="4" w:space="0" w:color="000000"/>
            </w:tcBorders>
          </w:tcPr>
          <w:p w14:paraId="02F8EB06" w14:textId="4D8FC8F3" w:rsidR="00363BD8" w:rsidRPr="001C0CC4" w:rsidRDefault="00363BD8" w:rsidP="00363BD8">
            <w:pPr>
              <w:pStyle w:val="TAC"/>
            </w:pPr>
            <w:r>
              <w:rPr>
                <w:lang w:val="fr-FR"/>
              </w:rPr>
              <w:t>≤6.84</w:t>
            </w:r>
          </w:p>
        </w:tc>
        <w:tc>
          <w:tcPr>
            <w:tcW w:w="630" w:type="dxa"/>
            <w:tcBorders>
              <w:top w:val="single" w:sz="4" w:space="0" w:color="000000"/>
              <w:left w:val="single" w:sz="4" w:space="0" w:color="000000"/>
              <w:bottom w:val="nil"/>
              <w:right w:val="single" w:sz="4" w:space="0" w:color="000000"/>
            </w:tcBorders>
          </w:tcPr>
          <w:p w14:paraId="225D08B1" w14:textId="11D17E9B" w:rsidR="00363BD8" w:rsidRPr="001C0CC4" w:rsidRDefault="00363BD8" w:rsidP="00363BD8">
            <w:pPr>
              <w:pStyle w:val="TAC"/>
            </w:pPr>
            <w:r>
              <w:rPr>
                <w:lang w:val="fr-FR"/>
              </w:rPr>
              <w:t>A3</w:t>
            </w:r>
          </w:p>
        </w:tc>
      </w:tr>
      <w:tr w:rsidR="00363BD8" w:rsidRPr="001C0CC4" w14:paraId="05E43CC1" w14:textId="77777777" w:rsidTr="001B019A">
        <w:trPr>
          <w:trHeight w:val="187"/>
        </w:trPr>
        <w:tc>
          <w:tcPr>
            <w:tcW w:w="1133" w:type="dxa"/>
            <w:tcBorders>
              <w:top w:val="nil"/>
              <w:left w:val="single" w:sz="4" w:space="0" w:color="000000"/>
              <w:bottom w:val="single" w:sz="4" w:space="0" w:color="000000"/>
              <w:right w:val="single" w:sz="4" w:space="0" w:color="000000"/>
            </w:tcBorders>
          </w:tcPr>
          <w:p w14:paraId="6258CB0C" w14:textId="77777777" w:rsidR="00363BD8" w:rsidRPr="001C0CC4" w:rsidRDefault="00363BD8" w:rsidP="00363BD8">
            <w:pPr>
              <w:pStyle w:val="TAC"/>
            </w:pPr>
          </w:p>
        </w:tc>
        <w:tc>
          <w:tcPr>
            <w:tcW w:w="1880" w:type="dxa"/>
            <w:tcBorders>
              <w:top w:val="nil"/>
              <w:left w:val="single" w:sz="4" w:space="0" w:color="000000"/>
              <w:bottom w:val="single" w:sz="4" w:space="0" w:color="000000"/>
              <w:right w:val="single" w:sz="4" w:space="0" w:color="000000"/>
            </w:tcBorders>
          </w:tcPr>
          <w:p w14:paraId="03727BC1" w14:textId="77777777" w:rsidR="00363BD8" w:rsidRPr="001C0CC4" w:rsidRDefault="00363BD8" w:rsidP="00363BD8">
            <w:pPr>
              <w:pStyle w:val="TAC"/>
              <w:rPr>
                <w:rFonts w:eastAsia="MS PGothic" w:cs="Arial"/>
                <w:kern w:val="24"/>
                <w:szCs w:val="18"/>
                <w:lang w:eastAsia="ja-JP"/>
              </w:rPr>
            </w:pPr>
          </w:p>
        </w:tc>
        <w:tc>
          <w:tcPr>
            <w:tcW w:w="1000" w:type="dxa"/>
            <w:tcBorders>
              <w:top w:val="nil"/>
              <w:left w:val="single" w:sz="4" w:space="0" w:color="000000"/>
              <w:bottom w:val="single" w:sz="4" w:space="0" w:color="000000"/>
              <w:right w:val="single" w:sz="4" w:space="0" w:color="000000"/>
            </w:tcBorders>
          </w:tcPr>
          <w:p w14:paraId="5A026045"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28342A02" w14:textId="77777777" w:rsidR="00363BD8" w:rsidRPr="001C0CC4" w:rsidRDefault="00363BD8" w:rsidP="00363BD8">
            <w:pPr>
              <w:pStyle w:val="TAC"/>
            </w:pPr>
          </w:p>
        </w:tc>
        <w:tc>
          <w:tcPr>
            <w:tcW w:w="632" w:type="dxa"/>
            <w:tcBorders>
              <w:top w:val="nil"/>
              <w:left w:val="single" w:sz="4" w:space="0" w:color="000000"/>
              <w:bottom w:val="single" w:sz="4" w:space="0" w:color="000000"/>
              <w:right w:val="single" w:sz="4" w:space="0" w:color="000000"/>
            </w:tcBorders>
          </w:tcPr>
          <w:p w14:paraId="743C5AA0" w14:textId="77777777" w:rsidR="00363BD8" w:rsidRPr="001C0CC4" w:rsidRDefault="00363BD8" w:rsidP="00363BD8">
            <w:pPr>
              <w:pStyle w:val="TAC"/>
            </w:pPr>
          </w:p>
        </w:tc>
        <w:tc>
          <w:tcPr>
            <w:tcW w:w="1080" w:type="dxa"/>
            <w:tcBorders>
              <w:top w:val="nil"/>
              <w:left w:val="single" w:sz="4" w:space="0" w:color="000000"/>
              <w:bottom w:val="single" w:sz="4" w:space="0" w:color="000000"/>
              <w:right w:val="single" w:sz="4" w:space="0" w:color="000000"/>
            </w:tcBorders>
          </w:tcPr>
          <w:p w14:paraId="4A6DAC67" w14:textId="77777777" w:rsidR="00363BD8" w:rsidRPr="001C0CC4" w:rsidRDefault="00363BD8" w:rsidP="00363BD8">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00F30828" w:rsidR="00363BD8" w:rsidRPr="001C0CC4" w:rsidRDefault="00363BD8" w:rsidP="00363BD8">
            <w:pPr>
              <w:pStyle w:val="TAC"/>
            </w:pPr>
            <w:r>
              <w:rPr>
                <w:lang w:val="fr-FR"/>
              </w:rPr>
              <w:t>≤1.08</w:t>
            </w:r>
          </w:p>
        </w:tc>
        <w:tc>
          <w:tcPr>
            <w:tcW w:w="542" w:type="dxa"/>
            <w:tcBorders>
              <w:top w:val="single" w:sz="4" w:space="0" w:color="000000"/>
              <w:left w:val="single" w:sz="4" w:space="0" w:color="000000"/>
              <w:bottom w:val="single" w:sz="4" w:space="0" w:color="000000"/>
              <w:right w:val="single" w:sz="4" w:space="0" w:color="000000"/>
            </w:tcBorders>
          </w:tcPr>
          <w:p w14:paraId="631D48B7" w14:textId="593F8472" w:rsidR="00363BD8" w:rsidRPr="001C0CC4" w:rsidRDefault="00363BD8" w:rsidP="00363BD8">
            <w:pPr>
              <w:pStyle w:val="TAC"/>
            </w:pPr>
            <w:r>
              <w:rPr>
                <w:lang w:val="fr-FR"/>
              </w:rPr>
              <w:t>A6</w:t>
            </w:r>
          </w:p>
        </w:tc>
        <w:tc>
          <w:tcPr>
            <w:tcW w:w="1080" w:type="dxa"/>
            <w:tcBorders>
              <w:top w:val="nil"/>
              <w:left w:val="single" w:sz="4" w:space="0" w:color="000000"/>
              <w:bottom w:val="single" w:sz="4" w:space="0" w:color="000000"/>
              <w:right w:val="single" w:sz="4" w:space="0" w:color="000000"/>
            </w:tcBorders>
          </w:tcPr>
          <w:p w14:paraId="757B8997" w14:textId="77777777" w:rsidR="00363BD8" w:rsidRPr="001C0CC4" w:rsidRDefault="00363BD8" w:rsidP="00363BD8">
            <w:pPr>
              <w:pStyle w:val="TAC"/>
            </w:pPr>
          </w:p>
        </w:tc>
        <w:tc>
          <w:tcPr>
            <w:tcW w:w="990" w:type="dxa"/>
            <w:tcBorders>
              <w:top w:val="nil"/>
              <w:left w:val="single" w:sz="4" w:space="0" w:color="000000"/>
              <w:bottom w:val="single" w:sz="4" w:space="0" w:color="000000"/>
              <w:right w:val="single" w:sz="4" w:space="0" w:color="000000"/>
            </w:tcBorders>
          </w:tcPr>
          <w:p w14:paraId="1F5A6263" w14:textId="77777777" w:rsidR="00363BD8" w:rsidRPr="001C0CC4" w:rsidRDefault="00363BD8" w:rsidP="00363BD8">
            <w:pPr>
              <w:pStyle w:val="TAC"/>
            </w:pPr>
          </w:p>
        </w:tc>
        <w:tc>
          <w:tcPr>
            <w:tcW w:w="630" w:type="dxa"/>
            <w:tcBorders>
              <w:top w:val="nil"/>
              <w:left w:val="single" w:sz="4" w:space="0" w:color="000000"/>
              <w:bottom w:val="single" w:sz="4" w:space="0" w:color="000000"/>
              <w:right w:val="single" w:sz="4" w:space="0" w:color="000000"/>
            </w:tcBorders>
          </w:tcPr>
          <w:p w14:paraId="697D459B" w14:textId="77777777" w:rsidR="00363BD8" w:rsidRPr="001C0CC4" w:rsidRDefault="00363BD8" w:rsidP="00363BD8">
            <w:pPr>
              <w:pStyle w:val="TAC"/>
            </w:pPr>
          </w:p>
        </w:tc>
      </w:tr>
      <w:tr w:rsidR="00363BD8"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5F102B9A" w:rsidR="00363BD8" w:rsidRPr="001C0CC4" w:rsidRDefault="00363BD8" w:rsidP="00363BD8">
            <w:pPr>
              <w:pStyle w:val="TAC"/>
            </w:pPr>
            <w:r>
              <w:rPr>
                <w:lang w:val="fr-FR"/>
              </w:rPr>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6215DD1" w:rsidR="00363BD8" w:rsidRPr="001C0CC4" w:rsidRDefault="00363BD8" w:rsidP="00363BD8">
            <w:pPr>
              <w:pStyle w:val="TAC"/>
              <w:rPr>
                <w:rFonts w:cs="Arial"/>
                <w:szCs w:val="18"/>
              </w:rPr>
            </w:pPr>
            <w:r>
              <w:rPr>
                <w:rFonts w:eastAsia="MS PGothic" w:cs="Arial"/>
                <w:kern w:val="24"/>
                <w:szCs w:val="18"/>
                <w:lang w:val="fr-FR"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46B119CC" w:rsidR="00363BD8" w:rsidRPr="001C0CC4" w:rsidRDefault="00363BD8" w:rsidP="00363BD8">
            <w:pPr>
              <w:pStyle w:val="TAC"/>
            </w:pPr>
            <w:r>
              <w:rPr>
                <w:rFonts w:cs="Arial"/>
                <w:lang w:val="fr-FR"/>
              </w:rPr>
              <w:t>≥</w:t>
            </w:r>
            <w:r>
              <w:rPr>
                <w:lang w:val="fr-FR"/>
              </w:rPr>
              <w:t>8.64</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5053D533"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59684C64" w:rsidR="00363BD8" w:rsidRPr="001C0CC4" w:rsidRDefault="00363BD8" w:rsidP="00363BD8">
            <w:pPr>
              <w:pStyle w:val="TAC"/>
            </w:pPr>
            <w:r>
              <w:rPr>
                <w:lang w:val="fr-FR"/>
              </w:rPr>
              <w:t>&lt;3.78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C97B16E"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1AB0807" w14:textId="77777777" w:rsidR="00363BD8" w:rsidRDefault="00363BD8" w:rsidP="00363BD8">
            <w:pPr>
              <w:pStyle w:val="TAC"/>
              <w:rPr>
                <w:lang w:val="fr-FR"/>
              </w:rPr>
            </w:pPr>
            <w:r>
              <w:rPr>
                <w:rFonts w:cs="Arial"/>
                <w:szCs w:val="18"/>
                <w:lang w:val="fr-FR"/>
              </w:rPr>
              <w:t>≥</w:t>
            </w:r>
            <w:r>
              <w:rPr>
                <w:lang w:val="fr-FR"/>
              </w:rPr>
              <w:t>3.78</w:t>
            </w:r>
          </w:p>
          <w:p w14:paraId="4F821867" w14:textId="095FC4DF" w:rsidR="00363BD8" w:rsidRPr="001C0CC4" w:rsidRDefault="00363BD8" w:rsidP="00363BD8">
            <w:pPr>
              <w:pStyle w:val="TAC"/>
            </w:pPr>
            <w:r>
              <w:rPr>
                <w:lang w:val="fr-FR"/>
              </w:rPr>
              <w:t>&lt;8.64</w:t>
            </w:r>
          </w:p>
        </w:tc>
        <w:tc>
          <w:tcPr>
            <w:tcW w:w="990" w:type="dxa"/>
            <w:tcBorders>
              <w:top w:val="single" w:sz="4" w:space="0" w:color="000000"/>
              <w:left w:val="single" w:sz="4" w:space="0" w:color="000000"/>
              <w:bottom w:val="single" w:sz="4" w:space="0" w:color="000000"/>
              <w:right w:val="single" w:sz="4" w:space="0" w:color="000000"/>
            </w:tcBorders>
          </w:tcPr>
          <w:p w14:paraId="4CEEF8B7" w14:textId="6E4CBA7B"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25BA336C" w:rsidR="00363BD8" w:rsidRPr="001C0CC4" w:rsidRDefault="00363BD8" w:rsidP="00363BD8">
            <w:pPr>
              <w:pStyle w:val="TAC"/>
            </w:pPr>
            <w:r>
              <w:rPr>
                <w:lang w:val="fr-FR"/>
              </w:rPr>
              <w:t>A6</w:t>
            </w:r>
          </w:p>
        </w:tc>
      </w:tr>
      <w:tr w:rsidR="00363BD8"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66412C4A"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3F32D810" w:rsidR="00363BD8" w:rsidRPr="001C0CC4" w:rsidRDefault="00363BD8" w:rsidP="00363BD8">
            <w:pPr>
              <w:pStyle w:val="TAC"/>
              <w:rPr>
                <w:rFonts w:cs="Arial"/>
                <w:szCs w:val="18"/>
              </w:rPr>
            </w:pPr>
            <w:r>
              <w:rPr>
                <w:rFonts w:eastAsia="MS PGothic" w:cs="Arial"/>
                <w:kern w:val="24"/>
                <w:szCs w:val="18"/>
                <w:lang w:val="fr-FR"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6CA23C93" w:rsidR="00363BD8" w:rsidRPr="001C0CC4" w:rsidRDefault="00363BD8" w:rsidP="00363BD8">
            <w:pPr>
              <w:pStyle w:val="TAC"/>
            </w:pPr>
            <w:r>
              <w:rPr>
                <w:rFonts w:cs="Arial"/>
                <w:lang w:val="fr-FR"/>
              </w:rPr>
              <w:t>≥</w:t>
            </w:r>
            <w:r>
              <w:rPr>
                <w:lang w:val="fr-FR"/>
              </w:rPr>
              <w:t>12.96</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4AC3946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1D9B69B5" w:rsidR="00363BD8" w:rsidRPr="001C0CC4" w:rsidRDefault="00363BD8" w:rsidP="00363BD8">
            <w:pPr>
              <w:pStyle w:val="TAC"/>
            </w:pPr>
            <w:r>
              <w:rPr>
                <w:lang w:val="fr-FR"/>
              </w:rPr>
              <w:t>&lt;4.68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370A62D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2F7C7C33" w14:textId="77777777" w:rsidR="00363BD8" w:rsidRDefault="00363BD8" w:rsidP="00363BD8">
            <w:pPr>
              <w:pStyle w:val="TAC"/>
              <w:rPr>
                <w:lang w:val="fr-FR"/>
              </w:rPr>
            </w:pPr>
            <w:r>
              <w:rPr>
                <w:rFonts w:cs="Arial"/>
                <w:szCs w:val="18"/>
                <w:lang w:val="fr-FR"/>
              </w:rPr>
              <w:t>≥</w:t>
            </w:r>
            <w:r>
              <w:rPr>
                <w:lang w:val="fr-FR"/>
              </w:rPr>
              <w:t>4.68</w:t>
            </w:r>
          </w:p>
          <w:p w14:paraId="3C71F41E" w14:textId="001BCD0E" w:rsidR="00363BD8" w:rsidRPr="001C0CC4" w:rsidRDefault="00363BD8" w:rsidP="00363BD8">
            <w:pPr>
              <w:pStyle w:val="TAC"/>
            </w:pPr>
            <w:r>
              <w:rPr>
                <w:lang w:val="fr-FR"/>
              </w:rPr>
              <w:t>&lt;12.96</w:t>
            </w:r>
          </w:p>
        </w:tc>
        <w:tc>
          <w:tcPr>
            <w:tcW w:w="990" w:type="dxa"/>
            <w:tcBorders>
              <w:top w:val="single" w:sz="4" w:space="0" w:color="000000"/>
              <w:left w:val="single" w:sz="4" w:space="0" w:color="000000"/>
              <w:bottom w:val="single" w:sz="4" w:space="0" w:color="000000"/>
              <w:right w:val="single" w:sz="4" w:space="0" w:color="000000"/>
            </w:tcBorders>
          </w:tcPr>
          <w:p w14:paraId="7AAEF7CA" w14:textId="082D95E9" w:rsidR="00363BD8" w:rsidRPr="001C0CC4" w:rsidRDefault="00363BD8" w:rsidP="00363BD8">
            <w:pPr>
              <w:pStyle w:val="TAC"/>
            </w:pPr>
            <w:r>
              <w:rPr>
                <w:lang w:val="fr-FR"/>
              </w:rPr>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4D06F51F" w:rsidR="00363BD8" w:rsidRPr="001C0CC4" w:rsidRDefault="00363BD8" w:rsidP="00363BD8">
            <w:pPr>
              <w:pStyle w:val="TAC"/>
            </w:pPr>
            <w:r>
              <w:rPr>
                <w:lang w:val="fr-FR"/>
              </w:rPr>
              <w:t>A6</w:t>
            </w:r>
          </w:p>
        </w:tc>
      </w:tr>
      <w:tr w:rsidR="00363BD8"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318A60B" w:rsidR="00363BD8" w:rsidRPr="001C0CC4" w:rsidRDefault="00363BD8" w:rsidP="00363BD8">
            <w:pPr>
              <w:pStyle w:val="TAC"/>
            </w:pPr>
            <w:r>
              <w:rPr>
                <w:lang w:val="fr-FR"/>
              </w:rPr>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05D966F4" w:rsidR="00363BD8" w:rsidRPr="001C0CC4" w:rsidRDefault="00363BD8" w:rsidP="00363BD8">
            <w:pPr>
              <w:pStyle w:val="TAC"/>
              <w:rPr>
                <w:rFonts w:cs="Arial"/>
                <w:szCs w:val="18"/>
              </w:rPr>
            </w:pPr>
            <w:r>
              <w:rPr>
                <w:rFonts w:eastAsia="MS PGothic" w:cs="Arial"/>
                <w:kern w:val="24"/>
                <w:szCs w:val="18"/>
                <w:lang w:val="fr-FR"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5496EDB9" w:rsidR="00363BD8" w:rsidRPr="001C0CC4" w:rsidRDefault="00363BD8" w:rsidP="00363BD8">
            <w:pPr>
              <w:pStyle w:val="TAC"/>
            </w:pPr>
            <w:r>
              <w:rPr>
                <w:rFonts w:cs="Arial"/>
                <w:lang w:val="fr-FR"/>
              </w:rPr>
              <w:t>≥</w:t>
            </w:r>
            <w:r>
              <w:rPr>
                <w:lang w:val="fr-FR"/>
              </w:rPr>
              <w:t>11.52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363BD8" w:rsidRPr="001C0CC4" w:rsidRDefault="00363BD8" w:rsidP="00363BD8">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6766C524"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541BDA26" w:rsidR="00363BD8" w:rsidRPr="001C0CC4" w:rsidRDefault="00363BD8" w:rsidP="00363BD8">
            <w:pPr>
              <w:pStyle w:val="TAC"/>
            </w:pPr>
            <w:r>
              <w:rPr>
                <w:lang w:val="fr-FR"/>
              </w:rPr>
              <w:t>&lt;5.58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363BD8" w:rsidRPr="001C0CC4" w:rsidRDefault="00363BD8" w:rsidP="00363BD8">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3F7B638" w:rsidR="00363BD8" w:rsidRPr="001C0CC4" w:rsidRDefault="00363BD8" w:rsidP="00363BD8">
            <w:pPr>
              <w:pStyle w:val="TAC"/>
            </w:pPr>
            <w:r>
              <w:rPr>
                <w:lang w:val="fr-FR"/>
              </w:rPr>
              <w:t>A5</w:t>
            </w:r>
          </w:p>
        </w:tc>
        <w:tc>
          <w:tcPr>
            <w:tcW w:w="1080" w:type="dxa"/>
            <w:tcBorders>
              <w:top w:val="single" w:sz="4" w:space="0" w:color="000000"/>
              <w:left w:val="single" w:sz="4" w:space="0" w:color="000000"/>
              <w:bottom w:val="single" w:sz="4" w:space="0" w:color="000000"/>
              <w:right w:val="single" w:sz="4" w:space="0" w:color="000000"/>
            </w:tcBorders>
          </w:tcPr>
          <w:p w14:paraId="56227779" w14:textId="77777777" w:rsidR="00363BD8" w:rsidRDefault="00363BD8" w:rsidP="00363BD8">
            <w:pPr>
              <w:pStyle w:val="TAC"/>
              <w:rPr>
                <w:lang w:val="fr-FR"/>
              </w:rPr>
            </w:pPr>
            <w:r>
              <w:rPr>
                <w:rFonts w:cs="Arial"/>
                <w:szCs w:val="18"/>
                <w:lang w:val="fr-FR"/>
              </w:rPr>
              <w:t>≥</w:t>
            </w:r>
            <w:r>
              <w:rPr>
                <w:lang w:val="fr-FR"/>
              </w:rPr>
              <w:t>5.58</w:t>
            </w:r>
          </w:p>
          <w:p w14:paraId="59C0619A" w14:textId="034E3920" w:rsidR="00363BD8" w:rsidRPr="001C0CC4" w:rsidRDefault="00363BD8" w:rsidP="00363BD8">
            <w:pPr>
              <w:pStyle w:val="TAC"/>
            </w:pPr>
            <w:r>
              <w:rPr>
                <w:lang w:val="fr-FR"/>
              </w:rPr>
              <w:t>&lt;11.52</w:t>
            </w:r>
          </w:p>
        </w:tc>
        <w:tc>
          <w:tcPr>
            <w:tcW w:w="990" w:type="dxa"/>
            <w:tcBorders>
              <w:top w:val="single" w:sz="4" w:space="0" w:color="000000"/>
              <w:left w:val="single" w:sz="4" w:space="0" w:color="000000"/>
              <w:bottom w:val="single" w:sz="4" w:space="0" w:color="000000"/>
              <w:right w:val="single" w:sz="4" w:space="0" w:color="000000"/>
            </w:tcBorders>
          </w:tcPr>
          <w:p w14:paraId="446D2564" w14:textId="4356F927" w:rsidR="00363BD8" w:rsidRPr="001C0CC4" w:rsidRDefault="00363BD8" w:rsidP="00363BD8">
            <w:pPr>
              <w:pStyle w:val="TAC"/>
            </w:pPr>
            <w:r>
              <w:rPr>
                <w:lang w:val="fr-FR"/>
              </w:rPr>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14849C57" w:rsidR="00363BD8" w:rsidRPr="001C0CC4" w:rsidRDefault="00363BD8" w:rsidP="00363BD8">
            <w:pPr>
              <w:pStyle w:val="TAC"/>
            </w:pPr>
            <w:r>
              <w:rPr>
                <w:lang w:val="fr-FR"/>
              </w:rPr>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r w:rsidRPr="001C0CC4">
        <w:rPr>
          <w:rFonts w:eastAsia="Yu Mincho"/>
        </w:rPr>
        <w:lastRenderedPageBreak/>
        <w:t xml:space="preserve">Table </w:t>
      </w:r>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11" w:name="_Toc21344251"/>
      <w:bookmarkStart w:id="412" w:name="_Toc29801735"/>
      <w:bookmarkStart w:id="413" w:name="_Toc29802159"/>
      <w:bookmarkStart w:id="414" w:name="_Toc29802784"/>
      <w:bookmarkStart w:id="415" w:name="_Toc36107526"/>
      <w:bookmarkStart w:id="416" w:name="_Toc37251285"/>
      <w:bookmarkStart w:id="417" w:name="_Toc45888087"/>
      <w:bookmarkStart w:id="418" w:name="_Toc45888686"/>
      <w:bookmarkStart w:id="419" w:name="_Toc59649967"/>
      <w:bookmarkStart w:id="420" w:name="_Toc61357231"/>
      <w:bookmarkStart w:id="421" w:name="_Toc61359005"/>
      <w:bookmarkStart w:id="422" w:name="_Toc67915942"/>
      <w:bookmarkStart w:id="423" w:name="_Toc75533486"/>
      <w:bookmarkStart w:id="424" w:name="_Toc75819372"/>
      <w:bookmarkStart w:id="425" w:name="_Toc76508216"/>
      <w:bookmarkStart w:id="426" w:name="_Toc76717166"/>
      <w:bookmarkStart w:id="427" w:name="_Toc83293807"/>
      <w:bookmarkStart w:id="428" w:name="_Toc84334846"/>
      <w:r w:rsidRPr="001C0CC4">
        <w:t>6.2.3.16</w:t>
      </w:r>
      <w:r w:rsidRPr="001C0CC4">
        <w:tab/>
        <w:t>A-MPR for NS_27</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0EAC0CB9" w14:textId="77777777" w:rsidR="00DC7196" w:rsidRPr="001C0CC4" w:rsidRDefault="00DC7196" w:rsidP="001720F0">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r w:rsidRPr="001C0CC4">
        <w:lastRenderedPageBreak/>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29" w:name="_Toc21344252"/>
      <w:bookmarkStart w:id="430" w:name="_Toc29801736"/>
      <w:bookmarkStart w:id="431" w:name="_Toc29802160"/>
      <w:bookmarkStart w:id="432" w:name="_Toc29802785"/>
      <w:bookmarkStart w:id="433" w:name="_Toc36107527"/>
      <w:bookmarkStart w:id="434" w:name="_Toc37251286"/>
      <w:bookmarkStart w:id="435" w:name="_Toc45888088"/>
      <w:bookmarkStart w:id="436" w:name="_Toc45888687"/>
      <w:bookmarkStart w:id="437" w:name="_Toc59649968"/>
      <w:bookmarkStart w:id="438" w:name="_Toc61357232"/>
      <w:bookmarkStart w:id="439" w:name="_Toc61359006"/>
      <w:bookmarkStart w:id="440" w:name="_Toc67915943"/>
      <w:bookmarkStart w:id="441" w:name="_Toc75533487"/>
      <w:bookmarkStart w:id="442" w:name="_Toc75819373"/>
      <w:bookmarkStart w:id="443" w:name="_Toc76508217"/>
      <w:bookmarkStart w:id="444" w:name="_Toc76717167"/>
      <w:bookmarkStart w:id="445" w:name="_Toc83293808"/>
      <w:bookmarkStart w:id="446" w:name="_Toc84334847"/>
      <w:r w:rsidRPr="001C0CC4">
        <w:t>6.2.3.17</w:t>
      </w:r>
      <w:r w:rsidRPr="001C0CC4">
        <w:tab/>
        <w:t>A-MPR for NS_</w:t>
      </w:r>
      <w:r w:rsidRPr="001C0CC4">
        <w:rPr>
          <w:lang w:val="en-US" w:eastAsia="zh-CN"/>
        </w:rPr>
        <w:t>46</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EA40ABF" w14:textId="77777777" w:rsidR="00DC7196" w:rsidRPr="001C0CC4" w:rsidRDefault="00DC7196" w:rsidP="00DC7196">
      <w:pPr>
        <w:pStyle w:val="TH"/>
      </w:pPr>
      <w:r w:rsidRPr="001C0CC4">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06776B" w:rsidRPr="001C0CC4" w14:paraId="1990E80C" w14:textId="77777777" w:rsidTr="001720F0">
        <w:trPr>
          <w:trHeight w:val="187"/>
        </w:trPr>
        <w:tc>
          <w:tcPr>
            <w:tcW w:w="1198" w:type="dxa"/>
            <w:tcBorders>
              <w:bottom w:val="single" w:sz="4" w:space="0" w:color="auto"/>
            </w:tcBorders>
          </w:tcPr>
          <w:p w14:paraId="3378DD82" w14:textId="77777777" w:rsidR="0006776B" w:rsidRPr="001C0CC4" w:rsidRDefault="0006776B" w:rsidP="0006776B">
            <w:pPr>
              <w:pStyle w:val="TAC"/>
            </w:pPr>
            <w:r w:rsidRPr="001C0CC4">
              <w:t>25 MHz</w:t>
            </w:r>
          </w:p>
        </w:tc>
        <w:tc>
          <w:tcPr>
            <w:tcW w:w="2002" w:type="dxa"/>
            <w:tcBorders>
              <w:bottom w:val="single" w:sz="4" w:space="0" w:color="auto"/>
            </w:tcBorders>
          </w:tcPr>
          <w:p w14:paraId="3ED696A6" w14:textId="4596512D"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Pr>
                <w:rFonts w:cs="Arial"/>
              </w:rPr>
              <w:t>≤</w:t>
            </w:r>
            <w:r w:rsidRPr="001C0CC4">
              <w:rPr>
                <w:rFonts w:eastAsia="MS PGothic" w:cs="Arial"/>
                <w:kern w:val="24"/>
                <w:szCs w:val="18"/>
                <w:lang w:eastAsia="ja-JP"/>
              </w:rPr>
              <w:t xml:space="preserve"> 2557.5</w:t>
            </w:r>
          </w:p>
        </w:tc>
        <w:tc>
          <w:tcPr>
            <w:tcW w:w="1480" w:type="dxa"/>
          </w:tcPr>
          <w:p w14:paraId="495E30A7" w14:textId="77777777" w:rsidR="0006776B" w:rsidRPr="001C0CC4" w:rsidRDefault="0006776B" w:rsidP="0006776B">
            <w:pPr>
              <w:pStyle w:val="TAC"/>
            </w:pPr>
          </w:p>
        </w:tc>
        <w:tc>
          <w:tcPr>
            <w:tcW w:w="2548" w:type="dxa"/>
          </w:tcPr>
          <w:p w14:paraId="3D7D420C" w14:textId="77777777" w:rsidR="0006776B" w:rsidRPr="001C0CC4" w:rsidRDefault="0006776B" w:rsidP="0006776B">
            <w:pPr>
              <w:pStyle w:val="TAC"/>
            </w:pPr>
            <w:r w:rsidRPr="001C0CC4">
              <w:t>Note 1</w:t>
            </w:r>
          </w:p>
        </w:tc>
        <w:tc>
          <w:tcPr>
            <w:tcW w:w="900" w:type="dxa"/>
          </w:tcPr>
          <w:p w14:paraId="095B95DD" w14:textId="77777777" w:rsidR="0006776B" w:rsidRPr="001C0CC4" w:rsidRDefault="0006776B" w:rsidP="0006776B">
            <w:pPr>
              <w:pStyle w:val="TAC"/>
            </w:pPr>
            <w:r w:rsidRPr="001C0CC4">
              <w:t>A3</w:t>
            </w:r>
          </w:p>
        </w:tc>
      </w:tr>
      <w:tr w:rsidR="0006776B" w:rsidRPr="001C0CC4" w14:paraId="32F0D734" w14:textId="77777777" w:rsidTr="001720F0">
        <w:trPr>
          <w:trHeight w:val="187"/>
        </w:trPr>
        <w:tc>
          <w:tcPr>
            <w:tcW w:w="1198" w:type="dxa"/>
            <w:tcBorders>
              <w:bottom w:val="nil"/>
            </w:tcBorders>
            <w:shd w:val="clear" w:color="auto" w:fill="auto"/>
          </w:tcPr>
          <w:p w14:paraId="6722E701" w14:textId="77777777" w:rsidR="0006776B" w:rsidRPr="001C0CC4" w:rsidRDefault="0006776B" w:rsidP="0006776B">
            <w:pPr>
              <w:pStyle w:val="TAC"/>
            </w:pPr>
            <w:r w:rsidRPr="001C0CC4">
              <w:t>30 MHz</w:t>
            </w:r>
          </w:p>
        </w:tc>
        <w:tc>
          <w:tcPr>
            <w:tcW w:w="2002" w:type="dxa"/>
            <w:tcBorders>
              <w:bottom w:val="nil"/>
            </w:tcBorders>
            <w:shd w:val="clear" w:color="auto" w:fill="auto"/>
          </w:tcPr>
          <w:p w14:paraId="4104F89D" w14:textId="41086318" w:rsidR="0006776B" w:rsidRPr="001C0CC4" w:rsidRDefault="0006776B" w:rsidP="0006776B">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06776B" w:rsidRPr="001C0CC4" w:rsidRDefault="0006776B" w:rsidP="0006776B">
            <w:pPr>
              <w:pStyle w:val="TAC"/>
            </w:pPr>
            <w:r w:rsidRPr="001C0CC4">
              <w:rPr>
                <w:rFonts w:cs="Arial"/>
              </w:rPr>
              <w:t>≥</w:t>
            </w:r>
            <w:r w:rsidRPr="001C0CC4">
              <w:t>0</w:t>
            </w:r>
            <w:r w:rsidRPr="001C0CC4">
              <w:rPr>
                <w:rFonts w:cs="Arial"/>
              </w:rPr>
              <w:t>, &lt;1.44</w:t>
            </w:r>
          </w:p>
        </w:tc>
        <w:tc>
          <w:tcPr>
            <w:tcW w:w="2548" w:type="dxa"/>
          </w:tcPr>
          <w:p w14:paraId="1F5EA722" w14:textId="77777777" w:rsidR="0006776B" w:rsidRPr="001C0CC4" w:rsidRDefault="0006776B" w:rsidP="0006776B">
            <w:pPr>
              <w:pStyle w:val="TAC"/>
            </w:pPr>
            <w:r w:rsidRPr="001C0CC4">
              <w:rPr>
                <w:rFonts w:cs="Arial"/>
              </w:rPr>
              <w:t>&gt;0</w:t>
            </w:r>
          </w:p>
        </w:tc>
        <w:tc>
          <w:tcPr>
            <w:tcW w:w="900" w:type="dxa"/>
          </w:tcPr>
          <w:p w14:paraId="0D3E87EA" w14:textId="77777777" w:rsidR="0006776B" w:rsidRPr="001C0CC4" w:rsidRDefault="0006776B" w:rsidP="0006776B">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r w:rsidRPr="001C0CC4">
        <w:lastRenderedPageBreak/>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47" w:name="_Toc21344253"/>
      <w:bookmarkStart w:id="448" w:name="_Toc29801737"/>
      <w:bookmarkStart w:id="449" w:name="_Toc29802161"/>
      <w:bookmarkStart w:id="450" w:name="_Toc29802786"/>
      <w:bookmarkStart w:id="451" w:name="_Toc36107528"/>
      <w:bookmarkStart w:id="452" w:name="_Toc37251287"/>
      <w:bookmarkStart w:id="453" w:name="_Toc45888089"/>
      <w:bookmarkStart w:id="454" w:name="_Toc45888688"/>
      <w:bookmarkStart w:id="455" w:name="_Toc59649969"/>
      <w:bookmarkStart w:id="456" w:name="_Toc61357233"/>
      <w:bookmarkStart w:id="457" w:name="_Toc61359007"/>
      <w:bookmarkStart w:id="458" w:name="_Toc67915944"/>
      <w:bookmarkStart w:id="459" w:name="_Toc75533488"/>
      <w:bookmarkStart w:id="460" w:name="_Toc75819374"/>
      <w:bookmarkStart w:id="461" w:name="_Toc76508218"/>
      <w:bookmarkStart w:id="462" w:name="_Toc76717168"/>
      <w:bookmarkStart w:id="463" w:name="_Toc83293809"/>
      <w:bookmarkStart w:id="464" w:name="_Toc84334848"/>
      <w:r w:rsidRPr="001C0CC4">
        <w:t>6.2.3.18</w:t>
      </w:r>
      <w:r w:rsidRPr="001C0CC4">
        <w:tab/>
        <w:t>A-MPR for NS_47</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93D12FE" w14:textId="77777777" w:rsidR="00DC7196" w:rsidRPr="001C0CC4" w:rsidRDefault="00DC7196" w:rsidP="00DC7196">
      <w:pPr>
        <w:pStyle w:val="TH"/>
      </w:pPr>
      <w:r w:rsidRPr="001C0CC4">
        <w:t>Table 6.2.3.18-</w:t>
      </w:r>
      <w:r w:rsidRPr="001C0CC4">
        <w:rPr>
          <w:rFonts w:hint="eastAsia"/>
          <w:lang w:val="en-US" w:eastAsia="zh-CN"/>
        </w:rPr>
        <w:t>1</w:t>
      </w:r>
      <w:r w:rsidRPr="001C0CC4">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77777777" w:rsidR="00DC7196" w:rsidRPr="001C0CC4" w:rsidRDefault="00DC7196" w:rsidP="00DC7196">
      <w:pPr>
        <w:pStyle w:val="TH"/>
        <w:rPr>
          <w:rFonts w:eastAsia="Yu Mincho"/>
        </w:rPr>
      </w:pPr>
      <w:r w:rsidRPr="001C0CC4">
        <w:rPr>
          <w:rFonts w:eastAsia="Yu Mincho"/>
        </w:rPr>
        <w:t xml:space="preserve">Table </w:t>
      </w:r>
      <w:r w:rsidRPr="001C0CC4">
        <w:t>6.2.3.18-</w:t>
      </w:r>
      <w:r w:rsidRPr="001C0CC4">
        <w:rPr>
          <w:lang w:val="en-US" w:eastAsia="zh-CN"/>
        </w:rPr>
        <w:t>2</w:t>
      </w:r>
      <w:r w:rsidRPr="001C0CC4">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465" w:name="_Toc21342900"/>
      <w:bookmarkStart w:id="466" w:name="_Toc29801738"/>
      <w:bookmarkStart w:id="467" w:name="_Toc29802162"/>
      <w:bookmarkStart w:id="468" w:name="_Toc29802787"/>
      <w:bookmarkStart w:id="469" w:name="_Toc37251288"/>
      <w:bookmarkStart w:id="470" w:name="_Toc45888090"/>
      <w:bookmarkStart w:id="471" w:name="_Toc45888689"/>
      <w:bookmarkStart w:id="472" w:name="_Toc59649970"/>
      <w:bookmarkStart w:id="473" w:name="_Toc61357234"/>
      <w:bookmarkStart w:id="474" w:name="_Toc61359008"/>
      <w:bookmarkStart w:id="475" w:name="_Toc67915945"/>
      <w:bookmarkStart w:id="476" w:name="_Toc75533489"/>
      <w:bookmarkStart w:id="477" w:name="_Toc75819375"/>
      <w:bookmarkStart w:id="478" w:name="_Toc76508219"/>
      <w:bookmarkStart w:id="479" w:name="_Toc76717169"/>
      <w:bookmarkStart w:id="480" w:name="_Toc83293810"/>
      <w:bookmarkStart w:id="481" w:name="_Toc84334849"/>
      <w:bookmarkStart w:id="482" w:name="_Toc21344254"/>
      <w:r w:rsidRPr="004C046F">
        <w:lastRenderedPageBreak/>
        <w:t>6.2.3.</w:t>
      </w:r>
      <w:r>
        <w:t>19</w:t>
      </w:r>
      <w:r w:rsidRPr="004C046F">
        <w:tab/>
        <w:t>A-MPR for NS_</w:t>
      </w:r>
      <w:bookmarkEnd w:id="465"/>
      <w:bookmarkEnd w:id="466"/>
      <w:bookmarkEnd w:id="467"/>
      <w:bookmarkEnd w:id="468"/>
      <w:r>
        <w:t>50</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0D0947DE" w14:textId="77777777" w:rsidR="008E5824" w:rsidRDefault="008E5824" w:rsidP="008E5824">
      <w:pPr>
        <w:pStyle w:val="TH"/>
      </w:pPr>
      <w:bookmarkStart w:id="483" w:name="_Toc13117384"/>
      <w:bookmarkStart w:id="484" w:name="_Toc29801739"/>
      <w:bookmarkStart w:id="485" w:name="_Toc29802163"/>
      <w:bookmarkStart w:id="486" w:name="_Toc29802788"/>
      <w:bookmarkStart w:id="487" w:name="_Toc36107530"/>
      <w:bookmarkStart w:id="488" w:name="_Toc37251289"/>
      <w:bookmarkStart w:id="489" w:name="_Toc45888091"/>
      <w:bookmarkStart w:id="490" w:name="_Toc45888690"/>
      <w:bookmarkStart w:id="491" w:name="_Toc59649971"/>
      <w:bookmarkStart w:id="492" w:name="_Toc61357235"/>
      <w:bookmarkStart w:id="493" w:name="_Toc61359009"/>
      <w:bookmarkStart w:id="494" w:name="_Toc67915946"/>
      <w:bookmarkStart w:id="495" w:name="_Toc75533490"/>
      <w:bookmarkStart w:id="496" w:name="_Toc75819376"/>
      <w:bookmarkStart w:id="497" w:name="_Toc76508220"/>
      <w:bookmarkStart w:id="498" w:name="_Toc76717170"/>
      <w:bookmarkStart w:id="499" w:name="_Toc83293811"/>
      <w:bookmarkStart w:id="500" w:name="_Toc84334850"/>
      <w:r>
        <w:t>Table 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8E5824" w:rsidRPr="0007126F" w14:paraId="7B583A44" w14:textId="77777777" w:rsidTr="00E0421D">
        <w:tc>
          <w:tcPr>
            <w:tcW w:w="1508" w:type="dxa"/>
            <w:tcBorders>
              <w:top w:val="single" w:sz="4" w:space="0" w:color="000000"/>
              <w:left w:val="single" w:sz="4" w:space="0" w:color="auto"/>
              <w:bottom w:val="single" w:sz="4" w:space="0" w:color="auto"/>
              <w:right w:val="single" w:sz="4" w:space="0" w:color="000000"/>
            </w:tcBorders>
            <w:hideMark/>
          </w:tcPr>
          <w:p w14:paraId="3816B8DC" w14:textId="77777777" w:rsidR="008E5824" w:rsidRPr="003735AF" w:rsidRDefault="008E5824" w:rsidP="00E0421D">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5ABEA603" w14:textId="77777777" w:rsidR="008E5824" w:rsidRPr="00580BD6" w:rsidRDefault="008E5824" w:rsidP="00E0421D">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5EF3B5FA" w14:textId="77777777" w:rsidR="008E5824" w:rsidRPr="004C046F" w:rsidRDefault="008E5824" w:rsidP="00E0421D">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46991F72" w14:textId="77777777" w:rsidR="008E5824" w:rsidRDefault="008E5824" w:rsidP="00E0421D">
            <w:pPr>
              <w:pStyle w:val="TAH"/>
            </w:pPr>
            <w:r>
              <w:t>A-MPR</w:t>
            </w:r>
          </w:p>
        </w:tc>
      </w:tr>
      <w:tr w:rsidR="008E5824" w:rsidRPr="0007126F" w14:paraId="4594F6D2" w14:textId="77777777" w:rsidTr="00E0421D">
        <w:trPr>
          <w:trHeight w:val="203"/>
        </w:trPr>
        <w:tc>
          <w:tcPr>
            <w:tcW w:w="1508" w:type="dxa"/>
            <w:tcBorders>
              <w:top w:val="single" w:sz="4" w:space="0" w:color="auto"/>
              <w:left w:val="single" w:sz="4" w:space="0" w:color="auto"/>
              <w:right w:val="single" w:sz="4" w:space="0" w:color="auto"/>
            </w:tcBorders>
            <w:shd w:val="clear" w:color="auto" w:fill="auto"/>
            <w:hideMark/>
          </w:tcPr>
          <w:p w14:paraId="02C04B74" w14:textId="77777777" w:rsidR="008E5824" w:rsidRDefault="008E5824" w:rsidP="00E0421D">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61B4149" w14:textId="77777777" w:rsidR="008E5824" w:rsidRDefault="008E5824" w:rsidP="00E0421D">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7EA4646F" w14:textId="77777777" w:rsidR="008E5824" w:rsidRDefault="008E5824" w:rsidP="00E0421D">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03AE0225" w14:textId="77777777" w:rsidR="008E5824" w:rsidRDefault="008E5824" w:rsidP="00E0421D">
            <w:pPr>
              <w:pStyle w:val="TAC"/>
            </w:pPr>
            <w:r>
              <w:t>A7</w:t>
            </w:r>
          </w:p>
        </w:tc>
      </w:tr>
      <w:tr w:rsidR="008E5824" w:rsidRPr="0007126F" w14:paraId="0CE41314" w14:textId="77777777" w:rsidTr="00E0421D">
        <w:trPr>
          <w:trHeight w:val="202"/>
        </w:trPr>
        <w:tc>
          <w:tcPr>
            <w:tcW w:w="1508" w:type="dxa"/>
            <w:tcBorders>
              <w:left w:val="single" w:sz="4" w:space="0" w:color="auto"/>
              <w:right w:val="single" w:sz="4" w:space="0" w:color="auto"/>
            </w:tcBorders>
            <w:shd w:val="clear" w:color="auto" w:fill="auto"/>
          </w:tcPr>
          <w:p w14:paraId="7ECDA4A9" w14:textId="77777777" w:rsidR="008E5824" w:rsidRDefault="008E5824" w:rsidP="00E0421D">
            <w:pPr>
              <w:pStyle w:val="TAC"/>
            </w:pPr>
          </w:p>
        </w:tc>
        <w:tc>
          <w:tcPr>
            <w:tcW w:w="2072" w:type="dxa"/>
            <w:tcBorders>
              <w:top w:val="single" w:sz="4" w:space="0" w:color="000000"/>
              <w:left w:val="single" w:sz="4" w:space="0" w:color="auto"/>
              <w:right w:val="single" w:sz="4" w:space="0" w:color="000000"/>
            </w:tcBorders>
          </w:tcPr>
          <w:p w14:paraId="3232E773" w14:textId="6B94D56B" w:rsidR="008E5824" w:rsidRDefault="008E5824" w:rsidP="00E0421D">
            <w:pPr>
              <w:pStyle w:val="TAC"/>
              <w:rPr>
                <w:rFonts w:cs="Arial"/>
              </w:rPr>
            </w:pPr>
            <w:r>
              <w:rPr>
                <w:rFonts w:cs="Arial"/>
              </w:rPr>
              <w:t xml:space="preserve">≤ </w:t>
            </w:r>
            <w:r>
              <w:t>6.48</w:t>
            </w:r>
          </w:p>
        </w:tc>
        <w:tc>
          <w:tcPr>
            <w:tcW w:w="2880" w:type="dxa"/>
            <w:tcBorders>
              <w:top w:val="single" w:sz="4" w:space="0" w:color="auto"/>
              <w:left w:val="single" w:sz="4" w:space="0" w:color="000000"/>
              <w:bottom w:val="single" w:sz="4" w:space="0" w:color="auto"/>
              <w:right w:val="single" w:sz="4" w:space="0" w:color="000000"/>
            </w:tcBorders>
          </w:tcPr>
          <w:p w14:paraId="65E5EA9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40656518" w14:textId="77777777" w:rsidR="008E5824" w:rsidRDefault="008E5824" w:rsidP="00E0421D">
            <w:pPr>
              <w:pStyle w:val="TAC"/>
            </w:pPr>
            <w:r>
              <w:t>A8</w:t>
            </w:r>
          </w:p>
        </w:tc>
      </w:tr>
      <w:tr w:rsidR="008E5824" w:rsidRPr="0007126F" w14:paraId="18FE650D"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4BC9313" w14:textId="77777777" w:rsidR="008E5824" w:rsidRDefault="008E5824" w:rsidP="00E0421D">
            <w:pPr>
              <w:pStyle w:val="TAC"/>
            </w:pPr>
          </w:p>
        </w:tc>
        <w:tc>
          <w:tcPr>
            <w:tcW w:w="2072" w:type="dxa"/>
            <w:tcBorders>
              <w:left w:val="single" w:sz="4" w:space="0" w:color="auto"/>
              <w:right w:val="single" w:sz="4" w:space="0" w:color="000000"/>
            </w:tcBorders>
          </w:tcPr>
          <w:p w14:paraId="71630B34" w14:textId="77777777" w:rsidR="008E5824" w:rsidRDefault="008E5824" w:rsidP="00E0421D">
            <w:pPr>
              <w:pStyle w:val="TAC"/>
              <w:rPr>
                <w:rFonts w:cs="Arial"/>
              </w:rPr>
            </w:pPr>
          </w:p>
        </w:tc>
        <w:tc>
          <w:tcPr>
            <w:tcW w:w="2880" w:type="dxa"/>
            <w:tcBorders>
              <w:top w:val="single" w:sz="4" w:space="0" w:color="auto"/>
              <w:left w:val="single" w:sz="4" w:space="0" w:color="000000"/>
              <w:bottom w:val="single" w:sz="4" w:space="0" w:color="auto"/>
              <w:right w:val="single" w:sz="4" w:space="0" w:color="000000"/>
            </w:tcBorders>
          </w:tcPr>
          <w:p w14:paraId="7FB1B8C8" w14:textId="77777777" w:rsidR="008E5824" w:rsidRDefault="008E5824" w:rsidP="00E0421D">
            <w:pPr>
              <w:pStyle w:val="TAC"/>
              <w:rPr>
                <w:rFonts w:cs="Arial"/>
              </w:rPr>
            </w:pPr>
            <w:r>
              <w:rPr>
                <w:rFonts w:cs="Arial"/>
              </w:rPr>
              <w:t>≤ 3.6</w:t>
            </w:r>
          </w:p>
        </w:tc>
        <w:tc>
          <w:tcPr>
            <w:tcW w:w="1168" w:type="dxa"/>
            <w:tcBorders>
              <w:top w:val="single" w:sz="4" w:space="0" w:color="auto"/>
              <w:left w:val="single" w:sz="4" w:space="0" w:color="000000"/>
              <w:bottom w:val="single" w:sz="4" w:space="0" w:color="auto"/>
              <w:right w:val="single" w:sz="4" w:space="0" w:color="000000"/>
            </w:tcBorders>
          </w:tcPr>
          <w:p w14:paraId="600ACA43" w14:textId="77777777" w:rsidR="008E5824" w:rsidRDefault="008E5824" w:rsidP="00E0421D">
            <w:pPr>
              <w:pStyle w:val="TAC"/>
            </w:pPr>
            <w:r>
              <w:t>A9</w:t>
            </w:r>
          </w:p>
        </w:tc>
      </w:tr>
      <w:tr w:rsidR="008E5824" w:rsidRPr="0007126F" w14:paraId="106DACCF"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72776F19" w14:textId="77777777" w:rsidR="008E5824" w:rsidRDefault="008E5824" w:rsidP="00E0421D">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6AEE07F1" w14:textId="77777777" w:rsidR="008E5824" w:rsidRDefault="008E5824" w:rsidP="00E0421D">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48B39E1D" w14:textId="77777777" w:rsidR="008E5824" w:rsidRDefault="008E5824" w:rsidP="00E0421D">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2DC5983A" w14:textId="77777777" w:rsidR="008E5824" w:rsidRDefault="008E5824" w:rsidP="00E0421D">
            <w:pPr>
              <w:pStyle w:val="TAC"/>
            </w:pPr>
            <w:r>
              <w:t>A7</w:t>
            </w:r>
          </w:p>
        </w:tc>
      </w:tr>
      <w:tr w:rsidR="008E5824" w:rsidRPr="0007126F" w14:paraId="63A3694F" w14:textId="77777777" w:rsidTr="00E0421D">
        <w:trPr>
          <w:trHeight w:val="202"/>
        </w:trPr>
        <w:tc>
          <w:tcPr>
            <w:tcW w:w="1508" w:type="dxa"/>
            <w:tcBorders>
              <w:left w:val="single" w:sz="4" w:space="0" w:color="auto"/>
              <w:right w:val="single" w:sz="4" w:space="0" w:color="auto"/>
            </w:tcBorders>
            <w:shd w:val="clear" w:color="auto" w:fill="auto"/>
          </w:tcPr>
          <w:p w14:paraId="5A8B3C77" w14:textId="77777777" w:rsidR="008E5824" w:rsidRDefault="008E5824" w:rsidP="00E0421D">
            <w:pPr>
              <w:pStyle w:val="TAC"/>
            </w:pPr>
          </w:p>
        </w:tc>
        <w:tc>
          <w:tcPr>
            <w:tcW w:w="2072" w:type="dxa"/>
            <w:tcBorders>
              <w:top w:val="single" w:sz="4" w:space="0" w:color="auto"/>
              <w:left w:val="single" w:sz="4" w:space="0" w:color="auto"/>
              <w:right w:val="single" w:sz="4" w:space="0" w:color="auto"/>
            </w:tcBorders>
            <w:shd w:val="clear" w:color="auto" w:fill="auto"/>
          </w:tcPr>
          <w:p w14:paraId="2A9B9512" w14:textId="47CC4D00" w:rsidR="008E5824" w:rsidRDefault="008E5824" w:rsidP="00E0421D">
            <w:pPr>
              <w:pStyle w:val="TAC"/>
              <w:rPr>
                <w:rFonts w:cs="Arial"/>
              </w:rPr>
            </w:pPr>
            <w:r>
              <w:rPr>
                <w:rFonts w:cs="Arial"/>
              </w:rPr>
              <w:t xml:space="preserve">≤ </w:t>
            </w:r>
            <w:r>
              <w:t>8.64</w:t>
            </w:r>
          </w:p>
        </w:tc>
        <w:tc>
          <w:tcPr>
            <w:tcW w:w="2880" w:type="dxa"/>
            <w:tcBorders>
              <w:top w:val="single" w:sz="4" w:space="0" w:color="auto"/>
              <w:left w:val="single" w:sz="4" w:space="0" w:color="auto"/>
              <w:bottom w:val="single" w:sz="4" w:space="0" w:color="auto"/>
              <w:right w:val="single" w:sz="4" w:space="0" w:color="000000"/>
            </w:tcBorders>
          </w:tcPr>
          <w:p w14:paraId="2DB2A656" w14:textId="77777777" w:rsidR="008E5824" w:rsidRDefault="008E5824" w:rsidP="00E0421D">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39A40011" w14:textId="77777777" w:rsidR="008E5824" w:rsidRDefault="008E5824" w:rsidP="00E0421D">
            <w:pPr>
              <w:pStyle w:val="TAC"/>
            </w:pPr>
            <w:r>
              <w:t>A8</w:t>
            </w:r>
          </w:p>
        </w:tc>
      </w:tr>
      <w:tr w:rsidR="008E5824" w:rsidRPr="0007126F" w14:paraId="66D7D697"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0F0BF370" w14:textId="77777777" w:rsidR="008E5824" w:rsidRDefault="008E5824" w:rsidP="00E0421D">
            <w:pPr>
              <w:pStyle w:val="TAC"/>
            </w:pPr>
          </w:p>
        </w:tc>
        <w:tc>
          <w:tcPr>
            <w:tcW w:w="2072" w:type="dxa"/>
            <w:tcBorders>
              <w:left w:val="single" w:sz="4" w:space="0" w:color="auto"/>
              <w:bottom w:val="single" w:sz="4" w:space="0" w:color="auto"/>
              <w:right w:val="single" w:sz="4" w:space="0" w:color="auto"/>
            </w:tcBorders>
            <w:shd w:val="clear" w:color="auto" w:fill="auto"/>
          </w:tcPr>
          <w:p w14:paraId="5886CD34" w14:textId="77777777" w:rsidR="008E5824" w:rsidRDefault="008E5824" w:rsidP="00E0421D">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467B229A" w14:textId="77777777" w:rsidR="008E5824" w:rsidRDefault="008E5824" w:rsidP="00E0421D">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7CEB3832" w14:textId="77777777" w:rsidR="008E5824" w:rsidRDefault="008E5824" w:rsidP="00E0421D">
            <w:pPr>
              <w:pStyle w:val="TAC"/>
            </w:pPr>
            <w:r>
              <w:t>A9</w:t>
            </w:r>
          </w:p>
        </w:tc>
      </w:tr>
      <w:tr w:rsidR="008E5824" w:rsidRPr="0007126F" w14:paraId="0EB07585" w14:textId="77777777" w:rsidTr="00E0421D">
        <w:trPr>
          <w:trHeight w:val="202"/>
        </w:trPr>
        <w:tc>
          <w:tcPr>
            <w:tcW w:w="1508" w:type="dxa"/>
            <w:tcBorders>
              <w:top w:val="single" w:sz="4" w:space="0" w:color="auto"/>
              <w:left w:val="single" w:sz="4" w:space="0" w:color="auto"/>
              <w:right w:val="single" w:sz="4" w:space="0" w:color="auto"/>
            </w:tcBorders>
            <w:shd w:val="clear" w:color="auto" w:fill="auto"/>
          </w:tcPr>
          <w:p w14:paraId="01504596" w14:textId="77777777" w:rsidR="008E5824" w:rsidRDefault="008E5824" w:rsidP="00E0421D">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7F8A4017" w14:textId="77777777" w:rsidR="008E5824" w:rsidRDefault="008E5824" w:rsidP="00E0421D">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5C99FD3"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53055591" w14:textId="77777777" w:rsidR="008E5824" w:rsidRDefault="008E5824" w:rsidP="00E0421D">
            <w:pPr>
              <w:pStyle w:val="TAC"/>
            </w:pPr>
            <w:r>
              <w:t>A1</w:t>
            </w:r>
          </w:p>
        </w:tc>
      </w:tr>
      <w:tr w:rsidR="008E5824" w:rsidRPr="0007126F" w14:paraId="70BDB035" w14:textId="77777777" w:rsidTr="00E0421D">
        <w:trPr>
          <w:trHeight w:val="202"/>
        </w:trPr>
        <w:tc>
          <w:tcPr>
            <w:tcW w:w="1508" w:type="dxa"/>
            <w:tcBorders>
              <w:left w:val="single" w:sz="4" w:space="0" w:color="auto"/>
              <w:right w:val="single" w:sz="4" w:space="0" w:color="auto"/>
            </w:tcBorders>
            <w:shd w:val="clear" w:color="auto" w:fill="auto"/>
          </w:tcPr>
          <w:p w14:paraId="22991AA1"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69F4583" w14:textId="77777777" w:rsidR="008E5824" w:rsidRDefault="008E5824" w:rsidP="00E0421D">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073AA72F" w14:textId="77777777" w:rsidR="008E5824" w:rsidRDefault="008E5824" w:rsidP="00E0421D">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702C5B76" w14:textId="77777777" w:rsidR="008E5824" w:rsidRDefault="008E5824" w:rsidP="00E0421D">
            <w:pPr>
              <w:pStyle w:val="TAC"/>
            </w:pPr>
            <w:r>
              <w:t>A3</w:t>
            </w:r>
          </w:p>
        </w:tc>
      </w:tr>
      <w:tr w:rsidR="008E5824" w:rsidRPr="0007126F" w14:paraId="157DC8EC" w14:textId="77777777" w:rsidTr="00E0421D">
        <w:trPr>
          <w:trHeight w:val="202"/>
        </w:trPr>
        <w:tc>
          <w:tcPr>
            <w:tcW w:w="1508" w:type="dxa"/>
            <w:tcBorders>
              <w:left w:val="single" w:sz="4" w:space="0" w:color="auto"/>
              <w:right w:val="single" w:sz="4" w:space="0" w:color="auto"/>
            </w:tcBorders>
            <w:shd w:val="clear" w:color="auto" w:fill="auto"/>
          </w:tcPr>
          <w:p w14:paraId="381DC249"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68B34D0C" w14:textId="77777777" w:rsidR="008E5824" w:rsidRDefault="008E5824" w:rsidP="00E0421D">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419FC018" w14:textId="77777777" w:rsidR="008E5824" w:rsidRDefault="008E5824" w:rsidP="00E0421D">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2899206D" w14:textId="77777777" w:rsidR="008E5824" w:rsidRDefault="008E5824" w:rsidP="00E0421D">
            <w:pPr>
              <w:pStyle w:val="TAC"/>
            </w:pPr>
            <w:r>
              <w:t>A2</w:t>
            </w:r>
          </w:p>
        </w:tc>
      </w:tr>
      <w:tr w:rsidR="008E5824" w:rsidRPr="0007126F" w14:paraId="7A8A82D4" w14:textId="77777777" w:rsidTr="00E0421D">
        <w:trPr>
          <w:trHeight w:val="202"/>
        </w:trPr>
        <w:tc>
          <w:tcPr>
            <w:tcW w:w="1508" w:type="dxa"/>
            <w:tcBorders>
              <w:left w:val="single" w:sz="4" w:space="0" w:color="auto"/>
              <w:right w:val="single" w:sz="4" w:space="0" w:color="auto"/>
            </w:tcBorders>
            <w:shd w:val="clear" w:color="auto" w:fill="auto"/>
          </w:tcPr>
          <w:p w14:paraId="1591B89D"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2641F54" w14:textId="77777777" w:rsidR="008E5824" w:rsidRDefault="008E5824" w:rsidP="00E0421D">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26128726" w14:textId="77777777" w:rsidR="008E5824" w:rsidRDefault="008E5824" w:rsidP="00E0421D">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2FD78809" w14:textId="77777777" w:rsidR="008E5824" w:rsidRDefault="008E5824" w:rsidP="00E0421D">
            <w:pPr>
              <w:pStyle w:val="TAC"/>
            </w:pPr>
            <w:r>
              <w:t>A6</w:t>
            </w:r>
          </w:p>
        </w:tc>
      </w:tr>
      <w:tr w:rsidR="008E5824" w:rsidRPr="0007126F" w14:paraId="07CA10B9" w14:textId="77777777" w:rsidTr="00E0421D">
        <w:trPr>
          <w:trHeight w:val="202"/>
        </w:trPr>
        <w:tc>
          <w:tcPr>
            <w:tcW w:w="1508" w:type="dxa"/>
            <w:tcBorders>
              <w:left w:val="single" w:sz="4" w:space="0" w:color="auto"/>
              <w:bottom w:val="single" w:sz="4" w:space="0" w:color="auto"/>
              <w:right w:val="single" w:sz="4" w:space="0" w:color="auto"/>
            </w:tcBorders>
            <w:shd w:val="clear" w:color="auto" w:fill="auto"/>
          </w:tcPr>
          <w:p w14:paraId="2EC9FCBF" w14:textId="77777777" w:rsidR="008E5824" w:rsidRDefault="008E5824" w:rsidP="00E0421D">
            <w:pPr>
              <w:pStyle w:val="TAC"/>
            </w:pPr>
          </w:p>
        </w:tc>
        <w:tc>
          <w:tcPr>
            <w:tcW w:w="2072" w:type="dxa"/>
            <w:tcBorders>
              <w:top w:val="single" w:sz="4" w:space="0" w:color="000000"/>
              <w:left w:val="single" w:sz="4" w:space="0" w:color="auto"/>
              <w:bottom w:val="single" w:sz="4" w:space="0" w:color="auto"/>
              <w:right w:val="single" w:sz="4" w:space="0" w:color="000000"/>
            </w:tcBorders>
          </w:tcPr>
          <w:p w14:paraId="15F1FD70" w14:textId="77777777" w:rsidR="008E5824" w:rsidRDefault="008E5824" w:rsidP="00E0421D">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7F946130" w14:textId="77777777" w:rsidR="008E5824" w:rsidRDefault="008E5824" w:rsidP="00E0421D">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7A6174C8" w14:textId="77777777" w:rsidR="008E5824" w:rsidRDefault="008E5824" w:rsidP="00E0421D">
            <w:pPr>
              <w:pStyle w:val="TAC"/>
            </w:pPr>
            <w:r>
              <w:t>A5</w:t>
            </w:r>
          </w:p>
        </w:tc>
      </w:tr>
      <w:tr w:rsidR="008E5824" w:rsidRPr="0007126F" w14:paraId="366B7F31" w14:textId="77777777" w:rsidTr="00E0421D">
        <w:tc>
          <w:tcPr>
            <w:tcW w:w="7628" w:type="dxa"/>
            <w:gridSpan w:val="4"/>
            <w:tcBorders>
              <w:top w:val="single" w:sz="4" w:space="0" w:color="000000"/>
              <w:left w:val="single" w:sz="4" w:space="0" w:color="000000"/>
              <w:bottom w:val="single" w:sz="4" w:space="0" w:color="000000"/>
              <w:right w:val="single" w:sz="4" w:space="0" w:color="000000"/>
            </w:tcBorders>
            <w:hideMark/>
          </w:tcPr>
          <w:p w14:paraId="6DF04A9E" w14:textId="77777777" w:rsidR="008E5824" w:rsidRDefault="008E5824" w:rsidP="00E0421D">
            <w:pPr>
              <w:pStyle w:val="TAN"/>
              <w:rPr>
                <w:rFonts w:eastAsia="Yu Mincho"/>
              </w:rPr>
            </w:pPr>
            <w:r>
              <w:rPr>
                <w:rFonts w:eastAsia="Yu Mincho"/>
              </w:rPr>
              <w:t>NOTE 1:</w:t>
            </w:r>
            <w:r>
              <w:rPr>
                <w:rFonts w:eastAsia="Yu Mincho"/>
              </w:rPr>
              <w:tab/>
              <w:t>The A-MPR values are specified in Table 6.2.3.19-2.</w:t>
            </w:r>
          </w:p>
        </w:tc>
      </w:tr>
    </w:tbl>
    <w:p w14:paraId="54FB54F0" w14:textId="77777777" w:rsidR="008E5824" w:rsidRPr="0007126F" w:rsidRDefault="008E5824" w:rsidP="008E5824">
      <w:pPr>
        <w:rPr>
          <w:rFonts w:ascii="Calibri" w:eastAsia="Calibri" w:hAnsi="Calibri"/>
          <w:sz w:val="22"/>
          <w:szCs w:val="22"/>
        </w:rPr>
      </w:pPr>
    </w:p>
    <w:p w14:paraId="48F668BC" w14:textId="77777777" w:rsidR="008E5824" w:rsidRDefault="008E5824" w:rsidP="008E5824">
      <w:pPr>
        <w:pStyle w:val="TH"/>
      </w:pPr>
      <w:r>
        <w:t>Table 6.2.3.19-2: A-MPR for NS_50</w:t>
      </w:r>
    </w:p>
    <w:tbl>
      <w:tblPr>
        <w:tblW w:w="11049"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gridCol w:w="1154"/>
      </w:tblGrid>
      <w:tr w:rsidR="008E5824" w:rsidRPr="0007126F" w14:paraId="556AF7C8" w14:textId="77777777" w:rsidTr="00E325BF">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01CBD34" w14:textId="77777777" w:rsidR="008E5824" w:rsidRDefault="008E5824" w:rsidP="00E0421D">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5993439D" w14:textId="77777777" w:rsidR="008E5824" w:rsidRDefault="008E5824" w:rsidP="00E0421D">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0195C212" w14:textId="77777777" w:rsidR="008E5824" w:rsidRDefault="008E5824" w:rsidP="00E0421D">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6942CC75" w14:textId="77777777" w:rsidR="008E5824" w:rsidRDefault="008E5824" w:rsidP="00E0421D">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42AA8CE1" w14:textId="77777777" w:rsidR="008E5824" w:rsidRDefault="008E5824" w:rsidP="00E0421D">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23EB7A04" w14:textId="77777777" w:rsidR="008E5824" w:rsidRDefault="008E5824" w:rsidP="00E0421D">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1BB4C2F9" w14:textId="77777777" w:rsidR="008E5824" w:rsidRDefault="008E5824" w:rsidP="00E0421D">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00A883EE" w14:textId="77777777" w:rsidR="008E5824" w:rsidRDefault="008E5824" w:rsidP="00E0421D">
            <w:pPr>
              <w:pStyle w:val="TAH"/>
            </w:pPr>
            <w:r>
              <w:t>A8 (dB)</w:t>
            </w:r>
          </w:p>
        </w:tc>
        <w:tc>
          <w:tcPr>
            <w:tcW w:w="1154" w:type="dxa"/>
            <w:tcBorders>
              <w:top w:val="single" w:sz="4" w:space="0" w:color="000000"/>
              <w:left w:val="single" w:sz="4" w:space="0" w:color="000000"/>
              <w:bottom w:val="single" w:sz="4" w:space="0" w:color="000000"/>
              <w:right w:val="single" w:sz="4" w:space="0" w:color="000000"/>
            </w:tcBorders>
          </w:tcPr>
          <w:p w14:paraId="5BDA0126" w14:textId="77777777" w:rsidR="008E5824" w:rsidRDefault="008E5824" w:rsidP="00E0421D">
            <w:pPr>
              <w:pStyle w:val="TAH"/>
            </w:pPr>
            <w:r>
              <w:t>A9 (dB)</w:t>
            </w:r>
          </w:p>
        </w:tc>
      </w:tr>
      <w:tr w:rsidR="008E5824" w:rsidRPr="0007126F" w14:paraId="58CB9CDC" w14:textId="77777777" w:rsidTr="00E325BF">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03B084F5" w14:textId="77777777" w:rsidR="008E5824" w:rsidRPr="0007126F" w:rsidRDefault="008E5824" w:rsidP="00E0421D">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25E9618E"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550410F"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2DC7FF6"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0260452" w14:textId="77777777" w:rsidR="008E5824" w:rsidRDefault="008E5824" w:rsidP="00E0421D">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1D806C52" w14:textId="77777777" w:rsidR="008E5824" w:rsidRDefault="008E5824" w:rsidP="00E0421D">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62C857E9"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3AE1627B" w14:textId="77777777" w:rsidR="008E5824" w:rsidRDefault="008E5824" w:rsidP="00E0421D">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738BE48B" w14:textId="77777777" w:rsidR="008E5824" w:rsidRDefault="008E5824" w:rsidP="00E0421D">
            <w:pPr>
              <w:pStyle w:val="TAH"/>
            </w:pPr>
            <w:r>
              <w:t>Inner</w:t>
            </w:r>
          </w:p>
        </w:tc>
      </w:tr>
      <w:tr w:rsidR="008E5824" w:rsidRPr="0007126F" w14:paraId="060E9388"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164D8136" w14:textId="77777777" w:rsidR="008E5824" w:rsidRDefault="008E5824" w:rsidP="00E0421D">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3662AD90" w14:textId="77777777" w:rsidR="008E5824" w:rsidRDefault="008E5824" w:rsidP="00E0421D">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02A948F4"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336071BD"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15F822E0"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B5EB33B"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B0EBFB1"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6FDCBA72" w14:textId="77777777" w:rsidR="008E5824" w:rsidRDefault="008E5824" w:rsidP="00E0421D">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01E99CC2"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7A2F5CF8" w14:textId="77777777" w:rsidR="008E5824" w:rsidRDefault="008E5824" w:rsidP="00E0421D">
            <w:pPr>
              <w:pStyle w:val="TAC"/>
            </w:pPr>
          </w:p>
        </w:tc>
      </w:tr>
      <w:tr w:rsidR="008E5824" w:rsidRPr="0007126F" w14:paraId="7AFE4C13" w14:textId="77777777" w:rsidTr="00E325BF">
        <w:trPr>
          <w:jc w:val="center"/>
        </w:trPr>
        <w:tc>
          <w:tcPr>
            <w:tcW w:w="1081" w:type="dxa"/>
            <w:tcBorders>
              <w:left w:val="single" w:sz="4" w:space="0" w:color="auto"/>
              <w:right w:val="single" w:sz="4" w:space="0" w:color="auto"/>
            </w:tcBorders>
            <w:shd w:val="clear" w:color="auto" w:fill="auto"/>
            <w:hideMark/>
          </w:tcPr>
          <w:p w14:paraId="783E6F2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E3AB4C3"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7D3559E7"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2C6F48C"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A05BA1"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13E7EEE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3C411D8"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3ED58B8"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3716F19" w14:textId="77777777" w:rsidR="008E5824" w:rsidRDefault="008E5824" w:rsidP="00E0421D">
            <w:pPr>
              <w:pStyle w:val="TAC"/>
            </w:pPr>
            <w:r>
              <w:t>≤ 2</w:t>
            </w:r>
          </w:p>
        </w:tc>
        <w:tc>
          <w:tcPr>
            <w:tcW w:w="1154" w:type="dxa"/>
            <w:tcBorders>
              <w:top w:val="single" w:sz="4" w:space="0" w:color="000000"/>
              <w:left w:val="single" w:sz="4" w:space="0" w:color="000000"/>
              <w:bottom w:val="single" w:sz="4" w:space="0" w:color="000000"/>
              <w:right w:val="single" w:sz="4" w:space="0" w:color="000000"/>
            </w:tcBorders>
          </w:tcPr>
          <w:p w14:paraId="41BFED45" w14:textId="77777777" w:rsidR="008E5824" w:rsidRDefault="008E5824" w:rsidP="00E0421D">
            <w:pPr>
              <w:pStyle w:val="TAC"/>
            </w:pPr>
          </w:p>
        </w:tc>
      </w:tr>
      <w:tr w:rsidR="008E5824" w:rsidRPr="0007126F" w14:paraId="3D5E7C8F"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8B97735"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E1EDAEF"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10C1E2E3"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929CCB1"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539EA546"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08375BC1"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EC7AF1D" w14:textId="77777777" w:rsidR="008E5824" w:rsidRDefault="008E5824" w:rsidP="00E0421D">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5D95C79F"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1801AB" w14:textId="77777777" w:rsidR="008E5824" w:rsidRDefault="008E5824" w:rsidP="00E0421D">
            <w:pPr>
              <w:pStyle w:val="TAC"/>
            </w:pPr>
            <w:r>
              <w:t>≤ 2.5</w:t>
            </w:r>
          </w:p>
        </w:tc>
        <w:tc>
          <w:tcPr>
            <w:tcW w:w="1154" w:type="dxa"/>
            <w:tcBorders>
              <w:top w:val="single" w:sz="4" w:space="0" w:color="000000"/>
              <w:left w:val="single" w:sz="4" w:space="0" w:color="000000"/>
              <w:bottom w:val="single" w:sz="4" w:space="0" w:color="000000"/>
              <w:right w:val="single" w:sz="4" w:space="0" w:color="000000"/>
            </w:tcBorders>
          </w:tcPr>
          <w:p w14:paraId="7204CDF7" w14:textId="77777777" w:rsidR="008E5824" w:rsidRDefault="008E5824" w:rsidP="00E0421D">
            <w:pPr>
              <w:pStyle w:val="TAC"/>
            </w:pPr>
          </w:p>
        </w:tc>
      </w:tr>
      <w:tr w:rsidR="008E5824" w:rsidRPr="0007126F" w14:paraId="4FFB2D9F" w14:textId="77777777" w:rsidTr="00E325BF">
        <w:trPr>
          <w:jc w:val="center"/>
        </w:trPr>
        <w:tc>
          <w:tcPr>
            <w:tcW w:w="1081" w:type="dxa"/>
            <w:tcBorders>
              <w:left w:val="single" w:sz="4" w:space="0" w:color="auto"/>
              <w:right w:val="single" w:sz="4" w:space="0" w:color="auto"/>
            </w:tcBorders>
            <w:shd w:val="clear" w:color="auto" w:fill="auto"/>
            <w:hideMark/>
          </w:tcPr>
          <w:p w14:paraId="6CDD4F4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137C5D2"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53ACA72F"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2196A220"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AD661B8" w14:textId="77777777" w:rsidR="008E5824" w:rsidRDefault="008E5824" w:rsidP="00E0421D">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D6F9D3E"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DF045B7"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5AF506D"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71AD425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ED79851" w14:textId="77777777" w:rsidR="008E5824" w:rsidRDefault="008E5824" w:rsidP="00E0421D">
            <w:pPr>
              <w:pStyle w:val="TAC"/>
            </w:pPr>
          </w:p>
        </w:tc>
      </w:tr>
      <w:tr w:rsidR="008E5824" w:rsidRPr="0007126F" w14:paraId="2EC43AC2"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2121090"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A12626B"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6E567152" w14:textId="77777777" w:rsidR="008E5824" w:rsidRDefault="008E5824" w:rsidP="00E0421D">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05463773" w14:textId="77777777" w:rsidR="008E5824" w:rsidRDefault="008E5824" w:rsidP="00E0421D">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1C9F68A"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6C03FC1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6FEA4D2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A9DB7F1" w14:textId="77777777" w:rsidR="008E5824" w:rsidRDefault="008E5824" w:rsidP="00E0421D">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FA66101"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0CE45602" w14:textId="77777777" w:rsidR="008E5824" w:rsidRDefault="008E5824" w:rsidP="00E0421D">
            <w:pPr>
              <w:pStyle w:val="TAC"/>
            </w:pPr>
          </w:p>
        </w:tc>
      </w:tr>
      <w:tr w:rsidR="008E5824" w:rsidRPr="0007126F" w14:paraId="56EA5059" w14:textId="77777777" w:rsidTr="00E325BF">
        <w:trPr>
          <w:jc w:val="center"/>
        </w:trPr>
        <w:tc>
          <w:tcPr>
            <w:tcW w:w="1081" w:type="dxa"/>
            <w:tcBorders>
              <w:top w:val="single" w:sz="4" w:space="0" w:color="auto"/>
              <w:left w:val="single" w:sz="4" w:space="0" w:color="auto"/>
              <w:right w:val="single" w:sz="4" w:space="0" w:color="auto"/>
            </w:tcBorders>
            <w:shd w:val="clear" w:color="auto" w:fill="auto"/>
            <w:hideMark/>
          </w:tcPr>
          <w:p w14:paraId="390EE883" w14:textId="77777777" w:rsidR="008E5824" w:rsidRDefault="008E5824" w:rsidP="00E0421D">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0BFAC0BC" w14:textId="77777777" w:rsidR="008E5824" w:rsidRDefault="008E5824" w:rsidP="00E0421D">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2DC0A94A"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532B502D"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AFB573"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52D0D438"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306A4136"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754786D"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7E9CD632"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61D22BE1" w14:textId="77777777" w:rsidR="008E5824" w:rsidRDefault="008E5824" w:rsidP="00E0421D">
            <w:pPr>
              <w:pStyle w:val="TAC"/>
            </w:pPr>
            <w:r>
              <w:rPr>
                <w:rFonts w:cs="Arial"/>
              </w:rPr>
              <w:t>≤ 3.0</w:t>
            </w:r>
          </w:p>
        </w:tc>
      </w:tr>
      <w:tr w:rsidR="008E5824" w:rsidRPr="0007126F" w14:paraId="776F7943" w14:textId="77777777" w:rsidTr="00E325BF">
        <w:trPr>
          <w:jc w:val="center"/>
        </w:trPr>
        <w:tc>
          <w:tcPr>
            <w:tcW w:w="1081" w:type="dxa"/>
            <w:tcBorders>
              <w:left w:val="single" w:sz="4" w:space="0" w:color="auto"/>
              <w:right w:val="single" w:sz="4" w:space="0" w:color="auto"/>
            </w:tcBorders>
            <w:shd w:val="clear" w:color="auto" w:fill="auto"/>
            <w:hideMark/>
          </w:tcPr>
          <w:p w14:paraId="7619389A"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09D56B8" w14:textId="77777777" w:rsidR="008E5824" w:rsidRDefault="008E5824" w:rsidP="00E0421D">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F14A489"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05F917DB"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4014D83E"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7AB89863"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6BB1450" w14:textId="77777777" w:rsidR="008E5824" w:rsidRDefault="008E5824" w:rsidP="00E0421D">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22070EC4"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CE368B"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190F34F6" w14:textId="77777777" w:rsidR="008E5824" w:rsidRDefault="008E5824" w:rsidP="00E0421D">
            <w:pPr>
              <w:pStyle w:val="TAC"/>
            </w:pPr>
            <w:r>
              <w:rPr>
                <w:rFonts w:cs="Arial"/>
              </w:rPr>
              <w:t>≤ 3.0</w:t>
            </w:r>
          </w:p>
        </w:tc>
      </w:tr>
      <w:tr w:rsidR="008E5824" w:rsidRPr="0007126F" w14:paraId="652928CA" w14:textId="77777777" w:rsidTr="00E325BF">
        <w:trPr>
          <w:trHeight w:val="70"/>
          <w:jc w:val="center"/>
        </w:trPr>
        <w:tc>
          <w:tcPr>
            <w:tcW w:w="1081" w:type="dxa"/>
            <w:tcBorders>
              <w:left w:val="single" w:sz="4" w:space="0" w:color="auto"/>
              <w:right w:val="single" w:sz="4" w:space="0" w:color="auto"/>
            </w:tcBorders>
            <w:shd w:val="clear" w:color="auto" w:fill="auto"/>
            <w:hideMark/>
          </w:tcPr>
          <w:p w14:paraId="0A8BEC84"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34FD2A18" w14:textId="77777777" w:rsidR="008E5824" w:rsidRDefault="008E5824" w:rsidP="00E0421D">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F449FA6"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ADA7B4"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F077CBB" w14:textId="77777777" w:rsidR="008E5824" w:rsidRDefault="008E5824" w:rsidP="00E0421D">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1D48F1B2" w14:textId="77777777" w:rsidR="008E5824" w:rsidRDefault="008E5824" w:rsidP="00E0421D">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26CF263"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789B86B2"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18B467D"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571BEB92" w14:textId="77777777" w:rsidR="008E5824" w:rsidRDefault="008E5824" w:rsidP="00E0421D">
            <w:pPr>
              <w:pStyle w:val="TAC"/>
            </w:pPr>
          </w:p>
        </w:tc>
      </w:tr>
      <w:tr w:rsidR="008E5824" w:rsidRPr="0007126F" w14:paraId="747441BE" w14:textId="77777777" w:rsidTr="00E325BF">
        <w:trPr>
          <w:jc w:val="center"/>
        </w:trPr>
        <w:tc>
          <w:tcPr>
            <w:tcW w:w="1081" w:type="dxa"/>
            <w:tcBorders>
              <w:left w:val="single" w:sz="4" w:space="0" w:color="auto"/>
              <w:bottom w:val="single" w:sz="4" w:space="0" w:color="auto"/>
              <w:right w:val="single" w:sz="4" w:space="0" w:color="auto"/>
            </w:tcBorders>
            <w:shd w:val="clear" w:color="auto" w:fill="auto"/>
            <w:hideMark/>
          </w:tcPr>
          <w:p w14:paraId="770EB023" w14:textId="77777777" w:rsidR="008E5824" w:rsidRPr="0007126F" w:rsidRDefault="008E5824" w:rsidP="00E0421D">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98817FE" w14:textId="77777777" w:rsidR="008E5824" w:rsidRDefault="008E5824" w:rsidP="00E0421D">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450D26B1" w14:textId="77777777" w:rsidR="008E5824" w:rsidRDefault="008E5824" w:rsidP="00E0421D">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4922FB7" w14:textId="77777777" w:rsidR="008E5824" w:rsidRDefault="008E5824" w:rsidP="00E0421D">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173D4A09"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254E0AD8" w14:textId="77777777" w:rsidR="008E5824" w:rsidRDefault="008E5824" w:rsidP="00E0421D">
            <w:pPr>
              <w:pStyle w:val="TAC"/>
            </w:pPr>
          </w:p>
        </w:tc>
        <w:tc>
          <w:tcPr>
            <w:tcW w:w="1111" w:type="dxa"/>
            <w:tcBorders>
              <w:top w:val="single" w:sz="4" w:space="0" w:color="000000"/>
              <w:left w:val="single" w:sz="4" w:space="0" w:color="000000"/>
              <w:bottom w:val="single" w:sz="4" w:space="0" w:color="000000"/>
              <w:right w:val="single" w:sz="4" w:space="0" w:color="000000"/>
            </w:tcBorders>
          </w:tcPr>
          <w:p w14:paraId="3E02D690" w14:textId="77777777" w:rsidR="008E5824" w:rsidRDefault="008E5824" w:rsidP="00E0421D">
            <w:pPr>
              <w:pStyle w:val="TAC"/>
            </w:pPr>
          </w:p>
        </w:tc>
        <w:tc>
          <w:tcPr>
            <w:tcW w:w="1118" w:type="dxa"/>
            <w:tcBorders>
              <w:top w:val="single" w:sz="4" w:space="0" w:color="000000"/>
              <w:left w:val="single" w:sz="4" w:space="0" w:color="000000"/>
              <w:bottom w:val="single" w:sz="4" w:space="0" w:color="000000"/>
              <w:right w:val="single" w:sz="4" w:space="0" w:color="000000"/>
            </w:tcBorders>
          </w:tcPr>
          <w:p w14:paraId="0DEE20D7" w14:textId="77777777" w:rsidR="008E5824" w:rsidRDefault="008E5824" w:rsidP="00E0421D">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036E995F" w14:textId="77777777" w:rsidR="008E5824" w:rsidRDefault="008E5824" w:rsidP="00E0421D">
            <w:pPr>
              <w:pStyle w:val="TAC"/>
            </w:pPr>
          </w:p>
        </w:tc>
        <w:tc>
          <w:tcPr>
            <w:tcW w:w="1154" w:type="dxa"/>
            <w:tcBorders>
              <w:top w:val="single" w:sz="4" w:space="0" w:color="000000"/>
              <w:left w:val="single" w:sz="4" w:space="0" w:color="000000"/>
              <w:bottom w:val="single" w:sz="4" w:space="0" w:color="000000"/>
              <w:right w:val="single" w:sz="4" w:space="0" w:color="000000"/>
            </w:tcBorders>
          </w:tcPr>
          <w:p w14:paraId="44FE8D01" w14:textId="77777777" w:rsidR="008E5824" w:rsidRDefault="008E5824" w:rsidP="00E0421D">
            <w:pPr>
              <w:pStyle w:val="TAC"/>
            </w:pPr>
          </w:p>
        </w:tc>
      </w:tr>
    </w:tbl>
    <w:p w14:paraId="2B0B02D2" w14:textId="77777777" w:rsidR="008E5824" w:rsidRDefault="008E5824" w:rsidP="008E5824">
      <w:pPr>
        <w:rPr>
          <w:noProof/>
        </w:rPr>
      </w:pPr>
    </w:p>
    <w:p w14:paraId="04EED6D1" w14:textId="77777777" w:rsidR="00DC7196" w:rsidRPr="000E530E" w:rsidRDefault="00DC7196" w:rsidP="00434294">
      <w:pPr>
        <w:pStyle w:val="Heading4"/>
        <w:rPr>
          <w:rFonts w:eastAsia="SimSun"/>
          <w:lang w:val="en-US" w:eastAsia="zh-CN"/>
        </w:rPr>
      </w:pPr>
      <w:r>
        <w:t>6.2.3.20</w:t>
      </w:r>
      <w:r w:rsidRPr="000E530E">
        <w:tab/>
        <w:t>A-MPR for NS_</w:t>
      </w:r>
      <w:bookmarkEnd w:id="483"/>
      <w:r>
        <w:rPr>
          <w:lang w:val="en-US" w:eastAsia="zh-CN"/>
        </w:rPr>
        <w:t>44</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59B3D05D" w14:textId="77777777" w:rsidR="00DC7196" w:rsidRPr="00F20840" w:rsidRDefault="00DC7196" w:rsidP="00DC7196">
      <w:pPr>
        <w:pStyle w:val="TH"/>
      </w:pPr>
      <w:r>
        <w:t xml:space="preserve">Table 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2263E241" w14:textId="77777777" w:rsidR="00DC7196" w:rsidRPr="009B5B6B" w:rsidRDefault="00DC7196" w:rsidP="00DC7196">
      <w:pPr>
        <w:pStyle w:val="TH"/>
        <w:rPr>
          <w:noProof/>
          <w:lang w:val="en-US"/>
        </w:rPr>
      </w:pPr>
      <w:r>
        <w:lastRenderedPageBreak/>
        <w:t xml:space="preserve">Table 6.2.3.20-2: </w:t>
      </w:r>
      <w:r w:rsidRPr="000E530E">
        <w:t>A-MPR for NS_4</w:t>
      </w:r>
      <w:r>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C17174" w:rsidRPr="00C40F13" w14:paraId="3512B7EB" w14:textId="77777777" w:rsidTr="00C17174">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6CEBA7B6" w14:textId="77777777" w:rsidR="00C17174" w:rsidRPr="00C40F13" w:rsidRDefault="00C17174" w:rsidP="00BD25B4">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78DD1A0" w14:textId="77777777" w:rsidR="00C17174" w:rsidRDefault="00C17174" w:rsidP="00BD25B4">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06AFBF2B" w14:textId="77777777" w:rsidR="00C17174" w:rsidRPr="00C40F13" w:rsidRDefault="00C17174" w:rsidP="00BD25B4">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1F459882" w14:textId="77777777" w:rsidR="00C17174" w:rsidRDefault="00C17174" w:rsidP="00BD25B4">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4BF87C6E" w14:textId="77777777" w:rsidR="00C17174" w:rsidRDefault="00C17174" w:rsidP="00BD25B4">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16CA7390" w14:textId="77777777" w:rsidR="00C17174" w:rsidRDefault="00C17174" w:rsidP="00BD25B4">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FC0087E" w14:textId="77777777" w:rsidR="00C17174" w:rsidRDefault="00C17174" w:rsidP="00BD25B4">
            <w:pPr>
              <w:pStyle w:val="TAH"/>
            </w:pPr>
            <w:r>
              <w:t>A6</w:t>
            </w:r>
          </w:p>
        </w:tc>
      </w:tr>
      <w:tr w:rsidR="00C17174" w:rsidRPr="00C40F13" w14:paraId="22345129" w14:textId="77777777" w:rsidTr="00C17174">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A268CD0" w14:textId="77777777" w:rsidR="00C17174" w:rsidRPr="00C40F13" w:rsidRDefault="00C17174" w:rsidP="00BD25B4">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3F4C442" w14:textId="77777777" w:rsidR="00C17174" w:rsidRPr="008771F4" w:rsidRDefault="00C17174" w:rsidP="00BD25B4">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0019D067" w14:textId="77777777" w:rsidR="00C17174" w:rsidRPr="008771F4" w:rsidRDefault="00C17174" w:rsidP="00BD25B4">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795CAA46"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2FD3BBC" w14:textId="77777777" w:rsidR="00C1717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7E98FF5"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5644A329" w14:textId="77777777" w:rsidR="00C17174" w:rsidRDefault="00C17174" w:rsidP="00BD25B4">
            <w:pPr>
              <w:pStyle w:val="TAH"/>
            </w:pPr>
            <w:r>
              <w:t>Outer/Inner</w:t>
            </w:r>
          </w:p>
        </w:tc>
      </w:tr>
      <w:tr w:rsidR="00BD25B4" w:rsidRPr="00C40F13" w14:paraId="1DD6877A"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4C1A4FA3" w14:textId="6AF94E0C" w:rsidR="00BD25B4" w:rsidRPr="008771F4" w:rsidRDefault="00BD25B4" w:rsidP="00BD25B4">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286DED78" w14:textId="77777777" w:rsidR="00BD25B4" w:rsidRPr="008771F4" w:rsidRDefault="00BD25B4" w:rsidP="00BD25B4">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1C3BD27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3E06BA3C" w14:textId="77777777" w:rsidR="00BD25B4" w:rsidRPr="00A11871" w:rsidRDefault="00BD25B4" w:rsidP="00BD25B4">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3236BD0" w14:textId="77777777" w:rsidR="00BD25B4" w:rsidRPr="00A11871" w:rsidRDefault="00BD25B4" w:rsidP="00BD25B4">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20EBC023" w14:textId="77777777" w:rsidR="00BD25B4" w:rsidRPr="00A11871" w:rsidRDefault="00BD25B4" w:rsidP="00BD25B4">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F36D3B0" w14:textId="77777777" w:rsidR="00BD25B4" w:rsidRPr="00A11871" w:rsidRDefault="00BD25B4" w:rsidP="00BD25B4">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4563B9AA" w14:textId="77777777" w:rsidR="00BD25B4" w:rsidRPr="0030342B" w:rsidRDefault="00BD25B4" w:rsidP="00BD25B4">
            <w:pPr>
              <w:pStyle w:val="TAC"/>
              <w:rPr>
                <w:rFonts w:cs="Arial"/>
                <w:bCs/>
                <w:kern w:val="24"/>
                <w:szCs w:val="18"/>
              </w:rPr>
            </w:pPr>
            <w:r>
              <w:rPr>
                <w:rFonts w:cs="Arial"/>
                <w:bCs/>
                <w:kern w:val="24"/>
                <w:szCs w:val="18"/>
              </w:rPr>
              <w:t>4</w:t>
            </w:r>
          </w:p>
        </w:tc>
      </w:tr>
      <w:tr w:rsidR="00BD25B4" w:rsidRPr="00C40F13" w14:paraId="45F8B808" w14:textId="77777777" w:rsidTr="00BD25B4">
        <w:trPr>
          <w:jc w:val="center"/>
        </w:trPr>
        <w:tc>
          <w:tcPr>
            <w:tcW w:w="473" w:type="pct"/>
            <w:tcBorders>
              <w:left w:val="single" w:sz="4" w:space="0" w:color="auto"/>
              <w:right w:val="single" w:sz="4" w:space="0" w:color="auto"/>
            </w:tcBorders>
            <w:shd w:val="clear" w:color="auto" w:fill="auto"/>
          </w:tcPr>
          <w:p w14:paraId="4A180932"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17258DA5"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16B7BB8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A2C413"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48DB0D"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12086CE0"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45774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BFD0D6C"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4</w:t>
            </w:r>
          </w:p>
        </w:tc>
      </w:tr>
      <w:tr w:rsidR="00BD25B4" w:rsidRPr="00C40F13" w14:paraId="6535689A" w14:textId="77777777" w:rsidTr="00BD25B4">
        <w:trPr>
          <w:trHeight w:val="70"/>
          <w:jc w:val="center"/>
        </w:trPr>
        <w:tc>
          <w:tcPr>
            <w:tcW w:w="473" w:type="pct"/>
            <w:tcBorders>
              <w:left w:val="single" w:sz="4" w:space="0" w:color="auto"/>
              <w:right w:val="single" w:sz="4" w:space="0" w:color="auto"/>
            </w:tcBorders>
            <w:shd w:val="clear" w:color="auto" w:fill="auto"/>
          </w:tcPr>
          <w:p w14:paraId="71B8F5E7"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FBE8771"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B5EE2E1"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289A2"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7D6F906"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1C27AF"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2B298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EE43E44"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5CF265E4" w14:textId="77777777" w:rsidTr="00BD25B4">
        <w:trPr>
          <w:jc w:val="center"/>
        </w:trPr>
        <w:tc>
          <w:tcPr>
            <w:tcW w:w="473" w:type="pct"/>
            <w:tcBorders>
              <w:left w:val="single" w:sz="4" w:space="0" w:color="auto"/>
              <w:right w:val="single" w:sz="4" w:space="0" w:color="auto"/>
            </w:tcBorders>
            <w:shd w:val="clear" w:color="auto" w:fill="auto"/>
          </w:tcPr>
          <w:p w14:paraId="4CFADB19"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EB43149"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71D3AA3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036D581"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2A98CB5"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87C33D"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59B99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312202"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6B2FDA4E"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5A3BBA63"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06A4AA5"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48BE7E3F"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EFE1CB7"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A06C8E"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76712F6A"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4FFAC"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F416796" w14:textId="77777777" w:rsidR="00BD25B4" w:rsidRPr="00E94DF2" w:rsidRDefault="00BD25B4" w:rsidP="00BD25B4">
            <w:pPr>
              <w:pStyle w:val="TAC"/>
              <w:rPr>
                <w:rFonts w:cs="Arial"/>
                <w:color w:val="000000" w:themeColor="dark1"/>
                <w:kern w:val="24"/>
                <w:szCs w:val="18"/>
              </w:rPr>
            </w:pPr>
          </w:p>
        </w:tc>
      </w:tr>
      <w:tr w:rsidR="00BD25B4" w:rsidRPr="00C40F13" w14:paraId="06A71E2D"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25D6C2FF" w14:textId="084903AB" w:rsidR="00BD25B4" w:rsidRPr="008771F4" w:rsidRDefault="00BD25B4" w:rsidP="00BD25B4">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3B037067"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DFBE900"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42666B7"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3F396C"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48AADE4"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73DCC8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8DB7869"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35B7E069" w14:textId="77777777" w:rsidTr="00BD25B4">
        <w:trPr>
          <w:jc w:val="center"/>
        </w:trPr>
        <w:tc>
          <w:tcPr>
            <w:tcW w:w="473" w:type="pct"/>
            <w:tcBorders>
              <w:left w:val="single" w:sz="4" w:space="0" w:color="auto"/>
              <w:right w:val="single" w:sz="4" w:space="0" w:color="auto"/>
            </w:tcBorders>
            <w:shd w:val="clear" w:color="auto" w:fill="auto"/>
          </w:tcPr>
          <w:p w14:paraId="543D698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3056CCD"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122BE6BE"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3FBA93"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CE5720B"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6954E543"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8EC304D"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805E892"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1F454DB" w14:textId="77777777" w:rsidTr="00BD25B4">
        <w:trPr>
          <w:jc w:val="center"/>
        </w:trPr>
        <w:tc>
          <w:tcPr>
            <w:tcW w:w="473" w:type="pct"/>
            <w:tcBorders>
              <w:left w:val="single" w:sz="4" w:space="0" w:color="auto"/>
              <w:right w:val="single" w:sz="4" w:space="0" w:color="auto"/>
            </w:tcBorders>
            <w:shd w:val="clear" w:color="auto" w:fill="auto"/>
          </w:tcPr>
          <w:p w14:paraId="6A28FEE6"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1C7A6D4"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2357F4B9"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5431A8"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01A258"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EBDD92C"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4412EA0"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3A66818"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9EC4B2B"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2568446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2C140984"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7BDE359" w14:textId="77777777" w:rsidR="00BD25B4" w:rsidRPr="00A11871"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AC7915D"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209A4B"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ECBEC50"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59454"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2881722" w14:textId="77777777" w:rsidR="00BD25B4" w:rsidRPr="00E94DF2" w:rsidRDefault="00BD25B4" w:rsidP="00BD25B4">
            <w:pPr>
              <w:pStyle w:val="TAC"/>
              <w:rPr>
                <w:rFonts w:cs="Arial"/>
                <w:color w:val="000000" w:themeColor="dark1"/>
                <w:kern w:val="24"/>
                <w:szCs w:val="18"/>
              </w:rPr>
            </w:pPr>
          </w:p>
        </w:tc>
      </w:tr>
    </w:tbl>
    <w:p w14:paraId="590C9459" w14:textId="77777777" w:rsidR="009B5B6B" w:rsidRDefault="009B5B6B" w:rsidP="009B5B6B"/>
    <w:p w14:paraId="52A41178" w14:textId="77777777" w:rsidR="009B5B6B" w:rsidRPr="000E530E" w:rsidRDefault="009B5B6B" w:rsidP="00434294">
      <w:pPr>
        <w:pStyle w:val="Heading4"/>
        <w:rPr>
          <w:rFonts w:eastAsia="SimSun"/>
          <w:lang w:val="en-US" w:eastAsia="zh-CN"/>
        </w:rPr>
      </w:pPr>
      <w:bookmarkStart w:id="501" w:name="_Toc37251290"/>
      <w:bookmarkStart w:id="502" w:name="_Toc45888092"/>
      <w:bookmarkStart w:id="503" w:name="_Toc45888691"/>
      <w:bookmarkStart w:id="504" w:name="_Toc59649972"/>
      <w:bookmarkStart w:id="505" w:name="_Toc61357236"/>
      <w:bookmarkStart w:id="506" w:name="_Toc61359010"/>
      <w:bookmarkStart w:id="507" w:name="_Toc67915947"/>
      <w:bookmarkStart w:id="508" w:name="_Toc75533491"/>
      <w:bookmarkStart w:id="509" w:name="_Toc75819377"/>
      <w:bookmarkStart w:id="510" w:name="_Toc76508221"/>
      <w:bookmarkStart w:id="511" w:name="_Toc76717171"/>
      <w:bookmarkStart w:id="512" w:name="_Toc83293812"/>
      <w:bookmarkStart w:id="513" w:name="_Toc84334851"/>
      <w:r>
        <w:t>6.2.3.21</w:t>
      </w:r>
      <w:r w:rsidRPr="000E530E">
        <w:tab/>
        <w:t>A-MPR for NS_</w:t>
      </w:r>
      <w:r>
        <w:t>12</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7B3EFB16" w14:textId="77777777" w:rsidR="009B5B6B" w:rsidRPr="00F20840" w:rsidRDefault="009B5B6B" w:rsidP="009B5B6B">
      <w:pPr>
        <w:pStyle w:val="TH"/>
      </w:pPr>
      <w:r>
        <w:t xml:space="preserve">Table 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r>
        <w:t xml:space="preserve">Table 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14" w:name="_Toc37251291"/>
      <w:bookmarkStart w:id="515" w:name="_Toc45888093"/>
      <w:bookmarkStart w:id="516" w:name="_Toc45888692"/>
      <w:bookmarkStart w:id="517" w:name="_Toc59649973"/>
      <w:bookmarkStart w:id="518" w:name="_Toc61357237"/>
      <w:bookmarkStart w:id="519" w:name="_Toc61359011"/>
      <w:bookmarkStart w:id="520" w:name="_Toc67915948"/>
      <w:bookmarkStart w:id="521" w:name="_Toc75533492"/>
      <w:bookmarkStart w:id="522" w:name="_Toc75819378"/>
      <w:bookmarkStart w:id="523" w:name="_Toc76508222"/>
      <w:bookmarkStart w:id="524" w:name="_Toc76717172"/>
      <w:bookmarkStart w:id="525" w:name="_Toc83293813"/>
      <w:bookmarkStart w:id="526" w:name="_Toc84334852"/>
      <w:r>
        <w:t>6.2.3.22</w:t>
      </w:r>
      <w:r w:rsidRPr="000E530E">
        <w:tab/>
        <w:t>A-MPR for NS_</w:t>
      </w:r>
      <w:r>
        <w:t>13</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585C9046" w14:textId="77777777" w:rsidR="009B5B6B" w:rsidRPr="00F20840" w:rsidRDefault="009B5B6B" w:rsidP="009B5B6B">
      <w:pPr>
        <w:pStyle w:val="TH"/>
      </w:pPr>
      <w:r>
        <w:t xml:space="preserve">Table 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r>
        <w:lastRenderedPageBreak/>
        <w:t xml:space="preserve">Table 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27" w:name="_Toc37251292"/>
      <w:bookmarkStart w:id="528" w:name="_Toc45888094"/>
      <w:bookmarkStart w:id="529" w:name="_Toc45888693"/>
      <w:bookmarkStart w:id="530" w:name="_Toc59649974"/>
      <w:bookmarkStart w:id="531" w:name="_Toc61357238"/>
      <w:bookmarkStart w:id="532" w:name="_Toc61359012"/>
      <w:bookmarkStart w:id="533" w:name="_Toc67915949"/>
      <w:bookmarkStart w:id="534" w:name="_Toc75533493"/>
      <w:bookmarkStart w:id="535" w:name="_Toc75819379"/>
      <w:bookmarkStart w:id="536" w:name="_Toc76508223"/>
      <w:bookmarkStart w:id="537" w:name="_Toc76717173"/>
      <w:bookmarkStart w:id="538" w:name="_Toc83293814"/>
      <w:bookmarkStart w:id="539" w:name="_Toc84334853"/>
      <w:r>
        <w:t>6.2.3.</w:t>
      </w:r>
      <w:r w:rsidR="001D03C1">
        <w:t>23</w:t>
      </w:r>
      <w:r w:rsidRPr="000E530E">
        <w:tab/>
        <w:t>A-MPR for NS_</w:t>
      </w:r>
      <w:r>
        <w:t>14</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1A3CDF6" w14:textId="77777777" w:rsidR="009B5B6B" w:rsidRPr="00F20840" w:rsidRDefault="009B5B6B" w:rsidP="009B5B6B">
      <w:pPr>
        <w:pStyle w:val="TH"/>
      </w:pPr>
      <w:r>
        <w:t>Table 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r>
        <w:t>Table 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40" w:name="_Toc37251293"/>
      <w:bookmarkStart w:id="541" w:name="_Toc45888095"/>
      <w:bookmarkStart w:id="542" w:name="_Toc45888694"/>
      <w:bookmarkStart w:id="543" w:name="_Toc59649975"/>
      <w:bookmarkStart w:id="544" w:name="_Toc61357239"/>
      <w:bookmarkStart w:id="545" w:name="_Toc61359013"/>
      <w:bookmarkStart w:id="546" w:name="_Toc67915950"/>
      <w:bookmarkStart w:id="547" w:name="_Toc75533494"/>
      <w:bookmarkStart w:id="548" w:name="_Toc75819380"/>
      <w:bookmarkStart w:id="549" w:name="_Toc76508224"/>
      <w:bookmarkStart w:id="550" w:name="_Toc76717174"/>
      <w:bookmarkStart w:id="551" w:name="_Toc83293815"/>
      <w:bookmarkStart w:id="552" w:name="_Toc84334854"/>
      <w:r>
        <w:lastRenderedPageBreak/>
        <w:t>6.2.3.</w:t>
      </w:r>
      <w:r w:rsidR="001D03C1">
        <w:t>24</w:t>
      </w:r>
      <w:r w:rsidRPr="000E530E">
        <w:tab/>
        <w:t>A-MPR for NS_</w:t>
      </w:r>
      <w:r>
        <w:t>15</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733D7BF" w14:textId="77777777" w:rsidR="009B5B6B" w:rsidRPr="00F20840" w:rsidRDefault="009B5B6B" w:rsidP="009B5B6B">
      <w:pPr>
        <w:pStyle w:val="TH"/>
      </w:pPr>
      <w:r>
        <w:t>Table 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r>
        <w:t>Table 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553" w:name="_Toc37251294"/>
      <w:bookmarkStart w:id="554" w:name="_Toc45888096"/>
      <w:bookmarkStart w:id="555" w:name="_Toc45888695"/>
      <w:bookmarkStart w:id="556" w:name="_Toc59649976"/>
      <w:bookmarkStart w:id="557" w:name="_Toc61357240"/>
      <w:bookmarkStart w:id="558" w:name="_Toc61359014"/>
      <w:bookmarkStart w:id="559" w:name="_Toc67915951"/>
      <w:bookmarkStart w:id="560" w:name="_Toc75533495"/>
      <w:bookmarkStart w:id="561" w:name="_Toc75819381"/>
      <w:bookmarkStart w:id="562" w:name="_Toc76508225"/>
      <w:bookmarkStart w:id="563" w:name="_Toc76717175"/>
      <w:bookmarkStart w:id="564" w:name="_Toc83293816"/>
      <w:bookmarkStart w:id="565" w:name="_Toc84334855"/>
      <w:r w:rsidRPr="004C046F">
        <w:t>6.2.3.</w:t>
      </w:r>
      <w:r>
        <w:t>25</w:t>
      </w:r>
      <w:r w:rsidRPr="004C046F">
        <w:tab/>
        <w:t>A-MPR for NS</w:t>
      </w:r>
      <w:r>
        <w:t>_45</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6A3BDE4B" w14:textId="77777777" w:rsidR="000E480C" w:rsidRDefault="000E480C" w:rsidP="000E480C">
      <w:pPr>
        <w:pStyle w:val="TH"/>
      </w:pPr>
      <w:r>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566" w:name="_Toc37251295"/>
      <w:bookmarkStart w:id="567" w:name="_Toc45888097"/>
      <w:bookmarkStart w:id="568" w:name="_Toc45888696"/>
      <w:bookmarkStart w:id="569" w:name="_Toc59649977"/>
      <w:bookmarkStart w:id="570" w:name="_Toc61357241"/>
      <w:bookmarkStart w:id="571" w:name="_Toc61359015"/>
      <w:bookmarkStart w:id="572" w:name="_Toc67915952"/>
      <w:bookmarkStart w:id="573" w:name="_Toc75533496"/>
      <w:bookmarkStart w:id="574" w:name="_Toc75819382"/>
      <w:bookmarkStart w:id="575" w:name="_Toc76508226"/>
      <w:bookmarkStart w:id="576" w:name="_Toc76717176"/>
      <w:bookmarkStart w:id="577" w:name="_Toc83293817"/>
      <w:bookmarkStart w:id="578" w:name="_Toc84334856"/>
      <w:r>
        <w:lastRenderedPageBreak/>
        <w:t>6.2.3.26</w:t>
      </w:r>
      <w:r w:rsidRPr="000E530E">
        <w:tab/>
        <w:t>A-MPR for NS_</w:t>
      </w:r>
      <w:r>
        <w:rPr>
          <w:lang w:val="en-US" w:eastAsia="zh-CN"/>
        </w:rPr>
        <w:t>48</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579" w:name="_Toc37251296"/>
      <w:bookmarkStart w:id="580" w:name="_Toc45888098"/>
      <w:bookmarkStart w:id="581" w:name="_Toc45888697"/>
      <w:bookmarkStart w:id="582" w:name="_Toc59649978"/>
      <w:bookmarkStart w:id="583" w:name="_Toc61357242"/>
      <w:bookmarkStart w:id="584" w:name="_Toc61359016"/>
      <w:bookmarkStart w:id="585" w:name="_Toc67915953"/>
      <w:bookmarkStart w:id="586" w:name="_Toc75533497"/>
      <w:bookmarkStart w:id="587" w:name="_Toc75819383"/>
      <w:bookmarkStart w:id="588" w:name="_Toc76508227"/>
      <w:bookmarkStart w:id="589" w:name="_Toc76717177"/>
      <w:bookmarkStart w:id="590" w:name="_Toc83293818"/>
      <w:bookmarkStart w:id="591" w:name="_Toc84334857"/>
      <w:r>
        <w:t>6.2.3.27</w:t>
      </w:r>
      <w:r w:rsidRPr="000E530E">
        <w:tab/>
        <w:t>A-MPR for NS_</w:t>
      </w:r>
      <w:r>
        <w:rPr>
          <w:lang w:val="en-US" w:eastAsia="zh-CN"/>
        </w:rPr>
        <w:t>49</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lastRenderedPageBreak/>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592" w:name="_Toc45888099"/>
      <w:bookmarkStart w:id="593" w:name="_Toc45888698"/>
      <w:bookmarkStart w:id="594" w:name="_Toc59649979"/>
      <w:bookmarkStart w:id="595" w:name="_Toc61357243"/>
      <w:bookmarkStart w:id="596" w:name="_Toc61359017"/>
      <w:bookmarkStart w:id="597" w:name="_Toc67915954"/>
      <w:bookmarkStart w:id="598" w:name="_Toc75533498"/>
      <w:bookmarkStart w:id="599" w:name="_Toc75819384"/>
      <w:bookmarkStart w:id="600" w:name="_Toc76508228"/>
      <w:bookmarkStart w:id="601" w:name="_Toc76717178"/>
      <w:bookmarkStart w:id="602" w:name="_Toc83293819"/>
      <w:bookmarkStart w:id="603" w:name="_Toc84334858"/>
      <w:bookmarkStart w:id="604" w:name="_Toc29801740"/>
      <w:bookmarkStart w:id="605" w:name="_Toc29802164"/>
      <w:bookmarkStart w:id="606" w:name="_Toc29802789"/>
      <w:bookmarkStart w:id="607" w:name="_Toc36107531"/>
      <w:bookmarkStart w:id="608" w:name="_Toc37251297"/>
      <w:r>
        <w:t>6.2.3.28</w:t>
      </w:r>
      <w:r w:rsidRPr="000E530E">
        <w:tab/>
        <w:t>A-MPR for NS_</w:t>
      </w:r>
      <w:r>
        <w:t>51</w:t>
      </w:r>
      <w:bookmarkEnd w:id="592"/>
      <w:bookmarkEnd w:id="593"/>
      <w:bookmarkEnd w:id="594"/>
      <w:bookmarkEnd w:id="595"/>
      <w:bookmarkEnd w:id="596"/>
      <w:bookmarkEnd w:id="597"/>
      <w:bookmarkEnd w:id="598"/>
      <w:bookmarkEnd w:id="599"/>
      <w:bookmarkEnd w:id="600"/>
      <w:bookmarkEnd w:id="601"/>
      <w:bookmarkEnd w:id="602"/>
      <w:bookmarkEnd w:id="603"/>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r>
        <w:lastRenderedPageBreak/>
        <w:t xml:space="preserve">Table 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2A140EA7" w:rsidR="004C1B52" w:rsidRDefault="0076250A" w:rsidP="004C1B52">
            <w:pPr>
              <w:pStyle w:val="TAH"/>
            </w:pPr>
            <w:r>
              <w:t>A6</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76250A"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76250A" w:rsidRPr="008771F4" w:rsidRDefault="0076250A" w:rsidP="0076250A">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76250A" w:rsidRPr="008771F4" w:rsidRDefault="0076250A" w:rsidP="0076250A">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5E82E4AC" w:rsidR="0076250A" w:rsidRPr="00E94DF2" w:rsidRDefault="0076250A" w:rsidP="0076250A">
            <w:pPr>
              <w:pStyle w:val="TAC"/>
              <w:rPr>
                <w:rFonts w:cs="Arial"/>
              </w:rPr>
            </w:pPr>
            <w:r>
              <w:rPr>
                <w:rFonts w:cs="Arial"/>
                <w:lang w:val="fr-FR"/>
              </w:rPr>
              <w:t>17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76250A" w:rsidRPr="00E94DF2" w:rsidRDefault="0076250A" w:rsidP="0076250A">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76250A" w:rsidRPr="00E94DF2" w:rsidRDefault="0076250A" w:rsidP="0076250A">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76250A" w:rsidRPr="00E94DF2" w:rsidRDefault="0076250A" w:rsidP="0076250A">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76250A" w:rsidRPr="00E94DF2" w:rsidRDefault="0076250A" w:rsidP="0076250A">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76250A" w:rsidRPr="00E94DF2" w:rsidRDefault="0076250A" w:rsidP="0076250A">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76250A" w:rsidRPr="00E94DF2" w:rsidRDefault="0076250A" w:rsidP="0076250A">
            <w:pPr>
              <w:pStyle w:val="TAC"/>
              <w:rPr>
                <w:rFonts w:cs="Arial"/>
              </w:rPr>
            </w:pPr>
            <w:r>
              <w:rPr>
                <w:rFonts w:cs="Arial"/>
              </w:rPr>
              <w:t>14</w:t>
            </w:r>
          </w:p>
        </w:tc>
      </w:tr>
      <w:tr w:rsidR="0076250A"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5E8B89A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76250A" w:rsidRPr="00E94DF2" w:rsidRDefault="0076250A" w:rsidP="0076250A">
            <w:pPr>
              <w:pStyle w:val="TAC"/>
              <w:rPr>
                <w:rFonts w:cs="Arial"/>
              </w:rPr>
            </w:pPr>
            <w:r>
              <w:rPr>
                <w:rFonts w:cs="Arial"/>
              </w:rPr>
              <w:t>14</w:t>
            </w:r>
          </w:p>
        </w:tc>
      </w:tr>
      <w:tr w:rsidR="0076250A"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2A2DA0F8"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76250A" w:rsidRPr="00E94DF2" w:rsidRDefault="0076250A" w:rsidP="0076250A">
            <w:pPr>
              <w:pStyle w:val="TAC"/>
              <w:rPr>
                <w:rFonts w:cs="Arial"/>
              </w:rPr>
            </w:pPr>
            <w:r>
              <w:rPr>
                <w:rFonts w:cs="Arial"/>
              </w:rPr>
              <w:t>14</w:t>
            </w:r>
          </w:p>
        </w:tc>
      </w:tr>
      <w:tr w:rsidR="0076250A"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33850BE2"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76250A" w:rsidRPr="00E94DF2" w:rsidRDefault="0076250A" w:rsidP="0076250A">
            <w:pPr>
              <w:pStyle w:val="TAC"/>
              <w:rPr>
                <w:rFonts w:cs="Arial"/>
              </w:rPr>
            </w:pPr>
            <w:r>
              <w:rPr>
                <w:rFonts w:cs="Arial"/>
              </w:rPr>
              <w:t>14</w:t>
            </w:r>
          </w:p>
        </w:tc>
      </w:tr>
      <w:tr w:rsidR="0076250A"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76250A" w:rsidRPr="008771F4" w:rsidRDefault="0076250A" w:rsidP="0076250A">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1225A303"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76250A" w:rsidRPr="00E94DF2" w:rsidRDefault="0076250A" w:rsidP="0076250A">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76250A" w:rsidRPr="00E94DF2" w:rsidRDefault="0076250A" w:rsidP="0076250A">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76250A" w:rsidRPr="00E94DF2" w:rsidRDefault="0076250A" w:rsidP="0076250A">
            <w:pPr>
              <w:pStyle w:val="TAC"/>
              <w:rPr>
                <w:rFonts w:cs="Arial"/>
              </w:rPr>
            </w:pPr>
            <w:r>
              <w:rPr>
                <w:rFonts w:cs="Arial"/>
              </w:rPr>
              <w:t>14</w:t>
            </w:r>
          </w:p>
        </w:tc>
      </w:tr>
      <w:tr w:rsidR="0076250A"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76250A" w:rsidRPr="008771F4" w:rsidRDefault="0076250A" w:rsidP="0076250A">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76250A" w:rsidRPr="008771F4" w:rsidRDefault="0076250A" w:rsidP="0076250A">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48EB6FA0"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76250A" w:rsidRPr="00E94DF2" w:rsidRDefault="0076250A" w:rsidP="0076250A">
            <w:pPr>
              <w:pStyle w:val="TAC"/>
              <w:rPr>
                <w:rFonts w:cs="Arial"/>
              </w:rPr>
            </w:pPr>
            <w:r>
              <w:rPr>
                <w:rFonts w:cs="Arial"/>
              </w:rPr>
              <w:t>14</w:t>
            </w:r>
          </w:p>
        </w:tc>
      </w:tr>
      <w:tr w:rsidR="0076250A"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76250A" w:rsidRPr="008771F4" w:rsidRDefault="0076250A" w:rsidP="0076250A">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0B26162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76250A" w:rsidRPr="00E94DF2" w:rsidRDefault="0076250A" w:rsidP="0076250A">
            <w:pPr>
              <w:pStyle w:val="TAC"/>
              <w:rPr>
                <w:rFonts w:cs="Arial"/>
              </w:rPr>
            </w:pPr>
            <w:r>
              <w:rPr>
                <w:rFonts w:cs="Arial"/>
              </w:rPr>
              <w:t>14</w:t>
            </w:r>
          </w:p>
        </w:tc>
      </w:tr>
      <w:tr w:rsidR="0076250A"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76250A" w:rsidRPr="008771F4" w:rsidRDefault="0076250A" w:rsidP="0076250A">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4F2DC05F"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76250A" w:rsidRPr="00E94DF2" w:rsidRDefault="0076250A" w:rsidP="0076250A">
            <w:pPr>
              <w:pStyle w:val="TAC"/>
              <w:rPr>
                <w:rFonts w:cs="Arial"/>
              </w:rPr>
            </w:pPr>
            <w:r>
              <w:rPr>
                <w:rFonts w:cs="Arial"/>
              </w:rPr>
              <w:t>14</w:t>
            </w:r>
          </w:p>
        </w:tc>
      </w:tr>
      <w:tr w:rsidR="0076250A"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76250A" w:rsidRPr="008771F4" w:rsidRDefault="0076250A" w:rsidP="0076250A">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76250A" w:rsidRPr="008771F4" w:rsidRDefault="0076250A" w:rsidP="0076250A">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2939D84D" w:rsidR="0076250A" w:rsidRPr="00E94DF2" w:rsidRDefault="0076250A" w:rsidP="0076250A">
            <w:pPr>
              <w:pStyle w:val="TAC"/>
              <w:rPr>
                <w:rFonts w:cs="Arial"/>
              </w:rPr>
            </w:pPr>
            <w:r>
              <w:rPr>
                <w:rFonts w:cs="Arial"/>
                <w:lang w:val="fr-FR"/>
              </w:rPr>
              <w:t>17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76250A" w:rsidRPr="00E94DF2" w:rsidRDefault="0076250A" w:rsidP="0076250A">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76250A" w:rsidRPr="00E94DF2" w:rsidRDefault="0076250A" w:rsidP="0076250A">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76250A" w:rsidRPr="00E94DF2" w:rsidRDefault="0076250A" w:rsidP="0076250A">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76250A" w:rsidRPr="00E94DF2" w:rsidRDefault="0076250A" w:rsidP="0076250A">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76250A" w:rsidRPr="00E94DF2" w:rsidRDefault="0076250A" w:rsidP="0076250A">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76250A" w:rsidRPr="00E94DF2" w:rsidRDefault="0076250A" w:rsidP="0076250A">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09" w:name="_Toc45888100"/>
      <w:bookmarkStart w:id="610" w:name="_Toc45888699"/>
      <w:bookmarkStart w:id="611" w:name="_Toc59649980"/>
      <w:bookmarkStart w:id="612" w:name="_Toc61357244"/>
      <w:bookmarkStart w:id="613" w:name="_Toc61359018"/>
      <w:bookmarkStart w:id="614" w:name="_Toc67915955"/>
      <w:bookmarkStart w:id="615" w:name="_Toc75533499"/>
      <w:bookmarkStart w:id="616" w:name="_Toc75819385"/>
      <w:bookmarkStart w:id="617" w:name="_Toc76508229"/>
      <w:bookmarkStart w:id="618" w:name="_Toc76717179"/>
      <w:bookmarkStart w:id="619" w:name="_Toc83293820"/>
      <w:bookmarkStart w:id="620" w:name="_Toc84334859"/>
      <w:r w:rsidRPr="001C0CC4">
        <w:t>6.2.4</w:t>
      </w:r>
      <w:r w:rsidRPr="001C0CC4">
        <w:tab/>
        <w:t>Configured transmitted power</w:t>
      </w:r>
      <w:bookmarkEnd w:id="482"/>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5038D4AD"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7C4ED7">
        <w:rPr>
          <w:lang w:eastAsia="zh-CN"/>
        </w:rPr>
        <w:t xml:space="preserve"> </w:t>
      </w:r>
      <w:r w:rsidRPr="001C0CC4">
        <w:rPr>
          <w:lang w:eastAsia="zh-CN"/>
        </w:rPr>
        <w:t>is set to 1, P</w:t>
      </w:r>
      <w:r w:rsidRPr="001C0CC4">
        <w:rPr>
          <w:vertAlign w:val="subscript"/>
          <w:lang w:eastAsia="zh-CN"/>
        </w:rPr>
        <w:t>EMAX,c</w:t>
      </w:r>
      <w:r w:rsidRPr="001C0CC4">
        <w:rPr>
          <w:lang w:eastAsia="zh-CN"/>
        </w:rPr>
        <w:t xml:space="preserve"> is increased by +3 dB for a power class 3 capable UE operating in TDD bands n40, n41, n77, n78, and n79 with PI/2 BPSK modulation and UE indicates support for UE capability </w:t>
      </w:r>
      <w:r w:rsidRPr="001C0CC4">
        <w:rPr>
          <w:i/>
          <w:lang w:val="en-US" w:eastAsia="zh-CN"/>
        </w:rPr>
        <w:t>powerBoosting-pi2BPSK</w:t>
      </w:r>
      <w:r w:rsidRPr="001C0CC4">
        <w:rPr>
          <w:lang w:val="en-US" w:eastAsia="zh-CN"/>
        </w:rPr>
        <w:t xml:space="preserve"> </w:t>
      </w:r>
      <w:r w:rsidRPr="001C0CC4">
        <w:rPr>
          <w:lang w:eastAsia="zh-CN"/>
        </w:rPr>
        <w:t xml:space="preserve">and </w:t>
      </w:r>
      <w:r w:rsidRPr="001C0CC4">
        <w:t>40% or less symbols in certain evaluation period are used for UL transmission</w:t>
      </w:r>
      <w:r w:rsidRPr="001C0CC4">
        <w:rPr>
          <w:lang w:eastAsia="zh-CN"/>
        </w:rPr>
        <w:t xml:space="preserve"> when P</w:t>
      </w:r>
      <w:r w:rsidRPr="001C0CC4">
        <w:rPr>
          <w:vertAlign w:val="subscript"/>
          <w:lang w:eastAsia="zh-CN"/>
        </w:rPr>
        <w:t xml:space="preserve">EMAX,c </w:t>
      </w:r>
      <w:r w:rsidRPr="001C0CC4">
        <w:rPr>
          <w:lang w:eastAsia="zh-CN"/>
        </w:rPr>
        <w:t>≥ 20 dBm (The exact evaluation period is no less than one radio frame).</w:t>
      </w:r>
    </w:p>
    <w:p w14:paraId="2F43E271"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capable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w:t>
      </w:r>
      <w:r w:rsidRPr="00EF4997">
        <w:lastRenderedPageBreak/>
        <w:t xml:space="preserve">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5C5A6EBE" w14:textId="77777777" w:rsidR="002A34E6" w:rsidRDefault="002A34E6" w:rsidP="002A34E6">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14576291" w14:textId="77777777" w:rsidR="002A34E6" w:rsidRDefault="002A34E6" w:rsidP="002A34E6">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776D0B98" w14:textId="77777777" w:rsidR="002A34E6" w:rsidRDefault="002A34E6" w:rsidP="002A34E6">
      <w:pPr>
        <w:pStyle w:val="B20"/>
      </w:pPr>
      <w:r>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capable of power class 3 or power class 5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lastRenderedPageBreak/>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r w:rsidRPr="001C0CC4">
        <w:rPr>
          <w:lang w:eastAsia="zh-CN"/>
        </w:rPr>
        <w:t>Table 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A724B2"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21" w:name="_Toc21344255"/>
      <w:bookmarkStart w:id="622" w:name="_Toc29801741"/>
      <w:bookmarkStart w:id="623" w:name="_Toc29802165"/>
      <w:bookmarkStart w:id="624" w:name="_Toc29802790"/>
      <w:bookmarkStart w:id="625" w:name="_Toc36107532"/>
      <w:bookmarkStart w:id="626" w:name="_Toc37251298"/>
      <w:bookmarkStart w:id="627" w:name="_Toc45888101"/>
      <w:bookmarkStart w:id="628" w:name="_Toc45888700"/>
      <w:bookmarkStart w:id="629" w:name="_Toc59649981"/>
      <w:bookmarkStart w:id="630" w:name="_Toc61357245"/>
      <w:bookmarkStart w:id="631" w:name="_Toc61359019"/>
      <w:bookmarkStart w:id="632" w:name="_Toc67915956"/>
      <w:bookmarkStart w:id="633" w:name="_Toc75533500"/>
      <w:bookmarkStart w:id="634" w:name="_Toc75819386"/>
      <w:bookmarkStart w:id="635" w:name="_Toc76508230"/>
      <w:bookmarkStart w:id="636" w:name="_Toc76717180"/>
      <w:bookmarkStart w:id="637" w:name="_Toc83293821"/>
      <w:bookmarkStart w:id="638" w:name="_Toc84334860"/>
      <w:r w:rsidRPr="001C0CC4">
        <w:t>6.2A</w:t>
      </w:r>
      <w:r w:rsidRPr="001C0CC4">
        <w:tab/>
        <w:t>Transmitter power for CA</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2AD9E043" w14:textId="77777777" w:rsidR="00DC7196" w:rsidRPr="001C0CC4" w:rsidRDefault="00DC7196" w:rsidP="00434294">
      <w:pPr>
        <w:pStyle w:val="Heading3"/>
      </w:pPr>
      <w:bookmarkStart w:id="639" w:name="_Toc21344256"/>
      <w:bookmarkStart w:id="640" w:name="_Toc29801742"/>
      <w:bookmarkStart w:id="641" w:name="_Toc29802166"/>
      <w:bookmarkStart w:id="642" w:name="_Toc29802791"/>
      <w:bookmarkStart w:id="643" w:name="_Toc36107533"/>
      <w:bookmarkStart w:id="644" w:name="_Toc37251299"/>
      <w:bookmarkStart w:id="645" w:name="_Toc45888102"/>
      <w:bookmarkStart w:id="646" w:name="_Toc45888701"/>
      <w:bookmarkStart w:id="647" w:name="_Toc59649982"/>
      <w:bookmarkStart w:id="648" w:name="_Toc61357246"/>
      <w:bookmarkStart w:id="649" w:name="_Toc61359020"/>
      <w:bookmarkStart w:id="650" w:name="_Toc67915957"/>
      <w:bookmarkStart w:id="651" w:name="_Toc75533501"/>
      <w:bookmarkStart w:id="652" w:name="_Toc75819387"/>
      <w:bookmarkStart w:id="653" w:name="_Toc76508231"/>
      <w:bookmarkStart w:id="654" w:name="_Toc76717181"/>
      <w:bookmarkStart w:id="655" w:name="_Toc83293822"/>
      <w:bookmarkStart w:id="656" w:name="_Toc84334861"/>
      <w:r w:rsidRPr="001C0CC4">
        <w:t>6.2A.1</w:t>
      </w:r>
      <w:r w:rsidRPr="001C0CC4">
        <w:tab/>
        <w:t>UE maximum output power for CA</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38713D6" w14:textId="3DBC69CF" w:rsidR="00782BFB" w:rsidRDefault="00782BFB" w:rsidP="00434294">
      <w:pPr>
        <w:pStyle w:val="Heading4"/>
      </w:pPr>
      <w:bookmarkStart w:id="657" w:name="_Toc21344257"/>
      <w:bookmarkStart w:id="658" w:name="_Toc29801743"/>
      <w:bookmarkStart w:id="659" w:name="_Toc29802167"/>
      <w:bookmarkStart w:id="660" w:name="_Toc29802792"/>
      <w:bookmarkStart w:id="661" w:name="_Toc36107534"/>
      <w:bookmarkStart w:id="662" w:name="_Toc37251300"/>
      <w:bookmarkStart w:id="663" w:name="_Toc45888103"/>
      <w:bookmarkStart w:id="664" w:name="_Toc45888702"/>
      <w:bookmarkStart w:id="665" w:name="_Toc59649983"/>
      <w:bookmarkStart w:id="666" w:name="_Toc61357247"/>
      <w:bookmarkStart w:id="667" w:name="_Toc61359021"/>
      <w:bookmarkStart w:id="668" w:name="_Toc67915958"/>
      <w:bookmarkStart w:id="669" w:name="_Toc75533502"/>
      <w:bookmarkStart w:id="670" w:name="_Toc75819388"/>
      <w:bookmarkStart w:id="671" w:name="_Toc76508232"/>
      <w:bookmarkStart w:id="672" w:name="_Toc76717182"/>
      <w:bookmarkStart w:id="673" w:name="_Toc83293823"/>
      <w:bookmarkStart w:id="674" w:name="_Toc84334862"/>
      <w:bookmarkStart w:id="675" w:name="_Toc21344258"/>
      <w:bookmarkStart w:id="676" w:name="_Toc29801744"/>
      <w:bookmarkStart w:id="677" w:name="_Toc29802168"/>
      <w:bookmarkStart w:id="678" w:name="_Toc29802793"/>
      <w:bookmarkStart w:id="679" w:name="_Toc36107535"/>
      <w:bookmarkStart w:id="680" w:name="_Toc37251301"/>
      <w:bookmarkStart w:id="681" w:name="_Toc45888104"/>
      <w:bookmarkStart w:id="682" w:name="_Toc45888703"/>
      <w:r w:rsidRPr="001C0CC4">
        <w:t>6.2A.1.1</w:t>
      </w:r>
      <w:r w:rsidRPr="001C0CC4">
        <w:tab/>
      </w:r>
      <w:r w:rsidRPr="004C1B52">
        <w:t>UE maximum output power for Intra-band contiguous CA</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2C45A6D2" w14:textId="457F9B0D" w:rsidR="0011072B" w:rsidRDefault="0011072B" w:rsidP="0011072B">
      <w:r>
        <w:t>For uplink intra-band contiguous carrier aggregation, the maximum output power is specified in Table 6.2A.1.1-1. For downlink intra-band contiguous carrier aggregation with a single uplink component carrier configured in the NR band, the maximum output power is specified in Table 6.2.</w:t>
      </w:r>
      <w:r>
        <w:rPr>
          <w:lang w:eastAsia="zh-CN"/>
        </w:rPr>
        <w:t>1</w:t>
      </w:r>
      <w:r>
        <w:t>-1.</w:t>
      </w:r>
    </w:p>
    <w:p w14:paraId="6DED4C82" w14:textId="2E76C78F" w:rsidR="00782BFB" w:rsidRPr="001D386E" w:rsidRDefault="00782BFB" w:rsidP="00782BFB">
      <w:pPr>
        <w:pStyle w:val="TH"/>
      </w:pPr>
      <w:r>
        <w:t>Table 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556181" w:rsidRPr="001D386E" w14:paraId="5ECF7745" w14:textId="77777777" w:rsidTr="000211F6">
        <w:trPr>
          <w:jc w:val="center"/>
        </w:trPr>
        <w:tc>
          <w:tcPr>
            <w:tcW w:w="1396" w:type="dxa"/>
            <w:vAlign w:val="center"/>
          </w:tcPr>
          <w:p w14:paraId="49B2E82B" w14:textId="2AEE60C8" w:rsidR="00556181" w:rsidRPr="001D386E" w:rsidRDefault="00556181" w:rsidP="00556181">
            <w:pPr>
              <w:pStyle w:val="TAC"/>
              <w:rPr>
                <w:rFonts w:cs="Arial"/>
              </w:rPr>
            </w:pPr>
            <w:r w:rsidRPr="001D386E">
              <w:rPr>
                <w:rFonts w:cs="Arial"/>
              </w:rPr>
              <w:t>CA_</w:t>
            </w:r>
            <w:r>
              <w:rPr>
                <w:rFonts w:cs="Arial"/>
              </w:rPr>
              <w:t>n41B</w:t>
            </w:r>
          </w:p>
        </w:tc>
        <w:tc>
          <w:tcPr>
            <w:tcW w:w="942" w:type="dxa"/>
          </w:tcPr>
          <w:p w14:paraId="6F81A584" w14:textId="77777777" w:rsidR="00556181" w:rsidRPr="001D386E" w:rsidRDefault="00556181" w:rsidP="00556181">
            <w:pPr>
              <w:pStyle w:val="TAC"/>
              <w:rPr>
                <w:rFonts w:cs="Arial"/>
              </w:rPr>
            </w:pPr>
          </w:p>
        </w:tc>
        <w:tc>
          <w:tcPr>
            <w:tcW w:w="1067" w:type="dxa"/>
          </w:tcPr>
          <w:p w14:paraId="5BB7A85F" w14:textId="77777777" w:rsidR="00556181" w:rsidRPr="001D386E" w:rsidRDefault="00556181" w:rsidP="00556181">
            <w:pPr>
              <w:pStyle w:val="TAC"/>
              <w:rPr>
                <w:rFonts w:cs="Arial"/>
              </w:rPr>
            </w:pPr>
          </w:p>
        </w:tc>
        <w:tc>
          <w:tcPr>
            <w:tcW w:w="942" w:type="dxa"/>
          </w:tcPr>
          <w:p w14:paraId="2FC32240" w14:textId="77777777" w:rsidR="00556181" w:rsidRPr="001D386E" w:rsidRDefault="00556181" w:rsidP="00556181">
            <w:pPr>
              <w:pStyle w:val="TAC"/>
              <w:rPr>
                <w:rFonts w:cs="Arial"/>
              </w:rPr>
            </w:pPr>
          </w:p>
        </w:tc>
        <w:tc>
          <w:tcPr>
            <w:tcW w:w="1067" w:type="dxa"/>
          </w:tcPr>
          <w:p w14:paraId="6C05ADA4" w14:textId="77777777" w:rsidR="00556181" w:rsidRPr="001D386E" w:rsidRDefault="00556181" w:rsidP="00556181">
            <w:pPr>
              <w:pStyle w:val="TAC"/>
              <w:rPr>
                <w:rFonts w:cs="Arial"/>
              </w:rPr>
            </w:pPr>
          </w:p>
        </w:tc>
        <w:tc>
          <w:tcPr>
            <w:tcW w:w="875" w:type="dxa"/>
          </w:tcPr>
          <w:p w14:paraId="30E355DB" w14:textId="160394C0" w:rsidR="00556181" w:rsidRPr="001D386E" w:rsidRDefault="00556181" w:rsidP="00556181">
            <w:pPr>
              <w:pStyle w:val="TAC"/>
              <w:rPr>
                <w:rFonts w:cs="Arial"/>
              </w:rPr>
            </w:pPr>
            <w:r w:rsidRPr="001D386E">
              <w:rPr>
                <w:rFonts w:cs="Arial"/>
              </w:rPr>
              <w:t>23</w:t>
            </w:r>
          </w:p>
        </w:tc>
        <w:tc>
          <w:tcPr>
            <w:tcW w:w="1211" w:type="dxa"/>
          </w:tcPr>
          <w:p w14:paraId="1C616DFB" w14:textId="226E5727" w:rsidR="00556181" w:rsidRDefault="00556181" w:rsidP="00556181">
            <w:pPr>
              <w:pStyle w:val="TAC"/>
              <w:rPr>
                <w:rFonts w:cs="Arial"/>
              </w:rPr>
            </w:pPr>
            <w:r>
              <w:rPr>
                <w:rFonts w:cs="Arial"/>
              </w:rPr>
              <w:t>+2/-</w:t>
            </w:r>
            <w:r>
              <w:rPr>
                <w:rFonts w:cs="Arial"/>
                <w:lang w:eastAsia="zh-CN"/>
              </w:rPr>
              <w:t>2</w:t>
            </w:r>
            <w:r>
              <w:rPr>
                <w:rFonts w:cs="Arial"/>
                <w:vertAlign w:val="superscript"/>
              </w:rPr>
              <w:t>1</w:t>
            </w:r>
          </w:p>
        </w:tc>
        <w:tc>
          <w:tcPr>
            <w:tcW w:w="921" w:type="dxa"/>
          </w:tcPr>
          <w:p w14:paraId="60C4EB3B" w14:textId="77777777" w:rsidR="00556181" w:rsidRPr="001D386E" w:rsidRDefault="00556181" w:rsidP="00556181">
            <w:pPr>
              <w:pStyle w:val="TAC"/>
              <w:rPr>
                <w:rFonts w:cs="Arial"/>
              </w:rPr>
            </w:pPr>
          </w:p>
        </w:tc>
        <w:tc>
          <w:tcPr>
            <w:tcW w:w="1208" w:type="dxa"/>
          </w:tcPr>
          <w:p w14:paraId="7D812759" w14:textId="77777777" w:rsidR="00556181" w:rsidRPr="001D386E" w:rsidRDefault="00556181" w:rsidP="0055618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683" w:name="_Toc59649984"/>
      <w:bookmarkStart w:id="684" w:name="_Toc61357248"/>
      <w:bookmarkStart w:id="685" w:name="_Toc61359022"/>
      <w:bookmarkStart w:id="686" w:name="_Toc67915959"/>
      <w:bookmarkStart w:id="687" w:name="_Toc75533503"/>
      <w:bookmarkStart w:id="688" w:name="_Toc75819389"/>
      <w:bookmarkStart w:id="689" w:name="_Toc76508233"/>
      <w:bookmarkStart w:id="690" w:name="_Toc76717183"/>
      <w:bookmarkStart w:id="691" w:name="_Toc83293824"/>
      <w:bookmarkStart w:id="692" w:name="_Toc84334863"/>
      <w:r w:rsidRPr="001C0CC4">
        <w:t>6.2A.1.2</w:t>
      </w:r>
      <w:r w:rsidRPr="001C0CC4">
        <w:tab/>
      </w:r>
      <w:bookmarkStart w:id="693" w:name="_Toc21344259"/>
      <w:bookmarkStart w:id="694" w:name="_Toc29801745"/>
      <w:bookmarkStart w:id="695" w:name="_Toc29802169"/>
      <w:bookmarkStart w:id="696" w:name="_Toc29802794"/>
      <w:bookmarkStart w:id="697" w:name="_Toc36107536"/>
      <w:bookmarkStart w:id="698" w:name="_Toc37251302"/>
      <w:bookmarkStart w:id="699" w:name="_Toc45888105"/>
      <w:bookmarkStart w:id="700" w:name="_Toc45888704"/>
      <w:bookmarkEnd w:id="675"/>
      <w:bookmarkEnd w:id="676"/>
      <w:bookmarkEnd w:id="677"/>
      <w:bookmarkEnd w:id="678"/>
      <w:bookmarkEnd w:id="679"/>
      <w:bookmarkEnd w:id="680"/>
      <w:bookmarkEnd w:id="681"/>
      <w:bookmarkEnd w:id="682"/>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683"/>
      <w:bookmarkEnd w:id="684"/>
      <w:bookmarkEnd w:id="685"/>
      <w:bookmarkEnd w:id="686"/>
      <w:bookmarkEnd w:id="687"/>
      <w:bookmarkEnd w:id="688"/>
      <w:bookmarkEnd w:id="689"/>
      <w:bookmarkEnd w:id="690"/>
      <w:bookmarkEnd w:id="691"/>
      <w:bookmarkEnd w:id="692"/>
    </w:p>
    <w:p w14:paraId="29E93C16" w14:textId="4B6C18CA" w:rsidR="0011072B" w:rsidRDefault="0011072B" w:rsidP="0011072B">
      <w:r>
        <w:t>For intra-band non-contiguous carrier aggregation with one uplink carrier on the PCC, the requirements in clause 6.2.</w:t>
      </w:r>
      <w:r>
        <w:rPr>
          <w:lang w:eastAsia="zh-CN"/>
        </w:rPr>
        <w:t>1</w:t>
      </w:r>
      <w:r>
        <w:t xml:space="preserve"> apply. For intra-band non-contiguous carrier aggregation with two uplink carriers the maximum output power is specified in Table 6.2A.1.2-1.</w:t>
      </w:r>
    </w:p>
    <w:p w14:paraId="0E79137D" w14:textId="77777777" w:rsidR="00B757ED" w:rsidRPr="001D386E" w:rsidRDefault="00B757ED" w:rsidP="00B757ED">
      <w:pPr>
        <w:pStyle w:val="TH"/>
      </w:pPr>
      <w:r>
        <w:lastRenderedPageBreak/>
        <w:t>Table 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01" w:name="_Toc59649985"/>
      <w:bookmarkStart w:id="702" w:name="_Toc61357249"/>
      <w:bookmarkStart w:id="703" w:name="_Toc61359023"/>
      <w:bookmarkStart w:id="704" w:name="_Toc67915960"/>
      <w:bookmarkStart w:id="705" w:name="_Toc75533504"/>
      <w:bookmarkStart w:id="706" w:name="_Toc75819390"/>
      <w:bookmarkStart w:id="707" w:name="_Toc76508234"/>
      <w:bookmarkStart w:id="708" w:name="_Toc76717184"/>
      <w:bookmarkStart w:id="709" w:name="_Toc83293825"/>
      <w:bookmarkStart w:id="710" w:name="_Toc84334864"/>
      <w:r w:rsidRPr="001C0CC4">
        <w:t>6.2A.1.3</w:t>
      </w:r>
      <w:r w:rsidRPr="001C0CC4">
        <w:tab/>
        <w:t>UE maximum output power for Inter-band CA</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4325463" w14:textId="77777777" w:rsidR="00813591" w:rsidRDefault="00813591" w:rsidP="00813591">
      <w:bookmarkStart w:id="711"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bookmarkEnd w:id="711"/>
    <w:p w14:paraId="69A91C5C" w14:textId="77777777" w:rsidR="00DC7196" w:rsidRPr="001C0CC4" w:rsidRDefault="00DC7196" w:rsidP="00DC7196">
      <w:pPr>
        <w:pStyle w:val="TH"/>
      </w:pPr>
      <w:r w:rsidRPr="001C0CC4">
        <w:lastRenderedPageBreak/>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lastRenderedPageBreak/>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12" w:name="OLE_LINK22"/>
            <w:r>
              <w:rPr>
                <w:rFonts w:hint="eastAsia"/>
                <w:lang w:val="en-US" w:eastAsia="zh-CN"/>
              </w:rPr>
              <w:t>CA_n8A-n79A</w:t>
            </w:r>
            <w:bookmarkEnd w:id="71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80FE7" w14:paraId="5D553F53" w14:textId="77777777" w:rsidTr="00C66A80">
        <w:trPr>
          <w:trHeight w:val="187"/>
        </w:trPr>
        <w:tc>
          <w:tcPr>
            <w:tcW w:w="1596" w:type="dxa"/>
            <w:tcBorders>
              <w:top w:val="single" w:sz="4" w:space="0" w:color="auto"/>
              <w:left w:val="single" w:sz="4" w:space="0" w:color="auto"/>
              <w:bottom w:val="single" w:sz="4" w:space="0" w:color="auto"/>
              <w:right w:val="single" w:sz="4" w:space="0" w:color="auto"/>
            </w:tcBorders>
          </w:tcPr>
          <w:p w14:paraId="52734900" w14:textId="0171C863" w:rsidR="00780FE7" w:rsidRDefault="00780FE7" w:rsidP="00780FE7">
            <w:pPr>
              <w:pStyle w:val="TAC"/>
              <w:rPr>
                <w:rFonts w:eastAsia="PMingLiU" w:cs="Arial"/>
                <w:szCs w:val="18"/>
                <w:lang w:eastAsia="zh-TW"/>
              </w:rPr>
            </w:pPr>
            <w:r>
              <w:rPr>
                <w:rFonts w:eastAsia="PMingLiU" w:cs="Arial"/>
                <w:szCs w:val="18"/>
                <w:lang w:eastAsia="zh-TW"/>
              </w:rPr>
              <w:t>CA_n25A-n71A</w:t>
            </w:r>
          </w:p>
        </w:tc>
        <w:tc>
          <w:tcPr>
            <w:tcW w:w="972" w:type="dxa"/>
            <w:tcBorders>
              <w:top w:val="single" w:sz="4" w:space="0" w:color="auto"/>
              <w:left w:val="single" w:sz="4" w:space="0" w:color="auto"/>
              <w:bottom w:val="single" w:sz="4" w:space="0" w:color="auto"/>
              <w:right w:val="single" w:sz="4" w:space="0" w:color="auto"/>
            </w:tcBorders>
          </w:tcPr>
          <w:p w14:paraId="2BC4776B"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2B26055C"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6CA86AD1"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416D04F" w14:textId="77777777" w:rsidR="00780FE7" w:rsidRDefault="00780FE7" w:rsidP="00780FE7">
            <w:pPr>
              <w:pStyle w:val="TAC"/>
            </w:pPr>
          </w:p>
        </w:tc>
        <w:tc>
          <w:tcPr>
            <w:tcW w:w="972" w:type="dxa"/>
            <w:tcBorders>
              <w:top w:val="single" w:sz="4" w:space="0" w:color="auto"/>
              <w:left w:val="single" w:sz="4" w:space="0" w:color="auto"/>
              <w:bottom w:val="single" w:sz="4" w:space="0" w:color="auto"/>
              <w:right w:val="single" w:sz="4" w:space="0" w:color="auto"/>
            </w:tcBorders>
          </w:tcPr>
          <w:p w14:paraId="4A422E41" w14:textId="05212E39" w:rsidR="00780FE7" w:rsidRDefault="00780FE7" w:rsidP="00780FE7">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67F55F5C" w14:textId="64F6F348" w:rsidR="00780FE7" w:rsidRDefault="00780FE7" w:rsidP="00780FE7">
            <w:pPr>
              <w:pStyle w:val="TAC"/>
              <w:rPr>
                <w:rFonts w:cs="Arial"/>
              </w:rPr>
            </w:pPr>
            <w:r>
              <w:rPr>
                <w:rFonts w:cs="Arial"/>
              </w:rPr>
              <w:t>+2/-3</w:t>
            </w:r>
          </w:p>
        </w:tc>
        <w:tc>
          <w:tcPr>
            <w:tcW w:w="973" w:type="dxa"/>
            <w:tcBorders>
              <w:top w:val="single" w:sz="4" w:space="0" w:color="auto"/>
              <w:left w:val="single" w:sz="4" w:space="0" w:color="auto"/>
              <w:bottom w:val="single" w:sz="4" w:space="0" w:color="auto"/>
              <w:right w:val="single" w:sz="4" w:space="0" w:color="auto"/>
            </w:tcBorders>
          </w:tcPr>
          <w:p w14:paraId="4B582DE7" w14:textId="77777777" w:rsidR="00780FE7" w:rsidRDefault="00780FE7" w:rsidP="00780FE7">
            <w:pPr>
              <w:pStyle w:val="TAC"/>
            </w:pPr>
          </w:p>
        </w:tc>
        <w:tc>
          <w:tcPr>
            <w:tcW w:w="1086" w:type="dxa"/>
            <w:tcBorders>
              <w:top w:val="single" w:sz="4" w:space="0" w:color="auto"/>
              <w:left w:val="single" w:sz="4" w:space="0" w:color="auto"/>
              <w:bottom w:val="single" w:sz="4" w:space="0" w:color="auto"/>
              <w:right w:val="single" w:sz="4" w:space="0" w:color="auto"/>
            </w:tcBorders>
          </w:tcPr>
          <w:p w14:paraId="10E5DCD3" w14:textId="77777777" w:rsidR="00780FE7" w:rsidRDefault="00780FE7" w:rsidP="00780FE7">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lastRenderedPageBreak/>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13" w:name="_Toc45888106"/>
      <w:bookmarkStart w:id="714" w:name="_Toc45888705"/>
      <w:bookmarkStart w:id="715" w:name="_Toc59649986"/>
      <w:bookmarkStart w:id="716" w:name="_Toc61357250"/>
      <w:bookmarkStart w:id="717" w:name="_Toc61359024"/>
      <w:bookmarkStart w:id="718" w:name="_Toc67915961"/>
      <w:bookmarkStart w:id="719" w:name="_Toc75533505"/>
      <w:bookmarkStart w:id="720" w:name="_Toc75819391"/>
      <w:bookmarkStart w:id="721" w:name="_Toc76508235"/>
      <w:bookmarkStart w:id="722" w:name="_Toc76717185"/>
      <w:bookmarkStart w:id="723" w:name="_Toc83293826"/>
      <w:bookmarkStart w:id="724" w:name="_Toc84334865"/>
      <w:bookmarkStart w:id="725" w:name="_Toc21344260"/>
      <w:bookmarkStart w:id="726" w:name="_Toc29801746"/>
      <w:bookmarkStart w:id="727" w:name="_Toc29802170"/>
      <w:bookmarkStart w:id="728" w:name="_Toc29802795"/>
      <w:bookmarkStart w:id="729" w:name="_Toc36107537"/>
      <w:bookmarkStart w:id="730" w:name="_Toc37251303"/>
      <w:r>
        <w:t>6.2A.1.4</w:t>
      </w:r>
      <w:r>
        <w:tab/>
      </w:r>
      <w:bookmarkEnd w:id="713"/>
      <w:bookmarkEnd w:id="714"/>
      <w:r>
        <w:t>Void</w:t>
      </w:r>
      <w:bookmarkEnd w:id="715"/>
      <w:bookmarkEnd w:id="716"/>
      <w:bookmarkEnd w:id="717"/>
      <w:bookmarkEnd w:id="718"/>
      <w:bookmarkEnd w:id="719"/>
      <w:bookmarkEnd w:id="720"/>
      <w:bookmarkEnd w:id="721"/>
      <w:bookmarkEnd w:id="722"/>
      <w:bookmarkEnd w:id="723"/>
      <w:bookmarkEnd w:id="724"/>
    </w:p>
    <w:p w14:paraId="305721BD" w14:textId="129B7D0C" w:rsidR="003339C1" w:rsidRPr="001335A9" w:rsidRDefault="00782BFB" w:rsidP="00434294">
      <w:pPr>
        <w:pStyle w:val="Heading4"/>
      </w:pPr>
      <w:bookmarkStart w:id="731" w:name="_Toc45888107"/>
      <w:bookmarkStart w:id="732" w:name="_Toc45888706"/>
      <w:bookmarkStart w:id="733" w:name="_Toc59649987"/>
      <w:bookmarkStart w:id="734" w:name="_Toc61357251"/>
      <w:bookmarkStart w:id="735" w:name="_Toc61359025"/>
      <w:bookmarkStart w:id="736" w:name="_Toc67915962"/>
      <w:bookmarkStart w:id="737" w:name="_Toc75533506"/>
      <w:bookmarkStart w:id="738" w:name="_Toc75819392"/>
      <w:bookmarkStart w:id="739" w:name="_Toc76508236"/>
      <w:bookmarkStart w:id="740" w:name="_Toc76717186"/>
      <w:bookmarkStart w:id="741" w:name="_Toc83293827"/>
      <w:bookmarkStart w:id="742" w:name="_Toc84334866"/>
      <w:r>
        <w:t>6.2A.1.5</w:t>
      </w:r>
      <w:r>
        <w:tab/>
      </w:r>
      <w:bookmarkEnd w:id="731"/>
      <w:bookmarkEnd w:id="732"/>
      <w:r>
        <w:t>Void</w:t>
      </w:r>
      <w:bookmarkEnd w:id="733"/>
      <w:bookmarkEnd w:id="734"/>
      <w:bookmarkEnd w:id="735"/>
      <w:bookmarkEnd w:id="736"/>
      <w:bookmarkEnd w:id="737"/>
      <w:bookmarkEnd w:id="738"/>
      <w:bookmarkEnd w:id="739"/>
      <w:bookmarkEnd w:id="740"/>
      <w:bookmarkEnd w:id="741"/>
      <w:bookmarkEnd w:id="742"/>
    </w:p>
    <w:p w14:paraId="4CABD3EB" w14:textId="5A48866C" w:rsidR="00DC7196" w:rsidRPr="001C0CC4" w:rsidRDefault="00DC7196" w:rsidP="00434294">
      <w:pPr>
        <w:pStyle w:val="Heading3"/>
      </w:pPr>
      <w:bookmarkStart w:id="743" w:name="_Toc45888108"/>
      <w:bookmarkStart w:id="744" w:name="_Toc45888707"/>
      <w:bookmarkStart w:id="745" w:name="_Toc59649988"/>
      <w:bookmarkStart w:id="746" w:name="_Toc61357252"/>
      <w:bookmarkStart w:id="747" w:name="_Toc61359026"/>
      <w:bookmarkStart w:id="748" w:name="_Toc67915963"/>
      <w:bookmarkStart w:id="749" w:name="_Toc75533507"/>
      <w:bookmarkStart w:id="750" w:name="_Toc75819393"/>
      <w:bookmarkStart w:id="751" w:name="_Toc76508237"/>
      <w:bookmarkStart w:id="752" w:name="_Toc76717187"/>
      <w:bookmarkStart w:id="753" w:name="_Toc83293828"/>
      <w:bookmarkStart w:id="754" w:name="_Toc84334867"/>
      <w:r w:rsidRPr="001C0CC4">
        <w:t>6.2A.2</w:t>
      </w:r>
      <w:r w:rsidRPr="001C0CC4">
        <w:tab/>
        <w:t>UE maximum output power reduction for CA</w:t>
      </w:r>
      <w:bookmarkEnd w:id="725"/>
      <w:bookmarkEnd w:id="726"/>
      <w:bookmarkEnd w:id="727"/>
      <w:bookmarkEnd w:id="728"/>
      <w:bookmarkEnd w:id="729"/>
      <w:bookmarkEnd w:id="730"/>
      <w:bookmarkEnd w:id="743"/>
      <w:bookmarkEnd w:id="744"/>
      <w:bookmarkEnd w:id="745"/>
      <w:bookmarkEnd w:id="746"/>
      <w:bookmarkEnd w:id="747"/>
      <w:bookmarkEnd w:id="748"/>
      <w:bookmarkEnd w:id="749"/>
      <w:bookmarkEnd w:id="750"/>
      <w:bookmarkEnd w:id="751"/>
      <w:bookmarkEnd w:id="752"/>
      <w:bookmarkEnd w:id="753"/>
      <w:bookmarkEnd w:id="754"/>
    </w:p>
    <w:p w14:paraId="3D77A662" w14:textId="77777777" w:rsidR="00782BFB" w:rsidRDefault="00782BFB" w:rsidP="00434294">
      <w:pPr>
        <w:pStyle w:val="Heading4"/>
      </w:pPr>
      <w:bookmarkStart w:id="755" w:name="_Toc21344261"/>
      <w:bookmarkStart w:id="756" w:name="_Toc29801747"/>
      <w:bookmarkStart w:id="757" w:name="_Toc29802171"/>
      <w:bookmarkStart w:id="758" w:name="_Toc29802796"/>
      <w:bookmarkStart w:id="759" w:name="_Toc36107538"/>
      <w:bookmarkStart w:id="760" w:name="_Toc37251304"/>
      <w:bookmarkStart w:id="761" w:name="_Toc45888109"/>
      <w:bookmarkStart w:id="762" w:name="_Toc45888708"/>
      <w:bookmarkStart w:id="763" w:name="_Toc59649989"/>
      <w:bookmarkStart w:id="764" w:name="_Toc61357253"/>
      <w:bookmarkStart w:id="765" w:name="_Toc61359027"/>
      <w:bookmarkStart w:id="766" w:name="_Toc67915964"/>
      <w:bookmarkStart w:id="767" w:name="_Toc75533508"/>
      <w:bookmarkStart w:id="768" w:name="_Toc75819394"/>
      <w:bookmarkStart w:id="769" w:name="_Toc76508238"/>
      <w:bookmarkStart w:id="770" w:name="_Toc76717188"/>
      <w:bookmarkStart w:id="771" w:name="_Toc83293829"/>
      <w:bookmarkStart w:id="772" w:name="_Toc84334868"/>
      <w:bookmarkStart w:id="773" w:name="_Toc21344262"/>
      <w:bookmarkStart w:id="774" w:name="_Toc29801748"/>
      <w:bookmarkStart w:id="775" w:name="_Toc29802172"/>
      <w:bookmarkStart w:id="776" w:name="_Toc29802797"/>
      <w:bookmarkStart w:id="777" w:name="_Toc36107539"/>
      <w:bookmarkStart w:id="778" w:name="_Toc37251305"/>
      <w:bookmarkStart w:id="779" w:name="_Toc45888110"/>
      <w:bookmarkStart w:id="780" w:name="_Toc45888709"/>
      <w:r w:rsidRPr="001C0CC4">
        <w:t>6.2A.2.1</w:t>
      </w:r>
      <w:r w:rsidRPr="001C0CC4">
        <w:tab/>
      </w:r>
      <w:bookmarkEnd w:id="755"/>
      <w:bookmarkEnd w:id="756"/>
      <w:bookmarkEnd w:id="757"/>
      <w:bookmarkEnd w:id="758"/>
      <w:bookmarkEnd w:id="759"/>
      <w:bookmarkEnd w:id="760"/>
      <w:bookmarkEnd w:id="761"/>
      <w:bookmarkEnd w:id="762"/>
      <w:r>
        <w:tab/>
      </w:r>
      <w:r w:rsidRPr="001C0CC4">
        <w:t xml:space="preserve">UE maximum output power reduction for </w:t>
      </w:r>
      <w:r>
        <w:t>Intra</w:t>
      </w:r>
      <w:r w:rsidRPr="001C0CC4">
        <w:t xml:space="preserve">-band </w:t>
      </w:r>
      <w:r>
        <w:t xml:space="preserve">contiguous </w:t>
      </w:r>
      <w:r w:rsidRPr="001C0CC4">
        <w:t>CA</w:t>
      </w:r>
      <w:bookmarkEnd w:id="763"/>
      <w:bookmarkEnd w:id="764"/>
      <w:bookmarkEnd w:id="765"/>
      <w:bookmarkEnd w:id="766"/>
      <w:bookmarkEnd w:id="767"/>
      <w:bookmarkEnd w:id="768"/>
      <w:bookmarkEnd w:id="769"/>
      <w:bookmarkEnd w:id="770"/>
      <w:bookmarkEnd w:id="771"/>
      <w:bookmarkEnd w:id="77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29149550" w14:textId="1737D24C" w:rsidR="008E5824" w:rsidRDefault="00B12A47" w:rsidP="008E5824">
      <w:r w:rsidRPr="00CB62BE">
        <w:t xml:space="preserve">In case the modulation format </w:t>
      </w:r>
      <w:r>
        <w:t xml:space="preserve">or waveform type </w:t>
      </w:r>
      <w:r w:rsidRPr="00CB62BE">
        <w:t xml:space="preserve">is different on different component carriers then the </w:t>
      </w:r>
      <w:r w:rsidRPr="001125F5">
        <w:t xml:space="preserve">requirement is set by rules applied to the waveform type </w:t>
      </w:r>
      <w:r>
        <w:t xml:space="preserve">(DFT-s-OFDM or CP-OFDM) </w:t>
      </w:r>
      <w:r w:rsidRPr="001125F5">
        <w:t>and modulation order used in the configuration with the largest MPR.</w:t>
      </w:r>
      <w:r w:rsidRPr="00CB62BE">
        <w:t>.</w:t>
      </w:r>
    </w:p>
    <w:p w14:paraId="15B0E6D2" w14:textId="03B2DED5" w:rsidR="008E5824" w:rsidRPr="008C0EFD" w:rsidRDefault="008E5824" w:rsidP="008E5824">
      <w:pPr>
        <w:spacing w:after="0"/>
      </w:pPr>
      <w:r>
        <w:t>U</w:t>
      </w:r>
      <w:r w:rsidRPr="006303EC">
        <w:t xml:space="preserve">nless otherwise specified, pi/2 BPSK </w:t>
      </w:r>
      <w:r>
        <w:t>in following 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r w:rsidRPr="00CB62BE">
        <w:t>Table 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lastRenderedPageBreak/>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70375615" w14:textId="2AC2E672" w:rsidR="00782BFB" w:rsidRDefault="0085546D"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r w:rsidRPr="007110F4">
        <w:t>,</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r w:rsidRPr="00CB62BE">
        <w:t>Table 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4CEC118E" w14:textId="77777777" w:rsidR="0085546D" w:rsidRDefault="00782BFB" w:rsidP="00782BFB">
      <w:pPr>
        <w:rPr>
          <w:vertAlign w:val="subscript"/>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 xml:space="preserve">2, </w:t>
      </w:r>
    </w:p>
    <w:p w14:paraId="62DB1E69" w14:textId="42B24ACA" w:rsidR="00782BFB" w:rsidRPr="007324D8" w:rsidRDefault="00782BFB" w:rsidP="00782BFB">
      <w:pPr>
        <w:rPr>
          <w:lang w:val="en-US"/>
        </w:rPr>
      </w:pP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38F9E731" w14:textId="77777777" w:rsidR="00782BFB" w:rsidRPr="007324D8" w:rsidRDefault="00782BFB" w:rsidP="00782BFB">
      <w:pPr>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CC1 and CC2 respectively.</w:t>
      </w:r>
    </w:p>
    <w:p w14:paraId="66271C90" w14:textId="77777777" w:rsidR="00782BFB" w:rsidRPr="007324D8" w:rsidRDefault="00782BFB" w:rsidP="00782BFB">
      <w:pPr>
        <w:rPr>
          <w:lang w:val="en-US" w:eastAsia="zh-CN"/>
        </w:rPr>
      </w:pPr>
      <w:r w:rsidRPr="007324D8">
        <w:rPr>
          <w:lang w:eastAsia="zh-CN"/>
        </w:rPr>
        <w:t>In contiguous CA, a non-contiguous RB allocation is a non-contiguous outer 1 RB allocation if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lastRenderedPageBreak/>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781" w:name="_Toc59649990"/>
      <w:bookmarkStart w:id="782" w:name="_Toc61357254"/>
      <w:bookmarkStart w:id="783" w:name="_Toc61359028"/>
      <w:bookmarkStart w:id="784" w:name="_Toc67915965"/>
      <w:bookmarkStart w:id="785" w:name="_Toc75533509"/>
      <w:bookmarkStart w:id="786" w:name="_Toc75819395"/>
      <w:bookmarkStart w:id="787" w:name="_Toc76508239"/>
      <w:bookmarkStart w:id="788" w:name="_Toc76717189"/>
      <w:bookmarkStart w:id="789" w:name="_Toc83293830"/>
      <w:bookmarkStart w:id="790" w:name="_Toc84334869"/>
      <w:r w:rsidRPr="001C0CC4">
        <w:t>6.2A.2.2</w:t>
      </w:r>
      <w:r w:rsidRPr="001C0CC4">
        <w:tab/>
      </w:r>
      <w:bookmarkEnd w:id="773"/>
      <w:bookmarkEnd w:id="774"/>
      <w:bookmarkEnd w:id="775"/>
      <w:bookmarkEnd w:id="776"/>
      <w:bookmarkEnd w:id="777"/>
      <w:bookmarkEnd w:id="778"/>
      <w:bookmarkEnd w:id="779"/>
      <w:bookmarkEnd w:id="78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781"/>
      <w:bookmarkEnd w:id="782"/>
      <w:bookmarkEnd w:id="783"/>
      <w:bookmarkEnd w:id="784"/>
      <w:bookmarkEnd w:id="785"/>
      <w:bookmarkEnd w:id="786"/>
      <w:bookmarkEnd w:id="787"/>
      <w:bookmarkEnd w:id="788"/>
      <w:bookmarkEnd w:id="789"/>
      <w:bookmarkEnd w:id="790"/>
    </w:p>
    <w:p w14:paraId="478B3713" w14:textId="77777777" w:rsidR="00CA7C47" w:rsidRDefault="00CA7C47" w:rsidP="00CA7C47">
      <w:pPr>
        <w:pStyle w:val="Heading5"/>
        <w:rPr>
          <w:rFonts w:eastAsiaTheme="minorEastAsia"/>
          <w:lang w:eastAsia="zh-CN"/>
        </w:rPr>
      </w:pPr>
      <w:bookmarkStart w:id="791" w:name="_Toc59649991"/>
      <w:bookmarkStart w:id="792" w:name="_Toc61357255"/>
      <w:bookmarkStart w:id="793" w:name="_Toc61359029"/>
      <w:bookmarkStart w:id="794" w:name="_Toc67915966"/>
      <w:bookmarkStart w:id="795" w:name="_Toc75533510"/>
      <w:bookmarkStart w:id="796" w:name="_Toc75819396"/>
      <w:bookmarkStart w:id="797" w:name="_Toc76508240"/>
      <w:bookmarkStart w:id="798" w:name="_Toc76717190"/>
      <w:bookmarkStart w:id="799" w:name="_Toc83293831"/>
      <w:bookmarkStart w:id="800" w:name="_Toc84334870"/>
      <w:r>
        <w:rPr>
          <w:rFonts w:eastAsiaTheme="minorEastAsia"/>
          <w:lang w:eastAsia="zh-CN"/>
        </w:rPr>
        <w:t>6.2A.2.2.0</w:t>
      </w:r>
      <w:r>
        <w:rPr>
          <w:rFonts w:eastAsiaTheme="minorEastAsia"/>
          <w:lang w:eastAsia="zh-CN"/>
        </w:rPr>
        <w:tab/>
        <w:t>General</w:t>
      </w:r>
    </w:p>
    <w:p w14:paraId="42CCB4DC" w14:textId="77777777" w:rsidR="00CA7C47" w:rsidRDefault="00CA7C47" w:rsidP="00CA7C47">
      <w:pPr>
        <w:rPr>
          <w:rFonts w:eastAsiaTheme="minorEastAsia"/>
          <w:lang w:eastAsia="zh-CN"/>
        </w:rPr>
      </w:pPr>
      <w:r>
        <w:rPr>
          <w:lang w:eastAsia="zh-CN"/>
        </w:rPr>
        <w:t>For intra-band non-contiguous CA, the allowed Maximum Power Reduction (MPR) for the maximum output power is specified into 2 types: MPR to meet -30dBm/MHz and -13dBm/MHz. The UE determins the MPR type as follows:</w:t>
      </w:r>
    </w:p>
    <w:p w14:paraId="42433769" w14:textId="77777777" w:rsidR="00CA7C47" w:rsidRDefault="00CA7C47" w:rsidP="00CA7C47">
      <w:pPr>
        <w:spacing w:after="0"/>
        <w:ind w:left="568"/>
        <w:rPr>
          <w:rFonts w:eastAsia="Yu Mincho"/>
          <w:lang w:val="en-US"/>
        </w:rPr>
      </w:pPr>
      <w:r>
        <w:rPr>
          <w:rFonts w:eastAsia="Yu Mincho"/>
          <w:lang w:val="en-US"/>
        </w:rPr>
        <w:t xml:space="preserve">If OR( </w:t>
      </w:r>
      <w:r>
        <w:t>L</w:t>
      </w:r>
      <w:r>
        <w:rPr>
          <w:vertAlign w:val="subscript"/>
        </w:rPr>
        <w:t xml:space="preserve">CRB1 </w:t>
      </w:r>
      <w:r>
        <w:rPr>
          <w:rFonts w:eastAsia="Yu Mincho"/>
          <w:lang w:val="en-US"/>
        </w:rPr>
        <w:t xml:space="preserve">= 0, </w:t>
      </w:r>
      <w:r>
        <w:t>L</w:t>
      </w:r>
      <w:r>
        <w:rPr>
          <w:vertAlign w:val="subscript"/>
        </w:rPr>
        <w:t xml:space="preserve">CRB2 </w:t>
      </w:r>
      <w:r>
        <w:rPr>
          <w:rFonts w:eastAsia="Yu Mincho"/>
          <w:lang w:val="en-US"/>
        </w:rPr>
        <w:t>= 0 )</w:t>
      </w:r>
    </w:p>
    <w:p w14:paraId="27B188AB" w14:textId="77777777" w:rsidR="00CA7C47" w:rsidRDefault="00CA7C47" w:rsidP="00CA7C47">
      <w:pPr>
        <w:spacing w:after="0"/>
        <w:ind w:left="568"/>
        <w:rPr>
          <w:rFonts w:eastAsia="Yu Mincho"/>
          <w:lang w:val="en-US"/>
        </w:rPr>
      </w:pPr>
    </w:p>
    <w:p w14:paraId="60D4D392" w14:textId="77777777" w:rsidR="00CA7C47" w:rsidRDefault="00CA7C47" w:rsidP="00CA7C47">
      <w:pPr>
        <w:spacing w:after="0"/>
        <w:ind w:left="852" w:firstLine="284"/>
        <w:rPr>
          <w:rFonts w:eastAsia="Yu Mincho"/>
          <w:lang w:val="en-US"/>
        </w:rPr>
      </w:pPr>
      <w:r>
        <w:rPr>
          <w:rFonts w:eastAsia="Yu Mincho"/>
          <w:lang w:val="en-US"/>
        </w:rPr>
        <w:t>MPR defined in Table 6.2.2-1 for PC3</w:t>
      </w:r>
    </w:p>
    <w:p w14:paraId="5FC584DE" w14:textId="77777777" w:rsidR="00CA7C47" w:rsidRDefault="00CA7C47" w:rsidP="00CA7C47">
      <w:pPr>
        <w:spacing w:after="0"/>
        <w:ind w:left="568"/>
        <w:rPr>
          <w:rFonts w:eastAsia="Yu Mincho"/>
          <w:lang w:val="en-US"/>
        </w:rPr>
      </w:pPr>
    </w:p>
    <w:p w14:paraId="37872A04" w14:textId="77777777" w:rsidR="00CA7C47" w:rsidRDefault="00CA7C47" w:rsidP="00CA7C47">
      <w:pPr>
        <w:spacing w:after="0"/>
        <w:ind w:left="568"/>
        <w:rPr>
          <w:rFonts w:eastAsia="Yu Mincho"/>
          <w:lang w:val="en-US"/>
        </w:rPr>
      </w:pPr>
      <w:r>
        <w:rPr>
          <w:rFonts w:eastAsia="Yu Mincho"/>
          <w:lang w:val="en-US"/>
        </w:rPr>
        <w:t xml:space="preserve">Else If AND( </w:t>
      </w:r>
      <w:r>
        <w:rPr>
          <w:rFonts w:eastAsia="Yu Mincho"/>
        </w:rPr>
        <w:t>F</w:t>
      </w:r>
      <w:r>
        <w:rPr>
          <w:rFonts w:eastAsia="Yu Mincho"/>
          <w:vertAlign w:val="subscript"/>
        </w:rPr>
        <w:t xml:space="preserve">IM3,low_block,low </w:t>
      </w:r>
      <w:r>
        <w:rPr>
          <w:rFonts w:eastAsia="Yu Mincho"/>
        </w:rPr>
        <w:t>&gt;</w:t>
      </w:r>
      <w:r>
        <w:rPr>
          <w:rFonts w:eastAsia="Yu Mincho"/>
          <w:lang w:val="en-US"/>
        </w:rPr>
        <w:t xml:space="preserve"> </w:t>
      </w:r>
      <w:r>
        <w:rPr>
          <w:rFonts w:eastAsia="Yu Mincho"/>
        </w:rPr>
        <w:t>SEM</w:t>
      </w:r>
      <w:r>
        <w:rPr>
          <w:rFonts w:eastAsia="Yu Mincho"/>
          <w:vertAlign w:val="subscript"/>
        </w:rPr>
        <w:t>-13,low</w:t>
      </w:r>
      <w:r>
        <w:rPr>
          <w:rFonts w:eastAsia="Yu Mincho"/>
          <w:vertAlign w:val="subscript"/>
          <w:lang w:val="en-US"/>
        </w:rPr>
        <w:t xml:space="preserve"> ,  </w:t>
      </w:r>
      <w:r>
        <w:rPr>
          <w:rFonts w:eastAsia="Yu Mincho"/>
        </w:rPr>
        <w:t>F</w:t>
      </w:r>
      <w:r>
        <w:rPr>
          <w:rFonts w:eastAsia="Yu Mincho"/>
          <w:vertAlign w:val="subscript"/>
        </w:rPr>
        <w:t>IM3,high_block,high</w:t>
      </w:r>
      <w:r>
        <w:rPr>
          <w:rFonts w:eastAsia="Yu Mincho"/>
        </w:rPr>
        <w:t xml:space="preserve"> &lt; SEM</w:t>
      </w:r>
      <w:r>
        <w:rPr>
          <w:rFonts w:eastAsia="Yu Mincho"/>
          <w:vertAlign w:val="subscript"/>
        </w:rPr>
        <w:t>-13,high</w:t>
      </w:r>
      <w:r>
        <w:rPr>
          <w:rFonts w:eastAsia="Yu Mincho"/>
        </w:rPr>
        <w:t xml:space="preserve"> </w:t>
      </w:r>
      <w:r>
        <w:rPr>
          <w:rFonts w:eastAsia="Yu Mincho"/>
          <w:lang w:val="en-US"/>
        </w:rPr>
        <w:t>)</w:t>
      </w:r>
    </w:p>
    <w:p w14:paraId="5763AE79" w14:textId="77777777" w:rsidR="00CA7C47" w:rsidRDefault="00CA7C47" w:rsidP="00CA7C47">
      <w:pPr>
        <w:spacing w:after="0"/>
        <w:ind w:left="568"/>
        <w:rPr>
          <w:rFonts w:eastAsia="Yu Mincho"/>
          <w:lang w:val="en-US"/>
        </w:rPr>
      </w:pPr>
    </w:p>
    <w:p w14:paraId="26293BB0" w14:textId="2796F3AB" w:rsidR="00CA7C47" w:rsidRDefault="00CA7C47" w:rsidP="00CA7C47">
      <w:pPr>
        <w:spacing w:after="0"/>
        <w:ind w:left="568"/>
        <w:rPr>
          <w:rFonts w:eastAsia="Yu Mincho"/>
          <w:lang w:val="en-US"/>
        </w:rPr>
      </w:pPr>
      <w:r>
        <w:rPr>
          <w:rFonts w:eastAsia="Yu Mincho"/>
          <w:lang w:val="en-US"/>
        </w:rPr>
        <w:tab/>
      </w:r>
      <w:r>
        <w:rPr>
          <w:rFonts w:eastAsia="Yu Mincho"/>
          <w:lang w:val="en-US"/>
        </w:rPr>
        <w:tab/>
      </w:r>
      <w:r>
        <w:t xml:space="preserve">MPR </w:t>
      </w:r>
      <w:r>
        <w:rPr>
          <w:rFonts w:eastAsia="Yu Mincho"/>
          <w:lang w:val="en-US"/>
        </w:rPr>
        <w:t>defined in Clause 6.2A.2.2.2</w:t>
      </w:r>
    </w:p>
    <w:p w14:paraId="16E39FB7" w14:textId="77777777" w:rsidR="00CA7C47" w:rsidRDefault="00CA7C47" w:rsidP="00CA7C47">
      <w:pPr>
        <w:spacing w:after="0"/>
        <w:ind w:left="568"/>
        <w:rPr>
          <w:rFonts w:eastAsia="Yu Mincho"/>
          <w:lang w:val="en-US"/>
        </w:rPr>
      </w:pPr>
    </w:p>
    <w:p w14:paraId="6B735E83" w14:textId="77777777" w:rsidR="00CA7C47" w:rsidRDefault="00CA7C47" w:rsidP="00CA7C47">
      <w:pPr>
        <w:ind w:left="568"/>
        <w:rPr>
          <w:rFonts w:eastAsia="SimSun"/>
        </w:rPr>
      </w:pPr>
      <w:r>
        <w:t>Else</w:t>
      </w:r>
    </w:p>
    <w:p w14:paraId="43FDB98E" w14:textId="2DE43715" w:rsidR="00CA7C47" w:rsidRDefault="00CA7C47" w:rsidP="00CA7C47">
      <w:pPr>
        <w:ind w:left="568"/>
        <w:rPr>
          <w:rFonts w:eastAsia="Yu Mincho"/>
          <w:lang w:val="en-US"/>
        </w:rPr>
      </w:pPr>
      <w:r>
        <w:tab/>
      </w:r>
      <w:r>
        <w:tab/>
        <w:t xml:space="preserve">MPR </w:t>
      </w:r>
      <w:r>
        <w:rPr>
          <w:rFonts w:eastAsia="Yu Mincho"/>
          <w:lang w:val="en-US"/>
        </w:rPr>
        <w:t>defined in Clause 6.2A.2.2.1</w:t>
      </w:r>
    </w:p>
    <w:p w14:paraId="77C46110" w14:textId="77777777" w:rsidR="00CA7C47" w:rsidRDefault="00CA7C47" w:rsidP="00CA7C47">
      <w:pPr>
        <w:rPr>
          <w:rFonts w:eastAsia="Yu Mincho"/>
          <w:lang w:val="en-US"/>
        </w:rPr>
      </w:pPr>
      <w:r>
        <w:rPr>
          <w:rFonts w:eastAsia="Yu Mincho"/>
          <w:lang w:val="en-US"/>
        </w:rPr>
        <w:t>where</w:t>
      </w:r>
    </w:p>
    <w:p w14:paraId="43CC92E8" w14:textId="77777777" w:rsidR="00CA7C47" w:rsidRDefault="00CA7C47" w:rsidP="00CA7C4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1A2C9DEF" w14:textId="77777777" w:rsidR="00CA7C47" w:rsidRDefault="00CA7C47" w:rsidP="00CA7C47">
      <w:pPr>
        <w:pStyle w:val="B10"/>
        <w:rPr>
          <w:rFonts w:eastAsiaTheme="minorEastAsia"/>
        </w:rPr>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3CB39086" w14:textId="6D92560E" w:rsidR="00CA7C47" w:rsidRDefault="00D16AE7" w:rsidP="00CA7C47">
      <w:pPr>
        <w:pStyle w:val="B10"/>
        <w:rPr>
          <w:vertAlign w:val="subscript"/>
          <w:lang w:eastAsia="zh-CN"/>
        </w:rPr>
      </w:pPr>
      <w:r>
        <w:rPr>
          <w:lang w:bidi="bn-IN"/>
        </w:rPr>
        <w:t>-</w:t>
      </w:r>
      <w:r>
        <w:rPr>
          <w:lang w:bidi="bn-IN"/>
        </w:rPr>
        <w:tab/>
      </w:r>
      <w:bookmarkStart w:id="801" w:name="OLE_LINK18"/>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bookmarkEnd w:id="801"/>
    </w:p>
    <w:p w14:paraId="4FBC2F15" w14:textId="77777777" w:rsidR="00CA7C47" w:rsidRDefault="00CA7C47" w:rsidP="00CA7C47">
      <w:pPr>
        <w:pStyle w:val="B10"/>
        <w:rPr>
          <w:lang w:val="en-US"/>
        </w:rPr>
      </w:pPr>
      <w:r>
        <w:rPr>
          <w:lang w:bidi="bn-IN"/>
        </w:rPr>
        <w:t>-</w:t>
      </w:r>
      <w:r>
        <w:rPr>
          <w:lang w:bidi="bn-IN"/>
        </w:rPr>
        <w:tab/>
      </w:r>
      <w:r>
        <w:t>F</w:t>
      </w:r>
      <w:r>
        <w:rPr>
          <w:vertAlign w:val="subscript"/>
        </w:rPr>
        <w:t>IM3,high_block,high</w:t>
      </w:r>
      <w:r>
        <w:t xml:space="preserve"> =</w:t>
      </w:r>
      <w:r>
        <w:rPr>
          <w:vertAlign w:val="subscript"/>
        </w:rPr>
        <w:t xml:space="preserve"> </w:t>
      </w:r>
      <w:r>
        <w:t>(2 * F</w:t>
      </w:r>
      <w:r>
        <w:rPr>
          <w:vertAlign w:val="subscript"/>
        </w:rPr>
        <w:t>high_alloc,high_edge</w:t>
      </w:r>
      <w:r>
        <w:t xml:space="preserve"> ) – F</w:t>
      </w:r>
      <w:r>
        <w:rPr>
          <w:vertAlign w:val="subscript"/>
        </w:rPr>
        <w:t>low_alloc,low_edge</w:t>
      </w:r>
    </w:p>
    <w:p w14:paraId="016720A2" w14:textId="77777777" w:rsidR="00CA7C47" w:rsidRDefault="00CA7C47" w:rsidP="00CA7C47">
      <w:pPr>
        <w:pStyle w:val="B10"/>
        <w:rPr>
          <w:vertAlign w:val="subscript"/>
          <w:lang w:eastAsia="zh-CN"/>
        </w:rPr>
      </w:pPr>
      <w:r>
        <w:rPr>
          <w:lang w:bidi="bn-IN"/>
        </w:rPr>
        <w:t>-</w:t>
      </w:r>
      <w:r>
        <w:rPr>
          <w:lang w:bidi="bn-IN"/>
        </w:rPr>
        <w:tab/>
      </w:r>
      <w:r>
        <w:t>F</w:t>
      </w:r>
      <w:r>
        <w:rPr>
          <w:vertAlign w:val="subscript"/>
        </w:rPr>
        <w:t>IM3,low_block,low</w:t>
      </w:r>
      <w:r>
        <w:t xml:space="preserve"> = (2 * F</w:t>
      </w:r>
      <w:r>
        <w:rPr>
          <w:vertAlign w:val="subscript"/>
        </w:rPr>
        <w:t>low_alloc,low_edge</w:t>
      </w:r>
      <w:r>
        <w:t>) – F</w:t>
      </w:r>
      <w:r>
        <w:rPr>
          <w:vertAlign w:val="subscript"/>
        </w:rPr>
        <w:t>high_alloc,high_edge</w:t>
      </w:r>
    </w:p>
    <w:p w14:paraId="6C5B9ED2" w14:textId="77777777" w:rsidR="00CA7C47" w:rsidRDefault="00CA7C47" w:rsidP="00CA7C47">
      <w:pPr>
        <w:pStyle w:val="B10"/>
      </w:pPr>
      <w:r>
        <w:rPr>
          <w:lang w:bidi="bn-IN"/>
        </w:rPr>
        <w:t>-</w:t>
      </w:r>
      <w:r>
        <w:rPr>
          <w:lang w:bidi="bn-IN"/>
        </w:rPr>
        <w:tab/>
      </w:r>
      <w:r>
        <w:t>F</w:t>
      </w:r>
      <w:r>
        <w:rPr>
          <w:vertAlign w:val="subscript"/>
        </w:rPr>
        <w:t xml:space="preserve">low_alloc,low_edge </w:t>
      </w:r>
      <w:r>
        <w:t>is the lowermost frequency of the lower transmission bandwidth allocation.</w:t>
      </w:r>
    </w:p>
    <w:p w14:paraId="11E8D26F" w14:textId="77777777" w:rsidR="00CA7C47" w:rsidRDefault="00CA7C47" w:rsidP="00CA7C47">
      <w:pPr>
        <w:pStyle w:val="B10"/>
      </w:pPr>
      <w:r>
        <w:rPr>
          <w:lang w:bidi="bn-IN"/>
        </w:rPr>
        <w:t>-</w:t>
      </w:r>
      <w:r>
        <w:rPr>
          <w:lang w:bidi="bn-IN"/>
        </w:rPr>
        <w:tab/>
      </w:r>
      <w:r>
        <w:t>F</w:t>
      </w:r>
      <w:r>
        <w:rPr>
          <w:vertAlign w:val="subscript"/>
        </w:rPr>
        <w:t xml:space="preserve">low_alloc,high_edge </w:t>
      </w:r>
      <w:r>
        <w:t>is the uppermost frequency of the lower transmission bandwidth allocation.</w:t>
      </w:r>
    </w:p>
    <w:p w14:paraId="2BDD99CF" w14:textId="77777777" w:rsidR="00CA7C47" w:rsidRDefault="00CA7C47" w:rsidP="00CA7C47">
      <w:pPr>
        <w:pStyle w:val="B10"/>
      </w:pPr>
      <w:r>
        <w:rPr>
          <w:lang w:bidi="bn-IN"/>
        </w:rPr>
        <w:t>-</w:t>
      </w:r>
      <w:r>
        <w:rPr>
          <w:lang w:bidi="bn-IN"/>
        </w:rPr>
        <w:tab/>
      </w:r>
      <w:r>
        <w:t>F</w:t>
      </w:r>
      <w:r>
        <w:rPr>
          <w:vertAlign w:val="subscript"/>
        </w:rPr>
        <w:t xml:space="preserve">high_alloc,low_edge </w:t>
      </w:r>
      <w:r>
        <w:t>is the lowermost frequency of the upper transmission bandwidth allocation.</w:t>
      </w:r>
    </w:p>
    <w:p w14:paraId="6F62577D" w14:textId="77777777" w:rsidR="00CA7C47" w:rsidRDefault="00CA7C47" w:rsidP="00CA7C47">
      <w:pPr>
        <w:pStyle w:val="B10"/>
      </w:pPr>
      <w:r>
        <w:rPr>
          <w:lang w:bidi="bn-IN"/>
        </w:rPr>
        <w:t>-</w:t>
      </w:r>
      <w:r>
        <w:rPr>
          <w:lang w:bidi="bn-IN"/>
        </w:rPr>
        <w:tab/>
      </w:r>
      <w:r>
        <w:t>F</w:t>
      </w:r>
      <w:r>
        <w:rPr>
          <w:vertAlign w:val="subscript"/>
        </w:rPr>
        <w:t xml:space="preserve">high_alloc,high_edge </w:t>
      </w:r>
      <w:r>
        <w:t>is the uppermost frequency of the upper transmission bandwidth allocation.</w:t>
      </w:r>
    </w:p>
    <w:p w14:paraId="2AC34694" w14:textId="77777777" w:rsidR="00CA7C47" w:rsidRDefault="00CA7C47" w:rsidP="00CA7C47">
      <w:pPr>
        <w:pStyle w:val="B10"/>
      </w:pPr>
      <w:r>
        <w:rPr>
          <w:lang w:bidi="bn-IN"/>
        </w:rPr>
        <w:t>-</w:t>
      </w:r>
      <w:r>
        <w:rPr>
          <w:lang w:bidi="bn-IN"/>
        </w:rPr>
        <w:tab/>
      </w:r>
      <w:r>
        <w:t>SEM</w:t>
      </w:r>
      <w:r>
        <w:rPr>
          <w:vertAlign w:val="subscript"/>
        </w:rPr>
        <w:t>-13,low</w:t>
      </w:r>
      <w:r>
        <w:t xml:space="preserve"> = Threshold frequency where lower spectral emission mask below the lower channel drops from -13 dBm / MHz to -25 dBm / MHz, as specified in Clause 6.5A.2.2.2.</w:t>
      </w:r>
    </w:p>
    <w:p w14:paraId="20777276" w14:textId="77777777" w:rsidR="00CA7C47" w:rsidRDefault="00CA7C47" w:rsidP="00CA7C47">
      <w:pPr>
        <w:pStyle w:val="B10"/>
      </w:pPr>
      <w:r>
        <w:rPr>
          <w:lang w:bidi="bn-IN"/>
        </w:rPr>
        <w:t>-</w:t>
      </w:r>
      <w:r>
        <w:rPr>
          <w:lang w:bidi="bn-IN"/>
        </w:rPr>
        <w:tab/>
      </w:r>
      <w:r>
        <w:t>SEM</w:t>
      </w:r>
      <w:r>
        <w:rPr>
          <w:vertAlign w:val="subscript"/>
        </w:rPr>
        <w:t>-13,high</w:t>
      </w:r>
      <w:r>
        <w:t xml:space="preserve"> = Threshold frequency where upper spectral emission mask above the upper channel drops from -13 dBm / MHz to -25 dBm / MHz, as specified in Clause 6.5A.2.2.2.</w:t>
      </w:r>
    </w:p>
    <w:bookmarkEnd w:id="791"/>
    <w:bookmarkEnd w:id="792"/>
    <w:bookmarkEnd w:id="793"/>
    <w:bookmarkEnd w:id="794"/>
    <w:bookmarkEnd w:id="795"/>
    <w:bookmarkEnd w:id="796"/>
    <w:bookmarkEnd w:id="797"/>
    <w:bookmarkEnd w:id="798"/>
    <w:bookmarkEnd w:id="799"/>
    <w:bookmarkEnd w:id="800"/>
    <w:p w14:paraId="1A0DA9B9" w14:textId="1D0B5ADC" w:rsidR="005D5397" w:rsidRDefault="005D5397" w:rsidP="005D5397">
      <w:pPr>
        <w:pStyle w:val="Heading5"/>
        <w:rPr>
          <w:rFonts w:eastAsiaTheme="minorEastAsia"/>
          <w:lang w:eastAsia="zh-CN"/>
        </w:rPr>
      </w:pPr>
      <w:r>
        <w:rPr>
          <w:rFonts w:eastAsiaTheme="minorEastAsia"/>
          <w:lang w:eastAsia="zh-CN"/>
        </w:rPr>
        <w:t>6.2A.2.2.1</w:t>
      </w:r>
      <w:r>
        <w:rPr>
          <w:rFonts w:eastAsiaTheme="minorEastAsia"/>
          <w:lang w:eastAsia="zh-CN"/>
        </w:rPr>
        <w:tab/>
        <w:t>MPR to meet -30dBm/MHz</w:t>
      </w:r>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lastRenderedPageBreak/>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E752EA8" w14:textId="77777777" w:rsidR="00B757ED" w:rsidRPr="00322649" w:rsidRDefault="00B757ED" w:rsidP="00B757ED">
      <w:pPr>
        <w:rPr>
          <w:lang w:eastAsia="zh-CN"/>
        </w:rPr>
      </w:pPr>
    </w:p>
    <w:p w14:paraId="5B9E69B1" w14:textId="3AF72D82" w:rsidR="005D5397" w:rsidRDefault="005D5397" w:rsidP="005D5397">
      <w:pPr>
        <w:pStyle w:val="Heading5"/>
        <w:rPr>
          <w:rFonts w:eastAsiaTheme="minorEastAsia"/>
          <w:lang w:eastAsia="zh-CN"/>
        </w:rPr>
      </w:pPr>
      <w:bookmarkStart w:id="802" w:name="_Toc59649992"/>
      <w:bookmarkStart w:id="803" w:name="_Toc61357256"/>
      <w:bookmarkStart w:id="804" w:name="_Toc61359030"/>
      <w:bookmarkStart w:id="805" w:name="_Toc67915967"/>
      <w:bookmarkStart w:id="806" w:name="_Toc75533511"/>
      <w:bookmarkStart w:id="807" w:name="_Toc75819397"/>
      <w:bookmarkStart w:id="808" w:name="_Toc76508241"/>
      <w:bookmarkStart w:id="809" w:name="_Toc76717191"/>
      <w:bookmarkStart w:id="810" w:name="_Toc83293832"/>
      <w:bookmarkStart w:id="811" w:name="_Toc84334871"/>
      <w:r>
        <w:rPr>
          <w:rFonts w:eastAsiaTheme="minorEastAsia"/>
          <w:lang w:eastAsia="zh-CN"/>
        </w:rPr>
        <w:t>6.2A.2.2.2</w:t>
      </w:r>
      <w:r>
        <w:rPr>
          <w:rFonts w:eastAsiaTheme="minorEastAsia"/>
          <w:lang w:eastAsia="zh-CN"/>
        </w:rPr>
        <w:tab/>
        <w:t>MPR to meet -13dBm/MHz</w:t>
      </w:r>
      <w:bookmarkEnd w:id="802"/>
      <w:bookmarkEnd w:id="803"/>
      <w:bookmarkEnd w:id="804"/>
      <w:bookmarkEnd w:id="805"/>
      <w:bookmarkEnd w:id="806"/>
      <w:bookmarkEnd w:id="807"/>
      <w:bookmarkEnd w:id="808"/>
      <w:bookmarkEnd w:id="809"/>
      <w:bookmarkEnd w:id="810"/>
      <w:bookmarkEnd w:id="811"/>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187604A7" w14:textId="5B64D2CB" w:rsidR="00DC7196" w:rsidRPr="001C0CC4" w:rsidRDefault="00DC7196" w:rsidP="00B757ED"/>
    <w:p w14:paraId="029D4C1E" w14:textId="77777777" w:rsidR="00DC7196" w:rsidRPr="001C0CC4" w:rsidRDefault="00DC7196" w:rsidP="00434294">
      <w:pPr>
        <w:pStyle w:val="Heading4"/>
      </w:pPr>
      <w:bookmarkStart w:id="812" w:name="_Toc21344263"/>
      <w:bookmarkStart w:id="813" w:name="_Toc29801749"/>
      <w:bookmarkStart w:id="814" w:name="_Toc29802173"/>
      <w:bookmarkStart w:id="815" w:name="_Toc29802798"/>
      <w:bookmarkStart w:id="816" w:name="_Toc36107540"/>
      <w:bookmarkStart w:id="817" w:name="_Toc37251306"/>
      <w:bookmarkStart w:id="818" w:name="_Toc45888111"/>
      <w:bookmarkStart w:id="819" w:name="_Toc45888710"/>
      <w:bookmarkStart w:id="820" w:name="_Toc59649993"/>
      <w:bookmarkStart w:id="821" w:name="_Toc61357257"/>
      <w:bookmarkStart w:id="822" w:name="_Toc61359031"/>
      <w:bookmarkStart w:id="823" w:name="_Toc67915968"/>
      <w:bookmarkStart w:id="824" w:name="_Toc75533512"/>
      <w:bookmarkStart w:id="825" w:name="_Toc75819398"/>
      <w:bookmarkStart w:id="826" w:name="_Toc76508242"/>
      <w:bookmarkStart w:id="827" w:name="_Toc76717192"/>
      <w:bookmarkStart w:id="828" w:name="_Toc83293833"/>
      <w:bookmarkStart w:id="829" w:name="_Toc84334872"/>
      <w:r w:rsidRPr="001C0CC4">
        <w:t>6.2A.2.3</w:t>
      </w:r>
      <w:r w:rsidRPr="001C0CC4">
        <w:tab/>
        <w:t>UE maximum output power reduction for Inter-band CA</w:t>
      </w:r>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7337945C" w14:textId="77777777" w:rsidR="007111A4" w:rsidRDefault="007111A4" w:rsidP="007111A4">
      <w:pPr>
        <w:rPr>
          <w:rFonts w:eastAsia="SimSun"/>
          <w:lang w:val="en-US" w:eastAsia="zh-CN"/>
        </w:rPr>
      </w:pPr>
      <w:bookmarkStart w:id="830" w:name="_Toc45888112"/>
      <w:bookmarkStart w:id="831" w:name="_Toc45888711"/>
      <w:bookmarkStart w:id="832" w:name="_Toc59649994"/>
      <w:bookmarkStart w:id="833" w:name="_Toc61357258"/>
      <w:bookmarkStart w:id="834" w:name="_Toc61359032"/>
      <w:bookmarkStart w:id="835" w:name="_Toc67915969"/>
      <w:bookmarkStart w:id="836" w:name="_Toc75533513"/>
      <w:bookmarkStart w:id="837" w:name="_Toc75819399"/>
      <w:bookmarkStart w:id="838" w:name="_Toc76508243"/>
      <w:bookmarkStart w:id="839" w:name="_Toc76717193"/>
      <w:bookmarkStart w:id="840" w:name="_Toc21344264"/>
      <w:bookmarkStart w:id="841" w:name="_Toc29801750"/>
      <w:bookmarkStart w:id="842" w:name="_Toc29802174"/>
      <w:bookmarkStart w:id="843" w:name="_Toc29802799"/>
      <w:bookmarkStart w:id="844" w:name="_Toc36107541"/>
      <w:bookmarkStart w:id="845" w:name="_Toc37251307"/>
      <w:bookmarkStart w:id="846" w:name="_Toc45888113"/>
      <w:bookmarkStart w:id="847"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848" w:name="_Toc83293834"/>
      <w:bookmarkStart w:id="849" w:name="_Toc84334873"/>
      <w:r>
        <w:t>6.2A.2.4</w:t>
      </w:r>
      <w:r>
        <w:tab/>
      </w:r>
      <w:bookmarkEnd w:id="830"/>
      <w:bookmarkEnd w:id="831"/>
      <w:r>
        <w:t>Void</w:t>
      </w:r>
      <w:bookmarkEnd w:id="832"/>
      <w:bookmarkEnd w:id="833"/>
      <w:bookmarkEnd w:id="834"/>
      <w:bookmarkEnd w:id="835"/>
      <w:bookmarkEnd w:id="836"/>
      <w:bookmarkEnd w:id="837"/>
      <w:bookmarkEnd w:id="838"/>
      <w:bookmarkEnd w:id="839"/>
      <w:bookmarkEnd w:id="848"/>
      <w:bookmarkEnd w:id="849"/>
    </w:p>
    <w:p w14:paraId="62EF8D31" w14:textId="292AB88F" w:rsidR="00DC7196" w:rsidRPr="001C0CC4" w:rsidRDefault="00DC7196" w:rsidP="00434294">
      <w:pPr>
        <w:pStyle w:val="Heading3"/>
      </w:pPr>
      <w:bookmarkStart w:id="850" w:name="_Toc59649995"/>
      <w:bookmarkStart w:id="851" w:name="_Toc61357259"/>
      <w:bookmarkStart w:id="852" w:name="_Toc61359033"/>
      <w:bookmarkStart w:id="853" w:name="_Toc67915970"/>
      <w:bookmarkStart w:id="854" w:name="_Toc75533514"/>
      <w:bookmarkStart w:id="855" w:name="_Toc75819400"/>
      <w:bookmarkStart w:id="856" w:name="_Toc76508244"/>
      <w:bookmarkStart w:id="857" w:name="_Toc76717194"/>
      <w:bookmarkStart w:id="858" w:name="_Toc83293835"/>
      <w:bookmarkStart w:id="859" w:name="_Toc84334874"/>
      <w:r w:rsidRPr="001C0CC4">
        <w:t>6.2A.3</w:t>
      </w:r>
      <w:r w:rsidRPr="001C0CC4">
        <w:tab/>
        <w:t>UE additional maximum output power reduction for CA</w:t>
      </w:r>
      <w:bookmarkEnd w:id="840"/>
      <w:bookmarkEnd w:id="841"/>
      <w:bookmarkEnd w:id="842"/>
      <w:bookmarkEnd w:id="843"/>
      <w:bookmarkEnd w:id="844"/>
      <w:bookmarkEnd w:id="845"/>
      <w:bookmarkEnd w:id="846"/>
      <w:bookmarkEnd w:id="847"/>
      <w:bookmarkEnd w:id="850"/>
      <w:bookmarkEnd w:id="851"/>
      <w:bookmarkEnd w:id="852"/>
      <w:bookmarkEnd w:id="853"/>
      <w:bookmarkEnd w:id="854"/>
      <w:bookmarkEnd w:id="855"/>
      <w:bookmarkEnd w:id="856"/>
      <w:bookmarkEnd w:id="857"/>
      <w:bookmarkEnd w:id="858"/>
      <w:bookmarkEnd w:id="859"/>
    </w:p>
    <w:p w14:paraId="7ECD81F8" w14:textId="1756CF71" w:rsidR="009A244F" w:rsidRDefault="00DC7196" w:rsidP="00434294">
      <w:pPr>
        <w:pStyle w:val="Heading4"/>
      </w:pPr>
      <w:bookmarkStart w:id="860" w:name="_Toc21344265"/>
      <w:bookmarkStart w:id="861" w:name="_Toc29801751"/>
      <w:bookmarkStart w:id="862" w:name="_Toc29802175"/>
      <w:bookmarkStart w:id="863" w:name="_Toc29802800"/>
      <w:bookmarkStart w:id="864" w:name="_Toc36107542"/>
      <w:bookmarkStart w:id="865" w:name="_Toc37251308"/>
      <w:bookmarkStart w:id="866" w:name="_Toc45888114"/>
      <w:bookmarkStart w:id="867" w:name="_Toc45888713"/>
      <w:bookmarkStart w:id="868" w:name="_Toc59649996"/>
      <w:bookmarkStart w:id="869" w:name="_Toc61357260"/>
      <w:bookmarkStart w:id="870" w:name="_Toc61359034"/>
      <w:bookmarkStart w:id="871" w:name="_Toc67915971"/>
      <w:bookmarkStart w:id="872" w:name="_Toc75533515"/>
      <w:bookmarkStart w:id="873" w:name="_Toc75819401"/>
      <w:bookmarkStart w:id="874" w:name="_Toc76508245"/>
      <w:bookmarkStart w:id="875" w:name="_Toc76717195"/>
      <w:bookmarkStart w:id="876" w:name="_Toc83293836"/>
      <w:bookmarkStart w:id="877" w:name="_Toc84334875"/>
      <w:r w:rsidRPr="001C0CC4">
        <w:t>6.2A.3.1.1</w:t>
      </w:r>
      <w:r w:rsidRPr="001C0CC4">
        <w:tab/>
      </w:r>
      <w:bookmarkEnd w:id="860"/>
      <w:bookmarkEnd w:id="861"/>
      <w:bookmarkEnd w:id="862"/>
      <w:bookmarkEnd w:id="863"/>
      <w:bookmarkEnd w:id="864"/>
      <w:bookmarkEnd w:id="865"/>
      <w:bookmarkEnd w:id="866"/>
      <w:bookmarkEnd w:id="867"/>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868"/>
      <w:bookmarkEnd w:id="869"/>
      <w:bookmarkEnd w:id="870"/>
      <w:bookmarkEnd w:id="871"/>
      <w:bookmarkEnd w:id="872"/>
      <w:bookmarkEnd w:id="873"/>
      <w:bookmarkEnd w:id="874"/>
      <w:bookmarkEnd w:id="875"/>
      <w:bookmarkEnd w:id="876"/>
      <w:bookmarkEnd w:id="877"/>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534C6A82" w:rsidR="009A244F" w:rsidRPr="001C0CC4" w:rsidRDefault="00223A32" w:rsidP="009A244F">
      <w:r w:rsidRPr="005A5878">
        <w:t>To meet the additional requirements, additional maximum power reduction (A-MPR) is allowed for the maximum output power as specified in Table 6.2A.1.</w:t>
      </w:r>
      <w:r>
        <w:t>1</w:t>
      </w:r>
      <w:r w:rsidRPr="005A5878">
        <w:t xml:space="preserve">-1. Unless stated otherwise, the total reduction to UE maximum output </w:t>
      </w:r>
      <w:r w:rsidRPr="005A5878">
        <w:lastRenderedPageBreak/>
        <w:t>power is max(MPR, A-MPR) where MPR is defined in clause 6.2A.2.</w:t>
      </w:r>
      <w:r>
        <w:t>1</w:t>
      </w:r>
      <w:r w:rsidRPr="005A5878">
        <w:t>. In absense of modulation and waveform types the A-MPR applies to all modulation and waveform types.</w:t>
      </w:r>
    </w:p>
    <w:p w14:paraId="385D831E" w14:textId="2C209DFC" w:rsidR="008957BF" w:rsidRPr="001C0CC4" w:rsidRDefault="00726F90" w:rsidP="008957BF">
      <w:r w:rsidRPr="00B74029">
        <w:t>Table 6.2A.3.1.1-1</w:t>
      </w:r>
      <w:r>
        <w:t xml:space="preserve"> </w:t>
      </w:r>
      <w:r w:rsidRPr="001C0CC4">
        <w:t>specifies the additional requirements with their associated network signalling values and the allowed A-MPR and applica</w:t>
      </w:r>
      <w:r w:rsidRPr="0059521D">
        <w:t>ble CA band(s) for each CA_NS value. The CA_NS_xy value indicates the additional unwanted emissions requirements that apply for</w:t>
      </w:r>
      <w:r w:rsidRPr="00687D5F">
        <w:t xml:space="preserve"> </w:t>
      </w:r>
      <w:r w:rsidRPr="00BA1E5A">
        <w:t>intra-band contiguous CA bands w</w:t>
      </w:r>
      <w:r w:rsidRPr="00D22604">
        <w:t>ith</w:t>
      </w:r>
      <w:r w:rsidRPr="00545CF3">
        <w:t xml:space="preserve"> NS_xy</w:t>
      </w:r>
      <w:r w:rsidRPr="0059521D">
        <w:t xml:space="preserve"> indicated or configured in multiple uplink serving cells, except CA_NS_01 that indicates the general emission requirements for intra-band contiguous CA bands.</w:t>
      </w:r>
      <w:r>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w:t>
      </w:r>
      <w:r>
        <w:t>A</w:t>
      </w:r>
      <w:r w:rsidRPr="007C6962">
        <w:t>.3.1.1-2</w:t>
      </w:r>
      <w:r w:rsidRPr="001C0CC4">
        <w:t>.</w:t>
      </w:r>
      <w:r>
        <w:t xml:space="preserve"> </w:t>
      </w:r>
      <w:r w:rsidRPr="00D10491">
        <w:t>For any NR CA band not listed in Table 6.2A.3.1.1-2 the network signalling label CA_NS_01 applies.</w:t>
      </w:r>
    </w:p>
    <w:p w14:paraId="5269D2AD" w14:textId="77777777" w:rsidR="009A244F" w:rsidRPr="001C0CC4" w:rsidRDefault="009A244F" w:rsidP="009A244F">
      <w:pPr>
        <w:pStyle w:val="TH"/>
      </w:pPr>
      <w:r w:rsidRPr="001C0CC4">
        <w:t xml:space="preserve">Table </w:t>
      </w:r>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726F90"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3ABDA3B0" w:rsidR="00726F90" w:rsidRPr="001C0CC4" w:rsidRDefault="00726F90" w:rsidP="00726F90">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183D762D" w14:textId="77777777" w:rsidR="00726F90" w:rsidRDefault="00726F90" w:rsidP="00726F90">
            <w:pPr>
              <w:pStyle w:val="TAC"/>
            </w:pPr>
            <w:r>
              <w:t>6.5A.2.2.1</w:t>
            </w:r>
          </w:p>
          <w:p w14:paraId="34BAE232" w14:textId="08EB4AA8" w:rsidR="00726F90" w:rsidRPr="001C0CC4" w:rsidRDefault="00726F90" w:rsidP="00726F90">
            <w:pPr>
              <w:pStyle w:val="TAC"/>
            </w:pPr>
            <w:r w:rsidRPr="00A1115A">
              <w:t>6.5A.3.2.1</w:t>
            </w: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726F90" w:rsidRPr="001C0CC4" w:rsidRDefault="00726F90" w:rsidP="00726F90">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726F90" w:rsidRPr="001C0CC4" w:rsidRDefault="00726F90" w:rsidP="00726F90">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726F90" w:rsidRPr="001C0CC4" w:rsidRDefault="00726F90" w:rsidP="00726F90">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726F90" w:rsidRPr="001C0CC4" w:rsidRDefault="00726F90" w:rsidP="00726F90">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726F90" w:rsidRPr="001C0CC4" w14:paraId="1DAA7F64" w14:textId="77777777" w:rsidTr="009A244F">
        <w:trPr>
          <w:trHeight w:val="187"/>
          <w:jc w:val="center"/>
        </w:trPr>
        <w:tc>
          <w:tcPr>
            <w:tcW w:w="1379" w:type="dxa"/>
            <w:tcBorders>
              <w:top w:val="single" w:sz="4" w:space="0" w:color="auto"/>
              <w:left w:val="single" w:sz="4" w:space="0" w:color="auto"/>
              <w:right w:val="single" w:sz="4" w:space="0" w:color="auto"/>
            </w:tcBorders>
          </w:tcPr>
          <w:p w14:paraId="52DB0A2D" w14:textId="70D618E3" w:rsidR="00726F90" w:rsidRDefault="00726F90" w:rsidP="00726F90">
            <w:pPr>
              <w:pStyle w:val="TAC"/>
            </w:pPr>
            <w:r>
              <w:t>CA_NS_55</w:t>
            </w:r>
          </w:p>
        </w:tc>
        <w:tc>
          <w:tcPr>
            <w:tcW w:w="1894" w:type="dxa"/>
            <w:tcBorders>
              <w:top w:val="single" w:sz="4" w:space="0" w:color="auto"/>
              <w:left w:val="single" w:sz="4" w:space="0" w:color="auto"/>
              <w:right w:val="single" w:sz="4" w:space="0" w:color="auto"/>
            </w:tcBorders>
          </w:tcPr>
          <w:p w14:paraId="3822316C" w14:textId="6085BF37" w:rsidR="00726F90" w:rsidRPr="009247E1" w:rsidRDefault="00726F90" w:rsidP="00726F90">
            <w:pPr>
              <w:pStyle w:val="TAC"/>
            </w:pPr>
            <w:r>
              <w:t>See CA_NS_01</w:t>
            </w:r>
          </w:p>
        </w:tc>
        <w:tc>
          <w:tcPr>
            <w:tcW w:w="1883" w:type="dxa"/>
            <w:tcBorders>
              <w:top w:val="single" w:sz="4" w:space="0" w:color="auto"/>
              <w:left w:val="single" w:sz="4" w:space="0" w:color="auto"/>
              <w:right w:val="single" w:sz="4" w:space="0" w:color="auto"/>
            </w:tcBorders>
          </w:tcPr>
          <w:p w14:paraId="12CEC43E" w14:textId="0605797A" w:rsidR="00726F90" w:rsidRDefault="00726F90" w:rsidP="00726F90">
            <w:pPr>
              <w:pStyle w:val="TAC"/>
            </w:pPr>
            <w:r>
              <w:t>CA_n77</w:t>
            </w:r>
          </w:p>
        </w:tc>
        <w:tc>
          <w:tcPr>
            <w:tcW w:w="1480" w:type="dxa"/>
            <w:tcBorders>
              <w:top w:val="single" w:sz="4" w:space="0" w:color="auto"/>
              <w:left w:val="single" w:sz="4" w:space="0" w:color="auto"/>
              <w:right w:val="single" w:sz="4" w:space="0" w:color="auto"/>
            </w:tcBorders>
          </w:tcPr>
          <w:p w14:paraId="214B475B" w14:textId="1B11DE4B" w:rsidR="00726F90" w:rsidRPr="00E8254B" w:rsidRDefault="00726F90" w:rsidP="00726F90">
            <w:pPr>
              <w:pStyle w:val="TAC"/>
            </w:pPr>
            <w:r w:rsidRPr="004B25DC">
              <w:t>Table 5.5A.1-1</w:t>
            </w:r>
          </w:p>
        </w:tc>
        <w:tc>
          <w:tcPr>
            <w:tcW w:w="1721" w:type="dxa"/>
            <w:tcBorders>
              <w:top w:val="single" w:sz="4" w:space="0" w:color="auto"/>
              <w:left w:val="single" w:sz="4" w:space="0" w:color="auto"/>
              <w:right w:val="single" w:sz="4" w:space="0" w:color="auto"/>
            </w:tcBorders>
          </w:tcPr>
          <w:p w14:paraId="5FFD36D0" w14:textId="178993BA" w:rsidR="00726F90" w:rsidRPr="00365149" w:rsidRDefault="00726F90" w:rsidP="00726F90">
            <w:pPr>
              <w:pStyle w:val="TAC"/>
            </w:pPr>
            <w:r w:rsidRPr="004B25DC">
              <w:t>6.2A.2.1</w:t>
            </w:r>
          </w:p>
        </w:tc>
        <w:tc>
          <w:tcPr>
            <w:tcW w:w="1423" w:type="dxa"/>
            <w:tcBorders>
              <w:top w:val="single" w:sz="4" w:space="0" w:color="auto"/>
              <w:left w:val="single" w:sz="4" w:space="0" w:color="auto"/>
              <w:right w:val="single" w:sz="4" w:space="0" w:color="auto"/>
            </w:tcBorders>
          </w:tcPr>
          <w:p w14:paraId="102CB1B7" w14:textId="13F50E0E" w:rsidR="00726F90" w:rsidRPr="00365149" w:rsidRDefault="00726F90" w:rsidP="00726F90">
            <w:pPr>
              <w:pStyle w:val="TAC"/>
            </w:pPr>
            <w:r>
              <w:t>See CA_NS_01</w:t>
            </w:r>
          </w:p>
        </w:tc>
      </w:tr>
    </w:tbl>
    <w:p w14:paraId="30500131" w14:textId="77777777" w:rsidR="00261FB0" w:rsidRPr="001C0CC4" w:rsidRDefault="00261FB0" w:rsidP="009A244F"/>
    <w:p w14:paraId="49F6500B" w14:textId="77777777" w:rsidR="008957BF" w:rsidRPr="001C0CC4" w:rsidRDefault="008957BF" w:rsidP="008957BF">
      <w:pPr>
        <w:pStyle w:val="TH"/>
      </w:pPr>
      <w:r w:rsidRPr="001C0CC4">
        <w:t>Table 6.2</w:t>
      </w:r>
      <w:r>
        <w:t>A</w:t>
      </w:r>
      <w:r w:rsidRPr="001C0CC4">
        <w:t>.3.1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726F90" w:rsidRPr="001C0CC4" w14:paraId="2DDAABD3" w14:textId="77777777" w:rsidTr="009A244F">
        <w:trPr>
          <w:trHeight w:val="187"/>
          <w:jc w:val="center"/>
        </w:trPr>
        <w:tc>
          <w:tcPr>
            <w:tcW w:w="1099" w:type="dxa"/>
            <w:tcBorders>
              <w:left w:val="single" w:sz="4" w:space="0" w:color="auto"/>
              <w:bottom w:val="single" w:sz="4" w:space="0" w:color="auto"/>
              <w:right w:val="single" w:sz="4" w:space="0" w:color="auto"/>
            </w:tcBorders>
          </w:tcPr>
          <w:p w14:paraId="65A83818" w14:textId="00DEDA6C" w:rsidR="00726F90" w:rsidRDefault="00726F90" w:rsidP="00726F90">
            <w:pPr>
              <w:pStyle w:val="TAC"/>
            </w:pPr>
            <w:r>
              <w:t>CA_n77</w:t>
            </w:r>
          </w:p>
        </w:tc>
        <w:tc>
          <w:tcPr>
            <w:tcW w:w="1146" w:type="dxa"/>
            <w:tcBorders>
              <w:left w:val="single" w:sz="4" w:space="0" w:color="auto"/>
              <w:bottom w:val="single" w:sz="4" w:space="0" w:color="auto"/>
              <w:right w:val="single" w:sz="4" w:space="0" w:color="auto"/>
            </w:tcBorders>
          </w:tcPr>
          <w:p w14:paraId="017CDEF1" w14:textId="006E0D26" w:rsidR="00726F90" w:rsidRDefault="00726F90" w:rsidP="00726F90">
            <w:pPr>
              <w:pStyle w:val="TAC"/>
            </w:pPr>
            <w:r>
              <w:t>CA_NS_01</w:t>
            </w:r>
          </w:p>
        </w:tc>
        <w:tc>
          <w:tcPr>
            <w:tcW w:w="1146" w:type="dxa"/>
            <w:tcBorders>
              <w:left w:val="single" w:sz="4" w:space="0" w:color="auto"/>
              <w:bottom w:val="single" w:sz="4" w:space="0" w:color="auto"/>
              <w:right w:val="single" w:sz="4" w:space="0" w:color="auto"/>
            </w:tcBorders>
          </w:tcPr>
          <w:p w14:paraId="2E817E72" w14:textId="18FB08DB" w:rsidR="00726F90" w:rsidRDefault="00726F90" w:rsidP="00726F90">
            <w:pPr>
              <w:pStyle w:val="TAC"/>
            </w:pPr>
            <w:r>
              <w:t>CA_NS_55</w:t>
            </w:r>
          </w:p>
        </w:tc>
        <w:tc>
          <w:tcPr>
            <w:tcW w:w="1146" w:type="dxa"/>
            <w:tcBorders>
              <w:left w:val="single" w:sz="4" w:space="0" w:color="auto"/>
              <w:bottom w:val="single" w:sz="4" w:space="0" w:color="auto"/>
              <w:right w:val="single" w:sz="4" w:space="0" w:color="auto"/>
            </w:tcBorders>
          </w:tcPr>
          <w:p w14:paraId="38DCAC6A"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04CF2B0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1AB346ED"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6AB4A439"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F0D0C67" w14:textId="77777777" w:rsidR="00726F90" w:rsidRPr="001C0CC4" w:rsidRDefault="00726F90" w:rsidP="00726F90">
            <w:pPr>
              <w:pStyle w:val="TAC"/>
            </w:pPr>
          </w:p>
        </w:tc>
        <w:tc>
          <w:tcPr>
            <w:tcW w:w="1146" w:type="dxa"/>
            <w:tcBorders>
              <w:left w:val="single" w:sz="4" w:space="0" w:color="auto"/>
              <w:bottom w:val="single" w:sz="4" w:space="0" w:color="auto"/>
              <w:right w:val="single" w:sz="4" w:space="0" w:color="auto"/>
            </w:tcBorders>
          </w:tcPr>
          <w:p w14:paraId="22A1A243" w14:textId="77777777" w:rsidR="00726F90" w:rsidRPr="001C0CC4" w:rsidRDefault="00726F90" w:rsidP="00726F90">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878" w:name="_Toc59649997"/>
      <w:bookmarkStart w:id="879" w:name="_Toc61357261"/>
      <w:bookmarkStart w:id="880" w:name="_Toc61359035"/>
      <w:bookmarkStart w:id="881" w:name="_Toc67915972"/>
      <w:bookmarkStart w:id="882" w:name="_Toc75533516"/>
      <w:bookmarkStart w:id="883" w:name="_Toc75819402"/>
      <w:bookmarkStart w:id="884" w:name="_Toc76508246"/>
      <w:bookmarkStart w:id="885" w:name="_Toc76717196"/>
      <w:bookmarkStart w:id="886" w:name="_Toc83293837"/>
      <w:bookmarkStart w:id="887" w:name="_Toc84334876"/>
      <w:r w:rsidRPr="001C0CC4">
        <w:t>6.2</w:t>
      </w:r>
      <w:r>
        <w:t>A</w:t>
      </w:r>
      <w:r w:rsidRPr="001C0CC4">
        <w:t>.3.1</w:t>
      </w:r>
      <w:r>
        <w:t>.1.1</w:t>
      </w:r>
      <w:r w:rsidRPr="001C0CC4">
        <w:tab/>
      </w:r>
      <w:r>
        <w:t>A-MPR for CA_NS_04</w:t>
      </w:r>
      <w:bookmarkEnd w:id="878"/>
      <w:bookmarkEnd w:id="879"/>
      <w:bookmarkEnd w:id="880"/>
      <w:bookmarkEnd w:id="881"/>
      <w:bookmarkEnd w:id="882"/>
      <w:bookmarkEnd w:id="883"/>
      <w:bookmarkEnd w:id="884"/>
      <w:bookmarkEnd w:id="885"/>
      <w:bookmarkEnd w:id="886"/>
      <w:bookmarkEnd w:id="887"/>
    </w:p>
    <w:p w14:paraId="1BC545F8" w14:textId="77777777" w:rsidR="009A244F" w:rsidRPr="00123036" w:rsidRDefault="009A244F" w:rsidP="00434294">
      <w:pPr>
        <w:pStyle w:val="H6"/>
      </w:pPr>
      <w:r w:rsidRPr="00123036">
        <w:t>6.2A.3.1.</w:t>
      </w:r>
      <w:r>
        <w:t>1.1.1</w:t>
      </w:r>
      <w:r w:rsidRPr="00123036">
        <w:tab/>
        <w:t>Contiguous allocations</w:t>
      </w:r>
    </w:p>
    <w:p w14:paraId="1F5EEB9B" w14:textId="77777777" w:rsidR="008957BF" w:rsidRDefault="008957BF" w:rsidP="008957B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17815494" w14:textId="73D0DF28" w:rsidR="008957BF" w:rsidRPr="00AB1D7B" w:rsidRDefault="008957BF" w:rsidP="008957B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7967F3E" w14:textId="605F77CC" w:rsidR="008957BF" w:rsidRDefault="008957BF" w:rsidP="008957BF">
      <w:pPr>
        <w:pStyle w:val="B10"/>
        <w:rPr>
          <w:lang w:val="en-US"/>
        </w:rPr>
      </w:pPr>
      <w:r>
        <w:rPr>
          <w:lang w:val="en-US"/>
        </w:rPr>
        <w:t xml:space="preserve">if the RB allocation is an inner allocation as defined in clause 6.2A.2.1, </w:t>
      </w:r>
      <w:r>
        <w:t xml:space="preserve"> </w:t>
      </w:r>
      <w:r>
        <w:rPr>
          <w:lang w:val="en-US"/>
        </w:rPr>
        <w:t>then A-MPR = MPR</w:t>
      </w:r>
    </w:p>
    <w:p w14:paraId="439C4052" w14:textId="77777777" w:rsidR="008957BF" w:rsidRDefault="008957BF" w:rsidP="008957BF">
      <w:pPr>
        <w:pStyle w:val="B20"/>
        <w:rPr>
          <w:lang w:val="en-US"/>
        </w:rPr>
      </w:pPr>
      <w:r>
        <w:rPr>
          <w:lang w:val="en-US"/>
        </w:rPr>
        <w:t xml:space="preserve">Except for RBstart ≤ 0.33*BWchannel_CA/0.18MHz, AMPR= max (MPR, AMPRcc). </w:t>
      </w:r>
    </w:p>
    <w:p w14:paraId="5C5C589D" w14:textId="4F99CE3B" w:rsidR="008957BF" w:rsidRDefault="008957BF" w:rsidP="008957BF">
      <w:pPr>
        <w:pStyle w:val="B10"/>
      </w:pPr>
      <w:r>
        <w:rPr>
          <w:lang w:val="en-US"/>
        </w:rPr>
        <w:t>if the RB allocation is an outer allocation as defined in clause 6.2A.2.1</w:t>
      </w:r>
      <w:r>
        <w:t xml:space="preserve">, </w:t>
      </w:r>
    </w:p>
    <w:p w14:paraId="5DC05C2B" w14:textId="77777777" w:rsidR="008957BF" w:rsidRDefault="008957BF" w:rsidP="008957B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F65B2DD" w14:textId="5A8980FA" w:rsidR="008957BF" w:rsidRDefault="008957BF" w:rsidP="008957B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2.1</w:t>
      </w:r>
      <w:r w:rsidRPr="00CB62BE">
        <w:t>-1</w:t>
      </w:r>
      <w:r>
        <w:t xml:space="preserve"> for the respective CA bandwidth class</w:t>
      </w:r>
    </w:p>
    <w:p w14:paraId="0B8BA0A1" w14:textId="77777777" w:rsidR="008957BF" w:rsidRPr="00AA0116" w:rsidRDefault="008957BF" w:rsidP="008957B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r>
        <w:lastRenderedPageBreak/>
        <w:t>6.2A.3.1.1.1.2</w:t>
      </w:r>
      <w:r>
        <w:tab/>
        <w:t>Non-contiguous allocations</w:t>
      </w:r>
    </w:p>
    <w:p w14:paraId="72ECEA72" w14:textId="77777777" w:rsidR="008957BF" w:rsidRPr="00E062F1" w:rsidRDefault="008957BF" w:rsidP="008957B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w:t>
      </w:r>
      <w:r>
        <w:t>.1</w:t>
      </w:r>
      <w:r w:rsidRPr="00AD31C1">
        <w:t>-1</w:t>
      </w:r>
      <w:r>
        <w:t xml:space="preserve"> or </w:t>
      </w:r>
      <w:r w:rsidRPr="001C0CC4">
        <w:t xml:space="preserve">Table </w:t>
      </w:r>
      <w:r w:rsidRPr="00535C7B">
        <w:t>6.5A.3.3.1</w:t>
      </w:r>
      <w:r>
        <w:t>.1</w:t>
      </w:r>
      <w:r w:rsidRPr="001C0CC4">
        <w:t>-1</w:t>
      </w:r>
      <w:r>
        <w:rPr>
          <w:lang w:eastAsia="zh-CN"/>
        </w:rPr>
        <w:t>. And uses MPR for all other cases.</w:t>
      </w:r>
    </w:p>
    <w:p w14:paraId="633B089C" w14:textId="77777777" w:rsidR="008957BF" w:rsidRDefault="008957BF" w:rsidP="008957BF">
      <w:pPr>
        <w:rPr>
          <w:lang w:eastAsia="zh-CN"/>
        </w:rPr>
      </w:pPr>
      <w:r w:rsidRPr="00FD0749">
        <w:rPr>
          <w:lang w:eastAsia="zh-CN"/>
        </w:rPr>
        <w:t>The UE determin</w:t>
      </w:r>
      <w:r>
        <w:rPr>
          <w:lang w:eastAsia="zh-CN"/>
        </w:rPr>
        <w:t>e</w:t>
      </w:r>
      <w:r w:rsidRPr="00FD0749">
        <w:rPr>
          <w:lang w:eastAsia="zh-CN"/>
        </w:rPr>
        <w:t>s the AMPR type as follows:</w:t>
      </w:r>
    </w:p>
    <w:p w14:paraId="6AC62FFF" w14:textId="77777777" w:rsidR="008957BF"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0DB88E8C" w14:textId="30E6AA30" w:rsidR="0013511F" w:rsidRDefault="0013511F" w:rsidP="0013511F">
      <w:pPr>
        <w:pStyle w:val="B10"/>
        <w:rPr>
          <w:lang w:val="en-US"/>
        </w:rPr>
      </w:pPr>
      <w:r>
        <w:rPr>
          <w:lang w:val="en-US"/>
        </w:rPr>
        <w:t>if allocation is an inner or outer 1 allocation as defined in clause</w:t>
      </w:r>
      <w:r w:rsidR="003E3176">
        <w:rPr>
          <w:lang w:val="en-US"/>
        </w:rPr>
        <w:t xml:space="preserve"> </w:t>
      </w:r>
      <w:r w:rsidRPr="00CB62BE">
        <w:t>6.2</w:t>
      </w:r>
      <w:r>
        <w:t>A</w:t>
      </w:r>
      <w:r w:rsidRPr="00CB62BE">
        <w:t>.</w:t>
      </w:r>
      <w:r>
        <w:t xml:space="preserve">2.1 </w:t>
      </w:r>
      <w:r>
        <w:rPr>
          <w:lang w:val="en-US"/>
        </w:rPr>
        <w:t>then A-MPR = MPR</w:t>
      </w:r>
    </w:p>
    <w:p w14:paraId="4B1FD133" w14:textId="4A3243EE" w:rsidR="008957BF" w:rsidRDefault="0013511F" w:rsidP="0013511F">
      <w:pPr>
        <w:pStyle w:val="B10"/>
        <w:rPr>
          <w:lang w:val="en-US"/>
        </w:rPr>
      </w:pPr>
      <w:r>
        <w:rPr>
          <w:lang w:val="en-US"/>
        </w:rPr>
        <w:t xml:space="preserve">if allocation is an outer 2 allocation as defined in </w:t>
      </w:r>
      <w:r>
        <w:t>clause</w:t>
      </w:r>
      <w:r w:rsidRPr="00CB62BE">
        <w:t xml:space="preserve"> 6.2</w:t>
      </w:r>
      <w:r>
        <w:t>A</w:t>
      </w:r>
      <w:r w:rsidRPr="00CB62BE">
        <w:t>.</w:t>
      </w:r>
      <w:r>
        <w:t xml:space="preserve">2.1 </w:t>
      </w:r>
      <w:r>
        <w:rPr>
          <w:lang w:val="en-US"/>
        </w:rPr>
        <w:t>then A-MPR = MPR+1dB</w:t>
      </w:r>
    </w:p>
    <w:p w14:paraId="1EA96467" w14:textId="77777777" w:rsidR="008957BF" w:rsidRPr="00FD0749" w:rsidRDefault="008957BF" w:rsidP="008957B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637D72D9" w14:textId="77777777" w:rsidR="008957BF" w:rsidRPr="009A244F" w:rsidRDefault="008957BF" w:rsidP="008957B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MAX( SEM</w:t>
      </w:r>
      <w:r w:rsidRPr="00FD0749">
        <w:rPr>
          <w:vertAlign w:val="subscript"/>
        </w:rPr>
        <w:t>-13,high</w:t>
      </w:r>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3D37D347" w14:textId="1C1BBAB2" w:rsidR="0013511F" w:rsidRDefault="0013511F" w:rsidP="0013511F">
      <w:pPr>
        <w:pStyle w:val="B20"/>
        <w:rPr>
          <w:lang w:val="en-US"/>
        </w:rPr>
      </w:pPr>
      <w:r w:rsidRPr="00FD0749">
        <w:rPr>
          <w:rFonts w:eastAsia="Yu Mincho"/>
        </w:rPr>
        <w:tab/>
      </w:r>
      <w:r>
        <w:rPr>
          <w:lang w:val="en-US"/>
        </w:rPr>
        <w:t xml:space="preserve">if RB allocation is an inner or outer 1 allocation as defined in </w:t>
      </w:r>
      <w:r>
        <w:t>clause</w:t>
      </w:r>
      <w:r w:rsidRPr="00CB62BE">
        <w:t xml:space="preserve"> 6.2</w:t>
      </w:r>
      <w:r>
        <w:t>A</w:t>
      </w:r>
      <w:r w:rsidRPr="00CB62BE">
        <w:t>.</w:t>
      </w:r>
      <w:r>
        <w:t xml:space="preserve">2.1 </w:t>
      </w:r>
      <w:r>
        <w:rPr>
          <w:lang w:val="en-US"/>
        </w:rPr>
        <w:t>then A-MPR = MPR</w:t>
      </w:r>
    </w:p>
    <w:p w14:paraId="7F1EA193" w14:textId="24F88FBD" w:rsidR="008957BF" w:rsidRDefault="0013511F" w:rsidP="0013511F">
      <w:pPr>
        <w:pStyle w:val="B20"/>
        <w:rPr>
          <w:lang w:val="en-US"/>
        </w:rPr>
      </w:pPr>
      <w:r>
        <w:rPr>
          <w:lang w:val="en-US"/>
        </w:rPr>
        <w:tab/>
        <w:t xml:space="preserve">if RB allocation is an outer 2 allocation as defined in </w:t>
      </w:r>
      <w:r>
        <w:t>clause</w:t>
      </w:r>
      <w:r w:rsidRPr="00CB62BE">
        <w:t xml:space="preserve"> 6.2</w:t>
      </w:r>
      <w:r>
        <w:t>A</w:t>
      </w:r>
      <w:r w:rsidRPr="00CB62BE">
        <w:t>.</w:t>
      </w:r>
      <w:r>
        <w:t xml:space="preserve">2.1 </w:t>
      </w:r>
      <w:r>
        <w:rPr>
          <w:lang w:val="en-US"/>
        </w:rPr>
        <w:t>then A-MPR = MPR+1dB</w:t>
      </w:r>
    </w:p>
    <w:p w14:paraId="55298B1F" w14:textId="77777777" w:rsidR="008957BF" w:rsidRPr="00FD0749" w:rsidRDefault="008957BF" w:rsidP="008957BF">
      <w:pPr>
        <w:pStyle w:val="B20"/>
      </w:pPr>
      <w:r w:rsidRPr="00FD0749">
        <w:t>Else</w:t>
      </w:r>
    </w:p>
    <w:p w14:paraId="35CB14E1" w14:textId="05FEE9EC" w:rsidR="008957BF" w:rsidRPr="00E062F1" w:rsidRDefault="008957BF" w:rsidP="008957BF">
      <w:pPr>
        <w:pStyle w:val="B20"/>
      </w:pPr>
      <w:r w:rsidRPr="00FD0749">
        <w:tab/>
      </w:r>
      <w:r>
        <w:rPr>
          <w:lang w:val="en-US"/>
        </w:rPr>
        <w:t xml:space="preserve">A-MPR = </w:t>
      </w:r>
      <w:r w:rsidRPr="00FD0749">
        <w:t>A-MPR</w:t>
      </w:r>
      <w:r w:rsidRPr="00FD0749">
        <w:rPr>
          <w:vertAlign w:val="subscript"/>
        </w:rPr>
        <w:t>IM3</w:t>
      </w:r>
      <w:r w:rsidRPr="00FD0749">
        <w:t xml:space="preserve"> defined in Clause </w:t>
      </w:r>
      <w:r>
        <w:t>6.2A.3.1.1.1.3</w:t>
      </w:r>
    </w:p>
    <w:p w14:paraId="25613348" w14:textId="77777777" w:rsidR="009A244F" w:rsidRPr="00E062F1" w:rsidRDefault="009A244F" w:rsidP="009A244F">
      <w:pPr>
        <w:rPr>
          <w:rFonts w:eastAsia="Yu Mincho"/>
        </w:rPr>
      </w:pPr>
      <w:r w:rsidRPr="00E062F1">
        <w:rPr>
          <w:rFonts w:eastAsia="Yu Mincho"/>
        </w:rPr>
        <w:t>where</w:t>
      </w:r>
    </w:p>
    <w:p w14:paraId="0426070F" w14:textId="1F60C4D3" w:rsidR="00745621" w:rsidRPr="00FD0749" w:rsidRDefault="00745621" w:rsidP="00745621">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2.1</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r>
        <w:t>6.2A.3.1.1.1.3</w:t>
      </w:r>
      <w:r>
        <w:tab/>
      </w:r>
      <w:r w:rsidRPr="00FD0749">
        <w:rPr>
          <w:lang w:eastAsia="zh-CN"/>
        </w:rPr>
        <w:t>AMPR</w:t>
      </w:r>
      <w:r w:rsidRPr="00FD0749">
        <w:rPr>
          <w:vertAlign w:val="subscript"/>
          <w:lang w:eastAsia="zh-CN"/>
        </w:rPr>
        <w:t>IM3</w:t>
      </w:r>
      <w:r>
        <w:rPr>
          <w:lang w:eastAsia="zh-CN"/>
        </w:rPr>
        <w:t xml:space="preserve"> to meet -25dBm/MHz</w:t>
      </w:r>
    </w:p>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lastRenderedPageBreak/>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359ED0D9" w:rsidR="009A244F" w:rsidRDefault="00D16AE7" w:rsidP="009A244F">
      <w:pPr>
        <w:pStyle w:val="EQ"/>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r w:rsidRPr="001C0CC4">
        <w:t>6.2</w:t>
      </w:r>
      <w:r>
        <w:t>A</w:t>
      </w:r>
      <w:r w:rsidRPr="001C0CC4">
        <w:t>.3.1</w:t>
      </w:r>
      <w:r>
        <w:t>.1.2</w:t>
      </w:r>
      <w:r w:rsidRPr="001C0CC4">
        <w:tab/>
      </w:r>
      <w:r>
        <w:t>A-MPR for CA_NS_27</w:t>
      </w:r>
    </w:p>
    <w:p w14:paraId="54CC9A31" w14:textId="77777777" w:rsidR="009A244F" w:rsidRDefault="009A244F" w:rsidP="00434294">
      <w:pPr>
        <w:pStyle w:val="H6"/>
      </w:pPr>
      <w:r>
        <w:t>6.2A.3.1.1.2.1</w:t>
      </w:r>
      <w:r>
        <w:tab/>
        <w:t>Contiguous allocations</w:t>
      </w:r>
    </w:p>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0268EE15" w:rsidR="009A244F" w:rsidRDefault="0013511F" w:rsidP="009A244F">
      <w:pPr>
        <w:rPr>
          <w:lang w:val="en-US"/>
        </w:rPr>
      </w:pPr>
      <w:r>
        <w:rPr>
          <w:lang w:val="en-US"/>
        </w:rPr>
        <w:t>AMPR = 5 dB for some exeptions for inner 1 region. These exceptions are defined when LCRB &lt; 8  any of the following conditions are met:</w:t>
      </w:r>
    </w:p>
    <w:p w14:paraId="16EC9BB9" w14:textId="35D16B20" w:rsidR="00F617CF" w:rsidRDefault="00F617CF" w:rsidP="00F617CF">
      <w:pPr>
        <w:pStyle w:val="EQ"/>
        <w:rPr>
          <w:lang w:val="en-US"/>
        </w:rPr>
      </w:pPr>
      <w:r>
        <w:rPr>
          <w:lang w:val="en-US"/>
        </w:rPr>
        <w:tab/>
        <w:t xml:space="preserve">RBstart ≤ 30 or RBend ≥ 164 for </w:t>
      </w:r>
      <w:r w:rsidRPr="00AB1D7B">
        <w:rPr>
          <w:lang w:val="en-US"/>
        </w:rPr>
        <w:t>BW</w:t>
      </w:r>
      <w:r w:rsidRPr="00AB1D7B">
        <w:rPr>
          <w:vertAlign w:val="subscript"/>
          <w:lang w:val="en-US"/>
        </w:rPr>
        <w:t>Channel_CA</w:t>
      </w:r>
      <w:r w:rsidRPr="00AB1D7B">
        <w:rPr>
          <w:lang w:val="en-US"/>
        </w:rPr>
        <w:t xml:space="preserve"> </w:t>
      </w:r>
      <w:r>
        <w:rPr>
          <w:lang w:val="en-US"/>
        </w:rPr>
        <w:t>= 40MHz or</w:t>
      </w:r>
    </w:p>
    <w:p w14:paraId="0E1ED1DD" w14:textId="77777777" w:rsidR="00F617CF" w:rsidRDefault="00F617CF" w:rsidP="00F617CF">
      <w:pPr>
        <w:rPr>
          <w:lang w:val="en-US"/>
        </w:rPr>
      </w:pPr>
    </w:p>
    <w:p w14:paraId="7C095858" w14:textId="77777777" w:rsidR="003E3176" w:rsidRDefault="00F617CF" w:rsidP="00F617CF">
      <w:pPr>
        <w:pStyle w:val="B10"/>
        <w:rPr>
          <w:lang w:val="en-US"/>
        </w:rPr>
      </w:pPr>
      <w:r>
        <w:rPr>
          <w:lang w:val="en-US"/>
        </w:rPr>
        <w:t xml:space="preserve">for the subset of frequencies that satisfy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r>
        <w:t>the following exception thresholds apply</w:t>
      </w:r>
      <w:r w:rsidRPr="00FF50DE" w:rsidDel="00FF50DE">
        <w:t xml:space="preserve"> </w:t>
      </w:r>
    </w:p>
    <w:p w14:paraId="10818BEA" w14:textId="4FAB5C86"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25, and </w:t>
      </w:r>
    </w:p>
    <w:p w14:paraId="54E15A09" w14:textId="0D8F15BE"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19, and </w:t>
      </w:r>
    </w:p>
    <w:p w14:paraId="6447F6CA" w14:textId="4541D18C"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RBstart ≤ 14, and </w:t>
      </w:r>
    </w:p>
    <w:p w14:paraId="37D39653" w14:textId="0910B231"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RBstart ≤ 9, and </w:t>
      </w:r>
    </w:p>
    <w:p w14:paraId="4B3ABA0E" w14:textId="2B9B2A0D"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15MHz threshold of RBstart ≤ 3</w:t>
      </w:r>
    </w:p>
    <w:p w14:paraId="27008500" w14:textId="77777777" w:rsidR="00F617CF" w:rsidRDefault="00F617CF" w:rsidP="00F617CF">
      <w:pPr>
        <w:rPr>
          <w:lang w:val="en-US"/>
        </w:rPr>
      </w:pPr>
    </w:p>
    <w:p w14:paraId="59FB29A4" w14:textId="0564CDAB" w:rsidR="00F617CF" w:rsidRPr="004069E8" w:rsidRDefault="00F617CF" w:rsidP="00801DD3">
      <w:r>
        <w:rPr>
          <w:lang w:val="en-US"/>
        </w:rPr>
        <w:t xml:space="preserve">or for the subset of frequencies that satisfy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w:t>
      </w:r>
      <w:r>
        <w:t>–</w:t>
      </w:r>
      <w:r w:rsidRPr="00CF766A">
        <w:t xml:space="preserve"> BW</w:t>
      </w:r>
      <w:r w:rsidRPr="00CF766A">
        <w:rPr>
          <w:vertAlign w:val="subscript"/>
        </w:rPr>
        <w:t>Channel_CA</w:t>
      </w:r>
      <w:r>
        <w:rPr>
          <w:vertAlign w:val="subscript"/>
        </w:rPr>
        <w:t xml:space="preserve">, </w:t>
      </w:r>
      <w:r>
        <w:t>the following exception thresholds apply</w:t>
      </w:r>
    </w:p>
    <w:p w14:paraId="13794DD9" w14:textId="7AA9021F"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RBend ≥ 144, and </w:t>
      </w:r>
    </w:p>
    <w:p w14:paraId="2FAC4C6F" w14:textId="40C35174"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RBend ≥ 124, and </w:t>
      </w:r>
    </w:p>
    <w:p w14:paraId="7FFD068D" w14:textId="2018A217"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25MHz threshold of RBend ≥ 104, and </w:t>
      </w:r>
    </w:p>
    <w:p w14:paraId="28F15353" w14:textId="6C0F02C0"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20MHz threshold of RBend ≥  80, and </w:t>
      </w:r>
    </w:p>
    <w:p w14:paraId="4D16539E" w14:textId="16E97B03" w:rsidR="00F617CF" w:rsidRDefault="00F617CF" w:rsidP="00F617CF">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15MHz threshold of RBend ≥ 68, </w:t>
      </w:r>
    </w:p>
    <w:p w14:paraId="2F6917E0" w14:textId="77777777" w:rsidR="003E3176" w:rsidRDefault="003E3176" w:rsidP="00F617CF">
      <w:pPr>
        <w:rPr>
          <w:lang w:val="en-US"/>
        </w:rPr>
      </w:pPr>
    </w:p>
    <w:p w14:paraId="558EA52A" w14:textId="0388BA8B" w:rsidR="00F617CF" w:rsidRDefault="00F617CF" w:rsidP="00F617CF">
      <w:pPr>
        <w:rPr>
          <w:lang w:val="en-US"/>
        </w:rPr>
      </w:pPr>
      <w:r w:rsidRPr="009247E1">
        <w:rPr>
          <w:lang w:val="en-US"/>
        </w:rPr>
        <w:lastRenderedPageBreak/>
        <w:t>else</w:t>
      </w:r>
      <w:r>
        <w:rPr>
          <w:lang w:val="en-US"/>
        </w:rPr>
        <w:t xml:space="preserve"> for non-inner 1 allocations A-MPR= 5 dB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5C631126"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5F95D74A" w14:textId="0732C230" w:rsidR="00F617CF" w:rsidRDefault="00F617CF" w:rsidP="00801DD3">
      <w:pPr>
        <w:pStyle w:val="B10"/>
        <w:rPr>
          <w:lang w:val="en-US"/>
        </w:rPr>
      </w:pPr>
      <w:r>
        <w:rPr>
          <w:lang w:val="en-US"/>
        </w:rPr>
        <w:t xml:space="preserve">if allocation is inner 3 then A-MPR = 0 dB, </w:t>
      </w: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12710EB9" w14:textId="77777777" w:rsidR="00F617CF" w:rsidRPr="00E2272E" w:rsidRDefault="00F617CF" w:rsidP="00F617C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5D45E1C1" w14:textId="77777777" w:rsidR="00F617CF" w:rsidRDefault="00F617CF" w:rsidP="00F617CF">
      <w:pPr>
        <w:rPr>
          <w:lang w:val="en-US"/>
        </w:rPr>
      </w:pPr>
      <w:r>
        <w:rPr>
          <w:lang w:val="en-US"/>
        </w:rPr>
        <w:t xml:space="preserve">Inner 3 region exceptions thresholds are </w:t>
      </w:r>
    </w:p>
    <w:p w14:paraId="5CF28653" w14:textId="6DC5BABF"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RBstart ≤ 63, and </w:t>
      </w:r>
    </w:p>
    <w:p w14:paraId="5F17F67E" w14:textId="559A3170"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35MHz threshold of RBstart ≤ 52, and </w:t>
      </w:r>
    </w:p>
    <w:p w14:paraId="35581F88" w14:textId="17677FDD"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30MHz threshold of RBstart ≤ 42, and </w:t>
      </w:r>
    </w:p>
    <w:p w14:paraId="10BE837E" w14:textId="7E148669" w:rsidR="00F617CF" w:rsidRDefault="003E3176" w:rsidP="003E3176">
      <w:pPr>
        <w:rPr>
          <w:lang w:val="en-US"/>
        </w:rPr>
      </w:pPr>
      <w:r>
        <w:rPr>
          <w:lang w:val="en-US"/>
        </w:rPr>
        <w:t>F</w:t>
      </w:r>
      <w:r w:rsidR="00F617CF">
        <w:rPr>
          <w:lang w:val="en-US"/>
        </w:rPr>
        <w:t xml:space="preserve">or which AMPR = 11.5dB </w:t>
      </w:r>
    </w:p>
    <w:p w14:paraId="6B952577" w14:textId="77777777" w:rsidR="003E3176" w:rsidRDefault="003E3176" w:rsidP="00F617CF">
      <w:pPr>
        <w:rPr>
          <w:lang w:val="en-US"/>
        </w:rPr>
      </w:pPr>
    </w:p>
    <w:p w14:paraId="45F0198F" w14:textId="4DD47B90" w:rsidR="00F617CF" w:rsidRDefault="00F617CF" w:rsidP="00F617CF">
      <w:pPr>
        <w:rPr>
          <w:lang w:val="en-US"/>
        </w:rPr>
      </w:pPr>
      <w:r>
        <w:rPr>
          <w:lang w:val="en-US"/>
        </w:rPr>
        <w:t xml:space="preserve">else for non-inner 3 allocations when BWagg ≤ 20 MHz, A-MPR = 7 dB or when BWagg &gt; 20 MHz, A-MPR = 11.5dB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rPr>
          <w:lang w:val="en-US"/>
        </w:rPr>
        <w:t>.</w:t>
      </w:r>
    </w:p>
    <w:p w14:paraId="27116ACD" w14:textId="77777777" w:rsidR="00F617CF" w:rsidRDefault="00F617CF" w:rsidP="00F617CF">
      <w:pPr>
        <w:rPr>
          <w:lang w:val="en-US"/>
        </w:rPr>
      </w:pPr>
    </w:p>
    <w:p w14:paraId="623B0ADE" w14:textId="77777777" w:rsidR="00F617CF" w:rsidRDefault="00F617CF" w:rsidP="00F617C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0E1CE308" w14:textId="77777777" w:rsidR="00F617CF" w:rsidRDefault="00F617CF" w:rsidP="00801DD3">
      <w:pPr>
        <w:pStyle w:val="B10"/>
        <w:rPr>
          <w:lang w:val="en-US"/>
        </w:rPr>
      </w:pPr>
      <w:r>
        <w:rPr>
          <w:lang w:val="en-US"/>
        </w:rPr>
        <w:t xml:space="preserve">if allocation is inner 3 then A-MPR = 0 dB. </w:t>
      </w:r>
    </w:p>
    <w:p w14:paraId="053E7177" w14:textId="77777777" w:rsidR="00F617CF" w:rsidRDefault="00F617CF" w:rsidP="00F617CF">
      <w:pPr>
        <w:rPr>
          <w:lang w:val="en-US"/>
        </w:rPr>
      </w:pPr>
      <w:r>
        <w:rPr>
          <w:lang w:val="en-US"/>
        </w:rPr>
        <w:t xml:space="preserve">Inner 3 region exceptions thresholds are </w:t>
      </w:r>
    </w:p>
    <w:p w14:paraId="4793A79D" w14:textId="5056D3F3"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xml:space="preserve">= 40MHz threshold of RBend ≥ 132, and </w:t>
      </w:r>
    </w:p>
    <w:p w14:paraId="06921385" w14:textId="2E0DE666"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35MHz</w:t>
      </w:r>
      <w:r w:rsidRPr="00646A78">
        <w:rPr>
          <w:lang w:val="en-US"/>
        </w:rPr>
        <w:t xml:space="preserve"> </w:t>
      </w:r>
      <w:r>
        <w:rPr>
          <w:lang w:val="en-US"/>
        </w:rPr>
        <w:t>threshold of</w:t>
      </w:r>
      <w:r w:rsidRPr="00646A78">
        <w:rPr>
          <w:lang w:val="en-US"/>
        </w:rPr>
        <w:t xml:space="preserve"> </w:t>
      </w:r>
      <w:r>
        <w:rPr>
          <w:lang w:val="en-US"/>
        </w:rPr>
        <w:t xml:space="preserve">RBend ≥ 121, and </w:t>
      </w:r>
    </w:p>
    <w:p w14:paraId="2D0394DB" w14:textId="664C97B7" w:rsidR="00F617CF" w:rsidRDefault="00F617CF" w:rsidP="00801DD3">
      <w:pPr>
        <w:pStyle w:val="B10"/>
        <w:rPr>
          <w:lang w:val="en-US"/>
        </w:rPr>
      </w:pPr>
      <w:r>
        <w:rPr>
          <w:lang w:val="en-US"/>
        </w:rPr>
        <w:t xml:space="preserve">for </w:t>
      </w:r>
      <w:r w:rsidRPr="00AB1D7B">
        <w:rPr>
          <w:lang w:val="en-US"/>
        </w:rPr>
        <w:t>BW</w:t>
      </w:r>
      <w:r w:rsidRPr="00AB1D7B">
        <w:rPr>
          <w:vertAlign w:val="subscript"/>
          <w:lang w:val="en-US"/>
        </w:rPr>
        <w:t>Channel_CA</w:t>
      </w:r>
      <w:r w:rsidRPr="00AB1D7B">
        <w:rPr>
          <w:lang w:val="en-US"/>
        </w:rPr>
        <w:t xml:space="preserve"> </w:t>
      </w:r>
      <w:r>
        <w:rPr>
          <w:lang w:val="en-US"/>
        </w:rPr>
        <w:t>= 30MHz</w:t>
      </w:r>
      <w:r w:rsidRPr="00646A78">
        <w:rPr>
          <w:lang w:val="en-US"/>
        </w:rPr>
        <w:t xml:space="preserve"> </w:t>
      </w:r>
      <w:r>
        <w:rPr>
          <w:lang w:val="en-US"/>
        </w:rPr>
        <w:t>threshold of</w:t>
      </w:r>
      <w:r w:rsidRPr="00646A78">
        <w:rPr>
          <w:lang w:val="en-US"/>
        </w:rPr>
        <w:t xml:space="preserve"> </w:t>
      </w:r>
      <w:r>
        <w:rPr>
          <w:lang w:val="en-US"/>
        </w:rPr>
        <w:t xml:space="preserve">RBend ≥ 110, and </w:t>
      </w:r>
    </w:p>
    <w:p w14:paraId="7D727098" w14:textId="5182F4E8" w:rsidR="00F617CF" w:rsidRDefault="00F617CF" w:rsidP="00F617CF">
      <w:pPr>
        <w:rPr>
          <w:lang w:val="en-US"/>
        </w:rPr>
      </w:pPr>
      <w:r>
        <w:rPr>
          <w:lang w:val="en-US"/>
        </w:rPr>
        <w:t xml:space="preserve">For which AMPR 11.5dB </w:t>
      </w:r>
    </w:p>
    <w:p w14:paraId="2E7ACAFB" w14:textId="77777777" w:rsidR="003E3176" w:rsidRDefault="003E3176" w:rsidP="00F617CF">
      <w:pPr>
        <w:rPr>
          <w:lang w:val="en-US"/>
        </w:rPr>
      </w:pPr>
    </w:p>
    <w:p w14:paraId="2DC1893F" w14:textId="676F28BD" w:rsidR="00F617CF" w:rsidRDefault="00F617CF" w:rsidP="00F617CF">
      <w:pPr>
        <w:rPr>
          <w:lang w:val="en-US"/>
        </w:rPr>
      </w:pPr>
      <w:r>
        <w:rPr>
          <w:lang w:val="en-US"/>
        </w:rPr>
        <w:t>else for non-inner 3 allocation when BWagg ≤ 20 MHz, A-MPR = 7 dB or when BWagg &gt; 20 MHz, A-MPR = 11.5dB</w:t>
      </w:r>
      <w:r w:rsidRPr="00006BEB">
        <w:rPr>
          <w:lang w:val="en-US"/>
        </w:rPr>
        <w:t xml:space="preserve"> </w:t>
      </w:r>
      <w:r>
        <w:rPr>
          <w:lang w:val="en-US"/>
        </w:rPr>
        <w:t xml:space="preserve">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1FCC909D" w14:textId="77777777" w:rsidR="009A244F" w:rsidRDefault="009A244F" w:rsidP="009A244F">
      <w:pPr>
        <w:rPr>
          <w:lang w:val="en-US"/>
        </w:rPr>
      </w:pPr>
    </w:p>
    <w:p w14:paraId="05D492D5" w14:textId="77777777" w:rsidR="009A244F" w:rsidRPr="008B3714" w:rsidRDefault="009A244F" w:rsidP="00434294">
      <w:pPr>
        <w:pStyle w:val="H6"/>
      </w:pPr>
      <w:r w:rsidRPr="008B3714">
        <w:t>6.2A.3.1.1.2.2</w:t>
      </w:r>
      <w:r w:rsidRPr="008B3714">
        <w:tab/>
        <w:t>Non-contiguous allocations</w:t>
      </w:r>
    </w:p>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40AFA733" w:rsidR="009A244F" w:rsidRDefault="0013511F"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lastRenderedPageBreak/>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888" w:name="_Hlk54282581"/>
      <w:r>
        <w:rPr>
          <w:lang w:val="en-US"/>
        </w:rPr>
        <w:t>For all</w:t>
      </w:r>
      <w:r w:rsidRPr="00BD0357">
        <w:rPr>
          <w:lang w:val="en-US"/>
        </w:rPr>
        <w:t xml:space="preserve"> </w:t>
      </w:r>
      <w:r>
        <w:rPr>
          <w:lang w:val="en-US"/>
        </w:rPr>
        <w:t xml:space="preserve">modulations and scs </w:t>
      </w:r>
      <w:bookmarkEnd w:id="88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5172DC92" w:rsidR="009A244F" w:rsidRDefault="00653F39" w:rsidP="009A244F">
      <w:pPr>
        <w:rPr>
          <w:lang w:val="en-US"/>
        </w:rPr>
      </w:pPr>
      <w:r>
        <w:rPr>
          <w:lang w:val="en-US"/>
        </w:rPr>
        <w:t xml:space="preserve">when </w:t>
      </w:r>
      <w:r w:rsidRPr="00AB1D7B">
        <w:rPr>
          <w:lang w:val="en-US"/>
        </w:rPr>
        <w:t>BW</w:t>
      </w:r>
      <w:r w:rsidRPr="00AB1D7B">
        <w:rPr>
          <w:vertAlign w:val="subscript"/>
          <w:lang w:val="en-US"/>
        </w:rPr>
        <w:t>Channel_CA</w:t>
      </w:r>
      <w:r>
        <w:rPr>
          <w:lang w:val="en-US"/>
        </w:rPr>
        <w:t xml:space="preserve"> ≤ 20 MHz</w:t>
      </w:r>
    </w:p>
    <w:p w14:paraId="149C08BD" w14:textId="0F69F652" w:rsidR="009A244F" w:rsidRDefault="00653F39" w:rsidP="009A244F">
      <w:pPr>
        <w:ind w:left="3408"/>
        <w:rPr>
          <w:bCs/>
        </w:rPr>
      </w:pPr>
      <w:r w:rsidRPr="002F6764">
        <w:rPr>
          <w:bCs/>
          <w:lang w:val="en-CA"/>
        </w:rPr>
        <w:t>A-</w:t>
      </w:r>
      <w:r w:rsidRPr="002F6764">
        <w:rPr>
          <w:bCs/>
          <w:lang w:val="x-none"/>
        </w:rPr>
        <w:t>MPR</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3E84BEEE" w:rsidR="009A244F" w:rsidRDefault="00653F39" w:rsidP="009A244F">
      <w:pPr>
        <w:rPr>
          <w:lang w:val="en-US"/>
        </w:rPr>
      </w:pPr>
      <w:r>
        <w:rPr>
          <w:lang w:val="en-US"/>
        </w:rPr>
        <w:t xml:space="preserve">or when </w:t>
      </w:r>
      <w:r w:rsidRPr="00AB1D7B">
        <w:rPr>
          <w:lang w:val="en-US"/>
        </w:rPr>
        <w:t>BW</w:t>
      </w:r>
      <w:r w:rsidRPr="00AB1D7B">
        <w:rPr>
          <w:vertAlign w:val="subscript"/>
          <w:lang w:val="en-US"/>
        </w:rPr>
        <w:t>Channel_CA</w:t>
      </w:r>
      <w:r>
        <w:rPr>
          <w:lang w:val="en-US"/>
        </w:rPr>
        <w:t xml:space="preserve"> &gt; 20 MHz</w:t>
      </w:r>
    </w:p>
    <w:p w14:paraId="312DC114" w14:textId="093DFDB9" w:rsidR="009A244F" w:rsidRDefault="00653F39" w:rsidP="009A244F">
      <w:pPr>
        <w:spacing w:after="120"/>
        <w:ind w:left="3408"/>
        <w:rPr>
          <w:color w:val="000000" w:themeColor="text1"/>
          <w:szCs w:val="24"/>
          <w:lang w:eastAsia="zh-CN"/>
        </w:rPr>
      </w:pPr>
      <w:r w:rsidRPr="001A5914">
        <w:rPr>
          <w:rFonts w:hint="eastAsia"/>
          <w:color w:val="000000" w:themeColor="text1"/>
          <w:szCs w:val="24"/>
          <w:lang w:eastAsia="zh-CN"/>
        </w:rPr>
        <w:t>A-MPR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28BEE395" w:rsidR="009A244F" w:rsidRDefault="00D16AE7"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r w:rsidRPr="001C0CC4">
        <w:t>6.2</w:t>
      </w:r>
      <w:r>
        <w:t>A</w:t>
      </w:r>
      <w:r w:rsidRPr="001C0CC4">
        <w:t>.3.1</w:t>
      </w:r>
      <w:r>
        <w:t>.1.3</w:t>
      </w:r>
      <w:r w:rsidRPr="001C0CC4">
        <w:tab/>
      </w:r>
      <w:r>
        <w:t>A-MPR for CA_NS_46</w:t>
      </w:r>
    </w:p>
    <w:p w14:paraId="2BC617C1" w14:textId="77777777" w:rsidR="009A244F" w:rsidRDefault="009A244F" w:rsidP="008B5A72">
      <w:pPr>
        <w:pStyle w:val="H6"/>
      </w:pPr>
      <w:r>
        <w:t>6.2A.3.1.1.3.1</w:t>
      </w:r>
      <w:r>
        <w:tab/>
        <w:t>Contiguous allocations</w:t>
      </w:r>
    </w:p>
    <w:p w14:paraId="698A1603" w14:textId="2A3B48CC"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08597771" w:rsidR="009A244F" w:rsidRDefault="0013511F" w:rsidP="009A244F">
      <w:pPr>
        <w:ind w:left="568" w:firstLine="284"/>
      </w:pPr>
      <w:r>
        <w:t>IF</w:t>
      </w:r>
      <w:r>
        <w:tab/>
      </w:r>
      <w:r>
        <w:tab/>
      </w:r>
      <w:r>
        <w:tab/>
        <w:t>RBend &gt; NRB_agg 5/6 for all BW’s except for BWChannel_CA=50MHz where the threshold is RBend&gt;NRB_agg 3/4 OR for all BW’s RBend &gt; 4/3 NRB_agg - LCRB</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lastRenderedPageBreak/>
        <w:tab/>
      </w:r>
      <w:r>
        <w:tab/>
      </w:r>
      <w:r>
        <w:tab/>
        <w:t xml:space="preserve">THEN </w:t>
      </w:r>
      <w:r>
        <w:tab/>
        <w:t>A-MPR = 0 dB,</w:t>
      </w:r>
    </w:p>
    <w:p w14:paraId="68206604" w14:textId="0DEEE116"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203DBD25"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r w:rsidRPr="00D164AE">
        <w:rPr>
          <w:lang w:val="fr-FR"/>
        </w:rPr>
        <w:t>6.2A.3.1.1.3.2</w:t>
      </w:r>
      <w:r w:rsidRPr="00D164AE">
        <w:rPr>
          <w:lang w:val="fr-FR"/>
        </w:rPr>
        <w:tab/>
        <w:t>Non-contiguous allocations</w:t>
      </w:r>
    </w:p>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lastRenderedPageBreak/>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3E2DA14C" w:rsidR="009A244F" w:rsidRDefault="00D16AE7" w:rsidP="009A244F">
      <w:pPr>
        <w:ind w:left="284"/>
        <w:jc w:val="center"/>
      </w:pPr>
      <w:r>
        <w:rPr>
          <w:lang w:eastAsia="zh-CN"/>
        </w:rPr>
        <w:t>B=</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889" w:name="_Toc21344266"/>
      <w:bookmarkStart w:id="890" w:name="_Toc29801752"/>
      <w:bookmarkStart w:id="891" w:name="_Toc29802176"/>
      <w:bookmarkStart w:id="892" w:name="_Toc29802801"/>
      <w:bookmarkStart w:id="893" w:name="_Toc36107543"/>
      <w:bookmarkStart w:id="894" w:name="_Toc37251309"/>
      <w:bookmarkStart w:id="895" w:name="_Toc45888115"/>
      <w:bookmarkStart w:id="896" w:name="_Toc45888714"/>
      <w:bookmarkStart w:id="897" w:name="_Toc59649998"/>
      <w:bookmarkStart w:id="898" w:name="_Toc61357262"/>
      <w:bookmarkStart w:id="899" w:name="_Toc61359036"/>
      <w:bookmarkStart w:id="900" w:name="_Toc67915973"/>
      <w:bookmarkStart w:id="901" w:name="_Toc75533517"/>
      <w:bookmarkStart w:id="902" w:name="_Toc75819403"/>
      <w:bookmarkStart w:id="903" w:name="_Toc76508247"/>
      <w:bookmarkStart w:id="904" w:name="_Toc76717197"/>
      <w:bookmarkStart w:id="905" w:name="_Toc83293838"/>
      <w:bookmarkStart w:id="906" w:name="_Toc84334877"/>
      <w:r w:rsidRPr="001C0CC4">
        <w:t>6.2A.3.1.2</w:t>
      </w:r>
      <w:r w:rsidRPr="001C0CC4">
        <w:tab/>
      </w:r>
      <w:bookmarkEnd w:id="889"/>
      <w:bookmarkEnd w:id="890"/>
      <w:bookmarkEnd w:id="891"/>
      <w:bookmarkEnd w:id="892"/>
      <w:bookmarkEnd w:id="893"/>
      <w:bookmarkEnd w:id="894"/>
      <w:bookmarkEnd w:id="895"/>
      <w:bookmarkEnd w:id="896"/>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897"/>
      <w:bookmarkEnd w:id="898"/>
      <w:bookmarkEnd w:id="899"/>
      <w:bookmarkEnd w:id="900"/>
      <w:bookmarkEnd w:id="901"/>
      <w:bookmarkEnd w:id="902"/>
      <w:bookmarkEnd w:id="903"/>
      <w:bookmarkEnd w:id="904"/>
      <w:bookmarkEnd w:id="905"/>
      <w:bookmarkEnd w:id="906"/>
    </w:p>
    <w:p w14:paraId="0F247AAF" w14:textId="77777777" w:rsidR="00F32B07" w:rsidRDefault="00F32B07" w:rsidP="001977CF">
      <w:pPr>
        <w:pStyle w:val="H6"/>
      </w:pPr>
      <w:r w:rsidRPr="00F32B07">
        <w:rPr>
          <w:sz w:val="22"/>
        </w:rPr>
        <w:t>6.2A.3.1.</w:t>
      </w:r>
      <w:r>
        <w:t>2.0</w:t>
      </w:r>
      <w:r>
        <w:tab/>
        <w:t>General</w:t>
      </w:r>
    </w:p>
    <w:p w14:paraId="1502B530" w14:textId="78B8FE70" w:rsidR="00B757ED" w:rsidRPr="001C0CC4" w:rsidRDefault="00726F90"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4573BD">
        <w:t>The CA_NC_NS_xy value indicates the additional unwanted emissions requirements that apply for intra-band non-</w:t>
      </w:r>
      <w:r w:rsidRPr="00687D5F">
        <w:t xml:space="preserve">contiguous </w:t>
      </w:r>
      <w:r w:rsidRPr="00BA1E5A">
        <w:t xml:space="preserve">CA bands with NS_xy indicated or configured </w:t>
      </w:r>
      <w:r w:rsidRPr="004573BD">
        <w:t>in multiple uplink serving cells, except CA_NC_NS_01 that indicates the general emission requirements for intra-band non-contiguous CA bands. T</w:t>
      </w:r>
      <w:r w:rsidRPr="001C0CC4">
        <w:t xml:space="preserve">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r w:rsidRPr="00D10491">
        <w:t>For any NR CA band not listed in Table 6.2A.3.1.2-2 the network signalling label CA_NC_NS_01 applies.</w:t>
      </w:r>
    </w:p>
    <w:p w14:paraId="23EDA89D" w14:textId="77777777" w:rsidR="00B757ED" w:rsidRPr="001D386E" w:rsidRDefault="00B757ED" w:rsidP="00B757ED">
      <w:pPr>
        <w:pStyle w:val="TH"/>
      </w:pPr>
      <w:r w:rsidRPr="001C0CC4">
        <w:t xml:space="preserve">Table </w:t>
      </w:r>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726F90" w:rsidRPr="001D386E" w14:paraId="7826829A" w14:textId="77777777" w:rsidTr="00B757ED">
        <w:trPr>
          <w:jc w:val="center"/>
        </w:trPr>
        <w:tc>
          <w:tcPr>
            <w:tcW w:w="2547" w:type="dxa"/>
          </w:tcPr>
          <w:p w14:paraId="20228D10" w14:textId="73A74252" w:rsidR="00726F90" w:rsidRPr="001D386E" w:rsidRDefault="00726F90" w:rsidP="00726F90">
            <w:pPr>
              <w:pStyle w:val="TAC"/>
            </w:pPr>
            <w:r w:rsidRPr="001D386E">
              <w:t>CA_NC_NS_01</w:t>
            </w:r>
          </w:p>
        </w:tc>
        <w:tc>
          <w:tcPr>
            <w:tcW w:w="1843" w:type="dxa"/>
            <w:shd w:val="clear" w:color="auto" w:fill="auto"/>
          </w:tcPr>
          <w:p w14:paraId="72A83022" w14:textId="77777777" w:rsidR="00726F90" w:rsidRDefault="00726F90" w:rsidP="00726F90">
            <w:pPr>
              <w:pStyle w:val="TAC"/>
            </w:pPr>
            <w:r>
              <w:t>6.5A.2.2.2</w:t>
            </w:r>
          </w:p>
          <w:p w14:paraId="688A568F" w14:textId="394B7B5E" w:rsidR="00726F90" w:rsidRPr="001D386E" w:rsidRDefault="00726F90" w:rsidP="00726F90">
            <w:pPr>
              <w:pStyle w:val="TAC"/>
            </w:pPr>
            <w:r w:rsidRPr="00A1115A">
              <w:t>6.5A.3.2.</w:t>
            </w:r>
            <w:r>
              <w:t>2</w:t>
            </w:r>
          </w:p>
        </w:tc>
        <w:tc>
          <w:tcPr>
            <w:tcW w:w="2268" w:type="dxa"/>
            <w:shd w:val="clear" w:color="auto" w:fill="auto"/>
          </w:tcPr>
          <w:p w14:paraId="1E278B2F" w14:textId="77777777" w:rsidR="00726F90" w:rsidRPr="001D386E" w:rsidRDefault="00726F90" w:rsidP="00726F90">
            <w:pPr>
              <w:pStyle w:val="TAC"/>
            </w:pPr>
            <w:r>
              <w:t>All applicaple NR CA configurations</w:t>
            </w:r>
          </w:p>
        </w:tc>
        <w:tc>
          <w:tcPr>
            <w:tcW w:w="3028" w:type="dxa"/>
          </w:tcPr>
          <w:p w14:paraId="6E135EBE" w14:textId="77777777" w:rsidR="00726F90" w:rsidRPr="001D386E" w:rsidRDefault="00726F90" w:rsidP="00726F90">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r w:rsidR="00726F90" w:rsidRPr="001D386E" w14:paraId="32D06543"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0C5F3513" w14:textId="03824886" w:rsidR="00726F90" w:rsidRPr="001D386E" w:rsidRDefault="00726F90" w:rsidP="00726F90">
            <w:pPr>
              <w:pStyle w:val="TAC"/>
              <w:rPr>
                <w:lang w:eastAsia="ja-JP"/>
              </w:rPr>
            </w:pPr>
            <w:r w:rsidRPr="004B25DC">
              <w:rPr>
                <w:lang w:eastAsia="ja-JP"/>
              </w:rPr>
              <w:t>CA_NC_NS_55</w:t>
            </w:r>
            <w:r>
              <w:rPr>
                <w:lang w:eastAsia="ja-JP"/>
              </w:rPr>
              <w:t xml:space="preserve"> </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3824FDB8" w14:textId="77777777" w:rsidR="00726F90" w:rsidRDefault="00726F90" w:rsidP="00726F90">
            <w:pPr>
              <w:pStyle w:val="TAC"/>
            </w:pPr>
            <w:r>
              <w:t>See</w:t>
            </w:r>
          </w:p>
          <w:p w14:paraId="3B83C703" w14:textId="7E2648CB" w:rsidR="00726F90" w:rsidRDefault="00726F90" w:rsidP="00726F90">
            <w:pPr>
              <w:pStyle w:val="TAC"/>
            </w:pPr>
            <w:r w:rsidRPr="00A1115A">
              <w:t>CA_NC_NS_01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9767EE7" w14:textId="1DC3827E" w:rsidR="00726F90" w:rsidRDefault="00726F90" w:rsidP="00726F90">
            <w:pPr>
              <w:pStyle w:val="TAC"/>
            </w:pPr>
            <w:r w:rsidRPr="00A1115A">
              <w:t>CA_n</w:t>
            </w:r>
            <w:r>
              <w:t>77</w:t>
            </w:r>
            <w:r w:rsidRPr="00A1115A">
              <w:t>(2A)</w:t>
            </w:r>
          </w:p>
        </w:tc>
        <w:tc>
          <w:tcPr>
            <w:tcW w:w="3028" w:type="dxa"/>
            <w:tcBorders>
              <w:top w:val="single" w:sz="4" w:space="0" w:color="auto"/>
              <w:left w:val="single" w:sz="4" w:space="0" w:color="auto"/>
              <w:bottom w:val="single" w:sz="4" w:space="0" w:color="auto"/>
              <w:right w:val="single" w:sz="4" w:space="0" w:color="auto"/>
            </w:tcBorders>
          </w:tcPr>
          <w:p w14:paraId="7071E13B" w14:textId="77777777" w:rsidR="00726F90" w:rsidRDefault="00726F90" w:rsidP="00726F90">
            <w:pPr>
              <w:pStyle w:val="TAC"/>
            </w:pPr>
            <w:r>
              <w:t>See</w:t>
            </w:r>
          </w:p>
          <w:p w14:paraId="61EF4253" w14:textId="5BDA7CE2" w:rsidR="00726F90" w:rsidRPr="00302673" w:rsidRDefault="00726F90" w:rsidP="00726F90">
            <w:pPr>
              <w:pStyle w:val="TAC"/>
            </w:pPr>
            <w:r w:rsidRPr="00A1115A">
              <w:t>CA_NC_NS_01</w:t>
            </w:r>
          </w:p>
        </w:tc>
      </w:tr>
    </w:tbl>
    <w:p w14:paraId="5B321965" w14:textId="77777777" w:rsidR="00BD6939" w:rsidRDefault="00BD6939" w:rsidP="00261FB0"/>
    <w:p w14:paraId="2C050DA3" w14:textId="77777777" w:rsidR="00BD6939" w:rsidRDefault="00BD6939" w:rsidP="00261FB0">
      <w:r>
        <w:t>F</w:t>
      </w:r>
      <w:r w:rsidRPr="00262D58">
        <w:t>or UEs configured with intra-band non-contiguous CA in n77 and if NS_01 is indicated for an uplink component carrier in the range 3700-3980 MHz and NS_01 or NS_55 for another uplink component carrier in the range 3450-3550 MHz, the allowed additional spurious emission and maximum output power reduction requirements are according to CA_NC_NS_01.</w:t>
      </w:r>
    </w:p>
    <w:p w14:paraId="61C2484B" w14:textId="77777777" w:rsidR="00B757ED" w:rsidRDefault="00B757ED" w:rsidP="008B5A72"/>
    <w:p w14:paraId="4FF5F4F8" w14:textId="5DD57A50" w:rsidR="00B757ED" w:rsidRPr="001C0CC4" w:rsidRDefault="00B757ED" w:rsidP="00B757ED">
      <w:pPr>
        <w:pStyle w:val="TH"/>
      </w:pPr>
      <w:r w:rsidRPr="001C0CC4">
        <w:t xml:space="preserve">Table </w:t>
      </w:r>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726F90" w:rsidRPr="001C0CC4" w14:paraId="0B57E243" w14:textId="77777777" w:rsidTr="00B757ED">
        <w:trPr>
          <w:trHeight w:val="187"/>
          <w:jc w:val="center"/>
        </w:trPr>
        <w:tc>
          <w:tcPr>
            <w:tcW w:w="1099" w:type="dxa"/>
            <w:tcBorders>
              <w:left w:val="single" w:sz="4" w:space="0" w:color="auto"/>
              <w:bottom w:val="single" w:sz="4" w:space="0" w:color="auto"/>
              <w:right w:val="single" w:sz="4" w:space="0" w:color="auto"/>
            </w:tcBorders>
          </w:tcPr>
          <w:p w14:paraId="12E858BD" w14:textId="16F2EBAD" w:rsidR="00726F90" w:rsidRDefault="00726F90" w:rsidP="00726F90">
            <w:pPr>
              <w:pStyle w:val="TAC"/>
            </w:pPr>
            <w:r w:rsidRPr="00A1115A">
              <w:t>CA_n</w:t>
            </w:r>
            <w:r>
              <w:t>77</w:t>
            </w:r>
          </w:p>
        </w:tc>
        <w:tc>
          <w:tcPr>
            <w:tcW w:w="1590" w:type="dxa"/>
            <w:tcBorders>
              <w:left w:val="single" w:sz="4" w:space="0" w:color="auto"/>
              <w:bottom w:val="single" w:sz="4" w:space="0" w:color="auto"/>
              <w:right w:val="single" w:sz="4" w:space="0" w:color="auto"/>
            </w:tcBorders>
          </w:tcPr>
          <w:p w14:paraId="76A11835" w14:textId="0047FC2E" w:rsidR="00726F90" w:rsidRDefault="00726F90" w:rsidP="00726F90">
            <w:pPr>
              <w:pStyle w:val="TAC"/>
            </w:pPr>
            <w:r w:rsidRPr="00A1115A">
              <w:t>CA_NC_NS_01</w:t>
            </w:r>
          </w:p>
        </w:tc>
        <w:tc>
          <w:tcPr>
            <w:tcW w:w="1559" w:type="dxa"/>
            <w:tcBorders>
              <w:left w:val="single" w:sz="4" w:space="0" w:color="auto"/>
              <w:bottom w:val="single" w:sz="4" w:space="0" w:color="auto"/>
              <w:right w:val="single" w:sz="4" w:space="0" w:color="auto"/>
            </w:tcBorders>
          </w:tcPr>
          <w:p w14:paraId="1D2AA962" w14:textId="64A22A41" w:rsidR="00726F90" w:rsidRDefault="00726F90" w:rsidP="00726F90">
            <w:pPr>
              <w:pStyle w:val="TAC"/>
            </w:pPr>
            <w:r w:rsidRPr="00A1115A">
              <w:t>CA_NC_NS_</w:t>
            </w:r>
            <w:r>
              <w:t>55</w:t>
            </w:r>
          </w:p>
        </w:tc>
        <w:tc>
          <w:tcPr>
            <w:tcW w:w="992" w:type="dxa"/>
            <w:tcBorders>
              <w:left w:val="single" w:sz="4" w:space="0" w:color="auto"/>
              <w:bottom w:val="single" w:sz="4" w:space="0" w:color="auto"/>
              <w:right w:val="single" w:sz="4" w:space="0" w:color="auto"/>
            </w:tcBorders>
          </w:tcPr>
          <w:p w14:paraId="08B0DF75"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04795097" w14:textId="77777777" w:rsidR="00726F90" w:rsidRPr="001C0CC4" w:rsidRDefault="00726F90" w:rsidP="00726F90">
            <w:pPr>
              <w:pStyle w:val="TAC"/>
            </w:pPr>
          </w:p>
        </w:tc>
        <w:tc>
          <w:tcPr>
            <w:tcW w:w="993" w:type="dxa"/>
            <w:tcBorders>
              <w:left w:val="single" w:sz="4" w:space="0" w:color="auto"/>
              <w:bottom w:val="single" w:sz="4" w:space="0" w:color="auto"/>
              <w:right w:val="single" w:sz="4" w:space="0" w:color="auto"/>
            </w:tcBorders>
          </w:tcPr>
          <w:p w14:paraId="3D157677" w14:textId="77777777" w:rsidR="00726F90" w:rsidRPr="001C0CC4" w:rsidRDefault="00726F90" w:rsidP="00726F90">
            <w:pPr>
              <w:pStyle w:val="TAC"/>
            </w:pPr>
          </w:p>
        </w:tc>
        <w:tc>
          <w:tcPr>
            <w:tcW w:w="992" w:type="dxa"/>
            <w:tcBorders>
              <w:left w:val="single" w:sz="4" w:space="0" w:color="auto"/>
              <w:bottom w:val="single" w:sz="4" w:space="0" w:color="auto"/>
              <w:right w:val="single" w:sz="4" w:space="0" w:color="auto"/>
            </w:tcBorders>
          </w:tcPr>
          <w:p w14:paraId="7B6E8340" w14:textId="77777777" w:rsidR="00726F90" w:rsidRPr="001C0CC4" w:rsidRDefault="00726F90" w:rsidP="00726F90">
            <w:pPr>
              <w:pStyle w:val="TAC"/>
            </w:pPr>
          </w:p>
        </w:tc>
        <w:tc>
          <w:tcPr>
            <w:tcW w:w="1134" w:type="dxa"/>
            <w:tcBorders>
              <w:left w:val="single" w:sz="4" w:space="0" w:color="auto"/>
              <w:bottom w:val="single" w:sz="4" w:space="0" w:color="auto"/>
              <w:right w:val="single" w:sz="4" w:space="0" w:color="auto"/>
            </w:tcBorders>
          </w:tcPr>
          <w:p w14:paraId="59AE2E27" w14:textId="77777777" w:rsidR="00726F90" w:rsidRPr="001C0CC4" w:rsidRDefault="00726F90" w:rsidP="00726F90">
            <w:pPr>
              <w:pStyle w:val="TAC"/>
            </w:pPr>
          </w:p>
        </w:tc>
        <w:tc>
          <w:tcPr>
            <w:tcW w:w="916" w:type="dxa"/>
            <w:tcBorders>
              <w:left w:val="single" w:sz="4" w:space="0" w:color="auto"/>
              <w:bottom w:val="single" w:sz="4" w:space="0" w:color="auto"/>
              <w:right w:val="single" w:sz="4" w:space="0" w:color="auto"/>
            </w:tcBorders>
          </w:tcPr>
          <w:p w14:paraId="0A2D6A69" w14:textId="77777777" w:rsidR="00726F90" w:rsidRPr="001C0CC4" w:rsidRDefault="00726F90" w:rsidP="00726F90">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r w:rsidRPr="00F32B07">
        <w:rPr>
          <w:rFonts w:hint="eastAsia"/>
          <w:sz w:val="22"/>
        </w:rPr>
        <w:t>6</w:t>
      </w:r>
      <w:r w:rsidRPr="00F32B07">
        <w:rPr>
          <w:sz w:val="22"/>
        </w:rPr>
        <w:t>.2A.3.1.2.1</w:t>
      </w:r>
      <w:r>
        <w:rPr>
          <w:lang w:eastAsia="zh-CN"/>
        </w:rPr>
        <w:tab/>
      </w:r>
      <w:r w:rsidRPr="005107A3">
        <w:rPr>
          <w:lang w:eastAsia="zh-CN"/>
        </w:rPr>
        <w:t xml:space="preserve">AMPR for </w:t>
      </w:r>
      <w:r w:rsidRPr="00302673">
        <w:rPr>
          <w:lang w:eastAsia="zh-CN"/>
        </w:rPr>
        <w:t>CA_NC_NS_04 (CA_n41(2A))</w:t>
      </w:r>
    </w:p>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w:t>
      </w:r>
      <w:r w:rsidRPr="00302673">
        <w:rPr>
          <w:lang w:eastAsia="zh-CN"/>
        </w:rPr>
        <w:lastRenderedPageBreak/>
        <w:t xml:space="preserve">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91B619" w:rsidR="00B757ED" w:rsidRPr="005107A3" w:rsidRDefault="00DA7F0F" w:rsidP="00B757ED">
      <w:pPr>
        <w:spacing w:after="0"/>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2C03E6F4" w:rsidR="00B757ED" w:rsidRPr="00E062F1" w:rsidRDefault="00DA7F0F" w:rsidP="00B757ED">
      <w:pPr>
        <w:ind w:left="568"/>
        <w:rPr>
          <w:rFonts w:eastAsia="Yu Mincho"/>
        </w:rPr>
      </w:pPr>
      <w:r>
        <w:rPr>
          <w:rFonts w:eastAsia="Yu Mincho"/>
        </w:rPr>
        <w:tab/>
      </w:r>
      <w:r>
        <w:rPr>
          <w:rFonts w:eastAsia="Yu Mincho"/>
        </w:rPr>
        <w:tab/>
        <w:t>A-MPR</w:t>
      </w:r>
      <w:r>
        <w:rPr>
          <w:rFonts w:eastAsia="Yu Mincho"/>
          <w:vertAlign w:val="subscript"/>
        </w:rPr>
        <w:t>IM3</w:t>
      </w:r>
      <w:r>
        <w:rPr>
          <w:rFonts w:eastAsia="Yu Mincho"/>
        </w:rPr>
        <w:t xml:space="preserve"> defined in Clause </w:t>
      </w:r>
      <w:r>
        <w:rPr>
          <w:lang w:eastAsia="zh-CN"/>
        </w:rPr>
        <w:t>6.2A.3.1.2.1.1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1BC66EFD" w14:textId="77777777" w:rsidR="00F32B07" w:rsidRDefault="00F32B07" w:rsidP="00F32B07">
      <w:pPr>
        <w:pStyle w:val="B10"/>
        <w:rPr>
          <w:rFonts w:eastAsia="SimSun"/>
        </w:rPr>
      </w:pPr>
      <w:r>
        <w:rPr>
          <w:lang w:bidi="bn-IN"/>
        </w:rPr>
        <w:t>-</w:t>
      </w:r>
      <w:r>
        <w:rPr>
          <w:lang w:bidi="bn-IN"/>
        </w:rPr>
        <w:tab/>
      </w:r>
      <w:r>
        <w:t>L</w:t>
      </w:r>
      <w:r>
        <w:rPr>
          <w:vertAlign w:val="subscript"/>
        </w:rPr>
        <w:t>CRB1</w:t>
      </w:r>
      <w:r>
        <w:rPr>
          <w:lang w:bidi="bn-IN"/>
        </w:rPr>
        <w:t xml:space="preserve"> is for CC1 which </w:t>
      </w:r>
      <w:r>
        <w:t>is the component carrier with lower frequency</w:t>
      </w:r>
    </w:p>
    <w:p w14:paraId="269C921D" w14:textId="77777777" w:rsidR="00F32B07" w:rsidRDefault="00F32B07" w:rsidP="00F32B07">
      <w:pPr>
        <w:pStyle w:val="B10"/>
      </w:pPr>
      <w:r>
        <w:rPr>
          <w:lang w:bidi="bn-IN"/>
        </w:rPr>
        <w:t>-</w:t>
      </w:r>
      <w:r>
        <w:rPr>
          <w:lang w:bidi="bn-IN"/>
        </w:rPr>
        <w:tab/>
      </w:r>
      <w:r>
        <w:t>L</w:t>
      </w:r>
      <w:r>
        <w:rPr>
          <w:vertAlign w:val="subscript"/>
        </w:rPr>
        <w:t>CRB2</w:t>
      </w:r>
      <w:r>
        <w:rPr>
          <w:lang w:bidi="bn-IN"/>
        </w:rPr>
        <w:t xml:space="preserve"> is for CC2 which </w:t>
      </w:r>
      <w:r>
        <w:t xml:space="preserve">is the component carrier with higher frequency </w:t>
      </w:r>
    </w:p>
    <w:p w14:paraId="5F9E30D5" w14:textId="2CBFDA83" w:rsidR="00F32B07" w:rsidRDefault="00D16AE7" w:rsidP="00F32B07">
      <w:pPr>
        <w:pStyle w:val="B10"/>
        <w:rPr>
          <w:rFonts w:eastAsia="SimSun"/>
          <w:lang w:bidi="bn-IN"/>
        </w:rPr>
      </w:pPr>
      <w:r>
        <w:rPr>
          <w:lang w:bidi="bn-IN"/>
        </w:rPr>
        <w:t>-</w:t>
      </w:r>
      <w:r>
        <w:rPr>
          <w:lang w:bidi="bn-IN"/>
        </w:rPr>
        <w:tab/>
      </w:r>
      <w:r>
        <w:rPr>
          <w:lang w:eastAsia="zh-CN"/>
        </w:rPr>
        <w:t xml:space="preserve">B =  </w:t>
      </w:r>
      <w:r>
        <w:t>(L</w:t>
      </w:r>
      <w:r>
        <w:rPr>
          <w:vertAlign w:val="subscript"/>
        </w:rPr>
        <w:t>CRB1</w:t>
      </w:r>
      <w:r>
        <w:t>* 12* SCS</w:t>
      </w:r>
      <w:r>
        <w:rPr>
          <w:vertAlign w:val="subscript"/>
        </w:rPr>
        <w:t>1</w:t>
      </w:r>
      <w:r>
        <w:t xml:space="preserve"> + L</w:t>
      </w:r>
      <w:r>
        <w:rPr>
          <w:vertAlign w:val="subscript"/>
        </w:rPr>
        <w:t xml:space="preserve">CRB2 </w:t>
      </w:r>
      <w:r>
        <w:t>* 12 * SCS</w:t>
      </w:r>
      <w:r>
        <w:rPr>
          <w:vertAlign w:val="subscript"/>
        </w:rPr>
        <w:t>2</w:t>
      </w:r>
      <w:r>
        <w:t>)/1,000</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E683860" w14:textId="653EA660" w:rsidR="00F32B07" w:rsidRDefault="00F32B07" w:rsidP="00F32B07">
      <w:pPr>
        <w:pStyle w:val="B10"/>
      </w:pPr>
      <w:r>
        <w:rPr>
          <w:lang w:bidi="bn-IN"/>
        </w:rPr>
        <w:t>-</w:t>
      </w:r>
      <w:r>
        <w:rPr>
          <w:lang w:bidi="bn-IN"/>
        </w:rPr>
        <w:tab/>
      </w:r>
      <w:r>
        <w:t>F</w:t>
      </w:r>
      <w:r>
        <w:rPr>
          <w:vertAlign w:val="subscript"/>
        </w:rPr>
        <w:t>filter,low</w:t>
      </w:r>
      <w:r>
        <w:t xml:space="preserve"> = 2480 MHz</w:t>
      </w:r>
    </w:p>
    <w:p w14:paraId="2F47B336" w14:textId="1831DA77" w:rsidR="00F32B07" w:rsidRDefault="00F32B07" w:rsidP="00F32B07">
      <w:pPr>
        <w:pStyle w:val="B10"/>
      </w:pPr>
      <w:r>
        <w:rPr>
          <w:lang w:bidi="bn-IN"/>
        </w:rPr>
        <w:t>-</w:t>
      </w:r>
      <w:r>
        <w:rPr>
          <w:lang w:bidi="bn-IN"/>
        </w:rPr>
        <w:tab/>
      </w:r>
      <w:r>
        <w:t>F</w:t>
      </w:r>
      <w:r>
        <w:rPr>
          <w:vertAlign w:val="subscript"/>
        </w:rPr>
        <w:t>filter,high</w:t>
      </w:r>
      <w:r>
        <w:t xml:space="preserve"> = 2745 MHz</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57226044" w14:textId="77777777" w:rsidR="00DC7196" w:rsidRPr="001C0CC4" w:rsidRDefault="00DC7196" w:rsidP="00434294">
      <w:pPr>
        <w:pStyle w:val="Heading5"/>
      </w:pPr>
      <w:bookmarkStart w:id="907" w:name="_Toc21344267"/>
      <w:bookmarkStart w:id="908" w:name="_Toc29801753"/>
      <w:bookmarkStart w:id="909" w:name="_Toc29802177"/>
      <w:bookmarkStart w:id="910" w:name="_Toc29802802"/>
      <w:bookmarkStart w:id="911" w:name="_Toc36107544"/>
      <w:bookmarkStart w:id="912" w:name="_Toc37251310"/>
      <w:bookmarkStart w:id="913" w:name="_Toc45888116"/>
      <w:bookmarkStart w:id="914" w:name="_Toc45888715"/>
      <w:bookmarkStart w:id="915" w:name="_Toc59649999"/>
      <w:bookmarkStart w:id="916" w:name="_Toc61357263"/>
      <w:bookmarkStart w:id="917" w:name="_Toc61359037"/>
      <w:bookmarkStart w:id="918" w:name="_Toc67915974"/>
      <w:bookmarkStart w:id="919" w:name="_Toc75533518"/>
      <w:bookmarkStart w:id="920" w:name="_Toc75819404"/>
      <w:bookmarkStart w:id="921" w:name="_Toc76508248"/>
      <w:bookmarkStart w:id="922" w:name="_Toc76717198"/>
      <w:bookmarkStart w:id="923" w:name="_Toc83293839"/>
      <w:bookmarkStart w:id="924" w:name="_Toc84334878"/>
      <w:r w:rsidRPr="001C0CC4">
        <w:t>6.2A.3.1.3</w:t>
      </w:r>
      <w:r w:rsidRPr="001C0CC4">
        <w:tab/>
        <w:t>UE additional maximum output power reduction for Inter-band CA</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347BD565" w14:textId="4B71DBB0" w:rsidR="001066F3" w:rsidRDefault="001066F3" w:rsidP="001066F3">
      <w:pPr>
        <w:rPr>
          <w:rFonts w:eastAsia="SimSun"/>
          <w:lang w:val="en-US" w:eastAsia="zh-CN"/>
        </w:rPr>
      </w:pPr>
      <w:bookmarkStart w:id="925" w:name="_Toc21344268"/>
      <w:bookmarkStart w:id="926" w:name="_Toc29801754"/>
      <w:bookmarkStart w:id="927" w:name="_Toc29802178"/>
      <w:bookmarkStart w:id="928" w:name="_Toc29802803"/>
      <w:bookmarkStart w:id="929" w:name="_Toc36107545"/>
      <w:bookmarkStart w:id="930" w:name="_Toc37251311"/>
      <w:bookmarkStart w:id="931" w:name="_Toc45888117"/>
      <w:bookmarkStart w:id="932" w:name="_Toc45888716"/>
      <w:bookmarkStart w:id="933" w:name="_Toc59650000"/>
      <w:bookmarkStart w:id="934" w:name="_Toc61357264"/>
      <w:bookmarkStart w:id="935" w:name="_Toc61359038"/>
      <w:bookmarkStart w:id="936" w:name="_Toc67915975"/>
      <w:bookmarkStart w:id="937" w:name="_Toc75533519"/>
      <w:bookmarkStart w:id="938" w:name="_Toc75819405"/>
      <w:bookmarkStart w:id="939" w:name="_Toc76508249"/>
      <w:bookmarkStart w:id="940"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941" w:name="_Hlk85722277"/>
      <w:r>
        <w:t>Unless otherwise stated, the combined requirements and allowed A-MPR are applicable on both bands when both component carriers are active.</w:t>
      </w:r>
      <w:bookmarkEnd w:id="941"/>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Table 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r w:rsidRPr="00157471">
        <w:lastRenderedPageBreak/>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942" w:name="_Toc83293840"/>
      <w:bookmarkStart w:id="943" w:name="_Toc84334879"/>
      <w:r w:rsidRPr="001C0CC4">
        <w:lastRenderedPageBreak/>
        <w:t>6.2A.4</w:t>
      </w:r>
      <w:r w:rsidRPr="001C0CC4">
        <w:tab/>
        <w:t>Configured output power for CA</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2"/>
      <w:bookmarkEnd w:id="943"/>
    </w:p>
    <w:p w14:paraId="1B7A4D1B" w14:textId="77777777" w:rsidR="00DC7196" w:rsidRPr="001C0CC4" w:rsidRDefault="00DC7196" w:rsidP="00434294">
      <w:pPr>
        <w:pStyle w:val="Heading4"/>
      </w:pPr>
      <w:bookmarkStart w:id="944" w:name="_Toc21344269"/>
      <w:bookmarkStart w:id="945" w:name="_Toc29801755"/>
      <w:bookmarkStart w:id="946" w:name="_Toc29802179"/>
      <w:bookmarkStart w:id="947" w:name="_Toc29802804"/>
      <w:bookmarkStart w:id="948" w:name="_Toc36107546"/>
      <w:bookmarkStart w:id="949" w:name="_Toc37251312"/>
      <w:bookmarkStart w:id="950" w:name="_Toc45888118"/>
      <w:bookmarkStart w:id="951" w:name="_Toc45888717"/>
      <w:bookmarkStart w:id="952" w:name="_Toc59650001"/>
      <w:bookmarkStart w:id="953" w:name="_Toc61357265"/>
      <w:bookmarkStart w:id="954" w:name="_Toc61359039"/>
      <w:bookmarkStart w:id="955" w:name="_Toc67915976"/>
      <w:bookmarkStart w:id="956" w:name="_Toc75533520"/>
      <w:bookmarkStart w:id="957" w:name="_Toc75819406"/>
      <w:bookmarkStart w:id="958" w:name="_Toc76508250"/>
      <w:bookmarkStart w:id="959" w:name="_Toc76717200"/>
      <w:bookmarkStart w:id="960" w:name="_Toc83293841"/>
      <w:bookmarkStart w:id="961" w:name="_Toc84334880"/>
      <w:r w:rsidRPr="001C0CC4">
        <w:t>6.2A.4.1</w:t>
      </w:r>
      <w:r w:rsidRPr="001C0CC4">
        <w:tab/>
        <w:t>Configured transmitted power level</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035A682F" w14:textId="71F53857" w:rsidR="00782BFB" w:rsidRDefault="00782BFB" w:rsidP="00434294">
      <w:pPr>
        <w:pStyle w:val="Heading5"/>
      </w:pPr>
      <w:bookmarkStart w:id="962" w:name="_Toc21344270"/>
      <w:bookmarkStart w:id="963" w:name="_Toc29801756"/>
      <w:bookmarkStart w:id="964" w:name="_Toc29802180"/>
      <w:bookmarkStart w:id="965" w:name="_Toc29802805"/>
      <w:bookmarkStart w:id="966" w:name="_Toc36107547"/>
      <w:bookmarkStart w:id="967" w:name="_Toc37251313"/>
      <w:bookmarkStart w:id="968" w:name="_Toc45888119"/>
      <w:bookmarkStart w:id="969" w:name="_Toc45888718"/>
      <w:bookmarkStart w:id="970" w:name="_Toc59650002"/>
      <w:bookmarkStart w:id="971" w:name="_Toc61357266"/>
      <w:bookmarkStart w:id="972" w:name="_Toc61359040"/>
      <w:bookmarkStart w:id="973" w:name="_Toc67915977"/>
      <w:bookmarkStart w:id="974" w:name="_Toc75533521"/>
      <w:bookmarkStart w:id="975" w:name="_Toc75819407"/>
      <w:bookmarkStart w:id="976" w:name="_Toc76508251"/>
      <w:bookmarkStart w:id="977" w:name="_Toc76717201"/>
      <w:bookmarkStart w:id="978" w:name="_Toc83293842"/>
      <w:bookmarkStart w:id="979" w:name="_Toc84334881"/>
      <w:bookmarkStart w:id="980" w:name="_Toc21344271"/>
      <w:bookmarkStart w:id="981" w:name="_Toc29801757"/>
      <w:bookmarkStart w:id="982" w:name="_Toc29802181"/>
      <w:bookmarkStart w:id="983" w:name="_Toc29802806"/>
      <w:bookmarkStart w:id="984" w:name="_Toc36107548"/>
      <w:bookmarkStart w:id="985" w:name="_Toc37251314"/>
      <w:bookmarkStart w:id="986" w:name="_Toc45888120"/>
      <w:bookmarkStart w:id="987" w:name="_Toc45888719"/>
      <w:r w:rsidRPr="001C0CC4">
        <w:t>6.2A.4.1.1</w:t>
      </w:r>
      <w:r w:rsidRPr="001C0CC4">
        <w:tab/>
        <w:t>Configured transmitted power for Int</w:t>
      </w:r>
      <w:r>
        <w:t>ra</w:t>
      </w:r>
      <w:r w:rsidRPr="001C0CC4">
        <w:t xml:space="preserve">-band </w:t>
      </w:r>
      <w:r>
        <w:t xml:space="preserve">contiguous </w:t>
      </w:r>
      <w:r w:rsidRPr="001C0CC4">
        <w:t>CA</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lastRenderedPageBreak/>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r w:rsidRPr="001C0CC4">
        <w:t xml:space="preserve">Table </w:t>
      </w:r>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6B47D715" w:rsidR="00813591" w:rsidRPr="001C0CC4" w:rsidRDefault="00B07295"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w:t>
      </w:r>
      <w:r>
        <w:rPr>
          <w:rFonts w:cs="v5.0.0" w:hint="eastAsia"/>
          <w:lang w:eastAsia="zh-CN"/>
        </w:rPr>
        <w:t>ra</w:t>
      </w:r>
      <w:r w:rsidRPr="001C0CC4">
        <w:rPr>
          <w:rFonts w:cs="v5.0.0"/>
        </w:rPr>
        <w:t>-band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r w:rsidRPr="00236B7A">
        <w:lastRenderedPageBreak/>
        <w:t xml:space="preserve">Table </w:t>
      </w:r>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988" w:name="_Toc59650003"/>
      <w:bookmarkStart w:id="989" w:name="_Toc61357267"/>
      <w:bookmarkStart w:id="990" w:name="_Toc61359041"/>
      <w:bookmarkStart w:id="991" w:name="_Toc67915978"/>
      <w:bookmarkStart w:id="992" w:name="_Toc75533522"/>
      <w:bookmarkStart w:id="993" w:name="_Toc75819408"/>
      <w:bookmarkStart w:id="994" w:name="_Toc76508252"/>
      <w:bookmarkStart w:id="995" w:name="_Toc76717202"/>
      <w:bookmarkStart w:id="996" w:name="_Toc83293843"/>
      <w:bookmarkStart w:id="997" w:name="_Toc84334882"/>
      <w:r w:rsidRPr="001C0CC4">
        <w:t>6.2A.4.1.2</w:t>
      </w:r>
      <w:r w:rsidRPr="001C0CC4">
        <w:tab/>
      </w:r>
      <w:bookmarkEnd w:id="980"/>
      <w:bookmarkEnd w:id="981"/>
      <w:bookmarkEnd w:id="982"/>
      <w:bookmarkEnd w:id="983"/>
      <w:bookmarkEnd w:id="984"/>
      <w:bookmarkEnd w:id="985"/>
      <w:bookmarkEnd w:id="986"/>
      <w:bookmarkEnd w:id="987"/>
      <w:bookmarkEnd w:id="988"/>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989"/>
      <w:bookmarkEnd w:id="990"/>
      <w:bookmarkEnd w:id="991"/>
      <w:bookmarkEnd w:id="992"/>
      <w:bookmarkEnd w:id="993"/>
      <w:bookmarkEnd w:id="994"/>
      <w:bookmarkEnd w:id="995"/>
      <w:bookmarkEnd w:id="996"/>
      <w:bookmarkEnd w:id="997"/>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lastRenderedPageBreak/>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r w:rsidRPr="001C0CC4">
        <w:t xml:space="preserve">Table </w:t>
      </w:r>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EDF9445" w:rsidR="00813591" w:rsidRPr="001C0CC4" w:rsidRDefault="00686F74" w:rsidP="00813591">
      <w:pPr>
        <w:rPr>
          <w:lang w:bidi="bn-IN"/>
        </w:rPr>
      </w:pPr>
      <w:r w:rsidRPr="001C0CC4">
        <w:lastRenderedPageBreak/>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2-1</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r w:rsidRPr="00236B7A">
        <w:t xml:space="preserve">Table </w:t>
      </w:r>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998" w:name="_Toc21344272"/>
      <w:bookmarkStart w:id="999" w:name="_Toc29801758"/>
      <w:bookmarkStart w:id="1000" w:name="_Toc29802182"/>
      <w:bookmarkStart w:id="1001" w:name="_Toc29802807"/>
      <w:bookmarkStart w:id="1002" w:name="_Toc36107549"/>
      <w:bookmarkStart w:id="1003" w:name="_Toc37251315"/>
      <w:bookmarkStart w:id="1004" w:name="_Toc45888121"/>
      <w:bookmarkStart w:id="1005" w:name="_Toc45888720"/>
      <w:bookmarkStart w:id="1006" w:name="_Toc59650004"/>
      <w:bookmarkStart w:id="1007" w:name="_Toc61357268"/>
      <w:bookmarkStart w:id="1008" w:name="_Toc61359042"/>
      <w:bookmarkStart w:id="1009" w:name="_Toc67915979"/>
      <w:bookmarkStart w:id="1010" w:name="_Toc75533523"/>
      <w:bookmarkStart w:id="1011" w:name="_Toc75819409"/>
      <w:bookmarkStart w:id="1012" w:name="_Toc76508253"/>
      <w:bookmarkStart w:id="1013" w:name="_Toc76717203"/>
      <w:bookmarkStart w:id="1014" w:name="_Toc83293844"/>
      <w:bookmarkStart w:id="1015" w:name="_Toc84334883"/>
      <w:r w:rsidRPr="001C0CC4">
        <w:t>6.2A.4.1.3</w:t>
      </w:r>
      <w:r w:rsidRPr="001C0CC4">
        <w:tab/>
        <w:t>Configured transmitted power for Inter-band CA</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lastRenderedPageBreak/>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r w:rsidRPr="001C0CC4">
        <w:t xml:space="preserve">Table </w:t>
      </w:r>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lastRenderedPageBreak/>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624815CC" w:rsidR="00E11B7D" w:rsidRPr="001C0CC4" w:rsidRDefault="00686F74"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r w:rsidRPr="001C0CC4">
        <w:t>Table 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016" w:name="_Toc45888122"/>
      <w:bookmarkStart w:id="1017" w:name="_Toc45888721"/>
      <w:bookmarkStart w:id="1018" w:name="_Toc59650005"/>
      <w:bookmarkStart w:id="1019" w:name="_Toc61357269"/>
      <w:bookmarkStart w:id="1020" w:name="_Toc61359043"/>
      <w:bookmarkStart w:id="1021" w:name="_Toc67915980"/>
      <w:bookmarkStart w:id="1022" w:name="_Toc75533524"/>
      <w:bookmarkStart w:id="1023" w:name="_Toc75819410"/>
      <w:bookmarkStart w:id="1024" w:name="_Toc76508254"/>
      <w:bookmarkStart w:id="1025" w:name="_Toc76717204"/>
      <w:bookmarkStart w:id="1026" w:name="_Toc83293845"/>
      <w:bookmarkStart w:id="1027" w:name="_Toc84334884"/>
      <w:bookmarkStart w:id="1028" w:name="_Toc21344273"/>
      <w:bookmarkStart w:id="1029" w:name="_Toc29801759"/>
      <w:bookmarkStart w:id="1030" w:name="_Toc29802183"/>
      <w:bookmarkStart w:id="1031" w:name="_Toc29802808"/>
      <w:bookmarkStart w:id="1032" w:name="_Toc36107550"/>
      <w:bookmarkStart w:id="1033" w:name="_Toc37251316"/>
      <w:r>
        <w:t>6.2A.4.1.4</w:t>
      </w:r>
      <w:r>
        <w:tab/>
      </w:r>
      <w:bookmarkEnd w:id="1016"/>
      <w:bookmarkEnd w:id="1017"/>
      <w:bookmarkEnd w:id="1018"/>
      <w:r w:rsidR="00BB43BA">
        <w:t>Void</w:t>
      </w:r>
      <w:bookmarkEnd w:id="1019"/>
      <w:bookmarkEnd w:id="1020"/>
      <w:bookmarkEnd w:id="1021"/>
      <w:bookmarkEnd w:id="1022"/>
      <w:bookmarkEnd w:id="1023"/>
      <w:bookmarkEnd w:id="1024"/>
      <w:bookmarkEnd w:id="1025"/>
      <w:bookmarkEnd w:id="1026"/>
      <w:bookmarkEnd w:id="1027"/>
    </w:p>
    <w:p w14:paraId="6D76BF17" w14:textId="183D646B" w:rsidR="00DC7196" w:rsidRDefault="00DC7196" w:rsidP="00434294">
      <w:pPr>
        <w:pStyle w:val="Heading4"/>
      </w:pPr>
      <w:bookmarkStart w:id="1034" w:name="_Toc45888123"/>
      <w:bookmarkStart w:id="1035" w:name="_Toc45888722"/>
      <w:bookmarkStart w:id="1036" w:name="_Toc59650006"/>
      <w:bookmarkStart w:id="1037" w:name="_Toc61357270"/>
      <w:bookmarkStart w:id="1038" w:name="_Toc61359044"/>
      <w:bookmarkStart w:id="1039" w:name="_Toc67915981"/>
      <w:bookmarkStart w:id="1040" w:name="_Toc75533525"/>
      <w:bookmarkStart w:id="1041" w:name="_Toc75819411"/>
      <w:bookmarkStart w:id="1042" w:name="_Toc76508255"/>
      <w:bookmarkStart w:id="1043" w:name="_Toc76717205"/>
      <w:bookmarkStart w:id="1044" w:name="_Toc83293846"/>
      <w:bookmarkStart w:id="1045" w:name="_Toc84334885"/>
      <w:r w:rsidRPr="001C0CC4">
        <w:t>6.2A.4.2</w:t>
      </w:r>
      <w:r w:rsidRPr="001C0CC4">
        <w:tab/>
        <w:t>ΔT</w:t>
      </w:r>
      <w:r w:rsidRPr="001C0CC4">
        <w:rPr>
          <w:vertAlign w:val="subscript"/>
        </w:rPr>
        <w:t xml:space="preserve">IB,c </w:t>
      </w:r>
      <w:r w:rsidRPr="001C0CC4">
        <w:t>for CA</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046" w:name="_Toc21344274"/>
      <w:bookmarkStart w:id="1047" w:name="_Toc29801760"/>
      <w:bookmarkStart w:id="1048" w:name="_Toc29802184"/>
      <w:bookmarkStart w:id="1049" w:name="_Toc29802809"/>
      <w:bookmarkStart w:id="1050" w:name="_Toc36107551"/>
      <w:bookmarkStart w:id="1051" w:name="_Toc37251317"/>
      <w:bookmarkStart w:id="1052" w:name="_Toc45888124"/>
      <w:bookmarkStart w:id="1053" w:name="_Toc45888723"/>
      <w:bookmarkStart w:id="1054" w:name="_Toc59650007"/>
      <w:bookmarkStart w:id="1055" w:name="_Toc61357271"/>
      <w:bookmarkStart w:id="1056" w:name="_Toc61359045"/>
      <w:bookmarkStart w:id="1057" w:name="_Toc67915982"/>
      <w:bookmarkStart w:id="1058" w:name="_Toc75533526"/>
      <w:bookmarkStart w:id="1059" w:name="_Toc75819412"/>
      <w:bookmarkStart w:id="1060" w:name="_Toc76508256"/>
      <w:bookmarkStart w:id="1061" w:name="_Toc76717206"/>
      <w:bookmarkStart w:id="1062" w:name="_Toc83293847"/>
      <w:bookmarkStart w:id="1063" w:name="_Toc84334886"/>
      <w:r w:rsidRPr="001C0CC4">
        <w:t>6.2A.4.2.1</w:t>
      </w:r>
      <w:r w:rsidRPr="001C0CC4">
        <w:tab/>
        <w:t>Void</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7EF06492" w14:textId="77777777" w:rsidR="00DC7196" w:rsidRPr="001C0CC4" w:rsidRDefault="00DC7196" w:rsidP="00434294">
      <w:pPr>
        <w:pStyle w:val="Heading5"/>
      </w:pPr>
      <w:bookmarkStart w:id="1064" w:name="_Toc21344275"/>
      <w:bookmarkStart w:id="1065" w:name="_Toc29801761"/>
      <w:bookmarkStart w:id="1066" w:name="_Toc29802185"/>
      <w:bookmarkStart w:id="1067" w:name="_Toc29802810"/>
      <w:bookmarkStart w:id="1068" w:name="_Toc36107552"/>
      <w:bookmarkStart w:id="1069" w:name="_Toc37251318"/>
      <w:bookmarkStart w:id="1070" w:name="_Toc45888125"/>
      <w:bookmarkStart w:id="1071" w:name="_Toc45888724"/>
      <w:bookmarkStart w:id="1072" w:name="_Toc59650008"/>
      <w:bookmarkStart w:id="1073" w:name="_Toc61357272"/>
      <w:bookmarkStart w:id="1074" w:name="_Toc61359046"/>
      <w:bookmarkStart w:id="1075" w:name="_Toc67915983"/>
      <w:bookmarkStart w:id="1076" w:name="_Toc75533527"/>
      <w:bookmarkStart w:id="1077" w:name="_Toc75819413"/>
      <w:bookmarkStart w:id="1078" w:name="_Toc76508257"/>
      <w:bookmarkStart w:id="1079" w:name="_Toc76717207"/>
      <w:bookmarkStart w:id="1080" w:name="_Toc83293848"/>
      <w:bookmarkStart w:id="1081" w:name="_Toc84334887"/>
      <w:r w:rsidRPr="001C0CC4">
        <w:t>6.2A.4.2.2</w:t>
      </w:r>
      <w:r w:rsidRPr="001C0CC4">
        <w:tab/>
        <w:t>Void</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674F4460" w14:textId="3EBB6C2B" w:rsidR="00DC7196" w:rsidRPr="001C0CC4" w:rsidRDefault="00DC7196" w:rsidP="00434294">
      <w:pPr>
        <w:pStyle w:val="Heading5"/>
      </w:pPr>
      <w:bookmarkStart w:id="1082" w:name="_Toc21344276"/>
      <w:bookmarkStart w:id="1083" w:name="_Toc29801762"/>
      <w:bookmarkStart w:id="1084" w:name="_Toc29802186"/>
      <w:bookmarkStart w:id="1085" w:name="_Toc29802811"/>
      <w:bookmarkStart w:id="1086" w:name="_Toc36107553"/>
      <w:bookmarkStart w:id="1087" w:name="_Toc37251319"/>
      <w:bookmarkStart w:id="1088" w:name="_Toc45888126"/>
      <w:bookmarkStart w:id="1089" w:name="_Toc45888725"/>
      <w:bookmarkStart w:id="1090" w:name="_Toc59650009"/>
      <w:bookmarkStart w:id="1091" w:name="_Toc61357273"/>
      <w:bookmarkStart w:id="1092" w:name="_Toc61359047"/>
      <w:bookmarkStart w:id="1093" w:name="_Toc67915984"/>
      <w:bookmarkStart w:id="1094" w:name="_Toc75533528"/>
      <w:bookmarkStart w:id="1095" w:name="_Toc75819414"/>
      <w:bookmarkStart w:id="1096" w:name="_Toc76508258"/>
      <w:bookmarkStart w:id="1097" w:name="_Toc76717208"/>
      <w:bookmarkStart w:id="1098" w:name="_Toc83293849"/>
      <w:bookmarkStart w:id="1099" w:name="_Toc84334888"/>
      <w:r w:rsidRPr="001C0CC4">
        <w:t>6.2A.4.2.3</w:t>
      </w:r>
      <w:r w:rsidRPr="001C0CC4">
        <w:tab/>
        <w:t>ΔT</w:t>
      </w:r>
      <w:r w:rsidRPr="001C0CC4">
        <w:rPr>
          <w:vertAlign w:val="subscript"/>
        </w:rPr>
        <w:t>IB,c</w:t>
      </w:r>
      <w:r w:rsidRPr="001C0CC4">
        <w:t xml:space="preserve"> for Inter-band CA</w:t>
      </w:r>
      <w:bookmarkEnd w:id="1082"/>
      <w:bookmarkEnd w:id="1083"/>
      <w:bookmarkEnd w:id="1084"/>
      <w:bookmarkEnd w:id="1085"/>
      <w:bookmarkEnd w:id="1086"/>
      <w:bookmarkEnd w:id="1087"/>
      <w:r w:rsidR="007F2FD2">
        <w:t xml:space="preserve"> </w:t>
      </w:r>
      <w:r w:rsidR="007F2FD2" w:rsidRPr="001C0CC4">
        <w:t>(two bands)</w:t>
      </w:r>
      <w:bookmarkEnd w:id="1088"/>
      <w:bookmarkEnd w:id="1089"/>
      <w:bookmarkEnd w:id="1090"/>
      <w:bookmarkEnd w:id="1091"/>
      <w:bookmarkEnd w:id="1092"/>
      <w:bookmarkEnd w:id="1093"/>
      <w:bookmarkEnd w:id="1094"/>
      <w:bookmarkEnd w:id="1095"/>
      <w:bookmarkEnd w:id="1096"/>
      <w:bookmarkEnd w:id="1097"/>
      <w:bookmarkEnd w:id="1098"/>
      <w:bookmarkEnd w:id="1099"/>
    </w:p>
    <w:p w14:paraId="2F8C2A34" w14:textId="51218C75" w:rsidR="007F2FD2" w:rsidRPr="001C0CC4" w:rsidRDefault="007F2FD2" w:rsidP="007F2FD2"/>
    <w:p w14:paraId="60288E56" w14:textId="77777777" w:rsidR="00DC7196" w:rsidRPr="001C0CC4" w:rsidRDefault="00DC7196" w:rsidP="00DC7196">
      <w:pPr>
        <w:pStyle w:val="TH"/>
      </w:pPr>
      <w:r w:rsidRPr="001C0CC4">
        <w:lastRenderedPageBreak/>
        <w:t>Table 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lastRenderedPageBreak/>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lastRenderedPageBreak/>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r w:rsidRPr="001C0CC4">
        <w:rPr>
          <w:rFonts w:cs="Arial"/>
          <w:bCs/>
        </w:rPr>
        <w:lastRenderedPageBreak/>
        <w:t>Table 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00" w:name="_Toc45888127"/>
      <w:bookmarkStart w:id="1101" w:name="_Toc45888726"/>
      <w:r w:rsidRPr="001C0CC4">
        <w:t>Table 6.2A.4.2.3-</w:t>
      </w:r>
      <w:r>
        <w:t>3</w:t>
      </w:r>
      <w:r w:rsidRPr="001C0CC4">
        <w:t>:</w:t>
      </w:r>
      <w:r w:rsidRPr="00251A1E">
        <w:t xml:space="preserve"> </w:t>
      </w:r>
      <w:r>
        <w:t>Void</w:t>
      </w:r>
    </w:p>
    <w:p w14:paraId="734C6042" w14:textId="59ED905D" w:rsidR="007F2FD2" w:rsidRPr="00251A1E" w:rsidRDefault="007F2FD2" w:rsidP="00434294">
      <w:pPr>
        <w:pStyle w:val="Heading5"/>
      </w:pPr>
      <w:bookmarkStart w:id="1102" w:name="_Toc59650010"/>
      <w:bookmarkStart w:id="1103" w:name="_Toc61357274"/>
      <w:bookmarkStart w:id="1104" w:name="_Toc61359048"/>
      <w:bookmarkStart w:id="1105" w:name="_Toc67915985"/>
      <w:bookmarkStart w:id="1106" w:name="_Toc75533529"/>
      <w:bookmarkStart w:id="1107" w:name="_Toc75819415"/>
      <w:bookmarkStart w:id="1108" w:name="_Toc76508259"/>
      <w:bookmarkStart w:id="1109" w:name="_Toc76717209"/>
      <w:bookmarkStart w:id="1110" w:name="_Toc83293850"/>
      <w:bookmarkStart w:id="111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00"/>
      <w:bookmarkEnd w:id="1101"/>
      <w:bookmarkEnd w:id="1102"/>
      <w:bookmarkEnd w:id="1103"/>
      <w:bookmarkEnd w:id="1104"/>
      <w:bookmarkEnd w:id="1105"/>
      <w:bookmarkEnd w:id="1106"/>
      <w:bookmarkEnd w:id="1107"/>
      <w:bookmarkEnd w:id="1108"/>
      <w:bookmarkEnd w:id="1109"/>
      <w:bookmarkEnd w:id="1110"/>
      <w:bookmarkEnd w:id="1111"/>
    </w:p>
    <w:p w14:paraId="45867472" w14:textId="77B04C86" w:rsidR="007F2FD2" w:rsidRPr="001C0CC4" w:rsidRDefault="007F2FD2" w:rsidP="007F2FD2">
      <w:pPr>
        <w:pStyle w:val="TH"/>
        <w:rPr>
          <w:rFonts w:cs="Arial"/>
          <w:bCs/>
        </w:rPr>
      </w:pPr>
      <w:r w:rsidRPr="001C0CC4">
        <w:rPr>
          <w:rFonts w:cs="Arial"/>
          <w:bCs/>
        </w:rPr>
        <w:t>Table 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lastRenderedPageBreak/>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lastRenderedPageBreak/>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112" w:name="_Toc45888128"/>
      <w:bookmarkStart w:id="1113" w:name="_Toc45888727"/>
      <w:bookmarkStart w:id="1114" w:name="_Toc59650011"/>
      <w:bookmarkStart w:id="1115" w:name="_Toc61357275"/>
      <w:bookmarkStart w:id="1116" w:name="_Toc61359049"/>
      <w:bookmarkStart w:id="1117" w:name="_Toc67915986"/>
      <w:bookmarkStart w:id="1118" w:name="_Toc75533530"/>
      <w:bookmarkStart w:id="1119" w:name="_Toc75819416"/>
      <w:bookmarkStart w:id="1120" w:name="_Toc76508260"/>
      <w:bookmarkStart w:id="1121" w:name="_Toc76717210"/>
      <w:bookmarkStart w:id="1122" w:name="_Toc83293851"/>
      <w:bookmarkStart w:id="1123" w:name="_Toc84334890"/>
      <w:r w:rsidRPr="001C0CC4">
        <w:lastRenderedPageBreak/>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112"/>
      <w:bookmarkEnd w:id="1113"/>
      <w:bookmarkEnd w:id="1114"/>
      <w:bookmarkEnd w:id="1115"/>
      <w:bookmarkEnd w:id="1116"/>
      <w:bookmarkEnd w:id="1117"/>
      <w:bookmarkEnd w:id="1118"/>
      <w:bookmarkEnd w:id="1119"/>
      <w:bookmarkEnd w:id="1120"/>
      <w:bookmarkEnd w:id="1121"/>
      <w:bookmarkEnd w:id="1122"/>
      <w:bookmarkEnd w:id="1123"/>
    </w:p>
    <w:p w14:paraId="149AF108" w14:textId="326B1A07" w:rsidR="007F2FD2" w:rsidRDefault="007F2FD2" w:rsidP="007F2FD2">
      <w:pPr>
        <w:pStyle w:val="TH"/>
        <w:rPr>
          <w:rFonts w:cs="Arial"/>
          <w:bCs/>
        </w:rPr>
      </w:pPr>
      <w:r>
        <w:rPr>
          <w:rFonts w:cs="Arial"/>
          <w:bCs/>
        </w:rPr>
        <w:t>Table 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124" w:name="_Toc21344277"/>
            <w:bookmarkStart w:id="1125" w:name="_Toc29801763"/>
            <w:bookmarkStart w:id="1126" w:name="_Toc29802187"/>
            <w:bookmarkStart w:id="1127" w:name="_Toc29802812"/>
            <w:bookmarkStart w:id="1128" w:name="_Toc36107554"/>
            <w:bookmarkStart w:id="1129"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130" w:name="_Toc45888129"/>
      <w:bookmarkStart w:id="1131" w:name="_Toc45888728"/>
      <w:bookmarkStart w:id="1132" w:name="_Toc59650012"/>
      <w:bookmarkStart w:id="1133" w:name="_Toc61357276"/>
      <w:bookmarkStart w:id="1134" w:name="_Toc61359050"/>
      <w:bookmarkStart w:id="1135" w:name="_Toc67915987"/>
      <w:bookmarkStart w:id="1136" w:name="_Toc75533531"/>
      <w:bookmarkStart w:id="1137" w:name="_Toc75819417"/>
      <w:bookmarkStart w:id="1138" w:name="_Toc76508261"/>
      <w:bookmarkStart w:id="1139" w:name="_Toc76717211"/>
      <w:bookmarkStart w:id="1140" w:name="_Toc83293852"/>
      <w:bookmarkStart w:id="1141" w:name="_Toc84334891"/>
      <w:bookmarkStart w:id="1142" w:name="_Toc21344278"/>
      <w:bookmarkStart w:id="1143" w:name="_Toc29801764"/>
      <w:bookmarkStart w:id="1144" w:name="_Toc29802188"/>
      <w:bookmarkStart w:id="1145" w:name="_Toc29802813"/>
      <w:bookmarkStart w:id="1146" w:name="_Toc36107555"/>
      <w:bookmarkStart w:id="1147" w:name="_Toc37251321"/>
      <w:bookmarkEnd w:id="1124"/>
      <w:bookmarkEnd w:id="1125"/>
      <w:bookmarkEnd w:id="1126"/>
      <w:bookmarkEnd w:id="1127"/>
      <w:bookmarkEnd w:id="1128"/>
      <w:bookmarkEnd w:id="1129"/>
      <w:r>
        <w:t>6.2B</w:t>
      </w:r>
      <w:r>
        <w:tab/>
        <w:t>Transmitter power for NR-DC</w:t>
      </w:r>
      <w:bookmarkEnd w:id="1130"/>
      <w:bookmarkEnd w:id="1131"/>
      <w:bookmarkEnd w:id="1132"/>
      <w:bookmarkEnd w:id="1133"/>
      <w:bookmarkEnd w:id="1134"/>
      <w:bookmarkEnd w:id="1135"/>
      <w:bookmarkEnd w:id="1136"/>
      <w:bookmarkEnd w:id="1137"/>
      <w:bookmarkEnd w:id="1138"/>
      <w:bookmarkEnd w:id="1139"/>
      <w:bookmarkEnd w:id="1140"/>
      <w:bookmarkEnd w:id="1141"/>
    </w:p>
    <w:p w14:paraId="4533A0C6" w14:textId="77777777" w:rsidR="00D145C7" w:rsidRDefault="00D145C7" w:rsidP="00434294">
      <w:pPr>
        <w:pStyle w:val="Heading3"/>
      </w:pPr>
      <w:bookmarkStart w:id="1148" w:name="_Toc45888130"/>
      <w:bookmarkStart w:id="1149" w:name="_Toc45888729"/>
      <w:bookmarkStart w:id="1150" w:name="_Toc59650013"/>
      <w:bookmarkStart w:id="1151" w:name="_Toc61357277"/>
      <w:bookmarkStart w:id="1152" w:name="_Toc61359051"/>
      <w:bookmarkStart w:id="1153" w:name="_Toc67915988"/>
      <w:bookmarkStart w:id="1154" w:name="_Toc75533532"/>
      <w:bookmarkStart w:id="1155" w:name="_Toc75819418"/>
      <w:bookmarkStart w:id="1156" w:name="_Toc76508262"/>
      <w:bookmarkStart w:id="1157" w:name="_Toc76717212"/>
      <w:bookmarkStart w:id="1158" w:name="_Toc83293853"/>
      <w:bookmarkStart w:id="1159" w:name="_Toc84334892"/>
      <w:r w:rsidRPr="00495FE7">
        <w:t>6.2</w:t>
      </w:r>
      <w:r>
        <w:t>B</w:t>
      </w:r>
      <w:r w:rsidRPr="00495FE7">
        <w:t>.</w:t>
      </w:r>
      <w:r>
        <w:t>0</w:t>
      </w:r>
      <w:r w:rsidRPr="00495FE7">
        <w:tab/>
      </w:r>
      <w:r>
        <w:t>General</w:t>
      </w:r>
      <w:bookmarkEnd w:id="1148"/>
      <w:bookmarkEnd w:id="1149"/>
      <w:bookmarkEnd w:id="1150"/>
      <w:bookmarkEnd w:id="1151"/>
      <w:bookmarkEnd w:id="1152"/>
      <w:bookmarkEnd w:id="1153"/>
      <w:bookmarkEnd w:id="1154"/>
      <w:bookmarkEnd w:id="1155"/>
      <w:bookmarkEnd w:id="1156"/>
      <w:bookmarkEnd w:id="1157"/>
      <w:bookmarkEnd w:id="1158"/>
      <w:bookmarkEnd w:id="1159"/>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160" w:name="_Toc45888131"/>
      <w:bookmarkStart w:id="1161" w:name="_Toc45888730"/>
      <w:bookmarkStart w:id="1162" w:name="_Toc59650014"/>
      <w:bookmarkStart w:id="1163" w:name="_Toc61357278"/>
      <w:bookmarkStart w:id="1164" w:name="_Toc61359052"/>
      <w:bookmarkStart w:id="1165" w:name="_Toc67915989"/>
      <w:bookmarkStart w:id="1166" w:name="_Toc75533533"/>
      <w:bookmarkStart w:id="1167" w:name="_Toc75819419"/>
      <w:bookmarkStart w:id="1168" w:name="_Toc76508263"/>
      <w:bookmarkStart w:id="1169" w:name="_Toc76717213"/>
      <w:bookmarkStart w:id="1170" w:name="_Toc83293854"/>
      <w:bookmarkStart w:id="1171" w:name="_Toc84334893"/>
      <w:r w:rsidRPr="00495FE7">
        <w:t>6.2</w:t>
      </w:r>
      <w:r>
        <w:t>B</w:t>
      </w:r>
      <w:r w:rsidRPr="00495FE7">
        <w:t>.1</w:t>
      </w:r>
      <w:r w:rsidRPr="00495FE7">
        <w:tab/>
        <w:t xml:space="preserve">UE maximum output power for </w:t>
      </w:r>
      <w:r>
        <w:t>NR-DC</w:t>
      </w:r>
      <w:bookmarkEnd w:id="1160"/>
      <w:bookmarkEnd w:id="1161"/>
      <w:bookmarkEnd w:id="1162"/>
      <w:bookmarkEnd w:id="1163"/>
      <w:bookmarkEnd w:id="1164"/>
      <w:bookmarkEnd w:id="1165"/>
      <w:bookmarkEnd w:id="1166"/>
      <w:bookmarkEnd w:id="1167"/>
      <w:bookmarkEnd w:id="1168"/>
      <w:bookmarkEnd w:id="1169"/>
      <w:bookmarkEnd w:id="1170"/>
      <w:bookmarkEnd w:id="1171"/>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r w:rsidRPr="001C0CC4">
        <w:t>Table 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172" w:name="_Toc45888132"/>
      <w:bookmarkStart w:id="1173" w:name="_Toc45888731"/>
      <w:bookmarkStart w:id="1174" w:name="_Toc59650015"/>
      <w:bookmarkStart w:id="1175" w:name="_Toc61357279"/>
      <w:bookmarkStart w:id="1176" w:name="_Toc61359053"/>
      <w:bookmarkStart w:id="1177" w:name="_Toc67915990"/>
      <w:bookmarkStart w:id="1178" w:name="_Toc75533534"/>
      <w:bookmarkStart w:id="1179" w:name="_Toc75819420"/>
      <w:bookmarkStart w:id="1180" w:name="_Toc76508264"/>
      <w:bookmarkStart w:id="1181" w:name="_Toc76717214"/>
      <w:bookmarkStart w:id="1182" w:name="_Toc83293855"/>
      <w:bookmarkStart w:id="1183" w:name="_Toc84334894"/>
      <w:r w:rsidRPr="00495FE7">
        <w:lastRenderedPageBreak/>
        <w:t>6.2</w:t>
      </w:r>
      <w:r>
        <w:t>B</w:t>
      </w:r>
      <w:r w:rsidRPr="00495FE7">
        <w:t>.2</w:t>
      </w:r>
      <w:r w:rsidRPr="00495FE7">
        <w:tab/>
        <w:t xml:space="preserve">UE maximum output power reduction for </w:t>
      </w:r>
      <w:r>
        <w:t>NR-DC</w:t>
      </w:r>
      <w:bookmarkEnd w:id="1172"/>
      <w:bookmarkEnd w:id="1173"/>
      <w:bookmarkEnd w:id="1174"/>
      <w:bookmarkEnd w:id="1175"/>
      <w:bookmarkEnd w:id="1176"/>
      <w:bookmarkEnd w:id="1177"/>
      <w:bookmarkEnd w:id="1178"/>
      <w:bookmarkEnd w:id="1179"/>
      <w:bookmarkEnd w:id="1180"/>
      <w:bookmarkEnd w:id="1181"/>
      <w:bookmarkEnd w:id="1182"/>
      <w:bookmarkEnd w:id="1183"/>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184" w:name="_Toc45888133"/>
      <w:bookmarkStart w:id="1185" w:name="_Toc45888732"/>
      <w:bookmarkStart w:id="1186" w:name="_Toc59650016"/>
      <w:bookmarkStart w:id="1187" w:name="_Toc61357280"/>
      <w:bookmarkStart w:id="1188" w:name="_Toc61359054"/>
      <w:bookmarkStart w:id="1189" w:name="_Toc67915991"/>
      <w:bookmarkStart w:id="1190" w:name="_Toc75533535"/>
      <w:bookmarkStart w:id="1191" w:name="_Toc75819421"/>
      <w:bookmarkStart w:id="1192" w:name="_Toc76508265"/>
      <w:bookmarkStart w:id="1193" w:name="_Toc76717215"/>
      <w:bookmarkStart w:id="1194" w:name="_Toc83293856"/>
      <w:bookmarkStart w:id="1195" w:name="_Toc84334895"/>
      <w:r w:rsidRPr="00495FE7">
        <w:t>6.2</w:t>
      </w:r>
      <w:r>
        <w:t>B.</w:t>
      </w:r>
      <w:r w:rsidRPr="00495FE7">
        <w:t>3</w:t>
      </w:r>
      <w:r w:rsidRPr="00495FE7">
        <w:tab/>
        <w:t xml:space="preserve">UE additional maximum output power reduction for </w:t>
      </w:r>
      <w:r>
        <w:t>NR-DC</w:t>
      </w:r>
      <w:bookmarkEnd w:id="1184"/>
      <w:bookmarkEnd w:id="1185"/>
      <w:bookmarkEnd w:id="1186"/>
      <w:bookmarkEnd w:id="1187"/>
      <w:bookmarkEnd w:id="1188"/>
      <w:bookmarkEnd w:id="1189"/>
      <w:bookmarkEnd w:id="1190"/>
      <w:bookmarkEnd w:id="1191"/>
      <w:bookmarkEnd w:id="1192"/>
      <w:bookmarkEnd w:id="1193"/>
      <w:bookmarkEnd w:id="1194"/>
      <w:bookmarkEnd w:id="1195"/>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196" w:name="_Toc67915992"/>
      <w:bookmarkStart w:id="1197" w:name="_Toc75533536"/>
      <w:bookmarkStart w:id="1198" w:name="_Toc75819422"/>
      <w:bookmarkStart w:id="1199" w:name="_Toc76508266"/>
      <w:bookmarkStart w:id="1200" w:name="_Toc76717216"/>
      <w:bookmarkStart w:id="1201" w:name="_Toc83293857"/>
      <w:bookmarkStart w:id="1202" w:name="_Toc84334896"/>
      <w:r w:rsidRPr="00495FE7">
        <w:t>6.2</w:t>
      </w:r>
      <w:r>
        <w:t>B.4</w:t>
      </w:r>
      <w:r w:rsidRPr="00495FE7">
        <w:tab/>
      </w:r>
      <w:r>
        <w:t>Configured output power</w:t>
      </w:r>
      <w:r w:rsidRPr="00495FE7">
        <w:t xml:space="preserve"> for </w:t>
      </w:r>
      <w:r>
        <w:t>NR-DC</w:t>
      </w:r>
      <w:bookmarkEnd w:id="1196"/>
      <w:bookmarkEnd w:id="1197"/>
      <w:bookmarkEnd w:id="1198"/>
      <w:bookmarkEnd w:id="1199"/>
      <w:bookmarkEnd w:id="1200"/>
      <w:bookmarkEnd w:id="1201"/>
      <w:bookmarkEnd w:id="1202"/>
    </w:p>
    <w:p w14:paraId="006F29B9" w14:textId="77777777" w:rsidR="00D145C7" w:rsidRPr="00495FE7" w:rsidRDefault="00D145C7" w:rsidP="00434294">
      <w:pPr>
        <w:pStyle w:val="Heading4"/>
      </w:pPr>
      <w:bookmarkStart w:id="1203" w:name="_Toc45888134"/>
      <w:bookmarkStart w:id="1204" w:name="_Toc45888733"/>
      <w:bookmarkStart w:id="1205" w:name="_Toc59650017"/>
      <w:bookmarkStart w:id="1206" w:name="_Toc61357281"/>
      <w:bookmarkStart w:id="1207" w:name="_Toc61359055"/>
      <w:bookmarkStart w:id="1208" w:name="_Toc67915993"/>
      <w:bookmarkStart w:id="1209" w:name="_Toc75533537"/>
      <w:bookmarkStart w:id="1210" w:name="_Toc75819423"/>
      <w:bookmarkStart w:id="1211" w:name="_Toc76508267"/>
      <w:bookmarkStart w:id="1212" w:name="_Toc76717217"/>
      <w:bookmarkStart w:id="1213" w:name="_Toc83293858"/>
      <w:bookmarkStart w:id="1214" w:name="_Toc84334897"/>
      <w:r w:rsidRPr="00495FE7">
        <w:t>6.2</w:t>
      </w:r>
      <w:r>
        <w:t>B</w:t>
      </w:r>
      <w:r w:rsidRPr="00495FE7">
        <w:t>.4.1</w:t>
      </w:r>
      <w:r w:rsidRPr="00495FE7">
        <w:tab/>
        <w:t>Configured transmitted power level</w:t>
      </w:r>
      <w:r>
        <w:t xml:space="preserve"> for NR-DC</w:t>
      </w:r>
      <w:bookmarkEnd w:id="1203"/>
      <w:bookmarkEnd w:id="1204"/>
      <w:bookmarkEnd w:id="1205"/>
      <w:bookmarkEnd w:id="1206"/>
      <w:bookmarkEnd w:id="1207"/>
      <w:bookmarkEnd w:id="1208"/>
      <w:bookmarkEnd w:id="1209"/>
      <w:bookmarkEnd w:id="1210"/>
      <w:bookmarkEnd w:id="1211"/>
      <w:bookmarkEnd w:id="1212"/>
      <w:bookmarkEnd w:id="1213"/>
      <w:bookmarkEnd w:id="1214"/>
    </w:p>
    <w:p w14:paraId="3DCCA8B6" w14:textId="77777777" w:rsidR="00E826F8" w:rsidRDefault="00E826F8" w:rsidP="00E826F8">
      <w:pPr>
        <w:rPr>
          <w:lang w:val="en-US"/>
        </w:rPr>
      </w:pPr>
      <w:r>
        <w:rPr>
          <w:rFonts w:eastAsia="Calibri"/>
          <w:lang w:val="en-US"/>
        </w:rPr>
        <w:t xml:space="preserve">The UE is allowed to set its 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val="en-US"/>
        </w:rPr>
        <w:t>as specified in clause 7.6.2 of [8]</w:t>
      </w:r>
      <w:r>
        <w:rPr>
          <w:rFonts w:eastAsia="Calibri"/>
          <w:lang w:val="en-US"/>
        </w:rPr>
        <w:t>.</w:t>
      </w:r>
      <w:r>
        <w:rPr>
          <w:lang w:eastAsia="ja-JP"/>
        </w:rPr>
        <w:t xml:space="preserve"> The UE is configured with an inter-CG power sharing mode by </w:t>
      </w:r>
      <w:r>
        <w:rPr>
          <w:i/>
          <w:iCs/>
          <w:lang w:eastAsia="ja-JP"/>
        </w:rPr>
        <w:t>NR-DC-PC-mode.</w:t>
      </w:r>
      <w:r>
        <w:rPr>
          <w:lang w:val="en-US"/>
        </w:rPr>
        <w:t>The requirements apply for one uplink serving cell configured per CG and for asynchronous and synchronous NR-DC if not otherwise stated.</w:t>
      </w:r>
    </w:p>
    <w:p w14:paraId="6F712781" w14:textId="77777777" w:rsidR="00E826F8" w:rsidRDefault="00E826F8" w:rsidP="00E826F8">
      <w:r>
        <w:t xml:space="preserve">Unless otherwise stated, the </w:t>
      </w:r>
      <w:r>
        <w:rPr>
          <w:lang w:bidi="bn-IN"/>
        </w:rPr>
        <w:t xml:space="preserve">configured maximum output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val="en-US" w:eastAsia="zh-CN"/>
        </w:rPr>
        <w:t>(</w:t>
      </w:r>
      <w:r>
        <w:rPr>
          <w:i/>
          <w:lang w:val="en-US" w:eastAsia="zh-CN"/>
        </w:rPr>
        <w:t>q</w:t>
      </w:r>
      <w:r>
        <w:rPr>
          <w:lang w:val="en-US" w:eastAsia="zh-CN"/>
        </w:rPr>
        <w:t xml:space="preserve">) </w:t>
      </w:r>
      <w:r>
        <w:t>in physical-channel</w:t>
      </w:r>
      <w:r>
        <w:rPr>
          <w:i/>
        </w:rPr>
        <w:t xml:space="preserve"> q </w:t>
      </w:r>
      <w:r>
        <w:t xml:space="preserve">for carrier </w:t>
      </w:r>
      <w:r>
        <w:rPr>
          <w:i/>
          <w:iCs/>
        </w:rPr>
        <w:t>f</w:t>
      </w:r>
      <w:r>
        <w:t xml:space="preserve"> of serving cell </w:t>
      </w:r>
      <w:r>
        <w:rPr>
          <w:i/>
          <w:iCs/>
        </w:rPr>
        <w:t>c</w:t>
      </w:r>
      <w:r>
        <w:t xml:space="preserve"> shall be set within the bounds if contained in the MCG,</w:t>
      </w:r>
    </w:p>
    <w:p w14:paraId="63057473"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MCG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MCG</w:t>
      </w:r>
      <w:r>
        <w:rPr>
          <w:lang w:eastAsia="zh-CN"/>
        </w:rPr>
        <w:t xml:space="preserve"> (</w:t>
      </w:r>
      <w:r>
        <w:rPr>
          <w:i/>
          <w:lang w:eastAsia="zh-CN"/>
        </w:rPr>
        <w:t>q</w:t>
      </w:r>
      <w:r>
        <w:rPr>
          <w:lang w:eastAsia="zh-CN"/>
        </w:rPr>
        <w:t>)</w:t>
      </w:r>
    </w:p>
    <w:p w14:paraId="635151E4" w14:textId="77777777" w:rsidR="00E826F8" w:rsidRDefault="00E826F8" w:rsidP="00E826F8">
      <w:pPr>
        <w:rPr>
          <w:lang w:eastAsia="zh-CN"/>
        </w:rPr>
      </w:pPr>
      <w:r>
        <w:rPr>
          <w:lang w:eastAsia="zh-CN"/>
        </w:rPr>
        <w:t xml:space="preserve">and the corresponding </w:t>
      </w:r>
      <w:r>
        <w:rPr>
          <w:lang w:bidi="bn-IN"/>
        </w:rPr>
        <w:t>P</w:t>
      </w:r>
      <w:r>
        <w:rPr>
          <w:vertAlign w:val="subscript"/>
          <w:lang w:bidi="bn-IN"/>
        </w:rPr>
        <w:t>CMAX_L,f,</w:t>
      </w:r>
      <w:r>
        <w:rPr>
          <w:i/>
          <w:vertAlign w:val="subscript"/>
          <w:lang w:bidi="bn-IN"/>
        </w:rPr>
        <w:t>c,</w:t>
      </w:r>
      <w:r>
        <w:rPr>
          <w:iCs/>
          <w:vertAlign w:val="subscript"/>
          <w:lang w:bidi="bn-IN"/>
        </w:rPr>
        <w:t>SCG</w:t>
      </w:r>
      <w:r>
        <w:rPr>
          <w:lang w:bidi="bn-IN"/>
        </w:rPr>
        <w:t xml:space="preserve"> (</w:t>
      </w:r>
      <w:r>
        <w:rPr>
          <w:i/>
          <w:iCs/>
          <w:lang w:bidi="bn-IN"/>
        </w:rPr>
        <w:t>q</w:t>
      </w:r>
      <w:r>
        <w:rPr>
          <w:lang w:bidi="bn-IN"/>
        </w:rPr>
        <w:t xml:space="preserve">) for a serving cell </w:t>
      </w:r>
      <w:r>
        <w:rPr>
          <w:lang w:eastAsia="zh-CN"/>
        </w:rPr>
        <w:t>contained in the SCG,</w:t>
      </w:r>
    </w:p>
    <w:p w14:paraId="41BF8A2B" w14:textId="77777777" w:rsidR="00E826F8" w:rsidRDefault="00E826F8" w:rsidP="00E826F8">
      <w:pPr>
        <w:pStyle w:val="EQ"/>
        <w:rPr>
          <w:lang w:eastAsia="zh-CN"/>
        </w:rPr>
      </w:pPr>
      <w:r>
        <w:rPr>
          <w:lang w:bidi="bn-IN"/>
        </w:rPr>
        <w:tab/>
        <w:t>P</w:t>
      </w:r>
      <w:r>
        <w:rPr>
          <w:vertAlign w:val="subscript"/>
          <w:lang w:bidi="bn-IN"/>
        </w:rPr>
        <w:t>CMAX_L,f,</w:t>
      </w:r>
      <w:r>
        <w:rPr>
          <w:i/>
          <w:vertAlign w:val="subscript"/>
          <w:lang w:bidi="bn-IN"/>
        </w:rPr>
        <w:t>c,</w:t>
      </w:r>
      <w:r>
        <w:rPr>
          <w:iCs/>
          <w:vertAlign w:val="subscript"/>
          <w:lang w:bidi="bn-IN"/>
        </w:rPr>
        <w:t>SCG</w:t>
      </w:r>
      <w:r>
        <w:rPr>
          <w:lang w:bidi="bn-IN"/>
        </w:rPr>
        <w:t xml:space="preserve"> </w:t>
      </w:r>
      <w:r>
        <w:rPr>
          <w:lang w:eastAsia="zh-CN"/>
        </w:rPr>
        <w:t>(</w:t>
      </w:r>
      <w:r>
        <w:rPr>
          <w:i/>
          <w:lang w:eastAsia="zh-CN"/>
        </w:rPr>
        <w:t>q</w:t>
      </w:r>
      <w:r>
        <w:rPr>
          <w:lang w:eastAsia="zh-CN"/>
        </w:rPr>
        <w:t xml:space="preserve">) </w:t>
      </w:r>
      <w:r>
        <w:rPr>
          <w:lang w:bidi="bn-IN"/>
        </w:rPr>
        <w:t xml:space="preserve">≤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w:t>
      </w:r>
      <w:r>
        <w:rPr>
          <w:i/>
          <w:lang w:eastAsia="zh-CN"/>
        </w:rPr>
        <w:t>q</w:t>
      </w:r>
      <w:r>
        <w:rPr>
          <w:lang w:eastAsia="zh-CN"/>
        </w:rPr>
        <w:t xml:space="preserve">) </w:t>
      </w:r>
      <w:r>
        <w:rPr>
          <w:lang w:bidi="bn-IN"/>
        </w:rPr>
        <w:t>≤  P</w:t>
      </w:r>
      <w:r>
        <w:rPr>
          <w:vertAlign w:val="subscript"/>
          <w:lang w:bidi="bn-IN"/>
        </w:rPr>
        <w:t>CMAX_H,f,</w:t>
      </w:r>
      <w:r>
        <w:rPr>
          <w:i/>
          <w:vertAlign w:val="subscript"/>
          <w:lang w:bidi="bn-IN"/>
        </w:rPr>
        <w:t>c</w:t>
      </w:r>
      <w:r>
        <w:rPr>
          <w:i/>
          <w:vertAlign w:val="subscript"/>
          <w:lang w:eastAsia="zh-CN" w:bidi="bn-IN"/>
        </w:rPr>
        <w:t>,</w:t>
      </w:r>
      <w:r>
        <w:rPr>
          <w:iCs/>
          <w:vertAlign w:val="subscript"/>
          <w:lang w:bidi="bn-IN"/>
        </w:rPr>
        <w:t>SCG</w:t>
      </w:r>
      <w:r>
        <w:rPr>
          <w:lang w:eastAsia="zh-CN"/>
        </w:rPr>
        <w:t xml:space="preserve"> (</w:t>
      </w:r>
      <w:r>
        <w:rPr>
          <w:i/>
          <w:lang w:eastAsia="zh-CN"/>
        </w:rPr>
        <w:t>q</w:t>
      </w:r>
      <w:r>
        <w:rPr>
          <w:lang w:eastAsia="zh-CN"/>
        </w:rPr>
        <w:t>)</w:t>
      </w:r>
    </w:p>
    <w:p w14:paraId="6C247480" w14:textId="77777777" w:rsidR="00E826F8" w:rsidRDefault="00E826F8" w:rsidP="00E826F8">
      <w:pPr>
        <w:spacing w:after="160" w:line="256" w:lineRule="auto"/>
      </w:pPr>
      <w:r>
        <w:t xml:space="preserve">where </w:t>
      </w:r>
      <w:r>
        <w:rPr>
          <w:lang w:eastAsia="zh-CN"/>
        </w:rPr>
        <w:t>P</w:t>
      </w:r>
      <w:r>
        <w:rPr>
          <w:vertAlign w:val="subscript"/>
          <w:lang w:eastAsia="zh-CN"/>
        </w:rPr>
        <w:t>CMAX_L,f,c,MCG</w:t>
      </w:r>
      <w:r>
        <w:rPr>
          <w:lang w:eastAsia="zh-CN"/>
        </w:rPr>
        <w:t>, P</w:t>
      </w:r>
      <w:r>
        <w:rPr>
          <w:vertAlign w:val="subscript"/>
          <w:lang w:eastAsia="zh-CN"/>
        </w:rPr>
        <w:t>CMAX_H,f,c,MCG</w:t>
      </w:r>
      <w:r>
        <w:rPr>
          <w:lang w:eastAsia="zh-CN"/>
        </w:rPr>
        <w:t>, P</w:t>
      </w:r>
      <w:r>
        <w:rPr>
          <w:vertAlign w:val="subscript"/>
          <w:lang w:eastAsia="zh-CN"/>
        </w:rPr>
        <w:t>CMAX_L,f,c,SCG</w:t>
      </w:r>
      <w:r>
        <w:rPr>
          <w:lang w:eastAsia="zh-CN"/>
        </w:rPr>
        <w:t xml:space="preserve"> and P</w:t>
      </w:r>
      <w:r>
        <w:rPr>
          <w:vertAlign w:val="subscript"/>
          <w:lang w:eastAsia="zh-CN"/>
        </w:rPr>
        <w:t>CMAX_H,f,c,SCG</w:t>
      </w:r>
      <w:r>
        <w:rPr>
          <w:lang w:eastAsia="zh-CN"/>
        </w:rPr>
        <w:t xml:space="preserve"> </w:t>
      </w:r>
      <w:r>
        <w:rPr>
          <w:lang w:val="en-US" w:bidi="bn-IN"/>
        </w:rPr>
        <w:t xml:space="preserve">are the limits for a serving cell </w:t>
      </w:r>
      <w:r>
        <w:rPr>
          <w:i/>
          <w:iCs/>
          <w:lang w:val="en-US" w:bidi="bn-IN"/>
        </w:rPr>
        <w:t>c</w:t>
      </w:r>
      <w:r>
        <w:rPr>
          <w:lang w:val="en-US" w:bidi="bn-IN"/>
        </w:rPr>
        <w:t xml:space="preserve"> as specified in clause 6.2.4</w:t>
      </w:r>
      <w:r>
        <w:t xml:space="preserve"> modified as follows:</w:t>
      </w:r>
    </w:p>
    <w:p w14:paraId="4D964D62" w14:textId="77777777" w:rsidR="00E826F8" w:rsidRDefault="00E826F8" w:rsidP="00E826F8">
      <w:pPr>
        <w:pStyle w:val="EQ"/>
        <w:jc w:val="center"/>
        <w:rPr>
          <w:lang w:eastAsia="zh-CN"/>
        </w:rPr>
      </w:pPr>
      <w:bookmarkStart w:id="1215" w:name="OLE_LINK8"/>
      <w:bookmarkStart w:id="1216" w:name="OLE_LINK26"/>
      <w:r>
        <w:rPr>
          <w:lang w:eastAsia="zh-CN"/>
        </w:rPr>
        <w:t>P</w:t>
      </w:r>
      <w:r>
        <w:rPr>
          <w:vertAlign w:val="subscript"/>
          <w:lang w:eastAsia="zh-CN"/>
        </w:rPr>
        <w:t>CMAX_L,f,c,</w:t>
      </w:r>
      <w:bookmarkEnd w:id="1215"/>
      <w:r>
        <w:rPr>
          <w:vertAlign w:val="subscript"/>
          <w:lang w:eastAsia="zh-CN"/>
        </w:rPr>
        <w:t>MCG</w:t>
      </w:r>
      <w:bookmarkEnd w:id="1216"/>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w:t>
      </w:r>
      <w:r>
        <w:rPr>
          <w:rFonts w:hint="eastAsia"/>
          <w:lang w:val="en-US" w:eastAsia="zh-CN"/>
        </w:rPr>
        <w:t xml:space="preserve"> </w:t>
      </w:r>
      <w:r>
        <w:rPr>
          <w:lang w:eastAsia="zh-CN"/>
        </w:rPr>
        <w:t>P</w:t>
      </w:r>
      <w:r>
        <w:rPr>
          <w:vertAlign w:val="subscript"/>
          <w:lang w:eastAsia="zh-CN"/>
        </w:rPr>
        <w:t>NR</w:t>
      </w:r>
      <w:r>
        <w:rPr>
          <w:lang w:eastAsia="zh-CN"/>
        </w:rPr>
        <w:t>) – ∆T</w:t>
      </w:r>
      <w:r>
        <w:rPr>
          <w:vertAlign w:val="subscript"/>
          <w:lang w:eastAsia="zh-CN"/>
        </w:rPr>
        <w:t>C,c</w:t>
      </w:r>
      <w:r>
        <w:rPr>
          <w:lang w:eastAsia="zh-CN"/>
        </w:rPr>
        <w:t>, (</w:t>
      </w:r>
      <w:bookmarkStart w:id="1217" w:name="OLE_LINK1"/>
      <w:bookmarkStart w:id="1218" w:name="OLE_LINK4"/>
      <w:r>
        <w:rPr>
          <w:lang w:eastAsia="zh-CN"/>
        </w:rPr>
        <w:t>P</w:t>
      </w:r>
      <w:r>
        <w:rPr>
          <w:vertAlign w:val="subscript"/>
          <w:lang w:eastAsia="zh-CN"/>
        </w:rPr>
        <w:t>PowerClass</w:t>
      </w:r>
      <w:bookmarkEnd w:id="1217"/>
      <w:bookmarkEnd w:id="1218"/>
      <w:r>
        <w:rPr>
          <w:rFonts w:hint="eastAsia"/>
          <w:vertAlign w:val="subscript"/>
          <w:lang w:val="en-US" w:eastAsia="zh-CN"/>
        </w:rPr>
        <w:t>,NR-DC</w:t>
      </w:r>
      <w:r>
        <w:rPr>
          <w:lang w:eastAsia="zh-CN"/>
        </w:rPr>
        <w:t xml:space="preserve"> – </w:t>
      </w:r>
      <w:bookmarkStart w:id="1219" w:name="OLE_LINK5"/>
      <w:r>
        <w:rPr>
          <w:lang w:eastAsia="zh-CN"/>
        </w:rPr>
        <w:t>ΔP</w:t>
      </w:r>
      <w:r>
        <w:rPr>
          <w:vertAlign w:val="subscript"/>
          <w:lang w:eastAsia="zh-CN"/>
        </w:rPr>
        <w:t>PowerClass</w:t>
      </w:r>
      <w:bookmarkEnd w:id="1219"/>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1A237E3F" w14:textId="77777777" w:rsidR="00E826F8" w:rsidRDefault="00E826F8" w:rsidP="00E826F8">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xml:space="preserve">, </w:t>
      </w:r>
      <w:bookmarkStart w:id="1220" w:name="OLE_LINK12"/>
      <w:r>
        <w:rPr>
          <w:lang w:eastAsia="zh-CN"/>
        </w:rPr>
        <w:t>P</w:t>
      </w:r>
      <w:r>
        <w:rPr>
          <w:vertAlign w:val="subscript"/>
          <w:lang w:eastAsia="zh-CN"/>
        </w:rPr>
        <w:t>EMAX,NR-DC</w:t>
      </w:r>
      <w:bookmarkEnd w:id="1220"/>
      <w:r>
        <w:rPr>
          <w:lang w:eastAsia="zh-CN"/>
        </w:rPr>
        <w:t>, P</w:t>
      </w:r>
      <w:r>
        <w:rPr>
          <w:vertAlign w:val="subscript"/>
          <w:lang w:eastAsia="zh-CN"/>
        </w:rPr>
        <w:t>NR</w:t>
      </w:r>
      <w:r>
        <w:rPr>
          <w:lang w:eastAsia="zh-CN"/>
        </w:rPr>
        <w:t>,</w:t>
      </w:r>
      <w:r>
        <w:rPr>
          <w:rFonts w:hint="eastAsia"/>
          <w:lang w:val="en-US" w:eastAsia="zh-CN"/>
        </w:rPr>
        <w:t xml:space="preserve"> </w:t>
      </w:r>
      <w:r>
        <w:rPr>
          <w:lang w:eastAsia="zh-CN"/>
        </w:rPr>
        <w:t>P</w:t>
      </w:r>
      <w:r>
        <w:rPr>
          <w:vertAlign w:val="subscript"/>
          <w:lang w:eastAsia="zh-CN"/>
        </w:rPr>
        <w:t>PowerClass</w:t>
      </w:r>
      <w:r>
        <w:rPr>
          <w:rFonts w:hint="eastAsia"/>
          <w:vertAlign w:val="subscript"/>
          <w:lang w:val="en-US" w:eastAsia="zh-CN"/>
        </w:rPr>
        <w:t>, 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w:t>
      </w:r>
    </w:p>
    <w:p w14:paraId="5EAF01F7" w14:textId="77777777" w:rsidR="00E826F8" w:rsidRDefault="00E826F8" w:rsidP="00E826F8">
      <w:pPr>
        <w:rPr>
          <w:lang w:eastAsia="zh-CN"/>
        </w:rPr>
      </w:pPr>
      <w:r>
        <w:rPr>
          <w:lang w:eastAsia="zh-CN"/>
        </w:rPr>
        <w:t>for the MCG and</w:t>
      </w:r>
    </w:p>
    <w:p w14:paraId="7AEB3AB7" w14:textId="77777777" w:rsidR="00E826F8" w:rsidRDefault="00E826F8" w:rsidP="00E826F8">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ΔP</w:t>
      </w:r>
      <w:r>
        <w:rPr>
          <w:vertAlign w:val="subscript"/>
          <w:lang w:eastAsia="zh-CN"/>
        </w:rPr>
        <w:t>PowerClass</w:t>
      </w:r>
      <w:r>
        <w:rPr>
          <w:rFonts w:hint="eastAsia"/>
          <w:vertAlign w:val="subscript"/>
          <w:lang w:val="en-US" w:eastAsia="zh-CN"/>
        </w:rPr>
        <w:t>,NR-DC</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2D388474" w14:textId="77777777" w:rsidR="00E826F8" w:rsidRDefault="00E826F8" w:rsidP="00E826F8">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rFonts w:hint="eastAsia"/>
          <w:vertAlign w:val="subscript"/>
          <w:lang w:val="en-US" w:eastAsia="zh-CN"/>
        </w:rPr>
        <w:t>,NR-DC</w:t>
      </w:r>
      <w:r>
        <w:rPr>
          <w:lang w:eastAsia="zh-CN"/>
        </w:rPr>
        <w:t xml:space="preserve"> – </w:t>
      </w:r>
      <w:bookmarkStart w:id="1221" w:name="OLE_LINK25"/>
      <w:r>
        <w:rPr>
          <w:lang w:eastAsia="zh-CN"/>
        </w:rPr>
        <w:t>ΔP</w:t>
      </w:r>
      <w:r>
        <w:rPr>
          <w:vertAlign w:val="subscript"/>
          <w:lang w:eastAsia="zh-CN"/>
        </w:rPr>
        <w:t>PowerClass</w:t>
      </w:r>
      <w:bookmarkEnd w:id="1221"/>
      <w:r>
        <w:rPr>
          <w:rFonts w:hint="eastAsia"/>
          <w:vertAlign w:val="subscript"/>
          <w:lang w:val="en-US" w:eastAsia="zh-CN"/>
        </w:rPr>
        <w:t>,NR-DC</w:t>
      </w:r>
      <w:r>
        <w:rPr>
          <w:lang w:eastAsia="zh-CN"/>
        </w:rPr>
        <w:t>}</w:t>
      </w:r>
    </w:p>
    <w:p w14:paraId="6C3E2749" w14:textId="77777777" w:rsidR="00E826F8" w:rsidRDefault="00E826F8" w:rsidP="00E826F8">
      <w:r>
        <w:t>for the SCG, where</w:t>
      </w:r>
    </w:p>
    <w:p w14:paraId="277610DC" w14:textId="77777777" w:rsidR="00E826F8" w:rsidRDefault="00E826F8" w:rsidP="00E826F8">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77718CC7" w14:textId="77777777" w:rsidR="00E826F8" w:rsidRDefault="00E826F8" w:rsidP="0087736F">
      <w:pPr>
        <w:pStyle w:val="B10"/>
        <w:spacing w:after="0"/>
        <w:rPr>
          <w:lang w:eastAsia="zh-CN"/>
        </w:rPr>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A32ABB9" w14:textId="77777777" w:rsidR="00E826F8" w:rsidRDefault="00E826F8" w:rsidP="00E826F8">
      <w:pPr>
        <w:pStyle w:val="B10"/>
        <w:rPr>
          <w:lang w:eastAsia="zh-CN"/>
        </w:rPr>
      </w:pPr>
      <w:r>
        <w:rPr>
          <w:rFonts w:hint="eastAsia"/>
          <w:lang w:val="en-US" w:eastAsia="zh-CN"/>
        </w:rPr>
        <w:t>-</w:t>
      </w:r>
      <w:r>
        <w:rPr>
          <w:rFonts w:hint="eastAsia"/>
          <w:lang w:val="en-US" w:eastAsia="zh-CN"/>
        </w:rPr>
        <w:tab/>
      </w:r>
      <w:bookmarkStart w:id="1222" w:name="OLE_LINK6"/>
      <w:r>
        <w:rPr>
          <w:lang w:eastAsia="zh-CN"/>
        </w:rPr>
        <w:t>P</w:t>
      </w:r>
      <w:r>
        <w:rPr>
          <w:vertAlign w:val="subscript"/>
          <w:lang w:eastAsia="zh-CN"/>
        </w:rPr>
        <w:t>PowerClass</w:t>
      </w:r>
      <w:r>
        <w:rPr>
          <w:rFonts w:hint="eastAsia"/>
          <w:vertAlign w:val="subscript"/>
          <w:lang w:val="en-US" w:eastAsia="zh-CN"/>
        </w:rPr>
        <w:t>,NR-DC</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bookmarkEnd w:id="1222"/>
    </w:p>
    <w:p w14:paraId="64F2B4BE"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4E0CC360"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AB0185C" w14:textId="77777777" w:rsidR="00E826F8" w:rsidRDefault="00E826F8" w:rsidP="00E826F8">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30A35D23" w14:textId="77777777" w:rsidR="00E826F8" w:rsidRDefault="00E826F8" w:rsidP="00E826F8">
      <w:pPr>
        <w:overflowPunct w:val="0"/>
        <w:autoSpaceDE w:val="0"/>
        <w:autoSpaceDN w:val="0"/>
        <w:adjustRightInd w:val="0"/>
        <w:spacing w:after="120" w:line="256" w:lineRule="auto"/>
        <w:ind w:firstLine="280"/>
        <w:textAlignment w:val="baseline"/>
        <w:rPr>
          <w:lang w:val="en-US" w:eastAsia="zh-CN"/>
        </w:rPr>
      </w:pPr>
      <w:r>
        <w:rPr>
          <w:lang w:val="en-US" w:eastAsia="zh-CN"/>
        </w:rPr>
        <w:t>-</w:t>
      </w:r>
      <w:r>
        <w:rPr>
          <w:lang w:val="en-US" w:eastAsia="zh-CN"/>
        </w:rPr>
        <w:tab/>
      </w:r>
      <w:r>
        <w:rPr>
          <w:lang w:eastAsia="zh-CN"/>
        </w:rPr>
        <w:t>ΔP</w:t>
      </w:r>
      <w:r>
        <w:rPr>
          <w:vertAlign w:val="subscript"/>
          <w:lang w:eastAsia="zh-CN"/>
        </w:rPr>
        <w:t>PowerClass</w:t>
      </w:r>
      <w:r>
        <w:rPr>
          <w:rFonts w:hint="eastAsia"/>
          <w:vertAlign w:val="subscript"/>
          <w:lang w:val="en-US" w:eastAsia="zh-CN"/>
        </w:rPr>
        <w:t>,NR-DC</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0638C7C8" w14:textId="77777777" w:rsidR="00E826F8" w:rsidRDefault="00E826F8" w:rsidP="00E826F8">
      <w:pPr>
        <w:spacing w:after="160" w:line="256" w:lineRule="auto"/>
        <w:rPr>
          <w:rFonts w:eastAsia="Times New Roman"/>
          <w:lang w:eastAsia="ja-JP"/>
        </w:rPr>
      </w:pPr>
      <w:r>
        <w:rPr>
          <w:rFonts w:eastAsia="Calibri"/>
          <w:lang w:val="en-US"/>
        </w:rPr>
        <w:t xml:space="preserve">For a UE </w:t>
      </w:r>
      <w:r>
        <w:t xml:space="preserve">provided with </w:t>
      </w:r>
      <w:r>
        <w:rPr>
          <w:i/>
          <w:iCs/>
          <w:lang w:eastAsia="ja-JP"/>
        </w:rPr>
        <w:t>NR-DC-PC-mode</w:t>
      </w:r>
      <w:r>
        <w:rPr>
          <w:lang w:eastAsia="ja-JP"/>
        </w:rPr>
        <w:t xml:space="preserve"> = </w:t>
      </w:r>
      <w:r>
        <w:rPr>
          <w:i/>
          <w:lang w:eastAsia="ja-JP"/>
        </w:rPr>
        <w:t>Semi-static-mode1</w:t>
      </w:r>
      <w:r>
        <w:rPr>
          <w:lang w:eastAsia="ja-JP"/>
        </w:rPr>
        <w:t xml:space="preserve">, </w:t>
      </w:r>
    </w:p>
    <w:p w14:paraId="4B5502BF" w14:textId="77777777" w:rsidR="00E826F8" w:rsidRDefault="00E826F8" w:rsidP="00E826F8">
      <w:pPr>
        <w:pStyle w:val="EQ"/>
        <w:rPr>
          <w:lang w:val="en-US"/>
        </w:rPr>
      </w:pPr>
      <w:r>
        <w:rPr>
          <w:lang w:val="en-US" w:eastAsia="zh-CN"/>
        </w:rPr>
        <w:lastRenderedPageBreak/>
        <w:tab/>
      </w:r>
      <m:oMath>
        <m:sSubSup>
          <m:sSubSupPr>
            <m:ctrlPr>
              <w:rPr>
                <w:rFonts w:ascii="Cambria Math" w:eastAsia="Calibri" w:hAnsi="Cambria Math"/>
                <w:i/>
                <w:lang w:val="en-US" w:eastAsia="zh-CN"/>
              </w:rPr>
            </m:ctrlPr>
          </m:sSubSupPr>
          <m:e>
            <w:bookmarkStart w:id="1223" w:name="OLE_LINK29"/>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w:bookmarkEnd w:id="1223"/>
          </m:sup>
        </m:sSubSup>
      </m:oMath>
      <w:r>
        <w:rPr>
          <w:rFonts w:eastAsia="Calibri"/>
          <w:lang w:val="en-US" w:eastAsia="zh-CN"/>
        </w:rPr>
        <w:t xml:space="preserve"> = </w:t>
      </w:r>
      <w:bookmarkStart w:id="1224" w:name="OLE_LINK31"/>
      <w:r>
        <w:rPr>
          <w:lang w:val="en-US"/>
        </w:rPr>
        <w:t>MIN{</w:t>
      </w:r>
      <w:bookmarkStart w:id="1225" w:name="OLE_LINK30"/>
      <w:r>
        <w:rPr>
          <w:lang w:val="en-US"/>
        </w:rPr>
        <w:t>P</w:t>
      </w:r>
      <w:r>
        <w:rPr>
          <w:vertAlign w:val="subscript"/>
          <w:lang w:val="en-US"/>
        </w:rPr>
        <w:t>EMAX, NR-DC</w:t>
      </w:r>
      <w:r>
        <w:rPr>
          <w:lang w:val="en-US"/>
        </w:rPr>
        <w:t>, P</w:t>
      </w:r>
      <w:r>
        <w:rPr>
          <w:vertAlign w:val="subscript"/>
          <w:lang w:val="en-US"/>
        </w:rPr>
        <w:t>PowerClass</w:t>
      </w:r>
      <w:bookmarkEnd w:id="1225"/>
      <w:r>
        <w:rPr>
          <w:rFonts w:hint="eastAsia"/>
          <w:vertAlign w:val="subscript"/>
          <w:lang w:val="en-US" w:eastAsia="zh-CN"/>
        </w:rPr>
        <w:t>,NR-DC</w:t>
      </w:r>
      <w:r>
        <w:rPr>
          <w:lang w:val="en-US"/>
        </w:rPr>
        <w:t xml:space="preserve">} </w:t>
      </w:r>
      <w:bookmarkEnd w:id="1224"/>
      <w:r>
        <w:rPr>
          <w:lang w:val="en-US"/>
        </w:rPr>
        <w:t>+ 0.3 dB</w:t>
      </w:r>
    </w:p>
    <w:p w14:paraId="175730FB" w14:textId="77777777" w:rsidR="00E826F8" w:rsidRDefault="00E826F8" w:rsidP="00E826F8">
      <w:pPr>
        <w:rPr>
          <w:rFonts w:eastAsia="Calibri"/>
          <w:lang w:val="en-US"/>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w:t>
      </w:r>
    </w:p>
    <w:p w14:paraId="06FECDA0" w14:textId="77777777" w:rsidR="00E826F8" w:rsidRDefault="00E826F8" w:rsidP="00E826F8">
      <w:r>
        <w:rPr>
          <w:rFonts w:eastAsia="Calibri"/>
          <w:lang w:val="en-US"/>
        </w:rPr>
        <w:t xml:space="preserve">If for </w:t>
      </w:r>
      <w:r>
        <w:rPr>
          <w:lang w:eastAsia="ja-JP"/>
        </w:rPr>
        <w:t xml:space="preserve">synchronous NR-DC operation </w:t>
      </w:r>
      <w:r>
        <w:t xml:space="preserve">a UE is provided </w:t>
      </w:r>
      <w:r>
        <w:rPr>
          <w:i/>
          <w:iCs/>
          <w:lang w:eastAsia="ja-JP"/>
        </w:rPr>
        <w:t>NR-DC-PC-mode</w:t>
      </w:r>
      <w:r>
        <w:rPr>
          <w:lang w:eastAsia="ja-JP"/>
        </w:rPr>
        <w:t xml:space="preserve"> = </w:t>
      </w:r>
      <w:r>
        <w:rPr>
          <w:i/>
          <w:lang w:eastAsia="ja-JP"/>
        </w:rPr>
        <w:t>Semi-static-mode2</w:t>
      </w:r>
      <w:r>
        <w:rPr>
          <w:lang w:eastAsia="ja-JP"/>
        </w:rPr>
        <w:t xml:space="preserve">, 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78232EB1" w14:textId="77777777" w:rsidR="00E826F8" w:rsidRDefault="00E826F8" w:rsidP="00E826F8">
      <w:pPr>
        <w:pStyle w:val="B10"/>
      </w:pPr>
      <w:r>
        <w:t>-</w:t>
      </w:r>
      <w:r>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 the MCG/SCG is indicated as uplink or flexible to a UE by </w:t>
      </w:r>
      <w:r>
        <w:rPr>
          <w:i/>
          <w:iCs/>
        </w:rPr>
        <w:t>tdd</w:t>
      </w:r>
      <w:r>
        <w:rPr>
          <w:i/>
          <w:lang w:val="en-US"/>
        </w:rPr>
        <w:t>-</w:t>
      </w:r>
      <w:r>
        <w:rPr>
          <w:i/>
        </w:rPr>
        <w:t>UL-DL-</w:t>
      </w:r>
      <w:r>
        <w:rPr>
          <w:i/>
          <w:lang w:val="en-US"/>
        </w:rPr>
        <w:t>C</w:t>
      </w:r>
      <w:r>
        <w:rPr>
          <w:i/>
        </w:rPr>
        <w:t>onfiguration</w:t>
      </w:r>
      <w:r>
        <w:rPr>
          <w:i/>
          <w:lang w:val="en-US"/>
        </w:rPr>
        <w:t>C</w:t>
      </w:r>
      <w:r>
        <w:rPr>
          <w:i/>
        </w:rPr>
        <w:t>ommon</w:t>
      </w:r>
      <w:r>
        <w:t xml:space="preserve"> and </w:t>
      </w:r>
      <w:r>
        <w:rPr>
          <w:i/>
          <w:iCs/>
        </w:rPr>
        <w:t>tdd</w:t>
      </w:r>
      <w:r>
        <w:rPr>
          <w:lang w:val="en-US"/>
        </w:rPr>
        <w:t>-</w:t>
      </w:r>
      <w:r>
        <w:rPr>
          <w:i/>
        </w:rPr>
        <w:t>UL-DL-</w:t>
      </w:r>
      <w:r>
        <w:rPr>
          <w:i/>
          <w:lang w:val="en-US"/>
        </w:rPr>
        <w:t>C</w:t>
      </w:r>
      <w:r>
        <w:rPr>
          <w:i/>
        </w:rPr>
        <w:t>onfiguration</w:t>
      </w:r>
      <w:r>
        <w:rPr>
          <w:i/>
          <w:lang w:val="en-US"/>
        </w:rPr>
        <w:t>D</w:t>
      </w:r>
      <w:r>
        <w:rPr>
          <w:i/>
        </w:rPr>
        <w:t>edicated</w:t>
      </w:r>
      <w:r>
        <w:t xml:space="preserve">, if provided, overlaps with a symbol for any 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the UE determines a maximum power for the transmission on the SCG/MCG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
          <w:vertAlign w:val="subscript"/>
          <w:lang w:bidi="bn-IN"/>
        </w:rPr>
        <w:t xml:space="preserve"> </w:t>
      </w:r>
      <w:r>
        <w:rPr>
          <w:lang w:eastAsia="zh-CN"/>
        </w:rPr>
        <w:t xml:space="preserve">or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Cs/>
          <w:lang w:bidi="bn-IN"/>
        </w:rPr>
        <w:t xml:space="preserve"> </w:t>
      </w:r>
      <w:r>
        <w:t xml:space="preserve">for the SCG or MSG, respectively, </w:t>
      </w:r>
    </w:p>
    <w:p w14:paraId="78C325A6" w14:textId="77777777" w:rsidR="00E826F8" w:rsidRDefault="00E826F8" w:rsidP="00E826F8">
      <w:pPr>
        <w:pStyle w:val="B10"/>
      </w:pPr>
      <w:r>
        <w:t>-</w:t>
      </w:r>
      <w:r>
        <w:tab/>
      </w:r>
      <w:r>
        <w:rPr>
          <w:lang w:val="en-US"/>
        </w:rPr>
        <w:t xml:space="preserve">otherwise (i.e. an </w:t>
      </w:r>
      <w:r>
        <w:t xml:space="preserve">ongoing transmission </w:t>
      </w:r>
      <w:r>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of the SCG/MCG overlaps</w:t>
      </w:r>
      <w:r>
        <w:rPr>
          <w:lang w:val="en-US"/>
        </w:rPr>
        <w:t xml:space="preserve"> with only semi-static downlink symbols</w:t>
      </w:r>
      <w:r>
        <w:t xml:space="preserve"> within slot </w:t>
      </w:r>
      <m:oMath>
        <m:sSub>
          <m:sSubPr>
            <m:ctrlPr>
              <w:rPr>
                <w:rFonts w:ascii="Cambria Math" w:hAnsi="Cambria Math"/>
                <w:i/>
              </w:rPr>
            </m:ctrlPr>
          </m:sSubPr>
          <m:e>
            <m:r>
              <w:rPr>
                <w:rFonts w:ascii="Cambria Math"/>
              </w:rPr>
              <m:t>i</m:t>
            </m:r>
          </m:e>
          <m:sub>
            <m:r>
              <w:rPr>
                <w:rFonts w:ascii="Cambria Math"/>
              </w:rPr>
              <m:t>1</m:t>
            </m:r>
          </m:sub>
        </m:sSub>
      </m:oMath>
      <w:r>
        <w:t xml:space="preserve"> of the MCG/SCG</w:t>
      </w:r>
      <w:r>
        <w:rPr>
          <w:lang w:val="en-US"/>
        </w:rPr>
        <w:t>), t</w:t>
      </w:r>
      <w:r>
        <w:t xml:space="preserve">he UE determines a maximum power for the </w:t>
      </w:r>
      <w:r>
        <w:rPr>
          <w:rFonts w:eastAsia="DengXian"/>
        </w:rPr>
        <w:t>transmission on</w:t>
      </w:r>
      <w:r>
        <w:t xml:space="preserve"> MCG or the SCG</w:t>
      </w:r>
      <w:r>
        <w:rPr>
          <w:lang w:val="en-US"/>
        </w:rPr>
        <w:t xml:space="preserve"> 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using the configured maximum power as specified in clause 6.2.4.</w:t>
      </w:r>
    </w:p>
    <w:p w14:paraId="71883A20"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indicate</w:t>
      </w:r>
      <w:r>
        <w:rPr>
          <w:lang w:val="en-US" w:eastAsia="ja-JP"/>
        </w:rPr>
        <w:t>s</w:t>
      </w:r>
      <w:r>
        <w:rPr>
          <w:lang w:eastAsia="ja-JP"/>
        </w:rPr>
        <w:t xml:space="preserve"> a capability for dynamic power sharing</w:t>
      </w:r>
      <w:r>
        <w:rPr>
          <w:lang w:val="en-US" w:eastAsia="ja-JP"/>
        </w:rPr>
        <w:t xml:space="preserve"> between the MCG and the SCG and </w:t>
      </w:r>
      <w:r>
        <w:rPr>
          <w:rFonts w:eastAsia="Calibri"/>
          <w:lang w:val="en-US"/>
        </w:rPr>
        <w:t xml:space="preserve">is </w:t>
      </w:r>
      <w:r>
        <w:t xml:space="preserve">provided with </w:t>
      </w:r>
      <w:r>
        <w:rPr>
          <w:i/>
          <w:iCs/>
          <w:lang w:eastAsia="ja-JP"/>
        </w:rPr>
        <w:t>NR-DC-PC-mode = Dynamic</w:t>
      </w:r>
      <w:r>
        <w:rPr>
          <w:lang w:eastAsia="ja-JP"/>
        </w:rPr>
        <w:t xml:space="preserve">, </w:t>
      </w:r>
    </w:p>
    <w:p w14:paraId="122AE253"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12395802" w14:textId="77777777" w:rsidR="00E826F8" w:rsidRDefault="00E826F8" w:rsidP="00E826F8">
      <w:pPr>
        <w:rPr>
          <w:rFonts w:eastAsia="Times New Roma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 xml:space="preserve"> except </w:t>
      </w:r>
    </w:p>
    <w:p w14:paraId="3CF1EDA3" w14:textId="77777777" w:rsidR="00E826F8" w:rsidRDefault="00E826F8" w:rsidP="00E826F8">
      <w:pPr>
        <w:pStyle w:val="B10"/>
      </w:pPr>
      <w:r>
        <w:t>-</w:t>
      </w:r>
      <w:r>
        <w:tab/>
        <w:t xml:space="preserve">if UE transmission(s)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do not overlap in time with any UE transmission(s) on the SCG or the MCG, respectively, the UE determines a maximum transmission power in </w:t>
      </w:r>
      <w:r>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t xml:space="preserve"> of the MCG </w:t>
      </w:r>
      <w:r>
        <w:rPr>
          <w:lang w:eastAsia="zh-CN"/>
        </w:rPr>
        <w:t xml:space="preserve">or in </w:t>
      </w:r>
      <w:r>
        <w:t xml:space="preserve">slot </w:t>
      </w:r>
      <m:oMath>
        <m:sSub>
          <m:sSubPr>
            <m:ctrlPr>
              <w:rPr>
                <w:rFonts w:ascii="Cambria Math" w:hAnsi="Cambria Math"/>
                <w:i/>
              </w:rPr>
            </m:ctrlPr>
          </m:sSubPr>
          <m:e>
            <m:r>
              <w:rPr>
                <w:rFonts w:ascii="Cambria Math"/>
              </w:rPr>
              <m:t>i</m:t>
            </m:r>
          </m:e>
          <m:sub>
            <m:r>
              <w:rPr>
                <w:rFonts w:ascii="Cambria Math"/>
              </w:rPr>
              <m:t>2</m:t>
            </m:r>
          </m:sub>
        </m:sSub>
      </m:oMath>
      <w:r>
        <w:rPr>
          <w:rFonts w:hint="eastAsia"/>
          <w:lang w:eastAsia="zh-CN"/>
        </w:rPr>
        <w:t xml:space="preserve"> </w:t>
      </w:r>
      <w:r>
        <w:rPr>
          <w:lang w:eastAsia="zh-CN"/>
        </w:rPr>
        <w:t>of the SCG</w:t>
      </w:r>
      <w:r>
        <w:t xml:space="preserve"> using the configured maximum power as specified in clause 6.2.4.</w:t>
      </w:r>
    </w:p>
    <w:p w14:paraId="283666CD" w14:textId="77777777" w:rsidR="00E826F8" w:rsidRDefault="00E826F8" w:rsidP="00E826F8">
      <w:pPr>
        <w:spacing w:after="160" w:line="256" w:lineRule="auto"/>
        <w:rPr>
          <w:lang w:eastAsia="ja-JP"/>
        </w:rPr>
      </w:pPr>
      <w:r>
        <w:t xml:space="preserve">If </w:t>
      </w:r>
      <w:r>
        <w:rPr>
          <w:rFonts w:eastAsia="Calibri"/>
          <w:lang w:val="en-US"/>
        </w:rPr>
        <w:t xml:space="preserve">a UE </w:t>
      </w:r>
      <w:r>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t xml:space="preserve">provided with </w:t>
      </w:r>
      <w:r>
        <w:rPr>
          <w:i/>
          <w:iCs/>
          <w:lang w:eastAsia="ja-JP"/>
        </w:rPr>
        <w:t>NR-DC-PC-mode = Dynamic</w:t>
      </w:r>
      <w:r>
        <w:rPr>
          <w:lang w:eastAsia="ja-JP"/>
        </w:rPr>
        <w:t xml:space="preserve">, </w:t>
      </w:r>
    </w:p>
    <w:p w14:paraId="4A127F1E" w14:textId="77777777" w:rsidR="00E826F8" w:rsidRDefault="00E826F8" w:rsidP="00E826F8">
      <w:pPr>
        <w:pStyle w:val="EQ"/>
        <w:rPr>
          <w:lang w:val="en-US"/>
        </w:rPr>
      </w:pPr>
      <w:r>
        <w:rPr>
          <w:lang w:val="en-US" w:eastAsia="zh-CN"/>
        </w:rPr>
        <w:tab/>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Pr>
          <w:lang w:val="en-US"/>
        </w:rPr>
        <w:t>MIN{P</w:t>
      </w:r>
      <w:r>
        <w:rPr>
          <w:vertAlign w:val="subscript"/>
          <w:lang w:val="en-US"/>
        </w:rPr>
        <w:t>EMAX, NR-DC</w:t>
      </w:r>
      <w:r>
        <w:rPr>
          <w:lang w:val="en-US"/>
        </w:rPr>
        <w:t>, P</w:t>
      </w:r>
      <w:r>
        <w:rPr>
          <w:vertAlign w:val="subscript"/>
          <w:lang w:val="en-US"/>
        </w:rPr>
        <w:t>PowerClass</w:t>
      </w:r>
      <w:r>
        <w:rPr>
          <w:rFonts w:hint="eastAsia"/>
          <w:vertAlign w:val="subscript"/>
          <w:lang w:val="en-US" w:eastAsia="zh-CN"/>
        </w:rPr>
        <w:t>,NR-DC</w:t>
      </w:r>
      <w:r>
        <w:rPr>
          <w:lang w:val="en-US"/>
        </w:rPr>
        <w:t>}</w:t>
      </w:r>
    </w:p>
    <w:p w14:paraId="42A38807" w14:textId="77777777" w:rsidR="00E826F8" w:rsidRDefault="00E826F8" w:rsidP="00E826F8">
      <w:pPr>
        <w:rPr>
          <w:rFonts w:cs="Geneva"/>
          <w:iCs/>
          <w:lang w:bidi="bn-IN"/>
        </w:rPr>
      </w:pPr>
      <w:r>
        <w:rPr>
          <w:rFonts w:eastAsia="Calibri"/>
          <w:lang w:val="en-US" w:eastAsia="zh-CN"/>
        </w:rPr>
        <w:t xml:space="preserve">with </w:t>
      </w:r>
      <w:r>
        <w:rPr>
          <w:lang w:val="en-US"/>
        </w:rPr>
        <w:t>P</w:t>
      </w:r>
      <w:r>
        <w:rPr>
          <w:vertAlign w:val="subscript"/>
          <w:lang w:val="en-US"/>
        </w:rPr>
        <w:t>PowerClass</w:t>
      </w:r>
      <w:r>
        <w:rPr>
          <w:rFonts w:hint="eastAsia"/>
          <w:vertAlign w:val="subscript"/>
          <w:lang w:val="en-US" w:eastAsia="zh-CN"/>
        </w:rPr>
        <w:t>,NR-DC</w:t>
      </w:r>
      <w:r>
        <w:t xml:space="preserve"> set to power class 3 in case the UE indicates a higher power class in any CG. The UE determines the maximum transmission power for the MCG and the SCG using the respective configured maximum power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MCG</w:t>
      </w:r>
      <w:r>
        <w:rPr>
          <w:rFonts w:cs="Geneva"/>
          <w:i/>
          <w:vertAlign w:val="subscript"/>
          <w:lang w:bidi="bn-IN"/>
        </w:rPr>
        <w:t xml:space="preserve"> </w:t>
      </w:r>
      <w:r>
        <w:rPr>
          <w:lang w:eastAsia="zh-CN"/>
        </w:rPr>
        <w:t xml:space="preserve">and </w:t>
      </w:r>
      <w:r>
        <w:rPr>
          <w:rFonts w:cs="Geneva"/>
          <w:lang w:bidi="bn-IN"/>
        </w:rPr>
        <w:t>P</w:t>
      </w:r>
      <w:r>
        <w:rPr>
          <w:rFonts w:cs="Geneva"/>
          <w:vertAlign w:val="subscript"/>
          <w:lang w:bidi="bn-IN"/>
        </w:rPr>
        <w:t>CMAX,f,</w:t>
      </w:r>
      <w:r>
        <w:rPr>
          <w:rFonts w:cs="Geneva"/>
          <w:i/>
          <w:vertAlign w:val="subscript"/>
          <w:lang w:bidi="bn-IN"/>
        </w:rPr>
        <w:t>c</w:t>
      </w:r>
      <w:r>
        <w:rPr>
          <w:rFonts w:cs="Geneva"/>
          <w:i/>
          <w:vertAlign w:val="subscript"/>
          <w:lang w:eastAsia="zh-CN" w:bidi="bn-IN"/>
        </w:rPr>
        <w:t>,</w:t>
      </w:r>
      <w:r>
        <w:rPr>
          <w:rFonts w:cs="Geneva"/>
          <w:iCs/>
          <w:vertAlign w:val="subscript"/>
          <w:lang w:bidi="bn-IN"/>
        </w:rPr>
        <w:t>SCG</w:t>
      </w:r>
      <w:r>
        <w:rPr>
          <w:rFonts w:cs="Geneva"/>
          <w:iCs/>
          <w:lang w:bidi="bn-IN"/>
        </w:rPr>
        <w:t>.</w:t>
      </w:r>
    </w:p>
    <w:p w14:paraId="16A63E20" w14:textId="77777777" w:rsidR="00E826F8" w:rsidRDefault="00E826F8" w:rsidP="00E826F8">
      <w:pPr>
        <w:rPr>
          <w:lang w:val="en-US"/>
        </w:rPr>
      </w:pPr>
      <w:r>
        <w:rPr>
          <w:lang w:val="en-US" w:bidi="bn-IN"/>
        </w:rPr>
        <w:t xml:space="preserve">The </w:t>
      </w:r>
      <w:r>
        <w:rPr>
          <w:lang w:val="en-US"/>
        </w:rPr>
        <w:t xml:space="preserve">measured total maximum output power </w:t>
      </w:r>
      <w:r>
        <w:rPr>
          <w:lang w:val="en-US" w:bidi="bn-IN"/>
        </w:rPr>
        <w:t>P</w:t>
      </w:r>
      <w:r>
        <w:rPr>
          <w:vertAlign w:val="subscript"/>
          <w:lang w:val="en-US" w:bidi="bn-IN"/>
        </w:rPr>
        <w:t>UMAX</w:t>
      </w:r>
      <w:r>
        <w:rPr>
          <w:lang w:val="en-US" w:bidi="bn-IN"/>
        </w:rPr>
        <w:t xml:space="preserve"> over both CGs measured over the transmission reference time duration </w:t>
      </w:r>
      <w:r>
        <w:rPr>
          <w:lang w:val="en-US"/>
        </w:rPr>
        <w:t>is</w:t>
      </w:r>
    </w:p>
    <w:p w14:paraId="02AA1357" w14:textId="77777777" w:rsidR="00E826F8" w:rsidRDefault="00E826F8" w:rsidP="00E826F8">
      <w:pPr>
        <w:pStyle w:val="EQ"/>
        <w:rPr>
          <w:vertAlign w:val="subscript"/>
          <w:lang w:bidi="bn-IN"/>
        </w:rPr>
      </w:pPr>
      <w:r>
        <w:rPr>
          <w:lang w:bidi="bn-IN"/>
        </w:rPr>
        <w:tab/>
        <w:t>P</w:t>
      </w:r>
      <w:r>
        <w:rPr>
          <w:vertAlign w:val="subscript"/>
          <w:lang w:bidi="bn-IN"/>
        </w:rPr>
        <w:t>UMAX</w:t>
      </w:r>
      <w:r>
        <w:rPr>
          <w:lang w:bidi="bn-IN"/>
        </w:rPr>
        <w:t xml:space="preserve"> </w:t>
      </w:r>
      <w:r>
        <w:t xml:space="preserve">= </w:t>
      </w:r>
      <w:r>
        <w:rPr>
          <w:lang w:bidi="bn-IN"/>
        </w:rPr>
        <w:t>10 log</w:t>
      </w:r>
      <w:r>
        <w:rPr>
          <w:vertAlign w:val="subscript"/>
          <w:lang w:bidi="bn-IN"/>
        </w:rPr>
        <w:t>10</w:t>
      </w:r>
      <w:r>
        <w:rPr>
          <w:lang w:bidi="bn-IN"/>
        </w:rPr>
        <w:t xml:space="preserve"> </w:t>
      </w:r>
      <w:r>
        <w:t>(</w:t>
      </w:r>
      <w:r>
        <w:rPr>
          <w:lang w:bidi="bn-IN"/>
        </w:rPr>
        <w:t>p</w:t>
      </w:r>
      <w:r>
        <w:rPr>
          <w:vertAlign w:val="subscript"/>
          <w:lang w:bidi="bn-IN"/>
        </w:rPr>
        <w:t>UMAX,</w:t>
      </w:r>
      <w:r>
        <w:rPr>
          <w:i/>
          <w:vertAlign w:val="subscript"/>
          <w:lang w:eastAsia="zh-CN" w:bidi="bn-IN"/>
        </w:rPr>
        <w:t>c,</w:t>
      </w:r>
      <w:r>
        <w:rPr>
          <w:iCs/>
          <w:vertAlign w:val="subscript"/>
          <w:lang w:eastAsia="zh-CN" w:bidi="bn-IN"/>
        </w:rPr>
        <w:t>MCG</w:t>
      </w:r>
      <w:r>
        <w:rPr>
          <w:lang w:bidi="bn-IN"/>
        </w:rPr>
        <w:t xml:space="preserve"> + p</w:t>
      </w:r>
      <w:r>
        <w:rPr>
          <w:vertAlign w:val="subscript"/>
          <w:lang w:bidi="bn-IN"/>
        </w:rPr>
        <w:t>UMAX,</w:t>
      </w:r>
      <w:r>
        <w:rPr>
          <w:i/>
          <w:vertAlign w:val="subscript"/>
          <w:lang w:eastAsia="zh-CN" w:bidi="bn-IN"/>
        </w:rPr>
        <w:t>c</w:t>
      </w:r>
      <w:r>
        <w:rPr>
          <w:i/>
          <w:vertAlign w:val="subscript"/>
          <w:lang w:bidi="bn-IN"/>
        </w:rPr>
        <w:t>,</w:t>
      </w:r>
      <w:r>
        <w:rPr>
          <w:iCs/>
          <w:vertAlign w:val="subscript"/>
          <w:lang w:bidi="bn-IN"/>
        </w:rPr>
        <w:t>SCG</w:t>
      </w:r>
      <w:r>
        <w:rPr>
          <w:lang w:bidi="bn-IN"/>
        </w:rPr>
        <w:t>),</w:t>
      </w:r>
    </w:p>
    <w:p w14:paraId="51B4AF8B" w14:textId="77777777" w:rsidR="00E826F8" w:rsidRDefault="00E826F8" w:rsidP="00E826F8">
      <w:pPr>
        <w:spacing w:after="160" w:line="256" w:lineRule="auto"/>
        <w:rPr>
          <w:rFonts w:eastAsia="Calibri"/>
          <w:lang w:val="en-US" w:bidi="bn-IN"/>
        </w:rPr>
      </w:pPr>
      <w:r>
        <w:rPr>
          <w:rFonts w:eastAsia="Calibri"/>
          <w:lang w:val="en-US"/>
        </w:rPr>
        <w:t>where</w:t>
      </w:r>
      <w:r>
        <w:rPr>
          <w:rFonts w:eastAsia="Calibri"/>
          <w:lang w:val="en-US" w:bidi="bn-IN"/>
        </w:rPr>
        <w:t xml:space="preserve"> p</w:t>
      </w:r>
      <w:r>
        <w:rPr>
          <w:rFonts w:eastAsia="Calibri"/>
          <w:vertAlign w:val="subscript"/>
          <w:lang w:val="en-US" w:bidi="bn-IN"/>
        </w:rPr>
        <w:t>UMAX,</w:t>
      </w:r>
      <w:r>
        <w:rPr>
          <w:rFonts w:eastAsia="Calibri"/>
          <w:i/>
          <w:vertAlign w:val="subscript"/>
          <w:lang w:val="en-US" w:eastAsia="zh-CN" w:bidi="bn-IN"/>
        </w:rPr>
        <w:t>c</w:t>
      </w:r>
      <w:r>
        <w:rPr>
          <w:i/>
          <w:vertAlign w:val="subscript"/>
          <w:lang w:eastAsia="zh-CN" w:bidi="bn-IN"/>
        </w:rPr>
        <w:t>,</w:t>
      </w:r>
      <w:r>
        <w:rPr>
          <w:iCs/>
          <w:vertAlign w:val="subscript"/>
          <w:lang w:val="en-US" w:bidi="bn-IN"/>
        </w:rPr>
        <w:t>MSG</w:t>
      </w:r>
      <w:r>
        <w:rPr>
          <w:lang w:val="en-US" w:bidi="bn-IN"/>
        </w:rPr>
        <w:t xml:space="preserve"> and </w:t>
      </w:r>
      <w:r>
        <w:rPr>
          <w:rFonts w:eastAsia="Calibri"/>
          <w:lang w:val="en-US" w:bidi="bn-IN"/>
        </w:rPr>
        <w:t>p</w:t>
      </w:r>
      <w:r>
        <w:rPr>
          <w:rFonts w:eastAsia="Calibri"/>
          <w:vertAlign w:val="subscript"/>
          <w:lang w:val="en-US" w:bidi="bn-IN"/>
        </w:rPr>
        <w:t>UMAX,</w:t>
      </w:r>
      <w:r>
        <w:rPr>
          <w:rFonts w:eastAsia="Calibri"/>
          <w:i/>
          <w:vertAlign w:val="subscript"/>
          <w:lang w:val="en-US" w:eastAsia="zh-CN" w:bidi="bn-IN"/>
        </w:rPr>
        <w:t>c</w:t>
      </w:r>
      <w:r>
        <w:rPr>
          <w:i/>
          <w:vertAlign w:val="subscript"/>
          <w:lang w:val="en-US" w:bidi="bn-IN"/>
        </w:rPr>
        <w:t>,</w:t>
      </w:r>
      <w:r>
        <w:rPr>
          <w:iCs/>
          <w:vertAlign w:val="subscript"/>
          <w:lang w:val="en-US" w:bidi="bn-IN"/>
        </w:rPr>
        <w:t>SCG</w:t>
      </w:r>
      <w:r>
        <w:rPr>
          <w:rFonts w:eastAsia="Calibri"/>
          <w:lang w:val="en-US" w:bidi="bn-IN"/>
        </w:rPr>
        <w:t xml:space="preserve"> denote the measured output power </w:t>
      </w:r>
      <w:r>
        <w:rPr>
          <w:rFonts w:eastAsia="Calibri"/>
          <w:lang w:val="en-US" w:eastAsia="zh-CN"/>
        </w:rPr>
        <w:t xml:space="preserve">of serving cells </w:t>
      </w:r>
      <w:r>
        <w:rPr>
          <w:rFonts w:eastAsia="Calibri"/>
          <w:i/>
          <w:lang w:val="en-US" w:bidi="bn-IN"/>
        </w:rPr>
        <w:t xml:space="preserve">c </w:t>
      </w:r>
      <w:r>
        <w:rPr>
          <w:rFonts w:eastAsia="Calibri"/>
          <w:iCs/>
          <w:lang w:val="en-US" w:bidi="bn-IN"/>
        </w:rPr>
        <w:t>contained in the respective MSG and SCG expressed in linear scale.</w:t>
      </w:r>
    </w:p>
    <w:p w14:paraId="1BBF5785" w14:textId="77777777" w:rsidR="00E826F8" w:rsidRDefault="00E826F8" w:rsidP="00E826F8">
      <w:pPr>
        <w:spacing w:after="160" w:line="256" w:lineRule="auto"/>
        <w:rPr>
          <w:rFonts w:eastAsia="Calibri"/>
          <w:lang w:val="en-US"/>
        </w:rPr>
      </w:pPr>
      <w:r>
        <w:rPr>
          <w:rFonts w:eastAsia="Calibri"/>
          <w:lang w:val="en-US" w:bidi="bn-IN"/>
        </w:rPr>
        <w:t xml:space="preserve">The </w:t>
      </w:r>
      <w:r>
        <w:rPr>
          <w:rFonts w:eastAsia="Calibri"/>
          <w:lang w:val="en-US"/>
        </w:rPr>
        <w:t xml:space="preserve">measured total configured maximum output power </w:t>
      </w:r>
      <w:r>
        <w:rPr>
          <w:rFonts w:eastAsia="Calibri"/>
          <w:lang w:val="en-US" w:bidi="bn-IN"/>
        </w:rPr>
        <w:t>P</w:t>
      </w:r>
      <w:r>
        <w:rPr>
          <w:rFonts w:eastAsia="Calibri"/>
          <w:vertAlign w:val="subscript"/>
          <w:lang w:val="en-US" w:bidi="bn-IN"/>
        </w:rPr>
        <w:t>UMAX</w:t>
      </w:r>
      <w:r>
        <w:rPr>
          <w:rFonts w:eastAsia="Calibri"/>
          <w:lang w:val="en-US" w:bidi="bn-IN"/>
        </w:rPr>
        <w:t xml:space="preserve"> shall be within the following bounds:</w:t>
      </w:r>
    </w:p>
    <w:p w14:paraId="168D42A4" w14:textId="77777777" w:rsidR="00E826F8" w:rsidRDefault="00E826F8" w:rsidP="00E826F8">
      <w:pPr>
        <w:pStyle w:val="EQ"/>
        <w:rPr>
          <w:lang w:val="en-US"/>
        </w:rPr>
      </w:pPr>
      <w:r>
        <w:rPr>
          <w:lang w:val="en-US" w:bidi="bn-IN"/>
        </w:rPr>
        <w:tab/>
        <w:t>P</w:t>
      </w:r>
      <w:r>
        <w:rPr>
          <w:vertAlign w:val="subscript"/>
          <w:lang w:val="en-US" w:bidi="bn-IN"/>
        </w:rPr>
        <w:t>CMAX_L</w:t>
      </w:r>
      <w:r>
        <w:rPr>
          <w:lang w:val="en-US" w:bidi="bn-IN"/>
        </w:rPr>
        <w:t xml:space="preserve"> -</w:t>
      </w:r>
      <w:r>
        <w:rPr>
          <w:lang w:val="en-US"/>
        </w:rPr>
        <w:t>T</w:t>
      </w:r>
      <w:r>
        <w:rPr>
          <w:rFonts w:eastAsia="Geneva"/>
          <w:vertAlign w:val="subscript"/>
          <w:lang w:val="en-US" w:eastAsia="zh-CN"/>
        </w:rPr>
        <w:t>LOW</w:t>
      </w:r>
      <w:r>
        <w:rPr>
          <w:lang w:val="en-US"/>
        </w:rPr>
        <w:t xml:space="preserve"> (</w:t>
      </w:r>
      <w:r>
        <w:rPr>
          <w:lang w:val="en-US" w:bidi="bn-IN"/>
        </w:rPr>
        <w:t>P</w:t>
      </w:r>
      <w:r>
        <w:rPr>
          <w:vertAlign w:val="subscript"/>
          <w:lang w:val="en-US" w:bidi="bn-IN"/>
        </w:rPr>
        <w:t>CMAX_L</w:t>
      </w:r>
      <w:r>
        <w:rPr>
          <w:lang w:val="en-US"/>
        </w:rPr>
        <w:t>)  ≤  P</w:t>
      </w:r>
      <w:r>
        <w:rPr>
          <w:vertAlign w:val="subscript"/>
          <w:lang w:val="en-US" w:bidi="bn-IN"/>
        </w:rPr>
        <w:t>U</w:t>
      </w:r>
      <w:r>
        <w:rPr>
          <w:vertAlign w:val="subscript"/>
          <w:lang w:val="en-US"/>
        </w:rPr>
        <w:t xml:space="preserve">MAX </w:t>
      </w:r>
      <w:r>
        <w:rPr>
          <w:lang w:val="en-US"/>
        </w:rPr>
        <w:t xml:space="preserve"> ≤  </w:t>
      </w:r>
      <w:r>
        <w:rPr>
          <w:lang w:val="en-US" w:bidi="bn-IN"/>
        </w:rPr>
        <w:t>P</w:t>
      </w:r>
      <w:r>
        <w:rPr>
          <w:vertAlign w:val="subscript"/>
          <w:lang w:val="en-US" w:bidi="bn-IN"/>
        </w:rPr>
        <w:t>CMAX_H</w:t>
      </w:r>
      <w:r>
        <w:rPr>
          <w:lang w:val="en-US" w:bidi="bn-IN"/>
        </w:rPr>
        <w:t xml:space="preserve"> </w:t>
      </w:r>
      <w:r>
        <w:rPr>
          <w:lang w:val="en-US"/>
        </w:rPr>
        <w:t>+ T</w:t>
      </w:r>
      <w:r>
        <w:rPr>
          <w:rFonts w:eastAsia="Geneva"/>
          <w:vertAlign w:val="subscript"/>
          <w:lang w:val="en-US" w:eastAsia="zh-CN"/>
        </w:rPr>
        <w:t>HIGH</w:t>
      </w:r>
      <w:r>
        <w:rPr>
          <w:lang w:val="en-US"/>
        </w:rPr>
        <w:t xml:space="preserve"> (</w:t>
      </w:r>
      <w:r>
        <w:rPr>
          <w:lang w:val="en-US" w:bidi="bn-IN"/>
        </w:rPr>
        <w:t>P</w:t>
      </w:r>
      <w:r>
        <w:rPr>
          <w:vertAlign w:val="subscript"/>
          <w:lang w:val="en-US" w:bidi="bn-IN"/>
        </w:rPr>
        <w:t>CMAX_H</w:t>
      </w:r>
      <w:r>
        <w:rPr>
          <w:lang w:val="en-US"/>
        </w:rPr>
        <w:t>)</w:t>
      </w:r>
    </w:p>
    <w:p w14:paraId="44423F55" w14:textId="77777777" w:rsidR="00E826F8" w:rsidRDefault="00E826F8" w:rsidP="00E826F8">
      <w:pPr>
        <w:spacing w:after="160" w:line="256" w:lineRule="auto"/>
        <w:rPr>
          <w:rFonts w:eastAsia="Calibri"/>
          <w:lang w:val="en-US"/>
        </w:rPr>
      </w:pPr>
      <w:r>
        <w:rPr>
          <w:rFonts w:eastAsia="Calibri"/>
          <w:lang w:val="en-US" w:bidi="bn-IN"/>
        </w:rPr>
        <w:t xml:space="preserve">with the tolerances </w:t>
      </w:r>
      <w:r>
        <w:rPr>
          <w:rFonts w:eastAsia="Calibri"/>
          <w:lang w:val="en-US"/>
        </w:rPr>
        <w:t>T</w:t>
      </w:r>
      <w:r>
        <w:rPr>
          <w:rFonts w:eastAsia="Calibri"/>
          <w:vertAlign w:val="subscript"/>
          <w:lang w:val="en-US"/>
        </w:rPr>
        <w:t>LOW</w:t>
      </w:r>
      <w:r>
        <w:rPr>
          <w:rFonts w:eastAsia="Calibri"/>
          <w:lang w:val="en-US"/>
        </w:rPr>
        <w:t>(P</w:t>
      </w:r>
      <w:r>
        <w:rPr>
          <w:rFonts w:eastAsia="Calibri"/>
          <w:vertAlign w:val="subscript"/>
          <w:lang w:val="en-US"/>
        </w:rPr>
        <w:t>CMAX_H</w:t>
      </w:r>
      <w:r>
        <w:rPr>
          <w:rFonts w:eastAsia="Calibri"/>
          <w:lang w:val="en-US"/>
        </w:rPr>
        <w:t>) and T</w:t>
      </w:r>
      <w:r>
        <w:rPr>
          <w:rFonts w:eastAsia="Calibri"/>
          <w:vertAlign w:val="subscript"/>
          <w:lang w:val="en-US"/>
        </w:rPr>
        <w:t>HIGH</w:t>
      </w:r>
      <w:r>
        <w:rPr>
          <w:rFonts w:eastAsia="Calibri"/>
          <w:lang w:val="en-US"/>
        </w:rPr>
        <w:t>(P</w:t>
      </w:r>
      <w:r>
        <w:rPr>
          <w:rFonts w:eastAsia="Calibri"/>
          <w:vertAlign w:val="subscript"/>
          <w:lang w:val="en-US"/>
        </w:rPr>
        <w:t>CMAX_H</w:t>
      </w:r>
      <w:r>
        <w:rPr>
          <w:rFonts w:eastAsia="Calibri"/>
          <w:lang w:val="en-US"/>
        </w:rPr>
        <w:t>) for applicable values of P</w:t>
      </w:r>
      <w:r>
        <w:rPr>
          <w:rFonts w:eastAsia="Calibri"/>
          <w:vertAlign w:val="subscript"/>
          <w:lang w:val="en-US"/>
        </w:rPr>
        <w:t>CMAX</w:t>
      </w:r>
      <w:r>
        <w:rPr>
          <w:rFonts w:eastAsia="Calibri"/>
          <w:lang w:val="en-US"/>
        </w:rPr>
        <w:t xml:space="preserve"> specified in Table 6.2B.4.1.3-2.</w:t>
      </w:r>
    </w:p>
    <w:p w14:paraId="3C846ABC" w14:textId="77777777" w:rsidR="00E826F8" w:rsidRDefault="00E826F8" w:rsidP="00E826F8">
      <w:pPr>
        <w:spacing w:after="160" w:line="256" w:lineRule="auto"/>
        <w:rPr>
          <w:rFonts w:eastAsia="Calibri"/>
          <w:vertAlign w:val="subscript"/>
          <w:lang w:val="en-US"/>
        </w:rPr>
      </w:pPr>
      <w:r>
        <w:rPr>
          <w:rFonts w:eastAsia="Calibri"/>
          <w:lang w:val="en-US"/>
        </w:rPr>
        <w:t xml:space="preserve">When a subframe </w:t>
      </w:r>
      <w:r>
        <w:rPr>
          <w:rFonts w:eastAsia="Calibri"/>
          <w:i/>
          <w:lang w:val="en-US"/>
        </w:rPr>
        <w:t>p</w:t>
      </w:r>
      <w:r>
        <w:rPr>
          <w:rFonts w:eastAsia="Calibri"/>
          <w:lang w:val="en-US"/>
        </w:rPr>
        <w:t xml:space="preserve"> on the MSG overlap with a physical-channel </w:t>
      </w:r>
      <w:r>
        <w:rPr>
          <w:rFonts w:eastAsia="Calibri"/>
          <w:i/>
          <w:lang w:val="en-US"/>
        </w:rPr>
        <w:t>q</w:t>
      </w:r>
      <w:r>
        <w:rPr>
          <w:rFonts w:eastAsia="Calibri"/>
          <w:lang w:val="en-US"/>
        </w:rPr>
        <w:t xml:space="preserve"> on the SCG</w:t>
      </w:r>
      <w:r>
        <w:rPr>
          <w:rFonts w:eastAsia="Calibri"/>
          <w:i/>
          <w:lang w:val="en-US"/>
        </w:rPr>
        <w:t>,</w:t>
      </w:r>
      <w:r>
        <w:rPr>
          <w:rFonts w:eastAsia="Calibri"/>
          <w:lang w:val="en-US"/>
        </w:rPr>
        <w:t xml:space="preserve"> then for P</w:t>
      </w:r>
      <w:r>
        <w:rPr>
          <w:rFonts w:eastAsia="Calibri"/>
          <w:vertAlign w:val="subscript"/>
          <w:lang w:val="en-US"/>
        </w:rPr>
        <w:t>UMAX</w:t>
      </w:r>
      <w:r>
        <w:rPr>
          <w:rFonts w:eastAsia="Calibri"/>
          <w:lang w:val="en-US"/>
        </w:rPr>
        <w:t xml:space="preserve"> evaluation, </w:t>
      </w:r>
      <w:r>
        <w:rPr>
          <w:rFonts w:eastAsia="Calibri"/>
        </w:rPr>
        <w:t>the</w:t>
      </w:r>
      <w:r>
        <w:rPr>
          <w:rFonts w:eastAsia="Calibri"/>
          <w:lang w:val="en-US"/>
        </w:rPr>
        <w:t xml:space="preserve"> subframe </w:t>
      </w:r>
      <w:r>
        <w:rPr>
          <w:rFonts w:eastAsia="Calibri"/>
          <w:i/>
          <w:lang w:val="en-US"/>
        </w:rPr>
        <w:t xml:space="preserve">p </w:t>
      </w:r>
      <w:r>
        <w:rPr>
          <w:rFonts w:eastAsia="Calibri"/>
          <w:lang w:val="en-US"/>
        </w:rPr>
        <w:t>on the MCG is taken</w:t>
      </w:r>
      <w:r>
        <w:rPr>
          <w:rFonts w:eastAsia="Calibri"/>
          <w:i/>
          <w:lang w:val="en-US"/>
        </w:rPr>
        <w:t xml:space="preserve"> </w:t>
      </w:r>
      <w:r>
        <w:rPr>
          <w:rFonts w:eastAsia="Calibri"/>
          <w:lang w:val="en-US"/>
        </w:rPr>
        <w:t>as reference period T</w:t>
      </w:r>
      <w:r>
        <w:rPr>
          <w:rFonts w:eastAsia="Calibri"/>
          <w:vertAlign w:val="subscript"/>
          <w:lang w:val="en-US"/>
        </w:rPr>
        <w:t>REF</w:t>
      </w:r>
      <w:r>
        <w:rPr>
          <w:rFonts w:eastAsia="Calibri"/>
          <w:lang w:val="en-US"/>
        </w:rPr>
        <w:t xml:space="preserve"> and always considered as the reference measurement duration and the following rules are applicable.</w:t>
      </w:r>
    </w:p>
    <w:p w14:paraId="3EFF7362" w14:textId="77777777" w:rsidR="00E826F8" w:rsidRDefault="00E826F8" w:rsidP="00E826F8">
      <w:pPr>
        <w:spacing w:after="0"/>
        <w:rPr>
          <w:lang w:bidi="bn-IN"/>
        </w:rPr>
      </w:pPr>
      <w:r>
        <w:rPr>
          <w:lang w:val="en-US"/>
        </w:rPr>
        <w:t>T</w:t>
      </w:r>
      <w:r>
        <w:rPr>
          <w:vertAlign w:val="subscript"/>
          <w:lang w:val="en-US"/>
        </w:rPr>
        <w:t>REF</w:t>
      </w:r>
      <w:r>
        <w:rPr>
          <w:lang w:val="en-US"/>
        </w:rPr>
        <w:t xml:space="preserve"> and T</w:t>
      </w:r>
      <w:r>
        <w:rPr>
          <w:vertAlign w:val="subscript"/>
          <w:lang w:val="en-US"/>
        </w:rPr>
        <w:t>eval</w:t>
      </w:r>
      <w:r>
        <w:rPr>
          <w:lang w:val="en-US"/>
        </w:rPr>
        <w:t xml:space="preserve"> are specified in Table 6.2B.4.1.3-1 when same or different subframe and physical-channel durations are used on the carriers. The </w:t>
      </w:r>
      <w:r>
        <w:rPr>
          <w:lang w:eastAsia="zh-CN" w:bidi="bn-IN"/>
        </w:rPr>
        <w:t>P</w:t>
      </w:r>
      <w:r>
        <w:rPr>
          <w:vertAlign w:val="subscript"/>
          <w:lang w:eastAsia="zh-CN" w:bidi="bn-IN"/>
        </w:rPr>
        <w:t>PowerClass</w:t>
      </w:r>
      <w:r>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r w:rsidRPr="001F078B">
        <w:lastRenderedPageBreak/>
        <w:t>Table 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lastRenderedPageBreak/>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r w:rsidRPr="001F078B">
        <w:t xml:space="preserve">Table </w:t>
      </w:r>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226" w:name="_Toc45888135"/>
      <w:bookmarkStart w:id="1227" w:name="_Toc45888734"/>
    </w:p>
    <w:p w14:paraId="57FB2F01" w14:textId="39F016D5" w:rsidR="00D145C7" w:rsidRPr="001C0CC4" w:rsidRDefault="00D145C7" w:rsidP="00434294">
      <w:pPr>
        <w:pStyle w:val="Heading4"/>
      </w:pPr>
      <w:bookmarkStart w:id="1228" w:name="_Toc59650018"/>
      <w:bookmarkStart w:id="1229" w:name="_Toc61357282"/>
      <w:bookmarkStart w:id="1230" w:name="_Toc61359056"/>
      <w:bookmarkStart w:id="1231" w:name="_Toc67915994"/>
      <w:bookmarkStart w:id="1232" w:name="_Toc75533538"/>
      <w:bookmarkStart w:id="1233" w:name="_Toc75819424"/>
      <w:bookmarkStart w:id="1234" w:name="_Toc76508268"/>
      <w:bookmarkStart w:id="1235" w:name="_Toc76717218"/>
      <w:bookmarkStart w:id="1236" w:name="_Toc83293859"/>
      <w:bookmarkStart w:id="1237"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226"/>
      <w:bookmarkEnd w:id="1227"/>
      <w:bookmarkEnd w:id="1228"/>
      <w:bookmarkEnd w:id="1229"/>
      <w:bookmarkEnd w:id="1230"/>
      <w:bookmarkEnd w:id="1231"/>
      <w:bookmarkEnd w:id="1232"/>
      <w:bookmarkEnd w:id="1233"/>
      <w:bookmarkEnd w:id="1234"/>
      <w:bookmarkEnd w:id="1235"/>
      <w:bookmarkEnd w:id="1236"/>
      <w:bookmarkEnd w:id="1237"/>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238" w:name="_Toc45888136"/>
      <w:bookmarkStart w:id="1239" w:name="_Toc45888735"/>
      <w:bookmarkStart w:id="1240" w:name="_Toc59650019"/>
      <w:bookmarkStart w:id="1241" w:name="_Toc61357283"/>
      <w:bookmarkStart w:id="1242" w:name="_Toc61359057"/>
      <w:bookmarkStart w:id="1243" w:name="_Toc67915995"/>
      <w:bookmarkStart w:id="1244" w:name="_Toc75533539"/>
      <w:bookmarkStart w:id="1245" w:name="_Toc75819425"/>
      <w:bookmarkStart w:id="1246" w:name="_Toc76508269"/>
      <w:bookmarkStart w:id="1247" w:name="_Toc76717219"/>
      <w:bookmarkStart w:id="1248" w:name="_Toc83293860"/>
      <w:bookmarkStart w:id="1249" w:name="_Toc84334899"/>
      <w:r w:rsidRPr="001C0CC4">
        <w:t>6.2C</w:t>
      </w:r>
      <w:r w:rsidRPr="001C0CC4">
        <w:tab/>
        <w:t>Transmitter power for SUL</w:t>
      </w:r>
      <w:bookmarkEnd w:id="1142"/>
      <w:bookmarkEnd w:id="1143"/>
      <w:bookmarkEnd w:id="1144"/>
      <w:bookmarkEnd w:id="1145"/>
      <w:bookmarkEnd w:id="1146"/>
      <w:bookmarkEnd w:id="1147"/>
      <w:bookmarkEnd w:id="1238"/>
      <w:bookmarkEnd w:id="1239"/>
      <w:bookmarkEnd w:id="1240"/>
      <w:bookmarkEnd w:id="1241"/>
      <w:bookmarkEnd w:id="1242"/>
      <w:bookmarkEnd w:id="1243"/>
      <w:bookmarkEnd w:id="1244"/>
      <w:bookmarkEnd w:id="1245"/>
      <w:bookmarkEnd w:id="1246"/>
      <w:bookmarkEnd w:id="1247"/>
      <w:bookmarkEnd w:id="1248"/>
      <w:bookmarkEnd w:id="1249"/>
    </w:p>
    <w:p w14:paraId="7AC61CF1" w14:textId="77777777" w:rsidR="00DC7196" w:rsidRPr="001C0CC4" w:rsidRDefault="00DC7196" w:rsidP="00434294">
      <w:pPr>
        <w:pStyle w:val="Heading3"/>
      </w:pPr>
      <w:bookmarkStart w:id="1250" w:name="_Toc21344279"/>
      <w:bookmarkStart w:id="1251" w:name="_Toc29801765"/>
      <w:bookmarkStart w:id="1252" w:name="_Toc29802189"/>
      <w:bookmarkStart w:id="1253" w:name="_Toc29802814"/>
      <w:bookmarkStart w:id="1254" w:name="_Toc36107556"/>
      <w:bookmarkStart w:id="1255" w:name="_Toc37251322"/>
      <w:bookmarkStart w:id="1256" w:name="_Toc45888137"/>
      <w:bookmarkStart w:id="1257" w:name="_Toc45888736"/>
      <w:bookmarkStart w:id="1258" w:name="_Toc59650020"/>
      <w:bookmarkStart w:id="1259" w:name="_Toc61357284"/>
      <w:bookmarkStart w:id="1260" w:name="_Toc61359058"/>
      <w:bookmarkStart w:id="1261" w:name="_Toc67915996"/>
      <w:bookmarkStart w:id="1262" w:name="_Toc75533540"/>
      <w:bookmarkStart w:id="1263" w:name="_Toc75819426"/>
      <w:bookmarkStart w:id="1264" w:name="_Toc76508270"/>
      <w:bookmarkStart w:id="1265" w:name="_Toc76717220"/>
      <w:bookmarkStart w:id="1266" w:name="_Toc83293861"/>
      <w:bookmarkStart w:id="1267" w:name="_Toc84334900"/>
      <w:bookmarkStart w:id="1268" w:name="_Hlk508786183"/>
      <w:r w:rsidRPr="001C0CC4">
        <w:t>6.2C.1</w:t>
      </w:r>
      <w:r w:rsidRPr="001C0CC4">
        <w:tab/>
        <w:t>Configured transmitted power for SUL</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1D513394" w14:textId="77777777" w:rsidR="00DC7196" w:rsidRPr="001C0CC4" w:rsidRDefault="00DC7196" w:rsidP="00DC7196">
      <w:pPr>
        <w:rPr>
          <w:lang w:eastAsia="zh-CN"/>
        </w:rPr>
      </w:pPr>
      <w:bookmarkStart w:id="1269" w:name="_Hlk508786292"/>
      <w:bookmarkEnd w:id="1268"/>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270" w:name="_Toc21344280"/>
      <w:bookmarkStart w:id="1271" w:name="_Toc29801766"/>
      <w:bookmarkStart w:id="1272" w:name="_Toc29802190"/>
      <w:bookmarkStart w:id="1273" w:name="_Toc29802815"/>
      <w:bookmarkStart w:id="1274" w:name="_Toc36107557"/>
      <w:bookmarkStart w:id="1275" w:name="_Toc37251323"/>
      <w:bookmarkStart w:id="1276" w:name="_Toc45888138"/>
      <w:bookmarkStart w:id="1277" w:name="_Toc45888737"/>
      <w:bookmarkStart w:id="1278" w:name="_Toc59650021"/>
      <w:bookmarkStart w:id="1279" w:name="_Toc61357285"/>
      <w:bookmarkStart w:id="1280" w:name="_Toc61359059"/>
      <w:bookmarkStart w:id="1281" w:name="_Toc67915997"/>
      <w:bookmarkStart w:id="1282" w:name="_Toc75533541"/>
      <w:bookmarkStart w:id="1283" w:name="_Toc75819427"/>
      <w:bookmarkStart w:id="1284" w:name="_Toc76508271"/>
      <w:bookmarkStart w:id="1285" w:name="_Toc76717221"/>
      <w:bookmarkStart w:id="1286" w:name="_Toc83293862"/>
      <w:bookmarkStart w:id="1287" w:name="_Toc84334901"/>
      <w:r w:rsidRPr="001C0CC4">
        <w:rPr>
          <w:lang w:eastAsia="zh-CN"/>
        </w:rPr>
        <w:t>6.2C.2</w:t>
      </w:r>
      <w:r w:rsidRPr="001C0CC4">
        <w:rPr>
          <w:lang w:eastAsia="zh-CN"/>
        </w:rPr>
        <w:tab/>
        <w:t>ΔT</w:t>
      </w:r>
      <w:r w:rsidRPr="001C0CC4">
        <w:rPr>
          <w:vertAlign w:val="subscript"/>
        </w:rPr>
        <w:t>IB,c</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r w:rsidRPr="001C0CC4">
        <w:rPr>
          <w:lang w:eastAsia="zh-CN"/>
        </w:rPr>
        <w:lastRenderedPageBreak/>
        <w:t>Table 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288" w:name="_Toc21344281"/>
      <w:bookmarkStart w:id="1289" w:name="_Toc29801767"/>
      <w:bookmarkStart w:id="1290" w:name="_Toc29802191"/>
      <w:bookmarkStart w:id="1291" w:name="_Toc29802816"/>
      <w:bookmarkStart w:id="1292" w:name="_Toc36107558"/>
      <w:bookmarkStart w:id="1293" w:name="_Toc37251324"/>
      <w:bookmarkStart w:id="1294" w:name="_Toc45888139"/>
      <w:bookmarkStart w:id="1295" w:name="_Toc45888738"/>
      <w:bookmarkStart w:id="1296" w:name="_Toc59650022"/>
      <w:bookmarkStart w:id="1297" w:name="_Toc61357286"/>
      <w:bookmarkStart w:id="1298" w:name="_Toc61359060"/>
      <w:bookmarkStart w:id="1299" w:name="_Toc67915998"/>
      <w:bookmarkStart w:id="1300" w:name="_Toc75533542"/>
      <w:bookmarkStart w:id="1301" w:name="_Toc75819428"/>
      <w:bookmarkStart w:id="1302" w:name="_Toc76508272"/>
      <w:bookmarkStart w:id="1303" w:name="_Toc76717222"/>
      <w:bookmarkStart w:id="1304" w:name="_Toc83293863"/>
      <w:bookmarkStart w:id="1305" w:name="_Toc84334902"/>
      <w:r w:rsidRPr="001C0CC4">
        <w:t>6.2</w:t>
      </w:r>
      <w:r w:rsidRPr="001C0CC4">
        <w:rPr>
          <w:rFonts w:hint="eastAsia"/>
        </w:rPr>
        <w:t>D</w:t>
      </w:r>
      <w:r w:rsidRPr="001C0CC4">
        <w:tab/>
        <w:t xml:space="preserve">Transmitter power for </w:t>
      </w:r>
      <w:r w:rsidRPr="001C0CC4">
        <w:rPr>
          <w:rFonts w:hint="eastAsia"/>
        </w:rPr>
        <w:t>UL MIMO</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4FFC872" w14:textId="77777777" w:rsidR="00DC7196" w:rsidRPr="001C0CC4" w:rsidRDefault="00DC7196" w:rsidP="00434294">
      <w:pPr>
        <w:pStyle w:val="Heading3"/>
        <w:rPr>
          <w:rFonts w:eastAsia="SimSun"/>
          <w:lang w:eastAsia="zh-CN"/>
        </w:rPr>
      </w:pPr>
      <w:bookmarkStart w:id="1306" w:name="_Toc21344282"/>
      <w:bookmarkStart w:id="1307" w:name="_Toc29801768"/>
      <w:bookmarkStart w:id="1308" w:name="_Toc29802192"/>
      <w:bookmarkStart w:id="1309" w:name="_Toc29802817"/>
      <w:bookmarkStart w:id="1310" w:name="_Toc36107559"/>
      <w:bookmarkStart w:id="1311" w:name="_Toc37251325"/>
      <w:bookmarkStart w:id="1312" w:name="_Toc45888140"/>
      <w:bookmarkStart w:id="1313" w:name="_Toc45888739"/>
      <w:bookmarkStart w:id="1314" w:name="_Toc59650023"/>
      <w:bookmarkStart w:id="1315" w:name="_Toc61357287"/>
      <w:bookmarkStart w:id="1316" w:name="_Toc61359061"/>
      <w:bookmarkStart w:id="1317" w:name="_Toc67915999"/>
      <w:bookmarkStart w:id="1318" w:name="_Toc75533543"/>
      <w:bookmarkStart w:id="1319" w:name="_Toc75819429"/>
      <w:bookmarkStart w:id="1320" w:name="_Toc76508273"/>
      <w:bookmarkStart w:id="1321" w:name="_Toc76717223"/>
      <w:bookmarkStart w:id="1322" w:name="_Toc83293864"/>
      <w:bookmarkStart w:id="1323"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r w:rsidRPr="001C0CC4">
        <w:lastRenderedPageBreak/>
        <w:t>Table 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324"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324"/>
    </w:tbl>
    <w:p w14:paraId="541B88FF" w14:textId="77777777" w:rsidR="00DC7196" w:rsidRPr="001C0CC4" w:rsidRDefault="00DC7196" w:rsidP="00DC7196">
      <w:pPr>
        <w:rPr>
          <w:lang w:val="en-US"/>
        </w:rPr>
      </w:pPr>
    </w:p>
    <w:p w14:paraId="3F637255" w14:textId="0B59504D" w:rsidR="00DC7196" w:rsidRDefault="00DC7196" w:rsidP="00DC7196">
      <w:pPr>
        <w:pStyle w:val="TH"/>
      </w:pPr>
      <w:r w:rsidRPr="001C0CC4">
        <w:t xml:space="preserve">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325" w:name="_Toc21344283"/>
      <w:bookmarkStart w:id="1326" w:name="_Toc29801769"/>
      <w:bookmarkStart w:id="1327" w:name="_Toc29802193"/>
      <w:bookmarkStart w:id="1328" w:name="_Toc29802818"/>
      <w:bookmarkStart w:id="1329" w:name="_Toc36107560"/>
      <w:bookmarkStart w:id="1330" w:name="_Toc37251326"/>
      <w:bookmarkStart w:id="1331" w:name="_Toc45888141"/>
      <w:bookmarkStart w:id="1332" w:name="_Toc45888740"/>
      <w:bookmarkStart w:id="1333" w:name="_Toc59650024"/>
      <w:bookmarkStart w:id="1334" w:name="_Toc61357288"/>
      <w:bookmarkStart w:id="1335" w:name="_Toc61359062"/>
      <w:bookmarkStart w:id="1336" w:name="_Toc67916000"/>
      <w:bookmarkStart w:id="1337" w:name="_Toc75533544"/>
      <w:bookmarkStart w:id="1338" w:name="_Toc75819430"/>
      <w:bookmarkStart w:id="1339" w:name="_Toc76508274"/>
      <w:bookmarkStart w:id="1340" w:name="_Toc76717224"/>
      <w:bookmarkStart w:id="1341" w:name="_Toc83293865"/>
      <w:bookmarkStart w:id="1342"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lastRenderedPageBreak/>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343" w:name="_Toc21344284"/>
      <w:bookmarkStart w:id="1344" w:name="_Toc29801770"/>
      <w:bookmarkStart w:id="1345" w:name="_Toc29802194"/>
      <w:bookmarkStart w:id="1346" w:name="_Toc29802819"/>
      <w:bookmarkStart w:id="1347" w:name="_Toc36107561"/>
      <w:bookmarkStart w:id="1348" w:name="_Toc37251327"/>
      <w:bookmarkStart w:id="1349" w:name="_Toc45888142"/>
      <w:bookmarkStart w:id="1350" w:name="_Toc45888741"/>
      <w:bookmarkStart w:id="1351" w:name="_Toc59650025"/>
      <w:bookmarkStart w:id="1352" w:name="_Toc61357289"/>
      <w:bookmarkStart w:id="1353" w:name="_Toc61359063"/>
      <w:bookmarkStart w:id="1354" w:name="_Toc67916001"/>
      <w:bookmarkStart w:id="1355" w:name="_Toc75533545"/>
      <w:bookmarkStart w:id="1356" w:name="_Toc75819431"/>
      <w:bookmarkStart w:id="1357" w:name="_Toc76508275"/>
      <w:bookmarkStart w:id="1358" w:name="_Toc76717225"/>
      <w:bookmarkStart w:id="1359" w:name="_Toc83293866"/>
      <w:bookmarkStart w:id="1360"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361" w:name="_Toc21344285"/>
      <w:bookmarkStart w:id="1362" w:name="_Toc29801771"/>
      <w:bookmarkStart w:id="1363" w:name="_Toc29802195"/>
      <w:bookmarkStart w:id="1364" w:name="_Toc29802820"/>
      <w:bookmarkStart w:id="1365" w:name="_Toc36107562"/>
      <w:bookmarkStart w:id="1366" w:name="_Toc37251328"/>
      <w:bookmarkStart w:id="1367" w:name="_Toc45888143"/>
      <w:bookmarkStart w:id="1368" w:name="_Toc45888742"/>
      <w:bookmarkStart w:id="1369" w:name="_Toc59650026"/>
      <w:bookmarkStart w:id="1370" w:name="_Toc61357290"/>
      <w:bookmarkStart w:id="1371" w:name="_Toc61359064"/>
      <w:bookmarkStart w:id="1372" w:name="_Toc67916002"/>
      <w:bookmarkStart w:id="1373" w:name="_Toc75533546"/>
      <w:bookmarkStart w:id="1374" w:name="_Toc75819432"/>
      <w:bookmarkStart w:id="1375" w:name="_Toc76508276"/>
      <w:bookmarkStart w:id="1376" w:name="_Toc76717226"/>
      <w:bookmarkStart w:id="1377" w:name="_Toc83293867"/>
      <w:bookmarkStart w:id="1378"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24FB8D38" w14:textId="77777777" w:rsidR="00010B1C" w:rsidRPr="001C0CC4" w:rsidRDefault="00010B1C" w:rsidP="00010B1C">
      <w:pPr>
        <w:pStyle w:val="TH"/>
      </w:pPr>
      <w:r w:rsidRPr="001C0CC4">
        <w:lastRenderedPageBreak/>
        <w:t xml:space="preserve">Table </w:t>
      </w:r>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010B1C" w:rsidRPr="001C0CC4" w14:paraId="0ADA92BF" w14:textId="77777777" w:rsidTr="00E0421D">
        <w:trPr>
          <w:trHeight w:val="240"/>
          <w:jc w:val="center"/>
        </w:trPr>
        <w:tc>
          <w:tcPr>
            <w:tcW w:w="1955" w:type="dxa"/>
            <w:shd w:val="clear" w:color="auto" w:fill="auto"/>
            <w:vAlign w:val="center"/>
          </w:tcPr>
          <w:p w14:paraId="616551F1" w14:textId="77777777" w:rsidR="00010B1C" w:rsidRPr="001C0CC4" w:rsidRDefault="00010B1C" w:rsidP="00E0421D">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07057806" w14:textId="77777777" w:rsidR="00010B1C" w:rsidRPr="001C0CC4" w:rsidRDefault="00010B1C" w:rsidP="00E0421D">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77DA401D" w14:textId="77777777" w:rsidR="00010B1C" w:rsidRPr="001C0CC4" w:rsidRDefault="00010B1C" w:rsidP="00E0421D">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010B1C" w:rsidRPr="001C0CC4" w14:paraId="77DAECC5" w14:textId="77777777" w:rsidTr="00E0421D">
        <w:trPr>
          <w:trHeight w:val="240"/>
          <w:jc w:val="center"/>
        </w:trPr>
        <w:tc>
          <w:tcPr>
            <w:tcW w:w="1955" w:type="dxa"/>
            <w:shd w:val="clear" w:color="auto" w:fill="auto"/>
            <w:vAlign w:val="center"/>
          </w:tcPr>
          <w:p w14:paraId="0297CA90" w14:textId="43F2C23F" w:rsidR="00010B1C" w:rsidRPr="001C0CC4" w:rsidRDefault="00010B1C" w:rsidP="00E0421D">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 2</w:t>
            </w:r>
            <w:r>
              <w:rPr>
                <w:rFonts w:eastAsia="CG Times (WN)" w:cs="Arial"/>
              </w:rPr>
              <w:t>9</w:t>
            </w:r>
          </w:p>
        </w:tc>
        <w:tc>
          <w:tcPr>
            <w:tcW w:w="2081" w:type="dxa"/>
            <w:shd w:val="clear" w:color="auto" w:fill="auto"/>
          </w:tcPr>
          <w:p w14:paraId="1442A36C" w14:textId="77777777" w:rsidR="00010B1C" w:rsidRPr="001C0CC4" w:rsidRDefault="00010B1C" w:rsidP="00E0421D">
            <w:pPr>
              <w:pStyle w:val="TAC"/>
              <w:rPr>
                <w:rFonts w:eastAsia="CG Times (WN)" w:cs="Arial"/>
              </w:rPr>
            </w:pPr>
            <w:r w:rsidRPr="001C0CC4">
              <w:rPr>
                <w:rFonts w:eastAsia="CG Times (WN)" w:cs="Arial" w:hint="eastAsia"/>
              </w:rPr>
              <w:t>3.0</w:t>
            </w:r>
          </w:p>
        </w:tc>
        <w:tc>
          <w:tcPr>
            <w:tcW w:w="2090" w:type="dxa"/>
            <w:shd w:val="clear" w:color="auto" w:fill="auto"/>
          </w:tcPr>
          <w:p w14:paraId="5B84270C" w14:textId="77777777" w:rsidR="00010B1C" w:rsidRPr="001C0CC4" w:rsidRDefault="00010B1C" w:rsidP="00E0421D">
            <w:pPr>
              <w:pStyle w:val="TAC"/>
              <w:rPr>
                <w:rFonts w:eastAsia="CG Times (WN)" w:cs="Arial"/>
              </w:rPr>
            </w:pPr>
            <w:r w:rsidRPr="001C0CC4">
              <w:rPr>
                <w:rFonts w:eastAsia="CG Times (WN)" w:cs="Arial" w:hint="eastAsia"/>
              </w:rPr>
              <w:t>2.0</w:t>
            </w:r>
          </w:p>
        </w:tc>
      </w:tr>
      <w:tr w:rsidR="00010B1C" w:rsidRPr="001C0CC4" w14:paraId="6FC709E7" w14:textId="77777777" w:rsidTr="00E0421D">
        <w:trPr>
          <w:trHeight w:val="240"/>
          <w:jc w:val="center"/>
        </w:trPr>
        <w:tc>
          <w:tcPr>
            <w:tcW w:w="1955" w:type="dxa"/>
            <w:shd w:val="clear" w:color="auto" w:fill="auto"/>
            <w:vAlign w:val="center"/>
          </w:tcPr>
          <w:p w14:paraId="24BA339C" w14:textId="77777777" w:rsidR="00010B1C" w:rsidRPr="001C0CC4" w:rsidRDefault="00010B1C" w:rsidP="00E0421D">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165AACD5"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2FA533F5" w14:textId="77777777" w:rsidR="00010B1C" w:rsidRPr="001C0CC4" w:rsidRDefault="00010B1C" w:rsidP="00E0421D">
            <w:pPr>
              <w:pStyle w:val="TAC"/>
              <w:rPr>
                <w:rFonts w:eastAsia="CG Times (WN)" w:cs="Arial"/>
              </w:rPr>
            </w:pPr>
            <w:r w:rsidRPr="001C0CC4">
              <w:rPr>
                <w:rFonts w:eastAsia="CG Times (WN)" w:cs="Arial"/>
              </w:rPr>
              <w:t>2.0</w:t>
            </w:r>
          </w:p>
        </w:tc>
      </w:tr>
      <w:tr w:rsidR="00010B1C" w:rsidRPr="001C0CC4" w14:paraId="529A338F" w14:textId="77777777" w:rsidTr="00E0421D">
        <w:trPr>
          <w:trHeight w:val="255"/>
          <w:jc w:val="center"/>
        </w:trPr>
        <w:tc>
          <w:tcPr>
            <w:tcW w:w="1955" w:type="dxa"/>
            <w:shd w:val="clear" w:color="auto" w:fill="auto"/>
            <w:vAlign w:val="center"/>
          </w:tcPr>
          <w:p w14:paraId="41D3E332" w14:textId="77777777" w:rsidR="00010B1C" w:rsidRPr="001C0CC4" w:rsidRDefault="00010B1C" w:rsidP="00E0421D">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78BFCDCD" w14:textId="77777777" w:rsidR="00010B1C" w:rsidRPr="001C0CC4" w:rsidRDefault="00010B1C" w:rsidP="00E0421D">
            <w:pPr>
              <w:pStyle w:val="TAC"/>
              <w:rPr>
                <w:rFonts w:eastAsia="CG Times (WN)" w:cs="Arial"/>
              </w:rPr>
            </w:pPr>
            <w:r w:rsidRPr="001C0CC4">
              <w:rPr>
                <w:rFonts w:eastAsia="CG Times (WN)" w:cs="Arial"/>
              </w:rPr>
              <w:t>5.0</w:t>
            </w:r>
          </w:p>
        </w:tc>
        <w:tc>
          <w:tcPr>
            <w:tcW w:w="2090" w:type="dxa"/>
            <w:shd w:val="clear" w:color="auto" w:fill="auto"/>
          </w:tcPr>
          <w:p w14:paraId="71472D1A" w14:textId="77777777" w:rsidR="00010B1C" w:rsidRPr="001C0CC4" w:rsidRDefault="00010B1C" w:rsidP="00E0421D">
            <w:pPr>
              <w:pStyle w:val="TAC"/>
              <w:rPr>
                <w:rFonts w:eastAsia="CG Times (WN)" w:cs="Arial"/>
              </w:rPr>
            </w:pPr>
            <w:r w:rsidRPr="001C0CC4">
              <w:rPr>
                <w:rFonts w:eastAsia="CG Times (WN)" w:cs="Arial"/>
              </w:rPr>
              <w:t>3.0</w:t>
            </w:r>
          </w:p>
        </w:tc>
      </w:tr>
      <w:tr w:rsidR="00010B1C" w:rsidRPr="001C0CC4" w14:paraId="05861748" w14:textId="77777777" w:rsidTr="00E0421D">
        <w:trPr>
          <w:trHeight w:val="255"/>
          <w:jc w:val="center"/>
        </w:trPr>
        <w:tc>
          <w:tcPr>
            <w:tcW w:w="1955" w:type="dxa"/>
            <w:shd w:val="clear" w:color="auto" w:fill="auto"/>
            <w:vAlign w:val="center"/>
          </w:tcPr>
          <w:p w14:paraId="00B8CB32" w14:textId="77777777" w:rsidR="00010B1C" w:rsidRPr="001C0CC4" w:rsidDel="00D96763" w:rsidRDefault="00010B1C" w:rsidP="00E0421D">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4C57F343" w14:textId="02792155" w:rsidR="00010B1C" w:rsidRPr="001C0CC4" w:rsidRDefault="009C3406" w:rsidP="00E0421D">
            <w:pPr>
              <w:pStyle w:val="TAC"/>
              <w:rPr>
                <w:rFonts w:eastAsia="CG Times (WN)" w:cs="Arial"/>
              </w:rPr>
            </w:pPr>
            <w:r>
              <w:rPr>
                <w:rFonts w:eastAsia="CG Times (WN)" w:cs="Arial"/>
              </w:rPr>
              <w:t>5.0</w:t>
            </w:r>
          </w:p>
        </w:tc>
        <w:tc>
          <w:tcPr>
            <w:tcW w:w="2090" w:type="dxa"/>
            <w:shd w:val="clear" w:color="auto" w:fill="auto"/>
          </w:tcPr>
          <w:p w14:paraId="651C30B9" w14:textId="77777777" w:rsidR="00010B1C" w:rsidRPr="001C0CC4" w:rsidRDefault="00010B1C" w:rsidP="00E0421D">
            <w:pPr>
              <w:pStyle w:val="TAC"/>
              <w:rPr>
                <w:rFonts w:eastAsia="CG Times (WN)" w:cs="Arial"/>
              </w:rPr>
            </w:pPr>
            <w:r w:rsidRPr="001C0CC4">
              <w:rPr>
                <w:rFonts w:eastAsia="CG Times (WN)" w:cs="Arial"/>
              </w:rPr>
              <w:t>4.0</w:t>
            </w:r>
          </w:p>
        </w:tc>
      </w:tr>
      <w:tr w:rsidR="00010B1C" w:rsidRPr="001C0CC4" w14:paraId="318D4195" w14:textId="77777777" w:rsidTr="00E0421D">
        <w:trPr>
          <w:trHeight w:val="247"/>
          <w:jc w:val="center"/>
        </w:trPr>
        <w:tc>
          <w:tcPr>
            <w:tcW w:w="1955" w:type="dxa"/>
            <w:shd w:val="clear" w:color="auto" w:fill="auto"/>
            <w:vAlign w:val="center"/>
          </w:tcPr>
          <w:p w14:paraId="0437D21E" w14:textId="77777777" w:rsidR="00010B1C" w:rsidRPr="001C0CC4" w:rsidRDefault="00010B1C" w:rsidP="00E0421D">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C847BC6" w14:textId="77777777" w:rsidR="00010B1C" w:rsidRPr="001C0CC4" w:rsidRDefault="00010B1C" w:rsidP="00E0421D">
            <w:pPr>
              <w:pStyle w:val="TAC"/>
              <w:rPr>
                <w:rFonts w:eastAsia="CG Times (WN)" w:cs="Arial"/>
              </w:rPr>
            </w:pPr>
            <w:r w:rsidRPr="001C0CC4">
              <w:rPr>
                <w:rFonts w:eastAsia="CG Times (WN)" w:cs="Arial"/>
              </w:rPr>
              <w:t>5.0</w:t>
            </w:r>
          </w:p>
        </w:tc>
      </w:tr>
      <w:tr w:rsidR="00010B1C" w:rsidRPr="001C0CC4" w14:paraId="6A0E91E6" w14:textId="77777777" w:rsidTr="00E0421D">
        <w:trPr>
          <w:trHeight w:val="225"/>
          <w:jc w:val="center"/>
        </w:trPr>
        <w:tc>
          <w:tcPr>
            <w:tcW w:w="1955" w:type="dxa"/>
            <w:shd w:val="clear" w:color="auto" w:fill="auto"/>
            <w:vAlign w:val="center"/>
          </w:tcPr>
          <w:p w14:paraId="1319C547" w14:textId="77777777" w:rsidR="00010B1C" w:rsidRPr="001C0CC4" w:rsidRDefault="00010B1C" w:rsidP="00E0421D">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5EB1E798" w14:textId="77777777" w:rsidR="00010B1C" w:rsidRPr="001C0CC4" w:rsidRDefault="00010B1C" w:rsidP="00E0421D">
            <w:pPr>
              <w:pStyle w:val="TAC"/>
              <w:rPr>
                <w:rFonts w:eastAsia="CG Times (WN)" w:cs="Arial"/>
              </w:rPr>
            </w:pPr>
            <w:r w:rsidRPr="001C0CC4">
              <w:rPr>
                <w:rFonts w:eastAsia="CG Times (WN)" w:cs="Arial"/>
              </w:rPr>
              <w:t>6.0</w:t>
            </w:r>
          </w:p>
        </w:tc>
      </w:tr>
      <w:tr w:rsidR="00010B1C" w:rsidRPr="001C0CC4" w14:paraId="6B7F1FB5" w14:textId="77777777" w:rsidTr="00E0421D">
        <w:trPr>
          <w:trHeight w:val="225"/>
          <w:jc w:val="center"/>
        </w:trPr>
        <w:tc>
          <w:tcPr>
            <w:tcW w:w="1955" w:type="dxa"/>
            <w:shd w:val="clear" w:color="auto" w:fill="auto"/>
            <w:vAlign w:val="center"/>
          </w:tcPr>
          <w:p w14:paraId="4C002309" w14:textId="77777777" w:rsidR="00010B1C" w:rsidRPr="001C0CC4" w:rsidRDefault="00010B1C" w:rsidP="00E0421D">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3C4CDB20" w14:textId="77777777" w:rsidR="00010B1C" w:rsidRPr="001C0CC4" w:rsidRDefault="00010B1C" w:rsidP="00E0421D">
            <w:pPr>
              <w:pStyle w:val="TAC"/>
              <w:rPr>
                <w:rFonts w:eastAsia="CG Times (WN)" w:cs="Arial"/>
              </w:rPr>
            </w:pPr>
            <w:r w:rsidRPr="001C0CC4">
              <w:rPr>
                <w:rFonts w:eastAsia="CG Times (WN)" w:cs="Arial"/>
              </w:rPr>
              <w:t>7.0</w:t>
            </w:r>
          </w:p>
        </w:tc>
      </w:tr>
    </w:tbl>
    <w:p w14:paraId="06F04EBB" w14:textId="77777777" w:rsidR="00010B1C" w:rsidRDefault="00010B1C" w:rsidP="00010B1C">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379" w:name="_Toc45888144"/>
      <w:bookmarkStart w:id="1380" w:name="_Toc45888743"/>
      <w:bookmarkStart w:id="1381" w:name="_Toc59650027"/>
      <w:bookmarkStart w:id="1382" w:name="_Toc61357291"/>
      <w:bookmarkStart w:id="1383" w:name="_Toc61359065"/>
      <w:bookmarkStart w:id="1384" w:name="_Toc67916003"/>
      <w:bookmarkStart w:id="1385" w:name="_Toc75533547"/>
      <w:bookmarkStart w:id="1386" w:name="_Toc75819433"/>
      <w:bookmarkStart w:id="1387" w:name="_Toc76508277"/>
      <w:bookmarkStart w:id="1388" w:name="_Toc76717227"/>
      <w:bookmarkStart w:id="1389" w:name="_Toc83293868"/>
      <w:bookmarkStart w:id="1390" w:name="_Toc84334907"/>
      <w:bookmarkStart w:id="1391" w:name="_Toc21344286"/>
      <w:bookmarkStart w:id="1392" w:name="_Toc29801772"/>
      <w:bookmarkStart w:id="1393" w:name="_Toc29802196"/>
      <w:bookmarkStart w:id="1394" w:name="_Toc29802821"/>
      <w:bookmarkStart w:id="1395" w:name="_Toc36107563"/>
      <w:bookmarkStart w:id="1396" w:name="_Toc37251329"/>
      <w:bookmarkEnd w:id="1269"/>
      <w:r>
        <w:t>6.2E</w:t>
      </w:r>
      <w:r w:rsidRPr="001C0CC4">
        <w:tab/>
        <w:t>Transmitter power for</w:t>
      </w:r>
      <w:r>
        <w:t xml:space="preserve"> V2X</w:t>
      </w:r>
      <w:bookmarkEnd w:id="1379"/>
      <w:bookmarkEnd w:id="1380"/>
      <w:bookmarkEnd w:id="1381"/>
      <w:bookmarkEnd w:id="1382"/>
      <w:bookmarkEnd w:id="1383"/>
      <w:bookmarkEnd w:id="1384"/>
      <w:bookmarkEnd w:id="1385"/>
      <w:bookmarkEnd w:id="1386"/>
      <w:bookmarkEnd w:id="1387"/>
      <w:bookmarkEnd w:id="1388"/>
      <w:bookmarkEnd w:id="1389"/>
      <w:bookmarkEnd w:id="1390"/>
    </w:p>
    <w:p w14:paraId="6E902983" w14:textId="77777777" w:rsidR="0017189C" w:rsidRDefault="0017189C" w:rsidP="00434294">
      <w:pPr>
        <w:pStyle w:val="Heading3"/>
      </w:pPr>
      <w:bookmarkStart w:id="1397" w:name="_Toc45888145"/>
      <w:bookmarkStart w:id="1398" w:name="_Toc45888744"/>
      <w:bookmarkStart w:id="1399" w:name="_Toc59650028"/>
      <w:bookmarkStart w:id="1400" w:name="_Toc61357292"/>
      <w:bookmarkStart w:id="1401" w:name="_Toc61359066"/>
      <w:bookmarkStart w:id="1402" w:name="_Toc67916004"/>
      <w:bookmarkStart w:id="1403" w:name="_Toc75533548"/>
      <w:bookmarkStart w:id="1404" w:name="_Toc75819434"/>
      <w:bookmarkStart w:id="1405" w:name="_Toc76508278"/>
      <w:bookmarkStart w:id="1406" w:name="_Toc76717228"/>
      <w:bookmarkStart w:id="1407" w:name="_Toc83293869"/>
      <w:bookmarkStart w:id="1408" w:name="_Toc84334908"/>
      <w:r>
        <w:t>6.2E.1</w:t>
      </w:r>
      <w:r w:rsidRPr="001D386E">
        <w:tab/>
        <w:t>UE maximum output power for</w:t>
      </w:r>
      <w:r>
        <w:t xml:space="preserve"> </w:t>
      </w:r>
      <w:r w:rsidRPr="001D386E">
        <w:t>V2X</w:t>
      </w:r>
      <w:bookmarkEnd w:id="1397"/>
      <w:bookmarkEnd w:id="1398"/>
      <w:bookmarkEnd w:id="1399"/>
      <w:bookmarkEnd w:id="1400"/>
      <w:bookmarkEnd w:id="1401"/>
      <w:bookmarkEnd w:id="1402"/>
      <w:bookmarkEnd w:id="1403"/>
      <w:bookmarkEnd w:id="1404"/>
      <w:bookmarkEnd w:id="1405"/>
      <w:bookmarkEnd w:id="1406"/>
      <w:bookmarkEnd w:id="1407"/>
      <w:bookmarkEnd w:id="1408"/>
    </w:p>
    <w:p w14:paraId="2B957124" w14:textId="77777777" w:rsidR="0017189C" w:rsidRPr="00226F23" w:rsidRDefault="0017189C" w:rsidP="00434294">
      <w:pPr>
        <w:pStyle w:val="Heading4"/>
      </w:pPr>
      <w:bookmarkStart w:id="1409" w:name="_Toc45888146"/>
      <w:bookmarkStart w:id="1410" w:name="_Toc45888745"/>
      <w:bookmarkStart w:id="1411" w:name="_Toc59650029"/>
      <w:bookmarkStart w:id="1412" w:name="_Toc61357293"/>
      <w:bookmarkStart w:id="1413" w:name="_Toc61359067"/>
      <w:bookmarkStart w:id="1414" w:name="_Toc67916005"/>
      <w:bookmarkStart w:id="1415" w:name="_Toc75533549"/>
      <w:bookmarkStart w:id="1416" w:name="_Toc75819435"/>
      <w:bookmarkStart w:id="1417" w:name="_Toc76508279"/>
      <w:bookmarkStart w:id="1418" w:name="_Toc76717229"/>
      <w:bookmarkStart w:id="1419" w:name="_Toc83293870"/>
      <w:bookmarkStart w:id="1420" w:name="_Toc84334909"/>
      <w:r>
        <w:t>6.2E.1.1</w:t>
      </w:r>
      <w:r>
        <w:tab/>
        <w:t>General</w:t>
      </w:r>
      <w:bookmarkEnd w:id="1409"/>
      <w:bookmarkEnd w:id="1410"/>
      <w:bookmarkEnd w:id="1411"/>
      <w:bookmarkEnd w:id="1412"/>
      <w:bookmarkEnd w:id="1413"/>
      <w:bookmarkEnd w:id="1414"/>
      <w:bookmarkEnd w:id="1415"/>
      <w:bookmarkEnd w:id="1416"/>
      <w:bookmarkEnd w:id="1417"/>
      <w:bookmarkEnd w:id="1418"/>
      <w:bookmarkEnd w:id="1419"/>
      <w:bookmarkEnd w:id="1420"/>
    </w:p>
    <w:p w14:paraId="03F98284" w14:textId="466AE137" w:rsidR="00E107D9" w:rsidRDefault="00E107D9" w:rsidP="00E107D9">
      <w:pPr>
        <w:rPr>
          <w:rFonts w:cs="v5.0.0"/>
        </w:rPr>
      </w:pPr>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 xml:space="preserve">Table </w:t>
      </w:r>
      <w:r>
        <w:t>6.2E.1.1-0</w:t>
      </w:r>
      <w:r w:rsidRPr="001D386E">
        <w:rPr>
          <w:rFonts w:cs="v5.0.0"/>
        </w:rPr>
        <w:t>.</w:t>
      </w:r>
    </w:p>
    <w:p w14:paraId="1610B941" w14:textId="77777777" w:rsidR="00E107D9" w:rsidRDefault="00E107D9" w:rsidP="00E107D9">
      <w:pPr>
        <w:pStyle w:val="TH"/>
        <w:rPr>
          <w:lang w:eastAsia="ko-KR"/>
        </w:rPr>
      </w:pPr>
      <w:r>
        <w:t>Table 6.2E.1.1-0: NR V2X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E107D9" w14:paraId="2E024DA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A9FA80A" w14:textId="77777777" w:rsidR="00E107D9" w:rsidRDefault="00E107D9" w:rsidP="004D3B81">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79FE4EA9" w14:textId="77777777" w:rsidR="00E107D9" w:rsidRDefault="00E107D9" w:rsidP="004D3B81">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2C1CB117" w14:textId="77777777" w:rsidR="00E107D9" w:rsidRDefault="00E107D9" w:rsidP="004D3B81">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63C29765" w14:textId="77777777" w:rsidR="00E107D9" w:rsidRDefault="00E107D9" w:rsidP="004D3B81">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3B36E7F1" w14:textId="77777777" w:rsidR="00E107D9" w:rsidRDefault="00E107D9" w:rsidP="004D3B81">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446CD1C1" w14:textId="77777777" w:rsidR="00E107D9" w:rsidRDefault="00E107D9" w:rsidP="004D3B81">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1DB7C4B6" w14:textId="77777777" w:rsidR="00E107D9" w:rsidRDefault="00E107D9" w:rsidP="004D3B81">
            <w:pPr>
              <w:pStyle w:val="TAH"/>
            </w:pPr>
            <w:r>
              <w:t>Tolerance (dB)</w:t>
            </w:r>
          </w:p>
        </w:tc>
      </w:tr>
      <w:tr w:rsidR="00E107D9" w14:paraId="3109E27D"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96A3A8A" w14:textId="77777777" w:rsidR="00E107D9" w:rsidRDefault="00E107D9" w:rsidP="004D3B81">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6B549A6B"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B4F65B"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45BC1B8"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F23A6AE"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05BE3E3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6E64EDF6" w14:textId="77777777" w:rsidR="00E107D9" w:rsidRPr="005D7A6F" w:rsidRDefault="00E107D9" w:rsidP="004D3B81">
            <w:pPr>
              <w:pStyle w:val="TAC"/>
              <w:rPr>
                <w:rFonts w:cs="Arial"/>
              </w:rPr>
            </w:pPr>
            <w:r>
              <w:rPr>
                <w:rFonts w:cs="Arial"/>
                <w:lang w:eastAsia="ja-JP"/>
              </w:rPr>
              <w:t>±2</w:t>
            </w:r>
          </w:p>
        </w:tc>
      </w:tr>
      <w:tr w:rsidR="00E107D9" w14:paraId="5DF0E12A" w14:textId="77777777" w:rsidTr="004D3B81">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6342B371" w14:textId="77777777" w:rsidR="00E107D9" w:rsidRDefault="00E107D9" w:rsidP="004D3B81">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10EAF4AF" w14:textId="77777777" w:rsidR="00E107D9"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0B99001" w14:textId="77777777" w:rsidR="00E107D9" w:rsidRDefault="00E107D9" w:rsidP="004D3B81">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9D63335" w14:textId="77777777" w:rsidR="00E107D9" w:rsidRPr="005D7A6F" w:rsidRDefault="00E107D9" w:rsidP="004D3B81">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79773E9C" w14:textId="77777777" w:rsidR="00E107D9" w:rsidRPr="005D7A6F" w:rsidRDefault="00E107D9" w:rsidP="004D3B81">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6EA9D603" w14:textId="77777777" w:rsidR="00E107D9" w:rsidRPr="005D7A6F" w:rsidRDefault="00E107D9" w:rsidP="004D3B81">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04842E4D" w14:textId="77777777" w:rsidR="00E107D9" w:rsidRPr="005D7A6F" w:rsidRDefault="00E107D9" w:rsidP="004D3B81">
            <w:pPr>
              <w:pStyle w:val="TAC"/>
              <w:rPr>
                <w:rFonts w:cs="Arial"/>
              </w:rPr>
            </w:pPr>
            <w:r>
              <w:rPr>
                <w:rFonts w:cs="Arial"/>
                <w:lang w:eastAsia="ja-JP"/>
              </w:rPr>
              <w:t>±2</w:t>
            </w:r>
          </w:p>
        </w:tc>
      </w:tr>
    </w:tbl>
    <w:p w14:paraId="7CFAF400" w14:textId="77777777" w:rsidR="00E107D9" w:rsidRDefault="00E107D9" w:rsidP="00E107D9"/>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r>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0A04A8FA" w14:textId="0D4ECB15" w:rsidR="00E107D9" w:rsidRPr="002807B4" w:rsidRDefault="00E107D9" w:rsidP="00E107D9">
      <w:bookmarkStart w:id="1421" w:name="_Toc45888147"/>
      <w:bookmarkStart w:id="1422" w:name="_Toc45888746"/>
      <w:bookmarkStart w:id="1423" w:name="_Toc59650030"/>
      <w:bookmarkStart w:id="1424" w:name="_Toc61357294"/>
      <w:bookmarkStart w:id="1425" w:name="_Toc61359068"/>
      <w:bookmarkStart w:id="1426" w:name="_Toc67916006"/>
      <w:bookmarkStart w:id="1427" w:name="_Toc75533550"/>
      <w:bookmarkStart w:id="1428" w:name="_Toc75819436"/>
      <w:bookmarkStart w:id="1429" w:name="_Toc76508280"/>
      <w:bookmarkStart w:id="1430" w:name="_Toc76717230"/>
      <w:bookmarkStart w:id="1431" w:name="_Toc83293871"/>
      <w:bookmarkStart w:id="1432" w:name="_Toc84334910"/>
      <w:r w:rsidRPr="00236B7A">
        <w:lastRenderedPageBreak/>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 xml:space="preserve">in Table </w:t>
      </w:r>
      <w:r>
        <w:t>6.2E.1.1-0</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r>
        <w:t>6.2E.1.2</w:t>
      </w:r>
      <w:r>
        <w:tab/>
        <w:t>UE maximum output power for V2X con-current operation</w:t>
      </w:r>
      <w:bookmarkEnd w:id="1421"/>
      <w:bookmarkEnd w:id="1422"/>
      <w:bookmarkEnd w:id="1423"/>
      <w:bookmarkEnd w:id="1424"/>
      <w:bookmarkEnd w:id="1425"/>
      <w:bookmarkEnd w:id="1426"/>
      <w:bookmarkEnd w:id="1427"/>
      <w:bookmarkEnd w:id="1428"/>
      <w:bookmarkEnd w:id="1429"/>
      <w:bookmarkEnd w:id="1430"/>
      <w:bookmarkEnd w:id="1431"/>
      <w:bookmarkEnd w:id="1432"/>
    </w:p>
    <w:p w14:paraId="3C93AD24" w14:textId="22D19EC6" w:rsidR="00E107D9" w:rsidRDefault="00E107D9" w:rsidP="00E107D9">
      <w:pPr>
        <w:tabs>
          <w:tab w:val="left" w:pos="1985"/>
        </w:tabs>
        <w:spacing w:after="100" w:afterAutospacing="1"/>
        <w:rPr>
          <w:rFonts w:cs="v5.0.0"/>
        </w:rPr>
      </w:pPr>
      <w:r>
        <w:rPr>
          <w:lang w:eastAsia="ko-KR"/>
        </w:rPr>
        <w:t xml:space="preserve">For the NR V2X inter-band con-current operation, </w:t>
      </w:r>
      <w:r>
        <w:t>the maximum output power is specified in Table 6.2E.1.2</w:t>
      </w:r>
      <w:r>
        <w:rPr>
          <w:lang w:eastAsia="zh-CN"/>
        </w:rPr>
        <w:t>-1 for each operating band</w:t>
      </w:r>
      <w:r>
        <w:rPr>
          <w:rFonts w:cs="v5.0.0"/>
        </w:rPr>
        <w:t>. The period of measurement shall be at least one sub frame (1ms).</w:t>
      </w:r>
    </w:p>
    <w:p w14:paraId="4C0500D7" w14:textId="5EC4E9F8" w:rsidR="00E107D9" w:rsidRDefault="00E107D9" w:rsidP="00E107D9">
      <w:pPr>
        <w:pStyle w:val="TH"/>
        <w:rPr>
          <w:lang w:eastAsia="ja-JP"/>
        </w:rPr>
      </w:pPr>
      <w:r>
        <w:t>Table 6.2E.1.2</w:t>
      </w:r>
      <w:r>
        <w:rPr>
          <w:lang w:eastAsia="zh-CN"/>
        </w:rPr>
        <w:t>-1</w:t>
      </w:r>
      <w:r>
        <w:t xml:space="preserve">: Power Class for </w:t>
      </w:r>
      <w:r>
        <w:rPr>
          <w:lang w:eastAsia="ko-KR"/>
        </w:rPr>
        <w:t>NR V2X</w:t>
      </w:r>
      <w:r>
        <w:t xml:space="preserve"> inter-band con-current combination</w:t>
      </w:r>
      <w:r>
        <w:rPr>
          <w:lang w:eastAsia="zh-CN"/>
        </w:rPr>
        <w:t xml:space="preserve"> (two bands)</w:t>
      </w:r>
    </w:p>
    <w:tbl>
      <w:tblPr>
        <w:tblW w:w="10801" w:type="dxa"/>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972"/>
        <w:gridCol w:w="1086"/>
        <w:gridCol w:w="972"/>
        <w:gridCol w:w="1086"/>
        <w:gridCol w:w="972"/>
        <w:gridCol w:w="1086"/>
        <w:gridCol w:w="973"/>
        <w:gridCol w:w="1086"/>
      </w:tblGrid>
      <w:tr w:rsidR="00E107D9" w14:paraId="5309B59A" w14:textId="77777777" w:rsidTr="00E107D9">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E107D9" w:rsidRDefault="00E107D9" w:rsidP="00E107D9">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tcPr>
          <w:p w14:paraId="28632EFA" w14:textId="50445EC4" w:rsidR="00E107D9" w:rsidRDefault="00E107D9" w:rsidP="00E107D9">
            <w:pPr>
              <w:pStyle w:val="TAH"/>
            </w:pPr>
            <w:r>
              <w:rPr>
                <w:rFonts w:hint="eastAsia"/>
                <w:lang w:eastAsia="zh-CN"/>
              </w:rPr>
              <w:t>N</w:t>
            </w:r>
            <w:r>
              <w:rPr>
                <w:lang w:eastAsia="zh-CN"/>
              </w:rPr>
              <w:t>R band</w:t>
            </w:r>
          </w:p>
        </w:tc>
        <w:tc>
          <w:tcPr>
            <w:tcW w:w="972" w:type="dxa"/>
            <w:tcBorders>
              <w:top w:val="single" w:sz="4" w:space="0" w:color="auto"/>
              <w:left w:val="single" w:sz="4" w:space="0" w:color="auto"/>
              <w:bottom w:val="single" w:sz="4" w:space="0" w:color="auto"/>
              <w:right w:val="single" w:sz="4" w:space="0" w:color="auto"/>
            </w:tcBorders>
            <w:hideMark/>
          </w:tcPr>
          <w:p w14:paraId="019D7271" w14:textId="1F33FC4F" w:rsidR="00E107D9" w:rsidRDefault="00E107D9" w:rsidP="00E107D9">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E107D9" w:rsidRDefault="00E107D9" w:rsidP="00E107D9">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E107D9" w:rsidRDefault="00E107D9" w:rsidP="00E107D9">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E107D9" w:rsidRDefault="00E107D9" w:rsidP="00E107D9">
            <w:pPr>
              <w:pStyle w:val="TAH"/>
            </w:pPr>
            <w:r>
              <w:t>Tolerance</w:t>
            </w:r>
          </w:p>
          <w:p w14:paraId="775F79CB" w14:textId="77777777" w:rsidR="00E107D9" w:rsidRDefault="00E107D9" w:rsidP="00E107D9">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E107D9" w:rsidRDefault="00E107D9" w:rsidP="00E107D9">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E107D9" w:rsidRDefault="00E107D9" w:rsidP="00E107D9">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E107D9" w:rsidRDefault="00E107D9" w:rsidP="00E107D9">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E107D9" w:rsidRDefault="00E107D9" w:rsidP="00E107D9">
            <w:pPr>
              <w:pStyle w:val="TAH"/>
            </w:pPr>
            <w:r>
              <w:t>Tolerance (dB)</w:t>
            </w:r>
          </w:p>
        </w:tc>
      </w:tr>
      <w:tr w:rsidR="00E107D9" w14:paraId="03DA0B51" w14:textId="77777777" w:rsidTr="00CD7F4D">
        <w:tc>
          <w:tcPr>
            <w:tcW w:w="1596" w:type="dxa"/>
            <w:tcBorders>
              <w:top w:val="single" w:sz="4" w:space="0" w:color="auto"/>
              <w:left w:val="single" w:sz="4" w:space="0" w:color="auto"/>
              <w:bottom w:val="nil"/>
              <w:right w:val="single" w:sz="4" w:space="0" w:color="auto"/>
            </w:tcBorders>
            <w:hideMark/>
          </w:tcPr>
          <w:p w14:paraId="3688AD49" w14:textId="77777777" w:rsidR="00E107D9" w:rsidRDefault="00E107D9" w:rsidP="00E107D9">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1D3C0937" w14:textId="69F45320" w:rsidR="00E107D9" w:rsidRDefault="00E107D9" w:rsidP="00E107D9">
            <w:pPr>
              <w:pStyle w:val="TAC"/>
              <w:rPr>
                <w:lang w:eastAsia="en-GB"/>
              </w:rPr>
            </w:pPr>
            <w:r>
              <w:rPr>
                <w:rFonts w:hint="eastAsia"/>
                <w:lang w:eastAsia="zh-CN"/>
              </w:rPr>
              <w:t>n</w:t>
            </w:r>
            <w:r>
              <w:rPr>
                <w:lang w:eastAsia="zh-CN"/>
              </w:rPr>
              <w:t>71</w:t>
            </w:r>
          </w:p>
        </w:tc>
        <w:tc>
          <w:tcPr>
            <w:tcW w:w="972" w:type="dxa"/>
            <w:tcBorders>
              <w:top w:val="single" w:sz="4" w:space="0" w:color="auto"/>
              <w:left w:val="single" w:sz="4" w:space="0" w:color="auto"/>
              <w:bottom w:val="single" w:sz="4" w:space="0" w:color="auto"/>
              <w:right w:val="single" w:sz="4" w:space="0" w:color="auto"/>
            </w:tcBorders>
          </w:tcPr>
          <w:p w14:paraId="346CA947" w14:textId="30328599"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E107D9" w:rsidRDefault="00E107D9" w:rsidP="00E107D9">
            <w:pPr>
              <w:pStyle w:val="TAC"/>
              <w:rPr>
                <w:lang w:eastAsia="en-GB"/>
              </w:rPr>
            </w:pPr>
            <w:r>
              <w:t>+2/-</w:t>
            </w:r>
            <w:r w:rsidRPr="0026145E">
              <w:t>3</w:t>
            </w:r>
            <w:r>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E107D9" w:rsidRDefault="00E107D9" w:rsidP="00E107D9">
            <w:pPr>
              <w:pStyle w:val="TAC"/>
            </w:pPr>
          </w:p>
        </w:tc>
      </w:tr>
      <w:tr w:rsidR="00E107D9" w14:paraId="0024E1A9" w14:textId="77777777" w:rsidTr="00CD7F4D">
        <w:tc>
          <w:tcPr>
            <w:tcW w:w="1596" w:type="dxa"/>
            <w:tcBorders>
              <w:top w:val="nil"/>
              <w:left w:val="single" w:sz="4" w:space="0" w:color="auto"/>
              <w:bottom w:val="single" w:sz="4" w:space="0" w:color="auto"/>
              <w:right w:val="single" w:sz="4" w:space="0" w:color="auto"/>
            </w:tcBorders>
          </w:tcPr>
          <w:p w14:paraId="53C90963" w14:textId="77777777" w:rsidR="00E107D9" w:rsidRDefault="00E107D9" w:rsidP="00E107D9">
            <w:pPr>
              <w:pStyle w:val="TAC"/>
              <w:rPr>
                <w:lang w:val="en-US"/>
              </w:rPr>
            </w:pPr>
          </w:p>
        </w:tc>
        <w:tc>
          <w:tcPr>
            <w:tcW w:w="972" w:type="dxa"/>
            <w:tcBorders>
              <w:top w:val="single" w:sz="4" w:space="0" w:color="auto"/>
              <w:left w:val="single" w:sz="4" w:space="0" w:color="auto"/>
              <w:bottom w:val="single" w:sz="4" w:space="0" w:color="auto"/>
              <w:right w:val="single" w:sz="4" w:space="0" w:color="auto"/>
            </w:tcBorders>
          </w:tcPr>
          <w:p w14:paraId="6279ED4F" w14:textId="5D25EF3B" w:rsidR="00E107D9" w:rsidRDefault="00E107D9" w:rsidP="00E107D9">
            <w:pPr>
              <w:pStyle w:val="TAC"/>
              <w:rPr>
                <w:lang w:eastAsia="en-GB"/>
              </w:rPr>
            </w:pPr>
            <w:r>
              <w:rPr>
                <w:rFonts w:hint="eastAsia"/>
                <w:lang w:eastAsia="zh-CN"/>
              </w:rPr>
              <w:t>n</w:t>
            </w:r>
            <w:r>
              <w:rPr>
                <w:lang w:eastAsia="zh-CN"/>
              </w:rPr>
              <w:t>47</w:t>
            </w:r>
          </w:p>
        </w:tc>
        <w:tc>
          <w:tcPr>
            <w:tcW w:w="972" w:type="dxa"/>
            <w:tcBorders>
              <w:top w:val="single" w:sz="4" w:space="0" w:color="auto"/>
              <w:left w:val="single" w:sz="4" w:space="0" w:color="auto"/>
              <w:bottom w:val="single" w:sz="4" w:space="0" w:color="auto"/>
              <w:right w:val="single" w:sz="4" w:space="0" w:color="auto"/>
            </w:tcBorders>
          </w:tcPr>
          <w:p w14:paraId="7A91E170" w14:textId="77777777" w:rsidR="00E107D9" w:rsidRDefault="00E107D9" w:rsidP="00E107D9">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9827B8D"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2DCA9F6C"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5152CBD9" w14:textId="77777777" w:rsidR="00E107D9" w:rsidRDefault="00E107D9" w:rsidP="00E107D9">
            <w:pPr>
              <w:pStyle w:val="TAC"/>
            </w:pPr>
          </w:p>
        </w:tc>
        <w:tc>
          <w:tcPr>
            <w:tcW w:w="972" w:type="dxa"/>
            <w:tcBorders>
              <w:top w:val="single" w:sz="4" w:space="0" w:color="auto"/>
              <w:left w:val="single" w:sz="4" w:space="0" w:color="auto"/>
              <w:bottom w:val="single" w:sz="4" w:space="0" w:color="auto"/>
              <w:right w:val="single" w:sz="4" w:space="0" w:color="auto"/>
            </w:tcBorders>
          </w:tcPr>
          <w:p w14:paraId="706326F6" w14:textId="11D58B5C" w:rsidR="00E107D9" w:rsidRDefault="00E107D9" w:rsidP="00E107D9">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tcPr>
          <w:p w14:paraId="26DA911F" w14:textId="484FFD05" w:rsidR="00E107D9" w:rsidRDefault="00E107D9" w:rsidP="00E107D9">
            <w:pPr>
              <w:pStyle w:val="TAC"/>
            </w:pPr>
            <w:r>
              <w:t>+2/-</w:t>
            </w:r>
            <w:r w:rsidRPr="0026145E">
              <w:t>3</w:t>
            </w:r>
          </w:p>
        </w:tc>
        <w:tc>
          <w:tcPr>
            <w:tcW w:w="973" w:type="dxa"/>
            <w:tcBorders>
              <w:top w:val="single" w:sz="4" w:space="0" w:color="auto"/>
              <w:left w:val="single" w:sz="4" w:space="0" w:color="auto"/>
              <w:bottom w:val="single" w:sz="4" w:space="0" w:color="auto"/>
              <w:right w:val="single" w:sz="4" w:space="0" w:color="auto"/>
            </w:tcBorders>
          </w:tcPr>
          <w:p w14:paraId="29FE1F84" w14:textId="77777777" w:rsidR="00E107D9" w:rsidRDefault="00E107D9" w:rsidP="00E107D9">
            <w:pPr>
              <w:pStyle w:val="TAC"/>
            </w:pPr>
          </w:p>
        </w:tc>
        <w:tc>
          <w:tcPr>
            <w:tcW w:w="1086" w:type="dxa"/>
            <w:tcBorders>
              <w:top w:val="single" w:sz="4" w:space="0" w:color="auto"/>
              <w:left w:val="single" w:sz="4" w:space="0" w:color="auto"/>
              <w:bottom w:val="single" w:sz="4" w:space="0" w:color="auto"/>
              <w:right w:val="single" w:sz="4" w:space="0" w:color="auto"/>
            </w:tcBorders>
          </w:tcPr>
          <w:p w14:paraId="150BC8D9" w14:textId="77777777" w:rsidR="00E107D9" w:rsidRDefault="00E107D9" w:rsidP="00E107D9">
            <w:pPr>
              <w:pStyle w:val="TAC"/>
            </w:pPr>
          </w:p>
        </w:tc>
      </w:tr>
      <w:tr w:rsidR="001A1181" w14:paraId="15F8D0D7" w14:textId="77777777" w:rsidTr="00F620C0">
        <w:tc>
          <w:tcPr>
            <w:tcW w:w="10801" w:type="dxa"/>
            <w:gridSpan w:val="10"/>
            <w:tcBorders>
              <w:top w:val="single" w:sz="4" w:space="0" w:color="auto"/>
              <w:left w:val="single" w:sz="4" w:space="0" w:color="auto"/>
              <w:bottom w:val="single" w:sz="4" w:space="0" w:color="auto"/>
              <w:right w:val="single" w:sz="4" w:space="0" w:color="auto"/>
            </w:tcBorders>
          </w:tcPr>
          <w:p w14:paraId="79B955E1" w14:textId="0AE32E2D" w:rsidR="001A1181" w:rsidRDefault="001A1181" w:rsidP="00E107D9">
            <w:pPr>
              <w:pStyle w:val="TAN"/>
            </w:pPr>
            <w:r>
              <w:t>NOTE 1:</w:t>
            </w:r>
            <w:r w:rsidRPr="001C0CC4">
              <w:rPr>
                <w:rFonts w:eastAsia="SimSun"/>
              </w:rPr>
              <w:tab/>
            </w:r>
            <w:r>
              <w:rPr>
                <w:rFonts w:eastAsia="SimSun"/>
              </w:rPr>
              <w:t xml:space="preserve">For </w:t>
            </w:r>
            <w:r>
              <w:t>the con-current band combinations, t</w:t>
            </w:r>
            <w:r w:rsidRPr="00D2704B">
              <w:t xml:space="preserve">he simultaneous transmission and reception of sidelink and Uu interfaces </w:t>
            </w:r>
            <w:r>
              <w:t xml:space="preserve">can be supported </w:t>
            </w:r>
            <w:r w:rsidRPr="00D2704B">
              <w:t>while operation is agnostic of the</w:t>
            </w:r>
            <w:r>
              <w:t xml:space="preserve"> service used on each interface.</w:t>
            </w:r>
          </w:p>
          <w:p w14:paraId="5620A275" w14:textId="486F3995" w:rsidR="001A1181" w:rsidRDefault="001A1181" w:rsidP="00E107D9">
            <w:pPr>
              <w:pStyle w:val="TAN"/>
            </w:pPr>
            <w:r>
              <w:t>NOTE 2:</w:t>
            </w:r>
            <w:r w:rsidRPr="001C0CC4">
              <w:rPr>
                <w:rFonts w:eastAsia="SimSun"/>
              </w:rPr>
              <w:tab/>
            </w:r>
            <w:r>
              <w:t>P</w:t>
            </w:r>
            <w:r>
              <w:rPr>
                <w:vertAlign w:val="subscript"/>
              </w:rPr>
              <w:t>PowerClass</w:t>
            </w:r>
            <w:r>
              <w:t xml:space="preserve"> is the maximum output power specified without taking into account the tolerance for each operating band. </w:t>
            </w:r>
          </w:p>
          <w:p w14:paraId="3D0536F3" w14:textId="5C051AED" w:rsidR="001A1181" w:rsidRDefault="001A1181" w:rsidP="00E107D9">
            <w:pPr>
              <w:pStyle w:val="TAN"/>
            </w:pPr>
            <w:r>
              <w:t>NOTE 3:</w:t>
            </w:r>
            <w:r w:rsidRPr="001C0CC4">
              <w:rPr>
                <w:rFonts w:eastAsia="SimSun"/>
              </w:rPr>
              <w:tab/>
            </w:r>
            <w:r>
              <w:t>For int</w:t>
            </w:r>
            <w:r>
              <w:rPr>
                <w:lang w:eastAsia="zh-CN"/>
              </w:rPr>
              <w:t>er</w:t>
            </w:r>
            <w:r>
              <w:t>-band con-current operation, the aggregation power apply to the total transmitted power over all component carriers (per UE).</w:t>
            </w:r>
          </w:p>
          <w:p w14:paraId="547B36F9" w14:textId="0C19D6F5" w:rsidR="001A1181" w:rsidRDefault="001A1181" w:rsidP="00E107D9">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433" w:name="_Toc45888148"/>
      <w:bookmarkStart w:id="1434" w:name="_Toc45888747"/>
      <w:bookmarkStart w:id="1435" w:name="_Toc59650031"/>
      <w:bookmarkStart w:id="1436" w:name="_Toc61357295"/>
      <w:bookmarkStart w:id="1437" w:name="_Toc61359069"/>
      <w:bookmarkStart w:id="1438" w:name="_Toc67916007"/>
      <w:bookmarkStart w:id="1439" w:name="_Toc75533551"/>
      <w:bookmarkStart w:id="1440" w:name="_Toc75819437"/>
      <w:bookmarkStart w:id="1441" w:name="_Toc76508281"/>
      <w:bookmarkStart w:id="1442" w:name="_Toc76717231"/>
      <w:bookmarkStart w:id="1443" w:name="_Toc83293872"/>
      <w:bookmarkStart w:id="1444"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433"/>
      <w:bookmarkEnd w:id="1434"/>
      <w:bookmarkEnd w:id="1435"/>
      <w:bookmarkEnd w:id="1436"/>
      <w:bookmarkEnd w:id="1437"/>
      <w:bookmarkEnd w:id="1438"/>
      <w:bookmarkEnd w:id="1439"/>
      <w:bookmarkEnd w:id="1440"/>
      <w:bookmarkEnd w:id="1441"/>
      <w:bookmarkEnd w:id="1442"/>
      <w:bookmarkEnd w:id="1443"/>
      <w:bookmarkEnd w:id="1444"/>
    </w:p>
    <w:p w14:paraId="3F243C33" w14:textId="77777777" w:rsidR="0017189C" w:rsidRPr="00226F23" w:rsidRDefault="0017189C" w:rsidP="006A678A">
      <w:pPr>
        <w:pStyle w:val="Heading4"/>
      </w:pPr>
      <w:bookmarkStart w:id="1445" w:name="_Toc45888149"/>
      <w:bookmarkStart w:id="1446" w:name="_Toc45888748"/>
      <w:bookmarkStart w:id="1447" w:name="_Toc59650032"/>
      <w:bookmarkStart w:id="1448" w:name="_Toc61357296"/>
      <w:bookmarkStart w:id="1449" w:name="_Toc61359070"/>
      <w:bookmarkStart w:id="1450" w:name="_Toc67916008"/>
      <w:bookmarkStart w:id="1451" w:name="_Toc75533552"/>
      <w:bookmarkStart w:id="1452" w:name="_Toc75819438"/>
      <w:bookmarkStart w:id="1453" w:name="_Toc76508282"/>
      <w:bookmarkStart w:id="1454" w:name="_Toc76717232"/>
      <w:bookmarkStart w:id="1455" w:name="_Toc83293873"/>
      <w:bookmarkStart w:id="1456" w:name="_Toc84334912"/>
      <w:r>
        <w:t>6.2E.2.1</w:t>
      </w:r>
      <w:r>
        <w:tab/>
        <w:t>General</w:t>
      </w:r>
      <w:bookmarkEnd w:id="1445"/>
      <w:bookmarkEnd w:id="1446"/>
      <w:bookmarkEnd w:id="1447"/>
      <w:bookmarkEnd w:id="1448"/>
      <w:bookmarkEnd w:id="1449"/>
      <w:bookmarkEnd w:id="1450"/>
      <w:bookmarkEnd w:id="1451"/>
      <w:bookmarkEnd w:id="1452"/>
      <w:bookmarkEnd w:id="1453"/>
      <w:bookmarkEnd w:id="1454"/>
      <w:bookmarkEnd w:id="1455"/>
      <w:bookmarkEnd w:id="1456"/>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457" w:name="OLE_LINK63"/>
      <w:bookmarkStart w:id="1458" w:name="OLE_LINK62"/>
      <w:bookmarkStart w:id="1459" w:name="_Toc45888150"/>
      <w:bookmarkStart w:id="1460" w:name="_Toc45888749"/>
      <w:bookmarkStart w:id="1461" w:name="_Toc59650033"/>
      <w:bookmarkStart w:id="1462" w:name="_Toc61357297"/>
      <w:bookmarkStart w:id="1463" w:name="_Toc61359071"/>
      <w:bookmarkStart w:id="1464" w:name="_Toc67916009"/>
      <w:bookmarkStart w:id="1465" w:name="_Toc75533553"/>
      <w:bookmarkStart w:id="1466" w:name="_Toc75819439"/>
      <w:bookmarkStart w:id="1467" w:name="_Toc76508283"/>
      <w:bookmarkStart w:id="1468" w:name="_Toc76717233"/>
      <w:bookmarkStart w:id="1469" w:name="_Toc83293874"/>
      <w:bookmarkStart w:id="1470"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r w:rsidRPr="00E052F6">
        <w:t xml:space="preserve">Table </w:t>
      </w:r>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lastRenderedPageBreak/>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r w:rsidRPr="00077F8A">
        <w:t xml:space="preserve">Table </w:t>
      </w:r>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18D8F2FB" w14:textId="66B4BEC8" w:rsidR="0014649F" w:rsidRDefault="0014649F" w:rsidP="0014649F">
      <w:pPr>
        <w:rPr>
          <w:lang w:eastAsia="en-GB"/>
        </w:rPr>
      </w:pPr>
      <w:r>
        <w:t>For NR V2X UE with two transmit antenna connectors, the allowed Maximum Power Reduction (MPR) values specified in current clause shall apply to the maximum output power specified in Table 6.2</w:t>
      </w:r>
      <w:r>
        <w:rPr>
          <w:lang w:eastAsia="zh-CN"/>
        </w:rPr>
        <w:t>E</w:t>
      </w:r>
      <w:r>
        <w:t>.</w:t>
      </w:r>
      <w:r>
        <w:rPr>
          <w:lang w:eastAsia="zh-CN"/>
        </w:rPr>
        <w:t>1.1</w:t>
      </w:r>
      <w:r>
        <w:t>-1. The requirements shall be met with SL MIMO configurations defined in Table 6.2</w:t>
      </w:r>
      <w:r>
        <w:rPr>
          <w:lang w:eastAsia="zh-CN"/>
        </w:rPr>
        <w:t>D</w:t>
      </w:r>
      <w:r>
        <w:t>.</w:t>
      </w:r>
      <w:r>
        <w:rPr>
          <w:lang w:eastAsia="zh-CN"/>
        </w:rPr>
        <w:t>1</w:t>
      </w:r>
      <w:r>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471" w:name="_Toc45888151"/>
      <w:bookmarkStart w:id="1472" w:name="_Toc45888750"/>
      <w:bookmarkStart w:id="1473" w:name="_Toc59650034"/>
      <w:bookmarkStart w:id="1474" w:name="_Toc61357298"/>
      <w:bookmarkStart w:id="1475" w:name="_Toc61359072"/>
      <w:bookmarkStart w:id="1476" w:name="_Toc67916010"/>
      <w:bookmarkStart w:id="1477" w:name="_Toc75533554"/>
      <w:bookmarkStart w:id="1478" w:name="_Toc75819440"/>
      <w:bookmarkStart w:id="1479" w:name="_Toc76508284"/>
      <w:bookmarkStart w:id="1480" w:name="_Toc76717234"/>
      <w:bookmarkStart w:id="1481" w:name="_Toc83293875"/>
      <w:bookmarkStart w:id="1482" w:name="_Toc84334914"/>
      <w:r>
        <w:t>6.2E.2.3</w:t>
      </w:r>
      <w:r>
        <w:tab/>
        <w:t>MPR for Power class 3 V2X con-current operation</w:t>
      </w:r>
      <w:bookmarkEnd w:id="1471"/>
      <w:bookmarkEnd w:id="1472"/>
      <w:bookmarkEnd w:id="1473"/>
      <w:bookmarkEnd w:id="1474"/>
      <w:bookmarkEnd w:id="1475"/>
      <w:bookmarkEnd w:id="1476"/>
      <w:bookmarkEnd w:id="1477"/>
      <w:bookmarkEnd w:id="1478"/>
      <w:bookmarkEnd w:id="1479"/>
      <w:bookmarkEnd w:id="1480"/>
      <w:bookmarkEnd w:id="1481"/>
      <w:bookmarkEnd w:id="1482"/>
    </w:p>
    <w:p w14:paraId="3741A233" w14:textId="4AE6D927" w:rsidR="004367B3" w:rsidRDefault="004367B3" w:rsidP="004367B3">
      <w:bookmarkStart w:id="1483" w:name="_Toc45888152"/>
      <w:bookmarkStart w:id="1484" w:name="_Toc45888751"/>
      <w:bookmarkStart w:id="1485" w:name="_Toc59650035"/>
      <w:bookmarkStart w:id="1486" w:name="_Toc61357299"/>
      <w:bookmarkStart w:id="1487" w:name="_Toc61359073"/>
      <w:bookmarkStart w:id="1488" w:name="_Toc67916011"/>
      <w:bookmarkStart w:id="1489" w:name="_Toc75533555"/>
      <w:bookmarkStart w:id="1490" w:name="_Toc75819441"/>
      <w:bookmarkStart w:id="1491" w:name="_Toc76508285"/>
      <w:bookmarkStart w:id="1492" w:name="_Toc76717235"/>
      <w:bookmarkStart w:id="1493" w:name="_Toc83293876"/>
      <w:bookmarkStart w:id="1494" w:name="_Toc84334915"/>
      <w:r>
        <w:t>For the inter-band con-current NR V2X operation, the allowed maximum power reduction (MPR) for the maximum output power shall be applied per each component carrier. The MPR requirements in clause 6.2.2 apply for NR Uu operation in licensed band, and the MPR requirements in clause 6.2E.2 apply for NR sidelink operation in licensed band or Band n47.</w:t>
      </w:r>
    </w:p>
    <w:p w14:paraId="6458672B" w14:textId="77777777" w:rsidR="0017189C" w:rsidRDefault="0017189C" w:rsidP="006A678A">
      <w:pPr>
        <w:pStyle w:val="Heading3"/>
      </w:pPr>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483"/>
      <w:bookmarkEnd w:id="1484"/>
      <w:bookmarkEnd w:id="1485"/>
      <w:bookmarkEnd w:id="1486"/>
      <w:bookmarkEnd w:id="1487"/>
      <w:bookmarkEnd w:id="1488"/>
      <w:bookmarkEnd w:id="1489"/>
      <w:bookmarkEnd w:id="1490"/>
      <w:bookmarkEnd w:id="1491"/>
      <w:bookmarkEnd w:id="1492"/>
      <w:bookmarkEnd w:id="1493"/>
      <w:bookmarkEnd w:id="1494"/>
    </w:p>
    <w:p w14:paraId="2E7AC260" w14:textId="77777777" w:rsidR="0017189C" w:rsidRPr="00226F23" w:rsidRDefault="0017189C" w:rsidP="006A678A">
      <w:pPr>
        <w:pStyle w:val="Heading4"/>
      </w:pPr>
      <w:bookmarkStart w:id="1495" w:name="_Toc45888153"/>
      <w:bookmarkStart w:id="1496" w:name="_Toc45888752"/>
      <w:bookmarkStart w:id="1497" w:name="_Toc59650036"/>
      <w:bookmarkStart w:id="1498" w:name="_Toc61357300"/>
      <w:bookmarkStart w:id="1499" w:name="_Toc61359074"/>
      <w:bookmarkStart w:id="1500" w:name="_Toc67916012"/>
      <w:bookmarkStart w:id="1501" w:name="_Toc75533556"/>
      <w:bookmarkStart w:id="1502" w:name="_Toc75819442"/>
      <w:bookmarkStart w:id="1503" w:name="_Toc76508286"/>
      <w:bookmarkStart w:id="1504" w:name="_Toc76717236"/>
      <w:bookmarkStart w:id="1505" w:name="_Toc83293877"/>
      <w:bookmarkStart w:id="1506" w:name="_Toc84334916"/>
      <w:r>
        <w:t>6.2E.3.1</w:t>
      </w:r>
      <w:r>
        <w:tab/>
        <w:t>General</w:t>
      </w:r>
      <w:bookmarkEnd w:id="1495"/>
      <w:bookmarkEnd w:id="1496"/>
      <w:bookmarkEnd w:id="1497"/>
      <w:bookmarkEnd w:id="1498"/>
      <w:bookmarkEnd w:id="1499"/>
      <w:bookmarkEnd w:id="1500"/>
      <w:bookmarkEnd w:id="1501"/>
      <w:bookmarkEnd w:id="1502"/>
      <w:bookmarkEnd w:id="1503"/>
      <w:bookmarkEnd w:id="1504"/>
      <w:bookmarkEnd w:id="1505"/>
      <w:bookmarkEnd w:id="1506"/>
    </w:p>
    <w:p w14:paraId="3AC86F8E" w14:textId="3F07FA97" w:rsidR="0014649F" w:rsidRDefault="0014649F" w:rsidP="0014649F">
      <w:r>
        <w:t>For the applied maximum output power reduction is obtained by taking the maximum value of MPR requirements specified in clause 6.2E.2 and A-MPR requirements specified in current clause.</w:t>
      </w:r>
    </w:p>
    <w:p w14:paraId="366C7AB8" w14:textId="77777777" w:rsidR="0014649F" w:rsidRDefault="0014649F" w:rsidP="0014649F">
      <w:pPr>
        <w:rPr>
          <w:i/>
        </w:rPr>
      </w:pPr>
      <w:r>
        <w:t xml:space="preserve">Additional emission requirements can be indicated by the network or pre-configured radio parameters. Each additional emission requirement is associated with a unique network signalling (NS) </w:t>
      </w:r>
      <w:r>
        <w:rPr>
          <w:lang w:eastAsia="zh-CN"/>
        </w:rPr>
        <w:t xml:space="preserve">value indicated in RRC signalling by </w:t>
      </w:r>
      <w:r>
        <w:t>an NR frequency band number of the applicable operating band and an associated value in</w:t>
      </w:r>
      <w:r>
        <w:rPr>
          <w:lang w:eastAsia="zh-CN"/>
        </w:rPr>
        <w:t xml:space="preserve"> </w:t>
      </w:r>
      <w:r>
        <w:t xml:space="preserve">the field </w:t>
      </w:r>
      <w:r>
        <w:lastRenderedPageBreak/>
        <w:t>[</w:t>
      </w:r>
      <w:r>
        <w:rPr>
          <w:i/>
        </w:rPr>
        <w:t>additionalSpectrumEmission</w:t>
      </w:r>
      <w:r>
        <w:t>]</w:t>
      </w:r>
      <w:r>
        <w:rPr>
          <w:i/>
        </w:rPr>
        <w:t xml:space="preserve">. </w:t>
      </w:r>
      <w:r>
        <w:t xml:space="preserve">Throughout this specification, the notion of indication or signalling of an NS value refers to the corresponding indication of an NR V2X </w:t>
      </w:r>
      <w:r>
        <w:rPr>
          <w:lang w:eastAsia="x-none"/>
        </w:rPr>
        <w:t xml:space="preserve">frequency band number of the applicable operating band, the IE field </w:t>
      </w:r>
      <w:r>
        <w:t>[</w:t>
      </w:r>
      <w:r>
        <w:rPr>
          <w:i/>
        </w:rPr>
        <w:t>freqBandIndicatorNR</w:t>
      </w:r>
      <w:r>
        <w:t>] and an associated value of [</w:t>
      </w:r>
      <w:r>
        <w:rPr>
          <w:i/>
        </w:rPr>
        <w:t>additionalSpectrumEmission</w:t>
      </w:r>
      <w:r>
        <w:t>]</w:t>
      </w:r>
      <w:r>
        <w:rPr>
          <w:i/>
        </w:rPr>
        <w:t xml:space="preserve"> </w:t>
      </w:r>
      <w:r>
        <w:t>in the relevant RRC information elements [7]</w:t>
      </w:r>
      <w:r>
        <w:rPr>
          <w:i/>
        </w:rPr>
        <w:t>.</w:t>
      </w:r>
    </w:p>
    <w:p w14:paraId="7AACC067" w14:textId="77777777" w:rsidR="0014649F" w:rsidRDefault="0014649F" w:rsidP="0014649F">
      <w:pPr>
        <w:rPr>
          <w:lang w:eastAsia="zh-CN"/>
        </w:rPr>
      </w:pPr>
      <w:r>
        <w:t xml:space="preserve">To meet the additional requirements, additional maximum power reduction (A-MPR) is allowed for the maximum output power as specified in Table </w:t>
      </w:r>
      <w:r>
        <w:rPr>
          <w:rFonts w:cs="v5.0.0"/>
        </w:rPr>
        <w:t>6.2.1-1</w:t>
      </w:r>
      <w:r>
        <w:t>. Unless stated otherwise, the total reduction to UE maximum output power is max(MPR, A-MPR) where MPR is defined in clause 6.2E.2. Outer and inner allocation notation used in clause 6.2E.3.2 is defined in clause 6.2E.2.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r w:rsidRPr="0032110F">
        <w:t xml:space="preserve">Table </w:t>
      </w:r>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r w:rsidRPr="001C0CC4">
        <w:t xml:space="preserve">Table </w:t>
      </w:r>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9"/>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507"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507"/>
          </w:p>
        </w:tc>
      </w:tr>
    </w:tbl>
    <w:p w14:paraId="721E6D0E" w14:textId="77777777" w:rsidR="0017189C" w:rsidRPr="007A0D7B" w:rsidRDefault="0017189C" w:rsidP="0017189C"/>
    <w:p w14:paraId="4BE6753A" w14:textId="77777777" w:rsidR="00AF2044" w:rsidRDefault="00AF2044" w:rsidP="00AF2044">
      <w:pPr>
        <w:rPr>
          <w:lang w:eastAsia="en-GB"/>
        </w:rPr>
      </w:pPr>
      <w:r>
        <w:t>For UE with two transmit antenna connectors, the A-MPR values specified in clause 6.2E.</w:t>
      </w:r>
      <w:r>
        <w:rPr>
          <w:lang w:eastAsia="zh-CN"/>
        </w:rPr>
        <w:t>3.2 and 6.2E.3.3</w:t>
      </w:r>
      <w:r>
        <w:t xml:space="preserve"> shall apply to the maximum output power specified in Table 6.2</w:t>
      </w:r>
      <w:r>
        <w:rPr>
          <w:lang w:eastAsia="zh-CN"/>
        </w:rPr>
        <w:t>E.1.1</w:t>
      </w:r>
      <w:r>
        <w:t>-1. The requirements shall be met with the SL MIMO configurations specified in Table 6.2</w:t>
      </w:r>
      <w:r>
        <w:rPr>
          <w:lang w:eastAsia="zh-CN"/>
        </w:rPr>
        <w:t>D</w:t>
      </w:r>
      <w:r>
        <w:t>.</w:t>
      </w:r>
      <w:r>
        <w:rPr>
          <w:lang w:eastAsia="zh-CN"/>
        </w:rPr>
        <w:t>1</w:t>
      </w:r>
      <w:r>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508" w:name="_Toc45888154"/>
      <w:bookmarkStart w:id="1509" w:name="_Toc45888753"/>
      <w:bookmarkStart w:id="1510" w:name="_Toc59650037"/>
      <w:bookmarkStart w:id="1511" w:name="_Toc61357301"/>
      <w:bookmarkStart w:id="1512" w:name="_Toc61359075"/>
      <w:bookmarkStart w:id="1513" w:name="_Toc67916013"/>
      <w:bookmarkStart w:id="1514" w:name="_Toc75533557"/>
      <w:bookmarkStart w:id="1515" w:name="_Toc75819443"/>
      <w:bookmarkStart w:id="1516" w:name="_Toc76508287"/>
      <w:bookmarkStart w:id="1517" w:name="_Toc76717237"/>
      <w:bookmarkStart w:id="1518" w:name="_Toc83293878"/>
      <w:bookmarkStart w:id="1519"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508"/>
      <w:bookmarkEnd w:id="1509"/>
      <w:bookmarkEnd w:id="1510"/>
      <w:bookmarkEnd w:id="1511"/>
      <w:bookmarkEnd w:id="1512"/>
      <w:bookmarkEnd w:id="1513"/>
      <w:bookmarkEnd w:id="1514"/>
      <w:bookmarkEnd w:id="1515"/>
      <w:bookmarkEnd w:id="1516"/>
      <w:bookmarkEnd w:id="1517"/>
      <w:bookmarkEnd w:id="1518"/>
      <w:bookmarkEnd w:id="1519"/>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44A2E9D4" w14:textId="77777777" w:rsidR="00A5546E" w:rsidRDefault="00A5546E" w:rsidP="00A5546E">
      <w:r>
        <w:rPr>
          <w:lang w:val="en-US" w:eastAsia="zh-CN"/>
        </w:rPr>
        <w:t>A-MPR</w:t>
      </w:r>
      <w:r>
        <w:rPr>
          <w:vertAlign w:val="subscript"/>
          <w:lang w:val="en-US" w:eastAsia="zh-CN"/>
        </w:rPr>
        <w:t>Base</w:t>
      </w:r>
      <w:r>
        <w:t xml:space="preserve">  and A-MPR</w:t>
      </w:r>
      <w:r>
        <w:rPr>
          <w:vertAlign w:val="subscript"/>
        </w:rPr>
        <w:t>Step</w:t>
      </w:r>
      <w:r>
        <w:t xml:space="preserve">  are specified in Tables 6.2E.3</w:t>
      </w:r>
      <w:r>
        <w:rPr>
          <w:rFonts w:eastAsia="SimSun"/>
          <w:lang w:val="en-US" w:eastAsia="zh-CN"/>
        </w:rPr>
        <w:t>.2</w:t>
      </w:r>
      <w:r>
        <w:t xml:space="preserve">-1, </w:t>
      </w:r>
      <w:r>
        <w:rPr>
          <w:lang w:eastAsia="zh-CN"/>
        </w:rPr>
        <w:t>6.2E.3</w:t>
      </w:r>
      <w:r>
        <w:rPr>
          <w:lang w:val="en-US" w:eastAsia="zh-CN"/>
        </w:rPr>
        <w:t>.2</w:t>
      </w:r>
      <w:r>
        <w:rPr>
          <w:lang w:eastAsia="zh-CN"/>
        </w:rPr>
        <w:t>-2</w:t>
      </w:r>
      <w:r>
        <w:t xml:space="preserve"> is allowed when network signalling value is provided</w:t>
      </w:r>
      <w:r>
        <w:rPr>
          <w:i/>
        </w:rPr>
        <w:t>.</w:t>
      </w:r>
      <w: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annex I in [11].</w:t>
      </w:r>
      <w:r>
        <w:rPr>
          <w:rFonts w:eastAsia="Malgun Gothic"/>
          <w:lang w:eastAsia="ko-KR"/>
        </w:rPr>
        <w:t xml:space="preserve"> </w:t>
      </w:r>
      <w:r>
        <w:t>The A-MPR</w:t>
      </w:r>
      <w:r>
        <w:rPr>
          <w:vertAlign w:val="subscript"/>
        </w:rPr>
        <w:t xml:space="preserve">step </w:t>
      </w:r>
      <w:r>
        <w:t>is the increase in A-MPR allowance to allow UE to meet tighter conducted A-SE and A-SEM requirements with higher value of declared G</w:t>
      </w:r>
      <w:r>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r>
        <w:lastRenderedPageBreak/>
        <w:t xml:space="preserve">Table </w:t>
      </w:r>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r>
        <w:t xml:space="preserve">Table </w:t>
      </w:r>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720203CC" w14:textId="302536F7" w:rsidR="00AF2044" w:rsidRDefault="00AF2044" w:rsidP="00AF2044">
            <w:pPr>
              <w:pStyle w:val="TAN"/>
              <w:rPr>
                <w:lang w:eastAsia="zh-CN"/>
              </w:rPr>
            </w:pPr>
            <w:r>
              <w:t>NOTE 1:</w:t>
            </w:r>
            <w:r>
              <w:rPr>
                <w:rFonts w:eastAsia="SimSun"/>
              </w:rPr>
              <w:tab/>
            </w:r>
            <w:r>
              <w:t xml:space="preserve">Inner and Outer RB allocations are defined in clause </w:t>
            </w:r>
            <w:r>
              <w:rPr>
                <w:lang w:eastAsia="zh-CN"/>
              </w:rPr>
              <w:t>6.2E.2.2</w:t>
            </w:r>
          </w:p>
          <w:p w14:paraId="3895A802" w14:textId="52589CF3" w:rsidR="0017189C" w:rsidRPr="000B7D3E" w:rsidRDefault="00AF2044" w:rsidP="00AF2044">
            <w:pPr>
              <w:pStyle w:val="TAN"/>
            </w:pPr>
            <w:r>
              <w:rPr>
                <w:szCs w:val="18"/>
                <w:lang w:eastAsia="zh-CN"/>
              </w:rPr>
              <w:t>NOTE 2:</w:t>
            </w:r>
            <w:r>
              <w:rPr>
                <w:rFonts w:eastAsia="SimSun"/>
              </w:rPr>
              <w:tab/>
            </w:r>
            <w:r>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r>
        <w:lastRenderedPageBreak/>
        <w:t xml:space="preserve">Table </w:t>
      </w:r>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520" w:name="_Toc45888155"/>
      <w:bookmarkStart w:id="1521" w:name="_Toc45888754"/>
      <w:bookmarkStart w:id="1522" w:name="_Toc59650038"/>
      <w:bookmarkStart w:id="1523" w:name="_Toc61357302"/>
      <w:bookmarkStart w:id="1524" w:name="_Toc61359076"/>
      <w:bookmarkStart w:id="1525" w:name="_Toc67916014"/>
      <w:bookmarkStart w:id="1526" w:name="_Toc75533558"/>
      <w:bookmarkStart w:id="1527" w:name="_Toc75819444"/>
      <w:bookmarkStart w:id="1528" w:name="_Toc76508288"/>
      <w:bookmarkStart w:id="1529" w:name="_Toc76717238"/>
      <w:bookmarkStart w:id="1530" w:name="_Toc83293879"/>
      <w:bookmarkStart w:id="1531"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520"/>
      <w:bookmarkEnd w:id="1521"/>
      <w:bookmarkEnd w:id="1522"/>
      <w:bookmarkEnd w:id="1523"/>
      <w:bookmarkEnd w:id="1524"/>
      <w:bookmarkEnd w:id="1525"/>
      <w:bookmarkEnd w:id="1526"/>
      <w:bookmarkEnd w:id="1527"/>
      <w:bookmarkEnd w:id="1528"/>
      <w:bookmarkEnd w:id="1529"/>
      <w:bookmarkEnd w:id="1530"/>
      <w:bookmarkEnd w:id="1531"/>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r>
        <w:t xml:space="preserve">Table </w:t>
      </w:r>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r>
        <w:t xml:space="preserve">Table </w:t>
      </w:r>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lastRenderedPageBreak/>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r>
        <w:t xml:space="preserve">Table </w:t>
      </w:r>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r>
        <w:t xml:space="preserve">Table </w:t>
      </w:r>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532" w:name="_Toc45888156"/>
      <w:bookmarkStart w:id="1533" w:name="_Toc45888755"/>
      <w:bookmarkStart w:id="1534" w:name="_Toc59650039"/>
      <w:bookmarkStart w:id="1535" w:name="_Toc61357303"/>
      <w:bookmarkStart w:id="1536" w:name="_Toc61359077"/>
      <w:bookmarkStart w:id="1537" w:name="_Toc67916015"/>
      <w:bookmarkStart w:id="1538" w:name="_Toc75533559"/>
      <w:bookmarkStart w:id="1539" w:name="_Toc75819445"/>
      <w:bookmarkStart w:id="1540" w:name="_Toc76508289"/>
      <w:bookmarkStart w:id="1541" w:name="_Toc76717239"/>
      <w:bookmarkStart w:id="1542" w:name="_Toc83293880"/>
      <w:bookmarkStart w:id="1543" w:name="_Toc84334919"/>
      <w:r>
        <w:t>6.2E.3.4</w:t>
      </w:r>
      <w:r>
        <w:tab/>
        <w:t>A-MPR for power class 3 V2X con-current operation</w:t>
      </w:r>
      <w:bookmarkEnd w:id="1532"/>
      <w:bookmarkEnd w:id="1533"/>
      <w:bookmarkEnd w:id="1534"/>
      <w:bookmarkEnd w:id="1535"/>
      <w:bookmarkEnd w:id="1536"/>
      <w:bookmarkEnd w:id="1537"/>
      <w:bookmarkEnd w:id="1538"/>
      <w:bookmarkEnd w:id="1539"/>
      <w:bookmarkEnd w:id="1540"/>
      <w:bookmarkEnd w:id="1541"/>
      <w:bookmarkEnd w:id="1542"/>
      <w:bookmarkEnd w:id="1543"/>
    </w:p>
    <w:p w14:paraId="0AC3D330" w14:textId="1EBA7FD8" w:rsidR="00AF2044" w:rsidRDefault="00AF2044" w:rsidP="00AF2044">
      <w:pPr>
        <w:tabs>
          <w:tab w:val="left" w:pos="1985"/>
        </w:tabs>
        <w:spacing w:after="100" w:afterAutospacing="1"/>
        <w:rPr>
          <w:noProof/>
        </w:rPr>
      </w:pPr>
      <w:bookmarkStart w:id="1544" w:name="_Toc45888157"/>
      <w:bookmarkStart w:id="1545" w:name="_Toc45888756"/>
      <w:bookmarkStart w:id="1546" w:name="_Toc59650040"/>
      <w:bookmarkStart w:id="1547" w:name="_Toc61357304"/>
      <w:bookmarkStart w:id="1548" w:name="_Toc61359078"/>
      <w:bookmarkStart w:id="1549" w:name="_Toc67916016"/>
      <w:bookmarkStart w:id="1550" w:name="_Toc75533560"/>
      <w:bookmarkStart w:id="1551" w:name="_Toc75819446"/>
      <w:bookmarkStart w:id="1552" w:name="_Toc76508290"/>
      <w:bookmarkStart w:id="1553" w:name="_Toc76717240"/>
      <w:bookmarkStart w:id="1554" w:name="_Toc83293881"/>
      <w:bookmarkStart w:id="1555" w:name="_Toc84334920"/>
      <w:r>
        <w:rPr>
          <w:lang w:eastAsia="ko-KR"/>
        </w:rPr>
        <w:t>For the inter-band con-current NR V2X operation, the allowed additional maximum power reduction (A-MPR) for the maximum output power</w:t>
      </w:r>
      <w:r>
        <w:rPr>
          <w:rFonts w:cs="v5.0.0"/>
        </w:rPr>
        <w:t xml:space="preserve"> shall be applied per each component carrier. </w:t>
      </w:r>
      <w:r>
        <w:rPr>
          <w:noProof/>
        </w:rPr>
        <w:t>The A-MPR requirements in clause 6.2.3 apply for NR Uu operation in licensed band, and the A-MPR requirements in clause 6.2E.3.2 and 6.2E.3.3 apply for NR sidelink operation in Band n47.</w:t>
      </w:r>
    </w:p>
    <w:p w14:paraId="4BFB3C50" w14:textId="77777777" w:rsidR="0017189C" w:rsidRDefault="0017189C" w:rsidP="006A678A">
      <w:pPr>
        <w:pStyle w:val="Heading3"/>
      </w:pPr>
      <w:r w:rsidRPr="001C0CC4">
        <w:t>6.2</w:t>
      </w:r>
      <w:r>
        <w:t>E</w:t>
      </w:r>
      <w:r w:rsidRPr="001C0CC4">
        <w:t>.4</w:t>
      </w:r>
      <w:r w:rsidRPr="001C0CC4">
        <w:tab/>
        <w:t>Configured transmitted power</w:t>
      </w:r>
      <w:r>
        <w:t xml:space="preserve"> for V2X</w:t>
      </w:r>
      <w:bookmarkEnd w:id="1544"/>
      <w:bookmarkEnd w:id="1545"/>
      <w:bookmarkEnd w:id="1546"/>
      <w:bookmarkEnd w:id="1547"/>
      <w:bookmarkEnd w:id="1548"/>
      <w:bookmarkEnd w:id="1549"/>
      <w:bookmarkEnd w:id="1550"/>
      <w:bookmarkEnd w:id="1551"/>
      <w:bookmarkEnd w:id="1552"/>
      <w:bookmarkEnd w:id="1553"/>
      <w:bookmarkEnd w:id="1554"/>
      <w:bookmarkEnd w:id="1555"/>
    </w:p>
    <w:p w14:paraId="00459472" w14:textId="77777777" w:rsidR="0017189C" w:rsidRPr="00B761C4" w:rsidRDefault="0017189C" w:rsidP="006A678A">
      <w:pPr>
        <w:pStyle w:val="Heading4"/>
      </w:pPr>
      <w:bookmarkStart w:id="1556" w:name="_Toc45888158"/>
      <w:bookmarkStart w:id="1557" w:name="_Toc45888757"/>
      <w:bookmarkStart w:id="1558" w:name="_Toc59650041"/>
      <w:bookmarkStart w:id="1559" w:name="_Toc61357305"/>
      <w:bookmarkStart w:id="1560" w:name="_Toc61359079"/>
      <w:bookmarkStart w:id="1561" w:name="_Toc67916017"/>
      <w:bookmarkStart w:id="1562" w:name="_Toc75533561"/>
      <w:bookmarkStart w:id="1563" w:name="_Toc75819447"/>
      <w:bookmarkStart w:id="1564" w:name="_Toc76508291"/>
      <w:bookmarkStart w:id="1565" w:name="_Toc76717241"/>
      <w:bookmarkStart w:id="1566" w:name="_Toc83293882"/>
      <w:bookmarkStart w:id="1567" w:name="_Toc84334921"/>
      <w:r>
        <w:t>6.2E.4.1</w:t>
      </w:r>
      <w:r>
        <w:tab/>
        <w:t>General</w:t>
      </w:r>
      <w:bookmarkEnd w:id="1556"/>
      <w:bookmarkEnd w:id="1557"/>
      <w:bookmarkEnd w:id="1558"/>
      <w:bookmarkEnd w:id="1559"/>
      <w:bookmarkEnd w:id="1560"/>
      <w:bookmarkEnd w:id="1561"/>
      <w:bookmarkEnd w:id="1562"/>
      <w:bookmarkEnd w:id="1563"/>
      <w:bookmarkEnd w:id="1564"/>
      <w:bookmarkEnd w:id="1565"/>
      <w:bookmarkEnd w:id="1566"/>
      <w:bookmarkEnd w:id="1567"/>
    </w:p>
    <w:p w14:paraId="175A19C4" w14:textId="77777777" w:rsidR="00CE38E6" w:rsidRPr="00AF5673" w:rsidRDefault="00CE38E6" w:rsidP="00CE38E6">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769B4366" w14:textId="77777777" w:rsidR="00CE38E6" w:rsidRPr="00AF5673" w:rsidRDefault="00CE38E6" w:rsidP="00CE38E6">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3D75A008" w14:textId="77777777" w:rsidR="00CE38E6" w:rsidRPr="00AF5673" w:rsidRDefault="00CE38E6" w:rsidP="00CE38E6">
      <w:pPr>
        <w:pStyle w:val="EQ"/>
        <w:rPr>
          <w:noProof w:val="0"/>
          <w:lang w:bidi="bn-IN"/>
        </w:rPr>
      </w:pPr>
      <w:r>
        <w:rPr>
          <w:noProof w:val="0"/>
          <w:lang w:bidi="bn-IN"/>
        </w:rPr>
        <w:tab/>
        <w:t>P</w:t>
      </w:r>
      <w:r>
        <w:rPr>
          <w:noProof w:val="0"/>
          <w:vertAlign w:val="subscript"/>
          <w:lang w:bidi="bn-IN"/>
        </w:rPr>
        <w:t>CMAX_L</w:t>
      </w:r>
      <w:r>
        <w:rPr>
          <w:rFonts w:cs="Vrinda"/>
          <w:noProof w:val="0"/>
          <w:vertAlign w:val="subscript"/>
          <w:lang w:bidi="bn-IN"/>
        </w:rPr>
        <w:t xml:space="preserve">,f, </w:t>
      </w:r>
      <w:r>
        <w:rPr>
          <w:rFonts w:cs="Vrinda"/>
          <w:i/>
          <w:noProof w:val="0"/>
          <w:vertAlign w:val="subscript"/>
          <w:lang w:bidi="bn-IN"/>
        </w:rPr>
        <w:t>c</w:t>
      </w:r>
      <w:r>
        <w:rPr>
          <w:noProof w:val="0"/>
          <w:lang w:bidi="bn-IN"/>
        </w:rPr>
        <w:t xml:space="preserve"> = MIN {P</w:t>
      </w:r>
      <w:r>
        <w:rPr>
          <w:noProof w:val="0"/>
          <w:vertAlign w:val="subscript"/>
          <w:lang w:bidi="bn-IN"/>
        </w:rPr>
        <w:t>EMAX</w:t>
      </w:r>
      <w:r>
        <w:rPr>
          <w:rFonts w:cs="Vrinda"/>
          <w:noProof w:val="0"/>
          <w:vertAlign w:val="subscript"/>
          <w:lang w:bidi="bn-IN"/>
        </w:rPr>
        <w:t>,</w:t>
      </w:r>
      <w:r>
        <w:rPr>
          <w:rFonts w:cs="Vrinda"/>
          <w:i/>
          <w:noProof w:val="0"/>
          <w:vertAlign w:val="subscript"/>
          <w:lang w:bidi="bn-IN"/>
        </w:rPr>
        <w:t>c</w:t>
      </w:r>
      <w:r>
        <w:rPr>
          <w:noProof w:val="0"/>
          <w:lang w:bidi="bn-IN"/>
        </w:rPr>
        <w:t>,  P</w:t>
      </w:r>
      <w:r>
        <w:rPr>
          <w:noProof w:val="0"/>
          <w:vertAlign w:val="subscript"/>
          <w:lang w:bidi="bn-IN"/>
        </w:rPr>
        <w:t>PowerClass, V2X</w:t>
      </w:r>
      <w:r>
        <w:rPr>
          <w:noProof w:val="0"/>
          <w:lang w:bidi="bn-IN"/>
        </w:rPr>
        <w:t xml:space="preserve"> – MAX(MAX(MPR</w:t>
      </w:r>
      <w:r>
        <w:rPr>
          <w:rFonts w:cs="Vrinda"/>
          <w:i/>
          <w:noProof w:val="0"/>
          <w:vertAlign w:val="subscript"/>
          <w:lang w:bidi="bn-IN"/>
        </w:rPr>
        <w:t>c</w:t>
      </w:r>
      <w:r>
        <w:rPr>
          <w:noProof w:val="0"/>
          <w:lang w:bidi="bn-IN"/>
        </w:rPr>
        <w:t xml:space="preserve"> , A-MPR</w:t>
      </w:r>
      <w:r>
        <w:rPr>
          <w:rFonts w:cs="Vrinda"/>
          <w:i/>
          <w:noProof w:val="0"/>
          <w:vertAlign w:val="subscript"/>
          <w:lang w:bidi="bn-IN"/>
        </w:rPr>
        <w:t>c</w:t>
      </w:r>
      <w:r>
        <w:rPr>
          <w:noProof w:val="0"/>
          <w:lang w:bidi="bn-IN"/>
        </w:rPr>
        <w:t xml:space="preserve">) + </w:t>
      </w:r>
      <w:r>
        <w:rPr>
          <w:rFonts w:ascii="Symbol" w:hAnsi="Symbol"/>
          <w:noProof w:val="0"/>
          <w:lang w:bidi="bn-IN"/>
        </w:rPr>
        <w:t></w:t>
      </w:r>
      <w:r>
        <w:rPr>
          <w:noProof w:val="0"/>
          <w:lang w:bidi="bn-IN"/>
        </w:rPr>
        <w:t>T</w:t>
      </w:r>
      <w:r>
        <w:rPr>
          <w:noProof w:val="0"/>
          <w:vertAlign w:val="subscript"/>
          <w:lang w:bidi="bn-IN"/>
        </w:rPr>
        <w:t>IB</w:t>
      </w:r>
      <w:r>
        <w:rPr>
          <w:rFonts w:cs="Vrinda"/>
          <w:noProof w:val="0"/>
          <w:vertAlign w:val="subscript"/>
          <w:lang w:bidi="bn-IN"/>
        </w:rPr>
        <w:t>,</w:t>
      </w:r>
      <w:r>
        <w:rPr>
          <w:rFonts w:cs="Vrinda"/>
          <w:i/>
          <w:noProof w:val="0"/>
          <w:vertAlign w:val="subscript"/>
          <w:lang w:bidi="bn-IN"/>
        </w:rPr>
        <w:t>c</w:t>
      </w:r>
      <w:r>
        <w:rPr>
          <w:rFonts w:cs="Vrinda"/>
          <w:noProof w:val="0"/>
          <w:lang w:bidi="bn-IN"/>
        </w:rPr>
        <w:t xml:space="preserve"> </w:t>
      </w:r>
      <w:r>
        <w:rPr>
          <w:noProof w:val="0"/>
          <w:lang w:bidi="bn-IN"/>
        </w:rPr>
        <w:t>, P-MPR</w:t>
      </w:r>
      <w:r>
        <w:rPr>
          <w:rFonts w:cs="Vrinda"/>
          <w:i/>
          <w:noProof w:val="0"/>
          <w:vertAlign w:val="subscript"/>
          <w:lang w:bidi="bn-IN"/>
        </w:rPr>
        <w:t>c</w:t>
      </w:r>
      <w:r>
        <w:rPr>
          <w:noProof w:val="0"/>
          <w:lang w:bidi="bn-IN"/>
        </w:rPr>
        <w:t>)</w:t>
      </w:r>
      <w:r>
        <w:rPr>
          <w:noProof w:val="0"/>
          <w:lang w:eastAsia="zh-CN" w:bidi="bn-IN"/>
        </w:rPr>
        <w:t xml:space="preserve">, </w:t>
      </w:r>
      <w:r>
        <w:rPr>
          <w:noProof w:val="0"/>
          <w:lang w:bidi="bn-IN"/>
        </w:rPr>
        <w:t>P</w:t>
      </w:r>
      <w:r>
        <w:rPr>
          <w:noProof w:val="0"/>
          <w:vertAlign w:val="subscript"/>
          <w:lang w:eastAsia="zh-CN" w:bidi="bn-IN"/>
        </w:rPr>
        <w:t>Regulatory,c</w:t>
      </w:r>
      <w:r>
        <w:rPr>
          <w:noProof w:val="0"/>
          <w:lang w:bidi="bn-IN"/>
        </w:rPr>
        <w:t xml:space="preserve"> }</w:t>
      </w:r>
    </w:p>
    <w:p w14:paraId="64893609" w14:textId="77777777" w:rsidR="00CE38E6" w:rsidRPr="00AF5673" w:rsidRDefault="00CE38E6" w:rsidP="00E325BF">
      <w:pPr>
        <w:pStyle w:val="EQ"/>
        <w:jc w:val="center"/>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Pr>
          <w:noProof w:val="0"/>
          <w:vertAlign w:val="subscript"/>
          <w:lang w:bidi="bn-IN"/>
        </w:rPr>
        <w:t>,V2X</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Pr>
          <w:noProof w:val="0"/>
          <w:vertAlign w:val="subscript"/>
          <w:lang w:eastAsia="zh-CN" w:bidi="bn-IN"/>
        </w:rPr>
        <w:t>,c</w:t>
      </w:r>
      <w:r w:rsidRPr="00AF5673">
        <w:rPr>
          <w:noProof w:val="0"/>
          <w:lang w:bidi="bn-IN"/>
        </w:rPr>
        <w:t xml:space="preserve"> }</w:t>
      </w:r>
    </w:p>
    <w:p w14:paraId="7EEADD05" w14:textId="77777777" w:rsidR="00CE38E6" w:rsidRPr="00AF5673" w:rsidRDefault="00CE38E6" w:rsidP="00CE38E6">
      <w:pPr>
        <w:ind w:firstLineChars="100" w:firstLine="200"/>
        <w:rPr>
          <w:lang w:bidi="bn-IN"/>
        </w:rPr>
      </w:pPr>
      <w:r w:rsidRPr="00AF5673">
        <w:rPr>
          <w:lang w:bidi="bn-IN"/>
        </w:rPr>
        <w:t>where</w:t>
      </w:r>
    </w:p>
    <w:p w14:paraId="132DFC49" w14:textId="77777777" w:rsidR="00CE38E6" w:rsidRPr="00881FF1" w:rsidRDefault="00CE38E6" w:rsidP="00CE38E6">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66342C8C" w14:textId="5F3623F3" w:rsidR="00CE38E6" w:rsidRDefault="00CE38E6" w:rsidP="00CE38E6">
      <w:pPr>
        <w:pStyle w:val="B10"/>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Pr>
          <w:i/>
        </w:rPr>
        <w:t>maxTransPower</w:t>
      </w:r>
      <w:r w:rsidRPr="00F01782">
        <w:t>, define</w:t>
      </w:r>
      <w:r w:rsidRPr="00AF5673">
        <w:t>d by TS 38.331.</w:t>
      </w:r>
    </w:p>
    <w:p w14:paraId="7A9DE141" w14:textId="77777777" w:rsidR="00CE38E6" w:rsidRPr="00A06AC6" w:rsidRDefault="00CE38E6" w:rsidP="00CE38E6">
      <w:pPr>
        <w:pStyle w:val="B10"/>
        <w:rPr>
          <w:lang w:eastAsia="zh-CN"/>
        </w:rPr>
      </w:pPr>
      <w:r w:rsidRPr="00A06AC6">
        <w:rPr>
          <w:lang w:bidi="bn-IN"/>
        </w:rPr>
        <w:t>-</w:t>
      </w:r>
      <w:r w:rsidRPr="00A06AC6">
        <w:rPr>
          <w:rFonts w:cs="Vrinda"/>
          <w:lang w:eastAsia="ko-KR" w:bidi="bn-IN"/>
        </w:rPr>
        <w:tab/>
        <w:t xml:space="preserve">For the total transmitted power </w:t>
      </w:r>
      <w:r w:rsidRPr="00A06AC6">
        <w:t>P</w:t>
      </w:r>
      <w:r w:rsidRPr="00A06AC6">
        <w:rPr>
          <w:vertAlign w:val="subscript"/>
        </w:rPr>
        <w:t>CMAX</w:t>
      </w:r>
      <w:r w:rsidRPr="00A06AC6">
        <w:rPr>
          <w:vertAlign w:val="subscript"/>
          <w:lang w:eastAsia="zh-CN"/>
        </w:rPr>
        <w:t>,S-SSB</w:t>
      </w:r>
      <w:r w:rsidRPr="00A06AC6">
        <w:rPr>
          <w:rFonts w:cs="Vrinda"/>
          <w:lang w:eastAsia="ko-KR" w:bidi="bn-IN"/>
        </w:rPr>
        <w:t>,</w:t>
      </w:r>
      <w:r w:rsidRPr="00A06AC6">
        <w:rPr>
          <w:noProof/>
          <w:position w:val="-14"/>
          <w:lang w:val="en-US" w:eastAsia="ko-KR"/>
        </w:rPr>
        <w:t xml:space="preserve"> </w:t>
      </w:r>
      <w:r w:rsidRPr="00A06AC6">
        <w:rPr>
          <w:lang w:eastAsia="zh-CN"/>
        </w:rPr>
        <w:t xml:space="preserve">the </w:t>
      </w:r>
      <w:r w:rsidRPr="00A06AC6">
        <w:rPr>
          <w:lang w:bidi="bn-IN"/>
        </w:rPr>
        <w:t>P</w:t>
      </w:r>
      <w:r w:rsidRPr="00A06AC6">
        <w:rPr>
          <w:vertAlign w:val="subscript"/>
          <w:lang w:bidi="bn-IN"/>
        </w:rPr>
        <w:t>CMAX_L</w:t>
      </w:r>
      <w:r w:rsidRPr="00A06AC6">
        <w:rPr>
          <w:rFonts w:cs="Vrinda"/>
          <w:vertAlign w:val="subscript"/>
          <w:lang w:bidi="bn-IN"/>
        </w:rPr>
        <w:t>,f,</w:t>
      </w:r>
      <w:r w:rsidRPr="00A06AC6">
        <w:rPr>
          <w:rFonts w:cs="Vrinda"/>
          <w:i/>
          <w:vertAlign w:val="subscript"/>
          <w:lang w:bidi="bn-IN"/>
        </w:rPr>
        <w:t>c</w:t>
      </w:r>
      <w:r w:rsidRPr="00A06AC6">
        <w:rPr>
          <w:rFonts w:cs="Vrinda"/>
          <w:i/>
          <w:vertAlign w:val="subscript"/>
          <w:lang w:eastAsia="zh-CN" w:bidi="bn-IN"/>
        </w:rPr>
        <w:t xml:space="preserve"> </w:t>
      </w:r>
      <w:r w:rsidRPr="00A06AC6">
        <w:rPr>
          <w:lang w:eastAsia="zh-CN"/>
        </w:rPr>
        <w:t xml:space="preserve">and </w:t>
      </w:r>
      <w:r w:rsidRPr="00A06AC6">
        <w:rPr>
          <w:lang w:bidi="bn-IN"/>
        </w:rPr>
        <w:t>P</w:t>
      </w:r>
      <w:r w:rsidRPr="00A06AC6">
        <w:rPr>
          <w:vertAlign w:val="subscript"/>
          <w:lang w:bidi="bn-IN"/>
        </w:rPr>
        <w:t>CMAX_</w:t>
      </w:r>
      <w:r w:rsidRPr="00A06AC6">
        <w:rPr>
          <w:vertAlign w:val="subscript"/>
          <w:lang w:eastAsia="zh-CN" w:bidi="bn-IN"/>
        </w:rPr>
        <w:t>H</w:t>
      </w:r>
      <w:r w:rsidRPr="00A06AC6">
        <w:rPr>
          <w:rFonts w:cs="Vrinda"/>
          <w:vertAlign w:val="subscript"/>
          <w:lang w:bidi="bn-IN"/>
        </w:rPr>
        <w:t>,f,</w:t>
      </w:r>
      <w:r w:rsidRPr="00A06AC6">
        <w:rPr>
          <w:rFonts w:cs="Vrinda"/>
          <w:i/>
          <w:vertAlign w:val="subscript"/>
          <w:lang w:bidi="bn-IN"/>
        </w:rPr>
        <w:t>c</w:t>
      </w:r>
      <w:r w:rsidRPr="00A06AC6">
        <w:rPr>
          <w:lang w:eastAsia="zh-CN"/>
        </w:rPr>
        <w:t xml:space="preserve"> are defined as follows:</w:t>
      </w:r>
    </w:p>
    <w:p w14:paraId="15D7781F" w14:textId="77777777" w:rsidR="00CE38E6" w:rsidRPr="00A06AC6" w:rsidRDefault="00CE38E6" w:rsidP="00CE38E6">
      <w:pPr>
        <w:pStyle w:val="EQ"/>
        <w:ind w:leftChars="400" w:left="800" w:firstLineChars="50" w:firstLine="100"/>
        <w:rPr>
          <w:noProof w:val="0"/>
          <w:lang w:bidi="bn-IN"/>
        </w:rPr>
      </w:pPr>
      <w:r w:rsidRPr="00A06AC6">
        <w:rPr>
          <w:noProof w:val="0"/>
          <w:lang w:bidi="bn-IN"/>
        </w:rPr>
        <w:t>P</w:t>
      </w:r>
      <w:r w:rsidRPr="00A06AC6">
        <w:rPr>
          <w:noProof w:val="0"/>
          <w:vertAlign w:val="subscript"/>
          <w:lang w:bidi="bn-IN"/>
        </w:rPr>
        <w:t>CMAX_L</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 V2X</w:t>
      </w:r>
      <w:r w:rsidRPr="00A06AC6">
        <w:rPr>
          <w:noProof w:val="0"/>
          <w:lang w:bidi="bn-IN"/>
        </w:rPr>
        <w:t xml:space="preserve"> – MAX(MAX(MPR</w:t>
      </w:r>
      <w:r w:rsidRPr="00A06AC6">
        <w:rPr>
          <w:rFonts w:cs="Vrinda"/>
          <w:i/>
          <w:noProof w:val="0"/>
          <w:vertAlign w:val="subscript"/>
          <w:lang w:bidi="bn-IN"/>
        </w:rPr>
        <w:t>c</w:t>
      </w:r>
      <w:r w:rsidRPr="00A06AC6">
        <w:rPr>
          <w:noProof w:val="0"/>
          <w:lang w:bidi="bn-IN"/>
        </w:rPr>
        <w:t xml:space="preserve"> , A-MPR</w:t>
      </w:r>
      <w:r w:rsidRPr="00A06AC6">
        <w:rPr>
          <w:rFonts w:cs="Vrinda"/>
          <w:i/>
          <w:noProof w:val="0"/>
          <w:vertAlign w:val="subscript"/>
          <w:lang w:bidi="bn-IN"/>
        </w:rPr>
        <w:t>c</w:t>
      </w:r>
      <w:r w:rsidRPr="00A06AC6">
        <w:rPr>
          <w:noProof w:val="0"/>
          <w:lang w:bidi="bn-IN"/>
        </w:rPr>
        <w:t xml:space="preserve">) + </w:t>
      </w:r>
      <w:r w:rsidRPr="00A06AC6">
        <w:rPr>
          <w:rFonts w:ascii="Symbol" w:hAnsi="Symbol"/>
          <w:noProof w:val="0"/>
          <w:lang w:bidi="bn-IN"/>
        </w:rPr>
        <w:t></w:t>
      </w:r>
      <w:r w:rsidRPr="00A06AC6">
        <w:rPr>
          <w:noProof w:val="0"/>
          <w:lang w:bidi="bn-IN"/>
        </w:rPr>
        <w:t>T</w:t>
      </w:r>
      <w:r w:rsidRPr="00A06AC6">
        <w:rPr>
          <w:noProof w:val="0"/>
          <w:vertAlign w:val="subscript"/>
          <w:lang w:bidi="bn-IN"/>
        </w:rPr>
        <w:t>IB</w:t>
      </w:r>
      <w:r w:rsidRPr="00A06AC6">
        <w:rPr>
          <w:rFonts w:cs="Vrinda"/>
          <w:noProof w:val="0"/>
          <w:vertAlign w:val="subscript"/>
          <w:lang w:bidi="bn-IN"/>
        </w:rPr>
        <w:t>,</w:t>
      </w:r>
      <w:r w:rsidRPr="00A06AC6">
        <w:rPr>
          <w:rFonts w:cs="Vrinda"/>
          <w:i/>
          <w:noProof w:val="0"/>
          <w:vertAlign w:val="subscript"/>
          <w:lang w:bidi="bn-IN"/>
        </w:rPr>
        <w:t>c</w:t>
      </w:r>
      <w:r w:rsidRPr="00A06AC6">
        <w:rPr>
          <w:rFonts w:cs="Vrinda"/>
          <w:noProof w:val="0"/>
          <w:lang w:bidi="bn-IN"/>
        </w:rPr>
        <w:t xml:space="preserve"> </w:t>
      </w:r>
      <w:r w:rsidRPr="00A06AC6">
        <w:rPr>
          <w:noProof w:val="0"/>
          <w:lang w:bidi="bn-IN"/>
        </w:rPr>
        <w:t>, P-MPR</w:t>
      </w:r>
      <w:r w:rsidRPr="00A06AC6">
        <w:rPr>
          <w:rFonts w:cs="Vrinda"/>
          <w:i/>
          <w:noProof w:val="0"/>
          <w:vertAlign w:val="subscript"/>
          <w:lang w:bidi="bn-IN"/>
        </w:rPr>
        <w:t>c</w:t>
      </w:r>
      <w:r w:rsidRPr="00A06AC6">
        <w:rPr>
          <w:noProof w:val="0"/>
          <w:lang w:bidi="bn-IN"/>
        </w:rPr>
        <w:t>)</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0627FA55" w14:textId="77777777" w:rsidR="00CE38E6" w:rsidRPr="00BB41B5" w:rsidRDefault="00CE38E6" w:rsidP="00CE38E6">
      <w:pPr>
        <w:pStyle w:val="EQ"/>
        <w:ind w:leftChars="400" w:left="800" w:firstLineChars="50" w:firstLine="100"/>
        <w:rPr>
          <w:lang w:bidi="bn-IN"/>
        </w:rPr>
      </w:pPr>
      <w:r w:rsidRPr="00A06AC6">
        <w:rPr>
          <w:noProof w:val="0"/>
          <w:lang w:bidi="bn-IN"/>
        </w:rPr>
        <w:t>P</w:t>
      </w:r>
      <w:r w:rsidRPr="00A06AC6">
        <w:rPr>
          <w:noProof w:val="0"/>
          <w:vertAlign w:val="subscript"/>
          <w:lang w:bidi="bn-IN"/>
        </w:rPr>
        <w:t>CMAX_H</w:t>
      </w:r>
      <w:r w:rsidRPr="00A06AC6">
        <w:rPr>
          <w:rFonts w:cs="Vrinda"/>
          <w:noProof w:val="0"/>
          <w:vertAlign w:val="subscript"/>
          <w:lang w:bidi="bn-IN"/>
        </w:rPr>
        <w:t>,f,</w:t>
      </w:r>
      <w:r w:rsidRPr="00A06AC6">
        <w:rPr>
          <w:rFonts w:cs="Vrinda"/>
          <w:i/>
          <w:noProof w:val="0"/>
          <w:vertAlign w:val="subscript"/>
          <w:lang w:bidi="bn-IN"/>
        </w:rPr>
        <w:t>c</w:t>
      </w:r>
      <w:r w:rsidRPr="00A06AC6">
        <w:rPr>
          <w:noProof w:val="0"/>
          <w:lang w:bidi="bn-IN"/>
        </w:rPr>
        <w:t xml:space="preserve"> = MIN {P</w:t>
      </w:r>
      <w:r w:rsidRPr="00A06AC6">
        <w:rPr>
          <w:noProof w:val="0"/>
          <w:vertAlign w:val="subscript"/>
          <w:lang w:bidi="bn-IN"/>
        </w:rPr>
        <w:t>PowerClass</w:t>
      </w:r>
      <w:r w:rsidRPr="00A06AC6">
        <w:rPr>
          <w:noProof w:val="0"/>
          <w:vertAlign w:val="subscript"/>
          <w:lang w:eastAsia="zh-CN" w:bidi="bn-IN"/>
        </w:rPr>
        <w:t>, V2X</w:t>
      </w:r>
      <w:r w:rsidRPr="00A06AC6">
        <w:rPr>
          <w:noProof w:val="0"/>
          <w:lang w:eastAsia="zh-CN" w:bidi="bn-IN"/>
        </w:rPr>
        <w:t xml:space="preserve">,  </w:t>
      </w:r>
      <w:r w:rsidRPr="00A06AC6">
        <w:rPr>
          <w:noProof w:val="0"/>
          <w:lang w:bidi="bn-IN"/>
        </w:rPr>
        <w:t>P</w:t>
      </w:r>
      <w:r w:rsidRPr="00A06AC6">
        <w:rPr>
          <w:noProof w:val="0"/>
          <w:vertAlign w:val="subscript"/>
          <w:lang w:eastAsia="zh-CN" w:bidi="bn-IN"/>
        </w:rPr>
        <w:t>Regulatory,c</w:t>
      </w:r>
      <w:r w:rsidRPr="00A06AC6">
        <w:rPr>
          <w:noProof w:val="0"/>
          <w:lang w:bidi="bn-IN"/>
        </w:rPr>
        <w:t>}</w:t>
      </w:r>
    </w:p>
    <w:p w14:paraId="46BB43C7" w14:textId="77777777" w:rsidR="00CE38E6" w:rsidRPr="00AB12CC" w:rsidRDefault="00CE38E6" w:rsidP="00CE38E6">
      <w:pPr>
        <w:pStyle w:val="B10"/>
        <w:rPr>
          <w:rFonts w:eastAsia="Malgun Gothic"/>
          <w:lang w:eastAsia="ko-KR" w:bidi="bn-IN"/>
        </w:rPr>
      </w:pPr>
      <w:r w:rsidRPr="00AB12CC">
        <w:rPr>
          <w:rFonts w:eastAsia="Malgun Gothic" w:hint="eastAsia"/>
          <w:lang w:eastAsia="ko-KR" w:bidi="bn-IN"/>
        </w:rPr>
        <w:t>-</w:t>
      </w:r>
      <w:r w:rsidRPr="00AB12CC">
        <w:rPr>
          <w:rFonts w:eastAsia="Malgun Gothic"/>
          <w:lang w:eastAsia="ko-KR" w:bidi="bn-IN"/>
        </w:rPr>
        <w:tab/>
        <w:t>For the total transmitted power P</w:t>
      </w:r>
      <w:r w:rsidRPr="00AB12CC">
        <w:rPr>
          <w:rFonts w:eastAsia="Malgun Gothic"/>
          <w:vertAlign w:val="subscript"/>
          <w:lang w:eastAsia="ko-KR" w:bidi="bn-IN"/>
        </w:rPr>
        <w:t>CMAX,PSFCH</w:t>
      </w:r>
      <w:r w:rsidRPr="00AB12CC">
        <w:rPr>
          <w:rFonts w:eastAsia="Malgun Gothic"/>
          <w:lang w:eastAsia="ko-KR" w:bidi="bn-IN"/>
        </w:rPr>
        <w:t>, P</w:t>
      </w:r>
      <w:r w:rsidRPr="00AB12CC">
        <w:rPr>
          <w:rFonts w:eastAsia="Malgun Gothic"/>
          <w:vertAlign w:val="subscript"/>
          <w:lang w:eastAsia="ko-KR" w:bidi="bn-IN"/>
        </w:rPr>
        <w:t>EMAX,c</w:t>
      </w:r>
      <w:r w:rsidRPr="00AB12CC">
        <w:rPr>
          <w:rFonts w:eastAsia="Malgun Gothic"/>
          <w:lang w:eastAsia="ko-KR" w:bidi="bn-IN"/>
        </w:rPr>
        <w:t xml:space="preserve"> is the value given by </w:t>
      </w:r>
      <w:r w:rsidRPr="00AB12CC">
        <w:rPr>
          <w:rFonts w:eastAsia="Malgun Gothic" w:hint="eastAsia"/>
          <w:lang w:eastAsia="ko-KR" w:bidi="bn-IN"/>
        </w:rPr>
        <w:t>I</w:t>
      </w:r>
      <w:r w:rsidRPr="00AB12CC">
        <w:rPr>
          <w:rFonts w:eastAsia="Malgun Gothic"/>
          <w:lang w:eastAsia="ko-KR" w:bidi="bn-IN"/>
        </w:rPr>
        <w:t xml:space="preserve">E </w:t>
      </w:r>
      <w:r w:rsidRPr="00AB12CC">
        <w:rPr>
          <w:rFonts w:eastAsia="Malgun Gothic"/>
          <w:i/>
          <w:lang w:eastAsia="ko-KR" w:bidi="bn-IN"/>
        </w:rPr>
        <w:t>sl-maxTransPower</w:t>
      </w:r>
      <w:r w:rsidRPr="00AB12CC">
        <w:rPr>
          <w:rFonts w:eastAsia="Malgun Gothic"/>
          <w:lang w:eastAsia="ko-KR" w:bidi="bn-IN"/>
        </w:rPr>
        <w:t xml:space="preserve"> when single resource pool configured</w:t>
      </w:r>
      <w:r>
        <w:rPr>
          <w:rFonts w:eastAsia="Malgun Gothic"/>
          <w:lang w:eastAsia="ko-KR" w:bidi="bn-IN"/>
        </w:rPr>
        <w:t xml:space="preserve"> is transmitted at a given time and </w:t>
      </w:r>
      <w:r w:rsidRPr="00AB12CC">
        <w:rPr>
          <w:rFonts w:eastAsia="Malgun Gothic"/>
          <w:lang w:eastAsia="ko-KR" w:bidi="bn-IN"/>
        </w:rPr>
        <w:t xml:space="preserve">sum of the IEs </w:t>
      </w:r>
      <w:r w:rsidRPr="00AB12CC">
        <w:rPr>
          <w:rFonts w:eastAsia="Malgun Gothic"/>
          <w:i/>
          <w:lang w:eastAsia="ko-KR" w:bidi="bn-IN"/>
        </w:rPr>
        <w:t>sl-maxTransPower</w:t>
      </w:r>
      <w:r w:rsidRPr="00AB12CC">
        <w:rPr>
          <w:rFonts w:eastAsia="Malgun Gothic"/>
          <w:lang w:eastAsia="ko-KR" w:bidi="bn-IN"/>
        </w:rPr>
        <w:t xml:space="preserve"> when multiple resource pools configured</w:t>
      </w:r>
      <w:r>
        <w:rPr>
          <w:rFonts w:eastAsia="Malgun Gothic"/>
          <w:lang w:eastAsia="ko-KR" w:bidi="bn-IN"/>
        </w:rPr>
        <w:t xml:space="preserve"> are transmitted at a given time</w:t>
      </w:r>
      <w:r w:rsidRPr="00AB12CC">
        <w:rPr>
          <w:rFonts w:eastAsia="Malgun Gothic"/>
          <w:lang w:eastAsia="ko-KR" w:bidi="bn-IN"/>
        </w:rPr>
        <w:t>, defined by TS 38.331.</w:t>
      </w:r>
    </w:p>
    <w:p w14:paraId="315FE04D" w14:textId="5312D2F6" w:rsidR="00F90F20" w:rsidRPr="00AF5673" w:rsidRDefault="00F90F20" w:rsidP="00F90F20">
      <w:pPr>
        <w:pStyle w:val="B10"/>
        <w:rPr>
          <w:lang w:bidi="bn-IN"/>
        </w:rPr>
      </w:pPr>
      <w:r w:rsidRPr="00AF5673">
        <w:rPr>
          <w:lang w:bidi="bn-IN"/>
        </w:rPr>
        <w:lastRenderedPageBreak/>
        <w:t>-</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14340CAC" w:rsidR="00F90F20" w:rsidRPr="00AF5673" w:rsidRDefault="00F90F20" w:rsidP="00F90F20">
      <w:pPr>
        <w:pStyle w:val="B20"/>
        <w:rPr>
          <w:lang w:bidi="bn-IN"/>
        </w:rPr>
      </w:pPr>
      <w:r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r>
        <w:t xml:space="preserve">Table </w:t>
      </w:r>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568" w:name="_Toc45888159"/>
      <w:bookmarkStart w:id="1569" w:name="_Toc45888758"/>
      <w:bookmarkStart w:id="1570" w:name="_Toc59650042"/>
      <w:bookmarkStart w:id="1571" w:name="_Toc61357306"/>
      <w:bookmarkStart w:id="1572" w:name="_Toc61359080"/>
      <w:bookmarkStart w:id="1573" w:name="_Toc67916018"/>
      <w:bookmarkStart w:id="1574" w:name="_Toc75533562"/>
      <w:bookmarkStart w:id="1575" w:name="_Toc75819448"/>
      <w:bookmarkStart w:id="1576" w:name="_Toc76508292"/>
      <w:bookmarkStart w:id="1577" w:name="_Toc76717242"/>
      <w:bookmarkStart w:id="1578" w:name="_Toc83293883"/>
      <w:bookmarkStart w:id="1579" w:name="_Toc84334922"/>
      <w:r>
        <w:t>6.2E.4.2</w:t>
      </w:r>
      <w:r>
        <w:tab/>
        <w:t>Configured transmitted power for V2X con-current operation</w:t>
      </w:r>
      <w:bookmarkEnd w:id="1568"/>
      <w:bookmarkEnd w:id="1569"/>
      <w:bookmarkEnd w:id="1570"/>
      <w:bookmarkEnd w:id="1571"/>
      <w:bookmarkEnd w:id="1572"/>
      <w:bookmarkEnd w:id="1573"/>
      <w:bookmarkEnd w:id="1574"/>
      <w:bookmarkEnd w:id="1575"/>
      <w:bookmarkEnd w:id="1576"/>
      <w:bookmarkEnd w:id="1577"/>
      <w:bookmarkEnd w:id="1578"/>
      <w:bookmarkEnd w:id="1579"/>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lastRenderedPageBreak/>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580" w:name="_Toc59650043"/>
      <w:bookmarkStart w:id="1581" w:name="_Toc61357307"/>
      <w:bookmarkStart w:id="1582" w:name="_Toc61359081"/>
      <w:bookmarkStart w:id="1583" w:name="_Toc67916019"/>
      <w:bookmarkStart w:id="1584" w:name="_Toc75533563"/>
      <w:bookmarkStart w:id="1585" w:name="_Toc75819449"/>
      <w:bookmarkStart w:id="1586" w:name="_Toc76508293"/>
      <w:bookmarkStart w:id="1587" w:name="_Toc76717243"/>
      <w:bookmarkStart w:id="1588" w:name="_Toc83293884"/>
      <w:bookmarkStart w:id="1589"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580"/>
      <w:bookmarkEnd w:id="1581"/>
      <w:bookmarkEnd w:id="1582"/>
      <w:bookmarkEnd w:id="1583"/>
      <w:bookmarkEnd w:id="1584"/>
      <w:bookmarkEnd w:id="1585"/>
      <w:bookmarkEnd w:id="1586"/>
      <w:bookmarkEnd w:id="1587"/>
      <w:bookmarkEnd w:id="1588"/>
      <w:bookmarkEnd w:id="1589"/>
    </w:p>
    <w:p w14:paraId="512E5F42" w14:textId="77777777" w:rsidR="00502579" w:rsidRPr="001C0CC4" w:rsidRDefault="00502579" w:rsidP="006A678A">
      <w:pPr>
        <w:pStyle w:val="Heading3"/>
        <w:rPr>
          <w:lang w:eastAsia="zh-CN"/>
        </w:rPr>
      </w:pPr>
      <w:bookmarkStart w:id="1590" w:name="_Toc59650044"/>
      <w:bookmarkStart w:id="1591" w:name="_Toc61357308"/>
      <w:bookmarkStart w:id="1592" w:name="_Toc61359082"/>
      <w:bookmarkStart w:id="1593" w:name="_Toc67916020"/>
      <w:bookmarkStart w:id="1594" w:name="_Toc75533564"/>
      <w:bookmarkStart w:id="1595" w:name="_Toc75819450"/>
      <w:bookmarkStart w:id="1596" w:name="_Toc76508294"/>
      <w:bookmarkStart w:id="1597" w:name="_Toc76717244"/>
      <w:bookmarkStart w:id="1598" w:name="_Toc83293885"/>
      <w:bookmarkStart w:id="1599" w:name="_Toc84334924"/>
      <w:r w:rsidRPr="001C0CC4">
        <w:t>6.2</w:t>
      </w:r>
      <w:r>
        <w:t>F</w:t>
      </w:r>
      <w:r w:rsidRPr="001C0CC4">
        <w:t>.1</w:t>
      </w:r>
      <w:r w:rsidRPr="001C0CC4">
        <w:tab/>
      </w:r>
      <w:r w:rsidRPr="001C0CC4">
        <w:rPr>
          <w:lang w:eastAsia="zh-CN"/>
        </w:rPr>
        <w:t xml:space="preserve">UE </w:t>
      </w:r>
      <w:r w:rsidRPr="001C0CC4">
        <w:t>maximum output power</w:t>
      </w:r>
      <w:bookmarkEnd w:id="1590"/>
      <w:bookmarkEnd w:id="1591"/>
      <w:bookmarkEnd w:id="1592"/>
      <w:bookmarkEnd w:id="1593"/>
      <w:bookmarkEnd w:id="1594"/>
      <w:bookmarkEnd w:id="1595"/>
      <w:bookmarkEnd w:id="1596"/>
      <w:bookmarkEnd w:id="1597"/>
      <w:bookmarkEnd w:id="1598"/>
      <w:bookmarkEnd w:id="1599"/>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r w:rsidRPr="001C0CC4">
        <w:t>Table 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r w:rsidRPr="001C0CC4">
        <w:lastRenderedPageBreak/>
        <w:t>Table 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600" w:name="_Toc59650045"/>
      <w:bookmarkStart w:id="1601" w:name="_Toc61357309"/>
      <w:bookmarkStart w:id="1602" w:name="_Toc61359083"/>
      <w:bookmarkStart w:id="1603" w:name="_Toc67916021"/>
      <w:bookmarkStart w:id="1604" w:name="_Toc75533565"/>
      <w:bookmarkStart w:id="1605" w:name="_Toc75819451"/>
      <w:bookmarkStart w:id="1606" w:name="_Toc76508295"/>
      <w:bookmarkStart w:id="1607" w:name="_Toc76717245"/>
      <w:bookmarkStart w:id="1608" w:name="_Toc83293886"/>
      <w:bookmarkStart w:id="1609" w:name="_Toc84334925"/>
      <w:r w:rsidRPr="001C0CC4">
        <w:t>6.2</w:t>
      </w:r>
      <w:r>
        <w:t>F</w:t>
      </w:r>
      <w:r w:rsidRPr="001C0CC4">
        <w:t>.1</w:t>
      </w:r>
      <w:r>
        <w:t>A</w:t>
      </w:r>
      <w:r w:rsidRPr="001C0CC4">
        <w:tab/>
      </w:r>
      <w:r>
        <w:t>UE maximum output power for CA</w:t>
      </w:r>
      <w:bookmarkEnd w:id="1600"/>
      <w:bookmarkEnd w:id="1601"/>
      <w:bookmarkEnd w:id="1602"/>
      <w:bookmarkEnd w:id="1603"/>
      <w:bookmarkEnd w:id="1604"/>
      <w:bookmarkEnd w:id="1605"/>
      <w:bookmarkEnd w:id="1606"/>
      <w:bookmarkEnd w:id="1607"/>
      <w:bookmarkEnd w:id="1608"/>
      <w:bookmarkEnd w:id="1609"/>
    </w:p>
    <w:p w14:paraId="05D14433" w14:textId="3DE585CB" w:rsidR="00502579" w:rsidRDefault="00502579" w:rsidP="006A678A">
      <w:pPr>
        <w:pStyle w:val="Heading4"/>
      </w:pPr>
      <w:bookmarkStart w:id="1610" w:name="_Toc59650046"/>
      <w:bookmarkStart w:id="1611" w:name="_Toc61357310"/>
      <w:bookmarkStart w:id="1612" w:name="_Toc61359084"/>
      <w:bookmarkStart w:id="1613" w:name="_Toc67916022"/>
      <w:bookmarkStart w:id="1614" w:name="_Toc75533566"/>
      <w:bookmarkStart w:id="1615" w:name="_Toc75819452"/>
      <w:bookmarkStart w:id="1616" w:name="_Toc76508296"/>
      <w:bookmarkStart w:id="1617" w:name="_Toc76717246"/>
      <w:bookmarkStart w:id="1618" w:name="_Toc83293887"/>
      <w:bookmarkStart w:id="1619"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610"/>
      <w:bookmarkEnd w:id="1611"/>
      <w:bookmarkEnd w:id="1612"/>
      <w:bookmarkEnd w:id="1613"/>
      <w:bookmarkEnd w:id="1614"/>
      <w:bookmarkEnd w:id="1615"/>
      <w:bookmarkEnd w:id="1616"/>
      <w:bookmarkEnd w:id="1617"/>
      <w:bookmarkEnd w:id="1618"/>
      <w:bookmarkEnd w:id="1619"/>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r w:rsidRPr="001C0CC4">
        <w:t>Table 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620" w:name="_Toc59650047"/>
      <w:bookmarkStart w:id="1621" w:name="_Toc61357311"/>
      <w:bookmarkStart w:id="1622" w:name="_Toc61359085"/>
      <w:bookmarkStart w:id="1623" w:name="_Toc67916023"/>
      <w:bookmarkStart w:id="1624" w:name="_Toc75533567"/>
      <w:bookmarkStart w:id="1625" w:name="_Toc75819453"/>
      <w:bookmarkStart w:id="1626" w:name="_Toc76508297"/>
      <w:bookmarkStart w:id="1627" w:name="_Toc76717247"/>
      <w:bookmarkStart w:id="1628" w:name="_Toc83293888"/>
      <w:bookmarkStart w:id="1629" w:name="_Toc84334927"/>
      <w:r w:rsidRPr="001C0CC4">
        <w:t>6.2</w:t>
      </w:r>
      <w:r>
        <w:t>F</w:t>
      </w:r>
      <w:r w:rsidRPr="001C0CC4">
        <w:t>.2</w:t>
      </w:r>
      <w:r w:rsidRPr="001C0CC4">
        <w:tab/>
      </w:r>
      <w:r w:rsidRPr="001C0CC4">
        <w:rPr>
          <w:lang w:eastAsia="zh-CN"/>
        </w:rPr>
        <w:t xml:space="preserve">UE </w:t>
      </w:r>
      <w:r w:rsidRPr="001C0CC4">
        <w:t>maximum output power reduction</w:t>
      </w:r>
      <w:bookmarkEnd w:id="1620"/>
      <w:bookmarkEnd w:id="1621"/>
      <w:bookmarkEnd w:id="1622"/>
      <w:bookmarkEnd w:id="1623"/>
      <w:bookmarkEnd w:id="1624"/>
      <w:bookmarkEnd w:id="1625"/>
      <w:bookmarkEnd w:id="1626"/>
      <w:bookmarkEnd w:id="1627"/>
      <w:bookmarkEnd w:id="1628"/>
      <w:bookmarkEnd w:id="1629"/>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r w:rsidRPr="001C0CC4">
        <w:lastRenderedPageBreak/>
        <w:t>Table 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A5546E" w14:paraId="0B582904" w14:textId="77777777" w:rsidTr="00744F5B">
        <w:trPr>
          <w:trHeight w:val="20"/>
          <w:jc w:val="center"/>
        </w:trPr>
        <w:tc>
          <w:tcPr>
            <w:tcW w:w="1692" w:type="dxa"/>
            <w:tcBorders>
              <w:top w:val="single" w:sz="4" w:space="0" w:color="auto"/>
              <w:left w:val="single" w:sz="4" w:space="0" w:color="auto"/>
              <w:bottom w:val="nil"/>
              <w:right w:val="single" w:sz="4" w:space="0" w:color="auto"/>
            </w:tcBorders>
          </w:tcPr>
          <w:p w14:paraId="0D4BE315" w14:textId="15258BF5" w:rsidR="00A5546E" w:rsidRDefault="00A5546E" w:rsidP="00A5546E">
            <w:pPr>
              <w:pStyle w:val="FL"/>
              <w:spacing w:before="0" w:after="0"/>
              <w:rPr>
                <w:b w:val="0"/>
                <w:bCs/>
                <w:sz w:val="18"/>
                <w:szCs w:val="18"/>
              </w:rPr>
            </w:pPr>
            <w:r>
              <w:rPr>
                <w:b w:val="0"/>
                <w:bCs/>
                <w:sz w:val="18"/>
                <w:szCs w:val="18"/>
              </w:rPr>
              <w:t>DFT-s-O</w:t>
            </w:r>
            <w:r>
              <w:rPr>
                <w:rFonts w:eastAsia="SimSun"/>
                <w:b w:val="0"/>
                <w:bCs/>
                <w:sz w:val="18"/>
                <w:szCs w:val="18"/>
                <w:lang w:val="en-US" w:eastAsia="zh-CN"/>
              </w:rPr>
              <w:t>F</w:t>
            </w:r>
            <w:r>
              <w:rPr>
                <w:b w:val="0"/>
                <w:bCs/>
                <w:sz w:val="18"/>
                <w:szCs w:val="18"/>
              </w:rPr>
              <w:t>DM</w:t>
            </w:r>
          </w:p>
        </w:tc>
        <w:tc>
          <w:tcPr>
            <w:tcW w:w="1548" w:type="dxa"/>
          </w:tcPr>
          <w:p w14:paraId="335357D3" w14:textId="77777777" w:rsidR="00A5546E" w:rsidRDefault="00A5546E" w:rsidP="00A5546E">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A5546E" w:rsidRDefault="00A5546E" w:rsidP="00A5546E">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A5546E" w14:paraId="6CCA6294" w14:textId="77777777" w:rsidTr="00595B96">
        <w:trPr>
          <w:trHeight w:val="20"/>
          <w:jc w:val="center"/>
        </w:trPr>
        <w:tc>
          <w:tcPr>
            <w:tcW w:w="1692" w:type="dxa"/>
            <w:tcBorders>
              <w:top w:val="nil"/>
              <w:bottom w:val="nil"/>
            </w:tcBorders>
            <w:shd w:val="clear" w:color="auto" w:fill="auto"/>
          </w:tcPr>
          <w:p w14:paraId="502A38BF" w14:textId="77777777" w:rsidR="00A5546E" w:rsidRPr="00FD098D" w:rsidRDefault="00A5546E" w:rsidP="00A5546E">
            <w:pPr>
              <w:pStyle w:val="FL"/>
              <w:spacing w:before="0" w:after="0"/>
              <w:rPr>
                <w:b w:val="0"/>
                <w:bCs/>
                <w:sz w:val="18"/>
                <w:szCs w:val="18"/>
              </w:rPr>
            </w:pPr>
          </w:p>
        </w:tc>
        <w:tc>
          <w:tcPr>
            <w:tcW w:w="1548" w:type="dxa"/>
          </w:tcPr>
          <w:p w14:paraId="7ECFDD5C"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076C1ACC"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2.5</w:t>
            </w:r>
          </w:p>
        </w:tc>
      </w:tr>
      <w:tr w:rsidR="00A5546E" w14:paraId="3886055A" w14:textId="77777777" w:rsidTr="00595B96">
        <w:trPr>
          <w:trHeight w:val="20"/>
          <w:jc w:val="center"/>
        </w:trPr>
        <w:tc>
          <w:tcPr>
            <w:tcW w:w="1692" w:type="dxa"/>
            <w:tcBorders>
              <w:top w:val="nil"/>
              <w:bottom w:val="nil"/>
            </w:tcBorders>
            <w:shd w:val="clear" w:color="auto" w:fill="auto"/>
          </w:tcPr>
          <w:p w14:paraId="2B34BED4" w14:textId="77777777" w:rsidR="00A5546E" w:rsidRPr="00FD098D" w:rsidRDefault="00A5546E" w:rsidP="00A5546E">
            <w:pPr>
              <w:pStyle w:val="FL"/>
              <w:spacing w:before="0" w:after="0"/>
              <w:rPr>
                <w:b w:val="0"/>
                <w:bCs/>
                <w:sz w:val="18"/>
                <w:szCs w:val="18"/>
              </w:rPr>
            </w:pPr>
          </w:p>
        </w:tc>
        <w:tc>
          <w:tcPr>
            <w:tcW w:w="1548" w:type="dxa"/>
          </w:tcPr>
          <w:p w14:paraId="2189969F"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36640F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3.0</w:t>
            </w:r>
          </w:p>
        </w:tc>
      </w:tr>
      <w:tr w:rsidR="00A5546E" w14:paraId="68E78C70" w14:textId="77777777" w:rsidTr="00595B96">
        <w:trPr>
          <w:trHeight w:val="20"/>
          <w:jc w:val="center"/>
        </w:trPr>
        <w:tc>
          <w:tcPr>
            <w:tcW w:w="1692" w:type="dxa"/>
            <w:tcBorders>
              <w:top w:val="nil"/>
              <w:bottom w:val="nil"/>
            </w:tcBorders>
            <w:shd w:val="clear" w:color="auto" w:fill="auto"/>
          </w:tcPr>
          <w:p w14:paraId="08882A63" w14:textId="77777777" w:rsidR="00A5546E" w:rsidRPr="00FD098D" w:rsidRDefault="00A5546E" w:rsidP="00A5546E">
            <w:pPr>
              <w:pStyle w:val="FL"/>
              <w:spacing w:before="0" w:after="0"/>
              <w:rPr>
                <w:b w:val="0"/>
                <w:bCs/>
                <w:sz w:val="18"/>
                <w:szCs w:val="18"/>
              </w:rPr>
            </w:pPr>
          </w:p>
        </w:tc>
        <w:tc>
          <w:tcPr>
            <w:tcW w:w="1548" w:type="dxa"/>
          </w:tcPr>
          <w:p w14:paraId="6ACEBF86"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1896744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4.5</w:t>
            </w:r>
          </w:p>
        </w:tc>
      </w:tr>
      <w:tr w:rsidR="00A5546E"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A5546E" w:rsidRPr="00FD098D" w:rsidRDefault="00A5546E" w:rsidP="00A5546E">
            <w:pPr>
              <w:pStyle w:val="FL"/>
              <w:spacing w:before="0" w:after="0"/>
              <w:rPr>
                <w:b w:val="0"/>
                <w:bCs/>
                <w:sz w:val="18"/>
                <w:szCs w:val="18"/>
              </w:rPr>
            </w:pPr>
          </w:p>
        </w:tc>
        <w:tc>
          <w:tcPr>
            <w:tcW w:w="1548" w:type="dxa"/>
          </w:tcPr>
          <w:p w14:paraId="1FCC0AB3"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71C33517"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25084FE2" w14:textId="77777777" w:rsidTr="00595B96">
        <w:trPr>
          <w:trHeight w:val="20"/>
          <w:jc w:val="center"/>
        </w:trPr>
        <w:tc>
          <w:tcPr>
            <w:tcW w:w="1692" w:type="dxa"/>
            <w:tcBorders>
              <w:bottom w:val="nil"/>
            </w:tcBorders>
            <w:shd w:val="clear" w:color="auto" w:fill="auto"/>
          </w:tcPr>
          <w:p w14:paraId="1F0F2FEE" w14:textId="77777777" w:rsidR="00A5546E" w:rsidRPr="00FD098D" w:rsidRDefault="00A5546E" w:rsidP="00A5546E">
            <w:pPr>
              <w:pStyle w:val="FL"/>
              <w:spacing w:before="0" w:after="0"/>
              <w:rPr>
                <w:b w:val="0"/>
                <w:bCs/>
                <w:sz w:val="18"/>
                <w:szCs w:val="18"/>
              </w:rPr>
            </w:pPr>
            <w:r>
              <w:rPr>
                <w:b w:val="0"/>
                <w:bCs/>
                <w:sz w:val="18"/>
                <w:szCs w:val="18"/>
              </w:rPr>
              <w:t>CP-OFDM</w:t>
            </w:r>
          </w:p>
        </w:tc>
        <w:tc>
          <w:tcPr>
            <w:tcW w:w="1548" w:type="dxa"/>
          </w:tcPr>
          <w:p w14:paraId="24AE70CA" w14:textId="77777777" w:rsidR="00A5546E" w:rsidRPr="00FD098D" w:rsidRDefault="00A5546E" w:rsidP="00A5546E">
            <w:pPr>
              <w:pStyle w:val="FL"/>
              <w:spacing w:before="0" w:after="0"/>
              <w:rPr>
                <w:b w:val="0"/>
                <w:bCs/>
                <w:sz w:val="18"/>
                <w:szCs w:val="18"/>
              </w:rPr>
            </w:pPr>
            <w:r>
              <w:rPr>
                <w:b w:val="0"/>
                <w:bCs/>
                <w:sz w:val="18"/>
                <w:szCs w:val="18"/>
              </w:rPr>
              <w:t>QPSK</w:t>
            </w:r>
          </w:p>
        </w:tc>
        <w:tc>
          <w:tcPr>
            <w:tcW w:w="1350" w:type="dxa"/>
          </w:tcPr>
          <w:p w14:paraId="5329B91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3.5</w:t>
            </w:r>
          </w:p>
        </w:tc>
      </w:tr>
      <w:tr w:rsidR="00A5546E" w14:paraId="4644AE17" w14:textId="77777777" w:rsidTr="00595B96">
        <w:trPr>
          <w:trHeight w:val="20"/>
          <w:jc w:val="center"/>
        </w:trPr>
        <w:tc>
          <w:tcPr>
            <w:tcW w:w="1692" w:type="dxa"/>
            <w:tcBorders>
              <w:top w:val="nil"/>
              <w:bottom w:val="nil"/>
            </w:tcBorders>
            <w:shd w:val="clear" w:color="auto" w:fill="auto"/>
          </w:tcPr>
          <w:p w14:paraId="4AED63E6" w14:textId="77777777" w:rsidR="00A5546E" w:rsidRPr="00FD098D" w:rsidRDefault="00A5546E" w:rsidP="00A5546E">
            <w:pPr>
              <w:pStyle w:val="FL"/>
              <w:spacing w:before="0" w:after="0"/>
              <w:rPr>
                <w:b w:val="0"/>
                <w:bCs/>
                <w:sz w:val="18"/>
                <w:szCs w:val="18"/>
              </w:rPr>
            </w:pPr>
          </w:p>
        </w:tc>
        <w:tc>
          <w:tcPr>
            <w:tcW w:w="1548" w:type="dxa"/>
          </w:tcPr>
          <w:p w14:paraId="101E5463" w14:textId="77777777" w:rsidR="00A5546E" w:rsidRPr="00FD098D" w:rsidRDefault="00A5546E" w:rsidP="00A5546E">
            <w:pPr>
              <w:pStyle w:val="FL"/>
              <w:spacing w:before="0" w:after="0"/>
              <w:rPr>
                <w:b w:val="0"/>
                <w:bCs/>
                <w:sz w:val="18"/>
                <w:szCs w:val="18"/>
              </w:rPr>
            </w:pPr>
            <w:r>
              <w:rPr>
                <w:b w:val="0"/>
                <w:bCs/>
                <w:sz w:val="18"/>
                <w:szCs w:val="18"/>
              </w:rPr>
              <w:t>16 QAM</w:t>
            </w:r>
          </w:p>
        </w:tc>
        <w:tc>
          <w:tcPr>
            <w:tcW w:w="1350" w:type="dxa"/>
          </w:tcPr>
          <w:p w14:paraId="769807AB"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4.0</w:t>
            </w:r>
          </w:p>
        </w:tc>
      </w:tr>
      <w:tr w:rsidR="00A5546E" w14:paraId="06BE6682" w14:textId="77777777" w:rsidTr="00595B96">
        <w:trPr>
          <w:trHeight w:val="20"/>
          <w:jc w:val="center"/>
        </w:trPr>
        <w:tc>
          <w:tcPr>
            <w:tcW w:w="1692" w:type="dxa"/>
            <w:tcBorders>
              <w:top w:val="nil"/>
              <w:bottom w:val="nil"/>
            </w:tcBorders>
            <w:shd w:val="clear" w:color="auto" w:fill="auto"/>
          </w:tcPr>
          <w:p w14:paraId="53D78710" w14:textId="77777777" w:rsidR="00A5546E" w:rsidRPr="00FD098D" w:rsidRDefault="00A5546E" w:rsidP="00A5546E">
            <w:pPr>
              <w:pStyle w:val="FL"/>
              <w:spacing w:before="0" w:after="0"/>
              <w:rPr>
                <w:b w:val="0"/>
                <w:bCs/>
                <w:sz w:val="18"/>
                <w:szCs w:val="18"/>
              </w:rPr>
            </w:pPr>
          </w:p>
        </w:tc>
        <w:tc>
          <w:tcPr>
            <w:tcW w:w="1548" w:type="dxa"/>
          </w:tcPr>
          <w:p w14:paraId="0E65616F" w14:textId="77777777" w:rsidR="00A5546E" w:rsidRPr="00FD098D" w:rsidRDefault="00A5546E" w:rsidP="00A5546E">
            <w:pPr>
              <w:pStyle w:val="FL"/>
              <w:spacing w:before="0" w:after="0"/>
              <w:rPr>
                <w:b w:val="0"/>
                <w:bCs/>
                <w:sz w:val="18"/>
                <w:szCs w:val="18"/>
              </w:rPr>
            </w:pPr>
            <w:r>
              <w:rPr>
                <w:b w:val="0"/>
                <w:bCs/>
                <w:sz w:val="18"/>
                <w:szCs w:val="18"/>
              </w:rPr>
              <w:t>64 QAM</w:t>
            </w:r>
          </w:p>
        </w:tc>
        <w:tc>
          <w:tcPr>
            <w:tcW w:w="1350" w:type="dxa"/>
          </w:tcPr>
          <w:p w14:paraId="62579306"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5.5</w:t>
            </w:r>
          </w:p>
        </w:tc>
      </w:tr>
      <w:tr w:rsidR="00A5546E" w14:paraId="0E1B81FF" w14:textId="77777777" w:rsidTr="00595B96">
        <w:trPr>
          <w:trHeight w:val="20"/>
          <w:jc w:val="center"/>
        </w:trPr>
        <w:tc>
          <w:tcPr>
            <w:tcW w:w="1692" w:type="dxa"/>
            <w:tcBorders>
              <w:top w:val="nil"/>
            </w:tcBorders>
            <w:shd w:val="clear" w:color="auto" w:fill="auto"/>
          </w:tcPr>
          <w:p w14:paraId="516F3236" w14:textId="77777777" w:rsidR="00A5546E" w:rsidRPr="00FD098D" w:rsidRDefault="00A5546E" w:rsidP="00A5546E">
            <w:pPr>
              <w:pStyle w:val="FL"/>
              <w:spacing w:before="0" w:after="0"/>
              <w:rPr>
                <w:b w:val="0"/>
                <w:bCs/>
                <w:sz w:val="18"/>
                <w:szCs w:val="18"/>
              </w:rPr>
            </w:pPr>
          </w:p>
        </w:tc>
        <w:tc>
          <w:tcPr>
            <w:tcW w:w="1548" w:type="dxa"/>
          </w:tcPr>
          <w:p w14:paraId="31E6292B" w14:textId="77777777" w:rsidR="00A5546E" w:rsidRPr="00FD098D" w:rsidRDefault="00A5546E" w:rsidP="00A5546E">
            <w:pPr>
              <w:pStyle w:val="FL"/>
              <w:spacing w:before="0" w:after="0"/>
              <w:rPr>
                <w:b w:val="0"/>
                <w:bCs/>
                <w:sz w:val="18"/>
                <w:szCs w:val="18"/>
              </w:rPr>
            </w:pPr>
            <w:r>
              <w:rPr>
                <w:b w:val="0"/>
                <w:bCs/>
                <w:sz w:val="18"/>
                <w:szCs w:val="18"/>
              </w:rPr>
              <w:t>256 QAM</w:t>
            </w:r>
          </w:p>
        </w:tc>
        <w:tc>
          <w:tcPr>
            <w:tcW w:w="1350" w:type="dxa"/>
          </w:tcPr>
          <w:p w14:paraId="65C63182"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A5546E" w:rsidRPr="00FD098D" w:rsidRDefault="00A5546E" w:rsidP="00A5546E">
            <w:pPr>
              <w:pStyle w:val="FL"/>
              <w:spacing w:before="0" w:after="0"/>
              <w:rPr>
                <w:b w:val="0"/>
                <w:bCs/>
                <w:sz w:val="18"/>
                <w:szCs w:val="18"/>
              </w:rPr>
            </w:pPr>
            <w:r>
              <w:rPr>
                <w:rFonts w:cs="Arial"/>
                <w:b w:val="0"/>
                <w:bCs/>
                <w:sz w:val="18"/>
                <w:szCs w:val="18"/>
              </w:rPr>
              <w:t>≤</w:t>
            </w:r>
            <w:r>
              <w:rPr>
                <w:b w:val="0"/>
                <w:bCs/>
                <w:sz w:val="18"/>
                <w:szCs w:val="18"/>
              </w:rPr>
              <w:t xml:space="preserve"> 7.0</w:t>
            </w:r>
          </w:p>
        </w:tc>
      </w:tr>
      <w:tr w:rsidR="00A5546E" w14:paraId="1EA2DD61" w14:textId="77777777" w:rsidTr="005038D7">
        <w:trPr>
          <w:trHeight w:val="20"/>
          <w:jc w:val="center"/>
        </w:trPr>
        <w:tc>
          <w:tcPr>
            <w:tcW w:w="6030" w:type="dxa"/>
            <w:gridSpan w:val="4"/>
          </w:tcPr>
          <w:p w14:paraId="5056C0D1" w14:textId="76DDC07D" w:rsidR="00A5546E" w:rsidRPr="008C0EFD" w:rsidRDefault="00A5546E" w:rsidP="00A5546E">
            <w:pPr>
              <w:pStyle w:val="TAN"/>
              <w:rPr>
                <w:b/>
              </w:rPr>
            </w:pPr>
            <w:r w:rsidRPr="008C0EFD">
              <w:t>NOTE 1:</w:t>
            </w:r>
            <w:r w:rsidRPr="008C0EFD">
              <w:tab/>
              <w:t>The MPR shall apply to all SCS in all active 20 MHz sub-bands contiguously allocated in the channel.  The MPR applies to interlaced allocations with uplink resource allocation type 2 as specified in TS 38.214 [10].</w:t>
            </w:r>
          </w:p>
          <w:p w14:paraId="2B300012" w14:textId="38C0FDCC" w:rsidR="00A5546E" w:rsidRPr="008C0EFD" w:rsidRDefault="00A5546E" w:rsidP="00A5546E">
            <w:pPr>
              <w:pStyle w:val="TAN"/>
              <w:rPr>
                <w:b/>
              </w:rPr>
            </w:pPr>
            <w:r w:rsidRPr="008C0EFD">
              <w:t>NOTE 2:</w:t>
            </w:r>
            <w:r w:rsidRPr="008C0EFD">
              <w:tab/>
              <w:t>Full RB allocation MPR applies when all RB’s in a 20 MHz channel or all RB’s in all sub-bands for wideband operation are fully allocated and sub-bands are transmitted according to configuration A in Table 6.2F.2-2.</w:t>
            </w:r>
          </w:p>
          <w:p w14:paraId="6B7F8CD3" w14:textId="1BDEF41B" w:rsidR="00A5546E" w:rsidRPr="008C0EFD" w:rsidRDefault="00A5546E" w:rsidP="00A5546E">
            <w:pPr>
              <w:pStyle w:val="TAN"/>
              <w:rPr>
                <w:b/>
              </w:rPr>
            </w:pPr>
            <w:r w:rsidRPr="008C0EFD">
              <w:t>NOTE 3:</w:t>
            </w:r>
            <w:r w:rsidRPr="008C0EFD">
              <w:tab/>
              <w:t>Partial RB allocation MPR applies when one or more RB’s in one or more sub-bands are not allocated or when the transmitted sub-bands for wideband operation are transmitted according to configuration B in Table 6.2F.2-2.</w:t>
            </w:r>
          </w:p>
          <w:p w14:paraId="174A7623" w14:textId="2CC8512D" w:rsidR="00A5546E" w:rsidRPr="00FD098D" w:rsidRDefault="00A5546E" w:rsidP="00A5546E">
            <w:pPr>
              <w:pStyle w:val="TAN"/>
              <w:rPr>
                <w:bCs/>
                <w:szCs w:val="18"/>
              </w:rPr>
            </w:pPr>
            <w:r w:rsidRPr="008C0EFD">
              <w:t>NOTE 4:</w:t>
            </w:r>
            <w:r w:rsidRPr="008C0EFD">
              <w:tab/>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r w:rsidRPr="001C0CC4">
        <w:t>Table 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630" w:name="_Toc59650048"/>
      <w:bookmarkStart w:id="1631" w:name="_Toc61357312"/>
      <w:bookmarkStart w:id="1632" w:name="_Toc61359086"/>
      <w:bookmarkStart w:id="1633" w:name="_Toc67916024"/>
      <w:bookmarkStart w:id="1634" w:name="_Toc75533568"/>
      <w:bookmarkStart w:id="1635" w:name="_Toc75819454"/>
      <w:bookmarkStart w:id="1636" w:name="_Toc76508298"/>
      <w:bookmarkStart w:id="1637" w:name="_Toc76717248"/>
      <w:bookmarkStart w:id="1638" w:name="_Toc83293889"/>
      <w:bookmarkStart w:id="1639"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630"/>
      <w:bookmarkEnd w:id="1631"/>
      <w:bookmarkEnd w:id="1632"/>
      <w:bookmarkEnd w:id="1633"/>
      <w:bookmarkEnd w:id="1634"/>
      <w:bookmarkEnd w:id="1635"/>
      <w:bookmarkEnd w:id="1636"/>
      <w:bookmarkEnd w:id="1637"/>
      <w:bookmarkEnd w:id="1638"/>
      <w:bookmarkEnd w:id="1639"/>
    </w:p>
    <w:p w14:paraId="5BFA18B2" w14:textId="77777777" w:rsidR="00502579" w:rsidRDefault="00502579" w:rsidP="006A678A">
      <w:pPr>
        <w:pStyle w:val="Heading4"/>
      </w:pPr>
      <w:bookmarkStart w:id="1640" w:name="_Toc59650049"/>
      <w:bookmarkStart w:id="1641" w:name="_Toc61357313"/>
      <w:bookmarkStart w:id="1642" w:name="_Toc61359087"/>
      <w:bookmarkStart w:id="1643" w:name="_Toc67916025"/>
      <w:bookmarkStart w:id="1644" w:name="_Toc75533569"/>
      <w:bookmarkStart w:id="1645" w:name="_Toc75819455"/>
      <w:bookmarkStart w:id="1646" w:name="_Toc76508299"/>
      <w:bookmarkStart w:id="1647" w:name="_Toc76717249"/>
      <w:bookmarkStart w:id="1648" w:name="_Toc83293890"/>
      <w:bookmarkStart w:id="1649"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640"/>
      <w:bookmarkEnd w:id="1641"/>
      <w:bookmarkEnd w:id="1642"/>
      <w:bookmarkEnd w:id="1643"/>
      <w:bookmarkEnd w:id="1644"/>
      <w:bookmarkEnd w:id="1645"/>
      <w:bookmarkEnd w:id="1646"/>
      <w:bookmarkEnd w:id="1647"/>
      <w:bookmarkEnd w:id="1648"/>
      <w:bookmarkEnd w:id="1649"/>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650" w:name="_Toc59650050"/>
      <w:bookmarkStart w:id="1651" w:name="_Toc61357314"/>
      <w:bookmarkStart w:id="1652" w:name="_Toc61359088"/>
      <w:bookmarkStart w:id="1653" w:name="_Toc67916026"/>
      <w:bookmarkStart w:id="1654" w:name="_Toc75533570"/>
      <w:bookmarkStart w:id="1655" w:name="_Toc75819456"/>
      <w:bookmarkStart w:id="1656" w:name="_Toc76508300"/>
      <w:bookmarkStart w:id="1657" w:name="_Toc76717250"/>
      <w:bookmarkStart w:id="1658" w:name="_Toc83293891"/>
      <w:bookmarkStart w:id="1659"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650"/>
      <w:bookmarkEnd w:id="1651"/>
      <w:bookmarkEnd w:id="1652"/>
      <w:bookmarkEnd w:id="1653"/>
      <w:bookmarkEnd w:id="1654"/>
      <w:bookmarkEnd w:id="1655"/>
      <w:bookmarkEnd w:id="1656"/>
      <w:bookmarkEnd w:id="1657"/>
      <w:bookmarkEnd w:id="1658"/>
      <w:bookmarkEnd w:id="1659"/>
    </w:p>
    <w:p w14:paraId="747BC256" w14:textId="77777777" w:rsidR="00502579" w:rsidRPr="001C0CC4" w:rsidRDefault="00502579" w:rsidP="006A678A">
      <w:pPr>
        <w:pStyle w:val="Heading4"/>
      </w:pPr>
      <w:bookmarkStart w:id="1660" w:name="_Toc59650051"/>
      <w:bookmarkStart w:id="1661" w:name="_Toc61357315"/>
      <w:bookmarkStart w:id="1662" w:name="_Toc61359089"/>
      <w:bookmarkStart w:id="1663" w:name="_Toc67916027"/>
      <w:bookmarkStart w:id="1664" w:name="_Toc75533571"/>
      <w:bookmarkStart w:id="1665" w:name="_Toc75819457"/>
      <w:bookmarkStart w:id="1666" w:name="_Toc76508301"/>
      <w:bookmarkStart w:id="1667" w:name="_Toc76717251"/>
      <w:bookmarkStart w:id="1668" w:name="_Toc83293892"/>
      <w:bookmarkStart w:id="1669" w:name="_Toc84334931"/>
      <w:r w:rsidRPr="001C0CC4">
        <w:t>6.2</w:t>
      </w:r>
      <w:r>
        <w:t>F</w:t>
      </w:r>
      <w:r w:rsidRPr="001C0CC4">
        <w:t>.3.1</w:t>
      </w:r>
      <w:r w:rsidRPr="001C0CC4">
        <w:tab/>
        <w:t>General</w:t>
      </w:r>
      <w:bookmarkEnd w:id="1660"/>
      <w:bookmarkEnd w:id="1661"/>
      <w:bookmarkEnd w:id="1662"/>
      <w:bookmarkEnd w:id="1663"/>
      <w:bookmarkEnd w:id="1664"/>
      <w:bookmarkEnd w:id="1665"/>
      <w:bookmarkEnd w:id="1666"/>
      <w:bookmarkEnd w:id="1667"/>
      <w:bookmarkEnd w:id="1668"/>
      <w:bookmarkEnd w:id="1669"/>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lastRenderedPageBreak/>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r w:rsidRPr="001C0CC4">
        <w:t>Table 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1B3080"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1B3080" w:rsidRPr="001C0CC4" w:rsidRDefault="001B3080" w:rsidP="001B3080">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1B3080" w:rsidRPr="001C0CC4" w:rsidRDefault="001B3080" w:rsidP="001B3080">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1B3080" w:rsidRPr="001C0CC4" w:rsidRDefault="001B3080" w:rsidP="001B3080">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1B3080" w:rsidRPr="001C0CC4"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1B3080" w:rsidRPr="001C0CC4" w:rsidRDefault="001B3080" w:rsidP="001B3080">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1B3080" w:rsidRPr="001C0CC4" w:rsidRDefault="001B3080" w:rsidP="001B3080">
            <w:pPr>
              <w:pStyle w:val="TAC"/>
              <w:rPr>
                <w:rFonts w:cs="Arial"/>
              </w:rPr>
            </w:pPr>
            <w:r w:rsidRPr="001C0CC4">
              <w:rPr>
                <w:rFonts w:cs="Arial"/>
              </w:rPr>
              <w:t>N/A</w:t>
            </w:r>
          </w:p>
        </w:tc>
      </w:tr>
      <w:tr w:rsidR="001B3080"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1B3080" w:rsidRPr="001C0CC4" w:rsidRDefault="001B3080" w:rsidP="001B3080">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568B8FA4" w:rsidR="001B3080" w:rsidRPr="001C0CC4" w:rsidRDefault="001B3080" w:rsidP="001B3080">
            <w:pPr>
              <w:pStyle w:val="TAC"/>
            </w:pPr>
            <w:r w:rsidRPr="00A1115A">
              <w:t>6.5F.3.3.1</w:t>
            </w:r>
          </w:p>
        </w:tc>
        <w:tc>
          <w:tcPr>
            <w:tcW w:w="1883" w:type="dxa"/>
            <w:tcBorders>
              <w:top w:val="single" w:sz="4" w:space="0" w:color="auto"/>
              <w:left w:val="single" w:sz="4" w:space="0" w:color="auto"/>
              <w:right w:val="single" w:sz="4" w:space="0" w:color="auto"/>
            </w:tcBorders>
            <w:vAlign w:val="center"/>
          </w:tcPr>
          <w:p w14:paraId="456D41F4" w14:textId="77777777" w:rsidR="001B3080" w:rsidRPr="001C0CC4" w:rsidRDefault="001B3080" w:rsidP="001B3080">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1B3080" w:rsidRPr="001C0CC4" w:rsidRDefault="001B3080" w:rsidP="001B3080">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1B3080" w:rsidRPr="001C0CC4" w:rsidRDefault="001B3080" w:rsidP="001B3080">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1B3080" w:rsidRPr="001C0CC4" w:rsidRDefault="001B3080" w:rsidP="001B3080">
            <w:pPr>
              <w:pStyle w:val="TAC"/>
            </w:pPr>
            <w:r>
              <w:t>6.2F.3.2</w:t>
            </w:r>
          </w:p>
        </w:tc>
      </w:tr>
      <w:tr w:rsidR="001B3080"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1B3080" w:rsidRPr="001C0CC4" w:rsidRDefault="001B3080" w:rsidP="001B3080">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431259AC" w:rsidR="001B3080" w:rsidRPr="001C0CC4" w:rsidRDefault="001B3080" w:rsidP="001B3080">
            <w:pPr>
              <w:pStyle w:val="TAC"/>
            </w:pPr>
            <w:r w:rsidRPr="00A1115A">
              <w:t>6.5F.3.3.2</w:t>
            </w: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1B3080" w:rsidRPr="001C0CC4" w:rsidRDefault="001B3080" w:rsidP="001B3080">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1B3080" w:rsidRPr="001C0CC4" w:rsidRDefault="001B3080" w:rsidP="001B3080">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1B3080" w:rsidRPr="001C0CC4" w:rsidRDefault="001B3080" w:rsidP="001B3080">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1B3080" w:rsidRPr="001C0CC4" w:rsidRDefault="001B3080" w:rsidP="001B3080">
            <w:pPr>
              <w:pStyle w:val="TAC"/>
            </w:pPr>
            <w:r>
              <w:t>6.2F.3.3</w:t>
            </w:r>
          </w:p>
        </w:tc>
      </w:tr>
      <w:tr w:rsidR="001B3080"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1B3080" w:rsidRPr="001C0CC4" w:rsidRDefault="001B3080" w:rsidP="001B3080">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3207062F" w:rsidR="001B3080" w:rsidRPr="001C0CC4" w:rsidRDefault="001B3080" w:rsidP="001B3080">
            <w:pPr>
              <w:pStyle w:val="TAC"/>
            </w:pPr>
            <w:r w:rsidRPr="00A1115A">
              <w:t>6.5F.3.3.3</w:t>
            </w: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1B3080" w:rsidRPr="001C0CC4" w:rsidRDefault="001B3080" w:rsidP="001B3080">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1B3080" w:rsidRPr="001C0CC4" w:rsidRDefault="001B3080" w:rsidP="001B3080">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1B3080" w:rsidRPr="001C0CC4" w:rsidRDefault="001B3080" w:rsidP="001B3080">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1B3080" w:rsidRPr="001C0CC4" w:rsidRDefault="001B3080" w:rsidP="001B3080">
            <w:pPr>
              <w:pStyle w:val="TAC"/>
            </w:pPr>
            <w:r>
              <w:t>6.2F.3.4</w:t>
            </w:r>
          </w:p>
        </w:tc>
      </w:tr>
      <w:tr w:rsidR="001B3080"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1B3080" w:rsidRPr="001C0CC4" w:rsidRDefault="001B3080" w:rsidP="001B3080">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528505BA" w:rsidR="001B3080" w:rsidRPr="001C0CC4" w:rsidRDefault="001B3080" w:rsidP="001B3080">
            <w:pPr>
              <w:pStyle w:val="TAC"/>
            </w:pPr>
            <w:r w:rsidRPr="00A1115A">
              <w:t>6.5F.3.3.4</w:t>
            </w: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1B3080" w:rsidRPr="001C0CC4" w:rsidRDefault="001B3080" w:rsidP="001B3080">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1B3080" w:rsidRPr="001C0CC4" w:rsidRDefault="001B3080" w:rsidP="001B3080">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1B3080" w:rsidRPr="001C0CC4" w:rsidRDefault="001B3080" w:rsidP="001B3080">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1B3080" w:rsidRPr="001C0CC4" w:rsidRDefault="001B3080" w:rsidP="001B3080">
            <w:pPr>
              <w:pStyle w:val="TAC"/>
            </w:pPr>
            <w:r>
              <w:t>6.2F.3.5</w:t>
            </w:r>
          </w:p>
        </w:tc>
      </w:tr>
      <w:tr w:rsidR="001B3080"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1B3080" w:rsidRPr="001C0CC4" w:rsidRDefault="001B3080" w:rsidP="001B3080">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54398371" w:rsidR="001B3080" w:rsidRPr="001C0CC4" w:rsidRDefault="001B3080" w:rsidP="001B3080">
            <w:pPr>
              <w:pStyle w:val="TAC"/>
            </w:pPr>
            <w:r w:rsidRPr="00A1115A">
              <w:rPr>
                <w:snapToGrid w:val="0"/>
              </w:rPr>
              <w:t>6.5F.3.3.5</w:t>
            </w: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1B3080" w:rsidRDefault="001B3080" w:rsidP="001B3080">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1B3080"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1B3080" w:rsidRPr="001C0CC4" w:rsidRDefault="001B3080" w:rsidP="001B3080">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1B3080" w:rsidRDefault="001B3080" w:rsidP="001B3080">
            <w:pPr>
              <w:pStyle w:val="TAC"/>
            </w:pPr>
            <w:r>
              <w:t>6.2F.3.6</w:t>
            </w:r>
          </w:p>
        </w:tc>
      </w:tr>
      <w:tr w:rsidR="001B3080"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1B3080" w:rsidRPr="001C0CC4" w:rsidRDefault="001B3080" w:rsidP="001B3080">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3D745BD8" w:rsidR="001B3080" w:rsidRPr="001C0CC4" w:rsidRDefault="001B3080" w:rsidP="001B3080">
            <w:pPr>
              <w:pStyle w:val="TAC"/>
            </w:pPr>
            <w:r w:rsidRPr="00A1115A">
              <w:rPr>
                <w:snapToGrid w:val="0"/>
              </w:rPr>
              <w:t>6.5F.3.3.5</w:t>
            </w: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1B3080" w:rsidRDefault="001B3080" w:rsidP="001B3080">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1B3080" w:rsidRDefault="001B3080" w:rsidP="001B3080">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1B3080" w:rsidRPr="001C0CC4" w:rsidRDefault="001B3080" w:rsidP="001B3080">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1B3080" w:rsidRDefault="001B3080" w:rsidP="001B3080">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r w:rsidRPr="001C0CC4">
        <w:t>Table 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670" w:name="_Toc59650052"/>
      <w:bookmarkStart w:id="1671" w:name="_Toc61357316"/>
      <w:bookmarkStart w:id="1672" w:name="_Toc61359090"/>
      <w:bookmarkStart w:id="1673" w:name="_Toc67916028"/>
      <w:bookmarkStart w:id="1674" w:name="_Toc75533572"/>
      <w:bookmarkStart w:id="1675" w:name="_Toc75819458"/>
      <w:bookmarkStart w:id="1676" w:name="_Toc76508302"/>
      <w:bookmarkStart w:id="1677" w:name="_Toc76717252"/>
      <w:bookmarkStart w:id="1678" w:name="_Toc83293893"/>
      <w:bookmarkStart w:id="1679" w:name="_Toc84334932"/>
      <w:r w:rsidRPr="001C0CC4">
        <w:t>6.2</w:t>
      </w:r>
      <w:r>
        <w:t>F</w:t>
      </w:r>
      <w:r w:rsidRPr="001C0CC4">
        <w:t>.3.2</w:t>
      </w:r>
      <w:r w:rsidRPr="001C0CC4">
        <w:tab/>
        <w:t>A-MPR for NS_</w:t>
      </w:r>
      <w:r>
        <w:t>28</w:t>
      </w:r>
      <w:bookmarkEnd w:id="1670"/>
      <w:bookmarkEnd w:id="1671"/>
      <w:bookmarkEnd w:id="1672"/>
      <w:bookmarkEnd w:id="1673"/>
      <w:bookmarkEnd w:id="1674"/>
      <w:bookmarkEnd w:id="1675"/>
      <w:bookmarkEnd w:id="1676"/>
      <w:bookmarkEnd w:id="1677"/>
      <w:bookmarkEnd w:id="1678"/>
      <w:bookmarkEnd w:id="1679"/>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r w:rsidRPr="001C0CC4">
        <w:lastRenderedPageBreak/>
        <w:t>Table 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5C76E0DD"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680" w:name="_Toc59650053"/>
      <w:bookmarkStart w:id="1681" w:name="_Toc61357317"/>
      <w:bookmarkStart w:id="1682" w:name="_Toc61359091"/>
      <w:bookmarkStart w:id="1683" w:name="_Toc67916029"/>
      <w:bookmarkStart w:id="1684" w:name="_Toc75533573"/>
      <w:bookmarkStart w:id="1685" w:name="_Toc75819459"/>
      <w:bookmarkStart w:id="1686" w:name="_Toc76508303"/>
      <w:bookmarkStart w:id="1687" w:name="_Toc76717253"/>
      <w:bookmarkStart w:id="1688" w:name="_Toc83293894"/>
      <w:bookmarkStart w:id="1689" w:name="_Toc84334933"/>
      <w:r w:rsidRPr="001C0CC4">
        <w:t>6.2</w:t>
      </w:r>
      <w:r>
        <w:t>F</w:t>
      </w:r>
      <w:r w:rsidRPr="001C0CC4">
        <w:t>.3.</w:t>
      </w:r>
      <w:r>
        <w:t>3</w:t>
      </w:r>
      <w:r w:rsidRPr="001C0CC4">
        <w:tab/>
        <w:t>A-MPR for NS_</w:t>
      </w:r>
      <w:r>
        <w:t>29</w:t>
      </w:r>
      <w:bookmarkEnd w:id="1680"/>
      <w:bookmarkEnd w:id="1681"/>
      <w:bookmarkEnd w:id="1682"/>
      <w:bookmarkEnd w:id="1683"/>
      <w:bookmarkEnd w:id="1684"/>
      <w:bookmarkEnd w:id="1685"/>
      <w:bookmarkEnd w:id="1686"/>
      <w:bookmarkEnd w:id="1687"/>
      <w:bookmarkEnd w:id="1688"/>
      <w:bookmarkEnd w:id="1689"/>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r w:rsidRPr="001C0CC4">
        <w:t>Table 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579D543A" w:rsidR="001C738A" w:rsidRPr="00FD098D" w:rsidRDefault="00A5546E"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690" w:name="_Toc59650054"/>
      <w:bookmarkStart w:id="1691" w:name="_Toc61357318"/>
      <w:bookmarkStart w:id="1692" w:name="_Toc61359092"/>
      <w:bookmarkStart w:id="1693" w:name="_Toc67916030"/>
      <w:bookmarkStart w:id="1694" w:name="_Toc75533574"/>
      <w:bookmarkStart w:id="1695" w:name="_Toc75819460"/>
      <w:bookmarkStart w:id="1696" w:name="_Toc76508304"/>
      <w:bookmarkStart w:id="1697" w:name="_Toc76717254"/>
      <w:bookmarkStart w:id="1698" w:name="_Toc83293895"/>
      <w:bookmarkStart w:id="1699" w:name="_Toc84334934"/>
      <w:r w:rsidRPr="001C0CC4">
        <w:t>6.2</w:t>
      </w:r>
      <w:r>
        <w:t>F</w:t>
      </w:r>
      <w:r w:rsidRPr="001C0CC4">
        <w:t>.3.</w:t>
      </w:r>
      <w:r>
        <w:t>4</w:t>
      </w:r>
      <w:r w:rsidRPr="001C0CC4">
        <w:tab/>
        <w:t>A-MPR for NS_</w:t>
      </w:r>
      <w:r>
        <w:t>30</w:t>
      </w:r>
      <w:bookmarkEnd w:id="1690"/>
      <w:bookmarkEnd w:id="1691"/>
      <w:bookmarkEnd w:id="1692"/>
      <w:bookmarkEnd w:id="1693"/>
      <w:bookmarkEnd w:id="1694"/>
      <w:bookmarkEnd w:id="1695"/>
      <w:bookmarkEnd w:id="1696"/>
      <w:bookmarkEnd w:id="1697"/>
      <w:bookmarkEnd w:id="1698"/>
      <w:bookmarkEnd w:id="1699"/>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r w:rsidRPr="001C0CC4">
        <w:lastRenderedPageBreak/>
        <w:t>Table 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49B51C06"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700" w:name="_Toc59650055"/>
      <w:bookmarkStart w:id="1701" w:name="_Toc61357319"/>
      <w:bookmarkStart w:id="1702" w:name="_Toc61359093"/>
      <w:bookmarkStart w:id="1703" w:name="_Toc67916031"/>
      <w:bookmarkStart w:id="1704" w:name="_Toc75533575"/>
      <w:bookmarkStart w:id="1705" w:name="_Toc75819461"/>
      <w:bookmarkStart w:id="1706" w:name="_Toc76508305"/>
      <w:bookmarkStart w:id="1707" w:name="_Toc76717255"/>
      <w:bookmarkStart w:id="1708" w:name="_Toc83293896"/>
      <w:bookmarkStart w:id="1709" w:name="_Toc84334935"/>
      <w:r w:rsidRPr="001C0CC4">
        <w:t>6.2</w:t>
      </w:r>
      <w:r>
        <w:t>F</w:t>
      </w:r>
      <w:r w:rsidRPr="001C0CC4">
        <w:t>.3.</w:t>
      </w:r>
      <w:r>
        <w:t>5</w:t>
      </w:r>
      <w:r w:rsidRPr="001C0CC4">
        <w:tab/>
        <w:t>A-MPR for NS_</w:t>
      </w:r>
      <w:r>
        <w:t>31</w:t>
      </w:r>
      <w:bookmarkEnd w:id="1700"/>
      <w:bookmarkEnd w:id="1701"/>
      <w:bookmarkEnd w:id="1702"/>
      <w:bookmarkEnd w:id="1703"/>
      <w:bookmarkEnd w:id="1704"/>
      <w:bookmarkEnd w:id="1705"/>
      <w:bookmarkEnd w:id="1706"/>
      <w:bookmarkEnd w:id="1707"/>
      <w:bookmarkEnd w:id="1708"/>
      <w:bookmarkEnd w:id="1709"/>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r w:rsidRPr="001C0CC4">
        <w:t>Table 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4400DBAF" w:rsidR="001C738A" w:rsidRPr="00FD098D" w:rsidRDefault="00113282" w:rsidP="005038D7">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710" w:name="_Hlk49249408"/>
    </w:p>
    <w:p w14:paraId="013437F8" w14:textId="5BC72213" w:rsidR="00502579" w:rsidRDefault="00502579" w:rsidP="006A678A">
      <w:pPr>
        <w:pStyle w:val="Heading4"/>
      </w:pPr>
      <w:bookmarkStart w:id="1711" w:name="_Toc59650056"/>
      <w:bookmarkStart w:id="1712" w:name="_Toc61357320"/>
      <w:bookmarkStart w:id="1713" w:name="_Toc61359094"/>
      <w:bookmarkStart w:id="1714" w:name="_Toc67916032"/>
      <w:bookmarkStart w:id="1715" w:name="_Toc75533576"/>
      <w:bookmarkStart w:id="1716" w:name="_Toc75819462"/>
      <w:bookmarkStart w:id="1717" w:name="_Toc76508306"/>
      <w:bookmarkStart w:id="1718" w:name="_Toc76717256"/>
      <w:bookmarkStart w:id="1719" w:name="_Toc83293897"/>
      <w:bookmarkStart w:id="1720" w:name="_Toc84334936"/>
      <w:r w:rsidRPr="001C0CC4">
        <w:t>6.2</w:t>
      </w:r>
      <w:r>
        <w:t>F</w:t>
      </w:r>
      <w:r w:rsidRPr="001C0CC4">
        <w:t>.3.</w:t>
      </w:r>
      <w:r>
        <w:t>6</w:t>
      </w:r>
      <w:r w:rsidRPr="001C0CC4">
        <w:tab/>
        <w:t>A-MPR for NS_</w:t>
      </w:r>
      <w:r>
        <w:t>53</w:t>
      </w:r>
      <w:bookmarkEnd w:id="1711"/>
      <w:bookmarkEnd w:id="1712"/>
      <w:bookmarkEnd w:id="1713"/>
      <w:bookmarkEnd w:id="1714"/>
      <w:bookmarkEnd w:id="1715"/>
      <w:bookmarkEnd w:id="1716"/>
      <w:bookmarkEnd w:id="1717"/>
      <w:bookmarkEnd w:id="1718"/>
      <w:bookmarkEnd w:id="1719"/>
      <w:bookmarkEnd w:id="1720"/>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r w:rsidRPr="001C0CC4">
        <w:lastRenderedPageBreak/>
        <w:t>Table 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6FF8A9AE"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721" w:name="_Toc59650057"/>
      <w:bookmarkStart w:id="1722" w:name="_Toc61357321"/>
      <w:bookmarkStart w:id="1723" w:name="_Toc61359095"/>
      <w:bookmarkStart w:id="1724" w:name="_Toc67916033"/>
      <w:bookmarkStart w:id="1725" w:name="_Toc75533577"/>
      <w:bookmarkStart w:id="1726" w:name="_Toc75819463"/>
      <w:bookmarkStart w:id="1727" w:name="_Toc76508307"/>
      <w:bookmarkStart w:id="1728" w:name="_Toc76717257"/>
      <w:bookmarkStart w:id="1729" w:name="_Toc83293898"/>
      <w:bookmarkStart w:id="1730" w:name="_Toc84334937"/>
      <w:bookmarkEnd w:id="1710"/>
      <w:r w:rsidRPr="001C0CC4">
        <w:t>6.2</w:t>
      </w:r>
      <w:r>
        <w:t>F</w:t>
      </w:r>
      <w:r w:rsidRPr="001C0CC4">
        <w:t>.3.</w:t>
      </w:r>
      <w:r>
        <w:t>7</w:t>
      </w:r>
      <w:r w:rsidRPr="001C0CC4">
        <w:tab/>
        <w:t>A-MPR for NS_</w:t>
      </w:r>
      <w:r>
        <w:t>54</w:t>
      </w:r>
      <w:bookmarkEnd w:id="1721"/>
      <w:bookmarkEnd w:id="1722"/>
      <w:bookmarkEnd w:id="1723"/>
      <w:bookmarkEnd w:id="1724"/>
      <w:bookmarkEnd w:id="1725"/>
      <w:bookmarkEnd w:id="1726"/>
      <w:bookmarkEnd w:id="1727"/>
      <w:bookmarkEnd w:id="1728"/>
      <w:bookmarkEnd w:id="1729"/>
      <w:bookmarkEnd w:id="1730"/>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r w:rsidRPr="001C0CC4">
        <w:t>Table 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319261A3" w:rsidR="001720F0" w:rsidRPr="00FD098D" w:rsidRDefault="00113282" w:rsidP="001720F0">
            <w:pPr>
              <w:pStyle w:val="FL"/>
              <w:spacing w:before="0" w:after="0"/>
              <w:rPr>
                <w:b w:val="0"/>
                <w:bCs/>
                <w:sz w:val="18"/>
                <w:szCs w:val="18"/>
              </w:rPr>
            </w:pPr>
            <w:r>
              <w:rPr>
                <w:b w:val="0"/>
                <w:bCs/>
                <w:sz w:val="18"/>
                <w:szCs w:val="18"/>
              </w:rPr>
              <w:t>DFT-s-OF</w:t>
            </w:r>
            <w:r>
              <w:rPr>
                <w:rFonts w:eastAsia="SimSun"/>
                <w:b w:val="0"/>
                <w:bCs/>
                <w:sz w:val="18"/>
                <w:szCs w:val="18"/>
                <w:lang w:val="en-US" w:eastAsia="zh-CN"/>
              </w:rPr>
              <w:t>D</w:t>
            </w:r>
            <w:r>
              <w:rPr>
                <w:b w:val="0"/>
                <w:bCs/>
                <w:sz w:val="18"/>
                <w:szCs w:val="18"/>
              </w:rPr>
              <w:t>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731" w:name="_Toc59650058"/>
      <w:bookmarkStart w:id="1732" w:name="_Toc61357322"/>
      <w:bookmarkStart w:id="1733" w:name="_Toc61359096"/>
      <w:bookmarkStart w:id="1734" w:name="_Toc67916034"/>
      <w:bookmarkStart w:id="1735" w:name="_Toc75533578"/>
      <w:bookmarkStart w:id="1736" w:name="_Toc75819464"/>
      <w:bookmarkStart w:id="1737" w:name="_Toc76508308"/>
      <w:bookmarkStart w:id="1738" w:name="_Toc76717258"/>
      <w:bookmarkStart w:id="1739" w:name="_Toc83293899"/>
      <w:bookmarkStart w:id="1740"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731"/>
      <w:bookmarkEnd w:id="1732"/>
      <w:bookmarkEnd w:id="1733"/>
      <w:bookmarkEnd w:id="1734"/>
      <w:bookmarkEnd w:id="1735"/>
      <w:bookmarkEnd w:id="1736"/>
      <w:bookmarkEnd w:id="1737"/>
      <w:bookmarkEnd w:id="1738"/>
      <w:bookmarkEnd w:id="1739"/>
      <w:bookmarkEnd w:id="1740"/>
    </w:p>
    <w:p w14:paraId="6F15CC3C" w14:textId="77777777" w:rsidR="00502579" w:rsidRDefault="00502579" w:rsidP="006A678A">
      <w:pPr>
        <w:pStyle w:val="Heading4"/>
      </w:pPr>
      <w:bookmarkStart w:id="1741" w:name="_Toc59650059"/>
      <w:bookmarkStart w:id="1742" w:name="_Toc61357323"/>
      <w:bookmarkStart w:id="1743" w:name="_Toc61359097"/>
      <w:bookmarkStart w:id="1744" w:name="_Toc67916035"/>
      <w:bookmarkStart w:id="1745" w:name="_Toc75533579"/>
      <w:bookmarkStart w:id="1746" w:name="_Toc75819465"/>
      <w:bookmarkStart w:id="1747" w:name="_Toc76508309"/>
      <w:bookmarkStart w:id="1748" w:name="_Toc76717259"/>
      <w:bookmarkStart w:id="1749" w:name="_Toc83293900"/>
      <w:bookmarkStart w:id="1750"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741"/>
      <w:bookmarkEnd w:id="1742"/>
      <w:bookmarkEnd w:id="1743"/>
      <w:bookmarkEnd w:id="1744"/>
      <w:bookmarkEnd w:id="1745"/>
      <w:bookmarkEnd w:id="1746"/>
      <w:bookmarkEnd w:id="1747"/>
      <w:bookmarkEnd w:id="1748"/>
      <w:bookmarkEnd w:id="1749"/>
      <w:bookmarkEnd w:id="1750"/>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751" w:name="_Toc59650060"/>
      <w:bookmarkStart w:id="1752" w:name="_Toc61357324"/>
      <w:bookmarkStart w:id="1753" w:name="_Toc61359098"/>
      <w:bookmarkStart w:id="1754" w:name="_Toc67916036"/>
      <w:bookmarkStart w:id="1755" w:name="_Toc75533580"/>
      <w:bookmarkStart w:id="1756" w:name="_Toc75819466"/>
      <w:bookmarkStart w:id="1757" w:name="_Toc76508310"/>
      <w:bookmarkStart w:id="1758" w:name="_Toc76717260"/>
      <w:bookmarkStart w:id="1759" w:name="_Toc83293901"/>
      <w:bookmarkStart w:id="1760" w:name="_Toc84334940"/>
      <w:r w:rsidRPr="001C0CC4">
        <w:lastRenderedPageBreak/>
        <w:t>6.2</w:t>
      </w:r>
      <w:r>
        <w:t>F</w:t>
      </w:r>
      <w:r w:rsidRPr="001C0CC4">
        <w:t>.4</w:t>
      </w:r>
      <w:r w:rsidRPr="001C0CC4">
        <w:tab/>
        <w:t>Configured transmitted power</w:t>
      </w:r>
      <w:bookmarkEnd w:id="1751"/>
      <w:bookmarkEnd w:id="1752"/>
      <w:bookmarkEnd w:id="1753"/>
      <w:bookmarkEnd w:id="1754"/>
      <w:bookmarkEnd w:id="1755"/>
      <w:bookmarkEnd w:id="1756"/>
      <w:bookmarkEnd w:id="1757"/>
      <w:bookmarkEnd w:id="1758"/>
      <w:bookmarkEnd w:id="1759"/>
      <w:bookmarkEnd w:id="1760"/>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761" w:name="_Toc45888160"/>
      <w:bookmarkStart w:id="1762" w:name="_Toc45888759"/>
      <w:bookmarkStart w:id="1763" w:name="_Toc59650061"/>
      <w:bookmarkStart w:id="1764" w:name="_Toc61357325"/>
      <w:bookmarkStart w:id="1765" w:name="_Toc61359099"/>
      <w:bookmarkStart w:id="1766" w:name="_Toc67916037"/>
      <w:bookmarkStart w:id="1767" w:name="_Toc75533581"/>
      <w:bookmarkStart w:id="1768" w:name="_Toc75819467"/>
      <w:bookmarkStart w:id="1769" w:name="_Toc76508311"/>
      <w:bookmarkStart w:id="1770" w:name="_Toc76717261"/>
      <w:bookmarkStart w:id="1771" w:name="_Toc83293902"/>
      <w:bookmarkStart w:id="1772" w:name="_Toc84334941"/>
      <w:r w:rsidRPr="001C0CC4">
        <w:t>6.3</w:t>
      </w:r>
      <w:r w:rsidRPr="001C0CC4">
        <w:tab/>
        <w:t>Output power dynamics</w:t>
      </w:r>
      <w:bookmarkEnd w:id="1391"/>
      <w:bookmarkEnd w:id="1392"/>
      <w:bookmarkEnd w:id="1393"/>
      <w:bookmarkEnd w:id="1394"/>
      <w:bookmarkEnd w:id="1395"/>
      <w:bookmarkEnd w:id="1396"/>
      <w:bookmarkEnd w:id="1761"/>
      <w:bookmarkEnd w:id="1762"/>
      <w:bookmarkEnd w:id="1763"/>
      <w:bookmarkEnd w:id="1764"/>
      <w:bookmarkEnd w:id="1765"/>
      <w:bookmarkEnd w:id="1766"/>
      <w:bookmarkEnd w:id="1767"/>
      <w:bookmarkEnd w:id="1768"/>
      <w:bookmarkEnd w:id="1769"/>
      <w:bookmarkEnd w:id="1770"/>
      <w:bookmarkEnd w:id="1771"/>
      <w:bookmarkEnd w:id="1772"/>
    </w:p>
    <w:p w14:paraId="4ED6E5AD" w14:textId="77777777" w:rsidR="00DC7196" w:rsidRPr="001C0CC4" w:rsidRDefault="00DC7196" w:rsidP="006A678A">
      <w:pPr>
        <w:pStyle w:val="Heading3"/>
      </w:pPr>
      <w:bookmarkStart w:id="1773" w:name="_Toc21344287"/>
      <w:bookmarkStart w:id="1774" w:name="_Toc29801773"/>
      <w:bookmarkStart w:id="1775" w:name="_Toc29802197"/>
      <w:bookmarkStart w:id="1776" w:name="_Toc29802822"/>
      <w:bookmarkStart w:id="1777" w:name="_Toc36107564"/>
      <w:bookmarkStart w:id="1778" w:name="_Toc37251330"/>
      <w:bookmarkStart w:id="1779" w:name="_Toc45888161"/>
      <w:bookmarkStart w:id="1780" w:name="_Toc45888760"/>
      <w:bookmarkStart w:id="1781" w:name="_Toc59650062"/>
      <w:bookmarkStart w:id="1782" w:name="_Toc61357326"/>
      <w:bookmarkStart w:id="1783" w:name="_Toc61359100"/>
      <w:bookmarkStart w:id="1784" w:name="_Toc67916038"/>
      <w:bookmarkStart w:id="1785" w:name="_Toc75533582"/>
      <w:bookmarkStart w:id="1786" w:name="_Toc75819468"/>
      <w:bookmarkStart w:id="1787" w:name="_Toc76508312"/>
      <w:bookmarkStart w:id="1788" w:name="_Toc76717262"/>
      <w:bookmarkStart w:id="1789" w:name="_Toc83293903"/>
      <w:bookmarkStart w:id="1790" w:name="_Toc84334942"/>
      <w:r w:rsidRPr="001C0CC4">
        <w:t>6.3.1</w:t>
      </w:r>
      <w:r w:rsidRPr="001C0CC4">
        <w:tab/>
        <w:t>Minimum output power</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64E55E1A" w14:textId="77777777" w:rsidR="00113282" w:rsidRPr="001C0CC4" w:rsidRDefault="00113282" w:rsidP="00113282">
      <w:pPr>
        <w:rPr>
          <w:rFonts w:cs="v5.0.0"/>
        </w:rPr>
      </w:pPr>
      <w:r w:rsidRPr="001C0CC4">
        <w:t>The minimum output power is defined as the mean power in at least one sub-frame 1 ms. The minimum output power shall not exceed the values specified in Table 6.3.1-1.</w:t>
      </w:r>
      <w:r>
        <w:t xml:space="preserve"> </w:t>
      </w:r>
      <w:r w:rsidRPr="00611D9F">
        <w:t xml:space="preserve">For </w:t>
      </w:r>
      <w:r>
        <w:t xml:space="preserve">UE power class </w:t>
      </w:r>
      <w:r w:rsidRPr="00611D9F">
        <w:t>1.5 the m</w:t>
      </w:r>
      <w:r>
        <w:t>inimum</w:t>
      </w:r>
      <w:r w:rsidRPr="00611D9F">
        <w:t xml:space="preserve"> output power is defined as the sum of the m</w:t>
      </w:r>
      <w:r>
        <w:t>in</w:t>
      </w:r>
      <w:r w:rsidRPr="00611D9F">
        <w:t>imum output power from both UE antenna connectors.</w:t>
      </w:r>
    </w:p>
    <w:p w14:paraId="2B21A499" w14:textId="77777777" w:rsidR="00DC7196" w:rsidRPr="001C0CC4" w:rsidRDefault="00DC7196" w:rsidP="00DC7196">
      <w:pPr>
        <w:pStyle w:val="TH"/>
      </w:pPr>
      <w:r w:rsidRPr="001C0CC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791" w:name="_Toc21344288"/>
      <w:bookmarkStart w:id="1792" w:name="_Toc29801774"/>
      <w:bookmarkStart w:id="1793" w:name="_Toc29802198"/>
      <w:bookmarkStart w:id="1794" w:name="_Toc29802823"/>
      <w:bookmarkStart w:id="1795" w:name="_Toc36107565"/>
      <w:bookmarkStart w:id="1796" w:name="_Toc37251331"/>
      <w:bookmarkStart w:id="1797" w:name="_Toc45888162"/>
      <w:bookmarkStart w:id="1798" w:name="_Toc45888761"/>
      <w:bookmarkStart w:id="1799" w:name="_Toc59650063"/>
      <w:bookmarkStart w:id="1800" w:name="_Toc61357327"/>
      <w:bookmarkStart w:id="1801" w:name="_Toc61359101"/>
      <w:bookmarkStart w:id="1802" w:name="_Toc67916039"/>
      <w:bookmarkStart w:id="1803" w:name="_Toc75533583"/>
      <w:bookmarkStart w:id="1804" w:name="_Toc75819469"/>
      <w:bookmarkStart w:id="1805" w:name="_Toc76508313"/>
      <w:bookmarkStart w:id="1806" w:name="_Toc76717263"/>
      <w:bookmarkStart w:id="1807" w:name="_Toc83293904"/>
      <w:bookmarkStart w:id="1808" w:name="_Toc84334943"/>
      <w:r w:rsidRPr="001C0CC4">
        <w:t>6.3.2</w:t>
      </w:r>
      <w:r w:rsidRPr="001C0CC4">
        <w:tab/>
        <w:t>Transmit OFF power</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r w:rsidRPr="001C0CC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809" w:name="_Toc21344289"/>
      <w:bookmarkStart w:id="1810" w:name="_Toc29801775"/>
      <w:bookmarkStart w:id="1811" w:name="_Toc29802199"/>
      <w:bookmarkStart w:id="1812" w:name="_Toc29802824"/>
      <w:bookmarkStart w:id="1813" w:name="_Toc36107566"/>
      <w:bookmarkStart w:id="1814" w:name="_Toc37251332"/>
      <w:bookmarkStart w:id="1815" w:name="_Toc45888163"/>
      <w:bookmarkStart w:id="1816" w:name="_Toc45888762"/>
      <w:bookmarkStart w:id="1817" w:name="_Toc59650064"/>
      <w:bookmarkStart w:id="1818" w:name="_Toc61357328"/>
      <w:bookmarkStart w:id="1819" w:name="_Toc61359102"/>
      <w:bookmarkStart w:id="1820" w:name="_Toc67916040"/>
      <w:bookmarkStart w:id="1821" w:name="_Toc75533584"/>
      <w:bookmarkStart w:id="1822" w:name="_Toc75819470"/>
      <w:bookmarkStart w:id="1823" w:name="_Toc76508314"/>
      <w:bookmarkStart w:id="1824" w:name="_Toc76717264"/>
      <w:bookmarkStart w:id="1825" w:name="_Toc83293905"/>
      <w:bookmarkStart w:id="1826" w:name="_Toc84334944"/>
      <w:r w:rsidRPr="001C0CC4">
        <w:lastRenderedPageBreak/>
        <w:t>6.3.3</w:t>
      </w:r>
      <w:r w:rsidRPr="001C0CC4">
        <w:tab/>
        <w:t>Transmit ON/OFF time mask</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28AC42FA" w14:textId="77777777" w:rsidR="00DC7196" w:rsidRPr="001C0CC4" w:rsidRDefault="00DC7196" w:rsidP="006A678A">
      <w:pPr>
        <w:pStyle w:val="Heading4"/>
      </w:pPr>
      <w:bookmarkStart w:id="1827" w:name="_Toc21344290"/>
      <w:bookmarkStart w:id="1828" w:name="_Toc29801776"/>
      <w:bookmarkStart w:id="1829" w:name="_Toc29802200"/>
      <w:bookmarkStart w:id="1830" w:name="_Toc29802825"/>
      <w:bookmarkStart w:id="1831" w:name="_Toc36107567"/>
      <w:bookmarkStart w:id="1832" w:name="_Toc37251333"/>
      <w:bookmarkStart w:id="1833" w:name="_Toc45888164"/>
      <w:bookmarkStart w:id="1834" w:name="_Toc45888763"/>
      <w:bookmarkStart w:id="1835" w:name="_Toc59650065"/>
      <w:bookmarkStart w:id="1836" w:name="_Toc61357329"/>
      <w:bookmarkStart w:id="1837" w:name="_Toc61359103"/>
      <w:bookmarkStart w:id="1838" w:name="_Toc67916041"/>
      <w:bookmarkStart w:id="1839" w:name="_Toc75533585"/>
      <w:bookmarkStart w:id="1840" w:name="_Toc75819471"/>
      <w:bookmarkStart w:id="1841" w:name="_Toc76508315"/>
      <w:bookmarkStart w:id="1842" w:name="_Toc76717265"/>
      <w:bookmarkStart w:id="1843" w:name="_Toc83293906"/>
      <w:bookmarkStart w:id="1844" w:name="_Toc84334945"/>
      <w:r w:rsidRPr="001C0CC4">
        <w:t>6.3.3.1</w:t>
      </w:r>
      <w:r w:rsidRPr="001C0CC4">
        <w:tab/>
        <w:t>General</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6F880F85" w14:textId="77777777" w:rsidR="00346C0B" w:rsidRPr="001C0CC4" w:rsidRDefault="00346C0B" w:rsidP="00346C0B">
      <w:r w:rsidRPr="001C0CC4">
        <w:t>The transmit power time mask defines the transient period(s) allowed</w:t>
      </w:r>
    </w:p>
    <w:p w14:paraId="75096524" w14:textId="77777777" w:rsidR="00E25A55" w:rsidRPr="00A1115A" w:rsidRDefault="00E25A55" w:rsidP="00E25A55">
      <w:pPr>
        <w:pStyle w:val="B10"/>
      </w:pPr>
      <w:r w:rsidRPr="00A1115A">
        <w:t>-</w:t>
      </w:r>
      <w:r w:rsidRPr="00A1115A">
        <w:tab/>
        <w:t>between transmit OFF power as defined in clause 6.3.2 and transmit ON power symbols (transmit ON/OFF)</w:t>
      </w:r>
    </w:p>
    <w:p w14:paraId="7AD04F1D" w14:textId="405AB979" w:rsidR="000C6678" w:rsidRDefault="000C6678" w:rsidP="000C6678">
      <w:pPr>
        <w:pStyle w:val="B10"/>
        <w:rPr>
          <w:iCs/>
        </w:rPr>
      </w:pPr>
      <w:r w:rsidRPr="00A1115A">
        <w:t>-</w:t>
      </w:r>
      <w:r w:rsidRPr="00A1115A">
        <w:tab/>
        <w:t>between continuous ON-power transmissions with power</w:t>
      </w:r>
      <w:r>
        <w:t xml:space="preserve"> </w:t>
      </w:r>
      <w:r w:rsidRPr="00A1115A">
        <w:t>change or RB hopping is applied.</w:t>
      </w:r>
      <w:r>
        <w:t xml:space="preserve"> </w:t>
      </w:r>
      <w:r w:rsidRPr="009E0116">
        <w:t>When a UE signals the transient period capability, the transient period value (</w:t>
      </w:r>
      <w:r w:rsidRPr="009E0116">
        <w:rPr>
          <w:i/>
        </w:rPr>
        <w:t xml:space="preserve">tp) </w:t>
      </w:r>
      <w:r w:rsidRPr="009E0116">
        <w:rPr>
          <w:iCs/>
        </w:rPr>
        <w:t>can be 2, 4, or 7</w:t>
      </w:r>
      <w:r>
        <w:rPr>
          <w:rFonts w:eastAsia="Yu Mincho"/>
        </w:rPr>
        <w:sym w:font="Symbol" w:char="F06D"/>
      </w:r>
      <w:r>
        <w:rPr>
          <w:rFonts w:eastAsia="Yu Mincho"/>
        </w:rPr>
        <w:t>s</w:t>
      </w:r>
      <w:r w:rsidRPr="009E0116">
        <w:rPr>
          <w:iCs/>
        </w:rPr>
        <w:t>. If no capability is signalled, the default transient period value of 10</w:t>
      </w:r>
      <w:r>
        <w:rPr>
          <w:rFonts w:eastAsia="Yu Mincho"/>
        </w:rPr>
        <w:sym w:font="Symbol" w:char="F06D"/>
      </w:r>
      <w:r>
        <w:rPr>
          <w:rFonts w:eastAsia="Yu Mincho"/>
        </w:rPr>
        <w:t>s</w:t>
      </w:r>
      <w:r w:rsidRPr="009E0116">
        <w:rPr>
          <w:iCs/>
        </w:rPr>
        <w:t xml:space="preserve"> applies.</w:t>
      </w:r>
    </w:p>
    <w:p w14:paraId="24780C6A" w14:textId="3FCC8B28" w:rsidR="000C6678" w:rsidRPr="009E0116" w:rsidRDefault="000C6678" w:rsidP="00E25A55">
      <w:pPr>
        <w:rPr>
          <w:iCs/>
          <w:lang w:eastAsia="ja-JP"/>
        </w:rPr>
      </w:pPr>
      <w:r w:rsidRPr="00A1115A">
        <w:t xml:space="preserve">In case of RB hopping, </w:t>
      </w:r>
      <w:r>
        <w:t xml:space="preserve">and in following figures where </w:t>
      </w:r>
      <w:r w:rsidRPr="0073229A">
        <w:rPr>
          <w:i/>
        </w:rPr>
        <w:t>tp</w:t>
      </w:r>
      <w:r w:rsidRPr="0073229A">
        <w:rPr>
          <w:i/>
          <w:vertAlign w:val="subscript"/>
        </w:rPr>
        <w:t>start</w:t>
      </w:r>
      <w:r>
        <w:rPr>
          <w:i/>
          <w:vertAlign w:val="subscript"/>
        </w:rPr>
        <w:t xml:space="preserve"> </w:t>
      </w:r>
      <w:r>
        <w:rPr>
          <w:iCs/>
        </w:rPr>
        <w:t>is specified, the</w:t>
      </w:r>
      <w:r>
        <w:t xml:space="preserve"> </w:t>
      </w:r>
      <w:r w:rsidRPr="00A1115A">
        <w:t>transi</w:t>
      </w:r>
      <w:r>
        <w:t>ent</w:t>
      </w:r>
      <w:r w:rsidRPr="00A1115A">
        <w:t xml:space="preserve"> period is shared symmetrically</w:t>
      </w:r>
      <w:r w:rsidRPr="009E0116">
        <w:t xml:space="preserve"> when the transient period is 10usec. If the </w:t>
      </w:r>
      <w:r w:rsidRPr="009E0116">
        <w:rPr>
          <w:iCs/>
        </w:rPr>
        <w:t>UE signals a transient period (</w:t>
      </w:r>
      <w:r w:rsidRPr="009E0116">
        <w:rPr>
          <w:i/>
        </w:rPr>
        <w:t>tp</w:t>
      </w:r>
      <w:r w:rsidRPr="009E0116">
        <w:rPr>
          <w:iCs/>
        </w:rPr>
        <w:t>) of 2, 4 or 7</w:t>
      </w:r>
      <w:r>
        <w:rPr>
          <w:rFonts w:eastAsia="Yu Mincho"/>
        </w:rPr>
        <w:sym w:font="Symbol" w:char="F06D"/>
      </w:r>
      <w:r>
        <w:rPr>
          <w:rFonts w:eastAsia="Yu Mincho"/>
        </w:rPr>
        <w:t>s</w:t>
      </w:r>
      <w:r w:rsidRPr="009E0116">
        <w:rPr>
          <w:iCs/>
        </w:rPr>
        <w:t xml:space="preserve">, the transient period start position is given by </w:t>
      </w:r>
      <w:r w:rsidRPr="0073229A">
        <w:rPr>
          <w:i/>
        </w:rPr>
        <w:t>tp</w:t>
      </w:r>
      <w:r w:rsidRPr="0073229A">
        <w:rPr>
          <w:i/>
          <w:vertAlign w:val="subscript"/>
        </w:rPr>
        <w:t>start</w:t>
      </w:r>
      <w:r w:rsidRPr="009E0116">
        <w:rPr>
          <w:iCs/>
        </w:rPr>
        <w:t xml:space="preserve"> </w:t>
      </w:r>
      <w:r w:rsidRPr="009E0116">
        <w:t xml:space="preserve">in </w:t>
      </w:r>
      <w:r w:rsidRPr="009E0116">
        <w:rPr>
          <w:iCs/>
        </w:rPr>
        <w:t>Table 6.3.3.1-1</w:t>
      </w:r>
      <w:r w:rsidRPr="009E0116">
        <w:rPr>
          <w:rFonts w:hint="eastAsia"/>
          <w:iCs/>
          <w:lang w:eastAsia="ja-JP"/>
        </w:rPr>
        <w:t>.</w:t>
      </w:r>
    </w:p>
    <w:p w14:paraId="6908610E" w14:textId="7CAB228B" w:rsidR="00346C0B" w:rsidRPr="00CB7C6D" w:rsidRDefault="00346C0B" w:rsidP="00EF5BBF">
      <w:pPr>
        <w:pStyle w:val="TH"/>
      </w:pPr>
      <w:r>
        <w:t xml:space="preserve">Table </w:t>
      </w:r>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CA64BB" w:rsidRPr="00BF7373" w14:paraId="235DD271" w14:textId="77777777" w:rsidTr="006E7131">
        <w:trPr>
          <w:trHeight w:val="205"/>
          <w:jc w:val="center"/>
        </w:trPr>
        <w:tc>
          <w:tcPr>
            <w:tcW w:w="2122" w:type="dxa"/>
          </w:tcPr>
          <w:p w14:paraId="68BB0FD4"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09338C1B" w:rsidR="00CA64BB" w:rsidRPr="00BF7373" w:rsidRDefault="00CA64BB" w:rsidP="00CA64BB">
            <w:pPr>
              <w:pStyle w:val="TAC"/>
              <w:keepNext w:val="0"/>
              <w:rPr>
                <w:rFonts w:cs="Arial"/>
                <w:szCs w:val="18"/>
              </w:rPr>
            </w:pPr>
            <w:r w:rsidRPr="009E0116">
              <w:t>-0.5</w:t>
            </w:r>
          </w:p>
        </w:tc>
      </w:tr>
      <w:tr w:rsidR="00CA64BB" w:rsidRPr="00BF7373" w14:paraId="32522102" w14:textId="77777777" w:rsidTr="006E7131">
        <w:trPr>
          <w:trHeight w:val="205"/>
          <w:jc w:val="center"/>
        </w:trPr>
        <w:tc>
          <w:tcPr>
            <w:tcW w:w="2122" w:type="dxa"/>
          </w:tcPr>
          <w:p w14:paraId="615F004E"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285091B6" w:rsidR="00CA64BB" w:rsidRPr="00BF7373" w:rsidRDefault="00CA64BB" w:rsidP="00CA64BB">
            <w:pPr>
              <w:pStyle w:val="TAC"/>
              <w:keepNext w:val="0"/>
              <w:rPr>
                <w:rFonts w:cs="Arial"/>
                <w:szCs w:val="18"/>
              </w:rPr>
            </w:pPr>
            <w:r w:rsidRPr="009E0116">
              <w:t>-1</w:t>
            </w:r>
          </w:p>
        </w:tc>
      </w:tr>
      <w:tr w:rsidR="00CA64BB" w:rsidRPr="00BF7373" w14:paraId="6C271148" w14:textId="77777777" w:rsidTr="006E7131">
        <w:trPr>
          <w:trHeight w:val="205"/>
          <w:jc w:val="center"/>
        </w:trPr>
        <w:tc>
          <w:tcPr>
            <w:tcW w:w="2122" w:type="dxa"/>
          </w:tcPr>
          <w:p w14:paraId="13C907C5" w14:textId="77777777" w:rsidR="00CA64BB" w:rsidRPr="00A22C63" w:rsidRDefault="00CA64BB" w:rsidP="00CA64B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3B550B37" w:rsidR="00CA64BB" w:rsidRPr="00BF7373" w:rsidRDefault="00CA64BB" w:rsidP="00CA64BB">
            <w:pPr>
              <w:pStyle w:val="TAC"/>
              <w:keepNext w:val="0"/>
              <w:rPr>
                <w:rFonts w:cs="Arial"/>
                <w:szCs w:val="18"/>
              </w:rPr>
            </w:pPr>
            <w:r w:rsidRPr="009E0116">
              <w:t>-2</w:t>
            </w:r>
            <w:r>
              <w:t>.7</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845" w:name="_Toc21344291"/>
      <w:bookmarkStart w:id="1846" w:name="_Toc29801777"/>
      <w:bookmarkStart w:id="1847" w:name="_Toc29802201"/>
      <w:bookmarkStart w:id="1848" w:name="_Toc29802826"/>
      <w:bookmarkStart w:id="1849" w:name="_Toc36107568"/>
      <w:bookmarkStart w:id="1850" w:name="_Toc37251334"/>
      <w:bookmarkStart w:id="1851" w:name="_Toc45888165"/>
      <w:bookmarkStart w:id="1852" w:name="_Toc45888764"/>
      <w:bookmarkStart w:id="1853" w:name="_Toc59650066"/>
      <w:bookmarkStart w:id="1854" w:name="_Toc61357330"/>
      <w:bookmarkStart w:id="1855" w:name="_Toc61359104"/>
      <w:bookmarkStart w:id="1856" w:name="_Toc67916042"/>
      <w:bookmarkStart w:id="1857" w:name="_Toc75533586"/>
      <w:bookmarkStart w:id="1858" w:name="_Toc75819472"/>
      <w:bookmarkStart w:id="1859" w:name="_Toc76508316"/>
      <w:bookmarkStart w:id="1860" w:name="_Toc76717266"/>
      <w:bookmarkStart w:id="1861" w:name="_Toc83293907"/>
      <w:bookmarkStart w:id="1862" w:name="_Toc84334946"/>
      <w:r w:rsidRPr="001C0CC4">
        <w:t>6.3.3.2</w:t>
      </w:r>
      <w:r w:rsidRPr="001C0CC4">
        <w:tab/>
        <w:t>General ON/OFF time mask</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r w:rsidRPr="001C0CC4">
        <w:t>Figure 6.3.3.2-1: General ON/OFF time mask for NR UL transmission in FR1</w:t>
      </w:r>
    </w:p>
    <w:p w14:paraId="3D5485A5" w14:textId="77777777" w:rsidR="00DC7196" w:rsidRPr="001C0CC4" w:rsidRDefault="00DC7196" w:rsidP="006A678A">
      <w:pPr>
        <w:pStyle w:val="Heading4"/>
      </w:pPr>
      <w:bookmarkStart w:id="1863" w:name="_Toc21344292"/>
      <w:bookmarkStart w:id="1864" w:name="_Toc29801778"/>
      <w:bookmarkStart w:id="1865" w:name="_Toc29802202"/>
      <w:bookmarkStart w:id="1866" w:name="_Toc29802827"/>
      <w:bookmarkStart w:id="1867" w:name="_Toc36107569"/>
      <w:bookmarkStart w:id="1868" w:name="_Toc37251335"/>
      <w:bookmarkStart w:id="1869" w:name="_Toc45888166"/>
      <w:bookmarkStart w:id="1870" w:name="_Toc45888765"/>
      <w:bookmarkStart w:id="1871" w:name="_Toc59650067"/>
      <w:bookmarkStart w:id="1872" w:name="_Toc61357331"/>
      <w:bookmarkStart w:id="1873" w:name="_Toc61359105"/>
      <w:bookmarkStart w:id="1874" w:name="_Toc67916043"/>
      <w:bookmarkStart w:id="1875" w:name="_Toc75533587"/>
      <w:bookmarkStart w:id="1876" w:name="_Toc75819473"/>
      <w:bookmarkStart w:id="1877" w:name="_Toc76508317"/>
      <w:bookmarkStart w:id="1878" w:name="_Toc76717267"/>
      <w:bookmarkStart w:id="1879" w:name="_Toc83293908"/>
      <w:bookmarkStart w:id="1880" w:name="_Toc84334947"/>
      <w:r w:rsidRPr="001C0CC4">
        <w:t>6.3.3.3</w:t>
      </w:r>
      <w:r w:rsidRPr="001C0CC4">
        <w:tab/>
        <w:t>Transmit power time mask for slot and short or long subslot boundaries</w:t>
      </w:r>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07043994" w14:textId="77777777" w:rsidR="00006DD0" w:rsidRPr="001C0CC4" w:rsidRDefault="00006DD0" w:rsidP="00006DD0">
      <w:bookmarkStart w:id="1881" w:name="_Toc21344293"/>
      <w:bookmarkStart w:id="1882" w:name="_Toc29801779"/>
      <w:bookmarkStart w:id="1883" w:name="_Toc29802203"/>
      <w:bookmarkStart w:id="1884" w:name="_Toc29802828"/>
      <w:bookmarkStart w:id="1885" w:name="_Toc36107570"/>
      <w:bookmarkStart w:id="1886" w:name="_Toc37251336"/>
      <w:bookmarkStart w:id="1887" w:name="_Toc45888167"/>
      <w:bookmarkStart w:id="1888"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lastRenderedPageBreak/>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1889" w:name="_Toc59650068"/>
      <w:bookmarkStart w:id="1890" w:name="_Toc61357332"/>
      <w:bookmarkStart w:id="1891" w:name="_Toc61359106"/>
      <w:bookmarkStart w:id="1892" w:name="_Toc67916044"/>
      <w:bookmarkStart w:id="1893" w:name="_Toc75533588"/>
      <w:bookmarkStart w:id="1894" w:name="_Toc75819474"/>
      <w:bookmarkStart w:id="1895" w:name="_Toc76508318"/>
      <w:bookmarkStart w:id="1896" w:name="_Toc76717268"/>
      <w:bookmarkStart w:id="1897" w:name="_Toc83293909"/>
      <w:bookmarkStart w:id="1898" w:name="_Toc84334948"/>
      <w:r w:rsidRPr="001C0CC4">
        <w:t>6.3.3.4</w:t>
      </w:r>
      <w:r w:rsidRPr="001C0CC4">
        <w:tab/>
        <w:t>PRACH time mask</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r w:rsidRPr="001C0CC4">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lastRenderedPageBreak/>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r w:rsidRPr="001C0CC4">
        <w:t>Figure 6.3.3.4-1: PRACH ON/OFF time mask</w:t>
      </w:r>
    </w:p>
    <w:p w14:paraId="34BD1AD5" w14:textId="77777777" w:rsidR="00DC7196" w:rsidRPr="001C0CC4" w:rsidRDefault="00DC7196" w:rsidP="006A678A">
      <w:pPr>
        <w:pStyle w:val="Heading4"/>
      </w:pPr>
      <w:bookmarkStart w:id="1899" w:name="_Toc21344294"/>
      <w:bookmarkStart w:id="1900" w:name="_Toc29801780"/>
      <w:bookmarkStart w:id="1901" w:name="_Toc29802204"/>
      <w:bookmarkStart w:id="1902" w:name="_Toc29802829"/>
      <w:bookmarkStart w:id="1903" w:name="_Toc36107571"/>
      <w:bookmarkStart w:id="1904" w:name="_Toc37251337"/>
      <w:bookmarkStart w:id="1905" w:name="_Toc45888168"/>
      <w:bookmarkStart w:id="1906" w:name="_Toc45888767"/>
      <w:bookmarkStart w:id="1907" w:name="_Toc59650069"/>
      <w:bookmarkStart w:id="1908" w:name="_Toc61357333"/>
      <w:bookmarkStart w:id="1909" w:name="_Toc61359107"/>
      <w:bookmarkStart w:id="1910" w:name="_Toc67916045"/>
      <w:bookmarkStart w:id="1911" w:name="_Toc75533589"/>
      <w:bookmarkStart w:id="1912" w:name="_Toc75819475"/>
      <w:bookmarkStart w:id="1913" w:name="_Toc76508319"/>
      <w:bookmarkStart w:id="1914" w:name="_Toc76717269"/>
      <w:bookmarkStart w:id="1915" w:name="_Toc83293910"/>
      <w:bookmarkStart w:id="1916" w:name="_Toc84334949"/>
      <w:r w:rsidRPr="001C0CC4">
        <w:t>6.3.3.5</w:t>
      </w:r>
      <w:r w:rsidRPr="001C0CC4">
        <w:tab/>
        <w:t>Void</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55BB33EC" w14:textId="77777777" w:rsidR="00DC7196" w:rsidRPr="001C0CC4" w:rsidRDefault="00DC7196" w:rsidP="006A678A">
      <w:pPr>
        <w:pStyle w:val="Heading4"/>
      </w:pPr>
      <w:bookmarkStart w:id="1917" w:name="_Toc21344295"/>
      <w:bookmarkStart w:id="1918" w:name="_Toc29801781"/>
      <w:bookmarkStart w:id="1919" w:name="_Toc29802205"/>
      <w:bookmarkStart w:id="1920" w:name="_Toc29802830"/>
      <w:bookmarkStart w:id="1921" w:name="_Toc36107572"/>
      <w:bookmarkStart w:id="1922" w:name="_Toc37251338"/>
      <w:bookmarkStart w:id="1923" w:name="_Toc45888169"/>
      <w:bookmarkStart w:id="1924" w:name="_Toc45888768"/>
      <w:bookmarkStart w:id="1925" w:name="_Toc59650070"/>
      <w:bookmarkStart w:id="1926" w:name="_Toc61357334"/>
      <w:bookmarkStart w:id="1927" w:name="_Toc61359108"/>
      <w:bookmarkStart w:id="1928" w:name="_Toc67916046"/>
      <w:bookmarkStart w:id="1929" w:name="_Toc75533590"/>
      <w:bookmarkStart w:id="1930" w:name="_Toc75819476"/>
      <w:bookmarkStart w:id="1931" w:name="_Toc76508320"/>
      <w:bookmarkStart w:id="1932" w:name="_Toc76717270"/>
      <w:bookmarkStart w:id="1933" w:name="_Toc83293911"/>
      <w:bookmarkStart w:id="1934" w:name="_Toc84334950"/>
      <w:r w:rsidRPr="001C0CC4">
        <w:t>6.3.3.6</w:t>
      </w:r>
      <w:r w:rsidRPr="001C0CC4">
        <w:tab/>
        <w:t>SRS time mask</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r w:rsidRPr="001C0CC4">
        <w:t>Figure 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lastRenderedPageBreak/>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35pt;height:108.35pt" o:ole="">
            <v:imagedata r:id="rId16" o:title=""/>
          </v:shape>
          <o:OLEObject Type="Embed" ProgID="Visio.Drawing.15" ShapeID="_x0000_i1025" DrawAspect="Content" ObjectID="_1757502590" r:id="rId17"/>
        </w:object>
      </w:r>
    </w:p>
    <w:p w14:paraId="4AF2661A" w14:textId="77777777" w:rsidR="00DC7196" w:rsidRPr="001C0CC4" w:rsidRDefault="00DC7196" w:rsidP="00DC7196">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r w:rsidRPr="001C0CC4">
        <w:t>Figure 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r w:rsidRPr="00835F44">
        <w:t>Figure 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1935" w:name="_Toc21344296"/>
      <w:bookmarkStart w:id="1936" w:name="_Toc29801782"/>
      <w:bookmarkStart w:id="1937" w:name="_Toc29802206"/>
      <w:bookmarkStart w:id="1938" w:name="_Toc29802831"/>
      <w:bookmarkStart w:id="1939" w:name="_Toc36107573"/>
      <w:bookmarkStart w:id="1940" w:name="_Toc37251339"/>
      <w:bookmarkStart w:id="1941" w:name="_Toc45888170"/>
      <w:bookmarkStart w:id="1942" w:name="_Toc45888769"/>
      <w:bookmarkStart w:id="1943" w:name="_Toc59650071"/>
      <w:bookmarkStart w:id="1944" w:name="_Toc61357335"/>
      <w:bookmarkStart w:id="1945" w:name="_Toc61359109"/>
      <w:bookmarkStart w:id="1946" w:name="_Toc67916047"/>
      <w:bookmarkStart w:id="1947" w:name="_Toc75533591"/>
      <w:bookmarkStart w:id="1948" w:name="_Toc75819477"/>
      <w:bookmarkStart w:id="1949" w:name="_Toc76508321"/>
      <w:bookmarkStart w:id="1950" w:name="_Toc76717271"/>
      <w:bookmarkStart w:id="1951" w:name="_Toc83293912"/>
      <w:bookmarkStart w:id="1952" w:name="_Toc84334951"/>
      <w:r w:rsidRPr="001C0CC4">
        <w:t>6.3.3.7</w:t>
      </w:r>
      <w:r w:rsidRPr="001C0CC4">
        <w:tab/>
        <w:t>PUSCH-PUCCH and PUSCH-SRS time masks</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3.35pt;height:128.3pt" o:ole="">
            <v:imagedata r:id="rId20" o:title=""/>
          </v:shape>
          <o:OLEObject Type="Embed" ProgID="Visio.Drawing.15" ShapeID="_x0000_i1026" DrawAspect="Content" ObjectID="_1757502591" r:id="rId21"/>
        </w:object>
      </w:r>
    </w:p>
    <w:p w14:paraId="2D98FE53" w14:textId="77777777" w:rsidR="00BC64FA" w:rsidRPr="001C0CC4" w:rsidRDefault="00BC64FA" w:rsidP="00BC64FA">
      <w:pPr>
        <w:pStyle w:val="TF"/>
      </w:pPr>
      <w:r w:rsidRPr="001C0CC4">
        <w:t>Figure 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3.35pt;height:128.3pt" o:ole="">
            <v:imagedata r:id="rId22" o:title=""/>
          </v:shape>
          <o:OLEObject Type="Embed" ProgID="Visio.Drawing.15" ShapeID="_x0000_i1027" DrawAspect="Content" ObjectID="_1757502592" r:id="rId23"/>
        </w:object>
      </w:r>
    </w:p>
    <w:p w14:paraId="06D90FF6" w14:textId="77777777" w:rsidR="00BC64FA" w:rsidRDefault="00BC64FA" w:rsidP="00BC64FA">
      <w:pPr>
        <w:pStyle w:val="TF"/>
      </w:pPr>
      <w:r w:rsidRPr="001C0CC4">
        <w:t>Figure 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8.6pt;height:154pt" o:ole="">
            <v:imagedata r:id="rId24" o:title=""/>
          </v:shape>
          <o:OLEObject Type="Embed" ProgID="Visio.Drawing.15" ShapeID="_x0000_i1028" DrawAspect="Content" ObjectID="_1757502593" r:id="rId25"/>
        </w:object>
      </w:r>
    </w:p>
    <w:p w14:paraId="2D4E7DCA" w14:textId="77777777" w:rsidR="00BC64FA" w:rsidRPr="001C0CC4" w:rsidRDefault="00BC64FA" w:rsidP="00BC64FA">
      <w:pPr>
        <w:pStyle w:val="TF"/>
      </w:pPr>
      <w:r w:rsidRPr="001C0CC4">
        <w:t>Figure 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1953" w:name="_Toc21344297"/>
      <w:bookmarkStart w:id="1954" w:name="_Toc29801783"/>
      <w:bookmarkStart w:id="1955" w:name="_Toc29802207"/>
      <w:bookmarkStart w:id="1956" w:name="_Toc29802832"/>
      <w:bookmarkStart w:id="1957" w:name="_Toc36107574"/>
      <w:bookmarkStart w:id="1958" w:name="_Toc37251340"/>
      <w:bookmarkStart w:id="1959" w:name="_Toc45888171"/>
      <w:bookmarkStart w:id="1960" w:name="_Toc45888770"/>
      <w:bookmarkStart w:id="1961" w:name="_Toc59650072"/>
      <w:bookmarkStart w:id="1962" w:name="_Toc61357336"/>
      <w:bookmarkStart w:id="1963" w:name="_Toc61359110"/>
      <w:bookmarkStart w:id="1964" w:name="_Toc67916048"/>
      <w:bookmarkStart w:id="1965" w:name="_Toc75533592"/>
      <w:bookmarkStart w:id="1966" w:name="_Toc75819478"/>
      <w:bookmarkStart w:id="1967" w:name="_Toc76508322"/>
      <w:bookmarkStart w:id="1968" w:name="_Toc76717272"/>
      <w:bookmarkStart w:id="1969" w:name="_Toc83293913"/>
      <w:bookmarkStart w:id="1970" w:name="_Toc84334952"/>
      <w:r w:rsidRPr="001C0CC4">
        <w:rPr>
          <w:noProof/>
        </w:rPr>
        <w:lastRenderedPageBreak/>
        <w:t>6.3.3.8</w:t>
      </w:r>
      <w:r w:rsidRPr="001C0CC4">
        <w:rPr>
          <w:noProof/>
        </w:rPr>
        <w:tab/>
        <w:t>Transmit power time mask for consecutive slot or long subslot transmission and short subslot transmission boundaries</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5AF25E3F" w14:textId="77777777" w:rsidR="00BC64FA" w:rsidRPr="001C0CC4" w:rsidRDefault="00BC64FA" w:rsidP="00BC64FA">
      <w:bookmarkStart w:id="1971" w:name="_Toc21344299"/>
      <w:bookmarkStart w:id="1972" w:name="_Toc29801785"/>
      <w:bookmarkStart w:id="1973" w:name="_Toc29802209"/>
      <w:bookmarkStart w:id="1974" w:name="_Toc29802834"/>
      <w:bookmarkStart w:id="1975" w:name="_Toc36107576"/>
      <w:bookmarkStart w:id="1976" w:name="_Toc37251342"/>
      <w:bookmarkStart w:id="1977" w:name="_Toc45888173"/>
      <w:bookmarkStart w:id="1978" w:name="_Toc45888772"/>
      <w:bookmarkStart w:id="1979" w:name="_Toc59650074"/>
      <w:bookmarkStart w:id="1980" w:name="_Toc61357338"/>
      <w:bookmarkStart w:id="1981"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r w:rsidRPr="001C0CC4">
        <w:t>Figure 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1982" w:name="_Toc21344298"/>
      <w:bookmarkStart w:id="1983" w:name="_Toc67916049"/>
      <w:bookmarkStart w:id="1984" w:name="_Toc75533593"/>
      <w:bookmarkStart w:id="1985" w:name="_Toc75819479"/>
      <w:bookmarkStart w:id="1986" w:name="_Toc76508323"/>
      <w:bookmarkStart w:id="1987" w:name="_Toc76717273"/>
      <w:bookmarkStart w:id="1988" w:name="_Toc83293914"/>
      <w:bookmarkStart w:id="1989" w:name="_Toc84334953"/>
      <w:r w:rsidRPr="001C0CC4">
        <w:rPr>
          <w:noProof/>
        </w:rPr>
        <w:t>6.3.3.9</w:t>
      </w:r>
      <w:r w:rsidRPr="001C0CC4">
        <w:rPr>
          <w:noProof/>
        </w:rPr>
        <w:tab/>
        <w:t>Transmit power time mask for consecutive short subslot  transmissions boundaries</w:t>
      </w:r>
      <w:bookmarkEnd w:id="1982"/>
      <w:bookmarkEnd w:id="1983"/>
      <w:bookmarkEnd w:id="1984"/>
      <w:bookmarkEnd w:id="1985"/>
      <w:bookmarkEnd w:id="1986"/>
      <w:bookmarkEnd w:id="1987"/>
      <w:bookmarkEnd w:id="1988"/>
      <w:bookmarkEnd w:id="1989"/>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r w:rsidRPr="001C0CC4">
        <w:t>Figure 6.3.3.9-1: Void</w:t>
      </w:r>
    </w:p>
    <w:p w14:paraId="152258F1" w14:textId="29A40399" w:rsidR="00BC64FA" w:rsidRPr="001C0CC4" w:rsidRDefault="00BC64FA" w:rsidP="00BC64FA">
      <w:pPr>
        <w:pStyle w:val="TH"/>
        <w:rPr>
          <w:noProof/>
        </w:rPr>
      </w:pPr>
      <w:r>
        <w:object w:dxaOrig="6750" w:dyaOrig="3046" w14:anchorId="54584F98">
          <v:shape id="_x0000_i1029" type="#_x0000_t75" style="width:338.6pt;height:154pt" o:ole="">
            <v:imagedata r:id="rId27" o:title=""/>
          </v:shape>
          <o:OLEObject Type="Embed" ProgID="Visio.Drawing.15" ShapeID="_x0000_i1029" DrawAspect="Content" ObjectID="_1757502594" r:id="rId28"/>
        </w:object>
      </w:r>
    </w:p>
    <w:p w14:paraId="61BAC26E" w14:textId="77777777" w:rsidR="00BC64FA" w:rsidRPr="001C0CC4" w:rsidRDefault="00BC64FA" w:rsidP="00BC64FA">
      <w:pPr>
        <w:pStyle w:val="TF"/>
      </w:pPr>
      <w:r w:rsidRPr="001C0CC4">
        <w:t>Figure 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r w:rsidRPr="001C0CC4">
        <w:t>Figure 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1990" w:name="_Toc67916050"/>
      <w:bookmarkStart w:id="1991" w:name="_Toc75533594"/>
      <w:bookmarkStart w:id="1992" w:name="_Toc75819480"/>
      <w:bookmarkStart w:id="1993" w:name="_Toc76508324"/>
      <w:bookmarkStart w:id="1994" w:name="_Toc76717274"/>
      <w:bookmarkStart w:id="1995" w:name="_Toc83293915"/>
      <w:bookmarkStart w:id="1996" w:name="_Toc84334954"/>
      <w:r w:rsidRPr="001C0CC4">
        <w:t>6.3.4</w:t>
      </w:r>
      <w:r w:rsidRPr="001C0CC4">
        <w:tab/>
        <w:t>Power control</w:t>
      </w:r>
      <w:bookmarkEnd w:id="1971"/>
      <w:bookmarkEnd w:id="1972"/>
      <w:bookmarkEnd w:id="1973"/>
      <w:bookmarkEnd w:id="1974"/>
      <w:bookmarkEnd w:id="1975"/>
      <w:bookmarkEnd w:id="1976"/>
      <w:bookmarkEnd w:id="1977"/>
      <w:bookmarkEnd w:id="1978"/>
      <w:bookmarkEnd w:id="1979"/>
      <w:bookmarkEnd w:id="1980"/>
      <w:bookmarkEnd w:id="1981"/>
      <w:bookmarkEnd w:id="1990"/>
      <w:bookmarkEnd w:id="1991"/>
      <w:bookmarkEnd w:id="1992"/>
      <w:bookmarkEnd w:id="1993"/>
      <w:bookmarkEnd w:id="1994"/>
      <w:bookmarkEnd w:id="1995"/>
      <w:bookmarkEnd w:id="1996"/>
    </w:p>
    <w:p w14:paraId="74DD59D7" w14:textId="77777777" w:rsidR="00DC7196" w:rsidRPr="001C0CC4" w:rsidRDefault="00DC7196" w:rsidP="006A678A">
      <w:pPr>
        <w:pStyle w:val="Heading4"/>
      </w:pPr>
      <w:bookmarkStart w:id="1997" w:name="_Toc21344300"/>
      <w:bookmarkStart w:id="1998" w:name="_Toc29801786"/>
      <w:bookmarkStart w:id="1999" w:name="_Toc29802210"/>
      <w:bookmarkStart w:id="2000" w:name="_Toc29802835"/>
      <w:bookmarkStart w:id="2001" w:name="_Toc36107577"/>
      <w:bookmarkStart w:id="2002" w:name="_Toc37251343"/>
      <w:bookmarkStart w:id="2003" w:name="_Toc45888174"/>
      <w:bookmarkStart w:id="2004" w:name="_Toc45888773"/>
      <w:bookmarkStart w:id="2005" w:name="_Toc59650075"/>
      <w:bookmarkStart w:id="2006" w:name="_Toc61357339"/>
      <w:bookmarkStart w:id="2007" w:name="_Toc61359113"/>
      <w:bookmarkStart w:id="2008" w:name="_Toc67916051"/>
      <w:bookmarkStart w:id="2009" w:name="_Toc75533595"/>
      <w:bookmarkStart w:id="2010" w:name="_Toc75819481"/>
      <w:bookmarkStart w:id="2011" w:name="_Toc76508325"/>
      <w:bookmarkStart w:id="2012" w:name="_Toc76717275"/>
      <w:bookmarkStart w:id="2013" w:name="_Toc83293916"/>
      <w:bookmarkStart w:id="2014" w:name="_Toc84334955"/>
      <w:r w:rsidRPr="001C0CC4">
        <w:t>6.3.4.1</w:t>
      </w:r>
      <w:r w:rsidRPr="001C0CC4">
        <w:tab/>
        <w:t>General</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545FCBAA" w14:textId="77777777" w:rsidR="00D159C8" w:rsidRPr="001C0CC4" w:rsidRDefault="00D159C8" w:rsidP="00D159C8">
      <w:bookmarkStart w:id="2015" w:name="_Toc21344301"/>
      <w:bookmarkStart w:id="2016" w:name="_Toc29801787"/>
      <w:bookmarkStart w:id="2017" w:name="_Toc29802211"/>
      <w:bookmarkStart w:id="2018" w:name="_Toc29802836"/>
      <w:bookmarkStart w:id="2019" w:name="_Toc36107578"/>
      <w:bookmarkStart w:id="2020" w:name="_Toc37251344"/>
      <w:bookmarkStart w:id="2021" w:name="_Toc45888175"/>
      <w:bookmarkStart w:id="2022" w:name="_Toc45888774"/>
      <w:bookmarkStart w:id="2023" w:name="_Toc59650076"/>
      <w:bookmarkStart w:id="2024" w:name="_Toc61357340"/>
      <w:bookmarkStart w:id="2025" w:name="_Toc61359114"/>
      <w:bookmarkStart w:id="2026" w:name="_Toc67916052"/>
      <w:bookmarkStart w:id="2027" w:name="_Toc75533596"/>
      <w:bookmarkStart w:id="2028" w:name="_Toc75819482"/>
      <w:bookmarkStart w:id="2029" w:name="_Toc76508326"/>
      <w:bookmarkStart w:id="2030" w:name="_Toc76717276"/>
      <w:bookmarkStart w:id="2031" w:name="_Toc83293917"/>
      <w:bookmarkStart w:id="2032" w:name="_Toc84334956"/>
      <w:r w:rsidRPr="001C0CC4">
        <w:t>The requirements on power control accuracy apply under normal conditions.</w:t>
      </w:r>
      <w:r>
        <w:t xml:space="preserve"> </w:t>
      </w:r>
      <w:r w:rsidRPr="00611D9F">
        <w:t xml:space="preserve">For </w:t>
      </w:r>
      <w:r>
        <w:t xml:space="preserve">UE power class </w:t>
      </w:r>
      <w:r w:rsidRPr="00611D9F">
        <w:t>1.5 the</w:t>
      </w:r>
      <w:r>
        <w:t xml:space="preserve"> power control accuracy requirements apply for</w:t>
      </w:r>
      <w:r w:rsidRPr="00611D9F">
        <w:t xml:space="preserve"> the sum of the output power from both UE antenna connectors.</w:t>
      </w:r>
    </w:p>
    <w:p w14:paraId="4025B1C3" w14:textId="77777777" w:rsidR="00DC7196" w:rsidRPr="001C0CC4" w:rsidRDefault="00DC7196" w:rsidP="006A678A">
      <w:pPr>
        <w:pStyle w:val="Heading4"/>
      </w:pPr>
      <w:r w:rsidRPr="001C0CC4">
        <w:t>6.3.4.2</w:t>
      </w:r>
      <w:r w:rsidRPr="001C0CC4">
        <w:tab/>
        <w:t>Absolute power tolerance</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r w:rsidRPr="001C0CC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033" w:name="_Toc21344302"/>
      <w:bookmarkStart w:id="2034" w:name="_Toc29801788"/>
      <w:bookmarkStart w:id="2035" w:name="_Toc29802212"/>
      <w:bookmarkStart w:id="2036" w:name="_Toc29802837"/>
      <w:bookmarkStart w:id="2037" w:name="_Toc36107579"/>
      <w:bookmarkStart w:id="2038" w:name="_Toc37251345"/>
      <w:bookmarkStart w:id="2039" w:name="_Toc45888176"/>
      <w:bookmarkStart w:id="2040" w:name="_Toc45888775"/>
      <w:bookmarkStart w:id="2041" w:name="_Toc59650077"/>
      <w:bookmarkStart w:id="2042" w:name="_Toc61357341"/>
      <w:bookmarkStart w:id="2043" w:name="_Toc61359115"/>
      <w:bookmarkStart w:id="2044" w:name="_Toc67916053"/>
      <w:bookmarkStart w:id="2045" w:name="_Toc75533597"/>
      <w:bookmarkStart w:id="2046" w:name="_Toc75819483"/>
      <w:bookmarkStart w:id="2047" w:name="_Toc76508327"/>
      <w:bookmarkStart w:id="2048" w:name="_Toc76717277"/>
      <w:bookmarkStart w:id="2049" w:name="_Toc83293918"/>
      <w:bookmarkStart w:id="2050" w:name="_Toc84334957"/>
      <w:r w:rsidRPr="001C0CC4">
        <w:lastRenderedPageBreak/>
        <w:t>6.3.4.3</w:t>
      </w:r>
      <w:r w:rsidRPr="001C0CC4">
        <w:tab/>
        <w:t>Relative power tolerance</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562CDF2" w14:textId="330A81D7" w:rsidR="00DF53EC" w:rsidRPr="001C0CC4" w:rsidRDefault="00DF53EC" w:rsidP="00DF53EC">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w:t>
      </w:r>
      <w:r>
        <w:t>4</w:t>
      </w:r>
      <w:r w:rsidRPr="001C0CC4">
        <w:t>.</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r w:rsidRPr="001C0CC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051" w:name="_Toc21344303"/>
      <w:bookmarkStart w:id="2052" w:name="_Toc29801789"/>
      <w:bookmarkStart w:id="2053" w:name="_Toc29802213"/>
      <w:bookmarkStart w:id="2054" w:name="_Toc29802838"/>
      <w:bookmarkStart w:id="2055" w:name="_Toc36107580"/>
      <w:bookmarkStart w:id="2056" w:name="_Toc37251346"/>
      <w:bookmarkStart w:id="2057" w:name="_Toc45888177"/>
      <w:bookmarkStart w:id="2058" w:name="_Toc45888776"/>
      <w:bookmarkStart w:id="2059" w:name="_Toc59650078"/>
      <w:bookmarkStart w:id="2060" w:name="_Toc61357342"/>
      <w:bookmarkStart w:id="2061" w:name="_Toc61359116"/>
      <w:bookmarkStart w:id="2062" w:name="_Toc67916054"/>
      <w:bookmarkStart w:id="2063" w:name="_Toc75533598"/>
      <w:bookmarkStart w:id="2064" w:name="_Toc75819484"/>
      <w:bookmarkStart w:id="2065" w:name="_Toc76508328"/>
      <w:bookmarkStart w:id="2066" w:name="_Toc76717278"/>
      <w:bookmarkStart w:id="2067" w:name="_Toc83293919"/>
      <w:bookmarkStart w:id="2068" w:name="_Toc84334958"/>
      <w:r w:rsidRPr="001C0CC4">
        <w:t>6.3.4.4</w:t>
      </w:r>
      <w:r w:rsidRPr="001C0CC4">
        <w:tab/>
        <w:t>Aggregate power tolerance</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623B3BE1" w14:textId="3523F6F6" w:rsidR="00DF53EC" w:rsidRPr="001C0CC4" w:rsidRDefault="00DF53EC" w:rsidP="00DF53EC">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w:t>
      </w:r>
      <w:r>
        <w:t>1</w:t>
      </w:r>
      <w:r w:rsidRPr="001C0CC4">
        <w:t>.</w:t>
      </w:r>
    </w:p>
    <w:p w14:paraId="73161CDF" w14:textId="77777777" w:rsidR="00DC7196" w:rsidRPr="001C0CC4" w:rsidRDefault="00DC7196" w:rsidP="00DC7196">
      <w:pPr>
        <w:pStyle w:val="TH"/>
      </w:pPr>
      <w:r w:rsidRPr="001C0CC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069" w:name="_Toc21344304"/>
      <w:bookmarkStart w:id="2070" w:name="_Toc29801790"/>
      <w:bookmarkStart w:id="2071" w:name="_Toc29802214"/>
      <w:bookmarkStart w:id="2072" w:name="_Toc29802839"/>
      <w:bookmarkStart w:id="2073" w:name="_Toc36107581"/>
      <w:bookmarkStart w:id="2074" w:name="_Toc37251347"/>
      <w:bookmarkStart w:id="2075" w:name="_Toc45888178"/>
      <w:bookmarkStart w:id="2076" w:name="_Toc45888777"/>
      <w:bookmarkStart w:id="2077" w:name="_Toc59650079"/>
      <w:bookmarkStart w:id="2078" w:name="_Toc61357343"/>
      <w:bookmarkStart w:id="2079" w:name="_Toc61359117"/>
      <w:bookmarkStart w:id="2080" w:name="_Toc67916055"/>
      <w:bookmarkStart w:id="2081" w:name="_Toc75533599"/>
      <w:bookmarkStart w:id="2082" w:name="_Toc75819485"/>
      <w:bookmarkStart w:id="2083" w:name="_Toc76508329"/>
      <w:bookmarkStart w:id="2084" w:name="_Toc76717279"/>
      <w:bookmarkStart w:id="2085" w:name="_Toc83293920"/>
      <w:bookmarkStart w:id="2086" w:name="_Toc84334959"/>
      <w:r w:rsidRPr="001C0CC4">
        <w:t>6.3A</w:t>
      </w:r>
      <w:r w:rsidRPr="001C0CC4">
        <w:tab/>
        <w:t>Output power dynamics for CA</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p>
    <w:p w14:paraId="076B4A42" w14:textId="77777777" w:rsidR="00813591" w:rsidRDefault="00813591" w:rsidP="00813591">
      <w:pPr>
        <w:pStyle w:val="Heading3"/>
      </w:pPr>
      <w:bookmarkStart w:id="2087" w:name="_Toc83293921"/>
      <w:bookmarkStart w:id="2088" w:name="_Toc84334960"/>
      <w:bookmarkStart w:id="2089" w:name="_Toc59650080"/>
      <w:bookmarkStart w:id="2090" w:name="_Toc61357344"/>
      <w:bookmarkStart w:id="2091" w:name="_Toc61359118"/>
      <w:bookmarkStart w:id="2092" w:name="_Toc67916056"/>
      <w:bookmarkStart w:id="2093" w:name="_Toc75533600"/>
      <w:bookmarkStart w:id="2094" w:name="_Toc75819486"/>
      <w:bookmarkStart w:id="2095" w:name="_Toc76508330"/>
      <w:bookmarkStart w:id="2096" w:name="_Toc76717280"/>
      <w:bookmarkStart w:id="2097" w:name="_Toc21344306"/>
      <w:bookmarkStart w:id="2098" w:name="_Toc29801792"/>
      <w:bookmarkStart w:id="2099" w:name="_Toc29802216"/>
      <w:bookmarkStart w:id="2100" w:name="_Toc29802841"/>
      <w:bookmarkStart w:id="2101" w:name="_Toc36107583"/>
      <w:bookmarkStart w:id="2102" w:name="_Toc37251349"/>
      <w:bookmarkStart w:id="2103" w:name="_Toc45888180"/>
      <w:bookmarkStart w:id="2104" w:name="_Toc45888779"/>
      <w:r>
        <w:t>6.3A.1</w:t>
      </w:r>
      <w:r>
        <w:tab/>
        <w:t>Minimum output power for CA</w:t>
      </w:r>
      <w:bookmarkEnd w:id="2087"/>
      <w:bookmarkEnd w:id="2088"/>
    </w:p>
    <w:p w14:paraId="5BC14CD5" w14:textId="123F7E3B" w:rsidR="00782BFB" w:rsidRDefault="00782BFB" w:rsidP="006A678A">
      <w:pPr>
        <w:pStyle w:val="Heading4"/>
      </w:pPr>
      <w:bookmarkStart w:id="2105" w:name="_Toc83293922"/>
      <w:bookmarkStart w:id="2106" w:name="_Toc84334961"/>
      <w:r w:rsidRPr="001C0CC4">
        <w:t>6.3A.1.1</w:t>
      </w:r>
      <w:r w:rsidRPr="001C0CC4">
        <w:tab/>
        <w:t xml:space="preserve">Minimum output power for </w:t>
      </w:r>
      <w:r>
        <w:t xml:space="preserve">intra-band contiguous </w:t>
      </w:r>
      <w:r w:rsidRPr="001C0CC4">
        <w:t>CA</w:t>
      </w:r>
      <w:bookmarkEnd w:id="2089"/>
      <w:bookmarkEnd w:id="2090"/>
      <w:bookmarkEnd w:id="2091"/>
      <w:bookmarkEnd w:id="2092"/>
      <w:bookmarkEnd w:id="2093"/>
      <w:bookmarkEnd w:id="2094"/>
      <w:bookmarkEnd w:id="2095"/>
      <w:bookmarkEnd w:id="2096"/>
      <w:bookmarkEnd w:id="2105"/>
      <w:bookmarkEnd w:id="2106"/>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107" w:name="_Toc61357345"/>
      <w:bookmarkStart w:id="2108" w:name="_Toc61359119"/>
      <w:bookmarkStart w:id="2109" w:name="_Toc67916057"/>
      <w:bookmarkStart w:id="2110" w:name="_Toc75533601"/>
      <w:bookmarkStart w:id="2111" w:name="_Toc75819487"/>
      <w:bookmarkStart w:id="2112" w:name="_Toc76508331"/>
      <w:bookmarkStart w:id="2113" w:name="_Toc76717281"/>
      <w:bookmarkStart w:id="2114" w:name="_Toc83293923"/>
      <w:bookmarkStart w:id="2115" w:name="_Toc84334962"/>
      <w:bookmarkStart w:id="2116" w:name="_Toc21344307"/>
      <w:bookmarkStart w:id="2117" w:name="_Toc29801793"/>
      <w:bookmarkStart w:id="2118" w:name="_Toc29802217"/>
      <w:bookmarkStart w:id="2119" w:name="_Toc29802842"/>
      <w:bookmarkStart w:id="2120" w:name="_Toc36107584"/>
      <w:bookmarkStart w:id="2121" w:name="_Toc37251350"/>
      <w:bookmarkStart w:id="2122" w:name="_Toc45888181"/>
      <w:bookmarkStart w:id="2123" w:name="_Toc45888780"/>
      <w:bookmarkStart w:id="2124" w:name="_Toc21344308"/>
      <w:bookmarkStart w:id="2125" w:name="_Toc29801794"/>
      <w:bookmarkStart w:id="2126" w:name="_Toc29802218"/>
      <w:bookmarkStart w:id="2127" w:name="_Toc29802843"/>
      <w:bookmarkStart w:id="2128" w:name="_Toc36107585"/>
      <w:bookmarkStart w:id="2129" w:name="_Toc37251351"/>
      <w:bookmarkStart w:id="2130" w:name="_Toc45888182"/>
      <w:bookmarkStart w:id="2131" w:name="_Toc45888781"/>
      <w:bookmarkStart w:id="2132" w:name="_Toc59650083"/>
      <w:bookmarkEnd w:id="2097"/>
      <w:bookmarkEnd w:id="2098"/>
      <w:bookmarkEnd w:id="2099"/>
      <w:bookmarkEnd w:id="2100"/>
      <w:bookmarkEnd w:id="2101"/>
      <w:bookmarkEnd w:id="2102"/>
      <w:bookmarkEnd w:id="2103"/>
      <w:bookmarkEnd w:id="2104"/>
      <w:r w:rsidRPr="001C0CC4">
        <w:lastRenderedPageBreak/>
        <w:t>6.3A.1.2</w:t>
      </w:r>
      <w:r w:rsidRPr="001C0CC4">
        <w:tab/>
        <w:t xml:space="preserve">Minimum output power for </w:t>
      </w:r>
      <w:r>
        <w:t>intra-band non-contiguous CA</w:t>
      </w:r>
      <w:bookmarkEnd w:id="2107"/>
      <w:bookmarkEnd w:id="2108"/>
      <w:bookmarkEnd w:id="2109"/>
      <w:bookmarkEnd w:id="2110"/>
      <w:bookmarkEnd w:id="2111"/>
      <w:bookmarkEnd w:id="2112"/>
      <w:bookmarkEnd w:id="2113"/>
      <w:bookmarkEnd w:id="2114"/>
      <w:bookmarkEnd w:id="2115"/>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133" w:name="_Toc61357346"/>
      <w:bookmarkStart w:id="2134" w:name="_Toc61359120"/>
      <w:bookmarkStart w:id="2135" w:name="_Toc67916058"/>
      <w:bookmarkStart w:id="2136" w:name="_Toc75533602"/>
      <w:bookmarkStart w:id="2137" w:name="_Toc75819488"/>
      <w:bookmarkStart w:id="2138" w:name="_Toc76508332"/>
      <w:bookmarkStart w:id="2139" w:name="_Toc76717282"/>
      <w:bookmarkStart w:id="2140" w:name="_Toc83293924"/>
      <w:bookmarkStart w:id="2141" w:name="_Toc84334963"/>
      <w:bookmarkEnd w:id="2116"/>
      <w:bookmarkEnd w:id="2117"/>
      <w:bookmarkEnd w:id="2118"/>
      <w:bookmarkEnd w:id="2119"/>
      <w:bookmarkEnd w:id="2120"/>
      <w:bookmarkEnd w:id="2121"/>
      <w:bookmarkEnd w:id="2122"/>
      <w:bookmarkEnd w:id="2123"/>
      <w:r w:rsidRPr="001C0CC4">
        <w:t>6.3A.1.3</w:t>
      </w:r>
      <w:r w:rsidRPr="001C0CC4">
        <w:tab/>
        <w:t>Minimum output power for inter-band CA</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p>
    <w:p w14:paraId="5CB113BC" w14:textId="77777777" w:rsidR="007111A4" w:rsidRDefault="007111A4" w:rsidP="007111A4">
      <w:pPr>
        <w:rPr>
          <w:rFonts w:eastAsia="SimSun"/>
          <w:lang w:val="en-US" w:eastAsia="zh-CN"/>
        </w:rPr>
      </w:pPr>
      <w:bookmarkStart w:id="2142" w:name="_Toc45888183"/>
      <w:bookmarkStart w:id="2143" w:name="_Toc45888782"/>
      <w:bookmarkStart w:id="2144" w:name="_Toc59650084"/>
      <w:bookmarkStart w:id="2145" w:name="_Toc61357347"/>
      <w:bookmarkStart w:id="2146" w:name="_Toc61359121"/>
      <w:bookmarkStart w:id="2147" w:name="_Toc67916059"/>
      <w:bookmarkStart w:id="2148" w:name="_Toc75533603"/>
      <w:bookmarkStart w:id="2149" w:name="_Toc75819489"/>
      <w:bookmarkStart w:id="2150" w:name="_Toc76508333"/>
      <w:bookmarkStart w:id="2151" w:name="_Toc76717283"/>
      <w:bookmarkStart w:id="2152" w:name="_Toc21344309"/>
      <w:bookmarkStart w:id="2153" w:name="_Toc29801795"/>
      <w:bookmarkStart w:id="2154" w:name="_Toc29802219"/>
      <w:bookmarkStart w:id="2155" w:name="_Toc29802844"/>
      <w:bookmarkStart w:id="2156" w:name="_Toc36107586"/>
      <w:bookmarkStart w:id="2157" w:name="_Toc37251352"/>
      <w:bookmarkStart w:id="2158" w:name="_Toc45888184"/>
      <w:bookmarkStart w:id="2159"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160" w:name="_Toc83293925"/>
      <w:bookmarkStart w:id="2161" w:name="_Toc84334964"/>
      <w:r>
        <w:t>6.3A.1.4</w:t>
      </w:r>
      <w:r>
        <w:tab/>
      </w:r>
      <w:bookmarkEnd w:id="2142"/>
      <w:bookmarkEnd w:id="2143"/>
      <w:r>
        <w:t>Void</w:t>
      </w:r>
      <w:bookmarkEnd w:id="2144"/>
      <w:bookmarkEnd w:id="2145"/>
      <w:bookmarkEnd w:id="2146"/>
      <w:bookmarkEnd w:id="2147"/>
      <w:bookmarkEnd w:id="2148"/>
      <w:bookmarkEnd w:id="2149"/>
      <w:bookmarkEnd w:id="2150"/>
      <w:bookmarkEnd w:id="2151"/>
      <w:bookmarkEnd w:id="2160"/>
      <w:bookmarkEnd w:id="2161"/>
    </w:p>
    <w:p w14:paraId="38B3C991" w14:textId="3AFA43FA" w:rsidR="00DC7196" w:rsidRPr="001C0CC4" w:rsidRDefault="00DC7196" w:rsidP="006A678A">
      <w:pPr>
        <w:pStyle w:val="Heading3"/>
      </w:pPr>
      <w:bookmarkStart w:id="2162" w:name="_Toc59650085"/>
      <w:bookmarkStart w:id="2163" w:name="_Toc61357348"/>
      <w:bookmarkStart w:id="2164" w:name="_Toc61359122"/>
      <w:bookmarkStart w:id="2165" w:name="_Toc67916060"/>
      <w:bookmarkStart w:id="2166" w:name="_Toc75533604"/>
      <w:bookmarkStart w:id="2167" w:name="_Toc75819490"/>
      <w:bookmarkStart w:id="2168" w:name="_Toc76508334"/>
      <w:bookmarkStart w:id="2169" w:name="_Toc76717284"/>
      <w:bookmarkStart w:id="2170" w:name="_Toc83293926"/>
      <w:bookmarkStart w:id="2171" w:name="_Toc84334965"/>
      <w:r w:rsidRPr="001C0CC4">
        <w:t>6.3A.2</w:t>
      </w:r>
      <w:r w:rsidRPr="001C0CC4">
        <w:tab/>
        <w:t>Transmit OFF power for CA</w:t>
      </w:r>
      <w:bookmarkEnd w:id="2152"/>
      <w:bookmarkEnd w:id="2153"/>
      <w:bookmarkEnd w:id="2154"/>
      <w:bookmarkEnd w:id="2155"/>
      <w:bookmarkEnd w:id="2156"/>
      <w:bookmarkEnd w:id="2157"/>
      <w:bookmarkEnd w:id="2158"/>
      <w:bookmarkEnd w:id="2159"/>
      <w:bookmarkEnd w:id="2162"/>
      <w:bookmarkEnd w:id="2163"/>
      <w:bookmarkEnd w:id="2164"/>
      <w:bookmarkEnd w:id="2165"/>
      <w:bookmarkEnd w:id="2166"/>
      <w:bookmarkEnd w:id="2167"/>
      <w:bookmarkEnd w:id="2168"/>
      <w:bookmarkEnd w:id="2169"/>
      <w:bookmarkEnd w:id="2170"/>
      <w:bookmarkEnd w:id="2171"/>
    </w:p>
    <w:p w14:paraId="1ECD6BDA" w14:textId="67F332D5" w:rsidR="00782BFB" w:rsidRDefault="00782BFB" w:rsidP="006A678A">
      <w:pPr>
        <w:pStyle w:val="Heading4"/>
      </w:pPr>
      <w:bookmarkStart w:id="2172" w:name="_Toc21344310"/>
      <w:bookmarkStart w:id="2173" w:name="_Toc29801796"/>
      <w:bookmarkStart w:id="2174" w:name="_Toc29802220"/>
      <w:bookmarkStart w:id="2175" w:name="_Toc29802845"/>
      <w:bookmarkStart w:id="2176" w:name="_Toc36107587"/>
      <w:bookmarkStart w:id="2177" w:name="_Toc37251353"/>
      <w:bookmarkStart w:id="2178" w:name="_Toc45888185"/>
      <w:bookmarkStart w:id="2179" w:name="_Toc45888784"/>
      <w:bookmarkStart w:id="2180" w:name="_Toc59650086"/>
      <w:bookmarkStart w:id="2181" w:name="_Toc61357349"/>
      <w:bookmarkStart w:id="2182" w:name="_Toc61359123"/>
      <w:bookmarkStart w:id="2183" w:name="_Toc67916061"/>
      <w:bookmarkStart w:id="2184" w:name="_Toc75533605"/>
      <w:bookmarkStart w:id="2185" w:name="_Toc75819491"/>
      <w:bookmarkStart w:id="2186" w:name="_Toc76508335"/>
      <w:bookmarkStart w:id="2187" w:name="_Toc76717285"/>
      <w:bookmarkStart w:id="2188" w:name="_Toc83293927"/>
      <w:bookmarkStart w:id="2189" w:name="_Toc84334966"/>
      <w:bookmarkStart w:id="2190" w:name="_Toc21344311"/>
      <w:bookmarkStart w:id="2191" w:name="_Toc29801797"/>
      <w:bookmarkStart w:id="2192" w:name="_Toc29802221"/>
      <w:bookmarkStart w:id="2193" w:name="_Toc29802846"/>
      <w:bookmarkStart w:id="2194" w:name="_Toc36107588"/>
      <w:bookmarkStart w:id="2195" w:name="_Toc37251354"/>
      <w:bookmarkStart w:id="2196" w:name="_Toc45888186"/>
      <w:bookmarkStart w:id="2197" w:name="_Toc45888785"/>
      <w:r w:rsidRPr="001C0CC4">
        <w:t>6.3A.2.1</w:t>
      </w:r>
      <w:r w:rsidRPr="001C0CC4">
        <w:tab/>
        <w:t>Transmit OFF power for int</w:t>
      </w:r>
      <w:r>
        <w:t>ra</w:t>
      </w:r>
      <w:r w:rsidRPr="001C0CC4">
        <w:t xml:space="preserve">-band </w:t>
      </w:r>
      <w:r>
        <w:t xml:space="preserve">contiguous </w:t>
      </w:r>
      <w:r w:rsidRPr="001C0CC4">
        <w:t>CA</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49EC39AC" w14:textId="0B5B4D6C" w:rsidR="00B03D88" w:rsidRDefault="00B03D88" w:rsidP="00B03D88">
      <w:bookmarkStart w:id="2198" w:name="_Toc61357350"/>
      <w:bookmarkStart w:id="2199" w:name="_Toc61359124"/>
      <w:bookmarkStart w:id="2200" w:name="_Toc67916062"/>
      <w:bookmarkStart w:id="2201" w:name="_Toc75533606"/>
      <w:bookmarkStart w:id="2202" w:name="_Toc75819492"/>
      <w:bookmarkStart w:id="2203" w:name="_Toc76508336"/>
      <w:bookmarkStart w:id="2204" w:name="_Toc76717286"/>
      <w:bookmarkStart w:id="2205" w:name="_Toc83293928"/>
      <w:bookmarkStart w:id="2206" w:name="_Toc84334967"/>
      <w:bookmarkStart w:id="2207" w:name="_Toc21344312"/>
      <w:bookmarkStart w:id="2208" w:name="_Toc29801798"/>
      <w:bookmarkStart w:id="2209" w:name="_Toc29802222"/>
      <w:bookmarkStart w:id="2210" w:name="_Toc29802847"/>
      <w:bookmarkStart w:id="2211" w:name="_Toc36107589"/>
      <w:bookmarkStart w:id="2212" w:name="_Toc37251355"/>
      <w:bookmarkStart w:id="2213" w:name="_Toc45888187"/>
      <w:bookmarkStart w:id="2214" w:name="_Toc45888786"/>
      <w:bookmarkStart w:id="2215" w:name="_Toc59650088"/>
      <w:bookmarkEnd w:id="2190"/>
      <w:bookmarkEnd w:id="2191"/>
      <w:bookmarkEnd w:id="2192"/>
      <w:bookmarkEnd w:id="2193"/>
      <w:bookmarkEnd w:id="2194"/>
      <w:bookmarkEnd w:id="2195"/>
      <w:bookmarkEnd w:id="2196"/>
      <w:bookmarkEnd w:id="2197"/>
      <w:r>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r w:rsidRPr="001C0CC4">
        <w:t>6.3A.2.2</w:t>
      </w:r>
      <w:r w:rsidRPr="001C0CC4">
        <w:tab/>
        <w:t>Transmit OFF power for int</w:t>
      </w:r>
      <w:r>
        <w:t>ra</w:t>
      </w:r>
      <w:r w:rsidRPr="001C0CC4">
        <w:t xml:space="preserve">-band </w:t>
      </w:r>
      <w:r>
        <w:t xml:space="preserve">non-contiguous </w:t>
      </w:r>
      <w:r w:rsidRPr="001C0CC4">
        <w:t>CA</w:t>
      </w:r>
      <w:bookmarkEnd w:id="2198"/>
      <w:bookmarkEnd w:id="2199"/>
      <w:bookmarkEnd w:id="2200"/>
      <w:bookmarkEnd w:id="2201"/>
      <w:bookmarkEnd w:id="2202"/>
      <w:bookmarkEnd w:id="2203"/>
      <w:bookmarkEnd w:id="2204"/>
      <w:bookmarkEnd w:id="2205"/>
      <w:bookmarkEnd w:id="2206"/>
    </w:p>
    <w:p w14:paraId="541EA2EA" w14:textId="48B5E2C1" w:rsidR="00B03D88" w:rsidRDefault="00B03D88" w:rsidP="00B03D88">
      <w:bookmarkStart w:id="2216" w:name="_Toc61357351"/>
      <w:bookmarkStart w:id="2217" w:name="_Toc61359125"/>
      <w:bookmarkStart w:id="2218" w:name="_Toc67916063"/>
      <w:bookmarkStart w:id="2219" w:name="_Toc75533607"/>
      <w:bookmarkStart w:id="2220" w:name="_Toc75819493"/>
      <w:bookmarkStart w:id="2221" w:name="_Toc76508337"/>
      <w:bookmarkStart w:id="2222" w:name="_Toc76717287"/>
      <w:bookmarkStart w:id="2223" w:name="_Toc83293929"/>
      <w:bookmarkStart w:id="2224" w:name="_Toc84334968"/>
      <w:r>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r w:rsidRPr="001C0CC4">
        <w:t>6.3A.2.3</w:t>
      </w:r>
      <w:r w:rsidRPr="001C0CC4">
        <w:tab/>
        <w:t>Transmit OFF power for inter-band CA</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441B326F" w14:textId="77777777" w:rsidR="007111A4" w:rsidRDefault="007111A4" w:rsidP="007111A4">
      <w:pPr>
        <w:rPr>
          <w:rFonts w:eastAsia="SimSun"/>
          <w:lang w:val="en-US" w:eastAsia="zh-CN"/>
        </w:rPr>
      </w:pPr>
      <w:bookmarkStart w:id="2225" w:name="_Toc45888188"/>
      <w:bookmarkStart w:id="2226" w:name="_Toc45888787"/>
      <w:bookmarkStart w:id="2227" w:name="_Toc59650089"/>
      <w:bookmarkStart w:id="2228" w:name="_Toc61357352"/>
      <w:bookmarkStart w:id="2229" w:name="_Toc61359126"/>
      <w:bookmarkStart w:id="2230" w:name="_Toc67916064"/>
      <w:bookmarkStart w:id="2231" w:name="_Toc75533608"/>
      <w:bookmarkStart w:id="2232" w:name="_Toc75819494"/>
      <w:bookmarkStart w:id="2233" w:name="_Toc76508338"/>
      <w:bookmarkStart w:id="2234" w:name="_Toc76717288"/>
      <w:bookmarkStart w:id="2235" w:name="_Toc21344313"/>
      <w:bookmarkStart w:id="2236" w:name="_Toc29801799"/>
      <w:bookmarkStart w:id="2237" w:name="_Toc29802223"/>
      <w:bookmarkStart w:id="2238" w:name="_Toc29802848"/>
      <w:bookmarkStart w:id="2239" w:name="_Toc36107590"/>
      <w:bookmarkStart w:id="2240" w:name="_Toc37251356"/>
      <w:bookmarkStart w:id="2241" w:name="_Toc45888189"/>
      <w:bookmarkStart w:id="2242"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700D45ED" w14:textId="6745EB89" w:rsidR="00B03D88" w:rsidRDefault="00B03D88" w:rsidP="00B03D88">
      <w:bookmarkStart w:id="2243" w:name="_Toc83293930"/>
      <w:bookmarkStart w:id="2244" w:name="_Toc84334969"/>
      <w:r>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r>
        <w:t>6.3A.2.4</w:t>
      </w:r>
      <w:r>
        <w:tab/>
      </w:r>
      <w:bookmarkEnd w:id="2225"/>
      <w:bookmarkEnd w:id="2226"/>
      <w:r>
        <w:t>Void</w:t>
      </w:r>
      <w:bookmarkEnd w:id="2227"/>
      <w:bookmarkEnd w:id="2228"/>
      <w:bookmarkEnd w:id="2229"/>
      <w:bookmarkEnd w:id="2230"/>
      <w:bookmarkEnd w:id="2231"/>
      <w:bookmarkEnd w:id="2232"/>
      <w:bookmarkEnd w:id="2233"/>
      <w:bookmarkEnd w:id="2234"/>
      <w:bookmarkEnd w:id="2243"/>
      <w:bookmarkEnd w:id="2244"/>
    </w:p>
    <w:p w14:paraId="31FFA60D" w14:textId="7D525D56" w:rsidR="00DC7196" w:rsidRPr="001C0CC4" w:rsidRDefault="00DC7196" w:rsidP="006A678A">
      <w:pPr>
        <w:pStyle w:val="Heading3"/>
      </w:pPr>
      <w:bookmarkStart w:id="2245" w:name="_Toc59650090"/>
      <w:bookmarkStart w:id="2246" w:name="_Toc61357353"/>
      <w:bookmarkStart w:id="2247" w:name="_Toc61359127"/>
      <w:bookmarkStart w:id="2248" w:name="_Toc67916065"/>
      <w:bookmarkStart w:id="2249" w:name="_Toc75533609"/>
      <w:bookmarkStart w:id="2250" w:name="_Toc75819495"/>
      <w:bookmarkStart w:id="2251" w:name="_Toc76508339"/>
      <w:bookmarkStart w:id="2252" w:name="_Toc76717289"/>
      <w:bookmarkStart w:id="2253" w:name="_Toc83293931"/>
      <w:bookmarkStart w:id="2254" w:name="_Toc84334970"/>
      <w:r w:rsidRPr="001C0CC4">
        <w:t>6.3A.3</w:t>
      </w:r>
      <w:r w:rsidRPr="001C0CC4">
        <w:tab/>
        <w:t>Transmit ON/OFF time mask for CA</w:t>
      </w:r>
      <w:bookmarkEnd w:id="2235"/>
      <w:bookmarkEnd w:id="2236"/>
      <w:bookmarkEnd w:id="2237"/>
      <w:bookmarkEnd w:id="2238"/>
      <w:bookmarkEnd w:id="2239"/>
      <w:bookmarkEnd w:id="2240"/>
      <w:bookmarkEnd w:id="2241"/>
      <w:bookmarkEnd w:id="2242"/>
      <w:bookmarkEnd w:id="2245"/>
      <w:bookmarkEnd w:id="2246"/>
      <w:bookmarkEnd w:id="2247"/>
      <w:bookmarkEnd w:id="2248"/>
      <w:bookmarkEnd w:id="2249"/>
      <w:bookmarkEnd w:id="2250"/>
      <w:bookmarkEnd w:id="2251"/>
      <w:bookmarkEnd w:id="2252"/>
      <w:bookmarkEnd w:id="2253"/>
      <w:bookmarkEnd w:id="2254"/>
    </w:p>
    <w:p w14:paraId="321566BD" w14:textId="12D40E1F" w:rsidR="00782BFB" w:rsidRDefault="00782BFB" w:rsidP="006A678A">
      <w:pPr>
        <w:pStyle w:val="Heading4"/>
      </w:pPr>
      <w:bookmarkStart w:id="2255" w:name="_Toc21344314"/>
      <w:bookmarkStart w:id="2256" w:name="_Toc29801800"/>
      <w:bookmarkStart w:id="2257" w:name="_Toc29802224"/>
      <w:bookmarkStart w:id="2258" w:name="_Toc29802849"/>
      <w:bookmarkStart w:id="2259" w:name="_Toc36107591"/>
      <w:bookmarkStart w:id="2260" w:name="_Toc37251357"/>
      <w:bookmarkStart w:id="2261" w:name="_Toc45888190"/>
      <w:bookmarkStart w:id="2262" w:name="_Toc45888789"/>
      <w:bookmarkStart w:id="2263" w:name="_Toc59650091"/>
      <w:bookmarkStart w:id="2264" w:name="_Toc61357354"/>
      <w:bookmarkStart w:id="2265" w:name="_Toc61359128"/>
      <w:bookmarkStart w:id="2266" w:name="_Toc67916066"/>
      <w:bookmarkStart w:id="2267" w:name="_Toc75533610"/>
      <w:bookmarkStart w:id="2268" w:name="_Toc75819496"/>
      <w:bookmarkStart w:id="2269" w:name="_Toc76508340"/>
      <w:bookmarkStart w:id="2270" w:name="_Toc76717290"/>
      <w:bookmarkStart w:id="2271" w:name="_Toc83293932"/>
      <w:bookmarkStart w:id="2272" w:name="_Toc84334971"/>
      <w:bookmarkStart w:id="2273" w:name="_Toc21344315"/>
      <w:bookmarkStart w:id="2274" w:name="_Toc29801801"/>
      <w:bookmarkStart w:id="2275" w:name="_Toc29802225"/>
      <w:bookmarkStart w:id="2276" w:name="_Toc29802850"/>
      <w:bookmarkStart w:id="2277" w:name="_Toc36107592"/>
      <w:bookmarkStart w:id="2278" w:name="_Toc37251358"/>
      <w:bookmarkStart w:id="2279" w:name="_Toc45888191"/>
      <w:bookmarkStart w:id="2280" w:name="_Toc45888790"/>
      <w:r w:rsidRPr="001C0CC4">
        <w:t>6.3A.3.1</w:t>
      </w:r>
      <w:r w:rsidRPr="001C0CC4">
        <w:tab/>
        <w:t>Transmit ON/OFF time mask for int</w:t>
      </w:r>
      <w:r>
        <w:t>ra</w:t>
      </w:r>
      <w:r w:rsidRPr="001C0CC4">
        <w:t xml:space="preserve">-band </w:t>
      </w:r>
      <w:r>
        <w:t xml:space="preserve">contiguous </w:t>
      </w:r>
      <w:r w:rsidRPr="001C0CC4">
        <w:t>CA</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61428BA2" w14:textId="6E272B18" w:rsidR="00B03D88" w:rsidRDefault="00B03D88" w:rsidP="00B03D88">
      <w:bookmarkStart w:id="2281" w:name="_Toc61357355"/>
      <w:bookmarkStart w:id="2282" w:name="_Toc61359129"/>
      <w:bookmarkStart w:id="2283" w:name="_Toc67916067"/>
      <w:bookmarkStart w:id="2284" w:name="_Toc75533611"/>
      <w:bookmarkStart w:id="2285" w:name="_Toc75819497"/>
      <w:bookmarkStart w:id="2286" w:name="_Toc76508341"/>
      <w:bookmarkStart w:id="2287" w:name="_Toc76717291"/>
      <w:bookmarkStart w:id="2288" w:name="_Toc83293933"/>
      <w:bookmarkStart w:id="2289" w:name="_Toc84334972"/>
      <w:bookmarkStart w:id="2290" w:name="_Toc21344316"/>
      <w:bookmarkStart w:id="2291" w:name="_Toc29801802"/>
      <w:bookmarkStart w:id="2292" w:name="_Toc29802226"/>
      <w:bookmarkStart w:id="2293" w:name="_Toc29802851"/>
      <w:bookmarkStart w:id="2294" w:name="_Toc36107593"/>
      <w:bookmarkStart w:id="2295" w:name="_Toc37251359"/>
      <w:bookmarkStart w:id="2296" w:name="_Toc45888192"/>
      <w:bookmarkStart w:id="2297" w:name="_Toc45888791"/>
      <w:bookmarkStart w:id="2298" w:name="_Toc59650093"/>
      <w:bookmarkEnd w:id="2273"/>
      <w:bookmarkEnd w:id="2274"/>
      <w:bookmarkEnd w:id="2275"/>
      <w:bookmarkEnd w:id="2276"/>
      <w:bookmarkEnd w:id="2277"/>
      <w:bookmarkEnd w:id="2278"/>
      <w:bookmarkEnd w:id="2279"/>
      <w:bookmarkEnd w:id="2280"/>
      <w:r>
        <w:t xml:space="preserve">For </w:t>
      </w:r>
      <w:r>
        <w:rPr>
          <w:rFonts w:eastAsia="SimSun"/>
          <w:lang w:val="en-US" w:eastAsia="zh-CN"/>
        </w:rPr>
        <w:t>a</w:t>
      </w:r>
      <w:r>
        <w:t xml:space="preserve"> intra-band 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2D491F59" w14:textId="7D48330E" w:rsidR="00BB43BA" w:rsidRDefault="00BB43BA" w:rsidP="00BB43BA">
      <w:pPr>
        <w:pStyle w:val="Heading4"/>
        <w:ind w:left="0" w:firstLine="0"/>
      </w:pPr>
      <w:r w:rsidRPr="001C0CC4">
        <w:lastRenderedPageBreak/>
        <w:t>6.3A.3.2</w:t>
      </w:r>
      <w:r w:rsidRPr="001C0CC4">
        <w:tab/>
        <w:t>Transmit ON/OFF time mask for int</w:t>
      </w:r>
      <w:r>
        <w:t>ra</w:t>
      </w:r>
      <w:r w:rsidRPr="001C0CC4">
        <w:t xml:space="preserve">-band </w:t>
      </w:r>
      <w:r>
        <w:t xml:space="preserve">non-contiguous </w:t>
      </w:r>
      <w:r w:rsidRPr="001C0CC4">
        <w:t>CA</w:t>
      </w:r>
      <w:bookmarkEnd w:id="2281"/>
      <w:bookmarkEnd w:id="2282"/>
      <w:bookmarkEnd w:id="2283"/>
      <w:bookmarkEnd w:id="2284"/>
      <w:bookmarkEnd w:id="2285"/>
      <w:bookmarkEnd w:id="2286"/>
      <w:bookmarkEnd w:id="2287"/>
      <w:bookmarkEnd w:id="2288"/>
      <w:bookmarkEnd w:id="2289"/>
    </w:p>
    <w:p w14:paraId="7E411078" w14:textId="6FAD3718" w:rsidR="00B03D88" w:rsidRDefault="00B03D88" w:rsidP="00B03D88">
      <w:pPr>
        <w:rPr>
          <w:lang w:eastAsia="zh-CN"/>
        </w:rPr>
      </w:pPr>
      <w:bookmarkStart w:id="2299" w:name="_Toc61357356"/>
      <w:bookmarkStart w:id="2300" w:name="_Toc61359130"/>
      <w:bookmarkStart w:id="2301" w:name="_Toc67916068"/>
      <w:bookmarkStart w:id="2302" w:name="_Toc75533612"/>
      <w:bookmarkStart w:id="2303" w:name="_Toc75819498"/>
      <w:bookmarkStart w:id="2304" w:name="_Toc76508342"/>
      <w:bookmarkStart w:id="2305" w:name="_Toc76717292"/>
      <w:bookmarkStart w:id="2306" w:name="_Toc83293934"/>
      <w:bookmarkStart w:id="2307" w:name="_Toc84334973"/>
      <w:r>
        <w:t xml:space="preserve">For </w:t>
      </w:r>
      <w:r>
        <w:rPr>
          <w:rFonts w:eastAsia="SimSun"/>
          <w:lang w:val="en-US" w:eastAsia="zh-CN"/>
        </w:rPr>
        <w:t>a</w:t>
      </w:r>
      <w:r>
        <w:t xml:space="preserve">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1A2D88" w14:textId="77777777" w:rsidR="00DC7196" w:rsidRPr="001C0CC4" w:rsidRDefault="00DC7196" w:rsidP="006A678A">
      <w:pPr>
        <w:pStyle w:val="Heading4"/>
      </w:pPr>
      <w:r w:rsidRPr="001C0CC4">
        <w:t>6.3A.3.3</w:t>
      </w:r>
      <w:r w:rsidRPr="001C0CC4">
        <w:tab/>
        <w:t>Transmit ON/OFF time mask for inter-band CA</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4FED6FDD" w14:textId="77777777" w:rsidR="00EF4552" w:rsidRDefault="00EF4552" w:rsidP="006A678A">
      <w:pPr>
        <w:pStyle w:val="Heading5"/>
      </w:pPr>
      <w:bookmarkStart w:id="2308" w:name="_Toc45888193"/>
      <w:bookmarkStart w:id="2309" w:name="_Toc45888792"/>
      <w:bookmarkStart w:id="2310" w:name="_Toc59650094"/>
      <w:bookmarkStart w:id="2311" w:name="_Toc61357357"/>
      <w:bookmarkStart w:id="2312" w:name="_Toc61359131"/>
      <w:bookmarkStart w:id="2313" w:name="_Toc67916069"/>
      <w:bookmarkStart w:id="2314" w:name="_Toc75533613"/>
      <w:bookmarkStart w:id="2315" w:name="_Toc75819499"/>
      <w:bookmarkStart w:id="2316" w:name="_Toc76508343"/>
      <w:bookmarkStart w:id="2317" w:name="_Toc76717293"/>
      <w:bookmarkStart w:id="2318" w:name="_Toc83293935"/>
      <w:bookmarkStart w:id="2319" w:name="_Toc84334974"/>
      <w:r w:rsidRPr="004B4AB3">
        <w:t>6.</w:t>
      </w:r>
      <w:r w:rsidRPr="009A4A14">
        <w:rPr>
          <w:rFonts w:hint="eastAsia"/>
          <w:lang w:eastAsia="zh-CN"/>
        </w:rPr>
        <w:t>3</w:t>
      </w:r>
      <w:r w:rsidRPr="004B4AB3">
        <w:t>A.3.3.1</w:t>
      </w:r>
      <w:r w:rsidRPr="004B4AB3">
        <w:tab/>
        <w:t>General</w:t>
      </w:r>
      <w:bookmarkEnd w:id="2308"/>
      <w:bookmarkEnd w:id="2309"/>
      <w:bookmarkEnd w:id="2310"/>
      <w:bookmarkEnd w:id="2311"/>
      <w:bookmarkEnd w:id="2312"/>
      <w:bookmarkEnd w:id="2313"/>
      <w:bookmarkEnd w:id="2314"/>
      <w:bookmarkEnd w:id="2315"/>
      <w:bookmarkEnd w:id="2316"/>
      <w:bookmarkEnd w:id="2317"/>
      <w:bookmarkEnd w:id="2318"/>
      <w:bookmarkEnd w:id="2319"/>
      <w:r>
        <w:t xml:space="preserve"> </w:t>
      </w:r>
    </w:p>
    <w:p w14:paraId="0ECC3004" w14:textId="77777777" w:rsidR="007111A4" w:rsidRDefault="007111A4" w:rsidP="007111A4">
      <w:pPr>
        <w:rPr>
          <w:rFonts w:eastAsia="SimSun"/>
          <w:lang w:val="en-US" w:eastAsia="zh-CN"/>
        </w:rPr>
      </w:pPr>
      <w:bookmarkStart w:id="2320" w:name="_Toc45888194"/>
      <w:bookmarkStart w:id="2321" w:name="_Toc45888793"/>
      <w:bookmarkStart w:id="2322" w:name="_Toc59650095"/>
      <w:bookmarkStart w:id="2323" w:name="_Toc61357358"/>
      <w:bookmarkStart w:id="2324" w:name="_Toc61359132"/>
      <w:bookmarkStart w:id="2325" w:name="_Toc67916070"/>
      <w:bookmarkStart w:id="2326" w:name="_Toc75533614"/>
      <w:bookmarkStart w:id="2327" w:name="_Toc75819500"/>
      <w:bookmarkStart w:id="2328" w:name="_Toc76508344"/>
      <w:bookmarkStart w:id="2329"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330" w:name="_Toc83293936"/>
      <w:bookmarkStart w:id="2331"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320"/>
      <w:bookmarkEnd w:id="2321"/>
      <w:bookmarkEnd w:id="2322"/>
      <w:bookmarkEnd w:id="2323"/>
      <w:bookmarkEnd w:id="2324"/>
      <w:bookmarkEnd w:id="2325"/>
      <w:bookmarkEnd w:id="2326"/>
      <w:bookmarkEnd w:id="2327"/>
      <w:bookmarkEnd w:id="2328"/>
      <w:bookmarkEnd w:id="2329"/>
      <w:bookmarkEnd w:id="2330"/>
      <w:bookmarkEnd w:id="2331"/>
    </w:p>
    <w:p w14:paraId="118062AA" w14:textId="77777777" w:rsidR="002F4748" w:rsidRDefault="002F4748" w:rsidP="002F4748">
      <w:pPr>
        <w:rPr>
          <w:lang w:eastAsia="zh-CN"/>
        </w:rPr>
      </w:pPr>
      <w:r>
        <w:t>In addition to the requirements in 6.</w:t>
      </w:r>
      <w:r>
        <w:rPr>
          <w:lang w:eastAsia="zh-CN"/>
        </w:rPr>
        <w:t>3</w:t>
      </w:r>
      <w:r>
        <w:t xml:space="preserve">A.3.3.1 and the maximum output power requirement specified in Table 6.2A.1.3-1 with uplink assigned to two NR bands, </w:t>
      </w:r>
      <w:r>
        <w:rPr>
          <w:lang w:eastAsia="zh-CN"/>
        </w:rPr>
        <w:t>t</w:t>
      </w:r>
      <w:r>
        <w:t>he switching time mask</w:t>
      </w:r>
      <w:r>
        <w:rPr>
          <w:lang w:eastAsia="zh-CN"/>
        </w:rPr>
        <w:t xml:space="preserve"> specified in this sub-clause is applicable for an uplink band pair of a inter-band UL CA configuration when the </w:t>
      </w:r>
      <w:r>
        <w:t>capability</w:t>
      </w:r>
      <w:r>
        <w:rPr>
          <w:lang w:eastAsia="zh-CN"/>
        </w:rPr>
        <w:t xml:space="preserve"> </w:t>
      </w:r>
      <w:r>
        <w:rPr>
          <w:bCs/>
          <w:i/>
          <w:iCs/>
        </w:rPr>
        <w:t>uplinkTxSwitchingPeriod</w:t>
      </w:r>
      <w:r>
        <w:rPr>
          <w:lang w:eastAsia="zh-CN"/>
        </w:rPr>
        <w:t xml:space="preserve"> is present, and </w:t>
      </w:r>
      <w:r>
        <w:t>is only applicable for uplink switching mechanisms specified in sub-clause 6.1.</w:t>
      </w:r>
      <w:r>
        <w:rPr>
          <w:lang w:eastAsia="zh-CN"/>
        </w:rPr>
        <w:t>6</w:t>
      </w:r>
      <w:r>
        <w:t xml:space="preserve"> of TS 38.214</w:t>
      </w:r>
      <w:r>
        <w:rPr>
          <w:rStyle w:val="apple-converted-space"/>
        </w:rPr>
        <w:t> </w:t>
      </w:r>
      <w:r>
        <w:t xml:space="preserve">[10], where NR UL carrier 1 is capable of one transmit antenna connector and NR UL carrier 2 is capable of two transmit antenna connectors with 3dB boosting on the maximum output power when the capability </w:t>
      </w:r>
      <w:r>
        <w:rPr>
          <w:i/>
        </w:rPr>
        <w:t>uplinkTxSwitching</w:t>
      </w:r>
      <w:r>
        <w:rPr>
          <w:i/>
          <w:lang w:eastAsia="zh-CN"/>
        </w:rPr>
        <w:t>-</w:t>
      </w:r>
      <w:r>
        <w:rPr>
          <w:i/>
        </w:rPr>
        <w:t>PowerBoosting</w:t>
      </w:r>
      <w:r>
        <w:t xml:space="preserve"> is present and the IE </w:t>
      </w:r>
      <w:r>
        <w:rPr>
          <w:i/>
        </w:rPr>
        <w:t xml:space="preserve">uplinkTxSwitchingPowerBoosting </w:t>
      </w:r>
      <w:r>
        <w:t>is enabled, and the two uplink carriers are in different bands with different carrier frequencies.</w:t>
      </w:r>
      <w:r>
        <w:rPr>
          <w:rStyle w:val="apple-converted-space"/>
        </w:rPr>
        <w:t> </w:t>
      </w:r>
      <w:r>
        <w:t xml:space="preserve">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 </w:t>
      </w:r>
      <w:r w:rsidRPr="0098195C">
        <w:t>as specified in [38.306]</w:t>
      </w:r>
      <w:r>
        <w:t>.</w:t>
      </w:r>
    </w:p>
    <w:p w14:paraId="0555D5A0" w14:textId="77777777" w:rsidR="002F4748" w:rsidRDefault="002F4748" w:rsidP="002F4748">
      <w:pPr>
        <w:rPr>
          <w:lang w:eastAsia="zh-CN"/>
        </w:rPr>
      </w:pPr>
      <w:r>
        <w:t>The switching periods described in Figure 6.3</w:t>
      </w:r>
      <w:r>
        <w:rPr>
          <w:lang w:eastAsia="zh-CN"/>
        </w:rPr>
        <w:t>A</w:t>
      </w:r>
      <w:r>
        <w:t>.3.</w:t>
      </w:r>
      <w:r>
        <w:rPr>
          <w:lang w:eastAsia="zh-CN"/>
        </w:rPr>
        <w:t>3.2</w:t>
      </w:r>
      <w:r>
        <w:t>-1a and Figure</w:t>
      </w:r>
      <w:r>
        <w:rPr>
          <w:lang w:eastAsia="zh-CN"/>
        </w:rPr>
        <w:t xml:space="preserve"> </w:t>
      </w:r>
      <w:r>
        <w:t>6.3</w:t>
      </w:r>
      <w:r>
        <w:rPr>
          <w:lang w:eastAsia="zh-CN"/>
        </w:rPr>
        <w:t>A</w:t>
      </w:r>
      <w:r>
        <w:t>.3.</w:t>
      </w:r>
      <w:r>
        <w:rPr>
          <w:lang w:eastAsia="zh-CN"/>
        </w:rPr>
        <w:t>3.2</w:t>
      </w:r>
      <w:r>
        <w:t>-1</w:t>
      </w:r>
      <w:r>
        <w:rPr>
          <w:lang w:eastAsia="zh-CN"/>
        </w:rPr>
        <w:t>b</w:t>
      </w:r>
      <w:r>
        <w:t xml:space="preserve"> are </w:t>
      </w:r>
      <w:r>
        <w:rPr>
          <w:lang w:eastAsia="zh-CN"/>
        </w:rPr>
        <w:t>located</w:t>
      </w:r>
      <w:r>
        <w:t xml:space="preserve"> </w:t>
      </w:r>
      <w:r>
        <w:rPr>
          <w:lang w:eastAsia="zh-CN"/>
        </w:rPr>
        <w:t>in</w:t>
      </w:r>
      <w:r>
        <w:t xml:space="preserve"> either NR carrier 1 or carrier 2 as indicated in RRC signalling </w:t>
      </w:r>
      <w:r>
        <w:rPr>
          <w:i/>
        </w:rPr>
        <w:t>uplinkTxSwitchingPeriodLocation</w:t>
      </w:r>
      <w:r>
        <w:t xml:space="preserve"> [</w:t>
      </w:r>
      <w:r>
        <w:rPr>
          <w:lang w:eastAsia="zh-CN"/>
        </w:rPr>
        <w:t>7</w:t>
      </w:r>
      <w:r>
        <w:t xml:space="preserve">], and the length of </w:t>
      </w:r>
      <w:r>
        <w:rPr>
          <w:lang w:eastAsia="zh-CN"/>
        </w:rPr>
        <w:t xml:space="preserve">uplink </w:t>
      </w:r>
      <w:r>
        <w:t xml:space="preserve">switching period </w:t>
      </w:r>
      <w:r>
        <w:rPr>
          <w:i/>
        </w:rPr>
        <w:t>X</w:t>
      </w:r>
      <w:r>
        <w:t xml:space="preserve"> </w:t>
      </w:r>
      <w:r>
        <w:rPr>
          <w:lang w:eastAsia="zh-CN"/>
        </w:rPr>
        <w:t xml:space="preserve">is less than the value indicated by </w:t>
      </w:r>
      <w:r>
        <w:t xml:space="preserve">UE capability </w:t>
      </w:r>
      <w:r>
        <w:rPr>
          <w:bCs/>
          <w:i/>
          <w:iCs/>
        </w:rPr>
        <w:t>uplinkTxSwitchingPeriod</w:t>
      </w:r>
      <w:r>
        <w:t xml:space="preserve">. </w:t>
      </w:r>
    </w:p>
    <w:p w14:paraId="5AD6355C" w14:textId="48F101A3" w:rsidR="00EF4552" w:rsidRDefault="002F4748" w:rsidP="002F4748">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Pr>
          <w:lang w:eastAsia="zh-CN"/>
        </w:rPr>
        <w:t xml:space="preserve"> is ignored by the UE and </w:t>
      </w:r>
      <w:r w:rsidRPr="001931D4">
        <w:rPr>
          <w:lang w:eastAsia="zh-CN"/>
        </w:rPr>
        <w:t>does not take effect in this case.</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lastRenderedPageBreak/>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766510F6" w14:textId="77777777" w:rsidR="002F4748" w:rsidRDefault="002F4748" w:rsidP="00EF4552">
      <w:pPr>
        <w:rPr>
          <w:lang w:eastAsia="zh-CN"/>
        </w:rPr>
      </w:pPr>
    </w:p>
    <w:p w14:paraId="4B8E1349" w14:textId="77777777" w:rsidR="002F4748" w:rsidRPr="00116741" w:rsidRDefault="002F4748" w:rsidP="002F4748">
      <w:pPr>
        <w:rPr>
          <w:lang w:val="en-US"/>
        </w:rPr>
      </w:pPr>
      <w:r>
        <w:rPr>
          <w:lang w:val="en-US"/>
        </w:rPr>
        <w:t xml:space="preserve">The following applies for the uplink switching cases specified in clause 6.1.6.2 of [10] </w:t>
      </w:r>
      <w:r>
        <w:t xml:space="preserve">with </w:t>
      </w:r>
      <w:r w:rsidRPr="00961879">
        <w:rPr>
          <w:i/>
          <w:iCs/>
        </w:rPr>
        <w:t>uplinkTxSwitchingOption</w:t>
      </w:r>
      <w:r>
        <w:rPr>
          <w:i/>
          <w:iCs/>
          <w:lang w:val="en-US"/>
        </w:rPr>
        <w:t xml:space="preserve"> </w:t>
      </w:r>
      <w:r w:rsidRPr="00AC4712">
        <w:rPr>
          <w:lang w:val="en-US"/>
        </w:rPr>
        <w:t>set to</w:t>
      </w:r>
      <w:r>
        <w:rPr>
          <w:lang w:val="en-US"/>
        </w:rPr>
        <w:t xml:space="preserve"> either</w:t>
      </w:r>
      <w:r w:rsidRPr="00AC4712">
        <w:rPr>
          <w:lang w:val="en-US"/>
        </w:rPr>
        <w:t xml:space="preserve"> </w:t>
      </w:r>
      <w:r w:rsidRPr="00116741">
        <w:rPr>
          <w:i/>
          <w:noProof/>
          <w:lang w:eastAsia="en-GB"/>
        </w:rPr>
        <w:t>switchedUL</w:t>
      </w:r>
      <w:r>
        <w:rPr>
          <w:iCs/>
          <w:noProof/>
          <w:lang w:eastAsia="en-GB"/>
        </w:rPr>
        <w:t xml:space="preserve"> </w:t>
      </w:r>
      <w:r>
        <w:t xml:space="preserve">or </w:t>
      </w:r>
      <w:r w:rsidRPr="00116741">
        <w:rPr>
          <w:i/>
          <w:iCs/>
          <w:lang w:val="en-US"/>
        </w:rPr>
        <w:t>dualUL</w:t>
      </w:r>
      <w:r>
        <w:rPr>
          <w:lang w:val="en-US"/>
        </w:rPr>
        <w:t xml:space="preserve"> when the configuration of the location of the switching period by</w:t>
      </w:r>
      <w:r>
        <w:t xml:space="preserve"> </w:t>
      </w:r>
      <w:r>
        <w:rPr>
          <w:i/>
        </w:rPr>
        <w:t xml:space="preserve">uplinkTxSwitchingPeriodLocation </w:t>
      </w:r>
      <w:r>
        <w:rPr>
          <w:iCs/>
        </w:rPr>
        <w:t>is ignored by the UE:</w:t>
      </w:r>
    </w:p>
    <w:p w14:paraId="45472939" w14:textId="2486A3F3" w:rsidR="002F4748" w:rsidRDefault="002F4748" w:rsidP="002F4748">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8455E4">
        <w:rPr>
          <w:bCs/>
          <w:i/>
          <w:iCs/>
        </w:rPr>
        <w:t>uplinkTxSwitchingPeriod</w:t>
      </w:r>
      <w:r w:rsidRPr="00F0706E">
        <w:rPr>
          <w:rFonts w:ascii="Arial" w:hAnsi="Arial"/>
          <w:b/>
        </w:rPr>
        <w:t xml:space="preserve"> </w:t>
      </w:r>
      <w:r>
        <w:t>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configured or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387CDB19" w14:textId="77777777" w:rsidR="002F4748" w:rsidRDefault="002F4748" w:rsidP="00EF4552">
      <w:pPr>
        <w:rPr>
          <w:lang w:eastAsia="zh-CN"/>
        </w:rPr>
      </w:pPr>
    </w:p>
    <w:p w14:paraId="62BC1A4B" w14:textId="64986427" w:rsidR="00EF4552" w:rsidRPr="004B4AB3" w:rsidRDefault="00EF4552" w:rsidP="00EF4552">
      <w:pPr>
        <w:rPr>
          <w:lang w:eastAsia="zh-CN"/>
        </w:rPr>
      </w:pPr>
      <w:r w:rsidRPr="004B4AB3">
        <w:rPr>
          <w:lang w:eastAsia="zh-CN"/>
        </w:rPr>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2E26F348"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74FD99D" w14:textId="3D5C2850" w:rsidR="004F1680" w:rsidRDefault="004F1680" w:rsidP="00EF4552">
      <w:pPr>
        <w:rPr>
          <w:lang w:eastAsia="zh-CN"/>
        </w:rPr>
      </w:pPr>
      <w:bookmarkStart w:id="2332" w:name="_Hlk126768089"/>
      <w:r w:rsidRPr="00425E65">
        <w:rPr>
          <w:lang w:eastAsia="zh-CN"/>
        </w:rPr>
        <w:t xml:space="preserve">The time mask is applicable to uplink transmissions when configured with </w:t>
      </w:r>
      <w:r w:rsidRPr="00425E65">
        <w:rPr>
          <w:i/>
          <w:lang w:eastAsia="zh-CN"/>
        </w:rPr>
        <w:t>switchedUL</w:t>
      </w:r>
      <w:r w:rsidRPr="00425E65">
        <w:rPr>
          <w:lang w:eastAsia="zh-CN"/>
        </w:rPr>
        <w:t xml:space="preserve"> or </w:t>
      </w:r>
      <w:r w:rsidRPr="00425E65">
        <w:rPr>
          <w:i/>
          <w:lang w:eastAsia="zh-CN"/>
        </w:rPr>
        <w:t>dualUL</w:t>
      </w:r>
      <w:r w:rsidRPr="00425E65">
        <w:rPr>
          <w:lang w:eastAsia="zh-CN"/>
        </w:rPr>
        <w:t>.</w:t>
      </w:r>
      <w:bookmarkEnd w:id="2332"/>
    </w:p>
    <w:p w14:paraId="2EAF3ECE" w14:textId="3670DAFB" w:rsidR="00782BFB" w:rsidRDefault="00782BFB" w:rsidP="006A678A">
      <w:pPr>
        <w:pStyle w:val="Heading4"/>
      </w:pPr>
      <w:bookmarkStart w:id="2333" w:name="_Toc45888195"/>
      <w:bookmarkStart w:id="2334" w:name="_Toc45888794"/>
      <w:bookmarkStart w:id="2335" w:name="_Toc59650096"/>
      <w:bookmarkStart w:id="2336" w:name="_Toc61357359"/>
      <w:bookmarkStart w:id="2337" w:name="_Toc61359133"/>
      <w:bookmarkStart w:id="2338" w:name="_Toc67916071"/>
      <w:bookmarkStart w:id="2339" w:name="_Toc75533615"/>
      <w:bookmarkStart w:id="2340" w:name="_Toc75819501"/>
      <w:bookmarkStart w:id="2341" w:name="_Toc76508345"/>
      <w:bookmarkStart w:id="2342" w:name="_Toc76717295"/>
      <w:bookmarkStart w:id="2343" w:name="_Toc83293937"/>
      <w:bookmarkStart w:id="2344" w:name="_Toc84334976"/>
      <w:bookmarkStart w:id="2345" w:name="_Toc21344317"/>
      <w:bookmarkStart w:id="2346" w:name="_Toc29801803"/>
      <w:bookmarkStart w:id="2347" w:name="_Toc29802227"/>
      <w:bookmarkStart w:id="2348" w:name="_Toc29802852"/>
      <w:bookmarkStart w:id="2349" w:name="_Toc36107594"/>
      <w:bookmarkStart w:id="2350" w:name="_Toc37251360"/>
      <w:bookmarkStart w:id="2351" w:name="_Toc45888196"/>
      <w:bookmarkStart w:id="2352" w:name="_Toc45888795"/>
      <w:r>
        <w:t>6.3A.3.4</w:t>
      </w:r>
      <w:r>
        <w:tab/>
      </w:r>
      <w:bookmarkEnd w:id="2333"/>
      <w:bookmarkEnd w:id="2334"/>
      <w:r>
        <w:t>Void</w:t>
      </w:r>
      <w:bookmarkEnd w:id="2335"/>
      <w:bookmarkEnd w:id="2336"/>
      <w:bookmarkEnd w:id="2337"/>
      <w:bookmarkEnd w:id="2338"/>
      <w:bookmarkEnd w:id="2339"/>
      <w:bookmarkEnd w:id="2340"/>
      <w:bookmarkEnd w:id="2341"/>
      <w:bookmarkEnd w:id="2342"/>
      <w:bookmarkEnd w:id="2343"/>
      <w:bookmarkEnd w:id="2344"/>
    </w:p>
    <w:p w14:paraId="65B8CCB2" w14:textId="77777777" w:rsidR="00DC7196" w:rsidRPr="001C0CC4" w:rsidRDefault="00DC7196" w:rsidP="006A678A">
      <w:pPr>
        <w:pStyle w:val="Heading3"/>
      </w:pPr>
      <w:bookmarkStart w:id="2353" w:name="_Toc59650097"/>
      <w:bookmarkStart w:id="2354" w:name="_Toc61357360"/>
      <w:bookmarkStart w:id="2355" w:name="_Toc61359134"/>
      <w:bookmarkStart w:id="2356" w:name="_Toc67916072"/>
      <w:bookmarkStart w:id="2357" w:name="_Toc75533616"/>
      <w:bookmarkStart w:id="2358" w:name="_Toc75819502"/>
      <w:bookmarkStart w:id="2359" w:name="_Toc76508346"/>
      <w:bookmarkStart w:id="2360" w:name="_Toc76717296"/>
      <w:bookmarkStart w:id="2361" w:name="_Toc83293938"/>
      <w:bookmarkStart w:id="2362" w:name="_Toc84334977"/>
      <w:r w:rsidRPr="001C0CC4">
        <w:t>6.3A.4</w:t>
      </w:r>
      <w:r w:rsidRPr="001C0CC4">
        <w:tab/>
        <w:t>Power control for CA</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2BE93DA" w14:textId="0EAB36AF" w:rsidR="00782BFB" w:rsidRDefault="00782BFB" w:rsidP="006A678A">
      <w:pPr>
        <w:pStyle w:val="Heading4"/>
      </w:pPr>
      <w:bookmarkStart w:id="2363" w:name="_Toc21344318"/>
      <w:bookmarkStart w:id="2364" w:name="_Toc29801804"/>
      <w:bookmarkStart w:id="2365" w:name="_Toc29802228"/>
      <w:bookmarkStart w:id="2366" w:name="_Toc29802853"/>
      <w:bookmarkStart w:id="2367" w:name="_Toc36107595"/>
      <w:bookmarkStart w:id="2368" w:name="_Toc37251361"/>
      <w:bookmarkStart w:id="2369" w:name="_Toc45888197"/>
      <w:bookmarkStart w:id="2370" w:name="_Toc45888796"/>
      <w:bookmarkStart w:id="2371" w:name="_Toc59650098"/>
      <w:bookmarkStart w:id="2372" w:name="_Toc61357361"/>
      <w:bookmarkStart w:id="2373" w:name="_Toc61359135"/>
      <w:bookmarkStart w:id="2374" w:name="_Toc67916073"/>
      <w:bookmarkStart w:id="2375" w:name="_Toc75533617"/>
      <w:bookmarkStart w:id="2376" w:name="_Toc75819503"/>
      <w:bookmarkStart w:id="2377" w:name="_Toc76508347"/>
      <w:bookmarkStart w:id="2378" w:name="_Toc76717297"/>
      <w:bookmarkStart w:id="2379" w:name="_Toc83293939"/>
      <w:bookmarkStart w:id="2380" w:name="_Toc84334978"/>
      <w:bookmarkStart w:id="2381" w:name="_Toc21344319"/>
      <w:bookmarkStart w:id="2382" w:name="_Toc29801805"/>
      <w:bookmarkStart w:id="2383" w:name="_Toc29802229"/>
      <w:bookmarkStart w:id="2384" w:name="_Toc29802854"/>
      <w:bookmarkStart w:id="2385" w:name="_Toc36107596"/>
      <w:bookmarkStart w:id="2386" w:name="_Toc37251362"/>
      <w:bookmarkStart w:id="2387" w:name="_Toc45888198"/>
      <w:bookmarkStart w:id="2388" w:name="_Toc45888797"/>
      <w:r w:rsidRPr="001C0CC4">
        <w:t>6.3A.4.1</w:t>
      </w:r>
      <w:r w:rsidRPr="001C0CC4">
        <w:tab/>
        <w:t>Power control for int</w:t>
      </w:r>
      <w:r>
        <w:t>ra</w:t>
      </w:r>
      <w:r w:rsidRPr="001C0CC4">
        <w:t xml:space="preserve">-band </w:t>
      </w:r>
      <w:r>
        <w:t xml:space="preserve">contiguous </w:t>
      </w:r>
      <w:r w:rsidRPr="001C0CC4">
        <w:t>CA</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743AFC97" w14:textId="77777777" w:rsidR="00782BFB" w:rsidRPr="001D386E" w:rsidRDefault="00782BFB" w:rsidP="006A678A">
      <w:pPr>
        <w:pStyle w:val="Heading5"/>
      </w:pPr>
      <w:bookmarkStart w:id="2389" w:name="_Toc59650099"/>
      <w:bookmarkStart w:id="2390" w:name="_Toc61357362"/>
      <w:bookmarkStart w:id="2391" w:name="_Toc61359136"/>
      <w:bookmarkStart w:id="2392" w:name="_Toc67916074"/>
      <w:bookmarkStart w:id="2393" w:name="_Toc75533618"/>
      <w:bookmarkStart w:id="2394" w:name="_Toc75819504"/>
      <w:bookmarkStart w:id="2395" w:name="_Toc76508348"/>
      <w:bookmarkStart w:id="2396" w:name="_Toc76717298"/>
      <w:bookmarkStart w:id="2397" w:name="_Toc83293940"/>
      <w:bookmarkStart w:id="2398" w:name="_Toc84334979"/>
      <w:r w:rsidRPr="001D386E">
        <w:t>6.3</w:t>
      </w:r>
      <w:r>
        <w:t>A.4.1</w:t>
      </w:r>
      <w:r w:rsidRPr="001D386E">
        <w:t>.1</w:t>
      </w:r>
      <w:r w:rsidRPr="001D386E">
        <w:tab/>
        <w:t>Absolute power tolerance</w:t>
      </w:r>
      <w:bookmarkEnd w:id="2389"/>
      <w:bookmarkEnd w:id="2390"/>
      <w:bookmarkEnd w:id="2391"/>
      <w:bookmarkEnd w:id="2392"/>
      <w:bookmarkEnd w:id="2393"/>
      <w:bookmarkEnd w:id="2394"/>
      <w:bookmarkEnd w:id="2395"/>
      <w:bookmarkEnd w:id="2396"/>
      <w:bookmarkEnd w:id="2397"/>
      <w:bookmarkEnd w:id="2398"/>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r w:rsidRPr="001D386E">
        <w:t>6.3</w:t>
      </w:r>
      <w:r>
        <w:t>A.4.1</w:t>
      </w:r>
      <w:r w:rsidRPr="001D386E">
        <w:t>.1</w:t>
      </w:r>
      <w:r>
        <w:t>.1</w:t>
      </w:r>
      <w:r w:rsidRPr="001D386E">
        <w:tab/>
      </w:r>
      <w:r w:rsidRPr="001D386E">
        <w:tab/>
        <w:t>Minimum requirements</w:t>
      </w:r>
    </w:p>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399" w:name="_Toc59650100"/>
      <w:bookmarkStart w:id="2400" w:name="_Toc61357363"/>
      <w:bookmarkStart w:id="2401" w:name="_Toc61359137"/>
      <w:bookmarkStart w:id="2402" w:name="_Toc67916075"/>
      <w:bookmarkStart w:id="2403" w:name="_Toc75533619"/>
      <w:bookmarkStart w:id="2404" w:name="_Toc75819505"/>
      <w:bookmarkStart w:id="2405" w:name="_Toc76508349"/>
      <w:bookmarkStart w:id="2406" w:name="_Toc76717299"/>
      <w:bookmarkStart w:id="2407" w:name="_Toc83293941"/>
      <w:bookmarkStart w:id="2408" w:name="_Toc84334980"/>
      <w:r w:rsidRPr="001D386E">
        <w:t>6.3</w:t>
      </w:r>
      <w:r>
        <w:t>A.4.1.2</w:t>
      </w:r>
      <w:r w:rsidRPr="001D386E">
        <w:tab/>
        <w:t>Relative power tolerance</w:t>
      </w:r>
      <w:bookmarkEnd w:id="2399"/>
      <w:bookmarkEnd w:id="2400"/>
      <w:bookmarkEnd w:id="2401"/>
      <w:bookmarkEnd w:id="2402"/>
      <w:bookmarkEnd w:id="2403"/>
      <w:bookmarkEnd w:id="2404"/>
      <w:bookmarkEnd w:id="2405"/>
      <w:bookmarkEnd w:id="2406"/>
      <w:bookmarkEnd w:id="2407"/>
      <w:bookmarkEnd w:id="2408"/>
    </w:p>
    <w:p w14:paraId="77F127EF" w14:textId="77777777" w:rsidR="00782BFB" w:rsidRPr="001D386E" w:rsidRDefault="00782BFB" w:rsidP="006A678A">
      <w:pPr>
        <w:pStyle w:val="H6"/>
      </w:pPr>
      <w:r w:rsidRPr="001D386E">
        <w:t>6.3</w:t>
      </w:r>
      <w:r>
        <w:t>A.4.1.2.1</w:t>
      </w:r>
      <w:r w:rsidRPr="001D386E">
        <w:tab/>
        <w:t>Minimum requirements</w:t>
      </w:r>
    </w:p>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 xml:space="preserve">transmission on both </w:t>
      </w:r>
      <w:r w:rsidRPr="001D386E">
        <w:lastRenderedPageBreak/>
        <w:t>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409" w:name="_Toc59650101"/>
      <w:bookmarkStart w:id="2410" w:name="_Toc61357364"/>
      <w:bookmarkStart w:id="2411" w:name="_Toc61359138"/>
      <w:bookmarkStart w:id="2412" w:name="_Toc67916076"/>
      <w:bookmarkStart w:id="2413" w:name="_Toc75533620"/>
      <w:bookmarkStart w:id="2414" w:name="_Toc75819506"/>
      <w:bookmarkStart w:id="2415" w:name="_Toc76508350"/>
      <w:bookmarkStart w:id="2416" w:name="_Toc76717300"/>
      <w:bookmarkStart w:id="2417" w:name="_Toc83293942"/>
      <w:bookmarkStart w:id="2418" w:name="_Toc84334981"/>
      <w:r w:rsidRPr="001D386E">
        <w:t>6.3</w:t>
      </w:r>
      <w:r>
        <w:t>A.4.1</w:t>
      </w:r>
      <w:r w:rsidRPr="001D386E">
        <w:t>.3</w:t>
      </w:r>
      <w:r w:rsidRPr="001D386E">
        <w:tab/>
        <w:t>Aggregate power control tolerance</w:t>
      </w:r>
      <w:bookmarkEnd w:id="2409"/>
      <w:bookmarkEnd w:id="2410"/>
      <w:bookmarkEnd w:id="2411"/>
      <w:bookmarkEnd w:id="2412"/>
      <w:bookmarkEnd w:id="2413"/>
      <w:bookmarkEnd w:id="2414"/>
      <w:bookmarkEnd w:id="2415"/>
      <w:bookmarkEnd w:id="2416"/>
      <w:bookmarkEnd w:id="2417"/>
      <w:bookmarkEnd w:id="2418"/>
    </w:p>
    <w:p w14:paraId="7A8AC10C" w14:textId="7AE34D1C" w:rsidR="00813591" w:rsidRPr="000E1A9F" w:rsidRDefault="00813591" w:rsidP="00813591">
      <w:bookmarkStart w:id="2419" w:name="_Toc61357365"/>
      <w:bookmarkStart w:id="2420" w:name="_Toc61359139"/>
      <w:bookmarkStart w:id="2421" w:name="_Toc67916077"/>
      <w:bookmarkStart w:id="2422" w:name="_Toc75533621"/>
      <w:bookmarkStart w:id="2423" w:name="_Toc75819507"/>
      <w:bookmarkStart w:id="2424" w:name="_Toc76508351"/>
      <w:bookmarkStart w:id="2425" w:name="_Toc76717301"/>
      <w:bookmarkStart w:id="2426" w:name="_Toc21344320"/>
      <w:bookmarkStart w:id="2427" w:name="_Toc29801806"/>
      <w:bookmarkStart w:id="2428" w:name="_Toc29802230"/>
      <w:bookmarkStart w:id="2429" w:name="_Toc29802855"/>
      <w:bookmarkStart w:id="2430" w:name="_Toc36107597"/>
      <w:bookmarkStart w:id="2431" w:name="_Toc37251363"/>
      <w:bookmarkStart w:id="2432" w:name="_Toc45888199"/>
      <w:bookmarkStart w:id="2433" w:name="_Toc45888798"/>
      <w:bookmarkStart w:id="2434" w:name="_Toc59650103"/>
      <w:bookmarkEnd w:id="2381"/>
      <w:bookmarkEnd w:id="2382"/>
      <w:bookmarkEnd w:id="2383"/>
      <w:bookmarkEnd w:id="2384"/>
      <w:bookmarkEnd w:id="2385"/>
      <w:bookmarkEnd w:id="2386"/>
      <w:bookmarkEnd w:id="2387"/>
      <w:bookmarkEnd w:id="2388"/>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435" w:name="_Toc83293943"/>
      <w:bookmarkStart w:id="2436" w:name="_Toc84334982"/>
      <w:r w:rsidRPr="001C0CC4">
        <w:t>6.3A.4.2</w:t>
      </w:r>
      <w:r w:rsidRPr="001C0CC4">
        <w:tab/>
        <w:t>Power control for int</w:t>
      </w:r>
      <w:r>
        <w:t>ra</w:t>
      </w:r>
      <w:r w:rsidRPr="001C0CC4">
        <w:t xml:space="preserve">-band </w:t>
      </w:r>
      <w:r>
        <w:t xml:space="preserve">non-contiguous </w:t>
      </w:r>
      <w:r w:rsidRPr="001C0CC4">
        <w:t>CA</w:t>
      </w:r>
      <w:bookmarkEnd w:id="2419"/>
      <w:bookmarkEnd w:id="2420"/>
      <w:bookmarkEnd w:id="2421"/>
      <w:bookmarkEnd w:id="2422"/>
      <w:bookmarkEnd w:id="2423"/>
      <w:bookmarkEnd w:id="2424"/>
      <w:bookmarkEnd w:id="2425"/>
      <w:bookmarkEnd w:id="2435"/>
      <w:bookmarkEnd w:id="2436"/>
    </w:p>
    <w:p w14:paraId="54FA2AC8" w14:textId="77777777" w:rsidR="00BB43BA" w:rsidRPr="001D386E" w:rsidRDefault="00BB43BA" w:rsidP="00BB43BA">
      <w:pPr>
        <w:pStyle w:val="Heading4"/>
      </w:pPr>
      <w:bookmarkStart w:id="2437" w:name="_Toc61357366"/>
      <w:bookmarkStart w:id="2438" w:name="_Toc61359140"/>
      <w:bookmarkStart w:id="2439" w:name="_Toc67916078"/>
      <w:bookmarkStart w:id="2440" w:name="_Toc75533622"/>
      <w:bookmarkStart w:id="2441" w:name="_Toc75819508"/>
      <w:bookmarkStart w:id="2442" w:name="_Toc76508352"/>
      <w:bookmarkStart w:id="2443" w:name="_Toc76717302"/>
      <w:bookmarkStart w:id="2444" w:name="_Toc83293944"/>
      <w:bookmarkStart w:id="2445" w:name="_Toc84334983"/>
      <w:r w:rsidRPr="001D386E">
        <w:t>6.3</w:t>
      </w:r>
      <w:r>
        <w:t>A.4.2</w:t>
      </w:r>
      <w:r w:rsidRPr="001D386E">
        <w:t>.1</w:t>
      </w:r>
      <w:r w:rsidRPr="001D386E">
        <w:tab/>
        <w:t>Absolute power tolerance</w:t>
      </w:r>
      <w:bookmarkEnd w:id="2437"/>
      <w:bookmarkEnd w:id="2438"/>
      <w:bookmarkEnd w:id="2439"/>
      <w:bookmarkEnd w:id="2440"/>
      <w:bookmarkEnd w:id="2441"/>
      <w:bookmarkEnd w:id="2442"/>
      <w:bookmarkEnd w:id="2443"/>
      <w:bookmarkEnd w:id="2444"/>
      <w:bookmarkEnd w:id="2445"/>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446" w:name="_Toc61357367"/>
      <w:bookmarkStart w:id="2447" w:name="_Toc61359141"/>
      <w:bookmarkStart w:id="2448" w:name="_Toc67916079"/>
      <w:bookmarkStart w:id="2449" w:name="_Toc75533623"/>
      <w:bookmarkStart w:id="2450" w:name="_Toc75819509"/>
      <w:bookmarkStart w:id="2451" w:name="_Toc76508353"/>
      <w:bookmarkStart w:id="2452" w:name="_Toc76717303"/>
      <w:bookmarkStart w:id="2453" w:name="_Toc83293945"/>
      <w:bookmarkStart w:id="2454" w:name="_Toc84334984"/>
      <w:r w:rsidRPr="001D386E">
        <w:t>6.3</w:t>
      </w:r>
      <w:r>
        <w:t>A.4.2</w:t>
      </w:r>
      <w:r w:rsidRPr="001D386E">
        <w:t>.1</w:t>
      </w:r>
      <w:r>
        <w:t>.1</w:t>
      </w:r>
      <w:r w:rsidRPr="001D386E">
        <w:tab/>
      </w:r>
      <w:r w:rsidRPr="001D386E">
        <w:tab/>
        <w:t>Minimum requirements</w:t>
      </w:r>
      <w:bookmarkEnd w:id="2446"/>
      <w:bookmarkEnd w:id="2447"/>
      <w:bookmarkEnd w:id="2448"/>
      <w:bookmarkEnd w:id="2449"/>
      <w:bookmarkEnd w:id="2450"/>
      <w:bookmarkEnd w:id="2451"/>
      <w:bookmarkEnd w:id="2452"/>
      <w:bookmarkEnd w:id="2453"/>
      <w:bookmarkEnd w:id="2454"/>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455" w:name="_Toc61357368"/>
      <w:bookmarkStart w:id="2456" w:name="_Toc61359142"/>
      <w:bookmarkStart w:id="2457" w:name="_Toc67916080"/>
      <w:bookmarkStart w:id="2458" w:name="_Toc75533624"/>
      <w:bookmarkStart w:id="2459" w:name="_Toc75819510"/>
      <w:bookmarkStart w:id="2460" w:name="_Toc76508354"/>
      <w:bookmarkStart w:id="2461" w:name="_Toc76717304"/>
      <w:bookmarkStart w:id="2462" w:name="_Toc83293946"/>
      <w:bookmarkStart w:id="2463" w:name="_Toc84334985"/>
      <w:r w:rsidRPr="001D386E">
        <w:t>6.3</w:t>
      </w:r>
      <w:r>
        <w:t>A.4.2.2</w:t>
      </w:r>
      <w:r w:rsidRPr="001D386E">
        <w:tab/>
        <w:t>Relative power tolerance</w:t>
      </w:r>
      <w:bookmarkEnd w:id="2455"/>
      <w:bookmarkEnd w:id="2456"/>
      <w:bookmarkEnd w:id="2457"/>
      <w:bookmarkEnd w:id="2458"/>
      <w:bookmarkEnd w:id="2459"/>
      <w:bookmarkEnd w:id="2460"/>
      <w:bookmarkEnd w:id="2461"/>
      <w:bookmarkEnd w:id="2462"/>
      <w:bookmarkEnd w:id="2463"/>
    </w:p>
    <w:p w14:paraId="0D6F88D7" w14:textId="77777777" w:rsidR="00BB43BA" w:rsidRPr="001D386E" w:rsidRDefault="00BB43BA" w:rsidP="00BB43BA">
      <w:pPr>
        <w:pStyle w:val="Heading5"/>
      </w:pPr>
      <w:bookmarkStart w:id="2464" w:name="_Toc61357369"/>
      <w:bookmarkStart w:id="2465" w:name="_Toc61359143"/>
      <w:bookmarkStart w:id="2466" w:name="_Toc67916081"/>
      <w:bookmarkStart w:id="2467" w:name="_Toc75533625"/>
      <w:bookmarkStart w:id="2468" w:name="_Toc75819511"/>
      <w:bookmarkStart w:id="2469" w:name="_Toc76508355"/>
      <w:bookmarkStart w:id="2470" w:name="_Toc76717305"/>
      <w:bookmarkStart w:id="2471" w:name="_Toc83293947"/>
      <w:bookmarkStart w:id="2472" w:name="_Toc84334986"/>
      <w:r w:rsidRPr="001D386E">
        <w:t>6.3</w:t>
      </w:r>
      <w:r>
        <w:t>A.4.2.2.1</w:t>
      </w:r>
      <w:r w:rsidRPr="001D386E">
        <w:tab/>
        <w:t>Minimum requirements</w:t>
      </w:r>
      <w:bookmarkEnd w:id="2464"/>
      <w:bookmarkEnd w:id="2465"/>
      <w:bookmarkEnd w:id="2466"/>
      <w:bookmarkEnd w:id="2467"/>
      <w:bookmarkEnd w:id="2468"/>
      <w:bookmarkEnd w:id="2469"/>
      <w:bookmarkEnd w:id="2470"/>
      <w:bookmarkEnd w:id="2471"/>
      <w:bookmarkEnd w:id="2472"/>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473" w:name="_Toc61357370"/>
      <w:bookmarkStart w:id="2474" w:name="_Toc61359144"/>
      <w:bookmarkStart w:id="2475" w:name="_Toc67916082"/>
      <w:bookmarkStart w:id="2476" w:name="_Toc75533626"/>
      <w:bookmarkStart w:id="2477" w:name="_Toc75819512"/>
      <w:bookmarkStart w:id="2478" w:name="_Toc76508356"/>
      <w:bookmarkStart w:id="2479" w:name="_Toc76717306"/>
      <w:bookmarkStart w:id="2480" w:name="_Toc83293948"/>
      <w:bookmarkStart w:id="2481" w:name="_Toc84334987"/>
      <w:r w:rsidRPr="001D386E">
        <w:lastRenderedPageBreak/>
        <w:t>6.3</w:t>
      </w:r>
      <w:r>
        <w:t>A.4.2.3</w:t>
      </w:r>
      <w:r w:rsidRPr="001D386E">
        <w:tab/>
        <w:t>Aggregate power control tolerance</w:t>
      </w:r>
      <w:bookmarkEnd w:id="2473"/>
      <w:bookmarkEnd w:id="2474"/>
      <w:bookmarkEnd w:id="2475"/>
      <w:bookmarkEnd w:id="2476"/>
      <w:bookmarkEnd w:id="2477"/>
      <w:bookmarkEnd w:id="2478"/>
      <w:bookmarkEnd w:id="2479"/>
      <w:bookmarkEnd w:id="2480"/>
      <w:bookmarkEnd w:id="2481"/>
    </w:p>
    <w:p w14:paraId="1D0A0C28" w14:textId="3280FC24" w:rsidR="00813591" w:rsidRPr="00A1115A" w:rsidRDefault="00813591" w:rsidP="00813591">
      <w:bookmarkStart w:id="2482" w:name="_Toc61357371"/>
      <w:bookmarkStart w:id="2483" w:name="_Toc61359145"/>
      <w:bookmarkStart w:id="2484" w:name="_Toc67916083"/>
      <w:bookmarkStart w:id="2485" w:name="_Toc75533627"/>
      <w:bookmarkStart w:id="2486" w:name="_Toc75819513"/>
      <w:bookmarkStart w:id="2487" w:name="_Toc76508357"/>
      <w:bookmarkStart w:id="2488"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489" w:name="_Toc83293949"/>
      <w:bookmarkStart w:id="2490" w:name="_Toc84334988"/>
      <w:r w:rsidRPr="001C0CC4">
        <w:t>6.3A.4.3</w:t>
      </w:r>
      <w:r w:rsidRPr="001C0CC4">
        <w:tab/>
        <w:t>Power control for inter-band CA</w:t>
      </w:r>
      <w:bookmarkEnd w:id="2426"/>
      <w:bookmarkEnd w:id="2427"/>
      <w:bookmarkEnd w:id="2428"/>
      <w:bookmarkEnd w:id="2429"/>
      <w:bookmarkEnd w:id="2430"/>
      <w:bookmarkEnd w:id="2431"/>
      <w:bookmarkEnd w:id="2432"/>
      <w:bookmarkEnd w:id="2433"/>
      <w:bookmarkEnd w:id="2434"/>
      <w:bookmarkEnd w:id="2482"/>
      <w:bookmarkEnd w:id="2483"/>
      <w:bookmarkEnd w:id="2484"/>
      <w:bookmarkEnd w:id="2485"/>
      <w:bookmarkEnd w:id="2486"/>
      <w:bookmarkEnd w:id="2487"/>
      <w:bookmarkEnd w:id="2488"/>
      <w:bookmarkEnd w:id="2489"/>
      <w:bookmarkEnd w:id="2490"/>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491" w:name="_Toc45888200"/>
      <w:bookmarkStart w:id="2492" w:name="_Toc45888799"/>
      <w:bookmarkStart w:id="2493" w:name="_Toc59650104"/>
      <w:bookmarkStart w:id="2494" w:name="_Toc61357372"/>
      <w:bookmarkStart w:id="2495" w:name="_Toc61359146"/>
      <w:bookmarkStart w:id="2496" w:name="_Toc67916084"/>
      <w:bookmarkStart w:id="2497" w:name="_Toc75533628"/>
      <w:bookmarkStart w:id="2498" w:name="_Toc75819514"/>
      <w:bookmarkStart w:id="2499" w:name="_Toc76508358"/>
      <w:bookmarkStart w:id="2500" w:name="_Toc76717308"/>
      <w:bookmarkStart w:id="2501" w:name="_Toc83293950"/>
      <w:bookmarkStart w:id="2502" w:name="_Toc84334989"/>
      <w:bookmarkStart w:id="2503" w:name="_Toc21344321"/>
      <w:bookmarkStart w:id="2504" w:name="_Toc29801807"/>
      <w:bookmarkStart w:id="2505" w:name="_Toc29802231"/>
      <w:bookmarkStart w:id="2506" w:name="_Toc29802856"/>
      <w:bookmarkStart w:id="2507" w:name="_Toc36107598"/>
      <w:bookmarkStart w:id="2508" w:name="_Toc37251364"/>
      <w:r>
        <w:t>6.3A.4.4</w:t>
      </w:r>
      <w:r>
        <w:tab/>
      </w:r>
      <w:bookmarkEnd w:id="2491"/>
      <w:bookmarkEnd w:id="2492"/>
      <w:r>
        <w:t>Void</w:t>
      </w:r>
      <w:bookmarkEnd w:id="2493"/>
      <w:bookmarkEnd w:id="2494"/>
      <w:bookmarkEnd w:id="2495"/>
      <w:bookmarkEnd w:id="2496"/>
      <w:bookmarkEnd w:id="2497"/>
      <w:bookmarkEnd w:id="2498"/>
      <w:bookmarkEnd w:id="2499"/>
      <w:bookmarkEnd w:id="2500"/>
      <w:bookmarkEnd w:id="2501"/>
      <w:bookmarkEnd w:id="2502"/>
    </w:p>
    <w:p w14:paraId="647E6992" w14:textId="77777777" w:rsidR="00101541" w:rsidRPr="001C0CC4" w:rsidRDefault="00101541" w:rsidP="00101541">
      <w:pPr>
        <w:pStyle w:val="Heading2"/>
        <w:ind w:left="0" w:firstLine="0"/>
      </w:pPr>
      <w:bookmarkStart w:id="2509" w:name="_Toc45888206"/>
      <w:bookmarkStart w:id="2510" w:name="_Toc45888805"/>
      <w:bookmarkStart w:id="2511" w:name="_Toc67916085"/>
      <w:bookmarkStart w:id="2512" w:name="_Toc75533629"/>
      <w:bookmarkStart w:id="2513" w:name="_Toc75819515"/>
      <w:bookmarkStart w:id="2514" w:name="_Toc76508359"/>
      <w:bookmarkStart w:id="2515" w:name="_Toc76717309"/>
      <w:bookmarkStart w:id="2516" w:name="_Toc83293951"/>
      <w:bookmarkStart w:id="2517" w:name="_Toc84334990"/>
      <w:bookmarkStart w:id="2518" w:name="_Toc45888208"/>
      <w:bookmarkStart w:id="2519" w:name="_Toc45888807"/>
      <w:bookmarkStart w:id="2520" w:name="_Toc59650107"/>
      <w:bookmarkStart w:id="2521" w:name="_Toc61357375"/>
      <w:bookmarkStart w:id="2522" w:name="_Toc61359149"/>
      <w:r w:rsidRPr="001C0CC4">
        <w:t>6.3</w:t>
      </w:r>
      <w:r>
        <w:t>B</w:t>
      </w:r>
      <w:r w:rsidRPr="001C0CC4">
        <w:tab/>
        <w:t xml:space="preserve">Output power dynamics for </w:t>
      </w:r>
      <w:r>
        <w:t>NR-DC</w:t>
      </w:r>
      <w:bookmarkEnd w:id="2509"/>
      <w:bookmarkEnd w:id="2510"/>
      <w:bookmarkEnd w:id="2511"/>
      <w:bookmarkEnd w:id="2512"/>
      <w:bookmarkEnd w:id="2513"/>
      <w:bookmarkEnd w:id="2514"/>
      <w:bookmarkEnd w:id="2515"/>
      <w:bookmarkEnd w:id="2516"/>
      <w:bookmarkEnd w:id="2517"/>
    </w:p>
    <w:p w14:paraId="60A4F6CE" w14:textId="77777777" w:rsidR="00101541" w:rsidRDefault="00101541" w:rsidP="00101541">
      <w:pPr>
        <w:rPr>
          <w:lang w:eastAsia="zh-CN"/>
        </w:rPr>
      </w:pPr>
      <w:bookmarkStart w:id="2523" w:name="_Toc45888207"/>
      <w:bookmarkStart w:id="2524"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525" w:name="_Toc67916086"/>
      <w:bookmarkStart w:id="2526" w:name="_Toc75533630"/>
      <w:bookmarkStart w:id="2527" w:name="_Toc75819516"/>
      <w:bookmarkStart w:id="2528" w:name="_Toc76508360"/>
      <w:bookmarkStart w:id="2529" w:name="_Toc76717310"/>
      <w:bookmarkStart w:id="2530" w:name="_Toc83293952"/>
      <w:bookmarkStart w:id="2531" w:name="_Toc84334991"/>
      <w:r w:rsidRPr="001C0CC4">
        <w:t>6.3</w:t>
      </w:r>
      <w:r>
        <w:rPr>
          <w:rFonts w:hint="eastAsia"/>
          <w:lang w:eastAsia="zh-CN"/>
        </w:rPr>
        <w:t>C</w:t>
      </w:r>
      <w:r w:rsidRPr="001C0CC4">
        <w:tab/>
        <w:t xml:space="preserve">Output power dynamics for </w:t>
      </w:r>
      <w:r>
        <w:rPr>
          <w:rFonts w:hint="eastAsia"/>
          <w:lang w:eastAsia="zh-CN"/>
        </w:rPr>
        <w:t>SUL</w:t>
      </w:r>
      <w:bookmarkEnd w:id="2523"/>
      <w:bookmarkEnd w:id="2524"/>
      <w:bookmarkEnd w:id="2525"/>
      <w:bookmarkEnd w:id="2526"/>
      <w:bookmarkEnd w:id="2527"/>
      <w:bookmarkEnd w:id="2528"/>
      <w:bookmarkEnd w:id="2529"/>
      <w:bookmarkEnd w:id="2530"/>
      <w:bookmarkEnd w:id="2531"/>
    </w:p>
    <w:p w14:paraId="06FF594F" w14:textId="77777777" w:rsidR="00EF4552" w:rsidRPr="001C0CC4" w:rsidRDefault="00EF4552" w:rsidP="006A678A">
      <w:pPr>
        <w:pStyle w:val="Heading3"/>
      </w:pPr>
      <w:bookmarkStart w:id="2532" w:name="_Toc67916087"/>
      <w:bookmarkStart w:id="2533" w:name="_Toc75533631"/>
      <w:bookmarkStart w:id="2534" w:name="_Toc75819517"/>
      <w:bookmarkStart w:id="2535" w:name="_Toc76508361"/>
      <w:bookmarkStart w:id="2536" w:name="_Toc76717311"/>
      <w:bookmarkStart w:id="2537" w:name="_Toc83293953"/>
      <w:bookmarkStart w:id="2538" w:name="_Toc84334992"/>
      <w:r w:rsidRPr="001C0CC4">
        <w:t>6.3</w:t>
      </w:r>
      <w:r>
        <w:t>C</w:t>
      </w:r>
      <w:r w:rsidRPr="001C0CC4">
        <w:t>.1</w:t>
      </w:r>
      <w:r w:rsidRPr="001C0CC4">
        <w:tab/>
      </w:r>
      <w:r>
        <w:t>Void</w:t>
      </w:r>
      <w:bookmarkEnd w:id="2518"/>
      <w:bookmarkEnd w:id="2519"/>
      <w:bookmarkEnd w:id="2520"/>
      <w:bookmarkEnd w:id="2521"/>
      <w:bookmarkEnd w:id="2522"/>
      <w:bookmarkEnd w:id="2532"/>
      <w:bookmarkEnd w:id="2533"/>
      <w:bookmarkEnd w:id="2534"/>
      <w:bookmarkEnd w:id="2535"/>
      <w:bookmarkEnd w:id="2536"/>
      <w:bookmarkEnd w:id="2537"/>
      <w:bookmarkEnd w:id="2538"/>
    </w:p>
    <w:p w14:paraId="0D11D031" w14:textId="77777777" w:rsidR="00EF4552" w:rsidRPr="001C0CC4" w:rsidRDefault="00EF4552" w:rsidP="006A678A">
      <w:pPr>
        <w:pStyle w:val="Heading3"/>
      </w:pPr>
      <w:bookmarkStart w:id="2539" w:name="_Toc45888209"/>
      <w:bookmarkStart w:id="2540" w:name="_Toc45888808"/>
      <w:bookmarkStart w:id="2541" w:name="_Toc59650108"/>
      <w:bookmarkStart w:id="2542" w:name="_Toc61357376"/>
      <w:bookmarkStart w:id="2543" w:name="_Toc61359150"/>
      <w:bookmarkStart w:id="2544" w:name="_Toc67916088"/>
      <w:bookmarkStart w:id="2545" w:name="_Toc75533632"/>
      <w:bookmarkStart w:id="2546" w:name="_Toc75819518"/>
      <w:bookmarkStart w:id="2547" w:name="_Toc76508362"/>
      <w:bookmarkStart w:id="2548" w:name="_Toc76717312"/>
      <w:bookmarkStart w:id="2549" w:name="_Toc83293954"/>
      <w:bookmarkStart w:id="2550" w:name="_Toc84334993"/>
      <w:r w:rsidRPr="001C0CC4">
        <w:t>6.3</w:t>
      </w:r>
      <w:r>
        <w:t>C</w:t>
      </w:r>
      <w:r w:rsidRPr="001C0CC4">
        <w:t>.2</w:t>
      </w:r>
      <w:r w:rsidRPr="001C0CC4">
        <w:tab/>
      </w:r>
      <w:r>
        <w:t>Void</w:t>
      </w:r>
      <w:bookmarkEnd w:id="2539"/>
      <w:bookmarkEnd w:id="2540"/>
      <w:bookmarkEnd w:id="2541"/>
      <w:bookmarkEnd w:id="2542"/>
      <w:bookmarkEnd w:id="2543"/>
      <w:bookmarkEnd w:id="2544"/>
      <w:bookmarkEnd w:id="2545"/>
      <w:bookmarkEnd w:id="2546"/>
      <w:bookmarkEnd w:id="2547"/>
      <w:bookmarkEnd w:id="2548"/>
      <w:bookmarkEnd w:id="2549"/>
      <w:bookmarkEnd w:id="2550"/>
    </w:p>
    <w:p w14:paraId="7F6CACE2" w14:textId="77777777" w:rsidR="00EF4552" w:rsidRDefault="00EF4552" w:rsidP="006A678A">
      <w:pPr>
        <w:pStyle w:val="Heading3"/>
        <w:rPr>
          <w:lang w:eastAsia="zh-CN"/>
        </w:rPr>
      </w:pPr>
      <w:bookmarkStart w:id="2551" w:name="_Toc45888210"/>
      <w:bookmarkStart w:id="2552" w:name="_Toc45888809"/>
      <w:bookmarkStart w:id="2553" w:name="_Toc59650109"/>
      <w:bookmarkStart w:id="2554" w:name="_Toc61357377"/>
      <w:bookmarkStart w:id="2555" w:name="_Toc61359151"/>
      <w:bookmarkStart w:id="2556" w:name="_Toc67916089"/>
      <w:bookmarkStart w:id="2557" w:name="_Toc75533633"/>
      <w:bookmarkStart w:id="2558" w:name="_Toc75819519"/>
      <w:bookmarkStart w:id="2559" w:name="_Toc76508363"/>
      <w:bookmarkStart w:id="2560" w:name="_Toc76717313"/>
      <w:bookmarkStart w:id="2561" w:name="_Toc83293955"/>
      <w:bookmarkStart w:id="2562" w:name="_Toc84334994"/>
      <w:r w:rsidRPr="001C0CC4">
        <w:t>6.3</w:t>
      </w:r>
      <w:r>
        <w:t>C</w:t>
      </w:r>
      <w:r w:rsidRPr="001C0CC4">
        <w:t>.3</w:t>
      </w:r>
      <w:r w:rsidRPr="001C0CC4">
        <w:tab/>
        <w:t xml:space="preserve">Transmit ON/OFF time mask for </w:t>
      </w:r>
      <w:r>
        <w:t>SUL</w:t>
      </w:r>
      <w:bookmarkEnd w:id="2551"/>
      <w:bookmarkEnd w:id="2552"/>
      <w:bookmarkEnd w:id="2553"/>
      <w:bookmarkEnd w:id="2554"/>
      <w:bookmarkEnd w:id="2555"/>
      <w:bookmarkEnd w:id="2556"/>
      <w:bookmarkEnd w:id="2557"/>
      <w:bookmarkEnd w:id="2558"/>
      <w:bookmarkEnd w:id="2559"/>
      <w:bookmarkEnd w:id="2560"/>
      <w:bookmarkEnd w:id="2561"/>
      <w:bookmarkEnd w:id="2562"/>
    </w:p>
    <w:p w14:paraId="07314614" w14:textId="77777777" w:rsidR="00EF4552" w:rsidRPr="00D02F39" w:rsidRDefault="00EF4552" w:rsidP="006A678A">
      <w:pPr>
        <w:pStyle w:val="Heading4"/>
        <w:rPr>
          <w:noProof/>
        </w:rPr>
      </w:pPr>
      <w:bookmarkStart w:id="2563" w:name="_Toc45888211"/>
      <w:bookmarkStart w:id="2564" w:name="_Toc45888810"/>
      <w:bookmarkStart w:id="2565" w:name="_Toc59650110"/>
      <w:bookmarkStart w:id="2566" w:name="_Toc61357378"/>
      <w:bookmarkStart w:id="2567" w:name="_Toc61359152"/>
      <w:bookmarkStart w:id="2568" w:name="_Toc67916090"/>
      <w:bookmarkStart w:id="2569" w:name="_Toc75533634"/>
      <w:bookmarkStart w:id="2570" w:name="_Toc75819520"/>
      <w:bookmarkStart w:id="2571" w:name="_Toc76508364"/>
      <w:bookmarkStart w:id="2572" w:name="_Toc76717314"/>
      <w:bookmarkStart w:id="2573" w:name="_Toc83293956"/>
      <w:bookmarkStart w:id="2574"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563"/>
      <w:bookmarkEnd w:id="2564"/>
      <w:bookmarkEnd w:id="2565"/>
      <w:bookmarkEnd w:id="2566"/>
      <w:bookmarkEnd w:id="2567"/>
      <w:bookmarkEnd w:id="2568"/>
      <w:bookmarkEnd w:id="2569"/>
      <w:bookmarkEnd w:id="2570"/>
      <w:bookmarkEnd w:id="2571"/>
      <w:bookmarkEnd w:id="2572"/>
      <w:bookmarkEnd w:id="2573"/>
      <w:bookmarkEnd w:id="2574"/>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27BDF78D" w:rsidR="00EF4552" w:rsidRDefault="00EF4552" w:rsidP="00EF4552">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3DCEA8BA" w14:textId="0D9385D3" w:rsidR="000448D2" w:rsidRDefault="000448D2" w:rsidP="00EF4552">
      <w:pPr>
        <w:rPr>
          <w:lang w:eastAsia="zh-CN"/>
        </w:rPr>
      </w:pPr>
      <w:r w:rsidRPr="001931D4">
        <w:rPr>
          <w:lang w:eastAsia="zh-CN"/>
        </w:rPr>
        <w:t>When switching from</w:t>
      </w:r>
      <w:r>
        <w:rPr>
          <w:lang w:eastAsia="zh-CN"/>
        </w:rPr>
        <w:t xml:space="preserve"> </w:t>
      </w:r>
      <w:r w:rsidRPr="001931D4">
        <w:rPr>
          <w:lang w:eastAsia="zh-CN"/>
        </w:rPr>
        <w:t>one carrier to another, if there is no uplink transmission scheduled or configured on the switch-from carrier for at least the duration of the switching period (X µs) before the point in time the UE is scheduled or configured to start the transmission on the</w:t>
      </w:r>
      <w:r>
        <w:rPr>
          <w:lang w:eastAsia="zh-CN"/>
        </w:rPr>
        <w:t xml:space="preserve"> </w:t>
      </w:r>
      <w:r w:rsidRPr="001931D4">
        <w:rPr>
          <w:lang w:eastAsia="zh-CN"/>
        </w:rPr>
        <w:t xml:space="preserve">switch-to carrier, the switching period is fully contained in the time period between the end of the transmission on the switch-from carrier and the start of the transmission on the switch-to carrier. In addition, the RRC signalling </w:t>
      </w:r>
      <w:r w:rsidRPr="001931D4">
        <w:rPr>
          <w:i/>
          <w:iCs/>
          <w:lang w:eastAsia="zh-CN"/>
        </w:rPr>
        <w:t>uplinkTxSwitchingPeriodLocation</w:t>
      </w:r>
      <w:r w:rsidRPr="001931D4">
        <w:rPr>
          <w:lang w:eastAsia="zh-CN"/>
        </w:rPr>
        <w:t xml:space="preserve"> does not take effect in this case.</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r>
        <w:lastRenderedPageBreak/>
        <w:t>Figure</w:t>
      </w:r>
      <w:r>
        <w:rPr>
          <w:rFonts w:hint="eastAsia"/>
          <w:lang w:eastAsia="zh-CN"/>
        </w:rPr>
        <w:t xml:space="preserve"> </w:t>
      </w:r>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2753D389" w14:textId="77777777" w:rsidR="000448D2" w:rsidRDefault="000448D2" w:rsidP="00EF4552">
      <w:pPr>
        <w:rPr>
          <w:lang w:eastAsia="zh-CN"/>
        </w:rPr>
      </w:pPr>
    </w:p>
    <w:p w14:paraId="17F457CD" w14:textId="77777777" w:rsidR="000448D2" w:rsidRPr="00116741" w:rsidRDefault="000448D2" w:rsidP="000448D2">
      <w:pPr>
        <w:rPr>
          <w:lang w:val="en-US"/>
        </w:rPr>
      </w:pPr>
      <w:r>
        <w:rPr>
          <w:lang w:val="en-US"/>
        </w:rPr>
        <w:t>The following applies for the uplink switching case specified in clause 6.1.6.3 of [10] when the configuration of the location of the switching period by</w:t>
      </w:r>
      <w:r>
        <w:t xml:space="preserve"> </w:t>
      </w:r>
      <w:r>
        <w:rPr>
          <w:i/>
        </w:rPr>
        <w:t xml:space="preserve">uplinkTxSwitchingPeriodLocation </w:t>
      </w:r>
      <w:r>
        <w:rPr>
          <w:iCs/>
        </w:rPr>
        <w:t>is ignored by the UE:</w:t>
      </w:r>
    </w:p>
    <w:p w14:paraId="1742C863" w14:textId="13D909F3" w:rsidR="000448D2" w:rsidRDefault="000448D2" w:rsidP="000448D2">
      <w:pPr>
        <w:pStyle w:val="B10"/>
        <w:rPr>
          <w:lang w:eastAsia="zh-CN"/>
        </w:rPr>
      </w:pPr>
      <w:r>
        <w:rPr>
          <w:lang w:bidi="bn-IN"/>
        </w:rPr>
        <w:t>-</w:t>
      </w:r>
      <w:r>
        <w:rPr>
          <w:lang w:bidi="bn-IN"/>
        </w:rPr>
        <w:tab/>
      </w:r>
      <w:r>
        <w:rPr>
          <w:lang w:val="en-US"/>
        </w:rPr>
        <w:t>i</w:t>
      </w:r>
      <w:r w:rsidRPr="00173C15">
        <w:rPr>
          <w:lang w:val="en-US"/>
        </w:rPr>
        <w:t>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Pr>
          <w:lang w:val="en-US"/>
        </w:rPr>
        <w:t xml:space="preserve"> </w:t>
      </w:r>
      <w:r>
        <w:t>based on higher layer configuration(s)</w:t>
      </w:r>
      <w:r>
        <w:rPr>
          <w:lang w:val="en-US"/>
        </w:rPr>
        <w:t xml:space="preserve"> or</w:t>
      </w:r>
      <w:r>
        <w:t xml:space="preserve"> DCI(s) received before </w:t>
      </w:r>
      <w:r w:rsidRPr="005545D2">
        <w:rPr>
          <w:i/>
          <w:lang w:val="en-US"/>
        </w:rPr>
        <w:t>T</w:t>
      </w:r>
      <w:r w:rsidRPr="005545D2">
        <w:rPr>
          <w:i/>
          <w:vertAlign w:val="subscript"/>
          <w:lang w:val="en-US"/>
        </w:rPr>
        <w:t>0</w:t>
      </w:r>
      <w:r>
        <w:rPr>
          <w:iCs/>
          <w:lang w:val="en-US"/>
        </w:rPr>
        <w:t xml:space="preserve"> − </w:t>
      </w:r>
      <w:r w:rsidRPr="005545D2">
        <w:rPr>
          <w:i/>
          <w:lang w:val="en-US"/>
        </w:rPr>
        <w:t>T</w:t>
      </w:r>
      <w:r>
        <w:rPr>
          <w:i/>
          <w:vertAlign w:val="subscript"/>
          <w:lang w:val="en-US"/>
        </w:rPr>
        <w:t>offset</w:t>
      </w:r>
      <w:r>
        <w:t xml:space="preserve"> </w:t>
      </w:r>
      <w:r>
        <w:rPr>
          <w:lang w:val="en-US"/>
        </w:rPr>
        <w:t xml:space="preserve">as specified in [10] and the </w:t>
      </w:r>
      <w:r w:rsidRPr="00705185">
        <w:t xml:space="preserve">UE </w:t>
      </w:r>
      <w:r w:rsidRPr="00CF27F9">
        <w:rPr>
          <w:lang w:val="en-US"/>
        </w:rPr>
        <w:t>is</w:t>
      </w:r>
      <w:r w:rsidRPr="00705185">
        <w:t xml:space="preserve"> not </w:t>
      </w:r>
      <w:r>
        <w:t xml:space="preserve">configured or </w:t>
      </w:r>
      <w:r w:rsidRPr="00705185">
        <w:rPr>
          <w:lang w:val="en-US"/>
        </w:rPr>
        <w:t xml:space="preserve">scheduled </w:t>
      </w:r>
      <w:r>
        <w:rPr>
          <w:lang w:val="en-US"/>
        </w:rPr>
        <w:t xml:space="preserve">with uplink transmissions for a duration of at least the </w:t>
      </w:r>
      <w:r w:rsidRPr="00961879">
        <w:t xml:space="preserve">uplink switching gap </w:t>
      </w:r>
      <w:r>
        <w:t xml:space="preserve">indicated by </w:t>
      </w:r>
      <w:r w:rsidRPr="00A1115A">
        <w:rPr>
          <w:bCs/>
          <w:i/>
          <w:iCs/>
        </w:rPr>
        <w:t>uplinkTxSwitchingPeriod</w:t>
      </w:r>
      <w:r>
        <w:t xml:space="preserve"> on any of the carriers before</w:t>
      </w:r>
      <w:r w:rsidRPr="00173C15">
        <w:rPr>
          <w:lang w:val="en-US"/>
        </w:rPr>
        <w:t xml:space="preserve"> </w:t>
      </w:r>
      <w:r w:rsidRPr="005545D2">
        <w:rPr>
          <w:i/>
          <w:lang w:val="en-US"/>
        </w:rPr>
        <w:t>T</w:t>
      </w:r>
      <w:r w:rsidRPr="005545D2">
        <w:rPr>
          <w:i/>
          <w:vertAlign w:val="subscript"/>
          <w:lang w:val="en-US"/>
        </w:rPr>
        <w:t>0</w:t>
      </w:r>
      <w:r>
        <w:rPr>
          <w:lang w:val="en-US"/>
        </w:rPr>
        <w:t xml:space="preserve">, transient periods of 10 </w:t>
      </w:r>
      <w:r w:rsidRPr="00116741">
        <w:rPr>
          <w:rFonts w:ascii="Symbol" w:hAnsi="Symbol"/>
          <w:lang w:val="en-US"/>
        </w:rPr>
        <w:t>m</w:t>
      </w:r>
      <w:r>
        <w:rPr>
          <w:lang w:val="en-US"/>
        </w:rPr>
        <w:t xml:space="preserve">s are located at the end of the last symbol(s) scheduled on the carriers </w:t>
      </w:r>
      <w:r>
        <w:t>before</w:t>
      </w:r>
      <w:r w:rsidRPr="00173C15">
        <w:rPr>
          <w:lang w:val="en-US"/>
        </w:rPr>
        <w:t xml:space="preserve"> </w:t>
      </w:r>
      <w:r w:rsidRPr="005545D2">
        <w:rPr>
          <w:i/>
          <w:lang w:val="en-US"/>
        </w:rPr>
        <w:t>T</w:t>
      </w:r>
      <w:r w:rsidRPr="005545D2">
        <w:rPr>
          <w:i/>
          <w:vertAlign w:val="subscript"/>
          <w:lang w:val="en-US"/>
        </w:rPr>
        <w:t>0</w:t>
      </w:r>
      <w:r>
        <w:rPr>
          <w:lang w:val="en-US"/>
        </w:rPr>
        <w:t xml:space="preserve"> and at the start of the first symbol(s) configured or scheduled at </w:t>
      </w:r>
      <w:r w:rsidRPr="005545D2">
        <w:rPr>
          <w:i/>
          <w:lang w:val="en-US"/>
        </w:rPr>
        <w:t>T</w:t>
      </w:r>
      <w:r w:rsidRPr="005545D2">
        <w:rPr>
          <w:i/>
          <w:vertAlign w:val="subscript"/>
          <w:lang w:val="en-US"/>
        </w:rPr>
        <w:t>0</w:t>
      </w:r>
      <w:r>
        <w:rPr>
          <w:iCs/>
          <w:lang w:val="en-US"/>
        </w:rPr>
        <w:t>.</w:t>
      </w:r>
    </w:p>
    <w:p w14:paraId="54DEBE76" w14:textId="77777777" w:rsidR="000448D2" w:rsidRDefault="000448D2" w:rsidP="00EF4552">
      <w:pPr>
        <w:rPr>
          <w:lang w:eastAsia="zh-CN"/>
        </w:rPr>
      </w:pPr>
    </w:p>
    <w:p w14:paraId="5FD80327" w14:textId="780E3A4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575" w:name="_Toc45888212"/>
      <w:bookmarkStart w:id="2576" w:name="_Toc45888811"/>
      <w:bookmarkStart w:id="2577" w:name="_Toc59650111"/>
      <w:bookmarkStart w:id="2578" w:name="_Toc61357379"/>
      <w:bookmarkStart w:id="2579" w:name="_Toc61359153"/>
      <w:bookmarkStart w:id="2580" w:name="_Toc67916091"/>
      <w:bookmarkStart w:id="2581" w:name="_Toc75533635"/>
      <w:bookmarkStart w:id="2582" w:name="_Toc75819521"/>
      <w:bookmarkStart w:id="2583" w:name="_Toc76508365"/>
      <w:bookmarkStart w:id="2584" w:name="_Toc76717315"/>
      <w:bookmarkStart w:id="2585" w:name="_Toc83293957"/>
      <w:bookmarkStart w:id="2586" w:name="_Toc84334996"/>
      <w:r w:rsidRPr="001C0CC4">
        <w:t>6.3D</w:t>
      </w:r>
      <w:r w:rsidRPr="001C0CC4">
        <w:tab/>
        <w:t>Output power dynamics for UL MIMO</w:t>
      </w:r>
      <w:bookmarkEnd w:id="2503"/>
      <w:bookmarkEnd w:id="2504"/>
      <w:bookmarkEnd w:id="2505"/>
      <w:bookmarkEnd w:id="2506"/>
      <w:bookmarkEnd w:id="2507"/>
      <w:bookmarkEnd w:id="2508"/>
      <w:bookmarkEnd w:id="2575"/>
      <w:bookmarkEnd w:id="2576"/>
      <w:bookmarkEnd w:id="2577"/>
      <w:bookmarkEnd w:id="2578"/>
      <w:bookmarkEnd w:id="2579"/>
      <w:bookmarkEnd w:id="2580"/>
      <w:bookmarkEnd w:id="2581"/>
      <w:bookmarkEnd w:id="2582"/>
      <w:bookmarkEnd w:id="2583"/>
      <w:bookmarkEnd w:id="2584"/>
      <w:bookmarkEnd w:id="2585"/>
      <w:bookmarkEnd w:id="2586"/>
    </w:p>
    <w:p w14:paraId="15630898" w14:textId="77777777" w:rsidR="00DC7196" w:rsidRPr="001C0CC4" w:rsidRDefault="00DC7196" w:rsidP="006A678A">
      <w:pPr>
        <w:pStyle w:val="Heading3"/>
      </w:pPr>
      <w:bookmarkStart w:id="2587" w:name="_Toc21344322"/>
      <w:bookmarkStart w:id="2588" w:name="_Toc29801808"/>
      <w:bookmarkStart w:id="2589" w:name="_Toc29802232"/>
      <w:bookmarkStart w:id="2590" w:name="_Toc29802857"/>
      <w:bookmarkStart w:id="2591" w:name="_Toc36107599"/>
      <w:bookmarkStart w:id="2592" w:name="_Toc37251365"/>
      <w:bookmarkStart w:id="2593" w:name="_Toc45888213"/>
      <w:bookmarkStart w:id="2594" w:name="_Toc45888812"/>
      <w:bookmarkStart w:id="2595" w:name="_Toc59650112"/>
      <w:bookmarkStart w:id="2596" w:name="_Toc61357380"/>
      <w:bookmarkStart w:id="2597" w:name="_Toc61359154"/>
      <w:bookmarkStart w:id="2598" w:name="_Toc67916092"/>
      <w:bookmarkStart w:id="2599" w:name="_Toc75533636"/>
      <w:bookmarkStart w:id="2600" w:name="_Toc75819522"/>
      <w:bookmarkStart w:id="2601" w:name="_Toc76508366"/>
      <w:bookmarkStart w:id="2602" w:name="_Toc76717316"/>
      <w:bookmarkStart w:id="2603" w:name="_Toc83293958"/>
      <w:bookmarkStart w:id="2604" w:name="_Toc84334997"/>
      <w:r w:rsidRPr="001C0CC4">
        <w:t>6.3D.1</w:t>
      </w:r>
      <w:r w:rsidRPr="001C0CC4">
        <w:tab/>
        <w:t>Minimum output power for UL MIMO</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605" w:name="_Toc21344323"/>
      <w:bookmarkStart w:id="2606" w:name="_Toc29801809"/>
      <w:bookmarkStart w:id="2607" w:name="_Toc29802233"/>
      <w:bookmarkStart w:id="2608" w:name="_Toc29802858"/>
      <w:bookmarkStart w:id="2609" w:name="_Toc36107600"/>
      <w:bookmarkStart w:id="2610" w:name="_Toc37251366"/>
      <w:bookmarkStart w:id="2611" w:name="_Toc45888214"/>
      <w:bookmarkStart w:id="2612" w:name="_Toc45888813"/>
      <w:bookmarkStart w:id="2613" w:name="_Toc59650113"/>
      <w:bookmarkStart w:id="2614" w:name="_Toc61357381"/>
      <w:bookmarkStart w:id="2615" w:name="_Toc61359155"/>
      <w:bookmarkStart w:id="2616" w:name="_Toc67916093"/>
      <w:bookmarkStart w:id="2617" w:name="_Toc75533637"/>
      <w:bookmarkStart w:id="2618" w:name="_Toc75819523"/>
      <w:bookmarkStart w:id="2619" w:name="_Toc76508367"/>
      <w:bookmarkStart w:id="2620" w:name="_Toc76717317"/>
      <w:bookmarkStart w:id="2621" w:name="_Toc83293959"/>
      <w:bookmarkStart w:id="2622" w:name="_Toc84334998"/>
      <w:r w:rsidRPr="001C0CC4">
        <w:t>6.3D.2</w:t>
      </w:r>
      <w:r w:rsidRPr="001C0CC4">
        <w:tab/>
        <w:t>Transmit OFF power for UL MIMO</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623" w:name="_Toc21344324"/>
      <w:bookmarkStart w:id="2624" w:name="_Toc29801810"/>
      <w:bookmarkStart w:id="2625" w:name="_Toc29802234"/>
      <w:bookmarkStart w:id="2626" w:name="_Toc29802859"/>
      <w:bookmarkStart w:id="2627" w:name="_Toc36107601"/>
      <w:bookmarkStart w:id="2628" w:name="_Toc37251367"/>
      <w:bookmarkStart w:id="2629" w:name="_Toc45888215"/>
      <w:bookmarkStart w:id="2630" w:name="_Toc45888814"/>
      <w:bookmarkStart w:id="2631" w:name="_Toc59650114"/>
      <w:bookmarkStart w:id="2632" w:name="_Toc61357382"/>
      <w:bookmarkStart w:id="2633" w:name="_Toc61359156"/>
      <w:bookmarkStart w:id="2634" w:name="_Toc67916094"/>
      <w:bookmarkStart w:id="2635" w:name="_Toc75533638"/>
      <w:bookmarkStart w:id="2636" w:name="_Toc75819524"/>
      <w:bookmarkStart w:id="2637" w:name="_Toc76508368"/>
      <w:bookmarkStart w:id="2638" w:name="_Toc76717318"/>
      <w:bookmarkStart w:id="2639" w:name="_Toc83293960"/>
      <w:bookmarkStart w:id="2640" w:name="_Toc84334999"/>
      <w:r w:rsidRPr="001C0CC4">
        <w:t>6.3D.3</w:t>
      </w:r>
      <w:r w:rsidRPr="001C0CC4">
        <w:tab/>
        <w:t>Transmit ON/OFF time mask for UL MIMO</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lastRenderedPageBreak/>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641" w:name="_Toc21344325"/>
      <w:bookmarkStart w:id="2642" w:name="_Toc29801811"/>
      <w:bookmarkStart w:id="2643" w:name="_Toc29802235"/>
      <w:bookmarkStart w:id="2644" w:name="_Toc29802860"/>
      <w:bookmarkStart w:id="2645" w:name="_Toc36107602"/>
      <w:bookmarkStart w:id="2646" w:name="_Toc37251368"/>
      <w:bookmarkStart w:id="2647" w:name="_Toc45888216"/>
      <w:bookmarkStart w:id="2648" w:name="_Toc45888815"/>
      <w:bookmarkStart w:id="2649" w:name="_Toc59650115"/>
      <w:bookmarkStart w:id="2650" w:name="_Toc61357383"/>
      <w:bookmarkStart w:id="2651" w:name="_Toc61359157"/>
      <w:bookmarkStart w:id="2652" w:name="_Toc67916095"/>
      <w:bookmarkStart w:id="2653" w:name="_Toc75533639"/>
      <w:bookmarkStart w:id="2654" w:name="_Toc75819525"/>
      <w:bookmarkStart w:id="2655" w:name="_Toc76508369"/>
      <w:bookmarkStart w:id="2656" w:name="_Toc76717319"/>
      <w:bookmarkStart w:id="2657" w:name="_Toc83293961"/>
      <w:bookmarkStart w:id="2658" w:name="_Toc84335000"/>
      <w:r w:rsidRPr="001C0CC4">
        <w:t>6.3D.4</w:t>
      </w:r>
      <w:r w:rsidRPr="001C0CC4">
        <w:tab/>
        <w:t>Power control for UL MIMO</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659" w:name="_Toc45888217"/>
      <w:bookmarkStart w:id="2660" w:name="_Toc45888816"/>
      <w:bookmarkStart w:id="2661" w:name="_Toc59650116"/>
      <w:bookmarkStart w:id="2662" w:name="_Toc61357384"/>
      <w:bookmarkStart w:id="2663" w:name="_Toc61359158"/>
      <w:bookmarkStart w:id="2664" w:name="_Toc67916096"/>
      <w:bookmarkStart w:id="2665" w:name="_Toc75533640"/>
      <w:bookmarkStart w:id="2666" w:name="_Toc75819526"/>
      <w:bookmarkStart w:id="2667" w:name="_Toc76508370"/>
      <w:bookmarkStart w:id="2668" w:name="_Toc76717320"/>
      <w:bookmarkStart w:id="2669" w:name="_Toc83293962"/>
      <w:bookmarkStart w:id="2670" w:name="_Toc84335001"/>
      <w:bookmarkStart w:id="2671" w:name="_Toc21344326"/>
      <w:bookmarkStart w:id="2672" w:name="_Toc29801812"/>
      <w:bookmarkStart w:id="2673" w:name="_Toc29802236"/>
      <w:bookmarkStart w:id="2674" w:name="_Toc29802861"/>
      <w:bookmarkStart w:id="2675" w:name="_Toc36107603"/>
      <w:bookmarkStart w:id="2676" w:name="_Toc37251369"/>
      <w:r>
        <w:t>6.3E</w:t>
      </w:r>
      <w:r w:rsidRPr="001C0CC4">
        <w:tab/>
        <w:t>Output power dynamics for</w:t>
      </w:r>
      <w:r>
        <w:t xml:space="preserve"> V2X</w:t>
      </w:r>
      <w:bookmarkEnd w:id="2659"/>
      <w:bookmarkEnd w:id="2660"/>
      <w:bookmarkEnd w:id="2661"/>
      <w:bookmarkEnd w:id="2662"/>
      <w:bookmarkEnd w:id="2663"/>
      <w:bookmarkEnd w:id="2664"/>
      <w:bookmarkEnd w:id="2665"/>
      <w:bookmarkEnd w:id="2666"/>
      <w:bookmarkEnd w:id="2667"/>
      <w:bookmarkEnd w:id="2668"/>
      <w:bookmarkEnd w:id="2669"/>
      <w:bookmarkEnd w:id="2670"/>
    </w:p>
    <w:p w14:paraId="123A5835" w14:textId="77777777" w:rsidR="0017189C" w:rsidRDefault="0017189C" w:rsidP="006A678A">
      <w:pPr>
        <w:pStyle w:val="Heading3"/>
      </w:pPr>
      <w:bookmarkStart w:id="2677" w:name="_Toc45888218"/>
      <w:bookmarkStart w:id="2678" w:name="_Toc45888817"/>
      <w:bookmarkStart w:id="2679" w:name="_Toc59650117"/>
      <w:bookmarkStart w:id="2680" w:name="_Toc61357385"/>
      <w:bookmarkStart w:id="2681" w:name="_Toc61359159"/>
      <w:bookmarkStart w:id="2682" w:name="_Toc67916097"/>
      <w:bookmarkStart w:id="2683" w:name="_Toc75533641"/>
      <w:bookmarkStart w:id="2684" w:name="_Toc75819527"/>
      <w:bookmarkStart w:id="2685" w:name="_Toc76508371"/>
      <w:bookmarkStart w:id="2686" w:name="_Toc76717321"/>
      <w:bookmarkStart w:id="2687" w:name="_Toc83293963"/>
      <w:bookmarkStart w:id="2688" w:name="_Toc84335002"/>
      <w:r>
        <w:t>6.3E</w:t>
      </w:r>
      <w:r w:rsidRPr="001C0CC4">
        <w:t>.1</w:t>
      </w:r>
      <w:r w:rsidRPr="001C0CC4">
        <w:tab/>
        <w:t>Minimum output power for</w:t>
      </w:r>
      <w:r>
        <w:t xml:space="preserve"> V2X</w:t>
      </w:r>
      <w:bookmarkEnd w:id="2677"/>
      <w:bookmarkEnd w:id="2678"/>
      <w:bookmarkEnd w:id="2679"/>
      <w:bookmarkEnd w:id="2680"/>
      <w:bookmarkEnd w:id="2681"/>
      <w:bookmarkEnd w:id="2682"/>
      <w:bookmarkEnd w:id="2683"/>
      <w:bookmarkEnd w:id="2684"/>
      <w:bookmarkEnd w:id="2685"/>
      <w:bookmarkEnd w:id="2686"/>
      <w:bookmarkEnd w:id="2687"/>
      <w:bookmarkEnd w:id="2688"/>
    </w:p>
    <w:p w14:paraId="6356AB44" w14:textId="77777777" w:rsidR="0017189C" w:rsidRPr="00226F23" w:rsidRDefault="0017189C" w:rsidP="006A678A">
      <w:pPr>
        <w:pStyle w:val="Heading4"/>
      </w:pPr>
      <w:bookmarkStart w:id="2689" w:name="_Toc45888219"/>
      <w:bookmarkStart w:id="2690" w:name="_Toc45888818"/>
      <w:bookmarkStart w:id="2691" w:name="_Toc59650118"/>
      <w:bookmarkStart w:id="2692" w:name="_Toc61357386"/>
      <w:bookmarkStart w:id="2693" w:name="_Toc61359160"/>
      <w:bookmarkStart w:id="2694" w:name="_Toc67916098"/>
      <w:bookmarkStart w:id="2695" w:name="_Toc75533642"/>
      <w:bookmarkStart w:id="2696" w:name="_Toc75819528"/>
      <w:bookmarkStart w:id="2697" w:name="_Toc76508372"/>
      <w:bookmarkStart w:id="2698" w:name="_Toc76717322"/>
      <w:bookmarkStart w:id="2699" w:name="_Toc83293964"/>
      <w:bookmarkStart w:id="2700" w:name="_Toc84335003"/>
      <w:r>
        <w:t>6.3E.1.1</w:t>
      </w:r>
      <w:r>
        <w:tab/>
        <w:t>General</w:t>
      </w:r>
      <w:bookmarkEnd w:id="2689"/>
      <w:bookmarkEnd w:id="2690"/>
      <w:bookmarkEnd w:id="2691"/>
      <w:bookmarkEnd w:id="2692"/>
      <w:bookmarkEnd w:id="2693"/>
      <w:bookmarkEnd w:id="2694"/>
      <w:bookmarkEnd w:id="2695"/>
      <w:bookmarkEnd w:id="2696"/>
      <w:bookmarkEnd w:id="2697"/>
      <w:bookmarkEnd w:id="2698"/>
      <w:bookmarkEnd w:id="2699"/>
      <w:bookmarkEnd w:id="2700"/>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r>
        <w:t>Table 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701" w:name="_Toc45888220"/>
      <w:bookmarkStart w:id="2702" w:name="_Toc45888819"/>
      <w:bookmarkStart w:id="2703" w:name="_Toc59650119"/>
      <w:bookmarkStart w:id="2704" w:name="_Toc61357387"/>
      <w:bookmarkStart w:id="2705" w:name="_Toc61359161"/>
      <w:bookmarkStart w:id="2706" w:name="_Toc67916099"/>
      <w:bookmarkStart w:id="2707" w:name="_Toc75533643"/>
      <w:bookmarkStart w:id="2708" w:name="_Toc75819529"/>
      <w:bookmarkStart w:id="2709" w:name="_Toc76508373"/>
      <w:bookmarkStart w:id="2710" w:name="_Toc76717323"/>
      <w:bookmarkStart w:id="2711" w:name="_Toc83293965"/>
      <w:bookmarkStart w:id="2712" w:name="_Toc84335004"/>
      <w:r>
        <w:t>6.3E.1.2</w:t>
      </w:r>
      <w:r>
        <w:tab/>
        <w:t>Minimum output power for V2X con-current operation</w:t>
      </w:r>
      <w:bookmarkEnd w:id="2701"/>
      <w:bookmarkEnd w:id="2702"/>
      <w:bookmarkEnd w:id="2703"/>
      <w:bookmarkEnd w:id="2704"/>
      <w:bookmarkEnd w:id="2705"/>
      <w:bookmarkEnd w:id="2706"/>
      <w:bookmarkEnd w:id="2707"/>
      <w:bookmarkEnd w:id="2708"/>
      <w:bookmarkEnd w:id="2709"/>
      <w:bookmarkEnd w:id="2710"/>
      <w:bookmarkEnd w:id="2711"/>
      <w:bookmarkEnd w:id="2712"/>
    </w:p>
    <w:p w14:paraId="563176A6" w14:textId="77777777" w:rsidR="003519EF" w:rsidRDefault="003519EF" w:rsidP="003519EF">
      <w:pPr>
        <w:rPr>
          <w:noProof/>
        </w:rPr>
      </w:pPr>
      <w:bookmarkStart w:id="2713" w:name="_Toc45888221"/>
      <w:bookmarkStart w:id="2714" w:name="_Toc45888820"/>
      <w:bookmarkStart w:id="2715" w:name="_Toc59650120"/>
      <w:bookmarkStart w:id="2716" w:name="_Toc61357388"/>
      <w:bookmarkStart w:id="2717" w:name="_Toc61359162"/>
      <w:bookmarkStart w:id="2718" w:name="_Toc67916100"/>
      <w:bookmarkStart w:id="2719" w:name="_Toc75533644"/>
      <w:bookmarkStart w:id="2720" w:name="_Toc75819530"/>
      <w:bookmarkStart w:id="2721" w:name="_Toc76508374"/>
      <w:bookmarkStart w:id="2722" w:name="_Toc76717324"/>
      <w:bookmarkStart w:id="2723" w:name="_Toc83293966"/>
      <w:bookmarkStart w:id="2724" w:name="_Toc84335005"/>
      <w:r>
        <w:rPr>
          <w:noProof/>
        </w:rPr>
        <w:t xml:space="preserve">For the inter-band con-current NR V2X operation, </w:t>
      </w:r>
      <w:r>
        <w:t xml:space="preserve">the requirements specified in clause 6.3.1 shall apply for the uplink in licensed band and the requirements specified in clause 6.3E.1.1 shall apply for the sidelink </w:t>
      </w:r>
      <w:r>
        <w:rPr>
          <w:noProof/>
        </w:rPr>
        <w:t>in licensed band or Band n47</w:t>
      </w:r>
      <w:r>
        <w:t>.</w:t>
      </w:r>
    </w:p>
    <w:p w14:paraId="0994F18A" w14:textId="77777777" w:rsidR="0017189C" w:rsidRDefault="0017189C" w:rsidP="006A678A">
      <w:pPr>
        <w:pStyle w:val="Heading3"/>
      </w:pPr>
      <w:r>
        <w:t>6.3E</w:t>
      </w:r>
      <w:r w:rsidRPr="001C0CC4">
        <w:t>.2</w:t>
      </w:r>
      <w:r w:rsidRPr="001C0CC4">
        <w:tab/>
        <w:t>Transmit OFF power for</w:t>
      </w:r>
      <w:r>
        <w:t xml:space="preserve"> V2X</w:t>
      </w:r>
      <w:bookmarkEnd w:id="2713"/>
      <w:bookmarkEnd w:id="2714"/>
      <w:bookmarkEnd w:id="2715"/>
      <w:bookmarkEnd w:id="2716"/>
      <w:bookmarkEnd w:id="2717"/>
      <w:bookmarkEnd w:id="2718"/>
      <w:bookmarkEnd w:id="2719"/>
      <w:bookmarkEnd w:id="2720"/>
      <w:bookmarkEnd w:id="2721"/>
      <w:bookmarkEnd w:id="2722"/>
      <w:bookmarkEnd w:id="2723"/>
      <w:bookmarkEnd w:id="2724"/>
    </w:p>
    <w:p w14:paraId="320301DE" w14:textId="77777777" w:rsidR="0017189C" w:rsidRPr="00226F23" w:rsidRDefault="0017189C" w:rsidP="006A678A">
      <w:pPr>
        <w:pStyle w:val="Heading4"/>
      </w:pPr>
      <w:bookmarkStart w:id="2725" w:name="_Toc45888222"/>
      <w:bookmarkStart w:id="2726" w:name="_Toc45888821"/>
      <w:bookmarkStart w:id="2727" w:name="_Toc59650121"/>
      <w:bookmarkStart w:id="2728" w:name="_Toc61357389"/>
      <w:bookmarkStart w:id="2729" w:name="_Toc61359163"/>
      <w:bookmarkStart w:id="2730" w:name="_Toc67916101"/>
      <w:bookmarkStart w:id="2731" w:name="_Toc75533645"/>
      <w:bookmarkStart w:id="2732" w:name="_Toc75819531"/>
      <w:bookmarkStart w:id="2733" w:name="_Toc76508375"/>
      <w:bookmarkStart w:id="2734" w:name="_Toc76717325"/>
      <w:bookmarkStart w:id="2735" w:name="_Toc83293967"/>
      <w:bookmarkStart w:id="2736" w:name="_Toc84335006"/>
      <w:r>
        <w:t>6.3E.2.1</w:t>
      </w:r>
      <w:r>
        <w:tab/>
        <w:t>General</w:t>
      </w:r>
      <w:bookmarkEnd w:id="2725"/>
      <w:bookmarkEnd w:id="2726"/>
      <w:bookmarkEnd w:id="2727"/>
      <w:bookmarkEnd w:id="2728"/>
      <w:bookmarkEnd w:id="2729"/>
      <w:bookmarkEnd w:id="2730"/>
      <w:bookmarkEnd w:id="2731"/>
      <w:bookmarkEnd w:id="2732"/>
      <w:bookmarkEnd w:id="2733"/>
      <w:bookmarkEnd w:id="2734"/>
      <w:bookmarkEnd w:id="2735"/>
      <w:bookmarkEnd w:id="2736"/>
    </w:p>
    <w:p w14:paraId="6177A3E1" w14:textId="596B625F" w:rsidR="003519EF" w:rsidRDefault="003519EF" w:rsidP="003519EF">
      <w:r>
        <w:t>When UE is configured for NR V2X sidelink transmissions non-concurrent with NR uplink transmissions for NR V2X operating bands in Table 5.2E.1-1, the requirements specified in current clause apply.</w:t>
      </w:r>
    </w:p>
    <w:p w14:paraId="0B5F5F43" w14:textId="77777777" w:rsidR="0017189C" w:rsidRPr="000E530E" w:rsidRDefault="0017189C" w:rsidP="0017189C">
      <w:pPr>
        <w:pStyle w:val="TH"/>
      </w:pPr>
      <w:r>
        <w:lastRenderedPageBreak/>
        <w:t>Table 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737" w:name="_Toc45888223"/>
      <w:bookmarkStart w:id="2738" w:name="_Toc45888822"/>
      <w:bookmarkStart w:id="2739" w:name="_Toc59650122"/>
      <w:bookmarkStart w:id="2740" w:name="_Toc61357390"/>
      <w:bookmarkStart w:id="2741" w:name="_Toc61359164"/>
      <w:bookmarkStart w:id="2742" w:name="_Toc67916102"/>
      <w:bookmarkStart w:id="2743" w:name="_Toc75533646"/>
      <w:bookmarkStart w:id="2744" w:name="_Toc75819532"/>
      <w:bookmarkStart w:id="2745" w:name="_Toc76508376"/>
      <w:bookmarkStart w:id="2746" w:name="_Toc76717326"/>
      <w:bookmarkStart w:id="2747" w:name="_Toc83293968"/>
      <w:bookmarkStart w:id="2748" w:name="_Toc84335007"/>
      <w:r>
        <w:t>6.3E.2.2</w:t>
      </w:r>
      <w:r>
        <w:tab/>
        <w:t>Transmit OFF power for V2X con-current operation</w:t>
      </w:r>
      <w:bookmarkEnd w:id="2737"/>
      <w:bookmarkEnd w:id="2738"/>
      <w:bookmarkEnd w:id="2739"/>
      <w:bookmarkEnd w:id="2740"/>
      <w:bookmarkEnd w:id="2741"/>
      <w:bookmarkEnd w:id="2742"/>
      <w:bookmarkEnd w:id="2743"/>
      <w:bookmarkEnd w:id="2744"/>
      <w:bookmarkEnd w:id="2745"/>
      <w:bookmarkEnd w:id="2746"/>
      <w:bookmarkEnd w:id="2747"/>
      <w:bookmarkEnd w:id="2748"/>
    </w:p>
    <w:p w14:paraId="126D4932" w14:textId="77777777" w:rsidR="003519EF" w:rsidRDefault="003519EF" w:rsidP="003519EF">
      <w:pPr>
        <w:rPr>
          <w:noProof/>
        </w:rPr>
      </w:pPr>
      <w:bookmarkStart w:id="2749" w:name="_Toc45888224"/>
      <w:bookmarkStart w:id="2750" w:name="_Toc45888823"/>
      <w:bookmarkStart w:id="2751" w:name="_Toc59650123"/>
      <w:bookmarkStart w:id="2752" w:name="_Toc61357391"/>
      <w:bookmarkStart w:id="2753" w:name="_Toc61359165"/>
      <w:bookmarkStart w:id="2754" w:name="_Toc67916103"/>
      <w:bookmarkStart w:id="2755" w:name="_Toc75533647"/>
      <w:bookmarkStart w:id="2756" w:name="_Toc75819533"/>
      <w:bookmarkStart w:id="2757" w:name="_Toc76508377"/>
      <w:bookmarkStart w:id="2758" w:name="_Toc76717327"/>
      <w:bookmarkStart w:id="2759" w:name="_Toc83293969"/>
      <w:bookmarkStart w:id="2760" w:name="_Toc84335008"/>
      <w:r>
        <w:rPr>
          <w:noProof/>
        </w:rPr>
        <w:t xml:space="preserve">For the inter-band con-current NR V2X operation, </w:t>
      </w:r>
      <w:r>
        <w:t xml:space="preserve">the requirements specified in clause 6.3.2 shall apply for the uplink in licensed band and the requirements specified in clause 6.3E.2.1 shall apply for the sidelink </w:t>
      </w:r>
      <w:r>
        <w:rPr>
          <w:noProof/>
        </w:rPr>
        <w:t>in licensed band or Band n47</w:t>
      </w:r>
      <w:r>
        <w:t>.</w:t>
      </w:r>
      <w:r>
        <w:rPr>
          <w:noProof/>
        </w:rPr>
        <w:t xml:space="preserve"> </w:t>
      </w:r>
    </w:p>
    <w:p w14:paraId="6C82CA9D" w14:textId="77777777" w:rsidR="0017189C" w:rsidRDefault="0017189C" w:rsidP="006A678A">
      <w:pPr>
        <w:pStyle w:val="Heading3"/>
      </w:pPr>
      <w:r>
        <w:t>6.3E</w:t>
      </w:r>
      <w:r w:rsidRPr="001C0CC4">
        <w:t>.3</w:t>
      </w:r>
      <w:r w:rsidRPr="001C0CC4">
        <w:tab/>
        <w:t>Transmit ON/OFF time mask for</w:t>
      </w:r>
      <w:r>
        <w:t xml:space="preserve"> V2X</w:t>
      </w:r>
      <w:bookmarkEnd w:id="2749"/>
      <w:bookmarkEnd w:id="2750"/>
      <w:bookmarkEnd w:id="2751"/>
      <w:bookmarkEnd w:id="2752"/>
      <w:bookmarkEnd w:id="2753"/>
      <w:bookmarkEnd w:id="2754"/>
      <w:bookmarkEnd w:id="2755"/>
      <w:bookmarkEnd w:id="2756"/>
      <w:bookmarkEnd w:id="2757"/>
      <w:bookmarkEnd w:id="2758"/>
      <w:bookmarkEnd w:id="2759"/>
      <w:bookmarkEnd w:id="2760"/>
    </w:p>
    <w:p w14:paraId="70A3E6C3" w14:textId="77777777" w:rsidR="0017189C" w:rsidRPr="00226F23" w:rsidRDefault="0017189C" w:rsidP="006A678A">
      <w:pPr>
        <w:pStyle w:val="Heading4"/>
      </w:pPr>
      <w:bookmarkStart w:id="2761" w:name="_Toc45888225"/>
      <w:bookmarkStart w:id="2762" w:name="_Toc45888824"/>
      <w:bookmarkStart w:id="2763" w:name="_Toc59650124"/>
      <w:bookmarkStart w:id="2764" w:name="_Toc61357392"/>
      <w:bookmarkStart w:id="2765" w:name="_Toc61359166"/>
      <w:bookmarkStart w:id="2766" w:name="_Toc67916104"/>
      <w:bookmarkStart w:id="2767" w:name="_Toc75533648"/>
      <w:bookmarkStart w:id="2768" w:name="_Toc75819534"/>
      <w:bookmarkStart w:id="2769" w:name="_Toc76508378"/>
      <w:bookmarkStart w:id="2770" w:name="_Toc76717328"/>
      <w:bookmarkStart w:id="2771" w:name="_Toc83293970"/>
      <w:bookmarkStart w:id="2772" w:name="_Toc84335009"/>
      <w:r>
        <w:t>6.3E.3.1</w:t>
      </w:r>
      <w:r>
        <w:tab/>
        <w:t>General</w:t>
      </w:r>
      <w:bookmarkEnd w:id="2761"/>
      <w:bookmarkEnd w:id="2762"/>
      <w:bookmarkEnd w:id="2763"/>
      <w:bookmarkEnd w:id="2764"/>
      <w:bookmarkEnd w:id="2765"/>
      <w:bookmarkEnd w:id="2766"/>
      <w:bookmarkEnd w:id="2767"/>
      <w:bookmarkEnd w:id="2768"/>
      <w:bookmarkEnd w:id="2769"/>
      <w:bookmarkEnd w:id="2770"/>
      <w:bookmarkEnd w:id="2771"/>
      <w:bookmarkEnd w:id="2772"/>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773" w:name="_Toc45888226"/>
      <w:bookmarkStart w:id="2774" w:name="_Toc45888825"/>
      <w:bookmarkStart w:id="2775" w:name="_Toc59650125"/>
      <w:bookmarkStart w:id="2776" w:name="_Toc61357393"/>
      <w:bookmarkStart w:id="2777" w:name="_Toc61359167"/>
      <w:bookmarkStart w:id="2778" w:name="_Toc67916105"/>
      <w:bookmarkStart w:id="2779" w:name="_Toc75533649"/>
      <w:bookmarkStart w:id="2780" w:name="_Toc75819535"/>
      <w:bookmarkStart w:id="2781" w:name="_Toc76508379"/>
      <w:bookmarkStart w:id="2782" w:name="_Toc76717329"/>
      <w:bookmarkStart w:id="2783" w:name="_Toc83293971"/>
      <w:bookmarkStart w:id="2784" w:name="_Toc84335010"/>
      <w:r w:rsidRPr="005A4414">
        <w:rPr>
          <w:lang w:eastAsia="en-GB"/>
        </w:rPr>
        <w:t>6.3E.3.</w:t>
      </w:r>
      <w:r>
        <w:rPr>
          <w:lang w:eastAsia="en-GB"/>
        </w:rPr>
        <w:t>2</w:t>
      </w:r>
      <w:r w:rsidR="00F51C9B">
        <w:rPr>
          <w:lang w:eastAsia="en-GB"/>
        </w:rPr>
        <w:tab/>
      </w:r>
      <w:r>
        <w:rPr>
          <w:lang w:eastAsia="en-GB"/>
        </w:rPr>
        <w:t>General time mask</w:t>
      </w:r>
      <w:bookmarkEnd w:id="2773"/>
      <w:bookmarkEnd w:id="2774"/>
      <w:bookmarkEnd w:id="2775"/>
      <w:bookmarkEnd w:id="2776"/>
      <w:bookmarkEnd w:id="2777"/>
      <w:bookmarkEnd w:id="2778"/>
      <w:bookmarkEnd w:id="2779"/>
      <w:bookmarkEnd w:id="2780"/>
      <w:bookmarkEnd w:id="2781"/>
      <w:bookmarkEnd w:id="2782"/>
      <w:bookmarkEnd w:id="2783"/>
      <w:bookmarkEnd w:id="2784"/>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785" w:name="_MON_1644906071"/>
    <w:bookmarkEnd w:id="2785"/>
    <w:p w14:paraId="21408B9F" w14:textId="77777777" w:rsidR="0017189C" w:rsidRPr="001D386E" w:rsidRDefault="0017189C" w:rsidP="0017189C">
      <w:r w:rsidRPr="001D386E">
        <w:object w:dxaOrig="9669" w:dyaOrig="2920" w14:anchorId="65768C4A">
          <v:shape id="_x0000_i1030" type="#_x0000_t75" style="width:478.35pt;height:2in" o:ole="">
            <v:imagedata r:id="rId32" o:title=""/>
          </v:shape>
          <o:OLEObject Type="Embed" ProgID="Word.Picture.8" ShapeID="_x0000_i1030" DrawAspect="Content" ObjectID="_1757502595" r:id="rId33"/>
        </w:object>
      </w:r>
    </w:p>
    <w:p w14:paraId="27040330" w14:textId="5461692B" w:rsidR="0017189C" w:rsidRDefault="0017189C" w:rsidP="0017189C">
      <w:pPr>
        <w:pStyle w:val="TF"/>
      </w:pPr>
      <w:bookmarkStart w:id="2786" w:name="_MON_1489221965"/>
      <w:bookmarkEnd w:id="2786"/>
      <w:r>
        <w:t xml:space="preserve">Figure 6.3E.3.2-1: General </w:t>
      </w:r>
      <w:r w:rsidRPr="001D386E">
        <w:t>PSCCH/PSSCH time mask</w:t>
      </w:r>
      <w:r>
        <w:t xml:space="preserve"> for NR V2X UE</w:t>
      </w:r>
    </w:p>
    <w:p w14:paraId="4FAAD765" w14:textId="77777777" w:rsidR="003519EF" w:rsidRDefault="003519EF" w:rsidP="003519EF">
      <w:r>
        <w:t>For NR V2X UE supporting SL MIMO, the ON/OFF time mask requirements apply at each transmit antenna connector.</w:t>
      </w:r>
    </w:p>
    <w:p w14:paraId="68160B51" w14:textId="77777777" w:rsidR="003519EF" w:rsidRDefault="003519EF" w:rsidP="003519EF">
      <w:r>
        <w:t>For UE with two transmit antenna connectors, the general ON/OFF time mask requirements specified in current subclause apply to each transmit antenna connector. The requirements shall be met with the SL MIMO configurations described in subclause 6.2D.1.</w:t>
      </w:r>
    </w:p>
    <w:p w14:paraId="30BD0329" w14:textId="77777777" w:rsidR="003519EF" w:rsidRDefault="003519EF" w:rsidP="003519EF">
      <w:r>
        <w:t>If the UE transmits on one antenna connector at a time, the general ON/OFF time mask requirements apply to the active antenna connector.</w:t>
      </w:r>
    </w:p>
    <w:p w14:paraId="380C6C7D" w14:textId="77777777" w:rsidR="003519EF" w:rsidRPr="001D386E" w:rsidRDefault="003519EF" w:rsidP="003519EF"/>
    <w:p w14:paraId="5FFB08F3" w14:textId="60FB15A4" w:rsidR="0017189C" w:rsidRPr="005A4414" w:rsidRDefault="0017189C" w:rsidP="006A678A">
      <w:pPr>
        <w:pStyle w:val="Heading4"/>
        <w:rPr>
          <w:lang w:eastAsia="en-GB"/>
        </w:rPr>
      </w:pPr>
      <w:bookmarkStart w:id="2787" w:name="_Toc45888227"/>
      <w:bookmarkStart w:id="2788" w:name="_Toc45888826"/>
      <w:bookmarkStart w:id="2789" w:name="_Toc59650126"/>
      <w:bookmarkStart w:id="2790" w:name="_Toc61357394"/>
      <w:bookmarkStart w:id="2791" w:name="_Toc61359168"/>
      <w:bookmarkStart w:id="2792" w:name="_Toc67916106"/>
      <w:bookmarkStart w:id="2793" w:name="_Toc75533650"/>
      <w:bookmarkStart w:id="2794" w:name="_Toc75819536"/>
      <w:bookmarkStart w:id="2795" w:name="_Toc76508380"/>
      <w:bookmarkStart w:id="2796" w:name="_Toc76717330"/>
      <w:bookmarkStart w:id="2797" w:name="_Toc83293972"/>
      <w:bookmarkStart w:id="2798" w:name="_Toc84335011"/>
      <w:r>
        <w:rPr>
          <w:lang w:eastAsia="en-GB"/>
        </w:rPr>
        <w:lastRenderedPageBreak/>
        <w:t>6.3E.3.3</w:t>
      </w:r>
      <w:r w:rsidRPr="005A4414">
        <w:rPr>
          <w:lang w:eastAsia="en-GB"/>
        </w:rPr>
        <w:tab/>
      </w:r>
      <w:r>
        <w:rPr>
          <w:lang w:eastAsia="en-GB"/>
        </w:rPr>
        <w:t>S-SSB</w:t>
      </w:r>
      <w:r w:rsidRPr="005A4414">
        <w:rPr>
          <w:lang w:eastAsia="en-GB"/>
        </w:rPr>
        <w:t xml:space="preserve"> time mask</w:t>
      </w:r>
      <w:bookmarkEnd w:id="2787"/>
      <w:bookmarkEnd w:id="2788"/>
      <w:bookmarkEnd w:id="2789"/>
      <w:bookmarkEnd w:id="2790"/>
      <w:bookmarkEnd w:id="2791"/>
      <w:bookmarkEnd w:id="2792"/>
      <w:bookmarkEnd w:id="2793"/>
      <w:bookmarkEnd w:id="2794"/>
      <w:bookmarkEnd w:id="2795"/>
      <w:bookmarkEnd w:id="2796"/>
      <w:bookmarkEnd w:id="2797"/>
      <w:bookmarkEnd w:id="2798"/>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799" w:name="_Toc45888228"/>
      <w:bookmarkStart w:id="2800" w:name="_Toc45888827"/>
      <w:bookmarkStart w:id="2801" w:name="_Toc59650127"/>
      <w:bookmarkStart w:id="2802" w:name="_Toc61357395"/>
      <w:bookmarkStart w:id="2803" w:name="_Toc61359169"/>
      <w:r>
        <w:t>Figure 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5BC5411F" w14:textId="77777777" w:rsidR="000B3C8A" w:rsidRDefault="000B3C8A" w:rsidP="000B3C8A">
      <w:bookmarkStart w:id="2804" w:name="_Toc45888229"/>
      <w:bookmarkStart w:id="2805" w:name="_Toc45888828"/>
      <w:bookmarkStart w:id="2806" w:name="_Toc59650128"/>
      <w:bookmarkStart w:id="2807" w:name="_Toc61357396"/>
      <w:bookmarkStart w:id="2808" w:name="_Toc61359170"/>
      <w:bookmarkStart w:id="2809" w:name="_Toc67916108"/>
      <w:bookmarkStart w:id="2810" w:name="_Toc75533652"/>
      <w:bookmarkStart w:id="2811" w:name="_Toc75819538"/>
      <w:bookmarkStart w:id="2812" w:name="_Toc76508382"/>
      <w:bookmarkStart w:id="2813" w:name="_Toc76717332"/>
      <w:bookmarkStart w:id="2814" w:name="_Toc83293974"/>
      <w:bookmarkStart w:id="2815" w:name="_Toc84335013"/>
      <w:bookmarkEnd w:id="2799"/>
      <w:bookmarkEnd w:id="2800"/>
      <w:bookmarkEnd w:id="2801"/>
      <w:bookmarkEnd w:id="2802"/>
      <w:bookmarkEnd w:id="2803"/>
      <w:r>
        <w:t>For NR V2X UE supporting SL MIMO, the ON/OFF time mask requirements apply at each transmit antenna connector.</w:t>
      </w:r>
    </w:p>
    <w:p w14:paraId="39601762" w14:textId="15748C23" w:rsidR="000B3C8A" w:rsidRDefault="000B3C8A" w:rsidP="000B3C8A">
      <w:r>
        <w:t>For UE with two transmit antenna connectors, the S-SSB ON/OFF time mask requirements specified in current subclause apply to each transmit antenna connector. The requirements shall be met with the SL MIMO configurations described in subclause 6.2D.1.</w:t>
      </w:r>
    </w:p>
    <w:p w14:paraId="366DCB44" w14:textId="3330C81F" w:rsidR="000B3C8A" w:rsidRDefault="000B3C8A" w:rsidP="000B3C8A">
      <w:pPr>
        <w:rPr>
          <w:rFonts w:eastAsia="Malgun Gothic"/>
        </w:rPr>
      </w:pPr>
      <w:r>
        <w:t xml:space="preserve">If the UE transmits on one antenna </w:t>
      </w:r>
      <w:r>
        <w:rPr>
          <w:lang w:eastAsia="zh-CN"/>
        </w:rPr>
        <w:t>connector at a time</w:t>
      </w:r>
      <w:r>
        <w:t>, the S-SSB ON/OFF time mask requirements apply</w:t>
      </w:r>
      <w:r>
        <w:rPr>
          <w:lang w:eastAsia="zh-CN"/>
        </w:rPr>
        <w:t xml:space="preserve"> to the active antenna connector</w:t>
      </w:r>
      <w:r>
        <w:t>.</w:t>
      </w:r>
    </w:p>
    <w:p w14:paraId="2D1BC02D" w14:textId="77777777" w:rsidR="000B3C8A" w:rsidRDefault="000B3C8A" w:rsidP="000B3C8A">
      <w:pPr>
        <w:pStyle w:val="Heading4"/>
        <w:rPr>
          <w:noProof/>
        </w:rPr>
      </w:pPr>
      <w:r>
        <w:t>6.3E.3.4</w:t>
      </w:r>
      <w:r>
        <w:tab/>
        <w:t>Transmit ON/OFF time mask for V2X con-current operation</w:t>
      </w:r>
    </w:p>
    <w:p w14:paraId="1CA85B56" w14:textId="77777777" w:rsidR="000B3C8A" w:rsidRDefault="000B3C8A" w:rsidP="000B3C8A">
      <w:pPr>
        <w:rPr>
          <w:noProof/>
        </w:rPr>
      </w:pPr>
      <w:r>
        <w:rPr>
          <w:noProof/>
        </w:rPr>
        <w:t xml:space="preserve">For the inter-band con-current NR V2X operation, </w:t>
      </w:r>
      <w:r>
        <w:t xml:space="preserve">the requirements specified in clause 6.3.3 shall apply for the uplink in licensed band and the requirements specified in clause 6.3E.3.2 and 6.3E.3.3 shall apply for the sidelink </w:t>
      </w:r>
      <w:r>
        <w:rPr>
          <w:noProof/>
        </w:rPr>
        <w:t>in licensed band or Band n47</w:t>
      </w:r>
      <w:r>
        <w:t>.</w:t>
      </w:r>
      <w:r>
        <w:rPr>
          <w:noProof/>
        </w:rPr>
        <w:t xml:space="preserve"> </w:t>
      </w:r>
    </w:p>
    <w:p w14:paraId="5DFDC677" w14:textId="77777777" w:rsidR="0017189C" w:rsidRDefault="0017189C" w:rsidP="006A678A">
      <w:pPr>
        <w:pStyle w:val="Heading3"/>
      </w:pPr>
      <w:r>
        <w:t>6.3E</w:t>
      </w:r>
      <w:r w:rsidRPr="001C0CC4">
        <w:t>.4</w:t>
      </w:r>
      <w:r w:rsidRPr="001C0CC4">
        <w:tab/>
        <w:t>Power control for</w:t>
      </w:r>
      <w:r>
        <w:t xml:space="preserve"> V2X</w:t>
      </w:r>
      <w:bookmarkEnd w:id="2804"/>
      <w:bookmarkEnd w:id="2805"/>
      <w:bookmarkEnd w:id="2806"/>
      <w:bookmarkEnd w:id="2807"/>
      <w:bookmarkEnd w:id="2808"/>
      <w:bookmarkEnd w:id="2809"/>
      <w:bookmarkEnd w:id="2810"/>
      <w:bookmarkEnd w:id="2811"/>
      <w:bookmarkEnd w:id="2812"/>
      <w:bookmarkEnd w:id="2813"/>
      <w:bookmarkEnd w:id="2814"/>
      <w:bookmarkEnd w:id="2815"/>
    </w:p>
    <w:p w14:paraId="6BB3BB30" w14:textId="7EA2DB73" w:rsidR="0017189C" w:rsidRPr="00226F23" w:rsidRDefault="0017189C" w:rsidP="006A678A">
      <w:pPr>
        <w:pStyle w:val="Heading4"/>
      </w:pPr>
      <w:bookmarkStart w:id="2816" w:name="_Toc45888230"/>
      <w:bookmarkStart w:id="2817" w:name="_Toc45888829"/>
      <w:bookmarkStart w:id="2818" w:name="_Toc59650129"/>
      <w:bookmarkStart w:id="2819" w:name="_Toc61357397"/>
      <w:bookmarkStart w:id="2820" w:name="_Toc61359171"/>
      <w:bookmarkStart w:id="2821" w:name="_Toc67916109"/>
      <w:bookmarkStart w:id="2822" w:name="_Toc75533653"/>
      <w:bookmarkStart w:id="2823" w:name="_Toc75819539"/>
      <w:bookmarkStart w:id="2824" w:name="_Toc76508383"/>
      <w:bookmarkStart w:id="2825" w:name="_Toc76717333"/>
      <w:bookmarkStart w:id="2826" w:name="_Toc83293975"/>
      <w:bookmarkStart w:id="2827" w:name="_Toc84335014"/>
      <w:r>
        <w:t>6.3E.4.1</w:t>
      </w:r>
      <w:r w:rsidR="006A678A" w:rsidRPr="001C0CC4">
        <w:tab/>
      </w:r>
      <w:r>
        <w:t>General</w:t>
      </w:r>
      <w:bookmarkEnd w:id="2816"/>
      <w:bookmarkEnd w:id="2817"/>
      <w:bookmarkEnd w:id="2818"/>
      <w:bookmarkEnd w:id="2819"/>
      <w:bookmarkEnd w:id="2820"/>
      <w:bookmarkEnd w:id="2821"/>
      <w:bookmarkEnd w:id="2822"/>
      <w:bookmarkEnd w:id="2823"/>
      <w:bookmarkEnd w:id="2824"/>
      <w:bookmarkEnd w:id="2825"/>
      <w:bookmarkEnd w:id="2826"/>
      <w:bookmarkEnd w:id="2827"/>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828" w:name="_Toc463997769"/>
      <w:bookmarkStart w:id="2829" w:name="_Toc22648731"/>
      <w:bookmarkStart w:id="2830" w:name="_Toc45888231"/>
      <w:bookmarkStart w:id="2831" w:name="_Toc45888830"/>
      <w:bookmarkStart w:id="2832" w:name="_Toc59650130"/>
      <w:bookmarkStart w:id="2833" w:name="_Toc61357398"/>
      <w:bookmarkStart w:id="2834"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835" w:name="_Toc67916110"/>
      <w:bookmarkStart w:id="2836" w:name="_Toc75533654"/>
      <w:bookmarkStart w:id="2837" w:name="_Toc75819540"/>
      <w:bookmarkStart w:id="2838" w:name="_Toc76508384"/>
      <w:bookmarkStart w:id="2839" w:name="_Toc76717334"/>
      <w:bookmarkStart w:id="2840" w:name="_Toc83293976"/>
      <w:bookmarkStart w:id="2841" w:name="_Toc84335015"/>
      <w:r>
        <w:rPr>
          <w:lang w:eastAsia="en-GB"/>
        </w:rPr>
        <w:t>6.3E.4</w:t>
      </w:r>
      <w:r w:rsidRPr="005A4414">
        <w:rPr>
          <w:lang w:eastAsia="en-GB"/>
        </w:rPr>
        <w:t>.</w:t>
      </w:r>
      <w:r>
        <w:rPr>
          <w:lang w:eastAsia="en-GB"/>
        </w:rPr>
        <w:t>2</w:t>
      </w:r>
      <w:r w:rsidRPr="005A4414">
        <w:rPr>
          <w:lang w:eastAsia="en-GB"/>
        </w:rPr>
        <w:tab/>
        <w:t>Absolute power tolerance</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2842" w:name="_Toc45888232"/>
      <w:bookmarkStart w:id="2843" w:name="_Toc45888831"/>
      <w:bookmarkStart w:id="2844" w:name="_Toc59650131"/>
      <w:bookmarkStart w:id="2845" w:name="_Toc61357399"/>
      <w:bookmarkStart w:id="2846" w:name="_Toc61359173"/>
      <w:bookmarkStart w:id="2847" w:name="_Toc67916111"/>
      <w:bookmarkStart w:id="2848" w:name="_Toc75533655"/>
      <w:bookmarkStart w:id="2849" w:name="_Toc75819541"/>
      <w:bookmarkStart w:id="2850" w:name="_Toc76508385"/>
      <w:bookmarkStart w:id="2851" w:name="_Toc76717335"/>
      <w:bookmarkStart w:id="2852" w:name="_Toc83293977"/>
      <w:bookmarkStart w:id="2853" w:name="_Toc84335016"/>
      <w:r>
        <w:t>6.3E.4.3</w:t>
      </w:r>
      <w:r>
        <w:tab/>
        <w:t>Power control for V2X con-current operation</w:t>
      </w:r>
      <w:bookmarkEnd w:id="2842"/>
      <w:bookmarkEnd w:id="2843"/>
      <w:bookmarkEnd w:id="2844"/>
      <w:bookmarkEnd w:id="2845"/>
      <w:bookmarkEnd w:id="2846"/>
      <w:bookmarkEnd w:id="2847"/>
      <w:bookmarkEnd w:id="2848"/>
      <w:bookmarkEnd w:id="2849"/>
      <w:bookmarkEnd w:id="2850"/>
      <w:bookmarkEnd w:id="2851"/>
      <w:bookmarkEnd w:id="2852"/>
      <w:bookmarkEnd w:id="2853"/>
    </w:p>
    <w:p w14:paraId="6EBA2133" w14:textId="77777777" w:rsidR="0010469E" w:rsidRDefault="0010469E" w:rsidP="0010469E">
      <w:pPr>
        <w:rPr>
          <w:noProof/>
        </w:rPr>
      </w:pPr>
      <w:bookmarkStart w:id="2854" w:name="_Toc59650132"/>
      <w:bookmarkStart w:id="2855" w:name="_Toc61357400"/>
      <w:bookmarkStart w:id="2856" w:name="_Toc61359174"/>
      <w:bookmarkStart w:id="2857" w:name="_Toc67916112"/>
      <w:bookmarkStart w:id="2858" w:name="_Toc75533656"/>
      <w:bookmarkStart w:id="2859" w:name="_Toc75819542"/>
      <w:bookmarkStart w:id="2860" w:name="_Toc76508386"/>
      <w:bookmarkStart w:id="2861" w:name="_Toc76717336"/>
      <w:bookmarkStart w:id="2862" w:name="_Toc83293978"/>
      <w:bookmarkStart w:id="2863" w:name="_Toc84335017"/>
      <w:r>
        <w:rPr>
          <w:noProof/>
        </w:rPr>
        <w:t xml:space="preserve">For the inter-band con-current NR V2X operation, </w:t>
      </w:r>
      <w:r>
        <w:t xml:space="preserve">the requirements specified in clause 6.3.4 shall apply for the uplink in licensed band and the requirements specified in clause 6.3E.4.1 and 6.3E.4.2 shall apply for the sidelink </w:t>
      </w:r>
      <w:r>
        <w:rPr>
          <w:noProof/>
        </w:rPr>
        <w:t>in licensed band or Band n47</w:t>
      </w:r>
      <w:r>
        <w:t>.</w:t>
      </w:r>
    </w:p>
    <w:p w14:paraId="54373EDE" w14:textId="77777777" w:rsidR="00FE19F6" w:rsidRPr="001C0CC4" w:rsidRDefault="00FE19F6" w:rsidP="006A678A">
      <w:pPr>
        <w:pStyle w:val="Heading2"/>
      </w:pPr>
      <w:r w:rsidRPr="001C0CC4">
        <w:lastRenderedPageBreak/>
        <w:t>6.3</w:t>
      </w:r>
      <w:r>
        <w:t>F</w:t>
      </w:r>
      <w:r w:rsidRPr="001C0CC4">
        <w:tab/>
        <w:t>Output power dynamics</w:t>
      </w:r>
      <w:r>
        <w:t xml:space="preserve"> for shared spectrum channel access</w:t>
      </w:r>
      <w:bookmarkEnd w:id="2854"/>
      <w:bookmarkEnd w:id="2855"/>
      <w:bookmarkEnd w:id="2856"/>
      <w:bookmarkEnd w:id="2857"/>
      <w:bookmarkEnd w:id="2858"/>
      <w:bookmarkEnd w:id="2859"/>
      <w:bookmarkEnd w:id="2860"/>
      <w:bookmarkEnd w:id="2861"/>
      <w:bookmarkEnd w:id="2862"/>
      <w:bookmarkEnd w:id="2863"/>
    </w:p>
    <w:p w14:paraId="6673B6B1" w14:textId="77777777" w:rsidR="00FE19F6" w:rsidRPr="001C0CC4" w:rsidRDefault="00FE19F6" w:rsidP="006A678A">
      <w:pPr>
        <w:pStyle w:val="Heading3"/>
      </w:pPr>
      <w:bookmarkStart w:id="2864" w:name="_Toc59650133"/>
      <w:bookmarkStart w:id="2865" w:name="_Toc61357401"/>
      <w:bookmarkStart w:id="2866" w:name="_Toc61359175"/>
      <w:bookmarkStart w:id="2867" w:name="_Toc67916113"/>
      <w:bookmarkStart w:id="2868" w:name="_Toc75533657"/>
      <w:bookmarkStart w:id="2869" w:name="_Toc75819543"/>
      <w:bookmarkStart w:id="2870" w:name="_Toc76508387"/>
      <w:bookmarkStart w:id="2871" w:name="_Toc76717337"/>
      <w:bookmarkStart w:id="2872" w:name="_Toc83293979"/>
      <w:bookmarkStart w:id="2873" w:name="_Toc84335018"/>
      <w:r w:rsidRPr="001C0CC4">
        <w:t>6.3</w:t>
      </w:r>
      <w:r>
        <w:t>F</w:t>
      </w:r>
      <w:r w:rsidRPr="001C0CC4">
        <w:t>.1</w:t>
      </w:r>
      <w:r w:rsidRPr="001C0CC4">
        <w:tab/>
        <w:t>Minimum output power</w:t>
      </w:r>
      <w:bookmarkEnd w:id="2864"/>
      <w:bookmarkEnd w:id="2865"/>
      <w:bookmarkEnd w:id="2866"/>
      <w:bookmarkEnd w:id="2867"/>
      <w:bookmarkEnd w:id="2868"/>
      <w:bookmarkEnd w:id="2869"/>
      <w:bookmarkEnd w:id="2870"/>
      <w:bookmarkEnd w:id="2871"/>
      <w:bookmarkEnd w:id="2872"/>
      <w:bookmarkEnd w:id="2873"/>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2874" w:name="_Toc59650134"/>
      <w:bookmarkStart w:id="2875" w:name="_Toc61357402"/>
      <w:bookmarkStart w:id="2876" w:name="_Toc61359176"/>
      <w:bookmarkStart w:id="2877" w:name="_Toc67916114"/>
      <w:bookmarkStart w:id="2878" w:name="_Toc75533658"/>
      <w:bookmarkStart w:id="2879" w:name="_Toc75819544"/>
      <w:bookmarkStart w:id="2880" w:name="_Toc76508388"/>
      <w:bookmarkStart w:id="2881" w:name="_Toc76717338"/>
      <w:bookmarkStart w:id="2882" w:name="_Toc83293980"/>
      <w:bookmarkStart w:id="2883" w:name="_Toc84335019"/>
      <w:r w:rsidRPr="001C0CC4">
        <w:t>6.3</w:t>
      </w:r>
      <w:r>
        <w:t>F</w:t>
      </w:r>
      <w:r w:rsidRPr="001C0CC4">
        <w:t>.2</w:t>
      </w:r>
      <w:r w:rsidRPr="001C0CC4">
        <w:tab/>
        <w:t>Transmit OFF power</w:t>
      </w:r>
      <w:bookmarkEnd w:id="2874"/>
      <w:bookmarkEnd w:id="2875"/>
      <w:bookmarkEnd w:id="2876"/>
      <w:bookmarkEnd w:id="2877"/>
      <w:bookmarkEnd w:id="2878"/>
      <w:bookmarkEnd w:id="2879"/>
      <w:bookmarkEnd w:id="2880"/>
      <w:bookmarkEnd w:id="2881"/>
      <w:bookmarkEnd w:id="2882"/>
      <w:bookmarkEnd w:id="2883"/>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2884" w:name="_Toc59650135"/>
      <w:bookmarkStart w:id="2885" w:name="_Toc61357403"/>
      <w:bookmarkStart w:id="2886" w:name="_Toc61359177"/>
      <w:bookmarkStart w:id="2887" w:name="_Toc67916115"/>
      <w:bookmarkStart w:id="2888" w:name="_Toc75533659"/>
      <w:bookmarkStart w:id="2889" w:name="_Toc75819545"/>
      <w:bookmarkStart w:id="2890" w:name="_Toc76508389"/>
      <w:bookmarkStart w:id="2891" w:name="_Toc76717339"/>
      <w:bookmarkStart w:id="2892" w:name="_Toc83293981"/>
      <w:bookmarkStart w:id="2893" w:name="_Toc84335020"/>
      <w:r w:rsidRPr="001C0CC4">
        <w:t>6.3</w:t>
      </w:r>
      <w:r>
        <w:t>F</w:t>
      </w:r>
      <w:r w:rsidRPr="001C0CC4">
        <w:t>.3</w:t>
      </w:r>
      <w:r w:rsidRPr="001C0CC4">
        <w:tab/>
        <w:t>Transmit ON/OFF time mask</w:t>
      </w:r>
      <w:bookmarkEnd w:id="2884"/>
      <w:bookmarkEnd w:id="2885"/>
      <w:bookmarkEnd w:id="2886"/>
      <w:bookmarkEnd w:id="2887"/>
      <w:bookmarkEnd w:id="2888"/>
      <w:bookmarkEnd w:id="2889"/>
      <w:bookmarkEnd w:id="2890"/>
      <w:bookmarkEnd w:id="2891"/>
      <w:bookmarkEnd w:id="2892"/>
      <w:bookmarkEnd w:id="2893"/>
    </w:p>
    <w:p w14:paraId="68695208" w14:textId="77777777" w:rsidR="00FE19F6" w:rsidRPr="001C0CC4" w:rsidRDefault="00FE19F6" w:rsidP="006A678A">
      <w:pPr>
        <w:pStyle w:val="Heading4"/>
      </w:pPr>
      <w:bookmarkStart w:id="2894" w:name="_Toc59650136"/>
      <w:bookmarkStart w:id="2895" w:name="_Toc61357404"/>
      <w:bookmarkStart w:id="2896" w:name="_Toc61359178"/>
      <w:bookmarkStart w:id="2897" w:name="_Toc67916116"/>
      <w:bookmarkStart w:id="2898" w:name="_Toc75533660"/>
      <w:bookmarkStart w:id="2899" w:name="_Toc75819546"/>
      <w:bookmarkStart w:id="2900" w:name="_Toc76508390"/>
      <w:bookmarkStart w:id="2901" w:name="_Toc76717340"/>
      <w:bookmarkStart w:id="2902" w:name="_Toc83293982"/>
      <w:bookmarkStart w:id="2903" w:name="_Toc84335021"/>
      <w:r w:rsidRPr="001C0CC4">
        <w:t>6.3</w:t>
      </w:r>
      <w:r>
        <w:t>F</w:t>
      </w:r>
      <w:r w:rsidRPr="001C0CC4">
        <w:t>.3.1</w:t>
      </w:r>
      <w:r w:rsidRPr="001C0CC4">
        <w:tab/>
        <w:t>General</w:t>
      </w:r>
      <w:bookmarkEnd w:id="2894"/>
      <w:bookmarkEnd w:id="2895"/>
      <w:bookmarkEnd w:id="2896"/>
      <w:bookmarkEnd w:id="2897"/>
      <w:bookmarkEnd w:id="2898"/>
      <w:bookmarkEnd w:id="2899"/>
      <w:bookmarkEnd w:id="2900"/>
      <w:bookmarkEnd w:id="2901"/>
      <w:bookmarkEnd w:id="2902"/>
      <w:bookmarkEnd w:id="2903"/>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2904" w:name="_Toc59650137"/>
      <w:bookmarkStart w:id="2905" w:name="_Toc61357405"/>
      <w:bookmarkStart w:id="2906" w:name="_Toc61359179"/>
      <w:bookmarkStart w:id="2907" w:name="_Toc67916117"/>
      <w:bookmarkStart w:id="2908" w:name="_Toc75533661"/>
      <w:bookmarkStart w:id="2909" w:name="_Toc75819547"/>
      <w:bookmarkStart w:id="2910" w:name="_Toc76508391"/>
      <w:bookmarkStart w:id="2911" w:name="_Toc76717341"/>
      <w:bookmarkStart w:id="2912" w:name="_Toc83293983"/>
      <w:bookmarkStart w:id="2913" w:name="_Toc84335022"/>
      <w:r w:rsidRPr="001C0CC4">
        <w:t>6.3</w:t>
      </w:r>
      <w:r>
        <w:t>F</w:t>
      </w:r>
      <w:r w:rsidRPr="001C0CC4">
        <w:t>.3.2</w:t>
      </w:r>
      <w:r w:rsidRPr="001C0CC4">
        <w:tab/>
        <w:t>General ON/OFF time mask</w:t>
      </w:r>
      <w:bookmarkEnd w:id="2904"/>
      <w:bookmarkEnd w:id="2905"/>
      <w:bookmarkEnd w:id="2906"/>
      <w:bookmarkEnd w:id="2907"/>
      <w:bookmarkEnd w:id="2908"/>
      <w:bookmarkEnd w:id="2909"/>
      <w:bookmarkEnd w:id="2910"/>
      <w:bookmarkEnd w:id="2911"/>
      <w:bookmarkEnd w:id="2912"/>
      <w:bookmarkEnd w:id="2913"/>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7D09AE10"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2914" w:name="_Toc59650138"/>
      <w:bookmarkStart w:id="2915" w:name="_Toc61357406"/>
      <w:bookmarkStart w:id="2916" w:name="_Toc61359180"/>
      <w:bookmarkStart w:id="2917" w:name="_Toc67916118"/>
      <w:bookmarkStart w:id="2918" w:name="_Toc75533662"/>
      <w:bookmarkStart w:id="2919" w:name="_Toc75819548"/>
      <w:bookmarkStart w:id="2920" w:name="_Toc76508392"/>
      <w:bookmarkStart w:id="2921" w:name="_Toc76717342"/>
      <w:bookmarkStart w:id="2922" w:name="_Toc83293984"/>
      <w:bookmarkStart w:id="2923" w:name="_Toc84335023"/>
      <w:r w:rsidRPr="001C0CC4">
        <w:t>6.</w:t>
      </w:r>
      <w:r>
        <w:t>3F</w:t>
      </w:r>
      <w:r w:rsidRPr="001C0CC4">
        <w:t>.3</w:t>
      </w:r>
      <w:r>
        <w:t>A</w:t>
      </w:r>
      <w:r w:rsidRPr="001C0CC4">
        <w:tab/>
      </w:r>
      <w:r>
        <w:rPr>
          <w:lang w:eastAsia="zh-CN"/>
        </w:rPr>
        <w:t>General ON/OFF mask</w:t>
      </w:r>
      <w:r>
        <w:t xml:space="preserve"> for CA</w:t>
      </w:r>
      <w:bookmarkEnd w:id="2914"/>
      <w:bookmarkEnd w:id="2915"/>
      <w:bookmarkEnd w:id="2916"/>
      <w:bookmarkEnd w:id="2917"/>
      <w:bookmarkEnd w:id="2918"/>
      <w:bookmarkEnd w:id="2919"/>
      <w:bookmarkEnd w:id="2920"/>
      <w:bookmarkEnd w:id="2921"/>
      <w:bookmarkEnd w:id="2922"/>
      <w:bookmarkEnd w:id="2923"/>
    </w:p>
    <w:p w14:paraId="05281A20" w14:textId="77777777" w:rsidR="00FE19F6" w:rsidRDefault="00FE19F6" w:rsidP="006A678A">
      <w:pPr>
        <w:pStyle w:val="Heading4"/>
      </w:pPr>
      <w:bookmarkStart w:id="2924" w:name="_Toc59650139"/>
      <w:bookmarkStart w:id="2925" w:name="_Toc61357407"/>
      <w:bookmarkStart w:id="2926" w:name="_Toc61359181"/>
      <w:bookmarkStart w:id="2927" w:name="_Toc67916119"/>
      <w:bookmarkStart w:id="2928" w:name="_Toc75533663"/>
      <w:bookmarkStart w:id="2929" w:name="_Toc75819549"/>
      <w:bookmarkStart w:id="2930" w:name="_Toc76508393"/>
      <w:bookmarkStart w:id="2931" w:name="_Toc76717343"/>
      <w:bookmarkStart w:id="2932" w:name="_Toc83293985"/>
      <w:bookmarkStart w:id="2933" w:name="_Toc84335024"/>
      <w:r w:rsidRPr="001C0CC4">
        <w:t>6.</w:t>
      </w:r>
      <w:r>
        <w:t>3F</w:t>
      </w:r>
      <w:r w:rsidRPr="001C0CC4">
        <w:t>.3</w:t>
      </w:r>
      <w:r>
        <w:t>A.1</w:t>
      </w:r>
      <w:r w:rsidRPr="001C0CC4">
        <w:tab/>
      </w:r>
      <w:r>
        <w:rPr>
          <w:lang w:eastAsia="zh-CN"/>
        </w:rPr>
        <w:t>General ON/OFF mask</w:t>
      </w:r>
      <w:r>
        <w:t xml:space="preserve"> for inter-band CA</w:t>
      </w:r>
      <w:bookmarkEnd w:id="2924"/>
      <w:bookmarkEnd w:id="2925"/>
      <w:bookmarkEnd w:id="2926"/>
      <w:bookmarkEnd w:id="2927"/>
      <w:bookmarkEnd w:id="2928"/>
      <w:bookmarkEnd w:id="2929"/>
      <w:bookmarkEnd w:id="2930"/>
      <w:bookmarkEnd w:id="2931"/>
      <w:bookmarkEnd w:id="2932"/>
      <w:bookmarkEnd w:id="2933"/>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2934" w:name="_Toc59650140"/>
      <w:bookmarkStart w:id="2935" w:name="_Toc61357408"/>
      <w:bookmarkStart w:id="2936" w:name="_Toc61359182"/>
      <w:bookmarkStart w:id="2937" w:name="_Toc67916120"/>
      <w:bookmarkStart w:id="2938" w:name="_Toc75533664"/>
      <w:bookmarkStart w:id="2939" w:name="_Toc75819550"/>
      <w:bookmarkStart w:id="2940" w:name="_Toc76508394"/>
      <w:bookmarkStart w:id="2941" w:name="_Toc76717344"/>
      <w:bookmarkStart w:id="2942" w:name="_Toc83293986"/>
      <w:bookmarkStart w:id="2943" w:name="_Toc84335025"/>
      <w:r w:rsidRPr="001C0CC4">
        <w:lastRenderedPageBreak/>
        <w:t>6.3</w:t>
      </w:r>
      <w:r>
        <w:t>F</w:t>
      </w:r>
      <w:r w:rsidRPr="001C0CC4">
        <w:t>.4</w:t>
      </w:r>
      <w:r w:rsidRPr="001C0CC4">
        <w:tab/>
        <w:t>Power control</w:t>
      </w:r>
      <w:bookmarkEnd w:id="2934"/>
      <w:bookmarkEnd w:id="2935"/>
      <w:bookmarkEnd w:id="2936"/>
      <w:bookmarkEnd w:id="2937"/>
      <w:bookmarkEnd w:id="2938"/>
      <w:bookmarkEnd w:id="2939"/>
      <w:bookmarkEnd w:id="2940"/>
      <w:bookmarkEnd w:id="2941"/>
      <w:bookmarkEnd w:id="2942"/>
      <w:bookmarkEnd w:id="2943"/>
    </w:p>
    <w:p w14:paraId="535F237E" w14:textId="77777777" w:rsidR="001D5C7B" w:rsidRPr="001C0CC4" w:rsidRDefault="001D5C7B" w:rsidP="006A678A">
      <w:pPr>
        <w:pStyle w:val="Heading4"/>
      </w:pPr>
      <w:bookmarkStart w:id="2944" w:name="_Toc59650141"/>
      <w:bookmarkStart w:id="2945" w:name="_Toc61357409"/>
      <w:bookmarkStart w:id="2946" w:name="_Toc61359183"/>
      <w:bookmarkStart w:id="2947" w:name="_Toc67916121"/>
      <w:bookmarkStart w:id="2948" w:name="_Toc75533665"/>
      <w:bookmarkStart w:id="2949" w:name="_Toc75819551"/>
      <w:bookmarkStart w:id="2950" w:name="_Toc76508395"/>
      <w:bookmarkStart w:id="2951" w:name="_Toc76717345"/>
      <w:bookmarkStart w:id="2952" w:name="_Toc83293987"/>
      <w:bookmarkStart w:id="2953" w:name="_Toc84335026"/>
      <w:r w:rsidRPr="001C0CC4">
        <w:t>6.3</w:t>
      </w:r>
      <w:r>
        <w:t>F</w:t>
      </w:r>
      <w:r w:rsidRPr="001C0CC4">
        <w:t>.4.1</w:t>
      </w:r>
      <w:r w:rsidRPr="001C0CC4">
        <w:tab/>
        <w:t>General</w:t>
      </w:r>
      <w:bookmarkEnd w:id="2944"/>
      <w:bookmarkEnd w:id="2945"/>
      <w:bookmarkEnd w:id="2946"/>
      <w:bookmarkEnd w:id="2947"/>
      <w:bookmarkEnd w:id="2948"/>
      <w:bookmarkEnd w:id="2949"/>
      <w:bookmarkEnd w:id="2950"/>
      <w:bookmarkEnd w:id="2951"/>
      <w:bookmarkEnd w:id="2952"/>
      <w:bookmarkEnd w:id="2953"/>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2954" w:name="_Toc59650142"/>
      <w:bookmarkStart w:id="2955" w:name="_Toc61357410"/>
      <w:bookmarkStart w:id="2956" w:name="_Toc61359184"/>
      <w:bookmarkStart w:id="2957" w:name="_Toc67916122"/>
      <w:bookmarkStart w:id="2958" w:name="_Toc75533666"/>
      <w:bookmarkStart w:id="2959" w:name="_Toc75819552"/>
      <w:bookmarkStart w:id="2960" w:name="_Toc76508396"/>
      <w:bookmarkStart w:id="2961" w:name="_Toc76717346"/>
      <w:bookmarkStart w:id="2962" w:name="_Toc83293988"/>
      <w:bookmarkStart w:id="2963" w:name="_Toc84335027"/>
      <w:r w:rsidRPr="001C0CC4">
        <w:t>6.3</w:t>
      </w:r>
      <w:r>
        <w:t>F</w:t>
      </w:r>
      <w:r w:rsidRPr="001C0CC4">
        <w:t>.4.2</w:t>
      </w:r>
      <w:r w:rsidRPr="001C0CC4">
        <w:tab/>
        <w:t>Absolute power tolerance</w:t>
      </w:r>
      <w:bookmarkEnd w:id="2954"/>
      <w:bookmarkEnd w:id="2955"/>
      <w:bookmarkEnd w:id="2956"/>
      <w:bookmarkEnd w:id="2957"/>
      <w:bookmarkEnd w:id="2958"/>
      <w:bookmarkEnd w:id="2959"/>
      <w:bookmarkEnd w:id="2960"/>
      <w:bookmarkEnd w:id="2961"/>
      <w:bookmarkEnd w:id="2962"/>
      <w:bookmarkEnd w:id="2963"/>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2964" w:name="_Toc59650143"/>
      <w:bookmarkStart w:id="2965" w:name="_Toc61357411"/>
      <w:bookmarkStart w:id="2966" w:name="_Toc61359185"/>
      <w:bookmarkStart w:id="2967" w:name="_Toc67916123"/>
      <w:bookmarkStart w:id="2968" w:name="_Toc75533667"/>
      <w:bookmarkStart w:id="2969" w:name="_Toc75819553"/>
      <w:bookmarkStart w:id="2970" w:name="_Toc76508397"/>
      <w:bookmarkStart w:id="2971" w:name="_Toc76717347"/>
      <w:bookmarkStart w:id="2972" w:name="_Toc83293989"/>
      <w:bookmarkStart w:id="2973" w:name="_Toc84335028"/>
      <w:r w:rsidRPr="001C0CC4">
        <w:t>6.3</w:t>
      </w:r>
      <w:r>
        <w:t>F</w:t>
      </w:r>
      <w:r w:rsidRPr="001C0CC4">
        <w:t>.4.3</w:t>
      </w:r>
      <w:r w:rsidRPr="001C0CC4">
        <w:tab/>
        <w:t>Relative power tolerance</w:t>
      </w:r>
      <w:bookmarkEnd w:id="2964"/>
      <w:bookmarkEnd w:id="2965"/>
      <w:bookmarkEnd w:id="2966"/>
      <w:bookmarkEnd w:id="2967"/>
      <w:bookmarkEnd w:id="2968"/>
      <w:bookmarkEnd w:id="2969"/>
      <w:bookmarkEnd w:id="2970"/>
      <w:bookmarkEnd w:id="2971"/>
      <w:bookmarkEnd w:id="2972"/>
      <w:bookmarkEnd w:id="2973"/>
    </w:p>
    <w:p w14:paraId="3FCFD804" w14:textId="4D09549C" w:rsidR="001D5C7B" w:rsidRPr="00EA1066" w:rsidRDefault="00C52B92" w:rsidP="001D5C7B">
      <w:r>
        <w:t>The relative power tolera</w:t>
      </w:r>
      <w:r>
        <w:rPr>
          <w:rFonts w:eastAsia="SimSun"/>
          <w:lang w:val="en-US" w:eastAsia="zh-CN"/>
        </w:rPr>
        <w:t>n</w:t>
      </w:r>
      <w:r>
        <w:t>ce</w:t>
      </w:r>
      <w:r w:rsidR="001D5C7B">
        <w:t xml:space="preserve"> requirements of </w:t>
      </w:r>
      <w:r w:rsidR="00E11162">
        <w:t>clause</w:t>
      </w:r>
      <w:r w:rsidR="001D5C7B">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2974" w:name="_Toc59650144"/>
      <w:bookmarkStart w:id="2975" w:name="_Toc61357412"/>
      <w:bookmarkStart w:id="2976" w:name="_Toc61359186"/>
      <w:bookmarkStart w:id="2977" w:name="_Toc67916124"/>
      <w:bookmarkStart w:id="2978" w:name="_Toc75533668"/>
      <w:bookmarkStart w:id="2979" w:name="_Toc75819554"/>
      <w:bookmarkStart w:id="2980" w:name="_Toc76508398"/>
      <w:bookmarkStart w:id="2981" w:name="_Toc76717348"/>
      <w:bookmarkStart w:id="2982" w:name="_Toc83293990"/>
      <w:bookmarkStart w:id="2983" w:name="_Toc84335029"/>
      <w:r w:rsidRPr="001C0CC4">
        <w:t>6.3</w:t>
      </w:r>
      <w:r>
        <w:t>F</w:t>
      </w:r>
      <w:r w:rsidRPr="001C0CC4">
        <w:t>.4.4</w:t>
      </w:r>
      <w:r w:rsidRPr="001C0CC4">
        <w:tab/>
        <w:t>Aggregate power tolerance</w:t>
      </w:r>
      <w:bookmarkEnd w:id="2974"/>
      <w:bookmarkEnd w:id="2975"/>
      <w:bookmarkEnd w:id="2976"/>
      <w:bookmarkEnd w:id="2977"/>
      <w:bookmarkEnd w:id="2978"/>
      <w:bookmarkEnd w:id="2979"/>
      <w:bookmarkEnd w:id="2980"/>
      <w:bookmarkEnd w:id="2981"/>
      <w:bookmarkEnd w:id="2982"/>
      <w:bookmarkEnd w:id="2983"/>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2984" w:name="_Toc45888233"/>
      <w:bookmarkStart w:id="2985" w:name="_Toc45888832"/>
      <w:bookmarkStart w:id="2986" w:name="_Toc59650145"/>
      <w:bookmarkStart w:id="2987" w:name="_Toc61357413"/>
      <w:bookmarkStart w:id="2988" w:name="_Toc61359187"/>
      <w:bookmarkStart w:id="2989" w:name="_Toc67916125"/>
      <w:bookmarkStart w:id="2990" w:name="_Toc75533669"/>
      <w:bookmarkStart w:id="2991" w:name="_Toc75819555"/>
      <w:bookmarkStart w:id="2992" w:name="_Toc76508399"/>
      <w:bookmarkStart w:id="2993" w:name="_Toc76717349"/>
      <w:bookmarkStart w:id="2994" w:name="_Toc83293991"/>
      <w:bookmarkStart w:id="2995" w:name="_Toc84335030"/>
      <w:r w:rsidRPr="001C0CC4">
        <w:t>6.4</w:t>
      </w:r>
      <w:r w:rsidRPr="001C0CC4">
        <w:tab/>
        <w:t>Transmit signal quality</w:t>
      </w:r>
      <w:bookmarkEnd w:id="2671"/>
      <w:bookmarkEnd w:id="2672"/>
      <w:bookmarkEnd w:id="2673"/>
      <w:bookmarkEnd w:id="2674"/>
      <w:bookmarkEnd w:id="2675"/>
      <w:bookmarkEnd w:id="2676"/>
      <w:bookmarkEnd w:id="2984"/>
      <w:bookmarkEnd w:id="2985"/>
      <w:bookmarkEnd w:id="2986"/>
      <w:bookmarkEnd w:id="2987"/>
      <w:bookmarkEnd w:id="2988"/>
      <w:bookmarkEnd w:id="2989"/>
      <w:bookmarkEnd w:id="2990"/>
      <w:bookmarkEnd w:id="2991"/>
      <w:bookmarkEnd w:id="2992"/>
      <w:bookmarkEnd w:id="2993"/>
      <w:bookmarkEnd w:id="2994"/>
      <w:bookmarkEnd w:id="2995"/>
    </w:p>
    <w:p w14:paraId="36C83779" w14:textId="77777777" w:rsidR="00DC7196" w:rsidRPr="001C0CC4" w:rsidRDefault="00DC7196" w:rsidP="006A678A">
      <w:pPr>
        <w:pStyle w:val="Heading3"/>
      </w:pPr>
      <w:bookmarkStart w:id="2996" w:name="_Toc21344327"/>
      <w:bookmarkStart w:id="2997" w:name="_Toc29801813"/>
      <w:bookmarkStart w:id="2998" w:name="_Toc29802237"/>
      <w:bookmarkStart w:id="2999" w:name="_Toc29802862"/>
      <w:bookmarkStart w:id="3000" w:name="_Toc36107604"/>
      <w:bookmarkStart w:id="3001" w:name="_Toc37251370"/>
      <w:bookmarkStart w:id="3002" w:name="_Toc45888234"/>
      <w:bookmarkStart w:id="3003" w:name="_Toc45888833"/>
      <w:bookmarkStart w:id="3004" w:name="_Toc59650146"/>
      <w:bookmarkStart w:id="3005" w:name="_Toc61357414"/>
      <w:bookmarkStart w:id="3006" w:name="_Toc61359188"/>
      <w:bookmarkStart w:id="3007" w:name="_Toc67916126"/>
      <w:bookmarkStart w:id="3008" w:name="_Toc75533670"/>
      <w:bookmarkStart w:id="3009" w:name="_Toc75819556"/>
      <w:bookmarkStart w:id="3010" w:name="_Toc76508400"/>
      <w:bookmarkStart w:id="3011" w:name="_Toc76717350"/>
      <w:bookmarkStart w:id="3012" w:name="_Toc83293992"/>
      <w:bookmarkStart w:id="3013" w:name="_Toc84335031"/>
      <w:r w:rsidRPr="001C0CC4">
        <w:t>6.4.1</w:t>
      </w:r>
      <w:r w:rsidRPr="001C0CC4">
        <w:tab/>
        <w:t>Frequency error</w:t>
      </w:r>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3A04E1E4" w14:textId="77777777" w:rsidR="00DC7196" w:rsidRPr="000E530E" w:rsidRDefault="00DC7196" w:rsidP="00DC7196">
      <w:bookmarkStart w:id="3014"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015" w:name="_Toc29801814"/>
      <w:bookmarkStart w:id="3016" w:name="_Toc29802238"/>
      <w:bookmarkStart w:id="3017" w:name="_Toc29802863"/>
      <w:bookmarkStart w:id="3018" w:name="_Toc36107605"/>
      <w:bookmarkStart w:id="3019" w:name="_Toc37251371"/>
      <w:bookmarkStart w:id="3020" w:name="_Toc45888235"/>
      <w:bookmarkStart w:id="3021" w:name="_Toc45888834"/>
      <w:bookmarkStart w:id="3022" w:name="_Toc59650147"/>
      <w:bookmarkStart w:id="3023" w:name="_Toc61357415"/>
      <w:bookmarkStart w:id="3024" w:name="_Toc61359189"/>
      <w:bookmarkStart w:id="3025" w:name="_Toc67916127"/>
      <w:bookmarkStart w:id="3026" w:name="_Toc75533671"/>
      <w:bookmarkStart w:id="3027" w:name="_Toc75819557"/>
      <w:bookmarkStart w:id="3028" w:name="_Toc76508401"/>
      <w:bookmarkStart w:id="3029" w:name="_Toc76717351"/>
      <w:bookmarkStart w:id="3030" w:name="_Toc83293993"/>
      <w:bookmarkStart w:id="3031" w:name="_Toc84335032"/>
      <w:r w:rsidRPr="001C0CC4">
        <w:t>6.4.2</w:t>
      </w:r>
      <w:r w:rsidRPr="001C0CC4">
        <w:tab/>
        <w:t>Transmit modulation quality</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2EDA7BF6" w14:textId="77777777" w:rsidR="00DF53EC" w:rsidRPr="00FB2A64" w:rsidRDefault="00DF53EC" w:rsidP="003977A5">
      <w:pPr>
        <w:pStyle w:val="Heading4"/>
      </w:pPr>
      <w:bookmarkStart w:id="3032" w:name="_Toc61367513"/>
      <w:bookmarkStart w:id="3033" w:name="_Toc61372896"/>
      <w:bookmarkStart w:id="3034" w:name="_Toc68230843"/>
      <w:bookmarkStart w:id="3035" w:name="_Toc69084256"/>
      <w:bookmarkStart w:id="3036" w:name="_Toc75467266"/>
      <w:bookmarkStart w:id="3037" w:name="_Toc76509288"/>
      <w:bookmarkStart w:id="3038" w:name="_Toc76718278"/>
      <w:bookmarkStart w:id="3039" w:name="_Toc83580609"/>
      <w:bookmarkStart w:id="3040" w:name="_Toc84405118"/>
      <w:bookmarkStart w:id="3041" w:name="_Toc84413727"/>
      <w:r w:rsidRPr="00A1115A">
        <w:t>6.4.2.</w:t>
      </w:r>
      <w:r>
        <w:t>0</w:t>
      </w:r>
      <w:r w:rsidRPr="00A1115A">
        <w:tab/>
      </w:r>
      <w:bookmarkEnd w:id="3032"/>
      <w:bookmarkEnd w:id="3033"/>
      <w:bookmarkEnd w:id="3034"/>
      <w:bookmarkEnd w:id="3035"/>
      <w:bookmarkEnd w:id="3036"/>
      <w:bookmarkEnd w:id="3037"/>
      <w:bookmarkEnd w:id="3038"/>
      <w:bookmarkEnd w:id="3039"/>
      <w:bookmarkEnd w:id="3040"/>
      <w:bookmarkEnd w:id="3041"/>
      <w:r>
        <w:t>General</w:t>
      </w:r>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042" w:name="_Toc21344329"/>
      <w:bookmarkStart w:id="3043" w:name="_Toc29801815"/>
      <w:bookmarkStart w:id="3044" w:name="_Toc29802239"/>
      <w:bookmarkStart w:id="3045" w:name="_Toc29802864"/>
      <w:bookmarkStart w:id="3046" w:name="_Toc36107606"/>
      <w:bookmarkStart w:id="3047" w:name="_Toc37251372"/>
      <w:bookmarkStart w:id="3048" w:name="_Toc45888236"/>
      <w:bookmarkStart w:id="3049"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050" w:name="_Toc59650148"/>
      <w:bookmarkStart w:id="3051" w:name="_Toc61357416"/>
      <w:bookmarkStart w:id="3052" w:name="_Toc61359190"/>
      <w:bookmarkStart w:id="3053" w:name="_Toc67916128"/>
      <w:bookmarkStart w:id="3054" w:name="_Toc75533672"/>
      <w:bookmarkStart w:id="3055" w:name="_Toc75819558"/>
      <w:bookmarkStart w:id="3056" w:name="_Toc76508402"/>
      <w:bookmarkStart w:id="3057" w:name="_Toc76717352"/>
      <w:bookmarkStart w:id="3058" w:name="_Toc83293994"/>
      <w:bookmarkStart w:id="3059" w:name="_Toc84335033"/>
      <w:r w:rsidRPr="001C0CC4">
        <w:t>6.4.2.1</w:t>
      </w:r>
      <w:r w:rsidRPr="001C0CC4">
        <w:tab/>
        <w:t>Error Vector Magnitude</w:t>
      </w:r>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lastRenderedPageBreak/>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28CE13E9" w:rsidR="00DC7196"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6BB3793F" w14:textId="5D400EEF" w:rsidR="001563E2" w:rsidRPr="001C0CC4" w:rsidRDefault="001563E2" w:rsidP="001563E2">
      <w:pPr>
        <w:rPr>
          <w:lang w:eastAsia="zh-CN"/>
        </w:rPr>
      </w:pPr>
      <w:r w:rsidRPr="00611D9F">
        <w:t xml:space="preserve">For </w:t>
      </w:r>
      <w:r>
        <w:t xml:space="preserve">UE power class </w:t>
      </w:r>
      <w:r w:rsidRPr="00611D9F">
        <w:t xml:space="preserve">1.5 </w:t>
      </w:r>
      <w:r>
        <w:t xml:space="preserve">the EVM is first measured per UE antenna connector and then evaluated according to the measurement method applicable for UEs indicating </w:t>
      </w:r>
      <w:r w:rsidRPr="001977CF">
        <w:rPr>
          <w:i/>
          <w:iCs/>
        </w:rPr>
        <w:t>txDiverisity-r16</w:t>
      </w:r>
      <w:r>
        <w:t>.</w:t>
      </w:r>
    </w:p>
    <w:p w14:paraId="04DEA02C" w14:textId="77777777" w:rsidR="001563E2" w:rsidRPr="001C0CC4" w:rsidRDefault="001563E2" w:rsidP="00DC7196">
      <w:pPr>
        <w:rPr>
          <w:lang w:eastAsia="zh-CN"/>
        </w:rPr>
      </w:pPr>
    </w:p>
    <w:p w14:paraId="426590BA" w14:textId="77777777" w:rsidR="00DC7196" w:rsidRPr="001C0CC4" w:rsidRDefault="00DC7196" w:rsidP="00DC7196">
      <w:pPr>
        <w:pStyle w:val="TH"/>
        <w:rPr>
          <w:lang w:eastAsia="zh-CN"/>
        </w:rPr>
      </w:pPr>
      <w:r w:rsidRPr="001C0CC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r w:rsidRPr="001C0CC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060" w:name="_Toc67916129"/>
      <w:bookmarkStart w:id="3061" w:name="_Toc75533673"/>
      <w:bookmarkStart w:id="3062" w:name="_Toc75819559"/>
      <w:bookmarkStart w:id="3063" w:name="_Toc76508403"/>
      <w:bookmarkStart w:id="3064" w:name="_Toc76717353"/>
      <w:bookmarkStart w:id="3065" w:name="_Toc83293995"/>
      <w:bookmarkStart w:id="3066" w:name="_Toc84335034"/>
      <w:r w:rsidRPr="001C0CC4">
        <w:t>6.4.2.</w:t>
      </w:r>
      <w:r>
        <w:t>1a</w:t>
      </w:r>
      <w:r w:rsidRPr="001C0CC4">
        <w:tab/>
        <w:t>Error Vector Magnitude</w:t>
      </w:r>
      <w:r>
        <w:t xml:space="preserve"> including symbols with transient period</w:t>
      </w:r>
      <w:bookmarkEnd w:id="3060"/>
      <w:bookmarkEnd w:id="3061"/>
      <w:bookmarkEnd w:id="3062"/>
      <w:bookmarkEnd w:id="3063"/>
      <w:bookmarkEnd w:id="3064"/>
      <w:bookmarkEnd w:id="3065"/>
      <w:bookmarkEnd w:id="3066"/>
      <w:r>
        <w:t xml:space="preserve"> </w:t>
      </w:r>
    </w:p>
    <w:p w14:paraId="41642156" w14:textId="56C4DAE5" w:rsidR="00CA64BB" w:rsidRPr="009E0116" w:rsidRDefault="00CA64BB" w:rsidP="00CA64BB">
      <w:pPr>
        <w:jc w:val="both"/>
        <w:rPr>
          <w:lang w:eastAsia="ko-KR"/>
        </w:rPr>
      </w:pPr>
      <w:bookmarkStart w:id="3067" w:name="_Hlk37237311"/>
      <w:r w:rsidRPr="009E0116">
        <w:rPr>
          <w:lang w:eastAsia="ko-KR"/>
        </w:rPr>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69BB087E" w14:textId="77777777" w:rsidR="00A57F0D" w:rsidRDefault="00A57F0D" w:rsidP="00A57F0D">
      <w:pPr>
        <w:jc w:val="both"/>
      </w:pPr>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068" w:name="_Hlk37255905"/>
      <w:bookmarkEnd w:id="3067"/>
      <w:r w:rsidRPr="001C0CC4">
        <w:t xml:space="preserve">Table </w:t>
      </w:r>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CA64BB"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45355C26" w:rsidR="00CA64BB" w:rsidRDefault="00CA64BB" w:rsidP="00CA64BB">
            <w:pPr>
              <w:pStyle w:val="TAC"/>
              <w:keepNext w:val="0"/>
            </w:pPr>
            <w:r w:rsidRPr="009E0116">
              <w:t>2</w:t>
            </w:r>
          </w:p>
        </w:tc>
        <w:tc>
          <w:tcPr>
            <w:tcW w:w="3047" w:type="dxa"/>
            <w:tcMar>
              <w:top w:w="0" w:type="dxa"/>
              <w:left w:w="108" w:type="dxa"/>
              <w:bottom w:w="0" w:type="dxa"/>
              <w:right w:w="108" w:type="dxa"/>
            </w:tcMar>
            <w:vAlign w:val="center"/>
            <w:hideMark/>
          </w:tcPr>
          <w:p w14:paraId="11DF4069"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3CB6A92D"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04FB51C8" w:rsidR="00CA64BB" w:rsidRDefault="00CA64BB" w:rsidP="00CA64BB">
            <w:pPr>
              <w:pStyle w:val="TAC"/>
              <w:keepNext w:val="0"/>
            </w:pPr>
            <w:r w:rsidRPr="009E0116">
              <w:t>-0.5</w:t>
            </w:r>
          </w:p>
        </w:tc>
        <w:tc>
          <w:tcPr>
            <w:tcW w:w="1543" w:type="dxa"/>
            <w:tcMar>
              <w:top w:w="0" w:type="dxa"/>
              <w:left w:w="108" w:type="dxa"/>
              <w:bottom w:w="0" w:type="dxa"/>
              <w:right w:w="108" w:type="dxa"/>
            </w:tcMar>
            <w:hideMark/>
          </w:tcPr>
          <w:p w14:paraId="0A33F663" w14:textId="77777777" w:rsidR="00CA64BB" w:rsidRDefault="00CA64BB" w:rsidP="00CA64BB">
            <w:pPr>
              <w:pStyle w:val="TAC"/>
              <w:keepNext w:val="0"/>
            </w:pPr>
            <w:r>
              <w:t>15kHz or 30kHz</w:t>
            </w:r>
            <w:r w:rsidRPr="006E7131">
              <w:rPr>
                <w:vertAlign w:val="superscript"/>
              </w:rPr>
              <w:t>5</w:t>
            </w:r>
          </w:p>
          <w:p w14:paraId="067FD95C" w14:textId="77777777" w:rsidR="00CA64BB" w:rsidRDefault="00CA64BB" w:rsidP="00CA64BB">
            <w:pPr>
              <w:pStyle w:val="TAC"/>
              <w:keepNext w:val="0"/>
            </w:pPr>
          </w:p>
        </w:tc>
      </w:tr>
      <w:tr w:rsidR="00CA64BB"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E6411D" w:rsidR="00CA64BB" w:rsidRDefault="00CA64BB" w:rsidP="00CA64BB">
            <w:pPr>
              <w:pStyle w:val="TAC"/>
              <w:keepNext w:val="0"/>
            </w:pPr>
            <w:r w:rsidRPr="009E0116">
              <w:t>4</w:t>
            </w:r>
          </w:p>
        </w:tc>
        <w:tc>
          <w:tcPr>
            <w:tcW w:w="3047" w:type="dxa"/>
            <w:tcMar>
              <w:top w:w="0" w:type="dxa"/>
              <w:left w:w="108" w:type="dxa"/>
              <w:bottom w:w="0" w:type="dxa"/>
              <w:right w:w="108" w:type="dxa"/>
            </w:tcMar>
            <w:vAlign w:val="center"/>
            <w:hideMark/>
          </w:tcPr>
          <w:p w14:paraId="237A4EE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263294FE"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306E13B8" w:rsidR="00CA64BB" w:rsidRDefault="00CA64BB" w:rsidP="00CA64BB">
            <w:pPr>
              <w:pStyle w:val="TAC"/>
              <w:keepNext w:val="0"/>
            </w:pPr>
            <w:r w:rsidRPr="009E0116">
              <w:t>-1</w:t>
            </w:r>
          </w:p>
        </w:tc>
        <w:tc>
          <w:tcPr>
            <w:tcW w:w="1543" w:type="dxa"/>
            <w:tcMar>
              <w:top w:w="0" w:type="dxa"/>
              <w:left w:w="108" w:type="dxa"/>
              <w:bottom w:w="0" w:type="dxa"/>
              <w:right w:w="108" w:type="dxa"/>
            </w:tcMar>
            <w:hideMark/>
          </w:tcPr>
          <w:p w14:paraId="2420A573" w14:textId="77777777" w:rsidR="00CA64BB" w:rsidRDefault="00CA64BB" w:rsidP="00CA64BB">
            <w:pPr>
              <w:pStyle w:val="TAC"/>
              <w:keepNext w:val="0"/>
            </w:pPr>
            <w:r>
              <w:t>15kHz</w:t>
            </w:r>
          </w:p>
          <w:p w14:paraId="1377E281" w14:textId="77777777" w:rsidR="00CA64BB" w:rsidRDefault="00CA64BB" w:rsidP="00CA64BB">
            <w:pPr>
              <w:pStyle w:val="TAC"/>
              <w:keepNext w:val="0"/>
            </w:pPr>
          </w:p>
        </w:tc>
      </w:tr>
      <w:tr w:rsidR="00CA64BB"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4AF32F78" w:rsidR="00CA64BB" w:rsidRDefault="00CA64BB" w:rsidP="00CA64BB">
            <w:pPr>
              <w:pStyle w:val="TAC"/>
              <w:keepNext w:val="0"/>
            </w:pPr>
            <w:r w:rsidRPr="009E0116">
              <w:t>7</w:t>
            </w:r>
          </w:p>
        </w:tc>
        <w:tc>
          <w:tcPr>
            <w:tcW w:w="3047" w:type="dxa"/>
            <w:tcMar>
              <w:top w:w="0" w:type="dxa"/>
              <w:left w:w="108" w:type="dxa"/>
              <w:bottom w:w="0" w:type="dxa"/>
              <w:right w:w="108" w:type="dxa"/>
            </w:tcMar>
            <w:vAlign w:val="center"/>
            <w:hideMark/>
          </w:tcPr>
          <w:p w14:paraId="7AA3523D" w14:textId="77777777" w:rsidR="00CA64BB" w:rsidRPr="009E0116" w:rsidRDefault="00000000" w:rsidP="00CA64BB">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6696D9FB" w:rsidR="00CA64BB" w:rsidRDefault="00000000" w:rsidP="00CA64BB">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6B9528D2" w:rsidR="00CA64BB" w:rsidRDefault="00CA64BB" w:rsidP="00CA64BB">
            <w:pPr>
              <w:pStyle w:val="TAC"/>
              <w:keepNext w:val="0"/>
            </w:pPr>
            <w:r w:rsidRPr="009E0116">
              <w:t>-2</w:t>
            </w:r>
            <w:r>
              <w:t>.7</w:t>
            </w:r>
          </w:p>
        </w:tc>
        <w:tc>
          <w:tcPr>
            <w:tcW w:w="1543" w:type="dxa"/>
            <w:tcMar>
              <w:top w:w="0" w:type="dxa"/>
              <w:left w:w="108" w:type="dxa"/>
              <w:bottom w:w="0" w:type="dxa"/>
              <w:right w:w="108" w:type="dxa"/>
            </w:tcMar>
            <w:hideMark/>
          </w:tcPr>
          <w:p w14:paraId="363C936E" w14:textId="77777777" w:rsidR="00CA64BB" w:rsidRDefault="00CA64BB" w:rsidP="00CA64BB">
            <w:pPr>
              <w:pStyle w:val="TAC"/>
              <w:keepNext w:val="0"/>
            </w:pPr>
            <w:r>
              <w:t>15kHz</w:t>
            </w:r>
          </w:p>
          <w:p w14:paraId="4CF0BCCD" w14:textId="77777777" w:rsidR="00CA64BB" w:rsidRDefault="00CA64BB" w:rsidP="00CA64BB">
            <w:pPr>
              <w:pStyle w:val="TAC"/>
              <w:keepNext w:val="0"/>
              <w:rPr>
                <w:lang w:eastAsia="ja-JP"/>
              </w:rPr>
            </w:pPr>
          </w:p>
        </w:tc>
      </w:tr>
      <w:tr w:rsidR="00A57F0D" w14:paraId="2F72ED39" w14:textId="77777777" w:rsidTr="00052D79">
        <w:trPr>
          <w:trHeight w:val="225"/>
          <w:jc w:val="center"/>
        </w:trPr>
        <w:tc>
          <w:tcPr>
            <w:tcW w:w="8468" w:type="dxa"/>
            <w:gridSpan w:val="4"/>
          </w:tcPr>
          <w:p w14:paraId="3128F3E5" w14:textId="77777777" w:rsidR="00CA64BB" w:rsidRPr="009E0116" w:rsidRDefault="00CA64BB" w:rsidP="00CA64BB">
            <w:pPr>
              <w:pStyle w:val="TAN"/>
              <w:rPr>
                <w:rFonts w:cs="Arial"/>
                <w:lang w:val="en-US"/>
              </w:rPr>
            </w:pPr>
            <w:r w:rsidRPr="009E0116">
              <w:rPr>
                <w:rFonts w:cs="Arial"/>
              </w:rPr>
              <w:lastRenderedPageBreak/>
              <w:t xml:space="preserve">NOTE 1: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E0116">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E0116">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E0116">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E0116">
              <w:rPr>
                <w:rFonts w:cs="Arial" w:hint="eastAsia"/>
                <w:iCs/>
                <w:lang w:eastAsia="ja-JP"/>
              </w:rPr>
              <w:t xml:space="preserve"> </w:t>
            </w:r>
            <w:r w:rsidRPr="009E0116">
              <w:rPr>
                <w:rFonts w:cs="Arial"/>
              </w:rPr>
              <w:t>are defined in Annex F</w:t>
            </w:r>
          </w:p>
          <w:p w14:paraId="0B21722F" w14:textId="77777777" w:rsidR="00CA64BB" w:rsidRPr="009E0116" w:rsidRDefault="00CA64BB" w:rsidP="00CA64BB">
            <w:pPr>
              <w:pStyle w:val="TAN"/>
            </w:pPr>
            <w:r w:rsidRPr="009E0116">
              <w:t xml:space="preserve">NOTE 2: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E0116">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E0116">
              <w:t xml:space="preserve"> is the EVM for a symbol right before a transition</w:t>
            </w:r>
          </w:p>
          <w:p w14:paraId="1D262E52" w14:textId="77777777" w:rsidR="00CA64BB" w:rsidRPr="009E0116" w:rsidRDefault="00CA64BB" w:rsidP="00CA64BB">
            <w:pPr>
              <w:pStyle w:val="TAN"/>
              <w:rPr>
                <w:lang w:eastAsia="ja-JP"/>
              </w:rPr>
            </w:pPr>
            <w:r w:rsidRPr="009E0116">
              <w:rPr>
                <w:rFonts w:hint="eastAsia"/>
                <w:lang w:eastAsia="ja-JP"/>
              </w:rPr>
              <w:t>N</w:t>
            </w:r>
            <w:r w:rsidRPr="009E0116">
              <w:rPr>
                <w:lang w:eastAsia="ja-JP"/>
              </w:rPr>
              <w:t xml:space="preserve">OTE 3: </w:t>
            </w:r>
            <w:r w:rsidRPr="0073229A">
              <w:rPr>
                <w:i/>
                <w:iCs/>
                <w:lang w:eastAsia="ja-JP"/>
              </w:rPr>
              <w:t>tp</w:t>
            </w:r>
            <w:r w:rsidRPr="0073229A">
              <w:rPr>
                <w:i/>
                <w:iCs/>
                <w:vertAlign w:val="subscript"/>
                <w:lang w:eastAsia="ja-JP"/>
              </w:rPr>
              <w:t>start</w:t>
            </w:r>
            <w:r w:rsidRPr="009E0116">
              <w:rPr>
                <w:lang w:eastAsia="ja-JP"/>
              </w:rPr>
              <w:t xml:space="preserve"> denotes the start position of the EVM exclusion window as shown in Annex F.4</w:t>
            </w:r>
          </w:p>
          <w:p w14:paraId="5CCBD0EF" w14:textId="77777777" w:rsidR="00CA64BB" w:rsidRPr="009E0116" w:rsidRDefault="00CA64BB" w:rsidP="00CA64BB">
            <w:pPr>
              <w:pStyle w:val="TAN"/>
              <w:rPr>
                <w:lang w:eastAsia="ja-JP"/>
              </w:rPr>
            </w:pPr>
            <w:r w:rsidRPr="009E0116">
              <w:rPr>
                <w:rFonts w:hint="eastAsia"/>
                <w:lang w:eastAsia="ja-JP"/>
              </w:rPr>
              <w:t>N</w:t>
            </w:r>
            <w:r w:rsidRPr="009E0116">
              <w:rPr>
                <w:lang w:eastAsia="ja-JP"/>
              </w:rPr>
              <w:t>OTE 4: SCS denotes the SCS that can be used in the conformance test</w:t>
            </w:r>
          </w:p>
          <w:p w14:paraId="3B3D0844" w14:textId="121B562A" w:rsidR="00A57F0D" w:rsidRDefault="00CA64BB" w:rsidP="00CA64BB">
            <w:pPr>
              <w:pStyle w:val="TAN"/>
              <w:rPr>
                <w:rFonts w:cs="Arial"/>
                <w:szCs w:val="18"/>
                <w:lang w:eastAsia="ja-JP"/>
              </w:rPr>
            </w:pPr>
            <w:r w:rsidRPr="009E0116">
              <w:rPr>
                <w:rFonts w:hint="eastAsia"/>
                <w:lang w:eastAsia="ja-JP"/>
              </w:rPr>
              <w:t>N</w:t>
            </w:r>
            <w:r w:rsidRPr="009E0116">
              <w:rPr>
                <w:lang w:eastAsia="ja-JP"/>
              </w:rPr>
              <w:t xml:space="preserve">OTE 5: 30kHz shall be used in the conformance test unless the UE signals in </w:t>
            </w:r>
            <w:r w:rsidRPr="0073229A">
              <w:rPr>
                <w:i/>
                <w:iCs/>
              </w:rPr>
              <w:t>supportedSubCarrierSpacingUL</w:t>
            </w:r>
            <w:r w:rsidRPr="0073229A">
              <w:t xml:space="preserve"> </w:t>
            </w:r>
            <w:r w:rsidRPr="00800A27">
              <w:rPr>
                <w:lang w:eastAsia="ja-JP"/>
              </w:rPr>
              <w:t xml:space="preserve">in </w:t>
            </w:r>
            <w:r w:rsidRPr="0073229A">
              <w:rPr>
                <w:i/>
                <w:iCs/>
                <w:lang w:eastAsia="ja-JP"/>
              </w:rPr>
              <w:t>FeatureSetPerCC</w:t>
            </w:r>
            <w:r w:rsidRPr="00800A27">
              <w:rPr>
                <w:lang w:eastAsia="ja-JP"/>
              </w:rPr>
              <w:t xml:space="preserve"> that it only supports 15kHz in the corresponding band</w:t>
            </w:r>
          </w:p>
        </w:tc>
      </w:tr>
    </w:tbl>
    <w:p w14:paraId="67037959" w14:textId="77777777" w:rsidR="00A57F0D" w:rsidRPr="00CC0EAE" w:rsidRDefault="00A57F0D" w:rsidP="00EF5BBF"/>
    <w:p w14:paraId="451B29C0" w14:textId="1E6F118B" w:rsidR="00CA64BB" w:rsidRPr="009E0116" w:rsidRDefault="00CA64BB" w:rsidP="00CA64BB">
      <w:bookmarkStart w:id="3069" w:name="_Hlk37260337"/>
      <w:bookmarkEnd w:id="3068"/>
      <w:r w:rsidRPr="009E0116">
        <w:t>The RMS average of the basic EVM measurements over 108 subframes for the symbols where the transient occurs for the different modulation schemes shall not exceed 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r w:rsidRPr="001C0CC4">
        <w:t>Table 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CA64BB" w:rsidRPr="001C0CC4" w14:paraId="79223510" w14:textId="77777777" w:rsidTr="00052D79">
        <w:trPr>
          <w:jc w:val="center"/>
        </w:trPr>
        <w:tc>
          <w:tcPr>
            <w:tcW w:w="3256" w:type="dxa"/>
          </w:tcPr>
          <w:p w14:paraId="2789DA33" w14:textId="77777777" w:rsidR="00CA64BB" w:rsidRPr="001C0CC4" w:rsidRDefault="00CA64BB" w:rsidP="00CA64BB">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CA64BB" w:rsidRPr="001C0CC4" w:rsidRDefault="00CA64BB" w:rsidP="00CA64BB">
            <w:pPr>
              <w:pStyle w:val="TAC"/>
              <w:rPr>
                <w:rFonts w:cs="v5.0.0"/>
              </w:rPr>
            </w:pPr>
            <w:r w:rsidRPr="001C0CC4">
              <w:rPr>
                <w:rFonts w:cs="v5.0.0"/>
              </w:rPr>
              <w:t>%</w:t>
            </w:r>
          </w:p>
        </w:tc>
        <w:tc>
          <w:tcPr>
            <w:tcW w:w="2406" w:type="dxa"/>
          </w:tcPr>
          <w:p w14:paraId="6F4D0769" w14:textId="03E3A95E" w:rsidR="00CA64BB" w:rsidRPr="001C0CC4" w:rsidRDefault="00CA64BB" w:rsidP="00CA64BB">
            <w:pPr>
              <w:pStyle w:val="TAC"/>
              <w:rPr>
                <w:rFonts w:cs="v5.0.0"/>
              </w:rPr>
            </w:pPr>
            <w:r w:rsidRPr="009E0116">
              <w:rPr>
                <w:rFonts w:cs="v5.0.0"/>
                <w:lang w:eastAsia="zh-CN"/>
              </w:rPr>
              <w:t>10</w:t>
            </w:r>
          </w:p>
        </w:tc>
      </w:tr>
      <w:tr w:rsidR="00CA64BB" w:rsidRPr="001C0CC4" w14:paraId="5FEAD16A" w14:textId="77777777" w:rsidTr="00052D79">
        <w:trPr>
          <w:jc w:val="center"/>
        </w:trPr>
        <w:tc>
          <w:tcPr>
            <w:tcW w:w="3256" w:type="dxa"/>
          </w:tcPr>
          <w:p w14:paraId="305A92A3" w14:textId="77777777" w:rsidR="00CA64BB" w:rsidRPr="001C0CC4" w:rsidRDefault="00CA64BB" w:rsidP="00CA64BB">
            <w:pPr>
              <w:pStyle w:val="TAC"/>
              <w:rPr>
                <w:lang w:eastAsia="zh-CN"/>
              </w:rPr>
            </w:pPr>
            <w:r w:rsidRPr="001C0CC4">
              <w:rPr>
                <w:lang w:eastAsia="zh-CN"/>
              </w:rPr>
              <w:t>256 QAM</w:t>
            </w:r>
          </w:p>
        </w:tc>
        <w:tc>
          <w:tcPr>
            <w:tcW w:w="1135" w:type="dxa"/>
          </w:tcPr>
          <w:p w14:paraId="1DB83961" w14:textId="77777777" w:rsidR="00CA64BB" w:rsidRPr="001C0CC4" w:rsidRDefault="00CA64BB" w:rsidP="00CA64BB">
            <w:pPr>
              <w:pStyle w:val="TAC"/>
              <w:rPr>
                <w:rFonts w:cs="v5.0.0"/>
              </w:rPr>
            </w:pPr>
            <w:r w:rsidRPr="001C0CC4">
              <w:rPr>
                <w:rFonts w:cs="v5.0.0"/>
              </w:rPr>
              <w:t>%</w:t>
            </w:r>
          </w:p>
        </w:tc>
        <w:tc>
          <w:tcPr>
            <w:tcW w:w="2406" w:type="dxa"/>
          </w:tcPr>
          <w:p w14:paraId="3F7E00A0" w14:textId="245A7765" w:rsidR="00CA64BB" w:rsidRPr="001C0CC4" w:rsidRDefault="00CA64BB" w:rsidP="00CA64BB">
            <w:pPr>
              <w:pStyle w:val="TAC"/>
              <w:rPr>
                <w:rFonts w:cs="v5.0.0"/>
                <w:lang w:eastAsia="zh-CN"/>
              </w:rPr>
            </w:pPr>
            <w:r w:rsidRPr="009E0116">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r w:rsidRPr="001C0CC4">
        <w:rPr>
          <w:lang w:eastAsia="zh-CN"/>
        </w:rPr>
        <w:t>Table 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069"/>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070" w:name="_Toc21344330"/>
      <w:bookmarkStart w:id="3071" w:name="_Toc29801816"/>
      <w:bookmarkStart w:id="3072" w:name="_Toc29802240"/>
      <w:bookmarkStart w:id="3073" w:name="_Toc29802865"/>
      <w:bookmarkStart w:id="3074" w:name="_Toc36107607"/>
      <w:bookmarkStart w:id="3075" w:name="_Toc37251373"/>
      <w:bookmarkStart w:id="3076" w:name="_Toc45888237"/>
      <w:bookmarkStart w:id="3077" w:name="_Toc45888836"/>
      <w:bookmarkStart w:id="3078" w:name="_Toc59650149"/>
      <w:bookmarkStart w:id="3079" w:name="_Toc61357417"/>
      <w:bookmarkStart w:id="3080" w:name="_Toc61359191"/>
      <w:bookmarkStart w:id="3081" w:name="_Toc67916130"/>
      <w:bookmarkStart w:id="3082" w:name="_Toc75533674"/>
      <w:bookmarkStart w:id="3083" w:name="_Toc75819560"/>
      <w:bookmarkStart w:id="3084" w:name="_Toc76508404"/>
      <w:bookmarkStart w:id="3085" w:name="_Toc76717354"/>
      <w:bookmarkStart w:id="3086" w:name="_Toc83293996"/>
      <w:bookmarkStart w:id="3087" w:name="_Toc84335035"/>
      <w:bookmarkStart w:id="3088" w:name="_Hlk497415844"/>
      <w:r w:rsidRPr="001C0CC4">
        <w:t>6.4.2.2</w:t>
      </w:r>
      <w:r w:rsidRPr="001C0CC4">
        <w:tab/>
        <w:t>Carrier leakage</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bookmarkEnd w:id="3088"/>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r w:rsidRPr="00DC7196">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089" w:name="_Toc21344331"/>
      <w:bookmarkStart w:id="3090" w:name="_Toc29801817"/>
      <w:bookmarkStart w:id="3091" w:name="_Toc29802241"/>
      <w:bookmarkStart w:id="3092" w:name="_Toc29802866"/>
      <w:bookmarkStart w:id="3093" w:name="_Toc36107608"/>
      <w:bookmarkStart w:id="3094" w:name="_Toc37251374"/>
      <w:bookmarkStart w:id="3095" w:name="_Toc45888238"/>
      <w:bookmarkStart w:id="3096" w:name="_Toc45888837"/>
      <w:bookmarkStart w:id="3097" w:name="_Toc59650150"/>
      <w:bookmarkStart w:id="3098" w:name="_Toc61357418"/>
      <w:bookmarkStart w:id="3099" w:name="_Toc61359192"/>
      <w:bookmarkStart w:id="3100" w:name="_Toc67916131"/>
      <w:bookmarkStart w:id="3101" w:name="_Toc75533675"/>
      <w:bookmarkStart w:id="3102" w:name="_Toc75819561"/>
      <w:bookmarkStart w:id="3103" w:name="_Toc76508405"/>
      <w:bookmarkStart w:id="3104" w:name="_Toc76717355"/>
      <w:bookmarkStart w:id="3105" w:name="_Toc83293997"/>
      <w:bookmarkStart w:id="3106" w:name="_Toc84335036"/>
      <w:r w:rsidRPr="001C0CC4">
        <w:t>6.4.2.3</w:t>
      </w:r>
      <w:r w:rsidRPr="001C0CC4">
        <w:tab/>
        <w:t>In-band emissions</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r w:rsidRPr="001C0CC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79.65pt;height:46.35pt" o:ole="">
                  <v:imagedata r:id="rId35" o:title=""/>
                </v:shape>
                <o:OLEObject Type="Embed" ProgID="Equation.3" ShapeID="_x0000_i1031" DrawAspect="Content" ObjectID="_1757502596"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0.65pt;height:15.7pt" o:ole="">
                  <v:imagedata r:id="rId37" o:title=""/>
                </v:shape>
                <o:OLEObject Type="Embed" ProgID="Equation.3" ShapeID="_x0000_i1032" DrawAspect="Content" ObjectID="_1757502597"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0.65pt;height:20.65pt" o:ole="">
                  <v:imagedata r:id="rId39" o:title=""/>
                </v:shape>
                <o:OLEObject Type="Embed" ProgID="Equation.3" ShapeID="_x0000_i1033" DrawAspect="Content" ObjectID="_1757502598"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107" w:name="_Toc21344332"/>
      <w:bookmarkStart w:id="3108" w:name="_Toc29801818"/>
      <w:bookmarkStart w:id="3109" w:name="_Toc29802242"/>
      <w:bookmarkStart w:id="3110" w:name="_Toc29802867"/>
      <w:bookmarkStart w:id="3111" w:name="_Toc36107609"/>
      <w:bookmarkStart w:id="3112" w:name="_Toc37251375"/>
      <w:bookmarkStart w:id="3113" w:name="_Toc45888239"/>
      <w:bookmarkStart w:id="3114" w:name="_Toc45888838"/>
      <w:bookmarkStart w:id="3115" w:name="_Toc59650151"/>
      <w:bookmarkStart w:id="3116" w:name="_Toc61357419"/>
      <w:bookmarkStart w:id="3117" w:name="_Toc61359193"/>
      <w:bookmarkStart w:id="3118" w:name="_Toc67916132"/>
      <w:bookmarkStart w:id="3119" w:name="_Toc75533676"/>
      <w:bookmarkStart w:id="3120" w:name="_Toc75819562"/>
      <w:bookmarkStart w:id="3121" w:name="_Toc76508406"/>
      <w:bookmarkStart w:id="3122" w:name="_Toc76717356"/>
      <w:bookmarkStart w:id="3123" w:name="_Toc83293998"/>
      <w:bookmarkStart w:id="3124" w:name="_Toc84335037"/>
      <w:r w:rsidRPr="001C0CC4">
        <w:t>6.4.2.4</w:t>
      </w:r>
      <w:r w:rsidRPr="001C0CC4">
        <w:tab/>
        <w:t>EVM equalizer spectrum flatness</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45EFDE89" w:rsidR="00DC7196" w:rsidRDefault="00DC7196" w:rsidP="00DC7196">
      <w:pPr>
        <w:rPr>
          <w:rFonts w:cs="v5.0.0"/>
        </w:rPr>
      </w:pPr>
      <w:r w:rsidRPr="001C0CC4">
        <w:rPr>
          <w:rFonts w:cs="v5.0.0"/>
        </w:rPr>
        <w:t xml:space="preserve">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w:t>
      </w:r>
      <w:r w:rsidRPr="001C0CC4">
        <w:rPr>
          <w:rFonts w:cs="v5.0.0"/>
        </w:rPr>
        <w:lastRenderedPageBreak/>
        <w:t>and the relative difference between the maximum coefficient in Range 2 and the minimum coefficient in Range 1 must not be larger than 10 dB (see Figure 6.4.2.4-1).</w:t>
      </w:r>
    </w:p>
    <w:p w14:paraId="0A1FBD4A" w14:textId="3B30B378" w:rsidR="00B03D88" w:rsidRPr="001977CF" w:rsidRDefault="00B03D88" w:rsidP="00B03D88">
      <w:pPr>
        <w:rPr>
          <w:lang w:eastAsia="zh-CN"/>
        </w:rPr>
      </w:pPr>
      <w:r w:rsidRPr="00611D9F">
        <w:t xml:space="preserve">For </w:t>
      </w:r>
      <w:r>
        <w:t xml:space="preserve">UE power class </w:t>
      </w:r>
      <w:r w:rsidRPr="00611D9F">
        <w:t xml:space="preserve">1.5 </w:t>
      </w:r>
      <w:r>
        <w:t xml:space="preserve">the EVM equalizer spectrum flatness is measured according to the measurement method applicable for UEs indicating </w:t>
      </w:r>
      <w:r w:rsidRPr="00D33CC5">
        <w:rPr>
          <w:i/>
          <w:iCs/>
        </w:rPr>
        <w:t>txDiverisity-r16</w:t>
      </w:r>
      <w:r>
        <w:t>.</w:t>
      </w:r>
    </w:p>
    <w:p w14:paraId="1E38F51B" w14:textId="77777777" w:rsidR="00B03D88" w:rsidRPr="001C0CC4" w:rsidRDefault="00B03D88" w:rsidP="00DC7196">
      <w:pPr>
        <w:rPr>
          <w:rFonts w:cs="v5.0.0"/>
        </w:rPr>
      </w:pPr>
    </w:p>
    <w:p w14:paraId="0ABF7C38" w14:textId="77777777" w:rsidR="00DC7196" w:rsidRPr="001C0CC4" w:rsidRDefault="00DC7196" w:rsidP="00DC7196">
      <w:pPr>
        <w:pStyle w:val="TH"/>
      </w:pPr>
      <w:r w:rsidRPr="001C0CC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r w:rsidRPr="001C0CC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59741D"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r w:rsidRPr="001C0CC4">
        <w:t>Figure 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125" w:name="_Toc21344333"/>
      <w:bookmarkStart w:id="3126" w:name="_Toc29801819"/>
      <w:bookmarkStart w:id="3127" w:name="_Toc29802243"/>
      <w:bookmarkStart w:id="3128" w:name="_Toc29802868"/>
      <w:bookmarkStart w:id="3129" w:name="_Toc36107610"/>
      <w:bookmarkStart w:id="3130" w:name="_Toc37251376"/>
      <w:bookmarkStart w:id="3131" w:name="_Toc45888240"/>
      <w:bookmarkStart w:id="3132" w:name="_Toc45888839"/>
      <w:bookmarkStart w:id="3133" w:name="_Toc59650152"/>
      <w:bookmarkStart w:id="3134" w:name="_Toc61357420"/>
      <w:bookmarkStart w:id="3135" w:name="_Toc61359194"/>
      <w:bookmarkStart w:id="3136" w:name="_Toc67916133"/>
      <w:bookmarkStart w:id="3137" w:name="_Toc75533677"/>
      <w:bookmarkStart w:id="3138" w:name="_Toc75819563"/>
      <w:bookmarkStart w:id="3139" w:name="_Toc76508407"/>
      <w:bookmarkStart w:id="3140" w:name="_Toc76717357"/>
      <w:bookmarkStart w:id="3141" w:name="_Toc83293999"/>
      <w:bookmarkStart w:id="3142" w:name="_Toc84335038"/>
      <w:r w:rsidRPr="001C0CC4">
        <w:rPr>
          <w:noProof/>
        </w:rPr>
        <w:t>6.4.2.4.1</w:t>
      </w:r>
      <w:r w:rsidRPr="001C0CC4">
        <w:rPr>
          <w:noProof/>
        </w:rPr>
        <w:tab/>
        <w:t>Requirements for Pi/2 BPSK modulation</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0072184F" w14:textId="68509790" w:rsidR="00813591" w:rsidRPr="001C0CC4" w:rsidRDefault="00813591" w:rsidP="0087736F">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capable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7736F">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r w:rsidRPr="001C0CC4">
        <w:lastRenderedPageBreak/>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4.05pt;height:163.95pt" o:ole="">
            <v:imagedata r:id="rId42" o:title=""/>
          </v:shape>
          <o:OLEObject Type="Embed" ProgID="Visio.Drawing.15" ShapeID="_x0000_i1034" DrawAspect="Content" ObjectID="_1757502599" r:id="rId43"/>
        </w:object>
      </w:r>
    </w:p>
    <w:p w14:paraId="6C07339D" w14:textId="77777777" w:rsidR="00DC7196" w:rsidRPr="001C0CC4" w:rsidRDefault="00DC7196" w:rsidP="00DC7196">
      <w:pPr>
        <w:pStyle w:val="TF"/>
      </w:pPr>
      <w:r w:rsidRPr="001C0CC4">
        <w:t xml:space="preserve">Figure 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143" w:name="_Toc21344334"/>
      <w:bookmarkStart w:id="3144" w:name="_Toc29801820"/>
      <w:bookmarkStart w:id="3145" w:name="_Toc29802244"/>
      <w:bookmarkStart w:id="3146" w:name="_Toc29802869"/>
      <w:bookmarkStart w:id="3147" w:name="_Toc36107611"/>
      <w:bookmarkStart w:id="3148" w:name="_Toc37251377"/>
      <w:bookmarkStart w:id="3149" w:name="_Toc45888241"/>
      <w:bookmarkStart w:id="3150" w:name="_Toc45888840"/>
      <w:bookmarkStart w:id="3151" w:name="_Toc59650153"/>
      <w:bookmarkStart w:id="3152" w:name="_Toc61357421"/>
      <w:bookmarkStart w:id="3153" w:name="_Toc61359195"/>
      <w:bookmarkStart w:id="3154" w:name="_Toc67916134"/>
      <w:bookmarkStart w:id="3155" w:name="_Toc75533678"/>
      <w:bookmarkStart w:id="3156" w:name="_Toc75819564"/>
      <w:bookmarkStart w:id="3157" w:name="_Toc76508408"/>
      <w:bookmarkStart w:id="3158" w:name="_Toc76717358"/>
      <w:bookmarkStart w:id="3159" w:name="_Toc83294000"/>
      <w:bookmarkStart w:id="3160" w:name="_Toc84335039"/>
      <w:r w:rsidRPr="001C0CC4">
        <w:t>6.4A</w:t>
      </w:r>
      <w:r w:rsidRPr="001C0CC4">
        <w:tab/>
        <w:t>Transmit signal quality for CA</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25CE9768" w14:textId="77777777" w:rsidR="00DC7196" w:rsidRPr="001C0CC4" w:rsidRDefault="00DC7196" w:rsidP="009876C7">
      <w:pPr>
        <w:pStyle w:val="Heading3"/>
      </w:pPr>
      <w:bookmarkStart w:id="3161" w:name="_Toc21344335"/>
      <w:bookmarkStart w:id="3162" w:name="_Toc29801821"/>
      <w:bookmarkStart w:id="3163" w:name="_Toc29802245"/>
      <w:bookmarkStart w:id="3164" w:name="_Toc29802870"/>
      <w:bookmarkStart w:id="3165" w:name="_Toc36107612"/>
      <w:bookmarkStart w:id="3166" w:name="_Toc37251378"/>
      <w:bookmarkStart w:id="3167" w:name="_Toc45888242"/>
      <w:bookmarkStart w:id="3168" w:name="_Toc45888841"/>
      <w:bookmarkStart w:id="3169" w:name="_Toc59650154"/>
      <w:bookmarkStart w:id="3170" w:name="_Toc61357422"/>
      <w:bookmarkStart w:id="3171" w:name="_Toc61359196"/>
      <w:bookmarkStart w:id="3172" w:name="_Toc67916135"/>
      <w:bookmarkStart w:id="3173" w:name="_Toc75533679"/>
      <w:bookmarkStart w:id="3174" w:name="_Toc75819565"/>
      <w:bookmarkStart w:id="3175" w:name="_Toc76508409"/>
      <w:bookmarkStart w:id="3176" w:name="_Toc76717359"/>
      <w:bookmarkStart w:id="3177" w:name="_Toc83294001"/>
      <w:bookmarkStart w:id="3178" w:name="_Toc84335040"/>
      <w:r w:rsidRPr="001C0CC4">
        <w:t>6.4A.1</w:t>
      </w:r>
      <w:r w:rsidRPr="001C0CC4">
        <w:tab/>
        <w:t>Frequency error for CA</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4A62E93B" w14:textId="259C29F8" w:rsidR="00782BFB" w:rsidRDefault="00782BFB" w:rsidP="009876C7">
      <w:pPr>
        <w:pStyle w:val="Heading4"/>
      </w:pPr>
      <w:bookmarkStart w:id="3179" w:name="_Toc21344336"/>
      <w:bookmarkStart w:id="3180" w:name="_Toc29801822"/>
      <w:bookmarkStart w:id="3181" w:name="_Toc29802246"/>
      <w:bookmarkStart w:id="3182" w:name="_Toc29802871"/>
      <w:bookmarkStart w:id="3183" w:name="_Toc36107613"/>
      <w:bookmarkStart w:id="3184" w:name="_Toc37251379"/>
      <w:bookmarkStart w:id="3185" w:name="_Toc45888243"/>
      <w:bookmarkStart w:id="3186" w:name="_Toc45888842"/>
      <w:bookmarkStart w:id="3187" w:name="_Toc59650155"/>
      <w:bookmarkStart w:id="3188" w:name="_Toc61357423"/>
      <w:bookmarkStart w:id="3189" w:name="_Toc61359197"/>
      <w:bookmarkStart w:id="3190" w:name="_Toc67916136"/>
      <w:bookmarkStart w:id="3191" w:name="_Toc75533680"/>
      <w:bookmarkStart w:id="3192" w:name="_Toc75819566"/>
      <w:bookmarkStart w:id="3193" w:name="_Toc76508410"/>
      <w:bookmarkStart w:id="3194" w:name="_Toc76717360"/>
      <w:bookmarkStart w:id="3195" w:name="_Toc83294002"/>
      <w:bookmarkStart w:id="3196" w:name="_Toc84335041"/>
      <w:bookmarkStart w:id="3197" w:name="_Toc21344337"/>
      <w:bookmarkStart w:id="3198" w:name="_Toc29801823"/>
      <w:bookmarkStart w:id="3199" w:name="_Toc29802247"/>
      <w:bookmarkStart w:id="3200" w:name="_Toc29802872"/>
      <w:bookmarkStart w:id="3201" w:name="_Toc36107614"/>
      <w:bookmarkStart w:id="3202" w:name="_Toc37251380"/>
      <w:bookmarkStart w:id="3203" w:name="_Toc45888244"/>
      <w:bookmarkStart w:id="3204"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75EF639A" w14:textId="1CE97C06" w:rsidR="00C85D42" w:rsidRPr="00A1115A" w:rsidRDefault="00C85D42" w:rsidP="00C85D42">
      <w:bookmarkStart w:id="3205" w:name="_Toc61357424"/>
      <w:bookmarkStart w:id="3206" w:name="_Toc61359198"/>
      <w:bookmarkStart w:id="3207" w:name="_Toc67916137"/>
      <w:bookmarkStart w:id="3208" w:name="_Toc75533681"/>
      <w:bookmarkStart w:id="3209" w:name="_Toc75819567"/>
      <w:bookmarkStart w:id="3210" w:name="_Toc76508411"/>
      <w:bookmarkStart w:id="3211" w:name="_Toc76717361"/>
      <w:bookmarkStart w:id="3212" w:name="_Toc83294003"/>
      <w:bookmarkStart w:id="3213" w:name="_Toc84335042"/>
      <w:bookmarkStart w:id="3214" w:name="_Toc21344338"/>
      <w:bookmarkStart w:id="3215" w:name="_Toc29801824"/>
      <w:bookmarkStart w:id="3216" w:name="_Toc29802248"/>
      <w:bookmarkStart w:id="3217" w:name="_Toc29802873"/>
      <w:bookmarkStart w:id="3218" w:name="_Toc36107615"/>
      <w:bookmarkStart w:id="3219" w:name="_Toc37251381"/>
      <w:bookmarkStart w:id="3220" w:name="_Toc45888245"/>
      <w:bookmarkStart w:id="3221" w:name="_Toc45888844"/>
      <w:bookmarkStart w:id="3222" w:name="_Toc59650157"/>
      <w:bookmarkEnd w:id="3197"/>
      <w:bookmarkEnd w:id="3198"/>
      <w:bookmarkEnd w:id="3199"/>
      <w:bookmarkEnd w:id="3200"/>
      <w:bookmarkEnd w:id="3201"/>
      <w:bookmarkEnd w:id="3202"/>
      <w:bookmarkEnd w:id="3203"/>
      <w:bookmarkEnd w:id="3204"/>
      <w:r w:rsidRPr="00A1115A">
        <w:t xml:space="preserve">For intra-band contiguous carrier aggregation the UE modulated carrier frequencies per band shall be accurate to within ±0.1 PPM observed over a period of </w:t>
      </w:r>
      <w:r>
        <w:t>1 ms of cumulated measurement intervals</w:t>
      </w:r>
      <w:r w:rsidRPr="00A1115A">
        <w:t xml:space="preserve">  compared to the carrier frequency of primary component carrier received in the corresponding band</w:t>
      </w:r>
    </w:p>
    <w:p w14:paraId="48490500" w14:textId="1ACE4012" w:rsidR="00BB43BA" w:rsidRDefault="00BB43BA" w:rsidP="00BB43BA">
      <w:pPr>
        <w:pStyle w:val="Heading4"/>
        <w:ind w:left="0" w:firstLine="0"/>
      </w:pPr>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205"/>
      <w:bookmarkEnd w:id="3206"/>
      <w:bookmarkEnd w:id="3207"/>
      <w:bookmarkEnd w:id="3208"/>
      <w:bookmarkEnd w:id="3209"/>
      <w:bookmarkEnd w:id="3210"/>
      <w:bookmarkEnd w:id="3211"/>
      <w:bookmarkEnd w:id="3212"/>
      <w:bookmarkEnd w:id="3213"/>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223" w:name="_Toc61357425"/>
      <w:bookmarkStart w:id="3224" w:name="_Toc61359199"/>
      <w:bookmarkStart w:id="3225" w:name="_Toc67916138"/>
      <w:bookmarkStart w:id="3226" w:name="_Toc75533682"/>
      <w:bookmarkStart w:id="3227" w:name="_Toc75819568"/>
      <w:bookmarkStart w:id="3228" w:name="_Toc76508412"/>
      <w:bookmarkStart w:id="3229" w:name="_Toc76717362"/>
      <w:bookmarkStart w:id="3230" w:name="_Toc83294004"/>
      <w:bookmarkStart w:id="3231" w:name="_Toc84335043"/>
      <w:r w:rsidRPr="001C0CC4">
        <w:t>6.4A.1.3</w:t>
      </w:r>
      <w:r w:rsidRPr="001C0CC4">
        <w:tab/>
        <w:t>Frequency error for inter-band CA</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6D886AA4" w14:textId="77777777" w:rsidR="007111A4" w:rsidRDefault="007111A4" w:rsidP="007111A4">
      <w:pPr>
        <w:rPr>
          <w:rFonts w:eastAsia="SimSun"/>
          <w:lang w:val="en-US" w:eastAsia="zh-CN"/>
        </w:rPr>
      </w:pPr>
      <w:bookmarkStart w:id="3232" w:name="_Toc45888246"/>
      <w:bookmarkStart w:id="3233" w:name="_Toc45888845"/>
      <w:bookmarkStart w:id="3234" w:name="_Toc59650158"/>
      <w:bookmarkStart w:id="3235" w:name="_Toc61357426"/>
      <w:bookmarkStart w:id="3236" w:name="_Toc61359200"/>
      <w:bookmarkStart w:id="3237" w:name="_Toc67916139"/>
      <w:bookmarkStart w:id="3238" w:name="_Toc75533683"/>
      <w:bookmarkStart w:id="3239" w:name="_Toc75819569"/>
      <w:bookmarkStart w:id="3240" w:name="_Toc76508413"/>
      <w:bookmarkStart w:id="3241" w:name="_Toc76717363"/>
      <w:bookmarkStart w:id="3242" w:name="_Toc21344339"/>
      <w:bookmarkStart w:id="3243" w:name="_Toc29801825"/>
      <w:bookmarkStart w:id="3244" w:name="_Toc29802249"/>
      <w:bookmarkStart w:id="3245" w:name="_Toc29802874"/>
      <w:bookmarkStart w:id="3246" w:name="_Toc36107616"/>
      <w:bookmarkStart w:id="3247" w:name="_Toc37251382"/>
      <w:bookmarkStart w:id="3248" w:name="_Toc45888247"/>
      <w:bookmarkStart w:id="3249"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lastRenderedPageBreak/>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250" w:name="_Toc83294005"/>
      <w:bookmarkStart w:id="3251" w:name="_Toc84335044"/>
      <w:r>
        <w:t>6.4A.1.4</w:t>
      </w:r>
      <w:r w:rsidR="00F51C9B">
        <w:tab/>
      </w:r>
      <w:bookmarkEnd w:id="3232"/>
      <w:bookmarkEnd w:id="3233"/>
      <w:r>
        <w:t>Void</w:t>
      </w:r>
      <w:bookmarkEnd w:id="3234"/>
      <w:bookmarkEnd w:id="3235"/>
      <w:bookmarkEnd w:id="3236"/>
      <w:bookmarkEnd w:id="3237"/>
      <w:bookmarkEnd w:id="3238"/>
      <w:bookmarkEnd w:id="3239"/>
      <w:bookmarkEnd w:id="3240"/>
      <w:bookmarkEnd w:id="3241"/>
      <w:bookmarkEnd w:id="3250"/>
      <w:bookmarkEnd w:id="3251"/>
    </w:p>
    <w:p w14:paraId="2D2F62B4" w14:textId="210F57E7" w:rsidR="00DC7196" w:rsidRPr="001C0CC4" w:rsidRDefault="00DC7196" w:rsidP="009876C7">
      <w:pPr>
        <w:pStyle w:val="Heading3"/>
      </w:pPr>
      <w:bookmarkStart w:id="3252" w:name="_Toc59650159"/>
      <w:bookmarkStart w:id="3253" w:name="_Toc61357427"/>
      <w:bookmarkStart w:id="3254" w:name="_Toc61359201"/>
      <w:bookmarkStart w:id="3255" w:name="_Toc67916140"/>
      <w:bookmarkStart w:id="3256" w:name="_Toc75533684"/>
      <w:bookmarkStart w:id="3257" w:name="_Toc75819570"/>
      <w:bookmarkStart w:id="3258" w:name="_Toc76508414"/>
      <w:bookmarkStart w:id="3259" w:name="_Toc76717364"/>
      <w:bookmarkStart w:id="3260" w:name="_Toc83294006"/>
      <w:bookmarkStart w:id="3261" w:name="_Toc84335045"/>
      <w:r w:rsidRPr="001C0CC4">
        <w:t>6.4A.2</w:t>
      </w:r>
      <w:r w:rsidRPr="001C0CC4">
        <w:tab/>
        <w:t>Transmit modulation quality for CA</w:t>
      </w:r>
      <w:bookmarkEnd w:id="3242"/>
      <w:bookmarkEnd w:id="3243"/>
      <w:bookmarkEnd w:id="3244"/>
      <w:bookmarkEnd w:id="3245"/>
      <w:bookmarkEnd w:id="3246"/>
      <w:bookmarkEnd w:id="3247"/>
      <w:bookmarkEnd w:id="3248"/>
      <w:bookmarkEnd w:id="3249"/>
      <w:bookmarkEnd w:id="3252"/>
      <w:bookmarkEnd w:id="3253"/>
      <w:bookmarkEnd w:id="3254"/>
      <w:bookmarkEnd w:id="3255"/>
      <w:bookmarkEnd w:id="3256"/>
      <w:bookmarkEnd w:id="3257"/>
      <w:bookmarkEnd w:id="3258"/>
      <w:bookmarkEnd w:id="3259"/>
      <w:bookmarkEnd w:id="3260"/>
      <w:bookmarkEnd w:id="3261"/>
    </w:p>
    <w:p w14:paraId="40A2853D" w14:textId="296B6ED5" w:rsidR="008D4711" w:rsidRDefault="008D4711" w:rsidP="009876C7">
      <w:pPr>
        <w:pStyle w:val="Heading4"/>
      </w:pPr>
      <w:bookmarkStart w:id="3262" w:name="_Toc21344340"/>
      <w:bookmarkStart w:id="3263" w:name="_Toc29801826"/>
      <w:bookmarkStart w:id="3264" w:name="_Toc29802250"/>
      <w:bookmarkStart w:id="3265" w:name="_Toc29802875"/>
      <w:bookmarkStart w:id="3266" w:name="_Toc36107617"/>
      <w:bookmarkStart w:id="3267" w:name="_Toc37251383"/>
      <w:bookmarkStart w:id="3268" w:name="_Toc45888248"/>
      <w:bookmarkStart w:id="3269" w:name="_Toc45888847"/>
      <w:bookmarkStart w:id="3270" w:name="_Toc59650160"/>
      <w:bookmarkStart w:id="3271" w:name="_Toc61357428"/>
      <w:bookmarkStart w:id="3272" w:name="_Toc61359202"/>
      <w:bookmarkStart w:id="3273" w:name="_Toc67916141"/>
      <w:bookmarkStart w:id="3274" w:name="_Toc75533685"/>
      <w:bookmarkStart w:id="3275" w:name="_Toc75819571"/>
      <w:bookmarkStart w:id="3276" w:name="_Toc76508415"/>
      <w:bookmarkStart w:id="3277" w:name="_Toc76717365"/>
      <w:bookmarkStart w:id="3278" w:name="_Toc83294007"/>
      <w:bookmarkStart w:id="3279" w:name="_Toc84335046"/>
      <w:bookmarkStart w:id="3280" w:name="_Toc21344341"/>
      <w:bookmarkStart w:id="3281" w:name="_Toc29801827"/>
      <w:bookmarkStart w:id="3282" w:name="_Toc29802251"/>
      <w:bookmarkStart w:id="3283" w:name="_Toc29802876"/>
      <w:bookmarkStart w:id="3284" w:name="_Toc36107618"/>
      <w:bookmarkStart w:id="3285" w:name="_Toc37251384"/>
      <w:bookmarkStart w:id="3286" w:name="_Toc45888249"/>
      <w:bookmarkStart w:id="3287" w:name="_Toc45888848"/>
      <w:r w:rsidRPr="001C0CC4">
        <w:t>6.4A.2.1</w:t>
      </w:r>
      <w:r w:rsidRPr="001C0CC4">
        <w:tab/>
        <w:t>Transmit modulation quality for in</w:t>
      </w:r>
      <w:r>
        <w:t>tra</w:t>
      </w:r>
      <w:r w:rsidRPr="001C0CC4">
        <w:t xml:space="preserve">-band </w:t>
      </w:r>
      <w:r>
        <w:t xml:space="preserve">contiguous </w:t>
      </w:r>
      <w:r w:rsidRPr="001C0CC4">
        <w:t>CA</w:t>
      </w:r>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01E3DD1A" w14:textId="77777777" w:rsidR="00030171" w:rsidRDefault="00030171" w:rsidP="00030171">
      <w:pPr>
        <w:pStyle w:val="Heading5"/>
      </w:pPr>
      <w:bookmarkStart w:id="3288" w:name="_Toc59650161"/>
      <w:bookmarkStart w:id="3289" w:name="_Toc61357429"/>
      <w:bookmarkStart w:id="3290" w:name="_Toc61359203"/>
      <w:bookmarkStart w:id="3291" w:name="_Toc67916142"/>
      <w:bookmarkStart w:id="3292" w:name="_Toc75533686"/>
      <w:bookmarkStart w:id="3293" w:name="_Toc75819572"/>
      <w:bookmarkStart w:id="3294" w:name="_Toc76508416"/>
      <w:bookmarkStart w:id="3295" w:name="_Toc76717366"/>
      <w:bookmarkStart w:id="3296" w:name="_Toc83294008"/>
      <w:bookmarkStart w:id="3297" w:name="_Toc84335047"/>
      <w:r>
        <w:t>6.4A.2.1.0</w:t>
      </w:r>
      <w:r>
        <w:tab/>
        <w:t>General</w:t>
      </w:r>
    </w:p>
    <w:p w14:paraId="62623373" w14:textId="77777777" w:rsidR="00C85D42" w:rsidRDefault="00C85D42" w:rsidP="00C85D42">
      <w:r>
        <w:t>For intra-band contiguous carrier aggregation, the requirements in clauses 6.4A.2.1.1, 6.4A.2.1.2 and 6.4A.2.1.3 applies.</w:t>
      </w:r>
    </w:p>
    <w:p w14:paraId="6C5CB770" w14:textId="77777777" w:rsidR="00C85D42" w:rsidRDefault="00C85D42" w:rsidP="00C85D42">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3BF63CC6" w14:textId="4F510794" w:rsidR="00C85D42" w:rsidRPr="00A1115A" w:rsidRDefault="00C85D42" w:rsidP="00C85D42">
      <w:pPr>
        <w:rPr>
          <w:lang w:eastAsia="ja-JP"/>
        </w:rPr>
      </w:pPr>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txDirectCurrentLocation</w:t>
      </w:r>
      <w:r>
        <w:rPr>
          <w:lang w:val="en-US"/>
        </w:rPr>
        <w:t xml:space="preserve"> (as defined in TS 38.331</w:t>
      </w:r>
      <w:r>
        <w:t> [7]</w:t>
      </w:r>
      <w:r>
        <w:rPr>
          <w:lang w:val="en-US"/>
        </w:rPr>
        <w:t>) or UE does not indicate the DC location parameters</w:t>
      </w:r>
      <w:r>
        <w:rPr>
          <w:lang w:eastAsia="ja-JP"/>
        </w:rPr>
        <w:t>, carrier leakage measurement requirement in clause 6.4A.2.1.2</w:t>
      </w:r>
      <w:r>
        <w:t xml:space="preserve"> and 6.4A.2.1.3</w:t>
      </w:r>
      <w:r>
        <w:rPr>
          <w:lang w:eastAsia="ja-JP"/>
        </w:rPr>
        <w:t xml:space="preserve"> shall be waived, and the RF correction with regard to the carrier leakage and IQ image shall be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288"/>
      <w:bookmarkEnd w:id="3289"/>
      <w:bookmarkEnd w:id="3290"/>
      <w:bookmarkEnd w:id="3291"/>
      <w:bookmarkEnd w:id="3292"/>
      <w:bookmarkEnd w:id="3293"/>
      <w:bookmarkEnd w:id="3294"/>
      <w:bookmarkEnd w:id="3295"/>
      <w:bookmarkEnd w:id="3296"/>
      <w:bookmarkEnd w:id="3297"/>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r w:rsidRPr="00CB62BE">
        <w:t>Table 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298" w:name="_Toc59650162"/>
      <w:bookmarkStart w:id="3299" w:name="_Toc61357430"/>
      <w:bookmarkStart w:id="3300" w:name="_Toc61359204"/>
      <w:bookmarkStart w:id="3301" w:name="_Toc67916143"/>
      <w:bookmarkStart w:id="3302" w:name="_Toc75533687"/>
      <w:bookmarkStart w:id="3303" w:name="_Toc75819573"/>
      <w:bookmarkStart w:id="3304" w:name="_Toc76508417"/>
      <w:bookmarkStart w:id="3305" w:name="_Toc76717367"/>
      <w:bookmarkStart w:id="3306" w:name="_Toc83294009"/>
      <w:bookmarkStart w:id="3307" w:name="_Toc84335048"/>
      <w:r w:rsidRPr="00CB62BE">
        <w:t>6.</w:t>
      </w:r>
      <w:r>
        <w:t>4A.2</w:t>
      </w:r>
      <w:r w:rsidRPr="00CB62BE">
        <w:t>.</w:t>
      </w:r>
      <w:r>
        <w:t>1.2</w:t>
      </w:r>
      <w:r w:rsidRPr="00CB62BE">
        <w:tab/>
        <w:t>In-band emissions</w:t>
      </w:r>
      <w:bookmarkEnd w:id="3298"/>
      <w:bookmarkEnd w:id="3299"/>
      <w:bookmarkEnd w:id="3300"/>
      <w:bookmarkEnd w:id="3301"/>
      <w:bookmarkEnd w:id="3302"/>
      <w:bookmarkEnd w:id="3303"/>
      <w:bookmarkEnd w:id="3304"/>
      <w:bookmarkEnd w:id="3305"/>
      <w:bookmarkEnd w:id="3306"/>
      <w:bookmarkEnd w:id="3307"/>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0.65pt;height:15.7pt" o:ole="">
            <v:imagedata r:id="rId44" o:title=""/>
          </v:shape>
          <o:OLEObject Type="Embed" ProgID="Equation.3" ShapeID="_x0000_i1035" DrawAspect="Content" ObjectID="_1757502600"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r>
        <w:lastRenderedPageBreak/>
        <w:t>Table 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79.65pt;height:46.35pt" o:ole="">
                  <v:imagedata r:id="rId35" o:title=""/>
                </v:shape>
                <o:OLEObject Type="Embed" ProgID="Equation.3" ShapeID="_x0000_i1036" DrawAspect="Content" ObjectID="_1757502601"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396FF4E9" w14:textId="3D8A2ED0" w:rsidR="00030171" w:rsidRDefault="00030171" w:rsidP="00030171">
            <w:pPr>
              <w:pStyle w:val="TAN"/>
              <w:rPr>
                <w:lang w:eastAsia="zh-CN"/>
              </w:rPr>
            </w:pPr>
            <w:r>
              <w:rPr>
                <w:lang w:eastAsia="zh-CN"/>
              </w:rPr>
              <w:t>NOTE 1:</w:t>
            </w:r>
            <w:r>
              <w:rPr>
                <w:lang w:eastAsia="zh-CN"/>
              </w:rPr>
              <w:tab/>
            </w:r>
            <w:r>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Pr>
                <w:i/>
              </w:rPr>
              <w:t xml:space="preserve"> </w:t>
            </w:r>
            <w:r>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t xml:space="preserve"> is defined in NOTE 10. The</w:t>
            </w:r>
            <w:r>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3CBDB2CE" w14:textId="18A50C22" w:rsidR="00030171" w:rsidRDefault="00030171" w:rsidP="00030171">
            <w:pPr>
              <w:pStyle w:val="TAN"/>
            </w:pPr>
            <w:r>
              <w:rPr>
                <w:lang w:eastAsia="zh-CN"/>
              </w:rPr>
              <w:t>NOTE 5:</w:t>
            </w:r>
            <w:r>
              <w:rPr>
                <w:lang w:eastAsia="zh-CN"/>
              </w:rPr>
              <w:tab/>
            </w:r>
            <w:r>
              <w:t xml:space="preserve">The applicable frequencies for this limit depend on the parameter </w:t>
            </w:r>
            <w:r>
              <w:rPr>
                <w:i/>
              </w:rPr>
              <w:t>txDirectCurrentLocation-r16</w:t>
            </w:r>
            <w:r>
              <w:t xml:space="preserve"> in </w:t>
            </w:r>
            <w:r>
              <w:rPr>
                <w:i/>
              </w:rPr>
              <w:t xml:space="preserve">UplinkTxDirectCurrentTwoCarrierList </w:t>
            </w:r>
            <w:r>
              <w:t xml:space="preserve">IE indicated in active uplink carrier(s). For band combinations with supporting additional DC location reporting for intra-band CA, the applicable LO leakage frequency depend on the </w:t>
            </w:r>
            <w:r>
              <w:rPr>
                <w:i/>
                <w:iCs/>
              </w:rPr>
              <w:t xml:space="preserve">txDirectCurrentLocation-r16 </w:t>
            </w:r>
            <w:r>
              <w:t xml:space="preserve">indicated in the additional reporting IE, and are those that are enclosed either in the RB containing the carrier leakage frequency, or in the two RBs immediately adjacent to the carrier leakage frequency but excluding any allocated RB. Otherwise, the applicable frequencies for this limit depend on the parameter </w:t>
            </w:r>
            <w:r>
              <w:rPr>
                <w:i/>
                <w:lang w:eastAsia="ja-JP"/>
              </w:rPr>
              <w:t xml:space="preserve">txDirectCurrentLocation </w:t>
            </w:r>
            <w:r>
              <w:t xml:space="preserve">in </w:t>
            </w:r>
            <w:r>
              <w:rPr>
                <w:i/>
              </w:rPr>
              <w:t>UplinkTxDirectCurrent</w:t>
            </w:r>
            <w:r>
              <w:t xml:space="preserve"> IE.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65pt;height:15.7pt" o:ole="">
                  <v:imagedata r:id="rId47" o:title=""/>
                </v:shape>
                <o:OLEObject Type="Embed" ProgID="Equation.3" ShapeID="_x0000_i1037" DrawAspect="Content" ObjectID="_1757502602"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62pt;height:15.7pt" o:ole="">
                  <v:imagedata r:id="rId49" o:title=""/>
                </v:shape>
                <o:OLEObject Type="Embed" ProgID="Equation.3" ShapeID="_x0000_i1038" DrawAspect="Content" ObjectID="_1757502603"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0.65pt;height:15.7pt" o:ole="">
                  <v:imagedata r:id="rId51" o:title=""/>
                </v:shape>
                <o:OLEObject Type="Embed" ProgID="Equation.3" ShapeID="_x0000_i1039" DrawAspect="Content" ObjectID="_1757502604"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0.65pt;height:15.7pt" o:ole="">
                  <v:imagedata r:id="rId53" o:title=""/>
                </v:shape>
                <o:OLEObject Type="Embed" ProgID="Equation.3" ShapeID="_x0000_i1040" DrawAspect="Content" ObjectID="_1757502605"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65pt;height:15.7pt" o:ole="">
                  <v:imagedata r:id="rId37" o:title=""/>
                </v:shape>
                <o:OLEObject Type="Embed" ProgID="Equation.3" ShapeID="_x0000_i1041" DrawAspect="Content" ObjectID="_1757502606"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5.65pt;height:15.7pt" o:ole="">
                  <v:imagedata r:id="rId56" o:title=""/>
                </v:shape>
                <o:OLEObject Type="Embed" ProgID="Equation.3" ShapeID="_x0000_i1042" DrawAspect="Content" ObjectID="_1757502607" r:id="rId57"/>
              </w:object>
            </w:r>
            <w:r w:rsidRPr="00CB62BE">
              <w:rPr>
                <w:lang w:eastAsia="zh-CN"/>
              </w:rPr>
              <w:t xml:space="preserve"> or </w:t>
            </w:r>
            <w:r w:rsidRPr="00CB62BE">
              <w:rPr>
                <w:position w:val="-10"/>
                <w:lang w:eastAsia="zh-CN"/>
              </w:rPr>
              <w:object w:dxaOrig="920" w:dyaOrig="340" w14:anchorId="11DEC1C0">
                <v:shape id="_x0000_i1043" type="#_x0000_t75" style="width:46.35pt;height:15.7pt" o:ole="">
                  <v:imagedata r:id="rId58" o:title=""/>
                </v:shape>
                <o:OLEObject Type="Embed" ProgID="Equation.3" ShapeID="_x0000_i1043" DrawAspect="Content" ObjectID="_1757502608"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0.65pt;height:20.65pt" o:ole="">
                  <v:imagedata r:id="rId39" o:title=""/>
                </v:shape>
                <o:OLEObject Type="Embed" ProgID="Equation.3" ShapeID="_x0000_i1044" DrawAspect="Content" ObjectID="_1757502609"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A9CF598" w14:textId="77777777" w:rsidR="00C85D42" w:rsidRPr="00A1115A" w:rsidRDefault="00C85D42" w:rsidP="00C85D42">
      <w:pPr>
        <w:pStyle w:val="TH"/>
      </w:pPr>
      <w:bookmarkStart w:id="3308" w:name="_Toc59650163"/>
      <w:bookmarkStart w:id="3309" w:name="_Toc61357431"/>
      <w:bookmarkStart w:id="3310" w:name="_Toc61359205"/>
      <w:bookmarkStart w:id="3311" w:name="_Toc67916144"/>
      <w:bookmarkStart w:id="3312" w:name="_Toc75533688"/>
      <w:bookmarkStart w:id="3313" w:name="_Toc75819574"/>
      <w:bookmarkStart w:id="3314" w:name="_Toc76508418"/>
      <w:bookmarkStart w:id="3315" w:name="_Toc76717368"/>
      <w:bookmarkStart w:id="3316" w:name="_Toc83294010"/>
      <w:bookmarkStart w:id="3317" w:name="_Toc84335049"/>
      <w:r w:rsidRPr="00A1115A">
        <w:lastRenderedPageBreak/>
        <w:t>Table 6.4A.2.1.2-2: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C85D42" w:rsidRPr="00A1115A" w14:paraId="37779ADA" w14:textId="77777777" w:rsidTr="00E0421D">
        <w:trPr>
          <w:trHeight w:val="187"/>
          <w:jc w:val="center"/>
        </w:trPr>
        <w:tc>
          <w:tcPr>
            <w:tcW w:w="1008" w:type="dxa"/>
          </w:tcPr>
          <w:p w14:paraId="32869C5D" w14:textId="77777777" w:rsidR="00C85D42" w:rsidRPr="00A1115A" w:rsidRDefault="00C85D42" w:rsidP="00E0421D">
            <w:pPr>
              <w:pStyle w:val="TAH"/>
              <w:tabs>
                <w:tab w:val="center" w:pos="4536"/>
                <w:tab w:val="right" w:pos="9072"/>
              </w:tabs>
              <w:rPr>
                <w:rFonts w:cs="Arial"/>
                <w:noProof/>
              </w:rPr>
            </w:pPr>
            <w:r w:rsidRPr="00A1115A">
              <w:rPr>
                <w:rFonts w:cs="Arial"/>
                <w:noProof/>
                <w:lang w:eastAsia="zh-CN"/>
              </w:rPr>
              <w:t>Para-meter</w:t>
            </w:r>
          </w:p>
        </w:tc>
        <w:tc>
          <w:tcPr>
            <w:tcW w:w="720" w:type="dxa"/>
          </w:tcPr>
          <w:p w14:paraId="712974F2" w14:textId="77777777" w:rsidR="00C85D42" w:rsidRPr="00A1115A" w:rsidRDefault="00C85D42" w:rsidP="00E0421D">
            <w:pPr>
              <w:pStyle w:val="TAH"/>
              <w:tabs>
                <w:tab w:val="center" w:pos="4536"/>
                <w:tab w:val="right" w:pos="9072"/>
              </w:tabs>
              <w:rPr>
                <w:rFonts w:cs="Arial"/>
                <w:noProof/>
              </w:rPr>
            </w:pPr>
            <w:r w:rsidRPr="00A1115A">
              <w:rPr>
                <w:rFonts w:cs="Arial"/>
                <w:noProof/>
              </w:rPr>
              <w:t>Unit</w:t>
            </w:r>
          </w:p>
        </w:tc>
        <w:tc>
          <w:tcPr>
            <w:tcW w:w="1260" w:type="dxa"/>
          </w:tcPr>
          <w:p w14:paraId="5E786DF6" w14:textId="77777777" w:rsidR="00C85D42" w:rsidRPr="00A1115A" w:rsidRDefault="00C85D42" w:rsidP="00E0421D">
            <w:pPr>
              <w:pStyle w:val="TAH"/>
              <w:tabs>
                <w:tab w:val="center" w:pos="4536"/>
                <w:tab w:val="right" w:pos="9072"/>
              </w:tabs>
              <w:rPr>
                <w:rFonts w:cs="Arial"/>
                <w:noProof/>
              </w:rPr>
            </w:pPr>
            <w:r w:rsidRPr="00A1115A">
              <w:rPr>
                <w:rFonts w:cs="Arial"/>
                <w:noProof/>
              </w:rPr>
              <w:t>Meas BW</w:t>
            </w:r>
          </w:p>
          <w:p w14:paraId="4D1F4E8F" w14:textId="77777777" w:rsidR="00C85D42" w:rsidRPr="00A1115A" w:rsidRDefault="00C85D42" w:rsidP="00E0421D">
            <w:pPr>
              <w:pStyle w:val="TAH"/>
              <w:tabs>
                <w:tab w:val="center" w:pos="4536"/>
                <w:tab w:val="right" w:pos="9072"/>
              </w:tabs>
              <w:rPr>
                <w:rFonts w:cs="Arial"/>
                <w:noProof/>
              </w:rPr>
            </w:pPr>
            <w:r w:rsidRPr="00A1115A">
              <w:rPr>
                <w:rFonts w:cs="Arial"/>
                <w:noProof/>
              </w:rPr>
              <w:t>NOTE 1</w:t>
            </w:r>
          </w:p>
        </w:tc>
        <w:tc>
          <w:tcPr>
            <w:tcW w:w="3640" w:type="dxa"/>
            <w:gridSpan w:val="3"/>
          </w:tcPr>
          <w:p w14:paraId="451595C5"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Limit</w:t>
            </w:r>
          </w:p>
        </w:tc>
        <w:tc>
          <w:tcPr>
            <w:tcW w:w="1220" w:type="dxa"/>
          </w:tcPr>
          <w:p w14:paraId="681F8DE4" w14:textId="77777777" w:rsidR="00C85D42" w:rsidRPr="00A1115A" w:rsidRDefault="00C85D42" w:rsidP="00E0421D">
            <w:pPr>
              <w:pStyle w:val="TAH"/>
              <w:tabs>
                <w:tab w:val="center" w:pos="4536"/>
                <w:tab w:val="right" w:pos="9072"/>
              </w:tabs>
              <w:rPr>
                <w:rFonts w:cs="Arial"/>
                <w:noProof/>
                <w:lang w:val="en-US" w:eastAsia="zh-CN"/>
              </w:rPr>
            </w:pPr>
            <w:r w:rsidRPr="00A1115A">
              <w:rPr>
                <w:rFonts w:cs="Arial"/>
                <w:noProof/>
                <w:lang w:val="en-US" w:eastAsia="zh-CN"/>
              </w:rPr>
              <w:t>remark</w:t>
            </w:r>
          </w:p>
        </w:tc>
        <w:tc>
          <w:tcPr>
            <w:tcW w:w="1440" w:type="dxa"/>
          </w:tcPr>
          <w:p w14:paraId="1D93502D" w14:textId="77777777" w:rsidR="00C85D42" w:rsidRPr="00A1115A" w:rsidRDefault="00C85D42" w:rsidP="00E0421D">
            <w:pPr>
              <w:pStyle w:val="TAH"/>
              <w:tabs>
                <w:tab w:val="center" w:pos="4536"/>
                <w:tab w:val="right" w:pos="9072"/>
              </w:tabs>
              <w:rPr>
                <w:rFonts w:cs="Arial"/>
                <w:noProof/>
              </w:rPr>
            </w:pPr>
            <w:r w:rsidRPr="00A1115A">
              <w:rPr>
                <w:rFonts w:cs="Arial"/>
                <w:noProof/>
                <w:lang w:val="en-US" w:eastAsia="zh-CN"/>
              </w:rPr>
              <w:t>Applicable Frequencies</w:t>
            </w:r>
          </w:p>
        </w:tc>
      </w:tr>
      <w:tr w:rsidR="00C85D42" w:rsidRPr="00A1115A" w14:paraId="1B1BB074" w14:textId="77777777" w:rsidTr="00E0421D">
        <w:trPr>
          <w:trHeight w:val="187"/>
          <w:jc w:val="center"/>
        </w:trPr>
        <w:tc>
          <w:tcPr>
            <w:tcW w:w="1008" w:type="dxa"/>
            <w:tcBorders>
              <w:bottom w:val="single" w:sz="4" w:space="0" w:color="auto"/>
            </w:tcBorders>
          </w:tcPr>
          <w:p w14:paraId="027C6222"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General</w:t>
            </w:r>
          </w:p>
        </w:tc>
        <w:tc>
          <w:tcPr>
            <w:tcW w:w="720" w:type="dxa"/>
            <w:tcBorders>
              <w:bottom w:val="single" w:sz="4" w:space="0" w:color="auto"/>
            </w:tcBorders>
          </w:tcPr>
          <w:p w14:paraId="78CD6A05" w14:textId="77777777" w:rsidR="00C85D42" w:rsidRPr="00A1115A" w:rsidRDefault="00C85D42" w:rsidP="00E0421D">
            <w:pPr>
              <w:pStyle w:val="TAC"/>
              <w:tabs>
                <w:tab w:val="center" w:pos="4536"/>
                <w:tab w:val="right" w:pos="9072"/>
              </w:tabs>
              <w:rPr>
                <w:rFonts w:cs="Arial"/>
                <w:noProof/>
              </w:rPr>
            </w:pPr>
            <w:r w:rsidRPr="00A1115A">
              <w:rPr>
                <w:rFonts w:cs="Arial"/>
                <w:noProof/>
              </w:rPr>
              <w:t>dB</w:t>
            </w:r>
          </w:p>
        </w:tc>
        <w:tc>
          <w:tcPr>
            <w:tcW w:w="1260" w:type="dxa"/>
            <w:tcBorders>
              <w:bottom w:val="single" w:sz="4" w:space="0" w:color="auto"/>
            </w:tcBorders>
          </w:tcPr>
          <w:p w14:paraId="7B694072"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bottom w:val="single" w:sz="4" w:space="0" w:color="auto"/>
            </w:tcBorders>
          </w:tcPr>
          <w:p w14:paraId="0FDA4549" w14:textId="77777777" w:rsidR="00C85D42" w:rsidRPr="00A1115A" w:rsidRDefault="00C85D42" w:rsidP="00E0421D">
            <w:pPr>
              <w:pStyle w:val="TAC"/>
              <w:tabs>
                <w:tab w:val="center" w:pos="4536"/>
                <w:tab w:val="right" w:pos="9072"/>
              </w:tabs>
              <w:rPr>
                <w:rFonts w:cs="Arial"/>
                <w:noProof/>
              </w:rPr>
            </w:pPr>
            <w:r w:rsidRPr="00A1115A">
              <w:rPr>
                <w:rFonts w:cs="Arial"/>
                <w:position w:val="-54"/>
              </w:rPr>
              <w:object w:dxaOrig="3900" w:dyaOrig="1160" w14:anchorId="7A5E5CD7">
                <v:shape id="_x0000_i1045" type="#_x0000_t75" style="width:179.65pt;height:46.35pt" o:ole="">
                  <v:imagedata r:id="rId35" o:title=""/>
                </v:shape>
                <o:OLEObject Type="Embed" ProgID="Equation.3" ShapeID="_x0000_i1045" DrawAspect="Content" ObjectID="_1757502610" r:id="rId61"/>
              </w:object>
            </w:r>
          </w:p>
        </w:tc>
        <w:tc>
          <w:tcPr>
            <w:tcW w:w="1220" w:type="dxa"/>
            <w:tcBorders>
              <w:bottom w:val="single" w:sz="4" w:space="0" w:color="auto"/>
            </w:tcBorders>
          </w:tcPr>
          <w:p w14:paraId="43A0BC57"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bottom w:val="single" w:sz="4" w:space="0" w:color="auto"/>
            </w:tcBorders>
          </w:tcPr>
          <w:p w14:paraId="08661FA3" w14:textId="77777777" w:rsidR="00C85D42" w:rsidRPr="00A1115A" w:rsidRDefault="00C85D42" w:rsidP="00E0421D">
            <w:pPr>
              <w:pStyle w:val="TAC"/>
              <w:tabs>
                <w:tab w:val="center" w:pos="4536"/>
                <w:tab w:val="right" w:pos="9072"/>
              </w:tabs>
              <w:rPr>
                <w:rFonts w:cs="Arial"/>
                <w:noProof/>
              </w:rPr>
            </w:pPr>
            <w:r w:rsidRPr="00A1115A">
              <w:rPr>
                <w:rFonts w:cs="Arial"/>
                <w:noProof/>
              </w:rPr>
              <w:t>Any RB in the non allocated component carrier.</w:t>
            </w:r>
          </w:p>
          <w:p w14:paraId="50D8755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E9471AB"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104D1E0C"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798665E8"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34007449"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1079E9DE" w14:textId="77777777" w:rsidR="00C85D42" w:rsidRPr="00A1115A" w:rsidRDefault="00C85D42" w:rsidP="00E0421D">
            <w:pPr>
              <w:pStyle w:val="TAC"/>
              <w:tabs>
                <w:tab w:val="center" w:pos="4536"/>
                <w:tab w:val="right" w:pos="9072"/>
              </w:tabs>
              <w:rPr>
                <w:rFonts w:cs="Arial"/>
                <w:noProof/>
              </w:rPr>
            </w:pPr>
            <w:r w:rsidRPr="00A1115A">
              <w:rPr>
                <w:rFonts w:cs="Arial"/>
                <w:noProof/>
              </w:rPr>
              <w:t>NOTE 2</w:t>
            </w:r>
          </w:p>
        </w:tc>
        <w:tc>
          <w:tcPr>
            <w:tcW w:w="1220" w:type="dxa"/>
            <w:tcBorders>
              <w:top w:val="single" w:sz="4" w:space="0" w:color="auto"/>
              <w:left w:val="single" w:sz="4" w:space="0" w:color="auto"/>
              <w:bottom w:val="nil"/>
              <w:right w:val="single" w:sz="4" w:space="0" w:color="auto"/>
            </w:tcBorders>
            <w:shd w:val="clear" w:color="auto" w:fill="auto"/>
          </w:tcPr>
          <w:p w14:paraId="300D98DB"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14ADCDAC"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w:t>
            </w:r>
            <w:r w:rsidRPr="00A1115A">
              <w:rPr>
                <w:rFonts w:cs="Arial"/>
                <w:noProof/>
                <w:position w:val="-12"/>
                <w:lang w:eastAsia="zh-CN"/>
              </w:rPr>
              <w:object w:dxaOrig="480" w:dyaOrig="360" w14:anchorId="111C9B9F">
                <v:shape id="_x0000_i1046" type="#_x0000_t75" style="width:25.65pt;height:15.7pt" o:ole="">
                  <v:imagedata r:id="rId62" o:title=""/>
                </v:shape>
                <o:OLEObject Type="Embed" ProgID="Equation.3" ShapeID="_x0000_i1046" DrawAspect="Content" ObjectID="_1757502611" r:id="rId63"/>
              </w:object>
            </w:r>
            <w:r w:rsidRPr="00A1115A">
              <w:rPr>
                <w:rFonts w:cs="Arial"/>
                <w:noProof/>
                <w:lang w:eastAsia="zh-CN"/>
              </w:rPr>
              <w:t xml:space="preserve"> contiguous non-allocated RBs are unknown.</w:t>
            </w:r>
          </w:p>
          <w:p w14:paraId="6AB7F73B"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49C161D3"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FD981CB"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65505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6D29792"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780D7069"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369E6B13" w14:textId="77777777" w:rsidR="00C85D42" w:rsidRPr="00A1115A" w:rsidRDefault="00C85D42" w:rsidP="00E0421D">
            <w:pPr>
              <w:pStyle w:val="TAC"/>
              <w:tabs>
                <w:tab w:val="center" w:pos="4536"/>
                <w:tab w:val="right" w:pos="9072"/>
              </w:tabs>
              <w:rPr>
                <w:rFonts w:cs="Arial"/>
                <w:noProof/>
              </w:rPr>
            </w:pPr>
            <w:r w:rsidRPr="00A1115A">
              <w:rPr>
                <w:rFonts w:cs="Arial"/>
              </w:rPr>
              <w:t>Output power &gt; 10 dBm</w:t>
            </w:r>
          </w:p>
        </w:tc>
        <w:tc>
          <w:tcPr>
            <w:tcW w:w="1220" w:type="dxa"/>
            <w:tcBorders>
              <w:top w:val="nil"/>
              <w:left w:val="single" w:sz="4" w:space="0" w:color="auto"/>
              <w:bottom w:val="nil"/>
              <w:right w:val="single" w:sz="4" w:space="0" w:color="auto"/>
            </w:tcBorders>
            <w:shd w:val="clear" w:color="auto" w:fill="auto"/>
          </w:tcPr>
          <w:p w14:paraId="767E865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EF50B5A"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B06CB18"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1AD2A54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E1C9062"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48DBBA6C" w14:textId="77777777" w:rsidR="00C85D42" w:rsidRPr="00A1115A" w:rsidRDefault="00C85D42" w:rsidP="00E0421D">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308B8B44" w14:textId="77777777" w:rsidR="00C85D42" w:rsidRPr="00A1115A" w:rsidRDefault="00C85D42" w:rsidP="00E0421D">
            <w:pPr>
              <w:pStyle w:val="TAC"/>
              <w:tabs>
                <w:tab w:val="center" w:pos="4536"/>
                <w:tab w:val="right" w:pos="9072"/>
              </w:tabs>
              <w:rPr>
                <w:rFonts w:cs="Arial"/>
                <w:noProof/>
                <w:lang w:eastAsia="zh-CN"/>
              </w:rPr>
            </w:pPr>
            <w:r w:rsidRPr="00A1115A">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746A74DC" w14:textId="77777777" w:rsidR="00C85D42" w:rsidRPr="00A1115A" w:rsidRDefault="00C85D42" w:rsidP="00E0421D">
            <w:pPr>
              <w:pStyle w:val="TAC"/>
              <w:tabs>
                <w:tab w:val="center" w:pos="4536"/>
                <w:tab w:val="right" w:pos="9072"/>
              </w:tabs>
              <w:rPr>
                <w:rFonts w:cs="Arial"/>
                <w:noProof/>
              </w:rPr>
            </w:pPr>
            <w:r w:rsidRPr="00A1115A">
              <w:t xml:space="preserve">0≤ </w:t>
            </w:r>
            <w:r w:rsidRPr="00A1115A">
              <w:rPr>
                <w:rFonts w:cs="Arial"/>
              </w:rPr>
              <w:t>Output power ≤ 10 dBm</w:t>
            </w:r>
          </w:p>
        </w:tc>
        <w:tc>
          <w:tcPr>
            <w:tcW w:w="1220" w:type="dxa"/>
            <w:tcBorders>
              <w:top w:val="nil"/>
              <w:left w:val="single" w:sz="4" w:space="0" w:color="auto"/>
              <w:bottom w:val="single" w:sz="4" w:space="0" w:color="auto"/>
              <w:right w:val="single" w:sz="4" w:space="0" w:color="auto"/>
            </w:tcBorders>
            <w:shd w:val="clear" w:color="auto" w:fill="auto"/>
          </w:tcPr>
          <w:p w14:paraId="33120EDD"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56D1005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E40ACB8" w14:textId="77777777" w:rsidTr="00E0421D">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EAA281E"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20D1DCEB"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2E14EAEE" w14:textId="77777777" w:rsidR="00C85D42" w:rsidRPr="00A1115A" w:rsidRDefault="00C85D42" w:rsidP="00E0421D">
            <w:pPr>
              <w:pStyle w:val="TAC"/>
              <w:tabs>
                <w:tab w:val="center" w:pos="4536"/>
                <w:tab w:val="right" w:pos="9072"/>
              </w:tabs>
              <w:rPr>
                <w:rFonts w:cs="Arial"/>
                <w:noProof/>
              </w:rPr>
            </w:pPr>
            <w:r w:rsidRPr="00A1115A">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38571D7" w14:textId="77777777" w:rsidR="00C85D42" w:rsidRPr="00A1115A" w:rsidRDefault="00C85D42" w:rsidP="00E0421D">
            <w:pPr>
              <w:pStyle w:val="TAC"/>
              <w:tabs>
                <w:tab w:val="center" w:pos="4536"/>
                <w:tab w:val="right" w:pos="9072"/>
              </w:tabs>
              <w:rPr>
                <w:rFonts w:cs="Arial"/>
                <w:noProof/>
              </w:rPr>
            </w:pPr>
            <w:r w:rsidRPr="00A1115A">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616D4CF3" w14:textId="77777777" w:rsidR="00C85D42" w:rsidRPr="00A1115A" w:rsidRDefault="00C85D42" w:rsidP="00E0421D">
            <w:pPr>
              <w:pStyle w:val="TAC"/>
              <w:tabs>
                <w:tab w:val="center" w:pos="4536"/>
                <w:tab w:val="right" w:pos="9072"/>
              </w:tabs>
              <w:rPr>
                <w:rFonts w:cs="Arial"/>
                <w:noProof/>
              </w:rPr>
            </w:pPr>
            <w:r w:rsidRPr="00A1115A">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392DEC41" w14:textId="77777777" w:rsidR="00C85D42" w:rsidRPr="00A1115A" w:rsidRDefault="00C85D42" w:rsidP="00E0421D">
            <w:pPr>
              <w:pStyle w:val="TAC"/>
              <w:tabs>
                <w:tab w:val="center" w:pos="4536"/>
                <w:tab w:val="right" w:pos="9072"/>
              </w:tabs>
              <w:rPr>
                <w:rFonts w:cs="Arial"/>
                <w:noProof/>
                <w:lang w:eastAsia="zh-CN"/>
              </w:rPr>
            </w:pPr>
            <w:r w:rsidRPr="00A1115A">
              <w:rPr>
                <w:rFonts w:cs="Arial"/>
                <w:noProof/>
                <w:lang w:eastAsia="zh-CN"/>
              </w:rPr>
              <w:t>The frequencies of the up to 2 non-allocated RBs are unknown.</w:t>
            </w:r>
          </w:p>
          <w:p w14:paraId="31CD5B9F" w14:textId="77777777" w:rsidR="00C85D42" w:rsidRPr="00A1115A" w:rsidRDefault="00C85D42" w:rsidP="00E0421D">
            <w:pPr>
              <w:pStyle w:val="TAC"/>
              <w:tabs>
                <w:tab w:val="center" w:pos="4536"/>
                <w:tab w:val="right" w:pos="9072"/>
              </w:tabs>
              <w:rPr>
                <w:rFonts w:cs="Arial"/>
                <w:noProof/>
              </w:rPr>
            </w:pPr>
            <w:r w:rsidRPr="00A1115A">
              <w:rPr>
                <w:rFonts w:cs="Arial"/>
                <w:noProof/>
              </w:rPr>
              <w:t>The frequency raster of the RBs is derived when this component carrier is allocated with RBs</w:t>
            </w:r>
          </w:p>
        </w:tc>
      </w:tr>
      <w:tr w:rsidR="00C85D42" w:rsidRPr="00A1115A" w14:paraId="21614A6C"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22ECD0A"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87CA2F7"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4084CFA0"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21DFB33" w14:textId="77777777" w:rsidR="00C85D42" w:rsidRPr="00A1115A" w:rsidRDefault="00C85D42" w:rsidP="00E0421D">
            <w:pPr>
              <w:pStyle w:val="TAC"/>
              <w:tabs>
                <w:tab w:val="center" w:pos="4536"/>
                <w:tab w:val="right" w:pos="9072"/>
              </w:tabs>
              <w:rPr>
                <w:rFonts w:cs="Arial"/>
                <w:noProof/>
                <w:lang w:val="en-US" w:eastAsia="zh-CN"/>
              </w:rPr>
            </w:pPr>
            <w:r w:rsidRPr="00A1115A">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133AB7B6" w14:textId="77777777" w:rsidR="00C85D42" w:rsidRPr="00A1115A" w:rsidRDefault="00C85D42" w:rsidP="00E0421D">
            <w:pPr>
              <w:pStyle w:val="TAC"/>
              <w:tabs>
                <w:tab w:val="center" w:pos="4536"/>
                <w:tab w:val="right" w:pos="9072"/>
              </w:tabs>
              <w:rPr>
                <w:rFonts w:cs="Arial"/>
                <w:noProof/>
                <w:lang w:eastAsia="zh-CN"/>
              </w:rPr>
            </w:pPr>
            <w:r w:rsidRPr="00A1115A">
              <w:t>Output power &gt; 10 dBm</w:t>
            </w:r>
          </w:p>
        </w:tc>
        <w:tc>
          <w:tcPr>
            <w:tcW w:w="1220" w:type="dxa"/>
            <w:tcBorders>
              <w:top w:val="nil"/>
              <w:left w:val="single" w:sz="4" w:space="0" w:color="auto"/>
              <w:bottom w:val="nil"/>
              <w:right w:val="single" w:sz="4" w:space="0" w:color="auto"/>
            </w:tcBorders>
            <w:shd w:val="clear" w:color="auto" w:fill="auto"/>
          </w:tcPr>
          <w:p w14:paraId="4EA66EF9"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1FC2697"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0C6B2918"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2C70C35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D038E1D"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0C6FEBBE"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CB39F95"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1FDDC83" w14:textId="77777777" w:rsidR="00C85D42" w:rsidRPr="00A1115A" w:rsidRDefault="00C85D42" w:rsidP="00E0421D">
            <w:pPr>
              <w:pStyle w:val="TAC"/>
              <w:tabs>
                <w:tab w:val="center" w:pos="4536"/>
                <w:tab w:val="right" w:pos="9072"/>
              </w:tabs>
              <w:rPr>
                <w:rFonts w:cs="Arial"/>
                <w:noProof/>
              </w:rPr>
            </w:pPr>
            <w:r w:rsidRPr="00A1115A">
              <w:t>0 dBm ≤ Output power ≤ 10 dBm</w:t>
            </w:r>
          </w:p>
        </w:tc>
        <w:tc>
          <w:tcPr>
            <w:tcW w:w="1220" w:type="dxa"/>
            <w:tcBorders>
              <w:top w:val="nil"/>
              <w:left w:val="single" w:sz="4" w:space="0" w:color="auto"/>
              <w:bottom w:val="nil"/>
              <w:right w:val="single" w:sz="4" w:space="0" w:color="auto"/>
            </w:tcBorders>
            <w:shd w:val="clear" w:color="auto" w:fill="auto"/>
          </w:tcPr>
          <w:p w14:paraId="13016F13"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390EEB71"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27299795" w14:textId="77777777" w:rsidTr="00E0421D">
        <w:trPr>
          <w:trHeight w:val="187"/>
          <w:jc w:val="center"/>
        </w:trPr>
        <w:tc>
          <w:tcPr>
            <w:tcW w:w="1008" w:type="dxa"/>
            <w:tcBorders>
              <w:top w:val="nil"/>
              <w:left w:val="single" w:sz="4" w:space="0" w:color="auto"/>
              <w:bottom w:val="nil"/>
              <w:right w:val="single" w:sz="4" w:space="0" w:color="auto"/>
            </w:tcBorders>
            <w:shd w:val="clear" w:color="auto" w:fill="auto"/>
          </w:tcPr>
          <w:p w14:paraId="0614256F"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4DECD124"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1120264D"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196A11BF"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15378197"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0D732FFC"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7049DE2"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7AB2C20C" w14:textId="77777777" w:rsidTr="00E0421D">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01A8F69D" w14:textId="77777777" w:rsidR="00C85D42" w:rsidRPr="00A1115A" w:rsidRDefault="00C85D42" w:rsidP="00E0421D">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A09A373" w14:textId="77777777" w:rsidR="00C85D42" w:rsidRPr="00A1115A" w:rsidRDefault="00C85D42" w:rsidP="00E0421D">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6ED05861" w14:textId="77777777" w:rsidR="00C85D42" w:rsidRPr="00A1115A" w:rsidRDefault="00C85D42" w:rsidP="00E0421D">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49DB723B" w14:textId="77777777" w:rsidR="00C85D42" w:rsidRPr="00A1115A" w:rsidRDefault="00C85D42" w:rsidP="00E0421D">
            <w:pPr>
              <w:pStyle w:val="TAC"/>
              <w:tabs>
                <w:tab w:val="center" w:pos="4536"/>
                <w:tab w:val="right" w:pos="9072"/>
              </w:tabs>
              <w:rPr>
                <w:rFonts w:cs="Arial"/>
                <w:noProof/>
              </w:rPr>
            </w:pPr>
            <w:r w:rsidRPr="00A1115A">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2BA17FB" w14:textId="77777777" w:rsidR="00C85D42" w:rsidRPr="00A1115A" w:rsidRDefault="00C85D42" w:rsidP="00E0421D">
            <w:pPr>
              <w:pStyle w:val="TAC"/>
              <w:tabs>
                <w:tab w:val="center" w:pos="4536"/>
                <w:tab w:val="right" w:pos="9072"/>
              </w:tabs>
              <w:rPr>
                <w:rFonts w:cs="Arial"/>
                <w:noProof/>
              </w:rPr>
            </w:pPr>
            <w:r w:rsidRPr="00A1115A">
              <w:rPr>
                <w:rFonts w:cs="Arial"/>
                <w:noProof/>
                <w:lang w:eastAsia="zh-CN"/>
              </w:rPr>
              <w:t xml:space="preserve">-40 dBm </w:t>
            </w:r>
            <w:r w:rsidRPr="00A1115A">
              <w:rPr>
                <w:rFonts w:cs="Arial"/>
                <w:noProof/>
                <w:lang w:eastAsia="zh-CN"/>
              </w:rPr>
              <w:sym w:font="Symbol" w:char="F0A3"/>
            </w:r>
            <w:r w:rsidRPr="00A1115A">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3836A3CB" w14:textId="77777777" w:rsidR="00C85D42" w:rsidRPr="00A1115A" w:rsidRDefault="00C85D42" w:rsidP="00E0421D">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233671A6" w14:textId="77777777" w:rsidR="00C85D42" w:rsidRPr="00A1115A" w:rsidRDefault="00C85D42" w:rsidP="00E0421D">
            <w:pPr>
              <w:pStyle w:val="TAC"/>
              <w:tabs>
                <w:tab w:val="center" w:pos="4536"/>
                <w:tab w:val="right" w:pos="9072"/>
              </w:tabs>
              <w:rPr>
                <w:rFonts w:cs="Arial"/>
                <w:noProof/>
                <w:lang w:eastAsia="zh-CN"/>
              </w:rPr>
            </w:pPr>
          </w:p>
        </w:tc>
      </w:tr>
      <w:tr w:rsidR="00C85D42" w:rsidRPr="00A1115A" w14:paraId="370E2F18" w14:textId="77777777" w:rsidTr="00E0421D">
        <w:trPr>
          <w:trHeight w:val="776"/>
          <w:jc w:val="center"/>
        </w:trPr>
        <w:tc>
          <w:tcPr>
            <w:tcW w:w="9288" w:type="dxa"/>
            <w:gridSpan w:val="8"/>
            <w:tcBorders>
              <w:left w:val="single" w:sz="4" w:space="0" w:color="auto"/>
              <w:right w:val="single" w:sz="4" w:space="0" w:color="auto"/>
            </w:tcBorders>
            <w:vAlign w:val="center"/>
          </w:tcPr>
          <w:p w14:paraId="36CB30E9" w14:textId="77777777" w:rsidR="00C85D42" w:rsidRPr="00A1115A" w:rsidRDefault="00C85D42" w:rsidP="00E0421D">
            <w:pPr>
              <w:pStyle w:val="TAN"/>
              <w:tabs>
                <w:tab w:val="center" w:pos="4536"/>
                <w:tab w:val="right" w:pos="9072"/>
              </w:tabs>
              <w:rPr>
                <w:rFonts w:cs="Arial"/>
                <w:noProof/>
              </w:rPr>
            </w:pPr>
            <w:r w:rsidRPr="00A1115A">
              <w:rPr>
                <w:rFonts w:cs="Arial"/>
                <w:noProof/>
              </w:rPr>
              <w:t>NOTE1:</w:t>
            </w:r>
            <w:r w:rsidRPr="00A1115A">
              <w:rPr>
                <w:rFonts w:cs="Arial"/>
                <w:noProof/>
              </w:rPr>
              <w:tab/>
              <w:t>Resolution BWs smaller than the measurement BW may be integrated to achieve the measurement bandwidth.</w:t>
            </w:r>
          </w:p>
          <w:p w14:paraId="2C201983"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2:</w:t>
            </w:r>
            <w:r w:rsidRPr="00A1115A">
              <w:rPr>
                <w:rFonts w:cs="Arial"/>
                <w:noProof/>
                <w:lang w:eastAsia="zh-CN"/>
              </w:rPr>
              <w:tab/>
              <w:t xml:space="preserve">Exceptions to the general limit </w:t>
            </w:r>
            <w:r w:rsidRPr="00A1115A" w:rsidDel="00B35120">
              <w:rPr>
                <w:rFonts w:cs="Arial"/>
                <w:noProof/>
                <w:lang w:eastAsia="zh-CN"/>
              </w:rPr>
              <w:t xml:space="preserve">is </w:t>
            </w:r>
            <w:r w:rsidRPr="00A1115A">
              <w:rPr>
                <w:rFonts w:cs="Arial"/>
                <w:noProof/>
                <w:lang w:eastAsia="zh-CN"/>
              </w:rPr>
              <w:t xml:space="preserve">are allowed for up to </w:t>
            </w:r>
            <w:r w:rsidRPr="00A1115A">
              <w:rPr>
                <w:rFonts w:cs="Arial"/>
                <w:noProof/>
                <w:position w:val="-12"/>
                <w:lang w:eastAsia="zh-CN"/>
              </w:rPr>
              <w:object w:dxaOrig="480" w:dyaOrig="360" w14:anchorId="118ACB73">
                <v:shape id="_x0000_i1047" type="#_x0000_t75" style="width:25.65pt;height:15.7pt" o:ole="">
                  <v:imagedata r:id="rId62" o:title=""/>
                </v:shape>
                <o:OLEObject Type="Embed" ProgID="Equation.3" ShapeID="_x0000_i1047" DrawAspect="Content" ObjectID="_1757502612" r:id="rId64"/>
              </w:object>
            </w:r>
            <w:r w:rsidRPr="00A1115A">
              <w:rPr>
                <w:rFonts w:cs="Arial"/>
                <w:noProof/>
                <w:lang w:eastAsia="zh-CN"/>
              </w:rPr>
              <w:t xml:space="preserve">+1 RBs within a contiguous width of </w:t>
            </w:r>
            <w:r w:rsidRPr="00A1115A">
              <w:rPr>
                <w:rFonts w:cs="Arial"/>
                <w:noProof/>
                <w:position w:val="-12"/>
                <w:lang w:eastAsia="zh-CN"/>
              </w:rPr>
              <w:object w:dxaOrig="480" w:dyaOrig="360" w14:anchorId="14ABC675">
                <v:shape id="_x0000_i1048" type="#_x0000_t75" style="width:25.65pt;height:15.7pt" o:ole="">
                  <v:imagedata r:id="rId62" o:title=""/>
                </v:shape>
                <o:OLEObject Type="Embed" ProgID="Equation.3" ShapeID="_x0000_i1048" DrawAspect="Content" ObjectID="_1757502613" r:id="rId65"/>
              </w:object>
            </w:r>
            <w:r w:rsidRPr="00A1115A">
              <w:rPr>
                <w:rFonts w:cs="Arial"/>
                <w:noProof/>
                <w:lang w:eastAsia="zh-CN"/>
              </w:rPr>
              <w:t xml:space="preserve">+1 non-allocated RBs. </w:t>
            </w:r>
          </w:p>
          <w:p w14:paraId="667F7946" w14:textId="77777777" w:rsidR="00C85D42" w:rsidRPr="00A1115A" w:rsidRDefault="00C85D42" w:rsidP="00E0421D">
            <w:pPr>
              <w:pStyle w:val="TAN"/>
              <w:tabs>
                <w:tab w:val="center" w:pos="4536"/>
                <w:tab w:val="right" w:pos="9072"/>
              </w:tabs>
              <w:rPr>
                <w:rFonts w:cs="Arial"/>
                <w:noProof/>
                <w:lang w:eastAsia="zh-CN"/>
              </w:rPr>
            </w:pPr>
            <w:r w:rsidRPr="00A1115A">
              <w:rPr>
                <w:rFonts w:cs="Arial"/>
                <w:noProof/>
              </w:rPr>
              <w:t>NOTE</w:t>
            </w:r>
            <w:r w:rsidRPr="00A1115A">
              <w:rPr>
                <w:rFonts w:cs="Arial"/>
                <w:noProof/>
                <w:lang w:eastAsia="zh-CN"/>
              </w:rPr>
              <w:t xml:space="preserve"> 3:</w:t>
            </w:r>
            <w:r w:rsidRPr="00A1115A">
              <w:rPr>
                <w:rFonts w:cs="Arial"/>
                <w:noProof/>
                <w:lang w:eastAsia="zh-CN"/>
              </w:rPr>
              <w:tab/>
              <w:t>Two Exceptions to the general limit are allowed for up to two contiguous non-allocated RBs</w:t>
            </w:r>
          </w:p>
          <w:p w14:paraId="435C6598" w14:textId="7DA53F79" w:rsidR="00C85D42" w:rsidRPr="00A1115A" w:rsidRDefault="00C85D42" w:rsidP="00E0421D">
            <w:pPr>
              <w:pStyle w:val="TAN"/>
              <w:tabs>
                <w:tab w:val="center" w:pos="4536"/>
                <w:tab w:val="right" w:pos="9072"/>
              </w:tabs>
              <w:rPr>
                <w:rFonts w:cs="Arial"/>
              </w:rPr>
            </w:pPr>
            <w:r w:rsidRPr="00A1115A">
              <w:rPr>
                <w:rFonts w:cs="Arial"/>
                <w:noProof/>
              </w:rPr>
              <w:t>NOTE</w:t>
            </w:r>
            <w:r w:rsidRPr="00A1115A">
              <w:rPr>
                <w:rFonts w:cs="Arial"/>
                <w:noProof/>
                <w:lang w:eastAsia="zh-CN"/>
              </w:rPr>
              <w:t xml:space="preserve"> 4:</w:t>
            </w:r>
            <w:r w:rsidRPr="00A1115A">
              <w:rPr>
                <w:rFonts w:cs="Arial"/>
                <w:noProof/>
                <w:lang w:eastAsia="zh-CN"/>
              </w:rPr>
              <w:tab/>
              <w:t xml:space="preserve">NOTES 1, 5, 6, 7, 8, 9 from </w:t>
            </w:r>
            <w:r w:rsidRPr="00A1115A">
              <w:rPr>
                <w:rFonts w:cs="Arial"/>
              </w:rPr>
              <w:t xml:space="preserve">Table </w:t>
            </w:r>
            <w:r w:rsidRPr="00A1115A">
              <w:t>6.4A.2.</w:t>
            </w:r>
            <w:r>
              <w:t>1</w:t>
            </w:r>
            <w:r w:rsidRPr="00A1115A">
              <w:t>.1-1</w:t>
            </w:r>
            <w:r w:rsidRPr="00A1115A">
              <w:rPr>
                <w:rFonts w:cs="Arial"/>
              </w:rPr>
              <w:t xml:space="preserve"> apply for Table </w:t>
            </w:r>
            <w:r w:rsidRPr="00A1115A">
              <w:t xml:space="preserve"> 6.4A.2.</w:t>
            </w:r>
            <w:r>
              <w:t>1</w:t>
            </w:r>
            <w:r w:rsidRPr="00A1115A">
              <w:t>.2-2</w:t>
            </w:r>
            <w:r w:rsidRPr="00A1115A">
              <w:rPr>
                <w:rFonts w:cs="Arial"/>
              </w:rPr>
              <w:t xml:space="preserve"> as well.</w:t>
            </w:r>
          </w:p>
          <w:p w14:paraId="4AB25907" w14:textId="77777777" w:rsidR="00C85D42" w:rsidRPr="00A1115A" w:rsidRDefault="00C85D42" w:rsidP="00E0421D">
            <w:pPr>
              <w:pStyle w:val="TAN"/>
              <w:tabs>
                <w:tab w:val="center" w:pos="4536"/>
                <w:tab w:val="right" w:pos="9072"/>
              </w:tabs>
              <w:rPr>
                <w:rFonts w:cs="Arial"/>
                <w:noProof/>
                <w:lang w:eastAsia="zh-CN"/>
              </w:rPr>
            </w:pPr>
            <w:r w:rsidRPr="00A1115A">
              <w:rPr>
                <w:rFonts w:cs="Arial"/>
                <w:lang w:eastAsia="zh-CN"/>
              </w:rPr>
              <w:t>NOTE 5:</w:t>
            </w:r>
            <w:r w:rsidRPr="00A1115A">
              <w:rPr>
                <w:rFonts w:cs="Arial"/>
                <w:lang w:eastAsia="zh-CN"/>
              </w:rPr>
              <w:tab/>
            </w:r>
            <w:r w:rsidRPr="00A1115A">
              <w:rPr>
                <w:rFonts w:cs="Arial"/>
                <w:position w:val="-10"/>
                <w:lang w:eastAsia="zh-CN"/>
              </w:rPr>
              <w:object w:dxaOrig="400" w:dyaOrig="300" w14:anchorId="1CE93B84">
                <v:shape id="_x0000_i1049" type="#_x0000_t75" style="width:20.65pt;height:15.7pt" o:ole="">
                  <v:imagedata r:id="rId37" o:title=""/>
                </v:shape>
                <o:OLEObject Type="Embed" ProgID="Equation.3" ShapeID="_x0000_i1049" DrawAspect="Content" ObjectID="_1757502614" r:id="rId66"/>
              </w:object>
            </w:r>
            <w:r w:rsidRPr="00A1115A">
              <w:rPr>
                <w:rFonts w:cs="Arial"/>
                <w:lang w:eastAsia="zh-CN"/>
              </w:rPr>
              <w:t xml:space="preserve"> for measured non-allocated RB in the non allocated component carrier may take non-integer values when the carrier spacing between the CCs is not a multiple of RB.</w:t>
            </w:r>
          </w:p>
        </w:tc>
      </w:tr>
    </w:tbl>
    <w:p w14:paraId="3631857C" w14:textId="77777777" w:rsidR="00C85D42" w:rsidRPr="00A1115A" w:rsidRDefault="00C85D42" w:rsidP="00C85D42">
      <w:pPr>
        <w:rPr>
          <w:lang w:eastAsia="zh-CN"/>
        </w:rPr>
      </w:pPr>
    </w:p>
    <w:p w14:paraId="63DA1EC5" w14:textId="276583FD" w:rsidR="008D4711" w:rsidRPr="001D386E" w:rsidRDefault="008D4711" w:rsidP="009876C7">
      <w:pPr>
        <w:pStyle w:val="Heading5"/>
      </w:pPr>
      <w:r>
        <w:lastRenderedPageBreak/>
        <w:t>6.4A.2.1</w:t>
      </w:r>
      <w:r w:rsidR="009876C7">
        <w:t>.</w:t>
      </w:r>
      <w:r>
        <w:t>3</w:t>
      </w:r>
      <w:r w:rsidRPr="001D386E">
        <w:tab/>
        <w:t>Carrier leakage</w:t>
      </w:r>
      <w:bookmarkEnd w:id="3308"/>
      <w:bookmarkEnd w:id="3309"/>
      <w:bookmarkEnd w:id="3310"/>
      <w:bookmarkEnd w:id="3311"/>
      <w:bookmarkEnd w:id="3312"/>
      <w:bookmarkEnd w:id="3313"/>
      <w:bookmarkEnd w:id="3314"/>
      <w:bookmarkEnd w:id="3315"/>
      <w:bookmarkEnd w:id="3316"/>
      <w:bookmarkEnd w:id="3317"/>
    </w:p>
    <w:p w14:paraId="2762EFE2" w14:textId="77777777" w:rsidR="00C85D42" w:rsidRDefault="00C85D42" w:rsidP="00C85D42">
      <w:r>
        <w:t>Carrier leakage is an additive sinusoid waveform that is confined within the aggre</w:t>
      </w:r>
      <w:r>
        <w:rPr>
          <w:lang w:val="en-US" w:eastAsia="zh-CN"/>
        </w:rPr>
        <w:t>g</w:t>
      </w:r>
      <w:r>
        <w:t xml:space="preserve">ated transmission bandwidth configuration. For intra-band contiguous CA, the carrier leakage requirement is defined with applicable frequencies dependent on parameter </w:t>
      </w:r>
      <w:r>
        <w:rPr>
          <w:i/>
        </w:rPr>
        <w:t>txDirectCurrentLocation-r16</w:t>
      </w:r>
      <w:r w:rsidRPr="00AB1B2C">
        <w:rPr>
          <w:lang w:eastAsia="ja-JP"/>
        </w:rPr>
        <w:t xml:space="preserve"> </w:t>
      </w:r>
      <w:r>
        <w:t xml:space="preserve">or </w:t>
      </w:r>
      <w:r>
        <w:rPr>
          <w:i/>
          <w:lang w:eastAsia="ja-JP"/>
        </w:rPr>
        <w:t xml:space="preserve">txDirectCurrentLocation </w:t>
      </w:r>
      <w:r>
        <w:rPr>
          <w:lang w:val="en-US"/>
        </w:rPr>
        <w:t>(as defined in TS 38.331</w:t>
      </w:r>
      <w:r>
        <w:t> [7]</w:t>
      </w:r>
      <w:r>
        <w:rPr>
          <w:lang w:val="en-US"/>
        </w:rPr>
        <w:t>)</w:t>
      </w:r>
      <w:r>
        <w:t>. For only one uplink carrier is activated, the applicable LO leakage frequency follow definition in clause 6.4.2.The measurement interval is one slot in the time domain.</w:t>
      </w:r>
    </w:p>
    <w:p w14:paraId="199987DF" w14:textId="4781108C" w:rsidR="00C85D42" w:rsidRDefault="00C85D42" w:rsidP="00C85D42">
      <w:r>
        <w:t>The relative carrier leakage power is a power ratio of the additive sinusoid waveform and the modulated waveform. The relative carrier leakage power shall not exceed the values specified in Table 6.4A.2.1.3-1. Carrier leakage frequencies are those that are enclosed either in the RB containing the carrier leakage frequency, or in the two RBs immediately adjacent to the carrier leakage frequency but excluding any allocated RB.</w:t>
      </w:r>
    </w:p>
    <w:p w14:paraId="35203D50" w14:textId="77777777" w:rsidR="008D4711" w:rsidRPr="001D386E" w:rsidRDefault="008D4711" w:rsidP="008D4711">
      <w:pPr>
        <w:pStyle w:val="TH"/>
      </w:pPr>
      <w:r>
        <w:t>Table 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318" w:name="_Toc61357432"/>
      <w:bookmarkStart w:id="3319" w:name="_Toc61359206"/>
      <w:bookmarkStart w:id="3320" w:name="_Toc67916145"/>
      <w:bookmarkStart w:id="3321" w:name="_Toc75533689"/>
      <w:bookmarkStart w:id="3322" w:name="_Toc75819575"/>
      <w:bookmarkStart w:id="3323" w:name="_Toc76508419"/>
      <w:bookmarkStart w:id="3324" w:name="_Toc76717369"/>
      <w:bookmarkStart w:id="3325" w:name="_Toc83294011"/>
      <w:bookmarkStart w:id="3326" w:name="_Toc84335050"/>
      <w:bookmarkStart w:id="3327" w:name="_Toc21344342"/>
      <w:bookmarkStart w:id="3328" w:name="_Toc29801828"/>
      <w:bookmarkStart w:id="3329" w:name="_Toc29802252"/>
      <w:bookmarkStart w:id="3330" w:name="_Toc29802877"/>
      <w:bookmarkStart w:id="3331" w:name="_Toc36107619"/>
      <w:bookmarkStart w:id="3332" w:name="_Toc37251385"/>
      <w:bookmarkStart w:id="3333" w:name="_Toc45888250"/>
      <w:bookmarkStart w:id="3334" w:name="_Toc45888849"/>
      <w:bookmarkStart w:id="3335" w:name="_Toc59650165"/>
      <w:bookmarkEnd w:id="3280"/>
      <w:bookmarkEnd w:id="3281"/>
      <w:bookmarkEnd w:id="3282"/>
      <w:bookmarkEnd w:id="3283"/>
      <w:bookmarkEnd w:id="3284"/>
      <w:bookmarkEnd w:id="3285"/>
      <w:bookmarkEnd w:id="3286"/>
      <w:bookmarkEnd w:id="3287"/>
      <w:r w:rsidRPr="001C0CC4">
        <w:t>6.4A.2.2</w:t>
      </w:r>
      <w:r w:rsidRPr="001C0CC4">
        <w:tab/>
        <w:t>Transmit modulation quality for in</w:t>
      </w:r>
      <w:r>
        <w:t>tra</w:t>
      </w:r>
      <w:r w:rsidRPr="001C0CC4">
        <w:t xml:space="preserve">-band </w:t>
      </w:r>
      <w:r>
        <w:t xml:space="preserve">non-contiguous </w:t>
      </w:r>
      <w:r w:rsidRPr="001C0CC4">
        <w:t>CA</w:t>
      </w:r>
      <w:bookmarkEnd w:id="3318"/>
      <w:bookmarkEnd w:id="3319"/>
      <w:bookmarkEnd w:id="3320"/>
      <w:bookmarkEnd w:id="3321"/>
      <w:bookmarkEnd w:id="3322"/>
      <w:bookmarkEnd w:id="3323"/>
      <w:bookmarkEnd w:id="3324"/>
      <w:bookmarkEnd w:id="3325"/>
      <w:bookmarkEnd w:id="3326"/>
    </w:p>
    <w:p w14:paraId="000F7C9B" w14:textId="77777777" w:rsidR="009C3E45" w:rsidRPr="00A85281" w:rsidRDefault="009C3E45" w:rsidP="00AF4CD1">
      <w:pPr>
        <w:pStyle w:val="Heading5"/>
      </w:pPr>
      <w:r>
        <w:t>6.4A.2.2.0</w:t>
      </w:r>
      <w:r>
        <w:tab/>
        <w:t>General</w:t>
      </w:r>
    </w:p>
    <w:p w14:paraId="6D2BFF7A" w14:textId="516E8F99" w:rsidR="009C3E45" w:rsidRDefault="009C3E45" w:rsidP="009C3E45">
      <w:r>
        <w:t>For intra-band non-contiguous carrier aggregation, the requirements in subclauses 6.4A.2.2.1, 6.4A.2.2.2 applies.</w:t>
      </w:r>
    </w:p>
    <w:p w14:paraId="4BF4DBDD" w14:textId="77777777" w:rsidR="009C3E45" w:rsidRDefault="009C3E45" w:rsidP="009C3E45">
      <w:pPr>
        <w:rPr>
          <w:lang w:eastAsia="zh-CN"/>
        </w:rPr>
      </w:pPr>
      <w:r>
        <w:rPr>
          <w:lang w:eastAsia="zh-CN"/>
        </w:rPr>
        <w:t>The requirements in this clause apply with PCC and SCC in the UL configured and activated: PCC with PRB allocation and SCC without PRB allocation and without CSI reporting and SRS configured.</w:t>
      </w:r>
    </w:p>
    <w:p w14:paraId="6803DEDF" w14:textId="61606FA0" w:rsidR="00030171" w:rsidRDefault="00030171" w:rsidP="00030171">
      <w:pPr>
        <w:rPr>
          <w:lang w:eastAsia="ja-JP"/>
        </w:rPr>
      </w:pPr>
      <w:bookmarkStart w:id="3336" w:name="_Toc61367530"/>
      <w:bookmarkStart w:id="3337" w:name="_Toc61372913"/>
      <w:bookmarkStart w:id="3338" w:name="_Toc68230861"/>
      <w:bookmarkStart w:id="3339" w:name="_Toc69084274"/>
      <w:bookmarkStart w:id="3340" w:name="_Toc75467284"/>
      <w:bookmarkStart w:id="3341" w:name="_Toc76509306"/>
      <w:bookmarkStart w:id="3342" w:name="_Toc76718296"/>
      <w:bookmarkStart w:id="3343" w:name="_Toc83580627"/>
      <w:bookmarkStart w:id="3344" w:name="_Toc84405136"/>
      <w:bookmarkStart w:id="3345" w:name="_Toc84413745"/>
      <w:r>
        <w:rPr>
          <w:lang w:eastAsia="ja-JP"/>
        </w:rPr>
        <w:t xml:space="preserve">In case the parameter 3300 or 3301 is reported from UE via </w:t>
      </w:r>
      <w:r>
        <w:rPr>
          <w:i/>
          <w:lang w:eastAsia="ja-JP"/>
        </w:rPr>
        <w:t xml:space="preserve">txDirectCurrentLocation-r16 </w:t>
      </w:r>
      <w:r>
        <w:rPr>
          <w:lang w:eastAsia="ja-JP"/>
        </w:rPr>
        <w:t xml:space="preserve">or </w:t>
      </w:r>
      <w:r>
        <w:rPr>
          <w:i/>
          <w:lang w:eastAsia="ja-JP"/>
        </w:rPr>
        <w:t xml:space="preserve">txDirectCurrentLocation </w:t>
      </w:r>
      <w:r>
        <w:rPr>
          <w:lang w:eastAsia="ja-JP"/>
        </w:rPr>
        <w:t xml:space="preserve"> </w:t>
      </w:r>
      <w:r>
        <w:rPr>
          <w:lang w:val="en-US"/>
        </w:rPr>
        <w:t>(as defined in TS 38.331</w:t>
      </w:r>
      <w:r>
        <w:t> [7]</w:t>
      </w:r>
      <w:r>
        <w:rPr>
          <w:lang w:val="en-US"/>
        </w:rPr>
        <w:t>)</w:t>
      </w:r>
      <w:r>
        <w:rPr>
          <w:lang w:eastAsia="ja-JP"/>
        </w:rPr>
        <w:t xml:space="preserve">, </w:t>
      </w:r>
      <w:r>
        <w:rPr>
          <w:lang w:val="en-US"/>
        </w:rPr>
        <w:t xml:space="preserve">or UE does not indicate the DC location parameters, </w:t>
      </w:r>
      <w:r>
        <w:rPr>
          <w:lang w:eastAsia="ja-JP"/>
        </w:rPr>
        <w:t>carrier leakage measurement requirement in subclause 6.4A.2.2.2 shall be waived, and the RF correction with regard to the carrier leakage and IQ image shall be omitted during the calculation of transmit modulation quality.</w:t>
      </w:r>
    </w:p>
    <w:p w14:paraId="1C91DC25" w14:textId="77777777" w:rsidR="009C3E45" w:rsidRDefault="009C3E45" w:rsidP="00AF4CD1">
      <w:pPr>
        <w:pStyle w:val="Heading5"/>
      </w:pPr>
      <w:r>
        <w:t>6.4A.2.2.1</w:t>
      </w:r>
      <w:r>
        <w:tab/>
        <w:t>Error Vector Magnitude</w:t>
      </w:r>
      <w:bookmarkEnd w:id="3336"/>
      <w:bookmarkEnd w:id="3337"/>
      <w:bookmarkEnd w:id="3338"/>
      <w:bookmarkEnd w:id="3339"/>
      <w:bookmarkEnd w:id="3340"/>
      <w:bookmarkEnd w:id="3341"/>
      <w:bookmarkEnd w:id="3342"/>
      <w:bookmarkEnd w:id="3343"/>
      <w:bookmarkEnd w:id="3344"/>
      <w:bookmarkEnd w:id="3345"/>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r w:rsidRPr="00CB62BE">
        <w:t>Table 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1A59C6FB" w14:textId="77777777" w:rsidR="00AC10E5" w:rsidRDefault="00AC10E5" w:rsidP="00AC10E5">
      <w:bookmarkStart w:id="3346" w:name="_Toc61357434"/>
      <w:bookmarkStart w:id="3347" w:name="_Toc61359208"/>
      <w:bookmarkStart w:id="3348" w:name="_Toc67916147"/>
      <w:bookmarkStart w:id="3349" w:name="_Toc75533691"/>
      <w:bookmarkStart w:id="3350" w:name="_Toc75819577"/>
      <w:bookmarkStart w:id="3351" w:name="_Toc76508421"/>
      <w:bookmarkStart w:id="3352" w:name="_Toc76717371"/>
      <w:bookmarkStart w:id="3353" w:name="_Toc83294013"/>
      <w:bookmarkStart w:id="3354" w:name="_Toc84335052"/>
    </w:p>
    <w:p w14:paraId="04E9D912" w14:textId="77777777" w:rsidR="00AC10E5" w:rsidRDefault="00AC10E5" w:rsidP="00AF4CD1">
      <w:pPr>
        <w:pStyle w:val="Heading5"/>
      </w:pPr>
      <w:bookmarkStart w:id="3355" w:name="_Toc61367531"/>
      <w:bookmarkStart w:id="3356" w:name="_Toc61372914"/>
      <w:bookmarkStart w:id="3357" w:name="_Toc68230862"/>
      <w:bookmarkStart w:id="3358" w:name="_Toc69084275"/>
      <w:bookmarkStart w:id="3359" w:name="_Toc75467285"/>
      <w:bookmarkStart w:id="3360" w:name="_Toc76509307"/>
      <w:bookmarkStart w:id="3361" w:name="_Toc76718297"/>
      <w:bookmarkStart w:id="3362" w:name="_Toc83580628"/>
      <w:bookmarkStart w:id="3363" w:name="_Toc84405137"/>
      <w:bookmarkStart w:id="3364" w:name="_Toc84413746"/>
      <w:bookmarkStart w:id="3365" w:name="_Toc61357435"/>
      <w:bookmarkStart w:id="3366" w:name="_Toc61359209"/>
      <w:bookmarkStart w:id="3367" w:name="_Toc67916148"/>
      <w:bookmarkStart w:id="3368" w:name="_Toc75533692"/>
      <w:bookmarkStart w:id="3369" w:name="_Toc75819578"/>
      <w:bookmarkStart w:id="3370" w:name="_Toc76508422"/>
      <w:bookmarkStart w:id="3371" w:name="_Toc76717372"/>
      <w:bookmarkStart w:id="3372" w:name="_Toc83294014"/>
      <w:bookmarkStart w:id="3373" w:name="_Toc84335053"/>
      <w:bookmarkEnd w:id="3346"/>
      <w:bookmarkEnd w:id="3347"/>
      <w:bookmarkEnd w:id="3348"/>
      <w:bookmarkEnd w:id="3349"/>
      <w:bookmarkEnd w:id="3350"/>
      <w:bookmarkEnd w:id="3351"/>
      <w:bookmarkEnd w:id="3352"/>
      <w:bookmarkEnd w:id="3353"/>
      <w:bookmarkEnd w:id="3354"/>
      <w:r>
        <w:lastRenderedPageBreak/>
        <w:t>6.4A.2.2.2</w:t>
      </w:r>
      <w:r>
        <w:tab/>
        <w:t>In-band emissions</w:t>
      </w:r>
      <w:bookmarkEnd w:id="3355"/>
      <w:bookmarkEnd w:id="3356"/>
      <w:bookmarkEnd w:id="3357"/>
      <w:bookmarkEnd w:id="3358"/>
      <w:bookmarkEnd w:id="3359"/>
      <w:bookmarkEnd w:id="3360"/>
      <w:bookmarkEnd w:id="3361"/>
      <w:bookmarkEnd w:id="3362"/>
      <w:bookmarkEnd w:id="3363"/>
      <w:bookmarkEnd w:id="3364"/>
    </w:p>
    <w:p w14:paraId="1A39365F" w14:textId="211C791D" w:rsidR="00AC10E5" w:rsidRDefault="00AC10E5" w:rsidP="00AC10E5">
      <w:pPr>
        <w:rPr>
          <w:lang w:eastAsia="zh-CN"/>
        </w:rPr>
      </w:pPr>
      <w:r>
        <w:rPr>
          <w:lang w:eastAsia="zh-CN"/>
        </w:rPr>
        <w:t xml:space="preserve">For intra-band non-contiguous carrier aggregation the requirements for in-band emissions are  defined for each component carrier. Requirements defined in clause </w:t>
      </w:r>
      <w:r w:rsidRPr="000F75CF">
        <w:rPr>
          <w:lang w:eastAsia="zh-CN"/>
        </w:rPr>
        <w:t>6.4A.2.1.2</w:t>
      </w:r>
      <w:r>
        <w:rPr>
          <w:lang w:eastAsia="zh-CN"/>
        </w:rPr>
        <w:t xml:space="preserve"> only apply with PRB allocation in one of the component carriers. </w:t>
      </w:r>
    </w:p>
    <w:p w14:paraId="144431CC" w14:textId="77777777" w:rsidR="00AC10E5" w:rsidRPr="00AF4CD1" w:rsidDel="008E7AE4" w:rsidRDefault="00AC10E5" w:rsidP="00AF4CD1">
      <w:pPr>
        <w:pStyle w:val="NormalWeb"/>
        <w:rPr>
          <w:lang w:eastAsia="ko-KR"/>
        </w:rPr>
      </w:pPr>
      <w:r>
        <w:rPr>
          <w:sz w:val="20"/>
          <w:szCs w:val="20"/>
        </w:rPr>
        <w:t>When signalling for dualPA-Architecture IE is absent, carrier leakage or I/Q image may land inside the gap spectrum between 2 UL CCs.</w:t>
      </w:r>
    </w:p>
    <w:p w14:paraId="1737161C" w14:textId="77777777" w:rsidR="00AC10E5" w:rsidRDefault="00AC10E5" w:rsidP="00AC10E5">
      <w:r>
        <w:t>For intra-band non-contiguous CA, the IQ image requirement is defined with the applicable frequencies based on symmetry with respect to the carrier leakage frequency, but excluding any allocated RBs.</w:t>
      </w:r>
    </w:p>
    <w:p w14:paraId="3757F016" w14:textId="77777777" w:rsidR="00AC10E5" w:rsidRDefault="00AC10E5" w:rsidP="00AC10E5">
      <w:pPr>
        <w:pStyle w:val="Heading5"/>
      </w:pPr>
      <w:bookmarkStart w:id="3374" w:name="_Toc61367528"/>
      <w:bookmarkStart w:id="3375" w:name="_Toc61372911"/>
      <w:bookmarkStart w:id="3376" w:name="_Toc68230859"/>
      <w:bookmarkStart w:id="3377" w:name="_Toc69084272"/>
      <w:bookmarkStart w:id="3378" w:name="_Toc75467282"/>
      <w:bookmarkStart w:id="3379" w:name="_Toc76509304"/>
      <w:bookmarkStart w:id="3380" w:name="_Toc76718294"/>
      <w:bookmarkStart w:id="3381" w:name="_Toc83580625"/>
      <w:bookmarkStart w:id="3382" w:name="_Toc84405134"/>
      <w:bookmarkStart w:id="3383" w:name="_Toc84413743"/>
      <w:r>
        <w:t>6.4A.2.2.3</w:t>
      </w:r>
      <w:r>
        <w:tab/>
        <w:t>Carrier leakage</w:t>
      </w:r>
      <w:bookmarkEnd w:id="3374"/>
      <w:bookmarkEnd w:id="3375"/>
      <w:bookmarkEnd w:id="3376"/>
      <w:bookmarkEnd w:id="3377"/>
      <w:bookmarkEnd w:id="3378"/>
      <w:bookmarkEnd w:id="3379"/>
      <w:bookmarkEnd w:id="3380"/>
      <w:bookmarkEnd w:id="3381"/>
      <w:bookmarkEnd w:id="3382"/>
      <w:bookmarkEnd w:id="3383"/>
    </w:p>
    <w:p w14:paraId="220C5F81" w14:textId="3D64B3FC" w:rsidR="00AC10E5" w:rsidRDefault="00C85D42" w:rsidP="00AC10E5">
      <w:pPr>
        <w:rPr>
          <w:noProof/>
        </w:rPr>
      </w:pPr>
      <w:r>
        <w:t xml:space="preserve">For intra-band non-contiguous CA, if UE indicates </w:t>
      </w:r>
      <w:r w:rsidRPr="00AF4CD1">
        <w:rPr>
          <w:i/>
        </w:rPr>
        <w:t>uplinkTxDC-TwoCarrierReport-r16</w:t>
      </w:r>
      <w:r>
        <w:t xml:space="preserve">, the carrier leakage requirement is defined with applicable frequencies dependent on parameter </w:t>
      </w:r>
      <w:r>
        <w:rPr>
          <w:i/>
          <w:lang w:eastAsia="ja-JP"/>
        </w:rPr>
        <w:t xml:space="preserve">txDirectCurrentLocation-r16 </w:t>
      </w:r>
      <w:r>
        <w:t xml:space="preserve">in </w:t>
      </w:r>
      <w:r>
        <w:rPr>
          <w:i/>
        </w:rPr>
        <w:t>UplinkTxDirectCurrentTwoCarrierList</w:t>
      </w:r>
      <w:r>
        <w:t xml:space="preserve"> IE indicated in activated uplink carrier(s), otherwise, the carrier leakage requirement is defined with applicable frequencies dependent on parameter </w:t>
      </w:r>
      <w:r>
        <w:rPr>
          <w:i/>
          <w:lang w:eastAsia="ja-JP"/>
        </w:rPr>
        <w:t xml:space="preserve">txDirectCurrentLocation </w:t>
      </w:r>
      <w:r>
        <w:t xml:space="preserve">in </w:t>
      </w:r>
      <w:r>
        <w:rPr>
          <w:i/>
        </w:rPr>
        <w:t>UplinkTxDirectCurrent</w:t>
      </w:r>
      <w:r>
        <w:t xml:space="preserve"> IE. The relative carrier leakage power is a power ratio of the additive sinusoid waveform and the modulated waveform. The relative carrier leakage power shall not exceed the values specified in Table 6.4A.2.1.3-1. Carrier leakage frequencies are </w:t>
      </w:r>
      <w:r w:rsidRPr="00F47CCA">
        <w:t>those that are enclosed either in the RB containing the carrier leakage frequency, or in</w:t>
      </w:r>
      <w:r>
        <w:rPr>
          <w:noProof/>
        </w:rPr>
        <w:t xml:space="preserve"> </w:t>
      </w:r>
      <w:r w:rsidR="00AC10E5" w:rsidRPr="00F47CCA">
        <w:t>the two RBs immediately adjacent to the carrier leakage frequency but excluding any allocated RB</w:t>
      </w:r>
      <w:r w:rsidR="00AC10E5">
        <w:t>.</w:t>
      </w:r>
    </w:p>
    <w:p w14:paraId="4AE993A4" w14:textId="77777777" w:rsidR="00DC7196" w:rsidRPr="001C0CC4" w:rsidRDefault="00DC7196" w:rsidP="009876C7">
      <w:pPr>
        <w:pStyle w:val="Heading4"/>
      </w:pPr>
      <w:r w:rsidRPr="001C0CC4">
        <w:t>6.4A.2.3</w:t>
      </w:r>
      <w:r w:rsidRPr="001C0CC4">
        <w:tab/>
        <w:t>Transmit modulation quality for inter-band CA</w:t>
      </w:r>
      <w:bookmarkEnd w:id="3327"/>
      <w:bookmarkEnd w:id="3328"/>
      <w:bookmarkEnd w:id="3329"/>
      <w:bookmarkEnd w:id="3330"/>
      <w:bookmarkEnd w:id="3331"/>
      <w:bookmarkEnd w:id="3332"/>
      <w:bookmarkEnd w:id="3333"/>
      <w:bookmarkEnd w:id="3334"/>
      <w:bookmarkEnd w:id="3335"/>
      <w:bookmarkEnd w:id="3365"/>
      <w:bookmarkEnd w:id="3366"/>
      <w:bookmarkEnd w:id="3367"/>
      <w:bookmarkEnd w:id="3368"/>
      <w:bookmarkEnd w:id="3369"/>
      <w:bookmarkEnd w:id="3370"/>
      <w:bookmarkEnd w:id="3371"/>
      <w:bookmarkEnd w:id="3372"/>
      <w:bookmarkEnd w:id="3373"/>
    </w:p>
    <w:p w14:paraId="1D78EC3D" w14:textId="77777777" w:rsidR="007111A4" w:rsidRDefault="007111A4" w:rsidP="007111A4">
      <w:bookmarkStart w:id="3384" w:name="_Toc45888251"/>
      <w:bookmarkStart w:id="3385" w:name="_Toc45888850"/>
      <w:bookmarkStart w:id="3386" w:name="_Toc59650166"/>
      <w:bookmarkStart w:id="3387" w:name="_Toc61357436"/>
      <w:bookmarkStart w:id="3388" w:name="_Toc61359210"/>
      <w:bookmarkStart w:id="3389" w:name="_Toc67916149"/>
      <w:bookmarkStart w:id="3390" w:name="_Toc75533693"/>
      <w:bookmarkStart w:id="3391" w:name="_Toc75819579"/>
      <w:bookmarkStart w:id="3392" w:name="_Toc76508423"/>
      <w:bookmarkStart w:id="3393" w:name="_Toc76717373"/>
      <w:bookmarkStart w:id="3394" w:name="_Toc21344343"/>
      <w:bookmarkStart w:id="3395" w:name="_Toc29801829"/>
      <w:bookmarkStart w:id="3396" w:name="_Toc29802253"/>
      <w:bookmarkStart w:id="3397" w:name="_Toc29802878"/>
      <w:bookmarkStart w:id="3398" w:name="_Toc36107620"/>
      <w:bookmarkStart w:id="3399"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400" w:name="_Toc83294015"/>
      <w:bookmarkStart w:id="3401" w:name="_Toc84335054"/>
      <w:r>
        <w:t>6.4A.2.4</w:t>
      </w:r>
      <w:r>
        <w:tab/>
      </w:r>
      <w:bookmarkEnd w:id="3384"/>
      <w:bookmarkEnd w:id="3385"/>
      <w:r>
        <w:t>Void</w:t>
      </w:r>
      <w:bookmarkEnd w:id="3386"/>
      <w:bookmarkEnd w:id="3387"/>
      <w:bookmarkEnd w:id="3388"/>
      <w:bookmarkEnd w:id="3389"/>
      <w:bookmarkEnd w:id="3390"/>
      <w:bookmarkEnd w:id="3391"/>
      <w:bookmarkEnd w:id="3392"/>
      <w:bookmarkEnd w:id="3393"/>
      <w:bookmarkEnd w:id="3400"/>
      <w:bookmarkEnd w:id="3401"/>
    </w:p>
    <w:p w14:paraId="1293AA34" w14:textId="5C7AE5DE" w:rsidR="004C1B52" w:rsidRDefault="004C1B52" w:rsidP="009876C7">
      <w:pPr>
        <w:pStyle w:val="Heading2"/>
      </w:pPr>
      <w:bookmarkStart w:id="3402" w:name="_Toc45888254"/>
      <w:bookmarkStart w:id="3403" w:name="_Toc45888853"/>
      <w:bookmarkStart w:id="3404" w:name="_Toc59650167"/>
      <w:bookmarkStart w:id="3405" w:name="_Toc61357437"/>
      <w:bookmarkStart w:id="3406" w:name="_Toc61359211"/>
      <w:bookmarkStart w:id="3407" w:name="_Toc67916150"/>
      <w:bookmarkStart w:id="3408" w:name="_Toc75533694"/>
      <w:bookmarkStart w:id="3409" w:name="_Toc75819580"/>
      <w:bookmarkStart w:id="3410" w:name="_Toc76508424"/>
      <w:bookmarkStart w:id="3411" w:name="_Toc76717374"/>
      <w:bookmarkStart w:id="3412" w:name="_Toc83294016"/>
      <w:bookmarkStart w:id="3413" w:name="_Toc84335055"/>
      <w:r w:rsidRPr="001C0CC4">
        <w:t>6.4</w:t>
      </w:r>
      <w:r>
        <w:t>B</w:t>
      </w:r>
      <w:r w:rsidRPr="001C0CC4">
        <w:tab/>
        <w:t xml:space="preserve">Transmit signal quality for </w:t>
      </w:r>
      <w:r>
        <w:t>NR-DC</w:t>
      </w:r>
      <w:bookmarkEnd w:id="3402"/>
      <w:bookmarkEnd w:id="3403"/>
      <w:bookmarkEnd w:id="3404"/>
      <w:bookmarkEnd w:id="3405"/>
      <w:bookmarkEnd w:id="3406"/>
      <w:bookmarkEnd w:id="3407"/>
      <w:bookmarkEnd w:id="3408"/>
      <w:bookmarkEnd w:id="3409"/>
      <w:bookmarkEnd w:id="3410"/>
      <w:bookmarkEnd w:id="3411"/>
      <w:bookmarkEnd w:id="3412"/>
      <w:bookmarkEnd w:id="3413"/>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2AD04605" w:rsidR="00DC7196" w:rsidRDefault="00DC7196" w:rsidP="009876C7">
      <w:pPr>
        <w:pStyle w:val="Heading2"/>
      </w:pPr>
      <w:bookmarkStart w:id="3414" w:name="_Toc45888255"/>
      <w:bookmarkStart w:id="3415" w:name="_Toc45888854"/>
      <w:bookmarkStart w:id="3416" w:name="_Toc59650168"/>
      <w:bookmarkStart w:id="3417" w:name="_Toc61357438"/>
      <w:bookmarkStart w:id="3418" w:name="_Toc61359212"/>
      <w:bookmarkStart w:id="3419" w:name="_Toc67916151"/>
      <w:bookmarkStart w:id="3420" w:name="_Toc75533695"/>
      <w:bookmarkStart w:id="3421" w:name="_Toc75819581"/>
      <w:bookmarkStart w:id="3422" w:name="_Toc76508425"/>
      <w:bookmarkStart w:id="3423" w:name="_Toc76717375"/>
      <w:bookmarkStart w:id="3424" w:name="_Toc83294017"/>
      <w:bookmarkStart w:id="3425" w:name="_Toc84335056"/>
      <w:r w:rsidRPr="001C0CC4">
        <w:t>6.4D</w:t>
      </w:r>
      <w:r w:rsidRPr="001C0CC4">
        <w:tab/>
        <w:t>Transmit signal quality for UL MIMO</w:t>
      </w:r>
      <w:bookmarkEnd w:id="3394"/>
      <w:bookmarkEnd w:id="3395"/>
      <w:bookmarkEnd w:id="3396"/>
      <w:bookmarkEnd w:id="3397"/>
      <w:bookmarkEnd w:id="3398"/>
      <w:bookmarkEnd w:id="3399"/>
      <w:bookmarkEnd w:id="3414"/>
      <w:bookmarkEnd w:id="3415"/>
      <w:bookmarkEnd w:id="3416"/>
      <w:bookmarkEnd w:id="3417"/>
      <w:bookmarkEnd w:id="3418"/>
      <w:bookmarkEnd w:id="3419"/>
      <w:bookmarkEnd w:id="3420"/>
      <w:bookmarkEnd w:id="3421"/>
      <w:bookmarkEnd w:id="3422"/>
      <w:bookmarkEnd w:id="3423"/>
      <w:bookmarkEnd w:id="3424"/>
      <w:bookmarkEnd w:id="3425"/>
    </w:p>
    <w:p w14:paraId="0A8C5D0D" w14:textId="77777777" w:rsidR="00DF53EC" w:rsidRPr="00835F44" w:rsidRDefault="00DF53EC" w:rsidP="00DF53EC">
      <w:pPr>
        <w:pStyle w:val="Heading3"/>
      </w:pPr>
      <w:r w:rsidRPr="00835F44">
        <w:t>6.4D.</w:t>
      </w:r>
      <w:r>
        <w:t>0</w:t>
      </w:r>
      <w:r w:rsidRPr="00835F44">
        <w:tab/>
      </w:r>
      <w:r>
        <w:t>General</w:t>
      </w:r>
    </w:p>
    <w:p w14:paraId="45DA6130" w14:textId="77777777" w:rsidR="00DF53EC" w:rsidRDefault="00DF53EC" w:rsidP="00DF53EC">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65CF4162" w14:textId="77777777" w:rsidR="00DF53EC" w:rsidRDefault="00DF53EC" w:rsidP="00DF53EC">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5BA9A084" wp14:editId="157FE22A">
            <wp:extent cx="607060" cy="387985"/>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5B0C295D" w14:textId="77777777" w:rsidR="00DF53EC" w:rsidRPr="00835F44" w:rsidRDefault="00DF53EC" w:rsidP="00DF53EC">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DF53EC" w:rsidRPr="00835F44" w14:paraId="79D7F76A" w14:textId="77777777" w:rsidTr="00A81012">
        <w:trPr>
          <w:cantSplit/>
        </w:trPr>
        <w:tc>
          <w:tcPr>
            <w:tcW w:w="2468" w:type="dxa"/>
            <w:tcMar>
              <w:top w:w="0" w:type="dxa"/>
              <w:left w:w="108" w:type="dxa"/>
              <w:bottom w:w="0" w:type="dxa"/>
              <w:right w:w="108" w:type="dxa"/>
            </w:tcMar>
          </w:tcPr>
          <w:p w14:paraId="7C9BA9AD" w14:textId="77777777" w:rsidR="00DF53EC" w:rsidRPr="00835F44" w:rsidRDefault="00DF53EC" w:rsidP="0026746F">
            <w:pPr>
              <w:pStyle w:val="TAH"/>
            </w:pPr>
            <w:r w:rsidRPr="00835F44">
              <w:t>Transmission scheme</w:t>
            </w:r>
          </w:p>
        </w:tc>
        <w:tc>
          <w:tcPr>
            <w:tcW w:w="2268" w:type="dxa"/>
            <w:tcMar>
              <w:top w:w="0" w:type="dxa"/>
              <w:left w:w="108" w:type="dxa"/>
              <w:bottom w:w="0" w:type="dxa"/>
              <w:right w:w="108" w:type="dxa"/>
            </w:tcMar>
          </w:tcPr>
          <w:p w14:paraId="7AC94A54" w14:textId="77777777" w:rsidR="00DF53EC" w:rsidRPr="00835F44" w:rsidRDefault="00DF53EC" w:rsidP="0026746F">
            <w:pPr>
              <w:pStyle w:val="TAH"/>
            </w:pPr>
            <w:r w:rsidRPr="00835F44">
              <w:t>DCI format</w:t>
            </w:r>
          </w:p>
        </w:tc>
        <w:tc>
          <w:tcPr>
            <w:tcW w:w="2408" w:type="dxa"/>
            <w:tcMar>
              <w:top w:w="0" w:type="dxa"/>
              <w:left w:w="108" w:type="dxa"/>
              <w:bottom w:w="0" w:type="dxa"/>
              <w:right w:w="108" w:type="dxa"/>
            </w:tcMar>
          </w:tcPr>
          <w:p w14:paraId="17357BB8" w14:textId="77777777" w:rsidR="00DF53EC" w:rsidRPr="00835F44" w:rsidRDefault="00DF53EC" w:rsidP="0026746F">
            <w:pPr>
              <w:pStyle w:val="TAH"/>
            </w:pPr>
            <w:r w:rsidRPr="00835F44">
              <w:t>Codebook Index</w:t>
            </w:r>
          </w:p>
        </w:tc>
      </w:tr>
      <w:tr w:rsidR="00DF53EC" w:rsidRPr="00835F44" w14:paraId="16BED6A1" w14:textId="77777777" w:rsidTr="00A81012">
        <w:trPr>
          <w:cantSplit/>
        </w:trPr>
        <w:tc>
          <w:tcPr>
            <w:tcW w:w="2468" w:type="dxa"/>
            <w:tcMar>
              <w:top w:w="0" w:type="dxa"/>
              <w:left w:w="108" w:type="dxa"/>
              <w:bottom w:w="0" w:type="dxa"/>
              <w:right w:w="108" w:type="dxa"/>
            </w:tcMar>
          </w:tcPr>
          <w:p w14:paraId="6D3B98D6" w14:textId="77777777" w:rsidR="00DF53EC" w:rsidRPr="00835F44" w:rsidRDefault="00DF53EC" w:rsidP="0026746F">
            <w:pPr>
              <w:pStyle w:val="TAC"/>
            </w:pPr>
            <w:r w:rsidRPr="00835F44">
              <w:t xml:space="preserve"> Codebook based uplink</w:t>
            </w:r>
          </w:p>
        </w:tc>
        <w:tc>
          <w:tcPr>
            <w:tcW w:w="2268" w:type="dxa"/>
            <w:tcMar>
              <w:top w:w="0" w:type="dxa"/>
              <w:left w:w="108" w:type="dxa"/>
              <w:bottom w:w="0" w:type="dxa"/>
              <w:right w:w="108" w:type="dxa"/>
            </w:tcMar>
          </w:tcPr>
          <w:p w14:paraId="22634959" w14:textId="77777777" w:rsidR="00DF53EC" w:rsidRPr="00835F44" w:rsidRDefault="00DF53EC" w:rsidP="0026746F">
            <w:pPr>
              <w:pStyle w:val="TAC"/>
            </w:pPr>
            <w:r w:rsidRPr="00835F44">
              <w:t>DCI format 0_1</w:t>
            </w:r>
          </w:p>
        </w:tc>
        <w:tc>
          <w:tcPr>
            <w:tcW w:w="2408" w:type="dxa"/>
            <w:tcMar>
              <w:top w:w="0" w:type="dxa"/>
              <w:left w:w="108" w:type="dxa"/>
              <w:bottom w:w="0" w:type="dxa"/>
              <w:right w:w="108" w:type="dxa"/>
            </w:tcMar>
          </w:tcPr>
          <w:p w14:paraId="56019BB2" w14:textId="77777777" w:rsidR="00DF53EC" w:rsidRPr="00835F44" w:rsidRDefault="00DF53EC" w:rsidP="0026746F">
            <w:pPr>
              <w:pStyle w:val="TAC"/>
            </w:pPr>
            <w:r w:rsidRPr="00835F44">
              <w:t>Codebook index 0</w:t>
            </w:r>
          </w:p>
        </w:tc>
      </w:tr>
    </w:tbl>
    <w:p w14:paraId="131AE9E9" w14:textId="77777777" w:rsidR="00DF53EC" w:rsidRPr="00DF53EC" w:rsidRDefault="00DF53EC" w:rsidP="00DF53EC"/>
    <w:p w14:paraId="676CE907" w14:textId="77777777" w:rsidR="00DC7196" w:rsidRPr="001C0CC4" w:rsidRDefault="00DC7196" w:rsidP="009876C7">
      <w:pPr>
        <w:pStyle w:val="Heading3"/>
      </w:pPr>
      <w:bookmarkStart w:id="3426" w:name="_Toc21344344"/>
      <w:bookmarkStart w:id="3427" w:name="_Toc29801830"/>
      <w:bookmarkStart w:id="3428" w:name="_Toc29802254"/>
      <w:bookmarkStart w:id="3429" w:name="_Toc29802879"/>
      <w:bookmarkStart w:id="3430" w:name="_Toc36107621"/>
      <w:bookmarkStart w:id="3431" w:name="_Toc37251387"/>
      <w:bookmarkStart w:id="3432" w:name="_Toc45888256"/>
      <w:bookmarkStart w:id="3433" w:name="_Toc45888855"/>
      <w:bookmarkStart w:id="3434" w:name="_Toc59650169"/>
      <w:bookmarkStart w:id="3435" w:name="_Toc61357439"/>
      <w:bookmarkStart w:id="3436" w:name="_Toc61359213"/>
      <w:bookmarkStart w:id="3437" w:name="_Toc67916152"/>
      <w:bookmarkStart w:id="3438" w:name="_Toc75533696"/>
      <w:bookmarkStart w:id="3439" w:name="_Toc75819582"/>
      <w:bookmarkStart w:id="3440" w:name="_Toc76508426"/>
      <w:bookmarkStart w:id="3441" w:name="_Toc76717376"/>
      <w:bookmarkStart w:id="3442" w:name="_Toc83294018"/>
      <w:bookmarkStart w:id="3443" w:name="_Toc84335057"/>
      <w:r w:rsidRPr="001C0CC4">
        <w:lastRenderedPageBreak/>
        <w:t>6.4D.1</w:t>
      </w:r>
      <w:r w:rsidRPr="001C0CC4">
        <w:tab/>
        <w:t>Frequency error for UL MIMO</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58349293" w14:textId="77777777" w:rsidR="00DC7196" w:rsidRPr="000E530E" w:rsidRDefault="00DC7196" w:rsidP="00DC7196">
      <w:bookmarkStart w:id="3444"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445" w:name="_Toc29801831"/>
      <w:bookmarkStart w:id="3446" w:name="_Toc29802255"/>
      <w:bookmarkStart w:id="3447" w:name="_Toc29802880"/>
      <w:bookmarkStart w:id="3448" w:name="_Toc36107622"/>
      <w:bookmarkStart w:id="3449" w:name="_Toc37251388"/>
      <w:bookmarkStart w:id="3450" w:name="_Toc45888257"/>
      <w:bookmarkStart w:id="3451" w:name="_Toc45888856"/>
      <w:bookmarkStart w:id="3452" w:name="_Toc59650170"/>
      <w:bookmarkStart w:id="3453" w:name="_Toc61357440"/>
      <w:bookmarkStart w:id="3454" w:name="_Toc61359214"/>
      <w:bookmarkStart w:id="3455" w:name="_Toc67916153"/>
      <w:bookmarkStart w:id="3456" w:name="_Toc75533697"/>
      <w:bookmarkStart w:id="3457" w:name="_Toc75819583"/>
      <w:bookmarkStart w:id="3458" w:name="_Toc76508427"/>
      <w:bookmarkStart w:id="3459" w:name="_Toc76717377"/>
      <w:bookmarkStart w:id="3460" w:name="_Toc83294019"/>
      <w:bookmarkStart w:id="3461" w:name="_Toc84335058"/>
      <w:r w:rsidRPr="001C0CC4">
        <w:t>6.4D.2</w:t>
      </w:r>
      <w:r w:rsidRPr="001C0CC4">
        <w:tab/>
        <w:t>Transmit modulation quality for UL MIMO</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6BF90A52" w14:textId="77777777" w:rsidR="00AB2ED2" w:rsidRPr="0025420B" w:rsidRDefault="00AB2ED2" w:rsidP="00E325BF">
      <w:pPr>
        <w:pStyle w:val="Heading4"/>
      </w:pPr>
      <w:r w:rsidRPr="00A1115A">
        <w:t>6.4D.2.</w:t>
      </w:r>
      <w:r>
        <w:t>0</w:t>
      </w:r>
      <w:r w:rsidRPr="00A1115A">
        <w:tab/>
      </w:r>
      <w:r>
        <w:t>General</w:t>
      </w:r>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462" w:name="_Toc59650171"/>
      <w:bookmarkStart w:id="3463" w:name="_Toc61357441"/>
      <w:bookmarkStart w:id="3464" w:name="_Toc61359215"/>
      <w:bookmarkStart w:id="3465" w:name="_Toc67916154"/>
      <w:bookmarkStart w:id="3466" w:name="_Toc75533698"/>
      <w:bookmarkStart w:id="3467" w:name="_Toc75819584"/>
      <w:bookmarkStart w:id="3468" w:name="_Toc76508428"/>
      <w:bookmarkStart w:id="3469" w:name="_Toc76717378"/>
      <w:bookmarkStart w:id="3470" w:name="_Toc83294020"/>
      <w:bookmarkStart w:id="3471" w:name="_Toc84335059"/>
      <w:r w:rsidRPr="001C0CC4">
        <w:t>6.4D.2.1</w:t>
      </w:r>
      <w:r w:rsidRPr="001C0CC4">
        <w:tab/>
        <w:t>Error Vector Magnitude</w:t>
      </w:r>
      <w:bookmarkEnd w:id="3462"/>
      <w:bookmarkEnd w:id="3463"/>
      <w:bookmarkEnd w:id="3464"/>
      <w:bookmarkEnd w:id="3465"/>
      <w:bookmarkEnd w:id="3466"/>
      <w:bookmarkEnd w:id="3467"/>
      <w:bookmarkEnd w:id="3468"/>
      <w:bookmarkEnd w:id="3469"/>
      <w:bookmarkEnd w:id="3470"/>
      <w:bookmarkEnd w:id="3471"/>
    </w:p>
    <w:p w14:paraId="5EC75DF3" w14:textId="624442D0" w:rsidR="00030171" w:rsidRDefault="00030171" w:rsidP="00030171">
      <w:bookmarkStart w:id="3472" w:name="_Toc59650172"/>
      <w:bookmarkStart w:id="3473" w:name="_Toc61357442"/>
      <w:bookmarkStart w:id="3474" w:name="_Toc61359216"/>
      <w:bookmarkStart w:id="3475" w:name="_Toc67916155"/>
      <w:bookmarkStart w:id="3476" w:name="_Toc75533699"/>
      <w:bookmarkStart w:id="3477" w:name="_Toc75819585"/>
      <w:bookmarkStart w:id="3478" w:name="_Toc76508429"/>
      <w:bookmarkStart w:id="3479" w:name="_Toc76717379"/>
      <w:bookmarkStart w:id="3480" w:name="_Toc83294021"/>
      <w:bookmarkStart w:id="3481" w:name="_Toc84335060"/>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3482" w:name="_Toc84405172"/>
      <w:bookmarkStart w:id="3483" w:name="_Toc83580663"/>
      <w:bookmarkStart w:id="3484" w:name="_Toc84413781"/>
    </w:p>
    <w:bookmarkEnd w:id="3482"/>
    <w:bookmarkEnd w:id="3483"/>
    <w:bookmarkEnd w:id="3484"/>
    <w:p w14:paraId="06880B2B" w14:textId="77777777" w:rsidR="00DC7196" w:rsidRPr="001C0CC4" w:rsidRDefault="00DC7196" w:rsidP="009876C7">
      <w:pPr>
        <w:pStyle w:val="Heading4"/>
      </w:pPr>
      <w:r w:rsidRPr="001C0CC4">
        <w:t>6.4D.2</w:t>
      </w:r>
      <w:r w:rsidRPr="001C0CC4">
        <w:rPr>
          <w:rFonts w:hint="eastAsia"/>
        </w:rPr>
        <w:t>.2</w:t>
      </w:r>
      <w:r w:rsidRPr="001C0CC4">
        <w:rPr>
          <w:rFonts w:hint="eastAsia"/>
        </w:rPr>
        <w:tab/>
      </w:r>
      <w:r w:rsidRPr="001C0CC4">
        <w:t>Carrier leakage</w:t>
      </w:r>
      <w:bookmarkEnd w:id="3472"/>
      <w:bookmarkEnd w:id="3473"/>
      <w:bookmarkEnd w:id="3474"/>
      <w:bookmarkEnd w:id="3475"/>
      <w:bookmarkEnd w:id="3476"/>
      <w:bookmarkEnd w:id="3477"/>
      <w:bookmarkEnd w:id="3478"/>
      <w:bookmarkEnd w:id="3479"/>
      <w:bookmarkEnd w:id="3480"/>
      <w:bookmarkEnd w:id="3481"/>
    </w:p>
    <w:p w14:paraId="025EC6F4" w14:textId="442127A9" w:rsidR="00AB2ED2" w:rsidRPr="001C0CC4" w:rsidRDefault="00AB2ED2" w:rsidP="00AB2ED2">
      <w:bookmarkStart w:id="3485" w:name="_Toc59650173"/>
      <w:bookmarkStart w:id="3486" w:name="_Toc61357443"/>
      <w:bookmarkStart w:id="3487" w:name="_Toc61359217"/>
      <w:bookmarkStart w:id="3488" w:name="_Toc67916156"/>
      <w:bookmarkStart w:id="3489" w:name="_Toc75533700"/>
      <w:bookmarkStart w:id="3490" w:name="_Toc75819586"/>
      <w:bookmarkStart w:id="3491" w:name="_Toc76508430"/>
      <w:bookmarkStart w:id="3492" w:name="_Toc76717380"/>
      <w:bookmarkStart w:id="3493" w:name="_Toc83294022"/>
      <w:bookmarkStart w:id="3494" w:name="_Toc84335061"/>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w:t>
      </w:r>
      <w:r>
        <w:t>per layer</w:t>
      </w:r>
      <w:r w:rsidRPr="001C0CC4">
        <w:t>.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r w:rsidRPr="001C0CC4">
        <w:t>6.4D.2.3</w:t>
      </w:r>
      <w:r w:rsidRPr="001C0CC4">
        <w:tab/>
        <w:t>In-band emissions</w:t>
      </w:r>
      <w:bookmarkEnd w:id="3485"/>
      <w:bookmarkEnd w:id="3486"/>
      <w:bookmarkEnd w:id="3487"/>
      <w:bookmarkEnd w:id="3488"/>
      <w:bookmarkEnd w:id="3489"/>
      <w:bookmarkEnd w:id="3490"/>
      <w:bookmarkEnd w:id="3491"/>
      <w:bookmarkEnd w:id="3492"/>
      <w:bookmarkEnd w:id="3493"/>
      <w:bookmarkEnd w:id="3494"/>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495" w:name="_Toc59650174"/>
      <w:bookmarkStart w:id="3496" w:name="_Toc61357444"/>
      <w:bookmarkStart w:id="3497" w:name="_Toc61359218"/>
      <w:bookmarkStart w:id="3498" w:name="_Toc67916157"/>
      <w:bookmarkStart w:id="3499" w:name="_Toc75533701"/>
      <w:bookmarkStart w:id="3500" w:name="_Toc75819587"/>
      <w:bookmarkStart w:id="3501" w:name="_Toc76508431"/>
      <w:bookmarkStart w:id="3502" w:name="_Toc76717381"/>
      <w:bookmarkStart w:id="3503" w:name="_Toc83294023"/>
      <w:bookmarkStart w:id="3504" w:name="_Toc84335062"/>
      <w:r w:rsidRPr="001C0CC4">
        <w:t>6.4D.2.4</w:t>
      </w:r>
      <w:r w:rsidRPr="001C0CC4">
        <w:tab/>
        <w:t>EVM equalizer spectrum flatness</w:t>
      </w:r>
      <w:r w:rsidRPr="001C0CC4">
        <w:rPr>
          <w:rFonts w:hint="eastAsia"/>
        </w:rPr>
        <w:t xml:space="preserve"> for UL MIMO</w:t>
      </w:r>
      <w:bookmarkEnd w:id="3495"/>
      <w:bookmarkEnd w:id="3496"/>
      <w:bookmarkEnd w:id="3497"/>
      <w:bookmarkEnd w:id="3498"/>
      <w:bookmarkEnd w:id="3499"/>
      <w:bookmarkEnd w:id="3500"/>
      <w:bookmarkEnd w:id="3501"/>
      <w:bookmarkEnd w:id="3502"/>
      <w:bookmarkEnd w:id="3503"/>
      <w:bookmarkEnd w:id="3504"/>
    </w:p>
    <w:p w14:paraId="6E586A29" w14:textId="10EDCFFD" w:rsidR="007111A4" w:rsidRPr="00835F44" w:rsidRDefault="007111A4" w:rsidP="007111A4">
      <w:bookmarkStart w:id="3505" w:name="_Toc21344346"/>
      <w:bookmarkStart w:id="3506" w:name="_Toc29801832"/>
      <w:bookmarkStart w:id="3507" w:name="_Toc29802256"/>
      <w:bookmarkStart w:id="3508" w:name="_Toc29802881"/>
      <w:bookmarkStart w:id="3509" w:name="_Toc36107623"/>
      <w:bookmarkStart w:id="3510" w:name="_Toc37251389"/>
      <w:bookmarkStart w:id="3511" w:name="_Toc45888258"/>
      <w:bookmarkStart w:id="3512" w:name="_Toc45888857"/>
      <w:bookmarkStart w:id="3513" w:name="_Toc59650175"/>
      <w:bookmarkStart w:id="3514" w:name="_Toc61357445"/>
      <w:bookmarkStart w:id="3515" w:name="_Toc61359219"/>
      <w:bookmarkStart w:id="3516" w:name="_Toc67916158"/>
      <w:bookmarkStart w:id="3517" w:name="_Toc75533702"/>
      <w:bookmarkStart w:id="3518" w:name="_Toc75819588"/>
      <w:bookmarkStart w:id="3519" w:name="_Toc76508432"/>
      <w:bookmarkStart w:id="3520"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521" w:name="_Toc83294024"/>
      <w:bookmarkStart w:id="3522" w:name="_Toc84335063"/>
      <w:r w:rsidRPr="001C0CC4">
        <w:lastRenderedPageBreak/>
        <w:t>6.4D.3</w:t>
      </w:r>
      <w:r w:rsidRPr="001C0CC4">
        <w:tab/>
        <w:t>Time alignment error for UL MIMO</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523" w:name="_Toc21344347"/>
      <w:bookmarkStart w:id="3524" w:name="_Toc29801833"/>
      <w:bookmarkStart w:id="3525" w:name="_Toc29802257"/>
      <w:bookmarkStart w:id="3526" w:name="_Toc29802882"/>
      <w:bookmarkStart w:id="3527" w:name="_Toc36107624"/>
      <w:bookmarkStart w:id="3528" w:name="_Toc37251390"/>
      <w:bookmarkStart w:id="3529" w:name="_Toc45888259"/>
      <w:bookmarkStart w:id="3530" w:name="_Toc45888858"/>
      <w:bookmarkStart w:id="3531" w:name="_Toc59650176"/>
      <w:bookmarkStart w:id="3532" w:name="_Toc61357446"/>
      <w:bookmarkStart w:id="3533" w:name="_Toc61359220"/>
      <w:bookmarkStart w:id="3534" w:name="_Toc67916159"/>
      <w:bookmarkStart w:id="3535" w:name="_Toc75533703"/>
      <w:bookmarkStart w:id="3536" w:name="_Toc75819589"/>
      <w:bookmarkStart w:id="3537" w:name="_Toc76508433"/>
      <w:bookmarkStart w:id="3538" w:name="_Toc76717383"/>
      <w:bookmarkStart w:id="3539" w:name="_Toc83294025"/>
      <w:bookmarkStart w:id="3540" w:name="_Toc84335064"/>
      <w:r w:rsidRPr="001C0CC4">
        <w:t>6.4D.4</w:t>
      </w:r>
      <w:r w:rsidRPr="001C0CC4">
        <w:tab/>
        <w:t>Requirements for coherent UL MIMO</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r w:rsidRPr="001C0CC4">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1B3BBB99" w14:textId="3A3AFC66" w:rsidR="00030171" w:rsidRDefault="00030171" w:rsidP="00030171">
      <w:pPr>
        <w:pStyle w:val="B10"/>
        <w:rPr>
          <w:iCs/>
          <w:lang w:eastAsia="zh-CN"/>
        </w:rPr>
      </w:pPr>
      <w:bookmarkStart w:id="3541" w:name="_Toc45888260"/>
      <w:bookmarkStart w:id="3542" w:name="_Toc45888859"/>
      <w:bookmarkStart w:id="3543" w:name="_Toc59650177"/>
      <w:bookmarkStart w:id="3544" w:name="_Toc61357447"/>
      <w:bookmarkStart w:id="3545" w:name="_Toc61359221"/>
      <w:bookmarkStart w:id="3546" w:name="_Toc67916160"/>
      <w:bookmarkStart w:id="3547" w:name="_Toc75533704"/>
      <w:bookmarkStart w:id="3548" w:name="_Toc75819590"/>
      <w:bookmarkStart w:id="3549" w:name="_Toc76508434"/>
      <w:bookmarkStart w:id="3550" w:name="_Toc76717384"/>
      <w:bookmarkStart w:id="3551" w:name="_Toc83294026"/>
      <w:bookmarkStart w:id="3552" w:name="_Toc84335065"/>
      <w:bookmarkStart w:id="3553" w:name="_Toc21344348"/>
      <w:bookmarkStart w:id="3554" w:name="_Toc29801834"/>
      <w:bookmarkStart w:id="3555" w:name="_Toc29802258"/>
      <w:bookmarkStart w:id="3556" w:name="_Toc29802883"/>
      <w:bookmarkStart w:id="3557" w:name="_Toc36107625"/>
      <w:bookmarkStart w:id="3558" w:name="_Toc37251391"/>
      <w:r>
        <w:rPr>
          <w:rFonts w:eastAsia="Malgun Gothic"/>
          <w:lang w:val="en-US"/>
        </w:rPr>
        <w:t>-</w:t>
      </w:r>
      <w:r>
        <w:rPr>
          <w:rFonts w:eastAsia="Malgun Gothic"/>
          <w:lang w:val="en-US"/>
        </w:rPr>
        <w:tab/>
      </w:r>
      <w:r>
        <w:rPr>
          <w:lang w:val="en-US" w:eastAsia="zh-CN"/>
        </w:rPr>
        <w:t>W</w:t>
      </w:r>
      <w:r>
        <w:rPr>
          <w:rFonts w:eastAsia="Malgun Gothic"/>
          <w:lang w:val="en-US"/>
        </w:rPr>
        <w:t>hen</w:t>
      </w:r>
      <w:r>
        <w:rPr>
          <w:lang w:val="en-US" w:eastAsia="zh-CN"/>
        </w:rPr>
        <w:t xml:space="preserve"> </w:t>
      </w:r>
      <w:r>
        <w:rPr>
          <w:iCs/>
          <w:lang w:eastAsia="zh-CN"/>
        </w:rPr>
        <w:t xml:space="preserve">UE is not </w:t>
      </w:r>
      <w:r>
        <w:rPr>
          <w:lang w:val="en-US" w:eastAsia="fr-FR"/>
        </w:rPr>
        <w:t xml:space="preserve">configured with uplink switching with parameter </w:t>
      </w:r>
      <w:r>
        <w:rPr>
          <w:i/>
          <w:lang w:val="en-US" w:eastAsia="fr-FR"/>
        </w:rPr>
        <w:t>uplinkTxSwitching-r16</w:t>
      </w:r>
      <w:r>
        <w:rPr>
          <w:lang w:eastAsia="zh-CN"/>
        </w:rPr>
        <w:t xml:space="preserve">; or </w:t>
      </w:r>
      <w:r>
        <w:rPr>
          <w:lang w:val="en-US" w:eastAsia="zh-CN"/>
        </w:rPr>
        <w:t>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 xml:space="preserve">, and </w:t>
      </w:r>
      <w:r>
        <w:rPr>
          <w:lang w:eastAsia="zh-CN"/>
        </w:rPr>
        <w:t xml:space="preserve">the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absent or indicated as ‘fullCoherent’</w:t>
      </w:r>
      <w:r>
        <w:rPr>
          <w:iCs/>
          <w:lang w:eastAsia="zh-CN"/>
        </w:rPr>
        <w:t>; or</w:t>
      </w:r>
      <w:r>
        <w:rPr>
          <w:lang w:val="en-US" w:eastAsia="zh-CN"/>
        </w:rPr>
        <w:t xml:space="preserve"> w</w:t>
      </w:r>
      <w:r>
        <w:rPr>
          <w:rFonts w:eastAsia="Malgun Gothic"/>
          <w:lang w:val="en-US"/>
        </w:rPr>
        <w:t>hen</w:t>
      </w:r>
      <w:r>
        <w:rPr>
          <w:lang w:val="en-US" w:eastAsia="zh-CN"/>
        </w:rPr>
        <w:t xml:space="preserve"> </w:t>
      </w:r>
      <w:r>
        <w:rPr>
          <w:iCs/>
          <w:lang w:eastAsia="zh-CN"/>
        </w:rPr>
        <w:t xml:space="preserve">UE is </w:t>
      </w:r>
      <w:r>
        <w:rPr>
          <w:lang w:val="en-US" w:eastAsia="fr-FR"/>
        </w:rPr>
        <w:t xml:space="preserve">configured with uplink switching with parameter </w:t>
      </w:r>
      <w:r>
        <w:rPr>
          <w:i/>
          <w:lang w:val="en-US" w:eastAsia="fr-FR"/>
        </w:rPr>
        <w:t>uplinkTxSwitching-r16</w:t>
      </w:r>
      <w:r>
        <w:rPr>
          <w:lang w:val="en-US" w:eastAsia="zh-CN"/>
        </w:rPr>
        <w:t>,</w:t>
      </w:r>
      <w:r>
        <w:rPr>
          <w:iCs/>
          <w:lang w:val="en-US" w:eastAsia="zh-CN"/>
        </w:rPr>
        <w:t xml:space="preserve"> </w:t>
      </w:r>
      <w:r>
        <w:rPr>
          <w:lang w:val="en-US" w:eastAsia="zh-CN"/>
        </w:rPr>
        <w:t>t</w:t>
      </w:r>
      <w:r>
        <w:rPr>
          <w:lang w:eastAsia="zh-CN"/>
        </w:rPr>
        <w:t xml:space="preserve">he </w:t>
      </w:r>
      <w:r>
        <w:t>capability</w:t>
      </w:r>
      <w:r>
        <w:rPr>
          <w:lang w:eastAsia="zh-CN"/>
        </w:rPr>
        <w:t xml:space="preserve"> </w:t>
      </w:r>
      <w:r>
        <w:rPr>
          <w:bCs/>
          <w:i/>
          <w:iCs/>
        </w:rPr>
        <w:t>uplinkTxSwitching</w:t>
      </w:r>
      <w:r>
        <w:t>-</w:t>
      </w:r>
      <w:r>
        <w:rPr>
          <w:bCs/>
          <w:i/>
          <w:iCs/>
          <w:lang w:eastAsia="zh-CN"/>
        </w:rPr>
        <w:t>PUSCH-</w:t>
      </w:r>
      <w:r>
        <w:rPr>
          <w:i/>
          <w:iCs/>
          <w:lang w:val="en-US" w:eastAsia="zh-CN"/>
        </w:rPr>
        <w:t xml:space="preserve">TransCoherence </w:t>
      </w:r>
      <w:r>
        <w:rPr>
          <w:iCs/>
          <w:lang w:val="en-US" w:eastAsia="zh-CN"/>
        </w:rPr>
        <w:t>is indicated as ‘nonCoherent’,</w:t>
      </w:r>
      <w:r>
        <w:rPr>
          <w:i/>
          <w:iCs/>
          <w:lang w:val="en-US" w:eastAsia="zh-CN"/>
        </w:rPr>
        <w:t xml:space="preserve"> </w:t>
      </w:r>
      <w:r>
        <w:rPr>
          <w:iCs/>
          <w:lang w:eastAsia="zh-CN"/>
        </w:rPr>
        <w:t xml:space="preserve">and </w:t>
      </w:r>
      <w:r>
        <w:rPr>
          <w:lang w:val="en-US"/>
        </w:rPr>
        <w:t>uplink switching is</w:t>
      </w:r>
      <w:r>
        <w:rPr>
          <w:lang w:val="en-US" w:eastAsia="zh-CN"/>
        </w:rPr>
        <w:t xml:space="preserve"> not</w:t>
      </w:r>
      <w:r>
        <w:rPr>
          <w:lang w:val="en-US"/>
        </w:rPr>
        <w:t xml:space="preserve"> triggered </w:t>
      </w:r>
      <w:r>
        <w:rPr>
          <w:iCs/>
          <w:lang w:eastAsia="zh-CN"/>
        </w:rPr>
        <w:t xml:space="preserve">by the </w:t>
      </w:r>
      <w:r>
        <w:t>switching mechanisms specified in sub-clause 6.1.</w:t>
      </w:r>
      <w:r>
        <w:rPr>
          <w:lang w:eastAsia="zh-CN"/>
        </w:rPr>
        <w:t>6</w:t>
      </w:r>
      <w:r>
        <w:t xml:space="preserve"> of TS 38.214</w:t>
      </w:r>
      <w:r>
        <w:rPr>
          <w:rStyle w:val="apple-converted-space"/>
        </w:rPr>
        <w:t> </w:t>
      </w:r>
      <w:r>
        <w:t>[10]</w:t>
      </w:r>
      <w:r>
        <w:rPr>
          <w:lang w:eastAsia="zh-CN"/>
        </w:rPr>
        <w:t xml:space="preserve"> </w:t>
      </w:r>
      <w:r>
        <w:rPr>
          <w:rFonts w:eastAsia="Malgun Gothic"/>
          <w:iCs/>
        </w:rPr>
        <w:t>between last transmitted SRS and scheduled transmission.</w:t>
      </w:r>
    </w:p>
    <w:p w14:paraId="504D9758" w14:textId="77777777" w:rsidR="0017189C" w:rsidRPr="001C0CC4" w:rsidRDefault="0017189C" w:rsidP="009876C7">
      <w:pPr>
        <w:pStyle w:val="Heading2"/>
      </w:pPr>
      <w:r w:rsidRPr="001C0CC4">
        <w:t>6.4</w:t>
      </w:r>
      <w:r>
        <w:t>E</w:t>
      </w:r>
      <w:r w:rsidRPr="001C0CC4">
        <w:tab/>
        <w:t>Transmit signal quality</w:t>
      </w:r>
      <w:r>
        <w:t xml:space="preserve"> for V2X</w:t>
      </w:r>
      <w:bookmarkEnd w:id="3541"/>
      <w:bookmarkEnd w:id="3542"/>
      <w:bookmarkEnd w:id="3543"/>
      <w:bookmarkEnd w:id="3544"/>
      <w:bookmarkEnd w:id="3545"/>
      <w:bookmarkEnd w:id="3546"/>
      <w:bookmarkEnd w:id="3547"/>
      <w:bookmarkEnd w:id="3548"/>
      <w:bookmarkEnd w:id="3549"/>
      <w:bookmarkEnd w:id="3550"/>
      <w:bookmarkEnd w:id="3551"/>
      <w:bookmarkEnd w:id="3552"/>
    </w:p>
    <w:p w14:paraId="4BB3EBA0" w14:textId="77777777" w:rsidR="0017189C" w:rsidRDefault="0017189C" w:rsidP="009876C7">
      <w:pPr>
        <w:pStyle w:val="Heading3"/>
      </w:pPr>
      <w:bookmarkStart w:id="3559" w:name="_Toc45888261"/>
      <w:bookmarkStart w:id="3560" w:name="_Toc45888860"/>
      <w:bookmarkStart w:id="3561" w:name="_Toc59650178"/>
      <w:bookmarkStart w:id="3562" w:name="_Toc61357448"/>
      <w:bookmarkStart w:id="3563" w:name="_Toc61359222"/>
      <w:bookmarkStart w:id="3564" w:name="_Toc67916161"/>
      <w:bookmarkStart w:id="3565" w:name="_Toc75533705"/>
      <w:bookmarkStart w:id="3566" w:name="_Toc75819591"/>
      <w:bookmarkStart w:id="3567" w:name="_Toc76508435"/>
      <w:bookmarkStart w:id="3568" w:name="_Toc76717385"/>
      <w:bookmarkStart w:id="3569" w:name="_Toc83294027"/>
      <w:bookmarkStart w:id="3570" w:name="_Toc84335066"/>
      <w:r w:rsidRPr="001C0CC4">
        <w:t>6.4</w:t>
      </w:r>
      <w:r>
        <w:t>E</w:t>
      </w:r>
      <w:r w:rsidRPr="001C0CC4">
        <w:t>.1</w:t>
      </w:r>
      <w:r w:rsidRPr="001C0CC4">
        <w:tab/>
        <w:t>Frequency error</w:t>
      </w:r>
      <w:r>
        <w:t xml:space="preserve"> for V2X</w:t>
      </w:r>
      <w:bookmarkEnd w:id="3559"/>
      <w:bookmarkEnd w:id="3560"/>
      <w:bookmarkEnd w:id="3561"/>
      <w:bookmarkEnd w:id="3562"/>
      <w:bookmarkEnd w:id="3563"/>
      <w:bookmarkEnd w:id="3564"/>
      <w:bookmarkEnd w:id="3565"/>
      <w:bookmarkEnd w:id="3566"/>
      <w:bookmarkEnd w:id="3567"/>
      <w:bookmarkEnd w:id="3568"/>
      <w:bookmarkEnd w:id="3569"/>
      <w:bookmarkEnd w:id="3570"/>
    </w:p>
    <w:p w14:paraId="50633F1A" w14:textId="77777777" w:rsidR="0017189C" w:rsidRPr="00226F23" w:rsidRDefault="0017189C" w:rsidP="009876C7">
      <w:pPr>
        <w:pStyle w:val="Heading4"/>
      </w:pPr>
      <w:bookmarkStart w:id="3571" w:name="_Toc45888262"/>
      <w:bookmarkStart w:id="3572" w:name="_Toc45888861"/>
      <w:bookmarkStart w:id="3573" w:name="_Toc59650179"/>
      <w:bookmarkStart w:id="3574" w:name="_Toc61357449"/>
      <w:bookmarkStart w:id="3575" w:name="_Toc61359223"/>
      <w:bookmarkStart w:id="3576" w:name="_Toc67916162"/>
      <w:bookmarkStart w:id="3577" w:name="_Toc75533706"/>
      <w:bookmarkStart w:id="3578" w:name="_Toc75819592"/>
      <w:bookmarkStart w:id="3579" w:name="_Toc76508436"/>
      <w:bookmarkStart w:id="3580" w:name="_Toc76717386"/>
      <w:bookmarkStart w:id="3581" w:name="_Toc83294028"/>
      <w:bookmarkStart w:id="3582" w:name="_Toc84335067"/>
      <w:r>
        <w:t>6.4E.1.1</w:t>
      </w:r>
      <w:r>
        <w:tab/>
        <w:t>General</w:t>
      </w:r>
      <w:bookmarkEnd w:id="3571"/>
      <w:bookmarkEnd w:id="3572"/>
      <w:bookmarkEnd w:id="3573"/>
      <w:bookmarkEnd w:id="3574"/>
      <w:bookmarkEnd w:id="3575"/>
      <w:bookmarkEnd w:id="3576"/>
      <w:bookmarkEnd w:id="3577"/>
      <w:bookmarkEnd w:id="3578"/>
      <w:bookmarkEnd w:id="3579"/>
      <w:bookmarkEnd w:id="3580"/>
      <w:bookmarkEnd w:id="3581"/>
      <w:bookmarkEnd w:id="3582"/>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1283D449" w14:textId="65FB24F6" w:rsidR="00B03D88" w:rsidRPr="00B33073" w:rsidRDefault="00B03D88" w:rsidP="00B03D88">
      <w:r w:rsidRPr="00B33073">
        <w:lastRenderedPageBreak/>
        <w:t xml:space="preserve">For NR V2X UE supporting SL MIMO, the UE modulated carrier frequency at each transmit antenna connector shall be accurate to within ±0.1 PPM observed over a period of </w:t>
      </w:r>
      <w:r>
        <w:t>1</w:t>
      </w:r>
      <w:r w:rsidRPr="00B33073">
        <w:t xml:space="preserve">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w:t>
      </w:r>
      <w:r>
        <w:t>1</w:t>
      </w:r>
      <w:r w:rsidRPr="00B33073">
        <w:t xml:space="preserve">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583" w:name="_Toc45888263"/>
      <w:bookmarkStart w:id="3584" w:name="_Toc45888862"/>
      <w:bookmarkStart w:id="3585" w:name="_Toc59650180"/>
      <w:bookmarkStart w:id="3586" w:name="_Toc61357450"/>
      <w:bookmarkStart w:id="3587" w:name="_Toc61359224"/>
      <w:bookmarkStart w:id="3588" w:name="_Toc67916163"/>
      <w:bookmarkStart w:id="3589" w:name="_Toc75533707"/>
      <w:bookmarkStart w:id="3590" w:name="_Toc75819593"/>
      <w:bookmarkStart w:id="3591" w:name="_Toc76508437"/>
      <w:bookmarkStart w:id="3592" w:name="_Toc76717387"/>
      <w:bookmarkStart w:id="3593" w:name="_Toc83294029"/>
      <w:bookmarkStart w:id="3594" w:name="_Toc84335068"/>
      <w:r>
        <w:t>6.4E.1.2</w:t>
      </w:r>
      <w:r>
        <w:tab/>
        <w:t>Frequency error for V2X con-current operation</w:t>
      </w:r>
      <w:bookmarkEnd w:id="3583"/>
      <w:bookmarkEnd w:id="3584"/>
      <w:bookmarkEnd w:id="3585"/>
      <w:bookmarkEnd w:id="3586"/>
      <w:bookmarkEnd w:id="3587"/>
      <w:bookmarkEnd w:id="3588"/>
      <w:bookmarkEnd w:id="3589"/>
      <w:bookmarkEnd w:id="3590"/>
      <w:bookmarkEnd w:id="3591"/>
      <w:bookmarkEnd w:id="3592"/>
      <w:bookmarkEnd w:id="3593"/>
      <w:bookmarkEnd w:id="3594"/>
    </w:p>
    <w:p w14:paraId="185A3D42" w14:textId="77777777" w:rsidR="00CA4159" w:rsidRDefault="00CA4159" w:rsidP="00CA4159">
      <w:bookmarkStart w:id="3595" w:name="_Toc45888264"/>
      <w:bookmarkStart w:id="3596" w:name="_Toc45888863"/>
      <w:bookmarkStart w:id="3597" w:name="_Toc59650181"/>
      <w:bookmarkStart w:id="3598" w:name="_Toc61357451"/>
      <w:bookmarkStart w:id="3599" w:name="_Toc61359225"/>
      <w:bookmarkStart w:id="3600" w:name="_Toc67916164"/>
      <w:bookmarkStart w:id="3601" w:name="_Toc75533708"/>
      <w:bookmarkStart w:id="3602" w:name="_Toc75819594"/>
      <w:bookmarkStart w:id="3603" w:name="_Toc76508438"/>
      <w:bookmarkStart w:id="3604" w:name="_Toc76717388"/>
      <w:bookmarkStart w:id="3605" w:name="_Toc83294030"/>
      <w:bookmarkStart w:id="3606" w:name="_Toc84335069"/>
      <w:r>
        <w:rPr>
          <w:noProof/>
        </w:rPr>
        <w:t xml:space="preserve">For the inter-band con-current NR V2X operation, </w:t>
      </w:r>
      <w:r>
        <w:t xml:space="preserve">the requirements specified in clause 6.4.1 shall apply for the uplink in licensed band and the requirements specified in clause 6.4E.1.1 shall apply for the sidelink </w:t>
      </w:r>
      <w:r>
        <w:rPr>
          <w:noProof/>
        </w:rPr>
        <w:t>in licensed band or Band n47</w:t>
      </w:r>
      <w:r>
        <w:t>.</w:t>
      </w:r>
    </w:p>
    <w:p w14:paraId="50604B63" w14:textId="77777777" w:rsidR="0017189C" w:rsidRDefault="0017189C" w:rsidP="009876C7">
      <w:pPr>
        <w:pStyle w:val="Heading3"/>
      </w:pPr>
      <w:r w:rsidRPr="001C0CC4">
        <w:t>6.4</w:t>
      </w:r>
      <w:r>
        <w:t>E</w:t>
      </w:r>
      <w:r w:rsidRPr="001C0CC4">
        <w:t>.2</w:t>
      </w:r>
      <w:r w:rsidRPr="001C0CC4">
        <w:tab/>
        <w:t>Transmit modulation quality</w:t>
      </w:r>
      <w:r>
        <w:t xml:space="preserve"> for V2X</w:t>
      </w:r>
      <w:bookmarkEnd w:id="3595"/>
      <w:bookmarkEnd w:id="3596"/>
      <w:bookmarkEnd w:id="3597"/>
      <w:bookmarkEnd w:id="3598"/>
      <w:bookmarkEnd w:id="3599"/>
      <w:bookmarkEnd w:id="3600"/>
      <w:bookmarkEnd w:id="3601"/>
      <w:bookmarkEnd w:id="3602"/>
      <w:bookmarkEnd w:id="3603"/>
      <w:bookmarkEnd w:id="3604"/>
      <w:bookmarkEnd w:id="3605"/>
      <w:bookmarkEnd w:id="3606"/>
    </w:p>
    <w:p w14:paraId="19390237" w14:textId="77777777" w:rsidR="0017189C" w:rsidRPr="00286122" w:rsidRDefault="0017189C" w:rsidP="009876C7">
      <w:pPr>
        <w:pStyle w:val="Heading4"/>
      </w:pPr>
      <w:bookmarkStart w:id="3607" w:name="_Toc45888265"/>
      <w:bookmarkStart w:id="3608" w:name="_Toc45888864"/>
      <w:bookmarkStart w:id="3609" w:name="_Toc59650182"/>
      <w:bookmarkStart w:id="3610" w:name="_Toc61357452"/>
      <w:bookmarkStart w:id="3611" w:name="_Toc61359226"/>
      <w:bookmarkStart w:id="3612" w:name="_Toc67916165"/>
      <w:bookmarkStart w:id="3613" w:name="_Toc75533709"/>
      <w:bookmarkStart w:id="3614" w:name="_Toc75819595"/>
      <w:bookmarkStart w:id="3615" w:name="_Toc76508439"/>
      <w:bookmarkStart w:id="3616" w:name="_Toc76717389"/>
      <w:bookmarkStart w:id="3617" w:name="_Toc83294031"/>
      <w:bookmarkStart w:id="3618" w:name="_Toc84335070"/>
      <w:r>
        <w:t>6.4E.2.1</w:t>
      </w:r>
      <w:r>
        <w:tab/>
        <w:t>General</w:t>
      </w:r>
      <w:bookmarkEnd w:id="3607"/>
      <w:bookmarkEnd w:id="3608"/>
      <w:bookmarkEnd w:id="3609"/>
      <w:bookmarkEnd w:id="3610"/>
      <w:bookmarkEnd w:id="3611"/>
      <w:bookmarkEnd w:id="3612"/>
      <w:bookmarkEnd w:id="3613"/>
      <w:bookmarkEnd w:id="3614"/>
      <w:bookmarkEnd w:id="3615"/>
      <w:bookmarkEnd w:id="3616"/>
      <w:bookmarkEnd w:id="3617"/>
      <w:bookmarkEnd w:id="3618"/>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619" w:name="_Toc45888267"/>
      <w:bookmarkStart w:id="3620" w:name="_Toc45888866"/>
      <w:bookmarkStart w:id="3621" w:name="_Toc59650184"/>
      <w:bookmarkStart w:id="3622" w:name="_Toc61357454"/>
      <w:bookmarkStart w:id="3623"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624" w:name="_Toc45888266"/>
      <w:bookmarkStart w:id="3625" w:name="_Toc45888865"/>
      <w:bookmarkStart w:id="3626" w:name="_Toc67916166"/>
      <w:bookmarkStart w:id="3627" w:name="_Toc75533710"/>
      <w:bookmarkStart w:id="3628" w:name="_Toc75819596"/>
      <w:bookmarkStart w:id="3629" w:name="_Toc76508440"/>
      <w:bookmarkStart w:id="3630" w:name="_Toc76717390"/>
      <w:bookmarkStart w:id="3631" w:name="_Toc83294032"/>
      <w:bookmarkStart w:id="3632" w:name="_Toc84335071"/>
      <w:r w:rsidRPr="00B33073">
        <w:t>6.4E.2.2</w:t>
      </w:r>
      <w:r w:rsidRPr="00B33073">
        <w:tab/>
        <w:t>Error Vector Magnitude for V2X</w:t>
      </w:r>
      <w:bookmarkEnd w:id="3624"/>
      <w:bookmarkEnd w:id="3625"/>
      <w:bookmarkEnd w:id="3626"/>
      <w:bookmarkEnd w:id="3627"/>
      <w:bookmarkEnd w:id="3628"/>
      <w:bookmarkEnd w:id="3629"/>
      <w:bookmarkEnd w:id="3630"/>
      <w:bookmarkEnd w:id="3631"/>
      <w:bookmarkEnd w:id="3632"/>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633" w:name="_Toc67916167"/>
      <w:bookmarkStart w:id="3634" w:name="_Toc75533711"/>
      <w:bookmarkStart w:id="3635" w:name="_Toc75819597"/>
      <w:bookmarkStart w:id="3636" w:name="_Toc76508441"/>
      <w:bookmarkStart w:id="3637" w:name="_Toc76717391"/>
      <w:bookmarkStart w:id="3638" w:name="_Toc83294033"/>
      <w:bookmarkStart w:id="3639" w:name="_Toc84335072"/>
      <w:r w:rsidRPr="001C0CC4">
        <w:t>6.4</w:t>
      </w:r>
      <w:r>
        <w:t>E.2.3</w:t>
      </w:r>
      <w:r w:rsidRPr="001C0CC4">
        <w:tab/>
      </w:r>
      <w:r>
        <w:t>Carrier leakage for V2X</w:t>
      </w:r>
      <w:bookmarkEnd w:id="3619"/>
      <w:bookmarkEnd w:id="3620"/>
      <w:bookmarkEnd w:id="3621"/>
      <w:bookmarkEnd w:id="3622"/>
      <w:bookmarkEnd w:id="3623"/>
      <w:bookmarkEnd w:id="3633"/>
      <w:bookmarkEnd w:id="3634"/>
      <w:bookmarkEnd w:id="3635"/>
      <w:bookmarkEnd w:id="3636"/>
      <w:bookmarkEnd w:id="3637"/>
      <w:bookmarkEnd w:id="3638"/>
      <w:bookmarkEnd w:id="3639"/>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640" w:name="_Toc45888268"/>
      <w:bookmarkStart w:id="3641" w:name="_Toc45888867"/>
      <w:bookmarkStart w:id="3642" w:name="_Toc59650185"/>
      <w:bookmarkStart w:id="3643" w:name="_Toc61357455"/>
      <w:bookmarkStart w:id="3644" w:name="_Toc61359229"/>
      <w:bookmarkStart w:id="3645" w:name="_Toc67916168"/>
      <w:bookmarkStart w:id="3646" w:name="_Toc75533712"/>
      <w:bookmarkStart w:id="3647" w:name="_Toc75819598"/>
      <w:bookmarkStart w:id="3648" w:name="_Toc76508442"/>
      <w:bookmarkStart w:id="3649" w:name="_Toc76717392"/>
      <w:bookmarkStart w:id="3650" w:name="_Toc83294034"/>
      <w:bookmarkStart w:id="3651" w:name="_Toc84335073"/>
      <w:r w:rsidRPr="001C0CC4">
        <w:t>6.4</w:t>
      </w:r>
      <w:r>
        <w:t>E.2.4</w:t>
      </w:r>
      <w:r w:rsidRPr="001C0CC4">
        <w:tab/>
      </w:r>
      <w:r>
        <w:t>In-band emissions for V2X</w:t>
      </w:r>
      <w:bookmarkEnd w:id="3640"/>
      <w:bookmarkEnd w:id="3641"/>
      <w:bookmarkEnd w:id="3642"/>
      <w:bookmarkEnd w:id="3643"/>
      <w:bookmarkEnd w:id="3644"/>
      <w:bookmarkEnd w:id="3645"/>
      <w:bookmarkEnd w:id="3646"/>
      <w:bookmarkEnd w:id="3647"/>
      <w:bookmarkEnd w:id="3648"/>
      <w:bookmarkEnd w:id="3649"/>
      <w:bookmarkEnd w:id="3650"/>
      <w:bookmarkEnd w:id="3651"/>
    </w:p>
    <w:p w14:paraId="027772F7" w14:textId="5312CFD0" w:rsidR="00C77DF7" w:rsidRPr="00B33073" w:rsidRDefault="00C77DF7" w:rsidP="00C77DF7">
      <w:bookmarkStart w:id="3652" w:name="_Toc45888269"/>
      <w:bookmarkStart w:id="3653" w:name="_Toc45888868"/>
      <w:bookmarkStart w:id="3654" w:name="_Toc59650186"/>
      <w:bookmarkStart w:id="3655" w:name="_Toc61357456"/>
      <w:bookmarkStart w:id="3656"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657" w:name="_Toc67916169"/>
      <w:bookmarkStart w:id="3658" w:name="_Toc75533713"/>
      <w:bookmarkStart w:id="3659" w:name="_Toc75819599"/>
      <w:bookmarkStart w:id="3660" w:name="_Toc76508443"/>
      <w:bookmarkStart w:id="3661" w:name="_Toc76717393"/>
      <w:bookmarkStart w:id="3662" w:name="_Toc83294035"/>
      <w:bookmarkStart w:id="3663" w:name="_Toc84335074"/>
      <w:r w:rsidRPr="001C0CC4">
        <w:t>6.4</w:t>
      </w:r>
      <w:r>
        <w:t>E.2.5</w:t>
      </w:r>
      <w:r w:rsidRPr="001C0CC4">
        <w:tab/>
      </w:r>
      <w:r w:rsidRPr="0012626F">
        <w:t>EVM equalizer spectrum flatnes</w:t>
      </w:r>
      <w:r>
        <w:t>s for V2X</w:t>
      </w:r>
      <w:bookmarkEnd w:id="3652"/>
      <w:bookmarkEnd w:id="3653"/>
      <w:bookmarkEnd w:id="3654"/>
      <w:bookmarkEnd w:id="3655"/>
      <w:bookmarkEnd w:id="3656"/>
      <w:bookmarkEnd w:id="3657"/>
      <w:bookmarkEnd w:id="3658"/>
      <w:bookmarkEnd w:id="3659"/>
      <w:bookmarkEnd w:id="3660"/>
      <w:bookmarkEnd w:id="3661"/>
      <w:bookmarkEnd w:id="3662"/>
      <w:bookmarkEnd w:id="3663"/>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664" w:name="_Toc45888270"/>
      <w:bookmarkStart w:id="3665" w:name="_Toc45888869"/>
      <w:bookmarkStart w:id="3666" w:name="_Toc59650187"/>
      <w:bookmarkStart w:id="3667" w:name="_Toc61357457"/>
      <w:bookmarkStart w:id="3668" w:name="_Toc61359231"/>
      <w:bookmarkStart w:id="3669" w:name="_Toc67916170"/>
      <w:bookmarkStart w:id="3670" w:name="_Toc75533714"/>
      <w:bookmarkStart w:id="3671" w:name="_Toc75819600"/>
      <w:bookmarkStart w:id="3672" w:name="_Toc76508444"/>
      <w:bookmarkStart w:id="3673" w:name="_Toc76717394"/>
      <w:bookmarkStart w:id="3674" w:name="_Toc83294036"/>
      <w:bookmarkStart w:id="3675" w:name="_Toc84335075"/>
      <w:r>
        <w:t>6.4E.2.6</w:t>
      </w:r>
      <w:r>
        <w:tab/>
        <w:t>Transmit modulation quality for V2X con-current operation</w:t>
      </w:r>
      <w:bookmarkEnd w:id="3664"/>
      <w:bookmarkEnd w:id="3665"/>
      <w:bookmarkEnd w:id="3666"/>
      <w:bookmarkEnd w:id="3667"/>
      <w:bookmarkEnd w:id="3668"/>
      <w:bookmarkEnd w:id="3669"/>
      <w:bookmarkEnd w:id="3670"/>
      <w:bookmarkEnd w:id="3671"/>
      <w:bookmarkEnd w:id="3672"/>
      <w:bookmarkEnd w:id="3673"/>
      <w:bookmarkEnd w:id="3674"/>
      <w:bookmarkEnd w:id="3675"/>
    </w:p>
    <w:p w14:paraId="78C73DE8" w14:textId="77777777" w:rsidR="00D806D9" w:rsidRDefault="00D806D9" w:rsidP="00D806D9">
      <w:bookmarkStart w:id="3676" w:name="_Toc59650188"/>
      <w:bookmarkStart w:id="3677" w:name="_Toc61357458"/>
      <w:bookmarkStart w:id="3678" w:name="_Toc61359232"/>
      <w:bookmarkStart w:id="3679" w:name="_Toc67916171"/>
      <w:bookmarkStart w:id="3680" w:name="_Toc75533715"/>
      <w:bookmarkStart w:id="3681" w:name="_Toc75819601"/>
      <w:bookmarkStart w:id="3682" w:name="_Toc76508445"/>
      <w:bookmarkStart w:id="3683" w:name="_Toc76717395"/>
      <w:bookmarkStart w:id="3684" w:name="_Toc83294037"/>
      <w:bookmarkStart w:id="3685" w:name="_Toc84335076"/>
      <w:r>
        <w:rPr>
          <w:noProof/>
        </w:rPr>
        <w:t xml:space="preserve">For the inter-band con-current NR V2X operation, </w:t>
      </w:r>
      <w:r>
        <w:t xml:space="preserve">the requirements specified in clause 6.4.2 shall apply for the uplink in licensed band and the requirements specified in clause 6.4E.2.1 through 6.4E.2.5 shall apply for the sidelink </w:t>
      </w:r>
      <w:r>
        <w:rPr>
          <w:noProof/>
        </w:rPr>
        <w:t>in licensed band or Band n47</w:t>
      </w:r>
      <w:r>
        <w:t>.</w:t>
      </w:r>
    </w:p>
    <w:p w14:paraId="298F622B" w14:textId="77777777" w:rsidR="00053D3A" w:rsidRPr="001C0CC4" w:rsidRDefault="00053D3A" w:rsidP="009876C7">
      <w:pPr>
        <w:pStyle w:val="Heading2"/>
      </w:pPr>
      <w:r w:rsidRPr="001C0CC4">
        <w:lastRenderedPageBreak/>
        <w:t>6.4</w:t>
      </w:r>
      <w:r>
        <w:t>F</w:t>
      </w:r>
      <w:r w:rsidRPr="001C0CC4">
        <w:tab/>
        <w:t>Transmit signal quality</w:t>
      </w:r>
      <w:r>
        <w:t xml:space="preserve"> for shared spectrum channel access</w:t>
      </w:r>
      <w:bookmarkEnd w:id="3676"/>
      <w:bookmarkEnd w:id="3677"/>
      <w:bookmarkEnd w:id="3678"/>
      <w:bookmarkEnd w:id="3679"/>
      <w:bookmarkEnd w:id="3680"/>
      <w:bookmarkEnd w:id="3681"/>
      <w:bookmarkEnd w:id="3682"/>
      <w:bookmarkEnd w:id="3683"/>
      <w:bookmarkEnd w:id="3684"/>
      <w:bookmarkEnd w:id="3685"/>
    </w:p>
    <w:p w14:paraId="7CB5CFF4" w14:textId="77777777" w:rsidR="00053D3A" w:rsidRPr="001C0CC4" w:rsidRDefault="00053D3A" w:rsidP="009876C7">
      <w:pPr>
        <w:pStyle w:val="Heading3"/>
      </w:pPr>
      <w:bookmarkStart w:id="3686" w:name="_Toc59650189"/>
      <w:bookmarkStart w:id="3687" w:name="_Toc61357459"/>
      <w:bookmarkStart w:id="3688" w:name="_Toc61359233"/>
      <w:bookmarkStart w:id="3689" w:name="_Toc67916172"/>
      <w:bookmarkStart w:id="3690" w:name="_Toc75533716"/>
      <w:bookmarkStart w:id="3691" w:name="_Toc75819602"/>
      <w:bookmarkStart w:id="3692" w:name="_Toc76508446"/>
      <w:bookmarkStart w:id="3693" w:name="_Toc76717396"/>
      <w:bookmarkStart w:id="3694" w:name="_Toc83294038"/>
      <w:bookmarkStart w:id="3695" w:name="_Toc84335077"/>
      <w:r w:rsidRPr="001C0CC4">
        <w:t>6.4</w:t>
      </w:r>
      <w:r>
        <w:t>F</w:t>
      </w:r>
      <w:r w:rsidRPr="001C0CC4">
        <w:t>.1</w:t>
      </w:r>
      <w:r w:rsidRPr="001C0CC4">
        <w:tab/>
        <w:t>Frequency error</w:t>
      </w:r>
      <w:bookmarkEnd w:id="3686"/>
      <w:bookmarkEnd w:id="3687"/>
      <w:bookmarkEnd w:id="3688"/>
      <w:bookmarkEnd w:id="3689"/>
      <w:bookmarkEnd w:id="3690"/>
      <w:bookmarkEnd w:id="3691"/>
      <w:bookmarkEnd w:id="3692"/>
      <w:bookmarkEnd w:id="3693"/>
      <w:bookmarkEnd w:id="3694"/>
      <w:bookmarkEnd w:id="3695"/>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696" w:name="_Toc59650190"/>
      <w:bookmarkStart w:id="3697" w:name="_Toc61357460"/>
      <w:bookmarkStart w:id="3698" w:name="_Toc61359234"/>
      <w:bookmarkStart w:id="3699" w:name="_Toc67916173"/>
      <w:bookmarkStart w:id="3700" w:name="_Toc75533717"/>
      <w:bookmarkStart w:id="3701" w:name="_Toc75819603"/>
      <w:bookmarkStart w:id="3702" w:name="_Toc76508447"/>
      <w:bookmarkStart w:id="3703" w:name="_Toc76717397"/>
      <w:bookmarkStart w:id="3704" w:name="_Toc83294039"/>
      <w:bookmarkStart w:id="3705" w:name="_Toc84335078"/>
      <w:r w:rsidRPr="001C0CC4">
        <w:t>6.4</w:t>
      </w:r>
      <w:r>
        <w:t>F</w:t>
      </w:r>
      <w:r w:rsidRPr="001C0CC4">
        <w:t>.2</w:t>
      </w:r>
      <w:r w:rsidRPr="001C0CC4">
        <w:tab/>
        <w:t>Transmit modulation quality</w:t>
      </w:r>
      <w:bookmarkEnd w:id="3696"/>
      <w:bookmarkEnd w:id="3697"/>
      <w:bookmarkEnd w:id="3698"/>
      <w:bookmarkEnd w:id="3699"/>
      <w:bookmarkEnd w:id="3700"/>
      <w:bookmarkEnd w:id="3701"/>
      <w:bookmarkEnd w:id="3702"/>
      <w:bookmarkEnd w:id="3703"/>
      <w:bookmarkEnd w:id="3704"/>
      <w:bookmarkEnd w:id="3705"/>
    </w:p>
    <w:p w14:paraId="128B96D2" w14:textId="77777777" w:rsidR="00170857" w:rsidRPr="00A21A55" w:rsidRDefault="00170857" w:rsidP="00E325BF">
      <w:pPr>
        <w:pStyle w:val="Heading4"/>
      </w:pPr>
      <w:r w:rsidRPr="00A1115A">
        <w:t>6.4</w:t>
      </w:r>
      <w:r>
        <w:t>F</w:t>
      </w:r>
      <w:r w:rsidRPr="00A1115A">
        <w:t>.2.</w:t>
      </w:r>
      <w:r>
        <w:t>0</w:t>
      </w:r>
      <w:r w:rsidRPr="00A1115A">
        <w:tab/>
      </w:r>
      <w:r>
        <w:t>General</w:t>
      </w:r>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706" w:name="_Toc59650191"/>
      <w:bookmarkStart w:id="3707" w:name="_Toc61357461"/>
      <w:bookmarkStart w:id="3708" w:name="_Toc61359235"/>
      <w:bookmarkStart w:id="3709" w:name="_Toc67916174"/>
      <w:bookmarkStart w:id="3710" w:name="_Toc75533718"/>
      <w:bookmarkStart w:id="3711" w:name="_Toc75819604"/>
      <w:bookmarkStart w:id="3712" w:name="_Toc76508448"/>
      <w:bookmarkStart w:id="3713" w:name="_Toc76717398"/>
      <w:bookmarkStart w:id="3714" w:name="_Toc83294040"/>
      <w:bookmarkStart w:id="3715" w:name="_Toc84335079"/>
      <w:r w:rsidRPr="001C0CC4">
        <w:t>6.4</w:t>
      </w:r>
      <w:r>
        <w:t>F</w:t>
      </w:r>
      <w:r w:rsidRPr="001C0CC4">
        <w:t>.2.1</w:t>
      </w:r>
      <w:r w:rsidRPr="001C0CC4">
        <w:tab/>
        <w:t>Error Vector Magnitude</w:t>
      </w:r>
      <w:bookmarkEnd w:id="3706"/>
      <w:bookmarkEnd w:id="3707"/>
      <w:bookmarkEnd w:id="3708"/>
      <w:bookmarkEnd w:id="3709"/>
      <w:bookmarkEnd w:id="3710"/>
      <w:bookmarkEnd w:id="3711"/>
      <w:bookmarkEnd w:id="3712"/>
      <w:bookmarkEnd w:id="3713"/>
      <w:bookmarkEnd w:id="3714"/>
      <w:bookmarkEnd w:id="3715"/>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716" w:name="_Toc59650192"/>
      <w:bookmarkStart w:id="3717" w:name="_Toc61357462"/>
      <w:bookmarkStart w:id="3718" w:name="_Toc61359236"/>
      <w:bookmarkStart w:id="3719" w:name="_Toc67916175"/>
      <w:bookmarkStart w:id="3720" w:name="_Toc75533719"/>
      <w:bookmarkStart w:id="3721" w:name="_Toc75819605"/>
      <w:bookmarkStart w:id="3722" w:name="_Toc76508449"/>
      <w:bookmarkStart w:id="3723" w:name="_Toc76717399"/>
      <w:bookmarkStart w:id="3724" w:name="_Toc83294041"/>
      <w:bookmarkStart w:id="3725" w:name="_Toc84335080"/>
      <w:r w:rsidRPr="001C0CC4">
        <w:t>6.4</w:t>
      </w:r>
      <w:r>
        <w:t>F</w:t>
      </w:r>
      <w:r w:rsidRPr="001C0CC4">
        <w:t>.2.2</w:t>
      </w:r>
      <w:r w:rsidRPr="001C0CC4">
        <w:tab/>
        <w:t>Carrier leakage</w:t>
      </w:r>
      <w:bookmarkEnd w:id="3716"/>
      <w:bookmarkEnd w:id="3717"/>
      <w:bookmarkEnd w:id="3718"/>
      <w:bookmarkEnd w:id="3719"/>
      <w:bookmarkEnd w:id="3720"/>
      <w:bookmarkEnd w:id="3721"/>
      <w:bookmarkEnd w:id="3722"/>
      <w:bookmarkEnd w:id="3723"/>
      <w:bookmarkEnd w:id="3724"/>
      <w:bookmarkEnd w:id="3725"/>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726" w:name="_Toc59650193"/>
      <w:bookmarkStart w:id="3727" w:name="_Toc61357463"/>
      <w:bookmarkStart w:id="3728" w:name="_Toc61359237"/>
      <w:bookmarkStart w:id="3729" w:name="_Toc67916176"/>
      <w:bookmarkStart w:id="3730" w:name="_Toc75533720"/>
      <w:bookmarkStart w:id="3731" w:name="_Toc75819606"/>
      <w:bookmarkStart w:id="3732" w:name="_Toc76508450"/>
      <w:bookmarkStart w:id="3733" w:name="_Toc76717400"/>
      <w:bookmarkStart w:id="3734" w:name="_Toc83294042"/>
      <w:bookmarkStart w:id="3735" w:name="_Toc84335081"/>
      <w:r w:rsidRPr="001C0CC4">
        <w:t>6.4</w:t>
      </w:r>
      <w:r>
        <w:t>F</w:t>
      </w:r>
      <w:r w:rsidRPr="001C0CC4">
        <w:t>.2.3</w:t>
      </w:r>
      <w:r w:rsidRPr="001C0CC4">
        <w:tab/>
        <w:t>In-band emissions</w:t>
      </w:r>
      <w:bookmarkEnd w:id="3726"/>
      <w:bookmarkEnd w:id="3727"/>
      <w:bookmarkEnd w:id="3728"/>
      <w:bookmarkEnd w:id="3729"/>
      <w:bookmarkEnd w:id="3730"/>
      <w:bookmarkEnd w:id="3731"/>
      <w:bookmarkEnd w:id="3732"/>
      <w:bookmarkEnd w:id="3733"/>
      <w:bookmarkEnd w:id="3734"/>
      <w:bookmarkEnd w:id="3735"/>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r w:rsidRPr="001D386E">
        <w:lastRenderedPageBreak/>
        <w:t>Table 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000000"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5.65pt;height:20.65pt" o:ole="">
                  <v:imagedata r:id="rId67" o:title=""/>
                </v:shape>
                <o:OLEObject Type="Embed" ProgID="Equation.3" ShapeID="_x0000_i1050" DrawAspect="Content" ObjectID="_1757502615"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0.65pt;height:15.7pt" o:ole="">
                  <v:imagedata r:id="rId69" o:title=""/>
                </v:shape>
                <o:OLEObject Type="Embed" ProgID="Equation.3" ShapeID="_x0000_i1051" DrawAspect="Content" ObjectID="_1757502616"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0.65pt;height:15.7pt" o:ole="">
                  <v:imagedata r:id="rId71" o:title=""/>
                </v:shape>
                <o:OLEObject Type="Embed" ProgID="Equation.3" ShapeID="_x0000_i1052" DrawAspect="Content" ObjectID="_1757502617"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0.65pt;height:15.7pt" o:ole="">
                  <v:imagedata r:id="rId51" o:title=""/>
                </v:shape>
                <o:OLEObject Type="Embed" ProgID="Equation.3" ShapeID="_x0000_i1053" DrawAspect="Content" ObjectID="_1757502618"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0.65pt;height:15.7pt" o:ole="">
                  <v:imagedata r:id="rId37" o:title=""/>
                </v:shape>
                <o:OLEObject Type="Embed" ProgID="Equation.3" ShapeID="_x0000_i1054" DrawAspect="Content" ObjectID="_1757502619"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5.65pt;height:15.7pt" o:ole="">
                  <v:imagedata r:id="rId56" o:title=""/>
                </v:shape>
                <o:OLEObject Type="Embed" ProgID="Equation.3" ShapeID="_x0000_i1055" DrawAspect="Content" ObjectID="_1757502620" r:id="rId75"/>
              </w:object>
            </w:r>
            <w:r w:rsidRPr="001D386E">
              <w:rPr>
                <w:rFonts w:cs="Arial"/>
              </w:rPr>
              <w:t xml:space="preserve"> or </w:t>
            </w:r>
            <w:r w:rsidRPr="001D386E">
              <w:rPr>
                <w:rFonts w:cs="Arial"/>
                <w:position w:val="-10"/>
              </w:rPr>
              <w:object w:dxaOrig="920" w:dyaOrig="340" w14:anchorId="3339037C">
                <v:shape id="_x0000_i1056" type="#_x0000_t75" style="width:41.35pt;height:15.7pt" o:ole="">
                  <v:imagedata r:id="rId58" o:title=""/>
                </v:shape>
                <o:OLEObject Type="Embed" ProgID="Equation.3" ShapeID="_x0000_i1056" DrawAspect="Content" ObjectID="_1757502621"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0.65pt;height:15.7pt" o:ole="">
                  <v:imagedata r:id="rId77" o:title=""/>
                </v:shape>
                <o:OLEObject Type="Embed" ProgID="Equation.3" ShapeID="_x0000_i1057" DrawAspect="Content" ObjectID="_1757502622"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736" w:name="_Hlk37158204"/>
      <w:bookmarkStart w:id="3737" w:name="_Toc59650194"/>
      <w:bookmarkStart w:id="3738" w:name="_Toc61357464"/>
      <w:bookmarkStart w:id="3739" w:name="_Toc61359238"/>
      <w:bookmarkStart w:id="3740" w:name="_Toc67916177"/>
      <w:bookmarkStart w:id="3741" w:name="_Toc75533721"/>
      <w:bookmarkStart w:id="3742" w:name="_Toc75819607"/>
      <w:bookmarkStart w:id="3743" w:name="_Toc76508451"/>
      <w:bookmarkStart w:id="3744" w:name="_Toc76717401"/>
      <w:bookmarkStart w:id="3745" w:name="_Toc83294043"/>
      <w:bookmarkStart w:id="3746" w:name="_Toc84335082"/>
      <w:bookmarkEnd w:id="3736"/>
      <w:r w:rsidRPr="001C0CC4">
        <w:t>6.4</w:t>
      </w:r>
      <w:r>
        <w:t>F</w:t>
      </w:r>
      <w:r w:rsidRPr="001C0CC4">
        <w:t>.2.4</w:t>
      </w:r>
      <w:r w:rsidRPr="001C0CC4">
        <w:tab/>
        <w:t>EVM equalizer spectrum flatness</w:t>
      </w:r>
      <w:bookmarkEnd w:id="3737"/>
      <w:bookmarkEnd w:id="3738"/>
      <w:bookmarkEnd w:id="3739"/>
      <w:bookmarkEnd w:id="3740"/>
      <w:bookmarkEnd w:id="3741"/>
      <w:bookmarkEnd w:id="3742"/>
      <w:bookmarkEnd w:id="3743"/>
      <w:bookmarkEnd w:id="3744"/>
      <w:bookmarkEnd w:id="3745"/>
      <w:bookmarkEnd w:id="3746"/>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747" w:name="_Toc59650195"/>
      <w:bookmarkStart w:id="3748" w:name="_Toc61357465"/>
      <w:bookmarkStart w:id="3749" w:name="_Toc61359239"/>
      <w:bookmarkStart w:id="3750" w:name="_Toc67916178"/>
      <w:bookmarkStart w:id="3751" w:name="_Toc75533722"/>
      <w:bookmarkStart w:id="3752" w:name="_Toc75819608"/>
      <w:bookmarkStart w:id="3753" w:name="_Toc76508452"/>
      <w:bookmarkStart w:id="3754" w:name="_Toc76717402"/>
      <w:bookmarkStart w:id="3755" w:name="_Toc83294044"/>
      <w:bookmarkStart w:id="3756" w:name="_Toc84335083"/>
      <w:r w:rsidRPr="001C0CC4">
        <w:t>6.</w:t>
      </w:r>
      <w:r>
        <w:t>4F</w:t>
      </w:r>
      <w:r w:rsidRPr="001C0CC4">
        <w:t>.</w:t>
      </w:r>
      <w:r>
        <w:t>2A</w:t>
      </w:r>
      <w:r w:rsidRPr="001C0CC4">
        <w:tab/>
      </w:r>
      <w:r>
        <w:rPr>
          <w:lang w:eastAsia="zh-CN"/>
        </w:rPr>
        <w:t>Transmit modulation quality</w:t>
      </w:r>
      <w:r>
        <w:t xml:space="preserve"> for CA</w:t>
      </w:r>
      <w:bookmarkEnd w:id="3747"/>
      <w:bookmarkEnd w:id="3748"/>
      <w:bookmarkEnd w:id="3749"/>
      <w:bookmarkEnd w:id="3750"/>
      <w:bookmarkEnd w:id="3751"/>
      <w:bookmarkEnd w:id="3752"/>
      <w:bookmarkEnd w:id="3753"/>
      <w:bookmarkEnd w:id="3754"/>
      <w:bookmarkEnd w:id="3755"/>
      <w:bookmarkEnd w:id="3756"/>
    </w:p>
    <w:p w14:paraId="5FC92859" w14:textId="77777777" w:rsidR="00053D3A" w:rsidRDefault="00053D3A" w:rsidP="009876C7">
      <w:pPr>
        <w:pStyle w:val="Heading4"/>
      </w:pPr>
      <w:bookmarkStart w:id="3757" w:name="_Toc59650196"/>
      <w:bookmarkStart w:id="3758" w:name="_Toc61357466"/>
      <w:bookmarkStart w:id="3759" w:name="_Toc61359240"/>
      <w:bookmarkStart w:id="3760" w:name="_Toc67916179"/>
      <w:bookmarkStart w:id="3761" w:name="_Toc75533723"/>
      <w:bookmarkStart w:id="3762" w:name="_Toc75819609"/>
      <w:bookmarkStart w:id="3763" w:name="_Toc76508453"/>
      <w:bookmarkStart w:id="3764" w:name="_Toc76717403"/>
      <w:bookmarkStart w:id="3765" w:name="_Toc83294045"/>
      <w:bookmarkStart w:id="3766" w:name="_Toc84335084"/>
      <w:r w:rsidRPr="001C0CC4">
        <w:t>6.</w:t>
      </w:r>
      <w:r>
        <w:t>4F</w:t>
      </w:r>
      <w:r w:rsidRPr="001C0CC4">
        <w:t>.</w:t>
      </w:r>
      <w:r>
        <w:t>2A.1</w:t>
      </w:r>
      <w:r w:rsidRPr="001C0CC4">
        <w:tab/>
      </w:r>
      <w:r>
        <w:rPr>
          <w:lang w:eastAsia="zh-CN"/>
        </w:rPr>
        <w:t>Transmit modulation quality</w:t>
      </w:r>
      <w:r>
        <w:t xml:space="preserve"> for inter-band CA</w:t>
      </w:r>
      <w:bookmarkEnd w:id="3757"/>
      <w:bookmarkEnd w:id="3758"/>
      <w:bookmarkEnd w:id="3759"/>
      <w:bookmarkEnd w:id="3760"/>
      <w:bookmarkEnd w:id="3761"/>
      <w:bookmarkEnd w:id="3762"/>
      <w:bookmarkEnd w:id="3763"/>
      <w:bookmarkEnd w:id="3764"/>
      <w:bookmarkEnd w:id="3765"/>
      <w:bookmarkEnd w:id="3766"/>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767" w:name="_Toc45888271"/>
      <w:bookmarkStart w:id="3768" w:name="_Toc45888870"/>
      <w:bookmarkStart w:id="3769" w:name="_Toc59650197"/>
      <w:bookmarkStart w:id="3770" w:name="_Toc61357467"/>
      <w:bookmarkStart w:id="3771" w:name="_Toc61359241"/>
      <w:bookmarkStart w:id="3772" w:name="_Toc67916180"/>
      <w:bookmarkStart w:id="3773" w:name="_Toc75533724"/>
      <w:bookmarkStart w:id="3774" w:name="_Toc75819610"/>
      <w:bookmarkStart w:id="3775" w:name="_Toc76508454"/>
      <w:bookmarkStart w:id="3776" w:name="_Toc76717404"/>
      <w:bookmarkStart w:id="3777" w:name="_Toc83294046"/>
      <w:bookmarkStart w:id="3778" w:name="_Toc84335085"/>
      <w:r w:rsidRPr="001C0CC4">
        <w:lastRenderedPageBreak/>
        <w:t>6.5</w:t>
      </w:r>
      <w:r w:rsidRPr="001C0CC4">
        <w:tab/>
        <w:t>Output RF spectrum emissions</w:t>
      </w:r>
      <w:bookmarkEnd w:id="3553"/>
      <w:bookmarkEnd w:id="3554"/>
      <w:bookmarkEnd w:id="3555"/>
      <w:bookmarkEnd w:id="3556"/>
      <w:bookmarkEnd w:id="3557"/>
      <w:bookmarkEnd w:id="3558"/>
      <w:bookmarkEnd w:id="3767"/>
      <w:bookmarkEnd w:id="3768"/>
      <w:bookmarkEnd w:id="3769"/>
      <w:bookmarkEnd w:id="3770"/>
      <w:bookmarkEnd w:id="3771"/>
      <w:bookmarkEnd w:id="3772"/>
      <w:bookmarkEnd w:id="3773"/>
      <w:bookmarkEnd w:id="3774"/>
      <w:bookmarkEnd w:id="3775"/>
      <w:bookmarkEnd w:id="3776"/>
      <w:bookmarkEnd w:id="3777"/>
      <w:bookmarkEnd w:id="3778"/>
    </w:p>
    <w:p w14:paraId="52715159" w14:textId="77777777" w:rsidR="00DC7196" w:rsidRPr="001C0CC4" w:rsidRDefault="00DC7196" w:rsidP="009876C7">
      <w:pPr>
        <w:pStyle w:val="Heading3"/>
      </w:pPr>
      <w:bookmarkStart w:id="3779" w:name="_Toc21344349"/>
      <w:bookmarkStart w:id="3780" w:name="_Toc29801835"/>
      <w:bookmarkStart w:id="3781" w:name="_Toc29802259"/>
      <w:bookmarkStart w:id="3782" w:name="_Toc29802884"/>
      <w:bookmarkStart w:id="3783" w:name="_Toc36107626"/>
      <w:bookmarkStart w:id="3784" w:name="_Toc37251392"/>
      <w:bookmarkStart w:id="3785" w:name="_Toc45888272"/>
      <w:bookmarkStart w:id="3786" w:name="_Toc45888871"/>
      <w:bookmarkStart w:id="3787" w:name="_Toc59650198"/>
      <w:bookmarkStart w:id="3788" w:name="_Toc61357468"/>
      <w:bookmarkStart w:id="3789" w:name="_Toc61359242"/>
      <w:bookmarkStart w:id="3790" w:name="_Toc67916181"/>
      <w:bookmarkStart w:id="3791" w:name="_Toc75533725"/>
      <w:bookmarkStart w:id="3792" w:name="_Toc75819611"/>
      <w:bookmarkStart w:id="3793" w:name="_Toc76508455"/>
      <w:bookmarkStart w:id="3794" w:name="_Toc76717405"/>
      <w:bookmarkStart w:id="3795" w:name="_Toc83294047"/>
      <w:bookmarkStart w:id="3796" w:name="_Toc84335086"/>
      <w:r w:rsidRPr="001C0CC4">
        <w:t>6.5.1</w:t>
      </w:r>
      <w:r w:rsidRPr="001C0CC4">
        <w:tab/>
        <w:t>Occupied bandwidth</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1C08D654" w14:textId="77777777" w:rsidR="00891D45" w:rsidRPr="001C0CC4" w:rsidRDefault="00891D45" w:rsidP="00891D45">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Pr>
          <w:rFonts w:cs="v5.0.0"/>
        </w:rPr>
        <w:t xml:space="preserve"> </w:t>
      </w:r>
      <w:r w:rsidRPr="00611D9F">
        <w:t xml:space="preserve">For </w:t>
      </w:r>
      <w:r>
        <w:t xml:space="preserve">UE power class </w:t>
      </w:r>
      <w:r w:rsidRPr="00611D9F">
        <w:t xml:space="preserve">1.5 the </w:t>
      </w:r>
      <w:r>
        <w:t xml:space="preserve">occupied bandwidth requirements apply to </w:t>
      </w:r>
      <w:r w:rsidRPr="00611D9F">
        <w:t xml:space="preserve">the sum of the </w:t>
      </w:r>
      <w:r>
        <w:t>power</w:t>
      </w:r>
      <w:r w:rsidRPr="00611D9F">
        <w:t xml:space="preserve"> from both UE antenna connectors.</w:t>
      </w:r>
    </w:p>
    <w:p w14:paraId="28E41983" w14:textId="77777777" w:rsidR="00DC7196" w:rsidRPr="001C0CC4" w:rsidRDefault="00DC7196" w:rsidP="00DC7196">
      <w:pPr>
        <w:pStyle w:val="TH"/>
      </w:pPr>
      <w:r w:rsidRPr="001C0CC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797" w:name="_Toc21344350"/>
      <w:bookmarkStart w:id="3798" w:name="_Toc29801836"/>
      <w:bookmarkStart w:id="3799" w:name="_Toc29802260"/>
      <w:bookmarkStart w:id="3800" w:name="_Toc29802885"/>
      <w:bookmarkStart w:id="3801" w:name="_Toc36107627"/>
      <w:bookmarkStart w:id="3802" w:name="_Toc37251393"/>
      <w:bookmarkStart w:id="3803" w:name="_Toc45888273"/>
      <w:bookmarkStart w:id="3804" w:name="_Toc45888872"/>
      <w:bookmarkStart w:id="3805" w:name="_Toc59650199"/>
      <w:bookmarkStart w:id="3806" w:name="_Toc61357469"/>
      <w:bookmarkStart w:id="3807" w:name="_Toc61359243"/>
      <w:bookmarkStart w:id="3808" w:name="_Toc67916182"/>
      <w:bookmarkStart w:id="3809" w:name="_Toc75533726"/>
      <w:bookmarkStart w:id="3810" w:name="_Toc75819612"/>
      <w:bookmarkStart w:id="3811" w:name="_Toc76508456"/>
      <w:bookmarkStart w:id="3812" w:name="_Toc76717406"/>
      <w:bookmarkStart w:id="3813" w:name="_Toc83294048"/>
      <w:bookmarkStart w:id="3814" w:name="_Toc84335087"/>
      <w:r w:rsidRPr="001C0CC4">
        <w:t>6.5.2</w:t>
      </w:r>
      <w:r w:rsidRPr="001C0CC4">
        <w:tab/>
        <w:t>Out of band emission</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5FFF8779" w14:textId="77777777" w:rsidR="00DC7196" w:rsidRPr="001C0CC4" w:rsidRDefault="00DC7196" w:rsidP="009876C7">
      <w:pPr>
        <w:pStyle w:val="Heading4"/>
      </w:pPr>
      <w:bookmarkStart w:id="3815" w:name="_Toc21344351"/>
      <w:bookmarkStart w:id="3816" w:name="_Toc29801837"/>
      <w:bookmarkStart w:id="3817" w:name="_Toc29802261"/>
      <w:bookmarkStart w:id="3818" w:name="_Toc29802886"/>
      <w:bookmarkStart w:id="3819" w:name="_Toc36107628"/>
      <w:bookmarkStart w:id="3820" w:name="_Toc37251394"/>
      <w:bookmarkStart w:id="3821" w:name="_Toc45888274"/>
      <w:bookmarkStart w:id="3822" w:name="_Toc45888873"/>
      <w:bookmarkStart w:id="3823" w:name="_Toc59650200"/>
      <w:bookmarkStart w:id="3824" w:name="_Toc61357470"/>
      <w:bookmarkStart w:id="3825" w:name="_Toc61359244"/>
      <w:bookmarkStart w:id="3826" w:name="_Toc67916183"/>
      <w:bookmarkStart w:id="3827" w:name="_Toc75533727"/>
      <w:bookmarkStart w:id="3828" w:name="_Toc75819613"/>
      <w:bookmarkStart w:id="3829" w:name="_Toc76508457"/>
      <w:bookmarkStart w:id="3830" w:name="_Toc76717407"/>
      <w:bookmarkStart w:id="3831" w:name="_Toc83294049"/>
      <w:bookmarkStart w:id="3832" w:name="_Toc84335088"/>
      <w:r w:rsidRPr="001C0CC4">
        <w:t>6.5.2.1</w:t>
      </w:r>
      <w:r w:rsidRPr="001C0CC4">
        <w:tab/>
        <w:t>General</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D013FDE" w14:textId="77777777" w:rsidR="00030171" w:rsidRPr="001C0CC4" w:rsidRDefault="00030171" w:rsidP="00030171">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r>
        <w:rPr>
          <w:rFonts w:cs="v5.0.0"/>
        </w:rPr>
        <w:t xml:space="preserve"> </w:t>
      </w:r>
      <w:r w:rsidRPr="00611D9F">
        <w:t xml:space="preserve">For </w:t>
      </w:r>
      <w:r>
        <w:t xml:space="preserve">UE power class </w:t>
      </w:r>
      <w:r w:rsidRPr="00611D9F">
        <w:t xml:space="preserve">1.5 the </w:t>
      </w:r>
      <w:r>
        <w:t xml:space="preserve">out-of-band emission limits apply to </w:t>
      </w:r>
      <w:r w:rsidRPr="00611D9F">
        <w:t xml:space="preserve">the sum of the </w:t>
      </w:r>
      <w:r>
        <w:t>power</w:t>
      </w:r>
      <w:r w:rsidRPr="00611D9F">
        <w:t xml:space="preserve"> </w:t>
      </w:r>
      <w:r>
        <w:t xml:space="preserve">of the out-of-band emission </w:t>
      </w:r>
      <w:r w:rsidRPr="00611D9F">
        <w:t>from both UE antenna connectors.</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3833" w:name="_Toc21344352"/>
      <w:bookmarkStart w:id="3834" w:name="_Toc29801838"/>
      <w:bookmarkStart w:id="3835" w:name="_Toc29802262"/>
      <w:bookmarkStart w:id="3836" w:name="_Toc29802887"/>
      <w:bookmarkStart w:id="3837" w:name="_Toc36107629"/>
      <w:bookmarkStart w:id="3838" w:name="_Toc37251395"/>
      <w:bookmarkStart w:id="3839" w:name="_Toc45888275"/>
      <w:bookmarkStart w:id="3840" w:name="_Toc45888874"/>
      <w:bookmarkStart w:id="3841" w:name="_Toc59650201"/>
      <w:bookmarkStart w:id="3842" w:name="_Toc61357471"/>
      <w:bookmarkStart w:id="3843" w:name="_Toc61359245"/>
      <w:bookmarkStart w:id="3844" w:name="_Toc67916184"/>
      <w:bookmarkStart w:id="3845" w:name="_Toc75533728"/>
      <w:bookmarkStart w:id="3846" w:name="_Toc75819614"/>
      <w:bookmarkStart w:id="3847" w:name="_Toc76508458"/>
      <w:bookmarkStart w:id="3848" w:name="_Toc76717408"/>
      <w:bookmarkStart w:id="3849" w:name="_Toc83294050"/>
      <w:bookmarkStart w:id="3850" w:name="_Toc84335089"/>
      <w:r w:rsidRPr="001C0CC4">
        <w:t>6.5.2.2</w:t>
      </w:r>
      <w:r w:rsidRPr="001C0CC4">
        <w:tab/>
        <w:t>Spectrum emission mask</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r w:rsidRPr="001C0CC4">
        <w:rPr>
          <w:lang w:val="en-US"/>
        </w:rPr>
        <w:lastRenderedPageBreak/>
        <w:t>Table 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3851" w:name="_Toc21344353"/>
      <w:bookmarkStart w:id="3852" w:name="_Toc29801839"/>
      <w:bookmarkStart w:id="3853" w:name="_Toc29802263"/>
      <w:bookmarkStart w:id="3854" w:name="_Toc29802888"/>
      <w:bookmarkStart w:id="3855" w:name="_Toc36107630"/>
      <w:bookmarkStart w:id="3856" w:name="_Toc37251396"/>
      <w:bookmarkStart w:id="3857" w:name="_Toc45888276"/>
      <w:bookmarkStart w:id="3858" w:name="_Toc45888875"/>
      <w:bookmarkStart w:id="3859" w:name="_Toc59650202"/>
      <w:bookmarkStart w:id="3860" w:name="_Toc61357472"/>
      <w:bookmarkStart w:id="3861" w:name="_Toc61359246"/>
      <w:bookmarkStart w:id="3862" w:name="_Toc67916185"/>
      <w:bookmarkStart w:id="3863" w:name="_Toc75533729"/>
      <w:bookmarkStart w:id="3864" w:name="_Toc75819615"/>
      <w:bookmarkStart w:id="3865" w:name="_Toc76508459"/>
      <w:bookmarkStart w:id="3866" w:name="_Toc76717409"/>
      <w:bookmarkStart w:id="3867" w:name="_Toc83294051"/>
      <w:bookmarkStart w:id="3868" w:name="_Toc84335090"/>
      <w:r w:rsidRPr="001C0CC4">
        <w:t>6.5.2.3</w:t>
      </w:r>
      <w:r w:rsidRPr="001C0CC4">
        <w:tab/>
        <w:t>Additional spectrum emission mask</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p>
    <w:p w14:paraId="6D99DF11" w14:textId="77777777" w:rsidR="00357098" w:rsidRPr="001C0CC4" w:rsidRDefault="00357098" w:rsidP="009876C7">
      <w:pPr>
        <w:pStyle w:val="Heading5"/>
        <w:rPr>
          <w:snapToGrid w:val="0"/>
        </w:rPr>
      </w:pPr>
      <w:bookmarkStart w:id="3869" w:name="_Toc21344354"/>
      <w:bookmarkStart w:id="3870" w:name="_Toc29801840"/>
      <w:bookmarkStart w:id="3871" w:name="_Toc29802264"/>
      <w:bookmarkStart w:id="3872" w:name="_Toc29802889"/>
      <w:bookmarkStart w:id="3873" w:name="_Toc37251397"/>
      <w:bookmarkStart w:id="3874" w:name="_Toc45888277"/>
      <w:bookmarkStart w:id="3875" w:name="_Toc45888876"/>
      <w:bookmarkStart w:id="3876" w:name="_Toc59650203"/>
      <w:bookmarkStart w:id="3877" w:name="_Toc61357473"/>
      <w:bookmarkStart w:id="3878" w:name="_Toc61359247"/>
      <w:bookmarkStart w:id="3879" w:name="_Toc67916186"/>
      <w:bookmarkStart w:id="3880" w:name="_Toc75533730"/>
      <w:bookmarkStart w:id="3881" w:name="_Toc75819616"/>
      <w:bookmarkStart w:id="3882" w:name="_Toc76508460"/>
      <w:bookmarkStart w:id="3883" w:name="_Toc76717410"/>
      <w:bookmarkStart w:id="3884" w:name="_Toc83294052"/>
      <w:bookmarkStart w:id="3885"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r w:rsidRPr="001C0CC4">
        <w:t xml:space="preserve">Table 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3886" w:name="_Toc21344355"/>
      <w:bookmarkStart w:id="3887" w:name="_Toc29801841"/>
      <w:bookmarkStart w:id="3888" w:name="_Toc29802265"/>
      <w:bookmarkStart w:id="3889" w:name="_Toc29802890"/>
      <w:bookmarkStart w:id="3890" w:name="_Toc37251398"/>
      <w:bookmarkStart w:id="3891" w:name="_Toc45888278"/>
      <w:bookmarkStart w:id="3892" w:name="_Toc45888877"/>
      <w:bookmarkStart w:id="3893" w:name="_Toc59650204"/>
      <w:bookmarkStart w:id="3894" w:name="_Toc61357474"/>
      <w:bookmarkStart w:id="3895" w:name="_Toc61359248"/>
      <w:bookmarkStart w:id="3896" w:name="_Toc67916187"/>
      <w:bookmarkStart w:id="3897" w:name="_Toc75533731"/>
      <w:bookmarkStart w:id="3898" w:name="_Toc75819617"/>
      <w:bookmarkStart w:id="3899" w:name="_Toc76508461"/>
      <w:bookmarkStart w:id="3900" w:name="_Toc76717411"/>
      <w:bookmarkStart w:id="3901" w:name="_Toc83294053"/>
      <w:bookmarkStart w:id="3902" w:name="_Toc84335092"/>
      <w:r w:rsidRPr="001C0CC4">
        <w:lastRenderedPageBreak/>
        <w:t>6.5.2.3.2</w:t>
      </w:r>
      <w:r w:rsidRPr="001C0CC4">
        <w:tab/>
        <w:t xml:space="preserve">Requirements for network </w:t>
      </w:r>
      <w:r>
        <w:t>signalling</w:t>
      </w:r>
      <w:r w:rsidRPr="001C0CC4">
        <w:t xml:space="preserve"> value "NS_04"</w:t>
      </w:r>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4309C2A6" w:rsidR="00DC7196" w:rsidRPr="001C0CC4" w:rsidRDefault="00D16AE7" w:rsidP="00DC7196">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w:t>
      </w:r>
      <w:bookmarkStart w:id="3903" w:name="OLE_LINK21"/>
      <w:r>
        <w:t>the maximum transmission bandwidths in MHz (N</w:t>
      </w:r>
      <w:r>
        <w:rPr>
          <w:vertAlign w:val="subscript"/>
        </w:rPr>
        <w:t xml:space="preserve">RB </w:t>
      </w:r>
      <w:r>
        <w:t>* SCS * 12 / 1,000) is used for the SEM.</w:t>
      </w:r>
      <w:bookmarkEnd w:id="3903"/>
    </w:p>
    <w:p w14:paraId="57A1691D" w14:textId="77777777" w:rsidR="00357098" w:rsidRPr="001C0CC4" w:rsidRDefault="00357098" w:rsidP="00357098">
      <w:pPr>
        <w:pStyle w:val="TH"/>
      </w:pPr>
      <w:r w:rsidRPr="001C0CC4">
        <w:t>Table 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r w:rsidRPr="001C0CC4">
        <w:t>Table 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3904" w:name="_Hlk515649337"/>
      <w:r w:rsidRPr="001C0CC4">
        <w:t xml:space="preserve">Table 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3904"/>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28A89FB0" w14:textId="77777777" w:rsidR="005F7B9D" w:rsidRDefault="005F7B9D" w:rsidP="005F7B9D">
      <w:pPr>
        <w:pStyle w:val="Heading5"/>
      </w:pPr>
      <w:bookmarkStart w:id="3905" w:name="_Toc21344356"/>
      <w:bookmarkStart w:id="3906" w:name="_Toc29801842"/>
      <w:bookmarkStart w:id="3907" w:name="_Toc29802266"/>
      <w:bookmarkStart w:id="3908" w:name="_Toc29802891"/>
      <w:bookmarkStart w:id="3909" w:name="_Toc37251399"/>
      <w:bookmarkStart w:id="3910" w:name="_Toc45888279"/>
      <w:bookmarkStart w:id="3911" w:name="_Toc45888878"/>
      <w:bookmarkStart w:id="3912" w:name="_Toc59650205"/>
      <w:bookmarkStart w:id="3913" w:name="_Toc61357475"/>
      <w:bookmarkStart w:id="3914" w:name="_Toc61359249"/>
      <w:bookmarkStart w:id="3915" w:name="_Toc67916188"/>
      <w:bookmarkStart w:id="3916" w:name="_Toc75533732"/>
      <w:bookmarkStart w:id="3917" w:name="_Toc75819618"/>
      <w:bookmarkStart w:id="3918" w:name="_Toc76508462"/>
      <w:bookmarkStart w:id="3919" w:name="_Toc76717412"/>
      <w:bookmarkStart w:id="3920" w:name="_Toc83294054"/>
      <w:bookmarkStart w:id="3921" w:name="_Toc84335093"/>
      <w:r w:rsidRPr="001C0CC4">
        <w:t>6.5.2.3.3</w:t>
      </w:r>
      <w:r w:rsidRPr="001C0CC4">
        <w:tab/>
        <w:t xml:space="preserve">Requirements for network </w:t>
      </w:r>
      <w:r>
        <w:t>signalling</w:t>
      </w:r>
      <w:r w:rsidRPr="001C0CC4">
        <w:t xml:space="preserve"> value</w:t>
      </w:r>
      <w:r>
        <w:t>s</w:t>
      </w:r>
      <w:r w:rsidRPr="001C0CC4">
        <w:t xml:space="preserve"> "NS_03"</w:t>
      </w:r>
      <w:r>
        <w:t>, “NS_03U”,</w:t>
      </w:r>
      <w:r w:rsidRPr="001C0CC4">
        <w:t xml:space="preserve"> and "NS_21"</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032D1441" w14:textId="6A5A6384"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B608868" w14:textId="520FCBF6" w:rsidR="005F7B9D" w:rsidRPr="001C0CC4" w:rsidRDefault="005F7B9D" w:rsidP="005F7B9D">
      <w:r w:rsidRPr="001C0CC4">
        <w:t>When "NS_03"</w:t>
      </w:r>
      <w:r>
        <w:t>, “NS_03U”,</w:t>
      </w:r>
      <w:r w:rsidRPr="001C0CC4">
        <w:t xml:space="preserve"> or "NS_21" is indicated in the cell, the power of any UE emission shall not exceed the levels specified in Table 6.5.2.3.3-1.</w:t>
      </w:r>
    </w:p>
    <w:p w14:paraId="7AFD6FD1" w14:textId="48EE22C1" w:rsidR="00357098" w:rsidRPr="001C0CC4" w:rsidRDefault="005F7B9D" w:rsidP="00357098">
      <w:pPr>
        <w:pStyle w:val="TH"/>
      </w:pPr>
      <w:r w:rsidRPr="001C0CC4">
        <w:lastRenderedPageBreak/>
        <w:t>Table 6.5.2.3.3-1: Additional requirements for "NS_03"</w:t>
      </w:r>
      <w:r>
        <w:t>, “NS_03U”,</w:t>
      </w:r>
      <w:r w:rsidRPr="001C0CC4">
        <w:t xml:space="preserve">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r w:rsidRPr="001C0CC4">
        <w:t>Table 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3922" w:name="_Toc21344357"/>
      <w:bookmarkStart w:id="3923" w:name="_Toc29801843"/>
      <w:bookmarkStart w:id="3924" w:name="_Toc29802267"/>
      <w:bookmarkStart w:id="3925" w:name="_Toc29802892"/>
      <w:bookmarkStart w:id="3926" w:name="_Toc37251400"/>
      <w:bookmarkStart w:id="3927" w:name="_Toc45888280"/>
      <w:bookmarkStart w:id="3928" w:name="_Toc45888879"/>
      <w:bookmarkStart w:id="3929" w:name="_Toc59650206"/>
      <w:bookmarkStart w:id="3930" w:name="_Toc61357476"/>
      <w:bookmarkStart w:id="3931" w:name="_Toc61359250"/>
      <w:bookmarkStart w:id="3932" w:name="_Toc67916189"/>
      <w:bookmarkStart w:id="3933" w:name="_Toc75533733"/>
      <w:bookmarkStart w:id="3934" w:name="_Toc75819619"/>
      <w:bookmarkStart w:id="3935" w:name="_Toc76508463"/>
      <w:bookmarkStart w:id="3936" w:name="_Toc76717413"/>
      <w:bookmarkStart w:id="3937" w:name="_Toc83294055"/>
      <w:bookmarkStart w:id="3938" w:name="_Toc84335094"/>
      <w:r w:rsidRPr="001C0CC4">
        <w:t>6.5.2.3.4</w:t>
      </w:r>
      <w:r w:rsidRPr="001C0CC4">
        <w:tab/>
        <w:t xml:space="preserve">Requirements for network </w:t>
      </w:r>
      <w:r>
        <w:t>signalling</w:t>
      </w:r>
      <w:r w:rsidRPr="001C0CC4">
        <w:t xml:space="preserve"> value "NS_06"</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r w:rsidRPr="001C0CC4">
        <w:t xml:space="preserve">Table 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3939" w:name="_Toc21344358"/>
      <w:bookmarkStart w:id="3940" w:name="_Toc29801844"/>
      <w:bookmarkStart w:id="3941" w:name="_Toc29802268"/>
      <w:bookmarkStart w:id="3942" w:name="_Toc29802893"/>
      <w:bookmarkStart w:id="3943" w:name="_Toc36107635"/>
      <w:bookmarkStart w:id="3944" w:name="_Toc37251401"/>
      <w:bookmarkStart w:id="3945" w:name="_Toc45888281"/>
      <w:bookmarkStart w:id="3946" w:name="_Toc45888880"/>
      <w:bookmarkStart w:id="3947" w:name="_Toc59650207"/>
      <w:bookmarkStart w:id="3948" w:name="_Toc61357477"/>
      <w:bookmarkStart w:id="3949" w:name="_Toc61359251"/>
      <w:bookmarkStart w:id="3950" w:name="_Toc67916190"/>
      <w:bookmarkStart w:id="3951" w:name="_Toc75533734"/>
      <w:bookmarkStart w:id="3952" w:name="_Toc75819620"/>
      <w:bookmarkStart w:id="3953" w:name="_Toc76508464"/>
      <w:bookmarkStart w:id="3954" w:name="_Toc76717414"/>
      <w:bookmarkStart w:id="3955" w:name="_Toc83294056"/>
      <w:bookmarkStart w:id="3956" w:name="_Toc84335095"/>
      <w:r w:rsidRPr="001C0CC4">
        <w:rPr>
          <w:snapToGrid w:val="0"/>
        </w:rPr>
        <w:lastRenderedPageBreak/>
        <w:t>6.5.2.3.5</w:t>
      </w:r>
      <w:r w:rsidRPr="001C0CC4">
        <w:rPr>
          <w:snapToGrid w:val="0"/>
        </w:rPr>
        <w:tab/>
        <w:t>Void</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20D1FEC1" w14:textId="77777777" w:rsidR="00DC7196" w:rsidRPr="001C0CC4" w:rsidRDefault="00DC7196" w:rsidP="009876C7">
      <w:pPr>
        <w:pStyle w:val="Heading5"/>
      </w:pPr>
      <w:bookmarkStart w:id="3957" w:name="_Toc21344359"/>
      <w:bookmarkStart w:id="3958" w:name="_Toc29801845"/>
      <w:bookmarkStart w:id="3959" w:name="_Toc29802269"/>
      <w:bookmarkStart w:id="3960" w:name="_Toc29802894"/>
      <w:bookmarkStart w:id="3961" w:name="_Toc36107636"/>
      <w:bookmarkStart w:id="3962" w:name="_Toc37251402"/>
      <w:bookmarkStart w:id="3963" w:name="_Toc45888282"/>
      <w:bookmarkStart w:id="3964" w:name="_Toc45888881"/>
      <w:bookmarkStart w:id="3965" w:name="_Toc59650208"/>
      <w:bookmarkStart w:id="3966" w:name="_Toc61357478"/>
      <w:bookmarkStart w:id="3967" w:name="_Toc61359252"/>
      <w:bookmarkStart w:id="3968" w:name="_Toc67916191"/>
      <w:bookmarkStart w:id="3969" w:name="_Toc75533735"/>
      <w:bookmarkStart w:id="3970" w:name="_Toc75819621"/>
      <w:bookmarkStart w:id="3971" w:name="_Toc76508465"/>
      <w:bookmarkStart w:id="3972" w:name="_Toc76717415"/>
      <w:bookmarkStart w:id="3973" w:name="_Toc83294057"/>
      <w:bookmarkStart w:id="3974" w:name="_Toc84335096"/>
      <w:r w:rsidRPr="001C0CC4">
        <w:t>6.5.2.3.6</w:t>
      </w:r>
      <w:r w:rsidRPr="001C0CC4">
        <w:tab/>
        <w:t>Void</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3326ECC9" w14:textId="77777777" w:rsidR="00DC7196" w:rsidRPr="001C0CC4" w:rsidRDefault="00DC7196" w:rsidP="009876C7">
      <w:pPr>
        <w:pStyle w:val="Heading5"/>
        <w:rPr>
          <w:snapToGrid w:val="0"/>
        </w:rPr>
      </w:pPr>
      <w:bookmarkStart w:id="3975" w:name="_Toc21344360"/>
      <w:bookmarkStart w:id="3976" w:name="_Toc29801846"/>
      <w:bookmarkStart w:id="3977" w:name="_Toc29802270"/>
      <w:bookmarkStart w:id="3978" w:name="_Toc29802895"/>
      <w:bookmarkStart w:id="3979" w:name="_Toc36107637"/>
      <w:bookmarkStart w:id="3980" w:name="_Toc37251403"/>
      <w:bookmarkStart w:id="3981" w:name="_Toc45888283"/>
      <w:bookmarkStart w:id="3982" w:name="_Toc45888882"/>
      <w:bookmarkStart w:id="3983" w:name="_Toc59650209"/>
      <w:bookmarkStart w:id="3984" w:name="_Toc61357479"/>
      <w:bookmarkStart w:id="3985" w:name="_Toc61359253"/>
      <w:bookmarkStart w:id="3986" w:name="_Toc67916192"/>
      <w:bookmarkStart w:id="3987" w:name="_Toc75533736"/>
      <w:bookmarkStart w:id="3988" w:name="_Toc75819622"/>
      <w:bookmarkStart w:id="3989" w:name="_Toc76508466"/>
      <w:bookmarkStart w:id="3990" w:name="_Toc76717416"/>
      <w:bookmarkStart w:id="3991" w:name="_Toc83294058"/>
      <w:bookmarkStart w:id="3992" w:name="_Toc84335097"/>
      <w:r w:rsidRPr="001C0CC4">
        <w:rPr>
          <w:snapToGrid w:val="0"/>
        </w:rPr>
        <w:t>6.5.2.3.7</w:t>
      </w:r>
      <w:r w:rsidRPr="001C0CC4">
        <w:rPr>
          <w:snapToGrid w:val="0"/>
        </w:rPr>
        <w:tab/>
        <w:t>Void</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7756971C" w14:textId="4CCE64B3" w:rsidR="00DC7196" w:rsidRPr="001C0CC4" w:rsidRDefault="00DC7196" w:rsidP="009876C7">
      <w:pPr>
        <w:pStyle w:val="Heading5"/>
      </w:pPr>
      <w:bookmarkStart w:id="3993" w:name="_Toc21344361"/>
      <w:bookmarkStart w:id="3994" w:name="_Toc29801847"/>
      <w:bookmarkStart w:id="3995" w:name="_Toc29802271"/>
      <w:bookmarkStart w:id="3996" w:name="_Toc29802896"/>
      <w:bookmarkStart w:id="3997" w:name="_Toc36107638"/>
      <w:bookmarkStart w:id="3998" w:name="_Toc37251404"/>
      <w:bookmarkStart w:id="3999" w:name="_Toc45888284"/>
      <w:bookmarkStart w:id="4000" w:name="_Toc45888883"/>
      <w:bookmarkStart w:id="4001" w:name="_Toc59650210"/>
      <w:bookmarkStart w:id="4002" w:name="_Toc61357480"/>
      <w:bookmarkStart w:id="4003" w:name="_Toc61359254"/>
      <w:bookmarkStart w:id="4004" w:name="_Toc67916193"/>
      <w:bookmarkStart w:id="4005" w:name="_Toc75533737"/>
      <w:bookmarkStart w:id="4006" w:name="_Toc75819623"/>
      <w:bookmarkStart w:id="4007" w:name="_Toc76508467"/>
      <w:bookmarkStart w:id="4008" w:name="_Toc76717417"/>
      <w:bookmarkStart w:id="4009" w:name="_Toc83294059"/>
      <w:bookmarkStart w:id="4010" w:name="_Toc84335098"/>
      <w:r w:rsidRPr="001C0CC4">
        <w:t>6.5.2.3.8</w:t>
      </w:r>
      <w:r w:rsidRPr="001C0CC4">
        <w:tab/>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r w:rsidR="007111A4" w:rsidRPr="001C0CC4">
        <w:t xml:space="preserve">Requirements for network </w:t>
      </w:r>
      <w:r w:rsidR="007111A4">
        <w:t>signalling</w:t>
      </w:r>
      <w:r w:rsidR="007111A4" w:rsidRPr="001C0CC4">
        <w:t xml:space="preserve"> value "NS_27"</w:t>
      </w:r>
      <w:bookmarkEnd w:id="4009"/>
      <w:bookmarkEnd w:id="4010"/>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r w:rsidRPr="001C0CC4">
        <w:t>Table 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4011" w:name="_Toc21344362"/>
      <w:bookmarkStart w:id="4012" w:name="_Toc29801848"/>
      <w:bookmarkStart w:id="4013" w:name="_Toc29802272"/>
      <w:bookmarkStart w:id="4014" w:name="_Toc29802897"/>
      <w:bookmarkStart w:id="4015" w:name="_Toc36107639"/>
      <w:bookmarkStart w:id="4016" w:name="_Toc37251405"/>
      <w:bookmarkStart w:id="4017" w:name="_Toc45888285"/>
      <w:bookmarkStart w:id="4018" w:name="_Toc45888884"/>
      <w:bookmarkStart w:id="4019" w:name="_Toc59650211"/>
      <w:bookmarkStart w:id="4020" w:name="_Toc61357481"/>
      <w:bookmarkStart w:id="4021" w:name="_Toc61359255"/>
      <w:bookmarkStart w:id="4022" w:name="_Toc67916194"/>
      <w:bookmarkStart w:id="4023" w:name="_Toc75533738"/>
      <w:bookmarkStart w:id="4024" w:name="_Toc75819624"/>
      <w:bookmarkStart w:id="4025" w:name="_Toc76508468"/>
      <w:bookmarkStart w:id="4026" w:name="_Toc76717418"/>
      <w:bookmarkStart w:id="4027" w:name="_Toc83294060"/>
      <w:bookmarkStart w:id="4028" w:name="_Toc84335099"/>
      <w:r w:rsidRPr="001C0CC4">
        <w:rPr>
          <w:snapToGrid w:val="0"/>
        </w:rPr>
        <w:t>6.5.2.4</w:t>
      </w:r>
      <w:r w:rsidRPr="001C0CC4">
        <w:rPr>
          <w:snapToGrid w:val="0"/>
        </w:rPr>
        <w:tab/>
        <w:t>Adjacent channel leakage ratio</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4029" w:name="_Toc21344363"/>
      <w:bookmarkStart w:id="4030" w:name="_Toc29801849"/>
      <w:bookmarkStart w:id="4031" w:name="_Toc29802273"/>
      <w:bookmarkStart w:id="4032" w:name="_Toc29802898"/>
      <w:bookmarkStart w:id="4033" w:name="_Toc36107640"/>
      <w:bookmarkStart w:id="4034" w:name="_Toc37251406"/>
      <w:bookmarkStart w:id="4035" w:name="_Toc45888286"/>
      <w:bookmarkStart w:id="4036" w:name="_Toc45888885"/>
      <w:bookmarkStart w:id="4037" w:name="_Toc59650212"/>
      <w:bookmarkStart w:id="4038" w:name="_Toc61357482"/>
      <w:bookmarkStart w:id="4039" w:name="_Toc61359256"/>
      <w:bookmarkStart w:id="4040" w:name="_Toc67916195"/>
      <w:bookmarkStart w:id="4041" w:name="_Toc75533739"/>
      <w:bookmarkStart w:id="4042" w:name="_Toc75819625"/>
      <w:bookmarkStart w:id="4043" w:name="_Toc76508469"/>
      <w:bookmarkStart w:id="4044" w:name="_Toc76717419"/>
      <w:bookmarkStart w:id="4045" w:name="_Toc83294061"/>
      <w:bookmarkStart w:id="4046" w:name="_Toc84335100"/>
      <w:r w:rsidRPr="001C0CC4">
        <w:rPr>
          <w:snapToGrid w:val="0"/>
        </w:rPr>
        <w:t>6.5.2.4.1</w:t>
      </w:r>
      <w:r w:rsidRPr="001C0CC4">
        <w:rPr>
          <w:snapToGrid w:val="0"/>
        </w:rPr>
        <w:tab/>
        <w:t>NR ACLR</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r w:rsidRPr="001C0CC4">
        <w:lastRenderedPageBreak/>
        <w:t>Table 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r w:rsidRPr="001C0CC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047" w:name="_Toc21344364"/>
      <w:bookmarkStart w:id="4048" w:name="_Toc29801850"/>
      <w:bookmarkStart w:id="4049" w:name="_Toc29802274"/>
      <w:bookmarkStart w:id="4050" w:name="_Toc29802899"/>
      <w:bookmarkStart w:id="4051" w:name="_Toc36107641"/>
      <w:bookmarkStart w:id="4052" w:name="_Toc37251407"/>
      <w:bookmarkStart w:id="4053" w:name="_Toc45888287"/>
      <w:bookmarkStart w:id="4054" w:name="_Toc45888886"/>
      <w:bookmarkStart w:id="4055" w:name="_Toc59650213"/>
      <w:bookmarkStart w:id="4056" w:name="_Toc61357483"/>
      <w:bookmarkStart w:id="4057" w:name="_Toc61359257"/>
      <w:bookmarkStart w:id="4058" w:name="_Toc67916196"/>
      <w:bookmarkStart w:id="4059" w:name="_Toc75533740"/>
      <w:bookmarkStart w:id="4060" w:name="_Toc75819626"/>
      <w:bookmarkStart w:id="4061" w:name="_Toc76508470"/>
      <w:bookmarkStart w:id="4062" w:name="_Toc76717420"/>
      <w:bookmarkStart w:id="4063" w:name="_Toc83294062"/>
      <w:bookmarkStart w:id="4064" w:name="_Toc84335101"/>
      <w:r w:rsidRPr="001C0CC4">
        <w:rPr>
          <w:snapToGrid w:val="0"/>
        </w:rPr>
        <w:t>6.5.2.4.2</w:t>
      </w:r>
      <w:r w:rsidRPr="001C0CC4">
        <w:rPr>
          <w:snapToGrid w:val="0"/>
        </w:rPr>
        <w:tab/>
        <w:t>UTRA ACLR</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79EE3643" w14:textId="77777777" w:rsidR="00C65DBA" w:rsidRPr="001D386E" w:rsidRDefault="00C65DBA" w:rsidP="00C65DBA">
      <w:pPr>
        <w:rPr>
          <w:rFonts w:cs="v5.0.0"/>
        </w:rPr>
      </w:pPr>
      <w:r w:rsidRPr="001D386E">
        <w:t>UTRA</w:t>
      </w:r>
      <w:r w:rsidRPr="001D386E">
        <w:rPr>
          <w:vertAlign w:val="subscript"/>
        </w:rPr>
        <w:t>ACLR</w:t>
      </w:r>
      <w:r w:rsidRPr="001D386E">
        <w:t xml:space="preserve"> is not applicable to the power class 3 UE operating in Band </w:t>
      </w:r>
      <w:r>
        <w:t>n</w:t>
      </w:r>
      <w:r w:rsidRPr="001D386E">
        <w:t xml:space="preserve">12, </w:t>
      </w:r>
      <w:r>
        <w:t>n14</w:t>
      </w:r>
      <w:r w:rsidRPr="001D386E">
        <w:t xml:space="preserve">, </w:t>
      </w:r>
      <w:r>
        <w:t>n</w:t>
      </w:r>
      <w:r w:rsidRPr="001D386E">
        <w:t xml:space="preserve">17, </w:t>
      </w:r>
      <w:r>
        <w:t>and n</w:t>
      </w:r>
      <w:r w:rsidRPr="001D386E">
        <w:t>30.</w:t>
      </w:r>
    </w:p>
    <w:p w14:paraId="0818E4C0" w14:textId="42A4AD6A" w:rsidR="00DC7196" w:rsidRPr="001C0CC4" w:rsidRDefault="00C65DBA" w:rsidP="00C65DBA">
      <w:pPr>
        <w:rPr>
          <w:rFonts w:cs="v5.0.0"/>
        </w:rPr>
      </w:pPr>
      <w:r w:rsidRPr="001D386E">
        <w:rPr>
          <w:rFonts w:cs="v5.0.0"/>
        </w:rPr>
        <w:t>UTRA</w:t>
      </w:r>
      <w:r w:rsidRPr="001D386E">
        <w:rPr>
          <w:rFonts w:cs="v5.0.0"/>
          <w:vertAlign w:val="subscript"/>
        </w:rPr>
        <w:t>ACLR</w:t>
      </w:r>
      <w:r w:rsidRPr="001D386E">
        <w:rPr>
          <w:rFonts w:cs="v5.0.0"/>
        </w:rPr>
        <w:t xml:space="preserve"> is not applicable to the power class </w:t>
      </w:r>
      <w:r w:rsidRPr="001D386E">
        <w:rPr>
          <w:rFonts w:cs="v5.0.0" w:hint="eastAsia"/>
          <w:lang w:eastAsia="zh-CN"/>
        </w:rPr>
        <w:t>1</w:t>
      </w:r>
      <w:r w:rsidRPr="001D386E">
        <w:rPr>
          <w:rFonts w:cs="v5.0.0"/>
        </w:rPr>
        <w:t xml:space="preserve"> UE operating in Band</w:t>
      </w:r>
      <w:r w:rsidRPr="001D386E">
        <w:rPr>
          <w:rFonts w:cs="v5.0.0" w:hint="eastAsia"/>
          <w:lang w:eastAsia="zh-CN"/>
        </w:rPr>
        <w:t xml:space="preserve"> </w:t>
      </w:r>
      <w:r>
        <w:rPr>
          <w:rFonts w:cs="v5.0.0"/>
          <w:lang w:eastAsia="zh-CN"/>
        </w:rPr>
        <w:t>n14</w:t>
      </w:r>
      <w:r w:rsidRPr="001D386E">
        <w:rPr>
          <w:rFonts w:cs="v5.0.0"/>
        </w:rPr>
        <w:t>.</w:t>
      </w:r>
    </w:p>
    <w:p w14:paraId="3E0C4EA6" w14:textId="77777777" w:rsidR="00DC7196" w:rsidRPr="001C0CC4" w:rsidRDefault="00DC7196" w:rsidP="00DC7196">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DC7196" w:rsidRPr="001C0CC4" w14:paraId="46380196" w14:textId="77777777" w:rsidTr="00A607ED">
        <w:trPr>
          <w:jc w:val="center"/>
        </w:trPr>
        <w:tc>
          <w:tcPr>
            <w:tcW w:w="0" w:type="auto"/>
            <w:shd w:val="clear" w:color="auto" w:fill="auto"/>
          </w:tcPr>
          <w:p w14:paraId="79321948" w14:textId="77777777" w:rsidR="00DC7196" w:rsidRPr="001C0CC4" w:rsidRDefault="00DC7196" w:rsidP="00A607ED">
            <w:pPr>
              <w:pStyle w:val="TAH"/>
            </w:pPr>
          </w:p>
        </w:tc>
        <w:tc>
          <w:tcPr>
            <w:tcW w:w="0" w:type="auto"/>
            <w:shd w:val="clear" w:color="auto" w:fill="auto"/>
          </w:tcPr>
          <w:p w14:paraId="1200DD57" w14:textId="77777777" w:rsidR="00DC7196" w:rsidRPr="001C0CC4" w:rsidRDefault="00DC7196" w:rsidP="00A607ED">
            <w:pPr>
              <w:pStyle w:val="TAH"/>
            </w:pPr>
            <w:r w:rsidRPr="001C0CC4">
              <w:t>Power class 3</w:t>
            </w:r>
          </w:p>
        </w:tc>
      </w:tr>
      <w:tr w:rsidR="00DC7196" w:rsidRPr="001C0CC4" w14:paraId="3371F5EC" w14:textId="77777777" w:rsidTr="00DC7196">
        <w:trPr>
          <w:jc w:val="center"/>
        </w:trPr>
        <w:tc>
          <w:tcPr>
            <w:tcW w:w="0" w:type="auto"/>
            <w:shd w:val="clear" w:color="auto" w:fill="auto"/>
            <w:vAlign w:val="center"/>
          </w:tcPr>
          <w:p w14:paraId="6DA1AD0F" w14:textId="77777777" w:rsidR="00DC7196" w:rsidRPr="001C0CC4" w:rsidRDefault="00DC7196" w:rsidP="00DC7196">
            <w:pPr>
              <w:pStyle w:val="TAH"/>
            </w:pPr>
            <w:r w:rsidRPr="001C0CC4">
              <w:t>UTRA</w:t>
            </w:r>
            <w:r w:rsidRPr="001C0CC4">
              <w:rPr>
                <w:vertAlign w:val="subscript"/>
              </w:rPr>
              <w:t>ACLR1</w:t>
            </w:r>
          </w:p>
        </w:tc>
        <w:tc>
          <w:tcPr>
            <w:tcW w:w="0" w:type="auto"/>
            <w:shd w:val="clear" w:color="auto" w:fill="auto"/>
          </w:tcPr>
          <w:p w14:paraId="6E7902EB" w14:textId="77777777" w:rsidR="00DC7196" w:rsidRPr="001C0CC4" w:rsidRDefault="00DC7196" w:rsidP="00A607ED">
            <w:pPr>
              <w:pStyle w:val="TAC"/>
            </w:pPr>
            <w:r w:rsidRPr="001C0CC4">
              <w:t>33 dB</w:t>
            </w:r>
          </w:p>
        </w:tc>
      </w:tr>
      <w:tr w:rsidR="00DC7196" w:rsidRPr="001C0CC4" w14:paraId="09DB6120" w14:textId="77777777" w:rsidTr="00DC7196">
        <w:trPr>
          <w:jc w:val="center"/>
        </w:trPr>
        <w:tc>
          <w:tcPr>
            <w:tcW w:w="0" w:type="auto"/>
            <w:shd w:val="clear" w:color="auto" w:fill="auto"/>
            <w:vAlign w:val="center"/>
          </w:tcPr>
          <w:p w14:paraId="35F41EA6" w14:textId="77777777" w:rsidR="00DC7196" w:rsidRPr="001C0CC4" w:rsidRDefault="00DC7196" w:rsidP="00DC7196">
            <w:pPr>
              <w:pStyle w:val="TAH"/>
            </w:pPr>
            <w:r w:rsidRPr="001C0CC4">
              <w:t>UTRA</w:t>
            </w:r>
            <w:r w:rsidRPr="001C0CC4">
              <w:rPr>
                <w:vertAlign w:val="subscript"/>
              </w:rPr>
              <w:t>ACLR2</w:t>
            </w:r>
          </w:p>
        </w:tc>
        <w:tc>
          <w:tcPr>
            <w:tcW w:w="0" w:type="auto"/>
            <w:shd w:val="clear" w:color="auto" w:fill="auto"/>
          </w:tcPr>
          <w:p w14:paraId="71489DD1" w14:textId="77777777" w:rsidR="00DC7196" w:rsidRPr="001C0CC4" w:rsidRDefault="00DC7196" w:rsidP="00A607ED">
            <w:pPr>
              <w:pStyle w:val="TAC"/>
            </w:pPr>
            <w:r w:rsidRPr="001C0CC4">
              <w:t>36 dB</w:t>
            </w:r>
          </w:p>
        </w:tc>
      </w:tr>
    </w:tbl>
    <w:p w14:paraId="4029C864" w14:textId="77777777" w:rsidR="00DC7196" w:rsidRPr="001C0CC4" w:rsidRDefault="00DC7196" w:rsidP="00DC7196"/>
    <w:p w14:paraId="1DF96DE9" w14:textId="77777777" w:rsidR="00DC7196" w:rsidRPr="001C0CC4" w:rsidRDefault="00DC7196" w:rsidP="00DC7196">
      <w:r w:rsidRPr="001C0CC4">
        <w:t xml:space="preserve">UTRA ACLR requirement is applicable when signalled by the network with network signalling </w:t>
      </w:r>
      <w:r w:rsidRPr="001C0CC4">
        <w:rPr>
          <w:rFonts w:hint="eastAsia"/>
          <w:lang w:eastAsia="zh-CN"/>
        </w:rPr>
        <w:t xml:space="preserve">value indicated </w:t>
      </w:r>
      <w:r w:rsidRPr="001C0CC4">
        <w:rPr>
          <w:lang w:eastAsia="zh-CN"/>
        </w:rPr>
        <w:t>by</w:t>
      </w:r>
      <w:r w:rsidRPr="001C0CC4">
        <w:rPr>
          <w:rFonts w:hint="eastAsia"/>
          <w:lang w:eastAsia="zh-CN"/>
        </w:rPr>
        <w:t xml:space="preserve"> </w:t>
      </w:r>
      <w:r w:rsidRPr="001C0CC4">
        <w:t xml:space="preserve">the field </w:t>
      </w:r>
      <w:r w:rsidRPr="001C0CC4">
        <w:rPr>
          <w:i/>
        </w:rPr>
        <w:t>additionalSpectrumEmission</w:t>
      </w:r>
      <w:r w:rsidRPr="001C0CC4">
        <w:t>.</w:t>
      </w:r>
    </w:p>
    <w:p w14:paraId="04FA455C" w14:textId="77777777" w:rsidR="00DC7196" w:rsidRPr="001C0CC4" w:rsidRDefault="00DC7196" w:rsidP="009876C7">
      <w:pPr>
        <w:pStyle w:val="Heading3"/>
      </w:pPr>
      <w:bookmarkStart w:id="4065" w:name="_Toc21344365"/>
      <w:bookmarkStart w:id="4066" w:name="_Toc29801851"/>
      <w:bookmarkStart w:id="4067" w:name="_Toc29802275"/>
      <w:bookmarkStart w:id="4068" w:name="_Toc29802900"/>
      <w:bookmarkStart w:id="4069" w:name="_Toc36107642"/>
      <w:bookmarkStart w:id="4070" w:name="_Toc37251408"/>
      <w:bookmarkStart w:id="4071" w:name="_Toc45888288"/>
      <w:bookmarkStart w:id="4072" w:name="_Toc45888887"/>
      <w:bookmarkStart w:id="4073" w:name="_Toc59650214"/>
      <w:bookmarkStart w:id="4074" w:name="_Toc61357484"/>
      <w:bookmarkStart w:id="4075" w:name="_Toc61359258"/>
      <w:bookmarkStart w:id="4076" w:name="_Toc67916197"/>
      <w:bookmarkStart w:id="4077" w:name="_Toc75533741"/>
      <w:bookmarkStart w:id="4078" w:name="_Toc75819627"/>
      <w:bookmarkStart w:id="4079" w:name="_Toc76508471"/>
      <w:bookmarkStart w:id="4080" w:name="_Toc76717421"/>
      <w:bookmarkStart w:id="4081" w:name="_Toc83294063"/>
      <w:bookmarkStart w:id="4082" w:name="_Toc84335102"/>
      <w:r w:rsidRPr="001C0CC4">
        <w:rPr>
          <w:rFonts w:hint="eastAsia"/>
        </w:rPr>
        <w:t>6</w:t>
      </w:r>
      <w:r w:rsidRPr="001C0CC4">
        <w:t>.</w:t>
      </w:r>
      <w:r w:rsidRPr="001C0CC4">
        <w:rPr>
          <w:rFonts w:hint="eastAsia"/>
        </w:rPr>
        <w:t>5</w:t>
      </w:r>
      <w:r w:rsidRPr="001C0CC4">
        <w:t>.3</w:t>
      </w:r>
      <w:r w:rsidRPr="001C0CC4">
        <w:tab/>
        <w:t>Spurious emissions</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7575AFEE" w14:textId="77777777" w:rsidR="00170857" w:rsidRDefault="00170857" w:rsidP="00E325BF">
      <w:pPr>
        <w:pStyle w:val="Heading4"/>
      </w:pPr>
      <w:r w:rsidRPr="00A1115A">
        <w:t>6.5.3.</w:t>
      </w:r>
      <w:r>
        <w:t>0</w:t>
      </w:r>
      <w:r w:rsidRPr="00A1115A">
        <w:tab/>
        <w:t>General</w:t>
      </w:r>
    </w:p>
    <w:p w14:paraId="6674280C" w14:textId="77777777" w:rsidR="00AA423B" w:rsidRPr="001C0CC4" w:rsidRDefault="00AA423B" w:rsidP="00AA423B">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r>
        <w:rPr>
          <w:rFonts w:cs="v5.0.0"/>
        </w:rPr>
        <w:t xml:space="preserve"> </w:t>
      </w:r>
      <w:r w:rsidRPr="00611D9F">
        <w:t xml:space="preserve">For </w:t>
      </w:r>
      <w:r>
        <w:t xml:space="preserve">UE power class </w:t>
      </w:r>
      <w:r w:rsidRPr="00611D9F">
        <w:t xml:space="preserve">1.5 the </w:t>
      </w:r>
      <w:r>
        <w:t xml:space="preserve">spurious emission limits apply to </w:t>
      </w:r>
      <w:r w:rsidRPr="00611D9F">
        <w:t xml:space="preserve">the sum of the </w:t>
      </w:r>
      <w:r>
        <w:t>power</w:t>
      </w:r>
      <w:r w:rsidRPr="00611D9F">
        <w:t xml:space="preserve"> </w:t>
      </w:r>
      <w:r>
        <w:t xml:space="preserve">of the spurious emission </w:t>
      </w:r>
      <w:r w:rsidRPr="00611D9F">
        <w:t>from both UE antenna connectors.</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lastRenderedPageBreak/>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083" w:name="_Toc21344366"/>
      <w:bookmarkStart w:id="4084" w:name="_Toc29801852"/>
      <w:bookmarkStart w:id="4085" w:name="_Toc29802276"/>
      <w:bookmarkStart w:id="4086" w:name="_Toc29802901"/>
      <w:bookmarkStart w:id="4087" w:name="_Toc36107643"/>
      <w:bookmarkStart w:id="4088" w:name="_Toc37251409"/>
      <w:bookmarkStart w:id="4089" w:name="_Toc45888289"/>
      <w:bookmarkStart w:id="4090" w:name="_Toc45888888"/>
      <w:bookmarkStart w:id="4091" w:name="_Toc59650215"/>
      <w:bookmarkStart w:id="4092" w:name="_Toc61357485"/>
      <w:bookmarkStart w:id="4093" w:name="_Toc61359259"/>
      <w:bookmarkStart w:id="4094" w:name="_Toc67916198"/>
      <w:bookmarkStart w:id="4095" w:name="_Toc75533742"/>
      <w:bookmarkStart w:id="4096" w:name="_Toc75819628"/>
      <w:bookmarkStart w:id="4097" w:name="_Toc76508472"/>
      <w:bookmarkStart w:id="4098" w:name="_Toc76717422"/>
      <w:bookmarkStart w:id="4099" w:name="_Toc83294064"/>
      <w:bookmarkStart w:id="4100" w:name="_Toc84335103"/>
      <w:r w:rsidRPr="001C0CC4">
        <w:t>6.5.3.1</w:t>
      </w:r>
      <w:r w:rsidRPr="001C0CC4">
        <w:tab/>
        <w:t>General spurious emissions</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r w:rsidRPr="001C0CC4">
        <w:t xml:space="preserve">Table </w:t>
      </w:r>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r w:rsidRPr="001C0CC4">
        <w:rPr>
          <w:rFonts w:cs="v5.0.0"/>
        </w:rPr>
        <w:t xml:space="preserve">Table </w:t>
      </w:r>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2D892158" w14:textId="524B46C1" w:rsidR="0026431B" w:rsidRPr="00835F44" w:rsidRDefault="0026431B" w:rsidP="0026431B">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00D1052A" w14:textId="77777777" w:rsidR="0026431B" w:rsidRPr="00835F44" w:rsidRDefault="0026431B" w:rsidP="0026431B">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6DBFC7B7" w14:textId="77777777" w:rsidR="0026431B" w:rsidRPr="00835F44" w:rsidRDefault="0026431B" w:rsidP="0026431B">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446C8152" w14:textId="715D9ECE" w:rsidR="00B43067" w:rsidRPr="001C0CC4" w:rsidRDefault="0026431B" w:rsidP="0026431B">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101" w:name="_Toc21344367"/>
      <w:bookmarkStart w:id="4102" w:name="_Toc29801853"/>
      <w:bookmarkStart w:id="4103" w:name="_Toc29802277"/>
      <w:bookmarkStart w:id="4104" w:name="_Toc29802902"/>
      <w:bookmarkStart w:id="4105" w:name="_Toc36107644"/>
      <w:bookmarkStart w:id="4106" w:name="_Toc37251410"/>
      <w:bookmarkStart w:id="4107" w:name="_Toc45888290"/>
      <w:bookmarkStart w:id="4108" w:name="_Toc45888889"/>
      <w:bookmarkStart w:id="4109" w:name="_Toc59650216"/>
      <w:bookmarkStart w:id="4110" w:name="_Toc61357486"/>
      <w:bookmarkStart w:id="4111" w:name="_Toc61359260"/>
      <w:bookmarkStart w:id="4112" w:name="_Toc67916199"/>
      <w:bookmarkStart w:id="4113" w:name="_Toc75533743"/>
      <w:bookmarkStart w:id="4114" w:name="_Toc75819629"/>
      <w:bookmarkStart w:id="4115" w:name="_Toc76508473"/>
      <w:bookmarkStart w:id="4116" w:name="_Toc76717423"/>
      <w:bookmarkStart w:id="4117" w:name="_Toc83294065"/>
      <w:bookmarkStart w:id="4118" w:name="_Toc84335104"/>
      <w:r w:rsidRPr="001C0CC4">
        <w:t>6.5.3.2</w:t>
      </w:r>
      <w:r w:rsidRPr="001C0CC4">
        <w:tab/>
        <w:t>Spurious emissions for UE co-existence</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r w:rsidRPr="001C0CC4">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F9573C" w:rsidRPr="001C0CC4" w14:paraId="3F6F6007" w14:textId="77777777" w:rsidTr="00335945">
        <w:trPr>
          <w:trHeight w:val="225"/>
          <w:jc w:val="center"/>
        </w:trPr>
        <w:tc>
          <w:tcPr>
            <w:tcW w:w="959" w:type="dxa"/>
            <w:tcBorders>
              <w:top w:val="nil"/>
              <w:left w:val="single" w:sz="4" w:space="0" w:color="auto"/>
              <w:bottom w:val="nil"/>
              <w:right w:val="single" w:sz="4" w:space="0" w:color="auto"/>
            </w:tcBorders>
            <w:vAlign w:val="center"/>
            <w:hideMark/>
          </w:tcPr>
          <w:p w14:paraId="5E49D387"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5144CA6B" w14:textId="2CE6342E" w:rsidR="00F9573C" w:rsidRPr="001C0CC4" w:rsidRDefault="00F9573C" w:rsidP="00F9573C">
            <w:pPr>
              <w:pStyle w:val="TAL"/>
            </w:pPr>
            <w:r>
              <w:t xml:space="preserve">E-UTRA Band 3, </w:t>
            </w:r>
          </w:p>
        </w:tc>
        <w:tc>
          <w:tcPr>
            <w:tcW w:w="810" w:type="dxa"/>
            <w:tcBorders>
              <w:top w:val="single" w:sz="4" w:space="0" w:color="auto"/>
              <w:left w:val="single" w:sz="4" w:space="0" w:color="auto"/>
              <w:bottom w:val="single" w:sz="4" w:space="0" w:color="auto"/>
              <w:right w:val="single" w:sz="4" w:space="0" w:color="auto"/>
            </w:tcBorders>
          </w:tcPr>
          <w:p w14:paraId="571645AF" w14:textId="0FEF0117" w:rsidR="00F9573C" w:rsidRPr="001C0CC4" w:rsidRDefault="00F9573C" w:rsidP="00F9573C">
            <w:pPr>
              <w:pStyle w:val="TAC"/>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0C7C2A1C" w14:textId="09380AB6" w:rsidR="00F9573C" w:rsidRPr="001C0CC4" w:rsidRDefault="00F9573C" w:rsidP="00F9573C">
            <w:pPr>
              <w:pStyle w:val="TAC"/>
            </w:pPr>
            <w:r>
              <w:t>-</w:t>
            </w:r>
          </w:p>
        </w:tc>
        <w:tc>
          <w:tcPr>
            <w:tcW w:w="889" w:type="dxa"/>
            <w:tcBorders>
              <w:top w:val="single" w:sz="4" w:space="0" w:color="auto"/>
              <w:left w:val="single" w:sz="4" w:space="0" w:color="auto"/>
              <w:bottom w:val="single" w:sz="4" w:space="0" w:color="auto"/>
              <w:right w:val="single" w:sz="4" w:space="0" w:color="auto"/>
            </w:tcBorders>
          </w:tcPr>
          <w:p w14:paraId="12683E5B" w14:textId="7BD292F0" w:rsidR="00F9573C" w:rsidRPr="001C0CC4" w:rsidRDefault="00F9573C" w:rsidP="00F9573C">
            <w:pPr>
              <w:pStyle w:val="TAC"/>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442CD5CA" w14:textId="5A4CC67E" w:rsidR="00F9573C" w:rsidRPr="001C0CC4" w:rsidRDefault="00F9573C" w:rsidP="00F9573C">
            <w:pPr>
              <w:pStyle w:val="TAC"/>
            </w:pPr>
            <w:r>
              <w:t>-50</w:t>
            </w:r>
          </w:p>
        </w:tc>
        <w:tc>
          <w:tcPr>
            <w:tcW w:w="850" w:type="dxa"/>
            <w:tcBorders>
              <w:top w:val="single" w:sz="4" w:space="0" w:color="auto"/>
              <w:left w:val="single" w:sz="4" w:space="0" w:color="auto"/>
              <w:bottom w:val="single" w:sz="4" w:space="0" w:color="auto"/>
              <w:right w:val="single" w:sz="4" w:space="0" w:color="auto"/>
            </w:tcBorders>
            <w:noWrap/>
          </w:tcPr>
          <w:p w14:paraId="07129116" w14:textId="798F6174" w:rsidR="00F9573C" w:rsidRPr="001C0CC4" w:rsidRDefault="00F9573C" w:rsidP="00F9573C">
            <w:pPr>
              <w:pStyle w:val="TAC"/>
            </w:pPr>
            <w:r>
              <w:t>1</w:t>
            </w:r>
          </w:p>
        </w:tc>
        <w:tc>
          <w:tcPr>
            <w:tcW w:w="928" w:type="dxa"/>
            <w:tcBorders>
              <w:top w:val="single" w:sz="4" w:space="0" w:color="auto"/>
              <w:left w:val="single" w:sz="4" w:space="0" w:color="auto"/>
              <w:bottom w:val="single" w:sz="4" w:space="0" w:color="auto"/>
              <w:right w:val="single" w:sz="4" w:space="0" w:color="auto"/>
            </w:tcBorders>
            <w:noWrap/>
          </w:tcPr>
          <w:p w14:paraId="6E549F47" w14:textId="23781DCA" w:rsidR="00F9573C" w:rsidRPr="001C0CC4" w:rsidRDefault="00F9573C" w:rsidP="00F9573C">
            <w:pPr>
              <w:pStyle w:val="TAC"/>
            </w:pPr>
            <w:r>
              <w:t>15</w:t>
            </w:r>
          </w:p>
        </w:tc>
      </w:tr>
      <w:tr w:rsidR="00F9573C" w:rsidRPr="001C0CC4" w14:paraId="571CF6E7" w14:textId="77777777" w:rsidTr="00335945">
        <w:trPr>
          <w:jc w:val="center"/>
        </w:trPr>
        <w:tc>
          <w:tcPr>
            <w:tcW w:w="959" w:type="dxa"/>
            <w:tcBorders>
              <w:top w:val="nil"/>
              <w:left w:val="single" w:sz="4" w:space="0" w:color="auto"/>
              <w:bottom w:val="nil"/>
              <w:right w:val="single" w:sz="4" w:space="0" w:color="auto"/>
            </w:tcBorders>
            <w:vAlign w:val="center"/>
          </w:tcPr>
          <w:p w14:paraId="39D48EA1" w14:textId="77777777" w:rsidR="00F9573C" w:rsidRPr="001C0CC4" w:rsidRDefault="00F9573C" w:rsidP="00F9573C">
            <w:pPr>
              <w:pStyle w:val="TAC"/>
            </w:pPr>
          </w:p>
        </w:tc>
        <w:tc>
          <w:tcPr>
            <w:tcW w:w="2831" w:type="dxa"/>
            <w:tcBorders>
              <w:top w:val="single" w:sz="4" w:space="0" w:color="auto"/>
              <w:left w:val="single" w:sz="4" w:space="0" w:color="auto"/>
              <w:bottom w:val="single" w:sz="4" w:space="0" w:color="auto"/>
              <w:right w:val="single" w:sz="4" w:space="0" w:color="auto"/>
            </w:tcBorders>
            <w:vAlign w:val="center"/>
          </w:tcPr>
          <w:p w14:paraId="2A7095E0" w14:textId="521B8D2C" w:rsidR="00F9573C" w:rsidRPr="001C0CC4" w:rsidRDefault="00F9573C" w:rsidP="00F9573C">
            <w:pPr>
              <w:pStyle w:val="TAL"/>
            </w:pPr>
            <w:r>
              <w:rPr>
                <w:rFonts w:eastAsia="Times New Roman"/>
              </w:rPr>
              <w:t>E-UTRA Band 34</w:t>
            </w:r>
          </w:p>
        </w:tc>
        <w:tc>
          <w:tcPr>
            <w:tcW w:w="810" w:type="dxa"/>
            <w:tcBorders>
              <w:top w:val="single" w:sz="4" w:space="0" w:color="auto"/>
              <w:left w:val="single" w:sz="4" w:space="0" w:color="auto"/>
              <w:bottom w:val="single" w:sz="4" w:space="0" w:color="auto"/>
              <w:right w:val="single" w:sz="4" w:space="0" w:color="auto"/>
            </w:tcBorders>
          </w:tcPr>
          <w:p w14:paraId="3C326E9E" w14:textId="0603B312" w:rsidR="00F9573C" w:rsidRPr="001C0CC4" w:rsidRDefault="00F9573C" w:rsidP="00F9573C">
            <w:pPr>
              <w:pStyle w:val="TAC"/>
            </w:pPr>
            <w:r>
              <w:rPr>
                <w:rFonts w:eastAsia="Times New Roman"/>
              </w:rPr>
              <w:t>F</w:t>
            </w:r>
            <w:r>
              <w:rPr>
                <w:rFonts w:eastAsia="Times New Roman"/>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75CA7EBC" w14:textId="56F96419" w:rsidR="00F9573C" w:rsidRPr="001C0CC4" w:rsidRDefault="00F9573C" w:rsidP="00F9573C">
            <w:pPr>
              <w:pStyle w:val="TAC"/>
            </w:pPr>
            <w:r>
              <w:rPr>
                <w:rFonts w:eastAsia="Times New Roman"/>
              </w:rPr>
              <w:t>-</w:t>
            </w:r>
          </w:p>
        </w:tc>
        <w:tc>
          <w:tcPr>
            <w:tcW w:w="889" w:type="dxa"/>
            <w:tcBorders>
              <w:top w:val="single" w:sz="4" w:space="0" w:color="auto"/>
              <w:left w:val="single" w:sz="4" w:space="0" w:color="auto"/>
              <w:bottom w:val="single" w:sz="4" w:space="0" w:color="auto"/>
              <w:right w:val="single" w:sz="4" w:space="0" w:color="auto"/>
            </w:tcBorders>
          </w:tcPr>
          <w:p w14:paraId="746CDC3E" w14:textId="3881F384" w:rsidR="00F9573C" w:rsidRPr="001C0CC4" w:rsidRDefault="00F9573C" w:rsidP="00F9573C">
            <w:pPr>
              <w:pStyle w:val="TAC"/>
            </w:pPr>
            <w:r>
              <w:rPr>
                <w:rFonts w:eastAsia="Times New Roman"/>
              </w:rPr>
              <w:t>F</w:t>
            </w:r>
            <w:r>
              <w:rPr>
                <w:rFonts w:eastAsia="Times New Roman"/>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0F4A30BC" w14:textId="6C67E006" w:rsidR="00F9573C" w:rsidRPr="001C0CC4" w:rsidRDefault="00F9573C" w:rsidP="00F9573C">
            <w:pPr>
              <w:pStyle w:val="TAC"/>
            </w:pPr>
            <w:r>
              <w:rPr>
                <w:rFonts w:eastAsia="Times New Roman"/>
              </w:rPr>
              <w:t>-50</w:t>
            </w:r>
          </w:p>
        </w:tc>
        <w:tc>
          <w:tcPr>
            <w:tcW w:w="850" w:type="dxa"/>
            <w:tcBorders>
              <w:top w:val="single" w:sz="4" w:space="0" w:color="auto"/>
              <w:left w:val="single" w:sz="4" w:space="0" w:color="auto"/>
              <w:bottom w:val="single" w:sz="4" w:space="0" w:color="auto"/>
              <w:right w:val="single" w:sz="4" w:space="0" w:color="auto"/>
            </w:tcBorders>
            <w:noWrap/>
          </w:tcPr>
          <w:p w14:paraId="2C3C59AA" w14:textId="680A348C" w:rsidR="00F9573C" w:rsidRPr="001C0CC4" w:rsidRDefault="00F9573C" w:rsidP="00F9573C">
            <w:pPr>
              <w:pStyle w:val="TAC"/>
            </w:pPr>
            <w:r>
              <w:rPr>
                <w:rFonts w:eastAsia="Times New Roman"/>
              </w:rPr>
              <w:t>1</w:t>
            </w:r>
          </w:p>
        </w:tc>
        <w:tc>
          <w:tcPr>
            <w:tcW w:w="928" w:type="dxa"/>
            <w:tcBorders>
              <w:top w:val="single" w:sz="4" w:space="0" w:color="auto"/>
              <w:left w:val="single" w:sz="4" w:space="0" w:color="auto"/>
              <w:bottom w:val="single" w:sz="4" w:space="0" w:color="auto"/>
              <w:right w:val="single" w:sz="4" w:space="0" w:color="auto"/>
            </w:tcBorders>
            <w:noWrap/>
          </w:tcPr>
          <w:p w14:paraId="22489F88" w14:textId="10052CC6" w:rsidR="00F9573C" w:rsidRPr="001C0CC4" w:rsidRDefault="00737C7C" w:rsidP="00F9573C">
            <w:pPr>
              <w:pStyle w:val="TAC"/>
            </w:pPr>
            <w:r>
              <w:rPr>
                <w:rFonts w:eastAsia="Times New Roman"/>
              </w:rPr>
              <w:t>15, 43</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70857" w:rsidRPr="001C0CC4" w14:paraId="0F62151F" w14:textId="77777777" w:rsidTr="00124F52">
        <w:trPr>
          <w:trHeight w:val="225"/>
          <w:jc w:val="center"/>
        </w:trPr>
        <w:tc>
          <w:tcPr>
            <w:tcW w:w="959" w:type="dxa"/>
            <w:tcBorders>
              <w:bottom w:val="nil"/>
            </w:tcBorders>
            <w:shd w:val="clear" w:color="auto" w:fill="auto"/>
          </w:tcPr>
          <w:p w14:paraId="062794CF" w14:textId="10DE20F6" w:rsidR="00170857" w:rsidRPr="001C0CC4" w:rsidRDefault="00170857" w:rsidP="00170857">
            <w:pPr>
              <w:pStyle w:val="TAC"/>
            </w:pPr>
            <w:r w:rsidRPr="001C0CC4">
              <w:t>n2</w:t>
            </w:r>
          </w:p>
        </w:tc>
        <w:tc>
          <w:tcPr>
            <w:tcW w:w="2831" w:type="dxa"/>
          </w:tcPr>
          <w:p w14:paraId="37847DA6" w14:textId="5F0F473F" w:rsidR="00170857" w:rsidRPr="001C0CC4" w:rsidRDefault="00170857" w:rsidP="00170857">
            <w:pPr>
              <w:pStyle w:val="TAL"/>
            </w:pPr>
            <w:r w:rsidRPr="001C0CC4">
              <w:t>E-UTRA Band 4, 5,  12, 13, 14, 17, 24, 26, 27, 28, 29, 30, 41, 42, 50, 51, 53, 66, 70, 71, 74, 85</w:t>
            </w:r>
          </w:p>
        </w:tc>
        <w:tc>
          <w:tcPr>
            <w:tcW w:w="810" w:type="dxa"/>
          </w:tcPr>
          <w:p w14:paraId="70D528D6" w14:textId="755B8AD0" w:rsidR="00170857" w:rsidRPr="001C0CC4" w:rsidRDefault="00170857" w:rsidP="00170857">
            <w:pPr>
              <w:pStyle w:val="TAC"/>
            </w:pPr>
            <w:r w:rsidRPr="001C0CC4">
              <w:t>F</w:t>
            </w:r>
            <w:r w:rsidRPr="001C0CC4">
              <w:rPr>
                <w:vertAlign w:val="subscript"/>
              </w:rPr>
              <w:t>DL_low</w:t>
            </w:r>
          </w:p>
        </w:tc>
        <w:tc>
          <w:tcPr>
            <w:tcW w:w="540" w:type="dxa"/>
          </w:tcPr>
          <w:p w14:paraId="3C8C8A49" w14:textId="77777777" w:rsidR="00170857" w:rsidRPr="001C0CC4" w:rsidRDefault="00170857" w:rsidP="00170857">
            <w:pPr>
              <w:pStyle w:val="TAC"/>
            </w:pPr>
            <w:r w:rsidRPr="001C0CC4">
              <w:t>-</w:t>
            </w:r>
          </w:p>
        </w:tc>
        <w:tc>
          <w:tcPr>
            <w:tcW w:w="889" w:type="dxa"/>
          </w:tcPr>
          <w:p w14:paraId="76A1E5C3" w14:textId="53E9333D" w:rsidR="00170857" w:rsidRPr="001C0CC4" w:rsidRDefault="00170857" w:rsidP="00170857">
            <w:pPr>
              <w:pStyle w:val="TAC"/>
            </w:pPr>
            <w:r w:rsidRPr="001C0CC4">
              <w:t>F</w:t>
            </w:r>
            <w:r w:rsidRPr="001C0CC4">
              <w:rPr>
                <w:vertAlign w:val="subscript"/>
              </w:rPr>
              <w:t>DL_high</w:t>
            </w:r>
          </w:p>
        </w:tc>
        <w:tc>
          <w:tcPr>
            <w:tcW w:w="1133" w:type="dxa"/>
          </w:tcPr>
          <w:p w14:paraId="3BF8627A" w14:textId="77777777" w:rsidR="00170857" w:rsidRPr="001C0CC4" w:rsidRDefault="00170857" w:rsidP="00170857">
            <w:pPr>
              <w:pStyle w:val="TAC"/>
            </w:pPr>
            <w:r w:rsidRPr="001C0CC4">
              <w:t>-50</w:t>
            </w:r>
          </w:p>
        </w:tc>
        <w:tc>
          <w:tcPr>
            <w:tcW w:w="850" w:type="dxa"/>
            <w:noWrap/>
          </w:tcPr>
          <w:p w14:paraId="42E6A6E1" w14:textId="77777777" w:rsidR="00170857" w:rsidRPr="001C0CC4" w:rsidRDefault="00170857" w:rsidP="00170857">
            <w:pPr>
              <w:pStyle w:val="TAC"/>
            </w:pPr>
            <w:r w:rsidRPr="001C0CC4">
              <w:t>1</w:t>
            </w:r>
          </w:p>
        </w:tc>
        <w:tc>
          <w:tcPr>
            <w:tcW w:w="928" w:type="dxa"/>
            <w:noWrap/>
          </w:tcPr>
          <w:p w14:paraId="259CE74C" w14:textId="77777777" w:rsidR="00170857" w:rsidRPr="001C0CC4" w:rsidRDefault="00170857" w:rsidP="00170857">
            <w:pPr>
              <w:pStyle w:val="TAC"/>
            </w:pPr>
          </w:p>
        </w:tc>
      </w:tr>
      <w:tr w:rsidR="00170857"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70857" w:rsidRPr="001C0CC4" w:rsidRDefault="00170857" w:rsidP="00170857">
            <w:pPr>
              <w:pStyle w:val="TAC"/>
            </w:pPr>
          </w:p>
        </w:tc>
        <w:tc>
          <w:tcPr>
            <w:tcW w:w="2831" w:type="dxa"/>
          </w:tcPr>
          <w:p w14:paraId="2B997E61" w14:textId="7F8433F2" w:rsidR="00170857" w:rsidRPr="001C0CC4" w:rsidRDefault="00170857" w:rsidP="00170857">
            <w:pPr>
              <w:pStyle w:val="TAL"/>
            </w:pPr>
            <w:r w:rsidRPr="001C0CC4">
              <w:t>E-UTRA Band 2, 25</w:t>
            </w:r>
          </w:p>
        </w:tc>
        <w:tc>
          <w:tcPr>
            <w:tcW w:w="810" w:type="dxa"/>
          </w:tcPr>
          <w:p w14:paraId="3A920988" w14:textId="345F97BB" w:rsidR="00170857" w:rsidRPr="001C0CC4" w:rsidRDefault="00170857" w:rsidP="00170857">
            <w:pPr>
              <w:pStyle w:val="TAC"/>
            </w:pPr>
            <w:r w:rsidRPr="001C0CC4">
              <w:t>F</w:t>
            </w:r>
            <w:r w:rsidRPr="001C0CC4">
              <w:rPr>
                <w:vertAlign w:val="subscript"/>
              </w:rPr>
              <w:t>DL_low</w:t>
            </w:r>
          </w:p>
        </w:tc>
        <w:tc>
          <w:tcPr>
            <w:tcW w:w="540" w:type="dxa"/>
          </w:tcPr>
          <w:p w14:paraId="0F848C63" w14:textId="77777777" w:rsidR="00170857" w:rsidRPr="001C0CC4" w:rsidRDefault="00170857" w:rsidP="00170857">
            <w:pPr>
              <w:pStyle w:val="TAC"/>
            </w:pPr>
            <w:r w:rsidRPr="001C0CC4">
              <w:t>-</w:t>
            </w:r>
          </w:p>
        </w:tc>
        <w:tc>
          <w:tcPr>
            <w:tcW w:w="889" w:type="dxa"/>
          </w:tcPr>
          <w:p w14:paraId="6B0A6D9B" w14:textId="524CC257" w:rsidR="00170857" w:rsidRPr="001C0CC4" w:rsidRDefault="00170857" w:rsidP="00170857">
            <w:pPr>
              <w:pStyle w:val="TAC"/>
            </w:pPr>
            <w:r w:rsidRPr="001C0CC4">
              <w:t>F</w:t>
            </w:r>
            <w:r w:rsidRPr="001C0CC4">
              <w:rPr>
                <w:vertAlign w:val="subscript"/>
              </w:rPr>
              <w:t>DL_high</w:t>
            </w:r>
          </w:p>
        </w:tc>
        <w:tc>
          <w:tcPr>
            <w:tcW w:w="1133" w:type="dxa"/>
          </w:tcPr>
          <w:p w14:paraId="0A1BC3A1" w14:textId="77777777" w:rsidR="00170857" w:rsidRPr="001C0CC4" w:rsidRDefault="00170857" w:rsidP="00170857">
            <w:pPr>
              <w:pStyle w:val="TAC"/>
            </w:pPr>
            <w:r w:rsidRPr="001C0CC4">
              <w:t>-50</w:t>
            </w:r>
          </w:p>
        </w:tc>
        <w:tc>
          <w:tcPr>
            <w:tcW w:w="850" w:type="dxa"/>
            <w:noWrap/>
          </w:tcPr>
          <w:p w14:paraId="662CB5C0" w14:textId="77777777" w:rsidR="00170857" w:rsidRPr="001C0CC4" w:rsidRDefault="00170857" w:rsidP="00170857">
            <w:pPr>
              <w:pStyle w:val="TAC"/>
            </w:pPr>
            <w:r w:rsidRPr="001C0CC4">
              <w:t>1</w:t>
            </w:r>
          </w:p>
        </w:tc>
        <w:tc>
          <w:tcPr>
            <w:tcW w:w="928" w:type="dxa"/>
            <w:noWrap/>
          </w:tcPr>
          <w:p w14:paraId="5C4584C7" w14:textId="77777777" w:rsidR="00170857" w:rsidRPr="001C0CC4" w:rsidRDefault="00170857" w:rsidP="00170857">
            <w:pPr>
              <w:pStyle w:val="TAC"/>
            </w:pPr>
            <w:r w:rsidRPr="001C0CC4">
              <w:t>15</w:t>
            </w:r>
          </w:p>
        </w:tc>
      </w:tr>
      <w:tr w:rsidR="00170857"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70857" w:rsidRPr="001C0CC4" w:rsidRDefault="00170857" w:rsidP="00170857">
            <w:pPr>
              <w:pStyle w:val="TAC"/>
            </w:pPr>
          </w:p>
        </w:tc>
        <w:tc>
          <w:tcPr>
            <w:tcW w:w="2831" w:type="dxa"/>
          </w:tcPr>
          <w:p w14:paraId="116550F1" w14:textId="77777777" w:rsidR="00170857" w:rsidRPr="002650CF" w:rsidRDefault="00170857" w:rsidP="00170857">
            <w:pPr>
              <w:pStyle w:val="TAL"/>
              <w:rPr>
                <w:lang w:val="sv-FI"/>
              </w:rPr>
            </w:pPr>
            <w:r w:rsidRPr="002650CF">
              <w:rPr>
                <w:lang w:val="sv-FI"/>
              </w:rPr>
              <w:t xml:space="preserve">E-UTRA Band 43, </w:t>
            </w:r>
            <w:r>
              <w:rPr>
                <w:lang w:val="sv-FI"/>
              </w:rPr>
              <w:t>48</w:t>
            </w:r>
          </w:p>
          <w:p w14:paraId="406E687C" w14:textId="76DEEA64" w:rsidR="00170857" w:rsidRPr="002650CF" w:rsidRDefault="00170857" w:rsidP="00170857">
            <w:pPr>
              <w:pStyle w:val="TAL"/>
              <w:rPr>
                <w:lang w:val="sv-FI"/>
              </w:rPr>
            </w:pPr>
            <w:r w:rsidRPr="002650CF">
              <w:rPr>
                <w:lang w:val="sv-FI"/>
              </w:rPr>
              <w:t>NR Band n77</w:t>
            </w:r>
          </w:p>
        </w:tc>
        <w:tc>
          <w:tcPr>
            <w:tcW w:w="810" w:type="dxa"/>
          </w:tcPr>
          <w:p w14:paraId="66AB4233" w14:textId="65C8628A" w:rsidR="00170857" w:rsidRPr="001C0CC4" w:rsidRDefault="00170857" w:rsidP="00170857">
            <w:pPr>
              <w:pStyle w:val="TAC"/>
            </w:pPr>
            <w:r w:rsidRPr="001C0CC4">
              <w:t>F</w:t>
            </w:r>
            <w:r w:rsidRPr="001C0CC4">
              <w:rPr>
                <w:vertAlign w:val="subscript"/>
              </w:rPr>
              <w:t>DL_low</w:t>
            </w:r>
          </w:p>
        </w:tc>
        <w:tc>
          <w:tcPr>
            <w:tcW w:w="540" w:type="dxa"/>
          </w:tcPr>
          <w:p w14:paraId="5317809C" w14:textId="77777777" w:rsidR="00170857" w:rsidRPr="001C0CC4" w:rsidRDefault="00170857" w:rsidP="00170857">
            <w:pPr>
              <w:pStyle w:val="TAC"/>
            </w:pPr>
            <w:r w:rsidRPr="001C0CC4">
              <w:t>-</w:t>
            </w:r>
          </w:p>
        </w:tc>
        <w:tc>
          <w:tcPr>
            <w:tcW w:w="889" w:type="dxa"/>
          </w:tcPr>
          <w:p w14:paraId="47ADB198" w14:textId="5379274A" w:rsidR="00170857" w:rsidRPr="001C0CC4" w:rsidRDefault="00170857" w:rsidP="00170857">
            <w:pPr>
              <w:pStyle w:val="TAC"/>
            </w:pPr>
            <w:r w:rsidRPr="001C0CC4">
              <w:t>F</w:t>
            </w:r>
            <w:r w:rsidRPr="001C0CC4">
              <w:rPr>
                <w:vertAlign w:val="subscript"/>
              </w:rPr>
              <w:t>DL_high</w:t>
            </w:r>
          </w:p>
        </w:tc>
        <w:tc>
          <w:tcPr>
            <w:tcW w:w="1133" w:type="dxa"/>
          </w:tcPr>
          <w:p w14:paraId="6D82F4A6" w14:textId="77777777" w:rsidR="00170857" w:rsidRPr="001C0CC4" w:rsidRDefault="00170857" w:rsidP="00170857">
            <w:pPr>
              <w:pStyle w:val="TAC"/>
            </w:pPr>
            <w:r w:rsidRPr="001C0CC4">
              <w:t>-50</w:t>
            </w:r>
          </w:p>
        </w:tc>
        <w:tc>
          <w:tcPr>
            <w:tcW w:w="850" w:type="dxa"/>
            <w:noWrap/>
          </w:tcPr>
          <w:p w14:paraId="53F07BBD" w14:textId="77777777" w:rsidR="00170857" w:rsidRPr="001C0CC4" w:rsidRDefault="00170857" w:rsidP="00170857">
            <w:pPr>
              <w:pStyle w:val="TAC"/>
            </w:pPr>
            <w:r w:rsidRPr="001C0CC4">
              <w:t>1</w:t>
            </w:r>
          </w:p>
        </w:tc>
        <w:tc>
          <w:tcPr>
            <w:tcW w:w="928" w:type="dxa"/>
            <w:noWrap/>
          </w:tcPr>
          <w:p w14:paraId="4BC7F02E" w14:textId="77777777" w:rsidR="00170857" w:rsidRPr="001C0CC4" w:rsidRDefault="00170857" w:rsidP="00170857">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F5897" w:rsidRPr="001C0CC4" w14:paraId="327AF92F" w14:textId="77777777" w:rsidTr="00124F52">
        <w:trPr>
          <w:trHeight w:val="225"/>
          <w:jc w:val="center"/>
        </w:trPr>
        <w:tc>
          <w:tcPr>
            <w:tcW w:w="959" w:type="dxa"/>
            <w:tcBorders>
              <w:top w:val="nil"/>
              <w:bottom w:val="nil"/>
            </w:tcBorders>
            <w:shd w:val="clear" w:color="auto" w:fill="auto"/>
          </w:tcPr>
          <w:p w14:paraId="528A2901" w14:textId="77777777" w:rsidR="001F5897" w:rsidRPr="001C0CC4" w:rsidRDefault="001F5897" w:rsidP="001F5897">
            <w:pPr>
              <w:pStyle w:val="TAC"/>
            </w:pPr>
          </w:p>
        </w:tc>
        <w:tc>
          <w:tcPr>
            <w:tcW w:w="2831" w:type="dxa"/>
          </w:tcPr>
          <w:p w14:paraId="1953F23E" w14:textId="223DA66A" w:rsidR="001F5897" w:rsidRPr="001C0CC4" w:rsidRDefault="001F5897" w:rsidP="001F5897">
            <w:pPr>
              <w:pStyle w:val="TAL"/>
            </w:pPr>
            <w:r w:rsidRPr="00835F44">
              <w:rPr>
                <w:lang w:val="sv-FI"/>
              </w:rPr>
              <w:t xml:space="preserve">NR Band </w:t>
            </w:r>
            <w:r>
              <w:rPr>
                <w:lang w:val="sv-FI"/>
              </w:rPr>
              <w:t>n79</w:t>
            </w:r>
          </w:p>
        </w:tc>
        <w:tc>
          <w:tcPr>
            <w:tcW w:w="810" w:type="dxa"/>
          </w:tcPr>
          <w:p w14:paraId="4480F70F" w14:textId="3225F8AA" w:rsidR="001F5897" w:rsidRPr="001C0CC4" w:rsidRDefault="001F5897" w:rsidP="001F5897">
            <w:pPr>
              <w:pStyle w:val="TAC"/>
            </w:pPr>
            <w:r w:rsidRPr="00835F44">
              <w:t>F</w:t>
            </w:r>
            <w:r w:rsidRPr="00835F44">
              <w:rPr>
                <w:vertAlign w:val="subscript"/>
              </w:rPr>
              <w:t>DL_low</w:t>
            </w:r>
          </w:p>
        </w:tc>
        <w:tc>
          <w:tcPr>
            <w:tcW w:w="540" w:type="dxa"/>
          </w:tcPr>
          <w:p w14:paraId="2292DFAE" w14:textId="75C16886" w:rsidR="001F5897" w:rsidRPr="001C0CC4" w:rsidRDefault="001F5897" w:rsidP="001F5897">
            <w:pPr>
              <w:pStyle w:val="TAC"/>
            </w:pPr>
            <w:r w:rsidRPr="00835F44">
              <w:t>-</w:t>
            </w:r>
          </w:p>
        </w:tc>
        <w:tc>
          <w:tcPr>
            <w:tcW w:w="889" w:type="dxa"/>
          </w:tcPr>
          <w:p w14:paraId="779BD8E5" w14:textId="3F3244BE" w:rsidR="001F5897" w:rsidRPr="001C0CC4" w:rsidRDefault="001F5897" w:rsidP="001F5897">
            <w:pPr>
              <w:pStyle w:val="TAC"/>
            </w:pPr>
            <w:r w:rsidRPr="00835F44">
              <w:t>F</w:t>
            </w:r>
            <w:r w:rsidRPr="00835F44">
              <w:rPr>
                <w:vertAlign w:val="subscript"/>
              </w:rPr>
              <w:t>DL_high</w:t>
            </w:r>
          </w:p>
        </w:tc>
        <w:tc>
          <w:tcPr>
            <w:tcW w:w="1133" w:type="dxa"/>
          </w:tcPr>
          <w:p w14:paraId="30DCBC5C" w14:textId="0684061E" w:rsidR="001F5897" w:rsidRPr="001C0CC4" w:rsidRDefault="001F5897" w:rsidP="001F5897">
            <w:pPr>
              <w:pStyle w:val="TAC"/>
            </w:pPr>
            <w:r w:rsidRPr="00835F44">
              <w:t>-50</w:t>
            </w:r>
          </w:p>
        </w:tc>
        <w:tc>
          <w:tcPr>
            <w:tcW w:w="850" w:type="dxa"/>
            <w:noWrap/>
          </w:tcPr>
          <w:p w14:paraId="1F32CFF1" w14:textId="11EB5F41" w:rsidR="001F5897" w:rsidRPr="001C0CC4" w:rsidRDefault="001F5897" w:rsidP="001F5897">
            <w:pPr>
              <w:pStyle w:val="TAC"/>
            </w:pPr>
            <w:r w:rsidRPr="00835F44">
              <w:t>1</w:t>
            </w:r>
          </w:p>
        </w:tc>
        <w:tc>
          <w:tcPr>
            <w:tcW w:w="928" w:type="dxa"/>
            <w:noWrap/>
          </w:tcPr>
          <w:p w14:paraId="7B602511" w14:textId="0DB1F67D" w:rsidR="001F5897" w:rsidRPr="001C0CC4" w:rsidRDefault="001F5897" w:rsidP="001F5897">
            <w:pPr>
              <w:pStyle w:val="TAC"/>
            </w:pPr>
            <w:r>
              <w:t>2</w:t>
            </w: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69E9303C" w:rsidR="00124F52" w:rsidRPr="001C0CC4" w:rsidRDefault="002E713C" w:rsidP="00124F52">
            <w:pPr>
              <w:pStyle w:val="TAC"/>
            </w:pPr>
            <w:r>
              <w:t>n8, n81, n93, n94</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DA0D89" w:rsidRPr="001C0CC4" w14:paraId="2E412628" w14:textId="77777777" w:rsidTr="00124F52">
        <w:trPr>
          <w:trHeight w:val="225"/>
          <w:jc w:val="center"/>
        </w:trPr>
        <w:tc>
          <w:tcPr>
            <w:tcW w:w="959" w:type="dxa"/>
            <w:vMerge w:val="restart"/>
          </w:tcPr>
          <w:p w14:paraId="4E9AFCC5" w14:textId="184AACAF" w:rsidR="00DA0D89" w:rsidRPr="001C0CC4" w:rsidRDefault="00DA0D89" w:rsidP="00DA0D89">
            <w:pPr>
              <w:pStyle w:val="TAC"/>
            </w:pPr>
            <w:r w:rsidRPr="001C0CC4">
              <w:t>n12</w:t>
            </w:r>
          </w:p>
        </w:tc>
        <w:tc>
          <w:tcPr>
            <w:tcW w:w="2831" w:type="dxa"/>
          </w:tcPr>
          <w:p w14:paraId="2ADFF73F" w14:textId="682D309F" w:rsidR="00DA0D89" w:rsidRPr="001C0CC4" w:rsidRDefault="00DA0D89" w:rsidP="00DA0D89">
            <w:pPr>
              <w:pStyle w:val="TAL"/>
            </w:pPr>
            <w:r w:rsidRPr="001C0CC4">
              <w:t xml:space="preserve">E-UTRA Band 2, 5, 13, 14, 17, 24, 25, 26, 27, 30, 41, 53, </w:t>
            </w:r>
            <w:r>
              <w:t xml:space="preserve">70, </w:t>
            </w:r>
            <w:r w:rsidRPr="001C0CC4">
              <w:t>71, 74</w:t>
            </w:r>
          </w:p>
        </w:tc>
        <w:tc>
          <w:tcPr>
            <w:tcW w:w="810" w:type="dxa"/>
          </w:tcPr>
          <w:p w14:paraId="6D1CF204" w14:textId="77777777" w:rsidR="00DA0D89" w:rsidRPr="001C0CC4" w:rsidRDefault="00DA0D89" w:rsidP="00DA0D89">
            <w:pPr>
              <w:pStyle w:val="TAC"/>
            </w:pPr>
            <w:r w:rsidRPr="001C0CC4">
              <w:t>F</w:t>
            </w:r>
            <w:r w:rsidRPr="001C0CC4">
              <w:rPr>
                <w:vertAlign w:val="subscript"/>
              </w:rPr>
              <w:t>DL_low</w:t>
            </w:r>
          </w:p>
        </w:tc>
        <w:tc>
          <w:tcPr>
            <w:tcW w:w="540" w:type="dxa"/>
          </w:tcPr>
          <w:p w14:paraId="0A7D8442" w14:textId="77777777" w:rsidR="00DA0D89" w:rsidRPr="001C0CC4" w:rsidRDefault="00DA0D89" w:rsidP="00DA0D89">
            <w:pPr>
              <w:pStyle w:val="TAC"/>
            </w:pPr>
            <w:r w:rsidRPr="001C0CC4">
              <w:t>-</w:t>
            </w:r>
          </w:p>
        </w:tc>
        <w:tc>
          <w:tcPr>
            <w:tcW w:w="889" w:type="dxa"/>
          </w:tcPr>
          <w:p w14:paraId="0C4794BF" w14:textId="77777777" w:rsidR="00DA0D89" w:rsidRPr="001C0CC4" w:rsidRDefault="00DA0D89" w:rsidP="00DA0D89">
            <w:pPr>
              <w:pStyle w:val="TAC"/>
            </w:pPr>
            <w:r w:rsidRPr="001C0CC4">
              <w:t>F</w:t>
            </w:r>
            <w:r w:rsidRPr="001C0CC4">
              <w:rPr>
                <w:vertAlign w:val="subscript"/>
              </w:rPr>
              <w:t>DL_high</w:t>
            </w:r>
          </w:p>
        </w:tc>
        <w:tc>
          <w:tcPr>
            <w:tcW w:w="1133" w:type="dxa"/>
          </w:tcPr>
          <w:p w14:paraId="312222C7" w14:textId="77777777" w:rsidR="00DA0D89" w:rsidRPr="001C0CC4" w:rsidRDefault="00DA0D89" w:rsidP="00DA0D89">
            <w:pPr>
              <w:pStyle w:val="TAC"/>
            </w:pPr>
            <w:r w:rsidRPr="001C0CC4">
              <w:t>-50</w:t>
            </w:r>
          </w:p>
        </w:tc>
        <w:tc>
          <w:tcPr>
            <w:tcW w:w="850" w:type="dxa"/>
            <w:noWrap/>
          </w:tcPr>
          <w:p w14:paraId="059CF966" w14:textId="77777777" w:rsidR="00DA0D89" w:rsidRPr="001C0CC4" w:rsidRDefault="00DA0D89" w:rsidP="00DA0D89">
            <w:pPr>
              <w:pStyle w:val="TAC"/>
            </w:pPr>
            <w:r w:rsidRPr="001C0CC4">
              <w:t>1</w:t>
            </w:r>
          </w:p>
        </w:tc>
        <w:tc>
          <w:tcPr>
            <w:tcW w:w="928" w:type="dxa"/>
            <w:noWrap/>
          </w:tcPr>
          <w:p w14:paraId="72186E02" w14:textId="77777777" w:rsidR="00DA0D89" w:rsidRPr="001C0CC4" w:rsidRDefault="00DA0D89" w:rsidP="00DA0D89">
            <w:pPr>
              <w:pStyle w:val="TAC"/>
            </w:pPr>
          </w:p>
        </w:tc>
      </w:tr>
      <w:tr w:rsidR="00DA0D89" w:rsidRPr="001C0CC4" w14:paraId="7AC1A126" w14:textId="77777777" w:rsidTr="00124F52">
        <w:trPr>
          <w:trHeight w:val="225"/>
          <w:jc w:val="center"/>
        </w:trPr>
        <w:tc>
          <w:tcPr>
            <w:tcW w:w="959" w:type="dxa"/>
            <w:vMerge/>
          </w:tcPr>
          <w:p w14:paraId="1461A7DF" w14:textId="77777777" w:rsidR="00DA0D89" w:rsidRPr="001C0CC4" w:rsidRDefault="00DA0D89" w:rsidP="00DA0D89">
            <w:pPr>
              <w:pStyle w:val="TAC"/>
            </w:pPr>
          </w:p>
        </w:tc>
        <w:tc>
          <w:tcPr>
            <w:tcW w:w="2831" w:type="dxa"/>
          </w:tcPr>
          <w:p w14:paraId="658E0C6E" w14:textId="77777777" w:rsidR="00DA0D89" w:rsidRPr="002650CF" w:rsidRDefault="00DA0D89" w:rsidP="00DA0D89">
            <w:pPr>
              <w:pStyle w:val="TAL"/>
              <w:keepNext w:val="0"/>
              <w:rPr>
                <w:lang w:val="sv-FI"/>
              </w:rPr>
            </w:pPr>
            <w:r w:rsidRPr="002650CF">
              <w:rPr>
                <w:lang w:val="sv-FI"/>
              </w:rPr>
              <w:t>E-UTRA Band 4,</w:t>
            </w:r>
            <w:r>
              <w:rPr>
                <w:lang w:val="sv-FI"/>
              </w:rPr>
              <w:t xml:space="preserve"> 48, 50,</w:t>
            </w:r>
            <w:r w:rsidRPr="002650CF">
              <w:rPr>
                <w:lang w:val="sv-FI"/>
              </w:rPr>
              <w:t xml:space="preserve"> </w:t>
            </w:r>
            <w:r>
              <w:rPr>
                <w:lang w:val="sv-FI"/>
              </w:rPr>
              <w:t>51,</w:t>
            </w:r>
            <w:r w:rsidRPr="002650CF">
              <w:rPr>
                <w:lang w:val="sv-FI"/>
              </w:rPr>
              <w:t xml:space="preserve"> 66</w:t>
            </w:r>
          </w:p>
          <w:p w14:paraId="0171D99A" w14:textId="157FB77F" w:rsidR="00DA0D89" w:rsidRPr="002650CF" w:rsidRDefault="00DA0D89" w:rsidP="00DA0D89">
            <w:pPr>
              <w:pStyle w:val="TAL"/>
              <w:rPr>
                <w:lang w:val="sv-FI"/>
              </w:rPr>
            </w:pPr>
            <w:r w:rsidRPr="002650CF">
              <w:rPr>
                <w:lang w:val="sv-FI"/>
              </w:rPr>
              <w:t>NR Band n77</w:t>
            </w:r>
          </w:p>
        </w:tc>
        <w:tc>
          <w:tcPr>
            <w:tcW w:w="810" w:type="dxa"/>
          </w:tcPr>
          <w:p w14:paraId="07B59648" w14:textId="77777777" w:rsidR="00DA0D89" w:rsidRPr="001C0CC4" w:rsidRDefault="00DA0D89" w:rsidP="00DA0D89">
            <w:pPr>
              <w:pStyle w:val="TAC"/>
            </w:pPr>
            <w:r w:rsidRPr="001C0CC4">
              <w:t>F</w:t>
            </w:r>
            <w:r w:rsidRPr="001C0CC4">
              <w:rPr>
                <w:vertAlign w:val="subscript"/>
              </w:rPr>
              <w:t>DL_low</w:t>
            </w:r>
          </w:p>
        </w:tc>
        <w:tc>
          <w:tcPr>
            <w:tcW w:w="540" w:type="dxa"/>
          </w:tcPr>
          <w:p w14:paraId="5C52F783" w14:textId="77777777" w:rsidR="00DA0D89" w:rsidRPr="001C0CC4" w:rsidRDefault="00DA0D89" w:rsidP="00DA0D89">
            <w:pPr>
              <w:pStyle w:val="TAC"/>
            </w:pPr>
            <w:r w:rsidRPr="001C0CC4">
              <w:t>-</w:t>
            </w:r>
          </w:p>
        </w:tc>
        <w:tc>
          <w:tcPr>
            <w:tcW w:w="889" w:type="dxa"/>
          </w:tcPr>
          <w:p w14:paraId="75EE3A23" w14:textId="77777777" w:rsidR="00DA0D89" w:rsidRPr="001C0CC4" w:rsidRDefault="00DA0D89" w:rsidP="00DA0D89">
            <w:pPr>
              <w:pStyle w:val="TAC"/>
            </w:pPr>
            <w:r w:rsidRPr="001C0CC4">
              <w:t>F</w:t>
            </w:r>
            <w:r w:rsidRPr="001C0CC4">
              <w:rPr>
                <w:vertAlign w:val="subscript"/>
              </w:rPr>
              <w:t>DL_high</w:t>
            </w:r>
          </w:p>
        </w:tc>
        <w:tc>
          <w:tcPr>
            <w:tcW w:w="1133" w:type="dxa"/>
          </w:tcPr>
          <w:p w14:paraId="4F393545" w14:textId="77777777" w:rsidR="00DA0D89" w:rsidRPr="001C0CC4" w:rsidRDefault="00DA0D89" w:rsidP="00DA0D89">
            <w:pPr>
              <w:pStyle w:val="TAC"/>
            </w:pPr>
            <w:r w:rsidRPr="001C0CC4">
              <w:t>-50</w:t>
            </w:r>
          </w:p>
        </w:tc>
        <w:tc>
          <w:tcPr>
            <w:tcW w:w="850" w:type="dxa"/>
            <w:noWrap/>
          </w:tcPr>
          <w:p w14:paraId="60BD68EA" w14:textId="77777777" w:rsidR="00DA0D89" w:rsidRPr="001C0CC4" w:rsidRDefault="00DA0D89" w:rsidP="00DA0D89">
            <w:pPr>
              <w:pStyle w:val="TAC"/>
            </w:pPr>
            <w:r w:rsidRPr="001C0CC4">
              <w:t>1</w:t>
            </w:r>
          </w:p>
        </w:tc>
        <w:tc>
          <w:tcPr>
            <w:tcW w:w="928" w:type="dxa"/>
            <w:noWrap/>
          </w:tcPr>
          <w:p w14:paraId="5D6EB279" w14:textId="77777777" w:rsidR="00DA0D89" w:rsidRPr="001C0CC4" w:rsidRDefault="00DA0D89" w:rsidP="00DA0D89">
            <w:pPr>
              <w:pStyle w:val="TAC"/>
            </w:pPr>
            <w:r w:rsidRPr="001C0CC4">
              <w:t>2</w:t>
            </w:r>
          </w:p>
        </w:tc>
      </w:tr>
      <w:tr w:rsidR="00DA0D89" w:rsidRPr="001C0CC4" w14:paraId="56FC52B3" w14:textId="77777777" w:rsidTr="00124F52">
        <w:trPr>
          <w:trHeight w:val="225"/>
          <w:jc w:val="center"/>
        </w:trPr>
        <w:tc>
          <w:tcPr>
            <w:tcW w:w="959" w:type="dxa"/>
            <w:vMerge/>
            <w:tcBorders>
              <w:bottom w:val="single" w:sz="4" w:space="0" w:color="auto"/>
            </w:tcBorders>
          </w:tcPr>
          <w:p w14:paraId="71501CCC" w14:textId="77777777" w:rsidR="00DA0D89" w:rsidRPr="001C0CC4" w:rsidRDefault="00DA0D89" w:rsidP="00DA0D89">
            <w:pPr>
              <w:pStyle w:val="TAC"/>
            </w:pPr>
          </w:p>
        </w:tc>
        <w:tc>
          <w:tcPr>
            <w:tcW w:w="2831" w:type="dxa"/>
          </w:tcPr>
          <w:p w14:paraId="296DB0D4" w14:textId="6335EF85" w:rsidR="00DA0D89" w:rsidRPr="001C0CC4" w:rsidRDefault="00DA0D89" w:rsidP="00DA0D89">
            <w:pPr>
              <w:pStyle w:val="TAL"/>
            </w:pPr>
            <w:r w:rsidRPr="001C0CC4">
              <w:t>E-UTRA Band 12, 85</w:t>
            </w:r>
          </w:p>
        </w:tc>
        <w:tc>
          <w:tcPr>
            <w:tcW w:w="810" w:type="dxa"/>
          </w:tcPr>
          <w:p w14:paraId="70256C16" w14:textId="77777777" w:rsidR="00DA0D89" w:rsidRPr="001C0CC4" w:rsidRDefault="00DA0D89" w:rsidP="00DA0D89">
            <w:pPr>
              <w:pStyle w:val="TAC"/>
            </w:pPr>
            <w:r w:rsidRPr="001C0CC4">
              <w:t>F</w:t>
            </w:r>
            <w:r w:rsidRPr="001C0CC4">
              <w:rPr>
                <w:vertAlign w:val="subscript"/>
              </w:rPr>
              <w:t>DL_low</w:t>
            </w:r>
          </w:p>
        </w:tc>
        <w:tc>
          <w:tcPr>
            <w:tcW w:w="540" w:type="dxa"/>
          </w:tcPr>
          <w:p w14:paraId="66B0753C" w14:textId="77777777" w:rsidR="00DA0D89" w:rsidRPr="001C0CC4" w:rsidRDefault="00DA0D89" w:rsidP="00DA0D89">
            <w:pPr>
              <w:pStyle w:val="TAC"/>
            </w:pPr>
            <w:r w:rsidRPr="001C0CC4">
              <w:t>-</w:t>
            </w:r>
          </w:p>
        </w:tc>
        <w:tc>
          <w:tcPr>
            <w:tcW w:w="889" w:type="dxa"/>
          </w:tcPr>
          <w:p w14:paraId="1A8E78B5" w14:textId="77777777" w:rsidR="00DA0D89" w:rsidRPr="001C0CC4" w:rsidRDefault="00DA0D89" w:rsidP="00DA0D89">
            <w:pPr>
              <w:pStyle w:val="TAC"/>
            </w:pPr>
            <w:r w:rsidRPr="001C0CC4">
              <w:t>F</w:t>
            </w:r>
            <w:r w:rsidRPr="001C0CC4">
              <w:rPr>
                <w:vertAlign w:val="subscript"/>
              </w:rPr>
              <w:t>DL_high</w:t>
            </w:r>
          </w:p>
        </w:tc>
        <w:tc>
          <w:tcPr>
            <w:tcW w:w="1133" w:type="dxa"/>
          </w:tcPr>
          <w:p w14:paraId="66B97F88" w14:textId="77777777" w:rsidR="00DA0D89" w:rsidRPr="001C0CC4" w:rsidRDefault="00DA0D89" w:rsidP="00DA0D89">
            <w:pPr>
              <w:pStyle w:val="TAC"/>
            </w:pPr>
            <w:r w:rsidRPr="001C0CC4">
              <w:t>-50</w:t>
            </w:r>
          </w:p>
        </w:tc>
        <w:tc>
          <w:tcPr>
            <w:tcW w:w="850" w:type="dxa"/>
            <w:noWrap/>
          </w:tcPr>
          <w:p w14:paraId="755E850E" w14:textId="77777777" w:rsidR="00DA0D89" w:rsidRPr="001C0CC4" w:rsidRDefault="00DA0D89" w:rsidP="00DA0D89">
            <w:pPr>
              <w:pStyle w:val="TAC"/>
            </w:pPr>
            <w:r w:rsidRPr="001C0CC4">
              <w:t>1</w:t>
            </w:r>
          </w:p>
        </w:tc>
        <w:tc>
          <w:tcPr>
            <w:tcW w:w="928" w:type="dxa"/>
            <w:noWrap/>
          </w:tcPr>
          <w:p w14:paraId="46236591" w14:textId="77777777" w:rsidR="00DA0D89" w:rsidRPr="001C0CC4" w:rsidRDefault="00DA0D89" w:rsidP="00DA0D89">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147A89FF" w:rsidR="00AF5213" w:rsidRPr="001C0CC4" w:rsidRDefault="002E713C" w:rsidP="00AF5213">
            <w:pPr>
              <w:pStyle w:val="TAC"/>
            </w:pPr>
            <w:r w:rsidRPr="001C0CC4">
              <w:t>n20, n82</w:t>
            </w:r>
            <w:r>
              <w:t>, n91, n92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2C2B4C" w:rsidRPr="001C0CC4" w14:paraId="09EB2D39" w14:textId="77777777" w:rsidTr="00124F52">
        <w:trPr>
          <w:trHeight w:val="225"/>
          <w:jc w:val="center"/>
        </w:trPr>
        <w:tc>
          <w:tcPr>
            <w:tcW w:w="959" w:type="dxa"/>
            <w:tcBorders>
              <w:bottom w:val="nil"/>
            </w:tcBorders>
            <w:shd w:val="clear" w:color="auto" w:fill="auto"/>
          </w:tcPr>
          <w:p w14:paraId="17D8000E" w14:textId="42117BC9" w:rsidR="002C2B4C" w:rsidRPr="001C0CC4" w:rsidRDefault="002C2B4C" w:rsidP="002C2B4C">
            <w:pPr>
              <w:pStyle w:val="TAC"/>
            </w:pPr>
            <w:r w:rsidRPr="001C0CC4">
              <w:t>n25</w:t>
            </w:r>
          </w:p>
        </w:tc>
        <w:tc>
          <w:tcPr>
            <w:tcW w:w="2831" w:type="dxa"/>
          </w:tcPr>
          <w:p w14:paraId="5486CD89" w14:textId="28AF43D1" w:rsidR="002C2B4C" w:rsidRPr="001C0CC4" w:rsidRDefault="002C2B4C" w:rsidP="002C2B4C">
            <w:pPr>
              <w:pStyle w:val="TAL"/>
            </w:pPr>
            <w:r w:rsidRPr="001C0CC4">
              <w:t>E-UTRA Band 4, 5, 12, 13, 14, 17, 24, 26, 27, 28, 29, 30, 41, 42, 53, 66, 70, 71, 85</w:t>
            </w:r>
          </w:p>
        </w:tc>
        <w:tc>
          <w:tcPr>
            <w:tcW w:w="810" w:type="dxa"/>
          </w:tcPr>
          <w:p w14:paraId="5287E04D" w14:textId="7E0DD2E1" w:rsidR="002C2B4C" w:rsidRPr="001C0CC4" w:rsidRDefault="002C2B4C" w:rsidP="002C2B4C">
            <w:pPr>
              <w:pStyle w:val="TAC"/>
            </w:pPr>
            <w:r w:rsidRPr="001C0CC4">
              <w:t>F</w:t>
            </w:r>
            <w:r w:rsidRPr="001C0CC4">
              <w:rPr>
                <w:vertAlign w:val="subscript"/>
              </w:rPr>
              <w:t>DL_low</w:t>
            </w:r>
          </w:p>
        </w:tc>
        <w:tc>
          <w:tcPr>
            <w:tcW w:w="540" w:type="dxa"/>
          </w:tcPr>
          <w:p w14:paraId="41B4DA84" w14:textId="77777777" w:rsidR="002C2B4C" w:rsidRPr="001C0CC4" w:rsidRDefault="002C2B4C" w:rsidP="002C2B4C">
            <w:pPr>
              <w:pStyle w:val="TAC"/>
            </w:pPr>
            <w:r w:rsidRPr="001C0CC4">
              <w:t>-</w:t>
            </w:r>
          </w:p>
        </w:tc>
        <w:tc>
          <w:tcPr>
            <w:tcW w:w="889" w:type="dxa"/>
          </w:tcPr>
          <w:p w14:paraId="522FCD0C"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EDA3010" w14:textId="77777777" w:rsidR="002C2B4C" w:rsidRPr="001C0CC4" w:rsidRDefault="002C2B4C" w:rsidP="002C2B4C">
            <w:pPr>
              <w:pStyle w:val="TAC"/>
            </w:pPr>
            <w:r w:rsidRPr="001C0CC4">
              <w:t>-50</w:t>
            </w:r>
          </w:p>
        </w:tc>
        <w:tc>
          <w:tcPr>
            <w:tcW w:w="850" w:type="dxa"/>
            <w:noWrap/>
          </w:tcPr>
          <w:p w14:paraId="63727C19" w14:textId="77777777" w:rsidR="002C2B4C" w:rsidRPr="001C0CC4" w:rsidRDefault="002C2B4C" w:rsidP="002C2B4C">
            <w:pPr>
              <w:pStyle w:val="TAC"/>
            </w:pPr>
            <w:r w:rsidRPr="001C0CC4">
              <w:t>1</w:t>
            </w:r>
          </w:p>
        </w:tc>
        <w:tc>
          <w:tcPr>
            <w:tcW w:w="928" w:type="dxa"/>
            <w:noWrap/>
          </w:tcPr>
          <w:p w14:paraId="3A0FC451" w14:textId="77777777" w:rsidR="002C2B4C" w:rsidRPr="001C0CC4" w:rsidRDefault="002C2B4C" w:rsidP="002C2B4C">
            <w:pPr>
              <w:pStyle w:val="TAC"/>
            </w:pPr>
          </w:p>
        </w:tc>
      </w:tr>
      <w:tr w:rsidR="002C2B4C"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2C2B4C" w:rsidRPr="001C0CC4" w:rsidRDefault="002C2B4C" w:rsidP="002C2B4C">
            <w:pPr>
              <w:pStyle w:val="TAC"/>
            </w:pPr>
          </w:p>
        </w:tc>
        <w:tc>
          <w:tcPr>
            <w:tcW w:w="2831" w:type="dxa"/>
          </w:tcPr>
          <w:p w14:paraId="15BF192C" w14:textId="7324765C" w:rsidR="002C2B4C" w:rsidRPr="001C0CC4" w:rsidRDefault="002C2B4C" w:rsidP="002C2B4C">
            <w:pPr>
              <w:pStyle w:val="TAL"/>
            </w:pPr>
            <w:r w:rsidRPr="001C0CC4">
              <w:t>E-UTRA Band 2</w:t>
            </w:r>
          </w:p>
        </w:tc>
        <w:tc>
          <w:tcPr>
            <w:tcW w:w="810" w:type="dxa"/>
          </w:tcPr>
          <w:p w14:paraId="5F3566FA" w14:textId="735FF49A" w:rsidR="002C2B4C" w:rsidRPr="001C0CC4" w:rsidRDefault="002C2B4C" w:rsidP="002C2B4C">
            <w:pPr>
              <w:pStyle w:val="TAC"/>
            </w:pPr>
            <w:r w:rsidRPr="001C0CC4">
              <w:t>F</w:t>
            </w:r>
            <w:r w:rsidRPr="001C0CC4">
              <w:rPr>
                <w:vertAlign w:val="subscript"/>
              </w:rPr>
              <w:t>DL_low</w:t>
            </w:r>
          </w:p>
        </w:tc>
        <w:tc>
          <w:tcPr>
            <w:tcW w:w="540" w:type="dxa"/>
          </w:tcPr>
          <w:p w14:paraId="1EBC754A" w14:textId="77777777" w:rsidR="002C2B4C" w:rsidRPr="001C0CC4" w:rsidRDefault="002C2B4C" w:rsidP="002C2B4C">
            <w:pPr>
              <w:pStyle w:val="TAC"/>
            </w:pPr>
            <w:r w:rsidRPr="001C0CC4">
              <w:t>-</w:t>
            </w:r>
          </w:p>
        </w:tc>
        <w:tc>
          <w:tcPr>
            <w:tcW w:w="889" w:type="dxa"/>
          </w:tcPr>
          <w:p w14:paraId="3EEC6403"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0DC58F8D" w14:textId="77777777" w:rsidR="002C2B4C" w:rsidRPr="001C0CC4" w:rsidRDefault="002C2B4C" w:rsidP="002C2B4C">
            <w:pPr>
              <w:pStyle w:val="TAC"/>
            </w:pPr>
            <w:r w:rsidRPr="001C0CC4">
              <w:t>-50</w:t>
            </w:r>
          </w:p>
        </w:tc>
        <w:tc>
          <w:tcPr>
            <w:tcW w:w="850" w:type="dxa"/>
            <w:noWrap/>
          </w:tcPr>
          <w:p w14:paraId="6F20BA22" w14:textId="77777777" w:rsidR="002C2B4C" w:rsidRPr="001C0CC4" w:rsidRDefault="002C2B4C" w:rsidP="002C2B4C">
            <w:pPr>
              <w:pStyle w:val="TAC"/>
            </w:pPr>
            <w:r w:rsidRPr="001C0CC4">
              <w:t>1</w:t>
            </w:r>
          </w:p>
        </w:tc>
        <w:tc>
          <w:tcPr>
            <w:tcW w:w="928" w:type="dxa"/>
            <w:noWrap/>
          </w:tcPr>
          <w:p w14:paraId="5591A71B" w14:textId="77777777" w:rsidR="002C2B4C" w:rsidRPr="001C0CC4" w:rsidRDefault="002C2B4C" w:rsidP="002C2B4C">
            <w:pPr>
              <w:pStyle w:val="TAC"/>
            </w:pPr>
            <w:r w:rsidRPr="001C0CC4">
              <w:t>15</w:t>
            </w:r>
          </w:p>
        </w:tc>
      </w:tr>
      <w:tr w:rsidR="002C2B4C"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2C2B4C" w:rsidRPr="001C0CC4" w:rsidRDefault="002C2B4C" w:rsidP="002C2B4C">
            <w:pPr>
              <w:pStyle w:val="TAC"/>
            </w:pPr>
          </w:p>
        </w:tc>
        <w:tc>
          <w:tcPr>
            <w:tcW w:w="2831" w:type="dxa"/>
          </w:tcPr>
          <w:p w14:paraId="60DE80EF" w14:textId="496C02C5" w:rsidR="002C2B4C" w:rsidRPr="001C0CC4" w:rsidRDefault="002C2B4C" w:rsidP="002C2B4C">
            <w:pPr>
              <w:pStyle w:val="TAL"/>
            </w:pPr>
            <w:r w:rsidRPr="001C0CC4">
              <w:t>E-UTRA Band 25</w:t>
            </w:r>
          </w:p>
        </w:tc>
        <w:tc>
          <w:tcPr>
            <w:tcW w:w="810" w:type="dxa"/>
          </w:tcPr>
          <w:p w14:paraId="53054BDB" w14:textId="4337A351" w:rsidR="002C2B4C" w:rsidRPr="001C0CC4" w:rsidRDefault="002C2B4C" w:rsidP="002C2B4C">
            <w:pPr>
              <w:pStyle w:val="TAC"/>
            </w:pPr>
            <w:r w:rsidRPr="001C0CC4">
              <w:t>F</w:t>
            </w:r>
            <w:r w:rsidRPr="001C0CC4">
              <w:rPr>
                <w:vertAlign w:val="subscript"/>
              </w:rPr>
              <w:t>DL_low</w:t>
            </w:r>
          </w:p>
        </w:tc>
        <w:tc>
          <w:tcPr>
            <w:tcW w:w="540" w:type="dxa"/>
          </w:tcPr>
          <w:p w14:paraId="0D3BF424" w14:textId="77777777" w:rsidR="002C2B4C" w:rsidRPr="001C0CC4" w:rsidRDefault="002C2B4C" w:rsidP="002C2B4C">
            <w:pPr>
              <w:pStyle w:val="TAC"/>
            </w:pPr>
            <w:r w:rsidRPr="001C0CC4">
              <w:t>-</w:t>
            </w:r>
          </w:p>
        </w:tc>
        <w:tc>
          <w:tcPr>
            <w:tcW w:w="889" w:type="dxa"/>
          </w:tcPr>
          <w:p w14:paraId="5011CBEA"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55C8AABF" w14:textId="77777777" w:rsidR="002C2B4C" w:rsidRPr="001C0CC4" w:rsidRDefault="002C2B4C" w:rsidP="002C2B4C">
            <w:pPr>
              <w:pStyle w:val="TAC"/>
            </w:pPr>
            <w:r w:rsidRPr="001C0CC4">
              <w:t>-50</w:t>
            </w:r>
          </w:p>
        </w:tc>
        <w:tc>
          <w:tcPr>
            <w:tcW w:w="850" w:type="dxa"/>
            <w:noWrap/>
          </w:tcPr>
          <w:p w14:paraId="0E4B39F5" w14:textId="77777777" w:rsidR="002C2B4C" w:rsidRPr="001C0CC4" w:rsidRDefault="002C2B4C" w:rsidP="002C2B4C">
            <w:pPr>
              <w:pStyle w:val="TAC"/>
            </w:pPr>
            <w:r w:rsidRPr="001C0CC4">
              <w:t>1</w:t>
            </w:r>
          </w:p>
        </w:tc>
        <w:tc>
          <w:tcPr>
            <w:tcW w:w="928" w:type="dxa"/>
            <w:noWrap/>
          </w:tcPr>
          <w:p w14:paraId="76FB13F0" w14:textId="77777777" w:rsidR="002C2B4C" w:rsidRPr="001C0CC4" w:rsidRDefault="002C2B4C" w:rsidP="002C2B4C">
            <w:pPr>
              <w:pStyle w:val="TAC"/>
            </w:pPr>
            <w:r w:rsidRPr="001C0CC4">
              <w:t>15</w:t>
            </w:r>
          </w:p>
        </w:tc>
      </w:tr>
      <w:tr w:rsidR="002C2B4C"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2C2B4C" w:rsidRPr="001C0CC4" w:rsidRDefault="002C2B4C" w:rsidP="002C2B4C">
            <w:pPr>
              <w:pStyle w:val="TAC"/>
            </w:pPr>
          </w:p>
        </w:tc>
        <w:tc>
          <w:tcPr>
            <w:tcW w:w="2831" w:type="dxa"/>
          </w:tcPr>
          <w:p w14:paraId="253018F7" w14:textId="77777777" w:rsidR="002C2B4C" w:rsidRPr="002650CF" w:rsidRDefault="002C2B4C" w:rsidP="002C2B4C">
            <w:pPr>
              <w:pStyle w:val="TAL"/>
              <w:rPr>
                <w:lang w:val="sv-FI"/>
              </w:rPr>
            </w:pPr>
            <w:r w:rsidRPr="002650CF">
              <w:rPr>
                <w:lang w:val="sv-FI"/>
              </w:rPr>
              <w:t xml:space="preserve">E-UTRA Band 43, </w:t>
            </w:r>
            <w:r>
              <w:rPr>
                <w:lang w:val="sv-FI"/>
              </w:rPr>
              <w:t>48</w:t>
            </w:r>
          </w:p>
          <w:p w14:paraId="1425B1C8" w14:textId="413A7294" w:rsidR="002C2B4C" w:rsidRPr="002650CF" w:rsidRDefault="002C2B4C" w:rsidP="002C2B4C">
            <w:pPr>
              <w:pStyle w:val="TAL"/>
              <w:rPr>
                <w:lang w:val="sv-FI"/>
              </w:rPr>
            </w:pPr>
            <w:r w:rsidRPr="002650CF">
              <w:rPr>
                <w:lang w:val="sv-FI"/>
              </w:rPr>
              <w:t>NR Band n77</w:t>
            </w:r>
          </w:p>
        </w:tc>
        <w:tc>
          <w:tcPr>
            <w:tcW w:w="810" w:type="dxa"/>
          </w:tcPr>
          <w:p w14:paraId="0521F04B" w14:textId="48813F81" w:rsidR="002C2B4C" w:rsidRPr="001C0CC4" w:rsidRDefault="002C2B4C" w:rsidP="002C2B4C">
            <w:pPr>
              <w:pStyle w:val="TAC"/>
            </w:pPr>
            <w:r w:rsidRPr="001C0CC4">
              <w:t>F</w:t>
            </w:r>
            <w:r w:rsidRPr="001C0CC4">
              <w:rPr>
                <w:vertAlign w:val="subscript"/>
              </w:rPr>
              <w:t>DL_low</w:t>
            </w:r>
          </w:p>
        </w:tc>
        <w:tc>
          <w:tcPr>
            <w:tcW w:w="540" w:type="dxa"/>
          </w:tcPr>
          <w:p w14:paraId="020C2E4A" w14:textId="77777777" w:rsidR="002C2B4C" w:rsidRPr="001C0CC4" w:rsidRDefault="002C2B4C" w:rsidP="002C2B4C">
            <w:pPr>
              <w:pStyle w:val="TAC"/>
            </w:pPr>
            <w:r w:rsidRPr="001C0CC4">
              <w:t>-</w:t>
            </w:r>
          </w:p>
        </w:tc>
        <w:tc>
          <w:tcPr>
            <w:tcW w:w="889" w:type="dxa"/>
          </w:tcPr>
          <w:p w14:paraId="28587379" w14:textId="77777777" w:rsidR="002C2B4C" w:rsidRPr="001C0CC4" w:rsidRDefault="002C2B4C" w:rsidP="002C2B4C">
            <w:pPr>
              <w:pStyle w:val="TAC"/>
              <w:rPr>
                <w:rStyle w:val="TALCar"/>
              </w:rPr>
            </w:pPr>
            <w:r w:rsidRPr="001C0CC4">
              <w:t>F</w:t>
            </w:r>
            <w:r w:rsidRPr="001C0CC4">
              <w:rPr>
                <w:vertAlign w:val="subscript"/>
              </w:rPr>
              <w:t>DL_high</w:t>
            </w:r>
          </w:p>
        </w:tc>
        <w:tc>
          <w:tcPr>
            <w:tcW w:w="1133" w:type="dxa"/>
          </w:tcPr>
          <w:p w14:paraId="6452B157" w14:textId="77777777" w:rsidR="002C2B4C" w:rsidRPr="001C0CC4" w:rsidRDefault="002C2B4C" w:rsidP="002C2B4C">
            <w:pPr>
              <w:pStyle w:val="TAC"/>
            </w:pPr>
            <w:r w:rsidRPr="001C0CC4">
              <w:t>-50</w:t>
            </w:r>
          </w:p>
        </w:tc>
        <w:tc>
          <w:tcPr>
            <w:tcW w:w="850" w:type="dxa"/>
            <w:noWrap/>
          </w:tcPr>
          <w:p w14:paraId="536A32EB" w14:textId="77777777" w:rsidR="002C2B4C" w:rsidRPr="001C0CC4" w:rsidRDefault="002C2B4C" w:rsidP="002C2B4C">
            <w:pPr>
              <w:pStyle w:val="TAC"/>
            </w:pPr>
            <w:r w:rsidRPr="001C0CC4">
              <w:t>1</w:t>
            </w:r>
          </w:p>
        </w:tc>
        <w:tc>
          <w:tcPr>
            <w:tcW w:w="928" w:type="dxa"/>
            <w:noWrap/>
          </w:tcPr>
          <w:p w14:paraId="2C3032D2" w14:textId="77777777" w:rsidR="002C2B4C" w:rsidRPr="001C0CC4" w:rsidRDefault="002C2B4C" w:rsidP="002C2B4C">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27CED02C" w14:textId="166C88ED" w:rsidR="0060682D" w:rsidRPr="001A5E6F" w:rsidRDefault="0060682D" w:rsidP="0060682D">
            <w:pPr>
              <w:pStyle w:val="TAL"/>
              <w:keepNext w:val="0"/>
              <w:rPr>
                <w:lang w:val="sv-FI"/>
              </w:rPr>
            </w:pPr>
            <w:r w:rsidRPr="001A5E6F">
              <w:rPr>
                <w:lang w:val="sv-FI"/>
              </w:rPr>
              <w:t>E-UTRA Band 1, 4,  22, 32, 42, 43, 50, 51, 65, 66, 74, 75, 76,</w:t>
            </w:r>
          </w:p>
          <w:p w14:paraId="07F3F92D" w14:textId="4414E7D3" w:rsidR="00E76E41" w:rsidRPr="001A5E6F" w:rsidRDefault="0060682D" w:rsidP="0060682D">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3120BA4D" w14:textId="77777777" w:rsidR="0060682D" w:rsidRPr="001A5E6F" w:rsidRDefault="0060682D" w:rsidP="0060682D">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r>
              <w:rPr>
                <w:lang w:val="sv-FI"/>
              </w:rPr>
              <w:t xml:space="preserve"> 73</w:t>
            </w:r>
          </w:p>
          <w:p w14:paraId="13B39844" w14:textId="4F97E301" w:rsidR="00E76E41" w:rsidRPr="001A5E6F" w:rsidRDefault="0060682D" w:rsidP="0060682D">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311AA2CA" w:rsidR="00AF5213" w:rsidRPr="001C0CC4" w:rsidRDefault="0060682D" w:rsidP="00AF5213">
            <w:pPr>
              <w:pStyle w:val="TAL"/>
            </w:pPr>
            <w:r w:rsidRPr="001C0CC4">
              <w:t xml:space="preserve">E-UTRA Band 1, 3, 5, 7, 8, </w:t>
            </w:r>
            <w:r>
              <w:t>1</w:t>
            </w:r>
            <w:r w:rsidRPr="001C0CC4">
              <w:t>1, 18, 19, 20, 21, 26, 28,</w:t>
            </w:r>
            <w:r>
              <w:t xml:space="preserve"> 32,</w:t>
            </w:r>
            <w:r w:rsidRPr="001C0CC4">
              <w:t xml:space="preserve"> 34, 39, 40, 41, 65</w:t>
            </w:r>
            <w:r>
              <w:t>, 75, 76</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1F5897" w:rsidRPr="001C0CC4" w14:paraId="2ED04E51" w14:textId="77777777" w:rsidTr="00124F52">
        <w:trPr>
          <w:trHeight w:val="225"/>
          <w:jc w:val="center"/>
        </w:trPr>
        <w:tc>
          <w:tcPr>
            <w:tcW w:w="959" w:type="dxa"/>
            <w:tcBorders>
              <w:bottom w:val="nil"/>
            </w:tcBorders>
            <w:shd w:val="clear" w:color="auto" w:fill="auto"/>
          </w:tcPr>
          <w:p w14:paraId="6764C391" w14:textId="77777777" w:rsidR="001F5897" w:rsidRPr="001C0CC4" w:rsidRDefault="001F5897" w:rsidP="001F5897">
            <w:pPr>
              <w:pStyle w:val="TAC"/>
            </w:pPr>
            <w:r w:rsidRPr="001C0CC4">
              <w:t>n79</w:t>
            </w:r>
          </w:p>
        </w:tc>
        <w:tc>
          <w:tcPr>
            <w:tcW w:w="2831" w:type="dxa"/>
          </w:tcPr>
          <w:p w14:paraId="1FAF733C" w14:textId="468E9DE7" w:rsidR="001F5897" w:rsidRPr="001C0CC4" w:rsidRDefault="001F5897" w:rsidP="001F5897">
            <w:pPr>
              <w:pStyle w:val="TAL"/>
            </w:pPr>
            <w:r w:rsidRPr="001C0CC4">
              <w:t>E-UTRA Band 1, 3, 5,</w:t>
            </w:r>
            <w:r>
              <w:t xml:space="preserve"> 7,</w:t>
            </w:r>
            <w:r w:rsidRPr="001C0CC4">
              <w:t xml:space="preserve"> 8, 11, 18, 19, 21, 28, 34, 39, 40, 41, 42, 65</w:t>
            </w:r>
            <w:r>
              <w:t>, 74</w:t>
            </w:r>
          </w:p>
        </w:tc>
        <w:tc>
          <w:tcPr>
            <w:tcW w:w="810" w:type="dxa"/>
          </w:tcPr>
          <w:p w14:paraId="28E48B4E" w14:textId="3516DE10" w:rsidR="001F5897" w:rsidRPr="001C0CC4" w:rsidRDefault="001F5897" w:rsidP="001F5897">
            <w:pPr>
              <w:pStyle w:val="TAC"/>
            </w:pPr>
            <w:r w:rsidRPr="001C0CC4">
              <w:t>F</w:t>
            </w:r>
            <w:r w:rsidRPr="001C0CC4">
              <w:rPr>
                <w:vertAlign w:val="subscript"/>
              </w:rPr>
              <w:t>DL_low</w:t>
            </w:r>
          </w:p>
        </w:tc>
        <w:tc>
          <w:tcPr>
            <w:tcW w:w="540" w:type="dxa"/>
          </w:tcPr>
          <w:p w14:paraId="62C10640" w14:textId="77777777" w:rsidR="001F5897" w:rsidRPr="001C0CC4" w:rsidRDefault="001F5897" w:rsidP="001F5897">
            <w:pPr>
              <w:pStyle w:val="TAC"/>
            </w:pPr>
            <w:r w:rsidRPr="001C0CC4">
              <w:t>-</w:t>
            </w:r>
          </w:p>
        </w:tc>
        <w:tc>
          <w:tcPr>
            <w:tcW w:w="889" w:type="dxa"/>
          </w:tcPr>
          <w:p w14:paraId="2219BA11" w14:textId="77777777" w:rsidR="001F5897" w:rsidRPr="001C0CC4" w:rsidRDefault="001F5897" w:rsidP="001F5897">
            <w:pPr>
              <w:pStyle w:val="TAC"/>
            </w:pPr>
            <w:r w:rsidRPr="001C0CC4">
              <w:t>F</w:t>
            </w:r>
            <w:r w:rsidRPr="001C0CC4">
              <w:rPr>
                <w:vertAlign w:val="subscript"/>
              </w:rPr>
              <w:t>DL_high</w:t>
            </w:r>
          </w:p>
        </w:tc>
        <w:tc>
          <w:tcPr>
            <w:tcW w:w="1133" w:type="dxa"/>
          </w:tcPr>
          <w:p w14:paraId="5003D878" w14:textId="77777777" w:rsidR="001F5897" w:rsidRPr="001C0CC4" w:rsidRDefault="001F5897" w:rsidP="001F5897">
            <w:pPr>
              <w:pStyle w:val="TAC"/>
            </w:pPr>
            <w:r w:rsidRPr="001C0CC4">
              <w:t>-50</w:t>
            </w:r>
          </w:p>
        </w:tc>
        <w:tc>
          <w:tcPr>
            <w:tcW w:w="850" w:type="dxa"/>
            <w:noWrap/>
          </w:tcPr>
          <w:p w14:paraId="3E945992" w14:textId="77777777" w:rsidR="001F5897" w:rsidRPr="001C0CC4" w:rsidRDefault="001F5897" w:rsidP="001F5897">
            <w:pPr>
              <w:pStyle w:val="TAC"/>
            </w:pPr>
            <w:r w:rsidRPr="001C0CC4">
              <w:t>1</w:t>
            </w:r>
          </w:p>
        </w:tc>
        <w:tc>
          <w:tcPr>
            <w:tcW w:w="928" w:type="dxa"/>
            <w:noWrap/>
          </w:tcPr>
          <w:p w14:paraId="5C3D180B" w14:textId="77777777" w:rsidR="001F5897" w:rsidRPr="001C0CC4" w:rsidRDefault="001F5897" w:rsidP="001F5897">
            <w:pPr>
              <w:pStyle w:val="TAC"/>
            </w:pPr>
          </w:p>
        </w:tc>
      </w:tr>
      <w:tr w:rsidR="001F5897"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1F5897" w:rsidRPr="001C0CC4" w:rsidRDefault="001F5897" w:rsidP="001F5897">
            <w:pPr>
              <w:pStyle w:val="TAC"/>
            </w:pPr>
          </w:p>
        </w:tc>
        <w:tc>
          <w:tcPr>
            <w:tcW w:w="2831" w:type="dxa"/>
          </w:tcPr>
          <w:p w14:paraId="61B77918" w14:textId="77777777" w:rsidR="001F5897" w:rsidRPr="001C0CC4" w:rsidRDefault="001F5897" w:rsidP="001F5897">
            <w:pPr>
              <w:pStyle w:val="TAL"/>
            </w:pPr>
            <w:r w:rsidRPr="001C0CC4">
              <w:t>Frequency range</w:t>
            </w:r>
          </w:p>
        </w:tc>
        <w:tc>
          <w:tcPr>
            <w:tcW w:w="810" w:type="dxa"/>
          </w:tcPr>
          <w:p w14:paraId="56AD7F9C" w14:textId="77777777" w:rsidR="001F5897" w:rsidRPr="001C0CC4" w:rsidRDefault="001F5897" w:rsidP="001F5897">
            <w:pPr>
              <w:pStyle w:val="TAC"/>
            </w:pPr>
            <w:r w:rsidRPr="001C0CC4">
              <w:t>1884.5</w:t>
            </w:r>
          </w:p>
        </w:tc>
        <w:tc>
          <w:tcPr>
            <w:tcW w:w="540" w:type="dxa"/>
          </w:tcPr>
          <w:p w14:paraId="5905611B" w14:textId="77777777" w:rsidR="001F5897" w:rsidRPr="001C0CC4" w:rsidRDefault="001F5897" w:rsidP="001F5897">
            <w:pPr>
              <w:pStyle w:val="TAC"/>
            </w:pPr>
            <w:r w:rsidRPr="001C0CC4">
              <w:t>-</w:t>
            </w:r>
          </w:p>
        </w:tc>
        <w:tc>
          <w:tcPr>
            <w:tcW w:w="889" w:type="dxa"/>
          </w:tcPr>
          <w:p w14:paraId="3E6B360E" w14:textId="77777777" w:rsidR="001F5897" w:rsidRPr="001C0CC4" w:rsidRDefault="001F5897" w:rsidP="001F5897">
            <w:pPr>
              <w:pStyle w:val="TAC"/>
            </w:pPr>
            <w:r w:rsidRPr="001C0CC4">
              <w:t>1915.7</w:t>
            </w:r>
          </w:p>
        </w:tc>
        <w:tc>
          <w:tcPr>
            <w:tcW w:w="1133" w:type="dxa"/>
          </w:tcPr>
          <w:p w14:paraId="32058A7B" w14:textId="77777777" w:rsidR="001F5897" w:rsidRPr="001C0CC4" w:rsidRDefault="001F5897" w:rsidP="001F5897">
            <w:pPr>
              <w:pStyle w:val="TAC"/>
            </w:pPr>
            <w:r w:rsidRPr="001C0CC4">
              <w:t>-41</w:t>
            </w:r>
          </w:p>
        </w:tc>
        <w:tc>
          <w:tcPr>
            <w:tcW w:w="850" w:type="dxa"/>
            <w:noWrap/>
          </w:tcPr>
          <w:p w14:paraId="199E70E5" w14:textId="77777777" w:rsidR="001F5897" w:rsidRPr="001C0CC4" w:rsidRDefault="001F5897" w:rsidP="001F5897">
            <w:pPr>
              <w:pStyle w:val="TAC"/>
            </w:pPr>
            <w:r w:rsidRPr="001C0CC4">
              <w:t>0.3</w:t>
            </w:r>
          </w:p>
        </w:tc>
        <w:tc>
          <w:tcPr>
            <w:tcW w:w="928" w:type="dxa"/>
            <w:noWrap/>
          </w:tcPr>
          <w:p w14:paraId="6E5DBD5B" w14:textId="77777777" w:rsidR="001F5897" w:rsidRPr="001C0CC4" w:rsidRDefault="001F5897" w:rsidP="001F5897">
            <w:pPr>
              <w:pStyle w:val="TAC"/>
            </w:pPr>
            <w:r w:rsidRPr="001C0CC4">
              <w:t>8</w:t>
            </w:r>
          </w:p>
        </w:tc>
      </w:tr>
      <w:tr w:rsidR="001F5897" w:rsidRPr="001C0CC4" w14:paraId="292762D2" w14:textId="77777777" w:rsidTr="00124F52">
        <w:trPr>
          <w:trHeight w:val="225"/>
          <w:jc w:val="center"/>
        </w:trPr>
        <w:tc>
          <w:tcPr>
            <w:tcW w:w="959" w:type="dxa"/>
            <w:tcBorders>
              <w:bottom w:val="nil"/>
            </w:tcBorders>
            <w:shd w:val="clear" w:color="auto" w:fill="auto"/>
          </w:tcPr>
          <w:p w14:paraId="4646A19A" w14:textId="77777777" w:rsidR="001F5897" w:rsidRPr="001C0CC4" w:rsidRDefault="001F5897" w:rsidP="001F5897">
            <w:pPr>
              <w:pStyle w:val="TAC"/>
            </w:pPr>
            <w:r>
              <w:rPr>
                <w:rFonts w:hint="eastAsia"/>
                <w:lang w:eastAsia="zh-CN"/>
              </w:rPr>
              <w:t>n95</w:t>
            </w:r>
          </w:p>
        </w:tc>
        <w:tc>
          <w:tcPr>
            <w:tcW w:w="2831" w:type="dxa"/>
          </w:tcPr>
          <w:p w14:paraId="1EB27234" w14:textId="77777777" w:rsidR="001F5897" w:rsidRPr="00696C2A" w:rsidRDefault="001F5897" w:rsidP="001F5897">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1F5897" w:rsidRPr="00E22A58" w:rsidRDefault="001F5897" w:rsidP="001F5897">
            <w:pPr>
              <w:pStyle w:val="TAL"/>
              <w:rPr>
                <w:lang w:val="sv-FI"/>
              </w:rPr>
            </w:pPr>
            <w:r w:rsidRPr="00696C2A">
              <w:rPr>
                <w:lang w:val="sv-FI"/>
              </w:rPr>
              <w:t>NR Band n78, n79</w:t>
            </w:r>
          </w:p>
        </w:tc>
        <w:tc>
          <w:tcPr>
            <w:tcW w:w="810" w:type="dxa"/>
          </w:tcPr>
          <w:p w14:paraId="66F2BCDD" w14:textId="77777777" w:rsidR="001F5897" w:rsidRPr="001C0CC4" w:rsidRDefault="001F5897" w:rsidP="001F5897">
            <w:pPr>
              <w:pStyle w:val="TAC"/>
            </w:pPr>
            <w:r w:rsidRPr="00414DAE">
              <w:t>F</w:t>
            </w:r>
            <w:r w:rsidRPr="00414DAE">
              <w:rPr>
                <w:vertAlign w:val="subscript"/>
              </w:rPr>
              <w:t>DL_low</w:t>
            </w:r>
          </w:p>
        </w:tc>
        <w:tc>
          <w:tcPr>
            <w:tcW w:w="540" w:type="dxa"/>
          </w:tcPr>
          <w:p w14:paraId="09445D9A" w14:textId="77777777" w:rsidR="001F5897" w:rsidRPr="001C0CC4" w:rsidRDefault="001F5897" w:rsidP="001F5897">
            <w:pPr>
              <w:pStyle w:val="TAC"/>
            </w:pPr>
            <w:r w:rsidRPr="00414DAE">
              <w:t>-</w:t>
            </w:r>
          </w:p>
        </w:tc>
        <w:tc>
          <w:tcPr>
            <w:tcW w:w="889" w:type="dxa"/>
          </w:tcPr>
          <w:p w14:paraId="1EC7A554" w14:textId="77777777" w:rsidR="001F5897" w:rsidRPr="001C0CC4" w:rsidRDefault="001F5897" w:rsidP="001F5897">
            <w:pPr>
              <w:pStyle w:val="TAC"/>
            </w:pPr>
            <w:r w:rsidRPr="00414DAE">
              <w:rPr>
                <w:rStyle w:val="TALCar"/>
              </w:rPr>
              <w:t>F</w:t>
            </w:r>
            <w:r w:rsidRPr="00414DAE">
              <w:rPr>
                <w:rStyle w:val="TALCar"/>
                <w:vertAlign w:val="subscript"/>
              </w:rPr>
              <w:t>DL_high</w:t>
            </w:r>
          </w:p>
        </w:tc>
        <w:tc>
          <w:tcPr>
            <w:tcW w:w="1133" w:type="dxa"/>
          </w:tcPr>
          <w:p w14:paraId="6C1E4CD2" w14:textId="77777777" w:rsidR="001F5897" w:rsidRPr="001C0CC4" w:rsidRDefault="001F5897" w:rsidP="001F5897">
            <w:pPr>
              <w:pStyle w:val="TAC"/>
            </w:pPr>
            <w:r w:rsidRPr="00414DAE">
              <w:t>-50</w:t>
            </w:r>
          </w:p>
        </w:tc>
        <w:tc>
          <w:tcPr>
            <w:tcW w:w="850" w:type="dxa"/>
            <w:noWrap/>
          </w:tcPr>
          <w:p w14:paraId="6176152A" w14:textId="77777777" w:rsidR="001F5897" w:rsidRPr="001C0CC4" w:rsidRDefault="001F5897" w:rsidP="001F5897">
            <w:pPr>
              <w:pStyle w:val="TAC"/>
            </w:pPr>
            <w:r w:rsidRPr="00414DAE">
              <w:t>1</w:t>
            </w:r>
          </w:p>
        </w:tc>
        <w:tc>
          <w:tcPr>
            <w:tcW w:w="928" w:type="dxa"/>
            <w:noWrap/>
          </w:tcPr>
          <w:p w14:paraId="0A16D649" w14:textId="77777777" w:rsidR="001F5897" w:rsidRPr="001C0CC4" w:rsidRDefault="001F5897" w:rsidP="001F5897">
            <w:pPr>
              <w:pStyle w:val="TAC"/>
            </w:pPr>
            <w:r w:rsidRPr="00414DAE">
              <w:t>5</w:t>
            </w:r>
          </w:p>
        </w:tc>
      </w:tr>
      <w:tr w:rsidR="001F5897"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1F5897" w:rsidRPr="001C0CC4" w:rsidRDefault="001F5897" w:rsidP="001F5897">
            <w:pPr>
              <w:pStyle w:val="TAC"/>
            </w:pPr>
          </w:p>
        </w:tc>
        <w:tc>
          <w:tcPr>
            <w:tcW w:w="2831" w:type="dxa"/>
          </w:tcPr>
          <w:p w14:paraId="0E614DE4" w14:textId="77777777" w:rsidR="001F5897" w:rsidRPr="001C0CC4" w:rsidRDefault="001F5897" w:rsidP="001F5897">
            <w:pPr>
              <w:pStyle w:val="TAL"/>
            </w:pPr>
            <w:r w:rsidRPr="00414DAE">
              <w:t>NR Band n77</w:t>
            </w:r>
          </w:p>
        </w:tc>
        <w:tc>
          <w:tcPr>
            <w:tcW w:w="810" w:type="dxa"/>
          </w:tcPr>
          <w:p w14:paraId="45F5CFD0" w14:textId="77777777" w:rsidR="001F5897" w:rsidRPr="001C0CC4" w:rsidRDefault="001F5897" w:rsidP="001F5897">
            <w:pPr>
              <w:pStyle w:val="TAC"/>
            </w:pPr>
            <w:r w:rsidRPr="00414DAE">
              <w:t>F</w:t>
            </w:r>
            <w:r w:rsidRPr="00414DAE">
              <w:rPr>
                <w:vertAlign w:val="subscript"/>
              </w:rPr>
              <w:t>DL_low</w:t>
            </w:r>
          </w:p>
        </w:tc>
        <w:tc>
          <w:tcPr>
            <w:tcW w:w="540" w:type="dxa"/>
          </w:tcPr>
          <w:p w14:paraId="023229F2" w14:textId="77777777" w:rsidR="001F5897" w:rsidRPr="001C0CC4" w:rsidRDefault="001F5897" w:rsidP="001F5897">
            <w:pPr>
              <w:pStyle w:val="TAC"/>
            </w:pPr>
            <w:r w:rsidRPr="00414DAE">
              <w:t>-</w:t>
            </w:r>
          </w:p>
        </w:tc>
        <w:tc>
          <w:tcPr>
            <w:tcW w:w="889" w:type="dxa"/>
          </w:tcPr>
          <w:p w14:paraId="597FD20C" w14:textId="77777777" w:rsidR="001F5897" w:rsidRPr="001C0CC4" w:rsidRDefault="001F5897" w:rsidP="001F5897">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1F5897" w:rsidRPr="001C0CC4" w:rsidRDefault="001F5897" w:rsidP="001F5897">
            <w:pPr>
              <w:pStyle w:val="TAC"/>
            </w:pPr>
            <w:r w:rsidRPr="00414DAE">
              <w:t>-50</w:t>
            </w:r>
          </w:p>
        </w:tc>
        <w:tc>
          <w:tcPr>
            <w:tcW w:w="850" w:type="dxa"/>
            <w:noWrap/>
          </w:tcPr>
          <w:p w14:paraId="71956D7A" w14:textId="77777777" w:rsidR="001F5897" w:rsidRPr="001C0CC4" w:rsidRDefault="001F5897" w:rsidP="001F5897">
            <w:pPr>
              <w:pStyle w:val="TAC"/>
            </w:pPr>
            <w:r w:rsidRPr="00414DAE">
              <w:t>1</w:t>
            </w:r>
          </w:p>
        </w:tc>
        <w:tc>
          <w:tcPr>
            <w:tcW w:w="928" w:type="dxa"/>
            <w:noWrap/>
          </w:tcPr>
          <w:p w14:paraId="0C95E5DF" w14:textId="77777777" w:rsidR="001F5897" w:rsidRPr="001C0CC4" w:rsidRDefault="001F5897" w:rsidP="001F5897">
            <w:pPr>
              <w:pStyle w:val="TAC"/>
            </w:pPr>
            <w:r w:rsidRPr="00414DAE">
              <w:t>2</w:t>
            </w:r>
          </w:p>
        </w:tc>
      </w:tr>
      <w:tr w:rsidR="001F5897" w:rsidRPr="001C0CC4" w14:paraId="023CF3A2" w14:textId="77777777" w:rsidTr="00124F52">
        <w:trPr>
          <w:trHeight w:val="225"/>
          <w:jc w:val="center"/>
        </w:trPr>
        <w:tc>
          <w:tcPr>
            <w:tcW w:w="959" w:type="dxa"/>
            <w:tcBorders>
              <w:top w:val="nil"/>
            </w:tcBorders>
            <w:shd w:val="clear" w:color="auto" w:fill="auto"/>
          </w:tcPr>
          <w:p w14:paraId="3BF36A9D" w14:textId="77777777" w:rsidR="001F5897" w:rsidRPr="001C0CC4" w:rsidRDefault="001F5897" w:rsidP="001F5897">
            <w:pPr>
              <w:pStyle w:val="TAC"/>
            </w:pPr>
          </w:p>
        </w:tc>
        <w:tc>
          <w:tcPr>
            <w:tcW w:w="2831" w:type="dxa"/>
          </w:tcPr>
          <w:p w14:paraId="044DE8DF" w14:textId="77777777" w:rsidR="001F5897" w:rsidRPr="001C0CC4" w:rsidRDefault="001F5897" w:rsidP="001F5897">
            <w:pPr>
              <w:pStyle w:val="TAL"/>
            </w:pPr>
            <w:r w:rsidRPr="00414DAE">
              <w:t>Frequency range</w:t>
            </w:r>
          </w:p>
        </w:tc>
        <w:tc>
          <w:tcPr>
            <w:tcW w:w="810" w:type="dxa"/>
          </w:tcPr>
          <w:p w14:paraId="3BEB72B4" w14:textId="77777777" w:rsidR="001F5897" w:rsidRPr="001C0CC4" w:rsidRDefault="001F5897" w:rsidP="001F5897">
            <w:pPr>
              <w:pStyle w:val="TAC"/>
            </w:pPr>
            <w:r w:rsidRPr="00414DAE">
              <w:t>1884.5</w:t>
            </w:r>
          </w:p>
        </w:tc>
        <w:tc>
          <w:tcPr>
            <w:tcW w:w="540" w:type="dxa"/>
          </w:tcPr>
          <w:p w14:paraId="529C2600" w14:textId="77777777" w:rsidR="001F5897" w:rsidRPr="001C0CC4" w:rsidRDefault="001F5897" w:rsidP="001F5897">
            <w:pPr>
              <w:pStyle w:val="TAC"/>
            </w:pPr>
            <w:r w:rsidRPr="00414DAE">
              <w:t>-</w:t>
            </w:r>
          </w:p>
        </w:tc>
        <w:tc>
          <w:tcPr>
            <w:tcW w:w="889" w:type="dxa"/>
          </w:tcPr>
          <w:p w14:paraId="4B6ABA32" w14:textId="77777777" w:rsidR="001F5897" w:rsidRPr="001C0CC4" w:rsidRDefault="001F5897" w:rsidP="001F5897">
            <w:pPr>
              <w:pStyle w:val="TAC"/>
            </w:pPr>
            <w:r w:rsidRPr="00414DAE">
              <w:t>1915.7</w:t>
            </w:r>
          </w:p>
        </w:tc>
        <w:tc>
          <w:tcPr>
            <w:tcW w:w="1133" w:type="dxa"/>
          </w:tcPr>
          <w:p w14:paraId="5875F517" w14:textId="77777777" w:rsidR="001F5897" w:rsidRPr="001C0CC4" w:rsidRDefault="001F5897" w:rsidP="001F5897">
            <w:pPr>
              <w:pStyle w:val="TAC"/>
            </w:pPr>
            <w:r w:rsidRPr="00414DAE">
              <w:t>-41</w:t>
            </w:r>
          </w:p>
        </w:tc>
        <w:tc>
          <w:tcPr>
            <w:tcW w:w="850" w:type="dxa"/>
            <w:noWrap/>
          </w:tcPr>
          <w:p w14:paraId="404866E5" w14:textId="77777777" w:rsidR="001F5897" w:rsidRPr="001C0CC4" w:rsidRDefault="001F5897" w:rsidP="001F5897">
            <w:pPr>
              <w:pStyle w:val="TAC"/>
            </w:pPr>
            <w:r w:rsidRPr="00414DAE">
              <w:t>0.3</w:t>
            </w:r>
          </w:p>
        </w:tc>
        <w:tc>
          <w:tcPr>
            <w:tcW w:w="928" w:type="dxa"/>
            <w:noWrap/>
          </w:tcPr>
          <w:p w14:paraId="34A03C7A" w14:textId="77777777" w:rsidR="001F5897" w:rsidRPr="001C0CC4" w:rsidRDefault="001F5897" w:rsidP="001F5897">
            <w:pPr>
              <w:pStyle w:val="TAC"/>
            </w:pPr>
            <w:r w:rsidRPr="00414DAE">
              <w:t>8</w:t>
            </w:r>
          </w:p>
        </w:tc>
      </w:tr>
      <w:tr w:rsidR="001F5897" w:rsidRPr="001C0CC4" w14:paraId="771157CF" w14:textId="77777777" w:rsidTr="00DC7196">
        <w:trPr>
          <w:trHeight w:val="225"/>
          <w:jc w:val="center"/>
        </w:trPr>
        <w:tc>
          <w:tcPr>
            <w:tcW w:w="8940" w:type="dxa"/>
            <w:gridSpan w:val="8"/>
            <w:vAlign w:val="center"/>
          </w:tcPr>
          <w:p w14:paraId="775B431F" w14:textId="77777777" w:rsidR="001F5897" w:rsidRPr="001C0CC4" w:rsidRDefault="001F5897" w:rsidP="001F5897">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1F5897" w:rsidRPr="001C0CC4" w:rsidRDefault="001F5897" w:rsidP="001F5897">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1F5897" w:rsidRPr="001C0CC4" w:rsidRDefault="001F5897" w:rsidP="001F5897">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1F5897" w:rsidRPr="001C0CC4" w:rsidRDefault="001F5897" w:rsidP="001F5897">
            <w:pPr>
              <w:pStyle w:val="TAN"/>
            </w:pPr>
            <w:r w:rsidRPr="001C0CC4">
              <w:t>NOTE 4:</w:t>
            </w:r>
            <w:r w:rsidRPr="001C0CC4">
              <w:tab/>
              <w:t>Void</w:t>
            </w:r>
          </w:p>
          <w:p w14:paraId="49691E75" w14:textId="77777777" w:rsidR="001F5897" w:rsidRPr="001C0CC4" w:rsidRDefault="001F5897" w:rsidP="001F5897">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1F5897" w:rsidRPr="001C0CC4" w:rsidRDefault="001F5897" w:rsidP="001F5897">
            <w:pPr>
              <w:pStyle w:val="TAN"/>
            </w:pPr>
            <w:r w:rsidRPr="001C0CC4">
              <w:t>NOTE 6:</w:t>
            </w:r>
            <w:r w:rsidRPr="001C0CC4">
              <w:tab/>
              <w:t>N/A</w:t>
            </w:r>
          </w:p>
          <w:p w14:paraId="1B5AC73E" w14:textId="77777777" w:rsidR="001F5897" w:rsidRPr="001C0CC4" w:rsidRDefault="001F5897" w:rsidP="001F5897">
            <w:pPr>
              <w:pStyle w:val="TAN"/>
            </w:pPr>
            <w:r w:rsidRPr="001C0CC4">
              <w:t>NOTE 7:</w:t>
            </w:r>
            <w:r w:rsidRPr="001C0CC4">
              <w:tab/>
              <w:t>Void</w:t>
            </w:r>
          </w:p>
          <w:p w14:paraId="049A58E3" w14:textId="77777777" w:rsidR="001F5897" w:rsidRPr="001C0CC4" w:rsidRDefault="001F5897" w:rsidP="001F5897">
            <w:pPr>
              <w:pStyle w:val="TAN"/>
            </w:pPr>
            <w:r w:rsidRPr="001C0CC4">
              <w:t>NOTE 8:</w:t>
            </w:r>
            <w:r w:rsidRPr="001C0CC4">
              <w:tab/>
              <w:t>Applicable when co-existence with PHS system operating in 1884.5 - 1915.7 MHz.</w:t>
            </w:r>
          </w:p>
          <w:p w14:paraId="3050BB42" w14:textId="77777777" w:rsidR="001F5897" w:rsidRPr="00101541" w:rsidRDefault="001F5897" w:rsidP="001F5897">
            <w:pPr>
              <w:pStyle w:val="TAN"/>
              <w:rPr>
                <w:lang w:val="fr-FR"/>
              </w:rPr>
            </w:pPr>
            <w:r w:rsidRPr="00101541">
              <w:rPr>
                <w:lang w:val="fr-FR"/>
              </w:rPr>
              <w:t>NOTE 9:</w:t>
            </w:r>
            <w:r w:rsidRPr="00101541">
              <w:rPr>
                <w:lang w:val="fr-FR"/>
              </w:rPr>
              <w:tab/>
              <w:t>Void</w:t>
            </w:r>
          </w:p>
          <w:p w14:paraId="242C8EB2" w14:textId="77777777" w:rsidR="001F5897" w:rsidRPr="00101541" w:rsidRDefault="001F5897" w:rsidP="001F5897">
            <w:pPr>
              <w:pStyle w:val="TAN"/>
              <w:rPr>
                <w:lang w:val="fr-FR"/>
              </w:rPr>
            </w:pPr>
            <w:r w:rsidRPr="00101541">
              <w:rPr>
                <w:lang w:val="fr-FR"/>
              </w:rPr>
              <w:t>NOTE 10:</w:t>
            </w:r>
            <w:r w:rsidRPr="00101541">
              <w:rPr>
                <w:lang w:val="fr-FR"/>
              </w:rPr>
              <w:tab/>
              <w:t>Void</w:t>
            </w:r>
          </w:p>
          <w:p w14:paraId="5C6B1396" w14:textId="77777777" w:rsidR="001F5897" w:rsidRPr="00101541" w:rsidRDefault="001F5897" w:rsidP="001F5897">
            <w:pPr>
              <w:pStyle w:val="TAN"/>
              <w:rPr>
                <w:lang w:val="fr-FR"/>
              </w:rPr>
            </w:pPr>
            <w:r w:rsidRPr="00101541">
              <w:rPr>
                <w:lang w:val="fr-FR"/>
              </w:rPr>
              <w:t>NOTE 11:</w:t>
            </w:r>
            <w:r w:rsidRPr="00101541">
              <w:rPr>
                <w:lang w:val="fr-FR"/>
              </w:rPr>
              <w:tab/>
              <w:t>Void</w:t>
            </w:r>
          </w:p>
          <w:p w14:paraId="12DB41EE" w14:textId="77777777" w:rsidR="001F5897" w:rsidRPr="001C0CC4" w:rsidRDefault="001F5897" w:rsidP="001F5897">
            <w:pPr>
              <w:pStyle w:val="TAN"/>
            </w:pPr>
            <w:r w:rsidRPr="001C0CC4">
              <w:t>NOTE 12:</w:t>
            </w:r>
            <w:r w:rsidRPr="001C0CC4">
              <w:tab/>
              <w:t>The emissions measurement shall be sufficiently power averaged to ensure a standard deviation &lt; 0.5 dB</w:t>
            </w:r>
          </w:p>
          <w:p w14:paraId="3C9969A5" w14:textId="395B9C4B" w:rsidR="001F5897" w:rsidRPr="001C0CC4" w:rsidRDefault="001F5897" w:rsidP="001F5897">
            <w:pPr>
              <w:pStyle w:val="TAN"/>
            </w:pPr>
            <w:r w:rsidRPr="001C0CC4">
              <w:t>NOTE 13:</w:t>
            </w:r>
            <w:r w:rsidRPr="001C0CC4">
              <w:tab/>
            </w:r>
            <w:r>
              <w:t>Void</w:t>
            </w:r>
          </w:p>
          <w:p w14:paraId="546349FD" w14:textId="77777777" w:rsidR="001F5897" w:rsidRPr="001C0CC4" w:rsidRDefault="001F5897" w:rsidP="001F5897">
            <w:pPr>
              <w:pStyle w:val="TAN"/>
            </w:pPr>
            <w:r w:rsidRPr="001C0CC4">
              <w:t>NOTE 14:</w:t>
            </w:r>
            <w:r w:rsidRPr="001C0CC4">
              <w:tab/>
              <w:t>Void</w:t>
            </w:r>
          </w:p>
          <w:p w14:paraId="001A5E1C" w14:textId="77777777" w:rsidR="001F5897" w:rsidRPr="001C0CC4" w:rsidRDefault="001F5897" w:rsidP="001F5897">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1F5897" w:rsidRPr="00101541" w:rsidRDefault="001F5897" w:rsidP="001F5897">
            <w:pPr>
              <w:pStyle w:val="TAN"/>
              <w:rPr>
                <w:lang w:val="fr-FR"/>
              </w:rPr>
            </w:pPr>
            <w:r w:rsidRPr="00101541">
              <w:rPr>
                <w:lang w:val="fr-FR"/>
              </w:rPr>
              <w:t>NOTE 16:</w:t>
            </w:r>
            <w:r w:rsidRPr="00101541">
              <w:rPr>
                <w:lang w:val="fr-FR"/>
              </w:rPr>
              <w:tab/>
              <w:t>Void</w:t>
            </w:r>
          </w:p>
          <w:p w14:paraId="1F891AAE" w14:textId="77777777" w:rsidR="001F5897" w:rsidRPr="00101541" w:rsidRDefault="001F5897" w:rsidP="001F5897">
            <w:pPr>
              <w:pStyle w:val="TAN"/>
              <w:rPr>
                <w:lang w:val="fr-FR"/>
              </w:rPr>
            </w:pPr>
            <w:r w:rsidRPr="00101541">
              <w:rPr>
                <w:lang w:val="fr-FR"/>
              </w:rPr>
              <w:t>NOTE 17:</w:t>
            </w:r>
            <w:r w:rsidRPr="00101541">
              <w:rPr>
                <w:lang w:val="fr-FR"/>
              </w:rPr>
              <w:tab/>
              <w:t>Void</w:t>
            </w:r>
          </w:p>
          <w:p w14:paraId="69D148C6" w14:textId="77777777" w:rsidR="001F5897" w:rsidRPr="00101541" w:rsidRDefault="001F5897" w:rsidP="001F5897">
            <w:pPr>
              <w:pStyle w:val="TAN"/>
              <w:rPr>
                <w:lang w:val="fr-FR"/>
              </w:rPr>
            </w:pPr>
            <w:r w:rsidRPr="00101541">
              <w:rPr>
                <w:lang w:val="fr-FR"/>
              </w:rPr>
              <w:t>NOTE 18:</w:t>
            </w:r>
            <w:r w:rsidRPr="00101541">
              <w:rPr>
                <w:lang w:val="fr-FR"/>
              </w:rPr>
              <w:tab/>
              <w:t>Void</w:t>
            </w:r>
          </w:p>
          <w:p w14:paraId="1CE1D5DC" w14:textId="77777777" w:rsidR="001F5897" w:rsidRPr="001C0CC4" w:rsidRDefault="001F5897" w:rsidP="001F5897">
            <w:pPr>
              <w:pStyle w:val="TAN"/>
            </w:pPr>
            <w:r w:rsidRPr="001C0CC4">
              <w:t>NOTE 19:</w:t>
            </w:r>
            <w:r w:rsidRPr="001C0CC4">
              <w:tab/>
              <w:t>Applicable when the assigned NR carrier is confined within 718 MHz and 748 MHz and when the channel bandwidth used is 5 or 10 MHz.</w:t>
            </w:r>
          </w:p>
          <w:p w14:paraId="1ED60B0D" w14:textId="77777777" w:rsidR="001F5897" w:rsidRPr="001C0CC4" w:rsidRDefault="001F5897" w:rsidP="001F5897">
            <w:pPr>
              <w:pStyle w:val="TAN"/>
            </w:pPr>
            <w:r w:rsidRPr="001C0CC4">
              <w:t>NOTE 20:</w:t>
            </w:r>
            <w:r w:rsidRPr="001C0CC4">
              <w:tab/>
              <w:t>Void</w:t>
            </w:r>
          </w:p>
          <w:p w14:paraId="1472B90F" w14:textId="0B3038B0" w:rsidR="001F5897" w:rsidRPr="001C0CC4" w:rsidRDefault="001F5897" w:rsidP="001F5897">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1F5897" w:rsidRPr="001C0CC4" w:rsidRDefault="001F5897" w:rsidP="001F5897">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1F5897" w:rsidRPr="001C0CC4" w:rsidRDefault="001F5897" w:rsidP="001F5897">
            <w:pPr>
              <w:pStyle w:val="TAN"/>
            </w:pPr>
            <w:r w:rsidRPr="001C0CC4">
              <w:t>NOTE 23:</w:t>
            </w:r>
            <w:r w:rsidRPr="001C0CC4">
              <w:tab/>
              <w:t>Void</w:t>
            </w:r>
          </w:p>
          <w:p w14:paraId="44825354" w14:textId="77777777" w:rsidR="001F5897" w:rsidRPr="001C0CC4" w:rsidRDefault="001F5897" w:rsidP="001F5897">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1F5897" w:rsidRPr="001C0CC4" w:rsidRDefault="001F5897" w:rsidP="001F5897">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1F5897" w:rsidRPr="001C0CC4" w:rsidRDefault="001F5897" w:rsidP="001F5897">
            <w:pPr>
              <w:pStyle w:val="TAN"/>
            </w:pPr>
            <w:r w:rsidRPr="001C0CC4">
              <w:t>NOTE 26: For these adjacent bands, the emission limit could imply risk of harmful interference to UE(s) operating in the protected operating band.</w:t>
            </w:r>
          </w:p>
          <w:p w14:paraId="1F7EED0D" w14:textId="77777777" w:rsidR="001F5897" w:rsidRPr="001C0CC4" w:rsidRDefault="001F5897" w:rsidP="001F5897">
            <w:pPr>
              <w:pStyle w:val="TAN"/>
              <w:keepNext w:val="0"/>
            </w:pPr>
            <w:r w:rsidRPr="001C0CC4">
              <w:t>NOTE 27:</w:t>
            </w:r>
            <w:r w:rsidRPr="001C0CC4">
              <w:tab/>
              <w:t xml:space="preserve">This requirement is applicable for channel bandwidths </w:t>
            </w:r>
            <w:r>
              <w:t xml:space="preserve">up to 20 MHz </w:t>
            </w:r>
            <w:r w:rsidRPr="001C0CC4">
              <w:t xml:space="preserve">within the range 1920 - 1980 MHz with the following restriction: for carriers of 15 MHz bandwidth when </w:t>
            </w:r>
            <w:r>
              <w:t xml:space="preserve">the </w:t>
            </w:r>
            <w:r w:rsidRPr="001C0CC4">
              <w:t xml:space="preserve">carrier centre frequency is within the range 1927.5 - 1929.5 MHz and for carriers of 20 MHz bandwidth when </w:t>
            </w:r>
            <w:r>
              <w:t xml:space="preserve">the </w:t>
            </w:r>
            <w:r w:rsidRPr="001C0CC4">
              <w:t>carrier centre frequency is within the range 1930 - 1938 MHz the requirement is applicable only for an uplink transmission bandwidth less than or equal to 54 RB.</w:t>
            </w:r>
          </w:p>
          <w:p w14:paraId="6358C86A" w14:textId="77777777" w:rsidR="001F5897" w:rsidRPr="00101541" w:rsidRDefault="001F5897" w:rsidP="001F5897">
            <w:pPr>
              <w:pStyle w:val="TAN"/>
              <w:rPr>
                <w:lang w:val="fr-FR"/>
              </w:rPr>
            </w:pPr>
            <w:r w:rsidRPr="00101541">
              <w:rPr>
                <w:lang w:val="fr-FR"/>
              </w:rPr>
              <w:t>NOTE 28:</w:t>
            </w:r>
            <w:r w:rsidRPr="00101541">
              <w:rPr>
                <w:lang w:val="fr-FR"/>
              </w:rPr>
              <w:tab/>
              <w:t>Void</w:t>
            </w:r>
          </w:p>
          <w:p w14:paraId="600D694A" w14:textId="77777777" w:rsidR="001F5897" w:rsidRPr="00101541" w:rsidRDefault="001F5897" w:rsidP="001F5897">
            <w:pPr>
              <w:pStyle w:val="TAN"/>
              <w:rPr>
                <w:lang w:val="fr-FR"/>
              </w:rPr>
            </w:pPr>
            <w:r w:rsidRPr="00101541">
              <w:rPr>
                <w:lang w:val="fr-FR"/>
              </w:rPr>
              <w:t>NOTE 29:</w:t>
            </w:r>
            <w:r w:rsidRPr="00101541">
              <w:rPr>
                <w:lang w:val="fr-FR"/>
              </w:rPr>
              <w:tab/>
              <w:t>Void</w:t>
            </w:r>
          </w:p>
          <w:p w14:paraId="3BEA308F" w14:textId="0A87A93D" w:rsidR="001F5897" w:rsidRPr="00101541" w:rsidRDefault="001F5897" w:rsidP="001F5897">
            <w:pPr>
              <w:pStyle w:val="TAN"/>
              <w:rPr>
                <w:lang w:val="fr-FR"/>
              </w:rPr>
            </w:pPr>
            <w:r w:rsidRPr="00101541">
              <w:rPr>
                <w:lang w:val="fr-FR"/>
              </w:rPr>
              <w:t>NOTE 30:</w:t>
            </w:r>
            <w:r w:rsidRPr="00101541">
              <w:rPr>
                <w:lang w:val="fr-FR"/>
              </w:rPr>
              <w:tab/>
              <w:t>Void</w:t>
            </w:r>
          </w:p>
          <w:p w14:paraId="2CFC588A" w14:textId="77777777" w:rsidR="001F5897" w:rsidRPr="001C0CC4" w:rsidRDefault="001F5897" w:rsidP="001F5897">
            <w:pPr>
              <w:pStyle w:val="TAN"/>
            </w:pPr>
            <w:r w:rsidRPr="001C0CC4">
              <w:t>NOTE 31:</w:t>
            </w:r>
            <w:r w:rsidRPr="001C0CC4">
              <w:tab/>
              <w:t>Void</w:t>
            </w:r>
          </w:p>
          <w:p w14:paraId="67DD66CB" w14:textId="77777777" w:rsidR="001F5897" w:rsidRPr="001C0CC4" w:rsidRDefault="001F5897" w:rsidP="001F5897">
            <w:pPr>
              <w:pStyle w:val="TAN"/>
            </w:pPr>
            <w:r w:rsidRPr="001C0CC4">
              <w:t>NOTE 32:</w:t>
            </w:r>
            <w:r w:rsidRPr="001C0CC4">
              <w:tab/>
              <w:t>Void</w:t>
            </w:r>
          </w:p>
          <w:p w14:paraId="33BD7095" w14:textId="77777777" w:rsidR="001F5897" w:rsidRDefault="001F5897" w:rsidP="001F5897">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1F5897" w:rsidRPr="001C0CC4" w:rsidRDefault="001F5897" w:rsidP="001F5897">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1F5897" w:rsidRPr="001C0CC4" w:rsidRDefault="001F5897" w:rsidP="001F5897">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1F5897" w:rsidRPr="00101541" w:rsidRDefault="001F5897" w:rsidP="001F5897">
            <w:pPr>
              <w:pStyle w:val="TAN"/>
              <w:rPr>
                <w:lang w:val="fr-FR"/>
              </w:rPr>
            </w:pPr>
            <w:r w:rsidRPr="00101541">
              <w:rPr>
                <w:lang w:val="fr-FR"/>
              </w:rPr>
              <w:t>NOTE 36:</w:t>
            </w:r>
            <w:r w:rsidRPr="00101541">
              <w:rPr>
                <w:lang w:val="fr-FR"/>
              </w:rPr>
              <w:tab/>
              <w:t>Void</w:t>
            </w:r>
          </w:p>
          <w:p w14:paraId="5D6C79F5" w14:textId="77777777" w:rsidR="001F5897" w:rsidRPr="00101541" w:rsidRDefault="001F5897" w:rsidP="001F5897">
            <w:pPr>
              <w:pStyle w:val="TAN"/>
              <w:rPr>
                <w:lang w:val="fr-FR"/>
              </w:rPr>
            </w:pPr>
            <w:r w:rsidRPr="00101541">
              <w:rPr>
                <w:lang w:val="fr-FR"/>
              </w:rPr>
              <w:t>NOTE 37:</w:t>
            </w:r>
            <w:r w:rsidRPr="00101541">
              <w:rPr>
                <w:lang w:val="fr-FR"/>
              </w:rPr>
              <w:tab/>
              <w:t>Void</w:t>
            </w:r>
          </w:p>
          <w:p w14:paraId="258FA3AB" w14:textId="77777777" w:rsidR="001F5897" w:rsidRPr="00101541" w:rsidRDefault="001F5897" w:rsidP="001F5897">
            <w:pPr>
              <w:pStyle w:val="TAN"/>
              <w:rPr>
                <w:lang w:val="fr-FR"/>
              </w:rPr>
            </w:pPr>
            <w:r w:rsidRPr="00101541">
              <w:rPr>
                <w:lang w:val="fr-FR"/>
              </w:rPr>
              <w:t>NOTE 38:</w:t>
            </w:r>
            <w:r w:rsidRPr="00101541">
              <w:rPr>
                <w:lang w:val="fr-FR"/>
              </w:rPr>
              <w:tab/>
              <w:t>Void</w:t>
            </w:r>
          </w:p>
          <w:p w14:paraId="12868DAC" w14:textId="77777777" w:rsidR="001F5897" w:rsidRPr="001C0CC4" w:rsidRDefault="001F5897" w:rsidP="001F5897">
            <w:pPr>
              <w:pStyle w:val="TAN"/>
            </w:pPr>
            <w:r w:rsidRPr="001C0CC4">
              <w:t>NOTE 39:</w:t>
            </w:r>
            <w:r w:rsidRPr="001C0CC4">
              <w:tab/>
              <w:t>Void</w:t>
            </w:r>
          </w:p>
          <w:p w14:paraId="4EF5BBF3" w14:textId="77777777" w:rsidR="001F5897" w:rsidRPr="001C0CC4" w:rsidRDefault="001F5897" w:rsidP="001F5897">
            <w:pPr>
              <w:pStyle w:val="TAN"/>
            </w:pPr>
            <w:r w:rsidRPr="001C0CC4">
              <w:t>NOTE 40: Void</w:t>
            </w:r>
          </w:p>
          <w:p w14:paraId="213841B5" w14:textId="31935CFB" w:rsidR="001F5897" w:rsidRPr="001C0CC4" w:rsidRDefault="009118E4" w:rsidP="001F5897">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w:t>
            </w:r>
            <w:r>
              <w:rPr>
                <w:lang w:eastAsia="ja-JP"/>
              </w:rPr>
              <w:t>configured as high as possible but no higher than</w:t>
            </w:r>
            <w:r w:rsidRPr="008860B6">
              <w:t xml:space="preserve"> 15 dBm.</w:t>
            </w:r>
          </w:p>
          <w:p w14:paraId="063D71BB" w14:textId="53FD7CE2" w:rsidR="001F5897" w:rsidRDefault="001F5897" w:rsidP="001F5897">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D62D3BC" w:rsidR="001F5897" w:rsidRPr="003B3832" w:rsidRDefault="00737C7C" w:rsidP="001F5897">
            <w:pPr>
              <w:pStyle w:val="TAN"/>
              <w:rPr>
                <w:lang w:eastAsia="zh-CN"/>
              </w:rPr>
            </w:pPr>
            <w:r w:rsidRPr="003B3832">
              <w:t>NOTE 43:</w:t>
            </w:r>
            <w:r w:rsidRPr="003B3832">
              <w:tab/>
              <w:t xml:space="preserve">This requirement is applicable for </w:t>
            </w:r>
            <w:r>
              <w:t xml:space="preserve">UE which is operating in power class 3 and </w:t>
            </w:r>
            <w:r w:rsidRPr="003B3832">
              <w:t>NR channel bandwidth</w:t>
            </w:r>
            <w:r>
              <w:t>s up to 20MHz</w:t>
            </w:r>
            <w:r w:rsidRPr="003B3832">
              <w:t xml:space="preserve"> within </w:t>
            </w:r>
            <w:r>
              <w:t xml:space="preserve">frequency range </w:t>
            </w:r>
            <w:r w:rsidRPr="003B3832">
              <w:t>1920-1980 MHz.</w:t>
            </w:r>
          </w:p>
          <w:p w14:paraId="18728004" w14:textId="77777777" w:rsidR="001F5897" w:rsidRDefault="001F5897" w:rsidP="001F5897">
            <w:pPr>
              <w:pStyle w:val="TAN"/>
            </w:pPr>
            <w:r w:rsidRPr="00593F51">
              <w:t>NOTE 44: As exceptions, for 90 and 100 MHz channel bandwidth, -40 dBm/MHz is applicable in the frequency range of 2496 – 2505 MHz.</w:t>
            </w:r>
          </w:p>
          <w:p w14:paraId="7BA5C8E1" w14:textId="77777777" w:rsidR="001F5897" w:rsidRDefault="001F5897" w:rsidP="001F5897">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695182BC" w14:textId="22185F1E" w:rsidR="001F5897" w:rsidRPr="00E22A58" w:rsidRDefault="001F5897" w:rsidP="001F5897">
            <w:pPr>
              <w:pStyle w:val="TAN"/>
            </w:pPr>
            <w:r w:rsidRPr="0045509C">
              <w:t xml:space="preserve">NOTE </w:t>
            </w:r>
            <w:r>
              <w:t>46</w:t>
            </w:r>
            <w:r w:rsidRPr="0045509C">
              <w:t xml:space="preserve">: Applicable </w:t>
            </w:r>
            <w:r>
              <w:t xml:space="preserve">for 5MHz bandwidth and </w:t>
            </w:r>
            <w:r w:rsidRPr="0045509C">
              <w:t>when the NR carrier is within 1447.9 – 1462.9 MHz.</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119" w:name="_Toc21344368"/>
      <w:bookmarkStart w:id="4120" w:name="_Toc29801854"/>
      <w:bookmarkStart w:id="4121" w:name="_Toc29802278"/>
      <w:bookmarkStart w:id="4122" w:name="_Toc29802903"/>
      <w:bookmarkStart w:id="4123" w:name="_Toc36107645"/>
      <w:bookmarkStart w:id="4124" w:name="_Toc37251411"/>
      <w:bookmarkStart w:id="4125" w:name="_Toc45888291"/>
      <w:bookmarkStart w:id="4126" w:name="_Toc45888890"/>
      <w:bookmarkStart w:id="4127" w:name="_Toc59650217"/>
      <w:bookmarkStart w:id="4128" w:name="_Toc61357487"/>
      <w:bookmarkStart w:id="4129" w:name="_Toc61359261"/>
      <w:bookmarkStart w:id="4130" w:name="_Toc67916200"/>
      <w:bookmarkStart w:id="4131" w:name="_Toc75533744"/>
      <w:bookmarkStart w:id="4132" w:name="_Toc75819630"/>
      <w:bookmarkStart w:id="4133" w:name="_Toc76508474"/>
      <w:bookmarkStart w:id="4134" w:name="_Toc76717424"/>
      <w:bookmarkStart w:id="4135" w:name="_Toc83294066"/>
      <w:bookmarkStart w:id="4136" w:name="_Toc84335105"/>
      <w:r w:rsidRPr="001C0CC4">
        <w:t>6.5.3.3</w:t>
      </w:r>
      <w:r w:rsidRPr="001C0CC4">
        <w:tab/>
        <w:t>Additional spurious emissions</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137" w:name="_Toc21344369"/>
      <w:bookmarkStart w:id="4138" w:name="_Toc29801855"/>
      <w:bookmarkStart w:id="4139" w:name="_Toc29802279"/>
      <w:bookmarkStart w:id="4140" w:name="_Toc29802904"/>
      <w:bookmarkStart w:id="4141" w:name="_Toc37251412"/>
      <w:bookmarkStart w:id="4142" w:name="_Toc45888292"/>
      <w:bookmarkStart w:id="4143" w:name="_Toc45888891"/>
      <w:bookmarkStart w:id="4144" w:name="_Toc59650218"/>
      <w:bookmarkStart w:id="4145" w:name="_Toc61357488"/>
      <w:bookmarkStart w:id="4146" w:name="_Toc61359262"/>
      <w:bookmarkStart w:id="4147" w:name="_Toc67916201"/>
      <w:bookmarkStart w:id="4148" w:name="_Toc75533745"/>
      <w:bookmarkStart w:id="4149" w:name="_Toc75819631"/>
      <w:bookmarkStart w:id="4150" w:name="_Toc76508475"/>
      <w:bookmarkStart w:id="4151" w:name="_Toc76717425"/>
      <w:bookmarkStart w:id="4152" w:name="_Toc83294067"/>
      <w:bookmarkStart w:id="4153" w:name="_Toc84335106"/>
      <w:r w:rsidRPr="001C0CC4">
        <w:t>6.5.3.3.1</w:t>
      </w:r>
      <w:r w:rsidRPr="001C0CC4">
        <w:tab/>
        <w:t xml:space="preserve">Requirement for network </w:t>
      </w:r>
      <w:r>
        <w:t>signalling</w:t>
      </w:r>
      <w:r w:rsidRPr="001C0CC4">
        <w:t xml:space="preserve"> value "NS_04"</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r w:rsidRPr="001C0CC4">
        <w:t xml:space="preserve">Table 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154" w:name="_Toc21344370"/>
      <w:bookmarkStart w:id="4155" w:name="_Toc29801856"/>
      <w:bookmarkStart w:id="4156" w:name="_Toc29802280"/>
      <w:bookmarkStart w:id="4157" w:name="_Toc29802905"/>
      <w:bookmarkStart w:id="4158" w:name="_Toc37251413"/>
      <w:bookmarkStart w:id="4159" w:name="_Toc45888293"/>
      <w:bookmarkStart w:id="4160" w:name="_Toc45888892"/>
      <w:bookmarkStart w:id="4161" w:name="_Toc59650219"/>
      <w:bookmarkStart w:id="4162" w:name="_Toc61357489"/>
      <w:bookmarkStart w:id="4163" w:name="_Toc61359263"/>
      <w:bookmarkStart w:id="4164" w:name="_Toc67916202"/>
      <w:bookmarkStart w:id="4165" w:name="_Toc75533746"/>
      <w:bookmarkStart w:id="4166" w:name="_Toc75819632"/>
      <w:bookmarkStart w:id="4167" w:name="_Toc76508476"/>
      <w:bookmarkStart w:id="4168" w:name="_Toc76717426"/>
      <w:bookmarkStart w:id="4169" w:name="_Toc83294068"/>
      <w:bookmarkStart w:id="4170"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r w:rsidRPr="001C0CC4">
        <w:t xml:space="preserve">Table 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171" w:name="_Toc21344371"/>
      <w:bookmarkStart w:id="4172" w:name="_Toc29801857"/>
      <w:bookmarkStart w:id="4173" w:name="_Toc29802281"/>
      <w:bookmarkStart w:id="4174" w:name="_Toc29802906"/>
      <w:bookmarkStart w:id="4175" w:name="_Toc37251414"/>
      <w:bookmarkStart w:id="4176" w:name="_Toc45888294"/>
      <w:bookmarkStart w:id="4177" w:name="_Toc45888893"/>
      <w:bookmarkStart w:id="4178" w:name="_Toc59650220"/>
      <w:bookmarkStart w:id="4179" w:name="_Toc61357490"/>
      <w:bookmarkStart w:id="4180" w:name="_Toc61359264"/>
      <w:bookmarkStart w:id="4181" w:name="_Toc67916203"/>
      <w:bookmarkStart w:id="4182" w:name="_Toc75533747"/>
      <w:bookmarkStart w:id="4183" w:name="_Toc75819633"/>
      <w:bookmarkStart w:id="4184" w:name="_Toc76508477"/>
      <w:bookmarkStart w:id="4185" w:name="_Toc76717427"/>
      <w:bookmarkStart w:id="4186" w:name="_Toc83294069"/>
      <w:bookmarkStart w:id="4187" w:name="_Toc84335108"/>
      <w:r w:rsidRPr="001C0CC4">
        <w:t>6.5.3.3.3</w:t>
      </w:r>
      <w:r w:rsidRPr="001C0CC4">
        <w:tab/>
        <w:t xml:space="preserve">Requirement for network </w:t>
      </w:r>
      <w:r>
        <w:t>signalling</w:t>
      </w:r>
      <w:r w:rsidRPr="001C0CC4">
        <w:t xml:space="preserve"> value "NS_18"</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r w:rsidRPr="001C0CC4">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182D0A9A" w14:textId="77777777" w:rsidR="005F7B9D" w:rsidRPr="00835F44" w:rsidRDefault="005F7B9D" w:rsidP="005F7B9D">
      <w:pPr>
        <w:pStyle w:val="Heading5"/>
        <w:rPr>
          <w:rFonts w:eastAsia="SimSun"/>
        </w:rPr>
      </w:pPr>
      <w:bookmarkStart w:id="4188" w:name="_Toc21343029"/>
      <w:bookmarkStart w:id="4189" w:name="_Toc29769990"/>
      <w:bookmarkStart w:id="4190" w:name="_Toc29799489"/>
      <w:bookmarkStart w:id="4191" w:name="_Toc37254713"/>
      <w:bookmarkStart w:id="4192" w:name="_Toc37255356"/>
      <w:bookmarkStart w:id="4193" w:name="_Toc45887381"/>
      <w:bookmarkStart w:id="4194" w:name="_Toc53172118"/>
      <w:bookmarkStart w:id="4195" w:name="_Toc61356883"/>
      <w:bookmarkStart w:id="4196" w:name="_Toc67913752"/>
      <w:bookmarkStart w:id="4197" w:name="_Toc75469568"/>
      <w:bookmarkStart w:id="4198" w:name="_Toc76508058"/>
      <w:bookmarkStart w:id="4199" w:name="_Toc83192959"/>
      <w:r w:rsidRPr="00835F44">
        <w:rPr>
          <w:rFonts w:eastAsia="SimSun"/>
        </w:rPr>
        <w:t>6.5.3.3.4</w:t>
      </w:r>
      <w:r w:rsidRPr="00835F44">
        <w:rPr>
          <w:rFonts w:eastAsia="SimSun"/>
        </w:rPr>
        <w:tab/>
        <w:t>Requirement for network signalling value</w:t>
      </w:r>
      <w:r>
        <w:rPr>
          <w:rFonts w:eastAsia="SimSun"/>
        </w:rPr>
        <w:t>s</w:t>
      </w:r>
      <w:r w:rsidRPr="00835F44">
        <w:rPr>
          <w:rFonts w:eastAsia="SimSun"/>
        </w:rPr>
        <w:t xml:space="preserve"> </w:t>
      </w:r>
      <w:r w:rsidRPr="00835F44">
        <w:rPr>
          <w:rFonts w:cs="v5.0.0"/>
        </w:rPr>
        <w:t>"</w:t>
      </w:r>
      <w:r w:rsidRPr="00835F44">
        <w:rPr>
          <w:rFonts w:eastAsia="SimSun"/>
        </w:rPr>
        <w:t>NS_05</w:t>
      </w:r>
      <w:r w:rsidRPr="00835F44">
        <w:rPr>
          <w:rFonts w:cs="v5.0.0"/>
        </w:rPr>
        <w:t>"</w:t>
      </w:r>
      <w:bookmarkEnd w:id="4188"/>
      <w:bookmarkEnd w:id="4189"/>
      <w:bookmarkEnd w:id="4190"/>
      <w:bookmarkEnd w:id="4191"/>
      <w:bookmarkEnd w:id="4192"/>
      <w:bookmarkEnd w:id="4193"/>
      <w:bookmarkEnd w:id="4194"/>
      <w:bookmarkEnd w:id="4195"/>
      <w:bookmarkEnd w:id="4196"/>
      <w:bookmarkEnd w:id="4197"/>
      <w:bookmarkEnd w:id="4198"/>
      <w:bookmarkEnd w:id="4199"/>
      <w:r>
        <w:rPr>
          <w:rFonts w:cs="v5.0.0"/>
        </w:rPr>
        <w:t xml:space="preserve"> and “NS_05U”</w:t>
      </w:r>
    </w:p>
    <w:p w14:paraId="46C2ACF3" w14:textId="77777777" w:rsidR="005F7B9D" w:rsidRPr="00835F44" w:rsidRDefault="005F7B9D" w:rsidP="005F7B9D">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w:t>
      </w:r>
      <w:r>
        <w:rPr>
          <w:rFonts w:eastAsia="SimSun"/>
        </w:rPr>
        <w:t xml:space="preserve">or “NS_05U” </w:t>
      </w:r>
      <w:r w:rsidRPr="00835F44">
        <w:rPr>
          <w:rFonts w:eastAsia="SimSun"/>
        </w:rPr>
        <w:t>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4F787D7F" w14:textId="77777777" w:rsidR="005F7B9D" w:rsidRPr="00835F44" w:rsidRDefault="005F7B9D" w:rsidP="005F7B9D">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r>
        <w:rPr>
          <w:rFonts w:cs="v5.0.0"/>
        </w:rPr>
        <w:t xml:space="preserve">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1EEBCF37" w14:textId="77777777" w:rsidR="00E107D9" w:rsidRPr="00835F44" w:rsidRDefault="00E107D9" w:rsidP="00E107D9">
      <w:pPr>
        <w:pStyle w:val="Heading5"/>
      </w:pPr>
      <w:bookmarkStart w:id="4200" w:name="_Toc21343030"/>
      <w:bookmarkStart w:id="4201" w:name="_Toc29769991"/>
      <w:bookmarkStart w:id="4202" w:name="_Toc29799490"/>
      <w:bookmarkStart w:id="4203" w:name="_Toc37254714"/>
      <w:bookmarkStart w:id="4204" w:name="_Toc37255357"/>
      <w:bookmarkStart w:id="4205" w:name="_Toc45887382"/>
      <w:bookmarkStart w:id="4206" w:name="_Toc53172119"/>
      <w:bookmarkStart w:id="4207" w:name="_Toc61356884"/>
      <w:bookmarkStart w:id="4208" w:name="_Toc67913753"/>
      <w:bookmarkStart w:id="4209" w:name="_Toc75469569"/>
      <w:bookmarkStart w:id="4210" w:name="_Toc76508059"/>
      <w:bookmarkStart w:id="4211" w:name="_Toc83192960"/>
      <w:r w:rsidRPr="00835F44">
        <w:t>6.5.3.3.5</w:t>
      </w:r>
      <w:r w:rsidRPr="00835F44">
        <w:tab/>
        <w:t>Requirement for network signalling value</w:t>
      </w:r>
      <w:r>
        <w:t>s</w:t>
      </w:r>
      <w:r w:rsidRPr="00835F44">
        <w:t xml:space="preserve"> </w:t>
      </w:r>
      <w:r w:rsidRPr="00835F44">
        <w:rPr>
          <w:rFonts w:cs="v5.0.0"/>
        </w:rPr>
        <w:t>"</w:t>
      </w:r>
      <w:r w:rsidRPr="00835F44">
        <w:t>NS_43</w:t>
      </w:r>
      <w:r w:rsidRPr="00835F44">
        <w:rPr>
          <w:rFonts w:cs="v5.0.0"/>
        </w:rPr>
        <w:t>"</w:t>
      </w:r>
      <w:bookmarkEnd w:id="4200"/>
      <w:bookmarkEnd w:id="4201"/>
      <w:bookmarkEnd w:id="4202"/>
      <w:bookmarkEnd w:id="4203"/>
      <w:bookmarkEnd w:id="4204"/>
      <w:bookmarkEnd w:id="4205"/>
      <w:bookmarkEnd w:id="4206"/>
      <w:bookmarkEnd w:id="4207"/>
      <w:bookmarkEnd w:id="4208"/>
      <w:bookmarkEnd w:id="4209"/>
      <w:bookmarkEnd w:id="4210"/>
      <w:bookmarkEnd w:id="4211"/>
      <w:r>
        <w:rPr>
          <w:rFonts w:cs="v5.0.0"/>
        </w:rPr>
        <w:t xml:space="preserve"> and “NS_43U”</w:t>
      </w:r>
    </w:p>
    <w:p w14:paraId="10BD3014" w14:textId="77777777" w:rsidR="005F7B9D" w:rsidRPr="00835F44" w:rsidRDefault="005F7B9D" w:rsidP="005F7B9D">
      <w:r w:rsidRPr="00835F44">
        <w:t xml:space="preserve">When </w:t>
      </w:r>
      <w:r w:rsidRPr="00835F44">
        <w:rPr>
          <w:rFonts w:cs="v5.0.0"/>
        </w:rPr>
        <w:t>"</w:t>
      </w:r>
      <w:r w:rsidRPr="00835F44">
        <w:t>NS 43</w:t>
      </w:r>
      <w:r w:rsidRPr="00835F44">
        <w:rPr>
          <w:rFonts w:cs="v5.0.0"/>
        </w:rPr>
        <w:t>"</w:t>
      </w:r>
      <w:r w:rsidRPr="00835F44">
        <w:t xml:space="preserve"> </w:t>
      </w:r>
      <w:r>
        <w:t xml:space="preserve">or “NS_43U” </w:t>
      </w:r>
      <w:r w:rsidRPr="00835F44">
        <w:t>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7F0C356A" w14:textId="77777777" w:rsidR="005F7B9D" w:rsidRPr="001C0CC4" w:rsidRDefault="005F7B9D" w:rsidP="005F7B9D">
      <w:pPr>
        <w:pStyle w:val="TH"/>
      </w:pPr>
      <w:r w:rsidRPr="001C0CC4">
        <w:t>Table 6.5.3.3.5-1: Additional requirement</w:t>
      </w:r>
      <w:r>
        <w:t>s</w:t>
      </w:r>
      <w:r w:rsidRPr="001C0CC4">
        <w:t xml:space="preserve"> for </w:t>
      </w:r>
      <w:r w:rsidRPr="001C0CC4">
        <w:rPr>
          <w:rFonts w:eastAsia="SimSun"/>
        </w:rPr>
        <w:t>"</w:t>
      </w:r>
      <w:r w:rsidRPr="001C0CC4">
        <w:t>NS_43</w:t>
      </w:r>
      <w:r w:rsidRPr="001C0CC4">
        <w:rPr>
          <w:rFonts w:eastAsia="SimSun"/>
        </w:rPr>
        <w:t>"</w:t>
      </w:r>
      <w:r>
        <w:rPr>
          <w:rFonts w:eastAsia="SimSun"/>
        </w:rPr>
        <w:t xml:space="preserve">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212" w:name="_Toc21344374"/>
      <w:bookmarkStart w:id="4213" w:name="_Toc29801860"/>
      <w:bookmarkStart w:id="4214" w:name="_Toc29802284"/>
      <w:bookmarkStart w:id="4215" w:name="_Toc29802909"/>
      <w:bookmarkStart w:id="4216" w:name="_Toc37251417"/>
      <w:bookmarkStart w:id="4217" w:name="_Toc45888297"/>
      <w:bookmarkStart w:id="4218" w:name="_Toc45888896"/>
      <w:bookmarkStart w:id="4219" w:name="_Toc59650223"/>
      <w:bookmarkStart w:id="4220" w:name="_Toc61357493"/>
      <w:bookmarkStart w:id="4221" w:name="_Toc61359267"/>
      <w:bookmarkStart w:id="4222" w:name="_Toc67916206"/>
      <w:bookmarkStart w:id="4223" w:name="_Toc75533750"/>
      <w:bookmarkStart w:id="4224" w:name="_Toc75819636"/>
      <w:bookmarkStart w:id="4225" w:name="_Toc76508480"/>
      <w:bookmarkStart w:id="4226" w:name="_Toc76717430"/>
      <w:bookmarkStart w:id="4227" w:name="_Toc83294072"/>
      <w:bookmarkStart w:id="4228"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r w:rsidRPr="001C0CC4">
        <w:t xml:space="preserve">Table 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5B43CFF9" w:rsidR="00124F52" w:rsidRPr="001C0CC4" w:rsidRDefault="0060682D" w:rsidP="00A607ED">
            <w:pPr>
              <w:pStyle w:val="TAH"/>
              <w:rPr>
                <w:rFonts w:cs="Arial"/>
                <w:szCs w:val="18"/>
                <w:lang w:eastAsia="ja-JP"/>
              </w:rPr>
            </w:pPr>
            <w:r w:rsidRPr="00835F44">
              <w:rPr>
                <w:lang w:val="en-US"/>
              </w:rPr>
              <w:t>5, 10, 15</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229" w:name="_Toc21344375"/>
      <w:bookmarkStart w:id="4230" w:name="_Toc29801861"/>
      <w:bookmarkStart w:id="4231" w:name="_Toc29802285"/>
      <w:bookmarkStart w:id="4232" w:name="_Toc29802910"/>
      <w:bookmarkStart w:id="4233" w:name="_Toc37251418"/>
      <w:bookmarkStart w:id="4234" w:name="_Toc45888298"/>
      <w:bookmarkStart w:id="4235" w:name="_Toc45888897"/>
      <w:bookmarkStart w:id="4236" w:name="_Toc59650224"/>
      <w:bookmarkStart w:id="4237" w:name="_Toc61357494"/>
      <w:bookmarkStart w:id="4238" w:name="_Toc61359268"/>
      <w:bookmarkStart w:id="4239" w:name="_Toc67916207"/>
      <w:bookmarkStart w:id="4240" w:name="_Toc75533751"/>
      <w:bookmarkStart w:id="4241" w:name="_Toc75819637"/>
      <w:bookmarkStart w:id="4242" w:name="_Toc76508481"/>
      <w:bookmarkStart w:id="4243" w:name="_Toc76717431"/>
      <w:bookmarkStart w:id="4244" w:name="_Toc83294073"/>
      <w:bookmarkStart w:id="4245"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r w:rsidRPr="001C0CC4">
        <w:t xml:space="preserve">Table 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5361C93C" w:rsidR="004D21E8" w:rsidRPr="001C0CC4" w:rsidRDefault="009118E4" w:rsidP="00B43067">
            <w:pPr>
              <w:pStyle w:val="TAN"/>
              <w:rPr>
                <w:rFonts w:cs="Arial"/>
                <w:lang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246" w:name="_Toc21344376"/>
      <w:bookmarkStart w:id="4247" w:name="_Toc29801862"/>
      <w:bookmarkStart w:id="4248" w:name="_Toc29802286"/>
      <w:bookmarkStart w:id="4249" w:name="_Toc29802911"/>
      <w:bookmarkStart w:id="4250" w:name="_Toc37251419"/>
      <w:bookmarkStart w:id="4251" w:name="_Toc45888299"/>
      <w:bookmarkStart w:id="4252" w:name="_Toc45888898"/>
      <w:bookmarkStart w:id="4253" w:name="_Toc59650225"/>
      <w:bookmarkStart w:id="4254" w:name="_Toc61357495"/>
      <w:bookmarkStart w:id="4255" w:name="_Toc61359269"/>
      <w:bookmarkStart w:id="4256" w:name="_Toc67916208"/>
      <w:bookmarkStart w:id="4257" w:name="_Toc75533752"/>
      <w:bookmarkStart w:id="4258" w:name="_Toc75819638"/>
      <w:bookmarkStart w:id="4259" w:name="_Toc76508482"/>
      <w:bookmarkStart w:id="4260" w:name="_Toc76717432"/>
      <w:bookmarkStart w:id="4261" w:name="_Toc83294074"/>
      <w:bookmarkStart w:id="4262"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r w:rsidRPr="001C0CC4">
        <w:t xml:space="preserve">Table 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263" w:name="_Toc21344377"/>
      <w:bookmarkStart w:id="4264" w:name="_Toc29801863"/>
      <w:bookmarkStart w:id="4265" w:name="_Toc29802287"/>
      <w:bookmarkStart w:id="4266" w:name="_Toc29802912"/>
      <w:bookmarkStart w:id="4267" w:name="_Toc37251420"/>
      <w:bookmarkStart w:id="4268" w:name="_Toc45888300"/>
      <w:bookmarkStart w:id="4269" w:name="_Toc45888899"/>
      <w:bookmarkStart w:id="4270" w:name="_Toc59650226"/>
      <w:bookmarkStart w:id="4271" w:name="_Toc61357496"/>
      <w:bookmarkStart w:id="4272" w:name="_Toc61359270"/>
      <w:bookmarkStart w:id="4273" w:name="_Toc67916209"/>
      <w:bookmarkStart w:id="4274" w:name="_Toc75533753"/>
      <w:bookmarkStart w:id="4275" w:name="_Toc75819639"/>
      <w:bookmarkStart w:id="4276" w:name="_Toc76508483"/>
      <w:bookmarkStart w:id="4277" w:name="_Toc76717433"/>
      <w:bookmarkStart w:id="4278" w:name="_Toc83294075"/>
      <w:bookmarkStart w:id="4279"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6971D90A"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280" w:name="_Toc21344378"/>
      <w:bookmarkStart w:id="4281" w:name="_Toc29801864"/>
      <w:bookmarkStart w:id="4282" w:name="_Toc29802288"/>
      <w:bookmarkStart w:id="4283" w:name="_Toc29802913"/>
      <w:bookmarkStart w:id="4284" w:name="_Toc37251421"/>
      <w:bookmarkStart w:id="4285" w:name="_Toc45888301"/>
      <w:bookmarkStart w:id="4286" w:name="_Toc45888900"/>
      <w:bookmarkStart w:id="4287" w:name="_Toc59650227"/>
      <w:bookmarkStart w:id="4288" w:name="_Toc61357497"/>
      <w:bookmarkStart w:id="4289" w:name="_Toc61359271"/>
      <w:bookmarkStart w:id="4290" w:name="_Toc67916210"/>
      <w:bookmarkStart w:id="4291" w:name="_Toc75533754"/>
      <w:bookmarkStart w:id="4292" w:name="_Toc75819640"/>
      <w:bookmarkStart w:id="4293" w:name="_Toc76508484"/>
      <w:bookmarkStart w:id="4294" w:name="_Toc76717434"/>
      <w:bookmarkStart w:id="4295" w:name="_Toc83294076"/>
      <w:bookmarkStart w:id="4296"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r w:rsidRPr="001C0CC4">
        <w:t xml:space="preserve">Table 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4FA03118" w:rsidR="004D21E8" w:rsidRPr="001C0CC4" w:rsidRDefault="009118E4" w:rsidP="00B43067">
            <w:pPr>
              <w:pStyle w:val="TAN"/>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297" w:name="_Toc21344379"/>
      <w:bookmarkStart w:id="4298" w:name="_Toc29801865"/>
      <w:bookmarkStart w:id="4299" w:name="_Toc29802289"/>
      <w:bookmarkStart w:id="4300" w:name="_Toc29802914"/>
      <w:bookmarkStart w:id="4301" w:name="_Toc37251422"/>
      <w:bookmarkStart w:id="4302" w:name="_Toc45888302"/>
      <w:bookmarkStart w:id="4303" w:name="_Toc45888901"/>
      <w:bookmarkStart w:id="4304" w:name="_Toc59650228"/>
      <w:bookmarkStart w:id="4305" w:name="_Toc61357498"/>
      <w:bookmarkStart w:id="4306" w:name="_Toc61359272"/>
      <w:bookmarkStart w:id="4307" w:name="_Toc67916211"/>
      <w:bookmarkStart w:id="4308" w:name="_Toc75533755"/>
      <w:bookmarkStart w:id="4309" w:name="_Toc75819641"/>
      <w:bookmarkStart w:id="4310" w:name="_Toc76508485"/>
      <w:bookmarkStart w:id="4311" w:name="_Toc76717435"/>
      <w:bookmarkStart w:id="4312" w:name="_Toc83294077"/>
      <w:bookmarkStart w:id="4313"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r w:rsidRPr="001C0CC4">
        <w:t xml:space="preserve">Table 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314" w:name="_Toc21344380"/>
      <w:bookmarkStart w:id="4315" w:name="_Toc29801866"/>
      <w:bookmarkStart w:id="4316" w:name="_Toc29802290"/>
      <w:bookmarkStart w:id="4317" w:name="_Toc29802915"/>
      <w:bookmarkStart w:id="4318" w:name="_Toc37251423"/>
      <w:bookmarkStart w:id="4319" w:name="_Toc45888303"/>
      <w:bookmarkStart w:id="4320" w:name="_Toc45888902"/>
      <w:bookmarkStart w:id="4321" w:name="_Toc59650229"/>
      <w:bookmarkStart w:id="4322" w:name="_Toc61357499"/>
      <w:bookmarkStart w:id="4323" w:name="_Toc61359273"/>
      <w:bookmarkStart w:id="4324" w:name="_Toc67916212"/>
      <w:bookmarkStart w:id="4325" w:name="_Toc75533756"/>
      <w:bookmarkStart w:id="4326" w:name="_Toc75819642"/>
      <w:bookmarkStart w:id="4327" w:name="_Toc76508486"/>
      <w:bookmarkStart w:id="4328" w:name="_Toc76717436"/>
      <w:bookmarkStart w:id="4329" w:name="_Toc83294078"/>
      <w:bookmarkStart w:id="4330"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r w:rsidRPr="001C0CC4">
        <w:t>Table 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331" w:name="_Toc21344381"/>
      <w:bookmarkStart w:id="4332" w:name="_Toc29801867"/>
      <w:bookmarkStart w:id="4333" w:name="_Toc29802291"/>
      <w:bookmarkStart w:id="4334" w:name="_Toc29802916"/>
      <w:bookmarkStart w:id="4335" w:name="_Toc37251424"/>
      <w:bookmarkStart w:id="4336" w:name="_Toc45888304"/>
      <w:bookmarkStart w:id="4337" w:name="_Toc45888903"/>
      <w:bookmarkStart w:id="4338" w:name="_Toc59650230"/>
      <w:bookmarkStart w:id="4339" w:name="_Toc61357500"/>
      <w:bookmarkStart w:id="4340" w:name="_Toc61359274"/>
      <w:bookmarkStart w:id="4341" w:name="_Toc67916213"/>
      <w:bookmarkStart w:id="4342" w:name="_Toc75533757"/>
      <w:bookmarkStart w:id="4343" w:name="_Toc75819643"/>
      <w:bookmarkStart w:id="4344" w:name="_Toc76508487"/>
      <w:bookmarkStart w:id="4345" w:name="_Toc76717437"/>
      <w:bookmarkStart w:id="4346" w:name="_Toc83294079"/>
      <w:bookmarkStart w:id="4347"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r w:rsidRPr="001C0CC4">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348" w:name="_Toc21344382"/>
      <w:bookmarkStart w:id="4349" w:name="_Toc29801868"/>
      <w:bookmarkStart w:id="4350" w:name="_Toc29802292"/>
      <w:bookmarkStart w:id="4351" w:name="_Toc29802917"/>
      <w:bookmarkStart w:id="4352" w:name="_Toc37251425"/>
      <w:bookmarkStart w:id="4353" w:name="_Toc45888305"/>
      <w:bookmarkStart w:id="4354" w:name="_Toc45888904"/>
      <w:bookmarkStart w:id="4355" w:name="_Toc59650231"/>
      <w:bookmarkStart w:id="4356" w:name="_Toc61357501"/>
      <w:bookmarkStart w:id="4357" w:name="_Toc61359275"/>
      <w:bookmarkStart w:id="4358" w:name="_Toc67916214"/>
      <w:bookmarkStart w:id="4359" w:name="_Toc75533758"/>
      <w:bookmarkStart w:id="4360" w:name="_Toc75819644"/>
      <w:bookmarkStart w:id="4361" w:name="_Toc76508488"/>
      <w:bookmarkStart w:id="4362" w:name="_Toc76717438"/>
      <w:bookmarkStart w:id="4363" w:name="_Toc83294080"/>
      <w:bookmarkStart w:id="4364"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r w:rsidRPr="001C0CC4">
        <w:t>Table 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365" w:name="_Toc21344383"/>
      <w:bookmarkStart w:id="4366" w:name="_Toc29801869"/>
      <w:bookmarkStart w:id="4367" w:name="_Toc29802293"/>
      <w:bookmarkStart w:id="4368" w:name="_Toc29802918"/>
      <w:bookmarkStart w:id="4369" w:name="_Toc37251426"/>
      <w:bookmarkStart w:id="4370" w:name="_Toc45888306"/>
      <w:bookmarkStart w:id="4371" w:name="_Toc45888905"/>
      <w:bookmarkStart w:id="4372" w:name="_Toc59650232"/>
      <w:bookmarkStart w:id="4373" w:name="_Toc61357502"/>
      <w:bookmarkStart w:id="4374" w:name="_Toc61359276"/>
      <w:bookmarkStart w:id="4375" w:name="_Toc67916215"/>
      <w:bookmarkStart w:id="4376" w:name="_Toc75533759"/>
      <w:bookmarkStart w:id="4377" w:name="_Toc75819645"/>
      <w:bookmarkStart w:id="4378" w:name="_Toc76508489"/>
      <w:bookmarkStart w:id="4379" w:name="_Toc76717439"/>
      <w:bookmarkStart w:id="4380" w:name="_Toc83294081"/>
      <w:bookmarkStart w:id="4381"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r w:rsidRPr="001C0CC4">
        <w:t xml:space="preserve">Table 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382" w:name="_Toc21343036"/>
      <w:bookmarkStart w:id="4383" w:name="_Toc29801870"/>
      <w:bookmarkStart w:id="4384" w:name="_Toc29802294"/>
      <w:bookmarkStart w:id="4385" w:name="_Toc29802919"/>
      <w:bookmarkStart w:id="4386" w:name="_Toc37251427"/>
      <w:bookmarkStart w:id="4387" w:name="_Toc45888307"/>
      <w:bookmarkStart w:id="4388" w:name="_Toc45888906"/>
      <w:bookmarkStart w:id="4389" w:name="_Toc59650233"/>
      <w:bookmarkStart w:id="4390" w:name="_Toc61357503"/>
      <w:bookmarkStart w:id="4391" w:name="_Toc61359277"/>
      <w:bookmarkStart w:id="4392" w:name="_Toc67916216"/>
      <w:bookmarkStart w:id="4393" w:name="_Toc75533760"/>
      <w:bookmarkStart w:id="4394" w:name="_Toc75819646"/>
      <w:bookmarkStart w:id="4395" w:name="_Toc76508490"/>
      <w:bookmarkStart w:id="4396" w:name="_Toc76717440"/>
      <w:bookmarkStart w:id="4397" w:name="_Toc83294082"/>
      <w:bookmarkStart w:id="4398" w:name="_Toc84335121"/>
      <w:bookmarkStart w:id="4399" w:name="_Toc21344384"/>
      <w:r>
        <w:rPr>
          <w:snapToGrid w:val="0"/>
        </w:rPr>
        <w:t>6.5.3.3.16</w:t>
      </w:r>
      <w:r>
        <w:rPr>
          <w:snapToGrid w:val="0"/>
        </w:rPr>
        <w:tab/>
        <w:t xml:space="preserve">Requirement for network signalling value </w:t>
      </w:r>
      <w:bookmarkEnd w:id="4382"/>
      <w:bookmarkEnd w:id="4383"/>
      <w:bookmarkEnd w:id="4384"/>
      <w:bookmarkEnd w:id="4385"/>
      <w:r w:rsidR="00B84A93">
        <w:rPr>
          <w:snapToGrid w:val="0"/>
        </w:rPr>
        <w:t>"NS_50"</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r w:rsidRPr="004C2F7E">
        <w:t xml:space="preserve">Table </w:t>
      </w:r>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7287795" w14:textId="39CFD90D" w:rsidR="003F2D16" w:rsidRPr="004C2F7E" w:rsidRDefault="003F2D16" w:rsidP="003F2D16">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w:t>
            </w:r>
            <w:r>
              <w:rPr>
                <w:rFonts w:cs="Arial"/>
              </w:rPr>
              <w:t xml:space="preserve">6.5.3.1-1 </w:t>
            </w:r>
            <w:r w:rsidRPr="004C2F7E">
              <w:rPr>
                <w:rFonts w:cs="Arial"/>
              </w:rPr>
              <w:t xml:space="preserve">and Table </w:t>
            </w:r>
            <w:r>
              <w:rPr>
                <w:rFonts w:cs="Arial"/>
              </w:rPr>
              <w:t>6.5A.3.1-1</w:t>
            </w:r>
            <w:r w:rsidRPr="004C2F7E">
              <w:rPr>
                <w:rFonts w:cs="Arial"/>
              </w:rPr>
              <w:t xml:space="preserve"> from the edge of the channel bandwidth.</w:t>
            </w:r>
          </w:p>
          <w:p w14:paraId="2FE1B97C" w14:textId="06804ADA" w:rsidR="004D21E8" w:rsidRPr="004C2F7E" w:rsidRDefault="003F2D16" w:rsidP="003F2D16">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400" w:name="_Toc37251428"/>
      <w:bookmarkStart w:id="4401" w:name="_Toc45888308"/>
      <w:bookmarkStart w:id="4402" w:name="_Toc45888907"/>
      <w:bookmarkStart w:id="4403" w:name="_Toc59650234"/>
      <w:bookmarkStart w:id="4404" w:name="_Toc61357504"/>
      <w:bookmarkStart w:id="4405" w:name="_Toc61359278"/>
      <w:bookmarkStart w:id="4406" w:name="_Toc67916217"/>
      <w:bookmarkStart w:id="4407" w:name="_Toc75533761"/>
      <w:bookmarkStart w:id="4408" w:name="_Toc75819647"/>
      <w:bookmarkStart w:id="4409" w:name="_Toc76508491"/>
      <w:bookmarkStart w:id="4410" w:name="_Toc76717441"/>
      <w:bookmarkStart w:id="4411" w:name="_Toc83294083"/>
      <w:bookmarkStart w:id="4412" w:name="_Toc84335122"/>
      <w:r>
        <w:rPr>
          <w:snapToGrid w:val="0"/>
        </w:rPr>
        <w:t>6.5.3.3.17</w:t>
      </w:r>
      <w:r>
        <w:rPr>
          <w:snapToGrid w:val="0"/>
        </w:rPr>
        <w:tab/>
      </w:r>
      <w:bookmarkEnd w:id="4400"/>
      <w:bookmarkEnd w:id="4401"/>
      <w:bookmarkEnd w:id="4402"/>
      <w:bookmarkEnd w:id="4403"/>
      <w:bookmarkEnd w:id="4404"/>
      <w:bookmarkEnd w:id="4405"/>
      <w:bookmarkEnd w:id="4406"/>
      <w:bookmarkEnd w:id="4407"/>
      <w:bookmarkEnd w:id="4408"/>
      <w:bookmarkEnd w:id="4409"/>
      <w:bookmarkEnd w:id="4410"/>
      <w:r w:rsidR="007111A4">
        <w:rPr>
          <w:snapToGrid w:val="0"/>
        </w:rPr>
        <w:t>Requirement for network signalling value "NS_12"</w:t>
      </w:r>
      <w:bookmarkEnd w:id="4411"/>
      <w:bookmarkEnd w:id="4412"/>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413" w:name="_Toc37251429"/>
      <w:bookmarkStart w:id="4414" w:name="_Toc45888309"/>
      <w:bookmarkStart w:id="4415" w:name="_Toc45888908"/>
      <w:bookmarkStart w:id="4416" w:name="_Toc59650235"/>
      <w:bookmarkStart w:id="4417" w:name="_Toc61357505"/>
      <w:bookmarkStart w:id="4418" w:name="_Toc61359279"/>
      <w:bookmarkStart w:id="4419" w:name="_Toc67916218"/>
      <w:bookmarkStart w:id="4420" w:name="_Toc75533762"/>
      <w:bookmarkStart w:id="4421" w:name="_Toc75819648"/>
      <w:bookmarkStart w:id="4422" w:name="_Toc76508492"/>
      <w:bookmarkStart w:id="4423" w:name="_Toc76717442"/>
      <w:bookmarkStart w:id="4424" w:name="_Toc83294084"/>
      <w:bookmarkStart w:id="4425" w:name="_Toc84335123"/>
      <w:r>
        <w:rPr>
          <w:snapToGrid w:val="0"/>
        </w:rPr>
        <w:t>6.5.3.3.18</w:t>
      </w:r>
      <w:r>
        <w:rPr>
          <w:snapToGrid w:val="0"/>
        </w:rPr>
        <w:tab/>
      </w:r>
      <w:bookmarkEnd w:id="4413"/>
      <w:bookmarkEnd w:id="4414"/>
      <w:bookmarkEnd w:id="4415"/>
      <w:bookmarkEnd w:id="4416"/>
      <w:bookmarkEnd w:id="4417"/>
      <w:bookmarkEnd w:id="4418"/>
      <w:bookmarkEnd w:id="4419"/>
      <w:bookmarkEnd w:id="4420"/>
      <w:bookmarkEnd w:id="4421"/>
      <w:bookmarkEnd w:id="4422"/>
      <w:bookmarkEnd w:id="4423"/>
      <w:r w:rsidR="007111A4">
        <w:rPr>
          <w:snapToGrid w:val="0"/>
        </w:rPr>
        <w:t>Requirement for network signalling value "NS_13"</w:t>
      </w:r>
      <w:bookmarkEnd w:id="4424"/>
      <w:bookmarkEnd w:id="4425"/>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426" w:name="_Toc37251430"/>
      <w:bookmarkStart w:id="4427" w:name="_Toc45888310"/>
      <w:bookmarkStart w:id="4428" w:name="_Toc45888909"/>
      <w:bookmarkStart w:id="4429" w:name="_Toc59650236"/>
      <w:bookmarkStart w:id="4430" w:name="_Toc61357506"/>
      <w:bookmarkStart w:id="4431" w:name="_Toc61359280"/>
      <w:bookmarkStart w:id="4432" w:name="_Toc67916219"/>
      <w:bookmarkStart w:id="4433" w:name="_Toc75533763"/>
      <w:bookmarkStart w:id="4434" w:name="_Toc75819649"/>
      <w:bookmarkStart w:id="4435" w:name="_Toc76508493"/>
      <w:bookmarkStart w:id="4436" w:name="_Toc76717443"/>
      <w:bookmarkStart w:id="4437" w:name="_Toc83294085"/>
      <w:bookmarkStart w:id="4438" w:name="_Toc84335124"/>
      <w:r>
        <w:rPr>
          <w:snapToGrid w:val="0"/>
        </w:rPr>
        <w:t>6.5.3.3.19</w:t>
      </w:r>
      <w:r>
        <w:rPr>
          <w:snapToGrid w:val="0"/>
        </w:rPr>
        <w:tab/>
      </w:r>
      <w:bookmarkEnd w:id="4426"/>
      <w:bookmarkEnd w:id="4427"/>
      <w:bookmarkEnd w:id="4428"/>
      <w:bookmarkEnd w:id="4429"/>
      <w:bookmarkEnd w:id="4430"/>
      <w:bookmarkEnd w:id="4431"/>
      <w:bookmarkEnd w:id="4432"/>
      <w:bookmarkEnd w:id="4433"/>
      <w:bookmarkEnd w:id="4434"/>
      <w:bookmarkEnd w:id="4435"/>
      <w:bookmarkEnd w:id="4436"/>
      <w:r w:rsidR="007111A4">
        <w:rPr>
          <w:snapToGrid w:val="0"/>
        </w:rPr>
        <w:t>Requirement for network signalling value "NS_14"</w:t>
      </w:r>
      <w:bookmarkEnd w:id="4437"/>
      <w:bookmarkEnd w:id="4438"/>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439" w:name="_Toc37251431"/>
      <w:bookmarkStart w:id="4440" w:name="_Toc45888311"/>
      <w:bookmarkStart w:id="4441" w:name="_Toc45888910"/>
      <w:bookmarkStart w:id="4442" w:name="_Toc59650237"/>
      <w:bookmarkStart w:id="4443" w:name="_Toc61357507"/>
      <w:bookmarkStart w:id="4444" w:name="_Toc61359281"/>
      <w:bookmarkStart w:id="4445" w:name="_Toc67916220"/>
      <w:bookmarkStart w:id="4446" w:name="_Toc75533764"/>
      <w:bookmarkStart w:id="4447" w:name="_Toc75819650"/>
      <w:bookmarkStart w:id="4448" w:name="_Toc76508494"/>
      <w:bookmarkStart w:id="4449" w:name="_Toc76717444"/>
      <w:bookmarkStart w:id="4450" w:name="_Toc83294086"/>
      <w:bookmarkStart w:id="4451" w:name="_Toc84335125"/>
      <w:r>
        <w:rPr>
          <w:snapToGrid w:val="0"/>
        </w:rPr>
        <w:t>6.5.3.3.20</w:t>
      </w:r>
      <w:r>
        <w:rPr>
          <w:snapToGrid w:val="0"/>
        </w:rPr>
        <w:tab/>
      </w:r>
      <w:bookmarkEnd w:id="4439"/>
      <w:bookmarkEnd w:id="4440"/>
      <w:bookmarkEnd w:id="4441"/>
      <w:bookmarkEnd w:id="4442"/>
      <w:bookmarkEnd w:id="4443"/>
      <w:bookmarkEnd w:id="4444"/>
      <w:bookmarkEnd w:id="4445"/>
      <w:bookmarkEnd w:id="4446"/>
      <w:bookmarkEnd w:id="4447"/>
      <w:bookmarkEnd w:id="4448"/>
      <w:bookmarkEnd w:id="4449"/>
      <w:r w:rsidR="007111A4">
        <w:rPr>
          <w:snapToGrid w:val="0"/>
        </w:rPr>
        <w:t>Requirement for network signalling value "NS_15"</w:t>
      </w:r>
      <w:bookmarkEnd w:id="4450"/>
      <w:bookmarkEnd w:id="4451"/>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452" w:name="_Toc37251432"/>
      <w:bookmarkStart w:id="4453" w:name="_Toc45888312"/>
      <w:bookmarkStart w:id="4454" w:name="_Toc45888911"/>
      <w:bookmarkStart w:id="4455" w:name="_Toc59650238"/>
      <w:bookmarkStart w:id="4456" w:name="_Toc61357508"/>
      <w:bookmarkStart w:id="4457" w:name="_Toc61359282"/>
      <w:bookmarkStart w:id="4458" w:name="_Toc67916221"/>
      <w:bookmarkStart w:id="4459" w:name="_Toc75533765"/>
      <w:bookmarkStart w:id="4460" w:name="_Toc75819651"/>
      <w:bookmarkStart w:id="4461" w:name="_Toc76508495"/>
      <w:bookmarkStart w:id="4462" w:name="_Toc76717445"/>
      <w:bookmarkStart w:id="4463" w:name="_Toc83294087"/>
      <w:bookmarkStart w:id="4464" w:name="_Toc84335126"/>
      <w:r w:rsidRPr="00E74DDB">
        <w:t>6.5.3.3.</w:t>
      </w:r>
      <w:r>
        <w:t>21</w:t>
      </w:r>
      <w:r w:rsidRPr="001D386E">
        <w:tab/>
      </w:r>
      <w:bookmarkEnd w:id="4452"/>
      <w:bookmarkEnd w:id="4453"/>
      <w:bookmarkEnd w:id="4454"/>
      <w:bookmarkEnd w:id="4455"/>
      <w:bookmarkEnd w:id="4456"/>
      <w:bookmarkEnd w:id="4457"/>
      <w:bookmarkEnd w:id="4458"/>
      <w:bookmarkEnd w:id="4459"/>
      <w:bookmarkEnd w:id="4460"/>
      <w:bookmarkEnd w:id="4461"/>
      <w:bookmarkEnd w:id="4462"/>
      <w:r w:rsidR="007111A4" w:rsidRPr="000758C5">
        <w:t xml:space="preserve">Requirement for network </w:t>
      </w:r>
      <w:r w:rsidR="007111A4">
        <w:t>signalling</w:t>
      </w:r>
      <w:r w:rsidR="007111A4" w:rsidRPr="000758C5">
        <w:t xml:space="preserve"> value "NS_4</w:t>
      </w:r>
      <w:r w:rsidR="007111A4">
        <w:t>5</w:t>
      </w:r>
      <w:r w:rsidR="007111A4" w:rsidRPr="000758C5">
        <w:t>"</w:t>
      </w:r>
      <w:bookmarkEnd w:id="4463"/>
      <w:bookmarkEnd w:id="4464"/>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r w:rsidRPr="001D386E">
        <w:t xml:space="preserve">Table </w:t>
      </w:r>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465" w:name="_Toc37251433"/>
      <w:bookmarkStart w:id="4466" w:name="_Toc45888313"/>
      <w:bookmarkStart w:id="4467" w:name="_Toc45888912"/>
      <w:bookmarkStart w:id="4468" w:name="_Toc59650239"/>
      <w:bookmarkStart w:id="4469" w:name="_Toc61357509"/>
      <w:bookmarkStart w:id="4470" w:name="_Toc61359283"/>
      <w:bookmarkStart w:id="4471" w:name="_Toc67916222"/>
      <w:bookmarkStart w:id="4472" w:name="_Toc75533766"/>
      <w:bookmarkStart w:id="4473" w:name="_Toc75819652"/>
      <w:bookmarkStart w:id="4474" w:name="_Toc76508496"/>
      <w:bookmarkStart w:id="4475" w:name="_Toc76717446"/>
      <w:bookmarkStart w:id="4476" w:name="_Toc83294088"/>
      <w:bookmarkStart w:id="4477" w:name="_Toc84335127"/>
      <w:r>
        <w:rPr>
          <w:snapToGrid w:val="0"/>
        </w:rPr>
        <w:t>6.5.3.3.22</w:t>
      </w:r>
      <w:r>
        <w:rPr>
          <w:snapToGrid w:val="0"/>
        </w:rPr>
        <w:tab/>
      </w:r>
      <w:bookmarkEnd w:id="4465"/>
      <w:bookmarkEnd w:id="4466"/>
      <w:bookmarkEnd w:id="4467"/>
      <w:bookmarkEnd w:id="4468"/>
      <w:bookmarkEnd w:id="4469"/>
      <w:bookmarkEnd w:id="4470"/>
      <w:bookmarkEnd w:id="4471"/>
      <w:bookmarkEnd w:id="4472"/>
      <w:bookmarkEnd w:id="4473"/>
      <w:bookmarkEnd w:id="4474"/>
      <w:bookmarkEnd w:id="4475"/>
      <w:r w:rsidR="007111A4">
        <w:rPr>
          <w:snapToGrid w:val="0"/>
        </w:rPr>
        <w:t>Requirement for network signalling values "NS_48" and "NS_51"</w:t>
      </w:r>
      <w:bookmarkEnd w:id="4476"/>
      <w:bookmarkEnd w:id="4477"/>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r w:rsidRPr="004C2F7E">
        <w:t xml:space="preserve">Table </w:t>
      </w:r>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478"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478"/>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479" w:name="_Toc37251434"/>
      <w:bookmarkStart w:id="4480" w:name="_Toc45888314"/>
      <w:bookmarkStart w:id="4481" w:name="_Toc45888913"/>
      <w:bookmarkStart w:id="4482" w:name="_Toc59650240"/>
      <w:bookmarkStart w:id="4483" w:name="_Toc61357510"/>
      <w:bookmarkStart w:id="4484" w:name="_Toc61359284"/>
      <w:bookmarkStart w:id="4485" w:name="_Toc67916223"/>
      <w:bookmarkStart w:id="4486" w:name="_Toc75533767"/>
      <w:bookmarkStart w:id="4487" w:name="_Toc75819653"/>
      <w:bookmarkStart w:id="4488" w:name="_Toc76508497"/>
      <w:bookmarkStart w:id="4489" w:name="_Toc76717447"/>
      <w:bookmarkStart w:id="4490" w:name="_Toc83294089"/>
      <w:bookmarkStart w:id="4491" w:name="_Toc84335128"/>
      <w:r>
        <w:rPr>
          <w:snapToGrid w:val="0"/>
        </w:rPr>
        <w:t>6.5.3.3.23</w:t>
      </w:r>
      <w:r>
        <w:rPr>
          <w:snapToGrid w:val="0"/>
        </w:rPr>
        <w:tab/>
      </w:r>
      <w:bookmarkEnd w:id="4479"/>
      <w:bookmarkEnd w:id="4480"/>
      <w:bookmarkEnd w:id="4481"/>
      <w:bookmarkEnd w:id="4482"/>
      <w:bookmarkEnd w:id="4483"/>
      <w:bookmarkEnd w:id="4484"/>
      <w:bookmarkEnd w:id="4485"/>
      <w:bookmarkEnd w:id="4486"/>
      <w:bookmarkEnd w:id="4487"/>
      <w:bookmarkEnd w:id="4488"/>
      <w:bookmarkEnd w:id="4489"/>
      <w:r w:rsidR="007111A4">
        <w:rPr>
          <w:snapToGrid w:val="0"/>
        </w:rPr>
        <w:t>Requirement for network signalling value "NS_49"</w:t>
      </w:r>
      <w:bookmarkEnd w:id="4490"/>
      <w:bookmarkEnd w:id="4491"/>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r w:rsidRPr="004C2F7E">
        <w:t xml:space="preserve">Table </w:t>
      </w:r>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492" w:name="_Toc37251435"/>
      <w:bookmarkStart w:id="4493" w:name="_Toc45888315"/>
      <w:bookmarkStart w:id="4494" w:name="_Toc45888914"/>
      <w:bookmarkStart w:id="4495" w:name="_Toc59650241"/>
      <w:bookmarkStart w:id="4496" w:name="_Toc61357511"/>
      <w:bookmarkStart w:id="4497" w:name="_Toc61359285"/>
      <w:bookmarkStart w:id="4498" w:name="_Toc67916224"/>
      <w:bookmarkStart w:id="4499" w:name="_Toc75533768"/>
      <w:bookmarkStart w:id="4500" w:name="_Toc75819654"/>
      <w:bookmarkStart w:id="4501" w:name="_Toc76508498"/>
      <w:bookmarkStart w:id="4502" w:name="_Toc76717448"/>
      <w:bookmarkStart w:id="4503" w:name="_Toc83294090"/>
      <w:bookmarkStart w:id="4504" w:name="_Toc84335129"/>
      <w:r w:rsidRPr="00E96736">
        <w:t>6.5.3.3.</w:t>
      </w:r>
      <w:r>
        <w:t>24</w:t>
      </w:r>
      <w:r w:rsidRPr="00E96736">
        <w:tab/>
      </w:r>
      <w:bookmarkEnd w:id="4492"/>
      <w:bookmarkEnd w:id="4493"/>
      <w:bookmarkEnd w:id="4494"/>
      <w:bookmarkEnd w:id="4495"/>
      <w:bookmarkEnd w:id="4496"/>
      <w:bookmarkEnd w:id="4497"/>
      <w:bookmarkEnd w:id="4498"/>
      <w:bookmarkEnd w:id="4499"/>
      <w:bookmarkEnd w:id="4500"/>
      <w:bookmarkEnd w:id="4501"/>
      <w:bookmarkEnd w:id="4502"/>
      <w:r w:rsidR="007111A4" w:rsidRPr="00E96736">
        <w:t xml:space="preserve">Requirement for network </w:t>
      </w:r>
      <w:r w:rsidR="007111A4">
        <w:t>signalling</w:t>
      </w:r>
      <w:r w:rsidR="007111A4" w:rsidRPr="00E96736">
        <w:t xml:space="preserve"> value "NS_44"</w:t>
      </w:r>
      <w:bookmarkEnd w:id="4503"/>
      <w:bookmarkEnd w:id="4504"/>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r w:rsidRPr="00E96736">
        <w:t>Table 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505" w:name="_Toc59650242"/>
      <w:bookmarkStart w:id="4506" w:name="_Toc61357512"/>
      <w:bookmarkStart w:id="4507" w:name="_Toc61359286"/>
      <w:bookmarkStart w:id="4508" w:name="_Toc67916225"/>
      <w:bookmarkStart w:id="4509" w:name="_Toc75533769"/>
      <w:bookmarkStart w:id="4510" w:name="_Toc75819655"/>
      <w:bookmarkStart w:id="4511" w:name="_Toc76508499"/>
      <w:bookmarkStart w:id="4512" w:name="_Toc76717449"/>
      <w:bookmarkStart w:id="4513" w:name="_Toc83294091"/>
      <w:bookmarkStart w:id="4514" w:name="_Toc84335130"/>
      <w:r w:rsidRPr="00E96736">
        <w:t>6.5.3.3.</w:t>
      </w:r>
      <w:r>
        <w:t>25</w:t>
      </w:r>
      <w:r w:rsidRPr="00E96736">
        <w:tab/>
      </w:r>
      <w:bookmarkEnd w:id="4505"/>
      <w:bookmarkEnd w:id="4506"/>
      <w:bookmarkEnd w:id="4507"/>
      <w:bookmarkEnd w:id="4508"/>
      <w:bookmarkEnd w:id="4509"/>
      <w:bookmarkEnd w:id="4510"/>
      <w:bookmarkEnd w:id="4511"/>
      <w:bookmarkEnd w:id="4512"/>
      <w:r w:rsidR="007111A4" w:rsidRPr="00E96736">
        <w:t xml:space="preserve">Requirement for network </w:t>
      </w:r>
      <w:r w:rsidR="007111A4">
        <w:t>signalling</w:t>
      </w:r>
      <w:r w:rsidR="007111A4" w:rsidRPr="00E96736">
        <w:t xml:space="preserve"> value "NS_4</w:t>
      </w:r>
      <w:r w:rsidR="007111A4">
        <w:t>6</w:t>
      </w:r>
      <w:r w:rsidR="007111A4" w:rsidRPr="00E96736">
        <w:t>"</w:t>
      </w:r>
      <w:bookmarkEnd w:id="4513"/>
      <w:bookmarkEnd w:id="4514"/>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r w:rsidRPr="00E96736">
        <w:t>Table 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515" w:name="_Toc29801871"/>
      <w:bookmarkStart w:id="4516" w:name="_Toc29802295"/>
      <w:bookmarkStart w:id="4517" w:name="_Toc29802920"/>
      <w:bookmarkStart w:id="4518" w:name="_Toc36107662"/>
      <w:bookmarkStart w:id="4519" w:name="_Toc37251436"/>
      <w:bookmarkStart w:id="4520" w:name="_Toc45888316"/>
      <w:bookmarkStart w:id="4521" w:name="_Toc45888915"/>
      <w:bookmarkStart w:id="4522" w:name="_Toc59650243"/>
      <w:bookmarkStart w:id="4523" w:name="_Toc61357513"/>
      <w:bookmarkStart w:id="4524" w:name="_Toc61359287"/>
      <w:bookmarkStart w:id="4525" w:name="_Toc67916226"/>
      <w:bookmarkStart w:id="4526" w:name="_Toc75533770"/>
      <w:bookmarkStart w:id="4527" w:name="_Toc75819656"/>
      <w:bookmarkStart w:id="4528" w:name="_Toc76508500"/>
      <w:bookmarkStart w:id="4529" w:name="_Toc76717450"/>
      <w:bookmarkStart w:id="4530" w:name="_Toc83294092"/>
      <w:bookmarkStart w:id="4531" w:name="_Toc84335131"/>
      <w:r w:rsidRPr="001C0CC4">
        <w:t>6.</w:t>
      </w:r>
      <w:r w:rsidRPr="001C0CC4">
        <w:rPr>
          <w:rFonts w:hint="eastAsia"/>
        </w:rPr>
        <w:t>5.4</w:t>
      </w:r>
      <w:r w:rsidRPr="001C0CC4">
        <w:tab/>
        <w:t>Transmit intermodulation</w:t>
      </w:r>
      <w:bookmarkEnd w:id="4399"/>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785FF698" w14:textId="77777777" w:rsidR="001F5897" w:rsidRPr="001C0CC4" w:rsidRDefault="001F5897" w:rsidP="001F5897">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r>
        <w:rPr>
          <w:rFonts w:cs="v5.0.0"/>
        </w:rPr>
        <w:t xml:space="preserve"> </w:t>
      </w:r>
      <w:r w:rsidRPr="00611D9F">
        <w:t xml:space="preserve">For </w:t>
      </w:r>
      <w:r>
        <w:t xml:space="preserve">UE power class </w:t>
      </w:r>
      <w:r w:rsidRPr="00611D9F">
        <w:t xml:space="preserve">1.5 the </w:t>
      </w:r>
      <w:r>
        <w:t xml:space="preserve">transmit intermodulation requirement is specified at each antenna connector with the wanted signal measured as </w:t>
      </w:r>
      <w:r w:rsidRPr="00611D9F">
        <w:t xml:space="preserve">the sum of the </w:t>
      </w:r>
      <w:r>
        <w:t>output power</w:t>
      </w:r>
      <w:r w:rsidRPr="00611D9F">
        <w:t xml:space="preserve"> from both UE antenna connectors.</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r w:rsidRPr="001C0CC4">
        <w:t>Table 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532"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532"/>
    </w:tbl>
    <w:p w14:paraId="4F4ED7CD" w14:textId="77777777" w:rsidR="00DC7196" w:rsidRPr="001C0CC4" w:rsidRDefault="00DC7196" w:rsidP="00DC7196"/>
    <w:p w14:paraId="1EB9A0BA" w14:textId="77777777" w:rsidR="00DC7196" w:rsidRPr="001C0CC4" w:rsidRDefault="00DC7196" w:rsidP="009876C7">
      <w:pPr>
        <w:pStyle w:val="Heading2"/>
      </w:pPr>
      <w:bookmarkStart w:id="4533" w:name="_Toc21344385"/>
      <w:bookmarkStart w:id="4534" w:name="_Toc29801872"/>
      <w:bookmarkStart w:id="4535" w:name="_Toc29802296"/>
      <w:bookmarkStart w:id="4536" w:name="_Toc29802921"/>
      <w:bookmarkStart w:id="4537" w:name="_Toc36107663"/>
      <w:bookmarkStart w:id="4538" w:name="_Toc37251437"/>
      <w:bookmarkStart w:id="4539" w:name="_Toc45888317"/>
      <w:bookmarkStart w:id="4540" w:name="_Toc45888916"/>
      <w:bookmarkStart w:id="4541" w:name="_Toc59650244"/>
      <w:bookmarkStart w:id="4542" w:name="_Toc61357514"/>
      <w:bookmarkStart w:id="4543" w:name="_Toc61359288"/>
      <w:bookmarkStart w:id="4544" w:name="_Toc67916227"/>
      <w:bookmarkStart w:id="4545" w:name="_Toc75533771"/>
      <w:bookmarkStart w:id="4546" w:name="_Toc75819657"/>
      <w:bookmarkStart w:id="4547" w:name="_Toc76508501"/>
      <w:bookmarkStart w:id="4548" w:name="_Toc76717451"/>
      <w:bookmarkStart w:id="4549" w:name="_Toc83294093"/>
      <w:bookmarkStart w:id="4550" w:name="_Toc84335132"/>
      <w:r w:rsidRPr="001C0CC4">
        <w:t>6.5A</w:t>
      </w:r>
      <w:r w:rsidRPr="001C0CC4">
        <w:tab/>
        <w:t>Output RF spectrum emissions for CA</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14EA9408" w14:textId="77777777" w:rsidR="00910C0A" w:rsidRDefault="00910C0A" w:rsidP="00E325BF">
      <w:pPr>
        <w:pStyle w:val="Heading3"/>
      </w:pPr>
      <w:r w:rsidRPr="004354A5">
        <w:t>6.5A.</w:t>
      </w:r>
      <w:r>
        <w:t>0</w:t>
      </w:r>
      <w:r w:rsidRPr="004354A5">
        <w:tab/>
      </w:r>
      <w:r>
        <w:t>General</w:t>
      </w:r>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551" w:name="_Toc21344386"/>
      <w:bookmarkStart w:id="4552" w:name="_Toc29801873"/>
      <w:bookmarkStart w:id="4553" w:name="_Toc29802297"/>
      <w:bookmarkStart w:id="4554" w:name="_Toc29802922"/>
      <w:bookmarkStart w:id="4555" w:name="_Toc36107664"/>
      <w:bookmarkStart w:id="4556" w:name="_Toc37251438"/>
      <w:bookmarkStart w:id="4557" w:name="_Toc45888318"/>
      <w:bookmarkStart w:id="4558" w:name="_Toc45888917"/>
      <w:bookmarkStart w:id="4559" w:name="_Toc59650245"/>
      <w:bookmarkStart w:id="4560" w:name="_Toc61357515"/>
      <w:bookmarkStart w:id="4561" w:name="_Toc61359289"/>
      <w:bookmarkStart w:id="4562" w:name="_Toc67916228"/>
      <w:bookmarkStart w:id="4563" w:name="_Toc75533772"/>
      <w:bookmarkStart w:id="4564" w:name="_Toc75819658"/>
      <w:bookmarkStart w:id="4565" w:name="_Toc76508502"/>
      <w:bookmarkStart w:id="4566" w:name="_Toc76717452"/>
      <w:bookmarkStart w:id="4567" w:name="_Toc83294094"/>
      <w:bookmarkStart w:id="4568" w:name="_Toc84335133"/>
      <w:r w:rsidRPr="001C0CC4">
        <w:t>6.5A.1</w:t>
      </w:r>
      <w:r w:rsidRPr="001C0CC4">
        <w:tab/>
        <w:t>Occupied bandwidth for CA</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6E0F7C18" w14:textId="56F1B8E8" w:rsidR="00DC7196" w:rsidRDefault="00DC7196" w:rsidP="009876C7">
      <w:pPr>
        <w:pStyle w:val="Heading4"/>
      </w:pPr>
      <w:bookmarkStart w:id="4569" w:name="_Toc21344387"/>
      <w:bookmarkStart w:id="4570" w:name="_Toc29801874"/>
      <w:bookmarkStart w:id="4571" w:name="_Toc29802298"/>
      <w:bookmarkStart w:id="4572" w:name="_Toc29802923"/>
      <w:bookmarkStart w:id="4573" w:name="_Toc36107665"/>
      <w:bookmarkStart w:id="4574" w:name="_Toc37251439"/>
      <w:bookmarkStart w:id="4575" w:name="_Toc45888319"/>
      <w:bookmarkStart w:id="4576" w:name="_Toc45888918"/>
      <w:bookmarkStart w:id="4577" w:name="_Toc59650246"/>
      <w:bookmarkStart w:id="4578" w:name="_Toc61357516"/>
      <w:bookmarkStart w:id="4579" w:name="_Toc61359290"/>
      <w:bookmarkStart w:id="4580" w:name="_Toc67916229"/>
      <w:bookmarkStart w:id="4581" w:name="_Toc75533773"/>
      <w:bookmarkStart w:id="4582" w:name="_Toc75819659"/>
      <w:bookmarkStart w:id="4583" w:name="_Toc76508503"/>
      <w:bookmarkStart w:id="4584" w:name="_Toc76717453"/>
      <w:bookmarkStart w:id="4585" w:name="_Toc83294095"/>
      <w:bookmarkStart w:id="4586" w:name="_Toc84335134"/>
      <w:r w:rsidRPr="001C0CC4">
        <w:t>6.5A.1.1</w:t>
      </w:r>
      <w:r w:rsidRPr="001C0CC4">
        <w:tab/>
        <w:t>Void</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0FF737F8" w14:textId="0CED64F0" w:rsidR="00045C30" w:rsidRPr="001C0CC4" w:rsidRDefault="00045C30" w:rsidP="009876C7">
      <w:pPr>
        <w:pStyle w:val="Heading4"/>
      </w:pPr>
      <w:bookmarkStart w:id="4587" w:name="_Toc59650247"/>
      <w:bookmarkStart w:id="4588" w:name="_Toc61357517"/>
      <w:bookmarkStart w:id="4589" w:name="_Toc61359291"/>
      <w:bookmarkStart w:id="4590" w:name="_Toc67916230"/>
      <w:bookmarkStart w:id="4591" w:name="_Toc75533774"/>
      <w:bookmarkStart w:id="4592" w:name="_Toc75819660"/>
      <w:bookmarkStart w:id="4593" w:name="_Toc76508504"/>
      <w:bookmarkStart w:id="4594" w:name="_Toc76717454"/>
      <w:bookmarkStart w:id="4595" w:name="_Toc83294096"/>
      <w:bookmarkStart w:id="4596" w:name="_Toc84335135"/>
      <w:r w:rsidRPr="001C0CC4">
        <w:t>6.5A.1.1</w:t>
      </w:r>
      <w:r>
        <w:t>a</w:t>
      </w:r>
      <w:r w:rsidRPr="001C0CC4">
        <w:tab/>
        <w:t>Occupied bandwidth for Int</w:t>
      </w:r>
      <w:r>
        <w:t>ra</w:t>
      </w:r>
      <w:r w:rsidRPr="001C0CC4">
        <w:t xml:space="preserve">-band </w:t>
      </w:r>
      <w:r>
        <w:t xml:space="preserve">contiguous </w:t>
      </w:r>
      <w:r w:rsidRPr="001C0CC4">
        <w:t>CA</w:t>
      </w:r>
      <w:bookmarkEnd w:id="4587"/>
      <w:bookmarkEnd w:id="4588"/>
      <w:bookmarkEnd w:id="4589"/>
      <w:bookmarkEnd w:id="4590"/>
      <w:bookmarkEnd w:id="4591"/>
      <w:bookmarkEnd w:id="4592"/>
      <w:bookmarkEnd w:id="4593"/>
      <w:bookmarkEnd w:id="4594"/>
      <w:bookmarkEnd w:id="4595"/>
      <w:bookmarkEnd w:id="4596"/>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597" w:name="MCCQCTEMPBM_00000045"/>
      <w:r w:rsidRPr="00CB62BE">
        <w:rPr>
          <w:lang w:eastAsia="zh-CN"/>
        </w:rPr>
        <w:fldChar w:fldCharType="begin"/>
      </w:r>
      <w:r w:rsidRPr="00CB62BE">
        <w:rPr>
          <w:lang w:eastAsia="zh-CN"/>
        </w:rPr>
        <w:fldChar w:fldCharType="end"/>
      </w:r>
      <w:bookmarkStart w:id="4598" w:name="MCCQCTEMPBM_00000046"/>
      <w:bookmarkEnd w:id="4597"/>
      <w:r w:rsidRPr="001C0CC4">
        <w:rPr>
          <w:rFonts w:cs="Arial"/>
        </w:rPr>
        <w:fldChar w:fldCharType="begin"/>
      </w:r>
      <w:r w:rsidRPr="001C0CC4">
        <w:rPr>
          <w:rFonts w:cs="Arial"/>
        </w:rPr>
        <w:fldChar w:fldCharType="end"/>
      </w:r>
      <w:bookmarkStart w:id="4599" w:name="MCCQCTEMPBM_00000047"/>
      <w:bookmarkEnd w:id="4598"/>
      <w:r w:rsidRPr="00CB62BE">
        <w:rPr>
          <w:rFonts w:cs="Arial"/>
        </w:rPr>
        <w:fldChar w:fldCharType="begin"/>
      </w:r>
      <w:r w:rsidRPr="00CB62BE">
        <w:rPr>
          <w:rFonts w:cs="Arial"/>
        </w:rPr>
        <w:fldChar w:fldCharType="end"/>
      </w:r>
      <w:bookmarkStart w:id="4600" w:name="MCCQCTEMPBM_00000048"/>
      <w:bookmarkEnd w:id="4599"/>
      <w:r w:rsidRPr="00CB62BE">
        <w:rPr>
          <w:rFonts w:cs="Arial"/>
          <w:lang w:eastAsia="zh-CN"/>
        </w:rPr>
        <w:fldChar w:fldCharType="begin"/>
      </w:r>
      <w:r w:rsidRPr="00CB62BE">
        <w:rPr>
          <w:rFonts w:cs="Arial"/>
          <w:lang w:eastAsia="zh-CN"/>
        </w:rPr>
        <w:fldChar w:fldCharType="end"/>
      </w:r>
      <w:bookmarkStart w:id="4601" w:name="MCCQCTEMPBM_00000049"/>
      <w:bookmarkEnd w:id="4600"/>
      <w:r w:rsidRPr="00CB62BE">
        <w:rPr>
          <w:rFonts w:cs="Arial"/>
          <w:lang w:eastAsia="zh-CN"/>
        </w:rPr>
        <w:fldChar w:fldCharType="begin"/>
      </w:r>
      <w:r w:rsidRPr="00CB62BE">
        <w:rPr>
          <w:rFonts w:cs="Arial"/>
          <w:lang w:eastAsia="zh-CN"/>
        </w:rPr>
        <w:fldChar w:fldCharType="end"/>
      </w:r>
      <w:bookmarkStart w:id="4602" w:name="MCCQCTEMPBM_00000050"/>
      <w:bookmarkEnd w:id="4601"/>
      <w:r w:rsidRPr="00CB62BE">
        <w:rPr>
          <w:rFonts w:cs="Arial"/>
          <w:lang w:eastAsia="zh-CN"/>
        </w:rPr>
        <w:fldChar w:fldCharType="begin"/>
      </w:r>
      <w:r w:rsidRPr="00CB62BE">
        <w:rPr>
          <w:rFonts w:cs="Arial"/>
          <w:lang w:eastAsia="zh-CN"/>
        </w:rPr>
        <w:fldChar w:fldCharType="end"/>
      </w:r>
      <w:bookmarkStart w:id="4603" w:name="MCCQCTEMPBM_00000051"/>
      <w:bookmarkEnd w:id="4602"/>
      <w:r w:rsidRPr="00CB62BE">
        <w:rPr>
          <w:rFonts w:cs="Arial"/>
          <w:lang w:eastAsia="zh-CN"/>
        </w:rPr>
        <w:fldChar w:fldCharType="begin"/>
      </w:r>
      <w:r w:rsidRPr="00CB62BE">
        <w:rPr>
          <w:rFonts w:cs="Arial"/>
          <w:lang w:eastAsia="zh-CN"/>
        </w:rPr>
        <w:fldChar w:fldCharType="end"/>
      </w:r>
      <w:bookmarkStart w:id="4604" w:name="MCCQCTEMPBM_00000052"/>
      <w:bookmarkEnd w:id="4603"/>
      <w:r w:rsidRPr="00CB62BE">
        <w:rPr>
          <w:rFonts w:cs="Arial"/>
          <w:lang w:eastAsia="zh-CN"/>
        </w:rPr>
        <w:fldChar w:fldCharType="begin"/>
      </w:r>
      <w:r w:rsidRPr="00CB62BE">
        <w:rPr>
          <w:rFonts w:cs="Arial"/>
          <w:lang w:eastAsia="zh-CN"/>
        </w:rPr>
        <w:fldChar w:fldCharType="end"/>
      </w:r>
      <w:bookmarkStart w:id="4605" w:name="MCCQCTEMPBM_00000053"/>
      <w:bookmarkEnd w:id="4604"/>
      <w:r w:rsidRPr="00CB62BE">
        <w:rPr>
          <w:rFonts w:cs="Arial"/>
          <w:lang w:eastAsia="zh-CN"/>
        </w:rPr>
        <w:fldChar w:fldCharType="begin"/>
      </w:r>
      <w:r w:rsidRPr="00CB62BE">
        <w:rPr>
          <w:rFonts w:cs="Arial"/>
          <w:lang w:eastAsia="zh-CN"/>
        </w:rPr>
        <w:fldChar w:fldCharType="end"/>
      </w:r>
      <w:bookmarkStart w:id="4606" w:name="MCCQCTEMPBM_00000054"/>
      <w:bookmarkEnd w:id="4605"/>
      <w:r w:rsidRPr="001C0CC4">
        <w:fldChar w:fldCharType="begin"/>
      </w:r>
      <w:r w:rsidRPr="001C0CC4">
        <w:fldChar w:fldCharType="end"/>
      </w:r>
      <w:bookmarkStart w:id="4607" w:name="MCCQCTEMPBM_00000055"/>
      <w:bookmarkEnd w:id="4606"/>
      <w:r w:rsidRPr="001C0CC4">
        <w:rPr>
          <w:rFonts w:cs="Arial"/>
        </w:rPr>
        <w:fldChar w:fldCharType="begin"/>
      </w:r>
      <w:r w:rsidRPr="001C0CC4">
        <w:rPr>
          <w:rFonts w:cs="Arial"/>
        </w:rPr>
        <w:fldChar w:fldCharType="end"/>
      </w:r>
      <w:bookmarkStart w:id="4608" w:name="MCCQCTEMPBM_00000056"/>
      <w:bookmarkEnd w:id="4607"/>
      <w:r w:rsidRPr="00CB62BE">
        <w:rPr>
          <w:rFonts w:cs="Arial"/>
          <w:noProof/>
          <w:lang w:eastAsia="zh-CN"/>
        </w:rPr>
        <w:fldChar w:fldCharType="begin"/>
      </w:r>
      <w:r w:rsidRPr="00CB62BE">
        <w:rPr>
          <w:rFonts w:cs="Arial"/>
          <w:noProof/>
          <w:lang w:eastAsia="zh-CN"/>
        </w:rPr>
        <w:fldChar w:fldCharType="end"/>
      </w:r>
      <w:bookmarkStart w:id="4609" w:name="MCCQCTEMPBM_00000057"/>
      <w:bookmarkEnd w:id="4608"/>
      <w:r w:rsidRPr="00CB62BE">
        <w:rPr>
          <w:rFonts w:cs="Arial"/>
          <w:noProof/>
          <w:lang w:eastAsia="zh-CN"/>
        </w:rPr>
        <w:fldChar w:fldCharType="begin"/>
      </w:r>
      <w:r w:rsidRPr="00CB62BE">
        <w:rPr>
          <w:rFonts w:cs="Arial"/>
          <w:noProof/>
          <w:lang w:eastAsia="zh-CN"/>
        </w:rPr>
        <w:fldChar w:fldCharType="end"/>
      </w:r>
      <w:bookmarkStart w:id="4610" w:name="MCCQCTEMPBM_00000058"/>
      <w:bookmarkEnd w:id="4609"/>
      <w:r w:rsidRPr="00CB62BE">
        <w:rPr>
          <w:rFonts w:cs="Arial"/>
          <w:noProof/>
          <w:lang w:eastAsia="zh-CN"/>
        </w:rPr>
        <w:fldChar w:fldCharType="begin"/>
      </w:r>
      <w:r w:rsidRPr="00CB62BE">
        <w:rPr>
          <w:rFonts w:cs="Arial"/>
          <w:noProof/>
          <w:lang w:eastAsia="zh-CN"/>
        </w:rPr>
        <w:fldChar w:fldCharType="end"/>
      </w:r>
      <w:bookmarkStart w:id="4611" w:name="MCCQCTEMPBM_00000059"/>
      <w:bookmarkEnd w:id="4610"/>
      <w:r w:rsidRPr="00CB62BE">
        <w:rPr>
          <w:rFonts w:cs="Arial"/>
          <w:lang w:eastAsia="zh-CN"/>
        </w:rPr>
        <w:fldChar w:fldCharType="begin"/>
      </w:r>
      <w:r w:rsidRPr="00CB62BE">
        <w:rPr>
          <w:rFonts w:cs="Arial"/>
          <w:lang w:eastAsia="zh-CN"/>
        </w:rPr>
        <w:fldChar w:fldCharType="end"/>
      </w:r>
      <w:bookmarkEnd w:id="4611"/>
    </w:p>
    <w:p w14:paraId="10DDAF77" w14:textId="30A343FB" w:rsidR="00BB43BA" w:rsidRDefault="00BB43BA" w:rsidP="00BB43BA">
      <w:pPr>
        <w:pStyle w:val="Heading4"/>
        <w:ind w:left="0" w:firstLine="0"/>
      </w:pPr>
      <w:bookmarkStart w:id="4612" w:name="_Toc61357518"/>
      <w:bookmarkStart w:id="4613" w:name="_Toc61359292"/>
      <w:bookmarkStart w:id="4614" w:name="_Toc67916231"/>
      <w:bookmarkStart w:id="4615" w:name="_Toc75533775"/>
      <w:bookmarkStart w:id="4616" w:name="_Toc75819661"/>
      <w:bookmarkStart w:id="4617" w:name="_Toc76508505"/>
      <w:bookmarkStart w:id="4618" w:name="_Toc76717455"/>
      <w:bookmarkStart w:id="4619" w:name="_Toc83294097"/>
      <w:bookmarkStart w:id="4620" w:name="_Toc84335136"/>
      <w:bookmarkStart w:id="4621" w:name="_Toc21344388"/>
      <w:bookmarkStart w:id="4622" w:name="_Toc29801875"/>
      <w:bookmarkStart w:id="4623" w:name="_Toc29802299"/>
      <w:bookmarkStart w:id="4624" w:name="_Toc29802924"/>
      <w:bookmarkStart w:id="4625" w:name="_Toc36107666"/>
      <w:bookmarkStart w:id="4626" w:name="_Toc37251440"/>
      <w:bookmarkStart w:id="4627" w:name="_Toc45888320"/>
      <w:bookmarkStart w:id="4628" w:name="_Toc45888919"/>
      <w:bookmarkStart w:id="4629" w:name="_Toc21344389"/>
      <w:bookmarkStart w:id="4630" w:name="_Toc29801876"/>
      <w:bookmarkStart w:id="4631" w:name="_Toc29802300"/>
      <w:bookmarkStart w:id="4632" w:name="_Toc29802925"/>
      <w:bookmarkStart w:id="4633" w:name="_Toc36107667"/>
      <w:bookmarkStart w:id="4634" w:name="_Toc37251441"/>
      <w:bookmarkStart w:id="4635" w:name="_Toc45888321"/>
      <w:bookmarkStart w:id="4636" w:name="_Toc45888920"/>
      <w:bookmarkStart w:id="4637" w:name="_Toc59650249"/>
      <w:r w:rsidRPr="001C0CC4">
        <w:t>6.5A.1.2</w:t>
      </w:r>
      <w:r w:rsidRPr="001C0CC4">
        <w:tab/>
        <w:t>Occupied bandwidth for Int</w:t>
      </w:r>
      <w:r>
        <w:t>ra</w:t>
      </w:r>
      <w:r w:rsidRPr="001C0CC4">
        <w:t xml:space="preserve">-band </w:t>
      </w:r>
      <w:r>
        <w:t xml:space="preserve">non-contiguous </w:t>
      </w:r>
      <w:r w:rsidRPr="001C0CC4">
        <w:t>CA</w:t>
      </w:r>
      <w:bookmarkEnd w:id="4612"/>
      <w:bookmarkEnd w:id="4613"/>
      <w:bookmarkEnd w:id="4614"/>
      <w:bookmarkEnd w:id="4615"/>
      <w:bookmarkEnd w:id="4616"/>
      <w:bookmarkEnd w:id="4617"/>
      <w:bookmarkEnd w:id="4618"/>
      <w:bookmarkEnd w:id="4619"/>
      <w:bookmarkEnd w:id="4620"/>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638" w:name="_Toc61357519"/>
      <w:bookmarkStart w:id="4639" w:name="_Toc61359293"/>
      <w:bookmarkStart w:id="4640" w:name="_Toc67916232"/>
      <w:bookmarkStart w:id="4641" w:name="_Toc75533776"/>
      <w:bookmarkStart w:id="4642" w:name="_Toc75819662"/>
      <w:bookmarkStart w:id="4643" w:name="_Toc76508506"/>
      <w:bookmarkStart w:id="4644" w:name="_Toc76717456"/>
      <w:bookmarkStart w:id="4645" w:name="_Toc83294098"/>
      <w:bookmarkStart w:id="4646" w:name="_Toc84335137"/>
      <w:bookmarkEnd w:id="4621"/>
      <w:bookmarkEnd w:id="4622"/>
      <w:bookmarkEnd w:id="4623"/>
      <w:bookmarkEnd w:id="4624"/>
      <w:bookmarkEnd w:id="4625"/>
      <w:bookmarkEnd w:id="4626"/>
      <w:bookmarkEnd w:id="4627"/>
      <w:bookmarkEnd w:id="4628"/>
      <w:r w:rsidRPr="001C0CC4">
        <w:t>6.5A.1.3</w:t>
      </w:r>
      <w:r w:rsidRPr="001C0CC4">
        <w:tab/>
        <w:t>Occupied bandwidth for Inter-band CA</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44BE945F" w14:textId="78B9D17C" w:rsidR="00813591" w:rsidRDefault="00813591" w:rsidP="00813591">
      <w:pPr>
        <w:rPr>
          <w:lang w:val="en-US" w:eastAsia="zh-CN"/>
        </w:rPr>
      </w:pPr>
      <w:bookmarkStart w:id="4647" w:name="_Toc21344390"/>
      <w:bookmarkStart w:id="4648" w:name="_Toc29801877"/>
      <w:bookmarkStart w:id="4649" w:name="_Toc29802301"/>
      <w:bookmarkStart w:id="4650" w:name="_Toc29802926"/>
      <w:bookmarkStart w:id="4651" w:name="_Toc36107668"/>
      <w:bookmarkStart w:id="4652" w:name="_Toc37251442"/>
      <w:bookmarkStart w:id="4653" w:name="_Toc45888322"/>
      <w:bookmarkStart w:id="4654" w:name="_Toc45888921"/>
      <w:bookmarkStart w:id="4655" w:name="_Toc59650250"/>
      <w:bookmarkStart w:id="4656" w:name="_Toc61357520"/>
      <w:bookmarkStart w:id="4657" w:name="_Toc61359294"/>
      <w:bookmarkStart w:id="4658" w:name="_Toc67916233"/>
      <w:bookmarkStart w:id="4659" w:name="_Toc75533777"/>
      <w:bookmarkStart w:id="4660" w:name="_Toc75819663"/>
      <w:bookmarkStart w:id="4661" w:name="_Toc76508507"/>
      <w:bookmarkStart w:id="4662"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663" w:name="_Toc83294099"/>
      <w:bookmarkStart w:id="4664" w:name="_Toc84335138"/>
      <w:r w:rsidRPr="001C0CC4">
        <w:t>6.5A.2</w:t>
      </w:r>
      <w:r w:rsidRPr="001C0CC4">
        <w:tab/>
        <w:t>Out of band emission for CA</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6231C5E7" w14:textId="77777777" w:rsidR="00DC7196" w:rsidRPr="001C0CC4" w:rsidRDefault="00DC7196" w:rsidP="009876C7">
      <w:pPr>
        <w:pStyle w:val="Heading4"/>
      </w:pPr>
      <w:bookmarkStart w:id="4665" w:name="_Toc21344391"/>
      <w:bookmarkStart w:id="4666" w:name="_Toc29801878"/>
      <w:bookmarkStart w:id="4667" w:name="_Toc29802302"/>
      <w:bookmarkStart w:id="4668" w:name="_Toc29802927"/>
      <w:bookmarkStart w:id="4669" w:name="_Toc36107669"/>
      <w:bookmarkStart w:id="4670" w:name="_Toc37251443"/>
      <w:bookmarkStart w:id="4671" w:name="_Toc45888323"/>
      <w:bookmarkStart w:id="4672" w:name="_Toc45888922"/>
      <w:bookmarkStart w:id="4673" w:name="_Toc59650251"/>
      <w:bookmarkStart w:id="4674" w:name="_Toc61357521"/>
      <w:bookmarkStart w:id="4675" w:name="_Toc61359295"/>
      <w:bookmarkStart w:id="4676" w:name="_Toc67916234"/>
      <w:bookmarkStart w:id="4677" w:name="_Toc75533778"/>
      <w:bookmarkStart w:id="4678" w:name="_Toc75819664"/>
      <w:bookmarkStart w:id="4679" w:name="_Toc76508508"/>
      <w:bookmarkStart w:id="4680" w:name="_Toc76717458"/>
      <w:bookmarkStart w:id="4681" w:name="_Toc83294100"/>
      <w:bookmarkStart w:id="4682" w:name="_Toc84335139"/>
      <w:r w:rsidRPr="001C0CC4">
        <w:t>6.5A.2.1</w:t>
      </w:r>
      <w:r w:rsidRPr="001C0CC4">
        <w:tab/>
        <w:t>General</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683" w:name="_Toc21344392"/>
      <w:bookmarkStart w:id="4684" w:name="_Toc29801879"/>
      <w:bookmarkStart w:id="4685" w:name="_Toc29802303"/>
      <w:bookmarkStart w:id="4686" w:name="_Toc29802928"/>
      <w:bookmarkStart w:id="4687" w:name="_Toc36107670"/>
      <w:bookmarkStart w:id="4688" w:name="_Toc37251444"/>
      <w:bookmarkStart w:id="4689" w:name="_Toc45888324"/>
      <w:bookmarkStart w:id="4690" w:name="_Toc45888923"/>
      <w:bookmarkStart w:id="4691" w:name="_Toc59650252"/>
      <w:bookmarkStart w:id="4692" w:name="_Toc61357522"/>
      <w:bookmarkStart w:id="4693" w:name="_Toc61359296"/>
      <w:bookmarkStart w:id="4694" w:name="_Toc67916235"/>
      <w:bookmarkStart w:id="4695" w:name="_Toc75533779"/>
      <w:bookmarkStart w:id="4696" w:name="_Toc75819665"/>
      <w:bookmarkStart w:id="4697" w:name="_Toc76508509"/>
      <w:bookmarkStart w:id="4698" w:name="_Toc76717459"/>
      <w:bookmarkStart w:id="4699" w:name="_Toc83294101"/>
      <w:bookmarkStart w:id="4700" w:name="_Toc84335140"/>
      <w:r w:rsidRPr="001C0CC4">
        <w:t>6.5A.2.2</w:t>
      </w:r>
      <w:r w:rsidRPr="001C0CC4">
        <w:tab/>
        <w:t>Spectrum emission mask</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38C07C8D" w14:textId="619B294B" w:rsidR="008D4711" w:rsidRDefault="008D4711" w:rsidP="009876C7">
      <w:pPr>
        <w:pStyle w:val="Heading5"/>
      </w:pPr>
      <w:bookmarkStart w:id="4701" w:name="_Toc21344393"/>
      <w:bookmarkStart w:id="4702" w:name="_Toc29801880"/>
      <w:bookmarkStart w:id="4703" w:name="_Toc29802304"/>
      <w:bookmarkStart w:id="4704" w:name="_Toc29802929"/>
      <w:bookmarkStart w:id="4705" w:name="_Toc36107671"/>
      <w:bookmarkStart w:id="4706" w:name="_Toc37251445"/>
      <w:bookmarkStart w:id="4707" w:name="_Toc45888325"/>
      <w:bookmarkStart w:id="4708" w:name="_Toc45888924"/>
      <w:bookmarkStart w:id="4709" w:name="_Toc59650253"/>
      <w:bookmarkStart w:id="4710" w:name="_Toc61357523"/>
      <w:bookmarkStart w:id="4711" w:name="_Toc61359297"/>
      <w:bookmarkStart w:id="4712" w:name="_Toc67916236"/>
      <w:bookmarkStart w:id="4713" w:name="_Toc75533780"/>
      <w:bookmarkStart w:id="4714" w:name="_Toc75819666"/>
      <w:bookmarkStart w:id="4715" w:name="_Toc76508510"/>
      <w:bookmarkStart w:id="4716" w:name="_Toc76717460"/>
      <w:bookmarkStart w:id="4717" w:name="_Toc83294102"/>
      <w:bookmarkStart w:id="4718" w:name="_Toc84335141"/>
      <w:bookmarkStart w:id="4719" w:name="_Toc21344394"/>
      <w:bookmarkStart w:id="4720" w:name="_Toc29801881"/>
      <w:bookmarkStart w:id="4721" w:name="_Toc29802305"/>
      <w:bookmarkStart w:id="4722" w:name="_Toc29802930"/>
      <w:bookmarkStart w:id="4723" w:name="_Toc36107672"/>
      <w:bookmarkStart w:id="4724" w:name="_Toc37251446"/>
      <w:bookmarkStart w:id="4725" w:name="_Toc45888326"/>
      <w:bookmarkStart w:id="4726" w:name="_Toc45888925"/>
      <w:r w:rsidRPr="001C0CC4">
        <w:t>6.5A.2.2.1</w:t>
      </w:r>
      <w:r w:rsidRPr="001C0CC4">
        <w:tab/>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r w:rsidR="003B4AE3">
        <w:t>Spectrum emission mask for intra-band contiguous C</w:t>
      </w:r>
      <w:r w:rsidR="003B4AE3">
        <w:rPr>
          <w:rFonts w:eastAsia="SimSun"/>
          <w:lang w:val="en-US" w:eastAsia="zh-CN"/>
        </w:rPr>
        <w:t>A</w:t>
      </w:r>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r w:rsidRPr="00CB62BE">
        <w:t xml:space="preserve">Table </w:t>
      </w:r>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727" w:name="_Toc61357524"/>
      <w:bookmarkStart w:id="4728" w:name="_Toc61359298"/>
      <w:bookmarkStart w:id="4729" w:name="_Toc67916237"/>
      <w:bookmarkStart w:id="4730" w:name="_Toc75533781"/>
      <w:bookmarkStart w:id="4731" w:name="_Toc75819667"/>
      <w:bookmarkStart w:id="4732" w:name="_Toc76508511"/>
      <w:bookmarkStart w:id="4733" w:name="_Toc76717461"/>
      <w:bookmarkStart w:id="4734" w:name="_Toc83294103"/>
      <w:bookmarkStart w:id="4735" w:name="_Toc84335142"/>
      <w:bookmarkStart w:id="4736" w:name="_Toc21344395"/>
      <w:bookmarkStart w:id="4737" w:name="_Toc29801882"/>
      <w:bookmarkStart w:id="4738" w:name="_Toc29802306"/>
      <w:bookmarkStart w:id="4739" w:name="_Toc29802931"/>
      <w:bookmarkStart w:id="4740" w:name="_Toc36107673"/>
      <w:bookmarkStart w:id="4741" w:name="_Toc37251447"/>
      <w:bookmarkStart w:id="4742" w:name="_Toc45888327"/>
      <w:bookmarkStart w:id="4743" w:name="_Toc45888926"/>
      <w:bookmarkStart w:id="4744" w:name="_Toc59650255"/>
      <w:bookmarkEnd w:id="4719"/>
      <w:bookmarkEnd w:id="4720"/>
      <w:bookmarkEnd w:id="4721"/>
      <w:bookmarkEnd w:id="4722"/>
      <w:bookmarkEnd w:id="4723"/>
      <w:bookmarkEnd w:id="4724"/>
      <w:bookmarkEnd w:id="4725"/>
      <w:bookmarkEnd w:id="4726"/>
      <w:r w:rsidRPr="001C0CC4">
        <w:t>6.5A.2.2.2</w:t>
      </w:r>
      <w:r w:rsidRPr="001C0CC4">
        <w:tab/>
      </w:r>
      <w:r>
        <w:t>S</w:t>
      </w:r>
      <w:r w:rsidRPr="001C0CC4">
        <w:t xml:space="preserve">pectrum emission mask for </w:t>
      </w:r>
      <w:r>
        <w:t xml:space="preserve">intra-band non-contiguous </w:t>
      </w:r>
      <w:r w:rsidRPr="001C0CC4">
        <w:t>CA</w:t>
      </w:r>
      <w:bookmarkEnd w:id="4727"/>
      <w:bookmarkEnd w:id="4728"/>
      <w:bookmarkEnd w:id="4729"/>
      <w:bookmarkEnd w:id="4730"/>
      <w:bookmarkEnd w:id="4731"/>
      <w:bookmarkEnd w:id="4732"/>
      <w:bookmarkEnd w:id="4733"/>
      <w:bookmarkEnd w:id="4734"/>
      <w:bookmarkEnd w:id="4735"/>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A9E3F06" w14:textId="77777777" w:rsidR="00DC7196" w:rsidRPr="001C0CC4" w:rsidRDefault="00DC7196" w:rsidP="009876C7">
      <w:pPr>
        <w:pStyle w:val="Heading5"/>
      </w:pPr>
      <w:bookmarkStart w:id="4745" w:name="_Toc61357525"/>
      <w:bookmarkStart w:id="4746" w:name="_Toc61359299"/>
      <w:bookmarkStart w:id="4747" w:name="_Toc67916238"/>
      <w:bookmarkStart w:id="4748" w:name="_Toc75533782"/>
      <w:bookmarkStart w:id="4749" w:name="_Toc75819668"/>
      <w:bookmarkStart w:id="4750" w:name="_Toc76508512"/>
      <w:bookmarkStart w:id="4751" w:name="_Toc76717462"/>
      <w:bookmarkStart w:id="4752" w:name="_Toc83294104"/>
      <w:bookmarkStart w:id="4753" w:name="_Toc84335143"/>
      <w:r w:rsidRPr="001C0CC4">
        <w:t>6.5A.2.2.3</w:t>
      </w:r>
      <w:r w:rsidRPr="001C0CC4">
        <w:tab/>
        <w:t>Spectrum emission mask for Inter-band CA</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5A37B14E" w14:textId="77777777" w:rsidR="00813591" w:rsidRDefault="00813591" w:rsidP="00813591">
      <w:pPr>
        <w:rPr>
          <w:lang w:val="en-US" w:eastAsia="zh-CN"/>
        </w:rPr>
      </w:pPr>
      <w:bookmarkStart w:id="4754" w:name="_Toc45888328"/>
      <w:bookmarkStart w:id="4755" w:name="_Toc45888927"/>
      <w:bookmarkStart w:id="4756" w:name="_Toc59650256"/>
      <w:bookmarkStart w:id="4757" w:name="_Toc61357526"/>
      <w:bookmarkStart w:id="4758" w:name="_Toc61359300"/>
      <w:bookmarkStart w:id="4759" w:name="_Toc67916239"/>
      <w:bookmarkStart w:id="4760" w:name="_Toc75533783"/>
      <w:bookmarkStart w:id="4761" w:name="_Toc75819669"/>
      <w:bookmarkStart w:id="4762" w:name="_Toc76508513"/>
      <w:bookmarkStart w:id="4763" w:name="_Toc76717463"/>
      <w:bookmarkStart w:id="4764" w:name="_Toc21344396"/>
      <w:bookmarkStart w:id="4765" w:name="_Toc29801883"/>
      <w:bookmarkStart w:id="4766" w:name="_Toc29802307"/>
      <w:bookmarkStart w:id="4767" w:name="_Toc29802932"/>
      <w:bookmarkStart w:id="4768" w:name="_Toc36107674"/>
      <w:bookmarkStart w:id="4769"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770" w:name="_Toc83294105"/>
      <w:bookmarkStart w:id="4771" w:name="_Toc84335144"/>
      <w:r>
        <w:t>6.5.A.2.2.4</w:t>
      </w:r>
      <w:r>
        <w:tab/>
      </w:r>
      <w:bookmarkEnd w:id="4754"/>
      <w:bookmarkEnd w:id="4755"/>
      <w:r>
        <w:t>Void</w:t>
      </w:r>
      <w:bookmarkEnd w:id="4756"/>
      <w:bookmarkEnd w:id="4757"/>
      <w:bookmarkEnd w:id="4758"/>
      <w:bookmarkEnd w:id="4759"/>
      <w:bookmarkEnd w:id="4760"/>
      <w:bookmarkEnd w:id="4761"/>
      <w:bookmarkEnd w:id="4762"/>
      <w:bookmarkEnd w:id="4763"/>
      <w:bookmarkEnd w:id="4770"/>
      <w:bookmarkEnd w:id="4771"/>
    </w:p>
    <w:p w14:paraId="1F838B39" w14:textId="0F4A2A80" w:rsidR="00DC7196" w:rsidRPr="001C0CC4" w:rsidRDefault="00DC7196" w:rsidP="009876C7">
      <w:pPr>
        <w:pStyle w:val="Heading4"/>
      </w:pPr>
      <w:bookmarkStart w:id="4772" w:name="_Toc45888329"/>
      <w:bookmarkStart w:id="4773" w:name="_Toc45888928"/>
      <w:bookmarkStart w:id="4774" w:name="_Toc59650257"/>
      <w:bookmarkStart w:id="4775" w:name="_Toc61357527"/>
      <w:bookmarkStart w:id="4776" w:name="_Toc61359301"/>
      <w:bookmarkStart w:id="4777" w:name="_Toc67916240"/>
      <w:bookmarkStart w:id="4778" w:name="_Toc75533784"/>
      <w:bookmarkStart w:id="4779" w:name="_Toc75819670"/>
      <w:bookmarkStart w:id="4780" w:name="_Toc76508514"/>
      <w:bookmarkStart w:id="4781" w:name="_Toc76717464"/>
      <w:bookmarkStart w:id="4782" w:name="_Toc83294106"/>
      <w:bookmarkStart w:id="4783" w:name="_Toc84335145"/>
      <w:r w:rsidRPr="001C0CC4">
        <w:t>6.5A.2.3</w:t>
      </w:r>
      <w:r w:rsidRPr="001C0CC4">
        <w:tab/>
        <w:t>Additional spectrum emission mask</w:t>
      </w:r>
      <w:bookmarkEnd w:id="4764"/>
      <w:bookmarkEnd w:id="4765"/>
      <w:bookmarkEnd w:id="4766"/>
      <w:bookmarkEnd w:id="4767"/>
      <w:bookmarkEnd w:id="4768"/>
      <w:bookmarkEnd w:id="4769"/>
      <w:bookmarkEnd w:id="4772"/>
      <w:bookmarkEnd w:id="4773"/>
      <w:r w:rsidR="009A244F">
        <w:t xml:space="preserve"> for CA</w:t>
      </w:r>
      <w:bookmarkEnd w:id="4774"/>
      <w:bookmarkEnd w:id="4775"/>
      <w:bookmarkEnd w:id="4776"/>
      <w:bookmarkEnd w:id="4777"/>
      <w:bookmarkEnd w:id="4778"/>
      <w:bookmarkEnd w:id="4779"/>
      <w:bookmarkEnd w:id="4780"/>
      <w:bookmarkEnd w:id="4781"/>
      <w:bookmarkEnd w:id="4782"/>
      <w:bookmarkEnd w:id="4783"/>
    </w:p>
    <w:p w14:paraId="4F8EF6F2" w14:textId="77777777" w:rsidR="009A244F" w:rsidRPr="001C0CC4" w:rsidRDefault="00DC7196" w:rsidP="009876C7">
      <w:pPr>
        <w:pStyle w:val="Heading5"/>
      </w:pPr>
      <w:bookmarkStart w:id="4784" w:name="_Toc21344397"/>
      <w:bookmarkStart w:id="4785" w:name="_Toc29801884"/>
      <w:bookmarkStart w:id="4786" w:name="_Toc29802308"/>
      <w:bookmarkStart w:id="4787" w:name="_Toc29802933"/>
      <w:bookmarkStart w:id="4788" w:name="_Toc36107675"/>
      <w:bookmarkStart w:id="4789" w:name="_Toc37251449"/>
      <w:bookmarkStart w:id="4790" w:name="_Toc45888330"/>
      <w:bookmarkStart w:id="4791" w:name="_Toc45888929"/>
      <w:bookmarkStart w:id="4792" w:name="_Toc59650258"/>
      <w:bookmarkStart w:id="4793" w:name="_Toc61357528"/>
      <w:bookmarkStart w:id="4794" w:name="_Toc61359302"/>
      <w:bookmarkStart w:id="4795" w:name="_Toc67916241"/>
      <w:bookmarkStart w:id="4796" w:name="_Toc75533785"/>
      <w:bookmarkStart w:id="4797" w:name="_Toc75819671"/>
      <w:bookmarkStart w:id="4798" w:name="_Toc76508515"/>
      <w:bookmarkStart w:id="4799" w:name="_Toc76717465"/>
      <w:bookmarkStart w:id="4800" w:name="_Toc83294107"/>
      <w:bookmarkStart w:id="4801" w:name="_Toc84335146"/>
      <w:r w:rsidRPr="001C0CC4">
        <w:t>6.5A.2.3.1</w:t>
      </w:r>
      <w:r w:rsidRPr="001C0CC4">
        <w:tab/>
      </w:r>
      <w:bookmarkEnd w:id="4784"/>
      <w:bookmarkEnd w:id="4785"/>
      <w:bookmarkEnd w:id="4786"/>
      <w:bookmarkEnd w:id="4787"/>
      <w:bookmarkEnd w:id="4788"/>
      <w:bookmarkEnd w:id="4789"/>
      <w:bookmarkEnd w:id="4790"/>
      <w:bookmarkEnd w:id="4791"/>
      <w:r w:rsidR="009A244F">
        <w:t>Additional spectrum emission mask for intra-band contiguous CA</w:t>
      </w:r>
      <w:bookmarkEnd w:id="4792"/>
      <w:bookmarkEnd w:id="4793"/>
      <w:bookmarkEnd w:id="4794"/>
      <w:bookmarkEnd w:id="4795"/>
      <w:bookmarkEnd w:id="4796"/>
      <w:bookmarkEnd w:id="4797"/>
      <w:bookmarkEnd w:id="4798"/>
      <w:bookmarkEnd w:id="4799"/>
      <w:bookmarkEnd w:id="4800"/>
      <w:bookmarkEnd w:id="4801"/>
    </w:p>
    <w:p w14:paraId="1B75B5EA" w14:textId="09E94B02" w:rsidR="003728D0" w:rsidRDefault="009A244F" w:rsidP="003728D0">
      <w:pPr>
        <w:pStyle w:val="H6"/>
      </w:pPr>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r w:rsidRPr="001C0CC4">
        <w:t xml:space="preserve">Table </w:t>
      </w:r>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r w:rsidRPr="001C0CC4">
        <w:t xml:space="preserve">Table </w:t>
      </w:r>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4802" w:name="_Toc61357529"/>
      <w:bookmarkStart w:id="4803" w:name="_Toc61359303"/>
      <w:bookmarkStart w:id="4804" w:name="_Toc67916242"/>
      <w:bookmarkStart w:id="4805" w:name="_Toc75533786"/>
      <w:bookmarkStart w:id="4806" w:name="_Toc75819672"/>
      <w:bookmarkStart w:id="4807" w:name="_Toc76508516"/>
      <w:bookmarkStart w:id="4808" w:name="_Toc76717466"/>
      <w:bookmarkStart w:id="4809" w:name="_Toc83294108"/>
      <w:bookmarkStart w:id="4810" w:name="_Toc84335147"/>
      <w:bookmarkStart w:id="4811" w:name="_Toc21344399"/>
      <w:bookmarkStart w:id="4812" w:name="_Toc29801886"/>
      <w:bookmarkStart w:id="4813" w:name="_Toc29802310"/>
      <w:bookmarkStart w:id="4814" w:name="_Toc29802935"/>
      <w:bookmarkStart w:id="4815" w:name="_Toc36107677"/>
      <w:bookmarkStart w:id="4816" w:name="_Toc37251451"/>
      <w:bookmarkStart w:id="4817" w:name="_Toc45888332"/>
      <w:bookmarkStart w:id="4818" w:name="_Toc45888931"/>
      <w:bookmarkStart w:id="4819" w:name="_Toc59650260"/>
      <w:r w:rsidRPr="001C0CC4">
        <w:t>6.5A.2.3.1</w:t>
      </w:r>
      <w:r w:rsidRPr="001C0CC4">
        <w:tab/>
        <w:t>Void</w:t>
      </w:r>
      <w:bookmarkEnd w:id="4802"/>
      <w:bookmarkEnd w:id="4803"/>
      <w:bookmarkEnd w:id="4804"/>
      <w:bookmarkEnd w:id="4805"/>
      <w:bookmarkEnd w:id="4806"/>
      <w:bookmarkEnd w:id="4807"/>
      <w:bookmarkEnd w:id="4808"/>
      <w:bookmarkEnd w:id="4809"/>
      <w:bookmarkEnd w:id="4810"/>
    </w:p>
    <w:p w14:paraId="621AC535" w14:textId="07D33C39" w:rsidR="00BB43BA" w:rsidRDefault="00BB43BA" w:rsidP="00BB43BA">
      <w:pPr>
        <w:pStyle w:val="Heading5"/>
      </w:pPr>
      <w:bookmarkStart w:id="4820" w:name="_Toc61357530"/>
      <w:bookmarkStart w:id="4821" w:name="_Toc61359304"/>
      <w:bookmarkStart w:id="4822" w:name="_Toc67916243"/>
      <w:bookmarkStart w:id="4823" w:name="_Toc75533787"/>
      <w:bookmarkStart w:id="4824" w:name="_Toc75819673"/>
      <w:bookmarkStart w:id="4825" w:name="_Toc76508517"/>
      <w:bookmarkStart w:id="4826" w:name="_Toc76717467"/>
      <w:bookmarkStart w:id="4827" w:name="_Toc83294109"/>
      <w:bookmarkStart w:id="4828" w:name="_Toc84335148"/>
      <w:bookmarkStart w:id="4829" w:name="_Toc21344398"/>
      <w:bookmarkStart w:id="4830" w:name="_Toc29801885"/>
      <w:bookmarkStart w:id="4831" w:name="_Toc29802309"/>
      <w:bookmarkStart w:id="4832" w:name="_Toc29802934"/>
      <w:bookmarkStart w:id="4833" w:name="_Toc36107676"/>
      <w:bookmarkStart w:id="4834" w:name="_Toc37251450"/>
      <w:bookmarkStart w:id="4835" w:name="_Toc45888331"/>
      <w:bookmarkStart w:id="4836"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4820"/>
      <w:bookmarkEnd w:id="4821"/>
      <w:bookmarkEnd w:id="4822"/>
      <w:bookmarkEnd w:id="4823"/>
      <w:bookmarkEnd w:id="4824"/>
      <w:bookmarkEnd w:id="4825"/>
      <w:bookmarkEnd w:id="4826"/>
      <w:bookmarkEnd w:id="4827"/>
      <w:bookmarkEnd w:id="4828"/>
    </w:p>
    <w:p w14:paraId="380C7C50" w14:textId="59215F7D" w:rsidR="00BB43BA" w:rsidRDefault="00BB43BA" w:rsidP="003728D0">
      <w:pPr>
        <w:pStyle w:val="Heading5"/>
        <w:rPr>
          <w:lang w:eastAsia="zh-CN"/>
        </w:rPr>
      </w:pPr>
      <w:bookmarkStart w:id="4837" w:name="_Toc61357531"/>
      <w:bookmarkStart w:id="4838" w:name="_Toc61359305"/>
      <w:bookmarkStart w:id="4839" w:name="_Toc67916244"/>
      <w:bookmarkStart w:id="4840" w:name="_Toc75533788"/>
      <w:bookmarkStart w:id="4841" w:name="_Toc75819674"/>
      <w:bookmarkStart w:id="4842" w:name="_Toc76508518"/>
      <w:bookmarkStart w:id="4843" w:name="_Toc76717468"/>
      <w:bookmarkStart w:id="4844" w:name="_Toc83294110"/>
      <w:bookmarkStart w:id="4845" w:name="_Toc84335149"/>
      <w:r>
        <w:rPr>
          <w:rFonts w:hint="eastAsia"/>
          <w:lang w:eastAsia="zh-CN"/>
        </w:rPr>
        <w:t>6</w:t>
      </w:r>
      <w:r>
        <w:rPr>
          <w:lang w:eastAsia="zh-CN"/>
        </w:rPr>
        <w:t>.5A.2.3.2.1</w:t>
      </w:r>
      <w:r w:rsidR="003728D0">
        <w:rPr>
          <w:lang w:eastAsia="zh-CN"/>
        </w:rPr>
        <w:tab/>
      </w:r>
      <w:bookmarkEnd w:id="4837"/>
      <w:bookmarkEnd w:id="4838"/>
      <w:bookmarkEnd w:id="4839"/>
      <w:bookmarkEnd w:id="4840"/>
      <w:bookmarkEnd w:id="4841"/>
      <w:bookmarkEnd w:id="4842"/>
      <w:bookmarkEnd w:id="4843"/>
      <w:r w:rsidR="003728D0">
        <w:rPr>
          <w:lang w:eastAsia="zh-CN"/>
        </w:rPr>
        <w:t>Minimum requirement (network signalling value “CA_NC_NS_04”)</w:t>
      </w:r>
      <w:bookmarkEnd w:id="4844"/>
      <w:bookmarkEnd w:id="4845"/>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4846" w:name="_Toc61357532"/>
      <w:bookmarkStart w:id="4847" w:name="_Toc61359306"/>
      <w:bookmarkStart w:id="4848" w:name="_Toc67916245"/>
      <w:bookmarkStart w:id="4849" w:name="_Toc75533789"/>
      <w:bookmarkStart w:id="4850" w:name="_Toc75819675"/>
      <w:bookmarkStart w:id="4851" w:name="_Toc76508519"/>
      <w:bookmarkStart w:id="4852" w:name="_Toc76717469"/>
      <w:bookmarkStart w:id="4853" w:name="_Toc83294111"/>
      <w:bookmarkStart w:id="4854" w:name="_Toc84335150"/>
      <w:bookmarkEnd w:id="4829"/>
      <w:bookmarkEnd w:id="4830"/>
      <w:bookmarkEnd w:id="4831"/>
      <w:bookmarkEnd w:id="4832"/>
      <w:bookmarkEnd w:id="4833"/>
      <w:bookmarkEnd w:id="4834"/>
      <w:bookmarkEnd w:id="4835"/>
      <w:bookmarkEnd w:id="4836"/>
      <w:r w:rsidRPr="001C0CC4">
        <w:t>6.5A.2.3.3</w:t>
      </w:r>
      <w:r w:rsidRPr="001C0CC4">
        <w:tab/>
        <w:t>Additional spectrum emission mask for Inter-band CA</w:t>
      </w:r>
      <w:bookmarkEnd w:id="4811"/>
      <w:bookmarkEnd w:id="4812"/>
      <w:bookmarkEnd w:id="4813"/>
      <w:bookmarkEnd w:id="4814"/>
      <w:bookmarkEnd w:id="4815"/>
      <w:bookmarkEnd w:id="4816"/>
      <w:bookmarkEnd w:id="4817"/>
      <w:bookmarkEnd w:id="4818"/>
      <w:bookmarkEnd w:id="4819"/>
      <w:bookmarkEnd w:id="4846"/>
      <w:bookmarkEnd w:id="4847"/>
      <w:bookmarkEnd w:id="4848"/>
      <w:bookmarkEnd w:id="4849"/>
      <w:bookmarkEnd w:id="4850"/>
      <w:bookmarkEnd w:id="4851"/>
      <w:bookmarkEnd w:id="4852"/>
      <w:bookmarkEnd w:id="4853"/>
      <w:bookmarkEnd w:id="4854"/>
    </w:p>
    <w:p w14:paraId="3A9E5151" w14:textId="77777777" w:rsidR="00DC7196" w:rsidRPr="001C0CC4" w:rsidRDefault="00DC7196" w:rsidP="009876C7">
      <w:pPr>
        <w:pStyle w:val="Heading4"/>
      </w:pPr>
      <w:bookmarkStart w:id="4855" w:name="_Toc21344400"/>
      <w:bookmarkStart w:id="4856" w:name="_Toc29801887"/>
      <w:bookmarkStart w:id="4857" w:name="_Toc29802311"/>
      <w:bookmarkStart w:id="4858" w:name="_Toc29802936"/>
      <w:bookmarkStart w:id="4859" w:name="_Toc36107678"/>
      <w:bookmarkStart w:id="4860" w:name="_Toc37251452"/>
      <w:bookmarkStart w:id="4861" w:name="_Toc45888333"/>
      <w:bookmarkStart w:id="4862" w:name="_Toc45888932"/>
      <w:bookmarkStart w:id="4863" w:name="_Toc59650261"/>
      <w:bookmarkStart w:id="4864" w:name="_Toc61357533"/>
      <w:bookmarkStart w:id="4865" w:name="_Toc61359307"/>
      <w:bookmarkStart w:id="4866" w:name="_Toc67916246"/>
      <w:bookmarkStart w:id="4867" w:name="_Toc75533790"/>
      <w:bookmarkStart w:id="4868" w:name="_Toc75819676"/>
      <w:bookmarkStart w:id="4869" w:name="_Toc76508520"/>
      <w:bookmarkStart w:id="4870" w:name="_Toc76717470"/>
      <w:bookmarkStart w:id="4871" w:name="_Toc83294112"/>
      <w:bookmarkStart w:id="4872" w:name="_Toc84335151"/>
      <w:r w:rsidRPr="001C0CC4">
        <w:t>6.5A.2.4</w:t>
      </w:r>
      <w:r w:rsidRPr="001C0CC4">
        <w:tab/>
        <w:t>Adjacent channel leakage ratio</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66A262C5" w14:textId="77777777" w:rsidR="00DC7196" w:rsidRPr="001C0CC4" w:rsidRDefault="00DC7196" w:rsidP="009876C7">
      <w:pPr>
        <w:pStyle w:val="Heading5"/>
      </w:pPr>
      <w:bookmarkStart w:id="4873" w:name="_Toc21344401"/>
      <w:bookmarkStart w:id="4874" w:name="_Toc29801888"/>
      <w:bookmarkStart w:id="4875" w:name="_Toc29802312"/>
      <w:bookmarkStart w:id="4876" w:name="_Toc29802937"/>
      <w:bookmarkStart w:id="4877" w:name="_Toc36107679"/>
      <w:bookmarkStart w:id="4878" w:name="_Toc37251453"/>
      <w:bookmarkStart w:id="4879" w:name="_Toc45888334"/>
      <w:bookmarkStart w:id="4880" w:name="_Toc45888933"/>
      <w:bookmarkStart w:id="4881" w:name="_Toc59650262"/>
      <w:bookmarkStart w:id="4882" w:name="_Toc61357534"/>
      <w:bookmarkStart w:id="4883" w:name="_Toc61359308"/>
      <w:bookmarkStart w:id="4884" w:name="_Toc67916247"/>
      <w:bookmarkStart w:id="4885" w:name="_Toc75533791"/>
      <w:bookmarkStart w:id="4886" w:name="_Toc75819677"/>
      <w:bookmarkStart w:id="4887" w:name="_Toc76508521"/>
      <w:bookmarkStart w:id="4888" w:name="_Toc76717471"/>
      <w:bookmarkStart w:id="4889" w:name="_Toc83294113"/>
      <w:bookmarkStart w:id="4890" w:name="_Toc84335152"/>
      <w:r w:rsidRPr="001C0CC4">
        <w:t>6.5A.2.4.1</w:t>
      </w:r>
      <w:r w:rsidRPr="001C0CC4">
        <w:tab/>
        <w:t>NR ACLR</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4D233A44" w14:textId="271C422F" w:rsidR="008D4711" w:rsidRDefault="008D4711" w:rsidP="009876C7">
      <w:pPr>
        <w:pStyle w:val="H6"/>
      </w:pPr>
      <w:bookmarkStart w:id="4891" w:name="_Toc21344402"/>
      <w:bookmarkStart w:id="4892" w:name="_Toc29801889"/>
      <w:bookmarkStart w:id="4893" w:name="_Toc29802313"/>
      <w:bookmarkStart w:id="4894" w:name="_Toc29802938"/>
      <w:bookmarkStart w:id="4895" w:name="_Toc36107680"/>
      <w:bookmarkStart w:id="4896" w:name="_Toc37251454"/>
      <w:bookmarkStart w:id="4897" w:name="_Toc21344403"/>
      <w:bookmarkStart w:id="4898" w:name="_Toc29801890"/>
      <w:bookmarkStart w:id="4899" w:name="_Toc29802314"/>
      <w:bookmarkStart w:id="4900" w:name="_Toc29802939"/>
      <w:bookmarkStart w:id="4901" w:name="_Toc36107681"/>
      <w:bookmarkStart w:id="4902" w:name="_Toc37251455"/>
      <w:r w:rsidRPr="001C0CC4">
        <w:t>6.5A.2.4.1.1</w:t>
      </w:r>
      <w:r w:rsidRPr="001C0CC4">
        <w:tab/>
        <w:t xml:space="preserve">NR ACLR for </w:t>
      </w:r>
      <w:r>
        <w:t xml:space="preserve">intra-band contiguous </w:t>
      </w:r>
      <w:r w:rsidRPr="001C0CC4">
        <w:t>CA</w:t>
      </w:r>
      <w:bookmarkEnd w:id="4891"/>
      <w:bookmarkEnd w:id="4892"/>
      <w:bookmarkEnd w:id="4893"/>
      <w:bookmarkEnd w:id="4894"/>
      <w:bookmarkEnd w:id="4895"/>
      <w:bookmarkEnd w:id="4896"/>
    </w:p>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r w:rsidRPr="00CB62BE">
        <w:t>Table 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4903" w:name="_Toc21344404"/>
      <w:bookmarkStart w:id="4904" w:name="_Toc29801891"/>
      <w:bookmarkStart w:id="4905" w:name="_Toc29802315"/>
      <w:bookmarkStart w:id="4906" w:name="_Toc29802940"/>
      <w:bookmarkStart w:id="4907" w:name="_Toc36107682"/>
      <w:bookmarkStart w:id="4908" w:name="_Toc37251456"/>
      <w:bookmarkEnd w:id="4897"/>
      <w:bookmarkEnd w:id="4898"/>
      <w:bookmarkEnd w:id="4899"/>
      <w:bookmarkEnd w:id="4900"/>
      <w:bookmarkEnd w:id="4901"/>
      <w:bookmarkEnd w:id="4902"/>
    </w:p>
    <w:p w14:paraId="50370359" w14:textId="6708ADB6" w:rsidR="00BB43BA" w:rsidRDefault="00BB43BA" w:rsidP="00BB43BA">
      <w:pPr>
        <w:pStyle w:val="H6"/>
      </w:pPr>
      <w:r w:rsidRPr="001C0CC4">
        <w:t>6.5A.2.4.1.2</w:t>
      </w:r>
      <w:r w:rsidRPr="001C0CC4">
        <w:tab/>
        <w:t xml:space="preserve">NR ACLR for </w:t>
      </w:r>
      <w:r>
        <w:t xml:space="preserve">intra-band non-contiguous </w:t>
      </w:r>
      <w:r w:rsidRPr="001C0CC4">
        <w:t>CA</w:t>
      </w:r>
    </w:p>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r w:rsidRPr="00CB62BE">
        <w:t>Table 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r w:rsidRPr="001C0CC4">
        <w:t>6.5A.2.4.1.3</w:t>
      </w:r>
      <w:r w:rsidRPr="001C0CC4">
        <w:tab/>
        <w:t>NR ACLR for Inter-band CA</w:t>
      </w:r>
      <w:bookmarkEnd w:id="4903"/>
      <w:bookmarkEnd w:id="4904"/>
      <w:bookmarkEnd w:id="4905"/>
      <w:bookmarkEnd w:id="4906"/>
      <w:bookmarkEnd w:id="4907"/>
      <w:bookmarkEnd w:id="4908"/>
    </w:p>
    <w:p w14:paraId="76057ECE" w14:textId="77777777" w:rsidR="00813591" w:rsidRDefault="00813591" w:rsidP="00813591">
      <w:pPr>
        <w:rPr>
          <w:lang w:val="en-US" w:eastAsia="zh-CN"/>
        </w:rPr>
      </w:pPr>
      <w:bookmarkStart w:id="4909" w:name="_Toc45888335"/>
      <w:bookmarkStart w:id="4910" w:name="_Toc45888934"/>
      <w:bookmarkStart w:id="4911" w:name="_Toc21344405"/>
      <w:bookmarkStart w:id="4912" w:name="_Toc29801892"/>
      <w:bookmarkStart w:id="4913" w:name="_Toc29802316"/>
      <w:bookmarkStart w:id="4914" w:name="_Toc29802941"/>
      <w:bookmarkStart w:id="4915" w:name="_Toc36107683"/>
      <w:bookmarkStart w:id="4916"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r w:rsidRPr="00C23AA9">
        <w:rPr>
          <w:lang w:val="sv-FI"/>
        </w:rPr>
        <w:t>6.5A.2.4.1.4</w:t>
      </w:r>
      <w:r w:rsidRPr="00C23AA9">
        <w:rPr>
          <w:lang w:val="sv-FI"/>
        </w:rPr>
        <w:tab/>
      </w:r>
      <w:bookmarkEnd w:id="4909"/>
      <w:bookmarkEnd w:id="4910"/>
      <w:r w:rsidRPr="00C23AA9">
        <w:rPr>
          <w:lang w:val="sv-FI"/>
        </w:rPr>
        <w:t>Void</w:t>
      </w:r>
    </w:p>
    <w:p w14:paraId="4C4E8D34" w14:textId="3098DBEB" w:rsidR="00DC7196" w:rsidRPr="00C23AA9" w:rsidRDefault="00DC7196" w:rsidP="004E30D3">
      <w:pPr>
        <w:pStyle w:val="Heading5"/>
        <w:rPr>
          <w:lang w:val="sv-FI"/>
        </w:rPr>
      </w:pPr>
      <w:bookmarkStart w:id="4917" w:name="_Toc45888336"/>
      <w:bookmarkStart w:id="4918" w:name="_Toc45888935"/>
      <w:bookmarkStart w:id="4919" w:name="_Toc59650263"/>
      <w:bookmarkStart w:id="4920" w:name="_Toc61357535"/>
      <w:bookmarkStart w:id="4921" w:name="_Toc61359309"/>
      <w:bookmarkStart w:id="4922" w:name="_Toc67916248"/>
      <w:bookmarkStart w:id="4923" w:name="_Toc75533792"/>
      <w:bookmarkStart w:id="4924" w:name="_Toc75819678"/>
      <w:bookmarkStart w:id="4925" w:name="_Toc76508522"/>
      <w:bookmarkStart w:id="4926" w:name="_Toc76717472"/>
      <w:bookmarkStart w:id="4927" w:name="_Toc83294114"/>
      <w:bookmarkStart w:id="4928" w:name="_Toc84335153"/>
      <w:r w:rsidRPr="00C23AA9">
        <w:rPr>
          <w:lang w:val="sv-FI"/>
        </w:rPr>
        <w:t>6.5A.2.4.2</w:t>
      </w:r>
      <w:r w:rsidRPr="00C23AA9">
        <w:rPr>
          <w:lang w:val="sv-FI"/>
        </w:rPr>
        <w:tab/>
        <w:t>UTRA ACLR</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7C8BE9B7" w14:textId="77777777" w:rsidR="00DC7196" w:rsidRPr="00C23AA9" w:rsidRDefault="00DC7196" w:rsidP="004E30D3">
      <w:pPr>
        <w:pStyle w:val="H6"/>
        <w:rPr>
          <w:lang w:val="sv-FI"/>
        </w:rPr>
      </w:pPr>
      <w:bookmarkStart w:id="4929" w:name="_Toc21344406"/>
      <w:bookmarkStart w:id="4930" w:name="_Toc29801893"/>
      <w:bookmarkStart w:id="4931" w:name="_Toc29802317"/>
      <w:bookmarkStart w:id="4932" w:name="_Toc29802942"/>
      <w:bookmarkStart w:id="4933" w:name="_Toc36107684"/>
      <w:bookmarkStart w:id="4934" w:name="_Toc37251458"/>
      <w:r w:rsidRPr="00C23AA9">
        <w:rPr>
          <w:lang w:val="sv-FI"/>
        </w:rPr>
        <w:t>6.5A.2.4.2.1</w:t>
      </w:r>
      <w:r w:rsidRPr="00C23AA9">
        <w:rPr>
          <w:lang w:val="sv-FI"/>
        </w:rPr>
        <w:tab/>
        <w:t>Void</w:t>
      </w:r>
      <w:bookmarkEnd w:id="4929"/>
      <w:bookmarkEnd w:id="4930"/>
      <w:bookmarkEnd w:id="4931"/>
      <w:bookmarkEnd w:id="4932"/>
      <w:bookmarkEnd w:id="4933"/>
      <w:bookmarkEnd w:id="4934"/>
    </w:p>
    <w:p w14:paraId="1E920BEA" w14:textId="77777777" w:rsidR="00DC7196" w:rsidRPr="001C0CC4" w:rsidRDefault="00DC7196" w:rsidP="004E30D3">
      <w:pPr>
        <w:pStyle w:val="H6"/>
      </w:pPr>
      <w:bookmarkStart w:id="4935" w:name="_Toc21344407"/>
      <w:bookmarkStart w:id="4936" w:name="_Toc29801894"/>
      <w:bookmarkStart w:id="4937" w:name="_Toc29802318"/>
      <w:bookmarkStart w:id="4938" w:name="_Toc29802943"/>
      <w:bookmarkStart w:id="4939" w:name="_Toc36107685"/>
      <w:bookmarkStart w:id="4940" w:name="_Toc37251459"/>
      <w:r w:rsidRPr="001C0CC4">
        <w:t>6.5A.2.4.2.2</w:t>
      </w:r>
      <w:r w:rsidRPr="001C0CC4">
        <w:tab/>
        <w:t>Void</w:t>
      </w:r>
      <w:bookmarkEnd w:id="4935"/>
      <w:bookmarkEnd w:id="4936"/>
      <w:bookmarkEnd w:id="4937"/>
      <w:bookmarkEnd w:id="4938"/>
      <w:bookmarkEnd w:id="4939"/>
      <w:bookmarkEnd w:id="4940"/>
    </w:p>
    <w:p w14:paraId="63DFE25A" w14:textId="77777777" w:rsidR="00DC7196" w:rsidRPr="001C0CC4" w:rsidRDefault="00DC7196" w:rsidP="004E30D3">
      <w:pPr>
        <w:pStyle w:val="H6"/>
      </w:pPr>
      <w:bookmarkStart w:id="4941" w:name="_Toc21344408"/>
      <w:bookmarkStart w:id="4942" w:name="_Toc29801895"/>
      <w:bookmarkStart w:id="4943" w:name="_Toc29802319"/>
      <w:bookmarkStart w:id="4944" w:name="_Toc29802944"/>
      <w:bookmarkStart w:id="4945" w:name="_Toc36107686"/>
      <w:bookmarkStart w:id="4946" w:name="_Toc37251460"/>
      <w:r w:rsidRPr="001C0CC4">
        <w:t>6.5A.2.4.2.3</w:t>
      </w:r>
      <w:r w:rsidRPr="001C0CC4">
        <w:tab/>
        <w:t>UTRA ACLR for Inter-band CA</w:t>
      </w:r>
      <w:bookmarkEnd w:id="4941"/>
      <w:bookmarkEnd w:id="4942"/>
      <w:bookmarkEnd w:id="4943"/>
      <w:bookmarkEnd w:id="4944"/>
      <w:bookmarkEnd w:id="4945"/>
      <w:bookmarkEnd w:id="4946"/>
    </w:p>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4947" w:name="_Toc21344409"/>
      <w:bookmarkStart w:id="4948" w:name="_Toc29801896"/>
      <w:bookmarkStart w:id="4949" w:name="_Toc29802320"/>
      <w:bookmarkStart w:id="4950" w:name="_Toc29802945"/>
      <w:bookmarkStart w:id="4951" w:name="_Toc36107687"/>
      <w:bookmarkStart w:id="4952" w:name="_Toc37251461"/>
      <w:bookmarkStart w:id="4953" w:name="_Toc45888337"/>
      <w:bookmarkStart w:id="4954" w:name="_Toc45888936"/>
      <w:bookmarkStart w:id="4955" w:name="_Toc59650264"/>
      <w:bookmarkStart w:id="4956" w:name="_Toc61357536"/>
      <w:bookmarkStart w:id="4957" w:name="_Toc61359310"/>
      <w:bookmarkStart w:id="4958" w:name="_Toc67916249"/>
      <w:bookmarkStart w:id="4959" w:name="_Toc75533793"/>
      <w:bookmarkStart w:id="4960" w:name="_Toc75819679"/>
      <w:bookmarkStart w:id="4961" w:name="_Toc76508523"/>
      <w:bookmarkStart w:id="4962" w:name="_Toc76717473"/>
      <w:bookmarkStart w:id="4963" w:name="_Toc83294115"/>
      <w:bookmarkStart w:id="4964" w:name="_Toc84335154"/>
      <w:r w:rsidRPr="001C0CC4">
        <w:t>6.5A.3</w:t>
      </w:r>
      <w:r w:rsidRPr="001C0CC4">
        <w:tab/>
        <w:t>Spurious emission for CA</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584A0090" w14:textId="77777777" w:rsidR="00DC7196" w:rsidRPr="001C0CC4" w:rsidRDefault="00DC7196" w:rsidP="004E30D3">
      <w:pPr>
        <w:pStyle w:val="Heading4"/>
      </w:pPr>
      <w:bookmarkStart w:id="4965" w:name="_Toc21344410"/>
      <w:bookmarkStart w:id="4966" w:name="_Toc29801897"/>
      <w:bookmarkStart w:id="4967" w:name="_Toc29802321"/>
      <w:bookmarkStart w:id="4968" w:name="_Toc29802946"/>
      <w:bookmarkStart w:id="4969" w:name="_Toc36107688"/>
      <w:bookmarkStart w:id="4970" w:name="_Toc37251462"/>
      <w:bookmarkStart w:id="4971" w:name="_Toc45888338"/>
      <w:bookmarkStart w:id="4972" w:name="_Toc45888937"/>
      <w:bookmarkStart w:id="4973" w:name="_Toc59650265"/>
      <w:bookmarkStart w:id="4974" w:name="_Toc61357537"/>
      <w:bookmarkStart w:id="4975" w:name="_Toc61359311"/>
      <w:bookmarkStart w:id="4976" w:name="_Toc67916250"/>
      <w:bookmarkStart w:id="4977" w:name="_Toc75533794"/>
      <w:bookmarkStart w:id="4978" w:name="_Toc75819680"/>
      <w:bookmarkStart w:id="4979" w:name="_Toc76508524"/>
      <w:bookmarkStart w:id="4980" w:name="_Toc76717474"/>
      <w:bookmarkStart w:id="4981" w:name="_Toc83294116"/>
      <w:bookmarkStart w:id="4982" w:name="_Toc84335155"/>
      <w:r w:rsidRPr="001C0CC4">
        <w:t>6.5A.3.1</w:t>
      </w:r>
      <w:r w:rsidRPr="001C0CC4">
        <w:tab/>
        <w:t>General spurious emissions</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4983" w:name="_Toc21344411"/>
      <w:bookmarkStart w:id="4984" w:name="_Toc29801898"/>
      <w:bookmarkStart w:id="4985" w:name="_Toc29802322"/>
      <w:bookmarkStart w:id="4986" w:name="_Toc29802947"/>
      <w:bookmarkStart w:id="4987" w:name="_Toc36107689"/>
      <w:bookmarkStart w:id="4988"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r w:rsidRPr="00CB62BE">
        <w:t>Table 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30531EFE" w14:textId="372A0F18" w:rsidR="00DC7196" w:rsidRPr="001C0CC4" w:rsidRDefault="00DC7196" w:rsidP="004E30D3">
      <w:pPr>
        <w:pStyle w:val="Heading4"/>
      </w:pPr>
      <w:bookmarkStart w:id="4989" w:name="_Toc45888339"/>
      <w:bookmarkStart w:id="4990" w:name="_Toc45888938"/>
      <w:bookmarkStart w:id="4991" w:name="_Toc59650266"/>
      <w:bookmarkStart w:id="4992" w:name="_Toc61357538"/>
      <w:bookmarkStart w:id="4993" w:name="_Toc61359312"/>
      <w:bookmarkStart w:id="4994" w:name="_Toc67916251"/>
      <w:bookmarkStart w:id="4995" w:name="_Toc75533795"/>
      <w:bookmarkStart w:id="4996" w:name="_Toc75819681"/>
      <w:bookmarkStart w:id="4997" w:name="_Toc76508525"/>
      <w:bookmarkStart w:id="4998" w:name="_Toc76717475"/>
      <w:bookmarkStart w:id="4999" w:name="_Toc83294117"/>
      <w:bookmarkStart w:id="5000" w:name="_Toc84335156"/>
      <w:r w:rsidRPr="001C0CC4">
        <w:t>6.5A.3.2</w:t>
      </w:r>
      <w:r w:rsidRPr="001C0CC4">
        <w:tab/>
        <w:t>Spurious emissions for UE co-existence</w:t>
      </w:r>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1CB94AB8" w14:textId="68C33B75" w:rsidR="008D4711" w:rsidRDefault="008D4711" w:rsidP="004E30D3">
      <w:pPr>
        <w:pStyle w:val="Heading5"/>
      </w:pPr>
      <w:bookmarkStart w:id="5001" w:name="_Toc21344412"/>
      <w:bookmarkStart w:id="5002" w:name="_Toc29801899"/>
      <w:bookmarkStart w:id="5003" w:name="_Toc29802323"/>
      <w:bookmarkStart w:id="5004" w:name="_Toc29802948"/>
      <w:bookmarkStart w:id="5005" w:name="_Toc36107690"/>
      <w:bookmarkStart w:id="5006" w:name="_Toc37251464"/>
      <w:bookmarkStart w:id="5007" w:name="_Toc45888340"/>
      <w:bookmarkStart w:id="5008" w:name="_Toc45888939"/>
      <w:bookmarkStart w:id="5009" w:name="_Toc59650267"/>
      <w:bookmarkStart w:id="5010" w:name="_Toc61357539"/>
      <w:bookmarkStart w:id="5011" w:name="_Toc61359313"/>
      <w:bookmarkStart w:id="5012" w:name="_Toc67916252"/>
      <w:bookmarkStart w:id="5013" w:name="_Toc75533796"/>
      <w:bookmarkStart w:id="5014" w:name="_Toc75819682"/>
      <w:bookmarkStart w:id="5015" w:name="_Toc76508526"/>
      <w:bookmarkStart w:id="5016" w:name="_Toc76717476"/>
      <w:bookmarkStart w:id="5017" w:name="_Toc83294118"/>
      <w:bookmarkStart w:id="5018" w:name="_Toc84335157"/>
      <w:bookmarkStart w:id="5019" w:name="_Toc21344413"/>
      <w:bookmarkStart w:id="5020" w:name="_Toc29801900"/>
      <w:bookmarkStart w:id="5021" w:name="_Toc29802324"/>
      <w:bookmarkStart w:id="5022" w:name="_Toc29802949"/>
      <w:bookmarkStart w:id="5023" w:name="_Toc36107691"/>
      <w:bookmarkStart w:id="5024" w:name="_Toc37251465"/>
      <w:bookmarkStart w:id="5025" w:name="_Toc45888341"/>
      <w:bookmarkStart w:id="5026" w:name="_Toc45888940"/>
      <w:r w:rsidRPr="001C0CC4">
        <w:t>6.5A.3.2.1</w:t>
      </w:r>
      <w:r w:rsidRPr="001C0CC4">
        <w:tab/>
        <w:t>Spurious emissions for UE co-existence</w:t>
      </w:r>
      <w:r>
        <w:t xml:space="preserve"> for intra-band contiguous CA</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r>
        <w:t>Table 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5027" w:name="_Toc61357540"/>
      <w:bookmarkStart w:id="5028" w:name="_Toc61359314"/>
      <w:bookmarkStart w:id="5029" w:name="_Toc67916253"/>
      <w:bookmarkStart w:id="5030" w:name="_Toc75533797"/>
      <w:bookmarkStart w:id="5031" w:name="_Toc75819683"/>
      <w:bookmarkStart w:id="5032" w:name="_Toc76508527"/>
      <w:bookmarkStart w:id="5033" w:name="_Toc76717477"/>
      <w:bookmarkStart w:id="5034" w:name="_Toc83294119"/>
      <w:bookmarkStart w:id="5035" w:name="_Toc84335158"/>
      <w:bookmarkStart w:id="5036" w:name="_Toc21344414"/>
      <w:bookmarkStart w:id="5037" w:name="_Toc29801901"/>
      <w:bookmarkStart w:id="5038" w:name="_Toc29802325"/>
      <w:bookmarkStart w:id="5039" w:name="_Toc29802950"/>
      <w:bookmarkStart w:id="5040" w:name="_Toc36107692"/>
      <w:bookmarkStart w:id="5041" w:name="_Toc37251466"/>
      <w:bookmarkStart w:id="5042" w:name="_Toc45888342"/>
      <w:bookmarkStart w:id="5043" w:name="_Toc45888941"/>
      <w:bookmarkStart w:id="5044" w:name="_Toc59650269"/>
      <w:bookmarkEnd w:id="5019"/>
      <w:bookmarkEnd w:id="5020"/>
      <w:bookmarkEnd w:id="5021"/>
      <w:bookmarkEnd w:id="5022"/>
      <w:bookmarkEnd w:id="5023"/>
      <w:bookmarkEnd w:id="5024"/>
      <w:bookmarkEnd w:id="5025"/>
      <w:bookmarkEnd w:id="5026"/>
      <w:r w:rsidRPr="001C0CC4">
        <w:t>6.5A.3.2.2</w:t>
      </w:r>
      <w:r w:rsidRPr="001C0CC4">
        <w:tab/>
        <w:t>Spurious emissions for UE co-existence</w:t>
      </w:r>
      <w:r>
        <w:t xml:space="preserve"> for intra-band non-contiguous CA</w:t>
      </w:r>
      <w:bookmarkEnd w:id="5027"/>
      <w:bookmarkEnd w:id="5028"/>
      <w:bookmarkEnd w:id="5029"/>
      <w:bookmarkEnd w:id="5030"/>
      <w:bookmarkEnd w:id="5031"/>
      <w:bookmarkEnd w:id="5032"/>
      <w:bookmarkEnd w:id="5033"/>
      <w:bookmarkEnd w:id="5034"/>
      <w:bookmarkEnd w:id="5035"/>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r>
        <w:t>Table 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045" w:name="_Toc61357541"/>
      <w:bookmarkStart w:id="5046" w:name="_Toc61359315"/>
      <w:bookmarkStart w:id="5047" w:name="_Toc67916254"/>
      <w:bookmarkStart w:id="5048" w:name="_Toc75533798"/>
      <w:bookmarkStart w:id="5049" w:name="_Toc75819684"/>
      <w:bookmarkStart w:id="5050" w:name="_Toc76508528"/>
      <w:bookmarkStart w:id="5051" w:name="_Toc76717478"/>
      <w:bookmarkStart w:id="5052" w:name="_Toc83294120"/>
      <w:bookmarkStart w:id="5053" w:name="_Toc84335159"/>
      <w:r w:rsidRPr="001C0CC4">
        <w:t>6.5A.3.2.3</w:t>
      </w:r>
      <w:r w:rsidRPr="001C0CC4">
        <w:tab/>
        <w:t>Spurious emissions for UE co-existence for Inter-band CA</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07699EE8" w14:textId="7A01E09A" w:rsidR="00F701A9" w:rsidRDefault="00F701A9" w:rsidP="00813591">
      <w:pPr>
        <w:rPr>
          <w:rFonts w:eastAsia="SimSun"/>
          <w:lang w:val="en-US" w:eastAsia="zh-CN"/>
        </w:rPr>
      </w:pPr>
      <w:r w:rsidRPr="00EE5CC1">
        <w:t>This clause specifies the requirements for inter</w:t>
      </w:r>
      <w:r w:rsidRPr="00EE5CC1">
        <w:rPr>
          <w:rFonts w:hint="eastAsia"/>
        </w:rPr>
        <w:t>-</w:t>
      </w:r>
      <w:r w:rsidRPr="00EE5CC1">
        <w:t xml:space="preserve">band carrier aggregation configurations with the uplink assigned to two </w:t>
      </w:r>
      <w:r>
        <w:t>NR</w:t>
      </w:r>
      <w:r w:rsidRPr="00EE5CC1">
        <w:t xml:space="preserve"> bands</w:t>
      </w:r>
      <w:r w:rsidRPr="00EE5CC1" w:rsidDel="0005254F">
        <w:t xml:space="preserve"> </w:t>
      </w:r>
      <w:r w:rsidRPr="00EE5CC1">
        <w:t>for coexistence with protected bands.</w:t>
      </w:r>
      <w:r w:rsidRPr="00EE5CC1">
        <w:rPr>
          <w:rFonts w:hint="eastAsia"/>
          <w:lang w:eastAsia="ja-JP"/>
        </w:rPr>
        <w:t xml:space="preserve"> </w:t>
      </w:r>
      <w:r w:rsidRPr="00EE5CC1">
        <w:rPr>
          <w:lang w:val="en-US"/>
        </w:rPr>
        <w:t>When both constituent bands have common coexistence band protection requirements as specified in clause 6.</w:t>
      </w:r>
      <w:r>
        <w:rPr>
          <w:lang w:val="en-US"/>
        </w:rPr>
        <w:t>5</w:t>
      </w:r>
      <w:r w:rsidRPr="00EE5CC1">
        <w:rPr>
          <w:lang w:val="en-US"/>
        </w:rPr>
        <w:t>.3.2, the requirements are also applied to the carrier aggregation configuration</w:t>
      </w:r>
    </w:p>
    <w:p w14:paraId="1749EE6D" w14:textId="5F0CC189" w:rsidR="00813591" w:rsidRDefault="00813591" w:rsidP="0081359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0A4C7782" w14:textId="77777777" w:rsidR="00813591" w:rsidRPr="001C0CC4" w:rsidRDefault="00813591" w:rsidP="00813591">
      <w:r w:rsidRPr="001C0CC4">
        <w:t>For inter-band carrier aggregation with the uplink assigned to two NR bands, the requirements in Table 6.5A.3.2.3-1 apply on each component carrier with all component carriers are active.</w:t>
      </w:r>
    </w:p>
    <w:p w14:paraId="4530D0E1" w14:textId="619B2CE1" w:rsidR="00DC7196" w:rsidRDefault="00DC7196" w:rsidP="00DC7196">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r w:rsidRPr="001C0CC4">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F701A9" w:rsidRPr="001C0CC4" w14:paraId="15D9D91E" w14:textId="77777777" w:rsidTr="00184A94">
        <w:trPr>
          <w:trHeight w:val="187"/>
        </w:trPr>
        <w:tc>
          <w:tcPr>
            <w:tcW w:w="1508" w:type="dxa"/>
            <w:tcBorders>
              <w:bottom w:val="nil"/>
            </w:tcBorders>
            <w:shd w:val="clear" w:color="auto" w:fill="auto"/>
          </w:tcPr>
          <w:p w14:paraId="7B09D92A" w14:textId="77777777" w:rsidR="00F701A9" w:rsidRPr="001C0CC4" w:rsidRDefault="00F701A9" w:rsidP="00184A94">
            <w:pPr>
              <w:pStyle w:val="TAH"/>
              <w:rPr>
                <w:rFonts w:eastAsia="SimSun"/>
              </w:rPr>
            </w:pPr>
            <w:r w:rsidRPr="001C0CC4">
              <w:rPr>
                <w:rFonts w:eastAsia="SimSun"/>
              </w:rPr>
              <w:t>NR CA combination</w:t>
            </w:r>
          </w:p>
        </w:tc>
        <w:tc>
          <w:tcPr>
            <w:tcW w:w="8268" w:type="dxa"/>
            <w:gridSpan w:val="7"/>
            <w:shd w:val="clear" w:color="auto" w:fill="auto"/>
          </w:tcPr>
          <w:p w14:paraId="43DD24CE" w14:textId="77777777" w:rsidR="00F701A9" w:rsidRPr="001C0CC4" w:rsidRDefault="00F701A9" w:rsidP="00184A94">
            <w:pPr>
              <w:pStyle w:val="TAH"/>
              <w:rPr>
                <w:rFonts w:eastAsia="SimSun"/>
              </w:rPr>
            </w:pPr>
            <w:r w:rsidRPr="001C0CC4">
              <w:rPr>
                <w:rFonts w:eastAsia="SimSun"/>
              </w:rPr>
              <w:t>Spurious emission</w:t>
            </w:r>
          </w:p>
        </w:tc>
      </w:tr>
      <w:tr w:rsidR="00F701A9" w:rsidRPr="001C0CC4" w14:paraId="12A17BD6" w14:textId="77777777" w:rsidTr="00184A94">
        <w:trPr>
          <w:trHeight w:val="187"/>
        </w:trPr>
        <w:tc>
          <w:tcPr>
            <w:tcW w:w="1508" w:type="dxa"/>
            <w:tcBorders>
              <w:top w:val="nil"/>
              <w:bottom w:val="single" w:sz="4" w:space="0" w:color="auto"/>
            </w:tcBorders>
            <w:shd w:val="clear" w:color="auto" w:fill="auto"/>
          </w:tcPr>
          <w:p w14:paraId="616B050D" w14:textId="77777777" w:rsidR="00F701A9" w:rsidRPr="001C0CC4" w:rsidRDefault="00F701A9" w:rsidP="00184A94">
            <w:pPr>
              <w:pStyle w:val="TAH"/>
              <w:rPr>
                <w:rFonts w:eastAsia="SimSun"/>
              </w:rPr>
            </w:pPr>
          </w:p>
        </w:tc>
        <w:tc>
          <w:tcPr>
            <w:tcW w:w="2620" w:type="dxa"/>
            <w:shd w:val="clear" w:color="auto" w:fill="auto"/>
          </w:tcPr>
          <w:p w14:paraId="61ADA38E" w14:textId="77777777" w:rsidR="00F701A9" w:rsidRPr="001C0CC4" w:rsidRDefault="00F701A9" w:rsidP="00184A94">
            <w:pPr>
              <w:pStyle w:val="TAH"/>
              <w:rPr>
                <w:rFonts w:eastAsia="SimSun"/>
              </w:rPr>
            </w:pPr>
            <w:r w:rsidRPr="001C0CC4">
              <w:rPr>
                <w:rFonts w:eastAsia="SimSun"/>
              </w:rPr>
              <w:t>Protected Band</w:t>
            </w:r>
          </w:p>
        </w:tc>
        <w:tc>
          <w:tcPr>
            <w:tcW w:w="2560" w:type="dxa"/>
            <w:gridSpan w:val="3"/>
            <w:shd w:val="clear" w:color="auto" w:fill="auto"/>
          </w:tcPr>
          <w:p w14:paraId="5D6864A3" w14:textId="77777777" w:rsidR="00F701A9" w:rsidRPr="001C0CC4" w:rsidRDefault="00F701A9" w:rsidP="00184A94">
            <w:pPr>
              <w:pStyle w:val="TAH"/>
              <w:rPr>
                <w:rFonts w:eastAsia="SimSun"/>
              </w:rPr>
            </w:pPr>
            <w:r w:rsidRPr="001C0CC4">
              <w:rPr>
                <w:rFonts w:eastAsia="SimSun"/>
              </w:rPr>
              <w:t>Frequency range (MHz)</w:t>
            </w:r>
          </w:p>
        </w:tc>
        <w:tc>
          <w:tcPr>
            <w:tcW w:w="1077" w:type="dxa"/>
            <w:shd w:val="clear" w:color="auto" w:fill="auto"/>
          </w:tcPr>
          <w:p w14:paraId="08E9AA31" w14:textId="77777777" w:rsidR="00F701A9" w:rsidRPr="001C0CC4" w:rsidRDefault="00F701A9" w:rsidP="00184A94">
            <w:pPr>
              <w:pStyle w:val="TAH"/>
              <w:rPr>
                <w:rFonts w:eastAsia="SimSun"/>
              </w:rPr>
            </w:pPr>
            <w:r w:rsidRPr="001C0CC4">
              <w:rPr>
                <w:rFonts w:eastAsia="SimSun"/>
              </w:rPr>
              <w:t>Maximum Level (dBm)</w:t>
            </w:r>
          </w:p>
        </w:tc>
        <w:tc>
          <w:tcPr>
            <w:tcW w:w="959" w:type="dxa"/>
            <w:shd w:val="clear" w:color="auto" w:fill="auto"/>
          </w:tcPr>
          <w:p w14:paraId="0732DFA3" w14:textId="77777777" w:rsidR="00F701A9" w:rsidRPr="001C0CC4" w:rsidRDefault="00F701A9" w:rsidP="00184A94">
            <w:pPr>
              <w:pStyle w:val="TAH"/>
              <w:rPr>
                <w:rFonts w:eastAsia="SimSun"/>
              </w:rPr>
            </w:pPr>
            <w:r w:rsidRPr="001C0CC4">
              <w:rPr>
                <w:rFonts w:eastAsia="SimSun"/>
              </w:rPr>
              <w:t>MBW (MHz)</w:t>
            </w:r>
          </w:p>
        </w:tc>
        <w:tc>
          <w:tcPr>
            <w:tcW w:w="1052" w:type="dxa"/>
            <w:shd w:val="clear" w:color="auto" w:fill="auto"/>
          </w:tcPr>
          <w:p w14:paraId="45BA2EC8" w14:textId="77777777" w:rsidR="00F701A9" w:rsidRPr="001C0CC4" w:rsidRDefault="00F701A9" w:rsidP="00184A94">
            <w:pPr>
              <w:pStyle w:val="TAH"/>
              <w:rPr>
                <w:rFonts w:eastAsia="SimSun"/>
              </w:rPr>
            </w:pPr>
            <w:r w:rsidRPr="001C0CC4">
              <w:rPr>
                <w:rFonts w:eastAsia="SimSun"/>
              </w:rPr>
              <w:t>NOTE</w:t>
            </w:r>
          </w:p>
        </w:tc>
      </w:tr>
      <w:tr w:rsidR="00F701A9" w:rsidRPr="001C0CC4" w14:paraId="5A2A74E6" w14:textId="77777777" w:rsidTr="00F701A9">
        <w:trPr>
          <w:trHeight w:val="187"/>
        </w:trPr>
        <w:tc>
          <w:tcPr>
            <w:tcW w:w="1508" w:type="dxa"/>
            <w:tcBorders>
              <w:top w:val="single" w:sz="4" w:space="0" w:color="auto"/>
              <w:bottom w:val="nil"/>
            </w:tcBorders>
            <w:shd w:val="clear" w:color="auto" w:fill="auto"/>
          </w:tcPr>
          <w:p w14:paraId="10EF6357" w14:textId="0E60341A"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4AC2B44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A8BFAEA"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5725B00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BDF189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18C04CF4"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2454E12B"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74EEEC2"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099FEE06" w14:textId="77777777" w:rsidTr="00184A94">
        <w:trPr>
          <w:trHeight w:val="187"/>
        </w:trPr>
        <w:tc>
          <w:tcPr>
            <w:tcW w:w="1508" w:type="dxa"/>
            <w:tcBorders>
              <w:top w:val="nil"/>
              <w:bottom w:val="nil"/>
            </w:tcBorders>
            <w:shd w:val="clear" w:color="auto" w:fill="auto"/>
          </w:tcPr>
          <w:p w14:paraId="29D36F07" w14:textId="77777777" w:rsidR="00F701A9" w:rsidRPr="001C0CC4" w:rsidRDefault="00F701A9" w:rsidP="00184A94">
            <w:pPr>
              <w:pStyle w:val="TAC"/>
              <w:rPr>
                <w:rFonts w:eastAsia="SimSun"/>
              </w:rPr>
            </w:pPr>
          </w:p>
        </w:tc>
        <w:tc>
          <w:tcPr>
            <w:tcW w:w="2620" w:type="dxa"/>
            <w:shd w:val="clear" w:color="auto" w:fill="auto"/>
          </w:tcPr>
          <w:p w14:paraId="2F57205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C812178"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0EDCD5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7DEB46C9"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4607987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2C70C20E"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7CD16F18"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56639DBF" w14:textId="77777777" w:rsidTr="00184A94">
        <w:trPr>
          <w:trHeight w:val="187"/>
        </w:trPr>
        <w:tc>
          <w:tcPr>
            <w:tcW w:w="1508" w:type="dxa"/>
            <w:tcBorders>
              <w:top w:val="nil"/>
              <w:bottom w:val="nil"/>
            </w:tcBorders>
            <w:shd w:val="clear" w:color="auto" w:fill="auto"/>
          </w:tcPr>
          <w:p w14:paraId="577B0ADC" w14:textId="77777777" w:rsidR="00F701A9" w:rsidRPr="001C0CC4" w:rsidRDefault="00F701A9" w:rsidP="00184A94">
            <w:pPr>
              <w:pStyle w:val="TAC"/>
              <w:rPr>
                <w:rFonts w:eastAsia="SimSun"/>
              </w:rPr>
            </w:pPr>
          </w:p>
        </w:tc>
        <w:tc>
          <w:tcPr>
            <w:tcW w:w="2620" w:type="dxa"/>
            <w:shd w:val="clear" w:color="auto" w:fill="auto"/>
          </w:tcPr>
          <w:p w14:paraId="265C79F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44C066C7"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2433BCE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FE2D73C"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6C68198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70A805E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78F7D2EC"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2F68F9E1" w14:textId="77777777" w:rsidTr="00184A94">
        <w:trPr>
          <w:trHeight w:val="187"/>
        </w:trPr>
        <w:tc>
          <w:tcPr>
            <w:tcW w:w="1508" w:type="dxa"/>
            <w:tcBorders>
              <w:top w:val="nil"/>
              <w:bottom w:val="nil"/>
            </w:tcBorders>
            <w:shd w:val="clear" w:color="auto" w:fill="auto"/>
          </w:tcPr>
          <w:p w14:paraId="46A78586" w14:textId="77777777" w:rsidR="00F701A9" w:rsidRPr="001C0CC4" w:rsidRDefault="00F701A9" w:rsidP="00184A94">
            <w:pPr>
              <w:pStyle w:val="TAC"/>
              <w:rPr>
                <w:rFonts w:eastAsia="SimSun"/>
              </w:rPr>
            </w:pPr>
          </w:p>
        </w:tc>
        <w:tc>
          <w:tcPr>
            <w:tcW w:w="2620" w:type="dxa"/>
            <w:shd w:val="clear" w:color="auto" w:fill="auto"/>
          </w:tcPr>
          <w:p w14:paraId="23BA370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9DED19A"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341BDFA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2C5FFA49"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79119C95"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33B0E6B5"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48F7ADB" w14:textId="77777777" w:rsidR="00F701A9" w:rsidRPr="001C0CC4" w:rsidRDefault="00F701A9" w:rsidP="00184A94">
            <w:pPr>
              <w:pStyle w:val="TAC"/>
              <w:rPr>
                <w:rFonts w:eastAsia="SimSun"/>
              </w:rPr>
            </w:pPr>
          </w:p>
        </w:tc>
      </w:tr>
      <w:tr w:rsidR="00F701A9" w:rsidRPr="001C0CC4" w14:paraId="3B60F502" w14:textId="77777777" w:rsidTr="00184A94">
        <w:trPr>
          <w:trHeight w:val="187"/>
        </w:trPr>
        <w:tc>
          <w:tcPr>
            <w:tcW w:w="1508" w:type="dxa"/>
            <w:tcBorders>
              <w:top w:val="nil"/>
              <w:bottom w:val="nil"/>
            </w:tcBorders>
            <w:shd w:val="clear" w:color="auto" w:fill="auto"/>
          </w:tcPr>
          <w:p w14:paraId="6946E9CD" w14:textId="77777777" w:rsidR="00F701A9" w:rsidRPr="001C0CC4" w:rsidRDefault="00F701A9" w:rsidP="00184A94">
            <w:pPr>
              <w:pStyle w:val="TAC"/>
              <w:rPr>
                <w:rFonts w:eastAsia="SimSun"/>
              </w:rPr>
            </w:pPr>
          </w:p>
        </w:tc>
        <w:tc>
          <w:tcPr>
            <w:tcW w:w="2620" w:type="dxa"/>
            <w:shd w:val="clear" w:color="auto" w:fill="auto"/>
          </w:tcPr>
          <w:p w14:paraId="60845F19"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51412510"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4B37AEA1"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2332BD5"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70255FF2"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64DEB163"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4E480126"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6BA3426A" w14:textId="77777777" w:rsidTr="00F701A9">
        <w:trPr>
          <w:trHeight w:val="187"/>
        </w:trPr>
        <w:tc>
          <w:tcPr>
            <w:tcW w:w="1508" w:type="dxa"/>
            <w:tcBorders>
              <w:top w:val="single" w:sz="4" w:space="0" w:color="auto"/>
              <w:bottom w:val="single" w:sz="4" w:space="0" w:color="auto"/>
            </w:tcBorders>
            <w:shd w:val="clear" w:color="auto" w:fill="auto"/>
          </w:tcPr>
          <w:p w14:paraId="60F5BE02" w14:textId="72701117" w:rsidR="00F701A9" w:rsidRDefault="00F701A9" w:rsidP="00184A94">
            <w:pPr>
              <w:pStyle w:val="TAC"/>
            </w:pPr>
            <w:r>
              <w:rPr>
                <w:rFonts w:cs="Arial"/>
                <w:lang w:eastAsia="ja-JP"/>
              </w:rPr>
              <w:t>CA</w:t>
            </w:r>
            <w:r>
              <w:rPr>
                <w:rFonts w:cs="Arial"/>
              </w:rPr>
              <w:t>_n1-n40</w:t>
            </w:r>
          </w:p>
        </w:tc>
        <w:tc>
          <w:tcPr>
            <w:tcW w:w="2620" w:type="dxa"/>
            <w:shd w:val="clear" w:color="auto" w:fill="auto"/>
          </w:tcPr>
          <w:p w14:paraId="4E8734E2" w14:textId="77777777" w:rsidR="00F701A9" w:rsidRDefault="00F701A9" w:rsidP="00184A94">
            <w:pPr>
              <w:pStyle w:val="TAL"/>
              <w:rPr>
                <w:lang w:val="sv-SE" w:eastAsia="ja-JP"/>
              </w:rPr>
            </w:pPr>
            <w:r w:rsidRPr="001C0CC4">
              <w:rPr>
                <w:rFonts w:eastAsia="SimSun" w:cs="Arial"/>
              </w:rPr>
              <w:t>Frequency range</w:t>
            </w:r>
          </w:p>
        </w:tc>
        <w:tc>
          <w:tcPr>
            <w:tcW w:w="972" w:type="dxa"/>
            <w:shd w:val="clear" w:color="auto" w:fill="auto"/>
          </w:tcPr>
          <w:p w14:paraId="340499FE" w14:textId="77777777" w:rsidR="00F701A9" w:rsidRDefault="00F701A9" w:rsidP="00184A94">
            <w:pPr>
              <w:pStyle w:val="TAC"/>
            </w:pPr>
            <w:r w:rsidRPr="001C0CC4">
              <w:rPr>
                <w:rFonts w:eastAsia="SimSun" w:cs="Arial"/>
                <w:lang w:val="en-US" w:eastAsia="zh-CN"/>
              </w:rPr>
              <w:t>1884.5</w:t>
            </w:r>
          </w:p>
        </w:tc>
        <w:tc>
          <w:tcPr>
            <w:tcW w:w="591" w:type="dxa"/>
            <w:shd w:val="clear" w:color="auto" w:fill="auto"/>
          </w:tcPr>
          <w:p w14:paraId="2F948196" w14:textId="77777777" w:rsidR="00F701A9" w:rsidRDefault="00F701A9" w:rsidP="00184A94">
            <w:pPr>
              <w:pStyle w:val="TAC"/>
            </w:pPr>
            <w:r w:rsidRPr="001C0CC4">
              <w:rPr>
                <w:rFonts w:eastAsia="SimSun" w:cs="Arial"/>
                <w:lang w:val="en-US" w:eastAsia="zh-CN"/>
              </w:rPr>
              <w:t>-</w:t>
            </w:r>
          </w:p>
        </w:tc>
        <w:tc>
          <w:tcPr>
            <w:tcW w:w="997" w:type="dxa"/>
            <w:shd w:val="clear" w:color="auto" w:fill="auto"/>
          </w:tcPr>
          <w:p w14:paraId="6F3C28F0" w14:textId="77777777" w:rsidR="00F701A9" w:rsidRDefault="00F701A9" w:rsidP="00184A94">
            <w:pPr>
              <w:pStyle w:val="TAC"/>
            </w:pPr>
            <w:r w:rsidRPr="001C0CC4">
              <w:rPr>
                <w:rFonts w:eastAsia="SimSun" w:cs="Arial"/>
                <w:lang w:val="en-US" w:eastAsia="zh-CN"/>
              </w:rPr>
              <w:t>1915.7</w:t>
            </w:r>
          </w:p>
        </w:tc>
        <w:tc>
          <w:tcPr>
            <w:tcW w:w="1077" w:type="dxa"/>
            <w:shd w:val="clear" w:color="auto" w:fill="auto"/>
          </w:tcPr>
          <w:p w14:paraId="71FB6A08" w14:textId="77777777" w:rsidR="00F701A9" w:rsidRDefault="00F701A9" w:rsidP="00184A94">
            <w:pPr>
              <w:pStyle w:val="TAC"/>
            </w:pPr>
            <w:r w:rsidRPr="001C0CC4">
              <w:rPr>
                <w:rFonts w:eastAsia="SimSun" w:cs="Arial"/>
                <w:lang w:val="en-US" w:eastAsia="zh-CN"/>
              </w:rPr>
              <w:t>-41</w:t>
            </w:r>
          </w:p>
        </w:tc>
        <w:tc>
          <w:tcPr>
            <w:tcW w:w="959" w:type="dxa"/>
            <w:shd w:val="clear" w:color="auto" w:fill="auto"/>
          </w:tcPr>
          <w:p w14:paraId="551FB602" w14:textId="77777777" w:rsidR="00F701A9" w:rsidRDefault="00F701A9" w:rsidP="00184A94">
            <w:pPr>
              <w:pStyle w:val="TAC"/>
            </w:pPr>
            <w:r w:rsidRPr="001C0CC4">
              <w:rPr>
                <w:rFonts w:eastAsia="SimSun" w:cs="Arial"/>
                <w:lang w:val="en-US" w:eastAsia="zh-CN"/>
              </w:rPr>
              <w:t>0.3</w:t>
            </w:r>
          </w:p>
        </w:tc>
        <w:tc>
          <w:tcPr>
            <w:tcW w:w="1052" w:type="dxa"/>
            <w:shd w:val="clear" w:color="auto" w:fill="auto"/>
          </w:tcPr>
          <w:p w14:paraId="3C96435E" w14:textId="77777777" w:rsidR="00F701A9" w:rsidRDefault="00F701A9" w:rsidP="00184A94">
            <w:pPr>
              <w:pStyle w:val="TAC"/>
            </w:pPr>
            <w:r w:rsidRPr="001C0CC4">
              <w:rPr>
                <w:rFonts w:eastAsia="SimSun" w:cs="Arial"/>
                <w:lang w:val="en-US" w:eastAsia="zh-CN"/>
              </w:rPr>
              <w:t>3</w:t>
            </w:r>
          </w:p>
        </w:tc>
      </w:tr>
      <w:tr w:rsidR="00F701A9" w:rsidRPr="001C0CC4" w14:paraId="3329ABF7" w14:textId="77777777" w:rsidTr="00F701A9">
        <w:trPr>
          <w:trHeight w:val="187"/>
        </w:trPr>
        <w:tc>
          <w:tcPr>
            <w:tcW w:w="1508" w:type="dxa"/>
            <w:tcBorders>
              <w:top w:val="single" w:sz="4" w:space="0" w:color="auto"/>
              <w:bottom w:val="nil"/>
            </w:tcBorders>
            <w:shd w:val="clear" w:color="auto" w:fill="auto"/>
          </w:tcPr>
          <w:p w14:paraId="02A21342" w14:textId="54E282D7" w:rsidR="00F701A9" w:rsidRPr="001C0CC4" w:rsidRDefault="00F701A9" w:rsidP="00184A9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C9710B"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10270F7"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45B48687"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3999B7DE" w14:textId="77777777" w:rsidR="00F701A9" w:rsidRPr="001C0CC4" w:rsidRDefault="00F701A9" w:rsidP="00184A94">
            <w:pPr>
              <w:pStyle w:val="TAC"/>
              <w:rPr>
                <w:rFonts w:eastAsia="SimSun"/>
              </w:rPr>
            </w:pPr>
            <w:r w:rsidRPr="001C0CC4">
              <w:rPr>
                <w:rFonts w:eastAsia="SimSun" w:cs="Arial"/>
              </w:rPr>
              <w:t>694</w:t>
            </w:r>
          </w:p>
        </w:tc>
        <w:tc>
          <w:tcPr>
            <w:tcW w:w="1077" w:type="dxa"/>
            <w:shd w:val="clear" w:color="auto" w:fill="auto"/>
          </w:tcPr>
          <w:p w14:paraId="592F9CC8" w14:textId="77777777" w:rsidR="00F701A9" w:rsidRPr="001C0CC4" w:rsidRDefault="00F701A9" w:rsidP="00184A94">
            <w:pPr>
              <w:pStyle w:val="TAC"/>
              <w:rPr>
                <w:rFonts w:eastAsia="SimSun"/>
              </w:rPr>
            </w:pPr>
            <w:r w:rsidRPr="001C0CC4">
              <w:rPr>
                <w:rFonts w:eastAsia="SimSun" w:cs="Arial" w:hint="eastAsia"/>
                <w:lang w:val="en-US" w:eastAsia="zh-CN"/>
              </w:rPr>
              <w:t>-42</w:t>
            </w:r>
          </w:p>
        </w:tc>
        <w:tc>
          <w:tcPr>
            <w:tcW w:w="959" w:type="dxa"/>
            <w:shd w:val="clear" w:color="auto" w:fill="auto"/>
          </w:tcPr>
          <w:p w14:paraId="129E9C65" w14:textId="77777777" w:rsidR="00F701A9" w:rsidRPr="001C0CC4" w:rsidRDefault="00F701A9" w:rsidP="00184A94">
            <w:pPr>
              <w:pStyle w:val="TAC"/>
              <w:rPr>
                <w:rFonts w:eastAsia="SimSun"/>
              </w:rPr>
            </w:pPr>
            <w:r w:rsidRPr="001C0CC4">
              <w:rPr>
                <w:rFonts w:eastAsia="SimSun" w:cs="Arial" w:hint="eastAsia"/>
                <w:lang w:val="en-US" w:eastAsia="zh-CN"/>
              </w:rPr>
              <w:t>8</w:t>
            </w:r>
          </w:p>
        </w:tc>
        <w:tc>
          <w:tcPr>
            <w:tcW w:w="1052" w:type="dxa"/>
            <w:shd w:val="clear" w:color="auto" w:fill="auto"/>
          </w:tcPr>
          <w:p w14:paraId="69E28C35" w14:textId="77777777" w:rsidR="00F701A9" w:rsidRPr="001C0CC4" w:rsidRDefault="00F701A9" w:rsidP="00184A94">
            <w:pPr>
              <w:pStyle w:val="TAC"/>
              <w:rPr>
                <w:rFonts w:eastAsia="SimSun"/>
              </w:rPr>
            </w:pPr>
            <w:r w:rsidRPr="001C0CC4">
              <w:rPr>
                <w:rFonts w:eastAsia="SimSun" w:hint="eastAsia"/>
                <w:lang w:val="en-US" w:eastAsia="zh-CN"/>
              </w:rPr>
              <w:t>4, 14</w:t>
            </w:r>
          </w:p>
        </w:tc>
      </w:tr>
      <w:tr w:rsidR="00F701A9" w:rsidRPr="001C0CC4" w14:paraId="5782164C" w14:textId="77777777" w:rsidTr="00184A94">
        <w:trPr>
          <w:trHeight w:val="187"/>
        </w:trPr>
        <w:tc>
          <w:tcPr>
            <w:tcW w:w="1508" w:type="dxa"/>
            <w:tcBorders>
              <w:top w:val="nil"/>
              <w:bottom w:val="nil"/>
            </w:tcBorders>
            <w:shd w:val="clear" w:color="auto" w:fill="auto"/>
          </w:tcPr>
          <w:p w14:paraId="60B6ECFC" w14:textId="77777777" w:rsidR="00F701A9" w:rsidRPr="001C0CC4" w:rsidRDefault="00F701A9" w:rsidP="00184A94">
            <w:pPr>
              <w:pStyle w:val="TAC"/>
              <w:rPr>
                <w:rFonts w:eastAsia="SimSun"/>
              </w:rPr>
            </w:pPr>
          </w:p>
        </w:tc>
        <w:tc>
          <w:tcPr>
            <w:tcW w:w="2620" w:type="dxa"/>
            <w:shd w:val="clear" w:color="auto" w:fill="auto"/>
          </w:tcPr>
          <w:p w14:paraId="64AE599C"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FB09C41" w14:textId="77777777" w:rsidR="00F701A9" w:rsidRPr="001C0CC4" w:rsidRDefault="00F701A9" w:rsidP="00184A94">
            <w:pPr>
              <w:pStyle w:val="TAC"/>
              <w:rPr>
                <w:rFonts w:eastAsia="SimSun"/>
              </w:rPr>
            </w:pPr>
            <w:r w:rsidRPr="001C0CC4">
              <w:rPr>
                <w:rFonts w:eastAsia="SimSun" w:cs="Arial"/>
                <w:sz w:val="16"/>
              </w:rPr>
              <w:t>470</w:t>
            </w:r>
          </w:p>
        </w:tc>
        <w:tc>
          <w:tcPr>
            <w:tcW w:w="591" w:type="dxa"/>
            <w:shd w:val="clear" w:color="auto" w:fill="auto"/>
          </w:tcPr>
          <w:p w14:paraId="05671048"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5DE84324" w14:textId="77777777" w:rsidR="00F701A9" w:rsidRPr="001C0CC4" w:rsidRDefault="00F701A9" w:rsidP="00184A94">
            <w:pPr>
              <w:pStyle w:val="TAC"/>
              <w:rPr>
                <w:rFonts w:eastAsia="SimSun"/>
              </w:rPr>
            </w:pPr>
            <w:r w:rsidRPr="001C0CC4">
              <w:rPr>
                <w:rFonts w:eastAsia="SimSun" w:cs="Arial" w:hint="eastAsia"/>
                <w:lang w:val="en-US" w:eastAsia="zh-CN"/>
              </w:rPr>
              <w:t>710</w:t>
            </w:r>
          </w:p>
        </w:tc>
        <w:tc>
          <w:tcPr>
            <w:tcW w:w="1077" w:type="dxa"/>
            <w:shd w:val="clear" w:color="auto" w:fill="auto"/>
          </w:tcPr>
          <w:p w14:paraId="3264A3A1"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59E63260"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6F277360" w14:textId="77777777" w:rsidR="00F701A9" w:rsidRPr="001C0CC4" w:rsidRDefault="00F701A9" w:rsidP="00184A94">
            <w:pPr>
              <w:pStyle w:val="TAC"/>
              <w:rPr>
                <w:rFonts w:eastAsia="SimSun"/>
              </w:rPr>
            </w:pPr>
            <w:r w:rsidRPr="001C0CC4">
              <w:rPr>
                <w:rFonts w:eastAsia="SimSun" w:hint="eastAsia"/>
                <w:lang w:val="en-US" w:eastAsia="zh-CN"/>
              </w:rPr>
              <w:t>15</w:t>
            </w:r>
          </w:p>
        </w:tc>
      </w:tr>
      <w:tr w:rsidR="00F701A9" w:rsidRPr="001C0CC4" w14:paraId="24A94108" w14:textId="77777777" w:rsidTr="00184A94">
        <w:trPr>
          <w:trHeight w:val="187"/>
        </w:trPr>
        <w:tc>
          <w:tcPr>
            <w:tcW w:w="1508" w:type="dxa"/>
            <w:tcBorders>
              <w:top w:val="nil"/>
              <w:bottom w:val="nil"/>
            </w:tcBorders>
            <w:shd w:val="clear" w:color="auto" w:fill="auto"/>
          </w:tcPr>
          <w:p w14:paraId="349E3528" w14:textId="77777777" w:rsidR="00F701A9" w:rsidRPr="001C0CC4" w:rsidRDefault="00F701A9" w:rsidP="00184A94">
            <w:pPr>
              <w:pStyle w:val="TAC"/>
              <w:rPr>
                <w:rFonts w:eastAsia="SimSun"/>
              </w:rPr>
            </w:pPr>
          </w:p>
        </w:tc>
        <w:tc>
          <w:tcPr>
            <w:tcW w:w="2620" w:type="dxa"/>
            <w:shd w:val="clear" w:color="auto" w:fill="auto"/>
          </w:tcPr>
          <w:p w14:paraId="346A0750"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62A76259" w14:textId="77777777" w:rsidR="00F701A9" w:rsidRPr="001C0CC4" w:rsidRDefault="00F701A9" w:rsidP="00184A94">
            <w:pPr>
              <w:pStyle w:val="TAC"/>
              <w:rPr>
                <w:rFonts w:eastAsia="SimSun"/>
              </w:rPr>
            </w:pPr>
            <w:r w:rsidRPr="001C0CC4">
              <w:rPr>
                <w:rFonts w:eastAsia="SimSun" w:cs="Arial"/>
                <w:sz w:val="16"/>
              </w:rPr>
              <w:t>758</w:t>
            </w:r>
          </w:p>
        </w:tc>
        <w:tc>
          <w:tcPr>
            <w:tcW w:w="591" w:type="dxa"/>
            <w:shd w:val="clear" w:color="auto" w:fill="auto"/>
          </w:tcPr>
          <w:p w14:paraId="4A74EBD0"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02877198"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1077" w:type="dxa"/>
            <w:shd w:val="clear" w:color="auto" w:fill="auto"/>
          </w:tcPr>
          <w:p w14:paraId="211D7E55" w14:textId="77777777" w:rsidR="00F701A9" w:rsidRPr="001C0CC4" w:rsidRDefault="00F701A9" w:rsidP="00184A94">
            <w:pPr>
              <w:pStyle w:val="TAC"/>
              <w:rPr>
                <w:rFonts w:eastAsia="SimSun"/>
              </w:rPr>
            </w:pPr>
            <w:r w:rsidRPr="001C0CC4">
              <w:rPr>
                <w:rFonts w:eastAsia="SimSun" w:cs="Arial" w:hint="eastAsia"/>
                <w:lang w:val="en-US" w:eastAsia="zh-CN"/>
              </w:rPr>
              <w:t>-30</w:t>
            </w:r>
          </w:p>
        </w:tc>
        <w:tc>
          <w:tcPr>
            <w:tcW w:w="959" w:type="dxa"/>
            <w:shd w:val="clear" w:color="auto" w:fill="auto"/>
          </w:tcPr>
          <w:p w14:paraId="0384398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029EE44E"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E39B31B" w14:textId="77777777" w:rsidTr="00184A94">
        <w:trPr>
          <w:trHeight w:val="187"/>
        </w:trPr>
        <w:tc>
          <w:tcPr>
            <w:tcW w:w="1508" w:type="dxa"/>
            <w:tcBorders>
              <w:top w:val="nil"/>
              <w:bottom w:val="nil"/>
            </w:tcBorders>
            <w:shd w:val="clear" w:color="auto" w:fill="auto"/>
          </w:tcPr>
          <w:p w14:paraId="0C308855" w14:textId="77777777" w:rsidR="00F701A9" w:rsidRPr="001C0CC4" w:rsidRDefault="00F701A9" w:rsidP="00184A94">
            <w:pPr>
              <w:pStyle w:val="TAC"/>
              <w:rPr>
                <w:rFonts w:eastAsia="SimSun"/>
              </w:rPr>
            </w:pPr>
          </w:p>
        </w:tc>
        <w:tc>
          <w:tcPr>
            <w:tcW w:w="2620" w:type="dxa"/>
            <w:shd w:val="clear" w:color="auto" w:fill="auto"/>
          </w:tcPr>
          <w:p w14:paraId="3CEAE6BE"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1AA2D3E7" w14:textId="77777777" w:rsidR="00F701A9" w:rsidRPr="001C0CC4" w:rsidRDefault="00F701A9" w:rsidP="00184A94">
            <w:pPr>
              <w:pStyle w:val="TAC"/>
              <w:rPr>
                <w:rFonts w:eastAsia="SimSun"/>
              </w:rPr>
            </w:pPr>
            <w:r w:rsidRPr="001C0CC4">
              <w:rPr>
                <w:rFonts w:eastAsia="SimSun" w:cs="Arial" w:hint="eastAsia"/>
                <w:lang w:val="en-US" w:eastAsia="zh-CN"/>
              </w:rPr>
              <w:t>773</w:t>
            </w:r>
          </w:p>
        </w:tc>
        <w:tc>
          <w:tcPr>
            <w:tcW w:w="591" w:type="dxa"/>
            <w:shd w:val="clear" w:color="auto" w:fill="auto"/>
          </w:tcPr>
          <w:p w14:paraId="73A80654"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1007B450" w14:textId="77777777" w:rsidR="00F701A9" w:rsidRPr="001C0CC4" w:rsidRDefault="00F701A9" w:rsidP="00184A94">
            <w:pPr>
              <w:pStyle w:val="TAC"/>
              <w:rPr>
                <w:rFonts w:eastAsia="SimSun"/>
              </w:rPr>
            </w:pPr>
            <w:r w:rsidRPr="001C0CC4">
              <w:rPr>
                <w:rFonts w:eastAsia="SimSun" w:cs="Arial" w:hint="eastAsia"/>
                <w:lang w:val="en-US" w:eastAsia="zh-CN"/>
              </w:rPr>
              <w:t>803</w:t>
            </w:r>
          </w:p>
        </w:tc>
        <w:tc>
          <w:tcPr>
            <w:tcW w:w="1077" w:type="dxa"/>
            <w:shd w:val="clear" w:color="auto" w:fill="auto"/>
          </w:tcPr>
          <w:p w14:paraId="129D14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2F35434A"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296336CA" w14:textId="77777777" w:rsidR="00F701A9" w:rsidRPr="001C0CC4" w:rsidRDefault="00F701A9" w:rsidP="00184A94">
            <w:pPr>
              <w:pStyle w:val="TAC"/>
              <w:rPr>
                <w:rFonts w:eastAsia="SimSun"/>
              </w:rPr>
            </w:pPr>
          </w:p>
        </w:tc>
      </w:tr>
      <w:tr w:rsidR="00F701A9" w:rsidRPr="001C0CC4" w14:paraId="4CF3BD54" w14:textId="77777777" w:rsidTr="00184A94">
        <w:trPr>
          <w:trHeight w:val="187"/>
        </w:trPr>
        <w:tc>
          <w:tcPr>
            <w:tcW w:w="1508" w:type="dxa"/>
            <w:tcBorders>
              <w:top w:val="nil"/>
              <w:bottom w:val="nil"/>
            </w:tcBorders>
            <w:shd w:val="clear" w:color="auto" w:fill="auto"/>
          </w:tcPr>
          <w:p w14:paraId="6698F6D6" w14:textId="77777777" w:rsidR="00F701A9" w:rsidRPr="001C0CC4" w:rsidRDefault="00F701A9" w:rsidP="00184A94">
            <w:pPr>
              <w:pStyle w:val="TAC"/>
              <w:rPr>
                <w:rFonts w:eastAsia="SimSun"/>
              </w:rPr>
            </w:pPr>
          </w:p>
        </w:tc>
        <w:tc>
          <w:tcPr>
            <w:tcW w:w="2620" w:type="dxa"/>
            <w:shd w:val="clear" w:color="auto" w:fill="auto"/>
          </w:tcPr>
          <w:p w14:paraId="15425C64"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2DDF2A57" w14:textId="77777777" w:rsidR="00F701A9" w:rsidRPr="001C0CC4" w:rsidRDefault="00F701A9" w:rsidP="00184A94">
            <w:pPr>
              <w:pStyle w:val="TAC"/>
              <w:rPr>
                <w:rFonts w:eastAsia="SimSun"/>
              </w:rPr>
            </w:pPr>
            <w:r w:rsidRPr="001C0CC4">
              <w:rPr>
                <w:rFonts w:eastAsia="SimSun" w:cs="Arial" w:hint="eastAsia"/>
                <w:lang w:val="en-US" w:eastAsia="zh-CN"/>
              </w:rPr>
              <w:t>662</w:t>
            </w:r>
          </w:p>
        </w:tc>
        <w:tc>
          <w:tcPr>
            <w:tcW w:w="591" w:type="dxa"/>
            <w:shd w:val="clear" w:color="auto" w:fill="auto"/>
          </w:tcPr>
          <w:p w14:paraId="6568266B"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796B667" w14:textId="77777777" w:rsidR="00F701A9" w:rsidRPr="001C0CC4" w:rsidRDefault="00F701A9" w:rsidP="00184A94">
            <w:pPr>
              <w:pStyle w:val="TAC"/>
              <w:rPr>
                <w:rFonts w:eastAsia="SimSun"/>
              </w:rPr>
            </w:pPr>
            <w:r w:rsidRPr="001C0CC4">
              <w:rPr>
                <w:rFonts w:eastAsia="SimSun" w:cs="Arial" w:hint="eastAsia"/>
                <w:lang w:val="en-US" w:eastAsia="zh-CN"/>
              </w:rPr>
              <w:t>694</w:t>
            </w:r>
          </w:p>
        </w:tc>
        <w:tc>
          <w:tcPr>
            <w:tcW w:w="1077" w:type="dxa"/>
            <w:shd w:val="clear" w:color="auto" w:fill="auto"/>
          </w:tcPr>
          <w:p w14:paraId="1BE07DF6" w14:textId="77777777" w:rsidR="00F701A9" w:rsidRPr="001C0CC4" w:rsidRDefault="00F701A9" w:rsidP="00184A94">
            <w:pPr>
              <w:pStyle w:val="TAC"/>
              <w:rPr>
                <w:rFonts w:eastAsia="SimSun"/>
              </w:rPr>
            </w:pPr>
            <w:r w:rsidRPr="001C0CC4">
              <w:rPr>
                <w:rFonts w:eastAsia="SimSun" w:cs="Arial" w:hint="eastAsia"/>
                <w:lang w:val="en-US" w:eastAsia="zh-CN"/>
              </w:rPr>
              <w:t>-26.2</w:t>
            </w:r>
          </w:p>
        </w:tc>
        <w:tc>
          <w:tcPr>
            <w:tcW w:w="959" w:type="dxa"/>
            <w:shd w:val="clear" w:color="auto" w:fill="auto"/>
          </w:tcPr>
          <w:p w14:paraId="0E4D1977" w14:textId="77777777" w:rsidR="00F701A9" w:rsidRPr="001C0CC4" w:rsidRDefault="00F701A9" w:rsidP="00184A94">
            <w:pPr>
              <w:pStyle w:val="TAC"/>
              <w:rPr>
                <w:rFonts w:eastAsia="SimSun"/>
              </w:rPr>
            </w:pPr>
            <w:r w:rsidRPr="001C0CC4">
              <w:rPr>
                <w:rFonts w:eastAsia="SimSun" w:cs="Arial" w:hint="eastAsia"/>
                <w:lang w:val="en-US" w:eastAsia="zh-CN"/>
              </w:rPr>
              <w:t>6</w:t>
            </w:r>
          </w:p>
        </w:tc>
        <w:tc>
          <w:tcPr>
            <w:tcW w:w="1052" w:type="dxa"/>
            <w:shd w:val="clear" w:color="auto" w:fill="auto"/>
          </w:tcPr>
          <w:p w14:paraId="3ED6AE91"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19026CB5" w14:textId="77777777" w:rsidTr="00184A94">
        <w:trPr>
          <w:trHeight w:val="187"/>
        </w:trPr>
        <w:tc>
          <w:tcPr>
            <w:tcW w:w="1508" w:type="dxa"/>
            <w:tcBorders>
              <w:top w:val="nil"/>
              <w:bottom w:val="nil"/>
            </w:tcBorders>
            <w:shd w:val="clear" w:color="auto" w:fill="auto"/>
          </w:tcPr>
          <w:p w14:paraId="71F985AE" w14:textId="77777777" w:rsidR="00F701A9" w:rsidRPr="001C0CC4" w:rsidRDefault="00F701A9" w:rsidP="00184A94">
            <w:pPr>
              <w:pStyle w:val="TAC"/>
              <w:rPr>
                <w:rFonts w:eastAsia="SimSun"/>
              </w:rPr>
            </w:pPr>
          </w:p>
        </w:tc>
        <w:tc>
          <w:tcPr>
            <w:tcW w:w="2620" w:type="dxa"/>
            <w:shd w:val="clear" w:color="auto" w:fill="auto"/>
          </w:tcPr>
          <w:p w14:paraId="0C8A4CBD"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30AEB11F" w14:textId="77777777" w:rsidR="00F701A9" w:rsidRPr="001C0CC4" w:rsidRDefault="00F701A9" w:rsidP="00184A94">
            <w:pPr>
              <w:pStyle w:val="TAC"/>
              <w:rPr>
                <w:rFonts w:eastAsia="SimSun"/>
              </w:rPr>
            </w:pPr>
            <w:r w:rsidRPr="001C0CC4">
              <w:rPr>
                <w:rFonts w:eastAsia="SimSun" w:cs="Arial" w:hint="eastAsia"/>
                <w:lang w:val="en-US" w:eastAsia="zh-CN"/>
              </w:rPr>
              <w:t>1839.9</w:t>
            </w:r>
          </w:p>
        </w:tc>
        <w:tc>
          <w:tcPr>
            <w:tcW w:w="591" w:type="dxa"/>
            <w:shd w:val="clear" w:color="auto" w:fill="auto"/>
          </w:tcPr>
          <w:p w14:paraId="38CDD086"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4AC56B7D" w14:textId="77777777" w:rsidR="00F701A9" w:rsidRPr="001C0CC4" w:rsidRDefault="00F701A9" w:rsidP="00184A94">
            <w:pPr>
              <w:pStyle w:val="TAC"/>
              <w:rPr>
                <w:rFonts w:eastAsia="SimSun"/>
              </w:rPr>
            </w:pPr>
            <w:r w:rsidRPr="001C0CC4">
              <w:rPr>
                <w:rFonts w:eastAsia="SimSun" w:cs="Arial" w:hint="eastAsia"/>
                <w:lang w:val="en-US" w:eastAsia="zh-CN"/>
              </w:rPr>
              <w:t>1879.9</w:t>
            </w:r>
          </w:p>
        </w:tc>
        <w:tc>
          <w:tcPr>
            <w:tcW w:w="1077" w:type="dxa"/>
            <w:shd w:val="clear" w:color="auto" w:fill="auto"/>
          </w:tcPr>
          <w:p w14:paraId="12B966D7" w14:textId="77777777" w:rsidR="00F701A9" w:rsidRPr="001C0CC4" w:rsidRDefault="00F701A9" w:rsidP="00184A94">
            <w:pPr>
              <w:pStyle w:val="TAC"/>
              <w:rPr>
                <w:rFonts w:eastAsia="SimSun"/>
              </w:rPr>
            </w:pPr>
            <w:r w:rsidRPr="001C0CC4">
              <w:rPr>
                <w:rFonts w:eastAsia="SimSun" w:cs="Arial" w:hint="eastAsia"/>
                <w:lang w:val="en-US" w:eastAsia="zh-CN"/>
              </w:rPr>
              <w:t>-50</w:t>
            </w:r>
          </w:p>
        </w:tc>
        <w:tc>
          <w:tcPr>
            <w:tcW w:w="959" w:type="dxa"/>
            <w:shd w:val="clear" w:color="auto" w:fill="auto"/>
          </w:tcPr>
          <w:p w14:paraId="6DAB0412" w14:textId="77777777" w:rsidR="00F701A9" w:rsidRPr="001C0CC4" w:rsidRDefault="00F701A9" w:rsidP="00184A94">
            <w:pPr>
              <w:pStyle w:val="TAC"/>
              <w:rPr>
                <w:rFonts w:eastAsia="SimSun"/>
              </w:rPr>
            </w:pPr>
            <w:r w:rsidRPr="001C0CC4">
              <w:rPr>
                <w:rFonts w:eastAsia="SimSun" w:cs="Arial" w:hint="eastAsia"/>
                <w:lang w:val="en-US" w:eastAsia="zh-CN"/>
              </w:rPr>
              <w:t>1</w:t>
            </w:r>
          </w:p>
        </w:tc>
        <w:tc>
          <w:tcPr>
            <w:tcW w:w="1052" w:type="dxa"/>
            <w:shd w:val="clear" w:color="auto" w:fill="auto"/>
          </w:tcPr>
          <w:p w14:paraId="54C808B2" w14:textId="77777777" w:rsidR="00F701A9" w:rsidRPr="001C0CC4" w:rsidRDefault="00F701A9" w:rsidP="00184A94">
            <w:pPr>
              <w:pStyle w:val="TAC"/>
              <w:rPr>
                <w:rFonts w:eastAsia="SimSun"/>
              </w:rPr>
            </w:pPr>
            <w:r w:rsidRPr="001C0CC4">
              <w:rPr>
                <w:rFonts w:eastAsia="SimSun" w:hint="eastAsia"/>
                <w:lang w:val="en-US" w:eastAsia="zh-CN"/>
              </w:rPr>
              <w:t>4</w:t>
            </w:r>
          </w:p>
        </w:tc>
      </w:tr>
      <w:tr w:rsidR="00F701A9" w:rsidRPr="001C0CC4" w14:paraId="529AB641" w14:textId="77777777" w:rsidTr="00184A94">
        <w:trPr>
          <w:trHeight w:val="187"/>
        </w:trPr>
        <w:tc>
          <w:tcPr>
            <w:tcW w:w="1508" w:type="dxa"/>
            <w:tcBorders>
              <w:top w:val="nil"/>
              <w:bottom w:val="single" w:sz="4" w:space="0" w:color="auto"/>
            </w:tcBorders>
            <w:shd w:val="clear" w:color="auto" w:fill="auto"/>
          </w:tcPr>
          <w:p w14:paraId="0D111FA4" w14:textId="77777777" w:rsidR="00F701A9" w:rsidRPr="001C0CC4" w:rsidRDefault="00F701A9" w:rsidP="00184A94">
            <w:pPr>
              <w:pStyle w:val="TAC"/>
              <w:rPr>
                <w:rFonts w:eastAsia="SimSun"/>
              </w:rPr>
            </w:pPr>
          </w:p>
        </w:tc>
        <w:tc>
          <w:tcPr>
            <w:tcW w:w="2620" w:type="dxa"/>
            <w:shd w:val="clear" w:color="auto" w:fill="auto"/>
          </w:tcPr>
          <w:p w14:paraId="64F79FC8" w14:textId="77777777" w:rsidR="00F701A9" w:rsidRPr="001C0CC4" w:rsidRDefault="00F701A9" w:rsidP="00184A94">
            <w:pPr>
              <w:pStyle w:val="TAL"/>
              <w:rPr>
                <w:rFonts w:eastAsia="SimSun"/>
              </w:rPr>
            </w:pPr>
            <w:r w:rsidRPr="001C0CC4">
              <w:rPr>
                <w:rFonts w:eastAsia="SimSun" w:cs="Arial"/>
              </w:rPr>
              <w:t>Frequency range</w:t>
            </w:r>
          </w:p>
        </w:tc>
        <w:tc>
          <w:tcPr>
            <w:tcW w:w="972" w:type="dxa"/>
            <w:shd w:val="clear" w:color="auto" w:fill="auto"/>
          </w:tcPr>
          <w:p w14:paraId="0AB9A742" w14:textId="77777777" w:rsidR="00F701A9" w:rsidRPr="001C0CC4" w:rsidRDefault="00F701A9" w:rsidP="00184A94">
            <w:pPr>
              <w:pStyle w:val="TAC"/>
              <w:rPr>
                <w:rFonts w:eastAsia="SimSun"/>
              </w:rPr>
            </w:pPr>
            <w:r w:rsidRPr="001C0CC4">
              <w:rPr>
                <w:rFonts w:eastAsia="SimSun" w:cs="Arial" w:hint="eastAsia"/>
                <w:lang w:val="en-US" w:eastAsia="zh-CN"/>
              </w:rPr>
              <w:t>1884.5</w:t>
            </w:r>
          </w:p>
        </w:tc>
        <w:tc>
          <w:tcPr>
            <w:tcW w:w="591" w:type="dxa"/>
            <w:shd w:val="clear" w:color="auto" w:fill="auto"/>
          </w:tcPr>
          <w:p w14:paraId="0F523C29" w14:textId="77777777" w:rsidR="00F701A9" w:rsidRPr="001C0CC4" w:rsidRDefault="00F701A9" w:rsidP="00184A94">
            <w:pPr>
              <w:pStyle w:val="TAC"/>
              <w:rPr>
                <w:rFonts w:eastAsia="SimSun"/>
              </w:rPr>
            </w:pPr>
            <w:r w:rsidRPr="001C0CC4">
              <w:rPr>
                <w:rFonts w:eastAsia="SimSun" w:cs="Arial" w:hint="eastAsia"/>
                <w:lang w:val="en-US" w:eastAsia="zh-CN"/>
              </w:rPr>
              <w:t>-</w:t>
            </w:r>
          </w:p>
        </w:tc>
        <w:tc>
          <w:tcPr>
            <w:tcW w:w="997" w:type="dxa"/>
            <w:shd w:val="clear" w:color="auto" w:fill="auto"/>
          </w:tcPr>
          <w:p w14:paraId="60DAB8AD" w14:textId="77777777" w:rsidR="00F701A9" w:rsidRPr="001C0CC4" w:rsidRDefault="00F701A9" w:rsidP="00184A94">
            <w:pPr>
              <w:pStyle w:val="TAC"/>
              <w:rPr>
                <w:rFonts w:eastAsia="SimSun"/>
              </w:rPr>
            </w:pPr>
            <w:r w:rsidRPr="001C0CC4">
              <w:rPr>
                <w:rFonts w:eastAsia="SimSun" w:cs="Arial" w:hint="eastAsia"/>
                <w:lang w:val="en-US" w:eastAsia="zh-CN"/>
              </w:rPr>
              <w:t>1915.7</w:t>
            </w:r>
          </w:p>
        </w:tc>
        <w:tc>
          <w:tcPr>
            <w:tcW w:w="1077" w:type="dxa"/>
            <w:shd w:val="clear" w:color="auto" w:fill="auto"/>
          </w:tcPr>
          <w:p w14:paraId="41EB9F23" w14:textId="77777777" w:rsidR="00F701A9" w:rsidRPr="001C0CC4" w:rsidRDefault="00F701A9" w:rsidP="00184A94">
            <w:pPr>
              <w:pStyle w:val="TAC"/>
              <w:rPr>
                <w:rFonts w:eastAsia="SimSun"/>
              </w:rPr>
            </w:pPr>
            <w:r w:rsidRPr="001C0CC4">
              <w:rPr>
                <w:rFonts w:eastAsia="SimSun" w:cs="Arial" w:hint="eastAsia"/>
                <w:lang w:val="en-US" w:eastAsia="zh-CN"/>
              </w:rPr>
              <w:t>-41</w:t>
            </w:r>
          </w:p>
        </w:tc>
        <w:tc>
          <w:tcPr>
            <w:tcW w:w="959" w:type="dxa"/>
            <w:shd w:val="clear" w:color="auto" w:fill="auto"/>
          </w:tcPr>
          <w:p w14:paraId="0744D6D6" w14:textId="77777777" w:rsidR="00F701A9" w:rsidRPr="001C0CC4" w:rsidRDefault="00F701A9" w:rsidP="00184A94">
            <w:pPr>
              <w:pStyle w:val="TAC"/>
              <w:rPr>
                <w:rFonts w:eastAsia="SimSun"/>
              </w:rPr>
            </w:pPr>
            <w:r w:rsidRPr="001C0CC4">
              <w:rPr>
                <w:rFonts w:eastAsia="SimSun" w:cs="Arial" w:hint="eastAsia"/>
                <w:lang w:val="en-US" w:eastAsia="zh-CN"/>
              </w:rPr>
              <w:t>0.3</w:t>
            </w:r>
          </w:p>
        </w:tc>
        <w:tc>
          <w:tcPr>
            <w:tcW w:w="1052" w:type="dxa"/>
            <w:shd w:val="clear" w:color="auto" w:fill="auto"/>
          </w:tcPr>
          <w:p w14:paraId="76F29067" w14:textId="77777777" w:rsidR="00F701A9" w:rsidRPr="001C0CC4" w:rsidRDefault="00F701A9" w:rsidP="00184A94">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F701A9" w:rsidRPr="001C0CC4" w14:paraId="5FF1959F" w14:textId="77777777" w:rsidTr="00F701A9">
        <w:trPr>
          <w:trHeight w:val="187"/>
        </w:trPr>
        <w:tc>
          <w:tcPr>
            <w:tcW w:w="1508" w:type="dxa"/>
            <w:tcBorders>
              <w:top w:val="single" w:sz="4" w:space="0" w:color="auto"/>
              <w:bottom w:val="single" w:sz="4" w:space="0" w:color="auto"/>
            </w:tcBorders>
            <w:shd w:val="clear" w:color="auto" w:fill="auto"/>
          </w:tcPr>
          <w:p w14:paraId="02A888B7" w14:textId="7F4B566D"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16917A79" w14:textId="77777777" w:rsidR="00F701A9" w:rsidRPr="001C0CC4" w:rsidRDefault="00F701A9" w:rsidP="00184A94">
            <w:pPr>
              <w:pStyle w:val="TAL"/>
              <w:rPr>
                <w:rFonts w:eastAsia="SimSun"/>
              </w:rPr>
            </w:pPr>
            <w:r>
              <w:rPr>
                <w:szCs w:val="16"/>
                <w:lang w:val="sv-SE" w:eastAsia="ja-JP"/>
              </w:rPr>
              <w:t>Frequency range</w:t>
            </w:r>
          </w:p>
        </w:tc>
        <w:tc>
          <w:tcPr>
            <w:tcW w:w="972" w:type="dxa"/>
            <w:shd w:val="clear" w:color="auto" w:fill="auto"/>
          </w:tcPr>
          <w:p w14:paraId="66142AF4" w14:textId="77777777" w:rsidR="00F701A9" w:rsidRPr="001C0CC4" w:rsidRDefault="00F701A9" w:rsidP="00184A94">
            <w:pPr>
              <w:pStyle w:val="TAC"/>
              <w:rPr>
                <w:rFonts w:eastAsia="SimSun"/>
                <w:lang w:val="en-US" w:eastAsia="zh-CN"/>
              </w:rPr>
            </w:pPr>
            <w:r>
              <w:rPr>
                <w:szCs w:val="16"/>
                <w:lang w:eastAsia="ja-JP"/>
              </w:rPr>
              <w:t>1884.5</w:t>
            </w:r>
          </w:p>
        </w:tc>
        <w:tc>
          <w:tcPr>
            <w:tcW w:w="591" w:type="dxa"/>
            <w:shd w:val="clear" w:color="auto" w:fill="auto"/>
          </w:tcPr>
          <w:p w14:paraId="2EC0CFEC" w14:textId="77777777" w:rsidR="00F701A9" w:rsidRPr="001C0CC4" w:rsidRDefault="00F701A9" w:rsidP="00184A94">
            <w:pPr>
              <w:pStyle w:val="TAC"/>
              <w:rPr>
                <w:rFonts w:eastAsia="SimSun"/>
                <w:lang w:val="en-US" w:eastAsia="zh-CN"/>
              </w:rPr>
            </w:pPr>
            <w:r>
              <w:rPr>
                <w:szCs w:val="16"/>
                <w:lang w:eastAsia="ja-JP"/>
              </w:rPr>
              <w:t>-</w:t>
            </w:r>
          </w:p>
        </w:tc>
        <w:tc>
          <w:tcPr>
            <w:tcW w:w="997" w:type="dxa"/>
            <w:shd w:val="clear" w:color="auto" w:fill="auto"/>
          </w:tcPr>
          <w:p w14:paraId="35F55F2F" w14:textId="77777777" w:rsidR="00F701A9" w:rsidRPr="001C0CC4" w:rsidRDefault="00F701A9" w:rsidP="00184A94">
            <w:pPr>
              <w:pStyle w:val="TAC"/>
              <w:rPr>
                <w:rFonts w:eastAsia="SimSun"/>
                <w:lang w:val="en-US" w:eastAsia="zh-CN"/>
              </w:rPr>
            </w:pPr>
            <w:r>
              <w:rPr>
                <w:szCs w:val="16"/>
                <w:lang w:eastAsia="ja-JP"/>
              </w:rPr>
              <w:t>1915.7</w:t>
            </w:r>
          </w:p>
        </w:tc>
        <w:tc>
          <w:tcPr>
            <w:tcW w:w="1077" w:type="dxa"/>
            <w:shd w:val="clear" w:color="auto" w:fill="auto"/>
          </w:tcPr>
          <w:p w14:paraId="21516EBC" w14:textId="77777777" w:rsidR="00F701A9" w:rsidRPr="001C0CC4" w:rsidRDefault="00F701A9" w:rsidP="00184A94">
            <w:pPr>
              <w:pStyle w:val="TAC"/>
              <w:rPr>
                <w:rFonts w:eastAsia="SimSun"/>
                <w:lang w:val="en-US" w:eastAsia="zh-CN"/>
              </w:rPr>
            </w:pPr>
            <w:r>
              <w:rPr>
                <w:szCs w:val="16"/>
                <w:lang w:eastAsia="ja-JP"/>
              </w:rPr>
              <w:t>-41</w:t>
            </w:r>
          </w:p>
        </w:tc>
        <w:tc>
          <w:tcPr>
            <w:tcW w:w="959" w:type="dxa"/>
            <w:shd w:val="clear" w:color="auto" w:fill="auto"/>
          </w:tcPr>
          <w:p w14:paraId="4C11E1E9" w14:textId="77777777" w:rsidR="00F701A9" w:rsidRPr="001C0CC4" w:rsidRDefault="00F701A9" w:rsidP="00184A94">
            <w:pPr>
              <w:pStyle w:val="TAC"/>
              <w:rPr>
                <w:rFonts w:eastAsia="SimSun"/>
                <w:lang w:val="en-US" w:eastAsia="zh-CN"/>
              </w:rPr>
            </w:pPr>
            <w:r>
              <w:rPr>
                <w:szCs w:val="16"/>
                <w:lang w:eastAsia="ja-JP"/>
              </w:rPr>
              <w:t>0.3</w:t>
            </w:r>
          </w:p>
        </w:tc>
        <w:tc>
          <w:tcPr>
            <w:tcW w:w="1052" w:type="dxa"/>
            <w:shd w:val="clear" w:color="auto" w:fill="auto"/>
          </w:tcPr>
          <w:p w14:paraId="651489A6" w14:textId="77777777" w:rsidR="00F701A9" w:rsidRPr="001C0CC4" w:rsidRDefault="00F701A9" w:rsidP="00184A94">
            <w:pPr>
              <w:pStyle w:val="TAC"/>
              <w:rPr>
                <w:rFonts w:eastAsia="SimSun"/>
                <w:lang w:val="en-US" w:eastAsia="zh-CN"/>
              </w:rPr>
            </w:pPr>
            <w:r>
              <w:rPr>
                <w:szCs w:val="16"/>
                <w:lang w:eastAsia="ja-JP"/>
              </w:rPr>
              <w:t>3</w:t>
            </w:r>
          </w:p>
        </w:tc>
      </w:tr>
      <w:tr w:rsidR="00F701A9" w:rsidRPr="001C0CC4" w14:paraId="235A6390" w14:textId="77777777" w:rsidTr="00F701A9">
        <w:trPr>
          <w:trHeight w:val="187"/>
        </w:trPr>
        <w:tc>
          <w:tcPr>
            <w:tcW w:w="1508" w:type="dxa"/>
            <w:tcBorders>
              <w:top w:val="single" w:sz="4" w:space="0" w:color="auto"/>
              <w:bottom w:val="single" w:sz="4" w:space="0" w:color="auto"/>
            </w:tcBorders>
            <w:shd w:val="clear" w:color="auto" w:fill="auto"/>
          </w:tcPr>
          <w:p w14:paraId="39BA55F6" w14:textId="217BD3B9"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3C8089AC" w14:textId="77777777" w:rsidR="00F701A9" w:rsidRPr="001C0CC4" w:rsidRDefault="00F701A9" w:rsidP="00184A94">
            <w:pPr>
              <w:pStyle w:val="TAL"/>
              <w:rPr>
                <w:rFonts w:eastAsia="SimSun"/>
              </w:rPr>
            </w:pPr>
            <w:r>
              <w:t>Frequency range</w:t>
            </w:r>
          </w:p>
        </w:tc>
        <w:tc>
          <w:tcPr>
            <w:tcW w:w="972" w:type="dxa"/>
            <w:shd w:val="clear" w:color="auto" w:fill="auto"/>
          </w:tcPr>
          <w:p w14:paraId="2A2E5404" w14:textId="77777777" w:rsidR="00F701A9" w:rsidRPr="001C0CC4" w:rsidRDefault="00F701A9" w:rsidP="00184A94">
            <w:pPr>
              <w:pStyle w:val="TAC"/>
              <w:rPr>
                <w:rFonts w:eastAsia="SimSun"/>
                <w:lang w:val="en-US" w:eastAsia="zh-CN"/>
              </w:rPr>
            </w:pPr>
            <w:r>
              <w:rPr>
                <w:lang w:eastAsia="zh-CN"/>
              </w:rPr>
              <w:t>1884.5</w:t>
            </w:r>
          </w:p>
        </w:tc>
        <w:tc>
          <w:tcPr>
            <w:tcW w:w="591" w:type="dxa"/>
            <w:shd w:val="clear" w:color="auto" w:fill="auto"/>
          </w:tcPr>
          <w:p w14:paraId="4E59F0B3" w14:textId="77777777" w:rsidR="00F701A9" w:rsidRPr="001C0CC4" w:rsidRDefault="00F701A9" w:rsidP="00184A94">
            <w:pPr>
              <w:pStyle w:val="TAC"/>
              <w:rPr>
                <w:rFonts w:eastAsia="SimSun"/>
                <w:lang w:val="en-US" w:eastAsia="zh-CN"/>
              </w:rPr>
            </w:pPr>
            <w:r>
              <w:t>-</w:t>
            </w:r>
          </w:p>
        </w:tc>
        <w:tc>
          <w:tcPr>
            <w:tcW w:w="997" w:type="dxa"/>
            <w:shd w:val="clear" w:color="auto" w:fill="auto"/>
          </w:tcPr>
          <w:p w14:paraId="6B73D54C" w14:textId="77777777" w:rsidR="00F701A9" w:rsidRPr="001C0CC4" w:rsidRDefault="00F701A9" w:rsidP="00184A94">
            <w:pPr>
              <w:pStyle w:val="TAC"/>
              <w:rPr>
                <w:rFonts w:eastAsia="SimSun"/>
                <w:lang w:val="en-US" w:eastAsia="zh-CN"/>
              </w:rPr>
            </w:pPr>
            <w:r>
              <w:t>1915.7</w:t>
            </w:r>
          </w:p>
        </w:tc>
        <w:tc>
          <w:tcPr>
            <w:tcW w:w="1077" w:type="dxa"/>
            <w:shd w:val="clear" w:color="auto" w:fill="auto"/>
          </w:tcPr>
          <w:p w14:paraId="55CAAF62" w14:textId="77777777" w:rsidR="00F701A9" w:rsidRPr="001C0CC4" w:rsidRDefault="00F701A9" w:rsidP="00184A94">
            <w:pPr>
              <w:pStyle w:val="TAC"/>
              <w:rPr>
                <w:rFonts w:eastAsia="SimSun"/>
                <w:lang w:val="en-US" w:eastAsia="zh-CN"/>
              </w:rPr>
            </w:pPr>
            <w:r>
              <w:t>-41</w:t>
            </w:r>
          </w:p>
        </w:tc>
        <w:tc>
          <w:tcPr>
            <w:tcW w:w="959" w:type="dxa"/>
            <w:shd w:val="clear" w:color="auto" w:fill="auto"/>
          </w:tcPr>
          <w:p w14:paraId="5BB7164C" w14:textId="77777777" w:rsidR="00F701A9" w:rsidRPr="001C0CC4" w:rsidRDefault="00F701A9" w:rsidP="00184A94">
            <w:pPr>
              <w:pStyle w:val="TAC"/>
              <w:rPr>
                <w:rFonts w:eastAsia="SimSun"/>
                <w:lang w:val="en-US" w:eastAsia="zh-CN"/>
              </w:rPr>
            </w:pPr>
            <w:r>
              <w:t>0.3</w:t>
            </w:r>
          </w:p>
        </w:tc>
        <w:tc>
          <w:tcPr>
            <w:tcW w:w="1052" w:type="dxa"/>
            <w:shd w:val="clear" w:color="auto" w:fill="auto"/>
          </w:tcPr>
          <w:p w14:paraId="19DF3754" w14:textId="77777777" w:rsidR="00F701A9" w:rsidRPr="001C0CC4" w:rsidRDefault="00F701A9" w:rsidP="00184A94">
            <w:pPr>
              <w:pStyle w:val="TAC"/>
              <w:rPr>
                <w:rFonts w:eastAsia="SimSun"/>
                <w:lang w:val="en-US" w:eastAsia="zh-CN"/>
              </w:rPr>
            </w:pPr>
            <w:r>
              <w:t>3</w:t>
            </w:r>
          </w:p>
        </w:tc>
      </w:tr>
      <w:tr w:rsidR="00F701A9" w:rsidRPr="001C0CC4" w14:paraId="7958DBCB" w14:textId="77777777" w:rsidTr="0087736F">
        <w:trPr>
          <w:trHeight w:val="187"/>
        </w:trPr>
        <w:tc>
          <w:tcPr>
            <w:tcW w:w="1508" w:type="dxa"/>
            <w:tcBorders>
              <w:top w:val="single" w:sz="4" w:space="0" w:color="auto"/>
              <w:bottom w:val="single" w:sz="4" w:space="0" w:color="auto"/>
            </w:tcBorders>
            <w:shd w:val="clear" w:color="auto" w:fill="auto"/>
          </w:tcPr>
          <w:p w14:paraId="33A86E34" w14:textId="3A0B48DB" w:rsidR="00F701A9" w:rsidRPr="001C0CC4" w:rsidRDefault="00F701A9" w:rsidP="00184A94">
            <w:pPr>
              <w:pStyle w:val="TAC"/>
              <w:rPr>
                <w:rFonts w:eastAsia="SimSun" w:cs="Arial"/>
              </w:rPr>
            </w:pPr>
            <w:r w:rsidRPr="00EA24EF">
              <w:rPr>
                <w:rFonts w:cs="Arial"/>
                <w:kern w:val="2"/>
                <w:lang w:val="en-US" w:eastAsia="zh-CN"/>
              </w:rPr>
              <w:t>CA_n3-n40</w:t>
            </w:r>
          </w:p>
        </w:tc>
        <w:tc>
          <w:tcPr>
            <w:tcW w:w="2620" w:type="dxa"/>
            <w:shd w:val="clear" w:color="auto" w:fill="auto"/>
          </w:tcPr>
          <w:p w14:paraId="5F988A9E" w14:textId="77777777" w:rsidR="00F701A9" w:rsidRPr="00EA24EF" w:rsidRDefault="00F701A9" w:rsidP="00184A94">
            <w:pPr>
              <w:pStyle w:val="TAL"/>
              <w:rPr>
                <w:lang w:val="sv-FI" w:eastAsia="zh-CN"/>
              </w:rPr>
            </w:pPr>
            <w:r>
              <w:t>Frequency range</w:t>
            </w:r>
          </w:p>
        </w:tc>
        <w:tc>
          <w:tcPr>
            <w:tcW w:w="972" w:type="dxa"/>
            <w:shd w:val="clear" w:color="auto" w:fill="auto"/>
          </w:tcPr>
          <w:p w14:paraId="7A0AC568" w14:textId="77777777" w:rsidR="00F701A9" w:rsidRPr="00EA24EF" w:rsidRDefault="00F701A9" w:rsidP="00184A94">
            <w:pPr>
              <w:pStyle w:val="TAC"/>
            </w:pPr>
            <w:r>
              <w:rPr>
                <w:lang w:eastAsia="zh-CN"/>
              </w:rPr>
              <w:t>1884.5</w:t>
            </w:r>
          </w:p>
        </w:tc>
        <w:tc>
          <w:tcPr>
            <w:tcW w:w="591" w:type="dxa"/>
            <w:shd w:val="clear" w:color="auto" w:fill="auto"/>
          </w:tcPr>
          <w:p w14:paraId="0A442A36" w14:textId="77777777" w:rsidR="00F701A9" w:rsidRPr="00EA24EF" w:rsidRDefault="00F701A9" w:rsidP="00184A94">
            <w:pPr>
              <w:pStyle w:val="TAC"/>
            </w:pPr>
            <w:r>
              <w:t>-</w:t>
            </w:r>
          </w:p>
        </w:tc>
        <w:tc>
          <w:tcPr>
            <w:tcW w:w="997" w:type="dxa"/>
            <w:shd w:val="clear" w:color="auto" w:fill="auto"/>
          </w:tcPr>
          <w:p w14:paraId="7413FDCE" w14:textId="77777777" w:rsidR="00F701A9" w:rsidRPr="00EA24EF" w:rsidRDefault="00F701A9" w:rsidP="00184A94">
            <w:pPr>
              <w:pStyle w:val="TAC"/>
            </w:pPr>
            <w:r>
              <w:t>1915.7</w:t>
            </w:r>
          </w:p>
        </w:tc>
        <w:tc>
          <w:tcPr>
            <w:tcW w:w="1077" w:type="dxa"/>
            <w:shd w:val="clear" w:color="auto" w:fill="auto"/>
          </w:tcPr>
          <w:p w14:paraId="3DFCBDC6" w14:textId="77777777" w:rsidR="00F701A9" w:rsidRPr="00EA24EF" w:rsidRDefault="00F701A9" w:rsidP="00184A94">
            <w:pPr>
              <w:pStyle w:val="TAC"/>
            </w:pPr>
            <w:r>
              <w:t>-41</w:t>
            </w:r>
          </w:p>
        </w:tc>
        <w:tc>
          <w:tcPr>
            <w:tcW w:w="959" w:type="dxa"/>
            <w:shd w:val="clear" w:color="auto" w:fill="auto"/>
          </w:tcPr>
          <w:p w14:paraId="24092B2D" w14:textId="77777777" w:rsidR="00F701A9" w:rsidRPr="00EA24EF" w:rsidRDefault="00F701A9" w:rsidP="00184A94">
            <w:pPr>
              <w:pStyle w:val="TAC"/>
            </w:pPr>
            <w:r>
              <w:t>0.3</w:t>
            </w:r>
          </w:p>
        </w:tc>
        <w:tc>
          <w:tcPr>
            <w:tcW w:w="1052" w:type="dxa"/>
            <w:shd w:val="clear" w:color="auto" w:fill="auto"/>
          </w:tcPr>
          <w:p w14:paraId="0ECA1373" w14:textId="77777777" w:rsidR="00F701A9" w:rsidRPr="00EA24EF" w:rsidRDefault="00F701A9" w:rsidP="00184A94">
            <w:pPr>
              <w:pStyle w:val="TAC"/>
            </w:pPr>
            <w:r>
              <w:t>3</w:t>
            </w:r>
          </w:p>
        </w:tc>
      </w:tr>
      <w:tr w:rsidR="00F701A9" w:rsidRPr="001C0CC4" w14:paraId="52BBD0D8" w14:textId="77777777" w:rsidTr="00281A45">
        <w:trPr>
          <w:trHeight w:val="187"/>
        </w:trPr>
        <w:tc>
          <w:tcPr>
            <w:tcW w:w="1508" w:type="dxa"/>
            <w:tcBorders>
              <w:top w:val="single" w:sz="4" w:space="0" w:color="auto"/>
              <w:bottom w:val="single" w:sz="4" w:space="0" w:color="auto"/>
            </w:tcBorders>
            <w:shd w:val="clear" w:color="auto" w:fill="auto"/>
          </w:tcPr>
          <w:p w14:paraId="4C009F37" w14:textId="466A648D" w:rsidR="00F701A9" w:rsidRPr="001C0CC4" w:rsidRDefault="00F701A9" w:rsidP="00184A94">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4EE8EFCC" w14:textId="77777777" w:rsidR="00F701A9" w:rsidRPr="001C0CC4" w:rsidRDefault="00F701A9" w:rsidP="00184A94">
            <w:pPr>
              <w:pStyle w:val="TAL"/>
              <w:rPr>
                <w:rFonts w:eastAsia="SimSun" w:cs="Arial"/>
              </w:rPr>
            </w:pPr>
            <w:r w:rsidRPr="001C0CC4">
              <w:t>Frequency range</w:t>
            </w:r>
          </w:p>
        </w:tc>
        <w:tc>
          <w:tcPr>
            <w:tcW w:w="972" w:type="dxa"/>
            <w:shd w:val="clear" w:color="auto" w:fill="auto"/>
          </w:tcPr>
          <w:p w14:paraId="594457C0" w14:textId="77777777" w:rsidR="00F701A9" w:rsidRPr="001C0CC4" w:rsidRDefault="00F701A9" w:rsidP="00184A94">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2DE73725" w14:textId="77777777" w:rsidR="00F701A9" w:rsidRPr="001C0CC4" w:rsidRDefault="00F701A9" w:rsidP="00184A94">
            <w:pPr>
              <w:pStyle w:val="TAC"/>
              <w:rPr>
                <w:rFonts w:eastAsia="SimSun" w:cs="Arial"/>
                <w:lang w:val="en-US" w:eastAsia="zh-CN"/>
              </w:rPr>
            </w:pPr>
            <w:r w:rsidRPr="001C0CC4">
              <w:rPr>
                <w:rFonts w:hint="eastAsia"/>
                <w:lang w:val="en-US" w:eastAsia="zh-CN"/>
              </w:rPr>
              <w:t>-</w:t>
            </w:r>
          </w:p>
        </w:tc>
        <w:tc>
          <w:tcPr>
            <w:tcW w:w="997" w:type="dxa"/>
            <w:shd w:val="clear" w:color="auto" w:fill="auto"/>
          </w:tcPr>
          <w:p w14:paraId="1A3B4A7B" w14:textId="77777777" w:rsidR="00F701A9" w:rsidRPr="001C0CC4" w:rsidRDefault="00F701A9" w:rsidP="00184A94">
            <w:pPr>
              <w:pStyle w:val="TAC"/>
              <w:rPr>
                <w:rFonts w:eastAsia="SimSun" w:cs="Arial"/>
                <w:lang w:val="en-US" w:eastAsia="zh-CN"/>
              </w:rPr>
            </w:pPr>
            <w:bookmarkStart w:id="5054" w:name="OLE_LINK14"/>
            <w:r w:rsidRPr="001C0CC4">
              <w:rPr>
                <w:rFonts w:hint="eastAsia"/>
                <w:lang w:val="en-US" w:eastAsia="zh-CN"/>
              </w:rPr>
              <w:t>1915.7</w:t>
            </w:r>
            <w:bookmarkEnd w:id="5054"/>
          </w:p>
        </w:tc>
        <w:tc>
          <w:tcPr>
            <w:tcW w:w="1077" w:type="dxa"/>
            <w:shd w:val="clear" w:color="auto" w:fill="auto"/>
          </w:tcPr>
          <w:p w14:paraId="6FA50176" w14:textId="77777777" w:rsidR="00F701A9" w:rsidRPr="001C0CC4" w:rsidRDefault="00F701A9" w:rsidP="00184A94">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2835EF39" w14:textId="77777777" w:rsidR="00F701A9" w:rsidRPr="001C0CC4" w:rsidRDefault="00F701A9" w:rsidP="00184A94">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38273227" w14:textId="77777777" w:rsidR="00F701A9" w:rsidRPr="001C0CC4" w:rsidRDefault="00F701A9" w:rsidP="00184A94">
            <w:pPr>
              <w:pStyle w:val="TAC"/>
              <w:rPr>
                <w:rFonts w:eastAsia="SimSun" w:cs="Arial"/>
                <w:lang w:val="en-US" w:eastAsia="zh-CN"/>
              </w:rPr>
            </w:pPr>
            <w:r w:rsidRPr="001C0CC4">
              <w:rPr>
                <w:rFonts w:hint="eastAsia"/>
                <w:lang w:val="en-US" w:eastAsia="zh-CN"/>
              </w:rPr>
              <w:t>3</w:t>
            </w:r>
          </w:p>
        </w:tc>
      </w:tr>
      <w:tr w:rsidR="00F701A9" w:rsidRPr="001C0CC4" w14:paraId="19BB2D4D" w14:textId="77777777" w:rsidTr="00F701A9">
        <w:trPr>
          <w:trHeight w:val="187"/>
        </w:trPr>
        <w:tc>
          <w:tcPr>
            <w:tcW w:w="1508" w:type="dxa"/>
            <w:tcBorders>
              <w:top w:val="single" w:sz="4" w:space="0" w:color="auto"/>
              <w:bottom w:val="single" w:sz="4" w:space="0" w:color="auto"/>
            </w:tcBorders>
            <w:shd w:val="clear" w:color="auto" w:fill="auto"/>
          </w:tcPr>
          <w:p w14:paraId="56E85FE5" w14:textId="39952A5E" w:rsidR="00F701A9" w:rsidRPr="001C0CC4" w:rsidRDefault="00F701A9" w:rsidP="00184A94">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2BB3BE5E" w14:textId="77777777" w:rsidR="00F701A9" w:rsidRPr="001C0CC4" w:rsidRDefault="00F701A9" w:rsidP="00184A94">
            <w:pPr>
              <w:pStyle w:val="TAL"/>
            </w:pPr>
            <w:r>
              <w:t>Frequency range</w:t>
            </w:r>
          </w:p>
        </w:tc>
        <w:tc>
          <w:tcPr>
            <w:tcW w:w="972" w:type="dxa"/>
            <w:shd w:val="clear" w:color="auto" w:fill="auto"/>
          </w:tcPr>
          <w:p w14:paraId="299ADE63" w14:textId="77777777" w:rsidR="00F701A9" w:rsidRPr="001C0CC4" w:rsidRDefault="00F701A9" w:rsidP="00184A94">
            <w:pPr>
              <w:pStyle w:val="TAC"/>
              <w:rPr>
                <w:lang w:val="en-US" w:eastAsia="zh-CN"/>
              </w:rPr>
            </w:pPr>
            <w:r>
              <w:t>1884.5</w:t>
            </w:r>
          </w:p>
        </w:tc>
        <w:tc>
          <w:tcPr>
            <w:tcW w:w="591" w:type="dxa"/>
            <w:shd w:val="clear" w:color="auto" w:fill="auto"/>
          </w:tcPr>
          <w:p w14:paraId="35524552" w14:textId="77777777" w:rsidR="00F701A9" w:rsidRPr="001C0CC4" w:rsidRDefault="00F701A9" w:rsidP="00184A94">
            <w:pPr>
              <w:pStyle w:val="TAC"/>
              <w:rPr>
                <w:lang w:val="en-US" w:eastAsia="zh-CN"/>
              </w:rPr>
            </w:pPr>
            <w:r>
              <w:t>-</w:t>
            </w:r>
          </w:p>
        </w:tc>
        <w:tc>
          <w:tcPr>
            <w:tcW w:w="997" w:type="dxa"/>
            <w:shd w:val="clear" w:color="auto" w:fill="auto"/>
          </w:tcPr>
          <w:p w14:paraId="303A2DF6" w14:textId="77777777" w:rsidR="00F701A9" w:rsidRPr="001C0CC4" w:rsidRDefault="00F701A9" w:rsidP="00184A94">
            <w:pPr>
              <w:pStyle w:val="TAC"/>
              <w:rPr>
                <w:lang w:val="en-US" w:eastAsia="zh-CN"/>
              </w:rPr>
            </w:pPr>
            <w:r>
              <w:t>1915.7</w:t>
            </w:r>
          </w:p>
        </w:tc>
        <w:tc>
          <w:tcPr>
            <w:tcW w:w="1077" w:type="dxa"/>
            <w:shd w:val="clear" w:color="auto" w:fill="auto"/>
          </w:tcPr>
          <w:p w14:paraId="430201AC" w14:textId="77777777" w:rsidR="00F701A9" w:rsidRPr="001C0CC4" w:rsidRDefault="00F701A9" w:rsidP="00184A94">
            <w:pPr>
              <w:pStyle w:val="TAC"/>
              <w:rPr>
                <w:lang w:val="en-US" w:eastAsia="zh-CN"/>
              </w:rPr>
            </w:pPr>
            <w:r>
              <w:t>-41</w:t>
            </w:r>
          </w:p>
        </w:tc>
        <w:tc>
          <w:tcPr>
            <w:tcW w:w="959" w:type="dxa"/>
            <w:shd w:val="clear" w:color="auto" w:fill="auto"/>
          </w:tcPr>
          <w:p w14:paraId="3F06EC04" w14:textId="77777777" w:rsidR="00F701A9" w:rsidRPr="001C0CC4" w:rsidRDefault="00F701A9" w:rsidP="00184A94">
            <w:pPr>
              <w:pStyle w:val="TAC"/>
              <w:rPr>
                <w:lang w:val="en-US" w:eastAsia="zh-CN"/>
              </w:rPr>
            </w:pPr>
            <w:r>
              <w:t>0.3</w:t>
            </w:r>
          </w:p>
        </w:tc>
        <w:tc>
          <w:tcPr>
            <w:tcW w:w="1052" w:type="dxa"/>
            <w:shd w:val="clear" w:color="auto" w:fill="auto"/>
          </w:tcPr>
          <w:p w14:paraId="079928B4" w14:textId="77777777" w:rsidR="00F701A9" w:rsidRPr="001C0CC4" w:rsidRDefault="00F701A9" w:rsidP="00184A94">
            <w:pPr>
              <w:pStyle w:val="TAC"/>
              <w:rPr>
                <w:lang w:val="en-US" w:eastAsia="zh-CN"/>
              </w:rPr>
            </w:pPr>
            <w:r>
              <w:t>3</w:t>
            </w:r>
          </w:p>
        </w:tc>
      </w:tr>
      <w:tr w:rsidR="00F701A9" w:rsidRPr="001C0CC4" w14:paraId="5D5B68A8" w14:textId="77777777" w:rsidTr="00F701A9">
        <w:trPr>
          <w:trHeight w:val="187"/>
        </w:trPr>
        <w:tc>
          <w:tcPr>
            <w:tcW w:w="1508" w:type="dxa"/>
            <w:tcBorders>
              <w:top w:val="single" w:sz="4" w:space="0" w:color="auto"/>
              <w:bottom w:val="single" w:sz="4" w:space="0" w:color="auto"/>
            </w:tcBorders>
            <w:shd w:val="clear" w:color="auto" w:fill="auto"/>
          </w:tcPr>
          <w:p w14:paraId="3C289645" w14:textId="10EA03D2" w:rsidR="00F701A9" w:rsidRPr="001C0CC4" w:rsidRDefault="00F701A9" w:rsidP="00184A94">
            <w:pPr>
              <w:pStyle w:val="TAC"/>
              <w:rPr>
                <w:rFonts w:eastAsia="SimSun"/>
              </w:rPr>
            </w:pPr>
            <w:r w:rsidRPr="001C0CC4">
              <w:rPr>
                <w:rFonts w:eastAsia="SimSun"/>
              </w:rPr>
              <w:t>CA_n3-n78</w:t>
            </w:r>
          </w:p>
        </w:tc>
        <w:tc>
          <w:tcPr>
            <w:tcW w:w="2620" w:type="dxa"/>
            <w:shd w:val="clear" w:color="auto" w:fill="auto"/>
          </w:tcPr>
          <w:p w14:paraId="7C19BC64" w14:textId="77777777" w:rsidR="00F701A9" w:rsidRPr="001C0CC4" w:rsidRDefault="00F701A9" w:rsidP="00184A94">
            <w:pPr>
              <w:pStyle w:val="TAL"/>
              <w:rPr>
                <w:rFonts w:eastAsia="SimSun"/>
              </w:rPr>
            </w:pPr>
            <w:r w:rsidRPr="001C0CC4">
              <w:t>Frequency range</w:t>
            </w:r>
          </w:p>
        </w:tc>
        <w:tc>
          <w:tcPr>
            <w:tcW w:w="972" w:type="dxa"/>
            <w:shd w:val="clear" w:color="auto" w:fill="auto"/>
          </w:tcPr>
          <w:p w14:paraId="025D34AE" w14:textId="77777777" w:rsidR="00F701A9" w:rsidRPr="001C0CC4" w:rsidRDefault="00F701A9" w:rsidP="00184A94">
            <w:pPr>
              <w:pStyle w:val="TAC"/>
              <w:rPr>
                <w:rFonts w:eastAsia="SimSun"/>
              </w:rPr>
            </w:pPr>
            <w:r w:rsidRPr="001C0CC4">
              <w:t>1884.5</w:t>
            </w:r>
          </w:p>
        </w:tc>
        <w:tc>
          <w:tcPr>
            <w:tcW w:w="591" w:type="dxa"/>
            <w:shd w:val="clear" w:color="auto" w:fill="auto"/>
          </w:tcPr>
          <w:p w14:paraId="4CBA9D80" w14:textId="77777777" w:rsidR="00F701A9" w:rsidRPr="001C0CC4" w:rsidRDefault="00F701A9" w:rsidP="00184A94">
            <w:pPr>
              <w:pStyle w:val="TAC"/>
              <w:rPr>
                <w:rFonts w:eastAsia="SimSun"/>
              </w:rPr>
            </w:pPr>
            <w:r w:rsidRPr="001C0CC4">
              <w:t>-</w:t>
            </w:r>
          </w:p>
        </w:tc>
        <w:tc>
          <w:tcPr>
            <w:tcW w:w="997" w:type="dxa"/>
            <w:shd w:val="clear" w:color="auto" w:fill="auto"/>
          </w:tcPr>
          <w:p w14:paraId="2E390A60" w14:textId="77777777" w:rsidR="00F701A9" w:rsidRPr="001C0CC4" w:rsidRDefault="00F701A9" w:rsidP="00184A94">
            <w:pPr>
              <w:pStyle w:val="TAC"/>
              <w:rPr>
                <w:rFonts w:eastAsia="SimSun"/>
              </w:rPr>
            </w:pPr>
            <w:r w:rsidRPr="001C0CC4">
              <w:t>1915.7</w:t>
            </w:r>
          </w:p>
        </w:tc>
        <w:tc>
          <w:tcPr>
            <w:tcW w:w="1077" w:type="dxa"/>
            <w:shd w:val="clear" w:color="auto" w:fill="auto"/>
          </w:tcPr>
          <w:p w14:paraId="5D4FCB4E" w14:textId="77777777" w:rsidR="00F701A9" w:rsidRPr="001C0CC4" w:rsidRDefault="00F701A9" w:rsidP="00184A94">
            <w:pPr>
              <w:pStyle w:val="TAC"/>
              <w:rPr>
                <w:rFonts w:eastAsia="SimSun"/>
              </w:rPr>
            </w:pPr>
            <w:r w:rsidRPr="001C0CC4">
              <w:t>-41</w:t>
            </w:r>
          </w:p>
        </w:tc>
        <w:tc>
          <w:tcPr>
            <w:tcW w:w="959" w:type="dxa"/>
            <w:shd w:val="clear" w:color="auto" w:fill="auto"/>
          </w:tcPr>
          <w:p w14:paraId="593765A6" w14:textId="77777777" w:rsidR="00F701A9" w:rsidRPr="001C0CC4" w:rsidRDefault="00F701A9" w:rsidP="00184A94">
            <w:pPr>
              <w:pStyle w:val="TAC"/>
              <w:rPr>
                <w:rFonts w:eastAsia="SimSun"/>
              </w:rPr>
            </w:pPr>
            <w:r w:rsidRPr="001C0CC4">
              <w:t>0.3</w:t>
            </w:r>
          </w:p>
        </w:tc>
        <w:tc>
          <w:tcPr>
            <w:tcW w:w="1052" w:type="dxa"/>
            <w:shd w:val="clear" w:color="auto" w:fill="auto"/>
          </w:tcPr>
          <w:p w14:paraId="3D4363E0" w14:textId="77777777" w:rsidR="00F701A9" w:rsidRPr="001C0CC4" w:rsidRDefault="00F701A9" w:rsidP="00184A94">
            <w:pPr>
              <w:pStyle w:val="TAC"/>
              <w:rPr>
                <w:rFonts w:eastAsia="SimSun"/>
              </w:rPr>
            </w:pPr>
            <w:r w:rsidRPr="001C0CC4">
              <w:t>3</w:t>
            </w:r>
          </w:p>
        </w:tc>
      </w:tr>
      <w:tr w:rsidR="00F701A9" w:rsidRPr="001C0CC4" w14:paraId="52EAB15E" w14:textId="77777777" w:rsidTr="00F701A9">
        <w:trPr>
          <w:trHeight w:val="187"/>
        </w:trPr>
        <w:tc>
          <w:tcPr>
            <w:tcW w:w="1508" w:type="dxa"/>
            <w:tcBorders>
              <w:top w:val="single" w:sz="4" w:space="0" w:color="auto"/>
              <w:bottom w:val="single" w:sz="4" w:space="0" w:color="auto"/>
            </w:tcBorders>
            <w:shd w:val="clear" w:color="auto" w:fill="auto"/>
          </w:tcPr>
          <w:p w14:paraId="5782AD0B" w14:textId="343FBAEB" w:rsidR="00F701A9" w:rsidRPr="001C0CC4" w:rsidRDefault="00F701A9" w:rsidP="00184A94">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4B355AC8" w14:textId="77777777" w:rsidR="00F701A9" w:rsidRPr="001C0CC4" w:rsidRDefault="00F701A9" w:rsidP="00184A94">
            <w:pPr>
              <w:pStyle w:val="TAL"/>
            </w:pPr>
            <w:r w:rsidRPr="001C0CC4">
              <w:rPr>
                <w:lang w:eastAsia="ja-JP"/>
              </w:rPr>
              <w:t>Frequency range</w:t>
            </w:r>
          </w:p>
        </w:tc>
        <w:tc>
          <w:tcPr>
            <w:tcW w:w="972" w:type="dxa"/>
            <w:shd w:val="clear" w:color="auto" w:fill="auto"/>
          </w:tcPr>
          <w:p w14:paraId="58E8980D" w14:textId="77777777" w:rsidR="00F701A9" w:rsidRPr="001C0CC4" w:rsidRDefault="00F701A9" w:rsidP="00184A94">
            <w:pPr>
              <w:pStyle w:val="TAC"/>
            </w:pPr>
            <w:r w:rsidRPr="001C0CC4">
              <w:t>1884.5</w:t>
            </w:r>
          </w:p>
        </w:tc>
        <w:tc>
          <w:tcPr>
            <w:tcW w:w="591" w:type="dxa"/>
            <w:shd w:val="clear" w:color="auto" w:fill="auto"/>
          </w:tcPr>
          <w:p w14:paraId="6E1E0C0D" w14:textId="77777777" w:rsidR="00F701A9" w:rsidRPr="001C0CC4" w:rsidRDefault="00F701A9" w:rsidP="00184A94">
            <w:pPr>
              <w:pStyle w:val="TAC"/>
            </w:pPr>
            <w:r w:rsidRPr="001C0CC4">
              <w:rPr>
                <w:rFonts w:eastAsia="SimSun" w:hint="eastAsia"/>
                <w:lang w:val="en-US" w:eastAsia="zh-CN"/>
              </w:rPr>
              <w:t>-</w:t>
            </w:r>
          </w:p>
        </w:tc>
        <w:tc>
          <w:tcPr>
            <w:tcW w:w="997" w:type="dxa"/>
            <w:shd w:val="clear" w:color="auto" w:fill="auto"/>
          </w:tcPr>
          <w:p w14:paraId="11C14D0E" w14:textId="77777777" w:rsidR="00F701A9" w:rsidRPr="001C0CC4" w:rsidRDefault="00F701A9" w:rsidP="00184A94">
            <w:pPr>
              <w:pStyle w:val="TAC"/>
            </w:pPr>
            <w:r w:rsidRPr="001C0CC4">
              <w:t>1915.7</w:t>
            </w:r>
          </w:p>
        </w:tc>
        <w:tc>
          <w:tcPr>
            <w:tcW w:w="1077" w:type="dxa"/>
            <w:shd w:val="clear" w:color="auto" w:fill="auto"/>
          </w:tcPr>
          <w:p w14:paraId="3FB5CF27" w14:textId="77777777" w:rsidR="00F701A9" w:rsidRPr="001C0CC4" w:rsidRDefault="00F701A9" w:rsidP="00184A94">
            <w:pPr>
              <w:pStyle w:val="TAC"/>
            </w:pPr>
            <w:r w:rsidRPr="001C0CC4">
              <w:rPr>
                <w:rFonts w:eastAsia="SimSun" w:hint="eastAsia"/>
                <w:lang w:val="en-US" w:eastAsia="zh-CN"/>
              </w:rPr>
              <w:t>-41</w:t>
            </w:r>
          </w:p>
        </w:tc>
        <w:tc>
          <w:tcPr>
            <w:tcW w:w="959" w:type="dxa"/>
            <w:shd w:val="clear" w:color="auto" w:fill="auto"/>
          </w:tcPr>
          <w:p w14:paraId="3CD8E66E" w14:textId="77777777" w:rsidR="00F701A9" w:rsidRPr="001C0CC4" w:rsidRDefault="00F701A9" w:rsidP="00184A94">
            <w:pPr>
              <w:pStyle w:val="TAC"/>
            </w:pPr>
            <w:r w:rsidRPr="001C0CC4">
              <w:rPr>
                <w:rFonts w:eastAsia="SimSun" w:hint="eastAsia"/>
                <w:lang w:val="en-US" w:eastAsia="zh-CN"/>
              </w:rPr>
              <w:t>0.3</w:t>
            </w:r>
          </w:p>
        </w:tc>
        <w:tc>
          <w:tcPr>
            <w:tcW w:w="1052" w:type="dxa"/>
            <w:shd w:val="clear" w:color="auto" w:fill="auto"/>
          </w:tcPr>
          <w:p w14:paraId="680CECF0" w14:textId="77777777" w:rsidR="00F701A9" w:rsidRPr="001C0CC4" w:rsidRDefault="00F701A9" w:rsidP="00184A94">
            <w:pPr>
              <w:pStyle w:val="TAC"/>
            </w:pPr>
            <w:r w:rsidRPr="001C0CC4">
              <w:rPr>
                <w:rFonts w:eastAsia="SimSun" w:hint="eastAsia"/>
                <w:lang w:val="en-US" w:eastAsia="zh-CN"/>
              </w:rPr>
              <w:t>3</w:t>
            </w:r>
          </w:p>
        </w:tc>
      </w:tr>
      <w:tr w:rsidR="00F701A9" w:rsidRPr="001C0CC4" w14:paraId="690FA92E" w14:textId="77777777" w:rsidTr="00F701A9">
        <w:trPr>
          <w:trHeight w:val="187"/>
        </w:trPr>
        <w:tc>
          <w:tcPr>
            <w:tcW w:w="1508" w:type="dxa"/>
            <w:tcBorders>
              <w:top w:val="single" w:sz="4" w:space="0" w:color="auto"/>
              <w:bottom w:val="nil"/>
            </w:tcBorders>
            <w:shd w:val="clear" w:color="auto" w:fill="auto"/>
          </w:tcPr>
          <w:p w14:paraId="1DBF5205" w14:textId="30312B57" w:rsidR="00F701A9" w:rsidRPr="001C0CC4" w:rsidRDefault="00F701A9" w:rsidP="00184A94">
            <w:pPr>
              <w:pStyle w:val="TAC"/>
              <w:rPr>
                <w:rFonts w:eastAsia="SimSun"/>
              </w:rPr>
            </w:pPr>
            <w:r w:rsidRPr="001C0CC4">
              <w:rPr>
                <w:rFonts w:hint="eastAsia"/>
                <w:lang w:val="en-US" w:eastAsia="zh-CN"/>
              </w:rPr>
              <w:t>CA_n5-n78</w:t>
            </w:r>
          </w:p>
        </w:tc>
        <w:tc>
          <w:tcPr>
            <w:tcW w:w="2620" w:type="dxa"/>
            <w:shd w:val="clear" w:color="auto" w:fill="auto"/>
          </w:tcPr>
          <w:p w14:paraId="4FBA502C"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39A29754" w14:textId="77777777" w:rsidR="00F701A9" w:rsidRPr="001C0CC4" w:rsidRDefault="00F701A9" w:rsidP="00184A94">
            <w:pPr>
              <w:pStyle w:val="TAC"/>
              <w:rPr>
                <w:rFonts w:eastAsia="SimSun"/>
              </w:rPr>
            </w:pPr>
            <w:r w:rsidRPr="001C0CC4">
              <w:rPr>
                <w:rFonts w:cs="Arial"/>
                <w:lang w:val="en-US" w:eastAsia="zh-CN"/>
              </w:rPr>
              <w:t>945</w:t>
            </w:r>
          </w:p>
        </w:tc>
        <w:tc>
          <w:tcPr>
            <w:tcW w:w="591" w:type="dxa"/>
            <w:shd w:val="clear" w:color="auto" w:fill="auto"/>
          </w:tcPr>
          <w:p w14:paraId="2D944836"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2CA2F92A" w14:textId="77777777" w:rsidR="00F701A9" w:rsidRPr="001C0CC4" w:rsidRDefault="00F701A9" w:rsidP="00184A94">
            <w:pPr>
              <w:pStyle w:val="TAC"/>
              <w:rPr>
                <w:rFonts w:eastAsia="SimSun"/>
              </w:rPr>
            </w:pPr>
            <w:r w:rsidRPr="001C0CC4">
              <w:rPr>
                <w:rFonts w:cs="Arial"/>
                <w:lang w:val="en-US" w:eastAsia="zh-CN"/>
              </w:rPr>
              <w:t>960</w:t>
            </w:r>
          </w:p>
        </w:tc>
        <w:tc>
          <w:tcPr>
            <w:tcW w:w="1077" w:type="dxa"/>
            <w:shd w:val="clear" w:color="auto" w:fill="auto"/>
          </w:tcPr>
          <w:p w14:paraId="033D86EB"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A6DA3DC"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0B341B80" w14:textId="77777777" w:rsidR="00F701A9" w:rsidRPr="001C0CC4" w:rsidRDefault="00F701A9" w:rsidP="00184A94">
            <w:pPr>
              <w:pStyle w:val="TAC"/>
              <w:rPr>
                <w:rFonts w:eastAsia="SimSun"/>
              </w:rPr>
            </w:pPr>
          </w:p>
        </w:tc>
      </w:tr>
      <w:tr w:rsidR="00F701A9" w:rsidRPr="001C0CC4" w14:paraId="3C86E984" w14:textId="77777777" w:rsidTr="00184A94">
        <w:trPr>
          <w:trHeight w:val="187"/>
        </w:trPr>
        <w:tc>
          <w:tcPr>
            <w:tcW w:w="1508" w:type="dxa"/>
            <w:tcBorders>
              <w:top w:val="nil"/>
              <w:bottom w:val="nil"/>
            </w:tcBorders>
            <w:shd w:val="clear" w:color="auto" w:fill="auto"/>
          </w:tcPr>
          <w:p w14:paraId="18DA45F2" w14:textId="77777777" w:rsidR="00F701A9" w:rsidRPr="001C0CC4" w:rsidRDefault="00F701A9" w:rsidP="00184A94">
            <w:pPr>
              <w:pStyle w:val="TAC"/>
              <w:rPr>
                <w:rFonts w:eastAsia="SimSun"/>
              </w:rPr>
            </w:pPr>
          </w:p>
        </w:tc>
        <w:tc>
          <w:tcPr>
            <w:tcW w:w="2620" w:type="dxa"/>
            <w:shd w:val="clear" w:color="auto" w:fill="auto"/>
          </w:tcPr>
          <w:p w14:paraId="08BA0E8A"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4CC6B65" w14:textId="77777777" w:rsidR="00F701A9" w:rsidRPr="001C0CC4" w:rsidRDefault="00F701A9" w:rsidP="00184A94">
            <w:pPr>
              <w:pStyle w:val="TAC"/>
              <w:rPr>
                <w:rFonts w:eastAsia="SimSun"/>
              </w:rPr>
            </w:pPr>
            <w:r w:rsidRPr="001C0CC4">
              <w:rPr>
                <w:rFonts w:cs="Arial"/>
                <w:lang w:val="en-US" w:eastAsia="zh-CN"/>
              </w:rPr>
              <w:t>1884.5</w:t>
            </w:r>
          </w:p>
        </w:tc>
        <w:tc>
          <w:tcPr>
            <w:tcW w:w="591" w:type="dxa"/>
            <w:shd w:val="clear" w:color="auto" w:fill="auto"/>
          </w:tcPr>
          <w:p w14:paraId="1140E26D"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013B362F" w14:textId="77777777" w:rsidR="00F701A9" w:rsidRPr="001C0CC4" w:rsidRDefault="00F701A9" w:rsidP="00184A94">
            <w:pPr>
              <w:pStyle w:val="TAC"/>
              <w:rPr>
                <w:rFonts w:eastAsia="SimSun"/>
              </w:rPr>
            </w:pPr>
            <w:r w:rsidRPr="001C0CC4">
              <w:rPr>
                <w:rFonts w:cs="Arial"/>
                <w:lang w:val="en-US" w:eastAsia="zh-CN"/>
              </w:rPr>
              <w:t>1915.7</w:t>
            </w:r>
          </w:p>
        </w:tc>
        <w:tc>
          <w:tcPr>
            <w:tcW w:w="1077" w:type="dxa"/>
            <w:shd w:val="clear" w:color="auto" w:fill="auto"/>
          </w:tcPr>
          <w:p w14:paraId="579A6098" w14:textId="77777777" w:rsidR="00F701A9" w:rsidRPr="001C0CC4" w:rsidRDefault="00F701A9" w:rsidP="00184A94">
            <w:pPr>
              <w:pStyle w:val="TAC"/>
              <w:rPr>
                <w:rFonts w:eastAsia="SimSun"/>
              </w:rPr>
            </w:pPr>
            <w:r w:rsidRPr="001C0CC4">
              <w:rPr>
                <w:rFonts w:cs="Arial"/>
                <w:lang w:val="en-US" w:eastAsia="zh-CN"/>
              </w:rPr>
              <w:t>-41</w:t>
            </w:r>
          </w:p>
        </w:tc>
        <w:tc>
          <w:tcPr>
            <w:tcW w:w="959" w:type="dxa"/>
            <w:shd w:val="clear" w:color="auto" w:fill="auto"/>
          </w:tcPr>
          <w:p w14:paraId="587897E9" w14:textId="77777777" w:rsidR="00F701A9" w:rsidRPr="001C0CC4" w:rsidRDefault="00F701A9" w:rsidP="00184A94">
            <w:pPr>
              <w:pStyle w:val="TAC"/>
              <w:rPr>
                <w:rFonts w:eastAsia="SimSun"/>
              </w:rPr>
            </w:pPr>
            <w:r w:rsidRPr="001C0CC4">
              <w:rPr>
                <w:rFonts w:cs="Arial"/>
                <w:lang w:val="en-US" w:eastAsia="zh-CN"/>
              </w:rPr>
              <w:t>0.3</w:t>
            </w:r>
          </w:p>
        </w:tc>
        <w:tc>
          <w:tcPr>
            <w:tcW w:w="1052" w:type="dxa"/>
            <w:shd w:val="clear" w:color="auto" w:fill="auto"/>
          </w:tcPr>
          <w:p w14:paraId="2568B225" w14:textId="77777777" w:rsidR="00F701A9" w:rsidRPr="001C0CC4" w:rsidRDefault="00F701A9" w:rsidP="00184A94">
            <w:pPr>
              <w:pStyle w:val="TAC"/>
              <w:rPr>
                <w:rFonts w:eastAsia="SimSun"/>
              </w:rPr>
            </w:pPr>
            <w:r w:rsidRPr="001C0CC4">
              <w:rPr>
                <w:rFonts w:cs="Arial"/>
                <w:lang w:val="en-US" w:eastAsia="zh-CN"/>
              </w:rPr>
              <w:t>3</w:t>
            </w:r>
          </w:p>
        </w:tc>
      </w:tr>
      <w:tr w:rsidR="00F701A9" w:rsidRPr="001C0CC4" w14:paraId="6F052979" w14:textId="77777777" w:rsidTr="00184A94">
        <w:trPr>
          <w:trHeight w:val="187"/>
        </w:trPr>
        <w:tc>
          <w:tcPr>
            <w:tcW w:w="1508" w:type="dxa"/>
            <w:tcBorders>
              <w:top w:val="nil"/>
              <w:bottom w:val="nil"/>
            </w:tcBorders>
            <w:shd w:val="clear" w:color="auto" w:fill="auto"/>
          </w:tcPr>
          <w:p w14:paraId="1EB95003" w14:textId="77777777" w:rsidR="00F701A9" w:rsidRPr="001C0CC4" w:rsidRDefault="00F701A9" w:rsidP="00184A94">
            <w:pPr>
              <w:pStyle w:val="TAC"/>
              <w:rPr>
                <w:rFonts w:eastAsia="SimSun"/>
              </w:rPr>
            </w:pPr>
          </w:p>
        </w:tc>
        <w:tc>
          <w:tcPr>
            <w:tcW w:w="2620" w:type="dxa"/>
            <w:shd w:val="clear" w:color="auto" w:fill="auto"/>
          </w:tcPr>
          <w:p w14:paraId="463F3B83"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02DAE1D1" w14:textId="77777777" w:rsidR="00F701A9" w:rsidRPr="001C0CC4" w:rsidRDefault="00F701A9" w:rsidP="00184A94">
            <w:pPr>
              <w:pStyle w:val="TAC"/>
              <w:rPr>
                <w:rFonts w:eastAsia="SimSun"/>
              </w:rPr>
            </w:pPr>
            <w:r w:rsidRPr="001C0CC4">
              <w:rPr>
                <w:rFonts w:cs="Arial"/>
                <w:lang w:val="en-US" w:eastAsia="zh-CN"/>
              </w:rPr>
              <w:t>2545</w:t>
            </w:r>
          </w:p>
        </w:tc>
        <w:tc>
          <w:tcPr>
            <w:tcW w:w="591" w:type="dxa"/>
            <w:shd w:val="clear" w:color="auto" w:fill="auto"/>
          </w:tcPr>
          <w:p w14:paraId="2215BE82"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73A41D1" w14:textId="77777777" w:rsidR="00F701A9" w:rsidRPr="001C0CC4" w:rsidRDefault="00F701A9" w:rsidP="00184A94">
            <w:pPr>
              <w:pStyle w:val="TAC"/>
              <w:rPr>
                <w:rFonts w:eastAsia="SimSun"/>
              </w:rPr>
            </w:pPr>
            <w:r w:rsidRPr="001C0CC4">
              <w:rPr>
                <w:rFonts w:cs="Arial"/>
                <w:lang w:val="en-US" w:eastAsia="zh-CN"/>
              </w:rPr>
              <w:t>2575</w:t>
            </w:r>
          </w:p>
        </w:tc>
        <w:tc>
          <w:tcPr>
            <w:tcW w:w="1077" w:type="dxa"/>
            <w:shd w:val="clear" w:color="auto" w:fill="auto"/>
          </w:tcPr>
          <w:p w14:paraId="50FBCF6F"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6751AD5D"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4374B309" w14:textId="77777777" w:rsidR="00F701A9" w:rsidRPr="001C0CC4" w:rsidRDefault="00F701A9" w:rsidP="00184A94">
            <w:pPr>
              <w:pStyle w:val="TAC"/>
              <w:rPr>
                <w:rFonts w:eastAsia="SimSun"/>
              </w:rPr>
            </w:pPr>
            <w:r>
              <w:rPr>
                <w:rFonts w:eastAsia="SimSun"/>
              </w:rPr>
              <w:t>2</w:t>
            </w:r>
          </w:p>
        </w:tc>
      </w:tr>
      <w:tr w:rsidR="00F701A9" w:rsidRPr="001C0CC4" w14:paraId="3C65DA53" w14:textId="77777777" w:rsidTr="00184A94">
        <w:trPr>
          <w:trHeight w:val="187"/>
        </w:trPr>
        <w:tc>
          <w:tcPr>
            <w:tcW w:w="1508" w:type="dxa"/>
            <w:tcBorders>
              <w:top w:val="nil"/>
              <w:bottom w:val="nil"/>
            </w:tcBorders>
            <w:shd w:val="clear" w:color="auto" w:fill="auto"/>
          </w:tcPr>
          <w:p w14:paraId="3414F28E" w14:textId="77777777" w:rsidR="00F701A9" w:rsidRPr="001C0CC4" w:rsidRDefault="00F701A9" w:rsidP="00184A94">
            <w:pPr>
              <w:pStyle w:val="TAC"/>
              <w:rPr>
                <w:rFonts w:eastAsia="SimSun"/>
              </w:rPr>
            </w:pPr>
          </w:p>
        </w:tc>
        <w:tc>
          <w:tcPr>
            <w:tcW w:w="2620" w:type="dxa"/>
            <w:shd w:val="clear" w:color="auto" w:fill="auto"/>
          </w:tcPr>
          <w:p w14:paraId="22AA0522"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6F93B121" w14:textId="77777777" w:rsidR="00F701A9" w:rsidRPr="001C0CC4" w:rsidRDefault="00F701A9" w:rsidP="00184A94">
            <w:pPr>
              <w:pStyle w:val="TAC"/>
              <w:rPr>
                <w:rFonts w:eastAsia="SimSun"/>
              </w:rPr>
            </w:pPr>
            <w:r w:rsidRPr="001C0CC4">
              <w:rPr>
                <w:rFonts w:cs="Arial"/>
                <w:lang w:val="en-US" w:eastAsia="zh-CN"/>
              </w:rPr>
              <w:t>2595</w:t>
            </w:r>
          </w:p>
        </w:tc>
        <w:tc>
          <w:tcPr>
            <w:tcW w:w="591" w:type="dxa"/>
            <w:shd w:val="clear" w:color="auto" w:fill="auto"/>
          </w:tcPr>
          <w:p w14:paraId="0FFF3FA5"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4E394BC5" w14:textId="77777777" w:rsidR="00F701A9" w:rsidRPr="001C0CC4" w:rsidRDefault="00F701A9" w:rsidP="00184A94">
            <w:pPr>
              <w:pStyle w:val="TAC"/>
              <w:rPr>
                <w:rFonts w:eastAsia="SimSun"/>
              </w:rPr>
            </w:pPr>
            <w:r w:rsidRPr="001C0CC4">
              <w:rPr>
                <w:rFonts w:cs="Arial"/>
                <w:lang w:val="en-US" w:eastAsia="zh-CN"/>
              </w:rPr>
              <w:t>2645</w:t>
            </w:r>
          </w:p>
        </w:tc>
        <w:tc>
          <w:tcPr>
            <w:tcW w:w="1077" w:type="dxa"/>
            <w:shd w:val="clear" w:color="auto" w:fill="auto"/>
          </w:tcPr>
          <w:p w14:paraId="071CB291" w14:textId="77777777" w:rsidR="00F701A9" w:rsidRPr="001C0CC4" w:rsidRDefault="00F701A9" w:rsidP="00184A94">
            <w:pPr>
              <w:pStyle w:val="TAC"/>
              <w:rPr>
                <w:rFonts w:eastAsia="SimSun"/>
              </w:rPr>
            </w:pPr>
            <w:r w:rsidRPr="001C0CC4">
              <w:rPr>
                <w:rFonts w:cs="Arial"/>
                <w:lang w:val="en-US" w:eastAsia="zh-CN"/>
              </w:rPr>
              <w:t>-50</w:t>
            </w:r>
          </w:p>
        </w:tc>
        <w:tc>
          <w:tcPr>
            <w:tcW w:w="959" w:type="dxa"/>
            <w:shd w:val="clear" w:color="auto" w:fill="auto"/>
          </w:tcPr>
          <w:p w14:paraId="72FB0AA9" w14:textId="77777777" w:rsidR="00F701A9" w:rsidRPr="001C0CC4" w:rsidRDefault="00F701A9" w:rsidP="00184A94">
            <w:pPr>
              <w:pStyle w:val="TAC"/>
              <w:rPr>
                <w:rFonts w:eastAsia="SimSun"/>
              </w:rPr>
            </w:pPr>
            <w:r w:rsidRPr="001C0CC4">
              <w:rPr>
                <w:rFonts w:cs="Arial"/>
                <w:lang w:val="en-US" w:eastAsia="zh-CN"/>
              </w:rPr>
              <w:t>1</w:t>
            </w:r>
          </w:p>
        </w:tc>
        <w:tc>
          <w:tcPr>
            <w:tcW w:w="1052" w:type="dxa"/>
            <w:shd w:val="clear" w:color="auto" w:fill="auto"/>
          </w:tcPr>
          <w:p w14:paraId="23D4F91F" w14:textId="77777777" w:rsidR="00F701A9" w:rsidRPr="001C0CC4" w:rsidRDefault="00F701A9" w:rsidP="00184A94">
            <w:pPr>
              <w:pStyle w:val="TAC"/>
              <w:rPr>
                <w:rFonts w:eastAsia="SimSun"/>
              </w:rPr>
            </w:pPr>
          </w:p>
        </w:tc>
      </w:tr>
      <w:tr w:rsidR="00F701A9" w:rsidRPr="001C0CC4" w14:paraId="00FFBCE8" w14:textId="77777777" w:rsidTr="00F701A9">
        <w:trPr>
          <w:trHeight w:val="187"/>
        </w:trPr>
        <w:tc>
          <w:tcPr>
            <w:tcW w:w="1508" w:type="dxa"/>
            <w:tcBorders>
              <w:top w:val="single" w:sz="4" w:space="0" w:color="auto"/>
              <w:bottom w:val="single" w:sz="4" w:space="0" w:color="auto"/>
            </w:tcBorders>
            <w:shd w:val="clear" w:color="auto" w:fill="auto"/>
          </w:tcPr>
          <w:p w14:paraId="1726C162" w14:textId="6D1F7CF5" w:rsidR="00F701A9" w:rsidRPr="001C0CC4" w:rsidRDefault="00F701A9" w:rsidP="00184A94">
            <w:pPr>
              <w:pStyle w:val="TAC"/>
              <w:rPr>
                <w:rFonts w:eastAsia="SimSun"/>
              </w:rPr>
            </w:pPr>
            <w:r w:rsidRPr="001C0CC4">
              <w:rPr>
                <w:rFonts w:cs="Arial"/>
                <w:lang w:val="en-US" w:eastAsia="zh-CN"/>
              </w:rPr>
              <w:t>CA_n5-n79</w:t>
            </w:r>
          </w:p>
        </w:tc>
        <w:tc>
          <w:tcPr>
            <w:tcW w:w="2620" w:type="dxa"/>
            <w:shd w:val="clear" w:color="auto" w:fill="auto"/>
          </w:tcPr>
          <w:p w14:paraId="44D59894" w14:textId="77777777" w:rsidR="00F701A9" w:rsidRPr="001C0CC4" w:rsidRDefault="00F701A9" w:rsidP="00184A94">
            <w:pPr>
              <w:pStyle w:val="TAL"/>
              <w:rPr>
                <w:rFonts w:eastAsia="SimSun"/>
              </w:rPr>
            </w:pPr>
            <w:r w:rsidRPr="001C0CC4">
              <w:rPr>
                <w:rFonts w:cs="Arial"/>
                <w:lang w:eastAsia="ja-JP"/>
              </w:rPr>
              <w:t>Frequency range</w:t>
            </w:r>
          </w:p>
        </w:tc>
        <w:tc>
          <w:tcPr>
            <w:tcW w:w="972" w:type="dxa"/>
            <w:shd w:val="clear" w:color="auto" w:fill="auto"/>
          </w:tcPr>
          <w:p w14:paraId="514B46A6"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4FE222D3" w14:textId="77777777" w:rsidR="00F701A9" w:rsidRPr="001C0CC4" w:rsidRDefault="00F701A9" w:rsidP="00184A94">
            <w:pPr>
              <w:pStyle w:val="TAC"/>
              <w:rPr>
                <w:rFonts w:eastAsia="SimSun"/>
              </w:rPr>
            </w:pPr>
            <w:r w:rsidRPr="001C0CC4">
              <w:rPr>
                <w:rFonts w:eastAsia="SimSun" w:cs="Arial"/>
                <w:lang w:val="en-US" w:eastAsia="zh-CN"/>
              </w:rPr>
              <w:t>-</w:t>
            </w:r>
          </w:p>
        </w:tc>
        <w:tc>
          <w:tcPr>
            <w:tcW w:w="997" w:type="dxa"/>
            <w:shd w:val="clear" w:color="auto" w:fill="auto"/>
          </w:tcPr>
          <w:p w14:paraId="315ECE4C"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1D1D04B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D49ADE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0EA23CB6" w14:textId="77777777" w:rsidR="00F701A9" w:rsidRPr="001C0CC4" w:rsidRDefault="00F701A9" w:rsidP="00184A94">
            <w:pPr>
              <w:pStyle w:val="TAC"/>
              <w:rPr>
                <w:rFonts w:eastAsia="SimSun"/>
              </w:rPr>
            </w:pPr>
            <w:r w:rsidRPr="001C0CC4">
              <w:rPr>
                <w:rFonts w:cs="Arial" w:hint="eastAsia"/>
                <w:lang w:val="en-US" w:eastAsia="zh-CN"/>
              </w:rPr>
              <w:t>3</w:t>
            </w:r>
          </w:p>
        </w:tc>
      </w:tr>
      <w:tr w:rsidR="00F701A9" w:rsidRPr="001C0CC4" w14:paraId="5F24F1DA" w14:textId="77777777" w:rsidTr="00F701A9">
        <w:trPr>
          <w:trHeight w:val="187"/>
        </w:trPr>
        <w:tc>
          <w:tcPr>
            <w:tcW w:w="1508" w:type="dxa"/>
            <w:tcBorders>
              <w:top w:val="single" w:sz="4" w:space="0" w:color="auto"/>
              <w:bottom w:val="nil"/>
            </w:tcBorders>
            <w:shd w:val="clear" w:color="auto" w:fill="auto"/>
          </w:tcPr>
          <w:p w14:paraId="5DE15163" w14:textId="0D8FE4F8" w:rsidR="00F701A9" w:rsidRPr="001C0CC4" w:rsidRDefault="00F701A9" w:rsidP="00184A94">
            <w:pPr>
              <w:pStyle w:val="TAC"/>
              <w:rPr>
                <w:rFonts w:eastAsia="SimSun"/>
              </w:rPr>
            </w:pPr>
            <w:r w:rsidRPr="001C0CC4">
              <w:rPr>
                <w:rFonts w:eastAsia="SimSun" w:hint="eastAsia"/>
                <w:lang w:val="en-US" w:eastAsia="zh-CN"/>
              </w:rPr>
              <w:t>CA_n7-n28</w:t>
            </w:r>
          </w:p>
        </w:tc>
        <w:tc>
          <w:tcPr>
            <w:tcW w:w="2620" w:type="dxa"/>
            <w:shd w:val="clear" w:color="auto" w:fill="auto"/>
          </w:tcPr>
          <w:p w14:paraId="27FC3D66"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12CC4441" w14:textId="77777777" w:rsidR="00F701A9" w:rsidRPr="001C0CC4" w:rsidRDefault="00F701A9" w:rsidP="00184A94">
            <w:pPr>
              <w:pStyle w:val="TAC"/>
              <w:rPr>
                <w:rFonts w:eastAsia="SimSun"/>
              </w:rPr>
            </w:pPr>
            <w:r w:rsidRPr="001C0CC4">
              <w:rPr>
                <w:rFonts w:cs="Arial"/>
              </w:rPr>
              <w:t>758</w:t>
            </w:r>
          </w:p>
        </w:tc>
        <w:tc>
          <w:tcPr>
            <w:tcW w:w="591" w:type="dxa"/>
            <w:shd w:val="clear" w:color="auto" w:fill="auto"/>
          </w:tcPr>
          <w:p w14:paraId="41632F0E"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51103D4" w14:textId="77777777" w:rsidR="00F701A9" w:rsidRPr="001C0CC4" w:rsidRDefault="00F701A9" w:rsidP="00184A94">
            <w:pPr>
              <w:pStyle w:val="TAC"/>
              <w:rPr>
                <w:rFonts w:eastAsia="SimSun"/>
              </w:rPr>
            </w:pPr>
            <w:r w:rsidRPr="001C0CC4">
              <w:rPr>
                <w:rFonts w:cs="Arial"/>
              </w:rPr>
              <w:t>773</w:t>
            </w:r>
          </w:p>
        </w:tc>
        <w:tc>
          <w:tcPr>
            <w:tcW w:w="1077" w:type="dxa"/>
            <w:shd w:val="clear" w:color="auto" w:fill="auto"/>
          </w:tcPr>
          <w:p w14:paraId="48CCAA64" w14:textId="77777777" w:rsidR="00F701A9" w:rsidRPr="001C0CC4" w:rsidRDefault="00F701A9" w:rsidP="00184A94">
            <w:pPr>
              <w:pStyle w:val="TAC"/>
              <w:rPr>
                <w:rFonts w:eastAsia="SimSun"/>
              </w:rPr>
            </w:pPr>
            <w:r w:rsidRPr="001C0CC4">
              <w:rPr>
                <w:rFonts w:cs="Arial"/>
              </w:rPr>
              <w:t>-32</w:t>
            </w:r>
          </w:p>
        </w:tc>
        <w:tc>
          <w:tcPr>
            <w:tcW w:w="959" w:type="dxa"/>
            <w:shd w:val="clear" w:color="auto" w:fill="auto"/>
          </w:tcPr>
          <w:p w14:paraId="6EB19804"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2E21BB8E" w14:textId="77777777" w:rsidR="00F701A9" w:rsidRPr="001C0CC4" w:rsidRDefault="00F701A9" w:rsidP="00184A94">
            <w:pPr>
              <w:pStyle w:val="TAC"/>
              <w:rPr>
                <w:rFonts w:eastAsia="SimSun"/>
              </w:rPr>
            </w:pPr>
            <w:r w:rsidRPr="001C0CC4">
              <w:rPr>
                <w:rFonts w:cs="Arial"/>
              </w:rPr>
              <w:t>4</w:t>
            </w:r>
          </w:p>
        </w:tc>
      </w:tr>
      <w:tr w:rsidR="00F701A9" w:rsidRPr="001C0CC4" w14:paraId="4A192FEE" w14:textId="77777777" w:rsidTr="00184A94">
        <w:trPr>
          <w:trHeight w:val="187"/>
        </w:trPr>
        <w:tc>
          <w:tcPr>
            <w:tcW w:w="1508" w:type="dxa"/>
            <w:tcBorders>
              <w:top w:val="nil"/>
              <w:bottom w:val="nil"/>
            </w:tcBorders>
            <w:shd w:val="clear" w:color="auto" w:fill="auto"/>
          </w:tcPr>
          <w:p w14:paraId="275F2C09" w14:textId="77777777" w:rsidR="00F701A9" w:rsidRPr="001C0CC4" w:rsidRDefault="00F701A9" w:rsidP="00184A94">
            <w:pPr>
              <w:pStyle w:val="TAC"/>
              <w:rPr>
                <w:rFonts w:eastAsia="SimSun"/>
              </w:rPr>
            </w:pPr>
          </w:p>
        </w:tc>
        <w:tc>
          <w:tcPr>
            <w:tcW w:w="2620" w:type="dxa"/>
            <w:shd w:val="clear" w:color="auto" w:fill="auto"/>
          </w:tcPr>
          <w:p w14:paraId="09292812" w14:textId="77777777" w:rsidR="00F701A9" w:rsidRPr="001C0CC4" w:rsidRDefault="00F701A9" w:rsidP="00184A94">
            <w:pPr>
              <w:pStyle w:val="TAL"/>
              <w:rPr>
                <w:rFonts w:eastAsia="SimSun"/>
              </w:rPr>
            </w:pPr>
            <w:r w:rsidRPr="001C0CC4">
              <w:rPr>
                <w:rFonts w:cs="Arial"/>
              </w:rPr>
              <w:t>Frequency range</w:t>
            </w:r>
          </w:p>
        </w:tc>
        <w:tc>
          <w:tcPr>
            <w:tcW w:w="972" w:type="dxa"/>
            <w:shd w:val="clear" w:color="auto" w:fill="auto"/>
          </w:tcPr>
          <w:p w14:paraId="0AF2E301" w14:textId="77777777" w:rsidR="00F701A9" w:rsidRPr="001C0CC4" w:rsidRDefault="00F701A9" w:rsidP="00184A94">
            <w:pPr>
              <w:pStyle w:val="TAC"/>
              <w:rPr>
                <w:rFonts w:eastAsia="SimSun"/>
              </w:rPr>
            </w:pPr>
            <w:r w:rsidRPr="001C0CC4">
              <w:rPr>
                <w:rFonts w:cs="Arial"/>
              </w:rPr>
              <w:t>773</w:t>
            </w:r>
          </w:p>
        </w:tc>
        <w:tc>
          <w:tcPr>
            <w:tcW w:w="591" w:type="dxa"/>
            <w:shd w:val="clear" w:color="auto" w:fill="auto"/>
          </w:tcPr>
          <w:p w14:paraId="22FB5423" w14:textId="77777777" w:rsidR="00F701A9" w:rsidRPr="001C0CC4" w:rsidRDefault="00F701A9" w:rsidP="00184A94">
            <w:pPr>
              <w:pStyle w:val="TAC"/>
              <w:rPr>
                <w:rFonts w:eastAsia="SimSun"/>
              </w:rPr>
            </w:pPr>
            <w:r w:rsidRPr="001C0CC4">
              <w:rPr>
                <w:rFonts w:cs="Arial"/>
              </w:rPr>
              <w:t>-</w:t>
            </w:r>
          </w:p>
        </w:tc>
        <w:tc>
          <w:tcPr>
            <w:tcW w:w="997" w:type="dxa"/>
            <w:shd w:val="clear" w:color="auto" w:fill="auto"/>
          </w:tcPr>
          <w:p w14:paraId="1ED79417" w14:textId="77777777" w:rsidR="00F701A9" w:rsidRPr="001C0CC4" w:rsidRDefault="00F701A9" w:rsidP="00184A94">
            <w:pPr>
              <w:pStyle w:val="TAC"/>
              <w:rPr>
                <w:rFonts w:eastAsia="SimSun"/>
              </w:rPr>
            </w:pPr>
            <w:r w:rsidRPr="001C0CC4">
              <w:rPr>
                <w:rFonts w:cs="Arial"/>
              </w:rPr>
              <w:t>803</w:t>
            </w:r>
          </w:p>
        </w:tc>
        <w:tc>
          <w:tcPr>
            <w:tcW w:w="1077" w:type="dxa"/>
            <w:shd w:val="clear" w:color="auto" w:fill="auto"/>
          </w:tcPr>
          <w:p w14:paraId="4F58F3DF" w14:textId="77777777" w:rsidR="00F701A9" w:rsidRPr="001C0CC4" w:rsidRDefault="00F701A9" w:rsidP="00184A94">
            <w:pPr>
              <w:pStyle w:val="TAC"/>
              <w:rPr>
                <w:rFonts w:eastAsia="SimSun"/>
              </w:rPr>
            </w:pPr>
            <w:r w:rsidRPr="001C0CC4">
              <w:rPr>
                <w:rFonts w:cs="Arial"/>
              </w:rPr>
              <w:t>-50</w:t>
            </w:r>
          </w:p>
        </w:tc>
        <w:tc>
          <w:tcPr>
            <w:tcW w:w="959" w:type="dxa"/>
            <w:shd w:val="clear" w:color="auto" w:fill="auto"/>
          </w:tcPr>
          <w:p w14:paraId="229090B9" w14:textId="77777777" w:rsidR="00F701A9" w:rsidRPr="001C0CC4" w:rsidRDefault="00F701A9" w:rsidP="00184A94">
            <w:pPr>
              <w:pStyle w:val="TAC"/>
              <w:rPr>
                <w:rFonts w:eastAsia="SimSun"/>
              </w:rPr>
            </w:pPr>
            <w:r w:rsidRPr="001C0CC4">
              <w:rPr>
                <w:rFonts w:cs="Arial"/>
              </w:rPr>
              <w:t>1</w:t>
            </w:r>
          </w:p>
        </w:tc>
        <w:tc>
          <w:tcPr>
            <w:tcW w:w="1052" w:type="dxa"/>
            <w:shd w:val="clear" w:color="auto" w:fill="auto"/>
          </w:tcPr>
          <w:p w14:paraId="1F0CD377" w14:textId="77777777" w:rsidR="00F701A9" w:rsidRPr="001C0CC4" w:rsidRDefault="00F701A9" w:rsidP="00184A94">
            <w:pPr>
              <w:pStyle w:val="TAC"/>
              <w:rPr>
                <w:rFonts w:eastAsia="SimSun"/>
              </w:rPr>
            </w:pPr>
          </w:p>
        </w:tc>
      </w:tr>
      <w:tr w:rsidR="00F701A9" w:rsidRPr="001C0CC4" w14:paraId="27C88CFE" w14:textId="77777777" w:rsidTr="007A2AC6">
        <w:trPr>
          <w:trHeight w:val="187"/>
        </w:trPr>
        <w:tc>
          <w:tcPr>
            <w:tcW w:w="1508" w:type="dxa"/>
            <w:tcBorders>
              <w:top w:val="single" w:sz="4" w:space="0" w:color="auto"/>
              <w:bottom w:val="single" w:sz="4" w:space="0" w:color="auto"/>
            </w:tcBorders>
            <w:shd w:val="clear" w:color="auto" w:fill="auto"/>
          </w:tcPr>
          <w:p w14:paraId="0AEC2CB4" w14:textId="62A9D6DF" w:rsidR="00F701A9" w:rsidRPr="001C0CC4" w:rsidRDefault="00F701A9" w:rsidP="00184A94">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217BA7D2" w14:textId="77777777" w:rsidR="00F701A9" w:rsidRDefault="00F701A9" w:rsidP="00184A94">
            <w:pPr>
              <w:pStyle w:val="TAL"/>
            </w:pPr>
            <w:r w:rsidRPr="001C0CC4">
              <w:rPr>
                <w:rFonts w:eastAsia="SimSun" w:hint="eastAsia"/>
              </w:rPr>
              <w:t>Frequency range</w:t>
            </w:r>
          </w:p>
        </w:tc>
        <w:tc>
          <w:tcPr>
            <w:tcW w:w="972" w:type="dxa"/>
            <w:shd w:val="clear" w:color="auto" w:fill="auto"/>
          </w:tcPr>
          <w:p w14:paraId="1FE1E022"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37603EB6" w14:textId="77777777" w:rsidR="00F701A9" w:rsidRDefault="00F701A9" w:rsidP="00184A94">
            <w:pPr>
              <w:pStyle w:val="TAC"/>
            </w:pPr>
            <w:r w:rsidRPr="001C0CC4">
              <w:rPr>
                <w:rFonts w:hint="eastAsia"/>
                <w:lang w:val="en-US" w:eastAsia="zh-CN"/>
              </w:rPr>
              <w:t>-</w:t>
            </w:r>
          </w:p>
        </w:tc>
        <w:tc>
          <w:tcPr>
            <w:tcW w:w="997" w:type="dxa"/>
            <w:shd w:val="clear" w:color="auto" w:fill="auto"/>
          </w:tcPr>
          <w:p w14:paraId="0252951A"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352EB6C6" w14:textId="77777777" w:rsidR="00F701A9" w:rsidRDefault="00F701A9" w:rsidP="00184A94">
            <w:pPr>
              <w:pStyle w:val="TAC"/>
            </w:pPr>
            <w:r w:rsidRPr="001C0CC4">
              <w:rPr>
                <w:rFonts w:hint="eastAsia"/>
                <w:lang w:val="en-US" w:eastAsia="zh-CN"/>
              </w:rPr>
              <w:t>-41</w:t>
            </w:r>
          </w:p>
        </w:tc>
        <w:tc>
          <w:tcPr>
            <w:tcW w:w="959" w:type="dxa"/>
            <w:shd w:val="clear" w:color="auto" w:fill="auto"/>
          </w:tcPr>
          <w:p w14:paraId="5C26A9D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524E7AC4" w14:textId="77777777" w:rsidR="00F701A9" w:rsidRDefault="00F701A9" w:rsidP="00184A94">
            <w:pPr>
              <w:pStyle w:val="TAC"/>
              <w:rPr>
                <w:lang w:val="en-US" w:eastAsia="zh-CN"/>
              </w:rPr>
            </w:pPr>
            <w:r w:rsidRPr="001C0CC4">
              <w:rPr>
                <w:rFonts w:hint="eastAsia"/>
                <w:lang w:val="en-US" w:eastAsia="zh-CN"/>
              </w:rPr>
              <w:t>3</w:t>
            </w:r>
          </w:p>
        </w:tc>
      </w:tr>
      <w:tr w:rsidR="00F701A9" w:rsidRPr="001C0CC4" w14:paraId="1C9CF879" w14:textId="77777777" w:rsidTr="00184A94">
        <w:trPr>
          <w:trHeight w:val="187"/>
        </w:trPr>
        <w:tc>
          <w:tcPr>
            <w:tcW w:w="1508" w:type="dxa"/>
            <w:tcBorders>
              <w:top w:val="nil"/>
              <w:bottom w:val="single" w:sz="4" w:space="0" w:color="auto"/>
            </w:tcBorders>
            <w:shd w:val="clear" w:color="auto" w:fill="auto"/>
          </w:tcPr>
          <w:p w14:paraId="78BA291C" w14:textId="48332A5E" w:rsidR="00F701A9" w:rsidRPr="001C0CC4" w:rsidRDefault="00F701A9" w:rsidP="00184A94">
            <w:pPr>
              <w:pStyle w:val="TAC"/>
              <w:rPr>
                <w:rFonts w:eastAsia="SimSun"/>
              </w:rPr>
            </w:pPr>
            <w:r w:rsidRPr="001C0CC4">
              <w:rPr>
                <w:rFonts w:hint="eastAsia"/>
                <w:lang w:val="en-US" w:eastAsia="zh-CN"/>
              </w:rPr>
              <w:t>CA_n8-n41</w:t>
            </w:r>
          </w:p>
        </w:tc>
        <w:tc>
          <w:tcPr>
            <w:tcW w:w="2620" w:type="dxa"/>
            <w:shd w:val="clear" w:color="auto" w:fill="auto"/>
          </w:tcPr>
          <w:p w14:paraId="18C81D99" w14:textId="77777777" w:rsidR="00F701A9" w:rsidRPr="001C0CC4" w:rsidRDefault="00F701A9" w:rsidP="00184A94">
            <w:pPr>
              <w:pStyle w:val="TAL"/>
              <w:rPr>
                <w:rFonts w:eastAsia="SimSun"/>
              </w:rPr>
            </w:pPr>
            <w:r w:rsidRPr="001C0CC4">
              <w:rPr>
                <w:rFonts w:eastAsia="SimSun" w:hint="eastAsia"/>
              </w:rPr>
              <w:t>Frequency range</w:t>
            </w:r>
          </w:p>
        </w:tc>
        <w:tc>
          <w:tcPr>
            <w:tcW w:w="972" w:type="dxa"/>
            <w:shd w:val="clear" w:color="auto" w:fill="auto"/>
          </w:tcPr>
          <w:p w14:paraId="50243BE4"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191A7458"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26EE17A1"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170D5628"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75AEE7C3"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51FE1CA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1ABB6E64" w14:textId="77777777" w:rsidTr="00F701A9">
        <w:trPr>
          <w:trHeight w:val="187"/>
        </w:trPr>
        <w:tc>
          <w:tcPr>
            <w:tcW w:w="1508" w:type="dxa"/>
            <w:tcBorders>
              <w:top w:val="single" w:sz="4" w:space="0" w:color="auto"/>
              <w:bottom w:val="single" w:sz="4" w:space="0" w:color="auto"/>
            </w:tcBorders>
            <w:shd w:val="clear" w:color="auto" w:fill="auto"/>
          </w:tcPr>
          <w:p w14:paraId="7506C7ED" w14:textId="2CA32979" w:rsidR="00F701A9" w:rsidRPr="001C0CC4" w:rsidRDefault="00F701A9" w:rsidP="00184A94">
            <w:pPr>
              <w:pStyle w:val="TAC"/>
              <w:rPr>
                <w:rFonts w:eastAsia="SimSun"/>
              </w:rPr>
            </w:pPr>
            <w:r w:rsidRPr="001C0CC4">
              <w:rPr>
                <w:rFonts w:eastAsia="SimSun"/>
              </w:rPr>
              <w:t>CA_n8-n78</w:t>
            </w:r>
          </w:p>
        </w:tc>
        <w:tc>
          <w:tcPr>
            <w:tcW w:w="2620" w:type="dxa"/>
            <w:shd w:val="clear" w:color="auto" w:fill="auto"/>
          </w:tcPr>
          <w:p w14:paraId="2030D2E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0C178884" w14:textId="77777777" w:rsidR="00F701A9" w:rsidRPr="001C0CC4" w:rsidRDefault="00F701A9" w:rsidP="00184A94">
            <w:pPr>
              <w:pStyle w:val="TAC"/>
              <w:rPr>
                <w:rFonts w:eastAsia="SimSun"/>
              </w:rPr>
            </w:pPr>
            <w:r w:rsidRPr="001C0CC4">
              <w:t>1884.5</w:t>
            </w:r>
          </w:p>
        </w:tc>
        <w:tc>
          <w:tcPr>
            <w:tcW w:w="591" w:type="dxa"/>
            <w:shd w:val="clear" w:color="auto" w:fill="auto"/>
          </w:tcPr>
          <w:p w14:paraId="7DDCE3F3" w14:textId="77777777" w:rsidR="00F701A9" w:rsidRPr="001C0CC4" w:rsidRDefault="00F701A9" w:rsidP="00184A94">
            <w:pPr>
              <w:pStyle w:val="TAC"/>
              <w:rPr>
                <w:rFonts w:eastAsia="SimSun"/>
              </w:rPr>
            </w:pPr>
            <w:r w:rsidRPr="001C0CC4">
              <w:t>-</w:t>
            </w:r>
          </w:p>
        </w:tc>
        <w:tc>
          <w:tcPr>
            <w:tcW w:w="997" w:type="dxa"/>
            <w:shd w:val="clear" w:color="auto" w:fill="auto"/>
          </w:tcPr>
          <w:p w14:paraId="1E21E3BB" w14:textId="77777777" w:rsidR="00F701A9" w:rsidRPr="001C0CC4" w:rsidRDefault="00F701A9" w:rsidP="00184A94">
            <w:pPr>
              <w:pStyle w:val="TAC"/>
              <w:rPr>
                <w:rFonts w:eastAsia="SimSun"/>
              </w:rPr>
            </w:pPr>
            <w:r w:rsidRPr="001C0CC4">
              <w:t>1915.7</w:t>
            </w:r>
          </w:p>
        </w:tc>
        <w:tc>
          <w:tcPr>
            <w:tcW w:w="1077" w:type="dxa"/>
            <w:shd w:val="clear" w:color="auto" w:fill="auto"/>
          </w:tcPr>
          <w:p w14:paraId="152A398E" w14:textId="77777777" w:rsidR="00F701A9" w:rsidRPr="001C0CC4" w:rsidRDefault="00F701A9" w:rsidP="00184A94">
            <w:pPr>
              <w:pStyle w:val="TAC"/>
              <w:rPr>
                <w:rFonts w:eastAsia="SimSun"/>
              </w:rPr>
            </w:pPr>
            <w:r w:rsidRPr="001C0CC4">
              <w:t>-41</w:t>
            </w:r>
          </w:p>
        </w:tc>
        <w:tc>
          <w:tcPr>
            <w:tcW w:w="959" w:type="dxa"/>
            <w:shd w:val="clear" w:color="auto" w:fill="auto"/>
          </w:tcPr>
          <w:p w14:paraId="0FEEAE0B" w14:textId="77777777" w:rsidR="00F701A9" w:rsidRPr="001C0CC4" w:rsidRDefault="00F701A9" w:rsidP="00184A94">
            <w:pPr>
              <w:pStyle w:val="TAC"/>
              <w:rPr>
                <w:rFonts w:eastAsia="SimSun"/>
              </w:rPr>
            </w:pPr>
            <w:r w:rsidRPr="001C0CC4">
              <w:t>0.3</w:t>
            </w:r>
          </w:p>
        </w:tc>
        <w:tc>
          <w:tcPr>
            <w:tcW w:w="1052" w:type="dxa"/>
            <w:shd w:val="clear" w:color="auto" w:fill="auto"/>
          </w:tcPr>
          <w:p w14:paraId="52978AFA" w14:textId="77777777" w:rsidR="00F701A9" w:rsidRPr="001C0CC4" w:rsidRDefault="00F701A9" w:rsidP="00184A94">
            <w:pPr>
              <w:pStyle w:val="TAC"/>
              <w:rPr>
                <w:rFonts w:eastAsia="SimSun"/>
              </w:rPr>
            </w:pPr>
            <w:r w:rsidRPr="001C0CC4">
              <w:t>3</w:t>
            </w:r>
          </w:p>
        </w:tc>
      </w:tr>
      <w:tr w:rsidR="00F701A9" w:rsidRPr="001C0CC4" w14:paraId="139EF47D" w14:textId="77777777" w:rsidTr="00F701A9">
        <w:trPr>
          <w:trHeight w:val="187"/>
        </w:trPr>
        <w:tc>
          <w:tcPr>
            <w:tcW w:w="1508" w:type="dxa"/>
            <w:tcBorders>
              <w:top w:val="single" w:sz="4" w:space="0" w:color="auto"/>
            </w:tcBorders>
            <w:shd w:val="clear" w:color="auto" w:fill="auto"/>
          </w:tcPr>
          <w:p w14:paraId="4DCBE170" w14:textId="264A4A62" w:rsidR="00F701A9" w:rsidRPr="001C0CC4" w:rsidRDefault="00F701A9" w:rsidP="00184A94">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21947016" w14:textId="77777777" w:rsidR="00F701A9" w:rsidRPr="001C0CC4" w:rsidRDefault="00F701A9" w:rsidP="00184A94">
            <w:pPr>
              <w:pStyle w:val="TAL"/>
              <w:rPr>
                <w:rFonts w:eastAsia="SimSun"/>
              </w:rPr>
            </w:pPr>
            <w:r w:rsidRPr="001C0CC4">
              <w:rPr>
                <w:rFonts w:eastAsia="SimSun"/>
              </w:rPr>
              <w:t>Frequency range</w:t>
            </w:r>
          </w:p>
        </w:tc>
        <w:tc>
          <w:tcPr>
            <w:tcW w:w="972" w:type="dxa"/>
            <w:shd w:val="clear" w:color="auto" w:fill="auto"/>
          </w:tcPr>
          <w:p w14:paraId="569CD322" w14:textId="77777777" w:rsidR="00F701A9" w:rsidRPr="001C0CC4" w:rsidRDefault="00F701A9" w:rsidP="00184A94">
            <w:pPr>
              <w:pStyle w:val="TAC"/>
              <w:rPr>
                <w:rFonts w:eastAsia="SimSun"/>
              </w:rPr>
            </w:pPr>
            <w:r w:rsidRPr="001C0CC4">
              <w:rPr>
                <w:rFonts w:hint="eastAsia"/>
                <w:lang w:val="en-US" w:eastAsia="zh-CN"/>
              </w:rPr>
              <w:t>1884.5</w:t>
            </w:r>
          </w:p>
        </w:tc>
        <w:tc>
          <w:tcPr>
            <w:tcW w:w="591" w:type="dxa"/>
            <w:shd w:val="clear" w:color="auto" w:fill="auto"/>
          </w:tcPr>
          <w:p w14:paraId="595CA2B5" w14:textId="77777777" w:rsidR="00F701A9" w:rsidRPr="001C0CC4" w:rsidRDefault="00F701A9" w:rsidP="00184A94">
            <w:pPr>
              <w:pStyle w:val="TAC"/>
              <w:rPr>
                <w:rFonts w:eastAsia="SimSun"/>
              </w:rPr>
            </w:pPr>
            <w:r w:rsidRPr="001C0CC4">
              <w:rPr>
                <w:rFonts w:hint="eastAsia"/>
                <w:lang w:val="en-US" w:eastAsia="zh-CN"/>
              </w:rPr>
              <w:t>-</w:t>
            </w:r>
          </w:p>
        </w:tc>
        <w:tc>
          <w:tcPr>
            <w:tcW w:w="997" w:type="dxa"/>
            <w:shd w:val="clear" w:color="auto" w:fill="auto"/>
          </w:tcPr>
          <w:p w14:paraId="51DACE0C" w14:textId="77777777" w:rsidR="00F701A9" w:rsidRPr="001C0CC4" w:rsidRDefault="00F701A9" w:rsidP="00184A94">
            <w:pPr>
              <w:pStyle w:val="TAC"/>
              <w:rPr>
                <w:rFonts w:eastAsia="SimSun"/>
              </w:rPr>
            </w:pPr>
            <w:r w:rsidRPr="001C0CC4">
              <w:rPr>
                <w:rFonts w:hint="eastAsia"/>
                <w:lang w:val="en-US" w:eastAsia="zh-CN"/>
              </w:rPr>
              <w:t>1915.7</w:t>
            </w:r>
          </w:p>
        </w:tc>
        <w:tc>
          <w:tcPr>
            <w:tcW w:w="1077" w:type="dxa"/>
            <w:shd w:val="clear" w:color="auto" w:fill="auto"/>
          </w:tcPr>
          <w:p w14:paraId="521F8976" w14:textId="77777777" w:rsidR="00F701A9" w:rsidRPr="001C0CC4" w:rsidRDefault="00F701A9" w:rsidP="00184A94">
            <w:pPr>
              <w:pStyle w:val="TAC"/>
              <w:rPr>
                <w:rFonts w:eastAsia="SimSun"/>
              </w:rPr>
            </w:pPr>
            <w:r w:rsidRPr="001C0CC4">
              <w:rPr>
                <w:rFonts w:hint="eastAsia"/>
                <w:lang w:val="en-US" w:eastAsia="zh-CN"/>
              </w:rPr>
              <w:t>-41</w:t>
            </w:r>
          </w:p>
        </w:tc>
        <w:tc>
          <w:tcPr>
            <w:tcW w:w="959" w:type="dxa"/>
            <w:shd w:val="clear" w:color="auto" w:fill="auto"/>
          </w:tcPr>
          <w:p w14:paraId="1EE94B50" w14:textId="77777777" w:rsidR="00F701A9" w:rsidRPr="001C0CC4" w:rsidRDefault="00F701A9" w:rsidP="00184A94">
            <w:pPr>
              <w:pStyle w:val="TAC"/>
              <w:rPr>
                <w:rFonts w:eastAsia="SimSun"/>
              </w:rPr>
            </w:pPr>
            <w:r w:rsidRPr="001C0CC4">
              <w:rPr>
                <w:rFonts w:hint="eastAsia"/>
                <w:lang w:val="en-US" w:eastAsia="zh-CN"/>
              </w:rPr>
              <w:t>0.3</w:t>
            </w:r>
          </w:p>
        </w:tc>
        <w:tc>
          <w:tcPr>
            <w:tcW w:w="1052" w:type="dxa"/>
            <w:shd w:val="clear" w:color="auto" w:fill="auto"/>
          </w:tcPr>
          <w:p w14:paraId="76FAEE90" w14:textId="77777777" w:rsidR="00F701A9" w:rsidRPr="001C0CC4" w:rsidRDefault="00F701A9" w:rsidP="00184A94">
            <w:pPr>
              <w:pStyle w:val="TAC"/>
              <w:rPr>
                <w:rFonts w:eastAsia="SimSun"/>
              </w:rPr>
            </w:pPr>
            <w:r w:rsidRPr="001C0CC4">
              <w:rPr>
                <w:rFonts w:hint="eastAsia"/>
                <w:lang w:val="en-US" w:eastAsia="zh-CN"/>
              </w:rPr>
              <w:t>3</w:t>
            </w:r>
          </w:p>
        </w:tc>
      </w:tr>
      <w:tr w:rsidR="00F701A9" w:rsidRPr="001C0CC4" w14:paraId="0911A604" w14:textId="77777777" w:rsidTr="00F701A9">
        <w:trPr>
          <w:trHeight w:val="187"/>
        </w:trPr>
        <w:tc>
          <w:tcPr>
            <w:tcW w:w="1508" w:type="dxa"/>
            <w:tcBorders>
              <w:top w:val="single" w:sz="4" w:space="0" w:color="auto"/>
              <w:bottom w:val="nil"/>
            </w:tcBorders>
            <w:shd w:val="clear" w:color="auto" w:fill="auto"/>
          </w:tcPr>
          <w:p w14:paraId="6E82B2B9" w14:textId="6E6B4C17" w:rsidR="00F701A9" w:rsidRDefault="00F701A9" w:rsidP="00184A94">
            <w:pPr>
              <w:pStyle w:val="TAC"/>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270F4E22" w14:textId="77777777" w:rsidR="00F701A9" w:rsidRDefault="00F701A9" w:rsidP="00184A94">
            <w:pPr>
              <w:pStyle w:val="TAL"/>
              <w:rPr>
                <w:lang w:eastAsia="ja-JP"/>
              </w:rPr>
            </w:pPr>
            <w:r>
              <w:t>Frequency range</w:t>
            </w:r>
          </w:p>
        </w:tc>
        <w:tc>
          <w:tcPr>
            <w:tcW w:w="972" w:type="dxa"/>
            <w:shd w:val="clear" w:color="auto" w:fill="auto"/>
          </w:tcPr>
          <w:p w14:paraId="1135299F" w14:textId="77777777" w:rsidR="00F701A9" w:rsidRDefault="00F701A9" w:rsidP="00184A94">
            <w:pPr>
              <w:pStyle w:val="TAC"/>
            </w:pPr>
            <w:r>
              <w:t>758</w:t>
            </w:r>
          </w:p>
        </w:tc>
        <w:tc>
          <w:tcPr>
            <w:tcW w:w="591" w:type="dxa"/>
            <w:shd w:val="clear" w:color="auto" w:fill="auto"/>
          </w:tcPr>
          <w:p w14:paraId="3F8A863D" w14:textId="77777777" w:rsidR="00F701A9" w:rsidRDefault="00F701A9" w:rsidP="00184A94">
            <w:pPr>
              <w:pStyle w:val="TAC"/>
            </w:pPr>
            <w:r>
              <w:t>-</w:t>
            </w:r>
          </w:p>
        </w:tc>
        <w:tc>
          <w:tcPr>
            <w:tcW w:w="997" w:type="dxa"/>
            <w:shd w:val="clear" w:color="auto" w:fill="auto"/>
          </w:tcPr>
          <w:p w14:paraId="404CA4F5" w14:textId="77777777" w:rsidR="00F701A9" w:rsidRDefault="00F701A9" w:rsidP="00184A94">
            <w:pPr>
              <w:pStyle w:val="TAC"/>
            </w:pPr>
            <w:r>
              <w:t>773</w:t>
            </w:r>
          </w:p>
        </w:tc>
        <w:tc>
          <w:tcPr>
            <w:tcW w:w="1077" w:type="dxa"/>
            <w:shd w:val="clear" w:color="auto" w:fill="auto"/>
          </w:tcPr>
          <w:p w14:paraId="576119D4" w14:textId="77777777" w:rsidR="00F701A9" w:rsidRDefault="00F701A9" w:rsidP="00184A94">
            <w:pPr>
              <w:pStyle w:val="TAC"/>
            </w:pPr>
            <w:r>
              <w:t>-32</w:t>
            </w:r>
          </w:p>
        </w:tc>
        <w:tc>
          <w:tcPr>
            <w:tcW w:w="959" w:type="dxa"/>
            <w:shd w:val="clear" w:color="auto" w:fill="auto"/>
          </w:tcPr>
          <w:p w14:paraId="4328B727" w14:textId="77777777" w:rsidR="00F701A9" w:rsidRDefault="00F701A9" w:rsidP="00184A94">
            <w:pPr>
              <w:pStyle w:val="TAC"/>
            </w:pPr>
            <w:r>
              <w:t>1</w:t>
            </w:r>
          </w:p>
        </w:tc>
        <w:tc>
          <w:tcPr>
            <w:tcW w:w="1052" w:type="dxa"/>
            <w:shd w:val="clear" w:color="auto" w:fill="auto"/>
          </w:tcPr>
          <w:p w14:paraId="0C07248B" w14:textId="77777777" w:rsidR="00F701A9" w:rsidRPr="001C0CC4" w:rsidRDefault="00F701A9" w:rsidP="00184A94">
            <w:pPr>
              <w:pStyle w:val="TAC"/>
              <w:rPr>
                <w:rFonts w:eastAsia="SimSun"/>
              </w:rPr>
            </w:pPr>
            <w:r>
              <w:rPr>
                <w:rFonts w:hint="eastAsia"/>
                <w:lang w:val="en-US" w:eastAsia="zh-CN"/>
              </w:rPr>
              <w:t>4</w:t>
            </w:r>
          </w:p>
        </w:tc>
      </w:tr>
      <w:tr w:rsidR="00F701A9" w:rsidRPr="001C0CC4" w14:paraId="74D35CF6" w14:textId="77777777" w:rsidTr="00184A94">
        <w:trPr>
          <w:trHeight w:val="187"/>
        </w:trPr>
        <w:tc>
          <w:tcPr>
            <w:tcW w:w="1508" w:type="dxa"/>
            <w:tcBorders>
              <w:top w:val="nil"/>
              <w:bottom w:val="single" w:sz="4" w:space="0" w:color="auto"/>
            </w:tcBorders>
            <w:shd w:val="clear" w:color="auto" w:fill="auto"/>
          </w:tcPr>
          <w:p w14:paraId="051A9FCE" w14:textId="77777777" w:rsidR="00F701A9" w:rsidRDefault="00F701A9" w:rsidP="00184A94">
            <w:pPr>
              <w:pStyle w:val="TAC"/>
            </w:pPr>
          </w:p>
        </w:tc>
        <w:tc>
          <w:tcPr>
            <w:tcW w:w="2620" w:type="dxa"/>
            <w:shd w:val="clear" w:color="auto" w:fill="auto"/>
          </w:tcPr>
          <w:p w14:paraId="697145B9" w14:textId="77777777" w:rsidR="00F701A9" w:rsidRDefault="00F701A9" w:rsidP="00184A94">
            <w:pPr>
              <w:pStyle w:val="TAL"/>
              <w:rPr>
                <w:lang w:eastAsia="ja-JP"/>
              </w:rPr>
            </w:pPr>
            <w:r>
              <w:t>Frequency range</w:t>
            </w:r>
          </w:p>
        </w:tc>
        <w:tc>
          <w:tcPr>
            <w:tcW w:w="972" w:type="dxa"/>
            <w:shd w:val="clear" w:color="auto" w:fill="auto"/>
          </w:tcPr>
          <w:p w14:paraId="398CCAA3" w14:textId="77777777" w:rsidR="00F701A9" w:rsidRDefault="00F701A9" w:rsidP="00184A94">
            <w:pPr>
              <w:pStyle w:val="TAC"/>
            </w:pPr>
            <w:r>
              <w:t>773</w:t>
            </w:r>
          </w:p>
        </w:tc>
        <w:tc>
          <w:tcPr>
            <w:tcW w:w="591" w:type="dxa"/>
            <w:shd w:val="clear" w:color="auto" w:fill="auto"/>
          </w:tcPr>
          <w:p w14:paraId="69468F6D" w14:textId="77777777" w:rsidR="00F701A9" w:rsidRDefault="00F701A9" w:rsidP="00184A94">
            <w:pPr>
              <w:pStyle w:val="TAC"/>
            </w:pPr>
            <w:r>
              <w:t>-</w:t>
            </w:r>
          </w:p>
        </w:tc>
        <w:tc>
          <w:tcPr>
            <w:tcW w:w="997" w:type="dxa"/>
            <w:shd w:val="clear" w:color="auto" w:fill="auto"/>
          </w:tcPr>
          <w:p w14:paraId="52F93BFD" w14:textId="77777777" w:rsidR="00F701A9" w:rsidRDefault="00F701A9" w:rsidP="00184A94">
            <w:pPr>
              <w:pStyle w:val="TAC"/>
            </w:pPr>
            <w:r>
              <w:t>803</w:t>
            </w:r>
          </w:p>
        </w:tc>
        <w:tc>
          <w:tcPr>
            <w:tcW w:w="1077" w:type="dxa"/>
            <w:shd w:val="clear" w:color="auto" w:fill="auto"/>
          </w:tcPr>
          <w:p w14:paraId="3E7F2842" w14:textId="77777777" w:rsidR="00F701A9" w:rsidRDefault="00F701A9" w:rsidP="00184A94">
            <w:pPr>
              <w:pStyle w:val="TAC"/>
            </w:pPr>
            <w:r>
              <w:t>-50</w:t>
            </w:r>
          </w:p>
        </w:tc>
        <w:tc>
          <w:tcPr>
            <w:tcW w:w="959" w:type="dxa"/>
            <w:shd w:val="clear" w:color="auto" w:fill="auto"/>
          </w:tcPr>
          <w:p w14:paraId="2F385387" w14:textId="77777777" w:rsidR="00F701A9" w:rsidRDefault="00F701A9" w:rsidP="00184A94">
            <w:pPr>
              <w:pStyle w:val="TAC"/>
            </w:pPr>
            <w:r>
              <w:t>1</w:t>
            </w:r>
          </w:p>
        </w:tc>
        <w:tc>
          <w:tcPr>
            <w:tcW w:w="1052" w:type="dxa"/>
            <w:shd w:val="clear" w:color="auto" w:fill="auto"/>
          </w:tcPr>
          <w:p w14:paraId="1EE93CEF" w14:textId="77777777" w:rsidR="00F701A9" w:rsidRPr="001C0CC4" w:rsidRDefault="00F701A9" w:rsidP="00184A94">
            <w:pPr>
              <w:pStyle w:val="TAC"/>
              <w:rPr>
                <w:rFonts w:eastAsia="SimSun"/>
              </w:rPr>
            </w:pPr>
          </w:p>
        </w:tc>
      </w:tr>
      <w:tr w:rsidR="00F701A9" w:rsidRPr="001C0CC4" w14:paraId="2500C3F9" w14:textId="77777777" w:rsidTr="00F701A9">
        <w:trPr>
          <w:trHeight w:val="187"/>
        </w:trPr>
        <w:tc>
          <w:tcPr>
            <w:tcW w:w="1508" w:type="dxa"/>
            <w:tcBorders>
              <w:top w:val="single" w:sz="4" w:space="0" w:color="auto"/>
              <w:bottom w:val="nil"/>
            </w:tcBorders>
            <w:shd w:val="clear" w:color="auto" w:fill="auto"/>
          </w:tcPr>
          <w:p w14:paraId="77F1EAAA" w14:textId="07199D41" w:rsidR="00F701A9" w:rsidRPr="001C0CC4" w:rsidRDefault="00F701A9" w:rsidP="00184A94">
            <w:pPr>
              <w:pStyle w:val="TAC"/>
              <w:rPr>
                <w:rFonts w:eastAsia="SimSun"/>
              </w:rPr>
            </w:pPr>
            <w:r>
              <w:rPr>
                <w:rFonts w:cs="Arial"/>
                <w:lang w:eastAsia="ja-JP"/>
              </w:rPr>
              <w:t>CA</w:t>
            </w:r>
            <w:r>
              <w:rPr>
                <w:rFonts w:cs="Arial"/>
              </w:rPr>
              <w:t>_n28-n40</w:t>
            </w:r>
          </w:p>
        </w:tc>
        <w:tc>
          <w:tcPr>
            <w:tcW w:w="2620" w:type="dxa"/>
            <w:shd w:val="clear" w:color="auto" w:fill="auto"/>
          </w:tcPr>
          <w:p w14:paraId="16C47CB6" w14:textId="77777777" w:rsidR="00F701A9" w:rsidRPr="001C0CC4" w:rsidRDefault="00F701A9" w:rsidP="00184A94">
            <w:pPr>
              <w:pStyle w:val="TAL"/>
              <w:rPr>
                <w:rFonts w:eastAsia="SimSun"/>
              </w:rPr>
            </w:pPr>
            <w:r>
              <w:t>Frequency range</w:t>
            </w:r>
          </w:p>
        </w:tc>
        <w:tc>
          <w:tcPr>
            <w:tcW w:w="972" w:type="dxa"/>
            <w:shd w:val="clear" w:color="auto" w:fill="auto"/>
          </w:tcPr>
          <w:p w14:paraId="0AF11CD3" w14:textId="77777777" w:rsidR="00F701A9" w:rsidRPr="001C0CC4" w:rsidRDefault="00F701A9" w:rsidP="00184A94">
            <w:pPr>
              <w:pStyle w:val="TAC"/>
              <w:rPr>
                <w:lang w:val="en-US" w:eastAsia="zh-CN"/>
              </w:rPr>
            </w:pPr>
            <w:r>
              <w:t>758</w:t>
            </w:r>
          </w:p>
        </w:tc>
        <w:tc>
          <w:tcPr>
            <w:tcW w:w="591" w:type="dxa"/>
            <w:shd w:val="clear" w:color="auto" w:fill="auto"/>
          </w:tcPr>
          <w:p w14:paraId="5EEB81CC" w14:textId="77777777" w:rsidR="00F701A9" w:rsidRPr="001C0CC4" w:rsidRDefault="00F701A9" w:rsidP="00184A94">
            <w:pPr>
              <w:pStyle w:val="TAC"/>
              <w:rPr>
                <w:lang w:val="en-US" w:eastAsia="zh-CN"/>
              </w:rPr>
            </w:pPr>
            <w:r>
              <w:t>-</w:t>
            </w:r>
          </w:p>
        </w:tc>
        <w:tc>
          <w:tcPr>
            <w:tcW w:w="997" w:type="dxa"/>
            <w:shd w:val="clear" w:color="auto" w:fill="auto"/>
          </w:tcPr>
          <w:p w14:paraId="0BDF6354" w14:textId="77777777" w:rsidR="00F701A9" w:rsidRPr="001C0CC4" w:rsidRDefault="00F701A9" w:rsidP="00184A94">
            <w:pPr>
              <w:pStyle w:val="TAC"/>
              <w:rPr>
                <w:lang w:val="en-US" w:eastAsia="zh-CN"/>
              </w:rPr>
            </w:pPr>
            <w:r>
              <w:t>773</w:t>
            </w:r>
          </w:p>
        </w:tc>
        <w:tc>
          <w:tcPr>
            <w:tcW w:w="1077" w:type="dxa"/>
            <w:shd w:val="clear" w:color="auto" w:fill="auto"/>
          </w:tcPr>
          <w:p w14:paraId="13F2366E" w14:textId="77777777" w:rsidR="00F701A9" w:rsidRPr="001C0CC4" w:rsidRDefault="00F701A9" w:rsidP="00184A94">
            <w:pPr>
              <w:pStyle w:val="TAC"/>
              <w:rPr>
                <w:lang w:val="en-US" w:eastAsia="zh-CN"/>
              </w:rPr>
            </w:pPr>
            <w:r>
              <w:t>-32</w:t>
            </w:r>
          </w:p>
        </w:tc>
        <w:tc>
          <w:tcPr>
            <w:tcW w:w="959" w:type="dxa"/>
            <w:shd w:val="clear" w:color="auto" w:fill="auto"/>
          </w:tcPr>
          <w:p w14:paraId="4E1ED42E" w14:textId="77777777" w:rsidR="00F701A9" w:rsidRPr="001C0CC4" w:rsidRDefault="00F701A9" w:rsidP="00184A94">
            <w:pPr>
              <w:pStyle w:val="TAC"/>
              <w:rPr>
                <w:lang w:val="en-US" w:eastAsia="zh-CN"/>
              </w:rPr>
            </w:pPr>
            <w:r>
              <w:t>1</w:t>
            </w:r>
          </w:p>
        </w:tc>
        <w:tc>
          <w:tcPr>
            <w:tcW w:w="1052" w:type="dxa"/>
            <w:shd w:val="clear" w:color="auto" w:fill="auto"/>
          </w:tcPr>
          <w:p w14:paraId="0FBEC7B9" w14:textId="77777777" w:rsidR="00F701A9" w:rsidRPr="001C0CC4" w:rsidRDefault="00F701A9" w:rsidP="00184A94">
            <w:pPr>
              <w:pStyle w:val="TAC"/>
              <w:rPr>
                <w:lang w:val="en-US" w:eastAsia="zh-CN"/>
              </w:rPr>
            </w:pPr>
            <w:r>
              <w:rPr>
                <w:rFonts w:hint="eastAsia"/>
                <w:lang w:val="en-US" w:eastAsia="zh-CN"/>
              </w:rPr>
              <w:t>4</w:t>
            </w:r>
          </w:p>
        </w:tc>
      </w:tr>
      <w:tr w:rsidR="00F701A9" w:rsidRPr="001C0CC4" w14:paraId="441BEB18" w14:textId="77777777" w:rsidTr="00184A94">
        <w:trPr>
          <w:trHeight w:val="187"/>
        </w:trPr>
        <w:tc>
          <w:tcPr>
            <w:tcW w:w="1508" w:type="dxa"/>
            <w:tcBorders>
              <w:top w:val="nil"/>
              <w:bottom w:val="nil"/>
            </w:tcBorders>
            <w:shd w:val="clear" w:color="auto" w:fill="auto"/>
          </w:tcPr>
          <w:p w14:paraId="296AF10A" w14:textId="77777777" w:rsidR="00F701A9" w:rsidRPr="001C0CC4" w:rsidRDefault="00F701A9" w:rsidP="00184A94">
            <w:pPr>
              <w:pStyle w:val="TAC"/>
              <w:rPr>
                <w:rFonts w:eastAsia="SimSun"/>
              </w:rPr>
            </w:pPr>
          </w:p>
        </w:tc>
        <w:tc>
          <w:tcPr>
            <w:tcW w:w="2620" w:type="dxa"/>
            <w:shd w:val="clear" w:color="auto" w:fill="auto"/>
          </w:tcPr>
          <w:p w14:paraId="06ADCE59" w14:textId="77777777" w:rsidR="00F701A9" w:rsidRPr="001C0CC4" w:rsidRDefault="00F701A9" w:rsidP="00184A94">
            <w:pPr>
              <w:pStyle w:val="TAL"/>
              <w:rPr>
                <w:rFonts w:eastAsia="SimSun"/>
              </w:rPr>
            </w:pPr>
            <w:r>
              <w:t>Frequency range</w:t>
            </w:r>
          </w:p>
        </w:tc>
        <w:tc>
          <w:tcPr>
            <w:tcW w:w="972" w:type="dxa"/>
            <w:shd w:val="clear" w:color="auto" w:fill="auto"/>
          </w:tcPr>
          <w:p w14:paraId="54D1EB45" w14:textId="77777777" w:rsidR="00F701A9" w:rsidRPr="001C0CC4" w:rsidRDefault="00F701A9" w:rsidP="00184A94">
            <w:pPr>
              <w:pStyle w:val="TAC"/>
              <w:rPr>
                <w:lang w:val="en-US" w:eastAsia="zh-CN"/>
              </w:rPr>
            </w:pPr>
            <w:r>
              <w:t>773</w:t>
            </w:r>
          </w:p>
        </w:tc>
        <w:tc>
          <w:tcPr>
            <w:tcW w:w="591" w:type="dxa"/>
            <w:shd w:val="clear" w:color="auto" w:fill="auto"/>
          </w:tcPr>
          <w:p w14:paraId="143BA616" w14:textId="77777777" w:rsidR="00F701A9" w:rsidRPr="001C0CC4" w:rsidRDefault="00F701A9" w:rsidP="00184A94">
            <w:pPr>
              <w:pStyle w:val="TAC"/>
              <w:rPr>
                <w:lang w:val="en-US" w:eastAsia="zh-CN"/>
              </w:rPr>
            </w:pPr>
            <w:r>
              <w:t>-</w:t>
            </w:r>
          </w:p>
        </w:tc>
        <w:tc>
          <w:tcPr>
            <w:tcW w:w="997" w:type="dxa"/>
            <w:shd w:val="clear" w:color="auto" w:fill="auto"/>
          </w:tcPr>
          <w:p w14:paraId="4F5F62AC" w14:textId="77777777" w:rsidR="00F701A9" w:rsidRPr="001C0CC4" w:rsidRDefault="00F701A9" w:rsidP="00184A94">
            <w:pPr>
              <w:pStyle w:val="TAC"/>
              <w:rPr>
                <w:lang w:val="en-US" w:eastAsia="zh-CN"/>
              </w:rPr>
            </w:pPr>
            <w:r>
              <w:t>803</w:t>
            </w:r>
          </w:p>
        </w:tc>
        <w:tc>
          <w:tcPr>
            <w:tcW w:w="1077" w:type="dxa"/>
            <w:shd w:val="clear" w:color="auto" w:fill="auto"/>
          </w:tcPr>
          <w:p w14:paraId="195941AB" w14:textId="77777777" w:rsidR="00F701A9" w:rsidRPr="001C0CC4" w:rsidRDefault="00F701A9" w:rsidP="00184A94">
            <w:pPr>
              <w:pStyle w:val="TAC"/>
              <w:rPr>
                <w:lang w:val="en-US" w:eastAsia="zh-CN"/>
              </w:rPr>
            </w:pPr>
            <w:r>
              <w:t>-50</w:t>
            </w:r>
          </w:p>
        </w:tc>
        <w:tc>
          <w:tcPr>
            <w:tcW w:w="959" w:type="dxa"/>
            <w:shd w:val="clear" w:color="auto" w:fill="auto"/>
          </w:tcPr>
          <w:p w14:paraId="10390727" w14:textId="77777777" w:rsidR="00F701A9" w:rsidRPr="001C0CC4" w:rsidRDefault="00F701A9" w:rsidP="00184A94">
            <w:pPr>
              <w:pStyle w:val="TAC"/>
              <w:rPr>
                <w:lang w:val="en-US" w:eastAsia="zh-CN"/>
              </w:rPr>
            </w:pPr>
            <w:r>
              <w:t>1</w:t>
            </w:r>
          </w:p>
        </w:tc>
        <w:tc>
          <w:tcPr>
            <w:tcW w:w="1052" w:type="dxa"/>
            <w:shd w:val="clear" w:color="auto" w:fill="auto"/>
          </w:tcPr>
          <w:p w14:paraId="76D42853" w14:textId="77777777" w:rsidR="00F701A9" w:rsidRPr="001C0CC4" w:rsidRDefault="00F701A9" w:rsidP="00184A94">
            <w:pPr>
              <w:pStyle w:val="TAC"/>
              <w:rPr>
                <w:lang w:val="en-US" w:eastAsia="zh-CN"/>
              </w:rPr>
            </w:pPr>
          </w:p>
        </w:tc>
      </w:tr>
      <w:tr w:rsidR="00F701A9" w:rsidRPr="001C0CC4" w14:paraId="1A508D05" w14:textId="77777777" w:rsidTr="00184A94">
        <w:trPr>
          <w:trHeight w:val="187"/>
        </w:trPr>
        <w:tc>
          <w:tcPr>
            <w:tcW w:w="1508" w:type="dxa"/>
            <w:tcBorders>
              <w:top w:val="nil"/>
              <w:bottom w:val="single" w:sz="4" w:space="0" w:color="auto"/>
            </w:tcBorders>
            <w:shd w:val="clear" w:color="auto" w:fill="auto"/>
          </w:tcPr>
          <w:p w14:paraId="7E16C3C4" w14:textId="77777777" w:rsidR="00F701A9" w:rsidRPr="001C0CC4" w:rsidRDefault="00F701A9" w:rsidP="00184A94">
            <w:pPr>
              <w:pStyle w:val="TAC"/>
              <w:rPr>
                <w:rFonts w:eastAsia="SimSun"/>
              </w:rPr>
            </w:pPr>
          </w:p>
        </w:tc>
        <w:tc>
          <w:tcPr>
            <w:tcW w:w="2620" w:type="dxa"/>
            <w:shd w:val="clear" w:color="auto" w:fill="auto"/>
          </w:tcPr>
          <w:p w14:paraId="4A61446B" w14:textId="77777777" w:rsidR="00F701A9" w:rsidRDefault="00F701A9" w:rsidP="00184A94">
            <w:pPr>
              <w:pStyle w:val="TAL"/>
              <w:rPr>
                <w:lang w:val="sv-SE" w:eastAsia="ja-JP"/>
              </w:rPr>
            </w:pPr>
            <w:r w:rsidRPr="001C0CC4">
              <w:rPr>
                <w:rFonts w:eastAsia="SimSun" w:hint="eastAsia"/>
              </w:rPr>
              <w:t>Frequency range</w:t>
            </w:r>
          </w:p>
        </w:tc>
        <w:tc>
          <w:tcPr>
            <w:tcW w:w="972" w:type="dxa"/>
            <w:shd w:val="clear" w:color="auto" w:fill="auto"/>
          </w:tcPr>
          <w:p w14:paraId="108A8D6C"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2E6025D4" w14:textId="77777777" w:rsidR="00F701A9" w:rsidRDefault="00F701A9" w:rsidP="00184A94">
            <w:pPr>
              <w:pStyle w:val="TAC"/>
            </w:pPr>
            <w:r w:rsidRPr="001C0CC4">
              <w:rPr>
                <w:rFonts w:hint="eastAsia"/>
                <w:lang w:val="en-US" w:eastAsia="zh-CN"/>
              </w:rPr>
              <w:t>-</w:t>
            </w:r>
          </w:p>
        </w:tc>
        <w:tc>
          <w:tcPr>
            <w:tcW w:w="997" w:type="dxa"/>
            <w:shd w:val="clear" w:color="auto" w:fill="auto"/>
          </w:tcPr>
          <w:p w14:paraId="3997F555"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15AB8404" w14:textId="77777777" w:rsidR="00F701A9" w:rsidRDefault="00F701A9" w:rsidP="00184A94">
            <w:pPr>
              <w:pStyle w:val="TAC"/>
            </w:pPr>
            <w:r w:rsidRPr="001C0CC4">
              <w:rPr>
                <w:rFonts w:hint="eastAsia"/>
                <w:lang w:val="en-US" w:eastAsia="zh-CN"/>
              </w:rPr>
              <w:t>-41</w:t>
            </w:r>
          </w:p>
        </w:tc>
        <w:tc>
          <w:tcPr>
            <w:tcW w:w="959" w:type="dxa"/>
            <w:shd w:val="clear" w:color="auto" w:fill="auto"/>
          </w:tcPr>
          <w:p w14:paraId="6FF44187"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0882BB1A" w14:textId="77777777" w:rsidR="00F701A9" w:rsidRDefault="00F701A9" w:rsidP="00184A94">
            <w:pPr>
              <w:pStyle w:val="TAC"/>
            </w:pPr>
            <w:r w:rsidRPr="001C0CC4">
              <w:rPr>
                <w:rFonts w:hint="eastAsia"/>
                <w:lang w:val="en-US" w:eastAsia="zh-CN"/>
              </w:rPr>
              <w:t>3</w:t>
            </w:r>
          </w:p>
        </w:tc>
      </w:tr>
      <w:tr w:rsidR="00F701A9" w:rsidRPr="001C0CC4" w14:paraId="2364E67F" w14:textId="77777777" w:rsidTr="00F701A9">
        <w:trPr>
          <w:trHeight w:val="187"/>
        </w:trPr>
        <w:tc>
          <w:tcPr>
            <w:tcW w:w="1508" w:type="dxa"/>
            <w:tcBorders>
              <w:top w:val="single" w:sz="4" w:space="0" w:color="auto"/>
              <w:bottom w:val="nil"/>
            </w:tcBorders>
            <w:shd w:val="clear" w:color="auto" w:fill="auto"/>
          </w:tcPr>
          <w:p w14:paraId="4596CD6D" w14:textId="1BE0D1B6" w:rsidR="00F701A9" w:rsidRPr="001C0CC4" w:rsidRDefault="00F701A9" w:rsidP="00184A94">
            <w:pPr>
              <w:pStyle w:val="TAC"/>
              <w:rPr>
                <w:rFonts w:cs="Arial"/>
                <w:bCs/>
                <w:lang w:val="en-US" w:eastAsia="zh-CN"/>
              </w:rPr>
            </w:pPr>
            <w:r>
              <w:t>CA_n28-n41</w:t>
            </w:r>
          </w:p>
        </w:tc>
        <w:tc>
          <w:tcPr>
            <w:tcW w:w="2620" w:type="dxa"/>
            <w:shd w:val="clear" w:color="auto" w:fill="auto"/>
          </w:tcPr>
          <w:p w14:paraId="45539C13"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339757B3"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500C3CDA"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00875456"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62BB1240" w14:textId="77777777" w:rsidR="00F701A9" w:rsidRPr="001C0CC4" w:rsidRDefault="00F701A9" w:rsidP="00184A94">
            <w:pPr>
              <w:pStyle w:val="TAC"/>
              <w:rPr>
                <w:rFonts w:cs="Arial"/>
                <w:lang w:val="en-US" w:eastAsia="zh-CN"/>
              </w:rPr>
            </w:pPr>
            <w:r>
              <w:rPr>
                <w:lang w:eastAsia="zh-CN"/>
              </w:rPr>
              <w:t>-42</w:t>
            </w:r>
          </w:p>
        </w:tc>
        <w:tc>
          <w:tcPr>
            <w:tcW w:w="959" w:type="dxa"/>
            <w:shd w:val="clear" w:color="auto" w:fill="auto"/>
          </w:tcPr>
          <w:p w14:paraId="3DB80522" w14:textId="77777777" w:rsidR="00F701A9" w:rsidRPr="001C0CC4" w:rsidRDefault="00F701A9" w:rsidP="00184A94">
            <w:pPr>
              <w:pStyle w:val="TAC"/>
              <w:rPr>
                <w:rFonts w:cs="Arial"/>
                <w:lang w:val="en-US" w:eastAsia="zh-CN"/>
              </w:rPr>
            </w:pPr>
            <w:r>
              <w:rPr>
                <w:lang w:eastAsia="zh-CN"/>
              </w:rPr>
              <w:t>8</w:t>
            </w:r>
          </w:p>
        </w:tc>
        <w:tc>
          <w:tcPr>
            <w:tcW w:w="1052" w:type="dxa"/>
            <w:shd w:val="clear" w:color="auto" w:fill="auto"/>
          </w:tcPr>
          <w:p w14:paraId="57A9AD29" w14:textId="77777777" w:rsidR="00F701A9" w:rsidRPr="001C0CC4" w:rsidRDefault="00F701A9" w:rsidP="00184A94">
            <w:pPr>
              <w:pStyle w:val="TAC"/>
              <w:rPr>
                <w:rFonts w:eastAsia="SimSun"/>
              </w:rPr>
            </w:pPr>
            <w:r>
              <w:t>4, 14</w:t>
            </w:r>
          </w:p>
        </w:tc>
      </w:tr>
      <w:tr w:rsidR="00F701A9" w:rsidRPr="001C0CC4" w14:paraId="6016D42C" w14:textId="77777777" w:rsidTr="00184A94">
        <w:trPr>
          <w:trHeight w:val="187"/>
        </w:trPr>
        <w:tc>
          <w:tcPr>
            <w:tcW w:w="1508" w:type="dxa"/>
            <w:tcBorders>
              <w:top w:val="nil"/>
              <w:bottom w:val="nil"/>
            </w:tcBorders>
            <w:shd w:val="clear" w:color="auto" w:fill="auto"/>
          </w:tcPr>
          <w:p w14:paraId="70EB5F7D" w14:textId="77777777" w:rsidR="00F701A9" w:rsidRPr="001C0CC4" w:rsidRDefault="00F701A9" w:rsidP="00184A94">
            <w:pPr>
              <w:pStyle w:val="TAC"/>
              <w:rPr>
                <w:rFonts w:cs="Arial"/>
                <w:bCs/>
                <w:lang w:val="en-US" w:eastAsia="zh-CN"/>
              </w:rPr>
            </w:pPr>
          </w:p>
        </w:tc>
        <w:tc>
          <w:tcPr>
            <w:tcW w:w="2620" w:type="dxa"/>
            <w:shd w:val="clear" w:color="auto" w:fill="auto"/>
          </w:tcPr>
          <w:p w14:paraId="10BB37F2"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795E0A5D" w14:textId="77777777" w:rsidR="00F701A9" w:rsidRPr="001C0CC4" w:rsidRDefault="00F701A9" w:rsidP="00184A94">
            <w:pPr>
              <w:pStyle w:val="TAC"/>
              <w:rPr>
                <w:rFonts w:eastAsia="SimSun" w:cs="Arial"/>
              </w:rPr>
            </w:pPr>
            <w:r>
              <w:rPr>
                <w:lang w:eastAsia="zh-CN"/>
              </w:rPr>
              <w:t>470</w:t>
            </w:r>
          </w:p>
        </w:tc>
        <w:tc>
          <w:tcPr>
            <w:tcW w:w="591" w:type="dxa"/>
            <w:shd w:val="clear" w:color="auto" w:fill="auto"/>
          </w:tcPr>
          <w:p w14:paraId="27C08E9E"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212C0E8E" w14:textId="77777777" w:rsidR="00F701A9" w:rsidRPr="001C0CC4" w:rsidRDefault="00F701A9" w:rsidP="00184A94">
            <w:pPr>
              <w:pStyle w:val="TAC"/>
              <w:rPr>
                <w:rFonts w:eastAsia="SimSun" w:cs="Arial"/>
              </w:rPr>
            </w:pPr>
            <w:r>
              <w:rPr>
                <w:lang w:eastAsia="zh-CN"/>
              </w:rPr>
              <w:t>710</w:t>
            </w:r>
          </w:p>
        </w:tc>
        <w:tc>
          <w:tcPr>
            <w:tcW w:w="1077" w:type="dxa"/>
            <w:shd w:val="clear" w:color="auto" w:fill="auto"/>
          </w:tcPr>
          <w:p w14:paraId="3237182E"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06A77834"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61BB0E0C" w14:textId="77777777" w:rsidR="00F701A9" w:rsidRPr="001C0CC4" w:rsidRDefault="00F701A9" w:rsidP="00184A94">
            <w:pPr>
              <w:pStyle w:val="TAC"/>
              <w:rPr>
                <w:rFonts w:eastAsia="SimSun"/>
              </w:rPr>
            </w:pPr>
            <w:r>
              <w:t>13</w:t>
            </w:r>
          </w:p>
        </w:tc>
      </w:tr>
      <w:tr w:rsidR="00F701A9" w:rsidRPr="001C0CC4" w14:paraId="032719B7" w14:textId="77777777" w:rsidTr="00184A94">
        <w:trPr>
          <w:trHeight w:val="187"/>
        </w:trPr>
        <w:tc>
          <w:tcPr>
            <w:tcW w:w="1508" w:type="dxa"/>
            <w:tcBorders>
              <w:top w:val="nil"/>
              <w:bottom w:val="nil"/>
            </w:tcBorders>
            <w:shd w:val="clear" w:color="auto" w:fill="auto"/>
          </w:tcPr>
          <w:p w14:paraId="66D698D0" w14:textId="77777777" w:rsidR="00F701A9" w:rsidRPr="001C0CC4" w:rsidRDefault="00F701A9" w:rsidP="00184A94">
            <w:pPr>
              <w:pStyle w:val="TAC"/>
              <w:rPr>
                <w:rFonts w:cs="Arial"/>
                <w:bCs/>
                <w:lang w:val="en-US" w:eastAsia="zh-CN"/>
              </w:rPr>
            </w:pPr>
          </w:p>
        </w:tc>
        <w:tc>
          <w:tcPr>
            <w:tcW w:w="2620" w:type="dxa"/>
            <w:shd w:val="clear" w:color="auto" w:fill="auto"/>
          </w:tcPr>
          <w:p w14:paraId="51B154EE"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B14017C" w14:textId="77777777" w:rsidR="00F701A9" w:rsidRPr="001C0CC4" w:rsidRDefault="00F701A9" w:rsidP="00184A94">
            <w:pPr>
              <w:pStyle w:val="TAC"/>
              <w:rPr>
                <w:rFonts w:eastAsia="SimSun" w:cs="Arial"/>
              </w:rPr>
            </w:pPr>
            <w:r>
              <w:rPr>
                <w:lang w:eastAsia="zh-CN"/>
              </w:rPr>
              <w:t>662</w:t>
            </w:r>
          </w:p>
        </w:tc>
        <w:tc>
          <w:tcPr>
            <w:tcW w:w="591" w:type="dxa"/>
            <w:shd w:val="clear" w:color="auto" w:fill="auto"/>
          </w:tcPr>
          <w:p w14:paraId="6989AF6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621B4647" w14:textId="77777777" w:rsidR="00F701A9" w:rsidRPr="001C0CC4" w:rsidRDefault="00F701A9" w:rsidP="00184A94">
            <w:pPr>
              <w:pStyle w:val="TAC"/>
              <w:rPr>
                <w:rFonts w:eastAsia="SimSun" w:cs="Arial"/>
              </w:rPr>
            </w:pPr>
            <w:r>
              <w:rPr>
                <w:lang w:eastAsia="zh-CN"/>
              </w:rPr>
              <w:t>694</w:t>
            </w:r>
          </w:p>
        </w:tc>
        <w:tc>
          <w:tcPr>
            <w:tcW w:w="1077" w:type="dxa"/>
            <w:shd w:val="clear" w:color="auto" w:fill="auto"/>
          </w:tcPr>
          <w:p w14:paraId="4B640AA7" w14:textId="77777777" w:rsidR="00F701A9" w:rsidRPr="001C0CC4" w:rsidRDefault="00F701A9" w:rsidP="00184A94">
            <w:pPr>
              <w:pStyle w:val="TAC"/>
              <w:rPr>
                <w:rFonts w:cs="Arial"/>
                <w:lang w:val="en-US" w:eastAsia="zh-CN"/>
              </w:rPr>
            </w:pPr>
            <w:r>
              <w:rPr>
                <w:lang w:eastAsia="zh-CN"/>
              </w:rPr>
              <w:t>-26.2</w:t>
            </w:r>
          </w:p>
        </w:tc>
        <w:tc>
          <w:tcPr>
            <w:tcW w:w="959" w:type="dxa"/>
            <w:shd w:val="clear" w:color="auto" w:fill="auto"/>
          </w:tcPr>
          <w:p w14:paraId="57F981FB" w14:textId="77777777" w:rsidR="00F701A9" w:rsidRPr="001C0CC4" w:rsidRDefault="00F701A9" w:rsidP="00184A94">
            <w:pPr>
              <w:pStyle w:val="TAC"/>
              <w:rPr>
                <w:rFonts w:cs="Arial"/>
                <w:lang w:val="en-US" w:eastAsia="zh-CN"/>
              </w:rPr>
            </w:pPr>
            <w:r>
              <w:rPr>
                <w:lang w:eastAsia="zh-CN"/>
              </w:rPr>
              <w:t>6</w:t>
            </w:r>
          </w:p>
        </w:tc>
        <w:tc>
          <w:tcPr>
            <w:tcW w:w="1052" w:type="dxa"/>
            <w:shd w:val="clear" w:color="auto" w:fill="auto"/>
          </w:tcPr>
          <w:p w14:paraId="19FC67CE" w14:textId="77777777" w:rsidR="00F701A9" w:rsidRPr="001C0CC4" w:rsidRDefault="00F701A9" w:rsidP="00184A94">
            <w:pPr>
              <w:pStyle w:val="TAC"/>
              <w:rPr>
                <w:rFonts w:eastAsia="SimSun"/>
              </w:rPr>
            </w:pPr>
            <w:r>
              <w:t>4</w:t>
            </w:r>
          </w:p>
        </w:tc>
      </w:tr>
      <w:tr w:rsidR="00F701A9" w:rsidRPr="001C0CC4" w14:paraId="3D49AC56" w14:textId="77777777" w:rsidTr="00184A94">
        <w:trPr>
          <w:trHeight w:val="187"/>
        </w:trPr>
        <w:tc>
          <w:tcPr>
            <w:tcW w:w="1508" w:type="dxa"/>
            <w:tcBorders>
              <w:top w:val="nil"/>
              <w:bottom w:val="nil"/>
            </w:tcBorders>
            <w:shd w:val="clear" w:color="auto" w:fill="auto"/>
          </w:tcPr>
          <w:p w14:paraId="0E1226B9" w14:textId="77777777" w:rsidR="00F701A9" w:rsidRPr="001C0CC4" w:rsidRDefault="00F701A9" w:rsidP="00184A94">
            <w:pPr>
              <w:pStyle w:val="TAC"/>
              <w:rPr>
                <w:rFonts w:cs="Arial"/>
                <w:bCs/>
                <w:lang w:val="en-US" w:eastAsia="zh-CN"/>
              </w:rPr>
            </w:pPr>
          </w:p>
        </w:tc>
        <w:tc>
          <w:tcPr>
            <w:tcW w:w="2620" w:type="dxa"/>
            <w:shd w:val="clear" w:color="auto" w:fill="auto"/>
          </w:tcPr>
          <w:p w14:paraId="6964453F"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6C18204" w14:textId="77777777" w:rsidR="00F701A9" w:rsidRPr="001C0CC4" w:rsidRDefault="00F701A9" w:rsidP="00184A94">
            <w:pPr>
              <w:pStyle w:val="TAC"/>
              <w:rPr>
                <w:rFonts w:eastAsia="SimSun" w:cs="Arial"/>
              </w:rPr>
            </w:pPr>
            <w:r>
              <w:rPr>
                <w:lang w:eastAsia="zh-CN"/>
              </w:rPr>
              <w:t>758</w:t>
            </w:r>
          </w:p>
        </w:tc>
        <w:tc>
          <w:tcPr>
            <w:tcW w:w="591" w:type="dxa"/>
            <w:shd w:val="clear" w:color="auto" w:fill="auto"/>
          </w:tcPr>
          <w:p w14:paraId="08A59E29"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54B1420A" w14:textId="77777777" w:rsidR="00F701A9" w:rsidRPr="001C0CC4" w:rsidRDefault="00F701A9" w:rsidP="00184A94">
            <w:pPr>
              <w:pStyle w:val="TAC"/>
              <w:rPr>
                <w:rFonts w:eastAsia="SimSun" w:cs="Arial"/>
              </w:rPr>
            </w:pPr>
            <w:r>
              <w:rPr>
                <w:lang w:eastAsia="zh-CN"/>
              </w:rPr>
              <w:t>7</w:t>
            </w:r>
            <w:r>
              <w:rPr>
                <w:rFonts w:hint="eastAsia"/>
                <w:lang w:eastAsia="zh-CN"/>
              </w:rPr>
              <w:t>73</w:t>
            </w:r>
          </w:p>
        </w:tc>
        <w:tc>
          <w:tcPr>
            <w:tcW w:w="1077" w:type="dxa"/>
            <w:shd w:val="clear" w:color="auto" w:fill="auto"/>
          </w:tcPr>
          <w:p w14:paraId="2F3F6DD9" w14:textId="77777777" w:rsidR="00F701A9" w:rsidRPr="001C0CC4" w:rsidRDefault="00F701A9" w:rsidP="00184A94">
            <w:pPr>
              <w:pStyle w:val="TAC"/>
              <w:rPr>
                <w:rFonts w:cs="Arial"/>
                <w:lang w:val="en-US" w:eastAsia="zh-CN"/>
              </w:rPr>
            </w:pPr>
            <w:r>
              <w:rPr>
                <w:lang w:eastAsia="zh-CN"/>
              </w:rPr>
              <w:t>-32</w:t>
            </w:r>
          </w:p>
        </w:tc>
        <w:tc>
          <w:tcPr>
            <w:tcW w:w="959" w:type="dxa"/>
            <w:shd w:val="clear" w:color="auto" w:fill="auto"/>
          </w:tcPr>
          <w:p w14:paraId="2F65ED1C"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74460563" w14:textId="77777777" w:rsidR="00F701A9" w:rsidRPr="001C0CC4" w:rsidRDefault="00F701A9" w:rsidP="00184A94">
            <w:pPr>
              <w:pStyle w:val="TAC"/>
              <w:rPr>
                <w:rFonts w:eastAsia="SimSun"/>
              </w:rPr>
            </w:pPr>
            <w:r>
              <w:t>4</w:t>
            </w:r>
          </w:p>
        </w:tc>
      </w:tr>
      <w:tr w:rsidR="00F701A9" w:rsidRPr="001C0CC4" w14:paraId="22AD997A" w14:textId="77777777" w:rsidTr="00184A94">
        <w:trPr>
          <w:trHeight w:val="187"/>
        </w:trPr>
        <w:tc>
          <w:tcPr>
            <w:tcW w:w="1508" w:type="dxa"/>
            <w:tcBorders>
              <w:top w:val="nil"/>
              <w:bottom w:val="nil"/>
            </w:tcBorders>
            <w:shd w:val="clear" w:color="auto" w:fill="auto"/>
          </w:tcPr>
          <w:p w14:paraId="4E65455E" w14:textId="77777777" w:rsidR="00F701A9" w:rsidRPr="001C0CC4" w:rsidRDefault="00F701A9" w:rsidP="00184A94">
            <w:pPr>
              <w:pStyle w:val="TAC"/>
              <w:rPr>
                <w:rFonts w:cs="Arial"/>
                <w:bCs/>
                <w:lang w:val="en-US" w:eastAsia="zh-CN"/>
              </w:rPr>
            </w:pPr>
          </w:p>
        </w:tc>
        <w:tc>
          <w:tcPr>
            <w:tcW w:w="2620" w:type="dxa"/>
            <w:shd w:val="clear" w:color="auto" w:fill="auto"/>
          </w:tcPr>
          <w:p w14:paraId="1E231718"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4339B56E" w14:textId="77777777" w:rsidR="00F701A9" w:rsidRPr="001C0CC4" w:rsidRDefault="00F701A9" w:rsidP="00184A94">
            <w:pPr>
              <w:pStyle w:val="TAC"/>
              <w:rPr>
                <w:rFonts w:eastAsia="SimSun" w:cs="Arial"/>
              </w:rPr>
            </w:pPr>
            <w:r>
              <w:rPr>
                <w:lang w:eastAsia="zh-CN"/>
              </w:rPr>
              <w:t>773</w:t>
            </w:r>
          </w:p>
        </w:tc>
        <w:tc>
          <w:tcPr>
            <w:tcW w:w="591" w:type="dxa"/>
            <w:shd w:val="clear" w:color="auto" w:fill="auto"/>
          </w:tcPr>
          <w:p w14:paraId="17F22244"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3F19545C" w14:textId="77777777" w:rsidR="00F701A9" w:rsidRPr="001C0CC4" w:rsidRDefault="00F701A9" w:rsidP="00184A94">
            <w:pPr>
              <w:pStyle w:val="TAC"/>
              <w:rPr>
                <w:rFonts w:eastAsia="SimSun" w:cs="Arial"/>
              </w:rPr>
            </w:pPr>
            <w:r>
              <w:rPr>
                <w:rFonts w:hint="eastAsia"/>
                <w:lang w:eastAsia="zh-CN"/>
              </w:rPr>
              <w:t>803</w:t>
            </w:r>
          </w:p>
        </w:tc>
        <w:tc>
          <w:tcPr>
            <w:tcW w:w="1077" w:type="dxa"/>
            <w:shd w:val="clear" w:color="auto" w:fill="auto"/>
          </w:tcPr>
          <w:p w14:paraId="49C6161A" w14:textId="77777777" w:rsidR="00F701A9" w:rsidRPr="001C0CC4" w:rsidRDefault="00F701A9" w:rsidP="00184A94">
            <w:pPr>
              <w:pStyle w:val="TAC"/>
              <w:rPr>
                <w:rFonts w:cs="Arial"/>
                <w:lang w:val="en-US" w:eastAsia="zh-CN"/>
              </w:rPr>
            </w:pPr>
            <w:r>
              <w:rPr>
                <w:rFonts w:hint="eastAsia"/>
                <w:lang w:eastAsia="zh-CN"/>
              </w:rPr>
              <w:t>-50</w:t>
            </w:r>
          </w:p>
        </w:tc>
        <w:tc>
          <w:tcPr>
            <w:tcW w:w="959" w:type="dxa"/>
            <w:shd w:val="clear" w:color="auto" w:fill="auto"/>
          </w:tcPr>
          <w:p w14:paraId="4F4AC4A0" w14:textId="77777777" w:rsidR="00F701A9" w:rsidRPr="001C0CC4" w:rsidRDefault="00F701A9" w:rsidP="00184A94">
            <w:pPr>
              <w:pStyle w:val="TAC"/>
              <w:rPr>
                <w:rFonts w:cs="Arial"/>
                <w:lang w:val="en-US" w:eastAsia="zh-CN"/>
              </w:rPr>
            </w:pPr>
            <w:r>
              <w:rPr>
                <w:rFonts w:hint="eastAsia"/>
                <w:lang w:eastAsia="zh-CN"/>
              </w:rPr>
              <w:t>1</w:t>
            </w:r>
          </w:p>
        </w:tc>
        <w:tc>
          <w:tcPr>
            <w:tcW w:w="1052" w:type="dxa"/>
            <w:shd w:val="clear" w:color="auto" w:fill="auto"/>
          </w:tcPr>
          <w:p w14:paraId="02661E86" w14:textId="77777777" w:rsidR="00F701A9" w:rsidRPr="001C0CC4" w:rsidRDefault="00F701A9" w:rsidP="00184A94">
            <w:pPr>
              <w:pStyle w:val="TAC"/>
              <w:rPr>
                <w:rFonts w:eastAsia="SimSun"/>
              </w:rPr>
            </w:pPr>
          </w:p>
        </w:tc>
      </w:tr>
      <w:tr w:rsidR="00F701A9" w:rsidRPr="001C0CC4" w14:paraId="459770B6" w14:textId="77777777" w:rsidTr="00184A94">
        <w:trPr>
          <w:trHeight w:val="187"/>
        </w:trPr>
        <w:tc>
          <w:tcPr>
            <w:tcW w:w="1508" w:type="dxa"/>
            <w:tcBorders>
              <w:top w:val="nil"/>
              <w:bottom w:val="single" w:sz="4" w:space="0" w:color="auto"/>
            </w:tcBorders>
            <w:shd w:val="clear" w:color="auto" w:fill="auto"/>
          </w:tcPr>
          <w:p w14:paraId="78E5A9E5" w14:textId="77777777" w:rsidR="00F701A9" w:rsidRPr="001C0CC4" w:rsidRDefault="00F701A9" w:rsidP="00184A94">
            <w:pPr>
              <w:pStyle w:val="TAC"/>
              <w:rPr>
                <w:rFonts w:cs="Arial"/>
                <w:bCs/>
                <w:lang w:val="en-US" w:eastAsia="zh-CN"/>
              </w:rPr>
            </w:pPr>
          </w:p>
        </w:tc>
        <w:tc>
          <w:tcPr>
            <w:tcW w:w="2620" w:type="dxa"/>
            <w:shd w:val="clear" w:color="auto" w:fill="auto"/>
          </w:tcPr>
          <w:p w14:paraId="1DB3BF76" w14:textId="77777777" w:rsidR="00F701A9" w:rsidRPr="00873D00" w:rsidRDefault="00F701A9" w:rsidP="00184A94">
            <w:pPr>
              <w:pStyle w:val="TAL"/>
              <w:rPr>
                <w:lang w:val="sv-FI"/>
              </w:rPr>
            </w:pPr>
            <w:r>
              <w:rPr>
                <w:lang w:eastAsia="zh-CN"/>
              </w:rPr>
              <w:t>Frequency range</w:t>
            </w:r>
          </w:p>
        </w:tc>
        <w:tc>
          <w:tcPr>
            <w:tcW w:w="972" w:type="dxa"/>
            <w:shd w:val="clear" w:color="auto" w:fill="auto"/>
          </w:tcPr>
          <w:p w14:paraId="13C4E2B8" w14:textId="77777777" w:rsidR="00F701A9" w:rsidRPr="001C0CC4" w:rsidRDefault="00F701A9" w:rsidP="00184A94">
            <w:pPr>
              <w:pStyle w:val="TAC"/>
              <w:rPr>
                <w:rFonts w:eastAsia="SimSun" w:cs="Arial"/>
              </w:rPr>
            </w:pPr>
            <w:r>
              <w:rPr>
                <w:lang w:eastAsia="zh-CN"/>
              </w:rPr>
              <w:t>1884.5</w:t>
            </w:r>
          </w:p>
        </w:tc>
        <w:tc>
          <w:tcPr>
            <w:tcW w:w="591" w:type="dxa"/>
            <w:shd w:val="clear" w:color="auto" w:fill="auto"/>
          </w:tcPr>
          <w:p w14:paraId="033A5FF3" w14:textId="77777777" w:rsidR="00F701A9" w:rsidRPr="001C0CC4" w:rsidRDefault="00F701A9" w:rsidP="00184A94">
            <w:pPr>
              <w:pStyle w:val="TAC"/>
              <w:rPr>
                <w:rFonts w:cs="Arial"/>
                <w:lang w:val="en-US" w:eastAsia="zh-CN"/>
              </w:rPr>
            </w:pPr>
            <w:r>
              <w:rPr>
                <w:lang w:eastAsia="zh-CN"/>
              </w:rPr>
              <w:t>-</w:t>
            </w:r>
          </w:p>
        </w:tc>
        <w:tc>
          <w:tcPr>
            <w:tcW w:w="997" w:type="dxa"/>
            <w:shd w:val="clear" w:color="auto" w:fill="auto"/>
          </w:tcPr>
          <w:p w14:paraId="717F9C1B" w14:textId="77777777" w:rsidR="00F701A9" w:rsidRPr="001C0CC4" w:rsidRDefault="00F701A9" w:rsidP="00184A94">
            <w:pPr>
              <w:pStyle w:val="TAC"/>
              <w:rPr>
                <w:rFonts w:eastAsia="SimSun" w:cs="Arial"/>
              </w:rPr>
            </w:pPr>
            <w:r>
              <w:rPr>
                <w:lang w:eastAsia="zh-CN"/>
              </w:rPr>
              <w:t>1915.7</w:t>
            </w:r>
          </w:p>
        </w:tc>
        <w:tc>
          <w:tcPr>
            <w:tcW w:w="1077" w:type="dxa"/>
            <w:shd w:val="clear" w:color="auto" w:fill="auto"/>
          </w:tcPr>
          <w:p w14:paraId="4794A5CE" w14:textId="77777777" w:rsidR="00F701A9" w:rsidRPr="001C0CC4" w:rsidRDefault="00F701A9" w:rsidP="00184A94">
            <w:pPr>
              <w:pStyle w:val="TAC"/>
              <w:rPr>
                <w:rFonts w:cs="Arial"/>
                <w:lang w:val="en-US" w:eastAsia="zh-CN"/>
              </w:rPr>
            </w:pPr>
            <w:r>
              <w:rPr>
                <w:lang w:eastAsia="zh-CN"/>
              </w:rPr>
              <w:t>-41</w:t>
            </w:r>
          </w:p>
        </w:tc>
        <w:tc>
          <w:tcPr>
            <w:tcW w:w="959" w:type="dxa"/>
            <w:shd w:val="clear" w:color="auto" w:fill="auto"/>
          </w:tcPr>
          <w:p w14:paraId="2CA9B344" w14:textId="77777777" w:rsidR="00F701A9" w:rsidRPr="001C0CC4" w:rsidRDefault="00F701A9" w:rsidP="00184A94">
            <w:pPr>
              <w:pStyle w:val="TAC"/>
              <w:rPr>
                <w:rFonts w:cs="Arial"/>
                <w:lang w:val="en-US" w:eastAsia="zh-CN"/>
              </w:rPr>
            </w:pPr>
            <w:r>
              <w:rPr>
                <w:lang w:eastAsia="zh-CN"/>
              </w:rPr>
              <w:t>0.3</w:t>
            </w:r>
          </w:p>
        </w:tc>
        <w:tc>
          <w:tcPr>
            <w:tcW w:w="1052" w:type="dxa"/>
            <w:shd w:val="clear" w:color="auto" w:fill="auto"/>
          </w:tcPr>
          <w:p w14:paraId="054F12F8" w14:textId="77777777" w:rsidR="00F701A9" w:rsidRPr="001C0CC4" w:rsidRDefault="00F701A9" w:rsidP="00184A94">
            <w:pPr>
              <w:pStyle w:val="TAC"/>
              <w:rPr>
                <w:rFonts w:eastAsia="SimSun"/>
              </w:rPr>
            </w:pPr>
            <w:r>
              <w:rPr>
                <w:rFonts w:cs="Arial"/>
                <w:lang w:eastAsia="zh-TW"/>
              </w:rPr>
              <w:t>3, 11</w:t>
            </w:r>
          </w:p>
        </w:tc>
      </w:tr>
      <w:tr w:rsidR="00F701A9" w:rsidRPr="001C0CC4" w14:paraId="2D76870A" w14:textId="77777777" w:rsidTr="00F701A9">
        <w:trPr>
          <w:trHeight w:val="187"/>
        </w:trPr>
        <w:tc>
          <w:tcPr>
            <w:tcW w:w="1508" w:type="dxa"/>
            <w:tcBorders>
              <w:top w:val="single" w:sz="4" w:space="0" w:color="auto"/>
              <w:bottom w:val="nil"/>
            </w:tcBorders>
            <w:shd w:val="clear" w:color="auto" w:fill="auto"/>
          </w:tcPr>
          <w:p w14:paraId="13A8111D" w14:textId="51B9DBA5" w:rsidR="00F701A9" w:rsidRPr="001C0CC4" w:rsidRDefault="00F701A9" w:rsidP="00184A9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31A53C8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B1013AF" w14:textId="77777777" w:rsidR="00F701A9" w:rsidRPr="001C0CC4" w:rsidRDefault="00F701A9" w:rsidP="00184A94">
            <w:pPr>
              <w:pStyle w:val="TAC"/>
              <w:rPr>
                <w:rFonts w:eastAsia="SimSun"/>
              </w:rPr>
            </w:pPr>
            <w:r w:rsidRPr="001C0CC4">
              <w:rPr>
                <w:rFonts w:eastAsia="SimSun" w:cs="Arial"/>
              </w:rPr>
              <w:t>470</w:t>
            </w:r>
          </w:p>
        </w:tc>
        <w:tc>
          <w:tcPr>
            <w:tcW w:w="591" w:type="dxa"/>
            <w:shd w:val="clear" w:color="auto" w:fill="auto"/>
          </w:tcPr>
          <w:p w14:paraId="22CFF81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1F6D6A31"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438F997D" w14:textId="77777777" w:rsidR="00F701A9" w:rsidRPr="001C0CC4" w:rsidRDefault="00F701A9" w:rsidP="00184A94">
            <w:pPr>
              <w:pStyle w:val="TAC"/>
              <w:rPr>
                <w:rFonts w:eastAsia="SimSun"/>
              </w:rPr>
            </w:pPr>
            <w:r w:rsidRPr="001C0CC4">
              <w:rPr>
                <w:rFonts w:cs="Arial" w:hint="eastAsia"/>
                <w:lang w:val="en-US" w:eastAsia="zh-CN"/>
              </w:rPr>
              <w:t>-42</w:t>
            </w:r>
          </w:p>
        </w:tc>
        <w:tc>
          <w:tcPr>
            <w:tcW w:w="959" w:type="dxa"/>
            <w:shd w:val="clear" w:color="auto" w:fill="auto"/>
          </w:tcPr>
          <w:p w14:paraId="77003962" w14:textId="77777777" w:rsidR="00F701A9" w:rsidRPr="001C0CC4" w:rsidRDefault="00F701A9" w:rsidP="00184A94">
            <w:pPr>
              <w:pStyle w:val="TAC"/>
              <w:rPr>
                <w:rFonts w:eastAsia="SimSun"/>
              </w:rPr>
            </w:pPr>
            <w:r w:rsidRPr="001C0CC4">
              <w:rPr>
                <w:rFonts w:cs="Arial" w:hint="eastAsia"/>
                <w:lang w:val="en-US" w:eastAsia="zh-CN"/>
              </w:rPr>
              <w:t>8</w:t>
            </w:r>
          </w:p>
        </w:tc>
        <w:tc>
          <w:tcPr>
            <w:tcW w:w="1052" w:type="dxa"/>
            <w:shd w:val="clear" w:color="auto" w:fill="auto"/>
          </w:tcPr>
          <w:p w14:paraId="5EA650CC" w14:textId="77777777" w:rsidR="00F701A9" w:rsidRPr="001C0CC4" w:rsidRDefault="00F701A9" w:rsidP="00184A94">
            <w:pPr>
              <w:pStyle w:val="TAC"/>
              <w:rPr>
                <w:rFonts w:eastAsia="SimSun"/>
              </w:rPr>
            </w:pPr>
            <w:r w:rsidRPr="001C0CC4">
              <w:rPr>
                <w:rFonts w:cs="Arial" w:hint="eastAsia"/>
                <w:lang w:val="en-US" w:eastAsia="zh-CN"/>
              </w:rPr>
              <w:t>4, 14</w:t>
            </w:r>
          </w:p>
        </w:tc>
      </w:tr>
      <w:tr w:rsidR="00F701A9" w:rsidRPr="001C0CC4" w14:paraId="60ECF92B" w14:textId="77777777" w:rsidTr="00184A94">
        <w:trPr>
          <w:trHeight w:val="187"/>
        </w:trPr>
        <w:tc>
          <w:tcPr>
            <w:tcW w:w="1508" w:type="dxa"/>
            <w:tcBorders>
              <w:top w:val="nil"/>
              <w:bottom w:val="nil"/>
            </w:tcBorders>
            <w:shd w:val="clear" w:color="auto" w:fill="auto"/>
          </w:tcPr>
          <w:p w14:paraId="372757CF" w14:textId="77777777" w:rsidR="00F701A9" w:rsidRPr="001C0CC4" w:rsidRDefault="00F701A9" w:rsidP="00184A94">
            <w:pPr>
              <w:pStyle w:val="TAC"/>
              <w:rPr>
                <w:rFonts w:eastAsia="SimSun"/>
              </w:rPr>
            </w:pPr>
          </w:p>
        </w:tc>
        <w:tc>
          <w:tcPr>
            <w:tcW w:w="2620" w:type="dxa"/>
            <w:shd w:val="clear" w:color="auto" w:fill="auto"/>
          </w:tcPr>
          <w:p w14:paraId="7B607D7B"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3FBADD5B" w14:textId="77777777" w:rsidR="00F701A9" w:rsidRPr="001C0CC4" w:rsidRDefault="00F701A9" w:rsidP="00184A94">
            <w:pPr>
              <w:pStyle w:val="TAC"/>
              <w:rPr>
                <w:rFonts w:eastAsia="SimSun"/>
              </w:rPr>
            </w:pPr>
            <w:r w:rsidRPr="001C0CC4">
              <w:rPr>
                <w:rFonts w:cs="Arial" w:hint="eastAsia"/>
                <w:lang w:val="en-US" w:eastAsia="zh-CN"/>
              </w:rPr>
              <w:t>470</w:t>
            </w:r>
          </w:p>
        </w:tc>
        <w:tc>
          <w:tcPr>
            <w:tcW w:w="591" w:type="dxa"/>
            <w:shd w:val="clear" w:color="auto" w:fill="auto"/>
          </w:tcPr>
          <w:p w14:paraId="7ECAC7B1"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45BD71F" w14:textId="77777777" w:rsidR="00F701A9" w:rsidRPr="001C0CC4" w:rsidRDefault="00F701A9" w:rsidP="00184A94">
            <w:pPr>
              <w:pStyle w:val="TAC"/>
              <w:rPr>
                <w:rFonts w:eastAsia="SimSun"/>
              </w:rPr>
            </w:pPr>
            <w:r w:rsidRPr="001C0CC4">
              <w:rPr>
                <w:rFonts w:cs="Arial" w:hint="eastAsia"/>
                <w:lang w:val="en-US" w:eastAsia="zh-CN"/>
              </w:rPr>
              <w:t>710</w:t>
            </w:r>
          </w:p>
        </w:tc>
        <w:tc>
          <w:tcPr>
            <w:tcW w:w="1077" w:type="dxa"/>
            <w:shd w:val="clear" w:color="auto" w:fill="auto"/>
          </w:tcPr>
          <w:p w14:paraId="1258A9FD"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6E7E0DB3"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4E06E1B" w14:textId="77777777" w:rsidR="00F701A9" w:rsidRPr="001C0CC4" w:rsidRDefault="00F701A9" w:rsidP="00184A94">
            <w:pPr>
              <w:pStyle w:val="TAC"/>
              <w:rPr>
                <w:rFonts w:eastAsia="SimSun"/>
              </w:rPr>
            </w:pPr>
            <w:r w:rsidRPr="001C0CC4">
              <w:rPr>
                <w:rFonts w:cs="Arial" w:hint="eastAsia"/>
                <w:lang w:val="en-US" w:eastAsia="zh-CN"/>
              </w:rPr>
              <w:t>13</w:t>
            </w:r>
          </w:p>
        </w:tc>
      </w:tr>
      <w:tr w:rsidR="00F701A9" w:rsidRPr="001C0CC4" w14:paraId="0F77BDD8" w14:textId="77777777" w:rsidTr="00184A94">
        <w:trPr>
          <w:trHeight w:val="187"/>
        </w:trPr>
        <w:tc>
          <w:tcPr>
            <w:tcW w:w="1508" w:type="dxa"/>
            <w:tcBorders>
              <w:top w:val="nil"/>
              <w:bottom w:val="nil"/>
            </w:tcBorders>
            <w:shd w:val="clear" w:color="auto" w:fill="auto"/>
          </w:tcPr>
          <w:p w14:paraId="7E1FCE18" w14:textId="77777777" w:rsidR="00F701A9" w:rsidRPr="001C0CC4" w:rsidRDefault="00F701A9" w:rsidP="00184A94">
            <w:pPr>
              <w:pStyle w:val="TAC"/>
              <w:rPr>
                <w:rFonts w:eastAsia="SimSun"/>
              </w:rPr>
            </w:pPr>
          </w:p>
        </w:tc>
        <w:tc>
          <w:tcPr>
            <w:tcW w:w="2620" w:type="dxa"/>
            <w:shd w:val="clear" w:color="auto" w:fill="auto"/>
          </w:tcPr>
          <w:p w14:paraId="25326901"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19F30FA0" w14:textId="77777777" w:rsidR="00F701A9" w:rsidRPr="001C0CC4" w:rsidRDefault="00F701A9" w:rsidP="00184A94">
            <w:pPr>
              <w:pStyle w:val="TAC"/>
              <w:rPr>
                <w:rFonts w:eastAsia="SimSun"/>
              </w:rPr>
            </w:pPr>
            <w:r w:rsidRPr="001C0CC4">
              <w:rPr>
                <w:rFonts w:cs="Arial" w:hint="eastAsia"/>
                <w:lang w:val="en-US" w:eastAsia="zh-CN"/>
              </w:rPr>
              <w:t>662</w:t>
            </w:r>
          </w:p>
        </w:tc>
        <w:tc>
          <w:tcPr>
            <w:tcW w:w="591" w:type="dxa"/>
            <w:shd w:val="clear" w:color="auto" w:fill="auto"/>
          </w:tcPr>
          <w:p w14:paraId="1CAB32D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6EC90630" w14:textId="77777777" w:rsidR="00F701A9" w:rsidRPr="001C0CC4" w:rsidRDefault="00F701A9" w:rsidP="00184A94">
            <w:pPr>
              <w:pStyle w:val="TAC"/>
              <w:rPr>
                <w:rFonts w:eastAsia="SimSun"/>
              </w:rPr>
            </w:pPr>
            <w:r w:rsidRPr="001C0CC4">
              <w:rPr>
                <w:rFonts w:cs="Arial" w:hint="eastAsia"/>
                <w:lang w:val="en-US" w:eastAsia="zh-CN"/>
              </w:rPr>
              <w:t>694</w:t>
            </w:r>
          </w:p>
        </w:tc>
        <w:tc>
          <w:tcPr>
            <w:tcW w:w="1077" w:type="dxa"/>
            <w:shd w:val="clear" w:color="auto" w:fill="auto"/>
          </w:tcPr>
          <w:p w14:paraId="30FF5B38" w14:textId="77777777" w:rsidR="00F701A9" w:rsidRPr="001C0CC4" w:rsidRDefault="00F701A9" w:rsidP="00184A94">
            <w:pPr>
              <w:pStyle w:val="TAC"/>
              <w:rPr>
                <w:rFonts w:eastAsia="SimSun"/>
              </w:rPr>
            </w:pPr>
            <w:r w:rsidRPr="001C0CC4">
              <w:rPr>
                <w:rFonts w:cs="Arial" w:hint="eastAsia"/>
                <w:lang w:val="en-US" w:eastAsia="zh-CN"/>
              </w:rPr>
              <w:t>-26.2</w:t>
            </w:r>
          </w:p>
        </w:tc>
        <w:tc>
          <w:tcPr>
            <w:tcW w:w="959" w:type="dxa"/>
            <w:shd w:val="clear" w:color="auto" w:fill="auto"/>
          </w:tcPr>
          <w:p w14:paraId="4F5B4FE1" w14:textId="77777777" w:rsidR="00F701A9" w:rsidRPr="001C0CC4" w:rsidRDefault="00F701A9" w:rsidP="00184A94">
            <w:pPr>
              <w:pStyle w:val="TAC"/>
              <w:rPr>
                <w:rFonts w:eastAsia="SimSun"/>
              </w:rPr>
            </w:pPr>
            <w:r w:rsidRPr="001C0CC4">
              <w:rPr>
                <w:rFonts w:cs="Arial" w:hint="eastAsia"/>
                <w:lang w:val="en-US" w:eastAsia="zh-CN"/>
              </w:rPr>
              <w:t>6</w:t>
            </w:r>
          </w:p>
        </w:tc>
        <w:tc>
          <w:tcPr>
            <w:tcW w:w="1052" w:type="dxa"/>
            <w:shd w:val="clear" w:color="auto" w:fill="auto"/>
          </w:tcPr>
          <w:p w14:paraId="7D14511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19142D92" w14:textId="77777777" w:rsidTr="00184A94">
        <w:trPr>
          <w:trHeight w:val="187"/>
        </w:trPr>
        <w:tc>
          <w:tcPr>
            <w:tcW w:w="1508" w:type="dxa"/>
            <w:tcBorders>
              <w:top w:val="nil"/>
              <w:bottom w:val="nil"/>
            </w:tcBorders>
            <w:shd w:val="clear" w:color="auto" w:fill="auto"/>
          </w:tcPr>
          <w:p w14:paraId="7FBABCE4" w14:textId="77777777" w:rsidR="00F701A9" w:rsidRPr="001C0CC4" w:rsidRDefault="00F701A9" w:rsidP="00184A94">
            <w:pPr>
              <w:pStyle w:val="TAC"/>
              <w:rPr>
                <w:rFonts w:eastAsia="SimSun"/>
              </w:rPr>
            </w:pPr>
          </w:p>
        </w:tc>
        <w:tc>
          <w:tcPr>
            <w:tcW w:w="2620" w:type="dxa"/>
            <w:shd w:val="clear" w:color="auto" w:fill="auto"/>
          </w:tcPr>
          <w:p w14:paraId="39ED643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632AC009" w14:textId="77777777" w:rsidR="00F701A9" w:rsidRPr="001C0CC4" w:rsidRDefault="00F701A9" w:rsidP="00184A94">
            <w:pPr>
              <w:pStyle w:val="TAC"/>
              <w:rPr>
                <w:rFonts w:eastAsia="SimSun"/>
              </w:rPr>
            </w:pPr>
            <w:r w:rsidRPr="001C0CC4">
              <w:rPr>
                <w:rFonts w:cs="Arial" w:hint="eastAsia"/>
                <w:lang w:val="en-US" w:eastAsia="zh-CN"/>
              </w:rPr>
              <w:t>758</w:t>
            </w:r>
          </w:p>
        </w:tc>
        <w:tc>
          <w:tcPr>
            <w:tcW w:w="591" w:type="dxa"/>
            <w:shd w:val="clear" w:color="auto" w:fill="auto"/>
          </w:tcPr>
          <w:p w14:paraId="7A16179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C942BDD"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1B638AB0"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54CC4D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3CD02B26" w14:textId="77777777" w:rsidR="00F701A9" w:rsidRPr="001C0CC4" w:rsidRDefault="00F701A9" w:rsidP="00184A94">
            <w:pPr>
              <w:pStyle w:val="TAC"/>
              <w:rPr>
                <w:rFonts w:eastAsia="SimSun"/>
              </w:rPr>
            </w:pPr>
            <w:r w:rsidRPr="001C0CC4">
              <w:rPr>
                <w:rFonts w:cs="Arial" w:hint="eastAsia"/>
                <w:lang w:val="en-US" w:eastAsia="zh-CN"/>
              </w:rPr>
              <w:t>4</w:t>
            </w:r>
          </w:p>
        </w:tc>
      </w:tr>
      <w:tr w:rsidR="00F701A9" w:rsidRPr="001C0CC4" w14:paraId="77DDF485" w14:textId="77777777" w:rsidTr="00184A94">
        <w:trPr>
          <w:trHeight w:val="187"/>
        </w:trPr>
        <w:tc>
          <w:tcPr>
            <w:tcW w:w="1508" w:type="dxa"/>
            <w:tcBorders>
              <w:top w:val="nil"/>
              <w:bottom w:val="nil"/>
            </w:tcBorders>
            <w:shd w:val="clear" w:color="auto" w:fill="auto"/>
          </w:tcPr>
          <w:p w14:paraId="3624E892" w14:textId="77777777" w:rsidR="00F701A9" w:rsidRPr="001C0CC4" w:rsidRDefault="00F701A9" w:rsidP="00184A94">
            <w:pPr>
              <w:pStyle w:val="TAC"/>
              <w:rPr>
                <w:rFonts w:eastAsia="SimSun"/>
              </w:rPr>
            </w:pPr>
          </w:p>
        </w:tc>
        <w:tc>
          <w:tcPr>
            <w:tcW w:w="2620" w:type="dxa"/>
            <w:shd w:val="clear" w:color="auto" w:fill="auto"/>
          </w:tcPr>
          <w:p w14:paraId="40FAFB29"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778230BA"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589451CB"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12CD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6559481F"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2D30C3BA"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42D170B7" w14:textId="77777777" w:rsidR="00F701A9" w:rsidRPr="001C0CC4" w:rsidRDefault="00F701A9" w:rsidP="00184A94">
            <w:pPr>
              <w:pStyle w:val="TAC"/>
              <w:rPr>
                <w:rFonts w:eastAsia="SimSun"/>
              </w:rPr>
            </w:pPr>
          </w:p>
        </w:tc>
      </w:tr>
      <w:tr w:rsidR="00F701A9" w:rsidRPr="001C0CC4" w14:paraId="4E4A7927" w14:textId="77777777" w:rsidTr="00184A94">
        <w:trPr>
          <w:trHeight w:val="187"/>
        </w:trPr>
        <w:tc>
          <w:tcPr>
            <w:tcW w:w="1508" w:type="dxa"/>
            <w:tcBorders>
              <w:top w:val="nil"/>
              <w:bottom w:val="single" w:sz="4" w:space="0" w:color="auto"/>
            </w:tcBorders>
            <w:shd w:val="clear" w:color="auto" w:fill="auto"/>
          </w:tcPr>
          <w:p w14:paraId="18FA7C91" w14:textId="77777777" w:rsidR="00F701A9" w:rsidRPr="001C0CC4" w:rsidRDefault="00F701A9" w:rsidP="00184A94">
            <w:pPr>
              <w:pStyle w:val="TAC"/>
              <w:rPr>
                <w:rFonts w:eastAsia="SimSun"/>
              </w:rPr>
            </w:pPr>
          </w:p>
        </w:tc>
        <w:tc>
          <w:tcPr>
            <w:tcW w:w="2620" w:type="dxa"/>
            <w:shd w:val="clear" w:color="auto" w:fill="auto"/>
          </w:tcPr>
          <w:p w14:paraId="5C899007" w14:textId="77777777" w:rsidR="00F701A9" w:rsidRPr="001C0CC4" w:rsidRDefault="00F701A9" w:rsidP="00184A94">
            <w:pPr>
              <w:pStyle w:val="TAL"/>
              <w:rPr>
                <w:rFonts w:eastAsia="SimSun"/>
              </w:rPr>
            </w:pPr>
            <w:r w:rsidRPr="001C0CC4">
              <w:rPr>
                <w:rFonts w:cs="Arial" w:hint="eastAsia"/>
                <w:lang w:val="en-US" w:eastAsia="zh-CN"/>
              </w:rPr>
              <w:t>Frequency range</w:t>
            </w:r>
          </w:p>
        </w:tc>
        <w:tc>
          <w:tcPr>
            <w:tcW w:w="972" w:type="dxa"/>
            <w:shd w:val="clear" w:color="auto" w:fill="auto"/>
          </w:tcPr>
          <w:p w14:paraId="24675614" w14:textId="77777777" w:rsidR="00F701A9" w:rsidRPr="001C0CC4" w:rsidRDefault="00F701A9" w:rsidP="00184A94">
            <w:pPr>
              <w:pStyle w:val="TAC"/>
              <w:rPr>
                <w:rFonts w:eastAsia="SimSun"/>
              </w:rPr>
            </w:pPr>
            <w:r w:rsidRPr="001C0CC4">
              <w:rPr>
                <w:rFonts w:cs="Arial" w:hint="eastAsia"/>
                <w:lang w:val="en-US" w:eastAsia="zh-CN"/>
              </w:rPr>
              <w:t>1884.5</w:t>
            </w:r>
          </w:p>
        </w:tc>
        <w:tc>
          <w:tcPr>
            <w:tcW w:w="591" w:type="dxa"/>
            <w:shd w:val="clear" w:color="auto" w:fill="auto"/>
          </w:tcPr>
          <w:p w14:paraId="2B5E0892"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17B9192"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0C8C614A"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007CFFCC"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566DD328"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022C787B" w14:textId="77777777" w:rsidTr="00F701A9">
        <w:trPr>
          <w:trHeight w:val="187"/>
        </w:trPr>
        <w:tc>
          <w:tcPr>
            <w:tcW w:w="1508" w:type="dxa"/>
            <w:tcBorders>
              <w:top w:val="single" w:sz="4" w:space="0" w:color="auto"/>
              <w:bottom w:val="nil"/>
            </w:tcBorders>
            <w:shd w:val="clear" w:color="auto" w:fill="auto"/>
          </w:tcPr>
          <w:p w14:paraId="586BFDBD" w14:textId="5B8625D9"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41F2119A"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7E9A27E5"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7AF96C0E"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DB35CA1"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74F57CF4"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08C78F22"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ACAD3CE" w14:textId="77777777" w:rsidR="00F701A9" w:rsidRPr="001C0CC4" w:rsidRDefault="00F701A9" w:rsidP="00184A94">
            <w:pPr>
              <w:pStyle w:val="TAC"/>
              <w:rPr>
                <w:rFonts w:eastAsia="SimSun"/>
              </w:rPr>
            </w:pPr>
          </w:p>
        </w:tc>
      </w:tr>
      <w:tr w:rsidR="00F701A9" w:rsidRPr="001C0CC4" w14:paraId="1CA920AE" w14:textId="77777777" w:rsidTr="00184A94">
        <w:trPr>
          <w:trHeight w:val="187"/>
        </w:trPr>
        <w:tc>
          <w:tcPr>
            <w:tcW w:w="1508" w:type="dxa"/>
            <w:tcBorders>
              <w:top w:val="nil"/>
              <w:bottom w:val="nil"/>
            </w:tcBorders>
            <w:shd w:val="clear" w:color="auto" w:fill="auto"/>
          </w:tcPr>
          <w:p w14:paraId="7F16B6DC" w14:textId="77777777" w:rsidR="00F701A9" w:rsidRPr="001C0CC4" w:rsidRDefault="00F701A9" w:rsidP="00184A94">
            <w:pPr>
              <w:pStyle w:val="TAC"/>
              <w:rPr>
                <w:rFonts w:eastAsia="SimSun"/>
              </w:rPr>
            </w:pPr>
          </w:p>
        </w:tc>
        <w:tc>
          <w:tcPr>
            <w:tcW w:w="2620" w:type="dxa"/>
            <w:shd w:val="clear" w:color="auto" w:fill="auto"/>
          </w:tcPr>
          <w:p w14:paraId="25720E43"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2399DFF5"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613175A5"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17B2B42"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2D376788"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418B9D1B"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2416E057" w14:textId="77777777" w:rsidR="00F701A9" w:rsidRPr="001C0CC4" w:rsidRDefault="00F701A9" w:rsidP="00184A94">
            <w:pPr>
              <w:pStyle w:val="TAC"/>
              <w:rPr>
                <w:rFonts w:eastAsia="SimSun"/>
              </w:rPr>
            </w:pPr>
          </w:p>
        </w:tc>
      </w:tr>
      <w:tr w:rsidR="00F701A9" w:rsidRPr="001C0CC4" w14:paraId="126BF728" w14:textId="77777777" w:rsidTr="00184A94">
        <w:trPr>
          <w:trHeight w:val="187"/>
        </w:trPr>
        <w:tc>
          <w:tcPr>
            <w:tcW w:w="1508" w:type="dxa"/>
            <w:tcBorders>
              <w:top w:val="nil"/>
              <w:bottom w:val="single" w:sz="4" w:space="0" w:color="auto"/>
            </w:tcBorders>
            <w:shd w:val="clear" w:color="auto" w:fill="auto"/>
          </w:tcPr>
          <w:p w14:paraId="1F577A18" w14:textId="77777777" w:rsidR="00F701A9" w:rsidRPr="001C0CC4" w:rsidRDefault="00F701A9" w:rsidP="00184A94">
            <w:pPr>
              <w:pStyle w:val="TAC"/>
              <w:rPr>
                <w:rFonts w:eastAsia="SimSun"/>
              </w:rPr>
            </w:pPr>
          </w:p>
        </w:tc>
        <w:tc>
          <w:tcPr>
            <w:tcW w:w="2620" w:type="dxa"/>
            <w:shd w:val="clear" w:color="auto" w:fill="auto"/>
          </w:tcPr>
          <w:p w14:paraId="79F3BE1C"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16D13EBF"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7460E18D"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43B9D8F5"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4BC4F6DC"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5E3F372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3A34B0B6"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176E0364" w14:textId="77777777" w:rsidTr="00F701A9">
        <w:trPr>
          <w:trHeight w:val="187"/>
        </w:trPr>
        <w:tc>
          <w:tcPr>
            <w:tcW w:w="1508" w:type="dxa"/>
            <w:tcBorders>
              <w:top w:val="single" w:sz="4" w:space="0" w:color="auto"/>
              <w:bottom w:val="nil"/>
            </w:tcBorders>
            <w:shd w:val="clear" w:color="auto" w:fill="auto"/>
          </w:tcPr>
          <w:p w14:paraId="50622AB9" w14:textId="4D456E6C" w:rsidR="00F701A9" w:rsidRPr="001C0CC4" w:rsidRDefault="00F701A9" w:rsidP="00184A9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610DD21F"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A42E413" w14:textId="77777777" w:rsidR="00F701A9" w:rsidRPr="001C0CC4" w:rsidRDefault="00F701A9" w:rsidP="00184A94">
            <w:pPr>
              <w:pStyle w:val="TAC"/>
              <w:rPr>
                <w:rFonts w:eastAsia="SimSun"/>
              </w:rPr>
            </w:pPr>
            <w:r w:rsidRPr="001C0CC4">
              <w:rPr>
                <w:lang w:eastAsia="ja-JP"/>
              </w:rPr>
              <w:t>758</w:t>
            </w:r>
          </w:p>
        </w:tc>
        <w:tc>
          <w:tcPr>
            <w:tcW w:w="591" w:type="dxa"/>
            <w:shd w:val="clear" w:color="auto" w:fill="auto"/>
          </w:tcPr>
          <w:p w14:paraId="23348D90"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32278CEE" w14:textId="77777777" w:rsidR="00F701A9" w:rsidRPr="001C0CC4" w:rsidRDefault="00F701A9" w:rsidP="00184A94">
            <w:pPr>
              <w:pStyle w:val="TAC"/>
              <w:rPr>
                <w:rFonts w:eastAsia="SimSun"/>
              </w:rPr>
            </w:pPr>
            <w:r w:rsidRPr="001C0CC4">
              <w:rPr>
                <w:rFonts w:cs="Arial" w:hint="eastAsia"/>
                <w:lang w:val="en-US" w:eastAsia="zh-CN"/>
              </w:rPr>
              <w:t>773</w:t>
            </w:r>
          </w:p>
        </w:tc>
        <w:tc>
          <w:tcPr>
            <w:tcW w:w="1077" w:type="dxa"/>
            <w:shd w:val="clear" w:color="auto" w:fill="auto"/>
          </w:tcPr>
          <w:p w14:paraId="3256421B" w14:textId="77777777" w:rsidR="00F701A9" w:rsidRPr="001C0CC4" w:rsidRDefault="00F701A9" w:rsidP="00184A94">
            <w:pPr>
              <w:pStyle w:val="TAC"/>
              <w:rPr>
                <w:rFonts w:eastAsia="SimSun"/>
              </w:rPr>
            </w:pPr>
            <w:r w:rsidRPr="001C0CC4">
              <w:rPr>
                <w:rFonts w:cs="Arial" w:hint="eastAsia"/>
                <w:lang w:val="en-US" w:eastAsia="zh-CN"/>
              </w:rPr>
              <w:t>-32</w:t>
            </w:r>
          </w:p>
        </w:tc>
        <w:tc>
          <w:tcPr>
            <w:tcW w:w="959" w:type="dxa"/>
            <w:shd w:val="clear" w:color="auto" w:fill="auto"/>
          </w:tcPr>
          <w:p w14:paraId="3232CFC4"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2595064" w14:textId="77777777" w:rsidR="00F701A9" w:rsidRPr="001C0CC4" w:rsidRDefault="00F701A9" w:rsidP="00184A94">
            <w:pPr>
              <w:pStyle w:val="TAC"/>
              <w:rPr>
                <w:rFonts w:eastAsia="SimSun"/>
              </w:rPr>
            </w:pPr>
          </w:p>
        </w:tc>
      </w:tr>
      <w:tr w:rsidR="00F701A9" w:rsidRPr="001C0CC4" w14:paraId="6177648C" w14:textId="77777777" w:rsidTr="00184A94">
        <w:trPr>
          <w:trHeight w:val="187"/>
        </w:trPr>
        <w:tc>
          <w:tcPr>
            <w:tcW w:w="1508" w:type="dxa"/>
            <w:tcBorders>
              <w:top w:val="nil"/>
              <w:bottom w:val="nil"/>
            </w:tcBorders>
            <w:shd w:val="clear" w:color="auto" w:fill="auto"/>
          </w:tcPr>
          <w:p w14:paraId="7284DEDA" w14:textId="77777777" w:rsidR="00F701A9" w:rsidRPr="001C0CC4" w:rsidRDefault="00F701A9" w:rsidP="00184A94">
            <w:pPr>
              <w:pStyle w:val="TAC"/>
              <w:rPr>
                <w:rFonts w:eastAsia="SimSun"/>
              </w:rPr>
            </w:pPr>
          </w:p>
        </w:tc>
        <w:tc>
          <w:tcPr>
            <w:tcW w:w="2620" w:type="dxa"/>
            <w:shd w:val="clear" w:color="auto" w:fill="auto"/>
          </w:tcPr>
          <w:p w14:paraId="6E6654FE"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66D78197" w14:textId="77777777" w:rsidR="00F701A9" w:rsidRPr="001C0CC4" w:rsidRDefault="00F701A9" w:rsidP="00184A94">
            <w:pPr>
              <w:pStyle w:val="TAC"/>
              <w:rPr>
                <w:rFonts w:eastAsia="SimSun"/>
              </w:rPr>
            </w:pPr>
            <w:r w:rsidRPr="001C0CC4">
              <w:rPr>
                <w:rFonts w:cs="Arial" w:hint="eastAsia"/>
                <w:lang w:val="en-US" w:eastAsia="zh-CN"/>
              </w:rPr>
              <w:t>773</w:t>
            </w:r>
          </w:p>
        </w:tc>
        <w:tc>
          <w:tcPr>
            <w:tcW w:w="591" w:type="dxa"/>
            <w:shd w:val="clear" w:color="auto" w:fill="auto"/>
          </w:tcPr>
          <w:p w14:paraId="74937EA8"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596ED616" w14:textId="77777777" w:rsidR="00F701A9" w:rsidRPr="001C0CC4" w:rsidRDefault="00F701A9" w:rsidP="00184A94">
            <w:pPr>
              <w:pStyle w:val="TAC"/>
              <w:rPr>
                <w:rFonts w:eastAsia="SimSun"/>
              </w:rPr>
            </w:pPr>
            <w:r w:rsidRPr="001C0CC4">
              <w:rPr>
                <w:rFonts w:cs="Arial" w:hint="eastAsia"/>
                <w:lang w:val="en-US" w:eastAsia="zh-CN"/>
              </w:rPr>
              <w:t>803</w:t>
            </w:r>
          </w:p>
        </w:tc>
        <w:tc>
          <w:tcPr>
            <w:tcW w:w="1077" w:type="dxa"/>
            <w:shd w:val="clear" w:color="auto" w:fill="auto"/>
          </w:tcPr>
          <w:p w14:paraId="0C17E8EE" w14:textId="77777777" w:rsidR="00F701A9" w:rsidRPr="001C0CC4" w:rsidRDefault="00F701A9" w:rsidP="00184A94">
            <w:pPr>
              <w:pStyle w:val="TAC"/>
              <w:rPr>
                <w:rFonts w:eastAsia="SimSun"/>
              </w:rPr>
            </w:pPr>
            <w:r w:rsidRPr="001C0CC4">
              <w:rPr>
                <w:rFonts w:cs="Arial" w:hint="eastAsia"/>
                <w:lang w:val="en-US" w:eastAsia="zh-CN"/>
              </w:rPr>
              <w:t>-50</w:t>
            </w:r>
          </w:p>
        </w:tc>
        <w:tc>
          <w:tcPr>
            <w:tcW w:w="959" w:type="dxa"/>
            <w:shd w:val="clear" w:color="auto" w:fill="auto"/>
          </w:tcPr>
          <w:p w14:paraId="0C4FAB43" w14:textId="77777777" w:rsidR="00F701A9" w:rsidRPr="001C0CC4" w:rsidRDefault="00F701A9" w:rsidP="00184A94">
            <w:pPr>
              <w:pStyle w:val="TAC"/>
              <w:rPr>
                <w:rFonts w:eastAsia="SimSun"/>
              </w:rPr>
            </w:pPr>
            <w:r w:rsidRPr="001C0CC4">
              <w:rPr>
                <w:rFonts w:cs="Arial" w:hint="eastAsia"/>
                <w:lang w:val="en-US" w:eastAsia="zh-CN"/>
              </w:rPr>
              <w:t>1</w:t>
            </w:r>
          </w:p>
        </w:tc>
        <w:tc>
          <w:tcPr>
            <w:tcW w:w="1052" w:type="dxa"/>
            <w:shd w:val="clear" w:color="auto" w:fill="auto"/>
          </w:tcPr>
          <w:p w14:paraId="6769D0AD" w14:textId="77777777" w:rsidR="00F701A9" w:rsidRPr="001C0CC4" w:rsidRDefault="00F701A9" w:rsidP="00184A94">
            <w:pPr>
              <w:pStyle w:val="TAC"/>
              <w:rPr>
                <w:rFonts w:eastAsia="SimSun"/>
              </w:rPr>
            </w:pPr>
          </w:p>
        </w:tc>
      </w:tr>
      <w:tr w:rsidR="00F701A9" w:rsidRPr="001C0CC4" w14:paraId="7842EC90" w14:textId="77777777" w:rsidTr="00184A94">
        <w:trPr>
          <w:trHeight w:val="187"/>
        </w:trPr>
        <w:tc>
          <w:tcPr>
            <w:tcW w:w="1508" w:type="dxa"/>
            <w:tcBorders>
              <w:top w:val="nil"/>
              <w:bottom w:val="single" w:sz="4" w:space="0" w:color="auto"/>
            </w:tcBorders>
            <w:shd w:val="clear" w:color="auto" w:fill="auto"/>
          </w:tcPr>
          <w:p w14:paraId="3C5937AF" w14:textId="77777777" w:rsidR="00F701A9" w:rsidRPr="001C0CC4" w:rsidRDefault="00F701A9" w:rsidP="00184A94">
            <w:pPr>
              <w:pStyle w:val="TAC"/>
              <w:rPr>
                <w:rFonts w:eastAsia="SimSun"/>
              </w:rPr>
            </w:pPr>
          </w:p>
        </w:tc>
        <w:tc>
          <w:tcPr>
            <w:tcW w:w="2620" w:type="dxa"/>
            <w:shd w:val="clear" w:color="auto" w:fill="auto"/>
          </w:tcPr>
          <w:p w14:paraId="45BA12D6" w14:textId="77777777" w:rsidR="00F701A9" w:rsidRPr="001C0CC4" w:rsidRDefault="00F701A9" w:rsidP="00184A94">
            <w:pPr>
              <w:pStyle w:val="TAL"/>
              <w:rPr>
                <w:rFonts w:eastAsia="SimSun"/>
              </w:rPr>
            </w:pPr>
            <w:r w:rsidRPr="001C0CC4">
              <w:rPr>
                <w:lang w:eastAsia="ja-JP"/>
              </w:rPr>
              <w:t>Frequency range</w:t>
            </w:r>
          </w:p>
        </w:tc>
        <w:tc>
          <w:tcPr>
            <w:tcW w:w="972" w:type="dxa"/>
            <w:shd w:val="clear" w:color="auto" w:fill="auto"/>
          </w:tcPr>
          <w:p w14:paraId="0E71628E" w14:textId="77777777" w:rsidR="00F701A9" w:rsidRPr="001C0CC4" w:rsidRDefault="00F701A9" w:rsidP="00184A94">
            <w:pPr>
              <w:pStyle w:val="TAC"/>
              <w:rPr>
                <w:rFonts w:eastAsia="SimSun"/>
              </w:rPr>
            </w:pPr>
            <w:r w:rsidRPr="001C0CC4">
              <w:rPr>
                <w:lang w:eastAsia="ja-JP"/>
              </w:rPr>
              <w:t>1884.5</w:t>
            </w:r>
          </w:p>
        </w:tc>
        <w:tc>
          <w:tcPr>
            <w:tcW w:w="591" w:type="dxa"/>
            <w:shd w:val="clear" w:color="auto" w:fill="auto"/>
          </w:tcPr>
          <w:p w14:paraId="2EDE87A7" w14:textId="77777777" w:rsidR="00F701A9" w:rsidRPr="001C0CC4" w:rsidRDefault="00F701A9" w:rsidP="00184A94">
            <w:pPr>
              <w:pStyle w:val="TAC"/>
              <w:rPr>
                <w:rFonts w:eastAsia="SimSun"/>
              </w:rPr>
            </w:pPr>
            <w:r w:rsidRPr="001C0CC4">
              <w:rPr>
                <w:rFonts w:cs="Arial" w:hint="eastAsia"/>
                <w:lang w:val="en-US" w:eastAsia="zh-CN"/>
              </w:rPr>
              <w:t>-</w:t>
            </w:r>
          </w:p>
        </w:tc>
        <w:tc>
          <w:tcPr>
            <w:tcW w:w="997" w:type="dxa"/>
            <w:shd w:val="clear" w:color="auto" w:fill="auto"/>
          </w:tcPr>
          <w:p w14:paraId="2A06CFA3" w14:textId="77777777" w:rsidR="00F701A9" w:rsidRPr="001C0CC4" w:rsidRDefault="00F701A9" w:rsidP="00184A94">
            <w:pPr>
              <w:pStyle w:val="TAC"/>
              <w:rPr>
                <w:rFonts w:eastAsia="SimSun"/>
              </w:rPr>
            </w:pPr>
            <w:r w:rsidRPr="001C0CC4">
              <w:rPr>
                <w:rFonts w:cs="Arial" w:hint="eastAsia"/>
                <w:lang w:val="en-US" w:eastAsia="zh-CN"/>
              </w:rPr>
              <w:t>1915.7</w:t>
            </w:r>
          </w:p>
        </w:tc>
        <w:tc>
          <w:tcPr>
            <w:tcW w:w="1077" w:type="dxa"/>
            <w:shd w:val="clear" w:color="auto" w:fill="auto"/>
          </w:tcPr>
          <w:p w14:paraId="62585C01" w14:textId="77777777" w:rsidR="00F701A9" w:rsidRPr="001C0CC4" w:rsidRDefault="00F701A9" w:rsidP="00184A94">
            <w:pPr>
              <w:pStyle w:val="TAC"/>
              <w:rPr>
                <w:rFonts w:eastAsia="SimSun"/>
              </w:rPr>
            </w:pPr>
            <w:r w:rsidRPr="001C0CC4">
              <w:rPr>
                <w:rFonts w:cs="Arial" w:hint="eastAsia"/>
                <w:lang w:val="en-US" w:eastAsia="zh-CN"/>
              </w:rPr>
              <w:t>-41</w:t>
            </w:r>
          </w:p>
        </w:tc>
        <w:tc>
          <w:tcPr>
            <w:tcW w:w="959" w:type="dxa"/>
            <w:shd w:val="clear" w:color="auto" w:fill="auto"/>
          </w:tcPr>
          <w:p w14:paraId="72CE909D" w14:textId="77777777" w:rsidR="00F701A9" w:rsidRPr="001C0CC4" w:rsidRDefault="00F701A9" w:rsidP="00184A94">
            <w:pPr>
              <w:pStyle w:val="TAC"/>
              <w:rPr>
                <w:rFonts w:eastAsia="SimSun"/>
              </w:rPr>
            </w:pPr>
            <w:r w:rsidRPr="001C0CC4">
              <w:rPr>
                <w:rFonts w:cs="Arial" w:hint="eastAsia"/>
                <w:lang w:val="en-US" w:eastAsia="zh-CN"/>
              </w:rPr>
              <w:t>0.3</w:t>
            </w:r>
          </w:p>
        </w:tc>
        <w:tc>
          <w:tcPr>
            <w:tcW w:w="1052" w:type="dxa"/>
            <w:shd w:val="clear" w:color="auto" w:fill="auto"/>
          </w:tcPr>
          <w:p w14:paraId="798ED9B5" w14:textId="77777777" w:rsidR="00F701A9" w:rsidRPr="001C0CC4" w:rsidRDefault="00F701A9" w:rsidP="00184A94">
            <w:pPr>
              <w:pStyle w:val="TAC"/>
              <w:rPr>
                <w:rFonts w:eastAsia="SimSun"/>
              </w:rPr>
            </w:pPr>
            <w:r w:rsidRPr="001C0CC4">
              <w:rPr>
                <w:rFonts w:cs="Arial" w:hint="eastAsia"/>
                <w:lang w:val="en-US" w:eastAsia="zh-CN"/>
              </w:rPr>
              <w:t>3, 11</w:t>
            </w:r>
          </w:p>
        </w:tc>
      </w:tr>
      <w:tr w:rsidR="00F701A9" w:rsidRPr="001C0CC4" w14:paraId="549D016F" w14:textId="77777777" w:rsidTr="00F701A9">
        <w:trPr>
          <w:trHeight w:val="187"/>
        </w:trPr>
        <w:tc>
          <w:tcPr>
            <w:tcW w:w="1508" w:type="dxa"/>
            <w:tcBorders>
              <w:top w:val="single" w:sz="4" w:space="0" w:color="auto"/>
              <w:bottom w:val="single" w:sz="4" w:space="0" w:color="auto"/>
            </w:tcBorders>
            <w:shd w:val="clear" w:color="auto" w:fill="auto"/>
          </w:tcPr>
          <w:p w14:paraId="66CFF2DA" w14:textId="7AED01A6" w:rsidR="00F701A9" w:rsidRPr="001C0CC4" w:rsidRDefault="00F701A9" w:rsidP="00184A94">
            <w:pPr>
              <w:pStyle w:val="TAC"/>
              <w:rPr>
                <w:rFonts w:eastAsia="SimSun"/>
              </w:rPr>
            </w:pPr>
            <w:r w:rsidRPr="001C0CC4">
              <w:rPr>
                <w:lang w:val="en-US" w:eastAsia="zh-CN"/>
              </w:rPr>
              <w:t>CA_n40-n41</w:t>
            </w:r>
          </w:p>
        </w:tc>
        <w:tc>
          <w:tcPr>
            <w:tcW w:w="2620" w:type="dxa"/>
            <w:shd w:val="clear" w:color="auto" w:fill="auto"/>
          </w:tcPr>
          <w:p w14:paraId="52A492B3" w14:textId="77777777" w:rsidR="00F701A9" w:rsidRPr="001C0CC4" w:rsidRDefault="00F701A9" w:rsidP="00184A94">
            <w:pPr>
              <w:pStyle w:val="TAL"/>
              <w:rPr>
                <w:rFonts w:cs="Arial"/>
              </w:rPr>
            </w:pPr>
            <w:r w:rsidRPr="001C0CC4">
              <w:rPr>
                <w:lang w:eastAsia="ja-JP"/>
              </w:rPr>
              <w:t>Frequency range</w:t>
            </w:r>
          </w:p>
        </w:tc>
        <w:tc>
          <w:tcPr>
            <w:tcW w:w="972" w:type="dxa"/>
            <w:shd w:val="clear" w:color="auto" w:fill="auto"/>
          </w:tcPr>
          <w:p w14:paraId="0E9CC063" w14:textId="77777777" w:rsidR="00F701A9" w:rsidRPr="001C0CC4" w:rsidRDefault="00F701A9" w:rsidP="00184A94">
            <w:pPr>
              <w:pStyle w:val="TAC"/>
              <w:rPr>
                <w:rFonts w:eastAsia="SimSun" w:cs="Arial"/>
              </w:rPr>
            </w:pPr>
            <w:r w:rsidRPr="001C0CC4">
              <w:rPr>
                <w:lang w:eastAsia="ja-JP"/>
              </w:rPr>
              <w:t>1884.5</w:t>
            </w:r>
          </w:p>
        </w:tc>
        <w:tc>
          <w:tcPr>
            <w:tcW w:w="591" w:type="dxa"/>
            <w:shd w:val="clear" w:color="auto" w:fill="auto"/>
          </w:tcPr>
          <w:p w14:paraId="2E8D43E6" w14:textId="77777777" w:rsidR="00F701A9" w:rsidRPr="001C0CC4" w:rsidRDefault="00F701A9" w:rsidP="00184A94">
            <w:pPr>
              <w:pStyle w:val="TAC"/>
              <w:rPr>
                <w:rFonts w:cs="Arial"/>
                <w:lang w:val="en-US" w:eastAsia="zh-CN"/>
              </w:rPr>
            </w:pPr>
            <w:r w:rsidRPr="001C0CC4">
              <w:rPr>
                <w:rFonts w:cs="Arial" w:hint="eastAsia"/>
                <w:lang w:val="en-US" w:eastAsia="zh-CN"/>
              </w:rPr>
              <w:t>-</w:t>
            </w:r>
          </w:p>
        </w:tc>
        <w:tc>
          <w:tcPr>
            <w:tcW w:w="997" w:type="dxa"/>
            <w:shd w:val="clear" w:color="auto" w:fill="auto"/>
          </w:tcPr>
          <w:p w14:paraId="7C728F4A" w14:textId="77777777" w:rsidR="00F701A9" w:rsidRPr="001C0CC4" w:rsidRDefault="00F701A9" w:rsidP="00184A94">
            <w:pPr>
              <w:pStyle w:val="TAC"/>
              <w:rPr>
                <w:rFonts w:eastAsia="SimSun" w:cs="Arial"/>
              </w:rPr>
            </w:pPr>
            <w:r w:rsidRPr="001C0CC4">
              <w:rPr>
                <w:rFonts w:cs="Arial" w:hint="eastAsia"/>
                <w:lang w:val="en-US" w:eastAsia="zh-CN"/>
              </w:rPr>
              <w:t>1915.7</w:t>
            </w:r>
          </w:p>
        </w:tc>
        <w:tc>
          <w:tcPr>
            <w:tcW w:w="1077" w:type="dxa"/>
            <w:shd w:val="clear" w:color="auto" w:fill="auto"/>
          </w:tcPr>
          <w:p w14:paraId="51F007B0" w14:textId="77777777" w:rsidR="00F701A9" w:rsidRPr="001C0CC4" w:rsidRDefault="00F701A9" w:rsidP="00184A94">
            <w:pPr>
              <w:pStyle w:val="TAC"/>
              <w:rPr>
                <w:rFonts w:cs="Arial"/>
                <w:lang w:val="en-US" w:eastAsia="zh-CN"/>
              </w:rPr>
            </w:pPr>
            <w:r w:rsidRPr="001C0CC4">
              <w:rPr>
                <w:rFonts w:cs="Arial" w:hint="eastAsia"/>
                <w:lang w:val="en-US" w:eastAsia="zh-CN"/>
              </w:rPr>
              <w:t>-41</w:t>
            </w:r>
          </w:p>
        </w:tc>
        <w:tc>
          <w:tcPr>
            <w:tcW w:w="959" w:type="dxa"/>
            <w:shd w:val="clear" w:color="auto" w:fill="auto"/>
          </w:tcPr>
          <w:p w14:paraId="0063C3E2" w14:textId="77777777" w:rsidR="00F701A9" w:rsidRPr="001C0CC4" w:rsidRDefault="00F701A9" w:rsidP="00184A94">
            <w:pPr>
              <w:pStyle w:val="TAC"/>
              <w:rPr>
                <w:rFonts w:cs="Arial"/>
                <w:lang w:val="en-US" w:eastAsia="zh-CN"/>
              </w:rPr>
            </w:pPr>
            <w:r w:rsidRPr="001C0CC4">
              <w:rPr>
                <w:rFonts w:cs="Arial" w:hint="eastAsia"/>
                <w:lang w:val="en-US" w:eastAsia="zh-CN"/>
              </w:rPr>
              <w:t>0.3</w:t>
            </w:r>
          </w:p>
        </w:tc>
        <w:tc>
          <w:tcPr>
            <w:tcW w:w="1052" w:type="dxa"/>
            <w:shd w:val="clear" w:color="auto" w:fill="auto"/>
          </w:tcPr>
          <w:p w14:paraId="0E5E5985" w14:textId="77777777" w:rsidR="00F701A9" w:rsidRPr="001C0CC4" w:rsidRDefault="00F701A9" w:rsidP="00184A94">
            <w:pPr>
              <w:pStyle w:val="TAC"/>
              <w:rPr>
                <w:rFonts w:cs="Arial"/>
                <w:lang w:val="en-US" w:eastAsia="zh-CN"/>
              </w:rPr>
            </w:pPr>
            <w:r>
              <w:rPr>
                <w:rFonts w:cs="Arial" w:hint="eastAsia"/>
                <w:lang w:val="en-US" w:eastAsia="zh-CN"/>
              </w:rPr>
              <w:t>3</w:t>
            </w:r>
          </w:p>
        </w:tc>
      </w:tr>
      <w:tr w:rsidR="00F701A9" w:rsidRPr="001C0CC4" w14:paraId="3FDBB2B8" w14:textId="77777777" w:rsidTr="00F701A9">
        <w:trPr>
          <w:trHeight w:val="187"/>
        </w:trPr>
        <w:tc>
          <w:tcPr>
            <w:tcW w:w="1508" w:type="dxa"/>
            <w:tcBorders>
              <w:top w:val="single" w:sz="4" w:space="0" w:color="auto"/>
            </w:tcBorders>
            <w:shd w:val="clear" w:color="auto" w:fill="auto"/>
          </w:tcPr>
          <w:p w14:paraId="6E6394B5" w14:textId="038FEA8E" w:rsidR="00F701A9" w:rsidRPr="001C0CC4" w:rsidRDefault="00F701A9" w:rsidP="00184A94">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7D4CE0BB" w14:textId="77777777" w:rsidR="00F701A9" w:rsidRDefault="00F701A9" w:rsidP="00184A94">
            <w:pPr>
              <w:pStyle w:val="TAL"/>
            </w:pPr>
            <w:r w:rsidRPr="001C0CC4">
              <w:rPr>
                <w:lang w:eastAsia="ja-JP"/>
              </w:rPr>
              <w:t>Frequency range</w:t>
            </w:r>
          </w:p>
        </w:tc>
        <w:tc>
          <w:tcPr>
            <w:tcW w:w="972" w:type="dxa"/>
            <w:shd w:val="clear" w:color="auto" w:fill="auto"/>
          </w:tcPr>
          <w:p w14:paraId="0956653E" w14:textId="77777777" w:rsidR="00F701A9" w:rsidRDefault="00F701A9" w:rsidP="00184A94">
            <w:pPr>
              <w:pStyle w:val="TAC"/>
            </w:pPr>
            <w:r w:rsidRPr="001C0CC4">
              <w:rPr>
                <w:lang w:eastAsia="ja-JP"/>
              </w:rPr>
              <w:t>1884.5</w:t>
            </w:r>
          </w:p>
        </w:tc>
        <w:tc>
          <w:tcPr>
            <w:tcW w:w="591" w:type="dxa"/>
            <w:shd w:val="clear" w:color="auto" w:fill="auto"/>
          </w:tcPr>
          <w:p w14:paraId="5276A003" w14:textId="77777777" w:rsidR="00F701A9" w:rsidRDefault="00F701A9" w:rsidP="00184A94">
            <w:pPr>
              <w:pStyle w:val="TAC"/>
            </w:pPr>
            <w:r w:rsidRPr="001C0CC4">
              <w:rPr>
                <w:rFonts w:cs="Arial" w:hint="eastAsia"/>
                <w:lang w:val="en-US" w:eastAsia="zh-CN"/>
              </w:rPr>
              <w:t>-</w:t>
            </w:r>
          </w:p>
        </w:tc>
        <w:tc>
          <w:tcPr>
            <w:tcW w:w="997" w:type="dxa"/>
            <w:shd w:val="clear" w:color="auto" w:fill="auto"/>
          </w:tcPr>
          <w:p w14:paraId="2BE57E8A" w14:textId="77777777" w:rsidR="00F701A9" w:rsidRDefault="00F701A9" w:rsidP="00184A94">
            <w:pPr>
              <w:pStyle w:val="TAC"/>
              <w:rPr>
                <w:rStyle w:val="TALCar"/>
              </w:rPr>
            </w:pPr>
            <w:r w:rsidRPr="001C0CC4">
              <w:rPr>
                <w:rFonts w:cs="Arial" w:hint="eastAsia"/>
                <w:lang w:val="en-US" w:eastAsia="zh-CN"/>
              </w:rPr>
              <w:t>1915.7</w:t>
            </w:r>
          </w:p>
        </w:tc>
        <w:tc>
          <w:tcPr>
            <w:tcW w:w="1077" w:type="dxa"/>
            <w:shd w:val="clear" w:color="auto" w:fill="auto"/>
          </w:tcPr>
          <w:p w14:paraId="1E3439BE" w14:textId="77777777" w:rsidR="00F701A9" w:rsidRDefault="00F701A9" w:rsidP="00184A94">
            <w:pPr>
              <w:pStyle w:val="TAC"/>
            </w:pPr>
            <w:r w:rsidRPr="001C0CC4">
              <w:rPr>
                <w:rFonts w:cs="Arial" w:hint="eastAsia"/>
                <w:lang w:val="en-US" w:eastAsia="zh-CN"/>
              </w:rPr>
              <w:t>-41</w:t>
            </w:r>
          </w:p>
        </w:tc>
        <w:tc>
          <w:tcPr>
            <w:tcW w:w="959" w:type="dxa"/>
            <w:shd w:val="clear" w:color="auto" w:fill="auto"/>
          </w:tcPr>
          <w:p w14:paraId="5497FE0C" w14:textId="77777777" w:rsidR="00F701A9" w:rsidRDefault="00F701A9" w:rsidP="00184A94">
            <w:pPr>
              <w:pStyle w:val="TAC"/>
            </w:pPr>
            <w:r w:rsidRPr="001C0CC4">
              <w:rPr>
                <w:rFonts w:cs="Arial" w:hint="eastAsia"/>
                <w:lang w:val="en-US" w:eastAsia="zh-CN"/>
              </w:rPr>
              <w:t>0.3</w:t>
            </w:r>
          </w:p>
        </w:tc>
        <w:tc>
          <w:tcPr>
            <w:tcW w:w="1052" w:type="dxa"/>
            <w:shd w:val="clear" w:color="auto" w:fill="auto"/>
          </w:tcPr>
          <w:p w14:paraId="65F9EBE6" w14:textId="77777777" w:rsidR="00F701A9" w:rsidRDefault="00F701A9" w:rsidP="00184A94">
            <w:pPr>
              <w:pStyle w:val="TAC"/>
            </w:pPr>
            <w:r>
              <w:rPr>
                <w:rFonts w:cs="Arial" w:hint="eastAsia"/>
                <w:lang w:val="en-US" w:eastAsia="zh-CN"/>
              </w:rPr>
              <w:t>3</w:t>
            </w:r>
          </w:p>
        </w:tc>
      </w:tr>
      <w:tr w:rsidR="00F701A9" w:rsidRPr="001C0CC4" w14:paraId="1DF6AC44" w14:textId="77777777" w:rsidTr="007A2AC6">
        <w:trPr>
          <w:trHeight w:val="187"/>
        </w:trPr>
        <w:tc>
          <w:tcPr>
            <w:tcW w:w="1508" w:type="dxa"/>
            <w:tcBorders>
              <w:top w:val="single" w:sz="4" w:space="0" w:color="auto"/>
              <w:bottom w:val="single" w:sz="4" w:space="0" w:color="auto"/>
            </w:tcBorders>
            <w:shd w:val="clear" w:color="auto" w:fill="auto"/>
          </w:tcPr>
          <w:p w14:paraId="73AD29BA" w14:textId="3DF19BC4" w:rsidR="00F701A9" w:rsidRPr="001C0CC4" w:rsidRDefault="00F701A9" w:rsidP="00184A94">
            <w:pPr>
              <w:pStyle w:val="TAC"/>
              <w:rPr>
                <w:lang w:val="en-US" w:eastAsia="zh-CN"/>
              </w:rPr>
            </w:pPr>
            <w:r w:rsidRPr="001C0CC4">
              <w:rPr>
                <w:rFonts w:hint="eastAsia"/>
                <w:lang w:val="en-US" w:eastAsia="zh-CN"/>
              </w:rPr>
              <w:t>CA_n40-n79</w:t>
            </w:r>
          </w:p>
        </w:tc>
        <w:tc>
          <w:tcPr>
            <w:tcW w:w="2620" w:type="dxa"/>
            <w:shd w:val="clear" w:color="auto" w:fill="auto"/>
          </w:tcPr>
          <w:p w14:paraId="5526C140" w14:textId="77777777" w:rsidR="00F701A9" w:rsidRPr="001C0CC4" w:rsidRDefault="00F701A9" w:rsidP="00184A94">
            <w:pPr>
              <w:pStyle w:val="TAL"/>
              <w:rPr>
                <w:rFonts w:cs="Arial"/>
                <w:lang w:val="en-US" w:eastAsia="zh-CN"/>
              </w:rPr>
            </w:pPr>
            <w:r w:rsidRPr="001C0CC4">
              <w:rPr>
                <w:lang w:eastAsia="ja-JP"/>
              </w:rPr>
              <w:t>Frequency range</w:t>
            </w:r>
          </w:p>
        </w:tc>
        <w:tc>
          <w:tcPr>
            <w:tcW w:w="972" w:type="dxa"/>
            <w:shd w:val="clear" w:color="auto" w:fill="auto"/>
          </w:tcPr>
          <w:p w14:paraId="4AD097AE" w14:textId="77777777" w:rsidR="00F701A9" w:rsidRPr="001C0CC4" w:rsidRDefault="00F701A9" w:rsidP="00184A94">
            <w:pPr>
              <w:pStyle w:val="TAC"/>
            </w:pPr>
            <w:r w:rsidRPr="001C0CC4">
              <w:rPr>
                <w:lang w:eastAsia="ja-JP"/>
              </w:rPr>
              <w:t>1884.5</w:t>
            </w:r>
          </w:p>
        </w:tc>
        <w:tc>
          <w:tcPr>
            <w:tcW w:w="591" w:type="dxa"/>
            <w:shd w:val="clear" w:color="auto" w:fill="auto"/>
          </w:tcPr>
          <w:p w14:paraId="3F57C979" w14:textId="77777777" w:rsidR="00F701A9" w:rsidRPr="001C0CC4" w:rsidRDefault="00F701A9" w:rsidP="00184A94">
            <w:pPr>
              <w:pStyle w:val="TAC"/>
              <w:rPr>
                <w:lang w:val="en-US" w:eastAsia="zh-CN"/>
              </w:rPr>
            </w:pPr>
            <w:r w:rsidRPr="001C0CC4">
              <w:rPr>
                <w:rFonts w:cs="Arial" w:hint="eastAsia"/>
                <w:lang w:val="en-US" w:eastAsia="zh-CN"/>
              </w:rPr>
              <w:t>-</w:t>
            </w:r>
          </w:p>
        </w:tc>
        <w:tc>
          <w:tcPr>
            <w:tcW w:w="997" w:type="dxa"/>
            <w:shd w:val="clear" w:color="auto" w:fill="auto"/>
          </w:tcPr>
          <w:p w14:paraId="25D909F0" w14:textId="77777777" w:rsidR="00F701A9" w:rsidRPr="001C0CC4" w:rsidRDefault="00F701A9" w:rsidP="00184A94">
            <w:pPr>
              <w:pStyle w:val="TAC"/>
            </w:pPr>
            <w:r w:rsidRPr="001C0CC4">
              <w:rPr>
                <w:rFonts w:cs="Arial" w:hint="eastAsia"/>
                <w:lang w:val="en-US" w:eastAsia="zh-CN"/>
              </w:rPr>
              <w:t>1915.7</w:t>
            </w:r>
          </w:p>
        </w:tc>
        <w:tc>
          <w:tcPr>
            <w:tcW w:w="1077" w:type="dxa"/>
            <w:shd w:val="clear" w:color="auto" w:fill="auto"/>
          </w:tcPr>
          <w:p w14:paraId="125F1402" w14:textId="77777777" w:rsidR="00F701A9" w:rsidRPr="001C0CC4" w:rsidRDefault="00F701A9" w:rsidP="00184A94">
            <w:pPr>
              <w:pStyle w:val="TAC"/>
              <w:rPr>
                <w:lang w:val="en-US" w:eastAsia="zh-CN"/>
              </w:rPr>
            </w:pPr>
            <w:r w:rsidRPr="001C0CC4">
              <w:rPr>
                <w:rFonts w:cs="Arial" w:hint="eastAsia"/>
                <w:lang w:val="en-US" w:eastAsia="zh-CN"/>
              </w:rPr>
              <w:t>-41</w:t>
            </w:r>
          </w:p>
        </w:tc>
        <w:tc>
          <w:tcPr>
            <w:tcW w:w="959" w:type="dxa"/>
            <w:shd w:val="clear" w:color="auto" w:fill="auto"/>
          </w:tcPr>
          <w:p w14:paraId="648F3FB4" w14:textId="77777777" w:rsidR="00F701A9" w:rsidRPr="001C0CC4" w:rsidRDefault="00F701A9" w:rsidP="00184A94">
            <w:pPr>
              <w:pStyle w:val="TAC"/>
              <w:rPr>
                <w:lang w:val="en-US" w:eastAsia="zh-CN"/>
              </w:rPr>
            </w:pPr>
            <w:r w:rsidRPr="001C0CC4">
              <w:rPr>
                <w:rFonts w:cs="Arial" w:hint="eastAsia"/>
                <w:lang w:val="en-US" w:eastAsia="zh-CN"/>
              </w:rPr>
              <w:t>0.3</w:t>
            </w:r>
          </w:p>
        </w:tc>
        <w:tc>
          <w:tcPr>
            <w:tcW w:w="1052" w:type="dxa"/>
            <w:shd w:val="clear" w:color="auto" w:fill="auto"/>
          </w:tcPr>
          <w:p w14:paraId="668BD852" w14:textId="77777777" w:rsidR="00F701A9" w:rsidRPr="001C0CC4" w:rsidRDefault="00F701A9" w:rsidP="00184A94">
            <w:pPr>
              <w:pStyle w:val="TAC"/>
              <w:rPr>
                <w:rFonts w:eastAsia="SimSun"/>
                <w:lang w:val="en-US" w:eastAsia="zh-CN"/>
              </w:rPr>
            </w:pPr>
            <w:r>
              <w:rPr>
                <w:rFonts w:cs="Arial" w:hint="eastAsia"/>
                <w:lang w:val="en-US" w:eastAsia="zh-CN"/>
              </w:rPr>
              <w:t>3</w:t>
            </w:r>
          </w:p>
        </w:tc>
      </w:tr>
      <w:tr w:rsidR="00F701A9" w:rsidRPr="001C0CC4" w14:paraId="2793E039" w14:textId="77777777" w:rsidTr="00F701A9">
        <w:trPr>
          <w:trHeight w:val="187"/>
        </w:trPr>
        <w:tc>
          <w:tcPr>
            <w:tcW w:w="1508" w:type="dxa"/>
            <w:tcBorders>
              <w:top w:val="single" w:sz="4" w:space="0" w:color="auto"/>
              <w:bottom w:val="single" w:sz="4" w:space="0" w:color="auto"/>
            </w:tcBorders>
            <w:shd w:val="clear" w:color="auto" w:fill="auto"/>
          </w:tcPr>
          <w:p w14:paraId="19220CA7" w14:textId="7C27A581" w:rsidR="00F701A9" w:rsidRDefault="00F701A9" w:rsidP="00184A94">
            <w:pPr>
              <w:pStyle w:val="TAC"/>
            </w:pPr>
            <w:r>
              <w:t>CA_n41-n78</w:t>
            </w:r>
          </w:p>
        </w:tc>
        <w:tc>
          <w:tcPr>
            <w:tcW w:w="2620" w:type="dxa"/>
            <w:shd w:val="clear" w:color="auto" w:fill="auto"/>
          </w:tcPr>
          <w:p w14:paraId="4A4C3397" w14:textId="77777777" w:rsidR="00F701A9" w:rsidRDefault="00F701A9" w:rsidP="00184A94">
            <w:pPr>
              <w:pStyle w:val="TAL"/>
              <w:rPr>
                <w:lang w:val="sv-SE" w:eastAsia="ja-JP"/>
              </w:rPr>
            </w:pPr>
            <w:r w:rsidRPr="001C0CC4">
              <w:t>Frequency range</w:t>
            </w:r>
            <w:r w:rsidDel="00B764AD">
              <w:rPr>
                <w:lang w:eastAsia="ja-JP"/>
              </w:rPr>
              <w:t xml:space="preserve"> </w:t>
            </w:r>
          </w:p>
        </w:tc>
        <w:tc>
          <w:tcPr>
            <w:tcW w:w="972" w:type="dxa"/>
            <w:shd w:val="clear" w:color="auto" w:fill="auto"/>
          </w:tcPr>
          <w:p w14:paraId="68640849" w14:textId="77777777" w:rsidR="00F701A9" w:rsidRDefault="00F701A9" w:rsidP="00184A94">
            <w:pPr>
              <w:pStyle w:val="TAC"/>
            </w:pPr>
            <w:r w:rsidRPr="001C0CC4">
              <w:rPr>
                <w:rFonts w:hint="eastAsia"/>
                <w:lang w:val="en-US" w:eastAsia="zh-CN"/>
              </w:rPr>
              <w:t>1884.5</w:t>
            </w:r>
          </w:p>
        </w:tc>
        <w:tc>
          <w:tcPr>
            <w:tcW w:w="591" w:type="dxa"/>
            <w:shd w:val="clear" w:color="auto" w:fill="auto"/>
          </w:tcPr>
          <w:p w14:paraId="609ECFF4" w14:textId="77777777" w:rsidR="00F701A9" w:rsidRDefault="00F701A9" w:rsidP="00184A94">
            <w:pPr>
              <w:pStyle w:val="TAC"/>
            </w:pPr>
          </w:p>
        </w:tc>
        <w:tc>
          <w:tcPr>
            <w:tcW w:w="997" w:type="dxa"/>
            <w:shd w:val="clear" w:color="auto" w:fill="auto"/>
          </w:tcPr>
          <w:p w14:paraId="479CB203" w14:textId="77777777" w:rsidR="00F701A9" w:rsidRDefault="00F701A9" w:rsidP="00184A94">
            <w:pPr>
              <w:pStyle w:val="TAC"/>
            </w:pPr>
            <w:r w:rsidRPr="001C0CC4">
              <w:rPr>
                <w:rFonts w:hint="eastAsia"/>
                <w:lang w:val="en-US" w:eastAsia="zh-CN"/>
              </w:rPr>
              <w:t>1915.7</w:t>
            </w:r>
          </w:p>
        </w:tc>
        <w:tc>
          <w:tcPr>
            <w:tcW w:w="1077" w:type="dxa"/>
            <w:shd w:val="clear" w:color="auto" w:fill="auto"/>
          </w:tcPr>
          <w:p w14:paraId="6165E5EB" w14:textId="77777777" w:rsidR="00F701A9" w:rsidRDefault="00F701A9" w:rsidP="00184A94">
            <w:pPr>
              <w:pStyle w:val="TAC"/>
            </w:pPr>
            <w:r w:rsidRPr="001C0CC4">
              <w:rPr>
                <w:rFonts w:hint="eastAsia"/>
                <w:lang w:val="en-US" w:eastAsia="zh-CN"/>
              </w:rPr>
              <w:t>-41</w:t>
            </w:r>
          </w:p>
        </w:tc>
        <w:tc>
          <w:tcPr>
            <w:tcW w:w="959" w:type="dxa"/>
            <w:shd w:val="clear" w:color="auto" w:fill="auto"/>
          </w:tcPr>
          <w:p w14:paraId="1D32577E" w14:textId="77777777" w:rsidR="00F701A9" w:rsidRDefault="00F701A9" w:rsidP="00184A94">
            <w:pPr>
              <w:pStyle w:val="TAC"/>
            </w:pPr>
            <w:r w:rsidRPr="001C0CC4">
              <w:rPr>
                <w:rFonts w:hint="eastAsia"/>
                <w:lang w:val="en-US" w:eastAsia="zh-CN"/>
              </w:rPr>
              <w:t>0.3</w:t>
            </w:r>
          </w:p>
        </w:tc>
        <w:tc>
          <w:tcPr>
            <w:tcW w:w="1052" w:type="dxa"/>
            <w:shd w:val="clear" w:color="auto" w:fill="auto"/>
          </w:tcPr>
          <w:p w14:paraId="2F533E90" w14:textId="77777777" w:rsidR="00F701A9" w:rsidRDefault="00F701A9" w:rsidP="00184A94">
            <w:pPr>
              <w:pStyle w:val="TAC"/>
            </w:pPr>
            <w:r>
              <w:t>3</w:t>
            </w:r>
          </w:p>
        </w:tc>
      </w:tr>
      <w:tr w:rsidR="00F701A9" w:rsidRPr="001C0CC4" w14:paraId="077DD0A8" w14:textId="77777777" w:rsidTr="00F701A9">
        <w:trPr>
          <w:trHeight w:val="187"/>
        </w:trPr>
        <w:tc>
          <w:tcPr>
            <w:tcW w:w="1508" w:type="dxa"/>
            <w:tcBorders>
              <w:top w:val="single" w:sz="4" w:space="0" w:color="auto"/>
            </w:tcBorders>
            <w:shd w:val="clear" w:color="auto" w:fill="auto"/>
          </w:tcPr>
          <w:p w14:paraId="0E7624D4" w14:textId="77AB293A" w:rsidR="00F701A9" w:rsidRPr="001C0CC4" w:rsidRDefault="00F701A9" w:rsidP="00184A94">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656F80E0" w14:textId="77777777" w:rsidR="00F701A9" w:rsidRPr="001C0CC4" w:rsidRDefault="00F701A9" w:rsidP="00184A94">
            <w:pPr>
              <w:pStyle w:val="TAL"/>
            </w:pPr>
            <w:r w:rsidRPr="001C0CC4">
              <w:t>Frequency range</w:t>
            </w:r>
          </w:p>
        </w:tc>
        <w:tc>
          <w:tcPr>
            <w:tcW w:w="972" w:type="dxa"/>
            <w:shd w:val="clear" w:color="auto" w:fill="auto"/>
          </w:tcPr>
          <w:p w14:paraId="01B0037F" w14:textId="77777777" w:rsidR="00F701A9" w:rsidRPr="001C0CC4" w:rsidRDefault="00F701A9" w:rsidP="00184A94">
            <w:pPr>
              <w:pStyle w:val="TAC"/>
              <w:rPr>
                <w:lang w:val="en-US" w:eastAsia="zh-CN"/>
              </w:rPr>
            </w:pPr>
            <w:r w:rsidRPr="001C0CC4">
              <w:rPr>
                <w:rFonts w:hint="eastAsia"/>
                <w:lang w:val="en-US" w:eastAsia="zh-CN"/>
              </w:rPr>
              <w:t>1884.5</w:t>
            </w:r>
          </w:p>
        </w:tc>
        <w:tc>
          <w:tcPr>
            <w:tcW w:w="591" w:type="dxa"/>
            <w:shd w:val="clear" w:color="auto" w:fill="auto"/>
          </w:tcPr>
          <w:p w14:paraId="5882C4C0" w14:textId="77777777" w:rsidR="00F701A9" w:rsidRPr="001C0CC4" w:rsidRDefault="00F701A9" w:rsidP="00184A94">
            <w:pPr>
              <w:pStyle w:val="TAC"/>
              <w:rPr>
                <w:lang w:val="en-US" w:eastAsia="zh-CN"/>
              </w:rPr>
            </w:pPr>
            <w:r w:rsidRPr="001C0CC4">
              <w:rPr>
                <w:rFonts w:hint="eastAsia"/>
                <w:lang w:val="en-US" w:eastAsia="zh-CN"/>
              </w:rPr>
              <w:t>-</w:t>
            </w:r>
          </w:p>
        </w:tc>
        <w:tc>
          <w:tcPr>
            <w:tcW w:w="997" w:type="dxa"/>
            <w:shd w:val="clear" w:color="auto" w:fill="auto"/>
          </w:tcPr>
          <w:p w14:paraId="2BC2DAA3" w14:textId="77777777" w:rsidR="00F701A9" w:rsidRPr="001C0CC4" w:rsidRDefault="00F701A9" w:rsidP="00184A94">
            <w:pPr>
              <w:pStyle w:val="TAC"/>
              <w:rPr>
                <w:lang w:val="en-US" w:eastAsia="zh-CN"/>
              </w:rPr>
            </w:pPr>
            <w:r w:rsidRPr="001C0CC4">
              <w:rPr>
                <w:rFonts w:hint="eastAsia"/>
                <w:lang w:val="en-US" w:eastAsia="zh-CN"/>
              </w:rPr>
              <w:t>1915.7</w:t>
            </w:r>
          </w:p>
        </w:tc>
        <w:tc>
          <w:tcPr>
            <w:tcW w:w="1077" w:type="dxa"/>
            <w:shd w:val="clear" w:color="auto" w:fill="auto"/>
          </w:tcPr>
          <w:p w14:paraId="6D4A645F" w14:textId="77777777" w:rsidR="00F701A9" w:rsidRPr="001C0CC4" w:rsidRDefault="00F701A9" w:rsidP="00184A94">
            <w:pPr>
              <w:pStyle w:val="TAC"/>
              <w:rPr>
                <w:lang w:val="en-US" w:eastAsia="zh-CN"/>
              </w:rPr>
            </w:pPr>
            <w:r w:rsidRPr="001C0CC4">
              <w:rPr>
                <w:rFonts w:hint="eastAsia"/>
                <w:lang w:val="en-US" w:eastAsia="zh-CN"/>
              </w:rPr>
              <w:t>-41</w:t>
            </w:r>
          </w:p>
        </w:tc>
        <w:tc>
          <w:tcPr>
            <w:tcW w:w="959" w:type="dxa"/>
            <w:shd w:val="clear" w:color="auto" w:fill="auto"/>
          </w:tcPr>
          <w:p w14:paraId="59F98373" w14:textId="77777777" w:rsidR="00F701A9" w:rsidRPr="001C0CC4" w:rsidRDefault="00F701A9" w:rsidP="00184A94">
            <w:pPr>
              <w:pStyle w:val="TAC"/>
              <w:rPr>
                <w:lang w:val="en-US" w:eastAsia="zh-CN"/>
              </w:rPr>
            </w:pPr>
            <w:r w:rsidRPr="001C0CC4">
              <w:rPr>
                <w:rFonts w:hint="eastAsia"/>
                <w:lang w:val="en-US" w:eastAsia="zh-CN"/>
              </w:rPr>
              <w:t>0.3</w:t>
            </w:r>
          </w:p>
        </w:tc>
        <w:tc>
          <w:tcPr>
            <w:tcW w:w="1052" w:type="dxa"/>
            <w:shd w:val="clear" w:color="auto" w:fill="auto"/>
          </w:tcPr>
          <w:p w14:paraId="5434C531" w14:textId="77777777" w:rsidR="00F701A9" w:rsidRPr="001C0CC4" w:rsidRDefault="00F701A9" w:rsidP="00184A94">
            <w:pPr>
              <w:pStyle w:val="TAC"/>
              <w:rPr>
                <w:rFonts w:eastAsia="SimSun"/>
                <w:lang w:val="en-US" w:eastAsia="zh-CN"/>
              </w:rPr>
            </w:pPr>
            <w:r w:rsidRPr="001C0CC4">
              <w:rPr>
                <w:rFonts w:hint="eastAsia"/>
                <w:lang w:val="en-US" w:eastAsia="zh-CN"/>
              </w:rPr>
              <w:t>3</w:t>
            </w:r>
          </w:p>
        </w:tc>
      </w:tr>
      <w:tr w:rsidR="00F701A9" w:rsidRPr="001C0CC4" w14:paraId="47045678" w14:textId="77777777" w:rsidTr="00184A94">
        <w:tc>
          <w:tcPr>
            <w:tcW w:w="9776" w:type="dxa"/>
            <w:gridSpan w:val="8"/>
            <w:shd w:val="clear" w:color="auto" w:fill="auto"/>
            <w:vAlign w:val="center"/>
          </w:tcPr>
          <w:p w14:paraId="5065817D" w14:textId="2A851F19" w:rsidR="00F701A9" w:rsidRPr="001C0CC4" w:rsidRDefault="00F701A9" w:rsidP="00184A94">
            <w:pPr>
              <w:pStyle w:val="TAN"/>
              <w:rPr>
                <w:rFonts w:eastAsia="SimSun"/>
              </w:rPr>
            </w:pPr>
            <w:r w:rsidRPr="001C0CC4">
              <w:rPr>
                <w:rFonts w:eastAsia="SimSun"/>
              </w:rPr>
              <w:t>NOTE 1:</w:t>
            </w:r>
            <w:r w:rsidRPr="001C0CC4">
              <w:rPr>
                <w:rFonts w:eastAsia="SimSun"/>
              </w:rPr>
              <w:tab/>
            </w:r>
            <w:r>
              <w:rPr>
                <w:rFonts w:eastAsia="SimSun"/>
              </w:rPr>
              <w:t>Void</w:t>
            </w:r>
          </w:p>
          <w:p w14:paraId="612573D2" w14:textId="77777777" w:rsidR="00F701A9" w:rsidRPr="001C0CC4" w:rsidRDefault="00F701A9" w:rsidP="00184A94">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74D93034" w14:textId="77777777" w:rsidR="00F701A9" w:rsidRPr="001C0CC4" w:rsidRDefault="00F701A9" w:rsidP="00184A94">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4B1B30D4" w14:textId="77777777" w:rsidR="00F701A9" w:rsidRPr="001C0CC4" w:rsidRDefault="00F701A9" w:rsidP="00184A94">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6D2D0B41" w14:textId="77777777" w:rsidR="00F701A9" w:rsidRPr="001C0CC4" w:rsidRDefault="00F701A9" w:rsidP="00184A94">
            <w:pPr>
              <w:pStyle w:val="TAN"/>
              <w:rPr>
                <w:rFonts w:eastAsia="SimSun"/>
              </w:rPr>
            </w:pPr>
            <w:r w:rsidRPr="001C0CC4">
              <w:rPr>
                <w:rFonts w:eastAsia="SimSun"/>
              </w:rPr>
              <w:t>NOTE 5:</w:t>
            </w:r>
            <w:r w:rsidRPr="001C0CC4">
              <w:rPr>
                <w:rFonts w:eastAsia="SimSun"/>
              </w:rPr>
              <w:tab/>
            </w:r>
            <w:r>
              <w:rPr>
                <w:rFonts w:eastAsia="SimSun"/>
              </w:rPr>
              <w:t>Void.</w:t>
            </w:r>
          </w:p>
          <w:p w14:paraId="7415BF6F" w14:textId="164CC203" w:rsidR="00F701A9" w:rsidRPr="001C0CC4" w:rsidRDefault="00F701A9" w:rsidP="00184A94">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r>
            <w:r>
              <w:rPr>
                <w:rFonts w:eastAsia="SimSun"/>
              </w:rPr>
              <w:t>Void.</w:t>
            </w:r>
          </w:p>
          <w:p w14:paraId="015E0B3A" w14:textId="19BBA7FC" w:rsidR="00F701A9" w:rsidRPr="001C0CC4" w:rsidRDefault="00F701A9" w:rsidP="00184A94">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r>
            <w:r>
              <w:rPr>
                <w:rFonts w:eastAsia="SimSun"/>
              </w:rPr>
              <w:t>Void.</w:t>
            </w:r>
          </w:p>
          <w:p w14:paraId="0FE153F7" w14:textId="564EAA81" w:rsidR="00F701A9" w:rsidRPr="001C0CC4" w:rsidRDefault="00F701A9" w:rsidP="00184A94">
            <w:pPr>
              <w:pStyle w:val="TAN"/>
            </w:pPr>
            <w:r w:rsidRPr="001C0CC4">
              <w:t xml:space="preserve">NOTE </w:t>
            </w:r>
            <w:r w:rsidRPr="001C0CC4">
              <w:rPr>
                <w:rFonts w:hint="eastAsia"/>
                <w:lang w:val="en-US" w:eastAsia="zh-CN"/>
              </w:rPr>
              <w:t>8</w:t>
            </w:r>
            <w:r w:rsidRPr="001C0CC4">
              <w:t>:</w:t>
            </w:r>
            <w:r w:rsidRPr="001C0CC4">
              <w:tab/>
            </w:r>
            <w:r>
              <w:rPr>
                <w:rFonts w:eastAsia="SimSun"/>
              </w:rPr>
              <w:t>Void.</w:t>
            </w:r>
          </w:p>
          <w:p w14:paraId="525EDE6E" w14:textId="77777777" w:rsidR="00F701A9" w:rsidRPr="001C0CC4" w:rsidRDefault="00F701A9" w:rsidP="00184A94">
            <w:pPr>
              <w:pStyle w:val="TAN"/>
            </w:pPr>
            <w:r w:rsidRPr="001C0CC4">
              <w:t xml:space="preserve">NOTE </w:t>
            </w:r>
            <w:r w:rsidRPr="001C0CC4">
              <w:rPr>
                <w:rFonts w:hint="eastAsia"/>
                <w:lang w:val="en-US" w:eastAsia="zh-CN"/>
              </w:rPr>
              <w:t>9</w:t>
            </w:r>
            <w:r w:rsidRPr="001C0CC4">
              <w:t>:</w:t>
            </w:r>
            <w:r w:rsidRPr="001C0CC4">
              <w:tab/>
            </w:r>
            <w:r>
              <w:t>Void.</w:t>
            </w:r>
          </w:p>
          <w:p w14:paraId="1C88140B" w14:textId="77777777" w:rsidR="00F701A9" w:rsidRPr="001C0CC4" w:rsidRDefault="00F701A9" w:rsidP="00184A94">
            <w:pPr>
              <w:pStyle w:val="TAN"/>
            </w:pPr>
            <w:r w:rsidRPr="001C0CC4">
              <w:t xml:space="preserve">NOTE </w:t>
            </w:r>
            <w:r w:rsidRPr="001C0CC4">
              <w:rPr>
                <w:rFonts w:hint="eastAsia"/>
                <w:lang w:val="en-US" w:eastAsia="zh-CN"/>
              </w:rPr>
              <w:t>10</w:t>
            </w:r>
            <w:r w:rsidRPr="001C0CC4">
              <w:t>:</w:t>
            </w:r>
            <w:r w:rsidRPr="001C0CC4">
              <w:tab/>
            </w:r>
            <w:r>
              <w:t>Void.</w:t>
            </w:r>
          </w:p>
          <w:p w14:paraId="2B759F59" w14:textId="77777777" w:rsidR="00F701A9" w:rsidRPr="001C0CC4"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5A6ED965" w14:textId="425DE161"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r>
            <w:r>
              <w:rPr>
                <w:rFonts w:eastAsia="SimSun"/>
              </w:rPr>
              <w:t>Void.</w:t>
            </w:r>
          </w:p>
          <w:p w14:paraId="6996DD24" w14:textId="77777777" w:rsidR="00F701A9" w:rsidRPr="001C0CC4" w:rsidRDefault="00F701A9" w:rsidP="00184A94">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AEAC08" w14:textId="77777777" w:rsidR="00F701A9" w:rsidRPr="001C0CC4" w:rsidRDefault="00F701A9" w:rsidP="00184A94">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570A95B5" w14:textId="77777777" w:rsidR="00F701A9" w:rsidRPr="001C0CC4" w:rsidRDefault="00F701A9" w:rsidP="00184A94">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C1E22AF" w14:textId="77777777" w:rsidR="00F701A9" w:rsidRPr="001C0CC4" w:rsidRDefault="00F701A9" w:rsidP="00184A94">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3B257CED" w14:textId="629CCB12" w:rsidR="00F701A9" w:rsidRDefault="00F701A9" w:rsidP="00184A94">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Pr>
                <w:rFonts w:eastAsia="SimSun"/>
              </w:rPr>
              <w:t>Void.</w:t>
            </w:r>
          </w:p>
          <w:p w14:paraId="28365269" w14:textId="3DBE5B5F" w:rsidR="00F701A9" w:rsidRPr="001C0CC4" w:rsidRDefault="00F701A9" w:rsidP="00184A94">
            <w:pPr>
              <w:pStyle w:val="TAN"/>
              <w:rPr>
                <w:rFonts w:eastAsia="SimSun"/>
              </w:rPr>
            </w:pPr>
            <w:r>
              <w:t xml:space="preserve">NOTE </w:t>
            </w:r>
            <w:r>
              <w:rPr>
                <w:rFonts w:hint="eastAsia"/>
                <w:lang w:val="en-US" w:eastAsia="zh-CN"/>
              </w:rPr>
              <w:t>19</w:t>
            </w:r>
            <w:r>
              <w:t>:</w:t>
            </w:r>
            <w:r>
              <w:tab/>
            </w:r>
            <w:r>
              <w:rPr>
                <w:rFonts w:eastAsia="SimSun"/>
              </w:rPr>
              <w:t>Void.</w:t>
            </w:r>
          </w:p>
        </w:tc>
      </w:tr>
    </w:tbl>
    <w:p w14:paraId="7F96CE97" w14:textId="374B7193" w:rsidR="00F701A9" w:rsidRDefault="00F701A9" w:rsidP="00F701A9"/>
    <w:p w14:paraId="6450F788" w14:textId="77777777" w:rsidR="00F701A9" w:rsidRDefault="00F701A9" w:rsidP="00F701A9"/>
    <w:p w14:paraId="464E24D6" w14:textId="77777777" w:rsidR="00F701A9" w:rsidRDefault="00F701A9" w:rsidP="00DC7196"/>
    <w:p w14:paraId="02C3E30D" w14:textId="51CAB846" w:rsidR="004C1B52" w:rsidRPr="00AF5213" w:rsidRDefault="008D4711" w:rsidP="004E30D3">
      <w:pPr>
        <w:pStyle w:val="Heading5"/>
        <w:rPr>
          <w:lang w:val="fi-FI"/>
        </w:rPr>
      </w:pPr>
      <w:bookmarkStart w:id="5055" w:name="_Toc45888343"/>
      <w:bookmarkStart w:id="5056" w:name="_Toc45888942"/>
      <w:bookmarkStart w:id="5057" w:name="_Toc59650270"/>
      <w:bookmarkStart w:id="5058" w:name="_Toc61357542"/>
      <w:bookmarkStart w:id="5059" w:name="_Toc61359316"/>
      <w:bookmarkStart w:id="5060" w:name="_Toc67916255"/>
      <w:bookmarkStart w:id="5061" w:name="_Toc75533799"/>
      <w:bookmarkStart w:id="5062" w:name="_Toc75819685"/>
      <w:bookmarkStart w:id="5063" w:name="_Toc76508529"/>
      <w:bookmarkStart w:id="5064" w:name="_Toc76717479"/>
      <w:bookmarkStart w:id="5065" w:name="_Toc83294121"/>
      <w:bookmarkStart w:id="5066" w:name="_Toc84335160"/>
      <w:r w:rsidRPr="00AF5213">
        <w:rPr>
          <w:lang w:val="fi-FI"/>
        </w:rPr>
        <w:t>6.5A.3.2.4</w:t>
      </w:r>
      <w:r w:rsidRPr="00AF5213">
        <w:rPr>
          <w:lang w:val="fi-FI"/>
        </w:rPr>
        <w:tab/>
      </w:r>
      <w:bookmarkEnd w:id="5055"/>
      <w:bookmarkEnd w:id="5056"/>
      <w:r w:rsidRPr="00AF5213">
        <w:rPr>
          <w:lang w:val="fi-FI"/>
        </w:rPr>
        <w:t>Void</w:t>
      </w:r>
      <w:bookmarkEnd w:id="5057"/>
      <w:bookmarkEnd w:id="5058"/>
      <w:bookmarkEnd w:id="5059"/>
      <w:bookmarkEnd w:id="5060"/>
      <w:bookmarkEnd w:id="5061"/>
      <w:bookmarkEnd w:id="5062"/>
      <w:bookmarkEnd w:id="5063"/>
      <w:bookmarkEnd w:id="5064"/>
      <w:bookmarkEnd w:id="5065"/>
      <w:bookmarkEnd w:id="5066"/>
    </w:p>
    <w:p w14:paraId="49D61572" w14:textId="42A053C0" w:rsidR="002E7277" w:rsidRPr="00AF5213" w:rsidRDefault="008D4711" w:rsidP="004E30D3">
      <w:pPr>
        <w:pStyle w:val="Heading5"/>
        <w:rPr>
          <w:lang w:val="fi-FI"/>
        </w:rPr>
      </w:pPr>
      <w:bookmarkStart w:id="5067" w:name="_Toc45888344"/>
      <w:bookmarkStart w:id="5068" w:name="_Toc45888943"/>
      <w:bookmarkStart w:id="5069" w:name="_Toc59650271"/>
      <w:bookmarkStart w:id="5070" w:name="_Toc61357543"/>
      <w:bookmarkStart w:id="5071" w:name="_Toc61359317"/>
      <w:bookmarkStart w:id="5072" w:name="_Toc67916256"/>
      <w:bookmarkStart w:id="5073" w:name="_Toc75533800"/>
      <w:bookmarkStart w:id="5074" w:name="_Toc75819686"/>
      <w:bookmarkStart w:id="5075" w:name="_Toc76508530"/>
      <w:bookmarkStart w:id="5076" w:name="_Toc76717480"/>
      <w:bookmarkStart w:id="5077" w:name="_Toc83294122"/>
      <w:bookmarkStart w:id="5078" w:name="_Toc84335161"/>
      <w:r w:rsidRPr="00AF5213">
        <w:rPr>
          <w:lang w:val="fi-FI"/>
        </w:rPr>
        <w:t>6.5A.3.2.5</w:t>
      </w:r>
      <w:r w:rsidRPr="00AF5213">
        <w:rPr>
          <w:lang w:val="fi-FI"/>
        </w:rPr>
        <w:tab/>
      </w:r>
      <w:bookmarkEnd w:id="5067"/>
      <w:bookmarkEnd w:id="5068"/>
      <w:r w:rsidRPr="00AF5213">
        <w:rPr>
          <w:lang w:val="fi-FI"/>
        </w:rPr>
        <w:t>Void</w:t>
      </w:r>
      <w:bookmarkEnd w:id="5069"/>
      <w:bookmarkEnd w:id="5070"/>
      <w:bookmarkEnd w:id="5071"/>
      <w:bookmarkEnd w:id="5072"/>
      <w:bookmarkEnd w:id="5073"/>
      <w:bookmarkEnd w:id="5074"/>
      <w:bookmarkEnd w:id="5075"/>
      <w:bookmarkEnd w:id="5076"/>
      <w:bookmarkEnd w:id="5077"/>
      <w:bookmarkEnd w:id="5078"/>
    </w:p>
    <w:p w14:paraId="15F3E34D" w14:textId="34AB7929" w:rsidR="00AF3A9C" w:rsidRPr="00AF5213" w:rsidRDefault="008D4711" w:rsidP="004E30D3">
      <w:pPr>
        <w:pStyle w:val="Heading5"/>
        <w:rPr>
          <w:lang w:val="fi-FI"/>
        </w:rPr>
      </w:pPr>
      <w:bookmarkStart w:id="5079" w:name="_Toc45888345"/>
      <w:bookmarkStart w:id="5080" w:name="_Toc45888944"/>
      <w:bookmarkStart w:id="5081" w:name="_Toc59650272"/>
      <w:bookmarkStart w:id="5082" w:name="_Toc61357544"/>
      <w:bookmarkStart w:id="5083" w:name="_Toc61359318"/>
      <w:bookmarkStart w:id="5084" w:name="_Toc67916257"/>
      <w:bookmarkStart w:id="5085" w:name="_Toc75533801"/>
      <w:bookmarkStart w:id="5086" w:name="_Toc75819687"/>
      <w:bookmarkStart w:id="5087" w:name="_Toc76508531"/>
      <w:bookmarkStart w:id="5088" w:name="_Toc76717481"/>
      <w:bookmarkStart w:id="5089" w:name="_Toc83294123"/>
      <w:bookmarkStart w:id="5090" w:name="_Toc84335162"/>
      <w:bookmarkStart w:id="5091" w:name="_Toc21344415"/>
      <w:bookmarkStart w:id="5092" w:name="_Toc29801902"/>
      <w:bookmarkStart w:id="5093" w:name="_Toc29802326"/>
      <w:bookmarkStart w:id="5094" w:name="_Toc29802951"/>
      <w:bookmarkStart w:id="5095" w:name="_Toc36107693"/>
      <w:bookmarkStart w:id="5096" w:name="_Toc37251467"/>
      <w:r w:rsidRPr="00AF5213">
        <w:rPr>
          <w:lang w:val="fi-FI"/>
        </w:rPr>
        <w:t>6.5A.3.2.6</w:t>
      </w:r>
      <w:r w:rsidRPr="00AF5213">
        <w:rPr>
          <w:lang w:val="fi-FI"/>
        </w:rPr>
        <w:tab/>
      </w:r>
      <w:bookmarkEnd w:id="5079"/>
      <w:bookmarkEnd w:id="5080"/>
      <w:r w:rsidRPr="00AF5213">
        <w:rPr>
          <w:lang w:val="fi-FI"/>
        </w:rPr>
        <w:t>Void</w:t>
      </w:r>
      <w:bookmarkEnd w:id="5081"/>
      <w:bookmarkEnd w:id="5082"/>
      <w:bookmarkEnd w:id="5083"/>
      <w:bookmarkEnd w:id="5084"/>
      <w:bookmarkEnd w:id="5085"/>
      <w:bookmarkEnd w:id="5086"/>
      <w:bookmarkEnd w:id="5087"/>
      <w:bookmarkEnd w:id="5088"/>
      <w:bookmarkEnd w:id="5089"/>
      <w:bookmarkEnd w:id="5090"/>
    </w:p>
    <w:p w14:paraId="58006E0C" w14:textId="77777777" w:rsidR="00861AD7" w:rsidRDefault="00861AD7" w:rsidP="004E30D3">
      <w:pPr>
        <w:pStyle w:val="Heading4"/>
      </w:pPr>
      <w:bookmarkStart w:id="5097" w:name="_Toc59650273"/>
      <w:bookmarkStart w:id="5098" w:name="_Toc61357545"/>
      <w:bookmarkStart w:id="5099" w:name="_Toc61359319"/>
      <w:bookmarkStart w:id="5100" w:name="_Toc67916258"/>
      <w:bookmarkStart w:id="5101" w:name="_Toc75533802"/>
      <w:bookmarkStart w:id="5102" w:name="_Toc75819688"/>
      <w:bookmarkStart w:id="5103" w:name="_Toc76508532"/>
      <w:bookmarkStart w:id="5104" w:name="_Toc76717482"/>
      <w:bookmarkStart w:id="5105" w:name="_Toc83294124"/>
      <w:bookmarkStart w:id="5106" w:name="_Toc84335163"/>
      <w:bookmarkStart w:id="5107" w:name="_Toc45888346"/>
      <w:bookmarkStart w:id="5108" w:name="_Toc45888945"/>
      <w:r w:rsidRPr="001C0CC4">
        <w:t>6.5</w:t>
      </w:r>
      <w:r>
        <w:t>A</w:t>
      </w:r>
      <w:r w:rsidRPr="001C0CC4">
        <w:t>.3.3</w:t>
      </w:r>
      <w:r w:rsidRPr="001C0CC4">
        <w:tab/>
        <w:t>Additional spurious emissions</w:t>
      </w:r>
      <w:r>
        <w:t xml:space="preserve"> for CA</w:t>
      </w:r>
      <w:bookmarkEnd w:id="5097"/>
      <w:bookmarkEnd w:id="5098"/>
      <w:bookmarkEnd w:id="5099"/>
      <w:bookmarkEnd w:id="5100"/>
      <w:bookmarkEnd w:id="5101"/>
      <w:bookmarkEnd w:id="5102"/>
      <w:bookmarkEnd w:id="5103"/>
      <w:bookmarkEnd w:id="5104"/>
      <w:bookmarkEnd w:id="5105"/>
      <w:bookmarkEnd w:id="5106"/>
    </w:p>
    <w:p w14:paraId="238AB527" w14:textId="58B73251" w:rsidR="00861AD7" w:rsidRPr="005F75EF" w:rsidRDefault="00861AD7" w:rsidP="004E30D3">
      <w:pPr>
        <w:pStyle w:val="Heading5"/>
      </w:pPr>
      <w:bookmarkStart w:id="5109" w:name="_Toc59650274"/>
      <w:bookmarkStart w:id="5110" w:name="_Toc61357546"/>
      <w:bookmarkStart w:id="5111" w:name="_Toc61359320"/>
      <w:bookmarkStart w:id="5112" w:name="_Toc67916259"/>
      <w:bookmarkStart w:id="5113" w:name="_Toc75533803"/>
      <w:bookmarkStart w:id="5114" w:name="_Toc75819689"/>
      <w:bookmarkStart w:id="5115" w:name="_Toc76508533"/>
      <w:bookmarkStart w:id="5116" w:name="_Toc76717483"/>
      <w:bookmarkStart w:id="5117" w:name="_Toc83294125"/>
      <w:bookmarkStart w:id="5118" w:name="_Toc84335164"/>
      <w:r>
        <w:t>6.5A.3.3.1</w:t>
      </w:r>
      <w:r>
        <w:tab/>
      </w:r>
      <w:r w:rsidRPr="005F75EF">
        <w:t>Additional spurious emissions for</w:t>
      </w:r>
      <w:r>
        <w:t xml:space="preserve"> intra-band contiguous</w:t>
      </w:r>
      <w:r w:rsidRPr="005F75EF">
        <w:t xml:space="preserve"> CA</w:t>
      </w:r>
      <w:bookmarkEnd w:id="5109"/>
      <w:bookmarkEnd w:id="5110"/>
      <w:bookmarkEnd w:id="5111"/>
      <w:bookmarkEnd w:id="5112"/>
      <w:bookmarkEnd w:id="5113"/>
      <w:bookmarkEnd w:id="5114"/>
      <w:bookmarkEnd w:id="5115"/>
      <w:bookmarkEnd w:id="5116"/>
      <w:bookmarkEnd w:id="5117"/>
      <w:bookmarkEnd w:id="5118"/>
    </w:p>
    <w:p w14:paraId="1B545723" w14:textId="519CB406" w:rsidR="00861AD7" w:rsidRPr="00535C7B" w:rsidRDefault="00861AD7" w:rsidP="004E30D3">
      <w:pPr>
        <w:pStyle w:val="H6"/>
      </w:pPr>
      <w:r>
        <w:t>6.5A.3.3.1.1</w:t>
      </w:r>
      <w:r>
        <w:tab/>
      </w:r>
      <w:r>
        <w:tab/>
      </w:r>
      <w:r w:rsidRPr="00535C7B">
        <w:t>Requirement for network signalling value "</w:t>
      </w:r>
      <w:r>
        <w:t>CA_</w:t>
      </w:r>
      <w:r w:rsidRPr="00535C7B">
        <w:t>NS_</w:t>
      </w:r>
      <w:r>
        <w:t>04</w:t>
      </w:r>
      <w:r w:rsidRPr="00535C7B">
        <w:t>"</w:t>
      </w:r>
    </w:p>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03B3393A" w:rsidR="00861AD7" w:rsidRDefault="00861AD7" w:rsidP="00861AD7">
      <w:pPr>
        <w:pStyle w:val="TH"/>
        <w:rPr>
          <w:rFonts w:eastAsia="SimSun"/>
        </w:rPr>
      </w:pPr>
      <w:r w:rsidRPr="001C0CC4">
        <w:t xml:space="preserve">Table </w:t>
      </w:r>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CA_</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46FB61D3" w:rsidR="00861AD7" w:rsidRPr="00535C7B" w:rsidRDefault="00861AD7" w:rsidP="004E30D3">
      <w:pPr>
        <w:pStyle w:val="H6"/>
      </w:pPr>
      <w:r>
        <w:t>6.5A.3.3.1.2</w:t>
      </w:r>
      <w:r>
        <w:tab/>
      </w:r>
      <w:r w:rsidRPr="00535C7B">
        <w:t>Requirement for network signalling value "</w:t>
      </w:r>
      <w:r>
        <w:t>CA_</w:t>
      </w:r>
      <w:r w:rsidRPr="00535C7B">
        <w:t>NS_27"</w:t>
      </w:r>
    </w:p>
    <w:p w14:paraId="465F8F69" w14:textId="7D19FF7C" w:rsidR="00003E41" w:rsidRDefault="00003E41" w:rsidP="00003E41">
      <w:bookmarkStart w:id="5119" w:name="_Hlk47016114"/>
      <w:r>
        <w:t>When "CA_NS 27" is indicated in the cell, the power of any UE emission shall not exceed the levels specified in Table 6.5A.3.3.1.2-1. This requirement also applies for the frequency ranges that are less than F</w:t>
      </w:r>
      <w:r>
        <w:rPr>
          <w:vertAlign w:val="subscript"/>
        </w:rPr>
        <w:t>OOB</w:t>
      </w:r>
      <w:r>
        <w:t xml:space="preserve"> (MHz) in Table 6.5A.3.1-1 from the edge of the aggregated channel bandwidth.</w:t>
      </w:r>
    </w:p>
    <w:p w14:paraId="7DE80BDC" w14:textId="0DA720E4" w:rsidR="00861AD7" w:rsidRPr="001C0CC4" w:rsidRDefault="00861AD7" w:rsidP="00861AD7">
      <w:pPr>
        <w:pStyle w:val="TH"/>
      </w:pPr>
      <w:r w:rsidRPr="001C0CC4">
        <w:t xml:space="preserve">Table </w:t>
      </w:r>
      <w:r w:rsidRPr="00535C7B">
        <w:t>6.5A.3.3.</w:t>
      </w:r>
      <w:r>
        <w:t>1.2</w:t>
      </w:r>
      <w:r w:rsidRPr="001C0CC4">
        <w:t>-1</w:t>
      </w:r>
      <w:bookmarkEnd w:id="5119"/>
      <w:r w:rsidRPr="001C0CC4">
        <w:t>: Additional requirements</w:t>
      </w:r>
      <w:r w:rsidRPr="005C11DD">
        <w:t xml:space="preserve"> </w:t>
      </w:r>
      <w:r w:rsidRPr="001C0CC4">
        <w:t xml:space="preserve">for </w:t>
      </w:r>
      <w:r w:rsidRPr="001C0CC4">
        <w:rPr>
          <w:rFonts w:eastAsia="SimSun"/>
        </w:rPr>
        <w:t>"</w:t>
      </w:r>
      <w:r>
        <w:rPr>
          <w:rFonts w:eastAsia="SimSun"/>
        </w:rPr>
        <w:t>CA_</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11817324" w:rsidR="00861AD7" w:rsidRPr="00535C7B" w:rsidRDefault="00861AD7" w:rsidP="00861AD7">
      <w:pPr>
        <w:pStyle w:val="H6"/>
      </w:pPr>
      <w:r>
        <w:t>6.5A.3.3.1.3</w:t>
      </w:r>
      <w:r>
        <w:tab/>
      </w:r>
      <w:r>
        <w:tab/>
      </w:r>
      <w:r w:rsidRPr="00535C7B">
        <w:t>Requirement for network signalling value "</w:t>
      </w:r>
      <w:r>
        <w:t>CA_</w:t>
      </w:r>
      <w:r w:rsidRPr="00535C7B">
        <w:t>NS_</w:t>
      </w:r>
      <w:r>
        <w:t>46</w:t>
      </w:r>
      <w:r w:rsidRPr="00535C7B">
        <w:t>"</w:t>
      </w:r>
    </w:p>
    <w:p w14:paraId="0196F82D" w14:textId="696B39E5" w:rsidR="00003E41" w:rsidRDefault="00003E41" w:rsidP="00003E41">
      <w:r>
        <w:t>When "CA_NS 46" is indicated in the cell, the power of any UE emission shall not exceed the levels specified in Table 6.5A.3.3.1.3-1. This requirement also applies for the frequency ranges that are less than F</w:t>
      </w:r>
      <w:r>
        <w:rPr>
          <w:vertAlign w:val="subscript"/>
        </w:rPr>
        <w:t>OOB</w:t>
      </w:r>
      <w:r>
        <w:t xml:space="preserve"> (MHz) in Table 6.5A.3.1-1 from the edge of the aggregated channel bandwidth.</w:t>
      </w:r>
    </w:p>
    <w:p w14:paraId="25B479F4" w14:textId="77777777" w:rsidR="00861AD7" w:rsidRDefault="00861AD7" w:rsidP="00861AD7">
      <w:pPr>
        <w:pStyle w:val="TH"/>
      </w:pPr>
      <w:r w:rsidRPr="00E96736">
        <w:t xml:space="preserve">Table </w:t>
      </w:r>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729C0FD8" w14:textId="77777777" w:rsidR="00C45DC0" w:rsidRDefault="00C45DC0" w:rsidP="00C45DC0"/>
    <w:p w14:paraId="2D11B578" w14:textId="5A4C9F5E" w:rsidR="00C45DC0" w:rsidRPr="005F75EF" w:rsidRDefault="00C45DC0" w:rsidP="00C45DC0">
      <w:pPr>
        <w:pStyle w:val="Heading5"/>
      </w:pPr>
      <w:r>
        <w:t>6.5A.3.3.2</w:t>
      </w:r>
      <w:r>
        <w:tab/>
      </w:r>
      <w:r w:rsidRPr="005F75EF">
        <w:t>Additional spurious emissions for</w:t>
      </w:r>
      <w:r>
        <w:t xml:space="preserve"> intra-band non-contiguous </w:t>
      </w:r>
      <w:r w:rsidRPr="005F75EF">
        <w:t>CA</w:t>
      </w:r>
    </w:p>
    <w:p w14:paraId="1B6B84C1" w14:textId="5FA594DB" w:rsidR="00C45DC0" w:rsidRPr="00535C7B" w:rsidRDefault="00C45DC0" w:rsidP="00C45DC0">
      <w:pPr>
        <w:pStyle w:val="H6"/>
      </w:pPr>
      <w:r>
        <w:t>6.5A.3.3.2.1</w:t>
      </w:r>
      <w:r>
        <w:tab/>
      </w:r>
      <w:r>
        <w:tab/>
      </w:r>
      <w:r w:rsidRPr="00535C7B">
        <w:t>Requirement for network signalling value "</w:t>
      </w:r>
      <w:r>
        <w:t>CA_NC_</w:t>
      </w:r>
      <w:r w:rsidRPr="00535C7B">
        <w:t>NS_</w:t>
      </w:r>
      <w:r>
        <w:t>04</w:t>
      </w:r>
      <w:r w:rsidRPr="00535C7B">
        <w:t>"</w:t>
      </w:r>
    </w:p>
    <w:p w14:paraId="06D09085" w14:textId="77777777" w:rsidR="00C45DC0" w:rsidRPr="00483E8D" w:rsidRDefault="00C45DC0" w:rsidP="001977CF">
      <w:pPr>
        <w:rPr>
          <w:lang w:eastAsia="zh-CN"/>
        </w:rPr>
      </w:pPr>
      <w:r>
        <w:rPr>
          <w:lang w:eastAsia="zh-CN"/>
        </w:rPr>
        <w:t xml:space="preserve">For intra-band non-cotiguous CA_n41(2A), the </w:t>
      </w:r>
      <w:r>
        <w:rPr>
          <w:rFonts w:hint="eastAsia"/>
          <w:lang w:eastAsia="zh-CN"/>
        </w:rPr>
        <w:t>sp</w:t>
      </w:r>
      <w:r>
        <w:rPr>
          <w:lang w:eastAsia="zh-CN"/>
        </w:rPr>
        <w:t>urious emission requirements in subclause 6.5.3.3.1 (indicated by NS_04) applies in each uplink CC.</w:t>
      </w:r>
    </w:p>
    <w:p w14:paraId="1958CDF6" w14:textId="77777777" w:rsidR="00861AD7" w:rsidRDefault="00861AD7" w:rsidP="00861AD7"/>
    <w:p w14:paraId="78F14526" w14:textId="01D667CD" w:rsidR="00DC7196" w:rsidRPr="001C0CC4" w:rsidRDefault="00DC7196" w:rsidP="004E30D3">
      <w:pPr>
        <w:pStyle w:val="Heading3"/>
      </w:pPr>
      <w:bookmarkStart w:id="5120" w:name="_Toc59650275"/>
      <w:bookmarkStart w:id="5121" w:name="_Toc61357547"/>
      <w:bookmarkStart w:id="5122" w:name="_Toc61359321"/>
      <w:bookmarkStart w:id="5123" w:name="_Toc67916260"/>
      <w:bookmarkStart w:id="5124" w:name="_Toc75533804"/>
      <w:bookmarkStart w:id="5125" w:name="_Toc75819690"/>
      <w:bookmarkStart w:id="5126" w:name="_Toc76508534"/>
      <w:bookmarkStart w:id="5127" w:name="_Toc76717484"/>
      <w:bookmarkStart w:id="5128" w:name="_Toc83294126"/>
      <w:bookmarkStart w:id="5129" w:name="_Toc84335165"/>
      <w:r w:rsidRPr="001C0CC4">
        <w:t>6.5A.4</w:t>
      </w:r>
      <w:r w:rsidRPr="001C0CC4">
        <w:tab/>
        <w:t>Transmit intermodulation for CA</w:t>
      </w:r>
      <w:bookmarkEnd w:id="5091"/>
      <w:bookmarkEnd w:id="5092"/>
      <w:bookmarkEnd w:id="5093"/>
      <w:bookmarkEnd w:id="5094"/>
      <w:bookmarkEnd w:id="5095"/>
      <w:bookmarkEnd w:id="5096"/>
      <w:bookmarkEnd w:id="5107"/>
      <w:bookmarkEnd w:id="5108"/>
      <w:bookmarkEnd w:id="5120"/>
      <w:bookmarkEnd w:id="5121"/>
      <w:bookmarkEnd w:id="5122"/>
      <w:bookmarkEnd w:id="5123"/>
      <w:bookmarkEnd w:id="5124"/>
      <w:bookmarkEnd w:id="5125"/>
      <w:bookmarkEnd w:id="5126"/>
      <w:bookmarkEnd w:id="5127"/>
      <w:bookmarkEnd w:id="5128"/>
      <w:bookmarkEnd w:id="5129"/>
    </w:p>
    <w:p w14:paraId="0FACCF18" w14:textId="3153FA8E" w:rsidR="008D4711" w:rsidRDefault="008D4711" w:rsidP="004E30D3">
      <w:pPr>
        <w:pStyle w:val="Heading5"/>
      </w:pPr>
      <w:bookmarkStart w:id="5130" w:name="_Toc21344416"/>
      <w:bookmarkStart w:id="5131" w:name="_Toc29801903"/>
      <w:bookmarkStart w:id="5132" w:name="_Toc29802327"/>
      <w:bookmarkStart w:id="5133" w:name="_Toc29802952"/>
      <w:bookmarkStart w:id="5134" w:name="_Toc36107694"/>
      <w:bookmarkStart w:id="5135" w:name="_Toc45888347"/>
      <w:bookmarkStart w:id="5136" w:name="_Toc45888946"/>
      <w:bookmarkStart w:id="5137" w:name="_Toc59650276"/>
      <w:bookmarkStart w:id="5138" w:name="_Toc61357548"/>
      <w:bookmarkStart w:id="5139" w:name="_Toc61359322"/>
      <w:bookmarkStart w:id="5140" w:name="_Toc67916261"/>
      <w:bookmarkStart w:id="5141" w:name="_Toc75533805"/>
      <w:bookmarkStart w:id="5142" w:name="_Toc75819691"/>
      <w:bookmarkStart w:id="5143" w:name="_Toc76508535"/>
      <w:bookmarkStart w:id="5144" w:name="_Toc76717485"/>
      <w:bookmarkStart w:id="5145" w:name="_Toc83294127"/>
      <w:bookmarkStart w:id="5146" w:name="_Toc84335166"/>
      <w:bookmarkStart w:id="5147" w:name="_Toc21344417"/>
      <w:bookmarkStart w:id="5148" w:name="_Toc29801904"/>
      <w:bookmarkStart w:id="5149" w:name="_Toc29802328"/>
      <w:bookmarkStart w:id="5150" w:name="_Toc29802953"/>
      <w:bookmarkStart w:id="5151" w:name="_Toc36107695"/>
      <w:bookmarkStart w:id="5152" w:name="_Toc45888348"/>
      <w:bookmarkStart w:id="5153" w:name="_Toc45888947"/>
      <w:r w:rsidRPr="001C0CC4">
        <w:t>6.5A.</w:t>
      </w:r>
      <w:r>
        <w:t>4</w:t>
      </w:r>
      <w:r w:rsidRPr="001C0CC4">
        <w:t>.2.1</w:t>
      </w:r>
      <w:r w:rsidRPr="001C0CC4">
        <w:tab/>
        <w:t>Transmit intermodulation</w:t>
      </w:r>
      <w:r>
        <w:t xml:space="preserve"> for intra-band contiguous CA</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r w:rsidRPr="001D386E">
        <w:t xml:space="preserve">Table </w:t>
      </w:r>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154" w:name="_Toc59650277"/>
      <w:bookmarkStart w:id="5155" w:name="_Toc61357549"/>
      <w:bookmarkStart w:id="5156" w:name="_Toc61359323"/>
      <w:bookmarkStart w:id="5157" w:name="_Toc67916262"/>
      <w:bookmarkStart w:id="5158" w:name="_Toc75533806"/>
      <w:bookmarkStart w:id="5159" w:name="_Toc75819692"/>
      <w:bookmarkStart w:id="5160" w:name="_Toc76508536"/>
      <w:bookmarkStart w:id="5161" w:name="_Toc76717486"/>
      <w:bookmarkStart w:id="5162" w:name="_Toc83294128"/>
      <w:bookmarkStart w:id="5163" w:name="_Toc84335167"/>
      <w:r w:rsidRPr="001C0CC4">
        <w:t>6.5A.</w:t>
      </w:r>
      <w:r>
        <w:t>4</w:t>
      </w:r>
      <w:r w:rsidRPr="001C0CC4">
        <w:t>.2.2</w:t>
      </w:r>
      <w:r w:rsidRPr="001C0CC4">
        <w:tab/>
        <w:t>Void</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0D52E183" w14:textId="0ECFE8A1" w:rsidR="004C1B52" w:rsidRPr="001C0CC4" w:rsidRDefault="004C1B52" w:rsidP="004E30D3">
      <w:pPr>
        <w:pStyle w:val="H6"/>
      </w:pPr>
      <w:bookmarkStart w:id="5164" w:name="_Toc21344418"/>
      <w:bookmarkStart w:id="5165" w:name="_Toc29801905"/>
      <w:bookmarkStart w:id="5166" w:name="_Toc29802329"/>
      <w:bookmarkStart w:id="5167" w:name="_Toc29802954"/>
      <w:bookmarkStart w:id="5168" w:name="_Toc36107696"/>
      <w:bookmarkStart w:id="5169" w:name="_Toc45888349"/>
      <w:bookmarkStart w:id="5170" w:name="_Toc45888948"/>
      <w:r w:rsidRPr="001C0CC4">
        <w:t>6.5A.</w:t>
      </w:r>
      <w:r>
        <w:t>4</w:t>
      </w:r>
      <w:r w:rsidRPr="001C0CC4">
        <w:t>.2.3</w:t>
      </w:r>
      <w:r w:rsidRPr="001C0CC4">
        <w:tab/>
        <w:t>Transmit intermodulation for Inter-band CA</w:t>
      </w:r>
      <w:bookmarkEnd w:id="5164"/>
      <w:bookmarkEnd w:id="5165"/>
      <w:bookmarkEnd w:id="5166"/>
      <w:bookmarkEnd w:id="5167"/>
      <w:bookmarkEnd w:id="5168"/>
      <w:bookmarkEnd w:id="5169"/>
      <w:bookmarkEnd w:id="5170"/>
    </w:p>
    <w:p w14:paraId="13658AC6" w14:textId="77777777" w:rsidR="00813591" w:rsidRDefault="00813591" w:rsidP="00813591">
      <w:pPr>
        <w:rPr>
          <w:lang w:val="en-US" w:eastAsia="zh-CN"/>
        </w:rPr>
      </w:pPr>
      <w:bookmarkStart w:id="5171" w:name="_Toc45888350"/>
      <w:bookmarkStart w:id="5172" w:name="_Toc45888949"/>
      <w:bookmarkStart w:id="5173" w:name="_Toc59650278"/>
      <w:bookmarkStart w:id="5174" w:name="_Toc61357550"/>
      <w:bookmarkStart w:id="5175" w:name="_Toc61359324"/>
      <w:bookmarkStart w:id="5176" w:name="_Toc67916263"/>
      <w:bookmarkStart w:id="5177" w:name="_Toc75533807"/>
      <w:bookmarkStart w:id="5178" w:name="_Toc75819693"/>
      <w:bookmarkStart w:id="5179" w:name="_Toc76508537"/>
      <w:bookmarkStart w:id="5180" w:name="_Toc76717487"/>
      <w:bookmarkStart w:id="5181" w:name="_Toc21344419"/>
      <w:bookmarkStart w:id="5182" w:name="_Toc29801906"/>
      <w:bookmarkStart w:id="5183" w:name="_Toc29802330"/>
      <w:bookmarkStart w:id="5184" w:name="_Toc29802955"/>
      <w:bookmarkStart w:id="5185" w:name="_Toc36107697"/>
      <w:bookmarkStart w:id="5186" w:name="_Toc3725147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187" w:name="_Toc83294129"/>
      <w:bookmarkStart w:id="5188" w:name="_Toc84335168"/>
      <w:r w:rsidRPr="001C0CC4">
        <w:t>6.5</w:t>
      </w:r>
      <w:r>
        <w:t>B</w:t>
      </w:r>
      <w:r w:rsidRPr="001C0CC4">
        <w:tab/>
        <w:t xml:space="preserve">Output RF spectrum emissions for </w:t>
      </w:r>
      <w:r>
        <w:t>NR-DC</w:t>
      </w:r>
      <w:bookmarkEnd w:id="5171"/>
      <w:bookmarkEnd w:id="5172"/>
      <w:bookmarkEnd w:id="5173"/>
      <w:bookmarkEnd w:id="5174"/>
      <w:bookmarkEnd w:id="5175"/>
      <w:bookmarkEnd w:id="5176"/>
      <w:bookmarkEnd w:id="5177"/>
      <w:bookmarkEnd w:id="5178"/>
      <w:bookmarkEnd w:id="5179"/>
      <w:bookmarkEnd w:id="5180"/>
      <w:bookmarkEnd w:id="5187"/>
      <w:bookmarkEnd w:id="5188"/>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189" w:name="_Toc45888351"/>
      <w:bookmarkStart w:id="5190" w:name="_Toc45888950"/>
      <w:bookmarkStart w:id="5191" w:name="_Toc59650279"/>
      <w:bookmarkStart w:id="5192" w:name="_Toc61357551"/>
      <w:bookmarkStart w:id="5193" w:name="_Toc61359325"/>
      <w:bookmarkStart w:id="5194" w:name="_Toc67916264"/>
      <w:bookmarkStart w:id="5195" w:name="_Toc75533808"/>
      <w:bookmarkStart w:id="5196" w:name="_Toc75819694"/>
      <w:bookmarkStart w:id="5197" w:name="_Toc76508538"/>
      <w:bookmarkStart w:id="5198" w:name="_Toc76717488"/>
      <w:bookmarkStart w:id="5199" w:name="_Toc83294130"/>
      <w:bookmarkStart w:id="5200" w:name="_Toc84335169"/>
      <w:r w:rsidRPr="001C0CC4">
        <w:t>6.5D</w:t>
      </w:r>
      <w:r w:rsidRPr="001C0CC4">
        <w:tab/>
        <w:t>Output RF spectrum emissions for UL MIMO</w:t>
      </w:r>
      <w:bookmarkEnd w:id="5181"/>
      <w:bookmarkEnd w:id="5182"/>
      <w:bookmarkEnd w:id="5183"/>
      <w:bookmarkEnd w:id="5184"/>
      <w:bookmarkEnd w:id="5185"/>
      <w:bookmarkEnd w:id="5186"/>
      <w:bookmarkEnd w:id="5189"/>
      <w:bookmarkEnd w:id="5190"/>
      <w:bookmarkEnd w:id="5191"/>
      <w:bookmarkEnd w:id="5192"/>
      <w:bookmarkEnd w:id="5193"/>
      <w:bookmarkEnd w:id="5194"/>
      <w:bookmarkEnd w:id="5195"/>
      <w:bookmarkEnd w:id="5196"/>
      <w:bookmarkEnd w:id="5197"/>
      <w:bookmarkEnd w:id="5198"/>
      <w:bookmarkEnd w:id="5199"/>
      <w:bookmarkEnd w:id="5200"/>
    </w:p>
    <w:p w14:paraId="1DAA507C" w14:textId="77777777" w:rsidR="00DC7196" w:rsidRPr="001C0CC4" w:rsidRDefault="00DC7196" w:rsidP="004E30D3">
      <w:pPr>
        <w:pStyle w:val="Heading3"/>
      </w:pPr>
      <w:bookmarkStart w:id="5201" w:name="_Toc21344420"/>
      <w:bookmarkStart w:id="5202" w:name="_Toc29801907"/>
      <w:bookmarkStart w:id="5203" w:name="_Toc29802331"/>
      <w:bookmarkStart w:id="5204" w:name="_Toc29802956"/>
      <w:bookmarkStart w:id="5205" w:name="_Toc36107698"/>
      <w:bookmarkStart w:id="5206" w:name="_Toc37251472"/>
      <w:bookmarkStart w:id="5207" w:name="_Toc45888352"/>
      <w:bookmarkStart w:id="5208" w:name="_Toc45888951"/>
      <w:bookmarkStart w:id="5209" w:name="_Toc59650280"/>
      <w:bookmarkStart w:id="5210" w:name="_Toc61357552"/>
      <w:bookmarkStart w:id="5211" w:name="_Toc61359326"/>
      <w:bookmarkStart w:id="5212" w:name="_Toc67916265"/>
      <w:bookmarkStart w:id="5213" w:name="_Toc75533809"/>
      <w:bookmarkStart w:id="5214" w:name="_Toc75819695"/>
      <w:bookmarkStart w:id="5215" w:name="_Toc76508539"/>
      <w:bookmarkStart w:id="5216" w:name="_Toc76717489"/>
      <w:bookmarkStart w:id="5217" w:name="_Toc83294131"/>
      <w:bookmarkStart w:id="5218" w:name="_Toc84335170"/>
      <w:r w:rsidRPr="001C0CC4">
        <w:t>6.5D.1</w:t>
      </w:r>
      <w:r w:rsidRPr="001C0CC4">
        <w:tab/>
        <w:t>Occupied bandwidth for UL MIMO</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219" w:name="_Toc21344421"/>
      <w:bookmarkStart w:id="5220" w:name="_Toc29801908"/>
      <w:bookmarkStart w:id="5221" w:name="_Toc29802332"/>
      <w:bookmarkStart w:id="5222" w:name="_Toc29802957"/>
      <w:bookmarkStart w:id="5223" w:name="_Toc36107699"/>
      <w:bookmarkStart w:id="5224" w:name="_Toc37251473"/>
      <w:bookmarkStart w:id="5225" w:name="_Toc45888353"/>
      <w:bookmarkStart w:id="5226" w:name="_Toc45888952"/>
      <w:bookmarkStart w:id="5227" w:name="_Toc59650281"/>
      <w:bookmarkStart w:id="5228" w:name="_Toc61357553"/>
      <w:bookmarkStart w:id="5229" w:name="_Toc61359327"/>
      <w:bookmarkStart w:id="5230" w:name="_Toc67916266"/>
      <w:bookmarkStart w:id="5231" w:name="_Toc75533810"/>
      <w:bookmarkStart w:id="5232" w:name="_Toc75819696"/>
      <w:bookmarkStart w:id="5233" w:name="_Toc76508540"/>
      <w:bookmarkStart w:id="5234" w:name="_Toc76717490"/>
      <w:bookmarkStart w:id="5235" w:name="_Toc83294132"/>
      <w:bookmarkStart w:id="5236" w:name="_Toc84335171"/>
      <w:r w:rsidRPr="001C0CC4">
        <w:t>6.5D.2</w:t>
      </w:r>
      <w:r w:rsidRPr="001C0CC4">
        <w:tab/>
        <w:t>Out of band emission for UL MIMO</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237" w:name="_Toc21344422"/>
      <w:bookmarkStart w:id="5238" w:name="_Toc29801909"/>
      <w:bookmarkStart w:id="5239" w:name="_Toc29802333"/>
      <w:bookmarkStart w:id="5240" w:name="_Toc29802958"/>
      <w:bookmarkStart w:id="5241" w:name="_Toc36107700"/>
      <w:bookmarkStart w:id="5242" w:name="_Toc37251474"/>
      <w:bookmarkStart w:id="5243" w:name="_Toc45888354"/>
      <w:bookmarkStart w:id="5244" w:name="_Toc45888953"/>
      <w:bookmarkStart w:id="5245" w:name="_Toc59650282"/>
      <w:bookmarkStart w:id="5246" w:name="_Toc61357554"/>
      <w:bookmarkStart w:id="5247" w:name="_Toc61359328"/>
      <w:bookmarkStart w:id="5248" w:name="_Toc67916267"/>
      <w:bookmarkStart w:id="5249" w:name="_Toc75533811"/>
      <w:bookmarkStart w:id="5250" w:name="_Toc75819697"/>
      <w:bookmarkStart w:id="5251" w:name="_Toc76508541"/>
      <w:bookmarkStart w:id="5252" w:name="_Toc76717491"/>
      <w:bookmarkStart w:id="5253" w:name="_Toc83294133"/>
      <w:bookmarkStart w:id="5254" w:name="_Toc84335172"/>
      <w:r w:rsidRPr="001C0CC4">
        <w:t>6.5D.3</w:t>
      </w:r>
      <w:r w:rsidRPr="001C0CC4">
        <w:tab/>
        <w:t>Spurious emission for UL MIMO</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255" w:name="_Toc21344423"/>
      <w:bookmarkStart w:id="5256" w:name="_Toc29801910"/>
      <w:bookmarkStart w:id="5257" w:name="_Toc29802334"/>
      <w:bookmarkStart w:id="5258" w:name="_Toc29802959"/>
      <w:bookmarkStart w:id="5259" w:name="_Toc36107701"/>
      <w:bookmarkStart w:id="5260" w:name="_Toc37251475"/>
      <w:bookmarkStart w:id="5261" w:name="_Toc45888355"/>
      <w:bookmarkStart w:id="5262" w:name="_Toc45888954"/>
      <w:bookmarkStart w:id="5263" w:name="_Toc59650283"/>
      <w:bookmarkStart w:id="5264" w:name="_Toc61357555"/>
      <w:bookmarkStart w:id="5265" w:name="_Toc61359329"/>
      <w:bookmarkStart w:id="5266" w:name="_Toc67916268"/>
      <w:bookmarkStart w:id="5267" w:name="_Toc75533812"/>
      <w:bookmarkStart w:id="5268" w:name="_Toc75819698"/>
      <w:bookmarkStart w:id="5269" w:name="_Toc76508542"/>
      <w:bookmarkStart w:id="5270" w:name="_Toc76717492"/>
      <w:bookmarkStart w:id="5271" w:name="_Toc83294134"/>
      <w:bookmarkStart w:id="5272" w:name="_Toc84335173"/>
      <w:r w:rsidRPr="001C0CC4">
        <w:t>6.5D.4</w:t>
      </w:r>
      <w:r w:rsidRPr="001C0CC4">
        <w:tab/>
        <w:t>Transmit intermodulation for UL MIMO</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273" w:name="_Toc45888356"/>
      <w:bookmarkStart w:id="5274" w:name="_Toc45888955"/>
      <w:bookmarkStart w:id="5275" w:name="_Toc59650284"/>
      <w:bookmarkStart w:id="5276" w:name="_Toc61357556"/>
      <w:bookmarkStart w:id="5277" w:name="_Toc61359330"/>
      <w:bookmarkStart w:id="5278" w:name="_Toc67916269"/>
      <w:bookmarkStart w:id="5279" w:name="_Toc75533813"/>
      <w:bookmarkStart w:id="5280" w:name="_Toc75819699"/>
      <w:bookmarkStart w:id="5281" w:name="_Toc76508543"/>
      <w:bookmarkStart w:id="5282" w:name="_Toc76717493"/>
      <w:bookmarkStart w:id="5283" w:name="_Toc83294135"/>
      <w:bookmarkStart w:id="5284" w:name="_Toc84335174"/>
      <w:r w:rsidRPr="001C0CC4">
        <w:t>6.5</w:t>
      </w:r>
      <w:r>
        <w:t>E</w:t>
      </w:r>
      <w:r w:rsidRPr="001C0CC4">
        <w:tab/>
        <w:t>Output RF spectrum emissions</w:t>
      </w:r>
      <w:r>
        <w:t xml:space="preserve"> for V2X</w:t>
      </w:r>
      <w:bookmarkEnd w:id="5273"/>
      <w:bookmarkEnd w:id="5274"/>
      <w:bookmarkEnd w:id="5275"/>
      <w:bookmarkEnd w:id="5276"/>
      <w:bookmarkEnd w:id="5277"/>
      <w:bookmarkEnd w:id="5278"/>
      <w:bookmarkEnd w:id="5279"/>
      <w:bookmarkEnd w:id="5280"/>
      <w:bookmarkEnd w:id="5281"/>
      <w:bookmarkEnd w:id="5282"/>
      <w:bookmarkEnd w:id="5283"/>
      <w:bookmarkEnd w:id="5284"/>
    </w:p>
    <w:p w14:paraId="4F4B2EB6" w14:textId="77777777" w:rsidR="0017189C" w:rsidRDefault="0017189C" w:rsidP="004E30D3">
      <w:pPr>
        <w:pStyle w:val="Heading3"/>
      </w:pPr>
      <w:bookmarkStart w:id="5285" w:name="_Toc45888357"/>
      <w:bookmarkStart w:id="5286" w:name="_Toc45888956"/>
      <w:bookmarkStart w:id="5287" w:name="_Toc59650285"/>
      <w:bookmarkStart w:id="5288" w:name="_Toc61357557"/>
      <w:bookmarkStart w:id="5289" w:name="_Toc61359331"/>
      <w:bookmarkStart w:id="5290" w:name="_Toc67916270"/>
      <w:bookmarkStart w:id="5291" w:name="_Toc75533814"/>
      <w:bookmarkStart w:id="5292" w:name="_Toc75819700"/>
      <w:bookmarkStart w:id="5293" w:name="_Toc76508544"/>
      <w:bookmarkStart w:id="5294" w:name="_Toc76717494"/>
      <w:bookmarkStart w:id="5295" w:name="_Toc83294136"/>
      <w:bookmarkStart w:id="5296" w:name="_Toc84335175"/>
      <w:r w:rsidRPr="001C0CC4">
        <w:t>6.5</w:t>
      </w:r>
      <w:r>
        <w:t>E</w:t>
      </w:r>
      <w:r w:rsidRPr="001C0CC4">
        <w:t>.1</w:t>
      </w:r>
      <w:r w:rsidRPr="001C0CC4">
        <w:tab/>
        <w:t>Occupied bandwidth</w:t>
      </w:r>
      <w:r>
        <w:t xml:space="preserve"> for V2X</w:t>
      </w:r>
      <w:bookmarkEnd w:id="5285"/>
      <w:bookmarkEnd w:id="5286"/>
      <w:bookmarkEnd w:id="5287"/>
      <w:bookmarkEnd w:id="5288"/>
      <w:bookmarkEnd w:id="5289"/>
      <w:bookmarkEnd w:id="5290"/>
      <w:bookmarkEnd w:id="5291"/>
      <w:bookmarkEnd w:id="5292"/>
      <w:bookmarkEnd w:id="5293"/>
      <w:bookmarkEnd w:id="5294"/>
      <w:bookmarkEnd w:id="5295"/>
      <w:bookmarkEnd w:id="5296"/>
    </w:p>
    <w:p w14:paraId="124BD955" w14:textId="77777777" w:rsidR="0017189C" w:rsidRPr="00286122" w:rsidRDefault="0017189C" w:rsidP="004E30D3">
      <w:pPr>
        <w:pStyle w:val="Heading4"/>
      </w:pPr>
      <w:bookmarkStart w:id="5297" w:name="_Toc45888358"/>
      <w:bookmarkStart w:id="5298" w:name="_Toc45888957"/>
      <w:bookmarkStart w:id="5299" w:name="_Toc59650286"/>
      <w:bookmarkStart w:id="5300" w:name="_Toc61357558"/>
      <w:bookmarkStart w:id="5301" w:name="_Toc61359332"/>
      <w:bookmarkStart w:id="5302" w:name="_Toc67916271"/>
      <w:bookmarkStart w:id="5303" w:name="_Toc75533815"/>
      <w:bookmarkStart w:id="5304" w:name="_Toc75819701"/>
      <w:bookmarkStart w:id="5305" w:name="_Toc76508545"/>
      <w:bookmarkStart w:id="5306" w:name="_Toc76717495"/>
      <w:bookmarkStart w:id="5307" w:name="_Toc83294137"/>
      <w:bookmarkStart w:id="5308" w:name="_Toc84335176"/>
      <w:r>
        <w:t>6.5E.1.1</w:t>
      </w:r>
      <w:r>
        <w:tab/>
        <w:t>General</w:t>
      </w:r>
      <w:bookmarkEnd w:id="5297"/>
      <w:bookmarkEnd w:id="5298"/>
      <w:bookmarkEnd w:id="5299"/>
      <w:bookmarkEnd w:id="5300"/>
      <w:bookmarkEnd w:id="5301"/>
      <w:bookmarkEnd w:id="5302"/>
      <w:bookmarkEnd w:id="5303"/>
      <w:bookmarkEnd w:id="5304"/>
      <w:bookmarkEnd w:id="5305"/>
      <w:bookmarkEnd w:id="5306"/>
      <w:bookmarkEnd w:id="5307"/>
      <w:bookmarkEnd w:id="5308"/>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309" w:name="_Toc45888359"/>
      <w:bookmarkStart w:id="5310" w:name="_Toc45888958"/>
      <w:bookmarkStart w:id="5311" w:name="_Toc59650287"/>
      <w:bookmarkStart w:id="5312" w:name="_Toc61357559"/>
      <w:bookmarkStart w:id="5313" w:name="_Toc61359333"/>
      <w:bookmarkStart w:id="5314" w:name="_Toc67916272"/>
      <w:bookmarkStart w:id="5315" w:name="_Toc75533816"/>
      <w:bookmarkStart w:id="5316" w:name="_Toc75819702"/>
      <w:bookmarkStart w:id="5317" w:name="_Toc76508546"/>
      <w:bookmarkStart w:id="5318" w:name="_Toc76717496"/>
      <w:bookmarkStart w:id="5319" w:name="_Toc83294138"/>
      <w:bookmarkStart w:id="5320" w:name="_Toc84335177"/>
      <w:r>
        <w:t>6.5E.1.2</w:t>
      </w:r>
      <w:r>
        <w:tab/>
        <w:t>Occupied bandwidth for V2X con-current operation</w:t>
      </w:r>
      <w:bookmarkEnd w:id="5309"/>
      <w:bookmarkEnd w:id="5310"/>
      <w:bookmarkEnd w:id="5311"/>
      <w:bookmarkEnd w:id="5312"/>
      <w:bookmarkEnd w:id="5313"/>
      <w:bookmarkEnd w:id="5314"/>
      <w:bookmarkEnd w:id="5315"/>
      <w:bookmarkEnd w:id="5316"/>
      <w:bookmarkEnd w:id="5317"/>
      <w:bookmarkEnd w:id="5318"/>
      <w:bookmarkEnd w:id="5319"/>
      <w:bookmarkEnd w:id="5320"/>
    </w:p>
    <w:p w14:paraId="14EA780E" w14:textId="77777777" w:rsidR="00D806D9" w:rsidRDefault="00D806D9" w:rsidP="00D806D9">
      <w:pPr>
        <w:rPr>
          <w:noProof/>
        </w:rPr>
      </w:pPr>
      <w:bookmarkStart w:id="5321" w:name="_Toc45888360"/>
      <w:bookmarkStart w:id="5322" w:name="_Toc45888959"/>
      <w:bookmarkStart w:id="5323" w:name="_Toc59650288"/>
      <w:bookmarkStart w:id="5324" w:name="_Toc61357560"/>
      <w:bookmarkStart w:id="5325" w:name="_Toc61359334"/>
      <w:bookmarkStart w:id="5326" w:name="_Toc67916273"/>
      <w:bookmarkStart w:id="5327" w:name="_Toc75533817"/>
      <w:bookmarkStart w:id="5328" w:name="_Toc75819703"/>
      <w:bookmarkStart w:id="5329" w:name="_Toc76508547"/>
      <w:bookmarkStart w:id="5330" w:name="_Toc76717497"/>
      <w:bookmarkStart w:id="5331" w:name="_Toc83294139"/>
      <w:bookmarkStart w:id="5332" w:name="_Toc84335178"/>
      <w:r>
        <w:rPr>
          <w:noProof/>
        </w:rPr>
        <w:t xml:space="preserve">For the inter-band con-current NR V2X operation, </w:t>
      </w:r>
      <w:r>
        <w:t xml:space="preserve">the requirements specified in clause 6.5.1 shall apply for the uplink in licensed band and the requirements specified in clause 6.5E.1.1 shall apply for the sidelink </w:t>
      </w:r>
      <w:r>
        <w:rPr>
          <w:noProof/>
        </w:rPr>
        <w:t>in licensed band or Band n47</w:t>
      </w:r>
      <w:r>
        <w:t>.</w:t>
      </w:r>
      <w:r>
        <w:rPr>
          <w:noProof/>
        </w:rPr>
        <w:t xml:space="preserve"> </w:t>
      </w:r>
    </w:p>
    <w:p w14:paraId="5871C0B4" w14:textId="77777777" w:rsidR="0017189C" w:rsidRDefault="0017189C" w:rsidP="004E30D3">
      <w:pPr>
        <w:pStyle w:val="Heading3"/>
      </w:pPr>
      <w:r w:rsidRPr="001C0CC4">
        <w:t>6.5</w:t>
      </w:r>
      <w:r>
        <w:t>E</w:t>
      </w:r>
      <w:r w:rsidRPr="001C0CC4">
        <w:t>.2</w:t>
      </w:r>
      <w:r w:rsidRPr="001C0CC4">
        <w:tab/>
        <w:t>Out of band emission</w:t>
      </w:r>
      <w:r>
        <w:t xml:space="preserve"> for V2X</w:t>
      </w:r>
      <w:bookmarkEnd w:id="5321"/>
      <w:bookmarkEnd w:id="5322"/>
      <w:bookmarkEnd w:id="5323"/>
      <w:bookmarkEnd w:id="5324"/>
      <w:bookmarkEnd w:id="5325"/>
      <w:bookmarkEnd w:id="5326"/>
      <w:bookmarkEnd w:id="5327"/>
      <w:bookmarkEnd w:id="5328"/>
      <w:bookmarkEnd w:id="5329"/>
      <w:bookmarkEnd w:id="5330"/>
      <w:bookmarkEnd w:id="5331"/>
      <w:bookmarkEnd w:id="5332"/>
    </w:p>
    <w:p w14:paraId="1EFAA909" w14:textId="77777777" w:rsidR="0017189C" w:rsidRPr="00286122" w:rsidRDefault="0017189C" w:rsidP="004E30D3">
      <w:pPr>
        <w:pStyle w:val="Heading4"/>
      </w:pPr>
      <w:bookmarkStart w:id="5333" w:name="_Toc45888361"/>
      <w:bookmarkStart w:id="5334" w:name="_Toc45888960"/>
      <w:bookmarkStart w:id="5335" w:name="_Toc59650289"/>
      <w:bookmarkStart w:id="5336" w:name="_Toc61357561"/>
      <w:bookmarkStart w:id="5337" w:name="_Toc61359335"/>
      <w:bookmarkStart w:id="5338" w:name="_Toc67916274"/>
      <w:bookmarkStart w:id="5339" w:name="_Toc75533818"/>
      <w:bookmarkStart w:id="5340" w:name="_Toc75819704"/>
      <w:bookmarkStart w:id="5341" w:name="_Toc76508548"/>
      <w:bookmarkStart w:id="5342" w:name="_Toc76717498"/>
      <w:bookmarkStart w:id="5343" w:name="_Toc83294140"/>
      <w:bookmarkStart w:id="5344" w:name="_Toc84335179"/>
      <w:r>
        <w:t>6.5E.2.1</w:t>
      </w:r>
      <w:r>
        <w:tab/>
        <w:t>General</w:t>
      </w:r>
      <w:bookmarkEnd w:id="5333"/>
      <w:bookmarkEnd w:id="5334"/>
      <w:bookmarkEnd w:id="5335"/>
      <w:bookmarkEnd w:id="5336"/>
      <w:bookmarkEnd w:id="5337"/>
      <w:bookmarkEnd w:id="5338"/>
      <w:bookmarkEnd w:id="5339"/>
      <w:bookmarkEnd w:id="5340"/>
      <w:bookmarkEnd w:id="5341"/>
      <w:bookmarkEnd w:id="5342"/>
      <w:bookmarkEnd w:id="5343"/>
      <w:bookmarkEnd w:id="5344"/>
    </w:p>
    <w:p w14:paraId="373E1AFB" w14:textId="77777777" w:rsidR="00DB04AF" w:rsidRDefault="00DB04AF" w:rsidP="00DB04AF">
      <w:r>
        <w:t>When UE is configured for NR V2X sidelink transmissions non-concurrent with NR uplink transmissions for NR V2X operating bands specified in Table 5.2E.1-1, the requirements in clause 6.5E.2.2.1, 6.5E.2.3 and 6.5E.2.4.1 apply for NR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345" w:name="_Toc45888362"/>
      <w:bookmarkStart w:id="5346" w:name="_Toc45888961"/>
      <w:bookmarkStart w:id="5347" w:name="_Toc59650290"/>
      <w:bookmarkStart w:id="5348" w:name="_Toc61357562"/>
      <w:bookmarkStart w:id="5349" w:name="_Toc61359336"/>
      <w:bookmarkStart w:id="5350" w:name="_Toc67916275"/>
      <w:bookmarkStart w:id="5351" w:name="_Toc75533819"/>
      <w:bookmarkStart w:id="5352" w:name="_Toc75819705"/>
      <w:bookmarkStart w:id="5353" w:name="_Toc76508549"/>
      <w:bookmarkStart w:id="5354" w:name="_Toc76717499"/>
      <w:bookmarkStart w:id="5355" w:name="_Toc83294141"/>
      <w:bookmarkStart w:id="5356" w:name="_Toc84335180"/>
      <w:r w:rsidRPr="001C0CC4">
        <w:t>6.5</w:t>
      </w:r>
      <w:r>
        <w:t>E</w:t>
      </w:r>
      <w:r w:rsidRPr="001C0CC4">
        <w:t>.2.</w:t>
      </w:r>
      <w:r>
        <w:t>2</w:t>
      </w:r>
      <w:r w:rsidRPr="001C0CC4">
        <w:tab/>
      </w:r>
      <w:r>
        <w:t>Spectrum emission mask</w:t>
      </w:r>
      <w:bookmarkEnd w:id="5345"/>
      <w:bookmarkEnd w:id="5346"/>
      <w:bookmarkEnd w:id="5347"/>
      <w:bookmarkEnd w:id="5348"/>
      <w:bookmarkEnd w:id="5349"/>
      <w:bookmarkEnd w:id="5350"/>
      <w:bookmarkEnd w:id="5351"/>
      <w:bookmarkEnd w:id="5352"/>
      <w:bookmarkEnd w:id="5353"/>
      <w:bookmarkEnd w:id="5354"/>
      <w:bookmarkEnd w:id="5355"/>
      <w:bookmarkEnd w:id="5356"/>
    </w:p>
    <w:p w14:paraId="0650090B" w14:textId="31D31E3D" w:rsidR="00C77DF7" w:rsidRPr="00B33073" w:rsidRDefault="00C77DF7" w:rsidP="00C77DF7">
      <w:pPr>
        <w:pStyle w:val="Heading5"/>
      </w:pPr>
      <w:bookmarkStart w:id="5357" w:name="_Toc45888363"/>
      <w:bookmarkStart w:id="5358" w:name="_Toc45888962"/>
      <w:bookmarkStart w:id="5359" w:name="_Toc67916276"/>
      <w:bookmarkStart w:id="5360" w:name="_Toc75533820"/>
      <w:bookmarkStart w:id="5361" w:name="_Toc75819706"/>
      <w:bookmarkStart w:id="5362" w:name="_Toc76508550"/>
      <w:bookmarkStart w:id="5363" w:name="_Toc76717500"/>
      <w:bookmarkStart w:id="5364" w:name="_Toc83294142"/>
      <w:bookmarkStart w:id="5365" w:name="_Toc84335181"/>
      <w:bookmarkStart w:id="5366" w:name="_Toc45888364"/>
      <w:bookmarkStart w:id="5367" w:name="_Toc45888963"/>
      <w:bookmarkStart w:id="5368" w:name="_Toc59650292"/>
      <w:bookmarkStart w:id="5369" w:name="_Toc61357564"/>
      <w:bookmarkStart w:id="5370" w:name="_Toc61359338"/>
      <w:r w:rsidRPr="00B33073">
        <w:t>6.</w:t>
      </w:r>
      <w:r w:rsidRPr="00B33073">
        <w:rPr>
          <w:rFonts w:hint="eastAsia"/>
          <w:lang w:eastAsia="zh-CN"/>
        </w:rPr>
        <w:t>5</w:t>
      </w:r>
      <w:r w:rsidRPr="00B33073">
        <w:t>E.2.2.1</w:t>
      </w:r>
      <w:r w:rsidRPr="00B33073">
        <w:tab/>
        <w:t>General</w:t>
      </w:r>
      <w:bookmarkEnd w:id="5357"/>
      <w:bookmarkEnd w:id="5358"/>
      <w:bookmarkEnd w:id="5359"/>
      <w:bookmarkEnd w:id="5360"/>
      <w:bookmarkEnd w:id="5361"/>
      <w:bookmarkEnd w:id="5362"/>
      <w:bookmarkEnd w:id="5363"/>
      <w:bookmarkEnd w:id="5364"/>
      <w:bookmarkEnd w:id="5365"/>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371" w:name="_Toc67916277"/>
      <w:bookmarkStart w:id="5372" w:name="_Toc75533821"/>
      <w:bookmarkStart w:id="5373" w:name="_Toc75819707"/>
      <w:bookmarkStart w:id="5374" w:name="_Toc76508551"/>
      <w:bookmarkStart w:id="5375" w:name="_Toc76717501"/>
      <w:bookmarkStart w:id="5376" w:name="_Toc83294143"/>
      <w:bookmarkStart w:id="5377" w:name="_Toc84335182"/>
      <w:r>
        <w:t>6.5E.2.2.2</w:t>
      </w:r>
      <w:r>
        <w:tab/>
        <w:t xml:space="preserve">Spectrum emission mask for </w:t>
      </w:r>
      <w:r w:rsidRPr="004A468C">
        <w:t>V2X con-current operation</w:t>
      </w:r>
      <w:bookmarkEnd w:id="5366"/>
      <w:bookmarkEnd w:id="5367"/>
      <w:bookmarkEnd w:id="5368"/>
      <w:bookmarkEnd w:id="5369"/>
      <w:bookmarkEnd w:id="5370"/>
      <w:bookmarkEnd w:id="5371"/>
      <w:bookmarkEnd w:id="5372"/>
      <w:bookmarkEnd w:id="5373"/>
      <w:bookmarkEnd w:id="5374"/>
      <w:bookmarkEnd w:id="5375"/>
      <w:bookmarkEnd w:id="5376"/>
      <w:bookmarkEnd w:id="5377"/>
    </w:p>
    <w:p w14:paraId="008E8A71" w14:textId="77777777" w:rsidR="00DB04AF" w:rsidRDefault="00DB04AF" w:rsidP="00DB04AF">
      <w:pPr>
        <w:rPr>
          <w:noProof/>
        </w:rPr>
      </w:pPr>
      <w:bookmarkStart w:id="5378" w:name="_Toc45888365"/>
      <w:bookmarkStart w:id="5379" w:name="_Toc45888964"/>
      <w:bookmarkStart w:id="5380" w:name="_Toc59650293"/>
      <w:bookmarkStart w:id="5381" w:name="_Toc61357565"/>
      <w:bookmarkStart w:id="5382" w:name="_Toc61359339"/>
      <w:bookmarkStart w:id="5383" w:name="_Toc67916278"/>
      <w:bookmarkStart w:id="5384" w:name="_Toc75533822"/>
      <w:bookmarkStart w:id="5385" w:name="_Toc75819708"/>
      <w:bookmarkStart w:id="5386" w:name="_Toc76508552"/>
      <w:bookmarkStart w:id="5387" w:name="_Toc76717502"/>
      <w:bookmarkStart w:id="5388" w:name="_Toc83294144"/>
      <w:bookmarkStart w:id="5389" w:name="_Toc84335183"/>
      <w:r>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6.5E.2.2.1 shall apply for the sidelink </w:t>
      </w:r>
      <w:r>
        <w:rPr>
          <w:noProof/>
        </w:rPr>
        <w:t>in licensed band or Band n47</w:t>
      </w:r>
      <w:r>
        <w:t>.</w:t>
      </w:r>
      <w:r>
        <w:rPr>
          <w:noProof/>
        </w:rPr>
        <w:t xml:space="preserve"> </w:t>
      </w:r>
    </w:p>
    <w:p w14:paraId="4D5CA7C4" w14:textId="77777777" w:rsidR="0017189C" w:rsidRPr="001C0CC4" w:rsidRDefault="0017189C" w:rsidP="004E30D3">
      <w:pPr>
        <w:pStyle w:val="Heading4"/>
      </w:pPr>
      <w:r w:rsidRPr="001C0CC4">
        <w:t>6.5</w:t>
      </w:r>
      <w:r>
        <w:t>E</w:t>
      </w:r>
      <w:r w:rsidRPr="001C0CC4">
        <w:t>.2.</w:t>
      </w:r>
      <w:r>
        <w:t>3</w:t>
      </w:r>
      <w:r w:rsidRPr="001C0CC4">
        <w:tab/>
      </w:r>
      <w:r>
        <w:t>Additional Spectrum emission mask</w:t>
      </w:r>
      <w:bookmarkEnd w:id="5378"/>
      <w:bookmarkEnd w:id="5379"/>
      <w:bookmarkEnd w:id="5380"/>
      <w:bookmarkEnd w:id="5381"/>
      <w:bookmarkEnd w:id="5382"/>
      <w:bookmarkEnd w:id="5383"/>
      <w:bookmarkEnd w:id="5384"/>
      <w:bookmarkEnd w:id="5385"/>
      <w:bookmarkEnd w:id="5386"/>
      <w:bookmarkEnd w:id="5387"/>
      <w:bookmarkEnd w:id="5388"/>
      <w:bookmarkEnd w:id="5389"/>
    </w:p>
    <w:p w14:paraId="2F1DC236" w14:textId="002555BE" w:rsidR="003728D0" w:rsidRPr="001C0CC4" w:rsidRDefault="0017189C" w:rsidP="003728D0">
      <w:pPr>
        <w:pStyle w:val="Heading5"/>
        <w:rPr>
          <w:snapToGrid w:val="0"/>
        </w:rPr>
      </w:pPr>
      <w:bookmarkStart w:id="5390" w:name="_Toc45888366"/>
      <w:bookmarkStart w:id="5391" w:name="_Toc45888965"/>
      <w:bookmarkStart w:id="5392" w:name="_Toc59650294"/>
      <w:bookmarkStart w:id="5393" w:name="_Toc61357566"/>
      <w:bookmarkStart w:id="5394" w:name="_Toc61359340"/>
      <w:bookmarkStart w:id="5395" w:name="_Toc67916279"/>
      <w:bookmarkStart w:id="5396" w:name="_Toc75533823"/>
      <w:bookmarkStart w:id="5397" w:name="_Toc75819709"/>
      <w:bookmarkStart w:id="5398" w:name="_Toc76508553"/>
      <w:bookmarkStart w:id="5399" w:name="_Toc76717503"/>
      <w:bookmarkStart w:id="5400" w:name="_Toc83294145"/>
      <w:bookmarkStart w:id="5401" w:name="_Toc84335184"/>
      <w:r w:rsidRPr="001C0CC4">
        <w:rPr>
          <w:snapToGrid w:val="0"/>
        </w:rPr>
        <w:t>6.5</w:t>
      </w:r>
      <w:r>
        <w:rPr>
          <w:snapToGrid w:val="0"/>
        </w:rPr>
        <w:t>E.2.3</w:t>
      </w:r>
      <w:r w:rsidRPr="001C0CC4">
        <w:rPr>
          <w:snapToGrid w:val="0"/>
        </w:rPr>
        <w:t>.1</w:t>
      </w:r>
      <w:r w:rsidRPr="001C0CC4">
        <w:rPr>
          <w:snapToGrid w:val="0"/>
        </w:rPr>
        <w:tab/>
      </w:r>
      <w:bookmarkEnd w:id="5390"/>
      <w:bookmarkEnd w:id="5391"/>
      <w:bookmarkEnd w:id="5392"/>
      <w:bookmarkEnd w:id="5393"/>
      <w:bookmarkEnd w:id="5394"/>
      <w:bookmarkEnd w:id="5395"/>
      <w:bookmarkEnd w:id="5396"/>
      <w:bookmarkEnd w:id="5397"/>
      <w:bookmarkEnd w:id="5398"/>
      <w:bookmarkEnd w:id="5399"/>
      <w:r w:rsidR="003728D0" w:rsidRPr="001C0CC4">
        <w:rPr>
          <w:snapToGrid w:val="0"/>
        </w:rPr>
        <w:t>Requirements fo</w:t>
      </w:r>
      <w:r w:rsidR="003728D0">
        <w:rPr>
          <w:snapToGrid w:val="0"/>
        </w:rPr>
        <w:t>r network signalling value "NS_33</w:t>
      </w:r>
      <w:r w:rsidR="003728D0" w:rsidRPr="001C0CC4">
        <w:rPr>
          <w:snapToGrid w:val="0"/>
        </w:rPr>
        <w:t>"</w:t>
      </w:r>
      <w:bookmarkEnd w:id="5400"/>
      <w:bookmarkEnd w:id="5401"/>
    </w:p>
    <w:p w14:paraId="2BF48677" w14:textId="0963B275" w:rsidR="00DB04AF" w:rsidRDefault="00DB04AF" w:rsidP="00DB04AF">
      <w:bookmarkStart w:id="5402" w:name="_Toc45888367"/>
      <w:bookmarkStart w:id="5403" w:name="_Toc45888966"/>
      <w:bookmarkStart w:id="5404" w:name="_Toc59650295"/>
      <w:bookmarkStart w:id="5405" w:name="_Toc61357567"/>
      <w:bookmarkStart w:id="5406" w:name="_Toc61359341"/>
      <w:bookmarkStart w:id="5407" w:name="_Toc67916280"/>
      <w:bookmarkStart w:id="5408" w:name="_Toc75533824"/>
      <w:bookmarkStart w:id="5409" w:name="_Toc75819710"/>
      <w:bookmarkStart w:id="5410" w:name="_Toc76508554"/>
      <w:bookmarkStart w:id="5411" w:name="_Toc76717504"/>
      <w:bookmarkStart w:id="5412" w:name="_Toc83294146"/>
      <w:bookmarkStart w:id="5413" w:name="_Toc84335185"/>
      <w:r>
        <w:t>The additional spectrum mask in Table 6.5E.2.3.1-1 applies for NR V2X UE within 5 855 MHz to 5 9</w:t>
      </w:r>
      <w:r>
        <w:rPr>
          <w:rFonts w:eastAsia="Malgun Gothic"/>
        </w:rPr>
        <w:t>50</w:t>
      </w:r>
      <w:r>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5ED75C78" w14:textId="50C1D7BE" w:rsidR="00DB04AF" w:rsidRDefault="00DB04AF" w:rsidP="00DB04AF">
      <w:r>
        <w:t>When "</w:t>
      </w:r>
      <w:r>
        <w:rPr>
          <w:rFonts w:cs="v5.0.0"/>
        </w:rPr>
        <w:t>NS_33"</w:t>
      </w:r>
      <w:r>
        <w:t xml:space="preserve"> is indicated in the cell or </w:t>
      </w:r>
      <w:r>
        <w:rPr>
          <w:rFonts w:cs="Arial"/>
        </w:rPr>
        <w:t>pre-configured radio parameters</w:t>
      </w:r>
      <w:r>
        <w:t>, the power of any V2X UE emission shall not exceed the levels specified in Table 6.5E.2.3.1-1.</w:t>
      </w:r>
    </w:p>
    <w:p w14:paraId="07034E40" w14:textId="77777777" w:rsidR="00DB04AF" w:rsidRDefault="00DB04AF" w:rsidP="00DB04AF"/>
    <w:p w14:paraId="24DD9AE2" w14:textId="377E786E" w:rsidR="00DB04AF" w:rsidRDefault="00DB04AF" w:rsidP="00DB04AF">
      <w:pPr>
        <w:pStyle w:val="TH"/>
      </w:pPr>
      <w:r>
        <w:t>Table 6.5E.2.3.1-1: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555"/>
        <w:gridCol w:w="3832"/>
        <w:gridCol w:w="1816"/>
      </w:tblGrid>
      <w:tr w:rsidR="00DB04AF" w14:paraId="5AD2CD71" w14:textId="77777777" w:rsidTr="007175EC">
        <w:trPr>
          <w:cantSplit/>
          <w:trHeight w:val="187"/>
          <w:jc w:val="center"/>
        </w:trPr>
        <w:tc>
          <w:tcPr>
            <w:tcW w:w="7203" w:type="dxa"/>
            <w:gridSpan w:val="3"/>
            <w:tcBorders>
              <w:top w:val="single" w:sz="4" w:space="0" w:color="auto"/>
              <w:left w:val="single" w:sz="4" w:space="0" w:color="auto"/>
              <w:bottom w:val="single" w:sz="4" w:space="0" w:color="auto"/>
              <w:right w:val="single" w:sz="4" w:space="0" w:color="auto"/>
            </w:tcBorders>
            <w:hideMark/>
          </w:tcPr>
          <w:p w14:paraId="648B9B54" w14:textId="77777777" w:rsidR="00DB04AF" w:rsidRDefault="00DB04AF" w:rsidP="007175EC">
            <w:pPr>
              <w:pStyle w:val="TAH"/>
              <w:rPr>
                <w:rFonts w:cs="Arial"/>
              </w:rPr>
            </w:pPr>
            <w:r>
              <w:rPr>
                <w:rFonts w:cs="Arial"/>
              </w:rPr>
              <w:t>Spectrum emission limit (dBm EIRP)/ Channel bandwidth</w:t>
            </w:r>
          </w:p>
        </w:tc>
      </w:tr>
      <w:tr w:rsidR="00DB04AF" w14:paraId="0CF112A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64203F6A" w14:textId="77777777" w:rsidR="00DB04AF" w:rsidRDefault="00DB04AF" w:rsidP="007175EC">
            <w:pPr>
              <w:pStyle w:val="TAH"/>
              <w:rPr>
                <w:rFonts w:cs="Arial"/>
              </w:rPr>
            </w:pPr>
            <w:r>
              <w:rPr>
                <w:rFonts w:cs="Arial"/>
              </w:rPr>
              <w:t>Δf</w:t>
            </w:r>
            <w:r>
              <w:rPr>
                <w:rFonts w:cs="Arial"/>
                <w:vertAlign w:val="subscript"/>
              </w:rPr>
              <w:t>OOB</w:t>
            </w:r>
          </w:p>
          <w:p w14:paraId="442DBDC5" w14:textId="77777777" w:rsidR="00DB04AF" w:rsidRDefault="00DB04AF" w:rsidP="007175EC">
            <w:pPr>
              <w:pStyle w:val="TAH"/>
              <w:rPr>
                <w:rFonts w:cs="Arial"/>
              </w:rPr>
            </w:pPr>
            <w:r>
              <w:rPr>
                <w:rFonts w:cs="Arial"/>
              </w:rPr>
              <w:t>(MHz)</w:t>
            </w:r>
          </w:p>
        </w:tc>
        <w:tc>
          <w:tcPr>
            <w:tcW w:w="3832" w:type="dxa"/>
            <w:tcBorders>
              <w:top w:val="single" w:sz="4" w:space="0" w:color="auto"/>
              <w:left w:val="single" w:sz="4" w:space="0" w:color="auto"/>
              <w:bottom w:val="single" w:sz="4" w:space="0" w:color="auto"/>
              <w:right w:val="single" w:sz="4" w:space="0" w:color="auto"/>
            </w:tcBorders>
            <w:hideMark/>
          </w:tcPr>
          <w:p w14:paraId="29D5F680" w14:textId="77777777" w:rsidR="00DB04AF" w:rsidRDefault="00DB04AF" w:rsidP="007175EC">
            <w:pPr>
              <w:pStyle w:val="TAH"/>
              <w:rPr>
                <w:rFonts w:cs="Arial"/>
              </w:rPr>
            </w:pPr>
            <w:r>
              <w:rPr>
                <w:rFonts w:cs="Arial"/>
              </w:rPr>
              <w:t>10 MHz</w:t>
            </w:r>
          </w:p>
        </w:tc>
        <w:tc>
          <w:tcPr>
            <w:tcW w:w="1816" w:type="dxa"/>
            <w:tcBorders>
              <w:top w:val="single" w:sz="4" w:space="0" w:color="auto"/>
              <w:left w:val="single" w:sz="4" w:space="0" w:color="auto"/>
              <w:bottom w:val="single" w:sz="4" w:space="0" w:color="auto"/>
              <w:right w:val="single" w:sz="4" w:space="0" w:color="auto"/>
            </w:tcBorders>
            <w:hideMark/>
          </w:tcPr>
          <w:p w14:paraId="105E4E5D" w14:textId="77777777" w:rsidR="00DB04AF" w:rsidRDefault="00DB04AF" w:rsidP="007175EC">
            <w:pPr>
              <w:pStyle w:val="TAH"/>
              <w:rPr>
                <w:rFonts w:cs="Arial"/>
              </w:rPr>
            </w:pPr>
            <w:r>
              <w:rPr>
                <w:rFonts w:cs="Arial"/>
              </w:rPr>
              <w:t>Measurement bandwidth</w:t>
            </w:r>
          </w:p>
        </w:tc>
      </w:tr>
      <w:tr w:rsidR="00DB04AF" w14:paraId="7E36F57C"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765C52C" w14:textId="77777777" w:rsidR="00DB04AF" w:rsidRDefault="00DB04AF" w:rsidP="007175EC">
            <w:pPr>
              <w:pStyle w:val="TAC"/>
            </w:pPr>
            <w:r>
              <w:sym w:font="Symbol" w:char="F0B1"/>
            </w:r>
            <w:r>
              <w:t xml:space="preserve"> 0-0.5</w:t>
            </w:r>
          </w:p>
        </w:tc>
        <w:tc>
          <w:tcPr>
            <w:tcW w:w="3832" w:type="dxa"/>
            <w:tcBorders>
              <w:top w:val="single" w:sz="4" w:space="0" w:color="auto"/>
              <w:left w:val="single" w:sz="4" w:space="0" w:color="auto"/>
              <w:bottom w:val="single" w:sz="4" w:space="0" w:color="auto"/>
              <w:right w:val="single" w:sz="4" w:space="0" w:color="auto"/>
            </w:tcBorders>
            <w:hideMark/>
          </w:tcPr>
          <w:p w14:paraId="3649F26A" w14:textId="77777777" w:rsidR="00DB04AF" w:rsidRDefault="00DB04AF" w:rsidP="007175EC">
            <w:pPr>
              <w:pStyle w:val="TAC"/>
              <w:rPr>
                <w:b/>
              </w:rPr>
            </w:pPr>
            <w: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t>]</w:t>
            </w:r>
          </w:p>
        </w:tc>
        <w:tc>
          <w:tcPr>
            <w:tcW w:w="1816" w:type="dxa"/>
            <w:tcBorders>
              <w:top w:val="single" w:sz="4" w:space="0" w:color="auto"/>
              <w:left w:val="single" w:sz="4" w:space="0" w:color="auto"/>
              <w:bottom w:val="single" w:sz="4" w:space="0" w:color="auto"/>
              <w:right w:val="single" w:sz="4" w:space="0" w:color="auto"/>
            </w:tcBorders>
            <w:hideMark/>
          </w:tcPr>
          <w:p w14:paraId="4DE5A6A5" w14:textId="77777777" w:rsidR="00DB04AF" w:rsidRDefault="00DB04AF" w:rsidP="007175EC">
            <w:pPr>
              <w:pStyle w:val="TAC"/>
            </w:pPr>
            <w:r>
              <w:t>100 kHz</w:t>
            </w:r>
          </w:p>
        </w:tc>
      </w:tr>
      <w:tr w:rsidR="00DB04AF" w14:paraId="5A7DC6EA"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1D748551" w14:textId="77777777" w:rsidR="00DB04AF" w:rsidRDefault="00DB04AF" w:rsidP="007175EC">
            <w:pPr>
              <w:pStyle w:val="TAC"/>
            </w:pPr>
            <w:r>
              <w:sym w:font="Symbol" w:char="F0B1"/>
            </w:r>
            <w:r>
              <w:t xml:space="preserve"> 0.5-5</w:t>
            </w:r>
          </w:p>
        </w:tc>
        <w:tc>
          <w:tcPr>
            <w:tcW w:w="3832" w:type="dxa"/>
            <w:tcBorders>
              <w:top w:val="single" w:sz="4" w:space="0" w:color="auto"/>
              <w:left w:val="single" w:sz="4" w:space="0" w:color="auto"/>
              <w:bottom w:val="single" w:sz="4" w:space="0" w:color="auto"/>
              <w:right w:val="single" w:sz="4" w:space="0" w:color="auto"/>
            </w:tcBorders>
            <w:hideMark/>
          </w:tcPr>
          <w:p w14:paraId="1A2B443A" w14:textId="77777777" w:rsidR="00DB04AF" w:rsidRDefault="00DB04AF" w:rsidP="007175EC">
            <w:pPr>
              <w:pStyle w:val="TAC"/>
            </w:pPr>
            <w: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08E529B5" w14:textId="77777777" w:rsidR="00DB04AF" w:rsidRDefault="00DB04AF" w:rsidP="007175EC">
            <w:pPr>
              <w:pStyle w:val="TAC"/>
            </w:pPr>
            <w:r>
              <w:t>100 kHz</w:t>
            </w:r>
          </w:p>
        </w:tc>
      </w:tr>
      <w:tr w:rsidR="00DB04AF" w14:paraId="561C5830" w14:textId="77777777" w:rsidTr="007175EC">
        <w:trPr>
          <w:cantSplit/>
          <w:trHeight w:val="187"/>
          <w:jc w:val="center"/>
        </w:trPr>
        <w:tc>
          <w:tcPr>
            <w:tcW w:w="1555" w:type="dxa"/>
            <w:tcBorders>
              <w:top w:val="single" w:sz="4" w:space="0" w:color="auto"/>
              <w:left w:val="single" w:sz="4" w:space="0" w:color="auto"/>
              <w:bottom w:val="single" w:sz="4" w:space="0" w:color="auto"/>
              <w:right w:val="single" w:sz="4" w:space="0" w:color="auto"/>
            </w:tcBorders>
            <w:hideMark/>
          </w:tcPr>
          <w:p w14:paraId="2644E7C2" w14:textId="77777777" w:rsidR="00DB04AF" w:rsidRDefault="00DB04AF" w:rsidP="007175EC">
            <w:pPr>
              <w:pStyle w:val="TAC"/>
            </w:pPr>
            <w:r>
              <w:sym w:font="Symbol" w:char="F0B1"/>
            </w:r>
            <w:r>
              <w:t xml:space="preserve"> 5-10</w:t>
            </w:r>
          </w:p>
        </w:tc>
        <w:tc>
          <w:tcPr>
            <w:tcW w:w="3832" w:type="dxa"/>
            <w:tcBorders>
              <w:top w:val="single" w:sz="4" w:space="0" w:color="auto"/>
              <w:left w:val="single" w:sz="4" w:space="0" w:color="auto"/>
              <w:bottom w:val="single" w:sz="4" w:space="0" w:color="auto"/>
              <w:right w:val="single" w:sz="4" w:space="0" w:color="auto"/>
            </w:tcBorders>
            <w:hideMark/>
          </w:tcPr>
          <w:p w14:paraId="3C7BD4C5" w14:textId="77777777" w:rsidR="00DB04AF" w:rsidRDefault="00DB04AF" w:rsidP="007175EC">
            <w:pPr>
              <w:pStyle w:val="TAC"/>
            </w:pPr>
            <w: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t>]</w:t>
            </w:r>
          </w:p>
        </w:tc>
        <w:tc>
          <w:tcPr>
            <w:tcW w:w="1816" w:type="dxa"/>
            <w:tcBorders>
              <w:top w:val="single" w:sz="4" w:space="0" w:color="auto"/>
              <w:left w:val="single" w:sz="4" w:space="0" w:color="auto"/>
              <w:bottom w:val="single" w:sz="4" w:space="0" w:color="auto"/>
              <w:right w:val="single" w:sz="4" w:space="0" w:color="auto"/>
            </w:tcBorders>
            <w:hideMark/>
          </w:tcPr>
          <w:p w14:paraId="759E547E" w14:textId="77777777" w:rsidR="00DB04AF" w:rsidRDefault="00DB04AF" w:rsidP="007175EC">
            <w:pPr>
              <w:pStyle w:val="TAC"/>
            </w:pPr>
            <w:r>
              <w:t>100 kHz</w:t>
            </w:r>
          </w:p>
        </w:tc>
      </w:tr>
    </w:tbl>
    <w:p w14:paraId="1870115E" w14:textId="77777777" w:rsidR="00DB04AF" w:rsidRDefault="00DB04AF" w:rsidP="00DB04AF">
      <w:pPr>
        <w:rPr>
          <w:lang w:eastAsia="zh-CN"/>
        </w:rPr>
      </w:pPr>
    </w:p>
    <w:p w14:paraId="1E56F427" w14:textId="77777777" w:rsidR="00DB04AF" w:rsidRDefault="00DB04AF" w:rsidP="00DB04AF">
      <w:pPr>
        <w:pStyle w:val="NO"/>
      </w:pPr>
      <w:r>
        <w:t>NOTE 1:</w:t>
      </w:r>
      <w:r>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E14E11" w14:textId="77777777" w:rsidR="00DB04AF" w:rsidRDefault="00DB04AF" w:rsidP="00DB04AF">
      <w:pPr>
        <w:pStyle w:val="NO"/>
      </w:pPr>
      <w:r>
        <w:t>NOTE 2:</w:t>
      </w:r>
      <w:r>
        <w:rPr>
          <w:rFonts w:eastAsia="Malgun Gothic"/>
        </w:rPr>
        <w:tab/>
      </w:r>
      <w:r>
        <w:t>Additional SEM for NR V2X overrides any other requirements in frequency range 5855-5950MHz.</w:t>
      </w:r>
    </w:p>
    <w:p w14:paraId="467CAA1B" w14:textId="77777777" w:rsidR="00DB04AF" w:rsidRDefault="00DB04AF" w:rsidP="00DB04AF">
      <w:pPr>
        <w:pStyle w:val="NO"/>
      </w:pPr>
      <w:r>
        <w:t>NOTE 3:</w:t>
      </w:r>
      <w:r>
        <w:tab/>
        <w:t>The EIRP requirement is converted to conducted requirement depend on the supported post antenna connector gain G</w:t>
      </w:r>
      <w:r>
        <w:rPr>
          <w:vertAlign w:val="subscript"/>
        </w:rPr>
        <w:t>post connector</w:t>
      </w:r>
      <w:r>
        <w:t xml:space="preserve"> declared by the UE following the principle described in annex I in [11].</w:t>
      </w:r>
    </w:p>
    <w:p w14:paraId="1D4AB0F8" w14:textId="12B21F48" w:rsidR="0017189C" w:rsidRPr="001C0CC4" w:rsidRDefault="0017189C" w:rsidP="004E30D3">
      <w:pPr>
        <w:pStyle w:val="Heading5"/>
        <w:rPr>
          <w:snapToGrid w:val="0"/>
        </w:rPr>
      </w:pPr>
      <w:r w:rsidRPr="001C0CC4">
        <w:rPr>
          <w:snapToGrid w:val="0"/>
        </w:rPr>
        <w:t>6.5</w:t>
      </w:r>
      <w:r>
        <w:rPr>
          <w:snapToGrid w:val="0"/>
        </w:rPr>
        <w:t>E.2.3.2</w:t>
      </w:r>
      <w:r w:rsidRPr="001C0CC4">
        <w:rPr>
          <w:snapToGrid w:val="0"/>
        </w:rPr>
        <w:tab/>
      </w:r>
      <w:bookmarkEnd w:id="5402"/>
      <w:bookmarkEnd w:id="5403"/>
      <w:bookmarkEnd w:id="5404"/>
      <w:bookmarkEnd w:id="5405"/>
      <w:bookmarkEnd w:id="5406"/>
      <w:bookmarkEnd w:id="5407"/>
      <w:bookmarkEnd w:id="5408"/>
      <w:bookmarkEnd w:id="5409"/>
      <w:bookmarkEnd w:id="5410"/>
      <w:bookmarkEnd w:id="5411"/>
      <w:r w:rsidR="003728D0" w:rsidRPr="001C0CC4">
        <w:rPr>
          <w:snapToGrid w:val="0"/>
        </w:rPr>
        <w:t>Requirements fo</w:t>
      </w:r>
      <w:r w:rsidR="003728D0">
        <w:rPr>
          <w:snapToGrid w:val="0"/>
        </w:rPr>
        <w:t>r network signalling value "NS_52</w:t>
      </w:r>
      <w:r w:rsidR="003728D0" w:rsidRPr="001C0CC4">
        <w:rPr>
          <w:snapToGrid w:val="0"/>
        </w:rPr>
        <w:t>"</w:t>
      </w:r>
      <w:bookmarkEnd w:id="5412"/>
      <w:bookmarkEnd w:id="5413"/>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r>
        <w:t>Table 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414" w:name="_Toc45888368"/>
      <w:bookmarkStart w:id="5415" w:name="_Toc45888967"/>
      <w:bookmarkStart w:id="5416" w:name="_Toc59650296"/>
      <w:bookmarkStart w:id="5417" w:name="_Toc61357568"/>
      <w:bookmarkStart w:id="5418" w:name="_Toc61359342"/>
      <w:bookmarkStart w:id="5419" w:name="_Toc67916281"/>
      <w:bookmarkStart w:id="5420" w:name="_Toc75533825"/>
      <w:bookmarkStart w:id="5421" w:name="_Toc75819711"/>
      <w:bookmarkStart w:id="5422" w:name="_Toc76508555"/>
      <w:bookmarkStart w:id="5423" w:name="_Toc76717505"/>
      <w:bookmarkStart w:id="5424" w:name="_Toc83294147"/>
      <w:bookmarkStart w:id="5425" w:name="_Toc84335186"/>
      <w:r>
        <w:t>6.5E.2.4</w:t>
      </w:r>
      <w:r>
        <w:tab/>
      </w:r>
      <w:r w:rsidRPr="003630F4">
        <w:t>Adjacent channel leakage ratio</w:t>
      </w:r>
      <w:bookmarkEnd w:id="5414"/>
      <w:bookmarkEnd w:id="5415"/>
      <w:bookmarkEnd w:id="5416"/>
      <w:bookmarkEnd w:id="5417"/>
      <w:bookmarkEnd w:id="5418"/>
      <w:bookmarkEnd w:id="5419"/>
      <w:bookmarkEnd w:id="5420"/>
      <w:bookmarkEnd w:id="5421"/>
      <w:bookmarkEnd w:id="5422"/>
      <w:bookmarkEnd w:id="5423"/>
      <w:bookmarkEnd w:id="5424"/>
      <w:bookmarkEnd w:id="5425"/>
    </w:p>
    <w:p w14:paraId="0E8543B6" w14:textId="77777777" w:rsidR="0017189C" w:rsidRPr="00286122" w:rsidRDefault="0017189C" w:rsidP="004E30D3">
      <w:pPr>
        <w:pStyle w:val="Heading5"/>
      </w:pPr>
      <w:bookmarkStart w:id="5426" w:name="_Toc45888369"/>
      <w:bookmarkStart w:id="5427" w:name="_Toc45888968"/>
      <w:bookmarkStart w:id="5428" w:name="_Toc59650297"/>
      <w:bookmarkStart w:id="5429" w:name="_Toc61357569"/>
      <w:bookmarkStart w:id="5430" w:name="_Toc61359343"/>
      <w:bookmarkStart w:id="5431" w:name="_Toc67916282"/>
      <w:bookmarkStart w:id="5432" w:name="_Toc75533826"/>
      <w:bookmarkStart w:id="5433" w:name="_Toc75819712"/>
      <w:bookmarkStart w:id="5434" w:name="_Toc76508556"/>
      <w:bookmarkStart w:id="5435" w:name="_Toc76717506"/>
      <w:bookmarkStart w:id="5436" w:name="_Toc83294148"/>
      <w:bookmarkStart w:id="5437" w:name="_Toc84335187"/>
      <w:r>
        <w:t>6.5E.2.4.1</w:t>
      </w:r>
      <w:r>
        <w:tab/>
        <w:t>General</w:t>
      </w:r>
      <w:bookmarkEnd w:id="5426"/>
      <w:bookmarkEnd w:id="5427"/>
      <w:bookmarkEnd w:id="5428"/>
      <w:bookmarkEnd w:id="5429"/>
      <w:bookmarkEnd w:id="5430"/>
      <w:bookmarkEnd w:id="5431"/>
      <w:bookmarkEnd w:id="5432"/>
      <w:bookmarkEnd w:id="5433"/>
      <w:bookmarkEnd w:id="5434"/>
      <w:bookmarkEnd w:id="5435"/>
      <w:bookmarkEnd w:id="5436"/>
      <w:bookmarkEnd w:id="5437"/>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438" w:name="_Toc45888370"/>
      <w:bookmarkStart w:id="5439" w:name="_Toc45888969"/>
      <w:bookmarkStart w:id="5440" w:name="_Toc59650298"/>
      <w:bookmarkStart w:id="5441" w:name="_Toc61357570"/>
      <w:bookmarkStart w:id="5442" w:name="_Toc61359344"/>
      <w:bookmarkStart w:id="5443" w:name="_Toc67916283"/>
      <w:bookmarkStart w:id="5444" w:name="_Toc75533827"/>
      <w:bookmarkStart w:id="5445" w:name="_Toc75819713"/>
      <w:bookmarkStart w:id="5446" w:name="_Toc76508557"/>
      <w:bookmarkStart w:id="5447" w:name="_Toc76717507"/>
      <w:bookmarkStart w:id="5448" w:name="_Toc83294149"/>
      <w:bookmarkStart w:id="5449" w:name="_Toc84335188"/>
      <w:r>
        <w:t>6.5E.2.4.2</w:t>
      </w:r>
      <w:r>
        <w:tab/>
        <w:t>ACLR</w:t>
      </w:r>
      <w:r w:rsidRPr="004A468C">
        <w:t xml:space="preserve"> </w:t>
      </w:r>
      <w:r>
        <w:t xml:space="preserve">for </w:t>
      </w:r>
      <w:r w:rsidRPr="004A468C">
        <w:t>V2X con-current operation</w:t>
      </w:r>
      <w:bookmarkEnd w:id="5438"/>
      <w:bookmarkEnd w:id="5439"/>
      <w:bookmarkEnd w:id="5440"/>
      <w:bookmarkEnd w:id="5441"/>
      <w:bookmarkEnd w:id="5442"/>
      <w:bookmarkEnd w:id="5443"/>
      <w:bookmarkEnd w:id="5444"/>
      <w:bookmarkEnd w:id="5445"/>
      <w:bookmarkEnd w:id="5446"/>
      <w:bookmarkEnd w:id="5447"/>
      <w:bookmarkEnd w:id="5448"/>
      <w:bookmarkEnd w:id="5449"/>
    </w:p>
    <w:p w14:paraId="3A6B96C0" w14:textId="77777777" w:rsidR="00A73828" w:rsidRDefault="00A73828" w:rsidP="00A73828">
      <w:pPr>
        <w:rPr>
          <w:noProof/>
        </w:rPr>
      </w:pPr>
      <w:bookmarkStart w:id="5450" w:name="_Toc45888371"/>
      <w:bookmarkStart w:id="5451" w:name="_Toc45888970"/>
      <w:bookmarkStart w:id="5452" w:name="_Toc59650299"/>
      <w:bookmarkStart w:id="5453" w:name="_Toc61357571"/>
      <w:bookmarkStart w:id="5454" w:name="_Toc61359345"/>
      <w:bookmarkStart w:id="5455" w:name="_Toc67916284"/>
      <w:bookmarkStart w:id="5456" w:name="_Toc75533828"/>
      <w:bookmarkStart w:id="5457" w:name="_Toc75819714"/>
      <w:bookmarkStart w:id="5458" w:name="_Toc76508558"/>
      <w:bookmarkStart w:id="5459" w:name="_Toc76717508"/>
      <w:bookmarkStart w:id="5460" w:name="_Toc83294150"/>
      <w:bookmarkStart w:id="5461" w:name="_Toc84335189"/>
      <w:r>
        <w:rPr>
          <w:noProof/>
        </w:rPr>
        <w:t xml:space="preserve">For the inter-band con-current NR V2X operation, </w:t>
      </w:r>
      <w:r>
        <w:t xml:space="preserve">the ACLR requirement specified in clause 6.5.2.4 shall apply for the uplink in licensed band and the ACLR requirement specified in clause 6.5E.2.4.1 shall apply for the sidelink </w:t>
      </w:r>
      <w:r>
        <w:rPr>
          <w:noProof/>
        </w:rPr>
        <w:t>in licensed band or Band n47</w:t>
      </w:r>
      <w:r>
        <w:t>.</w:t>
      </w:r>
      <w:r>
        <w:rPr>
          <w:noProof/>
        </w:rPr>
        <w:t xml:space="preserve"> </w:t>
      </w:r>
    </w:p>
    <w:p w14:paraId="11C5F1E8" w14:textId="77777777" w:rsidR="0017189C" w:rsidRPr="001C0CC4" w:rsidRDefault="0017189C" w:rsidP="004E30D3">
      <w:pPr>
        <w:pStyle w:val="Heading3"/>
      </w:pPr>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450"/>
      <w:bookmarkEnd w:id="5451"/>
      <w:bookmarkEnd w:id="5452"/>
      <w:bookmarkEnd w:id="5453"/>
      <w:bookmarkEnd w:id="5454"/>
      <w:bookmarkEnd w:id="5455"/>
      <w:bookmarkEnd w:id="5456"/>
      <w:bookmarkEnd w:id="5457"/>
      <w:bookmarkEnd w:id="5458"/>
      <w:bookmarkEnd w:id="5459"/>
      <w:bookmarkEnd w:id="5460"/>
      <w:bookmarkEnd w:id="5461"/>
    </w:p>
    <w:p w14:paraId="71DDFA7D" w14:textId="77777777" w:rsidR="0017189C" w:rsidRPr="001C0CC4" w:rsidRDefault="0017189C" w:rsidP="004E30D3">
      <w:pPr>
        <w:pStyle w:val="Heading4"/>
        <w:rPr>
          <w:lang w:eastAsia="zh-CN"/>
        </w:rPr>
      </w:pPr>
      <w:bookmarkStart w:id="5462" w:name="_Toc45888372"/>
      <w:bookmarkStart w:id="5463" w:name="_Toc45888971"/>
      <w:bookmarkStart w:id="5464" w:name="_Toc59650300"/>
      <w:bookmarkStart w:id="5465" w:name="_Toc61357572"/>
      <w:bookmarkStart w:id="5466" w:name="_Toc61359346"/>
      <w:bookmarkStart w:id="5467" w:name="_Toc67916285"/>
      <w:bookmarkStart w:id="5468" w:name="_Toc75533829"/>
      <w:bookmarkStart w:id="5469" w:name="_Toc75819715"/>
      <w:bookmarkStart w:id="5470" w:name="_Toc76508559"/>
      <w:bookmarkStart w:id="5471" w:name="_Toc76717509"/>
      <w:bookmarkStart w:id="5472" w:name="_Toc83294151"/>
      <w:bookmarkStart w:id="5473" w:name="_Toc84335190"/>
      <w:r w:rsidRPr="001C0CC4">
        <w:t>6.5</w:t>
      </w:r>
      <w:r>
        <w:t>E.3.1</w:t>
      </w:r>
      <w:r>
        <w:tab/>
        <w:t>General s</w:t>
      </w:r>
      <w:r w:rsidRPr="001C0CC4">
        <w:t>purious emissions</w:t>
      </w:r>
      <w:bookmarkEnd w:id="5462"/>
      <w:bookmarkEnd w:id="5463"/>
      <w:bookmarkEnd w:id="5464"/>
      <w:bookmarkEnd w:id="5465"/>
      <w:bookmarkEnd w:id="5466"/>
      <w:bookmarkEnd w:id="5467"/>
      <w:bookmarkEnd w:id="5468"/>
      <w:bookmarkEnd w:id="5469"/>
      <w:bookmarkEnd w:id="5470"/>
      <w:bookmarkEnd w:id="5471"/>
      <w:bookmarkEnd w:id="5472"/>
      <w:bookmarkEnd w:id="5473"/>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474" w:name="_Toc45888373"/>
      <w:bookmarkStart w:id="5475" w:name="_Toc45888972"/>
      <w:bookmarkStart w:id="5476" w:name="_Toc59650301"/>
      <w:bookmarkStart w:id="5477" w:name="_Toc61357573"/>
      <w:bookmarkStart w:id="5478" w:name="_Toc61359347"/>
      <w:bookmarkStart w:id="5479" w:name="_Toc67916286"/>
      <w:bookmarkStart w:id="5480" w:name="_Toc75533830"/>
      <w:bookmarkStart w:id="5481" w:name="_Toc75819716"/>
      <w:bookmarkStart w:id="5482" w:name="_Toc76508560"/>
      <w:bookmarkStart w:id="5483" w:name="_Toc76717510"/>
      <w:bookmarkStart w:id="5484" w:name="_Toc83294152"/>
      <w:bookmarkStart w:id="5485" w:name="_Toc84335191"/>
      <w:r w:rsidRPr="001C0CC4">
        <w:t>6.5</w:t>
      </w:r>
      <w:r>
        <w:t>E.3.2</w:t>
      </w:r>
      <w:r>
        <w:tab/>
        <w:t>S</w:t>
      </w:r>
      <w:r w:rsidRPr="001C0CC4">
        <w:t>purious emissions</w:t>
      </w:r>
      <w:r>
        <w:t xml:space="preserve"> for </w:t>
      </w:r>
      <w:r w:rsidRPr="001C0CC4">
        <w:t>UE co-existence</w:t>
      </w:r>
      <w:bookmarkEnd w:id="5474"/>
      <w:bookmarkEnd w:id="5475"/>
      <w:bookmarkEnd w:id="5476"/>
      <w:bookmarkEnd w:id="5477"/>
      <w:bookmarkEnd w:id="5478"/>
      <w:bookmarkEnd w:id="5479"/>
      <w:bookmarkEnd w:id="5480"/>
      <w:bookmarkEnd w:id="5481"/>
      <w:bookmarkEnd w:id="5482"/>
      <w:bookmarkEnd w:id="5483"/>
      <w:bookmarkEnd w:id="5484"/>
      <w:bookmarkEnd w:id="5485"/>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486" w:name="_Toc45888374"/>
      <w:bookmarkStart w:id="5487" w:name="_Toc45888973"/>
      <w:bookmarkStart w:id="5488" w:name="_Toc59650302"/>
      <w:bookmarkStart w:id="5489" w:name="_Toc61357574"/>
      <w:bookmarkStart w:id="5490" w:name="_Toc61359348"/>
      <w:bookmarkStart w:id="5491" w:name="_Toc67916287"/>
      <w:bookmarkStart w:id="5492" w:name="_Toc75533831"/>
      <w:bookmarkStart w:id="5493" w:name="_Toc75819717"/>
      <w:bookmarkStart w:id="5494" w:name="_Toc76508561"/>
      <w:bookmarkStart w:id="5495" w:name="_Toc76717511"/>
      <w:bookmarkStart w:id="5496" w:name="_Toc83294153"/>
      <w:bookmarkStart w:id="5497" w:name="_Toc84335192"/>
      <w:r>
        <w:t>6.5E.3.3</w:t>
      </w:r>
      <w:r w:rsidR="00F51C9B">
        <w:tab/>
      </w:r>
      <w:r>
        <w:t xml:space="preserve">Spurious emissions for UE co-existence for </w:t>
      </w:r>
      <w:r w:rsidRPr="004A468C">
        <w:t>V2X con-current operation</w:t>
      </w:r>
      <w:bookmarkEnd w:id="5486"/>
      <w:bookmarkEnd w:id="5487"/>
      <w:bookmarkEnd w:id="5488"/>
      <w:bookmarkEnd w:id="5489"/>
      <w:bookmarkEnd w:id="5490"/>
      <w:bookmarkEnd w:id="5491"/>
      <w:bookmarkEnd w:id="5492"/>
      <w:bookmarkEnd w:id="5493"/>
      <w:bookmarkEnd w:id="5494"/>
      <w:bookmarkEnd w:id="5495"/>
      <w:bookmarkEnd w:id="5496"/>
      <w:bookmarkEnd w:id="5497"/>
    </w:p>
    <w:p w14:paraId="6CFF9FB7" w14:textId="31A6670A" w:rsidR="00A73828" w:rsidRDefault="00A73828" w:rsidP="00A73828">
      <w:pPr>
        <w:rPr>
          <w:rFonts w:cs="v5.0.0"/>
        </w:rPr>
      </w:pPr>
      <w:r>
        <w:rPr>
          <w:noProof/>
        </w:rPr>
        <w:t xml:space="preserve">For the inter-band con-current NR V2X operation, </w:t>
      </w:r>
      <w:r>
        <w:t xml:space="preserve">the UE-coexistence </w:t>
      </w:r>
      <w:r>
        <w:rPr>
          <w:rFonts w:cs="v5.0.0"/>
        </w:rPr>
        <w:t xml:space="preserve">requirements in Table </w:t>
      </w:r>
      <w:r>
        <w:t xml:space="preserve">6.5E.3.3.1-1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4486528F" w14:textId="428DA068" w:rsidR="0017189C" w:rsidRPr="0096616D" w:rsidRDefault="00C23AA9" w:rsidP="0017189C">
      <w:pPr>
        <w:pStyle w:val="TH"/>
      </w:pPr>
      <w:r w:rsidRPr="00B43674">
        <w:t>Table 6.5E.3.</w:t>
      </w:r>
      <w:r>
        <w:t>3</w:t>
      </w:r>
      <w:r w:rsidRPr="00B43674">
        <w:t>.1-1</w:t>
      </w:r>
      <w:r w:rsidR="0017189C" w:rsidRPr="00B43674">
        <w:t>: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C23AA9" w14:paraId="7E396431" w14:textId="77777777" w:rsidTr="00EE008E">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01A1A41" w14:textId="0A342578" w:rsidR="00C23AA9" w:rsidRDefault="00C23AA9" w:rsidP="00C23AA9">
            <w:pPr>
              <w:pStyle w:val="TAH"/>
            </w:pPr>
            <w: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346E1571" w14:textId="0D8E2910" w:rsidR="00C23AA9" w:rsidRDefault="00C23AA9" w:rsidP="00C23AA9">
            <w:pPr>
              <w:pStyle w:val="TAH"/>
            </w:pPr>
            <w:r>
              <w:t>Spurious emission</w:t>
            </w:r>
          </w:p>
        </w:tc>
      </w:tr>
      <w:tr w:rsidR="00EE008E" w14:paraId="31194023" w14:textId="77777777" w:rsidTr="00EE008E">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7AC5AB53" w14:textId="75DF14F6" w:rsidR="00EE008E" w:rsidRDefault="00EE008E" w:rsidP="00C23AA9">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0C4A955A" w14:textId="77777777" w:rsidR="00EE008E" w:rsidRDefault="00EE008E" w:rsidP="00C23AA9">
            <w:pPr>
              <w:pStyle w:val="TAH"/>
            </w:pPr>
            <w:r>
              <w:t>Protected band</w:t>
            </w:r>
          </w:p>
        </w:tc>
        <w:tc>
          <w:tcPr>
            <w:tcW w:w="2018" w:type="dxa"/>
            <w:gridSpan w:val="3"/>
            <w:tcBorders>
              <w:top w:val="single" w:sz="6" w:space="0" w:color="auto"/>
              <w:left w:val="single" w:sz="6" w:space="0" w:color="auto"/>
              <w:right w:val="single" w:sz="6" w:space="0" w:color="auto"/>
            </w:tcBorders>
            <w:hideMark/>
          </w:tcPr>
          <w:p w14:paraId="24505D76" w14:textId="77777777" w:rsidR="00EE008E" w:rsidRDefault="00EE008E" w:rsidP="00C23AA9">
            <w:pPr>
              <w:pStyle w:val="TAH"/>
            </w:pPr>
            <w:r>
              <w:t>Frequency range (MHz)</w:t>
            </w:r>
          </w:p>
        </w:tc>
        <w:tc>
          <w:tcPr>
            <w:tcW w:w="1201" w:type="dxa"/>
            <w:tcBorders>
              <w:top w:val="single" w:sz="6" w:space="0" w:color="auto"/>
              <w:left w:val="single" w:sz="6" w:space="0" w:color="auto"/>
              <w:right w:val="single" w:sz="6" w:space="0" w:color="auto"/>
            </w:tcBorders>
            <w:hideMark/>
          </w:tcPr>
          <w:p w14:paraId="3A1E4173" w14:textId="77777777" w:rsidR="00EE008E" w:rsidRDefault="00EE008E" w:rsidP="00C23AA9">
            <w:pPr>
              <w:pStyle w:val="TAH"/>
            </w:pPr>
            <w:r>
              <w:t>Maximum Level (dBm)</w:t>
            </w:r>
          </w:p>
        </w:tc>
        <w:tc>
          <w:tcPr>
            <w:tcW w:w="901" w:type="dxa"/>
            <w:tcBorders>
              <w:top w:val="single" w:sz="6" w:space="0" w:color="auto"/>
              <w:left w:val="single" w:sz="6" w:space="0" w:color="auto"/>
              <w:right w:val="single" w:sz="6" w:space="0" w:color="auto"/>
            </w:tcBorders>
            <w:hideMark/>
          </w:tcPr>
          <w:p w14:paraId="35C19A7E" w14:textId="77777777" w:rsidR="00EE008E" w:rsidRDefault="00EE008E" w:rsidP="00C23AA9">
            <w:pPr>
              <w:pStyle w:val="TAH"/>
            </w:pPr>
            <w:r>
              <w:t>MBW (MHz)</w:t>
            </w:r>
          </w:p>
        </w:tc>
        <w:tc>
          <w:tcPr>
            <w:tcW w:w="986" w:type="dxa"/>
            <w:tcBorders>
              <w:top w:val="single" w:sz="6" w:space="0" w:color="auto"/>
              <w:left w:val="single" w:sz="6" w:space="0" w:color="auto"/>
              <w:right w:val="single" w:sz="4" w:space="0" w:color="auto"/>
            </w:tcBorders>
            <w:noWrap/>
            <w:hideMark/>
          </w:tcPr>
          <w:p w14:paraId="5F5092B6" w14:textId="77777777" w:rsidR="00EE008E" w:rsidRDefault="00EE008E" w:rsidP="00C23AA9">
            <w:pPr>
              <w:pStyle w:val="TAH"/>
            </w:pPr>
            <w:r>
              <w:t>NOTE</w:t>
            </w:r>
          </w:p>
        </w:tc>
      </w:tr>
      <w:tr w:rsidR="00C23AA9" w14:paraId="60BCB606" w14:textId="77777777" w:rsidTr="00EE008E">
        <w:trPr>
          <w:trHeight w:val="187"/>
          <w:jc w:val="center"/>
        </w:trPr>
        <w:tc>
          <w:tcPr>
            <w:tcW w:w="1357" w:type="dxa"/>
            <w:tcBorders>
              <w:top w:val="single" w:sz="4" w:space="0" w:color="auto"/>
              <w:left w:val="single" w:sz="4" w:space="0" w:color="auto"/>
              <w:bottom w:val="nil"/>
              <w:right w:val="single" w:sz="4" w:space="0" w:color="auto"/>
            </w:tcBorders>
            <w:shd w:val="clear" w:color="auto" w:fill="auto"/>
            <w:hideMark/>
          </w:tcPr>
          <w:p w14:paraId="30BE4766" w14:textId="77777777" w:rsidR="00C23AA9" w:rsidRDefault="00C23AA9" w:rsidP="00C23AA9">
            <w:pPr>
              <w:pStyle w:val="TAC"/>
              <w:rPr>
                <w:lang w:eastAsia="ko-KR"/>
              </w:rPr>
            </w:pPr>
            <w:r>
              <w:rPr>
                <w:lang w:eastAsia="ko-KR"/>
              </w:rPr>
              <w:t>V2X_n71A-n47A</w:t>
            </w:r>
          </w:p>
        </w:tc>
        <w:tc>
          <w:tcPr>
            <w:tcW w:w="3012" w:type="dxa"/>
            <w:tcBorders>
              <w:top w:val="single" w:sz="6" w:space="0" w:color="auto"/>
              <w:left w:val="single" w:sz="4" w:space="0" w:color="auto"/>
              <w:bottom w:val="single" w:sz="6" w:space="0" w:color="auto"/>
              <w:right w:val="single" w:sz="6" w:space="0" w:color="auto"/>
            </w:tcBorders>
          </w:tcPr>
          <w:p w14:paraId="0EC5CEE0" w14:textId="4E4F8A60" w:rsidR="00C23AA9" w:rsidRDefault="00C23AA9" w:rsidP="00C23AA9">
            <w:pPr>
              <w:pStyle w:val="TAC"/>
            </w:pPr>
            <w:r w:rsidRPr="001D386E">
              <w:t>E-UTRA Band</w:t>
            </w:r>
            <w:r w:rsidRPr="001D386E">
              <w:rPr>
                <w:rFonts w:hint="eastAsia"/>
                <w:lang w:eastAsia="zh-CN"/>
              </w:rPr>
              <w:t xml:space="preserve"> </w:t>
            </w:r>
            <w:r>
              <w:rPr>
                <w:lang w:eastAsia="zh-CN"/>
              </w:rPr>
              <w:t xml:space="preserve">4, </w:t>
            </w:r>
            <w:r w:rsidRPr="001D386E">
              <w:rPr>
                <w:rFonts w:hint="eastAsia"/>
                <w:lang w:eastAsia="zh-CN"/>
              </w:rPr>
              <w:t xml:space="preserve">5, </w:t>
            </w:r>
            <w:r>
              <w:rPr>
                <w:lang w:eastAsia="zh-CN"/>
              </w:rPr>
              <w:t xml:space="preserve">12, 13, 14, 17, 24, </w:t>
            </w:r>
            <w:r w:rsidRPr="001D386E">
              <w:rPr>
                <w:rFonts w:hint="eastAsia"/>
                <w:lang w:eastAsia="zh-CN"/>
              </w:rPr>
              <w:t>26</w:t>
            </w:r>
            <w:r w:rsidRPr="001D386E">
              <w:rPr>
                <w:lang w:eastAsia="zh-CN"/>
              </w:rPr>
              <w:t xml:space="preserve">, </w:t>
            </w:r>
            <w:r>
              <w:rPr>
                <w:lang w:eastAsia="zh-CN"/>
              </w:rPr>
              <w:t>30, 48, 66, 85</w:t>
            </w:r>
          </w:p>
        </w:tc>
        <w:tc>
          <w:tcPr>
            <w:tcW w:w="817" w:type="dxa"/>
            <w:tcBorders>
              <w:top w:val="single" w:sz="6" w:space="0" w:color="auto"/>
              <w:left w:val="single" w:sz="6" w:space="0" w:color="auto"/>
              <w:bottom w:val="single" w:sz="6" w:space="0" w:color="auto"/>
              <w:right w:val="single" w:sz="6" w:space="0" w:color="auto"/>
            </w:tcBorders>
          </w:tcPr>
          <w:p w14:paraId="559E3167" w14:textId="43333C71"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0DA27F1" w14:textId="33F23B09"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3C3B1521" w14:textId="6F09F4AD"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1A65EE4" w14:textId="53F0AA7C"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26932ABE" w14:textId="0D876D91"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76DB93A9" w14:textId="77777777" w:rsidR="00C23AA9" w:rsidRDefault="00C23AA9" w:rsidP="00C23AA9">
            <w:pPr>
              <w:pStyle w:val="TAC"/>
            </w:pPr>
          </w:p>
        </w:tc>
      </w:tr>
      <w:tr w:rsidR="00C23AA9" w14:paraId="18501613"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29FF94B"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0E2B886B" w14:textId="04090E90" w:rsidR="00C23AA9" w:rsidRDefault="00C23AA9" w:rsidP="00C23AA9">
            <w:pPr>
              <w:pStyle w:val="TAC"/>
            </w:pPr>
            <w:r w:rsidRPr="001D386E">
              <w:t xml:space="preserve">E-UTRA Band </w:t>
            </w:r>
            <w:r>
              <w:t xml:space="preserve">2, 25, </w:t>
            </w:r>
            <w:r w:rsidRPr="001D386E">
              <w:rPr>
                <w:rFonts w:hint="eastAsia"/>
                <w:lang w:eastAsia="zh-CN"/>
              </w:rPr>
              <w:t>41</w:t>
            </w:r>
            <w:r>
              <w:rPr>
                <w:lang w:eastAsia="zh-CN"/>
              </w:rPr>
              <w:t>, 70</w:t>
            </w:r>
          </w:p>
        </w:tc>
        <w:tc>
          <w:tcPr>
            <w:tcW w:w="817" w:type="dxa"/>
            <w:tcBorders>
              <w:top w:val="single" w:sz="6" w:space="0" w:color="auto"/>
              <w:left w:val="single" w:sz="6" w:space="0" w:color="auto"/>
              <w:bottom w:val="single" w:sz="6" w:space="0" w:color="auto"/>
              <w:right w:val="single" w:sz="6" w:space="0" w:color="auto"/>
            </w:tcBorders>
          </w:tcPr>
          <w:p w14:paraId="371D2000" w14:textId="6ECF88DB"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3618381" w14:textId="3CA9946B"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7EFECE17" w14:textId="7B84BDD7"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10354DA8" w14:textId="2E696784"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67F0DEE6" w14:textId="6814C0CA"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1EA41897" w14:textId="2B083802" w:rsidR="00C23AA9" w:rsidRDefault="00C23AA9" w:rsidP="00C23AA9">
            <w:pPr>
              <w:pStyle w:val="TAC"/>
              <w:rPr>
                <w:lang w:eastAsia="zh-CN"/>
              </w:rPr>
            </w:pPr>
            <w:r>
              <w:rPr>
                <w:rFonts w:hint="eastAsia"/>
                <w:lang w:eastAsia="zh-CN"/>
              </w:rPr>
              <w:t>1</w:t>
            </w:r>
          </w:p>
        </w:tc>
      </w:tr>
      <w:tr w:rsidR="00C23AA9" w14:paraId="1A8349A5"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415D938F"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3DF2BE00" w14:textId="75597978" w:rsidR="00C23AA9" w:rsidRPr="001D386E" w:rsidRDefault="00C23AA9" w:rsidP="00C23AA9">
            <w:pPr>
              <w:pStyle w:val="TAC"/>
            </w:pPr>
            <w:r w:rsidRPr="000436A7">
              <w:t>E-UTRA Band 29</w:t>
            </w:r>
          </w:p>
        </w:tc>
        <w:tc>
          <w:tcPr>
            <w:tcW w:w="817" w:type="dxa"/>
            <w:tcBorders>
              <w:top w:val="single" w:sz="6" w:space="0" w:color="auto"/>
              <w:left w:val="single" w:sz="6" w:space="0" w:color="auto"/>
              <w:bottom w:val="single" w:sz="6" w:space="0" w:color="auto"/>
              <w:right w:val="single" w:sz="6" w:space="0" w:color="auto"/>
            </w:tcBorders>
          </w:tcPr>
          <w:p w14:paraId="246FD2CE" w14:textId="0495DB25" w:rsidR="00C23AA9" w:rsidRPr="001D386E" w:rsidRDefault="00C23AA9" w:rsidP="00C23AA9">
            <w:pPr>
              <w:pStyle w:val="TAC"/>
            </w:pPr>
            <w:r w:rsidRPr="000436A7">
              <w:t>F</w:t>
            </w:r>
            <w:r w:rsidRPr="000436A7">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0F6E347" w14:textId="0404D94F" w:rsidR="00C23AA9" w:rsidRPr="001D386E" w:rsidRDefault="00C23AA9" w:rsidP="00C23AA9">
            <w:pPr>
              <w:pStyle w:val="TAC"/>
            </w:pPr>
            <w:r w:rsidRPr="000436A7">
              <w:t>-</w:t>
            </w:r>
          </w:p>
        </w:tc>
        <w:tc>
          <w:tcPr>
            <w:tcW w:w="819" w:type="dxa"/>
            <w:tcBorders>
              <w:top w:val="single" w:sz="6" w:space="0" w:color="auto"/>
              <w:left w:val="single" w:sz="6" w:space="0" w:color="auto"/>
              <w:bottom w:val="single" w:sz="6" w:space="0" w:color="auto"/>
              <w:right w:val="single" w:sz="6" w:space="0" w:color="auto"/>
            </w:tcBorders>
          </w:tcPr>
          <w:p w14:paraId="4A7A0EB5" w14:textId="49116E63" w:rsidR="00C23AA9" w:rsidRPr="001D386E" w:rsidRDefault="00C23AA9" w:rsidP="00C23AA9">
            <w:pPr>
              <w:pStyle w:val="TAC"/>
            </w:pPr>
            <w:r w:rsidRPr="000436A7">
              <w:t>F</w:t>
            </w:r>
            <w:r w:rsidRPr="000436A7">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7930F98" w14:textId="3CC498C4" w:rsidR="00C23AA9" w:rsidRPr="001D386E" w:rsidRDefault="00C23AA9" w:rsidP="00C23AA9">
            <w:pPr>
              <w:pStyle w:val="TAC"/>
            </w:pPr>
            <w:r w:rsidRPr="000436A7">
              <w:t>-38</w:t>
            </w:r>
          </w:p>
        </w:tc>
        <w:tc>
          <w:tcPr>
            <w:tcW w:w="901" w:type="dxa"/>
            <w:tcBorders>
              <w:top w:val="single" w:sz="6" w:space="0" w:color="auto"/>
              <w:left w:val="single" w:sz="6" w:space="0" w:color="auto"/>
              <w:bottom w:val="single" w:sz="6" w:space="0" w:color="auto"/>
              <w:right w:val="single" w:sz="6" w:space="0" w:color="auto"/>
            </w:tcBorders>
            <w:noWrap/>
          </w:tcPr>
          <w:p w14:paraId="6FCA0BE3" w14:textId="5D257802" w:rsidR="00C23AA9" w:rsidRPr="001D386E" w:rsidRDefault="00C23AA9" w:rsidP="00C23AA9">
            <w:pPr>
              <w:pStyle w:val="TAC"/>
            </w:pPr>
            <w:r w:rsidRPr="000436A7">
              <w:t>1</w:t>
            </w:r>
          </w:p>
        </w:tc>
        <w:tc>
          <w:tcPr>
            <w:tcW w:w="986" w:type="dxa"/>
            <w:tcBorders>
              <w:top w:val="single" w:sz="6" w:space="0" w:color="auto"/>
              <w:left w:val="single" w:sz="6" w:space="0" w:color="auto"/>
              <w:bottom w:val="single" w:sz="6" w:space="0" w:color="auto"/>
              <w:right w:val="single" w:sz="4" w:space="0" w:color="auto"/>
            </w:tcBorders>
            <w:noWrap/>
          </w:tcPr>
          <w:p w14:paraId="35370338" w14:textId="0179D8A5" w:rsidR="00C23AA9" w:rsidRDefault="00C23AA9" w:rsidP="00C23AA9">
            <w:pPr>
              <w:pStyle w:val="TAC"/>
              <w:rPr>
                <w:lang w:eastAsia="zh-CN"/>
              </w:rPr>
            </w:pPr>
            <w:r>
              <w:rPr>
                <w:lang w:eastAsia="ko-KR"/>
              </w:rPr>
              <w:t>2</w:t>
            </w:r>
          </w:p>
        </w:tc>
      </w:tr>
      <w:tr w:rsidR="00C23AA9" w14:paraId="7E8BA80E"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536B99B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61F5C266" w14:textId="2AB4BF5E" w:rsidR="00C23AA9" w:rsidRPr="00AD605C" w:rsidRDefault="00C23AA9" w:rsidP="00C23AA9">
            <w:pPr>
              <w:pStyle w:val="TAC"/>
            </w:pPr>
            <w:r w:rsidRPr="00AD605C">
              <w:rPr>
                <w:rFonts w:eastAsia="Malgun Gothic" w:hint="eastAsia"/>
                <w:lang w:eastAsia="ko-KR"/>
              </w:rPr>
              <w:t>NR Band</w:t>
            </w:r>
            <w:r w:rsidRPr="00AD605C">
              <w:rPr>
                <w:rFonts w:eastAsia="Malgun Gothic"/>
                <w:lang w:eastAsia="ko-KR"/>
              </w:rPr>
              <w:t xml:space="preserve"> n71</w:t>
            </w:r>
          </w:p>
        </w:tc>
        <w:tc>
          <w:tcPr>
            <w:tcW w:w="817" w:type="dxa"/>
            <w:tcBorders>
              <w:top w:val="single" w:sz="6" w:space="0" w:color="auto"/>
              <w:left w:val="single" w:sz="6" w:space="0" w:color="auto"/>
              <w:bottom w:val="single" w:sz="6" w:space="0" w:color="auto"/>
              <w:right w:val="single" w:sz="6" w:space="0" w:color="auto"/>
            </w:tcBorders>
          </w:tcPr>
          <w:p w14:paraId="2C2F9B9F" w14:textId="2AC2296E" w:rsidR="00C23AA9" w:rsidRPr="00AD605C" w:rsidRDefault="00C23AA9" w:rsidP="00C23AA9">
            <w:pPr>
              <w:pStyle w:val="TAC"/>
            </w:pPr>
            <w:r w:rsidRPr="00AD605C">
              <w:t>F</w:t>
            </w:r>
            <w:r w:rsidRPr="00AD605C">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971F110" w14:textId="11B2992F" w:rsidR="00C23AA9" w:rsidRPr="00AD605C" w:rsidRDefault="00C23AA9" w:rsidP="00C23AA9">
            <w:pPr>
              <w:pStyle w:val="TAC"/>
            </w:pPr>
            <w:r w:rsidRPr="00AD605C">
              <w:t>-</w:t>
            </w:r>
          </w:p>
        </w:tc>
        <w:tc>
          <w:tcPr>
            <w:tcW w:w="819" w:type="dxa"/>
            <w:tcBorders>
              <w:top w:val="single" w:sz="6" w:space="0" w:color="auto"/>
              <w:left w:val="single" w:sz="6" w:space="0" w:color="auto"/>
              <w:bottom w:val="single" w:sz="6" w:space="0" w:color="auto"/>
              <w:right w:val="single" w:sz="6" w:space="0" w:color="auto"/>
            </w:tcBorders>
          </w:tcPr>
          <w:p w14:paraId="6339C588" w14:textId="473553F2" w:rsidR="00C23AA9" w:rsidRPr="00AD605C" w:rsidRDefault="00C23AA9" w:rsidP="00C23AA9">
            <w:pPr>
              <w:pStyle w:val="TAC"/>
            </w:pPr>
            <w:r w:rsidRPr="00AD605C">
              <w:t>F</w:t>
            </w:r>
            <w:r w:rsidRPr="00AD605C">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3A5BE0A0" w14:textId="7AB96EAE" w:rsidR="00C23AA9" w:rsidRPr="00AD605C" w:rsidRDefault="00C23AA9" w:rsidP="00C23AA9">
            <w:pPr>
              <w:pStyle w:val="TAC"/>
            </w:pPr>
            <w:r w:rsidRPr="00AD605C">
              <w:t>-50</w:t>
            </w:r>
          </w:p>
        </w:tc>
        <w:tc>
          <w:tcPr>
            <w:tcW w:w="901" w:type="dxa"/>
            <w:tcBorders>
              <w:top w:val="single" w:sz="6" w:space="0" w:color="auto"/>
              <w:left w:val="single" w:sz="6" w:space="0" w:color="auto"/>
              <w:bottom w:val="single" w:sz="6" w:space="0" w:color="auto"/>
              <w:right w:val="single" w:sz="6" w:space="0" w:color="auto"/>
            </w:tcBorders>
            <w:noWrap/>
          </w:tcPr>
          <w:p w14:paraId="71C53B61" w14:textId="1589E050" w:rsidR="00C23AA9" w:rsidRPr="00AD605C" w:rsidRDefault="00C23AA9" w:rsidP="00C23AA9">
            <w:pPr>
              <w:pStyle w:val="TAC"/>
            </w:pPr>
            <w:r w:rsidRPr="00AD605C">
              <w:t>1</w:t>
            </w:r>
          </w:p>
        </w:tc>
        <w:tc>
          <w:tcPr>
            <w:tcW w:w="986" w:type="dxa"/>
            <w:tcBorders>
              <w:top w:val="single" w:sz="6" w:space="0" w:color="auto"/>
              <w:left w:val="single" w:sz="6" w:space="0" w:color="auto"/>
              <w:bottom w:val="single" w:sz="6" w:space="0" w:color="auto"/>
              <w:right w:val="single" w:sz="4" w:space="0" w:color="auto"/>
            </w:tcBorders>
            <w:noWrap/>
          </w:tcPr>
          <w:p w14:paraId="3683EF9A" w14:textId="77777777" w:rsidR="00C23AA9" w:rsidRDefault="00C23AA9" w:rsidP="00C23AA9">
            <w:pPr>
              <w:pStyle w:val="TAC"/>
              <w:rPr>
                <w:lang w:eastAsia="zh-CN"/>
              </w:rPr>
            </w:pPr>
          </w:p>
        </w:tc>
      </w:tr>
      <w:tr w:rsidR="00C23AA9" w14:paraId="71456027"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EBB1B5E"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7B15CFC5" w14:textId="745E0753"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0ED0A49E" w14:textId="38506DE9" w:rsidR="00C23AA9" w:rsidRDefault="00C23AA9" w:rsidP="00C23AA9">
            <w:pPr>
              <w:pStyle w:val="TAC"/>
            </w:pPr>
            <w:r>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547F22D" w14:textId="7EB43E42"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64228BB3" w14:textId="249345F0" w:rsidR="00C23AA9" w:rsidRDefault="00C23AA9" w:rsidP="00C23AA9">
            <w:pPr>
              <w:pStyle w:val="TAC"/>
            </w:pPr>
            <w:r>
              <w:rPr>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1C564CD6" w14:textId="22DB8C56" w:rsidR="00C23AA9" w:rsidRDefault="00C23AA9" w:rsidP="00C23AA9">
            <w:pPr>
              <w:pStyle w:val="TAC"/>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5CE7C6B" w14:textId="2A0FDC06" w:rsidR="00C23AA9" w:rsidRDefault="00C23AA9" w:rsidP="00C23AA9">
            <w:pPr>
              <w:pStyle w:val="TAC"/>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4D87E412" w14:textId="57470630" w:rsidR="00C23AA9" w:rsidRDefault="00C23AA9" w:rsidP="00C23AA9">
            <w:pPr>
              <w:pStyle w:val="TAC"/>
              <w:rPr>
                <w:lang w:eastAsia="ko-KR"/>
              </w:rPr>
            </w:pPr>
            <w:r>
              <w:rPr>
                <w:lang w:eastAsia="ko-KR"/>
              </w:rPr>
              <w:t>3, 4</w:t>
            </w:r>
          </w:p>
        </w:tc>
      </w:tr>
      <w:tr w:rsidR="00C23AA9" w14:paraId="45807979" w14:textId="77777777" w:rsidTr="00C23AA9">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0D869B4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0009871" w14:textId="5E1BA8F8"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31E4D4C2" w14:textId="1080F682" w:rsidR="00C23AA9" w:rsidRDefault="00C23AA9" w:rsidP="00C23AA9">
            <w:pPr>
              <w:pStyle w:val="TAC"/>
              <w:rPr>
                <w:lang w:eastAsia="ko-KR"/>
              </w:rPr>
            </w:pPr>
            <w:r>
              <w:rPr>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32C2E8AD" w14:textId="70B9D080"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7A650013" w14:textId="1C26BC51" w:rsidR="00C23AA9" w:rsidRDefault="00C23AA9" w:rsidP="00C23AA9">
            <w:pPr>
              <w:pStyle w:val="TAC"/>
              <w:rPr>
                <w:lang w:eastAsia="ko-KR"/>
              </w:rPr>
            </w:pPr>
            <w:r>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FC0C0D5" w14:textId="1C1A537A" w:rsidR="00C23AA9" w:rsidRDefault="00C23AA9" w:rsidP="00C23AA9">
            <w:pPr>
              <w:pStyle w:val="TAC"/>
              <w:rPr>
                <w:lang w:eastAsia="ko-KR"/>
              </w:rPr>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70B25C74" w14:textId="7F2FF4C8" w:rsidR="00C23AA9" w:rsidRDefault="00C23AA9" w:rsidP="00C23AA9">
            <w:pPr>
              <w:pStyle w:val="TAC"/>
              <w:rPr>
                <w:lang w:eastAsia="ko-KR"/>
              </w:rPr>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591CD5F" w14:textId="2A059A03" w:rsidR="00C23AA9" w:rsidRDefault="00C23AA9" w:rsidP="00C23AA9">
            <w:pPr>
              <w:pStyle w:val="TAC"/>
              <w:rPr>
                <w:lang w:eastAsia="ko-KR"/>
              </w:rPr>
            </w:pPr>
            <w:r>
              <w:rPr>
                <w:lang w:eastAsia="ko-KR"/>
              </w:rPr>
              <w:t>3</w:t>
            </w:r>
          </w:p>
        </w:tc>
      </w:tr>
      <w:tr w:rsidR="0017189C" w14:paraId="4174DC89" w14:textId="77777777" w:rsidTr="00301342">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CC0E721" w14:textId="644FFE70" w:rsidR="0017189C" w:rsidRDefault="0017189C" w:rsidP="00301342">
            <w:pPr>
              <w:pStyle w:val="TAN"/>
              <w:rPr>
                <w:szCs w:val="22"/>
              </w:rPr>
            </w:pPr>
            <w:r>
              <w:t>NOTE 1:</w:t>
            </w:r>
            <w:r w:rsidR="00C23AA9">
              <w:t xml:space="preserve"> </w:t>
            </w:r>
            <w:r w:rsidR="00C23AA9">
              <w:tab/>
            </w:r>
            <w:r>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or 4 for the 2</w:t>
            </w:r>
            <w:r>
              <w:rPr>
                <w:vertAlign w:val="superscript"/>
              </w:rPr>
              <w:t>nd</w:t>
            </w:r>
            <w:r>
              <w:t>, 3</w:t>
            </w:r>
            <w:r>
              <w:rPr>
                <w:vertAlign w:val="superscript"/>
              </w:rPr>
              <w:t>rd</w:t>
            </w:r>
            <w:r>
              <w:t xml:space="preserve"> or 4</w:t>
            </w:r>
            <w:r>
              <w:rPr>
                <w:vertAlign w:val="superscript"/>
              </w:rPr>
              <w:t>th</w:t>
            </w:r>
            <w:r>
              <w:t xml:space="preserve"> harmonic respectively. The exception is allowed if the measurement bandwidth (MBW) totally or partially overlaps the overall exception interval.</w:t>
            </w:r>
          </w:p>
          <w:p w14:paraId="3F6FC477" w14:textId="77777777" w:rsidR="0017189C" w:rsidRDefault="0017189C" w:rsidP="00301342">
            <w:pPr>
              <w:pStyle w:val="TAN"/>
            </w:pPr>
            <w:r>
              <w:t>NOTE 2:</w:t>
            </w:r>
            <w:r>
              <w:tab/>
              <w:t>These requirements also apply for the frequency ranges that are less than F</w:t>
            </w:r>
            <w:r>
              <w:rPr>
                <w:vertAlign w:val="subscript"/>
              </w:rPr>
              <w:t xml:space="preserve">OOB </w:t>
            </w:r>
            <w:r>
              <w:t>(MHz) in Table 6.6.3.1-1 and Table 6.6.3.1A-1 from the edge of the aggregated channel bandwidth.</w:t>
            </w:r>
          </w:p>
          <w:p w14:paraId="3DD0DD3A" w14:textId="77777777" w:rsidR="0017189C" w:rsidRDefault="0017189C" w:rsidP="00301342">
            <w:pPr>
              <w:pStyle w:val="TAN"/>
            </w:pPr>
            <w:r>
              <w:t>NOTE 3:</w:t>
            </w:r>
            <w:r>
              <w:tab/>
              <w:t>Applicable when NS_33 is configured by the pre-configured radio parameters for power class 3 V2X UE.</w:t>
            </w:r>
          </w:p>
          <w:p w14:paraId="10C3C54D" w14:textId="77777777" w:rsidR="0017189C" w:rsidRDefault="0017189C" w:rsidP="00301342">
            <w:pPr>
              <w:pStyle w:val="TAN"/>
            </w:pPr>
            <w:r>
              <w:t>NOTE 4:</w:t>
            </w:r>
            <w: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498" w:name="_Toc45888375"/>
      <w:bookmarkStart w:id="5499" w:name="_Toc45888974"/>
      <w:bookmarkStart w:id="5500" w:name="_Toc59650303"/>
      <w:bookmarkStart w:id="5501" w:name="_Toc61357575"/>
      <w:bookmarkStart w:id="5502" w:name="_Toc61359349"/>
      <w:bookmarkStart w:id="5503" w:name="_Toc67916288"/>
      <w:bookmarkStart w:id="5504" w:name="_Toc75533832"/>
      <w:bookmarkStart w:id="5505" w:name="_Toc75819718"/>
      <w:bookmarkStart w:id="5506" w:name="_Toc76508562"/>
      <w:bookmarkStart w:id="5507" w:name="_Toc76717512"/>
      <w:bookmarkStart w:id="5508" w:name="_Toc83294154"/>
      <w:bookmarkStart w:id="5509" w:name="_Toc84335193"/>
      <w:r>
        <w:rPr>
          <w:noProof/>
        </w:rPr>
        <w:t>6.5E.3.4</w:t>
      </w:r>
      <w:r>
        <w:rPr>
          <w:noProof/>
        </w:rPr>
        <w:tab/>
        <w:t>Additional spurious emissions requirements for V2X</w:t>
      </w:r>
      <w:bookmarkEnd w:id="5498"/>
      <w:bookmarkEnd w:id="5499"/>
      <w:bookmarkEnd w:id="5500"/>
      <w:bookmarkEnd w:id="5501"/>
      <w:bookmarkEnd w:id="5502"/>
      <w:bookmarkEnd w:id="5503"/>
      <w:bookmarkEnd w:id="5504"/>
      <w:bookmarkEnd w:id="5505"/>
      <w:bookmarkEnd w:id="5506"/>
      <w:bookmarkEnd w:id="5507"/>
      <w:bookmarkEnd w:id="5508"/>
      <w:bookmarkEnd w:id="5509"/>
    </w:p>
    <w:p w14:paraId="579301F7" w14:textId="77777777" w:rsidR="0017189C" w:rsidRDefault="0017189C" w:rsidP="004E30D3">
      <w:pPr>
        <w:pStyle w:val="Heading5"/>
      </w:pPr>
      <w:bookmarkStart w:id="5510" w:name="_Toc45888376"/>
      <w:bookmarkStart w:id="5511" w:name="_Toc45888975"/>
      <w:bookmarkStart w:id="5512" w:name="_Toc59650304"/>
      <w:bookmarkStart w:id="5513" w:name="_Toc61357576"/>
      <w:bookmarkStart w:id="5514" w:name="_Toc61359350"/>
      <w:bookmarkStart w:id="5515" w:name="_Toc67916289"/>
      <w:bookmarkStart w:id="5516" w:name="_Toc75533833"/>
      <w:bookmarkStart w:id="5517" w:name="_Toc75819719"/>
      <w:bookmarkStart w:id="5518" w:name="_Toc76508563"/>
      <w:bookmarkStart w:id="5519" w:name="_Toc76717513"/>
      <w:bookmarkStart w:id="5520" w:name="_Toc83294155"/>
      <w:bookmarkStart w:id="5521" w:name="_Toc84335194"/>
      <w:r>
        <w:t>6.5E.3.4.1</w:t>
      </w:r>
      <w:r>
        <w:tab/>
        <w:t>General</w:t>
      </w:r>
      <w:bookmarkEnd w:id="5510"/>
      <w:bookmarkEnd w:id="5511"/>
      <w:bookmarkEnd w:id="5512"/>
      <w:bookmarkEnd w:id="5513"/>
      <w:bookmarkEnd w:id="5514"/>
      <w:bookmarkEnd w:id="5515"/>
      <w:bookmarkEnd w:id="5516"/>
      <w:bookmarkEnd w:id="5517"/>
      <w:bookmarkEnd w:id="5518"/>
      <w:bookmarkEnd w:id="5519"/>
      <w:bookmarkEnd w:id="5520"/>
      <w:bookmarkEnd w:id="5521"/>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522" w:name="_Toc45888377"/>
      <w:bookmarkStart w:id="5523" w:name="_Toc45888976"/>
      <w:bookmarkStart w:id="5524" w:name="_Toc59650305"/>
      <w:bookmarkStart w:id="5525" w:name="_Toc61357577"/>
      <w:bookmarkStart w:id="5526" w:name="_Toc61359351"/>
      <w:bookmarkStart w:id="5527" w:name="_Toc67916290"/>
      <w:bookmarkStart w:id="5528" w:name="_Toc75533834"/>
      <w:bookmarkStart w:id="5529" w:name="_Toc75819720"/>
      <w:bookmarkStart w:id="5530" w:name="_Toc76508564"/>
      <w:bookmarkStart w:id="5531" w:name="_Toc76717514"/>
      <w:bookmarkStart w:id="5532" w:name="_Toc83294156"/>
      <w:bookmarkStart w:id="5533" w:name="_Toc84335195"/>
      <w:r>
        <w:t>6.5E.3.4.2</w:t>
      </w:r>
      <w:r>
        <w:tab/>
      </w:r>
      <w:bookmarkEnd w:id="5522"/>
      <w:bookmarkEnd w:id="5523"/>
      <w:bookmarkEnd w:id="5524"/>
      <w:bookmarkEnd w:id="5525"/>
      <w:bookmarkEnd w:id="5526"/>
      <w:bookmarkEnd w:id="5527"/>
      <w:bookmarkEnd w:id="5528"/>
      <w:bookmarkEnd w:id="5529"/>
      <w:bookmarkEnd w:id="5530"/>
      <w:bookmarkEnd w:id="5531"/>
      <w:r w:rsidR="003728D0">
        <w:t>Requirements for network signalling value "NS_33"</w:t>
      </w:r>
      <w:bookmarkEnd w:id="5532"/>
      <w:bookmarkEnd w:id="5533"/>
    </w:p>
    <w:p w14:paraId="2ECF76B0" w14:textId="77777777" w:rsidR="00FA3C5F" w:rsidRDefault="00FA3C5F" w:rsidP="00FA3C5F">
      <w:pPr>
        <w:pStyle w:val="TH"/>
      </w:pPr>
      <w:r>
        <w:t>Table 6.5E.3.4.2-1: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5A768799" w:rsidR="00C77DF7" w:rsidRPr="001C0CC4" w:rsidRDefault="00FA3C5F" w:rsidP="00C77DF7">
      <w:pPr>
        <w:pStyle w:val="TH"/>
      </w:pPr>
      <w:bookmarkStart w:id="5534" w:name="_Toc45888378"/>
      <w:bookmarkStart w:id="5535" w:name="_Toc45888977"/>
      <w:bookmarkStart w:id="5536" w:name="_Toc59650306"/>
      <w:bookmarkStart w:id="5537" w:name="_Toc61357578"/>
      <w:bookmarkStart w:id="5538" w:name="_Toc61359352"/>
      <w:r>
        <w:t>Table 6.5E.3.4.2-2: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539" w:name="_Toc67916291"/>
      <w:bookmarkStart w:id="5540" w:name="_Toc75533835"/>
      <w:bookmarkStart w:id="5541" w:name="_Toc75819721"/>
      <w:bookmarkStart w:id="5542" w:name="_Toc76508565"/>
      <w:bookmarkStart w:id="5543" w:name="_Toc76717515"/>
      <w:bookmarkStart w:id="5544" w:name="_Toc83294157"/>
      <w:bookmarkStart w:id="5545" w:name="_Toc84335196"/>
      <w:r>
        <w:t>6.5E.3.4.3</w:t>
      </w:r>
      <w:r>
        <w:tab/>
      </w:r>
      <w:r w:rsidR="0070440A">
        <w:t>Void</w:t>
      </w:r>
      <w:bookmarkEnd w:id="5534"/>
      <w:bookmarkEnd w:id="5535"/>
      <w:bookmarkEnd w:id="5536"/>
      <w:bookmarkEnd w:id="5537"/>
      <w:bookmarkEnd w:id="5538"/>
      <w:bookmarkEnd w:id="5539"/>
      <w:bookmarkEnd w:id="5540"/>
      <w:bookmarkEnd w:id="5541"/>
      <w:bookmarkEnd w:id="5542"/>
      <w:bookmarkEnd w:id="5543"/>
      <w:bookmarkEnd w:id="5544"/>
      <w:bookmarkEnd w:id="5545"/>
    </w:p>
    <w:p w14:paraId="06C5A24B" w14:textId="77777777" w:rsidR="0017189C" w:rsidRPr="004E30D3" w:rsidRDefault="0017189C" w:rsidP="004E30D3">
      <w:pPr>
        <w:pStyle w:val="Heading3"/>
        <w:rPr>
          <w:lang w:val="sv-FI"/>
        </w:rPr>
      </w:pPr>
      <w:bookmarkStart w:id="5546" w:name="_Toc45888379"/>
      <w:bookmarkStart w:id="5547" w:name="_Toc45888978"/>
      <w:bookmarkStart w:id="5548" w:name="_Toc59650307"/>
      <w:bookmarkStart w:id="5549" w:name="_Toc61357579"/>
      <w:bookmarkStart w:id="5550" w:name="_Toc61359353"/>
      <w:bookmarkStart w:id="5551" w:name="_Toc67916292"/>
      <w:bookmarkStart w:id="5552" w:name="_Toc75533836"/>
      <w:bookmarkStart w:id="5553" w:name="_Toc75819722"/>
      <w:bookmarkStart w:id="5554" w:name="_Toc76508566"/>
      <w:bookmarkStart w:id="5555" w:name="_Toc76717516"/>
      <w:bookmarkStart w:id="5556" w:name="_Toc83294158"/>
      <w:bookmarkStart w:id="5557"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546"/>
      <w:bookmarkEnd w:id="5547"/>
      <w:bookmarkEnd w:id="5548"/>
      <w:bookmarkEnd w:id="5549"/>
      <w:bookmarkEnd w:id="5550"/>
      <w:bookmarkEnd w:id="5551"/>
      <w:bookmarkEnd w:id="5552"/>
      <w:bookmarkEnd w:id="5553"/>
      <w:bookmarkEnd w:id="5554"/>
      <w:bookmarkEnd w:id="5555"/>
      <w:bookmarkEnd w:id="5556"/>
      <w:bookmarkEnd w:id="5557"/>
    </w:p>
    <w:p w14:paraId="66EFDC54" w14:textId="77777777" w:rsidR="0017189C" w:rsidRPr="004E30D3" w:rsidRDefault="0017189C" w:rsidP="004E30D3">
      <w:pPr>
        <w:pStyle w:val="Heading4"/>
        <w:rPr>
          <w:lang w:val="sv-FI"/>
        </w:rPr>
      </w:pPr>
      <w:bookmarkStart w:id="5558" w:name="_Toc45888380"/>
      <w:bookmarkStart w:id="5559" w:name="_Toc45888979"/>
      <w:bookmarkStart w:id="5560" w:name="_Toc59650308"/>
      <w:bookmarkStart w:id="5561" w:name="_Toc61357580"/>
      <w:bookmarkStart w:id="5562" w:name="_Toc61359354"/>
      <w:bookmarkStart w:id="5563" w:name="_Toc67916293"/>
      <w:bookmarkStart w:id="5564" w:name="_Toc75533837"/>
      <w:bookmarkStart w:id="5565" w:name="_Toc75819723"/>
      <w:bookmarkStart w:id="5566" w:name="_Toc76508567"/>
      <w:bookmarkStart w:id="5567" w:name="_Toc76717517"/>
      <w:bookmarkStart w:id="5568" w:name="_Toc83294159"/>
      <w:bookmarkStart w:id="5569" w:name="_Toc84335198"/>
      <w:r w:rsidRPr="004E30D3">
        <w:rPr>
          <w:lang w:val="sv-FI"/>
        </w:rPr>
        <w:t>6.5E.4.1</w:t>
      </w:r>
      <w:r w:rsidRPr="004E30D3">
        <w:rPr>
          <w:lang w:val="sv-FI"/>
        </w:rPr>
        <w:tab/>
        <w:t>General</w:t>
      </w:r>
      <w:bookmarkEnd w:id="5558"/>
      <w:bookmarkEnd w:id="5559"/>
      <w:bookmarkEnd w:id="5560"/>
      <w:bookmarkEnd w:id="5561"/>
      <w:bookmarkEnd w:id="5562"/>
      <w:bookmarkEnd w:id="5563"/>
      <w:bookmarkEnd w:id="5564"/>
      <w:bookmarkEnd w:id="5565"/>
      <w:bookmarkEnd w:id="5566"/>
      <w:bookmarkEnd w:id="5567"/>
      <w:bookmarkEnd w:id="5568"/>
      <w:bookmarkEnd w:id="5569"/>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570" w:name="_Toc83294160"/>
      <w:bookmarkStart w:id="5571" w:name="_Toc84335199"/>
      <w:r>
        <w:t>6.5E.4.2</w:t>
      </w:r>
      <w:bookmarkStart w:id="5572" w:name="_Toc45888381"/>
      <w:bookmarkStart w:id="5573" w:name="_Toc45888980"/>
      <w:bookmarkStart w:id="5574" w:name="_Toc59650309"/>
      <w:bookmarkStart w:id="5575" w:name="_Toc61357581"/>
      <w:bookmarkStart w:id="5576" w:name="_Toc61359355"/>
      <w:bookmarkStart w:id="5577" w:name="_Toc67916294"/>
      <w:bookmarkStart w:id="5578" w:name="_Toc75533838"/>
      <w:bookmarkStart w:id="5579" w:name="_Toc75819724"/>
      <w:bookmarkStart w:id="5580" w:name="_Toc76508568"/>
      <w:bookmarkStart w:id="5581" w:name="_Toc76717518"/>
      <w:r>
        <w:tab/>
        <w:t>Transmit intermodulation for</w:t>
      </w:r>
      <w:r w:rsidRPr="001860DB">
        <w:t xml:space="preserve"> </w:t>
      </w:r>
      <w:r w:rsidRPr="004A468C">
        <w:t>V2X con-current operation</w:t>
      </w:r>
      <w:bookmarkEnd w:id="5570"/>
      <w:bookmarkEnd w:id="5571"/>
      <w:bookmarkEnd w:id="5572"/>
      <w:bookmarkEnd w:id="5573"/>
      <w:bookmarkEnd w:id="5574"/>
      <w:bookmarkEnd w:id="5575"/>
      <w:bookmarkEnd w:id="5576"/>
      <w:bookmarkEnd w:id="5577"/>
      <w:bookmarkEnd w:id="5578"/>
      <w:bookmarkEnd w:id="5579"/>
      <w:bookmarkEnd w:id="5580"/>
      <w:bookmarkEnd w:id="5581"/>
    </w:p>
    <w:p w14:paraId="5A58BB85" w14:textId="77777777" w:rsidR="00FA3C5F" w:rsidRDefault="00FA3C5F" w:rsidP="00FA3C5F">
      <w:pPr>
        <w:rPr>
          <w:noProof/>
        </w:rPr>
      </w:pPr>
      <w:bookmarkStart w:id="5582" w:name="_Toc59650310"/>
      <w:bookmarkStart w:id="5583" w:name="_Toc61357582"/>
      <w:bookmarkStart w:id="5584" w:name="_Toc61359356"/>
      <w:bookmarkStart w:id="5585" w:name="_Toc67916295"/>
      <w:bookmarkStart w:id="5586" w:name="_Toc75533839"/>
      <w:bookmarkStart w:id="5587" w:name="_Toc75819725"/>
      <w:bookmarkStart w:id="5588" w:name="_Toc76508569"/>
      <w:bookmarkStart w:id="5589" w:name="_Toc76717519"/>
      <w:bookmarkStart w:id="5590" w:name="_Toc83294161"/>
      <w:bookmarkStart w:id="5591" w:name="_Toc84335200"/>
      <w:r>
        <w:rPr>
          <w:noProof/>
        </w:rPr>
        <w:t xml:space="preserve">For the inter-band con-current NR V2X operation, </w:t>
      </w:r>
      <w:r>
        <w:t xml:space="preserve">the requirements specified in clause 6.5.4 shall apply for the uplink in licensed band and the requirements specified in clause 6.5E.4.1 shall apply for the sidelink </w:t>
      </w:r>
      <w:r>
        <w:rPr>
          <w:noProof/>
        </w:rPr>
        <w:t>in licensed band or Band n47</w:t>
      </w:r>
      <w:r>
        <w:t>.</w:t>
      </w:r>
    </w:p>
    <w:p w14:paraId="1CDD8E82" w14:textId="77777777" w:rsidR="00B1438F" w:rsidRPr="001C0CC4" w:rsidRDefault="00B1438F" w:rsidP="004E30D3">
      <w:pPr>
        <w:pStyle w:val="Heading2"/>
      </w:pPr>
      <w:r w:rsidRPr="001C0CC4">
        <w:t>6.5</w:t>
      </w:r>
      <w:r>
        <w:t>F</w:t>
      </w:r>
      <w:r w:rsidRPr="001C0CC4">
        <w:tab/>
        <w:t>Output RF spectrum emissions</w:t>
      </w:r>
      <w:bookmarkEnd w:id="5582"/>
      <w:bookmarkEnd w:id="5583"/>
      <w:bookmarkEnd w:id="5584"/>
      <w:bookmarkEnd w:id="5585"/>
      <w:bookmarkEnd w:id="5586"/>
      <w:bookmarkEnd w:id="5587"/>
      <w:bookmarkEnd w:id="5588"/>
      <w:bookmarkEnd w:id="5589"/>
      <w:bookmarkEnd w:id="5590"/>
      <w:bookmarkEnd w:id="5591"/>
    </w:p>
    <w:p w14:paraId="7AB0C1A1" w14:textId="77777777" w:rsidR="00B1438F" w:rsidRDefault="00B1438F" w:rsidP="004E30D3">
      <w:pPr>
        <w:pStyle w:val="Heading3"/>
      </w:pPr>
      <w:bookmarkStart w:id="5592" w:name="_Toc59650311"/>
      <w:bookmarkStart w:id="5593" w:name="_Toc61357583"/>
      <w:bookmarkStart w:id="5594" w:name="_Toc61359357"/>
      <w:bookmarkStart w:id="5595" w:name="_Toc67916296"/>
      <w:bookmarkStart w:id="5596" w:name="_Toc75533840"/>
      <w:bookmarkStart w:id="5597" w:name="_Toc75819726"/>
      <w:bookmarkStart w:id="5598" w:name="_Toc76508570"/>
      <w:bookmarkStart w:id="5599" w:name="_Toc76717520"/>
      <w:bookmarkStart w:id="5600" w:name="_Toc83294162"/>
      <w:bookmarkStart w:id="5601" w:name="_Toc84335201"/>
      <w:r w:rsidRPr="001C0CC4">
        <w:t>6.5</w:t>
      </w:r>
      <w:r>
        <w:t>F</w:t>
      </w:r>
      <w:r w:rsidRPr="001C0CC4">
        <w:t>.1</w:t>
      </w:r>
      <w:r w:rsidRPr="001C0CC4">
        <w:tab/>
        <w:t>Occupied bandwidth</w:t>
      </w:r>
      <w:bookmarkEnd w:id="5592"/>
      <w:bookmarkEnd w:id="5593"/>
      <w:bookmarkEnd w:id="5594"/>
      <w:bookmarkEnd w:id="5595"/>
      <w:bookmarkEnd w:id="5596"/>
      <w:bookmarkEnd w:id="5597"/>
      <w:bookmarkEnd w:id="5598"/>
      <w:bookmarkEnd w:id="5599"/>
      <w:bookmarkEnd w:id="5600"/>
      <w:bookmarkEnd w:id="5601"/>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602" w:name="_Toc59650312"/>
      <w:bookmarkStart w:id="5603" w:name="_Toc61357584"/>
      <w:bookmarkStart w:id="5604" w:name="_Toc61359358"/>
      <w:bookmarkStart w:id="5605" w:name="_Toc67916297"/>
      <w:bookmarkStart w:id="5606" w:name="_Toc75533841"/>
      <w:bookmarkStart w:id="5607" w:name="_Toc75819727"/>
      <w:bookmarkStart w:id="5608" w:name="_Toc76508571"/>
      <w:bookmarkStart w:id="5609" w:name="_Toc76717521"/>
      <w:bookmarkStart w:id="5610" w:name="_Toc83294163"/>
      <w:bookmarkStart w:id="5611" w:name="_Toc84335202"/>
      <w:r w:rsidRPr="001C0CC4">
        <w:t>6.5</w:t>
      </w:r>
      <w:r>
        <w:t>F</w:t>
      </w:r>
      <w:r w:rsidRPr="001C0CC4">
        <w:t>.2</w:t>
      </w:r>
      <w:r w:rsidRPr="001C0CC4">
        <w:tab/>
        <w:t>Out of band emission</w:t>
      </w:r>
      <w:bookmarkEnd w:id="5602"/>
      <w:bookmarkEnd w:id="5603"/>
      <w:bookmarkEnd w:id="5604"/>
      <w:bookmarkEnd w:id="5605"/>
      <w:bookmarkEnd w:id="5606"/>
      <w:bookmarkEnd w:id="5607"/>
      <w:bookmarkEnd w:id="5608"/>
      <w:bookmarkEnd w:id="5609"/>
      <w:bookmarkEnd w:id="5610"/>
      <w:bookmarkEnd w:id="5611"/>
    </w:p>
    <w:p w14:paraId="5E73BAAC" w14:textId="77777777" w:rsidR="00B1438F" w:rsidRPr="001C0CC4" w:rsidRDefault="00B1438F" w:rsidP="004E30D3">
      <w:pPr>
        <w:pStyle w:val="Heading4"/>
      </w:pPr>
      <w:bookmarkStart w:id="5612" w:name="_Toc59650313"/>
      <w:bookmarkStart w:id="5613" w:name="_Toc61357585"/>
      <w:bookmarkStart w:id="5614" w:name="_Toc61359359"/>
      <w:bookmarkStart w:id="5615" w:name="_Toc67916298"/>
      <w:bookmarkStart w:id="5616" w:name="_Toc75533842"/>
      <w:bookmarkStart w:id="5617" w:name="_Toc75819728"/>
      <w:bookmarkStart w:id="5618" w:name="_Toc76508572"/>
      <w:bookmarkStart w:id="5619" w:name="_Toc76717522"/>
      <w:bookmarkStart w:id="5620" w:name="_Toc83294164"/>
      <w:bookmarkStart w:id="5621" w:name="_Toc84335203"/>
      <w:r w:rsidRPr="001C0CC4">
        <w:t>6.5</w:t>
      </w:r>
      <w:r>
        <w:t>F</w:t>
      </w:r>
      <w:r w:rsidRPr="001C0CC4">
        <w:t>.2.1</w:t>
      </w:r>
      <w:r w:rsidRPr="001C0CC4">
        <w:tab/>
        <w:t>General</w:t>
      </w:r>
      <w:bookmarkEnd w:id="5612"/>
      <w:bookmarkEnd w:id="5613"/>
      <w:bookmarkEnd w:id="5614"/>
      <w:bookmarkEnd w:id="5615"/>
      <w:bookmarkEnd w:id="5616"/>
      <w:bookmarkEnd w:id="5617"/>
      <w:bookmarkEnd w:id="5618"/>
      <w:bookmarkEnd w:id="5619"/>
      <w:bookmarkEnd w:id="5620"/>
      <w:bookmarkEnd w:id="5621"/>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622" w:name="_Toc59650314"/>
      <w:bookmarkStart w:id="5623" w:name="_Toc61357586"/>
      <w:bookmarkStart w:id="5624" w:name="_Toc61359360"/>
      <w:bookmarkStart w:id="5625" w:name="_Toc67916299"/>
      <w:bookmarkStart w:id="5626" w:name="_Toc75533843"/>
      <w:bookmarkStart w:id="5627" w:name="_Toc75819729"/>
      <w:bookmarkStart w:id="5628" w:name="_Toc76508573"/>
      <w:bookmarkStart w:id="5629" w:name="_Toc76717523"/>
      <w:bookmarkStart w:id="5630" w:name="_Toc83294165"/>
      <w:bookmarkStart w:id="5631"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622"/>
      <w:bookmarkEnd w:id="5623"/>
      <w:bookmarkEnd w:id="5624"/>
      <w:bookmarkEnd w:id="5625"/>
      <w:bookmarkEnd w:id="5626"/>
      <w:bookmarkEnd w:id="5627"/>
      <w:bookmarkEnd w:id="5628"/>
      <w:bookmarkEnd w:id="5629"/>
      <w:bookmarkEnd w:id="5630"/>
      <w:bookmarkEnd w:id="5631"/>
    </w:p>
    <w:p w14:paraId="4EDC03B8" w14:textId="77777777" w:rsidR="00FF3226" w:rsidRDefault="00FF3226" w:rsidP="00E325BF">
      <w:pPr>
        <w:pStyle w:val="Heading5"/>
      </w:pPr>
      <w:r w:rsidRPr="00A1115A">
        <w:t>6.5F.2.2.</w:t>
      </w:r>
      <w:r>
        <w:t>0</w:t>
      </w:r>
      <w:r w:rsidRPr="00A1115A">
        <w:tab/>
      </w:r>
      <w:r>
        <w:t>General</w:t>
      </w:r>
      <w:r w:rsidRPr="00A1115A">
        <w:t xml:space="preserve"> </w:t>
      </w:r>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r w:rsidRPr="001C0CC4">
        <w:rPr>
          <w:lang w:val="en-US"/>
        </w:rPr>
        <w:t xml:space="preserve">Table </w:t>
      </w:r>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B1438F" w:rsidRPr="001C0CC4" w14:paraId="0EE2A394" w14:textId="77777777" w:rsidTr="008C0EFD">
        <w:trPr>
          <w:cantSplit/>
          <w:jc w:val="center"/>
        </w:trPr>
        <w:tc>
          <w:tcPr>
            <w:tcW w:w="9497" w:type="dxa"/>
            <w:gridSpan w:val="10"/>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gridSpan w:val="2"/>
          </w:tcPr>
          <w:p w14:paraId="3CCADB87" w14:textId="77777777" w:rsidR="00B1438F" w:rsidRPr="009E7940" w:rsidRDefault="00B1438F" w:rsidP="00EE008E">
            <w:pPr>
              <w:pStyle w:val="TAH"/>
            </w:pPr>
            <w:r w:rsidRPr="001C0CC4">
              <w:t>10</w:t>
            </w:r>
            <w:r>
              <w:t xml:space="preserve"> </w:t>
            </w:r>
            <w:r w:rsidRPr="001C0CC4">
              <w:t>MHz</w:t>
            </w:r>
          </w:p>
        </w:tc>
        <w:tc>
          <w:tcPr>
            <w:tcW w:w="1416" w:type="dxa"/>
            <w:gridSpan w:val="2"/>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gridSpan w:val="2"/>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8"/>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gridSpan w:val="2"/>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gridSpan w:val="2"/>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gridSpan w:val="2"/>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gridSpan w:val="2"/>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gridSpan w:val="2"/>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gridSpan w:val="2"/>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gridSpan w:val="2"/>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gridSpan w:val="2"/>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gridSpan w:val="2"/>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gridSpan w:val="2"/>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gridSpan w:val="2"/>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gridSpan w:val="2"/>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gridSpan w:val="2"/>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gridSpan w:val="2"/>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gridSpan w:val="2"/>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gridSpan w:val="2"/>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10"/>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632" w:name="_Toc59650315"/>
      <w:bookmarkStart w:id="5633" w:name="_Toc61357587"/>
      <w:bookmarkStart w:id="5634" w:name="_Toc61359361"/>
      <w:bookmarkStart w:id="5635" w:name="_Toc67916300"/>
      <w:bookmarkStart w:id="5636" w:name="_Toc75533844"/>
      <w:bookmarkStart w:id="5637" w:name="_Toc75819730"/>
      <w:bookmarkStart w:id="5638" w:name="_Toc76508574"/>
      <w:bookmarkStart w:id="5639" w:name="_Toc76717524"/>
      <w:bookmarkStart w:id="5640" w:name="_Toc83294166"/>
      <w:bookmarkStart w:id="5641" w:name="_Toc84335205"/>
      <w:r>
        <w:t>6.5F.2.2.1</w:t>
      </w:r>
      <w:r>
        <w:tab/>
      </w:r>
      <w:bookmarkStart w:id="5642" w:name="_Hlk40188429"/>
      <w:r>
        <w:t>Spectrum emission mask for non-transmitted channels</w:t>
      </w:r>
      <w:bookmarkEnd w:id="5632"/>
      <w:bookmarkEnd w:id="5633"/>
      <w:bookmarkEnd w:id="5634"/>
      <w:bookmarkEnd w:id="5635"/>
      <w:bookmarkEnd w:id="5636"/>
      <w:bookmarkEnd w:id="5637"/>
      <w:bookmarkEnd w:id="5638"/>
      <w:bookmarkEnd w:id="5639"/>
      <w:bookmarkEnd w:id="5640"/>
      <w:bookmarkEnd w:id="5641"/>
      <w:bookmarkEnd w:id="5642"/>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643" w:name="_Toc59650316"/>
      <w:bookmarkStart w:id="5644" w:name="_Toc61357588"/>
      <w:bookmarkStart w:id="5645" w:name="_Toc61359362"/>
      <w:bookmarkStart w:id="5646" w:name="_Toc67916301"/>
      <w:bookmarkStart w:id="5647" w:name="_Toc75533845"/>
      <w:bookmarkStart w:id="5648" w:name="_Toc75819731"/>
      <w:bookmarkStart w:id="5649" w:name="_Toc76508575"/>
      <w:bookmarkStart w:id="5650" w:name="_Toc76717525"/>
      <w:bookmarkStart w:id="5651" w:name="_Toc83294167"/>
      <w:bookmarkStart w:id="5652" w:name="_Toc84335206"/>
      <w:r w:rsidRPr="001C0CC4">
        <w:t>6.5</w:t>
      </w:r>
      <w:r>
        <w:t>F</w:t>
      </w:r>
      <w:r w:rsidRPr="001C0CC4">
        <w:t>.2.3</w:t>
      </w:r>
      <w:r w:rsidRPr="001C0CC4">
        <w:tab/>
        <w:t>Additional spectrum emission mask</w:t>
      </w:r>
      <w:bookmarkEnd w:id="5643"/>
      <w:bookmarkEnd w:id="5644"/>
      <w:bookmarkEnd w:id="5645"/>
      <w:bookmarkEnd w:id="5646"/>
      <w:bookmarkEnd w:id="5647"/>
      <w:bookmarkEnd w:id="5648"/>
      <w:bookmarkEnd w:id="5649"/>
      <w:bookmarkEnd w:id="5650"/>
      <w:bookmarkEnd w:id="5651"/>
      <w:bookmarkEnd w:id="5652"/>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653" w:name="_Toc59650317"/>
      <w:bookmarkStart w:id="5654" w:name="_Toc61357589"/>
      <w:bookmarkStart w:id="5655" w:name="_Toc61359363"/>
      <w:bookmarkStart w:id="5656" w:name="_Toc67916302"/>
      <w:bookmarkStart w:id="5657" w:name="_Toc75533846"/>
      <w:bookmarkStart w:id="5658" w:name="_Toc75819732"/>
      <w:bookmarkStart w:id="5659" w:name="_Toc76508576"/>
      <w:bookmarkStart w:id="5660" w:name="_Toc76717526"/>
      <w:bookmarkStart w:id="5661" w:name="_Toc83294168"/>
      <w:bookmarkStart w:id="5662"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653"/>
      <w:bookmarkEnd w:id="5654"/>
      <w:bookmarkEnd w:id="5655"/>
      <w:bookmarkEnd w:id="5656"/>
      <w:bookmarkEnd w:id="5657"/>
      <w:bookmarkEnd w:id="5658"/>
      <w:bookmarkEnd w:id="5659"/>
      <w:bookmarkEnd w:id="5660"/>
      <w:bookmarkEnd w:id="5661"/>
      <w:bookmarkEnd w:id="5662"/>
    </w:p>
    <w:p w14:paraId="25F50D27" w14:textId="77777777" w:rsidR="00FF3226" w:rsidRDefault="00FF3226" w:rsidP="00E325BF">
      <w:pPr>
        <w:pStyle w:val="Heading5"/>
      </w:pPr>
      <w:r w:rsidRPr="00A1115A">
        <w:rPr>
          <w:snapToGrid w:val="0"/>
        </w:rPr>
        <w:t>6.5F.2.4.</w:t>
      </w:r>
      <w:r>
        <w:rPr>
          <w:snapToGrid w:val="0"/>
        </w:rPr>
        <w:t>0</w:t>
      </w:r>
      <w:r w:rsidRPr="00A1115A">
        <w:rPr>
          <w:snapToGrid w:val="0"/>
        </w:rPr>
        <w:tab/>
      </w:r>
      <w:r>
        <w:rPr>
          <w:snapToGrid w:val="0"/>
        </w:rPr>
        <w:t>General</w:t>
      </w:r>
      <w:r w:rsidRPr="00A1115A">
        <w:t xml:space="preserve"> </w:t>
      </w:r>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663" w:name="_Toc59650318"/>
      <w:bookmarkStart w:id="5664" w:name="_Toc61357590"/>
      <w:bookmarkStart w:id="5665" w:name="_Toc61359364"/>
      <w:bookmarkStart w:id="5666" w:name="_Toc67916303"/>
      <w:bookmarkStart w:id="5667" w:name="_Toc75533847"/>
      <w:bookmarkStart w:id="5668" w:name="_Toc75819733"/>
      <w:bookmarkStart w:id="5669" w:name="_Toc76508577"/>
      <w:bookmarkStart w:id="5670" w:name="_Toc76717527"/>
      <w:bookmarkStart w:id="5671" w:name="_Toc83294169"/>
      <w:bookmarkStart w:id="5672"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663"/>
      <w:bookmarkEnd w:id="5664"/>
      <w:bookmarkEnd w:id="5665"/>
      <w:bookmarkEnd w:id="5666"/>
      <w:bookmarkEnd w:id="5667"/>
      <w:bookmarkEnd w:id="5668"/>
      <w:bookmarkEnd w:id="5669"/>
      <w:bookmarkEnd w:id="5670"/>
      <w:bookmarkEnd w:id="5671"/>
      <w:bookmarkEnd w:id="5672"/>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r w:rsidRPr="001C0CC4">
        <w:t>Table 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673" w:name="_Toc59650319"/>
      <w:bookmarkStart w:id="5674" w:name="_Toc61357591"/>
      <w:bookmarkStart w:id="5675" w:name="_Toc61359365"/>
      <w:bookmarkStart w:id="5676" w:name="_Toc67916304"/>
      <w:bookmarkStart w:id="5677" w:name="_Toc75533848"/>
      <w:bookmarkStart w:id="5678" w:name="_Toc75819734"/>
      <w:bookmarkStart w:id="5679" w:name="_Toc76508578"/>
      <w:bookmarkStart w:id="5680" w:name="_Toc76717528"/>
      <w:bookmarkStart w:id="5681" w:name="_Toc83294170"/>
      <w:bookmarkStart w:id="5682"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673"/>
      <w:bookmarkEnd w:id="5674"/>
      <w:bookmarkEnd w:id="5675"/>
      <w:bookmarkEnd w:id="5676"/>
      <w:bookmarkEnd w:id="5677"/>
      <w:bookmarkEnd w:id="5678"/>
      <w:bookmarkEnd w:id="5679"/>
      <w:bookmarkEnd w:id="5680"/>
      <w:bookmarkEnd w:id="5681"/>
      <w:bookmarkEnd w:id="5682"/>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r w:rsidRPr="001C0CC4">
        <w:t>Table 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683" w:name="_Toc59650320"/>
      <w:bookmarkStart w:id="5684" w:name="_Toc61357592"/>
      <w:bookmarkStart w:id="5685" w:name="_Toc61359366"/>
      <w:bookmarkStart w:id="5686" w:name="_Toc67916305"/>
      <w:bookmarkStart w:id="5687" w:name="_Toc75533849"/>
      <w:bookmarkStart w:id="5688" w:name="_Toc75819735"/>
      <w:bookmarkStart w:id="5689" w:name="_Toc76508579"/>
      <w:bookmarkStart w:id="5690" w:name="_Toc76717529"/>
      <w:bookmarkStart w:id="5691" w:name="_Toc83294171"/>
      <w:bookmarkStart w:id="5692" w:name="_Toc84335210"/>
      <w:r w:rsidRPr="001C0CC4">
        <w:rPr>
          <w:rFonts w:hint="eastAsia"/>
        </w:rPr>
        <w:t>6</w:t>
      </w:r>
      <w:r w:rsidRPr="001C0CC4">
        <w:t>.</w:t>
      </w:r>
      <w:r w:rsidRPr="001C0CC4">
        <w:rPr>
          <w:rFonts w:hint="eastAsia"/>
        </w:rPr>
        <w:t>5</w:t>
      </w:r>
      <w:r>
        <w:t>F</w:t>
      </w:r>
      <w:r w:rsidRPr="001C0CC4">
        <w:t>.3</w:t>
      </w:r>
      <w:r w:rsidRPr="001C0CC4">
        <w:tab/>
        <w:t>Spurious emissions</w:t>
      </w:r>
      <w:bookmarkEnd w:id="5683"/>
      <w:bookmarkEnd w:id="5684"/>
      <w:bookmarkEnd w:id="5685"/>
      <w:bookmarkEnd w:id="5686"/>
      <w:bookmarkEnd w:id="5687"/>
      <w:bookmarkEnd w:id="5688"/>
      <w:bookmarkEnd w:id="5689"/>
      <w:bookmarkEnd w:id="5690"/>
      <w:bookmarkEnd w:id="5691"/>
      <w:bookmarkEnd w:id="5692"/>
    </w:p>
    <w:p w14:paraId="74207CB0" w14:textId="77777777" w:rsidR="00931F5F" w:rsidRDefault="00931F5F" w:rsidP="00E325BF">
      <w:pPr>
        <w:pStyle w:val="Heading4"/>
      </w:pPr>
      <w:r w:rsidRPr="00A1115A">
        <w:t>6.5F.3.</w:t>
      </w:r>
      <w:r>
        <w:t>0</w:t>
      </w:r>
      <w:r w:rsidRPr="00A1115A">
        <w:tab/>
        <w:t xml:space="preserve">General </w:t>
      </w:r>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693" w:name="_Toc59650321"/>
      <w:bookmarkStart w:id="5694" w:name="_Toc61357593"/>
      <w:bookmarkStart w:id="5695" w:name="_Toc61359367"/>
      <w:bookmarkStart w:id="5696" w:name="_Toc67916306"/>
      <w:bookmarkStart w:id="5697" w:name="_Toc75533850"/>
      <w:bookmarkStart w:id="5698" w:name="_Toc75819736"/>
      <w:bookmarkStart w:id="5699" w:name="_Toc76508580"/>
      <w:bookmarkStart w:id="5700" w:name="_Toc76717530"/>
      <w:bookmarkStart w:id="5701" w:name="_Toc83294172"/>
      <w:bookmarkStart w:id="5702" w:name="_Toc84335211"/>
      <w:r w:rsidRPr="001C0CC4">
        <w:t>6.5</w:t>
      </w:r>
      <w:r>
        <w:t>F</w:t>
      </w:r>
      <w:r w:rsidRPr="001C0CC4">
        <w:t>.3.1</w:t>
      </w:r>
      <w:r w:rsidRPr="001C0CC4">
        <w:tab/>
        <w:t>General spurious emissions</w:t>
      </w:r>
      <w:bookmarkEnd w:id="5693"/>
      <w:bookmarkEnd w:id="5694"/>
      <w:bookmarkEnd w:id="5695"/>
      <w:bookmarkEnd w:id="5696"/>
      <w:bookmarkEnd w:id="5697"/>
      <w:bookmarkEnd w:id="5698"/>
      <w:bookmarkEnd w:id="5699"/>
      <w:bookmarkEnd w:id="5700"/>
      <w:bookmarkEnd w:id="5701"/>
      <w:bookmarkEnd w:id="5702"/>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703" w:name="_Toc59650322"/>
      <w:bookmarkStart w:id="5704" w:name="_Toc61357594"/>
      <w:bookmarkStart w:id="5705" w:name="_Toc61359368"/>
      <w:bookmarkStart w:id="5706" w:name="_Toc67916307"/>
      <w:bookmarkStart w:id="5707" w:name="_Toc75533851"/>
      <w:bookmarkStart w:id="5708" w:name="_Toc75819737"/>
      <w:bookmarkStart w:id="5709" w:name="_Toc76508581"/>
      <w:bookmarkStart w:id="5710" w:name="_Toc76717531"/>
      <w:bookmarkStart w:id="5711" w:name="_Toc83294173"/>
      <w:bookmarkStart w:id="5712" w:name="_Toc84335212"/>
      <w:r w:rsidRPr="001C0CC4">
        <w:t>6.5</w:t>
      </w:r>
      <w:r>
        <w:t>F</w:t>
      </w:r>
      <w:r w:rsidRPr="001C0CC4">
        <w:t>.3.2</w:t>
      </w:r>
      <w:r w:rsidRPr="001C0CC4">
        <w:tab/>
        <w:t>Spurious emissions for UE co-existence</w:t>
      </w:r>
      <w:bookmarkEnd w:id="5703"/>
      <w:bookmarkEnd w:id="5704"/>
      <w:bookmarkEnd w:id="5705"/>
      <w:bookmarkEnd w:id="5706"/>
      <w:bookmarkEnd w:id="5707"/>
      <w:bookmarkEnd w:id="5708"/>
      <w:bookmarkEnd w:id="5709"/>
      <w:bookmarkEnd w:id="5710"/>
      <w:bookmarkEnd w:id="5711"/>
      <w:bookmarkEnd w:id="5712"/>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713" w:name="_Toc59650323"/>
      <w:bookmarkStart w:id="5714" w:name="_Toc61357595"/>
      <w:bookmarkStart w:id="5715" w:name="_Toc61359369"/>
      <w:bookmarkStart w:id="5716" w:name="_Toc67916308"/>
      <w:bookmarkStart w:id="5717" w:name="_Toc75533852"/>
      <w:bookmarkStart w:id="5718" w:name="_Toc75819738"/>
      <w:bookmarkStart w:id="5719" w:name="_Toc76508582"/>
      <w:bookmarkStart w:id="5720" w:name="_Toc76717532"/>
      <w:bookmarkStart w:id="5721" w:name="_Toc83294174"/>
      <w:bookmarkStart w:id="5722" w:name="_Toc84335213"/>
      <w:r w:rsidRPr="001C0CC4">
        <w:t>6.5</w:t>
      </w:r>
      <w:r>
        <w:t>F</w:t>
      </w:r>
      <w:r w:rsidRPr="001C0CC4">
        <w:t>.3.3</w:t>
      </w:r>
      <w:r w:rsidRPr="001C0CC4">
        <w:tab/>
        <w:t>Additional spurious emissions</w:t>
      </w:r>
      <w:bookmarkEnd w:id="5713"/>
      <w:bookmarkEnd w:id="5714"/>
      <w:bookmarkEnd w:id="5715"/>
      <w:bookmarkEnd w:id="5716"/>
      <w:bookmarkEnd w:id="5717"/>
      <w:bookmarkEnd w:id="5718"/>
      <w:bookmarkEnd w:id="5719"/>
      <w:bookmarkEnd w:id="5720"/>
      <w:bookmarkEnd w:id="5721"/>
      <w:bookmarkEnd w:id="5722"/>
    </w:p>
    <w:p w14:paraId="292FE184" w14:textId="77777777" w:rsidR="004F24F2" w:rsidRDefault="004F24F2" w:rsidP="00E325BF">
      <w:pPr>
        <w:pStyle w:val="Heading5"/>
      </w:pPr>
      <w:r w:rsidRPr="00A1115A">
        <w:t>6.5F.3.3.</w:t>
      </w:r>
      <w:r>
        <w:t>0</w:t>
      </w:r>
      <w:r w:rsidRPr="00A1115A">
        <w:tab/>
      </w:r>
      <w:r>
        <w:t xml:space="preserve">General </w:t>
      </w:r>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723" w:name="_Toc59650324"/>
      <w:bookmarkStart w:id="5724" w:name="_Toc61357596"/>
      <w:bookmarkStart w:id="5725" w:name="_Toc61359370"/>
      <w:bookmarkStart w:id="5726" w:name="_Toc67916309"/>
      <w:bookmarkStart w:id="5727" w:name="_Toc75533853"/>
      <w:bookmarkStart w:id="5728" w:name="_Toc75819739"/>
      <w:bookmarkStart w:id="5729" w:name="_Toc76508583"/>
      <w:bookmarkStart w:id="5730" w:name="_Toc76717533"/>
      <w:bookmarkStart w:id="5731" w:name="_Toc83294175"/>
      <w:bookmarkStart w:id="5732" w:name="_Toc84335214"/>
      <w:r w:rsidRPr="001C0CC4">
        <w:t>6.5</w:t>
      </w:r>
      <w:r>
        <w:t>F</w:t>
      </w:r>
      <w:r w:rsidRPr="001C0CC4">
        <w:t>.3.3.1</w:t>
      </w:r>
      <w:r w:rsidRPr="001C0CC4">
        <w:tab/>
      </w:r>
      <w:bookmarkEnd w:id="5723"/>
      <w:bookmarkEnd w:id="5724"/>
      <w:bookmarkEnd w:id="5725"/>
      <w:bookmarkEnd w:id="5726"/>
      <w:bookmarkEnd w:id="5727"/>
      <w:bookmarkEnd w:id="5728"/>
      <w:bookmarkEnd w:id="5729"/>
      <w:bookmarkEnd w:id="5730"/>
      <w:r w:rsidR="003728D0" w:rsidRPr="001C0CC4">
        <w:t xml:space="preserve">Requirement for network </w:t>
      </w:r>
      <w:r w:rsidR="003728D0">
        <w:t>signalling</w:t>
      </w:r>
      <w:r w:rsidR="003728D0" w:rsidRPr="001C0CC4">
        <w:t xml:space="preserve"> value "NS_</w:t>
      </w:r>
      <w:r w:rsidR="003728D0">
        <w:t>28</w:t>
      </w:r>
      <w:r w:rsidR="003728D0" w:rsidRPr="001C0CC4">
        <w:t>"</w:t>
      </w:r>
      <w:bookmarkEnd w:id="5731"/>
      <w:bookmarkEnd w:id="5732"/>
    </w:p>
    <w:p w14:paraId="64A41C1E" w14:textId="77777777" w:rsidR="00B1438F" w:rsidRDefault="00B1438F" w:rsidP="00B1438F">
      <w:bookmarkStart w:id="5733"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733"/>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r w:rsidRPr="001D386E">
        <w:t>Table 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734" w:name="_Toc59650325"/>
      <w:bookmarkStart w:id="5735" w:name="_Toc61357597"/>
      <w:bookmarkStart w:id="5736" w:name="_Toc61359371"/>
      <w:bookmarkStart w:id="5737" w:name="_Toc67916310"/>
      <w:bookmarkStart w:id="5738" w:name="_Toc75533854"/>
      <w:bookmarkStart w:id="5739" w:name="_Toc75819740"/>
      <w:bookmarkStart w:id="5740" w:name="_Toc76508584"/>
      <w:bookmarkStart w:id="5741" w:name="_Toc76717534"/>
      <w:bookmarkStart w:id="5742" w:name="_Toc83294176"/>
      <w:bookmarkStart w:id="5743" w:name="_Toc84335215"/>
      <w:r w:rsidRPr="001C0CC4">
        <w:t>6.5</w:t>
      </w:r>
      <w:r>
        <w:t>F</w:t>
      </w:r>
      <w:r w:rsidRPr="001C0CC4">
        <w:t>.3.3.</w:t>
      </w:r>
      <w:r>
        <w:t>2</w:t>
      </w:r>
      <w:r w:rsidRPr="001C0CC4">
        <w:tab/>
      </w:r>
      <w:bookmarkEnd w:id="5734"/>
      <w:bookmarkEnd w:id="5735"/>
      <w:bookmarkEnd w:id="5736"/>
      <w:bookmarkEnd w:id="5737"/>
      <w:bookmarkEnd w:id="5738"/>
      <w:bookmarkEnd w:id="5739"/>
      <w:bookmarkEnd w:id="5740"/>
      <w:bookmarkEnd w:id="5741"/>
      <w:r w:rsidR="003728D0" w:rsidRPr="001C0CC4">
        <w:t xml:space="preserve">Requirement for network </w:t>
      </w:r>
      <w:r w:rsidR="003728D0">
        <w:t>signalling</w:t>
      </w:r>
      <w:r w:rsidR="003728D0" w:rsidRPr="001C0CC4">
        <w:t xml:space="preserve"> value "NS_</w:t>
      </w:r>
      <w:r w:rsidR="003728D0">
        <w:t>29</w:t>
      </w:r>
      <w:r w:rsidR="003728D0" w:rsidRPr="001C0CC4">
        <w:t>"</w:t>
      </w:r>
      <w:bookmarkEnd w:id="5742"/>
      <w:bookmarkEnd w:id="5743"/>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r w:rsidRPr="001D386E">
        <w:t>Table 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r w:rsidRPr="001D386E">
        <w:t>Table 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r w:rsidRPr="001D386E">
        <w:t>Table 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5744" w:name="_Toc59650326"/>
      <w:bookmarkStart w:id="5745" w:name="_Toc61357598"/>
      <w:bookmarkStart w:id="5746" w:name="_Toc61359372"/>
      <w:bookmarkStart w:id="5747" w:name="_Toc67916311"/>
      <w:bookmarkStart w:id="5748" w:name="_Toc75533855"/>
      <w:bookmarkStart w:id="5749" w:name="_Toc75819741"/>
      <w:bookmarkStart w:id="5750" w:name="_Toc76508585"/>
      <w:bookmarkStart w:id="5751" w:name="_Toc76717535"/>
      <w:bookmarkStart w:id="5752" w:name="_Toc83294177"/>
      <w:bookmarkStart w:id="5753" w:name="_Toc84335216"/>
      <w:r w:rsidRPr="001C0CC4">
        <w:t>6.5</w:t>
      </w:r>
      <w:r>
        <w:t>F</w:t>
      </w:r>
      <w:r w:rsidRPr="001C0CC4">
        <w:t>.3.3.</w:t>
      </w:r>
      <w:r>
        <w:t>3</w:t>
      </w:r>
      <w:r w:rsidRPr="001C0CC4">
        <w:tab/>
      </w:r>
      <w:bookmarkEnd w:id="5744"/>
      <w:bookmarkEnd w:id="5745"/>
      <w:bookmarkEnd w:id="5746"/>
      <w:bookmarkEnd w:id="5747"/>
      <w:bookmarkEnd w:id="5748"/>
      <w:bookmarkEnd w:id="5749"/>
      <w:bookmarkEnd w:id="5750"/>
      <w:bookmarkEnd w:id="5751"/>
      <w:r w:rsidR="003728D0" w:rsidRPr="001C0CC4">
        <w:t xml:space="preserve">Requirement for network </w:t>
      </w:r>
      <w:r w:rsidR="003728D0">
        <w:t>signalling</w:t>
      </w:r>
      <w:r w:rsidR="003728D0" w:rsidRPr="001C0CC4">
        <w:t xml:space="preserve"> value "NS_</w:t>
      </w:r>
      <w:r w:rsidR="003728D0">
        <w:t>30</w:t>
      </w:r>
      <w:r w:rsidR="003728D0" w:rsidRPr="001C0CC4">
        <w:t>"</w:t>
      </w:r>
      <w:bookmarkEnd w:id="5752"/>
      <w:bookmarkEnd w:id="5753"/>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r w:rsidRPr="001D386E">
        <w:t>Table 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r w:rsidRPr="001D386E">
        <w:t>Table 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r w:rsidRPr="001D386E">
        <w:t>Table 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5754" w:name="_Toc59650327"/>
      <w:bookmarkStart w:id="5755" w:name="_Toc61357599"/>
      <w:bookmarkStart w:id="5756" w:name="_Toc61359373"/>
      <w:bookmarkStart w:id="5757" w:name="_Toc67916312"/>
      <w:bookmarkStart w:id="5758" w:name="_Toc75533856"/>
      <w:bookmarkStart w:id="5759" w:name="_Toc75819742"/>
      <w:bookmarkStart w:id="5760" w:name="_Toc76508586"/>
      <w:bookmarkStart w:id="5761" w:name="_Toc76717536"/>
      <w:bookmarkStart w:id="5762" w:name="_Toc83294178"/>
      <w:bookmarkStart w:id="5763" w:name="_Toc84335217"/>
      <w:r w:rsidRPr="001C0CC4">
        <w:t>6.5</w:t>
      </w:r>
      <w:r>
        <w:t>F</w:t>
      </w:r>
      <w:r w:rsidRPr="001C0CC4">
        <w:t>.3.3.</w:t>
      </w:r>
      <w:r>
        <w:t>4</w:t>
      </w:r>
      <w:r w:rsidRPr="001C0CC4">
        <w:tab/>
      </w:r>
      <w:bookmarkEnd w:id="5754"/>
      <w:bookmarkEnd w:id="5755"/>
      <w:bookmarkEnd w:id="5756"/>
      <w:bookmarkEnd w:id="5757"/>
      <w:bookmarkEnd w:id="5758"/>
      <w:bookmarkEnd w:id="5759"/>
      <w:bookmarkEnd w:id="5760"/>
      <w:bookmarkEnd w:id="5761"/>
      <w:r w:rsidR="003728D0" w:rsidRPr="001C0CC4">
        <w:t xml:space="preserve">Requirement for network </w:t>
      </w:r>
      <w:r w:rsidR="003728D0">
        <w:t>signalling</w:t>
      </w:r>
      <w:r w:rsidR="003728D0" w:rsidRPr="001C0CC4">
        <w:t xml:space="preserve"> value "NS_</w:t>
      </w:r>
      <w:r w:rsidR="003728D0">
        <w:t>31</w:t>
      </w:r>
      <w:r w:rsidR="003728D0" w:rsidRPr="001C0CC4">
        <w:t>"</w:t>
      </w:r>
      <w:bookmarkEnd w:id="5762"/>
      <w:bookmarkEnd w:id="5763"/>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r w:rsidRPr="001D386E">
        <w:t>Table 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r w:rsidRPr="001D386E">
        <w:t>Table 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r w:rsidRPr="001D386E">
        <w:t>Table 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r w:rsidRPr="001D386E">
        <w:t>Table 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5764" w:name="_Toc59650328"/>
      <w:bookmarkStart w:id="5765" w:name="_Toc61357600"/>
      <w:bookmarkStart w:id="5766" w:name="_Toc61359374"/>
      <w:bookmarkStart w:id="5767" w:name="_Toc67916313"/>
      <w:bookmarkStart w:id="5768" w:name="_Toc75533857"/>
      <w:bookmarkStart w:id="5769" w:name="_Toc75819743"/>
      <w:bookmarkStart w:id="5770" w:name="_Toc76508587"/>
      <w:bookmarkStart w:id="5771" w:name="_Toc76717537"/>
      <w:bookmarkStart w:id="5772" w:name="_Toc83294179"/>
      <w:bookmarkStart w:id="5773"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5764"/>
      <w:bookmarkEnd w:id="5765"/>
      <w:bookmarkEnd w:id="5766"/>
      <w:bookmarkEnd w:id="5767"/>
      <w:bookmarkEnd w:id="5768"/>
      <w:bookmarkEnd w:id="5769"/>
      <w:bookmarkEnd w:id="5770"/>
      <w:bookmarkEnd w:id="5771"/>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5772"/>
      <w:bookmarkEnd w:id="5773"/>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r w:rsidRPr="001D386E">
        <w:t>Table 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5774" w:name="_Toc59650329"/>
      <w:bookmarkStart w:id="5775" w:name="_Toc61357601"/>
      <w:bookmarkStart w:id="5776" w:name="_Toc61359375"/>
      <w:bookmarkStart w:id="5777" w:name="_Toc67916314"/>
      <w:bookmarkStart w:id="5778" w:name="_Toc75533858"/>
      <w:bookmarkStart w:id="5779" w:name="_Toc75819744"/>
      <w:bookmarkStart w:id="5780" w:name="_Toc76508588"/>
      <w:bookmarkStart w:id="5781" w:name="_Toc76717538"/>
      <w:bookmarkStart w:id="5782" w:name="_Toc83294180"/>
      <w:bookmarkStart w:id="5783" w:name="_Toc84335219"/>
      <w:r w:rsidRPr="001C0CC4">
        <w:t>6.</w:t>
      </w:r>
      <w:r w:rsidRPr="001C0CC4">
        <w:rPr>
          <w:rFonts w:hint="eastAsia"/>
        </w:rPr>
        <w:t>5</w:t>
      </w:r>
      <w:r>
        <w:t>F</w:t>
      </w:r>
      <w:r w:rsidRPr="001C0CC4">
        <w:rPr>
          <w:rFonts w:hint="eastAsia"/>
        </w:rPr>
        <w:t>.4</w:t>
      </w:r>
      <w:r w:rsidRPr="001C0CC4">
        <w:tab/>
        <w:t>Transmit intermodulation</w:t>
      </w:r>
      <w:bookmarkEnd w:id="5774"/>
      <w:bookmarkEnd w:id="5775"/>
      <w:bookmarkEnd w:id="5776"/>
      <w:bookmarkEnd w:id="5777"/>
      <w:bookmarkEnd w:id="5778"/>
      <w:bookmarkEnd w:id="5779"/>
      <w:bookmarkEnd w:id="5780"/>
      <w:bookmarkEnd w:id="5781"/>
      <w:bookmarkEnd w:id="5782"/>
      <w:bookmarkEnd w:id="5783"/>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5784" w:name="_Toc67916315"/>
      <w:bookmarkStart w:id="5785" w:name="_Toc75533859"/>
      <w:bookmarkStart w:id="5786" w:name="_Toc75819745"/>
      <w:bookmarkStart w:id="5787" w:name="_Toc76508589"/>
      <w:bookmarkStart w:id="5788" w:name="_Toc76717539"/>
      <w:bookmarkStart w:id="5789" w:name="_Toc83294181"/>
      <w:bookmarkStart w:id="5790" w:name="_Toc84335220"/>
      <w:bookmarkStart w:id="5791" w:name="_Toc45888382"/>
      <w:bookmarkStart w:id="5792" w:name="_Toc45888981"/>
      <w:bookmarkStart w:id="5793" w:name="_Toc59650330"/>
      <w:r w:rsidRPr="001D386E">
        <w:t>6.</w:t>
      </w:r>
      <w:r>
        <w:rPr>
          <w:lang w:eastAsia="zh-CN"/>
        </w:rPr>
        <w:t>6</w:t>
      </w:r>
      <w:r w:rsidRPr="001D386E">
        <w:tab/>
      </w:r>
      <w:r w:rsidRPr="001C0CC4">
        <w:t>Void</w:t>
      </w:r>
      <w:bookmarkEnd w:id="5784"/>
      <w:bookmarkEnd w:id="5785"/>
      <w:bookmarkEnd w:id="5786"/>
      <w:bookmarkEnd w:id="5787"/>
      <w:bookmarkEnd w:id="5788"/>
      <w:bookmarkEnd w:id="5789"/>
      <w:bookmarkEnd w:id="5790"/>
    </w:p>
    <w:p w14:paraId="13471F15" w14:textId="77777777" w:rsidR="001E44D2" w:rsidRPr="001D386E" w:rsidRDefault="001E44D2" w:rsidP="001E44D2">
      <w:pPr>
        <w:pStyle w:val="Heading2"/>
        <w:rPr>
          <w:lang w:eastAsia="zh-CN"/>
        </w:rPr>
      </w:pPr>
      <w:bookmarkStart w:id="5794" w:name="_Toc67916316"/>
      <w:bookmarkStart w:id="5795" w:name="_Toc75533860"/>
      <w:bookmarkStart w:id="5796" w:name="_Toc75819746"/>
      <w:bookmarkStart w:id="5797" w:name="_Toc76508590"/>
      <w:bookmarkStart w:id="5798" w:name="_Toc76717540"/>
      <w:bookmarkStart w:id="5799" w:name="_Toc83294182"/>
      <w:bookmarkStart w:id="5800" w:name="_Toc84335221"/>
      <w:r w:rsidRPr="001D386E">
        <w:t>6.</w:t>
      </w:r>
      <w:r>
        <w:rPr>
          <w:lang w:eastAsia="zh-CN"/>
        </w:rPr>
        <w:t>6E</w:t>
      </w:r>
      <w:r w:rsidRPr="001D386E">
        <w:tab/>
        <w:t>Time alignment error</w:t>
      </w:r>
      <w:bookmarkEnd w:id="5791"/>
      <w:bookmarkEnd w:id="5792"/>
      <w:bookmarkEnd w:id="5793"/>
      <w:bookmarkEnd w:id="5794"/>
      <w:bookmarkEnd w:id="5795"/>
      <w:bookmarkEnd w:id="5796"/>
      <w:bookmarkEnd w:id="5797"/>
      <w:bookmarkEnd w:id="5798"/>
      <w:bookmarkEnd w:id="5799"/>
      <w:bookmarkEnd w:id="5800"/>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5801" w:name="_Toc21344424"/>
      <w:bookmarkStart w:id="5802" w:name="_Toc29801911"/>
      <w:bookmarkStart w:id="5803" w:name="_Toc29802335"/>
      <w:bookmarkStart w:id="5804" w:name="_Toc29802960"/>
      <w:bookmarkStart w:id="5805" w:name="_Toc36107702"/>
      <w:bookmarkStart w:id="5806" w:name="_Toc37251476"/>
      <w:bookmarkStart w:id="5807" w:name="_Toc45888383"/>
      <w:bookmarkStart w:id="5808" w:name="_Toc45888982"/>
      <w:bookmarkStart w:id="5809" w:name="_Toc59650331"/>
      <w:bookmarkStart w:id="5810" w:name="_Toc61357603"/>
      <w:bookmarkStart w:id="5811" w:name="_Toc61359377"/>
      <w:bookmarkStart w:id="5812" w:name="_Toc67916317"/>
      <w:bookmarkStart w:id="5813" w:name="_Toc75533861"/>
      <w:bookmarkStart w:id="5814" w:name="_Toc75819747"/>
      <w:bookmarkStart w:id="5815" w:name="_Toc76508591"/>
      <w:bookmarkStart w:id="5816" w:name="_Toc76717541"/>
      <w:bookmarkStart w:id="5817" w:name="_Toc83294183"/>
      <w:bookmarkStart w:id="5818" w:name="_Toc84335222"/>
      <w:r w:rsidRPr="001C0CC4">
        <w:t>7</w:t>
      </w:r>
      <w:r w:rsidRPr="001C0CC4">
        <w:tab/>
        <w:t>Receiver characteristics</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431BAD69" w14:textId="77777777" w:rsidR="00DC7196" w:rsidRPr="001C0CC4" w:rsidRDefault="00DC7196" w:rsidP="004E30D3">
      <w:pPr>
        <w:pStyle w:val="Heading2"/>
      </w:pPr>
      <w:bookmarkStart w:id="5819" w:name="_Toc21344425"/>
      <w:bookmarkStart w:id="5820" w:name="_Toc29801912"/>
      <w:bookmarkStart w:id="5821" w:name="_Toc29802336"/>
      <w:bookmarkStart w:id="5822" w:name="_Toc29802961"/>
      <w:bookmarkStart w:id="5823" w:name="_Toc36107703"/>
      <w:bookmarkStart w:id="5824" w:name="_Toc37251477"/>
      <w:bookmarkStart w:id="5825" w:name="_Toc45888384"/>
      <w:bookmarkStart w:id="5826" w:name="_Toc45888983"/>
      <w:bookmarkStart w:id="5827" w:name="_Toc59650332"/>
      <w:bookmarkStart w:id="5828" w:name="_Toc61357604"/>
      <w:bookmarkStart w:id="5829" w:name="_Toc61359378"/>
      <w:bookmarkStart w:id="5830" w:name="_Toc67916318"/>
      <w:bookmarkStart w:id="5831" w:name="_Toc75533862"/>
      <w:bookmarkStart w:id="5832" w:name="_Toc75819748"/>
      <w:bookmarkStart w:id="5833" w:name="_Toc76508592"/>
      <w:bookmarkStart w:id="5834" w:name="_Toc76717542"/>
      <w:bookmarkStart w:id="5835" w:name="_Toc83294184"/>
      <w:bookmarkStart w:id="5836" w:name="_Toc84335223"/>
      <w:r w:rsidRPr="001C0CC4">
        <w:t>7.1</w:t>
      </w:r>
      <w:r w:rsidRPr="001C0CC4">
        <w:tab/>
        <w:t>General</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5837" w:name="_Toc21344426"/>
      <w:bookmarkStart w:id="5838" w:name="_Toc29801913"/>
      <w:bookmarkStart w:id="5839" w:name="_Toc29802337"/>
      <w:bookmarkStart w:id="5840" w:name="_Toc29802962"/>
      <w:bookmarkStart w:id="5841" w:name="_Toc36107704"/>
      <w:bookmarkStart w:id="5842" w:name="_Toc37251478"/>
      <w:bookmarkStart w:id="5843" w:name="_Toc45888385"/>
      <w:bookmarkStart w:id="5844" w:name="_Toc45888984"/>
      <w:bookmarkStart w:id="5845" w:name="_Toc59650333"/>
      <w:bookmarkStart w:id="5846" w:name="_Toc61357605"/>
      <w:bookmarkStart w:id="5847" w:name="_Toc61359379"/>
      <w:bookmarkStart w:id="5848" w:name="_Toc67916319"/>
      <w:bookmarkStart w:id="5849" w:name="_Toc75533863"/>
      <w:bookmarkStart w:id="5850" w:name="_Toc75819749"/>
      <w:bookmarkStart w:id="5851" w:name="_Toc76508593"/>
      <w:bookmarkStart w:id="5852" w:name="_Toc76717543"/>
      <w:bookmarkStart w:id="5853" w:name="_Toc83294185"/>
      <w:bookmarkStart w:id="5854" w:name="_Toc84335224"/>
      <w:r w:rsidRPr="001C0CC4">
        <w:t>7.1A</w:t>
      </w:r>
      <w:r w:rsidRPr="001C0CC4">
        <w:tab/>
        <w:t>General</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5855" w:name="_Toc75533864"/>
      <w:bookmarkStart w:id="5856" w:name="_Toc75819750"/>
      <w:bookmarkStart w:id="5857" w:name="_Toc76508594"/>
      <w:bookmarkStart w:id="5858" w:name="_Toc76717544"/>
      <w:bookmarkStart w:id="5859" w:name="_Toc83294186"/>
      <w:bookmarkStart w:id="5860" w:name="_Toc84335225"/>
      <w:r w:rsidRPr="001C0CC4">
        <w:t>7.1</w:t>
      </w:r>
      <w:r>
        <w:t>F</w:t>
      </w:r>
      <w:r w:rsidRPr="001C0CC4">
        <w:tab/>
        <w:t>General</w:t>
      </w:r>
      <w:bookmarkEnd w:id="5855"/>
      <w:bookmarkEnd w:id="5856"/>
      <w:bookmarkEnd w:id="5857"/>
      <w:bookmarkEnd w:id="5858"/>
      <w:bookmarkEnd w:id="5859"/>
      <w:bookmarkEnd w:id="5860"/>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5861" w:name="_Toc21344427"/>
      <w:bookmarkStart w:id="5862" w:name="_Toc29801914"/>
      <w:bookmarkStart w:id="5863" w:name="_Toc29802338"/>
      <w:bookmarkStart w:id="5864" w:name="_Toc29802963"/>
      <w:bookmarkStart w:id="5865" w:name="_Toc36107705"/>
      <w:bookmarkStart w:id="5866" w:name="_Toc37251479"/>
      <w:bookmarkStart w:id="5867" w:name="_Toc45888386"/>
      <w:bookmarkStart w:id="5868" w:name="_Toc45888985"/>
      <w:bookmarkStart w:id="5869" w:name="_Toc59650334"/>
      <w:bookmarkStart w:id="5870" w:name="_Toc61357606"/>
      <w:bookmarkStart w:id="5871" w:name="_Toc61359380"/>
      <w:bookmarkStart w:id="5872" w:name="_Toc67916320"/>
      <w:bookmarkStart w:id="5873" w:name="_Toc75533865"/>
      <w:bookmarkStart w:id="5874" w:name="_Toc75819751"/>
      <w:bookmarkStart w:id="5875" w:name="_Toc76508595"/>
      <w:bookmarkStart w:id="5876" w:name="_Toc76717545"/>
      <w:bookmarkStart w:id="5877" w:name="_Toc83294187"/>
      <w:bookmarkStart w:id="5878" w:name="_Toc84335226"/>
      <w:r w:rsidRPr="001C0CC4">
        <w:t>7.2</w:t>
      </w:r>
      <w:r w:rsidRPr="001C0CC4">
        <w:tab/>
        <w:t>Diversity characteristics</w:t>
      </w:r>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5879" w:name="_Toc21344428"/>
      <w:bookmarkStart w:id="5880" w:name="_Toc29801915"/>
      <w:bookmarkStart w:id="5881" w:name="_Toc29802339"/>
      <w:bookmarkStart w:id="5882" w:name="_Toc29802964"/>
      <w:bookmarkStart w:id="5883" w:name="_Toc36107706"/>
      <w:bookmarkStart w:id="5884" w:name="_Toc37251480"/>
      <w:bookmarkStart w:id="5885" w:name="_Toc45888387"/>
      <w:bookmarkStart w:id="5886" w:name="_Toc45888986"/>
      <w:bookmarkStart w:id="5887" w:name="_Toc59650335"/>
      <w:bookmarkStart w:id="5888" w:name="_Toc61357607"/>
      <w:bookmarkStart w:id="5889" w:name="_Toc61359381"/>
      <w:bookmarkStart w:id="5890" w:name="_Toc67916321"/>
      <w:bookmarkStart w:id="5891" w:name="_Toc75533866"/>
      <w:bookmarkStart w:id="5892" w:name="_Toc75819752"/>
      <w:bookmarkStart w:id="5893" w:name="_Toc76508596"/>
      <w:bookmarkStart w:id="5894" w:name="_Toc76717546"/>
      <w:bookmarkStart w:id="5895" w:name="_Toc83294188"/>
      <w:bookmarkStart w:id="5896" w:name="_Toc84335227"/>
      <w:r w:rsidRPr="001C0CC4">
        <w:t>7.3</w:t>
      </w:r>
      <w:r w:rsidRPr="001C0CC4">
        <w:tab/>
        <w:t>Reference sensitivity</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2646D1AF" w14:textId="77777777" w:rsidR="00DC7196" w:rsidRPr="001C0CC4" w:rsidRDefault="00DC7196" w:rsidP="004E30D3">
      <w:pPr>
        <w:pStyle w:val="Heading3"/>
      </w:pPr>
      <w:bookmarkStart w:id="5897" w:name="_Toc21344429"/>
      <w:bookmarkStart w:id="5898" w:name="_Toc29801916"/>
      <w:bookmarkStart w:id="5899" w:name="_Toc29802340"/>
      <w:bookmarkStart w:id="5900" w:name="_Toc29802965"/>
      <w:bookmarkStart w:id="5901" w:name="_Toc36107707"/>
      <w:bookmarkStart w:id="5902" w:name="_Toc37251481"/>
      <w:bookmarkStart w:id="5903" w:name="_Toc45888388"/>
      <w:bookmarkStart w:id="5904" w:name="_Toc45888987"/>
      <w:bookmarkStart w:id="5905" w:name="_Toc59650336"/>
      <w:bookmarkStart w:id="5906" w:name="_Toc61357608"/>
      <w:bookmarkStart w:id="5907" w:name="_Toc61359382"/>
      <w:bookmarkStart w:id="5908" w:name="_Toc67916322"/>
      <w:bookmarkStart w:id="5909" w:name="_Toc75533867"/>
      <w:bookmarkStart w:id="5910" w:name="_Toc75819753"/>
      <w:bookmarkStart w:id="5911" w:name="_Toc76508597"/>
      <w:bookmarkStart w:id="5912" w:name="_Toc76717547"/>
      <w:bookmarkStart w:id="5913" w:name="_Toc83294189"/>
      <w:bookmarkStart w:id="5914" w:name="_Toc84335228"/>
      <w:r w:rsidRPr="001C0CC4">
        <w:t>7.3.1</w:t>
      </w:r>
      <w:r w:rsidRPr="001C0CC4">
        <w:tab/>
        <w:t>General</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07B1CF15" w14:textId="77777777" w:rsidR="00DC7196" w:rsidRPr="001C0CC4" w:rsidRDefault="00DC7196" w:rsidP="00DC7196">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B6218D8" w14:textId="77777777" w:rsidR="00DC7196" w:rsidRPr="001C0CC4" w:rsidRDefault="00DC7196" w:rsidP="00DC7196">
      <w:pPr>
        <w:pStyle w:val="B10"/>
      </w:pPr>
      <w:r w:rsidRPr="001C0CC4">
        <w:t>in all bands, the UE shall be verified against those requirements by applying the REFSENS value in Table 7.3.2-1 with 2 Rx antenna ports tested;</w:t>
      </w:r>
    </w:p>
    <w:p w14:paraId="0D5FE380" w14:textId="77777777" w:rsidR="00DC7196" w:rsidRPr="001C0CC4" w:rsidRDefault="00DC7196" w:rsidP="00DC7196">
      <w:pPr>
        <w:pStyle w:val="B10"/>
      </w:pPr>
      <w:r w:rsidRPr="001C0CC4">
        <w:t>for bands where the UE is required to be equipped with 4 Rx antenna ports, the UE shall additionally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5915" w:name="_Toc21344430"/>
      <w:bookmarkStart w:id="5916" w:name="_Toc29801917"/>
      <w:bookmarkStart w:id="5917" w:name="_Toc29802341"/>
      <w:bookmarkStart w:id="5918" w:name="_Toc29802966"/>
      <w:bookmarkStart w:id="5919" w:name="_Toc36107708"/>
      <w:bookmarkStart w:id="5920" w:name="_Toc37251482"/>
      <w:bookmarkStart w:id="5921" w:name="_Toc45888389"/>
      <w:bookmarkStart w:id="5922" w:name="_Toc45888988"/>
      <w:bookmarkStart w:id="5923" w:name="_Toc59650337"/>
      <w:bookmarkStart w:id="5924" w:name="_Toc61357609"/>
      <w:bookmarkStart w:id="5925" w:name="_Toc61359383"/>
      <w:bookmarkStart w:id="5926" w:name="_Toc67916323"/>
      <w:bookmarkStart w:id="5927" w:name="_Toc75533868"/>
      <w:bookmarkStart w:id="5928" w:name="_Toc75819754"/>
      <w:bookmarkStart w:id="5929" w:name="_Toc76508598"/>
      <w:bookmarkStart w:id="5930" w:name="_Toc76717548"/>
      <w:bookmarkStart w:id="5931" w:name="_Toc83294190"/>
      <w:bookmarkStart w:id="5932" w:name="_Toc84335229"/>
      <w:r w:rsidRPr="001C0CC4">
        <w:t>7.3.2</w:t>
      </w:r>
      <w:r w:rsidRPr="001C0CC4">
        <w:tab/>
        <w:t>Reference sensitivity power level</w:t>
      </w:r>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5933" w:name="_Hlk507958268"/>
      <w:r w:rsidRPr="001C0CC4">
        <w:t>Table 7.3.2-1</w:t>
      </w:r>
      <w:bookmarkEnd w:id="5933"/>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13"/>
        <w:gridCol w:w="18"/>
      </w:tblGrid>
      <w:tr w:rsidR="002650CF" w:rsidRPr="001C0CC4" w14:paraId="03A0558D" w14:textId="77777777" w:rsidTr="0095018C">
        <w:trPr>
          <w:trHeight w:val="187"/>
          <w:tblHeader/>
          <w:jc w:val="center"/>
        </w:trPr>
        <w:tc>
          <w:tcPr>
            <w:tcW w:w="5000" w:type="pct"/>
            <w:gridSpan w:val="17"/>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gridSpan w:val="2"/>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gridSpan w:val="2"/>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gridSpan w:val="2"/>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gridSpan w:val="2"/>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gridSpan w:val="2"/>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gridSpan w:val="2"/>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gridSpan w:val="2"/>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gridSpan w:val="2"/>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gridSpan w:val="2"/>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gridSpan w:val="2"/>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gridSpan w:val="2"/>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gridSpan w:val="2"/>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gridSpan w:val="2"/>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gridSpan w:val="2"/>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gridSpan w:val="2"/>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gridSpan w:val="2"/>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gridSpan w:val="2"/>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gridSpan w:val="2"/>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gridSpan w:val="2"/>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gridSpan w:val="2"/>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gridSpan w:val="2"/>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gridSpan w:val="2"/>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gridSpan w:val="2"/>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gridSpan w:val="2"/>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gridAfter w:val="1"/>
          <w:wAfter w:w="5" w:type="pct"/>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gridAfter w:val="1"/>
          <w:wAfter w:w="5" w:type="pct"/>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gridSpan w:val="2"/>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gridSpan w:val="2"/>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gridSpan w:val="2"/>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gridSpan w:val="2"/>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gridSpan w:val="2"/>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gridSpan w:val="2"/>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gridSpan w:val="2"/>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gridSpan w:val="2"/>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gridSpan w:val="2"/>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gridSpan w:val="2"/>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gridSpan w:val="2"/>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gridSpan w:val="2"/>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gridSpan w:val="2"/>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gridSpan w:val="2"/>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gridSpan w:val="2"/>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gridSpan w:val="2"/>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gridSpan w:val="2"/>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gridSpan w:val="2"/>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gridSpan w:val="2"/>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gridSpan w:val="2"/>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gridSpan w:val="2"/>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gridSpan w:val="2"/>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gridSpan w:val="2"/>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gridSpan w:val="2"/>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gridSpan w:val="2"/>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gridSpan w:val="2"/>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gridSpan w:val="2"/>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gridSpan w:val="2"/>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gridSpan w:val="2"/>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gridSpan w:val="2"/>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gridSpan w:val="2"/>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gridSpan w:val="2"/>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gridSpan w:val="2"/>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gridSpan w:val="2"/>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gridSpan w:val="2"/>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gridSpan w:val="2"/>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gridSpan w:val="2"/>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gridSpan w:val="2"/>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gridSpan w:val="2"/>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gridSpan w:val="2"/>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gridSpan w:val="2"/>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gridSpan w:val="2"/>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gridSpan w:val="2"/>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gridSpan w:val="2"/>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gridSpan w:val="2"/>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gridSpan w:val="2"/>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gridSpan w:val="2"/>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gridSpan w:val="2"/>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gridSpan w:val="2"/>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gridSpan w:val="2"/>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gridSpan w:val="2"/>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gridSpan w:val="2"/>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gridSpan w:val="2"/>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7"/>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r w:rsidRPr="001C0CC4">
        <w:t>Table 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r w:rsidRPr="001C0CC4">
        <w:t>Table 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r w:rsidRPr="001C0CC4">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5934" w:name="_Toc21344431"/>
      <w:bookmarkStart w:id="5935" w:name="_Toc29801918"/>
      <w:bookmarkStart w:id="5936" w:name="_Toc29802342"/>
      <w:bookmarkStart w:id="5937" w:name="_Toc29802967"/>
      <w:bookmarkStart w:id="5938" w:name="_Toc36107709"/>
      <w:bookmarkStart w:id="5939" w:name="_Toc37251483"/>
      <w:bookmarkStart w:id="5940" w:name="_Toc45888390"/>
      <w:bookmarkStart w:id="5941" w:name="_Toc45888989"/>
      <w:bookmarkStart w:id="5942" w:name="_Toc59650338"/>
      <w:bookmarkStart w:id="5943" w:name="_Toc61357610"/>
      <w:bookmarkStart w:id="5944" w:name="_Toc61359384"/>
      <w:bookmarkStart w:id="5945" w:name="_Toc67916324"/>
      <w:bookmarkStart w:id="5946" w:name="_Toc75533869"/>
      <w:bookmarkStart w:id="5947" w:name="_Toc75819755"/>
      <w:bookmarkStart w:id="5948" w:name="_Toc76508599"/>
      <w:bookmarkStart w:id="5949" w:name="_Toc76717549"/>
      <w:bookmarkStart w:id="5950" w:name="_Toc83294191"/>
      <w:bookmarkStart w:id="5951" w:name="_Toc84335230"/>
      <w:r w:rsidRPr="001C0CC4">
        <w:t>7.3.3</w:t>
      </w:r>
      <w:r w:rsidRPr="001C0CC4">
        <w:tab/>
        <w:t>ΔR</w:t>
      </w:r>
      <w:r w:rsidRPr="001C0CC4">
        <w:rPr>
          <w:vertAlign w:val="subscript"/>
        </w:rPr>
        <w:t>IB,c</w:t>
      </w:r>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5952" w:name="_Toc21344432"/>
      <w:bookmarkStart w:id="5953" w:name="_Toc29801919"/>
      <w:bookmarkStart w:id="5954" w:name="_Toc29802343"/>
      <w:bookmarkStart w:id="5955" w:name="_Toc29802968"/>
      <w:bookmarkStart w:id="5956" w:name="_Toc36107710"/>
      <w:bookmarkStart w:id="5957" w:name="_Toc37251484"/>
      <w:bookmarkStart w:id="5958" w:name="_Toc45888391"/>
      <w:bookmarkStart w:id="5959" w:name="_Toc45888990"/>
      <w:bookmarkStart w:id="5960" w:name="_Toc59650339"/>
      <w:bookmarkStart w:id="5961" w:name="_Toc61357611"/>
      <w:bookmarkStart w:id="5962" w:name="_Toc61359385"/>
      <w:bookmarkStart w:id="5963" w:name="_Toc67916325"/>
      <w:bookmarkStart w:id="5964" w:name="_Toc75533870"/>
      <w:bookmarkStart w:id="5965" w:name="_Toc75819756"/>
      <w:bookmarkStart w:id="5966" w:name="_Toc76508600"/>
      <w:bookmarkStart w:id="5967" w:name="_Toc76717550"/>
      <w:bookmarkStart w:id="5968" w:name="_Toc83294192"/>
      <w:bookmarkStart w:id="5969" w:name="_Toc84335231"/>
      <w:r w:rsidRPr="001C0CC4">
        <w:t>7.3A</w:t>
      </w:r>
      <w:r w:rsidRPr="001C0CC4">
        <w:tab/>
        <w:t>Reference sensitivity for CA</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5E7B2407" w14:textId="77777777" w:rsidR="00DC7196" w:rsidRPr="001C0CC4" w:rsidRDefault="00DC7196" w:rsidP="004E30D3">
      <w:pPr>
        <w:pStyle w:val="Heading3"/>
      </w:pPr>
      <w:bookmarkStart w:id="5970" w:name="_Toc21344433"/>
      <w:bookmarkStart w:id="5971" w:name="_Toc29801920"/>
      <w:bookmarkStart w:id="5972" w:name="_Toc29802344"/>
      <w:bookmarkStart w:id="5973" w:name="_Toc29802969"/>
      <w:bookmarkStart w:id="5974" w:name="_Toc36107711"/>
      <w:bookmarkStart w:id="5975" w:name="_Toc37251485"/>
      <w:bookmarkStart w:id="5976" w:name="_Toc45888392"/>
      <w:bookmarkStart w:id="5977" w:name="_Toc45888991"/>
      <w:bookmarkStart w:id="5978" w:name="_Toc59650340"/>
      <w:bookmarkStart w:id="5979" w:name="_Toc61357612"/>
      <w:bookmarkStart w:id="5980" w:name="_Toc61359386"/>
      <w:bookmarkStart w:id="5981" w:name="_Toc67916326"/>
      <w:bookmarkStart w:id="5982" w:name="_Toc75533871"/>
      <w:bookmarkStart w:id="5983" w:name="_Toc75819757"/>
      <w:bookmarkStart w:id="5984" w:name="_Toc76508601"/>
      <w:bookmarkStart w:id="5985" w:name="_Toc76717551"/>
      <w:bookmarkStart w:id="5986" w:name="_Toc83294193"/>
      <w:bookmarkStart w:id="5987" w:name="_Toc84335232"/>
      <w:r w:rsidRPr="001C0CC4">
        <w:t>7.3A.1</w:t>
      </w:r>
      <w:r w:rsidRPr="001C0CC4">
        <w:tab/>
        <w:t>General</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4A9E47E7" w14:textId="77777777" w:rsidR="00DC72DD" w:rsidRDefault="00DC72DD" w:rsidP="00DC72DD">
      <w:pPr>
        <w:rPr>
          <w:lang w:val="en-US" w:eastAsia="zh-CN"/>
        </w:rPr>
      </w:pPr>
      <w:bookmarkStart w:id="5988" w:name="_Toc21344434"/>
      <w:bookmarkStart w:id="5989" w:name="_Toc29801921"/>
      <w:bookmarkStart w:id="5990" w:name="_Toc29802345"/>
      <w:bookmarkStart w:id="5991" w:name="_Toc29802970"/>
      <w:bookmarkStart w:id="5992" w:name="_Toc36107712"/>
      <w:bookmarkStart w:id="5993" w:name="_Toc37251486"/>
      <w:bookmarkStart w:id="5994" w:name="_Toc45888393"/>
      <w:bookmarkStart w:id="5995" w:name="_Toc45888992"/>
      <w:bookmarkStart w:id="5996" w:name="_Toc59650341"/>
      <w:bookmarkStart w:id="5997" w:name="_Toc61357613"/>
      <w:bookmarkStart w:id="5998" w:name="_Toc61359387"/>
      <w:bookmarkStart w:id="5999" w:name="_Toc67916327"/>
      <w:bookmarkStart w:id="6000" w:name="_Toc75533872"/>
      <w:bookmarkStart w:id="6001" w:name="_Toc75819758"/>
      <w:bookmarkStart w:id="6002" w:name="_Toc76508602"/>
      <w:bookmarkStart w:id="6003" w:name="_Toc76717552"/>
      <w:bookmarkStart w:id="6004" w:name="_Toc83294194"/>
      <w:bookmarkStart w:id="6005" w:name="_Toc84335233"/>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r>
        <w:rPr>
          <w:rFonts w:eastAsia="SimSun" w:hint="eastAsia"/>
          <w:lang w:val="en-US"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35394501" w14:textId="77777777" w:rsidR="00DC72DD" w:rsidRDefault="00DC72DD" w:rsidP="00DC72DD">
      <w:r w:rsidRPr="00A8120E">
        <w:rPr>
          <w:noProof/>
          <w:lang w:eastAsia="zh-TW"/>
        </w:rPr>
        <w:t>For reference sensitivity exception test points where the specified carrier frequency does not correspond to a valid NR-ARFCN, the closest NR-ARFCN as specified in clause 5.4.2 applies.</w:t>
      </w:r>
    </w:p>
    <w:p w14:paraId="77E2017B" w14:textId="77777777" w:rsidR="00DC7196" w:rsidRPr="001C0CC4" w:rsidRDefault="00DC7196" w:rsidP="004E30D3">
      <w:pPr>
        <w:pStyle w:val="Heading3"/>
      </w:pPr>
      <w:r w:rsidRPr="001C0CC4">
        <w:t>7.3A.2</w:t>
      </w:r>
      <w:r w:rsidRPr="001C0CC4">
        <w:tab/>
        <w:t>Reference sensitivity power level for CA</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p>
    <w:p w14:paraId="345FBDBA" w14:textId="77777777" w:rsidR="00DC7196" w:rsidRPr="001C0CC4" w:rsidRDefault="00DC7196" w:rsidP="004E30D3">
      <w:pPr>
        <w:pStyle w:val="Heading4"/>
      </w:pPr>
      <w:bookmarkStart w:id="6006" w:name="_Toc21344435"/>
      <w:bookmarkStart w:id="6007" w:name="_Toc29801922"/>
      <w:bookmarkStart w:id="6008" w:name="_Toc29802346"/>
      <w:bookmarkStart w:id="6009" w:name="_Toc29802971"/>
      <w:bookmarkStart w:id="6010" w:name="_Toc36107713"/>
      <w:bookmarkStart w:id="6011" w:name="_Toc37251487"/>
      <w:bookmarkStart w:id="6012" w:name="_Toc45888394"/>
      <w:bookmarkStart w:id="6013" w:name="_Toc45888993"/>
      <w:bookmarkStart w:id="6014" w:name="_Toc59650342"/>
      <w:bookmarkStart w:id="6015" w:name="_Toc61357614"/>
      <w:bookmarkStart w:id="6016" w:name="_Toc61359388"/>
      <w:bookmarkStart w:id="6017" w:name="_Toc67916328"/>
      <w:bookmarkStart w:id="6018" w:name="_Toc75533873"/>
      <w:bookmarkStart w:id="6019" w:name="_Toc75819759"/>
      <w:bookmarkStart w:id="6020" w:name="_Toc76508603"/>
      <w:bookmarkStart w:id="6021" w:name="_Toc76717553"/>
      <w:bookmarkStart w:id="6022" w:name="_Toc83294195"/>
      <w:bookmarkStart w:id="6023" w:name="_Toc84335234"/>
      <w:r w:rsidRPr="001C0CC4">
        <w:t>7.3A.2.1</w:t>
      </w:r>
      <w:r w:rsidRPr="001C0CC4">
        <w:tab/>
        <w:t>Reference sensitivity power level for Intra-band contiguous CA</w:t>
      </w:r>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3F84CF19" w14:textId="77777777" w:rsidR="00946031" w:rsidRDefault="00946031" w:rsidP="00946031">
      <w:bookmarkStart w:id="6024" w:name="_Hlk61247200"/>
      <w:r>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p>
    <w:p w14:paraId="6509C686" w14:textId="77777777" w:rsidR="00946031" w:rsidRDefault="00946031" w:rsidP="00946031">
      <w:r>
        <w:t>For UE(s) supporting one uplink carrier, the uplink configuration of the PCC shall be in accordance with Table 7.3.2-3 and the downlink PCC carrier center frequency shall be configured closer to uplink operating band than any of the downlink SCC center frequency.</w:t>
      </w:r>
    </w:p>
    <w:p w14:paraId="4311F7B8" w14:textId="3F0C045E" w:rsidR="00946031" w:rsidRDefault="00946031" w:rsidP="00946031">
      <w:pPr>
        <w:rPr>
          <w:lang w:val="en-US"/>
        </w:rPr>
      </w:pPr>
      <w:r>
        <w:rPr>
          <w:lang w:val="en-US"/>
        </w:rPr>
        <w:t xml:space="preserve">For aggregation of two or more downlink FDD carriers with two uplink carriers, the reference sensitivity is defined only for the specific uplink and downlink test points which are specified in Table 7.3A.2.1-1 and the reference sensitivity power level increased by </w:t>
      </w:r>
      <w:r>
        <w:t>ΔR</w:t>
      </w:r>
      <w:r>
        <w:rPr>
          <w:vertAlign w:val="subscript"/>
        </w:rPr>
        <w:t>IBC</w:t>
      </w:r>
      <w:r>
        <w:rPr>
          <w:lang w:val="en-US"/>
        </w:rPr>
        <w:t>.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r>
        <w:rPr>
          <w:lang w:val="en-US"/>
        </w:rPr>
        <w:t>Table 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E25463">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5"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E25463" w14:paraId="27E75293" w14:textId="77777777" w:rsidTr="00E25463">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E25463" w:rsidRDefault="00E25463" w:rsidP="00E25463">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E25463" w:rsidRDefault="00E25463" w:rsidP="00E25463">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4D3AC534" w:rsidR="00E25463" w:rsidRDefault="00E25463" w:rsidP="00E25463">
            <w:pPr>
              <w:pStyle w:val="TAC"/>
            </w:pPr>
            <w:r>
              <w:t>10MHz + 40MHz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0636BA59" w:rsidR="00E25463" w:rsidRDefault="00E25463" w:rsidP="00E25463">
            <w:pPr>
              <w:pStyle w:val="Default"/>
              <w:jc w:val="center"/>
              <w:rPr>
                <w:sz w:val="18"/>
                <w:szCs w:val="18"/>
              </w:rPr>
            </w:pPr>
            <w:r>
              <w:rPr>
                <w:sz w:val="18"/>
                <w:szCs w:val="18"/>
              </w:rPr>
              <w:t>9 (RB</w:t>
            </w:r>
            <w:r>
              <w:rPr>
                <w:sz w:val="12"/>
                <w:szCs w:val="12"/>
              </w:rPr>
              <w:t xml:space="preserve">start </w:t>
            </w:r>
            <w:r>
              <w:rPr>
                <w:sz w:val="18"/>
                <w:szCs w:val="18"/>
              </w:rPr>
              <w:t xml:space="preserve">= 26)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5E66AFB3" w:rsidR="00E25463" w:rsidRDefault="00E25463" w:rsidP="00E25463">
            <w:pPr>
              <w:pStyle w:val="TAC"/>
              <w:rPr>
                <w:szCs w:val="18"/>
              </w:rPr>
            </w:pPr>
            <w:r>
              <w:rPr>
                <w:szCs w:val="18"/>
              </w:rPr>
              <w:t>36 (RB</w:t>
            </w:r>
            <w:r>
              <w:rPr>
                <w:sz w:val="12"/>
                <w:szCs w:val="12"/>
              </w:rPr>
              <w:t xml:space="preserve">start </w:t>
            </w:r>
            <w:r>
              <w:rPr>
                <w:szCs w:val="18"/>
              </w:rPr>
              <w:t xml:space="preserve">= 180)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246F45DD" w:rsidR="00E25463" w:rsidRDefault="00E25463" w:rsidP="00E25463">
            <w:pPr>
              <w:pStyle w:val="TAC"/>
              <w:rPr>
                <w:sz w:val="20"/>
              </w:rPr>
            </w:pPr>
            <w:r>
              <w:t>34</w:t>
            </w:r>
          </w:p>
        </w:tc>
        <w:tc>
          <w:tcPr>
            <w:tcW w:w="284" w:type="pct"/>
            <w:tcBorders>
              <w:top w:val="nil"/>
              <w:left w:val="nil"/>
              <w:bottom w:val="single" w:sz="8" w:space="0" w:color="auto"/>
              <w:right w:val="single" w:sz="4" w:space="0" w:color="auto"/>
            </w:tcBorders>
            <w:vAlign w:val="center"/>
          </w:tcPr>
          <w:p w14:paraId="2840022B" w14:textId="5BD7EEF9" w:rsidR="00E25463" w:rsidRDefault="00E25463" w:rsidP="00E25463">
            <w:pPr>
              <w:pStyle w:val="TAC"/>
            </w:pPr>
            <w:r>
              <w:t>25</w:t>
            </w:r>
          </w:p>
        </w:tc>
        <w:tc>
          <w:tcPr>
            <w:tcW w:w="665"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E25463" w:rsidRDefault="00E25463" w:rsidP="00E25463">
            <w:pPr>
              <w:pStyle w:val="TAC"/>
            </w:pPr>
            <w:r>
              <w:t>FDD</w:t>
            </w:r>
          </w:p>
        </w:tc>
      </w:tr>
      <w:tr w:rsidR="005E52B8" w14:paraId="62966EFB"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E25463">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5"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E25463">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5"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61178575" w14:textId="77777777" w:rsidR="00E25463" w:rsidRDefault="00E25463" w:rsidP="00E25463">
            <w:pPr>
              <w:pStyle w:val="TAN"/>
            </w:pPr>
            <w:r>
              <w:t>NOTE 1: All combinations of channel bandwidths defined in Table 5.5A.1-1.</w:t>
            </w:r>
          </w:p>
          <w:p w14:paraId="5E67C7F2" w14:textId="05F7AF6F" w:rsidR="00E25463" w:rsidRDefault="00E25463" w:rsidP="00E25463">
            <w:pPr>
              <w:pStyle w:val="TAN"/>
            </w:pPr>
            <w:r>
              <w:rPr>
                <w:lang w:eastAsia="zh-CN"/>
              </w:rPr>
              <w:t>NOTE 2:</w:t>
            </w:r>
            <w:r>
              <w:t xml:space="preserve"> </w:t>
            </w:r>
            <w:r>
              <w:rPr>
                <w:lang w:eastAsia="zh-CN"/>
              </w:rPr>
              <w:t>The carrier centre frequency of SCC in the UL operating band is configured closer to the DL operating band.</w:t>
            </w:r>
          </w:p>
          <w:p w14:paraId="4E6E8513" w14:textId="77777777" w:rsidR="00E25463" w:rsidRDefault="00E25463" w:rsidP="00E25463">
            <w:pPr>
              <w:pStyle w:val="TAN"/>
            </w:pPr>
            <w:r>
              <w:rPr>
                <w:lang w:eastAsia="zh-CN"/>
              </w:rPr>
              <w:t>NOTE 3:</w:t>
            </w:r>
            <w:r>
              <w:t xml:space="preserve"> 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00F414E7" w:rsidR="005633D4" w:rsidRDefault="00E25463" w:rsidP="00E25463">
            <w:pPr>
              <w:pStyle w:val="TAN"/>
              <w:rPr>
                <w:strike/>
              </w:rPr>
            </w:pPr>
            <w:r>
              <w:t>NOTE 4: The PCC allocation is same as Transmission bandwidth configuration N</w:t>
            </w:r>
            <w:r>
              <w:rPr>
                <w:vertAlign w:val="subscript"/>
              </w:rPr>
              <w:t>RB</w:t>
            </w:r>
            <w:r>
              <w:t xml:space="preserve"> as defined in Table 5.3.2-1.</w:t>
            </w:r>
          </w:p>
        </w:tc>
      </w:tr>
      <w:bookmarkEnd w:id="6024"/>
    </w:tbl>
    <w:p w14:paraId="16BBBE3C" w14:textId="77777777" w:rsidR="00861AD7" w:rsidRPr="001C0CC4" w:rsidRDefault="00861AD7" w:rsidP="00DC7196"/>
    <w:p w14:paraId="50A42C7E" w14:textId="77777777" w:rsidR="00DC7196" w:rsidRPr="001C0CC4" w:rsidRDefault="00DC7196" w:rsidP="004E30D3">
      <w:pPr>
        <w:pStyle w:val="Heading4"/>
      </w:pPr>
      <w:bookmarkStart w:id="6025" w:name="_Toc21344436"/>
      <w:bookmarkStart w:id="6026" w:name="_Toc29801923"/>
      <w:bookmarkStart w:id="6027" w:name="_Toc29802347"/>
      <w:bookmarkStart w:id="6028" w:name="_Toc29802972"/>
      <w:bookmarkStart w:id="6029" w:name="_Toc36107714"/>
      <w:bookmarkStart w:id="6030" w:name="_Toc37251488"/>
      <w:bookmarkStart w:id="6031" w:name="_Toc45888395"/>
      <w:bookmarkStart w:id="6032" w:name="_Toc45888994"/>
      <w:bookmarkStart w:id="6033" w:name="_Toc59650343"/>
      <w:bookmarkStart w:id="6034" w:name="_Toc61357615"/>
      <w:bookmarkStart w:id="6035" w:name="_Toc61359389"/>
      <w:bookmarkStart w:id="6036" w:name="_Toc67916329"/>
      <w:bookmarkStart w:id="6037" w:name="_Toc75533874"/>
      <w:bookmarkStart w:id="6038" w:name="_Toc75819760"/>
      <w:bookmarkStart w:id="6039" w:name="_Toc76508604"/>
      <w:bookmarkStart w:id="6040" w:name="_Toc76717554"/>
      <w:bookmarkStart w:id="6041" w:name="_Toc83294196"/>
      <w:bookmarkStart w:id="6042" w:name="_Toc84335235"/>
      <w:r w:rsidRPr="001C0CC4">
        <w:t>7.3A.2.2</w:t>
      </w:r>
      <w:r w:rsidRPr="001C0CC4">
        <w:tab/>
        <w:t>Reference sensitivity power level for Intra-band non-contiguous CA</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r w:rsidRPr="001C0CC4">
        <w:t>Table 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043" w:name="_Toc21344437"/>
      <w:bookmarkStart w:id="6044" w:name="_Toc29801924"/>
      <w:bookmarkStart w:id="6045" w:name="_Toc29802348"/>
      <w:bookmarkStart w:id="6046" w:name="_Toc29802973"/>
      <w:bookmarkStart w:id="6047" w:name="_Toc36107715"/>
      <w:bookmarkStart w:id="6048" w:name="_Toc37251489"/>
      <w:bookmarkStart w:id="6049" w:name="_Toc45888396"/>
      <w:bookmarkStart w:id="6050" w:name="_Toc45888995"/>
      <w:bookmarkStart w:id="6051" w:name="_Toc59650344"/>
      <w:bookmarkStart w:id="6052" w:name="_Toc61357616"/>
      <w:bookmarkStart w:id="6053" w:name="_Toc61359390"/>
      <w:bookmarkStart w:id="6054" w:name="_Toc67916330"/>
      <w:bookmarkStart w:id="6055" w:name="_Toc75533875"/>
      <w:bookmarkStart w:id="6056" w:name="_Toc75819761"/>
      <w:bookmarkStart w:id="6057" w:name="_Toc76508605"/>
      <w:bookmarkStart w:id="6058" w:name="_Toc76717555"/>
      <w:bookmarkStart w:id="6059" w:name="_Toc83294197"/>
      <w:bookmarkStart w:id="6060" w:name="_Toc84335236"/>
      <w:r w:rsidRPr="001C0CC4">
        <w:t>7.3A.2.3</w:t>
      </w:r>
      <w:r w:rsidRPr="001C0CC4">
        <w:tab/>
        <w:t>Reference sensitivity power level for Inter-band CA</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69D108F3" w14:textId="67D17765" w:rsidR="00F32B07" w:rsidRDefault="00F32B07" w:rsidP="00F32B07">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 7.3A.5 and 7.3A.6.</w:t>
      </w:r>
    </w:p>
    <w:p w14:paraId="73953E84" w14:textId="6829BCAC" w:rsidR="00E25463" w:rsidRDefault="00E25463" w:rsidP="00DC7196">
      <w:r>
        <w:t xml:space="preserve">For the combination of intra-band and inter-band carrier aggregation, the intra-band CA relaxation, </w:t>
      </w:r>
      <w:r>
        <w:rPr>
          <w:rFonts w:eastAsia="SimSun"/>
          <w:lang w:val="en-US" w:eastAsia="zh-CN"/>
        </w:rPr>
        <w:t xml:space="preserve">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t xml:space="preserve">, </w:t>
      </w:r>
      <w:r>
        <w:rPr>
          <w:rFonts w:eastAsia="SimSun"/>
          <w:lang w:val="en-US" w:eastAsia="zh-CN"/>
        </w:rPr>
        <w:t>are</w:t>
      </w:r>
      <w:r>
        <w:t xml:space="preserve"> also applied according to the clause 7.3A.2.1 and 7.3A.2.2.</w:t>
      </w:r>
    </w:p>
    <w:p w14:paraId="24380607" w14:textId="77777777" w:rsidR="00E25463" w:rsidRPr="001C0CC4" w:rsidRDefault="00E25463" w:rsidP="00DC7196"/>
    <w:p w14:paraId="3CA35ED9" w14:textId="257ACEB4" w:rsidR="00ED060E" w:rsidRPr="001C0CC4" w:rsidRDefault="00DC7196" w:rsidP="004E30D3">
      <w:pPr>
        <w:pStyle w:val="Heading4"/>
      </w:pPr>
      <w:bookmarkStart w:id="6061" w:name="_Toc21344438"/>
      <w:bookmarkStart w:id="6062" w:name="_Toc29801925"/>
      <w:bookmarkStart w:id="6063" w:name="_Toc29802349"/>
      <w:bookmarkStart w:id="6064" w:name="_Toc29802974"/>
      <w:bookmarkStart w:id="6065" w:name="_Toc36107716"/>
      <w:bookmarkStart w:id="6066" w:name="_Toc37251490"/>
      <w:bookmarkStart w:id="6067" w:name="_Toc45888397"/>
      <w:bookmarkStart w:id="6068" w:name="_Toc45888996"/>
      <w:bookmarkStart w:id="6069" w:name="_Toc59650345"/>
      <w:bookmarkStart w:id="6070" w:name="_Toc61357617"/>
      <w:bookmarkStart w:id="6071" w:name="_Toc61359391"/>
      <w:bookmarkStart w:id="6072" w:name="_Toc67916331"/>
      <w:bookmarkStart w:id="6073" w:name="_Toc75533876"/>
      <w:bookmarkStart w:id="6074" w:name="_Toc75819762"/>
      <w:bookmarkStart w:id="6075" w:name="_Toc76508606"/>
      <w:bookmarkStart w:id="6076" w:name="_Toc76717556"/>
      <w:bookmarkStart w:id="6077" w:name="_Toc83294198"/>
      <w:bookmarkStart w:id="6078" w:name="_Toc84335237"/>
      <w:r w:rsidRPr="001C0CC4">
        <w:t>7.3A.2.4</w:t>
      </w:r>
      <w:r w:rsidRPr="001C0CC4">
        <w:tab/>
      </w:r>
      <w:bookmarkEnd w:id="6061"/>
      <w:bookmarkEnd w:id="6062"/>
      <w:bookmarkEnd w:id="6063"/>
      <w:bookmarkEnd w:id="6064"/>
      <w:bookmarkEnd w:id="6065"/>
      <w:bookmarkEnd w:id="6066"/>
      <w:bookmarkEnd w:id="6067"/>
      <w:bookmarkEnd w:id="6068"/>
      <w:r w:rsidR="00ED060E">
        <w:t>Void</w:t>
      </w:r>
      <w:bookmarkEnd w:id="6069"/>
      <w:bookmarkEnd w:id="6070"/>
      <w:bookmarkEnd w:id="6071"/>
      <w:bookmarkEnd w:id="6072"/>
      <w:bookmarkEnd w:id="6073"/>
      <w:bookmarkEnd w:id="6074"/>
      <w:bookmarkEnd w:id="6075"/>
      <w:bookmarkEnd w:id="6076"/>
      <w:bookmarkEnd w:id="6077"/>
      <w:bookmarkEnd w:id="6078"/>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6079" w:name="OLE_LINK118"/>
      <w:r>
        <w:rPr>
          <w:lang w:val="en-US" w:eastAsia="zh-CN"/>
        </w:rPr>
        <w:t>clause</w:t>
      </w:r>
      <w:bookmarkEnd w:id="6079"/>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080" w:name="_Toc21344439"/>
      <w:bookmarkStart w:id="6081" w:name="_Toc29801926"/>
      <w:bookmarkStart w:id="6082" w:name="_Toc29802350"/>
      <w:bookmarkStart w:id="6083" w:name="_Toc29802975"/>
      <w:bookmarkStart w:id="6084" w:name="_Toc36107717"/>
      <w:bookmarkStart w:id="6085" w:name="_Toc37251491"/>
      <w:bookmarkStart w:id="6086" w:name="_Toc45888398"/>
      <w:bookmarkStart w:id="6087" w:name="_Toc45888997"/>
      <w:bookmarkStart w:id="6088" w:name="_Toc59650346"/>
      <w:bookmarkStart w:id="6089" w:name="_Toc61357618"/>
      <w:bookmarkStart w:id="6090" w:name="_Toc61359392"/>
      <w:bookmarkStart w:id="6091" w:name="_Toc67916332"/>
      <w:bookmarkStart w:id="6092" w:name="_Toc75533877"/>
      <w:bookmarkStart w:id="6093" w:name="_Toc75819763"/>
      <w:bookmarkStart w:id="6094" w:name="_Toc76508607"/>
      <w:bookmarkStart w:id="6095" w:name="_Toc76717557"/>
      <w:bookmarkStart w:id="6096" w:name="_Toc83294199"/>
      <w:bookmarkStart w:id="6097" w:name="_Toc84335238"/>
      <w:r w:rsidRPr="001C0CC4">
        <w:t>7.3A.3</w:t>
      </w:r>
      <w:r w:rsidRPr="001C0CC4">
        <w:tab/>
        <w:t>ΔR</w:t>
      </w:r>
      <w:r w:rsidRPr="001C0CC4">
        <w:rPr>
          <w:vertAlign w:val="subscript"/>
        </w:rPr>
        <w:t>IB,c</w:t>
      </w:r>
      <w:r w:rsidRPr="001C0CC4">
        <w:t xml:space="preserve"> for CA</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0165718F" w14:textId="77777777" w:rsidR="00DC7196" w:rsidRPr="001C0CC4" w:rsidRDefault="00DC7196" w:rsidP="004E30D3">
      <w:pPr>
        <w:pStyle w:val="Heading4"/>
      </w:pPr>
      <w:bookmarkStart w:id="6098" w:name="_Toc21344440"/>
      <w:bookmarkStart w:id="6099" w:name="_Toc29801927"/>
      <w:bookmarkStart w:id="6100" w:name="_Toc29802351"/>
      <w:bookmarkStart w:id="6101" w:name="_Toc29802976"/>
      <w:bookmarkStart w:id="6102" w:name="_Toc36107718"/>
      <w:bookmarkStart w:id="6103" w:name="_Toc37251492"/>
      <w:bookmarkStart w:id="6104" w:name="_Toc45888399"/>
      <w:bookmarkStart w:id="6105" w:name="_Toc45888998"/>
      <w:bookmarkStart w:id="6106" w:name="_Toc59650347"/>
      <w:bookmarkStart w:id="6107" w:name="_Toc61357619"/>
      <w:bookmarkStart w:id="6108" w:name="_Toc61359393"/>
      <w:bookmarkStart w:id="6109" w:name="_Toc67916333"/>
      <w:bookmarkStart w:id="6110" w:name="_Toc75533878"/>
      <w:bookmarkStart w:id="6111" w:name="_Toc75819764"/>
      <w:bookmarkStart w:id="6112" w:name="_Toc76508608"/>
      <w:bookmarkStart w:id="6113" w:name="_Toc76717558"/>
      <w:bookmarkStart w:id="6114" w:name="_Toc83294200"/>
      <w:bookmarkStart w:id="6115" w:name="_Toc84335239"/>
      <w:bookmarkStart w:id="6116" w:name="_Hlk508788470"/>
      <w:r w:rsidRPr="001C0CC4">
        <w:t>7.3A.3.1</w:t>
      </w:r>
      <w:r w:rsidRPr="001C0CC4">
        <w:tab/>
        <w:t>General</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117" w:name="_Toc21344441"/>
      <w:bookmarkStart w:id="6118" w:name="_Toc29801928"/>
      <w:bookmarkStart w:id="6119" w:name="_Toc29802352"/>
      <w:bookmarkStart w:id="6120" w:name="_Toc29802977"/>
      <w:bookmarkStart w:id="6121" w:name="_Toc36107719"/>
      <w:bookmarkStart w:id="6122" w:name="_Toc37251493"/>
      <w:bookmarkStart w:id="6123" w:name="_Toc45888400"/>
      <w:bookmarkStart w:id="6124" w:name="_Toc45888999"/>
      <w:bookmarkStart w:id="6125" w:name="_Toc59650348"/>
      <w:bookmarkStart w:id="6126" w:name="_Toc61357620"/>
      <w:bookmarkStart w:id="6127" w:name="_Toc61359394"/>
      <w:bookmarkStart w:id="6128" w:name="_Toc67916334"/>
      <w:bookmarkStart w:id="6129" w:name="_Toc75533879"/>
      <w:bookmarkStart w:id="6130" w:name="_Toc75819765"/>
      <w:bookmarkStart w:id="6131" w:name="_Toc76508609"/>
      <w:bookmarkStart w:id="6132" w:name="_Toc76717559"/>
      <w:bookmarkStart w:id="6133" w:name="_Toc83294201"/>
      <w:bookmarkStart w:id="6134" w:name="_Toc84335240"/>
      <w:bookmarkEnd w:id="6116"/>
      <w:r w:rsidRPr="001C0CC4">
        <w:t>7.3A.3.2</w:t>
      </w:r>
      <w:r w:rsidRPr="001C0CC4">
        <w:tab/>
        <w:t>ΔR</w:t>
      </w:r>
      <w:r w:rsidRPr="001C0CC4">
        <w:rPr>
          <w:vertAlign w:val="subscript"/>
        </w:rPr>
        <w:t xml:space="preserve">IB,c </w:t>
      </w:r>
      <w:r w:rsidRPr="001C0CC4">
        <w:t>for Inter-band CA</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135" w:name="_Toc21344442"/>
      <w:bookmarkStart w:id="6136" w:name="_Toc29801929"/>
      <w:bookmarkStart w:id="6137" w:name="_Toc29802353"/>
      <w:bookmarkStart w:id="6138" w:name="_Toc29802978"/>
      <w:bookmarkStart w:id="6139" w:name="_Toc36107720"/>
      <w:bookmarkStart w:id="6140" w:name="_Toc37251494"/>
      <w:bookmarkStart w:id="6141" w:name="_Toc45888401"/>
      <w:bookmarkStart w:id="6142" w:name="_Toc45889000"/>
      <w:bookmarkStart w:id="6143" w:name="_Toc59650349"/>
      <w:bookmarkStart w:id="6144" w:name="_Toc61357621"/>
      <w:bookmarkStart w:id="6145" w:name="_Toc61359395"/>
      <w:bookmarkStart w:id="6146" w:name="_Toc67916335"/>
      <w:bookmarkStart w:id="6147" w:name="_Toc75533880"/>
      <w:bookmarkStart w:id="6148" w:name="_Toc75819766"/>
      <w:bookmarkStart w:id="6149" w:name="_Toc76508610"/>
      <w:bookmarkStart w:id="6150" w:name="_Toc76717560"/>
      <w:bookmarkStart w:id="6151" w:name="_Toc83294202"/>
      <w:bookmarkStart w:id="6152"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10433C05" w14:textId="77777777" w:rsidR="00DC7196" w:rsidRPr="001C0CC4" w:rsidRDefault="00DC7196" w:rsidP="00DC7196">
      <w:pPr>
        <w:pStyle w:val="TH"/>
      </w:pPr>
      <w:r w:rsidRPr="001C0CC4">
        <w:t>Table 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r w:rsidRPr="001C0CC4">
        <w:t>Table 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153" w:name="_Toc21344443"/>
      <w:bookmarkStart w:id="6154" w:name="_Toc29801930"/>
      <w:bookmarkStart w:id="6155" w:name="_Toc29802354"/>
      <w:bookmarkStart w:id="6156" w:name="_Toc29802979"/>
      <w:bookmarkStart w:id="6157" w:name="_Toc36107721"/>
      <w:bookmarkStart w:id="6158" w:name="_Toc37251495"/>
      <w:bookmarkStart w:id="6159" w:name="_Toc45888402"/>
      <w:bookmarkStart w:id="6160" w:name="_Toc45889001"/>
      <w:bookmarkStart w:id="6161" w:name="_Toc59650350"/>
      <w:bookmarkStart w:id="6162" w:name="_Toc61357622"/>
      <w:bookmarkStart w:id="6163" w:name="_Toc61359396"/>
      <w:bookmarkStart w:id="6164" w:name="_Toc67916336"/>
      <w:bookmarkStart w:id="6165" w:name="_Toc75533881"/>
      <w:bookmarkStart w:id="6166" w:name="_Toc75819767"/>
      <w:bookmarkStart w:id="6167" w:name="_Toc76508611"/>
      <w:bookmarkStart w:id="6168" w:name="_Toc76717561"/>
      <w:bookmarkStart w:id="6169" w:name="_Toc83294203"/>
      <w:bookmarkStart w:id="6170" w:name="_Toc84335242"/>
      <w:r w:rsidRPr="001C0CC4">
        <w:rPr>
          <w:snapToGrid w:val="0"/>
        </w:rPr>
        <w:t>7.3A.3.2.2</w:t>
      </w:r>
      <w:r w:rsidRPr="001C0CC4">
        <w:rPr>
          <w:snapToGrid w:val="0"/>
        </w:rPr>
        <w:tab/>
        <w:t>Void</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221C9C22" w14:textId="77777777" w:rsidR="00DC7196" w:rsidRPr="001C0CC4" w:rsidRDefault="00DC7196" w:rsidP="004E30D3">
      <w:pPr>
        <w:pStyle w:val="Heading5"/>
        <w:rPr>
          <w:snapToGrid w:val="0"/>
        </w:rPr>
      </w:pPr>
      <w:bookmarkStart w:id="6171" w:name="_Toc21344444"/>
      <w:bookmarkStart w:id="6172" w:name="_Toc29801931"/>
      <w:bookmarkStart w:id="6173" w:name="_Toc29802355"/>
      <w:bookmarkStart w:id="6174" w:name="_Toc29802980"/>
      <w:bookmarkStart w:id="6175" w:name="_Toc36107722"/>
      <w:bookmarkStart w:id="6176" w:name="_Toc37251496"/>
      <w:bookmarkStart w:id="6177" w:name="_Toc45888403"/>
      <w:bookmarkStart w:id="6178" w:name="_Toc45889002"/>
      <w:bookmarkStart w:id="6179" w:name="_Toc59650351"/>
      <w:bookmarkStart w:id="6180" w:name="_Toc61357623"/>
      <w:bookmarkStart w:id="6181" w:name="_Toc61359397"/>
      <w:bookmarkStart w:id="6182" w:name="_Toc67916337"/>
      <w:bookmarkStart w:id="6183" w:name="_Toc75533882"/>
      <w:bookmarkStart w:id="6184" w:name="_Toc75819768"/>
      <w:bookmarkStart w:id="6185" w:name="_Toc76508612"/>
      <w:bookmarkStart w:id="6186" w:name="_Toc76717562"/>
      <w:bookmarkStart w:id="6187" w:name="_Toc83294204"/>
      <w:bookmarkStart w:id="6188"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3E9E9A5F" w14:textId="77777777" w:rsidR="00DC7196" w:rsidRDefault="00DC7196" w:rsidP="00DC7196">
      <w:pPr>
        <w:pStyle w:val="TH"/>
        <w:rPr>
          <w:rFonts w:cs="Arial"/>
          <w:bCs/>
        </w:rPr>
      </w:pPr>
      <w:r w:rsidRPr="001C0CC4">
        <w:t>Table 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F15D5C" w:rsidRPr="001C0CC4" w14:paraId="4C3297BB" w14:textId="77777777" w:rsidTr="009D53C6">
        <w:trPr>
          <w:trHeight w:val="187"/>
          <w:jc w:val="center"/>
        </w:trPr>
        <w:tc>
          <w:tcPr>
            <w:tcW w:w="1594" w:type="dxa"/>
            <w:tcBorders>
              <w:bottom w:val="single" w:sz="4" w:space="0" w:color="auto"/>
            </w:tcBorders>
          </w:tcPr>
          <w:p w14:paraId="185E1408" w14:textId="77777777" w:rsidR="00F15D5C" w:rsidRPr="001C0CC4" w:rsidRDefault="00F15D5C" w:rsidP="009D53C6">
            <w:pPr>
              <w:pStyle w:val="TAH"/>
            </w:pPr>
            <w:r w:rsidRPr="001C0CC4">
              <w:t>Inter-band CA combination</w:t>
            </w:r>
          </w:p>
        </w:tc>
        <w:tc>
          <w:tcPr>
            <w:tcW w:w="2893" w:type="dxa"/>
          </w:tcPr>
          <w:p w14:paraId="6C333AF0" w14:textId="77777777" w:rsidR="00F15D5C" w:rsidRPr="001C0CC4" w:rsidRDefault="00F15D5C" w:rsidP="009D53C6">
            <w:pPr>
              <w:pStyle w:val="TAH"/>
            </w:pPr>
            <w:r w:rsidRPr="001C0CC4">
              <w:t>NR Band</w:t>
            </w:r>
          </w:p>
        </w:tc>
        <w:tc>
          <w:tcPr>
            <w:tcW w:w="2952" w:type="dxa"/>
          </w:tcPr>
          <w:p w14:paraId="046906B2" w14:textId="77777777" w:rsidR="00F15D5C" w:rsidRPr="001C0CC4" w:rsidRDefault="00F15D5C" w:rsidP="009D53C6">
            <w:pPr>
              <w:pStyle w:val="TAH"/>
            </w:pPr>
            <w:r w:rsidRPr="001C0CC4">
              <w:t>ΔR</w:t>
            </w:r>
            <w:r w:rsidRPr="001C0CC4">
              <w:rPr>
                <w:vertAlign w:val="subscript"/>
              </w:rPr>
              <w:t>IB,c</w:t>
            </w:r>
            <w:r w:rsidRPr="001C0CC4">
              <w:t xml:space="preserve"> (dB)</w:t>
            </w:r>
          </w:p>
        </w:tc>
      </w:tr>
      <w:tr w:rsidR="00F15D5C" w:rsidRPr="001C0CC4" w14:paraId="59360612" w14:textId="77777777" w:rsidTr="009D53C6">
        <w:trPr>
          <w:trHeight w:val="187"/>
          <w:jc w:val="center"/>
        </w:trPr>
        <w:tc>
          <w:tcPr>
            <w:tcW w:w="1594" w:type="dxa"/>
            <w:tcBorders>
              <w:bottom w:val="single" w:sz="4" w:space="0" w:color="auto"/>
            </w:tcBorders>
          </w:tcPr>
          <w:p w14:paraId="26F24574"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375F2CB0" w14:textId="77777777" w:rsidR="00F15D5C" w:rsidRPr="001C0CC4" w:rsidRDefault="00F15D5C" w:rsidP="009D53C6">
            <w:pPr>
              <w:pStyle w:val="TAC"/>
              <w:rPr>
                <w:lang w:eastAsia="zh-CN"/>
              </w:rPr>
            </w:pPr>
            <w:r>
              <w:rPr>
                <w:rFonts w:hint="eastAsia"/>
                <w:color w:val="000000"/>
                <w:lang w:val="en-US" w:eastAsia="zh-CN"/>
              </w:rPr>
              <w:t>n28</w:t>
            </w:r>
          </w:p>
        </w:tc>
        <w:tc>
          <w:tcPr>
            <w:tcW w:w="2952" w:type="dxa"/>
          </w:tcPr>
          <w:p w14:paraId="59422298" w14:textId="77777777" w:rsidR="00F15D5C" w:rsidRPr="001C0CC4" w:rsidRDefault="00F15D5C" w:rsidP="009D53C6">
            <w:pPr>
              <w:pStyle w:val="TAC"/>
              <w:rPr>
                <w:lang w:eastAsia="zh-CN"/>
              </w:rPr>
            </w:pPr>
            <w:r w:rsidRPr="0080114B">
              <w:rPr>
                <w:color w:val="000000"/>
                <w:lang w:val="en-US" w:eastAsia="ja-JP"/>
              </w:rPr>
              <w:t>0.2</w:t>
            </w:r>
          </w:p>
        </w:tc>
      </w:tr>
      <w:tr w:rsidR="00F15D5C" w:rsidRPr="001C0CC4" w14:paraId="4D24FA30" w14:textId="77777777" w:rsidTr="009D53C6">
        <w:trPr>
          <w:trHeight w:val="187"/>
          <w:jc w:val="center"/>
        </w:trPr>
        <w:tc>
          <w:tcPr>
            <w:tcW w:w="1594" w:type="dxa"/>
            <w:tcBorders>
              <w:bottom w:val="nil"/>
            </w:tcBorders>
            <w:shd w:val="clear" w:color="auto" w:fill="auto"/>
          </w:tcPr>
          <w:p w14:paraId="0893CD1D" w14:textId="77777777" w:rsidR="00F15D5C" w:rsidRPr="001C0CC4" w:rsidRDefault="00F15D5C" w:rsidP="009D53C6">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29308C95" w14:textId="77777777" w:rsidR="00F15D5C" w:rsidRPr="00887006" w:rsidRDefault="00F15D5C" w:rsidP="009D53C6">
            <w:pPr>
              <w:pStyle w:val="TAC"/>
              <w:rPr>
                <w:color w:val="000000"/>
                <w:lang w:val="en-US" w:eastAsia="zh-CN"/>
              </w:rPr>
            </w:pPr>
            <w:r>
              <w:rPr>
                <w:rFonts w:hint="eastAsia"/>
                <w:color w:val="000000"/>
                <w:lang w:val="en-US" w:eastAsia="zh-CN"/>
              </w:rPr>
              <w:t>n41</w:t>
            </w:r>
          </w:p>
        </w:tc>
        <w:tc>
          <w:tcPr>
            <w:tcW w:w="2952" w:type="dxa"/>
          </w:tcPr>
          <w:p w14:paraId="468DE8B3" w14:textId="77777777" w:rsidR="00F15D5C" w:rsidRPr="001C0CC4" w:rsidRDefault="00F15D5C" w:rsidP="009D53C6">
            <w:pPr>
              <w:pStyle w:val="TAC"/>
              <w:rPr>
                <w:lang w:eastAsia="zh-CN"/>
              </w:rPr>
            </w:pPr>
            <w:r>
              <w:rPr>
                <w:rFonts w:cs="Arial" w:hint="eastAsia"/>
                <w:lang w:eastAsia="zh-CN"/>
              </w:rPr>
              <w:t>0</w:t>
            </w:r>
            <w:r>
              <w:rPr>
                <w:rFonts w:cs="Arial"/>
                <w:vertAlign w:val="superscript"/>
                <w:lang w:eastAsia="zh-CN"/>
              </w:rPr>
              <w:t>1</w:t>
            </w:r>
          </w:p>
        </w:tc>
      </w:tr>
      <w:tr w:rsidR="00F15D5C" w:rsidRPr="001C0CC4" w14:paraId="2B614524" w14:textId="77777777" w:rsidTr="009D53C6">
        <w:trPr>
          <w:trHeight w:val="187"/>
          <w:jc w:val="center"/>
        </w:trPr>
        <w:tc>
          <w:tcPr>
            <w:tcW w:w="1594" w:type="dxa"/>
            <w:tcBorders>
              <w:top w:val="nil"/>
              <w:bottom w:val="single" w:sz="4" w:space="0" w:color="auto"/>
            </w:tcBorders>
            <w:shd w:val="clear" w:color="auto" w:fill="auto"/>
          </w:tcPr>
          <w:p w14:paraId="1E9ED124" w14:textId="77777777" w:rsidR="00F15D5C" w:rsidRPr="001C0CC4" w:rsidRDefault="00F15D5C" w:rsidP="009D53C6">
            <w:pPr>
              <w:pStyle w:val="TAC"/>
            </w:pPr>
          </w:p>
        </w:tc>
        <w:tc>
          <w:tcPr>
            <w:tcW w:w="2893" w:type="dxa"/>
            <w:tcBorders>
              <w:top w:val="nil"/>
            </w:tcBorders>
            <w:shd w:val="clear" w:color="auto" w:fill="auto"/>
          </w:tcPr>
          <w:p w14:paraId="4DCA136A" w14:textId="77777777" w:rsidR="00F15D5C" w:rsidRPr="001C0CC4" w:rsidRDefault="00F15D5C" w:rsidP="009D53C6">
            <w:pPr>
              <w:pStyle w:val="TAC"/>
              <w:rPr>
                <w:lang w:eastAsia="zh-CN"/>
              </w:rPr>
            </w:pPr>
          </w:p>
        </w:tc>
        <w:tc>
          <w:tcPr>
            <w:tcW w:w="2952" w:type="dxa"/>
          </w:tcPr>
          <w:p w14:paraId="5C57B255" w14:textId="77777777" w:rsidR="00F15D5C" w:rsidRPr="001C0CC4" w:rsidRDefault="00F15D5C" w:rsidP="009D53C6">
            <w:pPr>
              <w:pStyle w:val="TAC"/>
              <w:rPr>
                <w:lang w:eastAsia="zh-CN"/>
              </w:rPr>
            </w:pPr>
            <w:r w:rsidRPr="00DB0222">
              <w:rPr>
                <w:rFonts w:cs="Arial" w:hint="eastAsia"/>
                <w:lang w:eastAsia="zh-CN"/>
              </w:rPr>
              <w:t>0.5</w:t>
            </w:r>
            <w:r>
              <w:rPr>
                <w:rFonts w:cs="Arial"/>
                <w:vertAlign w:val="superscript"/>
                <w:lang w:eastAsia="zh-CN"/>
              </w:rPr>
              <w:t>2</w:t>
            </w:r>
          </w:p>
        </w:tc>
      </w:tr>
      <w:tr w:rsidR="00F15D5C" w:rsidRPr="001C0CC4" w14:paraId="65D5CFC3" w14:textId="77777777" w:rsidTr="009D53C6">
        <w:trPr>
          <w:trHeight w:val="187"/>
          <w:jc w:val="center"/>
        </w:trPr>
        <w:tc>
          <w:tcPr>
            <w:tcW w:w="1594" w:type="dxa"/>
            <w:tcBorders>
              <w:bottom w:val="nil"/>
            </w:tcBorders>
            <w:shd w:val="clear" w:color="auto" w:fill="auto"/>
          </w:tcPr>
          <w:p w14:paraId="4DA63CE3"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D7A9CE3" w14:textId="77777777" w:rsidR="00F15D5C" w:rsidRPr="001C0CC4" w:rsidRDefault="00F15D5C" w:rsidP="009D53C6">
            <w:pPr>
              <w:pStyle w:val="TAC"/>
              <w:rPr>
                <w:lang w:eastAsia="zh-CN"/>
              </w:rPr>
            </w:pPr>
            <w:r w:rsidRPr="00887006">
              <w:rPr>
                <w:rFonts w:hint="eastAsia"/>
                <w:color w:val="000000"/>
                <w:lang w:val="en-US" w:eastAsia="zh-CN"/>
              </w:rPr>
              <w:t>n1</w:t>
            </w:r>
          </w:p>
        </w:tc>
        <w:tc>
          <w:tcPr>
            <w:tcW w:w="2952" w:type="dxa"/>
          </w:tcPr>
          <w:p w14:paraId="63E1BB28" w14:textId="77777777" w:rsidR="00F15D5C" w:rsidRPr="001C0CC4" w:rsidRDefault="00F15D5C" w:rsidP="009D53C6">
            <w:pPr>
              <w:pStyle w:val="TAC"/>
              <w:rPr>
                <w:lang w:eastAsia="zh-CN"/>
              </w:rPr>
            </w:pPr>
            <w:r>
              <w:rPr>
                <w:color w:val="000000"/>
                <w:lang w:val="en-US" w:eastAsia="zh-CN"/>
              </w:rPr>
              <w:t>0.2</w:t>
            </w:r>
          </w:p>
        </w:tc>
      </w:tr>
      <w:tr w:rsidR="00F15D5C" w:rsidRPr="001C0CC4" w14:paraId="30D18596" w14:textId="77777777" w:rsidTr="009D53C6">
        <w:trPr>
          <w:trHeight w:val="187"/>
          <w:jc w:val="center"/>
        </w:trPr>
        <w:tc>
          <w:tcPr>
            <w:tcW w:w="1594" w:type="dxa"/>
            <w:tcBorders>
              <w:top w:val="nil"/>
              <w:bottom w:val="nil"/>
            </w:tcBorders>
            <w:shd w:val="clear" w:color="auto" w:fill="auto"/>
          </w:tcPr>
          <w:p w14:paraId="56904AB3" w14:textId="77777777" w:rsidR="00F15D5C" w:rsidRPr="001C0CC4" w:rsidRDefault="00F15D5C" w:rsidP="009D53C6">
            <w:pPr>
              <w:pStyle w:val="TAC"/>
            </w:pPr>
          </w:p>
        </w:tc>
        <w:tc>
          <w:tcPr>
            <w:tcW w:w="2893" w:type="dxa"/>
          </w:tcPr>
          <w:p w14:paraId="788E8D37" w14:textId="77777777" w:rsidR="00F15D5C" w:rsidRPr="001C0CC4" w:rsidRDefault="00F15D5C" w:rsidP="009D53C6">
            <w:pPr>
              <w:pStyle w:val="TAC"/>
              <w:rPr>
                <w:lang w:eastAsia="zh-CN"/>
              </w:rPr>
            </w:pPr>
            <w:r w:rsidRPr="00887006">
              <w:rPr>
                <w:rFonts w:hint="eastAsia"/>
                <w:color w:val="000000"/>
                <w:lang w:val="en-US" w:eastAsia="zh-CN"/>
              </w:rPr>
              <w:t>n3</w:t>
            </w:r>
          </w:p>
        </w:tc>
        <w:tc>
          <w:tcPr>
            <w:tcW w:w="2952" w:type="dxa"/>
          </w:tcPr>
          <w:p w14:paraId="0FCC6F2B" w14:textId="77777777" w:rsidR="00F15D5C" w:rsidRPr="001C0CC4" w:rsidRDefault="00F15D5C" w:rsidP="009D53C6">
            <w:pPr>
              <w:pStyle w:val="TAC"/>
              <w:rPr>
                <w:lang w:eastAsia="zh-CN"/>
              </w:rPr>
            </w:pPr>
            <w:r>
              <w:rPr>
                <w:color w:val="000000"/>
                <w:lang w:val="en-US" w:eastAsia="zh-CN"/>
              </w:rPr>
              <w:t>0.2</w:t>
            </w:r>
          </w:p>
        </w:tc>
      </w:tr>
      <w:tr w:rsidR="00F15D5C" w:rsidRPr="001C0CC4" w14:paraId="5363B879" w14:textId="77777777" w:rsidTr="009D53C6">
        <w:trPr>
          <w:trHeight w:val="187"/>
          <w:jc w:val="center"/>
        </w:trPr>
        <w:tc>
          <w:tcPr>
            <w:tcW w:w="1594" w:type="dxa"/>
            <w:tcBorders>
              <w:top w:val="nil"/>
              <w:bottom w:val="single" w:sz="4" w:space="0" w:color="auto"/>
            </w:tcBorders>
            <w:shd w:val="clear" w:color="auto" w:fill="auto"/>
          </w:tcPr>
          <w:p w14:paraId="70FE9179" w14:textId="77777777" w:rsidR="00F15D5C" w:rsidRPr="001C0CC4" w:rsidRDefault="00F15D5C" w:rsidP="009D53C6">
            <w:pPr>
              <w:pStyle w:val="TAC"/>
            </w:pPr>
          </w:p>
        </w:tc>
        <w:tc>
          <w:tcPr>
            <w:tcW w:w="2893" w:type="dxa"/>
          </w:tcPr>
          <w:p w14:paraId="711FC1D2" w14:textId="77777777" w:rsidR="00F15D5C" w:rsidRPr="001C0CC4" w:rsidRDefault="00F15D5C" w:rsidP="009D53C6">
            <w:pPr>
              <w:pStyle w:val="TAC"/>
              <w:rPr>
                <w:lang w:eastAsia="zh-CN"/>
              </w:rPr>
            </w:pPr>
            <w:r w:rsidRPr="00887006">
              <w:rPr>
                <w:rFonts w:hint="eastAsia"/>
                <w:color w:val="000000"/>
                <w:lang w:val="en-US" w:eastAsia="zh-CN"/>
              </w:rPr>
              <w:t>n78</w:t>
            </w:r>
          </w:p>
        </w:tc>
        <w:tc>
          <w:tcPr>
            <w:tcW w:w="2952" w:type="dxa"/>
          </w:tcPr>
          <w:p w14:paraId="6A5B80A9" w14:textId="77777777" w:rsidR="00F15D5C" w:rsidRPr="001C0CC4" w:rsidRDefault="00F15D5C" w:rsidP="009D53C6">
            <w:pPr>
              <w:pStyle w:val="TAC"/>
              <w:rPr>
                <w:lang w:eastAsia="zh-CN"/>
              </w:rPr>
            </w:pPr>
            <w:r>
              <w:rPr>
                <w:color w:val="000000"/>
                <w:lang w:val="en-US" w:eastAsia="zh-CN"/>
              </w:rPr>
              <w:t>0.5</w:t>
            </w:r>
          </w:p>
        </w:tc>
      </w:tr>
      <w:tr w:rsidR="00F15D5C" w:rsidRPr="001C0CC4" w14:paraId="68CE8C7A" w14:textId="77777777" w:rsidTr="009D53C6">
        <w:trPr>
          <w:trHeight w:val="187"/>
          <w:jc w:val="center"/>
        </w:trPr>
        <w:tc>
          <w:tcPr>
            <w:tcW w:w="1594" w:type="dxa"/>
            <w:tcBorders>
              <w:top w:val="nil"/>
              <w:bottom w:val="single" w:sz="4" w:space="0" w:color="auto"/>
            </w:tcBorders>
            <w:shd w:val="clear" w:color="auto" w:fill="auto"/>
          </w:tcPr>
          <w:p w14:paraId="57748A04" w14:textId="77777777" w:rsidR="00F15D5C" w:rsidRPr="001C0CC4" w:rsidRDefault="00F15D5C" w:rsidP="009D53C6">
            <w:pPr>
              <w:pStyle w:val="TAC"/>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2CDF978B" w14:textId="77777777" w:rsidR="00F15D5C" w:rsidRDefault="00F15D5C" w:rsidP="009D53C6">
            <w:pPr>
              <w:pStyle w:val="TAC"/>
              <w:rPr>
                <w:color w:val="000000"/>
                <w:lang w:val="en-US" w:eastAsia="zh-CN"/>
              </w:rPr>
            </w:pPr>
            <w:r>
              <w:rPr>
                <w:color w:val="000000"/>
                <w:lang w:val="en-US" w:eastAsia="zh-CN"/>
              </w:rPr>
              <w:t>n28</w:t>
            </w:r>
          </w:p>
        </w:tc>
        <w:tc>
          <w:tcPr>
            <w:tcW w:w="2952" w:type="dxa"/>
          </w:tcPr>
          <w:p w14:paraId="18C56C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75B1133" w14:textId="77777777" w:rsidTr="009D53C6">
        <w:trPr>
          <w:trHeight w:val="187"/>
          <w:jc w:val="center"/>
        </w:trPr>
        <w:tc>
          <w:tcPr>
            <w:tcW w:w="1594" w:type="dxa"/>
            <w:tcBorders>
              <w:bottom w:val="nil"/>
            </w:tcBorders>
            <w:shd w:val="clear" w:color="auto" w:fill="auto"/>
          </w:tcPr>
          <w:p w14:paraId="56F02426" w14:textId="77777777" w:rsidR="00F15D5C" w:rsidRDefault="00F15D5C" w:rsidP="009D53C6">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5A79AFF" w14:textId="77777777" w:rsidR="00F15D5C" w:rsidRDefault="00F15D5C" w:rsidP="009D53C6">
            <w:pPr>
              <w:pStyle w:val="TAC"/>
              <w:rPr>
                <w:lang w:val="fr-FR" w:eastAsia="zh-CN"/>
              </w:rPr>
            </w:pPr>
            <w:r>
              <w:rPr>
                <w:color w:val="000000"/>
                <w:lang w:val="en-US" w:eastAsia="zh-CN"/>
              </w:rPr>
              <w:t>n1</w:t>
            </w:r>
          </w:p>
        </w:tc>
        <w:tc>
          <w:tcPr>
            <w:tcW w:w="2952" w:type="dxa"/>
          </w:tcPr>
          <w:p w14:paraId="19F216A2" w14:textId="77777777" w:rsidR="00F15D5C" w:rsidRDefault="00F15D5C" w:rsidP="009D53C6">
            <w:pPr>
              <w:pStyle w:val="TAC"/>
              <w:rPr>
                <w:lang w:val="fr-FR" w:eastAsia="zh-CN"/>
              </w:rPr>
            </w:pPr>
            <w:r>
              <w:rPr>
                <w:color w:val="000000"/>
                <w:lang w:val="en-US" w:eastAsia="zh-CN"/>
              </w:rPr>
              <w:t>0.2</w:t>
            </w:r>
          </w:p>
        </w:tc>
      </w:tr>
      <w:tr w:rsidR="00F15D5C" w:rsidRPr="001C0CC4" w14:paraId="3529D96F" w14:textId="77777777" w:rsidTr="009D53C6">
        <w:trPr>
          <w:trHeight w:val="187"/>
          <w:jc w:val="center"/>
        </w:trPr>
        <w:tc>
          <w:tcPr>
            <w:tcW w:w="1594" w:type="dxa"/>
            <w:tcBorders>
              <w:top w:val="nil"/>
              <w:bottom w:val="nil"/>
            </w:tcBorders>
            <w:shd w:val="clear" w:color="auto" w:fill="auto"/>
          </w:tcPr>
          <w:p w14:paraId="7BAFD53F" w14:textId="77777777" w:rsidR="00F15D5C" w:rsidRPr="001C0CC4" w:rsidRDefault="00F15D5C" w:rsidP="009D53C6">
            <w:pPr>
              <w:pStyle w:val="TAC"/>
            </w:pPr>
          </w:p>
        </w:tc>
        <w:tc>
          <w:tcPr>
            <w:tcW w:w="2893" w:type="dxa"/>
          </w:tcPr>
          <w:p w14:paraId="2394DEAE" w14:textId="77777777" w:rsidR="00F15D5C" w:rsidRPr="00887006" w:rsidRDefault="00F15D5C" w:rsidP="009D53C6">
            <w:pPr>
              <w:pStyle w:val="TAC"/>
              <w:rPr>
                <w:color w:val="000000"/>
                <w:lang w:val="en-US" w:eastAsia="zh-CN"/>
              </w:rPr>
            </w:pPr>
            <w:r>
              <w:rPr>
                <w:color w:val="000000"/>
                <w:lang w:val="en-US" w:eastAsia="zh-CN"/>
              </w:rPr>
              <w:t>n7</w:t>
            </w:r>
          </w:p>
        </w:tc>
        <w:tc>
          <w:tcPr>
            <w:tcW w:w="2952" w:type="dxa"/>
          </w:tcPr>
          <w:p w14:paraId="212F7861"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1805995A" w14:textId="77777777" w:rsidTr="009D53C6">
        <w:trPr>
          <w:trHeight w:val="187"/>
          <w:jc w:val="center"/>
        </w:trPr>
        <w:tc>
          <w:tcPr>
            <w:tcW w:w="1594" w:type="dxa"/>
            <w:tcBorders>
              <w:top w:val="nil"/>
              <w:bottom w:val="single" w:sz="4" w:space="0" w:color="auto"/>
            </w:tcBorders>
            <w:shd w:val="clear" w:color="auto" w:fill="auto"/>
          </w:tcPr>
          <w:p w14:paraId="21875A02" w14:textId="77777777" w:rsidR="00F15D5C" w:rsidRPr="001C0CC4" w:rsidRDefault="00F15D5C" w:rsidP="009D53C6">
            <w:pPr>
              <w:pStyle w:val="TAC"/>
            </w:pPr>
          </w:p>
        </w:tc>
        <w:tc>
          <w:tcPr>
            <w:tcW w:w="2893" w:type="dxa"/>
          </w:tcPr>
          <w:p w14:paraId="6094BAAB" w14:textId="77777777" w:rsidR="00F15D5C" w:rsidRPr="00887006" w:rsidRDefault="00F15D5C" w:rsidP="009D53C6">
            <w:pPr>
              <w:pStyle w:val="TAC"/>
              <w:rPr>
                <w:color w:val="000000"/>
                <w:lang w:val="en-US" w:eastAsia="zh-CN"/>
              </w:rPr>
            </w:pPr>
            <w:r>
              <w:rPr>
                <w:color w:val="000000"/>
                <w:lang w:val="en-US" w:eastAsia="zh-CN"/>
              </w:rPr>
              <w:t>n78</w:t>
            </w:r>
          </w:p>
        </w:tc>
        <w:tc>
          <w:tcPr>
            <w:tcW w:w="2952" w:type="dxa"/>
          </w:tcPr>
          <w:p w14:paraId="44CA17F3"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E302108" w14:textId="77777777" w:rsidTr="003E3176">
        <w:trPr>
          <w:trHeight w:val="187"/>
          <w:jc w:val="center"/>
        </w:trPr>
        <w:tc>
          <w:tcPr>
            <w:tcW w:w="1594" w:type="dxa"/>
            <w:tcBorders>
              <w:top w:val="single" w:sz="4" w:space="0" w:color="auto"/>
              <w:bottom w:val="nil"/>
            </w:tcBorders>
            <w:shd w:val="clear" w:color="auto" w:fill="auto"/>
          </w:tcPr>
          <w:p w14:paraId="037BD72C"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40FA5FF1" w14:textId="77777777" w:rsidR="00F15D5C" w:rsidRPr="00887006" w:rsidRDefault="00F15D5C" w:rsidP="009D53C6">
            <w:pPr>
              <w:pStyle w:val="TAC"/>
              <w:rPr>
                <w:color w:val="000000"/>
                <w:lang w:val="en-US" w:eastAsia="zh-CN"/>
              </w:rPr>
            </w:pPr>
            <w:r>
              <w:rPr>
                <w:rFonts w:hint="eastAsia"/>
                <w:color w:val="000000"/>
                <w:lang w:val="en-US" w:eastAsia="zh-CN"/>
              </w:rPr>
              <w:t>n8</w:t>
            </w:r>
          </w:p>
        </w:tc>
        <w:tc>
          <w:tcPr>
            <w:tcW w:w="2952" w:type="dxa"/>
          </w:tcPr>
          <w:p w14:paraId="603F79C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550E0639" w14:textId="77777777" w:rsidTr="009D53C6">
        <w:trPr>
          <w:trHeight w:val="187"/>
          <w:jc w:val="center"/>
        </w:trPr>
        <w:tc>
          <w:tcPr>
            <w:tcW w:w="1594" w:type="dxa"/>
            <w:tcBorders>
              <w:top w:val="nil"/>
              <w:bottom w:val="single" w:sz="4" w:space="0" w:color="auto"/>
            </w:tcBorders>
            <w:shd w:val="clear" w:color="auto" w:fill="auto"/>
          </w:tcPr>
          <w:p w14:paraId="17702A44" w14:textId="77777777" w:rsidR="00F15D5C" w:rsidRPr="001C0CC4" w:rsidRDefault="00F15D5C" w:rsidP="009D53C6">
            <w:pPr>
              <w:pStyle w:val="TAC"/>
            </w:pPr>
          </w:p>
        </w:tc>
        <w:tc>
          <w:tcPr>
            <w:tcW w:w="2893" w:type="dxa"/>
          </w:tcPr>
          <w:p w14:paraId="45123E02"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7E19B41"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12D3CA59" w14:textId="77777777" w:rsidTr="003E3176">
        <w:trPr>
          <w:trHeight w:val="187"/>
          <w:jc w:val="center"/>
        </w:trPr>
        <w:tc>
          <w:tcPr>
            <w:tcW w:w="1594" w:type="dxa"/>
            <w:tcBorders>
              <w:top w:val="single" w:sz="4" w:space="0" w:color="auto"/>
              <w:bottom w:val="nil"/>
            </w:tcBorders>
            <w:shd w:val="clear" w:color="auto" w:fill="auto"/>
          </w:tcPr>
          <w:p w14:paraId="05271460"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47454D77"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8B9969C"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D2E077" w14:textId="77777777" w:rsidTr="009D53C6">
        <w:trPr>
          <w:trHeight w:val="187"/>
          <w:jc w:val="center"/>
        </w:trPr>
        <w:tc>
          <w:tcPr>
            <w:tcW w:w="1594" w:type="dxa"/>
            <w:tcBorders>
              <w:top w:val="nil"/>
              <w:bottom w:val="single" w:sz="4" w:space="0" w:color="auto"/>
            </w:tcBorders>
            <w:shd w:val="clear" w:color="auto" w:fill="auto"/>
          </w:tcPr>
          <w:p w14:paraId="62066C7B" w14:textId="77777777" w:rsidR="00F15D5C" w:rsidRPr="001C0CC4" w:rsidRDefault="00F15D5C" w:rsidP="009D53C6">
            <w:pPr>
              <w:pStyle w:val="TAC"/>
            </w:pPr>
          </w:p>
        </w:tc>
        <w:tc>
          <w:tcPr>
            <w:tcW w:w="2893" w:type="dxa"/>
          </w:tcPr>
          <w:p w14:paraId="2B7C94B5"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6561BE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2A9CF4A1" w14:textId="77777777" w:rsidTr="003E3176">
        <w:trPr>
          <w:trHeight w:val="187"/>
          <w:jc w:val="center"/>
        </w:trPr>
        <w:tc>
          <w:tcPr>
            <w:tcW w:w="1594" w:type="dxa"/>
            <w:tcBorders>
              <w:top w:val="single" w:sz="4" w:space="0" w:color="auto"/>
              <w:bottom w:val="single" w:sz="4" w:space="0" w:color="auto"/>
            </w:tcBorders>
            <w:shd w:val="clear" w:color="auto" w:fill="auto"/>
          </w:tcPr>
          <w:p w14:paraId="62E9E876" w14:textId="77777777" w:rsidR="00F15D5C" w:rsidRPr="001C0CC4" w:rsidRDefault="00F15D5C" w:rsidP="009D53C6">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Borders>
              <w:bottom w:val="single" w:sz="4" w:space="0" w:color="auto"/>
            </w:tcBorders>
          </w:tcPr>
          <w:p w14:paraId="4287EBA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Borders>
              <w:bottom w:val="single" w:sz="4" w:space="0" w:color="auto"/>
            </w:tcBorders>
          </w:tcPr>
          <w:p w14:paraId="736952DE"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2E1343E1" w14:textId="77777777" w:rsidTr="009D53C6">
        <w:trPr>
          <w:trHeight w:val="187"/>
          <w:jc w:val="center"/>
        </w:trPr>
        <w:tc>
          <w:tcPr>
            <w:tcW w:w="1594" w:type="dxa"/>
            <w:tcBorders>
              <w:bottom w:val="nil"/>
            </w:tcBorders>
            <w:shd w:val="clear" w:color="auto" w:fill="auto"/>
          </w:tcPr>
          <w:p w14:paraId="581C9750"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5BE5BE7D"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17C9A6DE"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0C6E31C2" w14:textId="77777777" w:rsidTr="009D53C6">
        <w:trPr>
          <w:trHeight w:val="187"/>
          <w:jc w:val="center"/>
        </w:trPr>
        <w:tc>
          <w:tcPr>
            <w:tcW w:w="1594" w:type="dxa"/>
            <w:tcBorders>
              <w:top w:val="nil"/>
              <w:bottom w:val="nil"/>
            </w:tcBorders>
            <w:shd w:val="clear" w:color="auto" w:fill="auto"/>
          </w:tcPr>
          <w:p w14:paraId="341FCF2D" w14:textId="77777777" w:rsidR="00F15D5C" w:rsidRPr="001C0CC4" w:rsidRDefault="00F15D5C" w:rsidP="009D53C6">
            <w:pPr>
              <w:pStyle w:val="TAC"/>
            </w:pPr>
          </w:p>
        </w:tc>
        <w:tc>
          <w:tcPr>
            <w:tcW w:w="2893" w:type="dxa"/>
          </w:tcPr>
          <w:p w14:paraId="435BD347" w14:textId="77777777" w:rsidR="00F15D5C" w:rsidRPr="001C0CC4" w:rsidRDefault="00F15D5C" w:rsidP="009D53C6">
            <w:pPr>
              <w:pStyle w:val="TAC"/>
              <w:rPr>
                <w:lang w:eastAsia="zh-CN"/>
              </w:rPr>
            </w:pPr>
            <w:r>
              <w:rPr>
                <w:rFonts w:hint="eastAsia"/>
                <w:lang w:eastAsia="zh-CN"/>
              </w:rPr>
              <w:t>n7</w:t>
            </w:r>
          </w:p>
        </w:tc>
        <w:tc>
          <w:tcPr>
            <w:tcW w:w="2952" w:type="dxa"/>
          </w:tcPr>
          <w:p w14:paraId="34C53425" w14:textId="77777777" w:rsidR="00F15D5C" w:rsidRPr="001C0CC4" w:rsidRDefault="00F15D5C" w:rsidP="009D53C6">
            <w:pPr>
              <w:pStyle w:val="TAC"/>
              <w:rPr>
                <w:lang w:eastAsia="zh-CN"/>
              </w:rPr>
            </w:pPr>
            <w:r w:rsidRPr="00C9450B">
              <w:rPr>
                <w:rFonts w:hint="eastAsia"/>
                <w:color w:val="000000"/>
                <w:lang w:val="en-US" w:eastAsia="zh-CN"/>
              </w:rPr>
              <w:t>0.2</w:t>
            </w:r>
          </w:p>
        </w:tc>
      </w:tr>
      <w:tr w:rsidR="00F15D5C" w:rsidRPr="001C0CC4" w14:paraId="1194D07D" w14:textId="77777777" w:rsidTr="009D53C6">
        <w:trPr>
          <w:trHeight w:val="187"/>
          <w:jc w:val="center"/>
        </w:trPr>
        <w:tc>
          <w:tcPr>
            <w:tcW w:w="1594" w:type="dxa"/>
            <w:tcBorders>
              <w:top w:val="nil"/>
              <w:bottom w:val="single" w:sz="4" w:space="0" w:color="auto"/>
            </w:tcBorders>
            <w:shd w:val="clear" w:color="auto" w:fill="auto"/>
          </w:tcPr>
          <w:p w14:paraId="7A77896F" w14:textId="77777777" w:rsidR="00F15D5C" w:rsidRPr="001C0CC4" w:rsidRDefault="00F15D5C" w:rsidP="009D53C6">
            <w:pPr>
              <w:pStyle w:val="TAC"/>
            </w:pPr>
          </w:p>
        </w:tc>
        <w:tc>
          <w:tcPr>
            <w:tcW w:w="2893" w:type="dxa"/>
          </w:tcPr>
          <w:p w14:paraId="56E05CBC" w14:textId="77777777" w:rsidR="00F15D5C" w:rsidRPr="001C0CC4" w:rsidRDefault="00F15D5C" w:rsidP="009D53C6">
            <w:pPr>
              <w:pStyle w:val="TAC"/>
              <w:rPr>
                <w:lang w:eastAsia="zh-CN"/>
              </w:rPr>
            </w:pPr>
            <w:r>
              <w:rPr>
                <w:rFonts w:hint="eastAsia"/>
                <w:lang w:eastAsia="zh-CN"/>
              </w:rPr>
              <w:t>n7</w:t>
            </w:r>
            <w:r>
              <w:rPr>
                <w:lang w:eastAsia="zh-CN"/>
              </w:rPr>
              <w:t>8</w:t>
            </w:r>
          </w:p>
        </w:tc>
        <w:tc>
          <w:tcPr>
            <w:tcW w:w="2952" w:type="dxa"/>
          </w:tcPr>
          <w:p w14:paraId="78528A69" w14:textId="77777777" w:rsidR="00F15D5C" w:rsidRPr="001C0CC4" w:rsidRDefault="00F15D5C" w:rsidP="009D53C6">
            <w:pPr>
              <w:pStyle w:val="TAC"/>
              <w:rPr>
                <w:lang w:eastAsia="zh-CN"/>
              </w:rPr>
            </w:pPr>
            <w:r w:rsidRPr="00C9450B">
              <w:rPr>
                <w:rFonts w:hint="eastAsia"/>
                <w:color w:val="000000"/>
                <w:lang w:val="en-US" w:eastAsia="zh-CN"/>
              </w:rPr>
              <w:t>0.5</w:t>
            </w:r>
          </w:p>
        </w:tc>
      </w:tr>
      <w:tr w:rsidR="00F15D5C" w:rsidRPr="001C0CC4" w14:paraId="6C50A192" w14:textId="77777777" w:rsidTr="009D53C6">
        <w:trPr>
          <w:trHeight w:val="187"/>
          <w:jc w:val="center"/>
        </w:trPr>
        <w:tc>
          <w:tcPr>
            <w:tcW w:w="1594" w:type="dxa"/>
            <w:tcBorders>
              <w:bottom w:val="nil"/>
            </w:tcBorders>
            <w:shd w:val="clear" w:color="auto" w:fill="auto"/>
          </w:tcPr>
          <w:p w14:paraId="150F0615"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7C690FB8" w14:textId="77777777" w:rsidR="00F15D5C" w:rsidRPr="001C0CC4" w:rsidRDefault="00F15D5C" w:rsidP="009D53C6">
            <w:pPr>
              <w:pStyle w:val="TAC"/>
              <w:rPr>
                <w:lang w:eastAsia="zh-CN"/>
              </w:rPr>
            </w:pPr>
            <w:r w:rsidRPr="001C0CC4">
              <w:rPr>
                <w:rFonts w:hint="eastAsia"/>
                <w:lang w:eastAsia="zh-CN"/>
              </w:rPr>
              <w:t>n3</w:t>
            </w:r>
          </w:p>
        </w:tc>
        <w:tc>
          <w:tcPr>
            <w:tcW w:w="2952" w:type="dxa"/>
          </w:tcPr>
          <w:p w14:paraId="658CF99B"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2DD7B2E3" w14:textId="77777777" w:rsidTr="009D53C6">
        <w:trPr>
          <w:trHeight w:val="187"/>
          <w:jc w:val="center"/>
        </w:trPr>
        <w:tc>
          <w:tcPr>
            <w:tcW w:w="1594" w:type="dxa"/>
            <w:tcBorders>
              <w:top w:val="nil"/>
              <w:bottom w:val="nil"/>
            </w:tcBorders>
            <w:shd w:val="clear" w:color="auto" w:fill="auto"/>
          </w:tcPr>
          <w:p w14:paraId="6C535E50" w14:textId="77777777" w:rsidR="00F15D5C" w:rsidRPr="001C0CC4" w:rsidRDefault="00F15D5C" w:rsidP="009D53C6">
            <w:pPr>
              <w:pStyle w:val="TAC"/>
            </w:pPr>
          </w:p>
        </w:tc>
        <w:tc>
          <w:tcPr>
            <w:tcW w:w="2893" w:type="dxa"/>
          </w:tcPr>
          <w:p w14:paraId="55562211" w14:textId="77777777" w:rsidR="00F15D5C" w:rsidRPr="001C0CC4" w:rsidRDefault="00F15D5C" w:rsidP="009D53C6">
            <w:pPr>
              <w:pStyle w:val="TAC"/>
              <w:rPr>
                <w:lang w:eastAsia="zh-CN"/>
              </w:rPr>
            </w:pPr>
            <w:r w:rsidRPr="001C0CC4">
              <w:rPr>
                <w:rFonts w:hint="eastAsia"/>
                <w:lang w:eastAsia="zh-CN"/>
              </w:rPr>
              <w:t>n</w:t>
            </w:r>
            <w:r>
              <w:rPr>
                <w:lang w:eastAsia="zh-CN"/>
              </w:rPr>
              <w:t>8</w:t>
            </w:r>
          </w:p>
        </w:tc>
        <w:tc>
          <w:tcPr>
            <w:tcW w:w="2952" w:type="dxa"/>
          </w:tcPr>
          <w:p w14:paraId="6465BB84" w14:textId="77777777" w:rsidR="00F15D5C" w:rsidRPr="001C0CC4" w:rsidRDefault="00F15D5C" w:rsidP="009D53C6">
            <w:pPr>
              <w:pStyle w:val="TAC"/>
              <w:rPr>
                <w:lang w:eastAsia="zh-CN"/>
              </w:rPr>
            </w:pPr>
            <w:r w:rsidRPr="001C0CC4">
              <w:rPr>
                <w:rFonts w:hint="eastAsia"/>
                <w:lang w:eastAsia="zh-CN"/>
              </w:rPr>
              <w:t>0.2</w:t>
            </w:r>
          </w:p>
        </w:tc>
      </w:tr>
      <w:tr w:rsidR="00F15D5C" w:rsidRPr="001C0CC4" w14:paraId="1751FA66" w14:textId="77777777" w:rsidTr="009D53C6">
        <w:trPr>
          <w:trHeight w:val="187"/>
          <w:jc w:val="center"/>
        </w:trPr>
        <w:tc>
          <w:tcPr>
            <w:tcW w:w="1594" w:type="dxa"/>
            <w:tcBorders>
              <w:top w:val="nil"/>
              <w:bottom w:val="single" w:sz="4" w:space="0" w:color="auto"/>
            </w:tcBorders>
            <w:shd w:val="clear" w:color="auto" w:fill="auto"/>
          </w:tcPr>
          <w:p w14:paraId="46F67293" w14:textId="77777777" w:rsidR="00F15D5C" w:rsidRPr="001C0CC4" w:rsidRDefault="00F15D5C" w:rsidP="009D53C6">
            <w:pPr>
              <w:pStyle w:val="TAC"/>
            </w:pPr>
          </w:p>
        </w:tc>
        <w:tc>
          <w:tcPr>
            <w:tcW w:w="2893" w:type="dxa"/>
          </w:tcPr>
          <w:p w14:paraId="77964F82" w14:textId="77777777" w:rsidR="00F15D5C" w:rsidRPr="001C0CC4" w:rsidRDefault="00F15D5C" w:rsidP="009D53C6">
            <w:pPr>
              <w:pStyle w:val="TAC"/>
              <w:rPr>
                <w:lang w:eastAsia="zh-CN"/>
              </w:rPr>
            </w:pPr>
            <w:r w:rsidRPr="001C0CC4">
              <w:rPr>
                <w:rFonts w:hint="eastAsia"/>
                <w:lang w:eastAsia="zh-CN"/>
              </w:rPr>
              <w:t>n7</w:t>
            </w:r>
            <w:r>
              <w:rPr>
                <w:lang w:eastAsia="zh-CN"/>
              </w:rPr>
              <w:t>8</w:t>
            </w:r>
          </w:p>
        </w:tc>
        <w:tc>
          <w:tcPr>
            <w:tcW w:w="2952" w:type="dxa"/>
          </w:tcPr>
          <w:p w14:paraId="5C7533D3" w14:textId="77777777" w:rsidR="00F15D5C" w:rsidRPr="001C0CC4" w:rsidRDefault="00F15D5C" w:rsidP="009D53C6">
            <w:pPr>
              <w:pStyle w:val="TAC"/>
              <w:rPr>
                <w:lang w:eastAsia="zh-CN"/>
              </w:rPr>
            </w:pPr>
            <w:r w:rsidRPr="001C0CC4">
              <w:rPr>
                <w:rFonts w:hint="eastAsia"/>
                <w:lang w:eastAsia="zh-CN"/>
              </w:rPr>
              <w:t>0.5</w:t>
            </w:r>
          </w:p>
        </w:tc>
      </w:tr>
      <w:tr w:rsidR="00F15D5C" w:rsidRPr="001C0CC4" w14:paraId="64186179" w14:textId="77777777" w:rsidTr="009D53C6">
        <w:trPr>
          <w:trHeight w:val="187"/>
          <w:jc w:val="center"/>
        </w:trPr>
        <w:tc>
          <w:tcPr>
            <w:tcW w:w="1594" w:type="dxa"/>
            <w:tcBorders>
              <w:bottom w:val="nil"/>
            </w:tcBorders>
            <w:shd w:val="clear" w:color="auto" w:fill="auto"/>
          </w:tcPr>
          <w:p w14:paraId="3EFFDF3D" w14:textId="77777777" w:rsidR="00F15D5C" w:rsidRPr="001C0CC4" w:rsidRDefault="00F15D5C" w:rsidP="009D53C6">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79240C3C" w14:textId="77777777" w:rsidR="00F15D5C" w:rsidRPr="001C0CC4" w:rsidRDefault="00F15D5C" w:rsidP="009D53C6">
            <w:pPr>
              <w:pStyle w:val="TAC"/>
              <w:rPr>
                <w:lang w:eastAsia="zh-CN"/>
              </w:rPr>
            </w:pPr>
            <w:r w:rsidRPr="00DF0289">
              <w:rPr>
                <w:rFonts w:eastAsia="SimSun"/>
                <w:lang w:val="en-US" w:eastAsia="zh-CN"/>
              </w:rPr>
              <w:t>n3</w:t>
            </w:r>
          </w:p>
        </w:tc>
        <w:tc>
          <w:tcPr>
            <w:tcW w:w="2952" w:type="dxa"/>
          </w:tcPr>
          <w:p w14:paraId="76F65B45" w14:textId="77777777" w:rsidR="00F15D5C" w:rsidRPr="001C0CC4" w:rsidRDefault="00F15D5C" w:rsidP="009D53C6">
            <w:pPr>
              <w:pStyle w:val="TAC"/>
              <w:rPr>
                <w:lang w:eastAsia="zh-CN"/>
              </w:rPr>
            </w:pPr>
            <w:r>
              <w:rPr>
                <w:rFonts w:hint="eastAsia"/>
              </w:rPr>
              <w:t>0</w:t>
            </w:r>
            <w:r>
              <w:t>.2</w:t>
            </w:r>
          </w:p>
        </w:tc>
      </w:tr>
      <w:tr w:rsidR="00F15D5C" w:rsidRPr="001C0CC4" w14:paraId="679C089D" w14:textId="77777777" w:rsidTr="009D53C6">
        <w:trPr>
          <w:trHeight w:val="187"/>
          <w:jc w:val="center"/>
        </w:trPr>
        <w:tc>
          <w:tcPr>
            <w:tcW w:w="1594" w:type="dxa"/>
            <w:tcBorders>
              <w:top w:val="nil"/>
              <w:bottom w:val="nil"/>
            </w:tcBorders>
            <w:shd w:val="clear" w:color="auto" w:fill="auto"/>
          </w:tcPr>
          <w:p w14:paraId="16603F18" w14:textId="77777777" w:rsidR="00F15D5C" w:rsidRPr="001C0CC4" w:rsidRDefault="00F15D5C" w:rsidP="009D53C6">
            <w:pPr>
              <w:pStyle w:val="TAC"/>
            </w:pPr>
          </w:p>
        </w:tc>
        <w:tc>
          <w:tcPr>
            <w:tcW w:w="2893" w:type="dxa"/>
          </w:tcPr>
          <w:p w14:paraId="056130EC" w14:textId="77777777" w:rsidR="00F15D5C" w:rsidRPr="001C0CC4" w:rsidRDefault="00F15D5C" w:rsidP="009D53C6">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7C9E7FDC" w14:textId="77777777" w:rsidR="00F15D5C" w:rsidRPr="001C0CC4" w:rsidRDefault="00F15D5C" w:rsidP="009D53C6">
            <w:pPr>
              <w:pStyle w:val="TAC"/>
              <w:rPr>
                <w:lang w:eastAsia="zh-CN"/>
              </w:rPr>
            </w:pPr>
            <w:r>
              <w:rPr>
                <w:rFonts w:hint="eastAsia"/>
              </w:rPr>
              <w:t>0</w:t>
            </w:r>
            <w:r>
              <w:t>.2</w:t>
            </w:r>
          </w:p>
        </w:tc>
      </w:tr>
      <w:tr w:rsidR="00F15D5C" w:rsidRPr="001C0CC4" w14:paraId="148087AF" w14:textId="77777777" w:rsidTr="009D53C6">
        <w:trPr>
          <w:trHeight w:val="187"/>
          <w:jc w:val="center"/>
        </w:trPr>
        <w:tc>
          <w:tcPr>
            <w:tcW w:w="1594" w:type="dxa"/>
            <w:tcBorders>
              <w:top w:val="nil"/>
              <w:bottom w:val="single" w:sz="4" w:space="0" w:color="auto"/>
            </w:tcBorders>
            <w:shd w:val="clear" w:color="auto" w:fill="auto"/>
          </w:tcPr>
          <w:p w14:paraId="68036C3D" w14:textId="77777777" w:rsidR="00F15D5C" w:rsidRPr="001C0CC4" w:rsidRDefault="00F15D5C" w:rsidP="009D53C6">
            <w:pPr>
              <w:pStyle w:val="TAC"/>
            </w:pPr>
          </w:p>
        </w:tc>
        <w:tc>
          <w:tcPr>
            <w:tcW w:w="2893" w:type="dxa"/>
          </w:tcPr>
          <w:p w14:paraId="665C4E01" w14:textId="77777777" w:rsidR="00F15D5C" w:rsidRPr="001C0CC4" w:rsidRDefault="00F15D5C" w:rsidP="009D53C6">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7E296123" w14:textId="77777777" w:rsidR="00F15D5C" w:rsidRPr="001C0CC4" w:rsidRDefault="00F15D5C" w:rsidP="009D53C6">
            <w:pPr>
              <w:pStyle w:val="TAC"/>
              <w:rPr>
                <w:lang w:eastAsia="zh-CN"/>
              </w:rPr>
            </w:pPr>
            <w:r>
              <w:rPr>
                <w:rFonts w:hint="eastAsia"/>
              </w:rPr>
              <w:t>0</w:t>
            </w:r>
            <w:r>
              <w:t>.5</w:t>
            </w:r>
          </w:p>
        </w:tc>
      </w:tr>
      <w:tr w:rsidR="00F15D5C" w:rsidRPr="001C0CC4" w14:paraId="5A39E64A" w14:textId="77777777" w:rsidTr="003E3176">
        <w:trPr>
          <w:trHeight w:val="187"/>
          <w:jc w:val="center"/>
        </w:trPr>
        <w:tc>
          <w:tcPr>
            <w:tcW w:w="1594" w:type="dxa"/>
            <w:tcBorders>
              <w:top w:val="single" w:sz="4" w:space="0" w:color="auto"/>
              <w:bottom w:val="nil"/>
            </w:tcBorders>
            <w:shd w:val="clear" w:color="auto" w:fill="auto"/>
          </w:tcPr>
          <w:p w14:paraId="33146478" w14:textId="77777777" w:rsidR="00F15D5C" w:rsidRPr="001C0CC4" w:rsidRDefault="00F15D5C" w:rsidP="009D53C6">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Borders>
              <w:bottom w:val="single" w:sz="4" w:space="0" w:color="auto"/>
            </w:tcBorders>
          </w:tcPr>
          <w:p w14:paraId="305F2683" w14:textId="77777777" w:rsidR="00F15D5C" w:rsidRPr="00887006" w:rsidRDefault="00F15D5C" w:rsidP="009D53C6">
            <w:pPr>
              <w:pStyle w:val="TAC"/>
              <w:rPr>
                <w:color w:val="000000"/>
                <w:lang w:val="en-US" w:eastAsia="zh-CN"/>
              </w:rPr>
            </w:pPr>
            <w:r>
              <w:rPr>
                <w:rFonts w:hint="eastAsia"/>
                <w:color w:val="000000"/>
                <w:lang w:val="en-US" w:eastAsia="zh-CN"/>
              </w:rPr>
              <w:t>n28</w:t>
            </w:r>
          </w:p>
        </w:tc>
        <w:tc>
          <w:tcPr>
            <w:tcW w:w="2952" w:type="dxa"/>
          </w:tcPr>
          <w:p w14:paraId="4D553E0A" w14:textId="77777777" w:rsidR="00F15D5C" w:rsidRDefault="00F15D5C" w:rsidP="009D53C6">
            <w:pPr>
              <w:pStyle w:val="TAC"/>
              <w:rPr>
                <w:color w:val="000000"/>
                <w:lang w:val="en-US" w:eastAsia="zh-CN"/>
              </w:rPr>
            </w:pPr>
            <w:r>
              <w:rPr>
                <w:color w:val="000000"/>
                <w:lang w:val="en-US" w:eastAsia="zh-CN"/>
              </w:rPr>
              <w:t>0.2</w:t>
            </w:r>
          </w:p>
        </w:tc>
      </w:tr>
      <w:tr w:rsidR="00F15D5C" w:rsidRPr="001C0CC4" w14:paraId="7149FE0F" w14:textId="77777777" w:rsidTr="009D53C6">
        <w:trPr>
          <w:trHeight w:val="187"/>
          <w:jc w:val="center"/>
        </w:trPr>
        <w:tc>
          <w:tcPr>
            <w:tcW w:w="1594" w:type="dxa"/>
            <w:tcBorders>
              <w:top w:val="nil"/>
              <w:bottom w:val="single" w:sz="4" w:space="0" w:color="auto"/>
            </w:tcBorders>
            <w:shd w:val="clear" w:color="auto" w:fill="auto"/>
          </w:tcPr>
          <w:p w14:paraId="7A448ADB" w14:textId="77777777" w:rsidR="00F15D5C" w:rsidRPr="001C0CC4" w:rsidRDefault="00F15D5C" w:rsidP="009D53C6">
            <w:pPr>
              <w:pStyle w:val="TAC"/>
            </w:pPr>
          </w:p>
        </w:tc>
        <w:tc>
          <w:tcPr>
            <w:tcW w:w="2893" w:type="dxa"/>
            <w:tcBorders>
              <w:bottom w:val="single" w:sz="4" w:space="0" w:color="auto"/>
            </w:tcBorders>
          </w:tcPr>
          <w:p w14:paraId="328FFBEE" w14:textId="77777777" w:rsidR="00F15D5C" w:rsidRPr="00887006" w:rsidRDefault="00F15D5C" w:rsidP="009D53C6">
            <w:pPr>
              <w:pStyle w:val="TAC"/>
              <w:rPr>
                <w:color w:val="000000"/>
                <w:lang w:val="en-US" w:eastAsia="zh-CN"/>
              </w:rPr>
            </w:pPr>
            <w:r w:rsidRPr="00887006">
              <w:rPr>
                <w:rFonts w:hint="eastAsia"/>
                <w:color w:val="000000"/>
                <w:lang w:val="en-US" w:eastAsia="zh-CN"/>
              </w:rPr>
              <w:t>n78</w:t>
            </w:r>
          </w:p>
        </w:tc>
        <w:tc>
          <w:tcPr>
            <w:tcW w:w="2952" w:type="dxa"/>
          </w:tcPr>
          <w:p w14:paraId="58C0A36A" w14:textId="77777777" w:rsidR="00F15D5C" w:rsidRDefault="00F15D5C" w:rsidP="009D53C6">
            <w:pPr>
              <w:pStyle w:val="TAC"/>
              <w:rPr>
                <w:color w:val="000000"/>
                <w:lang w:val="en-US" w:eastAsia="zh-CN"/>
              </w:rPr>
            </w:pPr>
            <w:r>
              <w:rPr>
                <w:color w:val="000000"/>
                <w:lang w:val="en-US" w:eastAsia="zh-CN"/>
              </w:rPr>
              <w:t>0.5</w:t>
            </w:r>
          </w:p>
        </w:tc>
      </w:tr>
      <w:tr w:rsidR="00F15D5C" w:rsidRPr="001C0CC4" w14:paraId="705B8103" w14:textId="77777777" w:rsidTr="009D53C6">
        <w:trPr>
          <w:trHeight w:val="187"/>
          <w:jc w:val="center"/>
        </w:trPr>
        <w:tc>
          <w:tcPr>
            <w:tcW w:w="1594" w:type="dxa"/>
            <w:tcBorders>
              <w:bottom w:val="nil"/>
            </w:tcBorders>
            <w:shd w:val="clear" w:color="auto" w:fill="auto"/>
          </w:tcPr>
          <w:p w14:paraId="3EA47C83" w14:textId="77777777" w:rsidR="00F15D5C" w:rsidRPr="001C0CC4" w:rsidRDefault="00F15D5C" w:rsidP="009D53C6">
            <w:pPr>
              <w:pStyle w:val="TAC"/>
            </w:pPr>
            <w:r>
              <w:rPr>
                <w:rFonts w:cs="Arial" w:hint="eastAsia"/>
                <w:szCs w:val="22"/>
                <w:lang w:val="en-US" w:eastAsia="zh-CN"/>
              </w:rPr>
              <w:t>CA_n3-n40-n41</w:t>
            </w:r>
          </w:p>
        </w:tc>
        <w:tc>
          <w:tcPr>
            <w:tcW w:w="2893" w:type="dxa"/>
            <w:tcBorders>
              <w:bottom w:val="nil"/>
            </w:tcBorders>
            <w:shd w:val="clear" w:color="auto" w:fill="auto"/>
          </w:tcPr>
          <w:p w14:paraId="4749793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68BB3134" w14:textId="77777777" w:rsidR="00F15D5C" w:rsidRDefault="00F15D5C" w:rsidP="009D53C6">
            <w:pPr>
              <w:pStyle w:val="TAC"/>
              <w:rPr>
                <w:lang w:eastAsia="zh-CN"/>
              </w:rPr>
            </w:pPr>
            <w:r>
              <w:rPr>
                <w:rFonts w:cs="Arial" w:hint="eastAsia"/>
                <w:lang w:eastAsia="zh-CN"/>
              </w:rPr>
              <w:t>0</w:t>
            </w:r>
            <w:r>
              <w:rPr>
                <w:rFonts w:cs="Arial" w:hint="eastAsia"/>
                <w:vertAlign w:val="superscript"/>
                <w:lang w:val="en-US" w:eastAsia="zh-CN"/>
              </w:rPr>
              <w:t>1,3</w:t>
            </w:r>
          </w:p>
        </w:tc>
      </w:tr>
      <w:tr w:rsidR="00F15D5C" w:rsidRPr="001C0CC4" w14:paraId="6756E3F6" w14:textId="77777777" w:rsidTr="009D53C6">
        <w:trPr>
          <w:trHeight w:val="187"/>
          <w:jc w:val="center"/>
        </w:trPr>
        <w:tc>
          <w:tcPr>
            <w:tcW w:w="1594" w:type="dxa"/>
            <w:tcBorders>
              <w:top w:val="nil"/>
              <w:bottom w:val="single" w:sz="4" w:space="0" w:color="auto"/>
            </w:tcBorders>
            <w:shd w:val="clear" w:color="auto" w:fill="auto"/>
          </w:tcPr>
          <w:p w14:paraId="01714A3A" w14:textId="77777777" w:rsidR="00F15D5C" w:rsidRPr="001C0CC4" w:rsidRDefault="00F15D5C" w:rsidP="009D53C6">
            <w:pPr>
              <w:pStyle w:val="TAC"/>
            </w:pPr>
          </w:p>
        </w:tc>
        <w:tc>
          <w:tcPr>
            <w:tcW w:w="2893" w:type="dxa"/>
            <w:tcBorders>
              <w:top w:val="nil"/>
            </w:tcBorders>
            <w:shd w:val="clear" w:color="auto" w:fill="auto"/>
          </w:tcPr>
          <w:p w14:paraId="7239498A" w14:textId="77777777" w:rsidR="00F15D5C" w:rsidRPr="001C0CC4" w:rsidRDefault="00F15D5C" w:rsidP="009D53C6">
            <w:pPr>
              <w:pStyle w:val="TAC"/>
              <w:rPr>
                <w:lang w:eastAsia="zh-CN"/>
              </w:rPr>
            </w:pPr>
          </w:p>
        </w:tc>
        <w:tc>
          <w:tcPr>
            <w:tcW w:w="2952" w:type="dxa"/>
          </w:tcPr>
          <w:p w14:paraId="1AC7355D" w14:textId="77777777" w:rsidR="00F15D5C" w:rsidRDefault="00F15D5C" w:rsidP="009D53C6">
            <w:pPr>
              <w:pStyle w:val="TAC"/>
              <w:rPr>
                <w:lang w:eastAsia="zh-CN"/>
              </w:rPr>
            </w:pPr>
            <w:r>
              <w:rPr>
                <w:rFonts w:cs="Arial" w:hint="eastAsia"/>
                <w:lang w:val="en-US" w:eastAsia="zh-CN"/>
              </w:rPr>
              <w:t>0.5</w:t>
            </w:r>
            <w:r>
              <w:rPr>
                <w:rFonts w:cs="Arial" w:hint="eastAsia"/>
                <w:vertAlign w:val="superscript"/>
                <w:lang w:val="en-US" w:eastAsia="zh-CN"/>
              </w:rPr>
              <w:t>2,3</w:t>
            </w:r>
          </w:p>
        </w:tc>
      </w:tr>
      <w:tr w:rsidR="00F15D5C" w:rsidRPr="001C0CC4" w14:paraId="4B7840EC" w14:textId="77777777" w:rsidTr="009D53C6">
        <w:trPr>
          <w:trHeight w:val="187"/>
          <w:jc w:val="center"/>
        </w:trPr>
        <w:tc>
          <w:tcPr>
            <w:tcW w:w="1594" w:type="dxa"/>
            <w:tcBorders>
              <w:bottom w:val="nil"/>
            </w:tcBorders>
            <w:shd w:val="clear" w:color="auto" w:fill="auto"/>
          </w:tcPr>
          <w:p w14:paraId="0B743088" w14:textId="77777777" w:rsidR="00F15D5C" w:rsidRPr="001C0CC4" w:rsidRDefault="00F15D5C" w:rsidP="009D53C6">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037694EC" w14:textId="77777777" w:rsidR="00F15D5C" w:rsidRDefault="00F15D5C" w:rsidP="009D53C6">
            <w:pPr>
              <w:pStyle w:val="TAC"/>
              <w:rPr>
                <w:lang w:eastAsia="zh-CN"/>
              </w:rPr>
            </w:pPr>
            <w:r>
              <w:rPr>
                <w:rFonts w:hint="eastAsia"/>
                <w:lang w:val="en-US" w:eastAsia="zh-CN"/>
              </w:rPr>
              <w:t>n41</w:t>
            </w:r>
          </w:p>
        </w:tc>
        <w:tc>
          <w:tcPr>
            <w:tcW w:w="2952" w:type="dxa"/>
          </w:tcPr>
          <w:p w14:paraId="773BC818" w14:textId="77777777" w:rsidR="00F15D5C" w:rsidRDefault="00F15D5C" w:rsidP="009D53C6">
            <w:pPr>
              <w:pStyle w:val="TAC"/>
              <w:rPr>
                <w:lang w:eastAsia="zh-CN"/>
              </w:rPr>
            </w:pPr>
            <w:r>
              <w:rPr>
                <w:rFonts w:hint="eastAsia"/>
                <w:lang w:val="en-US" w:eastAsia="ja-JP"/>
              </w:rPr>
              <w:t>0.5</w:t>
            </w:r>
          </w:p>
        </w:tc>
      </w:tr>
      <w:tr w:rsidR="00F15D5C" w:rsidRPr="001C0CC4" w14:paraId="566C93A5" w14:textId="77777777" w:rsidTr="009D53C6">
        <w:trPr>
          <w:trHeight w:val="187"/>
          <w:jc w:val="center"/>
        </w:trPr>
        <w:tc>
          <w:tcPr>
            <w:tcW w:w="1594" w:type="dxa"/>
            <w:tcBorders>
              <w:top w:val="nil"/>
              <w:bottom w:val="single" w:sz="4" w:space="0" w:color="auto"/>
            </w:tcBorders>
            <w:shd w:val="clear" w:color="auto" w:fill="auto"/>
          </w:tcPr>
          <w:p w14:paraId="5F5F6F7B" w14:textId="77777777" w:rsidR="00F15D5C" w:rsidRPr="001C0CC4" w:rsidRDefault="00F15D5C" w:rsidP="009D53C6">
            <w:pPr>
              <w:pStyle w:val="TAC"/>
            </w:pPr>
          </w:p>
        </w:tc>
        <w:tc>
          <w:tcPr>
            <w:tcW w:w="2893" w:type="dxa"/>
          </w:tcPr>
          <w:p w14:paraId="6B44A20A" w14:textId="77777777" w:rsidR="00F15D5C" w:rsidRDefault="00F15D5C" w:rsidP="009D53C6">
            <w:pPr>
              <w:pStyle w:val="TAC"/>
              <w:rPr>
                <w:lang w:eastAsia="zh-CN"/>
              </w:rPr>
            </w:pPr>
            <w:r>
              <w:rPr>
                <w:rFonts w:hint="eastAsia"/>
                <w:lang w:val="en-US" w:eastAsia="zh-CN"/>
              </w:rPr>
              <w:t>n79</w:t>
            </w:r>
          </w:p>
        </w:tc>
        <w:tc>
          <w:tcPr>
            <w:tcW w:w="2952" w:type="dxa"/>
          </w:tcPr>
          <w:p w14:paraId="43094A1A" w14:textId="77777777" w:rsidR="00F15D5C" w:rsidRDefault="00F15D5C" w:rsidP="009D53C6">
            <w:pPr>
              <w:pStyle w:val="TAC"/>
              <w:rPr>
                <w:lang w:eastAsia="zh-CN"/>
              </w:rPr>
            </w:pPr>
            <w:r>
              <w:rPr>
                <w:rFonts w:hint="eastAsia"/>
                <w:lang w:val="en-US" w:eastAsia="ja-JP"/>
              </w:rPr>
              <w:t>0.5</w:t>
            </w:r>
          </w:p>
        </w:tc>
      </w:tr>
      <w:tr w:rsidR="00F15D5C" w:rsidRPr="001C0CC4" w14:paraId="532F3D23" w14:textId="77777777" w:rsidTr="009D53C6">
        <w:trPr>
          <w:trHeight w:val="187"/>
          <w:jc w:val="center"/>
        </w:trPr>
        <w:tc>
          <w:tcPr>
            <w:tcW w:w="1594" w:type="dxa"/>
            <w:tcBorders>
              <w:bottom w:val="nil"/>
            </w:tcBorders>
            <w:shd w:val="clear" w:color="auto" w:fill="auto"/>
          </w:tcPr>
          <w:p w14:paraId="1E6916BB" w14:textId="77777777" w:rsidR="00F15D5C" w:rsidRDefault="00F15D5C" w:rsidP="009D53C6">
            <w:pPr>
              <w:pStyle w:val="TAC"/>
              <w:rPr>
                <w:lang w:val="fr-FR"/>
              </w:rPr>
            </w:pPr>
            <w:r>
              <w:rPr>
                <w:rFonts w:cs="Arial"/>
                <w:szCs w:val="22"/>
                <w:lang w:val="en-US" w:eastAsia="zh-CN"/>
              </w:rPr>
              <w:t>CA_n5-n66-n78</w:t>
            </w:r>
          </w:p>
        </w:tc>
        <w:tc>
          <w:tcPr>
            <w:tcW w:w="2893" w:type="dxa"/>
          </w:tcPr>
          <w:p w14:paraId="4099CC17" w14:textId="77777777" w:rsidR="00F15D5C" w:rsidRDefault="00F15D5C" w:rsidP="009D53C6">
            <w:pPr>
              <w:pStyle w:val="TAC"/>
              <w:rPr>
                <w:lang w:val="fr-FR" w:eastAsia="zh-CN"/>
              </w:rPr>
            </w:pPr>
            <w:r>
              <w:rPr>
                <w:rFonts w:eastAsia="SimSun"/>
                <w:lang w:val="en-US" w:eastAsia="zh-CN"/>
              </w:rPr>
              <w:t>n5</w:t>
            </w:r>
          </w:p>
        </w:tc>
        <w:tc>
          <w:tcPr>
            <w:tcW w:w="2952" w:type="dxa"/>
          </w:tcPr>
          <w:p w14:paraId="6737651F" w14:textId="77777777" w:rsidR="00F15D5C" w:rsidRDefault="00F15D5C" w:rsidP="009D53C6">
            <w:pPr>
              <w:pStyle w:val="TAC"/>
              <w:rPr>
                <w:lang w:val="fr-FR" w:eastAsia="zh-CN"/>
              </w:rPr>
            </w:pPr>
            <w:r>
              <w:rPr>
                <w:lang w:val="en-US" w:eastAsia="zh-CN"/>
              </w:rPr>
              <w:t>0.5</w:t>
            </w:r>
          </w:p>
        </w:tc>
      </w:tr>
      <w:tr w:rsidR="00F15D5C" w:rsidRPr="001C0CC4" w14:paraId="07C76C22" w14:textId="77777777" w:rsidTr="009D53C6">
        <w:trPr>
          <w:trHeight w:val="187"/>
          <w:jc w:val="center"/>
        </w:trPr>
        <w:tc>
          <w:tcPr>
            <w:tcW w:w="1594" w:type="dxa"/>
            <w:tcBorders>
              <w:top w:val="nil"/>
              <w:bottom w:val="nil"/>
            </w:tcBorders>
            <w:shd w:val="clear" w:color="auto" w:fill="auto"/>
          </w:tcPr>
          <w:p w14:paraId="5649509D" w14:textId="77777777" w:rsidR="00F15D5C" w:rsidRPr="001C0CC4" w:rsidRDefault="00F15D5C" w:rsidP="009D53C6">
            <w:pPr>
              <w:pStyle w:val="TAC"/>
            </w:pPr>
          </w:p>
        </w:tc>
        <w:tc>
          <w:tcPr>
            <w:tcW w:w="2893" w:type="dxa"/>
          </w:tcPr>
          <w:p w14:paraId="55A67C43" w14:textId="77777777" w:rsidR="00F15D5C" w:rsidRDefault="00F15D5C" w:rsidP="009D53C6">
            <w:pPr>
              <w:pStyle w:val="TAC"/>
              <w:rPr>
                <w:lang w:val="en-US" w:eastAsia="zh-CN"/>
              </w:rPr>
            </w:pPr>
            <w:r>
              <w:rPr>
                <w:rFonts w:eastAsia="SimSun"/>
                <w:lang w:val="en-US" w:eastAsia="zh-CN"/>
              </w:rPr>
              <w:t>n66</w:t>
            </w:r>
          </w:p>
        </w:tc>
        <w:tc>
          <w:tcPr>
            <w:tcW w:w="2952" w:type="dxa"/>
          </w:tcPr>
          <w:p w14:paraId="6EF9FF63" w14:textId="77777777" w:rsidR="00F15D5C" w:rsidRDefault="00F15D5C" w:rsidP="009D53C6">
            <w:pPr>
              <w:pStyle w:val="TAC"/>
              <w:rPr>
                <w:lang w:val="en-US" w:eastAsia="ja-JP"/>
              </w:rPr>
            </w:pPr>
            <w:r>
              <w:rPr>
                <w:lang w:val="en-US" w:eastAsia="zh-CN"/>
              </w:rPr>
              <w:t>0.2</w:t>
            </w:r>
          </w:p>
        </w:tc>
      </w:tr>
      <w:tr w:rsidR="00F15D5C" w:rsidRPr="001C0CC4" w14:paraId="00C875CE" w14:textId="77777777" w:rsidTr="009D53C6">
        <w:trPr>
          <w:trHeight w:val="187"/>
          <w:jc w:val="center"/>
        </w:trPr>
        <w:tc>
          <w:tcPr>
            <w:tcW w:w="1594" w:type="dxa"/>
            <w:tcBorders>
              <w:top w:val="nil"/>
              <w:bottom w:val="single" w:sz="4" w:space="0" w:color="auto"/>
            </w:tcBorders>
            <w:shd w:val="clear" w:color="auto" w:fill="auto"/>
          </w:tcPr>
          <w:p w14:paraId="088C0EE0" w14:textId="77777777" w:rsidR="00F15D5C" w:rsidRPr="001C0CC4" w:rsidRDefault="00F15D5C" w:rsidP="009D53C6">
            <w:pPr>
              <w:pStyle w:val="TAC"/>
            </w:pPr>
          </w:p>
        </w:tc>
        <w:tc>
          <w:tcPr>
            <w:tcW w:w="2893" w:type="dxa"/>
          </w:tcPr>
          <w:p w14:paraId="00235589" w14:textId="77777777" w:rsidR="00F15D5C" w:rsidRDefault="00F15D5C" w:rsidP="009D53C6">
            <w:pPr>
              <w:pStyle w:val="TAC"/>
              <w:rPr>
                <w:lang w:val="en-US" w:eastAsia="zh-CN"/>
              </w:rPr>
            </w:pPr>
            <w:r>
              <w:rPr>
                <w:rFonts w:eastAsia="SimSun"/>
                <w:lang w:val="en-US" w:eastAsia="zh-CN"/>
              </w:rPr>
              <w:t>n78</w:t>
            </w:r>
          </w:p>
        </w:tc>
        <w:tc>
          <w:tcPr>
            <w:tcW w:w="2952" w:type="dxa"/>
          </w:tcPr>
          <w:p w14:paraId="6695180C" w14:textId="77777777" w:rsidR="00F15D5C" w:rsidRDefault="00F15D5C" w:rsidP="009D53C6">
            <w:pPr>
              <w:pStyle w:val="TAC"/>
              <w:rPr>
                <w:lang w:val="en-US" w:eastAsia="ja-JP"/>
              </w:rPr>
            </w:pPr>
            <w:r>
              <w:rPr>
                <w:lang w:val="en-US" w:eastAsia="zh-CN"/>
              </w:rPr>
              <w:t>0.5</w:t>
            </w:r>
          </w:p>
        </w:tc>
      </w:tr>
      <w:tr w:rsidR="00F15D5C" w:rsidRPr="001C0CC4" w14:paraId="2C8E1FB0" w14:textId="77777777" w:rsidTr="009D53C6">
        <w:trPr>
          <w:trHeight w:val="187"/>
          <w:jc w:val="center"/>
        </w:trPr>
        <w:tc>
          <w:tcPr>
            <w:tcW w:w="1594" w:type="dxa"/>
            <w:tcBorders>
              <w:bottom w:val="nil"/>
            </w:tcBorders>
            <w:shd w:val="clear" w:color="auto" w:fill="auto"/>
          </w:tcPr>
          <w:p w14:paraId="255C21DA" w14:textId="77777777" w:rsidR="00F15D5C" w:rsidRDefault="00F15D5C" w:rsidP="009D53C6">
            <w:pPr>
              <w:pStyle w:val="TAC"/>
              <w:rPr>
                <w:lang w:val="fr-FR"/>
              </w:rPr>
            </w:pPr>
            <w:r>
              <w:rPr>
                <w:rFonts w:cs="Arial"/>
                <w:szCs w:val="22"/>
                <w:lang w:val="en-US" w:eastAsia="zh-CN"/>
              </w:rPr>
              <w:t>CA_n7-n25-n66</w:t>
            </w:r>
          </w:p>
        </w:tc>
        <w:tc>
          <w:tcPr>
            <w:tcW w:w="2893" w:type="dxa"/>
          </w:tcPr>
          <w:p w14:paraId="5A8B5CA5" w14:textId="77777777" w:rsidR="00F15D5C" w:rsidRDefault="00F15D5C" w:rsidP="009D53C6">
            <w:pPr>
              <w:pStyle w:val="TAC"/>
              <w:rPr>
                <w:lang w:val="fr-FR" w:eastAsia="zh-CN"/>
              </w:rPr>
            </w:pPr>
            <w:r>
              <w:rPr>
                <w:rFonts w:eastAsia="SimSun"/>
                <w:lang w:val="en-US" w:eastAsia="zh-CN"/>
              </w:rPr>
              <w:t>n7</w:t>
            </w:r>
          </w:p>
        </w:tc>
        <w:tc>
          <w:tcPr>
            <w:tcW w:w="2952" w:type="dxa"/>
          </w:tcPr>
          <w:p w14:paraId="2F6E10FA" w14:textId="77777777" w:rsidR="00F15D5C" w:rsidRDefault="00F15D5C" w:rsidP="009D53C6">
            <w:pPr>
              <w:pStyle w:val="TAC"/>
              <w:rPr>
                <w:lang w:val="fr-FR" w:eastAsia="zh-CN"/>
              </w:rPr>
            </w:pPr>
            <w:r>
              <w:rPr>
                <w:lang w:val="en-US" w:eastAsia="zh-CN"/>
              </w:rPr>
              <w:t>0.5</w:t>
            </w:r>
          </w:p>
        </w:tc>
      </w:tr>
      <w:tr w:rsidR="00F15D5C" w:rsidRPr="001C0CC4" w14:paraId="1AF607E0" w14:textId="77777777" w:rsidTr="009D53C6">
        <w:trPr>
          <w:trHeight w:val="187"/>
          <w:jc w:val="center"/>
        </w:trPr>
        <w:tc>
          <w:tcPr>
            <w:tcW w:w="1594" w:type="dxa"/>
            <w:tcBorders>
              <w:top w:val="nil"/>
              <w:bottom w:val="nil"/>
            </w:tcBorders>
            <w:shd w:val="clear" w:color="auto" w:fill="auto"/>
          </w:tcPr>
          <w:p w14:paraId="636266BF" w14:textId="77777777" w:rsidR="00F15D5C" w:rsidRPr="001C0CC4" w:rsidRDefault="00F15D5C" w:rsidP="009D53C6">
            <w:pPr>
              <w:pStyle w:val="TAC"/>
            </w:pPr>
          </w:p>
        </w:tc>
        <w:tc>
          <w:tcPr>
            <w:tcW w:w="2893" w:type="dxa"/>
          </w:tcPr>
          <w:p w14:paraId="510C95FC" w14:textId="77777777" w:rsidR="00F15D5C" w:rsidRDefault="00F15D5C" w:rsidP="009D53C6">
            <w:pPr>
              <w:pStyle w:val="TAC"/>
              <w:rPr>
                <w:lang w:val="en-US" w:eastAsia="zh-CN"/>
              </w:rPr>
            </w:pPr>
            <w:r>
              <w:rPr>
                <w:rFonts w:eastAsia="SimSun"/>
                <w:lang w:val="en-US" w:eastAsia="zh-CN"/>
              </w:rPr>
              <w:t>n25</w:t>
            </w:r>
          </w:p>
        </w:tc>
        <w:tc>
          <w:tcPr>
            <w:tcW w:w="2952" w:type="dxa"/>
          </w:tcPr>
          <w:p w14:paraId="6AE2D443" w14:textId="77777777" w:rsidR="00F15D5C" w:rsidRDefault="00F15D5C" w:rsidP="009D53C6">
            <w:pPr>
              <w:pStyle w:val="TAC"/>
              <w:rPr>
                <w:lang w:val="en-US" w:eastAsia="ja-JP"/>
              </w:rPr>
            </w:pPr>
            <w:r>
              <w:rPr>
                <w:lang w:val="en-US" w:eastAsia="zh-CN"/>
              </w:rPr>
              <w:t>0.3</w:t>
            </w:r>
          </w:p>
        </w:tc>
      </w:tr>
      <w:tr w:rsidR="00F15D5C" w:rsidRPr="001C0CC4" w14:paraId="7AA39B7B" w14:textId="77777777" w:rsidTr="009D53C6">
        <w:trPr>
          <w:trHeight w:val="187"/>
          <w:jc w:val="center"/>
        </w:trPr>
        <w:tc>
          <w:tcPr>
            <w:tcW w:w="1594" w:type="dxa"/>
            <w:tcBorders>
              <w:top w:val="nil"/>
              <w:bottom w:val="single" w:sz="4" w:space="0" w:color="auto"/>
            </w:tcBorders>
            <w:shd w:val="clear" w:color="auto" w:fill="auto"/>
          </w:tcPr>
          <w:p w14:paraId="6B98E7D3" w14:textId="77777777" w:rsidR="00F15D5C" w:rsidRPr="001C0CC4" w:rsidRDefault="00F15D5C" w:rsidP="009D53C6">
            <w:pPr>
              <w:pStyle w:val="TAC"/>
            </w:pPr>
          </w:p>
        </w:tc>
        <w:tc>
          <w:tcPr>
            <w:tcW w:w="2893" w:type="dxa"/>
          </w:tcPr>
          <w:p w14:paraId="6402867B" w14:textId="77777777" w:rsidR="00F15D5C" w:rsidRDefault="00F15D5C" w:rsidP="009D53C6">
            <w:pPr>
              <w:pStyle w:val="TAC"/>
              <w:rPr>
                <w:lang w:val="en-US" w:eastAsia="zh-CN"/>
              </w:rPr>
            </w:pPr>
            <w:r>
              <w:rPr>
                <w:rFonts w:eastAsia="SimSun"/>
                <w:lang w:val="en-US" w:eastAsia="zh-CN"/>
              </w:rPr>
              <w:t>n66</w:t>
            </w:r>
          </w:p>
        </w:tc>
        <w:tc>
          <w:tcPr>
            <w:tcW w:w="2952" w:type="dxa"/>
          </w:tcPr>
          <w:p w14:paraId="4FEE0E33" w14:textId="77777777" w:rsidR="00F15D5C" w:rsidRDefault="00F15D5C" w:rsidP="009D53C6">
            <w:pPr>
              <w:pStyle w:val="TAC"/>
              <w:rPr>
                <w:lang w:val="en-US" w:eastAsia="ja-JP"/>
              </w:rPr>
            </w:pPr>
            <w:r>
              <w:rPr>
                <w:lang w:val="en-US" w:eastAsia="zh-CN"/>
              </w:rPr>
              <w:t>0.5</w:t>
            </w:r>
          </w:p>
        </w:tc>
      </w:tr>
      <w:tr w:rsidR="00F15D5C" w14:paraId="5F7EAEC0" w14:textId="77777777" w:rsidTr="009D53C6">
        <w:trPr>
          <w:trHeight w:val="187"/>
          <w:jc w:val="center"/>
        </w:trPr>
        <w:tc>
          <w:tcPr>
            <w:tcW w:w="1594" w:type="dxa"/>
            <w:tcBorders>
              <w:top w:val="nil"/>
              <w:bottom w:val="single" w:sz="4" w:space="0" w:color="auto"/>
            </w:tcBorders>
            <w:shd w:val="clear" w:color="auto" w:fill="auto"/>
          </w:tcPr>
          <w:p w14:paraId="78BBA6ED" w14:textId="77777777" w:rsidR="00F15D5C" w:rsidRPr="001C0CC4" w:rsidRDefault="00F15D5C" w:rsidP="009D53C6">
            <w:pPr>
              <w:pStyle w:val="TAC"/>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51FFBA9F" w14:textId="77777777" w:rsidR="00F15D5C" w:rsidRDefault="00F15D5C" w:rsidP="009D53C6">
            <w:pPr>
              <w:pStyle w:val="TAC"/>
              <w:rPr>
                <w:rFonts w:eastAsia="SimSun"/>
                <w:lang w:val="en-US" w:eastAsia="zh-CN"/>
              </w:rPr>
            </w:pPr>
            <w:r>
              <w:rPr>
                <w:rFonts w:eastAsia="SimSun" w:hint="eastAsia"/>
                <w:lang w:val="en-US" w:eastAsia="zh-CN"/>
              </w:rPr>
              <w:t>n78</w:t>
            </w:r>
          </w:p>
        </w:tc>
        <w:tc>
          <w:tcPr>
            <w:tcW w:w="2952" w:type="dxa"/>
          </w:tcPr>
          <w:p w14:paraId="5AA74E96" w14:textId="77777777" w:rsidR="00F15D5C" w:rsidRDefault="00F15D5C" w:rsidP="009D53C6">
            <w:pPr>
              <w:pStyle w:val="TAC"/>
              <w:rPr>
                <w:lang w:val="en-US" w:eastAsia="zh-CN"/>
              </w:rPr>
            </w:pPr>
            <w:r>
              <w:rPr>
                <w:lang w:val="en-US" w:eastAsia="zh-CN"/>
              </w:rPr>
              <w:t>0.5</w:t>
            </w:r>
          </w:p>
        </w:tc>
      </w:tr>
      <w:tr w:rsidR="00F15D5C" w:rsidRPr="001C0CC4" w14:paraId="017733F1" w14:textId="77777777" w:rsidTr="009D53C6">
        <w:trPr>
          <w:trHeight w:val="187"/>
          <w:jc w:val="center"/>
        </w:trPr>
        <w:tc>
          <w:tcPr>
            <w:tcW w:w="1594" w:type="dxa"/>
            <w:tcBorders>
              <w:bottom w:val="nil"/>
            </w:tcBorders>
            <w:shd w:val="clear" w:color="auto" w:fill="auto"/>
          </w:tcPr>
          <w:p w14:paraId="1A02E8EC" w14:textId="77777777" w:rsidR="00F15D5C" w:rsidRDefault="00F15D5C" w:rsidP="009D53C6">
            <w:pPr>
              <w:pStyle w:val="TAC"/>
              <w:rPr>
                <w:lang w:val="fr-FR"/>
              </w:rPr>
            </w:pPr>
            <w:r>
              <w:rPr>
                <w:rFonts w:cs="Arial"/>
                <w:szCs w:val="22"/>
                <w:lang w:val="en-US" w:eastAsia="zh-CN"/>
              </w:rPr>
              <w:t>CA_n7-n66-n78</w:t>
            </w:r>
          </w:p>
        </w:tc>
        <w:tc>
          <w:tcPr>
            <w:tcW w:w="2893" w:type="dxa"/>
          </w:tcPr>
          <w:p w14:paraId="7CAE7228" w14:textId="77777777" w:rsidR="00F15D5C" w:rsidRDefault="00F15D5C" w:rsidP="009D53C6">
            <w:pPr>
              <w:pStyle w:val="TAC"/>
              <w:rPr>
                <w:lang w:val="fr-FR" w:eastAsia="zh-CN"/>
              </w:rPr>
            </w:pPr>
            <w:r>
              <w:rPr>
                <w:rFonts w:eastAsia="SimSun"/>
                <w:lang w:val="en-US" w:eastAsia="zh-CN"/>
              </w:rPr>
              <w:t>n7</w:t>
            </w:r>
          </w:p>
        </w:tc>
        <w:tc>
          <w:tcPr>
            <w:tcW w:w="2952" w:type="dxa"/>
          </w:tcPr>
          <w:p w14:paraId="4B5E7339" w14:textId="77777777" w:rsidR="00F15D5C" w:rsidRDefault="00F15D5C" w:rsidP="009D53C6">
            <w:pPr>
              <w:pStyle w:val="TAC"/>
              <w:rPr>
                <w:lang w:val="fr-FR" w:eastAsia="zh-CN"/>
              </w:rPr>
            </w:pPr>
            <w:r>
              <w:rPr>
                <w:lang w:val="en-US" w:eastAsia="zh-CN"/>
              </w:rPr>
              <w:t>0.5</w:t>
            </w:r>
          </w:p>
        </w:tc>
      </w:tr>
      <w:tr w:rsidR="00F15D5C" w:rsidRPr="001C0CC4" w14:paraId="04BA359D" w14:textId="77777777" w:rsidTr="009D53C6">
        <w:trPr>
          <w:trHeight w:val="187"/>
          <w:jc w:val="center"/>
        </w:trPr>
        <w:tc>
          <w:tcPr>
            <w:tcW w:w="1594" w:type="dxa"/>
            <w:tcBorders>
              <w:top w:val="nil"/>
              <w:bottom w:val="nil"/>
            </w:tcBorders>
            <w:shd w:val="clear" w:color="auto" w:fill="auto"/>
          </w:tcPr>
          <w:p w14:paraId="55105D0C" w14:textId="77777777" w:rsidR="00F15D5C" w:rsidRPr="001C0CC4" w:rsidRDefault="00F15D5C" w:rsidP="009D53C6">
            <w:pPr>
              <w:pStyle w:val="TAC"/>
            </w:pPr>
          </w:p>
        </w:tc>
        <w:tc>
          <w:tcPr>
            <w:tcW w:w="2893" w:type="dxa"/>
          </w:tcPr>
          <w:p w14:paraId="6FCE6D8C" w14:textId="77777777" w:rsidR="00F15D5C" w:rsidRDefault="00F15D5C" w:rsidP="009D53C6">
            <w:pPr>
              <w:pStyle w:val="TAC"/>
              <w:rPr>
                <w:lang w:val="en-US" w:eastAsia="zh-CN"/>
              </w:rPr>
            </w:pPr>
            <w:r>
              <w:rPr>
                <w:rFonts w:eastAsia="SimSun"/>
                <w:lang w:val="en-US" w:eastAsia="zh-CN"/>
              </w:rPr>
              <w:t>n66</w:t>
            </w:r>
          </w:p>
        </w:tc>
        <w:tc>
          <w:tcPr>
            <w:tcW w:w="2952" w:type="dxa"/>
          </w:tcPr>
          <w:p w14:paraId="5D4D9782" w14:textId="77777777" w:rsidR="00F15D5C" w:rsidRDefault="00F15D5C" w:rsidP="009D53C6">
            <w:pPr>
              <w:pStyle w:val="TAC"/>
              <w:rPr>
                <w:lang w:val="en-US" w:eastAsia="ja-JP"/>
              </w:rPr>
            </w:pPr>
            <w:r>
              <w:rPr>
                <w:lang w:val="en-US" w:eastAsia="zh-CN"/>
              </w:rPr>
              <w:t>0.5</w:t>
            </w:r>
          </w:p>
        </w:tc>
      </w:tr>
      <w:tr w:rsidR="00F15D5C" w:rsidRPr="001C0CC4" w14:paraId="72CD84C0" w14:textId="77777777" w:rsidTr="009D53C6">
        <w:trPr>
          <w:trHeight w:val="187"/>
          <w:jc w:val="center"/>
        </w:trPr>
        <w:tc>
          <w:tcPr>
            <w:tcW w:w="1594" w:type="dxa"/>
            <w:tcBorders>
              <w:top w:val="nil"/>
              <w:bottom w:val="single" w:sz="4" w:space="0" w:color="auto"/>
            </w:tcBorders>
            <w:shd w:val="clear" w:color="auto" w:fill="auto"/>
          </w:tcPr>
          <w:p w14:paraId="76A78446" w14:textId="77777777" w:rsidR="00F15D5C" w:rsidRPr="001C0CC4" w:rsidRDefault="00F15D5C" w:rsidP="009D53C6">
            <w:pPr>
              <w:pStyle w:val="TAC"/>
            </w:pPr>
          </w:p>
        </w:tc>
        <w:tc>
          <w:tcPr>
            <w:tcW w:w="2893" w:type="dxa"/>
          </w:tcPr>
          <w:p w14:paraId="138A7322" w14:textId="77777777" w:rsidR="00F15D5C" w:rsidRDefault="00F15D5C" w:rsidP="009D53C6">
            <w:pPr>
              <w:pStyle w:val="TAC"/>
              <w:rPr>
                <w:lang w:val="en-US" w:eastAsia="zh-CN"/>
              </w:rPr>
            </w:pPr>
            <w:r>
              <w:rPr>
                <w:rFonts w:eastAsia="SimSun"/>
                <w:lang w:val="en-US" w:eastAsia="zh-CN"/>
              </w:rPr>
              <w:t>n78</w:t>
            </w:r>
          </w:p>
        </w:tc>
        <w:tc>
          <w:tcPr>
            <w:tcW w:w="2952" w:type="dxa"/>
          </w:tcPr>
          <w:p w14:paraId="416FA303" w14:textId="77777777" w:rsidR="00F15D5C" w:rsidRDefault="00F15D5C" w:rsidP="009D53C6">
            <w:pPr>
              <w:pStyle w:val="TAC"/>
              <w:rPr>
                <w:lang w:val="en-US" w:eastAsia="ja-JP"/>
              </w:rPr>
            </w:pPr>
            <w:r>
              <w:rPr>
                <w:lang w:val="en-US" w:eastAsia="zh-CN"/>
              </w:rPr>
              <w:t>0.5</w:t>
            </w:r>
          </w:p>
        </w:tc>
      </w:tr>
      <w:tr w:rsidR="00F15D5C" w:rsidRPr="001C0CC4" w14:paraId="062170F5" w14:textId="77777777" w:rsidTr="009D53C6">
        <w:trPr>
          <w:trHeight w:val="187"/>
          <w:jc w:val="center"/>
        </w:trPr>
        <w:tc>
          <w:tcPr>
            <w:tcW w:w="1594" w:type="dxa"/>
            <w:tcBorders>
              <w:bottom w:val="nil"/>
            </w:tcBorders>
            <w:shd w:val="clear" w:color="auto" w:fill="auto"/>
          </w:tcPr>
          <w:p w14:paraId="516AB1B6" w14:textId="77777777" w:rsidR="00F15D5C" w:rsidRPr="001C0CC4" w:rsidRDefault="00F15D5C" w:rsidP="009D53C6">
            <w:pPr>
              <w:pStyle w:val="TAC"/>
            </w:pPr>
            <w:r>
              <w:rPr>
                <w:rFonts w:cs="Arial" w:hint="eastAsia"/>
                <w:szCs w:val="22"/>
                <w:lang w:val="en-US" w:eastAsia="zh-CN"/>
              </w:rPr>
              <w:t>CA_n8-n39-n41</w:t>
            </w:r>
          </w:p>
        </w:tc>
        <w:tc>
          <w:tcPr>
            <w:tcW w:w="2893" w:type="dxa"/>
          </w:tcPr>
          <w:p w14:paraId="0530659E"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2CB7115A"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3F6C2D09" w14:textId="77777777" w:rsidTr="009D53C6">
        <w:trPr>
          <w:trHeight w:val="187"/>
          <w:jc w:val="center"/>
        </w:trPr>
        <w:tc>
          <w:tcPr>
            <w:tcW w:w="1594" w:type="dxa"/>
            <w:tcBorders>
              <w:top w:val="nil"/>
              <w:bottom w:val="single" w:sz="4" w:space="0" w:color="auto"/>
            </w:tcBorders>
            <w:shd w:val="clear" w:color="auto" w:fill="auto"/>
          </w:tcPr>
          <w:p w14:paraId="4BF71084" w14:textId="77777777" w:rsidR="00F15D5C" w:rsidRPr="001C0CC4" w:rsidRDefault="00F15D5C" w:rsidP="009D53C6">
            <w:pPr>
              <w:pStyle w:val="TAC"/>
            </w:pPr>
          </w:p>
        </w:tc>
        <w:tc>
          <w:tcPr>
            <w:tcW w:w="2893" w:type="dxa"/>
          </w:tcPr>
          <w:p w14:paraId="6041638E"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479522FD" w14:textId="77777777" w:rsidR="00F15D5C" w:rsidRPr="001C0CC4" w:rsidRDefault="00F15D5C" w:rsidP="009D53C6">
            <w:pPr>
              <w:pStyle w:val="TAC"/>
              <w:rPr>
                <w:lang w:eastAsia="zh-CN"/>
              </w:rPr>
            </w:pPr>
            <w:r w:rsidRPr="00EA24EF">
              <w:rPr>
                <w:lang w:eastAsia="zh-CN"/>
              </w:rPr>
              <w:t>0.2</w:t>
            </w:r>
            <w:r w:rsidRPr="00EA24EF">
              <w:rPr>
                <w:vertAlign w:val="superscript"/>
                <w:lang w:eastAsia="zh-CN"/>
              </w:rPr>
              <w:t>4</w:t>
            </w:r>
          </w:p>
        </w:tc>
      </w:tr>
      <w:tr w:rsidR="00F15D5C" w:rsidRPr="001C0CC4" w14:paraId="5A357D0F" w14:textId="77777777" w:rsidTr="003E3176">
        <w:trPr>
          <w:trHeight w:val="187"/>
          <w:jc w:val="center"/>
        </w:trPr>
        <w:tc>
          <w:tcPr>
            <w:tcW w:w="1594" w:type="dxa"/>
            <w:tcBorders>
              <w:top w:val="single" w:sz="4" w:space="0" w:color="auto"/>
              <w:bottom w:val="nil"/>
            </w:tcBorders>
            <w:shd w:val="clear" w:color="auto" w:fill="auto"/>
          </w:tcPr>
          <w:p w14:paraId="712EE4E4" w14:textId="77777777" w:rsidR="00F15D5C" w:rsidRPr="001C0CC4" w:rsidRDefault="00F15D5C" w:rsidP="009D53C6">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F10052D" w14:textId="77777777" w:rsidR="00F15D5C" w:rsidRPr="001C0CC4" w:rsidRDefault="00F15D5C" w:rsidP="009D53C6">
            <w:pPr>
              <w:pStyle w:val="TAC"/>
              <w:rPr>
                <w:lang w:val="en-US" w:eastAsia="zh-CN"/>
              </w:rPr>
            </w:pPr>
            <w:r w:rsidRPr="001C0CC4">
              <w:rPr>
                <w:rFonts w:hint="eastAsia"/>
                <w:lang w:val="en-US" w:eastAsia="zh-CN"/>
              </w:rPr>
              <w:t>n41</w:t>
            </w:r>
          </w:p>
        </w:tc>
        <w:tc>
          <w:tcPr>
            <w:tcW w:w="2952" w:type="dxa"/>
          </w:tcPr>
          <w:p w14:paraId="14A35D0D"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57CD3F99" w14:textId="77777777" w:rsidTr="009D53C6">
        <w:trPr>
          <w:trHeight w:val="187"/>
          <w:jc w:val="center"/>
        </w:trPr>
        <w:tc>
          <w:tcPr>
            <w:tcW w:w="1594" w:type="dxa"/>
            <w:tcBorders>
              <w:top w:val="nil"/>
              <w:bottom w:val="single" w:sz="4" w:space="0" w:color="auto"/>
            </w:tcBorders>
            <w:shd w:val="clear" w:color="auto" w:fill="auto"/>
          </w:tcPr>
          <w:p w14:paraId="510B9146" w14:textId="77777777" w:rsidR="00F15D5C" w:rsidRPr="001C0CC4" w:rsidRDefault="00F15D5C" w:rsidP="009D53C6">
            <w:pPr>
              <w:pStyle w:val="TAC"/>
            </w:pPr>
          </w:p>
        </w:tc>
        <w:tc>
          <w:tcPr>
            <w:tcW w:w="2893" w:type="dxa"/>
          </w:tcPr>
          <w:p w14:paraId="43D108B1" w14:textId="77777777" w:rsidR="00F15D5C" w:rsidRPr="001C0CC4" w:rsidRDefault="00F15D5C" w:rsidP="009D53C6">
            <w:pPr>
              <w:pStyle w:val="TAC"/>
              <w:rPr>
                <w:lang w:val="en-US" w:eastAsia="zh-CN"/>
              </w:rPr>
            </w:pPr>
            <w:r w:rsidRPr="001C0CC4">
              <w:rPr>
                <w:rFonts w:hint="eastAsia"/>
                <w:lang w:val="en-US" w:eastAsia="zh-CN"/>
              </w:rPr>
              <w:t>n79</w:t>
            </w:r>
          </w:p>
        </w:tc>
        <w:tc>
          <w:tcPr>
            <w:tcW w:w="2952" w:type="dxa"/>
          </w:tcPr>
          <w:p w14:paraId="4547351C" w14:textId="77777777" w:rsidR="00F15D5C" w:rsidRPr="001C0CC4" w:rsidRDefault="00F15D5C" w:rsidP="009D53C6">
            <w:pPr>
              <w:pStyle w:val="TAC"/>
              <w:rPr>
                <w:lang w:val="en-US" w:eastAsia="ja-JP"/>
              </w:rPr>
            </w:pPr>
            <w:r w:rsidRPr="001C0CC4">
              <w:rPr>
                <w:rFonts w:hint="eastAsia"/>
                <w:lang w:val="en-US" w:eastAsia="ja-JP"/>
              </w:rPr>
              <w:t>0.5</w:t>
            </w:r>
          </w:p>
        </w:tc>
      </w:tr>
      <w:tr w:rsidR="00F15D5C" w:rsidRPr="001C0CC4" w14:paraId="7224EA5A" w14:textId="77777777" w:rsidTr="003E3176">
        <w:trPr>
          <w:trHeight w:val="187"/>
          <w:jc w:val="center"/>
        </w:trPr>
        <w:tc>
          <w:tcPr>
            <w:tcW w:w="1594" w:type="dxa"/>
            <w:tcBorders>
              <w:top w:val="single" w:sz="4" w:space="0" w:color="auto"/>
              <w:bottom w:val="nil"/>
            </w:tcBorders>
            <w:shd w:val="clear" w:color="auto" w:fill="auto"/>
          </w:tcPr>
          <w:p w14:paraId="765BEFC6" w14:textId="77777777" w:rsidR="00F15D5C" w:rsidRPr="001C0CC4" w:rsidRDefault="00F15D5C" w:rsidP="009D53C6">
            <w:pPr>
              <w:pStyle w:val="TAC"/>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400A7C5C" w14:textId="77777777" w:rsidR="00F15D5C" w:rsidRDefault="00F15D5C" w:rsidP="009D53C6">
            <w:pPr>
              <w:pStyle w:val="TAC"/>
              <w:rPr>
                <w:lang w:val="en-US" w:eastAsia="zh-CN"/>
              </w:rPr>
            </w:pPr>
            <w:r>
              <w:rPr>
                <w:lang w:val="en-US" w:eastAsia="zh-CN"/>
              </w:rPr>
              <w:t>n28</w:t>
            </w:r>
          </w:p>
        </w:tc>
        <w:tc>
          <w:tcPr>
            <w:tcW w:w="2952" w:type="dxa"/>
          </w:tcPr>
          <w:p w14:paraId="6D51B1F5" w14:textId="77777777" w:rsidR="00F15D5C" w:rsidRDefault="00F15D5C" w:rsidP="009D53C6">
            <w:pPr>
              <w:pStyle w:val="TAC"/>
              <w:rPr>
                <w:lang w:val="fr-FR" w:eastAsia="zh-CN"/>
              </w:rPr>
            </w:pPr>
            <w:r>
              <w:rPr>
                <w:lang w:val="fr-FR" w:eastAsia="zh-CN"/>
              </w:rPr>
              <w:t>0.2</w:t>
            </w:r>
          </w:p>
        </w:tc>
      </w:tr>
      <w:tr w:rsidR="00F15D5C" w:rsidRPr="001C0CC4" w14:paraId="547ADCF6" w14:textId="77777777" w:rsidTr="009D53C6">
        <w:trPr>
          <w:trHeight w:val="187"/>
          <w:jc w:val="center"/>
        </w:trPr>
        <w:tc>
          <w:tcPr>
            <w:tcW w:w="1594" w:type="dxa"/>
            <w:tcBorders>
              <w:top w:val="nil"/>
              <w:bottom w:val="single" w:sz="4" w:space="0" w:color="auto"/>
            </w:tcBorders>
            <w:shd w:val="clear" w:color="auto" w:fill="auto"/>
          </w:tcPr>
          <w:p w14:paraId="0D3F83B2" w14:textId="77777777" w:rsidR="00F15D5C" w:rsidRPr="001C0CC4" w:rsidRDefault="00F15D5C" w:rsidP="009D53C6">
            <w:pPr>
              <w:pStyle w:val="TAC"/>
            </w:pPr>
          </w:p>
        </w:tc>
        <w:tc>
          <w:tcPr>
            <w:tcW w:w="2893" w:type="dxa"/>
          </w:tcPr>
          <w:p w14:paraId="58AC0706" w14:textId="77777777" w:rsidR="00F15D5C" w:rsidRDefault="00F15D5C" w:rsidP="009D53C6">
            <w:pPr>
              <w:pStyle w:val="TAC"/>
              <w:rPr>
                <w:lang w:val="en-US" w:eastAsia="zh-CN"/>
              </w:rPr>
            </w:pPr>
            <w:r>
              <w:rPr>
                <w:lang w:val="en-US" w:eastAsia="zh-CN"/>
              </w:rPr>
              <w:t>n78</w:t>
            </w:r>
          </w:p>
        </w:tc>
        <w:tc>
          <w:tcPr>
            <w:tcW w:w="2952" w:type="dxa"/>
          </w:tcPr>
          <w:p w14:paraId="5A965655" w14:textId="77777777" w:rsidR="00F15D5C" w:rsidRDefault="00F15D5C" w:rsidP="009D53C6">
            <w:pPr>
              <w:pStyle w:val="TAC"/>
              <w:rPr>
                <w:lang w:val="fr-FR" w:eastAsia="zh-CN"/>
              </w:rPr>
            </w:pPr>
            <w:r>
              <w:rPr>
                <w:lang w:val="fr-FR" w:eastAsia="zh-CN"/>
              </w:rPr>
              <w:t>0.5</w:t>
            </w:r>
          </w:p>
        </w:tc>
      </w:tr>
      <w:tr w:rsidR="00F15D5C" w:rsidRPr="0030342B" w14:paraId="104E8B82" w14:textId="77777777" w:rsidTr="009D53C6">
        <w:trPr>
          <w:trHeight w:val="187"/>
          <w:jc w:val="center"/>
        </w:trPr>
        <w:tc>
          <w:tcPr>
            <w:tcW w:w="1594" w:type="dxa"/>
            <w:tcBorders>
              <w:bottom w:val="nil"/>
            </w:tcBorders>
            <w:shd w:val="clear" w:color="auto" w:fill="auto"/>
          </w:tcPr>
          <w:p w14:paraId="087B9A4B"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08DAE952" w14:textId="77777777" w:rsidR="00F15D5C" w:rsidRDefault="00F15D5C" w:rsidP="009D53C6">
            <w:pPr>
              <w:pStyle w:val="TAC"/>
              <w:rPr>
                <w:lang w:val="fr-FR" w:eastAsia="zh-CN"/>
              </w:rPr>
            </w:pPr>
            <w:r>
              <w:rPr>
                <w:lang w:val="fr-FR" w:eastAsia="zh-CN"/>
              </w:rPr>
              <w:t>n25</w:t>
            </w:r>
          </w:p>
        </w:tc>
        <w:tc>
          <w:tcPr>
            <w:tcW w:w="2952" w:type="dxa"/>
          </w:tcPr>
          <w:p w14:paraId="5135997F" w14:textId="77777777" w:rsidR="00F15D5C" w:rsidRPr="0030342B" w:rsidRDefault="00F15D5C" w:rsidP="009D53C6">
            <w:pPr>
              <w:pStyle w:val="TAC"/>
              <w:rPr>
                <w:lang w:val="fr-FR" w:eastAsia="zh-CN"/>
              </w:rPr>
            </w:pPr>
            <w:r w:rsidRPr="00C545E2">
              <w:rPr>
                <w:rFonts w:eastAsia="Malgun Gothic"/>
              </w:rPr>
              <w:t>0.3</w:t>
            </w:r>
          </w:p>
        </w:tc>
      </w:tr>
      <w:tr w:rsidR="00F15D5C" w:rsidRPr="001C0CC4" w14:paraId="66A889E7" w14:textId="77777777" w:rsidTr="009D53C6">
        <w:trPr>
          <w:trHeight w:val="187"/>
          <w:jc w:val="center"/>
        </w:trPr>
        <w:tc>
          <w:tcPr>
            <w:tcW w:w="1594" w:type="dxa"/>
            <w:tcBorders>
              <w:top w:val="nil"/>
              <w:bottom w:val="nil"/>
            </w:tcBorders>
            <w:shd w:val="clear" w:color="auto" w:fill="auto"/>
          </w:tcPr>
          <w:p w14:paraId="304AC30F" w14:textId="77777777" w:rsidR="00F15D5C" w:rsidRPr="001C0CC4" w:rsidRDefault="00F15D5C" w:rsidP="009D53C6">
            <w:pPr>
              <w:pStyle w:val="TAC"/>
            </w:pPr>
          </w:p>
        </w:tc>
        <w:tc>
          <w:tcPr>
            <w:tcW w:w="2893" w:type="dxa"/>
            <w:tcBorders>
              <w:bottom w:val="nil"/>
            </w:tcBorders>
            <w:shd w:val="clear" w:color="auto" w:fill="auto"/>
          </w:tcPr>
          <w:p w14:paraId="3F29DF34" w14:textId="77777777" w:rsidR="00F15D5C" w:rsidRPr="001C0CC4" w:rsidRDefault="00F15D5C" w:rsidP="009D53C6">
            <w:pPr>
              <w:pStyle w:val="TAC"/>
              <w:rPr>
                <w:lang w:val="en-US" w:eastAsia="zh-CN"/>
              </w:rPr>
            </w:pPr>
            <w:r>
              <w:rPr>
                <w:lang w:val="en-US" w:eastAsia="zh-CN"/>
              </w:rPr>
              <w:t>n41</w:t>
            </w:r>
          </w:p>
        </w:tc>
        <w:tc>
          <w:tcPr>
            <w:tcW w:w="2952" w:type="dxa"/>
          </w:tcPr>
          <w:p w14:paraId="4464B60A" w14:textId="77777777" w:rsidR="00F15D5C" w:rsidRPr="001C0CC4" w:rsidRDefault="00F15D5C" w:rsidP="009D53C6">
            <w:pPr>
              <w:pStyle w:val="TAC"/>
              <w:rPr>
                <w:lang w:val="en-US" w:eastAsia="ja-JP"/>
              </w:rPr>
            </w:pPr>
            <w:r>
              <w:rPr>
                <w:rFonts w:hint="eastAsia"/>
                <w:lang w:val="en-US" w:eastAsia="zh-CN"/>
              </w:rPr>
              <w:t>0.5</w:t>
            </w:r>
            <w:r>
              <w:rPr>
                <w:rFonts w:hint="eastAsia"/>
                <w:vertAlign w:val="superscript"/>
                <w:lang w:val="en-US" w:eastAsia="zh-CN"/>
              </w:rPr>
              <w:t>5</w:t>
            </w:r>
          </w:p>
        </w:tc>
      </w:tr>
      <w:tr w:rsidR="00F15D5C" w:rsidRPr="001C0CC4" w14:paraId="1A1E7C42" w14:textId="77777777" w:rsidTr="009D53C6">
        <w:trPr>
          <w:trHeight w:val="187"/>
          <w:jc w:val="center"/>
        </w:trPr>
        <w:tc>
          <w:tcPr>
            <w:tcW w:w="1594" w:type="dxa"/>
            <w:tcBorders>
              <w:top w:val="nil"/>
              <w:bottom w:val="nil"/>
            </w:tcBorders>
            <w:shd w:val="clear" w:color="auto" w:fill="auto"/>
          </w:tcPr>
          <w:p w14:paraId="6ABF4ED0" w14:textId="77777777" w:rsidR="00F15D5C" w:rsidRPr="001C0CC4" w:rsidRDefault="00F15D5C" w:rsidP="009D53C6">
            <w:pPr>
              <w:pStyle w:val="TAC"/>
            </w:pPr>
          </w:p>
        </w:tc>
        <w:tc>
          <w:tcPr>
            <w:tcW w:w="2893" w:type="dxa"/>
            <w:tcBorders>
              <w:top w:val="nil"/>
            </w:tcBorders>
            <w:shd w:val="clear" w:color="auto" w:fill="auto"/>
          </w:tcPr>
          <w:p w14:paraId="483F70FB" w14:textId="77777777" w:rsidR="00F15D5C" w:rsidRDefault="00F15D5C" w:rsidP="009D53C6">
            <w:pPr>
              <w:pStyle w:val="TAC"/>
              <w:rPr>
                <w:lang w:val="en-US" w:eastAsia="zh-CN"/>
              </w:rPr>
            </w:pPr>
          </w:p>
        </w:tc>
        <w:tc>
          <w:tcPr>
            <w:tcW w:w="2952" w:type="dxa"/>
          </w:tcPr>
          <w:p w14:paraId="44DE2AD8" w14:textId="77777777" w:rsidR="00F15D5C" w:rsidRPr="001C0CC4" w:rsidRDefault="00F15D5C" w:rsidP="009D53C6">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F15D5C" w:rsidRPr="001C0CC4" w14:paraId="3C21D1CA" w14:textId="77777777" w:rsidTr="009D53C6">
        <w:trPr>
          <w:trHeight w:val="187"/>
          <w:jc w:val="center"/>
        </w:trPr>
        <w:tc>
          <w:tcPr>
            <w:tcW w:w="1594" w:type="dxa"/>
            <w:tcBorders>
              <w:top w:val="nil"/>
              <w:bottom w:val="single" w:sz="4" w:space="0" w:color="auto"/>
            </w:tcBorders>
            <w:shd w:val="clear" w:color="auto" w:fill="auto"/>
          </w:tcPr>
          <w:p w14:paraId="1E91B703" w14:textId="77777777" w:rsidR="00F15D5C" w:rsidRPr="001C0CC4" w:rsidRDefault="00F15D5C" w:rsidP="009D53C6">
            <w:pPr>
              <w:pStyle w:val="TAC"/>
            </w:pPr>
          </w:p>
        </w:tc>
        <w:tc>
          <w:tcPr>
            <w:tcW w:w="2893" w:type="dxa"/>
          </w:tcPr>
          <w:p w14:paraId="5726A90F" w14:textId="77777777" w:rsidR="00F15D5C" w:rsidRPr="001C0CC4" w:rsidRDefault="00F15D5C" w:rsidP="009D53C6">
            <w:pPr>
              <w:pStyle w:val="TAC"/>
              <w:rPr>
                <w:lang w:val="en-US" w:eastAsia="zh-CN"/>
              </w:rPr>
            </w:pPr>
            <w:r>
              <w:rPr>
                <w:rFonts w:hint="eastAsia"/>
                <w:lang w:val="en-US" w:eastAsia="zh-CN"/>
              </w:rPr>
              <w:t>n66</w:t>
            </w:r>
          </w:p>
        </w:tc>
        <w:tc>
          <w:tcPr>
            <w:tcW w:w="2952" w:type="dxa"/>
          </w:tcPr>
          <w:p w14:paraId="01307C6B" w14:textId="77777777" w:rsidR="00F15D5C" w:rsidRPr="001C0CC4" w:rsidRDefault="00F15D5C" w:rsidP="009D53C6">
            <w:pPr>
              <w:pStyle w:val="TAC"/>
              <w:rPr>
                <w:lang w:val="en-US" w:eastAsia="ja-JP"/>
              </w:rPr>
            </w:pPr>
            <w:r>
              <w:t>0.3</w:t>
            </w:r>
          </w:p>
        </w:tc>
      </w:tr>
      <w:tr w:rsidR="00F15D5C" w:rsidRPr="001C0CC4" w14:paraId="0C1CFE29" w14:textId="77777777" w:rsidTr="009D53C6">
        <w:trPr>
          <w:trHeight w:val="187"/>
          <w:jc w:val="center"/>
        </w:trPr>
        <w:tc>
          <w:tcPr>
            <w:tcW w:w="1594" w:type="dxa"/>
            <w:tcBorders>
              <w:top w:val="nil"/>
              <w:bottom w:val="single" w:sz="4" w:space="0" w:color="auto"/>
            </w:tcBorders>
            <w:shd w:val="clear" w:color="auto" w:fill="auto"/>
          </w:tcPr>
          <w:p w14:paraId="0C29A069" w14:textId="77777777" w:rsidR="00F15D5C" w:rsidRPr="001C0CC4" w:rsidRDefault="00F15D5C" w:rsidP="009D53C6">
            <w:pPr>
              <w:pStyle w:val="TAC"/>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33FB98EA" w14:textId="77777777" w:rsidR="00F15D5C" w:rsidRDefault="00F15D5C" w:rsidP="009D53C6">
            <w:pPr>
              <w:pStyle w:val="TAC"/>
              <w:rPr>
                <w:lang w:val="en-US" w:eastAsia="zh-CN"/>
              </w:rPr>
            </w:pPr>
            <w:r>
              <w:rPr>
                <w:lang w:val="en-US" w:eastAsia="zh-CN"/>
              </w:rPr>
              <w:t>n71</w:t>
            </w:r>
          </w:p>
        </w:tc>
        <w:tc>
          <w:tcPr>
            <w:tcW w:w="2952" w:type="dxa"/>
          </w:tcPr>
          <w:p w14:paraId="56260865" w14:textId="77777777" w:rsidR="00F15D5C" w:rsidRDefault="00F15D5C" w:rsidP="009D53C6">
            <w:pPr>
              <w:pStyle w:val="TAC"/>
              <w:rPr>
                <w:lang w:val="fr-FR"/>
              </w:rPr>
            </w:pPr>
            <w:r>
              <w:rPr>
                <w:lang w:val="fr-FR"/>
              </w:rPr>
              <w:t>0.2</w:t>
            </w:r>
          </w:p>
        </w:tc>
      </w:tr>
      <w:tr w:rsidR="00F15D5C" w14:paraId="13BD51EE" w14:textId="77777777" w:rsidTr="009D53C6">
        <w:trPr>
          <w:trHeight w:val="187"/>
          <w:jc w:val="center"/>
        </w:trPr>
        <w:tc>
          <w:tcPr>
            <w:tcW w:w="1594" w:type="dxa"/>
            <w:tcBorders>
              <w:bottom w:val="nil"/>
            </w:tcBorders>
            <w:shd w:val="clear" w:color="auto" w:fill="auto"/>
          </w:tcPr>
          <w:p w14:paraId="4F4F1AD9"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8C5DA43" w14:textId="77777777" w:rsidR="00F15D5C" w:rsidRDefault="00F15D5C" w:rsidP="009D53C6">
            <w:pPr>
              <w:pStyle w:val="TAC"/>
              <w:rPr>
                <w:lang w:val="fr-FR" w:eastAsia="zh-CN"/>
              </w:rPr>
            </w:pPr>
            <w:r>
              <w:rPr>
                <w:lang w:val="fr-FR" w:eastAsia="zh-CN"/>
              </w:rPr>
              <w:t>n25</w:t>
            </w:r>
          </w:p>
        </w:tc>
        <w:tc>
          <w:tcPr>
            <w:tcW w:w="2952" w:type="dxa"/>
          </w:tcPr>
          <w:p w14:paraId="4953179A" w14:textId="77777777" w:rsidR="00F15D5C" w:rsidRDefault="00F15D5C" w:rsidP="009D53C6">
            <w:pPr>
              <w:pStyle w:val="TAC"/>
              <w:rPr>
                <w:lang w:val="en-US" w:eastAsia="zh-CN"/>
              </w:rPr>
            </w:pPr>
            <w:r w:rsidRPr="00C545E2">
              <w:rPr>
                <w:rFonts w:eastAsia="Malgun Gothic"/>
              </w:rPr>
              <w:t>0.3</w:t>
            </w:r>
          </w:p>
        </w:tc>
      </w:tr>
      <w:tr w:rsidR="00F15D5C" w:rsidRPr="001C0CC4" w14:paraId="646C3CD0" w14:textId="77777777" w:rsidTr="009D53C6">
        <w:trPr>
          <w:trHeight w:val="187"/>
          <w:jc w:val="center"/>
        </w:trPr>
        <w:tc>
          <w:tcPr>
            <w:tcW w:w="1594" w:type="dxa"/>
            <w:tcBorders>
              <w:top w:val="nil"/>
              <w:bottom w:val="nil"/>
            </w:tcBorders>
            <w:shd w:val="clear" w:color="auto" w:fill="auto"/>
          </w:tcPr>
          <w:p w14:paraId="60FCC8E9" w14:textId="77777777" w:rsidR="00F15D5C" w:rsidRPr="001C0CC4" w:rsidRDefault="00F15D5C" w:rsidP="009D53C6">
            <w:pPr>
              <w:pStyle w:val="TAC"/>
            </w:pPr>
          </w:p>
        </w:tc>
        <w:tc>
          <w:tcPr>
            <w:tcW w:w="2893" w:type="dxa"/>
          </w:tcPr>
          <w:p w14:paraId="5CB48E5A" w14:textId="77777777" w:rsidR="00F15D5C" w:rsidRPr="001C0CC4" w:rsidRDefault="00F15D5C" w:rsidP="009D53C6">
            <w:pPr>
              <w:pStyle w:val="TAC"/>
              <w:rPr>
                <w:lang w:val="en-US" w:eastAsia="zh-CN"/>
              </w:rPr>
            </w:pPr>
            <w:r>
              <w:rPr>
                <w:lang w:val="en-US" w:eastAsia="zh-CN"/>
              </w:rPr>
              <w:t>n66</w:t>
            </w:r>
          </w:p>
        </w:tc>
        <w:tc>
          <w:tcPr>
            <w:tcW w:w="2952" w:type="dxa"/>
          </w:tcPr>
          <w:p w14:paraId="15C5E844" w14:textId="77777777" w:rsidR="00F15D5C" w:rsidRPr="001C0CC4" w:rsidRDefault="00F15D5C" w:rsidP="009D53C6">
            <w:pPr>
              <w:pStyle w:val="TAC"/>
              <w:rPr>
                <w:lang w:val="en-US" w:eastAsia="ja-JP"/>
              </w:rPr>
            </w:pPr>
            <w:r>
              <w:rPr>
                <w:rFonts w:hint="eastAsia"/>
                <w:lang w:val="en-US" w:eastAsia="zh-CN"/>
              </w:rPr>
              <w:t>0.</w:t>
            </w:r>
            <w:r>
              <w:rPr>
                <w:lang w:val="en-US" w:eastAsia="zh-CN"/>
              </w:rPr>
              <w:t>3</w:t>
            </w:r>
          </w:p>
        </w:tc>
      </w:tr>
      <w:tr w:rsidR="00F15D5C" w:rsidRPr="001C0CC4" w14:paraId="4EA5A62B" w14:textId="77777777" w:rsidTr="009D53C6">
        <w:trPr>
          <w:trHeight w:val="187"/>
          <w:jc w:val="center"/>
        </w:trPr>
        <w:tc>
          <w:tcPr>
            <w:tcW w:w="1594" w:type="dxa"/>
            <w:tcBorders>
              <w:top w:val="nil"/>
              <w:bottom w:val="single" w:sz="4" w:space="0" w:color="auto"/>
            </w:tcBorders>
            <w:shd w:val="clear" w:color="auto" w:fill="auto"/>
          </w:tcPr>
          <w:p w14:paraId="2765D5AD" w14:textId="77777777" w:rsidR="00F15D5C" w:rsidRPr="001C0CC4" w:rsidRDefault="00F15D5C" w:rsidP="009D53C6">
            <w:pPr>
              <w:pStyle w:val="TAC"/>
            </w:pPr>
          </w:p>
        </w:tc>
        <w:tc>
          <w:tcPr>
            <w:tcW w:w="2893" w:type="dxa"/>
          </w:tcPr>
          <w:p w14:paraId="08C306B9" w14:textId="77777777" w:rsidR="00F15D5C" w:rsidRPr="001C0CC4" w:rsidRDefault="00F15D5C" w:rsidP="009D53C6">
            <w:pPr>
              <w:pStyle w:val="TAC"/>
              <w:rPr>
                <w:lang w:val="en-US" w:eastAsia="zh-CN"/>
              </w:rPr>
            </w:pPr>
            <w:r>
              <w:rPr>
                <w:lang w:val="en-US" w:eastAsia="zh-CN"/>
              </w:rPr>
              <w:t>n7</w:t>
            </w:r>
            <w:r>
              <w:rPr>
                <w:rFonts w:hint="eastAsia"/>
                <w:lang w:val="en-US" w:eastAsia="zh-CN"/>
              </w:rPr>
              <w:t>1</w:t>
            </w:r>
          </w:p>
        </w:tc>
        <w:tc>
          <w:tcPr>
            <w:tcW w:w="2952" w:type="dxa"/>
          </w:tcPr>
          <w:p w14:paraId="3CE59583" w14:textId="77777777" w:rsidR="00F15D5C" w:rsidRPr="001C0CC4" w:rsidRDefault="00F15D5C" w:rsidP="009D53C6">
            <w:pPr>
              <w:pStyle w:val="TAC"/>
              <w:rPr>
                <w:lang w:val="en-US" w:eastAsia="ja-JP"/>
              </w:rPr>
            </w:pPr>
            <w:r>
              <w:t>0.3</w:t>
            </w:r>
          </w:p>
        </w:tc>
      </w:tr>
      <w:tr w:rsidR="00F15D5C" w:rsidRPr="001C0CC4" w14:paraId="69E6A478" w14:textId="77777777" w:rsidTr="009D53C6">
        <w:trPr>
          <w:trHeight w:val="187"/>
          <w:jc w:val="center"/>
        </w:trPr>
        <w:tc>
          <w:tcPr>
            <w:tcW w:w="1594" w:type="dxa"/>
            <w:tcBorders>
              <w:bottom w:val="nil"/>
            </w:tcBorders>
            <w:shd w:val="clear" w:color="auto" w:fill="auto"/>
          </w:tcPr>
          <w:p w14:paraId="43E4A8D2" w14:textId="77777777" w:rsidR="00F15D5C" w:rsidRDefault="00F15D5C" w:rsidP="009D53C6">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362D5B07" w14:textId="77777777" w:rsidR="00F15D5C" w:rsidRDefault="00F15D5C" w:rsidP="009D53C6">
            <w:pPr>
              <w:pStyle w:val="TAC"/>
              <w:rPr>
                <w:lang w:val="fr-FR" w:eastAsia="zh-CN"/>
              </w:rPr>
            </w:pPr>
            <w:r>
              <w:rPr>
                <w:lang w:val="fr-FR" w:eastAsia="zh-CN"/>
              </w:rPr>
              <w:t>n25</w:t>
            </w:r>
          </w:p>
        </w:tc>
        <w:tc>
          <w:tcPr>
            <w:tcW w:w="2952" w:type="dxa"/>
          </w:tcPr>
          <w:p w14:paraId="0509F41D" w14:textId="77777777" w:rsidR="00F15D5C" w:rsidRDefault="00F15D5C" w:rsidP="009D53C6">
            <w:pPr>
              <w:pStyle w:val="TAC"/>
              <w:rPr>
                <w:lang w:val="en-US" w:eastAsia="zh-CN"/>
              </w:rPr>
            </w:pPr>
            <w:r>
              <w:rPr>
                <w:lang w:val="en-US" w:eastAsia="zh-CN"/>
              </w:rPr>
              <w:t>0.3</w:t>
            </w:r>
          </w:p>
        </w:tc>
      </w:tr>
      <w:tr w:rsidR="00F15D5C" w:rsidRPr="001C0CC4" w14:paraId="3399A753" w14:textId="77777777" w:rsidTr="009D53C6">
        <w:trPr>
          <w:trHeight w:val="187"/>
          <w:jc w:val="center"/>
        </w:trPr>
        <w:tc>
          <w:tcPr>
            <w:tcW w:w="1594" w:type="dxa"/>
            <w:tcBorders>
              <w:top w:val="nil"/>
              <w:bottom w:val="nil"/>
            </w:tcBorders>
            <w:shd w:val="clear" w:color="auto" w:fill="auto"/>
          </w:tcPr>
          <w:p w14:paraId="504088AD" w14:textId="77777777" w:rsidR="00F15D5C" w:rsidRPr="001C0CC4" w:rsidRDefault="00F15D5C" w:rsidP="009D53C6">
            <w:pPr>
              <w:pStyle w:val="TAC"/>
            </w:pPr>
          </w:p>
        </w:tc>
        <w:tc>
          <w:tcPr>
            <w:tcW w:w="2893" w:type="dxa"/>
          </w:tcPr>
          <w:p w14:paraId="56C84311" w14:textId="77777777" w:rsidR="00F15D5C" w:rsidRPr="001C0CC4" w:rsidRDefault="00F15D5C" w:rsidP="009D53C6">
            <w:pPr>
              <w:pStyle w:val="TAC"/>
              <w:rPr>
                <w:lang w:val="en-US" w:eastAsia="zh-CN"/>
              </w:rPr>
            </w:pPr>
            <w:r>
              <w:rPr>
                <w:lang w:val="en-US" w:eastAsia="zh-CN"/>
              </w:rPr>
              <w:t>n66</w:t>
            </w:r>
          </w:p>
        </w:tc>
        <w:tc>
          <w:tcPr>
            <w:tcW w:w="2952" w:type="dxa"/>
          </w:tcPr>
          <w:p w14:paraId="5BC1C46E" w14:textId="77777777" w:rsidR="00F15D5C" w:rsidRPr="001C0CC4" w:rsidRDefault="00F15D5C" w:rsidP="009D53C6">
            <w:pPr>
              <w:pStyle w:val="TAC"/>
              <w:rPr>
                <w:lang w:val="en-US" w:eastAsia="ja-JP"/>
              </w:rPr>
            </w:pPr>
            <w:r>
              <w:rPr>
                <w:lang w:val="en-US" w:eastAsia="zh-CN"/>
              </w:rPr>
              <w:t>0.3</w:t>
            </w:r>
          </w:p>
        </w:tc>
      </w:tr>
      <w:tr w:rsidR="00F15D5C" w:rsidRPr="001C0CC4" w14:paraId="12CAC173" w14:textId="77777777" w:rsidTr="009D53C6">
        <w:trPr>
          <w:trHeight w:val="187"/>
          <w:jc w:val="center"/>
        </w:trPr>
        <w:tc>
          <w:tcPr>
            <w:tcW w:w="1594" w:type="dxa"/>
            <w:tcBorders>
              <w:top w:val="nil"/>
              <w:bottom w:val="single" w:sz="4" w:space="0" w:color="auto"/>
            </w:tcBorders>
            <w:shd w:val="clear" w:color="auto" w:fill="auto"/>
          </w:tcPr>
          <w:p w14:paraId="28B4DC31" w14:textId="77777777" w:rsidR="00F15D5C" w:rsidRPr="001C0CC4" w:rsidRDefault="00F15D5C" w:rsidP="009D53C6">
            <w:pPr>
              <w:pStyle w:val="TAC"/>
            </w:pPr>
          </w:p>
        </w:tc>
        <w:tc>
          <w:tcPr>
            <w:tcW w:w="2893" w:type="dxa"/>
          </w:tcPr>
          <w:p w14:paraId="3D7010C1" w14:textId="77777777" w:rsidR="00F15D5C" w:rsidRPr="001C0CC4" w:rsidRDefault="00F15D5C" w:rsidP="009D53C6">
            <w:pPr>
              <w:pStyle w:val="TAC"/>
              <w:rPr>
                <w:lang w:val="en-US" w:eastAsia="zh-CN"/>
              </w:rPr>
            </w:pPr>
            <w:r>
              <w:rPr>
                <w:lang w:val="en-US" w:eastAsia="zh-CN"/>
              </w:rPr>
              <w:t>n78</w:t>
            </w:r>
          </w:p>
        </w:tc>
        <w:tc>
          <w:tcPr>
            <w:tcW w:w="2952" w:type="dxa"/>
          </w:tcPr>
          <w:p w14:paraId="0F3F847F" w14:textId="77777777" w:rsidR="00F15D5C" w:rsidRPr="001C0CC4" w:rsidRDefault="00F15D5C" w:rsidP="009D53C6">
            <w:pPr>
              <w:pStyle w:val="TAC"/>
              <w:rPr>
                <w:lang w:val="en-US" w:eastAsia="ja-JP"/>
              </w:rPr>
            </w:pPr>
            <w:r>
              <w:rPr>
                <w:lang w:val="en-US" w:eastAsia="zh-CN"/>
              </w:rPr>
              <w:t>0.5</w:t>
            </w:r>
          </w:p>
        </w:tc>
      </w:tr>
      <w:tr w:rsidR="00F15D5C" w:rsidRPr="001C0CC4" w14:paraId="2C54D27E" w14:textId="77777777" w:rsidTr="009D53C6">
        <w:trPr>
          <w:trHeight w:val="187"/>
          <w:jc w:val="center"/>
        </w:trPr>
        <w:tc>
          <w:tcPr>
            <w:tcW w:w="1594" w:type="dxa"/>
            <w:tcBorders>
              <w:top w:val="nil"/>
              <w:bottom w:val="single" w:sz="4" w:space="0" w:color="auto"/>
            </w:tcBorders>
            <w:shd w:val="clear" w:color="auto" w:fill="auto"/>
          </w:tcPr>
          <w:p w14:paraId="201345CA"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1E6917A6"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40BCF6CC" w14:textId="77777777" w:rsidR="00F15D5C" w:rsidRDefault="00F15D5C" w:rsidP="009D53C6">
            <w:pPr>
              <w:pStyle w:val="TAC"/>
              <w:rPr>
                <w:rFonts w:cs="Arial"/>
                <w:szCs w:val="18"/>
                <w:lang w:val="en-US" w:eastAsia="ja-JP"/>
              </w:rPr>
            </w:pPr>
            <w:r>
              <w:rPr>
                <w:rFonts w:cs="Arial"/>
                <w:szCs w:val="18"/>
                <w:lang w:val="en-US" w:eastAsia="ja-JP"/>
              </w:rPr>
              <w:t>0.5</w:t>
            </w:r>
          </w:p>
        </w:tc>
      </w:tr>
      <w:tr w:rsidR="00F15D5C" w:rsidRPr="001C0CC4" w14:paraId="474ED699" w14:textId="77777777" w:rsidTr="003E3176">
        <w:trPr>
          <w:trHeight w:val="187"/>
          <w:jc w:val="center"/>
        </w:trPr>
        <w:tc>
          <w:tcPr>
            <w:tcW w:w="1594" w:type="dxa"/>
            <w:tcBorders>
              <w:top w:val="single" w:sz="4" w:space="0" w:color="auto"/>
              <w:bottom w:val="nil"/>
            </w:tcBorders>
            <w:shd w:val="clear" w:color="auto" w:fill="auto"/>
          </w:tcPr>
          <w:p w14:paraId="6F693175" w14:textId="77777777" w:rsidR="00F15D5C" w:rsidRPr="001C0CC4" w:rsidRDefault="00F15D5C" w:rsidP="009D53C6">
            <w:pPr>
              <w:pStyle w:val="TAC"/>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319B4154" w14:textId="77777777" w:rsidR="00F15D5C" w:rsidRDefault="00F15D5C" w:rsidP="009D53C6">
            <w:pPr>
              <w:pStyle w:val="TAC"/>
              <w:rPr>
                <w:lang w:val="en-US" w:eastAsia="zh-CN"/>
              </w:rPr>
            </w:pPr>
            <w:r>
              <w:rPr>
                <w:lang w:val="fr-FR" w:eastAsia="zh-CN"/>
              </w:rPr>
              <w:t>n2</w:t>
            </w:r>
            <w:r>
              <w:rPr>
                <w:rFonts w:hint="eastAsia"/>
                <w:lang w:val="fr-FR" w:eastAsia="zh-CN"/>
              </w:rPr>
              <w:t>8</w:t>
            </w:r>
          </w:p>
        </w:tc>
        <w:tc>
          <w:tcPr>
            <w:tcW w:w="2952" w:type="dxa"/>
          </w:tcPr>
          <w:p w14:paraId="2C25F5AE" w14:textId="77777777" w:rsidR="00F15D5C" w:rsidRDefault="00F15D5C" w:rsidP="009D53C6">
            <w:pPr>
              <w:pStyle w:val="TAC"/>
              <w:rPr>
                <w:rFonts w:cs="Arial"/>
                <w:lang w:eastAsia="zh-CN"/>
              </w:rPr>
            </w:pPr>
            <w:r w:rsidRPr="00815A99">
              <w:rPr>
                <w:rFonts w:eastAsia="SimSun" w:cs="Arial" w:hint="eastAsia"/>
                <w:lang w:eastAsia="zh-CN"/>
              </w:rPr>
              <w:t>0</w:t>
            </w:r>
            <w:r w:rsidRPr="00815A99">
              <w:rPr>
                <w:rFonts w:eastAsia="SimSun" w:cs="Arial"/>
                <w:lang w:eastAsia="zh-CN"/>
              </w:rPr>
              <w:t>.2</w:t>
            </w:r>
          </w:p>
        </w:tc>
      </w:tr>
      <w:tr w:rsidR="00F15D5C" w:rsidRPr="001C0CC4" w14:paraId="7F048FD0" w14:textId="77777777" w:rsidTr="009D53C6">
        <w:trPr>
          <w:trHeight w:val="187"/>
          <w:jc w:val="center"/>
        </w:trPr>
        <w:tc>
          <w:tcPr>
            <w:tcW w:w="1594" w:type="dxa"/>
            <w:tcBorders>
              <w:top w:val="nil"/>
              <w:bottom w:val="single" w:sz="4" w:space="0" w:color="auto"/>
            </w:tcBorders>
            <w:shd w:val="clear" w:color="auto" w:fill="auto"/>
          </w:tcPr>
          <w:p w14:paraId="368B82E0" w14:textId="77777777" w:rsidR="00F15D5C" w:rsidRPr="001C0CC4" w:rsidRDefault="00F15D5C" w:rsidP="009D53C6">
            <w:pPr>
              <w:pStyle w:val="TAC"/>
            </w:pPr>
          </w:p>
        </w:tc>
        <w:tc>
          <w:tcPr>
            <w:tcW w:w="2893" w:type="dxa"/>
          </w:tcPr>
          <w:p w14:paraId="2128964E" w14:textId="77777777" w:rsidR="00F15D5C" w:rsidRDefault="00F15D5C" w:rsidP="009D53C6">
            <w:pPr>
              <w:pStyle w:val="TAC"/>
              <w:rPr>
                <w:lang w:val="en-US" w:eastAsia="zh-CN"/>
              </w:rPr>
            </w:pPr>
            <w:r>
              <w:rPr>
                <w:lang w:val="en-US" w:eastAsia="zh-CN"/>
              </w:rPr>
              <w:t>n7</w:t>
            </w:r>
            <w:r>
              <w:rPr>
                <w:rFonts w:hint="eastAsia"/>
                <w:lang w:val="en-US" w:eastAsia="zh-CN"/>
              </w:rPr>
              <w:t>8</w:t>
            </w:r>
          </w:p>
        </w:tc>
        <w:tc>
          <w:tcPr>
            <w:tcW w:w="2952" w:type="dxa"/>
          </w:tcPr>
          <w:p w14:paraId="2D1AFA64" w14:textId="77777777" w:rsidR="00F15D5C" w:rsidRDefault="00F15D5C" w:rsidP="009D53C6">
            <w:pPr>
              <w:pStyle w:val="TAC"/>
              <w:rPr>
                <w:rFonts w:cs="Arial"/>
                <w:lang w:eastAsia="zh-CN"/>
              </w:rPr>
            </w:pPr>
            <w:r>
              <w:rPr>
                <w:rFonts w:cs="Arial" w:hint="eastAsia"/>
                <w:lang w:eastAsia="zh-CN"/>
              </w:rPr>
              <w:t>0.5</w:t>
            </w:r>
          </w:p>
        </w:tc>
      </w:tr>
      <w:tr w:rsidR="00F15D5C" w:rsidRPr="001C0CC4" w14:paraId="59C2C5A4" w14:textId="77777777" w:rsidTr="009D53C6">
        <w:trPr>
          <w:trHeight w:val="187"/>
          <w:jc w:val="center"/>
        </w:trPr>
        <w:tc>
          <w:tcPr>
            <w:tcW w:w="1594" w:type="dxa"/>
            <w:tcBorders>
              <w:bottom w:val="nil"/>
            </w:tcBorders>
            <w:shd w:val="clear" w:color="auto" w:fill="auto"/>
          </w:tcPr>
          <w:p w14:paraId="6D0E1552" w14:textId="77777777" w:rsidR="00F15D5C" w:rsidRPr="001C0CC4" w:rsidRDefault="00F15D5C" w:rsidP="009D53C6">
            <w:pPr>
              <w:pStyle w:val="TAC"/>
            </w:pPr>
            <w:r>
              <w:rPr>
                <w:rFonts w:cs="Arial" w:hint="eastAsia"/>
                <w:szCs w:val="22"/>
                <w:lang w:val="en-US" w:eastAsia="zh-CN"/>
              </w:rPr>
              <w:t>CA_n39-n41-n79</w:t>
            </w:r>
          </w:p>
        </w:tc>
        <w:tc>
          <w:tcPr>
            <w:tcW w:w="2893" w:type="dxa"/>
          </w:tcPr>
          <w:p w14:paraId="5054E73F" w14:textId="77777777" w:rsidR="00F15D5C" w:rsidRPr="001C0CC4" w:rsidRDefault="00F15D5C" w:rsidP="009D53C6">
            <w:pPr>
              <w:pStyle w:val="TAC"/>
              <w:rPr>
                <w:lang w:eastAsia="zh-CN"/>
              </w:rPr>
            </w:pPr>
            <w:r>
              <w:rPr>
                <w:rFonts w:eastAsia="SimSun" w:hint="eastAsia"/>
                <w:lang w:val="en-US" w:eastAsia="zh-CN"/>
              </w:rPr>
              <w:t>n39</w:t>
            </w:r>
          </w:p>
        </w:tc>
        <w:tc>
          <w:tcPr>
            <w:tcW w:w="2952" w:type="dxa"/>
          </w:tcPr>
          <w:p w14:paraId="64382A7C"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3F5B163C" w14:textId="77777777" w:rsidTr="009D53C6">
        <w:trPr>
          <w:trHeight w:val="187"/>
          <w:jc w:val="center"/>
        </w:trPr>
        <w:tc>
          <w:tcPr>
            <w:tcW w:w="1594" w:type="dxa"/>
            <w:tcBorders>
              <w:top w:val="nil"/>
              <w:bottom w:val="nil"/>
            </w:tcBorders>
            <w:shd w:val="clear" w:color="auto" w:fill="auto"/>
          </w:tcPr>
          <w:p w14:paraId="20250251" w14:textId="77777777" w:rsidR="00F15D5C" w:rsidRPr="001C0CC4" w:rsidRDefault="00F15D5C" w:rsidP="009D53C6">
            <w:pPr>
              <w:pStyle w:val="TAC"/>
            </w:pPr>
          </w:p>
        </w:tc>
        <w:tc>
          <w:tcPr>
            <w:tcW w:w="2893" w:type="dxa"/>
          </w:tcPr>
          <w:p w14:paraId="46D699D1" w14:textId="77777777" w:rsidR="00F15D5C" w:rsidRPr="001C0CC4" w:rsidRDefault="00F15D5C" w:rsidP="009D53C6">
            <w:pPr>
              <w:pStyle w:val="TAC"/>
              <w:rPr>
                <w:lang w:eastAsia="zh-CN"/>
              </w:rPr>
            </w:pPr>
            <w:r>
              <w:rPr>
                <w:rFonts w:eastAsia="SimSun" w:hint="eastAsia"/>
                <w:lang w:val="en-US" w:eastAsia="zh-CN"/>
              </w:rPr>
              <w:t>n41</w:t>
            </w:r>
          </w:p>
        </w:tc>
        <w:tc>
          <w:tcPr>
            <w:tcW w:w="2952" w:type="dxa"/>
          </w:tcPr>
          <w:p w14:paraId="31D7D034" w14:textId="77777777" w:rsidR="00F15D5C" w:rsidRPr="001C0CC4" w:rsidRDefault="00F15D5C" w:rsidP="009D53C6">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F15D5C" w:rsidRPr="001C0CC4" w14:paraId="7F2B312E" w14:textId="77777777" w:rsidTr="009D53C6">
        <w:trPr>
          <w:trHeight w:val="187"/>
          <w:jc w:val="center"/>
        </w:trPr>
        <w:tc>
          <w:tcPr>
            <w:tcW w:w="1594" w:type="dxa"/>
            <w:tcBorders>
              <w:top w:val="nil"/>
              <w:bottom w:val="single" w:sz="4" w:space="0" w:color="auto"/>
            </w:tcBorders>
            <w:shd w:val="clear" w:color="auto" w:fill="auto"/>
          </w:tcPr>
          <w:p w14:paraId="2470D03E" w14:textId="77777777" w:rsidR="00F15D5C" w:rsidRPr="001C0CC4" w:rsidRDefault="00F15D5C" w:rsidP="009D53C6">
            <w:pPr>
              <w:pStyle w:val="TAC"/>
            </w:pPr>
          </w:p>
        </w:tc>
        <w:tc>
          <w:tcPr>
            <w:tcW w:w="2893" w:type="dxa"/>
          </w:tcPr>
          <w:p w14:paraId="16F1A933" w14:textId="77777777" w:rsidR="00F15D5C" w:rsidRPr="001C0CC4" w:rsidRDefault="00F15D5C" w:rsidP="009D53C6">
            <w:pPr>
              <w:pStyle w:val="TAC"/>
              <w:rPr>
                <w:lang w:eastAsia="zh-CN"/>
              </w:rPr>
            </w:pPr>
            <w:r>
              <w:rPr>
                <w:rFonts w:hint="eastAsia"/>
                <w:lang w:eastAsia="zh-CN"/>
              </w:rPr>
              <w:t>n79</w:t>
            </w:r>
          </w:p>
        </w:tc>
        <w:tc>
          <w:tcPr>
            <w:tcW w:w="2952" w:type="dxa"/>
          </w:tcPr>
          <w:p w14:paraId="4FF4D8BA" w14:textId="77777777" w:rsidR="00F15D5C" w:rsidRPr="001C0CC4" w:rsidRDefault="00F15D5C" w:rsidP="009D53C6">
            <w:pPr>
              <w:pStyle w:val="TAC"/>
              <w:rPr>
                <w:lang w:eastAsia="zh-CN"/>
              </w:rPr>
            </w:pPr>
            <w:r>
              <w:rPr>
                <w:rFonts w:hint="eastAsia"/>
                <w:color w:val="000000"/>
                <w:lang w:val="en-US" w:eastAsia="zh-CN"/>
              </w:rPr>
              <w:t>0.8</w:t>
            </w:r>
          </w:p>
        </w:tc>
      </w:tr>
      <w:tr w:rsidR="00F15D5C" w:rsidRPr="001C0CC4" w14:paraId="677CC834" w14:textId="77777777" w:rsidTr="009D53C6">
        <w:trPr>
          <w:trHeight w:val="187"/>
          <w:jc w:val="center"/>
        </w:trPr>
        <w:tc>
          <w:tcPr>
            <w:tcW w:w="1594" w:type="dxa"/>
            <w:tcBorders>
              <w:bottom w:val="nil"/>
            </w:tcBorders>
            <w:shd w:val="clear" w:color="auto" w:fill="auto"/>
          </w:tcPr>
          <w:p w14:paraId="370ABB35" w14:textId="77777777" w:rsidR="00F15D5C" w:rsidRPr="001C0CC4" w:rsidRDefault="00F15D5C" w:rsidP="009D53C6">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31BC9FB8" w14:textId="77777777" w:rsidR="00F15D5C" w:rsidRPr="001C0CC4" w:rsidRDefault="00F15D5C" w:rsidP="009D53C6">
            <w:pPr>
              <w:pStyle w:val="TAC"/>
            </w:pPr>
            <w:r w:rsidRPr="001C0CC4">
              <w:rPr>
                <w:rFonts w:hint="eastAsia"/>
                <w:lang w:eastAsia="zh-CN"/>
              </w:rPr>
              <w:t>n</w:t>
            </w:r>
            <w:r w:rsidRPr="001C0CC4">
              <w:t>4</w:t>
            </w:r>
            <w:r w:rsidRPr="001C0CC4">
              <w:rPr>
                <w:rFonts w:hint="eastAsia"/>
                <w:lang w:eastAsia="zh-CN"/>
              </w:rPr>
              <w:t>0</w:t>
            </w:r>
          </w:p>
        </w:tc>
        <w:tc>
          <w:tcPr>
            <w:tcW w:w="2952" w:type="dxa"/>
          </w:tcPr>
          <w:p w14:paraId="2C4829EA" w14:textId="77777777" w:rsidR="00F15D5C" w:rsidRPr="001C0CC4" w:rsidRDefault="00F15D5C" w:rsidP="009D53C6">
            <w:pPr>
              <w:pStyle w:val="TAC"/>
            </w:pPr>
            <w:r w:rsidRPr="001C0CC4">
              <w:rPr>
                <w:rFonts w:hint="eastAsia"/>
                <w:lang w:eastAsia="zh-CN"/>
              </w:rPr>
              <w:t>0</w:t>
            </w:r>
            <w:r>
              <w:rPr>
                <w:vertAlign w:val="superscript"/>
                <w:lang w:eastAsia="zh-CN"/>
              </w:rPr>
              <w:t>3</w:t>
            </w:r>
          </w:p>
        </w:tc>
      </w:tr>
      <w:tr w:rsidR="00F15D5C" w:rsidRPr="001C0CC4" w14:paraId="70647E38" w14:textId="77777777" w:rsidTr="009D53C6">
        <w:trPr>
          <w:trHeight w:val="187"/>
          <w:jc w:val="center"/>
        </w:trPr>
        <w:tc>
          <w:tcPr>
            <w:tcW w:w="1594" w:type="dxa"/>
            <w:tcBorders>
              <w:top w:val="nil"/>
              <w:bottom w:val="nil"/>
            </w:tcBorders>
            <w:shd w:val="clear" w:color="auto" w:fill="auto"/>
          </w:tcPr>
          <w:p w14:paraId="391956B2" w14:textId="77777777" w:rsidR="00F15D5C" w:rsidRPr="001C0CC4" w:rsidRDefault="00F15D5C" w:rsidP="009D53C6">
            <w:pPr>
              <w:pStyle w:val="TAC"/>
            </w:pPr>
          </w:p>
        </w:tc>
        <w:tc>
          <w:tcPr>
            <w:tcW w:w="2893" w:type="dxa"/>
          </w:tcPr>
          <w:p w14:paraId="1C1FC268" w14:textId="77777777" w:rsidR="00F15D5C" w:rsidRPr="001C0CC4" w:rsidRDefault="00F15D5C" w:rsidP="009D53C6">
            <w:pPr>
              <w:pStyle w:val="TAC"/>
            </w:pPr>
            <w:r w:rsidRPr="001C0CC4">
              <w:rPr>
                <w:rFonts w:hint="eastAsia"/>
                <w:lang w:eastAsia="zh-CN"/>
              </w:rPr>
              <w:t>n41</w:t>
            </w:r>
          </w:p>
        </w:tc>
        <w:tc>
          <w:tcPr>
            <w:tcW w:w="2952" w:type="dxa"/>
          </w:tcPr>
          <w:p w14:paraId="0971DE29" w14:textId="77777777" w:rsidR="00F15D5C" w:rsidRPr="001C0CC4" w:rsidRDefault="00F15D5C" w:rsidP="009D53C6">
            <w:pPr>
              <w:pStyle w:val="TAC"/>
            </w:pPr>
            <w:r w:rsidRPr="001C0CC4">
              <w:rPr>
                <w:rFonts w:hint="eastAsia"/>
                <w:lang w:eastAsia="zh-CN"/>
              </w:rPr>
              <w:t>0.5</w:t>
            </w:r>
            <w:r>
              <w:rPr>
                <w:vertAlign w:val="superscript"/>
                <w:lang w:eastAsia="zh-CN"/>
              </w:rPr>
              <w:t>3</w:t>
            </w:r>
          </w:p>
        </w:tc>
      </w:tr>
      <w:tr w:rsidR="00F15D5C" w:rsidRPr="001C0CC4" w14:paraId="27560485" w14:textId="77777777" w:rsidTr="009D53C6">
        <w:trPr>
          <w:trHeight w:val="187"/>
          <w:jc w:val="center"/>
        </w:trPr>
        <w:tc>
          <w:tcPr>
            <w:tcW w:w="1594" w:type="dxa"/>
            <w:tcBorders>
              <w:top w:val="nil"/>
              <w:bottom w:val="single" w:sz="4" w:space="0" w:color="auto"/>
            </w:tcBorders>
            <w:shd w:val="clear" w:color="auto" w:fill="auto"/>
          </w:tcPr>
          <w:p w14:paraId="5A4B1471" w14:textId="77777777" w:rsidR="00F15D5C" w:rsidRPr="001C0CC4" w:rsidRDefault="00F15D5C" w:rsidP="009D53C6">
            <w:pPr>
              <w:pStyle w:val="TAC"/>
            </w:pPr>
          </w:p>
        </w:tc>
        <w:tc>
          <w:tcPr>
            <w:tcW w:w="2893" w:type="dxa"/>
            <w:tcBorders>
              <w:bottom w:val="single" w:sz="4" w:space="0" w:color="auto"/>
            </w:tcBorders>
          </w:tcPr>
          <w:p w14:paraId="0D5C14B0" w14:textId="77777777" w:rsidR="00F15D5C" w:rsidRPr="001C0CC4" w:rsidRDefault="00F15D5C" w:rsidP="009D53C6">
            <w:pPr>
              <w:pStyle w:val="TAC"/>
            </w:pPr>
            <w:r w:rsidRPr="001C0CC4">
              <w:rPr>
                <w:rFonts w:hint="eastAsia"/>
                <w:lang w:eastAsia="zh-CN"/>
              </w:rPr>
              <w:t>n79</w:t>
            </w:r>
          </w:p>
        </w:tc>
        <w:tc>
          <w:tcPr>
            <w:tcW w:w="2952" w:type="dxa"/>
          </w:tcPr>
          <w:p w14:paraId="20924B0D" w14:textId="77777777" w:rsidR="00F15D5C" w:rsidRPr="001C0CC4" w:rsidRDefault="00F15D5C" w:rsidP="009D53C6">
            <w:pPr>
              <w:pStyle w:val="TAC"/>
            </w:pPr>
            <w:r w:rsidRPr="001C0CC4">
              <w:rPr>
                <w:rFonts w:hint="eastAsia"/>
                <w:lang w:eastAsia="zh-CN"/>
              </w:rPr>
              <w:t>0.5</w:t>
            </w:r>
          </w:p>
        </w:tc>
      </w:tr>
      <w:tr w:rsidR="00F15D5C" w:rsidRPr="001C0CC4" w14:paraId="7B7AF7A1" w14:textId="77777777" w:rsidTr="003E3176">
        <w:trPr>
          <w:trHeight w:val="187"/>
          <w:jc w:val="center"/>
        </w:trPr>
        <w:tc>
          <w:tcPr>
            <w:tcW w:w="1594" w:type="dxa"/>
            <w:tcBorders>
              <w:top w:val="single" w:sz="4" w:space="0" w:color="auto"/>
              <w:bottom w:val="nil"/>
            </w:tcBorders>
            <w:shd w:val="clear" w:color="auto" w:fill="auto"/>
          </w:tcPr>
          <w:p w14:paraId="0CACD199" w14:textId="77777777" w:rsidR="00F15D5C" w:rsidRPr="001C0CC4" w:rsidRDefault="00F15D5C" w:rsidP="009D53C6">
            <w:pPr>
              <w:pStyle w:val="TAC"/>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tcPr>
          <w:p w14:paraId="5CF18896" w14:textId="77777777" w:rsidR="00F15D5C" w:rsidRDefault="00F15D5C" w:rsidP="009D53C6">
            <w:pPr>
              <w:pStyle w:val="TAC"/>
              <w:rPr>
                <w:lang w:val="fr-FR" w:eastAsia="zh-CN"/>
              </w:rPr>
            </w:pPr>
            <w:r>
              <w:rPr>
                <w:lang w:val="fr-FR" w:eastAsia="zh-CN"/>
              </w:rPr>
              <w:t>n41</w:t>
            </w:r>
          </w:p>
        </w:tc>
        <w:tc>
          <w:tcPr>
            <w:tcW w:w="2952" w:type="dxa"/>
          </w:tcPr>
          <w:p w14:paraId="3911D090" w14:textId="77777777" w:rsidR="00F15D5C" w:rsidRDefault="00F15D5C" w:rsidP="009D53C6">
            <w:pPr>
              <w:pStyle w:val="TAC"/>
              <w:rPr>
                <w:lang w:val="fr-FR"/>
              </w:rPr>
            </w:pPr>
            <w:r>
              <w:rPr>
                <w:rFonts w:cs="Arial"/>
                <w:szCs w:val="18"/>
                <w:lang w:val="fr-FR" w:eastAsia="zh-CN"/>
              </w:rPr>
              <w:t>0.5</w:t>
            </w:r>
            <w:r>
              <w:rPr>
                <w:rFonts w:cs="Arial"/>
                <w:szCs w:val="18"/>
                <w:vertAlign w:val="superscript"/>
                <w:lang w:val="fr-FR" w:eastAsia="zh-CN"/>
              </w:rPr>
              <w:t>5</w:t>
            </w:r>
          </w:p>
        </w:tc>
      </w:tr>
      <w:tr w:rsidR="00F15D5C" w:rsidRPr="001C0CC4" w14:paraId="19FCB67A" w14:textId="77777777" w:rsidTr="003E3176">
        <w:trPr>
          <w:trHeight w:val="187"/>
          <w:jc w:val="center"/>
        </w:trPr>
        <w:tc>
          <w:tcPr>
            <w:tcW w:w="1594" w:type="dxa"/>
            <w:tcBorders>
              <w:top w:val="nil"/>
              <w:bottom w:val="nil"/>
            </w:tcBorders>
            <w:shd w:val="clear" w:color="auto" w:fill="auto"/>
          </w:tcPr>
          <w:p w14:paraId="377ADB18" w14:textId="77777777" w:rsidR="00F15D5C" w:rsidRPr="001C0CC4" w:rsidRDefault="00F15D5C" w:rsidP="009D53C6">
            <w:pPr>
              <w:pStyle w:val="TAC"/>
            </w:pPr>
          </w:p>
        </w:tc>
        <w:tc>
          <w:tcPr>
            <w:tcW w:w="2893" w:type="dxa"/>
            <w:tcBorders>
              <w:top w:val="nil"/>
            </w:tcBorders>
          </w:tcPr>
          <w:p w14:paraId="7F33E814" w14:textId="77777777" w:rsidR="00F15D5C" w:rsidRDefault="00F15D5C" w:rsidP="009D53C6">
            <w:pPr>
              <w:pStyle w:val="TAC"/>
              <w:rPr>
                <w:lang w:val="fr-FR" w:eastAsia="zh-CN"/>
              </w:rPr>
            </w:pPr>
          </w:p>
        </w:tc>
        <w:tc>
          <w:tcPr>
            <w:tcW w:w="2952" w:type="dxa"/>
          </w:tcPr>
          <w:p w14:paraId="055B4899" w14:textId="77777777" w:rsidR="00F15D5C" w:rsidRDefault="00F15D5C" w:rsidP="009D53C6">
            <w:pPr>
              <w:pStyle w:val="TAC"/>
              <w:rPr>
                <w:lang w:val="fr-FR"/>
              </w:rPr>
            </w:pPr>
            <w:r>
              <w:rPr>
                <w:rFonts w:cs="Arial"/>
                <w:szCs w:val="18"/>
                <w:lang w:val="fr-FR" w:eastAsia="zh-CN"/>
              </w:rPr>
              <w:t>1</w:t>
            </w:r>
            <w:r>
              <w:rPr>
                <w:rFonts w:cs="Arial"/>
                <w:szCs w:val="18"/>
                <w:vertAlign w:val="superscript"/>
                <w:lang w:val="fr-FR" w:eastAsia="zh-CN"/>
              </w:rPr>
              <w:t>6</w:t>
            </w:r>
          </w:p>
        </w:tc>
      </w:tr>
      <w:tr w:rsidR="00F15D5C" w:rsidRPr="001C0CC4" w14:paraId="3228D96F" w14:textId="77777777" w:rsidTr="009D53C6">
        <w:trPr>
          <w:trHeight w:val="187"/>
          <w:jc w:val="center"/>
        </w:trPr>
        <w:tc>
          <w:tcPr>
            <w:tcW w:w="1594" w:type="dxa"/>
            <w:tcBorders>
              <w:top w:val="nil"/>
            </w:tcBorders>
            <w:shd w:val="clear" w:color="auto" w:fill="auto"/>
          </w:tcPr>
          <w:p w14:paraId="0EF13632" w14:textId="77777777" w:rsidR="00F15D5C" w:rsidRPr="001C0CC4" w:rsidRDefault="00F15D5C" w:rsidP="009D53C6">
            <w:pPr>
              <w:pStyle w:val="TAC"/>
            </w:pPr>
          </w:p>
        </w:tc>
        <w:tc>
          <w:tcPr>
            <w:tcW w:w="2893" w:type="dxa"/>
          </w:tcPr>
          <w:p w14:paraId="56B8E7C4" w14:textId="77777777" w:rsidR="00F15D5C" w:rsidRDefault="00F15D5C" w:rsidP="009D53C6">
            <w:pPr>
              <w:pStyle w:val="TAC"/>
              <w:rPr>
                <w:lang w:val="fr-FR" w:eastAsia="zh-CN"/>
              </w:rPr>
            </w:pPr>
            <w:r>
              <w:rPr>
                <w:lang w:val="fr-FR" w:eastAsia="zh-CN"/>
              </w:rPr>
              <w:t>n66</w:t>
            </w:r>
          </w:p>
        </w:tc>
        <w:tc>
          <w:tcPr>
            <w:tcW w:w="2952" w:type="dxa"/>
          </w:tcPr>
          <w:p w14:paraId="0EA02E9C" w14:textId="77777777" w:rsidR="00F15D5C" w:rsidRDefault="00F15D5C" w:rsidP="009D53C6">
            <w:pPr>
              <w:pStyle w:val="TAC"/>
              <w:rPr>
                <w:lang w:val="fr-FR"/>
              </w:rPr>
            </w:pPr>
            <w:r>
              <w:rPr>
                <w:lang w:val="fr-FR" w:eastAsia="ja-JP"/>
              </w:rPr>
              <w:t>0.5</w:t>
            </w:r>
          </w:p>
        </w:tc>
      </w:tr>
      <w:tr w:rsidR="00F15D5C" w:rsidRPr="001C0CC4" w14:paraId="180783E2" w14:textId="77777777" w:rsidTr="009D53C6">
        <w:trPr>
          <w:jc w:val="center"/>
        </w:trPr>
        <w:tc>
          <w:tcPr>
            <w:tcW w:w="7439" w:type="dxa"/>
            <w:gridSpan w:val="3"/>
            <w:vAlign w:val="center"/>
          </w:tcPr>
          <w:p w14:paraId="642A4B18" w14:textId="77777777" w:rsidR="00F15D5C" w:rsidRDefault="00F15D5C" w:rsidP="009D53C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458FB468" w14:textId="77777777" w:rsidR="00F15D5C" w:rsidRDefault="00F15D5C" w:rsidP="009D53C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3508C7B5" w14:textId="77777777" w:rsidR="00F15D5C" w:rsidRDefault="00F15D5C" w:rsidP="009D53C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2CE240FF" w14:textId="77777777" w:rsidR="00F15D5C" w:rsidRDefault="00F15D5C" w:rsidP="009D53C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7EE45318" w14:textId="77777777" w:rsidR="00F15D5C" w:rsidRPr="001F078B" w:rsidRDefault="00F15D5C" w:rsidP="009D53C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1854C578" w14:textId="77777777" w:rsidR="00F15D5C" w:rsidRDefault="00F15D5C" w:rsidP="009D53C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072848EA" w14:textId="77777777" w:rsidR="00F15D5C" w:rsidRDefault="00F15D5C" w:rsidP="009D53C6">
            <w:pPr>
              <w:pStyle w:val="TAN"/>
            </w:pPr>
            <w:r>
              <w:t xml:space="preserve">NOTE </w:t>
            </w:r>
            <w:r>
              <w:rPr>
                <w:lang w:val="en-US" w:eastAsia="zh-CN"/>
              </w:rPr>
              <w:t>7</w:t>
            </w:r>
            <w:r>
              <w:t>:</w:t>
            </w:r>
            <w:r>
              <w:tab/>
            </w:r>
            <w:r>
              <w:rPr>
                <w:rFonts w:hint="eastAsia"/>
                <w:lang w:val="en-US" w:eastAsia="zh-CN"/>
              </w:rPr>
              <w:t>Void</w:t>
            </w:r>
            <w:r>
              <w:t>.</w:t>
            </w:r>
          </w:p>
          <w:p w14:paraId="279EF41B" w14:textId="7E55B7E7" w:rsidR="00F15D5C" w:rsidRPr="00F15D5C" w:rsidRDefault="00F15D5C" w:rsidP="009D53C6">
            <w:pPr>
              <w:pStyle w:val="TAN"/>
              <w:rPr>
                <w:rFonts w:cs="Arial"/>
                <w:lang w:eastAsia="zh-CN"/>
              </w:rPr>
            </w:pPr>
            <w:r>
              <w:t xml:space="preserve">NOTE </w:t>
            </w:r>
            <w:r>
              <w:rPr>
                <w:lang w:val="en-US" w:eastAsia="zh-CN"/>
              </w:rPr>
              <w:t>8</w:t>
            </w:r>
            <w:r>
              <w:t>:</w:t>
            </w:r>
            <w:r>
              <w:tab/>
            </w:r>
            <w:r>
              <w:rPr>
                <w:rFonts w:hint="eastAsia"/>
                <w:lang w:val="en-US" w:eastAsia="zh-CN"/>
              </w:rPr>
              <w:t>Void</w:t>
            </w:r>
            <w:r>
              <w:t>.</w:t>
            </w:r>
          </w:p>
        </w:tc>
      </w:tr>
    </w:tbl>
    <w:p w14:paraId="5000338B" w14:textId="77777777" w:rsidR="00F15D5C" w:rsidRDefault="00F15D5C" w:rsidP="00F15D5C"/>
    <w:p w14:paraId="347052B6" w14:textId="77777777" w:rsidR="00DC7196" w:rsidRDefault="00DC7196" w:rsidP="004E30D3">
      <w:pPr>
        <w:pStyle w:val="Heading5"/>
        <w:rPr>
          <w:snapToGrid w:val="0"/>
        </w:rPr>
      </w:pPr>
      <w:bookmarkStart w:id="6189" w:name="_Toc29801932"/>
      <w:bookmarkStart w:id="6190" w:name="_Toc29802356"/>
      <w:bookmarkStart w:id="6191" w:name="_Toc29802981"/>
      <w:bookmarkStart w:id="6192" w:name="_Toc36107723"/>
      <w:bookmarkStart w:id="6193" w:name="_Toc37251497"/>
      <w:bookmarkStart w:id="6194" w:name="_Toc45888404"/>
      <w:bookmarkStart w:id="6195" w:name="_Toc45889003"/>
      <w:bookmarkStart w:id="6196" w:name="_Toc59650352"/>
      <w:bookmarkStart w:id="6197" w:name="_Toc61357624"/>
      <w:bookmarkStart w:id="6198" w:name="_Toc61359398"/>
      <w:bookmarkStart w:id="6199" w:name="_Toc67916338"/>
      <w:bookmarkStart w:id="6200" w:name="_Toc75533883"/>
      <w:bookmarkStart w:id="6201" w:name="_Toc75819769"/>
      <w:bookmarkStart w:id="6202" w:name="_Toc76508613"/>
      <w:bookmarkStart w:id="6203" w:name="_Toc76717563"/>
      <w:bookmarkStart w:id="6204" w:name="_Toc83294205"/>
      <w:bookmarkStart w:id="6205"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p>
    <w:p w14:paraId="5421CDC8" w14:textId="77777777" w:rsidR="00DC7196" w:rsidRDefault="00DC7196" w:rsidP="00DC7196">
      <w:pPr>
        <w:pStyle w:val="TH"/>
      </w:pPr>
      <w:r>
        <w:t>Table 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206" w:name="_Toc21344445"/>
      <w:bookmarkStart w:id="6207" w:name="_Toc29801933"/>
      <w:bookmarkStart w:id="6208" w:name="_Toc29802357"/>
      <w:bookmarkStart w:id="6209" w:name="_Toc29802982"/>
      <w:bookmarkStart w:id="6210" w:name="_Toc36107724"/>
      <w:bookmarkStart w:id="6211" w:name="_Toc37251498"/>
      <w:bookmarkStart w:id="6212" w:name="_Toc45888405"/>
      <w:bookmarkStart w:id="6213" w:name="_Toc45889004"/>
      <w:bookmarkStart w:id="6214" w:name="_Toc59650353"/>
      <w:bookmarkStart w:id="6215" w:name="_Toc61357625"/>
      <w:bookmarkStart w:id="6216" w:name="_Toc61359399"/>
      <w:bookmarkStart w:id="6217" w:name="_Toc67916339"/>
      <w:bookmarkStart w:id="6218" w:name="_Toc75533884"/>
      <w:bookmarkStart w:id="6219" w:name="_Toc75819770"/>
      <w:bookmarkStart w:id="6220" w:name="_Toc76508614"/>
      <w:bookmarkStart w:id="6221" w:name="_Toc76717564"/>
      <w:bookmarkStart w:id="6222" w:name="_Toc83294206"/>
      <w:bookmarkStart w:id="6223" w:name="_Toc84335245"/>
      <w:r w:rsidRPr="001C0CC4">
        <w:rPr>
          <w:lang w:eastAsia="zh-CN"/>
        </w:rPr>
        <w:t>7.3A.4</w:t>
      </w:r>
      <w:r w:rsidRPr="001C0CC4">
        <w:rPr>
          <w:lang w:eastAsia="zh-CN"/>
        </w:rPr>
        <w:tab/>
        <w:t>Reference sensitivity exceptions due to UL harmonic interference for CA</w:t>
      </w:r>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r w:rsidRPr="001C0CC4">
        <w:rPr>
          <w:rFonts w:eastAsia="SimSun"/>
        </w:rPr>
        <w:t xml:space="preserve">Table 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224" w:name="OLE_LINK48"/>
            <w:r w:rsidRPr="001C0CC4">
              <w:rPr>
                <w:rFonts w:hint="eastAsia"/>
                <w:lang w:val="en-US" w:eastAsia="zh-CN"/>
              </w:rPr>
              <w:t>n41</w:t>
            </w:r>
            <w:r w:rsidRPr="001C0CC4">
              <w:rPr>
                <w:rFonts w:hint="eastAsia"/>
                <w:vertAlign w:val="superscript"/>
                <w:lang w:val="en-US" w:eastAsia="zh-CN"/>
              </w:rPr>
              <w:t>4,5</w:t>
            </w:r>
            <w:bookmarkEnd w:id="6224"/>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7.15pt;height:10.3pt" o:ole="">
                  <v:imagedata r:id="rId79" o:title=""/>
                </v:shape>
                <o:OLEObject Type="Embed" ProgID="Equation.3" ShapeID="_x0000_i1058" DrawAspect="Content" ObjectID="_1757502623" r:id="rId80"/>
              </w:object>
            </w:r>
            <w:r w:rsidRPr="001C0CC4">
              <w:rPr>
                <w:snapToGrid w:val="0"/>
                <w:lang w:eastAsia="ja-JP"/>
              </w:rPr>
              <w:t xml:space="preserve">in MHz and </w:t>
            </w:r>
            <w:r w:rsidRPr="001C0CC4">
              <w:rPr>
                <w:position w:val="-14"/>
              </w:rPr>
              <w:object w:dxaOrig="4900" w:dyaOrig="400" w14:anchorId="2D45A1A2">
                <v:shape id="_x0000_i1059" type="#_x0000_t75" style="width:205.7pt;height:10.3pt" o:ole="">
                  <v:imagedata r:id="rId81" o:title=""/>
                </v:shape>
                <o:OLEObject Type="Embed" ProgID="Equation.DSMT4" ShapeID="_x0000_i1059" DrawAspect="Content" ObjectID="_1757502624"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7.15pt;height:10.3pt" o:ole="">
                  <v:imagedata r:id="rId85" o:title=""/>
                </v:shape>
                <o:OLEObject Type="Embed" ProgID="Equation.3" ShapeID="_x0000_i1060" DrawAspect="Content" ObjectID="_1757502625"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5.7pt;height:10.3pt" o:ole="">
                  <v:imagedata r:id="rId87" o:title=""/>
                </v:shape>
                <o:OLEObject Type="Embed" ProgID="Equation.3" ShapeID="_x0000_i1061" DrawAspect="Content" ObjectID="_1757502626" r:id="rId88"/>
              </w:object>
            </w:r>
            <w:r w:rsidRPr="001C0CC4">
              <w:t xml:space="preserve"> in the victim (higher band) with </w:t>
            </w:r>
            <w:r w:rsidRPr="001C0CC4">
              <w:object w:dxaOrig="4900" w:dyaOrig="400" w14:anchorId="6EF3E393">
                <v:shape id="_x0000_i1062" type="#_x0000_t75" style="width:205.7pt;height:10.3pt" o:ole="">
                  <v:imagedata r:id="rId81" o:title=""/>
                </v:shape>
                <o:OLEObject Type="Embed" ProgID="Equation.DSMT4" ShapeID="_x0000_i1062" DrawAspect="Content" ObjectID="_1757502627"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pt;height:10.3pt" o:ole="">
                  <v:imagedata r:id="rId90" o:title=""/>
                </v:shape>
                <o:OLEObject Type="Embed" ProgID="Equation.3" ShapeID="_x0000_i1063" DrawAspect="Content" ObjectID="_1757502628"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5.7pt;height:10.3pt;mso-wrap-style:square;mso-position-horizontal-relative:page;mso-position-vertical-relative:page" o:ole="">
                  <v:imagedata r:id="rId81" o:title=""/>
                </v:shape>
                <o:OLEObject Type="Embed" ProgID="Equation.DSMT4" ShapeID="_x0000_i1064" DrawAspect="Content" ObjectID="_1757502629"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r w:rsidRPr="001C0CC4">
        <w:t>Table 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14"/>
        <w:gridCol w:w="731"/>
        <w:gridCol w:w="586"/>
        <w:gridCol w:w="642"/>
        <w:gridCol w:w="652"/>
        <w:gridCol w:w="653"/>
        <w:gridCol w:w="653"/>
        <w:gridCol w:w="653"/>
        <w:gridCol w:w="717"/>
        <w:gridCol w:w="717"/>
        <w:gridCol w:w="717"/>
        <w:gridCol w:w="717"/>
        <w:gridCol w:w="717"/>
        <w:gridCol w:w="717"/>
        <w:gridCol w:w="743"/>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5"/>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gridSpan w:val="2"/>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gridSpan w:val="2"/>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gridSpan w:val="2"/>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gridSpan w:val="2"/>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gridSpan w:val="2"/>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gridSpan w:val="2"/>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gridSpan w:val="2"/>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gridSpan w:val="2"/>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gridSpan w:val="2"/>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gridSpan w:val="2"/>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gridSpan w:val="2"/>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gridSpan w:val="2"/>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gridSpan w:val="2"/>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gridSpan w:val="2"/>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gridSpan w:val="2"/>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gridSpan w:val="2"/>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gridSpan w:val="2"/>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gridSpan w:val="2"/>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gridSpan w:val="2"/>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gridSpan w:val="2"/>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gridSpan w:val="2"/>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gridSpan w:val="2"/>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gridSpan w:val="2"/>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gridSpan w:val="2"/>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gridSpan w:val="2"/>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gridSpan w:val="2"/>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5"/>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225" w:name="_Hlk515991191"/>
      <w:r w:rsidRPr="001C0CC4">
        <w:t>Table 7.3A.</w:t>
      </w:r>
      <w:r w:rsidRPr="001C0CC4">
        <w:rPr>
          <w:rFonts w:eastAsia="SimSun" w:hint="eastAsia"/>
          <w:lang w:eastAsia="zh-CN"/>
        </w:rPr>
        <w:t>4</w:t>
      </w:r>
      <w:r w:rsidRPr="001C0CC4">
        <w:t>-3</w:t>
      </w:r>
      <w:bookmarkEnd w:id="6225"/>
      <w:r w:rsidRPr="001C0CC4">
        <w:t>: Void</w:t>
      </w:r>
    </w:p>
    <w:p w14:paraId="0A452879" w14:textId="77777777" w:rsidR="00DC7196" w:rsidRPr="001C0CC4" w:rsidRDefault="00DC7196" w:rsidP="00DC7196">
      <w:pPr>
        <w:pStyle w:val="TH"/>
      </w:pPr>
      <w:r w:rsidRPr="001C0CC4">
        <w:t>Table 7.3A.4-3a: Void</w:t>
      </w:r>
    </w:p>
    <w:p w14:paraId="1A2E6F0B" w14:textId="15927201" w:rsidR="00DC7196" w:rsidRPr="001C0CC4" w:rsidRDefault="00A25363"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r>
        <w:rPr>
          <w:lang w:val="en-US"/>
        </w:rPr>
        <w:t xml:space="preserve"> </w:t>
      </w:r>
      <w:r w:rsidRPr="00B94EDC">
        <w:rPr>
          <w:lang w:val="en-US"/>
        </w:rPr>
        <w:t xml:space="preserve">Sensitivity degradation is not required for receiver even order harmonic mixing with </w:t>
      </w:r>
      <w:r w:rsidRPr="00176BFF">
        <w:rPr>
          <w:lang w:val="en-US"/>
        </w:rPr>
        <w:t>aggressor 3rd order and above harmonic interference.</w:t>
      </w:r>
    </w:p>
    <w:p w14:paraId="0266BE9C" w14:textId="77777777" w:rsidR="00DC7196" w:rsidRPr="001C0CC4" w:rsidRDefault="00DC7196" w:rsidP="00DC7196">
      <w:pPr>
        <w:pStyle w:val="TH"/>
        <w:rPr>
          <w:lang w:eastAsia="ja-JP"/>
        </w:rPr>
      </w:pPr>
      <w:bookmarkStart w:id="6226" w:name="_Hlk515991175"/>
      <w:r w:rsidRPr="001C0CC4">
        <w:rPr>
          <w:lang w:eastAsia="ja-JP"/>
        </w:rPr>
        <w:t>Table 7.3A.</w:t>
      </w:r>
      <w:r w:rsidRPr="001C0CC4">
        <w:rPr>
          <w:rFonts w:eastAsia="SimSun" w:hint="eastAsia"/>
          <w:lang w:eastAsia="zh-CN"/>
        </w:rPr>
        <w:t>4</w:t>
      </w:r>
      <w:r w:rsidRPr="001C0CC4">
        <w:rPr>
          <w:lang w:eastAsia="ja-JP"/>
        </w:rPr>
        <w:t>-4</w:t>
      </w:r>
      <w:bookmarkEnd w:id="6226"/>
      <w:r w:rsidRPr="001C0CC4">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D26F3F">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D26F3F">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5"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D26F3F">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5" w:type="dxa"/>
          </w:tcPr>
          <w:p w14:paraId="0A189A5D" w14:textId="77777777" w:rsidR="00EE60E3" w:rsidRDefault="00EE60E3" w:rsidP="00EE008E">
            <w:pPr>
              <w:pStyle w:val="TAC"/>
              <w:rPr>
                <w:lang w:eastAsia="ja-JP"/>
              </w:rPr>
            </w:pPr>
          </w:p>
        </w:tc>
      </w:tr>
      <w:tr w:rsidR="00EE60E3" w14:paraId="3E1C72E0" w14:textId="77777777" w:rsidTr="00D26F3F">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5" w:type="dxa"/>
          </w:tcPr>
          <w:p w14:paraId="20DC4A55" w14:textId="77777777" w:rsidR="00EE60E3" w:rsidRDefault="00EE60E3" w:rsidP="00EE008E">
            <w:pPr>
              <w:pStyle w:val="TAC"/>
              <w:rPr>
                <w:lang w:val="en-US" w:eastAsia="zh-CN"/>
              </w:rPr>
            </w:pPr>
          </w:p>
        </w:tc>
      </w:tr>
      <w:tr w:rsidR="00EE60E3" w14:paraId="0228A79E" w14:textId="77777777" w:rsidTr="00D26F3F">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5" w:type="dxa"/>
          </w:tcPr>
          <w:p w14:paraId="7EE3BF23" w14:textId="77777777" w:rsidR="00EE60E3" w:rsidRDefault="00EE60E3" w:rsidP="00EE008E">
            <w:pPr>
              <w:pStyle w:val="TAC"/>
              <w:rPr>
                <w:szCs w:val="18"/>
                <w:lang w:val="en-US" w:eastAsia="ja-JP"/>
              </w:rPr>
            </w:pPr>
          </w:p>
        </w:tc>
      </w:tr>
      <w:tr w:rsidR="00EE60E3" w14:paraId="2DED0779" w14:textId="77777777" w:rsidTr="00D26F3F">
        <w:trPr>
          <w:trHeight w:val="187"/>
          <w:jc w:val="center"/>
        </w:trPr>
        <w:tc>
          <w:tcPr>
            <w:tcW w:w="709" w:type="dxa"/>
          </w:tcPr>
          <w:p w14:paraId="6CB2FC49"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29857CF3"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01174D93" w14:textId="77777777" w:rsidR="00EE60E3" w:rsidRDefault="00EE60E3" w:rsidP="00EE008E">
            <w:pPr>
              <w:spacing w:after="0"/>
              <w:jc w:val="center"/>
              <w:rPr>
                <w:rFonts w:cs="Arial"/>
                <w:sz w:val="18"/>
                <w:szCs w:val="18"/>
                <w:lang w:eastAsia="zh-CN"/>
              </w:rPr>
            </w:pPr>
            <w:r>
              <w:rPr>
                <w:rFonts w:ascii="Arial" w:hAnsi="Arial" w:cs="Arial"/>
                <w:sz w:val="18"/>
                <w:szCs w:val="18"/>
                <w:lang w:eastAsia="zh-CN"/>
              </w:rPr>
              <w:t>5.7</w:t>
            </w:r>
          </w:p>
        </w:tc>
        <w:tc>
          <w:tcPr>
            <w:tcW w:w="640" w:type="dxa"/>
          </w:tcPr>
          <w:p w14:paraId="7607A4F7"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1E508A26"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12D0A0E9"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68B9BA99" w14:textId="77777777" w:rsidR="00EE60E3" w:rsidRDefault="00EE60E3" w:rsidP="00EE008E">
            <w:pPr>
              <w:pStyle w:val="TAC"/>
              <w:rPr>
                <w:szCs w:val="18"/>
                <w:lang w:eastAsia="ja-JP"/>
              </w:rPr>
            </w:pPr>
          </w:p>
        </w:tc>
        <w:tc>
          <w:tcPr>
            <w:tcW w:w="640" w:type="dxa"/>
          </w:tcPr>
          <w:p w14:paraId="38386303" w14:textId="77777777" w:rsidR="00EE60E3" w:rsidRDefault="00EE60E3" w:rsidP="00EE008E">
            <w:pPr>
              <w:pStyle w:val="TAC"/>
              <w:rPr>
                <w:szCs w:val="18"/>
                <w:lang w:eastAsia="ja-JP"/>
              </w:rPr>
            </w:pPr>
          </w:p>
        </w:tc>
        <w:tc>
          <w:tcPr>
            <w:tcW w:w="640" w:type="dxa"/>
          </w:tcPr>
          <w:p w14:paraId="663B455A" w14:textId="77777777" w:rsidR="00EE60E3" w:rsidRDefault="00EE60E3" w:rsidP="00EE008E">
            <w:pPr>
              <w:pStyle w:val="TAC"/>
              <w:rPr>
                <w:szCs w:val="18"/>
                <w:lang w:eastAsia="ja-JP"/>
              </w:rPr>
            </w:pPr>
          </w:p>
        </w:tc>
        <w:tc>
          <w:tcPr>
            <w:tcW w:w="640" w:type="dxa"/>
          </w:tcPr>
          <w:p w14:paraId="0AE070AE" w14:textId="77777777" w:rsidR="00EE60E3" w:rsidRDefault="00EE60E3" w:rsidP="00EE008E">
            <w:pPr>
              <w:pStyle w:val="TAC"/>
              <w:rPr>
                <w:szCs w:val="18"/>
                <w:lang w:eastAsia="ja-JP"/>
              </w:rPr>
            </w:pPr>
          </w:p>
        </w:tc>
        <w:tc>
          <w:tcPr>
            <w:tcW w:w="640" w:type="dxa"/>
          </w:tcPr>
          <w:p w14:paraId="5F4F74A9" w14:textId="77777777" w:rsidR="00EE60E3" w:rsidRDefault="00EE60E3" w:rsidP="00EE008E">
            <w:pPr>
              <w:pStyle w:val="TAC"/>
              <w:rPr>
                <w:szCs w:val="18"/>
                <w:lang w:eastAsia="ja-JP"/>
              </w:rPr>
            </w:pPr>
          </w:p>
        </w:tc>
        <w:tc>
          <w:tcPr>
            <w:tcW w:w="640" w:type="dxa"/>
          </w:tcPr>
          <w:p w14:paraId="063B731B" w14:textId="77777777" w:rsidR="00EE60E3" w:rsidRDefault="00EE60E3" w:rsidP="00EE008E">
            <w:pPr>
              <w:pStyle w:val="TAC"/>
              <w:rPr>
                <w:szCs w:val="18"/>
                <w:lang w:eastAsia="ja-JP"/>
              </w:rPr>
            </w:pPr>
          </w:p>
        </w:tc>
        <w:tc>
          <w:tcPr>
            <w:tcW w:w="640" w:type="dxa"/>
          </w:tcPr>
          <w:p w14:paraId="31BB8204" w14:textId="77777777" w:rsidR="00EE60E3" w:rsidRDefault="00EE60E3" w:rsidP="00EE008E">
            <w:pPr>
              <w:pStyle w:val="TAC"/>
              <w:rPr>
                <w:szCs w:val="18"/>
                <w:lang w:val="en-US" w:eastAsia="zh-CN"/>
              </w:rPr>
            </w:pPr>
          </w:p>
        </w:tc>
        <w:tc>
          <w:tcPr>
            <w:tcW w:w="640" w:type="dxa"/>
          </w:tcPr>
          <w:p w14:paraId="01779791" w14:textId="77777777" w:rsidR="00EE60E3" w:rsidRDefault="00EE60E3" w:rsidP="00EE008E">
            <w:pPr>
              <w:pStyle w:val="TAC"/>
              <w:rPr>
                <w:szCs w:val="18"/>
                <w:lang w:val="en-US" w:eastAsia="zh-CN"/>
              </w:rPr>
            </w:pPr>
          </w:p>
        </w:tc>
        <w:tc>
          <w:tcPr>
            <w:tcW w:w="665" w:type="dxa"/>
          </w:tcPr>
          <w:p w14:paraId="63FE4D6C" w14:textId="77777777" w:rsidR="00EE60E3" w:rsidRDefault="00EE60E3" w:rsidP="00EE008E">
            <w:pPr>
              <w:pStyle w:val="TAC"/>
              <w:rPr>
                <w:szCs w:val="18"/>
                <w:lang w:val="en-US" w:eastAsia="ja-JP"/>
              </w:rPr>
            </w:pPr>
          </w:p>
        </w:tc>
      </w:tr>
      <w:tr w:rsidR="00EE60E3" w14:paraId="5D546830" w14:textId="77777777" w:rsidTr="00D26F3F">
        <w:trPr>
          <w:trHeight w:val="187"/>
          <w:jc w:val="center"/>
        </w:trPr>
        <w:tc>
          <w:tcPr>
            <w:tcW w:w="709" w:type="dxa"/>
          </w:tcPr>
          <w:p w14:paraId="794466B9" w14:textId="77777777" w:rsidR="00EE60E3" w:rsidRDefault="00EE60E3" w:rsidP="00EE008E">
            <w:pPr>
              <w:pStyle w:val="TAC"/>
              <w:rPr>
                <w:lang w:eastAsia="ja-JP"/>
              </w:rPr>
            </w:pPr>
            <w:r>
              <w:rPr>
                <w:rFonts w:hint="eastAsia"/>
                <w:lang w:eastAsia="ja-JP"/>
              </w:rPr>
              <w:t>n78</w:t>
            </w:r>
          </w:p>
        </w:tc>
        <w:tc>
          <w:tcPr>
            <w:tcW w:w="739" w:type="dxa"/>
          </w:tcPr>
          <w:p w14:paraId="5025C922" w14:textId="77777777" w:rsidR="00EE60E3" w:rsidRDefault="00EE60E3" w:rsidP="00EE008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EE60E3" w:rsidRDefault="00EE60E3" w:rsidP="00EE008E">
            <w:pPr>
              <w:pStyle w:val="TAC"/>
              <w:rPr>
                <w:lang w:eastAsia="ja-JP"/>
              </w:rPr>
            </w:pPr>
            <w:r>
              <w:rPr>
                <w:rFonts w:hint="eastAsia"/>
                <w:lang w:eastAsia="ja-JP"/>
              </w:rPr>
              <w:t>10.4</w:t>
            </w:r>
          </w:p>
        </w:tc>
        <w:tc>
          <w:tcPr>
            <w:tcW w:w="640" w:type="dxa"/>
          </w:tcPr>
          <w:p w14:paraId="6466E68A" w14:textId="77777777" w:rsidR="00EE60E3" w:rsidRDefault="00EE60E3" w:rsidP="00EE008E">
            <w:pPr>
              <w:pStyle w:val="TAC"/>
              <w:rPr>
                <w:lang w:eastAsia="ja-JP"/>
              </w:rPr>
            </w:pPr>
            <w:r>
              <w:rPr>
                <w:rFonts w:hint="eastAsia"/>
                <w:lang w:eastAsia="ja-JP"/>
              </w:rPr>
              <w:t>10.4</w:t>
            </w:r>
          </w:p>
        </w:tc>
        <w:tc>
          <w:tcPr>
            <w:tcW w:w="640" w:type="dxa"/>
          </w:tcPr>
          <w:p w14:paraId="5AA73118" w14:textId="77777777" w:rsidR="00EE60E3" w:rsidRDefault="00EE60E3" w:rsidP="00EE008E">
            <w:pPr>
              <w:pStyle w:val="TAC"/>
              <w:rPr>
                <w:lang w:eastAsia="ja-JP"/>
              </w:rPr>
            </w:pPr>
            <w:r>
              <w:rPr>
                <w:rFonts w:hint="eastAsia"/>
                <w:lang w:eastAsia="ja-JP"/>
              </w:rPr>
              <w:t>10.4</w:t>
            </w:r>
          </w:p>
        </w:tc>
        <w:tc>
          <w:tcPr>
            <w:tcW w:w="640" w:type="dxa"/>
          </w:tcPr>
          <w:p w14:paraId="5B135450" w14:textId="77777777" w:rsidR="00EE60E3" w:rsidRDefault="00EE60E3" w:rsidP="00EE008E">
            <w:pPr>
              <w:pStyle w:val="TAC"/>
              <w:rPr>
                <w:lang w:eastAsia="ja-JP"/>
              </w:rPr>
            </w:pPr>
            <w:r>
              <w:rPr>
                <w:rFonts w:hint="eastAsia"/>
                <w:lang w:eastAsia="ja-JP"/>
              </w:rPr>
              <w:t>10.4</w:t>
            </w:r>
          </w:p>
        </w:tc>
        <w:tc>
          <w:tcPr>
            <w:tcW w:w="640" w:type="dxa"/>
          </w:tcPr>
          <w:p w14:paraId="0F965ECD" w14:textId="77777777" w:rsidR="00EE60E3" w:rsidRDefault="00EE60E3" w:rsidP="00EE008E">
            <w:pPr>
              <w:pStyle w:val="TAC"/>
              <w:rPr>
                <w:lang w:eastAsia="ja-JP"/>
              </w:rPr>
            </w:pPr>
          </w:p>
        </w:tc>
        <w:tc>
          <w:tcPr>
            <w:tcW w:w="640" w:type="dxa"/>
          </w:tcPr>
          <w:p w14:paraId="16BF9ADE" w14:textId="77777777" w:rsidR="00EE60E3" w:rsidRDefault="00EE60E3" w:rsidP="00EE008E">
            <w:pPr>
              <w:pStyle w:val="TAC"/>
              <w:rPr>
                <w:lang w:eastAsia="ja-JP"/>
              </w:rPr>
            </w:pPr>
          </w:p>
        </w:tc>
        <w:tc>
          <w:tcPr>
            <w:tcW w:w="640" w:type="dxa"/>
          </w:tcPr>
          <w:p w14:paraId="4FA4F98F" w14:textId="77777777" w:rsidR="00EE60E3" w:rsidRDefault="00EE60E3" w:rsidP="00EE008E">
            <w:pPr>
              <w:pStyle w:val="TAC"/>
              <w:rPr>
                <w:lang w:eastAsia="ja-JP"/>
              </w:rPr>
            </w:pPr>
            <w:r>
              <w:rPr>
                <w:rFonts w:hint="eastAsia"/>
                <w:lang w:eastAsia="ja-JP"/>
              </w:rPr>
              <w:t>7.2</w:t>
            </w:r>
          </w:p>
        </w:tc>
        <w:tc>
          <w:tcPr>
            <w:tcW w:w="640" w:type="dxa"/>
          </w:tcPr>
          <w:p w14:paraId="0706C4A9" w14:textId="77777777" w:rsidR="00EE60E3" w:rsidRDefault="00EE60E3" w:rsidP="00EE008E">
            <w:pPr>
              <w:pStyle w:val="TAC"/>
              <w:rPr>
                <w:lang w:val="en-US" w:eastAsia="ja-JP"/>
              </w:rPr>
            </w:pPr>
            <w:r>
              <w:rPr>
                <w:rFonts w:hint="eastAsia"/>
                <w:lang w:eastAsia="ja-JP"/>
              </w:rPr>
              <w:t>6.2</w:t>
            </w:r>
          </w:p>
        </w:tc>
        <w:tc>
          <w:tcPr>
            <w:tcW w:w="640" w:type="dxa"/>
          </w:tcPr>
          <w:p w14:paraId="29B3357A" w14:textId="77777777" w:rsidR="00EE60E3" w:rsidRDefault="00EE60E3" w:rsidP="00EE008E">
            <w:pPr>
              <w:pStyle w:val="TAC"/>
              <w:rPr>
                <w:lang w:val="en-US" w:eastAsia="ja-JP"/>
              </w:rPr>
            </w:pPr>
            <w:r>
              <w:rPr>
                <w:rFonts w:hint="eastAsia"/>
                <w:lang w:eastAsia="ja-JP"/>
              </w:rPr>
              <w:t>5.5</w:t>
            </w:r>
          </w:p>
        </w:tc>
        <w:tc>
          <w:tcPr>
            <w:tcW w:w="640" w:type="dxa"/>
          </w:tcPr>
          <w:p w14:paraId="5B1757FE" w14:textId="77777777" w:rsidR="00EE60E3" w:rsidRDefault="00EE60E3" w:rsidP="00EE008E">
            <w:pPr>
              <w:pStyle w:val="TAC"/>
              <w:rPr>
                <w:lang w:eastAsia="ja-JP"/>
              </w:rPr>
            </w:pPr>
          </w:p>
        </w:tc>
        <w:tc>
          <w:tcPr>
            <w:tcW w:w="640" w:type="dxa"/>
          </w:tcPr>
          <w:p w14:paraId="2997A0D6" w14:textId="77777777" w:rsidR="00EE60E3" w:rsidRDefault="00EE60E3" w:rsidP="00EE008E">
            <w:pPr>
              <w:pStyle w:val="TAC"/>
              <w:rPr>
                <w:lang w:val="en-US" w:eastAsia="zh-CN"/>
              </w:rPr>
            </w:pPr>
            <w:r>
              <w:rPr>
                <w:rFonts w:hint="eastAsia"/>
                <w:lang w:val="en-US" w:eastAsia="zh-CN"/>
              </w:rPr>
              <w:t>4.5</w:t>
            </w:r>
          </w:p>
        </w:tc>
        <w:tc>
          <w:tcPr>
            <w:tcW w:w="640" w:type="dxa"/>
          </w:tcPr>
          <w:p w14:paraId="39020B5B" w14:textId="77777777" w:rsidR="00EE60E3" w:rsidRDefault="00EE60E3" w:rsidP="00EE008E">
            <w:pPr>
              <w:pStyle w:val="TAC"/>
              <w:rPr>
                <w:lang w:val="en-US" w:eastAsia="zh-CN"/>
              </w:rPr>
            </w:pPr>
          </w:p>
        </w:tc>
        <w:tc>
          <w:tcPr>
            <w:tcW w:w="665" w:type="dxa"/>
          </w:tcPr>
          <w:p w14:paraId="1E7A8531" w14:textId="77777777" w:rsidR="00EE60E3" w:rsidRDefault="00EE60E3" w:rsidP="00EE008E">
            <w:pPr>
              <w:pStyle w:val="TAC"/>
              <w:rPr>
                <w:lang w:val="en-US" w:eastAsia="ja-JP"/>
              </w:rPr>
            </w:pPr>
          </w:p>
        </w:tc>
      </w:tr>
      <w:tr w:rsidR="00EE60E3" w14:paraId="3356EF85" w14:textId="77777777" w:rsidTr="00D26F3F">
        <w:trPr>
          <w:trHeight w:val="187"/>
          <w:jc w:val="center"/>
        </w:trPr>
        <w:tc>
          <w:tcPr>
            <w:tcW w:w="709" w:type="dxa"/>
          </w:tcPr>
          <w:p w14:paraId="0A2DECE8" w14:textId="77777777" w:rsidR="00EE60E3" w:rsidRDefault="00EE60E3" w:rsidP="00EE008E">
            <w:pPr>
              <w:pStyle w:val="TAC"/>
              <w:rPr>
                <w:lang w:eastAsia="ja-JP"/>
              </w:rPr>
            </w:pPr>
            <w:r>
              <w:rPr>
                <w:rFonts w:hint="eastAsia"/>
                <w:lang w:eastAsia="ja-JP"/>
              </w:rPr>
              <w:t>n78</w:t>
            </w:r>
          </w:p>
        </w:tc>
        <w:tc>
          <w:tcPr>
            <w:tcW w:w="739" w:type="dxa"/>
          </w:tcPr>
          <w:p w14:paraId="1EE6303D" w14:textId="77777777" w:rsidR="00EE60E3" w:rsidRDefault="00EE60E3" w:rsidP="00EE008E">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EE60E3" w:rsidRDefault="00EE60E3" w:rsidP="00EE008E">
            <w:pPr>
              <w:pStyle w:val="TAC"/>
              <w:rPr>
                <w:lang w:eastAsia="ja-JP"/>
              </w:rPr>
            </w:pPr>
          </w:p>
        </w:tc>
        <w:tc>
          <w:tcPr>
            <w:tcW w:w="640" w:type="dxa"/>
          </w:tcPr>
          <w:p w14:paraId="3599F955" w14:textId="77777777" w:rsidR="00EE60E3" w:rsidRDefault="00EE60E3" w:rsidP="00EE008E">
            <w:pPr>
              <w:pStyle w:val="TAC"/>
              <w:rPr>
                <w:lang w:eastAsia="ja-JP"/>
              </w:rPr>
            </w:pPr>
            <w:r>
              <w:rPr>
                <w:rFonts w:hint="eastAsia"/>
                <w:lang w:eastAsia="ja-JP"/>
              </w:rPr>
              <w:t>10.4</w:t>
            </w:r>
          </w:p>
        </w:tc>
        <w:tc>
          <w:tcPr>
            <w:tcW w:w="640" w:type="dxa"/>
          </w:tcPr>
          <w:p w14:paraId="6EFF1502" w14:textId="77777777" w:rsidR="00EE60E3" w:rsidRDefault="00EE60E3" w:rsidP="00EE008E">
            <w:pPr>
              <w:pStyle w:val="TAC"/>
              <w:rPr>
                <w:lang w:eastAsia="ja-JP"/>
              </w:rPr>
            </w:pPr>
            <w:r>
              <w:rPr>
                <w:rFonts w:hint="eastAsia"/>
                <w:lang w:eastAsia="ja-JP"/>
              </w:rPr>
              <w:t>10.4</w:t>
            </w:r>
          </w:p>
        </w:tc>
        <w:tc>
          <w:tcPr>
            <w:tcW w:w="640" w:type="dxa"/>
          </w:tcPr>
          <w:p w14:paraId="4AD5D37B" w14:textId="77777777" w:rsidR="00EE60E3" w:rsidRDefault="00EE60E3" w:rsidP="00EE008E">
            <w:pPr>
              <w:pStyle w:val="TAC"/>
              <w:rPr>
                <w:lang w:eastAsia="ja-JP"/>
              </w:rPr>
            </w:pPr>
            <w:r>
              <w:rPr>
                <w:rFonts w:hint="eastAsia"/>
                <w:lang w:eastAsia="ja-JP"/>
              </w:rPr>
              <w:t>10.4</w:t>
            </w:r>
          </w:p>
        </w:tc>
        <w:tc>
          <w:tcPr>
            <w:tcW w:w="640" w:type="dxa"/>
          </w:tcPr>
          <w:p w14:paraId="081EE2F0" w14:textId="77777777" w:rsidR="00EE60E3" w:rsidRDefault="00EE60E3" w:rsidP="00EE008E">
            <w:pPr>
              <w:pStyle w:val="TAC"/>
              <w:rPr>
                <w:lang w:eastAsia="ja-JP"/>
              </w:rPr>
            </w:pPr>
          </w:p>
        </w:tc>
        <w:tc>
          <w:tcPr>
            <w:tcW w:w="640" w:type="dxa"/>
          </w:tcPr>
          <w:p w14:paraId="23F4CF15" w14:textId="77777777" w:rsidR="00EE60E3" w:rsidRDefault="00EE60E3" w:rsidP="00EE008E">
            <w:pPr>
              <w:pStyle w:val="TAC"/>
              <w:rPr>
                <w:lang w:eastAsia="ja-JP"/>
              </w:rPr>
            </w:pPr>
          </w:p>
        </w:tc>
        <w:tc>
          <w:tcPr>
            <w:tcW w:w="640" w:type="dxa"/>
          </w:tcPr>
          <w:p w14:paraId="01B90D75" w14:textId="7BF21B85" w:rsidR="00EE60E3" w:rsidRDefault="00EE60E3" w:rsidP="00EE008E">
            <w:pPr>
              <w:pStyle w:val="TAC"/>
              <w:rPr>
                <w:lang w:val="en-US" w:eastAsia="zh-CN"/>
              </w:rPr>
            </w:pPr>
            <w:r>
              <w:rPr>
                <w:rFonts w:hint="eastAsia"/>
                <w:lang w:val="en-US" w:eastAsia="zh-CN"/>
              </w:rPr>
              <w:t>8.2</w:t>
            </w:r>
          </w:p>
        </w:tc>
        <w:tc>
          <w:tcPr>
            <w:tcW w:w="640" w:type="dxa"/>
          </w:tcPr>
          <w:p w14:paraId="3345F727" w14:textId="1216CAB6" w:rsidR="00EE60E3" w:rsidRDefault="00EE60E3" w:rsidP="00EE008E">
            <w:pPr>
              <w:pStyle w:val="TAC"/>
              <w:rPr>
                <w:lang w:val="en-US" w:eastAsia="zh-CN"/>
              </w:rPr>
            </w:pPr>
            <w:r>
              <w:rPr>
                <w:rFonts w:hint="eastAsia"/>
                <w:lang w:val="en-US" w:eastAsia="zh-CN"/>
              </w:rPr>
              <w:t>7.6</w:t>
            </w:r>
          </w:p>
        </w:tc>
        <w:tc>
          <w:tcPr>
            <w:tcW w:w="640" w:type="dxa"/>
          </w:tcPr>
          <w:p w14:paraId="1E276F1C" w14:textId="0F6B524E" w:rsidR="00EE60E3" w:rsidRDefault="00EE60E3" w:rsidP="00EE008E">
            <w:pPr>
              <w:pStyle w:val="TAC"/>
              <w:rPr>
                <w:lang w:val="en-US" w:eastAsia="zh-CN"/>
              </w:rPr>
            </w:pPr>
            <w:r>
              <w:rPr>
                <w:rFonts w:hint="eastAsia"/>
                <w:lang w:val="en-US" w:eastAsia="zh-CN"/>
              </w:rPr>
              <w:t>7.3</w:t>
            </w:r>
          </w:p>
        </w:tc>
        <w:tc>
          <w:tcPr>
            <w:tcW w:w="640" w:type="dxa"/>
          </w:tcPr>
          <w:p w14:paraId="69DE4AC7" w14:textId="77777777" w:rsidR="00EE60E3" w:rsidRDefault="00EE60E3" w:rsidP="00EE008E">
            <w:pPr>
              <w:pStyle w:val="TAC"/>
              <w:rPr>
                <w:lang w:eastAsia="ja-JP"/>
              </w:rPr>
            </w:pPr>
          </w:p>
        </w:tc>
        <w:tc>
          <w:tcPr>
            <w:tcW w:w="640" w:type="dxa"/>
          </w:tcPr>
          <w:p w14:paraId="0FE7AAAF" w14:textId="234137EE" w:rsidR="00EE60E3" w:rsidRDefault="00EE60E3" w:rsidP="00EE008E">
            <w:pPr>
              <w:pStyle w:val="TAC"/>
              <w:rPr>
                <w:lang w:val="en-US" w:eastAsia="zh-CN"/>
              </w:rPr>
            </w:pPr>
            <w:r>
              <w:rPr>
                <w:rFonts w:hint="eastAsia"/>
                <w:lang w:val="en-US" w:eastAsia="zh-CN"/>
              </w:rPr>
              <w:t>6.6</w:t>
            </w:r>
          </w:p>
        </w:tc>
        <w:tc>
          <w:tcPr>
            <w:tcW w:w="640" w:type="dxa"/>
          </w:tcPr>
          <w:p w14:paraId="458BAEC0" w14:textId="77777777" w:rsidR="00EE60E3" w:rsidRDefault="00EE60E3" w:rsidP="00EE008E">
            <w:pPr>
              <w:pStyle w:val="TAC"/>
              <w:rPr>
                <w:lang w:val="en-US" w:eastAsia="zh-CN"/>
              </w:rPr>
            </w:pPr>
            <w:r>
              <w:rPr>
                <w:rFonts w:hint="eastAsia"/>
                <w:lang w:val="en-US" w:eastAsia="zh-CN"/>
              </w:rPr>
              <w:t>6.4</w:t>
            </w:r>
          </w:p>
        </w:tc>
        <w:tc>
          <w:tcPr>
            <w:tcW w:w="665" w:type="dxa"/>
          </w:tcPr>
          <w:p w14:paraId="1ABBD7EA" w14:textId="180B64C7" w:rsidR="00EE60E3" w:rsidRDefault="00EE60E3" w:rsidP="00EE008E">
            <w:pPr>
              <w:pStyle w:val="TAC"/>
              <w:rPr>
                <w:lang w:val="en-US" w:eastAsia="zh-CN"/>
              </w:rPr>
            </w:pPr>
            <w:r>
              <w:rPr>
                <w:rFonts w:hint="eastAsia"/>
                <w:lang w:val="en-US" w:eastAsia="zh-CN"/>
              </w:rPr>
              <w:t>6.3</w:t>
            </w:r>
          </w:p>
        </w:tc>
      </w:tr>
      <w:tr w:rsidR="00D26F3F" w14:paraId="5403CBA4" w14:textId="77777777" w:rsidTr="00D26F3F">
        <w:trPr>
          <w:trHeight w:val="187"/>
          <w:jc w:val="center"/>
        </w:trPr>
        <w:tc>
          <w:tcPr>
            <w:tcW w:w="709" w:type="dxa"/>
          </w:tcPr>
          <w:p w14:paraId="7B6DF40E" w14:textId="03DBDCF2" w:rsidR="00D26F3F" w:rsidRDefault="00D26F3F" w:rsidP="00D26F3F">
            <w:pPr>
              <w:pStyle w:val="TAC"/>
              <w:rPr>
                <w:lang w:eastAsia="ja-JP"/>
              </w:rPr>
            </w:pPr>
            <w:r>
              <w:rPr>
                <w:lang w:eastAsia="zh-CN"/>
              </w:rPr>
              <w:t>n79</w:t>
            </w:r>
          </w:p>
        </w:tc>
        <w:tc>
          <w:tcPr>
            <w:tcW w:w="739" w:type="dxa"/>
          </w:tcPr>
          <w:p w14:paraId="4438B592" w14:textId="24B7F513" w:rsidR="00D26F3F" w:rsidRDefault="00D26F3F" w:rsidP="00D26F3F">
            <w:pPr>
              <w:pStyle w:val="TAC"/>
              <w:rPr>
                <w:lang w:eastAsia="ja-JP"/>
              </w:rPr>
            </w:pPr>
            <w:r>
              <w:rPr>
                <w:lang w:eastAsia="zh-CN"/>
              </w:rPr>
              <w:t>n</w:t>
            </w:r>
            <w:r>
              <w:rPr>
                <w:rFonts w:hint="eastAsia"/>
                <w:lang w:eastAsia="zh-CN"/>
              </w:rPr>
              <w:t>8</w:t>
            </w:r>
            <w:r w:rsidRPr="00D447C3">
              <w:rPr>
                <w:vertAlign w:val="superscript"/>
                <w:lang w:eastAsia="zh-CN"/>
              </w:rPr>
              <w:t>5</w:t>
            </w:r>
          </w:p>
        </w:tc>
        <w:tc>
          <w:tcPr>
            <w:tcW w:w="620" w:type="dxa"/>
            <w:vAlign w:val="center"/>
          </w:tcPr>
          <w:p w14:paraId="4E9A7EE0" w14:textId="4041A67B" w:rsidR="00D26F3F" w:rsidRDefault="00D26F3F" w:rsidP="00D26F3F">
            <w:pPr>
              <w:pStyle w:val="TAC"/>
              <w:rPr>
                <w:lang w:eastAsia="ja-JP"/>
              </w:rPr>
            </w:pPr>
            <w:r w:rsidRPr="00B40394">
              <w:rPr>
                <w:rFonts w:cs="Arial" w:hint="eastAsia"/>
              </w:rPr>
              <w:t>2</w:t>
            </w:r>
            <w:r w:rsidRPr="00B40394">
              <w:rPr>
                <w:rFonts w:cs="Arial"/>
              </w:rPr>
              <w:t>5</w:t>
            </w:r>
          </w:p>
        </w:tc>
        <w:tc>
          <w:tcPr>
            <w:tcW w:w="640" w:type="dxa"/>
            <w:vAlign w:val="center"/>
          </w:tcPr>
          <w:p w14:paraId="1802333D" w14:textId="319C8896" w:rsidR="00D26F3F" w:rsidRDefault="00D26F3F" w:rsidP="00D26F3F">
            <w:pPr>
              <w:pStyle w:val="TAC"/>
              <w:rPr>
                <w:lang w:eastAsia="ja-JP"/>
              </w:rPr>
            </w:pPr>
            <w:r w:rsidRPr="00B40394">
              <w:rPr>
                <w:rFonts w:cs="Arial" w:hint="eastAsia"/>
              </w:rPr>
              <w:t>2</w:t>
            </w:r>
            <w:r w:rsidRPr="00B40394">
              <w:rPr>
                <w:rFonts w:cs="Arial"/>
              </w:rPr>
              <w:t>1.8</w:t>
            </w:r>
          </w:p>
        </w:tc>
        <w:tc>
          <w:tcPr>
            <w:tcW w:w="640" w:type="dxa"/>
            <w:vAlign w:val="center"/>
          </w:tcPr>
          <w:p w14:paraId="2774792A" w14:textId="5D30BC68" w:rsidR="00D26F3F" w:rsidRDefault="00D26F3F" w:rsidP="00D26F3F">
            <w:pPr>
              <w:pStyle w:val="TAC"/>
              <w:rPr>
                <w:lang w:eastAsia="ja-JP"/>
              </w:rPr>
            </w:pPr>
            <w:r>
              <w:rPr>
                <w:rFonts w:cs="Arial"/>
              </w:rPr>
              <w:t>19.4</w:t>
            </w:r>
          </w:p>
        </w:tc>
        <w:tc>
          <w:tcPr>
            <w:tcW w:w="640" w:type="dxa"/>
            <w:vAlign w:val="center"/>
          </w:tcPr>
          <w:p w14:paraId="3A58F71B" w14:textId="31B8BA6C" w:rsidR="00D26F3F" w:rsidRDefault="00D26F3F" w:rsidP="00D26F3F">
            <w:pPr>
              <w:pStyle w:val="TAC"/>
              <w:rPr>
                <w:lang w:eastAsia="ja-JP"/>
              </w:rPr>
            </w:pPr>
            <w:r>
              <w:rPr>
                <w:rFonts w:cs="Arial"/>
              </w:rPr>
              <w:t>13.8</w:t>
            </w:r>
          </w:p>
        </w:tc>
        <w:tc>
          <w:tcPr>
            <w:tcW w:w="640" w:type="dxa"/>
          </w:tcPr>
          <w:p w14:paraId="020C9F27" w14:textId="77777777" w:rsidR="00D26F3F" w:rsidRDefault="00D26F3F" w:rsidP="00D26F3F">
            <w:pPr>
              <w:pStyle w:val="TAC"/>
              <w:rPr>
                <w:lang w:eastAsia="ja-JP"/>
              </w:rPr>
            </w:pPr>
          </w:p>
        </w:tc>
        <w:tc>
          <w:tcPr>
            <w:tcW w:w="640" w:type="dxa"/>
          </w:tcPr>
          <w:p w14:paraId="39425490" w14:textId="77777777" w:rsidR="00D26F3F" w:rsidRDefault="00D26F3F" w:rsidP="00D26F3F">
            <w:pPr>
              <w:pStyle w:val="TAC"/>
              <w:rPr>
                <w:lang w:eastAsia="ja-JP"/>
              </w:rPr>
            </w:pPr>
          </w:p>
        </w:tc>
        <w:tc>
          <w:tcPr>
            <w:tcW w:w="640" w:type="dxa"/>
          </w:tcPr>
          <w:p w14:paraId="40B2F766" w14:textId="77777777" w:rsidR="00D26F3F" w:rsidRDefault="00D26F3F" w:rsidP="00D26F3F">
            <w:pPr>
              <w:pStyle w:val="TAC"/>
              <w:rPr>
                <w:lang w:val="en-US" w:eastAsia="zh-CN"/>
              </w:rPr>
            </w:pPr>
          </w:p>
        </w:tc>
        <w:tc>
          <w:tcPr>
            <w:tcW w:w="640" w:type="dxa"/>
          </w:tcPr>
          <w:p w14:paraId="2CC9E1CB" w14:textId="77777777" w:rsidR="00D26F3F" w:rsidRDefault="00D26F3F" w:rsidP="00D26F3F">
            <w:pPr>
              <w:pStyle w:val="TAC"/>
              <w:rPr>
                <w:lang w:val="en-US" w:eastAsia="zh-CN"/>
              </w:rPr>
            </w:pPr>
          </w:p>
        </w:tc>
        <w:tc>
          <w:tcPr>
            <w:tcW w:w="640" w:type="dxa"/>
          </w:tcPr>
          <w:p w14:paraId="57E7E523" w14:textId="77777777" w:rsidR="00D26F3F" w:rsidRDefault="00D26F3F" w:rsidP="00D26F3F">
            <w:pPr>
              <w:pStyle w:val="TAC"/>
              <w:rPr>
                <w:lang w:val="en-US" w:eastAsia="zh-CN"/>
              </w:rPr>
            </w:pPr>
          </w:p>
        </w:tc>
        <w:tc>
          <w:tcPr>
            <w:tcW w:w="640" w:type="dxa"/>
          </w:tcPr>
          <w:p w14:paraId="764E58FC" w14:textId="77777777" w:rsidR="00D26F3F" w:rsidRDefault="00D26F3F" w:rsidP="00D26F3F">
            <w:pPr>
              <w:pStyle w:val="TAC"/>
              <w:rPr>
                <w:lang w:eastAsia="ja-JP"/>
              </w:rPr>
            </w:pPr>
          </w:p>
        </w:tc>
        <w:tc>
          <w:tcPr>
            <w:tcW w:w="640" w:type="dxa"/>
          </w:tcPr>
          <w:p w14:paraId="36B8C39E" w14:textId="77777777" w:rsidR="00D26F3F" w:rsidRDefault="00D26F3F" w:rsidP="00D26F3F">
            <w:pPr>
              <w:pStyle w:val="TAC"/>
              <w:rPr>
                <w:lang w:val="en-US" w:eastAsia="zh-CN"/>
              </w:rPr>
            </w:pPr>
          </w:p>
        </w:tc>
        <w:tc>
          <w:tcPr>
            <w:tcW w:w="640" w:type="dxa"/>
          </w:tcPr>
          <w:p w14:paraId="693558D7" w14:textId="77777777" w:rsidR="00D26F3F" w:rsidRDefault="00D26F3F" w:rsidP="00D26F3F">
            <w:pPr>
              <w:pStyle w:val="TAC"/>
              <w:rPr>
                <w:lang w:val="en-US" w:eastAsia="zh-CN"/>
              </w:rPr>
            </w:pPr>
          </w:p>
        </w:tc>
        <w:tc>
          <w:tcPr>
            <w:tcW w:w="665" w:type="dxa"/>
          </w:tcPr>
          <w:p w14:paraId="3E9E2525" w14:textId="77777777" w:rsidR="00D26F3F" w:rsidRDefault="00D26F3F" w:rsidP="00D26F3F">
            <w:pPr>
              <w:pStyle w:val="TAC"/>
              <w:rPr>
                <w:lang w:val="en-US" w:eastAsia="zh-CN"/>
              </w:rPr>
            </w:pPr>
          </w:p>
        </w:tc>
      </w:tr>
      <w:tr w:rsidR="00EE60E3" w14:paraId="18ABD8DC" w14:textId="77777777" w:rsidTr="00D26F3F">
        <w:trPr>
          <w:trHeight w:val="285"/>
          <w:jc w:val="center"/>
        </w:trPr>
        <w:tc>
          <w:tcPr>
            <w:tcW w:w="9773" w:type="dxa"/>
            <w:gridSpan w:val="15"/>
          </w:tcPr>
          <w:p w14:paraId="56BD66E9" w14:textId="010A8D93" w:rsidR="007B7420" w:rsidRDefault="007B7420" w:rsidP="007B7420">
            <w:pPr>
              <w:pStyle w:val="TAN"/>
              <w:rPr>
                <w:lang w:eastAsia="ja-JP"/>
              </w:rPr>
            </w:pPr>
            <w:r>
              <w:rPr>
                <w:lang w:eastAsia="ja-JP"/>
              </w:rPr>
              <w:t xml:space="preserve">NOTE </w:t>
            </w:r>
            <w:r>
              <w:rPr>
                <w:rFonts w:hint="eastAsia"/>
                <w:lang w:eastAsia="ja-JP"/>
              </w:rPr>
              <w:t>1</w:t>
            </w:r>
            <w:r>
              <w:rPr>
                <w:lang w:eastAsia="ja-JP"/>
              </w:rPr>
              <w:t>:</w:t>
            </w:r>
            <w:r>
              <w:rPr>
                <w:lang w:eastAsia="ja-JP"/>
              </w:rPr>
              <w:tab/>
              <w:t xml:space="preserve"> Void.</w:t>
            </w:r>
          </w:p>
          <w:p w14:paraId="3B21E49E" w14:textId="53BC4B3C" w:rsidR="007B7420" w:rsidRDefault="007B7420" w:rsidP="007B7420">
            <w:pPr>
              <w:pStyle w:val="TAN"/>
              <w:rPr>
                <w:lang w:eastAsia="ja-JP"/>
              </w:rPr>
            </w:pPr>
            <w:r>
              <w:rPr>
                <w:lang w:eastAsia="ja-JP"/>
              </w:rPr>
              <w:t xml:space="preserve">NOTE </w:t>
            </w:r>
            <w:r>
              <w:rPr>
                <w:rFonts w:hint="eastAsia"/>
                <w:lang w:eastAsia="ja-JP"/>
              </w:rPr>
              <w:t>2</w:t>
            </w:r>
            <w:r>
              <w:rPr>
                <w:lang w:eastAsia="ja-JP"/>
              </w:rPr>
              <w:t>:</w:t>
            </w:r>
            <w:r>
              <w:rPr>
                <w:lang w:eastAsia="ja-JP"/>
              </w:rPr>
              <w:tab/>
            </w:r>
            <w:r w:rsidRPr="00835F44">
              <w:rPr>
                <w:lang w:eastAsia="ja-JP"/>
              </w:rPr>
              <w:t xml:space="preserve">The requirements should be verified for </w:t>
            </w:r>
            <w:r>
              <w:rPr>
                <w:lang w:eastAsia="ja-JP"/>
              </w:rPr>
              <w:t>D</w:t>
            </w:r>
            <w:r w:rsidRPr="00835F44">
              <w:rPr>
                <w:lang w:eastAsia="ja-JP"/>
              </w:rPr>
              <w:t xml:space="preserve">L NR-ARFCN of the </w:t>
            </w:r>
            <w:r>
              <w:rPr>
                <w:lang w:eastAsia="ja-JP"/>
              </w:rPr>
              <w:t>Victim</w:t>
            </w:r>
            <w:r w:rsidRPr="00835F44">
              <w:rPr>
                <w:lang w:eastAsia="ja-JP"/>
              </w:rPr>
              <w:t xml:space="preserve"> (low</w:t>
            </w:r>
            <w:r w:rsidRPr="00835F44">
              <w:rPr>
                <w:rFonts w:hint="eastAsia"/>
                <w:lang w:eastAsia="ja-JP"/>
              </w:rPr>
              <w:t>er</w:t>
            </w:r>
            <w:r w:rsidRPr="00835F44">
              <w:rPr>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r>
                    <w:rPr>
                      <w:rFonts w:ascii="Cambria Math" w:hAnsi="Cambria Math"/>
                    </w:rPr>
                    <m:t>/0.15</m:t>
                  </m:r>
                </m:e>
              </m:d>
              <m:r>
                <w:rPr>
                  <w:rFonts w:ascii="Cambria Math" w:hAnsi="Cambria Math"/>
                </w:rPr>
                <m:t>0.1</m:t>
              </m:r>
            </m:oMath>
            <w:r w:rsidRPr="00EF5447">
              <w:rPr>
                <w:snapToGrid w:val="0"/>
              </w:rPr>
              <w:t xml:space="preserve"> with</w:t>
            </w:r>
            <w:r w:rsidRPr="00EF5447">
              <w:rPr>
                <w:noProof/>
                <w:position w:val="-10"/>
              </w:rPr>
              <w:object w:dxaOrig="440" w:dyaOrig="360" w14:anchorId="1312E3E4">
                <v:shape id="_x0000_i1071" type="#_x0000_t75" style="width:20.55pt;height:15.45pt" o:ole="">
                  <v:imagedata r:id="rId100" o:title=""/>
                </v:shape>
                <o:OLEObject Type="Embed" ProgID="Equation.3" ShapeID="_x0000_i1071" DrawAspect="Content" ObjectID="_1757502630" r:id="rId101"/>
              </w:object>
            </w:r>
            <w:r w:rsidRPr="00EF5447">
              <w:rPr>
                <w:snapToGrid w:val="0"/>
              </w:rPr>
              <w:t xml:space="preserve"> the DL carrier frequency </w:t>
            </w:r>
            <w:r w:rsidRPr="00EF5447">
              <w:t>in</w:t>
            </w:r>
            <w:r w:rsidRPr="00EF5447">
              <w:rPr>
                <w:snapToGrid w:val="0"/>
              </w:rPr>
              <w:t xml:space="preserve"> the lower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rPr>
              <w:t xml:space="preserve"> the UL carrier frequency in the higher band, both in MHz.</w:t>
            </w:r>
          </w:p>
          <w:p w14:paraId="7A778469" w14:textId="1E4C516D" w:rsidR="00EE60E3" w:rsidRDefault="007B7420" w:rsidP="007B7420">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3356D2AD" w14:textId="77777777" w:rsidR="00EE60E3" w:rsidRDefault="00EE60E3" w:rsidP="00EE60E3">
            <w:pPr>
              <w:pStyle w:val="TAN"/>
              <w:rPr>
                <w:rFonts w:cs="Arial"/>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72" type="#_x0000_t75" style="width:102.85pt;height:25.7pt;mso-wrap-style:square;mso-position-horizontal-relative:page;mso-position-vertical-relative:page" o:ole="">
                  <v:imagedata r:id="rId102" o:title=""/>
                </v:shape>
                <o:OLEObject Type="Embed" ProgID="Equation.DSMT4" ShapeID="对象 122" DrawAspect="Content" ObjectID="_1757502631" r:id="rId103"/>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73" type="#_x0000_t75" style="width:205.7pt;height:10.3pt;mso-wrap-style:square;mso-position-horizontal-relative:page;mso-position-vertical-relative:page" o:ole="">
                  <v:imagedata r:id="rId81" o:title=""/>
                </v:shape>
                <o:OLEObject Type="Embed" ProgID="Equation.DSMT4" ShapeID="对象 123" DrawAspect="Content" ObjectID="_1757502632" r:id="rId104"/>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p w14:paraId="561FAFE5" w14:textId="13EA06DD" w:rsidR="00D26F3F" w:rsidRDefault="00D26F3F" w:rsidP="00EE60E3">
            <w:pPr>
              <w:pStyle w:val="TAN"/>
              <w:rPr>
                <w:lang w:eastAsia="ja-JP"/>
              </w:rPr>
            </w:pPr>
            <w:r w:rsidRPr="00EF5447">
              <w:rPr>
                <w:lang w:eastAsia="ja-JP"/>
              </w:rPr>
              <w:t>NOTE</w:t>
            </w:r>
            <w:r>
              <w:rPr>
                <w:lang w:eastAsia="ja-JP"/>
              </w:rPr>
              <w:t xml:space="preserve"> </w:t>
            </w:r>
            <w:r>
              <w:t>5</w:t>
            </w:r>
            <w:r w:rsidRPr="00EF5447">
              <w:rPr>
                <w:lang w:eastAsia="ja-JP"/>
              </w:rPr>
              <w:t>:</w:t>
            </w:r>
            <w:r w:rsidRPr="00EF5447">
              <w:rPr>
                <w:lang w:eastAsia="ja-JP"/>
              </w:rPr>
              <w:tab/>
              <w:t xml:space="preserve">The requirements should be verified for </w:t>
            </w:r>
            <w:r w:rsidRPr="00EF5447">
              <w:t>DL</w:t>
            </w:r>
            <w:r w:rsidRPr="00EF5447">
              <w:rPr>
                <w:lang w:eastAsia="ja-JP"/>
              </w:rPr>
              <w:t xml:space="preserve"> EARFCN of the </w:t>
            </w:r>
            <w:r w:rsidRPr="00EF5447">
              <w:t xml:space="preserve">victim </w:t>
            </w:r>
            <w:r w:rsidRPr="00EF5447">
              <w:rPr>
                <w:lang w:eastAsia="ja-JP"/>
              </w:rPr>
              <w:t xml:space="preserve">(lower) band (superscript LB) such that </w:t>
            </w:r>
            <w:r w:rsidRPr="00EF5447">
              <w:rPr>
                <w:snapToGrid w:val="0"/>
                <w:position w:val="-12"/>
                <w:lang w:eastAsia="ja-JP"/>
              </w:rPr>
              <w:object w:dxaOrig="2000" w:dyaOrig="380" w14:anchorId="24DCF56A">
                <v:shape id="_x0000_i1074" type="#_x0000_t75" style="width:77.15pt;height:15.45pt" o:ole="">
                  <v:imagedata r:id="rId107" o:title=""/>
                </v:shape>
                <o:OLEObject Type="Embed" ProgID="Equation.3" ShapeID="_x0000_i1074" DrawAspect="Content" ObjectID="_1757502633" r:id="rId108"/>
              </w:object>
            </w:r>
            <w:r w:rsidRPr="00EF5447">
              <w:rPr>
                <w:snapToGrid w:val="0"/>
                <w:lang w:eastAsia="ja-JP"/>
              </w:rPr>
              <w:t xml:space="preserve">  with </w:t>
            </w:r>
            <w:r w:rsidRPr="00EF5447">
              <w:rPr>
                <w:snapToGrid w:val="0"/>
                <w:position w:val="-10"/>
                <w:lang w:eastAsia="ja-JP"/>
              </w:rPr>
              <w:object w:dxaOrig="440" w:dyaOrig="360" w14:anchorId="4BBFB0AF">
                <v:shape id="_x0000_i1075" type="#_x0000_t75" style="width:15.45pt;height:15.45pt" o:ole="">
                  <v:imagedata r:id="rId109" o:title=""/>
                </v:shape>
                <o:OLEObject Type="Embed" ProgID="Equation.3" ShapeID="_x0000_i1075" DrawAspect="Content" ObjectID="_1757502634" r:id="rId110"/>
              </w:object>
            </w:r>
            <w:r w:rsidRPr="00EF5447">
              <w:rPr>
                <w:snapToGrid w:val="0"/>
                <w:lang w:eastAsia="ja-JP"/>
              </w:rPr>
              <w:t xml:space="preserve"> the DL carrier frequency </w:t>
            </w:r>
            <w:r w:rsidRPr="00EF5447">
              <w:t>in</w:t>
            </w:r>
            <w:r w:rsidRPr="00EF5447">
              <w:rPr>
                <w:snapToGrid w:val="0"/>
                <w:lang w:eastAsia="ja-JP"/>
              </w:rPr>
              <w:t xml:space="preserve"> the </w:t>
            </w:r>
            <w:r w:rsidRPr="00EF5447">
              <w:rPr>
                <w:snapToGrid w:val="0"/>
              </w:rPr>
              <w:t>low</w:t>
            </w:r>
            <w:r w:rsidRPr="00EF5447">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EF5447">
              <w:rPr>
                <w:snapToGrid w:val="0"/>
                <w:lang w:eastAsia="ja-JP"/>
              </w:rPr>
              <w:t xml:space="preserve"> the UL carrier frequency in the higher band, both in MHz.</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r w:rsidRPr="001C0CC4">
        <w:rPr>
          <w:lang w:eastAsia="ja-JP"/>
        </w:rPr>
        <w:t>Table 7.3A.4-4a: Uplink configuration for reference sensitivity exceptions due to receiver harmonic mixing for CA in NR FR1</w:t>
      </w:r>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D26F3F">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D26F3F">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5"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D26F3F">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5" w:type="dxa"/>
            <w:vAlign w:val="center"/>
          </w:tcPr>
          <w:p w14:paraId="63F89032" w14:textId="77777777" w:rsidR="00EE60E3" w:rsidRDefault="00EE60E3" w:rsidP="00EE60E3">
            <w:pPr>
              <w:pStyle w:val="TAC"/>
              <w:rPr>
                <w:lang w:eastAsia="ja-JP"/>
              </w:rPr>
            </w:pPr>
          </w:p>
        </w:tc>
      </w:tr>
      <w:tr w:rsidR="00EE60E3" w14:paraId="47356023" w14:textId="77777777" w:rsidTr="00D26F3F">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5" w:type="dxa"/>
            <w:vAlign w:val="center"/>
          </w:tcPr>
          <w:p w14:paraId="724B20C7" w14:textId="77777777" w:rsidR="00EE60E3" w:rsidRDefault="00EE60E3" w:rsidP="00EE60E3">
            <w:pPr>
              <w:pStyle w:val="TAC"/>
              <w:rPr>
                <w:lang w:val="en-US" w:eastAsia="zh-CN"/>
              </w:rPr>
            </w:pPr>
          </w:p>
        </w:tc>
      </w:tr>
      <w:tr w:rsidR="00EE60E3" w14:paraId="00C33C48" w14:textId="77777777" w:rsidTr="00D26F3F">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5" w:type="dxa"/>
            <w:vAlign w:val="center"/>
          </w:tcPr>
          <w:p w14:paraId="5A155DFB" w14:textId="77777777" w:rsidR="00EE60E3" w:rsidRDefault="00EE60E3" w:rsidP="00EE60E3">
            <w:pPr>
              <w:pStyle w:val="TAC"/>
              <w:rPr>
                <w:lang w:eastAsia="ja-JP"/>
              </w:rPr>
            </w:pPr>
          </w:p>
        </w:tc>
      </w:tr>
      <w:tr w:rsidR="00EE60E3" w14:paraId="13B97291" w14:textId="77777777" w:rsidTr="00D26F3F">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5" w:type="dxa"/>
            <w:vAlign w:val="center"/>
          </w:tcPr>
          <w:p w14:paraId="2B6318C1" w14:textId="77777777" w:rsidR="00EE60E3" w:rsidRDefault="00EE60E3" w:rsidP="00EE60E3">
            <w:pPr>
              <w:pStyle w:val="TAC"/>
              <w:rPr>
                <w:lang w:eastAsia="ja-JP"/>
              </w:rPr>
            </w:pPr>
          </w:p>
        </w:tc>
      </w:tr>
      <w:tr w:rsidR="00EE60E3" w14:paraId="3003CE04" w14:textId="77777777" w:rsidTr="00D26F3F">
        <w:trPr>
          <w:trHeight w:val="187"/>
          <w:jc w:val="center"/>
        </w:trPr>
        <w:tc>
          <w:tcPr>
            <w:tcW w:w="673" w:type="dxa"/>
            <w:vAlign w:val="center"/>
          </w:tcPr>
          <w:p w14:paraId="4C6CDEF8"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07B2B613" w14:textId="77777777" w:rsidR="00EE60E3" w:rsidRDefault="00EE60E3" w:rsidP="00EE60E3">
            <w:pPr>
              <w:pStyle w:val="TAC"/>
              <w:rPr>
                <w:lang w:eastAsia="ja-JP"/>
              </w:rPr>
            </w:pPr>
            <w:r>
              <w:rPr>
                <w:rFonts w:hint="eastAsia"/>
                <w:lang w:eastAsia="ja-JP"/>
              </w:rPr>
              <w:t>n4</w:t>
            </w:r>
            <w:r>
              <w:rPr>
                <w:lang w:eastAsia="ja-JP"/>
              </w:rPr>
              <w:t>0</w:t>
            </w:r>
          </w:p>
        </w:tc>
        <w:tc>
          <w:tcPr>
            <w:tcW w:w="584" w:type="dxa"/>
            <w:vAlign w:val="center"/>
          </w:tcPr>
          <w:p w14:paraId="6DFFB28B" w14:textId="77777777" w:rsidR="00EE60E3" w:rsidRDefault="00EE60E3" w:rsidP="00EE60E3">
            <w:pPr>
              <w:pStyle w:val="TAC"/>
              <w:rPr>
                <w:lang w:eastAsia="ja-JP"/>
              </w:rPr>
            </w:pPr>
            <w:r>
              <w:rPr>
                <w:rFonts w:hint="eastAsia"/>
                <w:lang w:eastAsia="ja-JP"/>
              </w:rPr>
              <w:t>30</w:t>
            </w:r>
          </w:p>
        </w:tc>
        <w:tc>
          <w:tcPr>
            <w:tcW w:w="572" w:type="dxa"/>
            <w:vAlign w:val="center"/>
          </w:tcPr>
          <w:p w14:paraId="05716ED1" w14:textId="77777777" w:rsidR="00EE60E3" w:rsidRDefault="00EE60E3" w:rsidP="00EE60E3">
            <w:pPr>
              <w:pStyle w:val="TAC"/>
              <w:rPr>
                <w:lang w:eastAsia="ja-JP"/>
              </w:rPr>
            </w:pPr>
            <w:r>
              <w:rPr>
                <w:lang w:eastAsia="ja-JP"/>
              </w:rPr>
              <w:t>50</w:t>
            </w:r>
          </w:p>
        </w:tc>
        <w:tc>
          <w:tcPr>
            <w:tcW w:w="606" w:type="dxa"/>
            <w:vAlign w:val="center"/>
          </w:tcPr>
          <w:p w14:paraId="6BB50630" w14:textId="77777777" w:rsidR="00EE60E3" w:rsidRDefault="00EE60E3" w:rsidP="00EE60E3">
            <w:pPr>
              <w:pStyle w:val="TAC"/>
              <w:rPr>
                <w:lang w:eastAsia="ja-JP"/>
              </w:rPr>
            </w:pPr>
            <w:r>
              <w:rPr>
                <w:rFonts w:hint="eastAsia"/>
                <w:lang w:eastAsia="ja-JP"/>
              </w:rPr>
              <w:t>50</w:t>
            </w:r>
          </w:p>
        </w:tc>
        <w:tc>
          <w:tcPr>
            <w:tcW w:w="605" w:type="dxa"/>
            <w:vAlign w:val="center"/>
          </w:tcPr>
          <w:p w14:paraId="1ABB5D78" w14:textId="77777777" w:rsidR="00EE60E3" w:rsidRDefault="00EE60E3" w:rsidP="00EE60E3">
            <w:pPr>
              <w:pStyle w:val="TAC"/>
              <w:rPr>
                <w:lang w:eastAsia="ja-JP"/>
              </w:rPr>
            </w:pPr>
            <w:r>
              <w:rPr>
                <w:rFonts w:hint="eastAsia"/>
                <w:lang w:eastAsia="ja-JP"/>
              </w:rPr>
              <w:t>50</w:t>
            </w:r>
          </w:p>
        </w:tc>
        <w:tc>
          <w:tcPr>
            <w:tcW w:w="605" w:type="dxa"/>
            <w:vAlign w:val="center"/>
          </w:tcPr>
          <w:p w14:paraId="20FD8C27" w14:textId="77777777" w:rsidR="00EE60E3" w:rsidRDefault="00EE60E3" w:rsidP="00EE60E3">
            <w:pPr>
              <w:pStyle w:val="TAC"/>
              <w:rPr>
                <w:lang w:eastAsia="ja-JP"/>
              </w:rPr>
            </w:pPr>
            <w:r>
              <w:rPr>
                <w:rFonts w:hint="eastAsia"/>
                <w:lang w:eastAsia="ja-JP"/>
              </w:rPr>
              <w:t>50</w:t>
            </w:r>
          </w:p>
        </w:tc>
        <w:tc>
          <w:tcPr>
            <w:tcW w:w="605" w:type="dxa"/>
            <w:vAlign w:val="center"/>
          </w:tcPr>
          <w:p w14:paraId="39F6798D" w14:textId="77777777" w:rsidR="00EE60E3" w:rsidRDefault="00EE60E3" w:rsidP="00EE60E3">
            <w:pPr>
              <w:pStyle w:val="TAC"/>
              <w:rPr>
                <w:lang w:eastAsia="ja-JP"/>
              </w:rPr>
            </w:pPr>
          </w:p>
        </w:tc>
        <w:tc>
          <w:tcPr>
            <w:tcW w:w="605" w:type="dxa"/>
            <w:vAlign w:val="center"/>
          </w:tcPr>
          <w:p w14:paraId="3FA1F7B4" w14:textId="77777777" w:rsidR="00EE60E3" w:rsidRDefault="00EE60E3" w:rsidP="00EE60E3">
            <w:pPr>
              <w:pStyle w:val="TAC"/>
              <w:rPr>
                <w:lang w:val="en-US" w:eastAsia="zh-CN"/>
              </w:rPr>
            </w:pPr>
          </w:p>
        </w:tc>
        <w:tc>
          <w:tcPr>
            <w:tcW w:w="605" w:type="dxa"/>
            <w:vAlign w:val="center"/>
          </w:tcPr>
          <w:p w14:paraId="43A89A4B"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36340A4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057B609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69358B65" w14:textId="77777777" w:rsidR="00EE60E3" w:rsidRDefault="00EE60E3" w:rsidP="00EE60E3">
            <w:pPr>
              <w:pStyle w:val="TAC"/>
              <w:rPr>
                <w:lang w:eastAsia="ja-JP"/>
              </w:rPr>
            </w:pPr>
          </w:p>
        </w:tc>
        <w:tc>
          <w:tcPr>
            <w:tcW w:w="605" w:type="dxa"/>
            <w:vAlign w:val="center"/>
          </w:tcPr>
          <w:p w14:paraId="46319C46" w14:textId="77777777" w:rsidR="00EE60E3" w:rsidRDefault="00EE60E3" w:rsidP="00EE60E3">
            <w:pPr>
              <w:pStyle w:val="TAC"/>
              <w:rPr>
                <w:lang w:val="en-US" w:eastAsia="zh-CN"/>
              </w:rPr>
            </w:pPr>
            <w:r>
              <w:rPr>
                <w:rFonts w:hint="eastAsia"/>
                <w:lang w:val="en-US" w:eastAsia="zh-CN"/>
              </w:rPr>
              <w:t>50</w:t>
            </w:r>
          </w:p>
        </w:tc>
        <w:tc>
          <w:tcPr>
            <w:tcW w:w="521" w:type="dxa"/>
            <w:vAlign w:val="center"/>
          </w:tcPr>
          <w:p w14:paraId="7845098F" w14:textId="77777777" w:rsidR="00EE60E3" w:rsidRDefault="00EE60E3" w:rsidP="00EE60E3">
            <w:pPr>
              <w:pStyle w:val="TAC"/>
              <w:rPr>
                <w:lang w:val="en-US" w:eastAsia="zh-CN"/>
              </w:rPr>
            </w:pPr>
          </w:p>
        </w:tc>
        <w:tc>
          <w:tcPr>
            <w:tcW w:w="695" w:type="dxa"/>
            <w:vAlign w:val="center"/>
          </w:tcPr>
          <w:p w14:paraId="0B8CB4E1" w14:textId="77777777" w:rsidR="00EE60E3" w:rsidRDefault="00EE60E3" w:rsidP="00EE60E3">
            <w:pPr>
              <w:pStyle w:val="TAC"/>
              <w:rPr>
                <w:lang w:eastAsia="ja-JP"/>
              </w:rPr>
            </w:pPr>
          </w:p>
        </w:tc>
      </w:tr>
      <w:tr w:rsidR="00EE60E3" w14:paraId="7D7C496B" w14:textId="77777777" w:rsidTr="00D26F3F">
        <w:trPr>
          <w:trHeight w:val="187"/>
          <w:jc w:val="center"/>
        </w:trPr>
        <w:tc>
          <w:tcPr>
            <w:tcW w:w="673" w:type="dxa"/>
            <w:vAlign w:val="center"/>
          </w:tcPr>
          <w:p w14:paraId="1D0344B9"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21703BCF" w14:textId="77777777" w:rsidR="00EE60E3" w:rsidRDefault="00EE60E3" w:rsidP="00EE60E3">
            <w:pPr>
              <w:pStyle w:val="TAC"/>
              <w:rPr>
                <w:lang w:eastAsia="ja-JP"/>
              </w:rPr>
            </w:pPr>
            <w:r>
              <w:rPr>
                <w:rFonts w:hint="eastAsia"/>
                <w:lang w:eastAsia="ja-JP"/>
              </w:rPr>
              <w:t>n41</w:t>
            </w:r>
          </w:p>
        </w:tc>
        <w:tc>
          <w:tcPr>
            <w:tcW w:w="584" w:type="dxa"/>
            <w:vAlign w:val="center"/>
          </w:tcPr>
          <w:p w14:paraId="69B33C6E" w14:textId="77777777" w:rsidR="00EE60E3" w:rsidRDefault="00EE60E3" w:rsidP="00EE60E3">
            <w:pPr>
              <w:pStyle w:val="TAC"/>
              <w:rPr>
                <w:lang w:eastAsia="ja-JP"/>
              </w:rPr>
            </w:pPr>
            <w:r>
              <w:rPr>
                <w:rFonts w:hint="eastAsia"/>
                <w:lang w:eastAsia="ja-JP"/>
              </w:rPr>
              <w:t>30</w:t>
            </w:r>
          </w:p>
        </w:tc>
        <w:tc>
          <w:tcPr>
            <w:tcW w:w="572" w:type="dxa"/>
            <w:vAlign w:val="center"/>
          </w:tcPr>
          <w:p w14:paraId="1C2225B3" w14:textId="77777777" w:rsidR="00EE60E3" w:rsidRDefault="00EE60E3" w:rsidP="00EE60E3">
            <w:pPr>
              <w:pStyle w:val="TAC"/>
              <w:rPr>
                <w:lang w:eastAsia="ja-JP"/>
              </w:rPr>
            </w:pPr>
          </w:p>
        </w:tc>
        <w:tc>
          <w:tcPr>
            <w:tcW w:w="606" w:type="dxa"/>
            <w:vAlign w:val="center"/>
          </w:tcPr>
          <w:p w14:paraId="650D006B" w14:textId="77777777" w:rsidR="00EE60E3" w:rsidRDefault="00EE60E3" w:rsidP="00EE60E3">
            <w:pPr>
              <w:pStyle w:val="TAC"/>
              <w:rPr>
                <w:lang w:eastAsia="ja-JP"/>
              </w:rPr>
            </w:pPr>
            <w:r>
              <w:rPr>
                <w:rFonts w:hint="eastAsia"/>
                <w:lang w:eastAsia="ja-JP"/>
              </w:rPr>
              <w:t>50</w:t>
            </w:r>
          </w:p>
        </w:tc>
        <w:tc>
          <w:tcPr>
            <w:tcW w:w="605" w:type="dxa"/>
            <w:vAlign w:val="center"/>
          </w:tcPr>
          <w:p w14:paraId="3ED5F225" w14:textId="77777777" w:rsidR="00EE60E3" w:rsidRDefault="00EE60E3" w:rsidP="00EE60E3">
            <w:pPr>
              <w:pStyle w:val="TAC"/>
              <w:rPr>
                <w:lang w:eastAsia="ja-JP"/>
              </w:rPr>
            </w:pPr>
            <w:r>
              <w:rPr>
                <w:rFonts w:hint="eastAsia"/>
                <w:lang w:eastAsia="ja-JP"/>
              </w:rPr>
              <w:t>50</w:t>
            </w:r>
          </w:p>
        </w:tc>
        <w:tc>
          <w:tcPr>
            <w:tcW w:w="605" w:type="dxa"/>
            <w:vAlign w:val="center"/>
          </w:tcPr>
          <w:p w14:paraId="30B75726" w14:textId="77777777" w:rsidR="00EE60E3" w:rsidRDefault="00EE60E3" w:rsidP="00EE60E3">
            <w:pPr>
              <w:pStyle w:val="TAC"/>
              <w:rPr>
                <w:lang w:eastAsia="ja-JP"/>
              </w:rPr>
            </w:pPr>
            <w:r>
              <w:rPr>
                <w:rFonts w:hint="eastAsia"/>
                <w:lang w:eastAsia="ja-JP"/>
              </w:rPr>
              <w:t>50</w:t>
            </w:r>
          </w:p>
        </w:tc>
        <w:tc>
          <w:tcPr>
            <w:tcW w:w="605" w:type="dxa"/>
            <w:vAlign w:val="center"/>
          </w:tcPr>
          <w:p w14:paraId="04972141" w14:textId="77777777" w:rsidR="00EE60E3" w:rsidRDefault="00EE60E3" w:rsidP="00EE60E3">
            <w:pPr>
              <w:pStyle w:val="TAC"/>
              <w:rPr>
                <w:lang w:eastAsia="ja-JP"/>
              </w:rPr>
            </w:pPr>
          </w:p>
        </w:tc>
        <w:tc>
          <w:tcPr>
            <w:tcW w:w="605" w:type="dxa"/>
            <w:vAlign w:val="center"/>
          </w:tcPr>
          <w:p w14:paraId="34E362ED"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1256ED4D" w14:textId="77777777" w:rsidR="00EE60E3" w:rsidRDefault="00EE60E3" w:rsidP="00EE60E3">
            <w:pPr>
              <w:pStyle w:val="TAC"/>
              <w:rPr>
                <w:lang w:eastAsia="ja-JP"/>
              </w:rPr>
            </w:pPr>
            <w:r>
              <w:rPr>
                <w:rFonts w:hint="eastAsia"/>
                <w:lang w:eastAsia="ja-JP"/>
              </w:rPr>
              <w:t>50</w:t>
            </w:r>
          </w:p>
        </w:tc>
        <w:tc>
          <w:tcPr>
            <w:tcW w:w="605" w:type="dxa"/>
            <w:vAlign w:val="center"/>
          </w:tcPr>
          <w:p w14:paraId="2BDA563A" w14:textId="77777777" w:rsidR="00EE60E3" w:rsidRDefault="00EE60E3" w:rsidP="00EE60E3">
            <w:pPr>
              <w:pStyle w:val="TAC"/>
              <w:rPr>
                <w:lang w:eastAsia="ja-JP"/>
              </w:rPr>
            </w:pPr>
            <w:r>
              <w:rPr>
                <w:rFonts w:hint="eastAsia"/>
                <w:lang w:eastAsia="ja-JP"/>
              </w:rPr>
              <w:t>50</w:t>
            </w:r>
          </w:p>
        </w:tc>
        <w:tc>
          <w:tcPr>
            <w:tcW w:w="605" w:type="dxa"/>
            <w:vAlign w:val="center"/>
          </w:tcPr>
          <w:p w14:paraId="722AABD6" w14:textId="77777777" w:rsidR="00EE60E3" w:rsidRDefault="00EE60E3" w:rsidP="00EE60E3">
            <w:pPr>
              <w:pStyle w:val="TAC"/>
              <w:rPr>
                <w:lang w:eastAsia="ja-JP"/>
              </w:rPr>
            </w:pPr>
            <w:r>
              <w:rPr>
                <w:rFonts w:hint="eastAsia"/>
                <w:lang w:eastAsia="ja-JP"/>
              </w:rPr>
              <w:t>50</w:t>
            </w:r>
          </w:p>
        </w:tc>
        <w:tc>
          <w:tcPr>
            <w:tcW w:w="605" w:type="dxa"/>
            <w:vAlign w:val="center"/>
          </w:tcPr>
          <w:p w14:paraId="6A0F167E" w14:textId="77777777" w:rsidR="00EE60E3" w:rsidRDefault="00EE60E3" w:rsidP="00EE60E3">
            <w:pPr>
              <w:pStyle w:val="TAC"/>
              <w:rPr>
                <w:lang w:eastAsia="ja-JP"/>
              </w:rPr>
            </w:pPr>
          </w:p>
        </w:tc>
        <w:tc>
          <w:tcPr>
            <w:tcW w:w="605" w:type="dxa"/>
            <w:vAlign w:val="center"/>
          </w:tcPr>
          <w:p w14:paraId="5FDED363" w14:textId="77777777" w:rsidR="00EE60E3" w:rsidRDefault="00EE60E3" w:rsidP="00EE60E3">
            <w:pPr>
              <w:pStyle w:val="TAC"/>
              <w:rPr>
                <w:lang w:eastAsia="ja-JP"/>
              </w:rPr>
            </w:pPr>
            <w:r>
              <w:rPr>
                <w:rFonts w:hint="eastAsia"/>
                <w:lang w:eastAsia="ja-JP"/>
              </w:rPr>
              <w:t>50</w:t>
            </w:r>
          </w:p>
        </w:tc>
        <w:tc>
          <w:tcPr>
            <w:tcW w:w="521" w:type="dxa"/>
            <w:vAlign w:val="center"/>
          </w:tcPr>
          <w:p w14:paraId="02606139" w14:textId="77777777" w:rsidR="00EE60E3" w:rsidRDefault="00EE60E3" w:rsidP="00EE60E3">
            <w:pPr>
              <w:pStyle w:val="TAC"/>
              <w:rPr>
                <w:lang w:val="en-US" w:eastAsia="zh-CN"/>
              </w:rPr>
            </w:pPr>
            <w:r>
              <w:rPr>
                <w:rFonts w:hint="eastAsia"/>
                <w:lang w:val="en-US" w:eastAsia="zh-CN"/>
              </w:rPr>
              <w:t>50</w:t>
            </w:r>
          </w:p>
        </w:tc>
        <w:tc>
          <w:tcPr>
            <w:tcW w:w="695" w:type="dxa"/>
            <w:vAlign w:val="center"/>
          </w:tcPr>
          <w:p w14:paraId="467E7C88" w14:textId="77777777" w:rsidR="00EE60E3" w:rsidRDefault="00EE60E3" w:rsidP="00EE60E3">
            <w:pPr>
              <w:pStyle w:val="TAC"/>
              <w:rPr>
                <w:lang w:eastAsia="ja-JP"/>
              </w:rPr>
            </w:pPr>
            <w:r>
              <w:rPr>
                <w:rFonts w:hint="eastAsia"/>
                <w:lang w:eastAsia="ja-JP"/>
              </w:rPr>
              <w:t>50</w:t>
            </w:r>
          </w:p>
        </w:tc>
      </w:tr>
      <w:tr w:rsidR="00D26F3F" w14:paraId="507A2FF8" w14:textId="77777777" w:rsidTr="00D26F3F">
        <w:trPr>
          <w:trHeight w:val="187"/>
          <w:jc w:val="center"/>
        </w:trPr>
        <w:tc>
          <w:tcPr>
            <w:tcW w:w="673" w:type="dxa"/>
            <w:vAlign w:val="center"/>
          </w:tcPr>
          <w:p w14:paraId="5C50B8BC" w14:textId="6A9EA751" w:rsidR="00D26F3F" w:rsidRDefault="00D26F3F" w:rsidP="00D26F3F">
            <w:pPr>
              <w:pStyle w:val="TAC"/>
              <w:rPr>
                <w:lang w:eastAsia="ja-JP"/>
              </w:rPr>
            </w:pPr>
            <w:r>
              <w:rPr>
                <w:lang w:eastAsia="zh-CN"/>
              </w:rPr>
              <w:t>n79</w:t>
            </w:r>
          </w:p>
        </w:tc>
        <w:tc>
          <w:tcPr>
            <w:tcW w:w="673" w:type="dxa"/>
            <w:vAlign w:val="center"/>
          </w:tcPr>
          <w:p w14:paraId="1FCBDCF0" w14:textId="6385AD82" w:rsidR="00D26F3F" w:rsidRDefault="00D26F3F" w:rsidP="00D26F3F">
            <w:pPr>
              <w:pStyle w:val="TAC"/>
              <w:rPr>
                <w:lang w:eastAsia="ja-JP"/>
              </w:rPr>
            </w:pPr>
            <w:r>
              <w:rPr>
                <w:lang w:eastAsia="zh-CN"/>
              </w:rPr>
              <w:t>n</w:t>
            </w:r>
            <w:r>
              <w:rPr>
                <w:rFonts w:hint="eastAsia"/>
                <w:lang w:eastAsia="zh-CN"/>
              </w:rPr>
              <w:t>8</w:t>
            </w:r>
          </w:p>
        </w:tc>
        <w:tc>
          <w:tcPr>
            <w:tcW w:w="584" w:type="dxa"/>
            <w:vAlign w:val="center"/>
          </w:tcPr>
          <w:p w14:paraId="6AE7B874" w14:textId="1A5E4153" w:rsidR="00D26F3F" w:rsidRDefault="00D26F3F" w:rsidP="00D26F3F">
            <w:pPr>
              <w:pStyle w:val="TAC"/>
              <w:rPr>
                <w:lang w:eastAsia="ja-JP"/>
              </w:rPr>
            </w:pPr>
            <w:r>
              <w:rPr>
                <w:rFonts w:hint="eastAsia"/>
                <w:lang w:eastAsia="zh-CN"/>
              </w:rPr>
              <w:t>1</w:t>
            </w:r>
            <w:r>
              <w:rPr>
                <w:lang w:eastAsia="zh-CN"/>
              </w:rPr>
              <w:t>5</w:t>
            </w:r>
          </w:p>
        </w:tc>
        <w:tc>
          <w:tcPr>
            <w:tcW w:w="572" w:type="dxa"/>
            <w:vAlign w:val="center"/>
          </w:tcPr>
          <w:p w14:paraId="569C2F1A" w14:textId="2CFCD29D" w:rsidR="00D26F3F" w:rsidRDefault="00D26F3F" w:rsidP="00D26F3F">
            <w:pPr>
              <w:pStyle w:val="TAC"/>
              <w:rPr>
                <w:lang w:eastAsia="ja-JP"/>
              </w:rPr>
            </w:pPr>
            <w:r>
              <w:rPr>
                <w:rFonts w:hint="eastAsia"/>
                <w:lang w:eastAsia="zh-CN"/>
              </w:rPr>
              <w:t>2</w:t>
            </w:r>
            <w:r>
              <w:rPr>
                <w:lang w:eastAsia="zh-CN"/>
              </w:rPr>
              <w:t>5</w:t>
            </w:r>
          </w:p>
        </w:tc>
        <w:tc>
          <w:tcPr>
            <w:tcW w:w="606" w:type="dxa"/>
            <w:vAlign w:val="center"/>
          </w:tcPr>
          <w:p w14:paraId="40C7E71D" w14:textId="7A28931E" w:rsidR="00D26F3F" w:rsidRDefault="00D26F3F" w:rsidP="00D26F3F">
            <w:pPr>
              <w:pStyle w:val="TAC"/>
              <w:rPr>
                <w:lang w:eastAsia="ja-JP"/>
              </w:rPr>
            </w:pPr>
            <w:r>
              <w:rPr>
                <w:rFonts w:hint="eastAsia"/>
                <w:lang w:eastAsia="zh-CN"/>
              </w:rPr>
              <w:t>5</w:t>
            </w:r>
            <w:r>
              <w:rPr>
                <w:lang w:eastAsia="zh-CN"/>
              </w:rPr>
              <w:t>0</w:t>
            </w:r>
          </w:p>
        </w:tc>
        <w:tc>
          <w:tcPr>
            <w:tcW w:w="605" w:type="dxa"/>
            <w:vAlign w:val="center"/>
          </w:tcPr>
          <w:p w14:paraId="4FFA283D" w14:textId="01A0EE0C" w:rsidR="00D26F3F" w:rsidRDefault="00D26F3F" w:rsidP="00D26F3F">
            <w:pPr>
              <w:pStyle w:val="TAC"/>
              <w:rPr>
                <w:lang w:eastAsia="ja-JP"/>
              </w:rPr>
            </w:pPr>
            <w:r>
              <w:rPr>
                <w:rFonts w:hint="eastAsia"/>
                <w:lang w:eastAsia="zh-CN"/>
              </w:rPr>
              <w:t>7</w:t>
            </w:r>
            <w:r>
              <w:rPr>
                <w:lang w:eastAsia="zh-CN"/>
              </w:rPr>
              <w:t>5</w:t>
            </w:r>
          </w:p>
        </w:tc>
        <w:tc>
          <w:tcPr>
            <w:tcW w:w="605" w:type="dxa"/>
            <w:vAlign w:val="center"/>
          </w:tcPr>
          <w:p w14:paraId="4AE68ACB" w14:textId="15D8F77D" w:rsidR="00D26F3F" w:rsidRDefault="00D26F3F" w:rsidP="00D26F3F">
            <w:pPr>
              <w:pStyle w:val="TAC"/>
              <w:rPr>
                <w:lang w:eastAsia="ja-JP"/>
              </w:rPr>
            </w:pPr>
            <w:r>
              <w:rPr>
                <w:rFonts w:hint="eastAsia"/>
                <w:lang w:eastAsia="zh-CN"/>
              </w:rPr>
              <w:t>1</w:t>
            </w:r>
            <w:r>
              <w:rPr>
                <w:lang w:eastAsia="zh-CN"/>
              </w:rPr>
              <w:t>00</w:t>
            </w:r>
          </w:p>
        </w:tc>
        <w:tc>
          <w:tcPr>
            <w:tcW w:w="605" w:type="dxa"/>
            <w:vAlign w:val="center"/>
          </w:tcPr>
          <w:p w14:paraId="09677766" w14:textId="77777777" w:rsidR="00D26F3F" w:rsidRDefault="00D26F3F" w:rsidP="00D26F3F">
            <w:pPr>
              <w:pStyle w:val="TAC"/>
              <w:rPr>
                <w:lang w:eastAsia="ja-JP"/>
              </w:rPr>
            </w:pPr>
          </w:p>
        </w:tc>
        <w:tc>
          <w:tcPr>
            <w:tcW w:w="605" w:type="dxa"/>
            <w:vAlign w:val="center"/>
          </w:tcPr>
          <w:p w14:paraId="615C3BE0" w14:textId="77777777" w:rsidR="00D26F3F" w:rsidRDefault="00D26F3F" w:rsidP="00D26F3F">
            <w:pPr>
              <w:pStyle w:val="TAC"/>
              <w:rPr>
                <w:lang w:val="en-US" w:eastAsia="zh-CN"/>
              </w:rPr>
            </w:pPr>
          </w:p>
        </w:tc>
        <w:tc>
          <w:tcPr>
            <w:tcW w:w="605" w:type="dxa"/>
            <w:vAlign w:val="center"/>
          </w:tcPr>
          <w:p w14:paraId="2A71E694" w14:textId="77777777" w:rsidR="00D26F3F" w:rsidRDefault="00D26F3F" w:rsidP="00D26F3F">
            <w:pPr>
              <w:pStyle w:val="TAC"/>
              <w:rPr>
                <w:lang w:eastAsia="ja-JP"/>
              </w:rPr>
            </w:pPr>
          </w:p>
        </w:tc>
        <w:tc>
          <w:tcPr>
            <w:tcW w:w="605" w:type="dxa"/>
            <w:vAlign w:val="center"/>
          </w:tcPr>
          <w:p w14:paraId="6EA78C50" w14:textId="77777777" w:rsidR="00D26F3F" w:rsidRDefault="00D26F3F" w:rsidP="00D26F3F">
            <w:pPr>
              <w:pStyle w:val="TAC"/>
              <w:rPr>
                <w:lang w:eastAsia="ja-JP"/>
              </w:rPr>
            </w:pPr>
          </w:p>
        </w:tc>
        <w:tc>
          <w:tcPr>
            <w:tcW w:w="605" w:type="dxa"/>
            <w:vAlign w:val="center"/>
          </w:tcPr>
          <w:p w14:paraId="2CBEBD05" w14:textId="77777777" w:rsidR="00D26F3F" w:rsidRDefault="00D26F3F" w:rsidP="00D26F3F">
            <w:pPr>
              <w:pStyle w:val="TAC"/>
              <w:rPr>
                <w:lang w:eastAsia="ja-JP"/>
              </w:rPr>
            </w:pPr>
          </w:p>
        </w:tc>
        <w:tc>
          <w:tcPr>
            <w:tcW w:w="605" w:type="dxa"/>
            <w:vAlign w:val="center"/>
          </w:tcPr>
          <w:p w14:paraId="2C662848" w14:textId="77777777" w:rsidR="00D26F3F" w:rsidRDefault="00D26F3F" w:rsidP="00D26F3F">
            <w:pPr>
              <w:pStyle w:val="TAC"/>
              <w:rPr>
                <w:lang w:eastAsia="ja-JP"/>
              </w:rPr>
            </w:pPr>
          </w:p>
        </w:tc>
        <w:tc>
          <w:tcPr>
            <w:tcW w:w="605" w:type="dxa"/>
            <w:vAlign w:val="center"/>
          </w:tcPr>
          <w:p w14:paraId="66242639" w14:textId="77777777" w:rsidR="00D26F3F" w:rsidRDefault="00D26F3F" w:rsidP="00D26F3F">
            <w:pPr>
              <w:pStyle w:val="TAC"/>
              <w:rPr>
                <w:lang w:eastAsia="ja-JP"/>
              </w:rPr>
            </w:pPr>
          </w:p>
        </w:tc>
        <w:tc>
          <w:tcPr>
            <w:tcW w:w="521" w:type="dxa"/>
            <w:vAlign w:val="center"/>
          </w:tcPr>
          <w:p w14:paraId="13DB5145" w14:textId="77777777" w:rsidR="00D26F3F" w:rsidRDefault="00D26F3F" w:rsidP="00D26F3F">
            <w:pPr>
              <w:pStyle w:val="TAC"/>
              <w:rPr>
                <w:lang w:val="en-US" w:eastAsia="zh-CN"/>
              </w:rPr>
            </w:pPr>
          </w:p>
        </w:tc>
        <w:tc>
          <w:tcPr>
            <w:tcW w:w="695" w:type="dxa"/>
            <w:vAlign w:val="center"/>
          </w:tcPr>
          <w:p w14:paraId="5FC98182" w14:textId="77777777" w:rsidR="00D26F3F" w:rsidRDefault="00D26F3F" w:rsidP="00D26F3F">
            <w:pPr>
              <w:pStyle w:val="TAC"/>
              <w:rPr>
                <w:lang w:eastAsia="ja-JP"/>
              </w:rPr>
            </w:pPr>
          </w:p>
        </w:tc>
      </w:tr>
      <w:tr w:rsidR="00EE60E3" w14:paraId="016F779E" w14:textId="77777777" w:rsidTr="00D26F3F">
        <w:trPr>
          <w:trHeight w:val="285"/>
          <w:jc w:val="center"/>
        </w:trPr>
        <w:tc>
          <w:tcPr>
            <w:tcW w:w="9769" w:type="dxa"/>
            <w:gridSpan w:val="16"/>
            <w:vAlign w:val="center"/>
          </w:tcPr>
          <w:p w14:paraId="241980D0" w14:textId="77777777" w:rsidR="00EE60E3" w:rsidRDefault="00EE60E3" w:rsidP="00EE60E3">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227" w:name="_Toc21344446"/>
      <w:bookmarkStart w:id="6228" w:name="_Toc29801934"/>
      <w:bookmarkStart w:id="6229" w:name="_Toc29802358"/>
      <w:bookmarkStart w:id="6230" w:name="_Toc29802983"/>
      <w:bookmarkStart w:id="6231" w:name="_Toc36107725"/>
      <w:bookmarkStart w:id="6232" w:name="_Toc37251499"/>
      <w:bookmarkStart w:id="6233" w:name="_Toc45888406"/>
      <w:bookmarkStart w:id="6234" w:name="_Toc45889005"/>
      <w:bookmarkStart w:id="6235" w:name="_Toc59650354"/>
      <w:bookmarkStart w:id="6236" w:name="_Toc61357626"/>
      <w:bookmarkStart w:id="6237" w:name="_Toc61359400"/>
      <w:bookmarkStart w:id="6238" w:name="_Toc67916340"/>
      <w:bookmarkStart w:id="6239" w:name="_Toc75533885"/>
      <w:bookmarkStart w:id="6240" w:name="_Toc75819771"/>
      <w:bookmarkStart w:id="6241" w:name="_Toc76508615"/>
      <w:bookmarkStart w:id="6242" w:name="_Toc76717565"/>
      <w:bookmarkStart w:id="6243" w:name="_Toc83294207"/>
      <w:bookmarkStart w:id="6244" w:name="_Toc84335246"/>
      <w:r w:rsidRPr="001C0CC4">
        <w:rPr>
          <w:lang w:eastAsia="zh-CN"/>
        </w:rPr>
        <w:t>7.3A.5</w:t>
      </w:r>
      <w:r w:rsidRPr="001C0CC4">
        <w:rPr>
          <w:lang w:eastAsia="zh-CN"/>
        </w:rPr>
        <w:tab/>
        <w:t>Reference sensitivity exceptions due to intermodulation interference due to 2UL CA</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0029A290" w14:textId="77777777" w:rsidR="00D72CF2" w:rsidRPr="001C0CC4" w:rsidRDefault="00D72CF2" w:rsidP="00D72CF2">
      <w:pPr>
        <w:pStyle w:val="TH"/>
        <w:rPr>
          <w:lang w:eastAsia="zh-CN"/>
        </w:rPr>
      </w:pPr>
      <w:r w:rsidRPr="001C0CC4">
        <w:rPr>
          <w:lang w:eastAsia="zh-CN"/>
        </w:rPr>
        <w:t>Table 7.3A.5-1: 2DL/2UL inter</w:t>
      </w:r>
      <w:r>
        <w:rPr>
          <w:lang w:eastAsia="zh-CN"/>
        </w:rPr>
        <w:t>-</w:t>
      </w:r>
      <w:r w:rsidRPr="001C0CC4">
        <w:rPr>
          <w:lang w:eastAsia="zh-CN"/>
        </w:rPr>
        <w:t>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D72CF2" w14:paraId="5C1DDD42" w14:textId="77777777" w:rsidTr="0026746F">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584E2DDA" w14:textId="77777777" w:rsidR="00D72CF2" w:rsidRDefault="00D72CF2" w:rsidP="0026746F">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41DF3C" w14:textId="77777777" w:rsidR="00D72CF2" w:rsidRDefault="00D72CF2" w:rsidP="0026746F">
            <w:pPr>
              <w:pStyle w:val="TAH"/>
            </w:pPr>
            <w:r>
              <w:t>Source of IMD</w:t>
            </w:r>
          </w:p>
        </w:tc>
      </w:tr>
      <w:tr w:rsidR="00D72CF2" w14:paraId="5942425D" w14:textId="77777777" w:rsidTr="0026746F">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0BE0C5D" w14:textId="77777777" w:rsidR="00D72CF2" w:rsidRDefault="00D72CF2" w:rsidP="0026746F">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5ED0808" w14:textId="77777777" w:rsidR="00D72CF2" w:rsidRDefault="00D72CF2" w:rsidP="0026746F">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4159CFE2" w14:textId="77777777" w:rsidR="00D72CF2" w:rsidRDefault="00D72CF2" w:rsidP="0026746F">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2D88E031" w14:textId="77777777" w:rsidR="00D72CF2" w:rsidRDefault="00D72CF2" w:rsidP="0026746F">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770D73BE" w14:textId="5608FAF5" w:rsidR="00D72CF2" w:rsidRDefault="00475A43" w:rsidP="0026746F">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5A1E25DA" w14:textId="77777777" w:rsidR="00D72CF2" w:rsidRDefault="00D72CF2" w:rsidP="0026746F">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519EF057" w14:textId="77777777" w:rsidR="00D72CF2" w:rsidRDefault="00D72CF2" w:rsidP="0026746F">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97712C5" w14:textId="77777777" w:rsidR="00D72CF2" w:rsidRDefault="00D72CF2" w:rsidP="0026746F">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817EF40" w14:textId="77777777" w:rsidR="00D72CF2" w:rsidRDefault="00D72CF2" w:rsidP="0026746F">
            <w:pPr>
              <w:pStyle w:val="TAH"/>
            </w:pPr>
          </w:p>
        </w:tc>
      </w:tr>
      <w:tr w:rsidR="00D72CF2" w14:paraId="387E0E2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F8DB00" w14:textId="77777777" w:rsidR="00D72CF2" w:rsidRDefault="00D72CF2" w:rsidP="0026746F">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2EF67A73" w14:textId="77777777" w:rsidR="00D72CF2" w:rsidRDefault="00D72CF2" w:rsidP="0026746F">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0C45363" w14:textId="77777777" w:rsidR="00D72CF2" w:rsidRDefault="00D72CF2" w:rsidP="0026746F">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46BFCCFD"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727DF73"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FB41AF0" w14:textId="77777777" w:rsidR="00D72CF2" w:rsidRDefault="00D72CF2" w:rsidP="0026746F">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B7A5310" w14:textId="77777777" w:rsidR="00D72CF2" w:rsidRDefault="00D72CF2" w:rsidP="0026746F">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3ED1598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064DCFA" w14:textId="77777777" w:rsidR="00D72CF2" w:rsidRDefault="00D72CF2" w:rsidP="0026746F">
            <w:pPr>
              <w:pStyle w:val="TAC"/>
            </w:pPr>
            <w:r>
              <w:rPr>
                <w:lang w:eastAsia="zh-CN"/>
              </w:rPr>
              <w:t>IMD3</w:t>
            </w:r>
          </w:p>
        </w:tc>
      </w:tr>
      <w:tr w:rsidR="00D72CF2" w14:paraId="2792C1D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F0E161" w14:textId="77777777" w:rsidR="00D72CF2" w:rsidRDefault="00D72CF2" w:rsidP="0026746F">
            <w:pPr>
              <w:pStyle w:val="TAC"/>
              <w:rPr>
                <w:lang w:val="en-US" w:eastAsia="zh-CN"/>
              </w:rPr>
            </w:pPr>
          </w:p>
        </w:tc>
        <w:tc>
          <w:tcPr>
            <w:tcW w:w="1146" w:type="dxa"/>
            <w:tcBorders>
              <w:top w:val="single" w:sz="4" w:space="0" w:color="auto"/>
              <w:left w:val="single" w:sz="4" w:space="0" w:color="auto"/>
              <w:right w:val="single" w:sz="4" w:space="0" w:color="auto"/>
            </w:tcBorders>
          </w:tcPr>
          <w:p w14:paraId="720322D9"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5CCC26" w14:textId="77777777" w:rsidR="00D72CF2" w:rsidRDefault="00D72CF2" w:rsidP="0026746F">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6C10CE9B"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5BD2F370"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46D1F584" w14:textId="77777777" w:rsidR="00D72CF2" w:rsidRDefault="00D72CF2" w:rsidP="0026746F">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7FC49D05"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34C8C161"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14AF63C2" w14:textId="77777777" w:rsidR="00D72CF2" w:rsidRDefault="00D72CF2" w:rsidP="0026746F">
            <w:pPr>
              <w:pStyle w:val="TAC"/>
            </w:pPr>
            <w:r>
              <w:rPr>
                <w:lang w:eastAsia="ja-JP"/>
              </w:rPr>
              <w:t>N/A</w:t>
            </w:r>
          </w:p>
        </w:tc>
      </w:tr>
      <w:tr w:rsidR="00D72CF2" w14:paraId="6D2CCB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285E8" w14:textId="77777777" w:rsidR="00D72CF2" w:rsidRDefault="00D72CF2" w:rsidP="0026746F">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B77EF57"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4325E98C" w14:textId="77777777" w:rsidR="00D72CF2" w:rsidRDefault="00D72CF2" w:rsidP="0026746F">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207D6CF6"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6C9EFB0"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0BFCF002" w14:textId="77777777" w:rsidR="00D72CF2" w:rsidRDefault="00D72CF2" w:rsidP="0026746F">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019031A1" w14:textId="77777777" w:rsidR="00D72CF2" w:rsidRDefault="00D72CF2" w:rsidP="0026746F">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13CCAA1C"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2DA6A5A1" w14:textId="77777777" w:rsidR="00D72CF2" w:rsidRDefault="00D72CF2" w:rsidP="0026746F">
            <w:pPr>
              <w:pStyle w:val="TAC"/>
            </w:pPr>
            <w:r>
              <w:t>IMD4</w:t>
            </w:r>
          </w:p>
        </w:tc>
      </w:tr>
      <w:tr w:rsidR="00D72CF2" w14:paraId="0410DDF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99CD4F"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663AA0"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1E3C751" w14:textId="77777777" w:rsidR="00D72CF2" w:rsidRDefault="00D72CF2" w:rsidP="0026746F">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2A625B4C" w14:textId="77777777" w:rsidR="00D72CF2" w:rsidRDefault="00D72CF2" w:rsidP="0026746F">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554987" w14:textId="77777777" w:rsidR="00D72CF2" w:rsidRDefault="00D72CF2" w:rsidP="0026746F">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4F28E7E" w14:textId="77777777" w:rsidR="00D72CF2" w:rsidRDefault="00D72CF2" w:rsidP="0026746F">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7851586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3BA59F0" w14:textId="77777777" w:rsidR="00D72CF2" w:rsidRDefault="00D72CF2" w:rsidP="0026746F">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F192E44" w14:textId="77777777" w:rsidR="00D72CF2" w:rsidRDefault="00D72CF2" w:rsidP="0026746F">
            <w:pPr>
              <w:pStyle w:val="TAC"/>
            </w:pPr>
            <w:r>
              <w:rPr>
                <w:lang w:eastAsia="zh-CN"/>
              </w:rPr>
              <w:t>N/A</w:t>
            </w:r>
          </w:p>
        </w:tc>
      </w:tr>
      <w:tr w:rsidR="00D72CF2" w14:paraId="39E8422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6211359" w14:textId="77777777" w:rsidR="00D72CF2" w:rsidRPr="00ED060E" w:rsidRDefault="00D72CF2" w:rsidP="0026746F">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DEFE80B" w14:textId="77777777" w:rsidR="00D72CF2" w:rsidRDefault="00D72CF2" w:rsidP="0026746F">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47A5B601" w14:textId="77777777" w:rsidR="00D72CF2" w:rsidRDefault="00D72CF2" w:rsidP="0026746F">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3B440D32"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3CBAFFEC"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6CF8C285" w14:textId="77777777" w:rsidR="00D72CF2" w:rsidRDefault="00D72CF2" w:rsidP="0026746F">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1E4B5497" w14:textId="77777777" w:rsidR="00D72CF2" w:rsidRDefault="00D72CF2" w:rsidP="0026746F">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4AF8EA77"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4A47A741" w14:textId="77777777" w:rsidR="00D72CF2" w:rsidRDefault="00D72CF2" w:rsidP="0026746F">
            <w:pPr>
              <w:pStyle w:val="TAC"/>
            </w:pPr>
            <w:r>
              <w:t>IMD4</w:t>
            </w:r>
          </w:p>
        </w:tc>
      </w:tr>
      <w:tr w:rsidR="00D72CF2" w14:paraId="580D446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E3EAE55"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5B2B663"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40BE70F"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27ABDDED"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76D9EC6"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1370C4F5"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6840B93A" w14:textId="38189116" w:rsidR="00D72CF2" w:rsidRDefault="00D72CF2" w:rsidP="0026746F">
            <w:pPr>
              <w:pStyle w:val="TAC"/>
              <w:rPr>
                <w:lang w:eastAsia="zh-CN"/>
              </w:rPr>
            </w:pPr>
          </w:p>
        </w:tc>
        <w:tc>
          <w:tcPr>
            <w:tcW w:w="828" w:type="dxa"/>
            <w:tcBorders>
              <w:top w:val="nil"/>
              <w:left w:val="single" w:sz="4" w:space="0" w:color="auto"/>
              <w:bottom w:val="single" w:sz="4" w:space="0" w:color="auto"/>
              <w:right w:val="single" w:sz="4" w:space="0" w:color="auto"/>
            </w:tcBorders>
            <w:shd w:val="clear" w:color="auto" w:fill="auto"/>
          </w:tcPr>
          <w:p w14:paraId="160ED830"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5288756A" w14:textId="77777777" w:rsidR="00D72CF2" w:rsidRDefault="00D72CF2" w:rsidP="0026746F">
            <w:pPr>
              <w:pStyle w:val="TAC"/>
            </w:pPr>
          </w:p>
        </w:tc>
      </w:tr>
      <w:tr w:rsidR="00D72CF2" w14:paraId="7F4BEE1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0584D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C64E7A" w14:textId="77777777" w:rsidR="00D72CF2" w:rsidRDefault="00D72CF2" w:rsidP="0026746F">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8BD6966" w14:textId="77777777" w:rsidR="00D72CF2" w:rsidRDefault="00D72CF2" w:rsidP="0026746F">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7581480A" w14:textId="77777777" w:rsidR="00D72CF2" w:rsidRDefault="00D72CF2" w:rsidP="0026746F">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BB5AD9A" w14:textId="77777777" w:rsidR="00D72CF2" w:rsidRDefault="00D72CF2" w:rsidP="0026746F">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D1E476" w14:textId="77777777" w:rsidR="00D72CF2" w:rsidRDefault="00D72CF2" w:rsidP="0026746F">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6362B8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31B244"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8909FB7" w14:textId="77777777" w:rsidR="00D72CF2" w:rsidRDefault="00D72CF2" w:rsidP="0026746F">
            <w:pPr>
              <w:pStyle w:val="TAC"/>
            </w:pPr>
            <w:r>
              <w:rPr>
                <w:lang w:eastAsia="zh-CN"/>
              </w:rPr>
              <w:t>N/A</w:t>
            </w:r>
          </w:p>
        </w:tc>
      </w:tr>
      <w:tr w:rsidR="00D72CF2" w14:paraId="68E9A40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FAEF69" w14:textId="77777777" w:rsidR="00D72CF2" w:rsidRDefault="00D72CF2" w:rsidP="0026746F">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1BBF4206" w14:textId="77777777" w:rsidR="00D72CF2" w:rsidRDefault="00D72CF2" w:rsidP="0026746F">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1354A079" w14:textId="77777777" w:rsidR="00D72CF2" w:rsidRDefault="00D72CF2" w:rsidP="0026746F">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09CEF97"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0FA03F16"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11A0F08F" w14:textId="77777777" w:rsidR="00D72CF2" w:rsidRDefault="00D72CF2" w:rsidP="0026746F">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6394EF3" w14:textId="77777777" w:rsidR="00D72CF2" w:rsidRDefault="00D72CF2" w:rsidP="0026746F">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F96B88A"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14324E11" w14:textId="77777777" w:rsidR="00D72CF2" w:rsidRDefault="00D72CF2" w:rsidP="0026746F">
            <w:pPr>
              <w:pStyle w:val="TAC"/>
            </w:pPr>
            <w:r>
              <w:t>IMD4</w:t>
            </w:r>
          </w:p>
        </w:tc>
      </w:tr>
      <w:tr w:rsidR="00D72CF2" w14:paraId="50B7F17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6E08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1FC301" w14:textId="77777777" w:rsidR="00D72CF2" w:rsidRDefault="00D72CF2" w:rsidP="0026746F">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588C6CC" w14:textId="77777777" w:rsidR="00D72CF2" w:rsidRDefault="00D72CF2" w:rsidP="0026746F">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6B3F33E2" w14:textId="77777777" w:rsidR="00D72CF2" w:rsidRDefault="00D72CF2" w:rsidP="0026746F">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72B652A5" w14:textId="77777777" w:rsidR="00D72CF2" w:rsidRDefault="00D72CF2" w:rsidP="0026746F">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578D735C" w14:textId="77777777" w:rsidR="00D72CF2" w:rsidRDefault="00D72CF2" w:rsidP="0026746F">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688F6E28"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181D749" w14:textId="77777777" w:rsidR="00D72CF2" w:rsidRDefault="00D72CF2" w:rsidP="0026746F">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2CF4CB" w14:textId="77777777" w:rsidR="00D72CF2" w:rsidRDefault="00D72CF2" w:rsidP="0026746F">
            <w:pPr>
              <w:pStyle w:val="TAC"/>
            </w:pPr>
            <w:r>
              <w:rPr>
                <w:lang w:eastAsia="zh-CN"/>
              </w:rPr>
              <w:t>N/A</w:t>
            </w:r>
          </w:p>
        </w:tc>
      </w:tr>
      <w:tr w:rsidR="00D72CF2" w14:paraId="7B20749D"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3BB6C396" w14:textId="77777777" w:rsidR="00D72CF2" w:rsidRDefault="00D72CF2" w:rsidP="0026746F">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6D7A202A"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130E0D3" w14:textId="77777777" w:rsidR="00D72CF2" w:rsidRDefault="00D72CF2" w:rsidP="0026746F">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4B2DB1FA"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3311ADE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849FD77" w14:textId="77777777" w:rsidR="00D72CF2" w:rsidRDefault="00D72CF2" w:rsidP="0026746F">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98DAA0D" w14:textId="77777777" w:rsidR="00D72CF2" w:rsidRDefault="00D72CF2" w:rsidP="0026746F">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AC19D2D"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60B782C4" w14:textId="77777777" w:rsidR="00D72CF2" w:rsidRDefault="00D72CF2" w:rsidP="0026746F">
            <w:pPr>
              <w:pStyle w:val="TAC"/>
              <w:rPr>
                <w:szCs w:val="18"/>
              </w:rPr>
            </w:pPr>
            <w:r>
              <w:rPr>
                <w:rFonts w:cs="Arial"/>
                <w:szCs w:val="18"/>
              </w:rPr>
              <w:t>IMD2</w:t>
            </w:r>
          </w:p>
        </w:tc>
      </w:tr>
      <w:tr w:rsidR="00D72CF2" w14:paraId="25411E4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7269BF4"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0F39AF4B"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30686F2"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C73BC52"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1F0C576E"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3782CEEF"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3049749A" w14:textId="30F37D2B"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D0B0041"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7A157BF3" w14:textId="77777777" w:rsidR="00D72CF2" w:rsidRDefault="00D72CF2" w:rsidP="0026746F">
            <w:pPr>
              <w:pStyle w:val="TAC"/>
              <w:rPr>
                <w:szCs w:val="18"/>
              </w:rPr>
            </w:pPr>
          </w:p>
        </w:tc>
      </w:tr>
      <w:tr w:rsidR="00D72CF2" w14:paraId="71B3049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334D27"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123B653" w14:textId="77777777" w:rsidR="00D72CF2" w:rsidRDefault="00D72CF2" w:rsidP="0026746F">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721649DE" w14:textId="77777777" w:rsidR="00D72CF2" w:rsidRDefault="00D72CF2" w:rsidP="0026746F">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C1CC0EF"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6227142"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25FC20E" w14:textId="77777777" w:rsidR="00D72CF2" w:rsidRDefault="00D72CF2" w:rsidP="0026746F">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EA434BB"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87B2C4" w14:textId="77777777" w:rsidR="00D72CF2" w:rsidRDefault="00D72CF2" w:rsidP="0026746F">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2CE1E8F7" w14:textId="77777777" w:rsidR="00D72CF2" w:rsidRDefault="00D72CF2" w:rsidP="0026746F">
            <w:pPr>
              <w:pStyle w:val="TAC"/>
              <w:rPr>
                <w:szCs w:val="18"/>
              </w:rPr>
            </w:pPr>
            <w:r>
              <w:rPr>
                <w:rFonts w:cs="Arial"/>
                <w:szCs w:val="18"/>
                <w:lang w:eastAsia="ja-JP"/>
              </w:rPr>
              <w:t>N/A</w:t>
            </w:r>
          </w:p>
        </w:tc>
      </w:tr>
      <w:tr w:rsidR="00D72CF2" w14:paraId="53FFC78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BC45C9C" w14:textId="77777777" w:rsidR="00D72CF2" w:rsidRDefault="00D72CF2" w:rsidP="0026746F">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3721D6C4" w14:textId="77777777" w:rsidR="00D72CF2" w:rsidRDefault="00D72CF2" w:rsidP="0026746F">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2838EE0D" w14:textId="77777777" w:rsidR="00D72CF2" w:rsidRDefault="00D72CF2" w:rsidP="0026746F">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B114230"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502500A1"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36960E7C"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35B67766" w14:textId="77777777" w:rsidR="00D72CF2" w:rsidRDefault="00D72CF2" w:rsidP="0026746F">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340F616B" w14:textId="77777777" w:rsidR="00D72CF2" w:rsidRDefault="00D72CF2" w:rsidP="0026746F">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4D1905C9" w14:textId="77777777" w:rsidR="00D72CF2" w:rsidRDefault="00D72CF2" w:rsidP="0026746F">
            <w:pPr>
              <w:pStyle w:val="TAC"/>
              <w:rPr>
                <w:szCs w:val="18"/>
              </w:rPr>
            </w:pPr>
            <w:r>
              <w:rPr>
                <w:rFonts w:cs="Arial"/>
                <w:szCs w:val="18"/>
              </w:rPr>
              <w:t>IMD4</w:t>
            </w:r>
          </w:p>
        </w:tc>
      </w:tr>
      <w:tr w:rsidR="00D72CF2" w14:paraId="6AD78CC5"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696B29B" w14:textId="77777777" w:rsidR="00D72CF2" w:rsidRDefault="00D72CF2" w:rsidP="0026746F">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E4EA400" w14:textId="77777777" w:rsidR="00D72CF2" w:rsidRDefault="00D72CF2" w:rsidP="0026746F">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9F6569D" w14:textId="77777777" w:rsidR="00D72CF2" w:rsidRDefault="00D72CF2" w:rsidP="0026746F">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A658ADF"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8D4B94" w14:textId="77777777" w:rsidR="00D72CF2" w:rsidRDefault="00D72CF2" w:rsidP="0026746F">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7B9939F0" w14:textId="77777777" w:rsidR="00D72CF2" w:rsidRDefault="00D72CF2" w:rsidP="0026746F">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050AFD6" w14:textId="40072F16" w:rsidR="00D72CF2" w:rsidRDefault="00D72CF2" w:rsidP="0026746F">
            <w:pPr>
              <w:pStyle w:val="TAC"/>
              <w:rPr>
                <w:rFonts w:cs="Arial"/>
                <w:szCs w:val="18"/>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72768420" w14:textId="77777777" w:rsidR="00D72CF2" w:rsidRDefault="00D72CF2" w:rsidP="0026746F">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7B7A23B" w14:textId="77777777" w:rsidR="00D72CF2" w:rsidRDefault="00D72CF2" w:rsidP="0026746F">
            <w:pPr>
              <w:pStyle w:val="TAC"/>
              <w:rPr>
                <w:szCs w:val="18"/>
              </w:rPr>
            </w:pPr>
          </w:p>
        </w:tc>
      </w:tr>
      <w:tr w:rsidR="00D72CF2" w14:paraId="448B9C4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404B83"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3F9DDACC" w14:textId="77777777" w:rsidR="00D72CF2" w:rsidRDefault="00D72CF2" w:rsidP="0026746F">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25DFA7C4"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033D403" w14:textId="77777777" w:rsidR="00D72CF2" w:rsidRDefault="00D72CF2" w:rsidP="0026746F">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59275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A4733EA" w14:textId="77777777" w:rsidR="00D72CF2" w:rsidRDefault="00D72CF2" w:rsidP="0026746F">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689F3C6C" w14:textId="77777777" w:rsidR="00D72CF2" w:rsidRDefault="00D72CF2" w:rsidP="0026746F">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FDDDFB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DDC3936" w14:textId="77777777" w:rsidR="00D72CF2" w:rsidRDefault="00D72CF2" w:rsidP="0026746F">
            <w:pPr>
              <w:pStyle w:val="TAC"/>
              <w:rPr>
                <w:szCs w:val="18"/>
              </w:rPr>
            </w:pPr>
            <w:r>
              <w:rPr>
                <w:rFonts w:cs="Arial"/>
                <w:szCs w:val="18"/>
                <w:lang w:eastAsia="ja-JP"/>
              </w:rPr>
              <w:t>N/A</w:t>
            </w:r>
          </w:p>
        </w:tc>
      </w:tr>
      <w:tr w:rsidR="00D72CF2" w14:paraId="2E1C5724"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AF6B9C4"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6415E9C" w14:textId="77777777" w:rsidR="00D72CF2" w:rsidRDefault="00D72CF2" w:rsidP="0026746F">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34D7484F" w14:textId="77777777" w:rsidR="00D72CF2" w:rsidRDefault="00D72CF2" w:rsidP="0026746F">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41FDDD09" w14:textId="77777777" w:rsidR="00D72CF2" w:rsidRDefault="00D72CF2" w:rsidP="0026746F">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315700C" w14:textId="77777777" w:rsidR="00D72CF2" w:rsidRDefault="00D72CF2" w:rsidP="0026746F">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7844AB" w14:textId="77777777" w:rsidR="00D72CF2" w:rsidRDefault="00D72CF2" w:rsidP="0026746F">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28EF1277" w14:textId="77777777" w:rsidR="00D72CF2" w:rsidRDefault="00D72CF2" w:rsidP="0026746F">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76A41780" w14:textId="77777777" w:rsidR="00D72CF2" w:rsidRDefault="00D72CF2" w:rsidP="0026746F">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0267327" w14:textId="77777777" w:rsidR="00D72CF2" w:rsidRDefault="00D72CF2" w:rsidP="0026746F">
            <w:pPr>
              <w:pStyle w:val="TAC"/>
              <w:rPr>
                <w:szCs w:val="18"/>
              </w:rPr>
            </w:pPr>
            <w:r>
              <w:rPr>
                <w:rFonts w:cs="Arial"/>
                <w:szCs w:val="18"/>
              </w:rPr>
              <w:t>IMD5</w:t>
            </w:r>
          </w:p>
        </w:tc>
      </w:tr>
      <w:tr w:rsidR="00D72CF2" w14:paraId="146158A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047CDDB" w14:textId="77777777" w:rsidR="00D72CF2" w:rsidRDefault="00D72CF2" w:rsidP="0026746F">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2DB112DE" w14:textId="77777777" w:rsidR="00D72CF2" w:rsidRDefault="00D72CF2" w:rsidP="0026746F">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7D2D8CFC" w14:textId="77777777" w:rsidR="00D72CF2" w:rsidRDefault="00D72CF2" w:rsidP="0026746F">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5786A48B" w14:textId="77777777" w:rsidR="00D72CF2" w:rsidRDefault="00D72CF2" w:rsidP="0026746F">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635238" w14:textId="77777777" w:rsidR="00D72CF2" w:rsidRDefault="00D72CF2" w:rsidP="0026746F">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456137E" w14:textId="77777777" w:rsidR="00D72CF2" w:rsidRDefault="00D72CF2" w:rsidP="0026746F">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2536D138" w14:textId="77777777" w:rsidR="00D72CF2" w:rsidRDefault="00D72CF2" w:rsidP="0026746F">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3052257" w14:textId="77777777" w:rsidR="00D72CF2" w:rsidRDefault="00D72CF2" w:rsidP="0026746F">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7034B02" w14:textId="77777777" w:rsidR="00D72CF2" w:rsidRDefault="00D72CF2" w:rsidP="0026746F">
            <w:pPr>
              <w:pStyle w:val="TAC"/>
              <w:rPr>
                <w:szCs w:val="18"/>
              </w:rPr>
            </w:pPr>
            <w:r>
              <w:rPr>
                <w:rFonts w:cs="Arial"/>
                <w:szCs w:val="18"/>
              </w:rPr>
              <w:t>N/A</w:t>
            </w:r>
          </w:p>
        </w:tc>
      </w:tr>
      <w:tr w:rsidR="00D72CF2" w14:paraId="03ECE012"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7593D397" w14:textId="77777777" w:rsidR="00D72CF2" w:rsidRDefault="00D72CF2" w:rsidP="0026746F">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3293387" w14:textId="77777777" w:rsidR="00D72CF2" w:rsidRDefault="00D72CF2" w:rsidP="0026746F">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1EAA9CA2" w14:textId="77777777" w:rsidR="00D72CF2" w:rsidRDefault="00D72CF2" w:rsidP="0026746F">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247BD7C"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653CEE39"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6D8BF90A" w14:textId="77777777" w:rsidR="00D72CF2" w:rsidRDefault="00D72CF2" w:rsidP="0026746F">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2DDDE9E6" w14:textId="77777777" w:rsidR="00D72CF2" w:rsidRDefault="00D72CF2" w:rsidP="0026746F">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3562DA5F"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2C6042BC" w14:textId="77777777" w:rsidR="00D72CF2" w:rsidRDefault="00D72CF2" w:rsidP="0026746F">
            <w:pPr>
              <w:pStyle w:val="TAC"/>
              <w:rPr>
                <w:lang w:eastAsia="zh-CN"/>
              </w:rPr>
            </w:pPr>
            <w:r>
              <w:t>IMD2</w:t>
            </w:r>
            <w:r>
              <w:rPr>
                <w:rFonts w:cs="Arial"/>
                <w:vertAlign w:val="superscript"/>
                <w:lang w:eastAsia="ko-KR"/>
              </w:rPr>
              <w:t>4</w:t>
            </w:r>
          </w:p>
        </w:tc>
      </w:tr>
      <w:tr w:rsidR="00D72CF2" w14:paraId="107C824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15CC7BD"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4F677626"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F2C7D80" w14:textId="77777777" w:rsidR="00D72CF2" w:rsidRDefault="00D72CF2" w:rsidP="0026746F">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78D76E57"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7BB0ED72" w14:textId="77777777" w:rsidR="00D72CF2" w:rsidRDefault="00D72CF2" w:rsidP="0026746F">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4D9239B5" w14:textId="77777777" w:rsidR="00D72CF2" w:rsidRDefault="00D72CF2" w:rsidP="0026746F">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7DBCA200" w14:textId="7BC4DF31" w:rsidR="00D72CF2" w:rsidRDefault="00D72CF2" w:rsidP="0026746F">
            <w:pPr>
              <w:pStyle w:val="TAC"/>
              <w:rPr>
                <w:rFonts w:cs="Arial"/>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89FE49E" w14:textId="77777777" w:rsidR="00D72CF2" w:rsidRDefault="00D72CF2" w:rsidP="0026746F">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39125CBD" w14:textId="77777777" w:rsidR="00D72CF2" w:rsidRDefault="00D72CF2" w:rsidP="0026746F">
            <w:pPr>
              <w:pStyle w:val="TAC"/>
            </w:pPr>
          </w:p>
        </w:tc>
      </w:tr>
      <w:tr w:rsidR="00D72CF2" w14:paraId="64337E67"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9D7E9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0DEFD9"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DB729E1" w14:textId="77777777" w:rsidR="00D72CF2" w:rsidRDefault="00D72CF2" w:rsidP="0026746F">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56CE729B" w14:textId="77777777" w:rsidR="00D72CF2" w:rsidRDefault="00D72CF2" w:rsidP="0026746F">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90F844B" w14:textId="77777777" w:rsidR="00D72CF2" w:rsidRDefault="00D72CF2" w:rsidP="0026746F">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7352FEDE" w14:textId="77777777" w:rsidR="00D72CF2" w:rsidRDefault="00D72CF2" w:rsidP="0026746F">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520891BE"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CC130C"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0371DA" w14:textId="77777777" w:rsidR="00D72CF2" w:rsidRDefault="00D72CF2" w:rsidP="0026746F">
            <w:pPr>
              <w:pStyle w:val="TAC"/>
              <w:rPr>
                <w:lang w:eastAsia="zh-CN"/>
              </w:rPr>
            </w:pPr>
            <w:r>
              <w:rPr>
                <w:lang w:eastAsia="zh-CN"/>
              </w:rPr>
              <w:t>N/A</w:t>
            </w:r>
          </w:p>
        </w:tc>
      </w:tr>
      <w:tr w:rsidR="00D72CF2" w14:paraId="1DB0CF2C"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68516D4" w14:textId="77777777" w:rsidR="00D72CF2" w:rsidRDefault="00D72CF2" w:rsidP="0026746F">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5AC97B96" w14:textId="77777777" w:rsidR="00D72CF2" w:rsidRDefault="00D72CF2" w:rsidP="0026746F">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7E9708A6" w14:textId="77777777" w:rsidR="00D72CF2" w:rsidRDefault="00D72CF2" w:rsidP="0026746F">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33BC5F"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CE49EC" w14:textId="77777777" w:rsidR="00D72CF2" w:rsidRDefault="00D72CF2" w:rsidP="0026746F">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F6D287" w14:textId="77777777" w:rsidR="00D72CF2" w:rsidRDefault="00D72CF2" w:rsidP="0026746F">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0DF77643" w14:textId="77777777" w:rsidR="00D72CF2" w:rsidRDefault="00D72CF2" w:rsidP="0026746F">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980AD7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CD415" w14:textId="77777777" w:rsidR="00D72CF2" w:rsidRDefault="00D72CF2" w:rsidP="0026746F">
            <w:pPr>
              <w:pStyle w:val="TAC"/>
              <w:rPr>
                <w:lang w:eastAsia="zh-CN"/>
              </w:rPr>
            </w:pPr>
            <w:r>
              <w:rPr>
                <w:rFonts w:hint="eastAsia"/>
                <w:lang w:val="en-US" w:eastAsia="zh-CN"/>
              </w:rPr>
              <w:t>N/A</w:t>
            </w:r>
          </w:p>
        </w:tc>
      </w:tr>
      <w:tr w:rsidR="00D72CF2" w14:paraId="05C7F0C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087E8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EB266A" w14:textId="77777777" w:rsidR="00D72CF2" w:rsidRDefault="00D72CF2" w:rsidP="0026746F">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332D5F6A" w14:textId="77777777" w:rsidR="00D72CF2" w:rsidRDefault="00D72CF2" w:rsidP="0026746F">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EB2341B"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585DE67" w14:textId="77777777" w:rsidR="00D72CF2" w:rsidRDefault="00D72CF2" w:rsidP="0026746F">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BB1F327" w14:textId="77777777" w:rsidR="00D72CF2" w:rsidRDefault="00D72CF2" w:rsidP="0026746F">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4CA01ED" w14:textId="77777777" w:rsidR="00D72CF2" w:rsidRDefault="00D72CF2" w:rsidP="0026746F">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44B8A402"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A78C26E" w14:textId="77777777" w:rsidR="00D72CF2" w:rsidRDefault="00D72CF2" w:rsidP="0026746F">
            <w:pPr>
              <w:pStyle w:val="TAC"/>
              <w:rPr>
                <w:lang w:eastAsia="zh-CN"/>
              </w:rPr>
            </w:pPr>
            <w:r>
              <w:rPr>
                <w:lang w:val="en-US" w:eastAsia="zh-CN"/>
              </w:rPr>
              <w:t>IMD4</w:t>
            </w:r>
          </w:p>
        </w:tc>
      </w:tr>
      <w:tr w:rsidR="00D72CF2" w14:paraId="51C0A440"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626C8450" w14:textId="77777777" w:rsidR="00D72CF2" w:rsidRDefault="00D72CF2" w:rsidP="0026746F">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781CED97"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8D3B5B7" w14:textId="77777777" w:rsidR="00D72CF2" w:rsidRDefault="00D72CF2" w:rsidP="0026746F">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3CEEEAB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4AE97DD"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904D406" w14:textId="77777777" w:rsidR="00D72CF2" w:rsidRDefault="00D72CF2" w:rsidP="0026746F">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3946C2BF"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AA9E7A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2A1DA9" w14:textId="77777777" w:rsidR="00D72CF2" w:rsidRDefault="00D72CF2" w:rsidP="0026746F">
            <w:pPr>
              <w:pStyle w:val="TAC"/>
              <w:rPr>
                <w:lang w:eastAsia="zh-CN"/>
              </w:rPr>
            </w:pPr>
            <w:r>
              <w:rPr>
                <w:lang w:eastAsia="zh-CN"/>
              </w:rPr>
              <w:t>N/A</w:t>
            </w:r>
          </w:p>
        </w:tc>
      </w:tr>
      <w:tr w:rsidR="00D72CF2" w14:paraId="29258BF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A0C8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6EA83A"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9387A1B" w14:textId="77777777" w:rsidR="00D72CF2" w:rsidRDefault="00D72CF2" w:rsidP="0026746F">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36B15120"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B820101"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6D6F09" w14:textId="77777777" w:rsidR="00D72CF2" w:rsidRDefault="00D72CF2" w:rsidP="0026746F">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624986C8" w14:textId="77777777" w:rsidR="00D72CF2" w:rsidRDefault="00D72CF2" w:rsidP="0026746F">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39C490AE"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4EF3DE0" w14:textId="77777777" w:rsidR="00D72CF2" w:rsidRDefault="00D72CF2" w:rsidP="0026746F">
            <w:pPr>
              <w:pStyle w:val="TAC"/>
              <w:rPr>
                <w:lang w:eastAsia="zh-CN"/>
              </w:rPr>
            </w:pPr>
            <w:r>
              <w:t>IMD4</w:t>
            </w:r>
            <w:r>
              <w:rPr>
                <w:vertAlign w:val="superscript"/>
              </w:rPr>
              <w:t>4</w:t>
            </w:r>
          </w:p>
        </w:tc>
      </w:tr>
      <w:tr w:rsidR="00D72CF2" w14:paraId="6257EB9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077A1E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8A0716"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523EA25F" w14:textId="77777777" w:rsidR="00D72CF2" w:rsidRDefault="00D72CF2" w:rsidP="0026746F">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47E7E603"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66FD037"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A93A0A1" w14:textId="77777777" w:rsidR="00D72CF2" w:rsidRDefault="00D72CF2" w:rsidP="0026746F">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7C86015F" w14:textId="77777777" w:rsidR="00D72CF2" w:rsidRDefault="00D72CF2" w:rsidP="0026746F">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3BEFA541"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3A37F4F" w14:textId="77777777" w:rsidR="00D72CF2" w:rsidRDefault="00D72CF2" w:rsidP="0026746F">
            <w:pPr>
              <w:pStyle w:val="TAC"/>
              <w:rPr>
                <w:lang w:eastAsia="zh-CN"/>
              </w:rPr>
            </w:pPr>
            <w:r>
              <w:rPr>
                <w:lang w:eastAsia="zh-CN"/>
              </w:rPr>
              <w:t>IMD</w:t>
            </w:r>
            <w:r>
              <w:rPr>
                <w:lang w:val="en-US" w:eastAsia="zh-CN"/>
              </w:rPr>
              <w:t>5</w:t>
            </w:r>
          </w:p>
        </w:tc>
      </w:tr>
      <w:tr w:rsidR="00D72CF2" w14:paraId="3638BAD9"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1F5DD4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374D21" w14:textId="77777777" w:rsidR="00D72CF2" w:rsidRDefault="00D72CF2" w:rsidP="0026746F">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496BE62" w14:textId="77777777" w:rsidR="00D72CF2" w:rsidRDefault="00D72CF2" w:rsidP="0026746F">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361295CF"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20A08BC"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5FDC24D" w14:textId="77777777" w:rsidR="00D72CF2" w:rsidRDefault="00D72CF2" w:rsidP="0026746F">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0313F20C"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F397A52"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B166BF7" w14:textId="77777777" w:rsidR="00D72CF2" w:rsidRDefault="00D72CF2" w:rsidP="0026746F">
            <w:pPr>
              <w:pStyle w:val="TAC"/>
              <w:rPr>
                <w:lang w:eastAsia="zh-CN"/>
              </w:rPr>
            </w:pPr>
            <w:r>
              <w:rPr>
                <w:lang w:eastAsia="zh-CN"/>
              </w:rPr>
              <w:t>N/A</w:t>
            </w:r>
          </w:p>
        </w:tc>
      </w:tr>
      <w:tr w:rsidR="00D72CF2" w14:paraId="425B4A03" w14:textId="77777777" w:rsidTr="0026746F">
        <w:trPr>
          <w:trHeight w:val="187"/>
          <w:jc w:val="center"/>
        </w:trPr>
        <w:tc>
          <w:tcPr>
            <w:tcW w:w="2007" w:type="dxa"/>
            <w:vMerge w:val="restart"/>
            <w:tcBorders>
              <w:left w:val="single" w:sz="4" w:space="0" w:color="auto"/>
              <w:right w:val="single" w:sz="4" w:space="0" w:color="auto"/>
            </w:tcBorders>
          </w:tcPr>
          <w:p w14:paraId="3964E1B0"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6E32E205" w14:textId="77777777" w:rsidR="00D72CF2" w:rsidRDefault="00D72CF2" w:rsidP="0026746F">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115C5CA" w14:textId="77777777" w:rsidR="00D72CF2" w:rsidRDefault="00D72CF2" w:rsidP="0026746F">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2B51A67C"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766C9D30"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3FD738D8" w14:textId="77777777" w:rsidR="00D72CF2" w:rsidRDefault="00D72CF2" w:rsidP="0026746F">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3EAC7A6E" w14:textId="77777777" w:rsidR="00D72CF2" w:rsidRDefault="00D72CF2" w:rsidP="0026746F">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79E19E22" w14:textId="77777777" w:rsidR="00D72CF2" w:rsidRDefault="00D72CF2" w:rsidP="0026746F">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5F7C65D3" w14:textId="77777777" w:rsidR="00D72CF2" w:rsidRDefault="00D72CF2" w:rsidP="0026746F">
            <w:pPr>
              <w:pStyle w:val="TAC"/>
              <w:rPr>
                <w:lang w:eastAsia="zh-CN"/>
              </w:rPr>
            </w:pPr>
            <w:r>
              <w:rPr>
                <w:rFonts w:hint="eastAsia"/>
                <w:lang w:eastAsia="zh-TW"/>
              </w:rPr>
              <w:t>IMD</w:t>
            </w:r>
            <w:r>
              <w:rPr>
                <w:lang w:eastAsia="zh-TW"/>
              </w:rPr>
              <w:t>4</w:t>
            </w:r>
          </w:p>
        </w:tc>
      </w:tr>
      <w:tr w:rsidR="00D72CF2" w14:paraId="4646CE2F" w14:textId="77777777" w:rsidTr="0026746F">
        <w:trPr>
          <w:trHeight w:val="187"/>
          <w:jc w:val="center"/>
        </w:trPr>
        <w:tc>
          <w:tcPr>
            <w:tcW w:w="2007" w:type="dxa"/>
            <w:vMerge/>
            <w:tcBorders>
              <w:left w:val="single" w:sz="4" w:space="0" w:color="auto"/>
              <w:bottom w:val="single" w:sz="4" w:space="0" w:color="auto"/>
              <w:right w:val="single" w:sz="4" w:space="0" w:color="auto"/>
            </w:tcBorders>
          </w:tcPr>
          <w:p w14:paraId="4333205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6BAB5B" w14:textId="77777777" w:rsidR="00D72CF2" w:rsidRDefault="00D72CF2" w:rsidP="0026746F">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0C997311" w14:textId="77777777" w:rsidR="00D72CF2" w:rsidRDefault="00D72CF2" w:rsidP="0026746F">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75DFFEB5" w14:textId="77777777" w:rsidR="00D72CF2" w:rsidRDefault="00D72CF2" w:rsidP="0026746F">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D3B540D" w14:textId="77777777" w:rsidR="00D72CF2" w:rsidRDefault="00D72CF2" w:rsidP="0026746F">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58143895" w14:textId="77777777" w:rsidR="00D72CF2" w:rsidRDefault="00D72CF2" w:rsidP="0026746F">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1ACB9F5F" w14:textId="77777777" w:rsidR="00D72CF2" w:rsidRDefault="00D72CF2" w:rsidP="0026746F">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10ADC0ED" w14:textId="77777777" w:rsidR="00D72CF2" w:rsidRDefault="00D72CF2" w:rsidP="0026746F">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74CF0D86" w14:textId="77777777" w:rsidR="00D72CF2" w:rsidRDefault="00D72CF2" w:rsidP="0026746F">
            <w:pPr>
              <w:pStyle w:val="TAC"/>
              <w:rPr>
                <w:lang w:eastAsia="zh-CN"/>
              </w:rPr>
            </w:pPr>
            <w:r>
              <w:rPr>
                <w:rFonts w:hint="eastAsia"/>
                <w:lang w:eastAsia="zh-TW"/>
              </w:rPr>
              <w:t>N/A</w:t>
            </w:r>
          </w:p>
        </w:tc>
      </w:tr>
      <w:tr w:rsidR="00D72CF2" w14:paraId="78954A66"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2560A855" w14:textId="77777777" w:rsidR="00D72CF2" w:rsidRDefault="00D72CF2" w:rsidP="0026746F">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082694C2"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4B257BB7" w14:textId="77777777" w:rsidR="00D72CF2" w:rsidRDefault="00D72CF2" w:rsidP="0026746F">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7807FFE2"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5F06A39"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32806EA" w14:textId="77777777" w:rsidR="00D72CF2" w:rsidRDefault="00D72CF2" w:rsidP="0026746F">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419E22AA" w14:textId="77777777" w:rsidR="00D72CF2" w:rsidRDefault="00D72CF2" w:rsidP="0026746F">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6AA49D8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3D73EE" w14:textId="77777777" w:rsidR="00D72CF2" w:rsidRDefault="00D72CF2" w:rsidP="0026746F">
            <w:pPr>
              <w:pStyle w:val="TAC"/>
              <w:rPr>
                <w:lang w:eastAsia="zh-CN"/>
              </w:rPr>
            </w:pPr>
            <w:r>
              <w:rPr>
                <w:lang w:eastAsia="zh-CN"/>
              </w:rPr>
              <w:t>IMD4</w:t>
            </w:r>
          </w:p>
        </w:tc>
      </w:tr>
      <w:tr w:rsidR="00D72CF2" w14:paraId="2E5D1E5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541C3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CA8ECB" w14:textId="77777777" w:rsidR="00D72CF2" w:rsidRDefault="00D72CF2" w:rsidP="0026746F">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58D4D969" w14:textId="77777777" w:rsidR="00D72CF2" w:rsidRDefault="00D72CF2" w:rsidP="0026746F">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8A57EE9" w14:textId="77777777" w:rsidR="00D72CF2" w:rsidRDefault="00D72CF2" w:rsidP="0026746F">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002B4D2"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2DF9FA7" w14:textId="77777777" w:rsidR="00D72CF2" w:rsidRDefault="00D72CF2" w:rsidP="0026746F">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57FC8875" w14:textId="77777777" w:rsidR="00D72CF2" w:rsidRDefault="00D72CF2" w:rsidP="0026746F">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BE06D"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8AD6087" w14:textId="77777777" w:rsidR="00D72CF2" w:rsidRDefault="00D72CF2" w:rsidP="0026746F">
            <w:pPr>
              <w:pStyle w:val="TAC"/>
              <w:rPr>
                <w:lang w:eastAsia="zh-CN"/>
              </w:rPr>
            </w:pPr>
            <w:r>
              <w:rPr>
                <w:lang w:eastAsia="ja-JP"/>
              </w:rPr>
              <w:t>N/A</w:t>
            </w:r>
          </w:p>
        </w:tc>
      </w:tr>
      <w:tr w:rsidR="00D72CF2" w14:paraId="227F311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560EC42" w14:textId="77777777" w:rsidR="00D72CF2" w:rsidRDefault="00D72CF2" w:rsidP="0026746F">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325469DB"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6B6DD424" w14:textId="77777777" w:rsidR="00D72CF2" w:rsidRDefault="00D72CF2" w:rsidP="0026746F">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6F706442"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5C3297E"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6B1BA7CE" w14:textId="77777777" w:rsidR="00D72CF2" w:rsidRDefault="00D72CF2" w:rsidP="0026746F">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F016C4B" w14:textId="77777777" w:rsidR="00D72CF2" w:rsidRDefault="00D72CF2" w:rsidP="0026746F">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14A446CD"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D3CD9DF" w14:textId="77777777" w:rsidR="00D72CF2" w:rsidRDefault="00D72CF2" w:rsidP="0026746F">
            <w:pPr>
              <w:pStyle w:val="TAC"/>
              <w:rPr>
                <w:lang w:val="en-US" w:eastAsia="zh-CN"/>
              </w:rPr>
            </w:pPr>
            <w:r>
              <w:t>IMD2</w:t>
            </w:r>
            <w:r>
              <w:rPr>
                <w:rFonts w:hint="eastAsia"/>
                <w:vertAlign w:val="superscript"/>
                <w:lang w:val="en-US" w:eastAsia="zh-CN"/>
              </w:rPr>
              <w:t>4</w:t>
            </w:r>
          </w:p>
        </w:tc>
      </w:tr>
      <w:tr w:rsidR="00D72CF2" w14:paraId="73C867A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48AA9DB"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6A2E503"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4238959B"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D03C45"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2A4D83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4906A153"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1E67B89C" w14:textId="5CC591F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0C21E8C8"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BEBE54D" w14:textId="77777777" w:rsidR="00D72CF2" w:rsidRDefault="00D72CF2" w:rsidP="0026746F">
            <w:pPr>
              <w:pStyle w:val="TAC"/>
            </w:pPr>
          </w:p>
        </w:tc>
      </w:tr>
      <w:tr w:rsidR="00D72CF2" w14:paraId="557A462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A3C6F3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838831"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00C9943" w14:textId="77777777" w:rsidR="00D72CF2" w:rsidRDefault="00D72CF2" w:rsidP="0026746F">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609AE6"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B233143"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2025AAAA" w14:textId="77777777" w:rsidR="00D72CF2" w:rsidRDefault="00D72CF2" w:rsidP="0026746F">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010EEA2"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049FA382" w14:textId="77777777" w:rsidR="00D72CF2" w:rsidRDefault="00D72CF2" w:rsidP="0026746F">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7B505FDB" w14:textId="77777777" w:rsidR="00D72CF2" w:rsidRDefault="00D72CF2" w:rsidP="0026746F">
            <w:pPr>
              <w:pStyle w:val="TAC"/>
            </w:pPr>
            <w:r>
              <w:rPr>
                <w:rFonts w:hint="eastAsia"/>
                <w:lang w:eastAsia="ja-JP"/>
              </w:rPr>
              <w:t>N/A</w:t>
            </w:r>
          </w:p>
        </w:tc>
      </w:tr>
      <w:tr w:rsidR="00D72CF2" w14:paraId="66F05BB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E207BB" w14:textId="77777777" w:rsidR="00D72CF2" w:rsidRDefault="00D72CF2" w:rsidP="0026746F">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04F684D" w14:textId="77777777" w:rsidR="00D72CF2" w:rsidRDefault="00D72CF2" w:rsidP="0026746F">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116123DF" w14:textId="77777777" w:rsidR="00D72CF2" w:rsidRDefault="00D72CF2" w:rsidP="0026746F">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56A9E9F1" w14:textId="77777777" w:rsidR="00D72CF2" w:rsidRDefault="00D72CF2" w:rsidP="0026746F">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4F80AAC7" w14:textId="77777777" w:rsidR="00D72CF2" w:rsidRDefault="00D72CF2" w:rsidP="0026746F">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1624612C" w14:textId="77777777" w:rsidR="00D72CF2" w:rsidRDefault="00D72CF2" w:rsidP="0026746F">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0CB09666" w14:textId="77777777" w:rsidR="00D72CF2" w:rsidRDefault="00D72CF2" w:rsidP="0026746F">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6D86907B" w14:textId="77777777" w:rsidR="00D72CF2" w:rsidRDefault="00D72CF2" w:rsidP="0026746F">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5E61BF2F" w14:textId="77777777" w:rsidR="00D72CF2" w:rsidRDefault="00D72CF2" w:rsidP="0026746F">
            <w:pPr>
              <w:pStyle w:val="TAC"/>
              <w:rPr>
                <w:lang w:val="en-US" w:eastAsia="zh-CN"/>
              </w:rPr>
            </w:pPr>
            <w:r>
              <w:t>IMD4</w:t>
            </w:r>
            <w:r>
              <w:rPr>
                <w:rFonts w:hint="eastAsia"/>
                <w:vertAlign w:val="superscript"/>
                <w:lang w:val="en-US" w:eastAsia="zh-CN"/>
              </w:rPr>
              <w:t>4</w:t>
            </w:r>
          </w:p>
        </w:tc>
      </w:tr>
      <w:tr w:rsidR="00D72CF2" w14:paraId="0F57B170"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2DFA8B8A" w14:textId="77777777" w:rsidR="00D72CF2" w:rsidRDefault="00D72CF2" w:rsidP="0026746F">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7FC7F8BB" w14:textId="77777777" w:rsidR="00D72CF2" w:rsidRDefault="00D72CF2" w:rsidP="0026746F">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359E28B4" w14:textId="77777777" w:rsidR="00D72CF2" w:rsidRDefault="00D72CF2" w:rsidP="0026746F">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0F8C4428"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31F5FF1" w14:textId="77777777" w:rsidR="00D72CF2" w:rsidRDefault="00D72CF2" w:rsidP="0026746F">
            <w:pPr>
              <w:pStyle w:val="TAC"/>
            </w:pPr>
          </w:p>
        </w:tc>
        <w:tc>
          <w:tcPr>
            <w:tcW w:w="960" w:type="dxa"/>
            <w:tcBorders>
              <w:top w:val="nil"/>
              <w:left w:val="single" w:sz="4" w:space="0" w:color="auto"/>
              <w:bottom w:val="single" w:sz="4" w:space="0" w:color="auto"/>
              <w:right w:val="single" w:sz="4" w:space="0" w:color="auto"/>
            </w:tcBorders>
            <w:shd w:val="clear" w:color="auto" w:fill="auto"/>
          </w:tcPr>
          <w:p w14:paraId="35B056E0" w14:textId="77777777" w:rsidR="00D72CF2" w:rsidRDefault="00D72CF2" w:rsidP="0026746F">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49019D4D" w14:textId="51D5E37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5DFC6937" w14:textId="77777777" w:rsidR="00D72CF2" w:rsidRDefault="00D72CF2" w:rsidP="0026746F">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375D3F71" w14:textId="77777777" w:rsidR="00D72CF2" w:rsidRDefault="00D72CF2" w:rsidP="0026746F">
            <w:pPr>
              <w:pStyle w:val="TAC"/>
            </w:pPr>
          </w:p>
        </w:tc>
      </w:tr>
      <w:tr w:rsidR="00D72CF2" w14:paraId="76A69EC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3ED1EE"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0872CD" w14:textId="77777777" w:rsidR="00D72CF2" w:rsidRDefault="00D72CF2" w:rsidP="0026746F">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7228E60E" w14:textId="77777777" w:rsidR="00D72CF2" w:rsidRDefault="00D72CF2" w:rsidP="0026746F">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260EA125" w14:textId="77777777" w:rsidR="00D72CF2" w:rsidRDefault="00D72CF2" w:rsidP="0026746F">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1A48DE3D" w14:textId="77777777" w:rsidR="00D72CF2" w:rsidRDefault="00D72CF2" w:rsidP="0026746F">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78827CCF" w14:textId="77777777" w:rsidR="00D72CF2" w:rsidRDefault="00D72CF2" w:rsidP="0026746F">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40FB094F" w14:textId="77777777" w:rsidR="00D72CF2" w:rsidRDefault="00D72CF2" w:rsidP="0026746F">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79A0FC21" w14:textId="77777777" w:rsidR="00D72CF2" w:rsidRDefault="00D72CF2" w:rsidP="0026746F">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FF5756D" w14:textId="77777777" w:rsidR="00D72CF2" w:rsidRDefault="00D72CF2" w:rsidP="0026746F">
            <w:pPr>
              <w:pStyle w:val="TAC"/>
            </w:pPr>
            <w:r>
              <w:t>N/A</w:t>
            </w:r>
          </w:p>
        </w:tc>
      </w:tr>
      <w:tr w:rsidR="00D72CF2" w14:paraId="5E51AA2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12528E1" w14:textId="77777777" w:rsidR="00D72CF2" w:rsidRDefault="00D72CF2" w:rsidP="0026746F">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399E26C4"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341FDC1" w14:textId="77777777" w:rsidR="00D72CF2" w:rsidRDefault="00D72CF2" w:rsidP="0026746F">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B092B5"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31F8E91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351234AD" w14:textId="77777777" w:rsidR="00D72CF2" w:rsidRDefault="00D72CF2" w:rsidP="0026746F">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167BA239" w14:textId="77777777" w:rsidR="00D72CF2" w:rsidRDefault="00D72CF2" w:rsidP="0026746F">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00B223A"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662CC36A" w14:textId="77777777" w:rsidR="00D72CF2" w:rsidRDefault="00D72CF2" w:rsidP="0026746F">
            <w:pPr>
              <w:pStyle w:val="TAC"/>
            </w:pPr>
            <w:r>
              <w:t>IMD2</w:t>
            </w:r>
            <w:r>
              <w:rPr>
                <w:vertAlign w:val="superscript"/>
              </w:rPr>
              <w:t>4</w:t>
            </w:r>
          </w:p>
        </w:tc>
      </w:tr>
      <w:tr w:rsidR="00D72CF2" w14:paraId="6ED7942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DF867AF"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3DAEB18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1DCE20D"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41D90967"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E4A97D9"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B03B18"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59D7EAB3" w14:textId="1CFCD429"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4B53ACD8"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41AAFCF" w14:textId="77777777" w:rsidR="00D72CF2" w:rsidRDefault="00D72CF2" w:rsidP="0026746F">
            <w:pPr>
              <w:pStyle w:val="TAC"/>
            </w:pPr>
          </w:p>
        </w:tc>
      </w:tr>
      <w:tr w:rsidR="00D72CF2" w14:paraId="781CF6B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F5AA076"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32CAAD0E"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45DB1ED" w14:textId="77777777" w:rsidR="00D72CF2" w:rsidRDefault="00D72CF2" w:rsidP="0026746F">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397FA1A5"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0691AE5"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0B39A8DF" w14:textId="77777777" w:rsidR="00D72CF2" w:rsidRDefault="00D72CF2" w:rsidP="0026746F">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3E103938"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F6FFAC1"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5F376AF" w14:textId="77777777" w:rsidR="00D72CF2" w:rsidRDefault="00D72CF2" w:rsidP="0026746F">
            <w:pPr>
              <w:pStyle w:val="TAC"/>
              <w:rPr>
                <w:lang w:eastAsia="ja-JP"/>
              </w:rPr>
            </w:pPr>
            <w:r>
              <w:rPr>
                <w:lang w:eastAsia="ja-JP"/>
              </w:rPr>
              <w:t>N/A</w:t>
            </w:r>
          </w:p>
        </w:tc>
      </w:tr>
      <w:tr w:rsidR="00D72CF2" w14:paraId="1805E4F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A325800" w14:textId="77777777" w:rsidR="00D72CF2" w:rsidRDefault="00D72CF2" w:rsidP="0026746F">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4866B96A" w14:textId="77777777" w:rsidR="00D72CF2" w:rsidRDefault="00D72CF2" w:rsidP="0026746F">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27E3E0F0" w14:textId="77777777" w:rsidR="00D72CF2" w:rsidRDefault="00D72CF2" w:rsidP="0026746F">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6C393153" w14:textId="77777777" w:rsidR="00D72CF2" w:rsidRDefault="00D72CF2" w:rsidP="0026746F">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69262AB2"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7840DE14" w14:textId="77777777" w:rsidR="00D72CF2" w:rsidRDefault="00D72CF2" w:rsidP="0026746F">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6B94A949" w14:textId="77777777" w:rsidR="00D72CF2" w:rsidRDefault="00D72CF2" w:rsidP="0026746F">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412F57D2" w14:textId="77777777" w:rsidR="00D72CF2" w:rsidRDefault="00D72CF2" w:rsidP="0026746F">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5048E855" w14:textId="77777777" w:rsidR="00D72CF2" w:rsidRDefault="00D72CF2" w:rsidP="0026746F">
            <w:pPr>
              <w:pStyle w:val="TAC"/>
            </w:pPr>
            <w:r>
              <w:t>IMD4</w:t>
            </w:r>
            <w:r>
              <w:rPr>
                <w:vertAlign w:val="superscript"/>
              </w:rPr>
              <w:t>4</w:t>
            </w:r>
          </w:p>
        </w:tc>
      </w:tr>
      <w:tr w:rsidR="00D72CF2" w14:paraId="445A27D1"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52C9FC8" w14:textId="77777777" w:rsidR="00D72CF2" w:rsidRDefault="00D72CF2" w:rsidP="0026746F">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BFA9845"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27B05606" w14:textId="77777777" w:rsidR="00D72CF2" w:rsidRDefault="00D72CF2" w:rsidP="0026746F">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32E0FE8B"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C91F694" w14:textId="77777777" w:rsidR="00D72CF2" w:rsidRDefault="00D72CF2" w:rsidP="0026746F">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06AD950A" w14:textId="77777777" w:rsidR="00D72CF2" w:rsidRDefault="00D72CF2" w:rsidP="0026746F">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4C3B4B1E" w14:textId="572BF61A" w:rsidR="00D72CF2" w:rsidRDefault="00D72CF2" w:rsidP="0026746F">
            <w:pPr>
              <w:pStyle w:val="TAC"/>
              <w:rPr>
                <w:lang w:eastAsia="ja-JP"/>
              </w:rPr>
            </w:pPr>
          </w:p>
        </w:tc>
        <w:tc>
          <w:tcPr>
            <w:tcW w:w="828" w:type="dxa"/>
            <w:tcBorders>
              <w:top w:val="nil"/>
              <w:left w:val="single" w:sz="4" w:space="0" w:color="auto"/>
              <w:bottom w:val="single" w:sz="4" w:space="0" w:color="auto"/>
              <w:right w:val="single" w:sz="4" w:space="0" w:color="auto"/>
            </w:tcBorders>
            <w:shd w:val="clear" w:color="auto" w:fill="auto"/>
          </w:tcPr>
          <w:p w14:paraId="19BD975E" w14:textId="77777777" w:rsidR="00D72CF2" w:rsidRDefault="00D72CF2" w:rsidP="0026746F">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19649FFB" w14:textId="77777777" w:rsidR="00D72CF2" w:rsidRDefault="00D72CF2" w:rsidP="0026746F">
            <w:pPr>
              <w:pStyle w:val="TAC"/>
            </w:pPr>
          </w:p>
        </w:tc>
      </w:tr>
      <w:tr w:rsidR="00D72CF2" w14:paraId="128B4CC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1B64947" w14:textId="77777777" w:rsidR="00D72CF2" w:rsidRDefault="00D72CF2" w:rsidP="0026746F">
            <w:pPr>
              <w:pStyle w:val="TAC"/>
            </w:pPr>
          </w:p>
        </w:tc>
        <w:tc>
          <w:tcPr>
            <w:tcW w:w="1146" w:type="dxa"/>
            <w:tcBorders>
              <w:top w:val="single" w:sz="4" w:space="0" w:color="auto"/>
              <w:left w:val="single" w:sz="4" w:space="0" w:color="auto"/>
              <w:bottom w:val="single" w:sz="4" w:space="0" w:color="auto"/>
              <w:right w:val="single" w:sz="4" w:space="0" w:color="auto"/>
            </w:tcBorders>
          </w:tcPr>
          <w:p w14:paraId="59260627" w14:textId="77777777" w:rsidR="00D72CF2" w:rsidRDefault="00D72CF2" w:rsidP="0026746F">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2C6EC72" w14:textId="77777777" w:rsidR="00D72CF2" w:rsidRDefault="00D72CF2" w:rsidP="0026746F">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4469A8EE" w14:textId="77777777" w:rsidR="00D72CF2" w:rsidRDefault="00D72CF2" w:rsidP="0026746F">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482924C" w14:textId="77777777" w:rsidR="00D72CF2" w:rsidRDefault="00D72CF2" w:rsidP="0026746F">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0332D4C" w14:textId="77777777" w:rsidR="00D72CF2" w:rsidRDefault="00D72CF2" w:rsidP="0026746F">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065DA596" w14:textId="77777777" w:rsidR="00D72CF2" w:rsidRDefault="00D72CF2" w:rsidP="0026746F">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1A63153" w14:textId="77777777" w:rsidR="00D72CF2" w:rsidRDefault="00D72CF2" w:rsidP="0026746F">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6FBF2214" w14:textId="77777777" w:rsidR="00D72CF2" w:rsidRDefault="00D72CF2" w:rsidP="0026746F">
            <w:pPr>
              <w:pStyle w:val="TAC"/>
              <w:rPr>
                <w:lang w:eastAsia="ja-JP"/>
              </w:rPr>
            </w:pPr>
            <w:r>
              <w:rPr>
                <w:lang w:eastAsia="ja-JP"/>
              </w:rPr>
              <w:t>N/A</w:t>
            </w:r>
          </w:p>
        </w:tc>
      </w:tr>
      <w:tr w:rsidR="00D72CF2" w14:paraId="0BC9BBF9"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0E5847" w14:textId="77777777" w:rsidR="00D72CF2" w:rsidRDefault="00D72CF2" w:rsidP="0026746F">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125D3C51" w14:textId="77777777" w:rsidR="00D72CF2" w:rsidRDefault="00D72CF2" w:rsidP="0026746F">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DDF9C76" w14:textId="77777777" w:rsidR="00D72CF2" w:rsidRDefault="00D72CF2" w:rsidP="0026746F">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268214B7"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616CA5"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91F0AD" w14:textId="77777777" w:rsidR="00D72CF2" w:rsidRDefault="00D72CF2" w:rsidP="0026746F">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3CCAE48E" w14:textId="77777777" w:rsidR="00D72CF2" w:rsidRDefault="00D72CF2" w:rsidP="0026746F">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4EAEEEE8"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8101386" w14:textId="77777777" w:rsidR="00D72CF2" w:rsidRDefault="00D72CF2" w:rsidP="0026746F">
            <w:pPr>
              <w:pStyle w:val="TAC"/>
              <w:rPr>
                <w:lang w:eastAsia="zh-CN"/>
              </w:rPr>
            </w:pPr>
            <w:r>
              <w:rPr>
                <w:rFonts w:cs="Arial"/>
                <w:lang w:eastAsia="ko-KR"/>
              </w:rPr>
              <w:t>IMD2</w:t>
            </w:r>
            <w:r>
              <w:rPr>
                <w:rFonts w:cs="Arial"/>
                <w:vertAlign w:val="superscript"/>
                <w:lang w:eastAsia="ko-KR"/>
              </w:rPr>
              <w:t>4</w:t>
            </w:r>
          </w:p>
        </w:tc>
      </w:tr>
      <w:tr w:rsidR="00D72CF2" w14:paraId="6AAB8E4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53CED1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D605696"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13E67A0F" w14:textId="77777777" w:rsidR="00D72CF2" w:rsidRDefault="00D72CF2" w:rsidP="0026746F">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0BE54275" w14:textId="77777777" w:rsidR="00D72CF2" w:rsidRDefault="00D72CF2" w:rsidP="0026746F">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75332E09" w14:textId="77777777" w:rsidR="00D72CF2" w:rsidRDefault="00D72CF2" w:rsidP="0026746F">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79FD90" w14:textId="77777777" w:rsidR="00D72CF2" w:rsidRDefault="00D72CF2" w:rsidP="0026746F">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2E01658A" w14:textId="77777777" w:rsidR="00D72CF2" w:rsidRDefault="00D72CF2" w:rsidP="0026746F">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6A12C03" w14:textId="77777777" w:rsidR="00D72CF2" w:rsidRDefault="00D72CF2" w:rsidP="0026746F">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0223080" w14:textId="77777777" w:rsidR="00D72CF2" w:rsidRDefault="00D72CF2" w:rsidP="0026746F">
            <w:pPr>
              <w:pStyle w:val="TAC"/>
              <w:rPr>
                <w:lang w:eastAsia="zh-CN"/>
              </w:rPr>
            </w:pPr>
            <w:r>
              <w:rPr>
                <w:lang w:eastAsia="ja-JP"/>
              </w:rPr>
              <w:t>N/A</w:t>
            </w:r>
          </w:p>
        </w:tc>
      </w:tr>
      <w:tr w:rsidR="00D72CF2" w14:paraId="629F1A65"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7EAD62" w14:textId="77777777" w:rsidR="00D72CF2" w:rsidRDefault="00D72CF2" w:rsidP="0026746F">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0CE7625"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6B9758B5" w14:textId="77777777" w:rsidR="00D72CF2" w:rsidRDefault="00D72CF2" w:rsidP="0026746F">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28330DD8"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9A6D522"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204B6600" w14:textId="77777777" w:rsidR="00D72CF2" w:rsidRDefault="00D72CF2" w:rsidP="0026746F">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0794D004" w14:textId="77777777" w:rsidR="00D72CF2" w:rsidRDefault="00D72CF2" w:rsidP="0026746F">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72FCDDE6"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D9C673" w14:textId="77777777" w:rsidR="00D72CF2" w:rsidRDefault="00D72CF2" w:rsidP="0026746F">
            <w:pPr>
              <w:pStyle w:val="TAC"/>
              <w:rPr>
                <w:lang w:eastAsia="zh-CN"/>
              </w:rPr>
            </w:pPr>
            <w:r>
              <w:rPr>
                <w:rFonts w:hint="eastAsia"/>
                <w:szCs w:val="18"/>
              </w:rPr>
              <w:t>IMD4</w:t>
            </w:r>
          </w:p>
        </w:tc>
      </w:tr>
      <w:tr w:rsidR="00D72CF2" w14:paraId="56A72C9A"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0CC46EC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D9C8B0"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4BF4FB54" w14:textId="77777777" w:rsidR="00D72CF2" w:rsidRDefault="00D72CF2" w:rsidP="0026746F">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105A94DE" w14:textId="77777777" w:rsidR="00D72CF2" w:rsidRDefault="00D72CF2" w:rsidP="0026746F">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7E0DC9D5" w14:textId="77777777" w:rsidR="00D72CF2" w:rsidRDefault="00D72CF2" w:rsidP="0026746F">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04F1A1" w14:textId="77777777" w:rsidR="00D72CF2" w:rsidRDefault="00D72CF2" w:rsidP="0026746F">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42B69411" w14:textId="77777777" w:rsidR="00D72CF2" w:rsidRDefault="00D72CF2" w:rsidP="0026746F">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715B1D46"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7F031C" w14:textId="77777777" w:rsidR="00D72CF2" w:rsidRDefault="00D72CF2" w:rsidP="0026746F">
            <w:pPr>
              <w:pStyle w:val="TAC"/>
              <w:rPr>
                <w:lang w:eastAsia="zh-CN"/>
              </w:rPr>
            </w:pPr>
            <w:r>
              <w:rPr>
                <w:rFonts w:hint="eastAsia"/>
                <w:szCs w:val="18"/>
              </w:rPr>
              <w:t>N/A</w:t>
            </w:r>
          </w:p>
        </w:tc>
      </w:tr>
      <w:tr w:rsidR="00D72CF2" w14:paraId="15E100DB"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666EB3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A333D" w14:textId="77777777" w:rsidR="00D72CF2" w:rsidRDefault="00D72CF2" w:rsidP="0026746F">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06C5C9D" w14:textId="77777777" w:rsidR="00D72CF2" w:rsidRDefault="00D72CF2" w:rsidP="0026746F">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1829C862" w14:textId="77777777" w:rsidR="00D72CF2" w:rsidRDefault="00D72CF2" w:rsidP="0026746F">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15F906CF" w14:textId="77777777" w:rsidR="00D72CF2" w:rsidRDefault="00D72CF2" w:rsidP="0026746F">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D86F750" w14:textId="77777777" w:rsidR="00D72CF2" w:rsidRDefault="00D72CF2" w:rsidP="0026746F">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0DCA6FD0" w14:textId="77777777" w:rsidR="00D72CF2" w:rsidRDefault="00D72CF2" w:rsidP="0026746F">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2A30376F"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B71FF" w14:textId="77777777" w:rsidR="00D72CF2" w:rsidRDefault="00D72CF2" w:rsidP="0026746F">
            <w:pPr>
              <w:pStyle w:val="TAC"/>
              <w:rPr>
                <w:lang w:eastAsia="zh-CN"/>
              </w:rPr>
            </w:pPr>
            <w:r>
              <w:rPr>
                <w:rFonts w:hint="eastAsia"/>
                <w:szCs w:val="18"/>
              </w:rPr>
              <w:t>IMD5</w:t>
            </w:r>
          </w:p>
        </w:tc>
      </w:tr>
      <w:tr w:rsidR="00D72CF2" w14:paraId="07D40C75"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EA946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4BC16F" w14:textId="77777777" w:rsidR="00D72CF2" w:rsidRDefault="00D72CF2" w:rsidP="0026746F">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3A48719A" w14:textId="77777777" w:rsidR="00D72CF2" w:rsidRDefault="00D72CF2" w:rsidP="0026746F">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083AF638" w14:textId="77777777" w:rsidR="00D72CF2" w:rsidRDefault="00D72CF2" w:rsidP="0026746F">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59046A94" w14:textId="77777777" w:rsidR="00D72CF2" w:rsidRDefault="00D72CF2" w:rsidP="0026746F">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19799E5D" w14:textId="77777777" w:rsidR="00D72CF2" w:rsidRDefault="00D72CF2" w:rsidP="0026746F">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9BD0D28" w14:textId="77777777" w:rsidR="00D72CF2" w:rsidRDefault="00D72CF2" w:rsidP="0026746F">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4AE9A4A"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61CBCC" w14:textId="77777777" w:rsidR="00D72CF2" w:rsidRDefault="00D72CF2" w:rsidP="0026746F">
            <w:pPr>
              <w:pStyle w:val="TAC"/>
              <w:rPr>
                <w:lang w:eastAsia="zh-CN"/>
              </w:rPr>
            </w:pPr>
            <w:r>
              <w:rPr>
                <w:rFonts w:hint="eastAsia"/>
                <w:szCs w:val="18"/>
              </w:rPr>
              <w:t>N/A</w:t>
            </w:r>
          </w:p>
        </w:tc>
      </w:tr>
      <w:tr w:rsidR="00D72CF2" w14:paraId="76D3415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CEE9295" w14:textId="77777777" w:rsidR="00D72CF2" w:rsidRDefault="00D72CF2" w:rsidP="0026746F">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177A532B" w14:textId="77777777" w:rsidR="00D72CF2" w:rsidRDefault="00D72CF2" w:rsidP="0026746F">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4AD567F8" w14:textId="77777777" w:rsidR="00D72CF2" w:rsidRDefault="00D72CF2" w:rsidP="0026746F">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78027CA4"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274A0D5"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4ACB98" w14:textId="77777777" w:rsidR="00D72CF2" w:rsidRDefault="00D72CF2" w:rsidP="0026746F">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13715340" w14:textId="77777777" w:rsidR="00D72CF2" w:rsidRDefault="00D72CF2" w:rsidP="0026746F">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7D93673B"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EC505A" w14:textId="77777777" w:rsidR="00D72CF2" w:rsidRDefault="00D72CF2" w:rsidP="0026746F">
            <w:pPr>
              <w:pStyle w:val="TAC"/>
              <w:rPr>
                <w:lang w:eastAsia="zh-CN"/>
              </w:rPr>
            </w:pPr>
            <w:r>
              <w:rPr>
                <w:lang w:eastAsia="zh-CN"/>
              </w:rPr>
              <w:t>IMD4</w:t>
            </w:r>
          </w:p>
        </w:tc>
      </w:tr>
      <w:tr w:rsidR="00D72CF2" w14:paraId="5141BC9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7FA79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4D09D2" w14:textId="77777777" w:rsidR="00D72CF2" w:rsidRDefault="00D72CF2" w:rsidP="0026746F">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B7E9F72" w14:textId="77777777" w:rsidR="00D72CF2" w:rsidRDefault="00D72CF2" w:rsidP="0026746F">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23B7B04F"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F37CA5"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001BDC1" w14:textId="77777777" w:rsidR="00D72CF2" w:rsidRDefault="00D72CF2" w:rsidP="0026746F">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2DD95999"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4F1D2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1EEB9D" w14:textId="77777777" w:rsidR="00D72CF2" w:rsidRDefault="00D72CF2" w:rsidP="0026746F">
            <w:pPr>
              <w:pStyle w:val="TAC"/>
              <w:rPr>
                <w:lang w:eastAsia="zh-CN"/>
              </w:rPr>
            </w:pPr>
            <w:r>
              <w:rPr>
                <w:lang w:eastAsia="zh-CN"/>
              </w:rPr>
              <w:t>N/A</w:t>
            </w:r>
          </w:p>
        </w:tc>
      </w:tr>
      <w:tr w:rsidR="00D72CF2" w14:paraId="69E95170"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1EC4BBC" w14:textId="77777777" w:rsidR="00D72CF2" w:rsidRDefault="00D72CF2" w:rsidP="0026746F">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4122608F" w14:textId="77777777" w:rsidR="00D72CF2" w:rsidRDefault="00D72CF2" w:rsidP="0026746F">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5EDF320D" w14:textId="77777777" w:rsidR="00D72CF2" w:rsidRDefault="00D72CF2" w:rsidP="0026746F">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3901057"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8CF977F"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EF3BE54" w14:textId="77777777" w:rsidR="00D72CF2" w:rsidRDefault="00D72CF2" w:rsidP="0026746F">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37D9522A" w14:textId="77777777" w:rsidR="00D72CF2" w:rsidRDefault="00D72CF2" w:rsidP="0026746F">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731F13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1FEE022" w14:textId="77777777" w:rsidR="00D72CF2" w:rsidRDefault="00D72CF2" w:rsidP="0026746F">
            <w:pPr>
              <w:pStyle w:val="TAC"/>
              <w:rPr>
                <w:lang w:eastAsia="zh-CN"/>
              </w:rPr>
            </w:pPr>
            <w:r>
              <w:rPr>
                <w:lang w:eastAsia="zh-CN"/>
              </w:rPr>
              <w:t>IMD4</w:t>
            </w:r>
          </w:p>
        </w:tc>
      </w:tr>
      <w:tr w:rsidR="00D72CF2" w14:paraId="127109E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E634C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831F71"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959FC88"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C39B603"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086B4E"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095D7D"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0D544933"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588D342"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1D91DA" w14:textId="77777777" w:rsidR="00D72CF2" w:rsidRDefault="00D72CF2" w:rsidP="0026746F">
            <w:pPr>
              <w:pStyle w:val="TAC"/>
              <w:rPr>
                <w:lang w:eastAsia="zh-CN"/>
              </w:rPr>
            </w:pPr>
            <w:r>
              <w:rPr>
                <w:lang w:eastAsia="zh-CN"/>
              </w:rPr>
              <w:t>N/A</w:t>
            </w:r>
          </w:p>
        </w:tc>
      </w:tr>
      <w:tr w:rsidR="00D72CF2" w14:paraId="3C23DFC1"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5949A43" w14:textId="77777777" w:rsidR="00D72CF2" w:rsidRDefault="00D72CF2" w:rsidP="0026746F">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EEC58D"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31D5117" w14:textId="77777777" w:rsidR="00D72CF2" w:rsidRDefault="00D72CF2" w:rsidP="0026746F">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76BCD94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E7D8F3"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A7AB49F" w14:textId="77777777" w:rsidR="00D72CF2" w:rsidRDefault="00D72CF2" w:rsidP="0026746F">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0702982" w14:textId="77777777" w:rsidR="00D72CF2" w:rsidRDefault="00D72CF2" w:rsidP="0026746F">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9F5095C"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7503E8" w14:textId="77777777" w:rsidR="00D72CF2" w:rsidRDefault="00D72CF2" w:rsidP="0026746F">
            <w:pPr>
              <w:pStyle w:val="TAC"/>
              <w:rPr>
                <w:lang w:eastAsia="zh-CN"/>
              </w:rPr>
            </w:pPr>
            <w:r>
              <w:t>IMD</w:t>
            </w:r>
            <w:r>
              <w:rPr>
                <w:lang w:val="en-US" w:eastAsia="zh-CN"/>
              </w:rPr>
              <w:t>3</w:t>
            </w:r>
            <w:r>
              <w:rPr>
                <w:vertAlign w:val="superscript"/>
              </w:rPr>
              <w:t>4</w:t>
            </w:r>
          </w:p>
        </w:tc>
      </w:tr>
      <w:tr w:rsidR="00D72CF2" w14:paraId="23EB813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4BCE59"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380100" w14:textId="77777777" w:rsidR="00D72CF2" w:rsidRDefault="00D72CF2" w:rsidP="0026746F">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798B4094" w14:textId="77777777" w:rsidR="00D72CF2" w:rsidRDefault="00D72CF2" w:rsidP="0026746F">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6E3956F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8CA1C78"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CB3003B" w14:textId="77777777" w:rsidR="00D72CF2" w:rsidRDefault="00D72CF2" w:rsidP="0026746F">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A1CD31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A01ED"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C88B743" w14:textId="77777777" w:rsidR="00D72CF2" w:rsidRDefault="00D72CF2" w:rsidP="0026746F">
            <w:pPr>
              <w:pStyle w:val="TAC"/>
              <w:rPr>
                <w:lang w:eastAsia="zh-CN"/>
              </w:rPr>
            </w:pPr>
            <w:r>
              <w:rPr>
                <w:lang w:eastAsia="zh-CN"/>
              </w:rPr>
              <w:t>N/A</w:t>
            </w:r>
          </w:p>
        </w:tc>
      </w:tr>
      <w:tr w:rsidR="00D72CF2" w14:paraId="11C763B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C83EBF" w14:textId="77777777" w:rsidR="00D72CF2" w:rsidRDefault="00D72CF2" w:rsidP="0026746F">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491BE839" w14:textId="77777777" w:rsidR="00D72CF2" w:rsidRDefault="00D72CF2" w:rsidP="0026746F">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4EA8AD72" w14:textId="77777777" w:rsidR="00D72CF2" w:rsidRDefault="00D72CF2" w:rsidP="0026746F">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3812C6FB" w14:textId="77777777" w:rsidR="00D72CF2" w:rsidRDefault="00D72CF2" w:rsidP="0026746F">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368597C" w14:textId="77777777" w:rsidR="00D72CF2" w:rsidRDefault="00D72CF2" w:rsidP="0026746F">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53DBCC5"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7C7F996B" w14:textId="77777777" w:rsidR="00D72CF2" w:rsidRDefault="00D72CF2" w:rsidP="0026746F">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462DA57E" w14:textId="77777777" w:rsidR="00D72CF2" w:rsidRDefault="00D72CF2" w:rsidP="0026746F">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032A3EB" w14:textId="77777777" w:rsidR="00D72CF2" w:rsidRDefault="00D72CF2" w:rsidP="0026746F">
            <w:pPr>
              <w:pStyle w:val="TAC"/>
              <w:rPr>
                <w:lang w:eastAsia="zh-CN"/>
              </w:rPr>
            </w:pPr>
            <w:r>
              <w:rPr>
                <w:lang w:eastAsia="zh-CN"/>
              </w:rPr>
              <w:t>IMD4</w:t>
            </w:r>
          </w:p>
        </w:tc>
      </w:tr>
      <w:tr w:rsidR="00D72CF2" w14:paraId="78AC8464"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901D4"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0D7EB25" w14:textId="77777777" w:rsidR="00D72CF2" w:rsidRDefault="00D72CF2" w:rsidP="0026746F">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2664CF12" w14:textId="77777777" w:rsidR="00D72CF2" w:rsidRDefault="00D72CF2" w:rsidP="0026746F">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0468BD49" w14:textId="77777777" w:rsidR="00D72CF2" w:rsidRDefault="00D72CF2" w:rsidP="0026746F">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1324188" w14:textId="77777777" w:rsidR="00D72CF2" w:rsidRDefault="00D72CF2" w:rsidP="0026746F">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008D819" w14:textId="77777777" w:rsidR="00D72CF2" w:rsidRDefault="00D72CF2" w:rsidP="0026746F">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2E56FAD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9E1058E" w14:textId="77777777" w:rsidR="00D72CF2" w:rsidRDefault="00D72CF2" w:rsidP="0026746F">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89F0C6D" w14:textId="77777777" w:rsidR="00D72CF2" w:rsidRDefault="00D72CF2" w:rsidP="0026746F">
            <w:pPr>
              <w:pStyle w:val="TAC"/>
              <w:rPr>
                <w:lang w:eastAsia="zh-CN"/>
              </w:rPr>
            </w:pPr>
            <w:r>
              <w:rPr>
                <w:lang w:eastAsia="zh-CN"/>
              </w:rPr>
              <w:t>N/A</w:t>
            </w:r>
          </w:p>
        </w:tc>
      </w:tr>
      <w:tr w:rsidR="00D72CF2" w14:paraId="61CF601B"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D5FE585" w14:textId="77777777" w:rsidR="00D72CF2" w:rsidRDefault="00D72CF2" w:rsidP="0026746F">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32F4D617" w14:textId="77777777" w:rsidR="00D72CF2" w:rsidRDefault="00D72CF2" w:rsidP="0026746F">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75C601BA" w14:textId="77777777" w:rsidR="00D72CF2" w:rsidRDefault="00D72CF2" w:rsidP="0026746F">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83D2073" w14:textId="77777777" w:rsidR="00D72CF2" w:rsidRDefault="00D72CF2" w:rsidP="0026746F">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C12BA8F" w14:textId="77777777" w:rsidR="00D72CF2" w:rsidRDefault="00D72CF2" w:rsidP="0026746F">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58BF789" w14:textId="77777777" w:rsidR="00D72CF2" w:rsidRDefault="00D72CF2" w:rsidP="0026746F">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05A418B7" w14:textId="77777777" w:rsidR="00D72CF2" w:rsidRDefault="00D72CF2" w:rsidP="0026746F">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0354E513"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E4AD0B" w14:textId="77777777" w:rsidR="00D72CF2" w:rsidRDefault="00D72CF2" w:rsidP="0026746F">
            <w:pPr>
              <w:pStyle w:val="TAC"/>
              <w:rPr>
                <w:lang w:eastAsia="zh-CN"/>
              </w:rPr>
            </w:pPr>
            <w:r>
              <w:rPr>
                <w:lang w:eastAsia="zh-CN"/>
              </w:rPr>
              <w:t>IMD</w:t>
            </w:r>
            <w:r>
              <w:rPr>
                <w:lang w:val="en-US" w:eastAsia="zh-CN"/>
              </w:rPr>
              <w:t>5</w:t>
            </w:r>
          </w:p>
        </w:tc>
      </w:tr>
      <w:tr w:rsidR="00D72CF2" w14:paraId="226E615F"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A6C5F2"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804C275" w14:textId="77777777" w:rsidR="00D72CF2" w:rsidRDefault="00D72CF2" w:rsidP="0026746F">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9A4F1EC" w14:textId="77777777" w:rsidR="00D72CF2" w:rsidRDefault="00D72CF2" w:rsidP="0026746F">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77E1C877" w14:textId="77777777" w:rsidR="00D72CF2" w:rsidRDefault="00D72CF2" w:rsidP="0026746F">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2BD4865A" w14:textId="77777777" w:rsidR="00D72CF2" w:rsidRDefault="00D72CF2" w:rsidP="0026746F">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1332EDC2" w14:textId="77777777" w:rsidR="00D72CF2" w:rsidRDefault="00D72CF2" w:rsidP="0026746F">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23D7F4C2"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D582AE"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0031CA2" w14:textId="77777777" w:rsidR="00D72CF2" w:rsidRDefault="00D72CF2" w:rsidP="0026746F">
            <w:pPr>
              <w:pStyle w:val="TAC"/>
              <w:rPr>
                <w:lang w:eastAsia="zh-CN"/>
              </w:rPr>
            </w:pPr>
            <w:r>
              <w:rPr>
                <w:lang w:eastAsia="zh-CN"/>
              </w:rPr>
              <w:t>N/A</w:t>
            </w:r>
          </w:p>
        </w:tc>
      </w:tr>
      <w:tr w:rsidR="00D72CF2" w14:paraId="4D30650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9A5046" w14:textId="77777777" w:rsidR="00D72CF2" w:rsidRDefault="00D72CF2" w:rsidP="0026746F">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5E069AAB" w14:textId="77777777" w:rsidR="00D72CF2" w:rsidRDefault="00D72CF2" w:rsidP="0026746F">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3E687B19" w14:textId="77777777" w:rsidR="00D72CF2" w:rsidRDefault="00D72CF2" w:rsidP="0026746F">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494733EA" w14:textId="77777777" w:rsidR="00D72CF2" w:rsidRDefault="00D72CF2" w:rsidP="0026746F">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B9F7CF0" w14:textId="77777777" w:rsidR="00D72CF2" w:rsidRDefault="00D72CF2" w:rsidP="0026746F">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088D05D" w14:textId="77777777" w:rsidR="00D72CF2" w:rsidRDefault="00D72CF2" w:rsidP="0026746F">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5BAE5D12" w14:textId="77777777" w:rsidR="00D72CF2" w:rsidRDefault="00D72CF2" w:rsidP="0026746F">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4B355AD9"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B1278" w14:textId="77777777" w:rsidR="00D72CF2" w:rsidRDefault="00D72CF2" w:rsidP="0026746F">
            <w:pPr>
              <w:pStyle w:val="TAC"/>
              <w:rPr>
                <w:lang w:val="en-US" w:eastAsia="zh-CN"/>
              </w:rPr>
            </w:pPr>
            <w:r>
              <w:t>IMD4</w:t>
            </w:r>
          </w:p>
        </w:tc>
      </w:tr>
      <w:tr w:rsidR="00D72CF2" w14:paraId="7FD065A2"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A18D4C"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B673D3" w14:textId="77777777" w:rsidR="00D72CF2" w:rsidRDefault="00D72CF2" w:rsidP="0026746F">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76864FF9" w14:textId="77777777" w:rsidR="00D72CF2" w:rsidRDefault="00D72CF2" w:rsidP="0026746F">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19B6F9FF" w14:textId="77777777" w:rsidR="00D72CF2" w:rsidRDefault="00D72CF2" w:rsidP="0026746F">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1BA16CE7" w14:textId="77777777" w:rsidR="00D72CF2" w:rsidRDefault="00D72CF2" w:rsidP="0026746F">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ADB956A" w14:textId="77777777" w:rsidR="00D72CF2" w:rsidRDefault="00D72CF2" w:rsidP="0026746F">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74FFBF86" w14:textId="77777777" w:rsidR="00D72CF2" w:rsidRDefault="00D72CF2" w:rsidP="0026746F">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263647B" w14:textId="77777777" w:rsidR="00D72CF2" w:rsidRDefault="00D72CF2" w:rsidP="0026746F">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A126C46" w14:textId="77777777" w:rsidR="00D72CF2" w:rsidRDefault="00D72CF2" w:rsidP="0026746F">
            <w:pPr>
              <w:pStyle w:val="TAC"/>
              <w:rPr>
                <w:lang w:val="en-US" w:eastAsia="zh-CN"/>
              </w:rPr>
            </w:pPr>
            <w:r>
              <w:rPr>
                <w:lang w:eastAsia="zh-CN"/>
              </w:rPr>
              <w:t>N/A</w:t>
            </w:r>
          </w:p>
        </w:tc>
      </w:tr>
      <w:tr w:rsidR="00D72CF2" w14:paraId="2B38071F"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D7FE7F" w14:textId="77777777" w:rsidR="00D72CF2" w:rsidRDefault="00D72CF2" w:rsidP="0026746F">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114B37B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0DA51869" w14:textId="77777777" w:rsidR="00D72CF2" w:rsidRDefault="00D72CF2" w:rsidP="0026746F">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11A63F13"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31CE87F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B42837D" w14:textId="77777777" w:rsidR="00D72CF2" w:rsidRDefault="00D72CF2" w:rsidP="0026746F">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21BB492C"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F2F301"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B6134EC" w14:textId="77777777" w:rsidR="00D72CF2" w:rsidRDefault="00D72CF2" w:rsidP="0026746F">
            <w:pPr>
              <w:pStyle w:val="TAC"/>
              <w:rPr>
                <w:lang w:val="en-US" w:eastAsia="zh-CN"/>
              </w:rPr>
            </w:pPr>
            <w:r>
              <w:t>N/A</w:t>
            </w:r>
          </w:p>
        </w:tc>
      </w:tr>
      <w:tr w:rsidR="00D72CF2" w14:paraId="0946600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1F75EB6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D3CE25"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D98161E" w14:textId="77777777" w:rsidR="00D72CF2" w:rsidRDefault="00D72CF2" w:rsidP="0026746F">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6E954AF9"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06A16A2"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0F33F83" w14:textId="77777777" w:rsidR="00D72CF2" w:rsidRDefault="00D72CF2" w:rsidP="0026746F">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7ED84566" w14:textId="77777777" w:rsidR="00D72CF2" w:rsidRDefault="00D72CF2" w:rsidP="0026746F">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49EB5ED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A1BFC2" w14:textId="77777777" w:rsidR="00D72CF2" w:rsidRDefault="00D72CF2" w:rsidP="0026746F">
            <w:pPr>
              <w:pStyle w:val="TAC"/>
              <w:rPr>
                <w:lang w:val="en-US" w:eastAsia="zh-CN"/>
              </w:rPr>
            </w:pPr>
            <w:r>
              <w:t>IMD3</w:t>
            </w:r>
          </w:p>
        </w:tc>
      </w:tr>
      <w:tr w:rsidR="00D72CF2" w14:paraId="24039B9D"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BDEAB41"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5CDE17"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7DC0ED65" w14:textId="77777777" w:rsidR="00D72CF2" w:rsidRDefault="00D72CF2" w:rsidP="0026746F">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6D60421C"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D52748"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50B96B" w14:textId="77777777" w:rsidR="00D72CF2" w:rsidRDefault="00D72CF2" w:rsidP="0026746F">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2FE6038E" w14:textId="77777777" w:rsidR="00D72CF2" w:rsidRDefault="00D72CF2" w:rsidP="0026746F">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26233594"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FCB442F" w14:textId="77777777" w:rsidR="00D72CF2" w:rsidRDefault="00D72CF2" w:rsidP="0026746F">
            <w:pPr>
              <w:pStyle w:val="TAC"/>
              <w:rPr>
                <w:lang w:val="en-US" w:eastAsia="zh-CN"/>
              </w:rPr>
            </w:pPr>
            <w:r>
              <w:t>IMD3</w:t>
            </w:r>
          </w:p>
        </w:tc>
      </w:tr>
      <w:tr w:rsidR="00D72CF2" w14:paraId="206BA509"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39759606"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0942A9"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14F4F78" w14:textId="77777777" w:rsidR="00D72CF2" w:rsidRDefault="00D72CF2" w:rsidP="0026746F">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6AA89505"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069C645"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4E81CA8" w14:textId="77777777" w:rsidR="00D72CF2" w:rsidRDefault="00D72CF2" w:rsidP="0026746F">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67A03FD5"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9BDB05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D21B00C" w14:textId="77777777" w:rsidR="00D72CF2" w:rsidRDefault="00D72CF2" w:rsidP="0026746F">
            <w:pPr>
              <w:pStyle w:val="TAC"/>
              <w:rPr>
                <w:lang w:val="en-US" w:eastAsia="zh-CN"/>
              </w:rPr>
            </w:pPr>
            <w:r>
              <w:t>N/A</w:t>
            </w:r>
          </w:p>
        </w:tc>
      </w:tr>
      <w:tr w:rsidR="00D72CF2" w14:paraId="40A1762C"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5CA71A97"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B40845" w14:textId="77777777" w:rsidR="00D72CF2" w:rsidRDefault="00D72CF2" w:rsidP="0026746F">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2AE0ABF" w14:textId="77777777" w:rsidR="00D72CF2" w:rsidRDefault="00D72CF2" w:rsidP="0026746F">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9DF0666"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C0535B1"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EE9C1D0" w14:textId="77777777" w:rsidR="00D72CF2" w:rsidRDefault="00D72CF2" w:rsidP="0026746F">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8BCFB71" w14:textId="77777777" w:rsidR="00D72CF2" w:rsidRDefault="00D72CF2" w:rsidP="0026746F">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5506DE57"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8C839B" w14:textId="77777777" w:rsidR="00D72CF2" w:rsidRDefault="00D72CF2" w:rsidP="0026746F">
            <w:pPr>
              <w:pStyle w:val="TAC"/>
              <w:rPr>
                <w:lang w:val="en-US" w:eastAsia="zh-CN"/>
              </w:rPr>
            </w:pPr>
            <w:r>
              <w:t>IMD5</w:t>
            </w:r>
          </w:p>
        </w:tc>
      </w:tr>
      <w:tr w:rsidR="00D72CF2" w14:paraId="60C1607C"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3F5DEA"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028B03" w14:textId="77777777" w:rsidR="00D72CF2" w:rsidRDefault="00D72CF2" w:rsidP="0026746F">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239BC3FD" w14:textId="77777777" w:rsidR="00D72CF2" w:rsidRDefault="00D72CF2" w:rsidP="0026746F">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9BA88D8" w14:textId="77777777" w:rsidR="00D72CF2" w:rsidRDefault="00D72CF2" w:rsidP="0026746F">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208854" w14:textId="77777777" w:rsidR="00D72CF2" w:rsidRDefault="00D72CF2" w:rsidP="0026746F">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F1AF1C2" w14:textId="77777777" w:rsidR="00D72CF2" w:rsidRDefault="00D72CF2" w:rsidP="0026746F">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67B96109" w14:textId="77777777" w:rsidR="00D72CF2" w:rsidRDefault="00D72CF2" w:rsidP="0026746F">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DCC9400"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5695E6" w14:textId="77777777" w:rsidR="00D72CF2" w:rsidRDefault="00D72CF2" w:rsidP="0026746F">
            <w:pPr>
              <w:pStyle w:val="TAC"/>
              <w:rPr>
                <w:lang w:val="en-US" w:eastAsia="zh-CN"/>
              </w:rPr>
            </w:pPr>
            <w:r>
              <w:t>N/A</w:t>
            </w:r>
          </w:p>
        </w:tc>
      </w:tr>
      <w:tr w:rsidR="00D72CF2" w14:paraId="42CD16CC"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9F5D45" w14:textId="77777777" w:rsidR="00D72CF2" w:rsidRDefault="00D72CF2" w:rsidP="0026746F">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DCA134D" w14:textId="77777777" w:rsidR="00D72CF2" w:rsidRDefault="00D72CF2" w:rsidP="0026746F">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4C537F43" w14:textId="77777777" w:rsidR="00D72CF2" w:rsidRDefault="00D72CF2" w:rsidP="0026746F">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3A4604C8"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B324586"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42A1E97D" w14:textId="77777777" w:rsidR="00D72CF2" w:rsidRDefault="00D72CF2" w:rsidP="0026746F">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58874902" w14:textId="77777777" w:rsidR="00D72CF2" w:rsidRDefault="00D72CF2" w:rsidP="0026746F">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5908C172" w14:textId="77777777" w:rsidR="00D72CF2" w:rsidRDefault="00D72CF2" w:rsidP="0026746F">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FF20596" w14:textId="77777777" w:rsidR="00D72CF2" w:rsidRDefault="00D72CF2" w:rsidP="0026746F">
            <w:pPr>
              <w:pStyle w:val="TAC"/>
              <w:rPr>
                <w:lang w:val="en-US" w:eastAsia="zh-CN"/>
              </w:rPr>
            </w:pPr>
            <w:r>
              <w:t>IMD2</w:t>
            </w:r>
            <w:r>
              <w:rPr>
                <w:vertAlign w:val="superscript"/>
                <w:lang w:eastAsia="ko-KR"/>
              </w:rPr>
              <w:t>4</w:t>
            </w:r>
          </w:p>
        </w:tc>
      </w:tr>
      <w:tr w:rsidR="00D72CF2" w14:paraId="391226B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F058A4"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855ED3" w14:textId="77777777" w:rsidR="00D72CF2" w:rsidRDefault="00D72CF2" w:rsidP="0026746F">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A9396ED" w14:textId="77777777" w:rsidR="00D72CF2" w:rsidRDefault="00D72CF2" w:rsidP="0026746F">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7B11C681" w14:textId="77777777" w:rsidR="00D72CF2" w:rsidRDefault="00D72CF2" w:rsidP="0026746F">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3F93CD8" w14:textId="77777777" w:rsidR="00D72CF2" w:rsidRDefault="00D72CF2" w:rsidP="0026746F">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3BA01F95" w14:textId="77777777" w:rsidR="00D72CF2" w:rsidRDefault="00D72CF2" w:rsidP="0026746F">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E86D60" w14:textId="77777777" w:rsidR="00D72CF2" w:rsidRDefault="00D72CF2" w:rsidP="0026746F">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7B8B1F9" w14:textId="77777777" w:rsidR="00D72CF2" w:rsidRDefault="00D72CF2" w:rsidP="0026746F">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907CD7" w14:textId="77777777" w:rsidR="00D72CF2" w:rsidRDefault="00D72CF2" w:rsidP="0026746F">
            <w:pPr>
              <w:pStyle w:val="TAC"/>
              <w:rPr>
                <w:lang w:val="en-US" w:eastAsia="zh-CN"/>
              </w:rPr>
            </w:pPr>
            <w:r>
              <w:rPr>
                <w:lang w:eastAsia="zh-CN"/>
              </w:rPr>
              <w:t>N/A</w:t>
            </w:r>
          </w:p>
        </w:tc>
      </w:tr>
      <w:tr w:rsidR="00D72CF2" w14:paraId="22BAB6F8"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63EF75" w14:textId="77777777" w:rsidR="00D72CF2" w:rsidRPr="00ED060E" w:rsidRDefault="00D72CF2" w:rsidP="0026746F">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7CE61F16"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343890D" w14:textId="77777777" w:rsidR="00D72CF2" w:rsidRDefault="00D72CF2" w:rsidP="0026746F">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70ED8D83"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5AD9F7"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C68D0D8" w14:textId="77777777" w:rsidR="00D72CF2" w:rsidRDefault="00D72CF2" w:rsidP="0026746F">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C20A877" w14:textId="77777777" w:rsidR="00D72CF2" w:rsidRDefault="00D72CF2" w:rsidP="0026746F">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7BEBA755"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A7F5A5F" w14:textId="77777777" w:rsidR="00D72CF2" w:rsidRDefault="00D72CF2" w:rsidP="0026746F">
            <w:pPr>
              <w:pStyle w:val="TAC"/>
              <w:rPr>
                <w:lang w:eastAsia="zh-CN"/>
              </w:rPr>
            </w:pPr>
            <w:r>
              <w:rPr>
                <w:lang w:val="en-US" w:eastAsia="zh-CN"/>
              </w:rPr>
              <w:t>IMD2</w:t>
            </w:r>
          </w:p>
        </w:tc>
      </w:tr>
      <w:tr w:rsidR="00D72CF2" w14:paraId="7763E93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700A145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BC56E7"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4D5EC664"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47EDC870"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82F4FED"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A19E568"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6E8283FF"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00EB6D7"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F890A7A" w14:textId="77777777" w:rsidR="00D72CF2" w:rsidRDefault="00D72CF2" w:rsidP="0026746F">
            <w:pPr>
              <w:pStyle w:val="TAC"/>
              <w:rPr>
                <w:lang w:eastAsia="zh-CN"/>
              </w:rPr>
            </w:pPr>
            <w:r>
              <w:rPr>
                <w:lang w:eastAsia="zh-CN"/>
              </w:rPr>
              <w:t>N/A</w:t>
            </w:r>
          </w:p>
        </w:tc>
      </w:tr>
      <w:tr w:rsidR="00D72CF2" w14:paraId="4DCAADFF"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EF80AB3"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BF55C3" w14:textId="77777777" w:rsidR="00D72CF2" w:rsidRDefault="00D72CF2" w:rsidP="0026746F">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349E06B" w14:textId="77777777" w:rsidR="00D72CF2" w:rsidRDefault="00D72CF2" w:rsidP="0026746F">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74336D1E"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73EE08AA"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CF49D6" w14:textId="77777777" w:rsidR="00D72CF2" w:rsidRDefault="00D72CF2" w:rsidP="0026746F">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645055C1" w14:textId="77777777" w:rsidR="00D72CF2" w:rsidRDefault="00D72CF2" w:rsidP="0026746F">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78F6C419" w14:textId="77777777" w:rsidR="00D72CF2" w:rsidRDefault="00D72CF2" w:rsidP="0026746F">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DDE02" w14:textId="77777777" w:rsidR="00D72CF2" w:rsidRDefault="00D72CF2" w:rsidP="0026746F">
            <w:pPr>
              <w:pStyle w:val="TAC"/>
              <w:rPr>
                <w:lang w:eastAsia="zh-CN"/>
              </w:rPr>
            </w:pPr>
            <w:r>
              <w:rPr>
                <w:lang w:val="en-US" w:eastAsia="zh-CN"/>
              </w:rPr>
              <w:t>IMD4</w:t>
            </w:r>
            <w:r>
              <w:rPr>
                <w:vertAlign w:val="superscript"/>
              </w:rPr>
              <w:t>4</w:t>
            </w:r>
          </w:p>
        </w:tc>
      </w:tr>
      <w:tr w:rsidR="00D72CF2" w14:paraId="3350A7B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1DD1C"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0C7454" w14:textId="77777777" w:rsidR="00D72CF2" w:rsidRDefault="00D72CF2" w:rsidP="0026746F">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70D7AFC7" w14:textId="77777777" w:rsidR="00D72CF2" w:rsidRDefault="00D72CF2" w:rsidP="0026746F">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1D7F4966" w14:textId="77777777" w:rsidR="00D72CF2" w:rsidRDefault="00D72CF2" w:rsidP="0026746F">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2F9B4E" w14:textId="77777777" w:rsidR="00D72CF2" w:rsidRDefault="00D72CF2" w:rsidP="0026746F">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3865E397" w14:textId="77777777" w:rsidR="00D72CF2" w:rsidRDefault="00D72CF2" w:rsidP="0026746F">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7D8F30B"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F0C903" w14:textId="77777777" w:rsidR="00D72CF2" w:rsidRDefault="00D72CF2" w:rsidP="0026746F">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85C2DA9" w14:textId="77777777" w:rsidR="00D72CF2" w:rsidRDefault="00D72CF2" w:rsidP="0026746F">
            <w:pPr>
              <w:pStyle w:val="TAC"/>
              <w:rPr>
                <w:lang w:eastAsia="zh-CN"/>
              </w:rPr>
            </w:pPr>
            <w:r>
              <w:rPr>
                <w:lang w:eastAsia="zh-CN"/>
              </w:rPr>
              <w:t>N/A</w:t>
            </w:r>
          </w:p>
        </w:tc>
      </w:tr>
      <w:tr w:rsidR="00D72CF2" w14:paraId="2791F667"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3F63A9" w14:textId="77777777" w:rsidR="00D72CF2" w:rsidRPr="00ED060E" w:rsidRDefault="00D72CF2" w:rsidP="0026746F">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72DF231B" w14:textId="77777777" w:rsidR="00D72CF2" w:rsidRDefault="00D72CF2" w:rsidP="0026746F">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7552C568" w14:textId="77777777" w:rsidR="00D72CF2" w:rsidRDefault="00D72CF2" w:rsidP="0026746F">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036C17B4"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D5FDAD"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071B2EA" w14:textId="77777777" w:rsidR="00D72CF2" w:rsidRDefault="00D72CF2" w:rsidP="0026746F">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24E95F0D" w14:textId="77777777" w:rsidR="00D72CF2" w:rsidRDefault="00D72CF2" w:rsidP="0026746F">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27F0375D"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588AE42" w14:textId="77777777" w:rsidR="00D72CF2" w:rsidRDefault="00D72CF2" w:rsidP="0026746F">
            <w:pPr>
              <w:pStyle w:val="TAC"/>
              <w:rPr>
                <w:lang w:eastAsia="zh-CN"/>
              </w:rPr>
            </w:pPr>
            <w:r>
              <w:rPr>
                <w:lang w:eastAsia="zh-CN"/>
              </w:rPr>
              <w:t>IMD</w:t>
            </w:r>
            <w:r>
              <w:rPr>
                <w:lang w:val="en-US" w:eastAsia="zh-CN"/>
              </w:rPr>
              <w:t>5</w:t>
            </w:r>
          </w:p>
        </w:tc>
      </w:tr>
      <w:tr w:rsidR="00D72CF2" w14:paraId="1627835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5A6961A"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D91E45" w14:textId="77777777" w:rsidR="00D72CF2" w:rsidRDefault="00D72CF2" w:rsidP="0026746F">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5E6AE0BB" w14:textId="77777777" w:rsidR="00D72CF2" w:rsidRDefault="00D72CF2" w:rsidP="0026746F">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453C5175" w14:textId="77777777" w:rsidR="00D72CF2" w:rsidRDefault="00D72CF2" w:rsidP="0026746F">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60DD916" w14:textId="77777777" w:rsidR="00D72CF2" w:rsidRDefault="00D72CF2" w:rsidP="0026746F">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C4DE3D4" w14:textId="77777777" w:rsidR="00D72CF2" w:rsidRDefault="00D72CF2" w:rsidP="0026746F">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632A16C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B7C2A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4B45B84" w14:textId="77777777" w:rsidR="00D72CF2" w:rsidRDefault="00D72CF2" w:rsidP="0026746F">
            <w:pPr>
              <w:pStyle w:val="TAC"/>
              <w:rPr>
                <w:lang w:eastAsia="zh-CN"/>
              </w:rPr>
            </w:pPr>
            <w:r>
              <w:t>N/A</w:t>
            </w:r>
          </w:p>
        </w:tc>
      </w:tr>
      <w:tr w:rsidR="00D72CF2" w14:paraId="3D983486"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E55BEC" w14:textId="77777777" w:rsidR="00D72CF2" w:rsidRDefault="00D72CF2" w:rsidP="0026746F">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6E0427A0" w14:textId="77777777" w:rsidR="00D72CF2" w:rsidRDefault="00D72CF2" w:rsidP="0026746F">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30711C7D" w14:textId="77777777" w:rsidR="00D72CF2" w:rsidRDefault="00D72CF2" w:rsidP="0026746F">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7E5EA885" w14:textId="77777777" w:rsidR="00D72CF2" w:rsidRDefault="00D72CF2" w:rsidP="0026746F">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1073F09A" w14:textId="77777777" w:rsidR="00D72CF2" w:rsidRDefault="00D72CF2" w:rsidP="0026746F">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AE20834" w14:textId="77777777" w:rsidR="00D72CF2" w:rsidRDefault="00D72CF2" w:rsidP="0026746F">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5C619EF0" w14:textId="77777777" w:rsidR="00D72CF2" w:rsidRDefault="00D72CF2" w:rsidP="0026746F">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81B342E"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AD9E21" w14:textId="77777777" w:rsidR="00D72CF2" w:rsidRDefault="00D72CF2" w:rsidP="0026746F">
            <w:pPr>
              <w:pStyle w:val="TAC"/>
            </w:pPr>
            <w:r>
              <w:rPr>
                <w:rFonts w:cs="Arial"/>
                <w:lang w:eastAsia="ja-JP"/>
              </w:rPr>
              <w:t>N/A</w:t>
            </w:r>
          </w:p>
        </w:tc>
      </w:tr>
      <w:tr w:rsidR="00D72CF2" w14:paraId="3C747B03"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23DF09"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301464" w14:textId="77777777" w:rsidR="00D72CF2" w:rsidRDefault="00D72CF2" w:rsidP="0026746F">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698B1C0A" w14:textId="77777777" w:rsidR="00D72CF2" w:rsidRDefault="00D72CF2" w:rsidP="0026746F">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18BF9210" w14:textId="77777777" w:rsidR="00D72CF2" w:rsidRDefault="00D72CF2" w:rsidP="0026746F">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8532EE8" w14:textId="77777777" w:rsidR="00D72CF2" w:rsidRDefault="00D72CF2" w:rsidP="0026746F">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A3B2B82" w14:textId="77777777" w:rsidR="00D72CF2" w:rsidRDefault="00D72CF2" w:rsidP="0026746F">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4B010107" w14:textId="77777777" w:rsidR="00D72CF2" w:rsidRDefault="00D72CF2" w:rsidP="0026746F">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00914B7A"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1094A4E" w14:textId="77777777" w:rsidR="00D72CF2" w:rsidRDefault="00D72CF2" w:rsidP="0026746F">
            <w:pPr>
              <w:pStyle w:val="TAC"/>
            </w:pPr>
            <w:r>
              <w:rPr>
                <w:rFonts w:cs="Arial"/>
                <w:lang w:eastAsia="ja-JP"/>
              </w:rPr>
              <w:t>IMD4</w:t>
            </w:r>
          </w:p>
        </w:tc>
      </w:tr>
      <w:tr w:rsidR="00D72CF2" w14:paraId="50DE6C52"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B9FFDE0" w14:textId="77777777" w:rsidR="00D72CF2" w:rsidRDefault="00D72CF2" w:rsidP="0026746F">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23DB67C6" w14:textId="77777777" w:rsidR="00D72CF2" w:rsidRDefault="00D72CF2" w:rsidP="0026746F">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3328D1E6" w14:textId="77777777" w:rsidR="00D72CF2" w:rsidRDefault="00D72CF2" w:rsidP="0026746F">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40093C85"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D639D99"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1A1C3E9" w14:textId="77777777" w:rsidR="00D72CF2" w:rsidRDefault="00D72CF2" w:rsidP="0026746F">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25E58681" w14:textId="77777777" w:rsidR="00D72CF2" w:rsidRDefault="00D72CF2" w:rsidP="0026746F">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65D9ED" w14:textId="77777777" w:rsidR="00D72CF2" w:rsidRDefault="00D72CF2" w:rsidP="0026746F">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B665BD8" w14:textId="77777777" w:rsidR="00D72CF2" w:rsidRDefault="00D72CF2" w:rsidP="0026746F">
            <w:pPr>
              <w:pStyle w:val="TAC"/>
              <w:rPr>
                <w:lang w:eastAsia="zh-CN"/>
              </w:rPr>
            </w:pPr>
            <w:r>
              <w:t>N/A</w:t>
            </w:r>
          </w:p>
        </w:tc>
      </w:tr>
      <w:tr w:rsidR="00D72CF2" w14:paraId="196CD4E8"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EE738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D412C2" w14:textId="77777777" w:rsidR="00D72CF2" w:rsidRDefault="00D72CF2" w:rsidP="0026746F">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7E08633" w14:textId="77777777" w:rsidR="00D72CF2" w:rsidRDefault="00D72CF2" w:rsidP="0026746F">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5B8937C1" w14:textId="77777777" w:rsidR="00D72CF2" w:rsidRDefault="00D72CF2" w:rsidP="0026746F">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2CD02A" w14:textId="77777777" w:rsidR="00D72CF2" w:rsidRDefault="00D72CF2" w:rsidP="0026746F">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43AA80F" w14:textId="77777777" w:rsidR="00D72CF2" w:rsidRDefault="00D72CF2" w:rsidP="0026746F">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94E2842" w14:textId="77777777" w:rsidR="00D72CF2" w:rsidRDefault="00D72CF2" w:rsidP="0026746F">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066B3988" w14:textId="77777777" w:rsidR="00D72CF2" w:rsidRDefault="00D72CF2" w:rsidP="0026746F">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A8AC9CE" w14:textId="77777777" w:rsidR="00D72CF2" w:rsidRDefault="00D72CF2" w:rsidP="0026746F">
            <w:pPr>
              <w:pStyle w:val="TAC"/>
              <w:rPr>
                <w:lang w:eastAsia="zh-CN"/>
              </w:rPr>
            </w:pPr>
            <w:r>
              <w:rPr>
                <w:lang w:eastAsia="zh-CN"/>
              </w:rPr>
              <w:t>IMD</w:t>
            </w:r>
            <w:r>
              <w:rPr>
                <w:lang w:val="en-US" w:eastAsia="zh-CN"/>
              </w:rPr>
              <w:t>5</w:t>
            </w:r>
          </w:p>
        </w:tc>
      </w:tr>
      <w:tr w:rsidR="00D72CF2" w14:paraId="3E6CD2A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307F6D" w14:textId="77777777" w:rsidR="00D72CF2" w:rsidRPr="00ED060E" w:rsidRDefault="00D72CF2" w:rsidP="0026746F">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02956CD1" w14:textId="77777777" w:rsidR="00D72CF2" w:rsidRDefault="00D72CF2" w:rsidP="0026746F">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397C36EA" w14:textId="77777777" w:rsidR="00D72CF2" w:rsidRDefault="00D72CF2" w:rsidP="0026746F">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6D53703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504200E"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A4E9685" w14:textId="77777777" w:rsidR="00D72CF2" w:rsidRDefault="00D72CF2" w:rsidP="0026746F">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33F15990" w14:textId="77777777" w:rsidR="00D72CF2" w:rsidRDefault="00D72CF2" w:rsidP="0026746F">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4D05BCD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2B0BB3" w14:textId="77777777" w:rsidR="00D72CF2" w:rsidRDefault="00D72CF2" w:rsidP="0026746F">
            <w:pPr>
              <w:pStyle w:val="TAC"/>
              <w:rPr>
                <w:lang w:eastAsia="zh-CN"/>
              </w:rPr>
            </w:pPr>
            <w:r>
              <w:rPr>
                <w:lang w:val="en-US" w:eastAsia="ja-JP"/>
              </w:rPr>
              <w:t>IMD4</w:t>
            </w:r>
          </w:p>
        </w:tc>
      </w:tr>
      <w:tr w:rsidR="00D72CF2" w14:paraId="588C3FEA"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DB3267"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29876A"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1F3CB9DD" w14:textId="77777777" w:rsidR="00D72CF2" w:rsidRDefault="00D72CF2" w:rsidP="0026746F">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77B30A48"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A9E526F"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16CD43EB" w14:textId="77777777" w:rsidR="00D72CF2" w:rsidRDefault="00D72CF2" w:rsidP="0026746F">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5BB34ECF" w14:textId="77777777" w:rsidR="00D72CF2" w:rsidRDefault="00D72CF2" w:rsidP="0026746F">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08E33D22"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0AD0457" w14:textId="77777777" w:rsidR="00D72CF2" w:rsidRDefault="00D72CF2" w:rsidP="0026746F">
            <w:pPr>
              <w:pStyle w:val="TAC"/>
              <w:rPr>
                <w:lang w:eastAsia="zh-CN"/>
              </w:rPr>
            </w:pPr>
            <w:r>
              <w:rPr>
                <w:lang w:val="en-US" w:eastAsia="ja-JP"/>
              </w:rPr>
              <w:t>N/A</w:t>
            </w:r>
          </w:p>
        </w:tc>
      </w:tr>
      <w:tr w:rsidR="00D72CF2" w14:paraId="3D3582DE"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77CEAB2" w14:textId="77777777" w:rsidR="00D72CF2" w:rsidRDefault="00D72CF2" w:rsidP="0026746F">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E447DB7"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497A129" w14:textId="77777777" w:rsidR="00D72CF2" w:rsidRDefault="00D72CF2" w:rsidP="0026746F">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80E66E8"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B8E90EB"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5A81E1" w14:textId="77777777" w:rsidR="00D72CF2" w:rsidRDefault="00D72CF2" w:rsidP="0026746F">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56356DFA" w14:textId="77777777" w:rsidR="00D72CF2" w:rsidRDefault="00D72CF2" w:rsidP="0026746F">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5AC8F679"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A453F3" w14:textId="77777777" w:rsidR="00D72CF2" w:rsidRDefault="00D72CF2" w:rsidP="0026746F">
            <w:pPr>
              <w:pStyle w:val="TAC"/>
              <w:rPr>
                <w:lang w:eastAsia="zh-CN"/>
              </w:rPr>
            </w:pPr>
            <w:r>
              <w:rPr>
                <w:rFonts w:cs="Arial"/>
                <w:szCs w:val="18"/>
                <w:lang w:eastAsia="zh-CN"/>
              </w:rPr>
              <w:t>IMD2</w:t>
            </w:r>
          </w:p>
        </w:tc>
      </w:tr>
      <w:tr w:rsidR="00D72CF2" w14:paraId="429EEB17"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48EA6693"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DECC4"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B211377" w14:textId="77777777" w:rsidR="00D72CF2" w:rsidRDefault="00D72CF2" w:rsidP="0026746F">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0EF4842A"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57F011E"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45ACF24" w14:textId="77777777" w:rsidR="00D72CF2" w:rsidRDefault="00D72CF2" w:rsidP="0026746F">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2AC9597E" w14:textId="77777777" w:rsidR="00D72CF2" w:rsidRDefault="00D72CF2" w:rsidP="0026746F">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97B0035"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C3A507" w14:textId="77777777" w:rsidR="00D72CF2" w:rsidRDefault="00D72CF2" w:rsidP="0026746F">
            <w:pPr>
              <w:pStyle w:val="TAC"/>
              <w:rPr>
                <w:lang w:eastAsia="zh-CN"/>
              </w:rPr>
            </w:pPr>
            <w:r>
              <w:rPr>
                <w:rFonts w:cs="Arial"/>
                <w:szCs w:val="18"/>
                <w:lang w:eastAsia="zh-CN"/>
              </w:rPr>
              <w:t>N/A</w:t>
            </w:r>
          </w:p>
        </w:tc>
      </w:tr>
      <w:tr w:rsidR="00D72CF2" w14:paraId="2C2C18A6" w14:textId="77777777" w:rsidTr="0026746F">
        <w:trPr>
          <w:trHeight w:val="187"/>
          <w:jc w:val="center"/>
        </w:trPr>
        <w:tc>
          <w:tcPr>
            <w:tcW w:w="2007" w:type="dxa"/>
            <w:tcBorders>
              <w:top w:val="nil"/>
              <w:left w:val="single" w:sz="4" w:space="0" w:color="auto"/>
              <w:bottom w:val="nil"/>
              <w:right w:val="single" w:sz="4" w:space="0" w:color="auto"/>
            </w:tcBorders>
            <w:shd w:val="clear" w:color="auto" w:fill="auto"/>
          </w:tcPr>
          <w:p w14:paraId="65AD9A42"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03CC10" w14:textId="77777777" w:rsidR="00D72CF2" w:rsidRDefault="00D72CF2" w:rsidP="0026746F">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CB865D8" w14:textId="77777777" w:rsidR="00D72CF2" w:rsidRDefault="00D72CF2" w:rsidP="0026746F">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927D5C1" w14:textId="77777777" w:rsidR="00D72CF2" w:rsidRDefault="00D72CF2" w:rsidP="0026746F">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400F20" w14:textId="77777777" w:rsidR="00D72CF2" w:rsidRDefault="00D72CF2" w:rsidP="0026746F">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911971" w14:textId="77777777" w:rsidR="00D72CF2" w:rsidRDefault="00D72CF2" w:rsidP="0026746F">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5589BD38" w14:textId="77777777" w:rsidR="00D72CF2" w:rsidRDefault="00D72CF2" w:rsidP="0026746F">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02CFDE3" w14:textId="77777777" w:rsidR="00D72CF2" w:rsidRDefault="00D72CF2" w:rsidP="0026746F">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914C08F" w14:textId="77777777" w:rsidR="00D72CF2" w:rsidRDefault="00D72CF2" w:rsidP="0026746F">
            <w:pPr>
              <w:pStyle w:val="TAC"/>
              <w:rPr>
                <w:lang w:eastAsia="zh-CN"/>
              </w:rPr>
            </w:pPr>
            <w:r>
              <w:rPr>
                <w:rFonts w:cs="Arial"/>
                <w:szCs w:val="18"/>
                <w:lang w:eastAsia="zh-CN"/>
              </w:rPr>
              <w:t>IMD</w:t>
            </w:r>
            <w:r>
              <w:rPr>
                <w:rFonts w:cs="Arial"/>
                <w:szCs w:val="18"/>
                <w:lang w:val="en-US" w:eastAsia="zh-CN"/>
              </w:rPr>
              <w:t>5</w:t>
            </w:r>
          </w:p>
        </w:tc>
      </w:tr>
      <w:tr w:rsidR="00D72CF2" w14:paraId="2E6EDEF6"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2BA64F5" w14:textId="77777777" w:rsidR="00D72CF2" w:rsidRDefault="00D72CF2" w:rsidP="0026746F">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3BFDDE0" w14:textId="77777777" w:rsidR="00D72CF2" w:rsidRDefault="00D72CF2" w:rsidP="0026746F">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2AFB02B" w14:textId="77777777" w:rsidR="00D72CF2" w:rsidRDefault="00D72CF2" w:rsidP="0026746F">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09063AA4" w14:textId="77777777" w:rsidR="00D72CF2" w:rsidRDefault="00D72CF2" w:rsidP="0026746F">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F0450F6" w14:textId="77777777" w:rsidR="00D72CF2" w:rsidRDefault="00D72CF2" w:rsidP="0026746F">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3A2CDB9" w14:textId="77777777" w:rsidR="00D72CF2" w:rsidRDefault="00D72CF2" w:rsidP="0026746F">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47BB22AD" w14:textId="77777777" w:rsidR="00D72CF2" w:rsidRDefault="00D72CF2" w:rsidP="0026746F">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12E130C" w14:textId="77777777" w:rsidR="00D72CF2" w:rsidRDefault="00D72CF2" w:rsidP="0026746F">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F9DA926" w14:textId="77777777" w:rsidR="00D72CF2" w:rsidRDefault="00D72CF2" w:rsidP="0026746F">
            <w:pPr>
              <w:pStyle w:val="TAC"/>
              <w:rPr>
                <w:lang w:eastAsia="zh-CN"/>
              </w:rPr>
            </w:pPr>
            <w:r>
              <w:rPr>
                <w:rFonts w:cs="Arial"/>
                <w:szCs w:val="18"/>
              </w:rPr>
              <w:t>N/A</w:t>
            </w:r>
          </w:p>
        </w:tc>
      </w:tr>
      <w:tr w:rsidR="00D72CF2" w14:paraId="3D35244D" w14:textId="77777777" w:rsidTr="0026746F">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6C5A22" w14:textId="77777777" w:rsidR="00D72CF2" w:rsidRPr="00ED060E" w:rsidRDefault="00D72CF2" w:rsidP="0026746F">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4DCAB13A" w14:textId="77777777" w:rsidR="00D72CF2" w:rsidRDefault="00D72CF2" w:rsidP="0026746F">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3FDE70B" w14:textId="77777777" w:rsidR="00D72CF2" w:rsidRDefault="00D72CF2" w:rsidP="0026746F">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E957D31" w14:textId="77777777" w:rsidR="00D72CF2" w:rsidRDefault="00D72CF2" w:rsidP="0026746F">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F0A5BA" w14:textId="77777777" w:rsidR="00D72CF2" w:rsidRDefault="00D72CF2" w:rsidP="0026746F">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612C42F" w14:textId="77777777" w:rsidR="00D72CF2" w:rsidRDefault="00D72CF2" w:rsidP="0026746F">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78FD2366" w14:textId="77777777" w:rsidR="00D72CF2" w:rsidRDefault="00D72CF2" w:rsidP="0026746F">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22440894" w14:textId="77777777" w:rsidR="00D72CF2" w:rsidRDefault="00D72CF2" w:rsidP="0026746F">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709C772" w14:textId="77777777" w:rsidR="00D72CF2" w:rsidRDefault="00D72CF2" w:rsidP="0026746F">
            <w:pPr>
              <w:pStyle w:val="TAC"/>
              <w:rPr>
                <w:lang w:eastAsia="zh-CN"/>
              </w:rPr>
            </w:pPr>
            <w:r>
              <w:rPr>
                <w:lang w:eastAsia="zh-CN"/>
              </w:rPr>
              <w:t>IMD</w:t>
            </w:r>
            <w:r>
              <w:rPr>
                <w:lang w:val="en-US" w:eastAsia="zh-CN"/>
              </w:rPr>
              <w:t>5</w:t>
            </w:r>
          </w:p>
        </w:tc>
      </w:tr>
      <w:tr w:rsidR="00D72CF2" w14:paraId="343ABAF0"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BE672E"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8914F2" w14:textId="77777777" w:rsidR="00D72CF2" w:rsidRDefault="00D72CF2" w:rsidP="0026746F">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66F55B75" w14:textId="77777777" w:rsidR="00D72CF2" w:rsidRDefault="00D72CF2" w:rsidP="0026746F">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C285A5" w14:textId="77777777" w:rsidR="00D72CF2" w:rsidRDefault="00D72CF2" w:rsidP="0026746F">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A8E0B98" w14:textId="77777777" w:rsidR="00D72CF2" w:rsidRDefault="00D72CF2" w:rsidP="0026746F">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65F9B6A" w14:textId="77777777" w:rsidR="00D72CF2" w:rsidRDefault="00D72CF2" w:rsidP="0026746F">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6CD9F923" w14:textId="77777777" w:rsidR="00D72CF2" w:rsidRDefault="00D72CF2" w:rsidP="0026746F">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137A66F" w14:textId="77777777" w:rsidR="00D72CF2" w:rsidRDefault="00D72CF2" w:rsidP="0026746F">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EF8A765" w14:textId="77777777" w:rsidR="00D72CF2" w:rsidRDefault="00D72CF2" w:rsidP="0026746F">
            <w:pPr>
              <w:pStyle w:val="TAC"/>
              <w:rPr>
                <w:lang w:eastAsia="zh-CN"/>
              </w:rPr>
            </w:pPr>
            <w:r>
              <w:t>N/A</w:t>
            </w:r>
          </w:p>
        </w:tc>
      </w:tr>
      <w:tr w:rsidR="00D72CF2" w14:paraId="4B0A09AF" w14:textId="77777777" w:rsidTr="0026746F">
        <w:trPr>
          <w:trHeight w:val="187"/>
          <w:jc w:val="center"/>
        </w:trPr>
        <w:tc>
          <w:tcPr>
            <w:tcW w:w="2007" w:type="dxa"/>
            <w:tcBorders>
              <w:left w:val="single" w:sz="4" w:space="0" w:color="auto"/>
              <w:bottom w:val="nil"/>
              <w:right w:val="single" w:sz="4" w:space="0" w:color="auto"/>
            </w:tcBorders>
            <w:shd w:val="clear" w:color="auto" w:fill="auto"/>
          </w:tcPr>
          <w:p w14:paraId="4C22680C" w14:textId="77777777" w:rsidR="00D72CF2" w:rsidRDefault="00D72CF2" w:rsidP="0026746F">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EFE6C8C" w14:textId="77777777" w:rsidR="00D72CF2" w:rsidRDefault="00D72CF2" w:rsidP="0026746F">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61972F0B" w14:textId="77777777" w:rsidR="00D72CF2" w:rsidRDefault="00D72CF2" w:rsidP="0026746F">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FF4A052" w14:textId="77777777" w:rsidR="00D72CF2" w:rsidRDefault="00D72CF2" w:rsidP="0026746F">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6B75622" w14:textId="77777777" w:rsidR="00D72CF2" w:rsidRDefault="00D72CF2" w:rsidP="0026746F">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270495E" w14:textId="77777777" w:rsidR="00D72CF2" w:rsidRDefault="00D72CF2" w:rsidP="0026746F">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48BB6E05" w14:textId="77777777" w:rsidR="00D72CF2" w:rsidRDefault="00D72CF2" w:rsidP="0026746F">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59788B9C"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0090B8B1" w14:textId="77777777" w:rsidR="00D72CF2" w:rsidRDefault="00D72CF2" w:rsidP="0026746F">
            <w:pPr>
              <w:pStyle w:val="TAC"/>
            </w:pPr>
            <w:r>
              <w:rPr>
                <w:lang w:val="en-US" w:eastAsia="ja-JP"/>
              </w:rPr>
              <w:t>IMD4</w:t>
            </w:r>
          </w:p>
        </w:tc>
      </w:tr>
      <w:tr w:rsidR="00D72CF2" w14:paraId="07A844DE" w14:textId="77777777" w:rsidTr="0026746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225EEF" w14:textId="77777777" w:rsidR="00D72CF2" w:rsidRDefault="00D72CF2" w:rsidP="0026746F">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0CC64" w14:textId="77777777" w:rsidR="00D72CF2" w:rsidRDefault="00D72CF2" w:rsidP="0026746F">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3CE02CD" w14:textId="77777777" w:rsidR="00D72CF2" w:rsidRDefault="00D72CF2" w:rsidP="0026746F">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514E5095" w14:textId="77777777" w:rsidR="00D72CF2" w:rsidRDefault="00D72CF2" w:rsidP="0026746F">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476435D" w14:textId="77777777" w:rsidR="00D72CF2" w:rsidRDefault="00D72CF2" w:rsidP="0026746F">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8031B75" w14:textId="77777777" w:rsidR="00D72CF2" w:rsidRDefault="00D72CF2" w:rsidP="0026746F">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7A4114B8" w14:textId="77777777" w:rsidR="00D72CF2" w:rsidRDefault="00D72CF2" w:rsidP="0026746F">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2DC4C00B" w14:textId="77777777" w:rsidR="00D72CF2" w:rsidRDefault="00D72CF2" w:rsidP="0026746F">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00840BB" w14:textId="77777777" w:rsidR="00D72CF2" w:rsidRDefault="00D72CF2" w:rsidP="0026746F">
            <w:pPr>
              <w:pStyle w:val="TAC"/>
            </w:pPr>
            <w:r>
              <w:rPr>
                <w:lang w:val="en-US" w:eastAsia="ja-JP"/>
              </w:rPr>
              <w:t>N/A</w:t>
            </w:r>
          </w:p>
        </w:tc>
      </w:tr>
      <w:tr w:rsidR="00D72CF2" w14:paraId="0F01BFE5" w14:textId="77777777" w:rsidTr="0026746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5D66A0BC" w14:textId="77777777" w:rsidR="00D72CF2" w:rsidRDefault="00D72CF2" w:rsidP="0026746F">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45312CF4" w14:textId="77777777" w:rsidR="00D72CF2" w:rsidRDefault="00D72CF2" w:rsidP="0026746F">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0A96729F" w14:textId="77777777" w:rsidR="00D72CF2" w:rsidRDefault="00D72CF2" w:rsidP="0026746F">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48B7F968" w14:textId="77777777" w:rsidR="00D72CF2" w:rsidRDefault="00D72CF2" w:rsidP="0026746F">
            <w:pPr>
              <w:pStyle w:val="TAN"/>
            </w:pPr>
            <w:r>
              <w:t>NOTE 4:</w:t>
            </w:r>
            <w:r>
              <w:tab/>
              <w:t>This band is subject to IMD5 also which MSD is not specified</w:t>
            </w:r>
            <w:r>
              <w:rPr>
                <w:lang w:eastAsia="ja-JP"/>
              </w:rPr>
              <w:t>.</w:t>
            </w:r>
          </w:p>
          <w:p w14:paraId="54E7D4BC" w14:textId="4C8D1DF5" w:rsidR="00D72CF2" w:rsidRDefault="00D72CF2" w:rsidP="0026746F">
            <w:pPr>
              <w:pStyle w:val="TAN"/>
            </w:pPr>
            <w:r>
              <w:t>NOTE 5:</w:t>
            </w:r>
            <w:r>
              <w:tab/>
              <w:t>Void.</w:t>
            </w:r>
          </w:p>
          <w:p w14:paraId="5CD914D9" w14:textId="77777777" w:rsidR="00D72CF2" w:rsidRDefault="00D72CF2" w:rsidP="0026746F">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512B7FB8" w14:textId="77777777" w:rsidR="00D72CF2" w:rsidRPr="001C0CC4" w:rsidRDefault="00D72CF2" w:rsidP="00D72CF2">
      <w:pPr>
        <w:rPr>
          <w:lang w:eastAsia="zh-CN"/>
        </w:rPr>
      </w:pPr>
    </w:p>
    <w:p w14:paraId="767897B6" w14:textId="77777777" w:rsidR="00DC7196" w:rsidRPr="001C0CC4" w:rsidRDefault="00DC7196" w:rsidP="00DC7196">
      <w:pPr>
        <w:pStyle w:val="TH"/>
        <w:rPr>
          <w:lang w:eastAsia="zh-CN"/>
        </w:rPr>
      </w:pPr>
      <w:r w:rsidRPr="001C0CC4">
        <w:rPr>
          <w:lang w:eastAsia="zh-CN"/>
        </w:rPr>
        <w:t>Table 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0AC54ECD" w:rsidR="00ED060E" w:rsidRDefault="00475A43" w:rsidP="00ED060E">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3394F4AF"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8055C8" w14:paraId="4E92C706" w14:textId="77777777" w:rsidTr="0078467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F40ECCC" w14:textId="1EB5EA1D" w:rsidR="008055C8" w:rsidRDefault="008055C8" w:rsidP="008055C8">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9D0ECEC" w:rsidR="008055C8" w:rsidRDefault="008055C8" w:rsidP="008055C8">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1DED5F5B" w:rsidR="008055C8" w:rsidRDefault="008055C8" w:rsidP="008055C8">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00A218C6" w:rsidR="008055C8" w:rsidRDefault="008055C8" w:rsidP="008055C8">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58F0876D" w:rsidR="008055C8" w:rsidRDefault="008055C8" w:rsidP="008055C8">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6A453738" w:rsidR="008055C8" w:rsidRDefault="008055C8" w:rsidP="008055C8">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31C38EC2" w:rsidR="008055C8" w:rsidRDefault="008055C8" w:rsidP="008055C8">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12F65A8E" w:rsidR="008055C8" w:rsidRDefault="008055C8" w:rsidP="008055C8">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6C00CB0D" w:rsidR="008055C8" w:rsidRDefault="008055C8" w:rsidP="008055C8">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5C1A4535" w14:textId="77777777" w:rsidR="00015DB3" w:rsidRDefault="00015DB3" w:rsidP="00015DB3">
            <w:pPr>
              <w:pStyle w:val="TAN"/>
              <w:rPr>
                <w:rFonts w:cs="Arial"/>
                <w:lang w:eastAsia="ja-JP"/>
              </w:rPr>
            </w:pPr>
            <w:r>
              <w:rPr>
                <w:rFonts w:cs="Arial"/>
              </w:rPr>
              <w:t xml:space="preserve">NOTE </w:t>
            </w:r>
            <w:r>
              <w:rPr>
                <w:rFonts w:cs="Arial"/>
                <w:lang w:val="en-US" w:eastAsia="zh-CN"/>
              </w:rPr>
              <w:t>1</w:t>
            </w:r>
            <w:r>
              <w:rPr>
                <w:rFonts w:cs="Arial"/>
              </w:rPr>
              <w:t>:</w:t>
            </w:r>
            <w:r>
              <w:rPr>
                <w:rFonts w:cs="Arial"/>
              </w:rPr>
              <w:tab/>
            </w:r>
            <w:r>
              <w:rPr>
                <w:rFonts w:cs="Arial"/>
                <w:lang w:eastAsia="ja-JP"/>
              </w:rPr>
              <w:t>This band is subject to IMD5 also which MSD is not specified.</w:t>
            </w:r>
          </w:p>
          <w:p w14:paraId="76DDEFF2" w14:textId="77777777" w:rsidR="00015DB3" w:rsidRDefault="00015DB3" w:rsidP="00015DB3">
            <w:pPr>
              <w:pStyle w:val="TAC"/>
              <w:jc w:val="both"/>
              <w:rPr>
                <w:rFonts w:cs="Arial"/>
                <w:lang w:eastAsia="ja-JP"/>
              </w:rPr>
            </w:pPr>
            <w:r>
              <w:rPr>
                <w:rFonts w:cs="Arial"/>
              </w:rPr>
              <w:t xml:space="preserve">NOTE </w:t>
            </w:r>
            <w:r>
              <w:rPr>
                <w:rFonts w:cs="Arial"/>
                <w:lang w:val="en-US" w:eastAsia="zh-CN"/>
              </w:rPr>
              <w:t>2</w:t>
            </w:r>
            <w:r>
              <w:rPr>
                <w:rFonts w:cs="Arial"/>
              </w:rPr>
              <w:t>:</w:t>
            </w:r>
            <w:r>
              <w:rPr>
                <w:rFonts w:cs="Arial"/>
              </w:rPr>
              <w:tab/>
            </w:r>
            <w:r>
              <w:rPr>
                <w:rFonts w:cs="Arial"/>
                <w:lang w:eastAsia="ja-JP"/>
              </w:rPr>
              <w:t>This band is subject to IMD4 also which MSD is not specified.</w:t>
            </w:r>
          </w:p>
          <w:p w14:paraId="42E33390" w14:textId="3B4B141F" w:rsidR="004C1B52" w:rsidRDefault="00015DB3" w:rsidP="00015DB3">
            <w:pPr>
              <w:pStyle w:val="TAC"/>
              <w:jc w:val="both"/>
              <w:rPr>
                <w:rFonts w:eastAsia="Times New Roman"/>
                <w:lang w:eastAsia="ko-KR"/>
              </w:rPr>
            </w:pPr>
            <w:r>
              <w:t>NOTE 3:</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245" w:name="_Toc21344447"/>
      <w:bookmarkStart w:id="6246" w:name="_Toc29801935"/>
      <w:bookmarkStart w:id="6247" w:name="_Toc29802359"/>
      <w:bookmarkStart w:id="6248" w:name="_Toc29802984"/>
      <w:bookmarkStart w:id="6249" w:name="_Toc36107726"/>
      <w:bookmarkStart w:id="6250" w:name="_Toc37251500"/>
      <w:bookmarkStart w:id="6251" w:name="_Toc45888407"/>
      <w:bookmarkStart w:id="6252" w:name="_Toc45889006"/>
      <w:bookmarkStart w:id="6253" w:name="_Toc59650355"/>
      <w:bookmarkStart w:id="6254" w:name="_Toc61357627"/>
      <w:bookmarkStart w:id="6255" w:name="_Toc61359401"/>
      <w:bookmarkStart w:id="6256" w:name="_Toc67916341"/>
      <w:bookmarkStart w:id="6257" w:name="_Toc75533886"/>
      <w:bookmarkStart w:id="6258" w:name="_Toc75819772"/>
      <w:bookmarkStart w:id="6259" w:name="_Toc76508616"/>
      <w:bookmarkStart w:id="6260" w:name="_Toc76717566"/>
      <w:bookmarkStart w:id="6261" w:name="_Toc83294208"/>
      <w:bookmarkStart w:id="6262" w:name="_Toc84335247"/>
      <w:r w:rsidRPr="001C0CC4">
        <w:rPr>
          <w:lang w:eastAsia="zh-CN"/>
        </w:rPr>
        <w:t>7.3A.6</w:t>
      </w:r>
      <w:r w:rsidRPr="001C0CC4">
        <w:rPr>
          <w:lang w:eastAsia="zh-CN"/>
        </w:rPr>
        <w:tab/>
        <w:t>Reference sensitivity exceptions due to cross band isolation for CA</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263" w:name="_Hlk52718931"/>
      <w:r w:rsidRPr="001C0CC4">
        <w:t>Table 7.3A.</w:t>
      </w:r>
      <w:r w:rsidRPr="001C0CC4">
        <w:rPr>
          <w:lang w:eastAsia="zh-CN"/>
        </w:rPr>
        <w:t>6</w:t>
      </w:r>
      <w:r w:rsidRPr="001C0CC4">
        <w:t>-1</w:t>
      </w:r>
      <w:bookmarkEnd w:id="6263"/>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t>.</w:t>
            </w:r>
            <w:r w:rsidRPr="0087736F">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r>
        <w:t xml:space="preserve">Table 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264" w:name="_Toc59650356"/>
      <w:bookmarkStart w:id="6265" w:name="_Toc61357628"/>
      <w:bookmarkStart w:id="6266" w:name="_Toc61359402"/>
      <w:bookmarkStart w:id="6267" w:name="_Toc67916342"/>
      <w:bookmarkStart w:id="6268" w:name="_Toc75533887"/>
      <w:bookmarkStart w:id="6269" w:name="_Toc75819773"/>
      <w:bookmarkStart w:id="6270" w:name="_Toc76508617"/>
      <w:bookmarkStart w:id="6271" w:name="_Toc76717567"/>
      <w:bookmarkStart w:id="6272" w:name="_Toc83294209"/>
      <w:bookmarkStart w:id="6273" w:name="_Toc84335248"/>
      <w:bookmarkStart w:id="6274" w:name="_Toc21344449"/>
      <w:bookmarkStart w:id="6275" w:name="_Toc29801937"/>
      <w:bookmarkStart w:id="6276" w:name="_Toc29802361"/>
      <w:bookmarkStart w:id="6277" w:name="_Toc29802986"/>
      <w:bookmarkStart w:id="6278" w:name="_Toc36107728"/>
      <w:bookmarkStart w:id="6279" w:name="_Toc37251502"/>
      <w:bookmarkStart w:id="6280" w:name="_Toc45888409"/>
      <w:bookmarkStart w:id="6281" w:name="_Toc45889008"/>
      <w:r w:rsidRPr="001C0CC4">
        <w:t>7.3B</w:t>
      </w:r>
      <w:r w:rsidRPr="001C0CC4">
        <w:tab/>
      </w:r>
      <w:r>
        <w:t>Reference sensitivity for NR-DC</w:t>
      </w:r>
      <w:bookmarkEnd w:id="6264"/>
      <w:bookmarkEnd w:id="6265"/>
      <w:bookmarkEnd w:id="6266"/>
      <w:bookmarkEnd w:id="6267"/>
      <w:bookmarkEnd w:id="6268"/>
      <w:bookmarkEnd w:id="6269"/>
      <w:bookmarkEnd w:id="6270"/>
      <w:bookmarkEnd w:id="6271"/>
      <w:bookmarkEnd w:id="6272"/>
      <w:bookmarkEnd w:id="6273"/>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282" w:name="_Toc59650357"/>
      <w:bookmarkStart w:id="6283" w:name="_Toc61357629"/>
      <w:bookmarkStart w:id="6284" w:name="_Toc61359403"/>
      <w:bookmarkStart w:id="6285" w:name="_Toc67916343"/>
      <w:bookmarkStart w:id="6286" w:name="_Toc75533888"/>
      <w:bookmarkStart w:id="6287" w:name="_Toc75819774"/>
      <w:bookmarkStart w:id="6288" w:name="_Toc76508618"/>
      <w:bookmarkStart w:id="6289" w:name="_Toc76717568"/>
      <w:bookmarkStart w:id="6290" w:name="_Toc83294210"/>
      <w:bookmarkStart w:id="6291"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101C5B62" w14:textId="77777777" w:rsidR="00DC7196" w:rsidRPr="001C0CC4" w:rsidRDefault="00DC7196" w:rsidP="004E30D3">
      <w:pPr>
        <w:pStyle w:val="Heading3"/>
        <w:rPr>
          <w:lang w:eastAsia="zh-CN"/>
        </w:rPr>
      </w:pPr>
      <w:bookmarkStart w:id="6292" w:name="_Toc21344450"/>
      <w:bookmarkStart w:id="6293" w:name="_Toc29801938"/>
      <w:bookmarkStart w:id="6294" w:name="_Toc29802362"/>
      <w:bookmarkStart w:id="6295" w:name="_Toc29802987"/>
      <w:bookmarkStart w:id="6296" w:name="_Toc36107729"/>
      <w:bookmarkStart w:id="6297" w:name="_Toc37251503"/>
      <w:bookmarkStart w:id="6298" w:name="_Toc45888410"/>
      <w:bookmarkStart w:id="6299" w:name="_Toc45889009"/>
      <w:bookmarkStart w:id="6300" w:name="_Toc59650358"/>
      <w:bookmarkStart w:id="6301" w:name="_Toc61357630"/>
      <w:bookmarkStart w:id="6302" w:name="_Toc61359404"/>
      <w:bookmarkStart w:id="6303" w:name="_Toc67916344"/>
      <w:bookmarkStart w:id="6304" w:name="_Toc75533889"/>
      <w:bookmarkStart w:id="6305" w:name="_Toc75819775"/>
      <w:bookmarkStart w:id="6306" w:name="_Toc76508619"/>
      <w:bookmarkStart w:id="6307" w:name="_Toc76717569"/>
      <w:bookmarkStart w:id="6308" w:name="_Toc83294211"/>
      <w:bookmarkStart w:id="6309" w:name="_Toc84335250"/>
      <w:bookmarkStart w:id="6310" w:name="_Hlk508786557"/>
      <w:r w:rsidRPr="001C0CC4">
        <w:rPr>
          <w:lang w:eastAsia="zh-CN"/>
        </w:rPr>
        <w:t>7.3C.1</w:t>
      </w:r>
      <w:r w:rsidRPr="001C0CC4">
        <w:rPr>
          <w:lang w:eastAsia="zh-CN"/>
        </w:rPr>
        <w:tab/>
        <w:t>General</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2AEA827D" w14:textId="28830EAC" w:rsidR="00DC7196" w:rsidRPr="001C0CC4" w:rsidRDefault="00904D47" w:rsidP="00DC7196">
      <w:pPr>
        <w:rPr>
          <w:lang w:eastAsia="zh-CN"/>
        </w:rPr>
      </w:pPr>
      <w:r w:rsidRPr="00A1115A">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r>
        <w:rPr>
          <w:lang w:eastAsia="zh-CN"/>
        </w:rPr>
        <w:t xml:space="preserve"> </w:t>
      </w:r>
      <w:r>
        <w:t xml:space="preserve">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019CBE9F" w14:textId="77777777" w:rsidR="00DC7196" w:rsidRPr="001C0CC4" w:rsidRDefault="00DC7196" w:rsidP="004E30D3">
      <w:pPr>
        <w:pStyle w:val="Heading3"/>
        <w:rPr>
          <w:lang w:eastAsia="zh-CN"/>
        </w:rPr>
      </w:pPr>
      <w:bookmarkStart w:id="6311" w:name="_Toc21344451"/>
      <w:bookmarkStart w:id="6312" w:name="_Toc29801939"/>
      <w:bookmarkStart w:id="6313" w:name="_Toc29802363"/>
      <w:bookmarkStart w:id="6314" w:name="_Toc29802988"/>
      <w:bookmarkStart w:id="6315" w:name="_Toc36107730"/>
      <w:bookmarkStart w:id="6316" w:name="_Toc37251504"/>
      <w:bookmarkStart w:id="6317" w:name="_Toc45888411"/>
      <w:bookmarkStart w:id="6318" w:name="_Toc45889010"/>
      <w:bookmarkStart w:id="6319" w:name="_Toc59650359"/>
      <w:bookmarkStart w:id="6320" w:name="_Toc61357631"/>
      <w:bookmarkStart w:id="6321" w:name="_Toc61359405"/>
      <w:bookmarkStart w:id="6322" w:name="_Toc67916345"/>
      <w:bookmarkStart w:id="6323" w:name="_Toc75533890"/>
      <w:bookmarkStart w:id="6324" w:name="_Toc75819776"/>
      <w:bookmarkStart w:id="6325" w:name="_Toc76508620"/>
      <w:bookmarkStart w:id="6326" w:name="_Toc76717570"/>
      <w:bookmarkStart w:id="6327" w:name="_Toc83294212"/>
      <w:bookmarkStart w:id="6328" w:name="_Toc84335251"/>
      <w:r w:rsidRPr="001C0CC4">
        <w:rPr>
          <w:lang w:eastAsia="zh-CN"/>
        </w:rPr>
        <w:t>7.3C.2</w:t>
      </w:r>
      <w:r w:rsidRPr="001C0CC4">
        <w:rPr>
          <w:lang w:eastAsia="zh-CN"/>
        </w:rPr>
        <w:tab/>
        <w:t>Reference sensitivity power level for SUL</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p>
    <w:bookmarkEnd w:id="6310"/>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329" w:name="OLE_LINK60"/>
            <w:r>
              <w:rPr>
                <w:rFonts w:eastAsia="Yu Mincho"/>
              </w:rPr>
              <w:t>160</w:t>
            </w:r>
            <w:bookmarkEnd w:id="6329"/>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330" w:name="OLE_LINK61"/>
            <w:r w:rsidRPr="001C0CC4">
              <w:t>100</w:t>
            </w:r>
            <w:bookmarkEnd w:id="6330"/>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331" w:name="_Hlk515991283"/>
      <w:r w:rsidRPr="001C0CC4">
        <w:t>Table 7.3</w:t>
      </w:r>
      <w:r w:rsidRPr="001C0CC4">
        <w:rPr>
          <w:lang w:eastAsia="zh-CN"/>
        </w:rPr>
        <w:t>C.2</w:t>
      </w:r>
      <w:r w:rsidRPr="001C0CC4">
        <w:t>-</w:t>
      </w:r>
      <w:r w:rsidRPr="001C0CC4">
        <w:rPr>
          <w:rFonts w:hint="eastAsia"/>
          <w:lang w:eastAsia="zh-CN"/>
        </w:rPr>
        <w:t>2</w:t>
      </w:r>
      <w:bookmarkEnd w:id="6331"/>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6" type="#_x0000_t75" style="width:77.15pt;height:10.3pt" o:ole="">
                  <v:imagedata r:id="rId79" o:title=""/>
                </v:shape>
                <o:OLEObject Type="Embed" ProgID="Equation.3" ShapeID="_x0000_i1076" DrawAspect="Content" ObjectID="_1757502635" r:id="rId111"/>
              </w:object>
            </w:r>
            <w:r w:rsidRPr="001C0CC4">
              <w:rPr>
                <w:snapToGrid w:val="0"/>
              </w:rPr>
              <w:t xml:space="preserve">in MHz and </w:t>
            </w:r>
            <w:r w:rsidRPr="001C0CC4">
              <w:rPr>
                <w:position w:val="-14"/>
              </w:rPr>
              <w:object w:dxaOrig="4900" w:dyaOrig="400" w14:anchorId="2C60F3E2">
                <v:shape id="_x0000_i1077" type="#_x0000_t75" style="width:205.7pt;height:10.3pt" o:ole="">
                  <v:imagedata r:id="rId81" o:title=""/>
                </v:shape>
                <o:OLEObject Type="Embed" ProgID="Equation.DSMT4" ShapeID="_x0000_i1077" DrawAspect="Content" ObjectID="_1757502636" r:id="rId112"/>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8" type="#_x0000_t75" style="width:77.15pt;height:10.3pt" o:ole="">
                  <v:imagedata r:id="rId85" o:title=""/>
                </v:shape>
                <o:OLEObject Type="Embed" ProgID="Equation.3" ShapeID="_x0000_i1078" DrawAspect="Content" ObjectID="_1757502637" r:id="rId113"/>
              </w:object>
            </w:r>
            <w:r w:rsidRPr="001C0CC4">
              <w:rPr>
                <w:rFonts w:hint="eastAsia"/>
              </w:rPr>
              <w:t xml:space="preserve"> MHz offset from</w:t>
            </w:r>
            <w:r w:rsidRPr="001C0CC4">
              <w:t xml:space="preserve"> </w:t>
            </w:r>
            <w:r w:rsidRPr="001C0CC4">
              <w:object w:dxaOrig="560" w:dyaOrig="380" w14:anchorId="4EFD1868">
                <v:shape id="_x0000_i1079" type="#_x0000_t75" style="width:25.7pt;height:10.3pt" o:ole="">
                  <v:imagedata r:id="rId87" o:title=""/>
                </v:shape>
                <o:OLEObject Type="Embed" ProgID="Equation.3" ShapeID="_x0000_i1079" DrawAspect="Content" ObjectID="_1757502638" r:id="rId114"/>
              </w:object>
            </w:r>
            <w:r w:rsidRPr="001C0CC4">
              <w:t xml:space="preserve"> in the victim (higher band) with </w:t>
            </w:r>
            <w:r w:rsidRPr="001C0CC4">
              <w:object w:dxaOrig="4900" w:dyaOrig="400" w14:anchorId="1B50FE03">
                <v:shape id="_x0000_i1080" type="#_x0000_t75" style="width:205.7pt;height:10.3pt" o:ole="">
                  <v:imagedata r:id="rId81" o:title=""/>
                </v:shape>
                <o:OLEObject Type="Embed" ProgID="Equation.DSMT4" ShapeID="_x0000_i1080" DrawAspect="Content" ObjectID="_1757502639" r:id="rId115"/>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81" type="#_x0000_t75" style="width:36pt;height:10.3pt" o:ole="">
                  <v:imagedata r:id="rId90" o:title=""/>
                </v:shape>
                <o:OLEObject Type="Embed" ProgID="Equation.3" ShapeID="_x0000_i1081" DrawAspect="Content" ObjectID="_1757502640" r:id="rId116"/>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82" type="#_x0000_t75" style="width:77.15pt;height:10.3pt" o:ole="">
                  <v:imagedata r:id="rId117" o:title=""/>
                </v:shape>
                <o:OLEObject Type="Embed" ProgID="Equation.3" ShapeID="_x0000_i1082" DrawAspect="Content" ObjectID="_1757502641" r:id="rId118"/>
              </w:object>
            </w:r>
            <w:r w:rsidRPr="001C0CC4">
              <w:rPr>
                <w:snapToGrid w:val="0"/>
                <w:lang w:eastAsia="ja-JP"/>
              </w:rPr>
              <w:t xml:space="preserve">in MHz and </w:t>
            </w:r>
            <w:r w:rsidRPr="001C0CC4">
              <w:rPr>
                <w:position w:val="-14"/>
              </w:rPr>
              <w:object w:dxaOrig="4900" w:dyaOrig="400" w14:anchorId="0078BBC8">
                <v:shape id="_x0000_i1083" type="#_x0000_t75" style="width:205.7pt;height:10.3pt" o:ole="">
                  <v:imagedata r:id="rId81" o:title=""/>
                </v:shape>
                <o:OLEObject Type="Embed" ProgID="Equation.DSMT4" ShapeID="_x0000_i1083" DrawAspect="Content" ObjectID="_1757502642" r:id="rId119"/>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84" type="#_x0000_t75" style="width:77.15pt;height:10.3pt" o:ole="">
                  <v:imagedata r:id="rId120" o:title=""/>
                </v:shape>
                <o:OLEObject Type="Embed" ProgID="Equation.3" ShapeID="_x0000_i1084" DrawAspect="Content" ObjectID="_1757502643" r:id="rId121"/>
              </w:object>
            </w:r>
            <w:r w:rsidRPr="001C0CC4">
              <w:t xml:space="preserve">in MHz and </w:t>
            </w:r>
            <w:r w:rsidRPr="001C0CC4">
              <w:object w:dxaOrig="4035" w:dyaOrig="285" w14:anchorId="0328DFCF">
                <v:shape id="_x0000_i1085" type="#_x0000_t75" style="width:205.7pt;height:10.3pt" o:ole="">
                  <v:imagedata r:id="rId81" o:title=""/>
                </v:shape>
                <o:OLEObject Type="Embed" ProgID="Equation.DSMT4" ShapeID="_x0000_i1085" DrawAspect="Content" ObjectID="_1757502644" r:id="rId122"/>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6" type="#_x0000_t75" style="width:77.15pt;height:10.3pt" o:ole="">
                  <v:imagedata r:id="rId123" o:title=""/>
                </v:shape>
                <o:OLEObject Type="Embed" ProgID="Equation.DSMT4" ShapeID="_x0000_i1086" DrawAspect="Content" ObjectID="_1757502645" r:id="rId124"/>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7" type="#_x0000_t75" style="width:205.7pt;height:10.3pt" o:ole="">
                  <v:imagedata r:id="rId81" o:title=""/>
                </v:shape>
                <o:OLEObject Type="Embed" ProgID="Equation.DSMT4" ShapeID="_x0000_i1087" DrawAspect="Content" ObjectID="_1757502646" r:id="rId125"/>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r w:rsidRPr="001C0CC4">
        <w:rPr>
          <w:lang w:val="en-US" w:eastAsia="zh-CN"/>
        </w:rPr>
        <w:t>Table 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r w:rsidRPr="001C0CC4">
        <w:rPr>
          <w:lang w:val="en-US" w:eastAsia="zh-CN"/>
        </w:rPr>
        <w:t>Table 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332" w:name="_Toc21344452"/>
      <w:bookmarkStart w:id="6333" w:name="_Toc29801940"/>
      <w:bookmarkStart w:id="6334" w:name="_Toc29802364"/>
      <w:bookmarkStart w:id="6335" w:name="_Toc29802989"/>
      <w:bookmarkStart w:id="6336" w:name="_Toc36107731"/>
      <w:bookmarkStart w:id="6337" w:name="_Toc37251505"/>
      <w:bookmarkStart w:id="6338" w:name="_Toc45888412"/>
      <w:bookmarkStart w:id="6339" w:name="_Toc45889011"/>
      <w:bookmarkStart w:id="6340" w:name="_Toc59650360"/>
      <w:bookmarkStart w:id="6341" w:name="_Toc61357632"/>
      <w:bookmarkStart w:id="6342" w:name="_Toc61359406"/>
      <w:bookmarkStart w:id="6343" w:name="_Toc67916346"/>
      <w:bookmarkStart w:id="6344" w:name="_Toc75533891"/>
      <w:bookmarkStart w:id="6345" w:name="_Toc75819777"/>
      <w:bookmarkStart w:id="6346" w:name="_Toc76508621"/>
      <w:bookmarkStart w:id="6347" w:name="_Toc76717571"/>
      <w:bookmarkStart w:id="6348" w:name="_Toc83294213"/>
      <w:bookmarkStart w:id="6349" w:name="_Toc84335252"/>
      <w:r w:rsidRPr="001C0CC4">
        <w:t>7.3C.3</w:t>
      </w:r>
      <w:r w:rsidRPr="001C0CC4">
        <w:tab/>
        <w:t>ΔR</w:t>
      </w:r>
      <w:r w:rsidRPr="001C0CC4">
        <w:rPr>
          <w:vertAlign w:val="subscript"/>
        </w:rPr>
        <w:t>IB,c</w:t>
      </w:r>
      <w:r w:rsidRPr="001C0CC4">
        <w:t xml:space="preserve"> for SUL</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05D573D2" w14:textId="77777777" w:rsidR="00DC7196" w:rsidRPr="001C0CC4" w:rsidRDefault="00DC7196" w:rsidP="004E30D3">
      <w:pPr>
        <w:pStyle w:val="Heading4"/>
      </w:pPr>
      <w:bookmarkStart w:id="6350" w:name="_Toc21344453"/>
      <w:bookmarkStart w:id="6351" w:name="_Toc29801941"/>
      <w:bookmarkStart w:id="6352" w:name="_Toc29802365"/>
      <w:bookmarkStart w:id="6353" w:name="_Toc29802990"/>
      <w:bookmarkStart w:id="6354" w:name="_Toc36107732"/>
      <w:bookmarkStart w:id="6355" w:name="_Toc37251506"/>
      <w:bookmarkStart w:id="6356" w:name="_Toc45888413"/>
      <w:bookmarkStart w:id="6357" w:name="_Toc45889012"/>
      <w:bookmarkStart w:id="6358" w:name="_Toc59650361"/>
      <w:bookmarkStart w:id="6359" w:name="_Toc61357633"/>
      <w:bookmarkStart w:id="6360" w:name="_Toc61359407"/>
      <w:bookmarkStart w:id="6361" w:name="_Toc67916347"/>
      <w:bookmarkStart w:id="6362" w:name="_Toc75533892"/>
      <w:bookmarkStart w:id="6363" w:name="_Toc75819778"/>
      <w:bookmarkStart w:id="6364" w:name="_Toc76508622"/>
      <w:bookmarkStart w:id="6365" w:name="_Toc76717572"/>
      <w:bookmarkStart w:id="6366" w:name="_Toc83294214"/>
      <w:bookmarkStart w:id="6367" w:name="_Toc84335253"/>
      <w:r w:rsidRPr="001C0CC4">
        <w:t>7.3C.3.1</w:t>
      </w:r>
      <w:r w:rsidRPr="001C0CC4">
        <w:tab/>
        <w:t>General</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368" w:name="_Toc21344454"/>
      <w:bookmarkStart w:id="6369" w:name="_Toc29801942"/>
      <w:bookmarkStart w:id="6370" w:name="_Toc29802366"/>
      <w:bookmarkStart w:id="6371" w:name="_Toc29802991"/>
      <w:bookmarkStart w:id="6372" w:name="_Toc36107733"/>
      <w:bookmarkStart w:id="6373" w:name="_Toc37251507"/>
      <w:bookmarkStart w:id="6374" w:name="_Toc45888414"/>
      <w:bookmarkStart w:id="6375" w:name="_Toc45889013"/>
      <w:bookmarkStart w:id="6376" w:name="_Toc59650362"/>
      <w:bookmarkStart w:id="6377" w:name="_Toc61357634"/>
      <w:bookmarkStart w:id="6378" w:name="_Toc61359408"/>
      <w:bookmarkStart w:id="6379" w:name="_Toc67916348"/>
      <w:bookmarkStart w:id="6380" w:name="_Toc75533893"/>
      <w:bookmarkStart w:id="6381" w:name="_Toc75819779"/>
      <w:bookmarkStart w:id="6382" w:name="_Toc76508623"/>
      <w:bookmarkStart w:id="6383" w:name="_Toc76717573"/>
      <w:bookmarkStart w:id="6384" w:name="_Toc83294215"/>
      <w:bookmarkStart w:id="6385" w:name="_Toc84335254"/>
      <w:r w:rsidRPr="001C0CC4">
        <w:t>7.3C.3.2</w:t>
      </w:r>
      <w:r w:rsidRPr="001C0CC4">
        <w:tab/>
        <w:t>SUL band combination</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386" w:name="_Toc21344455"/>
      <w:bookmarkStart w:id="6387" w:name="_Toc29801943"/>
      <w:bookmarkStart w:id="6388" w:name="_Toc29802367"/>
      <w:bookmarkStart w:id="6389" w:name="_Toc29802992"/>
      <w:bookmarkStart w:id="6390" w:name="_Toc36107734"/>
      <w:bookmarkStart w:id="6391" w:name="_Toc37251508"/>
      <w:bookmarkStart w:id="6392" w:name="_Toc45888415"/>
      <w:bookmarkStart w:id="6393" w:name="_Toc45889014"/>
      <w:bookmarkStart w:id="6394" w:name="_Toc59650363"/>
      <w:bookmarkStart w:id="6395" w:name="_Toc61357635"/>
      <w:bookmarkStart w:id="6396" w:name="_Toc61359409"/>
      <w:bookmarkStart w:id="6397" w:name="_Toc67916349"/>
      <w:bookmarkStart w:id="6398" w:name="_Toc75533894"/>
      <w:bookmarkStart w:id="6399" w:name="_Toc75819780"/>
      <w:bookmarkStart w:id="6400" w:name="_Toc76508624"/>
      <w:bookmarkStart w:id="6401" w:name="_Toc76717574"/>
      <w:bookmarkStart w:id="6402" w:name="_Toc83294216"/>
      <w:bookmarkStart w:id="6403"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33F50EBF" w14:textId="77777777" w:rsidR="00DC7196" w:rsidRPr="001C0CC4" w:rsidRDefault="00DC7196" w:rsidP="00DC7196">
      <w:pPr>
        <w:pStyle w:val="TH"/>
      </w:pPr>
      <w:r w:rsidRPr="001C0CC4">
        <w:t>Table 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404" w:name="_Toc21344456"/>
      <w:bookmarkStart w:id="6405" w:name="_Toc29801944"/>
      <w:bookmarkStart w:id="6406" w:name="_Toc29802368"/>
      <w:bookmarkStart w:id="6407" w:name="_Toc29802993"/>
      <w:bookmarkStart w:id="6408" w:name="_Toc36107735"/>
      <w:bookmarkStart w:id="6409" w:name="_Toc37251509"/>
      <w:bookmarkStart w:id="6410" w:name="_Toc45888416"/>
      <w:bookmarkStart w:id="6411" w:name="_Toc45889015"/>
      <w:bookmarkStart w:id="6412" w:name="_Toc59650364"/>
      <w:bookmarkStart w:id="6413" w:name="_Toc61357636"/>
      <w:bookmarkStart w:id="6414" w:name="_Toc61359410"/>
      <w:bookmarkStart w:id="6415" w:name="_Toc67916350"/>
      <w:bookmarkStart w:id="6416" w:name="_Toc75533895"/>
      <w:bookmarkStart w:id="6417" w:name="_Toc75819781"/>
      <w:bookmarkStart w:id="6418" w:name="_Toc76508625"/>
      <w:bookmarkStart w:id="6419" w:name="_Toc76717575"/>
      <w:bookmarkStart w:id="6420" w:name="_Toc83294217"/>
      <w:bookmarkStart w:id="6421" w:name="_Toc84335256"/>
      <w:r w:rsidRPr="001C0CC4">
        <w:rPr>
          <w:lang w:eastAsia="zh-CN"/>
        </w:rPr>
        <w:t>7.3D</w:t>
      </w:r>
      <w:r w:rsidRPr="001C0CC4">
        <w:rPr>
          <w:lang w:eastAsia="zh-CN"/>
        </w:rPr>
        <w:tab/>
        <w:t>Reference sensitivity for UL MIMO</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67C98631" w14:textId="602BBCA6" w:rsidR="005F218B" w:rsidRPr="001C0CC4" w:rsidRDefault="005F218B" w:rsidP="005F218B">
      <w:pPr>
        <w:rPr>
          <w:lang w:eastAsia="zh-CN"/>
        </w:rPr>
      </w:pPr>
      <w:bookmarkStart w:id="6422" w:name="_Toc45888417"/>
      <w:bookmarkStart w:id="6423" w:name="_Toc45889016"/>
      <w:bookmarkStart w:id="6424" w:name="_Toc59650365"/>
      <w:bookmarkStart w:id="6425" w:name="_Toc61357637"/>
      <w:bookmarkStart w:id="6426" w:name="_Toc61359411"/>
      <w:bookmarkStart w:id="6427" w:name="_Toc67916351"/>
      <w:bookmarkStart w:id="6428" w:name="_Toc21344457"/>
      <w:bookmarkStart w:id="6429" w:name="_Toc29801945"/>
      <w:bookmarkStart w:id="6430" w:name="_Toc29802369"/>
      <w:bookmarkStart w:id="6431" w:name="_Toc29802994"/>
      <w:bookmarkStart w:id="6432" w:name="_Toc36107736"/>
      <w:bookmarkStart w:id="6433"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434" w:name="_Toc75533896"/>
      <w:bookmarkStart w:id="6435" w:name="_Toc75819782"/>
      <w:bookmarkStart w:id="6436" w:name="_Toc76508626"/>
      <w:bookmarkStart w:id="6437" w:name="_Toc76717576"/>
      <w:bookmarkStart w:id="6438" w:name="_Toc83294218"/>
      <w:bookmarkStart w:id="6439"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440" w:name="_Toc21351560"/>
      <w:bookmarkStart w:id="6441" w:name="_Toc29807142"/>
      <w:bookmarkEnd w:id="6422"/>
      <w:bookmarkEnd w:id="6423"/>
      <w:bookmarkEnd w:id="6424"/>
      <w:bookmarkEnd w:id="6425"/>
      <w:bookmarkEnd w:id="6426"/>
      <w:bookmarkEnd w:id="6427"/>
      <w:bookmarkEnd w:id="6434"/>
      <w:bookmarkEnd w:id="6435"/>
      <w:bookmarkEnd w:id="6436"/>
      <w:bookmarkEnd w:id="6437"/>
      <w:bookmarkEnd w:id="6438"/>
      <w:bookmarkEnd w:id="6439"/>
    </w:p>
    <w:p w14:paraId="20A88E6E" w14:textId="77777777" w:rsidR="0017189C" w:rsidRPr="00E24AB4" w:rsidRDefault="0017189C" w:rsidP="004E30D3">
      <w:pPr>
        <w:pStyle w:val="Heading3"/>
      </w:pPr>
      <w:bookmarkStart w:id="6442" w:name="_Toc45888418"/>
      <w:bookmarkStart w:id="6443" w:name="_Toc45889017"/>
      <w:bookmarkStart w:id="6444" w:name="_Toc59650366"/>
      <w:bookmarkStart w:id="6445" w:name="_Toc61357638"/>
      <w:bookmarkStart w:id="6446" w:name="_Toc61359412"/>
      <w:bookmarkStart w:id="6447" w:name="_Toc67916352"/>
      <w:bookmarkStart w:id="6448" w:name="_Toc75533897"/>
      <w:bookmarkStart w:id="6449" w:name="_Toc75819783"/>
      <w:bookmarkStart w:id="6450" w:name="_Toc76508627"/>
      <w:bookmarkStart w:id="6451" w:name="_Toc76717577"/>
      <w:bookmarkStart w:id="6452" w:name="_Toc83294219"/>
      <w:bookmarkStart w:id="6453" w:name="_Toc84335258"/>
      <w:bookmarkEnd w:id="6440"/>
      <w:bookmarkEnd w:id="6441"/>
      <w:r w:rsidRPr="00E24AB4">
        <w:t>7.3</w:t>
      </w:r>
      <w:r w:rsidRPr="00E24AB4">
        <w:rPr>
          <w:rFonts w:hint="eastAsia"/>
          <w:lang w:eastAsia="zh-CN"/>
        </w:rPr>
        <w:t>E</w:t>
      </w:r>
      <w:r w:rsidRPr="00E24AB4">
        <w:t>.1</w:t>
      </w:r>
      <w:r w:rsidRPr="00E24AB4">
        <w:tab/>
        <w:t>General</w:t>
      </w:r>
      <w:bookmarkEnd w:id="6442"/>
      <w:bookmarkEnd w:id="6443"/>
      <w:bookmarkEnd w:id="6444"/>
      <w:bookmarkEnd w:id="6445"/>
      <w:bookmarkEnd w:id="6446"/>
      <w:bookmarkEnd w:id="6447"/>
      <w:bookmarkEnd w:id="6448"/>
      <w:bookmarkEnd w:id="6449"/>
      <w:bookmarkEnd w:id="6450"/>
      <w:bookmarkEnd w:id="6451"/>
      <w:bookmarkEnd w:id="6452"/>
      <w:bookmarkEnd w:id="6453"/>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454" w:name="_Toc45888419"/>
      <w:bookmarkStart w:id="6455" w:name="_Toc45889018"/>
      <w:bookmarkStart w:id="6456" w:name="_Toc59650367"/>
      <w:bookmarkStart w:id="6457" w:name="_Toc61357639"/>
      <w:bookmarkStart w:id="6458" w:name="_Toc61359413"/>
      <w:bookmarkStart w:id="6459" w:name="_Toc67916353"/>
      <w:bookmarkStart w:id="6460" w:name="_Toc75533898"/>
      <w:bookmarkStart w:id="6461" w:name="_Toc75819784"/>
      <w:bookmarkStart w:id="6462" w:name="_Toc76508628"/>
      <w:bookmarkStart w:id="6463" w:name="_Toc76717578"/>
      <w:bookmarkStart w:id="6464" w:name="_Toc83294220"/>
      <w:bookmarkStart w:id="6465"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454"/>
      <w:bookmarkEnd w:id="6455"/>
      <w:bookmarkEnd w:id="6456"/>
      <w:bookmarkEnd w:id="6457"/>
      <w:bookmarkEnd w:id="6458"/>
      <w:bookmarkEnd w:id="6459"/>
      <w:bookmarkEnd w:id="6460"/>
      <w:bookmarkEnd w:id="6461"/>
      <w:bookmarkEnd w:id="6462"/>
      <w:bookmarkEnd w:id="6463"/>
      <w:bookmarkEnd w:id="6464"/>
      <w:bookmarkEnd w:id="6465"/>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r w:rsidRPr="00E24AB4">
        <w:t>Table 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466"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466"/>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r w:rsidRPr="00E24AB4">
        <w:t xml:space="preserve">Table </w:t>
      </w:r>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54BCD4AA" w14:textId="1DB1B635" w:rsidR="004B05C6" w:rsidRDefault="004B05C6" w:rsidP="009D683A">
      <w:pPr>
        <w:rPr>
          <w:rFonts w:eastAsia="Malgun Gothic"/>
          <w:lang w:eastAsia="ko-KR"/>
        </w:rPr>
      </w:pPr>
      <w:r>
        <w:t xml:space="preserve">When UE is configured for NR V2X reception on V2X carrier con-current with NR uplink </w:t>
      </w:r>
      <w:r>
        <w:rPr>
          <w:lang w:eastAsia="zh-CN"/>
        </w:rPr>
        <w:t>and downlink</w:t>
      </w:r>
      <w:r>
        <w:t>, NR V2X sidelink throughput</w:t>
      </w:r>
      <w:r>
        <w:rPr>
          <w:lang w:eastAsia="zh-CN"/>
        </w:rPr>
        <w:t xml:space="preserve"> for the carrier</w:t>
      </w:r>
      <w:r>
        <w:t xml:space="preserve"> shall be ≥ 95% of the maximum throughput of the reference measurement channels as specified in Annexes 7.2 with parameters specified in Table 7.3E.2-3. Also the NR downlink throughput shall be ≥ 95% of the maximum throughput of the reference measurement channels as specified in Annexes A.3.</w:t>
      </w:r>
    </w:p>
    <w:p w14:paraId="6B374FBA" w14:textId="54AEDA83" w:rsidR="004B05C6" w:rsidRDefault="004B05C6" w:rsidP="009D683A">
      <w:pPr>
        <w:rPr>
          <w:rFonts w:eastAsia="Times New Roman"/>
        </w:rPr>
      </w:pPr>
      <w:r>
        <w:rPr>
          <w:noProof/>
        </w:rPr>
        <w:t>For the inter-band con-current NR V2X operation</w:t>
      </w:r>
      <w:r>
        <w:t>, and the UE also supports an NR downlink inter-band con-current configuration in Table 7.3E.2-4, the minimum requirement for reference sensitivity shall be increased by the amount given in ΔR</w:t>
      </w:r>
      <w:r>
        <w:rPr>
          <w:vertAlign w:val="subscript"/>
        </w:rPr>
        <w:t>IB,V2X</w:t>
      </w:r>
      <w:r>
        <w:t xml:space="preserve"> in Table 7.3E.2-4 for the corresponding NR V2X inter-band combinations.</w:t>
      </w:r>
    </w:p>
    <w:p w14:paraId="43FA87D5" w14:textId="5301B61F" w:rsidR="004B05C6" w:rsidRDefault="004B05C6" w:rsidP="004B05C6">
      <w:pPr>
        <w:pStyle w:val="TH"/>
      </w:pPr>
      <w:r>
        <w:t>Table 7.3E.2-3: Reference sensitivity for V2X Communication QPSK P</w:t>
      </w:r>
      <w:r>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6AE5001F" w14:textId="77777777" w:rsidR="004B05C6" w:rsidRDefault="004B05C6" w:rsidP="004B05C6">
      <w:pPr>
        <w:rPr>
          <w:rFonts w:eastAsia="Times New Roman"/>
          <w:lang w:eastAsia="ko-KR"/>
        </w:rPr>
      </w:pPr>
    </w:p>
    <w:p w14:paraId="6E42A2B0" w14:textId="03B497A3" w:rsidR="004B05C6" w:rsidRDefault="004B05C6" w:rsidP="004B05C6">
      <w:pPr>
        <w:pStyle w:val="TH"/>
      </w:pPr>
      <w:r>
        <w:t>Table 7.3E.2-4: ΔR</w:t>
      </w:r>
      <w:r>
        <w:rPr>
          <w:vertAlign w:val="subscript"/>
        </w:rPr>
        <w:t>IB,V2X</w:t>
      </w:r>
      <w:r>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4B05C6" w14:paraId="07502FA6"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D683CD7" w14:textId="77777777" w:rsidR="004B05C6" w:rsidRDefault="004B05C6" w:rsidP="009D683A">
            <w:pPr>
              <w:pStyle w:val="TAH"/>
            </w:pPr>
            <w:r>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2F2C42B" w14:textId="77777777" w:rsidR="004B05C6" w:rsidRDefault="004B05C6" w:rsidP="009D683A">
            <w:pPr>
              <w:pStyle w:val="TAH"/>
            </w:pPr>
            <w:r>
              <w:t>NR Band</w:t>
            </w:r>
          </w:p>
        </w:tc>
        <w:tc>
          <w:tcPr>
            <w:tcW w:w="2985" w:type="dxa"/>
            <w:tcBorders>
              <w:top w:val="single" w:sz="4" w:space="0" w:color="auto"/>
              <w:left w:val="single" w:sz="4" w:space="0" w:color="auto"/>
              <w:bottom w:val="single" w:sz="4" w:space="0" w:color="auto"/>
              <w:right w:val="single" w:sz="4" w:space="0" w:color="auto"/>
            </w:tcBorders>
            <w:hideMark/>
          </w:tcPr>
          <w:p w14:paraId="665C8B12" w14:textId="77777777" w:rsidR="004B05C6" w:rsidRDefault="004B05C6" w:rsidP="009D683A">
            <w:pPr>
              <w:pStyle w:val="TAH"/>
            </w:pPr>
            <w:r>
              <w:t>ΔR</w:t>
            </w:r>
            <w:r>
              <w:rPr>
                <w:vertAlign w:val="subscript"/>
              </w:rPr>
              <w:t>IB,V2X</w:t>
            </w:r>
            <w:r>
              <w:t xml:space="preserve"> [dB]</w:t>
            </w:r>
          </w:p>
        </w:tc>
      </w:tr>
      <w:tr w:rsidR="004B05C6" w14:paraId="09F8CE7D" w14:textId="77777777" w:rsidTr="009D683A">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2A409B51" w14:textId="77777777" w:rsidR="004B05C6" w:rsidRDefault="004B05C6" w:rsidP="009D683A">
            <w:pPr>
              <w:pStyle w:val="TAC"/>
            </w:pPr>
            <w:r>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B934C1E" w14:textId="77777777" w:rsidR="004B05C6" w:rsidRDefault="004B05C6" w:rsidP="009D683A">
            <w:pPr>
              <w:pStyle w:val="TAC"/>
            </w:pPr>
            <w:r>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2CDBDEA3" w14:textId="77777777" w:rsidR="004B05C6" w:rsidRDefault="004B05C6" w:rsidP="009D683A">
            <w:pPr>
              <w:pStyle w:val="TAC"/>
            </w:pPr>
            <w:r>
              <w:rPr>
                <w:lang w:val="en-US"/>
              </w:rPr>
              <w:t>0.0</w:t>
            </w:r>
          </w:p>
        </w:tc>
      </w:tr>
    </w:tbl>
    <w:p w14:paraId="29163886" w14:textId="77777777" w:rsidR="004B05C6" w:rsidRDefault="004B05C6" w:rsidP="004B05C6">
      <w:pPr>
        <w:rPr>
          <w:rFonts w:eastAsia="Times New Roman"/>
          <w:lang w:eastAsia="ko-KR"/>
        </w:rPr>
      </w:pPr>
    </w:p>
    <w:p w14:paraId="54833F79" w14:textId="5CF1E645" w:rsidR="004B05C6" w:rsidRDefault="004B05C6" w:rsidP="004B05C6">
      <w:r>
        <w:t>The reference sensitivity is defined to be met with NR uplink assigned to one band (that differs from the V2X operating band) and all NR downlink carriers active. The NR u</w:t>
      </w:r>
      <w:r>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t>7.3E.2-5 and 7.3E.2-6. The REFSENS of Uu downlink and PC5 sidelink will be tested at the same time.</w:t>
      </w:r>
    </w:p>
    <w:p w14:paraId="4A26FA25" w14:textId="471BBE4E" w:rsidR="004B05C6" w:rsidRDefault="004B05C6" w:rsidP="004B05C6">
      <w:pPr>
        <w:pStyle w:val="TH"/>
      </w:pPr>
      <w:r>
        <w:t>Table 7.3E.2-5: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0CF14F99"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54573A94"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316F1124" w14:textId="77777777" w:rsidR="004B05C6" w:rsidRDefault="004B05C6" w:rsidP="009D683A">
            <w:pPr>
              <w:pStyle w:val="TAH"/>
              <w:rPr>
                <w:noProof/>
              </w:rPr>
            </w:pPr>
            <w:r>
              <w:rPr>
                <w:noProof/>
              </w:rPr>
              <w:t>NR UL band / SCS/ Channel BW / Duplex mode</w:t>
            </w:r>
          </w:p>
        </w:tc>
      </w:tr>
      <w:tr w:rsidR="004B05C6" w14:paraId="45759BA3"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208758EE"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036B6CB8"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4B36828B" w14:textId="77777777" w:rsidR="004B05C6" w:rsidRDefault="004B05C6" w:rsidP="009D683A">
            <w:pPr>
              <w:pStyle w:val="TAH"/>
              <w:rPr>
                <w:noProof/>
              </w:rPr>
            </w:pPr>
            <w:r>
              <w:rPr>
                <w:noProof/>
              </w:rPr>
              <w:t>NR V2X UL band (Uu)</w:t>
            </w:r>
          </w:p>
        </w:tc>
        <w:tc>
          <w:tcPr>
            <w:tcW w:w="1358" w:type="dxa"/>
            <w:tcBorders>
              <w:top w:val="single" w:sz="4" w:space="0" w:color="auto"/>
              <w:left w:val="single" w:sz="4" w:space="0" w:color="auto"/>
              <w:bottom w:val="single" w:sz="4" w:space="0" w:color="auto"/>
              <w:right w:val="single" w:sz="4" w:space="0" w:color="auto"/>
            </w:tcBorders>
            <w:hideMark/>
          </w:tcPr>
          <w:p w14:paraId="053AF514"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41D8A6EE"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2F88C7D0"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2D6637C0" w14:textId="77777777" w:rsidR="004B05C6" w:rsidRDefault="004B05C6" w:rsidP="009D683A">
            <w:pPr>
              <w:pStyle w:val="TAH"/>
              <w:rPr>
                <w:noProof/>
              </w:rPr>
            </w:pPr>
            <w:r>
              <w:rPr>
                <w:noProof/>
              </w:rPr>
              <w:t>Duplex Mode</w:t>
            </w:r>
          </w:p>
        </w:tc>
      </w:tr>
      <w:tr w:rsidR="004B05C6" w14:paraId="3403F68F" w14:textId="77777777" w:rsidTr="009D683A">
        <w:trPr>
          <w:trHeight w:val="117"/>
          <w:jc w:val="center"/>
        </w:trPr>
        <w:tc>
          <w:tcPr>
            <w:tcW w:w="1678" w:type="dxa"/>
            <w:tcBorders>
              <w:top w:val="single" w:sz="4" w:space="0" w:color="auto"/>
              <w:left w:val="single" w:sz="4" w:space="0" w:color="auto"/>
              <w:bottom w:val="nil"/>
              <w:right w:val="single" w:sz="4" w:space="0" w:color="auto"/>
            </w:tcBorders>
            <w:hideMark/>
          </w:tcPr>
          <w:p w14:paraId="4BE0A2B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hideMark/>
          </w:tcPr>
          <w:p w14:paraId="03CF32E8"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hideMark/>
          </w:tcPr>
          <w:p w14:paraId="3EE09B63" w14:textId="77777777" w:rsidR="004B05C6" w:rsidRDefault="004B05C6" w:rsidP="009D683A">
            <w:pPr>
              <w:pStyle w:val="TAC"/>
              <w:rPr>
                <w:noProof/>
              </w:rPr>
            </w:pPr>
            <w:r>
              <w:rPr>
                <w:noProof/>
              </w:rPr>
              <w:t>n71</w:t>
            </w:r>
          </w:p>
        </w:tc>
        <w:tc>
          <w:tcPr>
            <w:tcW w:w="1358" w:type="dxa"/>
            <w:tcBorders>
              <w:top w:val="single" w:sz="4" w:space="0" w:color="auto"/>
              <w:left w:val="single" w:sz="4" w:space="0" w:color="auto"/>
              <w:bottom w:val="single" w:sz="4" w:space="0" w:color="auto"/>
              <w:right w:val="single" w:sz="4" w:space="0" w:color="auto"/>
            </w:tcBorders>
            <w:hideMark/>
          </w:tcPr>
          <w:p w14:paraId="49B60C24"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hideMark/>
          </w:tcPr>
          <w:p w14:paraId="67FC9F7C"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hideMark/>
          </w:tcPr>
          <w:p w14:paraId="617F5327" w14:textId="77777777" w:rsidR="004B05C6" w:rsidRDefault="004B05C6" w:rsidP="009D683A">
            <w:pPr>
              <w:pStyle w:val="TAC"/>
              <w:rPr>
                <w:noProof/>
              </w:rPr>
            </w:pPr>
            <w:r>
              <w:rPr>
                <w:noProof/>
              </w:rPr>
              <w:t>52</w:t>
            </w:r>
          </w:p>
        </w:tc>
        <w:tc>
          <w:tcPr>
            <w:tcW w:w="1282" w:type="dxa"/>
            <w:tcBorders>
              <w:top w:val="single" w:sz="4" w:space="0" w:color="auto"/>
              <w:left w:val="single" w:sz="4" w:space="0" w:color="auto"/>
              <w:bottom w:val="nil"/>
              <w:right w:val="single" w:sz="4" w:space="0" w:color="auto"/>
            </w:tcBorders>
            <w:hideMark/>
          </w:tcPr>
          <w:p w14:paraId="6CA5E9B7" w14:textId="77777777" w:rsidR="004B05C6" w:rsidRDefault="004B05C6" w:rsidP="009D683A">
            <w:pPr>
              <w:pStyle w:val="TAC"/>
              <w:rPr>
                <w:noProof/>
              </w:rPr>
            </w:pPr>
            <w:r>
              <w:rPr>
                <w:noProof/>
              </w:rPr>
              <w:t>FDD</w:t>
            </w:r>
          </w:p>
        </w:tc>
      </w:tr>
      <w:tr w:rsidR="004B05C6" w14:paraId="420F45AB" w14:textId="77777777" w:rsidTr="009D683A">
        <w:trPr>
          <w:trHeight w:val="117"/>
          <w:jc w:val="center"/>
        </w:trPr>
        <w:tc>
          <w:tcPr>
            <w:tcW w:w="1678" w:type="dxa"/>
            <w:tcBorders>
              <w:top w:val="nil"/>
              <w:left w:val="single" w:sz="4" w:space="0" w:color="auto"/>
              <w:bottom w:val="nil"/>
              <w:right w:val="single" w:sz="4" w:space="0" w:color="auto"/>
            </w:tcBorders>
          </w:tcPr>
          <w:p w14:paraId="1716A724"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tcPr>
          <w:p w14:paraId="5B16C5B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tcPr>
          <w:p w14:paraId="13AC4C83"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53FFEC3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hideMark/>
          </w:tcPr>
          <w:p w14:paraId="1C151342"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6F907D53"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tcPr>
          <w:p w14:paraId="1524DBC1" w14:textId="77777777" w:rsidR="004B05C6" w:rsidRDefault="004B05C6" w:rsidP="009D683A">
            <w:pPr>
              <w:pStyle w:val="TAC"/>
              <w:rPr>
                <w:noProof/>
              </w:rPr>
            </w:pPr>
          </w:p>
        </w:tc>
      </w:tr>
      <w:tr w:rsidR="004B05C6" w14:paraId="17764353" w14:textId="77777777" w:rsidTr="009D683A">
        <w:trPr>
          <w:trHeight w:val="117"/>
          <w:jc w:val="center"/>
        </w:trPr>
        <w:tc>
          <w:tcPr>
            <w:tcW w:w="1678" w:type="dxa"/>
            <w:tcBorders>
              <w:top w:val="nil"/>
              <w:left w:val="single" w:sz="4" w:space="0" w:color="auto"/>
              <w:bottom w:val="single" w:sz="4" w:space="0" w:color="auto"/>
              <w:right w:val="single" w:sz="4" w:space="0" w:color="auto"/>
            </w:tcBorders>
          </w:tcPr>
          <w:p w14:paraId="5EF080B2"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tcPr>
          <w:p w14:paraId="4B8602C2"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tcPr>
          <w:p w14:paraId="6F249B0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6A5B36A0"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hideMark/>
          </w:tcPr>
          <w:p w14:paraId="484B7A0E"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hideMark/>
          </w:tcPr>
          <w:p w14:paraId="12965470" w14:textId="77777777" w:rsidR="004B05C6" w:rsidRDefault="004B05C6" w:rsidP="009D683A">
            <w:pPr>
              <w:pStyle w:val="TAC"/>
              <w:rPr>
                <w:noProof/>
              </w:rPr>
            </w:pPr>
            <w:r>
              <w:rPr>
                <w:noProof/>
                <w:lang w:eastAsia="ko-KR"/>
              </w:rPr>
              <w:t>11</w:t>
            </w:r>
          </w:p>
        </w:tc>
        <w:tc>
          <w:tcPr>
            <w:tcW w:w="1282" w:type="dxa"/>
            <w:tcBorders>
              <w:top w:val="nil"/>
              <w:left w:val="single" w:sz="4" w:space="0" w:color="auto"/>
              <w:bottom w:val="single" w:sz="4" w:space="0" w:color="auto"/>
              <w:right w:val="single" w:sz="4" w:space="0" w:color="auto"/>
            </w:tcBorders>
          </w:tcPr>
          <w:p w14:paraId="2C320F00" w14:textId="77777777" w:rsidR="004B05C6" w:rsidRDefault="004B05C6" w:rsidP="009D683A">
            <w:pPr>
              <w:pStyle w:val="TAC"/>
              <w:rPr>
                <w:noProof/>
              </w:rPr>
            </w:pPr>
          </w:p>
        </w:tc>
      </w:tr>
    </w:tbl>
    <w:p w14:paraId="2F019634" w14:textId="77777777" w:rsidR="004B05C6" w:rsidRDefault="004B05C6" w:rsidP="004B05C6">
      <w:pPr>
        <w:rPr>
          <w:noProof/>
        </w:rPr>
      </w:pPr>
    </w:p>
    <w:p w14:paraId="6AEC1491" w14:textId="0E609CFE" w:rsidR="004B05C6" w:rsidRDefault="004B05C6" w:rsidP="004B05C6">
      <w:pPr>
        <w:pStyle w:val="TH"/>
        <w:rPr>
          <w:lang w:eastAsia="ko-KR"/>
        </w:rPr>
      </w:pPr>
      <w:r>
        <w:t xml:space="preserve">Table 7.3E.2-6: Sidelink </w:t>
      </w:r>
      <w:r>
        <w:rPr>
          <w:lang w:eastAsia="zh-CN"/>
        </w:rPr>
        <w:t xml:space="preserve">TX </w:t>
      </w:r>
      <w:r>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4B05C6" w14:paraId="5CB8AAE0" w14:textId="77777777" w:rsidTr="009D683A">
        <w:trPr>
          <w:trHeight w:val="244"/>
          <w:jc w:val="center"/>
        </w:trPr>
        <w:tc>
          <w:tcPr>
            <w:tcW w:w="3142" w:type="dxa"/>
            <w:gridSpan w:val="2"/>
            <w:tcBorders>
              <w:top w:val="single" w:sz="4" w:space="0" w:color="auto"/>
              <w:left w:val="single" w:sz="4" w:space="0" w:color="auto"/>
              <w:bottom w:val="single" w:sz="4" w:space="0" w:color="auto"/>
              <w:right w:val="single" w:sz="4" w:space="0" w:color="auto"/>
            </w:tcBorders>
            <w:hideMark/>
          </w:tcPr>
          <w:p w14:paraId="7DDDEA0B" w14:textId="77777777" w:rsidR="004B05C6" w:rsidRDefault="004B05C6" w:rsidP="009D683A">
            <w:pPr>
              <w:pStyle w:val="TAH"/>
              <w:rPr>
                <w:noProof/>
              </w:rPr>
            </w:pPr>
            <w:r>
              <w:rPr>
                <w:noProof/>
              </w:rPr>
              <w:t>Inter-band NR V2X con-current band configuration</w:t>
            </w:r>
          </w:p>
        </w:tc>
        <w:tc>
          <w:tcPr>
            <w:tcW w:w="6157" w:type="dxa"/>
            <w:gridSpan w:val="5"/>
            <w:tcBorders>
              <w:top w:val="single" w:sz="4" w:space="0" w:color="auto"/>
              <w:left w:val="single" w:sz="4" w:space="0" w:color="auto"/>
              <w:bottom w:val="single" w:sz="4" w:space="0" w:color="auto"/>
              <w:right w:val="single" w:sz="4" w:space="0" w:color="auto"/>
            </w:tcBorders>
            <w:hideMark/>
          </w:tcPr>
          <w:p w14:paraId="4568B370" w14:textId="77777777" w:rsidR="004B05C6" w:rsidRDefault="004B05C6" w:rsidP="009D683A">
            <w:pPr>
              <w:pStyle w:val="TAH"/>
              <w:rPr>
                <w:noProof/>
              </w:rPr>
            </w:pPr>
            <w:r>
              <w:rPr>
                <w:noProof/>
              </w:rPr>
              <w:t>NR UL band / SCS/ Channel BW / Duplex mode</w:t>
            </w:r>
          </w:p>
        </w:tc>
      </w:tr>
      <w:tr w:rsidR="004B05C6" w14:paraId="0CAE72B1" w14:textId="77777777" w:rsidTr="009D683A">
        <w:trPr>
          <w:trHeight w:val="372"/>
          <w:jc w:val="center"/>
        </w:trPr>
        <w:tc>
          <w:tcPr>
            <w:tcW w:w="1678" w:type="dxa"/>
            <w:tcBorders>
              <w:top w:val="single" w:sz="4" w:space="0" w:color="auto"/>
              <w:left w:val="single" w:sz="4" w:space="0" w:color="auto"/>
              <w:bottom w:val="single" w:sz="4" w:space="0" w:color="auto"/>
              <w:right w:val="single" w:sz="4" w:space="0" w:color="auto"/>
            </w:tcBorders>
            <w:hideMark/>
          </w:tcPr>
          <w:p w14:paraId="33802F63" w14:textId="77777777" w:rsidR="004B05C6" w:rsidRDefault="004B05C6" w:rsidP="009D683A">
            <w:pPr>
              <w:pStyle w:val="TAH"/>
              <w:rPr>
                <w:noProof/>
              </w:rPr>
            </w:pPr>
            <w:r>
              <w:rPr>
                <w:noProof/>
              </w:rPr>
              <w:t>NR V2X band (PC5)</w:t>
            </w:r>
          </w:p>
        </w:tc>
        <w:tc>
          <w:tcPr>
            <w:tcW w:w="1464" w:type="dxa"/>
            <w:tcBorders>
              <w:top w:val="single" w:sz="4" w:space="0" w:color="auto"/>
              <w:left w:val="single" w:sz="4" w:space="0" w:color="auto"/>
              <w:bottom w:val="single" w:sz="4" w:space="0" w:color="auto"/>
              <w:right w:val="single" w:sz="4" w:space="0" w:color="auto"/>
            </w:tcBorders>
            <w:hideMark/>
          </w:tcPr>
          <w:p w14:paraId="57A6C4E7" w14:textId="77777777" w:rsidR="004B05C6" w:rsidRDefault="004B05C6" w:rsidP="009D683A">
            <w:pPr>
              <w:pStyle w:val="TAH"/>
              <w:rPr>
                <w:noProof/>
              </w:rPr>
            </w:pPr>
            <w:r>
              <w:rPr>
                <w:noProof/>
              </w:rPr>
              <w:t>NR V2X band (Uu)</w:t>
            </w:r>
          </w:p>
        </w:tc>
        <w:tc>
          <w:tcPr>
            <w:tcW w:w="1106" w:type="dxa"/>
            <w:tcBorders>
              <w:top w:val="single" w:sz="4" w:space="0" w:color="auto"/>
              <w:left w:val="single" w:sz="4" w:space="0" w:color="auto"/>
              <w:bottom w:val="single" w:sz="4" w:space="0" w:color="auto"/>
              <w:right w:val="single" w:sz="4" w:space="0" w:color="auto"/>
            </w:tcBorders>
            <w:hideMark/>
          </w:tcPr>
          <w:p w14:paraId="33DCA6E3" w14:textId="77777777" w:rsidR="004B05C6" w:rsidRDefault="004B05C6" w:rsidP="009D683A">
            <w:pPr>
              <w:pStyle w:val="TAH"/>
              <w:rPr>
                <w:noProof/>
              </w:rPr>
            </w:pPr>
            <w:r>
              <w:rPr>
                <w:noProof/>
              </w:rPr>
              <w:t>NR V2X band (PC5)</w:t>
            </w:r>
          </w:p>
        </w:tc>
        <w:tc>
          <w:tcPr>
            <w:tcW w:w="1358" w:type="dxa"/>
            <w:tcBorders>
              <w:top w:val="single" w:sz="4" w:space="0" w:color="auto"/>
              <w:left w:val="single" w:sz="4" w:space="0" w:color="auto"/>
              <w:bottom w:val="single" w:sz="4" w:space="0" w:color="auto"/>
              <w:right w:val="single" w:sz="4" w:space="0" w:color="auto"/>
            </w:tcBorders>
            <w:hideMark/>
          </w:tcPr>
          <w:p w14:paraId="32FB2B8E" w14:textId="77777777" w:rsidR="004B05C6" w:rsidRDefault="004B05C6" w:rsidP="009D683A">
            <w:pPr>
              <w:pStyle w:val="TAH"/>
              <w:rPr>
                <w:noProof/>
              </w:rPr>
            </w:pPr>
            <w:r>
              <w:rPr>
                <w:noProof/>
                <w:lang w:eastAsia="ko-KR"/>
              </w:rPr>
              <w:t>SCS (kHz)</w:t>
            </w:r>
          </w:p>
        </w:tc>
        <w:tc>
          <w:tcPr>
            <w:tcW w:w="1358" w:type="dxa"/>
            <w:tcBorders>
              <w:top w:val="single" w:sz="4" w:space="0" w:color="auto"/>
              <w:left w:val="single" w:sz="4" w:space="0" w:color="auto"/>
              <w:bottom w:val="single" w:sz="4" w:space="0" w:color="auto"/>
              <w:right w:val="single" w:sz="4" w:space="0" w:color="auto"/>
            </w:tcBorders>
            <w:hideMark/>
          </w:tcPr>
          <w:p w14:paraId="68C2BF4D" w14:textId="77777777" w:rsidR="004B05C6" w:rsidRDefault="004B05C6" w:rsidP="009D683A">
            <w:pPr>
              <w:pStyle w:val="TAH"/>
              <w:rPr>
                <w:noProof/>
              </w:rPr>
            </w:pPr>
            <w:r>
              <w:rPr>
                <w:noProof/>
              </w:rPr>
              <w:t>Channel Bandwidth (MHz)</w:t>
            </w:r>
          </w:p>
        </w:tc>
        <w:tc>
          <w:tcPr>
            <w:tcW w:w="1053" w:type="dxa"/>
            <w:tcBorders>
              <w:top w:val="single" w:sz="4" w:space="0" w:color="auto"/>
              <w:left w:val="single" w:sz="4" w:space="0" w:color="auto"/>
              <w:bottom w:val="single" w:sz="4" w:space="0" w:color="auto"/>
              <w:right w:val="single" w:sz="4" w:space="0" w:color="auto"/>
            </w:tcBorders>
            <w:hideMark/>
          </w:tcPr>
          <w:p w14:paraId="1231C936" w14:textId="77777777" w:rsidR="004B05C6" w:rsidRDefault="004B05C6" w:rsidP="009D683A">
            <w:pPr>
              <w:pStyle w:val="TAH"/>
              <w:rPr>
                <w:noProof/>
              </w:rPr>
            </w:pPr>
            <w:r>
              <w:rPr>
                <w:noProof/>
              </w:rPr>
              <w:t>N</w:t>
            </w:r>
            <w:r>
              <w:rPr>
                <w:noProof/>
                <w:vertAlign w:val="subscript"/>
              </w:rPr>
              <w:t>RB</w:t>
            </w:r>
          </w:p>
        </w:tc>
        <w:tc>
          <w:tcPr>
            <w:tcW w:w="1282" w:type="dxa"/>
            <w:tcBorders>
              <w:top w:val="single" w:sz="4" w:space="0" w:color="auto"/>
              <w:left w:val="single" w:sz="4" w:space="0" w:color="auto"/>
              <w:bottom w:val="single" w:sz="4" w:space="0" w:color="auto"/>
              <w:right w:val="single" w:sz="4" w:space="0" w:color="auto"/>
            </w:tcBorders>
            <w:hideMark/>
          </w:tcPr>
          <w:p w14:paraId="1B00E719" w14:textId="77777777" w:rsidR="004B05C6" w:rsidRDefault="004B05C6" w:rsidP="009D683A">
            <w:pPr>
              <w:pStyle w:val="TAH"/>
              <w:rPr>
                <w:noProof/>
              </w:rPr>
            </w:pPr>
            <w:r>
              <w:rPr>
                <w:noProof/>
              </w:rPr>
              <w:t>Duplex Mode</w:t>
            </w:r>
          </w:p>
        </w:tc>
      </w:tr>
      <w:tr w:rsidR="004B05C6" w14:paraId="34B06659" w14:textId="77777777" w:rsidTr="009D683A">
        <w:trPr>
          <w:trHeight w:val="117"/>
          <w:jc w:val="center"/>
        </w:trPr>
        <w:tc>
          <w:tcPr>
            <w:tcW w:w="1678" w:type="dxa"/>
            <w:tcBorders>
              <w:top w:val="single" w:sz="4" w:space="0" w:color="auto"/>
              <w:left w:val="single" w:sz="4" w:space="0" w:color="auto"/>
              <w:bottom w:val="nil"/>
              <w:right w:val="single" w:sz="4" w:space="0" w:color="auto"/>
            </w:tcBorders>
            <w:vAlign w:val="center"/>
            <w:hideMark/>
          </w:tcPr>
          <w:p w14:paraId="1B72A427" w14:textId="77777777" w:rsidR="004B05C6" w:rsidRDefault="004B05C6" w:rsidP="009D683A">
            <w:pPr>
              <w:pStyle w:val="TAC"/>
              <w:rPr>
                <w:noProof/>
              </w:rPr>
            </w:pPr>
            <w:r>
              <w:rPr>
                <w:noProof/>
              </w:rPr>
              <w:t>n47</w:t>
            </w:r>
          </w:p>
        </w:tc>
        <w:tc>
          <w:tcPr>
            <w:tcW w:w="1464" w:type="dxa"/>
            <w:tcBorders>
              <w:top w:val="single" w:sz="4" w:space="0" w:color="auto"/>
              <w:left w:val="single" w:sz="4" w:space="0" w:color="auto"/>
              <w:bottom w:val="nil"/>
              <w:right w:val="single" w:sz="4" w:space="0" w:color="auto"/>
            </w:tcBorders>
            <w:vAlign w:val="center"/>
            <w:hideMark/>
          </w:tcPr>
          <w:p w14:paraId="18103A52" w14:textId="77777777" w:rsidR="004B05C6" w:rsidRDefault="004B05C6" w:rsidP="009D683A">
            <w:pPr>
              <w:pStyle w:val="TAC"/>
              <w:rPr>
                <w:noProof/>
              </w:rPr>
            </w:pPr>
            <w:r>
              <w:rPr>
                <w:noProof/>
              </w:rPr>
              <w:t>n71</w:t>
            </w:r>
          </w:p>
        </w:tc>
        <w:tc>
          <w:tcPr>
            <w:tcW w:w="1106" w:type="dxa"/>
            <w:tcBorders>
              <w:top w:val="single" w:sz="4" w:space="0" w:color="auto"/>
              <w:left w:val="single" w:sz="4" w:space="0" w:color="auto"/>
              <w:bottom w:val="nil"/>
              <w:right w:val="single" w:sz="4" w:space="0" w:color="auto"/>
            </w:tcBorders>
            <w:vAlign w:val="center"/>
            <w:hideMark/>
          </w:tcPr>
          <w:p w14:paraId="419A2093" w14:textId="77777777" w:rsidR="004B05C6" w:rsidRDefault="004B05C6" w:rsidP="009D683A">
            <w:pPr>
              <w:pStyle w:val="TAC"/>
              <w:rPr>
                <w:noProof/>
              </w:rPr>
            </w:pPr>
            <w:r>
              <w:rPr>
                <w:noProof/>
              </w:rPr>
              <w:t>n47</w:t>
            </w:r>
          </w:p>
        </w:tc>
        <w:tc>
          <w:tcPr>
            <w:tcW w:w="1358" w:type="dxa"/>
            <w:tcBorders>
              <w:top w:val="single" w:sz="4" w:space="0" w:color="auto"/>
              <w:left w:val="single" w:sz="4" w:space="0" w:color="auto"/>
              <w:bottom w:val="single" w:sz="4" w:space="0" w:color="auto"/>
              <w:right w:val="single" w:sz="4" w:space="0" w:color="auto"/>
            </w:tcBorders>
            <w:hideMark/>
          </w:tcPr>
          <w:p w14:paraId="50E07780" w14:textId="77777777" w:rsidR="004B05C6" w:rsidRDefault="004B05C6" w:rsidP="009D683A">
            <w:pPr>
              <w:pStyle w:val="TAC"/>
              <w:rPr>
                <w:noProof/>
              </w:rPr>
            </w:pPr>
            <w:r>
              <w:rPr>
                <w:noProof/>
                <w:lang w:eastAsia="ko-KR"/>
              </w:rPr>
              <w:t>15</w:t>
            </w:r>
          </w:p>
        </w:tc>
        <w:tc>
          <w:tcPr>
            <w:tcW w:w="1358" w:type="dxa"/>
            <w:tcBorders>
              <w:top w:val="single" w:sz="4" w:space="0" w:color="auto"/>
              <w:left w:val="single" w:sz="4" w:space="0" w:color="auto"/>
              <w:bottom w:val="single" w:sz="4" w:space="0" w:color="auto"/>
              <w:right w:val="single" w:sz="4" w:space="0" w:color="auto"/>
            </w:tcBorders>
            <w:vAlign w:val="center"/>
            <w:hideMark/>
          </w:tcPr>
          <w:p w14:paraId="4E554A02" w14:textId="77777777" w:rsidR="004B05C6" w:rsidRDefault="004B05C6" w:rsidP="009D683A">
            <w:pPr>
              <w:pStyle w:val="TAC"/>
              <w:rPr>
                <w:noProof/>
              </w:rPr>
            </w:pPr>
            <w:r>
              <w:rPr>
                <w:noProof/>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90506C5" w14:textId="77777777" w:rsidR="004B05C6" w:rsidRDefault="004B05C6" w:rsidP="009D683A">
            <w:pPr>
              <w:pStyle w:val="TAC"/>
              <w:rPr>
                <w:noProof/>
              </w:rPr>
            </w:pPr>
            <w:r>
              <w:rPr>
                <w:noProof/>
              </w:rPr>
              <w:t>50</w:t>
            </w:r>
          </w:p>
        </w:tc>
        <w:tc>
          <w:tcPr>
            <w:tcW w:w="1282" w:type="dxa"/>
            <w:tcBorders>
              <w:top w:val="single" w:sz="4" w:space="0" w:color="auto"/>
              <w:left w:val="single" w:sz="4" w:space="0" w:color="auto"/>
              <w:bottom w:val="nil"/>
              <w:right w:val="single" w:sz="4" w:space="0" w:color="auto"/>
            </w:tcBorders>
            <w:vAlign w:val="center"/>
            <w:hideMark/>
          </w:tcPr>
          <w:p w14:paraId="10E17774" w14:textId="77777777" w:rsidR="004B05C6" w:rsidRDefault="004B05C6" w:rsidP="009D683A">
            <w:pPr>
              <w:pStyle w:val="TAC"/>
              <w:rPr>
                <w:noProof/>
              </w:rPr>
            </w:pPr>
            <w:r>
              <w:rPr>
                <w:noProof/>
              </w:rPr>
              <w:t>HD</w:t>
            </w:r>
          </w:p>
        </w:tc>
      </w:tr>
      <w:tr w:rsidR="004B05C6" w14:paraId="5F835C11" w14:textId="77777777" w:rsidTr="009D683A">
        <w:trPr>
          <w:trHeight w:val="117"/>
          <w:jc w:val="center"/>
        </w:trPr>
        <w:tc>
          <w:tcPr>
            <w:tcW w:w="1678" w:type="dxa"/>
            <w:tcBorders>
              <w:top w:val="nil"/>
              <w:left w:val="single" w:sz="4" w:space="0" w:color="auto"/>
              <w:bottom w:val="nil"/>
              <w:right w:val="single" w:sz="4" w:space="0" w:color="auto"/>
            </w:tcBorders>
            <w:vAlign w:val="center"/>
          </w:tcPr>
          <w:p w14:paraId="6E532990" w14:textId="77777777" w:rsidR="004B05C6" w:rsidRDefault="004B05C6" w:rsidP="009D683A">
            <w:pPr>
              <w:pStyle w:val="TAC"/>
              <w:rPr>
                <w:noProof/>
              </w:rPr>
            </w:pPr>
          </w:p>
        </w:tc>
        <w:tc>
          <w:tcPr>
            <w:tcW w:w="1464" w:type="dxa"/>
            <w:tcBorders>
              <w:top w:val="nil"/>
              <w:left w:val="single" w:sz="4" w:space="0" w:color="auto"/>
              <w:bottom w:val="nil"/>
              <w:right w:val="single" w:sz="4" w:space="0" w:color="auto"/>
            </w:tcBorders>
            <w:vAlign w:val="center"/>
          </w:tcPr>
          <w:p w14:paraId="076E733A" w14:textId="77777777" w:rsidR="004B05C6" w:rsidRDefault="004B05C6" w:rsidP="009D683A">
            <w:pPr>
              <w:pStyle w:val="TAC"/>
              <w:rPr>
                <w:noProof/>
              </w:rPr>
            </w:pPr>
          </w:p>
        </w:tc>
        <w:tc>
          <w:tcPr>
            <w:tcW w:w="1106" w:type="dxa"/>
            <w:tcBorders>
              <w:top w:val="nil"/>
              <w:left w:val="single" w:sz="4" w:space="0" w:color="auto"/>
              <w:bottom w:val="nil"/>
              <w:right w:val="single" w:sz="4" w:space="0" w:color="auto"/>
            </w:tcBorders>
            <w:vAlign w:val="center"/>
          </w:tcPr>
          <w:p w14:paraId="33471990"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49AC8A92" w14:textId="77777777" w:rsidR="004B05C6" w:rsidRDefault="004B05C6" w:rsidP="009D683A">
            <w:pPr>
              <w:pStyle w:val="TAC"/>
              <w:rPr>
                <w:noProof/>
              </w:rPr>
            </w:pPr>
            <w:r>
              <w:rPr>
                <w:noProof/>
                <w:lang w:eastAsia="ko-KR"/>
              </w:rPr>
              <w:t>30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7B4CD409"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4D6F44AC" w14:textId="77777777" w:rsidR="004B05C6" w:rsidRDefault="004B05C6" w:rsidP="009D683A">
            <w:pPr>
              <w:pStyle w:val="TAC"/>
              <w:rPr>
                <w:noProof/>
              </w:rPr>
            </w:pPr>
            <w:r>
              <w:rPr>
                <w:noProof/>
                <w:lang w:eastAsia="ko-KR"/>
              </w:rPr>
              <w:t>24</w:t>
            </w:r>
          </w:p>
        </w:tc>
        <w:tc>
          <w:tcPr>
            <w:tcW w:w="1282" w:type="dxa"/>
            <w:tcBorders>
              <w:top w:val="nil"/>
              <w:left w:val="single" w:sz="4" w:space="0" w:color="auto"/>
              <w:bottom w:val="nil"/>
              <w:right w:val="single" w:sz="4" w:space="0" w:color="auto"/>
            </w:tcBorders>
            <w:vAlign w:val="center"/>
          </w:tcPr>
          <w:p w14:paraId="40AA4770" w14:textId="77777777" w:rsidR="004B05C6" w:rsidRDefault="004B05C6" w:rsidP="009D683A">
            <w:pPr>
              <w:pStyle w:val="TAC"/>
              <w:rPr>
                <w:noProof/>
              </w:rPr>
            </w:pPr>
          </w:p>
        </w:tc>
      </w:tr>
      <w:tr w:rsidR="004B05C6" w14:paraId="2B1707D7" w14:textId="77777777" w:rsidTr="009D683A">
        <w:trPr>
          <w:trHeight w:val="117"/>
          <w:jc w:val="center"/>
        </w:trPr>
        <w:tc>
          <w:tcPr>
            <w:tcW w:w="1678" w:type="dxa"/>
            <w:tcBorders>
              <w:top w:val="nil"/>
              <w:left w:val="single" w:sz="4" w:space="0" w:color="auto"/>
              <w:bottom w:val="single" w:sz="4" w:space="0" w:color="auto"/>
              <w:right w:val="single" w:sz="4" w:space="0" w:color="auto"/>
            </w:tcBorders>
            <w:vAlign w:val="center"/>
          </w:tcPr>
          <w:p w14:paraId="4D6FE3D9" w14:textId="77777777" w:rsidR="004B05C6" w:rsidRDefault="004B05C6" w:rsidP="009D683A">
            <w:pPr>
              <w:pStyle w:val="TAC"/>
              <w:rPr>
                <w:noProof/>
              </w:rPr>
            </w:pPr>
          </w:p>
        </w:tc>
        <w:tc>
          <w:tcPr>
            <w:tcW w:w="1464" w:type="dxa"/>
            <w:tcBorders>
              <w:top w:val="nil"/>
              <w:left w:val="single" w:sz="4" w:space="0" w:color="auto"/>
              <w:bottom w:val="single" w:sz="4" w:space="0" w:color="auto"/>
              <w:right w:val="single" w:sz="4" w:space="0" w:color="auto"/>
            </w:tcBorders>
            <w:vAlign w:val="center"/>
          </w:tcPr>
          <w:p w14:paraId="5884D658" w14:textId="77777777" w:rsidR="004B05C6" w:rsidRDefault="004B05C6" w:rsidP="009D683A">
            <w:pPr>
              <w:pStyle w:val="TAC"/>
              <w:rPr>
                <w:noProof/>
              </w:rPr>
            </w:pPr>
          </w:p>
        </w:tc>
        <w:tc>
          <w:tcPr>
            <w:tcW w:w="1106" w:type="dxa"/>
            <w:tcBorders>
              <w:top w:val="nil"/>
              <w:left w:val="single" w:sz="4" w:space="0" w:color="auto"/>
              <w:bottom w:val="single" w:sz="4" w:space="0" w:color="auto"/>
              <w:right w:val="single" w:sz="4" w:space="0" w:color="auto"/>
            </w:tcBorders>
            <w:vAlign w:val="center"/>
          </w:tcPr>
          <w:p w14:paraId="7B1FD7FD" w14:textId="77777777" w:rsidR="004B05C6" w:rsidRDefault="004B05C6" w:rsidP="009D683A">
            <w:pPr>
              <w:pStyle w:val="TAC"/>
              <w:rPr>
                <w:noProof/>
              </w:rPr>
            </w:pPr>
          </w:p>
        </w:tc>
        <w:tc>
          <w:tcPr>
            <w:tcW w:w="1358" w:type="dxa"/>
            <w:tcBorders>
              <w:top w:val="single" w:sz="4" w:space="0" w:color="auto"/>
              <w:left w:val="single" w:sz="4" w:space="0" w:color="auto"/>
              <w:bottom w:val="single" w:sz="4" w:space="0" w:color="auto"/>
              <w:right w:val="single" w:sz="4" w:space="0" w:color="auto"/>
            </w:tcBorders>
            <w:hideMark/>
          </w:tcPr>
          <w:p w14:paraId="0FAE05F1" w14:textId="77777777" w:rsidR="004B05C6" w:rsidRDefault="004B05C6" w:rsidP="009D683A">
            <w:pPr>
              <w:pStyle w:val="TAC"/>
              <w:rPr>
                <w:noProof/>
              </w:rPr>
            </w:pPr>
            <w:r>
              <w:rPr>
                <w:noProof/>
                <w:lang w:eastAsia="ko-KR"/>
              </w:rPr>
              <w:t>60</w:t>
            </w:r>
          </w:p>
        </w:tc>
        <w:tc>
          <w:tcPr>
            <w:tcW w:w="1358" w:type="dxa"/>
            <w:tcBorders>
              <w:top w:val="single" w:sz="4" w:space="0" w:color="auto"/>
              <w:left w:val="single" w:sz="4" w:space="0" w:color="auto"/>
              <w:bottom w:val="single" w:sz="4" w:space="0" w:color="auto"/>
              <w:right w:val="single" w:sz="4" w:space="0" w:color="auto"/>
            </w:tcBorders>
            <w:vAlign w:val="center"/>
            <w:hideMark/>
          </w:tcPr>
          <w:p w14:paraId="222699F0" w14:textId="77777777" w:rsidR="004B05C6" w:rsidRDefault="004B05C6" w:rsidP="009D683A">
            <w:pPr>
              <w:pStyle w:val="TAC"/>
              <w:rPr>
                <w:noProof/>
              </w:rPr>
            </w:pPr>
            <w:r>
              <w:rPr>
                <w:noProof/>
                <w:lang w:eastAsia="ko-KR"/>
              </w:rPr>
              <w:t>10</w:t>
            </w:r>
          </w:p>
        </w:tc>
        <w:tc>
          <w:tcPr>
            <w:tcW w:w="1053" w:type="dxa"/>
            <w:tcBorders>
              <w:top w:val="single" w:sz="4" w:space="0" w:color="auto"/>
              <w:left w:val="single" w:sz="4" w:space="0" w:color="auto"/>
              <w:bottom w:val="single" w:sz="4" w:space="0" w:color="auto"/>
              <w:right w:val="single" w:sz="4" w:space="0" w:color="auto"/>
            </w:tcBorders>
            <w:vAlign w:val="center"/>
            <w:hideMark/>
          </w:tcPr>
          <w:p w14:paraId="3DEC462F" w14:textId="77777777" w:rsidR="004B05C6" w:rsidRDefault="004B05C6" w:rsidP="009D683A">
            <w:pPr>
              <w:pStyle w:val="TAC"/>
              <w:rPr>
                <w:noProof/>
              </w:rPr>
            </w:pPr>
            <w:r>
              <w:rPr>
                <w:noProof/>
                <w:lang w:eastAsia="ko-KR"/>
              </w:rPr>
              <w:t>10</w:t>
            </w:r>
          </w:p>
        </w:tc>
        <w:tc>
          <w:tcPr>
            <w:tcW w:w="1282" w:type="dxa"/>
            <w:tcBorders>
              <w:top w:val="nil"/>
              <w:left w:val="single" w:sz="4" w:space="0" w:color="auto"/>
              <w:bottom w:val="single" w:sz="4" w:space="0" w:color="auto"/>
              <w:right w:val="single" w:sz="4" w:space="0" w:color="auto"/>
            </w:tcBorders>
            <w:vAlign w:val="center"/>
          </w:tcPr>
          <w:p w14:paraId="2C4D432E" w14:textId="77777777" w:rsidR="004B05C6" w:rsidRDefault="004B05C6" w:rsidP="009D683A">
            <w:pPr>
              <w:pStyle w:val="TAC"/>
              <w:rPr>
                <w:noProof/>
              </w:rPr>
            </w:pPr>
          </w:p>
        </w:tc>
      </w:tr>
      <w:tr w:rsidR="004B05C6" w14:paraId="36BADF97" w14:textId="77777777" w:rsidTr="009D683A">
        <w:trPr>
          <w:trHeight w:val="117"/>
          <w:jc w:val="center"/>
        </w:trPr>
        <w:tc>
          <w:tcPr>
            <w:tcW w:w="9299" w:type="dxa"/>
            <w:gridSpan w:val="7"/>
            <w:tcBorders>
              <w:top w:val="single" w:sz="4" w:space="0" w:color="auto"/>
              <w:left w:val="single" w:sz="4" w:space="0" w:color="auto"/>
              <w:bottom w:val="single" w:sz="4" w:space="0" w:color="auto"/>
              <w:right w:val="single" w:sz="4" w:space="0" w:color="auto"/>
            </w:tcBorders>
            <w:vAlign w:val="center"/>
            <w:hideMark/>
          </w:tcPr>
          <w:p w14:paraId="2D948B90" w14:textId="77777777" w:rsidR="004B05C6" w:rsidRDefault="004B05C6" w:rsidP="009D683A">
            <w:pPr>
              <w:pStyle w:val="TAN"/>
              <w:rPr>
                <w:noProof/>
              </w:rPr>
            </w:pPr>
            <w:r>
              <w:t>NOTE 1:</w:t>
            </w:r>
            <w:r>
              <w:tab/>
              <w:t>The sidelink allocated RB (L</w:t>
            </w:r>
            <w:r>
              <w:rPr>
                <w:vertAlign w:val="subscript"/>
              </w:rPr>
              <w:t>CRB</w:t>
            </w:r>
            <w:r>
              <w:t>) size could be adjusted according to resource pool configuration in [7]</w:t>
            </w:r>
            <w:r>
              <w:rPr>
                <w:lang w:eastAsia="zh-CN"/>
              </w:rPr>
              <w:t>.</w:t>
            </w:r>
          </w:p>
        </w:tc>
      </w:tr>
    </w:tbl>
    <w:p w14:paraId="3A207A40" w14:textId="77777777" w:rsidR="004B05C6" w:rsidRDefault="004B05C6" w:rsidP="004B05C6"/>
    <w:p w14:paraId="6169DD2E" w14:textId="1B3449A8" w:rsidR="001720F0" w:rsidRPr="001C0CC4" w:rsidRDefault="001720F0" w:rsidP="00D94AB9">
      <w:pPr>
        <w:pStyle w:val="Heading2"/>
      </w:pPr>
      <w:bookmarkStart w:id="6467" w:name="_Toc59650369"/>
      <w:bookmarkStart w:id="6468" w:name="_Toc61357641"/>
      <w:bookmarkStart w:id="6469" w:name="_Toc61359415"/>
      <w:bookmarkStart w:id="6470" w:name="_Toc67916355"/>
      <w:bookmarkStart w:id="6471" w:name="_Toc75533900"/>
      <w:bookmarkStart w:id="6472" w:name="_Toc75819786"/>
      <w:bookmarkStart w:id="6473" w:name="_Toc76508630"/>
      <w:bookmarkStart w:id="6474" w:name="_Toc76717580"/>
      <w:bookmarkStart w:id="6475" w:name="_Toc83294221"/>
      <w:bookmarkStart w:id="6476" w:name="_Toc84335260"/>
      <w:r w:rsidRPr="001C0CC4">
        <w:t>7.3</w:t>
      </w:r>
      <w:r>
        <w:t>F</w:t>
      </w:r>
      <w:r w:rsidRPr="001C0CC4">
        <w:tab/>
        <w:t>Reference sensitivity</w:t>
      </w:r>
      <w:r>
        <w:t xml:space="preserve"> for shared spectrum channel access</w:t>
      </w:r>
      <w:bookmarkEnd w:id="6467"/>
      <w:bookmarkEnd w:id="6468"/>
      <w:bookmarkEnd w:id="6469"/>
      <w:bookmarkEnd w:id="6470"/>
      <w:bookmarkEnd w:id="6471"/>
      <w:bookmarkEnd w:id="6472"/>
      <w:bookmarkEnd w:id="6473"/>
      <w:bookmarkEnd w:id="6474"/>
      <w:bookmarkEnd w:id="6475"/>
      <w:bookmarkEnd w:id="6476"/>
    </w:p>
    <w:p w14:paraId="35571E7B" w14:textId="3FFA741E" w:rsidR="001720F0" w:rsidRPr="001C0CC4" w:rsidRDefault="001720F0" w:rsidP="004E30D3">
      <w:pPr>
        <w:pStyle w:val="Heading3"/>
      </w:pPr>
      <w:bookmarkStart w:id="6477" w:name="_Toc59650370"/>
      <w:bookmarkStart w:id="6478" w:name="_Toc61357642"/>
      <w:bookmarkStart w:id="6479" w:name="_Toc61359416"/>
      <w:bookmarkStart w:id="6480" w:name="_Toc67916356"/>
      <w:bookmarkStart w:id="6481" w:name="_Toc75533901"/>
      <w:bookmarkStart w:id="6482" w:name="_Toc75819787"/>
      <w:bookmarkStart w:id="6483" w:name="_Toc76508631"/>
      <w:bookmarkStart w:id="6484" w:name="_Toc76717581"/>
      <w:bookmarkStart w:id="6485" w:name="_Toc83294222"/>
      <w:bookmarkStart w:id="6486" w:name="_Toc84335261"/>
      <w:r w:rsidRPr="001C0CC4">
        <w:t>7.3</w:t>
      </w:r>
      <w:r>
        <w:t>F</w:t>
      </w:r>
      <w:r w:rsidRPr="001C0CC4">
        <w:t>.1</w:t>
      </w:r>
      <w:r w:rsidRPr="001C0CC4">
        <w:tab/>
        <w:t>General</w:t>
      </w:r>
      <w:bookmarkEnd w:id="6477"/>
      <w:bookmarkEnd w:id="6478"/>
      <w:bookmarkEnd w:id="6479"/>
      <w:bookmarkEnd w:id="6480"/>
      <w:bookmarkEnd w:id="6481"/>
      <w:bookmarkEnd w:id="6482"/>
      <w:bookmarkEnd w:id="6483"/>
      <w:bookmarkEnd w:id="6484"/>
      <w:bookmarkEnd w:id="6485"/>
      <w:bookmarkEnd w:id="6486"/>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487" w:name="_Toc59650371"/>
      <w:bookmarkStart w:id="6488" w:name="_Toc61357643"/>
      <w:bookmarkStart w:id="6489" w:name="_Toc61359417"/>
      <w:bookmarkStart w:id="6490" w:name="_Toc67916357"/>
      <w:bookmarkStart w:id="6491" w:name="_Toc75533902"/>
      <w:bookmarkStart w:id="6492" w:name="_Toc75819788"/>
      <w:bookmarkStart w:id="6493" w:name="_Toc76508632"/>
      <w:bookmarkStart w:id="6494" w:name="_Toc76717582"/>
      <w:bookmarkStart w:id="6495" w:name="_Toc83294223"/>
      <w:bookmarkStart w:id="6496" w:name="_Toc84335262"/>
      <w:r w:rsidRPr="001C0CC4">
        <w:t>7.3</w:t>
      </w:r>
      <w:r>
        <w:t>F</w:t>
      </w:r>
      <w:r w:rsidRPr="001C0CC4">
        <w:t>.2</w:t>
      </w:r>
      <w:r w:rsidRPr="001C0CC4">
        <w:tab/>
        <w:t>Reference sensitivity power level</w:t>
      </w:r>
      <w:bookmarkEnd w:id="6487"/>
      <w:bookmarkEnd w:id="6488"/>
      <w:bookmarkEnd w:id="6489"/>
      <w:bookmarkEnd w:id="6490"/>
      <w:bookmarkEnd w:id="6491"/>
      <w:bookmarkEnd w:id="6492"/>
      <w:bookmarkEnd w:id="6493"/>
      <w:bookmarkEnd w:id="6494"/>
      <w:bookmarkEnd w:id="6495"/>
      <w:bookmarkEnd w:id="6496"/>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r w:rsidRPr="001C0CC4">
        <w:t>Table 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r w:rsidRPr="001C0CC4">
        <w:t>Table 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r w:rsidRPr="001C0CC4">
        <w:t>Table 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r w:rsidRPr="001C0CC4">
        <w:t>Table 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497" w:name="_Toc59650372"/>
      <w:bookmarkStart w:id="6498" w:name="_Toc61357644"/>
      <w:bookmarkStart w:id="6499" w:name="_Toc61359418"/>
      <w:bookmarkStart w:id="6500" w:name="_Toc67916358"/>
      <w:bookmarkStart w:id="6501" w:name="_Toc75533903"/>
      <w:bookmarkStart w:id="6502" w:name="_Toc75819789"/>
      <w:bookmarkStart w:id="6503" w:name="_Toc76508633"/>
      <w:bookmarkStart w:id="6504" w:name="_Toc76717583"/>
      <w:bookmarkStart w:id="6505" w:name="_Toc83294224"/>
      <w:bookmarkStart w:id="6506" w:name="_Toc84335263"/>
      <w:r w:rsidRPr="001C0CC4">
        <w:t>7.3</w:t>
      </w:r>
      <w:r>
        <w:t>F</w:t>
      </w:r>
      <w:r w:rsidRPr="001C0CC4">
        <w:t>.3</w:t>
      </w:r>
      <w:r w:rsidRPr="001C0CC4">
        <w:tab/>
        <w:t>ΔR</w:t>
      </w:r>
      <w:r w:rsidRPr="001C0CC4">
        <w:rPr>
          <w:vertAlign w:val="subscript"/>
        </w:rPr>
        <w:t>IB,c</w:t>
      </w:r>
      <w:bookmarkEnd w:id="6497"/>
      <w:bookmarkEnd w:id="6498"/>
      <w:bookmarkEnd w:id="6499"/>
      <w:bookmarkEnd w:id="6500"/>
      <w:bookmarkEnd w:id="6501"/>
      <w:bookmarkEnd w:id="6502"/>
      <w:bookmarkEnd w:id="6503"/>
      <w:bookmarkEnd w:id="6504"/>
      <w:bookmarkEnd w:id="6505"/>
      <w:bookmarkEnd w:id="6506"/>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r w:rsidRPr="001C0CC4">
        <w:t>Table 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507" w:name="_Toc59650373"/>
      <w:bookmarkStart w:id="6508" w:name="_Toc61357645"/>
      <w:bookmarkStart w:id="6509" w:name="_Toc61359419"/>
      <w:bookmarkStart w:id="6510" w:name="_Toc67916359"/>
      <w:bookmarkStart w:id="6511" w:name="_Toc75533904"/>
      <w:bookmarkStart w:id="6512" w:name="_Toc75819790"/>
      <w:bookmarkStart w:id="6513" w:name="_Toc76508634"/>
      <w:bookmarkStart w:id="6514" w:name="_Toc76717584"/>
      <w:bookmarkStart w:id="6515" w:name="_Toc83294225"/>
      <w:bookmarkStart w:id="6516" w:name="_Toc84335264"/>
      <w:r w:rsidRPr="001C0CC4">
        <w:t>7.3</w:t>
      </w:r>
      <w:r>
        <w:t>F</w:t>
      </w:r>
      <w:r w:rsidRPr="001C0CC4">
        <w:t>.</w:t>
      </w:r>
      <w:r>
        <w:t>4</w:t>
      </w:r>
      <w:r w:rsidRPr="001C0CC4">
        <w:tab/>
      </w:r>
      <w:r>
        <w:t>Intra-band contiguous shared spectrum channel access CA</w:t>
      </w:r>
      <w:bookmarkEnd w:id="6507"/>
      <w:bookmarkEnd w:id="6508"/>
      <w:bookmarkEnd w:id="6509"/>
      <w:bookmarkEnd w:id="6510"/>
      <w:bookmarkEnd w:id="6511"/>
      <w:bookmarkEnd w:id="6512"/>
      <w:bookmarkEnd w:id="6513"/>
      <w:bookmarkEnd w:id="6514"/>
      <w:bookmarkEnd w:id="6515"/>
      <w:bookmarkEnd w:id="6516"/>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517" w:name="_Toc59650374"/>
      <w:bookmarkStart w:id="6518" w:name="_Toc61357646"/>
      <w:bookmarkStart w:id="6519" w:name="_Toc61359420"/>
      <w:bookmarkStart w:id="6520" w:name="_Toc67916360"/>
      <w:bookmarkStart w:id="6521" w:name="_Toc75533905"/>
      <w:bookmarkStart w:id="6522" w:name="_Toc75819791"/>
      <w:bookmarkStart w:id="6523" w:name="_Toc76508635"/>
      <w:bookmarkStart w:id="6524" w:name="_Toc76717585"/>
      <w:bookmarkStart w:id="6525" w:name="_Toc83294226"/>
      <w:bookmarkStart w:id="6526" w:name="_Toc84335265"/>
      <w:r w:rsidRPr="001C0CC4">
        <w:t>7.3</w:t>
      </w:r>
      <w:r>
        <w:t>F</w:t>
      </w:r>
      <w:r w:rsidRPr="001C0CC4">
        <w:t>.</w:t>
      </w:r>
      <w:r>
        <w:t>5</w:t>
      </w:r>
      <w:r w:rsidRPr="001C0CC4">
        <w:tab/>
      </w:r>
      <w:r>
        <w:t>Inter-band CA with shared spectrum channel access</w:t>
      </w:r>
      <w:bookmarkEnd w:id="6517"/>
      <w:bookmarkEnd w:id="6518"/>
      <w:bookmarkEnd w:id="6519"/>
      <w:bookmarkEnd w:id="6520"/>
      <w:bookmarkEnd w:id="6521"/>
      <w:bookmarkEnd w:id="6522"/>
      <w:bookmarkEnd w:id="6523"/>
      <w:bookmarkEnd w:id="6524"/>
      <w:bookmarkEnd w:id="6525"/>
      <w:bookmarkEnd w:id="6526"/>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527" w:name="_Toc59650375"/>
      <w:bookmarkStart w:id="6528" w:name="_Toc61357647"/>
      <w:bookmarkStart w:id="6529" w:name="_Toc61359421"/>
      <w:bookmarkStart w:id="6530" w:name="_Toc67916361"/>
      <w:bookmarkStart w:id="6531" w:name="_Toc75533906"/>
      <w:bookmarkStart w:id="6532" w:name="_Toc75819792"/>
      <w:bookmarkStart w:id="6533" w:name="_Toc76508636"/>
      <w:bookmarkStart w:id="6534" w:name="_Toc76717586"/>
      <w:bookmarkStart w:id="6535" w:name="_Toc83294227"/>
      <w:bookmarkStart w:id="6536" w:name="_Toc84335266"/>
      <w:r>
        <w:t>7.3F</w:t>
      </w:r>
      <w:r w:rsidRPr="001C0CC4">
        <w:t>.</w:t>
      </w:r>
      <w:r>
        <w:t>5.1</w:t>
      </w:r>
      <w:r w:rsidRPr="001C0CC4">
        <w:tab/>
      </w:r>
      <w:r>
        <w:t>Reference sensitivity exceptions due to UL harmonic interference</w:t>
      </w:r>
      <w:bookmarkEnd w:id="6527"/>
      <w:bookmarkEnd w:id="6528"/>
      <w:bookmarkEnd w:id="6529"/>
      <w:bookmarkEnd w:id="6530"/>
      <w:bookmarkEnd w:id="6531"/>
      <w:bookmarkEnd w:id="6532"/>
      <w:bookmarkEnd w:id="6533"/>
      <w:bookmarkEnd w:id="6534"/>
      <w:bookmarkEnd w:id="6535"/>
      <w:bookmarkEnd w:id="6536"/>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r w:rsidRPr="001D386E">
        <w:t xml:space="preserve">Table </w:t>
      </w:r>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537" w:name="_Toc75533907"/>
      <w:bookmarkStart w:id="6538" w:name="_Toc75819793"/>
      <w:bookmarkStart w:id="6539" w:name="_Toc76508637"/>
      <w:bookmarkStart w:id="6540" w:name="_Toc76717587"/>
      <w:bookmarkStart w:id="6541" w:name="_Toc83294228"/>
      <w:bookmarkStart w:id="6542" w:name="_Toc84335267"/>
      <w:r w:rsidRPr="00A1115A">
        <w:t>7.3</w:t>
      </w:r>
      <w:r>
        <w:t>F</w:t>
      </w:r>
      <w:r w:rsidRPr="00A1115A">
        <w:t>.5.</w:t>
      </w:r>
      <w:r>
        <w:t>2</w:t>
      </w:r>
      <w:r w:rsidRPr="00A1115A">
        <w:tab/>
        <w:t xml:space="preserve">Reference sensitivity exceptions due to </w:t>
      </w:r>
      <w:r>
        <w:t>receiver harmonic mixing</w:t>
      </w:r>
      <w:bookmarkEnd w:id="6537"/>
      <w:bookmarkEnd w:id="6538"/>
      <w:bookmarkEnd w:id="6539"/>
      <w:bookmarkEnd w:id="6540"/>
      <w:bookmarkEnd w:id="6541"/>
      <w:bookmarkEnd w:id="6542"/>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8" type="#_x0000_t75" style="width:77.15pt;height:10.3pt;mso-wrap-style:square;mso-position-horizontal-relative:page;mso-position-vertical-relative:page" o:ole="">
                  <v:imagedata r:id="rId126" o:title=""/>
                </v:shape>
                <o:OLEObject Type="Embed" ProgID="Equation.3" ShapeID="_x0000_i1088" DrawAspect="Content" ObjectID="_1757502647" r:id="rId127"/>
              </w:object>
            </w:r>
            <w:r w:rsidRPr="00A1115A">
              <w:rPr>
                <w:lang w:eastAsia="ja-JP"/>
              </w:rPr>
              <w:t xml:space="preserve">in MHz and </w:t>
            </w:r>
            <w:r w:rsidRPr="00A1115A">
              <w:rPr>
                <w:lang w:eastAsia="ja-JP"/>
              </w:rPr>
              <w:object w:dxaOrig="5000" w:dyaOrig="399" w14:anchorId="244CAE2B">
                <v:shape id="_x0000_i1089" type="#_x0000_t75" style="width:205.7pt;height:10.3pt;mso-wrap-style:square;mso-position-horizontal-relative:page;mso-position-vertical-relative:page" o:ole="">
                  <v:imagedata r:id="rId128" o:title=""/>
                </v:shape>
                <o:OLEObject Type="Embed" ProgID="Equation.3" ShapeID="_x0000_i1089" DrawAspect="Content" ObjectID="_1757502648" r:id="rId129"/>
              </w:object>
            </w:r>
            <w:r w:rsidRPr="00A1115A">
              <w:rPr>
                <w:lang w:eastAsia="ja-JP"/>
              </w:rPr>
              <w:t xml:space="preserve"> with</w:t>
            </w:r>
            <w:r w:rsidRPr="00A1115A">
              <w:rPr>
                <w:lang w:eastAsia="ja-JP"/>
              </w:rPr>
              <w:object w:dxaOrig="438" w:dyaOrig="359" w14:anchorId="2CC276D2">
                <v:shape id="_x0000_i1090" type="#_x0000_t75" style="width:10.3pt;height:10.3pt;mso-wrap-style:square;mso-position-horizontal-relative:page;mso-position-vertical-relative:page" o:ole="">
                  <v:imagedata r:id="rId100" o:title=""/>
                </v:shape>
                <o:OLEObject Type="Embed" ProgID="Equation.3" ShapeID="_x0000_i1090" DrawAspect="Content" ObjectID="_1757502649" r:id="rId130"/>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91" type="#_x0000_t75" style="width:36pt;height:10.3pt;mso-wrap-style:square;mso-position-horizontal-relative:page;mso-position-vertical-relative:page" o:ole="">
                  <v:imagedata r:id="rId131" o:title=""/>
                </v:shape>
                <o:OLEObject Type="Embed" ProgID="Equation.3" ShapeID="_x0000_i1091" DrawAspect="Content" ObjectID="_1757502650" r:id="rId132"/>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543" w:name="_Toc59650376"/>
      <w:bookmarkStart w:id="6544" w:name="_Toc61357648"/>
      <w:bookmarkStart w:id="6545" w:name="_Toc61359422"/>
      <w:bookmarkStart w:id="6546" w:name="_Toc67916362"/>
      <w:bookmarkStart w:id="6547" w:name="_Toc75533908"/>
      <w:bookmarkStart w:id="6548" w:name="_Toc75819794"/>
      <w:bookmarkStart w:id="6549" w:name="_Toc76508638"/>
      <w:bookmarkStart w:id="6550" w:name="_Toc76717588"/>
      <w:bookmarkStart w:id="6551" w:name="_Toc83294229"/>
      <w:bookmarkStart w:id="6552" w:name="_Toc84335268"/>
      <w:r>
        <w:t>7.3F</w:t>
      </w:r>
      <w:r w:rsidRPr="001C0CC4">
        <w:t>.</w:t>
      </w:r>
      <w:r>
        <w:t>5.3</w:t>
      </w:r>
      <w:r w:rsidRPr="001C0CC4">
        <w:tab/>
      </w:r>
      <w:r>
        <w:t>Reference sensitivity exceptions due to cross band isolation</w:t>
      </w:r>
      <w:bookmarkEnd w:id="6543"/>
      <w:bookmarkEnd w:id="6544"/>
      <w:bookmarkEnd w:id="6545"/>
      <w:bookmarkEnd w:id="6546"/>
      <w:bookmarkEnd w:id="6547"/>
      <w:bookmarkEnd w:id="6548"/>
      <w:bookmarkEnd w:id="6549"/>
      <w:bookmarkEnd w:id="6550"/>
      <w:bookmarkEnd w:id="6551"/>
      <w:bookmarkEnd w:id="6552"/>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r w:rsidRPr="001C0CC4">
        <w:t xml:space="preserve">Table </w:t>
      </w:r>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r>
        <w:t>Table 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553" w:name="_Toc45888422"/>
      <w:bookmarkStart w:id="6554" w:name="_Toc45889021"/>
      <w:bookmarkStart w:id="6555" w:name="_Toc59650377"/>
      <w:bookmarkStart w:id="6556" w:name="_Toc61357649"/>
      <w:bookmarkStart w:id="6557" w:name="_Toc61359423"/>
      <w:bookmarkStart w:id="6558" w:name="_Toc67916363"/>
      <w:bookmarkStart w:id="6559" w:name="_Toc75533909"/>
      <w:bookmarkStart w:id="6560" w:name="_Toc75819795"/>
      <w:bookmarkStart w:id="6561" w:name="_Toc76508639"/>
      <w:bookmarkStart w:id="6562" w:name="_Toc76717589"/>
      <w:bookmarkStart w:id="6563" w:name="_Toc83294230"/>
      <w:bookmarkStart w:id="6564" w:name="_Toc84335269"/>
      <w:r w:rsidRPr="001C0CC4">
        <w:t>7.4</w:t>
      </w:r>
      <w:r w:rsidRPr="001C0CC4">
        <w:tab/>
        <w:t>Maximum input level</w:t>
      </w:r>
      <w:bookmarkEnd w:id="6428"/>
      <w:bookmarkEnd w:id="6429"/>
      <w:bookmarkEnd w:id="6430"/>
      <w:bookmarkEnd w:id="6431"/>
      <w:bookmarkEnd w:id="6432"/>
      <w:bookmarkEnd w:id="6433"/>
      <w:bookmarkEnd w:id="6553"/>
      <w:bookmarkEnd w:id="6554"/>
      <w:bookmarkEnd w:id="6555"/>
      <w:bookmarkEnd w:id="6556"/>
      <w:bookmarkEnd w:id="6557"/>
      <w:bookmarkEnd w:id="6558"/>
      <w:bookmarkEnd w:id="6559"/>
      <w:bookmarkEnd w:id="6560"/>
      <w:bookmarkEnd w:id="6561"/>
      <w:bookmarkEnd w:id="6562"/>
      <w:bookmarkEnd w:id="6563"/>
      <w:bookmarkEnd w:id="6564"/>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r w:rsidRPr="001C0CC4">
        <w:t>Table 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565" w:name="_Toc21344458"/>
      <w:bookmarkStart w:id="6566" w:name="_Toc29801946"/>
      <w:bookmarkStart w:id="6567" w:name="_Toc29802370"/>
      <w:bookmarkStart w:id="6568" w:name="_Toc29802995"/>
      <w:bookmarkStart w:id="6569" w:name="_Toc36107737"/>
      <w:bookmarkStart w:id="6570" w:name="_Toc37251511"/>
      <w:bookmarkStart w:id="6571" w:name="_Toc45888423"/>
      <w:bookmarkStart w:id="6572" w:name="_Toc45889022"/>
      <w:bookmarkStart w:id="6573" w:name="_Toc59650378"/>
      <w:bookmarkStart w:id="6574" w:name="_Toc61357650"/>
      <w:bookmarkStart w:id="6575" w:name="_Toc61359424"/>
      <w:bookmarkStart w:id="6576" w:name="_Toc67916364"/>
      <w:bookmarkStart w:id="6577" w:name="_Toc75533910"/>
      <w:bookmarkStart w:id="6578" w:name="_Toc75819796"/>
      <w:bookmarkStart w:id="6579" w:name="_Toc76508640"/>
      <w:bookmarkStart w:id="6580" w:name="_Toc76717590"/>
      <w:bookmarkStart w:id="6581" w:name="_Toc83294231"/>
      <w:bookmarkStart w:id="6582" w:name="_Toc84335270"/>
      <w:r w:rsidRPr="001C0CC4">
        <w:t>7.4A</w:t>
      </w:r>
      <w:r w:rsidRPr="001C0CC4">
        <w:tab/>
        <w:t>Maximum input level for CA</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17DB96F7" w14:textId="77777777" w:rsidR="00DC7196" w:rsidRPr="001C0CC4" w:rsidRDefault="00DC7196" w:rsidP="004E30D3">
      <w:pPr>
        <w:pStyle w:val="Heading3"/>
      </w:pPr>
      <w:bookmarkStart w:id="6583" w:name="_Toc21344459"/>
      <w:bookmarkStart w:id="6584" w:name="_Toc29801947"/>
      <w:bookmarkStart w:id="6585" w:name="_Toc29802371"/>
      <w:bookmarkStart w:id="6586" w:name="_Toc29802996"/>
      <w:bookmarkStart w:id="6587" w:name="_Toc36107738"/>
      <w:bookmarkStart w:id="6588" w:name="_Toc37251512"/>
      <w:bookmarkStart w:id="6589" w:name="_Toc45888424"/>
      <w:bookmarkStart w:id="6590" w:name="_Toc45889023"/>
      <w:bookmarkStart w:id="6591" w:name="_Toc59650379"/>
      <w:bookmarkStart w:id="6592" w:name="_Toc61357651"/>
      <w:bookmarkStart w:id="6593" w:name="_Toc61359425"/>
      <w:bookmarkStart w:id="6594" w:name="_Toc67916365"/>
      <w:bookmarkStart w:id="6595" w:name="_Toc75533911"/>
      <w:bookmarkStart w:id="6596" w:name="_Toc75819797"/>
      <w:bookmarkStart w:id="6597" w:name="_Toc76508641"/>
      <w:bookmarkStart w:id="6598" w:name="_Toc76717591"/>
      <w:bookmarkStart w:id="6599" w:name="_Toc83294232"/>
      <w:bookmarkStart w:id="6600" w:name="_Toc84335271"/>
      <w:r w:rsidRPr="001C0CC4">
        <w:t>7.4A.1</w:t>
      </w:r>
      <w:r w:rsidRPr="001C0CC4">
        <w:tab/>
        <w:t>Maximum input level for Intra-band contiguous CA</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r w:rsidRPr="001C0CC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601" w:name="_Toc21344460"/>
      <w:bookmarkStart w:id="6602" w:name="_Toc29801948"/>
      <w:bookmarkStart w:id="6603" w:name="_Toc29802372"/>
      <w:bookmarkStart w:id="6604" w:name="_Toc29802997"/>
      <w:bookmarkStart w:id="6605" w:name="_Toc36107739"/>
      <w:bookmarkStart w:id="6606" w:name="_Toc37251513"/>
      <w:bookmarkStart w:id="6607" w:name="_Toc45888425"/>
      <w:bookmarkStart w:id="6608" w:name="_Toc45889024"/>
      <w:bookmarkStart w:id="6609" w:name="_Toc59650380"/>
      <w:bookmarkStart w:id="6610" w:name="_Toc61357652"/>
      <w:bookmarkStart w:id="6611" w:name="_Toc61359426"/>
      <w:bookmarkStart w:id="6612" w:name="_Toc67916366"/>
      <w:bookmarkStart w:id="6613" w:name="_Toc75533912"/>
      <w:bookmarkStart w:id="6614" w:name="_Toc75819798"/>
      <w:bookmarkStart w:id="6615" w:name="_Toc76508642"/>
      <w:bookmarkStart w:id="6616" w:name="_Toc76717592"/>
      <w:bookmarkStart w:id="6617" w:name="_Toc83294233"/>
      <w:bookmarkStart w:id="6618" w:name="_Toc84335272"/>
      <w:r w:rsidRPr="001C0CC4">
        <w:t>7.4A.2</w:t>
      </w:r>
      <w:r w:rsidRPr="001C0CC4">
        <w:tab/>
        <w:t>Maximum input level for Intra-band non-contiguous CA</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619" w:name="_Toc21344461"/>
      <w:bookmarkStart w:id="6620" w:name="_Toc29801949"/>
      <w:bookmarkStart w:id="6621" w:name="_Toc29802373"/>
      <w:bookmarkStart w:id="6622" w:name="_Toc29802998"/>
      <w:bookmarkStart w:id="6623" w:name="_Toc36107740"/>
      <w:bookmarkStart w:id="6624" w:name="_Toc37251514"/>
      <w:bookmarkStart w:id="6625" w:name="_Toc45888426"/>
      <w:bookmarkStart w:id="6626" w:name="_Toc45889025"/>
      <w:bookmarkStart w:id="6627" w:name="_Toc59650381"/>
      <w:bookmarkStart w:id="6628" w:name="_Toc61357653"/>
      <w:bookmarkStart w:id="6629" w:name="_Toc61359427"/>
      <w:bookmarkStart w:id="6630" w:name="_Toc67916367"/>
      <w:bookmarkStart w:id="6631" w:name="_Toc75533913"/>
      <w:bookmarkStart w:id="6632" w:name="_Toc75819799"/>
      <w:bookmarkStart w:id="6633" w:name="_Toc76508643"/>
      <w:bookmarkStart w:id="6634" w:name="_Toc76717593"/>
      <w:bookmarkStart w:id="6635" w:name="_Toc83294234"/>
      <w:bookmarkStart w:id="6636" w:name="_Toc84335273"/>
      <w:r w:rsidRPr="001C0CC4">
        <w:t>7.4A.3</w:t>
      </w:r>
      <w:r w:rsidRPr="001C0CC4">
        <w:tab/>
        <w:t>Maximum input level for Inter-band CA</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637" w:name="_Toc45888427"/>
      <w:bookmarkStart w:id="6638" w:name="_Toc45889026"/>
      <w:bookmarkStart w:id="6639" w:name="_Toc59650382"/>
      <w:bookmarkStart w:id="6640" w:name="_Toc61357654"/>
      <w:bookmarkStart w:id="6641" w:name="_Toc61359428"/>
      <w:bookmarkStart w:id="6642" w:name="_Toc67916368"/>
      <w:bookmarkStart w:id="6643" w:name="_Toc75533914"/>
      <w:bookmarkStart w:id="6644" w:name="_Toc75819800"/>
      <w:bookmarkStart w:id="6645" w:name="_Toc76508644"/>
      <w:bookmarkStart w:id="6646" w:name="_Toc76717594"/>
      <w:bookmarkStart w:id="6647" w:name="_Toc83294235"/>
      <w:bookmarkStart w:id="6648" w:name="_Toc84335274"/>
      <w:bookmarkStart w:id="6649" w:name="_Toc21344462"/>
      <w:bookmarkStart w:id="6650" w:name="_Toc29801950"/>
      <w:bookmarkStart w:id="6651" w:name="_Toc29802374"/>
      <w:bookmarkStart w:id="6652" w:name="_Toc29802999"/>
      <w:bookmarkStart w:id="6653" w:name="_Toc36107741"/>
      <w:bookmarkStart w:id="6654" w:name="_Toc37251515"/>
      <w:r w:rsidRPr="001C0CC4">
        <w:t>7.4</w:t>
      </w:r>
      <w:r>
        <w:t>B</w:t>
      </w:r>
      <w:r w:rsidRPr="001C0CC4">
        <w:tab/>
        <w:t xml:space="preserve">Maximum input level for </w:t>
      </w:r>
      <w:r>
        <w:t>NR-DC</w:t>
      </w:r>
      <w:bookmarkEnd w:id="6637"/>
      <w:bookmarkEnd w:id="6638"/>
      <w:bookmarkEnd w:id="6639"/>
      <w:bookmarkEnd w:id="6640"/>
      <w:bookmarkEnd w:id="6641"/>
      <w:bookmarkEnd w:id="6642"/>
      <w:bookmarkEnd w:id="6643"/>
      <w:bookmarkEnd w:id="6644"/>
      <w:bookmarkEnd w:id="6645"/>
      <w:bookmarkEnd w:id="6646"/>
      <w:bookmarkEnd w:id="6647"/>
      <w:bookmarkEnd w:id="6648"/>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655" w:name="_Toc45888428"/>
      <w:bookmarkStart w:id="6656" w:name="_Toc45889027"/>
      <w:bookmarkStart w:id="6657" w:name="_Toc59650383"/>
      <w:bookmarkStart w:id="6658" w:name="_Toc61357655"/>
      <w:bookmarkStart w:id="6659" w:name="_Toc61359429"/>
      <w:bookmarkStart w:id="6660" w:name="_Toc67916369"/>
      <w:bookmarkStart w:id="6661" w:name="_Toc75533915"/>
      <w:bookmarkStart w:id="6662" w:name="_Toc75819801"/>
      <w:bookmarkStart w:id="6663" w:name="_Toc76508645"/>
      <w:bookmarkStart w:id="6664" w:name="_Toc76717595"/>
      <w:bookmarkStart w:id="6665" w:name="_Toc83294236"/>
      <w:bookmarkStart w:id="6666" w:name="_Toc84335275"/>
      <w:r w:rsidRPr="001C0CC4">
        <w:t>7.4D</w:t>
      </w:r>
      <w:r w:rsidRPr="001C0CC4">
        <w:tab/>
        <w:t>Maximum input level for UL MIMO</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667" w:name="_Toc45888429"/>
      <w:bookmarkStart w:id="6668" w:name="_Toc45889028"/>
      <w:bookmarkStart w:id="6669" w:name="_Toc59650384"/>
      <w:bookmarkStart w:id="6670" w:name="_Toc61357656"/>
      <w:bookmarkStart w:id="6671" w:name="_Toc61359430"/>
      <w:bookmarkStart w:id="6672" w:name="_Toc67916370"/>
      <w:bookmarkStart w:id="6673" w:name="_Toc75533916"/>
      <w:bookmarkStart w:id="6674" w:name="_Toc75819802"/>
      <w:bookmarkStart w:id="6675" w:name="_Toc76508646"/>
      <w:bookmarkStart w:id="6676" w:name="_Toc76717596"/>
      <w:bookmarkStart w:id="6677" w:name="_Toc83294237"/>
      <w:bookmarkStart w:id="6678" w:name="_Toc84335276"/>
      <w:bookmarkStart w:id="6679" w:name="_Toc21344463"/>
      <w:bookmarkStart w:id="6680" w:name="_Toc29801951"/>
      <w:bookmarkStart w:id="6681" w:name="_Toc29802375"/>
      <w:bookmarkStart w:id="6682" w:name="_Toc29803000"/>
      <w:bookmarkStart w:id="6683" w:name="_Toc36107742"/>
      <w:bookmarkStart w:id="6684"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667"/>
      <w:bookmarkEnd w:id="6668"/>
      <w:bookmarkEnd w:id="6669"/>
      <w:bookmarkEnd w:id="6670"/>
      <w:bookmarkEnd w:id="6671"/>
      <w:bookmarkEnd w:id="6672"/>
      <w:bookmarkEnd w:id="6673"/>
      <w:bookmarkEnd w:id="6674"/>
      <w:bookmarkEnd w:id="6675"/>
      <w:bookmarkEnd w:id="6676"/>
      <w:bookmarkEnd w:id="6677"/>
      <w:bookmarkEnd w:id="6678"/>
    </w:p>
    <w:p w14:paraId="79E289C4" w14:textId="77777777" w:rsidR="0017189C" w:rsidRPr="00E24AB4" w:rsidRDefault="0017189C" w:rsidP="004E30D3">
      <w:pPr>
        <w:pStyle w:val="Heading3"/>
        <w:rPr>
          <w:rFonts w:eastAsia="SimSun"/>
          <w:lang w:eastAsia="zh-CN"/>
        </w:rPr>
      </w:pPr>
      <w:bookmarkStart w:id="6685" w:name="_Toc45888430"/>
      <w:bookmarkStart w:id="6686" w:name="_Toc45889029"/>
      <w:bookmarkStart w:id="6687" w:name="_Toc59650385"/>
      <w:bookmarkStart w:id="6688" w:name="_Toc61357657"/>
      <w:bookmarkStart w:id="6689" w:name="_Toc61359431"/>
      <w:bookmarkStart w:id="6690" w:name="_Toc67916371"/>
      <w:bookmarkStart w:id="6691" w:name="_Toc75533917"/>
      <w:bookmarkStart w:id="6692" w:name="_Toc75819803"/>
      <w:bookmarkStart w:id="6693" w:name="_Toc76508647"/>
      <w:bookmarkStart w:id="6694" w:name="_Toc76717597"/>
      <w:bookmarkStart w:id="6695" w:name="_Toc83294238"/>
      <w:bookmarkStart w:id="6696" w:name="_Toc84335277"/>
      <w:r w:rsidRPr="00E24AB4">
        <w:rPr>
          <w:lang w:eastAsia="zh-CN"/>
        </w:rPr>
        <w:t>7.4E.1</w:t>
      </w:r>
      <w:r w:rsidRPr="00E24AB4">
        <w:rPr>
          <w:lang w:eastAsia="zh-CN"/>
        </w:rPr>
        <w:tab/>
        <w:t>General</w:t>
      </w:r>
      <w:bookmarkEnd w:id="6685"/>
      <w:bookmarkEnd w:id="6686"/>
      <w:bookmarkEnd w:id="6687"/>
      <w:bookmarkEnd w:id="6688"/>
      <w:bookmarkEnd w:id="6689"/>
      <w:bookmarkEnd w:id="6690"/>
      <w:bookmarkEnd w:id="6691"/>
      <w:bookmarkEnd w:id="6692"/>
      <w:bookmarkEnd w:id="6693"/>
      <w:bookmarkEnd w:id="6694"/>
      <w:bookmarkEnd w:id="6695"/>
      <w:bookmarkEnd w:id="6696"/>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r w:rsidRPr="00E24AB4">
        <w:t>Table 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6697" w:name="_Toc45888431"/>
      <w:bookmarkStart w:id="6698" w:name="_Toc45889030"/>
      <w:bookmarkStart w:id="6699" w:name="_Toc59650386"/>
      <w:bookmarkStart w:id="6700" w:name="_Toc61357658"/>
      <w:bookmarkStart w:id="6701" w:name="_Toc61359432"/>
      <w:bookmarkStart w:id="6702" w:name="_Toc67916372"/>
      <w:bookmarkStart w:id="6703" w:name="_Toc75533918"/>
      <w:bookmarkStart w:id="6704" w:name="_Toc75819804"/>
      <w:bookmarkStart w:id="6705" w:name="_Toc76508648"/>
      <w:bookmarkStart w:id="6706" w:name="_Toc76717598"/>
      <w:bookmarkStart w:id="6707" w:name="_Toc83294239"/>
      <w:bookmarkStart w:id="6708" w:name="_Toc84335278"/>
      <w:r w:rsidRPr="00E24AB4">
        <w:t>7.4E.2</w:t>
      </w:r>
      <w:r w:rsidRPr="00E24AB4">
        <w:tab/>
        <w:t>Maximum input level for V2X con-current operation</w:t>
      </w:r>
      <w:bookmarkEnd w:id="6697"/>
      <w:bookmarkEnd w:id="6698"/>
      <w:bookmarkEnd w:id="6699"/>
      <w:bookmarkEnd w:id="6700"/>
      <w:bookmarkEnd w:id="6701"/>
      <w:bookmarkEnd w:id="6702"/>
      <w:bookmarkEnd w:id="6703"/>
      <w:bookmarkEnd w:id="6704"/>
      <w:bookmarkEnd w:id="6705"/>
      <w:bookmarkEnd w:id="6706"/>
      <w:bookmarkEnd w:id="6707"/>
      <w:bookmarkEnd w:id="6708"/>
    </w:p>
    <w:p w14:paraId="19240C17" w14:textId="61DE0B27" w:rsidR="00D94AB9" w:rsidRDefault="00D67749" w:rsidP="00D94AB9">
      <w:pPr>
        <w:rPr>
          <w:rFonts w:eastAsia="Malgun Gothic"/>
          <w:lang w:eastAsia="ko-KR"/>
        </w:rPr>
      </w:pPr>
      <w:bookmarkStart w:id="6709" w:name="_Toc45888432"/>
      <w:bookmarkStart w:id="6710" w:name="_Toc45889031"/>
      <w:bookmarkStart w:id="6711" w:name="_Toc59650387"/>
      <w:bookmarkStart w:id="6712" w:name="_Toc61357659"/>
      <w:bookmarkStart w:id="6713" w:name="_Toc61359433"/>
      <w:bookmarkStart w:id="6714" w:name="_Toc67916373"/>
      <w:bookmarkStart w:id="6715" w:name="_Toc75533919"/>
      <w:bookmarkStart w:id="6716" w:name="_Toc75819805"/>
      <w:bookmarkStart w:id="6717" w:name="_Toc76508649"/>
      <w:bookmarkStart w:id="6718" w:name="_Toc76717599"/>
      <w:bookmarkStart w:id="6719" w:name="_Toc83294240"/>
      <w:bookmarkStart w:id="6720" w:name="_Toc84335279"/>
      <w:r w:rsidRPr="00E24AB4">
        <w:rPr>
          <w:noProof/>
        </w:rPr>
        <w:t xml:space="preserve">For the inter-band con-current NR V2X operation, </w:t>
      </w:r>
      <w:r w:rsidRPr="00E24AB4">
        <w:t xml:space="preserve">the requirements specified in </w:t>
      </w:r>
      <w:r>
        <w:t>clause</w:t>
      </w:r>
      <w:r w:rsidRPr="00E24AB4">
        <w:t xml:space="preserve"> 7.4E</w:t>
      </w:r>
      <w:r>
        <w:t>.1</w:t>
      </w:r>
      <w:r w:rsidRPr="00E24AB4">
        <w:t xml:space="preserve"> shall apply for the NR sidelink reception in </w:t>
      </w:r>
      <w:r>
        <w:t>the operating b</w:t>
      </w:r>
      <w:r w:rsidRPr="00E24AB4">
        <w:t>and</w:t>
      </w:r>
      <w:r>
        <w:t xml:space="preserve">s in Table </w:t>
      </w:r>
      <w:r>
        <w:rPr>
          <w:rFonts w:hint="eastAsia"/>
          <w:lang w:eastAsia="zh-CN"/>
        </w:rPr>
        <w:t>5.</w:t>
      </w:r>
      <w:r>
        <w:rPr>
          <w:lang w:eastAsia="zh-CN"/>
        </w:rPr>
        <w:t>2E.2-1</w:t>
      </w:r>
      <w:r w:rsidRPr="00E24AB4">
        <w:t xml:space="preserve"> and the requirements specified in </w:t>
      </w:r>
      <w:r>
        <w:t>clause</w:t>
      </w:r>
      <w:r w:rsidRPr="00E24AB4">
        <w:t xml:space="preserve"> 7.4 shall apply for the NR downlink reception in licensed band while all downlink carriers are active</w:t>
      </w:r>
      <w:r w:rsidRPr="00A1115A">
        <w:t>.</w:t>
      </w:r>
    </w:p>
    <w:p w14:paraId="1D4BFA8B" w14:textId="77777777" w:rsidR="00DC7196" w:rsidRPr="001C0CC4" w:rsidRDefault="00DC7196" w:rsidP="004E30D3">
      <w:pPr>
        <w:pStyle w:val="Heading2"/>
      </w:pPr>
      <w:r w:rsidRPr="001C0CC4">
        <w:t>7.5</w:t>
      </w:r>
      <w:r w:rsidRPr="001C0CC4">
        <w:tab/>
        <w:t>Adjacent channel selectivity</w:t>
      </w:r>
      <w:bookmarkEnd w:id="6679"/>
      <w:bookmarkEnd w:id="6680"/>
      <w:bookmarkEnd w:id="6681"/>
      <w:bookmarkEnd w:id="6682"/>
      <w:bookmarkEnd w:id="6683"/>
      <w:bookmarkEnd w:id="6684"/>
      <w:bookmarkEnd w:id="6709"/>
      <w:bookmarkEnd w:id="6710"/>
      <w:bookmarkEnd w:id="6711"/>
      <w:bookmarkEnd w:id="6712"/>
      <w:bookmarkEnd w:id="6713"/>
      <w:bookmarkEnd w:id="6714"/>
      <w:bookmarkEnd w:id="6715"/>
      <w:bookmarkEnd w:id="6716"/>
      <w:bookmarkEnd w:id="6717"/>
      <w:bookmarkEnd w:id="6718"/>
      <w:bookmarkEnd w:id="6719"/>
      <w:bookmarkEnd w:id="6720"/>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r w:rsidRPr="001C0CC4">
        <w:t>Table 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r w:rsidRPr="001C0CC4">
        <w:t>Table 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r w:rsidRPr="001C0CC4">
        <w:t>Table 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92" type="#_x0000_t75" style="width:113.15pt;height:10.3pt" o:ole="">
                  <v:imagedata r:id="rId133" o:title=""/>
                </v:shape>
                <o:OLEObject Type="Embed" ProgID="Equation.3" ShapeID="_x0000_i1092" DrawAspect="Content" ObjectID="_1757502651" r:id="rId134"/>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r w:rsidRPr="001C0CC4">
        <w:t>Table 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93" type="#_x0000_t75" style="width:113.15pt;height:10.3pt" o:ole="">
                  <v:imagedata r:id="rId133" o:title=""/>
                </v:shape>
                <o:OLEObject Type="Embed" ProgID="Equation.3" ShapeID="_x0000_i1093" DrawAspect="Content" ObjectID="_1757502652" r:id="rId135"/>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r w:rsidRPr="001C0CC4">
        <w:t>Table 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94" type="#_x0000_t75" style="width:113.15pt;height:10.3pt" o:ole="">
                  <v:imagedata r:id="rId133" o:title=""/>
                </v:shape>
                <o:OLEObject Type="Embed" ProgID="Equation.3" ShapeID="_x0000_i1094" DrawAspect="Content" ObjectID="_1757502653" r:id="rId136"/>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r w:rsidRPr="001C0CC4">
        <w:t>Table 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6721"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6721"/>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95" type="#_x0000_t75" style="width:113.15pt;height:10.3pt" o:ole="">
                  <v:imagedata r:id="rId133" o:title=""/>
                </v:shape>
                <o:OLEObject Type="Embed" ProgID="Equation.3" ShapeID="_x0000_i1095" DrawAspect="Content" ObjectID="_1757502654" r:id="rId137"/>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6722" w:name="_Toc21344464"/>
      <w:bookmarkStart w:id="6723" w:name="_Toc29801952"/>
      <w:bookmarkStart w:id="6724" w:name="_Toc29802376"/>
      <w:bookmarkStart w:id="6725" w:name="_Toc29803001"/>
      <w:bookmarkStart w:id="6726" w:name="_Toc36107743"/>
      <w:bookmarkStart w:id="6727" w:name="_Toc37251517"/>
      <w:bookmarkStart w:id="6728" w:name="_Toc45888433"/>
      <w:bookmarkStart w:id="6729" w:name="_Toc45889032"/>
      <w:bookmarkStart w:id="6730" w:name="_Toc59650388"/>
      <w:bookmarkStart w:id="6731" w:name="_Toc61357660"/>
      <w:bookmarkStart w:id="6732" w:name="_Toc61359434"/>
      <w:bookmarkStart w:id="6733" w:name="_Toc67916374"/>
      <w:bookmarkStart w:id="6734" w:name="_Toc75533920"/>
      <w:bookmarkStart w:id="6735" w:name="_Toc75819806"/>
      <w:bookmarkStart w:id="6736" w:name="_Toc76508650"/>
      <w:bookmarkStart w:id="6737" w:name="_Toc76717600"/>
      <w:bookmarkStart w:id="6738" w:name="_Toc83294241"/>
      <w:bookmarkStart w:id="6739" w:name="_Toc84335280"/>
      <w:r w:rsidRPr="001C0CC4">
        <w:t>7.5A</w:t>
      </w:r>
      <w:r w:rsidRPr="001C0CC4">
        <w:tab/>
        <w:t>Adjacent channel selectivity for CA</w:t>
      </w:r>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p>
    <w:p w14:paraId="31487F42" w14:textId="77777777" w:rsidR="00DC7196" w:rsidRPr="001C0CC4" w:rsidRDefault="00DC7196" w:rsidP="004E30D3">
      <w:pPr>
        <w:pStyle w:val="Heading3"/>
      </w:pPr>
      <w:bookmarkStart w:id="6740" w:name="_Toc21344465"/>
      <w:bookmarkStart w:id="6741" w:name="_Toc29801953"/>
      <w:bookmarkStart w:id="6742" w:name="_Toc29802377"/>
      <w:bookmarkStart w:id="6743" w:name="_Toc29803002"/>
      <w:bookmarkStart w:id="6744" w:name="_Toc36107744"/>
      <w:bookmarkStart w:id="6745" w:name="_Toc37251518"/>
      <w:bookmarkStart w:id="6746" w:name="_Toc45888434"/>
      <w:bookmarkStart w:id="6747" w:name="_Toc45889033"/>
      <w:bookmarkStart w:id="6748" w:name="_Toc59650389"/>
      <w:bookmarkStart w:id="6749" w:name="_Toc61357661"/>
      <w:bookmarkStart w:id="6750" w:name="_Toc61359435"/>
      <w:bookmarkStart w:id="6751" w:name="_Toc67916375"/>
      <w:bookmarkStart w:id="6752" w:name="_Toc75533921"/>
      <w:bookmarkStart w:id="6753" w:name="_Toc75819807"/>
      <w:bookmarkStart w:id="6754" w:name="_Toc76508651"/>
      <w:bookmarkStart w:id="6755" w:name="_Toc76717601"/>
      <w:bookmarkStart w:id="6756" w:name="_Toc83294242"/>
      <w:bookmarkStart w:id="6757" w:name="_Toc84335281"/>
      <w:r w:rsidRPr="001C0CC4">
        <w:t>7.5A.1</w:t>
      </w:r>
      <w:r w:rsidRPr="001C0CC4">
        <w:tab/>
        <w:t>Adjacent channel selectivity for Intra-band contiguous CA</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r w:rsidRPr="001C0CC4">
        <w:rPr>
          <w:rFonts w:cs="Arial"/>
        </w:rPr>
        <w:t>Table 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3C84A285" w:rsidR="00DC7196" w:rsidRPr="001C0CC4" w:rsidRDefault="00DC7196" w:rsidP="00DC7196">
      <w:pPr>
        <w:pStyle w:val="TH"/>
        <w:rPr>
          <w:rFonts w:cs="Arial"/>
        </w:rPr>
      </w:pPr>
      <w:r w:rsidRPr="001C0CC4">
        <w:rPr>
          <w:rFonts w:cs="Arial"/>
        </w:rPr>
        <w:t xml:space="preserve">Table </w:t>
      </w:r>
      <w:r w:rsidR="000A2A35" w:rsidRPr="001C0CC4">
        <w:rPr>
          <w:rFonts w:cs="Arial"/>
        </w:rPr>
        <w:t>7.5A.1-1a: ACS for intra-band contiguous CA with F</w:t>
      </w:r>
      <w:r w:rsidR="000A2A35" w:rsidRPr="001C0CC4">
        <w:rPr>
          <w:rFonts w:cs="Arial"/>
          <w:vertAlign w:val="subscript"/>
        </w:rPr>
        <w:t>DL_</w:t>
      </w:r>
      <w:r w:rsidR="000A2A35">
        <w:rPr>
          <w:rFonts w:cs="Arial"/>
          <w:vertAlign w:val="subscript"/>
        </w:rPr>
        <w:t>high</w:t>
      </w:r>
      <w:r w:rsidR="000A2A35" w:rsidRPr="001C0CC4">
        <w:rPr>
          <w:rFonts w:cs="Arial"/>
          <w:vertAlign w:val="subscript"/>
        </w:rPr>
        <w:t xml:space="preserve"> </w:t>
      </w:r>
      <w:r w:rsidR="000A2A35" w:rsidRPr="001C0CC4">
        <w:rPr>
          <w:rFonts w:cs="Arial"/>
        </w:rPr>
        <w:t>&lt; 2700 MHz and F</w:t>
      </w:r>
      <w:r w:rsidR="000A2A35" w:rsidRPr="001C0CC4">
        <w:rPr>
          <w:rFonts w:cs="Arial"/>
          <w:vertAlign w:val="subscript"/>
        </w:rPr>
        <w:t>UL</w:t>
      </w:r>
      <w:r w:rsidR="000A2A35">
        <w:rPr>
          <w:rFonts w:cs="Arial"/>
          <w:vertAlign w:val="subscript"/>
        </w:rPr>
        <w:t>_high</w:t>
      </w:r>
      <w:r w:rsidR="000A2A35" w:rsidRPr="001C0CC4">
        <w:rPr>
          <w:rFonts w:cs="Arial"/>
          <w:vertAlign w:val="subscript"/>
        </w:rPr>
        <w:t xml:space="preserve"> </w:t>
      </w:r>
      <w:r w:rsidR="000A2A35"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08"/>
        <w:gridCol w:w="9"/>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3"/>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gridAfter w:val="1"/>
          <w:wAfter w:w="9" w:type="dxa"/>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gridAfter w:val="1"/>
          <w:wAfter w:w="9" w:type="dxa"/>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r w:rsidRPr="001C0CC4">
        <w:rPr>
          <w:rFonts w:cs="Arial"/>
        </w:rPr>
        <w:t>Table 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6" type="#_x0000_t75" style="width:113.15pt;height:10.3pt" o:ole="">
                  <v:imagedata r:id="rId133" o:title=""/>
                </v:shape>
                <o:OLEObject Type="Embed" ProgID="Equation.3" ShapeID="_x0000_i1096" DrawAspect="Content" ObjectID="_1757502655" r:id="rId138"/>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210CAE58" w:rsidR="00DC7196" w:rsidRPr="001C0CC4" w:rsidRDefault="00DC7196" w:rsidP="00DC7196">
      <w:pPr>
        <w:pStyle w:val="TH"/>
        <w:rPr>
          <w:rFonts w:cs="Arial"/>
        </w:rPr>
      </w:pPr>
      <w:r w:rsidRPr="001C0CC4">
        <w:rPr>
          <w:rFonts w:cs="Arial"/>
        </w:rPr>
        <w:t xml:space="preserve">Table 7.5A.1-2a: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7" type="#_x0000_t75" style="width:113.15pt;height:10.3pt" o:ole="">
                  <v:imagedata r:id="rId133" o:title=""/>
                </v:shape>
                <o:OLEObject Type="Embed" ProgID="Equation.3" ShapeID="_x0000_i1097" DrawAspect="Content" ObjectID="_1757502656" r:id="rId139"/>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r w:rsidRPr="001C0CC4">
        <w:rPr>
          <w:rFonts w:cs="Arial"/>
        </w:rPr>
        <w:t>Table 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8" type="#_x0000_t75" style="width:113.15pt;height:10.3pt" o:ole="">
                  <v:imagedata r:id="rId133" o:title=""/>
                </v:shape>
                <o:OLEObject Type="Embed" ProgID="Equation.3" ShapeID="_x0000_i1098" DrawAspect="Content" ObjectID="_1757502657" r:id="rId140"/>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6F149FE4" w:rsidR="00DC7196" w:rsidRPr="001C0CC4" w:rsidRDefault="00DC7196" w:rsidP="00DC7196">
      <w:pPr>
        <w:pStyle w:val="TH"/>
        <w:rPr>
          <w:rFonts w:cs="Arial"/>
        </w:rPr>
      </w:pPr>
      <w:r w:rsidRPr="001C0CC4">
        <w:rPr>
          <w:rFonts w:cs="Arial"/>
        </w:rPr>
        <w:t xml:space="preserve">Table 7.5A.1-3a: </w:t>
      </w:r>
      <w:r w:rsidR="000A2A35" w:rsidRPr="001C0CC4">
        <w:rPr>
          <w:rFonts w:cs="Arial"/>
        </w:rPr>
        <w:t>Test parameters for intra-band contiguous CA with F</w:t>
      </w:r>
      <w:r w:rsidR="000A2A35" w:rsidRPr="001C0CC4">
        <w:rPr>
          <w:rFonts w:cs="Arial"/>
          <w:vertAlign w:val="subscript"/>
        </w:rPr>
        <w:t>DL</w:t>
      </w:r>
      <w:r w:rsidR="000A2A35">
        <w:rPr>
          <w:rFonts w:cs="Arial"/>
          <w:vertAlign w:val="subscript"/>
        </w:rPr>
        <w:t>_high</w:t>
      </w:r>
      <w:r w:rsidR="000A2A35" w:rsidRPr="001C0CC4">
        <w:rPr>
          <w:rFonts w:cs="Arial"/>
          <w:vertAlign w:val="subscript"/>
        </w:rPr>
        <w:t xml:space="preserve"> </w:t>
      </w:r>
      <w:r w:rsidR="000A2A35" w:rsidRPr="001C0CC4">
        <w:rPr>
          <w:rFonts w:cs="Arial"/>
        </w:rPr>
        <w:t>&lt;2700 MHz and F</w:t>
      </w:r>
      <w:r w:rsidR="000A2A35" w:rsidRPr="001C0CC4">
        <w:rPr>
          <w:rFonts w:cs="Arial"/>
          <w:vertAlign w:val="subscript"/>
        </w:rPr>
        <w:t>UL_</w:t>
      </w:r>
      <w:r w:rsidR="000A2A35">
        <w:rPr>
          <w:rFonts w:cs="Arial"/>
          <w:vertAlign w:val="subscript"/>
        </w:rPr>
        <w:t>high</w:t>
      </w:r>
      <w:r w:rsidR="000A2A35"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6758"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6758"/>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9" type="#_x0000_t75" style="width:113.15pt;height:10.3pt" o:ole="">
                  <v:imagedata r:id="rId133" o:title=""/>
                </v:shape>
                <o:OLEObject Type="Embed" ProgID="Equation.3" ShapeID="_x0000_i1099" DrawAspect="Content" ObjectID="_1757502658" r:id="rId141"/>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6759" w:name="_Toc21344466"/>
      <w:bookmarkStart w:id="6760" w:name="_Toc29801954"/>
      <w:bookmarkStart w:id="6761" w:name="_Toc29802378"/>
      <w:bookmarkStart w:id="6762" w:name="_Toc29803003"/>
      <w:bookmarkStart w:id="6763" w:name="_Toc36107745"/>
      <w:bookmarkStart w:id="6764" w:name="_Toc37251519"/>
      <w:bookmarkStart w:id="6765" w:name="_Toc45888435"/>
      <w:bookmarkStart w:id="6766" w:name="_Toc45889034"/>
      <w:bookmarkStart w:id="6767" w:name="_Toc59650390"/>
      <w:bookmarkStart w:id="6768" w:name="_Toc61357662"/>
      <w:bookmarkStart w:id="6769" w:name="_Toc61359436"/>
      <w:bookmarkStart w:id="6770" w:name="_Toc67916376"/>
      <w:bookmarkStart w:id="6771" w:name="_Toc75533922"/>
      <w:bookmarkStart w:id="6772" w:name="_Toc75819808"/>
      <w:bookmarkStart w:id="6773" w:name="_Toc76508652"/>
      <w:bookmarkStart w:id="6774" w:name="_Toc76717602"/>
      <w:bookmarkStart w:id="6775" w:name="_Toc83294243"/>
      <w:bookmarkStart w:id="6776" w:name="_Toc84335282"/>
      <w:r w:rsidRPr="001C0CC4">
        <w:t>7.5A.2</w:t>
      </w:r>
      <w:r w:rsidRPr="001C0CC4">
        <w:tab/>
        <w:t>Adjacent channel selectivity Intra-band non-contiguous CA</w:t>
      </w:r>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4631D090" w14:textId="0AAE171C" w:rsidR="00DC7196" w:rsidRPr="001C0CC4" w:rsidRDefault="00A70E81" w:rsidP="00DC7196">
      <w:r w:rsidRPr="001C0CC4">
        <w:t xml:space="preserve">For intra-band non-contiguous carrier aggregation with </w:t>
      </w:r>
      <w:r w:rsidRPr="001C0CC4">
        <w:rPr>
          <w:rFonts w:cs="Arial"/>
        </w:rPr>
        <w:t>F</w:t>
      </w:r>
      <w:r w:rsidRPr="001C0CC4">
        <w:rPr>
          <w:rFonts w:cs="Arial"/>
          <w:bCs/>
          <w:vertAlign w:val="subscript"/>
        </w:rPr>
        <w:t>DL_</w:t>
      </w:r>
      <w:r>
        <w:rPr>
          <w:rFonts w:cs="Arial"/>
          <w:bCs/>
          <w:vertAlign w:val="subscript"/>
        </w:rPr>
        <w:t>high</w:t>
      </w:r>
      <w:r w:rsidRPr="001C0CC4">
        <w:rPr>
          <w:rFonts w:cs="Arial"/>
        </w:rPr>
        <w:t xml:space="preserve"> &lt; 2700 MHz and F</w:t>
      </w:r>
      <w:r w:rsidRPr="001C0CC4">
        <w:rPr>
          <w:rFonts w:cs="Arial"/>
          <w:bCs/>
          <w:vertAlign w:val="subscript"/>
        </w:rPr>
        <w:t>UL_</w:t>
      </w:r>
      <w:r>
        <w:rPr>
          <w:rFonts w:cs="Arial"/>
          <w:bCs/>
          <w:vertAlign w:val="subscript"/>
        </w:rPr>
        <w:t>high</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w:t>
      </w:r>
      <w:r>
        <w:t xml:space="preserve"> </w:t>
      </w:r>
      <w:r w:rsidR="00DC7196" w:rsidRPr="001C0CC4">
        <w:t xml:space="preserve">For this uplink configuration, the UE shall meet the requirements for each sub-block as specified in </w:t>
      </w:r>
      <w:r w:rsidR="00DC7196">
        <w:t>clause</w:t>
      </w:r>
      <w:r w:rsidR="00DC7196"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00DC7196" w:rsidRPr="001C0CC4">
        <w:rPr>
          <w:sz w:val="13"/>
          <w:szCs w:val="13"/>
        </w:rPr>
        <w:t xml:space="preserve">interferer </w:t>
      </w:r>
      <w:r w:rsidR="00DC7196"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00DC7196" w:rsidRPr="001C0CC4">
        <w:rPr>
          <w:sz w:val="13"/>
          <w:szCs w:val="13"/>
        </w:rPr>
        <w:t xml:space="preserve">interferer </w:t>
      </w:r>
      <w:r w:rsidR="00DC7196" w:rsidRPr="001C0CC4">
        <w:t xml:space="preserve"> in accordance with the ACS requirement for each sub-block (Table 7.5-1 and Table 7.5A.1-1a). For the upper range of test parameters (Case 2) for which the interferer power P</w:t>
      </w:r>
      <w:r w:rsidR="00DC7196" w:rsidRPr="001C0CC4">
        <w:rPr>
          <w:sz w:val="13"/>
          <w:szCs w:val="13"/>
        </w:rPr>
        <w:t xml:space="preserve">interferer </w:t>
      </w:r>
      <w:r w:rsidR="00DC7196" w:rsidRPr="001C0CC4">
        <w:t xml:space="preserve"> is -25 dBm (Table 7.5-4 and Table 7.5A.1-3a) the wanted signal power levels for the carriers of each sub-block shall be adjusted relative to P</w:t>
      </w:r>
      <w:r w:rsidR="00DC7196" w:rsidRPr="001C0CC4">
        <w:rPr>
          <w:sz w:val="13"/>
          <w:szCs w:val="13"/>
        </w:rPr>
        <w:t xml:space="preserve">interferer </w:t>
      </w:r>
      <w:r w:rsidR="00DC7196"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6777" w:name="_Toc21344467"/>
      <w:bookmarkStart w:id="6778" w:name="_Toc29801955"/>
      <w:bookmarkStart w:id="6779" w:name="_Toc29802379"/>
      <w:bookmarkStart w:id="6780" w:name="_Toc29803004"/>
      <w:bookmarkStart w:id="6781" w:name="_Toc36107746"/>
      <w:bookmarkStart w:id="6782" w:name="_Toc37251520"/>
      <w:bookmarkStart w:id="6783" w:name="_Toc45888436"/>
      <w:bookmarkStart w:id="6784" w:name="_Toc45889035"/>
      <w:bookmarkStart w:id="6785" w:name="_Toc59650391"/>
      <w:bookmarkStart w:id="6786" w:name="_Toc61357663"/>
      <w:bookmarkStart w:id="6787" w:name="_Toc61359437"/>
      <w:bookmarkStart w:id="6788" w:name="_Toc67916377"/>
      <w:bookmarkStart w:id="6789" w:name="_Toc75533923"/>
      <w:bookmarkStart w:id="6790" w:name="_Toc75819809"/>
      <w:bookmarkStart w:id="6791" w:name="_Toc76508653"/>
      <w:bookmarkStart w:id="6792" w:name="_Toc76717603"/>
      <w:bookmarkStart w:id="6793" w:name="_Toc83294244"/>
      <w:bookmarkStart w:id="6794" w:name="_Toc84335283"/>
      <w:r w:rsidRPr="001C0CC4">
        <w:t>7.5A.3</w:t>
      </w:r>
      <w:r w:rsidRPr="001C0CC4">
        <w:tab/>
        <w:t>Adjacent channel selectivity Inter-band CA</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6795" w:name="_Toc45888437"/>
      <w:bookmarkStart w:id="6796" w:name="_Toc45889036"/>
      <w:bookmarkStart w:id="6797" w:name="_Toc59650392"/>
      <w:bookmarkStart w:id="6798" w:name="_Toc61357664"/>
      <w:bookmarkStart w:id="6799" w:name="_Toc61359438"/>
      <w:bookmarkStart w:id="6800" w:name="_Toc67916378"/>
      <w:bookmarkStart w:id="6801" w:name="_Toc75533924"/>
      <w:bookmarkStart w:id="6802" w:name="_Toc75819810"/>
      <w:bookmarkStart w:id="6803" w:name="_Toc76508654"/>
      <w:bookmarkStart w:id="6804" w:name="_Toc76717604"/>
      <w:bookmarkStart w:id="6805" w:name="_Toc83294245"/>
      <w:bookmarkStart w:id="6806" w:name="_Toc84335284"/>
      <w:bookmarkStart w:id="6807" w:name="_Toc21344468"/>
      <w:bookmarkStart w:id="6808" w:name="_Toc29801956"/>
      <w:bookmarkStart w:id="6809" w:name="_Toc29802380"/>
      <w:bookmarkStart w:id="6810" w:name="_Toc29803005"/>
      <w:bookmarkStart w:id="6811" w:name="_Toc36107747"/>
      <w:bookmarkStart w:id="6812" w:name="_Toc37251521"/>
      <w:r w:rsidRPr="001C0CC4">
        <w:t>7.5</w:t>
      </w:r>
      <w:r>
        <w:t>B</w:t>
      </w:r>
      <w:r w:rsidRPr="001C0CC4">
        <w:tab/>
        <w:t xml:space="preserve">Adjacent channel selectivity for </w:t>
      </w:r>
      <w:r>
        <w:t>NR-DC</w:t>
      </w:r>
      <w:bookmarkEnd w:id="6795"/>
      <w:bookmarkEnd w:id="6796"/>
      <w:bookmarkEnd w:id="6797"/>
      <w:bookmarkEnd w:id="6798"/>
      <w:bookmarkEnd w:id="6799"/>
      <w:bookmarkEnd w:id="6800"/>
      <w:bookmarkEnd w:id="6801"/>
      <w:bookmarkEnd w:id="6802"/>
      <w:bookmarkEnd w:id="6803"/>
      <w:bookmarkEnd w:id="6804"/>
      <w:bookmarkEnd w:id="6805"/>
      <w:bookmarkEnd w:id="6806"/>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6813" w:name="_Toc45888438"/>
      <w:bookmarkStart w:id="6814" w:name="_Toc45889037"/>
      <w:bookmarkStart w:id="6815" w:name="_Toc59650393"/>
      <w:bookmarkStart w:id="6816" w:name="_Toc61357665"/>
      <w:bookmarkStart w:id="6817" w:name="_Toc61359439"/>
      <w:bookmarkStart w:id="6818" w:name="_Toc67916379"/>
      <w:bookmarkStart w:id="6819" w:name="_Toc75533925"/>
      <w:bookmarkStart w:id="6820" w:name="_Toc75819811"/>
      <w:bookmarkStart w:id="6821" w:name="_Toc76508655"/>
      <w:bookmarkStart w:id="6822" w:name="_Toc76717605"/>
      <w:bookmarkStart w:id="6823" w:name="_Toc83294246"/>
      <w:bookmarkStart w:id="6824" w:name="_Toc84335285"/>
      <w:r w:rsidRPr="001C0CC4">
        <w:t>7.5D</w:t>
      </w:r>
      <w:r w:rsidRPr="001C0CC4">
        <w:tab/>
        <w:t>Adjacent channel selectivity for UL MIMO</w:t>
      </w:r>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6825" w:name="_Toc45888439"/>
      <w:bookmarkStart w:id="6826" w:name="_Toc45889038"/>
      <w:bookmarkStart w:id="6827" w:name="_Toc59650394"/>
      <w:bookmarkStart w:id="6828" w:name="_Toc61357666"/>
      <w:bookmarkStart w:id="6829" w:name="_Toc61359440"/>
      <w:bookmarkStart w:id="6830" w:name="_Toc67916380"/>
      <w:bookmarkStart w:id="6831" w:name="_Toc75533926"/>
      <w:bookmarkStart w:id="6832" w:name="_Toc75819812"/>
      <w:bookmarkStart w:id="6833" w:name="_Toc76508656"/>
      <w:bookmarkStart w:id="6834" w:name="_Toc76717606"/>
      <w:bookmarkStart w:id="6835" w:name="_Toc83294247"/>
      <w:bookmarkStart w:id="6836" w:name="_Toc84335286"/>
      <w:bookmarkStart w:id="6837" w:name="_Toc21344469"/>
      <w:bookmarkStart w:id="6838" w:name="_Toc29801957"/>
      <w:bookmarkStart w:id="6839" w:name="_Toc29802381"/>
      <w:bookmarkStart w:id="6840" w:name="_Toc29803006"/>
      <w:bookmarkStart w:id="6841" w:name="_Toc36107748"/>
      <w:bookmarkStart w:id="6842"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6825"/>
      <w:bookmarkEnd w:id="6826"/>
      <w:bookmarkEnd w:id="6827"/>
      <w:bookmarkEnd w:id="6828"/>
      <w:bookmarkEnd w:id="6829"/>
      <w:bookmarkEnd w:id="6830"/>
      <w:bookmarkEnd w:id="6831"/>
      <w:bookmarkEnd w:id="6832"/>
      <w:bookmarkEnd w:id="6833"/>
      <w:bookmarkEnd w:id="6834"/>
      <w:bookmarkEnd w:id="6835"/>
      <w:bookmarkEnd w:id="6836"/>
    </w:p>
    <w:p w14:paraId="38E413C7" w14:textId="77777777" w:rsidR="0017189C" w:rsidRPr="00E24AB4" w:rsidRDefault="0017189C" w:rsidP="004E30D3">
      <w:pPr>
        <w:pStyle w:val="Heading3"/>
        <w:rPr>
          <w:rFonts w:eastAsia="SimSun"/>
          <w:lang w:eastAsia="zh-CN"/>
        </w:rPr>
      </w:pPr>
      <w:bookmarkStart w:id="6843" w:name="_Toc45888440"/>
      <w:bookmarkStart w:id="6844" w:name="_Toc45889039"/>
      <w:bookmarkStart w:id="6845" w:name="_Toc59650395"/>
      <w:bookmarkStart w:id="6846" w:name="_Toc61357667"/>
      <w:bookmarkStart w:id="6847" w:name="_Toc61359441"/>
      <w:bookmarkStart w:id="6848" w:name="_Toc67916381"/>
      <w:bookmarkStart w:id="6849" w:name="_Toc75533927"/>
      <w:bookmarkStart w:id="6850" w:name="_Toc75819813"/>
      <w:bookmarkStart w:id="6851" w:name="_Toc76508657"/>
      <w:bookmarkStart w:id="6852" w:name="_Toc76717607"/>
      <w:bookmarkStart w:id="6853" w:name="_Toc83294248"/>
      <w:bookmarkStart w:id="6854" w:name="_Toc84335287"/>
      <w:r w:rsidRPr="00E24AB4">
        <w:rPr>
          <w:lang w:eastAsia="zh-CN"/>
        </w:rPr>
        <w:t>7.5E.1</w:t>
      </w:r>
      <w:r w:rsidRPr="00E24AB4">
        <w:rPr>
          <w:lang w:eastAsia="zh-CN"/>
        </w:rPr>
        <w:tab/>
        <w:t>General</w:t>
      </w:r>
      <w:bookmarkEnd w:id="6843"/>
      <w:bookmarkEnd w:id="6844"/>
      <w:bookmarkEnd w:id="6845"/>
      <w:bookmarkEnd w:id="6846"/>
      <w:bookmarkEnd w:id="6847"/>
      <w:bookmarkEnd w:id="6848"/>
      <w:bookmarkEnd w:id="6849"/>
      <w:bookmarkEnd w:id="6850"/>
      <w:bookmarkEnd w:id="6851"/>
      <w:bookmarkEnd w:id="6852"/>
      <w:bookmarkEnd w:id="6853"/>
      <w:bookmarkEnd w:id="6854"/>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100" type="#_x0000_t75" style="width:118.3pt;height:20.55pt" o:ole="">
                  <v:imagedata r:id="rId133" o:title=""/>
                </v:shape>
                <o:OLEObject Type="Embed" ProgID="Equation.3" ShapeID="_x0000_i1100" DrawAspect="Content" ObjectID="_1757502659" r:id="rId142"/>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101" type="#_x0000_t75" style="width:118.3pt;height:20.55pt" o:ole="">
                  <v:imagedata r:id="rId133" o:title=""/>
                </v:shape>
                <o:OLEObject Type="Embed" ProgID="Equation.3" ShapeID="_x0000_i1101" DrawAspect="Content" ObjectID="_1757502660" r:id="rId143"/>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6855" w:name="_Toc45888441"/>
      <w:bookmarkStart w:id="6856" w:name="_Toc45889040"/>
      <w:bookmarkStart w:id="6857" w:name="_Toc59650396"/>
      <w:bookmarkStart w:id="6858" w:name="_Toc61357668"/>
      <w:bookmarkStart w:id="6859" w:name="_Toc61359442"/>
      <w:bookmarkStart w:id="6860" w:name="_Toc67916382"/>
      <w:bookmarkStart w:id="6861" w:name="_Toc75533928"/>
      <w:bookmarkStart w:id="6862" w:name="_Toc75819814"/>
      <w:bookmarkStart w:id="6863" w:name="_Toc76508658"/>
      <w:bookmarkStart w:id="6864" w:name="_Toc76717608"/>
      <w:bookmarkStart w:id="6865" w:name="_Toc83294249"/>
      <w:bookmarkStart w:id="6866" w:name="_Toc84335288"/>
      <w:r w:rsidRPr="00E24AB4">
        <w:t>7.5E.2</w:t>
      </w:r>
      <w:r w:rsidRPr="00E24AB4">
        <w:tab/>
        <w:t>Adjacent channel selectivity for V2X con-current operation</w:t>
      </w:r>
      <w:bookmarkEnd w:id="6855"/>
      <w:bookmarkEnd w:id="6856"/>
      <w:bookmarkEnd w:id="6857"/>
      <w:bookmarkEnd w:id="6858"/>
      <w:bookmarkEnd w:id="6859"/>
      <w:bookmarkEnd w:id="6860"/>
      <w:bookmarkEnd w:id="6861"/>
      <w:bookmarkEnd w:id="6862"/>
      <w:bookmarkEnd w:id="6863"/>
      <w:bookmarkEnd w:id="6864"/>
      <w:bookmarkEnd w:id="6865"/>
      <w:bookmarkEnd w:id="6866"/>
    </w:p>
    <w:p w14:paraId="4BF63282" w14:textId="3B2883DA" w:rsidR="003B1F4E" w:rsidRDefault="00D67749" w:rsidP="003B1F4E">
      <w:bookmarkStart w:id="6867" w:name="_Toc59650397"/>
      <w:bookmarkStart w:id="6868" w:name="_Toc61357669"/>
      <w:bookmarkStart w:id="6869" w:name="_Toc61359443"/>
      <w:bookmarkStart w:id="6870" w:name="_Toc67916383"/>
      <w:bookmarkStart w:id="6871" w:name="_Toc75533929"/>
      <w:bookmarkStart w:id="6872" w:name="_Toc75819815"/>
      <w:bookmarkStart w:id="6873" w:name="_Toc76508659"/>
      <w:bookmarkStart w:id="6874" w:name="_Toc76717609"/>
      <w:bookmarkStart w:id="6875" w:name="_Toc83294250"/>
      <w:bookmarkStart w:id="6876" w:name="_Toc84335289"/>
      <w:r w:rsidRPr="00E24AB4">
        <w:rPr>
          <w:noProof/>
        </w:rPr>
        <w:t xml:space="preserve">For the inter-band con-current NR V2X operation, </w:t>
      </w:r>
      <w:r w:rsidRPr="00E24AB4">
        <w:t xml:space="preserve">the requirements specified in </w:t>
      </w:r>
      <w:r>
        <w:t>clause</w:t>
      </w:r>
      <w:r w:rsidRPr="00E24AB4">
        <w:t xml:space="preserve"> 7.5E</w:t>
      </w:r>
      <w:r>
        <w:t>.1</w:t>
      </w:r>
      <w:r w:rsidRPr="00E24AB4">
        <w:t xml:space="preserve"> shall apply for the NR sidelink reception in </w:t>
      </w:r>
      <w:r>
        <w:t>the operating b</w:t>
      </w:r>
      <w:r w:rsidRPr="00E24AB4">
        <w:t>and</w:t>
      </w:r>
      <w:r>
        <w:t>s in</w:t>
      </w:r>
      <w:r w:rsidRPr="00E24AB4">
        <w:t xml:space="preserve"> </w:t>
      </w:r>
      <w:r>
        <w:t xml:space="preserve">Table </w:t>
      </w:r>
      <w:r>
        <w:rPr>
          <w:rFonts w:hint="eastAsia"/>
          <w:lang w:eastAsia="zh-CN"/>
        </w:rPr>
        <w:t>5.</w:t>
      </w:r>
      <w:r>
        <w:rPr>
          <w:lang w:eastAsia="zh-CN"/>
        </w:rPr>
        <w:t>2E.2-1</w:t>
      </w:r>
      <w:r w:rsidRPr="00E24AB4">
        <w:t xml:space="preserve"> and the requirements specified in </w:t>
      </w:r>
      <w:r>
        <w:t>clause</w:t>
      </w:r>
      <w:r w:rsidRPr="00E24AB4">
        <w:t xml:space="preserve"> 7.5 shall apply for the NR downlink reception in licensed band while all downlink carriers are active</w:t>
      </w:r>
      <w:r w:rsidRPr="00A1115A">
        <w:t>.</w:t>
      </w:r>
    </w:p>
    <w:p w14:paraId="7CE8F1E5" w14:textId="77777777" w:rsidR="0052283C" w:rsidRPr="001C0CC4" w:rsidRDefault="0052283C" w:rsidP="004E30D3">
      <w:pPr>
        <w:pStyle w:val="Heading2"/>
      </w:pPr>
      <w:r w:rsidRPr="001C0CC4">
        <w:t>7.5</w:t>
      </w:r>
      <w:r>
        <w:t>F</w:t>
      </w:r>
      <w:r w:rsidRPr="001C0CC4">
        <w:tab/>
        <w:t>Adjacent channel selectivity</w:t>
      </w:r>
      <w:bookmarkEnd w:id="6867"/>
      <w:bookmarkEnd w:id="6868"/>
      <w:bookmarkEnd w:id="6869"/>
      <w:bookmarkEnd w:id="6870"/>
      <w:bookmarkEnd w:id="6871"/>
      <w:bookmarkEnd w:id="6872"/>
      <w:bookmarkEnd w:id="6873"/>
      <w:bookmarkEnd w:id="6874"/>
      <w:bookmarkEnd w:id="6875"/>
      <w:bookmarkEnd w:id="6876"/>
    </w:p>
    <w:p w14:paraId="0F94DD7F" w14:textId="77777777" w:rsidR="0052283C" w:rsidRPr="001C0CC4" w:rsidRDefault="0052283C" w:rsidP="004E30D3">
      <w:pPr>
        <w:pStyle w:val="Heading3"/>
      </w:pPr>
      <w:bookmarkStart w:id="6877" w:name="_Toc59650398"/>
      <w:bookmarkStart w:id="6878" w:name="_Toc61357670"/>
      <w:bookmarkStart w:id="6879" w:name="_Toc61359444"/>
      <w:bookmarkStart w:id="6880" w:name="_Toc67916384"/>
      <w:bookmarkStart w:id="6881" w:name="_Toc75533930"/>
      <w:bookmarkStart w:id="6882" w:name="_Toc75819816"/>
      <w:bookmarkStart w:id="6883" w:name="_Toc76508660"/>
      <w:bookmarkStart w:id="6884" w:name="_Toc76717610"/>
      <w:bookmarkStart w:id="6885" w:name="_Toc83294251"/>
      <w:bookmarkStart w:id="6886" w:name="_Toc84335290"/>
      <w:r w:rsidRPr="001C0CC4">
        <w:t>7.</w:t>
      </w:r>
      <w:r>
        <w:t>5F</w:t>
      </w:r>
      <w:r w:rsidRPr="001C0CC4">
        <w:t>.1</w:t>
      </w:r>
      <w:r w:rsidRPr="001C0CC4">
        <w:tab/>
      </w:r>
      <w:r>
        <w:t>General</w:t>
      </w:r>
      <w:bookmarkEnd w:id="6877"/>
      <w:bookmarkEnd w:id="6878"/>
      <w:bookmarkEnd w:id="6879"/>
      <w:bookmarkEnd w:id="6880"/>
      <w:bookmarkEnd w:id="6881"/>
      <w:bookmarkEnd w:id="6882"/>
      <w:bookmarkEnd w:id="6883"/>
      <w:bookmarkEnd w:id="6884"/>
      <w:bookmarkEnd w:id="6885"/>
      <w:bookmarkEnd w:id="6886"/>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r w:rsidRPr="001C0CC4">
        <w:t>Table 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r w:rsidRPr="001C0CC4">
        <w:t>Table 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102" type="#_x0000_t75" style="width:113.15pt;height:10.3pt" o:ole="">
                  <v:imagedata r:id="rId133" o:title=""/>
                </v:shape>
                <o:OLEObject Type="Embed" ProgID="Equation.3" ShapeID="_x0000_i1102" DrawAspect="Content" ObjectID="_1757502661" r:id="rId144"/>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6887" w:name="_Toc59650399"/>
      <w:bookmarkStart w:id="6888" w:name="_Toc61357671"/>
      <w:bookmarkStart w:id="6889" w:name="_Toc61359445"/>
      <w:bookmarkStart w:id="6890" w:name="_Toc67916385"/>
      <w:bookmarkStart w:id="6891" w:name="_Toc75533931"/>
      <w:bookmarkStart w:id="6892" w:name="_Toc75819817"/>
      <w:bookmarkStart w:id="6893" w:name="_Toc76508661"/>
      <w:bookmarkStart w:id="6894" w:name="_Toc76717611"/>
      <w:bookmarkStart w:id="6895" w:name="_Toc83294252"/>
      <w:bookmarkStart w:id="6896" w:name="_Toc84335291"/>
      <w:r w:rsidRPr="001C0CC4">
        <w:t>7.</w:t>
      </w:r>
      <w:r>
        <w:t>5F</w:t>
      </w:r>
      <w:r w:rsidRPr="001C0CC4">
        <w:t>.</w:t>
      </w:r>
      <w:r>
        <w:t>2</w:t>
      </w:r>
      <w:r w:rsidRPr="001C0CC4">
        <w:tab/>
      </w:r>
      <w:r>
        <w:t>Intra-band contiguous shared spectrum channel access CA</w:t>
      </w:r>
      <w:bookmarkEnd w:id="6887"/>
      <w:bookmarkEnd w:id="6888"/>
      <w:bookmarkEnd w:id="6889"/>
      <w:bookmarkEnd w:id="6890"/>
      <w:bookmarkEnd w:id="6891"/>
      <w:bookmarkEnd w:id="6892"/>
      <w:bookmarkEnd w:id="6893"/>
      <w:bookmarkEnd w:id="6894"/>
      <w:bookmarkEnd w:id="6895"/>
      <w:bookmarkEnd w:id="6896"/>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69DE4863" w:rsidR="0052283C" w:rsidRPr="001C0CC4" w:rsidRDefault="00F32B07" w:rsidP="0052283C">
      <w:pPr>
        <w:pStyle w:val="TH"/>
        <w:rPr>
          <w:rFonts w:cs="Arial"/>
        </w:rPr>
      </w:pPr>
      <w:r>
        <w:rPr>
          <w:rFonts w:cs="Arial"/>
        </w:rPr>
        <w:t>Table 7.5F.</w:t>
      </w:r>
      <w:r>
        <w:rPr>
          <w:rFonts w:eastAsia="SimSun" w:cs="Arial"/>
          <w:lang w:val="en-US" w:eastAsia="zh-CN"/>
        </w:rPr>
        <w:t>2</w:t>
      </w:r>
      <w:r>
        <w:rPr>
          <w:rFonts w:cs="Arial"/>
        </w:rPr>
        <w:t xml:space="preserve">-2: Test parameters for intra-band contiguous NR-U 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103" type="#_x0000_t75" style="width:113.15pt;height:10.3pt" o:ole="">
                  <v:imagedata r:id="rId133" o:title=""/>
                </v:shape>
                <o:OLEObject Type="Embed" ProgID="Equation.3" ShapeID="_x0000_i1103" DrawAspect="Content" ObjectID="_1757502662" r:id="rId145"/>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6897" w:name="_Toc45888442"/>
      <w:bookmarkStart w:id="6898" w:name="_Toc45889041"/>
      <w:bookmarkStart w:id="6899" w:name="_Toc59650400"/>
      <w:bookmarkStart w:id="6900" w:name="_Toc61357672"/>
      <w:bookmarkStart w:id="6901" w:name="_Toc61359446"/>
      <w:bookmarkStart w:id="6902" w:name="_Toc67916386"/>
      <w:bookmarkStart w:id="6903" w:name="_Toc75533932"/>
      <w:bookmarkStart w:id="6904" w:name="_Toc75819818"/>
      <w:bookmarkStart w:id="6905" w:name="_Toc76508662"/>
      <w:bookmarkStart w:id="6906" w:name="_Toc76717612"/>
      <w:bookmarkStart w:id="6907" w:name="_Toc83294253"/>
      <w:bookmarkStart w:id="6908" w:name="_Toc84335292"/>
      <w:r w:rsidRPr="001C0CC4">
        <w:t>7.6</w:t>
      </w:r>
      <w:r w:rsidRPr="001C0CC4">
        <w:tab/>
        <w:t>Blocking characteristics</w:t>
      </w:r>
      <w:bookmarkEnd w:id="6837"/>
      <w:bookmarkEnd w:id="6838"/>
      <w:bookmarkEnd w:id="6839"/>
      <w:bookmarkEnd w:id="6840"/>
      <w:bookmarkEnd w:id="6841"/>
      <w:bookmarkEnd w:id="6842"/>
      <w:bookmarkEnd w:id="6897"/>
      <w:bookmarkEnd w:id="6898"/>
      <w:bookmarkEnd w:id="6899"/>
      <w:bookmarkEnd w:id="6900"/>
      <w:bookmarkEnd w:id="6901"/>
      <w:bookmarkEnd w:id="6902"/>
      <w:bookmarkEnd w:id="6903"/>
      <w:bookmarkEnd w:id="6904"/>
      <w:bookmarkEnd w:id="6905"/>
      <w:bookmarkEnd w:id="6906"/>
      <w:bookmarkEnd w:id="6907"/>
      <w:bookmarkEnd w:id="6908"/>
    </w:p>
    <w:p w14:paraId="5505240F" w14:textId="77777777" w:rsidR="00DC7196" w:rsidRPr="001C0CC4" w:rsidRDefault="00DC7196" w:rsidP="004E30D3">
      <w:pPr>
        <w:pStyle w:val="Heading3"/>
      </w:pPr>
      <w:bookmarkStart w:id="6909" w:name="_Toc21344470"/>
      <w:bookmarkStart w:id="6910" w:name="_Toc29801958"/>
      <w:bookmarkStart w:id="6911" w:name="_Toc29802382"/>
      <w:bookmarkStart w:id="6912" w:name="_Toc29803007"/>
      <w:bookmarkStart w:id="6913" w:name="_Toc36107749"/>
      <w:bookmarkStart w:id="6914" w:name="_Toc37251523"/>
      <w:bookmarkStart w:id="6915" w:name="_Toc45888443"/>
      <w:bookmarkStart w:id="6916" w:name="_Toc45889042"/>
      <w:bookmarkStart w:id="6917" w:name="_Toc59650401"/>
      <w:bookmarkStart w:id="6918" w:name="_Toc61357673"/>
      <w:bookmarkStart w:id="6919" w:name="_Toc61359447"/>
      <w:bookmarkStart w:id="6920" w:name="_Toc67916387"/>
      <w:bookmarkStart w:id="6921" w:name="_Toc75533933"/>
      <w:bookmarkStart w:id="6922" w:name="_Toc75819819"/>
      <w:bookmarkStart w:id="6923" w:name="_Toc76508663"/>
      <w:bookmarkStart w:id="6924" w:name="_Toc76717613"/>
      <w:bookmarkStart w:id="6925" w:name="_Toc83294254"/>
      <w:bookmarkStart w:id="6926" w:name="_Toc84335293"/>
      <w:r w:rsidRPr="001C0CC4">
        <w:t>7.6.1</w:t>
      </w:r>
      <w:r w:rsidRPr="001C0CC4">
        <w:tab/>
        <w:t>General</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6927" w:name="_Toc21344471"/>
      <w:bookmarkStart w:id="6928" w:name="_Toc29801959"/>
      <w:bookmarkStart w:id="6929" w:name="_Toc29802383"/>
      <w:bookmarkStart w:id="6930" w:name="_Toc29803008"/>
      <w:bookmarkStart w:id="6931" w:name="_Toc36107750"/>
      <w:bookmarkStart w:id="6932" w:name="_Toc37251524"/>
      <w:bookmarkStart w:id="6933" w:name="_Toc45888444"/>
      <w:bookmarkStart w:id="6934" w:name="_Toc45889043"/>
      <w:bookmarkStart w:id="6935" w:name="_Toc59650402"/>
      <w:bookmarkStart w:id="6936" w:name="_Toc61357674"/>
      <w:bookmarkStart w:id="6937" w:name="_Toc61359448"/>
      <w:bookmarkStart w:id="6938" w:name="_Toc67916388"/>
      <w:bookmarkStart w:id="6939" w:name="_Toc75533934"/>
      <w:bookmarkStart w:id="6940" w:name="_Toc75819820"/>
      <w:bookmarkStart w:id="6941" w:name="_Toc76508664"/>
      <w:bookmarkStart w:id="6942" w:name="_Toc76717614"/>
      <w:bookmarkStart w:id="6943" w:name="_Toc83294255"/>
      <w:bookmarkStart w:id="6944" w:name="_Toc84335294"/>
      <w:r w:rsidRPr="001C0CC4">
        <w:t>7.6.2</w:t>
      </w:r>
      <w:r w:rsidRPr="001C0CC4">
        <w:tab/>
        <w:t>In-band blocking</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r w:rsidRPr="001C0CC4">
        <w:t>Table 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r w:rsidRPr="001C0CC4">
        <w:t>Table 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66D7CA36" w:rsidR="00DC7196" w:rsidRPr="001C0CC4" w:rsidRDefault="00366F42"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n28,</w:t>
            </w:r>
            <w:r>
              <w:t xml:space="preserve"> n29, </w:t>
            </w:r>
            <w:r w:rsidRPr="001C0CC4">
              <w:t>n34, n38,</w:t>
            </w:r>
            <w:r>
              <w:t xml:space="preserve"> </w:t>
            </w:r>
            <w:r w:rsidRPr="001C0CC4">
              <w:t xml:space="preserve">n39, n40, n41, </w:t>
            </w:r>
            <w:r>
              <w:t>n48</w:t>
            </w:r>
            <w:r w:rsidRPr="0030342B">
              <w:rPr>
                <w:vertAlign w:val="superscript"/>
              </w:rPr>
              <w:t>3</w:t>
            </w:r>
            <w:r>
              <w:t xml:space="preserve">, </w:t>
            </w:r>
            <w:r w:rsidRPr="001C0CC4">
              <w:t xml:space="preserve">n50, n51, </w:t>
            </w:r>
            <w:r>
              <w:t xml:space="preserve">n53, </w:t>
            </w:r>
            <w:r w:rsidRPr="001C0CC4">
              <w:t>n65, n66, n70, n74, n75, n76</w:t>
            </w:r>
            <w:r>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104" type="#_x0000_t75" style="width:113.15pt;height:10.3pt" o:ole="">
                  <v:imagedata r:id="rId133" o:title=""/>
                </v:shape>
                <o:OLEObject Type="Embed" ProgID="Equation.3" ShapeID="_x0000_i1104" DrawAspect="Content" ObjectID="_1757502663" r:id="rId146"/>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4F84A728" w14:textId="77777777" w:rsidR="00DC7196" w:rsidRDefault="00D717DD" w:rsidP="00D717DD">
            <w:pPr>
              <w:pStyle w:val="TAN"/>
            </w:pPr>
            <w:r>
              <w:t>NOTE 3:</w:t>
            </w:r>
            <w:r>
              <w:tab/>
              <w:t>n48 follows the requirement in this frequency range according to the general requirement defined in Clause 7.1.</w:t>
            </w:r>
          </w:p>
          <w:p w14:paraId="27A161EE" w14:textId="5B999D45" w:rsidR="00366F42" w:rsidRPr="001C0CC4" w:rsidRDefault="00366F42" w:rsidP="00D717DD">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r w:rsidRPr="001C0CC4">
        <w:t>Table 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r w:rsidRPr="001C0CC4">
        <w:t>Table 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105" type="#_x0000_t75" style="width:113.15pt;height:10.3pt" o:ole="">
                  <v:imagedata r:id="rId133" o:title=""/>
                </v:shape>
                <o:OLEObject Type="Embed" ProgID="Equation.3" ShapeID="_x0000_i1105" DrawAspect="Content" ObjectID="_1757502664" r:id="rId147"/>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6945" w:name="_Toc21344472"/>
      <w:bookmarkStart w:id="6946" w:name="_Toc29801960"/>
      <w:bookmarkStart w:id="6947" w:name="_Toc29802384"/>
      <w:bookmarkStart w:id="6948" w:name="_Toc29803009"/>
      <w:bookmarkStart w:id="6949" w:name="_Toc36107751"/>
      <w:bookmarkStart w:id="6950" w:name="_Toc37251525"/>
      <w:bookmarkStart w:id="6951" w:name="_Toc45888445"/>
      <w:bookmarkStart w:id="6952" w:name="_Toc45889044"/>
      <w:bookmarkStart w:id="6953" w:name="_Toc59650403"/>
      <w:bookmarkStart w:id="6954" w:name="_Toc61357675"/>
      <w:bookmarkStart w:id="6955" w:name="_Toc61359449"/>
      <w:bookmarkStart w:id="6956" w:name="_Toc67916389"/>
      <w:bookmarkStart w:id="6957" w:name="_Toc75533935"/>
      <w:bookmarkStart w:id="6958" w:name="_Toc75819821"/>
      <w:bookmarkStart w:id="6959" w:name="_Toc76508665"/>
      <w:bookmarkStart w:id="6960" w:name="_Toc76717615"/>
      <w:bookmarkStart w:id="6961" w:name="_Toc83294256"/>
      <w:bookmarkStart w:id="6962" w:name="_Toc84335295"/>
      <w:r w:rsidRPr="001C0CC4">
        <w:t>7.6.3</w:t>
      </w:r>
      <w:r w:rsidRPr="001C0CC4">
        <w:tab/>
        <w:t>Out-of-band blocking</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r w:rsidRPr="001C0CC4">
        <w:t>Table 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4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70"/>
        <w:gridCol w:w="2977"/>
      </w:tblGrid>
      <w:tr w:rsidR="00885EFA" w14:paraId="3E807435" w14:textId="77777777" w:rsidTr="007C6913">
        <w:trPr>
          <w:jc w:val="center"/>
        </w:trPr>
        <w:tc>
          <w:tcPr>
            <w:tcW w:w="1270" w:type="dxa"/>
            <w:tcMar>
              <w:top w:w="0" w:type="dxa"/>
              <w:left w:w="108" w:type="dxa"/>
              <w:bottom w:w="0" w:type="dxa"/>
              <w:right w:w="108" w:type="dxa"/>
            </w:tcMar>
            <w:vAlign w:val="center"/>
            <w:hideMark/>
          </w:tcPr>
          <w:p w14:paraId="21EC1289" w14:textId="77777777" w:rsidR="00885EFA" w:rsidRDefault="00885EFA" w:rsidP="007C6913">
            <w:pPr>
              <w:pStyle w:val="TAH"/>
              <w:rPr>
                <w:lang w:val="en-US"/>
              </w:rPr>
            </w:pPr>
            <w:r>
              <w:rPr>
                <w:lang w:val="en-US"/>
              </w:rPr>
              <w:t>Channel bandwidth</w:t>
            </w:r>
          </w:p>
        </w:tc>
        <w:tc>
          <w:tcPr>
            <w:tcW w:w="2977" w:type="dxa"/>
            <w:tcMar>
              <w:top w:w="0" w:type="dxa"/>
              <w:left w:w="108" w:type="dxa"/>
              <w:bottom w:w="0" w:type="dxa"/>
              <w:right w:w="108" w:type="dxa"/>
            </w:tcMar>
            <w:vAlign w:val="center"/>
            <w:hideMark/>
          </w:tcPr>
          <w:p w14:paraId="788FC4DE" w14:textId="77777777" w:rsidR="00885EFA" w:rsidRDefault="00885EFA" w:rsidP="007C6913">
            <w:pPr>
              <w:pStyle w:val="TAH"/>
              <w:rPr>
                <w:lang w:val="en-US"/>
              </w:rPr>
            </w:pPr>
            <w:r>
              <w:rPr>
                <w:lang w:val="en-US"/>
              </w:rPr>
              <w:t>Power in transmission bandwidth configuration [dBm]</w:t>
            </w:r>
          </w:p>
        </w:tc>
      </w:tr>
      <w:tr w:rsidR="00885EFA" w14:paraId="6292E52D" w14:textId="77777777" w:rsidTr="007C6913">
        <w:trPr>
          <w:jc w:val="center"/>
        </w:trPr>
        <w:tc>
          <w:tcPr>
            <w:tcW w:w="1270" w:type="dxa"/>
            <w:tcMar>
              <w:top w:w="0" w:type="dxa"/>
              <w:left w:w="108" w:type="dxa"/>
              <w:bottom w:w="0" w:type="dxa"/>
              <w:right w:w="108" w:type="dxa"/>
            </w:tcMar>
            <w:vAlign w:val="center"/>
            <w:hideMark/>
          </w:tcPr>
          <w:p w14:paraId="60F6DCF5" w14:textId="77777777" w:rsidR="00885EFA" w:rsidRDefault="00885EFA" w:rsidP="00885EFA">
            <w:pPr>
              <w:pStyle w:val="TAC"/>
              <w:rPr>
                <w:b/>
                <w:lang w:val="en-US"/>
              </w:rPr>
            </w:pPr>
            <w:r>
              <w:rPr>
                <w:lang w:val="en-US"/>
              </w:rPr>
              <w:t>5 MHz</w:t>
            </w:r>
          </w:p>
        </w:tc>
        <w:tc>
          <w:tcPr>
            <w:tcW w:w="2977" w:type="dxa"/>
            <w:tcMar>
              <w:top w:w="0" w:type="dxa"/>
              <w:left w:w="108" w:type="dxa"/>
              <w:bottom w:w="0" w:type="dxa"/>
              <w:right w:w="108" w:type="dxa"/>
            </w:tcMar>
            <w:vAlign w:val="center"/>
            <w:hideMark/>
          </w:tcPr>
          <w:p w14:paraId="79879CAF" w14:textId="77777777" w:rsidR="00885EFA" w:rsidRDefault="00885EFA" w:rsidP="00885EFA">
            <w:pPr>
              <w:pStyle w:val="TAC"/>
              <w:rPr>
                <w:b/>
                <w:lang w:val="en-US"/>
              </w:rPr>
            </w:pPr>
            <w:r>
              <w:rPr>
                <w:lang w:val="en-US"/>
              </w:rPr>
              <w:t>REFSENS + 6.0 dB</w:t>
            </w:r>
          </w:p>
        </w:tc>
      </w:tr>
      <w:tr w:rsidR="00885EFA" w14:paraId="117818C2" w14:textId="77777777" w:rsidTr="007C6913">
        <w:trPr>
          <w:jc w:val="center"/>
        </w:trPr>
        <w:tc>
          <w:tcPr>
            <w:tcW w:w="1270" w:type="dxa"/>
            <w:tcMar>
              <w:top w:w="0" w:type="dxa"/>
              <w:left w:w="108" w:type="dxa"/>
              <w:bottom w:w="0" w:type="dxa"/>
              <w:right w:w="108" w:type="dxa"/>
            </w:tcMar>
            <w:vAlign w:val="center"/>
            <w:hideMark/>
          </w:tcPr>
          <w:p w14:paraId="386ED613" w14:textId="77777777" w:rsidR="00885EFA" w:rsidRDefault="00885EFA" w:rsidP="00885EFA">
            <w:pPr>
              <w:pStyle w:val="TAC"/>
              <w:rPr>
                <w:b/>
                <w:lang w:val="en-US"/>
              </w:rPr>
            </w:pPr>
            <w:r>
              <w:rPr>
                <w:lang w:val="en-US"/>
              </w:rPr>
              <w:t>10 MHz</w:t>
            </w:r>
          </w:p>
        </w:tc>
        <w:tc>
          <w:tcPr>
            <w:tcW w:w="2977" w:type="dxa"/>
            <w:tcMar>
              <w:top w:w="0" w:type="dxa"/>
              <w:left w:w="108" w:type="dxa"/>
              <w:bottom w:w="0" w:type="dxa"/>
              <w:right w:w="108" w:type="dxa"/>
            </w:tcMar>
            <w:vAlign w:val="center"/>
            <w:hideMark/>
          </w:tcPr>
          <w:p w14:paraId="0F1771DE" w14:textId="77777777" w:rsidR="00885EFA" w:rsidRDefault="00885EFA" w:rsidP="00885EFA">
            <w:pPr>
              <w:pStyle w:val="TAC"/>
              <w:rPr>
                <w:b/>
                <w:lang w:val="en-US"/>
              </w:rPr>
            </w:pPr>
            <w:r>
              <w:rPr>
                <w:lang w:val="en-US"/>
              </w:rPr>
              <w:t>REFSENS + 6.0 dB</w:t>
            </w:r>
          </w:p>
        </w:tc>
      </w:tr>
      <w:tr w:rsidR="00885EFA" w14:paraId="0B006A5A" w14:textId="77777777" w:rsidTr="007C6913">
        <w:trPr>
          <w:jc w:val="center"/>
        </w:trPr>
        <w:tc>
          <w:tcPr>
            <w:tcW w:w="1270" w:type="dxa"/>
            <w:tcMar>
              <w:top w:w="0" w:type="dxa"/>
              <w:left w:w="108" w:type="dxa"/>
              <w:bottom w:w="0" w:type="dxa"/>
              <w:right w:w="108" w:type="dxa"/>
            </w:tcMar>
            <w:vAlign w:val="center"/>
            <w:hideMark/>
          </w:tcPr>
          <w:p w14:paraId="475A8C6A" w14:textId="77777777" w:rsidR="00885EFA" w:rsidRDefault="00885EFA" w:rsidP="00885EFA">
            <w:pPr>
              <w:pStyle w:val="TAC"/>
              <w:rPr>
                <w:b/>
                <w:lang w:val="en-US"/>
              </w:rPr>
            </w:pPr>
            <w:r>
              <w:rPr>
                <w:lang w:val="en-US"/>
              </w:rPr>
              <w:t>15 MHz</w:t>
            </w:r>
          </w:p>
        </w:tc>
        <w:tc>
          <w:tcPr>
            <w:tcW w:w="2977" w:type="dxa"/>
            <w:tcMar>
              <w:top w:w="0" w:type="dxa"/>
              <w:left w:w="108" w:type="dxa"/>
              <w:bottom w:w="0" w:type="dxa"/>
              <w:right w:w="108" w:type="dxa"/>
            </w:tcMar>
            <w:vAlign w:val="center"/>
            <w:hideMark/>
          </w:tcPr>
          <w:p w14:paraId="77C99259" w14:textId="77777777" w:rsidR="00885EFA" w:rsidRDefault="00885EFA" w:rsidP="00885EFA">
            <w:pPr>
              <w:pStyle w:val="TAC"/>
              <w:rPr>
                <w:b/>
                <w:lang w:val="en-US"/>
              </w:rPr>
            </w:pPr>
            <w:r>
              <w:rPr>
                <w:lang w:val="en-US"/>
              </w:rPr>
              <w:t>REFSENS + 7.0 dB</w:t>
            </w:r>
          </w:p>
        </w:tc>
      </w:tr>
      <w:tr w:rsidR="00885EFA" w14:paraId="621F049E" w14:textId="77777777" w:rsidTr="007C6913">
        <w:trPr>
          <w:jc w:val="center"/>
        </w:trPr>
        <w:tc>
          <w:tcPr>
            <w:tcW w:w="1270" w:type="dxa"/>
            <w:tcMar>
              <w:top w:w="0" w:type="dxa"/>
              <w:left w:w="108" w:type="dxa"/>
              <w:bottom w:w="0" w:type="dxa"/>
              <w:right w:w="108" w:type="dxa"/>
            </w:tcMar>
            <w:vAlign w:val="center"/>
            <w:hideMark/>
          </w:tcPr>
          <w:p w14:paraId="29FCC8A7" w14:textId="77777777" w:rsidR="00885EFA" w:rsidRDefault="00885EFA" w:rsidP="00885EFA">
            <w:pPr>
              <w:pStyle w:val="TAC"/>
              <w:rPr>
                <w:b/>
                <w:lang w:val="en-US"/>
              </w:rPr>
            </w:pPr>
            <w:r>
              <w:rPr>
                <w:lang w:val="en-US"/>
              </w:rPr>
              <w:t>20 MHz</w:t>
            </w:r>
          </w:p>
        </w:tc>
        <w:tc>
          <w:tcPr>
            <w:tcW w:w="2977" w:type="dxa"/>
            <w:tcMar>
              <w:top w:w="0" w:type="dxa"/>
              <w:left w:w="108" w:type="dxa"/>
              <w:bottom w:w="0" w:type="dxa"/>
              <w:right w:w="108" w:type="dxa"/>
            </w:tcMar>
            <w:vAlign w:val="center"/>
            <w:hideMark/>
          </w:tcPr>
          <w:p w14:paraId="61AA6CDB" w14:textId="77777777" w:rsidR="00885EFA" w:rsidRDefault="00885EFA" w:rsidP="00885EFA">
            <w:pPr>
              <w:pStyle w:val="TAC"/>
              <w:rPr>
                <w:b/>
                <w:lang w:val="en-US"/>
              </w:rPr>
            </w:pPr>
            <w:r>
              <w:rPr>
                <w:lang w:val="en-US"/>
              </w:rPr>
              <w:t>REFSENS + 9.0 dB</w:t>
            </w:r>
          </w:p>
        </w:tc>
      </w:tr>
      <w:tr w:rsidR="00885EFA" w14:paraId="6CE39FAB" w14:textId="77777777" w:rsidTr="007C6913">
        <w:trPr>
          <w:jc w:val="center"/>
        </w:trPr>
        <w:tc>
          <w:tcPr>
            <w:tcW w:w="1270" w:type="dxa"/>
            <w:tcMar>
              <w:top w:w="0" w:type="dxa"/>
              <w:left w:w="108" w:type="dxa"/>
              <w:bottom w:w="0" w:type="dxa"/>
              <w:right w:w="108" w:type="dxa"/>
            </w:tcMar>
            <w:vAlign w:val="center"/>
            <w:hideMark/>
          </w:tcPr>
          <w:p w14:paraId="5B01134A" w14:textId="77777777" w:rsidR="00885EFA" w:rsidRDefault="00885EFA" w:rsidP="00885EFA">
            <w:pPr>
              <w:pStyle w:val="TAC"/>
              <w:rPr>
                <w:b/>
                <w:lang w:val="en-US"/>
              </w:rPr>
            </w:pPr>
            <w:r>
              <w:rPr>
                <w:lang w:val="en-US"/>
              </w:rPr>
              <w:t>25 MHz</w:t>
            </w:r>
          </w:p>
        </w:tc>
        <w:tc>
          <w:tcPr>
            <w:tcW w:w="2977" w:type="dxa"/>
            <w:tcMar>
              <w:top w:w="0" w:type="dxa"/>
              <w:left w:w="108" w:type="dxa"/>
              <w:bottom w:w="0" w:type="dxa"/>
              <w:right w:w="108" w:type="dxa"/>
            </w:tcMar>
            <w:vAlign w:val="center"/>
            <w:hideMark/>
          </w:tcPr>
          <w:p w14:paraId="534DDB51" w14:textId="77777777" w:rsidR="00885EFA" w:rsidRDefault="00885EFA" w:rsidP="00885EFA">
            <w:pPr>
              <w:pStyle w:val="TAC"/>
              <w:rPr>
                <w:b/>
                <w:lang w:val="en-US"/>
              </w:rPr>
            </w:pPr>
            <w:r>
              <w:rPr>
                <w:lang w:val="en-US"/>
              </w:rPr>
              <w:t>REFSENS + 10.0 dB</w:t>
            </w:r>
          </w:p>
        </w:tc>
      </w:tr>
      <w:tr w:rsidR="00885EFA" w14:paraId="5E781D64" w14:textId="77777777" w:rsidTr="007C6913">
        <w:trPr>
          <w:jc w:val="center"/>
        </w:trPr>
        <w:tc>
          <w:tcPr>
            <w:tcW w:w="1270" w:type="dxa"/>
            <w:tcMar>
              <w:top w:w="0" w:type="dxa"/>
              <w:left w:w="108" w:type="dxa"/>
              <w:bottom w:w="0" w:type="dxa"/>
              <w:right w:w="108" w:type="dxa"/>
            </w:tcMar>
            <w:vAlign w:val="center"/>
            <w:hideMark/>
          </w:tcPr>
          <w:p w14:paraId="73715CE0" w14:textId="77777777" w:rsidR="00885EFA" w:rsidRDefault="00885EFA" w:rsidP="00885EFA">
            <w:pPr>
              <w:pStyle w:val="TAC"/>
              <w:rPr>
                <w:b/>
                <w:lang w:val="en-US" w:eastAsia="ja-JP"/>
              </w:rPr>
            </w:pPr>
            <w:r>
              <w:rPr>
                <w:lang w:val="en-US" w:eastAsia="ja-JP"/>
              </w:rPr>
              <w:t>30</w:t>
            </w:r>
            <w:r>
              <w:rPr>
                <w:lang w:val="en-US"/>
              </w:rPr>
              <w:t xml:space="preserve"> MHz</w:t>
            </w:r>
          </w:p>
        </w:tc>
        <w:tc>
          <w:tcPr>
            <w:tcW w:w="2977" w:type="dxa"/>
            <w:tcMar>
              <w:top w:w="0" w:type="dxa"/>
              <w:left w:w="108" w:type="dxa"/>
              <w:bottom w:w="0" w:type="dxa"/>
              <w:right w:w="108" w:type="dxa"/>
            </w:tcMar>
            <w:vAlign w:val="center"/>
            <w:hideMark/>
          </w:tcPr>
          <w:p w14:paraId="5F050405" w14:textId="77777777" w:rsidR="00885EFA" w:rsidRDefault="00885EFA" w:rsidP="00885EFA">
            <w:pPr>
              <w:pStyle w:val="TAC"/>
              <w:rPr>
                <w:b/>
                <w:lang w:val="en-US"/>
              </w:rPr>
            </w:pPr>
            <w:r>
              <w:rPr>
                <w:lang w:val="en-US"/>
              </w:rPr>
              <w:t>REFSENS + 11.0 dB</w:t>
            </w:r>
          </w:p>
        </w:tc>
      </w:tr>
      <w:tr w:rsidR="00885EFA" w14:paraId="4F428A76" w14:textId="77777777" w:rsidTr="007C6913">
        <w:trPr>
          <w:jc w:val="center"/>
        </w:trPr>
        <w:tc>
          <w:tcPr>
            <w:tcW w:w="1270" w:type="dxa"/>
            <w:tcMar>
              <w:top w:w="0" w:type="dxa"/>
              <w:left w:w="108" w:type="dxa"/>
              <w:bottom w:w="0" w:type="dxa"/>
              <w:right w:w="108" w:type="dxa"/>
            </w:tcMar>
            <w:vAlign w:val="center"/>
            <w:hideMark/>
          </w:tcPr>
          <w:p w14:paraId="410C5C8B" w14:textId="77777777" w:rsidR="00885EFA" w:rsidRDefault="00885EFA" w:rsidP="00885EFA">
            <w:pPr>
              <w:pStyle w:val="TAC"/>
              <w:rPr>
                <w:b/>
                <w:lang w:val="en-US" w:eastAsia="ja-JP"/>
              </w:rPr>
            </w:pPr>
            <w:r>
              <w:rPr>
                <w:lang w:val="en-US" w:eastAsia="ja-JP"/>
              </w:rPr>
              <w:t>40</w:t>
            </w:r>
            <w:r>
              <w:rPr>
                <w:lang w:val="en-US"/>
              </w:rPr>
              <w:t xml:space="preserve"> MHz</w:t>
            </w:r>
          </w:p>
        </w:tc>
        <w:tc>
          <w:tcPr>
            <w:tcW w:w="2977" w:type="dxa"/>
            <w:tcMar>
              <w:top w:w="0" w:type="dxa"/>
              <w:left w:w="108" w:type="dxa"/>
              <w:bottom w:w="0" w:type="dxa"/>
              <w:right w:w="108" w:type="dxa"/>
            </w:tcMar>
            <w:vAlign w:val="center"/>
            <w:hideMark/>
          </w:tcPr>
          <w:p w14:paraId="12472AD3" w14:textId="77777777" w:rsidR="00885EFA" w:rsidRDefault="00885EFA" w:rsidP="00885EFA">
            <w:pPr>
              <w:pStyle w:val="TAC"/>
              <w:rPr>
                <w:b/>
                <w:lang w:val="en-US"/>
              </w:rPr>
            </w:pPr>
            <w:r>
              <w:rPr>
                <w:lang w:val="en-US"/>
              </w:rPr>
              <w:t>REFSENS + 12.0 dB</w:t>
            </w:r>
          </w:p>
        </w:tc>
      </w:tr>
      <w:tr w:rsidR="00885EFA" w14:paraId="5FF27E16" w14:textId="77777777" w:rsidTr="007C6913">
        <w:trPr>
          <w:jc w:val="center"/>
        </w:trPr>
        <w:tc>
          <w:tcPr>
            <w:tcW w:w="1270" w:type="dxa"/>
            <w:tcMar>
              <w:top w:w="0" w:type="dxa"/>
              <w:left w:w="108" w:type="dxa"/>
              <w:bottom w:w="0" w:type="dxa"/>
              <w:right w:w="108" w:type="dxa"/>
            </w:tcMar>
            <w:vAlign w:val="center"/>
            <w:hideMark/>
          </w:tcPr>
          <w:p w14:paraId="46C6B858" w14:textId="77777777" w:rsidR="00885EFA" w:rsidRDefault="00885EFA" w:rsidP="00885EFA">
            <w:pPr>
              <w:pStyle w:val="TAC"/>
              <w:rPr>
                <w:b/>
                <w:lang w:val="en-US" w:eastAsia="ja-JP"/>
              </w:rPr>
            </w:pPr>
            <w:r>
              <w:rPr>
                <w:lang w:val="en-US" w:eastAsia="ja-JP"/>
              </w:rPr>
              <w:t>50</w:t>
            </w:r>
            <w:r>
              <w:rPr>
                <w:lang w:val="en-US"/>
              </w:rPr>
              <w:t xml:space="preserve"> MHz</w:t>
            </w:r>
          </w:p>
        </w:tc>
        <w:tc>
          <w:tcPr>
            <w:tcW w:w="2977" w:type="dxa"/>
            <w:tcMar>
              <w:top w:w="0" w:type="dxa"/>
              <w:left w:w="108" w:type="dxa"/>
              <w:bottom w:w="0" w:type="dxa"/>
              <w:right w:w="108" w:type="dxa"/>
            </w:tcMar>
            <w:vAlign w:val="center"/>
            <w:hideMark/>
          </w:tcPr>
          <w:p w14:paraId="509ADBE3" w14:textId="77777777" w:rsidR="00885EFA" w:rsidRDefault="00885EFA" w:rsidP="00885EFA">
            <w:pPr>
              <w:pStyle w:val="TAC"/>
              <w:rPr>
                <w:b/>
                <w:lang w:val="en-US"/>
              </w:rPr>
            </w:pPr>
            <w:r>
              <w:rPr>
                <w:lang w:val="en-US"/>
              </w:rPr>
              <w:t>REFSENS + 13.0 dB</w:t>
            </w:r>
          </w:p>
        </w:tc>
      </w:tr>
      <w:tr w:rsidR="00885EFA" w14:paraId="3D5E7B9E" w14:textId="77777777" w:rsidTr="007C6913">
        <w:trPr>
          <w:jc w:val="center"/>
        </w:trPr>
        <w:tc>
          <w:tcPr>
            <w:tcW w:w="1270" w:type="dxa"/>
            <w:tcMar>
              <w:top w:w="0" w:type="dxa"/>
              <w:left w:w="108" w:type="dxa"/>
              <w:bottom w:w="0" w:type="dxa"/>
              <w:right w:w="108" w:type="dxa"/>
            </w:tcMar>
            <w:vAlign w:val="center"/>
            <w:hideMark/>
          </w:tcPr>
          <w:p w14:paraId="74DBFE09" w14:textId="77777777" w:rsidR="00885EFA" w:rsidRDefault="00885EFA" w:rsidP="00885EFA">
            <w:pPr>
              <w:pStyle w:val="TAC"/>
              <w:rPr>
                <w:b/>
                <w:lang w:val="en-US" w:eastAsia="ja-JP"/>
              </w:rPr>
            </w:pPr>
            <w:r>
              <w:rPr>
                <w:lang w:val="en-US" w:eastAsia="ja-JP"/>
              </w:rPr>
              <w:t>60</w:t>
            </w:r>
            <w:r>
              <w:rPr>
                <w:lang w:val="en-US"/>
              </w:rPr>
              <w:t xml:space="preserve"> MHz</w:t>
            </w:r>
          </w:p>
        </w:tc>
        <w:tc>
          <w:tcPr>
            <w:tcW w:w="2977" w:type="dxa"/>
            <w:tcMar>
              <w:top w:w="0" w:type="dxa"/>
              <w:left w:w="108" w:type="dxa"/>
              <w:bottom w:w="0" w:type="dxa"/>
              <w:right w:w="108" w:type="dxa"/>
            </w:tcMar>
            <w:vAlign w:val="center"/>
            <w:hideMark/>
          </w:tcPr>
          <w:p w14:paraId="36AD9CA0" w14:textId="77777777" w:rsidR="00885EFA" w:rsidRDefault="00885EFA" w:rsidP="00885EFA">
            <w:pPr>
              <w:pStyle w:val="TAC"/>
              <w:rPr>
                <w:b/>
                <w:lang w:val="en-US"/>
              </w:rPr>
            </w:pPr>
            <w:r>
              <w:rPr>
                <w:lang w:val="en-US"/>
              </w:rPr>
              <w:t>REFSENS + 14.0 dB</w:t>
            </w:r>
          </w:p>
        </w:tc>
      </w:tr>
      <w:tr w:rsidR="00885EFA" w14:paraId="2A4987BE" w14:textId="77777777" w:rsidTr="007C6913">
        <w:trPr>
          <w:jc w:val="center"/>
        </w:trPr>
        <w:tc>
          <w:tcPr>
            <w:tcW w:w="1270" w:type="dxa"/>
            <w:tcMar>
              <w:top w:w="0" w:type="dxa"/>
              <w:left w:w="108" w:type="dxa"/>
              <w:bottom w:w="0" w:type="dxa"/>
              <w:right w:w="108" w:type="dxa"/>
            </w:tcMar>
            <w:vAlign w:val="center"/>
            <w:hideMark/>
          </w:tcPr>
          <w:p w14:paraId="6CB93FE7" w14:textId="77777777" w:rsidR="00885EFA" w:rsidRDefault="00885EFA" w:rsidP="00885EFA">
            <w:pPr>
              <w:pStyle w:val="TAC"/>
              <w:rPr>
                <w:b/>
                <w:lang w:val="en-US" w:eastAsia="ja-JP"/>
              </w:rPr>
            </w:pPr>
            <w:r>
              <w:rPr>
                <w:lang w:val="en-US" w:eastAsia="ja-JP"/>
              </w:rPr>
              <w:t>80</w:t>
            </w:r>
            <w:r>
              <w:rPr>
                <w:lang w:val="en-US"/>
              </w:rPr>
              <w:t xml:space="preserve"> MHz</w:t>
            </w:r>
          </w:p>
        </w:tc>
        <w:tc>
          <w:tcPr>
            <w:tcW w:w="2977" w:type="dxa"/>
            <w:tcMar>
              <w:top w:w="0" w:type="dxa"/>
              <w:left w:w="108" w:type="dxa"/>
              <w:bottom w:w="0" w:type="dxa"/>
              <w:right w:w="108" w:type="dxa"/>
            </w:tcMar>
            <w:vAlign w:val="center"/>
            <w:hideMark/>
          </w:tcPr>
          <w:p w14:paraId="19D56327" w14:textId="77777777" w:rsidR="00885EFA" w:rsidRDefault="00885EFA" w:rsidP="00885EFA">
            <w:pPr>
              <w:pStyle w:val="TAC"/>
              <w:rPr>
                <w:b/>
                <w:lang w:val="en-US"/>
              </w:rPr>
            </w:pPr>
            <w:r>
              <w:rPr>
                <w:lang w:val="en-US"/>
              </w:rPr>
              <w:t>REFSENS + 15.0 dB</w:t>
            </w:r>
          </w:p>
        </w:tc>
      </w:tr>
      <w:tr w:rsidR="00885EFA" w14:paraId="61F1FE9C" w14:textId="77777777" w:rsidTr="007C6913">
        <w:trPr>
          <w:jc w:val="center"/>
        </w:trPr>
        <w:tc>
          <w:tcPr>
            <w:tcW w:w="1270" w:type="dxa"/>
            <w:tcMar>
              <w:top w:w="0" w:type="dxa"/>
              <w:left w:w="108" w:type="dxa"/>
              <w:bottom w:w="0" w:type="dxa"/>
              <w:right w:w="108" w:type="dxa"/>
            </w:tcMar>
            <w:vAlign w:val="center"/>
            <w:hideMark/>
          </w:tcPr>
          <w:p w14:paraId="61E93CD1" w14:textId="77777777" w:rsidR="00885EFA" w:rsidRDefault="00885EFA" w:rsidP="00885EFA">
            <w:pPr>
              <w:pStyle w:val="TAC"/>
              <w:rPr>
                <w:b/>
                <w:lang w:val="en-US" w:eastAsia="ja-JP"/>
              </w:rPr>
            </w:pPr>
            <w:r>
              <w:rPr>
                <w:lang w:val="en-US" w:eastAsia="ja-JP"/>
              </w:rPr>
              <w:t>90</w:t>
            </w:r>
            <w:r>
              <w:rPr>
                <w:lang w:val="en-US"/>
              </w:rPr>
              <w:t xml:space="preserve"> MHz</w:t>
            </w:r>
          </w:p>
        </w:tc>
        <w:tc>
          <w:tcPr>
            <w:tcW w:w="2977" w:type="dxa"/>
            <w:tcMar>
              <w:top w:w="0" w:type="dxa"/>
              <w:left w:w="108" w:type="dxa"/>
              <w:bottom w:w="0" w:type="dxa"/>
              <w:right w:w="108" w:type="dxa"/>
            </w:tcMar>
            <w:vAlign w:val="center"/>
            <w:hideMark/>
          </w:tcPr>
          <w:p w14:paraId="4BCF11FD" w14:textId="77777777" w:rsidR="00885EFA" w:rsidRDefault="00885EFA" w:rsidP="00885EFA">
            <w:pPr>
              <w:pStyle w:val="TAC"/>
              <w:rPr>
                <w:b/>
                <w:lang w:val="en-US"/>
              </w:rPr>
            </w:pPr>
            <w:r>
              <w:rPr>
                <w:lang w:val="en-US"/>
              </w:rPr>
              <w:t>REFSENS + 15.5 dB</w:t>
            </w:r>
          </w:p>
        </w:tc>
      </w:tr>
      <w:tr w:rsidR="00885EFA" w14:paraId="1462E4DD" w14:textId="77777777" w:rsidTr="007C6913">
        <w:trPr>
          <w:jc w:val="center"/>
        </w:trPr>
        <w:tc>
          <w:tcPr>
            <w:tcW w:w="1270" w:type="dxa"/>
            <w:tcMar>
              <w:top w:w="0" w:type="dxa"/>
              <w:left w:w="108" w:type="dxa"/>
              <w:bottom w:w="0" w:type="dxa"/>
              <w:right w:w="108" w:type="dxa"/>
            </w:tcMar>
            <w:vAlign w:val="center"/>
            <w:hideMark/>
          </w:tcPr>
          <w:p w14:paraId="1BC18F80" w14:textId="77777777" w:rsidR="00885EFA" w:rsidRDefault="00885EFA" w:rsidP="00885EFA">
            <w:pPr>
              <w:pStyle w:val="TAC"/>
              <w:rPr>
                <w:b/>
                <w:lang w:val="en-US" w:eastAsia="ja-JP"/>
              </w:rPr>
            </w:pPr>
            <w:r>
              <w:rPr>
                <w:lang w:val="en-US" w:eastAsia="ja-JP"/>
              </w:rPr>
              <w:t>100</w:t>
            </w:r>
            <w:r>
              <w:rPr>
                <w:lang w:val="en-US"/>
              </w:rPr>
              <w:t xml:space="preserve"> MHz</w:t>
            </w:r>
          </w:p>
        </w:tc>
        <w:tc>
          <w:tcPr>
            <w:tcW w:w="2977" w:type="dxa"/>
            <w:tcMar>
              <w:top w:w="0" w:type="dxa"/>
              <w:left w:w="108" w:type="dxa"/>
              <w:bottom w:w="0" w:type="dxa"/>
              <w:right w:w="108" w:type="dxa"/>
            </w:tcMar>
            <w:vAlign w:val="center"/>
            <w:hideMark/>
          </w:tcPr>
          <w:p w14:paraId="6BAAD965" w14:textId="77777777" w:rsidR="00885EFA" w:rsidRDefault="00885EFA" w:rsidP="00885EFA">
            <w:pPr>
              <w:pStyle w:val="TAC"/>
              <w:rPr>
                <w:b/>
                <w:lang w:val="en-US"/>
              </w:rPr>
            </w:pPr>
            <w:r>
              <w:rPr>
                <w:lang w:val="en-US"/>
              </w:rPr>
              <w:t>REFSENS + 16.0 dB</w:t>
            </w:r>
          </w:p>
        </w:tc>
      </w:tr>
      <w:tr w:rsidR="00885EFA" w14:paraId="6B8E1051" w14:textId="77777777" w:rsidTr="007C6913">
        <w:trPr>
          <w:jc w:val="center"/>
        </w:trPr>
        <w:tc>
          <w:tcPr>
            <w:tcW w:w="4247" w:type="dxa"/>
            <w:gridSpan w:val="2"/>
            <w:tcMar>
              <w:top w:w="0" w:type="dxa"/>
              <w:left w:w="108" w:type="dxa"/>
              <w:bottom w:w="0" w:type="dxa"/>
              <w:right w:w="108" w:type="dxa"/>
            </w:tcMar>
            <w:vAlign w:val="center"/>
            <w:hideMark/>
          </w:tcPr>
          <w:p w14:paraId="30F2BECA" w14:textId="77777777" w:rsidR="00885EFA" w:rsidRDefault="00885EFA" w:rsidP="00885EFA">
            <w:pPr>
              <w:pStyle w:val="TAN"/>
              <w:rPr>
                <w:b/>
                <w:lang w:val="en-US"/>
              </w:rPr>
            </w:pPr>
            <w:r>
              <w:rPr>
                <w:lang w:val="en-US"/>
              </w:rPr>
              <w:t>NOTE:</w:t>
            </w:r>
            <w:r>
              <w:t xml:space="preserve"> </w:t>
            </w:r>
            <w:r>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23DB008C" w14:textId="77777777" w:rsidR="00885EFA" w:rsidRPr="001C0CC4" w:rsidRDefault="00885EFA" w:rsidP="00DC7196"/>
    <w:p w14:paraId="58633CCC" w14:textId="77777777" w:rsidR="00DC7196" w:rsidRPr="001C0CC4" w:rsidRDefault="00DC7196" w:rsidP="00DC7196">
      <w:pPr>
        <w:pStyle w:val="TH"/>
      </w:pPr>
      <w:r w:rsidRPr="001C0CC4">
        <w:t>Table 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366F42">
        <w:trPr>
          <w:trHeight w:val="187"/>
          <w:jc w:val="center"/>
        </w:trPr>
        <w:tc>
          <w:tcPr>
            <w:tcW w:w="1106" w:type="dxa"/>
            <w:tcBorders>
              <w:bottom w:val="nil"/>
            </w:tcBorders>
            <w:shd w:val="clear" w:color="auto" w:fill="auto"/>
          </w:tcPr>
          <w:p w14:paraId="783AF268" w14:textId="68DC6051" w:rsidR="00C23AA9" w:rsidRPr="001C0CC4" w:rsidRDefault="00C23AA9" w:rsidP="00366F42">
            <w:pPr>
              <w:pStyle w:val="TAL"/>
            </w:pP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366F42">
        <w:trPr>
          <w:trHeight w:val="187"/>
          <w:jc w:val="center"/>
        </w:trPr>
        <w:tc>
          <w:tcPr>
            <w:tcW w:w="1106" w:type="dxa"/>
            <w:tcBorders>
              <w:top w:val="nil"/>
            </w:tcBorders>
            <w:shd w:val="clear" w:color="auto" w:fill="auto"/>
          </w:tcPr>
          <w:p w14:paraId="746460A6" w14:textId="77777777" w:rsidR="00366F42" w:rsidRPr="001C0CC4" w:rsidRDefault="00366F42" w:rsidP="00366F42">
            <w:pPr>
              <w:pStyle w:val="TAC"/>
            </w:pPr>
            <w:r w:rsidRPr="001C0CC4">
              <w:t>n1, n2, n3,</w:t>
            </w:r>
          </w:p>
          <w:p w14:paraId="74969787" w14:textId="49DCAAC7" w:rsidR="000230E4" w:rsidRPr="00C23AA9" w:rsidRDefault="00366F42" w:rsidP="00366F42">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 xml:space="preserve">n28, </w:t>
            </w:r>
            <w:r>
              <w:t xml:space="preserve">n29, </w:t>
            </w:r>
            <w:r w:rsidRPr="001C0CC4">
              <w:t>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53DDC444" w:rsidR="002650CF" w:rsidRDefault="00D7668C"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1B75A6E7" w14:textId="3FF1AD6A" w:rsidR="002650CF" w:rsidRDefault="00301342" w:rsidP="00423521">
            <w:pPr>
              <w:pStyle w:val="TAN"/>
              <w:rPr>
                <w:lang w:eastAsia="fr-FR"/>
              </w:rPr>
            </w:pPr>
            <w:r w:rsidRPr="001335A9">
              <w:rPr>
                <w:lang w:eastAsia="fr-FR"/>
              </w:rPr>
              <w:t>NOTE</w:t>
            </w:r>
            <w:r w:rsidR="00D7668C">
              <w:rPr>
                <w:lang w:eastAsia="fr-FR"/>
              </w:rPr>
              <w:t xml:space="preserve"> </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p w14:paraId="707CB72D" w14:textId="77777777" w:rsidR="00366F42" w:rsidRDefault="00366F42" w:rsidP="00423521">
            <w:pPr>
              <w:pStyle w:val="TAN"/>
              <w:rPr>
                <w:lang w:eastAsia="ja-JP"/>
              </w:rPr>
            </w:pPr>
            <w:r>
              <w:rPr>
                <w:lang w:eastAsia="fr-FR"/>
              </w:rPr>
              <w:t>NOTE 9:</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p w14:paraId="34EF1EF8" w14:textId="59991089" w:rsidR="00D7668C" w:rsidRPr="001C0CC4" w:rsidRDefault="00D7668C" w:rsidP="00423521">
            <w:pPr>
              <w:pStyle w:val="TAN"/>
              <w:rPr>
                <w:lang w:eastAsia="fr-FR"/>
              </w:rPr>
            </w:pPr>
            <w:r w:rsidRPr="001335A9">
              <w:rPr>
                <w:lang w:eastAsia="fr-FR"/>
              </w:rPr>
              <w:t>NOTE</w:t>
            </w:r>
            <w:r>
              <w:rPr>
                <w:lang w:eastAsia="fr-FR"/>
              </w:rPr>
              <w:t xml:space="preserve"> 10</w:t>
            </w:r>
            <w:r w:rsidRPr="001335A9">
              <w:rPr>
                <w:lang w:eastAsia="fr-FR"/>
              </w:rPr>
              <w:t>:</w:t>
            </w:r>
            <w:r w:rsidRPr="00EA24EF">
              <w:rPr>
                <w:rFonts w:cs="Arial"/>
                <w:szCs w:val="18"/>
              </w:rPr>
              <w:tab/>
            </w:r>
            <w:r w:rsidRPr="00DC6BD6">
              <w:rPr>
                <w:lang w:eastAsia="fr-FR"/>
              </w:rPr>
              <w:t>For a UE supporting CA_20A-28A</w:t>
            </w:r>
            <w:r>
              <w:rPr>
                <w:lang w:eastAsia="fr-FR"/>
              </w:rPr>
              <w:t xml:space="preserve"> and higher order band combinations in which </w:t>
            </w:r>
            <w:r w:rsidRPr="00DC6BD6">
              <w:rPr>
                <w:lang w:eastAsia="fr-FR"/>
              </w:rPr>
              <w:t xml:space="preserve">CA_20A-28A </w:t>
            </w:r>
            <w:r>
              <w:rPr>
                <w:lang w:eastAsia="fr-FR"/>
              </w:rPr>
              <w:t xml:space="preserve">is a subset, </w:t>
            </w:r>
            <w:r w:rsidRPr="00DC6BD6">
              <w:rPr>
                <w:lang w:eastAsia="fr-FR"/>
              </w:rPr>
              <w:t xml:space="preserve">the requirements for Band </w:t>
            </w:r>
            <w:r>
              <w:rPr>
                <w:lang w:eastAsia="fr-FR"/>
              </w:rPr>
              <w:t>n</w:t>
            </w:r>
            <w:r w:rsidRPr="00DC6BD6">
              <w:rPr>
                <w:lang w:eastAsia="fr-FR"/>
              </w:rPr>
              <w:t xml:space="preserve">20 and Band </w:t>
            </w:r>
            <w:r>
              <w:rPr>
                <w:lang w:eastAsia="fr-FR"/>
              </w:rPr>
              <w:t>n</w:t>
            </w:r>
            <w:r w:rsidRPr="00DC6BD6">
              <w:rPr>
                <w:lang w:eastAsia="fr-FR"/>
              </w:rPr>
              <w:t>28 apply with F</w:t>
            </w:r>
            <w:r w:rsidRPr="007D0963">
              <w:rPr>
                <w:vertAlign w:val="subscript"/>
                <w:lang w:eastAsia="fr-FR"/>
              </w:rPr>
              <w:t>DL_low</w:t>
            </w:r>
            <w:r w:rsidRPr="00DC6BD6">
              <w:rPr>
                <w:lang w:eastAsia="fr-FR"/>
              </w:rPr>
              <w:t xml:space="preserve"> given by the lower limit of the restricted operating frequency range in Band </w:t>
            </w:r>
            <w:r>
              <w:rPr>
                <w:lang w:eastAsia="fr-FR"/>
              </w:rPr>
              <w:t>n</w:t>
            </w:r>
            <w:r w:rsidRPr="00DC6BD6">
              <w:rPr>
                <w:lang w:eastAsia="fr-FR"/>
              </w:rPr>
              <w:t>28 and F</w:t>
            </w:r>
            <w:r w:rsidRPr="007D0963">
              <w:rPr>
                <w:vertAlign w:val="subscript"/>
                <w:lang w:eastAsia="fr-FR"/>
              </w:rPr>
              <w:t>DL_high</w:t>
            </w:r>
            <w:r w:rsidRPr="00DC6BD6">
              <w:rPr>
                <w:lang w:eastAsia="fr-FR"/>
              </w:rPr>
              <w:t xml:space="preserve"> by Band </w:t>
            </w:r>
            <w:r>
              <w:rPr>
                <w:lang w:eastAsia="fr-FR"/>
              </w:rPr>
              <w:t>n</w:t>
            </w:r>
            <w:r w:rsidRPr="00DC6BD6">
              <w:rPr>
                <w:lang w:eastAsia="fr-FR"/>
              </w:rPr>
              <w:t>20.</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6" type="#_x0000_t75" style="width:185.15pt;height:10.3pt" o:ole="">
            <v:imagedata r:id="rId148" o:title=""/>
          </v:shape>
          <o:OLEObject Type="Embed" ProgID="Equation.3" ShapeID="_x0000_i1106" DrawAspect="Content" ObjectID="_1757502665" r:id="rId149"/>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7" type="#_x0000_t75" style="width:97.7pt;height:20.55pt;mso-wrap-style:square;mso-position-horizontal-relative:page;mso-position-vertical-relative:page" o:ole="">
            <v:imagedata r:id="rId150" o:title=""/>
          </v:shape>
          <o:OLEObject Type="Embed" ProgID="Equation.3" ShapeID="对象 39" DrawAspect="Content" ObjectID="_1757502666" r:id="rId151">
            <o:FieldCodes>\* MERGEFORMAT</o:FieldCodes>
          </o:OLEObject>
        </w:object>
      </w:r>
      <w:r>
        <w:t>MHz with</w:t>
      </w:r>
      <w:r>
        <w:rPr>
          <w:position w:val="-10"/>
        </w:rPr>
        <w:object w:dxaOrig="438" w:dyaOrig="339" w14:anchorId="341F7016">
          <v:shape id="对象 38" o:spid="_x0000_i1108" type="#_x0000_t75" style="width:10.3pt;height:10.3pt;mso-wrap-style:square;mso-position-horizontal-relative:page;mso-position-vertical-relative:page" o:ole="">
            <v:imagedata r:id="rId152" o:title=""/>
          </v:shape>
          <o:OLEObject Type="Embed" ProgID="Equation.3" ShapeID="对象 38" DrawAspect="Content" ObjectID="_1757502667" r:id="rId153"/>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r w:rsidRPr="001C0CC4">
        <w:t>Table 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r w:rsidRPr="001C0CC4">
        <w:t>Table 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5C4DD08B" w14:textId="77777777" w:rsidR="00F32B07" w:rsidRPr="001C0CC4" w:rsidRDefault="00F32B07" w:rsidP="00F32B07">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30465291" w14:textId="77777777" w:rsidR="00F32B07" w:rsidRDefault="00F32B07" w:rsidP="00F32B07">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14DA5800" w14:textId="2114AF6A" w:rsidR="00F32B07" w:rsidRDefault="00F32B07" w:rsidP="00F32B07">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&gt;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022E9CB5" w:rsidR="00DC7196" w:rsidRPr="001C0CC4" w:rsidRDefault="00F32B07" w:rsidP="00F32B07">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&gt;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9" type="#_x0000_t75" style="width:185.15pt;height:10.3pt" o:ole="">
            <v:imagedata r:id="rId148" o:title=""/>
          </v:shape>
          <o:OLEObject Type="Embed" ProgID="Equation.3" ShapeID="_x0000_i1109" DrawAspect="Content" ObjectID="_1757502668" r:id="rId154"/>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110" type="#_x0000_t75" style="width:97.7pt;height:20.55pt;mso-wrap-style:square;mso-position-horizontal-relative:page;mso-position-vertical-relative:page" o:ole="">
            <v:imagedata r:id="rId150" o:title=""/>
          </v:shape>
          <o:OLEObject Type="Embed" ProgID="Equation.3" ShapeID="对象 43" DrawAspect="Content" ObjectID="_1757502669" r:id="rId155">
            <o:FieldCodes>\* MERGEFORMAT</o:FieldCodes>
          </o:OLEObject>
        </w:object>
      </w:r>
      <w:r>
        <w:t>MHz with</w:t>
      </w:r>
      <w:r>
        <w:rPr>
          <w:position w:val="-10"/>
        </w:rPr>
        <w:object w:dxaOrig="438" w:dyaOrig="339" w14:anchorId="17DFC853">
          <v:shape id="对象 42" o:spid="_x0000_i1111" type="#_x0000_t75" style="width:10.3pt;height:10.3pt;mso-wrap-style:square;mso-position-horizontal-relative:page;mso-position-vertical-relative:page" o:ole="">
            <v:imagedata r:id="rId152" o:title=""/>
          </v:shape>
          <o:OLEObject Type="Embed" ProgID="Equation.3" ShapeID="对象 42" DrawAspect="Content" ObjectID="_1757502670" r:id="rId156"/>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6963" w:name="_Toc21344473"/>
      <w:bookmarkStart w:id="6964" w:name="_Toc29801961"/>
      <w:bookmarkStart w:id="6965" w:name="_Toc29802385"/>
      <w:bookmarkStart w:id="6966" w:name="_Toc29803010"/>
      <w:bookmarkStart w:id="6967" w:name="_Toc36107752"/>
      <w:bookmarkStart w:id="6968" w:name="_Toc37251526"/>
      <w:bookmarkStart w:id="6969" w:name="_Toc45888446"/>
      <w:bookmarkStart w:id="6970" w:name="_Toc45889045"/>
      <w:bookmarkStart w:id="6971" w:name="_Toc59650404"/>
      <w:bookmarkStart w:id="6972" w:name="_Toc61357676"/>
      <w:bookmarkStart w:id="6973" w:name="_Toc61359450"/>
      <w:bookmarkStart w:id="6974" w:name="_Toc67916390"/>
      <w:bookmarkStart w:id="6975" w:name="_Toc75533936"/>
      <w:bookmarkStart w:id="6976" w:name="_Toc75819822"/>
      <w:bookmarkStart w:id="6977" w:name="_Toc76508666"/>
      <w:bookmarkStart w:id="6978" w:name="_Toc76717616"/>
      <w:bookmarkStart w:id="6979" w:name="_Toc83294257"/>
      <w:bookmarkStart w:id="6980" w:name="_Toc84335296"/>
      <w:r w:rsidRPr="001C0CC4">
        <w:t>7.6.4</w:t>
      </w:r>
      <w:r w:rsidRPr="001C0CC4">
        <w:tab/>
        <w:t>Narrow band blocking</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57F4150A" w14:textId="77777777" w:rsidR="005E170F" w:rsidRPr="001C0CC4" w:rsidRDefault="005E170F" w:rsidP="005E170F">
      <w:pPr>
        <w:pStyle w:val="TH"/>
      </w:pPr>
      <w:r w:rsidRPr="001C0CC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5E170F" w:rsidRPr="001C0CC4" w14:paraId="44092C77" w14:textId="77777777" w:rsidTr="0026746F">
        <w:trPr>
          <w:trHeight w:val="187"/>
        </w:trPr>
        <w:tc>
          <w:tcPr>
            <w:tcW w:w="378" w:type="pct"/>
            <w:tcBorders>
              <w:bottom w:val="nil"/>
            </w:tcBorders>
            <w:shd w:val="clear" w:color="auto" w:fill="auto"/>
          </w:tcPr>
          <w:p w14:paraId="49D7FB1B" w14:textId="77777777" w:rsidR="005E170F" w:rsidRPr="001C0CC4" w:rsidRDefault="005E170F" w:rsidP="0026746F">
            <w:pPr>
              <w:pStyle w:val="TAH"/>
            </w:pPr>
            <w:r w:rsidRPr="001C0CC4">
              <w:t>NR band</w:t>
            </w:r>
          </w:p>
        </w:tc>
        <w:tc>
          <w:tcPr>
            <w:tcW w:w="446" w:type="pct"/>
            <w:tcBorders>
              <w:bottom w:val="nil"/>
            </w:tcBorders>
            <w:shd w:val="clear" w:color="auto" w:fill="auto"/>
            <w:hideMark/>
          </w:tcPr>
          <w:p w14:paraId="7DC9068F" w14:textId="77777777" w:rsidR="005E170F" w:rsidRPr="001C0CC4" w:rsidRDefault="005E170F" w:rsidP="0026746F">
            <w:pPr>
              <w:pStyle w:val="TAH"/>
            </w:pPr>
            <w:r w:rsidRPr="001C0CC4">
              <w:t>Parameter</w:t>
            </w:r>
          </w:p>
        </w:tc>
        <w:tc>
          <w:tcPr>
            <w:tcW w:w="269" w:type="pct"/>
            <w:tcBorders>
              <w:bottom w:val="nil"/>
            </w:tcBorders>
            <w:shd w:val="clear" w:color="auto" w:fill="auto"/>
            <w:hideMark/>
          </w:tcPr>
          <w:p w14:paraId="240D8E4B" w14:textId="77777777" w:rsidR="005E170F" w:rsidRPr="001C0CC4" w:rsidRDefault="005E170F" w:rsidP="0026746F">
            <w:pPr>
              <w:pStyle w:val="TAH"/>
            </w:pPr>
            <w:r w:rsidRPr="001C0CC4">
              <w:t>Unit</w:t>
            </w:r>
          </w:p>
        </w:tc>
        <w:tc>
          <w:tcPr>
            <w:tcW w:w="3908" w:type="pct"/>
            <w:gridSpan w:val="12"/>
          </w:tcPr>
          <w:p w14:paraId="37188DEA" w14:textId="77777777" w:rsidR="005E170F" w:rsidRPr="001C0CC4" w:rsidRDefault="005E170F" w:rsidP="0026746F">
            <w:pPr>
              <w:pStyle w:val="TAH"/>
            </w:pPr>
            <w:r w:rsidRPr="001C0CC4">
              <w:t>Channel Bandwidth</w:t>
            </w:r>
          </w:p>
        </w:tc>
      </w:tr>
      <w:tr w:rsidR="005E170F" w:rsidRPr="001C0CC4" w14:paraId="1E796BAF" w14:textId="77777777" w:rsidTr="0026746F">
        <w:trPr>
          <w:trHeight w:val="187"/>
        </w:trPr>
        <w:tc>
          <w:tcPr>
            <w:tcW w:w="378" w:type="pct"/>
            <w:tcBorders>
              <w:top w:val="nil"/>
              <w:bottom w:val="single" w:sz="4" w:space="0" w:color="auto"/>
            </w:tcBorders>
            <w:shd w:val="clear" w:color="auto" w:fill="auto"/>
          </w:tcPr>
          <w:p w14:paraId="2EFB9EA2" w14:textId="77777777" w:rsidR="005E170F" w:rsidRPr="001C0CC4" w:rsidRDefault="005E170F" w:rsidP="0026746F">
            <w:pPr>
              <w:pStyle w:val="TAH"/>
            </w:pPr>
          </w:p>
        </w:tc>
        <w:tc>
          <w:tcPr>
            <w:tcW w:w="446" w:type="pct"/>
            <w:tcBorders>
              <w:top w:val="nil"/>
              <w:bottom w:val="single" w:sz="4" w:space="0" w:color="auto"/>
            </w:tcBorders>
            <w:shd w:val="clear" w:color="auto" w:fill="auto"/>
            <w:hideMark/>
          </w:tcPr>
          <w:p w14:paraId="060178AF" w14:textId="77777777" w:rsidR="005E170F" w:rsidRPr="001C0CC4" w:rsidRDefault="005E170F" w:rsidP="0026746F">
            <w:pPr>
              <w:pStyle w:val="TAH"/>
            </w:pPr>
          </w:p>
        </w:tc>
        <w:tc>
          <w:tcPr>
            <w:tcW w:w="269" w:type="pct"/>
            <w:tcBorders>
              <w:top w:val="nil"/>
              <w:bottom w:val="single" w:sz="4" w:space="0" w:color="auto"/>
            </w:tcBorders>
            <w:shd w:val="clear" w:color="auto" w:fill="auto"/>
            <w:hideMark/>
          </w:tcPr>
          <w:p w14:paraId="017F7E29" w14:textId="77777777" w:rsidR="005E170F" w:rsidRPr="001C0CC4" w:rsidRDefault="005E170F" w:rsidP="0026746F">
            <w:pPr>
              <w:pStyle w:val="TAH"/>
            </w:pPr>
          </w:p>
        </w:tc>
        <w:tc>
          <w:tcPr>
            <w:tcW w:w="325" w:type="pct"/>
            <w:shd w:val="clear" w:color="auto" w:fill="auto"/>
            <w:hideMark/>
          </w:tcPr>
          <w:p w14:paraId="1317A14C" w14:textId="77777777" w:rsidR="005E170F" w:rsidRPr="001C0CC4" w:rsidRDefault="005E170F" w:rsidP="0026746F">
            <w:pPr>
              <w:pStyle w:val="TAH"/>
            </w:pPr>
            <w:r w:rsidRPr="001C0CC4">
              <w:t>5 MHz</w:t>
            </w:r>
          </w:p>
        </w:tc>
        <w:tc>
          <w:tcPr>
            <w:tcW w:w="325" w:type="pct"/>
            <w:shd w:val="clear" w:color="auto" w:fill="auto"/>
            <w:hideMark/>
          </w:tcPr>
          <w:p w14:paraId="0C938F25" w14:textId="77777777" w:rsidR="005E170F" w:rsidRPr="001C0CC4" w:rsidRDefault="005E170F" w:rsidP="0026746F">
            <w:pPr>
              <w:pStyle w:val="TAH"/>
            </w:pPr>
            <w:r w:rsidRPr="001C0CC4">
              <w:t>10 MHz</w:t>
            </w:r>
          </w:p>
        </w:tc>
        <w:tc>
          <w:tcPr>
            <w:tcW w:w="325" w:type="pct"/>
            <w:shd w:val="clear" w:color="auto" w:fill="auto"/>
            <w:hideMark/>
          </w:tcPr>
          <w:p w14:paraId="13E735B4" w14:textId="77777777" w:rsidR="005E170F" w:rsidRPr="001C0CC4" w:rsidRDefault="005E170F" w:rsidP="0026746F">
            <w:pPr>
              <w:pStyle w:val="TAH"/>
            </w:pPr>
            <w:r w:rsidRPr="001C0CC4">
              <w:t>15 MHz</w:t>
            </w:r>
          </w:p>
        </w:tc>
        <w:tc>
          <w:tcPr>
            <w:tcW w:w="325" w:type="pct"/>
            <w:shd w:val="clear" w:color="auto" w:fill="auto"/>
            <w:hideMark/>
          </w:tcPr>
          <w:p w14:paraId="2803FF84" w14:textId="77777777" w:rsidR="005E170F" w:rsidRPr="001C0CC4" w:rsidRDefault="005E170F" w:rsidP="0026746F">
            <w:pPr>
              <w:pStyle w:val="TAH"/>
            </w:pPr>
            <w:r w:rsidRPr="001C0CC4">
              <w:t>20 MHz</w:t>
            </w:r>
          </w:p>
        </w:tc>
        <w:tc>
          <w:tcPr>
            <w:tcW w:w="325" w:type="pct"/>
            <w:shd w:val="clear" w:color="auto" w:fill="auto"/>
            <w:hideMark/>
          </w:tcPr>
          <w:p w14:paraId="3C6E20DD" w14:textId="77777777" w:rsidR="005E170F" w:rsidRPr="001C0CC4" w:rsidRDefault="005E170F" w:rsidP="0026746F">
            <w:pPr>
              <w:pStyle w:val="TAH"/>
            </w:pPr>
            <w:r w:rsidRPr="001C0CC4">
              <w:t>25 MHz</w:t>
            </w:r>
          </w:p>
        </w:tc>
        <w:tc>
          <w:tcPr>
            <w:tcW w:w="325" w:type="pct"/>
          </w:tcPr>
          <w:p w14:paraId="67EF9F6D" w14:textId="77777777" w:rsidR="005E170F" w:rsidRPr="001C0CC4" w:rsidRDefault="005E170F" w:rsidP="0026746F">
            <w:pPr>
              <w:pStyle w:val="TAH"/>
            </w:pPr>
            <w:r w:rsidRPr="001C0CC4">
              <w:t>30 MHz</w:t>
            </w:r>
          </w:p>
        </w:tc>
        <w:tc>
          <w:tcPr>
            <w:tcW w:w="325" w:type="pct"/>
            <w:shd w:val="clear" w:color="auto" w:fill="auto"/>
            <w:hideMark/>
          </w:tcPr>
          <w:p w14:paraId="6EC418B9" w14:textId="77777777" w:rsidR="005E170F" w:rsidRPr="001C0CC4" w:rsidRDefault="005E170F" w:rsidP="0026746F">
            <w:pPr>
              <w:pStyle w:val="TAH"/>
            </w:pPr>
            <w:r w:rsidRPr="001C0CC4">
              <w:t>40 MHz</w:t>
            </w:r>
          </w:p>
        </w:tc>
        <w:tc>
          <w:tcPr>
            <w:tcW w:w="325" w:type="pct"/>
            <w:shd w:val="clear" w:color="auto" w:fill="auto"/>
            <w:hideMark/>
          </w:tcPr>
          <w:p w14:paraId="73F56245" w14:textId="77777777" w:rsidR="005E170F" w:rsidRPr="001C0CC4" w:rsidRDefault="005E170F" w:rsidP="0026746F">
            <w:pPr>
              <w:pStyle w:val="TAH"/>
            </w:pPr>
            <w:r w:rsidRPr="001C0CC4">
              <w:t>50 MHz</w:t>
            </w:r>
          </w:p>
        </w:tc>
        <w:tc>
          <w:tcPr>
            <w:tcW w:w="325" w:type="pct"/>
            <w:shd w:val="clear" w:color="auto" w:fill="auto"/>
            <w:hideMark/>
          </w:tcPr>
          <w:p w14:paraId="27C7F504" w14:textId="77777777" w:rsidR="005E170F" w:rsidRPr="001C0CC4" w:rsidRDefault="005E170F" w:rsidP="0026746F">
            <w:pPr>
              <w:pStyle w:val="TAH"/>
            </w:pPr>
            <w:r w:rsidRPr="001C0CC4">
              <w:t>60 MHz</w:t>
            </w:r>
          </w:p>
        </w:tc>
        <w:tc>
          <w:tcPr>
            <w:tcW w:w="325" w:type="pct"/>
          </w:tcPr>
          <w:p w14:paraId="3D0F6F59" w14:textId="77777777" w:rsidR="005E170F" w:rsidRPr="001C0CC4" w:rsidRDefault="005E170F" w:rsidP="0026746F">
            <w:pPr>
              <w:pStyle w:val="TAH"/>
            </w:pPr>
            <w:r w:rsidRPr="001C0CC4">
              <w:t>80 MHz</w:t>
            </w:r>
          </w:p>
        </w:tc>
        <w:tc>
          <w:tcPr>
            <w:tcW w:w="325" w:type="pct"/>
          </w:tcPr>
          <w:p w14:paraId="142F7B75" w14:textId="77777777" w:rsidR="005E170F" w:rsidRPr="001C0CC4" w:rsidRDefault="005E170F" w:rsidP="0026746F">
            <w:pPr>
              <w:pStyle w:val="TAH"/>
            </w:pPr>
            <w:r w:rsidRPr="001C0CC4">
              <w:t>90 MHz</w:t>
            </w:r>
          </w:p>
        </w:tc>
        <w:tc>
          <w:tcPr>
            <w:tcW w:w="332" w:type="pct"/>
          </w:tcPr>
          <w:p w14:paraId="7C9FEDF9" w14:textId="77777777" w:rsidR="005E170F" w:rsidRPr="001C0CC4" w:rsidRDefault="005E170F" w:rsidP="0026746F">
            <w:pPr>
              <w:pStyle w:val="TAH"/>
            </w:pPr>
            <w:r w:rsidRPr="001C0CC4">
              <w:t>100 MHz</w:t>
            </w:r>
          </w:p>
        </w:tc>
      </w:tr>
      <w:tr w:rsidR="005E170F" w:rsidRPr="001C0CC4" w14:paraId="68517F58" w14:textId="77777777" w:rsidTr="00E325BF">
        <w:trPr>
          <w:trHeight w:val="187"/>
        </w:trPr>
        <w:tc>
          <w:tcPr>
            <w:tcW w:w="378" w:type="pct"/>
            <w:tcBorders>
              <w:bottom w:val="nil"/>
            </w:tcBorders>
            <w:shd w:val="clear" w:color="auto" w:fill="auto"/>
          </w:tcPr>
          <w:p w14:paraId="101213A1" w14:textId="77777777" w:rsidR="00366F42" w:rsidRDefault="00366F42" w:rsidP="00366F42">
            <w:pPr>
              <w:pStyle w:val="TAC"/>
            </w:pPr>
            <w:r w:rsidRPr="001C0CC4">
              <w:t xml:space="preserve">n1, n2, n3, n5, n7, n8, n12, n14, n18, n20, n25, </w:t>
            </w:r>
            <w:r>
              <w:t xml:space="preserve">n26, </w:t>
            </w:r>
            <w:r w:rsidRPr="001C0CC4">
              <w:t xml:space="preserve">n28, </w:t>
            </w:r>
          </w:p>
          <w:p w14:paraId="2087C827" w14:textId="77777777" w:rsidR="00366F42" w:rsidRDefault="00366F42" w:rsidP="00366F42">
            <w:pPr>
              <w:pStyle w:val="TAC"/>
            </w:pPr>
            <w:r>
              <w:t>n29,</w:t>
            </w:r>
          </w:p>
          <w:p w14:paraId="3324E6BA" w14:textId="141650A5" w:rsidR="005E170F" w:rsidRPr="001C0CC4" w:rsidRDefault="00366F42" w:rsidP="00366F42">
            <w:pPr>
              <w:pStyle w:val="TAC"/>
            </w:pPr>
            <w:r w:rsidRPr="001C0CC4">
              <w:t xml:space="preserve">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29B4325B" w14:textId="77777777" w:rsidR="005E170F" w:rsidRPr="001C0CC4" w:rsidRDefault="005E170F" w:rsidP="0026746F">
            <w:pPr>
              <w:pStyle w:val="TAC"/>
            </w:pPr>
            <w:r w:rsidRPr="001C0CC4">
              <w:t>P</w:t>
            </w:r>
            <w:r w:rsidRPr="001C0CC4">
              <w:rPr>
                <w:vertAlign w:val="subscript"/>
              </w:rPr>
              <w:t>w</w:t>
            </w:r>
          </w:p>
        </w:tc>
        <w:tc>
          <w:tcPr>
            <w:tcW w:w="269" w:type="pct"/>
            <w:tcBorders>
              <w:bottom w:val="single" w:sz="4" w:space="0" w:color="auto"/>
            </w:tcBorders>
            <w:shd w:val="clear" w:color="auto" w:fill="auto"/>
            <w:hideMark/>
          </w:tcPr>
          <w:p w14:paraId="00FC9D29" w14:textId="77777777" w:rsidR="005E170F" w:rsidRPr="001C0CC4" w:rsidRDefault="005E170F" w:rsidP="0026746F">
            <w:pPr>
              <w:pStyle w:val="TAC"/>
            </w:pPr>
            <w:r w:rsidRPr="001C0CC4">
              <w:t>dBm</w:t>
            </w:r>
          </w:p>
        </w:tc>
        <w:tc>
          <w:tcPr>
            <w:tcW w:w="325" w:type="pct"/>
          </w:tcPr>
          <w:p w14:paraId="7625E809" w14:textId="77777777" w:rsidR="005E170F" w:rsidRPr="001C0CC4" w:rsidRDefault="005E170F" w:rsidP="0026746F">
            <w:pPr>
              <w:pStyle w:val="TAC"/>
            </w:pPr>
          </w:p>
        </w:tc>
        <w:tc>
          <w:tcPr>
            <w:tcW w:w="3583" w:type="pct"/>
            <w:gridSpan w:val="11"/>
          </w:tcPr>
          <w:p w14:paraId="27439FAD" w14:textId="77777777" w:rsidR="005E170F" w:rsidRPr="001C0CC4" w:rsidRDefault="005E170F" w:rsidP="0026746F">
            <w:pPr>
              <w:pStyle w:val="TAC"/>
            </w:pPr>
            <w:r w:rsidRPr="001C0CC4">
              <w:t>P</w:t>
            </w:r>
            <w:r w:rsidRPr="001C0CC4">
              <w:rPr>
                <w:vertAlign w:val="subscript"/>
              </w:rPr>
              <w:t>REFSENS</w:t>
            </w:r>
            <w:r w:rsidRPr="001C0CC4">
              <w:t xml:space="preserve"> + channel-bandwidth specific value below</w:t>
            </w:r>
          </w:p>
        </w:tc>
      </w:tr>
      <w:tr w:rsidR="005E170F" w:rsidRPr="001C0CC4" w14:paraId="22BBC1AB" w14:textId="77777777" w:rsidTr="00E325BF">
        <w:trPr>
          <w:trHeight w:val="187"/>
        </w:trPr>
        <w:tc>
          <w:tcPr>
            <w:tcW w:w="378" w:type="pct"/>
            <w:tcBorders>
              <w:top w:val="nil"/>
              <w:bottom w:val="nil"/>
            </w:tcBorders>
            <w:shd w:val="clear" w:color="auto" w:fill="auto"/>
          </w:tcPr>
          <w:p w14:paraId="198F4875" w14:textId="77777777" w:rsidR="005E170F" w:rsidRPr="001C0CC4" w:rsidRDefault="005E170F" w:rsidP="0026746F">
            <w:pPr>
              <w:pStyle w:val="TAC"/>
            </w:pPr>
          </w:p>
        </w:tc>
        <w:tc>
          <w:tcPr>
            <w:tcW w:w="446" w:type="pct"/>
            <w:tcBorders>
              <w:top w:val="nil"/>
            </w:tcBorders>
            <w:shd w:val="clear" w:color="auto" w:fill="auto"/>
            <w:hideMark/>
          </w:tcPr>
          <w:p w14:paraId="28DB8327" w14:textId="77777777" w:rsidR="005E170F" w:rsidRPr="001C0CC4" w:rsidRDefault="005E170F" w:rsidP="0026746F">
            <w:pPr>
              <w:pStyle w:val="TAC"/>
            </w:pPr>
          </w:p>
        </w:tc>
        <w:tc>
          <w:tcPr>
            <w:tcW w:w="269" w:type="pct"/>
            <w:tcBorders>
              <w:top w:val="single" w:sz="4" w:space="0" w:color="auto"/>
            </w:tcBorders>
            <w:shd w:val="clear" w:color="auto" w:fill="auto"/>
            <w:hideMark/>
          </w:tcPr>
          <w:p w14:paraId="0843300F" w14:textId="77777777" w:rsidR="005E170F" w:rsidRPr="001C0CC4" w:rsidRDefault="005E170F" w:rsidP="0026746F">
            <w:pPr>
              <w:pStyle w:val="TAC"/>
            </w:pPr>
            <w:r>
              <w:t>dB</w:t>
            </w:r>
          </w:p>
        </w:tc>
        <w:tc>
          <w:tcPr>
            <w:tcW w:w="325" w:type="pct"/>
            <w:shd w:val="clear" w:color="auto" w:fill="auto"/>
            <w:hideMark/>
          </w:tcPr>
          <w:p w14:paraId="14976E78" w14:textId="77777777" w:rsidR="005E170F" w:rsidRPr="001C0CC4" w:rsidRDefault="005E170F" w:rsidP="0026746F">
            <w:pPr>
              <w:pStyle w:val="TAC"/>
            </w:pPr>
            <w:r w:rsidRPr="001C0CC4">
              <w:t>16</w:t>
            </w:r>
          </w:p>
        </w:tc>
        <w:tc>
          <w:tcPr>
            <w:tcW w:w="325" w:type="pct"/>
            <w:shd w:val="clear" w:color="auto" w:fill="auto"/>
            <w:hideMark/>
          </w:tcPr>
          <w:p w14:paraId="10759BDB" w14:textId="77777777" w:rsidR="005E170F" w:rsidRPr="001C0CC4" w:rsidRDefault="005E170F" w:rsidP="0026746F">
            <w:pPr>
              <w:pStyle w:val="TAC"/>
            </w:pPr>
            <w:r w:rsidRPr="001C0CC4">
              <w:t>13</w:t>
            </w:r>
          </w:p>
        </w:tc>
        <w:tc>
          <w:tcPr>
            <w:tcW w:w="325" w:type="pct"/>
            <w:shd w:val="clear" w:color="auto" w:fill="auto"/>
            <w:hideMark/>
          </w:tcPr>
          <w:p w14:paraId="0AE8E51F" w14:textId="77777777" w:rsidR="005E170F" w:rsidRPr="001C0CC4" w:rsidRDefault="005E170F" w:rsidP="0026746F">
            <w:pPr>
              <w:pStyle w:val="TAC"/>
            </w:pPr>
            <w:r w:rsidRPr="001C0CC4">
              <w:t>14</w:t>
            </w:r>
          </w:p>
        </w:tc>
        <w:tc>
          <w:tcPr>
            <w:tcW w:w="325" w:type="pct"/>
            <w:shd w:val="clear" w:color="auto" w:fill="auto"/>
            <w:hideMark/>
          </w:tcPr>
          <w:p w14:paraId="23AA9175" w14:textId="77777777" w:rsidR="005E170F" w:rsidRPr="001C0CC4" w:rsidRDefault="005E170F" w:rsidP="0026746F">
            <w:pPr>
              <w:pStyle w:val="TAC"/>
            </w:pPr>
            <w:r w:rsidRPr="001C0CC4">
              <w:t>16</w:t>
            </w:r>
          </w:p>
        </w:tc>
        <w:tc>
          <w:tcPr>
            <w:tcW w:w="325" w:type="pct"/>
            <w:shd w:val="clear" w:color="auto" w:fill="auto"/>
            <w:hideMark/>
          </w:tcPr>
          <w:p w14:paraId="619AFC02" w14:textId="77777777" w:rsidR="005E170F" w:rsidRPr="001C0CC4" w:rsidRDefault="005E170F" w:rsidP="0026746F">
            <w:pPr>
              <w:pStyle w:val="TAC"/>
            </w:pPr>
            <w:r w:rsidRPr="001C0CC4">
              <w:t>16</w:t>
            </w:r>
          </w:p>
        </w:tc>
        <w:tc>
          <w:tcPr>
            <w:tcW w:w="325" w:type="pct"/>
          </w:tcPr>
          <w:p w14:paraId="11C2D603" w14:textId="77777777" w:rsidR="005E170F" w:rsidRPr="001C0CC4" w:rsidRDefault="005E170F" w:rsidP="0026746F">
            <w:pPr>
              <w:pStyle w:val="TAC"/>
            </w:pPr>
            <w:r w:rsidRPr="001C0CC4">
              <w:t>16</w:t>
            </w:r>
          </w:p>
        </w:tc>
        <w:tc>
          <w:tcPr>
            <w:tcW w:w="325" w:type="pct"/>
            <w:shd w:val="clear" w:color="auto" w:fill="auto"/>
            <w:hideMark/>
          </w:tcPr>
          <w:p w14:paraId="7A98D92C" w14:textId="77777777" w:rsidR="005E170F" w:rsidRPr="001C0CC4" w:rsidRDefault="005E170F" w:rsidP="0026746F">
            <w:pPr>
              <w:pStyle w:val="TAC"/>
            </w:pPr>
            <w:r w:rsidRPr="001C0CC4">
              <w:t>16</w:t>
            </w:r>
          </w:p>
        </w:tc>
        <w:tc>
          <w:tcPr>
            <w:tcW w:w="325" w:type="pct"/>
            <w:shd w:val="clear" w:color="auto" w:fill="auto"/>
            <w:hideMark/>
          </w:tcPr>
          <w:p w14:paraId="54D07401" w14:textId="77777777" w:rsidR="005E170F" w:rsidRPr="001C0CC4" w:rsidRDefault="005E170F" w:rsidP="0026746F">
            <w:pPr>
              <w:pStyle w:val="TAC"/>
            </w:pPr>
            <w:r w:rsidRPr="001C0CC4">
              <w:t>16</w:t>
            </w:r>
          </w:p>
        </w:tc>
        <w:tc>
          <w:tcPr>
            <w:tcW w:w="325" w:type="pct"/>
            <w:shd w:val="clear" w:color="auto" w:fill="auto"/>
            <w:hideMark/>
          </w:tcPr>
          <w:p w14:paraId="5BFF307D" w14:textId="77777777" w:rsidR="005E170F" w:rsidRPr="001C0CC4" w:rsidRDefault="005E170F" w:rsidP="0026746F">
            <w:pPr>
              <w:pStyle w:val="TAC"/>
            </w:pPr>
            <w:r w:rsidRPr="001C0CC4">
              <w:t>16</w:t>
            </w:r>
          </w:p>
        </w:tc>
        <w:tc>
          <w:tcPr>
            <w:tcW w:w="325" w:type="pct"/>
          </w:tcPr>
          <w:p w14:paraId="67F41B5A" w14:textId="77777777" w:rsidR="005E170F" w:rsidRPr="001C0CC4" w:rsidRDefault="005E170F" w:rsidP="0026746F">
            <w:pPr>
              <w:pStyle w:val="TAC"/>
            </w:pPr>
            <w:r w:rsidRPr="001C0CC4">
              <w:t>16</w:t>
            </w:r>
          </w:p>
        </w:tc>
        <w:tc>
          <w:tcPr>
            <w:tcW w:w="325" w:type="pct"/>
          </w:tcPr>
          <w:p w14:paraId="1ACA33C6" w14:textId="77777777" w:rsidR="005E170F" w:rsidRPr="001C0CC4" w:rsidRDefault="005E170F" w:rsidP="0026746F">
            <w:pPr>
              <w:pStyle w:val="TAC"/>
            </w:pPr>
            <w:r w:rsidRPr="001C0CC4">
              <w:t>16</w:t>
            </w:r>
          </w:p>
        </w:tc>
        <w:tc>
          <w:tcPr>
            <w:tcW w:w="332" w:type="pct"/>
          </w:tcPr>
          <w:p w14:paraId="5A30F1DE" w14:textId="77777777" w:rsidR="005E170F" w:rsidRPr="001C0CC4" w:rsidRDefault="005E170F" w:rsidP="0026746F">
            <w:pPr>
              <w:pStyle w:val="TAC"/>
            </w:pPr>
            <w:r w:rsidRPr="001C0CC4">
              <w:t>16</w:t>
            </w:r>
          </w:p>
        </w:tc>
      </w:tr>
      <w:tr w:rsidR="005E170F" w:rsidRPr="001C0CC4" w14:paraId="2DB78A2E" w14:textId="77777777" w:rsidTr="0026746F">
        <w:trPr>
          <w:trHeight w:val="187"/>
        </w:trPr>
        <w:tc>
          <w:tcPr>
            <w:tcW w:w="378" w:type="pct"/>
            <w:tcBorders>
              <w:top w:val="nil"/>
              <w:bottom w:val="nil"/>
            </w:tcBorders>
            <w:shd w:val="clear" w:color="auto" w:fill="auto"/>
          </w:tcPr>
          <w:p w14:paraId="180185CE" w14:textId="77777777" w:rsidR="005E170F" w:rsidRPr="001C0CC4" w:rsidRDefault="005E170F" w:rsidP="0026746F">
            <w:pPr>
              <w:pStyle w:val="TAC"/>
            </w:pPr>
          </w:p>
        </w:tc>
        <w:tc>
          <w:tcPr>
            <w:tcW w:w="446" w:type="pct"/>
            <w:shd w:val="clear" w:color="auto" w:fill="auto"/>
            <w:hideMark/>
          </w:tcPr>
          <w:p w14:paraId="0D76EAA8" w14:textId="77777777" w:rsidR="005E170F" w:rsidRPr="001C0CC4" w:rsidRDefault="005E170F" w:rsidP="0026746F">
            <w:pPr>
              <w:pStyle w:val="TAC"/>
            </w:pPr>
            <w:r w:rsidRPr="001C0CC4">
              <w:t>P</w:t>
            </w:r>
            <w:r w:rsidRPr="001C0CC4">
              <w:rPr>
                <w:vertAlign w:val="subscript"/>
              </w:rPr>
              <w:t>uw</w:t>
            </w:r>
            <w:r w:rsidRPr="001C0CC4">
              <w:t xml:space="preserve"> (CW)</w:t>
            </w:r>
          </w:p>
        </w:tc>
        <w:tc>
          <w:tcPr>
            <w:tcW w:w="269" w:type="pct"/>
            <w:shd w:val="clear" w:color="auto" w:fill="auto"/>
            <w:hideMark/>
          </w:tcPr>
          <w:p w14:paraId="2614F910" w14:textId="77777777" w:rsidR="005E170F" w:rsidRPr="001C0CC4" w:rsidRDefault="005E170F" w:rsidP="0026746F">
            <w:pPr>
              <w:pStyle w:val="TAC"/>
            </w:pPr>
            <w:r w:rsidRPr="001C0CC4">
              <w:t>dBm</w:t>
            </w:r>
          </w:p>
        </w:tc>
        <w:tc>
          <w:tcPr>
            <w:tcW w:w="325" w:type="pct"/>
            <w:shd w:val="clear" w:color="auto" w:fill="auto"/>
            <w:hideMark/>
          </w:tcPr>
          <w:p w14:paraId="0DA39FFA" w14:textId="77777777" w:rsidR="005E170F" w:rsidRPr="001C0CC4" w:rsidRDefault="005E170F" w:rsidP="0026746F">
            <w:pPr>
              <w:pStyle w:val="TAC"/>
            </w:pPr>
            <w:r w:rsidRPr="001C0CC4">
              <w:t>-55</w:t>
            </w:r>
          </w:p>
        </w:tc>
        <w:tc>
          <w:tcPr>
            <w:tcW w:w="325" w:type="pct"/>
            <w:shd w:val="clear" w:color="auto" w:fill="auto"/>
            <w:hideMark/>
          </w:tcPr>
          <w:p w14:paraId="593CE008" w14:textId="77777777" w:rsidR="005E170F" w:rsidRPr="001C0CC4" w:rsidRDefault="005E170F" w:rsidP="0026746F">
            <w:pPr>
              <w:pStyle w:val="TAC"/>
            </w:pPr>
            <w:r w:rsidRPr="001C0CC4">
              <w:t>-55</w:t>
            </w:r>
          </w:p>
        </w:tc>
        <w:tc>
          <w:tcPr>
            <w:tcW w:w="325" w:type="pct"/>
            <w:shd w:val="clear" w:color="auto" w:fill="auto"/>
            <w:hideMark/>
          </w:tcPr>
          <w:p w14:paraId="0F6B852D" w14:textId="77777777" w:rsidR="005E170F" w:rsidRPr="001C0CC4" w:rsidRDefault="005E170F" w:rsidP="0026746F">
            <w:pPr>
              <w:pStyle w:val="TAC"/>
            </w:pPr>
            <w:r w:rsidRPr="001C0CC4">
              <w:t>-55</w:t>
            </w:r>
          </w:p>
        </w:tc>
        <w:tc>
          <w:tcPr>
            <w:tcW w:w="325" w:type="pct"/>
            <w:shd w:val="clear" w:color="auto" w:fill="auto"/>
            <w:hideMark/>
          </w:tcPr>
          <w:p w14:paraId="2AE0C2E6" w14:textId="77777777" w:rsidR="005E170F" w:rsidRPr="001C0CC4" w:rsidRDefault="005E170F" w:rsidP="0026746F">
            <w:pPr>
              <w:pStyle w:val="TAC"/>
            </w:pPr>
            <w:r w:rsidRPr="001C0CC4">
              <w:t>-55</w:t>
            </w:r>
          </w:p>
        </w:tc>
        <w:tc>
          <w:tcPr>
            <w:tcW w:w="325" w:type="pct"/>
            <w:shd w:val="clear" w:color="auto" w:fill="auto"/>
            <w:hideMark/>
          </w:tcPr>
          <w:p w14:paraId="0BA1CA33" w14:textId="77777777" w:rsidR="005E170F" w:rsidRPr="001C0CC4" w:rsidRDefault="005E170F" w:rsidP="0026746F">
            <w:pPr>
              <w:pStyle w:val="TAC"/>
            </w:pPr>
            <w:r w:rsidRPr="001C0CC4">
              <w:t>-55</w:t>
            </w:r>
          </w:p>
        </w:tc>
        <w:tc>
          <w:tcPr>
            <w:tcW w:w="325" w:type="pct"/>
          </w:tcPr>
          <w:p w14:paraId="58D6B56E" w14:textId="77777777" w:rsidR="005E170F" w:rsidRPr="001C0CC4" w:rsidRDefault="005E170F" w:rsidP="0026746F">
            <w:pPr>
              <w:pStyle w:val="TAC"/>
            </w:pPr>
            <w:r w:rsidRPr="001C0CC4">
              <w:t>-55</w:t>
            </w:r>
          </w:p>
        </w:tc>
        <w:tc>
          <w:tcPr>
            <w:tcW w:w="325" w:type="pct"/>
            <w:shd w:val="clear" w:color="auto" w:fill="auto"/>
            <w:hideMark/>
          </w:tcPr>
          <w:p w14:paraId="3FFB31ED" w14:textId="77777777" w:rsidR="005E170F" w:rsidRPr="001C0CC4" w:rsidRDefault="005E170F" w:rsidP="0026746F">
            <w:pPr>
              <w:pStyle w:val="TAC"/>
            </w:pPr>
            <w:r w:rsidRPr="001C0CC4">
              <w:t>-55</w:t>
            </w:r>
          </w:p>
        </w:tc>
        <w:tc>
          <w:tcPr>
            <w:tcW w:w="325" w:type="pct"/>
            <w:shd w:val="clear" w:color="auto" w:fill="auto"/>
            <w:hideMark/>
          </w:tcPr>
          <w:p w14:paraId="22B71955" w14:textId="77777777" w:rsidR="005E170F" w:rsidRPr="001C0CC4" w:rsidRDefault="005E170F" w:rsidP="0026746F">
            <w:pPr>
              <w:pStyle w:val="TAC"/>
            </w:pPr>
            <w:r w:rsidRPr="001C0CC4">
              <w:t>-55</w:t>
            </w:r>
          </w:p>
        </w:tc>
        <w:tc>
          <w:tcPr>
            <w:tcW w:w="325" w:type="pct"/>
            <w:shd w:val="clear" w:color="auto" w:fill="auto"/>
            <w:hideMark/>
          </w:tcPr>
          <w:p w14:paraId="65538940" w14:textId="77777777" w:rsidR="005E170F" w:rsidRPr="001C0CC4" w:rsidRDefault="005E170F" w:rsidP="0026746F">
            <w:pPr>
              <w:pStyle w:val="TAC"/>
            </w:pPr>
            <w:r w:rsidRPr="001C0CC4">
              <w:t>-55</w:t>
            </w:r>
          </w:p>
        </w:tc>
        <w:tc>
          <w:tcPr>
            <w:tcW w:w="325" w:type="pct"/>
          </w:tcPr>
          <w:p w14:paraId="50C53F01" w14:textId="77777777" w:rsidR="005E170F" w:rsidRPr="001C0CC4" w:rsidRDefault="005E170F" w:rsidP="0026746F">
            <w:pPr>
              <w:pStyle w:val="TAC"/>
            </w:pPr>
            <w:r w:rsidRPr="001C0CC4">
              <w:t>-55</w:t>
            </w:r>
          </w:p>
        </w:tc>
        <w:tc>
          <w:tcPr>
            <w:tcW w:w="325" w:type="pct"/>
          </w:tcPr>
          <w:p w14:paraId="3A0EF2A3" w14:textId="77777777" w:rsidR="005E170F" w:rsidRPr="001C0CC4" w:rsidRDefault="005E170F" w:rsidP="0026746F">
            <w:pPr>
              <w:pStyle w:val="TAC"/>
            </w:pPr>
            <w:r w:rsidRPr="001C0CC4">
              <w:t>-55</w:t>
            </w:r>
          </w:p>
        </w:tc>
        <w:tc>
          <w:tcPr>
            <w:tcW w:w="332" w:type="pct"/>
          </w:tcPr>
          <w:p w14:paraId="6A7F38EB" w14:textId="77777777" w:rsidR="005E170F" w:rsidRPr="001C0CC4" w:rsidRDefault="005E170F" w:rsidP="0026746F">
            <w:pPr>
              <w:pStyle w:val="TAC"/>
            </w:pPr>
            <w:r w:rsidRPr="001C0CC4">
              <w:t>-55</w:t>
            </w:r>
          </w:p>
        </w:tc>
      </w:tr>
      <w:tr w:rsidR="005E170F" w:rsidRPr="001C0CC4" w14:paraId="7CF39370" w14:textId="77777777" w:rsidTr="0026746F">
        <w:trPr>
          <w:trHeight w:val="187"/>
        </w:trPr>
        <w:tc>
          <w:tcPr>
            <w:tcW w:w="378" w:type="pct"/>
            <w:tcBorders>
              <w:top w:val="nil"/>
              <w:bottom w:val="nil"/>
            </w:tcBorders>
            <w:shd w:val="clear" w:color="auto" w:fill="auto"/>
          </w:tcPr>
          <w:p w14:paraId="753CD562" w14:textId="77777777" w:rsidR="005E170F" w:rsidRPr="001C0CC4" w:rsidRDefault="005E170F" w:rsidP="0026746F">
            <w:pPr>
              <w:pStyle w:val="TAC"/>
            </w:pPr>
          </w:p>
        </w:tc>
        <w:tc>
          <w:tcPr>
            <w:tcW w:w="446" w:type="pct"/>
            <w:shd w:val="clear" w:color="auto" w:fill="auto"/>
            <w:hideMark/>
          </w:tcPr>
          <w:p w14:paraId="39D3062A" w14:textId="77777777" w:rsidR="005E170F" w:rsidRPr="001C0CC4" w:rsidRDefault="005E170F" w:rsidP="0026746F">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6FA052F2" w14:textId="77777777" w:rsidR="005E170F" w:rsidRPr="001C0CC4" w:rsidRDefault="005E170F" w:rsidP="0026746F">
            <w:pPr>
              <w:pStyle w:val="TAC"/>
            </w:pPr>
            <w:r w:rsidRPr="001C0CC4">
              <w:t>MHz</w:t>
            </w:r>
          </w:p>
        </w:tc>
        <w:tc>
          <w:tcPr>
            <w:tcW w:w="325" w:type="pct"/>
            <w:shd w:val="clear" w:color="auto" w:fill="auto"/>
            <w:hideMark/>
          </w:tcPr>
          <w:p w14:paraId="749AF802" w14:textId="77777777" w:rsidR="005E170F" w:rsidRPr="001C0CC4" w:rsidRDefault="005E170F" w:rsidP="0026746F">
            <w:pPr>
              <w:pStyle w:val="TAC"/>
            </w:pPr>
            <w:r w:rsidRPr="001C0CC4">
              <w:t>2.7075</w:t>
            </w:r>
          </w:p>
        </w:tc>
        <w:tc>
          <w:tcPr>
            <w:tcW w:w="325" w:type="pct"/>
            <w:shd w:val="clear" w:color="auto" w:fill="auto"/>
            <w:hideMark/>
          </w:tcPr>
          <w:p w14:paraId="78296CB8" w14:textId="77777777" w:rsidR="005E170F" w:rsidRPr="001C0CC4" w:rsidRDefault="005E170F" w:rsidP="0026746F">
            <w:pPr>
              <w:pStyle w:val="TAC"/>
            </w:pPr>
            <w:r w:rsidRPr="001C0CC4">
              <w:t>5.2125</w:t>
            </w:r>
          </w:p>
        </w:tc>
        <w:tc>
          <w:tcPr>
            <w:tcW w:w="325" w:type="pct"/>
            <w:shd w:val="clear" w:color="auto" w:fill="auto"/>
            <w:hideMark/>
          </w:tcPr>
          <w:p w14:paraId="683CC2C1" w14:textId="77777777" w:rsidR="005E170F" w:rsidRPr="001C0CC4" w:rsidRDefault="005E170F" w:rsidP="0026746F">
            <w:pPr>
              <w:pStyle w:val="TAC"/>
            </w:pPr>
            <w:r w:rsidRPr="001C0CC4">
              <w:t>7.7025</w:t>
            </w:r>
          </w:p>
        </w:tc>
        <w:tc>
          <w:tcPr>
            <w:tcW w:w="325" w:type="pct"/>
            <w:shd w:val="clear" w:color="auto" w:fill="auto"/>
            <w:hideMark/>
          </w:tcPr>
          <w:p w14:paraId="7E086650" w14:textId="77777777" w:rsidR="005E170F" w:rsidRPr="001C0CC4" w:rsidRDefault="005E170F" w:rsidP="0026746F">
            <w:pPr>
              <w:pStyle w:val="TAC"/>
            </w:pPr>
            <w:r w:rsidRPr="001C0CC4">
              <w:t>10.2075</w:t>
            </w:r>
          </w:p>
        </w:tc>
        <w:tc>
          <w:tcPr>
            <w:tcW w:w="325" w:type="pct"/>
            <w:shd w:val="clear" w:color="auto" w:fill="auto"/>
            <w:hideMark/>
          </w:tcPr>
          <w:p w14:paraId="234A031A" w14:textId="77777777" w:rsidR="005E170F" w:rsidRPr="001C0CC4" w:rsidRDefault="005E170F" w:rsidP="0026746F">
            <w:pPr>
              <w:pStyle w:val="TAC"/>
            </w:pPr>
            <w:r w:rsidRPr="001C0CC4">
              <w:t>13.0275</w:t>
            </w:r>
          </w:p>
        </w:tc>
        <w:tc>
          <w:tcPr>
            <w:tcW w:w="325" w:type="pct"/>
          </w:tcPr>
          <w:p w14:paraId="6965AF9E" w14:textId="77777777" w:rsidR="005E170F" w:rsidRPr="001C0CC4" w:rsidRDefault="005E170F" w:rsidP="0026746F">
            <w:pPr>
              <w:pStyle w:val="TAC"/>
            </w:pPr>
            <w:r w:rsidRPr="001C0CC4">
              <w:t>15.6075</w:t>
            </w:r>
          </w:p>
        </w:tc>
        <w:tc>
          <w:tcPr>
            <w:tcW w:w="325" w:type="pct"/>
            <w:shd w:val="clear" w:color="auto" w:fill="auto"/>
            <w:hideMark/>
          </w:tcPr>
          <w:p w14:paraId="7D0F42EC" w14:textId="77777777" w:rsidR="005E170F" w:rsidRPr="001C0CC4" w:rsidRDefault="005E170F" w:rsidP="0026746F">
            <w:pPr>
              <w:pStyle w:val="TAC"/>
            </w:pPr>
            <w:r w:rsidRPr="001C0CC4">
              <w:t>20.5575</w:t>
            </w:r>
          </w:p>
        </w:tc>
        <w:tc>
          <w:tcPr>
            <w:tcW w:w="325" w:type="pct"/>
            <w:shd w:val="clear" w:color="auto" w:fill="auto"/>
            <w:hideMark/>
          </w:tcPr>
          <w:p w14:paraId="4D87419C" w14:textId="77777777" w:rsidR="005E170F" w:rsidRPr="001C0CC4" w:rsidRDefault="005E170F" w:rsidP="0026746F">
            <w:pPr>
              <w:pStyle w:val="TAC"/>
            </w:pPr>
            <w:r w:rsidRPr="001C0CC4">
              <w:t>25.7025</w:t>
            </w:r>
          </w:p>
        </w:tc>
        <w:tc>
          <w:tcPr>
            <w:tcW w:w="325" w:type="pct"/>
            <w:shd w:val="clear" w:color="auto" w:fill="auto"/>
            <w:hideMark/>
          </w:tcPr>
          <w:p w14:paraId="58ECCA79" w14:textId="77777777" w:rsidR="005E170F" w:rsidRPr="001C0CC4" w:rsidRDefault="005E170F" w:rsidP="0026746F">
            <w:pPr>
              <w:pStyle w:val="TAC"/>
            </w:pPr>
            <w:r w:rsidRPr="001C0CC4">
              <w:t>NA</w:t>
            </w:r>
          </w:p>
        </w:tc>
        <w:tc>
          <w:tcPr>
            <w:tcW w:w="325" w:type="pct"/>
          </w:tcPr>
          <w:p w14:paraId="0F2064C5" w14:textId="77777777" w:rsidR="005E170F" w:rsidRPr="001C0CC4" w:rsidRDefault="005E170F" w:rsidP="0026746F">
            <w:pPr>
              <w:pStyle w:val="TAC"/>
            </w:pPr>
            <w:r w:rsidRPr="001C0CC4">
              <w:t>NA</w:t>
            </w:r>
          </w:p>
        </w:tc>
        <w:tc>
          <w:tcPr>
            <w:tcW w:w="325" w:type="pct"/>
          </w:tcPr>
          <w:p w14:paraId="68C680C0" w14:textId="77777777" w:rsidR="005E170F" w:rsidRPr="001C0CC4" w:rsidRDefault="005E170F" w:rsidP="0026746F">
            <w:pPr>
              <w:pStyle w:val="TAC"/>
            </w:pPr>
            <w:r w:rsidRPr="001C0CC4">
              <w:t>NA</w:t>
            </w:r>
          </w:p>
        </w:tc>
        <w:tc>
          <w:tcPr>
            <w:tcW w:w="332" w:type="pct"/>
          </w:tcPr>
          <w:p w14:paraId="224645E1" w14:textId="77777777" w:rsidR="005E170F" w:rsidRPr="001C0CC4" w:rsidRDefault="005E170F" w:rsidP="0026746F">
            <w:pPr>
              <w:pStyle w:val="TAC"/>
            </w:pPr>
            <w:r w:rsidRPr="001C0CC4">
              <w:t>NA</w:t>
            </w:r>
          </w:p>
        </w:tc>
      </w:tr>
      <w:tr w:rsidR="005E170F" w:rsidRPr="001C0CC4" w14:paraId="08C12C55" w14:textId="77777777" w:rsidTr="0026746F">
        <w:trPr>
          <w:trHeight w:val="187"/>
        </w:trPr>
        <w:tc>
          <w:tcPr>
            <w:tcW w:w="378" w:type="pct"/>
            <w:tcBorders>
              <w:top w:val="nil"/>
            </w:tcBorders>
            <w:shd w:val="clear" w:color="auto" w:fill="auto"/>
          </w:tcPr>
          <w:p w14:paraId="276C3390" w14:textId="77777777" w:rsidR="005E170F" w:rsidRPr="001C0CC4" w:rsidRDefault="005E170F" w:rsidP="0026746F">
            <w:pPr>
              <w:pStyle w:val="TAC"/>
            </w:pPr>
          </w:p>
        </w:tc>
        <w:tc>
          <w:tcPr>
            <w:tcW w:w="446" w:type="pct"/>
            <w:shd w:val="clear" w:color="auto" w:fill="auto"/>
            <w:hideMark/>
          </w:tcPr>
          <w:p w14:paraId="7D02E929" w14:textId="77777777" w:rsidR="005E170F" w:rsidRPr="001C0CC4" w:rsidRDefault="005E170F" w:rsidP="0026746F">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73B7BF87" w14:textId="77777777" w:rsidR="005E170F" w:rsidRPr="001C0CC4" w:rsidRDefault="005E170F" w:rsidP="0026746F">
            <w:pPr>
              <w:pStyle w:val="TAC"/>
            </w:pPr>
            <w:r w:rsidRPr="001C0CC4">
              <w:t>MHz</w:t>
            </w:r>
          </w:p>
        </w:tc>
        <w:tc>
          <w:tcPr>
            <w:tcW w:w="325" w:type="pct"/>
            <w:shd w:val="clear" w:color="auto" w:fill="auto"/>
            <w:hideMark/>
          </w:tcPr>
          <w:p w14:paraId="6B3BA523" w14:textId="77777777" w:rsidR="005E170F" w:rsidRPr="001C0CC4" w:rsidRDefault="005E170F" w:rsidP="0026746F">
            <w:pPr>
              <w:pStyle w:val="TAC"/>
            </w:pPr>
            <w:r w:rsidRPr="001C0CC4">
              <w:t>NA</w:t>
            </w:r>
          </w:p>
        </w:tc>
        <w:tc>
          <w:tcPr>
            <w:tcW w:w="325" w:type="pct"/>
            <w:shd w:val="clear" w:color="auto" w:fill="auto"/>
            <w:hideMark/>
          </w:tcPr>
          <w:p w14:paraId="6A3B1CBC" w14:textId="77777777" w:rsidR="005E170F" w:rsidRPr="001C0CC4" w:rsidRDefault="005E170F" w:rsidP="0026746F">
            <w:pPr>
              <w:pStyle w:val="TAC"/>
            </w:pPr>
            <w:r w:rsidRPr="001C0CC4">
              <w:t>NA</w:t>
            </w:r>
          </w:p>
        </w:tc>
        <w:tc>
          <w:tcPr>
            <w:tcW w:w="325" w:type="pct"/>
            <w:shd w:val="clear" w:color="auto" w:fill="auto"/>
            <w:hideMark/>
          </w:tcPr>
          <w:p w14:paraId="78CA3D39" w14:textId="77777777" w:rsidR="005E170F" w:rsidRPr="001C0CC4" w:rsidRDefault="005E170F" w:rsidP="0026746F">
            <w:pPr>
              <w:pStyle w:val="TAC"/>
            </w:pPr>
            <w:r w:rsidRPr="001C0CC4">
              <w:t>NA</w:t>
            </w:r>
          </w:p>
        </w:tc>
        <w:tc>
          <w:tcPr>
            <w:tcW w:w="325" w:type="pct"/>
            <w:shd w:val="clear" w:color="auto" w:fill="auto"/>
            <w:hideMark/>
          </w:tcPr>
          <w:p w14:paraId="019BA740" w14:textId="77777777" w:rsidR="005E170F" w:rsidRPr="001C0CC4" w:rsidRDefault="005E170F" w:rsidP="0026746F">
            <w:pPr>
              <w:pStyle w:val="TAC"/>
            </w:pPr>
            <w:r w:rsidRPr="001C0CC4">
              <w:t>NA</w:t>
            </w:r>
          </w:p>
        </w:tc>
        <w:tc>
          <w:tcPr>
            <w:tcW w:w="325" w:type="pct"/>
            <w:shd w:val="clear" w:color="auto" w:fill="auto"/>
            <w:hideMark/>
          </w:tcPr>
          <w:p w14:paraId="4B6BF952" w14:textId="77777777" w:rsidR="005E170F" w:rsidRPr="001C0CC4" w:rsidRDefault="005E170F" w:rsidP="0026746F">
            <w:pPr>
              <w:pStyle w:val="TAC"/>
            </w:pPr>
            <w:r w:rsidRPr="001C0CC4">
              <w:t>NA</w:t>
            </w:r>
          </w:p>
        </w:tc>
        <w:tc>
          <w:tcPr>
            <w:tcW w:w="325" w:type="pct"/>
          </w:tcPr>
          <w:p w14:paraId="0848AC0A" w14:textId="77777777" w:rsidR="005E170F" w:rsidRPr="001C0CC4" w:rsidRDefault="005E170F" w:rsidP="0026746F">
            <w:pPr>
              <w:pStyle w:val="TAC"/>
            </w:pPr>
            <w:r w:rsidRPr="001C0CC4">
              <w:t>NA</w:t>
            </w:r>
          </w:p>
        </w:tc>
        <w:tc>
          <w:tcPr>
            <w:tcW w:w="325" w:type="pct"/>
            <w:shd w:val="clear" w:color="auto" w:fill="auto"/>
            <w:hideMark/>
          </w:tcPr>
          <w:p w14:paraId="66FCB420" w14:textId="77777777" w:rsidR="005E170F" w:rsidRPr="001C0CC4" w:rsidRDefault="005E170F" w:rsidP="0026746F">
            <w:pPr>
              <w:pStyle w:val="TAC"/>
            </w:pPr>
            <w:r w:rsidRPr="001C0CC4">
              <w:t>NA</w:t>
            </w:r>
          </w:p>
        </w:tc>
        <w:tc>
          <w:tcPr>
            <w:tcW w:w="325" w:type="pct"/>
            <w:shd w:val="clear" w:color="auto" w:fill="auto"/>
            <w:hideMark/>
          </w:tcPr>
          <w:p w14:paraId="07972E2F" w14:textId="77777777" w:rsidR="005E170F" w:rsidRPr="001C0CC4" w:rsidRDefault="005E170F" w:rsidP="0026746F">
            <w:pPr>
              <w:pStyle w:val="TAC"/>
            </w:pPr>
            <w:r w:rsidRPr="001C0CC4">
              <w:t>NA</w:t>
            </w:r>
          </w:p>
        </w:tc>
        <w:tc>
          <w:tcPr>
            <w:tcW w:w="325" w:type="pct"/>
            <w:shd w:val="clear" w:color="auto" w:fill="auto"/>
            <w:hideMark/>
          </w:tcPr>
          <w:p w14:paraId="4DD36C88" w14:textId="77777777" w:rsidR="005E170F" w:rsidRPr="001C0CC4" w:rsidRDefault="005E170F" w:rsidP="0026746F">
            <w:pPr>
              <w:pStyle w:val="TAC"/>
            </w:pPr>
            <w:r w:rsidRPr="001C0CC4">
              <w:t>30.855</w:t>
            </w:r>
          </w:p>
        </w:tc>
        <w:tc>
          <w:tcPr>
            <w:tcW w:w="325" w:type="pct"/>
          </w:tcPr>
          <w:p w14:paraId="42F784BC" w14:textId="77777777" w:rsidR="005E170F" w:rsidRPr="001C0CC4" w:rsidRDefault="005E170F" w:rsidP="0026746F">
            <w:pPr>
              <w:pStyle w:val="TAC"/>
            </w:pPr>
            <w:r w:rsidRPr="001C0CC4">
              <w:t>40.935</w:t>
            </w:r>
          </w:p>
        </w:tc>
        <w:tc>
          <w:tcPr>
            <w:tcW w:w="325" w:type="pct"/>
          </w:tcPr>
          <w:p w14:paraId="2CABE648" w14:textId="77777777" w:rsidR="005E170F" w:rsidRPr="001C0CC4" w:rsidRDefault="005E170F" w:rsidP="0026746F">
            <w:pPr>
              <w:pStyle w:val="TAC"/>
            </w:pPr>
            <w:r w:rsidRPr="001C0CC4">
              <w:t>45.915</w:t>
            </w:r>
          </w:p>
        </w:tc>
        <w:tc>
          <w:tcPr>
            <w:tcW w:w="332" w:type="pct"/>
          </w:tcPr>
          <w:p w14:paraId="59AE24A8" w14:textId="77777777" w:rsidR="005E170F" w:rsidRPr="001C0CC4" w:rsidRDefault="005E170F" w:rsidP="0026746F">
            <w:pPr>
              <w:pStyle w:val="TAC"/>
            </w:pPr>
            <w:r w:rsidRPr="001C0CC4">
              <w:t>50.865</w:t>
            </w:r>
          </w:p>
        </w:tc>
      </w:tr>
      <w:tr w:rsidR="005E170F" w:rsidRPr="001C0CC4" w14:paraId="3394BC7A" w14:textId="77777777" w:rsidTr="0026746F">
        <w:trPr>
          <w:trHeight w:val="799"/>
        </w:trPr>
        <w:tc>
          <w:tcPr>
            <w:tcW w:w="5000" w:type="pct"/>
            <w:gridSpan w:val="15"/>
          </w:tcPr>
          <w:p w14:paraId="75CE708C" w14:textId="77777777" w:rsidR="005E170F" w:rsidRPr="001C0CC4" w:rsidRDefault="005E170F" w:rsidP="0026746F">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BC0A97E" w14:textId="77777777" w:rsidR="005E170F" w:rsidRPr="001C0CC4" w:rsidRDefault="005E170F" w:rsidP="0026746F">
            <w:pPr>
              <w:pStyle w:val="TAN"/>
            </w:pPr>
            <w:r w:rsidRPr="001C0CC4">
              <w:t>NOTE 2:</w:t>
            </w:r>
            <w:r w:rsidRPr="001C0CC4">
              <w:tab/>
              <w:t>Reference measurement channel is specified in Annexes A.3.2 and A.3.3 with one sided dynamic OCNG Pattern OP.1 FDD/TDD as described in Annex A.5.1.1/A.5.2.1.</w:t>
            </w:r>
          </w:p>
          <w:p w14:paraId="08B6A786" w14:textId="77777777" w:rsidR="005E170F" w:rsidRDefault="005E170F" w:rsidP="0026746F">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p w14:paraId="7932F959" w14:textId="2A5F4070" w:rsidR="00366F42" w:rsidRPr="001C0CC4" w:rsidRDefault="00366F42" w:rsidP="0026746F">
            <w:pPr>
              <w:pStyle w:val="TAN"/>
            </w:pPr>
            <w:r>
              <w:rPr>
                <w:lang w:eastAsia="fr-FR"/>
              </w:rPr>
              <w:t>NOTE 4:</w:t>
            </w:r>
            <w:r w:rsidRPr="00A1115A">
              <w:rPr>
                <w:rFonts w:cs="Arial"/>
                <w:szCs w:val="18"/>
              </w:rPr>
              <w:tab/>
            </w:r>
            <w:r>
              <w:rPr>
                <w:rFonts w:cs="Arial"/>
                <w:szCs w:val="18"/>
              </w:rPr>
              <w:t xml:space="preserve">For SDL bands, </w:t>
            </w:r>
            <w:r>
              <w:rPr>
                <w:lang w:eastAsia="ja-JP"/>
              </w:rPr>
              <w:t xml:space="preserve">requirements shall be applied only for CA band combination </w:t>
            </w:r>
            <w:r>
              <w:rPr>
                <w:rFonts w:hint="eastAsia"/>
                <w:lang w:eastAsia="ja-JP"/>
              </w:rPr>
              <w:t>c</w:t>
            </w:r>
            <w:r>
              <w:rPr>
                <w:lang w:eastAsia="ja-JP"/>
              </w:rPr>
              <w:t>ases.</w:t>
            </w:r>
          </w:p>
        </w:tc>
      </w:tr>
    </w:tbl>
    <w:p w14:paraId="6C0F5295" w14:textId="77777777" w:rsidR="005E170F" w:rsidRPr="001C0CC4" w:rsidRDefault="005E170F" w:rsidP="005E170F"/>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6981" w:name="_Toc21344474"/>
      <w:bookmarkStart w:id="6982" w:name="_Toc29801962"/>
      <w:bookmarkStart w:id="6983" w:name="_Toc29802386"/>
      <w:bookmarkStart w:id="6984" w:name="_Toc29803011"/>
      <w:bookmarkStart w:id="6985" w:name="_Toc36107753"/>
      <w:bookmarkStart w:id="6986" w:name="_Toc37251527"/>
      <w:bookmarkStart w:id="6987" w:name="_Toc45888447"/>
      <w:bookmarkStart w:id="6988" w:name="_Toc45889046"/>
      <w:bookmarkStart w:id="6989" w:name="_Toc59650405"/>
      <w:bookmarkStart w:id="6990" w:name="_Toc61357677"/>
      <w:bookmarkStart w:id="6991" w:name="_Toc61359451"/>
      <w:bookmarkStart w:id="6992" w:name="_Toc67916391"/>
      <w:bookmarkStart w:id="6993" w:name="_Toc75533937"/>
      <w:bookmarkStart w:id="6994" w:name="_Toc75819823"/>
      <w:bookmarkStart w:id="6995" w:name="_Toc76508667"/>
      <w:bookmarkStart w:id="6996" w:name="_Toc76717617"/>
      <w:bookmarkStart w:id="6997" w:name="_Toc83294258"/>
      <w:bookmarkStart w:id="6998" w:name="_Toc84335297"/>
      <w:r w:rsidRPr="001C0CC4">
        <w:t>7.6A</w:t>
      </w:r>
      <w:r w:rsidRPr="001C0CC4">
        <w:tab/>
        <w:t>Blocking characteristics for CA</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4FE10332" w14:textId="77777777" w:rsidR="00DC7196" w:rsidRPr="001C0CC4" w:rsidRDefault="00DC7196" w:rsidP="004E30D3">
      <w:pPr>
        <w:pStyle w:val="Heading3"/>
      </w:pPr>
      <w:bookmarkStart w:id="6999" w:name="_Toc21344475"/>
      <w:bookmarkStart w:id="7000" w:name="_Toc29801963"/>
      <w:bookmarkStart w:id="7001" w:name="_Toc29802387"/>
      <w:bookmarkStart w:id="7002" w:name="_Toc29803012"/>
      <w:bookmarkStart w:id="7003" w:name="_Toc36107754"/>
      <w:bookmarkStart w:id="7004" w:name="_Toc37251528"/>
      <w:bookmarkStart w:id="7005" w:name="_Toc45888448"/>
      <w:bookmarkStart w:id="7006" w:name="_Toc45889047"/>
      <w:bookmarkStart w:id="7007" w:name="_Toc59650406"/>
      <w:bookmarkStart w:id="7008" w:name="_Toc61357678"/>
      <w:bookmarkStart w:id="7009" w:name="_Toc61359452"/>
      <w:bookmarkStart w:id="7010" w:name="_Toc67916392"/>
      <w:bookmarkStart w:id="7011" w:name="_Toc75533938"/>
      <w:bookmarkStart w:id="7012" w:name="_Toc75819824"/>
      <w:bookmarkStart w:id="7013" w:name="_Toc76508668"/>
      <w:bookmarkStart w:id="7014" w:name="_Toc76717618"/>
      <w:bookmarkStart w:id="7015" w:name="_Toc83294259"/>
      <w:bookmarkStart w:id="7016" w:name="_Toc84335298"/>
      <w:r w:rsidRPr="001C0CC4">
        <w:t>7.6A.1</w:t>
      </w:r>
      <w:r w:rsidRPr="001C0CC4">
        <w:tab/>
        <w:t>General</w:t>
      </w:r>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p>
    <w:p w14:paraId="0644644B" w14:textId="77777777" w:rsidR="00DC7196" w:rsidRPr="001C0CC4" w:rsidRDefault="00DC7196" w:rsidP="004E30D3">
      <w:pPr>
        <w:pStyle w:val="Heading3"/>
      </w:pPr>
      <w:bookmarkStart w:id="7017" w:name="_Toc21344476"/>
      <w:bookmarkStart w:id="7018" w:name="_Toc29801964"/>
      <w:bookmarkStart w:id="7019" w:name="_Toc29802388"/>
      <w:bookmarkStart w:id="7020" w:name="_Toc29803013"/>
      <w:bookmarkStart w:id="7021" w:name="_Toc36107755"/>
      <w:bookmarkStart w:id="7022" w:name="_Toc37251529"/>
      <w:bookmarkStart w:id="7023" w:name="_Toc45888449"/>
      <w:bookmarkStart w:id="7024" w:name="_Toc45889048"/>
      <w:bookmarkStart w:id="7025" w:name="_Toc59650407"/>
      <w:bookmarkStart w:id="7026" w:name="_Toc61357679"/>
      <w:bookmarkStart w:id="7027" w:name="_Toc61359453"/>
      <w:bookmarkStart w:id="7028" w:name="_Toc67916393"/>
      <w:bookmarkStart w:id="7029" w:name="_Toc75533939"/>
      <w:bookmarkStart w:id="7030" w:name="_Toc75819825"/>
      <w:bookmarkStart w:id="7031" w:name="_Toc76508669"/>
      <w:bookmarkStart w:id="7032" w:name="_Toc76717619"/>
      <w:bookmarkStart w:id="7033" w:name="_Toc83294260"/>
      <w:bookmarkStart w:id="7034" w:name="_Toc84335299"/>
      <w:r w:rsidRPr="001C0CC4">
        <w:t>7.6A.2</w:t>
      </w:r>
      <w:r w:rsidRPr="001C0CC4">
        <w:tab/>
        <w:t>In-band blocking for CA</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08C83D88" w14:textId="77777777" w:rsidR="00DC7196" w:rsidRPr="001C0CC4" w:rsidRDefault="00DC7196" w:rsidP="004E30D3">
      <w:pPr>
        <w:pStyle w:val="Heading4"/>
      </w:pPr>
      <w:bookmarkStart w:id="7035" w:name="_Toc21344477"/>
      <w:bookmarkStart w:id="7036" w:name="_Toc29801965"/>
      <w:bookmarkStart w:id="7037" w:name="_Toc29802389"/>
      <w:bookmarkStart w:id="7038" w:name="_Toc29803014"/>
      <w:bookmarkStart w:id="7039" w:name="_Toc36107756"/>
      <w:bookmarkStart w:id="7040" w:name="_Toc37251530"/>
      <w:bookmarkStart w:id="7041" w:name="_Toc45888450"/>
      <w:bookmarkStart w:id="7042" w:name="_Toc45889049"/>
      <w:bookmarkStart w:id="7043" w:name="_Toc59650408"/>
      <w:bookmarkStart w:id="7044" w:name="_Toc61357680"/>
      <w:bookmarkStart w:id="7045" w:name="_Toc61359454"/>
      <w:bookmarkStart w:id="7046" w:name="_Toc67916394"/>
      <w:bookmarkStart w:id="7047" w:name="_Toc75533940"/>
      <w:bookmarkStart w:id="7048" w:name="_Toc75819826"/>
      <w:bookmarkStart w:id="7049" w:name="_Toc76508670"/>
      <w:bookmarkStart w:id="7050" w:name="_Toc76717620"/>
      <w:bookmarkStart w:id="7051" w:name="_Toc83294261"/>
      <w:bookmarkStart w:id="7052" w:name="_Toc84335300"/>
      <w:r w:rsidRPr="001C0CC4">
        <w:t>7.6A.2.1</w:t>
      </w:r>
      <w:r w:rsidRPr="001C0CC4">
        <w:tab/>
        <w:t>In-band blocking for Intra-band contiguous CA</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7A0810DE" w14:textId="77777777" w:rsidR="00B67418" w:rsidRPr="001C0CC4" w:rsidRDefault="00B67418" w:rsidP="00B67418">
      <w:pPr>
        <w:rPr>
          <w:lang w:val="en-US"/>
        </w:rPr>
      </w:pPr>
      <w:r w:rsidRPr="001C0CC4">
        <w:t>D/TDD for the DL-signal as described in Annex A.5.1.1/A.5.2.1)</w:t>
      </w:r>
      <w:r w:rsidRPr="001C0CC4">
        <w:rPr>
          <w:lang w:val="en-US"/>
        </w:rPr>
        <w:t>.</w:t>
      </w:r>
    </w:p>
    <w:p w14:paraId="227C1454" w14:textId="77777777" w:rsidR="00B67418" w:rsidRPr="001C0CC4" w:rsidRDefault="00B67418" w:rsidP="00B67418">
      <w:pPr>
        <w:pStyle w:val="TH"/>
        <w:rPr>
          <w:rFonts w:cs="Arial"/>
        </w:rPr>
      </w:pPr>
      <w:r w:rsidRPr="001C0CC4">
        <w:rPr>
          <w:rFonts w:cs="Arial"/>
        </w:rPr>
        <w:t>Table 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B67418" w:rsidRPr="001C0CC4" w14:paraId="7DDF2717" w14:textId="77777777" w:rsidTr="0026746F">
        <w:trPr>
          <w:trHeight w:val="210"/>
          <w:jc w:val="center"/>
        </w:trPr>
        <w:tc>
          <w:tcPr>
            <w:tcW w:w="2122" w:type="dxa"/>
            <w:tcBorders>
              <w:bottom w:val="nil"/>
            </w:tcBorders>
            <w:shd w:val="clear" w:color="auto" w:fill="auto"/>
          </w:tcPr>
          <w:p w14:paraId="0D24A1C7" w14:textId="77777777" w:rsidR="00B67418" w:rsidRPr="001C0CC4" w:rsidRDefault="00B67418" w:rsidP="0026746F">
            <w:pPr>
              <w:pStyle w:val="TAH"/>
            </w:pPr>
            <w:r w:rsidRPr="001C0CC4">
              <w:t>Rx Parameter</w:t>
            </w:r>
          </w:p>
        </w:tc>
        <w:tc>
          <w:tcPr>
            <w:tcW w:w="708" w:type="dxa"/>
            <w:tcBorders>
              <w:bottom w:val="nil"/>
            </w:tcBorders>
            <w:shd w:val="clear" w:color="auto" w:fill="auto"/>
          </w:tcPr>
          <w:p w14:paraId="515EF8CD" w14:textId="77777777" w:rsidR="00B67418" w:rsidRPr="001C0CC4" w:rsidRDefault="00B67418" w:rsidP="0026746F">
            <w:pPr>
              <w:pStyle w:val="TAH"/>
            </w:pPr>
            <w:r w:rsidRPr="001C0CC4">
              <w:t xml:space="preserve">Units </w:t>
            </w:r>
          </w:p>
        </w:tc>
        <w:tc>
          <w:tcPr>
            <w:tcW w:w="8222" w:type="dxa"/>
            <w:gridSpan w:val="4"/>
          </w:tcPr>
          <w:p w14:paraId="437BC270" w14:textId="77777777" w:rsidR="00B67418" w:rsidRPr="001C0CC4" w:rsidRDefault="00B67418" w:rsidP="0026746F">
            <w:pPr>
              <w:pStyle w:val="TAH"/>
            </w:pPr>
            <w:r w:rsidRPr="001C0CC4">
              <w:t>NR CA bandwidth class</w:t>
            </w:r>
          </w:p>
        </w:tc>
      </w:tr>
      <w:tr w:rsidR="00B67418" w:rsidRPr="001C0CC4" w14:paraId="103485EB" w14:textId="77777777" w:rsidTr="0026746F">
        <w:trPr>
          <w:trHeight w:val="210"/>
          <w:jc w:val="center"/>
        </w:trPr>
        <w:tc>
          <w:tcPr>
            <w:tcW w:w="2122" w:type="dxa"/>
            <w:tcBorders>
              <w:top w:val="nil"/>
              <w:bottom w:val="single" w:sz="4" w:space="0" w:color="auto"/>
            </w:tcBorders>
            <w:shd w:val="clear" w:color="auto" w:fill="auto"/>
          </w:tcPr>
          <w:p w14:paraId="74EB867A" w14:textId="77777777" w:rsidR="00B67418" w:rsidRPr="001C0CC4" w:rsidRDefault="00B67418" w:rsidP="0026746F">
            <w:pPr>
              <w:pStyle w:val="TAH"/>
            </w:pPr>
          </w:p>
        </w:tc>
        <w:tc>
          <w:tcPr>
            <w:tcW w:w="708" w:type="dxa"/>
            <w:tcBorders>
              <w:top w:val="nil"/>
              <w:bottom w:val="single" w:sz="4" w:space="0" w:color="auto"/>
            </w:tcBorders>
            <w:shd w:val="clear" w:color="auto" w:fill="auto"/>
          </w:tcPr>
          <w:p w14:paraId="0A92F088" w14:textId="77777777" w:rsidR="00B67418" w:rsidRPr="001C0CC4" w:rsidRDefault="00B67418" w:rsidP="0026746F">
            <w:pPr>
              <w:pStyle w:val="TAH"/>
            </w:pPr>
          </w:p>
        </w:tc>
        <w:tc>
          <w:tcPr>
            <w:tcW w:w="2295" w:type="dxa"/>
            <w:vAlign w:val="center"/>
          </w:tcPr>
          <w:p w14:paraId="42224EC6" w14:textId="77777777" w:rsidR="00B67418" w:rsidRPr="001C0CC4" w:rsidRDefault="00B67418" w:rsidP="0026746F">
            <w:pPr>
              <w:pStyle w:val="TAH"/>
            </w:pPr>
            <w:r>
              <w:rPr>
                <w:rFonts w:hint="eastAsia"/>
                <w:lang w:eastAsia="zh-CN"/>
              </w:rPr>
              <w:t>B</w:t>
            </w:r>
          </w:p>
        </w:tc>
        <w:tc>
          <w:tcPr>
            <w:tcW w:w="2688" w:type="dxa"/>
          </w:tcPr>
          <w:p w14:paraId="3934D2B4" w14:textId="77777777" w:rsidR="00B67418" w:rsidRPr="001C0CC4" w:rsidRDefault="00B67418" w:rsidP="0026746F">
            <w:pPr>
              <w:pStyle w:val="TAH"/>
            </w:pPr>
            <w:r w:rsidRPr="001C0CC4">
              <w:t>C</w:t>
            </w:r>
          </w:p>
        </w:tc>
        <w:tc>
          <w:tcPr>
            <w:tcW w:w="1821" w:type="dxa"/>
          </w:tcPr>
          <w:p w14:paraId="3A8415E3" w14:textId="77777777" w:rsidR="00B67418" w:rsidRPr="001C0CC4" w:rsidRDefault="00B67418" w:rsidP="0026746F">
            <w:pPr>
              <w:pStyle w:val="TAH"/>
              <w:rPr>
                <w:lang w:eastAsia="zh-CN"/>
              </w:rPr>
            </w:pPr>
            <w:r>
              <w:rPr>
                <w:rFonts w:hint="eastAsia"/>
                <w:lang w:eastAsia="zh-CN"/>
              </w:rPr>
              <w:t>D</w:t>
            </w:r>
          </w:p>
        </w:tc>
        <w:tc>
          <w:tcPr>
            <w:tcW w:w="1418" w:type="dxa"/>
          </w:tcPr>
          <w:p w14:paraId="78487EC7" w14:textId="77777777" w:rsidR="00B67418" w:rsidRPr="001C0CC4" w:rsidRDefault="00B67418" w:rsidP="0026746F">
            <w:pPr>
              <w:pStyle w:val="TAH"/>
            </w:pPr>
          </w:p>
        </w:tc>
      </w:tr>
      <w:tr w:rsidR="00B67418" w:rsidRPr="001C0CC4" w14:paraId="537B9413" w14:textId="77777777" w:rsidTr="00E325BF">
        <w:trPr>
          <w:trHeight w:val="187"/>
          <w:jc w:val="center"/>
        </w:trPr>
        <w:tc>
          <w:tcPr>
            <w:tcW w:w="2122" w:type="dxa"/>
            <w:tcBorders>
              <w:bottom w:val="nil"/>
            </w:tcBorders>
            <w:shd w:val="clear" w:color="auto" w:fill="auto"/>
          </w:tcPr>
          <w:p w14:paraId="4A0231F5" w14:textId="77777777" w:rsidR="00B67418" w:rsidRPr="001C0CC4" w:rsidRDefault="00B67418" w:rsidP="0026746F">
            <w:pPr>
              <w:pStyle w:val="TAC"/>
            </w:pPr>
            <w:r w:rsidRPr="001C0CC4">
              <w:t>Pw in Transmission Bandwidth Configuration, per CC</w:t>
            </w:r>
          </w:p>
        </w:tc>
        <w:tc>
          <w:tcPr>
            <w:tcW w:w="708" w:type="dxa"/>
            <w:tcBorders>
              <w:bottom w:val="single" w:sz="4" w:space="0" w:color="auto"/>
            </w:tcBorders>
            <w:shd w:val="clear" w:color="auto" w:fill="auto"/>
          </w:tcPr>
          <w:p w14:paraId="51435693" w14:textId="77777777" w:rsidR="00B67418" w:rsidRPr="001C0CC4" w:rsidRDefault="00B67418" w:rsidP="0026746F">
            <w:pPr>
              <w:pStyle w:val="TAC"/>
            </w:pPr>
            <w:r w:rsidRPr="001C0CC4">
              <w:t>dB</w:t>
            </w:r>
            <w:r>
              <w:t>m</w:t>
            </w:r>
          </w:p>
        </w:tc>
        <w:tc>
          <w:tcPr>
            <w:tcW w:w="8222" w:type="dxa"/>
            <w:gridSpan w:val="4"/>
          </w:tcPr>
          <w:p w14:paraId="1F5D25B0" w14:textId="77777777" w:rsidR="00B67418" w:rsidRPr="001C0CC4" w:rsidRDefault="00B67418" w:rsidP="0026746F">
            <w:pPr>
              <w:pStyle w:val="TAC"/>
            </w:pPr>
            <w:r w:rsidRPr="001C0CC4">
              <w:t>REFSENS + CA bandwidth class specific value below</w:t>
            </w:r>
          </w:p>
        </w:tc>
      </w:tr>
      <w:tr w:rsidR="00B67418" w:rsidRPr="001C0CC4" w14:paraId="4B073D3B" w14:textId="77777777" w:rsidTr="00E325BF">
        <w:trPr>
          <w:trHeight w:val="187"/>
          <w:jc w:val="center"/>
        </w:trPr>
        <w:tc>
          <w:tcPr>
            <w:tcW w:w="2122" w:type="dxa"/>
            <w:tcBorders>
              <w:top w:val="nil"/>
            </w:tcBorders>
            <w:shd w:val="clear" w:color="auto" w:fill="auto"/>
          </w:tcPr>
          <w:p w14:paraId="46EC6D27" w14:textId="77777777" w:rsidR="00B67418" w:rsidRPr="001C0CC4" w:rsidRDefault="00B67418" w:rsidP="0026746F">
            <w:pPr>
              <w:pStyle w:val="TAC"/>
              <w:rPr>
                <w:bCs/>
              </w:rPr>
            </w:pPr>
          </w:p>
        </w:tc>
        <w:tc>
          <w:tcPr>
            <w:tcW w:w="708" w:type="dxa"/>
            <w:tcBorders>
              <w:top w:val="single" w:sz="4" w:space="0" w:color="auto"/>
            </w:tcBorders>
            <w:shd w:val="clear" w:color="auto" w:fill="auto"/>
          </w:tcPr>
          <w:p w14:paraId="7724393F" w14:textId="77777777" w:rsidR="00B67418" w:rsidRPr="001C0CC4" w:rsidRDefault="00B67418" w:rsidP="0026746F">
            <w:pPr>
              <w:pStyle w:val="TAC"/>
            </w:pPr>
            <w:r>
              <w:t>dB</w:t>
            </w:r>
          </w:p>
        </w:tc>
        <w:tc>
          <w:tcPr>
            <w:tcW w:w="2295" w:type="dxa"/>
          </w:tcPr>
          <w:p w14:paraId="43B51C0C" w14:textId="77777777" w:rsidR="00B67418" w:rsidRPr="001C0CC4" w:rsidRDefault="00B67418" w:rsidP="0026746F">
            <w:pPr>
              <w:pStyle w:val="TAC"/>
            </w:pPr>
            <w:r>
              <w:rPr>
                <w:rFonts w:hint="eastAsia"/>
                <w:lang w:eastAsia="zh-CN"/>
              </w:rPr>
              <w:t>10.0</w:t>
            </w:r>
          </w:p>
        </w:tc>
        <w:tc>
          <w:tcPr>
            <w:tcW w:w="2688" w:type="dxa"/>
          </w:tcPr>
          <w:p w14:paraId="1601E36F" w14:textId="77777777" w:rsidR="00B67418" w:rsidRPr="001C0CC4" w:rsidRDefault="00B67418" w:rsidP="0026746F">
            <w:pPr>
              <w:pStyle w:val="TAC"/>
            </w:pPr>
            <w:r w:rsidRPr="001C0CC4">
              <w:t>6</w:t>
            </w:r>
          </w:p>
        </w:tc>
        <w:tc>
          <w:tcPr>
            <w:tcW w:w="1821" w:type="dxa"/>
          </w:tcPr>
          <w:p w14:paraId="617EE274" w14:textId="77777777" w:rsidR="00B67418" w:rsidRPr="001C0CC4" w:rsidRDefault="00B67418" w:rsidP="0026746F">
            <w:pPr>
              <w:pStyle w:val="TAC"/>
            </w:pPr>
            <w:r w:rsidRPr="00414DAE">
              <w:t>13.8</w:t>
            </w:r>
          </w:p>
        </w:tc>
        <w:tc>
          <w:tcPr>
            <w:tcW w:w="1418" w:type="dxa"/>
          </w:tcPr>
          <w:p w14:paraId="5BC260C5" w14:textId="77777777" w:rsidR="00B67418" w:rsidRPr="001C0CC4" w:rsidRDefault="00B67418" w:rsidP="0026746F">
            <w:pPr>
              <w:pStyle w:val="TAC"/>
            </w:pPr>
          </w:p>
        </w:tc>
      </w:tr>
      <w:tr w:rsidR="00B67418" w:rsidRPr="001C0CC4" w14:paraId="1CA4F230" w14:textId="77777777" w:rsidTr="0026746F">
        <w:trPr>
          <w:trHeight w:val="180"/>
          <w:jc w:val="center"/>
        </w:trPr>
        <w:tc>
          <w:tcPr>
            <w:tcW w:w="2122" w:type="dxa"/>
          </w:tcPr>
          <w:p w14:paraId="6FC4EE33" w14:textId="77777777" w:rsidR="00B67418" w:rsidRPr="001C0CC4" w:rsidRDefault="00B67418" w:rsidP="0026746F">
            <w:pPr>
              <w:pStyle w:val="TAC"/>
              <w:rPr>
                <w:bCs/>
              </w:rPr>
            </w:pPr>
            <w:r w:rsidRPr="001C0CC4">
              <w:rPr>
                <w:bCs/>
              </w:rPr>
              <w:t>BW</w:t>
            </w:r>
            <w:r w:rsidRPr="001C0CC4">
              <w:rPr>
                <w:bCs/>
                <w:vertAlign w:val="subscript"/>
              </w:rPr>
              <w:t xml:space="preserve">Interferer </w:t>
            </w:r>
          </w:p>
        </w:tc>
        <w:tc>
          <w:tcPr>
            <w:tcW w:w="708" w:type="dxa"/>
          </w:tcPr>
          <w:p w14:paraId="70F31EB3" w14:textId="77777777" w:rsidR="00B67418" w:rsidRPr="001C0CC4" w:rsidRDefault="00B67418" w:rsidP="0026746F">
            <w:pPr>
              <w:pStyle w:val="TAC"/>
            </w:pPr>
            <w:r w:rsidRPr="001C0CC4">
              <w:t>MHz</w:t>
            </w:r>
          </w:p>
        </w:tc>
        <w:tc>
          <w:tcPr>
            <w:tcW w:w="2295" w:type="dxa"/>
          </w:tcPr>
          <w:p w14:paraId="39EDA2C0" w14:textId="77777777" w:rsidR="00B67418" w:rsidRPr="001C0CC4" w:rsidRDefault="00B67418" w:rsidP="0026746F">
            <w:pPr>
              <w:pStyle w:val="TAC"/>
            </w:pPr>
            <w:r>
              <w:rPr>
                <w:rFonts w:hint="eastAsia"/>
                <w:lang w:eastAsia="zh-CN"/>
              </w:rPr>
              <w:t>20</w:t>
            </w:r>
          </w:p>
        </w:tc>
        <w:tc>
          <w:tcPr>
            <w:tcW w:w="2688" w:type="dxa"/>
            <w:vAlign w:val="center"/>
          </w:tcPr>
          <w:p w14:paraId="6C8984FA" w14:textId="77777777" w:rsidR="00B67418" w:rsidRPr="001C0CC4" w:rsidRDefault="00B67418" w:rsidP="0026746F">
            <w:pPr>
              <w:pStyle w:val="TAC"/>
            </w:pPr>
            <w:r w:rsidRPr="001C0CC4">
              <w:t>BW</w:t>
            </w:r>
            <w:r w:rsidRPr="001C0CC4">
              <w:rPr>
                <w:vertAlign w:val="subscript"/>
              </w:rPr>
              <w:t>channel CA</w:t>
            </w:r>
          </w:p>
        </w:tc>
        <w:tc>
          <w:tcPr>
            <w:tcW w:w="1821" w:type="dxa"/>
            <w:vAlign w:val="bottom"/>
          </w:tcPr>
          <w:p w14:paraId="72BF53DE" w14:textId="77777777" w:rsidR="00B67418" w:rsidRPr="001C0CC4" w:rsidRDefault="00B67418" w:rsidP="0026746F">
            <w:pPr>
              <w:pStyle w:val="TAC"/>
            </w:pPr>
            <w:r w:rsidRPr="00414DAE">
              <w:t>50</w:t>
            </w:r>
          </w:p>
        </w:tc>
        <w:tc>
          <w:tcPr>
            <w:tcW w:w="1418" w:type="dxa"/>
            <w:vAlign w:val="bottom"/>
          </w:tcPr>
          <w:p w14:paraId="31015EF7" w14:textId="77777777" w:rsidR="00B67418" w:rsidRPr="001C0CC4" w:rsidRDefault="00B67418" w:rsidP="0026746F">
            <w:pPr>
              <w:pStyle w:val="TAC"/>
            </w:pPr>
          </w:p>
        </w:tc>
      </w:tr>
      <w:tr w:rsidR="00B67418" w:rsidRPr="001C0CC4" w14:paraId="4AFFA797" w14:textId="77777777" w:rsidTr="0026746F">
        <w:trPr>
          <w:trHeight w:val="180"/>
          <w:jc w:val="center"/>
        </w:trPr>
        <w:tc>
          <w:tcPr>
            <w:tcW w:w="2122" w:type="dxa"/>
          </w:tcPr>
          <w:p w14:paraId="7EEBE7B6" w14:textId="77777777" w:rsidR="00B67418" w:rsidRPr="001C0CC4" w:rsidRDefault="00B67418" w:rsidP="0026746F">
            <w:pPr>
              <w:pStyle w:val="TAC"/>
              <w:rPr>
                <w:i/>
              </w:rPr>
            </w:pPr>
            <w:r w:rsidRPr="001C0CC4">
              <w:rPr>
                <w:bCs/>
              </w:rPr>
              <w:t>F</w:t>
            </w:r>
            <w:r w:rsidRPr="001C0CC4">
              <w:rPr>
                <w:bCs/>
                <w:vertAlign w:val="subscript"/>
              </w:rPr>
              <w:t xml:space="preserve">Ioffset, case 1 </w:t>
            </w:r>
          </w:p>
        </w:tc>
        <w:tc>
          <w:tcPr>
            <w:tcW w:w="708" w:type="dxa"/>
          </w:tcPr>
          <w:p w14:paraId="3B252DE0" w14:textId="77777777" w:rsidR="00B67418" w:rsidRPr="001C0CC4" w:rsidRDefault="00B67418" w:rsidP="0026746F">
            <w:pPr>
              <w:pStyle w:val="TAC"/>
            </w:pPr>
            <w:r w:rsidRPr="001C0CC4">
              <w:t>MHz</w:t>
            </w:r>
          </w:p>
        </w:tc>
        <w:tc>
          <w:tcPr>
            <w:tcW w:w="2295" w:type="dxa"/>
          </w:tcPr>
          <w:p w14:paraId="1C5DAE7D" w14:textId="77777777" w:rsidR="00B67418" w:rsidRPr="001C0CC4" w:rsidRDefault="00B67418" w:rsidP="0026746F">
            <w:pPr>
              <w:pStyle w:val="TAC"/>
            </w:pPr>
            <w:r>
              <w:rPr>
                <w:rFonts w:hint="eastAsia"/>
                <w:lang w:eastAsia="zh-CN"/>
              </w:rPr>
              <w:t>30</w:t>
            </w:r>
          </w:p>
        </w:tc>
        <w:tc>
          <w:tcPr>
            <w:tcW w:w="2688" w:type="dxa"/>
          </w:tcPr>
          <w:p w14:paraId="50FBA928" w14:textId="77777777" w:rsidR="00B67418" w:rsidRPr="001C0CC4" w:rsidRDefault="00B67418" w:rsidP="0026746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619542C3" w14:textId="77777777" w:rsidR="00B67418" w:rsidRPr="001C0CC4" w:rsidRDefault="00B67418" w:rsidP="0026746F">
            <w:pPr>
              <w:pStyle w:val="TAC"/>
            </w:pPr>
            <w:r w:rsidRPr="00414DAE">
              <w:t>75</w:t>
            </w:r>
          </w:p>
        </w:tc>
        <w:tc>
          <w:tcPr>
            <w:tcW w:w="1418" w:type="dxa"/>
          </w:tcPr>
          <w:p w14:paraId="362F2DDF" w14:textId="77777777" w:rsidR="00B67418" w:rsidRPr="001C0CC4" w:rsidRDefault="00B67418" w:rsidP="0026746F">
            <w:pPr>
              <w:pStyle w:val="TAC"/>
            </w:pPr>
          </w:p>
        </w:tc>
      </w:tr>
      <w:tr w:rsidR="00B67418" w:rsidRPr="001C0CC4" w14:paraId="4C7340BD" w14:textId="77777777" w:rsidTr="0026746F">
        <w:trPr>
          <w:trHeight w:val="190"/>
          <w:jc w:val="center"/>
        </w:trPr>
        <w:tc>
          <w:tcPr>
            <w:tcW w:w="2122" w:type="dxa"/>
          </w:tcPr>
          <w:p w14:paraId="4CCD350E" w14:textId="77777777" w:rsidR="00B67418" w:rsidRPr="001C0CC4" w:rsidRDefault="00B67418" w:rsidP="0026746F">
            <w:pPr>
              <w:pStyle w:val="TAC"/>
              <w:rPr>
                <w:bCs/>
              </w:rPr>
            </w:pPr>
            <w:r w:rsidRPr="001C0CC4">
              <w:rPr>
                <w:bCs/>
              </w:rPr>
              <w:t>F</w:t>
            </w:r>
            <w:r w:rsidRPr="001C0CC4">
              <w:rPr>
                <w:bCs/>
                <w:vertAlign w:val="subscript"/>
              </w:rPr>
              <w:t xml:space="preserve">Ioffset, case 2 </w:t>
            </w:r>
          </w:p>
        </w:tc>
        <w:tc>
          <w:tcPr>
            <w:tcW w:w="708" w:type="dxa"/>
          </w:tcPr>
          <w:p w14:paraId="777934D2" w14:textId="77777777" w:rsidR="00B67418" w:rsidRPr="001C0CC4" w:rsidRDefault="00B67418" w:rsidP="0026746F">
            <w:pPr>
              <w:pStyle w:val="TAC"/>
            </w:pPr>
            <w:r w:rsidRPr="001C0CC4">
              <w:t>MHz</w:t>
            </w:r>
          </w:p>
        </w:tc>
        <w:tc>
          <w:tcPr>
            <w:tcW w:w="2295" w:type="dxa"/>
          </w:tcPr>
          <w:p w14:paraId="7FEC5B37" w14:textId="77777777" w:rsidR="00B67418" w:rsidRPr="001C0CC4" w:rsidRDefault="00B67418" w:rsidP="0026746F">
            <w:pPr>
              <w:pStyle w:val="TAC"/>
              <w:rPr>
                <w:bCs/>
              </w:rPr>
            </w:pPr>
            <w:r>
              <w:rPr>
                <w:rFonts w:hint="eastAsia"/>
                <w:lang w:eastAsia="zh-CN"/>
              </w:rPr>
              <w:t>50</w:t>
            </w:r>
          </w:p>
        </w:tc>
        <w:tc>
          <w:tcPr>
            <w:tcW w:w="2688" w:type="dxa"/>
          </w:tcPr>
          <w:p w14:paraId="297441CC" w14:textId="77777777" w:rsidR="00B67418" w:rsidRPr="001C0CC4" w:rsidRDefault="00B67418" w:rsidP="0026746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6C0CE97A" w14:textId="77777777" w:rsidR="00B67418" w:rsidRPr="001C0CC4" w:rsidRDefault="00B67418" w:rsidP="0026746F">
            <w:pPr>
              <w:pStyle w:val="TAC"/>
            </w:pPr>
            <w:r w:rsidRPr="00414DAE">
              <w:t>125</w:t>
            </w:r>
          </w:p>
        </w:tc>
        <w:tc>
          <w:tcPr>
            <w:tcW w:w="1418" w:type="dxa"/>
          </w:tcPr>
          <w:p w14:paraId="4665DA44" w14:textId="77777777" w:rsidR="00B67418" w:rsidRPr="001C0CC4" w:rsidRDefault="00B67418" w:rsidP="0026746F">
            <w:pPr>
              <w:pStyle w:val="TAC"/>
            </w:pPr>
          </w:p>
        </w:tc>
      </w:tr>
      <w:tr w:rsidR="00B67418" w:rsidRPr="001C0CC4" w14:paraId="7EFC8DBE" w14:textId="77777777" w:rsidTr="0026746F">
        <w:trPr>
          <w:trHeight w:val="398"/>
          <w:jc w:val="center"/>
        </w:trPr>
        <w:tc>
          <w:tcPr>
            <w:tcW w:w="11052" w:type="dxa"/>
            <w:gridSpan w:val="6"/>
          </w:tcPr>
          <w:p w14:paraId="7C876AEC" w14:textId="77777777" w:rsidR="00B67418" w:rsidRPr="001C0CC4" w:rsidRDefault="00B67418" w:rsidP="0026746F">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21DDEE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39D6A5CA" w14:textId="77777777" w:rsidR="00B67418" w:rsidRPr="001C0CC4" w:rsidRDefault="00B67418" w:rsidP="00B67418"/>
    <w:p w14:paraId="7AA30248" w14:textId="77777777" w:rsidR="00B67418" w:rsidRPr="001C0CC4" w:rsidRDefault="00B67418" w:rsidP="00B67418">
      <w:pPr>
        <w:pStyle w:val="TH"/>
        <w:rPr>
          <w:rFonts w:cs="Arial"/>
        </w:rPr>
      </w:pPr>
      <w:r w:rsidRPr="001C0CC4">
        <w:rPr>
          <w:rFonts w:cs="Arial"/>
        </w:rPr>
        <w:t xml:space="preserve">Table 7.6A.2.1-1a: In-band blocking parameters for intra-band contiguous CA with </w:t>
      </w:r>
      <w:bookmarkStart w:id="7053"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0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B67418" w:rsidRPr="001C0CC4" w14:paraId="05BF019B" w14:textId="77777777" w:rsidTr="0026746F">
        <w:trPr>
          <w:trHeight w:val="187"/>
          <w:jc w:val="center"/>
        </w:trPr>
        <w:tc>
          <w:tcPr>
            <w:tcW w:w="1272" w:type="pct"/>
            <w:tcBorders>
              <w:bottom w:val="nil"/>
            </w:tcBorders>
            <w:shd w:val="clear" w:color="auto" w:fill="auto"/>
          </w:tcPr>
          <w:p w14:paraId="5A9B846F" w14:textId="77777777" w:rsidR="00B67418" w:rsidRPr="001C0CC4" w:rsidRDefault="00B67418" w:rsidP="0026746F">
            <w:pPr>
              <w:pStyle w:val="TAH"/>
            </w:pPr>
            <w:r w:rsidRPr="001C0CC4">
              <w:t>Rx Parameter</w:t>
            </w:r>
          </w:p>
        </w:tc>
        <w:tc>
          <w:tcPr>
            <w:tcW w:w="463" w:type="pct"/>
            <w:tcBorders>
              <w:bottom w:val="nil"/>
            </w:tcBorders>
            <w:shd w:val="clear" w:color="auto" w:fill="auto"/>
          </w:tcPr>
          <w:p w14:paraId="1B346EF8" w14:textId="77777777" w:rsidR="00B67418" w:rsidRPr="001C0CC4" w:rsidRDefault="00B67418" w:rsidP="0026746F">
            <w:pPr>
              <w:pStyle w:val="TAH"/>
            </w:pPr>
            <w:r w:rsidRPr="001C0CC4">
              <w:t>Units</w:t>
            </w:r>
          </w:p>
        </w:tc>
        <w:tc>
          <w:tcPr>
            <w:tcW w:w="3265" w:type="pct"/>
            <w:gridSpan w:val="2"/>
          </w:tcPr>
          <w:p w14:paraId="4591CF00" w14:textId="77777777" w:rsidR="00B67418" w:rsidRPr="001C0CC4" w:rsidRDefault="00B67418" w:rsidP="0026746F">
            <w:pPr>
              <w:pStyle w:val="TAH"/>
            </w:pPr>
            <w:r w:rsidRPr="001C0CC4">
              <w:t>NR CA bandwidth class</w:t>
            </w:r>
          </w:p>
        </w:tc>
      </w:tr>
      <w:tr w:rsidR="00B67418" w:rsidRPr="001C0CC4" w14:paraId="61DF8828" w14:textId="77777777" w:rsidTr="0026746F">
        <w:trPr>
          <w:trHeight w:val="187"/>
          <w:jc w:val="center"/>
        </w:trPr>
        <w:tc>
          <w:tcPr>
            <w:tcW w:w="1272" w:type="pct"/>
            <w:tcBorders>
              <w:top w:val="nil"/>
              <w:bottom w:val="single" w:sz="4" w:space="0" w:color="auto"/>
            </w:tcBorders>
            <w:shd w:val="clear" w:color="auto" w:fill="auto"/>
          </w:tcPr>
          <w:p w14:paraId="0BAD392E" w14:textId="77777777" w:rsidR="00B67418" w:rsidRPr="001C0CC4" w:rsidRDefault="00B67418" w:rsidP="0026746F">
            <w:pPr>
              <w:pStyle w:val="TAH"/>
            </w:pPr>
          </w:p>
        </w:tc>
        <w:tc>
          <w:tcPr>
            <w:tcW w:w="463" w:type="pct"/>
            <w:tcBorders>
              <w:top w:val="nil"/>
              <w:bottom w:val="single" w:sz="4" w:space="0" w:color="auto"/>
            </w:tcBorders>
            <w:shd w:val="clear" w:color="auto" w:fill="auto"/>
          </w:tcPr>
          <w:p w14:paraId="0F775116" w14:textId="77777777" w:rsidR="00B67418" w:rsidRPr="001C0CC4" w:rsidRDefault="00B67418" w:rsidP="0026746F">
            <w:pPr>
              <w:pStyle w:val="TAH"/>
            </w:pPr>
          </w:p>
        </w:tc>
        <w:tc>
          <w:tcPr>
            <w:tcW w:w="1632" w:type="pct"/>
          </w:tcPr>
          <w:p w14:paraId="6F6E7562" w14:textId="77777777" w:rsidR="00B67418" w:rsidRPr="001C0CC4" w:rsidRDefault="00B67418" w:rsidP="0026746F">
            <w:pPr>
              <w:pStyle w:val="TAH"/>
            </w:pPr>
            <w:r w:rsidRPr="001C0CC4">
              <w:t>B</w:t>
            </w:r>
          </w:p>
        </w:tc>
        <w:tc>
          <w:tcPr>
            <w:tcW w:w="1633" w:type="pct"/>
          </w:tcPr>
          <w:p w14:paraId="7B9A19DF" w14:textId="77777777" w:rsidR="00B67418" w:rsidRPr="001C0CC4" w:rsidRDefault="00B67418" w:rsidP="0026746F">
            <w:pPr>
              <w:pStyle w:val="TAH"/>
            </w:pPr>
            <w:r w:rsidRPr="001C0CC4">
              <w:t>C</w:t>
            </w:r>
          </w:p>
        </w:tc>
      </w:tr>
      <w:tr w:rsidR="00B67418" w:rsidRPr="001C0CC4" w14:paraId="00A799EC" w14:textId="77777777" w:rsidTr="00E325BF">
        <w:trPr>
          <w:trHeight w:val="187"/>
          <w:jc w:val="center"/>
        </w:trPr>
        <w:tc>
          <w:tcPr>
            <w:tcW w:w="1272" w:type="pct"/>
            <w:tcBorders>
              <w:bottom w:val="nil"/>
            </w:tcBorders>
            <w:shd w:val="clear" w:color="auto" w:fill="auto"/>
          </w:tcPr>
          <w:p w14:paraId="57774205" w14:textId="77777777" w:rsidR="00B67418" w:rsidRPr="001C0CC4" w:rsidRDefault="00B67418" w:rsidP="0026746F">
            <w:pPr>
              <w:pStyle w:val="TAC"/>
            </w:pPr>
            <w:r w:rsidRPr="001C0CC4">
              <w:t>Pw in Transmission Bandwidth Configuration, per CC</w:t>
            </w:r>
          </w:p>
        </w:tc>
        <w:tc>
          <w:tcPr>
            <w:tcW w:w="463" w:type="pct"/>
            <w:tcBorders>
              <w:bottom w:val="single" w:sz="4" w:space="0" w:color="auto"/>
            </w:tcBorders>
            <w:shd w:val="clear" w:color="auto" w:fill="auto"/>
          </w:tcPr>
          <w:p w14:paraId="152C8B57" w14:textId="77777777" w:rsidR="00B67418" w:rsidRPr="001C0CC4" w:rsidRDefault="00B67418" w:rsidP="0026746F">
            <w:pPr>
              <w:pStyle w:val="TAC"/>
            </w:pPr>
            <w:r w:rsidRPr="001C0CC4">
              <w:t>dBm</w:t>
            </w:r>
          </w:p>
        </w:tc>
        <w:tc>
          <w:tcPr>
            <w:tcW w:w="3265" w:type="pct"/>
            <w:gridSpan w:val="2"/>
          </w:tcPr>
          <w:p w14:paraId="68EA540E" w14:textId="77777777" w:rsidR="00B67418" w:rsidRPr="001C0CC4" w:rsidRDefault="00B67418" w:rsidP="0026746F">
            <w:pPr>
              <w:pStyle w:val="TAC"/>
            </w:pPr>
            <w:r w:rsidRPr="00414DAE">
              <w:t>REFSENS + NR CA bandwidth class specific value below</w:t>
            </w:r>
          </w:p>
        </w:tc>
      </w:tr>
      <w:tr w:rsidR="00B67418" w:rsidRPr="001C0CC4" w14:paraId="707287FF" w14:textId="77777777" w:rsidTr="00E325BF">
        <w:trPr>
          <w:trHeight w:val="187"/>
          <w:jc w:val="center"/>
        </w:trPr>
        <w:tc>
          <w:tcPr>
            <w:tcW w:w="1272" w:type="pct"/>
            <w:tcBorders>
              <w:top w:val="nil"/>
            </w:tcBorders>
            <w:shd w:val="clear" w:color="auto" w:fill="auto"/>
          </w:tcPr>
          <w:p w14:paraId="38C89760" w14:textId="77777777" w:rsidR="00B67418" w:rsidRPr="001C0CC4" w:rsidRDefault="00B67418" w:rsidP="0026746F">
            <w:pPr>
              <w:pStyle w:val="TAC"/>
              <w:rPr>
                <w:bCs/>
              </w:rPr>
            </w:pPr>
          </w:p>
        </w:tc>
        <w:tc>
          <w:tcPr>
            <w:tcW w:w="463" w:type="pct"/>
            <w:tcBorders>
              <w:top w:val="single" w:sz="4" w:space="0" w:color="auto"/>
            </w:tcBorders>
            <w:shd w:val="clear" w:color="auto" w:fill="auto"/>
          </w:tcPr>
          <w:p w14:paraId="026410E7" w14:textId="77777777" w:rsidR="00B67418" w:rsidRPr="001C0CC4" w:rsidRDefault="00B67418" w:rsidP="0026746F">
            <w:pPr>
              <w:pStyle w:val="TAC"/>
            </w:pPr>
            <w:r>
              <w:t>dB</w:t>
            </w:r>
          </w:p>
        </w:tc>
        <w:tc>
          <w:tcPr>
            <w:tcW w:w="1632" w:type="pct"/>
          </w:tcPr>
          <w:p w14:paraId="53E91062" w14:textId="77777777" w:rsidR="00B67418" w:rsidRPr="001C0CC4" w:rsidRDefault="00B67418" w:rsidP="0026746F">
            <w:pPr>
              <w:pStyle w:val="TAC"/>
            </w:pPr>
            <w:r>
              <w:rPr>
                <w:rFonts w:hint="eastAsia"/>
                <w:lang w:eastAsia="zh-CN"/>
              </w:rPr>
              <w:t>1</w:t>
            </w:r>
            <w:r>
              <w:rPr>
                <w:lang w:eastAsia="zh-CN"/>
              </w:rPr>
              <w:t>6</w:t>
            </w:r>
            <w:r>
              <w:rPr>
                <w:rFonts w:hint="eastAsia"/>
                <w:lang w:eastAsia="zh-CN"/>
              </w:rPr>
              <w:t>.0</w:t>
            </w:r>
          </w:p>
        </w:tc>
        <w:tc>
          <w:tcPr>
            <w:tcW w:w="1633" w:type="pct"/>
          </w:tcPr>
          <w:p w14:paraId="2F266EB9" w14:textId="77777777" w:rsidR="00B67418" w:rsidRPr="001C0CC4" w:rsidRDefault="00B67418" w:rsidP="0026746F">
            <w:pPr>
              <w:pStyle w:val="TAC"/>
            </w:pPr>
            <w:r w:rsidRPr="001C0CC4">
              <w:t>19.0</w:t>
            </w:r>
          </w:p>
        </w:tc>
      </w:tr>
      <w:tr w:rsidR="00B67418" w:rsidRPr="001C0CC4" w14:paraId="3EE06651" w14:textId="77777777" w:rsidTr="0026746F">
        <w:trPr>
          <w:trHeight w:val="187"/>
          <w:jc w:val="center"/>
        </w:trPr>
        <w:tc>
          <w:tcPr>
            <w:tcW w:w="1272" w:type="pct"/>
          </w:tcPr>
          <w:p w14:paraId="74D824D7" w14:textId="77777777" w:rsidR="00B67418" w:rsidRPr="001C0CC4" w:rsidRDefault="00B67418" w:rsidP="0026746F">
            <w:pPr>
              <w:pStyle w:val="TAC"/>
              <w:rPr>
                <w:bCs/>
              </w:rPr>
            </w:pPr>
            <w:r w:rsidRPr="001C0CC4">
              <w:rPr>
                <w:bCs/>
              </w:rPr>
              <w:t>BW</w:t>
            </w:r>
            <w:r w:rsidRPr="001C0CC4">
              <w:rPr>
                <w:bCs/>
                <w:vertAlign w:val="subscript"/>
              </w:rPr>
              <w:t>Interferer</w:t>
            </w:r>
          </w:p>
        </w:tc>
        <w:tc>
          <w:tcPr>
            <w:tcW w:w="463" w:type="pct"/>
          </w:tcPr>
          <w:p w14:paraId="230A38D4" w14:textId="77777777" w:rsidR="00B67418" w:rsidRPr="001C0CC4" w:rsidRDefault="00B67418" w:rsidP="0026746F">
            <w:pPr>
              <w:pStyle w:val="TAC"/>
            </w:pPr>
            <w:r w:rsidRPr="001C0CC4">
              <w:t>MHz</w:t>
            </w:r>
          </w:p>
        </w:tc>
        <w:tc>
          <w:tcPr>
            <w:tcW w:w="1632" w:type="pct"/>
          </w:tcPr>
          <w:p w14:paraId="5A32E612" w14:textId="77777777" w:rsidR="00B67418" w:rsidRPr="001C0CC4" w:rsidRDefault="00B67418" w:rsidP="0026746F">
            <w:pPr>
              <w:pStyle w:val="TAC"/>
            </w:pPr>
            <w:r w:rsidRPr="001C0CC4">
              <w:t>5</w:t>
            </w:r>
          </w:p>
        </w:tc>
        <w:tc>
          <w:tcPr>
            <w:tcW w:w="1633" w:type="pct"/>
          </w:tcPr>
          <w:p w14:paraId="6DB11E32" w14:textId="77777777" w:rsidR="00B67418" w:rsidRPr="001C0CC4" w:rsidRDefault="00B67418" w:rsidP="0026746F">
            <w:pPr>
              <w:pStyle w:val="TAC"/>
            </w:pPr>
            <w:r w:rsidRPr="001C0CC4">
              <w:t>5</w:t>
            </w:r>
          </w:p>
        </w:tc>
      </w:tr>
      <w:tr w:rsidR="00B67418" w:rsidRPr="001C0CC4" w14:paraId="53B58AF7" w14:textId="77777777" w:rsidTr="0026746F">
        <w:trPr>
          <w:trHeight w:val="187"/>
          <w:jc w:val="center"/>
        </w:trPr>
        <w:tc>
          <w:tcPr>
            <w:tcW w:w="1272" w:type="pct"/>
          </w:tcPr>
          <w:p w14:paraId="41C1F888" w14:textId="77777777" w:rsidR="00B67418" w:rsidRPr="001C0CC4" w:rsidRDefault="00B67418" w:rsidP="0026746F">
            <w:pPr>
              <w:pStyle w:val="TAC"/>
              <w:rPr>
                <w:i/>
              </w:rPr>
            </w:pPr>
            <w:r w:rsidRPr="001C0CC4">
              <w:rPr>
                <w:bCs/>
              </w:rPr>
              <w:t>F</w:t>
            </w:r>
            <w:r w:rsidRPr="001C0CC4">
              <w:rPr>
                <w:bCs/>
                <w:vertAlign w:val="subscript"/>
              </w:rPr>
              <w:t>Ioffset, case 1</w:t>
            </w:r>
          </w:p>
        </w:tc>
        <w:tc>
          <w:tcPr>
            <w:tcW w:w="463" w:type="pct"/>
          </w:tcPr>
          <w:p w14:paraId="496861B5" w14:textId="77777777" w:rsidR="00B67418" w:rsidRPr="001C0CC4" w:rsidRDefault="00B67418" w:rsidP="0026746F">
            <w:pPr>
              <w:pStyle w:val="TAC"/>
            </w:pPr>
            <w:r w:rsidRPr="001C0CC4">
              <w:t>MHz</w:t>
            </w:r>
          </w:p>
        </w:tc>
        <w:tc>
          <w:tcPr>
            <w:tcW w:w="1632" w:type="pct"/>
          </w:tcPr>
          <w:p w14:paraId="44793099" w14:textId="77777777" w:rsidR="00B67418" w:rsidRPr="001C0CC4" w:rsidRDefault="00B67418" w:rsidP="0026746F">
            <w:pPr>
              <w:pStyle w:val="TAC"/>
            </w:pPr>
            <w:r w:rsidRPr="001C0CC4">
              <w:t>7.5</w:t>
            </w:r>
          </w:p>
        </w:tc>
        <w:tc>
          <w:tcPr>
            <w:tcW w:w="1633" w:type="pct"/>
          </w:tcPr>
          <w:p w14:paraId="784A413C" w14:textId="77777777" w:rsidR="00B67418" w:rsidRPr="001C0CC4" w:rsidRDefault="00B67418" w:rsidP="0026746F">
            <w:pPr>
              <w:pStyle w:val="TAC"/>
            </w:pPr>
            <w:r w:rsidRPr="001C0CC4">
              <w:t>7.5</w:t>
            </w:r>
          </w:p>
        </w:tc>
      </w:tr>
      <w:tr w:rsidR="00B67418" w:rsidRPr="001C0CC4" w14:paraId="15755D66" w14:textId="77777777" w:rsidTr="0026746F">
        <w:trPr>
          <w:trHeight w:val="187"/>
          <w:jc w:val="center"/>
        </w:trPr>
        <w:tc>
          <w:tcPr>
            <w:tcW w:w="1272" w:type="pct"/>
          </w:tcPr>
          <w:p w14:paraId="76A0FC6B" w14:textId="77777777" w:rsidR="00B67418" w:rsidRPr="001C0CC4" w:rsidRDefault="00B67418" w:rsidP="0026746F">
            <w:pPr>
              <w:pStyle w:val="TAC"/>
              <w:rPr>
                <w:bCs/>
              </w:rPr>
            </w:pPr>
            <w:r w:rsidRPr="001C0CC4">
              <w:rPr>
                <w:bCs/>
              </w:rPr>
              <w:t>F</w:t>
            </w:r>
            <w:r w:rsidRPr="001C0CC4">
              <w:rPr>
                <w:bCs/>
                <w:vertAlign w:val="subscript"/>
              </w:rPr>
              <w:t>Ioffset, case 2</w:t>
            </w:r>
          </w:p>
        </w:tc>
        <w:tc>
          <w:tcPr>
            <w:tcW w:w="463" w:type="pct"/>
          </w:tcPr>
          <w:p w14:paraId="19009B25" w14:textId="77777777" w:rsidR="00B67418" w:rsidRPr="001C0CC4" w:rsidRDefault="00B67418" w:rsidP="0026746F">
            <w:pPr>
              <w:pStyle w:val="TAC"/>
            </w:pPr>
            <w:r w:rsidRPr="001C0CC4">
              <w:t>MHz</w:t>
            </w:r>
          </w:p>
        </w:tc>
        <w:tc>
          <w:tcPr>
            <w:tcW w:w="1632" w:type="pct"/>
          </w:tcPr>
          <w:p w14:paraId="474CA119" w14:textId="77777777" w:rsidR="00B67418" w:rsidRPr="001C0CC4" w:rsidRDefault="00B67418" w:rsidP="0026746F">
            <w:pPr>
              <w:pStyle w:val="TAC"/>
              <w:rPr>
                <w:bCs/>
              </w:rPr>
            </w:pPr>
            <w:r w:rsidRPr="001C0CC4">
              <w:rPr>
                <w:bCs/>
              </w:rPr>
              <w:t>12.5</w:t>
            </w:r>
          </w:p>
        </w:tc>
        <w:tc>
          <w:tcPr>
            <w:tcW w:w="1633" w:type="pct"/>
          </w:tcPr>
          <w:p w14:paraId="61CD20EF" w14:textId="77777777" w:rsidR="00B67418" w:rsidRPr="001C0CC4" w:rsidRDefault="00B67418" w:rsidP="0026746F">
            <w:pPr>
              <w:pStyle w:val="TAC"/>
            </w:pPr>
            <w:r w:rsidRPr="001C0CC4">
              <w:rPr>
                <w:bCs/>
              </w:rPr>
              <w:t>12.5</w:t>
            </w:r>
          </w:p>
        </w:tc>
      </w:tr>
      <w:tr w:rsidR="00B67418" w:rsidRPr="001C0CC4" w14:paraId="1E70D39D" w14:textId="77777777" w:rsidTr="0026746F">
        <w:trPr>
          <w:trHeight w:val="394"/>
          <w:jc w:val="center"/>
        </w:trPr>
        <w:tc>
          <w:tcPr>
            <w:tcW w:w="5000" w:type="pct"/>
            <w:gridSpan w:val="4"/>
          </w:tcPr>
          <w:p w14:paraId="528CCD19" w14:textId="77777777" w:rsidR="00B67418" w:rsidRPr="001C0CC4" w:rsidRDefault="00B67418" w:rsidP="0026746F">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7EA51703" w14:textId="77777777" w:rsidR="00B67418" w:rsidRPr="001C0CC4" w:rsidRDefault="00B67418" w:rsidP="0026746F">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6972FBE2" w14:textId="77777777" w:rsidR="00B67418" w:rsidRPr="001C0CC4" w:rsidRDefault="00B67418" w:rsidP="00B67418"/>
    <w:p w14:paraId="02CEF4D6" w14:textId="77777777" w:rsidR="00DC7196" w:rsidRPr="001C0CC4" w:rsidRDefault="00DC7196" w:rsidP="00DC7196">
      <w:pPr>
        <w:pStyle w:val="TH"/>
        <w:rPr>
          <w:rFonts w:cs="Arial"/>
        </w:rPr>
      </w:pPr>
      <w:r w:rsidRPr="001C0CC4">
        <w:rPr>
          <w:rFonts w:cs="Arial"/>
        </w:rPr>
        <w:t>Table 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12" type="#_x0000_t75" style="width:113.15pt;height:10.3pt" o:ole="">
                  <v:imagedata r:id="rId133" o:title=""/>
                </v:shape>
                <o:OLEObject Type="Embed" ProgID="Equation.3" ShapeID="_x0000_i1112" DrawAspect="Content" ObjectID="_1757502671" r:id="rId157"/>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r w:rsidRPr="001C0CC4">
        <w:rPr>
          <w:rFonts w:cs="Arial"/>
        </w:rPr>
        <w:t>Table 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13" type="#_x0000_t75" style="width:113.15pt;height:10.3pt" o:ole="">
                  <v:imagedata r:id="rId133" o:title=""/>
                </v:shape>
                <o:OLEObject Type="Embed" ProgID="Equation.3" ShapeID="_x0000_i1113" DrawAspect="Content" ObjectID="_1757502672" r:id="rId158"/>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054" w:name="_Toc21344478"/>
      <w:bookmarkStart w:id="7055" w:name="_Toc29801966"/>
      <w:bookmarkStart w:id="7056" w:name="_Toc29802390"/>
      <w:bookmarkStart w:id="7057" w:name="_Toc29803015"/>
      <w:bookmarkStart w:id="7058" w:name="_Toc36107757"/>
      <w:bookmarkStart w:id="7059" w:name="_Toc37251531"/>
      <w:bookmarkStart w:id="7060" w:name="_Toc45888451"/>
      <w:bookmarkStart w:id="7061" w:name="_Toc45889050"/>
      <w:bookmarkStart w:id="7062" w:name="_Toc59650409"/>
      <w:bookmarkStart w:id="7063" w:name="_Toc61357681"/>
      <w:bookmarkStart w:id="7064" w:name="_Toc61359455"/>
      <w:bookmarkStart w:id="7065" w:name="_Toc67916395"/>
      <w:bookmarkStart w:id="7066" w:name="_Toc75533941"/>
      <w:bookmarkStart w:id="7067" w:name="_Toc75819827"/>
      <w:bookmarkStart w:id="7068" w:name="_Toc76508671"/>
      <w:bookmarkStart w:id="7069" w:name="_Toc76717621"/>
      <w:bookmarkStart w:id="7070" w:name="_Toc83294262"/>
      <w:bookmarkStart w:id="7071" w:name="_Toc84335301"/>
      <w:r w:rsidRPr="001C0CC4">
        <w:t>7.6A.2.2</w:t>
      </w:r>
      <w:r w:rsidRPr="001C0CC4">
        <w:tab/>
        <w:t>In-band blocking for Intra-band non-contiguous CA</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072" w:name="_Toc21344479"/>
      <w:bookmarkStart w:id="7073" w:name="_Toc29801967"/>
      <w:bookmarkStart w:id="7074" w:name="_Toc29802391"/>
      <w:bookmarkStart w:id="7075" w:name="_Toc29803016"/>
      <w:bookmarkStart w:id="7076" w:name="_Toc36107758"/>
      <w:bookmarkStart w:id="7077" w:name="_Toc37251532"/>
      <w:bookmarkStart w:id="7078" w:name="_Toc45888452"/>
      <w:bookmarkStart w:id="7079" w:name="_Toc45889051"/>
      <w:bookmarkStart w:id="7080" w:name="_Toc59650410"/>
      <w:bookmarkStart w:id="7081" w:name="_Toc61357682"/>
      <w:bookmarkStart w:id="7082" w:name="_Toc61359456"/>
      <w:bookmarkStart w:id="7083" w:name="_Toc67916396"/>
      <w:bookmarkStart w:id="7084" w:name="_Toc75533942"/>
      <w:bookmarkStart w:id="7085" w:name="_Toc75819828"/>
      <w:bookmarkStart w:id="7086" w:name="_Toc76508672"/>
      <w:bookmarkStart w:id="7087" w:name="_Toc76717622"/>
      <w:bookmarkStart w:id="7088" w:name="_Toc83294263"/>
      <w:bookmarkStart w:id="7089" w:name="_Toc84335302"/>
      <w:r w:rsidRPr="001C0CC4">
        <w:t>7.6A.2.3</w:t>
      </w:r>
      <w:r w:rsidRPr="001C0CC4">
        <w:tab/>
        <w:t>In-band blocking for Inter-band CA</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296FEA76" w:rsidR="00DC7196" w:rsidRPr="001C0CC4" w:rsidRDefault="00366F42" w:rsidP="00DC7196">
      <w:r w:rsidRPr="001C0CC4">
        <w:t xml:space="preserve">For </w:t>
      </w:r>
      <w:r>
        <w:t>NR</w:t>
      </w:r>
      <w:r w:rsidRPr="001C0CC4">
        <w:t xml:space="preserve">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w:t>
      </w:r>
      <w:r>
        <w:t>clause 7.6.2 while all downlink carriers are active.</w:t>
      </w:r>
    </w:p>
    <w:p w14:paraId="61F6BD8F" w14:textId="55F43D8B" w:rsidR="00366F42" w:rsidRPr="001C0CC4" w:rsidRDefault="00366F42" w:rsidP="00366F42">
      <w:r w:rsidRPr="001C0CC4">
        <w:t>Table 7.6A.2.3-1:</w:t>
      </w:r>
      <w:r>
        <w:t xml:space="preserve"> Void</w:t>
      </w:r>
      <w:r w:rsidRPr="001C0CC4">
        <w:t xml:space="preserve"> </w:t>
      </w:r>
    </w:p>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090" w:name="_Toc21344480"/>
      <w:bookmarkStart w:id="7091" w:name="_Toc29801968"/>
      <w:bookmarkStart w:id="7092" w:name="_Toc29802392"/>
      <w:bookmarkStart w:id="7093" w:name="_Toc29803017"/>
      <w:bookmarkStart w:id="7094" w:name="_Toc36107759"/>
      <w:bookmarkStart w:id="7095" w:name="_Toc37251533"/>
      <w:bookmarkStart w:id="7096" w:name="_Toc45888453"/>
      <w:bookmarkStart w:id="7097" w:name="_Toc45889052"/>
      <w:bookmarkStart w:id="7098" w:name="_Toc59650411"/>
      <w:bookmarkStart w:id="7099" w:name="_Toc61357683"/>
      <w:bookmarkStart w:id="7100" w:name="_Toc61359457"/>
      <w:bookmarkStart w:id="7101" w:name="_Toc67916397"/>
      <w:bookmarkStart w:id="7102" w:name="_Toc75533943"/>
      <w:bookmarkStart w:id="7103" w:name="_Toc75819829"/>
      <w:bookmarkStart w:id="7104" w:name="_Toc76508673"/>
      <w:bookmarkStart w:id="7105" w:name="_Toc76717623"/>
      <w:bookmarkStart w:id="7106" w:name="_Toc83294264"/>
      <w:bookmarkStart w:id="7107" w:name="_Toc84335303"/>
      <w:r w:rsidRPr="001C0CC4">
        <w:t>7.6A.3</w:t>
      </w:r>
      <w:r w:rsidRPr="001C0CC4">
        <w:tab/>
        <w:t>Out-of-band blocking for CA</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3BCB8165" w14:textId="77777777" w:rsidR="00DC7196" w:rsidRPr="001C0CC4" w:rsidRDefault="00DC7196" w:rsidP="004E30D3">
      <w:pPr>
        <w:pStyle w:val="Heading4"/>
      </w:pPr>
      <w:bookmarkStart w:id="7108" w:name="_Toc21344481"/>
      <w:bookmarkStart w:id="7109" w:name="_Toc29801969"/>
      <w:bookmarkStart w:id="7110" w:name="_Toc29802393"/>
      <w:bookmarkStart w:id="7111" w:name="_Toc29803018"/>
      <w:bookmarkStart w:id="7112" w:name="_Toc36107760"/>
      <w:bookmarkStart w:id="7113" w:name="_Toc37251534"/>
      <w:bookmarkStart w:id="7114" w:name="_Toc45888454"/>
      <w:bookmarkStart w:id="7115" w:name="_Toc45889053"/>
      <w:bookmarkStart w:id="7116" w:name="_Toc59650412"/>
      <w:bookmarkStart w:id="7117" w:name="_Toc61357684"/>
      <w:bookmarkStart w:id="7118" w:name="_Toc61359458"/>
      <w:bookmarkStart w:id="7119" w:name="_Toc67916398"/>
      <w:bookmarkStart w:id="7120" w:name="_Toc75533944"/>
      <w:bookmarkStart w:id="7121" w:name="_Toc75819830"/>
      <w:bookmarkStart w:id="7122" w:name="_Toc76508674"/>
      <w:bookmarkStart w:id="7123" w:name="_Toc76717624"/>
      <w:bookmarkStart w:id="7124" w:name="_Toc83294265"/>
      <w:bookmarkStart w:id="7125" w:name="_Toc84335304"/>
      <w:r w:rsidRPr="001C0CC4">
        <w:t>7.6A.3.1</w:t>
      </w:r>
      <w:r w:rsidRPr="001C0CC4">
        <w:tab/>
        <w:t>Out-of-band blocking for Intra-band contiguous CA</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r w:rsidRPr="001C0CC4">
        <w:rPr>
          <w:rFonts w:cs="Arial"/>
        </w:rPr>
        <w:t>Table 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r w:rsidRPr="001C0CC4">
        <w:rPr>
          <w:rFonts w:cs="Arial"/>
        </w:rPr>
        <w:t>Table 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r w:rsidRPr="001C0CC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29A215E7" w14:textId="77777777" w:rsidR="0054346E" w:rsidRPr="001C0CC4" w:rsidRDefault="0054346E" w:rsidP="0054346E">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4A2F092C" w14:textId="77777777" w:rsidR="0054346E" w:rsidRDefault="0054346E" w:rsidP="0054346E">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097FB70D" w14:textId="513E6E4C" w:rsidR="0054346E" w:rsidRDefault="0054346E" w:rsidP="0054346E">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039E2DF1" w14:textId="631A2955" w:rsidR="0054346E" w:rsidRDefault="0054346E" w:rsidP="0054346E">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&gt;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66551D36" w:rsidR="00DC7196" w:rsidRPr="001C0CC4" w:rsidRDefault="0054346E" w:rsidP="0054346E">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r w:rsidRPr="001C0CC4">
        <w:rPr>
          <w:rFonts w:cs="Arial"/>
        </w:rPr>
        <w:t>Table 7.6A.3-2a: Void</w:t>
      </w:r>
    </w:p>
    <w:p w14:paraId="73DB97F5" w14:textId="21E1B7BA" w:rsidR="00DC7196" w:rsidRDefault="00DC7196" w:rsidP="00DC7196"/>
    <w:p w14:paraId="29921C9C" w14:textId="77777777" w:rsidR="00C323D8" w:rsidRPr="00835F44" w:rsidRDefault="00C323D8" w:rsidP="00C323D8">
      <w:bookmarkStart w:id="7126" w:name="_Hlk98872774"/>
      <w:r w:rsidRPr="00835F44">
        <w:t>For interferer frequencies across ranges 1, 2 and 3 in Table 7.6</w:t>
      </w:r>
      <w:r>
        <w:t>A</w:t>
      </w:r>
      <w:r w:rsidRPr="00835F44">
        <w:t>.3-2, a maximum of</w:t>
      </w:r>
    </w:p>
    <w:p w14:paraId="65606071" w14:textId="77777777" w:rsidR="00C323D8" w:rsidRPr="00835F44" w:rsidRDefault="00C323D8" w:rsidP="00C323D8">
      <w:pPr>
        <w:pStyle w:val="EQ"/>
        <w:jc w:val="center"/>
      </w:pPr>
      <w:r w:rsidRPr="00835F44">
        <w:rPr>
          <w:rFonts w:eastAsia="Osaka"/>
          <w:position w:val="-12"/>
        </w:rPr>
        <w:object w:dxaOrig="4440" w:dyaOrig="360" w14:anchorId="67B3E7C4">
          <v:shape id="_x0000_i1114" type="#_x0000_t75" style="width:185.15pt;height:10.3pt" o:ole="">
            <v:imagedata r:id="rId148" o:title=""/>
          </v:shape>
          <o:OLEObject Type="Embed" ProgID="Equation.3" ShapeID="_x0000_i1114" DrawAspect="Content" ObjectID="_1757502673" r:id="rId159"/>
        </w:object>
      </w:r>
    </w:p>
    <w:p w14:paraId="3D60ABBD" w14:textId="77777777" w:rsidR="00C323D8" w:rsidRPr="00835F44" w:rsidRDefault="00C323D8" w:rsidP="00C323D8">
      <w:r>
        <w:t xml:space="preserve">exceptions are allowed for spurious response frequencies in each assigned frequency channel when measured using a step size of  </w:t>
      </w:r>
      <w:r>
        <w:rPr>
          <w:position w:val="-10"/>
        </w:rPr>
        <w:object w:dxaOrig="1920" w:dyaOrig="319" w14:anchorId="7BCF3319">
          <v:shape id="对象 31" o:spid="_x0000_i1115" type="#_x0000_t75" style="width:97.7pt;height:20.55pt;mso-wrap-style:square;mso-position-horizontal-relative:page;mso-position-vertical-relative:page" o:ole="">
            <v:fill o:detectmouseclick="t"/>
            <v:imagedata r:id="rId150" o:title=""/>
          </v:shape>
          <o:OLEObject Type="Embed" ProgID="Equation.3" ShapeID="对象 31" DrawAspect="Content" ObjectID="_1757502674" r:id="rId160">
            <o:FieldCodes>\* MERGEFORMAT</o:FieldCodes>
          </o:OLEObject>
        </w:object>
      </w:r>
      <w:r>
        <w:t xml:space="preserve">MHz with </w:t>
      </w:r>
      <w:r>
        <w:rPr>
          <w:position w:val="-10"/>
        </w:rPr>
        <w:object w:dxaOrig="438" w:dyaOrig="339" w14:anchorId="56E851AC">
          <v:shape id="对象 14" o:spid="_x0000_i1116" type="#_x0000_t75" style="width:10.3pt;height:10.3pt;mso-wrap-style:square;mso-position-horizontal-relative:page;mso-position-vertical-relative:page" o:ole="">
            <v:imagedata r:id="rId152" o:title=""/>
          </v:shape>
          <o:OLEObject Type="Embed" ProgID="Equation.3" ShapeID="对象 14" DrawAspect="Content" ObjectID="_1757502675" r:id="rId16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bookmarkEnd w:id="7126"/>
    <w:p w14:paraId="6B5211F1" w14:textId="77777777" w:rsidR="00C323D8" w:rsidRPr="001C0CC4" w:rsidRDefault="00C323D8" w:rsidP="00DC7196"/>
    <w:p w14:paraId="4A617522" w14:textId="77777777" w:rsidR="00DC7196" w:rsidRPr="001C0CC4" w:rsidRDefault="00DC7196" w:rsidP="004E30D3">
      <w:pPr>
        <w:pStyle w:val="Heading4"/>
      </w:pPr>
      <w:bookmarkStart w:id="7127" w:name="_Toc21344482"/>
      <w:bookmarkStart w:id="7128" w:name="_Toc29801970"/>
      <w:bookmarkStart w:id="7129" w:name="_Toc29802394"/>
      <w:bookmarkStart w:id="7130" w:name="_Toc29803019"/>
      <w:bookmarkStart w:id="7131" w:name="_Toc36107761"/>
      <w:bookmarkStart w:id="7132" w:name="_Toc37251535"/>
      <w:bookmarkStart w:id="7133" w:name="_Toc45888455"/>
      <w:bookmarkStart w:id="7134" w:name="_Toc45889054"/>
      <w:bookmarkStart w:id="7135" w:name="_Toc59650413"/>
      <w:bookmarkStart w:id="7136" w:name="_Toc61357685"/>
      <w:bookmarkStart w:id="7137" w:name="_Toc61359459"/>
      <w:bookmarkStart w:id="7138" w:name="_Toc67916399"/>
      <w:bookmarkStart w:id="7139" w:name="_Toc75533945"/>
      <w:bookmarkStart w:id="7140" w:name="_Toc75819831"/>
      <w:bookmarkStart w:id="7141" w:name="_Toc76508675"/>
      <w:bookmarkStart w:id="7142" w:name="_Toc76717625"/>
      <w:bookmarkStart w:id="7143" w:name="_Toc83294266"/>
      <w:bookmarkStart w:id="7144" w:name="_Toc84335305"/>
      <w:r w:rsidRPr="001C0CC4">
        <w:t>7.6A.3.2</w:t>
      </w:r>
      <w:r w:rsidRPr="001C0CC4">
        <w:tab/>
        <w:t>Out-of-band blocking for Intra-band non-contiguous CA</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145" w:name="_Toc21344483"/>
      <w:bookmarkStart w:id="7146" w:name="_Toc29801971"/>
      <w:bookmarkStart w:id="7147" w:name="_Toc29802395"/>
      <w:bookmarkStart w:id="7148" w:name="_Toc29803020"/>
      <w:bookmarkStart w:id="7149" w:name="_Toc36107762"/>
      <w:bookmarkStart w:id="7150" w:name="_Toc37251536"/>
      <w:bookmarkStart w:id="7151" w:name="_Toc45888456"/>
      <w:bookmarkStart w:id="7152" w:name="_Toc45889055"/>
      <w:bookmarkStart w:id="7153" w:name="_Toc59650414"/>
      <w:bookmarkStart w:id="7154" w:name="_Toc61357686"/>
      <w:bookmarkStart w:id="7155" w:name="_Toc61359460"/>
      <w:bookmarkStart w:id="7156" w:name="_Toc67916400"/>
      <w:bookmarkStart w:id="7157" w:name="_Toc75533946"/>
      <w:bookmarkStart w:id="7158" w:name="_Toc75819832"/>
      <w:bookmarkStart w:id="7159" w:name="_Toc76508676"/>
      <w:bookmarkStart w:id="7160" w:name="_Toc76717626"/>
      <w:bookmarkStart w:id="7161" w:name="_Toc83294267"/>
      <w:bookmarkStart w:id="7162" w:name="_Toc84335306"/>
      <w:r w:rsidRPr="001C0CC4">
        <w:t>7.6A.3.3</w:t>
      </w:r>
      <w:r w:rsidRPr="001C0CC4">
        <w:tab/>
        <w:t>Out-of-band blocking for Inter-band CA</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7DE94096" w:rsidR="009D0D0C"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785FAB8E" w14:textId="09456A8A" w:rsidR="00D7668C" w:rsidRPr="001C0CC4" w:rsidRDefault="00D7668C" w:rsidP="00DC7196">
      <w:r w:rsidRPr="00EF5447">
        <w:t>If F</w:t>
      </w:r>
      <w:r w:rsidRPr="00EF5447">
        <w:rPr>
          <w:vertAlign w:val="subscript"/>
        </w:rPr>
        <w:t xml:space="preserve">DL_high </w:t>
      </w:r>
      <w:r w:rsidRPr="00EF5447">
        <w:t>of the lower NR band is greater than or equal to the F</w:t>
      </w:r>
      <w:r w:rsidRPr="00EF5447">
        <w:rPr>
          <w:vertAlign w:val="subscript"/>
        </w:rPr>
        <w:t xml:space="preserve">DL_low </w:t>
      </w:r>
      <w:r w:rsidRPr="00EF5447">
        <w:t xml:space="preserve">of the </w:t>
      </w:r>
      <w:r>
        <w:t xml:space="preserve">another </w:t>
      </w:r>
      <w:r w:rsidRPr="00EF5447">
        <w:t>upper NR band as in overlapping RX frequency ranges, then the OOB range shall start from the F</w:t>
      </w:r>
      <w:r w:rsidRPr="00EF5447">
        <w:rPr>
          <w:vertAlign w:val="subscript"/>
        </w:rPr>
        <w:t xml:space="preserve">DL_low </w:t>
      </w:r>
      <w:r w:rsidRPr="00EF5447">
        <w:t>of the lower NR band, and from the F</w:t>
      </w:r>
      <w:r w:rsidRPr="00EF5447">
        <w:rPr>
          <w:vertAlign w:val="subscript"/>
        </w:rPr>
        <w:t xml:space="preserve">DL_high </w:t>
      </w:r>
      <w:r w:rsidRPr="00EF5447">
        <w:t>of the upper NR band.</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r>
        <w:t>Table 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r w:rsidRPr="001C0CC4">
        <w:t>Table 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7" type="#_x0000_t75" alt="" style="width:185.15pt;height:10.3pt;mso-width-percent:0;mso-height-percent:0;mso-width-percent:0;mso-height-percent:0" o:ole="">
            <v:imagedata r:id="rId148" o:title=""/>
          </v:shape>
          <o:OLEObject Type="Embed" ProgID="Equation.3" ShapeID="_x0000_i1117" DrawAspect="Content" ObjectID="_1757502676" r:id="rId162"/>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8" type="#_x0000_t75" style="width:97.7pt;height:20.55pt;mso-wrap-style:square;mso-position-horizontal-relative:page;mso-position-vertical-relative:page" o:ole="">
            <v:imagedata r:id="rId150" o:title=""/>
          </v:shape>
          <o:OLEObject Type="Embed" ProgID="Equation.3" ShapeID="对象 52" DrawAspect="Content" ObjectID="_1757502677" r:id="rId16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163" w:name="_Toc21344484"/>
      <w:bookmarkStart w:id="7164" w:name="_Toc29801972"/>
      <w:bookmarkStart w:id="7165" w:name="_Toc29802396"/>
      <w:bookmarkStart w:id="7166" w:name="_Toc29803021"/>
      <w:bookmarkStart w:id="7167" w:name="_Toc36107763"/>
      <w:bookmarkStart w:id="7168" w:name="_Toc37251537"/>
      <w:bookmarkStart w:id="7169" w:name="_Toc45888457"/>
      <w:bookmarkStart w:id="7170" w:name="_Toc45889056"/>
      <w:bookmarkStart w:id="7171" w:name="_Toc59650415"/>
      <w:bookmarkStart w:id="7172" w:name="_Toc61357687"/>
      <w:bookmarkStart w:id="7173" w:name="_Toc61359461"/>
      <w:bookmarkStart w:id="7174" w:name="_Toc67916401"/>
      <w:bookmarkStart w:id="7175" w:name="_Toc75533947"/>
      <w:bookmarkStart w:id="7176" w:name="_Toc75819833"/>
      <w:bookmarkStart w:id="7177" w:name="_Toc76508677"/>
      <w:bookmarkStart w:id="7178" w:name="_Toc76717627"/>
      <w:bookmarkStart w:id="7179" w:name="_Toc83294268"/>
      <w:bookmarkStart w:id="7180" w:name="_Toc84335307"/>
      <w:r w:rsidRPr="001C0CC4">
        <w:t>7.6A.4</w:t>
      </w:r>
      <w:r w:rsidRPr="001C0CC4">
        <w:tab/>
        <w:t>Narrow band blocking for CA</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12A35EE5" w14:textId="77777777" w:rsidR="00DC7196" w:rsidRPr="001C0CC4" w:rsidRDefault="00DC7196" w:rsidP="004E30D3">
      <w:pPr>
        <w:pStyle w:val="Heading4"/>
      </w:pPr>
      <w:bookmarkStart w:id="7181" w:name="_Toc21344485"/>
      <w:bookmarkStart w:id="7182" w:name="_Toc29801973"/>
      <w:bookmarkStart w:id="7183" w:name="_Toc29802397"/>
      <w:bookmarkStart w:id="7184" w:name="_Toc29803022"/>
      <w:bookmarkStart w:id="7185" w:name="_Toc36107764"/>
      <w:bookmarkStart w:id="7186" w:name="_Toc37251538"/>
      <w:bookmarkStart w:id="7187" w:name="_Toc45888458"/>
      <w:bookmarkStart w:id="7188" w:name="_Toc45889057"/>
      <w:bookmarkStart w:id="7189" w:name="_Toc59650416"/>
      <w:bookmarkStart w:id="7190" w:name="_Toc61357688"/>
      <w:bookmarkStart w:id="7191" w:name="_Toc61359462"/>
      <w:bookmarkStart w:id="7192" w:name="_Toc67916402"/>
      <w:bookmarkStart w:id="7193" w:name="_Toc75533948"/>
      <w:bookmarkStart w:id="7194" w:name="_Toc75819834"/>
      <w:bookmarkStart w:id="7195" w:name="_Toc76508678"/>
      <w:bookmarkStart w:id="7196" w:name="_Toc76717628"/>
      <w:bookmarkStart w:id="7197" w:name="_Toc83294269"/>
      <w:bookmarkStart w:id="7198" w:name="_Toc84335308"/>
      <w:r w:rsidRPr="001C0CC4">
        <w:t>7.6A.4.1</w:t>
      </w:r>
      <w:r w:rsidRPr="001C0CC4">
        <w:tab/>
        <w:t>Narrow band blocking for Intra-band contiguous CA</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with parameters specified in Table 7.6A.4.1-1.</w:t>
      </w:r>
    </w:p>
    <w:p w14:paraId="4D1C12A5" w14:textId="77777777" w:rsidR="00B67418" w:rsidRPr="001C0CC4" w:rsidRDefault="00B67418" w:rsidP="00B67418">
      <w:pPr>
        <w:pStyle w:val="TH"/>
      </w:pPr>
      <w:bookmarkStart w:id="7199" w:name="_Toc21344486"/>
      <w:bookmarkStart w:id="7200" w:name="_Toc29801974"/>
      <w:bookmarkStart w:id="7201" w:name="_Toc29802398"/>
      <w:bookmarkStart w:id="7202" w:name="_Toc29803023"/>
      <w:bookmarkStart w:id="7203" w:name="_Toc36107765"/>
      <w:bookmarkStart w:id="7204" w:name="_Toc37251539"/>
      <w:bookmarkStart w:id="7205" w:name="_Toc45888459"/>
      <w:bookmarkStart w:id="7206" w:name="_Toc45889058"/>
      <w:bookmarkStart w:id="7207" w:name="_Toc59650417"/>
      <w:bookmarkStart w:id="7208" w:name="_Toc61357689"/>
      <w:bookmarkStart w:id="7209" w:name="_Toc61359463"/>
      <w:bookmarkStart w:id="7210" w:name="_Toc67916403"/>
      <w:bookmarkStart w:id="7211" w:name="_Toc75533949"/>
      <w:bookmarkStart w:id="7212" w:name="_Toc75819835"/>
      <w:bookmarkStart w:id="7213" w:name="_Toc76508679"/>
      <w:bookmarkStart w:id="7214" w:name="_Toc76717629"/>
      <w:bookmarkStart w:id="7215" w:name="_Toc83294270"/>
      <w:bookmarkStart w:id="7216" w:name="_Toc84335309"/>
      <w:r w:rsidRPr="001C0CC4">
        <w:t>Table 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B67418" w:rsidRPr="001C0CC4" w14:paraId="67D1EA9B" w14:textId="77777777" w:rsidTr="0026746F">
        <w:trPr>
          <w:trHeight w:val="211"/>
          <w:jc w:val="center"/>
        </w:trPr>
        <w:tc>
          <w:tcPr>
            <w:tcW w:w="513" w:type="pct"/>
            <w:tcBorders>
              <w:bottom w:val="nil"/>
            </w:tcBorders>
            <w:shd w:val="clear" w:color="auto" w:fill="auto"/>
          </w:tcPr>
          <w:p w14:paraId="49042400" w14:textId="77777777" w:rsidR="00B67418" w:rsidRPr="001C0CC4" w:rsidRDefault="00B67418" w:rsidP="0026746F">
            <w:pPr>
              <w:pStyle w:val="TAH"/>
              <w:rPr>
                <w:rFonts w:cs="Arial"/>
                <w:kern w:val="2"/>
              </w:rPr>
            </w:pPr>
            <w:r w:rsidRPr="001C0CC4">
              <w:t>NR band</w:t>
            </w:r>
          </w:p>
        </w:tc>
        <w:tc>
          <w:tcPr>
            <w:tcW w:w="989" w:type="pct"/>
            <w:tcBorders>
              <w:bottom w:val="nil"/>
            </w:tcBorders>
            <w:shd w:val="clear" w:color="auto" w:fill="auto"/>
          </w:tcPr>
          <w:p w14:paraId="3EE5E898" w14:textId="77777777" w:rsidR="00B67418" w:rsidRPr="001C0CC4" w:rsidRDefault="00B67418" w:rsidP="0026746F">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18EBD5" w14:textId="77777777" w:rsidR="00B67418" w:rsidRPr="001C0CC4" w:rsidRDefault="00B67418" w:rsidP="0026746F">
            <w:pPr>
              <w:pStyle w:val="TAH"/>
              <w:rPr>
                <w:rFonts w:cs="Arial"/>
                <w:kern w:val="2"/>
              </w:rPr>
            </w:pPr>
            <w:r w:rsidRPr="001C0CC4">
              <w:rPr>
                <w:rFonts w:cs="Arial"/>
                <w:kern w:val="2"/>
              </w:rPr>
              <w:t>Unit</w:t>
            </w:r>
          </w:p>
        </w:tc>
        <w:tc>
          <w:tcPr>
            <w:tcW w:w="3165" w:type="pct"/>
            <w:gridSpan w:val="2"/>
          </w:tcPr>
          <w:p w14:paraId="781C1155" w14:textId="77777777" w:rsidR="00B67418" w:rsidRPr="001C0CC4" w:rsidRDefault="00B67418" w:rsidP="0026746F">
            <w:pPr>
              <w:pStyle w:val="TAH"/>
              <w:rPr>
                <w:rFonts w:cs="Arial"/>
                <w:kern w:val="2"/>
              </w:rPr>
            </w:pPr>
            <w:r w:rsidRPr="001C0CC4">
              <w:rPr>
                <w:rFonts w:cs="Arial"/>
                <w:kern w:val="2"/>
              </w:rPr>
              <w:t>NR CA bandwidth class</w:t>
            </w:r>
          </w:p>
        </w:tc>
      </w:tr>
      <w:tr w:rsidR="00B67418" w:rsidRPr="001C0CC4" w14:paraId="2B635B99" w14:textId="77777777" w:rsidTr="0026746F">
        <w:trPr>
          <w:trHeight w:val="211"/>
          <w:jc w:val="center"/>
        </w:trPr>
        <w:tc>
          <w:tcPr>
            <w:tcW w:w="513" w:type="pct"/>
            <w:tcBorders>
              <w:top w:val="nil"/>
              <w:bottom w:val="single" w:sz="4" w:space="0" w:color="auto"/>
            </w:tcBorders>
            <w:shd w:val="clear" w:color="auto" w:fill="auto"/>
          </w:tcPr>
          <w:p w14:paraId="7B22188B" w14:textId="77777777" w:rsidR="00B67418" w:rsidRPr="001C0CC4" w:rsidRDefault="00B67418" w:rsidP="0026746F">
            <w:pPr>
              <w:pStyle w:val="TAH"/>
              <w:rPr>
                <w:rFonts w:cs="Arial"/>
                <w:kern w:val="2"/>
              </w:rPr>
            </w:pPr>
          </w:p>
        </w:tc>
        <w:tc>
          <w:tcPr>
            <w:tcW w:w="989" w:type="pct"/>
            <w:tcBorders>
              <w:top w:val="nil"/>
              <w:bottom w:val="single" w:sz="4" w:space="0" w:color="auto"/>
            </w:tcBorders>
            <w:shd w:val="clear" w:color="auto" w:fill="auto"/>
          </w:tcPr>
          <w:p w14:paraId="66147D56" w14:textId="77777777" w:rsidR="00B67418" w:rsidRPr="001C0CC4" w:rsidRDefault="00B67418" w:rsidP="0026746F">
            <w:pPr>
              <w:pStyle w:val="TAH"/>
              <w:rPr>
                <w:rFonts w:cs="Arial"/>
                <w:kern w:val="2"/>
              </w:rPr>
            </w:pPr>
          </w:p>
        </w:tc>
        <w:tc>
          <w:tcPr>
            <w:tcW w:w="333" w:type="pct"/>
            <w:tcBorders>
              <w:top w:val="nil"/>
              <w:bottom w:val="single" w:sz="4" w:space="0" w:color="auto"/>
            </w:tcBorders>
            <w:shd w:val="clear" w:color="auto" w:fill="auto"/>
          </w:tcPr>
          <w:p w14:paraId="3B193B5D" w14:textId="77777777" w:rsidR="00B67418" w:rsidRPr="001C0CC4" w:rsidRDefault="00B67418" w:rsidP="0026746F">
            <w:pPr>
              <w:pStyle w:val="TAH"/>
              <w:rPr>
                <w:rFonts w:cs="Arial"/>
                <w:kern w:val="2"/>
              </w:rPr>
            </w:pPr>
          </w:p>
        </w:tc>
        <w:tc>
          <w:tcPr>
            <w:tcW w:w="1510" w:type="pct"/>
          </w:tcPr>
          <w:p w14:paraId="52072092" w14:textId="77777777" w:rsidR="00B67418" w:rsidRPr="001C0CC4" w:rsidRDefault="00B67418" w:rsidP="0026746F">
            <w:pPr>
              <w:pStyle w:val="TAH"/>
              <w:rPr>
                <w:rFonts w:cs="Arial"/>
                <w:kern w:val="2"/>
              </w:rPr>
            </w:pPr>
            <w:r w:rsidRPr="001C0CC4">
              <w:rPr>
                <w:rFonts w:cs="Arial"/>
                <w:kern w:val="2"/>
              </w:rPr>
              <w:t>B</w:t>
            </w:r>
          </w:p>
        </w:tc>
        <w:tc>
          <w:tcPr>
            <w:tcW w:w="1655" w:type="pct"/>
          </w:tcPr>
          <w:p w14:paraId="76796D4F" w14:textId="77777777" w:rsidR="00B67418" w:rsidRPr="001C0CC4" w:rsidRDefault="00B67418" w:rsidP="0026746F">
            <w:pPr>
              <w:pStyle w:val="TAH"/>
              <w:rPr>
                <w:rFonts w:cs="Arial"/>
                <w:kern w:val="2"/>
              </w:rPr>
            </w:pPr>
            <w:r w:rsidRPr="001C0CC4">
              <w:rPr>
                <w:rFonts w:cs="Arial"/>
                <w:kern w:val="2"/>
              </w:rPr>
              <w:t>C</w:t>
            </w:r>
          </w:p>
        </w:tc>
      </w:tr>
      <w:tr w:rsidR="00B67418" w:rsidRPr="001C0CC4" w14:paraId="20595E38" w14:textId="77777777" w:rsidTr="00E325BF">
        <w:trPr>
          <w:trHeight w:val="211"/>
          <w:jc w:val="center"/>
        </w:trPr>
        <w:tc>
          <w:tcPr>
            <w:tcW w:w="513" w:type="pct"/>
            <w:tcBorders>
              <w:bottom w:val="nil"/>
            </w:tcBorders>
            <w:shd w:val="clear" w:color="auto" w:fill="auto"/>
            <w:vAlign w:val="center"/>
          </w:tcPr>
          <w:p w14:paraId="1DBDC5A4" w14:textId="77777777" w:rsidR="00B67418" w:rsidRPr="001C0CC4" w:rsidRDefault="00B67418" w:rsidP="0026746F">
            <w:pPr>
              <w:pStyle w:val="TAC"/>
              <w:rPr>
                <w:lang w:eastAsia="zh-CN"/>
              </w:rPr>
            </w:pPr>
            <w:r>
              <w:rPr>
                <w:lang w:eastAsia="zh-CN"/>
              </w:rPr>
              <w:t>n1, n41, n66, n71,n48, n40</w:t>
            </w:r>
          </w:p>
        </w:tc>
        <w:tc>
          <w:tcPr>
            <w:tcW w:w="989" w:type="pct"/>
            <w:tcBorders>
              <w:bottom w:val="nil"/>
            </w:tcBorders>
            <w:shd w:val="clear" w:color="auto" w:fill="auto"/>
          </w:tcPr>
          <w:p w14:paraId="1453DBE1" w14:textId="77777777" w:rsidR="00B67418" w:rsidRPr="001C0CC4" w:rsidRDefault="00B67418" w:rsidP="0026746F">
            <w:pPr>
              <w:pStyle w:val="TAC"/>
            </w:pPr>
            <w:r w:rsidRPr="001C0CC4">
              <w:t>P</w:t>
            </w:r>
            <w:r w:rsidRPr="001C0CC4">
              <w:rPr>
                <w:vertAlign w:val="subscript"/>
              </w:rPr>
              <w:t>w</w:t>
            </w:r>
            <w:r w:rsidRPr="001C0CC4">
              <w:t xml:space="preserve"> in Transmission Bandwidth Configuration, per CC</w:t>
            </w:r>
          </w:p>
        </w:tc>
        <w:tc>
          <w:tcPr>
            <w:tcW w:w="333" w:type="pct"/>
            <w:tcBorders>
              <w:bottom w:val="single" w:sz="4" w:space="0" w:color="auto"/>
            </w:tcBorders>
            <w:shd w:val="clear" w:color="auto" w:fill="auto"/>
          </w:tcPr>
          <w:p w14:paraId="7026FC29" w14:textId="77777777" w:rsidR="00B67418" w:rsidRPr="001C0CC4" w:rsidRDefault="00B67418" w:rsidP="0026746F">
            <w:pPr>
              <w:pStyle w:val="TAC"/>
            </w:pPr>
            <w:r w:rsidRPr="001C0CC4">
              <w:t>dBm</w:t>
            </w:r>
          </w:p>
        </w:tc>
        <w:tc>
          <w:tcPr>
            <w:tcW w:w="3165" w:type="pct"/>
            <w:gridSpan w:val="2"/>
          </w:tcPr>
          <w:p w14:paraId="22A49E4B" w14:textId="77777777" w:rsidR="00B67418" w:rsidRPr="001C0CC4" w:rsidRDefault="00B67418" w:rsidP="0026746F">
            <w:pPr>
              <w:pStyle w:val="TAC"/>
            </w:pPr>
            <w:r w:rsidRPr="00414DAE">
              <w:t>REFSENS + N</w:t>
            </w:r>
            <w:r>
              <w:t>R</w:t>
            </w:r>
            <w:r w:rsidRPr="00414DAE">
              <w:t xml:space="preserve"> CA Bandwidth Class specific value below</w:t>
            </w:r>
          </w:p>
        </w:tc>
      </w:tr>
      <w:tr w:rsidR="00B67418" w:rsidRPr="001C0CC4" w14:paraId="793ADFC1" w14:textId="77777777" w:rsidTr="00E325BF">
        <w:trPr>
          <w:trHeight w:val="211"/>
          <w:jc w:val="center"/>
        </w:trPr>
        <w:tc>
          <w:tcPr>
            <w:tcW w:w="513" w:type="pct"/>
            <w:tcBorders>
              <w:top w:val="nil"/>
              <w:bottom w:val="nil"/>
            </w:tcBorders>
            <w:shd w:val="clear" w:color="auto" w:fill="auto"/>
            <w:vAlign w:val="center"/>
          </w:tcPr>
          <w:p w14:paraId="1F803BF3" w14:textId="77777777" w:rsidR="00B67418" w:rsidRPr="001C0CC4" w:rsidRDefault="00B67418" w:rsidP="0026746F">
            <w:pPr>
              <w:pStyle w:val="TAC"/>
            </w:pPr>
          </w:p>
        </w:tc>
        <w:tc>
          <w:tcPr>
            <w:tcW w:w="989" w:type="pct"/>
            <w:tcBorders>
              <w:top w:val="nil"/>
            </w:tcBorders>
            <w:shd w:val="clear" w:color="auto" w:fill="auto"/>
          </w:tcPr>
          <w:p w14:paraId="15889632" w14:textId="77777777" w:rsidR="00B67418" w:rsidRPr="001C0CC4" w:rsidRDefault="00B67418" w:rsidP="0026746F">
            <w:pPr>
              <w:pStyle w:val="TAC"/>
            </w:pPr>
          </w:p>
        </w:tc>
        <w:tc>
          <w:tcPr>
            <w:tcW w:w="333" w:type="pct"/>
            <w:tcBorders>
              <w:top w:val="single" w:sz="4" w:space="0" w:color="auto"/>
            </w:tcBorders>
            <w:shd w:val="clear" w:color="auto" w:fill="auto"/>
          </w:tcPr>
          <w:p w14:paraId="33F6C97E" w14:textId="77777777" w:rsidR="00B67418" w:rsidRPr="001C0CC4" w:rsidRDefault="00B67418" w:rsidP="0026746F">
            <w:pPr>
              <w:pStyle w:val="TAC"/>
            </w:pPr>
            <w:r>
              <w:t>dB</w:t>
            </w:r>
          </w:p>
        </w:tc>
        <w:tc>
          <w:tcPr>
            <w:tcW w:w="1510" w:type="pct"/>
          </w:tcPr>
          <w:p w14:paraId="1D9CABA3" w14:textId="77777777" w:rsidR="00B67418" w:rsidRPr="001C0CC4" w:rsidRDefault="00B67418" w:rsidP="0026746F">
            <w:pPr>
              <w:pStyle w:val="TAC"/>
            </w:pPr>
            <w:r w:rsidRPr="001C0CC4">
              <w:t>16</w:t>
            </w:r>
          </w:p>
        </w:tc>
        <w:tc>
          <w:tcPr>
            <w:tcW w:w="1655" w:type="pct"/>
          </w:tcPr>
          <w:p w14:paraId="1E713CEC" w14:textId="77777777" w:rsidR="00B67418" w:rsidRPr="001C0CC4" w:rsidRDefault="00B67418" w:rsidP="0026746F">
            <w:pPr>
              <w:pStyle w:val="TAC"/>
            </w:pPr>
            <w:r w:rsidRPr="001C0CC4">
              <w:t>16</w:t>
            </w:r>
          </w:p>
        </w:tc>
      </w:tr>
      <w:tr w:rsidR="00B67418" w:rsidRPr="001C0CC4" w14:paraId="2420E7B8" w14:textId="77777777" w:rsidTr="0026746F">
        <w:trPr>
          <w:trHeight w:val="223"/>
          <w:jc w:val="center"/>
        </w:trPr>
        <w:tc>
          <w:tcPr>
            <w:tcW w:w="513" w:type="pct"/>
            <w:tcBorders>
              <w:top w:val="nil"/>
              <w:bottom w:val="nil"/>
            </w:tcBorders>
            <w:shd w:val="clear" w:color="auto" w:fill="auto"/>
            <w:vAlign w:val="center"/>
          </w:tcPr>
          <w:p w14:paraId="62A6EDE4" w14:textId="77777777" w:rsidR="00B67418" w:rsidRPr="001C0CC4" w:rsidRDefault="00B67418" w:rsidP="0026746F">
            <w:pPr>
              <w:pStyle w:val="TAC"/>
            </w:pPr>
          </w:p>
        </w:tc>
        <w:tc>
          <w:tcPr>
            <w:tcW w:w="989" w:type="pct"/>
          </w:tcPr>
          <w:p w14:paraId="39012A8E" w14:textId="77777777" w:rsidR="00B67418" w:rsidRPr="001C0CC4" w:rsidRDefault="00B67418" w:rsidP="0026746F">
            <w:pPr>
              <w:pStyle w:val="TAC"/>
            </w:pPr>
            <w:r w:rsidRPr="001C0CC4">
              <w:t>P</w:t>
            </w:r>
            <w:r w:rsidRPr="001C0CC4">
              <w:rPr>
                <w:vertAlign w:val="subscript"/>
              </w:rPr>
              <w:t>uw</w:t>
            </w:r>
            <w:r w:rsidRPr="001C0CC4">
              <w:t xml:space="preserve"> (CW)</w:t>
            </w:r>
          </w:p>
        </w:tc>
        <w:tc>
          <w:tcPr>
            <w:tcW w:w="333" w:type="pct"/>
          </w:tcPr>
          <w:p w14:paraId="7CCA648C" w14:textId="77777777" w:rsidR="00B67418" w:rsidRPr="001C0CC4" w:rsidRDefault="00B67418" w:rsidP="0026746F">
            <w:pPr>
              <w:pStyle w:val="TAC"/>
            </w:pPr>
            <w:r w:rsidRPr="001C0CC4">
              <w:t>dBm</w:t>
            </w:r>
          </w:p>
        </w:tc>
        <w:tc>
          <w:tcPr>
            <w:tcW w:w="1510" w:type="pct"/>
          </w:tcPr>
          <w:p w14:paraId="7B803C54" w14:textId="77777777" w:rsidR="00B67418" w:rsidRPr="001C0CC4" w:rsidRDefault="00B67418" w:rsidP="0026746F">
            <w:pPr>
              <w:pStyle w:val="TAC"/>
            </w:pPr>
            <w:r w:rsidRPr="001C0CC4">
              <w:t>-55</w:t>
            </w:r>
          </w:p>
        </w:tc>
        <w:tc>
          <w:tcPr>
            <w:tcW w:w="1655" w:type="pct"/>
          </w:tcPr>
          <w:p w14:paraId="01974AE5" w14:textId="77777777" w:rsidR="00B67418" w:rsidRPr="001C0CC4" w:rsidRDefault="00B67418" w:rsidP="0026746F">
            <w:pPr>
              <w:pStyle w:val="TAC"/>
            </w:pPr>
            <w:r w:rsidRPr="001C0CC4">
              <w:t>-55</w:t>
            </w:r>
          </w:p>
        </w:tc>
      </w:tr>
      <w:tr w:rsidR="00B67418" w:rsidRPr="001C0CC4" w14:paraId="19AE200D" w14:textId="77777777" w:rsidTr="0026746F">
        <w:trPr>
          <w:trHeight w:val="634"/>
          <w:jc w:val="center"/>
        </w:trPr>
        <w:tc>
          <w:tcPr>
            <w:tcW w:w="513" w:type="pct"/>
            <w:tcBorders>
              <w:top w:val="nil"/>
              <w:bottom w:val="nil"/>
            </w:tcBorders>
            <w:shd w:val="clear" w:color="auto" w:fill="auto"/>
            <w:vAlign w:val="center"/>
          </w:tcPr>
          <w:p w14:paraId="1D663DFC" w14:textId="77777777" w:rsidR="00B67418" w:rsidRPr="001C0CC4" w:rsidRDefault="00B67418" w:rsidP="0026746F">
            <w:pPr>
              <w:pStyle w:val="TAC"/>
            </w:pPr>
          </w:p>
        </w:tc>
        <w:tc>
          <w:tcPr>
            <w:tcW w:w="989" w:type="pct"/>
          </w:tcPr>
          <w:p w14:paraId="7664BE1A" w14:textId="77777777" w:rsidR="00B67418" w:rsidRPr="00E325BF" w:rsidRDefault="00B67418" w:rsidP="0026746F">
            <w:pPr>
              <w:pStyle w:val="TAC"/>
              <w:rPr>
                <w:lang w:val="da-DK"/>
              </w:rPr>
            </w:pPr>
            <w:r w:rsidRPr="00E325BF">
              <w:rPr>
                <w:lang w:val="da-DK"/>
              </w:rPr>
              <w:t>F</w:t>
            </w:r>
            <w:r w:rsidRPr="00E325BF">
              <w:rPr>
                <w:vertAlign w:val="subscript"/>
                <w:lang w:val="da-DK"/>
              </w:rPr>
              <w:t>uw</w:t>
            </w:r>
            <w:r w:rsidRPr="00E325BF">
              <w:rPr>
                <w:lang w:val="da-DK"/>
              </w:rPr>
              <w:t xml:space="preserve"> (offset for</w:t>
            </w:r>
            <w:r w:rsidRPr="001C0CC4">
              <w:rPr>
                <w:rFonts w:ascii="Symbol" w:hAnsi="Symbol"/>
                <w:i/>
                <w:iCs/>
              </w:rPr>
              <w:t></w:t>
            </w:r>
            <w:r w:rsidRPr="00E325BF">
              <w:rPr>
                <w:i/>
                <w:iCs/>
                <w:lang w:val="da-DK"/>
              </w:rPr>
              <w:t>f</w:t>
            </w:r>
            <w:r w:rsidRPr="00E325BF">
              <w:rPr>
                <w:lang w:val="da-DK"/>
              </w:rPr>
              <w:t xml:space="preserve"> = 15 kHz, 30 kHz)</w:t>
            </w:r>
          </w:p>
        </w:tc>
        <w:tc>
          <w:tcPr>
            <w:tcW w:w="333" w:type="pct"/>
          </w:tcPr>
          <w:p w14:paraId="11DDF3EE" w14:textId="77777777" w:rsidR="00B67418" w:rsidRPr="001C0CC4" w:rsidRDefault="00B67418" w:rsidP="0026746F">
            <w:pPr>
              <w:pStyle w:val="TAC"/>
            </w:pPr>
            <w:r w:rsidRPr="001C0CC4">
              <w:t>MHz</w:t>
            </w:r>
          </w:p>
        </w:tc>
        <w:tc>
          <w:tcPr>
            <w:tcW w:w="1510" w:type="pct"/>
          </w:tcPr>
          <w:p w14:paraId="0AE3B2BA"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5C4C4510" w14:textId="77777777" w:rsidR="00B67418" w:rsidRPr="001C0CC4" w:rsidRDefault="00B67418" w:rsidP="0026746F">
            <w:pPr>
              <w:pStyle w:val="TAC"/>
            </w:pPr>
            <w:r w:rsidRPr="001C0CC4">
              <w:t>/</w:t>
            </w:r>
          </w:p>
          <w:p w14:paraId="75025931"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6249998"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5255287" w14:textId="77777777" w:rsidR="00B67418" w:rsidRPr="001C0CC4" w:rsidRDefault="00B67418" w:rsidP="0026746F">
            <w:pPr>
              <w:pStyle w:val="TAC"/>
            </w:pPr>
            <w:r w:rsidRPr="001C0CC4">
              <w:t>/</w:t>
            </w:r>
          </w:p>
          <w:p w14:paraId="33DBFE0E" w14:textId="77777777" w:rsidR="00B67418" w:rsidRPr="001C0CC4" w:rsidRDefault="00B67418" w:rsidP="0026746F">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B67418" w:rsidRPr="001C0CC4" w14:paraId="0C4EF41D" w14:textId="77777777" w:rsidTr="0026746F">
        <w:trPr>
          <w:trHeight w:val="234"/>
          <w:jc w:val="center"/>
        </w:trPr>
        <w:tc>
          <w:tcPr>
            <w:tcW w:w="513" w:type="pct"/>
            <w:tcBorders>
              <w:top w:val="nil"/>
            </w:tcBorders>
            <w:shd w:val="clear" w:color="auto" w:fill="auto"/>
            <w:vAlign w:val="center"/>
          </w:tcPr>
          <w:p w14:paraId="481058B5" w14:textId="77777777" w:rsidR="00B67418" w:rsidRPr="001C0CC4" w:rsidRDefault="00B67418" w:rsidP="0026746F">
            <w:pPr>
              <w:pStyle w:val="TAC"/>
              <w:rPr>
                <w:rFonts w:ascii="Symbol" w:hAnsi="Symbol" w:hint="eastAsia"/>
                <w:i/>
                <w:iCs/>
              </w:rPr>
            </w:pPr>
          </w:p>
        </w:tc>
        <w:tc>
          <w:tcPr>
            <w:tcW w:w="989" w:type="pct"/>
          </w:tcPr>
          <w:p w14:paraId="3627E442" w14:textId="77777777" w:rsidR="00B67418" w:rsidRPr="001C0CC4" w:rsidRDefault="00B67418" w:rsidP="0026746F">
            <w:pPr>
              <w:pStyle w:val="TAC"/>
            </w:pPr>
          </w:p>
        </w:tc>
        <w:tc>
          <w:tcPr>
            <w:tcW w:w="333" w:type="pct"/>
          </w:tcPr>
          <w:p w14:paraId="336C7CE9" w14:textId="77777777" w:rsidR="00B67418" w:rsidRPr="001C0CC4" w:rsidRDefault="00B67418" w:rsidP="0026746F">
            <w:pPr>
              <w:pStyle w:val="TAC"/>
            </w:pPr>
          </w:p>
        </w:tc>
        <w:tc>
          <w:tcPr>
            <w:tcW w:w="1510" w:type="pct"/>
          </w:tcPr>
          <w:p w14:paraId="6400D4AD" w14:textId="77777777" w:rsidR="00B67418" w:rsidRPr="001C0CC4" w:rsidRDefault="00B67418" w:rsidP="0026746F">
            <w:pPr>
              <w:pStyle w:val="TAC"/>
            </w:pPr>
          </w:p>
        </w:tc>
        <w:tc>
          <w:tcPr>
            <w:tcW w:w="1655" w:type="pct"/>
          </w:tcPr>
          <w:p w14:paraId="0EEBEF7B" w14:textId="77777777" w:rsidR="00B67418" w:rsidRPr="001C0CC4" w:rsidRDefault="00B67418" w:rsidP="0026746F">
            <w:pPr>
              <w:pStyle w:val="TAC"/>
            </w:pPr>
          </w:p>
        </w:tc>
      </w:tr>
      <w:tr w:rsidR="00B67418" w:rsidRPr="001C0CC4" w14:paraId="53CB1F03" w14:textId="77777777" w:rsidTr="0026746F">
        <w:trPr>
          <w:trHeight w:val="1793"/>
          <w:jc w:val="center"/>
        </w:trPr>
        <w:tc>
          <w:tcPr>
            <w:tcW w:w="5000" w:type="pct"/>
            <w:gridSpan w:val="5"/>
          </w:tcPr>
          <w:p w14:paraId="4BF7B960" w14:textId="77777777" w:rsidR="00B67418" w:rsidRPr="001C0CC4" w:rsidRDefault="00B67418" w:rsidP="0026746F">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798F8498" w14:textId="77777777" w:rsidR="00B67418" w:rsidRPr="001C0CC4" w:rsidRDefault="00B67418" w:rsidP="0026746F">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rPr>
                  <w:kern w:val="2"/>
                </w:rPr>
                <w:t>A.5.1.1</w:t>
              </w:r>
            </w:smartTag>
            <w:r w:rsidRPr="001C0CC4">
              <w:rPr>
                <w:kern w:val="2"/>
              </w:rPr>
              <w:t>/A.5.2.1</w:t>
            </w:r>
            <w:r w:rsidRPr="001C0CC4">
              <w:rPr>
                <w:rFonts w:eastAsia="?? ??"/>
                <w:kern w:val="2"/>
              </w:rPr>
              <w:t>.</w:t>
            </w:r>
          </w:p>
          <w:p w14:paraId="11DEAA91" w14:textId="77777777" w:rsidR="00B67418" w:rsidRPr="001C0CC4" w:rsidRDefault="00B67418" w:rsidP="0026746F">
            <w:pPr>
              <w:pStyle w:val="TAN"/>
              <w:rPr>
                <w:kern w:val="2"/>
              </w:rPr>
            </w:pPr>
            <w:r w:rsidRPr="001C0CC4">
              <w:t>NOTE 3:</w:t>
            </w:r>
            <w:r w:rsidRPr="001C0CC4">
              <w:tab/>
              <w:t>The PREFSENS power level is specified in Table 7.3.2-1 and Table 7.3.2-2 for two and four antenna ports, respectively.</w:t>
            </w:r>
          </w:p>
          <w:p w14:paraId="26422D28" w14:textId="77777777" w:rsidR="00B67418" w:rsidRPr="001C0CC4" w:rsidRDefault="00B67418" w:rsidP="0026746F">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Pr="00056C47">
              <w:rPr>
                <w:position w:val="-14"/>
              </w:rPr>
              <w:object w:dxaOrig="3320" w:dyaOrig="400" w14:anchorId="231DE662">
                <v:shape id="_x0000_i1119" type="#_x0000_t75" style="width:138.85pt;height:15.45pt" o:ole="">
                  <v:imagedata r:id="rId164" o:title=""/>
                </v:shape>
                <o:OLEObject Type="Embed" ProgID="Equation.DSMT4" ShapeID="_x0000_i1119" DrawAspect="Content" ObjectID="_1757502678" r:id="rId165"/>
              </w:object>
            </w:r>
            <w:r w:rsidRPr="001C0CC4">
              <w:t>MHz to be offset from the sub-carrier raster</w:t>
            </w:r>
            <w:r w:rsidRPr="001C0CC4">
              <w:rPr>
                <w:rFonts w:hint="eastAsia"/>
              </w:rPr>
              <w:t>.</w:t>
            </w:r>
          </w:p>
        </w:tc>
      </w:tr>
    </w:tbl>
    <w:p w14:paraId="32719ADF" w14:textId="77777777" w:rsidR="00B67418" w:rsidRPr="001C0CC4" w:rsidRDefault="00B67418" w:rsidP="00B67418"/>
    <w:p w14:paraId="16A6EF19" w14:textId="77777777" w:rsidR="00DC7196" w:rsidRPr="001C0CC4" w:rsidRDefault="00DC7196" w:rsidP="004E30D3">
      <w:pPr>
        <w:pStyle w:val="Heading4"/>
      </w:pPr>
      <w:r w:rsidRPr="001C0CC4">
        <w:t>7.6A.4.2</w:t>
      </w:r>
      <w:r w:rsidRPr="001C0CC4">
        <w:tab/>
        <w:t>Narrow band blocking for Intra-band non-contiguous CA</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217" w:name="_Toc21344487"/>
      <w:bookmarkStart w:id="7218" w:name="_Toc29801975"/>
      <w:bookmarkStart w:id="7219" w:name="_Toc29802399"/>
      <w:bookmarkStart w:id="7220" w:name="_Toc29803024"/>
      <w:bookmarkStart w:id="7221" w:name="_Toc36107766"/>
      <w:bookmarkStart w:id="7222" w:name="_Toc37251540"/>
      <w:bookmarkStart w:id="7223" w:name="_Toc45888460"/>
      <w:bookmarkStart w:id="7224" w:name="_Toc45889059"/>
      <w:bookmarkStart w:id="7225" w:name="_Toc59650418"/>
      <w:bookmarkStart w:id="7226" w:name="_Toc61357690"/>
      <w:bookmarkStart w:id="7227" w:name="_Toc61359464"/>
      <w:bookmarkStart w:id="7228" w:name="_Toc67916404"/>
      <w:bookmarkStart w:id="7229" w:name="_Toc75533950"/>
      <w:bookmarkStart w:id="7230" w:name="_Toc75819836"/>
      <w:bookmarkStart w:id="7231" w:name="_Toc76508680"/>
      <w:bookmarkStart w:id="7232" w:name="_Toc76717630"/>
      <w:bookmarkStart w:id="7233" w:name="_Toc83294271"/>
      <w:bookmarkStart w:id="7234" w:name="_Toc84335310"/>
      <w:r w:rsidRPr="001C0CC4">
        <w:t>7.6A.4.3</w:t>
      </w:r>
      <w:r w:rsidRPr="001C0CC4">
        <w:tab/>
        <w:t>Narrow band blocking for Inter-band CA</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235" w:name="_Toc45888461"/>
      <w:bookmarkStart w:id="7236" w:name="_Toc45889060"/>
      <w:bookmarkStart w:id="7237" w:name="_Toc59650419"/>
      <w:bookmarkStart w:id="7238" w:name="_Toc61357691"/>
      <w:bookmarkStart w:id="7239" w:name="_Toc61359465"/>
      <w:bookmarkStart w:id="7240" w:name="_Toc67916405"/>
      <w:bookmarkStart w:id="7241" w:name="_Toc75533951"/>
      <w:bookmarkStart w:id="7242" w:name="_Toc75819837"/>
      <w:bookmarkStart w:id="7243" w:name="_Toc76508681"/>
      <w:bookmarkStart w:id="7244" w:name="_Toc76717631"/>
      <w:bookmarkStart w:id="7245" w:name="_Toc83294272"/>
      <w:bookmarkStart w:id="7246" w:name="_Toc84335311"/>
      <w:bookmarkStart w:id="7247" w:name="_Toc21344488"/>
      <w:bookmarkStart w:id="7248" w:name="_Toc29801976"/>
      <w:bookmarkStart w:id="7249" w:name="_Toc29802400"/>
      <w:bookmarkStart w:id="7250" w:name="_Toc29803025"/>
      <w:bookmarkStart w:id="7251" w:name="_Toc36107767"/>
      <w:bookmarkStart w:id="7252" w:name="_Toc37251541"/>
      <w:r w:rsidRPr="001C0CC4">
        <w:t>7.6</w:t>
      </w:r>
      <w:r>
        <w:t>B</w:t>
      </w:r>
      <w:r w:rsidRPr="001C0CC4">
        <w:tab/>
        <w:t xml:space="preserve">Blocking characteristics for </w:t>
      </w:r>
      <w:r>
        <w:t>NR-DC</w:t>
      </w:r>
      <w:bookmarkEnd w:id="7235"/>
      <w:bookmarkEnd w:id="7236"/>
      <w:bookmarkEnd w:id="7237"/>
      <w:bookmarkEnd w:id="7238"/>
      <w:bookmarkEnd w:id="7239"/>
      <w:bookmarkEnd w:id="7240"/>
      <w:bookmarkEnd w:id="7241"/>
      <w:bookmarkEnd w:id="7242"/>
      <w:bookmarkEnd w:id="7243"/>
      <w:bookmarkEnd w:id="7244"/>
      <w:bookmarkEnd w:id="7245"/>
      <w:bookmarkEnd w:id="7246"/>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253" w:name="_Toc45888462"/>
      <w:bookmarkStart w:id="7254" w:name="_Toc45889061"/>
      <w:bookmarkStart w:id="7255" w:name="_Toc59650420"/>
      <w:bookmarkStart w:id="7256" w:name="_Toc61357692"/>
      <w:bookmarkStart w:id="7257" w:name="_Toc61359466"/>
      <w:bookmarkStart w:id="7258" w:name="_Toc67916406"/>
      <w:bookmarkStart w:id="7259" w:name="_Toc75533952"/>
      <w:bookmarkStart w:id="7260" w:name="_Toc75819838"/>
      <w:bookmarkStart w:id="7261" w:name="_Toc76508682"/>
      <w:bookmarkStart w:id="7262" w:name="_Toc76717632"/>
      <w:bookmarkStart w:id="7263" w:name="_Toc83294273"/>
      <w:bookmarkStart w:id="7264" w:name="_Toc84335312"/>
      <w:r w:rsidRPr="001C0CC4">
        <w:t>7.6C</w:t>
      </w:r>
      <w:r w:rsidRPr="001C0CC4">
        <w:tab/>
        <w:t>Blocking characteristics for SUL</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0839AF06" w14:textId="77777777" w:rsidR="00DC7196" w:rsidRPr="001C0CC4" w:rsidRDefault="00DC7196" w:rsidP="004E30D3">
      <w:pPr>
        <w:pStyle w:val="Heading3"/>
      </w:pPr>
      <w:bookmarkStart w:id="7265" w:name="_Toc21344489"/>
      <w:bookmarkStart w:id="7266" w:name="_Toc29801977"/>
      <w:bookmarkStart w:id="7267" w:name="_Toc29802401"/>
      <w:bookmarkStart w:id="7268" w:name="_Toc29803026"/>
      <w:bookmarkStart w:id="7269" w:name="_Toc36107768"/>
      <w:bookmarkStart w:id="7270" w:name="_Toc37251542"/>
      <w:bookmarkStart w:id="7271" w:name="_Toc45888463"/>
      <w:bookmarkStart w:id="7272" w:name="_Toc45889062"/>
      <w:bookmarkStart w:id="7273" w:name="_Toc59650421"/>
      <w:bookmarkStart w:id="7274" w:name="_Toc61357693"/>
      <w:bookmarkStart w:id="7275" w:name="_Toc61359467"/>
      <w:bookmarkStart w:id="7276" w:name="_Toc67916407"/>
      <w:bookmarkStart w:id="7277" w:name="_Toc75533953"/>
      <w:bookmarkStart w:id="7278" w:name="_Toc75819839"/>
      <w:bookmarkStart w:id="7279" w:name="_Toc76508683"/>
      <w:bookmarkStart w:id="7280" w:name="_Toc76717633"/>
      <w:bookmarkStart w:id="7281" w:name="_Toc83294274"/>
      <w:bookmarkStart w:id="7282" w:name="_Toc84335313"/>
      <w:r w:rsidRPr="001C0CC4">
        <w:t>7.6C.1</w:t>
      </w:r>
      <w:r w:rsidRPr="001C0CC4">
        <w:tab/>
        <w:t>General</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27FC31AD" w14:textId="77777777" w:rsidR="00DC7196" w:rsidRPr="001C0CC4" w:rsidRDefault="00DC7196" w:rsidP="004E30D3">
      <w:pPr>
        <w:pStyle w:val="Heading3"/>
      </w:pPr>
      <w:bookmarkStart w:id="7283" w:name="_Toc21344490"/>
      <w:bookmarkStart w:id="7284" w:name="_Toc29801978"/>
      <w:bookmarkStart w:id="7285" w:name="_Toc29802402"/>
      <w:bookmarkStart w:id="7286" w:name="_Toc29803027"/>
      <w:bookmarkStart w:id="7287" w:name="_Toc36107769"/>
      <w:bookmarkStart w:id="7288" w:name="_Toc37251543"/>
      <w:bookmarkStart w:id="7289" w:name="_Toc45888464"/>
      <w:bookmarkStart w:id="7290" w:name="_Toc45889063"/>
      <w:bookmarkStart w:id="7291" w:name="_Toc59650422"/>
      <w:bookmarkStart w:id="7292" w:name="_Toc61357694"/>
      <w:bookmarkStart w:id="7293" w:name="_Toc61359468"/>
      <w:bookmarkStart w:id="7294" w:name="_Toc67916408"/>
      <w:bookmarkStart w:id="7295" w:name="_Toc75533954"/>
      <w:bookmarkStart w:id="7296" w:name="_Toc75819840"/>
      <w:bookmarkStart w:id="7297" w:name="_Toc76508684"/>
      <w:bookmarkStart w:id="7298" w:name="_Toc76717634"/>
      <w:bookmarkStart w:id="7299" w:name="_Toc83294275"/>
      <w:bookmarkStart w:id="7300" w:name="_Toc84335314"/>
      <w:r w:rsidRPr="001C0CC4">
        <w:t>7.6C.2</w:t>
      </w:r>
      <w:r w:rsidRPr="001C0CC4">
        <w:tab/>
        <w:t>In-band blocking for SUL</w:t>
      </w:r>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301" w:name="_Toc21344491"/>
      <w:bookmarkStart w:id="7302" w:name="_Toc29801979"/>
      <w:bookmarkStart w:id="7303" w:name="_Toc29802403"/>
      <w:bookmarkStart w:id="7304" w:name="_Toc29803028"/>
      <w:bookmarkStart w:id="7305" w:name="_Toc36107770"/>
      <w:bookmarkStart w:id="7306" w:name="_Toc37251544"/>
      <w:bookmarkStart w:id="7307" w:name="_Toc45888465"/>
      <w:bookmarkStart w:id="7308" w:name="_Toc45889064"/>
      <w:bookmarkStart w:id="7309" w:name="_Toc59650423"/>
      <w:bookmarkStart w:id="7310" w:name="_Toc61357695"/>
      <w:bookmarkStart w:id="7311" w:name="_Toc61359469"/>
      <w:bookmarkStart w:id="7312" w:name="_Toc67916409"/>
      <w:bookmarkStart w:id="7313" w:name="_Toc75533955"/>
      <w:bookmarkStart w:id="7314" w:name="_Toc75819841"/>
      <w:bookmarkStart w:id="7315" w:name="_Toc76508685"/>
      <w:bookmarkStart w:id="7316" w:name="_Toc76717635"/>
      <w:bookmarkStart w:id="7317" w:name="_Toc83294276"/>
      <w:bookmarkStart w:id="7318" w:name="_Toc84335315"/>
      <w:r w:rsidRPr="001C0CC4">
        <w:t>7.6C.3</w:t>
      </w:r>
      <w:r w:rsidRPr="001C0CC4">
        <w:tab/>
        <w:t>Out-of-band blocking for SUL</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r w:rsidRPr="001C0CC4">
        <w:t>Table 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r w:rsidRPr="001C0CC4">
        <w:t>Table 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20" type="#_x0000_t75" alt="" style="width:185.15pt;height:10.3pt;mso-width-percent:0;mso-height-percent:0;mso-width-percent:0;mso-height-percent:0" o:ole="">
            <v:imagedata r:id="rId148" o:title=""/>
          </v:shape>
          <o:OLEObject Type="Embed" ProgID="Equation.3" ShapeID="_x0000_i1120" DrawAspect="Content" ObjectID="_1757502679" r:id="rId166"/>
        </w:object>
      </w:r>
    </w:p>
    <w:p w14:paraId="3359FF28" w14:textId="31FA86C3" w:rsidR="008C5F22" w:rsidRDefault="008C5F22" w:rsidP="008C5F22">
      <w:bookmarkStart w:id="7319" w:name="_Toc21344492"/>
      <w:bookmarkStart w:id="7320" w:name="_Toc29801980"/>
      <w:bookmarkStart w:id="7321" w:name="_Toc29802404"/>
      <w:bookmarkStart w:id="7322" w:name="_Toc29803029"/>
      <w:bookmarkStart w:id="7323" w:name="_Toc36107771"/>
      <w:bookmarkStart w:id="7324"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21" type="#_x0000_t75" style="width:97.7pt;height:20.55pt;mso-wrap-style:square;mso-position-horizontal-relative:page;mso-position-vertical-relative:page" o:ole="">
            <v:imagedata r:id="rId150" o:title=""/>
          </v:shape>
          <o:OLEObject Type="Embed" ProgID="Equation.3" ShapeID="对象 58" DrawAspect="Content" ObjectID="_1757502680" r:id="rId16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325" w:name="_Toc45888466"/>
      <w:bookmarkStart w:id="7326" w:name="_Toc45889065"/>
      <w:bookmarkStart w:id="7327" w:name="_Toc59650424"/>
      <w:bookmarkStart w:id="7328" w:name="_Toc61357696"/>
      <w:bookmarkStart w:id="7329" w:name="_Toc61359470"/>
      <w:bookmarkStart w:id="7330" w:name="_Toc67916410"/>
      <w:bookmarkStart w:id="7331" w:name="_Toc75533956"/>
      <w:bookmarkStart w:id="7332" w:name="_Toc75819842"/>
      <w:bookmarkStart w:id="7333" w:name="_Toc76508686"/>
      <w:bookmarkStart w:id="7334" w:name="_Toc76717636"/>
      <w:bookmarkStart w:id="7335" w:name="_Toc83294277"/>
      <w:bookmarkStart w:id="7336" w:name="_Toc84335316"/>
      <w:r w:rsidRPr="001C0CC4">
        <w:t>7.6C.4</w:t>
      </w:r>
      <w:r w:rsidRPr="001C0CC4">
        <w:tab/>
        <w:t>Narrow band blocking for SUL</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337" w:name="_Toc21344493"/>
      <w:bookmarkStart w:id="7338" w:name="_Toc29801981"/>
      <w:bookmarkStart w:id="7339" w:name="_Toc29802405"/>
      <w:bookmarkStart w:id="7340" w:name="_Toc29803030"/>
      <w:bookmarkStart w:id="7341" w:name="_Toc36107772"/>
      <w:bookmarkStart w:id="7342" w:name="_Toc37251546"/>
      <w:bookmarkStart w:id="7343" w:name="_Toc45888467"/>
      <w:bookmarkStart w:id="7344" w:name="_Toc45889066"/>
      <w:bookmarkStart w:id="7345" w:name="_Toc59650425"/>
      <w:bookmarkStart w:id="7346" w:name="_Toc61357697"/>
      <w:bookmarkStart w:id="7347" w:name="_Toc61359471"/>
      <w:bookmarkStart w:id="7348" w:name="_Toc67916411"/>
      <w:bookmarkStart w:id="7349" w:name="_Toc75533957"/>
      <w:bookmarkStart w:id="7350" w:name="_Toc75819843"/>
      <w:bookmarkStart w:id="7351" w:name="_Toc76508687"/>
      <w:bookmarkStart w:id="7352" w:name="_Toc76717637"/>
      <w:bookmarkStart w:id="7353" w:name="_Toc83294278"/>
      <w:bookmarkStart w:id="7354" w:name="_Toc84335317"/>
      <w:r w:rsidRPr="001C0CC4">
        <w:t>7.6D</w:t>
      </w:r>
      <w:r w:rsidRPr="001C0CC4">
        <w:tab/>
        <w:t>Blocking characteristics for UL MIMO</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355" w:name="_Toc45888468"/>
      <w:bookmarkStart w:id="7356" w:name="_Toc45889067"/>
      <w:bookmarkStart w:id="7357" w:name="_Toc59650426"/>
      <w:bookmarkStart w:id="7358" w:name="_Toc61357698"/>
      <w:bookmarkStart w:id="7359" w:name="_Toc61359472"/>
      <w:bookmarkStart w:id="7360" w:name="_Toc67916412"/>
      <w:bookmarkStart w:id="7361" w:name="_Toc75533958"/>
      <w:bookmarkStart w:id="7362" w:name="_Toc75819844"/>
      <w:bookmarkStart w:id="7363" w:name="_Toc76508688"/>
      <w:bookmarkStart w:id="7364" w:name="_Toc76717638"/>
      <w:bookmarkStart w:id="7365" w:name="_Toc83294279"/>
      <w:bookmarkStart w:id="7366" w:name="_Toc84335318"/>
      <w:bookmarkStart w:id="7367" w:name="_Toc21344494"/>
      <w:bookmarkStart w:id="7368" w:name="_Toc29801982"/>
      <w:bookmarkStart w:id="7369" w:name="_Toc29802406"/>
      <w:bookmarkStart w:id="7370" w:name="_Toc29803031"/>
      <w:bookmarkStart w:id="7371" w:name="_Toc36107773"/>
      <w:bookmarkStart w:id="7372"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355"/>
      <w:bookmarkEnd w:id="7356"/>
      <w:bookmarkEnd w:id="7357"/>
      <w:bookmarkEnd w:id="7358"/>
      <w:bookmarkEnd w:id="7359"/>
      <w:bookmarkEnd w:id="7360"/>
      <w:bookmarkEnd w:id="7361"/>
      <w:bookmarkEnd w:id="7362"/>
      <w:bookmarkEnd w:id="7363"/>
      <w:bookmarkEnd w:id="7364"/>
      <w:bookmarkEnd w:id="7365"/>
      <w:bookmarkEnd w:id="7366"/>
    </w:p>
    <w:p w14:paraId="0856766F" w14:textId="77777777" w:rsidR="0017189C" w:rsidRPr="00E24AB4" w:rsidRDefault="0017189C" w:rsidP="004E30D3">
      <w:pPr>
        <w:pStyle w:val="Heading3"/>
      </w:pPr>
      <w:bookmarkStart w:id="7373" w:name="_Toc45888469"/>
      <w:bookmarkStart w:id="7374" w:name="_Toc45889068"/>
      <w:bookmarkStart w:id="7375" w:name="_Toc59650427"/>
      <w:bookmarkStart w:id="7376" w:name="_Toc61357699"/>
      <w:bookmarkStart w:id="7377" w:name="_Toc61359473"/>
      <w:bookmarkStart w:id="7378" w:name="_Toc67916413"/>
      <w:bookmarkStart w:id="7379" w:name="_Toc75533959"/>
      <w:bookmarkStart w:id="7380" w:name="_Toc75819845"/>
      <w:bookmarkStart w:id="7381" w:name="_Toc76508689"/>
      <w:bookmarkStart w:id="7382" w:name="_Toc76717639"/>
      <w:bookmarkStart w:id="7383" w:name="_Toc83294280"/>
      <w:bookmarkStart w:id="7384" w:name="_Toc84335319"/>
      <w:r w:rsidRPr="00E24AB4">
        <w:t>7.6</w:t>
      </w:r>
      <w:r w:rsidRPr="00E24AB4">
        <w:rPr>
          <w:rFonts w:hint="eastAsia"/>
          <w:lang w:eastAsia="zh-CN"/>
        </w:rPr>
        <w:t>E</w:t>
      </w:r>
      <w:r w:rsidRPr="00E24AB4">
        <w:t>.1</w:t>
      </w:r>
      <w:r w:rsidRPr="00E24AB4">
        <w:tab/>
        <w:t>General</w:t>
      </w:r>
      <w:bookmarkEnd w:id="7373"/>
      <w:bookmarkEnd w:id="7374"/>
      <w:bookmarkEnd w:id="7375"/>
      <w:bookmarkEnd w:id="7376"/>
      <w:bookmarkEnd w:id="7377"/>
      <w:bookmarkEnd w:id="7378"/>
      <w:bookmarkEnd w:id="7379"/>
      <w:bookmarkEnd w:id="7380"/>
      <w:bookmarkEnd w:id="7381"/>
      <w:bookmarkEnd w:id="7382"/>
      <w:bookmarkEnd w:id="7383"/>
      <w:bookmarkEnd w:id="7384"/>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385" w:name="_Toc45888470"/>
      <w:bookmarkStart w:id="7386" w:name="_Toc45889069"/>
      <w:bookmarkStart w:id="7387" w:name="_Toc59650428"/>
      <w:bookmarkStart w:id="7388" w:name="_Toc61357700"/>
      <w:bookmarkStart w:id="7389" w:name="_Toc61359474"/>
      <w:bookmarkStart w:id="7390" w:name="_Toc67916414"/>
      <w:bookmarkStart w:id="7391" w:name="_Toc75533960"/>
      <w:bookmarkStart w:id="7392" w:name="_Toc75819846"/>
      <w:bookmarkStart w:id="7393" w:name="_Toc76508690"/>
      <w:bookmarkStart w:id="7394" w:name="_Toc76717640"/>
      <w:bookmarkStart w:id="7395" w:name="_Toc83294281"/>
      <w:bookmarkStart w:id="7396" w:name="_Toc84335320"/>
      <w:r w:rsidRPr="00E24AB4">
        <w:t>7.6</w:t>
      </w:r>
      <w:r w:rsidRPr="00E24AB4">
        <w:rPr>
          <w:rFonts w:hint="eastAsia"/>
          <w:lang w:eastAsia="zh-CN"/>
        </w:rPr>
        <w:t>E</w:t>
      </w:r>
      <w:r w:rsidRPr="00E24AB4">
        <w:t>.2</w:t>
      </w:r>
      <w:r w:rsidRPr="00E24AB4">
        <w:tab/>
        <w:t>In-band blocking</w:t>
      </w:r>
      <w:bookmarkEnd w:id="7385"/>
      <w:bookmarkEnd w:id="7386"/>
      <w:bookmarkEnd w:id="7387"/>
      <w:bookmarkEnd w:id="7388"/>
      <w:bookmarkEnd w:id="7389"/>
      <w:bookmarkEnd w:id="7390"/>
      <w:bookmarkEnd w:id="7391"/>
      <w:bookmarkEnd w:id="7392"/>
      <w:bookmarkEnd w:id="7393"/>
      <w:bookmarkEnd w:id="7394"/>
      <w:bookmarkEnd w:id="7395"/>
      <w:bookmarkEnd w:id="7396"/>
    </w:p>
    <w:p w14:paraId="54BC26EB" w14:textId="77777777" w:rsidR="0017189C" w:rsidRPr="00E24AB4" w:rsidRDefault="0017189C" w:rsidP="004E30D3">
      <w:pPr>
        <w:pStyle w:val="Heading4"/>
      </w:pPr>
      <w:bookmarkStart w:id="7397" w:name="_Toc45888471"/>
      <w:bookmarkStart w:id="7398" w:name="_Toc45889070"/>
      <w:bookmarkStart w:id="7399" w:name="_Toc59650429"/>
      <w:bookmarkStart w:id="7400" w:name="_Toc61357701"/>
      <w:bookmarkStart w:id="7401" w:name="_Toc61359475"/>
      <w:bookmarkStart w:id="7402" w:name="_Toc67916415"/>
      <w:bookmarkStart w:id="7403" w:name="_Toc75533961"/>
      <w:bookmarkStart w:id="7404" w:name="_Toc75819847"/>
      <w:bookmarkStart w:id="7405" w:name="_Toc76508691"/>
      <w:bookmarkStart w:id="7406" w:name="_Toc76717641"/>
      <w:bookmarkStart w:id="7407" w:name="_Toc83294282"/>
      <w:bookmarkStart w:id="7408" w:name="_Toc84335321"/>
      <w:r w:rsidRPr="00E24AB4">
        <w:t>7.6</w:t>
      </w:r>
      <w:r w:rsidRPr="00E24AB4">
        <w:rPr>
          <w:rFonts w:hint="eastAsia"/>
        </w:rPr>
        <w:t>E</w:t>
      </w:r>
      <w:r w:rsidRPr="00E24AB4">
        <w:t>.2.1</w:t>
      </w:r>
      <w:r w:rsidRPr="00E24AB4">
        <w:tab/>
        <w:t>General</w:t>
      </w:r>
      <w:bookmarkEnd w:id="7397"/>
      <w:bookmarkEnd w:id="7398"/>
      <w:bookmarkEnd w:id="7399"/>
      <w:bookmarkEnd w:id="7400"/>
      <w:bookmarkEnd w:id="7401"/>
      <w:bookmarkEnd w:id="7402"/>
      <w:bookmarkEnd w:id="7403"/>
      <w:bookmarkEnd w:id="7404"/>
      <w:bookmarkEnd w:id="7405"/>
      <w:bookmarkEnd w:id="7406"/>
      <w:bookmarkEnd w:id="7407"/>
      <w:bookmarkEnd w:id="7408"/>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r w:rsidRPr="00E24AB4">
        <w:t>Table 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r w:rsidRPr="00E24AB4">
        <w:t>Table 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22" type="#_x0000_t75" style="width:113.15pt;height:20.55pt" o:ole="">
                  <v:imagedata r:id="rId133" o:title=""/>
                </v:shape>
                <o:OLEObject Type="Embed" ProgID="Equation.3" ShapeID="_x0000_i1122" DrawAspect="Content" ObjectID="_1757502681" r:id="rId168"/>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409" w:name="_Toc45888472"/>
      <w:bookmarkStart w:id="7410" w:name="_Toc45889071"/>
      <w:bookmarkStart w:id="7411" w:name="_Toc59650430"/>
      <w:bookmarkStart w:id="7412" w:name="_Toc61357702"/>
      <w:bookmarkStart w:id="7413" w:name="_Toc61359476"/>
      <w:bookmarkStart w:id="7414" w:name="_Toc67916416"/>
      <w:bookmarkStart w:id="7415" w:name="_Toc75533962"/>
      <w:bookmarkStart w:id="7416" w:name="_Toc75819848"/>
      <w:bookmarkStart w:id="7417" w:name="_Toc76508692"/>
      <w:bookmarkStart w:id="7418" w:name="_Toc76717642"/>
      <w:bookmarkStart w:id="7419" w:name="_Toc83294283"/>
      <w:bookmarkStart w:id="7420" w:name="_Toc84335322"/>
      <w:r w:rsidRPr="00E24AB4">
        <w:t>7.6E.2.2</w:t>
      </w:r>
      <w:r w:rsidRPr="00E24AB4">
        <w:tab/>
        <w:t>In-band blocking for V2X con-current operation</w:t>
      </w:r>
      <w:bookmarkEnd w:id="7409"/>
      <w:bookmarkEnd w:id="7410"/>
      <w:bookmarkEnd w:id="7411"/>
      <w:bookmarkEnd w:id="7412"/>
      <w:bookmarkEnd w:id="7413"/>
      <w:bookmarkEnd w:id="7414"/>
      <w:bookmarkEnd w:id="7415"/>
      <w:bookmarkEnd w:id="7416"/>
      <w:bookmarkEnd w:id="7417"/>
      <w:bookmarkEnd w:id="7418"/>
      <w:bookmarkEnd w:id="7419"/>
      <w:bookmarkEnd w:id="7420"/>
    </w:p>
    <w:p w14:paraId="6E79EEA2" w14:textId="7F94B885" w:rsidR="005668EF" w:rsidRDefault="00D67749" w:rsidP="005668EF">
      <w:pPr>
        <w:rPr>
          <w:rFonts w:eastAsia="Malgun Gothic"/>
          <w:lang w:eastAsia="ko-KR"/>
        </w:rPr>
      </w:pPr>
      <w:bookmarkStart w:id="7421" w:name="_Toc45888473"/>
      <w:bookmarkStart w:id="7422" w:name="_Toc45889072"/>
      <w:bookmarkStart w:id="7423" w:name="_Toc59650431"/>
      <w:bookmarkStart w:id="7424" w:name="_Toc61357703"/>
      <w:bookmarkStart w:id="7425" w:name="_Toc61359477"/>
      <w:bookmarkStart w:id="7426" w:name="_Toc67916417"/>
      <w:bookmarkStart w:id="7427" w:name="_Toc75533963"/>
      <w:bookmarkStart w:id="7428" w:name="_Toc75819849"/>
      <w:bookmarkStart w:id="7429" w:name="_Toc76508693"/>
      <w:bookmarkStart w:id="7430" w:name="_Toc76717643"/>
      <w:bookmarkStart w:id="7431" w:name="_Toc83294284"/>
      <w:bookmarkStart w:id="7432" w:name="_Toc84335323"/>
      <w:r w:rsidRPr="00E24AB4">
        <w:rPr>
          <w:noProof/>
        </w:rPr>
        <w:t xml:space="preserve">For the inter-band con-current NR V2X operation, </w:t>
      </w:r>
      <w:r w:rsidRPr="00E24AB4">
        <w:t xml:space="preserve">the requirements specified in </w:t>
      </w:r>
      <w:r>
        <w:t>clause</w:t>
      </w:r>
      <w:r w:rsidRPr="00E24AB4">
        <w:t xml:space="preserve"> 7.6E</w:t>
      </w:r>
      <w:r>
        <w:t>.</w:t>
      </w:r>
      <w:r w:rsidRPr="00E24AB4">
        <w:t>2</w:t>
      </w:r>
      <w:r>
        <w:t>.1</w:t>
      </w:r>
      <w:r w:rsidRPr="00E24AB4">
        <w:t xml:space="preserve"> shall apply for the NR sidelink reception in </w:t>
      </w:r>
      <w:r>
        <w:t>the operating b</w:t>
      </w:r>
      <w:r w:rsidRPr="00E24AB4">
        <w:t>and</w:t>
      </w:r>
      <w:r>
        <w:t>s in Table 5.2E.2-1</w:t>
      </w:r>
      <w:r w:rsidRPr="00E24AB4">
        <w:t xml:space="preserve"> and the requirements specified in </w:t>
      </w:r>
      <w:r>
        <w:t>clause</w:t>
      </w:r>
      <w:r w:rsidRPr="00E24AB4">
        <w:t xml:space="preserve"> 7.6.2 shall apply for the NR downlink reception in licensed band while all downlink carriers</w:t>
      </w:r>
      <w:r>
        <w:t xml:space="preserve"> </w:t>
      </w:r>
      <w:r w:rsidRPr="00E24AB4">
        <w:t>are active</w:t>
      </w:r>
      <w:r w:rsidRPr="00A1115A">
        <w:t>.</w:t>
      </w:r>
    </w:p>
    <w:p w14:paraId="6497DC0B" w14:textId="77777777" w:rsidR="0017189C" w:rsidRPr="00E24AB4" w:rsidRDefault="0017189C" w:rsidP="004E30D3">
      <w:pPr>
        <w:pStyle w:val="Heading3"/>
      </w:pPr>
      <w:r w:rsidRPr="00E24AB4">
        <w:t>7.6</w:t>
      </w:r>
      <w:r w:rsidRPr="00E24AB4">
        <w:rPr>
          <w:rFonts w:hint="eastAsia"/>
        </w:rPr>
        <w:t>E</w:t>
      </w:r>
      <w:r w:rsidRPr="00E24AB4">
        <w:t>.3</w:t>
      </w:r>
      <w:r w:rsidRPr="00E24AB4">
        <w:tab/>
        <w:t>Out-of-band blocking</w:t>
      </w:r>
      <w:bookmarkEnd w:id="7421"/>
      <w:bookmarkEnd w:id="7422"/>
      <w:bookmarkEnd w:id="7423"/>
      <w:bookmarkEnd w:id="7424"/>
      <w:bookmarkEnd w:id="7425"/>
      <w:bookmarkEnd w:id="7426"/>
      <w:bookmarkEnd w:id="7427"/>
      <w:bookmarkEnd w:id="7428"/>
      <w:bookmarkEnd w:id="7429"/>
      <w:bookmarkEnd w:id="7430"/>
      <w:bookmarkEnd w:id="7431"/>
      <w:bookmarkEnd w:id="7432"/>
    </w:p>
    <w:p w14:paraId="30E18F21" w14:textId="77777777" w:rsidR="0017189C" w:rsidRPr="00E24AB4" w:rsidRDefault="0017189C" w:rsidP="004E30D3">
      <w:pPr>
        <w:pStyle w:val="Heading4"/>
      </w:pPr>
      <w:bookmarkStart w:id="7433" w:name="_Toc45888474"/>
      <w:bookmarkStart w:id="7434" w:name="_Toc45889073"/>
      <w:bookmarkStart w:id="7435" w:name="_Toc59650432"/>
      <w:bookmarkStart w:id="7436" w:name="_Toc61357704"/>
      <w:bookmarkStart w:id="7437" w:name="_Toc61359478"/>
      <w:bookmarkStart w:id="7438" w:name="_Toc67916418"/>
      <w:bookmarkStart w:id="7439" w:name="_Toc75533964"/>
      <w:bookmarkStart w:id="7440" w:name="_Toc75819850"/>
      <w:bookmarkStart w:id="7441" w:name="_Toc76508694"/>
      <w:bookmarkStart w:id="7442" w:name="_Toc76717644"/>
      <w:bookmarkStart w:id="7443" w:name="_Toc83294285"/>
      <w:bookmarkStart w:id="7444" w:name="_Toc84335324"/>
      <w:r w:rsidRPr="00E24AB4">
        <w:t>7.6E.3.1</w:t>
      </w:r>
      <w:r w:rsidRPr="00E24AB4">
        <w:tab/>
        <w:t>General</w:t>
      </w:r>
      <w:bookmarkEnd w:id="7433"/>
      <w:bookmarkEnd w:id="7434"/>
      <w:bookmarkEnd w:id="7435"/>
      <w:bookmarkEnd w:id="7436"/>
      <w:bookmarkEnd w:id="7437"/>
      <w:bookmarkEnd w:id="7438"/>
      <w:bookmarkEnd w:id="7439"/>
      <w:bookmarkEnd w:id="7440"/>
      <w:bookmarkEnd w:id="7441"/>
      <w:bookmarkEnd w:id="7442"/>
      <w:bookmarkEnd w:id="7443"/>
      <w:bookmarkEnd w:id="7444"/>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r w:rsidRPr="00E24AB4">
        <w:t>Table 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r w:rsidRPr="00E24AB4">
        <w:t>Table 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445" w:name="_Toc45888475"/>
      <w:bookmarkStart w:id="7446" w:name="_Toc45889074"/>
      <w:bookmarkStart w:id="7447" w:name="_Toc59650433"/>
      <w:bookmarkStart w:id="7448" w:name="_Toc61357705"/>
      <w:bookmarkStart w:id="7449" w:name="_Toc61359479"/>
      <w:bookmarkStart w:id="7450" w:name="_Toc67916419"/>
      <w:bookmarkStart w:id="7451" w:name="_Toc75533965"/>
      <w:bookmarkStart w:id="7452" w:name="_Toc75819851"/>
      <w:bookmarkStart w:id="7453" w:name="_Toc76508695"/>
      <w:bookmarkStart w:id="7454" w:name="_Toc76717645"/>
      <w:bookmarkStart w:id="7455" w:name="_Toc83294286"/>
      <w:bookmarkStart w:id="7456" w:name="_Toc84335325"/>
      <w:r w:rsidRPr="00E24AB4">
        <w:t>7.6E.3.2</w:t>
      </w:r>
      <w:r w:rsidRPr="00E24AB4">
        <w:tab/>
        <w:t>Out-of-band blocking for V2X con-current operation</w:t>
      </w:r>
      <w:bookmarkEnd w:id="7445"/>
      <w:bookmarkEnd w:id="7446"/>
      <w:bookmarkEnd w:id="7447"/>
      <w:bookmarkEnd w:id="7448"/>
      <w:bookmarkEnd w:id="7449"/>
      <w:bookmarkEnd w:id="7450"/>
      <w:bookmarkEnd w:id="7451"/>
      <w:bookmarkEnd w:id="7452"/>
      <w:bookmarkEnd w:id="7453"/>
      <w:bookmarkEnd w:id="7454"/>
      <w:bookmarkEnd w:id="7455"/>
      <w:bookmarkEnd w:id="7456"/>
    </w:p>
    <w:p w14:paraId="06178513" w14:textId="77777777" w:rsidR="00946031" w:rsidRDefault="00946031" w:rsidP="00946031">
      <w:bookmarkStart w:id="7457" w:name="_Toc59650434"/>
      <w:bookmarkStart w:id="7458" w:name="_Toc61357706"/>
      <w:bookmarkStart w:id="7459" w:name="_Toc61359480"/>
      <w:bookmarkStart w:id="7460" w:name="_Toc67916420"/>
      <w:bookmarkStart w:id="7461" w:name="_Toc75533966"/>
      <w:bookmarkStart w:id="7462" w:name="_Toc75819852"/>
      <w:bookmarkStart w:id="7463" w:name="_Toc76508696"/>
      <w:bookmarkStart w:id="7464" w:name="_Toc76717646"/>
      <w:bookmarkStart w:id="7465" w:name="_Toc83294287"/>
      <w:bookmarkStart w:id="7466" w:name="_Toc84335326"/>
      <w:r>
        <w:rPr>
          <w:noProof/>
        </w:rPr>
        <w:t xml:space="preserve">For the inter-band con-current NR V2X operation, </w:t>
      </w:r>
      <w:r>
        <w:t>the requirements specified in clause 7.6E.3.1 shall apply for the NR sidelink reception in Band n47 and the requirements specified in clause 7.6.3 shall apply for the NR downlink reception in licensed band while all downlink carriers are active.</w:t>
      </w:r>
    </w:p>
    <w:p w14:paraId="04A372BE" w14:textId="77777777" w:rsidR="006518A2" w:rsidRPr="001C0CC4" w:rsidRDefault="006518A2" w:rsidP="004E30D3">
      <w:pPr>
        <w:pStyle w:val="Heading2"/>
      </w:pPr>
      <w:r w:rsidRPr="001C0CC4">
        <w:t>7.6</w:t>
      </w:r>
      <w:r>
        <w:t>F</w:t>
      </w:r>
      <w:r w:rsidRPr="001C0CC4">
        <w:tab/>
        <w:t>Blocking characteristics</w:t>
      </w:r>
      <w:bookmarkEnd w:id="7457"/>
      <w:bookmarkEnd w:id="7458"/>
      <w:bookmarkEnd w:id="7459"/>
      <w:bookmarkEnd w:id="7460"/>
      <w:bookmarkEnd w:id="7461"/>
      <w:bookmarkEnd w:id="7462"/>
      <w:bookmarkEnd w:id="7463"/>
      <w:bookmarkEnd w:id="7464"/>
      <w:bookmarkEnd w:id="7465"/>
      <w:bookmarkEnd w:id="7466"/>
    </w:p>
    <w:p w14:paraId="0D75A81C" w14:textId="77777777" w:rsidR="006518A2" w:rsidRPr="001C0CC4" w:rsidRDefault="006518A2" w:rsidP="004E30D3">
      <w:pPr>
        <w:pStyle w:val="Heading3"/>
      </w:pPr>
      <w:bookmarkStart w:id="7467" w:name="_Toc59650435"/>
      <w:bookmarkStart w:id="7468" w:name="_Toc61357707"/>
      <w:bookmarkStart w:id="7469" w:name="_Toc61359481"/>
      <w:bookmarkStart w:id="7470" w:name="_Toc67916421"/>
      <w:bookmarkStart w:id="7471" w:name="_Toc75533967"/>
      <w:bookmarkStart w:id="7472" w:name="_Toc75819853"/>
      <w:bookmarkStart w:id="7473" w:name="_Toc76508697"/>
      <w:bookmarkStart w:id="7474" w:name="_Toc76717647"/>
      <w:bookmarkStart w:id="7475" w:name="_Toc83294288"/>
      <w:bookmarkStart w:id="7476" w:name="_Toc84335327"/>
      <w:r w:rsidRPr="001C0CC4">
        <w:t>7.6</w:t>
      </w:r>
      <w:r>
        <w:t>F</w:t>
      </w:r>
      <w:r w:rsidRPr="001C0CC4">
        <w:t>.1</w:t>
      </w:r>
      <w:r w:rsidRPr="001C0CC4">
        <w:tab/>
        <w:t>General</w:t>
      </w:r>
      <w:bookmarkEnd w:id="7467"/>
      <w:bookmarkEnd w:id="7468"/>
      <w:bookmarkEnd w:id="7469"/>
      <w:bookmarkEnd w:id="7470"/>
      <w:bookmarkEnd w:id="7471"/>
      <w:bookmarkEnd w:id="7472"/>
      <w:bookmarkEnd w:id="7473"/>
      <w:bookmarkEnd w:id="7474"/>
      <w:bookmarkEnd w:id="7475"/>
      <w:bookmarkEnd w:id="7476"/>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477" w:name="_Toc59650436"/>
      <w:bookmarkStart w:id="7478" w:name="_Toc61357708"/>
      <w:bookmarkStart w:id="7479" w:name="_Toc61359482"/>
      <w:bookmarkStart w:id="7480" w:name="_Toc67916422"/>
      <w:bookmarkStart w:id="7481" w:name="_Toc75533968"/>
      <w:bookmarkStart w:id="7482" w:name="_Toc75819854"/>
      <w:bookmarkStart w:id="7483" w:name="_Toc76508698"/>
      <w:bookmarkStart w:id="7484" w:name="_Toc76717648"/>
      <w:bookmarkStart w:id="7485" w:name="_Toc83294289"/>
      <w:bookmarkStart w:id="7486" w:name="_Toc84335328"/>
      <w:r w:rsidRPr="001C0CC4">
        <w:t>7.6</w:t>
      </w:r>
      <w:r>
        <w:t>F</w:t>
      </w:r>
      <w:r w:rsidRPr="001C0CC4">
        <w:t>.2</w:t>
      </w:r>
      <w:r w:rsidRPr="001C0CC4">
        <w:tab/>
        <w:t>In-band blocking</w:t>
      </w:r>
      <w:bookmarkEnd w:id="7477"/>
      <w:bookmarkEnd w:id="7478"/>
      <w:bookmarkEnd w:id="7479"/>
      <w:bookmarkEnd w:id="7480"/>
      <w:bookmarkEnd w:id="7481"/>
      <w:bookmarkEnd w:id="7482"/>
      <w:bookmarkEnd w:id="7483"/>
      <w:bookmarkEnd w:id="7484"/>
      <w:bookmarkEnd w:id="7485"/>
      <w:bookmarkEnd w:id="7486"/>
    </w:p>
    <w:p w14:paraId="099ACBC1" w14:textId="77777777" w:rsidR="006518A2" w:rsidRPr="001C0CC4" w:rsidRDefault="006518A2" w:rsidP="004E30D3">
      <w:pPr>
        <w:pStyle w:val="Heading4"/>
      </w:pPr>
      <w:bookmarkStart w:id="7487" w:name="_Toc59650437"/>
      <w:bookmarkStart w:id="7488" w:name="_Toc61357709"/>
      <w:bookmarkStart w:id="7489" w:name="_Toc61359483"/>
      <w:bookmarkStart w:id="7490" w:name="_Toc67916423"/>
      <w:bookmarkStart w:id="7491" w:name="_Toc75533969"/>
      <w:bookmarkStart w:id="7492" w:name="_Toc75819855"/>
      <w:bookmarkStart w:id="7493" w:name="_Toc76508699"/>
      <w:bookmarkStart w:id="7494" w:name="_Toc76717649"/>
      <w:bookmarkStart w:id="7495" w:name="_Toc83294290"/>
      <w:bookmarkStart w:id="7496" w:name="_Toc84335329"/>
      <w:r>
        <w:t>7.6F.2.1</w:t>
      </w:r>
      <w:r w:rsidRPr="001C0CC4">
        <w:tab/>
      </w:r>
      <w:r>
        <w:t>General</w:t>
      </w:r>
      <w:bookmarkEnd w:id="7487"/>
      <w:bookmarkEnd w:id="7488"/>
      <w:bookmarkEnd w:id="7489"/>
      <w:bookmarkEnd w:id="7490"/>
      <w:bookmarkEnd w:id="7491"/>
      <w:bookmarkEnd w:id="7492"/>
      <w:bookmarkEnd w:id="7493"/>
      <w:bookmarkEnd w:id="7494"/>
      <w:bookmarkEnd w:id="7495"/>
      <w:bookmarkEnd w:id="7496"/>
    </w:p>
    <w:p w14:paraId="42B8054A" w14:textId="7DB09CE8" w:rsidR="0054346E" w:rsidRDefault="0054346E" w:rsidP="0054346E">
      <w:r>
        <w:rPr>
          <w:rFonts w:eastAsia="Osaka"/>
        </w:rPr>
        <w:t>In-band blocking (IBB) is defined for an</w:t>
      </w:r>
      <w:r>
        <w:t xml:space="preserve"> unwanted interfering signal falling into the UE receive band or into the first 60 MHz below or above the UE receive band</w:t>
      </w:r>
      <w:r>
        <w:rPr>
          <w:rFonts w:cs="v5.0.0"/>
        </w:rPr>
        <w:t>. T</w:t>
      </w:r>
      <w:r>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7.6F.2.1-1 and Table 7.6F.2.1-2. T</w:t>
      </w:r>
      <w:r>
        <w:rPr>
          <w:rFonts w:cs="v5.0.0"/>
        </w:rPr>
        <w:t>he relative throughput requirement shall be met f</w:t>
      </w:r>
      <w:r>
        <w:t>or any SCS specified for the channel bandwidth of the wanted signal.</w:t>
      </w:r>
    </w:p>
    <w:p w14:paraId="6E9DB484" w14:textId="583D0501" w:rsidR="006518A2" w:rsidRPr="001C0CC4" w:rsidRDefault="006518A2" w:rsidP="006518A2">
      <w:pPr>
        <w:pStyle w:val="TH"/>
      </w:pPr>
      <w:r w:rsidRPr="001C0CC4">
        <w:t>Table 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r w:rsidRPr="001C0CC4">
        <w:t>Table 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23" type="#_x0000_t75" style="width:113.15pt;height:10.3pt" o:ole="">
                  <v:imagedata r:id="rId133" o:title=""/>
                </v:shape>
                <o:OLEObject Type="Embed" ProgID="Equation.3" ShapeID="_x0000_i1123" DrawAspect="Content" ObjectID="_1757502682" r:id="rId169"/>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497" w:name="_Toc59650438"/>
      <w:bookmarkStart w:id="7498" w:name="_Toc61357710"/>
      <w:bookmarkStart w:id="7499" w:name="_Toc61359484"/>
      <w:bookmarkStart w:id="7500" w:name="_Toc67916424"/>
      <w:bookmarkStart w:id="7501" w:name="_Toc75533970"/>
      <w:bookmarkStart w:id="7502" w:name="_Toc75819856"/>
      <w:bookmarkStart w:id="7503" w:name="_Toc76508700"/>
      <w:bookmarkStart w:id="7504" w:name="_Toc76717650"/>
      <w:bookmarkStart w:id="7505" w:name="_Toc83294291"/>
      <w:bookmarkStart w:id="7506" w:name="_Toc84335330"/>
      <w:r>
        <w:t>7.6F.2.2</w:t>
      </w:r>
      <w:r w:rsidRPr="001C0CC4">
        <w:tab/>
      </w:r>
      <w:r>
        <w:t>Intra-band contiguous shared spectrum channel access CA</w:t>
      </w:r>
      <w:bookmarkEnd w:id="7497"/>
      <w:bookmarkEnd w:id="7498"/>
      <w:bookmarkEnd w:id="7499"/>
      <w:bookmarkEnd w:id="7500"/>
      <w:bookmarkEnd w:id="7501"/>
      <w:bookmarkEnd w:id="7502"/>
      <w:bookmarkEnd w:id="7503"/>
      <w:bookmarkEnd w:id="7504"/>
      <w:bookmarkEnd w:id="7505"/>
      <w:bookmarkEnd w:id="7506"/>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24" type="#_x0000_t75" style="width:113.15pt;height:10.3pt" o:ole="">
                  <v:imagedata r:id="rId133" o:title=""/>
                </v:shape>
                <o:OLEObject Type="Embed" ProgID="Equation.3" ShapeID="_x0000_i1124" DrawAspect="Content" ObjectID="_1757502683" r:id="rId170"/>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507" w:name="_Toc59650439"/>
      <w:bookmarkStart w:id="7508" w:name="_Toc61357711"/>
      <w:bookmarkStart w:id="7509" w:name="_Toc61359485"/>
      <w:bookmarkStart w:id="7510" w:name="_Toc67916425"/>
      <w:bookmarkStart w:id="7511" w:name="_Toc75533971"/>
      <w:bookmarkStart w:id="7512" w:name="_Toc75819857"/>
      <w:bookmarkStart w:id="7513" w:name="_Toc76508701"/>
      <w:bookmarkStart w:id="7514" w:name="_Toc76717651"/>
      <w:bookmarkStart w:id="7515" w:name="_Toc83294292"/>
      <w:bookmarkStart w:id="7516" w:name="_Toc84335331"/>
      <w:r w:rsidRPr="001C0CC4">
        <w:t>7.6</w:t>
      </w:r>
      <w:r>
        <w:t>F</w:t>
      </w:r>
      <w:r w:rsidRPr="001C0CC4">
        <w:t>.3</w:t>
      </w:r>
      <w:r w:rsidRPr="001C0CC4">
        <w:tab/>
        <w:t>Out-of-band blocking</w:t>
      </w:r>
      <w:bookmarkEnd w:id="7507"/>
      <w:bookmarkEnd w:id="7508"/>
      <w:bookmarkEnd w:id="7509"/>
      <w:bookmarkEnd w:id="7510"/>
      <w:bookmarkEnd w:id="7511"/>
      <w:bookmarkEnd w:id="7512"/>
      <w:bookmarkEnd w:id="7513"/>
      <w:bookmarkEnd w:id="7514"/>
      <w:bookmarkEnd w:id="7515"/>
      <w:bookmarkEnd w:id="7516"/>
    </w:p>
    <w:p w14:paraId="73B880C6" w14:textId="77777777" w:rsidR="006518A2" w:rsidRPr="001C0CC4" w:rsidRDefault="006518A2" w:rsidP="004E30D3">
      <w:pPr>
        <w:pStyle w:val="Heading4"/>
      </w:pPr>
      <w:bookmarkStart w:id="7517" w:name="_Toc59650440"/>
      <w:bookmarkStart w:id="7518" w:name="_Toc61357712"/>
      <w:bookmarkStart w:id="7519" w:name="_Toc61359486"/>
      <w:bookmarkStart w:id="7520" w:name="_Toc67916426"/>
      <w:bookmarkStart w:id="7521" w:name="_Toc75533972"/>
      <w:bookmarkStart w:id="7522" w:name="_Toc75819858"/>
      <w:bookmarkStart w:id="7523" w:name="_Toc76508702"/>
      <w:bookmarkStart w:id="7524" w:name="_Toc76717652"/>
      <w:bookmarkStart w:id="7525" w:name="_Toc83294293"/>
      <w:bookmarkStart w:id="7526" w:name="_Toc84335332"/>
      <w:r>
        <w:t>7.6F.3.1</w:t>
      </w:r>
      <w:r w:rsidRPr="001C0CC4">
        <w:tab/>
      </w:r>
      <w:r>
        <w:t>General</w:t>
      </w:r>
      <w:bookmarkEnd w:id="7517"/>
      <w:bookmarkEnd w:id="7518"/>
      <w:bookmarkEnd w:id="7519"/>
      <w:bookmarkEnd w:id="7520"/>
      <w:bookmarkEnd w:id="7521"/>
      <w:bookmarkEnd w:id="7522"/>
      <w:bookmarkEnd w:id="7523"/>
      <w:bookmarkEnd w:id="7524"/>
      <w:bookmarkEnd w:id="7525"/>
      <w:bookmarkEnd w:id="7526"/>
    </w:p>
    <w:p w14:paraId="65FCA11A" w14:textId="7B807A39" w:rsidR="00D24A75" w:rsidRDefault="00D24A75" w:rsidP="00D24A75">
      <w:bookmarkStart w:id="7527" w:name="_Hlk37150922"/>
      <w:r>
        <w:rPr>
          <w:rFonts w:eastAsia="Osaka"/>
        </w:rPr>
        <w:t>ut-of-band band blocking is defined for an</w:t>
      </w:r>
      <w:r>
        <w:t xml:space="preserve"> unwanted CW interfering signal falling outside a frequency range 60 MHz or greater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7.6F.3.1-1 and Table 7.6F.3.1-2. T</w:t>
      </w:r>
      <w:r>
        <w:rPr>
          <w:rFonts w:cs="v5.0.0"/>
        </w:rPr>
        <w:t>he relative throughput requirement shall be met f</w:t>
      </w:r>
      <w:r>
        <w:t>or any SCS specified for the channel bandwidth of the wanted signal.</w:t>
      </w:r>
    </w:p>
    <w:p w14:paraId="5F6E9D94" w14:textId="575ADF67" w:rsidR="006518A2" w:rsidRPr="001C0CC4" w:rsidRDefault="006518A2" w:rsidP="006518A2">
      <w:pPr>
        <w:pStyle w:val="TH"/>
      </w:pPr>
      <w:r w:rsidRPr="001C0CC4">
        <w:t>Table 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r w:rsidRPr="001C0CC4">
        <w:t>Table 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527"/>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25" type="#_x0000_t75" style="width:185.15pt;height:10.3pt" o:ole="">
            <v:imagedata r:id="rId148" o:title=""/>
          </v:shape>
          <o:OLEObject Type="Embed" ProgID="Equation.3" ShapeID="_x0000_i1125" DrawAspect="Content" ObjectID="_1757502684" r:id="rId171"/>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26" type="#_x0000_t75" style="width:1in;height:10.3pt" o:ole="">
            <v:imagedata r:id="rId172" o:title=""/>
          </v:shape>
          <o:OLEObject Type="Embed" ProgID="Equation.3" ShapeID="_x0000_i1126" DrawAspect="Content" ObjectID="_1757502685" r:id="rId173"/>
        </w:object>
      </w:r>
      <w:r w:rsidRPr="001C0CC4">
        <w:t xml:space="preserve"> MHz with</w:t>
      </w:r>
      <w:r w:rsidRPr="001C0CC4">
        <w:rPr>
          <w:position w:val="-10"/>
        </w:rPr>
        <w:object w:dxaOrig="440" w:dyaOrig="340" w14:anchorId="43A0A33F">
          <v:shape id="_x0000_i1127" type="#_x0000_t75" style="width:10.3pt;height:10.3pt" o:ole="">
            <v:imagedata r:id="rId152" o:title=""/>
          </v:shape>
          <o:OLEObject Type="Embed" ProgID="Equation.3" ShapeID="_x0000_i1127" DrawAspect="Content" ObjectID="_1757502686" r:id="rId174"/>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528" w:name="_Toc59650441"/>
      <w:bookmarkStart w:id="7529" w:name="_Toc61357713"/>
      <w:bookmarkStart w:id="7530" w:name="_Toc61359487"/>
      <w:bookmarkStart w:id="7531" w:name="_Toc67916427"/>
      <w:bookmarkStart w:id="7532" w:name="_Toc75533973"/>
      <w:bookmarkStart w:id="7533" w:name="_Toc75819859"/>
      <w:bookmarkStart w:id="7534" w:name="_Toc76508703"/>
      <w:bookmarkStart w:id="7535" w:name="_Toc76717653"/>
      <w:bookmarkStart w:id="7536" w:name="_Toc83294294"/>
      <w:bookmarkStart w:id="7537" w:name="_Toc84335333"/>
      <w:r>
        <w:t>7.6F.3.2</w:t>
      </w:r>
      <w:r w:rsidRPr="001C0CC4">
        <w:tab/>
      </w:r>
      <w:r>
        <w:t>Intra-band contiguous shared spectrum channel access CA</w:t>
      </w:r>
      <w:bookmarkEnd w:id="7528"/>
      <w:bookmarkEnd w:id="7529"/>
      <w:bookmarkEnd w:id="7530"/>
      <w:bookmarkEnd w:id="7531"/>
      <w:bookmarkEnd w:id="7532"/>
      <w:bookmarkEnd w:id="7533"/>
      <w:bookmarkEnd w:id="7534"/>
      <w:bookmarkEnd w:id="7535"/>
      <w:bookmarkEnd w:id="7536"/>
      <w:bookmarkEnd w:id="7537"/>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538" w:name="_Toc59650442"/>
      <w:bookmarkStart w:id="7539" w:name="_Toc75533974"/>
      <w:bookmarkStart w:id="7540" w:name="_Toc75819860"/>
      <w:bookmarkStart w:id="7541" w:name="_Toc76508704"/>
      <w:bookmarkStart w:id="7542" w:name="_Toc76717654"/>
      <w:bookmarkStart w:id="7543" w:name="_Toc83294295"/>
      <w:bookmarkStart w:id="7544" w:name="_Toc84335334"/>
      <w:bookmarkStart w:id="7545" w:name="_Hlk496891922"/>
      <w:bookmarkEnd w:id="7367"/>
      <w:bookmarkEnd w:id="7368"/>
      <w:bookmarkEnd w:id="7369"/>
      <w:bookmarkEnd w:id="7370"/>
      <w:bookmarkEnd w:id="7371"/>
      <w:bookmarkEnd w:id="7372"/>
      <w:r w:rsidRPr="001C0CC4">
        <w:t>7.7</w:t>
      </w:r>
      <w:r w:rsidRPr="001C0CC4">
        <w:tab/>
        <w:t>Spurious response</w:t>
      </w:r>
      <w:bookmarkEnd w:id="7538"/>
      <w:bookmarkEnd w:id="7539"/>
      <w:bookmarkEnd w:id="7540"/>
      <w:bookmarkEnd w:id="7541"/>
      <w:bookmarkEnd w:id="7542"/>
      <w:bookmarkEnd w:id="7543"/>
      <w:bookmarkEnd w:id="7544"/>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r w:rsidRPr="001C0CC4">
        <w:t>Table 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r w:rsidRPr="001C0CC4">
        <w:t>Table 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r w:rsidRPr="001C0CC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545"/>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546" w:name="_Toc21344495"/>
      <w:bookmarkStart w:id="7547" w:name="_Toc29801983"/>
      <w:bookmarkStart w:id="7548" w:name="_Toc29802407"/>
      <w:bookmarkStart w:id="7549" w:name="_Toc29803032"/>
      <w:bookmarkStart w:id="7550" w:name="_Toc36107774"/>
      <w:bookmarkStart w:id="7551" w:name="_Toc37251548"/>
      <w:bookmarkStart w:id="7552" w:name="_Toc45888477"/>
      <w:bookmarkStart w:id="7553" w:name="_Toc45889076"/>
      <w:bookmarkStart w:id="7554" w:name="_Toc59650443"/>
      <w:bookmarkStart w:id="7555" w:name="_Toc61357715"/>
      <w:bookmarkStart w:id="7556" w:name="_Toc61359489"/>
      <w:bookmarkStart w:id="7557" w:name="_Toc67916429"/>
      <w:bookmarkStart w:id="7558" w:name="_Toc75533975"/>
      <w:bookmarkStart w:id="7559" w:name="_Toc75819861"/>
      <w:bookmarkStart w:id="7560" w:name="_Toc76508705"/>
      <w:bookmarkStart w:id="7561" w:name="_Toc76717655"/>
      <w:bookmarkStart w:id="7562" w:name="_Toc83294296"/>
      <w:bookmarkStart w:id="7563" w:name="_Toc84335335"/>
      <w:r w:rsidRPr="001C0CC4">
        <w:t>7.7A</w:t>
      </w:r>
      <w:r w:rsidRPr="001C0CC4">
        <w:tab/>
        <w:t>Spurious response for CA</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p>
    <w:p w14:paraId="4EDD247D" w14:textId="77777777" w:rsidR="00DC7196" w:rsidRPr="001C0CC4" w:rsidRDefault="00DC7196" w:rsidP="004E30D3">
      <w:pPr>
        <w:pStyle w:val="Heading3"/>
      </w:pPr>
      <w:bookmarkStart w:id="7564" w:name="_Toc21344496"/>
      <w:bookmarkStart w:id="7565" w:name="_Toc29801984"/>
      <w:bookmarkStart w:id="7566" w:name="_Toc29802408"/>
      <w:bookmarkStart w:id="7567" w:name="_Toc29803033"/>
      <w:bookmarkStart w:id="7568" w:name="_Toc36107775"/>
      <w:bookmarkStart w:id="7569" w:name="_Toc37251549"/>
      <w:bookmarkStart w:id="7570" w:name="_Toc45888478"/>
      <w:bookmarkStart w:id="7571" w:name="_Toc45889077"/>
      <w:bookmarkStart w:id="7572" w:name="_Toc59650444"/>
      <w:bookmarkStart w:id="7573" w:name="_Toc61357716"/>
      <w:bookmarkStart w:id="7574" w:name="_Toc61359490"/>
      <w:bookmarkStart w:id="7575" w:name="_Toc67916430"/>
      <w:bookmarkStart w:id="7576" w:name="_Toc75533976"/>
      <w:bookmarkStart w:id="7577" w:name="_Toc75819862"/>
      <w:bookmarkStart w:id="7578" w:name="_Toc76508706"/>
      <w:bookmarkStart w:id="7579" w:name="_Toc76717656"/>
      <w:bookmarkStart w:id="7580" w:name="_Toc83294297"/>
      <w:bookmarkStart w:id="7581" w:name="_Toc84335336"/>
      <w:r w:rsidRPr="001C0CC4">
        <w:t>7.7A.1</w:t>
      </w:r>
      <w:r w:rsidRPr="001C0CC4">
        <w:tab/>
        <w:t>Spurious response for Intra-band contiguous CA</w:t>
      </w:r>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14CDB3AB" w14:textId="77777777" w:rsidR="00DC7196" w:rsidRPr="001C0CC4" w:rsidRDefault="00DC7196" w:rsidP="00DC7196">
      <w:pPr>
        <w:pStyle w:val="TH"/>
        <w:rPr>
          <w:rFonts w:cs="Arial"/>
        </w:rPr>
      </w:pPr>
      <w:r w:rsidRPr="001C0CC4">
        <w:rPr>
          <w:rFonts w:cs="Arial"/>
        </w:rPr>
        <w:t>Table 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r w:rsidRPr="001C0CC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r w:rsidRPr="001C0CC4">
        <w:rPr>
          <w:rFonts w:cs="Arial"/>
        </w:rPr>
        <w:t>Table 7.7A-3: Void</w:t>
      </w:r>
    </w:p>
    <w:p w14:paraId="69464F62" w14:textId="77777777" w:rsidR="00DC7196" w:rsidRPr="001C0CC4" w:rsidRDefault="00DC7196" w:rsidP="00DC7196">
      <w:pPr>
        <w:pStyle w:val="TH"/>
        <w:rPr>
          <w:rFonts w:cs="Arial"/>
        </w:rPr>
      </w:pPr>
      <w:r w:rsidRPr="001C0CC4">
        <w:rPr>
          <w:rFonts w:cs="Arial"/>
        </w:rPr>
        <w:t>Table 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582" w:name="_Toc21344497"/>
      <w:bookmarkStart w:id="7583" w:name="_Toc29801985"/>
      <w:bookmarkStart w:id="7584" w:name="_Toc29802409"/>
      <w:bookmarkStart w:id="7585" w:name="_Toc29803034"/>
      <w:bookmarkStart w:id="7586" w:name="_Toc36107776"/>
      <w:bookmarkStart w:id="7587" w:name="_Toc37251550"/>
      <w:bookmarkStart w:id="7588" w:name="_Toc45888479"/>
      <w:bookmarkStart w:id="7589" w:name="_Toc45889078"/>
      <w:bookmarkStart w:id="7590" w:name="_Toc59650445"/>
      <w:bookmarkStart w:id="7591" w:name="_Toc61357717"/>
      <w:bookmarkStart w:id="7592" w:name="_Toc61359491"/>
      <w:bookmarkStart w:id="7593" w:name="_Toc67916431"/>
      <w:bookmarkStart w:id="7594" w:name="_Toc75533977"/>
      <w:bookmarkStart w:id="7595" w:name="_Toc75819863"/>
      <w:bookmarkStart w:id="7596" w:name="_Toc76508707"/>
      <w:bookmarkStart w:id="7597" w:name="_Toc76717657"/>
      <w:bookmarkStart w:id="7598" w:name="_Toc83294298"/>
      <w:bookmarkStart w:id="7599" w:name="_Toc84335337"/>
      <w:r w:rsidRPr="001C0CC4">
        <w:t>7.7A.2</w:t>
      </w:r>
      <w:r w:rsidRPr="001C0CC4">
        <w:tab/>
        <w:t>Spurious response for Intra-band non-contiguous CA</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600" w:name="_Toc21344498"/>
      <w:bookmarkStart w:id="7601" w:name="_Toc29801986"/>
      <w:bookmarkStart w:id="7602" w:name="_Toc29802410"/>
      <w:bookmarkStart w:id="7603" w:name="_Toc29803035"/>
      <w:bookmarkStart w:id="7604" w:name="_Toc36107777"/>
      <w:bookmarkStart w:id="7605" w:name="_Toc37251551"/>
      <w:bookmarkStart w:id="7606" w:name="_Toc45888480"/>
      <w:bookmarkStart w:id="7607" w:name="_Toc45889079"/>
      <w:bookmarkStart w:id="7608" w:name="_Toc59650446"/>
      <w:bookmarkStart w:id="7609" w:name="_Toc61357718"/>
      <w:bookmarkStart w:id="7610" w:name="_Toc61359492"/>
      <w:bookmarkStart w:id="7611" w:name="_Toc67916432"/>
      <w:bookmarkStart w:id="7612" w:name="_Toc75533978"/>
      <w:bookmarkStart w:id="7613" w:name="_Toc75819864"/>
      <w:bookmarkStart w:id="7614" w:name="_Toc76508708"/>
      <w:bookmarkStart w:id="7615" w:name="_Toc76717658"/>
      <w:bookmarkStart w:id="7616" w:name="_Toc83294299"/>
      <w:bookmarkStart w:id="7617" w:name="_Toc84335338"/>
      <w:r w:rsidRPr="001C0CC4">
        <w:t>7.7A.3</w:t>
      </w:r>
      <w:r w:rsidRPr="001C0CC4">
        <w:tab/>
        <w:t>Spurious response for Inter-band CA</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618" w:name="_Toc45888481"/>
      <w:bookmarkStart w:id="7619" w:name="_Toc45889080"/>
      <w:bookmarkStart w:id="7620" w:name="_Toc59650447"/>
      <w:bookmarkStart w:id="7621" w:name="_Toc61357719"/>
      <w:bookmarkStart w:id="7622" w:name="_Toc61359493"/>
      <w:bookmarkStart w:id="7623" w:name="_Toc67916433"/>
      <w:bookmarkStart w:id="7624" w:name="_Toc75533979"/>
      <w:bookmarkStart w:id="7625" w:name="_Toc75819865"/>
      <w:bookmarkStart w:id="7626" w:name="_Toc76508709"/>
      <w:bookmarkStart w:id="7627" w:name="_Toc76717659"/>
      <w:bookmarkStart w:id="7628" w:name="_Toc83294300"/>
      <w:bookmarkStart w:id="7629" w:name="_Toc84335339"/>
      <w:bookmarkStart w:id="7630" w:name="_Toc21344499"/>
      <w:bookmarkStart w:id="7631" w:name="_Toc29801987"/>
      <w:bookmarkStart w:id="7632" w:name="_Toc29802411"/>
      <w:bookmarkStart w:id="7633" w:name="_Toc29803036"/>
      <w:bookmarkStart w:id="7634" w:name="_Toc36107778"/>
      <w:bookmarkStart w:id="7635" w:name="_Toc37251552"/>
      <w:r w:rsidRPr="001C0CC4">
        <w:t>7.7</w:t>
      </w:r>
      <w:r>
        <w:t>B</w:t>
      </w:r>
      <w:r w:rsidRPr="001C0CC4">
        <w:tab/>
        <w:t xml:space="preserve">Spurious response for </w:t>
      </w:r>
      <w:r>
        <w:t>NR-DC</w:t>
      </w:r>
      <w:bookmarkEnd w:id="7618"/>
      <w:bookmarkEnd w:id="7619"/>
      <w:bookmarkEnd w:id="7620"/>
      <w:bookmarkEnd w:id="7621"/>
      <w:bookmarkEnd w:id="7622"/>
      <w:bookmarkEnd w:id="7623"/>
      <w:bookmarkEnd w:id="7624"/>
      <w:bookmarkEnd w:id="7625"/>
      <w:bookmarkEnd w:id="7626"/>
      <w:bookmarkEnd w:id="7627"/>
      <w:bookmarkEnd w:id="7628"/>
      <w:bookmarkEnd w:id="7629"/>
    </w:p>
    <w:p w14:paraId="0BAB25E1" w14:textId="44024936" w:rsidR="00D24A75" w:rsidRDefault="00D24A75" w:rsidP="00D24A75">
      <w:bookmarkStart w:id="7636" w:name="_Toc45888482"/>
      <w:bookmarkStart w:id="7637" w:name="_Toc45889081"/>
      <w:bookmarkStart w:id="7638" w:name="_Toc59650448"/>
      <w:bookmarkStart w:id="7639" w:name="_Toc61357720"/>
      <w:bookmarkStart w:id="7640" w:name="_Toc61359494"/>
      <w:bookmarkStart w:id="7641" w:name="_Toc67916434"/>
      <w:bookmarkStart w:id="7642" w:name="_Toc75533980"/>
      <w:bookmarkStart w:id="7643" w:name="_Toc75819866"/>
      <w:bookmarkStart w:id="7644" w:name="_Toc76508710"/>
      <w:bookmarkStart w:id="7645" w:name="_Toc76717660"/>
      <w:bookmarkStart w:id="7646" w:name="_Toc83294301"/>
      <w:bookmarkStart w:id="7647" w:name="_Toc84335340"/>
      <w:r>
        <w:t>For inter-band NR-DC configurations, the spurious response for the corresponding inter-band CA configuration as specified in clause 7.7</w:t>
      </w:r>
      <w:r>
        <w:rPr>
          <w:rFonts w:eastAsia="SimSun"/>
          <w:lang w:val="en-US" w:eastAsia="zh-CN"/>
        </w:rPr>
        <w:t>A</w:t>
      </w:r>
      <w:r>
        <w:t xml:space="preserve"> applies.</w:t>
      </w:r>
    </w:p>
    <w:p w14:paraId="036F855F" w14:textId="77777777" w:rsidR="00DC7196" w:rsidRPr="001C0CC4" w:rsidRDefault="00DC7196" w:rsidP="004E30D3">
      <w:pPr>
        <w:pStyle w:val="Heading2"/>
      </w:pPr>
      <w:r w:rsidRPr="001C0CC4">
        <w:t>7.7D</w:t>
      </w:r>
      <w:r w:rsidRPr="001C0CC4">
        <w:tab/>
        <w:t>Spurious response for UL MIMO</w:t>
      </w:r>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7648" w:name="_Toc45888483"/>
      <w:bookmarkStart w:id="7649" w:name="_Toc45889082"/>
      <w:bookmarkStart w:id="7650" w:name="_Toc59650449"/>
      <w:bookmarkStart w:id="7651" w:name="_Toc61357721"/>
      <w:bookmarkStart w:id="7652" w:name="_Toc61359495"/>
      <w:bookmarkStart w:id="7653" w:name="_Toc67916435"/>
      <w:bookmarkStart w:id="7654" w:name="_Toc75533981"/>
      <w:bookmarkStart w:id="7655" w:name="_Toc75819867"/>
      <w:bookmarkStart w:id="7656" w:name="_Toc76508711"/>
      <w:bookmarkStart w:id="7657" w:name="_Toc76717661"/>
      <w:bookmarkStart w:id="7658" w:name="_Toc83294302"/>
      <w:bookmarkStart w:id="7659" w:name="_Toc84335341"/>
      <w:bookmarkStart w:id="7660" w:name="_Toc21344500"/>
      <w:bookmarkStart w:id="7661" w:name="_Toc29801988"/>
      <w:bookmarkStart w:id="7662" w:name="_Toc29802412"/>
      <w:bookmarkStart w:id="7663" w:name="_Toc29803037"/>
      <w:bookmarkStart w:id="7664" w:name="_Toc36107779"/>
      <w:bookmarkStart w:id="7665"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7648"/>
      <w:bookmarkEnd w:id="7649"/>
      <w:bookmarkEnd w:id="7650"/>
      <w:bookmarkEnd w:id="7651"/>
      <w:bookmarkEnd w:id="7652"/>
      <w:bookmarkEnd w:id="7653"/>
      <w:bookmarkEnd w:id="7654"/>
      <w:bookmarkEnd w:id="7655"/>
      <w:bookmarkEnd w:id="7656"/>
      <w:bookmarkEnd w:id="7657"/>
      <w:bookmarkEnd w:id="7658"/>
      <w:bookmarkEnd w:id="7659"/>
    </w:p>
    <w:p w14:paraId="505EB3D7" w14:textId="55513620" w:rsidR="0017189C" w:rsidRPr="00E24AB4" w:rsidRDefault="0017189C" w:rsidP="004E30D3">
      <w:pPr>
        <w:pStyle w:val="Heading3"/>
        <w:rPr>
          <w:rFonts w:eastAsia="SimSun"/>
          <w:lang w:eastAsia="zh-CN"/>
        </w:rPr>
      </w:pPr>
      <w:bookmarkStart w:id="7666" w:name="_Toc45888484"/>
      <w:bookmarkStart w:id="7667" w:name="_Toc45889083"/>
      <w:bookmarkStart w:id="7668" w:name="_Toc59650450"/>
      <w:bookmarkStart w:id="7669" w:name="_Toc61357722"/>
      <w:bookmarkStart w:id="7670" w:name="_Toc61359496"/>
      <w:bookmarkStart w:id="7671" w:name="_Toc67916436"/>
      <w:bookmarkStart w:id="7672" w:name="_Toc75533982"/>
      <w:bookmarkStart w:id="7673" w:name="_Toc75819868"/>
      <w:bookmarkStart w:id="7674" w:name="_Toc76508712"/>
      <w:bookmarkStart w:id="7675" w:name="_Toc76717662"/>
      <w:bookmarkStart w:id="7676" w:name="_Toc83294303"/>
      <w:bookmarkStart w:id="7677" w:name="_Toc84335342"/>
      <w:r w:rsidRPr="00E24AB4">
        <w:rPr>
          <w:lang w:eastAsia="zh-CN"/>
        </w:rPr>
        <w:t>7.7E.1</w:t>
      </w:r>
      <w:r w:rsidRPr="00E24AB4">
        <w:rPr>
          <w:lang w:eastAsia="zh-CN"/>
        </w:rPr>
        <w:tab/>
        <w:t>General</w:t>
      </w:r>
      <w:bookmarkEnd w:id="7666"/>
      <w:bookmarkEnd w:id="7667"/>
      <w:bookmarkEnd w:id="7668"/>
      <w:bookmarkEnd w:id="7669"/>
      <w:bookmarkEnd w:id="7670"/>
      <w:bookmarkEnd w:id="7671"/>
      <w:bookmarkEnd w:id="7672"/>
      <w:bookmarkEnd w:id="7673"/>
      <w:bookmarkEnd w:id="7674"/>
      <w:bookmarkEnd w:id="7675"/>
      <w:bookmarkEnd w:id="7676"/>
      <w:bookmarkEnd w:id="7677"/>
    </w:p>
    <w:p w14:paraId="56A8CDFD" w14:textId="77777777" w:rsidR="00946031" w:rsidRDefault="00946031" w:rsidP="00946031">
      <w:r>
        <w:t xml:space="preserve">Spurious response is a measure of the </w:t>
      </w:r>
      <w:r>
        <w:rPr>
          <w:lang w:eastAsia="zh-CN"/>
        </w:rPr>
        <w:t xml:space="preserve">receiver’s </w:t>
      </w:r>
      <w:r>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Pr>
          <w:lang w:eastAsia="zh-CN"/>
        </w:rPr>
        <w:t>E</w:t>
      </w:r>
      <w:r>
        <w:t>.3.1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r w:rsidRPr="00E24AB4">
        <w:t>Table 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r w:rsidRPr="00E24AB4">
        <w:t xml:space="preserve">Table </w:t>
      </w:r>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7678" w:name="_Toc45888485"/>
      <w:bookmarkStart w:id="7679" w:name="_Toc45889084"/>
      <w:bookmarkStart w:id="7680" w:name="_Toc59650451"/>
      <w:bookmarkStart w:id="7681" w:name="_Toc61357723"/>
      <w:bookmarkStart w:id="7682" w:name="_Toc61359497"/>
      <w:bookmarkStart w:id="7683" w:name="_Toc67916437"/>
      <w:bookmarkStart w:id="7684" w:name="_Toc75533983"/>
      <w:bookmarkStart w:id="7685" w:name="_Toc75819869"/>
      <w:bookmarkStart w:id="7686" w:name="_Toc76508713"/>
      <w:bookmarkStart w:id="7687" w:name="_Toc76717663"/>
      <w:bookmarkStart w:id="7688" w:name="_Toc83294304"/>
      <w:bookmarkStart w:id="7689" w:name="_Toc84335343"/>
      <w:r w:rsidRPr="00E24AB4">
        <w:t>7.7E.2</w:t>
      </w:r>
      <w:r w:rsidRPr="00E24AB4">
        <w:tab/>
        <w:t>Spurious response for V2X con-current operation</w:t>
      </w:r>
      <w:bookmarkEnd w:id="7678"/>
      <w:bookmarkEnd w:id="7679"/>
      <w:bookmarkEnd w:id="7680"/>
      <w:bookmarkEnd w:id="7681"/>
      <w:bookmarkEnd w:id="7682"/>
      <w:bookmarkEnd w:id="7683"/>
      <w:bookmarkEnd w:id="7684"/>
      <w:bookmarkEnd w:id="7685"/>
      <w:bookmarkEnd w:id="7686"/>
      <w:bookmarkEnd w:id="7687"/>
      <w:bookmarkEnd w:id="7688"/>
      <w:bookmarkEnd w:id="7689"/>
    </w:p>
    <w:p w14:paraId="3B913869" w14:textId="6B02C715" w:rsidR="00946031" w:rsidRDefault="00D67749" w:rsidP="00946031">
      <w:bookmarkStart w:id="7690" w:name="_Toc59650452"/>
      <w:bookmarkStart w:id="7691" w:name="_Toc61357724"/>
      <w:bookmarkStart w:id="7692" w:name="_Toc61359498"/>
      <w:bookmarkStart w:id="7693" w:name="_Toc67916438"/>
      <w:bookmarkStart w:id="7694" w:name="_Toc75533984"/>
      <w:bookmarkStart w:id="7695" w:name="_Toc75819870"/>
      <w:bookmarkStart w:id="7696" w:name="_Toc76508714"/>
      <w:bookmarkStart w:id="7697" w:name="_Toc76717664"/>
      <w:bookmarkStart w:id="7698" w:name="_Toc83294305"/>
      <w:bookmarkStart w:id="7699" w:name="_Toc84335344"/>
      <w:r w:rsidRPr="00E24AB4">
        <w:rPr>
          <w:noProof/>
        </w:rPr>
        <w:t xml:space="preserve">For the inter-band con-current NR V2X operation, </w:t>
      </w:r>
      <w:r w:rsidRPr="00E24AB4">
        <w:t xml:space="preserve">the requirements specified in </w:t>
      </w:r>
      <w:r>
        <w:t>clause</w:t>
      </w:r>
      <w:r w:rsidRPr="00E24AB4">
        <w:t xml:space="preserve"> 7.7E</w:t>
      </w:r>
      <w:r>
        <w:t>.1</w:t>
      </w:r>
      <w:r w:rsidRPr="00E24AB4">
        <w:t xml:space="preserve"> shall apply for the NR sidelink reception in </w:t>
      </w:r>
      <w:r>
        <w:t>the operating b</w:t>
      </w:r>
      <w:r w:rsidRPr="00E24AB4">
        <w:t>and</w:t>
      </w:r>
      <w:r>
        <w:t>s in</w:t>
      </w:r>
      <w:r w:rsidRPr="00E24AB4">
        <w:t xml:space="preserve"> </w:t>
      </w:r>
      <w:r>
        <w:t>Table 5.2E.2-1</w:t>
      </w:r>
      <w:r w:rsidRPr="00E24AB4">
        <w:t xml:space="preserve"> and the requirements specified in </w:t>
      </w:r>
      <w:r>
        <w:t>clause</w:t>
      </w:r>
      <w:r w:rsidRPr="00E24AB4">
        <w:t xml:space="preserve"> 7.7 shall apply for the NR downlink reception in licensed band while all downlink carriers are active</w:t>
      </w:r>
      <w:r w:rsidRPr="00A1115A">
        <w:t>.</w:t>
      </w:r>
    </w:p>
    <w:p w14:paraId="743AB8B9" w14:textId="77777777" w:rsidR="00300DA2" w:rsidRPr="00E24AB4" w:rsidRDefault="00300DA2" w:rsidP="008B5A72">
      <w:pPr>
        <w:pStyle w:val="Heading2"/>
      </w:pPr>
      <w:r w:rsidRPr="00E24AB4">
        <w:t>7.7</w:t>
      </w:r>
      <w:r>
        <w:t>F</w:t>
      </w:r>
      <w:r w:rsidRPr="00E24AB4">
        <w:tab/>
        <w:t xml:space="preserve">Spurious response for </w:t>
      </w:r>
      <w:r>
        <w:t>shared spectrum channel access</w:t>
      </w:r>
      <w:bookmarkEnd w:id="7690"/>
      <w:bookmarkEnd w:id="7691"/>
      <w:bookmarkEnd w:id="7692"/>
      <w:bookmarkEnd w:id="7693"/>
      <w:bookmarkEnd w:id="7694"/>
      <w:bookmarkEnd w:id="7695"/>
      <w:bookmarkEnd w:id="7696"/>
      <w:bookmarkEnd w:id="7697"/>
      <w:bookmarkEnd w:id="7698"/>
      <w:bookmarkEnd w:id="7699"/>
    </w:p>
    <w:p w14:paraId="0BCD9862" w14:textId="77777777" w:rsidR="00300DA2" w:rsidRPr="001C0CC4" w:rsidRDefault="00300DA2" w:rsidP="008B5A72">
      <w:pPr>
        <w:pStyle w:val="Heading3"/>
      </w:pPr>
      <w:bookmarkStart w:id="7700" w:name="_Toc59650453"/>
      <w:bookmarkStart w:id="7701" w:name="_Toc61357725"/>
      <w:bookmarkStart w:id="7702" w:name="_Toc61359499"/>
      <w:bookmarkStart w:id="7703" w:name="_Toc67916439"/>
      <w:bookmarkStart w:id="7704" w:name="_Toc75533985"/>
      <w:bookmarkStart w:id="7705" w:name="_Toc75819871"/>
      <w:bookmarkStart w:id="7706" w:name="_Toc76508715"/>
      <w:bookmarkStart w:id="7707" w:name="_Toc76717665"/>
      <w:bookmarkStart w:id="7708" w:name="_Toc83294306"/>
      <w:bookmarkStart w:id="7709" w:name="_Toc84335345"/>
      <w:r>
        <w:t>7.7F.1</w:t>
      </w:r>
      <w:r w:rsidRPr="001C0CC4">
        <w:tab/>
      </w:r>
      <w:r>
        <w:t>General</w:t>
      </w:r>
      <w:bookmarkEnd w:id="7700"/>
      <w:bookmarkEnd w:id="7701"/>
      <w:bookmarkEnd w:id="7702"/>
      <w:bookmarkEnd w:id="7703"/>
      <w:bookmarkEnd w:id="7704"/>
      <w:bookmarkEnd w:id="7705"/>
      <w:bookmarkEnd w:id="7706"/>
      <w:bookmarkEnd w:id="7707"/>
      <w:bookmarkEnd w:id="7708"/>
      <w:bookmarkEnd w:id="7709"/>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r w:rsidRPr="001C0CC4">
        <w:t>Table 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r w:rsidRPr="001C0CC4">
        <w:rPr>
          <w:rFonts w:cs="Arial"/>
        </w:rPr>
        <w:t>Table 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7710" w:name="_Toc59650454"/>
      <w:bookmarkStart w:id="7711" w:name="_Toc61357726"/>
      <w:bookmarkStart w:id="7712" w:name="_Toc61359500"/>
      <w:bookmarkStart w:id="7713" w:name="_Toc67916440"/>
      <w:bookmarkStart w:id="7714" w:name="_Toc75533986"/>
      <w:bookmarkStart w:id="7715" w:name="_Toc75819872"/>
      <w:bookmarkStart w:id="7716" w:name="_Toc76508716"/>
      <w:bookmarkStart w:id="7717" w:name="_Toc76717666"/>
      <w:bookmarkStart w:id="7718" w:name="_Toc83294307"/>
      <w:bookmarkStart w:id="7719" w:name="_Toc84335346"/>
      <w:r>
        <w:t>7.7F.2</w:t>
      </w:r>
      <w:r w:rsidRPr="001C0CC4">
        <w:tab/>
      </w:r>
      <w:r>
        <w:t>Intra-band contiguous shared spectrum channel access CA</w:t>
      </w:r>
      <w:bookmarkEnd w:id="7710"/>
      <w:bookmarkEnd w:id="7711"/>
      <w:bookmarkEnd w:id="7712"/>
      <w:bookmarkEnd w:id="7713"/>
      <w:bookmarkEnd w:id="7714"/>
      <w:bookmarkEnd w:id="7715"/>
      <w:bookmarkEnd w:id="7716"/>
      <w:bookmarkEnd w:id="7717"/>
      <w:bookmarkEnd w:id="7718"/>
      <w:bookmarkEnd w:id="7719"/>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r w:rsidRPr="001C0CC4">
        <w:rPr>
          <w:rFonts w:cs="Arial"/>
        </w:rPr>
        <w:t>Table 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r w:rsidRPr="001C0CC4">
        <w:rPr>
          <w:rFonts w:cs="Arial"/>
        </w:rPr>
        <w:t>Table 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7720" w:name="_Toc45888486"/>
      <w:bookmarkStart w:id="7721" w:name="_Toc45889085"/>
      <w:bookmarkStart w:id="7722" w:name="_Toc59650455"/>
      <w:bookmarkStart w:id="7723" w:name="_Toc61357727"/>
      <w:bookmarkStart w:id="7724" w:name="_Toc61359501"/>
      <w:bookmarkStart w:id="7725" w:name="_Toc67916441"/>
      <w:bookmarkStart w:id="7726" w:name="_Toc75533987"/>
      <w:bookmarkStart w:id="7727" w:name="_Toc75819873"/>
      <w:bookmarkStart w:id="7728" w:name="_Toc76508717"/>
      <w:bookmarkStart w:id="7729" w:name="_Toc76717667"/>
      <w:bookmarkStart w:id="7730" w:name="_Toc83294308"/>
      <w:bookmarkStart w:id="7731" w:name="_Toc84335347"/>
      <w:r w:rsidRPr="001C0CC4">
        <w:t>7.8</w:t>
      </w:r>
      <w:r w:rsidRPr="001C0CC4">
        <w:tab/>
        <w:t>Intermodulation characteristics</w:t>
      </w:r>
      <w:bookmarkEnd w:id="7660"/>
      <w:bookmarkEnd w:id="7661"/>
      <w:bookmarkEnd w:id="7662"/>
      <w:bookmarkEnd w:id="7663"/>
      <w:bookmarkEnd w:id="7664"/>
      <w:bookmarkEnd w:id="7665"/>
      <w:bookmarkEnd w:id="7720"/>
      <w:bookmarkEnd w:id="7721"/>
      <w:bookmarkEnd w:id="7722"/>
      <w:bookmarkEnd w:id="7723"/>
      <w:bookmarkEnd w:id="7724"/>
      <w:bookmarkEnd w:id="7725"/>
      <w:bookmarkEnd w:id="7726"/>
      <w:bookmarkEnd w:id="7727"/>
      <w:bookmarkEnd w:id="7728"/>
      <w:bookmarkEnd w:id="7729"/>
      <w:bookmarkEnd w:id="7730"/>
      <w:bookmarkEnd w:id="7731"/>
    </w:p>
    <w:p w14:paraId="1C2CEBAD" w14:textId="77777777" w:rsidR="00DC7196" w:rsidRPr="001C0CC4" w:rsidRDefault="00DC7196" w:rsidP="004E30D3">
      <w:pPr>
        <w:pStyle w:val="Heading3"/>
      </w:pPr>
      <w:bookmarkStart w:id="7732" w:name="_Toc21344501"/>
      <w:bookmarkStart w:id="7733" w:name="_Toc29801989"/>
      <w:bookmarkStart w:id="7734" w:name="_Toc29802413"/>
      <w:bookmarkStart w:id="7735" w:name="_Toc29803038"/>
      <w:bookmarkStart w:id="7736" w:name="_Toc36107780"/>
      <w:bookmarkStart w:id="7737" w:name="_Toc37251554"/>
      <w:bookmarkStart w:id="7738" w:name="_Toc45888487"/>
      <w:bookmarkStart w:id="7739" w:name="_Toc45889086"/>
      <w:bookmarkStart w:id="7740" w:name="_Toc59650456"/>
      <w:bookmarkStart w:id="7741" w:name="_Toc61357728"/>
      <w:bookmarkStart w:id="7742" w:name="_Toc61359502"/>
      <w:bookmarkStart w:id="7743" w:name="_Toc67916442"/>
      <w:bookmarkStart w:id="7744" w:name="_Toc75533988"/>
      <w:bookmarkStart w:id="7745" w:name="_Toc75819874"/>
      <w:bookmarkStart w:id="7746" w:name="_Toc76508718"/>
      <w:bookmarkStart w:id="7747" w:name="_Toc76717668"/>
      <w:bookmarkStart w:id="7748" w:name="_Toc83294309"/>
      <w:bookmarkStart w:id="7749" w:name="_Toc84335348"/>
      <w:r w:rsidRPr="001C0CC4">
        <w:t>7.8.1</w:t>
      </w:r>
      <w:r w:rsidRPr="001C0CC4">
        <w:tab/>
        <w:t>General</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7750" w:name="_Toc21344502"/>
      <w:bookmarkStart w:id="7751" w:name="_Toc29801990"/>
      <w:bookmarkStart w:id="7752" w:name="_Toc29802414"/>
      <w:bookmarkStart w:id="7753" w:name="_Toc29803039"/>
      <w:bookmarkStart w:id="7754" w:name="_Toc36107781"/>
      <w:bookmarkStart w:id="7755" w:name="_Toc37251555"/>
      <w:bookmarkStart w:id="7756" w:name="_Toc45888488"/>
      <w:bookmarkStart w:id="7757" w:name="_Toc45889087"/>
      <w:bookmarkStart w:id="7758" w:name="_Toc59650457"/>
      <w:bookmarkStart w:id="7759" w:name="_Toc61357729"/>
      <w:bookmarkStart w:id="7760" w:name="_Toc61359503"/>
      <w:bookmarkStart w:id="7761" w:name="_Toc67916443"/>
      <w:bookmarkStart w:id="7762" w:name="_Toc75533989"/>
      <w:bookmarkStart w:id="7763" w:name="_Toc75819875"/>
      <w:bookmarkStart w:id="7764" w:name="_Toc76508719"/>
      <w:bookmarkStart w:id="7765" w:name="_Toc76717669"/>
      <w:bookmarkStart w:id="7766" w:name="_Toc83294310"/>
      <w:bookmarkStart w:id="7767" w:name="_Toc84335349"/>
      <w:r w:rsidRPr="001C0CC4">
        <w:t>7.8.2</w:t>
      </w:r>
      <w:r w:rsidRPr="001C0CC4">
        <w:tab/>
        <w:t>Wide band Intermodulation</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6C28F480" w14:textId="77777777" w:rsidR="00290C5B" w:rsidRPr="001C0CC4" w:rsidRDefault="00290C5B" w:rsidP="00290C5B">
      <w:pPr>
        <w:pStyle w:val="TH"/>
      </w:pPr>
      <w:bookmarkStart w:id="7768" w:name="_Toc21344503"/>
      <w:bookmarkStart w:id="7769" w:name="_Toc29801991"/>
      <w:bookmarkStart w:id="7770" w:name="_Toc29802415"/>
      <w:bookmarkStart w:id="7771" w:name="_Toc29803040"/>
      <w:bookmarkStart w:id="7772" w:name="_Toc36107782"/>
      <w:bookmarkStart w:id="7773" w:name="_Toc37251556"/>
      <w:bookmarkStart w:id="7774" w:name="_Toc45888489"/>
      <w:bookmarkStart w:id="7775" w:name="_Toc45889088"/>
      <w:bookmarkStart w:id="7776" w:name="_Toc59650458"/>
      <w:bookmarkStart w:id="7777" w:name="_Toc61357730"/>
      <w:bookmarkStart w:id="7778" w:name="_Toc61359504"/>
      <w:bookmarkStart w:id="7779" w:name="_Toc67916444"/>
      <w:bookmarkStart w:id="7780" w:name="_Toc75533990"/>
      <w:bookmarkStart w:id="7781" w:name="_Toc75819876"/>
      <w:bookmarkStart w:id="7782" w:name="_Toc76508720"/>
      <w:bookmarkStart w:id="7783" w:name="_Toc76717670"/>
      <w:bookmarkStart w:id="7784" w:name="_Toc83294311"/>
      <w:bookmarkStart w:id="7785" w:name="_Toc84335350"/>
      <w:r w:rsidRPr="001C0CC4">
        <w:t>Table 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414"/>
        <w:gridCol w:w="6"/>
        <w:gridCol w:w="851"/>
        <w:gridCol w:w="709"/>
        <w:gridCol w:w="798"/>
        <w:gridCol w:w="630"/>
        <w:gridCol w:w="720"/>
        <w:gridCol w:w="720"/>
        <w:gridCol w:w="720"/>
        <w:gridCol w:w="720"/>
        <w:gridCol w:w="720"/>
        <w:gridCol w:w="630"/>
        <w:gridCol w:w="630"/>
        <w:gridCol w:w="761"/>
        <w:gridCol w:w="747"/>
      </w:tblGrid>
      <w:tr w:rsidR="00290C5B" w:rsidRPr="001C0CC4" w14:paraId="75B2C7D1" w14:textId="77777777" w:rsidTr="0026746F">
        <w:trPr>
          <w:gridBefore w:val="1"/>
          <w:wBefore w:w="12" w:type="dxa"/>
          <w:trHeight w:val="155"/>
          <w:jc w:val="center"/>
        </w:trPr>
        <w:tc>
          <w:tcPr>
            <w:tcW w:w="1420" w:type="dxa"/>
            <w:gridSpan w:val="2"/>
            <w:tcBorders>
              <w:bottom w:val="nil"/>
            </w:tcBorders>
            <w:shd w:val="clear" w:color="auto" w:fill="auto"/>
          </w:tcPr>
          <w:p w14:paraId="7A38D47F" w14:textId="77777777" w:rsidR="00290C5B" w:rsidRPr="001C0CC4" w:rsidRDefault="00290C5B" w:rsidP="0026746F">
            <w:pPr>
              <w:pStyle w:val="TAH"/>
            </w:pPr>
            <w:r w:rsidRPr="001C0CC4">
              <w:t>Rx parameter</w:t>
            </w:r>
          </w:p>
        </w:tc>
        <w:tc>
          <w:tcPr>
            <w:tcW w:w="851" w:type="dxa"/>
            <w:tcBorders>
              <w:bottom w:val="nil"/>
            </w:tcBorders>
            <w:shd w:val="clear" w:color="auto" w:fill="auto"/>
          </w:tcPr>
          <w:p w14:paraId="713D1208" w14:textId="77777777" w:rsidR="00290C5B" w:rsidRPr="001C0CC4" w:rsidRDefault="00290C5B" w:rsidP="0026746F">
            <w:pPr>
              <w:pStyle w:val="TAH"/>
            </w:pPr>
            <w:r w:rsidRPr="001C0CC4">
              <w:t xml:space="preserve">Units </w:t>
            </w:r>
          </w:p>
        </w:tc>
        <w:tc>
          <w:tcPr>
            <w:tcW w:w="8505" w:type="dxa"/>
            <w:gridSpan w:val="12"/>
          </w:tcPr>
          <w:p w14:paraId="4EE9AD86" w14:textId="77777777" w:rsidR="00290C5B" w:rsidRPr="001C0CC4" w:rsidRDefault="00290C5B" w:rsidP="0026746F">
            <w:pPr>
              <w:pStyle w:val="TAH"/>
            </w:pPr>
            <w:r w:rsidRPr="001C0CC4">
              <w:t>Channel bandwidth</w:t>
            </w:r>
          </w:p>
        </w:tc>
      </w:tr>
      <w:tr w:rsidR="00290C5B" w:rsidRPr="001C0CC4" w14:paraId="3AC32004" w14:textId="77777777" w:rsidTr="0026746F">
        <w:trPr>
          <w:gridBefore w:val="1"/>
          <w:wBefore w:w="12" w:type="dxa"/>
          <w:trHeight w:val="108"/>
          <w:jc w:val="center"/>
        </w:trPr>
        <w:tc>
          <w:tcPr>
            <w:tcW w:w="1420" w:type="dxa"/>
            <w:gridSpan w:val="2"/>
            <w:tcBorders>
              <w:top w:val="nil"/>
              <w:bottom w:val="single" w:sz="4" w:space="0" w:color="auto"/>
            </w:tcBorders>
            <w:shd w:val="clear" w:color="auto" w:fill="auto"/>
          </w:tcPr>
          <w:p w14:paraId="66A88A78" w14:textId="77777777" w:rsidR="00290C5B" w:rsidRPr="001C0CC4" w:rsidRDefault="00290C5B" w:rsidP="0026746F">
            <w:pPr>
              <w:pStyle w:val="TAH"/>
            </w:pPr>
          </w:p>
        </w:tc>
        <w:tc>
          <w:tcPr>
            <w:tcW w:w="851" w:type="dxa"/>
            <w:tcBorders>
              <w:top w:val="nil"/>
              <w:bottom w:val="single" w:sz="4" w:space="0" w:color="auto"/>
            </w:tcBorders>
            <w:shd w:val="clear" w:color="auto" w:fill="auto"/>
          </w:tcPr>
          <w:p w14:paraId="6AD50D03" w14:textId="77777777" w:rsidR="00290C5B" w:rsidRPr="001C0CC4" w:rsidRDefault="00290C5B" w:rsidP="0026746F">
            <w:pPr>
              <w:pStyle w:val="TAH"/>
            </w:pPr>
          </w:p>
        </w:tc>
        <w:tc>
          <w:tcPr>
            <w:tcW w:w="709" w:type="dxa"/>
          </w:tcPr>
          <w:p w14:paraId="0A6109C1" w14:textId="77777777" w:rsidR="00290C5B" w:rsidRPr="001C0CC4" w:rsidRDefault="00290C5B" w:rsidP="0026746F">
            <w:pPr>
              <w:pStyle w:val="TAH"/>
            </w:pPr>
            <w:r w:rsidRPr="001C0CC4">
              <w:rPr>
                <w:rFonts w:hint="eastAsia"/>
              </w:rPr>
              <w:t>5</w:t>
            </w:r>
            <w:r w:rsidRPr="001C0CC4">
              <w:br/>
              <w:t>MHz</w:t>
            </w:r>
          </w:p>
        </w:tc>
        <w:tc>
          <w:tcPr>
            <w:tcW w:w="798" w:type="dxa"/>
          </w:tcPr>
          <w:p w14:paraId="47BFE6B0" w14:textId="77777777" w:rsidR="00290C5B" w:rsidRPr="001C0CC4" w:rsidRDefault="00290C5B" w:rsidP="0026746F">
            <w:pPr>
              <w:pStyle w:val="TAH"/>
            </w:pPr>
            <w:r w:rsidRPr="001C0CC4">
              <w:rPr>
                <w:rFonts w:hint="eastAsia"/>
              </w:rPr>
              <w:t>1</w:t>
            </w:r>
            <w:r w:rsidRPr="001C0CC4">
              <w:t>0</w:t>
            </w:r>
            <w:r w:rsidRPr="001C0CC4">
              <w:br/>
              <w:t>MHz</w:t>
            </w:r>
          </w:p>
        </w:tc>
        <w:tc>
          <w:tcPr>
            <w:tcW w:w="630" w:type="dxa"/>
          </w:tcPr>
          <w:p w14:paraId="2801C2E8" w14:textId="77777777" w:rsidR="00290C5B" w:rsidRPr="001C0CC4" w:rsidRDefault="00290C5B" w:rsidP="0026746F">
            <w:pPr>
              <w:pStyle w:val="TAH"/>
            </w:pPr>
            <w:r w:rsidRPr="001C0CC4">
              <w:rPr>
                <w:rFonts w:hint="eastAsia"/>
              </w:rPr>
              <w:t>15</w:t>
            </w:r>
            <w:r w:rsidRPr="001C0CC4">
              <w:br/>
              <w:t>MHz</w:t>
            </w:r>
          </w:p>
        </w:tc>
        <w:tc>
          <w:tcPr>
            <w:tcW w:w="720" w:type="dxa"/>
          </w:tcPr>
          <w:p w14:paraId="669F175E" w14:textId="77777777" w:rsidR="00290C5B" w:rsidRPr="001C0CC4" w:rsidRDefault="00290C5B" w:rsidP="0026746F">
            <w:pPr>
              <w:pStyle w:val="TAH"/>
            </w:pPr>
            <w:r w:rsidRPr="001C0CC4">
              <w:t>20</w:t>
            </w:r>
            <w:r w:rsidRPr="001C0CC4">
              <w:br/>
              <w:t>MHz</w:t>
            </w:r>
          </w:p>
        </w:tc>
        <w:tc>
          <w:tcPr>
            <w:tcW w:w="720" w:type="dxa"/>
          </w:tcPr>
          <w:p w14:paraId="0050703B" w14:textId="77777777" w:rsidR="00290C5B" w:rsidRPr="001C0CC4" w:rsidRDefault="00290C5B" w:rsidP="0026746F">
            <w:pPr>
              <w:pStyle w:val="TAH"/>
            </w:pPr>
            <w:r w:rsidRPr="001C0CC4">
              <w:t>25</w:t>
            </w:r>
            <w:r w:rsidRPr="001C0CC4">
              <w:br/>
              <w:t>MHz</w:t>
            </w:r>
          </w:p>
        </w:tc>
        <w:tc>
          <w:tcPr>
            <w:tcW w:w="720" w:type="dxa"/>
          </w:tcPr>
          <w:p w14:paraId="28EE3D4F" w14:textId="77777777" w:rsidR="00290C5B" w:rsidRPr="001C0CC4" w:rsidRDefault="00290C5B" w:rsidP="0026746F">
            <w:pPr>
              <w:pStyle w:val="TAH"/>
            </w:pPr>
            <w:r w:rsidRPr="001C0CC4">
              <w:t>30</w:t>
            </w:r>
            <w:r w:rsidRPr="001C0CC4">
              <w:br/>
              <w:t>MHz</w:t>
            </w:r>
          </w:p>
        </w:tc>
        <w:tc>
          <w:tcPr>
            <w:tcW w:w="720" w:type="dxa"/>
          </w:tcPr>
          <w:p w14:paraId="56B2CA2E" w14:textId="77777777" w:rsidR="00290C5B" w:rsidRPr="001C0CC4" w:rsidRDefault="00290C5B" w:rsidP="0026746F">
            <w:pPr>
              <w:pStyle w:val="TAH"/>
            </w:pPr>
            <w:r w:rsidRPr="001C0CC4">
              <w:rPr>
                <w:rFonts w:hint="eastAsia"/>
              </w:rPr>
              <w:t>4</w:t>
            </w:r>
            <w:r w:rsidRPr="001C0CC4">
              <w:t>0</w:t>
            </w:r>
            <w:r w:rsidRPr="001C0CC4">
              <w:br/>
              <w:t>MHz</w:t>
            </w:r>
          </w:p>
        </w:tc>
        <w:tc>
          <w:tcPr>
            <w:tcW w:w="720" w:type="dxa"/>
          </w:tcPr>
          <w:p w14:paraId="24031DB4" w14:textId="77777777" w:rsidR="00290C5B" w:rsidRPr="001C0CC4" w:rsidRDefault="00290C5B" w:rsidP="0026746F">
            <w:pPr>
              <w:pStyle w:val="TAH"/>
            </w:pPr>
            <w:r w:rsidRPr="001C0CC4">
              <w:rPr>
                <w:rFonts w:hint="eastAsia"/>
              </w:rPr>
              <w:t>50</w:t>
            </w:r>
            <w:r w:rsidRPr="001C0CC4">
              <w:br/>
              <w:t>MHz</w:t>
            </w:r>
          </w:p>
        </w:tc>
        <w:tc>
          <w:tcPr>
            <w:tcW w:w="630" w:type="dxa"/>
          </w:tcPr>
          <w:p w14:paraId="269757D0" w14:textId="77777777" w:rsidR="00290C5B" w:rsidRPr="001C0CC4" w:rsidRDefault="00290C5B" w:rsidP="0026746F">
            <w:pPr>
              <w:pStyle w:val="TAH"/>
            </w:pPr>
            <w:r w:rsidRPr="001C0CC4">
              <w:rPr>
                <w:rFonts w:hint="eastAsia"/>
              </w:rPr>
              <w:t>60</w:t>
            </w:r>
            <w:r w:rsidRPr="001C0CC4">
              <w:br/>
              <w:t>MHz</w:t>
            </w:r>
          </w:p>
        </w:tc>
        <w:tc>
          <w:tcPr>
            <w:tcW w:w="630" w:type="dxa"/>
          </w:tcPr>
          <w:p w14:paraId="17107CBD" w14:textId="77777777" w:rsidR="00290C5B" w:rsidRPr="001C0CC4" w:rsidRDefault="00290C5B" w:rsidP="0026746F">
            <w:pPr>
              <w:pStyle w:val="TAH"/>
            </w:pPr>
            <w:r w:rsidRPr="001C0CC4">
              <w:rPr>
                <w:rFonts w:hint="eastAsia"/>
              </w:rPr>
              <w:t>80</w:t>
            </w:r>
            <w:r w:rsidRPr="001C0CC4">
              <w:br/>
              <w:t>MHz</w:t>
            </w:r>
          </w:p>
        </w:tc>
        <w:tc>
          <w:tcPr>
            <w:tcW w:w="761" w:type="dxa"/>
          </w:tcPr>
          <w:p w14:paraId="6E8E1EA5" w14:textId="77777777" w:rsidR="00290C5B" w:rsidRPr="001C0CC4" w:rsidRDefault="00290C5B" w:rsidP="0026746F">
            <w:pPr>
              <w:pStyle w:val="TAH"/>
            </w:pPr>
            <w:r w:rsidRPr="001C0CC4">
              <w:t>90</w:t>
            </w:r>
          </w:p>
          <w:p w14:paraId="5D3AA4CA" w14:textId="77777777" w:rsidR="00290C5B" w:rsidRPr="001C0CC4" w:rsidRDefault="00290C5B" w:rsidP="0026746F">
            <w:pPr>
              <w:pStyle w:val="TAH"/>
            </w:pPr>
            <w:r w:rsidRPr="001C0CC4">
              <w:t>MHz</w:t>
            </w:r>
          </w:p>
        </w:tc>
        <w:tc>
          <w:tcPr>
            <w:tcW w:w="747" w:type="dxa"/>
          </w:tcPr>
          <w:p w14:paraId="2DD0B52C" w14:textId="77777777" w:rsidR="00290C5B" w:rsidRPr="001C0CC4" w:rsidRDefault="00290C5B" w:rsidP="0026746F">
            <w:pPr>
              <w:pStyle w:val="TAH"/>
            </w:pPr>
            <w:r w:rsidRPr="001C0CC4">
              <w:rPr>
                <w:rFonts w:hint="eastAsia"/>
              </w:rPr>
              <w:t>100</w:t>
            </w:r>
            <w:r w:rsidRPr="001C0CC4">
              <w:br/>
              <w:t>MHz</w:t>
            </w:r>
          </w:p>
        </w:tc>
      </w:tr>
      <w:tr w:rsidR="00290C5B" w:rsidRPr="001C0CC4" w14:paraId="2F508858" w14:textId="77777777" w:rsidTr="00E325BF">
        <w:trPr>
          <w:gridBefore w:val="1"/>
          <w:wBefore w:w="12" w:type="dxa"/>
          <w:trHeight w:val="161"/>
          <w:jc w:val="center"/>
        </w:trPr>
        <w:tc>
          <w:tcPr>
            <w:tcW w:w="1420" w:type="dxa"/>
            <w:gridSpan w:val="2"/>
            <w:tcBorders>
              <w:bottom w:val="nil"/>
            </w:tcBorders>
            <w:shd w:val="clear" w:color="auto" w:fill="auto"/>
          </w:tcPr>
          <w:p w14:paraId="6AB01AC8"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single" w:sz="4" w:space="0" w:color="auto"/>
            </w:tcBorders>
            <w:shd w:val="clear" w:color="auto" w:fill="auto"/>
          </w:tcPr>
          <w:p w14:paraId="010068FD" w14:textId="77777777" w:rsidR="00290C5B" w:rsidRPr="001C0CC4" w:rsidRDefault="00290C5B" w:rsidP="0026746F">
            <w:pPr>
              <w:pStyle w:val="TAC"/>
            </w:pPr>
            <w:r w:rsidRPr="001C0CC4">
              <w:t>dBm</w:t>
            </w:r>
          </w:p>
        </w:tc>
        <w:tc>
          <w:tcPr>
            <w:tcW w:w="8505" w:type="dxa"/>
            <w:gridSpan w:val="12"/>
          </w:tcPr>
          <w:p w14:paraId="07C86ED5" w14:textId="77777777" w:rsidR="00290C5B" w:rsidRPr="001C0CC4" w:rsidRDefault="00290C5B" w:rsidP="0026746F">
            <w:pPr>
              <w:pStyle w:val="TAC"/>
            </w:pPr>
            <w:r w:rsidRPr="001C0CC4">
              <w:t>REFSENS + channel bandwidth specific value below</w:t>
            </w:r>
          </w:p>
        </w:tc>
      </w:tr>
      <w:tr w:rsidR="00290C5B" w:rsidRPr="001C0CC4" w14:paraId="497419B5" w14:textId="77777777" w:rsidTr="00E325BF">
        <w:trPr>
          <w:gridBefore w:val="1"/>
          <w:wBefore w:w="12" w:type="dxa"/>
          <w:trHeight w:val="108"/>
          <w:jc w:val="center"/>
        </w:trPr>
        <w:tc>
          <w:tcPr>
            <w:tcW w:w="1420" w:type="dxa"/>
            <w:gridSpan w:val="2"/>
            <w:tcBorders>
              <w:top w:val="nil"/>
            </w:tcBorders>
            <w:shd w:val="clear" w:color="auto" w:fill="auto"/>
          </w:tcPr>
          <w:p w14:paraId="3F8B6854" w14:textId="77777777" w:rsidR="00290C5B" w:rsidRPr="001C0CC4" w:rsidRDefault="00290C5B" w:rsidP="0026746F">
            <w:pPr>
              <w:pStyle w:val="TAC"/>
              <w:jc w:val="left"/>
              <w:rPr>
                <w:bCs/>
              </w:rPr>
            </w:pPr>
          </w:p>
        </w:tc>
        <w:tc>
          <w:tcPr>
            <w:tcW w:w="851" w:type="dxa"/>
            <w:tcBorders>
              <w:top w:val="single" w:sz="4" w:space="0" w:color="auto"/>
            </w:tcBorders>
            <w:shd w:val="clear" w:color="auto" w:fill="auto"/>
          </w:tcPr>
          <w:p w14:paraId="622E443B" w14:textId="77777777" w:rsidR="00290C5B" w:rsidRPr="001C0CC4" w:rsidRDefault="00290C5B" w:rsidP="0026746F">
            <w:pPr>
              <w:pStyle w:val="TAC"/>
              <w:rPr>
                <w:rFonts w:cs="Arial"/>
                <w:kern w:val="2"/>
              </w:rPr>
            </w:pPr>
            <w:r>
              <w:rPr>
                <w:rFonts w:cs="Arial"/>
                <w:kern w:val="2"/>
              </w:rPr>
              <w:t>dB</w:t>
            </w:r>
          </w:p>
        </w:tc>
        <w:tc>
          <w:tcPr>
            <w:tcW w:w="709" w:type="dxa"/>
          </w:tcPr>
          <w:p w14:paraId="23FC6832" w14:textId="77777777" w:rsidR="00290C5B" w:rsidRPr="001C0CC4" w:rsidRDefault="00290C5B" w:rsidP="0026746F">
            <w:pPr>
              <w:pStyle w:val="TAC"/>
            </w:pPr>
            <w:r w:rsidRPr="001C0CC4">
              <w:t>6</w:t>
            </w:r>
          </w:p>
        </w:tc>
        <w:tc>
          <w:tcPr>
            <w:tcW w:w="798" w:type="dxa"/>
          </w:tcPr>
          <w:p w14:paraId="25361B0F" w14:textId="77777777" w:rsidR="00290C5B" w:rsidRPr="001C0CC4" w:rsidRDefault="00290C5B" w:rsidP="0026746F">
            <w:pPr>
              <w:pStyle w:val="TAC"/>
            </w:pPr>
            <w:r w:rsidRPr="001C0CC4">
              <w:t>6</w:t>
            </w:r>
          </w:p>
        </w:tc>
        <w:tc>
          <w:tcPr>
            <w:tcW w:w="630" w:type="dxa"/>
          </w:tcPr>
          <w:p w14:paraId="27B8E093" w14:textId="77777777" w:rsidR="00290C5B" w:rsidRPr="001C0CC4" w:rsidRDefault="00290C5B" w:rsidP="0026746F">
            <w:pPr>
              <w:pStyle w:val="TAC"/>
            </w:pPr>
            <w:r w:rsidRPr="001C0CC4">
              <w:t>7</w:t>
            </w:r>
          </w:p>
        </w:tc>
        <w:tc>
          <w:tcPr>
            <w:tcW w:w="720" w:type="dxa"/>
          </w:tcPr>
          <w:p w14:paraId="7A8C1DDF" w14:textId="77777777" w:rsidR="00290C5B" w:rsidRPr="001C0CC4" w:rsidRDefault="00290C5B" w:rsidP="0026746F">
            <w:pPr>
              <w:pStyle w:val="TAC"/>
            </w:pPr>
            <w:r w:rsidRPr="001C0CC4">
              <w:t>9</w:t>
            </w:r>
          </w:p>
        </w:tc>
        <w:tc>
          <w:tcPr>
            <w:tcW w:w="720" w:type="dxa"/>
          </w:tcPr>
          <w:p w14:paraId="6C62F63C" w14:textId="77777777" w:rsidR="00290C5B" w:rsidRPr="001C0CC4" w:rsidRDefault="00290C5B" w:rsidP="0026746F">
            <w:pPr>
              <w:pStyle w:val="TAC"/>
            </w:pPr>
            <w:r w:rsidRPr="001C0CC4">
              <w:t>10</w:t>
            </w:r>
          </w:p>
        </w:tc>
        <w:tc>
          <w:tcPr>
            <w:tcW w:w="720" w:type="dxa"/>
          </w:tcPr>
          <w:p w14:paraId="2B8D5050" w14:textId="77777777" w:rsidR="00290C5B" w:rsidRPr="001C0CC4" w:rsidRDefault="00290C5B" w:rsidP="0026746F">
            <w:pPr>
              <w:pStyle w:val="TAC"/>
            </w:pPr>
            <w:r w:rsidRPr="001C0CC4">
              <w:t>11</w:t>
            </w:r>
          </w:p>
        </w:tc>
        <w:tc>
          <w:tcPr>
            <w:tcW w:w="720" w:type="dxa"/>
          </w:tcPr>
          <w:p w14:paraId="674ED1EB" w14:textId="77777777" w:rsidR="00290C5B" w:rsidRPr="001C0CC4" w:rsidRDefault="00290C5B" w:rsidP="0026746F">
            <w:pPr>
              <w:pStyle w:val="TAC"/>
            </w:pPr>
            <w:r w:rsidRPr="001C0CC4">
              <w:t>12</w:t>
            </w:r>
          </w:p>
        </w:tc>
        <w:tc>
          <w:tcPr>
            <w:tcW w:w="720" w:type="dxa"/>
          </w:tcPr>
          <w:p w14:paraId="55D821CD" w14:textId="77777777" w:rsidR="00290C5B" w:rsidRPr="001C0CC4" w:rsidRDefault="00290C5B" w:rsidP="0026746F">
            <w:pPr>
              <w:pStyle w:val="TAC"/>
            </w:pPr>
            <w:r w:rsidRPr="001C0CC4">
              <w:t>13</w:t>
            </w:r>
          </w:p>
        </w:tc>
        <w:tc>
          <w:tcPr>
            <w:tcW w:w="630" w:type="dxa"/>
          </w:tcPr>
          <w:p w14:paraId="5F9591DC" w14:textId="77777777" w:rsidR="00290C5B" w:rsidRPr="001C0CC4" w:rsidRDefault="00290C5B" w:rsidP="0026746F">
            <w:pPr>
              <w:pStyle w:val="TAC"/>
            </w:pPr>
            <w:r w:rsidRPr="001C0CC4">
              <w:t>14</w:t>
            </w:r>
          </w:p>
        </w:tc>
        <w:tc>
          <w:tcPr>
            <w:tcW w:w="630" w:type="dxa"/>
          </w:tcPr>
          <w:p w14:paraId="08097D57" w14:textId="77777777" w:rsidR="00290C5B" w:rsidRPr="001C0CC4" w:rsidRDefault="00290C5B" w:rsidP="0026746F">
            <w:pPr>
              <w:pStyle w:val="TAC"/>
            </w:pPr>
            <w:r w:rsidRPr="001C0CC4">
              <w:t>15</w:t>
            </w:r>
          </w:p>
        </w:tc>
        <w:tc>
          <w:tcPr>
            <w:tcW w:w="761" w:type="dxa"/>
          </w:tcPr>
          <w:p w14:paraId="6F1A32F7" w14:textId="77777777" w:rsidR="00290C5B" w:rsidRPr="001C0CC4" w:rsidRDefault="00290C5B" w:rsidP="0026746F">
            <w:pPr>
              <w:pStyle w:val="TAC"/>
            </w:pPr>
            <w:r w:rsidRPr="001C0CC4">
              <w:t>15</w:t>
            </w:r>
          </w:p>
        </w:tc>
        <w:tc>
          <w:tcPr>
            <w:tcW w:w="747" w:type="dxa"/>
          </w:tcPr>
          <w:p w14:paraId="5B222F0E" w14:textId="77777777" w:rsidR="00290C5B" w:rsidRPr="001C0CC4" w:rsidRDefault="00290C5B" w:rsidP="0026746F">
            <w:pPr>
              <w:pStyle w:val="TAC"/>
            </w:pPr>
            <w:r w:rsidRPr="001C0CC4">
              <w:t>16</w:t>
            </w:r>
          </w:p>
        </w:tc>
      </w:tr>
      <w:tr w:rsidR="00290C5B" w:rsidRPr="001C0CC4" w14:paraId="086D999B" w14:textId="77777777" w:rsidTr="0026746F">
        <w:trPr>
          <w:trHeight w:val="308"/>
          <w:jc w:val="center"/>
        </w:trPr>
        <w:tc>
          <w:tcPr>
            <w:tcW w:w="1426" w:type="dxa"/>
            <w:gridSpan w:val="2"/>
          </w:tcPr>
          <w:p w14:paraId="060B04A2"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857" w:type="dxa"/>
            <w:gridSpan w:val="2"/>
          </w:tcPr>
          <w:p w14:paraId="6FBD6017" w14:textId="77777777" w:rsidR="00290C5B" w:rsidRPr="001C0CC4" w:rsidRDefault="00290C5B" w:rsidP="0026746F">
            <w:pPr>
              <w:pStyle w:val="TAC"/>
            </w:pPr>
            <w:r w:rsidRPr="001C0CC4">
              <w:t>dBm</w:t>
            </w:r>
          </w:p>
        </w:tc>
        <w:tc>
          <w:tcPr>
            <w:tcW w:w="8505" w:type="dxa"/>
            <w:gridSpan w:val="12"/>
          </w:tcPr>
          <w:p w14:paraId="4F1C36C2" w14:textId="77777777" w:rsidR="00290C5B" w:rsidRPr="001C0CC4" w:rsidRDefault="00290C5B" w:rsidP="0026746F">
            <w:pPr>
              <w:pStyle w:val="TAC"/>
            </w:pPr>
            <w:r w:rsidRPr="001C0CC4">
              <w:t>-46</w:t>
            </w:r>
          </w:p>
        </w:tc>
      </w:tr>
      <w:tr w:rsidR="00290C5B" w:rsidRPr="001C0CC4" w14:paraId="6737510C" w14:textId="77777777" w:rsidTr="0026746F">
        <w:trPr>
          <w:trHeight w:val="308"/>
          <w:jc w:val="center"/>
        </w:trPr>
        <w:tc>
          <w:tcPr>
            <w:tcW w:w="1426" w:type="dxa"/>
            <w:gridSpan w:val="2"/>
          </w:tcPr>
          <w:p w14:paraId="6FAA7CB6" w14:textId="77777777" w:rsidR="00290C5B" w:rsidRPr="001C0CC4" w:rsidRDefault="00290C5B" w:rsidP="0026746F">
            <w:pPr>
              <w:pStyle w:val="TAC"/>
              <w:jc w:val="left"/>
            </w:pPr>
            <w:r w:rsidRPr="001C0CC4">
              <w:t>P</w:t>
            </w:r>
            <w:r w:rsidRPr="001C0CC4">
              <w:rPr>
                <w:vertAlign w:val="subscript"/>
              </w:rPr>
              <w:t>Interferer 2</w:t>
            </w:r>
            <w:r>
              <w:t xml:space="preserve"> </w:t>
            </w:r>
            <w:r w:rsidRPr="001C0CC4">
              <w:t>(Modulated)</w:t>
            </w:r>
          </w:p>
        </w:tc>
        <w:tc>
          <w:tcPr>
            <w:tcW w:w="857" w:type="dxa"/>
            <w:gridSpan w:val="2"/>
          </w:tcPr>
          <w:p w14:paraId="7A7F552A" w14:textId="77777777" w:rsidR="00290C5B" w:rsidRPr="001C0CC4" w:rsidRDefault="00290C5B" w:rsidP="0026746F">
            <w:pPr>
              <w:pStyle w:val="TAC"/>
            </w:pPr>
            <w:r w:rsidRPr="001C0CC4">
              <w:t>dBm</w:t>
            </w:r>
          </w:p>
        </w:tc>
        <w:tc>
          <w:tcPr>
            <w:tcW w:w="8505" w:type="dxa"/>
            <w:gridSpan w:val="12"/>
          </w:tcPr>
          <w:p w14:paraId="01F320A0" w14:textId="77777777" w:rsidR="00290C5B" w:rsidRPr="001C0CC4" w:rsidRDefault="00290C5B" w:rsidP="0026746F">
            <w:pPr>
              <w:pStyle w:val="TAC"/>
            </w:pPr>
            <w:r w:rsidRPr="001C0CC4">
              <w:t>-46</w:t>
            </w:r>
          </w:p>
        </w:tc>
      </w:tr>
      <w:tr w:rsidR="00290C5B" w:rsidRPr="001C0CC4" w14:paraId="044B4EE9" w14:textId="77777777" w:rsidTr="0026746F">
        <w:trPr>
          <w:trHeight w:val="161"/>
          <w:jc w:val="center"/>
        </w:trPr>
        <w:tc>
          <w:tcPr>
            <w:tcW w:w="1426" w:type="dxa"/>
            <w:gridSpan w:val="2"/>
          </w:tcPr>
          <w:p w14:paraId="502D18AB" w14:textId="77777777" w:rsidR="00290C5B" w:rsidRPr="001C0CC4" w:rsidRDefault="00290C5B" w:rsidP="0026746F">
            <w:pPr>
              <w:pStyle w:val="TAC"/>
              <w:jc w:val="left"/>
            </w:pPr>
            <w:r w:rsidRPr="001C0CC4">
              <w:t>BW</w:t>
            </w:r>
            <w:r w:rsidRPr="001C0CC4">
              <w:rPr>
                <w:vertAlign w:val="subscript"/>
              </w:rPr>
              <w:t>Interferer 2</w:t>
            </w:r>
          </w:p>
        </w:tc>
        <w:tc>
          <w:tcPr>
            <w:tcW w:w="857" w:type="dxa"/>
            <w:gridSpan w:val="2"/>
          </w:tcPr>
          <w:p w14:paraId="6D184AC2" w14:textId="77777777" w:rsidR="00290C5B" w:rsidRPr="001C0CC4" w:rsidRDefault="00290C5B" w:rsidP="0026746F">
            <w:pPr>
              <w:pStyle w:val="TAC"/>
            </w:pPr>
            <w:r w:rsidRPr="001C0CC4">
              <w:t>MHz</w:t>
            </w:r>
          </w:p>
        </w:tc>
        <w:tc>
          <w:tcPr>
            <w:tcW w:w="8505" w:type="dxa"/>
            <w:gridSpan w:val="12"/>
          </w:tcPr>
          <w:p w14:paraId="57F8F13B" w14:textId="77777777" w:rsidR="00290C5B" w:rsidRPr="001C0CC4" w:rsidRDefault="00290C5B" w:rsidP="0026746F">
            <w:pPr>
              <w:pStyle w:val="TAC"/>
            </w:pPr>
            <w:r w:rsidRPr="001C0CC4">
              <w:t>5</w:t>
            </w:r>
          </w:p>
        </w:tc>
      </w:tr>
      <w:tr w:rsidR="00290C5B" w:rsidRPr="001C0CC4" w14:paraId="18219F60" w14:textId="77777777" w:rsidTr="0026746F">
        <w:trPr>
          <w:trHeight w:val="463"/>
          <w:jc w:val="center"/>
        </w:trPr>
        <w:tc>
          <w:tcPr>
            <w:tcW w:w="1426" w:type="dxa"/>
            <w:gridSpan w:val="2"/>
          </w:tcPr>
          <w:p w14:paraId="581EF864" w14:textId="77777777" w:rsidR="00290C5B" w:rsidRPr="00151AF1" w:rsidRDefault="00290C5B" w:rsidP="0026746F">
            <w:pPr>
              <w:pStyle w:val="TAC"/>
              <w:jc w:val="left"/>
            </w:pPr>
            <w:r w:rsidRPr="001C0CC4">
              <w:t>F</w:t>
            </w:r>
            <w:r w:rsidRPr="001C0CC4">
              <w:rPr>
                <w:vertAlign w:val="subscript"/>
              </w:rPr>
              <w:t>Interferer 1</w:t>
            </w:r>
            <w:r>
              <w:t xml:space="preserve"> </w:t>
            </w:r>
            <w:r w:rsidRPr="001C0CC4">
              <w:t>(Offset)</w:t>
            </w:r>
          </w:p>
        </w:tc>
        <w:tc>
          <w:tcPr>
            <w:tcW w:w="857" w:type="dxa"/>
            <w:gridSpan w:val="2"/>
          </w:tcPr>
          <w:p w14:paraId="372BF390" w14:textId="77777777" w:rsidR="00290C5B" w:rsidRPr="001C0CC4" w:rsidRDefault="00290C5B" w:rsidP="0026746F">
            <w:pPr>
              <w:pStyle w:val="TAC"/>
            </w:pPr>
            <w:r w:rsidRPr="001C0CC4">
              <w:t>MHz</w:t>
            </w:r>
          </w:p>
        </w:tc>
        <w:tc>
          <w:tcPr>
            <w:tcW w:w="8505" w:type="dxa"/>
            <w:gridSpan w:val="12"/>
          </w:tcPr>
          <w:p w14:paraId="75D60214" w14:textId="77777777" w:rsidR="00AA2487" w:rsidRPr="001C0CC4" w:rsidRDefault="00AA2487" w:rsidP="00AA2487">
            <w:pPr>
              <w:pStyle w:val="TAC"/>
            </w:pPr>
            <w:r w:rsidRPr="001C0CC4">
              <w:t>-BW</w:t>
            </w:r>
            <w:r w:rsidRPr="00835F44">
              <w:rPr>
                <w:vertAlign w:val="subscript"/>
              </w:rPr>
              <w:t>Channel</w:t>
            </w:r>
            <w:r w:rsidRPr="001C0CC4">
              <w:t>/2 – 7.5</w:t>
            </w:r>
          </w:p>
          <w:p w14:paraId="2E1AA0D1" w14:textId="77777777" w:rsidR="00AA2487" w:rsidRPr="001C0CC4" w:rsidRDefault="00AA2487" w:rsidP="00AA2487">
            <w:pPr>
              <w:pStyle w:val="TAC"/>
            </w:pPr>
            <w:r w:rsidRPr="001C0CC4">
              <w:t>/</w:t>
            </w:r>
          </w:p>
          <w:p w14:paraId="7B020909" w14:textId="4E984CF7" w:rsidR="00290C5B" w:rsidRPr="001C0CC4" w:rsidRDefault="00AA2487" w:rsidP="00AA2487">
            <w:pPr>
              <w:pStyle w:val="TAC"/>
            </w:pPr>
            <w:r w:rsidRPr="001C0CC4">
              <w:t>+BW</w:t>
            </w:r>
            <w:r w:rsidRPr="00835F44">
              <w:rPr>
                <w:vertAlign w:val="subscript"/>
              </w:rPr>
              <w:t>Channel</w:t>
            </w:r>
            <w:r w:rsidRPr="001C0CC4">
              <w:t>/2 + 7.5</w:t>
            </w:r>
          </w:p>
        </w:tc>
      </w:tr>
      <w:tr w:rsidR="00290C5B" w:rsidRPr="001C0CC4" w14:paraId="10FFC71E" w14:textId="77777777" w:rsidTr="0026746F">
        <w:trPr>
          <w:trHeight w:val="308"/>
          <w:jc w:val="center"/>
        </w:trPr>
        <w:tc>
          <w:tcPr>
            <w:tcW w:w="1426" w:type="dxa"/>
            <w:gridSpan w:val="2"/>
          </w:tcPr>
          <w:p w14:paraId="5CEBD827" w14:textId="77777777" w:rsidR="00290C5B" w:rsidRPr="001C0CC4" w:rsidRDefault="00290C5B" w:rsidP="0026746F">
            <w:pPr>
              <w:pStyle w:val="TAC"/>
              <w:jc w:val="left"/>
            </w:pPr>
            <w:r w:rsidRPr="001C0CC4">
              <w:t>F</w:t>
            </w:r>
            <w:r w:rsidRPr="001C0CC4">
              <w:rPr>
                <w:vertAlign w:val="subscript"/>
              </w:rPr>
              <w:t>Interferer 2</w:t>
            </w:r>
            <w:r>
              <w:t xml:space="preserve"> </w:t>
            </w:r>
            <w:r w:rsidRPr="001C0CC4">
              <w:t>(Offset)</w:t>
            </w:r>
          </w:p>
        </w:tc>
        <w:tc>
          <w:tcPr>
            <w:tcW w:w="857" w:type="dxa"/>
            <w:gridSpan w:val="2"/>
          </w:tcPr>
          <w:p w14:paraId="5ED0256F" w14:textId="77777777" w:rsidR="00290C5B" w:rsidRPr="001C0CC4" w:rsidRDefault="00290C5B" w:rsidP="0026746F">
            <w:pPr>
              <w:pStyle w:val="TAC"/>
            </w:pPr>
            <w:r w:rsidRPr="001C0CC4">
              <w:t>MHz</w:t>
            </w:r>
          </w:p>
        </w:tc>
        <w:tc>
          <w:tcPr>
            <w:tcW w:w="8505" w:type="dxa"/>
            <w:gridSpan w:val="12"/>
          </w:tcPr>
          <w:p w14:paraId="72390849" w14:textId="77777777" w:rsidR="00290C5B" w:rsidRPr="001C0CC4" w:rsidRDefault="00290C5B" w:rsidP="0026746F">
            <w:pPr>
              <w:pStyle w:val="TAC"/>
              <w:rPr>
                <w:bCs/>
              </w:rPr>
            </w:pPr>
            <w:r w:rsidRPr="001C0CC4">
              <w:t>2*F</w:t>
            </w:r>
            <w:r w:rsidRPr="001C0CC4">
              <w:rPr>
                <w:vertAlign w:val="subscript"/>
              </w:rPr>
              <w:t>Interferer 1</w:t>
            </w:r>
          </w:p>
        </w:tc>
      </w:tr>
      <w:tr w:rsidR="00290C5B" w:rsidRPr="001C0CC4" w14:paraId="4E3E0943" w14:textId="77777777" w:rsidTr="0026746F">
        <w:trPr>
          <w:trHeight w:val="299"/>
          <w:jc w:val="center"/>
        </w:trPr>
        <w:tc>
          <w:tcPr>
            <w:tcW w:w="10788" w:type="dxa"/>
            <w:gridSpan w:val="16"/>
          </w:tcPr>
          <w:p w14:paraId="3F868145" w14:textId="77777777" w:rsidR="00290C5B" w:rsidRPr="001C0CC4" w:rsidRDefault="00290C5B"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61A16D3" w14:textId="77777777" w:rsidR="00290C5B" w:rsidRPr="001C0CC4" w:rsidRDefault="00290C5B" w:rsidP="0026746F">
            <w:pPr>
              <w:pStyle w:val="TAN"/>
            </w:pPr>
            <w:r w:rsidRPr="001C0CC4">
              <w:t>NOTE 2:</w:t>
            </w:r>
            <w:r w:rsidRPr="001C0CC4">
              <w:tab/>
              <w:t>Reference measurement channel is specified in Annexes A.2.2, A.2.3, A.3.2, and A.3.3 (with one sided dynamic OCNG Pattern OP.1 FDD/TDD for the DL-signal as described in Annex A.5.1.1/A.5.2.1).</w:t>
            </w:r>
          </w:p>
          <w:p w14:paraId="51EA5F90"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2760F905"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3CF61E04" w14:textId="77777777" w:rsidR="00290C5B" w:rsidRPr="001C0CC4" w:rsidRDefault="00290C5B" w:rsidP="00290C5B"/>
    <w:p w14:paraId="48EA4EA7" w14:textId="77777777" w:rsidR="00290C5B" w:rsidRPr="001C0CC4" w:rsidRDefault="00290C5B" w:rsidP="00290C5B">
      <w:pPr>
        <w:pStyle w:val="TH"/>
      </w:pPr>
      <w:r w:rsidRPr="001C0CC4">
        <w:t>Table 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290C5B" w:rsidRPr="001C0CC4" w14:paraId="1B3CEB89" w14:textId="77777777" w:rsidTr="0026746F">
        <w:trPr>
          <w:trHeight w:val="155"/>
          <w:jc w:val="center"/>
        </w:trPr>
        <w:tc>
          <w:tcPr>
            <w:tcW w:w="629" w:type="pct"/>
            <w:tcBorders>
              <w:bottom w:val="nil"/>
            </w:tcBorders>
            <w:shd w:val="clear" w:color="auto" w:fill="auto"/>
          </w:tcPr>
          <w:p w14:paraId="5FD83648" w14:textId="77777777" w:rsidR="00290C5B" w:rsidRPr="001C0CC4" w:rsidRDefault="00290C5B" w:rsidP="0026746F">
            <w:pPr>
              <w:pStyle w:val="TAH"/>
            </w:pPr>
            <w:r w:rsidRPr="001C0CC4">
              <w:t>Rx parameter</w:t>
            </w:r>
          </w:p>
        </w:tc>
        <w:tc>
          <w:tcPr>
            <w:tcW w:w="353" w:type="pct"/>
            <w:tcBorders>
              <w:bottom w:val="nil"/>
            </w:tcBorders>
            <w:shd w:val="clear" w:color="auto" w:fill="auto"/>
          </w:tcPr>
          <w:p w14:paraId="04A74B4A" w14:textId="77777777" w:rsidR="00290C5B" w:rsidRPr="001C0CC4" w:rsidRDefault="00290C5B" w:rsidP="0026746F">
            <w:pPr>
              <w:pStyle w:val="TAH"/>
            </w:pPr>
            <w:r w:rsidRPr="001C0CC4">
              <w:t>Units</w:t>
            </w:r>
          </w:p>
        </w:tc>
        <w:tc>
          <w:tcPr>
            <w:tcW w:w="4018" w:type="pct"/>
            <w:gridSpan w:val="8"/>
          </w:tcPr>
          <w:p w14:paraId="21001546" w14:textId="77777777" w:rsidR="00290C5B" w:rsidRPr="001C0CC4" w:rsidRDefault="00290C5B" w:rsidP="0026746F">
            <w:pPr>
              <w:pStyle w:val="TAH"/>
            </w:pPr>
            <w:r w:rsidRPr="001C0CC4">
              <w:t>Channel bandwidth</w:t>
            </w:r>
          </w:p>
        </w:tc>
      </w:tr>
      <w:tr w:rsidR="00290C5B" w:rsidRPr="001C0CC4" w14:paraId="56B42D8B" w14:textId="77777777" w:rsidTr="0026746F">
        <w:trPr>
          <w:trHeight w:val="108"/>
          <w:jc w:val="center"/>
        </w:trPr>
        <w:tc>
          <w:tcPr>
            <w:tcW w:w="629" w:type="pct"/>
            <w:tcBorders>
              <w:top w:val="nil"/>
            </w:tcBorders>
            <w:shd w:val="clear" w:color="auto" w:fill="auto"/>
          </w:tcPr>
          <w:p w14:paraId="0B2496BA" w14:textId="77777777" w:rsidR="00290C5B" w:rsidRPr="001C0CC4" w:rsidRDefault="00290C5B" w:rsidP="0026746F">
            <w:pPr>
              <w:pStyle w:val="TAH"/>
            </w:pPr>
          </w:p>
        </w:tc>
        <w:tc>
          <w:tcPr>
            <w:tcW w:w="353" w:type="pct"/>
            <w:tcBorders>
              <w:top w:val="nil"/>
            </w:tcBorders>
            <w:shd w:val="clear" w:color="auto" w:fill="auto"/>
          </w:tcPr>
          <w:p w14:paraId="15B71AA4" w14:textId="77777777" w:rsidR="00290C5B" w:rsidRPr="001C0CC4" w:rsidRDefault="00290C5B" w:rsidP="0026746F">
            <w:pPr>
              <w:pStyle w:val="TAH"/>
            </w:pPr>
          </w:p>
        </w:tc>
        <w:tc>
          <w:tcPr>
            <w:tcW w:w="416" w:type="pct"/>
          </w:tcPr>
          <w:p w14:paraId="2C85BA7B" w14:textId="77777777" w:rsidR="00290C5B" w:rsidRPr="001C0CC4" w:rsidRDefault="00290C5B" w:rsidP="0026746F">
            <w:pPr>
              <w:pStyle w:val="TAH"/>
            </w:pPr>
            <w:r w:rsidRPr="001C0CC4">
              <w:rPr>
                <w:rFonts w:hint="eastAsia"/>
              </w:rPr>
              <w:t>1</w:t>
            </w:r>
            <w:r w:rsidRPr="001C0CC4">
              <w:t>0</w:t>
            </w:r>
            <w:r w:rsidRPr="001C0CC4">
              <w:br/>
              <w:t>MHz</w:t>
            </w:r>
          </w:p>
        </w:tc>
        <w:tc>
          <w:tcPr>
            <w:tcW w:w="515" w:type="pct"/>
          </w:tcPr>
          <w:p w14:paraId="214FBD4E" w14:textId="77777777" w:rsidR="00290C5B" w:rsidRPr="001C0CC4" w:rsidRDefault="00290C5B" w:rsidP="0026746F">
            <w:pPr>
              <w:pStyle w:val="TAH"/>
            </w:pPr>
            <w:r w:rsidRPr="001C0CC4">
              <w:t>20</w:t>
            </w:r>
            <w:r w:rsidRPr="001C0CC4">
              <w:br/>
              <w:t>MHz</w:t>
            </w:r>
          </w:p>
        </w:tc>
        <w:tc>
          <w:tcPr>
            <w:tcW w:w="515" w:type="pct"/>
          </w:tcPr>
          <w:p w14:paraId="0B1E0ACB" w14:textId="77777777" w:rsidR="00290C5B" w:rsidRPr="001C0CC4" w:rsidRDefault="00290C5B" w:rsidP="0026746F">
            <w:pPr>
              <w:pStyle w:val="TAH"/>
            </w:pPr>
            <w:r w:rsidRPr="001C0CC4">
              <w:rPr>
                <w:rFonts w:hint="eastAsia"/>
              </w:rPr>
              <w:t>4</w:t>
            </w:r>
            <w:r w:rsidRPr="001C0CC4">
              <w:t>0</w:t>
            </w:r>
            <w:r w:rsidRPr="001C0CC4">
              <w:br/>
              <w:t>MHz</w:t>
            </w:r>
          </w:p>
        </w:tc>
        <w:tc>
          <w:tcPr>
            <w:tcW w:w="515" w:type="pct"/>
          </w:tcPr>
          <w:p w14:paraId="1A90BCBB" w14:textId="77777777" w:rsidR="00290C5B" w:rsidRPr="001C0CC4" w:rsidRDefault="00290C5B" w:rsidP="0026746F">
            <w:pPr>
              <w:pStyle w:val="TAH"/>
            </w:pPr>
            <w:r w:rsidRPr="001C0CC4">
              <w:rPr>
                <w:rFonts w:hint="eastAsia"/>
              </w:rPr>
              <w:t>50</w:t>
            </w:r>
            <w:r w:rsidRPr="001C0CC4">
              <w:br/>
              <w:t>MHz</w:t>
            </w:r>
          </w:p>
        </w:tc>
        <w:tc>
          <w:tcPr>
            <w:tcW w:w="515" w:type="pct"/>
          </w:tcPr>
          <w:p w14:paraId="3DA50124" w14:textId="77777777" w:rsidR="00290C5B" w:rsidRPr="001C0CC4" w:rsidRDefault="00290C5B" w:rsidP="0026746F">
            <w:pPr>
              <w:pStyle w:val="TAH"/>
            </w:pPr>
            <w:r w:rsidRPr="001C0CC4">
              <w:rPr>
                <w:rFonts w:hint="eastAsia"/>
              </w:rPr>
              <w:t>60</w:t>
            </w:r>
            <w:r w:rsidRPr="001C0CC4">
              <w:br/>
              <w:t>MHz</w:t>
            </w:r>
          </w:p>
        </w:tc>
        <w:tc>
          <w:tcPr>
            <w:tcW w:w="515" w:type="pct"/>
          </w:tcPr>
          <w:p w14:paraId="7E29862F" w14:textId="77777777" w:rsidR="00290C5B" w:rsidRPr="001C0CC4" w:rsidRDefault="00290C5B" w:rsidP="0026746F">
            <w:pPr>
              <w:pStyle w:val="TAH"/>
            </w:pPr>
            <w:r w:rsidRPr="001C0CC4">
              <w:rPr>
                <w:rFonts w:hint="eastAsia"/>
              </w:rPr>
              <w:t>80</w:t>
            </w:r>
            <w:r w:rsidRPr="001C0CC4">
              <w:br/>
              <w:t>MHz</w:t>
            </w:r>
          </w:p>
        </w:tc>
        <w:tc>
          <w:tcPr>
            <w:tcW w:w="515" w:type="pct"/>
          </w:tcPr>
          <w:p w14:paraId="1A0DBD8D" w14:textId="77777777" w:rsidR="00290C5B" w:rsidRPr="001C0CC4" w:rsidRDefault="00290C5B" w:rsidP="0026746F">
            <w:pPr>
              <w:pStyle w:val="TAH"/>
            </w:pPr>
            <w:r w:rsidRPr="001C0CC4">
              <w:t>90</w:t>
            </w:r>
          </w:p>
          <w:p w14:paraId="1C2D8319" w14:textId="77777777" w:rsidR="00290C5B" w:rsidRPr="001C0CC4" w:rsidRDefault="00290C5B" w:rsidP="0026746F">
            <w:pPr>
              <w:pStyle w:val="TAH"/>
            </w:pPr>
            <w:r w:rsidRPr="001C0CC4">
              <w:t>MHz</w:t>
            </w:r>
          </w:p>
        </w:tc>
        <w:tc>
          <w:tcPr>
            <w:tcW w:w="512" w:type="pct"/>
          </w:tcPr>
          <w:p w14:paraId="190B0464" w14:textId="77777777" w:rsidR="00290C5B" w:rsidRPr="001C0CC4" w:rsidRDefault="00290C5B" w:rsidP="0026746F">
            <w:pPr>
              <w:pStyle w:val="TAH"/>
            </w:pPr>
            <w:r w:rsidRPr="001C0CC4">
              <w:rPr>
                <w:rFonts w:hint="eastAsia"/>
              </w:rPr>
              <w:t>100</w:t>
            </w:r>
            <w:r w:rsidRPr="001C0CC4">
              <w:br/>
              <w:t>MHz</w:t>
            </w:r>
          </w:p>
        </w:tc>
      </w:tr>
      <w:tr w:rsidR="00290C5B" w:rsidRPr="001C0CC4" w14:paraId="723AC9D8" w14:textId="77777777" w:rsidTr="0026746F">
        <w:trPr>
          <w:trHeight w:val="161"/>
          <w:jc w:val="center"/>
        </w:trPr>
        <w:tc>
          <w:tcPr>
            <w:tcW w:w="629" w:type="pct"/>
          </w:tcPr>
          <w:p w14:paraId="594416B2" w14:textId="77777777" w:rsidR="00290C5B" w:rsidRPr="001C0CC4" w:rsidRDefault="00290C5B" w:rsidP="0026746F">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24278567" w14:textId="77777777" w:rsidR="00290C5B" w:rsidRPr="001C0CC4" w:rsidRDefault="00290C5B" w:rsidP="0026746F">
            <w:pPr>
              <w:pStyle w:val="TAC"/>
            </w:pPr>
            <w:r w:rsidRPr="001C0CC4">
              <w:t>dBm</w:t>
            </w:r>
          </w:p>
        </w:tc>
        <w:tc>
          <w:tcPr>
            <w:tcW w:w="4018" w:type="pct"/>
            <w:gridSpan w:val="8"/>
          </w:tcPr>
          <w:p w14:paraId="1B3598FC" w14:textId="77777777" w:rsidR="00290C5B" w:rsidRPr="001C0CC4" w:rsidRDefault="00290C5B" w:rsidP="0026746F">
            <w:pPr>
              <w:pStyle w:val="TAC"/>
            </w:pPr>
            <w:r w:rsidRPr="001C0CC4">
              <w:t>REFSENS + 6</w:t>
            </w:r>
            <w:r>
              <w:t xml:space="preserve"> dB</w:t>
            </w:r>
          </w:p>
        </w:tc>
      </w:tr>
      <w:tr w:rsidR="00290C5B" w:rsidRPr="001C0CC4" w14:paraId="3755CAB3" w14:textId="77777777" w:rsidTr="0026746F">
        <w:trPr>
          <w:trHeight w:val="308"/>
          <w:jc w:val="center"/>
        </w:trPr>
        <w:tc>
          <w:tcPr>
            <w:tcW w:w="629" w:type="pct"/>
          </w:tcPr>
          <w:p w14:paraId="545E5C8D" w14:textId="77777777" w:rsidR="00290C5B" w:rsidRPr="001C0CC4" w:rsidRDefault="00290C5B" w:rsidP="0026746F">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3117B71" w14:textId="77777777" w:rsidR="00290C5B" w:rsidRPr="001C0CC4" w:rsidRDefault="00290C5B" w:rsidP="0026746F">
            <w:pPr>
              <w:pStyle w:val="TAC"/>
            </w:pPr>
            <w:r w:rsidRPr="001C0CC4">
              <w:t>dBm</w:t>
            </w:r>
          </w:p>
        </w:tc>
        <w:tc>
          <w:tcPr>
            <w:tcW w:w="4018" w:type="pct"/>
            <w:gridSpan w:val="8"/>
          </w:tcPr>
          <w:p w14:paraId="10B97F50" w14:textId="77777777" w:rsidR="00290C5B" w:rsidRPr="001C0CC4" w:rsidRDefault="00290C5B" w:rsidP="0026746F">
            <w:pPr>
              <w:pStyle w:val="TAC"/>
            </w:pPr>
            <w:r w:rsidRPr="001C0CC4">
              <w:t>-46</w:t>
            </w:r>
          </w:p>
        </w:tc>
      </w:tr>
      <w:tr w:rsidR="00290C5B" w:rsidRPr="001C0CC4" w14:paraId="0019B6B3" w14:textId="77777777" w:rsidTr="0026746F">
        <w:trPr>
          <w:trHeight w:val="308"/>
          <w:jc w:val="center"/>
        </w:trPr>
        <w:tc>
          <w:tcPr>
            <w:tcW w:w="629" w:type="pct"/>
          </w:tcPr>
          <w:p w14:paraId="714DF610" w14:textId="77777777" w:rsidR="00290C5B" w:rsidRPr="001C0CC4" w:rsidRDefault="00290C5B" w:rsidP="0026746F">
            <w:pPr>
              <w:pStyle w:val="TAC"/>
              <w:jc w:val="left"/>
            </w:pPr>
            <w:r w:rsidRPr="001C0CC4">
              <w:t>P</w:t>
            </w:r>
            <w:r w:rsidRPr="001C0CC4">
              <w:rPr>
                <w:vertAlign w:val="subscript"/>
              </w:rPr>
              <w:t>Interferer 2</w:t>
            </w:r>
          </w:p>
          <w:p w14:paraId="56E5B720" w14:textId="77777777" w:rsidR="00290C5B" w:rsidRPr="001C0CC4" w:rsidRDefault="00290C5B" w:rsidP="0026746F">
            <w:pPr>
              <w:pStyle w:val="TAC"/>
              <w:jc w:val="left"/>
            </w:pPr>
            <w:r w:rsidRPr="001C0CC4">
              <w:t>(Modulated)</w:t>
            </w:r>
          </w:p>
        </w:tc>
        <w:tc>
          <w:tcPr>
            <w:tcW w:w="353" w:type="pct"/>
          </w:tcPr>
          <w:p w14:paraId="45AF3572" w14:textId="77777777" w:rsidR="00290C5B" w:rsidRPr="001C0CC4" w:rsidRDefault="00290C5B" w:rsidP="0026746F">
            <w:pPr>
              <w:pStyle w:val="TAC"/>
            </w:pPr>
            <w:r w:rsidRPr="001C0CC4">
              <w:t>dBm</w:t>
            </w:r>
          </w:p>
        </w:tc>
        <w:tc>
          <w:tcPr>
            <w:tcW w:w="4018" w:type="pct"/>
            <w:gridSpan w:val="8"/>
          </w:tcPr>
          <w:p w14:paraId="6DA222B0" w14:textId="77777777" w:rsidR="00290C5B" w:rsidRPr="001C0CC4" w:rsidRDefault="00290C5B" w:rsidP="0026746F">
            <w:pPr>
              <w:pStyle w:val="TAC"/>
            </w:pPr>
            <w:r w:rsidRPr="001C0CC4">
              <w:t>-46</w:t>
            </w:r>
          </w:p>
        </w:tc>
      </w:tr>
      <w:tr w:rsidR="00290C5B" w:rsidRPr="001C0CC4" w14:paraId="1A304786" w14:textId="77777777" w:rsidTr="0026746F">
        <w:trPr>
          <w:trHeight w:val="161"/>
          <w:jc w:val="center"/>
        </w:trPr>
        <w:tc>
          <w:tcPr>
            <w:tcW w:w="629" w:type="pct"/>
          </w:tcPr>
          <w:p w14:paraId="75828EC5" w14:textId="77777777" w:rsidR="00290C5B" w:rsidRPr="001C0CC4" w:rsidRDefault="00290C5B" w:rsidP="0026746F">
            <w:pPr>
              <w:pStyle w:val="TAC"/>
              <w:jc w:val="left"/>
            </w:pPr>
            <w:r w:rsidRPr="001C0CC4">
              <w:t>BW</w:t>
            </w:r>
            <w:r w:rsidRPr="001C0CC4">
              <w:rPr>
                <w:vertAlign w:val="subscript"/>
              </w:rPr>
              <w:t>Interferer 2</w:t>
            </w:r>
          </w:p>
        </w:tc>
        <w:tc>
          <w:tcPr>
            <w:tcW w:w="353" w:type="pct"/>
          </w:tcPr>
          <w:p w14:paraId="2CAC200B" w14:textId="77777777" w:rsidR="00290C5B" w:rsidRPr="001C0CC4" w:rsidRDefault="00290C5B" w:rsidP="0026746F">
            <w:pPr>
              <w:pStyle w:val="TAC"/>
            </w:pPr>
            <w:r w:rsidRPr="001C0CC4">
              <w:t>MHz</w:t>
            </w:r>
          </w:p>
        </w:tc>
        <w:tc>
          <w:tcPr>
            <w:tcW w:w="4018" w:type="pct"/>
            <w:gridSpan w:val="8"/>
          </w:tcPr>
          <w:p w14:paraId="62560CA7" w14:textId="3F169AD1" w:rsidR="00290C5B" w:rsidRPr="001C0CC4" w:rsidRDefault="00AA2487" w:rsidP="0026746F">
            <w:pPr>
              <w:pStyle w:val="TAC"/>
            </w:pPr>
            <w:r w:rsidRPr="001C0CC4">
              <w:t>BW</w:t>
            </w:r>
            <w:r w:rsidRPr="00835F44">
              <w:rPr>
                <w:vertAlign w:val="subscript"/>
              </w:rPr>
              <w:t>Channel</w:t>
            </w:r>
          </w:p>
        </w:tc>
      </w:tr>
      <w:tr w:rsidR="00290C5B" w:rsidRPr="001C0CC4" w14:paraId="0F918DC5" w14:textId="77777777" w:rsidTr="0026746F">
        <w:trPr>
          <w:trHeight w:val="161"/>
          <w:jc w:val="center"/>
        </w:trPr>
        <w:tc>
          <w:tcPr>
            <w:tcW w:w="629" w:type="pct"/>
          </w:tcPr>
          <w:p w14:paraId="4934A5E3" w14:textId="77777777" w:rsidR="00290C5B" w:rsidRPr="001C0CC4" w:rsidRDefault="00290C5B" w:rsidP="0026746F">
            <w:pPr>
              <w:pStyle w:val="TAC"/>
              <w:jc w:val="left"/>
            </w:pPr>
            <w:r w:rsidRPr="001C0CC4">
              <w:t>F</w:t>
            </w:r>
            <w:r w:rsidRPr="001C0CC4">
              <w:rPr>
                <w:vertAlign w:val="subscript"/>
              </w:rPr>
              <w:t>Interferer 1</w:t>
            </w:r>
          </w:p>
          <w:p w14:paraId="03CCD6E0" w14:textId="77777777" w:rsidR="00290C5B" w:rsidRPr="001C0CC4" w:rsidRDefault="00290C5B" w:rsidP="0026746F">
            <w:pPr>
              <w:pStyle w:val="TAC"/>
              <w:jc w:val="left"/>
            </w:pPr>
            <w:r w:rsidRPr="001C0CC4">
              <w:t>(Offset)</w:t>
            </w:r>
          </w:p>
        </w:tc>
        <w:tc>
          <w:tcPr>
            <w:tcW w:w="353" w:type="pct"/>
          </w:tcPr>
          <w:p w14:paraId="645C07F2" w14:textId="77777777" w:rsidR="00290C5B" w:rsidRPr="001C0CC4" w:rsidRDefault="00290C5B" w:rsidP="0026746F">
            <w:pPr>
              <w:pStyle w:val="TAC"/>
            </w:pPr>
            <w:r w:rsidRPr="001C0CC4">
              <w:t>MHz</w:t>
            </w:r>
          </w:p>
        </w:tc>
        <w:tc>
          <w:tcPr>
            <w:tcW w:w="4018" w:type="pct"/>
            <w:gridSpan w:val="8"/>
          </w:tcPr>
          <w:p w14:paraId="29159D0D" w14:textId="77777777" w:rsidR="00AA2487" w:rsidRPr="001C0CC4" w:rsidRDefault="00AA2487" w:rsidP="00AA2487">
            <w:pPr>
              <w:pStyle w:val="TAC"/>
              <w:rPr>
                <w:rFonts w:cs="Arial"/>
              </w:rPr>
            </w:pPr>
            <w:r w:rsidRPr="001C0CC4">
              <w:rPr>
                <w:rFonts w:cs="Arial"/>
              </w:rPr>
              <w:t>-2BW</w:t>
            </w:r>
            <w:r w:rsidRPr="00835F44">
              <w:rPr>
                <w:vertAlign w:val="subscript"/>
              </w:rPr>
              <w:t>Channel</w:t>
            </w:r>
          </w:p>
          <w:p w14:paraId="3D36C83A" w14:textId="77777777" w:rsidR="00AA2487" w:rsidRPr="001C0CC4" w:rsidRDefault="00AA2487" w:rsidP="00AA2487">
            <w:pPr>
              <w:pStyle w:val="TAC"/>
              <w:rPr>
                <w:rFonts w:cs="Arial"/>
              </w:rPr>
            </w:pPr>
            <w:r w:rsidRPr="001C0CC4">
              <w:rPr>
                <w:rFonts w:cs="Arial"/>
              </w:rPr>
              <w:t>/</w:t>
            </w:r>
          </w:p>
          <w:p w14:paraId="2026E7A6" w14:textId="79AC1E00" w:rsidR="00290C5B" w:rsidRPr="001C0CC4" w:rsidDel="00AA3F2A" w:rsidRDefault="00AA2487" w:rsidP="00AA2487">
            <w:pPr>
              <w:pStyle w:val="TAC"/>
            </w:pPr>
            <w:r w:rsidRPr="001C0CC4">
              <w:rPr>
                <w:rFonts w:cs="Arial"/>
              </w:rPr>
              <w:t>+2BW</w:t>
            </w:r>
            <w:r w:rsidRPr="00835F44">
              <w:rPr>
                <w:vertAlign w:val="subscript"/>
              </w:rPr>
              <w:t>Channel</w:t>
            </w:r>
          </w:p>
        </w:tc>
      </w:tr>
      <w:tr w:rsidR="00290C5B" w:rsidRPr="001C0CC4" w14:paraId="23FD7973" w14:textId="77777777" w:rsidTr="0026746F">
        <w:trPr>
          <w:trHeight w:val="161"/>
          <w:jc w:val="center"/>
        </w:trPr>
        <w:tc>
          <w:tcPr>
            <w:tcW w:w="629" w:type="pct"/>
          </w:tcPr>
          <w:p w14:paraId="5DF87676" w14:textId="77777777" w:rsidR="00290C5B" w:rsidRPr="001C0CC4" w:rsidRDefault="00290C5B" w:rsidP="0026746F">
            <w:pPr>
              <w:pStyle w:val="TAC"/>
              <w:jc w:val="left"/>
            </w:pPr>
            <w:r w:rsidRPr="001C0CC4">
              <w:t>F</w:t>
            </w:r>
            <w:r w:rsidRPr="001C0CC4">
              <w:rPr>
                <w:vertAlign w:val="subscript"/>
              </w:rPr>
              <w:t>Interferer 2</w:t>
            </w:r>
          </w:p>
          <w:p w14:paraId="1FE57A0A" w14:textId="77777777" w:rsidR="00290C5B" w:rsidRPr="001C0CC4" w:rsidRDefault="00290C5B" w:rsidP="0026746F">
            <w:pPr>
              <w:pStyle w:val="TAC"/>
              <w:jc w:val="left"/>
            </w:pPr>
            <w:r w:rsidRPr="001C0CC4">
              <w:t>(Offset)</w:t>
            </w:r>
          </w:p>
        </w:tc>
        <w:tc>
          <w:tcPr>
            <w:tcW w:w="353" w:type="pct"/>
          </w:tcPr>
          <w:p w14:paraId="41879E0F" w14:textId="77777777" w:rsidR="00290C5B" w:rsidRPr="001C0CC4" w:rsidRDefault="00290C5B" w:rsidP="0026746F">
            <w:pPr>
              <w:pStyle w:val="TAC"/>
            </w:pPr>
            <w:r w:rsidRPr="001C0CC4">
              <w:t>MHz</w:t>
            </w:r>
          </w:p>
        </w:tc>
        <w:tc>
          <w:tcPr>
            <w:tcW w:w="4018" w:type="pct"/>
            <w:gridSpan w:val="8"/>
          </w:tcPr>
          <w:p w14:paraId="0AC789C8" w14:textId="77777777" w:rsidR="00290C5B" w:rsidRPr="001C0CC4" w:rsidDel="00AA3F2A" w:rsidRDefault="00290C5B" w:rsidP="0026746F">
            <w:pPr>
              <w:pStyle w:val="TAC"/>
            </w:pPr>
            <w:r w:rsidRPr="001C0CC4">
              <w:rPr>
                <w:rFonts w:cs="Arial"/>
                <w:bCs/>
              </w:rPr>
              <w:t>2*F</w:t>
            </w:r>
            <w:r w:rsidRPr="001C0CC4">
              <w:rPr>
                <w:rFonts w:cs="Arial"/>
                <w:bCs/>
                <w:vertAlign w:val="subscript"/>
              </w:rPr>
              <w:t>Interferer 1</w:t>
            </w:r>
          </w:p>
        </w:tc>
      </w:tr>
      <w:tr w:rsidR="00290C5B" w:rsidRPr="001C0CC4" w14:paraId="3985AC19" w14:textId="77777777" w:rsidTr="0026746F">
        <w:trPr>
          <w:trHeight w:val="299"/>
          <w:jc w:val="center"/>
        </w:trPr>
        <w:tc>
          <w:tcPr>
            <w:tcW w:w="5000" w:type="pct"/>
            <w:gridSpan w:val="10"/>
          </w:tcPr>
          <w:p w14:paraId="4E2908AB" w14:textId="77777777" w:rsidR="00290C5B" w:rsidRPr="001C0CC4" w:rsidRDefault="00290C5B"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73E6470" w14:textId="77777777" w:rsidR="00290C5B" w:rsidRPr="001C0CC4" w:rsidRDefault="00290C5B"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4F9FC7C5" w14:textId="77777777" w:rsidR="00290C5B" w:rsidRPr="001C0CC4" w:rsidRDefault="00290C5B"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3FBFBB6A" w14:textId="77777777" w:rsidR="00290C5B" w:rsidRPr="001C0CC4" w:rsidRDefault="00290C5B"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582805B6" w14:textId="77777777" w:rsidR="00290C5B" w:rsidRPr="001C0CC4" w:rsidRDefault="00290C5B" w:rsidP="00290C5B"/>
    <w:p w14:paraId="13A22A34" w14:textId="77777777" w:rsidR="00DC7196" w:rsidRPr="001C0CC4" w:rsidRDefault="00DC7196" w:rsidP="004E30D3">
      <w:pPr>
        <w:pStyle w:val="Heading2"/>
      </w:pPr>
      <w:r w:rsidRPr="001C0CC4">
        <w:t>7.8A</w:t>
      </w:r>
      <w:r w:rsidRPr="001C0CC4">
        <w:tab/>
        <w:t>Intermodulation characteristics for CA</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4F39CB75" w14:textId="77777777" w:rsidR="00DC7196" w:rsidRPr="001C0CC4" w:rsidRDefault="00DC7196" w:rsidP="004E30D3">
      <w:pPr>
        <w:pStyle w:val="Heading3"/>
      </w:pPr>
      <w:bookmarkStart w:id="7786" w:name="_Toc21344504"/>
      <w:bookmarkStart w:id="7787" w:name="_Toc29801992"/>
      <w:bookmarkStart w:id="7788" w:name="_Toc29802416"/>
      <w:bookmarkStart w:id="7789" w:name="_Toc29803041"/>
      <w:bookmarkStart w:id="7790" w:name="_Toc36107783"/>
      <w:bookmarkStart w:id="7791" w:name="_Toc37251557"/>
      <w:bookmarkStart w:id="7792" w:name="_Toc45888490"/>
      <w:bookmarkStart w:id="7793" w:name="_Toc45889089"/>
      <w:bookmarkStart w:id="7794" w:name="_Toc59650459"/>
      <w:bookmarkStart w:id="7795" w:name="_Toc61357731"/>
      <w:bookmarkStart w:id="7796" w:name="_Toc61359505"/>
      <w:bookmarkStart w:id="7797" w:name="_Toc67916445"/>
      <w:bookmarkStart w:id="7798" w:name="_Toc75533991"/>
      <w:bookmarkStart w:id="7799" w:name="_Toc75819877"/>
      <w:bookmarkStart w:id="7800" w:name="_Toc76508721"/>
      <w:bookmarkStart w:id="7801" w:name="_Toc76717671"/>
      <w:bookmarkStart w:id="7802" w:name="_Toc83294312"/>
      <w:bookmarkStart w:id="7803" w:name="_Toc84335351"/>
      <w:r w:rsidRPr="001C0CC4">
        <w:t>7.8A.1</w:t>
      </w:r>
      <w:r w:rsidRPr="001C0CC4">
        <w:tab/>
        <w:t>General</w:t>
      </w:r>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773F14AD" w14:textId="77777777" w:rsidR="00DC7196" w:rsidRPr="001C0CC4" w:rsidRDefault="00DC7196" w:rsidP="004E30D3">
      <w:pPr>
        <w:pStyle w:val="Heading3"/>
      </w:pPr>
      <w:bookmarkStart w:id="7804" w:name="_Toc21344505"/>
      <w:bookmarkStart w:id="7805" w:name="_Toc29801993"/>
      <w:bookmarkStart w:id="7806" w:name="_Toc29802417"/>
      <w:bookmarkStart w:id="7807" w:name="_Toc29803042"/>
      <w:bookmarkStart w:id="7808" w:name="_Toc36107784"/>
      <w:bookmarkStart w:id="7809" w:name="_Toc37251558"/>
      <w:bookmarkStart w:id="7810" w:name="_Toc45888491"/>
      <w:bookmarkStart w:id="7811" w:name="_Toc45889090"/>
      <w:bookmarkStart w:id="7812" w:name="_Toc59650460"/>
      <w:bookmarkStart w:id="7813" w:name="_Toc61357732"/>
      <w:bookmarkStart w:id="7814" w:name="_Toc61359506"/>
      <w:bookmarkStart w:id="7815" w:name="_Toc67916446"/>
      <w:bookmarkStart w:id="7816" w:name="_Toc75533992"/>
      <w:bookmarkStart w:id="7817" w:name="_Toc75819878"/>
      <w:bookmarkStart w:id="7818" w:name="_Toc76508722"/>
      <w:bookmarkStart w:id="7819" w:name="_Toc76717672"/>
      <w:bookmarkStart w:id="7820" w:name="_Toc83294313"/>
      <w:bookmarkStart w:id="7821" w:name="_Toc84335352"/>
      <w:r w:rsidRPr="001C0CC4">
        <w:t>7.8A.2</w:t>
      </w:r>
      <w:r w:rsidRPr="001C0CC4">
        <w:tab/>
        <w:t>Wide band intermodulation for CA</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4A09347F" w14:textId="77777777" w:rsidR="00DC7196" w:rsidRPr="001C0CC4" w:rsidRDefault="00DC7196" w:rsidP="004E30D3">
      <w:pPr>
        <w:pStyle w:val="Heading4"/>
      </w:pPr>
      <w:bookmarkStart w:id="7822" w:name="_Toc21344506"/>
      <w:bookmarkStart w:id="7823" w:name="_Toc29801994"/>
      <w:bookmarkStart w:id="7824" w:name="_Toc29802418"/>
      <w:bookmarkStart w:id="7825" w:name="_Toc29803043"/>
      <w:bookmarkStart w:id="7826" w:name="_Toc36107785"/>
      <w:bookmarkStart w:id="7827" w:name="_Toc37251559"/>
      <w:bookmarkStart w:id="7828" w:name="_Toc45888492"/>
      <w:bookmarkStart w:id="7829" w:name="_Toc45889091"/>
      <w:bookmarkStart w:id="7830" w:name="_Toc59650461"/>
      <w:bookmarkStart w:id="7831" w:name="_Toc61357733"/>
      <w:bookmarkStart w:id="7832" w:name="_Toc61359507"/>
      <w:bookmarkStart w:id="7833" w:name="_Toc67916447"/>
      <w:bookmarkStart w:id="7834" w:name="_Toc75533993"/>
      <w:bookmarkStart w:id="7835" w:name="_Toc75819879"/>
      <w:bookmarkStart w:id="7836" w:name="_Toc76508723"/>
      <w:bookmarkStart w:id="7837" w:name="_Toc76717673"/>
      <w:bookmarkStart w:id="7838" w:name="_Toc83294314"/>
      <w:bookmarkStart w:id="7839" w:name="_Toc84335353"/>
      <w:r w:rsidRPr="001C0CC4">
        <w:t>7.8A.2.1</w:t>
      </w:r>
      <w:r w:rsidRPr="001C0CC4">
        <w:tab/>
        <w:t>Wide band intermodulation for Intra-band contiguous CA</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4F991785" w14:textId="77777777" w:rsidR="000C2655" w:rsidRPr="001C0CC4" w:rsidRDefault="000C2655" w:rsidP="000C2655">
      <w:pPr>
        <w:pStyle w:val="TH"/>
        <w:rPr>
          <w:rFonts w:cs="Arial"/>
        </w:rPr>
      </w:pPr>
      <w:r w:rsidRPr="001C0CC4">
        <w:rPr>
          <w:rFonts w:cs="Arial"/>
        </w:rPr>
        <w:t>Table 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2006"/>
        <w:gridCol w:w="1684"/>
      </w:tblGrid>
      <w:tr w:rsidR="000C2655" w:rsidRPr="001C0CC4" w14:paraId="168CB041" w14:textId="77777777" w:rsidTr="0026746F">
        <w:trPr>
          <w:trHeight w:val="157"/>
          <w:jc w:val="center"/>
        </w:trPr>
        <w:tc>
          <w:tcPr>
            <w:tcW w:w="2070" w:type="dxa"/>
            <w:tcBorders>
              <w:bottom w:val="nil"/>
            </w:tcBorders>
            <w:shd w:val="clear" w:color="auto" w:fill="auto"/>
          </w:tcPr>
          <w:p w14:paraId="3F2824F4" w14:textId="77777777" w:rsidR="000C2655" w:rsidRPr="001C0CC4" w:rsidRDefault="000C2655" w:rsidP="0026746F">
            <w:pPr>
              <w:pStyle w:val="TAH"/>
              <w:jc w:val="left"/>
            </w:pPr>
            <w:r w:rsidRPr="001C0CC4">
              <w:t>Rx parameter</w:t>
            </w:r>
          </w:p>
        </w:tc>
        <w:tc>
          <w:tcPr>
            <w:tcW w:w="900" w:type="dxa"/>
            <w:tcBorders>
              <w:bottom w:val="nil"/>
            </w:tcBorders>
            <w:shd w:val="clear" w:color="auto" w:fill="auto"/>
            <w:vAlign w:val="center"/>
          </w:tcPr>
          <w:p w14:paraId="021E841A" w14:textId="77777777" w:rsidR="000C2655" w:rsidRPr="001C0CC4" w:rsidRDefault="000C2655" w:rsidP="0026746F">
            <w:pPr>
              <w:pStyle w:val="TAH"/>
            </w:pPr>
            <w:r w:rsidRPr="001C0CC4">
              <w:t xml:space="preserve">Units </w:t>
            </w:r>
          </w:p>
        </w:tc>
        <w:tc>
          <w:tcPr>
            <w:tcW w:w="7640" w:type="dxa"/>
            <w:gridSpan w:val="4"/>
          </w:tcPr>
          <w:p w14:paraId="67BE9CA7" w14:textId="77777777" w:rsidR="000C2655" w:rsidRPr="001C0CC4" w:rsidRDefault="000C2655" w:rsidP="0026746F">
            <w:pPr>
              <w:pStyle w:val="TAH"/>
            </w:pPr>
            <w:r w:rsidRPr="001C0CC4">
              <w:t>NR CA bandwidth class</w:t>
            </w:r>
          </w:p>
        </w:tc>
      </w:tr>
      <w:tr w:rsidR="000C2655" w:rsidRPr="001C0CC4" w14:paraId="1BEB75D0" w14:textId="77777777" w:rsidTr="00E325BF">
        <w:trPr>
          <w:trHeight w:val="109"/>
          <w:jc w:val="center"/>
        </w:trPr>
        <w:tc>
          <w:tcPr>
            <w:tcW w:w="2070" w:type="dxa"/>
            <w:tcBorders>
              <w:top w:val="nil"/>
            </w:tcBorders>
            <w:shd w:val="clear" w:color="auto" w:fill="auto"/>
          </w:tcPr>
          <w:p w14:paraId="2E526237" w14:textId="77777777" w:rsidR="000C2655" w:rsidRPr="001C0CC4" w:rsidRDefault="000C2655" w:rsidP="0026746F">
            <w:pPr>
              <w:pStyle w:val="TAH"/>
              <w:jc w:val="left"/>
            </w:pPr>
          </w:p>
        </w:tc>
        <w:tc>
          <w:tcPr>
            <w:tcW w:w="900" w:type="dxa"/>
            <w:tcBorders>
              <w:top w:val="nil"/>
            </w:tcBorders>
            <w:shd w:val="clear" w:color="auto" w:fill="auto"/>
            <w:vAlign w:val="center"/>
          </w:tcPr>
          <w:p w14:paraId="298E9F17" w14:textId="77777777" w:rsidR="000C2655" w:rsidRPr="001C0CC4" w:rsidRDefault="000C2655" w:rsidP="0026746F">
            <w:pPr>
              <w:pStyle w:val="TAH"/>
            </w:pPr>
          </w:p>
        </w:tc>
        <w:tc>
          <w:tcPr>
            <w:tcW w:w="1975" w:type="dxa"/>
          </w:tcPr>
          <w:p w14:paraId="5F79F74A" w14:textId="77777777" w:rsidR="000C2655" w:rsidRPr="001C0CC4" w:rsidRDefault="000C2655" w:rsidP="0026746F">
            <w:pPr>
              <w:pStyle w:val="TAH"/>
            </w:pPr>
            <w:r>
              <w:rPr>
                <w:rFonts w:hint="eastAsia"/>
                <w:lang w:eastAsia="zh-CN"/>
              </w:rPr>
              <w:t>B</w:t>
            </w:r>
          </w:p>
        </w:tc>
        <w:tc>
          <w:tcPr>
            <w:tcW w:w="1975" w:type="dxa"/>
            <w:vAlign w:val="center"/>
          </w:tcPr>
          <w:p w14:paraId="6510CC17" w14:textId="77777777" w:rsidR="000C2655" w:rsidRPr="001C0CC4" w:rsidRDefault="000C2655" w:rsidP="0026746F">
            <w:pPr>
              <w:pStyle w:val="TAH"/>
            </w:pPr>
            <w:r w:rsidRPr="001C0CC4">
              <w:t>C</w:t>
            </w:r>
          </w:p>
        </w:tc>
        <w:tc>
          <w:tcPr>
            <w:tcW w:w="2006" w:type="dxa"/>
            <w:vAlign w:val="center"/>
          </w:tcPr>
          <w:p w14:paraId="50727202" w14:textId="77777777" w:rsidR="000C2655" w:rsidRPr="001C0CC4" w:rsidRDefault="000C2655" w:rsidP="0026746F">
            <w:pPr>
              <w:pStyle w:val="TAH"/>
              <w:rPr>
                <w:lang w:eastAsia="zh-CN"/>
              </w:rPr>
            </w:pPr>
            <w:r>
              <w:rPr>
                <w:rFonts w:hint="eastAsia"/>
                <w:lang w:eastAsia="zh-CN"/>
              </w:rPr>
              <w:t>D</w:t>
            </w:r>
          </w:p>
        </w:tc>
        <w:tc>
          <w:tcPr>
            <w:tcW w:w="1684" w:type="dxa"/>
            <w:vAlign w:val="center"/>
          </w:tcPr>
          <w:p w14:paraId="518CA6E5" w14:textId="77777777" w:rsidR="000C2655" w:rsidRPr="001C0CC4" w:rsidRDefault="000C2655" w:rsidP="0026746F">
            <w:pPr>
              <w:pStyle w:val="TAH"/>
            </w:pPr>
          </w:p>
        </w:tc>
      </w:tr>
      <w:tr w:rsidR="000C2655" w:rsidRPr="001C0CC4" w14:paraId="7EFB673C" w14:textId="77777777" w:rsidTr="00E325BF">
        <w:trPr>
          <w:trHeight w:val="163"/>
          <w:jc w:val="center"/>
        </w:trPr>
        <w:tc>
          <w:tcPr>
            <w:tcW w:w="2070" w:type="dxa"/>
          </w:tcPr>
          <w:p w14:paraId="33135F24" w14:textId="77777777" w:rsidR="000C2655" w:rsidRPr="001C0CC4" w:rsidRDefault="000C2655" w:rsidP="0026746F">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0935B2DC" w14:textId="77777777" w:rsidR="000C2655" w:rsidRPr="001C0CC4" w:rsidRDefault="000C2655" w:rsidP="0026746F">
            <w:pPr>
              <w:pStyle w:val="TAC"/>
            </w:pPr>
            <w:r w:rsidRPr="001C0CC4">
              <w:t>dBm</w:t>
            </w:r>
          </w:p>
        </w:tc>
        <w:tc>
          <w:tcPr>
            <w:tcW w:w="1975" w:type="dxa"/>
          </w:tcPr>
          <w:p w14:paraId="6C1B6009" w14:textId="77777777" w:rsidR="000C2655" w:rsidRPr="001C0CC4" w:rsidRDefault="000C2655" w:rsidP="0026746F">
            <w:pPr>
              <w:pStyle w:val="TAC"/>
            </w:pPr>
            <w:r w:rsidRPr="00414DAE">
              <w:t xml:space="preserve">REFSENS + </w:t>
            </w:r>
            <w:r>
              <w:t>10 dB</w:t>
            </w:r>
          </w:p>
        </w:tc>
        <w:tc>
          <w:tcPr>
            <w:tcW w:w="1975" w:type="dxa"/>
          </w:tcPr>
          <w:p w14:paraId="7140295C" w14:textId="77777777" w:rsidR="000C2655" w:rsidRPr="001C0CC4" w:rsidRDefault="000C2655" w:rsidP="0026746F">
            <w:pPr>
              <w:pStyle w:val="TAC"/>
            </w:pPr>
            <w:r w:rsidRPr="001C0CC4">
              <w:t>REFSENS + 6</w:t>
            </w:r>
            <w:r>
              <w:t xml:space="preserve"> dB</w:t>
            </w:r>
          </w:p>
        </w:tc>
        <w:tc>
          <w:tcPr>
            <w:tcW w:w="2006" w:type="dxa"/>
          </w:tcPr>
          <w:p w14:paraId="457FA46F" w14:textId="77777777" w:rsidR="000C2655" w:rsidRPr="001C0CC4" w:rsidRDefault="000C2655" w:rsidP="0026746F">
            <w:pPr>
              <w:pStyle w:val="TAC"/>
            </w:pPr>
            <w:r w:rsidRPr="00414DAE">
              <w:t>REFSENS + 13.8</w:t>
            </w:r>
            <w:r>
              <w:t xml:space="preserve"> dB</w:t>
            </w:r>
          </w:p>
        </w:tc>
        <w:tc>
          <w:tcPr>
            <w:tcW w:w="1684" w:type="dxa"/>
          </w:tcPr>
          <w:p w14:paraId="4CD41376" w14:textId="77777777" w:rsidR="000C2655" w:rsidRPr="001C0CC4" w:rsidRDefault="000C2655" w:rsidP="0026746F">
            <w:pPr>
              <w:pStyle w:val="TAC"/>
            </w:pPr>
          </w:p>
        </w:tc>
      </w:tr>
      <w:tr w:rsidR="000C2655" w:rsidRPr="001C0CC4" w14:paraId="3FF3ADA9" w14:textId="77777777" w:rsidTr="0026746F">
        <w:trPr>
          <w:trHeight w:val="312"/>
          <w:jc w:val="center"/>
        </w:trPr>
        <w:tc>
          <w:tcPr>
            <w:tcW w:w="2070" w:type="dxa"/>
          </w:tcPr>
          <w:p w14:paraId="0DB4730B" w14:textId="77777777" w:rsidR="000C2655" w:rsidRPr="001C0CC4" w:rsidRDefault="000C2655" w:rsidP="0026746F">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5EAE256A" w14:textId="77777777" w:rsidR="000C2655" w:rsidRPr="001C0CC4" w:rsidRDefault="000C2655" w:rsidP="0026746F">
            <w:pPr>
              <w:pStyle w:val="TAC"/>
            </w:pPr>
            <w:r w:rsidRPr="001C0CC4">
              <w:t>dBm</w:t>
            </w:r>
          </w:p>
        </w:tc>
        <w:tc>
          <w:tcPr>
            <w:tcW w:w="7640" w:type="dxa"/>
            <w:gridSpan w:val="4"/>
          </w:tcPr>
          <w:p w14:paraId="59DE4B18" w14:textId="77777777" w:rsidR="000C2655" w:rsidRPr="001C0CC4" w:rsidRDefault="000C2655" w:rsidP="0026746F">
            <w:pPr>
              <w:pStyle w:val="TAC"/>
            </w:pPr>
            <w:r w:rsidRPr="001C0CC4">
              <w:t>-46</w:t>
            </w:r>
          </w:p>
        </w:tc>
      </w:tr>
      <w:tr w:rsidR="000C2655" w:rsidRPr="001C0CC4" w14:paraId="553B3B8D" w14:textId="77777777" w:rsidTr="0026746F">
        <w:trPr>
          <w:trHeight w:val="312"/>
          <w:jc w:val="center"/>
        </w:trPr>
        <w:tc>
          <w:tcPr>
            <w:tcW w:w="2070" w:type="dxa"/>
          </w:tcPr>
          <w:p w14:paraId="025A135A" w14:textId="77777777" w:rsidR="000C2655" w:rsidRPr="001C0CC4" w:rsidRDefault="000C2655" w:rsidP="0026746F">
            <w:pPr>
              <w:pStyle w:val="TAC"/>
              <w:jc w:val="left"/>
            </w:pPr>
            <w:r w:rsidRPr="001C0CC4">
              <w:t>P</w:t>
            </w:r>
            <w:r w:rsidRPr="001C0CC4">
              <w:rPr>
                <w:vertAlign w:val="subscript"/>
              </w:rPr>
              <w:t>Interferer 2</w:t>
            </w:r>
          </w:p>
          <w:p w14:paraId="54A506D6" w14:textId="77777777" w:rsidR="000C2655" w:rsidRPr="001C0CC4" w:rsidRDefault="000C2655" w:rsidP="0026746F">
            <w:pPr>
              <w:pStyle w:val="TAC"/>
              <w:jc w:val="left"/>
            </w:pPr>
            <w:r w:rsidRPr="001C0CC4">
              <w:t>(Modulated)</w:t>
            </w:r>
          </w:p>
        </w:tc>
        <w:tc>
          <w:tcPr>
            <w:tcW w:w="900" w:type="dxa"/>
          </w:tcPr>
          <w:p w14:paraId="5A0420DA" w14:textId="77777777" w:rsidR="000C2655" w:rsidRPr="001C0CC4" w:rsidRDefault="000C2655" w:rsidP="0026746F">
            <w:pPr>
              <w:pStyle w:val="TAC"/>
            </w:pPr>
            <w:r w:rsidRPr="001C0CC4">
              <w:t>dBm</w:t>
            </w:r>
          </w:p>
        </w:tc>
        <w:tc>
          <w:tcPr>
            <w:tcW w:w="7640" w:type="dxa"/>
            <w:gridSpan w:val="4"/>
          </w:tcPr>
          <w:p w14:paraId="6B6D2542" w14:textId="77777777" w:rsidR="000C2655" w:rsidRPr="001C0CC4" w:rsidRDefault="000C2655" w:rsidP="0026746F">
            <w:pPr>
              <w:pStyle w:val="TAC"/>
            </w:pPr>
            <w:r w:rsidRPr="001C0CC4">
              <w:t>-46</w:t>
            </w:r>
          </w:p>
        </w:tc>
      </w:tr>
      <w:tr w:rsidR="000C2655" w:rsidRPr="001C0CC4" w14:paraId="503B18A2" w14:textId="77777777" w:rsidTr="00E325BF">
        <w:trPr>
          <w:trHeight w:val="163"/>
          <w:jc w:val="center"/>
        </w:trPr>
        <w:tc>
          <w:tcPr>
            <w:tcW w:w="2070" w:type="dxa"/>
          </w:tcPr>
          <w:p w14:paraId="5C6883B0" w14:textId="77777777" w:rsidR="000C2655" w:rsidRPr="001C0CC4" w:rsidRDefault="000C2655" w:rsidP="0026746F">
            <w:pPr>
              <w:pStyle w:val="TAC"/>
              <w:jc w:val="left"/>
            </w:pPr>
            <w:r w:rsidRPr="001C0CC4">
              <w:t>BW</w:t>
            </w:r>
            <w:r w:rsidRPr="001C0CC4">
              <w:rPr>
                <w:vertAlign w:val="subscript"/>
              </w:rPr>
              <w:t>Interferer 2</w:t>
            </w:r>
          </w:p>
        </w:tc>
        <w:tc>
          <w:tcPr>
            <w:tcW w:w="900" w:type="dxa"/>
          </w:tcPr>
          <w:p w14:paraId="3090CD42" w14:textId="77777777" w:rsidR="000C2655" w:rsidRPr="001C0CC4" w:rsidRDefault="000C2655" w:rsidP="0026746F">
            <w:pPr>
              <w:pStyle w:val="TAC"/>
            </w:pPr>
            <w:r w:rsidRPr="001C0CC4">
              <w:t>MHz</w:t>
            </w:r>
          </w:p>
        </w:tc>
        <w:tc>
          <w:tcPr>
            <w:tcW w:w="1975" w:type="dxa"/>
          </w:tcPr>
          <w:p w14:paraId="3E1F1A0B" w14:textId="77777777" w:rsidR="000C2655" w:rsidRPr="001C0CC4" w:rsidRDefault="000C2655" w:rsidP="0026746F">
            <w:pPr>
              <w:pStyle w:val="TAC"/>
            </w:pPr>
            <w:r>
              <w:rPr>
                <w:rFonts w:hint="eastAsia"/>
                <w:lang w:eastAsia="zh-CN"/>
              </w:rPr>
              <w:t>20</w:t>
            </w:r>
          </w:p>
        </w:tc>
        <w:tc>
          <w:tcPr>
            <w:tcW w:w="1975" w:type="dxa"/>
          </w:tcPr>
          <w:p w14:paraId="4A36F342" w14:textId="77777777" w:rsidR="000C2655" w:rsidRPr="001C0CC4" w:rsidRDefault="000C2655" w:rsidP="0026746F">
            <w:pPr>
              <w:pStyle w:val="TAC"/>
            </w:pPr>
            <w:r w:rsidRPr="001C0CC4">
              <w:t>BW</w:t>
            </w:r>
            <w:r w:rsidRPr="001C0CC4">
              <w:rPr>
                <w:vertAlign w:val="subscript"/>
              </w:rPr>
              <w:t>Channel_CA</w:t>
            </w:r>
          </w:p>
        </w:tc>
        <w:tc>
          <w:tcPr>
            <w:tcW w:w="2006" w:type="dxa"/>
          </w:tcPr>
          <w:p w14:paraId="391F0DF5" w14:textId="77777777" w:rsidR="000C2655" w:rsidRPr="001C0CC4" w:rsidRDefault="000C2655" w:rsidP="0026746F">
            <w:pPr>
              <w:pStyle w:val="TAC"/>
            </w:pPr>
            <w:r w:rsidRPr="00414DAE">
              <w:t>50</w:t>
            </w:r>
          </w:p>
        </w:tc>
        <w:tc>
          <w:tcPr>
            <w:tcW w:w="1684" w:type="dxa"/>
          </w:tcPr>
          <w:p w14:paraId="776747D1" w14:textId="77777777" w:rsidR="000C2655" w:rsidRPr="001C0CC4" w:rsidRDefault="000C2655" w:rsidP="0026746F">
            <w:pPr>
              <w:pStyle w:val="TAC"/>
            </w:pPr>
          </w:p>
        </w:tc>
      </w:tr>
      <w:tr w:rsidR="000C2655" w:rsidRPr="001C0CC4" w14:paraId="22C4CCDC" w14:textId="77777777" w:rsidTr="00E325BF">
        <w:trPr>
          <w:trHeight w:val="163"/>
          <w:jc w:val="center"/>
        </w:trPr>
        <w:tc>
          <w:tcPr>
            <w:tcW w:w="2070" w:type="dxa"/>
          </w:tcPr>
          <w:p w14:paraId="062CD480" w14:textId="77777777" w:rsidR="000C2655" w:rsidRPr="001C0CC4" w:rsidRDefault="000C2655" w:rsidP="0026746F">
            <w:pPr>
              <w:pStyle w:val="TAC"/>
              <w:jc w:val="left"/>
            </w:pPr>
            <w:r w:rsidRPr="001C0CC4">
              <w:t>F</w:t>
            </w:r>
            <w:r w:rsidRPr="001C0CC4">
              <w:rPr>
                <w:vertAlign w:val="subscript"/>
              </w:rPr>
              <w:t>Interferer 1</w:t>
            </w:r>
          </w:p>
          <w:p w14:paraId="00E0D738" w14:textId="77777777" w:rsidR="000C2655" w:rsidRPr="001C0CC4" w:rsidRDefault="000C2655" w:rsidP="0026746F">
            <w:pPr>
              <w:pStyle w:val="TAC"/>
              <w:jc w:val="left"/>
            </w:pPr>
            <w:r w:rsidRPr="001C0CC4">
              <w:t>(Offset)</w:t>
            </w:r>
          </w:p>
        </w:tc>
        <w:tc>
          <w:tcPr>
            <w:tcW w:w="900" w:type="dxa"/>
          </w:tcPr>
          <w:p w14:paraId="4CAD32F8" w14:textId="77777777" w:rsidR="000C2655" w:rsidRPr="001C0CC4" w:rsidRDefault="000C2655" w:rsidP="0026746F">
            <w:pPr>
              <w:pStyle w:val="TAC"/>
            </w:pPr>
            <w:r w:rsidRPr="001C0CC4">
              <w:t>MHz</w:t>
            </w:r>
          </w:p>
        </w:tc>
        <w:tc>
          <w:tcPr>
            <w:tcW w:w="1975" w:type="dxa"/>
          </w:tcPr>
          <w:p w14:paraId="2B8933B4"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49915D00" w14:textId="77777777" w:rsidR="000C2655" w:rsidRPr="00414DAE" w:rsidRDefault="000C2655" w:rsidP="0026746F">
            <w:pPr>
              <w:pStyle w:val="TAC"/>
              <w:rPr>
                <w:rFonts w:cs="Arial"/>
              </w:rPr>
            </w:pPr>
            <w:r w:rsidRPr="00414DAE">
              <w:rPr>
                <w:rFonts w:cs="Arial"/>
              </w:rPr>
              <w:t>/</w:t>
            </w:r>
          </w:p>
          <w:p w14:paraId="68A9B651" w14:textId="77777777" w:rsidR="000C2655" w:rsidRPr="001C0CC4" w:rsidRDefault="000C2655" w:rsidP="0026746F">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51C44227" w14:textId="77777777" w:rsidR="000C2655" w:rsidRPr="001C0CC4" w:rsidRDefault="000C2655" w:rsidP="0026746F">
            <w:pPr>
              <w:pStyle w:val="TAC"/>
            </w:pPr>
            <w:r w:rsidRPr="001C0CC4">
              <w:t>-2BW</w:t>
            </w:r>
            <w:r w:rsidRPr="001C0CC4">
              <w:rPr>
                <w:vertAlign w:val="subscript"/>
              </w:rPr>
              <w:t>Channel_CA</w:t>
            </w:r>
          </w:p>
          <w:p w14:paraId="712AAE41" w14:textId="77777777" w:rsidR="000C2655" w:rsidRPr="001C0CC4" w:rsidRDefault="000C2655" w:rsidP="0026746F">
            <w:pPr>
              <w:pStyle w:val="TAC"/>
            </w:pPr>
            <w:r w:rsidRPr="001C0CC4">
              <w:t>/</w:t>
            </w:r>
          </w:p>
          <w:p w14:paraId="0D6BD686" w14:textId="77777777" w:rsidR="000C2655" w:rsidRPr="001C0CC4" w:rsidRDefault="000C2655" w:rsidP="0026746F">
            <w:pPr>
              <w:pStyle w:val="TAC"/>
            </w:pPr>
            <w:r w:rsidRPr="001C0CC4">
              <w:t>+2BW</w:t>
            </w:r>
            <w:r w:rsidRPr="001C0CC4">
              <w:rPr>
                <w:vertAlign w:val="subscript"/>
              </w:rPr>
              <w:t>Channel_CA</w:t>
            </w:r>
          </w:p>
        </w:tc>
        <w:tc>
          <w:tcPr>
            <w:tcW w:w="2006" w:type="dxa"/>
          </w:tcPr>
          <w:p w14:paraId="7D117D29" w14:textId="77777777" w:rsidR="000C2655" w:rsidRPr="00414DAE"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p w14:paraId="22FB8DB9" w14:textId="77777777" w:rsidR="000C2655" w:rsidRPr="00414DAE" w:rsidRDefault="000C2655" w:rsidP="0026746F">
            <w:pPr>
              <w:pStyle w:val="TAC"/>
              <w:rPr>
                <w:rFonts w:cs="Arial"/>
              </w:rPr>
            </w:pPr>
            <w:r w:rsidRPr="00414DAE">
              <w:rPr>
                <w:rFonts w:cs="Arial"/>
              </w:rPr>
              <w:t>/</w:t>
            </w:r>
          </w:p>
          <w:p w14:paraId="2778C78D" w14:textId="77777777" w:rsidR="000C2655" w:rsidRPr="001C0CC4" w:rsidRDefault="000C2655" w:rsidP="0026746F">
            <w:pPr>
              <w:pStyle w:val="TAC"/>
              <w:rPr>
                <w:rFonts w:cs="Arial"/>
              </w:rPr>
            </w:pPr>
            <w:r w:rsidRPr="00414DAE">
              <w:rPr>
                <w:rFonts w:cs="Arial"/>
              </w:rPr>
              <w:t>F</w:t>
            </w:r>
            <w:r w:rsidRPr="00414DAE">
              <w:rPr>
                <w:rFonts w:cs="Arial"/>
                <w:vertAlign w:val="subscript"/>
              </w:rPr>
              <w:t>offset</w:t>
            </w:r>
            <w:r w:rsidRPr="00414DAE">
              <w:rPr>
                <w:rFonts w:cs="Arial"/>
              </w:rPr>
              <w:t>+75</w:t>
            </w:r>
          </w:p>
        </w:tc>
        <w:tc>
          <w:tcPr>
            <w:tcW w:w="1684" w:type="dxa"/>
          </w:tcPr>
          <w:p w14:paraId="5F8C41CA" w14:textId="77777777" w:rsidR="000C2655" w:rsidRPr="001C0CC4" w:rsidRDefault="000C2655" w:rsidP="0026746F">
            <w:pPr>
              <w:pStyle w:val="TAC"/>
              <w:rPr>
                <w:rFonts w:cs="Arial"/>
              </w:rPr>
            </w:pPr>
          </w:p>
        </w:tc>
      </w:tr>
      <w:tr w:rsidR="000C2655" w:rsidRPr="001C0CC4" w14:paraId="5EDFAC4D" w14:textId="77777777" w:rsidTr="0026746F">
        <w:trPr>
          <w:trHeight w:val="163"/>
          <w:jc w:val="center"/>
        </w:trPr>
        <w:tc>
          <w:tcPr>
            <w:tcW w:w="2070" w:type="dxa"/>
          </w:tcPr>
          <w:p w14:paraId="72F3CBAA" w14:textId="77777777" w:rsidR="000C2655" w:rsidRPr="001C0CC4" w:rsidRDefault="000C2655" w:rsidP="0026746F">
            <w:pPr>
              <w:pStyle w:val="TAC"/>
              <w:jc w:val="left"/>
            </w:pPr>
            <w:r w:rsidRPr="001C0CC4">
              <w:t>F</w:t>
            </w:r>
            <w:r w:rsidRPr="001C0CC4">
              <w:rPr>
                <w:vertAlign w:val="subscript"/>
              </w:rPr>
              <w:t>Interferer 2</w:t>
            </w:r>
          </w:p>
          <w:p w14:paraId="0DD93E5C" w14:textId="77777777" w:rsidR="000C2655" w:rsidRPr="001C0CC4" w:rsidRDefault="000C2655" w:rsidP="0026746F">
            <w:pPr>
              <w:pStyle w:val="TAC"/>
              <w:jc w:val="left"/>
            </w:pPr>
            <w:r w:rsidRPr="001C0CC4">
              <w:t>(Offset)</w:t>
            </w:r>
          </w:p>
        </w:tc>
        <w:tc>
          <w:tcPr>
            <w:tcW w:w="900" w:type="dxa"/>
          </w:tcPr>
          <w:p w14:paraId="6239FDCD" w14:textId="77777777" w:rsidR="000C2655" w:rsidRPr="001C0CC4" w:rsidRDefault="000C2655" w:rsidP="0026746F">
            <w:pPr>
              <w:pStyle w:val="TAC"/>
            </w:pPr>
            <w:r w:rsidRPr="001C0CC4">
              <w:t>MHz</w:t>
            </w:r>
          </w:p>
        </w:tc>
        <w:tc>
          <w:tcPr>
            <w:tcW w:w="1975" w:type="dxa"/>
          </w:tcPr>
          <w:p w14:paraId="65CA8C05" w14:textId="77777777" w:rsidR="000C2655" w:rsidRPr="001C0CC4" w:rsidRDefault="000C2655" w:rsidP="0026746F">
            <w:pPr>
              <w:pStyle w:val="TAC"/>
              <w:rPr>
                <w:bCs/>
              </w:rPr>
            </w:pPr>
          </w:p>
        </w:tc>
        <w:tc>
          <w:tcPr>
            <w:tcW w:w="5665" w:type="dxa"/>
            <w:gridSpan w:val="3"/>
          </w:tcPr>
          <w:p w14:paraId="266A80E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0A419CD3" w14:textId="77777777" w:rsidTr="0026746F">
        <w:trPr>
          <w:trHeight w:val="303"/>
          <w:jc w:val="center"/>
        </w:trPr>
        <w:tc>
          <w:tcPr>
            <w:tcW w:w="10610" w:type="dxa"/>
            <w:gridSpan w:val="6"/>
          </w:tcPr>
          <w:p w14:paraId="45E20161"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A5BC64D"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7DD32633"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286D7581"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229FEA8" w14:textId="77777777" w:rsidR="000C2655" w:rsidRPr="001C0CC4" w:rsidRDefault="000C2655" w:rsidP="000C2655"/>
    <w:p w14:paraId="19DD16E9" w14:textId="77777777" w:rsidR="000C2655" w:rsidRPr="001C0CC4" w:rsidRDefault="000C2655" w:rsidP="000C2655">
      <w:pPr>
        <w:pStyle w:val="TH"/>
        <w:rPr>
          <w:rFonts w:cs="Arial"/>
        </w:rPr>
      </w:pPr>
      <w:bookmarkStart w:id="7840" w:name="_Toc21344507"/>
      <w:bookmarkStart w:id="7841" w:name="_Toc29801995"/>
      <w:bookmarkStart w:id="7842" w:name="_Toc29802419"/>
      <w:bookmarkStart w:id="7843" w:name="_Toc29803044"/>
      <w:bookmarkStart w:id="7844" w:name="_Toc36107786"/>
      <w:bookmarkStart w:id="7845" w:name="_Toc37251560"/>
      <w:bookmarkStart w:id="7846" w:name="_Toc45888493"/>
      <w:bookmarkStart w:id="7847" w:name="_Toc45889092"/>
      <w:bookmarkStart w:id="7848" w:name="_Toc59650462"/>
      <w:bookmarkStart w:id="7849" w:name="_Toc61357734"/>
      <w:bookmarkStart w:id="7850" w:name="_Toc61359508"/>
      <w:bookmarkStart w:id="7851" w:name="_Toc67916448"/>
      <w:bookmarkStart w:id="7852" w:name="_Toc75533994"/>
      <w:bookmarkStart w:id="7853" w:name="_Toc75819880"/>
      <w:bookmarkStart w:id="7854" w:name="_Toc76508724"/>
      <w:bookmarkStart w:id="7855" w:name="_Toc76717674"/>
      <w:bookmarkStart w:id="7856" w:name="_Toc83294315"/>
      <w:bookmarkStart w:id="7857" w:name="_Toc84335354"/>
      <w:r w:rsidRPr="001C0CC4">
        <w:rPr>
          <w:rFonts w:cs="Arial"/>
        </w:rPr>
        <w:t>Table 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0C2655" w:rsidRPr="001C0CC4" w14:paraId="7910CD50" w14:textId="77777777" w:rsidTr="0026746F">
        <w:trPr>
          <w:trHeight w:val="157"/>
          <w:jc w:val="center"/>
        </w:trPr>
        <w:tc>
          <w:tcPr>
            <w:tcW w:w="724" w:type="pct"/>
            <w:tcBorders>
              <w:bottom w:val="nil"/>
            </w:tcBorders>
            <w:shd w:val="clear" w:color="auto" w:fill="auto"/>
            <w:vAlign w:val="center"/>
          </w:tcPr>
          <w:p w14:paraId="51C49AFF" w14:textId="77777777" w:rsidR="000C2655" w:rsidRPr="001C0CC4" w:rsidRDefault="000C2655" w:rsidP="0026746F">
            <w:pPr>
              <w:pStyle w:val="TAH"/>
            </w:pPr>
            <w:r w:rsidRPr="001C0CC4">
              <w:t>Rx parameter</w:t>
            </w:r>
          </w:p>
        </w:tc>
        <w:tc>
          <w:tcPr>
            <w:tcW w:w="378" w:type="pct"/>
            <w:tcBorders>
              <w:bottom w:val="nil"/>
            </w:tcBorders>
            <w:shd w:val="clear" w:color="auto" w:fill="auto"/>
            <w:vAlign w:val="center"/>
          </w:tcPr>
          <w:p w14:paraId="7E7B04DF" w14:textId="77777777" w:rsidR="000C2655" w:rsidRPr="001C0CC4" w:rsidRDefault="000C2655" w:rsidP="0026746F">
            <w:pPr>
              <w:pStyle w:val="TAH"/>
            </w:pPr>
            <w:r w:rsidRPr="001C0CC4">
              <w:t xml:space="preserve">Units </w:t>
            </w:r>
          </w:p>
        </w:tc>
        <w:tc>
          <w:tcPr>
            <w:tcW w:w="3898" w:type="pct"/>
            <w:gridSpan w:val="2"/>
          </w:tcPr>
          <w:p w14:paraId="5076CFDA" w14:textId="77777777" w:rsidR="000C2655" w:rsidRPr="001C0CC4" w:rsidRDefault="000C2655" w:rsidP="0026746F">
            <w:pPr>
              <w:pStyle w:val="TAH"/>
            </w:pPr>
            <w:r w:rsidRPr="001C0CC4">
              <w:t>NR CA bandwidth class</w:t>
            </w:r>
          </w:p>
        </w:tc>
      </w:tr>
      <w:tr w:rsidR="000C2655" w:rsidRPr="001C0CC4" w14:paraId="7025CB2B" w14:textId="77777777" w:rsidTr="0026746F">
        <w:trPr>
          <w:trHeight w:val="109"/>
          <w:jc w:val="center"/>
        </w:trPr>
        <w:tc>
          <w:tcPr>
            <w:tcW w:w="724" w:type="pct"/>
            <w:tcBorders>
              <w:top w:val="nil"/>
            </w:tcBorders>
            <w:shd w:val="clear" w:color="auto" w:fill="auto"/>
            <w:vAlign w:val="center"/>
          </w:tcPr>
          <w:p w14:paraId="14A15E37" w14:textId="77777777" w:rsidR="000C2655" w:rsidRPr="001C0CC4" w:rsidRDefault="000C2655" w:rsidP="0026746F">
            <w:pPr>
              <w:pStyle w:val="TAH"/>
            </w:pPr>
          </w:p>
        </w:tc>
        <w:tc>
          <w:tcPr>
            <w:tcW w:w="378" w:type="pct"/>
            <w:tcBorders>
              <w:top w:val="nil"/>
            </w:tcBorders>
            <w:shd w:val="clear" w:color="auto" w:fill="auto"/>
            <w:vAlign w:val="center"/>
          </w:tcPr>
          <w:p w14:paraId="0DA82A0B" w14:textId="77777777" w:rsidR="000C2655" w:rsidRPr="001C0CC4" w:rsidRDefault="000C2655" w:rsidP="0026746F">
            <w:pPr>
              <w:pStyle w:val="TAH"/>
            </w:pPr>
          </w:p>
        </w:tc>
        <w:tc>
          <w:tcPr>
            <w:tcW w:w="1918" w:type="pct"/>
          </w:tcPr>
          <w:p w14:paraId="0761951B" w14:textId="77777777" w:rsidR="000C2655" w:rsidRPr="001C0CC4" w:rsidRDefault="000C2655" w:rsidP="0026746F">
            <w:pPr>
              <w:pStyle w:val="TAH"/>
            </w:pPr>
            <w:r w:rsidRPr="001C0CC4">
              <w:t>B</w:t>
            </w:r>
          </w:p>
        </w:tc>
        <w:tc>
          <w:tcPr>
            <w:tcW w:w="1980" w:type="pct"/>
            <w:vAlign w:val="center"/>
          </w:tcPr>
          <w:p w14:paraId="45A1ED9F" w14:textId="77777777" w:rsidR="000C2655" w:rsidRPr="001C0CC4" w:rsidRDefault="000C2655" w:rsidP="0026746F">
            <w:pPr>
              <w:pStyle w:val="TAH"/>
            </w:pPr>
            <w:r w:rsidRPr="001C0CC4">
              <w:t>C</w:t>
            </w:r>
          </w:p>
        </w:tc>
      </w:tr>
      <w:tr w:rsidR="000C2655" w:rsidRPr="001C0CC4" w14:paraId="36CA94F6" w14:textId="77777777" w:rsidTr="0026746F">
        <w:trPr>
          <w:trHeight w:val="163"/>
          <w:jc w:val="center"/>
        </w:trPr>
        <w:tc>
          <w:tcPr>
            <w:tcW w:w="724" w:type="pct"/>
          </w:tcPr>
          <w:p w14:paraId="74F02BBA" w14:textId="77777777" w:rsidR="000C2655" w:rsidRPr="001C0CC4" w:rsidRDefault="000C2655" w:rsidP="0026746F">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3CCA6932" w14:textId="77777777" w:rsidR="000C2655" w:rsidRPr="001C0CC4" w:rsidRDefault="000C2655" w:rsidP="0026746F">
            <w:pPr>
              <w:pStyle w:val="TAC"/>
            </w:pPr>
            <w:r w:rsidRPr="001C0CC4">
              <w:t>dBm</w:t>
            </w:r>
          </w:p>
        </w:tc>
        <w:tc>
          <w:tcPr>
            <w:tcW w:w="1918" w:type="pct"/>
          </w:tcPr>
          <w:p w14:paraId="3C3268EC" w14:textId="77777777" w:rsidR="000C2655" w:rsidRPr="001C0CC4" w:rsidRDefault="000C2655" w:rsidP="0026746F">
            <w:pPr>
              <w:pStyle w:val="TAC"/>
            </w:pPr>
            <w:r w:rsidRPr="00414DAE">
              <w:t xml:space="preserve">REFSENS + </w:t>
            </w:r>
            <w:r>
              <w:t>16 dB</w:t>
            </w:r>
          </w:p>
        </w:tc>
        <w:tc>
          <w:tcPr>
            <w:tcW w:w="1980" w:type="pct"/>
          </w:tcPr>
          <w:p w14:paraId="74F003B1" w14:textId="77777777" w:rsidR="000C2655" w:rsidRPr="001C0CC4" w:rsidRDefault="000C2655" w:rsidP="0026746F">
            <w:pPr>
              <w:pStyle w:val="TAC"/>
            </w:pPr>
            <w:r w:rsidRPr="00414DAE">
              <w:t xml:space="preserve">REFSENS + </w:t>
            </w:r>
            <w:r>
              <w:t>19 dB</w:t>
            </w:r>
          </w:p>
        </w:tc>
      </w:tr>
      <w:tr w:rsidR="000C2655" w:rsidRPr="001C0CC4" w14:paraId="7A5F8D76" w14:textId="77777777" w:rsidTr="0026746F">
        <w:trPr>
          <w:trHeight w:val="312"/>
          <w:jc w:val="center"/>
        </w:trPr>
        <w:tc>
          <w:tcPr>
            <w:tcW w:w="724" w:type="pct"/>
          </w:tcPr>
          <w:p w14:paraId="14C17E5B" w14:textId="77777777" w:rsidR="000C2655" w:rsidRPr="001C0CC4" w:rsidRDefault="000C2655" w:rsidP="0026746F">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5E192C7E" w14:textId="77777777" w:rsidR="000C2655" w:rsidRPr="001C0CC4" w:rsidRDefault="000C2655" w:rsidP="0026746F">
            <w:pPr>
              <w:pStyle w:val="TAC"/>
            </w:pPr>
            <w:r w:rsidRPr="001C0CC4">
              <w:t>dBm</w:t>
            </w:r>
          </w:p>
        </w:tc>
        <w:tc>
          <w:tcPr>
            <w:tcW w:w="1918" w:type="pct"/>
          </w:tcPr>
          <w:p w14:paraId="06CCC9E6" w14:textId="77777777" w:rsidR="000C2655" w:rsidRPr="001C0CC4" w:rsidRDefault="000C2655" w:rsidP="0026746F">
            <w:pPr>
              <w:pStyle w:val="TAC"/>
            </w:pPr>
            <w:r w:rsidRPr="001C0CC4">
              <w:t>-46</w:t>
            </w:r>
          </w:p>
        </w:tc>
        <w:tc>
          <w:tcPr>
            <w:tcW w:w="1980" w:type="pct"/>
          </w:tcPr>
          <w:p w14:paraId="796A3426" w14:textId="77777777" w:rsidR="000C2655" w:rsidRPr="001C0CC4" w:rsidRDefault="000C2655" w:rsidP="0026746F">
            <w:pPr>
              <w:pStyle w:val="TAC"/>
            </w:pPr>
            <w:r w:rsidRPr="001C0CC4">
              <w:t>-46</w:t>
            </w:r>
          </w:p>
        </w:tc>
      </w:tr>
      <w:tr w:rsidR="000C2655" w:rsidRPr="001C0CC4" w14:paraId="4FDDD742" w14:textId="77777777" w:rsidTr="0026746F">
        <w:trPr>
          <w:trHeight w:val="312"/>
          <w:jc w:val="center"/>
        </w:trPr>
        <w:tc>
          <w:tcPr>
            <w:tcW w:w="724" w:type="pct"/>
          </w:tcPr>
          <w:p w14:paraId="3EC2EB38" w14:textId="77777777" w:rsidR="000C2655" w:rsidRPr="001C0CC4" w:rsidRDefault="000C2655" w:rsidP="0026746F">
            <w:pPr>
              <w:pStyle w:val="TAC"/>
              <w:jc w:val="left"/>
              <w:rPr>
                <w:rFonts w:cs="Arial"/>
              </w:rPr>
            </w:pPr>
            <w:r w:rsidRPr="001C0CC4">
              <w:rPr>
                <w:rFonts w:cs="Arial"/>
              </w:rPr>
              <w:t>P</w:t>
            </w:r>
            <w:r w:rsidRPr="001C0CC4">
              <w:rPr>
                <w:rFonts w:cs="Arial"/>
                <w:vertAlign w:val="subscript"/>
              </w:rPr>
              <w:t>Interferer 2</w:t>
            </w:r>
          </w:p>
          <w:p w14:paraId="56C686DA" w14:textId="77777777" w:rsidR="000C2655" w:rsidRPr="001C0CC4" w:rsidRDefault="000C2655" w:rsidP="0026746F">
            <w:pPr>
              <w:pStyle w:val="TAC"/>
              <w:jc w:val="left"/>
              <w:rPr>
                <w:rFonts w:cs="Arial"/>
              </w:rPr>
            </w:pPr>
            <w:r w:rsidRPr="001C0CC4">
              <w:rPr>
                <w:rFonts w:cs="Arial"/>
              </w:rPr>
              <w:t>(Modulated)</w:t>
            </w:r>
          </w:p>
        </w:tc>
        <w:tc>
          <w:tcPr>
            <w:tcW w:w="378" w:type="pct"/>
          </w:tcPr>
          <w:p w14:paraId="19304C4A" w14:textId="77777777" w:rsidR="000C2655" w:rsidRPr="001C0CC4" w:rsidRDefault="000C2655" w:rsidP="0026746F">
            <w:pPr>
              <w:pStyle w:val="TAC"/>
            </w:pPr>
            <w:r w:rsidRPr="001C0CC4">
              <w:t>dBm</w:t>
            </w:r>
          </w:p>
        </w:tc>
        <w:tc>
          <w:tcPr>
            <w:tcW w:w="1918" w:type="pct"/>
          </w:tcPr>
          <w:p w14:paraId="6CEB665B" w14:textId="77777777" w:rsidR="000C2655" w:rsidRPr="001C0CC4" w:rsidRDefault="000C2655" w:rsidP="0026746F">
            <w:pPr>
              <w:pStyle w:val="TAC"/>
            </w:pPr>
            <w:r w:rsidRPr="001C0CC4">
              <w:t>-46</w:t>
            </w:r>
          </w:p>
        </w:tc>
        <w:tc>
          <w:tcPr>
            <w:tcW w:w="1980" w:type="pct"/>
          </w:tcPr>
          <w:p w14:paraId="1DC2A919" w14:textId="77777777" w:rsidR="000C2655" w:rsidRPr="001C0CC4" w:rsidRDefault="000C2655" w:rsidP="0026746F">
            <w:pPr>
              <w:pStyle w:val="TAC"/>
            </w:pPr>
            <w:r w:rsidRPr="001C0CC4">
              <w:t>-46</w:t>
            </w:r>
          </w:p>
        </w:tc>
      </w:tr>
      <w:tr w:rsidR="000C2655" w:rsidRPr="001C0CC4" w14:paraId="68A27CC3" w14:textId="77777777" w:rsidTr="0026746F">
        <w:trPr>
          <w:trHeight w:val="163"/>
          <w:jc w:val="center"/>
        </w:trPr>
        <w:tc>
          <w:tcPr>
            <w:tcW w:w="724" w:type="pct"/>
          </w:tcPr>
          <w:p w14:paraId="0C97DB24" w14:textId="77777777" w:rsidR="000C2655" w:rsidRPr="001C0CC4" w:rsidRDefault="000C2655" w:rsidP="0026746F">
            <w:pPr>
              <w:pStyle w:val="TAC"/>
              <w:jc w:val="left"/>
              <w:rPr>
                <w:rFonts w:cs="Arial"/>
              </w:rPr>
            </w:pPr>
            <w:r w:rsidRPr="001C0CC4">
              <w:rPr>
                <w:rFonts w:cs="Arial"/>
              </w:rPr>
              <w:t>BW</w:t>
            </w:r>
            <w:r w:rsidRPr="001C0CC4">
              <w:rPr>
                <w:rFonts w:cs="Arial"/>
                <w:vertAlign w:val="subscript"/>
              </w:rPr>
              <w:t>Interferer 2</w:t>
            </w:r>
          </w:p>
        </w:tc>
        <w:tc>
          <w:tcPr>
            <w:tcW w:w="378" w:type="pct"/>
          </w:tcPr>
          <w:p w14:paraId="38BEB797" w14:textId="77777777" w:rsidR="000C2655" w:rsidRPr="001C0CC4" w:rsidRDefault="000C2655" w:rsidP="0026746F">
            <w:pPr>
              <w:pStyle w:val="TAC"/>
            </w:pPr>
            <w:r w:rsidRPr="001C0CC4">
              <w:t>MHz</w:t>
            </w:r>
          </w:p>
        </w:tc>
        <w:tc>
          <w:tcPr>
            <w:tcW w:w="1918" w:type="pct"/>
          </w:tcPr>
          <w:p w14:paraId="0795E896" w14:textId="77777777" w:rsidR="000C2655" w:rsidRPr="001C0CC4" w:rsidRDefault="000C2655" w:rsidP="0026746F">
            <w:pPr>
              <w:pStyle w:val="TAC"/>
            </w:pPr>
            <w:r w:rsidRPr="001C0CC4">
              <w:t>5</w:t>
            </w:r>
          </w:p>
        </w:tc>
        <w:tc>
          <w:tcPr>
            <w:tcW w:w="1980" w:type="pct"/>
          </w:tcPr>
          <w:p w14:paraId="1D0875F8" w14:textId="77777777" w:rsidR="000C2655" w:rsidRPr="001C0CC4" w:rsidRDefault="000C2655" w:rsidP="0026746F">
            <w:pPr>
              <w:pStyle w:val="TAC"/>
            </w:pPr>
            <w:r w:rsidRPr="001C0CC4">
              <w:t>5</w:t>
            </w:r>
          </w:p>
        </w:tc>
      </w:tr>
      <w:tr w:rsidR="000C2655" w:rsidRPr="001C0CC4" w14:paraId="2185C832" w14:textId="77777777" w:rsidTr="0026746F">
        <w:trPr>
          <w:trHeight w:val="163"/>
          <w:jc w:val="center"/>
        </w:trPr>
        <w:tc>
          <w:tcPr>
            <w:tcW w:w="724" w:type="pct"/>
          </w:tcPr>
          <w:p w14:paraId="3C994498"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1</w:t>
            </w:r>
          </w:p>
          <w:p w14:paraId="5EE94971" w14:textId="77777777" w:rsidR="000C2655" w:rsidRPr="001C0CC4" w:rsidRDefault="000C2655" w:rsidP="0026746F">
            <w:pPr>
              <w:pStyle w:val="TAC"/>
              <w:jc w:val="left"/>
              <w:rPr>
                <w:rFonts w:cs="Arial"/>
              </w:rPr>
            </w:pPr>
            <w:r w:rsidRPr="001C0CC4">
              <w:rPr>
                <w:rFonts w:cs="Arial"/>
              </w:rPr>
              <w:t>(Offset)</w:t>
            </w:r>
          </w:p>
        </w:tc>
        <w:tc>
          <w:tcPr>
            <w:tcW w:w="378" w:type="pct"/>
          </w:tcPr>
          <w:p w14:paraId="36B3662B" w14:textId="77777777" w:rsidR="000C2655" w:rsidRPr="001C0CC4" w:rsidRDefault="000C2655" w:rsidP="0026746F">
            <w:pPr>
              <w:pStyle w:val="TAC"/>
            </w:pPr>
            <w:r w:rsidRPr="001C0CC4">
              <w:t>MHz</w:t>
            </w:r>
          </w:p>
        </w:tc>
        <w:tc>
          <w:tcPr>
            <w:tcW w:w="1918" w:type="pct"/>
          </w:tcPr>
          <w:p w14:paraId="1B634B9A" w14:textId="77777777" w:rsidR="000C2655" w:rsidRPr="001C0CC4" w:rsidRDefault="000C2655" w:rsidP="0026746F">
            <w:pPr>
              <w:pStyle w:val="TAC"/>
            </w:pPr>
            <w:r w:rsidRPr="001C0CC4">
              <w:t>-F</w:t>
            </w:r>
            <w:r w:rsidRPr="001C0CC4">
              <w:rPr>
                <w:vertAlign w:val="subscript"/>
              </w:rPr>
              <w:t>offset</w:t>
            </w:r>
            <w:r w:rsidRPr="001C0CC4">
              <w:t>-7.5</w:t>
            </w:r>
          </w:p>
          <w:p w14:paraId="4B580D77" w14:textId="77777777" w:rsidR="000C2655" w:rsidRPr="001C0CC4" w:rsidRDefault="000C2655" w:rsidP="0026746F">
            <w:pPr>
              <w:pStyle w:val="TAC"/>
            </w:pPr>
            <w:r w:rsidRPr="001C0CC4">
              <w:t>/</w:t>
            </w:r>
          </w:p>
          <w:p w14:paraId="0C0962C1" w14:textId="77777777" w:rsidR="000C2655" w:rsidRPr="001C0CC4" w:rsidRDefault="000C2655" w:rsidP="0026746F">
            <w:pPr>
              <w:pStyle w:val="TAC"/>
            </w:pPr>
            <w:r w:rsidRPr="001C0CC4">
              <w:t>F</w:t>
            </w:r>
            <w:r w:rsidRPr="001C0CC4">
              <w:rPr>
                <w:vertAlign w:val="subscript"/>
              </w:rPr>
              <w:t>offset</w:t>
            </w:r>
            <w:r w:rsidRPr="001C0CC4">
              <w:t>+7.5</w:t>
            </w:r>
          </w:p>
        </w:tc>
        <w:tc>
          <w:tcPr>
            <w:tcW w:w="1980" w:type="pct"/>
          </w:tcPr>
          <w:p w14:paraId="5F1E3564" w14:textId="77777777" w:rsidR="000C2655" w:rsidRPr="001C0CC4" w:rsidRDefault="000C2655" w:rsidP="0026746F">
            <w:pPr>
              <w:pStyle w:val="TAC"/>
            </w:pPr>
            <w:r w:rsidRPr="001C0CC4">
              <w:t>-F</w:t>
            </w:r>
            <w:r w:rsidRPr="001C0CC4">
              <w:rPr>
                <w:vertAlign w:val="subscript"/>
              </w:rPr>
              <w:t>offset</w:t>
            </w:r>
            <w:r w:rsidRPr="001C0CC4">
              <w:t>-7.5</w:t>
            </w:r>
          </w:p>
          <w:p w14:paraId="24F32EC6" w14:textId="77777777" w:rsidR="000C2655" w:rsidRPr="001C0CC4" w:rsidRDefault="000C2655" w:rsidP="0026746F">
            <w:pPr>
              <w:pStyle w:val="TAC"/>
            </w:pPr>
            <w:r w:rsidRPr="001C0CC4">
              <w:t>/</w:t>
            </w:r>
          </w:p>
          <w:p w14:paraId="2056158F" w14:textId="77777777" w:rsidR="000C2655" w:rsidRPr="001C0CC4" w:rsidRDefault="000C2655" w:rsidP="0026746F">
            <w:pPr>
              <w:pStyle w:val="TAC"/>
            </w:pPr>
            <w:r w:rsidRPr="001C0CC4">
              <w:t>F</w:t>
            </w:r>
            <w:r w:rsidRPr="001C0CC4">
              <w:rPr>
                <w:vertAlign w:val="subscript"/>
              </w:rPr>
              <w:t>offset</w:t>
            </w:r>
            <w:r w:rsidRPr="001C0CC4">
              <w:t>+7.5</w:t>
            </w:r>
          </w:p>
        </w:tc>
      </w:tr>
      <w:tr w:rsidR="000C2655" w:rsidRPr="001C0CC4" w14:paraId="03BA60CA" w14:textId="77777777" w:rsidTr="0026746F">
        <w:trPr>
          <w:trHeight w:val="163"/>
          <w:jc w:val="center"/>
        </w:trPr>
        <w:tc>
          <w:tcPr>
            <w:tcW w:w="724" w:type="pct"/>
          </w:tcPr>
          <w:p w14:paraId="245DF750" w14:textId="77777777" w:rsidR="000C2655" w:rsidRPr="001C0CC4" w:rsidRDefault="000C2655" w:rsidP="0026746F">
            <w:pPr>
              <w:pStyle w:val="TAC"/>
              <w:jc w:val="left"/>
              <w:rPr>
                <w:rFonts w:cs="Arial"/>
              </w:rPr>
            </w:pPr>
            <w:r w:rsidRPr="001C0CC4">
              <w:rPr>
                <w:rFonts w:cs="Arial"/>
              </w:rPr>
              <w:t>F</w:t>
            </w:r>
            <w:r w:rsidRPr="001C0CC4">
              <w:rPr>
                <w:rFonts w:cs="Arial"/>
                <w:vertAlign w:val="subscript"/>
              </w:rPr>
              <w:t>Interferer 2</w:t>
            </w:r>
          </w:p>
          <w:p w14:paraId="43E58709" w14:textId="77777777" w:rsidR="000C2655" w:rsidRPr="001C0CC4" w:rsidRDefault="000C2655" w:rsidP="0026746F">
            <w:pPr>
              <w:pStyle w:val="TAC"/>
              <w:jc w:val="left"/>
              <w:rPr>
                <w:rFonts w:cs="Arial"/>
              </w:rPr>
            </w:pPr>
            <w:r w:rsidRPr="001C0CC4">
              <w:rPr>
                <w:rFonts w:cs="Arial"/>
              </w:rPr>
              <w:t>(Offset)</w:t>
            </w:r>
          </w:p>
        </w:tc>
        <w:tc>
          <w:tcPr>
            <w:tcW w:w="378" w:type="pct"/>
          </w:tcPr>
          <w:p w14:paraId="577A4F57" w14:textId="77777777" w:rsidR="000C2655" w:rsidRPr="001C0CC4" w:rsidRDefault="000C2655" w:rsidP="0026746F">
            <w:pPr>
              <w:pStyle w:val="TAC"/>
            </w:pPr>
            <w:r w:rsidRPr="001C0CC4">
              <w:t>MHz</w:t>
            </w:r>
          </w:p>
        </w:tc>
        <w:tc>
          <w:tcPr>
            <w:tcW w:w="1918" w:type="pct"/>
          </w:tcPr>
          <w:p w14:paraId="0A42AC1A" w14:textId="77777777" w:rsidR="000C2655" w:rsidRPr="001C0CC4" w:rsidRDefault="000C2655" w:rsidP="0026746F">
            <w:pPr>
              <w:pStyle w:val="TAC"/>
              <w:rPr>
                <w:bCs/>
              </w:rPr>
            </w:pPr>
            <w:r w:rsidRPr="001C0CC4">
              <w:rPr>
                <w:bCs/>
              </w:rPr>
              <w:t>2*F</w:t>
            </w:r>
            <w:r w:rsidRPr="001C0CC4">
              <w:rPr>
                <w:bCs/>
                <w:vertAlign w:val="subscript"/>
              </w:rPr>
              <w:t>Interferer 1</w:t>
            </w:r>
          </w:p>
        </w:tc>
        <w:tc>
          <w:tcPr>
            <w:tcW w:w="1980" w:type="pct"/>
          </w:tcPr>
          <w:p w14:paraId="3AD11FB6" w14:textId="77777777" w:rsidR="000C2655" w:rsidRPr="001C0CC4" w:rsidRDefault="000C2655" w:rsidP="0026746F">
            <w:pPr>
              <w:pStyle w:val="TAC"/>
              <w:rPr>
                <w:bCs/>
              </w:rPr>
            </w:pPr>
            <w:r w:rsidRPr="001C0CC4">
              <w:rPr>
                <w:bCs/>
              </w:rPr>
              <w:t>2*F</w:t>
            </w:r>
            <w:r w:rsidRPr="001C0CC4">
              <w:rPr>
                <w:bCs/>
                <w:vertAlign w:val="subscript"/>
              </w:rPr>
              <w:t>Interferer 1</w:t>
            </w:r>
          </w:p>
        </w:tc>
      </w:tr>
      <w:tr w:rsidR="000C2655" w:rsidRPr="001C0CC4" w14:paraId="7588C967" w14:textId="77777777" w:rsidTr="0026746F">
        <w:trPr>
          <w:trHeight w:val="303"/>
          <w:jc w:val="center"/>
        </w:trPr>
        <w:tc>
          <w:tcPr>
            <w:tcW w:w="5000" w:type="pct"/>
            <w:gridSpan w:val="4"/>
          </w:tcPr>
          <w:p w14:paraId="201FC66E" w14:textId="77777777" w:rsidR="000C2655" w:rsidRPr="001C0CC4" w:rsidRDefault="000C2655" w:rsidP="0026746F">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E0C2168" w14:textId="77777777" w:rsidR="000C2655" w:rsidRPr="001C0CC4" w:rsidRDefault="000C2655"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326A7C82" w14:textId="77777777" w:rsidR="000C2655" w:rsidRPr="001C0CC4" w:rsidRDefault="000C2655"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3A374618" w14:textId="77777777" w:rsidR="000C2655" w:rsidRPr="001C0CC4" w:rsidRDefault="000C2655" w:rsidP="0026746F">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1BA36796" w14:textId="77777777" w:rsidR="000C2655" w:rsidRPr="001C0CC4" w:rsidRDefault="000C2655" w:rsidP="000C2655"/>
    <w:p w14:paraId="05D682BC" w14:textId="77777777" w:rsidR="00DC7196" w:rsidRPr="001C0CC4" w:rsidRDefault="00DC7196" w:rsidP="004E30D3">
      <w:pPr>
        <w:pStyle w:val="Heading4"/>
      </w:pPr>
      <w:r w:rsidRPr="001C0CC4">
        <w:t>7.8A.2.2</w:t>
      </w:r>
      <w:r w:rsidRPr="001C0CC4">
        <w:tab/>
        <w:t>Wide band intermodulation for Intra-band non-contiguous CA</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7858" w:name="_Toc21344508"/>
      <w:bookmarkStart w:id="7859" w:name="_Toc29801996"/>
      <w:bookmarkStart w:id="7860" w:name="_Toc29802420"/>
      <w:bookmarkStart w:id="7861" w:name="_Toc29803045"/>
      <w:bookmarkStart w:id="7862" w:name="_Toc36107787"/>
      <w:bookmarkStart w:id="7863" w:name="_Toc37251561"/>
      <w:bookmarkStart w:id="7864" w:name="_Toc45888494"/>
      <w:bookmarkStart w:id="7865" w:name="_Toc45889093"/>
      <w:bookmarkStart w:id="7866" w:name="_Toc59650463"/>
      <w:bookmarkStart w:id="7867" w:name="_Toc61357735"/>
      <w:bookmarkStart w:id="7868" w:name="_Toc61359509"/>
      <w:bookmarkStart w:id="7869" w:name="_Toc67916449"/>
      <w:bookmarkStart w:id="7870" w:name="_Toc75533995"/>
      <w:bookmarkStart w:id="7871" w:name="_Toc75819881"/>
      <w:bookmarkStart w:id="7872" w:name="_Toc76508725"/>
      <w:bookmarkStart w:id="7873" w:name="_Toc76717675"/>
      <w:bookmarkStart w:id="7874" w:name="_Toc83294316"/>
      <w:bookmarkStart w:id="7875" w:name="_Toc84335355"/>
      <w:r w:rsidRPr="001C0CC4">
        <w:t>7.8A.2.3</w:t>
      </w:r>
      <w:r w:rsidRPr="001C0CC4">
        <w:tab/>
        <w:t>Wide band intermodulation for Inter-band CA</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7876" w:name="_Toc45888495"/>
      <w:bookmarkStart w:id="7877" w:name="_Toc45889094"/>
      <w:bookmarkStart w:id="7878" w:name="_Toc59650464"/>
      <w:bookmarkStart w:id="7879" w:name="_Toc61357736"/>
      <w:bookmarkStart w:id="7880" w:name="_Toc61359510"/>
      <w:bookmarkStart w:id="7881" w:name="_Toc67916450"/>
      <w:bookmarkStart w:id="7882" w:name="_Toc75533996"/>
      <w:bookmarkStart w:id="7883" w:name="_Toc75819882"/>
      <w:bookmarkStart w:id="7884" w:name="_Toc76508726"/>
      <w:bookmarkStart w:id="7885" w:name="_Toc76717676"/>
      <w:bookmarkStart w:id="7886" w:name="_Toc83294317"/>
      <w:bookmarkStart w:id="7887" w:name="_Toc84335356"/>
      <w:bookmarkStart w:id="7888" w:name="_Toc21344509"/>
      <w:bookmarkStart w:id="7889" w:name="_Toc29801997"/>
      <w:bookmarkStart w:id="7890" w:name="_Toc29802421"/>
      <w:bookmarkStart w:id="7891" w:name="_Toc29803046"/>
      <w:bookmarkStart w:id="7892" w:name="_Toc36107788"/>
      <w:bookmarkStart w:id="7893" w:name="_Toc37251562"/>
      <w:r w:rsidRPr="001C0CC4">
        <w:t>7.8</w:t>
      </w:r>
      <w:r>
        <w:t>B</w:t>
      </w:r>
      <w:r w:rsidRPr="001C0CC4">
        <w:tab/>
        <w:t xml:space="preserve">Intermodulation characteristics for </w:t>
      </w:r>
      <w:r>
        <w:t>NR-DC</w:t>
      </w:r>
      <w:bookmarkEnd w:id="7876"/>
      <w:bookmarkEnd w:id="7877"/>
      <w:bookmarkEnd w:id="7878"/>
      <w:bookmarkEnd w:id="7879"/>
      <w:bookmarkEnd w:id="7880"/>
      <w:bookmarkEnd w:id="7881"/>
      <w:bookmarkEnd w:id="7882"/>
      <w:bookmarkEnd w:id="7883"/>
      <w:bookmarkEnd w:id="7884"/>
      <w:bookmarkEnd w:id="7885"/>
      <w:bookmarkEnd w:id="7886"/>
      <w:bookmarkEnd w:id="7887"/>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7894" w:name="_Toc45888496"/>
      <w:bookmarkStart w:id="7895" w:name="_Toc45889095"/>
      <w:bookmarkStart w:id="7896" w:name="_Toc59650465"/>
      <w:bookmarkStart w:id="7897" w:name="_Toc61357737"/>
      <w:bookmarkStart w:id="7898" w:name="_Toc61359511"/>
      <w:bookmarkStart w:id="7899" w:name="_Toc67916451"/>
      <w:bookmarkStart w:id="7900" w:name="_Toc75533997"/>
      <w:bookmarkStart w:id="7901" w:name="_Toc75819883"/>
      <w:bookmarkStart w:id="7902" w:name="_Toc76508727"/>
      <w:bookmarkStart w:id="7903" w:name="_Toc76717677"/>
      <w:bookmarkStart w:id="7904" w:name="_Toc83294318"/>
      <w:bookmarkStart w:id="7905" w:name="_Toc84335357"/>
      <w:r w:rsidRPr="001C0CC4">
        <w:t>7.8D</w:t>
      </w:r>
      <w:r w:rsidRPr="001C0CC4">
        <w:tab/>
        <w:t>Intermodulation characteristics for UL MIMO</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7906" w:name="_Toc45888497"/>
      <w:bookmarkStart w:id="7907" w:name="_Toc45889096"/>
      <w:bookmarkStart w:id="7908" w:name="_Toc59650466"/>
      <w:bookmarkStart w:id="7909" w:name="_Toc61357738"/>
      <w:bookmarkStart w:id="7910" w:name="_Toc61359512"/>
      <w:bookmarkStart w:id="7911" w:name="_Toc67916452"/>
      <w:bookmarkStart w:id="7912" w:name="_Toc75533998"/>
      <w:bookmarkStart w:id="7913" w:name="_Toc75819884"/>
      <w:bookmarkStart w:id="7914" w:name="_Toc76508728"/>
      <w:bookmarkStart w:id="7915" w:name="_Toc76717678"/>
      <w:bookmarkStart w:id="7916" w:name="_Toc83294319"/>
      <w:bookmarkStart w:id="7917" w:name="_Toc84335358"/>
      <w:bookmarkStart w:id="7918" w:name="_Toc21344510"/>
      <w:bookmarkStart w:id="7919" w:name="_Toc29801998"/>
      <w:bookmarkStart w:id="7920" w:name="_Toc29802422"/>
      <w:bookmarkStart w:id="7921" w:name="_Toc29803047"/>
      <w:bookmarkStart w:id="7922" w:name="_Toc36107789"/>
      <w:bookmarkStart w:id="7923"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7906"/>
      <w:bookmarkEnd w:id="7907"/>
      <w:bookmarkEnd w:id="7908"/>
      <w:bookmarkEnd w:id="7909"/>
      <w:bookmarkEnd w:id="7910"/>
      <w:bookmarkEnd w:id="7911"/>
      <w:bookmarkEnd w:id="7912"/>
      <w:bookmarkEnd w:id="7913"/>
      <w:bookmarkEnd w:id="7914"/>
      <w:bookmarkEnd w:id="7915"/>
      <w:bookmarkEnd w:id="7916"/>
      <w:bookmarkEnd w:id="7917"/>
    </w:p>
    <w:p w14:paraId="081A5036" w14:textId="77777777" w:rsidR="007D251F" w:rsidRPr="00E24AB4" w:rsidRDefault="007D251F" w:rsidP="004E30D3">
      <w:pPr>
        <w:pStyle w:val="Heading3"/>
      </w:pPr>
      <w:bookmarkStart w:id="7924" w:name="_Toc45888498"/>
      <w:bookmarkStart w:id="7925" w:name="_Toc45889097"/>
      <w:bookmarkStart w:id="7926" w:name="_Toc59650467"/>
      <w:bookmarkStart w:id="7927" w:name="_Toc61357739"/>
      <w:bookmarkStart w:id="7928" w:name="_Toc61359513"/>
      <w:bookmarkStart w:id="7929" w:name="_Toc67916453"/>
      <w:bookmarkStart w:id="7930" w:name="_Toc75533999"/>
      <w:bookmarkStart w:id="7931" w:name="_Toc75819885"/>
      <w:bookmarkStart w:id="7932" w:name="_Toc76508729"/>
      <w:bookmarkStart w:id="7933" w:name="_Toc76717679"/>
      <w:bookmarkStart w:id="7934" w:name="_Toc83294320"/>
      <w:bookmarkStart w:id="7935" w:name="_Toc84335359"/>
      <w:r w:rsidRPr="00E24AB4">
        <w:t>7.8</w:t>
      </w:r>
      <w:r w:rsidRPr="00E24AB4">
        <w:rPr>
          <w:rFonts w:hint="eastAsia"/>
        </w:rPr>
        <w:t>E</w:t>
      </w:r>
      <w:r w:rsidRPr="00E24AB4">
        <w:t>.1</w:t>
      </w:r>
      <w:r w:rsidRPr="00E24AB4">
        <w:tab/>
        <w:t>General</w:t>
      </w:r>
      <w:bookmarkEnd w:id="7924"/>
      <w:bookmarkEnd w:id="7925"/>
      <w:bookmarkEnd w:id="7926"/>
      <w:bookmarkEnd w:id="7927"/>
      <w:bookmarkEnd w:id="7928"/>
      <w:bookmarkEnd w:id="7929"/>
      <w:bookmarkEnd w:id="7930"/>
      <w:bookmarkEnd w:id="7931"/>
      <w:bookmarkEnd w:id="7932"/>
      <w:bookmarkEnd w:id="7933"/>
      <w:bookmarkEnd w:id="7934"/>
      <w:bookmarkEnd w:id="7935"/>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7936" w:name="_Toc45888499"/>
      <w:bookmarkStart w:id="7937" w:name="_Toc45889098"/>
      <w:bookmarkStart w:id="7938" w:name="_Toc59650468"/>
      <w:bookmarkStart w:id="7939" w:name="_Toc61357740"/>
      <w:bookmarkStart w:id="7940" w:name="_Toc61359514"/>
      <w:bookmarkStart w:id="7941" w:name="_Toc67916454"/>
      <w:bookmarkStart w:id="7942" w:name="_Toc75534000"/>
      <w:bookmarkStart w:id="7943" w:name="_Toc75819886"/>
      <w:bookmarkStart w:id="7944" w:name="_Toc76508730"/>
      <w:bookmarkStart w:id="7945" w:name="_Toc76717680"/>
      <w:bookmarkStart w:id="7946" w:name="_Toc83294321"/>
      <w:bookmarkStart w:id="7947" w:name="_Toc84335360"/>
      <w:r w:rsidRPr="00E24AB4">
        <w:t>7.8</w:t>
      </w:r>
      <w:r w:rsidRPr="00E24AB4">
        <w:rPr>
          <w:rFonts w:hint="eastAsia"/>
        </w:rPr>
        <w:t>E</w:t>
      </w:r>
      <w:r w:rsidRPr="00E24AB4">
        <w:t>.2</w:t>
      </w:r>
      <w:r w:rsidRPr="00E24AB4">
        <w:tab/>
        <w:t>Wide band Intermodulation</w:t>
      </w:r>
      <w:bookmarkEnd w:id="7936"/>
      <w:bookmarkEnd w:id="7937"/>
      <w:bookmarkEnd w:id="7938"/>
      <w:bookmarkEnd w:id="7939"/>
      <w:bookmarkEnd w:id="7940"/>
      <w:bookmarkEnd w:id="7941"/>
      <w:bookmarkEnd w:id="7942"/>
      <w:bookmarkEnd w:id="7943"/>
      <w:bookmarkEnd w:id="7944"/>
      <w:bookmarkEnd w:id="7945"/>
      <w:bookmarkEnd w:id="7946"/>
      <w:bookmarkEnd w:id="7947"/>
    </w:p>
    <w:p w14:paraId="56F2E791" w14:textId="77777777" w:rsidR="00946031" w:rsidRDefault="00946031" w:rsidP="00946031">
      <w:pPr>
        <w:pStyle w:val="Heading4"/>
        <w:ind w:left="0" w:firstLine="0"/>
      </w:pPr>
      <w:r>
        <w:t>7.8E.2.1</w:t>
      </w:r>
      <w:r>
        <w:tab/>
        <w:t>General</w:t>
      </w:r>
    </w:p>
    <w:p w14:paraId="3FAA83DC" w14:textId="77777777" w:rsidR="00946031" w:rsidRDefault="00946031" w:rsidP="00946031">
      <w:r>
        <w:t xml:space="preserve">The wide band intermodulation requirement is defined using </w:t>
      </w:r>
      <w:r>
        <w:rPr>
          <w:lang w:eastAsia="zh-CN"/>
        </w:rPr>
        <w:t xml:space="preserve">modulated NR carrier and </w:t>
      </w:r>
      <w:r>
        <w:t xml:space="preserve">a CW </w:t>
      </w:r>
      <w:r>
        <w:rPr>
          <w:lang w:eastAsia="zh-CN"/>
        </w:rPr>
        <w:t xml:space="preserve">signal </w:t>
      </w:r>
      <w:r>
        <w:t>as interferer 1 and interferer 2 respectively.</w:t>
      </w:r>
      <w:r>
        <w:rPr>
          <w:lang w:eastAsia="zh-CN"/>
        </w:rPr>
        <w:t xml:space="preserve"> </w:t>
      </w:r>
      <w:r>
        <w:t>The throughput shall be ≥ 95 % of the maximum throughput of the reference measurement channels as specified in Annexes A.7.2 with parameters specified in Table 7.8</w:t>
      </w:r>
      <w:r>
        <w:rPr>
          <w:lang w:eastAsia="zh-CN"/>
        </w:rPr>
        <w:t>E</w:t>
      </w:r>
      <w:r>
        <w:t xml:space="preserve">.2-1 for NR </w:t>
      </w:r>
      <w:r>
        <w:rPr>
          <w:lang w:eastAsia="zh-CN"/>
        </w:rPr>
        <w:t xml:space="preserve">V2X </w:t>
      </w:r>
      <w:r>
        <w:t>bands. The relative throughput requirement shall be met for any SCS specified for the channel bandwidth of the wanted signal.</w:t>
      </w:r>
    </w:p>
    <w:p w14:paraId="7F44B591" w14:textId="77777777" w:rsidR="005F58BD" w:rsidRPr="00E24AB4" w:rsidRDefault="005F58BD" w:rsidP="005F58BD">
      <w:pPr>
        <w:pStyle w:val="TH"/>
      </w:pPr>
      <w:bookmarkStart w:id="7948" w:name="_Toc59650470"/>
      <w:bookmarkStart w:id="7949" w:name="_Toc61357742"/>
      <w:bookmarkStart w:id="7950" w:name="_Toc61359516"/>
      <w:bookmarkStart w:id="7951" w:name="_Toc67916456"/>
      <w:bookmarkStart w:id="7952" w:name="_Toc75534002"/>
      <w:bookmarkStart w:id="7953" w:name="_Toc75819888"/>
      <w:bookmarkStart w:id="7954" w:name="_Toc76508732"/>
      <w:bookmarkStart w:id="7955" w:name="_Toc76717682"/>
      <w:bookmarkStart w:id="7956" w:name="_Toc83294323"/>
      <w:bookmarkStart w:id="7957" w:name="_Toc84335362"/>
      <w:r w:rsidRPr="00E24AB4">
        <w:t>Table 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5F58BD" w:rsidRPr="00E24AB4" w14:paraId="313D3935" w14:textId="77777777" w:rsidTr="0026746F">
        <w:tc>
          <w:tcPr>
            <w:tcW w:w="1177" w:type="dxa"/>
            <w:tcBorders>
              <w:bottom w:val="nil"/>
            </w:tcBorders>
            <w:shd w:val="clear" w:color="auto" w:fill="auto"/>
            <w:vAlign w:val="center"/>
          </w:tcPr>
          <w:p w14:paraId="09F68B04" w14:textId="77777777" w:rsidR="005F58BD" w:rsidRPr="00E24AB4" w:rsidRDefault="005F58BD" w:rsidP="0026746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523FDE5C" w14:textId="77777777" w:rsidR="005F58BD" w:rsidRPr="00E24AB4" w:rsidRDefault="005F58BD" w:rsidP="0026746F">
            <w:pPr>
              <w:pStyle w:val="TAH"/>
            </w:pPr>
            <w:r w:rsidRPr="00E24AB4">
              <w:t>Rx parameter</w:t>
            </w:r>
          </w:p>
        </w:tc>
        <w:tc>
          <w:tcPr>
            <w:tcW w:w="667" w:type="dxa"/>
            <w:tcBorders>
              <w:bottom w:val="nil"/>
            </w:tcBorders>
            <w:shd w:val="clear" w:color="auto" w:fill="auto"/>
            <w:vAlign w:val="center"/>
          </w:tcPr>
          <w:p w14:paraId="77425B51" w14:textId="77777777" w:rsidR="005F58BD" w:rsidRPr="00E24AB4" w:rsidRDefault="005F58BD" w:rsidP="0026746F">
            <w:pPr>
              <w:pStyle w:val="TAH"/>
            </w:pPr>
            <w:r w:rsidRPr="00E24AB4">
              <w:t>Units</w:t>
            </w:r>
          </w:p>
        </w:tc>
        <w:tc>
          <w:tcPr>
            <w:tcW w:w="4560" w:type="dxa"/>
            <w:gridSpan w:val="4"/>
            <w:vAlign w:val="center"/>
          </w:tcPr>
          <w:p w14:paraId="47B621D8" w14:textId="77777777" w:rsidR="005F58BD" w:rsidRPr="00E24AB4" w:rsidRDefault="005F58BD" w:rsidP="0026746F">
            <w:pPr>
              <w:pStyle w:val="TAH"/>
            </w:pPr>
            <w:r w:rsidRPr="00E24AB4">
              <w:t>Channel bandwidth</w:t>
            </w:r>
          </w:p>
        </w:tc>
      </w:tr>
      <w:tr w:rsidR="005F58BD" w:rsidRPr="00E24AB4" w14:paraId="1A25F0CD" w14:textId="77777777" w:rsidTr="0026746F">
        <w:tc>
          <w:tcPr>
            <w:tcW w:w="1177" w:type="dxa"/>
            <w:tcBorders>
              <w:top w:val="nil"/>
              <w:bottom w:val="single" w:sz="4" w:space="0" w:color="auto"/>
            </w:tcBorders>
            <w:shd w:val="clear" w:color="auto" w:fill="auto"/>
            <w:vAlign w:val="center"/>
          </w:tcPr>
          <w:p w14:paraId="14C862A6" w14:textId="77777777" w:rsidR="005F58BD" w:rsidRPr="00E24AB4" w:rsidRDefault="005F58BD" w:rsidP="0026746F">
            <w:pPr>
              <w:pStyle w:val="TAH"/>
            </w:pPr>
          </w:p>
        </w:tc>
        <w:tc>
          <w:tcPr>
            <w:tcW w:w="2384" w:type="dxa"/>
            <w:tcBorders>
              <w:top w:val="nil"/>
            </w:tcBorders>
            <w:shd w:val="clear" w:color="auto" w:fill="auto"/>
            <w:vAlign w:val="center"/>
          </w:tcPr>
          <w:p w14:paraId="667D3D37" w14:textId="77777777" w:rsidR="005F58BD" w:rsidRPr="00E24AB4" w:rsidRDefault="005F58BD" w:rsidP="0026746F">
            <w:pPr>
              <w:pStyle w:val="TAH"/>
            </w:pPr>
          </w:p>
        </w:tc>
        <w:tc>
          <w:tcPr>
            <w:tcW w:w="667" w:type="dxa"/>
            <w:tcBorders>
              <w:top w:val="nil"/>
            </w:tcBorders>
            <w:shd w:val="clear" w:color="auto" w:fill="auto"/>
            <w:vAlign w:val="center"/>
          </w:tcPr>
          <w:p w14:paraId="6DA248AF" w14:textId="77777777" w:rsidR="005F58BD" w:rsidRPr="00E24AB4" w:rsidRDefault="005F58BD" w:rsidP="0026746F">
            <w:pPr>
              <w:pStyle w:val="TAH"/>
            </w:pPr>
          </w:p>
        </w:tc>
        <w:tc>
          <w:tcPr>
            <w:tcW w:w="1140" w:type="dxa"/>
            <w:vAlign w:val="center"/>
          </w:tcPr>
          <w:p w14:paraId="05CB5C63" w14:textId="77777777" w:rsidR="005F58BD" w:rsidRPr="00E24AB4" w:rsidRDefault="005F58BD" w:rsidP="0026746F">
            <w:pPr>
              <w:pStyle w:val="TAH"/>
            </w:pPr>
            <w:r w:rsidRPr="00E24AB4">
              <w:rPr>
                <w:rFonts w:hint="eastAsia"/>
                <w:lang w:eastAsia="zh-CN"/>
              </w:rPr>
              <w:t xml:space="preserve">10 </w:t>
            </w:r>
            <w:r w:rsidRPr="00E24AB4">
              <w:t>MHz</w:t>
            </w:r>
          </w:p>
        </w:tc>
        <w:tc>
          <w:tcPr>
            <w:tcW w:w="1140" w:type="dxa"/>
            <w:vAlign w:val="center"/>
          </w:tcPr>
          <w:p w14:paraId="65A3EA59" w14:textId="77777777" w:rsidR="005F58BD" w:rsidRPr="00E24AB4" w:rsidRDefault="005F58BD" w:rsidP="0026746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5C6254DD" w14:textId="77777777" w:rsidR="005F58BD" w:rsidRPr="00E24AB4" w:rsidRDefault="005F58BD" w:rsidP="0026746F">
            <w:pPr>
              <w:pStyle w:val="TAH"/>
            </w:pPr>
            <w:r w:rsidRPr="00E24AB4">
              <w:rPr>
                <w:rFonts w:hint="eastAsia"/>
                <w:lang w:eastAsia="zh-CN"/>
              </w:rPr>
              <w:t xml:space="preserve">30 </w:t>
            </w:r>
            <w:r w:rsidRPr="00E24AB4">
              <w:t>MHz</w:t>
            </w:r>
          </w:p>
        </w:tc>
        <w:tc>
          <w:tcPr>
            <w:tcW w:w="1140" w:type="dxa"/>
            <w:vAlign w:val="center"/>
          </w:tcPr>
          <w:p w14:paraId="435E77C7" w14:textId="77777777" w:rsidR="005F58BD" w:rsidRPr="00E24AB4" w:rsidRDefault="005F58BD" w:rsidP="0026746F">
            <w:pPr>
              <w:pStyle w:val="TAH"/>
            </w:pPr>
            <w:r w:rsidRPr="00E24AB4">
              <w:rPr>
                <w:rFonts w:hint="eastAsia"/>
                <w:lang w:eastAsia="zh-CN"/>
              </w:rPr>
              <w:t xml:space="preserve">40 </w:t>
            </w:r>
            <w:r w:rsidRPr="00E24AB4">
              <w:t>MHz</w:t>
            </w:r>
          </w:p>
        </w:tc>
      </w:tr>
      <w:tr w:rsidR="005F58BD" w:rsidRPr="00E24AB4" w14:paraId="1ED39E6A" w14:textId="77777777" w:rsidTr="0026746F">
        <w:tc>
          <w:tcPr>
            <w:tcW w:w="1177" w:type="dxa"/>
            <w:tcBorders>
              <w:bottom w:val="nil"/>
            </w:tcBorders>
            <w:shd w:val="clear" w:color="auto" w:fill="auto"/>
          </w:tcPr>
          <w:p w14:paraId="3C93A457" w14:textId="77777777" w:rsidR="005F58BD" w:rsidRPr="00E24AB4" w:rsidRDefault="005F58BD" w:rsidP="0026746F">
            <w:pPr>
              <w:pStyle w:val="TAC"/>
              <w:rPr>
                <w:lang w:eastAsia="zh-CN"/>
              </w:rPr>
            </w:pPr>
            <w:r w:rsidRPr="00E24AB4">
              <w:rPr>
                <w:rFonts w:hint="eastAsia"/>
                <w:lang w:eastAsia="zh-CN"/>
              </w:rPr>
              <w:t>n38, n47</w:t>
            </w:r>
          </w:p>
        </w:tc>
        <w:tc>
          <w:tcPr>
            <w:tcW w:w="2384" w:type="dxa"/>
            <w:vMerge w:val="restart"/>
          </w:tcPr>
          <w:p w14:paraId="07147C78" w14:textId="77777777" w:rsidR="005F58BD" w:rsidRPr="00E24AB4" w:rsidRDefault="005F58BD" w:rsidP="0026746F">
            <w:pPr>
              <w:pStyle w:val="TAC"/>
              <w:rPr>
                <w:bCs/>
              </w:rPr>
            </w:pPr>
            <w:r w:rsidRPr="00E24AB4">
              <w:t>P</w:t>
            </w:r>
            <w:r w:rsidRPr="00E24AB4">
              <w:rPr>
                <w:rFonts w:hint="eastAsia"/>
                <w:lang w:eastAsia="zh-CN"/>
              </w:rPr>
              <w:t>ower</w:t>
            </w:r>
            <w:r w:rsidRPr="00E24AB4">
              <w:t xml:space="preserve"> in Transmission Bandwidth Configuration</w:t>
            </w:r>
          </w:p>
        </w:tc>
        <w:tc>
          <w:tcPr>
            <w:tcW w:w="667" w:type="dxa"/>
          </w:tcPr>
          <w:p w14:paraId="37F7B96C" w14:textId="77777777" w:rsidR="005F58BD" w:rsidRPr="00E24AB4" w:rsidRDefault="005F58BD" w:rsidP="0026746F">
            <w:pPr>
              <w:pStyle w:val="TAC"/>
            </w:pPr>
            <w:r w:rsidRPr="00E24AB4">
              <w:t>dBm</w:t>
            </w:r>
          </w:p>
        </w:tc>
        <w:tc>
          <w:tcPr>
            <w:tcW w:w="4560" w:type="dxa"/>
            <w:gridSpan w:val="4"/>
          </w:tcPr>
          <w:p w14:paraId="3591360F" w14:textId="77777777" w:rsidR="005F58BD" w:rsidRPr="00E24AB4" w:rsidRDefault="005F58BD" w:rsidP="0026746F">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5F58BD" w:rsidRPr="00E24AB4" w14:paraId="0A177516" w14:textId="77777777" w:rsidTr="0026746F">
        <w:tc>
          <w:tcPr>
            <w:tcW w:w="1177" w:type="dxa"/>
            <w:tcBorders>
              <w:top w:val="nil"/>
              <w:bottom w:val="nil"/>
            </w:tcBorders>
            <w:shd w:val="clear" w:color="auto" w:fill="auto"/>
          </w:tcPr>
          <w:p w14:paraId="37710E7E" w14:textId="77777777" w:rsidR="005F58BD" w:rsidRPr="00E24AB4" w:rsidRDefault="005F58BD" w:rsidP="0026746F">
            <w:pPr>
              <w:pStyle w:val="TAC"/>
              <w:rPr>
                <w:bCs/>
              </w:rPr>
            </w:pPr>
          </w:p>
        </w:tc>
        <w:tc>
          <w:tcPr>
            <w:tcW w:w="2384" w:type="dxa"/>
            <w:vMerge/>
          </w:tcPr>
          <w:p w14:paraId="0745C447" w14:textId="77777777" w:rsidR="005F58BD" w:rsidRPr="00E24AB4" w:rsidRDefault="005F58BD" w:rsidP="0026746F">
            <w:pPr>
              <w:pStyle w:val="TAC"/>
              <w:rPr>
                <w:bCs/>
              </w:rPr>
            </w:pPr>
          </w:p>
        </w:tc>
        <w:tc>
          <w:tcPr>
            <w:tcW w:w="667" w:type="dxa"/>
          </w:tcPr>
          <w:p w14:paraId="1A879CBB" w14:textId="77777777" w:rsidR="005F58BD" w:rsidRPr="00E24AB4" w:rsidRDefault="005F58BD" w:rsidP="0026746F">
            <w:pPr>
              <w:pStyle w:val="TAC"/>
              <w:rPr>
                <w:rFonts w:cs="Arial"/>
                <w:kern w:val="2"/>
              </w:rPr>
            </w:pPr>
            <w:r>
              <w:rPr>
                <w:rFonts w:cs="Arial"/>
                <w:kern w:val="2"/>
              </w:rPr>
              <w:t>dB</w:t>
            </w:r>
          </w:p>
        </w:tc>
        <w:tc>
          <w:tcPr>
            <w:tcW w:w="1140" w:type="dxa"/>
          </w:tcPr>
          <w:p w14:paraId="5F94699B" w14:textId="77777777" w:rsidR="005F58BD" w:rsidRPr="00E24AB4" w:rsidRDefault="005F58BD" w:rsidP="0026746F">
            <w:pPr>
              <w:pStyle w:val="TAC"/>
            </w:pPr>
            <w:r w:rsidRPr="00E24AB4">
              <w:t>6</w:t>
            </w:r>
          </w:p>
        </w:tc>
        <w:tc>
          <w:tcPr>
            <w:tcW w:w="1140" w:type="dxa"/>
          </w:tcPr>
          <w:p w14:paraId="5BA43793" w14:textId="77777777" w:rsidR="005F58BD" w:rsidRPr="00E24AB4" w:rsidRDefault="005F58BD" w:rsidP="0026746F">
            <w:pPr>
              <w:pStyle w:val="TAC"/>
            </w:pPr>
            <w:r w:rsidRPr="00E24AB4">
              <w:rPr>
                <w:rFonts w:hint="eastAsia"/>
                <w:lang w:eastAsia="zh-CN"/>
              </w:rPr>
              <w:t>9</w:t>
            </w:r>
          </w:p>
        </w:tc>
        <w:tc>
          <w:tcPr>
            <w:tcW w:w="1140" w:type="dxa"/>
          </w:tcPr>
          <w:p w14:paraId="45F4DB31" w14:textId="77777777" w:rsidR="005F58BD" w:rsidRPr="00E24AB4" w:rsidRDefault="005F58BD" w:rsidP="0026746F">
            <w:pPr>
              <w:pStyle w:val="TAC"/>
              <w:rPr>
                <w:lang w:eastAsia="zh-CN"/>
              </w:rPr>
            </w:pPr>
            <w:r w:rsidRPr="00E24AB4">
              <w:rPr>
                <w:rFonts w:hint="eastAsia"/>
                <w:lang w:eastAsia="zh-CN"/>
              </w:rPr>
              <w:t>11</w:t>
            </w:r>
          </w:p>
        </w:tc>
        <w:tc>
          <w:tcPr>
            <w:tcW w:w="1140" w:type="dxa"/>
          </w:tcPr>
          <w:p w14:paraId="5D89CA01" w14:textId="77777777" w:rsidR="005F58BD" w:rsidRPr="00E24AB4" w:rsidRDefault="005F58BD" w:rsidP="0026746F">
            <w:pPr>
              <w:pStyle w:val="TAC"/>
            </w:pPr>
            <w:r w:rsidRPr="00E24AB4">
              <w:rPr>
                <w:rFonts w:hint="eastAsia"/>
                <w:lang w:eastAsia="zh-CN"/>
              </w:rPr>
              <w:t>12</w:t>
            </w:r>
          </w:p>
        </w:tc>
      </w:tr>
      <w:tr w:rsidR="005F58BD" w:rsidRPr="00E24AB4" w14:paraId="1921EBA5" w14:textId="77777777" w:rsidTr="0026746F">
        <w:tc>
          <w:tcPr>
            <w:tcW w:w="1177" w:type="dxa"/>
            <w:tcBorders>
              <w:top w:val="nil"/>
              <w:bottom w:val="nil"/>
            </w:tcBorders>
            <w:shd w:val="clear" w:color="auto" w:fill="auto"/>
          </w:tcPr>
          <w:p w14:paraId="40F395F9" w14:textId="77777777" w:rsidR="005F58BD" w:rsidRPr="00E24AB4" w:rsidRDefault="005F58BD" w:rsidP="0026746F">
            <w:pPr>
              <w:pStyle w:val="TAC"/>
            </w:pPr>
          </w:p>
        </w:tc>
        <w:tc>
          <w:tcPr>
            <w:tcW w:w="2384" w:type="dxa"/>
          </w:tcPr>
          <w:p w14:paraId="5BCD4826" w14:textId="77777777" w:rsidR="005F58BD" w:rsidRPr="00E24AB4" w:rsidRDefault="005F58BD" w:rsidP="0026746F">
            <w:pPr>
              <w:pStyle w:val="TAC"/>
              <w:rPr>
                <w:vertAlign w:val="subscript"/>
              </w:rPr>
            </w:pPr>
            <w:r w:rsidRPr="00E24AB4">
              <w:t>P</w:t>
            </w:r>
            <w:r w:rsidRPr="00E24AB4">
              <w:rPr>
                <w:vertAlign w:val="subscript"/>
              </w:rPr>
              <w:t>Interferer 1</w:t>
            </w:r>
            <w:r w:rsidRPr="00E24AB4">
              <w:t xml:space="preserve"> (CW)</w:t>
            </w:r>
          </w:p>
        </w:tc>
        <w:tc>
          <w:tcPr>
            <w:tcW w:w="667" w:type="dxa"/>
          </w:tcPr>
          <w:p w14:paraId="6D55B9B6" w14:textId="77777777" w:rsidR="005F58BD" w:rsidRPr="00E24AB4" w:rsidRDefault="005F58BD" w:rsidP="0026746F">
            <w:pPr>
              <w:pStyle w:val="TAC"/>
            </w:pPr>
            <w:r w:rsidRPr="00E24AB4">
              <w:t>dBm</w:t>
            </w:r>
          </w:p>
        </w:tc>
        <w:tc>
          <w:tcPr>
            <w:tcW w:w="4560" w:type="dxa"/>
            <w:gridSpan w:val="4"/>
          </w:tcPr>
          <w:p w14:paraId="0CC26824" w14:textId="77777777" w:rsidR="005F58BD" w:rsidRPr="00E24AB4" w:rsidRDefault="005F58BD" w:rsidP="0026746F">
            <w:pPr>
              <w:pStyle w:val="TAC"/>
            </w:pPr>
            <w:r w:rsidRPr="00E24AB4">
              <w:t>-46</w:t>
            </w:r>
          </w:p>
        </w:tc>
      </w:tr>
      <w:tr w:rsidR="005F58BD" w:rsidRPr="00E24AB4" w14:paraId="0C43CEB2" w14:textId="77777777" w:rsidTr="0026746F">
        <w:tc>
          <w:tcPr>
            <w:tcW w:w="1177" w:type="dxa"/>
            <w:tcBorders>
              <w:top w:val="nil"/>
              <w:bottom w:val="nil"/>
            </w:tcBorders>
            <w:shd w:val="clear" w:color="auto" w:fill="auto"/>
          </w:tcPr>
          <w:p w14:paraId="4559E61E" w14:textId="77777777" w:rsidR="005F58BD" w:rsidRPr="00E24AB4" w:rsidRDefault="005F58BD" w:rsidP="0026746F">
            <w:pPr>
              <w:pStyle w:val="TAC"/>
            </w:pPr>
          </w:p>
        </w:tc>
        <w:tc>
          <w:tcPr>
            <w:tcW w:w="2384" w:type="dxa"/>
          </w:tcPr>
          <w:p w14:paraId="24DDEA30" w14:textId="77777777" w:rsidR="005F58BD" w:rsidRPr="00E24AB4" w:rsidRDefault="005F58BD" w:rsidP="0026746F">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706DEC61" w14:textId="77777777" w:rsidR="005F58BD" w:rsidRPr="00E24AB4" w:rsidRDefault="005F58BD" w:rsidP="0026746F">
            <w:pPr>
              <w:pStyle w:val="TAC"/>
            </w:pPr>
            <w:r w:rsidRPr="00E24AB4">
              <w:t>dBm</w:t>
            </w:r>
          </w:p>
        </w:tc>
        <w:tc>
          <w:tcPr>
            <w:tcW w:w="4560" w:type="dxa"/>
            <w:gridSpan w:val="4"/>
          </w:tcPr>
          <w:p w14:paraId="4412473D" w14:textId="77777777" w:rsidR="005F58BD" w:rsidRPr="00E24AB4" w:rsidRDefault="005F58BD" w:rsidP="0026746F">
            <w:pPr>
              <w:pStyle w:val="TAC"/>
              <w:rPr>
                <w:lang w:eastAsia="zh-CN"/>
              </w:rPr>
            </w:pPr>
            <w:r w:rsidRPr="00E24AB4">
              <w:rPr>
                <w:rFonts w:hint="eastAsia"/>
                <w:lang w:eastAsia="zh-CN"/>
              </w:rPr>
              <w:t>-46</w:t>
            </w:r>
          </w:p>
        </w:tc>
      </w:tr>
      <w:tr w:rsidR="005F58BD" w:rsidRPr="00E24AB4" w14:paraId="1C14E6E6" w14:textId="77777777" w:rsidTr="0026746F">
        <w:tc>
          <w:tcPr>
            <w:tcW w:w="1177" w:type="dxa"/>
            <w:tcBorders>
              <w:top w:val="nil"/>
              <w:bottom w:val="nil"/>
            </w:tcBorders>
            <w:shd w:val="clear" w:color="auto" w:fill="auto"/>
          </w:tcPr>
          <w:p w14:paraId="205D4CD8" w14:textId="77777777" w:rsidR="005F58BD" w:rsidRPr="00E24AB4" w:rsidRDefault="005F58BD" w:rsidP="0026746F">
            <w:pPr>
              <w:pStyle w:val="TAC"/>
            </w:pPr>
          </w:p>
        </w:tc>
        <w:tc>
          <w:tcPr>
            <w:tcW w:w="2384" w:type="dxa"/>
          </w:tcPr>
          <w:p w14:paraId="3659CD91" w14:textId="77777777" w:rsidR="005F58BD" w:rsidRPr="00E24AB4" w:rsidRDefault="005F58BD" w:rsidP="0026746F">
            <w:pPr>
              <w:pStyle w:val="TAC"/>
            </w:pPr>
            <w:r w:rsidRPr="00E24AB4">
              <w:t>BW</w:t>
            </w:r>
            <w:r w:rsidRPr="00E24AB4">
              <w:rPr>
                <w:vertAlign w:val="subscript"/>
              </w:rPr>
              <w:t>Interferer 2</w:t>
            </w:r>
          </w:p>
        </w:tc>
        <w:tc>
          <w:tcPr>
            <w:tcW w:w="667" w:type="dxa"/>
          </w:tcPr>
          <w:p w14:paraId="2E2FF803" w14:textId="77777777" w:rsidR="005F58BD" w:rsidRPr="00E24AB4" w:rsidRDefault="005F58BD" w:rsidP="0026746F">
            <w:pPr>
              <w:pStyle w:val="TAC"/>
            </w:pPr>
            <w:r w:rsidRPr="00E24AB4">
              <w:t>MHz</w:t>
            </w:r>
          </w:p>
        </w:tc>
        <w:tc>
          <w:tcPr>
            <w:tcW w:w="4560" w:type="dxa"/>
            <w:gridSpan w:val="4"/>
          </w:tcPr>
          <w:p w14:paraId="014A57BF" w14:textId="4210EEB6" w:rsidR="005F58BD" w:rsidRPr="00E24AB4" w:rsidRDefault="005F58BD" w:rsidP="0026746F">
            <w:pPr>
              <w:pStyle w:val="TAC"/>
              <w:rPr>
                <w:lang w:eastAsia="zh-CN"/>
              </w:rPr>
            </w:pPr>
            <w:r w:rsidRPr="00E24AB4">
              <w:rPr>
                <w:rFonts w:hint="eastAsia"/>
                <w:lang w:eastAsia="zh-CN"/>
              </w:rPr>
              <w:t>10</w:t>
            </w:r>
          </w:p>
        </w:tc>
      </w:tr>
      <w:tr w:rsidR="005F58BD" w:rsidRPr="00E24AB4" w14:paraId="00242E09" w14:textId="77777777" w:rsidTr="0026746F">
        <w:tc>
          <w:tcPr>
            <w:tcW w:w="1177" w:type="dxa"/>
            <w:tcBorders>
              <w:top w:val="nil"/>
              <w:bottom w:val="nil"/>
            </w:tcBorders>
            <w:shd w:val="clear" w:color="auto" w:fill="auto"/>
          </w:tcPr>
          <w:p w14:paraId="68EAB4FC" w14:textId="77777777" w:rsidR="005F58BD" w:rsidRPr="00E24AB4" w:rsidRDefault="005F58BD" w:rsidP="0026746F">
            <w:pPr>
              <w:pStyle w:val="TAC"/>
            </w:pPr>
          </w:p>
        </w:tc>
        <w:tc>
          <w:tcPr>
            <w:tcW w:w="2384" w:type="dxa"/>
          </w:tcPr>
          <w:p w14:paraId="0F2E0C11" w14:textId="77777777" w:rsidR="005F58BD" w:rsidRPr="00E24AB4" w:rsidRDefault="005F58BD" w:rsidP="0026746F">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7491A22B" w14:textId="77777777" w:rsidR="005F58BD" w:rsidRPr="00E24AB4" w:rsidRDefault="005F58BD" w:rsidP="0026746F">
            <w:pPr>
              <w:pStyle w:val="TAC"/>
            </w:pPr>
            <w:r w:rsidRPr="00E24AB4">
              <w:t>MHz</w:t>
            </w:r>
          </w:p>
        </w:tc>
        <w:tc>
          <w:tcPr>
            <w:tcW w:w="4560" w:type="dxa"/>
            <w:gridSpan w:val="4"/>
          </w:tcPr>
          <w:p w14:paraId="12073C17" w14:textId="77777777" w:rsidR="005F58BD" w:rsidRPr="00E24AB4" w:rsidRDefault="005F58BD" w:rsidP="0026746F">
            <w:pPr>
              <w:pStyle w:val="TAC"/>
              <w:rPr>
                <w:lang w:eastAsia="zh-CN"/>
              </w:rPr>
            </w:pPr>
            <w:r w:rsidRPr="00E24AB4">
              <w:t xml:space="preserve">-BW/2 – </w:t>
            </w:r>
            <w:r w:rsidRPr="00E24AB4">
              <w:rPr>
                <w:rFonts w:hint="eastAsia"/>
                <w:lang w:eastAsia="zh-CN"/>
              </w:rPr>
              <w:t>1</w:t>
            </w:r>
            <w:r w:rsidRPr="00E24AB4">
              <w:t>5</w:t>
            </w:r>
          </w:p>
          <w:p w14:paraId="3A990A8F" w14:textId="77777777" w:rsidR="005F58BD" w:rsidRPr="00E24AB4" w:rsidRDefault="005F58BD" w:rsidP="0026746F">
            <w:pPr>
              <w:pStyle w:val="TAC"/>
            </w:pPr>
            <w:r w:rsidRPr="00E24AB4">
              <w:t>/</w:t>
            </w:r>
          </w:p>
          <w:p w14:paraId="1C36DF60" w14:textId="77777777" w:rsidR="005F58BD" w:rsidRPr="00E24AB4" w:rsidRDefault="005F58BD" w:rsidP="0026746F">
            <w:pPr>
              <w:pStyle w:val="TAC"/>
            </w:pPr>
            <w:r w:rsidRPr="00E24AB4">
              <w:t xml:space="preserve">+BW/2 + </w:t>
            </w:r>
            <w:r w:rsidRPr="00E24AB4">
              <w:rPr>
                <w:rFonts w:hint="eastAsia"/>
                <w:lang w:eastAsia="zh-CN"/>
              </w:rPr>
              <w:t>1</w:t>
            </w:r>
            <w:r w:rsidRPr="00E24AB4">
              <w:t>5</w:t>
            </w:r>
          </w:p>
        </w:tc>
      </w:tr>
      <w:tr w:rsidR="005F58BD" w:rsidRPr="00E24AB4" w14:paraId="4BD8A138" w14:textId="77777777" w:rsidTr="0026746F">
        <w:tc>
          <w:tcPr>
            <w:tcW w:w="1177" w:type="dxa"/>
            <w:tcBorders>
              <w:top w:val="nil"/>
            </w:tcBorders>
            <w:shd w:val="clear" w:color="auto" w:fill="auto"/>
          </w:tcPr>
          <w:p w14:paraId="0706BFAD" w14:textId="77777777" w:rsidR="005F58BD" w:rsidRPr="00E24AB4" w:rsidRDefault="005F58BD" w:rsidP="0026746F">
            <w:pPr>
              <w:pStyle w:val="TAC"/>
            </w:pPr>
          </w:p>
        </w:tc>
        <w:tc>
          <w:tcPr>
            <w:tcW w:w="2384" w:type="dxa"/>
          </w:tcPr>
          <w:p w14:paraId="28F4105D" w14:textId="77777777" w:rsidR="005F58BD" w:rsidRPr="00E24AB4" w:rsidRDefault="005F58BD" w:rsidP="0026746F">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62490B3" w14:textId="77777777" w:rsidR="005F58BD" w:rsidRPr="00E24AB4" w:rsidRDefault="005F58BD" w:rsidP="0026746F">
            <w:pPr>
              <w:pStyle w:val="TAC"/>
            </w:pPr>
            <w:r w:rsidRPr="00E24AB4">
              <w:t>MHz</w:t>
            </w:r>
          </w:p>
        </w:tc>
        <w:tc>
          <w:tcPr>
            <w:tcW w:w="4560" w:type="dxa"/>
            <w:gridSpan w:val="4"/>
          </w:tcPr>
          <w:p w14:paraId="33CFF437" w14:textId="77777777" w:rsidR="005F58BD" w:rsidRPr="00E24AB4" w:rsidRDefault="005F58BD" w:rsidP="0026746F">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5F58BD" w:rsidRPr="00E24AB4" w14:paraId="3767BEB8" w14:textId="77777777" w:rsidTr="0026746F">
        <w:tc>
          <w:tcPr>
            <w:tcW w:w="8788" w:type="dxa"/>
            <w:gridSpan w:val="7"/>
          </w:tcPr>
          <w:p w14:paraId="50ADC6DF" w14:textId="77777777" w:rsidR="005F58BD" w:rsidRPr="00E24AB4" w:rsidRDefault="005F58BD" w:rsidP="0026746F">
            <w:pPr>
              <w:pStyle w:val="TAN"/>
            </w:pPr>
            <w:r w:rsidRPr="00E24AB4">
              <w:t>NOTE 1:</w:t>
            </w:r>
            <w:r w:rsidRPr="00E24AB4">
              <w:tab/>
              <w:t xml:space="preserve">Reference measurement channel is </w:t>
            </w:r>
            <w:r>
              <w:t>A.7.2</w:t>
            </w:r>
          </w:p>
          <w:p w14:paraId="35B33792" w14:textId="77777777" w:rsidR="005F58BD" w:rsidRPr="00E24AB4" w:rsidRDefault="005F58BD" w:rsidP="0026746F">
            <w:pPr>
              <w:pStyle w:val="TAN"/>
              <w:rPr>
                <w:lang w:eastAsia="zh-CN"/>
              </w:rPr>
            </w:pPr>
            <w:r w:rsidRPr="00E24AB4">
              <w:t>NOTE 2:</w:t>
            </w:r>
            <w:r w:rsidRPr="00E24AB4">
              <w:tab/>
              <w:t>The interferer is QPSK modulated PUSCH containing data and reference symbols. Normal cyclic prefix is used.</w:t>
            </w:r>
          </w:p>
        </w:tc>
      </w:tr>
    </w:tbl>
    <w:p w14:paraId="220C7B27" w14:textId="77777777" w:rsidR="005F58BD" w:rsidRPr="00E24AB4" w:rsidRDefault="005F58BD" w:rsidP="005F58BD"/>
    <w:p w14:paraId="449E0E55" w14:textId="77777777" w:rsidR="00946031" w:rsidRDefault="00946031" w:rsidP="00946031">
      <w:pPr>
        <w:pStyle w:val="Heading4"/>
        <w:ind w:left="0" w:firstLine="0"/>
      </w:pPr>
      <w:r>
        <w:t>7.8E.2.2</w:t>
      </w:r>
      <w:r>
        <w:tab/>
        <w:t>Wide band Intermodulation for V2X con-current operation</w:t>
      </w:r>
    </w:p>
    <w:p w14:paraId="04A63EA6" w14:textId="497C79E5" w:rsidR="00D24A75" w:rsidRDefault="00D67749" w:rsidP="00D24A75">
      <w:r>
        <w:t>For the inter-band con-current NR V2X operation, the requirements specified in clause 7.8E.2.1 shall apply for the NR sidelink reception in the operating bands in Table 5.2E.2-1 and the requirements specified in clause 7.8 shall apply for the NR downlink reception in licensed band while all downlink carriers are active.</w:t>
      </w:r>
    </w:p>
    <w:p w14:paraId="07686E28" w14:textId="77777777" w:rsidR="006B4A56" w:rsidRPr="001C0CC4" w:rsidRDefault="006B4A56" w:rsidP="004E30D3">
      <w:pPr>
        <w:pStyle w:val="Heading2"/>
      </w:pPr>
      <w:r w:rsidRPr="001C0CC4">
        <w:t>7.8</w:t>
      </w:r>
      <w:r>
        <w:t>F</w:t>
      </w:r>
      <w:r w:rsidRPr="001C0CC4">
        <w:tab/>
        <w:t>Intermodulation characteristics</w:t>
      </w:r>
      <w:r>
        <w:t xml:space="preserve"> for shared spectrum channel access</w:t>
      </w:r>
      <w:bookmarkEnd w:id="7948"/>
      <w:bookmarkEnd w:id="7949"/>
      <w:bookmarkEnd w:id="7950"/>
      <w:bookmarkEnd w:id="7951"/>
      <w:bookmarkEnd w:id="7952"/>
      <w:bookmarkEnd w:id="7953"/>
      <w:bookmarkEnd w:id="7954"/>
      <w:bookmarkEnd w:id="7955"/>
      <w:bookmarkEnd w:id="7956"/>
      <w:bookmarkEnd w:id="7957"/>
    </w:p>
    <w:p w14:paraId="4C569EB7" w14:textId="77777777" w:rsidR="006B4A56" w:rsidRPr="001C0CC4" w:rsidRDefault="006B4A56" w:rsidP="004E30D3">
      <w:pPr>
        <w:pStyle w:val="Heading3"/>
      </w:pPr>
      <w:bookmarkStart w:id="7958" w:name="_Toc59650471"/>
      <w:bookmarkStart w:id="7959" w:name="_Toc61357743"/>
      <w:bookmarkStart w:id="7960" w:name="_Toc61359517"/>
      <w:bookmarkStart w:id="7961" w:name="_Toc67916457"/>
      <w:bookmarkStart w:id="7962" w:name="_Toc75534003"/>
      <w:bookmarkStart w:id="7963" w:name="_Toc75819889"/>
      <w:bookmarkStart w:id="7964" w:name="_Toc76508733"/>
      <w:bookmarkStart w:id="7965" w:name="_Toc76717683"/>
      <w:bookmarkStart w:id="7966" w:name="_Toc83294324"/>
      <w:bookmarkStart w:id="7967" w:name="_Toc84335363"/>
      <w:r w:rsidRPr="001C0CC4">
        <w:t>7.8</w:t>
      </w:r>
      <w:r>
        <w:t>F</w:t>
      </w:r>
      <w:r w:rsidRPr="001C0CC4">
        <w:t>.1</w:t>
      </w:r>
      <w:r w:rsidRPr="001C0CC4">
        <w:tab/>
        <w:t>General</w:t>
      </w:r>
      <w:bookmarkEnd w:id="7958"/>
      <w:bookmarkEnd w:id="7959"/>
      <w:bookmarkEnd w:id="7960"/>
      <w:bookmarkEnd w:id="7961"/>
      <w:bookmarkEnd w:id="7962"/>
      <w:bookmarkEnd w:id="7963"/>
      <w:bookmarkEnd w:id="7964"/>
      <w:bookmarkEnd w:id="7965"/>
      <w:bookmarkEnd w:id="7966"/>
      <w:bookmarkEnd w:id="7967"/>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7968" w:name="_Toc59650472"/>
      <w:bookmarkStart w:id="7969" w:name="_Toc61357744"/>
      <w:bookmarkStart w:id="7970" w:name="_Toc61359518"/>
      <w:bookmarkStart w:id="7971" w:name="_Toc67916458"/>
      <w:bookmarkStart w:id="7972" w:name="_Toc75534004"/>
      <w:bookmarkStart w:id="7973" w:name="_Toc75819890"/>
      <w:bookmarkStart w:id="7974" w:name="_Toc76508734"/>
      <w:bookmarkStart w:id="7975" w:name="_Toc76717684"/>
      <w:bookmarkStart w:id="7976" w:name="_Toc83294325"/>
      <w:bookmarkStart w:id="7977" w:name="_Toc84335364"/>
      <w:r w:rsidRPr="001C0CC4">
        <w:t>7.8</w:t>
      </w:r>
      <w:r>
        <w:t>F</w:t>
      </w:r>
      <w:r w:rsidRPr="001C0CC4">
        <w:t>.2</w:t>
      </w:r>
      <w:r w:rsidRPr="001C0CC4">
        <w:tab/>
        <w:t>Wide band Intermodulation</w:t>
      </w:r>
      <w:bookmarkEnd w:id="7968"/>
      <w:bookmarkEnd w:id="7969"/>
      <w:bookmarkEnd w:id="7970"/>
      <w:bookmarkEnd w:id="7971"/>
      <w:bookmarkEnd w:id="7972"/>
      <w:bookmarkEnd w:id="7973"/>
      <w:bookmarkEnd w:id="7974"/>
      <w:bookmarkEnd w:id="7975"/>
      <w:bookmarkEnd w:id="7976"/>
      <w:bookmarkEnd w:id="7977"/>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2DFFEA62" w14:textId="77777777" w:rsidR="00A10DE2" w:rsidRDefault="00A10DE2" w:rsidP="00A10DE2">
      <w:pPr>
        <w:pStyle w:val="TH"/>
      </w:pPr>
      <w:bookmarkStart w:id="7978" w:name="_Toc45888501"/>
      <w:bookmarkStart w:id="7979" w:name="_Toc45889100"/>
      <w:bookmarkStart w:id="7980" w:name="_Toc59650473"/>
      <w:bookmarkStart w:id="7981" w:name="_Toc61357745"/>
      <w:bookmarkStart w:id="7982" w:name="_Toc61359519"/>
      <w:bookmarkStart w:id="7983" w:name="_Toc67916459"/>
      <w:bookmarkStart w:id="7984" w:name="_Toc75534005"/>
      <w:bookmarkStart w:id="7985" w:name="_Toc75819891"/>
      <w:bookmarkStart w:id="7986" w:name="_Toc76508735"/>
      <w:bookmarkStart w:id="7987" w:name="_Toc76717685"/>
      <w:bookmarkStart w:id="7988" w:name="_Toc83294326"/>
      <w:bookmarkStart w:id="7989" w:name="_Toc84335365"/>
      <w:r w:rsidRPr="001C0CC4">
        <w:t>Table 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A10DE2" w:rsidRPr="001C0CC4" w14:paraId="6378E062" w14:textId="77777777" w:rsidTr="0026746F">
        <w:trPr>
          <w:trHeight w:val="155"/>
          <w:jc w:val="center"/>
        </w:trPr>
        <w:tc>
          <w:tcPr>
            <w:tcW w:w="931" w:type="pct"/>
            <w:tcBorders>
              <w:bottom w:val="nil"/>
            </w:tcBorders>
            <w:shd w:val="clear" w:color="auto" w:fill="auto"/>
            <w:vAlign w:val="center"/>
          </w:tcPr>
          <w:p w14:paraId="4DCF751D" w14:textId="77777777" w:rsidR="00A10DE2" w:rsidRPr="001C0CC4" w:rsidRDefault="00A10DE2" w:rsidP="0026746F">
            <w:pPr>
              <w:pStyle w:val="TAH"/>
            </w:pPr>
            <w:r w:rsidRPr="001C0CC4">
              <w:t>Rx parameter</w:t>
            </w:r>
          </w:p>
        </w:tc>
        <w:tc>
          <w:tcPr>
            <w:tcW w:w="454" w:type="pct"/>
            <w:tcBorders>
              <w:bottom w:val="nil"/>
            </w:tcBorders>
            <w:shd w:val="clear" w:color="auto" w:fill="auto"/>
            <w:vAlign w:val="center"/>
          </w:tcPr>
          <w:p w14:paraId="2ACCA643" w14:textId="77777777" w:rsidR="00A10DE2" w:rsidRPr="001C0CC4" w:rsidRDefault="00A10DE2" w:rsidP="0026746F">
            <w:pPr>
              <w:pStyle w:val="TAH"/>
            </w:pPr>
            <w:r w:rsidRPr="001C0CC4">
              <w:t xml:space="preserve">Units </w:t>
            </w:r>
          </w:p>
        </w:tc>
        <w:tc>
          <w:tcPr>
            <w:tcW w:w="3615" w:type="pct"/>
            <w:gridSpan w:val="4"/>
          </w:tcPr>
          <w:p w14:paraId="0813322F" w14:textId="77777777" w:rsidR="00A10DE2" w:rsidRPr="001C0CC4" w:rsidRDefault="00A10DE2" w:rsidP="0026746F">
            <w:pPr>
              <w:pStyle w:val="TAH"/>
            </w:pPr>
            <w:r w:rsidRPr="001C0CC4">
              <w:t>Channel bandwidth</w:t>
            </w:r>
          </w:p>
        </w:tc>
      </w:tr>
      <w:tr w:rsidR="00A10DE2" w:rsidRPr="001C0CC4" w14:paraId="76E31FC9" w14:textId="77777777" w:rsidTr="0026746F">
        <w:trPr>
          <w:trHeight w:val="108"/>
          <w:jc w:val="center"/>
        </w:trPr>
        <w:tc>
          <w:tcPr>
            <w:tcW w:w="931" w:type="pct"/>
            <w:tcBorders>
              <w:top w:val="nil"/>
              <w:bottom w:val="single" w:sz="4" w:space="0" w:color="auto"/>
            </w:tcBorders>
            <w:shd w:val="clear" w:color="auto" w:fill="auto"/>
            <w:vAlign w:val="center"/>
          </w:tcPr>
          <w:p w14:paraId="2F44E8FE" w14:textId="77777777" w:rsidR="00A10DE2" w:rsidRPr="001C0CC4" w:rsidRDefault="00A10DE2" w:rsidP="0026746F">
            <w:pPr>
              <w:pStyle w:val="TAH"/>
            </w:pPr>
          </w:p>
        </w:tc>
        <w:tc>
          <w:tcPr>
            <w:tcW w:w="454" w:type="pct"/>
            <w:tcBorders>
              <w:top w:val="nil"/>
              <w:bottom w:val="single" w:sz="4" w:space="0" w:color="auto"/>
            </w:tcBorders>
            <w:shd w:val="clear" w:color="auto" w:fill="auto"/>
            <w:vAlign w:val="center"/>
          </w:tcPr>
          <w:p w14:paraId="01AB2681" w14:textId="77777777" w:rsidR="00A10DE2" w:rsidRPr="001C0CC4" w:rsidRDefault="00A10DE2" w:rsidP="0026746F">
            <w:pPr>
              <w:pStyle w:val="TAH"/>
            </w:pPr>
          </w:p>
        </w:tc>
        <w:tc>
          <w:tcPr>
            <w:tcW w:w="903" w:type="pct"/>
            <w:vAlign w:val="center"/>
          </w:tcPr>
          <w:p w14:paraId="1DF0C841" w14:textId="77777777" w:rsidR="00A10DE2" w:rsidRPr="001C0CC4" w:rsidRDefault="00A10DE2" w:rsidP="0026746F">
            <w:pPr>
              <w:pStyle w:val="TAH"/>
            </w:pPr>
            <w:r w:rsidRPr="001C0CC4">
              <w:t>20</w:t>
            </w:r>
            <w:r>
              <w:t xml:space="preserve"> </w:t>
            </w:r>
            <w:r w:rsidRPr="001C0CC4">
              <w:t>MHz</w:t>
            </w:r>
          </w:p>
        </w:tc>
        <w:tc>
          <w:tcPr>
            <w:tcW w:w="903" w:type="pct"/>
            <w:vAlign w:val="center"/>
          </w:tcPr>
          <w:p w14:paraId="393F3198" w14:textId="77777777" w:rsidR="00A10DE2" w:rsidRPr="001C0CC4" w:rsidRDefault="00A10DE2" w:rsidP="0026746F">
            <w:pPr>
              <w:pStyle w:val="TAH"/>
            </w:pPr>
            <w:r>
              <w:t>40 MHz</w:t>
            </w:r>
          </w:p>
        </w:tc>
        <w:tc>
          <w:tcPr>
            <w:tcW w:w="903" w:type="pct"/>
            <w:vAlign w:val="center"/>
          </w:tcPr>
          <w:p w14:paraId="485E65BE" w14:textId="77777777" w:rsidR="00A10DE2" w:rsidRPr="001C0CC4" w:rsidRDefault="00A10DE2" w:rsidP="0026746F">
            <w:pPr>
              <w:pStyle w:val="TAH"/>
            </w:pPr>
            <w:r>
              <w:t>60 MHz</w:t>
            </w:r>
          </w:p>
        </w:tc>
        <w:tc>
          <w:tcPr>
            <w:tcW w:w="906" w:type="pct"/>
            <w:vAlign w:val="center"/>
          </w:tcPr>
          <w:p w14:paraId="6871F579" w14:textId="77777777" w:rsidR="00A10DE2" w:rsidRPr="001C0CC4" w:rsidRDefault="00A10DE2" w:rsidP="0026746F">
            <w:pPr>
              <w:pStyle w:val="TAH"/>
            </w:pPr>
            <w:r>
              <w:t>80 MHz</w:t>
            </w:r>
          </w:p>
        </w:tc>
      </w:tr>
      <w:tr w:rsidR="00A10DE2" w:rsidRPr="001C0CC4" w14:paraId="288A2774" w14:textId="77777777" w:rsidTr="00E325BF">
        <w:trPr>
          <w:trHeight w:val="161"/>
          <w:jc w:val="center"/>
        </w:trPr>
        <w:tc>
          <w:tcPr>
            <w:tcW w:w="931" w:type="pct"/>
            <w:tcBorders>
              <w:bottom w:val="nil"/>
            </w:tcBorders>
            <w:shd w:val="clear" w:color="auto" w:fill="auto"/>
          </w:tcPr>
          <w:p w14:paraId="02475364" w14:textId="77777777" w:rsidR="00A10DE2" w:rsidRPr="001C0CC4" w:rsidRDefault="00A10DE2" w:rsidP="0026746F">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single" w:sz="4" w:space="0" w:color="auto"/>
            </w:tcBorders>
            <w:shd w:val="clear" w:color="auto" w:fill="auto"/>
          </w:tcPr>
          <w:p w14:paraId="0556D010" w14:textId="77777777" w:rsidR="00A10DE2" w:rsidRPr="001C0CC4" w:rsidRDefault="00A10DE2" w:rsidP="0026746F">
            <w:pPr>
              <w:pStyle w:val="TAC"/>
            </w:pPr>
            <w:r w:rsidRPr="001C0CC4">
              <w:t>dBm</w:t>
            </w:r>
          </w:p>
        </w:tc>
        <w:tc>
          <w:tcPr>
            <w:tcW w:w="3615" w:type="pct"/>
            <w:gridSpan w:val="4"/>
          </w:tcPr>
          <w:p w14:paraId="6E78BA26" w14:textId="77777777" w:rsidR="00A10DE2" w:rsidRPr="001C0CC4" w:rsidRDefault="00A10DE2" w:rsidP="0026746F">
            <w:pPr>
              <w:pStyle w:val="TAC"/>
            </w:pPr>
            <w:r w:rsidRPr="001C0CC4">
              <w:t>REFSENS + channel bandwidth specific value below</w:t>
            </w:r>
          </w:p>
        </w:tc>
      </w:tr>
      <w:tr w:rsidR="00A10DE2" w:rsidRPr="001C0CC4" w14:paraId="038FC682" w14:textId="77777777" w:rsidTr="00E325BF">
        <w:trPr>
          <w:trHeight w:val="161"/>
          <w:jc w:val="center"/>
        </w:trPr>
        <w:tc>
          <w:tcPr>
            <w:tcW w:w="931" w:type="pct"/>
            <w:tcBorders>
              <w:top w:val="nil"/>
            </w:tcBorders>
            <w:shd w:val="clear" w:color="auto" w:fill="auto"/>
          </w:tcPr>
          <w:p w14:paraId="571847CF" w14:textId="77777777" w:rsidR="00A10DE2" w:rsidRPr="001C0CC4" w:rsidRDefault="00A10DE2" w:rsidP="0026746F">
            <w:pPr>
              <w:pStyle w:val="TAC"/>
              <w:jc w:val="left"/>
              <w:rPr>
                <w:bCs/>
              </w:rPr>
            </w:pPr>
          </w:p>
        </w:tc>
        <w:tc>
          <w:tcPr>
            <w:tcW w:w="454" w:type="pct"/>
            <w:tcBorders>
              <w:top w:val="single" w:sz="4" w:space="0" w:color="auto"/>
            </w:tcBorders>
            <w:shd w:val="clear" w:color="auto" w:fill="auto"/>
          </w:tcPr>
          <w:p w14:paraId="5987B2A7" w14:textId="77777777" w:rsidR="00A10DE2" w:rsidRPr="001C0CC4" w:rsidRDefault="00A10DE2" w:rsidP="0026746F">
            <w:pPr>
              <w:pStyle w:val="TAC"/>
            </w:pPr>
            <w:r>
              <w:t>dB</w:t>
            </w:r>
          </w:p>
        </w:tc>
        <w:tc>
          <w:tcPr>
            <w:tcW w:w="903" w:type="pct"/>
          </w:tcPr>
          <w:p w14:paraId="45DDA46F" w14:textId="77777777" w:rsidR="00A10DE2" w:rsidRPr="001C0CC4" w:rsidRDefault="00A10DE2" w:rsidP="0026746F">
            <w:pPr>
              <w:pStyle w:val="TAC"/>
            </w:pPr>
            <w:r>
              <w:t>9</w:t>
            </w:r>
          </w:p>
        </w:tc>
        <w:tc>
          <w:tcPr>
            <w:tcW w:w="903" w:type="pct"/>
          </w:tcPr>
          <w:p w14:paraId="62FA0226" w14:textId="77777777" w:rsidR="00A10DE2" w:rsidRPr="001C0CC4" w:rsidRDefault="00A10DE2" w:rsidP="0026746F">
            <w:pPr>
              <w:pStyle w:val="TAC"/>
            </w:pPr>
            <w:r>
              <w:t>12</w:t>
            </w:r>
          </w:p>
        </w:tc>
        <w:tc>
          <w:tcPr>
            <w:tcW w:w="903" w:type="pct"/>
          </w:tcPr>
          <w:p w14:paraId="2C31651D" w14:textId="77777777" w:rsidR="00A10DE2" w:rsidRPr="001C0CC4" w:rsidRDefault="00A10DE2" w:rsidP="0026746F">
            <w:pPr>
              <w:pStyle w:val="TAC"/>
            </w:pPr>
            <w:r>
              <w:t>13.8</w:t>
            </w:r>
          </w:p>
        </w:tc>
        <w:tc>
          <w:tcPr>
            <w:tcW w:w="906" w:type="pct"/>
          </w:tcPr>
          <w:p w14:paraId="7E00E64B" w14:textId="77777777" w:rsidR="00A10DE2" w:rsidRPr="001C0CC4" w:rsidRDefault="00A10DE2" w:rsidP="0026746F">
            <w:pPr>
              <w:pStyle w:val="TAC"/>
            </w:pPr>
            <w:r>
              <w:t>15</w:t>
            </w:r>
          </w:p>
        </w:tc>
      </w:tr>
      <w:tr w:rsidR="00A10DE2" w:rsidRPr="001C0CC4" w14:paraId="21497670" w14:textId="77777777" w:rsidTr="0026746F">
        <w:trPr>
          <w:trHeight w:val="308"/>
          <w:jc w:val="center"/>
        </w:trPr>
        <w:tc>
          <w:tcPr>
            <w:tcW w:w="931" w:type="pct"/>
          </w:tcPr>
          <w:p w14:paraId="3DBF150F" w14:textId="77777777" w:rsidR="00A10DE2" w:rsidRPr="001C0CC4" w:rsidRDefault="00A10DE2" w:rsidP="0026746F">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6697C440" w14:textId="77777777" w:rsidR="00A10DE2" w:rsidRPr="001C0CC4" w:rsidRDefault="00A10DE2" w:rsidP="0026746F">
            <w:pPr>
              <w:pStyle w:val="TAC"/>
            </w:pPr>
            <w:r w:rsidRPr="001C0CC4">
              <w:t>dBm</w:t>
            </w:r>
          </w:p>
        </w:tc>
        <w:tc>
          <w:tcPr>
            <w:tcW w:w="3615" w:type="pct"/>
            <w:gridSpan w:val="4"/>
          </w:tcPr>
          <w:p w14:paraId="6750C95A" w14:textId="77777777" w:rsidR="00A10DE2" w:rsidRPr="001C0CC4" w:rsidRDefault="00A10DE2" w:rsidP="0026746F">
            <w:pPr>
              <w:pStyle w:val="TAC"/>
            </w:pPr>
            <w:r w:rsidRPr="001C0CC4">
              <w:t>-46</w:t>
            </w:r>
          </w:p>
        </w:tc>
      </w:tr>
      <w:tr w:rsidR="00A10DE2" w:rsidRPr="001C0CC4" w14:paraId="15042240" w14:textId="77777777" w:rsidTr="0026746F">
        <w:trPr>
          <w:trHeight w:val="308"/>
          <w:jc w:val="center"/>
        </w:trPr>
        <w:tc>
          <w:tcPr>
            <w:tcW w:w="931" w:type="pct"/>
          </w:tcPr>
          <w:p w14:paraId="1A515A04" w14:textId="77777777" w:rsidR="00A10DE2" w:rsidRPr="001C0CC4" w:rsidRDefault="00A10DE2" w:rsidP="0026746F">
            <w:pPr>
              <w:pStyle w:val="TAC"/>
              <w:jc w:val="left"/>
            </w:pPr>
            <w:r w:rsidRPr="001C0CC4">
              <w:t>P</w:t>
            </w:r>
            <w:r w:rsidRPr="001C0CC4">
              <w:rPr>
                <w:vertAlign w:val="subscript"/>
              </w:rPr>
              <w:t>Interferer 2</w:t>
            </w:r>
          </w:p>
          <w:p w14:paraId="3DF70F30" w14:textId="77777777" w:rsidR="00A10DE2" w:rsidRPr="001C0CC4" w:rsidRDefault="00A10DE2" w:rsidP="0026746F">
            <w:pPr>
              <w:pStyle w:val="TAC"/>
              <w:jc w:val="left"/>
            </w:pPr>
            <w:r w:rsidRPr="001C0CC4">
              <w:t>(Modulated)</w:t>
            </w:r>
          </w:p>
        </w:tc>
        <w:tc>
          <w:tcPr>
            <w:tcW w:w="454" w:type="pct"/>
          </w:tcPr>
          <w:p w14:paraId="4A0E8612" w14:textId="77777777" w:rsidR="00A10DE2" w:rsidRPr="001C0CC4" w:rsidRDefault="00A10DE2" w:rsidP="0026746F">
            <w:pPr>
              <w:pStyle w:val="TAC"/>
            </w:pPr>
            <w:r w:rsidRPr="001C0CC4">
              <w:t>dBm</w:t>
            </w:r>
          </w:p>
        </w:tc>
        <w:tc>
          <w:tcPr>
            <w:tcW w:w="3615" w:type="pct"/>
            <w:gridSpan w:val="4"/>
          </w:tcPr>
          <w:p w14:paraId="2A3A2E04" w14:textId="77777777" w:rsidR="00A10DE2" w:rsidRPr="001C0CC4" w:rsidRDefault="00A10DE2" w:rsidP="0026746F">
            <w:pPr>
              <w:pStyle w:val="TAC"/>
            </w:pPr>
            <w:r w:rsidRPr="001C0CC4">
              <w:t>-46</w:t>
            </w:r>
          </w:p>
        </w:tc>
      </w:tr>
      <w:tr w:rsidR="00A10DE2" w:rsidRPr="001C0CC4" w14:paraId="5D281D3E" w14:textId="77777777" w:rsidTr="0026746F">
        <w:trPr>
          <w:trHeight w:val="161"/>
          <w:jc w:val="center"/>
        </w:trPr>
        <w:tc>
          <w:tcPr>
            <w:tcW w:w="931" w:type="pct"/>
          </w:tcPr>
          <w:p w14:paraId="5AA2C013" w14:textId="77777777" w:rsidR="00A10DE2" w:rsidRPr="001C0CC4" w:rsidRDefault="00A10DE2" w:rsidP="0026746F">
            <w:pPr>
              <w:pStyle w:val="TAC"/>
              <w:jc w:val="left"/>
            </w:pPr>
            <w:r w:rsidRPr="001C0CC4">
              <w:t>BW</w:t>
            </w:r>
            <w:r w:rsidRPr="001C0CC4">
              <w:rPr>
                <w:vertAlign w:val="subscript"/>
              </w:rPr>
              <w:t>Interferer 2</w:t>
            </w:r>
          </w:p>
        </w:tc>
        <w:tc>
          <w:tcPr>
            <w:tcW w:w="454" w:type="pct"/>
          </w:tcPr>
          <w:p w14:paraId="30AF760A" w14:textId="77777777" w:rsidR="00A10DE2" w:rsidRPr="001C0CC4" w:rsidRDefault="00A10DE2" w:rsidP="0026746F">
            <w:pPr>
              <w:pStyle w:val="TAC"/>
            </w:pPr>
            <w:r w:rsidRPr="001C0CC4">
              <w:t>MHz</w:t>
            </w:r>
          </w:p>
        </w:tc>
        <w:tc>
          <w:tcPr>
            <w:tcW w:w="3615" w:type="pct"/>
            <w:gridSpan w:val="4"/>
          </w:tcPr>
          <w:p w14:paraId="56502F01" w14:textId="77777777" w:rsidR="00A10DE2" w:rsidRPr="001C0CC4" w:rsidRDefault="00A10DE2" w:rsidP="0026746F">
            <w:pPr>
              <w:pStyle w:val="TAC"/>
            </w:pPr>
            <w:r>
              <w:t>20</w:t>
            </w:r>
          </w:p>
        </w:tc>
      </w:tr>
      <w:tr w:rsidR="00A10DE2" w:rsidRPr="001C0CC4" w14:paraId="02A1BA43" w14:textId="77777777" w:rsidTr="0026746F">
        <w:trPr>
          <w:trHeight w:val="161"/>
          <w:jc w:val="center"/>
        </w:trPr>
        <w:tc>
          <w:tcPr>
            <w:tcW w:w="931" w:type="pct"/>
          </w:tcPr>
          <w:p w14:paraId="66F6B23B" w14:textId="77777777" w:rsidR="00A10DE2" w:rsidRPr="001C0CC4" w:rsidRDefault="00A10DE2" w:rsidP="0026746F">
            <w:pPr>
              <w:pStyle w:val="TAC"/>
              <w:jc w:val="left"/>
            </w:pPr>
            <w:r w:rsidRPr="001C0CC4">
              <w:t>F</w:t>
            </w:r>
            <w:r w:rsidRPr="001C0CC4">
              <w:rPr>
                <w:vertAlign w:val="subscript"/>
              </w:rPr>
              <w:t>Interferer 1</w:t>
            </w:r>
          </w:p>
          <w:p w14:paraId="2120720E" w14:textId="77777777" w:rsidR="00A10DE2" w:rsidRPr="001C0CC4" w:rsidRDefault="00A10DE2" w:rsidP="0026746F">
            <w:pPr>
              <w:pStyle w:val="TAC"/>
              <w:jc w:val="left"/>
            </w:pPr>
            <w:r w:rsidRPr="001C0CC4">
              <w:t>(Offset)</w:t>
            </w:r>
          </w:p>
        </w:tc>
        <w:tc>
          <w:tcPr>
            <w:tcW w:w="454" w:type="pct"/>
          </w:tcPr>
          <w:p w14:paraId="74C436C9" w14:textId="77777777" w:rsidR="00A10DE2" w:rsidRPr="001C0CC4" w:rsidRDefault="00A10DE2" w:rsidP="0026746F">
            <w:pPr>
              <w:pStyle w:val="TAC"/>
            </w:pPr>
            <w:r w:rsidRPr="001C0CC4">
              <w:t>MHz</w:t>
            </w:r>
          </w:p>
        </w:tc>
        <w:tc>
          <w:tcPr>
            <w:tcW w:w="3615" w:type="pct"/>
            <w:gridSpan w:val="4"/>
          </w:tcPr>
          <w:p w14:paraId="2676A399" w14:textId="77777777" w:rsidR="00A10DE2" w:rsidRPr="001C0CC4" w:rsidRDefault="00A10DE2" w:rsidP="0026746F">
            <w:pPr>
              <w:pStyle w:val="TAC"/>
              <w:rPr>
                <w:rFonts w:cs="Arial"/>
              </w:rPr>
            </w:pPr>
            <w:r w:rsidRPr="001C0CC4">
              <w:rPr>
                <w:rFonts w:cs="Arial"/>
              </w:rPr>
              <w:t>-BW</w:t>
            </w:r>
            <w:r>
              <w:rPr>
                <w:rFonts w:cs="Arial"/>
              </w:rPr>
              <w:t>/2 - 30</w:t>
            </w:r>
          </w:p>
          <w:p w14:paraId="306EF1AF" w14:textId="77777777" w:rsidR="00A10DE2" w:rsidRPr="001C0CC4" w:rsidRDefault="00A10DE2" w:rsidP="0026746F">
            <w:pPr>
              <w:pStyle w:val="TAC"/>
              <w:rPr>
                <w:rFonts w:cs="Arial"/>
              </w:rPr>
            </w:pPr>
            <w:r w:rsidRPr="001C0CC4">
              <w:rPr>
                <w:rFonts w:cs="Arial"/>
              </w:rPr>
              <w:t>/</w:t>
            </w:r>
          </w:p>
          <w:p w14:paraId="2B3A9CE5" w14:textId="77777777" w:rsidR="00A10DE2" w:rsidRPr="001C0CC4" w:rsidDel="00AA3F2A" w:rsidRDefault="00A10DE2" w:rsidP="0026746F">
            <w:pPr>
              <w:pStyle w:val="TAC"/>
            </w:pPr>
            <w:r w:rsidRPr="001C0CC4">
              <w:rPr>
                <w:rFonts w:cs="Arial"/>
              </w:rPr>
              <w:t>+BW</w:t>
            </w:r>
            <w:r>
              <w:rPr>
                <w:rFonts w:cs="Arial"/>
              </w:rPr>
              <w:t>/2 + 30</w:t>
            </w:r>
          </w:p>
        </w:tc>
      </w:tr>
      <w:tr w:rsidR="00A10DE2" w:rsidRPr="001C0CC4" w14:paraId="7B9687EB" w14:textId="77777777" w:rsidTr="0026746F">
        <w:trPr>
          <w:trHeight w:val="161"/>
          <w:jc w:val="center"/>
        </w:trPr>
        <w:tc>
          <w:tcPr>
            <w:tcW w:w="931" w:type="pct"/>
          </w:tcPr>
          <w:p w14:paraId="1173513E" w14:textId="77777777" w:rsidR="00A10DE2" w:rsidRPr="001C0CC4" w:rsidRDefault="00A10DE2" w:rsidP="0026746F">
            <w:pPr>
              <w:pStyle w:val="TAC"/>
              <w:jc w:val="left"/>
            </w:pPr>
            <w:r w:rsidRPr="001C0CC4">
              <w:t>F</w:t>
            </w:r>
            <w:r w:rsidRPr="001C0CC4">
              <w:rPr>
                <w:vertAlign w:val="subscript"/>
              </w:rPr>
              <w:t>Interferer 2</w:t>
            </w:r>
          </w:p>
          <w:p w14:paraId="10007425" w14:textId="77777777" w:rsidR="00A10DE2" w:rsidRPr="001C0CC4" w:rsidRDefault="00A10DE2" w:rsidP="0026746F">
            <w:pPr>
              <w:pStyle w:val="TAC"/>
              <w:jc w:val="left"/>
            </w:pPr>
            <w:r w:rsidRPr="001C0CC4">
              <w:t>(Offset)</w:t>
            </w:r>
          </w:p>
        </w:tc>
        <w:tc>
          <w:tcPr>
            <w:tcW w:w="454" w:type="pct"/>
          </w:tcPr>
          <w:p w14:paraId="7C7477E5" w14:textId="77777777" w:rsidR="00A10DE2" w:rsidRPr="001C0CC4" w:rsidRDefault="00A10DE2" w:rsidP="0026746F">
            <w:pPr>
              <w:pStyle w:val="TAC"/>
            </w:pPr>
            <w:r w:rsidRPr="001C0CC4">
              <w:t>MHz</w:t>
            </w:r>
          </w:p>
        </w:tc>
        <w:tc>
          <w:tcPr>
            <w:tcW w:w="3615" w:type="pct"/>
            <w:gridSpan w:val="4"/>
          </w:tcPr>
          <w:p w14:paraId="1B287ED6" w14:textId="77777777" w:rsidR="00A10DE2" w:rsidRPr="001C0CC4" w:rsidDel="00AA3F2A" w:rsidRDefault="00A10DE2" w:rsidP="0026746F">
            <w:pPr>
              <w:pStyle w:val="TAC"/>
            </w:pPr>
            <w:r w:rsidRPr="001C0CC4">
              <w:rPr>
                <w:rFonts w:cs="Arial"/>
                <w:bCs/>
              </w:rPr>
              <w:t>2*F</w:t>
            </w:r>
            <w:r w:rsidRPr="001C0CC4">
              <w:rPr>
                <w:rFonts w:cs="Arial"/>
                <w:bCs/>
                <w:vertAlign w:val="subscript"/>
              </w:rPr>
              <w:t>Interferer 1</w:t>
            </w:r>
          </w:p>
        </w:tc>
      </w:tr>
      <w:tr w:rsidR="00A10DE2" w:rsidRPr="001C0CC4" w14:paraId="430D185F" w14:textId="77777777" w:rsidTr="0026746F">
        <w:trPr>
          <w:trHeight w:val="161"/>
          <w:jc w:val="center"/>
        </w:trPr>
        <w:tc>
          <w:tcPr>
            <w:tcW w:w="5000" w:type="pct"/>
            <w:gridSpan w:val="6"/>
            <w:vAlign w:val="center"/>
          </w:tcPr>
          <w:p w14:paraId="58E93AB4" w14:textId="77777777" w:rsidR="00A10DE2" w:rsidRPr="001C0CC4" w:rsidRDefault="00A10DE2" w:rsidP="0026746F">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67E00CF" w14:textId="77777777" w:rsidR="00A10DE2" w:rsidRPr="001C0CC4" w:rsidRDefault="00A10DE2" w:rsidP="0026746F">
            <w:pPr>
              <w:pStyle w:val="TAN"/>
            </w:pPr>
            <w:r w:rsidRPr="001C0CC4">
              <w:t>NOTE 2:</w:t>
            </w:r>
            <w:r w:rsidRPr="001C0CC4">
              <w:tab/>
              <w:t>Reference measurement channel is specified in Annexes A.2.2, A.3.2, and A.3.3 (with one sided dynamic OCNG Pattern OP.1 FDD/TDD for the DL-signal as described in Annex A.5.1.1/A.5.2.1).</w:t>
            </w:r>
          </w:p>
          <w:p w14:paraId="2AF1AA84" w14:textId="77777777" w:rsidR="00A10DE2" w:rsidRPr="001C0CC4" w:rsidRDefault="00A10DE2" w:rsidP="0026746F">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14274EF7" w14:textId="77777777" w:rsidR="00A10DE2" w:rsidRPr="001C0CC4" w:rsidRDefault="00A10DE2" w:rsidP="0026746F">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686CC8A7" w14:textId="77777777" w:rsidR="00A10DE2" w:rsidRPr="00E24AB4" w:rsidRDefault="00A10DE2" w:rsidP="00A10DE2">
      <w:pPr>
        <w:rPr>
          <w:rFonts w:eastAsia="Malgun Gothic"/>
          <w:lang w:eastAsia="ko-KR"/>
        </w:rPr>
      </w:pPr>
    </w:p>
    <w:p w14:paraId="057CE6D4" w14:textId="77777777" w:rsidR="00DC7196" w:rsidRPr="001C0CC4" w:rsidRDefault="00DC7196" w:rsidP="004E30D3">
      <w:pPr>
        <w:pStyle w:val="Heading2"/>
      </w:pPr>
      <w:r w:rsidRPr="001C0CC4">
        <w:t>7.9</w:t>
      </w:r>
      <w:r w:rsidRPr="001C0CC4">
        <w:tab/>
        <w:t>Spurious emissions</w:t>
      </w:r>
      <w:bookmarkEnd w:id="7918"/>
      <w:bookmarkEnd w:id="7919"/>
      <w:bookmarkEnd w:id="7920"/>
      <w:bookmarkEnd w:id="7921"/>
      <w:bookmarkEnd w:id="7922"/>
      <w:bookmarkEnd w:id="7923"/>
      <w:bookmarkEnd w:id="7978"/>
      <w:bookmarkEnd w:id="7979"/>
      <w:bookmarkEnd w:id="7980"/>
      <w:bookmarkEnd w:id="7981"/>
      <w:bookmarkEnd w:id="7982"/>
      <w:bookmarkEnd w:id="7983"/>
      <w:bookmarkEnd w:id="7984"/>
      <w:bookmarkEnd w:id="7985"/>
      <w:bookmarkEnd w:id="7986"/>
      <w:bookmarkEnd w:id="7987"/>
      <w:bookmarkEnd w:id="7988"/>
      <w:bookmarkEnd w:id="7989"/>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r w:rsidRPr="001C0CC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7990" w:name="_Toc21344511"/>
      <w:bookmarkStart w:id="7991" w:name="_Toc29801999"/>
      <w:bookmarkStart w:id="7992" w:name="_Toc29802423"/>
      <w:bookmarkStart w:id="7993" w:name="_Toc29803048"/>
      <w:bookmarkStart w:id="7994" w:name="_Toc36107790"/>
      <w:bookmarkStart w:id="7995" w:name="_Toc37251564"/>
      <w:bookmarkStart w:id="7996" w:name="_Toc45888502"/>
      <w:bookmarkStart w:id="7997" w:name="_Toc45889101"/>
      <w:bookmarkStart w:id="7998" w:name="_Toc59650474"/>
      <w:bookmarkStart w:id="7999" w:name="_Toc61357746"/>
      <w:bookmarkStart w:id="8000" w:name="_Toc61359520"/>
      <w:bookmarkStart w:id="8001" w:name="_Toc67916460"/>
      <w:bookmarkStart w:id="8002" w:name="_Toc75534006"/>
      <w:bookmarkStart w:id="8003" w:name="_Toc75819892"/>
      <w:bookmarkStart w:id="8004" w:name="_Toc76508736"/>
      <w:bookmarkStart w:id="8005" w:name="_Toc76717686"/>
      <w:bookmarkStart w:id="8006" w:name="_Toc83294327"/>
      <w:bookmarkStart w:id="8007" w:name="_Toc84335366"/>
      <w:r w:rsidRPr="001C0CC4">
        <w:t>7.9A</w:t>
      </w:r>
      <w:r w:rsidRPr="001C0CC4">
        <w:tab/>
        <w:t>Spurious emissions for CA</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p>
    <w:p w14:paraId="0508B4CF" w14:textId="77777777" w:rsidR="00DC7196" w:rsidRPr="001C0CC4" w:rsidRDefault="00DC7196" w:rsidP="004E30D3">
      <w:pPr>
        <w:pStyle w:val="Heading3"/>
      </w:pPr>
      <w:bookmarkStart w:id="8008" w:name="_Toc21344512"/>
      <w:bookmarkStart w:id="8009" w:name="_Toc29802000"/>
      <w:bookmarkStart w:id="8010" w:name="_Toc29802424"/>
      <w:bookmarkStart w:id="8011" w:name="_Toc29803049"/>
      <w:bookmarkStart w:id="8012" w:name="_Toc36107791"/>
      <w:bookmarkStart w:id="8013" w:name="_Toc37251565"/>
      <w:bookmarkStart w:id="8014" w:name="_Toc45888503"/>
      <w:bookmarkStart w:id="8015" w:name="_Toc45889102"/>
      <w:bookmarkStart w:id="8016" w:name="_Toc59650475"/>
      <w:bookmarkStart w:id="8017" w:name="_Toc61357747"/>
      <w:bookmarkStart w:id="8018" w:name="_Toc61359521"/>
      <w:bookmarkStart w:id="8019" w:name="_Toc67916461"/>
      <w:bookmarkStart w:id="8020" w:name="_Toc75534007"/>
      <w:bookmarkStart w:id="8021" w:name="_Toc75819893"/>
      <w:bookmarkStart w:id="8022" w:name="_Toc76508737"/>
      <w:bookmarkStart w:id="8023" w:name="_Toc76717687"/>
      <w:bookmarkStart w:id="8024" w:name="_Toc83294328"/>
      <w:bookmarkStart w:id="8025" w:name="_Toc84335367"/>
      <w:r w:rsidRPr="001C0CC4">
        <w:t>7.9A.1</w:t>
      </w:r>
      <w:r w:rsidRPr="001C0CC4">
        <w:tab/>
        <w:t>Void</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3A0D22D2" w14:textId="77777777" w:rsidR="00DC7196" w:rsidRPr="001C0CC4" w:rsidRDefault="00DC7196" w:rsidP="004E30D3">
      <w:pPr>
        <w:pStyle w:val="Heading3"/>
      </w:pPr>
      <w:bookmarkStart w:id="8026" w:name="_Toc21344513"/>
      <w:bookmarkStart w:id="8027" w:name="_Toc29802001"/>
      <w:bookmarkStart w:id="8028" w:name="_Toc29802425"/>
      <w:bookmarkStart w:id="8029" w:name="_Toc29803050"/>
      <w:bookmarkStart w:id="8030" w:name="_Toc36107792"/>
      <w:bookmarkStart w:id="8031" w:name="_Toc37251566"/>
      <w:bookmarkStart w:id="8032" w:name="_Toc45888504"/>
      <w:bookmarkStart w:id="8033" w:name="_Toc45889103"/>
      <w:bookmarkStart w:id="8034" w:name="_Toc59650476"/>
      <w:bookmarkStart w:id="8035" w:name="_Toc61357748"/>
      <w:bookmarkStart w:id="8036" w:name="_Toc61359522"/>
      <w:bookmarkStart w:id="8037" w:name="_Toc67916462"/>
      <w:bookmarkStart w:id="8038" w:name="_Toc75534008"/>
      <w:bookmarkStart w:id="8039" w:name="_Toc75819894"/>
      <w:bookmarkStart w:id="8040" w:name="_Toc76508738"/>
      <w:bookmarkStart w:id="8041" w:name="_Toc76717688"/>
      <w:bookmarkStart w:id="8042" w:name="_Toc83294329"/>
      <w:bookmarkStart w:id="8043" w:name="_Toc84335368"/>
      <w:r w:rsidRPr="001C0CC4">
        <w:t>7.9A.2</w:t>
      </w:r>
      <w:r w:rsidRPr="001C0CC4">
        <w:tab/>
        <w:t>Void</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p>
    <w:p w14:paraId="24FD9FEB" w14:textId="77777777" w:rsidR="00DC7196" w:rsidRPr="001C0CC4" w:rsidRDefault="00DC7196" w:rsidP="004E30D3">
      <w:pPr>
        <w:pStyle w:val="Heading3"/>
      </w:pPr>
      <w:bookmarkStart w:id="8044" w:name="_Toc21344514"/>
      <w:bookmarkStart w:id="8045" w:name="_Toc29802002"/>
      <w:bookmarkStart w:id="8046" w:name="_Toc29802426"/>
      <w:bookmarkStart w:id="8047" w:name="_Toc29803051"/>
      <w:bookmarkStart w:id="8048" w:name="_Toc36107793"/>
      <w:bookmarkStart w:id="8049" w:name="_Toc37251567"/>
      <w:bookmarkStart w:id="8050" w:name="_Toc45888505"/>
      <w:bookmarkStart w:id="8051" w:name="_Toc45889104"/>
      <w:bookmarkStart w:id="8052" w:name="_Toc59650477"/>
      <w:bookmarkStart w:id="8053" w:name="_Toc61357749"/>
      <w:bookmarkStart w:id="8054" w:name="_Toc61359523"/>
      <w:bookmarkStart w:id="8055" w:name="_Toc67916463"/>
      <w:bookmarkStart w:id="8056" w:name="_Toc75534009"/>
      <w:bookmarkStart w:id="8057" w:name="_Toc75819895"/>
      <w:bookmarkStart w:id="8058" w:name="_Toc76508739"/>
      <w:bookmarkStart w:id="8059" w:name="_Toc76717689"/>
      <w:bookmarkStart w:id="8060" w:name="_Toc83294330"/>
      <w:bookmarkStart w:id="8061" w:name="_Toc84335369"/>
      <w:r w:rsidRPr="001C0CC4">
        <w:t>7.9A.3</w:t>
      </w:r>
      <w:r w:rsidRPr="001C0CC4">
        <w:tab/>
        <w:t>Spurious emissions for Inter-band CA</w:t>
      </w:r>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062" w:name="_Toc45888506"/>
      <w:bookmarkStart w:id="8063" w:name="_Toc45889105"/>
      <w:bookmarkStart w:id="8064" w:name="_Toc59650478"/>
      <w:bookmarkStart w:id="8065" w:name="_Toc61357750"/>
      <w:bookmarkStart w:id="8066" w:name="_Toc61359524"/>
      <w:bookmarkStart w:id="8067" w:name="_Toc67916464"/>
      <w:bookmarkStart w:id="8068" w:name="_Toc75534010"/>
      <w:bookmarkStart w:id="8069" w:name="_Toc75819896"/>
      <w:bookmarkStart w:id="8070" w:name="_Toc76508740"/>
      <w:bookmarkStart w:id="8071" w:name="_Toc76717690"/>
      <w:bookmarkStart w:id="8072" w:name="_Toc83294331"/>
      <w:bookmarkStart w:id="8073" w:name="_Toc84335370"/>
      <w:r w:rsidRPr="001C0CC4">
        <w:t>7.9</w:t>
      </w:r>
      <w:r>
        <w:t>B</w:t>
      </w:r>
      <w:r w:rsidRPr="001C0CC4">
        <w:tab/>
        <w:t xml:space="preserve">Spurious emissions for </w:t>
      </w:r>
      <w:r>
        <w:t>NR-DC</w:t>
      </w:r>
      <w:bookmarkEnd w:id="8062"/>
      <w:bookmarkEnd w:id="8063"/>
      <w:bookmarkEnd w:id="8064"/>
      <w:bookmarkEnd w:id="8065"/>
      <w:bookmarkEnd w:id="8066"/>
      <w:bookmarkEnd w:id="8067"/>
      <w:bookmarkEnd w:id="8068"/>
      <w:bookmarkEnd w:id="8069"/>
      <w:bookmarkEnd w:id="8070"/>
      <w:bookmarkEnd w:id="8071"/>
      <w:bookmarkEnd w:id="8072"/>
      <w:bookmarkEnd w:id="8073"/>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75"/>
      <w:footerReference w:type="default" r:id="rId176"/>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575CA8" w14:textId="77777777" w:rsidR="006435F9" w:rsidRDefault="006435F9">
      <w:r>
        <w:separator/>
      </w:r>
    </w:p>
  </w:endnote>
  <w:endnote w:type="continuationSeparator" w:id="0">
    <w:p w14:paraId="54DAA7E8" w14:textId="77777777" w:rsidR="006435F9" w:rsidRDefault="006435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4F7C56" w14:textId="77777777" w:rsidR="006435F9" w:rsidRDefault="006435F9">
      <w:r>
        <w:separator/>
      </w:r>
    </w:p>
  </w:footnote>
  <w:footnote w:type="continuationSeparator" w:id="0">
    <w:p w14:paraId="2DF5CA96" w14:textId="77777777" w:rsidR="006435F9" w:rsidRDefault="006435F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538A859B"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w:t>
    </w:r>
    <w:r w:rsidR="00307B4B">
      <w:rPr>
        <w:rFonts w:ascii="Arial" w:eastAsia="Times New Roman" w:hAnsi="Arial"/>
        <w:b/>
        <w:noProof/>
        <w:sz w:val="18"/>
        <w:lang w:eastAsia="en-GB"/>
      </w:rPr>
      <w:t>7</w:t>
    </w:r>
    <w:r w:rsidRPr="001D304C">
      <w:rPr>
        <w:rFonts w:ascii="Arial" w:eastAsia="Times New Roman" w:hAnsi="Arial"/>
        <w:b/>
        <w:noProof/>
        <w:sz w:val="18"/>
        <w:lang w:eastAsia="en-GB"/>
      </w:rPr>
      <w:t>.</w:t>
    </w:r>
    <w:r w:rsidR="00AA1841">
      <w:rPr>
        <w:rFonts w:ascii="Arial" w:eastAsia="Times New Roman" w:hAnsi="Arial"/>
        <w:b/>
        <w:noProof/>
        <w:sz w:val="18"/>
        <w:lang w:eastAsia="en-GB"/>
      </w:rPr>
      <w:t>0</w:t>
    </w:r>
    <w:r w:rsidRPr="001D304C">
      <w:rPr>
        <w:rFonts w:ascii="Arial" w:eastAsia="Times New Roman" w:hAnsi="Arial"/>
        <w:b/>
        <w:noProof/>
        <w:sz w:val="18"/>
        <w:lang w:eastAsia="en-GB"/>
      </w:rPr>
      <w:t xml:space="preserve"> (202</w:t>
    </w:r>
    <w:r w:rsidR="00BD1275">
      <w:rPr>
        <w:rFonts w:ascii="Arial" w:eastAsia="Times New Roman" w:hAnsi="Arial"/>
        <w:b/>
        <w:noProof/>
        <w:sz w:val="18"/>
        <w:lang w:eastAsia="en-GB"/>
      </w:rPr>
      <w:t>3</w:t>
    </w:r>
    <w:r w:rsidRPr="001D304C">
      <w:rPr>
        <w:rFonts w:ascii="Arial" w:eastAsia="Times New Roman" w:hAnsi="Arial"/>
        <w:b/>
        <w:noProof/>
        <w:sz w:val="18"/>
        <w:lang w:eastAsia="en-GB"/>
      </w:rPr>
      <w:t>-</w:t>
    </w:r>
    <w:r w:rsidR="00BD1275">
      <w:rPr>
        <w:rFonts w:ascii="Arial" w:eastAsia="Times New Roman" w:hAnsi="Arial"/>
        <w:b/>
        <w:noProof/>
        <w:sz w:val="18"/>
        <w:lang w:eastAsia="en-GB"/>
      </w:rPr>
      <w:t>0</w:t>
    </w:r>
    <w:r w:rsidR="00307B4B">
      <w:rPr>
        <w:rFonts w:ascii="Arial" w:eastAsia="Times New Roman" w:hAnsi="Arial"/>
        <w:b/>
        <w:noProof/>
        <w:sz w:val="18"/>
        <w:lang w:eastAsia="en-GB"/>
      </w:rPr>
      <w:t>9</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5E36C5"/>
    <w:multiLevelType w:val="hybridMultilevel"/>
    <w:tmpl w:val="E8603194"/>
    <w:lvl w:ilvl="0" w:tplc="040B0001">
      <w:start w:val="1"/>
      <w:numFmt w:val="bullet"/>
      <w:lvlText w:val=""/>
      <w:lvlJc w:val="left"/>
      <w:pPr>
        <w:ind w:left="820" w:hanging="360"/>
      </w:pPr>
      <w:rPr>
        <w:rFonts w:ascii="Symbol" w:hAnsi="Symbol" w:hint="default"/>
      </w:rPr>
    </w:lvl>
    <w:lvl w:ilvl="1" w:tplc="040B0003" w:tentative="1">
      <w:start w:val="1"/>
      <w:numFmt w:val="bullet"/>
      <w:lvlText w:val="o"/>
      <w:lvlJc w:val="left"/>
      <w:pPr>
        <w:ind w:left="1540" w:hanging="360"/>
      </w:pPr>
      <w:rPr>
        <w:rFonts w:ascii="Courier New" w:hAnsi="Courier New" w:cs="Courier New" w:hint="default"/>
      </w:rPr>
    </w:lvl>
    <w:lvl w:ilvl="2" w:tplc="040B0005" w:tentative="1">
      <w:start w:val="1"/>
      <w:numFmt w:val="bullet"/>
      <w:lvlText w:val=""/>
      <w:lvlJc w:val="left"/>
      <w:pPr>
        <w:ind w:left="2260" w:hanging="360"/>
      </w:pPr>
      <w:rPr>
        <w:rFonts w:ascii="Wingdings" w:hAnsi="Wingdings" w:hint="default"/>
      </w:rPr>
    </w:lvl>
    <w:lvl w:ilvl="3" w:tplc="040B0001" w:tentative="1">
      <w:start w:val="1"/>
      <w:numFmt w:val="bullet"/>
      <w:lvlText w:val=""/>
      <w:lvlJc w:val="left"/>
      <w:pPr>
        <w:ind w:left="2980" w:hanging="360"/>
      </w:pPr>
      <w:rPr>
        <w:rFonts w:ascii="Symbol" w:hAnsi="Symbol" w:hint="default"/>
      </w:rPr>
    </w:lvl>
    <w:lvl w:ilvl="4" w:tplc="040B0003" w:tentative="1">
      <w:start w:val="1"/>
      <w:numFmt w:val="bullet"/>
      <w:lvlText w:val="o"/>
      <w:lvlJc w:val="left"/>
      <w:pPr>
        <w:ind w:left="3700" w:hanging="360"/>
      </w:pPr>
      <w:rPr>
        <w:rFonts w:ascii="Courier New" w:hAnsi="Courier New" w:cs="Courier New" w:hint="default"/>
      </w:rPr>
    </w:lvl>
    <w:lvl w:ilvl="5" w:tplc="040B0005" w:tentative="1">
      <w:start w:val="1"/>
      <w:numFmt w:val="bullet"/>
      <w:lvlText w:val=""/>
      <w:lvlJc w:val="left"/>
      <w:pPr>
        <w:ind w:left="4420" w:hanging="360"/>
      </w:pPr>
      <w:rPr>
        <w:rFonts w:ascii="Wingdings" w:hAnsi="Wingdings" w:hint="default"/>
      </w:rPr>
    </w:lvl>
    <w:lvl w:ilvl="6" w:tplc="040B0001" w:tentative="1">
      <w:start w:val="1"/>
      <w:numFmt w:val="bullet"/>
      <w:lvlText w:val=""/>
      <w:lvlJc w:val="left"/>
      <w:pPr>
        <w:ind w:left="5140" w:hanging="360"/>
      </w:pPr>
      <w:rPr>
        <w:rFonts w:ascii="Symbol" w:hAnsi="Symbol" w:hint="default"/>
      </w:rPr>
    </w:lvl>
    <w:lvl w:ilvl="7" w:tplc="040B0003" w:tentative="1">
      <w:start w:val="1"/>
      <w:numFmt w:val="bullet"/>
      <w:lvlText w:val="o"/>
      <w:lvlJc w:val="left"/>
      <w:pPr>
        <w:ind w:left="5860" w:hanging="360"/>
      </w:pPr>
      <w:rPr>
        <w:rFonts w:ascii="Courier New" w:hAnsi="Courier New" w:cs="Courier New" w:hint="default"/>
      </w:rPr>
    </w:lvl>
    <w:lvl w:ilvl="8" w:tplc="040B0005" w:tentative="1">
      <w:start w:val="1"/>
      <w:numFmt w:val="bullet"/>
      <w:lvlText w:val=""/>
      <w:lvlJc w:val="left"/>
      <w:pPr>
        <w:ind w:left="6580" w:hanging="360"/>
      </w:pPr>
      <w:rPr>
        <w:rFonts w:ascii="Wingdings" w:hAnsi="Wingdings" w:hint="default"/>
      </w:rPr>
    </w:lvl>
  </w:abstractNum>
  <w:abstractNum w:abstractNumId="5"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6"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5"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7"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8"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756513147">
    <w:abstractNumId w:val="13"/>
  </w:num>
  <w:num w:numId="2" w16cid:durableId="134221017">
    <w:abstractNumId w:val="31"/>
  </w:num>
  <w:num w:numId="3" w16cid:durableId="1271358698">
    <w:abstractNumId w:val="8"/>
  </w:num>
  <w:num w:numId="4" w16cid:durableId="1185289678">
    <w:abstractNumId w:val="23"/>
  </w:num>
  <w:num w:numId="5" w16cid:durableId="2132697976">
    <w:abstractNumId w:val="17"/>
  </w:num>
  <w:num w:numId="6" w16cid:durableId="1999533010">
    <w:abstractNumId w:val="30"/>
  </w:num>
  <w:num w:numId="7" w16cid:durableId="2087651927">
    <w:abstractNumId w:val="32"/>
  </w:num>
  <w:num w:numId="8" w16cid:durableId="40372463">
    <w:abstractNumId w:val="20"/>
  </w:num>
  <w:num w:numId="9" w16cid:durableId="64088670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16cid:durableId="882518312">
    <w:abstractNumId w:val="33"/>
  </w:num>
  <w:num w:numId="11" w16cid:durableId="1925988547">
    <w:abstractNumId w:val="14"/>
  </w:num>
  <w:num w:numId="12" w16cid:durableId="457646364">
    <w:abstractNumId w:val="9"/>
  </w:num>
  <w:num w:numId="13" w16cid:durableId="1519272946">
    <w:abstractNumId w:val="19"/>
  </w:num>
  <w:num w:numId="14" w16cid:durableId="1846244576">
    <w:abstractNumId w:val="22"/>
  </w:num>
  <w:num w:numId="15" w16cid:durableId="1943298044">
    <w:abstractNumId w:val="16"/>
  </w:num>
  <w:num w:numId="16" w16cid:durableId="246380588">
    <w:abstractNumId w:val="0"/>
  </w:num>
  <w:num w:numId="17" w16cid:durableId="1738938429">
    <w:abstractNumId w:val="26"/>
  </w:num>
  <w:num w:numId="18" w16cid:durableId="2082560752">
    <w:abstractNumId w:val="18"/>
  </w:num>
  <w:num w:numId="19" w16cid:durableId="38021861">
    <w:abstractNumId w:val="21"/>
  </w:num>
  <w:num w:numId="20" w16cid:durableId="1310942409">
    <w:abstractNumId w:val="15"/>
  </w:num>
  <w:num w:numId="21" w16cid:durableId="1859469752">
    <w:abstractNumId w:val="27"/>
  </w:num>
  <w:num w:numId="22" w16cid:durableId="504899449">
    <w:abstractNumId w:val="6"/>
  </w:num>
  <w:num w:numId="23" w16cid:durableId="1276912877">
    <w:abstractNumId w:val="3"/>
  </w:num>
  <w:num w:numId="24" w16cid:durableId="1920745819">
    <w:abstractNumId w:val="11"/>
  </w:num>
  <w:num w:numId="25" w16cid:durableId="1151942378">
    <w:abstractNumId w:val="25"/>
  </w:num>
  <w:num w:numId="26" w16cid:durableId="513618971">
    <w:abstractNumId w:val="12"/>
  </w:num>
  <w:num w:numId="27" w16cid:durableId="485629626">
    <w:abstractNumId w:val="2"/>
  </w:num>
  <w:num w:numId="28" w16cid:durableId="2123769373">
    <w:abstractNumId w:val="7"/>
  </w:num>
  <w:num w:numId="29" w16cid:durableId="487870449">
    <w:abstractNumId w:val="29"/>
  </w:num>
  <w:num w:numId="30" w16cid:durableId="247269618">
    <w:abstractNumId w:val="10"/>
  </w:num>
  <w:num w:numId="31" w16cid:durableId="1865902372">
    <w:abstractNumId w:val="5"/>
  </w:num>
  <w:num w:numId="32" w16cid:durableId="1239244669">
    <w:abstractNumId w:val="28"/>
  </w:num>
  <w:num w:numId="33" w16cid:durableId="229466657">
    <w:abstractNumId w:val="24"/>
  </w:num>
  <w:num w:numId="34" w16cid:durableId="889458691">
    <w:abstractNumId w:val="4"/>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0A"/>
    <w:rsid w:val="00002D3C"/>
    <w:rsid w:val="00003E41"/>
    <w:rsid w:val="00006DD0"/>
    <w:rsid w:val="00010B1C"/>
    <w:rsid w:val="0001272F"/>
    <w:rsid w:val="000149FE"/>
    <w:rsid w:val="00015754"/>
    <w:rsid w:val="00015DB3"/>
    <w:rsid w:val="00016661"/>
    <w:rsid w:val="0002179E"/>
    <w:rsid w:val="00022573"/>
    <w:rsid w:val="000230E4"/>
    <w:rsid w:val="000252C4"/>
    <w:rsid w:val="00030171"/>
    <w:rsid w:val="000302D8"/>
    <w:rsid w:val="00032549"/>
    <w:rsid w:val="00033397"/>
    <w:rsid w:val="000371B5"/>
    <w:rsid w:val="00040095"/>
    <w:rsid w:val="000448D2"/>
    <w:rsid w:val="00045C30"/>
    <w:rsid w:val="00051368"/>
    <w:rsid w:val="00051834"/>
    <w:rsid w:val="00051B86"/>
    <w:rsid w:val="00051E50"/>
    <w:rsid w:val="00052D79"/>
    <w:rsid w:val="00053D3A"/>
    <w:rsid w:val="00054A22"/>
    <w:rsid w:val="00060DC6"/>
    <w:rsid w:val="00062023"/>
    <w:rsid w:val="00064946"/>
    <w:rsid w:val="000655A6"/>
    <w:rsid w:val="0006776B"/>
    <w:rsid w:val="00075563"/>
    <w:rsid w:val="00080512"/>
    <w:rsid w:val="00086B9C"/>
    <w:rsid w:val="00090B9C"/>
    <w:rsid w:val="00090E21"/>
    <w:rsid w:val="000972C1"/>
    <w:rsid w:val="00097A5E"/>
    <w:rsid w:val="000A116C"/>
    <w:rsid w:val="000A229D"/>
    <w:rsid w:val="000A2A35"/>
    <w:rsid w:val="000A7A28"/>
    <w:rsid w:val="000B3C8A"/>
    <w:rsid w:val="000B5EC2"/>
    <w:rsid w:val="000C2655"/>
    <w:rsid w:val="000C3783"/>
    <w:rsid w:val="000C47C3"/>
    <w:rsid w:val="000C6575"/>
    <w:rsid w:val="000C6678"/>
    <w:rsid w:val="000D58AB"/>
    <w:rsid w:val="000D5AE4"/>
    <w:rsid w:val="000D7E55"/>
    <w:rsid w:val="000E480C"/>
    <w:rsid w:val="000F0571"/>
    <w:rsid w:val="000F241D"/>
    <w:rsid w:val="000F4387"/>
    <w:rsid w:val="00101541"/>
    <w:rsid w:val="00103E46"/>
    <w:rsid w:val="0010469E"/>
    <w:rsid w:val="001059A1"/>
    <w:rsid w:val="001063EE"/>
    <w:rsid w:val="001066F3"/>
    <w:rsid w:val="00110644"/>
    <w:rsid w:val="0011072B"/>
    <w:rsid w:val="00113282"/>
    <w:rsid w:val="001139B7"/>
    <w:rsid w:val="00117D64"/>
    <w:rsid w:val="00120318"/>
    <w:rsid w:val="00124F52"/>
    <w:rsid w:val="00125AE8"/>
    <w:rsid w:val="0013017C"/>
    <w:rsid w:val="0013053B"/>
    <w:rsid w:val="00131BA3"/>
    <w:rsid w:val="00133525"/>
    <w:rsid w:val="001335A9"/>
    <w:rsid w:val="0013511F"/>
    <w:rsid w:val="00137233"/>
    <w:rsid w:val="00143E0B"/>
    <w:rsid w:val="001463F1"/>
    <w:rsid w:val="0014649F"/>
    <w:rsid w:val="00151AF1"/>
    <w:rsid w:val="00154734"/>
    <w:rsid w:val="001563E2"/>
    <w:rsid w:val="001657D5"/>
    <w:rsid w:val="00170241"/>
    <w:rsid w:val="00170857"/>
    <w:rsid w:val="0017189C"/>
    <w:rsid w:val="001720F0"/>
    <w:rsid w:val="0017300E"/>
    <w:rsid w:val="0017378C"/>
    <w:rsid w:val="0018459E"/>
    <w:rsid w:val="001949F8"/>
    <w:rsid w:val="001977CF"/>
    <w:rsid w:val="001A1181"/>
    <w:rsid w:val="001A4C42"/>
    <w:rsid w:val="001A51BD"/>
    <w:rsid w:val="001A5A39"/>
    <w:rsid w:val="001A7420"/>
    <w:rsid w:val="001B161A"/>
    <w:rsid w:val="001B3080"/>
    <w:rsid w:val="001B4245"/>
    <w:rsid w:val="001B6637"/>
    <w:rsid w:val="001B66A6"/>
    <w:rsid w:val="001B6F33"/>
    <w:rsid w:val="001C21C3"/>
    <w:rsid w:val="001C4481"/>
    <w:rsid w:val="001C738A"/>
    <w:rsid w:val="001C763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5897"/>
    <w:rsid w:val="001F6607"/>
    <w:rsid w:val="002034F7"/>
    <w:rsid w:val="00214ADD"/>
    <w:rsid w:val="002202C8"/>
    <w:rsid w:val="00223A32"/>
    <w:rsid w:val="00227D3A"/>
    <w:rsid w:val="0023214B"/>
    <w:rsid w:val="002347A2"/>
    <w:rsid w:val="0023728A"/>
    <w:rsid w:val="00237DCF"/>
    <w:rsid w:val="0025170A"/>
    <w:rsid w:val="00261FB0"/>
    <w:rsid w:val="002633D4"/>
    <w:rsid w:val="0026431B"/>
    <w:rsid w:val="002650CF"/>
    <w:rsid w:val="002675F0"/>
    <w:rsid w:val="00274A5D"/>
    <w:rsid w:val="00274B58"/>
    <w:rsid w:val="00281A45"/>
    <w:rsid w:val="00282192"/>
    <w:rsid w:val="002844C4"/>
    <w:rsid w:val="00284A9D"/>
    <w:rsid w:val="00290C5B"/>
    <w:rsid w:val="00294BF5"/>
    <w:rsid w:val="002A28D6"/>
    <w:rsid w:val="002A34E6"/>
    <w:rsid w:val="002B0654"/>
    <w:rsid w:val="002B1507"/>
    <w:rsid w:val="002B5786"/>
    <w:rsid w:val="002B5A34"/>
    <w:rsid w:val="002B6339"/>
    <w:rsid w:val="002B75AE"/>
    <w:rsid w:val="002C02A0"/>
    <w:rsid w:val="002C1A82"/>
    <w:rsid w:val="002C2B4C"/>
    <w:rsid w:val="002D7CF1"/>
    <w:rsid w:val="002E00EE"/>
    <w:rsid w:val="002E713C"/>
    <w:rsid w:val="002E7277"/>
    <w:rsid w:val="002E7826"/>
    <w:rsid w:val="002F4226"/>
    <w:rsid w:val="002F4748"/>
    <w:rsid w:val="002F6DCA"/>
    <w:rsid w:val="00300A02"/>
    <w:rsid w:val="00300DA2"/>
    <w:rsid w:val="00301342"/>
    <w:rsid w:val="00302728"/>
    <w:rsid w:val="0030342B"/>
    <w:rsid w:val="00307B4B"/>
    <w:rsid w:val="00307F98"/>
    <w:rsid w:val="0031546F"/>
    <w:rsid w:val="003172DC"/>
    <w:rsid w:val="003178D3"/>
    <w:rsid w:val="00321EC6"/>
    <w:rsid w:val="00322233"/>
    <w:rsid w:val="003259D6"/>
    <w:rsid w:val="00326AE8"/>
    <w:rsid w:val="00327D9A"/>
    <w:rsid w:val="00327F98"/>
    <w:rsid w:val="0033134B"/>
    <w:rsid w:val="003339C1"/>
    <w:rsid w:val="00346C0B"/>
    <w:rsid w:val="0035178E"/>
    <w:rsid w:val="003519EF"/>
    <w:rsid w:val="00353954"/>
    <w:rsid w:val="0035462D"/>
    <w:rsid w:val="00357098"/>
    <w:rsid w:val="0036140A"/>
    <w:rsid w:val="00363BD8"/>
    <w:rsid w:val="00366F42"/>
    <w:rsid w:val="00370696"/>
    <w:rsid w:val="003728D0"/>
    <w:rsid w:val="00375E27"/>
    <w:rsid w:val="003765B8"/>
    <w:rsid w:val="0038142F"/>
    <w:rsid w:val="003819FD"/>
    <w:rsid w:val="003856F2"/>
    <w:rsid w:val="003860DF"/>
    <w:rsid w:val="00387130"/>
    <w:rsid w:val="003917F1"/>
    <w:rsid w:val="00394D9E"/>
    <w:rsid w:val="003977A5"/>
    <w:rsid w:val="003A40C5"/>
    <w:rsid w:val="003A5415"/>
    <w:rsid w:val="003A781D"/>
    <w:rsid w:val="003A789F"/>
    <w:rsid w:val="003B1F4E"/>
    <w:rsid w:val="003B2F3C"/>
    <w:rsid w:val="003B377F"/>
    <w:rsid w:val="003B3832"/>
    <w:rsid w:val="003B47CD"/>
    <w:rsid w:val="003B4AE3"/>
    <w:rsid w:val="003B4E2A"/>
    <w:rsid w:val="003B5E18"/>
    <w:rsid w:val="003C3971"/>
    <w:rsid w:val="003C4165"/>
    <w:rsid w:val="003C5095"/>
    <w:rsid w:val="003C6395"/>
    <w:rsid w:val="003C7F8A"/>
    <w:rsid w:val="003D0572"/>
    <w:rsid w:val="003D5DCE"/>
    <w:rsid w:val="003D7121"/>
    <w:rsid w:val="003E1B35"/>
    <w:rsid w:val="003E3176"/>
    <w:rsid w:val="003E3CD0"/>
    <w:rsid w:val="003F2D16"/>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67B3"/>
    <w:rsid w:val="00437323"/>
    <w:rsid w:val="00437B43"/>
    <w:rsid w:val="004406E2"/>
    <w:rsid w:val="00442D19"/>
    <w:rsid w:val="00446DC7"/>
    <w:rsid w:val="004513BB"/>
    <w:rsid w:val="00453C8C"/>
    <w:rsid w:val="00464F36"/>
    <w:rsid w:val="00465515"/>
    <w:rsid w:val="0047068B"/>
    <w:rsid w:val="00475A43"/>
    <w:rsid w:val="00482401"/>
    <w:rsid w:val="00486EE9"/>
    <w:rsid w:val="0049286F"/>
    <w:rsid w:val="004A5871"/>
    <w:rsid w:val="004B05C6"/>
    <w:rsid w:val="004B25DC"/>
    <w:rsid w:val="004B3615"/>
    <w:rsid w:val="004B6411"/>
    <w:rsid w:val="004C1B52"/>
    <w:rsid w:val="004C7FE8"/>
    <w:rsid w:val="004D01F9"/>
    <w:rsid w:val="004D21E8"/>
    <w:rsid w:val="004D3578"/>
    <w:rsid w:val="004E048C"/>
    <w:rsid w:val="004E213A"/>
    <w:rsid w:val="004E30D3"/>
    <w:rsid w:val="004E4D2F"/>
    <w:rsid w:val="004E6824"/>
    <w:rsid w:val="004E75A9"/>
    <w:rsid w:val="004F0988"/>
    <w:rsid w:val="004F1680"/>
    <w:rsid w:val="004F1A88"/>
    <w:rsid w:val="004F24F2"/>
    <w:rsid w:val="004F3340"/>
    <w:rsid w:val="004F6AB2"/>
    <w:rsid w:val="00502579"/>
    <w:rsid w:val="005038D7"/>
    <w:rsid w:val="00515C26"/>
    <w:rsid w:val="00516D75"/>
    <w:rsid w:val="005201D3"/>
    <w:rsid w:val="00521A01"/>
    <w:rsid w:val="0052283C"/>
    <w:rsid w:val="0053388B"/>
    <w:rsid w:val="00535773"/>
    <w:rsid w:val="00535D12"/>
    <w:rsid w:val="0054346E"/>
    <w:rsid w:val="00543B53"/>
    <w:rsid w:val="00543E6C"/>
    <w:rsid w:val="00545961"/>
    <w:rsid w:val="0055149D"/>
    <w:rsid w:val="00553A66"/>
    <w:rsid w:val="00553A6D"/>
    <w:rsid w:val="00553AF7"/>
    <w:rsid w:val="00556181"/>
    <w:rsid w:val="0055783A"/>
    <w:rsid w:val="005633D4"/>
    <w:rsid w:val="005643B2"/>
    <w:rsid w:val="0056454D"/>
    <w:rsid w:val="00564939"/>
    <w:rsid w:val="00565087"/>
    <w:rsid w:val="005668EF"/>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5397"/>
    <w:rsid w:val="005D6102"/>
    <w:rsid w:val="005D6FA9"/>
    <w:rsid w:val="005D7526"/>
    <w:rsid w:val="005E039F"/>
    <w:rsid w:val="005E0F9B"/>
    <w:rsid w:val="005E170F"/>
    <w:rsid w:val="005E4BB2"/>
    <w:rsid w:val="005E52B8"/>
    <w:rsid w:val="005F218B"/>
    <w:rsid w:val="005F58BD"/>
    <w:rsid w:val="005F7547"/>
    <w:rsid w:val="005F7B9D"/>
    <w:rsid w:val="00602AEA"/>
    <w:rsid w:val="00604CFE"/>
    <w:rsid w:val="0060682D"/>
    <w:rsid w:val="0061010A"/>
    <w:rsid w:val="00614FDF"/>
    <w:rsid w:val="00617EC1"/>
    <w:rsid w:val="006221E1"/>
    <w:rsid w:val="006226EA"/>
    <w:rsid w:val="0063543D"/>
    <w:rsid w:val="00636D12"/>
    <w:rsid w:val="006435F9"/>
    <w:rsid w:val="00647114"/>
    <w:rsid w:val="006518A2"/>
    <w:rsid w:val="00652C4C"/>
    <w:rsid w:val="00653F39"/>
    <w:rsid w:val="00660F8C"/>
    <w:rsid w:val="00666A0D"/>
    <w:rsid w:val="00686F74"/>
    <w:rsid w:val="006877A8"/>
    <w:rsid w:val="00687AE6"/>
    <w:rsid w:val="00696045"/>
    <w:rsid w:val="006A04A6"/>
    <w:rsid w:val="006A1A7F"/>
    <w:rsid w:val="006A28CF"/>
    <w:rsid w:val="006A323F"/>
    <w:rsid w:val="006A678A"/>
    <w:rsid w:val="006A7C26"/>
    <w:rsid w:val="006B0B08"/>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07114"/>
    <w:rsid w:val="007111A4"/>
    <w:rsid w:val="00713478"/>
    <w:rsid w:val="00713C44"/>
    <w:rsid w:val="00714BDF"/>
    <w:rsid w:val="00717C84"/>
    <w:rsid w:val="00722BA4"/>
    <w:rsid w:val="00726F90"/>
    <w:rsid w:val="00727A3D"/>
    <w:rsid w:val="00734033"/>
    <w:rsid w:val="00734A5B"/>
    <w:rsid w:val="00737A07"/>
    <w:rsid w:val="00737C7C"/>
    <w:rsid w:val="00737EF9"/>
    <w:rsid w:val="0074026F"/>
    <w:rsid w:val="007429F6"/>
    <w:rsid w:val="007449A6"/>
    <w:rsid w:val="00744D7D"/>
    <w:rsid w:val="00744E76"/>
    <w:rsid w:val="00745621"/>
    <w:rsid w:val="007457CE"/>
    <w:rsid w:val="007474EC"/>
    <w:rsid w:val="007513E6"/>
    <w:rsid w:val="00751528"/>
    <w:rsid w:val="00751540"/>
    <w:rsid w:val="0076250A"/>
    <w:rsid w:val="0076584C"/>
    <w:rsid w:val="00773AC6"/>
    <w:rsid w:val="0077493B"/>
    <w:rsid w:val="00774DA4"/>
    <w:rsid w:val="00776871"/>
    <w:rsid w:val="007801C2"/>
    <w:rsid w:val="00780FE7"/>
    <w:rsid w:val="00781F0F"/>
    <w:rsid w:val="007823B5"/>
    <w:rsid w:val="00782BFB"/>
    <w:rsid w:val="007910F3"/>
    <w:rsid w:val="0079238C"/>
    <w:rsid w:val="00792FEE"/>
    <w:rsid w:val="00793121"/>
    <w:rsid w:val="00795956"/>
    <w:rsid w:val="007A0093"/>
    <w:rsid w:val="007A2AC6"/>
    <w:rsid w:val="007A7645"/>
    <w:rsid w:val="007A7B25"/>
    <w:rsid w:val="007B600E"/>
    <w:rsid w:val="007B7420"/>
    <w:rsid w:val="007D091C"/>
    <w:rsid w:val="007D0C24"/>
    <w:rsid w:val="007D251F"/>
    <w:rsid w:val="007D3B6E"/>
    <w:rsid w:val="007D412B"/>
    <w:rsid w:val="007D5586"/>
    <w:rsid w:val="007E489A"/>
    <w:rsid w:val="007E581C"/>
    <w:rsid w:val="007F0F4A"/>
    <w:rsid w:val="007F2FD2"/>
    <w:rsid w:val="007F36B9"/>
    <w:rsid w:val="007F6817"/>
    <w:rsid w:val="00801DD3"/>
    <w:rsid w:val="008028A4"/>
    <w:rsid w:val="008055C8"/>
    <w:rsid w:val="008120F2"/>
    <w:rsid w:val="00813591"/>
    <w:rsid w:val="00814778"/>
    <w:rsid w:val="0082360E"/>
    <w:rsid w:val="00825537"/>
    <w:rsid w:val="00830747"/>
    <w:rsid w:val="00836046"/>
    <w:rsid w:val="00840855"/>
    <w:rsid w:val="00840EB6"/>
    <w:rsid w:val="00844C3E"/>
    <w:rsid w:val="00850B27"/>
    <w:rsid w:val="00853E7A"/>
    <w:rsid w:val="0085546D"/>
    <w:rsid w:val="00856AC8"/>
    <w:rsid w:val="00861AD7"/>
    <w:rsid w:val="0087238E"/>
    <w:rsid w:val="00872452"/>
    <w:rsid w:val="008768CA"/>
    <w:rsid w:val="0087736F"/>
    <w:rsid w:val="008800CA"/>
    <w:rsid w:val="00885EFA"/>
    <w:rsid w:val="00891D45"/>
    <w:rsid w:val="00893539"/>
    <w:rsid w:val="00893675"/>
    <w:rsid w:val="008957BF"/>
    <w:rsid w:val="008A045D"/>
    <w:rsid w:val="008A0F90"/>
    <w:rsid w:val="008A10F8"/>
    <w:rsid w:val="008A39CC"/>
    <w:rsid w:val="008A4C51"/>
    <w:rsid w:val="008A72D7"/>
    <w:rsid w:val="008B5370"/>
    <w:rsid w:val="008B5A72"/>
    <w:rsid w:val="008C0CDF"/>
    <w:rsid w:val="008C0EFD"/>
    <w:rsid w:val="008C384C"/>
    <w:rsid w:val="008C5F22"/>
    <w:rsid w:val="008C7227"/>
    <w:rsid w:val="008D4711"/>
    <w:rsid w:val="008D5FF7"/>
    <w:rsid w:val="008E5824"/>
    <w:rsid w:val="008E6857"/>
    <w:rsid w:val="008F2585"/>
    <w:rsid w:val="008F2E99"/>
    <w:rsid w:val="008F5F19"/>
    <w:rsid w:val="008F6C93"/>
    <w:rsid w:val="0090194A"/>
    <w:rsid w:val="0090271F"/>
    <w:rsid w:val="00902E23"/>
    <w:rsid w:val="00904D47"/>
    <w:rsid w:val="00910C0A"/>
    <w:rsid w:val="009114D7"/>
    <w:rsid w:val="009118E4"/>
    <w:rsid w:val="0091348E"/>
    <w:rsid w:val="00915BE6"/>
    <w:rsid w:val="00916F46"/>
    <w:rsid w:val="00917A41"/>
    <w:rsid w:val="00917CCB"/>
    <w:rsid w:val="009211AF"/>
    <w:rsid w:val="00925923"/>
    <w:rsid w:val="00927D19"/>
    <w:rsid w:val="00931F5F"/>
    <w:rsid w:val="00932728"/>
    <w:rsid w:val="00935A99"/>
    <w:rsid w:val="00936E72"/>
    <w:rsid w:val="00937BF2"/>
    <w:rsid w:val="00941FD8"/>
    <w:rsid w:val="00942EC2"/>
    <w:rsid w:val="0094467B"/>
    <w:rsid w:val="00946031"/>
    <w:rsid w:val="00947DE9"/>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244F"/>
    <w:rsid w:val="009A3DD3"/>
    <w:rsid w:val="009A65B2"/>
    <w:rsid w:val="009B2C83"/>
    <w:rsid w:val="009B4983"/>
    <w:rsid w:val="009B5B6B"/>
    <w:rsid w:val="009C071C"/>
    <w:rsid w:val="009C1091"/>
    <w:rsid w:val="009C3406"/>
    <w:rsid w:val="009C3E45"/>
    <w:rsid w:val="009C689D"/>
    <w:rsid w:val="009C6A8B"/>
    <w:rsid w:val="009C7928"/>
    <w:rsid w:val="009D0D0C"/>
    <w:rsid w:val="009D5374"/>
    <w:rsid w:val="009D6D4E"/>
    <w:rsid w:val="009E001E"/>
    <w:rsid w:val="009F1439"/>
    <w:rsid w:val="009F36F3"/>
    <w:rsid w:val="009F37B7"/>
    <w:rsid w:val="009F383E"/>
    <w:rsid w:val="00A10D58"/>
    <w:rsid w:val="00A10DE2"/>
    <w:rsid w:val="00A10F02"/>
    <w:rsid w:val="00A157AC"/>
    <w:rsid w:val="00A164B4"/>
    <w:rsid w:val="00A25363"/>
    <w:rsid w:val="00A26956"/>
    <w:rsid w:val="00A27486"/>
    <w:rsid w:val="00A41B60"/>
    <w:rsid w:val="00A43E5A"/>
    <w:rsid w:val="00A50561"/>
    <w:rsid w:val="00A53724"/>
    <w:rsid w:val="00A5546E"/>
    <w:rsid w:val="00A56066"/>
    <w:rsid w:val="00A57F0D"/>
    <w:rsid w:val="00A60177"/>
    <w:rsid w:val="00A607ED"/>
    <w:rsid w:val="00A6257E"/>
    <w:rsid w:val="00A70D5E"/>
    <w:rsid w:val="00A70E81"/>
    <w:rsid w:val="00A724B2"/>
    <w:rsid w:val="00A73129"/>
    <w:rsid w:val="00A73828"/>
    <w:rsid w:val="00A74062"/>
    <w:rsid w:val="00A81012"/>
    <w:rsid w:val="00A82346"/>
    <w:rsid w:val="00A8264E"/>
    <w:rsid w:val="00A92BA1"/>
    <w:rsid w:val="00A9706A"/>
    <w:rsid w:val="00AA0190"/>
    <w:rsid w:val="00AA142B"/>
    <w:rsid w:val="00AA1841"/>
    <w:rsid w:val="00AA2487"/>
    <w:rsid w:val="00AA2D7E"/>
    <w:rsid w:val="00AA3F1E"/>
    <w:rsid w:val="00AA423B"/>
    <w:rsid w:val="00AB0507"/>
    <w:rsid w:val="00AB2ED2"/>
    <w:rsid w:val="00AB6CAB"/>
    <w:rsid w:val="00AC10E5"/>
    <w:rsid w:val="00AC1615"/>
    <w:rsid w:val="00AC4D70"/>
    <w:rsid w:val="00AC6BC6"/>
    <w:rsid w:val="00AD6BC0"/>
    <w:rsid w:val="00AD7F71"/>
    <w:rsid w:val="00AE00AA"/>
    <w:rsid w:val="00AE65E2"/>
    <w:rsid w:val="00AF0354"/>
    <w:rsid w:val="00AF2044"/>
    <w:rsid w:val="00AF2520"/>
    <w:rsid w:val="00AF3A9C"/>
    <w:rsid w:val="00AF4CD1"/>
    <w:rsid w:val="00AF5213"/>
    <w:rsid w:val="00B03D88"/>
    <w:rsid w:val="00B04225"/>
    <w:rsid w:val="00B07295"/>
    <w:rsid w:val="00B07449"/>
    <w:rsid w:val="00B12215"/>
    <w:rsid w:val="00B12A47"/>
    <w:rsid w:val="00B135F3"/>
    <w:rsid w:val="00B1438F"/>
    <w:rsid w:val="00B15449"/>
    <w:rsid w:val="00B17116"/>
    <w:rsid w:val="00B26449"/>
    <w:rsid w:val="00B32552"/>
    <w:rsid w:val="00B32874"/>
    <w:rsid w:val="00B3446F"/>
    <w:rsid w:val="00B34B3F"/>
    <w:rsid w:val="00B43067"/>
    <w:rsid w:val="00B43EF6"/>
    <w:rsid w:val="00B453AB"/>
    <w:rsid w:val="00B519D8"/>
    <w:rsid w:val="00B5252B"/>
    <w:rsid w:val="00B67418"/>
    <w:rsid w:val="00B7129D"/>
    <w:rsid w:val="00B717B6"/>
    <w:rsid w:val="00B757ED"/>
    <w:rsid w:val="00B75AF2"/>
    <w:rsid w:val="00B8033E"/>
    <w:rsid w:val="00B81AEC"/>
    <w:rsid w:val="00B84A93"/>
    <w:rsid w:val="00B90924"/>
    <w:rsid w:val="00B93086"/>
    <w:rsid w:val="00B94C02"/>
    <w:rsid w:val="00B95F04"/>
    <w:rsid w:val="00BA19ED"/>
    <w:rsid w:val="00BA4B8D"/>
    <w:rsid w:val="00BA5BCD"/>
    <w:rsid w:val="00BB18DB"/>
    <w:rsid w:val="00BB2256"/>
    <w:rsid w:val="00BB2E83"/>
    <w:rsid w:val="00BB43BA"/>
    <w:rsid w:val="00BB4525"/>
    <w:rsid w:val="00BB49DA"/>
    <w:rsid w:val="00BB704D"/>
    <w:rsid w:val="00BC0164"/>
    <w:rsid w:val="00BC0F7D"/>
    <w:rsid w:val="00BC64FA"/>
    <w:rsid w:val="00BD1275"/>
    <w:rsid w:val="00BD22F5"/>
    <w:rsid w:val="00BD25B4"/>
    <w:rsid w:val="00BD680A"/>
    <w:rsid w:val="00BD6939"/>
    <w:rsid w:val="00BD6A38"/>
    <w:rsid w:val="00BD7D31"/>
    <w:rsid w:val="00BE3255"/>
    <w:rsid w:val="00BE4B60"/>
    <w:rsid w:val="00BE4EB3"/>
    <w:rsid w:val="00BF128E"/>
    <w:rsid w:val="00BF2E12"/>
    <w:rsid w:val="00BF6F4F"/>
    <w:rsid w:val="00C074DD"/>
    <w:rsid w:val="00C1496A"/>
    <w:rsid w:val="00C17174"/>
    <w:rsid w:val="00C173D6"/>
    <w:rsid w:val="00C20349"/>
    <w:rsid w:val="00C2162E"/>
    <w:rsid w:val="00C23AA9"/>
    <w:rsid w:val="00C24534"/>
    <w:rsid w:val="00C25818"/>
    <w:rsid w:val="00C323D8"/>
    <w:rsid w:val="00C32795"/>
    <w:rsid w:val="00C33079"/>
    <w:rsid w:val="00C35FD1"/>
    <w:rsid w:val="00C4244B"/>
    <w:rsid w:val="00C45231"/>
    <w:rsid w:val="00C45DC0"/>
    <w:rsid w:val="00C47A24"/>
    <w:rsid w:val="00C5192B"/>
    <w:rsid w:val="00C52B92"/>
    <w:rsid w:val="00C553C4"/>
    <w:rsid w:val="00C55891"/>
    <w:rsid w:val="00C63957"/>
    <w:rsid w:val="00C64760"/>
    <w:rsid w:val="00C65DBA"/>
    <w:rsid w:val="00C701B1"/>
    <w:rsid w:val="00C71544"/>
    <w:rsid w:val="00C72833"/>
    <w:rsid w:val="00C7535D"/>
    <w:rsid w:val="00C77DF7"/>
    <w:rsid w:val="00C80F1D"/>
    <w:rsid w:val="00C82FC8"/>
    <w:rsid w:val="00C85D42"/>
    <w:rsid w:val="00C9155C"/>
    <w:rsid w:val="00C93F40"/>
    <w:rsid w:val="00CA11A2"/>
    <w:rsid w:val="00CA3D0C"/>
    <w:rsid w:val="00CA3FF7"/>
    <w:rsid w:val="00CA4159"/>
    <w:rsid w:val="00CA5CCA"/>
    <w:rsid w:val="00CA64BB"/>
    <w:rsid w:val="00CA7C47"/>
    <w:rsid w:val="00CB13AA"/>
    <w:rsid w:val="00CB3E7C"/>
    <w:rsid w:val="00CB768E"/>
    <w:rsid w:val="00CC0C8F"/>
    <w:rsid w:val="00CC0F2E"/>
    <w:rsid w:val="00CC3455"/>
    <w:rsid w:val="00CC542B"/>
    <w:rsid w:val="00CC56AA"/>
    <w:rsid w:val="00CD1B4C"/>
    <w:rsid w:val="00CD7F4D"/>
    <w:rsid w:val="00CE1D14"/>
    <w:rsid w:val="00CE1F89"/>
    <w:rsid w:val="00CE21E4"/>
    <w:rsid w:val="00CE2987"/>
    <w:rsid w:val="00CE36E4"/>
    <w:rsid w:val="00CE38E6"/>
    <w:rsid w:val="00CE5543"/>
    <w:rsid w:val="00CF6E5D"/>
    <w:rsid w:val="00D07B0A"/>
    <w:rsid w:val="00D145C7"/>
    <w:rsid w:val="00D159C8"/>
    <w:rsid w:val="00D164AE"/>
    <w:rsid w:val="00D16AE7"/>
    <w:rsid w:val="00D2138C"/>
    <w:rsid w:val="00D227DA"/>
    <w:rsid w:val="00D22BE8"/>
    <w:rsid w:val="00D22DD6"/>
    <w:rsid w:val="00D24A75"/>
    <w:rsid w:val="00D26F3F"/>
    <w:rsid w:val="00D27AA9"/>
    <w:rsid w:val="00D3178F"/>
    <w:rsid w:val="00D529F0"/>
    <w:rsid w:val="00D540BE"/>
    <w:rsid w:val="00D558B2"/>
    <w:rsid w:val="00D57972"/>
    <w:rsid w:val="00D60E30"/>
    <w:rsid w:val="00D6273D"/>
    <w:rsid w:val="00D638DC"/>
    <w:rsid w:val="00D66CF7"/>
    <w:rsid w:val="00D675A9"/>
    <w:rsid w:val="00D67749"/>
    <w:rsid w:val="00D717DD"/>
    <w:rsid w:val="00D71E5D"/>
    <w:rsid w:val="00D72CF2"/>
    <w:rsid w:val="00D738D6"/>
    <w:rsid w:val="00D743AD"/>
    <w:rsid w:val="00D755EB"/>
    <w:rsid w:val="00D76048"/>
    <w:rsid w:val="00D7668C"/>
    <w:rsid w:val="00D806D9"/>
    <w:rsid w:val="00D81A62"/>
    <w:rsid w:val="00D8521D"/>
    <w:rsid w:val="00D87BDE"/>
    <w:rsid w:val="00D87E00"/>
    <w:rsid w:val="00D9134D"/>
    <w:rsid w:val="00D94AB9"/>
    <w:rsid w:val="00D9524B"/>
    <w:rsid w:val="00DA0D89"/>
    <w:rsid w:val="00DA435C"/>
    <w:rsid w:val="00DA7A03"/>
    <w:rsid w:val="00DA7F0F"/>
    <w:rsid w:val="00DB04AF"/>
    <w:rsid w:val="00DB12B1"/>
    <w:rsid w:val="00DB1818"/>
    <w:rsid w:val="00DB55B1"/>
    <w:rsid w:val="00DB769A"/>
    <w:rsid w:val="00DC0860"/>
    <w:rsid w:val="00DC158E"/>
    <w:rsid w:val="00DC309B"/>
    <w:rsid w:val="00DC335E"/>
    <w:rsid w:val="00DC4132"/>
    <w:rsid w:val="00DC4DA2"/>
    <w:rsid w:val="00DC7196"/>
    <w:rsid w:val="00DC72DD"/>
    <w:rsid w:val="00DD4C17"/>
    <w:rsid w:val="00DD74A5"/>
    <w:rsid w:val="00DE27C1"/>
    <w:rsid w:val="00DE3A47"/>
    <w:rsid w:val="00DF2B1F"/>
    <w:rsid w:val="00DF3FD8"/>
    <w:rsid w:val="00DF4899"/>
    <w:rsid w:val="00DF5164"/>
    <w:rsid w:val="00DF53EC"/>
    <w:rsid w:val="00DF62CD"/>
    <w:rsid w:val="00E03674"/>
    <w:rsid w:val="00E046F6"/>
    <w:rsid w:val="00E06245"/>
    <w:rsid w:val="00E06FA4"/>
    <w:rsid w:val="00E107D9"/>
    <w:rsid w:val="00E11162"/>
    <w:rsid w:val="00E11B7D"/>
    <w:rsid w:val="00E16509"/>
    <w:rsid w:val="00E22A58"/>
    <w:rsid w:val="00E25463"/>
    <w:rsid w:val="00E25A55"/>
    <w:rsid w:val="00E25FF6"/>
    <w:rsid w:val="00E27AE8"/>
    <w:rsid w:val="00E325BF"/>
    <w:rsid w:val="00E33D7F"/>
    <w:rsid w:val="00E36A52"/>
    <w:rsid w:val="00E43BE7"/>
    <w:rsid w:val="00E44582"/>
    <w:rsid w:val="00E46898"/>
    <w:rsid w:val="00E5467C"/>
    <w:rsid w:val="00E71DF4"/>
    <w:rsid w:val="00E734E3"/>
    <w:rsid w:val="00E74969"/>
    <w:rsid w:val="00E76E41"/>
    <w:rsid w:val="00E77645"/>
    <w:rsid w:val="00E80152"/>
    <w:rsid w:val="00E826F8"/>
    <w:rsid w:val="00E832CC"/>
    <w:rsid w:val="00E83BFD"/>
    <w:rsid w:val="00E86722"/>
    <w:rsid w:val="00E86969"/>
    <w:rsid w:val="00E8719F"/>
    <w:rsid w:val="00E96736"/>
    <w:rsid w:val="00EA08F8"/>
    <w:rsid w:val="00EA15B0"/>
    <w:rsid w:val="00EA3E4C"/>
    <w:rsid w:val="00EA5EA7"/>
    <w:rsid w:val="00EC3038"/>
    <w:rsid w:val="00EC33EA"/>
    <w:rsid w:val="00EC4A25"/>
    <w:rsid w:val="00EC6E3F"/>
    <w:rsid w:val="00EC775B"/>
    <w:rsid w:val="00ED01CD"/>
    <w:rsid w:val="00ED060E"/>
    <w:rsid w:val="00ED3178"/>
    <w:rsid w:val="00ED384E"/>
    <w:rsid w:val="00ED39D6"/>
    <w:rsid w:val="00ED3A10"/>
    <w:rsid w:val="00ED6482"/>
    <w:rsid w:val="00ED692B"/>
    <w:rsid w:val="00ED7561"/>
    <w:rsid w:val="00EE008E"/>
    <w:rsid w:val="00EE2D5E"/>
    <w:rsid w:val="00EE3035"/>
    <w:rsid w:val="00EE60E3"/>
    <w:rsid w:val="00EF1E66"/>
    <w:rsid w:val="00EF2B7F"/>
    <w:rsid w:val="00EF2EE7"/>
    <w:rsid w:val="00EF3A3E"/>
    <w:rsid w:val="00EF4552"/>
    <w:rsid w:val="00EF5BBF"/>
    <w:rsid w:val="00F00A44"/>
    <w:rsid w:val="00F025A2"/>
    <w:rsid w:val="00F04431"/>
    <w:rsid w:val="00F04658"/>
    <w:rsid w:val="00F04712"/>
    <w:rsid w:val="00F0614B"/>
    <w:rsid w:val="00F13360"/>
    <w:rsid w:val="00F14361"/>
    <w:rsid w:val="00F1492E"/>
    <w:rsid w:val="00F15D5C"/>
    <w:rsid w:val="00F22EC7"/>
    <w:rsid w:val="00F325C8"/>
    <w:rsid w:val="00F32B07"/>
    <w:rsid w:val="00F37AF3"/>
    <w:rsid w:val="00F408F6"/>
    <w:rsid w:val="00F50655"/>
    <w:rsid w:val="00F51C9B"/>
    <w:rsid w:val="00F5215C"/>
    <w:rsid w:val="00F60F94"/>
    <w:rsid w:val="00F617CF"/>
    <w:rsid w:val="00F653B8"/>
    <w:rsid w:val="00F6609E"/>
    <w:rsid w:val="00F660CC"/>
    <w:rsid w:val="00F701A9"/>
    <w:rsid w:val="00F71B69"/>
    <w:rsid w:val="00F7233E"/>
    <w:rsid w:val="00F7505B"/>
    <w:rsid w:val="00F752AE"/>
    <w:rsid w:val="00F87F08"/>
    <w:rsid w:val="00F9008D"/>
    <w:rsid w:val="00F90F20"/>
    <w:rsid w:val="00F9349B"/>
    <w:rsid w:val="00F94210"/>
    <w:rsid w:val="00F94C5D"/>
    <w:rsid w:val="00F9573C"/>
    <w:rsid w:val="00F958AA"/>
    <w:rsid w:val="00F962C3"/>
    <w:rsid w:val="00FA1266"/>
    <w:rsid w:val="00FA3C5F"/>
    <w:rsid w:val="00FB01BE"/>
    <w:rsid w:val="00FB1F82"/>
    <w:rsid w:val="00FB7F2D"/>
    <w:rsid w:val="00FC1192"/>
    <w:rsid w:val="00FE19A2"/>
    <w:rsid w:val="00FE19F6"/>
    <w:rsid w:val="00FF031D"/>
    <w:rsid w:val="00FF32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uiPriority w:val="99"/>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link w:val="B1Car"/>
    <w:qFormat/>
    <w:rsid w:val="00DC7196"/>
    <w:pPr>
      <w:numPr>
        <w:numId w:val="1"/>
      </w:numPr>
      <w:tabs>
        <w:tab w:val="clear" w:pos="737"/>
      </w:tabs>
      <w:overflowPunct w:val="0"/>
      <w:autoSpaceDE w:val="0"/>
      <w:autoSpaceDN w:val="0"/>
      <w:adjustRightInd w:val="0"/>
      <w:ind w:left="820" w:hanging="360"/>
      <w:textAlignment w:val="baseline"/>
    </w:pPr>
    <w:rPr>
      <w:lang w:eastAsia="en-GB"/>
    </w:rPr>
  </w:style>
  <w:style w:type="character" w:customStyle="1" w:styleId="TACChar">
    <w:name w:val="TAC Char"/>
    <w:link w:val="TAC"/>
    <w:uiPriority w:val="99"/>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uiPriority w:val="99"/>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qFormat/>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Beschrifubg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1">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link w:val="NormalIndentChar"/>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qFormat/>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qFormat/>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qFormat/>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2">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3">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4">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0"/>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5">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qFormat/>
    <w:rsid w:val="0017189C"/>
    <w:rPr>
      <w:rFonts w:ascii="Times New Roman" w:hAnsi="Times New Roman"/>
      <w:lang w:val="en-GB"/>
    </w:rPr>
  </w:style>
  <w:style w:type="paragraph" w:customStyle="1" w:styleId="CharChar5">
    <w:name w:val="Char Char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qFormat/>
    <w:rsid w:val="0017189C"/>
    <w:rPr>
      <w:rFonts w:ascii="Courier New" w:eastAsia="SimSun" w:hAnsi="Courier New" w:cs="Courier New"/>
      <w:color w:val="0000FF"/>
      <w:kern w:val="2"/>
      <w:lang w:val="en-US" w:eastAsia="zh-CN" w:bidi="ar-SA"/>
    </w:rPr>
  </w:style>
  <w:style w:type="character" w:styleId="LineNumber">
    <w:name w:val="line number"/>
    <w:basedOn w:val="DefaultParagraphFont"/>
    <w:qFormat/>
    <w:rsid w:val="0017189C"/>
    <w:rPr>
      <w:rFonts w:ascii="Arial" w:eastAsia="SimSun" w:hAnsi="Arial" w:cs="Arial"/>
      <w:color w:val="0000FF"/>
      <w:kern w:val="2"/>
      <w:lang w:val="en-US" w:eastAsia="zh-CN" w:bidi="ar-SA"/>
    </w:rPr>
  </w:style>
  <w:style w:type="paragraph" w:styleId="BlockText">
    <w:name w:val="Block Text"/>
    <w:basedOn w:val="Normal"/>
    <w:qFormat/>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qFormat/>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qFormat/>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qFormat/>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qFormat/>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a">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b">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link w:val="Heading"/>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qFormat/>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character" w:styleId="HTMLCode">
    <w:name w:val="HTML Code"/>
    <w:unhideWhenUsed/>
    <w:qFormat/>
    <w:rsid w:val="00D72CF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IntenseEmphasis">
    <w:name w:val="Intense Emphasis"/>
    <w:uiPriority w:val="21"/>
    <w:qFormat/>
    <w:rsid w:val="00D72CF2"/>
    <w:rPr>
      <w:b/>
      <w:bCs/>
      <w:i/>
      <w:iCs/>
      <w:color w:val="4F81BD"/>
    </w:rPr>
  </w:style>
  <w:style w:type="character" w:styleId="HTMLTypewriter">
    <w:name w:val="HTML Typewriter"/>
    <w:qFormat/>
    <w:rsid w:val="00D72CF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D72CF2"/>
    <w:rPr>
      <w:b/>
      <w:lang w:val="en-GB" w:eastAsia="en-US" w:bidi="ar-SA"/>
    </w:rPr>
  </w:style>
  <w:style w:type="paragraph" w:styleId="HTMLPreformatted">
    <w:name w:val="HTML Preformatted"/>
    <w:basedOn w:val="Normal"/>
    <w:link w:val="HTMLPreformattedChar"/>
    <w:qFormat/>
    <w:rsid w:val="00D72CF2"/>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D72CF2"/>
    <w:rPr>
      <w:rFonts w:ascii="Courier New" w:hAnsi="Courier New"/>
      <w:lang w:eastAsia="x-none"/>
    </w:rPr>
  </w:style>
  <w:style w:type="numbering" w:customStyle="1" w:styleId="NoList8">
    <w:name w:val="No List8"/>
    <w:next w:val="NoList"/>
    <w:uiPriority w:val="99"/>
    <w:semiHidden/>
    <w:unhideWhenUsed/>
    <w:rsid w:val="00D72CF2"/>
  </w:style>
  <w:style w:type="table" w:customStyle="1" w:styleId="TableGrid71">
    <w:name w:val="Table Grid71"/>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D72CF2"/>
  </w:style>
  <w:style w:type="table" w:customStyle="1" w:styleId="TableGrid8">
    <w:name w:val="Table Grid8"/>
    <w:basedOn w:val="TableNormal"/>
    <w:next w:val="TableGrid"/>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D72CF2"/>
    <w:rPr>
      <w:lang w:val="en-US" w:eastAsia="en-US"/>
    </w:rPr>
    <w:tblPr/>
  </w:style>
  <w:style w:type="table" w:customStyle="1" w:styleId="TableGrid51">
    <w:name w:val="Table Grid5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D72CF2"/>
  </w:style>
  <w:style w:type="numbering" w:customStyle="1" w:styleId="NoList91">
    <w:name w:val="No List91"/>
    <w:next w:val="NoList"/>
    <w:uiPriority w:val="99"/>
    <w:semiHidden/>
    <w:unhideWhenUsed/>
    <w:rsid w:val="00D72CF2"/>
  </w:style>
  <w:style w:type="table" w:customStyle="1" w:styleId="TableGrid76">
    <w:name w:val="Table Grid76"/>
    <w:basedOn w:val="TableNormal"/>
    <w:next w:val="TableGrid"/>
    <w:uiPriority w:val="39"/>
    <w:qFormat/>
    <w:rsid w:val="00D72CF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D72CF2"/>
  </w:style>
  <w:style w:type="paragraph" w:customStyle="1" w:styleId="Figuretitle0">
    <w:name w:val="Figure_title"/>
    <w:basedOn w:val="Normal"/>
    <w:next w:val="Normal"/>
    <w:qFormat/>
    <w:rsid w:val="00D72CF2"/>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D72CF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D72C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D72CF2"/>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D72CF2"/>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D72CF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D72CF2"/>
    <w:pPr>
      <w:numPr>
        <w:numId w:val="29"/>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D72CF2"/>
    <w:pPr>
      <w:suppressAutoHyphens/>
      <w:autoSpaceDN w:val="0"/>
      <w:spacing w:after="0"/>
      <w:jc w:val="both"/>
    </w:pPr>
    <w:rPr>
      <w:rFonts w:eastAsia="Batang"/>
    </w:rPr>
  </w:style>
  <w:style w:type="numbering" w:customStyle="1" w:styleId="LFO19">
    <w:name w:val="LFO19"/>
    <w:basedOn w:val="NoList"/>
    <w:rsid w:val="00D72CF2"/>
    <w:pPr>
      <w:numPr>
        <w:numId w:val="29"/>
      </w:numPr>
    </w:pPr>
  </w:style>
  <w:style w:type="paragraph" w:customStyle="1" w:styleId="enumlev3">
    <w:name w:val="enumlev3"/>
    <w:basedOn w:val="enumlev2"/>
    <w:qFormat/>
    <w:rsid w:val="00D72CF2"/>
    <w:pPr>
      <w:tabs>
        <w:tab w:val="clear" w:pos="794"/>
        <w:tab w:val="clear" w:pos="1191"/>
        <w:tab w:val="clear" w:pos="1588"/>
        <w:tab w:val="clear" w:pos="1985"/>
        <w:tab w:val="left" w:pos="1134"/>
        <w:tab w:val="left" w:pos="1871"/>
        <w:tab w:val="left" w:pos="2608"/>
        <w:tab w:val="left" w:pos="3345"/>
      </w:tabs>
      <w:spacing w:before="80" w:after="0"/>
      <w:ind w:left="2268"/>
      <w:jc w:val="left"/>
    </w:pPr>
    <w:rPr>
      <w:sz w:val="24"/>
      <w:lang w:val="en-GB" w:eastAsia="en-US"/>
    </w:rPr>
  </w:style>
  <w:style w:type="character" w:customStyle="1" w:styleId="st">
    <w:name w:val="st"/>
    <w:basedOn w:val="DefaultParagraphFont"/>
    <w:qFormat/>
    <w:rsid w:val="00D72CF2"/>
  </w:style>
  <w:style w:type="paragraph" w:customStyle="1" w:styleId="Heading">
    <w:name w:val="Heading"/>
    <w:next w:val="Normal"/>
    <w:link w:val="HeadingChar"/>
    <w:qFormat/>
    <w:rsid w:val="00D72CF2"/>
    <w:pPr>
      <w:spacing w:before="360"/>
      <w:ind w:left="2552"/>
    </w:pPr>
    <w:rPr>
      <w:rFonts w:ascii="Arial" w:eastAsia="SimSun" w:hAnsi="Arial"/>
      <w:b/>
      <w:sz w:val="22"/>
    </w:rPr>
  </w:style>
  <w:style w:type="paragraph" w:customStyle="1" w:styleId="tah0">
    <w:name w:val="tah"/>
    <w:basedOn w:val="Normal"/>
    <w:qFormat/>
    <w:rsid w:val="00D72CF2"/>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D72CF2"/>
  </w:style>
  <w:style w:type="paragraph" w:customStyle="1" w:styleId="TdocHeader2">
    <w:name w:val="Tdoc_Header_2"/>
    <w:basedOn w:val="Normal"/>
    <w:qFormat/>
    <w:rsid w:val="00D72CF2"/>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D72CF2"/>
  </w:style>
  <w:style w:type="numbering" w:customStyle="1" w:styleId="LFO191">
    <w:name w:val="LFO191"/>
    <w:basedOn w:val="NoList"/>
    <w:rsid w:val="00D72CF2"/>
  </w:style>
  <w:style w:type="table" w:customStyle="1" w:styleId="TableGrid22">
    <w:name w:val="Table Grid22"/>
    <w:basedOn w:val="TableNormal"/>
    <w:next w:val="TableGrid"/>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D72CF2"/>
    <w:pPr>
      <w:keepNext/>
      <w:keepLines/>
      <w:spacing w:after="0"/>
      <w:ind w:left="851" w:hanging="851"/>
    </w:pPr>
    <w:rPr>
      <w:rFonts w:ascii="Arial" w:eastAsiaTheme="minorEastAsia" w:hAnsi="Arial"/>
      <w:sz w:val="18"/>
    </w:rPr>
  </w:style>
  <w:style w:type="table" w:customStyle="1" w:styleId="Tabellengitternetz12">
    <w:name w:val="Tabellengitternetz1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D72CF2"/>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
    <w:name w:val="无列表12"/>
    <w:next w:val="NoList"/>
    <w:semiHidden/>
    <w:rsid w:val="00D72CF2"/>
  </w:style>
  <w:style w:type="table" w:customStyle="1" w:styleId="320">
    <w:name w:val="网格型3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リストなし12"/>
    <w:next w:val="NoList"/>
    <w:uiPriority w:val="99"/>
    <w:semiHidden/>
    <w:unhideWhenUsed/>
    <w:rsid w:val="00D72CF2"/>
  </w:style>
  <w:style w:type="table" w:customStyle="1" w:styleId="TableClassic22">
    <w:name w:val="Table Classic 22"/>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0">
    <w:name w:val="网格型3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リストなし111"/>
    <w:next w:val="NoList"/>
    <w:uiPriority w:val="99"/>
    <w:semiHidden/>
    <w:unhideWhenUsed/>
    <w:rsid w:val="00D72CF2"/>
  </w:style>
  <w:style w:type="table" w:customStyle="1" w:styleId="TableClassic211">
    <w:name w:val="Table Classic 21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33">
    <w:name w:val="修订3"/>
    <w:hidden/>
    <w:semiHidden/>
    <w:qFormat/>
    <w:rsid w:val="00D72CF2"/>
    <w:rPr>
      <w:rFonts w:eastAsia="Batang"/>
      <w:lang w:eastAsia="en-US"/>
    </w:rPr>
  </w:style>
  <w:style w:type="paragraph" w:customStyle="1" w:styleId="Style95">
    <w:name w:val="_Style 95"/>
    <w:uiPriority w:val="99"/>
    <w:semiHidden/>
    <w:qFormat/>
    <w:rsid w:val="00D72CF2"/>
    <w:pPr>
      <w:spacing w:after="160" w:line="256" w:lineRule="auto"/>
    </w:pPr>
    <w:rPr>
      <w:rFonts w:ascii="CG Times (WN)" w:eastAsia="Times New Roman" w:hAnsi="CG Times (WN)"/>
      <w:lang w:eastAsia="en-US"/>
    </w:rPr>
  </w:style>
  <w:style w:type="character" w:customStyle="1" w:styleId="Style115">
    <w:name w:val="_Style 115"/>
    <w:uiPriority w:val="31"/>
    <w:qFormat/>
    <w:rsid w:val="00D72CF2"/>
    <w:rPr>
      <w:smallCaps/>
      <w:color w:val="5A5A5A"/>
    </w:rPr>
  </w:style>
  <w:style w:type="paragraph" w:customStyle="1" w:styleId="Style91">
    <w:name w:val="_Style 91"/>
    <w:uiPriority w:val="99"/>
    <w:semiHidden/>
    <w:qFormat/>
    <w:rsid w:val="00D72CF2"/>
    <w:pPr>
      <w:spacing w:after="160" w:line="259" w:lineRule="auto"/>
    </w:pPr>
    <w:rPr>
      <w:rFonts w:ascii="CG Times (WN)" w:eastAsia="Times New Roman" w:hAnsi="CG Times (WN)"/>
      <w:lang w:eastAsia="en-US"/>
    </w:rPr>
  </w:style>
  <w:style w:type="character" w:customStyle="1" w:styleId="Style104">
    <w:name w:val="_Style 104"/>
    <w:uiPriority w:val="31"/>
    <w:qFormat/>
    <w:rsid w:val="00D72CF2"/>
    <w:rPr>
      <w:smallCaps/>
      <w:color w:val="5A5A5A"/>
    </w:rPr>
  </w:style>
  <w:style w:type="paragraph" w:customStyle="1" w:styleId="TOC94">
    <w:name w:val="TOC 94"/>
    <w:basedOn w:val="TOC8"/>
    <w:rsid w:val="00D72CF2"/>
    <w:pPr>
      <w:overflowPunct w:val="0"/>
      <w:autoSpaceDE w:val="0"/>
      <w:autoSpaceDN w:val="0"/>
      <w:adjustRightInd w:val="0"/>
      <w:ind w:left="1418" w:hanging="1418"/>
      <w:textAlignment w:val="baseline"/>
    </w:pPr>
    <w:rPr>
      <w:lang w:eastAsia="en-GB"/>
    </w:rPr>
  </w:style>
  <w:style w:type="paragraph" w:customStyle="1" w:styleId="Caption4">
    <w:name w:val="Caption4"/>
    <w:basedOn w:val="Normal"/>
    <w:next w:val="Normal"/>
    <w:rsid w:val="00D72CF2"/>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rsid w:val="00D72CF2"/>
    <w:pPr>
      <w:overflowPunct w:val="0"/>
      <w:autoSpaceDE w:val="0"/>
      <w:autoSpaceDN w:val="0"/>
      <w:adjustRightInd w:val="0"/>
      <w:ind w:left="400" w:hanging="400"/>
      <w:jc w:val="center"/>
      <w:textAlignment w:val="baseline"/>
    </w:pPr>
    <w:rPr>
      <w:b/>
      <w:lang w:eastAsia="en-GB"/>
    </w:rPr>
  </w:style>
  <w:style w:type="paragraph" w:customStyle="1" w:styleId="tac00">
    <w:name w:val="tac0"/>
    <w:basedOn w:val="Normal"/>
    <w:rsid w:val="00D72CF2"/>
    <w:pPr>
      <w:keepNext/>
      <w:spacing w:after="0"/>
      <w:jc w:val="center"/>
    </w:pPr>
    <w:rPr>
      <w:rFonts w:ascii="Arial" w:eastAsia="Calibri" w:hAnsi="Arial" w:cs="Arial"/>
      <w:lang w:val="fi-FI" w:eastAsia="fi-FI"/>
    </w:rPr>
  </w:style>
  <w:style w:type="table" w:customStyle="1" w:styleId="TableGrid9">
    <w:name w:val="Table Grid9"/>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2CF2"/>
  </w:style>
  <w:style w:type="numbering" w:customStyle="1" w:styleId="NoList23">
    <w:name w:val="No List23"/>
    <w:next w:val="NoList"/>
    <w:uiPriority w:val="99"/>
    <w:semiHidden/>
    <w:unhideWhenUsed/>
    <w:rsid w:val="00D72CF2"/>
  </w:style>
  <w:style w:type="table" w:customStyle="1" w:styleId="TableGrid42">
    <w:name w:val="Table Grid4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2CF2"/>
  </w:style>
  <w:style w:type="numbering" w:customStyle="1" w:styleId="NoList43">
    <w:name w:val="No List43"/>
    <w:next w:val="NoList"/>
    <w:uiPriority w:val="99"/>
    <w:semiHidden/>
    <w:unhideWhenUsed/>
    <w:rsid w:val="00D72CF2"/>
  </w:style>
  <w:style w:type="numbering" w:customStyle="1" w:styleId="NoList52">
    <w:name w:val="No List52"/>
    <w:next w:val="NoList"/>
    <w:uiPriority w:val="99"/>
    <w:semiHidden/>
    <w:unhideWhenUsed/>
    <w:rsid w:val="00D72CF2"/>
  </w:style>
  <w:style w:type="numbering" w:customStyle="1" w:styleId="NoList62">
    <w:name w:val="No List62"/>
    <w:next w:val="NoList"/>
    <w:uiPriority w:val="99"/>
    <w:semiHidden/>
    <w:unhideWhenUsed/>
    <w:rsid w:val="00D72CF2"/>
  </w:style>
  <w:style w:type="numbering" w:customStyle="1" w:styleId="NoList72">
    <w:name w:val="No List72"/>
    <w:next w:val="NoList"/>
    <w:uiPriority w:val="99"/>
    <w:semiHidden/>
    <w:unhideWhenUsed/>
    <w:rsid w:val="00D72CF2"/>
  </w:style>
  <w:style w:type="table" w:customStyle="1" w:styleId="TableGrid81">
    <w:name w:val="Table Grid81"/>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2CF2"/>
  </w:style>
  <w:style w:type="numbering" w:customStyle="1" w:styleId="NoList212">
    <w:name w:val="No List212"/>
    <w:next w:val="NoList"/>
    <w:uiPriority w:val="99"/>
    <w:semiHidden/>
    <w:unhideWhenUsed/>
    <w:rsid w:val="00D72CF2"/>
  </w:style>
  <w:style w:type="table" w:customStyle="1" w:styleId="TableGrid411">
    <w:name w:val="Table Grid411"/>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D72CF2"/>
  </w:style>
  <w:style w:type="numbering" w:customStyle="1" w:styleId="NoList412">
    <w:name w:val="No List412"/>
    <w:next w:val="NoList"/>
    <w:uiPriority w:val="99"/>
    <w:semiHidden/>
    <w:unhideWhenUsed/>
    <w:rsid w:val="00D72CF2"/>
  </w:style>
  <w:style w:type="numbering" w:customStyle="1" w:styleId="NoList511">
    <w:name w:val="No List511"/>
    <w:next w:val="NoList"/>
    <w:uiPriority w:val="99"/>
    <w:semiHidden/>
    <w:unhideWhenUsed/>
    <w:rsid w:val="00D72CF2"/>
  </w:style>
  <w:style w:type="numbering" w:customStyle="1" w:styleId="NoList611">
    <w:name w:val="No List611"/>
    <w:next w:val="NoList"/>
    <w:uiPriority w:val="99"/>
    <w:semiHidden/>
    <w:unhideWhenUsed/>
    <w:rsid w:val="00D72CF2"/>
  </w:style>
  <w:style w:type="numbering" w:customStyle="1" w:styleId="NoList711">
    <w:name w:val="No List711"/>
    <w:next w:val="NoList"/>
    <w:uiPriority w:val="99"/>
    <w:semiHidden/>
    <w:unhideWhenUsed/>
    <w:rsid w:val="00D72CF2"/>
  </w:style>
  <w:style w:type="numbering" w:customStyle="1" w:styleId="NoList811">
    <w:name w:val="No List811"/>
    <w:next w:val="NoList"/>
    <w:uiPriority w:val="99"/>
    <w:semiHidden/>
    <w:unhideWhenUsed/>
    <w:rsid w:val="00D72CF2"/>
  </w:style>
  <w:style w:type="table" w:customStyle="1" w:styleId="TableGrid122">
    <w:name w:val="Table Grid122"/>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D72CF2"/>
  </w:style>
  <w:style w:type="numbering" w:customStyle="1" w:styleId="NoList1112">
    <w:name w:val="No List1112"/>
    <w:next w:val="NoList"/>
    <w:uiPriority w:val="99"/>
    <w:semiHidden/>
    <w:unhideWhenUsed/>
    <w:rsid w:val="00D72CF2"/>
  </w:style>
  <w:style w:type="table" w:customStyle="1" w:styleId="TableGrid221">
    <w:name w:val="Table Grid221"/>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D72CF2"/>
  </w:style>
  <w:style w:type="numbering" w:customStyle="1" w:styleId="NoList222">
    <w:name w:val="No List222"/>
    <w:next w:val="NoList"/>
    <w:uiPriority w:val="99"/>
    <w:semiHidden/>
    <w:unhideWhenUsed/>
    <w:rsid w:val="00D72CF2"/>
  </w:style>
  <w:style w:type="numbering" w:customStyle="1" w:styleId="NoList322">
    <w:name w:val="No List322"/>
    <w:next w:val="NoList"/>
    <w:uiPriority w:val="99"/>
    <w:semiHidden/>
    <w:unhideWhenUsed/>
    <w:rsid w:val="00D72CF2"/>
  </w:style>
  <w:style w:type="numbering" w:customStyle="1" w:styleId="NoList421">
    <w:name w:val="No List421"/>
    <w:next w:val="NoList"/>
    <w:uiPriority w:val="99"/>
    <w:semiHidden/>
    <w:unhideWhenUsed/>
    <w:rsid w:val="00D72CF2"/>
  </w:style>
  <w:style w:type="numbering" w:customStyle="1" w:styleId="NoList2111">
    <w:name w:val="No List2111"/>
    <w:next w:val="NoList"/>
    <w:uiPriority w:val="99"/>
    <w:semiHidden/>
    <w:unhideWhenUsed/>
    <w:rsid w:val="00D72CF2"/>
  </w:style>
  <w:style w:type="numbering" w:customStyle="1" w:styleId="NoList3111">
    <w:name w:val="No List3111"/>
    <w:next w:val="NoList"/>
    <w:uiPriority w:val="99"/>
    <w:semiHidden/>
    <w:unhideWhenUsed/>
    <w:rsid w:val="00D72CF2"/>
  </w:style>
  <w:style w:type="numbering" w:customStyle="1" w:styleId="NoList4111">
    <w:name w:val="No List4111"/>
    <w:next w:val="NoList"/>
    <w:uiPriority w:val="99"/>
    <w:semiHidden/>
    <w:unhideWhenUsed/>
    <w:rsid w:val="00D72CF2"/>
  </w:style>
  <w:style w:type="numbering" w:customStyle="1" w:styleId="11110">
    <w:name w:val="无列表1111"/>
    <w:next w:val="NoList"/>
    <w:semiHidden/>
    <w:rsid w:val="00D72CF2"/>
  </w:style>
  <w:style w:type="numbering" w:customStyle="1" w:styleId="NoList11111">
    <w:name w:val="No List11111"/>
    <w:next w:val="NoList"/>
    <w:uiPriority w:val="99"/>
    <w:semiHidden/>
    <w:unhideWhenUsed/>
    <w:rsid w:val="00D72CF2"/>
  </w:style>
  <w:style w:type="numbering" w:customStyle="1" w:styleId="NoList1211">
    <w:name w:val="No List1211"/>
    <w:next w:val="NoList"/>
    <w:uiPriority w:val="99"/>
    <w:semiHidden/>
    <w:unhideWhenUsed/>
    <w:rsid w:val="00D72CF2"/>
  </w:style>
  <w:style w:type="numbering" w:customStyle="1" w:styleId="NoList2211">
    <w:name w:val="No List2211"/>
    <w:next w:val="NoList"/>
    <w:uiPriority w:val="99"/>
    <w:semiHidden/>
    <w:unhideWhenUsed/>
    <w:rsid w:val="00D72CF2"/>
  </w:style>
  <w:style w:type="numbering" w:customStyle="1" w:styleId="NoList3211">
    <w:name w:val="No List3211"/>
    <w:next w:val="NoList"/>
    <w:uiPriority w:val="99"/>
    <w:semiHidden/>
    <w:unhideWhenUsed/>
    <w:rsid w:val="00D72CF2"/>
  </w:style>
  <w:style w:type="character" w:customStyle="1" w:styleId="UnresolvedMention3">
    <w:name w:val="Unresolved Mention3"/>
    <w:basedOn w:val="DefaultParagraphFont"/>
    <w:uiPriority w:val="99"/>
    <w:unhideWhenUsed/>
    <w:qFormat/>
    <w:rsid w:val="00D72CF2"/>
    <w:rPr>
      <w:color w:val="605E5C"/>
      <w:shd w:val="clear" w:color="auto" w:fill="E1DFDD"/>
    </w:rPr>
  </w:style>
  <w:style w:type="numbering" w:customStyle="1" w:styleId="NoList14">
    <w:name w:val="No List14"/>
    <w:next w:val="NoList"/>
    <w:uiPriority w:val="99"/>
    <w:semiHidden/>
    <w:unhideWhenUsed/>
    <w:rsid w:val="00D72CF2"/>
  </w:style>
  <w:style w:type="table" w:customStyle="1" w:styleId="TableGrid10">
    <w:name w:val="Table Grid10"/>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D72CF2"/>
  </w:style>
  <w:style w:type="numbering" w:customStyle="1" w:styleId="NoList24">
    <w:name w:val="No List24"/>
    <w:next w:val="NoList"/>
    <w:uiPriority w:val="99"/>
    <w:semiHidden/>
    <w:unhideWhenUsed/>
    <w:rsid w:val="00D72CF2"/>
  </w:style>
  <w:style w:type="table" w:customStyle="1" w:styleId="TableGrid43">
    <w:name w:val="Table Grid4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D72CF2"/>
  </w:style>
  <w:style w:type="table" w:customStyle="1" w:styleId="TableGrid52">
    <w:name w:val="Table Grid52"/>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2CF2"/>
  </w:style>
  <w:style w:type="table" w:customStyle="1" w:styleId="TableGrid62">
    <w:name w:val="Table Grid6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2CF2"/>
  </w:style>
  <w:style w:type="numbering" w:customStyle="1" w:styleId="NoList63">
    <w:name w:val="No List63"/>
    <w:next w:val="NoList"/>
    <w:uiPriority w:val="99"/>
    <w:semiHidden/>
    <w:unhideWhenUsed/>
    <w:rsid w:val="00D72CF2"/>
  </w:style>
  <w:style w:type="numbering" w:customStyle="1" w:styleId="NoList73">
    <w:name w:val="No List73"/>
    <w:next w:val="NoList"/>
    <w:uiPriority w:val="99"/>
    <w:semiHidden/>
    <w:unhideWhenUsed/>
    <w:rsid w:val="00D72CF2"/>
  </w:style>
  <w:style w:type="numbering" w:customStyle="1" w:styleId="NoList82">
    <w:name w:val="No List82"/>
    <w:next w:val="NoList"/>
    <w:uiPriority w:val="99"/>
    <w:semiHidden/>
    <w:unhideWhenUsed/>
    <w:rsid w:val="00D72CF2"/>
  </w:style>
  <w:style w:type="numbering" w:customStyle="1" w:styleId="NoList92">
    <w:name w:val="No List92"/>
    <w:next w:val="NoList"/>
    <w:uiPriority w:val="99"/>
    <w:semiHidden/>
    <w:unhideWhenUsed/>
    <w:rsid w:val="00D72CF2"/>
  </w:style>
  <w:style w:type="table" w:customStyle="1" w:styleId="TableGrid82">
    <w:name w:val="Table Grid82"/>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2CF2"/>
  </w:style>
  <w:style w:type="numbering" w:customStyle="1" w:styleId="NoList213">
    <w:name w:val="No List213"/>
    <w:next w:val="NoList"/>
    <w:uiPriority w:val="99"/>
    <w:semiHidden/>
    <w:unhideWhenUsed/>
    <w:rsid w:val="00D72CF2"/>
  </w:style>
  <w:style w:type="table" w:customStyle="1" w:styleId="TableGrid412">
    <w:name w:val="Table Grid412"/>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D72CF2"/>
  </w:style>
  <w:style w:type="numbering" w:customStyle="1" w:styleId="NoList413">
    <w:name w:val="No List413"/>
    <w:next w:val="NoList"/>
    <w:uiPriority w:val="99"/>
    <w:semiHidden/>
    <w:unhideWhenUsed/>
    <w:rsid w:val="00D72CF2"/>
  </w:style>
  <w:style w:type="numbering" w:customStyle="1" w:styleId="NoList512">
    <w:name w:val="No List512"/>
    <w:next w:val="NoList"/>
    <w:uiPriority w:val="99"/>
    <w:semiHidden/>
    <w:unhideWhenUsed/>
    <w:rsid w:val="00D72CF2"/>
  </w:style>
  <w:style w:type="numbering" w:customStyle="1" w:styleId="NoList612">
    <w:name w:val="No List612"/>
    <w:next w:val="NoList"/>
    <w:uiPriority w:val="99"/>
    <w:semiHidden/>
    <w:unhideWhenUsed/>
    <w:rsid w:val="00D72CF2"/>
  </w:style>
  <w:style w:type="numbering" w:customStyle="1" w:styleId="NoList712">
    <w:name w:val="No List712"/>
    <w:next w:val="NoList"/>
    <w:uiPriority w:val="99"/>
    <w:semiHidden/>
    <w:unhideWhenUsed/>
    <w:rsid w:val="00D72CF2"/>
  </w:style>
  <w:style w:type="numbering" w:customStyle="1" w:styleId="NoList812">
    <w:name w:val="No List812"/>
    <w:next w:val="NoList"/>
    <w:uiPriority w:val="99"/>
    <w:semiHidden/>
    <w:unhideWhenUsed/>
    <w:rsid w:val="00D72CF2"/>
  </w:style>
  <w:style w:type="numbering" w:customStyle="1" w:styleId="NoList911">
    <w:name w:val="No List911"/>
    <w:next w:val="NoList"/>
    <w:uiPriority w:val="99"/>
    <w:semiHidden/>
    <w:unhideWhenUsed/>
    <w:rsid w:val="00D72CF2"/>
  </w:style>
  <w:style w:type="numbering" w:customStyle="1" w:styleId="LFO192">
    <w:name w:val="LFO192"/>
    <w:basedOn w:val="NoList"/>
    <w:rsid w:val="00D72CF2"/>
  </w:style>
  <w:style w:type="numbering" w:customStyle="1" w:styleId="NoList101">
    <w:name w:val="No List101"/>
    <w:next w:val="NoList"/>
    <w:uiPriority w:val="99"/>
    <w:semiHidden/>
    <w:unhideWhenUsed/>
    <w:rsid w:val="00D72CF2"/>
  </w:style>
  <w:style w:type="numbering" w:customStyle="1" w:styleId="LFO1911">
    <w:name w:val="LFO1911"/>
    <w:basedOn w:val="NoList"/>
    <w:rsid w:val="00D72CF2"/>
  </w:style>
  <w:style w:type="table" w:customStyle="1" w:styleId="TableGrid123">
    <w:name w:val="Table Grid123"/>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D72CF2"/>
  </w:style>
  <w:style w:type="numbering" w:customStyle="1" w:styleId="NoList1113">
    <w:name w:val="No List1113"/>
    <w:next w:val="NoList"/>
    <w:uiPriority w:val="99"/>
    <w:semiHidden/>
    <w:unhideWhenUsed/>
    <w:rsid w:val="00D72CF2"/>
  </w:style>
  <w:style w:type="table" w:customStyle="1" w:styleId="TableGrid222">
    <w:name w:val="Table Grid222"/>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D72CF2"/>
  </w:style>
  <w:style w:type="numbering" w:customStyle="1" w:styleId="131">
    <w:name w:val="リストなし13"/>
    <w:next w:val="NoList"/>
    <w:uiPriority w:val="99"/>
    <w:semiHidden/>
    <w:unhideWhenUsed/>
    <w:rsid w:val="00D72CF2"/>
  </w:style>
  <w:style w:type="numbering" w:customStyle="1" w:styleId="1130">
    <w:name w:val="无列表113"/>
    <w:next w:val="NoList"/>
    <w:semiHidden/>
    <w:rsid w:val="00D72CF2"/>
  </w:style>
  <w:style w:type="numbering" w:customStyle="1" w:styleId="1121">
    <w:name w:val="リストなし112"/>
    <w:next w:val="NoList"/>
    <w:uiPriority w:val="99"/>
    <w:semiHidden/>
    <w:unhideWhenUsed/>
    <w:rsid w:val="00D72CF2"/>
  </w:style>
  <w:style w:type="numbering" w:customStyle="1" w:styleId="NoList223">
    <w:name w:val="No List223"/>
    <w:next w:val="NoList"/>
    <w:uiPriority w:val="99"/>
    <w:semiHidden/>
    <w:unhideWhenUsed/>
    <w:rsid w:val="00D72CF2"/>
  </w:style>
  <w:style w:type="numbering" w:customStyle="1" w:styleId="NoList323">
    <w:name w:val="No List323"/>
    <w:next w:val="NoList"/>
    <w:uiPriority w:val="99"/>
    <w:semiHidden/>
    <w:unhideWhenUsed/>
    <w:rsid w:val="00D72CF2"/>
  </w:style>
  <w:style w:type="numbering" w:customStyle="1" w:styleId="NoList422">
    <w:name w:val="No List422"/>
    <w:next w:val="NoList"/>
    <w:uiPriority w:val="99"/>
    <w:semiHidden/>
    <w:unhideWhenUsed/>
    <w:rsid w:val="00D72CF2"/>
  </w:style>
  <w:style w:type="numbering" w:customStyle="1" w:styleId="NoList2112">
    <w:name w:val="No List2112"/>
    <w:next w:val="NoList"/>
    <w:uiPriority w:val="99"/>
    <w:semiHidden/>
    <w:unhideWhenUsed/>
    <w:rsid w:val="00D72CF2"/>
  </w:style>
  <w:style w:type="numbering" w:customStyle="1" w:styleId="NoList3112">
    <w:name w:val="No List3112"/>
    <w:next w:val="NoList"/>
    <w:uiPriority w:val="99"/>
    <w:semiHidden/>
    <w:unhideWhenUsed/>
    <w:rsid w:val="00D72CF2"/>
  </w:style>
  <w:style w:type="numbering" w:customStyle="1" w:styleId="NoList4112">
    <w:name w:val="No List4112"/>
    <w:next w:val="NoList"/>
    <w:uiPriority w:val="99"/>
    <w:semiHidden/>
    <w:unhideWhenUsed/>
    <w:rsid w:val="00D72CF2"/>
  </w:style>
  <w:style w:type="numbering" w:customStyle="1" w:styleId="1112">
    <w:name w:val="无列表1112"/>
    <w:next w:val="NoList"/>
    <w:semiHidden/>
    <w:rsid w:val="00D72CF2"/>
  </w:style>
  <w:style w:type="numbering" w:customStyle="1" w:styleId="NoList11112">
    <w:name w:val="No List11112"/>
    <w:next w:val="NoList"/>
    <w:uiPriority w:val="99"/>
    <w:semiHidden/>
    <w:unhideWhenUsed/>
    <w:rsid w:val="00D72CF2"/>
  </w:style>
  <w:style w:type="numbering" w:customStyle="1" w:styleId="NoList1212">
    <w:name w:val="No List1212"/>
    <w:next w:val="NoList"/>
    <w:uiPriority w:val="99"/>
    <w:semiHidden/>
    <w:unhideWhenUsed/>
    <w:rsid w:val="00D72CF2"/>
  </w:style>
  <w:style w:type="numbering" w:customStyle="1" w:styleId="NoList2212">
    <w:name w:val="No List2212"/>
    <w:next w:val="NoList"/>
    <w:uiPriority w:val="99"/>
    <w:semiHidden/>
    <w:unhideWhenUsed/>
    <w:rsid w:val="00D72CF2"/>
  </w:style>
  <w:style w:type="numbering" w:customStyle="1" w:styleId="NoList3212">
    <w:name w:val="No List3212"/>
    <w:next w:val="NoList"/>
    <w:uiPriority w:val="99"/>
    <w:semiHidden/>
    <w:unhideWhenUsed/>
    <w:rsid w:val="00D72CF2"/>
  </w:style>
  <w:style w:type="numbering" w:customStyle="1" w:styleId="NoList16">
    <w:name w:val="No List16"/>
    <w:next w:val="NoList"/>
    <w:uiPriority w:val="99"/>
    <w:semiHidden/>
    <w:unhideWhenUsed/>
    <w:rsid w:val="00D72CF2"/>
  </w:style>
  <w:style w:type="table" w:customStyle="1" w:styleId="TableGrid15">
    <w:name w:val="Table Grid15"/>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D72CF2"/>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D72CF2"/>
  </w:style>
  <w:style w:type="numbering" w:customStyle="1" w:styleId="NoList25">
    <w:name w:val="No List25"/>
    <w:next w:val="NoList"/>
    <w:uiPriority w:val="99"/>
    <w:semiHidden/>
    <w:unhideWhenUsed/>
    <w:rsid w:val="00D72CF2"/>
  </w:style>
  <w:style w:type="table" w:customStyle="1" w:styleId="TableGrid44">
    <w:name w:val="Table Grid44"/>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D72CF2"/>
  </w:style>
  <w:style w:type="table" w:customStyle="1" w:styleId="TableGrid53">
    <w:name w:val="Table Grid53"/>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2CF2"/>
  </w:style>
  <w:style w:type="table" w:customStyle="1" w:styleId="TableGrid63">
    <w:name w:val="Table Grid6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D72CF2"/>
  </w:style>
  <w:style w:type="numbering" w:customStyle="1" w:styleId="NoList64">
    <w:name w:val="No List64"/>
    <w:next w:val="NoList"/>
    <w:uiPriority w:val="99"/>
    <w:semiHidden/>
    <w:unhideWhenUsed/>
    <w:rsid w:val="00D72CF2"/>
  </w:style>
  <w:style w:type="numbering" w:customStyle="1" w:styleId="NoList74">
    <w:name w:val="No List74"/>
    <w:next w:val="NoList"/>
    <w:uiPriority w:val="99"/>
    <w:semiHidden/>
    <w:unhideWhenUsed/>
    <w:rsid w:val="00D72CF2"/>
  </w:style>
  <w:style w:type="numbering" w:customStyle="1" w:styleId="NoList83">
    <w:name w:val="No List83"/>
    <w:next w:val="NoList"/>
    <w:uiPriority w:val="99"/>
    <w:semiHidden/>
    <w:unhideWhenUsed/>
    <w:rsid w:val="00D72CF2"/>
  </w:style>
  <w:style w:type="numbering" w:customStyle="1" w:styleId="NoList93">
    <w:name w:val="No List93"/>
    <w:next w:val="NoList"/>
    <w:uiPriority w:val="99"/>
    <w:semiHidden/>
    <w:unhideWhenUsed/>
    <w:rsid w:val="00D72CF2"/>
  </w:style>
  <w:style w:type="table" w:customStyle="1" w:styleId="TableGrid83">
    <w:name w:val="Table Grid83"/>
    <w:basedOn w:val="TableNormal"/>
    <w:next w:val="TableGrid"/>
    <w:uiPriority w:val="39"/>
    <w:qFormat/>
    <w:rsid w:val="00D72CF2"/>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D72CF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D72CF2"/>
  </w:style>
  <w:style w:type="numbering" w:customStyle="1" w:styleId="NoList214">
    <w:name w:val="No List214"/>
    <w:next w:val="NoList"/>
    <w:uiPriority w:val="99"/>
    <w:semiHidden/>
    <w:unhideWhenUsed/>
    <w:rsid w:val="00D72CF2"/>
  </w:style>
  <w:style w:type="table" w:customStyle="1" w:styleId="TableGrid413">
    <w:name w:val="Table Grid413"/>
    <w:basedOn w:val="TableNormal"/>
    <w:next w:val="TableGrid"/>
    <w:qFormat/>
    <w:rsid w:val="00D72CF2"/>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D72CF2"/>
  </w:style>
  <w:style w:type="numbering" w:customStyle="1" w:styleId="NoList414">
    <w:name w:val="No List414"/>
    <w:next w:val="NoList"/>
    <w:uiPriority w:val="99"/>
    <w:semiHidden/>
    <w:unhideWhenUsed/>
    <w:rsid w:val="00D72CF2"/>
  </w:style>
  <w:style w:type="numbering" w:customStyle="1" w:styleId="NoList513">
    <w:name w:val="No List513"/>
    <w:next w:val="NoList"/>
    <w:uiPriority w:val="99"/>
    <w:semiHidden/>
    <w:unhideWhenUsed/>
    <w:rsid w:val="00D72CF2"/>
  </w:style>
  <w:style w:type="numbering" w:customStyle="1" w:styleId="NoList613">
    <w:name w:val="No List613"/>
    <w:next w:val="NoList"/>
    <w:uiPriority w:val="99"/>
    <w:semiHidden/>
    <w:unhideWhenUsed/>
    <w:rsid w:val="00D72CF2"/>
  </w:style>
  <w:style w:type="numbering" w:customStyle="1" w:styleId="NoList713">
    <w:name w:val="No List713"/>
    <w:next w:val="NoList"/>
    <w:uiPriority w:val="99"/>
    <w:semiHidden/>
    <w:unhideWhenUsed/>
    <w:rsid w:val="00D72CF2"/>
  </w:style>
  <w:style w:type="numbering" w:customStyle="1" w:styleId="NoList813">
    <w:name w:val="No List813"/>
    <w:next w:val="NoList"/>
    <w:uiPriority w:val="99"/>
    <w:semiHidden/>
    <w:unhideWhenUsed/>
    <w:rsid w:val="00D72CF2"/>
  </w:style>
  <w:style w:type="numbering" w:customStyle="1" w:styleId="NoList912">
    <w:name w:val="No List912"/>
    <w:next w:val="NoList"/>
    <w:uiPriority w:val="99"/>
    <w:semiHidden/>
    <w:unhideWhenUsed/>
    <w:rsid w:val="00D72CF2"/>
  </w:style>
  <w:style w:type="numbering" w:customStyle="1" w:styleId="LFO193">
    <w:name w:val="LFO193"/>
    <w:basedOn w:val="NoList"/>
    <w:rsid w:val="00D72CF2"/>
  </w:style>
  <w:style w:type="numbering" w:customStyle="1" w:styleId="NoList102">
    <w:name w:val="No List102"/>
    <w:next w:val="NoList"/>
    <w:uiPriority w:val="99"/>
    <w:semiHidden/>
    <w:unhideWhenUsed/>
    <w:rsid w:val="00D72CF2"/>
  </w:style>
  <w:style w:type="numbering" w:customStyle="1" w:styleId="LFO1912">
    <w:name w:val="LFO1912"/>
    <w:basedOn w:val="NoList"/>
    <w:rsid w:val="00D72CF2"/>
  </w:style>
  <w:style w:type="table" w:customStyle="1" w:styleId="TableGrid124">
    <w:name w:val="Table Grid124"/>
    <w:basedOn w:val="TableNormal"/>
    <w:next w:val="TableGrid"/>
    <w:qFormat/>
    <w:rsid w:val="00D72CF2"/>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D72CF2"/>
  </w:style>
  <w:style w:type="numbering" w:customStyle="1" w:styleId="NoList1114">
    <w:name w:val="No List1114"/>
    <w:next w:val="NoList"/>
    <w:uiPriority w:val="99"/>
    <w:semiHidden/>
    <w:unhideWhenUsed/>
    <w:rsid w:val="00D72CF2"/>
  </w:style>
  <w:style w:type="table" w:customStyle="1" w:styleId="TableGrid223">
    <w:name w:val="Table Grid223"/>
    <w:basedOn w:val="TableNormal"/>
    <w:next w:val="TableGrid"/>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D72CF2"/>
  </w:style>
  <w:style w:type="numbering" w:customStyle="1" w:styleId="141">
    <w:name w:val="リストなし14"/>
    <w:next w:val="NoList"/>
    <w:uiPriority w:val="99"/>
    <w:semiHidden/>
    <w:unhideWhenUsed/>
    <w:rsid w:val="00D72CF2"/>
  </w:style>
  <w:style w:type="numbering" w:customStyle="1" w:styleId="1140">
    <w:name w:val="无列表114"/>
    <w:next w:val="NoList"/>
    <w:semiHidden/>
    <w:rsid w:val="00D72CF2"/>
  </w:style>
  <w:style w:type="numbering" w:customStyle="1" w:styleId="1131">
    <w:name w:val="リストなし113"/>
    <w:next w:val="NoList"/>
    <w:uiPriority w:val="99"/>
    <w:semiHidden/>
    <w:unhideWhenUsed/>
    <w:rsid w:val="00D72CF2"/>
  </w:style>
  <w:style w:type="numbering" w:customStyle="1" w:styleId="NoList224">
    <w:name w:val="No List224"/>
    <w:next w:val="NoList"/>
    <w:uiPriority w:val="99"/>
    <w:semiHidden/>
    <w:unhideWhenUsed/>
    <w:rsid w:val="00D72CF2"/>
  </w:style>
  <w:style w:type="numbering" w:customStyle="1" w:styleId="NoList324">
    <w:name w:val="No List324"/>
    <w:next w:val="NoList"/>
    <w:uiPriority w:val="99"/>
    <w:semiHidden/>
    <w:unhideWhenUsed/>
    <w:rsid w:val="00D72CF2"/>
  </w:style>
  <w:style w:type="numbering" w:customStyle="1" w:styleId="NoList423">
    <w:name w:val="No List423"/>
    <w:next w:val="NoList"/>
    <w:uiPriority w:val="99"/>
    <w:semiHidden/>
    <w:unhideWhenUsed/>
    <w:rsid w:val="00D72CF2"/>
  </w:style>
  <w:style w:type="numbering" w:customStyle="1" w:styleId="NoList2113">
    <w:name w:val="No List2113"/>
    <w:next w:val="NoList"/>
    <w:uiPriority w:val="99"/>
    <w:semiHidden/>
    <w:unhideWhenUsed/>
    <w:rsid w:val="00D72CF2"/>
  </w:style>
  <w:style w:type="numbering" w:customStyle="1" w:styleId="NoList3113">
    <w:name w:val="No List3113"/>
    <w:next w:val="NoList"/>
    <w:uiPriority w:val="99"/>
    <w:semiHidden/>
    <w:unhideWhenUsed/>
    <w:rsid w:val="00D72CF2"/>
  </w:style>
  <w:style w:type="numbering" w:customStyle="1" w:styleId="NoList4113">
    <w:name w:val="No List4113"/>
    <w:next w:val="NoList"/>
    <w:uiPriority w:val="99"/>
    <w:semiHidden/>
    <w:unhideWhenUsed/>
    <w:rsid w:val="00D72CF2"/>
  </w:style>
  <w:style w:type="numbering" w:customStyle="1" w:styleId="1113">
    <w:name w:val="无列表1113"/>
    <w:next w:val="NoList"/>
    <w:semiHidden/>
    <w:rsid w:val="00D72CF2"/>
  </w:style>
  <w:style w:type="numbering" w:customStyle="1" w:styleId="NoList11113">
    <w:name w:val="No List11113"/>
    <w:next w:val="NoList"/>
    <w:uiPriority w:val="99"/>
    <w:semiHidden/>
    <w:unhideWhenUsed/>
    <w:rsid w:val="00D72CF2"/>
  </w:style>
  <w:style w:type="numbering" w:customStyle="1" w:styleId="NoList1213">
    <w:name w:val="No List1213"/>
    <w:next w:val="NoList"/>
    <w:uiPriority w:val="99"/>
    <w:semiHidden/>
    <w:unhideWhenUsed/>
    <w:rsid w:val="00D72CF2"/>
  </w:style>
  <w:style w:type="numbering" w:customStyle="1" w:styleId="NoList2213">
    <w:name w:val="No List2213"/>
    <w:next w:val="NoList"/>
    <w:uiPriority w:val="99"/>
    <w:semiHidden/>
    <w:unhideWhenUsed/>
    <w:rsid w:val="00D72CF2"/>
  </w:style>
  <w:style w:type="numbering" w:customStyle="1" w:styleId="NoList3213">
    <w:name w:val="No List3213"/>
    <w:next w:val="NoList"/>
    <w:uiPriority w:val="99"/>
    <w:semiHidden/>
    <w:unhideWhenUsed/>
    <w:rsid w:val="00D72CF2"/>
  </w:style>
  <w:style w:type="table" w:customStyle="1" w:styleId="1d">
    <w:name w:val="网格型1"/>
    <w:basedOn w:val="TableNormal"/>
    <w:next w:val="TableGrid"/>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next w:val="TableClassic2"/>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D72CF2"/>
    <w:pPr>
      <w:spacing w:after="160" w:line="259" w:lineRule="auto"/>
    </w:pPr>
    <w:rPr>
      <w:lang w:eastAsia="en-US"/>
    </w:rPr>
  </w:style>
  <w:style w:type="character" w:customStyle="1" w:styleId="Style105">
    <w:name w:val="_Style 105"/>
    <w:uiPriority w:val="31"/>
    <w:qFormat/>
    <w:rsid w:val="00D72CF2"/>
    <w:rPr>
      <w:smallCaps/>
      <w:color w:val="5A5A5A"/>
    </w:rPr>
  </w:style>
  <w:style w:type="paragraph" w:customStyle="1" w:styleId="Style90">
    <w:name w:val="_Style 90"/>
    <w:uiPriority w:val="99"/>
    <w:semiHidden/>
    <w:qFormat/>
    <w:rsid w:val="00D72CF2"/>
    <w:pPr>
      <w:spacing w:after="160" w:line="259" w:lineRule="auto"/>
    </w:pPr>
    <w:rPr>
      <w:lang w:eastAsia="en-US"/>
    </w:rPr>
  </w:style>
  <w:style w:type="character" w:customStyle="1" w:styleId="Style113">
    <w:name w:val="_Style 113"/>
    <w:uiPriority w:val="31"/>
    <w:qFormat/>
    <w:rsid w:val="00D72CF2"/>
    <w:rPr>
      <w:smallCaps/>
      <w:color w:val="5A5A5A"/>
    </w:rPr>
  </w:style>
  <w:style w:type="table" w:customStyle="1" w:styleId="TableGrid25">
    <w:name w:val="Table Grid25"/>
    <w:basedOn w:val="TableNormal"/>
    <w:next w:val="TableGrid"/>
    <w:qFormat/>
    <w:rsid w:val="00D72CF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D72C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D72CF2"/>
    <w:pPr>
      <w:spacing w:after="160" w:line="259" w:lineRule="auto"/>
    </w:pPr>
    <w:rPr>
      <w:lang w:eastAsia="en-US"/>
    </w:rPr>
  </w:style>
  <w:style w:type="paragraph" w:customStyle="1" w:styleId="1e">
    <w:name w:val="変更箇所1"/>
    <w:semiHidden/>
    <w:qFormat/>
    <w:rsid w:val="00D72CF2"/>
    <w:pPr>
      <w:autoSpaceDN w:val="0"/>
    </w:pPr>
    <w:rPr>
      <w:lang w:eastAsia="en-US"/>
    </w:rPr>
  </w:style>
  <w:style w:type="paragraph" w:customStyle="1" w:styleId="23">
    <w:name w:val="変更箇所2"/>
    <w:semiHidden/>
    <w:qFormat/>
    <w:rsid w:val="00D72CF2"/>
    <w:pPr>
      <w:autoSpaceDN w:val="0"/>
    </w:pPr>
    <w:rPr>
      <w:lang w:eastAsia="en-US"/>
    </w:rPr>
  </w:style>
  <w:style w:type="numbering" w:customStyle="1" w:styleId="KeineListe1">
    <w:name w:val="Keine Liste1"/>
    <w:next w:val="NoList"/>
    <w:uiPriority w:val="99"/>
    <w:semiHidden/>
    <w:unhideWhenUsed/>
    <w:rsid w:val="00D72CF2"/>
  </w:style>
  <w:style w:type="table" w:customStyle="1" w:styleId="Tabellenraster1">
    <w:name w:val="Tabellenraster1"/>
    <w:basedOn w:val="TableNormal"/>
    <w:next w:val="TableGrid"/>
    <w:qFormat/>
    <w:rsid w:val="00D72CF2"/>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D72CF2"/>
    <w:rPr>
      <w:rFonts w:ascii="Arial" w:hAnsi="Arial"/>
      <w:lang w:val="en-GB" w:eastAsia="en-US" w:bidi="ar-SA"/>
    </w:rPr>
  </w:style>
  <w:style w:type="character" w:customStyle="1" w:styleId="p1">
    <w:name w:val="p1"/>
    <w:qFormat/>
    <w:rsid w:val="00D72CF2"/>
  </w:style>
  <w:style w:type="character" w:customStyle="1" w:styleId="e-031">
    <w:name w:val="e-031"/>
    <w:qFormat/>
    <w:rsid w:val="00D72CF2"/>
    <w:rPr>
      <w:i/>
      <w:iCs/>
    </w:rPr>
  </w:style>
  <w:style w:type="paragraph" w:customStyle="1" w:styleId="Revision1">
    <w:name w:val="Revision1"/>
    <w:hidden/>
    <w:uiPriority w:val="99"/>
    <w:semiHidden/>
    <w:qFormat/>
    <w:rsid w:val="00D72CF2"/>
    <w:rPr>
      <w:rFonts w:eastAsia="Batang"/>
      <w:lang w:eastAsia="en-US"/>
    </w:rPr>
  </w:style>
  <w:style w:type="character" w:customStyle="1" w:styleId="hps">
    <w:name w:val="hps"/>
    <w:qFormat/>
    <w:rsid w:val="00D72CF2"/>
  </w:style>
  <w:style w:type="character" w:customStyle="1" w:styleId="IntenseEmphasis1">
    <w:name w:val="Intense Emphasis1"/>
    <w:basedOn w:val="DefaultParagraphFont"/>
    <w:uiPriority w:val="21"/>
    <w:qFormat/>
    <w:rsid w:val="00D72CF2"/>
    <w:rPr>
      <w:b/>
      <w:bCs/>
      <w:i/>
      <w:iCs/>
      <w:color w:val="4F81BD"/>
    </w:rPr>
  </w:style>
  <w:style w:type="character" w:customStyle="1" w:styleId="EditorsNoteChar1">
    <w:name w:val="Editor's Note Char1"/>
    <w:qFormat/>
    <w:rsid w:val="00D72CF2"/>
    <w:rPr>
      <w:rFonts w:ascii="Times New Roman" w:hAnsi="Times New Roman"/>
      <w:color w:val="FF0000"/>
      <w:lang w:val="en-GB" w:eastAsia="en-US"/>
    </w:rPr>
  </w:style>
  <w:style w:type="paragraph" w:customStyle="1" w:styleId="1114">
    <w:name w:val="修订111"/>
    <w:hidden/>
    <w:uiPriority w:val="99"/>
    <w:semiHidden/>
    <w:qFormat/>
    <w:rsid w:val="00D72CF2"/>
    <w:rPr>
      <w:rFonts w:eastAsia="Batang"/>
      <w:lang w:eastAsia="en-US"/>
    </w:rPr>
  </w:style>
  <w:style w:type="character" w:customStyle="1" w:styleId="TAHChar">
    <w:name w:val="TAH Char"/>
    <w:qFormat/>
    <w:locked/>
    <w:rsid w:val="00D72CF2"/>
    <w:rPr>
      <w:rFonts w:ascii="Arial" w:hAnsi="Arial" w:cs="Arial"/>
      <w:b/>
      <w:sz w:val="18"/>
      <w:lang w:val="en-GB"/>
    </w:rPr>
  </w:style>
  <w:style w:type="character" w:customStyle="1" w:styleId="IntenseEmphasis2">
    <w:name w:val="Intense Emphasis2"/>
    <w:uiPriority w:val="21"/>
    <w:qFormat/>
    <w:rsid w:val="00D72CF2"/>
    <w:rPr>
      <w:b/>
      <w:bCs/>
      <w:i/>
      <w:iCs/>
      <w:color w:val="4F81BD"/>
    </w:rPr>
  </w:style>
  <w:style w:type="paragraph" w:customStyle="1" w:styleId="TOCHeading1">
    <w:name w:val="TOC Heading1"/>
    <w:basedOn w:val="Heading1"/>
    <w:next w:val="Normal"/>
    <w:uiPriority w:val="39"/>
    <w:unhideWhenUsed/>
    <w:qFormat/>
    <w:rsid w:val="00D72CF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D72CF2"/>
  </w:style>
  <w:style w:type="character" w:customStyle="1" w:styleId="search-word-mail">
    <w:name w:val="search-word-mail"/>
    <w:qFormat/>
    <w:rsid w:val="00D72CF2"/>
  </w:style>
  <w:style w:type="character" w:customStyle="1" w:styleId="SubtleReference1">
    <w:name w:val="Subtle Reference1"/>
    <w:uiPriority w:val="31"/>
    <w:qFormat/>
    <w:rsid w:val="00D72CF2"/>
    <w:rPr>
      <w:smallCaps/>
      <w:color w:val="5A5A5A"/>
    </w:rPr>
  </w:style>
  <w:style w:type="character" w:customStyle="1" w:styleId="Char11">
    <w:name w:val="脚注文本 Char1"/>
    <w:basedOn w:val="DefaultParagraphFont"/>
    <w:semiHidden/>
    <w:qFormat/>
    <w:rsid w:val="00D72CF2"/>
    <w:rPr>
      <w:rFonts w:ascii="Times New Roman" w:eastAsia="Times New Roman" w:hAnsi="Times New Roman"/>
      <w:sz w:val="18"/>
      <w:szCs w:val="18"/>
      <w:lang w:val="en-GB" w:eastAsia="en-GB"/>
    </w:rPr>
  </w:style>
  <w:style w:type="character" w:customStyle="1" w:styleId="word">
    <w:name w:val="word"/>
    <w:basedOn w:val="DefaultParagraphFont"/>
    <w:qFormat/>
    <w:rsid w:val="00D72CF2"/>
  </w:style>
  <w:style w:type="character" w:customStyle="1" w:styleId="1f">
    <w:name w:val="未处理的提及1"/>
    <w:basedOn w:val="DefaultParagraphFont"/>
    <w:uiPriority w:val="99"/>
    <w:semiHidden/>
    <w:qFormat/>
    <w:rsid w:val="00D72CF2"/>
    <w:rPr>
      <w:color w:val="605E5C"/>
      <w:shd w:val="clear" w:color="auto" w:fill="E1DFDD"/>
    </w:rPr>
  </w:style>
  <w:style w:type="character" w:customStyle="1" w:styleId="a7">
    <w:name w:val="首标题"/>
    <w:qFormat/>
    <w:rsid w:val="00D72CF2"/>
    <w:rPr>
      <w:rFonts w:ascii="Arial" w:eastAsia="SimSun" w:hAnsi="Arial"/>
      <w:sz w:val="24"/>
      <w:lang w:val="en-US" w:eastAsia="zh-CN" w:bidi="ar-SA"/>
    </w:rPr>
  </w:style>
  <w:style w:type="character" w:customStyle="1" w:styleId="B1Car">
    <w:name w:val="B1+ Car"/>
    <w:link w:val="B1"/>
    <w:qFormat/>
    <w:rsid w:val="00D72CF2"/>
  </w:style>
  <w:style w:type="character" w:customStyle="1" w:styleId="HeaderChar1">
    <w:name w:val="Header Char1"/>
    <w:basedOn w:val="DefaultParagraphFont"/>
    <w:semiHidden/>
    <w:qFormat/>
    <w:rsid w:val="00D72CF2"/>
    <w:rPr>
      <w:rFonts w:ascii="Times New Roman" w:hAnsi="Times New Roman"/>
      <w:lang w:val="en-GB" w:eastAsia="en-US"/>
    </w:rPr>
  </w:style>
  <w:style w:type="character" w:customStyle="1" w:styleId="UnresolvedMention4">
    <w:name w:val="Unresolved Mention4"/>
    <w:basedOn w:val="DefaultParagraphFont"/>
    <w:uiPriority w:val="99"/>
    <w:unhideWhenUsed/>
    <w:qFormat/>
    <w:rsid w:val="00D72CF2"/>
    <w:rPr>
      <w:color w:val="605E5C"/>
      <w:shd w:val="clear" w:color="auto" w:fill="E1DFDD"/>
    </w:rPr>
  </w:style>
  <w:style w:type="paragraph" w:customStyle="1" w:styleId="Style86">
    <w:name w:val="_Style 86"/>
    <w:uiPriority w:val="99"/>
    <w:semiHidden/>
    <w:qFormat/>
    <w:rsid w:val="00D72CF2"/>
    <w:pPr>
      <w:spacing w:after="160" w:line="259" w:lineRule="auto"/>
    </w:pPr>
    <w:rPr>
      <w:lang w:eastAsia="en-US"/>
    </w:rPr>
  </w:style>
  <w:style w:type="paragraph" w:customStyle="1" w:styleId="tah00">
    <w:name w:val="tah0"/>
    <w:basedOn w:val="Normal"/>
    <w:rsid w:val="00D72CF2"/>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rsid w:val="00D72CF2"/>
    <w:pPr>
      <w:overflowPunct w:val="0"/>
      <w:autoSpaceDE w:val="0"/>
      <w:autoSpaceDN w:val="0"/>
      <w:adjustRightInd w:val="0"/>
      <w:textAlignment w:val="baseline"/>
    </w:pPr>
    <w:rPr>
      <w:rFonts w:eastAsia="Times New Roman"/>
      <w:lang w:eastAsia="en-GB"/>
    </w:rPr>
  </w:style>
  <w:style w:type="character" w:customStyle="1" w:styleId="24">
    <w:name w:val="明显强调2"/>
    <w:uiPriority w:val="21"/>
    <w:qFormat/>
    <w:rsid w:val="00D72CF2"/>
    <w:rPr>
      <w:b/>
      <w:bCs/>
      <w:i/>
      <w:iCs/>
      <w:color w:val="4F81BD"/>
    </w:rPr>
  </w:style>
  <w:style w:type="paragraph" w:customStyle="1" w:styleId="124">
    <w:name w:val="修订12"/>
    <w:hidden/>
    <w:semiHidden/>
    <w:qFormat/>
    <w:rsid w:val="00D72CF2"/>
    <w:rPr>
      <w:rFonts w:eastAsia="Batang"/>
      <w:lang w:eastAsia="en-US"/>
    </w:rPr>
  </w:style>
  <w:style w:type="paragraph" w:styleId="MacroText">
    <w:name w:val="macro"/>
    <w:link w:val="MacroTextChar"/>
    <w:uiPriority w:val="99"/>
    <w:qFormat/>
    <w:rsid w:val="00D72CF2"/>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D72CF2"/>
    <w:rPr>
      <w:rFonts w:ascii="Courier New" w:eastAsia="SimSun" w:hAnsi="Courier New"/>
      <w:kern w:val="2"/>
      <w:sz w:val="24"/>
      <w:lang w:val="en-US" w:eastAsia="zh-CN"/>
    </w:rPr>
  </w:style>
  <w:style w:type="paragraph" w:styleId="Index8">
    <w:name w:val="index 8"/>
    <w:basedOn w:val="Normal"/>
    <w:next w:val="Normal"/>
    <w:uiPriority w:val="99"/>
    <w:qFormat/>
    <w:rsid w:val="00D72CF2"/>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D72CF2"/>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D72CF2"/>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D72CF2"/>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D72CF2"/>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D72CF2"/>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D72CF2"/>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8">
    <w:name w:val="参考资料列表"/>
    <w:basedOn w:val="List"/>
    <w:link w:val="Char3"/>
    <w:qFormat/>
    <w:rsid w:val="00D72CF2"/>
    <w:pPr>
      <w:spacing w:before="80" w:after="80"/>
      <w:ind w:left="680" w:hanging="567"/>
      <w:jc w:val="both"/>
    </w:pPr>
    <w:rPr>
      <w:rFonts w:eastAsia="SimSun"/>
      <w:sz w:val="21"/>
      <w:szCs w:val="22"/>
      <w:lang w:eastAsia="zh-CN"/>
    </w:rPr>
  </w:style>
  <w:style w:type="character" w:customStyle="1" w:styleId="Char3">
    <w:name w:val="参考资料列表 Char"/>
    <w:link w:val="a8"/>
    <w:qFormat/>
    <w:rsid w:val="00D72CF2"/>
    <w:rPr>
      <w:rFonts w:eastAsia="SimSun"/>
      <w:sz w:val="21"/>
      <w:szCs w:val="22"/>
      <w:lang w:eastAsia="zh-CN"/>
    </w:rPr>
  </w:style>
  <w:style w:type="character" w:customStyle="1" w:styleId="a9">
    <w:name w:val="文稿抬头"/>
    <w:qFormat/>
    <w:rsid w:val="00D72CF2"/>
    <w:rPr>
      <w:rFonts w:eastAsia="MS Mincho"/>
      <w:b/>
      <w:bCs/>
      <w:sz w:val="24"/>
    </w:rPr>
  </w:style>
  <w:style w:type="paragraph" w:customStyle="1" w:styleId="Revisin">
    <w:name w:val="Revisión"/>
    <w:hidden/>
    <w:uiPriority w:val="99"/>
    <w:semiHidden/>
    <w:qFormat/>
    <w:rsid w:val="00D72CF2"/>
    <w:pPr>
      <w:spacing w:before="180" w:after="180"/>
      <w:ind w:left="1134" w:hanging="1134"/>
      <w:jc w:val="both"/>
    </w:pPr>
    <w:rPr>
      <w:rFonts w:eastAsia="SimSun"/>
      <w:lang w:eastAsia="en-US"/>
    </w:rPr>
  </w:style>
  <w:style w:type="paragraph" w:customStyle="1" w:styleId="aa">
    <w:name w:val="文稿标题"/>
    <w:basedOn w:val="Normal"/>
    <w:uiPriority w:val="99"/>
    <w:qFormat/>
    <w:rsid w:val="00D72CF2"/>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b">
    <w:name w:val="标题线"/>
    <w:basedOn w:val="Normal"/>
    <w:uiPriority w:val="99"/>
    <w:qFormat/>
    <w:rsid w:val="00D72CF2"/>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link w:val="NormalIndent"/>
    <w:qFormat/>
    <w:locked/>
    <w:rsid w:val="00D72CF2"/>
    <w:rPr>
      <w:lang w:val="it-IT"/>
    </w:rPr>
  </w:style>
  <w:style w:type="paragraph" w:customStyle="1" w:styleId="Doc-text2">
    <w:name w:val="Doc-text2"/>
    <w:basedOn w:val="Normal"/>
    <w:link w:val="Doc-text2Char"/>
    <w:qFormat/>
    <w:rsid w:val="00D72CF2"/>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D72CF2"/>
    <w:rPr>
      <w:rFonts w:ascii="Arial" w:hAnsi="Arial"/>
      <w:szCs w:val="24"/>
    </w:rPr>
  </w:style>
  <w:style w:type="paragraph" w:customStyle="1" w:styleId="Doc-titleJK">
    <w:name w:val="Doc-title_JK"/>
    <w:basedOn w:val="Normal"/>
    <w:next w:val="Doc-text2JK"/>
    <w:link w:val="Doc-titleJKChar"/>
    <w:qFormat/>
    <w:rsid w:val="00D72CF2"/>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D72CF2"/>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D72CF2"/>
    <w:rPr>
      <w:szCs w:val="24"/>
    </w:rPr>
  </w:style>
  <w:style w:type="character" w:customStyle="1" w:styleId="Doc-titleJKChar">
    <w:name w:val="Doc-title_JK Char"/>
    <w:link w:val="Doc-titleJK"/>
    <w:qFormat/>
    <w:rsid w:val="00D72CF2"/>
    <w:rPr>
      <w:color w:val="0000FF"/>
      <w:szCs w:val="24"/>
    </w:rPr>
  </w:style>
  <w:style w:type="paragraph" w:customStyle="1" w:styleId="1">
    <w:name w:val="样式 标题 1 + 小三"/>
    <w:basedOn w:val="Heading1"/>
    <w:uiPriority w:val="99"/>
    <w:qFormat/>
    <w:rsid w:val="00D72CF2"/>
    <w:pPr>
      <w:numPr>
        <w:numId w:val="30"/>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D72CF2"/>
    <w:pPr>
      <w:jc w:val="center"/>
    </w:pPr>
    <w:rPr>
      <w:rFonts w:eastAsia="SimSun"/>
      <w:lang w:val="en-US" w:eastAsia="en-US"/>
    </w:rPr>
  </w:style>
  <w:style w:type="paragraph" w:customStyle="1" w:styleId="Title2">
    <w:name w:val="Title 2"/>
    <w:basedOn w:val="Normal0"/>
    <w:next w:val="Title"/>
    <w:uiPriority w:val="99"/>
    <w:qFormat/>
    <w:rsid w:val="00D72CF2"/>
    <w:pPr>
      <w:spacing w:before="120" w:after="120"/>
    </w:pPr>
    <w:rPr>
      <w:rFonts w:ascii="Book Antiqua" w:hAnsi="Book Antiqua"/>
      <w:b/>
    </w:rPr>
  </w:style>
  <w:style w:type="paragraph" w:customStyle="1" w:styleId="abstract">
    <w:name w:val="abstract"/>
    <w:basedOn w:val="Normal"/>
    <w:next w:val="Normal"/>
    <w:uiPriority w:val="99"/>
    <w:qFormat/>
    <w:rsid w:val="00D72CF2"/>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D72CF2"/>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D72CF2"/>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D72CF2"/>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D72CF2"/>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D72CF2"/>
  </w:style>
  <w:style w:type="paragraph" w:customStyle="1" w:styleId="2ChapterXXStatementh22Header2l2Level2Headhea">
    <w:name w:val="样式 标题 2Chapter X.X. Statementh22Header 2l2Level 2 Headhea..."/>
    <w:basedOn w:val="Heading2"/>
    <w:uiPriority w:val="99"/>
    <w:qFormat/>
    <w:rsid w:val="00D72CF2"/>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D72CF2"/>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c">
    <w:name w:val="图片说明"/>
    <w:basedOn w:val="Normal"/>
    <w:next w:val="Normal"/>
    <w:uiPriority w:val="99"/>
    <w:qFormat/>
    <w:rsid w:val="00D72CF2"/>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D72CF2"/>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D72CF2"/>
    <w:rPr>
      <w:rFonts w:eastAsia="SimSun"/>
      <w:b/>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D72CF2"/>
    <w:pPr>
      <w:widowControl w:val="0"/>
      <w:overflowPunct/>
      <w:autoSpaceDE/>
      <w:autoSpaceDN/>
      <w:spacing w:after="0" w:line="436" w:lineRule="exact"/>
      <w:ind w:left="357"/>
      <w:textAlignment w:val="auto"/>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D72CF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D72CF2"/>
    <w:pPr>
      <w:keepNext/>
      <w:numPr>
        <w:numId w:val="31"/>
      </w:numPr>
      <w:spacing w:before="240" w:after="0"/>
      <w:jc w:val="both"/>
    </w:pPr>
    <w:rPr>
      <w:rFonts w:ascii="Arial" w:eastAsia="SimSun" w:hAnsi="Arial"/>
      <w:b/>
      <w:sz w:val="24"/>
      <w:u w:val="single"/>
      <w:lang w:val="en-US" w:eastAsia="zh-CN"/>
    </w:rPr>
  </w:style>
  <w:style w:type="paragraph" w:customStyle="1" w:styleId="no0">
    <w:name w:val="no"/>
    <w:basedOn w:val="Normal"/>
    <w:uiPriority w:val="99"/>
    <w:qFormat/>
    <w:rsid w:val="00D72CF2"/>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sid w:val="00D72CF2"/>
    <w:rPr>
      <w:sz w:val="24"/>
      <w:lang w:val="en-US" w:eastAsia="en-US"/>
    </w:rPr>
  </w:style>
  <w:style w:type="character" w:customStyle="1" w:styleId="TableNo0">
    <w:name w:val="Table_No Знак"/>
    <w:link w:val="TableNo"/>
    <w:qFormat/>
    <w:locked/>
    <w:rsid w:val="00D72CF2"/>
    <w:rPr>
      <w:rFonts w:eastAsiaTheme="minorEastAsia"/>
      <w:caps/>
      <w:lang w:eastAsia="en-US"/>
    </w:rPr>
  </w:style>
  <w:style w:type="character" w:customStyle="1" w:styleId="NMPHeading1Char2">
    <w:name w:val="NMP Heading 1 Char2"/>
    <w:qFormat/>
    <w:rsid w:val="00D72CF2"/>
    <w:rPr>
      <w:rFonts w:ascii="Arial" w:hAnsi="Arial"/>
      <w:sz w:val="36"/>
      <w:lang w:val="en-GB" w:eastAsia="en-US" w:bidi="ar-SA"/>
    </w:rPr>
  </w:style>
  <w:style w:type="paragraph" w:customStyle="1" w:styleId="Agreement">
    <w:name w:val="Agreement"/>
    <w:basedOn w:val="Normal"/>
    <w:next w:val="Normal"/>
    <w:uiPriority w:val="99"/>
    <w:qFormat/>
    <w:rsid w:val="00D72CF2"/>
    <w:pPr>
      <w:numPr>
        <w:numId w:val="32"/>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D72CF2"/>
    <w:rPr>
      <w:rFonts w:ascii="Arial" w:hAnsi="Arial" w:cs="Arial"/>
      <w:b/>
      <w:szCs w:val="24"/>
    </w:rPr>
  </w:style>
  <w:style w:type="paragraph" w:customStyle="1" w:styleId="EmailDiscussion">
    <w:name w:val="EmailDiscussion"/>
    <w:basedOn w:val="Normal"/>
    <w:next w:val="Normal"/>
    <w:link w:val="EmailDiscussionChar"/>
    <w:uiPriority w:val="99"/>
    <w:qFormat/>
    <w:rsid w:val="00D72CF2"/>
    <w:pPr>
      <w:numPr>
        <w:numId w:val="33"/>
      </w:numPr>
      <w:spacing w:before="40" w:after="0"/>
    </w:pPr>
    <w:rPr>
      <w:rFonts w:ascii="Arial" w:hAnsi="Arial" w:cs="Arial"/>
      <w:b/>
      <w:szCs w:val="24"/>
      <w:lang w:eastAsia="en-GB"/>
    </w:rPr>
  </w:style>
  <w:style w:type="paragraph" w:customStyle="1" w:styleId="EmailDiscussion2">
    <w:name w:val="EmailDiscussion2"/>
    <w:basedOn w:val="Normal"/>
    <w:uiPriority w:val="99"/>
    <w:qFormat/>
    <w:rsid w:val="00D72CF2"/>
    <w:pPr>
      <w:tabs>
        <w:tab w:val="left" w:pos="1622"/>
      </w:tabs>
      <w:spacing w:after="0"/>
      <w:ind w:left="1622" w:hanging="363"/>
    </w:pPr>
    <w:rPr>
      <w:rFonts w:ascii="Arial" w:hAnsi="Arial"/>
      <w:szCs w:val="24"/>
      <w:lang w:eastAsia="en-GB"/>
    </w:rPr>
  </w:style>
  <w:style w:type="character" w:customStyle="1" w:styleId="Char12">
    <w:name w:val="页眉 Char1"/>
    <w:basedOn w:val="DefaultParagraphFont"/>
    <w:qFormat/>
    <w:rsid w:val="00D72CF2"/>
    <w:rPr>
      <w:rFonts w:asciiTheme="minorHAnsi" w:eastAsiaTheme="minorEastAsia" w:hAnsiTheme="minorHAnsi" w:cstheme="minorBidi"/>
      <w:kern w:val="2"/>
      <w:sz w:val="18"/>
      <w:szCs w:val="18"/>
    </w:rPr>
  </w:style>
  <w:style w:type="character" w:customStyle="1" w:styleId="font11">
    <w:name w:val="font11"/>
    <w:basedOn w:val="DefaultParagraphFont"/>
    <w:qFormat/>
    <w:rsid w:val="00D72CF2"/>
    <w:rPr>
      <w:rFonts w:ascii="Arial" w:hAnsi="Arial" w:cs="Arial" w:hint="default"/>
      <w:color w:val="000000"/>
      <w:sz w:val="18"/>
      <w:szCs w:val="18"/>
      <w:u w:val="none"/>
      <w:vertAlign w:val="superscript"/>
    </w:rPr>
  </w:style>
  <w:style w:type="character" w:customStyle="1" w:styleId="font31">
    <w:name w:val="font31"/>
    <w:basedOn w:val="DefaultParagraphFont"/>
    <w:qFormat/>
    <w:rsid w:val="00D72CF2"/>
    <w:rPr>
      <w:rFonts w:ascii="Arial" w:hAnsi="Arial" w:cs="Arial" w:hint="default"/>
      <w:color w:val="000000"/>
      <w:sz w:val="18"/>
      <w:szCs w:val="18"/>
      <w:u w:val="none"/>
    </w:rPr>
  </w:style>
  <w:style w:type="character" w:customStyle="1" w:styleId="font21">
    <w:name w:val="font21"/>
    <w:basedOn w:val="DefaultParagraphFont"/>
    <w:qFormat/>
    <w:rsid w:val="00D72CF2"/>
    <w:rPr>
      <w:rFonts w:ascii="Arial" w:hAnsi="Arial" w:cs="Arial" w:hint="default"/>
      <w:color w:val="000000"/>
      <w:sz w:val="18"/>
      <w:szCs w:val="18"/>
      <w:u w:val="none"/>
    </w:rPr>
  </w:style>
  <w:style w:type="character" w:customStyle="1" w:styleId="font41">
    <w:name w:val="font41"/>
    <w:basedOn w:val="DefaultParagraphFont"/>
    <w:qFormat/>
    <w:rsid w:val="00D72CF2"/>
    <w:rPr>
      <w:rFonts w:ascii="Arial" w:hAnsi="Arial" w:cs="Arial" w:hint="default"/>
      <w:color w:val="000000"/>
      <w:sz w:val="18"/>
      <w:szCs w:val="18"/>
      <w:u w:val="none"/>
    </w:rPr>
  </w:style>
  <w:style w:type="table" w:styleId="TableGrid17">
    <w:name w:val="Table Grid 1"/>
    <w:basedOn w:val="TableNormal"/>
    <w:qFormat/>
    <w:rsid w:val="00D72CF2"/>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5">
    <w:name w:val="网格型2"/>
    <w:basedOn w:val="TableNormal"/>
    <w:qFormat/>
    <w:rsid w:val="00D72CF2"/>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D72CF2"/>
    <w:rPr>
      <w:lang w:val="en-US" w:eastAsia="zh-CN"/>
    </w:rPr>
    <w:tblPr/>
  </w:style>
  <w:style w:type="table" w:customStyle="1" w:styleId="TableGrid54">
    <w:name w:val="Table Grid54"/>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D72CF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D72CF2"/>
    <w:rPr>
      <w:lang w:val="en-US" w:eastAsia="zh-CN"/>
    </w:rPr>
    <w:tblPr/>
  </w:style>
  <w:style w:type="table" w:customStyle="1" w:styleId="TableGrid511">
    <w:name w:val="Table Grid5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D72CF2"/>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D72CF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D72CF2"/>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D72CF2"/>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D72CF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D72CF2"/>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D72CF2"/>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D72CF2"/>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D72CF2"/>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D72CF2"/>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D72CF2"/>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D72CF2"/>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古典型 23"/>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
    <w:name w:val="网格型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semiHidden/>
    <w:unhideWhenUsed/>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D72CF2"/>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D72CF2"/>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D72CF2"/>
    <w:pPr>
      <w:overflowPunct w:val="0"/>
      <w:autoSpaceDE w:val="0"/>
      <w:autoSpaceDN w:val="0"/>
      <w:adjustRightInd w:val="0"/>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D72CF2"/>
    <w:pPr>
      <w:spacing w:after="180"/>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D72CF2"/>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D72CF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D72CF2"/>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D72CF2"/>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D72CF2"/>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古典型 26"/>
    <w:basedOn w:val="TableNormal"/>
    <w:semiHidden/>
    <w:unhideWhenUsed/>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D72CF2"/>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D72CF2"/>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D72CF2"/>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D72CF2"/>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D72CF2"/>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D72CF2"/>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437023268">
      <w:bodyDiv w:val="1"/>
      <w:marLeft w:val="0"/>
      <w:marRight w:val="0"/>
      <w:marTop w:val="0"/>
      <w:marBottom w:val="0"/>
      <w:divBdr>
        <w:top w:val="none" w:sz="0" w:space="0" w:color="auto"/>
        <w:left w:val="none" w:sz="0" w:space="0" w:color="auto"/>
        <w:bottom w:val="none" w:sz="0" w:space="0" w:color="auto"/>
        <w:right w:val="none" w:sz="0" w:space="0" w:color="auto"/>
      </w:divBdr>
    </w:div>
    <w:div w:id="480654850">
      <w:bodyDiv w:val="1"/>
      <w:marLeft w:val="0"/>
      <w:marRight w:val="0"/>
      <w:marTop w:val="0"/>
      <w:marBottom w:val="0"/>
      <w:divBdr>
        <w:top w:val="none" w:sz="0" w:space="0" w:color="auto"/>
        <w:left w:val="none" w:sz="0" w:space="0" w:color="auto"/>
        <w:bottom w:val="none" w:sz="0" w:space="0" w:color="auto"/>
        <w:right w:val="none" w:sz="0" w:space="0" w:color="auto"/>
      </w:divBdr>
    </w:div>
    <w:div w:id="538588958">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77399768">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795216224">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868377539">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375159359">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56220809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691833676">
      <w:bodyDiv w:val="1"/>
      <w:marLeft w:val="0"/>
      <w:marRight w:val="0"/>
      <w:marTop w:val="0"/>
      <w:marBottom w:val="0"/>
      <w:divBdr>
        <w:top w:val="none" w:sz="0" w:space="0" w:color="auto"/>
        <w:left w:val="none" w:sz="0" w:space="0" w:color="auto"/>
        <w:bottom w:val="none" w:sz="0" w:space="0" w:color="auto"/>
        <w:right w:val="none" w:sz="0" w:space="0" w:color="auto"/>
      </w:divBdr>
    </w:div>
    <w:div w:id="1770656628">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28730969">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 w:id="21054881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55.wmf"/><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image" Target="media/image61.wmf"/><Relationship Id="rId138" Type="http://schemas.openxmlformats.org/officeDocument/2006/relationships/oleObject" Target="embeddings/oleObject60.bin"/><Relationship Id="rId154" Type="http://schemas.openxmlformats.org/officeDocument/2006/relationships/oleObject" Target="embeddings/oleObject73.bin"/><Relationship Id="rId159" Type="http://schemas.openxmlformats.org/officeDocument/2006/relationships/oleObject" Target="embeddings/oleObject78.bin"/><Relationship Id="rId175" Type="http://schemas.openxmlformats.org/officeDocument/2006/relationships/header" Target="header2.xml"/><Relationship Id="rId170" Type="http://schemas.openxmlformats.org/officeDocument/2006/relationships/oleObject" Target="embeddings/oleObject88.bin"/><Relationship Id="rId16" Type="http://schemas.openxmlformats.org/officeDocument/2006/relationships/image" Target="media/image6.emf"/><Relationship Id="rId107" Type="http://schemas.openxmlformats.org/officeDocument/2006/relationships/image" Target="media/image53.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image" Target="media/image50.wmf"/><Relationship Id="rId123" Type="http://schemas.openxmlformats.org/officeDocument/2006/relationships/image" Target="media/image57.wmf"/><Relationship Id="rId128" Type="http://schemas.openxmlformats.org/officeDocument/2006/relationships/image" Target="media/image59.wmf"/><Relationship Id="rId144" Type="http://schemas.openxmlformats.org/officeDocument/2006/relationships/oleObject" Target="embeddings/oleObject66.bin"/><Relationship Id="rId149" Type="http://schemas.openxmlformats.org/officeDocument/2006/relationships/oleObject" Target="embeddings/oleObject70.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79.bin"/><Relationship Id="rId165" Type="http://schemas.openxmlformats.org/officeDocument/2006/relationships/oleObject" Target="embeddings/oleObject83.bin"/><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2.bin"/><Relationship Id="rId118" Type="http://schemas.openxmlformats.org/officeDocument/2006/relationships/oleObject" Target="embeddings/oleObject46.bin"/><Relationship Id="rId134" Type="http://schemas.openxmlformats.org/officeDocument/2006/relationships/oleObject" Target="embeddings/oleObject56.bin"/><Relationship Id="rId139" Type="http://schemas.openxmlformats.org/officeDocument/2006/relationships/oleObject" Target="embeddings/oleObject61.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image" Target="media/image63.wmf"/><Relationship Id="rId155" Type="http://schemas.openxmlformats.org/officeDocument/2006/relationships/oleObject" Target="embeddings/oleObject74.bin"/><Relationship Id="rId171" Type="http://schemas.openxmlformats.org/officeDocument/2006/relationships/oleObject" Target="embeddings/oleObject89.bin"/><Relationship Id="rId176" Type="http://schemas.openxmlformats.org/officeDocument/2006/relationships/footer" Target="footer2.xml"/><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oleObject" Target="embeddings/oleObject36.bin"/><Relationship Id="rId108" Type="http://schemas.openxmlformats.org/officeDocument/2006/relationships/oleObject" Target="embeddings/oleObject38.bin"/><Relationship Id="rId124" Type="http://schemas.openxmlformats.org/officeDocument/2006/relationships/oleObject" Target="embeddings/oleObject50.bin"/><Relationship Id="rId129" Type="http://schemas.openxmlformats.org/officeDocument/2006/relationships/oleObject" Target="embeddings/oleObject53.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oleObject" Target="embeddings/oleObject62.bin"/><Relationship Id="rId145" Type="http://schemas.openxmlformats.org/officeDocument/2006/relationships/oleObject" Target="embeddings/oleObject67.bin"/><Relationship Id="rId161" Type="http://schemas.openxmlformats.org/officeDocument/2006/relationships/oleObject" Target="embeddings/oleObject80.bin"/><Relationship Id="rId166" Type="http://schemas.openxmlformats.org/officeDocument/2006/relationships/oleObject" Target="embeddings/oleObject84.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5.wmf"/><Relationship Id="rId114" Type="http://schemas.openxmlformats.org/officeDocument/2006/relationships/oleObject" Target="embeddings/oleObject43.bin"/><Relationship Id="rId119" Type="http://schemas.openxmlformats.org/officeDocument/2006/relationships/oleObject" Target="embeddings/oleObject47.bin"/><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3.wmf"/><Relationship Id="rId52"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30.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oleObject" Target="embeddings/oleObject49.bin"/><Relationship Id="rId130" Type="http://schemas.openxmlformats.org/officeDocument/2006/relationships/oleObject" Target="embeddings/oleObject54.bin"/><Relationship Id="rId135" Type="http://schemas.openxmlformats.org/officeDocument/2006/relationships/oleObject" Target="embeddings/oleObject57.bin"/><Relationship Id="rId143" Type="http://schemas.openxmlformats.org/officeDocument/2006/relationships/oleObject" Target="embeddings/oleObject65.bin"/><Relationship Id="rId148" Type="http://schemas.openxmlformats.org/officeDocument/2006/relationships/image" Target="media/image62.wmf"/><Relationship Id="rId151" Type="http://schemas.openxmlformats.org/officeDocument/2006/relationships/oleObject" Target="embeddings/oleObject71.bin"/><Relationship Id="rId156" Type="http://schemas.openxmlformats.org/officeDocument/2006/relationships/oleObject" Target="embeddings/oleObject75.bin"/><Relationship Id="rId164" Type="http://schemas.openxmlformats.org/officeDocument/2006/relationships/image" Target="media/image65.wmf"/><Relationship Id="rId169" Type="http://schemas.openxmlformats.org/officeDocument/2006/relationships/oleObject" Target="embeddings/oleObject87.bin"/><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image" Target="media/image66.wmf"/><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4.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oleObject" Target="embeddings/oleObject37.bin"/><Relationship Id="rId120" Type="http://schemas.openxmlformats.org/officeDocument/2006/relationships/image" Target="media/image56.wmf"/><Relationship Id="rId125" Type="http://schemas.openxmlformats.org/officeDocument/2006/relationships/oleObject" Target="embeddings/oleObject51.bin"/><Relationship Id="rId141" Type="http://schemas.openxmlformats.org/officeDocument/2006/relationships/oleObject" Target="embeddings/oleObject63.bin"/><Relationship Id="rId146" Type="http://schemas.openxmlformats.org/officeDocument/2006/relationships/oleObject" Target="embeddings/oleObject68.bin"/><Relationship Id="rId167" Type="http://schemas.openxmlformats.org/officeDocument/2006/relationships/oleObject" Target="embeddings/oleObject85.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oleObject" Target="embeddings/oleObject81.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39.bin"/><Relationship Id="rId115" Type="http://schemas.openxmlformats.org/officeDocument/2006/relationships/oleObject" Target="embeddings/oleObject44.bin"/><Relationship Id="rId131" Type="http://schemas.openxmlformats.org/officeDocument/2006/relationships/image" Target="media/image60.wmf"/><Relationship Id="rId136" Type="http://schemas.openxmlformats.org/officeDocument/2006/relationships/oleObject" Target="embeddings/oleObject58.bin"/><Relationship Id="rId157" Type="http://schemas.openxmlformats.org/officeDocument/2006/relationships/oleObject" Target="embeddings/oleObject76.bin"/><Relationship Id="rId178" Type="http://schemas.openxmlformats.org/officeDocument/2006/relationships/theme" Target="theme/theme1.xml"/><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image" Target="media/image64.wmf"/><Relationship Id="rId173" Type="http://schemas.openxmlformats.org/officeDocument/2006/relationships/oleObject" Target="embeddings/oleObject90.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image" Target="media/image51.wmf"/><Relationship Id="rId126" Type="http://schemas.openxmlformats.org/officeDocument/2006/relationships/image" Target="media/image58.wmf"/><Relationship Id="rId147" Type="http://schemas.openxmlformats.org/officeDocument/2006/relationships/oleObject" Target="embeddings/oleObject69.bin"/><Relationship Id="rId168" Type="http://schemas.openxmlformats.org/officeDocument/2006/relationships/oleObject" Target="embeddings/oleObject86.bin"/><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oleObject" Target="embeddings/oleObject48.bin"/><Relationship Id="rId142" Type="http://schemas.openxmlformats.org/officeDocument/2006/relationships/oleObject" Target="embeddings/oleObject64.bin"/><Relationship Id="rId163" Type="http://schemas.openxmlformats.org/officeDocument/2006/relationships/oleObject" Target="embeddings/oleObject82.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oleObject" Target="embeddings/oleObject45.bin"/><Relationship Id="rId137" Type="http://schemas.openxmlformats.org/officeDocument/2006/relationships/oleObject" Target="embeddings/oleObject59.bin"/><Relationship Id="rId158" Type="http://schemas.openxmlformats.org/officeDocument/2006/relationships/oleObject" Target="embeddings/oleObject77.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oleObject" Target="embeddings/oleObject40.bin"/><Relationship Id="rId132" Type="http://schemas.openxmlformats.org/officeDocument/2006/relationships/oleObject" Target="embeddings/oleObject55.bin"/><Relationship Id="rId153" Type="http://schemas.openxmlformats.org/officeDocument/2006/relationships/oleObject" Target="embeddings/oleObject72.bin"/><Relationship Id="rId174" Type="http://schemas.openxmlformats.org/officeDocument/2006/relationships/oleObject" Target="embeddings/oleObject91.bin"/><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image" Target="media/image52.wmf"/><Relationship Id="rId127" Type="http://schemas.openxmlformats.org/officeDocument/2006/relationships/oleObject" Target="embeddings/oleObject5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177</TotalTime>
  <Pages>129</Pages>
  <Words>84153</Words>
  <Characters>479676</Characters>
  <Application>Microsoft Office Word</Application>
  <DocSecurity>0</DocSecurity>
  <Lines>3997</Lines>
  <Paragraphs>1125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562704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134</cp:revision>
  <cp:lastPrinted>2019-02-25T14:05:00Z</cp:lastPrinted>
  <dcterms:created xsi:type="dcterms:W3CDTF">2022-03-25T08:26:00Z</dcterms:created>
  <dcterms:modified xsi:type="dcterms:W3CDTF">2023-09-29T12:07:00Z</dcterms:modified>
</cp:coreProperties>
</file>