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5C9EDC4F"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196E59">
          <w:headerReference w:type="default" r:id="rId12"/>
          <w:footerReference w:type="default" r:id="rId13"/>
          <w:footnotePr>
            <w:numRestart w:val="eachSect"/>
          </w:footnotePr>
          <w:pgSz w:w="11907" w:h="16840" w:code="9"/>
          <w:pgMar w:top="1418" w:right="1134" w:bottom="1134" w:left="1134" w:header="851" w:footer="340" w:gutter="0"/>
          <w:pgNumType w:start="138"/>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6ACFA68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6E4ABC"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435F986"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5B23A63"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1769DFD"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97CB52"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06015E2"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13433C7"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B3275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A2553"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76DBBD"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2D89B6F" w14:textId="77777777" w:rsidR="003C45BD" w:rsidRPr="00835F44" w:rsidRDefault="003C45BD" w:rsidP="00E07D38">
            <w:pPr>
              <w:pStyle w:val="TAH"/>
            </w:pPr>
            <w:r w:rsidRPr="00835F44">
              <w:t>Total modulated symbols per slot</w:t>
            </w:r>
          </w:p>
        </w:tc>
      </w:tr>
      <w:tr w:rsidR="003C45BD" w:rsidRPr="00835F44" w14:paraId="602852D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43B2C"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DCECE64"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1D0B023"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E021871"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7065D7"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FFCB2F"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22C15B"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60C6DB"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6B990B4"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F13EBA"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0050CC" w14:textId="77777777" w:rsidR="003C45BD" w:rsidRPr="00835F44" w:rsidRDefault="003C45BD" w:rsidP="00E07D38">
            <w:pPr>
              <w:pStyle w:val="TAH"/>
            </w:pPr>
            <w:r w:rsidRPr="00835F44">
              <w:t> </w:t>
            </w:r>
          </w:p>
        </w:tc>
      </w:tr>
      <w:tr w:rsidR="003C45BD" w:rsidRPr="00835F44" w14:paraId="076E43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DD1F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6C2FB1" w14:textId="77777777" w:rsidR="003C45BD" w:rsidRPr="00835F44" w:rsidRDefault="003C45BD" w:rsidP="00E07D38">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526E8007"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326794"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CBC8D3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881E837" w14:textId="079CB9A4" w:rsidR="003C45BD" w:rsidRPr="00835F44" w:rsidRDefault="003C45BD" w:rsidP="00E07D38">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2AB68E8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859C8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D3446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BF32CCE" w14:textId="77777777" w:rsidR="003C45BD" w:rsidRPr="00835F44" w:rsidRDefault="003C45BD" w:rsidP="00E07D38">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B0AC683" w14:textId="77777777" w:rsidR="003C45BD" w:rsidRPr="00835F44" w:rsidRDefault="003C45BD" w:rsidP="00E07D38">
            <w:pPr>
              <w:pStyle w:val="TAC"/>
            </w:pPr>
            <w:r w:rsidRPr="0020761A">
              <w:t>132</w:t>
            </w:r>
          </w:p>
        </w:tc>
      </w:tr>
      <w:tr w:rsidR="003C45BD" w:rsidRPr="00835F44" w14:paraId="27F7FC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993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137B3D" w14:textId="77777777" w:rsidR="003C45BD" w:rsidRPr="00835F44" w:rsidRDefault="003C45BD" w:rsidP="00E07D38">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506BA4C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9C78E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D6E1E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64C" w14:textId="77777777" w:rsidR="003C45BD" w:rsidRPr="00835F44" w:rsidRDefault="003C45BD" w:rsidP="00E07D38">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1BB011B"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E265E4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FC5C4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C6C10DD" w14:textId="77777777" w:rsidR="003C45BD" w:rsidRPr="00835F44" w:rsidRDefault="003C45BD" w:rsidP="00E07D38">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08CFD3AB" w14:textId="77777777" w:rsidR="003C45BD" w:rsidRPr="00835F44" w:rsidRDefault="003C45BD" w:rsidP="00E07D38">
            <w:pPr>
              <w:pStyle w:val="TAC"/>
            </w:pPr>
            <w:r w:rsidRPr="0020761A">
              <w:t>660</w:t>
            </w:r>
          </w:p>
        </w:tc>
      </w:tr>
      <w:tr w:rsidR="003C45BD" w:rsidRPr="00835F44" w14:paraId="683E4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18D1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F8082" w14:textId="77777777" w:rsidR="003C45BD" w:rsidRPr="00835F44" w:rsidRDefault="003C45BD" w:rsidP="00E07D38">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7B71AF2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35940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04178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2082656" w14:textId="77777777" w:rsidR="003C45BD" w:rsidRPr="00835F44" w:rsidRDefault="003C45BD" w:rsidP="00E07D38">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5DB367DD"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6A4731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DDFD8C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8B1BB5" w14:textId="77777777" w:rsidR="003C45BD" w:rsidRPr="00835F44" w:rsidRDefault="003C45BD" w:rsidP="00E07D38">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16B2E66B" w14:textId="77777777" w:rsidR="003C45BD" w:rsidRPr="00835F44" w:rsidRDefault="003C45BD" w:rsidP="00E07D38">
            <w:pPr>
              <w:pStyle w:val="TAC"/>
            </w:pPr>
            <w:r w:rsidRPr="0020761A">
              <w:t>1188</w:t>
            </w:r>
          </w:p>
        </w:tc>
      </w:tr>
      <w:tr w:rsidR="003C45BD" w:rsidRPr="00835F44" w14:paraId="6ABB793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FC493"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950128" w14:textId="77777777" w:rsidR="003C45BD" w:rsidRPr="00835F44" w:rsidRDefault="003C45BD" w:rsidP="00E07D38">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075A5F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C260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FEADF3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81F535" w14:textId="77777777" w:rsidR="003C45BD" w:rsidRPr="00835F44" w:rsidRDefault="003C45BD" w:rsidP="00E07D38">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64A8BCE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6300A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1C8BE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7305EE8" w14:textId="77777777" w:rsidR="003C45BD" w:rsidRPr="00835F44" w:rsidRDefault="003C45BD" w:rsidP="00E07D38">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B5CE63" w14:textId="77777777" w:rsidR="003C45BD" w:rsidRPr="00835F44" w:rsidRDefault="003C45BD" w:rsidP="00E07D38">
            <w:pPr>
              <w:pStyle w:val="TAC"/>
            </w:pPr>
            <w:r w:rsidRPr="0020761A">
              <w:t>1320</w:t>
            </w:r>
          </w:p>
        </w:tc>
      </w:tr>
      <w:tr w:rsidR="003C45BD" w:rsidRPr="00835F44" w14:paraId="22730A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6173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633FD" w14:textId="77777777" w:rsidR="003C45BD" w:rsidRPr="00835F44" w:rsidRDefault="003C45BD" w:rsidP="00E07D38">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331526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7517E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22347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425F6A" w14:textId="77777777" w:rsidR="003C45BD" w:rsidRPr="00835F44" w:rsidRDefault="003C45BD" w:rsidP="00E07D38">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533E3A"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86ECF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33CCA65"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2D4D4D" w14:textId="77777777" w:rsidR="003C45BD" w:rsidRPr="00835F44" w:rsidRDefault="003C45BD" w:rsidP="00E07D38">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AFB36D3" w14:textId="77777777" w:rsidR="003C45BD" w:rsidRPr="00835F44" w:rsidRDefault="003C45BD" w:rsidP="00E07D38">
            <w:pPr>
              <w:pStyle w:val="TAC"/>
            </w:pPr>
            <w:r w:rsidRPr="0020761A">
              <w:t>1584</w:t>
            </w:r>
          </w:p>
        </w:tc>
      </w:tr>
      <w:tr w:rsidR="003C45BD" w:rsidRPr="00835F44" w14:paraId="62D41F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245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E5B4DC" w14:textId="77777777" w:rsidR="003C45BD" w:rsidRPr="00835F44" w:rsidRDefault="003C45BD" w:rsidP="00E07D38">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B583C6E"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3132000"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BF8A3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2278275" w14:textId="77777777" w:rsidR="003C45BD" w:rsidRPr="00835F44" w:rsidRDefault="003C45BD" w:rsidP="00E07D38">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0C487D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E9B111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EAEFE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90331D6" w14:textId="77777777" w:rsidR="003C45BD" w:rsidRPr="00835F44" w:rsidRDefault="003C45BD" w:rsidP="00E07D38">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1A9BB74F" w14:textId="77777777" w:rsidR="003C45BD" w:rsidRPr="00835F44" w:rsidRDefault="003C45BD" w:rsidP="00E07D38">
            <w:pPr>
              <w:pStyle w:val="TAC"/>
            </w:pPr>
            <w:r w:rsidRPr="0020761A">
              <w:t>1980</w:t>
            </w:r>
          </w:p>
        </w:tc>
      </w:tr>
      <w:tr w:rsidR="003C45BD" w:rsidRPr="00835F44" w14:paraId="79E6D3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C72B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29EB10" w14:textId="77777777" w:rsidR="003C45BD" w:rsidRPr="00835F44" w:rsidRDefault="003C45BD" w:rsidP="00E07D38">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652BA624"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91B16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4FC61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56E2123" w14:textId="77777777" w:rsidR="003C45BD" w:rsidRPr="00835F44" w:rsidRDefault="003C45BD" w:rsidP="00E07D38">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CFA26F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3B49C4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DB46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119466B" w14:textId="77777777" w:rsidR="003C45BD" w:rsidRPr="00835F44" w:rsidRDefault="003C45BD" w:rsidP="00E07D38">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1AF373C" w14:textId="77777777" w:rsidR="003C45BD" w:rsidRPr="00835F44" w:rsidRDefault="003C45BD" w:rsidP="00E07D38">
            <w:pPr>
              <w:pStyle w:val="TAC"/>
            </w:pPr>
            <w:r w:rsidRPr="0020761A">
              <w:t>2376</w:t>
            </w:r>
          </w:p>
        </w:tc>
      </w:tr>
      <w:tr w:rsidR="003C45BD" w:rsidRPr="00835F44" w14:paraId="3A2273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6B2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074694" w14:textId="77777777" w:rsidR="003C45BD" w:rsidRPr="00835F44" w:rsidRDefault="003C45BD" w:rsidP="00E07D38">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62B6CD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AFB3C1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3DED5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C7F7E7" w14:textId="77777777" w:rsidR="003C45BD" w:rsidRPr="00835F44" w:rsidRDefault="003C45BD" w:rsidP="00E07D38">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77E411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932C87"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1FFA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3D90672" w14:textId="77777777" w:rsidR="003C45BD" w:rsidRPr="00835F44" w:rsidRDefault="003C45BD" w:rsidP="00E07D38">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7D8FB02" w14:textId="77777777" w:rsidR="003C45BD" w:rsidRPr="00835F44" w:rsidRDefault="003C45BD" w:rsidP="00E07D38">
            <w:pPr>
              <w:pStyle w:val="TAC"/>
            </w:pPr>
            <w:r w:rsidRPr="0020761A">
              <w:t>3168</w:t>
            </w:r>
          </w:p>
        </w:tc>
      </w:tr>
      <w:tr w:rsidR="003C45BD" w:rsidRPr="00835F44" w14:paraId="2D4AE53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179E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9D6934" w14:textId="77777777" w:rsidR="003C45BD" w:rsidRPr="00835F44" w:rsidRDefault="003C45BD" w:rsidP="00E07D38">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ED9E02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78561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8B6CB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D7C4A8" w14:textId="77777777" w:rsidR="003C45BD" w:rsidRPr="00835F44" w:rsidRDefault="003C45BD" w:rsidP="00E07D38">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1A0692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1EFBED6"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78E957"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9C8107" w14:textId="77777777" w:rsidR="003C45BD" w:rsidRPr="00835F44" w:rsidRDefault="003C45BD" w:rsidP="00E07D38">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10EBBE5" w14:textId="77777777" w:rsidR="003C45BD" w:rsidRPr="00835F44" w:rsidRDefault="003C45BD" w:rsidP="00E07D38">
            <w:pPr>
              <w:pStyle w:val="TAC"/>
            </w:pPr>
            <w:r w:rsidRPr="0020761A">
              <w:t>3300</w:t>
            </w:r>
          </w:p>
        </w:tc>
      </w:tr>
      <w:tr w:rsidR="003C45BD" w:rsidRPr="00835F44" w14:paraId="399446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F1C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1253BD" w14:textId="77777777" w:rsidR="003C45BD" w:rsidRPr="00835F44" w:rsidRDefault="003C45BD" w:rsidP="00E07D38">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26235AF5"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5652A5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516346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E63E39" w14:textId="77777777" w:rsidR="003C45BD" w:rsidRPr="00835F44" w:rsidRDefault="003C45BD" w:rsidP="00E07D38">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EEDD78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571AF6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56200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BBC9CD5" w14:textId="77777777" w:rsidR="003C45BD" w:rsidRPr="00835F44" w:rsidRDefault="003C45BD" w:rsidP="00E07D38">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1DD96F6C" w14:textId="77777777" w:rsidR="003C45BD" w:rsidRPr="00835F44" w:rsidRDefault="003C45BD" w:rsidP="00E07D38">
            <w:pPr>
              <w:pStyle w:val="TAC"/>
            </w:pPr>
            <w:r w:rsidRPr="0020761A">
              <w:t>3960</w:t>
            </w:r>
          </w:p>
        </w:tc>
      </w:tr>
      <w:tr w:rsidR="003C45BD" w:rsidRPr="00835F44" w14:paraId="748B477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DC7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E0ACD3" w14:textId="77777777" w:rsidR="003C45BD" w:rsidRPr="00835F44" w:rsidRDefault="003C45BD" w:rsidP="00E07D38">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F5314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48A0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A3572E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F84F2BC" w14:textId="77777777" w:rsidR="003C45BD" w:rsidRPr="00835F44" w:rsidRDefault="003C45BD" w:rsidP="00E07D38">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0A60FDB4"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F188F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20CD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B7AF8FC" w14:textId="77777777" w:rsidR="003C45BD" w:rsidRPr="00835F44" w:rsidRDefault="003C45BD" w:rsidP="00E07D38">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7AEB610" w14:textId="77777777" w:rsidR="003C45BD" w:rsidRPr="00835F44" w:rsidRDefault="003C45BD" w:rsidP="00E07D38">
            <w:pPr>
              <w:pStyle w:val="TAC"/>
            </w:pPr>
            <w:r w:rsidRPr="0020761A">
              <w:t>4224</w:t>
            </w:r>
          </w:p>
        </w:tc>
      </w:tr>
      <w:tr w:rsidR="003C45BD" w:rsidRPr="00835F44" w14:paraId="3A7B26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1C7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3F082" w14:textId="77777777" w:rsidR="003C45BD" w:rsidRPr="00835F44" w:rsidRDefault="003C45BD" w:rsidP="00E07D38">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27E8B9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BDC39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0590B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8D5E93" w14:textId="77777777" w:rsidR="003C45BD" w:rsidRPr="00835F44" w:rsidRDefault="003C45BD" w:rsidP="00E07D38">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4471F9C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3873E7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748E3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16B50" w14:textId="77777777" w:rsidR="003C45BD" w:rsidRPr="00835F44" w:rsidRDefault="003C45BD" w:rsidP="00E07D38">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0FFEBBE6" w14:textId="77777777" w:rsidR="003C45BD" w:rsidRPr="00835F44" w:rsidRDefault="003C45BD" w:rsidP="00E07D38">
            <w:pPr>
              <w:pStyle w:val="TAC"/>
            </w:pPr>
            <w:r w:rsidRPr="0020761A">
              <w:t>4752</w:t>
            </w:r>
          </w:p>
        </w:tc>
      </w:tr>
      <w:tr w:rsidR="003C45BD" w:rsidRPr="00835F44" w14:paraId="2C5E81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1770180"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6D815155" w14:textId="77777777" w:rsidR="003C45BD" w:rsidRPr="0020761A"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151A0ECF"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3B6E874"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B006808"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19A3D619" w14:textId="77777777" w:rsidR="003C45BD" w:rsidRPr="0020761A" w:rsidRDefault="003C45BD" w:rsidP="00E07D38">
            <w:pPr>
              <w:pStyle w:val="TAC"/>
            </w:pPr>
            <w:r>
              <w:t>1416</w:t>
            </w:r>
          </w:p>
        </w:tc>
        <w:tc>
          <w:tcPr>
            <w:tcW w:w="1057" w:type="dxa"/>
            <w:tcBorders>
              <w:top w:val="nil"/>
              <w:left w:val="nil"/>
              <w:bottom w:val="single" w:sz="4" w:space="0" w:color="auto"/>
              <w:right w:val="single" w:sz="4" w:space="0" w:color="auto"/>
            </w:tcBorders>
            <w:shd w:val="clear" w:color="auto" w:fill="auto"/>
            <w:noWrap/>
          </w:tcPr>
          <w:p w14:paraId="3D5932BB"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FC0BDF"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603EFB"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05CFC46" w14:textId="77777777" w:rsidR="003C45BD" w:rsidRPr="0020761A" w:rsidRDefault="003C45BD" w:rsidP="00E07D38">
            <w:pPr>
              <w:pStyle w:val="TAC"/>
            </w:pPr>
            <w:r>
              <w:t>5940</w:t>
            </w:r>
          </w:p>
        </w:tc>
        <w:tc>
          <w:tcPr>
            <w:tcW w:w="1127" w:type="dxa"/>
            <w:tcBorders>
              <w:top w:val="nil"/>
              <w:left w:val="nil"/>
              <w:bottom w:val="single" w:sz="4" w:space="0" w:color="auto"/>
              <w:right w:val="single" w:sz="4" w:space="0" w:color="auto"/>
            </w:tcBorders>
            <w:shd w:val="clear" w:color="auto" w:fill="auto"/>
            <w:noWrap/>
          </w:tcPr>
          <w:p w14:paraId="1A46E226" w14:textId="77777777" w:rsidR="003C45BD" w:rsidRPr="0020761A" w:rsidRDefault="003C45BD" w:rsidP="00E07D38">
            <w:pPr>
              <w:pStyle w:val="TAC"/>
            </w:pPr>
            <w:r>
              <w:t>5940</w:t>
            </w:r>
          </w:p>
        </w:tc>
      </w:tr>
      <w:tr w:rsidR="003C45BD" w:rsidRPr="00835F44" w14:paraId="0004306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1BAB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83E0E9" w14:textId="77777777" w:rsidR="003C45BD" w:rsidRPr="00835F44" w:rsidRDefault="003C45BD" w:rsidP="00E07D38">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957FE7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CB1C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0907AB"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B77FB5F" w14:textId="77777777" w:rsidR="003C45BD" w:rsidRPr="00835F44" w:rsidRDefault="003C45BD" w:rsidP="00E07D38">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34F33398"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0F1E04"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BFF6A73"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A3A64D" w14:textId="77777777" w:rsidR="003C45BD" w:rsidRPr="00835F44" w:rsidRDefault="003C45BD" w:rsidP="00E07D38">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612FC0CC" w14:textId="77777777" w:rsidR="003C45BD" w:rsidRPr="00835F44" w:rsidRDefault="003C45BD" w:rsidP="00E07D38">
            <w:pPr>
              <w:pStyle w:val="TAC"/>
            </w:pPr>
            <w:r w:rsidRPr="0020761A">
              <w:t>6600</w:t>
            </w:r>
          </w:p>
        </w:tc>
      </w:tr>
      <w:tr w:rsidR="003C45BD" w:rsidRPr="00835F44" w14:paraId="3B858E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0735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14DD37" w14:textId="77777777" w:rsidR="003C45BD" w:rsidRPr="00835F44" w:rsidRDefault="003C45BD" w:rsidP="00E07D38">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877792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705FE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1D0A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20E179" w14:textId="77777777" w:rsidR="003C45BD" w:rsidRPr="00835F44" w:rsidRDefault="003C45BD" w:rsidP="00E07D38">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D76ACF6"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D6103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38E65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E8B78C" w14:textId="77777777" w:rsidR="003C45BD" w:rsidRPr="00835F44" w:rsidRDefault="003C45BD" w:rsidP="00E07D38">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6AD654F1" w14:textId="77777777" w:rsidR="003C45BD" w:rsidRPr="00835F44" w:rsidRDefault="003C45BD" w:rsidP="00E07D38">
            <w:pPr>
              <w:pStyle w:val="TAC"/>
            </w:pPr>
            <w:r w:rsidRPr="0020761A">
              <w:t>7920</w:t>
            </w:r>
          </w:p>
        </w:tc>
      </w:tr>
      <w:tr w:rsidR="003C45BD" w:rsidRPr="00835F44" w14:paraId="08EAE1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BE3B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07904A" w14:textId="77777777" w:rsidR="003C45BD" w:rsidRPr="00835F44" w:rsidRDefault="003C45BD" w:rsidP="00E07D38">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B3748A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2EB7D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DCB89"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E63CB5" w14:textId="77777777" w:rsidR="003C45BD" w:rsidRPr="00835F44" w:rsidRDefault="003C45BD" w:rsidP="00E07D38">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7DB3C1F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26301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100E9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D8DA8" w14:textId="77777777" w:rsidR="003C45BD" w:rsidRPr="00835F44" w:rsidRDefault="003C45BD" w:rsidP="00E07D38">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720019CE" w14:textId="77777777" w:rsidR="003C45BD" w:rsidRPr="00835F44" w:rsidRDefault="003C45BD" w:rsidP="00E07D38">
            <w:pPr>
              <w:pStyle w:val="TAC"/>
            </w:pPr>
            <w:r w:rsidRPr="0020761A">
              <w:t>8448</w:t>
            </w:r>
          </w:p>
        </w:tc>
      </w:tr>
      <w:tr w:rsidR="003C45BD" w:rsidRPr="00835F44" w14:paraId="00E8EDC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535A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784BB1" w14:textId="77777777" w:rsidR="003C45BD" w:rsidRPr="00835F44" w:rsidRDefault="003C45BD" w:rsidP="00E07D38">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54FCA11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BCB6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ADD5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DC9CA7" w14:textId="77777777" w:rsidR="003C45BD" w:rsidRPr="00835F44" w:rsidRDefault="003C45BD" w:rsidP="00E07D38">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972768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73AEEC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E7A6F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3FDBEBB" w14:textId="77777777" w:rsidR="003C45BD" w:rsidRPr="00835F44" w:rsidRDefault="003C45BD" w:rsidP="00E07D38">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8AD3B6" w14:textId="77777777" w:rsidR="003C45BD" w:rsidRPr="00835F44" w:rsidRDefault="003C45BD" w:rsidP="00E07D38">
            <w:pPr>
              <w:pStyle w:val="TAC"/>
            </w:pPr>
            <w:r w:rsidRPr="0020761A">
              <w:t>9900</w:t>
            </w:r>
          </w:p>
        </w:tc>
      </w:tr>
      <w:tr w:rsidR="003C45BD" w:rsidRPr="00835F44" w14:paraId="103F1A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673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C3C779" w14:textId="77777777" w:rsidR="003C45BD" w:rsidRPr="00835F44" w:rsidRDefault="003C45BD" w:rsidP="00E07D38">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8C844C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6048E3E"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D1C09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4D5E8BA" w14:textId="77777777" w:rsidR="003C45BD" w:rsidRPr="00835F44" w:rsidRDefault="003C45BD" w:rsidP="00E07D38">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1D4DDDD2"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F43883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CEB33F"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BF7A56" w14:textId="77777777" w:rsidR="003C45BD" w:rsidRPr="00835F44" w:rsidRDefault="003C45BD" w:rsidP="00E07D38">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CC51839" w14:textId="77777777" w:rsidR="003C45BD" w:rsidRPr="00835F44" w:rsidRDefault="003C45BD" w:rsidP="00E07D38">
            <w:pPr>
              <w:pStyle w:val="TAC"/>
            </w:pPr>
            <w:r w:rsidRPr="0020761A">
              <w:t>10560</w:t>
            </w:r>
          </w:p>
        </w:tc>
      </w:tr>
      <w:tr w:rsidR="003C45BD" w:rsidRPr="00835F44" w14:paraId="78D06E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E95C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7C27C0" w14:textId="77777777" w:rsidR="003C45BD" w:rsidRPr="00835F44" w:rsidRDefault="003C45BD" w:rsidP="00E07D38">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340DB4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E03A0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1F242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BA4DBF" w14:textId="77777777" w:rsidR="003C45BD" w:rsidRPr="00835F44" w:rsidRDefault="003C45BD" w:rsidP="00E07D38">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70457BF7"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4B19C0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B426"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19DCADB" w14:textId="77777777" w:rsidR="003C45BD" w:rsidRPr="00835F44" w:rsidRDefault="003C45BD" w:rsidP="00E07D38">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5D7BFE1C" w14:textId="77777777" w:rsidR="003C45BD" w:rsidRPr="00835F44" w:rsidRDefault="003C45BD" w:rsidP="00E07D38">
            <w:pPr>
              <w:pStyle w:val="TAC"/>
            </w:pPr>
            <w:r w:rsidRPr="0020761A">
              <w:t>10692</w:t>
            </w:r>
          </w:p>
        </w:tc>
      </w:tr>
      <w:tr w:rsidR="003C45BD" w:rsidRPr="00835F44" w14:paraId="290362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F1CFE43"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653454E" w14:textId="77777777" w:rsidR="003C45BD" w:rsidRPr="0020761A"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39689A5"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12B3D48"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2DAD1CB"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FAF1C09" w14:textId="77777777" w:rsidR="003C45BD" w:rsidRPr="0020761A" w:rsidRDefault="003C45BD" w:rsidP="00E07D38">
            <w:pPr>
              <w:pStyle w:val="TAC"/>
            </w:pPr>
            <w:r>
              <w:t>2792</w:t>
            </w:r>
          </w:p>
        </w:tc>
        <w:tc>
          <w:tcPr>
            <w:tcW w:w="1057" w:type="dxa"/>
            <w:tcBorders>
              <w:top w:val="nil"/>
              <w:left w:val="nil"/>
              <w:bottom w:val="single" w:sz="4" w:space="0" w:color="auto"/>
              <w:right w:val="single" w:sz="4" w:space="0" w:color="auto"/>
            </w:tcBorders>
            <w:shd w:val="clear" w:color="auto" w:fill="auto"/>
            <w:noWrap/>
          </w:tcPr>
          <w:p w14:paraId="4BD33D17"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01DB8190"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061B7F"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E59BB18" w14:textId="77777777" w:rsidR="003C45BD" w:rsidRPr="0020761A"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636B5E09" w14:textId="77777777" w:rsidR="003C45BD" w:rsidRPr="0020761A" w:rsidRDefault="003C45BD" w:rsidP="00E07D38">
            <w:pPr>
              <w:pStyle w:val="TAC"/>
            </w:pPr>
            <w:r>
              <w:t>11880</w:t>
            </w:r>
          </w:p>
        </w:tc>
      </w:tr>
      <w:tr w:rsidR="003C45BD" w:rsidRPr="00835F44" w14:paraId="67F508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EE484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5821DD" w14:textId="77777777" w:rsidR="003C45BD" w:rsidRPr="00835F44" w:rsidRDefault="003C45BD" w:rsidP="00E07D38">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2917F31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6D618C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81F04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EA8C2F" w14:textId="77777777" w:rsidR="003C45BD" w:rsidRPr="00835F44" w:rsidRDefault="003C45BD" w:rsidP="00E07D38">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4610C51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C669B7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65F0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C75B86" w14:textId="77777777" w:rsidR="003C45BD" w:rsidRPr="00835F44" w:rsidRDefault="003C45BD" w:rsidP="00E07D38">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070F1068" w14:textId="77777777" w:rsidR="003C45BD" w:rsidRPr="00835F44" w:rsidRDefault="003C45BD" w:rsidP="00E07D38">
            <w:pPr>
              <w:pStyle w:val="TAC"/>
            </w:pPr>
            <w:r w:rsidRPr="0020761A">
              <w:t>13200</w:t>
            </w:r>
          </w:p>
        </w:tc>
      </w:tr>
      <w:tr w:rsidR="003C45BD" w:rsidRPr="00835F44" w14:paraId="261D170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2E79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8C7430" w14:textId="77777777" w:rsidR="003C45BD" w:rsidRPr="00835F44" w:rsidRDefault="003C45BD" w:rsidP="00E07D38">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0521C78"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91B08E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D32441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69FD17" w14:textId="77777777" w:rsidR="003C45BD" w:rsidRPr="00835F44" w:rsidRDefault="003C45BD" w:rsidP="00E07D38">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91F4F0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28443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0CDEF69"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7666B89" w14:textId="77777777" w:rsidR="003C45BD" w:rsidRPr="00835F44" w:rsidRDefault="003C45BD" w:rsidP="00E07D38">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7F3818D1" w14:textId="77777777" w:rsidR="003C45BD" w:rsidRPr="00835F44" w:rsidRDefault="003C45BD" w:rsidP="00E07D38">
            <w:pPr>
              <w:pStyle w:val="TAC"/>
            </w:pPr>
            <w:r w:rsidRPr="0020761A">
              <w:t>14256</w:t>
            </w:r>
          </w:p>
        </w:tc>
      </w:tr>
      <w:tr w:rsidR="003C45BD" w:rsidRPr="00835F44" w14:paraId="59C92E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8CF7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CE2D8" w14:textId="77777777" w:rsidR="003C45BD" w:rsidRPr="00835F44" w:rsidRDefault="003C45BD" w:rsidP="00E07D38">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F678303"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9DE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53CB3"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A69CD4" w14:textId="77777777" w:rsidR="003C45BD" w:rsidRPr="00835F44" w:rsidRDefault="003C45BD" w:rsidP="00E07D38">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36DB703F"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6DE4D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1F129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BEF2D6" w14:textId="77777777" w:rsidR="003C45BD" w:rsidRPr="00835F44" w:rsidRDefault="003C45BD" w:rsidP="00E07D38">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6776F606" w14:textId="77777777" w:rsidR="003C45BD" w:rsidRPr="00835F44" w:rsidRDefault="003C45BD" w:rsidP="00E07D38">
            <w:pPr>
              <w:pStyle w:val="TAC"/>
            </w:pPr>
            <w:r w:rsidRPr="0020761A">
              <w:t>15840</w:t>
            </w:r>
          </w:p>
        </w:tc>
      </w:tr>
      <w:tr w:rsidR="003C45BD" w:rsidRPr="00835F44" w14:paraId="1AE4FAC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55A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3E774F" w14:textId="77777777" w:rsidR="003C45BD" w:rsidRPr="00835F44" w:rsidRDefault="003C45BD" w:rsidP="00E07D38">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373E71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76466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78F6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9C2956" w14:textId="77777777" w:rsidR="003C45BD" w:rsidRPr="00835F44" w:rsidRDefault="003C45BD" w:rsidP="00E07D38">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4EA7D97"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2E0F04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DF9C"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A853B6A" w14:textId="77777777" w:rsidR="003C45BD" w:rsidRPr="00835F44" w:rsidRDefault="003C45BD" w:rsidP="00E07D38">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74451FE1" w14:textId="77777777" w:rsidR="003C45BD" w:rsidRPr="00835F44" w:rsidRDefault="003C45BD" w:rsidP="00E07D38">
            <w:pPr>
              <w:pStyle w:val="TAC"/>
            </w:pPr>
            <w:r w:rsidRPr="0020761A">
              <w:t>16896</w:t>
            </w:r>
          </w:p>
        </w:tc>
      </w:tr>
      <w:tr w:rsidR="003C45BD" w:rsidRPr="00835F44" w14:paraId="67AA1A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6018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268D30" w14:textId="77777777" w:rsidR="003C45BD" w:rsidRPr="00835F44" w:rsidRDefault="003C45BD" w:rsidP="00E07D38">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90333C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E6C5E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4393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851C62" w14:textId="77777777" w:rsidR="003C45BD" w:rsidRPr="00835F44" w:rsidRDefault="003C45BD" w:rsidP="00E07D38">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2E9E887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2E6CF5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AC4133"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A4E1525" w14:textId="77777777" w:rsidR="003C45BD" w:rsidRPr="00835F44" w:rsidRDefault="003C45BD" w:rsidP="00E07D38">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008E218F" w14:textId="77777777" w:rsidR="003C45BD" w:rsidRPr="00835F44" w:rsidRDefault="003C45BD" w:rsidP="00E07D38">
            <w:pPr>
              <w:pStyle w:val="TAC"/>
            </w:pPr>
            <w:r w:rsidRPr="0020761A">
              <w:t>17820</w:t>
            </w:r>
          </w:p>
        </w:tc>
      </w:tr>
      <w:tr w:rsidR="003C45BD" w:rsidRPr="00835F44" w14:paraId="06D15B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1339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5B048" w14:textId="77777777" w:rsidR="003C45BD" w:rsidRPr="00835F44" w:rsidRDefault="003C45BD" w:rsidP="00E07D38">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386E01"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3E110E1"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514C86"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F180C8" w14:textId="77777777" w:rsidR="003C45BD" w:rsidRPr="00835F44" w:rsidRDefault="003C45BD" w:rsidP="00E07D38">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6CE632C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637BA8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2FB1DE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B76A2E" w14:textId="77777777" w:rsidR="003C45BD" w:rsidRPr="00835F44" w:rsidRDefault="003C45BD" w:rsidP="00E07D38">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25714E30" w14:textId="77777777" w:rsidR="003C45BD" w:rsidRPr="00835F44" w:rsidRDefault="003C45BD" w:rsidP="00E07D38">
            <w:pPr>
              <w:pStyle w:val="TAC"/>
            </w:pPr>
            <w:r w:rsidRPr="0020761A">
              <w:t>21120</w:t>
            </w:r>
          </w:p>
        </w:tc>
      </w:tr>
      <w:tr w:rsidR="003C45BD" w:rsidRPr="00835F44" w14:paraId="0B8FE4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A9C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49AB42" w14:textId="77777777" w:rsidR="003C45BD" w:rsidRPr="00835F44" w:rsidRDefault="003C45BD" w:rsidP="00E07D38">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3BD9F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25D48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56822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7CAEBFB" w14:textId="77777777" w:rsidR="003C45BD" w:rsidRPr="00835F44" w:rsidRDefault="003C45BD" w:rsidP="00E07D38">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ECBB44E"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7D0F00C"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95E2C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2A1E79" w14:textId="77777777" w:rsidR="003C45BD" w:rsidRPr="00835F44" w:rsidRDefault="003C45BD" w:rsidP="00E07D38">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4DFDF8D" w14:textId="77777777" w:rsidR="003C45BD" w:rsidRPr="00835F44" w:rsidRDefault="003C45BD" w:rsidP="00E07D38">
            <w:pPr>
              <w:pStyle w:val="TAC"/>
            </w:pPr>
            <w:r w:rsidRPr="0020761A">
              <w:t>21384</w:t>
            </w:r>
          </w:p>
        </w:tc>
      </w:tr>
      <w:tr w:rsidR="003C45BD" w:rsidRPr="00835F44" w14:paraId="2E728F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44095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0F269E81" w14:textId="77777777" w:rsidR="003C45BD" w:rsidRPr="0020761A" w:rsidRDefault="003C45BD"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579B7D2C"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31DF7AD"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2FB35089"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D256374" w14:textId="77777777" w:rsidR="003C45BD" w:rsidRPr="0020761A" w:rsidRDefault="003C45BD" w:rsidP="00E07D38">
            <w:pPr>
              <w:pStyle w:val="TAC"/>
            </w:pPr>
            <w:r>
              <w:t>5512</w:t>
            </w:r>
          </w:p>
        </w:tc>
        <w:tc>
          <w:tcPr>
            <w:tcW w:w="1057" w:type="dxa"/>
            <w:tcBorders>
              <w:top w:val="nil"/>
              <w:left w:val="nil"/>
              <w:bottom w:val="single" w:sz="4" w:space="0" w:color="auto"/>
              <w:right w:val="single" w:sz="4" w:space="0" w:color="auto"/>
            </w:tcBorders>
            <w:shd w:val="clear" w:color="auto" w:fill="auto"/>
            <w:noWrap/>
          </w:tcPr>
          <w:p w14:paraId="6E650EC9" w14:textId="77777777" w:rsidR="003C45BD" w:rsidRPr="0020761A"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5F53752"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B5819D6" w14:textId="77777777" w:rsidR="003C45BD" w:rsidRPr="0020761A"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1DE3E070" w14:textId="77777777" w:rsidR="003C45BD" w:rsidRPr="0020761A"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4A25FD48" w14:textId="77777777" w:rsidR="003C45BD" w:rsidRPr="0020761A" w:rsidRDefault="003C45BD" w:rsidP="00E07D38">
            <w:pPr>
              <w:pStyle w:val="TAC"/>
            </w:pPr>
            <w:r>
              <w:t>23760</w:t>
            </w:r>
          </w:p>
        </w:tc>
      </w:tr>
      <w:tr w:rsidR="003C45BD" w:rsidRPr="00835F44" w14:paraId="2511672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3F8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BD20A" w14:textId="77777777" w:rsidR="003C45BD" w:rsidRPr="00835F44" w:rsidRDefault="003C45BD" w:rsidP="00E07D38">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60C5CC3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38E45A"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9D204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EBCD28" w14:textId="77777777" w:rsidR="003C45BD" w:rsidRPr="00835F44" w:rsidRDefault="003C45BD" w:rsidP="00E07D38">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432A6C6B"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D8E2C7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4DE5FE"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7D23A7" w14:textId="77777777" w:rsidR="003C45BD" w:rsidRPr="00835F44" w:rsidRDefault="003C45BD" w:rsidP="00E07D38">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18CDAA77" w14:textId="77777777" w:rsidR="003C45BD" w:rsidRPr="00835F44" w:rsidRDefault="003C45BD" w:rsidP="00E07D38">
            <w:pPr>
              <w:pStyle w:val="TAC"/>
            </w:pPr>
            <w:r w:rsidRPr="0020761A">
              <w:t>28512</w:t>
            </w:r>
          </w:p>
        </w:tc>
      </w:tr>
      <w:tr w:rsidR="003C45BD" w:rsidRPr="00835F44" w14:paraId="31CFBC2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24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B200471" w14:textId="77777777" w:rsidR="003C45BD" w:rsidRPr="003E5DC8" w:rsidRDefault="003C45BD" w:rsidP="00E07D38">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06572631"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860CFAF"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50C5B05"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60C9E9E" w14:textId="77777777" w:rsidR="003C45BD" w:rsidRPr="003E5DC8" w:rsidRDefault="003C45BD" w:rsidP="00E07D38">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7D2DD808"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2C5936E"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0B5CBC9" w14:textId="77777777" w:rsidR="003C45BD" w:rsidRPr="003E5DC8" w:rsidRDefault="003C45BD" w:rsidP="00E07D38">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6957BC47" w14:textId="77777777" w:rsidR="003C45BD" w:rsidRPr="003E5DC8" w:rsidRDefault="003C45BD" w:rsidP="00E07D38">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DEDCF6" w14:textId="77777777" w:rsidR="003C45BD" w:rsidRPr="003E5DC8" w:rsidRDefault="003C45BD" w:rsidP="00E07D38">
            <w:pPr>
              <w:pStyle w:val="TAC"/>
            </w:pPr>
            <w:r w:rsidRPr="0020761A">
              <w:t>32076</w:t>
            </w:r>
          </w:p>
        </w:tc>
      </w:tr>
      <w:tr w:rsidR="003C45BD" w:rsidRPr="00835F44" w14:paraId="39007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22ED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7C9013" w14:textId="77777777" w:rsidR="003C45BD" w:rsidRPr="003E5DC8" w:rsidRDefault="003C45BD" w:rsidP="00E07D38">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51B02728"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DDB05EA"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7EE0CA"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4C8265BF" w14:textId="77777777" w:rsidR="003C45BD" w:rsidRPr="003E5DC8" w:rsidRDefault="003C45BD" w:rsidP="00E07D38">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41862B5A"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5339E2CD"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EBEBAC5" w14:textId="77777777" w:rsidR="003C45BD" w:rsidRPr="003E5DC8" w:rsidRDefault="003C45BD" w:rsidP="00E07D38">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61011C7" w14:textId="77777777" w:rsidR="003C45BD" w:rsidRPr="003E5DC8" w:rsidRDefault="003C45BD" w:rsidP="00E07D38">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186BCA9" w14:textId="77777777" w:rsidR="003C45BD" w:rsidRPr="003E5DC8" w:rsidRDefault="003C45BD" w:rsidP="00E07D38">
            <w:pPr>
              <w:pStyle w:val="TAC"/>
            </w:pPr>
            <w:r w:rsidRPr="0020761A">
              <w:t>35640</w:t>
            </w:r>
          </w:p>
        </w:tc>
      </w:tr>
      <w:tr w:rsidR="003C45BD" w:rsidRPr="00835F44" w14:paraId="664981D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DBF41E"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130FC36" w14:textId="77777777" w:rsidR="003C45BD" w:rsidRPr="00835F44" w:rsidRDefault="003C45BD" w:rsidP="00E07D38">
            <w:pPr>
              <w:pStyle w:val="TAN"/>
            </w:pPr>
            <w:r w:rsidRPr="00835F44">
              <w:t>NOTE 2:</w:t>
            </w:r>
            <w:r w:rsidRPr="00835F44">
              <w:tab/>
              <w:t>MCS Index is based on MCS table 6.1.4.1-1 defined in TS 38.214 [10].</w:t>
            </w:r>
          </w:p>
          <w:p w14:paraId="7F48913C"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1DF8A11C"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2BBFC3" w14:textId="77777777" w:rsidR="003C45BD" w:rsidRDefault="003C45BD"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74" w:name="_Toc21343171"/>
      <w:bookmarkStart w:id="75" w:name="_Toc29770137"/>
      <w:bookmarkStart w:id="76" w:name="_Toc29799636"/>
      <w:bookmarkStart w:id="77" w:name="_Toc37254860"/>
      <w:bookmarkStart w:id="78" w:name="_Toc37255503"/>
      <w:bookmarkStart w:id="79" w:name="_Toc45887528"/>
      <w:bookmarkStart w:id="80" w:name="_Toc53172265"/>
      <w:bookmarkStart w:id="81" w:name="_Toc61357030"/>
      <w:bookmarkStart w:id="82" w:name="_Toc67913899"/>
      <w:bookmarkStart w:id="83" w:name="_Toc75469716"/>
      <w:bookmarkStart w:id="84" w:name="_Toc76508206"/>
      <w:bookmarkStart w:id="85" w:name="_Toc83193107"/>
      <w:r w:rsidRPr="00835F44">
        <w:rPr>
          <w:snapToGrid w:val="0"/>
        </w:rPr>
        <w:lastRenderedPageBreak/>
        <w:t>A.2.2.2</w:t>
      </w:r>
      <w:r w:rsidRPr="00835F44">
        <w:rPr>
          <w:snapToGrid w:val="0"/>
        </w:rPr>
        <w:tab/>
        <w:t>DFT-s-OFDM QPSK</w:t>
      </w:r>
      <w:bookmarkEnd w:id="74"/>
      <w:bookmarkEnd w:id="75"/>
      <w:bookmarkEnd w:id="76"/>
      <w:bookmarkEnd w:id="77"/>
      <w:bookmarkEnd w:id="78"/>
      <w:bookmarkEnd w:id="79"/>
      <w:bookmarkEnd w:id="80"/>
      <w:bookmarkEnd w:id="81"/>
      <w:bookmarkEnd w:id="82"/>
      <w:bookmarkEnd w:id="83"/>
      <w:bookmarkEnd w:id="84"/>
      <w:bookmarkEnd w:id="85"/>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566BAF7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BD713"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826E292"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CEDFBF"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6A5AA9"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4C8AF"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339965"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909DE4"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062AB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A2789E"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FA04B7"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93A69D" w14:textId="77777777" w:rsidR="003C45BD" w:rsidRPr="00835F44" w:rsidRDefault="003C45BD" w:rsidP="00E07D38">
            <w:pPr>
              <w:pStyle w:val="TAH"/>
            </w:pPr>
            <w:r w:rsidRPr="00835F44">
              <w:t>Total modulated symbols per slot</w:t>
            </w:r>
          </w:p>
        </w:tc>
      </w:tr>
      <w:tr w:rsidR="003C45BD" w:rsidRPr="00835F44" w14:paraId="595C5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379802"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CF89DF"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3E927AC"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2A3CE79"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34BB64"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05D774"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274BBD"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4918042"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CF21B58"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100816"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5131D6A" w14:textId="77777777" w:rsidR="003C45BD" w:rsidRPr="00835F44" w:rsidRDefault="003C45BD" w:rsidP="00E07D38">
            <w:pPr>
              <w:pStyle w:val="TAH"/>
            </w:pPr>
            <w:r w:rsidRPr="00835F44">
              <w:t> </w:t>
            </w:r>
          </w:p>
        </w:tc>
      </w:tr>
      <w:tr w:rsidR="003C45BD" w:rsidRPr="00835F44" w14:paraId="3CB6C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4933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317CD3" w14:textId="77777777" w:rsidR="003C45BD" w:rsidRPr="00835F44" w:rsidRDefault="003C45BD" w:rsidP="00E07D38">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428E998C"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3A5631A"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AD7D51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164B30" w14:textId="77777777" w:rsidR="003C45BD" w:rsidRPr="00835F44" w:rsidRDefault="003C45BD" w:rsidP="00E07D38">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34F51F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5096A2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39E45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FA6BE0" w14:textId="77777777" w:rsidR="003C45BD" w:rsidRPr="00835F44" w:rsidRDefault="003C45BD" w:rsidP="00E07D38">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2A092AAC" w14:textId="77777777" w:rsidR="003C45BD" w:rsidRPr="00835F44" w:rsidRDefault="003C45BD" w:rsidP="00E07D38">
            <w:pPr>
              <w:pStyle w:val="TAC"/>
            </w:pPr>
            <w:r w:rsidRPr="003E5DC8">
              <w:t>132</w:t>
            </w:r>
          </w:p>
        </w:tc>
      </w:tr>
      <w:tr w:rsidR="003C45BD" w:rsidRPr="00835F44" w14:paraId="0858D93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27491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2BC14F" w14:textId="77777777" w:rsidR="003C45BD" w:rsidRPr="00835F44" w:rsidRDefault="003C45BD" w:rsidP="00E07D38">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2A3D84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2AC064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7AF69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52DC4B" w14:textId="77777777" w:rsidR="003C45BD" w:rsidRPr="00835F44" w:rsidRDefault="003C45BD" w:rsidP="00E07D38">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9D9F02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8DDF56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1B90CF"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A8F37BA" w14:textId="77777777" w:rsidR="003C45BD" w:rsidRPr="00835F44" w:rsidRDefault="003C45BD" w:rsidP="00E07D38">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359D54D" w14:textId="77777777" w:rsidR="003C45BD" w:rsidRPr="00835F44" w:rsidRDefault="003C45BD" w:rsidP="00E07D38">
            <w:pPr>
              <w:pStyle w:val="TAC"/>
            </w:pPr>
            <w:r w:rsidRPr="003E5DC8">
              <w:t>660</w:t>
            </w:r>
          </w:p>
        </w:tc>
      </w:tr>
      <w:tr w:rsidR="003C45BD" w:rsidRPr="00835F44" w14:paraId="263EC7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10E0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D52671" w14:textId="77777777" w:rsidR="003C45BD" w:rsidRPr="00835F44" w:rsidRDefault="003C45BD" w:rsidP="00E07D38">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230CAD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E180E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1A001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836A92" w14:textId="77777777" w:rsidR="003C45BD" w:rsidRPr="00835F44" w:rsidRDefault="003C45BD" w:rsidP="00E07D38">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669C3D8D"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344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CB2F8C"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DEC05D2" w14:textId="77777777" w:rsidR="003C45BD" w:rsidRPr="00835F44" w:rsidRDefault="003C45BD" w:rsidP="00E07D38">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2A81BCA" w14:textId="77777777" w:rsidR="003C45BD" w:rsidRPr="00835F44" w:rsidRDefault="003C45BD" w:rsidP="00E07D38">
            <w:pPr>
              <w:pStyle w:val="TAC"/>
            </w:pPr>
            <w:r w:rsidRPr="003E5DC8">
              <w:t>1188</w:t>
            </w:r>
          </w:p>
        </w:tc>
      </w:tr>
      <w:tr w:rsidR="003C45BD" w:rsidRPr="00835F44" w14:paraId="1F64871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71F58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E3FF60" w14:textId="77777777" w:rsidR="003C45BD" w:rsidRPr="00835F44" w:rsidRDefault="003C45BD" w:rsidP="00E07D38">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14C8D17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1919B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8FCB75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120BBA" w14:textId="77777777" w:rsidR="003C45BD" w:rsidRPr="00835F44" w:rsidRDefault="003C45BD" w:rsidP="00E07D38">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9589BDC"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76037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2E440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6F56045" w14:textId="77777777" w:rsidR="003C45BD" w:rsidRPr="00835F44" w:rsidRDefault="003C45BD" w:rsidP="00E07D38">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E7AFDBA" w14:textId="77777777" w:rsidR="003C45BD" w:rsidRPr="00835F44" w:rsidRDefault="003C45BD" w:rsidP="00E07D38">
            <w:pPr>
              <w:pStyle w:val="TAC"/>
            </w:pPr>
            <w:r w:rsidRPr="003E5DC8">
              <w:t>1320</w:t>
            </w:r>
          </w:p>
        </w:tc>
      </w:tr>
      <w:tr w:rsidR="003C45BD" w:rsidRPr="00835F44" w14:paraId="452F79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E37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19C39" w14:textId="77777777" w:rsidR="003C45BD" w:rsidRPr="00835F44" w:rsidRDefault="003C45BD" w:rsidP="00E07D38">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26C315A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2213B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5C075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933C20" w14:textId="77777777" w:rsidR="003C45BD" w:rsidRPr="00835F44" w:rsidRDefault="003C45BD" w:rsidP="00E07D38">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B765A1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6ADC41"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907092"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3B6B67" w14:textId="77777777" w:rsidR="003C45BD" w:rsidRPr="00835F44" w:rsidRDefault="003C45BD" w:rsidP="00E07D38">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6E942A81" w14:textId="77777777" w:rsidR="003C45BD" w:rsidRPr="00835F44" w:rsidRDefault="003C45BD" w:rsidP="00E07D38">
            <w:pPr>
              <w:pStyle w:val="TAC"/>
            </w:pPr>
            <w:r w:rsidRPr="003E5DC8">
              <w:t>1584</w:t>
            </w:r>
          </w:p>
        </w:tc>
      </w:tr>
      <w:tr w:rsidR="003C45BD" w:rsidRPr="00835F44" w14:paraId="3EF98A3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F4B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DCFAF8" w14:textId="77777777" w:rsidR="003C45BD" w:rsidRPr="00835F44" w:rsidRDefault="003C45BD" w:rsidP="00E07D38">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94F7A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ED894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B91B5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35A1C84" w14:textId="77777777" w:rsidR="003C45BD" w:rsidRPr="00835F44" w:rsidRDefault="003C45BD" w:rsidP="00E07D38">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304B3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752329"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6D2E21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38727B" w14:textId="77777777" w:rsidR="003C45BD" w:rsidRPr="00835F44" w:rsidRDefault="003C45BD" w:rsidP="00E07D38">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78CC8A1" w14:textId="77777777" w:rsidR="003C45BD" w:rsidRPr="00835F44" w:rsidRDefault="003C45BD" w:rsidP="00E07D38">
            <w:pPr>
              <w:pStyle w:val="TAC"/>
            </w:pPr>
            <w:r w:rsidRPr="003E5DC8">
              <w:t>1980</w:t>
            </w:r>
          </w:p>
        </w:tc>
      </w:tr>
      <w:tr w:rsidR="003C45BD" w:rsidRPr="00835F44" w14:paraId="0230D45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37ABD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C7D409" w14:textId="77777777" w:rsidR="003C45BD" w:rsidRPr="00835F44" w:rsidRDefault="003C45BD" w:rsidP="00E07D38">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2D1E25F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A2BC7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24C4E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A270B7" w14:textId="77777777" w:rsidR="003C45BD" w:rsidRPr="00835F44" w:rsidRDefault="003C45BD" w:rsidP="00E07D38">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1CAE90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5BB05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89469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66A750" w14:textId="77777777" w:rsidR="003C45BD" w:rsidRPr="00835F44" w:rsidRDefault="003C45BD" w:rsidP="00E07D38">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E2D7D69" w14:textId="77777777" w:rsidR="003C45BD" w:rsidRPr="00835F44" w:rsidRDefault="003C45BD" w:rsidP="00E07D38">
            <w:pPr>
              <w:pStyle w:val="TAC"/>
            </w:pPr>
            <w:r w:rsidRPr="003E5DC8">
              <w:t>2376</w:t>
            </w:r>
          </w:p>
        </w:tc>
      </w:tr>
      <w:tr w:rsidR="003C45BD" w:rsidRPr="00835F44" w14:paraId="048BA8C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F44C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0F70F3" w14:textId="77777777" w:rsidR="003C45BD" w:rsidRPr="00835F44" w:rsidRDefault="003C45BD" w:rsidP="00E07D38">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D6CEA2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65FA5C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675AF8"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19C537" w14:textId="77777777" w:rsidR="003C45BD" w:rsidRPr="00835F44" w:rsidRDefault="003C45BD" w:rsidP="00E07D38">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1DAFC931"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61A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9E3D485"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5CEF5F" w14:textId="77777777" w:rsidR="003C45BD" w:rsidRPr="00835F44" w:rsidRDefault="003C45BD" w:rsidP="00E07D38">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C57EF7E" w14:textId="77777777" w:rsidR="003C45BD" w:rsidRPr="00835F44" w:rsidRDefault="003C45BD" w:rsidP="00E07D38">
            <w:pPr>
              <w:pStyle w:val="TAC"/>
            </w:pPr>
            <w:r w:rsidRPr="003E5DC8">
              <w:t>2640</w:t>
            </w:r>
          </w:p>
        </w:tc>
      </w:tr>
      <w:tr w:rsidR="003C45BD" w:rsidRPr="00835F44" w14:paraId="15108A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D6219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D2CAFC" w14:textId="77777777" w:rsidR="003C45BD" w:rsidRPr="00835F44" w:rsidRDefault="003C45BD" w:rsidP="00E07D38">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5AC2039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10436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AF6527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C71BE4" w14:textId="77777777" w:rsidR="003C45BD" w:rsidRPr="00835F44" w:rsidRDefault="003C45BD" w:rsidP="00E07D38">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1F85C030"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2ABA6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E7191"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978139" w14:textId="77777777" w:rsidR="003C45BD" w:rsidRPr="00835F44" w:rsidRDefault="003C45BD" w:rsidP="00E07D38">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4C452E5D" w14:textId="77777777" w:rsidR="003C45BD" w:rsidRPr="00835F44" w:rsidRDefault="003C45BD" w:rsidP="00E07D38">
            <w:pPr>
              <w:pStyle w:val="TAC"/>
            </w:pPr>
            <w:r w:rsidRPr="003E5DC8">
              <w:t>3168</w:t>
            </w:r>
          </w:p>
        </w:tc>
      </w:tr>
      <w:tr w:rsidR="003C45BD" w:rsidRPr="00835F44" w14:paraId="1F7015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7BC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D0AF6D" w14:textId="77777777" w:rsidR="003C45BD" w:rsidRPr="00835F44" w:rsidRDefault="003C45BD" w:rsidP="00E07D38">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38E6C78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818B92"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CD40760"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2BD594" w14:textId="77777777" w:rsidR="003C45BD" w:rsidRPr="00835F44" w:rsidRDefault="003C45BD" w:rsidP="00E07D38">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35AD513A"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11FC5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E0A0FB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3089F5D" w14:textId="77777777" w:rsidR="003C45BD" w:rsidRPr="00835F44" w:rsidRDefault="003C45BD" w:rsidP="00E07D38">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0CD6971E" w14:textId="77777777" w:rsidR="003C45BD" w:rsidRPr="00835F44" w:rsidRDefault="003C45BD" w:rsidP="00E07D38">
            <w:pPr>
              <w:pStyle w:val="TAC"/>
            </w:pPr>
            <w:r w:rsidRPr="003E5DC8">
              <w:t>3300</w:t>
            </w:r>
          </w:p>
        </w:tc>
      </w:tr>
      <w:tr w:rsidR="003C45BD" w:rsidRPr="00835F44" w14:paraId="52B6012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CFF3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D6D71C" w14:textId="77777777" w:rsidR="003C45BD" w:rsidRPr="00835F44" w:rsidRDefault="003C45BD" w:rsidP="00E07D38">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720744F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BEE3C0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81D9A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876782" w14:textId="77777777" w:rsidR="003C45BD" w:rsidRPr="00835F44" w:rsidRDefault="003C45BD" w:rsidP="00E07D38">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A9AB486"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0C71C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475341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F5B04B5" w14:textId="77777777" w:rsidR="003C45BD" w:rsidRPr="00835F44" w:rsidRDefault="003C45BD" w:rsidP="00E07D38">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1D064C1" w14:textId="77777777" w:rsidR="003C45BD" w:rsidRPr="00835F44" w:rsidRDefault="003C45BD" w:rsidP="00E07D38">
            <w:pPr>
              <w:pStyle w:val="TAC"/>
            </w:pPr>
            <w:r w:rsidRPr="003E5DC8">
              <w:t>3960</w:t>
            </w:r>
          </w:p>
        </w:tc>
      </w:tr>
      <w:tr w:rsidR="003C45BD" w:rsidRPr="00835F44" w14:paraId="2719D0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7021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F927A4" w14:textId="77777777" w:rsidR="003C45BD" w:rsidRPr="00835F44" w:rsidRDefault="003C45BD" w:rsidP="00E07D38">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872AA4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FA33C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A0A9D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CA15E05" w14:textId="77777777" w:rsidR="003C45BD" w:rsidRPr="00835F44" w:rsidRDefault="003C45BD" w:rsidP="00E07D38">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5A0E4B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7441D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F0E8F66"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A02209" w14:textId="77777777" w:rsidR="003C45BD" w:rsidRPr="00835F44" w:rsidRDefault="003C45BD" w:rsidP="00E07D38">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16466EEA" w14:textId="77777777" w:rsidR="003C45BD" w:rsidRPr="00835F44" w:rsidRDefault="003C45BD" w:rsidP="00E07D38">
            <w:pPr>
              <w:pStyle w:val="TAC"/>
            </w:pPr>
            <w:r w:rsidRPr="003E5DC8">
              <w:t>4224</w:t>
            </w:r>
          </w:p>
        </w:tc>
      </w:tr>
      <w:tr w:rsidR="003C45BD" w:rsidRPr="00835F44" w14:paraId="1B72E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7251E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D9B6E" w14:textId="77777777" w:rsidR="003C45BD" w:rsidRPr="00835F44" w:rsidRDefault="003C45BD" w:rsidP="00E07D38">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00BCD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59D4A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3F11B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3982CB1" w14:textId="77777777" w:rsidR="003C45BD" w:rsidRPr="00835F44" w:rsidRDefault="003C45BD" w:rsidP="00E07D38">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FF7628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AF7C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FA1D9"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0C98A" w14:textId="77777777" w:rsidR="003C45BD" w:rsidRPr="00835F44" w:rsidRDefault="003C45BD" w:rsidP="00E07D38">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59408674" w14:textId="77777777" w:rsidR="003C45BD" w:rsidRPr="00835F44" w:rsidRDefault="003C45BD" w:rsidP="00E07D38">
            <w:pPr>
              <w:pStyle w:val="TAC"/>
            </w:pPr>
            <w:r w:rsidRPr="003E5DC8">
              <w:t>4752</w:t>
            </w:r>
          </w:p>
        </w:tc>
      </w:tr>
      <w:tr w:rsidR="003C45BD" w:rsidRPr="00835F44" w14:paraId="67AC4B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7014E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0DE42D3" w14:textId="77777777" w:rsidR="003C45BD" w:rsidRPr="003E5DC8"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29B663E2"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52296A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AFACF20"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72E8D085" w14:textId="77777777" w:rsidR="003C45BD" w:rsidRPr="003E5DC8" w:rsidRDefault="003C45BD" w:rsidP="00E07D38">
            <w:pPr>
              <w:pStyle w:val="TAC"/>
            </w:pPr>
            <w:r>
              <w:t>2208</w:t>
            </w:r>
          </w:p>
        </w:tc>
        <w:tc>
          <w:tcPr>
            <w:tcW w:w="1057" w:type="dxa"/>
            <w:tcBorders>
              <w:top w:val="nil"/>
              <w:left w:val="nil"/>
              <w:bottom w:val="single" w:sz="4" w:space="0" w:color="auto"/>
              <w:right w:val="single" w:sz="4" w:space="0" w:color="auto"/>
            </w:tcBorders>
            <w:shd w:val="clear" w:color="auto" w:fill="auto"/>
            <w:noWrap/>
          </w:tcPr>
          <w:p w14:paraId="68946C9C" w14:textId="77777777" w:rsidR="003C45BD" w:rsidRPr="003E5DC8"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1784E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E52386F" w14:textId="77777777" w:rsidR="003C45BD" w:rsidRPr="003E5DC8"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34BBBBC" w14:textId="77777777" w:rsidR="003C45BD" w:rsidRPr="003E5DC8"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1B6E0B18" w14:textId="77777777" w:rsidR="003C45BD" w:rsidRPr="003E5DC8" w:rsidRDefault="003C45BD" w:rsidP="00E07D38">
            <w:pPr>
              <w:pStyle w:val="TAC"/>
            </w:pPr>
            <w:r>
              <w:t>5940</w:t>
            </w:r>
          </w:p>
        </w:tc>
      </w:tr>
      <w:tr w:rsidR="003C45BD" w:rsidRPr="00835F44" w14:paraId="73940D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90E5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0728B2" w14:textId="77777777" w:rsidR="003C45BD" w:rsidRPr="00835F44" w:rsidRDefault="003C45BD" w:rsidP="00E07D38">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56B1046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022DFE"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AB55E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0C00C0" w14:textId="77777777" w:rsidR="003C45BD" w:rsidRPr="00835F44" w:rsidRDefault="003C45BD" w:rsidP="00E07D38">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D857A3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ADD61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F9EDF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2BFC5E" w14:textId="77777777" w:rsidR="003C45BD" w:rsidRPr="00835F44" w:rsidRDefault="003C45BD" w:rsidP="00E07D38">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7D8CEC" w14:textId="77777777" w:rsidR="003C45BD" w:rsidRPr="00835F44" w:rsidRDefault="003C45BD" w:rsidP="00E07D38">
            <w:pPr>
              <w:pStyle w:val="TAC"/>
            </w:pPr>
            <w:r w:rsidRPr="003E5DC8">
              <w:t>6600</w:t>
            </w:r>
          </w:p>
        </w:tc>
      </w:tr>
      <w:tr w:rsidR="003C45BD" w:rsidRPr="00835F44" w14:paraId="143D25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40A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AA8743" w14:textId="77777777" w:rsidR="003C45BD" w:rsidRPr="00835F44" w:rsidRDefault="003C45BD" w:rsidP="00E07D38">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3F13C4D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73727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FA99C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E9D4F0" w14:textId="77777777" w:rsidR="003C45BD" w:rsidRPr="00835F44" w:rsidRDefault="003C45BD" w:rsidP="00E07D38">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509AC1C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08807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34AC7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C9589F" w14:textId="77777777" w:rsidR="003C45BD" w:rsidRPr="00835F44" w:rsidRDefault="003C45BD" w:rsidP="00E07D38">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F59D494" w14:textId="77777777" w:rsidR="003C45BD" w:rsidRPr="00835F44" w:rsidRDefault="003C45BD" w:rsidP="00E07D38">
            <w:pPr>
              <w:pStyle w:val="TAC"/>
            </w:pPr>
            <w:r w:rsidRPr="003E5DC8">
              <w:t>7920</w:t>
            </w:r>
          </w:p>
        </w:tc>
      </w:tr>
      <w:tr w:rsidR="003C45BD" w:rsidRPr="00835F44" w14:paraId="78C88E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DB5DF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10A86" w14:textId="77777777" w:rsidR="003C45BD" w:rsidRPr="00835F44" w:rsidRDefault="003C45BD" w:rsidP="00E07D38">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3CED943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5AE9A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C27AF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AF35023" w14:textId="77777777" w:rsidR="003C45BD" w:rsidRPr="00835F44" w:rsidRDefault="003C45BD" w:rsidP="00E07D38">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5612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1E76B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3BC7B04"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0C843AC" w14:textId="77777777" w:rsidR="003C45BD" w:rsidRPr="00835F44" w:rsidRDefault="003C45BD" w:rsidP="00E07D38">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DD8FF58" w14:textId="77777777" w:rsidR="003C45BD" w:rsidRPr="00835F44" w:rsidRDefault="003C45BD" w:rsidP="00E07D38">
            <w:pPr>
              <w:pStyle w:val="TAC"/>
            </w:pPr>
            <w:r w:rsidRPr="003E5DC8">
              <w:t>8448</w:t>
            </w:r>
          </w:p>
        </w:tc>
      </w:tr>
      <w:tr w:rsidR="003C45BD" w:rsidRPr="00835F44" w14:paraId="7359B43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2465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F16DEA" w14:textId="77777777" w:rsidR="003C45BD" w:rsidRPr="00835F44" w:rsidRDefault="003C45BD" w:rsidP="00E07D38">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B12A2F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501D7D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2C1EFF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1F3ADB" w14:textId="77777777" w:rsidR="003C45BD" w:rsidRPr="00835F44" w:rsidRDefault="003C45BD" w:rsidP="00E07D38">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7A21CDE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E43E4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360847"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BE86795" w14:textId="77777777" w:rsidR="003C45BD" w:rsidRPr="00835F44" w:rsidRDefault="003C45BD" w:rsidP="00E07D38">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DDA8629" w14:textId="77777777" w:rsidR="003C45BD" w:rsidRPr="00835F44" w:rsidRDefault="003C45BD" w:rsidP="00E07D38">
            <w:pPr>
              <w:pStyle w:val="TAC"/>
            </w:pPr>
            <w:r w:rsidRPr="003E5DC8">
              <w:t>9900</w:t>
            </w:r>
          </w:p>
        </w:tc>
      </w:tr>
      <w:tr w:rsidR="003C45BD" w:rsidRPr="00835F44" w14:paraId="678F125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3ED1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C357F" w14:textId="77777777" w:rsidR="003C45BD" w:rsidRPr="00835F44" w:rsidRDefault="003C45BD" w:rsidP="00E07D38">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CED195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F0D3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E23944"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BBD054" w14:textId="77777777" w:rsidR="003C45BD" w:rsidRPr="00835F44" w:rsidRDefault="003C45BD" w:rsidP="00E07D38">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0C33EC4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EFC176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81A28A0"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E955F09" w14:textId="77777777" w:rsidR="003C45BD" w:rsidRPr="00835F44" w:rsidRDefault="003C45BD" w:rsidP="00E07D38">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536BBF19" w14:textId="77777777" w:rsidR="003C45BD" w:rsidRPr="00835F44" w:rsidRDefault="003C45BD" w:rsidP="00E07D38">
            <w:pPr>
              <w:pStyle w:val="TAC"/>
            </w:pPr>
            <w:r w:rsidRPr="003E5DC8">
              <w:t>10560</w:t>
            </w:r>
          </w:p>
        </w:tc>
      </w:tr>
      <w:tr w:rsidR="003C45BD" w:rsidRPr="00835F44" w14:paraId="236DD2E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ED7B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7427B" w14:textId="77777777" w:rsidR="003C45BD" w:rsidRPr="00835F44" w:rsidRDefault="003C45BD" w:rsidP="00E07D38">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1E6E33D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4C779B4"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394A38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51D07A" w14:textId="77777777" w:rsidR="003C45BD" w:rsidRPr="00835F44" w:rsidRDefault="003C45BD" w:rsidP="00E07D38">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65B7A3C5"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112B965"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5F490F"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0829779" w14:textId="77777777" w:rsidR="003C45BD" w:rsidRPr="00835F44" w:rsidRDefault="003C45BD" w:rsidP="00E07D38">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CF9BA53" w14:textId="77777777" w:rsidR="003C45BD" w:rsidRPr="00835F44" w:rsidRDefault="003C45BD" w:rsidP="00E07D38">
            <w:pPr>
              <w:pStyle w:val="TAC"/>
            </w:pPr>
            <w:r w:rsidRPr="003E5DC8">
              <w:t>10692</w:t>
            </w:r>
          </w:p>
        </w:tc>
      </w:tr>
      <w:tr w:rsidR="003C45BD" w:rsidRPr="00835F44" w14:paraId="64130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41A098"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3BBAC089" w14:textId="77777777" w:rsidR="003C45BD" w:rsidRPr="003E5DC8"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6790F08"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424F6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3ED877A"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6A73116F" w14:textId="77777777" w:rsidR="003C45BD" w:rsidRPr="003E5DC8" w:rsidRDefault="003C45BD" w:rsidP="00E07D38">
            <w:pPr>
              <w:pStyle w:val="TAC"/>
            </w:pPr>
            <w:r>
              <w:t>4488</w:t>
            </w:r>
          </w:p>
        </w:tc>
        <w:tc>
          <w:tcPr>
            <w:tcW w:w="1057" w:type="dxa"/>
            <w:tcBorders>
              <w:top w:val="nil"/>
              <w:left w:val="nil"/>
              <w:bottom w:val="single" w:sz="4" w:space="0" w:color="auto"/>
              <w:right w:val="single" w:sz="4" w:space="0" w:color="auto"/>
            </w:tcBorders>
            <w:shd w:val="clear" w:color="auto" w:fill="auto"/>
            <w:noWrap/>
          </w:tcPr>
          <w:p w14:paraId="5B70BF6A" w14:textId="77777777" w:rsidR="003C45BD" w:rsidRPr="003E5DC8"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F6C3B8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46343A61" w14:textId="77777777" w:rsidR="003C45BD" w:rsidRPr="003E5DC8"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5CB065A4" w14:textId="77777777" w:rsidR="003C45BD" w:rsidRPr="003E5DC8"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76382C93" w14:textId="77777777" w:rsidR="003C45BD" w:rsidRPr="003E5DC8" w:rsidRDefault="003C45BD" w:rsidP="00E07D38">
            <w:pPr>
              <w:pStyle w:val="TAC"/>
            </w:pPr>
            <w:r>
              <w:t>11880</w:t>
            </w:r>
          </w:p>
        </w:tc>
      </w:tr>
      <w:tr w:rsidR="003C45BD" w:rsidRPr="00835F44" w14:paraId="72AE68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9B4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9481E3" w14:textId="77777777" w:rsidR="003C45BD" w:rsidRPr="00835F44" w:rsidRDefault="003C45BD" w:rsidP="00E07D38">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6479BB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2C679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EBC4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CD916DA" w14:textId="77777777" w:rsidR="003C45BD" w:rsidRPr="00835F44" w:rsidRDefault="003C45BD" w:rsidP="00E07D38">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F4E9218"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44787F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737F7"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6ACB89" w14:textId="77777777" w:rsidR="003C45BD" w:rsidRPr="00835F44" w:rsidRDefault="003C45BD" w:rsidP="00E07D38">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80F0136" w14:textId="77777777" w:rsidR="003C45BD" w:rsidRPr="00835F44" w:rsidRDefault="003C45BD" w:rsidP="00E07D38">
            <w:pPr>
              <w:pStyle w:val="TAC"/>
            </w:pPr>
            <w:r w:rsidRPr="003E5DC8">
              <w:t>13200</w:t>
            </w:r>
          </w:p>
        </w:tc>
      </w:tr>
      <w:tr w:rsidR="003C45BD" w:rsidRPr="00835F44" w14:paraId="0EC761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D033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59A2" w14:textId="77777777" w:rsidR="003C45BD" w:rsidRPr="00835F44" w:rsidRDefault="003C45BD" w:rsidP="00E07D38">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1557C3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78AEDB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CE9E5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9D11B3" w14:textId="77777777" w:rsidR="003C45BD" w:rsidRPr="00835F44" w:rsidRDefault="003C45BD" w:rsidP="00E07D38">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0BCCC4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F6A2B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CDA3F9"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918383D" w14:textId="77777777" w:rsidR="003C45BD" w:rsidRPr="00835F44" w:rsidRDefault="003C45BD" w:rsidP="00E07D38">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51323927" w14:textId="77777777" w:rsidR="003C45BD" w:rsidRPr="00835F44" w:rsidRDefault="003C45BD" w:rsidP="00E07D38">
            <w:pPr>
              <w:pStyle w:val="TAC"/>
            </w:pPr>
            <w:r w:rsidRPr="003E5DC8">
              <w:t>14256</w:t>
            </w:r>
          </w:p>
        </w:tc>
      </w:tr>
      <w:tr w:rsidR="003C45BD" w:rsidRPr="00835F44" w14:paraId="7444157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2D2F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944B89" w14:textId="77777777" w:rsidR="003C45BD" w:rsidRPr="00835F44" w:rsidRDefault="003C45BD" w:rsidP="00E07D38">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3229FA2"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52F407"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6872DC"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90B0BE2" w14:textId="77777777" w:rsidR="003C45BD" w:rsidRPr="00835F44" w:rsidRDefault="003C45BD" w:rsidP="00E07D38">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27D3AC2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E801FD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4528CD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DF1F92F" w14:textId="77777777" w:rsidR="003C45BD" w:rsidRPr="00835F44" w:rsidRDefault="003C45BD" w:rsidP="00E07D38">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06F15B31" w14:textId="77777777" w:rsidR="003C45BD" w:rsidRPr="00835F44" w:rsidRDefault="003C45BD" w:rsidP="00E07D38">
            <w:pPr>
              <w:pStyle w:val="TAC"/>
            </w:pPr>
            <w:r w:rsidRPr="003E5DC8">
              <w:t>15840</w:t>
            </w:r>
          </w:p>
        </w:tc>
      </w:tr>
      <w:tr w:rsidR="003C45BD" w:rsidRPr="00835F44" w14:paraId="5DDB85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8EFB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1220C4" w14:textId="77777777" w:rsidR="003C45BD" w:rsidRPr="00835F44" w:rsidRDefault="003C45BD" w:rsidP="00E07D38">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97FE9D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3A2FB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244BD2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19FDF9" w14:textId="77777777" w:rsidR="003C45BD" w:rsidRPr="00835F44" w:rsidRDefault="003C45BD" w:rsidP="00E07D38">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A31341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A923A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C8FBA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C6B34F8" w14:textId="77777777" w:rsidR="003C45BD" w:rsidRPr="00835F44" w:rsidRDefault="003C45BD" w:rsidP="00E07D38">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47DBFF3C" w14:textId="77777777" w:rsidR="003C45BD" w:rsidRPr="00835F44" w:rsidRDefault="003C45BD" w:rsidP="00E07D38">
            <w:pPr>
              <w:pStyle w:val="TAC"/>
            </w:pPr>
            <w:r w:rsidRPr="003E5DC8">
              <w:t>16896</w:t>
            </w:r>
          </w:p>
        </w:tc>
      </w:tr>
      <w:tr w:rsidR="003C45BD" w:rsidRPr="00835F44" w14:paraId="1AF78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4BE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EA54" w14:textId="77777777" w:rsidR="003C45BD" w:rsidRPr="00835F44" w:rsidRDefault="003C45BD" w:rsidP="00E07D38">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2FF3759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F279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61F4E9F"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18081A" w14:textId="77777777" w:rsidR="003C45BD" w:rsidRPr="00835F44" w:rsidRDefault="003C45BD" w:rsidP="00E07D38">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6FB74DB"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7BEE43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14669C6"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54AF90" w14:textId="77777777" w:rsidR="003C45BD" w:rsidRPr="00835F44" w:rsidRDefault="003C45BD" w:rsidP="00E07D38">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5CE010F6" w14:textId="77777777" w:rsidR="003C45BD" w:rsidRPr="00835F44" w:rsidRDefault="003C45BD" w:rsidP="00E07D38">
            <w:pPr>
              <w:pStyle w:val="TAC"/>
            </w:pPr>
            <w:r w:rsidRPr="003E5DC8">
              <w:t>17820</w:t>
            </w:r>
          </w:p>
        </w:tc>
      </w:tr>
      <w:tr w:rsidR="003C45BD" w:rsidRPr="00835F44" w14:paraId="208130F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1866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7ED426" w14:textId="77777777" w:rsidR="003C45BD" w:rsidRPr="00835F44" w:rsidRDefault="003C45BD" w:rsidP="00E07D38">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A9D736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560CF5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E0035A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16D561" w14:textId="77777777" w:rsidR="003C45BD" w:rsidRPr="00835F44" w:rsidRDefault="003C45BD" w:rsidP="00E07D38">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0C04CD4C"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F44950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5162520" w14:textId="77777777" w:rsidR="003C45BD" w:rsidRPr="00835F44" w:rsidRDefault="003C45BD" w:rsidP="00E07D38">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D9B38EE" w14:textId="77777777" w:rsidR="003C45BD" w:rsidRPr="00835F44" w:rsidRDefault="003C45BD" w:rsidP="00E07D38">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76E3E97C" w14:textId="77777777" w:rsidR="003C45BD" w:rsidRPr="00835F44" w:rsidRDefault="003C45BD" w:rsidP="00E07D38">
            <w:pPr>
              <w:pStyle w:val="TAC"/>
            </w:pPr>
            <w:r w:rsidRPr="003E5DC8">
              <w:t>21120</w:t>
            </w:r>
          </w:p>
        </w:tc>
      </w:tr>
      <w:tr w:rsidR="003C45BD" w:rsidRPr="00835F44" w14:paraId="17A86D7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00B0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F41E8E" w14:textId="77777777" w:rsidR="003C45BD" w:rsidRPr="003E5DC8" w:rsidRDefault="003C45BD" w:rsidP="00E07D38">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4644EF9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DA89B65"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85E513A"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5EE840" w14:textId="77777777" w:rsidR="003C45BD" w:rsidRPr="003E5DC8" w:rsidRDefault="003C45BD" w:rsidP="00E07D38">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500B258"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6C6C4A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73A0C5"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58EB9ECD" w14:textId="77777777" w:rsidR="003C45BD" w:rsidRPr="003E5DC8" w:rsidRDefault="003C45BD" w:rsidP="00E07D38">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237F46A" w14:textId="77777777" w:rsidR="003C45BD" w:rsidRPr="003E5DC8" w:rsidRDefault="003C45BD" w:rsidP="00E07D38">
            <w:pPr>
              <w:pStyle w:val="TAC"/>
            </w:pPr>
            <w:r w:rsidRPr="00486449">
              <w:t>21384</w:t>
            </w:r>
          </w:p>
        </w:tc>
      </w:tr>
      <w:tr w:rsidR="003C45BD" w:rsidRPr="00835F44" w14:paraId="649B727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C115F"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9B34A9F" w14:textId="77777777" w:rsidR="003C45BD" w:rsidRPr="00486449" w:rsidRDefault="003C45BD" w:rsidP="00E07D38">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2E4278D3" w14:textId="77777777" w:rsidR="003C45BD" w:rsidRPr="00486449" w:rsidRDefault="003C45BD" w:rsidP="00E07D38">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4721FFEF" w14:textId="77777777" w:rsidR="003C45BD" w:rsidRPr="00486449" w:rsidRDefault="003C45BD" w:rsidP="00E07D38">
            <w:pPr>
              <w:pStyle w:val="TAC"/>
            </w:pPr>
            <w:r w:rsidRPr="003E5DC8">
              <w:t>QPSK</w:t>
            </w:r>
          </w:p>
        </w:tc>
        <w:tc>
          <w:tcPr>
            <w:tcW w:w="890" w:type="dxa"/>
            <w:tcBorders>
              <w:top w:val="single" w:sz="4" w:space="0" w:color="auto"/>
              <w:left w:val="nil"/>
              <w:bottom w:val="single" w:sz="4" w:space="0" w:color="auto"/>
              <w:right w:val="single" w:sz="4" w:space="0" w:color="auto"/>
            </w:tcBorders>
            <w:shd w:val="clear" w:color="auto" w:fill="auto"/>
            <w:noWrap/>
          </w:tcPr>
          <w:p w14:paraId="7E644006" w14:textId="77777777" w:rsidR="003C45BD" w:rsidRPr="00486449" w:rsidRDefault="003C45BD" w:rsidP="00E07D38">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66F91BF7" w14:textId="77777777" w:rsidR="003C45BD" w:rsidRPr="00486449" w:rsidRDefault="003C45BD" w:rsidP="00E07D38">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7DB2C13F" w14:textId="77777777" w:rsidR="003C45BD" w:rsidRPr="00486449" w:rsidRDefault="003C45BD" w:rsidP="00E07D38">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4DAC8B04" w14:textId="77777777" w:rsidR="003C45BD" w:rsidRPr="00486449" w:rsidRDefault="003C45BD" w:rsidP="00E07D38">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F5DFF7A" w14:textId="77777777" w:rsidR="003C45BD" w:rsidRPr="00486449" w:rsidRDefault="003C45BD" w:rsidP="00E07D38">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041EE229" w14:textId="77777777" w:rsidR="003C45BD" w:rsidRPr="00486449" w:rsidRDefault="003C45BD" w:rsidP="00E07D38">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2FD6F5AB" w14:textId="77777777" w:rsidR="003C45BD" w:rsidRPr="00486449" w:rsidRDefault="003C45BD" w:rsidP="00E07D38">
            <w:pPr>
              <w:pStyle w:val="TAC"/>
            </w:pPr>
            <w:r>
              <w:t>23760</w:t>
            </w:r>
          </w:p>
        </w:tc>
      </w:tr>
      <w:tr w:rsidR="003C45BD" w:rsidRPr="00835F44" w14:paraId="6A86105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42FA7"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24F860" w14:textId="77777777" w:rsidR="003C45BD" w:rsidRPr="003E5DC8" w:rsidRDefault="003C45BD" w:rsidP="00E07D38">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31596B7E"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7D9AE9"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ACCA31"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6D582B4" w14:textId="77777777" w:rsidR="003C45BD" w:rsidRPr="003E5DC8" w:rsidRDefault="003C45BD" w:rsidP="00E07D38">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04297A"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2B8115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A7E6FFA"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F9AB232" w14:textId="77777777" w:rsidR="003C45BD" w:rsidRPr="003E5DC8" w:rsidRDefault="003C45BD" w:rsidP="00E07D38">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CB302FB" w14:textId="77777777" w:rsidR="003C45BD" w:rsidRPr="003E5DC8" w:rsidRDefault="003C45BD" w:rsidP="00E07D38">
            <w:pPr>
              <w:pStyle w:val="TAC"/>
            </w:pPr>
            <w:r w:rsidRPr="00486449">
              <w:t>28512</w:t>
            </w:r>
          </w:p>
        </w:tc>
      </w:tr>
      <w:tr w:rsidR="003C45BD" w:rsidRPr="00835F44" w14:paraId="56447F9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3D3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CF02041" w14:textId="77777777" w:rsidR="003C45BD" w:rsidRPr="003E5DC8" w:rsidRDefault="003C45BD" w:rsidP="00E07D38">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5312484F"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F6CF1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181CC5B"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B896EA3" w14:textId="77777777" w:rsidR="003C45BD" w:rsidRPr="003E5DC8" w:rsidRDefault="003C45BD" w:rsidP="00E07D38">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2664A2B"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9381D20"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8C235BC"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D94305C" w14:textId="77777777" w:rsidR="003C45BD" w:rsidRPr="003E5DC8" w:rsidRDefault="003C45BD" w:rsidP="00E07D38">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91002B3" w14:textId="77777777" w:rsidR="003C45BD" w:rsidRPr="003E5DC8" w:rsidRDefault="003C45BD" w:rsidP="00E07D38">
            <w:pPr>
              <w:pStyle w:val="TAC"/>
            </w:pPr>
            <w:r w:rsidRPr="00486449">
              <w:t>32076</w:t>
            </w:r>
          </w:p>
        </w:tc>
      </w:tr>
      <w:tr w:rsidR="003C45BD" w:rsidRPr="00835F44" w14:paraId="2B3E6F9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FB9A5"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E1B719" w14:textId="77777777" w:rsidR="003C45BD" w:rsidRPr="003E5DC8" w:rsidRDefault="003C45BD" w:rsidP="00E07D38">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73A10D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9A53B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2F077A8"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E2B26E6" w14:textId="77777777" w:rsidR="003C45BD" w:rsidRPr="003E5DC8" w:rsidRDefault="003C45BD" w:rsidP="00E07D38">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880083E"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2C8FF52"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3F7F3F6"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7A56F1EA" w14:textId="77777777" w:rsidR="003C45BD" w:rsidRPr="003E5DC8" w:rsidRDefault="003C45BD" w:rsidP="00E07D38">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48B9E22" w14:textId="77777777" w:rsidR="003C45BD" w:rsidRPr="003E5DC8" w:rsidRDefault="003C45BD" w:rsidP="00E07D38">
            <w:pPr>
              <w:pStyle w:val="TAC"/>
            </w:pPr>
            <w:r w:rsidRPr="00486449">
              <w:t>35640</w:t>
            </w:r>
          </w:p>
        </w:tc>
      </w:tr>
      <w:tr w:rsidR="003C45BD" w:rsidRPr="00835F44" w14:paraId="546AD86B"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4AF933"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846E61A" w14:textId="77777777" w:rsidR="003C45BD" w:rsidRPr="00835F44" w:rsidRDefault="003C45BD" w:rsidP="00E07D38">
            <w:pPr>
              <w:pStyle w:val="TAN"/>
            </w:pPr>
            <w:r w:rsidRPr="00835F44">
              <w:t>NOTE 2:</w:t>
            </w:r>
            <w:r w:rsidRPr="00835F44">
              <w:tab/>
              <w:t>MCS Index is based on MCS table 6.1.4.1-1 defined in TS 38.214 [10].</w:t>
            </w:r>
          </w:p>
          <w:p w14:paraId="52F665B6"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51A8D11B"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BEE9C3" w14:textId="77777777" w:rsidR="003C45BD" w:rsidRDefault="003C45BD"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86" w:name="_Toc21343172"/>
      <w:bookmarkStart w:id="87" w:name="_Toc29770138"/>
      <w:bookmarkStart w:id="88" w:name="_Toc29799637"/>
      <w:bookmarkStart w:id="89" w:name="_Toc37254861"/>
      <w:bookmarkStart w:id="90" w:name="_Toc37255504"/>
      <w:bookmarkStart w:id="91" w:name="_Toc45887529"/>
      <w:bookmarkStart w:id="92" w:name="_Toc53172266"/>
      <w:bookmarkStart w:id="93" w:name="_Toc61357031"/>
      <w:bookmarkStart w:id="94" w:name="_Toc67913900"/>
      <w:bookmarkStart w:id="95" w:name="_Toc75469717"/>
      <w:bookmarkStart w:id="96" w:name="_Toc76508207"/>
      <w:bookmarkStart w:id="97" w:name="_Toc83193108"/>
      <w:r w:rsidRPr="00835F44">
        <w:rPr>
          <w:snapToGrid w:val="0"/>
        </w:rPr>
        <w:lastRenderedPageBreak/>
        <w:t>A.2.2.3</w:t>
      </w:r>
      <w:r w:rsidRPr="00835F44">
        <w:rPr>
          <w:snapToGrid w:val="0"/>
        </w:rPr>
        <w:tab/>
        <w:t>DFT-s-OFDM 16QAM</w:t>
      </w:r>
      <w:bookmarkEnd w:id="86"/>
      <w:bookmarkEnd w:id="87"/>
      <w:bookmarkEnd w:id="88"/>
      <w:bookmarkEnd w:id="89"/>
      <w:bookmarkEnd w:id="90"/>
      <w:bookmarkEnd w:id="91"/>
      <w:bookmarkEnd w:id="92"/>
      <w:bookmarkEnd w:id="93"/>
      <w:bookmarkEnd w:id="94"/>
      <w:bookmarkEnd w:id="95"/>
      <w:bookmarkEnd w:id="96"/>
      <w:bookmarkEnd w:id="97"/>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15807" w:rsidRPr="00835F44" w14:paraId="41CA253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8B17E2" w14:textId="77777777" w:rsidR="00115807" w:rsidRPr="00835F44" w:rsidRDefault="0011580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1FD7D2" w14:textId="77777777" w:rsidR="00115807" w:rsidRPr="001F4A8E" w:rsidRDefault="0011580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A77F42" w14:textId="77777777" w:rsidR="00115807" w:rsidRPr="00835F44" w:rsidRDefault="0011580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CA08D3" w14:textId="77777777" w:rsidR="00115807" w:rsidRPr="00835F44" w:rsidRDefault="0011580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C17E9D" w14:textId="77777777" w:rsidR="00115807" w:rsidRPr="00835F44" w:rsidRDefault="0011580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231F74" w14:textId="77777777" w:rsidR="00115807" w:rsidRPr="00835F44" w:rsidRDefault="0011580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7A9DD9" w14:textId="77777777" w:rsidR="00115807" w:rsidRPr="00835F44" w:rsidRDefault="0011580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4067F94" w14:textId="77777777" w:rsidR="00115807" w:rsidRPr="00835F44" w:rsidRDefault="0011580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FA0D" w14:textId="77777777" w:rsidR="00115807" w:rsidRPr="00835F44" w:rsidRDefault="0011580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7DA1C8" w14:textId="77777777" w:rsidR="00115807" w:rsidRPr="00835F44" w:rsidRDefault="0011580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B4666D" w14:textId="77777777" w:rsidR="00115807" w:rsidRPr="00835F44" w:rsidRDefault="00115807" w:rsidP="00E07D38">
            <w:pPr>
              <w:pStyle w:val="TAH"/>
            </w:pPr>
            <w:r w:rsidRPr="00835F44">
              <w:t>Total modulated symbols per slot</w:t>
            </w:r>
          </w:p>
        </w:tc>
      </w:tr>
      <w:tr w:rsidR="00115807" w:rsidRPr="00835F44" w14:paraId="6779DE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4D23" w14:textId="77777777" w:rsidR="00115807" w:rsidRPr="00835F44" w:rsidRDefault="0011580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B2DF21" w14:textId="77777777" w:rsidR="00115807" w:rsidRPr="00835F44" w:rsidRDefault="0011580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926BD4C" w14:textId="77777777" w:rsidR="00115807" w:rsidRPr="00835F44" w:rsidRDefault="0011580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E38E1F4" w14:textId="77777777" w:rsidR="00115807" w:rsidRPr="00835F44" w:rsidRDefault="0011580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412336" w14:textId="77777777" w:rsidR="00115807" w:rsidRPr="00835F44" w:rsidRDefault="0011580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F092BB" w14:textId="77777777" w:rsidR="00115807" w:rsidRPr="00835F44" w:rsidRDefault="0011580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039C7AF" w14:textId="77777777" w:rsidR="00115807" w:rsidRPr="00835F44" w:rsidRDefault="0011580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E3D73" w14:textId="77777777" w:rsidR="00115807" w:rsidRPr="00835F44" w:rsidRDefault="0011580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781316" w14:textId="77777777" w:rsidR="00115807" w:rsidRPr="00835F44" w:rsidRDefault="0011580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F80F034" w14:textId="77777777" w:rsidR="00115807" w:rsidRPr="00835F44" w:rsidRDefault="0011580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08C0A75" w14:textId="77777777" w:rsidR="00115807" w:rsidRPr="00835F44" w:rsidRDefault="00115807" w:rsidP="00E07D38">
            <w:pPr>
              <w:pStyle w:val="TAH"/>
            </w:pPr>
            <w:r w:rsidRPr="00835F44">
              <w:t> </w:t>
            </w:r>
          </w:p>
        </w:tc>
      </w:tr>
      <w:tr w:rsidR="00115807" w:rsidRPr="00835F44" w14:paraId="11729E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36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81CA3" w14:textId="77777777" w:rsidR="00115807" w:rsidRPr="00835F44" w:rsidRDefault="00115807"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26F6B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8C9E0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7ED5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78877B" w14:textId="77777777" w:rsidR="00115807" w:rsidRPr="00835F44" w:rsidRDefault="00115807"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15F25CF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E53D0F"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642D4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2B06C4" w14:textId="77777777" w:rsidR="00115807" w:rsidRPr="00835F44" w:rsidRDefault="00115807"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1AF6998" w14:textId="77777777" w:rsidR="00115807" w:rsidRPr="00835F44" w:rsidRDefault="00115807" w:rsidP="00E07D38">
            <w:pPr>
              <w:pStyle w:val="TAC"/>
            </w:pPr>
            <w:r>
              <w:rPr>
                <w:rFonts w:cs="Arial"/>
                <w:color w:val="000000"/>
                <w:szCs w:val="18"/>
              </w:rPr>
              <w:t>132</w:t>
            </w:r>
          </w:p>
        </w:tc>
      </w:tr>
      <w:tr w:rsidR="00115807" w:rsidRPr="00835F44" w14:paraId="5E7AF3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2EA3C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4E7DB6" w14:textId="77777777" w:rsidR="00115807" w:rsidRPr="00835F44" w:rsidRDefault="00115807" w:rsidP="00E07D38">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339765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7F10B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B26180"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535DEB" w14:textId="77777777" w:rsidR="00115807" w:rsidRPr="00835F44" w:rsidRDefault="00115807" w:rsidP="00E07D38">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5A46C1EF"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AC530"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BBAB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F62CF6" w14:textId="77777777" w:rsidR="00115807" w:rsidRPr="00835F44" w:rsidRDefault="00115807" w:rsidP="00E07D38">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64279B3A" w14:textId="77777777" w:rsidR="00115807" w:rsidRPr="00835F44" w:rsidRDefault="00115807" w:rsidP="00E07D38">
            <w:pPr>
              <w:pStyle w:val="TAC"/>
            </w:pPr>
            <w:r>
              <w:rPr>
                <w:rFonts w:cs="Arial"/>
                <w:color w:val="000000"/>
                <w:szCs w:val="18"/>
              </w:rPr>
              <w:t>660</w:t>
            </w:r>
          </w:p>
        </w:tc>
      </w:tr>
      <w:tr w:rsidR="00115807" w:rsidRPr="00835F44" w14:paraId="518D20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5057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3FE2C0" w14:textId="77777777" w:rsidR="00115807" w:rsidRPr="00835F44" w:rsidRDefault="00115807"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EAB9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EA270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E766F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67145D" w14:textId="77777777" w:rsidR="00115807" w:rsidRPr="00835F44" w:rsidRDefault="00115807"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2E84FCF4"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E8F192"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8856D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77CAA6" w14:textId="77777777" w:rsidR="00115807" w:rsidRPr="00835F44" w:rsidRDefault="00115807"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4A60EA8" w14:textId="77777777" w:rsidR="00115807" w:rsidRPr="00835F44" w:rsidRDefault="00115807" w:rsidP="00E07D38">
            <w:pPr>
              <w:pStyle w:val="TAC"/>
            </w:pPr>
            <w:r>
              <w:rPr>
                <w:rFonts w:cs="Arial"/>
                <w:color w:val="000000"/>
                <w:szCs w:val="18"/>
              </w:rPr>
              <w:t>1188</w:t>
            </w:r>
          </w:p>
        </w:tc>
      </w:tr>
      <w:tr w:rsidR="00115807" w:rsidRPr="00835F44" w14:paraId="0F20A33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829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3F4BD3" w14:textId="77777777" w:rsidR="00115807" w:rsidRPr="00835F44" w:rsidRDefault="00115807"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074CBD7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E241A"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8BBC0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BA5149" w14:textId="77777777" w:rsidR="00115807" w:rsidRPr="00835F44" w:rsidRDefault="00115807" w:rsidP="00E07D38">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4CD1C1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B452B"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595F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C12698" w14:textId="77777777" w:rsidR="00115807" w:rsidRPr="00835F44" w:rsidRDefault="00115807" w:rsidP="00E07D38">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9F24A7E" w14:textId="77777777" w:rsidR="00115807" w:rsidRPr="00835F44" w:rsidRDefault="00115807" w:rsidP="00E07D38">
            <w:pPr>
              <w:pStyle w:val="TAC"/>
            </w:pPr>
            <w:r>
              <w:rPr>
                <w:rFonts w:cs="Arial"/>
                <w:color w:val="000000"/>
                <w:szCs w:val="18"/>
              </w:rPr>
              <w:t>1320</w:t>
            </w:r>
          </w:p>
        </w:tc>
      </w:tr>
      <w:tr w:rsidR="00115807" w:rsidRPr="00835F44" w14:paraId="7B3D7CF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30F0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03B43D" w14:textId="77777777" w:rsidR="00115807" w:rsidRPr="00835F44" w:rsidRDefault="00115807"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726736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254DA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21758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A5D4A5" w14:textId="77777777" w:rsidR="00115807" w:rsidRPr="00835F44" w:rsidRDefault="00115807"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9DB7E4E"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89514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0BE15"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88ED91" w14:textId="77777777" w:rsidR="00115807" w:rsidRPr="00835F44" w:rsidRDefault="00115807"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60EA786" w14:textId="77777777" w:rsidR="00115807" w:rsidRPr="00835F44" w:rsidRDefault="00115807" w:rsidP="00E07D38">
            <w:pPr>
              <w:pStyle w:val="TAC"/>
            </w:pPr>
            <w:r>
              <w:rPr>
                <w:rFonts w:cs="Arial"/>
                <w:color w:val="000000"/>
                <w:szCs w:val="18"/>
              </w:rPr>
              <w:t>1584</w:t>
            </w:r>
          </w:p>
        </w:tc>
      </w:tr>
      <w:tr w:rsidR="00115807" w:rsidRPr="00835F44" w14:paraId="5C2823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F0264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8AF09" w14:textId="77777777" w:rsidR="00115807" w:rsidRPr="00835F44" w:rsidRDefault="00115807" w:rsidP="00E07D38">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A5FA5D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9151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5ABA2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4E0E8" w14:textId="77777777" w:rsidR="00115807" w:rsidRPr="00835F44" w:rsidRDefault="00115807"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B551A99"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EA0BD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60489"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78E126" w14:textId="77777777" w:rsidR="00115807" w:rsidRPr="00835F44" w:rsidRDefault="00115807" w:rsidP="00E07D38">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8623F6E" w14:textId="77777777" w:rsidR="00115807" w:rsidRPr="00835F44" w:rsidRDefault="00115807" w:rsidP="00E07D38">
            <w:pPr>
              <w:pStyle w:val="TAC"/>
            </w:pPr>
            <w:r>
              <w:rPr>
                <w:rFonts w:cs="Arial"/>
                <w:color w:val="000000"/>
                <w:szCs w:val="18"/>
              </w:rPr>
              <w:t>1980</w:t>
            </w:r>
          </w:p>
        </w:tc>
      </w:tr>
      <w:tr w:rsidR="00115807" w:rsidRPr="00835F44" w14:paraId="006603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86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E05E1" w14:textId="77777777" w:rsidR="00115807" w:rsidRPr="00835F44" w:rsidRDefault="0011580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3A4860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B63C4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32DD5D"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62F867" w14:textId="77777777" w:rsidR="00115807" w:rsidRPr="00835F44" w:rsidRDefault="00115807"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8E04310"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7986C4"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33F1C1"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E702D" w14:textId="77777777" w:rsidR="00115807" w:rsidRPr="00835F44" w:rsidRDefault="00115807"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B239F3" w14:textId="77777777" w:rsidR="00115807" w:rsidRPr="00835F44" w:rsidRDefault="00115807" w:rsidP="00E07D38">
            <w:pPr>
              <w:pStyle w:val="TAC"/>
            </w:pPr>
            <w:r>
              <w:rPr>
                <w:rFonts w:cs="Arial"/>
                <w:color w:val="000000"/>
                <w:szCs w:val="18"/>
              </w:rPr>
              <w:t>2376</w:t>
            </w:r>
          </w:p>
        </w:tc>
      </w:tr>
      <w:tr w:rsidR="00115807" w:rsidRPr="00835F44" w14:paraId="6842B83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8135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FA9E04" w14:textId="77777777" w:rsidR="00115807" w:rsidRPr="00835F44" w:rsidRDefault="0011580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F8CC42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4E486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3BE2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0B8E3" w14:textId="77777777" w:rsidR="00115807" w:rsidRPr="00835F44" w:rsidRDefault="00115807"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771A3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87FD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3C850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C7A93F" w14:textId="77777777" w:rsidR="00115807" w:rsidRPr="00835F44" w:rsidRDefault="00115807"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6B4919A" w14:textId="77777777" w:rsidR="00115807" w:rsidRPr="00835F44" w:rsidRDefault="00115807" w:rsidP="00E07D38">
            <w:pPr>
              <w:pStyle w:val="TAC"/>
            </w:pPr>
            <w:r>
              <w:rPr>
                <w:rFonts w:cs="Arial"/>
                <w:color w:val="000000"/>
                <w:szCs w:val="18"/>
              </w:rPr>
              <w:t>3168</w:t>
            </w:r>
          </w:p>
        </w:tc>
      </w:tr>
      <w:tr w:rsidR="00115807" w:rsidRPr="00835F44" w14:paraId="64065F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28FD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7608B9" w14:textId="77777777" w:rsidR="00115807" w:rsidRPr="00835F44" w:rsidRDefault="0011580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839693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62BC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4B935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15F7295" w14:textId="77777777" w:rsidR="00115807" w:rsidRPr="00835F44" w:rsidRDefault="0011580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5BB5DAC"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57B6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5B331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501E8" w14:textId="77777777" w:rsidR="00115807" w:rsidRPr="00835F44" w:rsidRDefault="00115807"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6E6EC5D" w14:textId="77777777" w:rsidR="00115807" w:rsidRPr="00835F44" w:rsidRDefault="00115807" w:rsidP="00E07D38">
            <w:pPr>
              <w:pStyle w:val="TAC"/>
            </w:pPr>
            <w:r>
              <w:rPr>
                <w:rFonts w:cs="Arial"/>
                <w:color w:val="000000"/>
                <w:szCs w:val="18"/>
              </w:rPr>
              <w:t>3300</w:t>
            </w:r>
          </w:p>
        </w:tc>
      </w:tr>
      <w:tr w:rsidR="00115807" w:rsidRPr="00835F44" w14:paraId="7ED99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71EC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A343" w14:textId="77777777" w:rsidR="00115807" w:rsidRPr="00835F44" w:rsidRDefault="00115807"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38B105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FDB823"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8DDFEB"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425F7" w14:textId="77777777" w:rsidR="00115807" w:rsidRPr="00835F44" w:rsidRDefault="00115807" w:rsidP="00E07D38">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66C16EA3"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BE517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6F096"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885520" w14:textId="77777777" w:rsidR="00115807" w:rsidRPr="00835F44" w:rsidRDefault="00115807" w:rsidP="00E07D38">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2E369407" w14:textId="77777777" w:rsidR="00115807" w:rsidRPr="00835F44" w:rsidRDefault="00115807" w:rsidP="00E07D38">
            <w:pPr>
              <w:pStyle w:val="TAC"/>
            </w:pPr>
            <w:r>
              <w:rPr>
                <w:rFonts w:cs="Arial"/>
                <w:color w:val="000000"/>
                <w:szCs w:val="18"/>
              </w:rPr>
              <w:t>3960</w:t>
            </w:r>
          </w:p>
        </w:tc>
      </w:tr>
      <w:tr w:rsidR="00115807" w:rsidRPr="00835F44" w14:paraId="072A93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BD98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488C7" w14:textId="77777777" w:rsidR="00115807" w:rsidRPr="00835F44" w:rsidRDefault="00115807" w:rsidP="00E07D38">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2D0FFC75"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54D6E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C4C01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0B3030" w14:textId="77777777" w:rsidR="00115807" w:rsidRPr="00835F44" w:rsidRDefault="00115807" w:rsidP="00E07D38">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94493DA"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E8FA0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CD6E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249E3C" w14:textId="77777777" w:rsidR="00115807" w:rsidRPr="00835F44" w:rsidRDefault="00115807" w:rsidP="00E07D38">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3DD7497A" w14:textId="77777777" w:rsidR="00115807" w:rsidRPr="00835F44" w:rsidRDefault="00115807" w:rsidP="00E07D38">
            <w:pPr>
              <w:pStyle w:val="TAC"/>
            </w:pPr>
            <w:r>
              <w:rPr>
                <w:rFonts w:cs="Arial"/>
                <w:color w:val="000000"/>
                <w:szCs w:val="18"/>
              </w:rPr>
              <w:t>4224</w:t>
            </w:r>
          </w:p>
        </w:tc>
      </w:tr>
      <w:tr w:rsidR="00115807" w:rsidRPr="00835F44" w14:paraId="02E3CC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7A39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FB47D2" w14:textId="77777777" w:rsidR="00115807" w:rsidRPr="00835F44" w:rsidRDefault="00115807"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BFF221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CB042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6A159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CA42A1" w14:textId="77777777" w:rsidR="00115807" w:rsidRPr="00835F44" w:rsidRDefault="00115807" w:rsidP="00E07D38">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226AE42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F281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730E7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FDF585" w14:textId="77777777" w:rsidR="00115807" w:rsidRPr="00835F44" w:rsidRDefault="0011580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EC0BB72" w14:textId="77777777" w:rsidR="00115807" w:rsidRPr="00835F44" w:rsidRDefault="00115807" w:rsidP="00E07D38">
            <w:pPr>
              <w:pStyle w:val="TAC"/>
            </w:pPr>
            <w:r>
              <w:rPr>
                <w:rFonts w:cs="Arial"/>
                <w:color w:val="000000"/>
                <w:szCs w:val="18"/>
              </w:rPr>
              <w:t>4752</w:t>
            </w:r>
          </w:p>
        </w:tc>
      </w:tr>
      <w:tr w:rsidR="00115807" w:rsidRPr="00835F44" w14:paraId="060D71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375349"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831446" w14:textId="77777777" w:rsidR="00115807" w:rsidRDefault="00115807"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28ADC2D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183388"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47DAD32"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46A00E6" w14:textId="77777777" w:rsidR="00115807" w:rsidRDefault="00115807" w:rsidP="00E07D38">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1B15810"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8C35DA"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FAD671" w14:textId="77777777" w:rsidR="00115807" w:rsidRDefault="0011580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019CC5" w14:textId="77777777" w:rsidR="00115807" w:rsidRDefault="00115807" w:rsidP="00E07D38">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EE804CF" w14:textId="77777777" w:rsidR="00115807" w:rsidRDefault="00115807" w:rsidP="00E07D38">
            <w:pPr>
              <w:pStyle w:val="TAC"/>
              <w:rPr>
                <w:rFonts w:cs="Arial"/>
                <w:color w:val="000000"/>
                <w:szCs w:val="18"/>
              </w:rPr>
            </w:pPr>
            <w:r>
              <w:rPr>
                <w:rFonts w:cs="Arial"/>
                <w:color w:val="000000"/>
                <w:szCs w:val="18"/>
              </w:rPr>
              <w:t>5940</w:t>
            </w:r>
          </w:p>
        </w:tc>
      </w:tr>
      <w:tr w:rsidR="00115807" w:rsidRPr="00835F44" w14:paraId="0F3E272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4E32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B22CA" w14:textId="77777777" w:rsidR="00115807" w:rsidRPr="00835F44" w:rsidRDefault="00115807"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2126E2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7E48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A697C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1AC3B4" w14:textId="77777777" w:rsidR="00115807" w:rsidRPr="00835F44" w:rsidRDefault="00115807" w:rsidP="00E07D38">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D2B2A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1B5C9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BD17F4"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14CBD76" w14:textId="77777777" w:rsidR="00115807" w:rsidRPr="00835F44" w:rsidRDefault="00115807"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80D3F31" w14:textId="77777777" w:rsidR="00115807" w:rsidRPr="00835F44" w:rsidRDefault="00115807" w:rsidP="00E07D38">
            <w:pPr>
              <w:pStyle w:val="TAC"/>
            </w:pPr>
            <w:r>
              <w:rPr>
                <w:rFonts w:cs="Arial"/>
                <w:color w:val="000000"/>
                <w:szCs w:val="18"/>
              </w:rPr>
              <w:t>6600</w:t>
            </w:r>
          </w:p>
        </w:tc>
      </w:tr>
      <w:tr w:rsidR="00115807" w:rsidRPr="00835F44" w14:paraId="10DD6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70A9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C00A3" w14:textId="77777777" w:rsidR="00115807" w:rsidRPr="00835F44" w:rsidRDefault="00115807" w:rsidP="00E07D38">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045124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0F0B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00EB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E1B26A" w14:textId="77777777" w:rsidR="00115807" w:rsidRPr="00835F44" w:rsidRDefault="00115807" w:rsidP="00E07D38">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48652D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25D7A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122D"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9C4EB1" w14:textId="77777777" w:rsidR="00115807" w:rsidRPr="00835F44" w:rsidRDefault="00115807"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983D05E" w14:textId="77777777" w:rsidR="00115807" w:rsidRPr="00835F44" w:rsidRDefault="00115807" w:rsidP="00E07D38">
            <w:pPr>
              <w:pStyle w:val="TAC"/>
            </w:pPr>
            <w:r>
              <w:rPr>
                <w:rFonts w:cs="Arial"/>
                <w:color w:val="000000"/>
                <w:szCs w:val="18"/>
              </w:rPr>
              <w:t>7920</w:t>
            </w:r>
          </w:p>
        </w:tc>
      </w:tr>
      <w:tr w:rsidR="00115807" w:rsidRPr="00835F44" w14:paraId="0B73CB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7E8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0D9146" w14:textId="77777777" w:rsidR="00115807" w:rsidRPr="00835F44" w:rsidRDefault="00115807"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598AF13C"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557D96"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FC7D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61A572" w14:textId="77777777" w:rsidR="00115807" w:rsidRPr="00835F44" w:rsidRDefault="00115807"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914D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A132A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20DBC0"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9B3FAC" w14:textId="77777777" w:rsidR="00115807" w:rsidRPr="00835F44" w:rsidRDefault="00115807" w:rsidP="00E07D38">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4E68B1E" w14:textId="77777777" w:rsidR="00115807" w:rsidRPr="00835F44" w:rsidRDefault="00115807" w:rsidP="00E07D38">
            <w:pPr>
              <w:pStyle w:val="TAC"/>
            </w:pPr>
            <w:r>
              <w:rPr>
                <w:rFonts w:cs="Arial"/>
                <w:color w:val="000000"/>
                <w:szCs w:val="18"/>
              </w:rPr>
              <w:t>8448</w:t>
            </w:r>
          </w:p>
        </w:tc>
      </w:tr>
      <w:tr w:rsidR="00115807" w:rsidRPr="00835F44" w14:paraId="6F5926C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DF4A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B0394E" w14:textId="77777777" w:rsidR="00115807" w:rsidRPr="00835F44" w:rsidRDefault="00115807"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C9368D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29AB3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993B4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843A1C" w14:textId="77777777" w:rsidR="00115807" w:rsidRPr="00835F44" w:rsidRDefault="00115807" w:rsidP="00E07D38">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FB60E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6584E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A7C651"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6FE0B2" w14:textId="77777777" w:rsidR="00115807" w:rsidRPr="00835F44" w:rsidRDefault="00115807" w:rsidP="00E07D38">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90C139C" w14:textId="77777777" w:rsidR="00115807" w:rsidRPr="00835F44" w:rsidRDefault="00115807" w:rsidP="00E07D38">
            <w:pPr>
              <w:pStyle w:val="TAC"/>
            </w:pPr>
            <w:r>
              <w:rPr>
                <w:rFonts w:cs="Arial"/>
                <w:color w:val="000000"/>
                <w:szCs w:val="18"/>
              </w:rPr>
              <w:t>9900</w:t>
            </w:r>
          </w:p>
        </w:tc>
      </w:tr>
      <w:tr w:rsidR="00115807" w:rsidRPr="00835F44" w14:paraId="2994A2E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0A73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8B8813" w14:textId="77777777" w:rsidR="00115807" w:rsidRPr="00835F44" w:rsidRDefault="00115807" w:rsidP="00E07D38">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EF0295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6F437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7C7AB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7D48D9"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060A2C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35C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A22AA"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2608CC7" w14:textId="77777777" w:rsidR="00115807" w:rsidRPr="00835F44" w:rsidRDefault="00115807" w:rsidP="00E07D38">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D0590E7" w14:textId="77777777" w:rsidR="00115807" w:rsidRPr="00835F44" w:rsidRDefault="00115807" w:rsidP="00E07D38">
            <w:pPr>
              <w:pStyle w:val="TAC"/>
            </w:pPr>
            <w:r>
              <w:rPr>
                <w:rFonts w:cs="Arial"/>
                <w:color w:val="000000"/>
                <w:szCs w:val="18"/>
              </w:rPr>
              <w:t>10560</w:t>
            </w:r>
          </w:p>
        </w:tc>
      </w:tr>
      <w:tr w:rsidR="00115807" w:rsidRPr="00835F44" w14:paraId="3FF22B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9EE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A1BFD" w14:textId="77777777" w:rsidR="00115807" w:rsidRPr="00835F44" w:rsidRDefault="00115807" w:rsidP="00E07D38">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8608EA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4C888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1EC5A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0DE32"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DA9182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087F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3D6CAC"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7EB6B6" w14:textId="77777777" w:rsidR="00115807" w:rsidRPr="00835F44" w:rsidRDefault="00115807" w:rsidP="00E07D38">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F342EBE" w14:textId="77777777" w:rsidR="00115807" w:rsidRPr="00835F44" w:rsidRDefault="00115807" w:rsidP="00E07D38">
            <w:pPr>
              <w:pStyle w:val="TAC"/>
            </w:pPr>
            <w:r>
              <w:rPr>
                <w:rFonts w:cs="Arial"/>
                <w:color w:val="000000"/>
                <w:szCs w:val="18"/>
              </w:rPr>
              <w:t>10692</w:t>
            </w:r>
          </w:p>
        </w:tc>
      </w:tr>
      <w:tr w:rsidR="00115807" w:rsidRPr="00835F44" w14:paraId="1FB28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C1B82"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082018" w14:textId="77777777" w:rsidR="00115807" w:rsidRDefault="00115807"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CC418B4"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F47F05"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3B99D2F"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2D00106" w14:textId="77777777" w:rsidR="00115807" w:rsidRDefault="00115807" w:rsidP="00E07D38">
            <w:pPr>
              <w:pStyle w:val="TAC"/>
              <w:rPr>
                <w:rFonts w:cs="Arial"/>
                <w:color w:val="000000"/>
                <w:szCs w:val="18"/>
              </w:rPr>
            </w:pPr>
            <w:r>
              <w:rPr>
                <w:rFonts w:cs="Arial"/>
                <w:color w:val="000000"/>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50C3FAB3"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7595B9"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EFD94DF" w14:textId="77777777" w:rsidR="00115807" w:rsidRDefault="0011580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14537D4" w14:textId="77777777" w:rsidR="00115807" w:rsidRDefault="00115807"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377BB3EE" w14:textId="77777777" w:rsidR="00115807" w:rsidRDefault="00115807" w:rsidP="00E07D38">
            <w:pPr>
              <w:pStyle w:val="TAC"/>
              <w:rPr>
                <w:rFonts w:cs="Arial"/>
                <w:color w:val="000000"/>
                <w:szCs w:val="18"/>
              </w:rPr>
            </w:pPr>
            <w:r>
              <w:rPr>
                <w:rFonts w:cs="Arial"/>
                <w:color w:val="000000"/>
                <w:szCs w:val="18"/>
              </w:rPr>
              <w:t>11880</w:t>
            </w:r>
          </w:p>
        </w:tc>
      </w:tr>
      <w:tr w:rsidR="00115807" w:rsidRPr="00835F44" w14:paraId="3F2B530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93FA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85B72" w14:textId="77777777" w:rsidR="00115807" w:rsidRPr="00835F44" w:rsidRDefault="00115807"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AA8CBE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32C32"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E3346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5D729D" w14:textId="77777777" w:rsidR="00115807" w:rsidRPr="00835F44" w:rsidRDefault="00115807"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D02B0C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45720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3544CD"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09D2B69" w14:textId="77777777" w:rsidR="00115807" w:rsidRPr="00835F44" w:rsidRDefault="00115807"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8974B29" w14:textId="77777777" w:rsidR="00115807" w:rsidRPr="00835F44" w:rsidRDefault="00115807" w:rsidP="00E07D38">
            <w:pPr>
              <w:pStyle w:val="TAC"/>
            </w:pPr>
            <w:r>
              <w:rPr>
                <w:rFonts w:cs="Arial"/>
                <w:color w:val="000000"/>
                <w:szCs w:val="18"/>
              </w:rPr>
              <w:t>13200</w:t>
            </w:r>
          </w:p>
        </w:tc>
      </w:tr>
      <w:tr w:rsidR="00115807" w:rsidRPr="00835F44" w14:paraId="39F77C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C823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BD4A6E" w14:textId="77777777" w:rsidR="00115807" w:rsidRPr="00835F44" w:rsidRDefault="00115807" w:rsidP="00E07D38">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4DD49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6A25ED"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3DAF3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78B590" w14:textId="77777777" w:rsidR="00115807" w:rsidRPr="00835F44" w:rsidRDefault="00115807" w:rsidP="00E07D38">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29DA3F9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540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8F38E"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FB43BC5" w14:textId="77777777" w:rsidR="00115807" w:rsidRPr="00835F44" w:rsidRDefault="00115807" w:rsidP="00E07D38">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6065BC59" w14:textId="77777777" w:rsidR="00115807" w:rsidRPr="00835F44" w:rsidRDefault="00115807" w:rsidP="00E07D38">
            <w:pPr>
              <w:pStyle w:val="TAC"/>
            </w:pPr>
            <w:r>
              <w:rPr>
                <w:rFonts w:cs="Arial"/>
                <w:color w:val="000000"/>
                <w:szCs w:val="18"/>
              </w:rPr>
              <w:t>14256</w:t>
            </w:r>
          </w:p>
        </w:tc>
      </w:tr>
      <w:tr w:rsidR="00115807" w:rsidRPr="00835F44" w14:paraId="3B13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4B4E1"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4C02C4" w14:textId="77777777" w:rsidR="00115807" w:rsidRPr="00835F44" w:rsidRDefault="00115807"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D12E9A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E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F7CB2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3A6978" w14:textId="77777777" w:rsidR="00115807" w:rsidRPr="00835F44" w:rsidRDefault="0011580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EECFE8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EE5EE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BAE104"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712EC" w14:textId="77777777" w:rsidR="00115807" w:rsidRPr="00835F44" w:rsidRDefault="00115807" w:rsidP="00E07D38">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27DB19D" w14:textId="77777777" w:rsidR="00115807" w:rsidRPr="00835F44" w:rsidRDefault="00115807" w:rsidP="00E07D38">
            <w:pPr>
              <w:pStyle w:val="TAC"/>
            </w:pPr>
            <w:r>
              <w:rPr>
                <w:rFonts w:cs="Arial"/>
                <w:color w:val="000000"/>
                <w:szCs w:val="18"/>
              </w:rPr>
              <w:t>15840</w:t>
            </w:r>
          </w:p>
        </w:tc>
      </w:tr>
      <w:tr w:rsidR="00115807" w:rsidRPr="00835F44" w14:paraId="4C769D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F59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872048" w14:textId="77777777" w:rsidR="00115807" w:rsidRPr="00835F44" w:rsidRDefault="00115807"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1EE4B3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752E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3E8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BEDB0C" w14:textId="77777777" w:rsidR="00115807" w:rsidRPr="00835F44" w:rsidRDefault="00115807" w:rsidP="00E07D38">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44E62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8B4319"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99EAF9"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5D84AF2" w14:textId="77777777" w:rsidR="00115807" w:rsidRPr="00835F44" w:rsidRDefault="00115807"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5BFDC64" w14:textId="77777777" w:rsidR="00115807" w:rsidRPr="00835F44" w:rsidRDefault="00115807" w:rsidP="00E07D38">
            <w:pPr>
              <w:pStyle w:val="TAC"/>
            </w:pPr>
            <w:r>
              <w:rPr>
                <w:rFonts w:cs="Arial"/>
                <w:color w:val="000000"/>
                <w:szCs w:val="18"/>
              </w:rPr>
              <w:t>16896</w:t>
            </w:r>
          </w:p>
        </w:tc>
      </w:tr>
      <w:tr w:rsidR="00115807" w:rsidRPr="00835F44" w14:paraId="0205F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9C03"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B22AA" w14:textId="77777777" w:rsidR="00115807" w:rsidRPr="00835F44" w:rsidRDefault="0011580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A0DAC19"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901AD8"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62893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35E389" w14:textId="77777777" w:rsidR="00115807" w:rsidRPr="00835F44" w:rsidRDefault="00115807" w:rsidP="00E07D38">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966C43B"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82CD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13491A"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E81F7F" w14:textId="77777777" w:rsidR="00115807" w:rsidRPr="00835F44" w:rsidRDefault="00115807" w:rsidP="00E07D38">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250D15B1" w14:textId="77777777" w:rsidR="00115807" w:rsidRPr="00835F44" w:rsidRDefault="00115807" w:rsidP="00E07D38">
            <w:pPr>
              <w:pStyle w:val="TAC"/>
            </w:pPr>
            <w:r>
              <w:rPr>
                <w:rFonts w:cs="Arial"/>
                <w:color w:val="000000"/>
                <w:szCs w:val="18"/>
              </w:rPr>
              <w:t>17820</w:t>
            </w:r>
          </w:p>
        </w:tc>
      </w:tr>
      <w:tr w:rsidR="00115807" w:rsidRPr="00835F44" w14:paraId="6D5D0E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CC578"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905B1E" w14:textId="77777777" w:rsidR="00115807" w:rsidRPr="00835F44" w:rsidRDefault="0011580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048C8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FEF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F0A1A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769DB9"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8D871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836E3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291CEA"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F46EF10" w14:textId="77777777" w:rsidR="00115807" w:rsidRPr="00835F44" w:rsidRDefault="00115807" w:rsidP="00E07D38">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7F4DF92C" w14:textId="77777777" w:rsidR="00115807" w:rsidRPr="00835F44" w:rsidRDefault="00115807" w:rsidP="00E07D38">
            <w:pPr>
              <w:pStyle w:val="TAC"/>
            </w:pPr>
            <w:r>
              <w:rPr>
                <w:rFonts w:cs="Arial"/>
                <w:color w:val="000000"/>
                <w:szCs w:val="18"/>
              </w:rPr>
              <w:t>21120</w:t>
            </w:r>
          </w:p>
        </w:tc>
      </w:tr>
      <w:tr w:rsidR="00115807" w:rsidRPr="00835F44" w14:paraId="63FEA8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ADA5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964BBD" w14:textId="77777777" w:rsidR="00115807" w:rsidRPr="00835F44" w:rsidRDefault="0011580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4643B"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E60BB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C54F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34F16E"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61EF76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6209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1CB8D7"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EBD93C" w14:textId="77777777" w:rsidR="00115807" w:rsidRPr="00835F44" w:rsidRDefault="00115807" w:rsidP="00E07D38">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1F9B76E" w14:textId="77777777" w:rsidR="00115807" w:rsidRPr="00835F44" w:rsidRDefault="00115807" w:rsidP="00E07D38">
            <w:pPr>
              <w:pStyle w:val="TAC"/>
            </w:pPr>
            <w:r>
              <w:rPr>
                <w:rFonts w:cs="Arial"/>
                <w:color w:val="000000"/>
                <w:szCs w:val="18"/>
              </w:rPr>
              <w:t>21384</w:t>
            </w:r>
          </w:p>
        </w:tc>
      </w:tr>
      <w:tr w:rsidR="00115807" w:rsidRPr="00835F44" w14:paraId="0D5D7E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A001D"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3326FC" w14:textId="77777777" w:rsidR="00115807" w:rsidRDefault="00115807" w:rsidP="00E07D38">
            <w:pPr>
              <w:pStyle w:val="TAC"/>
              <w:rPr>
                <w:rFonts w:cs="Arial"/>
                <w:color w:val="000000"/>
                <w:szCs w:val="18"/>
              </w:rPr>
            </w:pPr>
            <w:r>
              <w:rPr>
                <w:rFonts w:cs="Arial"/>
                <w:color w:val="000000"/>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B723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E091ADE"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5898A7"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52EFD" w14:textId="77777777" w:rsidR="00115807" w:rsidRDefault="00115807" w:rsidP="00E07D38">
            <w:pPr>
              <w:pStyle w:val="TAC"/>
              <w:rPr>
                <w:rFonts w:cs="Arial"/>
                <w:color w:val="000000"/>
                <w:szCs w:val="18"/>
              </w:rPr>
            </w:pPr>
            <w:r>
              <w:rPr>
                <w:rFonts w:cs="Arial"/>
                <w:color w:val="000000"/>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485E2E"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51BC03"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6ACDC" w14:textId="77777777" w:rsidR="00115807" w:rsidRDefault="00115807"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4251BC" w14:textId="77777777" w:rsidR="00115807" w:rsidRDefault="00115807" w:rsidP="00E07D38">
            <w:pPr>
              <w:pStyle w:val="TAC"/>
              <w:rPr>
                <w:rFonts w:cs="Arial"/>
                <w:color w:val="000000"/>
                <w:szCs w:val="18"/>
              </w:rPr>
            </w:pPr>
            <w:r>
              <w:rPr>
                <w:rFonts w:cs="Arial"/>
                <w:color w:val="000000"/>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465CA9" w14:textId="77777777" w:rsidR="00115807" w:rsidRDefault="00115807" w:rsidP="00E07D38">
            <w:pPr>
              <w:pStyle w:val="TAC"/>
              <w:rPr>
                <w:rFonts w:cs="Arial"/>
                <w:color w:val="000000"/>
                <w:szCs w:val="18"/>
              </w:rPr>
            </w:pPr>
            <w:r>
              <w:rPr>
                <w:rFonts w:cs="Arial"/>
                <w:color w:val="000000"/>
                <w:szCs w:val="18"/>
              </w:rPr>
              <w:t>23760</w:t>
            </w:r>
          </w:p>
        </w:tc>
      </w:tr>
      <w:tr w:rsidR="00115807" w:rsidRPr="00835F44" w14:paraId="574F9BD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B327"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EBD674" w14:textId="77777777" w:rsidR="00115807" w:rsidRPr="003E5DC8" w:rsidRDefault="00115807" w:rsidP="00E07D38">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8F009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5D88D"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21683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A7313C" w14:textId="77777777" w:rsidR="00115807" w:rsidRPr="003E5DC8" w:rsidRDefault="00115807" w:rsidP="00E07D38">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18BA4A"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AF8D84"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4B241" w14:textId="77777777" w:rsidR="00115807" w:rsidRPr="003E5DC8" w:rsidRDefault="00115807" w:rsidP="00E07D38">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C75562" w14:textId="77777777" w:rsidR="00115807" w:rsidRPr="003E5DC8" w:rsidRDefault="00115807" w:rsidP="00E07D38">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236E69" w14:textId="77777777" w:rsidR="00115807" w:rsidRPr="003E5DC8" w:rsidRDefault="00115807" w:rsidP="00E07D38">
            <w:pPr>
              <w:pStyle w:val="TAC"/>
            </w:pPr>
            <w:r>
              <w:rPr>
                <w:rFonts w:cs="Arial"/>
                <w:color w:val="000000"/>
                <w:szCs w:val="18"/>
              </w:rPr>
              <w:t>28512</w:t>
            </w:r>
          </w:p>
        </w:tc>
      </w:tr>
      <w:tr w:rsidR="00115807" w:rsidRPr="00835F44" w14:paraId="3F54D45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78CE"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F6328E" w14:textId="77777777" w:rsidR="00115807" w:rsidRPr="003E5DC8" w:rsidRDefault="00115807" w:rsidP="00E07D38">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FE428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4A55AA"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C50578"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6F9499" w14:textId="77777777" w:rsidR="00115807" w:rsidRPr="003E5DC8" w:rsidRDefault="00115807" w:rsidP="00E07D38">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A4A0C7"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B8BB0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ECA382"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499E7F" w14:textId="77777777" w:rsidR="00115807" w:rsidRPr="003E5DC8" w:rsidRDefault="00115807" w:rsidP="00E07D38">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25A09" w14:textId="77777777" w:rsidR="00115807" w:rsidRPr="003E5DC8" w:rsidRDefault="00115807" w:rsidP="00E07D38">
            <w:pPr>
              <w:pStyle w:val="TAC"/>
            </w:pPr>
            <w:r>
              <w:rPr>
                <w:rFonts w:cs="Arial"/>
                <w:color w:val="000000"/>
                <w:szCs w:val="18"/>
              </w:rPr>
              <w:t>32076</w:t>
            </w:r>
          </w:p>
        </w:tc>
      </w:tr>
      <w:tr w:rsidR="00115807" w:rsidRPr="00835F44" w14:paraId="731BBA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251D0"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9745A" w14:textId="77777777" w:rsidR="00115807" w:rsidRPr="003E5DC8" w:rsidRDefault="00115807" w:rsidP="00E07D38">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2167BB"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952BE8"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214E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A80561" w14:textId="77777777" w:rsidR="00115807" w:rsidRPr="003E5DC8" w:rsidRDefault="00115807" w:rsidP="00E07D38">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E35965"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9349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9411FF"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34EDD" w14:textId="77777777" w:rsidR="00115807" w:rsidRPr="003E5DC8" w:rsidRDefault="00115807" w:rsidP="00E07D38">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752510" w14:textId="77777777" w:rsidR="00115807" w:rsidRPr="003E5DC8" w:rsidRDefault="00115807" w:rsidP="00E07D38">
            <w:pPr>
              <w:pStyle w:val="TAC"/>
            </w:pPr>
            <w:r>
              <w:rPr>
                <w:rFonts w:cs="Arial"/>
                <w:color w:val="000000"/>
                <w:szCs w:val="18"/>
              </w:rPr>
              <w:t>35640</w:t>
            </w:r>
          </w:p>
        </w:tc>
      </w:tr>
      <w:tr w:rsidR="00115807" w:rsidRPr="00835F44" w14:paraId="2A42A4EF"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1D7EB" w14:textId="77777777" w:rsidR="00115807" w:rsidRPr="00835F44" w:rsidRDefault="0011580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C85132F" w14:textId="77777777" w:rsidR="00115807" w:rsidRPr="00835F44" w:rsidRDefault="00115807" w:rsidP="00E07D38">
            <w:pPr>
              <w:pStyle w:val="TAN"/>
            </w:pPr>
            <w:r w:rsidRPr="00835F44">
              <w:t>NOTE 2:</w:t>
            </w:r>
            <w:r w:rsidRPr="00835F44">
              <w:tab/>
              <w:t>MCS Index is based on MCS table 6.1.4.1-1 defined in TS 38.214 [10].</w:t>
            </w:r>
          </w:p>
          <w:p w14:paraId="483DD07C" w14:textId="77777777" w:rsidR="00115807" w:rsidRDefault="00115807" w:rsidP="00E07D38">
            <w:pPr>
              <w:pStyle w:val="TAN"/>
            </w:pPr>
            <w:r w:rsidRPr="00835F44">
              <w:t>NOTE 3:</w:t>
            </w:r>
            <w:r w:rsidRPr="00835F44">
              <w:tab/>
              <w:t>If more than one Code Block is present, an additional CRC sequence of L = 24 Bits is attached to each Code Block (otherwise L = 0 Bit)</w:t>
            </w:r>
          </w:p>
          <w:p w14:paraId="0673F9CB" w14:textId="77777777" w:rsidR="00115807" w:rsidRPr="001F4A8E" w:rsidRDefault="00115807" w:rsidP="00E07D38">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C9B30B" w14:textId="77777777" w:rsidR="00115807" w:rsidRPr="00835F44" w:rsidRDefault="00115807"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98" w:name="_Toc21343173"/>
      <w:bookmarkStart w:id="99" w:name="_Toc29770139"/>
      <w:bookmarkStart w:id="100" w:name="_Toc29799638"/>
      <w:bookmarkStart w:id="101" w:name="_Toc37254862"/>
      <w:bookmarkStart w:id="102" w:name="_Toc37255505"/>
      <w:bookmarkStart w:id="103" w:name="_Toc45887530"/>
      <w:bookmarkStart w:id="104" w:name="_Toc53172267"/>
      <w:bookmarkStart w:id="105" w:name="_Toc61357032"/>
      <w:bookmarkStart w:id="106" w:name="_Toc67913901"/>
      <w:bookmarkStart w:id="107" w:name="_Toc75469718"/>
      <w:bookmarkStart w:id="108" w:name="_Toc76508208"/>
      <w:bookmarkStart w:id="109" w:name="_Toc83193109"/>
      <w:r w:rsidRPr="00835F44">
        <w:rPr>
          <w:snapToGrid w:val="0"/>
        </w:rPr>
        <w:lastRenderedPageBreak/>
        <w:t>A.2.2.4</w:t>
      </w:r>
      <w:r w:rsidRPr="00835F44">
        <w:rPr>
          <w:snapToGrid w:val="0"/>
        </w:rPr>
        <w:tab/>
        <w:t>DFT-s-OFDM 64QAM</w:t>
      </w:r>
      <w:bookmarkEnd w:id="98"/>
      <w:bookmarkEnd w:id="99"/>
      <w:bookmarkEnd w:id="100"/>
      <w:bookmarkEnd w:id="101"/>
      <w:bookmarkEnd w:id="102"/>
      <w:bookmarkEnd w:id="103"/>
      <w:bookmarkEnd w:id="104"/>
      <w:bookmarkEnd w:id="105"/>
      <w:bookmarkEnd w:id="106"/>
      <w:bookmarkEnd w:id="107"/>
      <w:bookmarkEnd w:id="108"/>
      <w:bookmarkEnd w:id="1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57AB93A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46B22"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39EB83E"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0EE189"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EF3BC2"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44609"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8FA8D4"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4C9386"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0C45299"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A18607"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9FC191"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4D19770" w14:textId="77777777" w:rsidR="00F32931" w:rsidRPr="00835F44" w:rsidRDefault="00F32931" w:rsidP="00E07D38">
            <w:pPr>
              <w:pStyle w:val="TAH"/>
            </w:pPr>
            <w:r w:rsidRPr="00835F44">
              <w:t>Total modulated symbols per slot</w:t>
            </w:r>
          </w:p>
        </w:tc>
      </w:tr>
      <w:tr w:rsidR="00F32931" w:rsidRPr="00835F44" w14:paraId="5CD8BDD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4B6F9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03CC9E"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DCD930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28F48C3"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E7686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9C6812"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5146BD"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13B673"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4B21EF"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961A497"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1F41BBC" w14:textId="77777777" w:rsidR="00F32931" w:rsidRPr="00835F44" w:rsidRDefault="00F32931" w:rsidP="00E07D38">
            <w:pPr>
              <w:pStyle w:val="TAH"/>
            </w:pPr>
            <w:r w:rsidRPr="00835F44">
              <w:t> </w:t>
            </w:r>
          </w:p>
        </w:tc>
      </w:tr>
      <w:tr w:rsidR="00F32931" w:rsidRPr="00835F44" w14:paraId="58FB1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1F7799C" w14:textId="77777777" w:rsidR="00F32931" w:rsidRPr="00835F44" w:rsidRDefault="00F32931" w:rsidP="00E07D38">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E01185D"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5B104E3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B95D885"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EA02AC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bottom"/>
          </w:tcPr>
          <w:p w14:paraId="4196D510" w14:textId="77777777" w:rsidR="00F32931" w:rsidRPr="00835F44" w:rsidRDefault="00F32931"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52789171"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76707297"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52E90331"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502C3DD9" w14:textId="77777777" w:rsidR="00F32931" w:rsidRPr="00835F44" w:rsidRDefault="00F32931" w:rsidP="00E07D38">
            <w:pPr>
              <w:pStyle w:val="TAC"/>
            </w:pPr>
            <w:r>
              <w:t>792</w:t>
            </w:r>
          </w:p>
        </w:tc>
        <w:tc>
          <w:tcPr>
            <w:tcW w:w="1127" w:type="dxa"/>
            <w:tcBorders>
              <w:top w:val="nil"/>
              <w:left w:val="nil"/>
              <w:bottom w:val="single" w:sz="4" w:space="0" w:color="auto"/>
              <w:right w:val="single" w:sz="4" w:space="0" w:color="auto"/>
            </w:tcBorders>
            <w:shd w:val="clear" w:color="auto" w:fill="auto"/>
            <w:noWrap/>
            <w:vAlign w:val="bottom"/>
          </w:tcPr>
          <w:p w14:paraId="4C4D9FDF" w14:textId="77777777" w:rsidR="00F32931" w:rsidRPr="00835F44" w:rsidRDefault="00F32931" w:rsidP="00E07D38">
            <w:pPr>
              <w:pStyle w:val="TAC"/>
            </w:pPr>
            <w:r>
              <w:t>132</w:t>
            </w:r>
          </w:p>
        </w:tc>
      </w:tr>
      <w:tr w:rsidR="00F32931" w:rsidRPr="00835F44" w14:paraId="5F0286D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09A99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BC7373" w14:textId="77777777" w:rsidR="00F32931" w:rsidRDefault="00F32931" w:rsidP="00E07D38">
            <w:pPr>
              <w:pStyle w:val="TAC"/>
            </w:pPr>
            <w:r>
              <w:t>5</w:t>
            </w:r>
          </w:p>
        </w:tc>
        <w:tc>
          <w:tcPr>
            <w:tcW w:w="967" w:type="dxa"/>
            <w:tcBorders>
              <w:top w:val="nil"/>
              <w:left w:val="nil"/>
              <w:bottom w:val="single" w:sz="4" w:space="0" w:color="auto"/>
              <w:right w:val="single" w:sz="4" w:space="0" w:color="auto"/>
            </w:tcBorders>
            <w:shd w:val="clear" w:color="auto" w:fill="auto"/>
            <w:noWrap/>
            <w:vAlign w:val="center"/>
          </w:tcPr>
          <w:p w14:paraId="65A6024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CB34A2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3139AC"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C7E6475" w14:textId="77777777" w:rsidR="00F32931" w:rsidRDefault="00F32931" w:rsidP="00E07D38">
            <w:pPr>
              <w:pStyle w:val="TAC"/>
            </w:pPr>
            <w:r>
              <w:t>2024</w:t>
            </w:r>
          </w:p>
        </w:tc>
        <w:tc>
          <w:tcPr>
            <w:tcW w:w="1057" w:type="dxa"/>
            <w:tcBorders>
              <w:top w:val="nil"/>
              <w:left w:val="nil"/>
              <w:bottom w:val="single" w:sz="4" w:space="0" w:color="auto"/>
              <w:right w:val="single" w:sz="4" w:space="0" w:color="auto"/>
            </w:tcBorders>
            <w:shd w:val="clear" w:color="auto" w:fill="auto"/>
            <w:noWrap/>
            <w:vAlign w:val="center"/>
          </w:tcPr>
          <w:p w14:paraId="17E0C8C7"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25833FE7"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373750F1"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60290717" w14:textId="77777777" w:rsidR="00F32931" w:rsidRDefault="00F32931" w:rsidP="00E07D38">
            <w:pPr>
              <w:pStyle w:val="TAC"/>
            </w:pPr>
            <w:r>
              <w:t>3960</w:t>
            </w:r>
          </w:p>
        </w:tc>
        <w:tc>
          <w:tcPr>
            <w:tcW w:w="1127" w:type="dxa"/>
            <w:tcBorders>
              <w:top w:val="nil"/>
              <w:left w:val="nil"/>
              <w:bottom w:val="single" w:sz="4" w:space="0" w:color="auto"/>
              <w:right w:val="single" w:sz="4" w:space="0" w:color="auto"/>
            </w:tcBorders>
            <w:shd w:val="clear" w:color="auto" w:fill="auto"/>
            <w:noWrap/>
            <w:vAlign w:val="center"/>
          </w:tcPr>
          <w:p w14:paraId="2101D985" w14:textId="77777777" w:rsidR="00F32931" w:rsidRDefault="00F32931" w:rsidP="00E07D38">
            <w:pPr>
              <w:pStyle w:val="TAC"/>
            </w:pPr>
            <w:r>
              <w:t>660</w:t>
            </w:r>
          </w:p>
        </w:tc>
      </w:tr>
      <w:tr w:rsidR="00F32931" w:rsidRPr="00835F44" w14:paraId="6B7CF2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EFB3FB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C935DE" w14:textId="77777777" w:rsidR="00F32931" w:rsidRDefault="00F32931" w:rsidP="00E07D38">
            <w:pPr>
              <w:pStyle w:val="TAC"/>
            </w:pPr>
            <w:r>
              <w:t>9</w:t>
            </w:r>
          </w:p>
        </w:tc>
        <w:tc>
          <w:tcPr>
            <w:tcW w:w="967" w:type="dxa"/>
            <w:tcBorders>
              <w:top w:val="nil"/>
              <w:left w:val="nil"/>
              <w:bottom w:val="single" w:sz="4" w:space="0" w:color="auto"/>
              <w:right w:val="single" w:sz="4" w:space="0" w:color="auto"/>
            </w:tcBorders>
            <w:shd w:val="clear" w:color="auto" w:fill="auto"/>
            <w:noWrap/>
            <w:vAlign w:val="center"/>
          </w:tcPr>
          <w:p w14:paraId="4D243108"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079E045"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E9D5AC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5B18354" w14:textId="77777777" w:rsidR="00F32931" w:rsidRDefault="00F32931" w:rsidP="00E07D38">
            <w:pPr>
              <w:pStyle w:val="TAC"/>
            </w:pPr>
            <w:r>
              <w:t>3624</w:t>
            </w:r>
          </w:p>
        </w:tc>
        <w:tc>
          <w:tcPr>
            <w:tcW w:w="1057" w:type="dxa"/>
            <w:tcBorders>
              <w:top w:val="nil"/>
              <w:left w:val="nil"/>
              <w:bottom w:val="single" w:sz="4" w:space="0" w:color="auto"/>
              <w:right w:val="single" w:sz="4" w:space="0" w:color="auto"/>
            </w:tcBorders>
            <w:shd w:val="clear" w:color="auto" w:fill="auto"/>
            <w:noWrap/>
            <w:vAlign w:val="center"/>
          </w:tcPr>
          <w:p w14:paraId="16080170"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4C2BE9F2"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4BBAD4F6"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988B85C" w14:textId="77777777" w:rsidR="00F32931" w:rsidRDefault="00F32931" w:rsidP="00E07D38">
            <w:pPr>
              <w:pStyle w:val="TAC"/>
            </w:pPr>
            <w:r>
              <w:t>7128</w:t>
            </w:r>
          </w:p>
        </w:tc>
        <w:tc>
          <w:tcPr>
            <w:tcW w:w="1127" w:type="dxa"/>
            <w:tcBorders>
              <w:top w:val="nil"/>
              <w:left w:val="nil"/>
              <w:bottom w:val="single" w:sz="4" w:space="0" w:color="auto"/>
              <w:right w:val="single" w:sz="4" w:space="0" w:color="auto"/>
            </w:tcBorders>
            <w:shd w:val="clear" w:color="auto" w:fill="auto"/>
            <w:noWrap/>
            <w:vAlign w:val="center"/>
          </w:tcPr>
          <w:p w14:paraId="6D1576D6" w14:textId="77777777" w:rsidR="00F32931" w:rsidRDefault="00F32931" w:rsidP="00E07D38">
            <w:pPr>
              <w:pStyle w:val="TAC"/>
            </w:pPr>
            <w:r>
              <w:t>1188</w:t>
            </w:r>
          </w:p>
        </w:tc>
      </w:tr>
      <w:tr w:rsidR="00F32931" w:rsidRPr="00835F44" w14:paraId="527A4C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564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A5FE4" w14:textId="77777777" w:rsidR="00F32931" w:rsidRPr="00835F44" w:rsidRDefault="00F32931" w:rsidP="00E07D38">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C8D8C64"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D4F94A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6603F"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A736B7" w14:textId="77777777" w:rsidR="00F32931" w:rsidRPr="00835F44" w:rsidRDefault="00F32931" w:rsidP="00E07D38">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45EADE8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E68996B"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D281A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FC5A197" w14:textId="77777777" w:rsidR="00F32931" w:rsidRPr="00835F44" w:rsidRDefault="00F32931" w:rsidP="00E07D38">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1BD4EC4F" w14:textId="77777777" w:rsidR="00F32931" w:rsidRPr="00835F44" w:rsidRDefault="00F32931" w:rsidP="00E07D38">
            <w:pPr>
              <w:pStyle w:val="TAC"/>
            </w:pPr>
            <w:r>
              <w:t>1320</w:t>
            </w:r>
          </w:p>
        </w:tc>
      </w:tr>
      <w:tr w:rsidR="00F32931" w:rsidRPr="00835F44" w14:paraId="7351CB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8924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3F8341" w14:textId="77777777" w:rsidR="00F32931" w:rsidRDefault="00F32931" w:rsidP="00E07D38">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189B44EF"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B04304"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007C12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89C0B3" w14:textId="77777777" w:rsidR="00F32931" w:rsidRDefault="00F32931" w:rsidP="00E07D38">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53B24A1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9D18E53"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774DFFE8"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65F6DEE" w14:textId="77777777" w:rsidR="00F32931" w:rsidRDefault="00F32931" w:rsidP="00E07D38">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160906AD" w14:textId="77777777" w:rsidR="00F32931" w:rsidRDefault="00F32931" w:rsidP="00E07D38">
            <w:pPr>
              <w:pStyle w:val="TAC"/>
            </w:pPr>
            <w:r>
              <w:t>1584</w:t>
            </w:r>
          </w:p>
        </w:tc>
      </w:tr>
      <w:tr w:rsidR="00F32931" w:rsidRPr="00835F44" w14:paraId="6836FC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4007C5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AF58F2" w14:textId="77777777" w:rsidR="00F32931" w:rsidRDefault="00F32931" w:rsidP="00E07D38">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EF403F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24A1D6F"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58166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E601042" w14:textId="77777777" w:rsidR="00F32931" w:rsidRDefault="00F32931" w:rsidP="00E07D38">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765C9F92"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A629DF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4523B23"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31B3689C" w14:textId="77777777" w:rsidR="00F32931" w:rsidRDefault="00F32931" w:rsidP="00E07D38">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4AC0F9AB" w14:textId="77777777" w:rsidR="00F32931" w:rsidRDefault="00F32931" w:rsidP="00E07D38">
            <w:pPr>
              <w:pStyle w:val="TAC"/>
            </w:pPr>
            <w:r>
              <w:t>1980</w:t>
            </w:r>
          </w:p>
        </w:tc>
      </w:tr>
      <w:tr w:rsidR="00F32931" w:rsidRPr="00835F44" w14:paraId="036275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6DA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4A83B" w14:textId="77777777" w:rsidR="00F32931" w:rsidRPr="00835F44" w:rsidRDefault="00F32931" w:rsidP="00E07D38">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BA6CB1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CAA55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3524D0"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ED21A3A" w14:textId="77777777" w:rsidR="00F32931" w:rsidRPr="00835F44" w:rsidRDefault="00F32931" w:rsidP="00E07D38">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D44F4AB"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6B168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C4CA4D8"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35CBDD9" w14:textId="77777777" w:rsidR="00F32931" w:rsidRPr="00835F44" w:rsidRDefault="00F32931" w:rsidP="00E07D38">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07EBFD56" w14:textId="77777777" w:rsidR="00F32931" w:rsidRPr="00835F44" w:rsidRDefault="00F32931" w:rsidP="00E07D38">
            <w:pPr>
              <w:pStyle w:val="TAC"/>
            </w:pPr>
            <w:r>
              <w:t>2376</w:t>
            </w:r>
          </w:p>
        </w:tc>
      </w:tr>
      <w:tr w:rsidR="00F32931" w:rsidRPr="00835F44" w14:paraId="524E6C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F7A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6885F9" w14:textId="77777777" w:rsidR="00F32931" w:rsidRPr="00835F44" w:rsidRDefault="00F32931" w:rsidP="00E07D38">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E8AD5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44F0DF7"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D7A661"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16B56D" w14:textId="77777777" w:rsidR="00F32931" w:rsidRPr="00835F44" w:rsidRDefault="00F32931" w:rsidP="00E07D38">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D3AD66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41573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6BC7CD3"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80D974C" w14:textId="77777777" w:rsidR="00F32931" w:rsidRPr="00835F44" w:rsidRDefault="00F32931" w:rsidP="00E07D38">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4C7226FC" w14:textId="77777777" w:rsidR="00F32931" w:rsidRPr="00835F44" w:rsidRDefault="00F32931" w:rsidP="00E07D38">
            <w:pPr>
              <w:pStyle w:val="TAC"/>
            </w:pPr>
            <w:r>
              <w:t>3168</w:t>
            </w:r>
          </w:p>
        </w:tc>
      </w:tr>
      <w:tr w:rsidR="00F32931" w:rsidRPr="00835F44" w14:paraId="4D9128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9FE4F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1F5530" w14:textId="77777777" w:rsidR="00F32931" w:rsidRPr="00835F44" w:rsidRDefault="00F32931" w:rsidP="00E07D38">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713BF2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B99BF5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4D906E"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AAD33E" w14:textId="77777777" w:rsidR="00F32931" w:rsidRPr="00835F44" w:rsidRDefault="00F32931" w:rsidP="00E07D38">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5A76DCB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CFF627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C70D88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2F8B75" w14:textId="77777777" w:rsidR="00F32931" w:rsidRPr="00835F44" w:rsidRDefault="00F32931" w:rsidP="00E07D38">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1B05EE3C" w14:textId="77777777" w:rsidR="00F32931" w:rsidRPr="00835F44" w:rsidRDefault="00F32931" w:rsidP="00E07D38">
            <w:pPr>
              <w:pStyle w:val="TAC"/>
            </w:pPr>
            <w:r>
              <w:t>3300</w:t>
            </w:r>
          </w:p>
        </w:tc>
      </w:tr>
      <w:tr w:rsidR="00F32931" w:rsidRPr="00835F44" w14:paraId="78314C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798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254533" w14:textId="77777777" w:rsidR="00F32931" w:rsidRPr="00835F44" w:rsidRDefault="00F32931" w:rsidP="00E07D38">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DC6303"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9CF2761"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26A46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7E0067" w14:textId="77777777" w:rsidR="00F32931" w:rsidRPr="00835F44" w:rsidRDefault="00F32931" w:rsidP="00E07D38">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0E221F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3EFE6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30CFD"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D060FA4" w14:textId="77777777" w:rsidR="00F32931" w:rsidRPr="00835F44" w:rsidRDefault="00F32931" w:rsidP="00E07D38">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0C92D63B" w14:textId="77777777" w:rsidR="00F32931" w:rsidRPr="00835F44" w:rsidRDefault="00F32931" w:rsidP="00E07D38">
            <w:pPr>
              <w:pStyle w:val="TAC"/>
            </w:pPr>
            <w:r>
              <w:t>3960</w:t>
            </w:r>
          </w:p>
        </w:tc>
      </w:tr>
      <w:tr w:rsidR="00F32931" w:rsidRPr="00835F44" w14:paraId="4FBE5D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6427EC2"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059A31" w14:textId="77777777" w:rsidR="00F32931" w:rsidRDefault="00F32931" w:rsidP="00E07D38">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41F908B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12AAE"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5F1DE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0A9503" w14:textId="77777777" w:rsidR="00F32931" w:rsidRDefault="00F32931" w:rsidP="00E07D38">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15035E1F"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D3E906C"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4374BD0" w14:textId="77777777" w:rsidR="00F32931"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78643676" w14:textId="77777777" w:rsidR="00F32931" w:rsidRDefault="00F32931" w:rsidP="00E07D38">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378A4D25" w14:textId="77777777" w:rsidR="00F32931" w:rsidRDefault="00F32931" w:rsidP="00E07D38">
            <w:pPr>
              <w:pStyle w:val="TAC"/>
            </w:pPr>
            <w:r>
              <w:t>4224</w:t>
            </w:r>
          </w:p>
        </w:tc>
      </w:tr>
      <w:tr w:rsidR="00F32931" w:rsidRPr="00835F44" w14:paraId="385E414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05C3E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391D27" w14:textId="77777777" w:rsidR="00F32931" w:rsidRPr="00835F44" w:rsidRDefault="00F32931" w:rsidP="00E07D38">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F204FC2"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5A0C994"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61EF3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239AAD" w14:textId="77777777" w:rsidR="00F32931" w:rsidRPr="00835F44" w:rsidRDefault="00F32931" w:rsidP="00E07D38">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F1BC70"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0D6C32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092D9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D27012E" w14:textId="77777777" w:rsidR="00F32931" w:rsidRPr="00835F44" w:rsidRDefault="00F32931" w:rsidP="00E07D38">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C64F6D6" w14:textId="77777777" w:rsidR="00F32931" w:rsidRPr="00835F44" w:rsidRDefault="00F32931" w:rsidP="00E07D38">
            <w:pPr>
              <w:pStyle w:val="TAC"/>
            </w:pPr>
            <w:r>
              <w:t>4752</w:t>
            </w:r>
          </w:p>
        </w:tc>
      </w:tr>
      <w:tr w:rsidR="00F32931" w:rsidRPr="00835F44" w14:paraId="566B18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2FA9929"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D26A00" w14:textId="77777777" w:rsidR="00F32931" w:rsidRDefault="00F32931" w:rsidP="00E07D38">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D394D01"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A4BF26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E9E7D5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13AF6A6" w14:textId="77777777" w:rsidR="00F32931" w:rsidRDefault="00F32931" w:rsidP="00E07D38">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E15372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EF21F9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9B211A9"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F5C5058" w14:textId="77777777" w:rsidR="00F32931" w:rsidRDefault="00F32931" w:rsidP="00E07D38">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0383128B" w14:textId="77777777" w:rsidR="00F32931" w:rsidRDefault="00F32931" w:rsidP="00E07D38">
            <w:pPr>
              <w:pStyle w:val="TAC"/>
            </w:pPr>
            <w:r>
              <w:t>5940</w:t>
            </w:r>
          </w:p>
        </w:tc>
      </w:tr>
      <w:tr w:rsidR="00F32931" w:rsidRPr="00835F44" w14:paraId="181252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94840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910FA" w14:textId="77777777" w:rsidR="00F32931" w:rsidRPr="00835F44" w:rsidRDefault="00F32931" w:rsidP="00E07D38">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2D0EE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183B8"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246EE7A"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637A6D9" w14:textId="77777777" w:rsidR="00F32931" w:rsidRPr="00835F44" w:rsidRDefault="00F32931" w:rsidP="00E07D38">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10089539"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515CA3"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5BA425" w14:textId="77777777" w:rsidR="00F32931" w:rsidRPr="00835F44"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6B4EB7E" w14:textId="77777777" w:rsidR="00F32931" w:rsidRPr="00835F44" w:rsidRDefault="00F32931" w:rsidP="00E07D38">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25BB28A0" w14:textId="77777777" w:rsidR="00F32931" w:rsidRPr="00835F44" w:rsidRDefault="00F32931" w:rsidP="00E07D38">
            <w:pPr>
              <w:pStyle w:val="TAC"/>
            </w:pPr>
            <w:r>
              <w:t>6600</w:t>
            </w:r>
          </w:p>
        </w:tc>
      </w:tr>
      <w:tr w:rsidR="00F32931" w:rsidRPr="00835F44" w14:paraId="72CC22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F4B4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C4FE95" w14:textId="77777777" w:rsidR="00F32931" w:rsidRDefault="00F32931" w:rsidP="00E07D38">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676785E0"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87C40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774E3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3FFF3AF" w14:textId="77777777" w:rsidR="00F32931" w:rsidRDefault="00F32931" w:rsidP="00E07D38">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1D3475C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09696F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C2AC632"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000229B0" w14:textId="77777777" w:rsidR="00F32931" w:rsidRDefault="00F32931" w:rsidP="00E07D38">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6E05E26B" w14:textId="77777777" w:rsidR="00F32931" w:rsidRDefault="00F32931" w:rsidP="00E07D38">
            <w:pPr>
              <w:pStyle w:val="TAC"/>
            </w:pPr>
            <w:r>
              <w:t>7920</w:t>
            </w:r>
          </w:p>
        </w:tc>
      </w:tr>
      <w:tr w:rsidR="00F32931" w:rsidRPr="00835F44" w14:paraId="696847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46811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D32A3E" w14:textId="77777777" w:rsidR="00F32931" w:rsidRPr="00835F44" w:rsidRDefault="00F32931" w:rsidP="00E07D38">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5B08730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319999"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DE7C69"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557D5D6" w14:textId="77777777" w:rsidR="00F32931" w:rsidRPr="00835F44" w:rsidRDefault="00F32931" w:rsidP="00E07D38">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65B338CC"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96E3F2"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B37BBA"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A9E6CFC" w14:textId="77777777" w:rsidR="00F32931" w:rsidRPr="00835F44" w:rsidRDefault="00F32931" w:rsidP="00E07D38">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AC7ADED" w14:textId="77777777" w:rsidR="00F32931" w:rsidRPr="00835F44" w:rsidRDefault="00F32931" w:rsidP="00E07D38">
            <w:pPr>
              <w:pStyle w:val="TAC"/>
            </w:pPr>
            <w:r>
              <w:t>8448</w:t>
            </w:r>
          </w:p>
        </w:tc>
      </w:tr>
      <w:tr w:rsidR="00F32931" w:rsidRPr="00835F44" w14:paraId="3015A4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6A0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D1CEE" w14:textId="77777777" w:rsidR="00F32931" w:rsidRPr="00835F44" w:rsidRDefault="00F32931" w:rsidP="00E07D38">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6BAB8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89F53EC"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35954"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566C821" w14:textId="77777777" w:rsidR="00F32931" w:rsidRPr="00835F44" w:rsidRDefault="00F32931" w:rsidP="00E07D38">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31860F1"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4BFE48"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366C608"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8C7EB62" w14:textId="77777777" w:rsidR="00F32931" w:rsidRPr="00835F44" w:rsidRDefault="00F32931" w:rsidP="00E07D38">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089DFD93" w14:textId="77777777" w:rsidR="00F32931" w:rsidRPr="00835F44" w:rsidRDefault="00F32931" w:rsidP="00E07D38">
            <w:pPr>
              <w:pStyle w:val="TAC"/>
            </w:pPr>
            <w:r>
              <w:t>9900</w:t>
            </w:r>
          </w:p>
        </w:tc>
      </w:tr>
      <w:tr w:rsidR="00F32931" w:rsidRPr="00835F44" w14:paraId="507DE9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4B1FC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0E66FC" w14:textId="77777777" w:rsidR="00F32931" w:rsidRDefault="00F32931" w:rsidP="00E07D38">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D91C80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CB2D53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3AB36D7"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A6399FD" w14:textId="77777777" w:rsidR="00F32931" w:rsidRDefault="00F32931" w:rsidP="00E07D38">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A176E7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FF629E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1B2EFEB"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8AAD228" w14:textId="77777777" w:rsidR="00F32931" w:rsidRDefault="00F32931" w:rsidP="00E07D38">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1C4CFC76" w14:textId="77777777" w:rsidR="00F32931" w:rsidRDefault="00F32931" w:rsidP="00E07D38">
            <w:pPr>
              <w:pStyle w:val="TAC"/>
            </w:pPr>
            <w:r>
              <w:t>10560</w:t>
            </w:r>
          </w:p>
        </w:tc>
      </w:tr>
      <w:tr w:rsidR="00F32931" w:rsidRPr="00835F44" w14:paraId="6A3E79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785FC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FF98DB" w14:textId="77777777" w:rsidR="00F32931" w:rsidRDefault="00F32931" w:rsidP="00E07D38">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0D97E68C"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744C4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39FC55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363851D" w14:textId="77777777" w:rsidR="00F32931" w:rsidRDefault="00F32931" w:rsidP="00E07D38">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BF6547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4135C8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5D0A3B3"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3024AD8B" w14:textId="77777777" w:rsidR="00F32931" w:rsidRDefault="00F32931" w:rsidP="00E07D38">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0A228B16" w14:textId="77777777" w:rsidR="00F32931" w:rsidRDefault="00F32931" w:rsidP="00E07D38">
            <w:pPr>
              <w:pStyle w:val="TAC"/>
            </w:pPr>
            <w:r>
              <w:t>10692</w:t>
            </w:r>
          </w:p>
        </w:tc>
      </w:tr>
      <w:tr w:rsidR="00F32931" w:rsidRPr="00835F44" w14:paraId="75CB645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9C5FBE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5EBA6B" w14:textId="77777777" w:rsidR="00F32931" w:rsidRDefault="00F32931" w:rsidP="00E07D38">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3C22768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12938B0"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707B2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7313805" w14:textId="77777777" w:rsidR="00F32931" w:rsidRDefault="00F32931" w:rsidP="00E07D38">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63F022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EF54"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E873199" w14:textId="77777777" w:rsidR="00F32931"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3868A61" w14:textId="77777777" w:rsidR="00F32931" w:rsidRDefault="00F32931" w:rsidP="00E07D38">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B77963D" w14:textId="77777777" w:rsidR="00F32931" w:rsidRDefault="00F32931" w:rsidP="00E07D38">
            <w:pPr>
              <w:pStyle w:val="TAC"/>
            </w:pPr>
            <w:r>
              <w:t>11880</w:t>
            </w:r>
          </w:p>
        </w:tc>
      </w:tr>
      <w:tr w:rsidR="00F32931" w:rsidRPr="00835F44" w14:paraId="4CE574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486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3A3392" w14:textId="77777777" w:rsidR="00F32931" w:rsidRPr="00835F44" w:rsidRDefault="00F32931" w:rsidP="00E07D38">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DD96745"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5B860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A318AB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9A375F4" w14:textId="77777777" w:rsidR="00F32931" w:rsidRPr="00835F44" w:rsidRDefault="00F32931" w:rsidP="00E07D38">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EF10BE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063475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B55A1B" w14:textId="77777777" w:rsidR="00F32931" w:rsidRPr="00835F44"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74E94CD" w14:textId="77777777" w:rsidR="00F32931" w:rsidRPr="00835F44" w:rsidRDefault="00F32931" w:rsidP="00E07D38">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CAF51E4" w14:textId="77777777" w:rsidR="00F32931" w:rsidRPr="00835F44" w:rsidRDefault="00F32931" w:rsidP="00E07D38">
            <w:pPr>
              <w:pStyle w:val="TAC"/>
            </w:pPr>
            <w:r>
              <w:t>13200</w:t>
            </w:r>
          </w:p>
        </w:tc>
      </w:tr>
      <w:tr w:rsidR="00F32931" w:rsidRPr="00835F44" w14:paraId="4D30D7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9ADFA24"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61EF33" w14:textId="77777777" w:rsidR="00F32931" w:rsidRDefault="00F32931" w:rsidP="00E07D38">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22533D"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9E03196"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8DB2CF1"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B581781" w14:textId="77777777" w:rsidR="00F32931" w:rsidRDefault="00F32931" w:rsidP="00E07D38">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3D8A96A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8C2D9B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6261E4A" w14:textId="77777777" w:rsidR="00F32931"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6F64BF31" w14:textId="77777777" w:rsidR="00F32931" w:rsidRDefault="00F32931" w:rsidP="00E07D38">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0707B17E" w14:textId="77777777" w:rsidR="00F32931" w:rsidRDefault="00F32931" w:rsidP="00E07D38">
            <w:pPr>
              <w:pStyle w:val="TAC"/>
            </w:pPr>
            <w:r>
              <w:t>14256</w:t>
            </w:r>
          </w:p>
        </w:tc>
      </w:tr>
      <w:tr w:rsidR="00F32931" w:rsidRPr="00835F44" w14:paraId="64D723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C695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E0DF" w14:textId="77777777" w:rsidR="00F32931" w:rsidRPr="00835F44" w:rsidRDefault="00F32931" w:rsidP="00E07D38">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B689A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CB9FCF"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7BEC7B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010A67" w14:textId="77777777" w:rsidR="00F32931" w:rsidRPr="00835F44" w:rsidRDefault="00F32931" w:rsidP="00E07D38">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BF8F778"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93A9F91"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869F2" w14:textId="77777777" w:rsidR="00F32931" w:rsidRPr="00835F44"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2D554D1" w14:textId="77777777" w:rsidR="00F32931" w:rsidRPr="00835F44" w:rsidRDefault="00F32931" w:rsidP="00E07D38">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D23789E" w14:textId="77777777" w:rsidR="00F32931" w:rsidRPr="00835F44" w:rsidRDefault="00F32931" w:rsidP="00E07D38">
            <w:pPr>
              <w:pStyle w:val="TAC"/>
            </w:pPr>
            <w:r>
              <w:t>15840</w:t>
            </w:r>
          </w:p>
        </w:tc>
      </w:tr>
      <w:tr w:rsidR="00F32931" w:rsidRPr="00835F44" w14:paraId="3F903B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8E93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C8AD7D" w14:textId="77777777" w:rsidR="00F32931" w:rsidRPr="00835F44" w:rsidRDefault="00F32931" w:rsidP="00E07D38">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0B4769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635709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B2C46F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CAC295B" w14:textId="77777777" w:rsidR="00F32931" w:rsidRPr="00835F44" w:rsidRDefault="00F32931" w:rsidP="00E07D38">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3BB72E7"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340904"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4ADD75"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F1EA6D9" w14:textId="77777777" w:rsidR="00F32931" w:rsidRPr="00835F44" w:rsidRDefault="00F32931" w:rsidP="00E07D38">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15F3A867" w14:textId="77777777" w:rsidR="00F32931" w:rsidRPr="00835F44" w:rsidRDefault="00F32931" w:rsidP="00E07D38">
            <w:pPr>
              <w:pStyle w:val="TAC"/>
            </w:pPr>
            <w:r>
              <w:t>16896</w:t>
            </w:r>
          </w:p>
        </w:tc>
      </w:tr>
      <w:tr w:rsidR="00F32931" w:rsidRPr="00835F44" w14:paraId="36FAE4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48882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9C1F67" w14:textId="77777777" w:rsidR="00F32931" w:rsidRPr="00835F44" w:rsidRDefault="00F32931" w:rsidP="00E07D38">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86D871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CE43A9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A7DC3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4B8EAE7" w14:textId="77777777" w:rsidR="00F32931" w:rsidRPr="00835F44" w:rsidRDefault="00F32931" w:rsidP="00E07D38">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18521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1133D90"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2D9008"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70FB7120" w14:textId="77777777" w:rsidR="00F32931" w:rsidRPr="00835F44" w:rsidRDefault="00F32931" w:rsidP="00E07D38">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92FB9E1" w14:textId="77777777" w:rsidR="00F32931" w:rsidRPr="00835F44" w:rsidRDefault="00F32931" w:rsidP="00E07D38">
            <w:pPr>
              <w:pStyle w:val="TAC"/>
            </w:pPr>
            <w:r>
              <w:t>17820</w:t>
            </w:r>
          </w:p>
        </w:tc>
      </w:tr>
      <w:tr w:rsidR="00F32931" w:rsidRPr="00835F44" w14:paraId="1E3BDC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33A4C"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067A6" w14:textId="77777777" w:rsidR="00F32931" w:rsidRPr="00835F44" w:rsidRDefault="00F32931" w:rsidP="00E07D38">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788536A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8F6FDA"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EC2D256"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0C2CC6" w14:textId="77777777" w:rsidR="00F32931" w:rsidRPr="00835F44" w:rsidRDefault="00F32931" w:rsidP="00E07D38">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51E6166"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8B6C1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BF30C8" w14:textId="77777777" w:rsidR="00F32931" w:rsidRPr="00835F44" w:rsidRDefault="00F32931" w:rsidP="00E07D38">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5BF54DA" w14:textId="77777777" w:rsidR="00F32931" w:rsidRPr="00835F44" w:rsidRDefault="00F32931" w:rsidP="00E07D38">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8271420" w14:textId="77777777" w:rsidR="00F32931" w:rsidRPr="00835F44" w:rsidRDefault="00F32931" w:rsidP="00E07D38">
            <w:pPr>
              <w:pStyle w:val="TAC"/>
            </w:pPr>
            <w:r>
              <w:t>21120</w:t>
            </w:r>
          </w:p>
        </w:tc>
      </w:tr>
      <w:tr w:rsidR="00F32931" w:rsidRPr="00835F44" w14:paraId="08DAAC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61A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CF38AC" w14:textId="77777777" w:rsidR="00F32931" w:rsidRPr="00835F44" w:rsidRDefault="00F32931" w:rsidP="00E07D38">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12BE20F0"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30253CE"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B55DDA7"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252504" w14:textId="77777777" w:rsidR="00F32931" w:rsidRPr="00835F44" w:rsidRDefault="00F32931" w:rsidP="00E07D38">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409B9A8"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244C8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F97CEF9" w14:textId="77777777" w:rsidR="00F32931" w:rsidRPr="00835F44" w:rsidRDefault="00F32931" w:rsidP="00E07D38">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DEC05B0" w14:textId="77777777" w:rsidR="00F32931" w:rsidRPr="00835F44" w:rsidRDefault="00F32931" w:rsidP="00E07D38">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2A32BF8" w14:textId="77777777" w:rsidR="00F32931" w:rsidRPr="00835F44" w:rsidRDefault="00F32931" w:rsidP="00E07D38">
            <w:pPr>
              <w:pStyle w:val="TAC"/>
            </w:pPr>
            <w:r w:rsidRPr="00CF2A7F">
              <w:t>21384</w:t>
            </w:r>
          </w:p>
        </w:tc>
      </w:tr>
      <w:tr w:rsidR="00F32931" w:rsidRPr="00835F44" w14:paraId="61507B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1F2BA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tcPr>
          <w:p w14:paraId="6EDBB34F" w14:textId="77777777" w:rsidR="00F32931" w:rsidRPr="00CF2A7F" w:rsidRDefault="00F32931"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7D7ADCA0" w14:textId="77777777" w:rsidR="00F32931" w:rsidRPr="00CF2A7F"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6EDAF0" w14:textId="77777777" w:rsidR="00F32931" w:rsidRPr="00CF2A7F"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tcPr>
          <w:p w14:paraId="50D209EB" w14:textId="77777777" w:rsidR="00F32931" w:rsidRPr="00CF2A7F"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tcPr>
          <w:p w14:paraId="24D36965" w14:textId="77777777" w:rsidR="00F32931" w:rsidRPr="00CF2A7F" w:rsidRDefault="00F32931" w:rsidP="00E07D38">
            <w:pPr>
              <w:pStyle w:val="TAC"/>
            </w:pPr>
            <w:r>
              <w:t>71688</w:t>
            </w:r>
          </w:p>
        </w:tc>
        <w:tc>
          <w:tcPr>
            <w:tcW w:w="1057" w:type="dxa"/>
            <w:tcBorders>
              <w:top w:val="nil"/>
              <w:left w:val="nil"/>
              <w:bottom w:val="single" w:sz="4" w:space="0" w:color="auto"/>
              <w:right w:val="single" w:sz="4" w:space="0" w:color="auto"/>
            </w:tcBorders>
            <w:shd w:val="clear" w:color="auto" w:fill="auto"/>
            <w:noWrap/>
          </w:tcPr>
          <w:p w14:paraId="5D7F062E" w14:textId="77777777" w:rsidR="00F32931" w:rsidRPr="00CF2A7F"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D1CFF48" w14:textId="77777777" w:rsidR="00F32931" w:rsidRPr="00CF2A7F"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C7A4E91" w14:textId="77777777" w:rsidR="00F32931" w:rsidRPr="00CF2A7F" w:rsidRDefault="00F32931"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4B24C93F" w14:textId="77777777" w:rsidR="00F32931" w:rsidRPr="00CF2A7F" w:rsidRDefault="00F32931" w:rsidP="00E07D38">
            <w:pPr>
              <w:pStyle w:val="TAC"/>
            </w:pPr>
            <w:r>
              <w:t>142560</w:t>
            </w:r>
          </w:p>
        </w:tc>
        <w:tc>
          <w:tcPr>
            <w:tcW w:w="1127" w:type="dxa"/>
            <w:tcBorders>
              <w:top w:val="nil"/>
              <w:left w:val="nil"/>
              <w:bottom w:val="single" w:sz="4" w:space="0" w:color="auto"/>
              <w:right w:val="single" w:sz="4" w:space="0" w:color="auto"/>
            </w:tcBorders>
            <w:shd w:val="clear" w:color="auto" w:fill="auto"/>
            <w:noWrap/>
          </w:tcPr>
          <w:p w14:paraId="5D49550B" w14:textId="77777777" w:rsidR="00F32931" w:rsidRPr="00CF2A7F" w:rsidRDefault="00F32931" w:rsidP="00E07D38">
            <w:pPr>
              <w:pStyle w:val="TAC"/>
            </w:pPr>
            <w:r>
              <w:t>23760</w:t>
            </w:r>
          </w:p>
        </w:tc>
      </w:tr>
      <w:tr w:rsidR="00F32931" w:rsidRPr="00835F44" w14:paraId="7F2FF7F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DD62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5D58A1" w14:textId="77777777" w:rsidR="00F32931" w:rsidRPr="00835F44" w:rsidRDefault="00F32931" w:rsidP="00E07D38">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631DF6BF"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F8FEA8F"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263C61"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E71335" w14:textId="77777777" w:rsidR="00F32931" w:rsidRPr="00835F44" w:rsidRDefault="00F32931" w:rsidP="00E07D38">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73D8940B"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B46840"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2103BA3" w14:textId="77777777" w:rsidR="00F32931" w:rsidRPr="00835F44" w:rsidRDefault="00F32931" w:rsidP="00E07D38">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23CCB4A2" w14:textId="77777777" w:rsidR="00F32931" w:rsidRPr="00835F44" w:rsidRDefault="00F32931" w:rsidP="00E07D38">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F3A6B36" w14:textId="77777777" w:rsidR="00F32931" w:rsidRPr="00835F44" w:rsidRDefault="00F32931" w:rsidP="00E07D38">
            <w:pPr>
              <w:pStyle w:val="TAC"/>
            </w:pPr>
            <w:r w:rsidRPr="00CF2A7F">
              <w:t>28512</w:t>
            </w:r>
          </w:p>
        </w:tc>
      </w:tr>
      <w:tr w:rsidR="00F32931" w:rsidRPr="00835F44" w14:paraId="3EA4A0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7C62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8A55EF" w14:textId="77777777" w:rsidR="00F32931" w:rsidRPr="00835F44" w:rsidRDefault="00F32931" w:rsidP="00E07D38">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00F8479"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59D6D9"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79401D9"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17B274" w14:textId="77777777" w:rsidR="00F32931" w:rsidRPr="00835F44" w:rsidRDefault="00F32931" w:rsidP="00E07D38">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4C25F710"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784027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E5E9CE4" w14:textId="77777777" w:rsidR="00F32931" w:rsidRPr="00835F44" w:rsidRDefault="00F32931" w:rsidP="00E07D38">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EB5A9A0" w14:textId="77777777" w:rsidR="00F32931" w:rsidRPr="00835F44" w:rsidRDefault="00F32931" w:rsidP="00E07D38">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3A392DF3" w14:textId="77777777" w:rsidR="00F32931" w:rsidRPr="00835F44" w:rsidRDefault="00F32931" w:rsidP="00E07D38">
            <w:pPr>
              <w:pStyle w:val="TAC"/>
            </w:pPr>
            <w:r w:rsidRPr="00CF2A7F">
              <w:t>32076</w:t>
            </w:r>
          </w:p>
        </w:tc>
      </w:tr>
      <w:tr w:rsidR="00F32931" w:rsidRPr="00835F44" w14:paraId="42D9723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D3E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F429E" w14:textId="77777777" w:rsidR="00F32931" w:rsidRPr="00835F44" w:rsidRDefault="00F32931" w:rsidP="00E07D38">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2FB861C"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54AA6D"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91AF1AA"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9B5C6F9" w14:textId="77777777" w:rsidR="00F32931" w:rsidRPr="00835F44" w:rsidRDefault="00F32931" w:rsidP="00E07D38">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D9F0B7D"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9886366"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05A013D" w14:textId="77777777" w:rsidR="00F32931" w:rsidRPr="00835F44" w:rsidRDefault="00F32931" w:rsidP="00E07D38">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7EE8269" w14:textId="77777777" w:rsidR="00F32931" w:rsidRPr="00835F44" w:rsidRDefault="00F32931" w:rsidP="00E07D38">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40DDCB9" w14:textId="77777777" w:rsidR="00F32931" w:rsidRPr="00835F44" w:rsidRDefault="00F32931" w:rsidP="00E07D38">
            <w:pPr>
              <w:pStyle w:val="TAC"/>
            </w:pPr>
            <w:r w:rsidRPr="00CF2A7F">
              <w:t>35640</w:t>
            </w:r>
          </w:p>
        </w:tc>
      </w:tr>
      <w:tr w:rsidR="00F32931" w:rsidRPr="00835F44" w14:paraId="03DCB21E"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00372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2506DFE" w14:textId="77777777" w:rsidR="00F32931" w:rsidRPr="00835F44" w:rsidRDefault="00F32931" w:rsidP="00E07D38">
            <w:pPr>
              <w:pStyle w:val="TAN"/>
            </w:pPr>
            <w:r w:rsidRPr="00835F44">
              <w:t>NOTE 2:</w:t>
            </w:r>
            <w:r w:rsidRPr="00835F44">
              <w:tab/>
              <w:t>MCS Index is based on MCS table 6.1.4.1-1 defined in TS 38.214 [10].</w:t>
            </w:r>
          </w:p>
          <w:p w14:paraId="2298842A"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5012FF65"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83C6F9" w14:textId="77777777" w:rsidR="00F32931" w:rsidRPr="00835F44" w:rsidRDefault="00F32931" w:rsidP="00666E7B"/>
    <w:p w14:paraId="74AE4445" w14:textId="10DA977E" w:rsidR="00666E7B" w:rsidRPr="00835F44" w:rsidRDefault="00666E7B" w:rsidP="00666E7B">
      <w:pPr>
        <w:pStyle w:val="TH"/>
      </w:pPr>
      <w:r w:rsidRPr="00835F44">
        <w:t xml:space="preserve">Table A.2.2.4-2: </w:t>
      </w:r>
      <w:r>
        <w:t>Void</w:t>
      </w:r>
    </w:p>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0" w:name="_Toc21343174"/>
      <w:bookmarkStart w:id="111" w:name="_Toc29770140"/>
      <w:bookmarkStart w:id="112" w:name="_Toc29799639"/>
      <w:bookmarkStart w:id="113" w:name="_Toc37254863"/>
      <w:bookmarkStart w:id="114" w:name="_Toc37255506"/>
      <w:bookmarkStart w:id="115" w:name="_Toc45887531"/>
      <w:bookmarkStart w:id="116" w:name="_Toc53172268"/>
      <w:bookmarkStart w:id="117" w:name="_Toc61357033"/>
      <w:bookmarkStart w:id="118" w:name="_Toc67913902"/>
      <w:bookmarkStart w:id="119" w:name="_Toc75469719"/>
      <w:bookmarkStart w:id="120" w:name="_Toc76508209"/>
      <w:bookmarkStart w:id="121" w:name="_Toc83193110"/>
      <w:r w:rsidRPr="00835F44">
        <w:rPr>
          <w:snapToGrid w:val="0"/>
        </w:rPr>
        <w:lastRenderedPageBreak/>
        <w:t>A.2.2.5</w:t>
      </w:r>
      <w:r w:rsidRPr="00835F44">
        <w:rPr>
          <w:snapToGrid w:val="0"/>
        </w:rPr>
        <w:tab/>
        <w:t>DFT-s-OFDM 256QAM</w:t>
      </w:r>
      <w:bookmarkEnd w:id="110"/>
      <w:bookmarkEnd w:id="111"/>
      <w:bookmarkEnd w:id="112"/>
      <w:bookmarkEnd w:id="113"/>
      <w:bookmarkEnd w:id="114"/>
      <w:bookmarkEnd w:id="115"/>
      <w:bookmarkEnd w:id="116"/>
      <w:bookmarkEnd w:id="117"/>
      <w:bookmarkEnd w:id="118"/>
      <w:bookmarkEnd w:id="119"/>
      <w:bookmarkEnd w:id="120"/>
      <w:bookmarkEnd w:id="121"/>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8894D1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E48B4"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F7F8FC"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9179BFB"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C7F47B"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6FAD5BF"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E6C9AA"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D37153"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F4CA6"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1C71CA"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7464B64"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EC722A7" w14:textId="77777777" w:rsidR="00F32931" w:rsidRPr="00835F44" w:rsidRDefault="00F32931" w:rsidP="00E07D38">
            <w:pPr>
              <w:pStyle w:val="TAH"/>
            </w:pPr>
            <w:r w:rsidRPr="00835F44">
              <w:t>Total modulated symbols per slot</w:t>
            </w:r>
          </w:p>
        </w:tc>
      </w:tr>
      <w:tr w:rsidR="00F32931" w:rsidRPr="00835F44" w14:paraId="045772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5F3ED3"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FA0BD3"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9A4A26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BF80458"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CB6827"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67853F"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6F9D01"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4E6DE0B"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7E12C0E"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463F525"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0610A" w14:textId="77777777" w:rsidR="00F32931" w:rsidRPr="00835F44" w:rsidRDefault="00F32931" w:rsidP="00E07D38">
            <w:pPr>
              <w:pStyle w:val="TAH"/>
            </w:pPr>
            <w:r w:rsidRPr="00835F44">
              <w:t> </w:t>
            </w:r>
          </w:p>
        </w:tc>
      </w:tr>
      <w:tr w:rsidR="00F32931" w:rsidRPr="00835F44" w14:paraId="082211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DF0F0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6D518CCF"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6C93E3A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00913A4A" w14:textId="77777777" w:rsidR="00F32931" w:rsidRPr="00835F44" w:rsidRDefault="00F32931"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5E75DA69" w14:textId="77777777" w:rsidR="00F32931" w:rsidRPr="00835F44" w:rsidRDefault="00F32931"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6A48CA75" w14:textId="77777777" w:rsidR="00F32931" w:rsidRPr="00835F44" w:rsidRDefault="00F32931"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058BC76B"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5E6E1056"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75A37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1F0DA9A2" w14:textId="77777777" w:rsidR="00F32931" w:rsidRPr="00835F44" w:rsidRDefault="00F32931" w:rsidP="00E07D38">
            <w:pPr>
              <w:pStyle w:val="TAC"/>
            </w:pPr>
            <w:r>
              <w:t>1056</w:t>
            </w:r>
          </w:p>
        </w:tc>
        <w:tc>
          <w:tcPr>
            <w:tcW w:w="1127" w:type="dxa"/>
            <w:tcBorders>
              <w:top w:val="nil"/>
              <w:left w:val="nil"/>
              <w:bottom w:val="single" w:sz="4" w:space="0" w:color="auto"/>
              <w:right w:val="single" w:sz="4" w:space="0" w:color="auto"/>
            </w:tcBorders>
            <w:shd w:val="clear" w:color="auto" w:fill="auto"/>
            <w:noWrap/>
            <w:vAlign w:val="bottom"/>
          </w:tcPr>
          <w:p w14:paraId="6A3180AB" w14:textId="77777777" w:rsidR="00F32931" w:rsidRPr="00835F44" w:rsidRDefault="00F32931" w:rsidP="00E07D38">
            <w:pPr>
              <w:pStyle w:val="TAC"/>
            </w:pPr>
            <w:r>
              <w:t>132</w:t>
            </w:r>
          </w:p>
        </w:tc>
      </w:tr>
      <w:tr w:rsidR="00F32931" w:rsidRPr="00835F44" w14:paraId="120084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E0B7B2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9812279"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2A144D7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ED3322"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1CF9C2F"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4A78213" w14:textId="77777777" w:rsidR="00F32931" w:rsidRDefault="00F32931" w:rsidP="00E07D38">
            <w:pPr>
              <w:pStyle w:val="TAC"/>
              <w:rPr>
                <w:rFonts w:cs="Arial"/>
                <w:color w:val="000000"/>
                <w:szCs w:val="18"/>
              </w:rPr>
            </w:pPr>
            <w:r>
              <w:rPr>
                <w:rFonts w:cs="Arial"/>
                <w:color w:val="000000"/>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09360C4A"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982303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81D807"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4930D4" w14:textId="77777777" w:rsidR="00F32931" w:rsidRDefault="00F32931"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04E2F5E8"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6DF77FF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0283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A744A5C" w14:textId="77777777" w:rsidR="00F32931" w:rsidRDefault="00F32931"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A55669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4E81E8"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3DA783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F420AFB" w14:textId="77777777" w:rsidR="00F32931" w:rsidRDefault="00F32931" w:rsidP="00E07D38">
            <w:pPr>
              <w:pStyle w:val="TAC"/>
              <w:rPr>
                <w:rFonts w:cs="Arial"/>
                <w:color w:val="000000"/>
                <w:szCs w:val="18"/>
              </w:rPr>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13ABF97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8EA34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1B7C9E"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88835B" w14:textId="77777777" w:rsidR="00F32931" w:rsidRDefault="00F32931" w:rsidP="00E07D38">
            <w:pPr>
              <w:pStyle w:val="TAC"/>
              <w:rPr>
                <w:rFonts w:cs="Arial"/>
                <w:color w:val="000000"/>
                <w:szCs w:val="18"/>
              </w:rPr>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B23F840" w14:textId="77777777" w:rsidR="00F32931" w:rsidRDefault="00F32931" w:rsidP="00E07D38">
            <w:pPr>
              <w:pStyle w:val="TAC"/>
              <w:rPr>
                <w:rFonts w:cs="Arial"/>
                <w:color w:val="000000"/>
                <w:szCs w:val="18"/>
              </w:rPr>
            </w:pPr>
            <w:r>
              <w:rPr>
                <w:rFonts w:cs="Arial"/>
                <w:color w:val="000000"/>
                <w:szCs w:val="18"/>
              </w:rPr>
              <w:t>1188</w:t>
            </w:r>
          </w:p>
        </w:tc>
      </w:tr>
      <w:tr w:rsidR="00F32931" w:rsidRPr="00835F44" w14:paraId="5E96C3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458C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FB446" w14:textId="77777777" w:rsidR="00F32931" w:rsidRPr="00835F44" w:rsidRDefault="00F32931"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EB3A84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4CD87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18E0B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7188A5" w14:textId="77777777" w:rsidR="00F32931" w:rsidRPr="00835F44" w:rsidRDefault="00F32931"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7941CC0"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1FC080"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28C4A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DA99E"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F30CF8B" w14:textId="77777777" w:rsidR="00F32931" w:rsidRPr="00835F44" w:rsidRDefault="00F32931" w:rsidP="00E07D38">
            <w:pPr>
              <w:pStyle w:val="TAC"/>
            </w:pPr>
            <w:r>
              <w:rPr>
                <w:rFonts w:cs="Arial"/>
                <w:color w:val="000000"/>
                <w:szCs w:val="18"/>
              </w:rPr>
              <w:t>1320</w:t>
            </w:r>
          </w:p>
        </w:tc>
      </w:tr>
      <w:tr w:rsidR="00F32931" w:rsidRPr="00835F44" w14:paraId="07E5F2B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D1A5A5"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CC8321" w14:textId="77777777" w:rsidR="00F32931" w:rsidRDefault="00F32931"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29CF81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9B5C50"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B312F0C"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8E6ABDC" w14:textId="77777777" w:rsidR="00F32931" w:rsidRDefault="00F32931" w:rsidP="00E07D38">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45C023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8CDFC6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57ED81"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53F46A7" w14:textId="77777777" w:rsidR="00F32931" w:rsidRDefault="00F32931" w:rsidP="00E07D38">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478657DF" w14:textId="77777777" w:rsidR="00F32931" w:rsidRDefault="00F32931" w:rsidP="00E07D38">
            <w:pPr>
              <w:pStyle w:val="TAC"/>
              <w:rPr>
                <w:rFonts w:cs="Arial"/>
                <w:color w:val="000000"/>
                <w:szCs w:val="18"/>
              </w:rPr>
            </w:pPr>
            <w:r>
              <w:rPr>
                <w:rFonts w:cs="Arial"/>
                <w:color w:val="000000"/>
                <w:szCs w:val="18"/>
              </w:rPr>
              <w:t>1584</w:t>
            </w:r>
          </w:p>
        </w:tc>
      </w:tr>
      <w:tr w:rsidR="00F32931" w:rsidRPr="00835F44" w14:paraId="18E1B9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B9DDF4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8B7D7D"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C59DDF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EA4C6A9"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266264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3D62B9B" w14:textId="77777777" w:rsidR="00F32931" w:rsidRDefault="00F32931"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A53C8A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45855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519FA5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0A5558A" w14:textId="77777777" w:rsidR="00F32931" w:rsidRDefault="00F32931" w:rsidP="00E07D38">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51CF4D9F"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0BBA8D9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8FD34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97673"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E321F4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E79AD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2B5FEE"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BE7AE" w14:textId="77777777" w:rsidR="00F32931" w:rsidRPr="00835F44" w:rsidRDefault="00F32931" w:rsidP="00E07D38">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C3DD3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0A937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C85289"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339D9" w14:textId="77777777" w:rsidR="00F32931" w:rsidRPr="00835F44" w:rsidRDefault="00F32931"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69EF8C6" w14:textId="77777777" w:rsidR="00F32931" w:rsidRPr="00835F44" w:rsidRDefault="00F32931" w:rsidP="00E07D38">
            <w:pPr>
              <w:pStyle w:val="TAC"/>
            </w:pPr>
            <w:r>
              <w:rPr>
                <w:rFonts w:cs="Arial"/>
                <w:color w:val="000000"/>
                <w:szCs w:val="18"/>
              </w:rPr>
              <w:t>2376</w:t>
            </w:r>
          </w:p>
        </w:tc>
      </w:tr>
      <w:tr w:rsidR="00F32931" w:rsidRPr="00835F44" w14:paraId="0507F0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6932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8FD76"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780891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17D614"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C82DF"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B59B66" w14:textId="77777777" w:rsidR="00F32931" w:rsidRPr="00835F44" w:rsidRDefault="00F32931" w:rsidP="00E07D38">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1B1771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6DB06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14631D"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2B1C56" w14:textId="77777777" w:rsidR="00F32931" w:rsidRPr="00835F44" w:rsidRDefault="00F32931" w:rsidP="00E07D38">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39EAF00D" w14:textId="77777777" w:rsidR="00F32931" w:rsidRPr="00835F44" w:rsidRDefault="00F32931" w:rsidP="00E07D38">
            <w:pPr>
              <w:pStyle w:val="TAC"/>
            </w:pPr>
            <w:r>
              <w:rPr>
                <w:rFonts w:cs="Arial"/>
                <w:color w:val="000000"/>
                <w:szCs w:val="18"/>
              </w:rPr>
              <w:t>3168</w:t>
            </w:r>
          </w:p>
        </w:tc>
      </w:tr>
      <w:tr w:rsidR="00F32931" w:rsidRPr="00835F44" w14:paraId="56B3B4D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9873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453DE"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A72492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6D77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97A9B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45778D9" w14:textId="77777777" w:rsidR="00F32931" w:rsidRPr="00835F44" w:rsidRDefault="00F32931"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6AC3F7B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03345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C0064"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A7CFE0" w14:textId="77777777" w:rsidR="00F32931" w:rsidRPr="00835F44" w:rsidRDefault="00F32931"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ADE8C28" w14:textId="77777777" w:rsidR="00F32931" w:rsidRPr="00835F44" w:rsidRDefault="00F32931" w:rsidP="00E07D38">
            <w:pPr>
              <w:pStyle w:val="TAC"/>
            </w:pPr>
            <w:r>
              <w:rPr>
                <w:rFonts w:cs="Arial"/>
                <w:color w:val="000000"/>
                <w:szCs w:val="18"/>
              </w:rPr>
              <w:t>3300</w:t>
            </w:r>
          </w:p>
        </w:tc>
      </w:tr>
      <w:tr w:rsidR="00F32931" w:rsidRPr="00835F44" w14:paraId="4B3BA0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B16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EC9CF" w14:textId="77777777" w:rsidR="00F32931" w:rsidRPr="00835F44" w:rsidRDefault="00F32931"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B0DAA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D579"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27466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1C45673" w14:textId="77777777" w:rsidR="00F32931" w:rsidRPr="00835F44" w:rsidRDefault="00F32931"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4356EB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E5DB5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B9507"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312F3E" w14:textId="77777777" w:rsidR="00F32931" w:rsidRPr="00835F44" w:rsidRDefault="00F32931"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EE478C" w14:textId="77777777" w:rsidR="00F32931" w:rsidRPr="00835F44" w:rsidRDefault="00F32931" w:rsidP="00E07D38">
            <w:pPr>
              <w:pStyle w:val="TAC"/>
            </w:pPr>
            <w:r>
              <w:rPr>
                <w:rFonts w:cs="Arial"/>
                <w:color w:val="000000"/>
                <w:szCs w:val="18"/>
              </w:rPr>
              <w:t>3960</w:t>
            </w:r>
          </w:p>
        </w:tc>
      </w:tr>
      <w:tr w:rsidR="00F32931" w:rsidRPr="00835F44" w14:paraId="6DE00A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8A064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1FA437" w14:textId="77777777" w:rsidR="00F32931" w:rsidRDefault="00F32931" w:rsidP="00E07D38">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0BEBA45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0BF5E4"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7E521B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4A526C" w14:textId="77777777" w:rsidR="00F32931" w:rsidRDefault="00F32931" w:rsidP="00E07D38">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2A48F23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821BC6"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970604E"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72B8752" w14:textId="77777777" w:rsidR="00F32931" w:rsidRDefault="00F32931" w:rsidP="00E07D38">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BF33FB6" w14:textId="77777777" w:rsidR="00F32931" w:rsidRDefault="00F32931" w:rsidP="00E07D38">
            <w:pPr>
              <w:pStyle w:val="TAC"/>
              <w:rPr>
                <w:rFonts w:cs="Arial"/>
                <w:color w:val="000000"/>
                <w:szCs w:val="18"/>
              </w:rPr>
            </w:pPr>
            <w:r>
              <w:rPr>
                <w:rFonts w:cs="Arial"/>
                <w:color w:val="000000"/>
                <w:szCs w:val="18"/>
              </w:rPr>
              <w:t>4224</w:t>
            </w:r>
          </w:p>
        </w:tc>
      </w:tr>
      <w:tr w:rsidR="00F32931" w:rsidRPr="00835F44" w14:paraId="00C4C4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55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B1ACA" w14:textId="77777777" w:rsidR="00F32931" w:rsidRPr="00835F44" w:rsidRDefault="00F32931"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0FAAE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1CFD05"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23882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2A0F43" w14:textId="77777777" w:rsidR="00F32931" w:rsidRPr="00835F44" w:rsidRDefault="00F32931" w:rsidP="00E07D38">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7985CC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CF32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78C801"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29DA7FB" w14:textId="77777777" w:rsidR="00F32931" w:rsidRPr="00835F44" w:rsidRDefault="00F32931" w:rsidP="00E07D38">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54204F3" w14:textId="77777777" w:rsidR="00F32931" w:rsidRPr="00835F44" w:rsidRDefault="00F32931" w:rsidP="00E07D38">
            <w:pPr>
              <w:pStyle w:val="TAC"/>
            </w:pPr>
            <w:r>
              <w:rPr>
                <w:rFonts w:cs="Arial"/>
                <w:color w:val="000000"/>
                <w:szCs w:val="18"/>
              </w:rPr>
              <w:t>4752</w:t>
            </w:r>
          </w:p>
        </w:tc>
      </w:tr>
      <w:tr w:rsidR="00F32931" w:rsidRPr="00835F44" w14:paraId="28406A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7A14B1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CA5F37" w14:textId="77777777" w:rsidR="00F32931" w:rsidRDefault="00F32931"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6BB38640"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322F76"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539AC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66C1FA" w14:textId="77777777" w:rsidR="00F32931" w:rsidRDefault="00F32931"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02C784C"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0FEBC7"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D507E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9D4E95" w14:textId="77777777" w:rsidR="00F32931" w:rsidRDefault="00F32931"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16DC9B59" w14:textId="77777777" w:rsidR="00F32931" w:rsidRDefault="00F32931" w:rsidP="00E07D38">
            <w:pPr>
              <w:pStyle w:val="TAC"/>
              <w:rPr>
                <w:rFonts w:cs="Arial"/>
                <w:color w:val="000000"/>
                <w:szCs w:val="18"/>
              </w:rPr>
            </w:pPr>
            <w:r>
              <w:rPr>
                <w:rFonts w:cs="Arial"/>
                <w:color w:val="000000"/>
                <w:szCs w:val="18"/>
              </w:rPr>
              <w:t>5940</w:t>
            </w:r>
          </w:p>
        </w:tc>
      </w:tr>
      <w:tr w:rsidR="00F32931" w:rsidRPr="00835F44" w14:paraId="0E4BEC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42305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5B898" w14:textId="77777777" w:rsidR="00F32931" w:rsidRPr="00835F44" w:rsidRDefault="00F32931"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C79F7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EA3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1DDE9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F008E9" w14:textId="77777777" w:rsidR="00F32931" w:rsidRPr="00835F44" w:rsidRDefault="00F32931" w:rsidP="00E07D38">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4392C13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0C1EE5"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0A19F3" w14:textId="77777777" w:rsidR="00F32931" w:rsidRPr="00835F44" w:rsidRDefault="00F32931"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A924256" w14:textId="77777777" w:rsidR="00F32931" w:rsidRPr="00835F44" w:rsidRDefault="00F32931"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07CCE2" w14:textId="77777777" w:rsidR="00F32931" w:rsidRPr="00835F44" w:rsidRDefault="00F32931" w:rsidP="00E07D38">
            <w:pPr>
              <w:pStyle w:val="TAC"/>
            </w:pPr>
            <w:r>
              <w:rPr>
                <w:rFonts w:cs="Arial"/>
                <w:color w:val="000000"/>
                <w:szCs w:val="18"/>
              </w:rPr>
              <w:t>6600</w:t>
            </w:r>
          </w:p>
        </w:tc>
      </w:tr>
      <w:tr w:rsidR="00F32931" w:rsidRPr="00835F44" w14:paraId="0453498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C32B8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6A6205" w14:textId="77777777" w:rsidR="00F32931" w:rsidRDefault="00F32931" w:rsidP="00E07D38">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73F0A3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77ED38"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BD4663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E633DC0" w14:textId="77777777" w:rsidR="00F32931" w:rsidRDefault="00F32931" w:rsidP="00E07D38">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4044D7C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17A06D"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1723DFB" w14:textId="77777777" w:rsidR="00F32931" w:rsidRDefault="00F32931"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36C08B7E" w14:textId="77777777" w:rsidR="00F32931" w:rsidRDefault="00F32931" w:rsidP="00E07D38">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13B43B4A" w14:textId="77777777" w:rsidR="00F32931" w:rsidRDefault="00F32931" w:rsidP="00E07D38">
            <w:pPr>
              <w:pStyle w:val="TAC"/>
              <w:rPr>
                <w:rFonts w:cs="Arial"/>
                <w:color w:val="000000"/>
                <w:szCs w:val="18"/>
              </w:rPr>
            </w:pPr>
            <w:r>
              <w:rPr>
                <w:rFonts w:cs="Arial"/>
                <w:color w:val="000000"/>
                <w:szCs w:val="18"/>
              </w:rPr>
              <w:t>7920</w:t>
            </w:r>
          </w:p>
        </w:tc>
      </w:tr>
      <w:tr w:rsidR="00F32931" w:rsidRPr="00835F44" w14:paraId="64833A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342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2DA7E" w14:textId="77777777" w:rsidR="00F32931" w:rsidRPr="00835F44" w:rsidRDefault="00F32931"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FD4E63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8FDE8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5812F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CDC8398" w14:textId="77777777" w:rsidR="00F32931" w:rsidRPr="00835F44" w:rsidRDefault="00F32931" w:rsidP="00E07D38">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2B12D6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283B7D"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EE72D" w14:textId="77777777" w:rsidR="00F32931" w:rsidRPr="00835F44" w:rsidRDefault="00F32931"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B778F1B" w14:textId="77777777" w:rsidR="00F32931" w:rsidRPr="00835F44" w:rsidRDefault="00F32931"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B9BC8E" w14:textId="77777777" w:rsidR="00F32931" w:rsidRPr="00835F44" w:rsidRDefault="00F32931" w:rsidP="00E07D38">
            <w:pPr>
              <w:pStyle w:val="TAC"/>
            </w:pPr>
            <w:r>
              <w:rPr>
                <w:rFonts w:cs="Arial"/>
                <w:color w:val="000000"/>
                <w:szCs w:val="18"/>
              </w:rPr>
              <w:t>8448</w:t>
            </w:r>
          </w:p>
        </w:tc>
      </w:tr>
      <w:tr w:rsidR="00F32931" w:rsidRPr="00835F44" w14:paraId="2FFB6D2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67183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8AACF" w14:textId="77777777" w:rsidR="00F32931" w:rsidRPr="00835F44" w:rsidRDefault="00F32931"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5D7CD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B6C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D89689"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3DEDD" w14:textId="77777777" w:rsidR="00F32931" w:rsidRPr="00835F44" w:rsidRDefault="00F32931"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15976A2"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292774"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DB57B2" w14:textId="77777777" w:rsidR="00F32931" w:rsidRPr="00835F44" w:rsidRDefault="00F32931"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AC0173E" w14:textId="77777777" w:rsidR="00F32931" w:rsidRPr="00835F44" w:rsidRDefault="00F32931" w:rsidP="00E07D38">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56485540" w14:textId="77777777" w:rsidR="00F32931" w:rsidRPr="00835F44" w:rsidRDefault="00F32931" w:rsidP="00E07D38">
            <w:pPr>
              <w:pStyle w:val="TAC"/>
            </w:pPr>
            <w:r>
              <w:rPr>
                <w:rFonts w:cs="Arial"/>
                <w:color w:val="000000"/>
                <w:szCs w:val="18"/>
              </w:rPr>
              <w:t>9900</w:t>
            </w:r>
          </w:p>
        </w:tc>
      </w:tr>
      <w:tr w:rsidR="00F32931" w:rsidRPr="00835F44" w14:paraId="658258D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96BF5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374E76" w14:textId="77777777" w:rsidR="00F32931" w:rsidRDefault="00F32931"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1C9E74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948A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4263187"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846CB42" w14:textId="77777777" w:rsidR="00F32931" w:rsidRDefault="00F32931" w:rsidP="00E07D38">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6EF053D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CCD658"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14797DB"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029974A5" w14:textId="77777777" w:rsidR="00F32931" w:rsidRDefault="00F32931" w:rsidP="00E07D38">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541C8760" w14:textId="77777777" w:rsidR="00F32931" w:rsidRDefault="00F32931" w:rsidP="00E07D38">
            <w:pPr>
              <w:pStyle w:val="TAC"/>
              <w:rPr>
                <w:rFonts w:cs="Arial"/>
                <w:color w:val="000000"/>
                <w:szCs w:val="18"/>
              </w:rPr>
            </w:pPr>
            <w:r>
              <w:rPr>
                <w:rFonts w:cs="Arial"/>
                <w:color w:val="000000"/>
                <w:szCs w:val="18"/>
              </w:rPr>
              <w:t>10560</w:t>
            </w:r>
          </w:p>
        </w:tc>
      </w:tr>
      <w:tr w:rsidR="00F32931" w:rsidRPr="00835F44" w14:paraId="079BBD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498628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0927D0"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B49550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5051D9"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F60DD5A"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18B8A2" w14:textId="77777777" w:rsidR="00F32931" w:rsidRDefault="00F32931" w:rsidP="00E07D38">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3970114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5345A2"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308DA"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D978B74" w14:textId="77777777" w:rsidR="00F32931" w:rsidRDefault="00F32931" w:rsidP="00E07D38">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9CDCF70"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B5AE4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C3971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8881DB" w14:textId="77777777" w:rsidR="00F32931" w:rsidRDefault="00F32931"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DEA9E6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CC9CC7"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0A76EC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250FAF8" w14:textId="77777777" w:rsidR="00F32931" w:rsidRDefault="00F32931" w:rsidP="00E07D38">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7B8C48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59218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6701E4" w14:textId="77777777" w:rsidR="00F32931" w:rsidRDefault="00F32931" w:rsidP="00E07D38">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3EC0723A" w14:textId="77777777" w:rsidR="00F32931" w:rsidRDefault="00F32931" w:rsidP="00E07D38">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77EAF235" w14:textId="77777777" w:rsidR="00F32931" w:rsidRDefault="00F32931" w:rsidP="00E07D38">
            <w:pPr>
              <w:pStyle w:val="TAC"/>
              <w:rPr>
                <w:rFonts w:cs="Arial"/>
                <w:color w:val="000000"/>
                <w:szCs w:val="18"/>
              </w:rPr>
            </w:pPr>
            <w:r>
              <w:rPr>
                <w:rFonts w:cs="Arial"/>
                <w:color w:val="000000"/>
                <w:szCs w:val="18"/>
              </w:rPr>
              <w:t>11880</w:t>
            </w:r>
          </w:p>
        </w:tc>
      </w:tr>
      <w:tr w:rsidR="00F32931" w:rsidRPr="00835F44" w14:paraId="00E14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EF8E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8499" w14:textId="77777777" w:rsidR="00F32931" w:rsidRPr="00835F44" w:rsidRDefault="00F32931"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73E8A6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1047C"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025EC2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E26019" w14:textId="77777777" w:rsidR="00F32931" w:rsidRPr="00835F44" w:rsidRDefault="00F32931" w:rsidP="00E07D38">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C8D92B1"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419AF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3E482" w14:textId="77777777" w:rsidR="00F32931" w:rsidRPr="00835F44" w:rsidRDefault="00F32931" w:rsidP="00E07D38">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62C207B8" w14:textId="77777777" w:rsidR="00F32931" w:rsidRPr="00835F44" w:rsidRDefault="00F32931" w:rsidP="00E07D38">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8AF1C66" w14:textId="77777777" w:rsidR="00F32931" w:rsidRPr="00835F44" w:rsidRDefault="00F32931" w:rsidP="00E07D38">
            <w:pPr>
              <w:pStyle w:val="TAC"/>
            </w:pPr>
            <w:r>
              <w:rPr>
                <w:rFonts w:cs="Arial"/>
                <w:color w:val="000000"/>
                <w:szCs w:val="18"/>
              </w:rPr>
              <w:t>13200</w:t>
            </w:r>
          </w:p>
        </w:tc>
      </w:tr>
      <w:tr w:rsidR="00F32931" w:rsidRPr="00835F44" w14:paraId="39357B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D68E6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C674D61"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21033D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A1A264"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DDF7D4B"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1D66B1B" w14:textId="77777777" w:rsidR="00F32931" w:rsidRDefault="00F32931"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9D7D8E1"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8A8030F"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8A2FB0" w14:textId="77777777" w:rsidR="00F32931" w:rsidRDefault="00F32931"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10545998" w14:textId="77777777" w:rsidR="00F32931" w:rsidRDefault="00F32931" w:rsidP="00E07D38">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0EFDC9DA"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2A7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CC6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DAEA42" w14:textId="77777777" w:rsidR="00F32931" w:rsidRPr="00835F44" w:rsidRDefault="00F32931"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659DE3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F922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87448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5CBED7" w14:textId="77777777" w:rsidR="00F32931" w:rsidRPr="00835F44" w:rsidRDefault="00F32931" w:rsidP="00E07D38">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B12291A"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BFB2F9"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41BCD8" w14:textId="77777777" w:rsidR="00F32931" w:rsidRPr="00835F44" w:rsidRDefault="00F32931" w:rsidP="00E07D38">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7F681C2" w14:textId="77777777" w:rsidR="00F32931" w:rsidRPr="00835F44" w:rsidRDefault="00F32931"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6DCE0C5" w14:textId="77777777" w:rsidR="00F32931" w:rsidRPr="00835F44" w:rsidRDefault="00F32931" w:rsidP="00E07D38">
            <w:pPr>
              <w:pStyle w:val="TAC"/>
            </w:pPr>
            <w:r>
              <w:rPr>
                <w:rFonts w:cs="Arial"/>
                <w:color w:val="000000"/>
                <w:szCs w:val="18"/>
              </w:rPr>
              <w:t>15840</w:t>
            </w:r>
          </w:p>
        </w:tc>
      </w:tr>
      <w:tr w:rsidR="00F32931" w:rsidRPr="00835F44" w14:paraId="71A25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5E24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D581A5" w14:textId="77777777" w:rsidR="00F32931" w:rsidRPr="00835F44" w:rsidRDefault="00F32931"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4DB935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AF9EB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68718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3D71CFC" w14:textId="77777777" w:rsidR="00F32931" w:rsidRPr="00835F44" w:rsidRDefault="00F32931" w:rsidP="00E07D38">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E7FAF16"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6CBA07"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2992FB" w14:textId="77777777" w:rsidR="00F32931" w:rsidRPr="00835F44" w:rsidRDefault="00F32931"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EF88B5D" w14:textId="77777777" w:rsidR="00F32931" w:rsidRPr="00835F44" w:rsidRDefault="00F32931" w:rsidP="00E07D38">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40074301" w14:textId="77777777" w:rsidR="00F32931" w:rsidRPr="00835F44" w:rsidRDefault="00F32931" w:rsidP="00E07D38">
            <w:pPr>
              <w:pStyle w:val="TAC"/>
            </w:pPr>
            <w:r>
              <w:rPr>
                <w:rFonts w:cs="Arial"/>
                <w:color w:val="000000"/>
                <w:szCs w:val="18"/>
              </w:rPr>
              <w:t>16896</w:t>
            </w:r>
          </w:p>
        </w:tc>
      </w:tr>
      <w:tr w:rsidR="00F32931" w:rsidRPr="00835F44" w14:paraId="18D8A4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9AC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27AB" w14:textId="77777777" w:rsidR="00F32931" w:rsidRPr="00835F44" w:rsidRDefault="00F32931"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65A077"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C9CACD"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75DE9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E8D83D" w14:textId="77777777" w:rsidR="00F32931" w:rsidRPr="00835F44" w:rsidRDefault="00F32931" w:rsidP="00E07D38">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BBC7B6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D6A65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B8FB27" w14:textId="77777777" w:rsidR="00F32931" w:rsidRPr="00835F44" w:rsidRDefault="00F32931"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C87D7F0" w14:textId="77777777" w:rsidR="00F32931" w:rsidRPr="00835F44" w:rsidRDefault="00F32931" w:rsidP="00E07D38">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62740B0C" w14:textId="77777777" w:rsidR="00F32931" w:rsidRPr="00835F44" w:rsidRDefault="00F32931" w:rsidP="00E07D38">
            <w:pPr>
              <w:pStyle w:val="TAC"/>
            </w:pPr>
            <w:r>
              <w:rPr>
                <w:rFonts w:cs="Arial"/>
                <w:color w:val="000000"/>
                <w:szCs w:val="18"/>
              </w:rPr>
              <w:t>17820</w:t>
            </w:r>
          </w:p>
        </w:tc>
      </w:tr>
      <w:tr w:rsidR="00F32931" w:rsidRPr="00835F44" w14:paraId="05EE48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2481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0503B0" w14:textId="77777777" w:rsidR="00F32931" w:rsidRPr="00835F44" w:rsidRDefault="00F32931"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96B1C2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4CE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1C84E0"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225938" w14:textId="77777777" w:rsidR="00F32931" w:rsidRPr="00835F44" w:rsidRDefault="00F32931" w:rsidP="00E07D38">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5C59CFF"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24D2C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B7FF87"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1D2BDF4" w14:textId="77777777" w:rsidR="00F32931" w:rsidRPr="00835F44" w:rsidRDefault="00F32931" w:rsidP="00E07D38">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CCE004B" w14:textId="77777777" w:rsidR="00F32931" w:rsidRPr="00835F44" w:rsidRDefault="00F32931" w:rsidP="00E07D38">
            <w:pPr>
              <w:pStyle w:val="TAC"/>
            </w:pPr>
            <w:r>
              <w:rPr>
                <w:rFonts w:cs="Arial"/>
                <w:color w:val="000000"/>
                <w:szCs w:val="18"/>
              </w:rPr>
              <w:t>21120</w:t>
            </w:r>
          </w:p>
        </w:tc>
      </w:tr>
      <w:tr w:rsidR="00F32931" w:rsidRPr="00835F44" w14:paraId="5431888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EC39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8240D6" w14:textId="77777777" w:rsidR="00F32931" w:rsidRPr="00835F44" w:rsidRDefault="00F32931"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FE28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20A3B"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F667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7A54FF" w14:textId="77777777" w:rsidR="00F32931" w:rsidRPr="00835F44" w:rsidRDefault="00F32931" w:rsidP="00E07D38">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01B80D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2ABFE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FD350"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B2A5CDB" w14:textId="77777777" w:rsidR="00F32931" w:rsidRPr="00835F44" w:rsidRDefault="00F32931"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339319F" w14:textId="77777777" w:rsidR="00F32931" w:rsidRPr="00835F44" w:rsidRDefault="00F32931" w:rsidP="00E07D38">
            <w:pPr>
              <w:pStyle w:val="TAC"/>
            </w:pPr>
            <w:r>
              <w:rPr>
                <w:rFonts w:cs="Arial"/>
                <w:color w:val="000000"/>
                <w:szCs w:val="18"/>
              </w:rPr>
              <w:t>21384</w:t>
            </w:r>
          </w:p>
        </w:tc>
      </w:tr>
      <w:tr w:rsidR="00F32931" w:rsidRPr="00835F44" w14:paraId="3EB0CB9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B4FDF91"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407174" w14:textId="77777777" w:rsidR="00F32931" w:rsidRDefault="00F32931" w:rsidP="00E07D38">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4D4D365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29D70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E2C2A2D"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F5ABE03" w14:textId="77777777" w:rsidR="00F32931" w:rsidRDefault="00F32931" w:rsidP="00E07D38">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73865B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A3C5D3"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AE8F20A" w14:textId="77777777" w:rsidR="00F32931" w:rsidRDefault="00F32931" w:rsidP="00E07D38">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159A40ED" w14:textId="77777777" w:rsidR="00F32931" w:rsidRDefault="00F32931" w:rsidP="00E07D38">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59B98F06" w14:textId="77777777" w:rsidR="00F32931" w:rsidRDefault="00F32931" w:rsidP="00E07D38">
            <w:pPr>
              <w:pStyle w:val="TAC"/>
              <w:rPr>
                <w:rFonts w:cs="Arial"/>
                <w:color w:val="000000"/>
                <w:szCs w:val="18"/>
              </w:rPr>
            </w:pPr>
            <w:r>
              <w:rPr>
                <w:rFonts w:cs="Arial"/>
                <w:color w:val="000000"/>
                <w:szCs w:val="18"/>
              </w:rPr>
              <w:t>23760</w:t>
            </w:r>
          </w:p>
        </w:tc>
      </w:tr>
      <w:tr w:rsidR="00F32931" w:rsidRPr="00835F44" w14:paraId="41127EB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7F6E1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E78EF" w14:textId="77777777" w:rsidR="00F32931" w:rsidRPr="00835F44" w:rsidRDefault="00F32931"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E62653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D169D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D515F2"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B7C666" w14:textId="77777777" w:rsidR="00F32931" w:rsidRPr="00835F44" w:rsidRDefault="00F32931" w:rsidP="00E07D38">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142F6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FB0043"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45B20E" w14:textId="77777777" w:rsidR="00F32931" w:rsidRPr="00835F44" w:rsidRDefault="00F32931" w:rsidP="00E07D38">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4CC8C66" w14:textId="77777777" w:rsidR="00F32931" w:rsidRPr="00835F44" w:rsidRDefault="00F32931" w:rsidP="00E07D38">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6331753" w14:textId="77777777" w:rsidR="00F32931" w:rsidRPr="00835F44" w:rsidRDefault="00F32931" w:rsidP="00E07D38">
            <w:pPr>
              <w:pStyle w:val="TAC"/>
            </w:pPr>
            <w:r>
              <w:rPr>
                <w:rFonts w:cs="Arial"/>
                <w:color w:val="000000"/>
                <w:szCs w:val="18"/>
              </w:rPr>
              <w:t>28512</w:t>
            </w:r>
          </w:p>
        </w:tc>
      </w:tr>
      <w:tr w:rsidR="00F32931" w:rsidRPr="00835F44" w14:paraId="78B447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3980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C402D" w14:textId="77777777" w:rsidR="00F32931" w:rsidRPr="00835F44" w:rsidRDefault="00F32931" w:rsidP="00E07D38">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C76CD1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A70E3F"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7DA82E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DC5659" w14:textId="77777777" w:rsidR="00F32931" w:rsidRPr="00835F44" w:rsidRDefault="00F32931" w:rsidP="00E07D38">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3E94EE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5B59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940D03" w14:textId="77777777" w:rsidR="00F32931" w:rsidRPr="00835F44" w:rsidRDefault="00F32931" w:rsidP="00E07D38">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C41DE8" w14:textId="77777777" w:rsidR="00F32931" w:rsidRPr="00835F44" w:rsidRDefault="00F32931" w:rsidP="00E07D38">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CBC23C0" w14:textId="77777777" w:rsidR="00F32931" w:rsidRPr="00835F44" w:rsidRDefault="00F32931" w:rsidP="00E07D38">
            <w:pPr>
              <w:pStyle w:val="TAC"/>
            </w:pPr>
            <w:r>
              <w:rPr>
                <w:rFonts w:cs="Arial"/>
                <w:color w:val="000000"/>
                <w:szCs w:val="18"/>
              </w:rPr>
              <w:t>32076</w:t>
            </w:r>
          </w:p>
        </w:tc>
      </w:tr>
      <w:tr w:rsidR="00F32931" w:rsidRPr="00835F44" w14:paraId="12C296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18A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8D1E16" w14:textId="77777777" w:rsidR="00F32931" w:rsidRPr="00835F44" w:rsidRDefault="00F32931"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C7DC6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5F2DE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715A53"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306B5" w14:textId="77777777" w:rsidR="00F32931" w:rsidRPr="00835F44" w:rsidRDefault="00F32931" w:rsidP="00E07D38">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2451E7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E13A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35648F" w14:textId="77777777" w:rsidR="00F32931" w:rsidRPr="00835F44" w:rsidRDefault="00F32931" w:rsidP="00E07D38">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85F88D5" w14:textId="77777777" w:rsidR="00F32931" w:rsidRPr="00835F44" w:rsidRDefault="00F32931" w:rsidP="00E07D38">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34113247" w14:textId="77777777" w:rsidR="00F32931" w:rsidRPr="00835F44" w:rsidRDefault="00F32931" w:rsidP="00E07D38">
            <w:pPr>
              <w:pStyle w:val="TAC"/>
            </w:pPr>
            <w:r>
              <w:rPr>
                <w:rFonts w:cs="Arial"/>
                <w:color w:val="000000"/>
                <w:szCs w:val="18"/>
              </w:rPr>
              <w:t>35640</w:t>
            </w:r>
          </w:p>
        </w:tc>
      </w:tr>
      <w:tr w:rsidR="00F32931" w:rsidRPr="00835F44" w14:paraId="6C81CA18"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0DC16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C13855" w14:textId="77777777" w:rsidR="00F32931" w:rsidRPr="00835F44" w:rsidRDefault="00F32931" w:rsidP="00E07D38">
            <w:pPr>
              <w:pStyle w:val="TAN"/>
            </w:pPr>
            <w:r w:rsidRPr="00835F44">
              <w:t>NOTE 2:</w:t>
            </w:r>
            <w:r w:rsidRPr="00835F44">
              <w:tab/>
              <w:t xml:space="preserve">MCS Index is based on MCS table </w:t>
            </w:r>
            <w:r>
              <w:t xml:space="preserve">5.1.3.1-2 </w:t>
            </w:r>
            <w:r w:rsidRPr="00835F44">
              <w:t>defined in TS 38.214 [10].</w:t>
            </w:r>
          </w:p>
          <w:p w14:paraId="0F9AB2EE"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3CCF01B8"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79803D" w14:textId="77777777" w:rsidR="00F32931" w:rsidRPr="00835F44" w:rsidRDefault="00F32931" w:rsidP="00666E7B"/>
    <w:p w14:paraId="3AFB3409" w14:textId="46F0F85B" w:rsidR="00666E7B" w:rsidRPr="00835F44" w:rsidRDefault="00666E7B" w:rsidP="00666E7B">
      <w:pPr>
        <w:pStyle w:val="TH"/>
      </w:pPr>
      <w:r w:rsidRPr="00835F44">
        <w:t xml:space="preserve">Table A.2.2.5-2: </w:t>
      </w:r>
      <w:r>
        <w:t>Void</w:t>
      </w:r>
    </w:p>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2" w:name="_Toc21343175"/>
      <w:bookmarkStart w:id="123" w:name="_Toc29770141"/>
      <w:bookmarkStart w:id="124" w:name="_Toc29799640"/>
      <w:bookmarkStart w:id="125" w:name="_Toc37254864"/>
      <w:bookmarkStart w:id="126" w:name="_Toc37255507"/>
      <w:bookmarkStart w:id="127" w:name="_Toc45887532"/>
      <w:bookmarkStart w:id="128" w:name="_Toc53172269"/>
      <w:bookmarkStart w:id="129" w:name="_Toc61357034"/>
      <w:bookmarkStart w:id="130" w:name="_Toc67913903"/>
      <w:bookmarkStart w:id="131" w:name="_Toc75469720"/>
      <w:bookmarkStart w:id="132" w:name="_Toc76508210"/>
      <w:bookmarkStart w:id="133" w:name="_Toc83193111"/>
      <w:r w:rsidRPr="00835F44">
        <w:rPr>
          <w:snapToGrid w:val="0"/>
        </w:rPr>
        <w:lastRenderedPageBreak/>
        <w:t>A.2.2.6</w:t>
      </w:r>
      <w:r w:rsidRPr="00835F44">
        <w:rPr>
          <w:snapToGrid w:val="0"/>
        </w:rPr>
        <w:tab/>
        <w:t>CP-OFDM QPSK</w:t>
      </w:r>
      <w:bookmarkEnd w:id="122"/>
      <w:bookmarkEnd w:id="123"/>
      <w:bookmarkEnd w:id="124"/>
      <w:bookmarkEnd w:id="125"/>
      <w:bookmarkEnd w:id="126"/>
      <w:bookmarkEnd w:id="127"/>
      <w:bookmarkEnd w:id="128"/>
      <w:bookmarkEnd w:id="129"/>
      <w:bookmarkEnd w:id="130"/>
      <w:bookmarkEnd w:id="131"/>
      <w:bookmarkEnd w:id="132"/>
      <w:bookmarkEnd w:id="133"/>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1E872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46E35C"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D1F95"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8017BE8"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FB58E3"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8DBBA2"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C63EE0D"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B0250A"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89D2F0"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6E2705"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B9886"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771EE1" w14:textId="77777777" w:rsidR="00F32931" w:rsidRPr="00835F44" w:rsidRDefault="00F32931" w:rsidP="00E07D38">
            <w:pPr>
              <w:pStyle w:val="TAH"/>
            </w:pPr>
            <w:r w:rsidRPr="00835F44">
              <w:t>Total modulated symbols per slot</w:t>
            </w:r>
          </w:p>
        </w:tc>
      </w:tr>
      <w:tr w:rsidR="00F32931" w:rsidRPr="00835F44" w14:paraId="14191E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143C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40EBF4"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A8A2E4"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7DE7F6"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3887C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EBCEA94"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800615"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76370E"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2B15CA"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3EFAA0C"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5B42A9" w14:textId="77777777" w:rsidR="00F32931" w:rsidRPr="00835F44" w:rsidRDefault="00F32931" w:rsidP="00E07D38">
            <w:pPr>
              <w:pStyle w:val="TAH"/>
            </w:pPr>
            <w:r w:rsidRPr="00835F44">
              <w:t> </w:t>
            </w:r>
          </w:p>
        </w:tc>
      </w:tr>
      <w:tr w:rsidR="00F32931" w:rsidRPr="00835F44" w14:paraId="3324EC0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6C8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0E2703" w14:textId="77777777" w:rsidR="00F32931" w:rsidRPr="00835F44" w:rsidRDefault="00F32931"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CFB697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9F01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4C97D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6A0C1D" w14:textId="77777777" w:rsidR="00F32931" w:rsidRPr="00835F44" w:rsidRDefault="00F32931" w:rsidP="00E07D38">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3C5F9B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853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D440A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217C5" w14:textId="77777777" w:rsidR="00F32931" w:rsidRPr="00835F44" w:rsidRDefault="00F32931" w:rsidP="00E07D38">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16C232" w14:textId="77777777" w:rsidR="00F32931" w:rsidRPr="00835F44" w:rsidRDefault="00F32931" w:rsidP="00E07D38">
            <w:pPr>
              <w:pStyle w:val="TAC"/>
            </w:pPr>
            <w:r>
              <w:rPr>
                <w:rFonts w:cs="Arial"/>
                <w:color w:val="000000"/>
                <w:szCs w:val="18"/>
              </w:rPr>
              <w:t>132</w:t>
            </w:r>
          </w:p>
        </w:tc>
      </w:tr>
      <w:tr w:rsidR="00F32931" w:rsidRPr="00835F44" w14:paraId="6554EF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7EB54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7476"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1C6A7C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D1EB5F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E377B33"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17E55C0" w14:textId="77777777" w:rsidR="00F32931" w:rsidRDefault="00F32931" w:rsidP="00E07D38">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6AC9B43"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6CD447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BC93F82"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2963EBC" w14:textId="77777777" w:rsidR="00F32931" w:rsidRDefault="00F32931" w:rsidP="00E07D38">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78F18A56"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4C258B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47E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178B29" w14:textId="77777777" w:rsidR="00F32931" w:rsidRPr="00835F44" w:rsidRDefault="00F32931"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8426F3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B0C010"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C4D2B1"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D3C8F0" w14:textId="77777777" w:rsidR="00F32931" w:rsidRPr="00835F44" w:rsidRDefault="00F32931" w:rsidP="00E07D38">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ED063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8F77F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F945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AEED6E4" w14:textId="77777777" w:rsidR="00F32931" w:rsidRPr="00835F44" w:rsidRDefault="00F32931" w:rsidP="00E07D38">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7B6D566" w14:textId="77777777" w:rsidR="00F32931" w:rsidRPr="00835F44" w:rsidRDefault="00F32931" w:rsidP="00E07D38">
            <w:pPr>
              <w:pStyle w:val="TAC"/>
            </w:pPr>
            <w:r>
              <w:rPr>
                <w:rFonts w:cs="Arial"/>
                <w:color w:val="000000"/>
                <w:szCs w:val="18"/>
              </w:rPr>
              <w:t>792</w:t>
            </w:r>
          </w:p>
        </w:tc>
      </w:tr>
      <w:tr w:rsidR="00F32931" w:rsidRPr="00835F44" w14:paraId="71BBA9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0CCD"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BF3A2" w14:textId="77777777" w:rsidR="00F32931" w:rsidRPr="00835F44" w:rsidRDefault="00F32931"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CE5B8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B17EC"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F1A1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CFC936" w14:textId="77777777" w:rsidR="00F32931" w:rsidRPr="00835F44" w:rsidRDefault="00F32931" w:rsidP="00E07D38">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966E36C"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F99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0E5F8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72E062" w14:textId="77777777" w:rsidR="00F32931" w:rsidRPr="00835F44" w:rsidRDefault="00F32931" w:rsidP="00E07D38">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816E77F" w14:textId="77777777" w:rsidR="00F32931" w:rsidRPr="00835F44" w:rsidRDefault="00F32931" w:rsidP="00E07D38">
            <w:pPr>
              <w:pStyle w:val="TAC"/>
            </w:pPr>
            <w:r>
              <w:rPr>
                <w:rFonts w:cs="Arial"/>
                <w:color w:val="000000"/>
                <w:szCs w:val="18"/>
              </w:rPr>
              <w:t>1188</w:t>
            </w:r>
          </w:p>
        </w:tc>
      </w:tr>
      <w:tr w:rsidR="00F32931" w:rsidRPr="00835F44" w14:paraId="35B378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52827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62ED9C" w14:textId="77777777" w:rsidR="00F32931" w:rsidRDefault="00F32931"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5425B3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DB2ACF2"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AA1707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E647A0B" w14:textId="77777777" w:rsidR="00F32931" w:rsidRDefault="00F32931" w:rsidP="00E07D38">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7FAAD8A6"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84664A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F8FF006"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FF7E71A" w14:textId="77777777" w:rsidR="00F32931" w:rsidRDefault="00F32931"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1469B0E2" w14:textId="77777777" w:rsidR="00F32931" w:rsidRDefault="00F32931" w:rsidP="00E07D38">
            <w:pPr>
              <w:pStyle w:val="TAC"/>
              <w:rPr>
                <w:rFonts w:cs="Arial"/>
                <w:color w:val="000000"/>
                <w:szCs w:val="18"/>
              </w:rPr>
            </w:pPr>
            <w:r>
              <w:rPr>
                <w:rFonts w:cs="Arial"/>
                <w:color w:val="000000"/>
                <w:szCs w:val="18"/>
              </w:rPr>
              <w:t>1320</w:t>
            </w:r>
          </w:p>
        </w:tc>
      </w:tr>
      <w:tr w:rsidR="00F32931" w:rsidRPr="00835F44" w14:paraId="3CC367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16B7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392C3" w14:textId="77777777" w:rsidR="00F32931" w:rsidRPr="00835F44" w:rsidRDefault="00F32931"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E520BF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20DB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F549E0"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FDDC8" w14:textId="77777777" w:rsidR="00F32931" w:rsidRPr="00835F44" w:rsidRDefault="00F32931" w:rsidP="00E07D38">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18C1F7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A001F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77D2CB"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E97D4" w14:textId="77777777" w:rsidR="00F32931" w:rsidRPr="00835F44" w:rsidRDefault="00F32931" w:rsidP="00E07D38">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9737103" w14:textId="77777777" w:rsidR="00F32931" w:rsidRPr="00835F44" w:rsidRDefault="00F32931" w:rsidP="00E07D38">
            <w:pPr>
              <w:pStyle w:val="TAC"/>
            </w:pPr>
            <w:r>
              <w:rPr>
                <w:rFonts w:cs="Arial"/>
                <w:color w:val="000000"/>
                <w:szCs w:val="18"/>
              </w:rPr>
              <w:t>1452</w:t>
            </w:r>
          </w:p>
        </w:tc>
      </w:tr>
      <w:tr w:rsidR="00F32931" w:rsidRPr="00835F44" w14:paraId="265B82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619B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F5BCF3" w14:textId="77777777" w:rsidR="00F32931" w:rsidRPr="00835F44" w:rsidRDefault="00F32931"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05EA1F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7C1D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2552C47"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907656" w14:textId="77777777" w:rsidR="00F32931" w:rsidRPr="00835F44" w:rsidRDefault="00F32931" w:rsidP="00E07D38">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9189337"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ED473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6E62D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D2C5B8" w14:textId="77777777" w:rsidR="00F32931" w:rsidRPr="00835F44" w:rsidRDefault="00F32931"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0F80819" w14:textId="77777777" w:rsidR="00F32931" w:rsidRPr="00835F44" w:rsidRDefault="00F32931" w:rsidP="00E07D38">
            <w:pPr>
              <w:pStyle w:val="TAC"/>
            </w:pPr>
            <w:r>
              <w:rPr>
                <w:rFonts w:cs="Arial"/>
                <w:color w:val="000000"/>
                <w:szCs w:val="18"/>
              </w:rPr>
              <w:t>1584</w:t>
            </w:r>
          </w:p>
        </w:tc>
      </w:tr>
      <w:tr w:rsidR="00F32931" w:rsidRPr="00835F44" w14:paraId="609129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72C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6F47FB" w14:textId="77777777" w:rsidR="00F32931" w:rsidRPr="00835F44" w:rsidRDefault="00F32931"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729644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F856B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24D99E"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BD6287" w14:textId="77777777" w:rsidR="00F32931" w:rsidRPr="00835F44" w:rsidRDefault="00F32931" w:rsidP="00E07D38">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B79D6F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38C0BB"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6C19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7CA66D" w14:textId="77777777" w:rsidR="00F32931" w:rsidRPr="00835F44" w:rsidRDefault="00F32931" w:rsidP="00E07D38">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220979C4" w14:textId="77777777" w:rsidR="00F32931" w:rsidRPr="00835F44" w:rsidRDefault="00F32931" w:rsidP="00E07D38">
            <w:pPr>
              <w:pStyle w:val="TAC"/>
            </w:pPr>
            <w:r>
              <w:rPr>
                <w:rFonts w:cs="Arial"/>
                <w:color w:val="000000"/>
                <w:szCs w:val="18"/>
              </w:rPr>
              <w:t>1716</w:t>
            </w:r>
          </w:p>
        </w:tc>
      </w:tr>
      <w:tr w:rsidR="00F32931" w:rsidRPr="00835F44" w14:paraId="38DEC5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BF9752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10D4DA"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CC28E0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ED0876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0E8405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38F9C225" w14:textId="77777777" w:rsidR="00F32931" w:rsidRDefault="00F32931" w:rsidP="00E07D38">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099CC2C"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73A9FC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F118A49"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EF2F44E" w14:textId="77777777" w:rsidR="00F32931" w:rsidRDefault="00F32931" w:rsidP="00E07D38">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19930976"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675C180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758C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25C720" w14:textId="77777777" w:rsidR="00F32931" w:rsidRPr="00835F44" w:rsidRDefault="00F32931"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D54E1A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0B08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604EF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C1DDC6" w14:textId="77777777" w:rsidR="00F32931" w:rsidRPr="00835F44" w:rsidRDefault="00F32931" w:rsidP="00E07D38">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165EDC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6037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8752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C34B49" w14:textId="77777777" w:rsidR="00F32931" w:rsidRPr="00835F44" w:rsidRDefault="00F32931" w:rsidP="00E07D38">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392BFB7F" w14:textId="77777777" w:rsidR="00F32931" w:rsidRPr="00835F44" w:rsidRDefault="00F32931" w:rsidP="00E07D38">
            <w:pPr>
              <w:pStyle w:val="TAC"/>
            </w:pPr>
            <w:r>
              <w:rPr>
                <w:rFonts w:cs="Arial"/>
                <w:color w:val="000000"/>
                <w:szCs w:val="18"/>
              </w:rPr>
              <w:t>2112</w:t>
            </w:r>
          </w:p>
        </w:tc>
      </w:tr>
      <w:tr w:rsidR="00F32931" w:rsidRPr="00835F44" w14:paraId="0A973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24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754E4"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50538B"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A1D57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87E34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2787A4" w14:textId="77777777" w:rsidR="00F32931" w:rsidRPr="00835F44" w:rsidRDefault="00F32931" w:rsidP="00E07D38">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A8B7E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BC78E"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73409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81CEED" w14:textId="77777777" w:rsidR="00F32931" w:rsidRPr="00835F44" w:rsidRDefault="00F32931"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EC2D6C" w14:textId="77777777" w:rsidR="00F32931" w:rsidRPr="00835F44" w:rsidRDefault="00F32931" w:rsidP="00E07D38">
            <w:pPr>
              <w:pStyle w:val="TAC"/>
            </w:pPr>
            <w:r>
              <w:rPr>
                <w:rFonts w:cs="Arial"/>
                <w:color w:val="000000"/>
                <w:szCs w:val="18"/>
              </w:rPr>
              <w:t>2376</w:t>
            </w:r>
          </w:p>
        </w:tc>
      </w:tr>
      <w:tr w:rsidR="00F32931" w:rsidRPr="00835F44" w14:paraId="6642B5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387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3E7DA5" w14:textId="77777777" w:rsidR="00F32931" w:rsidRPr="00835F44" w:rsidRDefault="00F32931"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67148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B8D5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B9CD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A03BBC8" w14:textId="77777777" w:rsidR="00F32931" w:rsidRPr="00835F44" w:rsidRDefault="00F32931" w:rsidP="00E07D38">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47D5F4"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7B38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E28B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DC270" w14:textId="77777777" w:rsidR="00F32931" w:rsidRPr="00835F44" w:rsidRDefault="00F32931" w:rsidP="00E07D38">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EA90C1D" w14:textId="77777777" w:rsidR="00F32931" w:rsidRPr="00835F44" w:rsidRDefault="00F32931" w:rsidP="00E07D38">
            <w:pPr>
              <w:pStyle w:val="TAC"/>
            </w:pPr>
            <w:r>
              <w:rPr>
                <w:rFonts w:cs="Arial"/>
                <w:color w:val="000000"/>
                <w:szCs w:val="18"/>
              </w:rPr>
              <w:t>2508</w:t>
            </w:r>
          </w:p>
        </w:tc>
      </w:tr>
      <w:tr w:rsidR="00F32931" w:rsidRPr="00835F44" w14:paraId="5B59B5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2807E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C385B4"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1ED15F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195A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87F6F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21A823B" w14:textId="77777777" w:rsidR="00F32931" w:rsidRPr="00835F44" w:rsidRDefault="00F32931" w:rsidP="00E07D38">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E02C7C2"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62B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ABE4A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7003EE" w14:textId="77777777" w:rsidR="00F32931" w:rsidRPr="00835F44" w:rsidRDefault="00F32931"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353A7D1" w14:textId="77777777" w:rsidR="00F32931" w:rsidRPr="00835F44" w:rsidRDefault="00F32931" w:rsidP="00E07D38">
            <w:pPr>
              <w:pStyle w:val="TAC"/>
            </w:pPr>
            <w:r>
              <w:rPr>
                <w:rFonts w:cs="Arial"/>
                <w:color w:val="000000"/>
                <w:szCs w:val="18"/>
              </w:rPr>
              <w:t>3168</w:t>
            </w:r>
          </w:p>
        </w:tc>
      </w:tr>
      <w:tr w:rsidR="00F32931" w:rsidRPr="00835F44" w14:paraId="360936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36913"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2BDF8"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61E922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DAECA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B61C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27BE0" w14:textId="77777777" w:rsidR="00F32931" w:rsidRPr="00835F44" w:rsidRDefault="00F32931" w:rsidP="00E07D38">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607501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844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94E43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02CC3F" w14:textId="77777777" w:rsidR="00F32931" w:rsidRPr="00835F44" w:rsidRDefault="00F32931" w:rsidP="00E07D38">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6625950" w14:textId="77777777" w:rsidR="00F32931" w:rsidRPr="00835F44" w:rsidRDefault="00F32931" w:rsidP="00E07D38">
            <w:pPr>
              <w:pStyle w:val="TAC"/>
            </w:pPr>
            <w:r>
              <w:rPr>
                <w:rFonts w:cs="Arial"/>
                <w:color w:val="000000"/>
                <w:szCs w:val="18"/>
              </w:rPr>
              <w:t>3300</w:t>
            </w:r>
          </w:p>
        </w:tc>
      </w:tr>
      <w:tr w:rsidR="00F32931" w:rsidRPr="00835F44" w14:paraId="46D05E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87C9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F58D0" w14:textId="77777777" w:rsidR="00F32931" w:rsidRPr="00835F44" w:rsidRDefault="00F32931"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E0ED56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1D2F2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A6AC22"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265A55" w14:textId="77777777" w:rsidR="00F32931" w:rsidRPr="00835F44" w:rsidRDefault="00F32931" w:rsidP="00E07D38">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76461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06A153"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667A4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B0AEC" w14:textId="77777777" w:rsidR="00F32931" w:rsidRPr="00835F44" w:rsidRDefault="00F32931"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4EBDB3" w14:textId="77777777" w:rsidR="00F32931" w:rsidRPr="00835F44" w:rsidRDefault="00F32931" w:rsidP="00E07D38">
            <w:pPr>
              <w:pStyle w:val="TAC"/>
            </w:pPr>
            <w:r>
              <w:rPr>
                <w:rFonts w:cs="Arial"/>
                <w:color w:val="000000"/>
                <w:szCs w:val="18"/>
              </w:rPr>
              <w:t>3432</w:t>
            </w:r>
          </w:p>
        </w:tc>
      </w:tr>
      <w:tr w:rsidR="00F32931" w:rsidRPr="00835F44" w14:paraId="7E06C0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A14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B1741F" w14:textId="77777777" w:rsidR="00F32931" w:rsidRPr="00835F44" w:rsidRDefault="00F32931"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DC0D29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5C5C3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49ECE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12A56D" w14:textId="77777777" w:rsidR="00F32931" w:rsidRPr="00835F44" w:rsidRDefault="00F32931" w:rsidP="00E07D38">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6106F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4E65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15122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659897" w14:textId="77777777" w:rsidR="00F32931" w:rsidRPr="00835F44" w:rsidRDefault="00F32931" w:rsidP="00E07D38">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09BA49B" w14:textId="77777777" w:rsidR="00F32931" w:rsidRPr="00835F44" w:rsidRDefault="00F32931" w:rsidP="00E07D38">
            <w:pPr>
              <w:pStyle w:val="TAC"/>
            </w:pPr>
            <w:r>
              <w:rPr>
                <w:rFonts w:cs="Arial"/>
                <w:color w:val="000000"/>
                <w:szCs w:val="18"/>
              </w:rPr>
              <w:t>4092</w:t>
            </w:r>
          </w:p>
        </w:tc>
      </w:tr>
      <w:tr w:rsidR="00F32931" w:rsidRPr="00835F44" w14:paraId="0C6D725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9812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DE308" w14:textId="77777777" w:rsidR="00F32931" w:rsidRPr="00835F44" w:rsidRDefault="00F32931"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57B868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463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C14EC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4F89DD5" w14:textId="77777777" w:rsidR="00F32931" w:rsidRPr="00835F44" w:rsidRDefault="00F32931" w:rsidP="00E07D38">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10CBD74A"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EDC5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028DB9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DEB62" w14:textId="77777777" w:rsidR="00F32931" w:rsidRPr="00835F44" w:rsidRDefault="00F32931"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BBBBDCF" w14:textId="77777777" w:rsidR="00F32931" w:rsidRPr="00835F44" w:rsidRDefault="00F32931" w:rsidP="00E07D38">
            <w:pPr>
              <w:pStyle w:val="TAC"/>
            </w:pPr>
            <w:r>
              <w:rPr>
                <w:rFonts w:cs="Arial"/>
                <w:color w:val="000000"/>
                <w:szCs w:val="18"/>
              </w:rPr>
              <w:t>4356</w:t>
            </w:r>
          </w:p>
        </w:tc>
      </w:tr>
      <w:tr w:rsidR="00F32931" w:rsidRPr="00835F44" w14:paraId="19BD11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71EC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5CA6F" w14:textId="77777777" w:rsidR="00F32931" w:rsidRPr="00835F44" w:rsidRDefault="00F32931"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263D8F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86BD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9E736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DDB6F" w14:textId="77777777" w:rsidR="00F32931" w:rsidRPr="00835F44" w:rsidRDefault="00F32931"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69800D3"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646D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7D43DF1"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590770" w14:textId="77777777" w:rsidR="00F32931" w:rsidRPr="00835F44" w:rsidRDefault="00F32931"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67F3911" w14:textId="77777777" w:rsidR="00F32931" w:rsidRPr="00835F44" w:rsidRDefault="00F32931" w:rsidP="00E07D38">
            <w:pPr>
              <w:pStyle w:val="TAC"/>
            </w:pPr>
            <w:r>
              <w:rPr>
                <w:rFonts w:cs="Arial"/>
                <w:color w:val="000000"/>
                <w:szCs w:val="18"/>
              </w:rPr>
              <w:t>5016</w:t>
            </w:r>
          </w:p>
        </w:tc>
      </w:tr>
      <w:tr w:rsidR="00F32931" w:rsidRPr="00835F44" w14:paraId="4F280B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0AA0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7D676" w14:textId="77777777" w:rsidR="00F32931" w:rsidRPr="00835F44" w:rsidRDefault="00F32931"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29B59B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CE7E9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DAC23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5998A3"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7418B3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5B8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12870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D2D19C" w14:textId="77777777" w:rsidR="00F32931" w:rsidRPr="00835F44" w:rsidRDefault="00F32931" w:rsidP="00E07D38">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4C0451C" w14:textId="77777777" w:rsidR="00F32931" w:rsidRPr="00835F44" w:rsidRDefault="00F32931" w:rsidP="00E07D38">
            <w:pPr>
              <w:pStyle w:val="TAC"/>
            </w:pPr>
            <w:r>
              <w:rPr>
                <w:rFonts w:cs="Arial"/>
                <w:color w:val="000000"/>
                <w:szCs w:val="18"/>
              </w:rPr>
              <w:t>5148</w:t>
            </w:r>
          </w:p>
        </w:tc>
      </w:tr>
      <w:tr w:rsidR="00F32931" w:rsidRPr="00835F44" w14:paraId="268CD1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76C4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1ED09" w14:textId="77777777" w:rsidR="00F32931" w:rsidRPr="00835F44" w:rsidRDefault="00F32931"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3BBF34C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59A811"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9156D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BE2915"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3B11CE"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26B3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AEC6F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13139D"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DE43332" w14:textId="77777777" w:rsidR="00F32931" w:rsidRPr="00835F44" w:rsidRDefault="00F32931" w:rsidP="00E07D38">
            <w:pPr>
              <w:pStyle w:val="TAC"/>
            </w:pPr>
            <w:r>
              <w:rPr>
                <w:rFonts w:cs="Arial"/>
                <w:color w:val="000000"/>
                <w:szCs w:val="18"/>
              </w:rPr>
              <w:t>5280</w:t>
            </w:r>
          </w:p>
        </w:tc>
      </w:tr>
      <w:tr w:rsidR="00F32931" w:rsidRPr="00835F44" w14:paraId="0425E7A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35731EE"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232B03" w14:textId="77777777" w:rsidR="00F32931" w:rsidRDefault="00F32931"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735EAB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7ADD3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684E27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2F1C400" w14:textId="77777777" w:rsidR="00F32931" w:rsidRDefault="00F32931" w:rsidP="00E07D38">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FF93819"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6E9F9E9"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254FE3"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6950D" w14:textId="77777777" w:rsidR="00F32931" w:rsidRDefault="00F32931" w:rsidP="00E07D38">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7B40E88A" w14:textId="77777777" w:rsidR="00F32931" w:rsidRDefault="00F32931" w:rsidP="00E07D38">
            <w:pPr>
              <w:pStyle w:val="TAC"/>
              <w:rPr>
                <w:rFonts w:cs="Arial"/>
                <w:color w:val="000000"/>
                <w:szCs w:val="18"/>
              </w:rPr>
            </w:pPr>
            <w:r>
              <w:rPr>
                <w:rFonts w:cs="Arial"/>
                <w:color w:val="000000"/>
                <w:szCs w:val="18"/>
              </w:rPr>
              <w:t>6204</w:t>
            </w:r>
          </w:p>
        </w:tc>
      </w:tr>
      <w:tr w:rsidR="00F32931" w:rsidRPr="00835F44" w14:paraId="7243FC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4A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441B3" w14:textId="77777777" w:rsidR="00F32931" w:rsidRPr="00835F44" w:rsidRDefault="00F32931"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C193D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670C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31C85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DF1B46" w14:textId="77777777" w:rsidR="00F32931" w:rsidRPr="00835F44" w:rsidRDefault="00F32931" w:rsidP="00E07D38">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C2647D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9EBCE0"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0B8F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3A7AD" w14:textId="77777777" w:rsidR="00F32931" w:rsidRPr="00835F44" w:rsidRDefault="00F32931" w:rsidP="00E07D38">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4C4858B" w14:textId="77777777" w:rsidR="00F32931" w:rsidRPr="00835F44" w:rsidRDefault="00F32931" w:rsidP="00E07D38">
            <w:pPr>
              <w:pStyle w:val="TAC"/>
            </w:pPr>
            <w:r>
              <w:rPr>
                <w:rFonts w:cs="Arial"/>
                <w:color w:val="000000"/>
                <w:szCs w:val="18"/>
              </w:rPr>
              <w:t>6732</w:t>
            </w:r>
          </w:p>
        </w:tc>
      </w:tr>
      <w:tr w:rsidR="00F32931" w:rsidRPr="00835F44" w14:paraId="2A02E0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345D1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E3F9EC" w14:textId="77777777" w:rsidR="00F32931" w:rsidRPr="00835F44" w:rsidRDefault="00F32931"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8F79FE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8AEE"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E4ABC5"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59E8035" w14:textId="77777777" w:rsidR="00F32931" w:rsidRPr="00835F44" w:rsidRDefault="00F32931" w:rsidP="00E07D38">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CA92A5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CA81E9"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E678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AC6A54" w14:textId="77777777" w:rsidR="00F32931" w:rsidRPr="00835F44" w:rsidRDefault="00F32931"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0781678" w14:textId="77777777" w:rsidR="00F32931" w:rsidRPr="00835F44" w:rsidRDefault="00F32931" w:rsidP="00E07D38">
            <w:pPr>
              <w:pStyle w:val="TAC"/>
            </w:pPr>
            <w:r>
              <w:rPr>
                <w:rFonts w:cs="Arial"/>
                <w:color w:val="000000"/>
                <w:szCs w:val="18"/>
              </w:rPr>
              <w:t>6864</w:t>
            </w:r>
          </w:p>
        </w:tc>
      </w:tr>
      <w:tr w:rsidR="00F32931" w:rsidRPr="00835F44" w14:paraId="3800351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447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D27B00" w14:textId="77777777" w:rsidR="00F32931" w:rsidRPr="00835F44" w:rsidRDefault="00F32931"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C5980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6F78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32B07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6A978F7"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E924F3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F575E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B9DE7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992FA2" w14:textId="77777777" w:rsidR="00F32931" w:rsidRPr="00835F44" w:rsidRDefault="00F32931" w:rsidP="00E07D38">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CC54BF7" w14:textId="77777777" w:rsidR="00F32931" w:rsidRPr="00835F44" w:rsidRDefault="00F32931" w:rsidP="00E07D38">
            <w:pPr>
              <w:pStyle w:val="TAC"/>
            </w:pPr>
            <w:r>
              <w:rPr>
                <w:rFonts w:cs="Arial"/>
                <w:color w:val="000000"/>
                <w:szCs w:val="18"/>
              </w:rPr>
              <w:t>6996</w:t>
            </w:r>
          </w:p>
        </w:tc>
      </w:tr>
      <w:tr w:rsidR="00F32931" w:rsidRPr="00835F44" w14:paraId="6874D6C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00D49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E7C77E" w14:textId="77777777" w:rsidR="00F32931" w:rsidRPr="00835F44" w:rsidRDefault="00F32931"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DD20A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BD9B3"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1B99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D2CB0C"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6C457E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6E5E1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C7245"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899B5" w14:textId="77777777" w:rsidR="00F32931" w:rsidRPr="00835F44" w:rsidRDefault="00F32931"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E0D8A05" w14:textId="77777777" w:rsidR="00F32931" w:rsidRPr="00835F44" w:rsidRDefault="00F32931" w:rsidP="00E07D38">
            <w:pPr>
              <w:pStyle w:val="TAC"/>
            </w:pPr>
            <w:r>
              <w:rPr>
                <w:rFonts w:cs="Arial"/>
                <w:color w:val="000000"/>
                <w:szCs w:val="18"/>
              </w:rPr>
              <w:t>7128</w:t>
            </w:r>
          </w:p>
        </w:tc>
      </w:tr>
      <w:tr w:rsidR="00F32931" w:rsidRPr="00835F44" w14:paraId="662EDF5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07EF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38812" w14:textId="77777777" w:rsidR="00F32931" w:rsidRPr="00835F44" w:rsidRDefault="00F32931"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6B7F92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DEF6A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A88309"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B7D678" w14:textId="77777777" w:rsidR="00F32931" w:rsidRPr="00835F44" w:rsidRDefault="00F32931" w:rsidP="00E07D38">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CABB08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9F28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EDBF9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C6385" w14:textId="77777777" w:rsidR="00F32931" w:rsidRPr="00835F44" w:rsidRDefault="00F32931" w:rsidP="00E07D38">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9E2A05C" w14:textId="77777777" w:rsidR="00F32931" w:rsidRPr="00835F44" w:rsidRDefault="00F32931" w:rsidP="00E07D38">
            <w:pPr>
              <w:pStyle w:val="TAC"/>
            </w:pPr>
            <w:r>
              <w:rPr>
                <w:rFonts w:cs="Arial"/>
                <w:color w:val="000000"/>
                <w:szCs w:val="18"/>
              </w:rPr>
              <w:t>8052</w:t>
            </w:r>
          </w:p>
        </w:tc>
      </w:tr>
      <w:tr w:rsidR="00F32931" w:rsidRPr="00835F44" w14:paraId="35F4E2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BA28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D6707B" w14:textId="77777777" w:rsidR="00F32931" w:rsidRPr="00835F44" w:rsidRDefault="00F32931"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A5DFF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28C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61EFF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63F03B6" w14:textId="77777777" w:rsidR="00F32931" w:rsidRPr="00835F44" w:rsidRDefault="00F32931"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A7E2D10"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93B7BF"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FCFA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1B5C" w14:textId="77777777" w:rsidR="00F32931" w:rsidRPr="00835F44" w:rsidRDefault="00F32931" w:rsidP="00E07D38">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C3986CB" w14:textId="77777777" w:rsidR="00F32931" w:rsidRPr="00835F44" w:rsidRDefault="00F32931" w:rsidP="00E07D38">
            <w:pPr>
              <w:pStyle w:val="TAC"/>
            </w:pPr>
            <w:r>
              <w:rPr>
                <w:rFonts w:cs="Arial"/>
                <w:color w:val="000000"/>
                <w:szCs w:val="18"/>
              </w:rPr>
              <w:t>8580</w:t>
            </w:r>
          </w:p>
        </w:tc>
      </w:tr>
      <w:tr w:rsidR="00F32931" w:rsidRPr="00835F44" w14:paraId="0F8B103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5108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7A677" w14:textId="77777777" w:rsidR="00F32931" w:rsidRPr="00835F44" w:rsidRDefault="00F32931"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23A0F8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718D79"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4D2AF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76B8B9"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3996D5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05990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CC47E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EF6920" w14:textId="77777777" w:rsidR="00F32931" w:rsidRPr="00835F44" w:rsidRDefault="00F32931" w:rsidP="00E07D38">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FA09BF0" w14:textId="77777777" w:rsidR="00F32931" w:rsidRPr="00835F44" w:rsidRDefault="00F32931" w:rsidP="00E07D38">
            <w:pPr>
              <w:pStyle w:val="TAC"/>
            </w:pPr>
            <w:r>
              <w:rPr>
                <w:rFonts w:cs="Arial"/>
                <w:color w:val="000000"/>
                <w:szCs w:val="18"/>
              </w:rPr>
              <w:t>8844</w:t>
            </w:r>
          </w:p>
        </w:tc>
      </w:tr>
      <w:tr w:rsidR="00F32931" w:rsidRPr="00835F44" w14:paraId="521E542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9F98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59670" w14:textId="77777777" w:rsidR="00F32931" w:rsidRPr="00835F44" w:rsidRDefault="00F32931"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6C938F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9AC28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C269A3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F77856"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3D07BA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2535DA"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FA0C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187937" w14:textId="77777777" w:rsidR="00F32931" w:rsidRPr="00835F44" w:rsidRDefault="00F32931" w:rsidP="00E07D38">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0EF29AA" w14:textId="77777777" w:rsidR="00F32931" w:rsidRPr="00835F44" w:rsidRDefault="00F32931" w:rsidP="00E07D38">
            <w:pPr>
              <w:pStyle w:val="TAC"/>
            </w:pPr>
            <w:r>
              <w:rPr>
                <w:rFonts w:cs="Arial"/>
                <w:color w:val="000000"/>
                <w:szCs w:val="18"/>
              </w:rPr>
              <w:t>8976</w:t>
            </w:r>
          </w:p>
        </w:tc>
      </w:tr>
      <w:tr w:rsidR="00F32931" w:rsidRPr="00835F44" w14:paraId="072857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FE7A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29C4" w14:textId="77777777" w:rsidR="00F32931" w:rsidRPr="00835F44" w:rsidRDefault="00F32931"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CCA2949"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E8A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B4E1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60683C" w14:textId="77777777" w:rsidR="00F32931" w:rsidRPr="00835F44" w:rsidRDefault="00F32931" w:rsidP="00E07D38">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48B740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EF0D2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D87E7D"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9795BC6" w14:textId="77777777" w:rsidR="00F32931" w:rsidRPr="00835F44" w:rsidRDefault="00F32931"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C29705" w14:textId="77777777" w:rsidR="00F32931" w:rsidRPr="00835F44" w:rsidRDefault="00F32931" w:rsidP="00E07D38">
            <w:pPr>
              <w:pStyle w:val="TAC"/>
            </w:pPr>
            <w:r>
              <w:rPr>
                <w:rFonts w:cs="Arial"/>
                <w:color w:val="000000"/>
                <w:szCs w:val="18"/>
              </w:rPr>
              <w:t>10296</w:t>
            </w:r>
          </w:p>
        </w:tc>
      </w:tr>
      <w:tr w:rsidR="00F32931" w:rsidRPr="00835F44" w14:paraId="65457A6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C3545"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847188" w14:textId="77777777" w:rsidR="00F32931" w:rsidRPr="003E5DC8" w:rsidRDefault="00F32931"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04439A"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A23294"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7B241F"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257042" w14:textId="77777777" w:rsidR="00F32931" w:rsidRPr="003E5DC8" w:rsidRDefault="00F32931" w:rsidP="00E07D38">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07A42"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6EE721"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5BCD3"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49C159" w14:textId="77777777" w:rsidR="00F32931" w:rsidRPr="003E5DC8" w:rsidRDefault="00F32931" w:rsidP="00E07D38">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8B2CE1" w14:textId="77777777" w:rsidR="00F32931" w:rsidRPr="003E5DC8" w:rsidRDefault="00F32931" w:rsidP="00E07D38">
            <w:pPr>
              <w:pStyle w:val="TAC"/>
            </w:pPr>
            <w:r>
              <w:rPr>
                <w:rFonts w:cs="Arial"/>
                <w:color w:val="000000"/>
                <w:szCs w:val="18"/>
              </w:rPr>
              <w:t>10428</w:t>
            </w:r>
          </w:p>
        </w:tc>
      </w:tr>
      <w:tr w:rsidR="00F32931" w:rsidRPr="00835F44" w14:paraId="0C220B2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598C"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F91611" w14:textId="77777777" w:rsidR="00F32931" w:rsidRPr="003E5DC8" w:rsidRDefault="00F32931"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D06B94"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BC1211"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0DCF0D"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CCD406" w14:textId="77777777" w:rsidR="00F32931" w:rsidRPr="003E5DC8" w:rsidRDefault="00F32931" w:rsidP="00E07D38">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EEF41F"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18328A"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57938D"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C463A3" w14:textId="77777777" w:rsidR="00F32931" w:rsidRPr="003E5DC8" w:rsidRDefault="00F32931" w:rsidP="00E07D38">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2F2EC4" w14:textId="77777777" w:rsidR="00F32931" w:rsidRPr="003E5DC8" w:rsidRDefault="00F32931" w:rsidP="00E07D38">
            <w:pPr>
              <w:pStyle w:val="TAC"/>
            </w:pPr>
            <w:r>
              <w:rPr>
                <w:rFonts w:cs="Arial"/>
                <w:color w:val="000000"/>
                <w:szCs w:val="18"/>
              </w:rPr>
              <w:t>10560</w:t>
            </w:r>
          </w:p>
        </w:tc>
      </w:tr>
      <w:tr w:rsidR="00F32931" w:rsidRPr="00835F44" w14:paraId="7781875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23A5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543841"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FECEA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9FF7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DA1DD8"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7C85A" w14:textId="77777777" w:rsidR="00F32931" w:rsidRDefault="00F32931" w:rsidP="00E07D38">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DF93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9E88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EC2D33"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EFDE1" w14:textId="77777777" w:rsidR="00F32931" w:rsidRDefault="00F32931" w:rsidP="00E07D38">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E806C"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55305A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528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95B063" w14:textId="77777777" w:rsidR="00F32931" w:rsidRDefault="00F32931"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C6C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EEEC9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F81D0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E4EC9" w14:textId="77777777" w:rsidR="00F32931" w:rsidRDefault="00F32931" w:rsidP="00E07D38">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16C8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CD6C6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C3B04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4FB632" w14:textId="77777777" w:rsidR="00F32931" w:rsidRDefault="00F32931" w:rsidP="00E07D38">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0D5A6D" w14:textId="77777777" w:rsidR="00F32931" w:rsidRDefault="00F32931" w:rsidP="00E07D38">
            <w:pPr>
              <w:pStyle w:val="TAC"/>
              <w:rPr>
                <w:rFonts w:cs="Arial"/>
                <w:color w:val="000000"/>
                <w:szCs w:val="18"/>
              </w:rPr>
            </w:pPr>
            <w:r>
              <w:rPr>
                <w:rFonts w:cs="Arial"/>
                <w:color w:val="000000"/>
                <w:szCs w:val="18"/>
              </w:rPr>
              <w:t>12276</w:t>
            </w:r>
          </w:p>
        </w:tc>
      </w:tr>
      <w:tr w:rsidR="00F32931" w:rsidRPr="00835F44" w14:paraId="7B9736E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BB90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C6C6BF" w14:textId="77777777" w:rsidR="00F32931" w:rsidRDefault="00F32931"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C3488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C162C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F6D43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391C9A" w14:textId="77777777" w:rsidR="00F32931" w:rsidRDefault="00F32931" w:rsidP="00E07D38">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0AFDE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BB5C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A515D"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03918" w14:textId="77777777" w:rsidR="00F32931" w:rsidRDefault="00F32931" w:rsidP="00E07D38">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B4588" w14:textId="77777777" w:rsidR="00F32931" w:rsidRDefault="00F32931" w:rsidP="00E07D38">
            <w:pPr>
              <w:pStyle w:val="TAC"/>
              <w:rPr>
                <w:rFonts w:cs="Arial"/>
                <w:color w:val="000000"/>
                <w:szCs w:val="18"/>
              </w:rPr>
            </w:pPr>
            <w:r>
              <w:rPr>
                <w:rFonts w:cs="Arial"/>
                <w:color w:val="000000"/>
                <w:szCs w:val="18"/>
              </w:rPr>
              <w:t>12540</w:t>
            </w:r>
          </w:p>
        </w:tc>
      </w:tr>
      <w:tr w:rsidR="00F32931" w:rsidRPr="00835F44" w14:paraId="227C23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1A36A"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870A92" w14:textId="77777777" w:rsidR="00F32931" w:rsidRDefault="00F32931"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AD86F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06CC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FAECF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14FD7"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0DDF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05E7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84E0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9B31F2" w14:textId="77777777" w:rsidR="00F32931" w:rsidRDefault="00F32931" w:rsidP="00E07D38">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D7C3B7" w14:textId="77777777" w:rsidR="00F32931" w:rsidRDefault="00F32931" w:rsidP="00E07D38">
            <w:pPr>
              <w:pStyle w:val="TAC"/>
              <w:rPr>
                <w:rFonts w:cs="Arial"/>
                <w:color w:val="000000"/>
                <w:szCs w:val="18"/>
              </w:rPr>
            </w:pPr>
            <w:r>
              <w:rPr>
                <w:rFonts w:cs="Arial"/>
                <w:color w:val="000000"/>
                <w:szCs w:val="18"/>
              </w:rPr>
              <w:t>13992</w:t>
            </w:r>
          </w:p>
        </w:tc>
      </w:tr>
      <w:tr w:rsidR="00F32931" w:rsidRPr="00835F44" w14:paraId="4ACA63F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DDA6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F5FBB" w14:textId="77777777" w:rsidR="00F32931" w:rsidRDefault="00F32931"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584E0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B5DB6D"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FB4B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B3F12B"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37FD0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F2B980"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C35A0A"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61F2C0" w14:textId="77777777" w:rsidR="00F32931" w:rsidRDefault="00F32931" w:rsidP="00E07D38">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AA5D4E" w14:textId="77777777" w:rsidR="00F32931" w:rsidRDefault="00F32931" w:rsidP="00E07D38">
            <w:pPr>
              <w:pStyle w:val="TAC"/>
              <w:rPr>
                <w:rFonts w:cs="Arial"/>
                <w:color w:val="000000"/>
                <w:szCs w:val="18"/>
              </w:rPr>
            </w:pPr>
            <w:r>
              <w:rPr>
                <w:rFonts w:cs="Arial"/>
                <w:color w:val="000000"/>
                <w:szCs w:val="18"/>
              </w:rPr>
              <w:t>14124</w:t>
            </w:r>
          </w:p>
        </w:tc>
      </w:tr>
      <w:tr w:rsidR="00F32931" w:rsidRPr="00835F44" w14:paraId="200804D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A87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6FA2E2"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C89BE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11EB0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2138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0846"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FB4F9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29AF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433715"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A5160B" w14:textId="77777777" w:rsidR="00F32931" w:rsidRDefault="00F32931" w:rsidP="00E07D38">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B6FAD"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42C59B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F2A8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00AA75" w14:textId="77777777" w:rsidR="00F32931" w:rsidRDefault="00F32931"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823BF"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A016A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C92BED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B02FB2"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22A79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233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48139B"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24E950" w14:textId="77777777" w:rsidR="00F32931" w:rsidRDefault="00F32931" w:rsidP="00E07D38">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179141" w14:textId="77777777" w:rsidR="00F32931" w:rsidRDefault="00F32931" w:rsidP="00E07D38">
            <w:pPr>
              <w:pStyle w:val="TAC"/>
              <w:rPr>
                <w:rFonts w:cs="Arial"/>
                <w:color w:val="000000"/>
                <w:szCs w:val="18"/>
              </w:rPr>
            </w:pPr>
            <w:r>
              <w:rPr>
                <w:rFonts w:cs="Arial"/>
                <w:color w:val="000000"/>
                <w:szCs w:val="18"/>
              </w:rPr>
              <w:t>14388</w:t>
            </w:r>
          </w:p>
        </w:tc>
      </w:tr>
      <w:tr w:rsidR="00F32931" w:rsidRPr="00835F44" w14:paraId="6B1731C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B4328"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CC48C6" w14:textId="77777777" w:rsidR="00F32931" w:rsidRDefault="00F32931"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10955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3E1A6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87953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73666B" w14:textId="77777777" w:rsidR="00F32931" w:rsidRDefault="00F32931" w:rsidP="00E07D38">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2D0D1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CB6E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E26E1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A5AFC9" w14:textId="77777777" w:rsidR="00F32931" w:rsidRDefault="00F32931" w:rsidP="00E07D38">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55868B" w14:textId="77777777" w:rsidR="00F32931" w:rsidRDefault="00F32931" w:rsidP="00E07D38">
            <w:pPr>
              <w:pStyle w:val="TAC"/>
              <w:rPr>
                <w:rFonts w:cs="Arial"/>
                <w:color w:val="000000"/>
                <w:szCs w:val="18"/>
              </w:rPr>
            </w:pPr>
            <w:r>
              <w:rPr>
                <w:rFonts w:cs="Arial"/>
                <w:color w:val="000000"/>
                <w:szCs w:val="18"/>
              </w:rPr>
              <w:t>15972</w:t>
            </w:r>
          </w:p>
        </w:tc>
      </w:tr>
      <w:tr w:rsidR="00F32931" w:rsidRPr="00835F44" w14:paraId="2E6DC01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D6A5E"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698A7" w14:textId="77777777" w:rsidR="00F32931" w:rsidRDefault="00F32931"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5B05EC"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FF24F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A303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85399" w14:textId="77777777" w:rsidR="00F32931" w:rsidRDefault="00F32931" w:rsidP="00E07D38">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8BCF1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94ECF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539560"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964EF4" w14:textId="77777777" w:rsidR="00F32931" w:rsidRDefault="00F32931" w:rsidP="00E07D38">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5FC0A2" w14:textId="77777777" w:rsidR="00F32931" w:rsidRDefault="00F32931" w:rsidP="00E07D38">
            <w:pPr>
              <w:pStyle w:val="TAC"/>
              <w:rPr>
                <w:rFonts w:cs="Arial"/>
                <w:color w:val="000000"/>
                <w:szCs w:val="18"/>
              </w:rPr>
            </w:pPr>
            <w:r>
              <w:rPr>
                <w:rFonts w:cs="Arial"/>
                <w:color w:val="000000"/>
                <w:szCs w:val="18"/>
              </w:rPr>
              <w:t>16236</w:t>
            </w:r>
          </w:p>
        </w:tc>
      </w:tr>
      <w:tr w:rsidR="00F32931" w:rsidRPr="00835F44" w14:paraId="21F3027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F503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65CD6A" w14:textId="77777777" w:rsidR="00F32931" w:rsidRDefault="00F32931"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86172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32FD1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2572E4"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56C7F"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100B8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97B14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9E70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A20F9B" w14:textId="77777777" w:rsidR="00F32931" w:rsidRDefault="00F32931" w:rsidP="00E07D38">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D6906" w14:textId="77777777" w:rsidR="00F32931" w:rsidRDefault="00F32931" w:rsidP="00E07D38">
            <w:pPr>
              <w:pStyle w:val="TAC"/>
              <w:rPr>
                <w:rFonts w:cs="Arial"/>
                <w:color w:val="000000"/>
                <w:szCs w:val="18"/>
              </w:rPr>
            </w:pPr>
            <w:r>
              <w:rPr>
                <w:rFonts w:cs="Arial"/>
                <w:color w:val="000000"/>
                <w:szCs w:val="18"/>
              </w:rPr>
              <w:t>17556</w:t>
            </w:r>
          </w:p>
        </w:tc>
      </w:tr>
      <w:tr w:rsidR="00F32931" w:rsidRPr="00835F44" w14:paraId="5894C0C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FA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29DD5" w14:textId="77777777" w:rsidR="00F32931" w:rsidRDefault="00F32931"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1DBC63"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D101C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ED52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846EDE"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9E26D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451166"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B943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550BB9" w14:textId="77777777" w:rsidR="00F32931" w:rsidRDefault="00F32931" w:rsidP="00E07D38">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AF7128" w14:textId="77777777" w:rsidR="00F32931" w:rsidRDefault="00F32931" w:rsidP="00E07D38">
            <w:pPr>
              <w:pStyle w:val="TAC"/>
              <w:rPr>
                <w:rFonts w:cs="Arial"/>
                <w:color w:val="000000"/>
                <w:szCs w:val="18"/>
              </w:rPr>
            </w:pPr>
            <w:r>
              <w:rPr>
                <w:rFonts w:cs="Arial"/>
                <w:color w:val="000000"/>
                <w:szCs w:val="18"/>
              </w:rPr>
              <w:t>17820</w:t>
            </w:r>
          </w:p>
        </w:tc>
      </w:tr>
      <w:tr w:rsidR="00F32931" w:rsidRPr="00835F44" w14:paraId="2C7C5E9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7E4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BAECD3" w14:textId="77777777" w:rsidR="00F32931" w:rsidRDefault="00F32931"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1C0B8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F23E2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8879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7534D" w14:textId="77777777" w:rsidR="00F32931" w:rsidRDefault="00F32931" w:rsidP="00E07D38">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936C7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B4F39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F29479"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368F8A" w14:textId="77777777" w:rsidR="00F32931" w:rsidRDefault="00F32931" w:rsidP="00E07D38">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D9A11" w14:textId="77777777" w:rsidR="00F32931" w:rsidRDefault="00F32931" w:rsidP="00E07D38">
            <w:pPr>
              <w:pStyle w:val="TAC"/>
              <w:rPr>
                <w:rFonts w:cs="Arial"/>
                <w:color w:val="000000"/>
                <w:szCs w:val="18"/>
              </w:rPr>
            </w:pPr>
            <w:r>
              <w:rPr>
                <w:rFonts w:cs="Arial"/>
                <w:color w:val="000000"/>
                <w:szCs w:val="18"/>
              </w:rPr>
              <w:t>18084</w:t>
            </w:r>
          </w:p>
        </w:tc>
      </w:tr>
      <w:tr w:rsidR="00F32931" w:rsidRPr="00835F44" w14:paraId="7778767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657D2"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3E244" w14:textId="77777777" w:rsidR="00F32931" w:rsidRDefault="00F32931"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2C0F6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581EA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9C37D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73123" w14:textId="77777777" w:rsidR="00F32931" w:rsidRDefault="00F32931" w:rsidP="00E07D38">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C4D31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E42A13"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EDE4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11957E" w14:textId="77777777" w:rsidR="00F32931" w:rsidRDefault="00F32931" w:rsidP="00E07D38">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A0E4DB" w14:textId="77777777" w:rsidR="00F32931" w:rsidRDefault="00F32931" w:rsidP="00E07D38">
            <w:pPr>
              <w:pStyle w:val="TAC"/>
              <w:rPr>
                <w:rFonts w:cs="Arial"/>
                <w:color w:val="000000"/>
                <w:szCs w:val="18"/>
              </w:rPr>
            </w:pPr>
            <w:r>
              <w:rPr>
                <w:rFonts w:cs="Arial"/>
                <w:color w:val="000000"/>
                <w:szCs w:val="18"/>
              </w:rPr>
              <w:t>21120</w:t>
            </w:r>
          </w:p>
        </w:tc>
      </w:tr>
      <w:tr w:rsidR="00F32931" w:rsidRPr="00835F44" w14:paraId="503E238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62D1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DA90B" w14:textId="77777777" w:rsidR="00F32931" w:rsidRDefault="00F32931"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AB005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8A7F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9004C5"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13DE33" w14:textId="77777777" w:rsidR="00F32931" w:rsidRDefault="00F32931" w:rsidP="00E07D38">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FFBD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CE1CA"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5EB9D4"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0BE3BE" w14:textId="77777777" w:rsidR="00F32931" w:rsidRDefault="00F32931"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2CAEE3" w14:textId="77777777" w:rsidR="00F32931" w:rsidRDefault="00F32931" w:rsidP="00E07D38">
            <w:pPr>
              <w:pStyle w:val="TAC"/>
              <w:rPr>
                <w:rFonts w:cs="Arial"/>
                <w:color w:val="000000"/>
                <w:szCs w:val="18"/>
              </w:rPr>
            </w:pPr>
            <w:r>
              <w:rPr>
                <w:rFonts w:cs="Arial"/>
                <w:color w:val="000000"/>
                <w:szCs w:val="18"/>
              </w:rPr>
              <w:t>21384</w:t>
            </w:r>
          </w:p>
        </w:tc>
      </w:tr>
      <w:tr w:rsidR="00F32931" w:rsidRPr="00835F44" w14:paraId="7338447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4BC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980BEC" w14:textId="77777777" w:rsidR="00F32931" w:rsidRDefault="00F32931"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0E2A4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790C4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D9173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5CC338" w14:textId="77777777" w:rsidR="00F32931" w:rsidRDefault="00F32931" w:rsidP="00E07D38">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BA0932"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FF9271"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1B346"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673D14" w14:textId="77777777" w:rsidR="00F32931" w:rsidRDefault="00F32931" w:rsidP="00E07D38">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EE808" w14:textId="77777777" w:rsidR="00F32931" w:rsidRDefault="00F32931" w:rsidP="00E07D38">
            <w:pPr>
              <w:pStyle w:val="TAC"/>
              <w:rPr>
                <w:rFonts w:cs="Arial"/>
                <w:color w:val="000000"/>
                <w:szCs w:val="18"/>
              </w:rPr>
            </w:pPr>
            <w:r>
              <w:rPr>
                <w:rFonts w:cs="Arial"/>
                <w:color w:val="000000"/>
                <w:szCs w:val="18"/>
              </w:rPr>
              <w:t>24948</w:t>
            </w:r>
          </w:p>
        </w:tc>
      </w:tr>
      <w:tr w:rsidR="00F32931" w:rsidRPr="00835F44" w14:paraId="67ABD17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8311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F7157A3" w14:textId="77777777" w:rsidR="00F32931" w:rsidRDefault="00F32931"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3BFF3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A327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2E475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374C1"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2C0A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B62E9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2577B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6DCDA4" w14:textId="77777777" w:rsidR="00F32931" w:rsidRDefault="00F32931"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76EE96" w14:textId="77777777" w:rsidR="00F32931" w:rsidRDefault="00F32931" w:rsidP="00E07D38">
            <w:pPr>
              <w:pStyle w:val="TAC"/>
              <w:rPr>
                <w:rFonts w:cs="Arial"/>
                <w:color w:val="000000"/>
                <w:szCs w:val="18"/>
              </w:rPr>
            </w:pPr>
            <w:r>
              <w:rPr>
                <w:rFonts w:cs="Arial"/>
                <w:color w:val="000000"/>
                <w:szCs w:val="18"/>
              </w:rPr>
              <w:t>28512</w:t>
            </w:r>
          </w:p>
        </w:tc>
      </w:tr>
      <w:tr w:rsidR="00F32931" w:rsidRPr="00835F44" w14:paraId="632CB44F"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0444"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A3763A" w14:textId="77777777" w:rsidR="00F32931" w:rsidRDefault="00F32931"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FB5A8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C9D26"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B585C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DB2938"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C92D1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302A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1A7957"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AE09BF" w14:textId="77777777" w:rsidR="00F32931" w:rsidRDefault="00F32931" w:rsidP="00E07D38">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B8CA12" w14:textId="77777777" w:rsidR="00F32931" w:rsidRDefault="00F32931" w:rsidP="00E07D38">
            <w:pPr>
              <w:pStyle w:val="TAC"/>
              <w:rPr>
                <w:rFonts w:cs="Arial"/>
                <w:color w:val="000000"/>
                <w:szCs w:val="18"/>
              </w:rPr>
            </w:pPr>
            <w:r>
              <w:rPr>
                <w:rFonts w:cs="Arial"/>
                <w:color w:val="000000"/>
                <w:szCs w:val="18"/>
              </w:rPr>
              <w:t>28644</w:t>
            </w:r>
          </w:p>
        </w:tc>
      </w:tr>
      <w:tr w:rsidR="00F32931" w:rsidRPr="00835F44" w14:paraId="4FA1F3D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E152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4DC2C5" w14:textId="77777777" w:rsidR="00F32931" w:rsidRDefault="00F32931"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35DE5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9FF3EB"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5D5451"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786803" w14:textId="77777777" w:rsidR="00F32931" w:rsidRDefault="00F32931" w:rsidP="00E07D38">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3B2AF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BDA1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B4D9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CAFDC" w14:textId="77777777" w:rsidR="00F32931" w:rsidRDefault="00F32931" w:rsidP="00E07D38">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37D7D" w14:textId="77777777" w:rsidR="00F32931" w:rsidRDefault="00F32931" w:rsidP="00E07D38">
            <w:pPr>
              <w:pStyle w:val="TAC"/>
              <w:rPr>
                <w:rFonts w:cs="Arial"/>
                <w:color w:val="000000"/>
                <w:szCs w:val="18"/>
              </w:rPr>
            </w:pPr>
            <w:r>
              <w:rPr>
                <w:rFonts w:cs="Arial"/>
                <w:color w:val="000000"/>
                <w:szCs w:val="18"/>
              </w:rPr>
              <w:t>32340</w:t>
            </w:r>
          </w:p>
        </w:tc>
      </w:tr>
      <w:tr w:rsidR="00F32931" w:rsidRPr="00835F44" w14:paraId="6B55EB0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20E7"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3EEE53" w14:textId="77777777" w:rsidR="00F32931" w:rsidRDefault="00F32931"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49A6A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BB0A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5024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348706" w14:textId="77777777" w:rsidR="00F32931" w:rsidRDefault="00F32931" w:rsidP="00E07D38">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CE45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40E4C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9573D9"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89FF3C" w14:textId="77777777" w:rsidR="00F32931" w:rsidRDefault="00F32931"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116B80" w14:textId="77777777" w:rsidR="00F32931" w:rsidRDefault="00F32931" w:rsidP="00E07D38">
            <w:pPr>
              <w:pStyle w:val="TAC"/>
              <w:rPr>
                <w:rFonts w:cs="Arial"/>
                <w:color w:val="000000"/>
                <w:szCs w:val="18"/>
              </w:rPr>
            </w:pPr>
            <w:r>
              <w:rPr>
                <w:rFonts w:cs="Arial"/>
                <w:color w:val="000000"/>
                <w:szCs w:val="18"/>
              </w:rPr>
              <w:t>35640</w:t>
            </w:r>
          </w:p>
        </w:tc>
      </w:tr>
      <w:tr w:rsidR="00F32931" w:rsidRPr="00835F44" w14:paraId="6FEE758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9FF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75AFE6" w14:textId="77777777" w:rsidR="00F32931" w:rsidRDefault="00F32931"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E9F21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F9D0D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CDE2F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89A254" w14:textId="77777777" w:rsidR="00F32931" w:rsidRDefault="00F32931" w:rsidP="00E07D38">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2566F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C655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F81F8F"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DF74D5" w14:textId="77777777" w:rsidR="00F32931" w:rsidRDefault="00F32931" w:rsidP="00E07D38">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1FEF3" w14:textId="77777777" w:rsidR="00F32931" w:rsidRDefault="00F32931" w:rsidP="00E07D38">
            <w:pPr>
              <w:pStyle w:val="TAC"/>
              <w:rPr>
                <w:rFonts w:cs="Arial"/>
                <w:color w:val="000000"/>
                <w:szCs w:val="18"/>
              </w:rPr>
            </w:pPr>
            <w:r>
              <w:rPr>
                <w:rFonts w:cs="Arial"/>
                <w:color w:val="000000"/>
                <w:szCs w:val="18"/>
              </w:rPr>
              <w:t>36036</w:t>
            </w:r>
          </w:p>
        </w:tc>
      </w:tr>
      <w:tr w:rsidR="00F32931" w:rsidRPr="00835F44" w14:paraId="66765736"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1EF623"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D56493" w14:textId="77777777" w:rsidR="00F32931" w:rsidRPr="00835F44" w:rsidRDefault="00F32931" w:rsidP="00E07D38">
            <w:pPr>
              <w:pStyle w:val="TAN"/>
            </w:pPr>
            <w:r w:rsidRPr="00835F44">
              <w:t>NOTE 2:</w:t>
            </w:r>
            <w:r w:rsidRPr="00835F44">
              <w:tab/>
              <w:t xml:space="preserve">MCS Index is based on MCS table </w:t>
            </w:r>
            <w:r>
              <w:t>5.1.3.1-</w:t>
            </w:r>
            <w:r w:rsidRPr="00835F44">
              <w:t>1 defined in TS 38.214 [10].</w:t>
            </w:r>
          </w:p>
          <w:p w14:paraId="1580164D" w14:textId="77777777" w:rsidR="00F32931" w:rsidRDefault="00F32931" w:rsidP="00E07D38">
            <w:pPr>
              <w:pStyle w:val="TAN"/>
            </w:pPr>
            <w:r w:rsidRPr="00835F44">
              <w:lastRenderedPageBreak/>
              <w:t>NOTE 3:</w:t>
            </w:r>
            <w:r w:rsidRPr="00835F44">
              <w:tab/>
              <w:t>If more than one Code Block is present, an additional CRC sequence of L = 24 Bits is attached to each Code Block (otherwise L = 0 Bit)</w:t>
            </w:r>
          </w:p>
          <w:p w14:paraId="6DE4329B"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34" w:name="_Toc21343176"/>
      <w:bookmarkStart w:id="135" w:name="_Toc29770142"/>
      <w:bookmarkStart w:id="136" w:name="_Toc29799641"/>
      <w:bookmarkStart w:id="137" w:name="_Toc37254865"/>
      <w:bookmarkStart w:id="138" w:name="_Toc37255508"/>
      <w:bookmarkStart w:id="139" w:name="_Toc45887533"/>
      <w:bookmarkStart w:id="140" w:name="_Toc53172270"/>
      <w:bookmarkStart w:id="141" w:name="_Toc61357035"/>
      <w:bookmarkStart w:id="142" w:name="_Toc67913904"/>
      <w:bookmarkStart w:id="143" w:name="_Toc75469721"/>
      <w:bookmarkStart w:id="144" w:name="_Toc76508211"/>
      <w:bookmarkStart w:id="145" w:name="_Toc83193112"/>
      <w:r w:rsidRPr="00835F44">
        <w:rPr>
          <w:snapToGrid w:val="0"/>
        </w:rPr>
        <w:lastRenderedPageBreak/>
        <w:t>A.2.2.7</w:t>
      </w:r>
      <w:r w:rsidRPr="00835F44">
        <w:rPr>
          <w:snapToGrid w:val="0"/>
        </w:rPr>
        <w:tab/>
        <w:t>CP-OFDM 16QAM</w:t>
      </w:r>
      <w:bookmarkEnd w:id="134"/>
      <w:bookmarkEnd w:id="135"/>
      <w:bookmarkEnd w:id="136"/>
      <w:bookmarkEnd w:id="137"/>
      <w:bookmarkEnd w:id="138"/>
      <w:bookmarkEnd w:id="139"/>
      <w:bookmarkEnd w:id="140"/>
      <w:bookmarkEnd w:id="141"/>
      <w:bookmarkEnd w:id="142"/>
      <w:bookmarkEnd w:id="143"/>
      <w:bookmarkEnd w:id="144"/>
      <w:bookmarkEnd w:id="145"/>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5304" w:rsidRPr="00835F44" w14:paraId="075C7D3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88B78" w14:textId="77777777" w:rsidR="00475304" w:rsidRPr="00835F44" w:rsidRDefault="00475304"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A2B6A89" w14:textId="77777777" w:rsidR="00475304" w:rsidRPr="001F4A8E" w:rsidRDefault="00475304"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EA308D8" w14:textId="77777777" w:rsidR="00475304" w:rsidRPr="00835F44" w:rsidRDefault="00475304"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74911" w14:textId="77777777" w:rsidR="00475304" w:rsidRPr="00835F44" w:rsidRDefault="00475304"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DB0217" w14:textId="77777777" w:rsidR="00475304" w:rsidRPr="00835F44" w:rsidRDefault="00475304"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1EC225F" w14:textId="77777777" w:rsidR="00475304" w:rsidRPr="00835F44" w:rsidRDefault="00475304"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AEF4D36" w14:textId="77777777" w:rsidR="00475304" w:rsidRPr="00835F44" w:rsidRDefault="00475304"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71DB06" w14:textId="77777777" w:rsidR="00475304" w:rsidRPr="00835F44" w:rsidRDefault="00475304"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EC36D1" w14:textId="77777777" w:rsidR="00475304" w:rsidRPr="00835F44" w:rsidRDefault="00475304"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FFCE44" w14:textId="77777777" w:rsidR="00475304" w:rsidRPr="00835F44" w:rsidRDefault="00475304"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8AE1F" w14:textId="77777777" w:rsidR="00475304" w:rsidRPr="00835F44" w:rsidRDefault="00475304" w:rsidP="00E07D38">
            <w:pPr>
              <w:pStyle w:val="TAH"/>
            </w:pPr>
            <w:r w:rsidRPr="00835F44">
              <w:t>Total modulated symbols per slot</w:t>
            </w:r>
          </w:p>
        </w:tc>
      </w:tr>
      <w:tr w:rsidR="00475304" w:rsidRPr="00835F44" w14:paraId="2ADAD4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3C1899" w14:textId="77777777" w:rsidR="00475304" w:rsidRPr="00835F44" w:rsidRDefault="00475304"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885DDA" w14:textId="77777777" w:rsidR="00475304" w:rsidRPr="00835F44" w:rsidRDefault="00475304"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8855DD9" w14:textId="77777777" w:rsidR="00475304" w:rsidRPr="00835F44" w:rsidRDefault="00475304"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6E1CA8" w14:textId="77777777" w:rsidR="00475304" w:rsidRPr="00835F44" w:rsidRDefault="00475304"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E362A" w14:textId="77777777" w:rsidR="00475304" w:rsidRPr="00835F44" w:rsidRDefault="00475304"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980E0FF" w14:textId="77777777" w:rsidR="00475304" w:rsidRPr="00835F44" w:rsidRDefault="00475304"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44544F" w14:textId="77777777" w:rsidR="00475304" w:rsidRPr="00835F44" w:rsidRDefault="00475304"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62FA9E" w14:textId="77777777" w:rsidR="00475304" w:rsidRPr="00835F44" w:rsidRDefault="00475304"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3567C6" w14:textId="77777777" w:rsidR="00475304" w:rsidRPr="00835F44" w:rsidRDefault="00475304"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3DB0021" w14:textId="77777777" w:rsidR="00475304" w:rsidRPr="00835F44" w:rsidRDefault="00475304"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A0CCB9" w14:textId="77777777" w:rsidR="00475304" w:rsidRPr="00835F44" w:rsidRDefault="00475304" w:rsidP="00E07D38">
            <w:pPr>
              <w:pStyle w:val="TAH"/>
            </w:pPr>
            <w:r w:rsidRPr="00835F44">
              <w:t> </w:t>
            </w:r>
          </w:p>
        </w:tc>
      </w:tr>
      <w:tr w:rsidR="00475304" w:rsidRPr="00835F44" w14:paraId="14A8981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09110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E992C" w14:textId="77777777" w:rsidR="00475304" w:rsidRPr="00835F44" w:rsidRDefault="00475304"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CA71B34"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CB7B38"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4311A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09D6E9" w14:textId="77777777" w:rsidR="00475304" w:rsidRPr="00835F44" w:rsidRDefault="00475304"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286AA45"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3EFC33"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5DEF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CCB758" w14:textId="77777777" w:rsidR="00475304" w:rsidRPr="00835F44" w:rsidRDefault="00475304"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0A27D2B" w14:textId="77777777" w:rsidR="00475304" w:rsidRPr="00835F44" w:rsidRDefault="00475304" w:rsidP="00E07D38">
            <w:pPr>
              <w:pStyle w:val="TAC"/>
            </w:pPr>
            <w:r>
              <w:rPr>
                <w:rFonts w:cs="Arial"/>
                <w:color w:val="000000"/>
                <w:szCs w:val="18"/>
              </w:rPr>
              <w:t>132</w:t>
            </w:r>
          </w:p>
        </w:tc>
      </w:tr>
      <w:tr w:rsidR="00475304" w:rsidRPr="00835F44" w14:paraId="38EB2E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DE758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5096F6" w14:textId="77777777" w:rsidR="00475304" w:rsidRDefault="00475304"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DBC350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4C442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0E0A0B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54820D3B" w14:textId="77777777" w:rsidR="00475304" w:rsidRDefault="00475304" w:rsidP="00E07D38">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1C42633B"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9E59D42"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8CECA1D"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02C8BE8" w14:textId="77777777" w:rsidR="00475304" w:rsidRDefault="00475304"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8002728" w14:textId="77777777" w:rsidR="00475304" w:rsidRDefault="00475304" w:rsidP="00E07D38">
            <w:pPr>
              <w:pStyle w:val="TAC"/>
              <w:rPr>
                <w:rFonts w:cs="Arial"/>
                <w:color w:val="000000"/>
                <w:szCs w:val="18"/>
              </w:rPr>
            </w:pPr>
            <w:r>
              <w:rPr>
                <w:rFonts w:cs="Arial"/>
                <w:color w:val="000000"/>
                <w:szCs w:val="18"/>
              </w:rPr>
              <w:t>660</w:t>
            </w:r>
          </w:p>
        </w:tc>
      </w:tr>
      <w:tr w:rsidR="00475304" w:rsidRPr="00835F44" w14:paraId="04733EF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6A9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B64A23" w14:textId="77777777" w:rsidR="00475304" w:rsidRPr="00835F44" w:rsidRDefault="00475304"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947038C"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5FDBB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DBF40"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1EA8B4" w14:textId="77777777" w:rsidR="00475304" w:rsidRPr="00835F44" w:rsidRDefault="00475304" w:rsidP="00E07D38">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63AF2E8"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58F3C"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D4F2A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6D9BE7" w14:textId="77777777" w:rsidR="00475304" w:rsidRPr="00835F44" w:rsidRDefault="00475304"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0002BF58" w14:textId="77777777" w:rsidR="00475304" w:rsidRPr="00835F44" w:rsidRDefault="00475304" w:rsidP="00E07D38">
            <w:pPr>
              <w:pStyle w:val="TAC"/>
            </w:pPr>
            <w:r>
              <w:rPr>
                <w:rFonts w:cs="Arial"/>
                <w:color w:val="000000"/>
                <w:szCs w:val="18"/>
              </w:rPr>
              <w:t>792</w:t>
            </w:r>
          </w:p>
        </w:tc>
      </w:tr>
      <w:tr w:rsidR="00475304" w:rsidRPr="00835F44" w14:paraId="28A2BD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2E20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E5B727" w14:textId="77777777" w:rsidR="00475304" w:rsidRPr="00835F44" w:rsidRDefault="00475304"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BB00BA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BC50F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7A4C1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C64268" w14:textId="77777777" w:rsidR="00475304" w:rsidRPr="00835F44" w:rsidRDefault="00475304"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8EE7C2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1CCAA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96C874"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94B992" w14:textId="77777777" w:rsidR="00475304" w:rsidRPr="00835F44" w:rsidRDefault="00475304"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E9FEF0F" w14:textId="77777777" w:rsidR="00475304" w:rsidRPr="00835F44" w:rsidRDefault="00475304" w:rsidP="00E07D38">
            <w:pPr>
              <w:pStyle w:val="TAC"/>
            </w:pPr>
            <w:r>
              <w:rPr>
                <w:rFonts w:cs="Arial"/>
                <w:color w:val="000000"/>
                <w:szCs w:val="18"/>
              </w:rPr>
              <w:t>1188</w:t>
            </w:r>
          </w:p>
        </w:tc>
      </w:tr>
      <w:tr w:rsidR="00475304" w:rsidRPr="00835F44" w14:paraId="6F184C8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65974B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E040C4" w14:textId="77777777" w:rsidR="00475304" w:rsidRDefault="00475304"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26216B5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1F645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59038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7E8DBDC" w14:textId="77777777" w:rsidR="00475304" w:rsidRDefault="00475304" w:rsidP="00E07D38">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B4758E5"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B2A1817"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8EB0E76"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C96921D" w14:textId="77777777" w:rsidR="00475304" w:rsidRDefault="00475304"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37706D27" w14:textId="77777777" w:rsidR="00475304" w:rsidRDefault="00475304" w:rsidP="00E07D38">
            <w:pPr>
              <w:pStyle w:val="TAC"/>
              <w:rPr>
                <w:rFonts w:cs="Arial"/>
                <w:color w:val="000000"/>
                <w:szCs w:val="18"/>
              </w:rPr>
            </w:pPr>
            <w:r>
              <w:rPr>
                <w:rFonts w:cs="Arial"/>
                <w:color w:val="000000"/>
                <w:szCs w:val="18"/>
              </w:rPr>
              <w:t>1320</w:t>
            </w:r>
          </w:p>
        </w:tc>
      </w:tr>
      <w:tr w:rsidR="00475304" w:rsidRPr="00835F44" w14:paraId="34F17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BDAD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63169" w14:textId="77777777" w:rsidR="00475304" w:rsidRPr="00835F44" w:rsidRDefault="00475304"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E246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B5007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0B864"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0EAD44" w14:textId="77777777" w:rsidR="00475304" w:rsidRPr="00835F44" w:rsidRDefault="00475304"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719FAD9"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91518"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6B37C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46884F" w14:textId="77777777" w:rsidR="00475304" w:rsidRPr="00835F44" w:rsidRDefault="00475304" w:rsidP="00E07D38">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9E80415" w14:textId="77777777" w:rsidR="00475304" w:rsidRPr="00835F44" w:rsidRDefault="00475304" w:rsidP="00E07D38">
            <w:pPr>
              <w:pStyle w:val="TAC"/>
            </w:pPr>
            <w:r>
              <w:rPr>
                <w:rFonts w:cs="Arial"/>
                <w:color w:val="000000"/>
                <w:szCs w:val="18"/>
              </w:rPr>
              <w:t>1452</w:t>
            </w:r>
          </w:p>
        </w:tc>
      </w:tr>
      <w:tr w:rsidR="00475304" w:rsidRPr="00835F44" w14:paraId="5C578A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CC71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DFEF1" w14:textId="77777777" w:rsidR="00475304" w:rsidRPr="00835F44" w:rsidRDefault="00475304"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D6A31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EAB4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FEA38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D55EB8" w14:textId="77777777" w:rsidR="00475304" w:rsidRPr="00835F44" w:rsidRDefault="00475304"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09F947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0122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94D8A6"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4855E3" w14:textId="77777777" w:rsidR="00475304" w:rsidRPr="00835F44" w:rsidRDefault="00475304"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B13A96D" w14:textId="77777777" w:rsidR="00475304" w:rsidRPr="00835F44" w:rsidRDefault="00475304" w:rsidP="00E07D38">
            <w:pPr>
              <w:pStyle w:val="TAC"/>
            </w:pPr>
            <w:r>
              <w:rPr>
                <w:rFonts w:cs="Arial"/>
                <w:color w:val="000000"/>
                <w:szCs w:val="18"/>
              </w:rPr>
              <w:t>1584</w:t>
            </w:r>
          </w:p>
        </w:tc>
      </w:tr>
      <w:tr w:rsidR="00475304" w:rsidRPr="00835F44" w14:paraId="49A568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38F0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436CEA" w14:textId="77777777" w:rsidR="00475304" w:rsidRPr="00835F44" w:rsidRDefault="00475304"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EB637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81078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0AE9E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BC7300" w14:textId="77777777" w:rsidR="00475304" w:rsidRPr="00835F44" w:rsidRDefault="00475304" w:rsidP="00E07D38">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5949B4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1167359"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53F4C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28CB" w14:textId="77777777" w:rsidR="00475304" w:rsidRPr="00835F44" w:rsidRDefault="00475304"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F43DDEB" w14:textId="77777777" w:rsidR="00475304" w:rsidRPr="00835F44" w:rsidRDefault="00475304" w:rsidP="00E07D38">
            <w:pPr>
              <w:pStyle w:val="TAC"/>
            </w:pPr>
            <w:r>
              <w:rPr>
                <w:rFonts w:cs="Arial"/>
                <w:color w:val="000000"/>
                <w:szCs w:val="18"/>
              </w:rPr>
              <w:t>1716</w:t>
            </w:r>
          </w:p>
        </w:tc>
      </w:tr>
      <w:tr w:rsidR="00475304" w:rsidRPr="00835F44" w14:paraId="6E6B7A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9B8E1CF"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BBBBBB" w14:textId="77777777" w:rsidR="00475304" w:rsidRDefault="00475304"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11DE6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246A8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7187D7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90FFD7" w14:textId="77777777" w:rsidR="00475304" w:rsidRDefault="00475304" w:rsidP="00E07D38">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72B39FE3"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009BDED"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C80DAE"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5C1AB4B" w14:textId="77777777" w:rsidR="00475304" w:rsidRDefault="00475304" w:rsidP="00E07D38">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01D54959" w14:textId="77777777" w:rsidR="00475304" w:rsidRDefault="00475304" w:rsidP="00E07D38">
            <w:pPr>
              <w:pStyle w:val="TAC"/>
              <w:rPr>
                <w:rFonts w:cs="Arial"/>
                <w:color w:val="000000"/>
                <w:szCs w:val="18"/>
              </w:rPr>
            </w:pPr>
            <w:r>
              <w:rPr>
                <w:rFonts w:cs="Arial"/>
                <w:color w:val="000000"/>
                <w:szCs w:val="18"/>
              </w:rPr>
              <w:t>1980</w:t>
            </w:r>
          </w:p>
        </w:tc>
      </w:tr>
      <w:tr w:rsidR="00475304" w:rsidRPr="00835F44" w14:paraId="04624C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4900D"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71538" w14:textId="77777777" w:rsidR="00475304" w:rsidRPr="00835F44" w:rsidRDefault="00475304"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0D5DEA8"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CBC0A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A969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60FDF8" w14:textId="77777777" w:rsidR="00475304" w:rsidRPr="00835F44" w:rsidRDefault="00475304" w:rsidP="00E07D38">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70FBF36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B4936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869A21"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385B4" w14:textId="77777777" w:rsidR="00475304" w:rsidRPr="00835F44" w:rsidRDefault="00475304" w:rsidP="00E07D38">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1BD408D" w14:textId="77777777" w:rsidR="00475304" w:rsidRPr="00835F44" w:rsidRDefault="00475304" w:rsidP="00E07D38">
            <w:pPr>
              <w:pStyle w:val="TAC"/>
            </w:pPr>
            <w:r>
              <w:rPr>
                <w:rFonts w:cs="Arial"/>
                <w:color w:val="000000"/>
                <w:szCs w:val="18"/>
              </w:rPr>
              <w:t>2112</w:t>
            </w:r>
          </w:p>
        </w:tc>
      </w:tr>
      <w:tr w:rsidR="00475304" w:rsidRPr="00835F44" w14:paraId="0820EF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5C8D0"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C5BF29" w14:textId="77777777" w:rsidR="00475304" w:rsidRPr="00835F44" w:rsidRDefault="00475304"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D435B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7C5D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0D56D1"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872FB" w14:textId="77777777" w:rsidR="00475304" w:rsidRPr="00835F44" w:rsidRDefault="00475304"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5EFE5F7"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562C5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EEF55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47FE19" w14:textId="77777777" w:rsidR="00475304" w:rsidRPr="00835F44" w:rsidRDefault="00475304"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5EBF4F3" w14:textId="77777777" w:rsidR="00475304" w:rsidRPr="00835F44" w:rsidRDefault="00475304" w:rsidP="00E07D38">
            <w:pPr>
              <w:pStyle w:val="TAC"/>
            </w:pPr>
            <w:r>
              <w:rPr>
                <w:rFonts w:cs="Arial"/>
                <w:color w:val="000000"/>
                <w:szCs w:val="18"/>
              </w:rPr>
              <w:t>2376</w:t>
            </w:r>
          </w:p>
        </w:tc>
      </w:tr>
      <w:tr w:rsidR="00475304" w:rsidRPr="00835F44" w14:paraId="297277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C6C0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911D3" w14:textId="77777777" w:rsidR="00475304" w:rsidRPr="00835F44" w:rsidRDefault="00475304"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2CCD980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4D3BB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F90E7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AD8290" w14:textId="77777777" w:rsidR="00475304" w:rsidRPr="00835F44" w:rsidRDefault="00475304"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776AE26"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03A77E"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D75B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DB0CA9" w14:textId="77777777" w:rsidR="00475304" w:rsidRPr="00835F44" w:rsidRDefault="00475304"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8817501" w14:textId="77777777" w:rsidR="00475304" w:rsidRPr="00835F44" w:rsidRDefault="00475304" w:rsidP="00E07D38">
            <w:pPr>
              <w:pStyle w:val="TAC"/>
            </w:pPr>
            <w:r>
              <w:rPr>
                <w:rFonts w:cs="Arial"/>
                <w:color w:val="000000"/>
                <w:szCs w:val="18"/>
              </w:rPr>
              <w:t>2508</w:t>
            </w:r>
          </w:p>
        </w:tc>
      </w:tr>
      <w:tr w:rsidR="00475304" w:rsidRPr="00835F44" w14:paraId="2424E7D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AE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E33306" w14:textId="77777777" w:rsidR="00475304" w:rsidRPr="00835F44" w:rsidRDefault="00475304"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29570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FD80D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C43856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619217" w14:textId="77777777" w:rsidR="00475304" w:rsidRPr="00835F44" w:rsidRDefault="00475304"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B2E55BF"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9C4E9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80A8C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D8195C" w14:textId="77777777" w:rsidR="00475304" w:rsidRPr="00835F44" w:rsidRDefault="00475304"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51BF4D" w14:textId="77777777" w:rsidR="00475304" w:rsidRPr="00835F44" w:rsidRDefault="00475304" w:rsidP="00E07D38">
            <w:pPr>
              <w:pStyle w:val="TAC"/>
            </w:pPr>
            <w:r>
              <w:rPr>
                <w:rFonts w:cs="Arial"/>
                <w:color w:val="000000"/>
                <w:szCs w:val="18"/>
              </w:rPr>
              <w:t>3168</w:t>
            </w:r>
          </w:p>
        </w:tc>
      </w:tr>
      <w:tr w:rsidR="00475304" w:rsidRPr="00835F44" w14:paraId="7215E80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DF923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F89FF8" w14:textId="77777777" w:rsidR="00475304" w:rsidRPr="00835F44" w:rsidRDefault="00475304"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21DC716"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6B503D"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F2054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C276AD" w14:textId="77777777" w:rsidR="00475304" w:rsidRPr="00835F44" w:rsidRDefault="00475304"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04F8FB5"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48E9D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3EF9AD"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FD3A56" w14:textId="77777777" w:rsidR="00475304" w:rsidRPr="00835F44" w:rsidRDefault="00475304"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AB3E2F0" w14:textId="77777777" w:rsidR="00475304" w:rsidRPr="00835F44" w:rsidRDefault="00475304" w:rsidP="00E07D38">
            <w:pPr>
              <w:pStyle w:val="TAC"/>
            </w:pPr>
            <w:r>
              <w:rPr>
                <w:rFonts w:cs="Arial"/>
                <w:color w:val="000000"/>
                <w:szCs w:val="18"/>
              </w:rPr>
              <w:t>3300</w:t>
            </w:r>
          </w:p>
        </w:tc>
      </w:tr>
      <w:tr w:rsidR="00475304" w:rsidRPr="00835F44" w14:paraId="03993F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73426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C6B4E4" w14:textId="77777777" w:rsidR="00475304" w:rsidRPr="00835F44" w:rsidRDefault="00475304"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716825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42D6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9FDAA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3547E" w14:textId="77777777" w:rsidR="00475304" w:rsidRPr="00835F44" w:rsidRDefault="00475304" w:rsidP="00E07D38">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21D1ED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61438"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2A5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9718EE" w14:textId="77777777" w:rsidR="00475304" w:rsidRPr="00835F44" w:rsidRDefault="00475304"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6A42E84" w14:textId="77777777" w:rsidR="00475304" w:rsidRPr="00835F44" w:rsidRDefault="00475304" w:rsidP="00E07D38">
            <w:pPr>
              <w:pStyle w:val="TAC"/>
            </w:pPr>
            <w:r>
              <w:rPr>
                <w:rFonts w:cs="Arial"/>
                <w:color w:val="000000"/>
                <w:szCs w:val="18"/>
              </w:rPr>
              <w:t>3432</w:t>
            </w:r>
          </w:p>
        </w:tc>
      </w:tr>
      <w:tr w:rsidR="00475304" w:rsidRPr="00835F44" w14:paraId="0420D1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3A2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1BEBCB" w14:textId="77777777" w:rsidR="00475304" w:rsidRPr="00835F44" w:rsidRDefault="00475304"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531B8A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63D8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F25F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4098DF" w14:textId="77777777" w:rsidR="00475304" w:rsidRPr="00835F44" w:rsidRDefault="00475304" w:rsidP="00E07D38">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15357E0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3186C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0D244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35FF1A" w14:textId="77777777" w:rsidR="00475304" w:rsidRPr="00835F44" w:rsidRDefault="00475304" w:rsidP="00E07D38">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8886894" w14:textId="77777777" w:rsidR="00475304" w:rsidRPr="00835F44" w:rsidRDefault="00475304" w:rsidP="00E07D38">
            <w:pPr>
              <w:pStyle w:val="TAC"/>
            </w:pPr>
            <w:r>
              <w:rPr>
                <w:rFonts w:cs="Arial"/>
                <w:color w:val="000000"/>
                <w:szCs w:val="18"/>
              </w:rPr>
              <w:t>4092</w:t>
            </w:r>
          </w:p>
        </w:tc>
      </w:tr>
      <w:tr w:rsidR="00475304" w:rsidRPr="00835F44" w14:paraId="68E92A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B5C0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D5800F" w14:textId="77777777" w:rsidR="00475304" w:rsidRPr="00835F44" w:rsidRDefault="00475304"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99E96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F882BB"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BBFE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1981F0" w14:textId="77777777" w:rsidR="00475304" w:rsidRPr="00835F44" w:rsidRDefault="00475304" w:rsidP="00E07D38">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F9A935A"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13C24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101A4C"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CD918D" w14:textId="77777777" w:rsidR="00475304" w:rsidRPr="00835F44" w:rsidRDefault="00475304" w:rsidP="00E07D38">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E55B40C" w14:textId="77777777" w:rsidR="00475304" w:rsidRPr="00835F44" w:rsidRDefault="00475304" w:rsidP="00E07D38">
            <w:pPr>
              <w:pStyle w:val="TAC"/>
            </w:pPr>
            <w:r>
              <w:rPr>
                <w:rFonts w:cs="Arial"/>
                <w:color w:val="000000"/>
                <w:szCs w:val="18"/>
              </w:rPr>
              <w:t>4356</w:t>
            </w:r>
          </w:p>
        </w:tc>
      </w:tr>
      <w:tr w:rsidR="00475304" w:rsidRPr="00835F44" w14:paraId="38E02A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B8017"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DE419" w14:textId="77777777" w:rsidR="00475304" w:rsidRPr="00835F44" w:rsidRDefault="00475304"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5F46295"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76BD4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7394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C804D" w14:textId="77777777" w:rsidR="00475304" w:rsidRPr="00835F44" w:rsidRDefault="00475304" w:rsidP="00E07D38">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582F65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0744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EA262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C790C0" w14:textId="77777777" w:rsidR="00475304" w:rsidRPr="00835F44" w:rsidRDefault="00475304" w:rsidP="00E07D38">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108C7A7" w14:textId="77777777" w:rsidR="00475304" w:rsidRPr="00835F44" w:rsidRDefault="00475304" w:rsidP="00E07D38">
            <w:pPr>
              <w:pStyle w:val="TAC"/>
            </w:pPr>
            <w:r>
              <w:rPr>
                <w:rFonts w:cs="Arial"/>
                <w:color w:val="000000"/>
                <w:szCs w:val="18"/>
              </w:rPr>
              <w:t>5016</w:t>
            </w:r>
          </w:p>
        </w:tc>
      </w:tr>
      <w:tr w:rsidR="00475304" w:rsidRPr="00835F44" w14:paraId="263330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9ADB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19E579" w14:textId="77777777" w:rsidR="00475304" w:rsidRPr="00835F44" w:rsidRDefault="00475304"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A85424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4D5AD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A1CB6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53990" w14:textId="77777777" w:rsidR="00475304" w:rsidRPr="00835F44" w:rsidRDefault="00475304" w:rsidP="00E07D38">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07E088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1AEEB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61A5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6C2B88" w14:textId="77777777" w:rsidR="00475304" w:rsidRPr="00835F44" w:rsidRDefault="00475304"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6CECA49" w14:textId="77777777" w:rsidR="00475304" w:rsidRPr="00835F44" w:rsidRDefault="00475304" w:rsidP="00E07D38">
            <w:pPr>
              <w:pStyle w:val="TAC"/>
            </w:pPr>
            <w:r>
              <w:rPr>
                <w:rFonts w:cs="Arial"/>
                <w:color w:val="000000"/>
                <w:szCs w:val="18"/>
              </w:rPr>
              <w:t>5148</w:t>
            </w:r>
          </w:p>
        </w:tc>
      </w:tr>
      <w:tr w:rsidR="00475304" w:rsidRPr="00835F44" w14:paraId="76B0CA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950A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26FBA5" w14:textId="77777777" w:rsidR="00475304" w:rsidRPr="00835F44" w:rsidRDefault="00475304"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1490A38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DE9A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D0A77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B6A4F3" w14:textId="77777777" w:rsidR="00475304" w:rsidRPr="00835F44" w:rsidRDefault="00475304"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9E2FB2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CB0C0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99F742"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F8327" w14:textId="77777777" w:rsidR="00475304" w:rsidRPr="00835F44" w:rsidRDefault="00475304" w:rsidP="00E07D38">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84769C0" w14:textId="77777777" w:rsidR="00475304" w:rsidRPr="00835F44" w:rsidRDefault="00475304" w:rsidP="00E07D38">
            <w:pPr>
              <w:pStyle w:val="TAC"/>
            </w:pPr>
            <w:r>
              <w:rPr>
                <w:rFonts w:cs="Arial"/>
                <w:color w:val="000000"/>
                <w:szCs w:val="18"/>
              </w:rPr>
              <w:t>5280</w:t>
            </w:r>
          </w:p>
        </w:tc>
      </w:tr>
      <w:tr w:rsidR="00475304" w:rsidRPr="00835F44" w14:paraId="5D220C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7641BA9"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862166" w14:textId="77777777" w:rsidR="00475304" w:rsidRDefault="00475304"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BC1B6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73EDA0"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B6FD763"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CA6B6A6" w14:textId="77777777" w:rsidR="00475304" w:rsidRDefault="00475304" w:rsidP="00E07D38">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2B9D54C"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389A08"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9DB13"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9D6749E" w14:textId="77777777" w:rsidR="00475304" w:rsidRDefault="00475304" w:rsidP="00E07D38">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6344B008" w14:textId="77777777" w:rsidR="00475304" w:rsidRDefault="00475304" w:rsidP="00E07D38">
            <w:pPr>
              <w:pStyle w:val="TAC"/>
              <w:rPr>
                <w:rFonts w:cs="Arial"/>
                <w:color w:val="000000"/>
                <w:szCs w:val="18"/>
              </w:rPr>
            </w:pPr>
            <w:r>
              <w:rPr>
                <w:rFonts w:cs="Arial"/>
                <w:color w:val="000000"/>
                <w:szCs w:val="18"/>
              </w:rPr>
              <w:t>6204</w:t>
            </w:r>
          </w:p>
        </w:tc>
      </w:tr>
      <w:tr w:rsidR="00475304" w:rsidRPr="00835F44" w14:paraId="3D8ADE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4881C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48C5" w14:textId="77777777" w:rsidR="00475304" w:rsidRPr="00835F44" w:rsidRDefault="00475304"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29F7E1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B6027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8A5B1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D5477D" w14:textId="77777777" w:rsidR="00475304" w:rsidRPr="00835F44" w:rsidRDefault="00475304" w:rsidP="00E07D38">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F2460D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4535A"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1E7A7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44CE7BF" w14:textId="77777777" w:rsidR="00475304" w:rsidRPr="00835F44" w:rsidRDefault="00475304" w:rsidP="00E07D38">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35634CED" w14:textId="77777777" w:rsidR="00475304" w:rsidRPr="00835F44" w:rsidRDefault="00475304" w:rsidP="00E07D38">
            <w:pPr>
              <w:pStyle w:val="TAC"/>
            </w:pPr>
            <w:r>
              <w:rPr>
                <w:rFonts w:cs="Arial"/>
                <w:color w:val="000000"/>
                <w:szCs w:val="18"/>
              </w:rPr>
              <w:t>6732</w:t>
            </w:r>
          </w:p>
        </w:tc>
      </w:tr>
      <w:tr w:rsidR="00475304" w:rsidRPr="00835F44" w14:paraId="2E27064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86C6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8411AC" w14:textId="77777777" w:rsidR="00475304" w:rsidRPr="00835F44" w:rsidRDefault="00475304"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AA6D4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2B0ECC"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381D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FA3915"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36C91C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214D25"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9953B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2D7410" w14:textId="77777777" w:rsidR="00475304" w:rsidRPr="00835F44" w:rsidRDefault="00475304" w:rsidP="00E07D38">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6CA68E5" w14:textId="77777777" w:rsidR="00475304" w:rsidRPr="00835F44" w:rsidRDefault="00475304" w:rsidP="00E07D38">
            <w:pPr>
              <w:pStyle w:val="TAC"/>
            </w:pPr>
            <w:r>
              <w:rPr>
                <w:rFonts w:cs="Arial"/>
                <w:color w:val="000000"/>
                <w:szCs w:val="18"/>
              </w:rPr>
              <w:t>6864</w:t>
            </w:r>
          </w:p>
        </w:tc>
      </w:tr>
      <w:tr w:rsidR="00475304" w:rsidRPr="00835F44" w14:paraId="7A0008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90A58"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7E940F" w14:textId="77777777" w:rsidR="00475304" w:rsidRPr="00835F44" w:rsidRDefault="00475304"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A02BED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61261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FDFE5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142BBA"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EDE2E4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A30E7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005C3"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99EBB3" w14:textId="77777777" w:rsidR="00475304" w:rsidRPr="00835F44" w:rsidRDefault="00475304" w:rsidP="00E07D38">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05F3EE0C" w14:textId="77777777" w:rsidR="00475304" w:rsidRPr="00835F44" w:rsidRDefault="00475304" w:rsidP="00E07D38">
            <w:pPr>
              <w:pStyle w:val="TAC"/>
            </w:pPr>
            <w:r>
              <w:rPr>
                <w:rFonts w:cs="Arial"/>
                <w:color w:val="000000"/>
                <w:szCs w:val="18"/>
              </w:rPr>
              <w:t>6996</w:t>
            </w:r>
          </w:p>
        </w:tc>
      </w:tr>
      <w:tr w:rsidR="00475304" w:rsidRPr="00835F44" w14:paraId="735D3B0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E23B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C3650" w14:textId="77777777" w:rsidR="00475304" w:rsidRPr="00835F44" w:rsidRDefault="00475304"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1A0C5C07"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33E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28D8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2CF8CA" w14:textId="77777777" w:rsidR="00475304" w:rsidRPr="00835F44" w:rsidRDefault="00475304"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75161C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10DF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2CF6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7B34C6" w14:textId="77777777" w:rsidR="00475304" w:rsidRPr="00835F44" w:rsidRDefault="00475304" w:rsidP="00E07D38">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AA47D06" w14:textId="77777777" w:rsidR="00475304" w:rsidRPr="00835F44" w:rsidRDefault="00475304" w:rsidP="00E07D38">
            <w:pPr>
              <w:pStyle w:val="TAC"/>
            </w:pPr>
            <w:r>
              <w:rPr>
                <w:rFonts w:cs="Arial"/>
                <w:color w:val="000000"/>
                <w:szCs w:val="18"/>
              </w:rPr>
              <w:t>7128</w:t>
            </w:r>
          </w:p>
        </w:tc>
      </w:tr>
      <w:tr w:rsidR="00475304" w:rsidRPr="00835F44" w14:paraId="12027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57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00B8B5" w14:textId="77777777" w:rsidR="00475304" w:rsidRPr="00835F44" w:rsidRDefault="00475304"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BAE11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8B1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97F49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8F049E" w14:textId="77777777" w:rsidR="00475304" w:rsidRPr="00835F44" w:rsidRDefault="00475304" w:rsidP="00E07D38">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2B1115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31EAE"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CDE84"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21379B" w14:textId="77777777" w:rsidR="00475304" w:rsidRPr="00835F44" w:rsidRDefault="00475304" w:rsidP="00E07D38">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395F245A" w14:textId="77777777" w:rsidR="00475304" w:rsidRPr="00835F44" w:rsidRDefault="00475304" w:rsidP="00E07D38">
            <w:pPr>
              <w:pStyle w:val="TAC"/>
            </w:pPr>
            <w:r>
              <w:rPr>
                <w:rFonts w:cs="Arial"/>
                <w:color w:val="000000"/>
                <w:szCs w:val="18"/>
              </w:rPr>
              <w:t>8052</w:t>
            </w:r>
          </w:p>
        </w:tc>
      </w:tr>
      <w:tr w:rsidR="00475304" w:rsidRPr="00835F44" w14:paraId="2FADEBD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4E8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19B481" w14:textId="77777777" w:rsidR="00475304" w:rsidRPr="00835F44" w:rsidRDefault="00475304"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82EAC8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9E9F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AACA6"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E3565" w14:textId="77777777" w:rsidR="00475304" w:rsidRPr="00835F44" w:rsidRDefault="00475304"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12733C6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E13E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5104D"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EFC38" w14:textId="77777777" w:rsidR="00475304" w:rsidRPr="00835F44" w:rsidRDefault="00475304" w:rsidP="00E07D38">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5FBEA432" w14:textId="77777777" w:rsidR="00475304" w:rsidRPr="00835F44" w:rsidRDefault="00475304" w:rsidP="00E07D38">
            <w:pPr>
              <w:pStyle w:val="TAC"/>
            </w:pPr>
            <w:r>
              <w:rPr>
                <w:rFonts w:cs="Arial"/>
                <w:color w:val="000000"/>
                <w:szCs w:val="18"/>
              </w:rPr>
              <w:t>8580</w:t>
            </w:r>
          </w:p>
        </w:tc>
      </w:tr>
      <w:tr w:rsidR="00475304" w:rsidRPr="00835F44" w14:paraId="4F1EC1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C846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AFFDDE" w14:textId="77777777" w:rsidR="00475304" w:rsidRPr="00835F44" w:rsidRDefault="00475304"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B0C0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FA703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AEF25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942568"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A6C084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5A1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7F1CE1"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83921E" w14:textId="77777777" w:rsidR="00475304" w:rsidRPr="00835F44" w:rsidRDefault="00475304" w:rsidP="00E07D38">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897372" w14:textId="77777777" w:rsidR="00475304" w:rsidRPr="00835F44" w:rsidRDefault="00475304" w:rsidP="00E07D38">
            <w:pPr>
              <w:pStyle w:val="TAC"/>
            </w:pPr>
            <w:r>
              <w:rPr>
                <w:rFonts w:cs="Arial"/>
                <w:color w:val="000000"/>
                <w:szCs w:val="18"/>
              </w:rPr>
              <w:t>8844</w:t>
            </w:r>
          </w:p>
        </w:tc>
      </w:tr>
      <w:tr w:rsidR="00475304" w:rsidRPr="00835F44" w14:paraId="6A232E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1D9E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40AE81" w14:textId="77777777" w:rsidR="00475304" w:rsidRPr="00835F44" w:rsidRDefault="00475304"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273914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9972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C15EE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620FB1"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D00E26C"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B435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5449D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3A164AB" w14:textId="77777777" w:rsidR="00475304" w:rsidRPr="00835F44" w:rsidRDefault="00475304" w:rsidP="00E07D38">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19FCA5E" w14:textId="77777777" w:rsidR="00475304" w:rsidRPr="00835F44" w:rsidRDefault="00475304" w:rsidP="00E07D38">
            <w:pPr>
              <w:pStyle w:val="TAC"/>
            </w:pPr>
            <w:r>
              <w:rPr>
                <w:rFonts w:cs="Arial"/>
                <w:color w:val="000000"/>
                <w:szCs w:val="18"/>
              </w:rPr>
              <w:t>8976</w:t>
            </w:r>
          </w:p>
        </w:tc>
      </w:tr>
      <w:tr w:rsidR="00475304" w:rsidRPr="00835F44" w14:paraId="0EE98C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2064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A77322" w14:textId="77777777" w:rsidR="00475304" w:rsidRPr="00835F44" w:rsidRDefault="00475304"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CF8D909"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AB078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4BECE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CB47BD" w14:textId="77777777" w:rsidR="00475304" w:rsidRPr="00835F44" w:rsidRDefault="00475304" w:rsidP="00E07D38">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18BD98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24EEE7"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EDEC1C"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E87BFFE" w14:textId="77777777" w:rsidR="00475304" w:rsidRPr="00835F44" w:rsidRDefault="00475304"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8DD5A99" w14:textId="77777777" w:rsidR="00475304" w:rsidRPr="00835F44" w:rsidRDefault="00475304" w:rsidP="00E07D38">
            <w:pPr>
              <w:pStyle w:val="TAC"/>
            </w:pPr>
            <w:r>
              <w:rPr>
                <w:rFonts w:cs="Arial"/>
                <w:color w:val="000000"/>
                <w:szCs w:val="18"/>
              </w:rPr>
              <w:t>10296</w:t>
            </w:r>
          </w:p>
        </w:tc>
      </w:tr>
      <w:tr w:rsidR="00475304" w:rsidRPr="00835F44" w14:paraId="0DA202E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D5D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94338D" w14:textId="77777777" w:rsidR="00475304" w:rsidRPr="003E5DC8" w:rsidRDefault="00475304"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AACFE"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B8762"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57ECA"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7DCA19" w14:textId="77777777" w:rsidR="00475304" w:rsidRPr="003E5DC8" w:rsidRDefault="00475304" w:rsidP="00E07D38">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BEFC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DDDF35"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C8D450"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5D5A8" w14:textId="77777777" w:rsidR="00475304" w:rsidRPr="003E5DC8" w:rsidRDefault="00475304" w:rsidP="00E07D38">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626AA4" w14:textId="77777777" w:rsidR="00475304" w:rsidRPr="003E5DC8" w:rsidRDefault="00475304" w:rsidP="00E07D38">
            <w:pPr>
              <w:pStyle w:val="TAC"/>
            </w:pPr>
            <w:r>
              <w:rPr>
                <w:rFonts w:cs="Arial"/>
                <w:color w:val="000000"/>
                <w:szCs w:val="18"/>
              </w:rPr>
              <w:t>10428</w:t>
            </w:r>
          </w:p>
        </w:tc>
      </w:tr>
      <w:tr w:rsidR="00475304" w:rsidRPr="00835F44" w14:paraId="2955A12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0BE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141275" w14:textId="77777777" w:rsidR="00475304" w:rsidRPr="003E5DC8" w:rsidRDefault="00475304"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4F569"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178DFE"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F22BD"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D481DB" w14:textId="77777777" w:rsidR="00475304" w:rsidRPr="003E5DC8" w:rsidRDefault="00475304" w:rsidP="00E07D38">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8676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10228"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6C6F88"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FF7453" w14:textId="77777777" w:rsidR="00475304" w:rsidRPr="003E5DC8" w:rsidRDefault="00475304" w:rsidP="00E07D38">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1E454E" w14:textId="77777777" w:rsidR="00475304" w:rsidRPr="003E5DC8" w:rsidRDefault="00475304" w:rsidP="00E07D38">
            <w:pPr>
              <w:pStyle w:val="TAC"/>
            </w:pPr>
            <w:r>
              <w:rPr>
                <w:rFonts w:cs="Arial"/>
                <w:color w:val="000000"/>
                <w:szCs w:val="18"/>
              </w:rPr>
              <w:t>10560</w:t>
            </w:r>
          </w:p>
        </w:tc>
      </w:tr>
      <w:tr w:rsidR="00475304" w:rsidRPr="00835F44" w14:paraId="10F794F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4D4A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FB376" w14:textId="77777777" w:rsidR="00475304" w:rsidRDefault="00475304"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047BB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A66F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C922F"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20CBFF" w14:textId="77777777" w:rsidR="00475304" w:rsidRDefault="00475304" w:rsidP="00E07D38">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ED4F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7C238E"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6CB7A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CF77CA" w14:textId="77777777" w:rsidR="00475304" w:rsidRDefault="00475304"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3314F" w14:textId="77777777" w:rsidR="00475304" w:rsidRDefault="00475304" w:rsidP="00E07D38">
            <w:pPr>
              <w:pStyle w:val="TAC"/>
              <w:rPr>
                <w:rFonts w:cs="Arial"/>
                <w:color w:val="000000"/>
                <w:szCs w:val="18"/>
              </w:rPr>
            </w:pPr>
            <w:r>
              <w:rPr>
                <w:rFonts w:cs="Arial"/>
                <w:color w:val="000000"/>
                <w:szCs w:val="18"/>
              </w:rPr>
              <w:t>10692</w:t>
            </w:r>
          </w:p>
        </w:tc>
      </w:tr>
      <w:tr w:rsidR="00475304" w:rsidRPr="00835F44" w14:paraId="6E6EE2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A05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E27802" w14:textId="77777777" w:rsidR="00475304" w:rsidRDefault="00475304"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28EC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CBA4D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0537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0F5B12"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257CA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2C1EF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AB91D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07995C" w14:textId="77777777" w:rsidR="00475304" w:rsidRDefault="00475304" w:rsidP="00E07D38">
            <w:pPr>
              <w:pStyle w:val="TAC"/>
              <w:rPr>
                <w:rFonts w:cs="Arial"/>
                <w:color w:val="000000"/>
                <w:szCs w:val="18"/>
              </w:rPr>
            </w:pPr>
            <w:r>
              <w:rPr>
                <w:rFonts w:cs="Arial"/>
                <w:color w:val="000000"/>
                <w:szCs w:val="18"/>
              </w:rPr>
              <w:t>49104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93429A" w14:textId="77777777" w:rsidR="00475304" w:rsidRDefault="00475304" w:rsidP="00E07D38">
            <w:pPr>
              <w:pStyle w:val="TAC"/>
              <w:rPr>
                <w:rFonts w:cs="Arial"/>
                <w:color w:val="000000"/>
                <w:szCs w:val="18"/>
              </w:rPr>
            </w:pPr>
            <w:r>
              <w:rPr>
                <w:rFonts w:cs="Arial"/>
                <w:color w:val="000000"/>
                <w:szCs w:val="18"/>
              </w:rPr>
              <w:t>12276</w:t>
            </w:r>
          </w:p>
        </w:tc>
      </w:tr>
      <w:tr w:rsidR="00475304" w:rsidRPr="00835F44" w14:paraId="71AE2A7D"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456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5DE8F6" w14:textId="77777777" w:rsidR="00475304" w:rsidRDefault="00475304"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F2B3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E8BA2A"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3A9C0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815A70"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77720D"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5F1DD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086EA9"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8A3405" w14:textId="77777777" w:rsidR="00475304" w:rsidRDefault="00475304" w:rsidP="00E07D38">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FA6981" w14:textId="77777777" w:rsidR="00475304" w:rsidRDefault="00475304" w:rsidP="00E07D38">
            <w:pPr>
              <w:pStyle w:val="TAC"/>
              <w:rPr>
                <w:rFonts w:cs="Arial"/>
                <w:color w:val="000000"/>
                <w:szCs w:val="18"/>
              </w:rPr>
            </w:pPr>
            <w:r>
              <w:rPr>
                <w:rFonts w:cs="Arial"/>
                <w:color w:val="000000"/>
                <w:szCs w:val="18"/>
              </w:rPr>
              <w:t>12540</w:t>
            </w:r>
          </w:p>
        </w:tc>
      </w:tr>
      <w:tr w:rsidR="00475304" w:rsidRPr="00835F44" w14:paraId="5CD1D45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0F93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84A956" w14:textId="77777777" w:rsidR="00475304" w:rsidRDefault="00475304"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12E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455BB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DBE41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A9FDF" w14:textId="77777777" w:rsidR="00475304" w:rsidRDefault="00475304" w:rsidP="00E07D38">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64137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4B93D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72C61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6424A" w14:textId="77777777" w:rsidR="00475304" w:rsidRDefault="00475304" w:rsidP="00E07D38">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C9D3DE" w14:textId="77777777" w:rsidR="00475304" w:rsidRDefault="00475304" w:rsidP="00E07D38">
            <w:pPr>
              <w:pStyle w:val="TAC"/>
              <w:rPr>
                <w:rFonts w:cs="Arial"/>
                <w:color w:val="000000"/>
                <w:szCs w:val="18"/>
              </w:rPr>
            </w:pPr>
            <w:r>
              <w:rPr>
                <w:rFonts w:cs="Arial"/>
                <w:color w:val="000000"/>
                <w:szCs w:val="18"/>
              </w:rPr>
              <w:t>13992</w:t>
            </w:r>
          </w:p>
        </w:tc>
      </w:tr>
      <w:tr w:rsidR="00475304" w:rsidRPr="00835F44" w14:paraId="5753C83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B447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ECB5F" w14:textId="77777777" w:rsidR="00475304" w:rsidRDefault="00475304"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CC74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9547A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EBBF1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ED03E"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5789C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E6E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01E0FF"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21763F" w14:textId="77777777" w:rsidR="00475304" w:rsidRDefault="00475304" w:rsidP="00E07D38">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C22008" w14:textId="77777777" w:rsidR="00475304" w:rsidRDefault="00475304" w:rsidP="00E07D38">
            <w:pPr>
              <w:pStyle w:val="TAC"/>
              <w:rPr>
                <w:rFonts w:cs="Arial"/>
                <w:color w:val="000000"/>
                <w:szCs w:val="18"/>
              </w:rPr>
            </w:pPr>
            <w:r>
              <w:rPr>
                <w:rFonts w:cs="Arial"/>
                <w:color w:val="000000"/>
                <w:szCs w:val="18"/>
              </w:rPr>
              <w:t>14124</w:t>
            </w:r>
          </w:p>
        </w:tc>
      </w:tr>
      <w:tr w:rsidR="00475304" w:rsidRPr="00835F44" w14:paraId="2397FCB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DD9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2FFB6" w14:textId="77777777" w:rsidR="00475304" w:rsidRDefault="00475304"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98CDB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19F00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B10A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5A4F67"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A4E48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DF0AA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A837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60689C" w14:textId="77777777" w:rsidR="00475304" w:rsidRDefault="00475304"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9A1EAF" w14:textId="77777777" w:rsidR="00475304" w:rsidRDefault="00475304" w:rsidP="00E07D38">
            <w:pPr>
              <w:pStyle w:val="TAC"/>
              <w:rPr>
                <w:rFonts w:cs="Arial"/>
                <w:color w:val="000000"/>
                <w:szCs w:val="18"/>
              </w:rPr>
            </w:pPr>
            <w:r>
              <w:rPr>
                <w:rFonts w:cs="Arial"/>
                <w:color w:val="000000"/>
                <w:szCs w:val="18"/>
              </w:rPr>
              <w:t>14256</w:t>
            </w:r>
          </w:p>
        </w:tc>
      </w:tr>
      <w:tr w:rsidR="00475304" w:rsidRPr="00835F44" w14:paraId="18C26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6A3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7AD64B" w14:textId="77777777" w:rsidR="00475304" w:rsidRDefault="00475304"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7BB3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A5987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D7340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F38A64"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1111B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E18F3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3F32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7B8195" w14:textId="77777777" w:rsidR="00475304" w:rsidRDefault="00475304" w:rsidP="00E07D38">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717A2" w14:textId="77777777" w:rsidR="00475304" w:rsidRDefault="00475304" w:rsidP="00E07D38">
            <w:pPr>
              <w:pStyle w:val="TAC"/>
              <w:rPr>
                <w:rFonts w:cs="Arial"/>
                <w:color w:val="000000"/>
                <w:szCs w:val="18"/>
              </w:rPr>
            </w:pPr>
            <w:r>
              <w:rPr>
                <w:rFonts w:cs="Arial"/>
                <w:color w:val="000000"/>
                <w:szCs w:val="18"/>
              </w:rPr>
              <w:t>14388</w:t>
            </w:r>
          </w:p>
        </w:tc>
      </w:tr>
      <w:tr w:rsidR="00475304" w:rsidRPr="00835F44" w14:paraId="6B6BD7C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9291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4B24B6" w14:textId="77777777" w:rsidR="00475304" w:rsidRDefault="00475304"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CC389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A447A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DDE7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C13F6" w14:textId="77777777" w:rsidR="00475304" w:rsidRDefault="00475304" w:rsidP="00E07D38">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067599"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A2F0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AC322"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2CD3E7" w14:textId="77777777" w:rsidR="00475304" w:rsidRDefault="00475304" w:rsidP="00E07D38">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A3BFA" w14:textId="77777777" w:rsidR="00475304" w:rsidRDefault="00475304" w:rsidP="00E07D38">
            <w:pPr>
              <w:pStyle w:val="TAC"/>
              <w:rPr>
                <w:rFonts w:cs="Arial"/>
                <w:color w:val="000000"/>
                <w:szCs w:val="18"/>
              </w:rPr>
            </w:pPr>
            <w:r>
              <w:rPr>
                <w:rFonts w:cs="Arial"/>
                <w:color w:val="000000"/>
                <w:szCs w:val="18"/>
              </w:rPr>
              <w:t>15972</w:t>
            </w:r>
          </w:p>
        </w:tc>
      </w:tr>
      <w:tr w:rsidR="00475304" w:rsidRPr="00835F44" w14:paraId="02A18A6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1E80"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8DE4E" w14:textId="77777777" w:rsidR="00475304" w:rsidRDefault="00475304"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5952CF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EA659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47CFE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FDBC3" w14:textId="77777777" w:rsidR="00475304" w:rsidRDefault="00475304" w:rsidP="00E07D38">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9E919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435D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E061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BD846" w14:textId="77777777" w:rsidR="00475304" w:rsidRDefault="00475304" w:rsidP="00E07D38">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D4D94F" w14:textId="77777777" w:rsidR="00475304" w:rsidRDefault="00475304" w:rsidP="00E07D38">
            <w:pPr>
              <w:pStyle w:val="TAC"/>
              <w:rPr>
                <w:rFonts w:cs="Arial"/>
                <w:color w:val="000000"/>
                <w:szCs w:val="18"/>
              </w:rPr>
            </w:pPr>
            <w:r>
              <w:rPr>
                <w:rFonts w:cs="Arial"/>
                <w:color w:val="000000"/>
                <w:szCs w:val="18"/>
              </w:rPr>
              <w:t>16236</w:t>
            </w:r>
          </w:p>
        </w:tc>
      </w:tr>
      <w:tr w:rsidR="00475304" w:rsidRPr="00835F44" w14:paraId="59920BA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7A867"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2B1E" w14:textId="77777777" w:rsidR="00475304" w:rsidRDefault="00475304"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71B7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75A5C8"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65C5BE"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5FECEE" w14:textId="77777777" w:rsidR="00475304" w:rsidRDefault="00475304" w:rsidP="00E07D38">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11374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83AB2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4A3F99"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76CC85" w14:textId="77777777" w:rsidR="00475304" w:rsidRDefault="00475304" w:rsidP="00E07D38">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90A836" w14:textId="77777777" w:rsidR="00475304" w:rsidRDefault="00475304" w:rsidP="00E07D38">
            <w:pPr>
              <w:pStyle w:val="TAC"/>
              <w:rPr>
                <w:rFonts w:cs="Arial"/>
                <w:color w:val="000000"/>
                <w:szCs w:val="18"/>
              </w:rPr>
            </w:pPr>
            <w:r>
              <w:rPr>
                <w:rFonts w:cs="Arial"/>
                <w:color w:val="000000"/>
                <w:szCs w:val="18"/>
              </w:rPr>
              <w:t>17556</w:t>
            </w:r>
          </w:p>
        </w:tc>
      </w:tr>
      <w:tr w:rsidR="00475304" w:rsidRPr="00835F44" w14:paraId="6660D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65B3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761A63" w14:textId="77777777" w:rsidR="00475304" w:rsidRDefault="00475304"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DEED6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67E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6A0C0A"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CD6E3" w14:textId="77777777" w:rsidR="00475304" w:rsidRDefault="00475304" w:rsidP="00E07D38">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ACBB0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8FB90F"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B532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721625" w14:textId="77777777" w:rsidR="00475304" w:rsidRDefault="00475304"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C889F1" w14:textId="77777777" w:rsidR="00475304" w:rsidRDefault="00475304" w:rsidP="00E07D38">
            <w:pPr>
              <w:pStyle w:val="TAC"/>
              <w:rPr>
                <w:rFonts w:cs="Arial"/>
                <w:color w:val="000000"/>
                <w:szCs w:val="18"/>
              </w:rPr>
            </w:pPr>
            <w:r>
              <w:rPr>
                <w:rFonts w:cs="Arial"/>
                <w:color w:val="000000"/>
                <w:szCs w:val="18"/>
              </w:rPr>
              <w:t>17820</w:t>
            </w:r>
          </w:p>
        </w:tc>
      </w:tr>
      <w:tr w:rsidR="00475304" w:rsidRPr="00835F44" w14:paraId="2F9510A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EF7D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177E86" w14:textId="77777777" w:rsidR="00475304" w:rsidRDefault="00475304"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DBF1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871C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B0CCE2"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0D6CA" w14:textId="77777777" w:rsidR="00475304" w:rsidRDefault="00475304" w:rsidP="00E07D38">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CD14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6699F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2C8F0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579" w14:textId="77777777" w:rsidR="00475304" w:rsidRDefault="00475304" w:rsidP="00E07D38">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B11591" w14:textId="77777777" w:rsidR="00475304" w:rsidRDefault="00475304" w:rsidP="00E07D38">
            <w:pPr>
              <w:pStyle w:val="TAC"/>
              <w:rPr>
                <w:rFonts w:cs="Arial"/>
                <w:color w:val="000000"/>
                <w:szCs w:val="18"/>
              </w:rPr>
            </w:pPr>
            <w:r>
              <w:rPr>
                <w:rFonts w:cs="Arial"/>
                <w:color w:val="000000"/>
                <w:szCs w:val="18"/>
              </w:rPr>
              <w:t>18084</w:t>
            </w:r>
          </w:p>
        </w:tc>
      </w:tr>
      <w:tr w:rsidR="00475304" w:rsidRPr="00835F44" w14:paraId="7F2A54D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A42"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6834E" w14:textId="77777777" w:rsidR="00475304" w:rsidRDefault="00475304"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0843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F31E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FADA3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933624"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90F71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6327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FEDC4D"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65AD3" w14:textId="77777777" w:rsidR="00475304" w:rsidRDefault="00475304" w:rsidP="00E07D38">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73D5F" w14:textId="77777777" w:rsidR="00475304" w:rsidRDefault="00475304" w:rsidP="00E07D38">
            <w:pPr>
              <w:pStyle w:val="TAC"/>
              <w:rPr>
                <w:rFonts w:cs="Arial"/>
                <w:color w:val="000000"/>
                <w:szCs w:val="18"/>
              </w:rPr>
            </w:pPr>
            <w:r>
              <w:rPr>
                <w:rFonts w:cs="Arial"/>
                <w:color w:val="000000"/>
                <w:szCs w:val="18"/>
              </w:rPr>
              <w:t>21120</w:t>
            </w:r>
          </w:p>
        </w:tc>
      </w:tr>
      <w:tr w:rsidR="00475304" w:rsidRPr="00835F44" w14:paraId="0FC30DB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62C4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DC733D" w14:textId="77777777" w:rsidR="00475304" w:rsidRDefault="00475304"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D92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2719F7"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1C05C1"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157B9B"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3AF84"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13C5C"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5745C"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DA637" w14:textId="77777777" w:rsidR="00475304" w:rsidRDefault="00475304" w:rsidP="00E07D38">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E800C" w14:textId="77777777" w:rsidR="00475304" w:rsidRDefault="00475304" w:rsidP="00E07D38">
            <w:pPr>
              <w:pStyle w:val="TAC"/>
              <w:rPr>
                <w:rFonts w:cs="Arial"/>
                <w:color w:val="000000"/>
                <w:szCs w:val="18"/>
              </w:rPr>
            </w:pPr>
            <w:r>
              <w:rPr>
                <w:rFonts w:cs="Arial"/>
                <w:color w:val="000000"/>
                <w:szCs w:val="18"/>
              </w:rPr>
              <w:t>21384</w:t>
            </w:r>
          </w:p>
        </w:tc>
      </w:tr>
      <w:tr w:rsidR="00475304" w:rsidRPr="00835F44" w14:paraId="7EE1F76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14E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D06AC" w14:textId="77777777" w:rsidR="00475304" w:rsidRDefault="00475304"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5D8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2E61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A27E1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CB0726" w14:textId="77777777" w:rsidR="00475304" w:rsidRDefault="00475304" w:rsidP="00E07D38">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DE26C2"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18DF5"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2FD3A9"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D7C433" w14:textId="77777777" w:rsidR="00475304" w:rsidRDefault="00475304" w:rsidP="00E07D38">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8EAF24" w14:textId="77777777" w:rsidR="00475304" w:rsidRDefault="00475304" w:rsidP="00E07D38">
            <w:pPr>
              <w:pStyle w:val="TAC"/>
              <w:rPr>
                <w:rFonts w:cs="Arial"/>
                <w:color w:val="000000"/>
                <w:szCs w:val="18"/>
              </w:rPr>
            </w:pPr>
            <w:r>
              <w:rPr>
                <w:rFonts w:cs="Arial"/>
                <w:color w:val="000000"/>
                <w:szCs w:val="18"/>
              </w:rPr>
              <w:t>24948</w:t>
            </w:r>
          </w:p>
        </w:tc>
      </w:tr>
      <w:tr w:rsidR="00475304" w:rsidRPr="00835F44" w14:paraId="4E85E6D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C356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F8AEDE" w14:textId="77777777" w:rsidR="00475304" w:rsidRDefault="00475304"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59525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B7B4D6"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12D3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4F7429"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282E20"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E445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0F7DDE"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5C6818" w14:textId="77777777" w:rsidR="00475304" w:rsidRDefault="00475304" w:rsidP="00E07D38">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122E45" w14:textId="77777777" w:rsidR="00475304" w:rsidRDefault="00475304" w:rsidP="00E07D38">
            <w:pPr>
              <w:pStyle w:val="TAC"/>
              <w:rPr>
                <w:rFonts w:cs="Arial"/>
                <w:color w:val="000000"/>
                <w:szCs w:val="18"/>
              </w:rPr>
            </w:pPr>
            <w:r>
              <w:rPr>
                <w:rFonts w:cs="Arial"/>
                <w:color w:val="000000"/>
                <w:szCs w:val="18"/>
              </w:rPr>
              <w:t>28512</w:t>
            </w:r>
          </w:p>
        </w:tc>
      </w:tr>
      <w:tr w:rsidR="00475304" w:rsidRPr="00835F44" w14:paraId="0DD2AF3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5441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41B724" w14:textId="77777777" w:rsidR="00475304" w:rsidRDefault="00475304"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1BADEF"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EC69B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A14F2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67512E"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A237D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44FC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EADA6"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789E9C" w14:textId="77777777" w:rsidR="00475304" w:rsidRDefault="00475304" w:rsidP="00E07D38">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99054" w14:textId="77777777" w:rsidR="00475304" w:rsidRDefault="00475304" w:rsidP="00E07D38">
            <w:pPr>
              <w:pStyle w:val="TAC"/>
              <w:rPr>
                <w:rFonts w:cs="Arial"/>
                <w:color w:val="000000"/>
                <w:szCs w:val="18"/>
              </w:rPr>
            </w:pPr>
            <w:r>
              <w:rPr>
                <w:rFonts w:cs="Arial"/>
                <w:color w:val="000000"/>
                <w:szCs w:val="18"/>
              </w:rPr>
              <w:t>28644</w:t>
            </w:r>
          </w:p>
        </w:tc>
      </w:tr>
      <w:tr w:rsidR="00475304" w:rsidRPr="00835F44" w14:paraId="0D11546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F258"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390A5C" w14:textId="77777777" w:rsidR="00475304" w:rsidRDefault="00475304"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F56F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C74E9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1DE38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AF47A8" w14:textId="77777777" w:rsidR="00475304" w:rsidRDefault="00475304" w:rsidP="00E07D38">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5CAAA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0CCD5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2DA326"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D8B2E9" w14:textId="77777777" w:rsidR="00475304" w:rsidRDefault="00475304" w:rsidP="00E07D38">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460C6" w14:textId="77777777" w:rsidR="00475304" w:rsidRDefault="00475304" w:rsidP="00E07D38">
            <w:pPr>
              <w:pStyle w:val="TAC"/>
              <w:rPr>
                <w:rFonts w:cs="Arial"/>
                <w:color w:val="000000"/>
                <w:szCs w:val="18"/>
              </w:rPr>
            </w:pPr>
            <w:r>
              <w:rPr>
                <w:rFonts w:cs="Arial"/>
                <w:color w:val="000000"/>
                <w:szCs w:val="18"/>
              </w:rPr>
              <w:t>32340</w:t>
            </w:r>
          </w:p>
        </w:tc>
      </w:tr>
      <w:tr w:rsidR="00475304" w:rsidRPr="00835F44" w14:paraId="6DCE8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F263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AEEEA" w14:textId="77777777" w:rsidR="00475304" w:rsidRDefault="00475304"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3C717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DA59C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B39FF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0D34DA" w14:textId="77777777" w:rsidR="00475304" w:rsidRDefault="00475304" w:rsidP="00E07D38">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172C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8CFF2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246FB9"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F0B23" w14:textId="77777777" w:rsidR="00475304" w:rsidRDefault="00475304" w:rsidP="00E07D38">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B0C2A" w14:textId="77777777" w:rsidR="00475304" w:rsidRDefault="00475304" w:rsidP="00E07D38">
            <w:pPr>
              <w:pStyle w:val="TAC"/>
              <w:rPr>
                <w:rFonts w:cs="Arial"/>
                <w:color w:val="000000"/>
                <w:szCs w:val="18"/>
              </w:rPr>
            </w:pPr>
            <w:r>
              <w:rPr>
                <w:rFonts w:cs="Arial"/>
                <w:color w:val="000000"/>
                <w:szCs w:val="18"/>
              </w:rPr>
              <w:t>35640</w:t>
            </w:r>
          </w:p>
        </w:tc>
      </w:tr>
      <w:tr w:rsidR="00475304" w:rsidRPr="00835F44" w14:paraId="410B351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01F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F602A2" w14:textId="77777777" w:rsidR="00475304" w:rsidRDefault="00475304"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FAB6A"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EFBB94"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FBEDD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E0191C" w14:textId="77777777" w:rsidR="00475304" w:rsidRDefault="00475304" w:rsidP="00E07D38">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30365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27CE7"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E9211"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68272" w14:textId="77777777" w:rsidR="00475304" w:rsidRDefault="00475304" w:rsidP="00E07D38">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D73B50" w14:textId="77777777" w:rsidR="00475304" w:rsidRDefault="00475304" w:rsidP="00E07D38">
            <w:pPr>
              <w:pStyle w:val="TAC"/>
              <w:rPr>
                <w:rFonts w:cs="Arial"/>
                <w:color w:val="000000"/>
                <w:szCs w:val="18"/>
              </w:rPr>
            </w:pPr>
            <w:r>
              <w:rPr>
                <w:rFonts w:cs="Arial"/>
                <w:color w:val="000000"/>
                <w:szCs w:val="18"/>
              </w:rPr>
              <w:t>36036</w:t>
            </w:r>
          </w:p>
        </w:tc>
      </w:tr>
      <w:tr w:rsidR="00475304" w:rsidRPr="00835F44" w14:paraId="2CA8C4E5"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019D8F" w14:textId="77777777" w:rsidR="00475304" w:rsidRPr="00835F44" w:rsidRDefault="00475304"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70652BC" w14:textId="77777777" w:rsidR="00475304" w:rsidRPr="00835F44" w:rsidRDefault="00475304" w:rsidP="00E07D38">
            <w:pPr>
              <w:pStyle w:val="TAN"/>
            </w:pPr>
            <w:r w:rsidRPr="00835F44">
              <w:t>NOTE 2:</w:t>
            </w:r>
            <w:r w:rsidRPr="00835F44">
              <w:tab/>
              <w:t xml:space="preserve">MCS Index is based on MCS table </w:t>
            </w:r>
            <w:r>
              <w:t>5.1.3.1-</w:t>
            </w:r>
            <w:r w:rsidRPr="00835F44">
              <w:t>1 defined in TS 38.214 [10].</w:t>
            </w:r>
          </w:p>
          <w:p w14:paraId="78A0E3B0" w14:textId="77777777" w:rsidR="00475304" w:rsidRDefault="00475304" w:rsidP="00E07D38">
            <w:pPr>
              <w:pStyle w:val="TAN"/>
            </w:pPr>
            <w:r w:rsidRPr="00835F44">
              <w:lastRenderedPageBreak/>
              <w:t>NOTE 3:</w:t>
            </w:r>
            <w:r w:rsidRPr="00835F44">
              <w:tab/>
              <w:t>If more than one Code Block is present, an additional CRC sequence of L = 24 Bits is attached to each Code Block (otherwise L = 0 Bit)</w:t>
            </w:r>
          </w:p>
          <w:p w14:paraId="4F4BDEA2" w14:textId="77777777" w:rsidR="00475304" w:rsidRPr="001F4A8E" w:rsidRDefault="00475304"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FD41F8" w14:textId="77777777" w:rsidR="00475304" w:rsidRPr="00835F44" w:rsidRDefault="00475304"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lastRenderedPageBreak/>
        <w:t xml:space="preserve">Table A.2.2.7-2: </w:t>
      </w:r>
      <w:r>
        <w:t>Void</w:t>
      </w:r>
    </w:p>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46" w:name="_Toc21343177"/>
      <w:bookmarkStart w:id="147" w:name="_Toc29770143"/>
      <w:bookmarkStart w:id="148" w:name="_Toc29799642"/>
      <w:bookmarkStart w:id="149" w:name="_Toc37254866"/>
      <w:bookmarkStart w:id="150" w:name="_Toc37255509"/>
      <w:bookmarkStart w:id="151" w:name="_Toc45887534"/>
      <w:bookmarkStart w:id="152" w:name="_Toc53172271"/>
      <w:bookmarkStart w:id="153" w:name="_Toc61357036"/>
      <w:bookmarkStart w:id="154" w:name="_Toc67913905"/>
      <w:bookmarkStart w:id="155" w:name="_Toc75469722"/>
      <w:bookmarkStart w:id="156" w:name="_Toc76508212"/>
      <w:bookmarkStart w:id="157" w:name="_Toc83193113"/>
      <w:r w:rsidRPr="00835F44">
        <w:rPr>
          <w:snapToGrid w:val="0"/>
        </w:rPr>
        <w:lastRenderedPageBreak/>
        <w:t>A.2.2.8</w:t>
      </w:r>
      <w:r w:rsidRPr="00835F44">
        <w:rPr>
          <w:snapToGrid w:val="0"/>
        </w:rPr>
        <w:tab/>
        <w:t>CP-OFDM 64QAM</w:t>
      </w:r>
      <w:bookmarkEnd w:id="146"/>
      <w:bookmarkEnd w:id="147"/>
      <w:bookmarkEnd w:id="148"/>
      <w:bookmarkEnd w:id="149"/>
      <w:bookmarkEnd w:id="150"/>
      <w:bookmarkEnd w:id="151"/>
      <w:bookmarkEnd w:id="152"/>
      <w:bookmarkEnd w:id="153"/>
      <w:bookmarkEnd w:id="154"/>
      <w:bookmarkEnd w:id="155"/>
      <w:bookmarkEnd w:id="156"/>
      <w:bookmarkEnd w:id="15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08A22CE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C7439"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B38B3E"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0F1AFE0"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F50303"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814D5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823A1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A37BA"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38B215"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14D5D3"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5BE5C7"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AF33C" w14:textId="77777777" w:rsidR="00812A77" w:rsidRPr="00835F44" w:rsidRDefault="00812A77" w:rsidP="00E07D38">
            <w:pPr>
              <w:pStyle w:val="TAH"/>
            </w:pPr>
            <w:r w:rsidRPr="00835F44">
              <w:t>Total modulated symbols per slot</w:t>
            </w:r>
          </w:p>
        </w:tc>
      </w:tr>
      <w:tr w:rsidR="00812A77" w:rsidRPr="00835F44" w14:paraId="4AF6B80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04C50"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9C891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43B350"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42BEE2"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BA1AE21"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4A221E5"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AFB3C56"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468988"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416FB86"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0BC2AB6"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DBF323B" w14:textId="77777777" w:rsidR="00812A77" w:rsidRPr="00835F44" w:rsidRDefault="00812A77" w:rsidP="00E07D38">
            <w:pPr>
              <w:pStyle w:val="TAH"/>
            </w:pPr>
            <w:r w:rsidRPr="00835F44">
              <w:t> </w:t>
            </w:r>
          </w:p>
        </w:tc>
      </w:tr>
      <w:tr w:rsidR="00812A77" w:rsidRPr="00835F44" w14:paraId="143089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5FFDA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737CFC38"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1CE4F4BF"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68DF55E" w14:textId="77777777" w:rsidR="00812A77" w:rsidRPr="00835F44" w:rsidRDefault="00812A77"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F0AD08B" w14:textId="77777777" w:rsidR="00812A77" w:rsidRPr="00835F44" w:rsidRDefault="00812A77" w:rsidP="00E07D38">
            <w:pPr>
              <w:pStyle w:val="TAC"/>
            </w:pPr>
            <w:r>
              <w:t>19</w:t>
            </w:r>
          </w:p>
        </w:tc>
        <w:tc>
          <w:tcPr>
            <w:tcW w:w="926" w:type="dxa"/>
            <w:tcBorders>
              <w:top w:val="nil"/>
              <w:left w:val="nil"/>
              <w:bottom w:val="single" w:sz="4" w:space="0" w:color="auto"/>
              <w:right w:val="single" w:sz="4" w:space="0" w:color="auto"/>
            </w:tcBorders>
            <w:shd w:val="clear" w:color="auto" w:fill="auto"/>
            <w:noWrap/>
            <w:vAlign w:val="bottom"/>
          </w:tcPr>
          <w:p w14:paraId="3CEF4395" w14:textId="77777777" w:rsidR="00812A77" w:rsidRPr="00835F44" w:rsidRDefault="00812A77"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420071DD"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261CF0BF"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4C9179"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775B0BC" w14:textId="77777777" w:rsidR="00812A77" w:rsidRPr="00835F44" w:rsidRDefault="00812A77" w:rsidP="00E07D38">
            <w:pPr>
              <w:pStyle w:val="TAC"/>
            </w:pPr>
            <w:r w:rsidRPr="00553A70">
              <w:t>792</w:t>
            </w:r>
          </w:p>
        </w:tc>
        <w:tc>
          <w:tcPr>
            <w:tcW w:w="1127" w:type="dxa"/>
            <w:tcBorders>
              <w:top w:val="nil"/>
              <w:left w:val="nil"/>
              <w:bottom w:val="single" w:sz="4" w:space="0" w:color="auto"/>
              <w:right w:val="single" w:sz="4" w:space="0" w:color="auto"/>
            </w:tcBorders>
            <w:shd w:val="clear" w:color="auto" w:fill="auto"/>
            <w:noWrap/>
            <w:vAlign w:val="bottom"/>
          </w:tcPr>
          <w:p w14:paraId="790A1E12" w14:textId="77777777" w:rsidR="00812A77" w:rsidRPr="00835F44" w:rsidRDefault="00812A77" w:rsidP="00E07D38">
            <w:pPr>
              <w:pStyle w:val="TAC"/>
            </w:pPr>
            <w:r w:rsidRPr="00553A70">
              <w:t>132</w:t>
            </w:r>
          </w:p>
        </w:tc>
      </w:tr>
      <w:tr w:rsidR="00812A77" w:rsidRPr="00835F44" w14:paraId="339F57E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5161D2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693E3A" w14:textId="77777777" w:rsidR="00812A77" w:rsidRDefault="00812A77"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C8527D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5624BF"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2CC6B5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73F7633" w14:textId="77777777" w:rsidR="00812A77" w:rsidRDefault="00812A77" w:rsidP="00E07D38">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78A64AD4"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E91B216"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669AE43"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4F29FD" w14:textId="77777777" w:rsidR="00812A77" w:rsidRDefault="00812A77" w:rsidP="00E07D38">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0B0AAD19" w14:textId="77777777" w:rsidR="00812A77" w:rsidRDefault="00812A77" w:rsidP="00E07D38">
            <w:pPr>
              <w:pStyle w:val="TAC"/>
              <w:rPr>
                <w:rFonts w:cs="Arial"/>
                <w:color w:val="000000"/>
                <w:szCs w:val="18"/>
              </w:rPr>
            </w:pPr>
            <w:r w:rsidRPr="00553A70">
              <w:t>660</w:t>
            </w:r>
          </w:p>
        </w:tc>
      </w:tr>
      <w:tr w:rsidR="00812A77" w:rsidRPr="00835F44" w14:paraId="6BCF46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2FCC94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6C2B31D" w14:textId="77777777" w:rsidR="00812A77" w:rsidRDefault="00812A77"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665E1ED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D26E55"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ADF843F"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E16F21" w14:textId="77777777" w:rsidR="00812A77" w:rsidRDefault="00812A77" w:rsidP="00E07D38">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427123C6"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976343B"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6BE71FC"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3278D04" w14:textId="77777777" w:rsidR="00812A77" w:rsidRDefault="00812A77" w:rsidP="00E07D38">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3F599C55" w14:textId="77777777" w:rsidR="00812A77" w:rsidRDefault="00812A77" w:rsidP="00E07D38">
            <w:pPr>
              <w:pStyle w:val="TAC"/>
              <w:rPr>
                <w:rFonts w:cs="Arial"/>
                <w:color w:val="000000"/>
                <w:szCs w:val="18"/>
              </w:rPr>
            </w:pPr>
            <w:r w:rsidRPr="00553A70">
              <w:t>1188</w:t>
            </w:r>
          </w:p>
        </w:tc>
      </w:tr>
      <w:tr w:rsidR="00812A77" w:rsidRPr="00835F44" w14:paraId="7989E36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CF180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8DA75E0" w14:textId="77777777" w:rsidR="00812A77" w:rsidRDefault="00812A77"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FE8F35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6CBDF5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644EAA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B93EF" w14:textId="77777777" w:rsidR="00812A77" w:rsidRDefault="00812A77" w:rsidP="00E07D38">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249734A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7CBDC2F"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CAD808"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ACE8664" w14:textId="77777777" w:rsidR="00812A77" w:rsidRDefault="00812A77" w:rsidP="00E07D38">
            <w:pPr>
              <w:pStyle w:val="TAC"/>
              <w:rPr>
                <w:rFonts w:cs="Arial"/>
                <w:color w:val="000000"/>
                <w:szCs w:val="18"/>
              </w:rPr>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6006A236" w14:textId="77777777" w:rsidR="00812A77" w:rsidRDefault="00812A77" w:rsidP="00E07D38">
            <w:pPr>
              <w:pStyle w:val="TAC"/>
              <w:rPr>
                <w:rFonts w:cs="Arial"/>
                <w:color w:val="000000"/>
                <w:szCs w:val="18"/>
              </w:rPr>
            </w:pPr>
            <w:r w:rsidRPr="00553A70">
              <w:t>1320</w:t>
            </w:r>
          </w:p>
        </w:tc>
      </w:tr>
      <w:tr w:rsidR="00812A77" w:rsidRPr="00835F44" w14:paraId="6AA43C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6EFC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A09E6" w14:textId="77777777" w:rsidR="00812A77" w:rsidRPr="00835F44" w:rsidRDefault="00812A77"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9AA9D8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69863B"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4F3E8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1EAA9E" w14:textId="77777777" w:rsidR="00812A77" w:rsidRPr="00835F44" w:rsidRDefault="00812A7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A84469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95DF5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A69C99"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D25AD9" w14:textId="77777777" w:rsidR="00812A77" w:rsidRPr="00835F44" w:rsidRDefault="00812A77"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5F3F253" w14:textId="77777777" w:rsidR="00812A77" w:rsidRPr="00835F44" w:rsidRDefault="00812A77" w:rsidP="00E07D38">
            <w:pPr>
              <w:pStyle w:val="TAC"/>
            </w:pPr>
            <w:r>
              <w:rPr>
                <w:rFonts w:cs="Arial"/>
                <w:color w:val="000000"/>
                <w:szCs w:val="18"/>
              </w:rPr>
              <w:t>1452</w:t>
            </w:r>
          </w:p>
        </w:tc>
      </w:tr>
      <w:tr w:rsidR="00812A77" w:rsidRPr="00835F44" w14:paraId="2546E6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B31A3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010CD7" w14:textId="77777777" w:rsidR="00812A77" w:rsidRDefault="00812A77"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E5666A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DDB22"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FBC6A90"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A50ED88" w14:textId="77777777" w:rsidR="00812A77" w:rsidRDefault="00812A77" w:rsidP="00E07D38">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4DB53E5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D266C5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166D45"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56A9DA0" w14:textId="77777777" w:rsidR="00812A77" w:rsidRDefault="00812A77" w:rsidP="00E07D38">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062DC763" w14:textId="77777777" w:rsidR="00812A77" w:rsidRDefault="00812A77" w:rsidP="00E07D38">
            <w:pPr>
              <w:pStyle w:val="TAC"/>
              <w:rPr>
                <w:rFonts w:cs="Arial"/>
                <w:color w:val="000000"/>
                <w:szCs w:val="18"/>
              </w:rPr>
            </w:pPr>
            <w:r w:rsidRPr="00553A70">
              <w:t>1584</w:t>
            </w:r>
          </w:p>
        </w:tc>
      </w:tr>
      <w:tr w:rsidR="00812A77" w:rsidRPr="00835F44" w14:paraId="33EA7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0B454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76E4A07" w14:textId="77777777" w:rsidR="00812A77" w:rsidRDefault="00812A77" w:rsidP="00E07D38">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D1ACB1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EDA49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2D1200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BC6BC8F" w14:textId="77777777" w:rsidR="00812A77" w:rsidRDefault="00812A77" w:rsidP="00E07D38">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323C71C6"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E578C5"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556EE1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2F9B27E" w14:textId="77777777" w:rsidR="00812A77" w:rsidRDefault="00812A77" w:rsidP="00E07D38">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10414B17" w14:textId="77777777" w:rsidR="00812A77" w:rsidRDefault="00812A77" w:rsidP="00E07D38">
            <w:pPr>
              <w:pStyle w:val="TAC"/>
              <w:rPr>
                <w:rFonts w:cs="Arial"/>
                <w:color w:val="000000"/>
                <w:szCs w:val="18"/>
              </w:rPr>
            </w:pPr>
            <w:r w:rsidRPr="00553A70">
              <w:t>1716</w:t>
            </w:r>
          </w:p>
        </w:tc>
      </w:tr>
      <w:tr w:rsidR="00812A77" w:rsidRPr="00835F44" w14:paraId="0F09F6E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4F6D0D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6F7E3" w14:textId="77777777" w:rsidR="00812A77" w:rsidRDefault="00812A77"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509E40"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D3CE79"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8A4CDE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57BD783" w14:textId="77777777" w:rsidR="00812A77" w:rsidRDefault="00812A77" w:rsidP="00E07D38">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7B075FBA"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F06A0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620EB0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E667BA" w14:textId="77777777" w:rsidR="00812A77" w:rsidRDefault="00812A77" w:rsidP="00E07D38">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D263D4A" w14:textId="77777777" w:rsidR="00812A77" w:rsidRDefault="00812A77" w:rsidP="00E07D38">
            <w:pPr>
              <w:pStyle w:val="TAC"/>
              <w:rPr>
                <w:rFonts w:cs="Arial"/>
                <w:color w:val="000000"/>
                <w:szCs w:val="18"/>
              </w:rPr>
            </w:pPr>
            <w:r w:rsidRPr="00553A70">
              <w:t>1980</w:t>
            </w:r>
          </w:p>
        </w:tc>
      </w:tr>
      <w:tr w:rsidR="00812A77" w:rsidRPr="00835F44" w14:paraId="004B169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0FC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FCF9" w14:textId="77777777" w:rsidR="00812A77" w:rsidRPr="00835F44" w:rsidRDefault="00812A7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75595ED"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58B26"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79819C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21D37E" w14:textId="77777777" w:rsidR="00812A77" w:rsidRPr="00835F44" w:rsidRDefault="00812A77" w:rsidP="00E07D38">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9BB475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CA1C9"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C752F0"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C5C6DC" w14:textId="77777777" w:rsidR="00812A77" w:rsidRPr="00835F44" w:rsidRDefault="00812A77"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46ACD19" w14:textId="77777777" w:rsidR="00812A77" w:rsidRPr="00835F44" w:rsidRDefault="00812A77" w:rsidP="00E07D38">
            <w:pPr>
              <w:pStyle w:val="TAC"/>
            </w:pPr>
            <w:r>
              <w:rPr>
                <w:rFonts w:cs="Arial"/>
                <w:color w:val="000000"/>
                <w:szCs w:val="18"/>
              </w:rPr>
              <w:t>2376</w:t>
            </w:r>
          </w:p>
        </w:tc>
      </w:tr>
      <w:tr w:rsidR="00812A77" w:rsidRPr="00835F44" w14:paraId="7775BE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AD946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D228065" w14:textId="77777777" w:rsidR="00812A77" w:rsidRDefault="00812A77" w:rsidP="00E07D38">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FA4702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6FF46C"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C007BB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9638CD" w14:textId="77777777" w:rsidR="00812A77" w:rsidRDefault="00812A77" w:rsidP="00E07D38">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30DF8D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1077A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CAD479" w14:textId="77777777" w:rsidR="00812A77" w:rsidRDefault="00812A77" w:rsidP="00E07D38">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4461693" w14:textId="77777777" w:rsidR="00812A77" w:rsidRDefault="00812A77" w:rsidP="00E07D38">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1FDCDF78" w14:textId="77777777" w:rsidR="00812A77" w:rsidRDefault="00812A77" w:rsidP="00E07D38">
            <w:pPr>
              <w:pStyle w:val="TAC"/>
              <w:rPr>
                <w:rFonts w:cs="Arial"/>
                <w:color w:val="000000"/>
                <w:szCs w:val="18"/>
              </w:rPr>
            </w:pPr>
            <w:r w:rsidRPr="00553A70">
              <w:t>2508</w:t>
            </w:r>
          </w:p>
        </w:tc>
      </w:tr>
      <w:tr w:rsidR="00812A77" w:rsidRPr="00835F44" w14:paraId="59CF93B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5D839"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E4F86B" w14:textId="77777777" w:rsidR="00812A77" w:rsidRPr="00835F44" w:rsidRDefault="00812A7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1B087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21D21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84BF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B74039" w14:textId="77777777" w:rsidR="00812A77" w:rsidRPr="00835F44" w:rsidRDefault="00812A77"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427BD4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9501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6626AC"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7E65274" w14:textId="77777777" w:rsidR="00812A77" w:rsidRPr="00835F44" w:rsidRDefault="00812A7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F5E7EF" w14:textId="77777777" w:rsidR="00812A77" w:rsidRPr="00835F44" w:rsidRDefault="00812A77" w:rsidP="00E07D38">
            <w:pPr>
              <w:pStyle w:val="TAC"/>
            </w:pPr>
            <w:r>
              <w:rPr>
                <w:rFonts w:cs="Arial"/>
                <w:color w:val="000000"/>
                <w:szCs w:val="18"/>
              </w:rPr>
              <w:t>3168</w:t>
            </w:r>
          </w:p>
        </w:tc>
      </w:tr>
      <w:tr w:rsidR="00812A77" w:rsidRPr="00835F44" w14:paraId="3CBFD4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62AFC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FED031" w14:textId="77777777" w:rsidR="00812A77" w:rsidRPr="00835F44" w:rsidRDefault="00812A7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185D2A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EF04E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9B8FD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941D5" w14:textId="77777777" w:rsidR="00812A77" w:rsidRPr="00835F44" w:rsidRDefault="00812A77" w:rsidP="00E07D38">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68F5A6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CDD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18FE37"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8DD519C" w14:textId="77777777" w:rsidR="00812A77" w:rsidRPr="00835F44" w:rsidRDefault="00812A77" w:rsidP="00E07D38">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4D90880A" w14:textId="77777777" w:rsidR="00812A77" w:rsidRPr="00835F44" w:rsidRDefault="00812A77" w:rsidP="00E07D38">
            <w:pPr>
              <w:pStyle w:val="TAC"/>
            </w:pPr>
            <w:r>
              <w:rPr>
                <w:rFonts w:cs="Arial"/>
                <w:color w:val="000000"/>
                <w:szCs w:val="18"/>
              </w:rPr>
              <w:t>3300</w:t>
            </w:r>
          </w:p>
        </w:tc>
      </w:tr>
      <w:tr w:rsidR="00812A77" w:rsidRPr="00835F44" w14:paraId="5A99D0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64B0F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44400" w14:textId="77777777" w:rsidR="00812A77" w:rsidRDefault="00812A77" w:rsidP="00E07D38">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0D16EA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8F7894"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411932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A472" w14:textId="77777777" w:rsidR="00812A77" w:rsidRDefault="00812A77"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47CA2B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7B700C"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8631DC"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53392ED" w14:textId="77777777" w:rsidR="00812A77" w:rsidRDefault="00812A77" w:rsidP="00E07D38">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469844F2" w14:textId="77777777" w:rsidR="00812A77" w:rsidRDefault="00812A77" w:rsidP="00E07D38">
            <w:pPr>
              <w:pStyle w:val="TAC"/>
              <w:rPr>
                <w:rFonts w:cs="Arial"/>
                <w:color w:val="000000"/>
                <w:szCs w:val="18"/>
              </w:rPr>
            </w:pPr>
            <w:r w:rsidRPr="00553A70">
              <w:t>3432</w:t>
            </w:r>
          </w:p>
        </w:tc>
      </w:tr>
      <w:tr w:rsidR="00812A77" w:rsidRPr="00835F44" w14:paraId="1B2168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2D5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47499" w14:textId="77777777" w:rsidR="00812A77" w:rsidRPr="00835F44" w:rsidRDefault="00812A77"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329D85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C60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FDA6A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EE30E0" w14:textId="77777777" w:rsidR="00812A77" w:rsidRPr="00835F44" w:rsidRDefault="00812A77" w:rsidP="00E07D38">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1AD5D8A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E5E30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435C6"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CFD4C8" w14:textId="77777777" w:rsidR="00812A77" w:rsidRPr="00835F44" w:rsidRDefault="00812A77" w:rsidP="00E07D38">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5D22CD0E" w14:textId="77777777" w:rsidR="00812A77" w:rsidRPr="00835F44" w:rsidRDefault="00812A77" w:rsidP="00E07D38">
            <w:pPr>
              <w:pStyle w:val="TAC"/>
            </w:pPr>
            <w:r>
              <w:rPr>
                <w:rFonts w:cs="Arial"/>
                <w:color w:val="000000"/>
                <w:szCs w:val="18"/>
              </w:rPr>
              <w:t>4092</w:t>
            </w:r>
          </w:p>
        </w:tc>
      </w:tr>
      <w:tr w:rsidR="00812A77" w:rsidRPr="00835F44" w14:paraId="7FE41EA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BA39B5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8C2A87" w14:textId="77777777" w:rsidR="00812A77" w:rsidRDefault="00812A77" w:rsidP="00E07D38">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6248850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249E3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D54A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A4E4CF" w14:textId="77777777" w:rsidR="00812A77" w:rsidRDefault="00812A77" w:rsidP="00E07D38">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6BEAB6C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7311D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803043"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C834EE" w14:textId="77777777" w:rsidR="00812A77" w:rsidRDefault="00812A77" w:rsidP="00E07D38">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4AA39050" w14:textId="77777777" w:rsidR="00812A77" w:rsidRDefault="00812A77" w:rsidP="00E07D38">
            <w:pPr>
              <w:pStyle w:val="TAC"/>
              <w:rPr>
                <w:rFonts w:cs="Arial"/>
                <w:color w:val="000000"/>
                <w:szCs w:val="18"/>
              </w:rPr>
            </w:pPr>
            <w:r w:rsidRPr="00553A70">
              <w:t>4356</w:t>
            </w:r>
          </w:p>
        </w:tc>
      </w:tr>
      <w:tr w:rsidR="00812A77" w:rsidRPr="00835F44" w14:paraId="3D7FB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790BD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C72345" w14:textId="77777777" w:rsidR="00812A77" w:rsidRPr="00835F44" w:rsidRDefault="00812A77"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0FFE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85579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D470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1B4417" w14:textId="77777777" w:rsidR="00812A77" w:rsidRPr="00835F44" w:rsidRDefault="00812A77" w:rsidP="00E07D38">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810110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6B12B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BAAF9A"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EFAA13" w14:textId="77777777" w:rsidR="00812A77" w:rsidRPr="00835F44" w:rsidRDefault="00812A77" w:rsidP="00E07D38">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265C4996" w14:textId="77777777" w:rsidR="00812A77" w:rsidRPr="00835F44" w:rsidRDefault="00812A77" w:rsidP="00E07D38">
            <w:pPr>
              <w:pStyle w:val="TAC"/>
            </w:pPr>
            <w:r>
              <w:rPr>
                <w:rFonts w:cs="Arial"/>
                <w:color w:val="000000"/>
                <w:szCs w:val="18"/>
              </w:rPr>
              <w:t>5016</w:t>
            </w:r>
          </w:p>
        </w:tc>
      </w:tr>
      <w:tr w:rsidR="00812A77" w:rsidRPr="00835F44" w14:paraId="7F8F3D1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7F03B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6157E85" w14:textId="77777777" w:rsidR="00812A77" w:rsidRDefault="00812A77" w:rsidP="00E07D38">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01A37B4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BD06CA"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9BA75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5AE5" w14:textId="77777777" w:rsidR="00812A77" w:rsidRDefault="00812A77" w:rsidP="00E07D38">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59770052"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5430D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E19266"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BA300A" w14:textId="77777777" w:rsidR="00812A77" w:rsidRDefault="00812A77" w:rsidP="00E07D38">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1AD1D96F" w14:textId="77777777" w:rsidR="00812A77" w:rsidRDefault="00812A77" w:rsidP="00E07D38">
            <w:pPr>
              <w:pStyle w:val="TAC"/>
              <w:rPr>
                <w:rFonts w:cs="Arial"/>
                <w:color w:val="000000"/>
                <w:szCs w:val="18"/>
              </w:rPr>
            </w:pPr>
            <w:r w:rsidRPr="00553A70">
              <w:t>5148</w:t>
            </w:r>
          </w:p>
        </w:tc>
      </w:tr>
      <w:tr w:rsidR="00812A77" w:rsidRPr="00835F44" w14:paraId="590DFF2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5272C9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66E4E" w14:textId="77777777" w:rsidR="00812A77" w:rsidRDefault="00812A77"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226AD2"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468D4E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4BB865E"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91E9AB0" w14:textId="77777777" w:rsidR="00812A77" w:rsidRDefault="00812A77" w:rsidP="00E07D38">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56214A4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62B2E5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9D309E"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165F1104" w14:textId="77777777" w:rsidR="00812A77" w:rsidRDefault="00812A77" w:rsidP="00E07D38">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581C8458" w14:textId="77777777" w:rsidR="00812A77" w:rsidRDefault="00812A77" w:rsidP="00E07D38">
            <w:pPr>
              <w:pStyle w:val="TAC"/>
              <w:rPr>
                <w:rFonts w:cs="Arial"/>
                <w:color w:val="000000"/>
                <w:szCs w:val="18"/>
              </w:rPr>
            </w:pPr>
            <w:r w:rsidRPr="00553A70">
              <w:t>6204</w:t>
            </w:r>
          </w:p>
        </w:tc>
      </w:tr>
      <w:tr w:rsidR="00812A77" w:rsidRPr="00835F44" w14:paraId="7B703B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27D8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97196F" w14:textId="77777777" w:rsidR="00812A77" w:rsidRPr="00835F44" w:rsidRDefault="00812A77"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2B78C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8DF25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96A5F5"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9843E" w14:textId="77777777" w:rsidR="00812A77" w:rsidRPr="00835F44" w:rsidRDefault="00812A77" w:rsidP="00E07D38">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F030900"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7D33F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F8B4E"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8D023DA" w14:textId="77777777" w:rsidR="00812A77" w:rsidRPr="00835F44" w:rsidRDefault="00812A77" w:rsidP="00E07D38">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3FC26FC" w14:textId="77777777" w:rsidR="00812A77" w:rsidRPr="00835F44" w:rsidRDefault="00812A77" w:rsidP="00E07D38">
            <w:pPr>
              <w:pStyle w:val="TAC"/>
            </w:pPr>
            <w:r>
              <w:rPr>
                <w:rFonts w:cs="Arial"/>
                <w:color w:val="000000"/>
                <w:szCs w:val="18"/>
              </w:rPr>
              <w:t>6732</w:t>
            </w:r>
          </w:p>
        </w:tc>
      </w:tr>
      <w:tr w:rsidR="00812A77" w:rsidRPr="00835F44" w14:paraId="3E16C15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F19A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866CC" w14:textId="77777777" w:rsidR="00812A77" w:rsidRPr="00835F44" w:rsidRDefault="00812A77"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47C8A5B"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4B4A0"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2249CC"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575F1A0" w14:textId="77777777" w:rsidR="00812A77" w:rsidRPr="00835F44" w:rsidRDefault="00812A7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8C34AC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18DBAF"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B09A2B"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175C68" w14:textId="77777777" w:rsidR="00812A77" w:rsidRPr="00835F44" w:rsidRDefault="00812A77"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C40D420" w14:textId="77777777" w:rsidR="00812A77" w:rsidRPr="00835F44" w:rsidRDefault="00812A77" w:rsidP="00E07D38">
            <w:pPr>
              <w:pStyle w:val="TAC"/>
            </w:pPr>
            <w:r>
              <w:rPr>
                <w:rFonts w:cs="Arial"/>
                <w:color w:val="000000"/>
                <w:szCs w:val="18"/>
              </w:rPr>
              <w:t>6864</w:t>
            </w:r>
          </w:p>
        </w:tc>
      </w:tr>
      <w:tr w:rsidR="00812A77" w:rsidRPr="00835F44" w14:paraId="60333A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0502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43696D" w14:textId="77777777" w:rsidR="00812A77" w:rsidRDefault="00812A77" w:rsidP="00E07D38">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1E30739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FE8A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A1C7B3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AF2007" w14:textId="77777777" w:rsidR="00812A77" w:rsidRDefault="00812A77" w:rsidP="00E07D38">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466C97D7"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F09F12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74CA58"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5A836AC2" w14:textId="77777777" w:rsidR="00812A77" w:rsidRDefault="00812A77" w:rsidP="00E07D38">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7EA377AE" w14:textId="77777777" w:rsidR="00812A77" w:rsidRDefault="00812A77" w:rsidP="00E07D38">
            <w:pPr>
              <w:pStyle w:val="TAC"/>
              <w:rPr>
                <w:rFonts w:cs="Arial"/>
                <w:color w:val="000000"/>
                <w:szCs w:val="18"/>
              </w:rPr>
            </w:pPr>
            <w:r w:rsidRPr="00553A70">
              <w:t>6996</w:t>
            </w:r>
          </w:p>
        </w:tc>
      </w:tr>
      <w:tr w:rsidR="00812A77" w:rsidRPr="00835F44" w14:paraId="213E382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868AB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96B466" w14:textId="77777777" w:rsidR="00812A77" w:rsidRDefault="00812A77" w:rsidP="00E07D38">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A9388D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8F58D8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4248D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CF0EB58" w14:textId="77777777" w:rsidR="00812A77" w:rsidRDefault="00812A77" w:rsidP="00E07D38">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0181724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E08CE9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E9C8A1"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C284A8" w14:textId="77777777" w:rsidR="00812A77" w:rsidRDefault="00812A77" w:rsidP="00E07D38">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1A67F567" w14:textId="77777777" w:rsidR="00812A77" w:rsidRDefault="00812A77" w:rsidP="00E07D38">
            <w:pPr>
              <w:pStyle w:val="TAC"/>
              <w:rPr>
                <w:rFonts w:cs="Arial"/>
                <w:color w:val="000000"/>
                <w:szCs w:val="18"/>
              </w:rPr>
            </w:pPr>
            <w:r w:rsidRPr="00553A70">
              <w:t>8052</w:t>
            </w:r>
          </w:p>
        </w:tc>
      </w:tr>
      <w:tr w:rsidR="00812A77" w:rsidRPr="00835F44" w14:paraId="1372AE5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BF6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D7B27" w14:textId="77777777" w:rsidR="00812A77" w:rsidRPr="00835F44" w:rsidRDefault="00812A77"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4AA6DE5"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6C5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0656A4"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369383" w14:textId="77777777" w:rsidR="00812A77" w:rsidRPr="00835F44" w:rsidRDefault="00812A77" w:rsidP="00E07D38">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1C602C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662FC3"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433C03"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61EF6C" w14:textId="77777777" w:rsidR="00812A77" w:rsidRPr="00835F44" w:rsidRDefault="00812A77" w:rsidP="00E07D38">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52ABBC8" w14:textId="77777777" w:rsidR="00812A77" w:rsidRPr="00835F44" w:rsidRDefault="00812A77" w:rsidP="00E07D38">
            <w:pPr>
              <w:pStyle w:val="TAC"/>
            </w:pPr>
            <w:r>
              <w:rPr>
                <w:rFonts w:cs="Arial"/>
                <w:color w:val="000000"/>
                <w:szCs w:val="18"/>
              </w:rPr>
              <w:t>8580</w:t>
            </w:r>
          </w:p>
        </w:tc>
      </w:tr>
      <w:tr w:rsidR="00812A77" w:rsidRPr="00835F44" w14:paraId="4EEE8D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19617E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205894" w14:textId="77777777" w:rsidR="00812A77" w:rsidRDefault="00812A77" w:rsidP="00E07D38">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01F3072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36701EB"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1C1738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A0D1B" w14:textId="77777777" w:rsidR="00812A77" w:rsidRDefault="00812A77" w:rsidP="00E07D38">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655C9C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2BE47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2E96488"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EC27611" w14:textId="77777777" w:rsidR="00812A77" w:rsidRDefault="00812A77" w:rsidP="00E07D38">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35386103" w14:textId="77777777" w:rsidR="00812A77" w:rsidRDefault="00812A77" w:rsidP="00E07D38">
            <w:pPr>
              <w:pStyle w:val="TAC"/>
              <w:rPr>
                <w:rFonts w:cs="Arial"/>
                <w:color w:val="000000"/>
                <w:szCs w:val="18"/>
              </w:rPr>
            </w:pPr>
            <w:r w:rsidRPr="00553A70">
              <w:t>8844</w:t>
            </w:r>
          </w:p>
        </w:tc>
      </w:tr>
      <w:tr w:rsidR="00812A77" w:rsidRPr="00835F44" w14:paraId="22400A7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CBB7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FC1EE" w14:textId="77777777" w:rsidR="00812A77" w:rsidRPr="00835F44" w:rsidRDefault="00812A77"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4DFA62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F6B03D"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D3EE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66E749" w14:textId="77777777" w:rsidR="00812A77" w:rsidRPr="00835F44" w:rsidRDefault="00812A77" w:rsidP="00E07D38">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BC3A8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25D235"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FE22E1"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8CF398" w14:textId="77777777" w:rsidR="00812A77" w:rsidRPr="00835F44" w:rsidRDefault="00812A77" w:rsidP="00E07D38">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369F099" w14:textId="77777777" w:rsidR="00812A77" w:rsidRPr="00835F44" w:rsidRDefault="00812A77" w:rsidP="00E07D38">
            <w:pPr>
              <w:pStyle w:val="TAC"/>
            </w:pPr>
            <w:r>
              <w:rPr>
                <w:rFonts w:cs="Arial"/>
                <w:color w:val="000000"/>
                <w:szCs w:val="18"/>
              </w:rPr>
              <w:t>10296</w:t>
            </w:r>
          </w:p>
        </w:tc>
      </w:tr>
      <w:tr w:rsidR="00812A77" w:rsidRPr="00835F44" w14:paraId="1750F92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DDB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99CE7" w14:textId="77777777" w:rsidR="00812A77" w:rsidRPr="00835F44" w:rsidRDefault="00812A77" w:rsidP="00E07D38">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E75043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2F719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25B6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CC9907" w14:textId="77777777" w:rsidR="00812A77" w:rsidRPr="00835F44" w:rsidRDefault="00812A77" w:rsidP="00E07D38">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2175FC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C35FD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418F0F"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519E9E6" w14:textId="77777777" w:rsidR="00812A77" w:rsidRPr="00835F44" w:rsidRDefault="00812A77" w:rsidP="00E07D38">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E2EDFEA" w14:textId="77777777" w:rsidR="00812A77" w:rsidRPr="00835F44" w:rsidRDefault="00812A77" w:rsidP="00E07D38">
            <w:pPr>
              <w:pStyle w:val="TAC"/>
            </w:pPr>
            <w:r>
              <w:rPr>
                <w:rFonts w:cs="Arial"/>
                <w:color w:val="000000"/>
                <w:szCs w:val="18"/>
              </w:rPr>
              <w:t>10428</w:t>
            </w:r>
          </w:p>
        </w:tc>
      </w:tr>
      <w:tr w:rsidR="00812A77" w:rsidRPr="00835F44" w14:paraId="642D55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8737C2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6DB67D" w14:textId="77777777" w:rsidR="00812A77" w:rsidRDefault="00812A77"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FE8B3E"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3074FC"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604A88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BC16F92" w14:textId="77777777" w:rsidR="00812A77" w:rsidRDefault="00812A77"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6E226E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CFB573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14DB704"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72ECB7" w14:textId="77777777" w:rsidR="00812A77" w:rsidRDefault="00812A77" w:rsidP="00E07D38">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3CF027A2" w14:textId="77777777" w:rsidR="00812A77" w:rsidRDefault="00812A77" w:rsidP="00E07D38">
            <w:pPr>
              <w:pStyle w:val="TAC"/>
              <w:rPr>
                <w:rFonts w:cs="Arial"/>
                <w:color w:val="000000"/>
                <w:szCs w:val="18"/>
              </w:rPr>
            </w:pPr>
            <w:r w:rsidRPr="00553A70">
              <w:t>10560</w:t>
            </w:r>
          </w:p>
        </w:tc>
      </w:tr>
      <w:tr w:rsidR="00812A77" w:rsidRPr="00835F44" w14:paraId="734DCD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A27C6A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2FDC612" w14:textId="77777777" w:rsidR="00812A77" w:rsidRDefault="00812A77"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CA4779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8D51B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483F22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EDAFDD" w14:textId="77777777" w:rsidR="00812A77" w:rsidRDefault="00812A77" w:rsidP="00E07D38">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1D80882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F3217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857DD60"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D46B1C" w14:textId="77777777" w:rsidR="00812A77" w:rsidRDefault="00812A77" w:rsidP="00E07D38">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591E1D10" w14:textId="77777777" w:rsidR="00812A77" w:rsidRDefault="00812A77" w:rsidP="00E07D38">
            <w:pPr>
              <w:pStyle w:val="TAC"/>
              <w:rPr>
                <w:rFonts w:cs="Arial"/>
                <w:color w:val="000000"/>
                <w:szCs w:val="18"/>
              </w:rPr>
            </w:pPr>
            <w:r w:rsidRPr="00553A70">
              <w:t>10692</w:t>
            </w:r>
          </w:p>
        </w:tc>
      </w:tr>
      <w:tr w:rsidR="00812A77" w:rsidRPr="00835F44" w14:paraId="39E536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CF781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43DDC25" w14:textId="77777777" w:rsidR="00812A77" w:rsidRDefault="00812A77" w:rsidP="00E07D38">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4336B9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3B2FB7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64B608"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A8092D" w14:textId="77777777" w:rsidR="00812A77" w:rsidRDefault="00812A77" w:rsidP="00E07D38">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774ECFF"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B4D0D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BBEE7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EB92851" w14:textId="77777777" w:rsidR="00812A77" w:rsidRDefault="00812A77" w:rsidP="00E07D38">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204CB5BF" w14:textId="77777777" w:rsidR="00812A77" w:rsidRDefault="00812A77" w:rsidP="00E07D38">
            <w:pPr>
              <w:pStyle w:val="TAC"/>
              <w:rPr>
                <w:rFonts w:cs="Arial"/>
                <w:color w:val="000000"/>
                <w:szCs w:val="18"/>
              </w:rPr>
            </w:pPr>
            <w:r w:rsidRPr="00553A70">
              <w:t>12276</w:t>
            </w:r>
          </w:p>
        </w:tc>
      </w:tr>
      <w:tr w:rsidR="00812A77" w:rsidRPr="00835F44" w14:paraId="272F12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735AB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6B0F71" w14:textId="77777777" w:rsidR="00812A77" w:rsidRDefault="00812A77" w:rsidP="00E07D38">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2B3C4568"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F7B1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8616F0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C50CD" w14:textId="77777777" w:rsidR="00812A77" w:rsidRDefault="00812A77" w:rsidP="00E07D38">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40E4C7B4"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3CE085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2334D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B01021" w14:textId="77777777" w:rsidR="00812A77" w:rsidRDefault="00812A77" w:rsidP="00E07D38">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7C676F8B" w14:textId="77777777" w:rsidR="00812A77" w:rsidRDefault="00812A77" w:rsidP="00E07D38">
            <w:pPr>
              <w:pStyle w:val="TAC"/>
              <w:rPr>
                <w:rFonts w:cs="Arial"/>
                <w:color w:val="000000"/>
                <w:szCs w:val="18"/>
              </w:rPr>
            </w:pPr>
            <w:r w:rsidRPr="00553A70">
              <w:t>12540</w:t>
            </w:r>
          </w:p>
        </w:tc>
      </w:tr>
      <w:tr w:rsidR="00812A77" w:rsidRPr="00835F44" w14:paraId="33273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6F5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29EC6" w14:textId="77777777" w:rsidR="00812A77" w:rsidRPr="00835F44" w:rsidRDefault="00812A77" w:rsidP="00E07D38">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612099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06C2D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6D9BE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2D90A" w14:textId="77777777" w:rsidR="00812A77" w:rsidRPr="00835F44" w:rsidRDefault="00812A77" w:rsidP="00E07D38">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F4D329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AC284"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51EDE" w14:textId="77777777" w:rsidR="00812A77" w:rsidRPr="00835F44" w:rsidRDefault="00812A77"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E1DE71E" w14:textId="77777777" w:rsidR="00812A77" w:rsidRPr="00835F44" w:rsidRDefault="00812A77" w:rsidP="00E07D38">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C3833C8" w14:textId="77777777" w:rsidR="00812A77" w:rsidRPr="00835F44" w:rsidRDefault="00812A77" w:rsidP="00E07D38">
            <w:pPr>
              <w:pStyle w:val="TAC"/>
            </w:pPr>
            <w:r>
              <w:rPr>
                <w:rFonts w:cs="Arial"/>
                <w:color w:val="000000"/>
                <w:szCs w:val="18"/>
              </w:rPr>
              <w:t>13992</w:t>
            </w:r>
          </w:p>
        </w:tc>
      </w:tr>
      <w:tr w:rsidR="00812A77" w:rsidRPr="00835F44" w14:paraId="2A58D2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712A9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7A7B1A" w14:textId="77777777" w:rsidR="00812A77" w:rsidRPr="00835F44" w:rsidRDefault="00812A77" w:rsidP="00E07D38">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7D1756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1E2E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ACD1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5B2AB8" w14:textId="77777777" w:rsidR="00812A77" w:rsidRPr="00835F44" w:rsidRDefault="00812A77" w:rsidP="00E07D38">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582D19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AFC50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278832"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A0C565" w14:textId="77777777" w:rsidR="00812A77" w:rsidRPr="00835F44" w:rsidRDefault="00812A77" w:rsidP="00E07D38">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DC1AEBA" w14:textId="77777777" w:rsidR="00812A77" w:rsidRPr="00835F44" w:rsidRDefault="00812A77" w:rsidP="00E07D38">
            <w:pPr>
              <w:pStyle w:val="TAC"/>
            </w:pPr>
            <w:r>
              <w:rPr>
                <w:rFonts w:cs="Arial"/>
                <w:color w:val="000000"/>
                <w:szCs w:val="18"/>
              </w:rPr>
              <w:t>14124</w:t>
            </w:r>
          </w:p>
        </w:tc>
      </w:tr>
      <w:tr w:rsidR="00812A77" w:rsidRPr="00835F44" w14:paraId="17C9F37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9B523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DAE0915" w14:textId="77777777" w:rsidR="00812A77" w:rsidRDefault="00812A77"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789F433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0E1A37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B48DF0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A0DE5D" w14:textId="77777777" w:rsidR="00812A77" w:rsidRDefault="00812A77" w:rsidP="00E07D38">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377F994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2856F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9D2C9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3C4045B" w14:textId="77777777" w:rsidR="00812A77" w:rsidRDefault="00812A77" w:rsidP="00E07D38">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61E7E1AF" w14:textId="77777777" w:rsidR="00812A77" w:rsidRDefault="00812A77" w:rsidP="00E07D38">
            <w:pPr>
              <w:pStyle w:val="TAC"/>
              <w:rPr>
                <w:rFonts w:cs="Arial"/>
                <w:color w:val="000000"/>
                <w:szCs w:val="18"/>
              </w:rPr>
            </w:pPr>
            <w:r w:rsidRPr="00553A70">
              <w:t>14256</w:t>
            </w:r>
          </w:p>
        </w:tc>
      </w:tr>
      <w:tr w:rsidR="00812A77" w:rsidRPr="00835F44" w14:paraId="1A1515C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8E87A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BF706EF" w14:textId="77777777" w:rsidR="00812A77" w:rsidRDefault="00812A77" w:rsidP="00E07D38">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3ED1BC9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3BD3EE"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53E0F5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8DFCAE2" w14:textId="77777777" w:rsidR="00812A77" w:rsidRDefault="00812A77" w:rsidP="00E07D38">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7C771C1C"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07E607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47D701"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E0FFB0F" w14:textId="77777777" w:rsidR="00812A77" w:rsidRDefault="00812A77" w:rsidP="00E07D38">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261F4E8C" w14:textId="77777777" w:rsidR="00812A77" w:rsidRDefault="00812A77" w:rsidP="00E07D38">
            <w:pPr>
              <w:pStyle w:val="TAC"/>
              <w:rPr>
                <w:rFonts w:cs="Arial"/>
                <w:color w:val="000000"/>
                <w:szCs w:val="18"/>
              </w:rPr>
            </w:pPr>
            <w:r w:rsidRPr="00553A70">
              <w:t>14388</w:t>
            </w:r>
          </w:p>
        </w:tc>
      </w:tr>
      <w:tr w:rsidR="00812A77" w:rsidRPr="00835F44" w14:paraId="09E8B2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1EAC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C8D2ED" w14:textId="77777777" w:rsidR="00812A77" w:rsidRPr="00835F44" w:rsidRDefault="00812A77" w:rsidP="00E07D38">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F50808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5F77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705D3"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F738A3" w14:textId="77777777" w:rsidR="00812A77" w:rsidRPr="00835F44" w:rsidRDefault="00812A77" w:rsidP="00E07D38">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4475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5E35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39D71"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D2BB68B" w14:textId="77777777" w:rsidR="00812A77" w:rsidRPr="00835F44" w:rsidRDefault="00812A77" w:rsidP="00E07D38">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106B8B4" w14:textId="77777777" w:rsidR="00812A77" w:rsidRPr="00835F44" w:rsidRDefault="00812A77" w:rsidP="00E07D38">
            <w:pPr>
              <w:pStyle w:val="TAC"/>
            </w:pPr>
            <w:r>
              <w:rPr>
                <w:rFonts w:cs="Arial"/>
                <w:color w:val="000000"/>
                <w:szCs w:val="18"/>
              </w:rPr>
              <w:t>15972</w:t>
            </w:r>
          </w:p>
        </w:tc>
      </w:tr>
      <w:tr w:rsidR="00812A77" w:rsidRPr="00835F44" w14:paraId="09D54FD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F201B0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A5428" w14:textId="77777777" w:rsidR="00812A77" w:rsidRDefault="00812A77" w:rsidP="00E07D38">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003B503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E81CF2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4F4342D"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828F12" w14:textId="77777777" w:rsidR="00812A77" w:rsidRDefault="00812A77" w:rsidP="00E07D38">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26B76E8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7BB0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6E1BA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62702E0" w14:textId="77777777" w:rsidR="00812A77" w:rsidRDefault="00812A77" w:rsidP="00E07D38">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71A609DD" w14:textId="77777777" w:rsidR="00812A77" w:rsidRDefault="00812A77" w:rsidP="00E07D38">
            <w:pPr>
              <w:pStyle w:val="TAC"/>
              <w:rPr>
                <w:rFonts w:cs="Arial"/>
                <w:color w:val="000000"/>
                <w:szCs w:val="18"/>
              </w:rPr>
            </w:pPr>
            <w:r w:rsidRPr="00553A70">
              <w:t>16236</w:t>
            </w:r>
          </w:p>
        </w:tc>
      </w:tr>
      <w:tr w:rsidR="00812A77" w:rsidRPr="00835F44" w14:paraId="1F0930D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5660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87388" w14:textId="77777777" w:rsidR="00812A77" w:rsidRPr="00835F44" w:rsidRDefault="00812A77" w:rsidP="00E07D38">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274529C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1B84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E739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99E9E5" w14:textId="77777777" w:rsidR="00812A77" w:rsidRPr="00835F44" w:rsidRDefault="00812A77"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AEAFF5"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A14BE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AC21A"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52534B6" w14:textId="77777777" w:rsidR="00812A77" w:rsidRPr="00835F44" w:rsidRDefault="00812A77" w:rsidP="00E07D38">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5F641F14" w14:textId="77777777" w:rsidR="00812A77" w:rsidRPr="00835F44" w:rsidRDefault="00812A77" w:rsidP="00E07D38">
            <w:pPr>
              <w:pStyle w:val="TAC"/>
            </w:pPr>
            <w:r>
              <w:rPr>
                <w:rFonts w:cs="Arial"/>
                <w:color w:val="000000"/>
                <w:szCs w:val="18"/>
              </w:rPr>
              <w:t>17556</w:t>
            </w:r>
          </w:p>
        </w:tc>
      </w:tr>
      <w:tr w:rsidR="00812A77" w:rsidRPr="00835F44" w14:paraId="42952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445A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120CA" w14:textId="77777777" w:rsidR="00812A77" w:rsidRPr="00835F44" w:rsidRDefault="00812A7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F23A8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C26F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6F3316"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07A1AA" w14:textId="77777777" w:rsidR="00812A77" w:rsidRPr="00835F44" w:rsidRDefault="00812A77" w:rsidP="00E07D38">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D1EC52"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3DF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E558C"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A4C19D" w14:textId="77777777" w:rsidR="00812A77" w:rsidRPr="00835F44" w:rsidRDefault="00812A77" w:rsidP="00E07D38">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FA47122" w14:textId="77777777" w:rsidR="00812A77" w:rsidRPr="00835F44" w:rsidRDefault="00812A77" w:rsidP="00E07D38">
            <w:pPr>
              <w:pStyle w:val="TAC"/>
            </w:pPr>
            <w:r>
              <w:rPr>
                <w:rFonts w:cs="Arial"/>
                <w:color w:val="000000"/>
                <w:szCs w:val="18"/>
              </w:rPr>
              <w:t>17820</w:t>
            </w:r>
          </w:p>
        </w:tc>
      </w:tr>
      <w:tr w:rsidR="00812A77" w:rsidRPr="00835F44" w14:paraId="6A7CD6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E477055"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5AD6E81" w14:textId="77777777" w:rsidR="00812A77" w:rsidRDefault="00812A77" w:rsidP="00E07D38">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29752DFF"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724F0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4E8CA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3766C42" w14:textId="77777777" w:rsidR="00812A77" w:rsidRDefault="00812A77" w:rsidP="00E07D38">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124036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DA3881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A9D0DA" w14:textId="77777777" w:rsidR="00812A77" w:rsidRDefault="00812A77"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EBDE8AD" w14:textId="77777777" w:rsidR="00812A77" w:rsidRDefault="00812A77" w:rsidP="00E07D38">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36941881" w14:textId="77777777" w:rsidR="00812A77" w:rsidRDefault="00812A77" w:rsidP="00E07D38">
            <w:pPr>
              <w:pStyle w:val="TAC"/>
              <w:rPr>
                <w:rFonts w:cs="Arial"/>
                <w:color w:val="000000"/>
                <w:szCs w:val="18"/>
              </w:rPr>
            </w:pPr>
            <w:r w:rsidRPr="00553A70">
              <w:t>18084</w:t>
            </w:r>
          </w:p>
        </w:tc>
      </w:tr>
      <w:tr w:rsidR="00812A77" w:rsidRPr="00835F44" w14:paraId="6DA1E5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434B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80F9A" w14:textId="77777777" w:rsidR="00812A77" w:rsidRPr="00835F44" w:rsidRDefault="00812A7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36B51B9"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2B0AAF"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945CBA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A32EC4" w14:textId="77777777" w:rsidR="00812A77" w:rsidRPr="00835F44" w:rsidRDefault="00812A77" w:rsidP="00E07D38">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04618A1"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2BA30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1AAC91"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75B3348" w14:textId="77777777" w:rsidR="00812A77" w:rsidRPr="00835F44" w:rsidRDefault="00812A77"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CB2D9E" w14:textId="77777777" w:rsidR="00812A77" w:rsidRPr="00835F44" w:rsidRDefault="00812A77" w:rsidP="00E07D38">
            <w:pPr>
              <w:pStyle w:val="TAC"/>
            </w:pPr>
            <w:r>
              <w:rPr>
                <w:rFonts w:cs="Arial"/>
                <w:color w:val="000000"/>
                <w:szCs w:val="18"/>
              </w:rPr>
              <w:t>21120</w:t>
            </w:r>
          </w:p>
        </w:tc>
      </w:tr>
      <w:tr w:rsidR="00812A77" w:rsidRPr="00835F44" w14:paraId="39F008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90C4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5841AD" w14:textId="77777777" w:rsidR="00812A77" w:rsidRPr="00835F44" w:rsidRDefault="00812A7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3DC73E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60CA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11A7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D059D6" w14:textId="77777777" w:rsidR="00812A77" w:rsidRPr="00835F44" w:rsidRDefault="00812A77" w:rsidP="00E07D38">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913391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81F2BC"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9E5CD"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B01923B" w14:textId="77777777" w:rsidR="00812A77" w:rsidRPr="00835F44" w:rsidRDefault="00812A77" w:rsidP="00E07D38">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653DA71" w14:textId="77777777" w:rsidR="00812A77" w:rsidRPr="00835F44" w:rsidRDefault="00812A77" w:rsidP="00E07D38">
            <w:pPr>
              <w:pStyle w:val="TAC"/>
            </w:pPr>
            <w:r>
              <w:rPr>
                <w:rFonts w:cs="Arial"/>
                <w:color w:val="000000"/>
                <w:szCs w:val="18"/>
              </w:rPr>
              <w:t>21384</w:t>
            </w:r>
          </w:p>
        </w:tc>
      </w:tr>
      <w:tr w:rsidR="00812A77" w:rsidRPr="00835F44" w14:paraId="5F19A3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7B57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D2E852" w14:textId="77777777" w:rsidR="00812A77" w:rsidRDefault="00812A77" w:rsidP="00E07D38">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C27565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2875E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73F725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122428" w14:textId="77777777" w:rsidR="00812A77" w:rsidRDefault="00812A77"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1B02075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E09BA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BF2F1A" w14:textId="77777777" w:rsidR="00812A77" w:rsidRDefault="00812A77"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77EDA74" w14:textId="77777777" w:rsidR="00812A77" w:rsidRDefault="00812A77" w:rsidP="00E07D38">
            <w:pPr>
              <w:pStyle w:val="TAC"/>
              <w:rPr>
                <w:rFonts w:cs="Arial"/>
                <w:color w:val="000000"/>
                <w:szCs w:val="18"/>
              </w:rPr>
            </w:pPr>
            <w:r w:rsidRPr="00553A70">
              <w:t>149688</w:t>
            </w:r>
          </w:p>
        </w:tc>
        <w:tc>
          <w:tcPr>
            <w:tcW w:w="1127" w:type="dxa"/>
            <w:tcBorders>
              <w:top w:val="nil"/>
              <w:left w:val="nil"/>
              <w:bottom w:val="single" w:sz="4" w:space="0" w:color="auto"/>
              <w:right w:val="single" w:sz="4" w:space="0" w:color="auto"/>
            </w:tcBorders>
            <w:shd w:val="clear" w:color="auto" w:fill="auto"/>
            <w:noWrap/>
            <w:vAlign w:val="center"/>
          </w:tcPr>
          <w:p w14:paraId="688F5E18" w14:textId="77777777" w:rsidR="00812A77" w:rsidRDefault="00812A77" w:rsidP="00E07D38">
            <w:pPr>
              <w:pStyle w:val="TAC"/>
              <w:rPr>
                <w:rFonts w:cs="Arial"/>
                <w:color w:val="000000"/>
                <w:szCs w:val="18"/>
              </w:rPr>
            </w:pPr>
            <w:r w:rsidRPr="00553A70">
              <w:t>24948</w:t>
            </w:r>
          </w:p>
        </w:tc>
      </w:tr>
      <w:tr w:rsidR="00812A77" w:rsidRPr="00835F44" w14:paraId="09D94B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9852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950E85" w14:textId="77777777" w:rsidR="00812A77" w:rsidRPr="00835F44" w:rsidRDefault="00812A77"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5ABB6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D3B23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68952A"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2F340A"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5EC3DE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05BD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0A139"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E55D82D" w14:textId="77777777" w:rsidR="00812A77" w:rsidRPr="00835F44" w:rsidRDefault="00812A77"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E5339B2" w14:textId="77777777" w:rsidR="00812A77" w:rsidRPr="00835F44" w:rsidRDefault="00812A77" w:rsidP="00E07D38">
            <w:pPr>
              <w:pStyle w:val="TAC"/>
            </w:pPr>
            <w:r>
              <w:rPr>
                <w:rFonts w:cs="Arial"/>
                <w:color w:val="000000"/>
                <w:szCs w:val="18"/>
              </w:rPr>
              <w:t>28512</w:t>
            </w:r>
          </w:p>
        </w:tc>
      </w:tr>
      <w:tr w:rsidR="00812A77" w:rsidRPr="00835F44" w14:paraId="42D4BB2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3B9E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0E6A3" w14:textId="77777777" w:rsidR="00812A77" w:rsidRPr="00835F44" w:rsidRDefault="00812A77" w:rsidP="00E07D38">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054CA268"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F232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58CC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268BCF"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CE2BAF"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ECE36"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E9CE32"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E98598A" w14:textId="77777777" w:rsidR="00812A77" w:rsidRPr="00835F44" w:rsidRDefault="00812A77" w:rsidP="00E07D38">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5AFC2E7" w14:textId="77777777" w:rsidR="00812A77" w:rsidRPr="00835F44" w:rsidRDefault="00812A77" w:rsidP="00E07D38">
            <w:pPr>
              <w:pStyle w:val="TAC"/>
            </w:pPr>
            <w:r>
              <w:rPr>
                <w:rFonts w:cs="Arial"/>
                <w:color w:val="000000"/>
                <w:szCs w:val="18"/>
              </w:rPr>
              <w:t>28644</w:t>
            </w:r>
          </w:p>
        </w:tc>
      </w:tr>
      <w:tr w:rsidR="00812A77" w:rsidRPr="00835F44" w14:paraId="0869FE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BEF6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D0DE7" w14:textId="77777777" w:rsidR="00812A77" w:rsidRPr="00835F44" w:rsidRDefault="00812A77" w:rsidP="00E07D38">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77CB2092"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AD701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B1B6F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C4D355" w14:textId="77777777" w:rsidR="00812A77" w:rsidRPr="00835F44" w:rsidRDefault="00812A77" w:rsidP="00E07D38">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EC472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2BD4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4D871" w14:textId="77777777" w:rsidR="00812A77" w:rsidRPr="00835F44" w:rsidRDefault="00812A77"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8013A1" w14:textId="77777777" w:rsidR="00812A77" w:rsidRPr="00835F44" w:rsidRDefault="00812A77" w:rsidP="00E07D38">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27E0A9E" w14:textId="77777777" w:rsidR="00812A77" w:rsidRPr="00835F44" w:rsidRDefault="00812A77" w:rsidP="00E07D38">
            <w:pPr>
              <w:pStyle w:val="TAC"/>
            </w:pPr>
            <w:r>
              <w:rPr>
                <w:rFonts w:cs="Arial"/>
                <w:color w:val="000000"/>
                <w:szCs w:val="18"/>
              </w:rPr>
              <w:t>32340</w:t>
            </w:r>
          </w:p>
        </w:tc>
      </w:tr>
      <w:tr w:rsidR="00812A77" w:rsidRPr="00835F44" w14:paraId="7074A0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45255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5B5C0" w14:textId="77777777" w:rsidR="00812A77" w:rsidRPr="00835F44" w:rsidRDefault="00812A77"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E0A3CF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D2EFF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C645E"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9B3463C"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D9A4EB4"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CA203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439D9F"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902D851" w14:textId="77777777" w:rsidR="00812A77" w:rsidRPr="00835F44" w:rsidRDefault="00812A77" w:rsidP="00E07D38">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7D31897E" w14:textId="77777777" w:rsidR="00812A77" w:rsidRPr="00835F44" w:rsidRDefault="00812A77" w:rsidP="00E07D38">
            <w:pPr>
              <w:pStyle w:val="TAC"/>
            </w:pPr>
            <w:r>
              <w:rPr>
                <w:rFonts w:cs="Arial"/>
                <w:color w:val="000000"/>
                <w:szCs w:val="18"/>
              </w:rPr>
              <w:t>35640</w:t>
            </w:r>
          </w:p>
        </w:tc>
      </w:tr>
      <w:tr w:rsidR="00812A77" w:rsidRPr="00835F44" w14:paraId="01B1BE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F61B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8683" w14:textId="77777777" w:rsidR="00812A77" w:rsidRPr="00835F44" w:rsidRDefault="00812A77" w:rsidP="00E07D38">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59C26CE"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997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78D01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D303A6"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63FF197"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23F21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C2E95"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263E146" w14:textId="77777777" w:rsidR="00812A77" w:rsidRPr="00835F44" w:rsidRDefault="00812A77" w:rsidP="00E07D38">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CC5F76B" w14:textId="77777777" w:rsidR="00812A77" w:rsidRPr="00835F44" w:rsidRDefault="00812A77" w:rsidP="00E07D38">
            <w:pPr>
              <w:pStyle w:val="TAC"/>
            </w:pPr>
            <w:r>
              <w:rPr>
                <w:rFonts w:cs="Arial"/>
                <w:color w:val="000000"/>
                <w:szCs w:val="18"/>
              </w:rPr>
              <w:t>36036</w:t>
            </w:r>
          </w:p>
        </w:tc>
      </w:tr>
      <w:tr w:rsidR="00812A77" w:rsidRPr="00835F44" w14:paraId="6A58EB5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AE72839"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0FECAC2" w14:textId="77777777" w:rsidR="00812A77" w:rsidRPr="00835F44" w:rsidRDefault="00812A77" w:rsidP="00E07D38">
            <w:pPr>
              <w:pStyle w:val="TAN"/>
            </w:pPr>
            <w:r w:rsidRPr="00835F44">
              <w:t>NOTE 2:</w:t>
            </w:r>
            <w:r w:rsidRPr="00835F44">
              <w:tab/>
              <w:t xml:space="preserve">MCS Index is based on MCS table </w:t>
            </w:r>
            <w:r>
              <w:t>5.1.3.1</w:t>
            </w:r>
            <w:r w:rsidRPr="00835F44">
              <w:t>-1 defined in TS 38.214 [10].</w:t>
            </w:r>
          </w:p>
          <w:p w14:paraId="39B539DC"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78798E67"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F3774F" w14:textId="77777777" w:rsidR="00812A77" w:rsidRPr="00835F44" w:rsidRDefault="00812A77" w:rsidP="00666E7B"/>
    <w:p w14:paraId="402C0EE8" w14:textId="51A7FE9B" w:rsidR="00666E7B" w:rsidRPr="00835F44" w:rsidRDefault="00666E7B" w:rsidP="00666E7B">
      <w:pPr>
        <w:pStyle w:val="TH"/>
      </w:pPr>
      <w:r w:rsidRPr="00835F44">
        <w:lastRenderedPageBreak/>
        <w:t xml:space="preserve">Table A.2.2.8-2: </w:t>
      </w:r>
      <w:r>
        <w:t>Void</w:t>
      </w:r>
    </w:p>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58" w:name="_Toc21343178"/>
      <w:bookmarkStart w:id="159" w:name="_Toc29770144"/>
      <w:bookmarkStart w:id="160" w:name="_Toc29799643"/>
      <w:bookmarkStart w:id="161" w:name="_Toc37254867"/>
      <w:bookmarkStart w:id="162" w:name="_Toc37255510"/>
      <w:bookmarkStart w:id="163" w:name="_Toc45887535"/>
      <w:bookmarkStart w:id="164" w:name="_Toc53172272"/>
      <w:bookmarkStart w:id="165" w:name="_Toc61357037"/>
      <w:bookmarkStart w:id="166" w:name="_Toc67913906"/>
      <w:bookmarkStart w:id="167" w:name="_Toc75469723"/>
      <w:bookmarkStart w:id="168" w:name="_Toc76508213"/>
      <w:bookmarkStart w:id="169" w:name="_Toc83193114"/>
      <w:r w:rsidRPr="00835F44">
        <w:rPr>
          <w:rFonts w:eastAsiaTheme="minorEastAsia"/>
        </w:rPr>
        <w:lastRenderedPageBreak/>
        <w:t>A.2.2.9</w:t>
      </w:r>
      <w:r w:rsidRPr="00835F44">
        <w:rPr>
          <w:rFonts w:eastAsiaTheme="minorEastAsia"/>
        </w:rPr>
        <w:tab/>
        <w:t>CP-OFDM 256QAM</w:t>
      </w:r>
      <w:bookmarkEnd w:id="158"/>
      <w:bookmarkEnd w:id="159"/>
      <w:bookmarkEnd w:id="160"/>
      <w:bookmarkEnd w:id="161"/>
      <w:bookmarkEnd w:id="162"/>
      <w:bookmarkEnd w:id="163"/>
      <w:bookmarkEnd w:id="164"/>
      <w:bookmarkEnd w:id="165"/>
      <w:bookmarkEnd w:id="166"/>
      <w:bookmarkEnd w:id="167"/>
      <w:bookmarkEnd w:id="168"/>
      <w:bookmarkEnd w:id="169"/>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76AC7E5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3643"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5736556"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03422D"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0E7917"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D48186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DE333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5EA29D"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912346"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402FDCA"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1CEDB32"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BB21A" w14:textId="77777777" w:rsidR="00812A77" w:rsidRPr="00835F44" w:rsidRDefault="00812A77" w:rsidP="00E07D38">
            <w:pPr>
              <w:pStyle w:val="TAH"/>
            </w:pPr>
            <w:r w:rsidRPr="00835F44">
              <w:t>Total modulated symbols per slot</w:t>
            </w:r>
          </w:p>
        </w:tc>
      </w:tr>
      <w:tr w:rsidR="00812A77" w:rsidRPr="00835F44" w14:paraId="155708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7B9EE"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24AFB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75A132"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B5F154"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5F7E826"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291E254"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1A49943"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2989D26"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3D16D4F"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5B3384"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9D401D5" w14:textId="77777777" w:rsidR="00812A77" w:rsidRPr="00835F44" w:rsidRDefault="00812A77" w:rsidP="00E07D38">
            <w:pPr>
              <w:pStyle w:val="TAH"/>
            </w:pPr>
            <w:r w:rsidRPr="00835F44">
              <w:t> </w:t>
            </w:r>
          </w:p>
        </w:tc>
      </w:tr>
      <w:tr w:rsidR="00812A77" w:rsidRPr="00835F44" w14:paraId="2DBEAE6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6F45C1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277EB621"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431DD18D"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69FCE596" w14:textId="77777777" w:rsidR="00812A77" w:rsidRPr="00835F44"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2600A3C1" w14:textId="77777777" w:rsidR="00812A77" w:rsidRPr="00835F44"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0196EB0C" w14:textId="77777777" w:rsidR="00812A77" w:rsidRPr="00835F44" w:rsidRDefault="00812A77"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15C3ED39"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18707096"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2C9BF768"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66F28DB" w14:textId="77777777" w:rsidR="00812A77" w:rsidRPr="00835F44" w:rsidRDefault="00812A77" w:rsidP="00E07D38">
            <w:pPr>
              <w:pStyle w:val="TAC"/>
            </w:pPr>
            <w:r w:rsidRPr="00381CD8">
              <w:t>1056</w:t>
            </w:r>
          </w:p>
        </w:tc>
        <w:tc>
          <w:tcPr>
            <w:tcW w:w="1127" w:type="dxa"/>
            <w:tcBorders>
              <w:top w:val="nil"/>
              <w:left w:val="nil"/>
              <w:bottom w:val="single" w:sz="4" w:space="0" w:color="auto"/>
              <w:right w:val="single" w:sz="4" w:space="0" w:color="auto"/>
            </w:tcBorders>
            <w:shd w:val="clear" w:color="auto" w:fill="auto"/>
            <w:noWrap/>
            <w:vAlign w:val="bottom"/>
          </w:tcPr>
          <w:p w14:paraId="217F5A7A" w14:textId="77777777" w:rsidR="00812A77" w:rsidRPr="00835F44" w:rsidRDefault="00812A77" w:rsidP="00E07D38">
            <w:pPr>
              <w:pStyle w:val="TAC"/>
            </w:pPr>
            <w:r w:rsidRPr="00381CD8">
              <w:t>132</w:t>
            </w:r>
          </w:p>
        </w:tc>
      </w:tr>
      <w:tr w:rsidR="00812A77" w:rsidRPr="00835F44" w14:paraId="517437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7353BC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041ED2C" w14:textId="77777777" w:rsidR="00812A77" w:rsidRPr="009122B2" w:rsidRDefault="00812A77" w:rsidP="00E07D38">
            <w:pPr>
              <w:pStyle w:val="TAC"/>
            </w:pPr>
            <w:r>
              <w:t>5</w:t>
            </w:r>
          </w:p>
        </w:tc>
        <w:tc>
          <w:tcPr>
            <w:tcW w:w="967" w:type="dxa"/>
            <w:tcBorders>
              <w:top w:val="nil"/>
              <w:left w:val="nil"/>
              <w:bottom w:val="single" w:sz="4" w:space="0" w:color="auto"/>
              <w:right w:val="single" w:sz="4" w:space="0" w:color="auto"/>
            </w:tcBorders>
            <w:shd w:val="clear" w:color="auto" w:fill="auto"/>
            <w:noWrap/>
          </w:tcPr>
          <w:p w14:paraId="1C34823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5740133"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6E5EC21D"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449C267" w14:textId="77777777" w:rsidR="00812A77" w:rsidRPr="009122B2" w:rsidRDefault="00812A77" w:rsidP="00E07D38">
            <w:pPr>
              <w:pStyle w:val="TAC"/>
            </w:pPr>
            <w:r>
              <w:t>3496</w:t>
            </w:r>
          </w:p>
        </w:tc>
        <w:tc>
          <w:tcPr>
            <w:tcW w:w="1057" w:type="dxa"/>
            <w:tcBorders>
              <w:top w:val="nil"/>
              <w:left w:val="nil"/>
              <w:bottom w:val="single" w:sz="4" w:space="0" w:color="auto"/>
              <w:right w:val="single" w:sz="4" w:space="0" w:color="auto"/>
            </w:tcBorders>
            <w:shd w:val="clear" w:color="auto" w:fill="auto"/>
            <w:noWrap/>
          </w:tcPr>
          <w:p w14:paraId="5CB3CA99" w14:textId="77777777" w:rsidR="00812A77" w:rsidRPr="009122B2"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78703FF9" w14:textId="77777777" w:rsidR="00812A77" w:rsidRPr="009122B2"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05531EFC"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60D84FD5" w14:textId="77777777" w:rsidR="00812A77" w:rsidRPr="009122B2" w:rsidRDefault="00812A77" w:rsidP="00E07D38">
            <w:pPr>
              <w:pStyle w:val="TAC"/>
            </w:pPr>
            <w:r w:rsidRPr="00381CD8">
              <w:t>5280</w:t>
            </w:r>
          </w:p>
        </w:tc>
        <w:tc>
          <w:tcPr>
            <w:tcW w:w="1127" w:type="dxa"/>
            <w:tcBorders>
              <w:top w:val="nil"/>
              <w:left w:val="nil"/>
              <w:bottom w:val="single" w:sz="4" w:space="0" w:color="auto"/>
              <w:right w:val="single" w:sz="4" w:space="0" w:color="auto"/>
            </w:tcBorders>
            <w:shd w:val="clear" w:color="auto" w:fill="auto"/>
            <w:noWrap/>
          </w:tcPr>
          <w:p w14:paraId="657B979C" w14:textId="77777777" w:rsidR="00812A77" w:rsidRPr="009122B2" w:rsidRDefault="00812A77" w:rsidP="00E07D38">
            <w:pPr>
              <w:pStyle w:val="TAC"/>
            </w:pPr>
            <w:r w:rsidRPr="00381CD8">
              <w:t>660</w:t>
            </w:r>
          </w:p>
        </w:tc>
      </w:tr>
      <w:tr w:rsidR="00812A77" w:rsidRPr="00835F44" w14:paraId="1C812E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28E990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39199A7" w14:textId="77777777" w:rsidR="00812A77" w:rsidRPr="009122B2" w:rsidRDefault="00812A77" w:rsidP="00E07D38">
            <w:pPr>
              <w:pStyle w:val="TAC"/>
            </w:pPr>
            <w:r>
              <w:t>9</w:t>
            </w:r>
          </w:p>
        </w:tc>
        <w:tc>
          <w:tcPr>
            <w:tcW w:w="967" w:type="dxa"/>
            <w:tcBorders>
              <w:top w:val="nil"/>
              <w:left w:val="nil"/>
              <w:bottom w:val="single" w:sz="4" w:space="0" w:color="auto"/>
              <w:right w:val="single" w:sz="4" w:space="0" w:color="auto"/>
            </w:tcBorders>
            <w:shd w:val="clear" w:color="auto" w:fill="auto"/>
            <w:noWrap/>
          </w:tcPr>
          <w:p w14:paraId="63C07C1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A65C284"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CE4305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91EA8FC" w14:textId="77777777" w:rsidR="00812A77" w:rsidRPr="009122B2" w:rsidRDefault="00812A77" w:rsidP="00E07D38">
            <w:pPr>
              <w:pStyle w:val="TAC"/>
            </w:pPr>
            <w:r>
              <w:t>6272</w:t>
            </w:r>
          </w:p>
        </w:tc>
        <w:tc>
          <w:tcPr>
            <w:tcW w:w="1057" w:type="dxa"/>
            <w:tcBorders>
              <w:top w:val="nil"/>
              <w:left w:val="nil"/>
              <w:bottom w:val="single" w:sz="4" w:space="0" w:color="auto"/>
              <w:right w:val="single" w:sz="4" w:space="0" w:color="auto"/>
            </w:tcBorders>
            <w:shd w:val="clear" w:color="auto" w:fill="auto"/>
            <w:noWrap/>
          </w:tcPr>
          <w:p w14:paraId="6845944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5057361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CC42F89"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D60604D" w14:textId="77777777" w:rsidR="00812A77" w:rsidRPr="009122B2" w:rsidRDefault="00812A77" w:rsidP="00E07D38">
            <w:pPr>
              <w:pStyle w:val="TAC"/>
            </w:pPr>
            <w:r w:rsidRPr="00381CD8">
              <w:t>9504</w:t>
            </w:r>
          </w:p>
        </w:tc>
        <w:tc>
          <w:tcPr>
            <w:tcW w:w="1127" w:type="dxa"/>
            <w:tcBorders>
              <w:top w:val="nil"/>
              <w:left w:val="nil"/>
              <w:bottom w:val="single" w:sz="4" w:space="0" w:color="auto"/>
              <w:right w:val="single" w:sz="4" w:space="0" w:color="auto"/>
            </w:tcBorders>
            <w:shd w:val="clear" w:color="auto" w:fill="auto"/>
            <w:noWrap/>
          </w:tcPr>
          <w:p w14:paraId="055B5965" w14:textId="77777777" w:rsidR="00812A77" w:rsidRPr="009122B2" w:rsidRDefault="00812A77" w:rsidP="00E07D38">
            <w:pPr>
              <w:pStyle w:val="TAC"/>
            </w:pPr>
            <w:r w:rsidRPr="00381CD8">
              <w:t>1188</w:t>
            </w:r>
          </w:p>
        </w:tc>
      </w:tr>
      <w:tr w:rsidR="00812A77" w:rsidRPr="00835F44" w14:paraId="06D70E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F47BB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83A4910" w14:textId="77777777" w:rsidR="00812A77" w:rsidRPr="009122B2" w:rsidRDefault="00812A77" w:rsidP="00E07D38">
            <w:pPr>
              <w:pStyle w:val="TAC"/>
            </w:pPr>
            <w:r>
              <w:t>10</w:t>
            </w:r>
          </w:p>
        </w:tc>
        <w:tc>
          <w:tcPr>
            <w:tcW w:w="967" w:type="dxa"/>
            <w:tcBorders>
              <w:top w:val="nil"/>
              <w:left w:val="nil"/>
              <w:bottom w:val="single" w:sz="4" w:space="0" w:color="auto"/>
              <w:right w:val="single" w:sz="4" w:space="0" w:color="auto"/>
            </w:tcBorders>
            <w:shd w:val="clear" w:color="auto" w:fill="auto"/>
            <w:noWrap/>
          </w:tcPr>
          <w:p w14:paraId="0F11A5C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311C1A0"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4B3DD40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DFC7753" w14:textId="77777777" w:rsidR="00812A77" w:rsidRPr="009122B2" w:rsidRDefault="00812A77" w:rsidP="00E07D38">
            <w:pPr>
              <w:pStyle w:val="TAC"/>
            </w:pPr>
            <w:r>
              <w:t>7040</w:t>
            </w:r>
          </w:p>
        </w:tc>
        <w:tc>
          <w:tcPr>
            <w:tcW w:w="1057" w:type="dxa"/>
            <w:tcBorders>
              <w:top w:val="nil"/>
              <w:left w:val="nil"/>
              <w:bottom w:val="single" w:sz="4" w:space="0" w:color="auto"/>
              <w:right w:val="single" w:sz="4" w:space="0" w:color="auto"/>
            </w:tcBorders>
            <w:shd w:val="clear" w:color="auto" w:fill="auto"/>
            <w:noWrap/>
          </w:tcPr>
          <w:p w14:paraId="797A7002"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927FA28"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B4AD11"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7604B87" w14:textId="77777777" w:rsidR="00812A77" w:rsidRPr="009122B2" w:rsidRDefault="00812A77" w:rsidP="00E07D38">
            <w:pPr>
              <w:pStyle w:val="TAC"/>
            </w:pPr>
            <w:r w:rsidRPr="00381CD8">
              <w:t>10560</w:t>
            </w:r>
          </w:p>
        </w:tc>
        <w:tc>
          <w:tcPr>
            <w:tcW w:w="1127" w:type="dxa"/>
            <w:tcBorders>
              <w:top w:val="nil"/>
              <w:left w:val="nil"/>
              <w:bottom w:val="single" w:sz="4" w:space="0" w:color="auto"/>
              <w:right w:val="single" w:sz="4" w:space="0" w:color="auto"/>
            </w:tcBorders>
            <w:shd w:val="clear" w:color="auto" w:fill="auto"/>
            <w:noWrap/>
          </w:tcPr>
          <w:p w14:paraId="243E5888" w14:textId="77777777" w:rsidR="00812A77" w:rsidRPr="009122B2" w:rsidRDefault="00812A77" w:rsidP="00E07D38">
            <w:pPr>
              <w:pStyle w:val="TAC"/>
            </w:pPr>
            <w:r w:rsidRPr="00381CD8">
              <w:t>1320</w:t>
            </w:r>
          </w:p>
        </w:tc>
      </w:tr>
      <w:tr w:rsidR="00812A77" w:rsidRPr="00835F44" w14:paraId="489146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DE88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AEDB96" w14:textId="77777777" w:rsidR="00812A77" w:rsidRPr="00835F44" w:rsidRDefault="00812A77" w:rsidP="00E07D38">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032AE11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09C96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8162E5"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BBC52E" w14:textId="77777777" w:rsidR="00812A77" w:rsidRPr="00835F44" w:rsidRDefault="00812A77" w:rsidP="00E07D38">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41885552"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3DFBF0"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2F6F52A" w14:textId="77777777" w:rsidR="00812A77" w:rsidRPr="00835F44" w:rsidRDefault="00812A77" w:rsidP="00E07D38">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472810F8" w14:textId="77777777" w:rsidR="00812A77" w:rsidRPr="00835F44" w:rsidRDefault="00812A77" w:rsidP="00E07D38">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671FC339" w14:textId="77777777" w:rsidR="00812A77" w:rsidRPr="00835F44" w:rsidRDefault="00812A77" w:rsidP="00E07D38">
            <w:pPr>
              <w:pStyle w:val="TAC"/>
            </w:pPr>
            <w:r w:rsidRPr="009122B2">
              <w:t>1452</w:t>
            </w:r>
          </w:p>
        </w:tc>
      </w:tr>
      <w:tr w:rsidR="00812A77" w:rsidRPr="00835F44" w14:paraId="1A5DF0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84428E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9E23A0D" w14:textId="77777777" w:rsidR="00812A77" w:rsidRPr="009122B2" w:rsidRDefault="00812A77" w:rsidP="00E07D38">
            <w:pPr>
              <w:pStyle w:val="TAC"/>
            </w:pPr>
            <w:r>
              <w:t>12</w:t>
            </w:r>
          </w:p>
        </w:tc>
        <w:tc>
          <w:tcPr>
            <w:tcW w:w="967" w:type="dxa"/>
            <w:tcBorders>
              <w:top w:val="nil"/>
              <w:left w:val="nil"/>
              <w:bottom w:val="single" w:sz="4" w:space="0" w:color="auto"/>
              <w:right w:val="single" w:sz="4" w:space="0" w:color="auto"/>
            </w:tcBorders>
            <w:shd w:val="clear" w:color="auto" w:fill="auto"/>
            <w:noWrap/>
          </w:tcPr>
          <w:p w14:paraId="36D9E28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D46521"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23888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DCBAF28" w14:textId="77777777" w:rsidR="00812A77" w:rsidRPr="009122B2" w:rsidRDefault="00812A77" w:rsidP="00E07D38">
            <w:pPr>
              <w:pStyle w:val="TAC"/>
            </w:pPr>
            <w:r>
              <w:t>8456</w:t>
            </w:r>
          </w:p>
        </w:tc>
        <w:tc>
          <w:tcPr>
            <w:tcW w:w="1057" w:type="dxa"/>
            <w:tcBorders>
              <w:top w:val="nil"/>
              <w:left w:val="nil"/>
              <w:bottom w:val="single" w:sz="4" w:space="0" w:color="auto"/>
              <w:right w:val="single" w:sz="4" w:space="0" w:color="auto"/>
            </w:tcBorders>
            <w:shd w:val="clear" w:color="auto" w:fill="auto"/>
            <w:noWrap/>
          </w:tcPr>
          <w:p w14:paraId="0A0B88E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78F7A4D"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653D641"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694F663C" w14:textId="77777777" w:rsidR="00812A77" w:rsidRPr="009122B2" w:rsidRDefault="00812A77" w:rsidP="00E07D38">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611F7D8" w14:textId="77777777" w:rsidR="00812A77" w:rsidRPr="009122B2" w:rsidRDefault="00812A77" w:rsidP="00E07D38">
            <w:pPr>
              <w:pStyle w:val="TAC"/>
            </w:pPr>
            <w:r w:rsidRPr="00381CD8">
              <w:t>1584</w:t>
            </w:r>
          </w:p>
        </w:tc>
      </w:tr>
      <w:tr w:rsidR="00812A77" w:rsidRPr="00835F44" w14:paraId="5386C1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0DEB44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AB7310F" w14:textId="77777777" w:rsidR="00812A77" w:rsidRPr="009122B2" w:rsidRDefault="00812A77" w:rsidP="00E07D38">
            <w:pPr>
              <w:pStyle w:val="TAC"/>
            </w:pPr>
            <w:r>
              <w:t>13</w:t>
            </w:r>
          </w:p>
        </w:tc>
        <w:tc>
          <w:tcPr>
            <w:tcW w:w="967" w:type="dxa"/>
            <w:tcBorders>
              <w:top w:val="nil"/>
              <w:left w:val="nil"/>
              <w:bottom w:val="single" w:sz="4" w:space="0" w:color="auto"/>
              <w:right w:val="single" w:sz="4" w:space="0" w:color="auto"/>
            </w:tcBorders>
            <w:shd w:val="clear" w:color="auto" w:fill="auto"/>
            <w:noWrap/>
          </w:tcPr>
          <w:p w14:paraId="00E1CC7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716CC32B"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884AB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BA680A2" w14:textId="77777777" w:rsidR="00812A77" w:rsidRPr="009122B2" w:rsidRDefault="00812A77" w:rsidP="00E07D38">
            <w:pPr>
              <w:pStyle w:val="TAC"/>
            </w:pPr>
            <w:r>
              <w:t>9224</w:t>
            </w:r>
          </w:p>
        </w:tc>
        <w:tc>
          <w:tcPr>
            <w:tcW w:w="1057" w:type="dxa"/>
            <w:tcBorders>
              <w:top w:val="nil"/>
              <w:left w:val="nil"/>
              <w:bottom w:val="single" w:sz="4" w:space="0" w:color="auto"/>
              <w:right w:val="single" w:sz="4" w:space="0" w:color="auto"/>
            </w:tcBorders>
            <w:shd w:val="clear" w:color="auto" w:fill="auto"/>
            <w:noWrap/>
          </w:tcPr>
          <w:p w14:paraId="2DA184F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876E7D3"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4A8594C"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976BC08" w14:textId="77777777" w:rsidR="00812A77" w:rsidRPr="009122B2" w:rsidRDefault="00812A77" w:rsidP="00E07D38">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5B186FD2" w14:textId="77777777" w:rsidR="00812A77" w:rsidRPr="009122B2" w:rsidRDefault="00812A77" w:rsidP="00E07D38">
            <w:pPr>
              <w:pStyle w:val="TAC"/>
            </w:pPr>
            <w:r w:rsidRPr="00381CD8">
              <w:t>1716</w:t>
            </w:r>
          </w:p>
        </w:tc>
      </w:tr>
      <w:tr w:rsidR="00812A77" w:rsidRPr="00835F44" w14:paraId="0E499C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3B284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28017AD" w14:textId="77777777" w:rsidR="00812A77" w:rsidRPr="009122B2" w:rsidRDefault="00812A77" w:rsidP="00E07D38">
            <w:pPr>
              <w:pStyle w:val="TAC"/>
            </w:pPr>
            <w:r>
              <w:t>15</w:t>
            </w:r>
          </w:p>
        </w:tc>
        <w:tc>
          <w:tcPr>
            <w:tcW w:w="967" w:type="dxa"/>
            <w:tcBorders>
              <w:top w:val="nil"/>
              <w:left w:val="nil"/>
              <w:bottom w:val="single" w:sz="4" w:space="0" w:color="auto"/>
              <w:right w:val="single" w:sz="4" w:space="0" w:color="auto"/>
            </w:tcBorders>
            <w:shd w:val="clear" w:color="auto" w:fill="auto"/>
            <w:noWrap/>
          </w:tcPr>
          <w:p w14:paraId="2719099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6909842"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2DBF4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A0F82C0" w14:textId="77777777" w:rsidR="00812A77" w:rsidRPr="009122B2" w:rsidRDefault="00812A77" w:rsidP="00E07D38">
            <w:pPr>
              <w:pStyle w:val="TAC"/>
            </w:pPr>
            <w:r>
              <w:t>10504</w:t>
            </w:r>
          </w:p>
        </w:tc>
        <w:tc>
          <w:tcPr>
            <w:tcW w:w="1057" w:type="dxa"/>
            <w:tcBorders>
              <w:top w:val="nil"/>
              <w:left w:val="nil"/>
              <w:bottom w:val="single" w:sz="4" w:space="0" w:color="auto"/>
              <w:right w:val="single" w:sz="4" w:space="0" w:color="auto"/>
            </w:tcBorders>
            <w:shd w:val="clear" w:color="auto" w:fill="auto"/>
            <w:noWrap/>
          </w:tcPr>
          <w:p w14:paraId="6017BAB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962FCD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589747B"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5466002" w14:textId="77777777" w:rsidR="00812A77" w:rsidRPr="009122B2" w:rsidRDefault="00812A77" w:rsidP="00E07D38">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27DE17F3" w14:textId="77777777" w:rsidR="00812A77" w:rsidRPr="009122B2" w:rsidRDefault="00812A77" w:rsidP="00E07D38">
            <w:pPr>
              <w:pStyle w:val="TAC"/>
            </w:pPr>
            <w:r w:rsidRPr="00381CD8">
              <w:t>1980</w:t>
            </w:r>
          </w:p>
        </w:tc>
      </w:tr>
      <w:tr w:rsidR="00812A77" w:rsidRPr="00835F44" w14:paraId="14FCACF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2983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6BD5E" w14:textId="77777777" w:rsidR="00812A77" w:rsidRPr="00835F44" w:rsidRDefault="00812A77" w:rsidP="00E07D38">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8EB7FE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95FEE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60E326"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5F6EC9E" w14:textId="77777777" w:rsidR="00812A77" w:rsidRPr="00835F44" w:rsidRDefault="00812A77" w:rsidP="00E07D38">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CE02BA3"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F6D59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E6C1536" w14:textId="77777777" w:rsidR="00812A77" w:rsidRPr="00835F44" w:rsidRDefault="00812A77" w:rsidP="00E07D38">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37683ED" w14:textId="77777777" w:rsidR="00812A77" w:rsidRPr="00835F44" w:rsidRDefault="00812A77" w:rsidP="00E07D38">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74AFBD43" w14:textId="77777777" w:rsidR="00812A77" w:rsidRPr="00835F44" w:rsidRDefault="00812A77" w:rsidP="00E07D38">
            <w:pPr>
              <w:pStyle w:val="TAC"/>
            </w:pPr>
            <w:r w:rsidRPr="009122B2">
              <w:t>2376</w:t>
            </w:r>
          </w:p>
        </w:tc>
      </w:tr>
      <w:tr w:rsidR="00812A77" w:rsidRPr="00835F44" w14:paraId="0C152E0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C83B8A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44E9D81" w14:textId="77777777" w:rsidR="00812A77" w:rsidRPr="009122B2" w:rsidRDefault="00812A77" w:rsidP="00E07D38">
            <w:pPr>
              <w:pStyle w:val="TAC"/>
            </w:pPr>
            <w:r>
              <w:t>19</w:t>
            </w:r>
          </w:p>
        </w:tc>
        <w:tc>
          <w:tcPr>
            <w:tcW w:w="967" w:type="dxa"/>
            <w:tcBorders>
              <w:top w:val="nil"/>
              <w:left w:val="nil"/>
              <w:bottom w:val="single" w:sz="4" w:space="0" w:color="auto"/>
              <w:right w:val="single" w:sz="4" w:space="0" w:color="auto"/>
            </w:tcBorders>
            <w:shd w:val="clear" w:color="auto" w:fill="auto"/>
            <w:noWrap/>
          </w:tcPr>
          <w:p w14:paraId="76FD2D5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C217E8"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61C184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EDCB623" w14:textId="77777777" w:rsidR="00812A77" w:rsidRPr="009122B2" w:rsidRDefault="00812A77" w:rsidP="00E07D38">
            <w:pPr>
              <w:pStyle w:val="TAC"/>
            </w:pPr>
            <w:r>
              <w:t>13320</w:t>
            </w:r>
          </w:p>
        </w:tc>
        <w:tc>
          <w:tcPr>
            <w:tcW w:w="1057" w:type="dxa"/>
            <w:tcBorders>
              <w:top w:val="nil"/>
              <w:left w:val="nil"/>
              <w:bottom w:val="single" w:sz="4" w:space="0" w:color="auto"/>
              <w:right w:val="single" w:sz="4" w:space="0" w:color="auto"/>
            </w:tcBorders>
            <w:shd w:val="clear" w:color="auto" w:fill="auto"/>
            <w:noWrap/>
          </w:tcPr>
          <w:p w14:paraId="44441BBB"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3E8A58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F242383"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87313C8" w14:textId="77777777" w:rsidR="00812A77" w:rsidRPr="009122B2" w:rsidRDefault="00812A77" w:rsidP="00E07D38">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71CACC86" w14:textId="77777777" w:rsidR="00812A77" w:rsidRPr="009122B2" w:rsidRDefault="00812A77" w:rsidP="00E07D38">
            <w:pPr>
              <w:pStyle w:val="TAC"/>
            </w:pPr>
            <w:r w:rsidRPr="00381CD8">
              <w:t>2508</w:t>
            </w:r>
          </w:p>
        </w:tc>
      </w:tr>
      <w:tr w:rsidR="00812A77" w:rsidRPr="00835F44" w14:paraId="5C3DC7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3E4C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BBF057" w14:textId="77777777" w:rsidR="00812A77" w:rsidRPr="00835F44" w:rsidRDefault="00812A77" w:rsidP="00E07D38">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400423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8F87D76"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F1F71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A1751E" w14:textId="77777777" w:rsidR="00812A77" w:rsidRPr="00835F44" w:rsidRDefault="00812A77" w:rsidP="00E07D38">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D16BD4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7AA79"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03E84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20F2E39B" w14:textId="77777777" w:rsidR="00812A77" w:rsidRPr="00835F44" w:rsidRDefault="00812A77" w:rsidP="00E07D38">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11275CC" w14:textId="77777777" w:rsidR="00812A77" w:rsidRPr="00835F44" w:rsidRDefault="00812A77" w:rsidP="00E07D38">
            <w:pPr>
              <w:pStyle w:val="TAC"/>
            </w:pPr>
            <w:r w:rsidRPr="009122B2">
              <w:t>3168</w:t>
            </w:r>
          </w:p>
        </w:tc>
      </w:tr>
      <w:tr w:rsidR="00812A77" w:rsidRPr="00835F44" w14:paraId="278501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4F8D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9C598E" w14:textId="77777777" w:rsidR="00812A77" w:rsidRPr="00835F44" w:rsidRDefault="00812A77" w:rsidP="00E07D38">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D246E8F"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B232D9"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5592F1"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1F2CE70" w14:textId="77777777" w:rsidR="00812A77" w:rsidRPr="00835F44" w:rsidRDefault="00812A77" w:rsidP="00E07D38">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3AE682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3A32B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B958AC"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08B9A6D" w14:textId="77777777" w:rsidR="00812A77" w:rsidRPr="00835F44" w:rsidRDefault="00812A77" w:rsidP="00E07D38">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06AFF635" w14:textId="77777777" w:rsidR="00812A77" w:rsidRPr="00835F44" w:rsidRDefault="00812A77" w:rsidP="00E07D38">
            <w:pPr>
              <w:pStyle w:val="TAC"/>
            </w:pPr>
            <w:r w:rsidRPr="009122B2">
              <w:t>3300</w:t>
            </w:r>
          </w:p>
        </w:tc>
      </w:tr>
      <w:tr w:rsidR="00812A77" w:rsidRPr="00835F44" w14:paraId="73BC1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A9DE6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3C5D9F0" w14:textId="77777777" w:rsidR="00812A77" w:rsidRPr="009122B2" w:rsidRDefault="00812A77" w:rsidP="00E07D38">
            <w:pPr>
              <w:pStyle w:val="TAC"/>
            </w:pPr>
            <w:r>
              <w:t>26</w:t>
            </w:r>
          </w:p>
        </w:tc>
        <w:tc>
          <w:tcPr>
            <w:tcW w:w="967" w:type="dxa"/>
            <w:tcBorders>
              <w:top w:val="nil"/>
              <w:left w:val="nil"/>
              <w:bottom w:val="single" w:sz="4" w:space="0" w:color="auto"/>
              <w:right w:val="single" w:sz="4" w:space="0" w:color="auto"/>
            </w:tcBorders>
            <w:shd w:val="clear" w:color="auto" w:fill="auto"/>
            <w:noWrap/>
          </w:tcPr>
          <w:p w14:paraId="0846BD7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CDE73D7"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0EC6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5AD40E0C" w14:textId="77777777" w:rsidR="00812A77" w:rsidRPr="009122B2" w:rsidRDefault="00812A77" w:rsidP="00E07D38">
            <w:pPr>
              <w:pStyle w:val="TAC"/>
            </w:pPr>
            <w:r>
              <w:t>18432</w:t>
            </w:r>
          </w:p>
        </w:tc>
        <w:tc>
          <w:tcPr>
            <w:tcW w:w="1057" w:type="dxa"/>
            <w:tcBorders>
              <w:top w:val="nil"/>
              <w:left w:val="nil"/>
              <w:bottom w:val="single" w:sz="4" w:space="0" w:color="auto"/>
              <w:right w:val="single" w:sz="4" w:space="0" w:color="auto"/>
            </w:tcBorders>
            <w:shd w:val="clear" w:color="auto" w:fill="auto"/>
            <w:noWrap/>
          </w:tcPr>
          <w:p w14:paraId="142BBA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C97E56E"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A49A0A7"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5A4EB88" w14:textId="77777777" w:rsidR="00812A77" w:rsidRPr="009122B2" w:rsidRDefault="00812A77" w:rsidP="00E07D38">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2EC711B" w14:textId="77777777" w:rsidR="00812A77" w:rsidRPr="009122B2" w:rsidRDefault="00812A77" w:rsidP="00E07D38">
            <w:pPr>
              <w:pStyle w:val="TAC"/>
            </w:pPr>
            <w:r w:rsidRPr="00381CD8">
              <w:t>3432</w:t>
            </w:r>
          </w:p>
        </w:tc>
      </w:tr>
      <w:tr w:rsidR="00812A77" w:rsidRPr="00835F44" w14:paraId="6A047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157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955774" w14:textId="77777777" w:rsidR="00812A77" w:rsidRPr="00835F44" w:rsidRDefault="00812A77" w:rsidP="00E07D38">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C49015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C443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695B2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7DB8910" w14:textId="77777777" w:rsidR="00812A77" w:rsidRPr="00835F44" w:rsidRDefault="00812A77" w:rsidP="00E07D38">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C26221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F6F98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CF0E0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059EAB3" w14:textId="77777777" w:rsidR="00812A77" w:rsidRPr="00835F44" w:rsidRDefault="00812A77" w:rsidP="00E07D38">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248DABCC" w14:textId="77777777" w:rsidR="00812A77" w:rsidRPr="00835F44" w:rsidRDefault="00812A77" w:rsidP="00E07D38">
            <w:pPr>
              <w:pStyle w:val="TAC"/>
            </w:pPr>
            <w:r w:rsidRPr="009122B2">
              <w:t>4092</w:t>
            </w:r>
          </w:p>
        </w:tc>
      </w:tr>
      <w:tr w:rsidR="00812A77" w:rsidRPr="00835F44" w14:paraId="740CEE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87C9A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503D9F" w14:textId="77777777" w:rsidR="00812A77" w:rsidRPr="009122B2" w:rsidRDefault="00812A77" w:rsidP="00E07D38">
            <w:pPr>
              <w:pStyle w:val="TAC"/>
            </w:pPr>
            <w:r>
              <w:t>33</w:t>
            </w:r>
          </w:p>
        </w:tc>
        <w:tc>
          <w:tcPr>
            <w:tcW w:w="967" w:type="dxa"/>
            <w:tcBorders>
              <w:top w:val="nil"/>
              <w:left w:val="nil"/>
              <w:bottom w:val="single" w:sz="4" w:space="0" w:color="auto"/>
              <w:right w:val="single" w:sz="4" w:space="0" w:color="auto"/>
            </w:tcBorders>
            <w:shd w:val="clear" w:color="auto" w:fill="auto"/>
            <w:noWrap/>
          </w:tcPr>
          <w:p w14:paraId="0458E5D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175295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6C0B597"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A0355C6" w14:textId="77777777" w:rsidR="00812A77" w:rsidRPr="009122B2" w:rsidRDefault="00812A77" w:rsidP="00E07D38">
            <w:pPr>
              <w:pStyle w:val="TAC"/>
            </w:pPr>
            <w:r>
              <w:t>23040</w:t>
            </w:r>
          </w:p>
        </w:tc>
        <w:tc>
          <w:tcPr>
            <w:tcW w:w="1057" w:type="dxa"/>
            <w:tcBorders>
              <w:top w:val="nil"/>
              <w:left w:val="nil"/>
              <w:bottom w:val="single" w:sz="4" w:space="0" w:color="auto"/>
              <w:right w:val="single" w:sz="4" w:space="0" w:color="auto"/>
            </w:tcBorders>
            <w:shd w:val="clear" w:color="auto" w:fill="auto"/>
            <w:noWrap/>
          </w:tcPr>
          <w:p w14:paraId="3CFE405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0F6C79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6537CA4"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BE16D6F" w14:textId="77777777" w:rsidR="00812A77" w:rsidRPr="009122B2" w:rsidRDefault="00812A77" w:rsidP="00E07D38">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322FEFBD" w14:textId="77777777" w:rsidR="00812A77" w:rsidRPr="009122B2" w:rsidRDefault="00812A77" w:rsidP="00E07D38">
            <w:pPr>
              <w:pStyle w:val="TAC"/>
            </w:pPr>
            <w:r w:rsidRPr="00381CD8">
              <w:t>4356</w:t>
            </w:r>
          </w:p>
        </w:tc>
      </w:tr>
      <w:tr w:rsidR="00812A77" w:rsidRPr="00835F44" w14:paraId="4B4CB1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79077"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DDF82E" w14:textId="77777777" w:rsidR="00812A77" w:rsidRPr="00835F44" w:rsidRDefault="00812A77" w:rsidP="00E07D38">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D86B3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920E1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32744C"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A46471" w14:textId="77777777" w:rsidR="00812A77" w:rsidRPr="00835F44" w:rsidRDefault="00812A77" w:rsidP="00E07D38">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1CAE4547"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A482F1"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4042B3" w14:textId="77777777" w:rsidR="00812A77" w:rsidRPr="00835F44" w:rsidRDefault="00812A77" w:rsidP="00E07D38">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4B9D20" w14:textId="77777777" w:rsidR="00812A77" w:rsidRPr="00835F44" w:rsidRDefault="00812A77" w:rsidP="00E07D38">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01D7B523" w14:textId="77777777" w:rsidR="00812A77" w:rsidRPr="00835F44" w:rsidRDefault="00812A77" w:rsidP="00E07D38">
            <w:pPr>
              <w:pStyle w:val="TAC"/>
            </w:pPr>
            <w:r w:rsidRPr="009122B2">
              <w:t>5016</w:t>
            </w:r>
          </w:p>
        </w:tc>
      </w:tr>
      <w:tr w:rsidR="00812A77" w:rsidRPr="00835F44" w14:paraId="1B03D0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3E339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54D94F9" w14:textId="77777777" w:rsidR="00812A77" w:rsidRPr="009122B2" w:rsidRDefault="00812A77" w:rsidP="00E07D38">
            <w:pPr>
              <w:pStyle w:val="TAC"/>
            </w:pPr>
            <w:r>
              <w:t>39</w:t>
            </w:r>
          </w:p>
        </w:tc>
        <w:tc>
          <w:tcPr>
            <w:tcW w:w="967" w:type="dxa"/>
            <w:tcBorders>
              <w:top w:val="nil"/>
              <w:left w:val="nil"/>
              <w:bottom w:val="single" w:sz="4" w:space="0" w:color="auto"/>
              <w:right w:val="single" w:sz="4" w:space="0" w:color="auto"/>
            </w:tcBorders>
            <w:shd w:val="clear" w:color="auto" w:fill="auto"/>
            <w:noWrap/>
          </w:tcPr>
          <w:p w14:paraId="6C58F6F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C081C4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E31BE0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535A58" w14:textId="77777777" w:rsidR="00812A77" w:rsidRPr="009122B2" w:rsidRDefault="00812A77" w:rsidP="00E07D38">
            <w:pPr>
              <w:pStyle w:val="TAC"/>
            </w:pPr>
            <w:r>
              <w:t>27656</w:t>
            </w:r>
          </w:p>
        </w:tc>
        <w:tc>
          <w:tcPr>
            <w:tcW w:w="1057" w:type="dxa"/>
            <w:tcBorders>
              <w:top w:val="nil"/>
              <w:left w:val="nil"/>
              <w:bottom w:val="single" w:sz="4" w:space="0" w:color="auto"/>
              <w:right w:val="single" w:sz="4" w:space="0" w:color="auto"/>
            </w:tcBorders>
            <w:shd w:val="clear" w:color="auto" w:fill="auto"/>
            <w:noWrap/>
          </w:tcPr>
          <w:p w14:paraId="49BDD9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34752EB"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244CE53"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14AC0E89" w14:textId="77777777" w:rsidR="00812A77" w:rsidRPr="009122B2" w:rsidRDefault="00812A77" w:rsidP="00E07D38">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27B66314" w14:textId="77777777" w:rsidR="00812A77" w:rsidRPr="009122B2" w:rsidRDefault="00812A77" w:rsidP="00E07D38">
            <w:pPr>
              <w:pStyle w:val="TAC"/>
            </w:pPr>
            <w:r w:rsidRPr="00381CD8">
              <w:t>5148</w:t>
            </w:r>
          </w:p>
        </w:tc>
      </w:tr>
      <w:tr w:rsidR="00812A77" w:rsidRPr="00835F44" w14:paraId="41471FB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6D4C5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8159A18" w14:textId="77777777" w:rsidR="00812A77" w:rsidRPr="009122B2" w:rsidRDefault="00812A77" w:rsidP="00E07D38">
            <w:pPr>
              <w:pStyle w:val="TAC"/>
            </w:pPr>
            <w:r>
              <w:t>47</w:t>
            </w:r>
          </w:p>
        </w:tc>
        <w:tc>
          <w:tcPr>
            <w:tcW w:w="967" w:type="dxa"/>
            <w:tcBorders>
              <w:top w:val="nil"/>
              <w:left w:val="nil"/>
              <w:bottom w:val="single" w:sz="4" w:space="0" w:color="auto"/>
              <w:right w:val="single" w:sz="4" w:space="0" w:color="auto"/>
            </w:tcBorders>
            <w:shd w:val="clear" w:color="auto" w:fill="auto"/>
            <w:noWrap/>
          </w:tcPr>
          <w:p w14:paraId="3FC5361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BB963CE"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2369FF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4A2ACAD" w14:textId="77777777" w:rsidR="00812A77" w:rsidRPr="009122B2" w:rsidRDefault="00812A77" w:rsidP="00E07D38">
            <w:pPr>
              <w:pStyle w:val="TAC"/>
            </w:pPr>
            <w:r>
              <w:t>32776</w:t>
            </w:r>
          </w:p>
        </w:tc>
        <w:tc>
          <w:tcPr>
            <w:tcW w:w="1057" w:type="dxa"/>
            <w:tcBorders>
              <w:top w:val="nil"/>
              <w:left w:val="nil"/>
              <w:bottom w:val="single" w:sz="4" w:space="0" w:color="auto"/>
              <w:right w:val="single" w:sz="4" w:space="0" w:color="auto"/>
            </w:tcBorders>
            <w:shd w:val="clear" w:color="auto" w:fill="auto"/>
            <w:noWrap/>
          </w:tcPr>
          <w:p w14:paraId="4FC757A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D7B07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63D7AA72"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63B2C1CF" w14:textId="77777777" w:rsidR="00812A77" w:rsidRPr="009122B2" w:rsidRDefault="00812A77" w:rsidP="00E07D38">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BC21FB4" w14:textId="77777777" w:rsidR="00812A77" w:rsidRPr="009122B2" w:rsidRDefault="00812A77" w:rsidP="00E07D38">
            <w:pPr>
              <w:pStyle w:val="TAC"/>
            </w:pPr>
            <w:r w:rsidRPr="00381CD8">
              <w:t>6204</w:t>
            </w:r>
          </w:p>
        </w:tc>
      </w:tr>
      <w:tr w:rsidR="00812A77" w:rsidRPr="00835F44" w14:paraId="4BA4B4A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B6A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021851" w14:textId="77777777" w:rsidR="00812A77" w:rsidRPr="00835F44" w:rsidRDefault="00812A77" w:rsidP="00E07D38">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F6B8C8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FA09B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540EB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C6779F" w14:textId="77777777" w:rsidR="00812A77" w:rsidRPr="00835F44" w:rsidRDefault="00812A77" w:rsidP="00E07D38">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71E7FE7B"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1A9E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44D203C"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DDA6E32" w14:textId="77777777" w:rsidR="00812A77" w:rsidRPr="00835F44" w:rsidRDefault="00812A77" w:rsidP="00E07D38">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FC24A2F" w14:textId="77777777" w:rsidR="00812A77" w:rsidRPr="00835F44" w:rsidRDefault="00812A77" w:rsidP="00E07D38">
            <w:pPr>
              <w:pStyle w:val="TAC"/>
            </w:pPr>
            <w:r w:rsidRPr="009122B2">
              <w:t>6732</w:t>
            </w:r>
          </w:p>
        </w:tc>
      </w:tr>
      <w:tr w:rsidR="00812A77" w:rsidRPr="00835F44" w14:paraId="132339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B2703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88F47" w14:textId="77777777" w:rsidR="00812A77" w:rsidRPr="00835F44" w:rsidRDefault="00812A77" w:rsidP="00E07D38">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51ED7CB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D593B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902E7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536F68" w14:textId="77777777" w:rsidR="00812A77" w:rsidRPr="00835F44" w:rsidRDefault="00812A77" w:rsidP="00E07D38">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4BE5E35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D505DFF"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32D91A"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CBF8FA3" w14:textId="77777777" w:rsidR="00812A77" w:rsidRPr="00835F44" w:rsidRDefault="00812A77" w:rsidP="00E07D38">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BF64E35" w14:textId="77777777" w:rsidR="00812A77" w:rsidRPr="00835F44" w:rsidRDefault="00812A77" w:rsidP="00E07D38">
            <w:pPr>
              <w:pStyle w:val="TAC"/>
            </w:pPr>
            <w:r w:rsidRPr="009122B2">
              <w:t>6864</w:t>
            </w:r>
          </w:p>
        </w:tc>
      </w:tr>
      <w:tr w:rsidR="00812A77" w:rsidRPr="00835F44" w14:paraId="588D18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73BC7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811946A" w14:textId="77777777" w:rsidR="00812A77" w:rsidRPr="009122B2" w:rsidRDefault="00812A77" w:rsidP="00E07D38">
            <w:pPr>
              <w:pStyle w:val="TAC"/>
            </w:pPr>
            <w:r>
              <w:t>53</w:t>
            </w:r>
          </w:p>
        </w:tc>
        <w:tc>
          <w:tcPr>
            <w:tcW w:w="967" w:type="dxa"/>
            <w:tcBorders>
              <w:top w:val="nil"/>
              <w:left w:val="nil"/>
              <w:bottom w:val="single" w:sz="4" w:space="0" w:color="auto"/>
              <w:right w:val="single" w:sz="4" w:space="0" w:color="auto"/>
            </w:tcBorders>
            <w:shd w:val="clear" w:color="auto" w:fill="auto"/>
            <w:noWrap/>
          </w:tcPr>
          <w:p w14:paraId="5577A46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EA49CC"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DFD2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85F6DF" w14:textId="77777777" w:rsidR="00812A77" w:rsidRPr="009122B2" w:rsidRDefault="00812A77" w:rsidP="00E07D38">
            <w:pPr>
              <w:pStyle w:val="TAC"/>
            </w:pPr>
            <w:r>
              <w:t>36896</w:t>
            </w:r>
          </w:p>
        </w:tc>
        <w:tc>
          <w:tcPr>
            <w:tcW w:w="1057" w:type="dxa"/>
            <w:tcBorders>
              <w:top w:val="nil"/>
              <w:left w:val="nil"/>
              <w:bottom w:val="single" w:sz="4" w:space="0" w:color="auto"/>
              <w:right w:val="single" w:sz="4" w:space="0" w:color="auto"/>
            </w:tcBorders>
            <w:shd w:val="clear" w:color="auto" w:fill="auto"/>
            <w:noWrap/>
          </w:tcPr>
          <w:p w14:paraId="7F5C8ED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CE0D9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900EB4D" w14:textId="77777777" w:rsidR="00812A77" w:rsidRPr="009122B2" w:rsidRDefault="00812A77" w:rsidP="00E07D38">
            <w:pPr>
              <w:pStyle w:val="TAC"/>
            </w:pPr>
            <w:r>
              <w:t>5</w:t>
            </w:r>
          </w:p>
        </w:tc>
        <w:tc>
          <w:tcPr>
            <w:tcW w:w="925" w:type="dxa"/>
            <w:tcBorders>
              <w:top w:val="nil"/>
              <w:left w:val="nil"/>
              <w:bottom w:val="single" w:sz="4" w:space="0" w:color="auto"/>
              <w:right w:val="single" w:sz="4" w:space="0" w:color="auto"/>
            </w:tcBorders>
            <w:shd w:val="clear" w:color="auto" w:fill="auto"/>
            <w:noWrap/>
          </w:tcPr>
          <w:p w14:paraId="334FF397" w14:textId="77777777" w:rsidR="00812A77" w:rsidRPr="009122B2" w:rsidRDefault="00812A77" w:rsidP="00E07D38">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1D40C332" w14:textId="77777777" w:rsidR="00812A77" w:rsidRPr="009122B2" w:rsidRDefault="00812A77" w:rsidP="00E07D38">
            <w:pPr>
              <w:pStyle w:val="TAC"/>
            </w:pPr>
            <w:r w:rsidRPr="00381CD8">
              <w:t>6996</w:t>
            </w:r>
          </w:p>
        </w:tc>
      </w:tr>
      <w:tr w:rsidR="00812A77" w:rsidRPr="00835F44" w14:paraId="7C8585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7FB517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705822" w14:textId="77777777" w:rsidR="00812A77" w:rsidRPr="009122B2" w:rsidRDefault="00812A77" w:rsidP="00E07D38">
            <w:pPr>
              <w:pStyle w:val="TAC"/>
            </w:pPr>
            <w:r>
              <w:t>61</w:t>
            </w:r>
          </w:p>
        </w:tc>
        <w:tc>
          <w:tcPr>
            <w:tcW w:w="967" w:type="dxa"/>
            <w:tcBorders>
              <w:top w:val="nil"/>
              <w:left w:val="nil"/>
              <w:bottom w:val="single" w:sz="4" w:space="0" w:color="auto"/>
              <w:right w:val="single" w:sz="4" w:space="0" w:color="auto"/>
            </w:tcBorders>
            <w:shd w:val="clear" w:color="auto" w:fill="auto"/>
            <w:noWrap/>
          </w:tcPr>
          <w:p w14:paraId="53F1E26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18738E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B9F95B8"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43F8178" w14:textId="77777777" w:rsidR="00812A77" w:rsidRPr="009122B2" w:rsidRDefault="00812A77" w:rsidP="00E07D38">
            <w:pPr>
              <w:pStyle w:val="TAC"/>
            </w:pPr>
            <w:r>
              <w:t>43032</w:t>
            </w:r>
          </w:p>
        </w:tc>
        <w:tc>
          <w:tcPr>
            <w:tcW w:w="1057" w:type="dxa"/>
            <w:tcBorders>
              <w:top w:val="nil"/>
              <w:left w:val="nil"/>
              <w:bottom w:val="single" w:sz="4" w:space="0" w:color="auto"/>
              <w:right w:val="single" w:sz="4" w:space="0" w:color="auto"/>
            </w:tcBorders>
            <w:shd w:val="clear" w:color="auto" w:fill="auto"/>
            <w:noWrap/>
          </w:tcPr>
          <w:p w14:paraId="4356C4C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2C85E4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BD6F03E"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4FCB3198" w14:textId="77777777" w:rsidR="00812A77" w:rsidRPr="009122B2" w:rsidRDefault="00812A77" w:rsidP="00E07D38">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413A8177" w14:textId="77777777" w:rsidR="00812A77" w:rsidRPr="009122B2" w:rsidRDefault="00812A77" w:rsidP="00E07D38">
            <w:pPr>
              <w:pStyle w:val="TAC"/>
            </w:pPr>
            <w:r w:rsidRPr="00381CD8">
              <w:t>8052</w:t>
            </w:r>
          </w:p>
        </w:tc>
      </w:tr>
      <w:tr w:rsidR="00812A77" w:rsidRPr="00835F44" w14:paraId="1E7EAF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2B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DF3E6A" w14:textId="77777777" w:rsidR="00812A77" w:rsidRPr="00835F44" w:rsidRDefault="00812A77" w:rsidP="00E07D38">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96A168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EE8DA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BD76B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E804105" w14:textId="77777777" w:rsidR="00812A77" w:rsidRPr="00835F44" w:rsidRDefault="00812A77" w:rsidP="00E07D38">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394B1DE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C807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FFEDD" w14:textId="77777777" w:rsidR="00812A77" w:rsidRPr="00835F44" w:rsidRDefault="00812A77" w:rsidP="00E07D38">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37129F7" w14:textId="77777777" w:rsidR="00812A77" w:rsidRPr="00835F44" w:rsidRDefault="00812A77" w:rsidP="00E07D38">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0763E617" w14:textId="77777777" w:rsidR="00812A77" w:rsidRPr="00835F44" w:rsidRDefault="00812A77" w:rsidP="00E07D38">
            <w:pPr>
              <w:pStyle w:val="TAC"/>
            </w:pPr>
            <w:r w:rsidRPr="009122B2">
              <w:t>8580</w:t>
            </w:r>
          </w:p>
        </w:tc>
      </w:tr>
      <w:tr w:rsidR="00812A77" w:rsidRPr="00835F44" w14:paraId="2DC0938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D1C2BA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CC49890" w14:textId="77777777" w:rsidR="00812A77" w:rsidRPr="009122B2" w:rsidRDefault="00812A77" w:rsidP="00E07D38">
            <w:pPr>
              <w:pStyle w:val="TAC"/>
            </w:pPr>
            <w:r>
              <w:t>67</w:t>
            </w:r>
          </w:p>
        </w:tc>
        <w:tc>
          <w:tcPr>
            <w:tcW w:w="967" w:type="dxa"/>
            <w:tcBorders>
              <w:top w:val="nil"/>
              <w:left w:val="nil"/>
              <w:bottom w:val="single" w:sz="4" w:space="0" w:color="auto"/>
              <w:right w:val="single" w:sz="4" w:space="0" w:color="auto"/>
            </w:tcBorders>
            <w:shd w:val="clear" w:color="auto" w:fill="auto"/>
            <w:noWrap/>
          </w:tcPr>
          <w:p w14:paraId="5D1DAAF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33EF9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17A458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AC8FF56" w14:textId="77777777" w:rsidR="00812A77" w:rsidRPr="009122B2" w:rsidRDefault="00812A77" w:rsidP="00E07D38">
            <w:pPr>
              <w:pStyle w:val="TAC"/>
            </w:pPr>
            <w:r>
              <w:t>47112</w:t>
            </w:r>
          </w:p>
        </w:tc>
        <w:tc>
          <w:tcPr>
            <w:tcW w:w="1057" w:type="dxa"/>
            <w:tcBorders>
              <w:top w:val="nil"/>
              <w:left w:val="nil"/>
              <w:bottom w:val="single" w:sz="4" w:space="0" w:color="auto"/>
              <w:right w:val="single" w:sz="4" w:space="0" w:color="auto"/>
            </w:tcBorders>
            <w:shd w:val="clear" w:color="auto" w:fill="auto"/>
            <w:noWrap/>
          </w:tcPr>
          <w:p w14:paraId="3BF87D2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46E6253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62DDBD0"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28567C93" w14:textId="77777777" w:rsidR="00812A77" w:rsidRPr="009122B2" w:rsidRDefault="00812A77" w:rsidP="00E07D38">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18F5EE38" w14:textId="77777777" w:rsidR="00812A77" w:rsidRPr="009122B2" w:rsidRDefault="00812A77" w:rsidP="00E07D38">
            <w:pPr>
              <w:pStyle w:val="TAC"/>
            </w:pPr>
            <w:r w:rsidRPr="00381CD8">
              <w:t>8844</w:t>
            </w:r>
          </w:p>
        </w:tc>
      </w:tr>
      <w:tr w:rsidR="00812A77" w:rsidRPr="00835F44" w14:paraId="7260D6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7F92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4D6073" w14:textId="77777777" w:rsidR="00812A77" w:rsidRPr="00835F44" w:rsidRDefault="00812A77" w:rsidP="00E07D38">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079E0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978530"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DD554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1E8D7E"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A26F3C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635E2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1EF859"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D2A386F" w14:textId="77777777" w:rsidR="00812A77" w:rsidRPr="00835F44" w:rsidRDefault="00812A77" w:rsidP="00E07D38">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37C3ECD1" w14:textId="77777777" w:rsidR="00812A77" w:rsidRPr="00835F44" w:rsidRDefault="00812A77" w:rsidP="00E07D38">
            <w:pPr>
              <w:pStyle w:val="TAC"/>
            </w:pPr>
            <w:r w:rsidRPr="009122B2">
              <w:t>10296</w:t>
            </w:r>
          </w:p>
        </w:tc>
      </w:tr>
      <w:tr w:rsidR="00812A77" w:rsidRPr="00835F44" w14:paraId="5A7152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D39E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724347" w14:textId="77777777" w:rsidR="00812A77" w:rsidRPr="00835F44" w:rsidRDefault="00812A77" w:rsidP="00E07D38">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08BF32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FB080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03350"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6D5494"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C5258B0"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2152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F7487FA"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4917BBB" w14:textId="77777777" w:rsidR="00812A77" w:rsidRPr="00835F44" w:rsidRDefault="00812A77" w:rsidP="00E07D38">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2C447CB7" w14:textId="77777777" w:rsidR="00812A77" w:rsidRPr="00835F44" w:rsidRDefault="00812A77" w:rsidP="00E07D38">
            <w:pPr>
              <w:pStyle w:val="TAC"/>
            </w:pPr>
            <w:r w:rsidRPr="009122B2">
              <w:t>10428</w:t>
            </w:r>
          </w:p>
        </w:tc>
      </w:tr>
      <w:tr w:rsidR="00812A77" w:rsidRPr="00835F44" w14:paraId="5D6B4F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124A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D69349A" w14:textId="77777777" w:rsidR="00812A77" w:rsidRPr="009122B2" w:rsidRDefault="00812A77" w:rsidP="00E07D38">
            <w:pPr>
              <w:pStyle w:val="TAC"/>
            </w:pPr>
            <w:r>
              <w:t>80</w:t>
            </w:r>
          </w:p>
        </w:tc>
        <w:tc>
          <w:tcPr>
            <w:tcW w:w="967" w:type="dxa"/>
            <w:tcBorders>
              <w:top w:val="nil"/>
              <w:left w:val="nil"/>
              <w:bottom w:val="single" w:sz="4" w:space="0" w:color="auto"/>
              <w:right w:val="single" w:sz="4" w:space="0" w:color="auto"/>
            </w:tcBorders>
            <w:shd w:val="clear" w:color="auto" w:fill="auto"/>
            <w:noWrap/>
          </w:tcPr>
          <w:p w14:paraId="6813C86B"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9FC8DDB"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DAF45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2DD332F" w14:textId="77777777" w:rsidR="00812A77" w:rsidRPr="009122B2" w:rsidRDefault="00812A77" w:rsidP="00E07D38">
            <w:pPr>
              <w:pStyle w:val="TAC"/>
            </w:pPr>
            <w:r>
              <w:t>56368</w:t>
            </w:r>
          </w:p>
        </w:tc>
        <w:tc>
          <w:tcPr>
            <w:tcW w:w="1057" w:type="dxa"/>
            <w:tcBorders>
              <w:top w:val="nil"/>
              <w:left w:val="nil"/>
              <w:bottom w:val="single" w:sz="4" w:space="0" w:color="auto"/>
              <w:right w:val="single" w:sz="4" w:space="0" w:color="auto"/>
            </w:tcBorders>
            <w:shd w:val="clear" w:color="auto" w:fill="auto"/>
            <w:noWrap/>
          </w:tcPr>
          <w:p w14:paraId="4B0149A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B741CC9"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081019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025FA81" w14:textId="77777777" w:rsidR="00812A77" w:rsidRPr="009122B2" w:rsidRDefault="00812A77" w:rsidP="00E07D38">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7C08171B" w14:textId="77777777" w:rsidR="00812A77" w:rsidRPr="009122B2" w:rsidRDefault="00812A77" w:rsidP="00E07D38">
            <w:pPr>
              <w:pStyle w:val="TAC"/>
            </w:pPr>
            <w:r w:rsidRPr="00381CD8">
              <w:t>10560</w:t>
            </w:r>
          </w:p>
        </w:tc>
      </w:tr>
      <w:tr w:rsidR="00812A77" w:rsidRPr="00835F44" w14:paraId="4A8D8A9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E657A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7BE1EC7" w14:textId="77777777" w:rsidR="00812A77" w:rsidRPr="009122B2" w:rsidRDefault="00812A77" w:rsidP="00E07D38">
            <w:pPr>
              <w:pStyle w:val="TAC"/>
            </w:pPr>
            <w:r>
              <w:t>81</w:t>
            </w:r>
          </w:p>
        </w:tc>
        <w:tc>
          <w:tcPr>
            <w:tcW w:w="967" w:type="dxa"/>
            <w:tcBorders>
              <w:top w:val="nil"/>
              <w:left w:val="nil"/>
              <w:bottom w:val="single" w:sz="4" w:space="0" w:color="auto"/>
              <w:right w:val="single" w:sz="4" w:space="0" w:color="auto"/>
            </w:tcBorders>
            <w:shd w:val="clear" w:color="auto" w:fill="auto"/>
            <w:noWrap/>
          </w:tcPr>
          <w:p w14:paraId="13AF824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F248F71"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9FB2C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993B47" w14:textId="77777777" w:rsidR="00812A77" w:rsidRPr="009122B2" w:rsidRDefault="00812A77" w:rsidP="00E07D38">
            <w:pPr>
              <w:pStyle w:val="TAC"/>
            </w:pPr>
            <w:r>
              <w:t>57376</w:t>
            </w:r>
          </w:p>
        </w:tc>
        <w:tc>
          <w:tcPr>
            <w:tcW w:w="1057" w:type="dxa"/>
            <w:tcBorders>
              <w:top w:val="nil"/>
              <w:left w:val="nil"/>
              <w:bottom w:val="single" w:sz="4" w:space="0" w:color="auto"/>
              <w:right w:val="single" w:sz="4" w:space="0" w:color="auto"/>
            </w:tcBorders>
            <w:shd w:val="clear" w:color="auto" w:fill="auto"/>
            <w:noWrap/>
          </w:tcPr>
          <w:p w14:paraId="5E83F0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6A3CE5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52ECCD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F74747E" w14:textId="77777777" w:rsidR="00812A77" w:rsidRPr="009122B2" w:rsidRDefault="00812A77" w:rsidP="00E07D38">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31A60EAB" w14:textId="77777777" w:rsidR="00812A77" w:rsidRPr="009122B2" w:rsidRDefault="00812A77" w:rsidP="00E07D38">
            <w:pPr>
              <w:pStyle w:val="TAC"/>
            </w:pPr>
            <w:r w:rsidRPr="00381CD8">
              <w:t>10692</w:t>
            </w:r>
          </w:p>
        </w:tc>
      </w:tr>
      <w:tr w:rsidR="00812A77" w:rsidRPr="00835F44" w14:paraId="732A3C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309AB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4FF6AE6" w14:textId="77777777" w:rsidR="00812A77" w:rsidRPr="009122B2" w:rsidRDefault="00812A77" w:rsidP="00E07D38">
            <w:pPr>
              <w:pStyle w:val="TAC"/>
            </w:pPr>
            <w:r>
              <w:t>93</w:t>
            </w:r>
          </w:p>
        </w:tc>
        <w:tc>
          <w:tcPr>
            <w:tcW w:w="967" w:type="dxa"/>
            <w:tcBorders>
              <w:top w:val="nil"/>
              <w:left w:val="nil"/>
              <w:bottom w:val="single" w:sz="4" w:space="0" w:color="auto"/>
              <w:right w:val="single" w:sz="4" w:space="0" w:color="auto"/>
            </w:tcBorders>
            <w:shd w:val="clear" w:color="auto" w:fill="auto"/>
            <w:noWrap/>
          </w:tcPr>
          <w:p w14:paraId="25B4ACCF"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F563DF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A94127C"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D95EC26" w14:textId="77777777" w:rsidR="00812A77" w:rsidRPr="009122B2" w:rsidRDefault="00812A77" w:rsidP="00E07D38">
            <w:pPr>
              <w:pStyle w:val="TAC"/>
            </w:pPr>
            <w:r>
              <w:t>65576</w:t>
            </w:r>
          </w:p>
        </w:tc>
        <w:tc>
          <w:tcPr>
            <w:tcW w:w="1057" w:type="dxa"/>
            <w:tcBorders>
              <w:top w:val="nil"/>
              <w:left w:val="nil"/>
              <w:bottom w:val="single" w:sz="4" w:space="0" w:color="auto"/>
              <w:right w:val="single" w:sz="4" w:space="0" w:color="auto"/>
            </w:tcBorders>
            <w:shd w:val="clear" w:color="auto" w:fill="auto"/>
            <w:noWrap/>
          </w:tcPr>
          <w:p w14:paraId="6B91441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EEF3CB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AF82DA3"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1DFBB02A" w14:textId="77777777" w:rsidR="00812A77" w:rsidRPr="009122B2" w:rsidRDefault="00812A77" w:rsidP="00E07D38">
            <w:pPr>
              <w:pStyle w:val="TAC"/>
            </w:pPr>
            <w:r w:rsidRPr="00381CD8">
              <w:t>98208</w:t>
            </w:r>
          </w:p>
        </w:tc>
        <w:tc>
          <w:tcPr>
            <w:tcW w:w="1127" w:type="dxa"/>
            <w:tcBorders>
              <w:top w:val="nil"/>
              <w:left w:val="nil"/>
              <w:bottom w:val="single" w:sz="4" w:space="0" w:color="auto"/>
              <w:right w:val="single" w:sz="4" w:space="0" w:color="auto"/>
            </w:tcBorders>
            <w:shd w:val="clear" w:color="auto" w:fill="auto"/>
            <w:noWrap/>
          </w:tcPr>
          <w:p w14:paraId="5BA20F1A" w14:textId="77777777" w:rsidR="00812A77" w:rsidRPr="009122B2" w:rsidRDefault="00812A77" w:rsidP="00E07D38">
            <w:pPr>
              <w:pStyle w:val="TAC"/>
            </w:pPr>
            <w:r w:rsidRPr="00381CD8">
              <w:t>12276</w:t>
            </w:r>
          </w:p>
        </w:tc>
      </w:tr>
      <w:tr w:rsidR="00812A77" w:rsidRPr="00835F44" w14:paraId="3402DD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6507B4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8951CF1" w14:textId="77777777" w:rsidR="00812A77" w:rsidRPr="009122B2" w:rsidRDefault="00812A77" w:rsidP="00E07D38">
            <w:pPr>
              <w:pStyle w:val="TAC"/>
            </w:pPr>
            <w:r>
              <w:t>95</w:t>
            </w:r>
          </w:p>
        </w:tc>
        <w:tc>
          <w:tcPr>
            <w:tcW w:w="967" w:type="dxa"/>
            <w:tcBorders>
              <w:top w:val="nil"/>
              <w:left w:val="nil"/>
              <w:bottom w:val="single" w:sz="4" w:space="0" w:color="auto"/>
              <w:right w:val="single" w:sz="4" w:space="0" w:color="auto"/>
            </w:tcBorders>
            <w:shd w:val="clear" w:color="auto" w:fill="auto"/>
            <w:noWrap/>
          </w:tcPr>
          <w:p w14:paraId="1B8429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8375A86"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98AB8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1F96CFB" w14:textId="77777777" w:rsidR="00812A77" w:rsidRPr="009122B2" w:rsidRDefault="00812A77" w:rsidP="00E07D38">
            <w:pPr>
              <w:pStyle w:val="TAC"/>
            </w:pPr>
            <w:r>
              <w:t>67584</w:t>
            </w:r>
          </w:p>
        </w:tc>
        <w:tc>
          <w:tcPr>
            <w:tcW w:w="1057" w:type="dxa"/>
            <w:tcBorders>
              <w:top w:val="nil"/>
              <w:left w:val="nil"/>
              <w:bottom w:val="single" w:sz="4" w:space="0" w:color="auto"/>
              <w:right w:val="single" w:sz="4" w:space="0" w:color="auto"/>
            </w:tcBorders>
            <w:shd w:val="clear" w:color="auto" w:fill="auto"/>
            <w:noWrap/>
          </w:tcPr>
          <w:p w14:paraId="58D694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B01540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00A087"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5C1B1FAD" w14:textId="77777777" w:rsidR="00812A77" w:rsidRPr="009122B2" w:rsidRDefault="00812A77" w:rsidP="00E07D38">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79B1860" w14:textId="77777777" w:rsidR="00812A77" w:rsidRPr="009122B2" w:rsidRDefault="00812A77" w:rsidP="00E07D38">
            <w:pPr>
              <w:pStyle w:val="TAC"/>
            </w:pPr>
            <w:r w:rsidRPr="00381CD8">
              <w:t>12540</w:t>
            </w:r>
          </w:p>
        </w:tc>
      </w:tr>
      <w:tr w:rsidR="00812A77" w:rsidRPr="00835F44" w14:paraId="7ABB38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F2AA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4353C8" w14:textId="77777777" w:rsidR="00812A77" w:rsidRPr="00835F44" w:rsidRDefault="00812A77" w:rsidP="00E07D38">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7F1EBB5"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EC669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2918B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5ADC6" w14:textId="77777777" w:rsidR="00812A77" w:rsidRPr="00835F44" w:rsidRDefault="00812A77" w:rsidP="00E07D38">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C084C7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6B1CC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3C7961"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0094BB7" w14:textId="77777777" w:rsidR="00812A77" w:rsidRPr="00835F44" w:rsidRDefault="00812A77" w:rsidP="00E07D38">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FAA7E46" w14:textId="77777777" w:rsidR="00812A77" w:rsidRPr="00835F44" w:rsidRDefault="00812A77" w:rsidP="00E07D38">
            <w:pPr>
              <w:pStyle w:val="TAC"/>
            </w:pPr>
            <w:r w:rsidRPr="009122B2">
              <w:t>13992</w:t>
            </w:r>
          </w:p>
        </w:tc>
      </w:tr>
      <w:tr w:rsidR="00812A77" w:rsidRPr="00835F44" w14:paraId="2DE5CD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7E28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A7338" w14:textId="77777777" w:rsidR="00812A77" w:rsidRPr="00835F44" w:rsidRDefault="00812A77" w:rsidP="00E07D38">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A62EFE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9A527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5AD8F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742D3AC" w14:textId="77777777" w:rsidR="00812A77" w:rsidRPr="00835F44" w:rsidRDefault="00812A77" w:rsidP="00E07D38">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9BF5A3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F46C3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E9107E"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2A6B51" w14:textId="77777777" w:rsidR="00812A77" w:rsidRPr="00835F44" w:rsidRDefault="00812A77" w:rsidP="00E07D38">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D63EF72" w14:textId="77777777" w:rsidR="00812A77" w:rsidRPr="00835F44" w:rsidRDefault="00812A77" w:rsidP="00E07D38">
            <w:pPr>
              <w:pStyle w:val="TAC"/>
            </w:pPr>
            <w:r w:rsidRPr="009122B2">
              <w:t>14124</w:t>
            </w:r>
          </w:p>
        </w:tc>
      </w:tr>
      <w:tr w:rsidR="00812A77" w:rsidRPr="00835F44" w14:paraId="37D983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400966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5979C95" w14:textId="77777777" w:rsidR="00812A77" w:rsidRPr="009122B2" w:rsidRDefault="00812A77" w:rsidP="00E07D38">
            <w:pPr>
              <w:pStyle w:val="TAC"/>
            </w:pPr>
            <w:r>
              <w:t>108</w:t>
            </w:r>
          </w:p>
        </w:tc>
        <w:tc>
          <w:tcPr>
            <w:tcW w:w="967" w:type="dxa"/>
            <w:tcBorders>
              <w:top w:val="nil"/>
              <w:left w:val="nil"/>
              <w:bottom w:val="single" w:sz="4" w:space="0" w:color="auto"/>
              <w:right w:val="single" w:sz="4" w:space="0" w:color="auto"/>
            </w:tcBorders>
            <w:shd w:val="clear" w:color="auto" w:fill="auto"/>
            <w:noWrap/>
          </w:tcPr>
          <w:p w14:paraId="245EB0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A4586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E0A12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A93AD1C"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1E64F7B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281156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4D1FFBE5"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5F0F5F59" w14:textId="77777777" w:rsidR="00812A77" w:rsidRPr="009122B2" w:rsidRDefault="00812A77" w:rsidP="00E07D38">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6BC9CD65" w14:textId="77777777" w:rsidR="00812A77" w:rsidRPr="009122B2" w:rsidRDefault="00812A77" w:rsidP="00E07D38">
            <w:pPr>
              <w:pStyle w:val="TAC"/>
            </w:pPr>
            <w:r w:rsidRPr="00381CD8">
              <w:t>14256</w:t>
            </w:r>
          </w:p>
        </w:tc>
      </w:tr>
      <w:tr w:rsidR="00812A77" w:rsidRPr="00835F44" w14:paraId="6FD673A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E927C2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4B1C26E" w14:textId="77777777" w:rsidR="00812A77" w:rsidRPr="009122B2" w:rsidRDefault="00812A77" w:rsidP="00E07D38">
            <w:pPr>
              <w:pStyle w:val="TAC"/>
            </w:pPr>
            <w:r>
              <w:t>109</w:t>
            </w:r>
          </w:p>
        </w:tc>
        <w:tc>
          <w:tcPr>
            <w:tcW w:w="967" w:type="dxa"/>
            <w:tcBorders>
              <w:top w:val="nil"/>
              <w:left w:val="nil"/>
              <w:bottom w:val="single" w:sz="4" w:space="0" w:color="auto"/>
              <w:right w:val="single" w:sz="4" w:space="0" w:color="auto"/>
            </w:tcBorders>
            <w:shd w:val="clear" w:color="auto" w:fill="auto"/>
            <w:noWrap/>
          </w:tcPr>
          <w:p w14:paraId="727CBCC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6629DFF"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053FD9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34DF1A"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545FC056"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8628DF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7EC2333"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390F54D6" w14:textId="77777777" w:rsidR="00812A77" w:rsidRPr="009122B2" w:rsidRDefault="00812A77" w:rsidP="00E07D38">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1C367295" w14:textId="77777777" w:rsidR="00812A77" w:rsidRPr="009122B2" w:rsidRDefault="00812A77" w:rsidP="00E07D38">
            <w:pPr>
              <w:pStyle w:val="TAC"/>
            </w:pPr>
            <w:r w:rsidRPr="00381CD8">
              <w:t>14388</w:t>
            </w:r>
          </w:p>
        </w:tc>
      </w:tr>
      <w:tr w:rsidR="00812A77" w:rsidRPr="00835F44" w14:paraId="100C695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EB57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2559B2" w14:textId="77777777" w:rsidR="00812A77" w:rsidRPr="00835F44" w:rsidRDefault="00812A77" w:rsidP="00E07D38">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DEEE0F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398C1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C0542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A2BEC" w14:textId="77777777" w:rsidR="00812A77" w:rsidRPr="00835F44" w:rsidRDefault="00812A77" w:rsidP="00E07D38">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723D3F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86FB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6F131E" w14:textId="77777777" w:rsidR="00812A77" w:rsidRPr="00835F44" w:rsidRDefault="00812A77" w:rsidP="00E07D38">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453D4D60" w14:textId="77777777" w:rsidR="00812A77" w:rsidRPr="00835F44" w:rsidRDefault="00812A77" w:rsidP="00E07D38">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5BCE2FCB" w14:textId="77777777" w:rsidR="00812A77" w:rsidRPr="00835F44" w:rsidRDefault="00812A77" w:rsidP="00E07D38">
            <w:pPr>
              <w:pStyle w:val="TAC"/>
            </w:pPr>
            <w:r w:rsidRPr="009122B2">
              <w:t>15972</w:t>
            </w:r>
          </w:p>
        </w:tc>
      </w:tr>
      <w:tr w:rsidR="00812A77" w:rsidRPr="00835F44" w14:paraId="347F26A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3273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0738029" w14:textId="77777777" w:rsidR="00812A77" w:rsidRPr="009122B2" w:rsidRDefault="00812A77" w:rsidP="00E07D38">
            <w:pPr>
              <w:pStyle w:val="TAC"/>
            </w:pPr>
            <w:r>
              <w:t>123</w:t>
            </w:r>
          </w:p>
        </w:tc>
        <w:tc>
          <w:tcPr>
            <w:tcW w:w="967" w:type="dxa"/>
            <w:tcBorders>
              <w:top w:val="nil"/>
              <w:left w:val="nil"/>
              <w:bottom w:val="single" w:sz="4" w:space="0" w:color="auto"/>
              <w:right w:val="single" w:sz="4" w:space="0" w:color="auto"/>
            </w:tcBorders>
            <w:shd w:val="clear" w:color="auto" w:fill="auto"/>
            <w:noWrap/>
          </w:tcPr>
          <w:p w14:paraId="3A0853F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C896DD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F46AAE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17B1A5" w14:textId="77777777" w:rsidR="00812A77" w:rsidRPr="009122B2" w:rsidRDefault="00812A77" w:rsidP="00E07D38">
            <w:pPr>
              <w:pStyle w:val="TAC"/>
            </w:pPr>
            <w:r>
              <w:t>86040</w:t>
            </w:r>
          </w:p>
        </w:tc>
        <w:tc>
          <w:tcPr>
            <w:tcW w:w="1057" w:type="dxa"/>
            <w:tcBorders>
              <w:top w:val="nil"/>
              <w:left w:val="nil"/>
              <w:bottom w:val="single" w:sz="4" w:space="0" w:color="auto"/>
              <w:right w:val="single" w:sz="4" w:space="0" w:color="auto"/>
            </w:tcBorders>
            <w:shd w:val="clear" w:color="auto" w:fill="auto"/>
            <w:noWrap/>
          </w:tcPr>
          <w:p w14:paraId="7906CA4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48BD12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2E29ADB" w14:textId="77777777" w:rsidR="00812A77" w:rsidRPr="009122B2" w:rsidRDefault="00812A77" w:rsidP="00E07D38">
            <w:pPr>
              <w:pStyle w:val="TAC"/>
            </w:pPr>
            <w:r>
              <w:t>11</w:t>
            </w:r>
          </w:p>
        </w:tc>
        <w:tc>
          <w:tcPr>
            <w:tcW w:w="925" w:type="dxa"/>
            <w:tcBorders>
              <w:top w:val="nil"/>
              <w:left w:val="nil"/>
              <w:bottom w:val="single" w:sz="4" w:space="0" w:color="auto"/>
              <w:right w:val="single" w:sz="4" w:space="0" w:color="auto"/>
            </w:tcBorders>
            <w:shd w:val="clear" w:color="auto" w:fill="auto"/>
            <w:noWrap/>
          </w:tcPr>
          <w:p w14:paraId="5A5BA26B" w14:textId="77777777" w:rsidR="00812A77" w:rsidRPr="009122B2" w:rsidRDefault="00812A77" w:rsidP="00E07D38">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0872BB11" w14:textId="77777777" w:rsidR="00812A77" w:rsidRPr="009122B2" w:rsidRDefault="00812A77" w:rsidP="00E07D38">
            <w:pPr>
              <w:pStyle w:val="TAC"/>
            </w:pPr>
            <w:r w:rsidRPr="00381CD8">
              <w:t>16236</w:t>
            </w:r>
          </w:p>
        </w:tc>
      </w:tr>
      <w:tr w:rsidR="00812A77" w:rsidRPr="00835F44" w14:paraId="3BE127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9FC2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C36B1" w14:textId="77777777" w:rsidR="00812A77" w:rsidRPr="00835F44" w:rsidRDefault="00812A77" w:rsidP="00E07D38">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FDB172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1491A2"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723B27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835FEA"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1E03938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A3FCE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E5CFFF"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769529D" w14:textId="77777777" w:rsidR="00812A77" w:rsidRPr="00835F44" w:rsidRDefault="00812A77" w:rsidP="00E07D38">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0E9316DF" w14:textId="77777777" w:rsidR="00812A77" w:rsidRPr="00835F44" w:rsidRDefault="00812A77" w:rsidP="00E07D38">
            <w:pPr>
              <w:pStyle w:val="TAC"/>
            </w:pPr>
            <w:r w:rsidRPr="009122B2">
              <w:t>17556</w:t>
            </w:r>
          </w:p>
        </w:tc>
      </w:tr>
      <w:tr w:rsidR="00812A77" w:rsidRPr="00835F44" w14:paraId="2C9E35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825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946BD5" w14:textId="77777777" w:rsidR="00812A77" w:rsidRPr="00835F44" w:rsidRDefault="00812A77" w:rsidP="00E07D38">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1EF9D00E"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0AF5E5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3CEE2"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E47775"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3C7CF0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5DD50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30C38"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2B89888" w14:textId="77777777" w:rsidR="00812A77" w:rsidRPr="00835F44" w:rsidRDefault="00812A77" w:rsidP="00E07D38">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2EC09198" w14:textId="77777777" w:rsidR="00812A77" w:rsidRPr="00835F44" w:rsidRDefault="00812A77" w:rsidP="00E07D38">
            <w:pPr>
              <w:pStyle w:val="TAC"/>
            </w:pPr>
            <w:r w:rsidRPr="009122B2">
              <w:t>17820</w:t>
            </w:r>
          </w:p>
        </w:tc>
      </w:tr>
      <w:tr w:rsidR="00812A77" w:rsidRPr="00835F44" w14:paraId="35545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C6B120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2A095F3" w14:textId="77777777" w:rsidR="00812A77" w:rsidRPr="009122B2" w:rsidRDefault="00812A77" w:rsidP="00E07D38">
            <w:pPr>
              <w:pStyle w:val="TAC"/>
            </w:pPr>
            <w:r>
              <w:t>137</w:t>
            </w:r>
          </w:p>
        </w:tc>
        <w:tc>
          <w:tcPr>
            <w:tcW w:w="967" w:type="dxa"/>
            <w:tcBorders>
              <w:top w:val="nil"/>
              <w:left w:val="nil"/>
              <w:bottom w:val="single" w:sz="4" w:space="0" w:color="auto"/>
              <w:right w:val="single" w:sz="4" w:space="0" w:color="auto"/>
            </w:tcBorders>
            <w:shd w:val="clear" w:color="auto" w:fill="auto"/>
            <w:noWrap/>
          </w:tcPr>
          <w:p w14:paraId="25A5769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7C2C37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5D077F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996A46F" w14:textId="77777777" w:rsidR="00812A77" w:rsidRPr="009122B2" w:rsidRDefault="00812A77" w:rsidP="00E07D38">
            <w:pPr>
              <w:pStyle w:val="TAC"/>
            </w:pPr>
            <w:r>
              <w:t>96264</w:t>
            </w:r>
          </w:p>
        </w:tc>
        <w:tc>
          <w:tcPr>
            <w:tcW w:w="1057" w:type="dxa"/>
            <w:tcBorders>
              <w:top w:val="nil"/>
              <w:left w:val="nil"/>
              <w:bottom w:val="single" w:sz="4" w:space="0" w:color="auto"/>
              <w:right w:val="single" w:sz="4" w:space="0" w:color="auto"/>
            </w:tcBorders>
            <w:shd w:val="clear" w:color="auto" w:fill="auto"/>
            <w:noWrap/>
          </w:tcPr>
          <w:p w14:paraId="732EF32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B337EFA"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19B2C3D" w14:textId="77777777" w:rsidR="00812A77" w:rsidRPr="009122B2" w:rsidRDefault="00812A77" w:rsidP="00E07D38">
            <w:pPr>
              <w:pStyle w:val="TAC"/>
            </w:pPr>
            <w:r>
              <w:t>12</w:t>
            </w:r>
          </w:p>
        </w:tc>
        <w:tc>
          <w:tcPr>
            <w:tcW w:w="925" w:type="dxa"/>
            <w:tcBorders>
              <w:top w:val="nil"/>
              <w:left w:val="nil"/>
              <w:bottom w:val="single" w:sz="4" w:space="0" w:color="auto"/>
              <w:right w:val="single" w:sz="4" w:space="0" w:color="auto"/>
            </w:tcBorders>
            <w:shd w:val="clear" w:color="auto" w:fill="auto"/>
            <w:noWrap/>
          </w:tcPr>
          <w:p w14:paraId="28FCFDE6" w14:textId="77777777" w:rsidR="00812A77" w:rsidRPr="009122B2" w:rsidRDefault="00812A77" w:rsidP="00E07D38">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0CA51CF3" w14:textId="77777777" w:rsidR="00812A77" w:rsidRPr="009122B2" w:rsidRDefault="00812A77" w:rsidP="00E07D38">
            <w:pPr>
              <w:pStyle w:val="TAC"/>
            </w:pPr>
            <w:r w:rsidRPr="00381CD8">
              <w:t>18084</w:t>
            </w:r>
          </w:p>
        </w:tc>
      </w:tr>
      <w:tr w:rsidR="00812A77" w:rsidRPr="00835F44" w14:paraId="2C4CC1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E682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1E27E2" w14:textId="77777777" w:rsidR="00812A77" w:rsidRPr="00835F44" w:rsidRDefault="00812A77" w:rsidP="00E07D38">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7ECFE3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E15A3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4F192A"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856600" w14:textId="77777777" w:rsidR="00812A77" w:rsidRPr="00835F44" w:rsidRDefault="00812A77" w:rsidP="00E07D38">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76A7170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2BE3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5BEC6BF"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2DB644E" w14:textId="77777777" w:rsidR="00812A77" w:rsidRPr="00835F44" w:rsidRDefault="00812A77" w:rsidP="00E07D38">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75A3E9C9" w14:textId="77777777" w:rsidR="00812A77" w:rsidRPr="00835F44" w:rsidRDefault="00812A77" w:rsidP="00E07D38">
            <w:pPr>
              <w:pStyle w:val="TAC"/>
            </w:pPr>
            <w:r w:rsidRPr="009122B2">
              <w:t>21120</w:t>
            </w:r>
          </w:p>
        </w:tc>
      </w:tr>
      <w:tr w:rsidR="00812A77" w:rsidRPr="00835F44" w14:paraId="15ADCA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A54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229C7" w14:textId="77777777" w:rsidR="00812A77" w:rsidRPr="00835F44" w:rsidRDefault="00812A77" w:rsidP="00E07D38">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1F499C8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06835D"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EA79F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554016" w14:textId="77777777" w:rsidR="00812A77" w:rsidRPr="00835F44" w:rsidRDefault="00812A77" w:rsidP="00E07D38">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988598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E0034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E9EC0C"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3113F82" w14:textId="77777777" w:rsidR="00812A77" w:rsidRPr="00835F44" w:rsidRDefault="00812A77" w:rsidP="00E07D38">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37BE2C14" w14:textId="77777777" w:rsidR="00812A77" w:rsidRPr="00835F44" w:rsidRDefault="00812A77" w:rsidP="00E07D38">
            <w:pPr>
              <w:pStyle w:val="TAC"/>
            </w:pPr>
            <w:r w:rsidRPr="009122B2">
              <w:t>21384</w:t>
            </w:r>
          </w:p>
        </w:tc>
      </w:tr>
      <w:tr w:rsidR="00812A77" w:rsidRPr="00835F44" w14:paraId="77458E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FF0B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B027B7C" w14:textId="77777777" w:rsidR="00812A77" w:rsidRPr="009122B2" w:rsidRDefault="00812A77" w:rsidP="00E07D38">
            <w:pPr>
              <w:pStyle w:val="TAC"/>
            </w:pPr>
            <w:r>
              <w:t>189</w:t>
            </w:r>
          </w:p>
        </w:tc>
        <w:tc>
          <w:tcPr>
            <w:tcW w:w="967" w:type="dxa"/>
            <w:tcBorders>
              <w:top w:val="nil"/>
              <w:left w:val="nil"/>
              <w:bottom w:val="single" w:sz="4" w:space="0" w:color="auto"/>
              <w:right w:val="single" w:sz="4" w:space="0" w:color="auto"/>
            </w:tcBorders>
            <w:shd w:val="clear" w:color="auto" w:fill="auto"/>
            <w:noWrap/>
          </w:tcPr>
          <w:p w14:paraId="2948508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4687C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AD4191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D25BFE" w14:textId="77777777" w:rsidR="00812A77" w:rsidRPr="009122B2" w:rsidRDefault="00812A77" w:rsidP="00E07D38">
            <w:pPr>
              <w:pStyle w:val="TAC"/>
            </w:pPr>
            <w:r>
              <w:t>131176</w:t>
            </w:r>
          </w:p>
        </w:tc>
        <w:tc>
          <w:tcPr>
            <w:tcW w:w="1057" w:type="dxa"/>
            <w:tcBorders>
              <w:top w:val="nil"/>
              <w:left w:val="nil"/>
              <w:bottom w:val="single" w:sz="4" w:space="0" w:color="auto"/>
              <w:right w:val="single" w:sz="4" w:space="0" w:color="auto"/>
            </w:tcBorders>
            <w:shd w:val="clear" w:color="auto" w:fill="auto"/>
            <w:noWrap/>
          </w:tcPr>
          <w:p w14:paraId="52200FB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308B827"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08D789F" w14:textId="77777777" w:rsidR="00812A77" w:rsidRPr="009122B2" w:rsidRDefault="00812A77" w:rsidP="00E07D38">
            <w:pPr>
              <w:pStyle w:val="TAC"/>
            </w:pPr>
            <w:r>
              <w:t>16</w:t>
            </w:r>
          </w:p>
        </w:tc>
        <w:tc>
          <w:tcPr>
            <w:tcW w:w="925" w:type="dxa"/>
            <w:tcBorders>
              <w:top w:val="nil"/>
              <w:left w:val="nil"/>
              <w:bottom w:val="single" w:sz="4" w:space="0" w:color="auto"/>
              <w:right w:val="single" w:sz="4" w:space="0" w:color="auto"/>
            </w:tcBorders>
            <w:shd w:val="clear" w:color="auto" w:fill="auto"/>
            <w:noWrap/>
          </w:tcPr>
          <w:p w14:paraId="7E595E66" w14:textId="77777777" w:rsidR="00812A77" w:rsidRPr="009122B2" w:rsidRDefault="00812A77" w:rsidP="00E07D38">
            <w:pPr>
              <w:pStyle w:val="TAC"/>
            </w:pPr>
            <w:r w:rsidRPr="00381CD8">
              <w:t>199584</w:t>
            </w:r>
          </w:p>
        </w:tc>
        <w:tc>
          <w:tcPr>
            <w:tcW w:w="1127" w:type="dxa"/>
            <w:tcBorders>
              <w:top w:val="nil"/>
              <w:left w:val="nil"/>
              <w:bottom w:val="single" w:sz="4" w:space="0" w:color="auto"/>
              <w:right w:val="single" w:sz="4" w:space="0" w:color="auto"/>
            </w:tcBorders>
            <w:shd w:val="clear" w:color="auto" w:fill="auto"/>
            <w:noWrap/>
          </w:tcPr>
          <w:p w14:paraId="45876BF6" w14:textId="77777777" w:rsidR="00812A77" w:rsidRPr="009122B2" w:rsidRDefault="00812A77" w:rsidP="00E07D38">
            <w:pPr>
              <w:pStyle w:val="TAC"/>
            </w:pPr>
            <w:r w:rsidRPr="00381CD8">
              <w:t>24948</w:t>
            </w:r>
          </w:p>
        </w:tc>
      </w:tr>
      <w:tr w:rsidR="00812A77" w:rsidRPr="00835F44" w14:paraId="11E00E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54E6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9902" w14:textId="77777777" w:rsidR="00812A77" w:rsidRPr="00835F44" w:rsidRDefault="00812A77" w:rsidP="00E07D38">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A96BD4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E8986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D2A624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0941F8"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348A7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B0694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C44454"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7E1B6F" w14:textId="77777777" w:rsidR="00812A77" w:rsidRPr="00835F44" w:rsidRDefault="00812A77" w:rsidP="00E07D38">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EF781F" w14:textId="77777777" w:rsidR="00812A77" w:rsidRPr="00835F44" w:rsidRDefault="00812A77" w:rsidP="00E07D38">
            <w:pPr>
              <w:pStyle w:val="TAC"/>
            </w:pPr>
            <w:r w:rsidRPr="009122B2">
              <w:t>28512</w:t>
            </w:r>
          </w:p>
        </w:tc>
      </w:tr>
      <w:tr w:rsidR="00812A77" w:rsidRPr="00835F44" w14:paraId="2FE06E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95A11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2E6F9" w14:textId="77777777" w:rsidR="00812A77" w:rsidRPr="00835F44" w:rsidRDefault="00812A77" w:rsidP="00E07D38">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573A79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10A1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A1E1EE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9557DD"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C58BD8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36BFB2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8FAEFC"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338D7E1" w14:textId="77777777" w:rsidR="00812A77" w:rsidRPr="00835F44" w:rsidRDefault="00812A77" w:rsidP="00E07D38">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6BEC6E1" w14:textId="77777777" w:rsidR="00812A77" w:rsidRPr="00835F44" w:rsidRDefault="00812A77" w:rsidP="00E07D38">
            <w:pPr>
              <w:pStyle w:val="TAC"/>
            </w:pPr>
            <w:r w:rsidRPr="009122B2">
              <w:t>28644</w:t>
            </w:r>
          </w:p>
        </w:tc>
      </w:tr>
      <w:tr w:rsidR="00812A77" w:rsidRPr="00835F44" w14:paraId="4C10C8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A80B3"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5831A9" w14:textId="77777777" w:rsidR="00812A77" w:rsidRPr="00835F44" w:rsidRDefault="00812A77" w:rsidP="00E07D38">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3C760A0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76C2655"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0758A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3E0ED56" w14:textId="77777777" w:rsidR="00812A77" w:rsidRPr="00835F44" w:rsidRDefault="00812A77" w:rsidP="00E07D38">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6FDE0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AB828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BC1E95" w14:textId="77777777" w:rsidR="00812A77" w:rsidRPr="00835F44" w:rsidRDefault="00812A77" w:rsidP="00E07D38">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5EE1F48" w14:textId="77777777" w:rsidR="00812A77" w:rsidRPr="00835F44" w:rsidRDefault="00812A77" w:rsidP="00E07D38">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B32EF3C" w14:textId="77777777" w:rsidR="00812A77" w:rsidRPr="00835F44" w:rsidRDefault="00812A77" w:rsidP="00E07D38">
            <w:pPr>
              <w:pStyle w:val="TAC"/>
            </w:pPr>
            <w:r w:rsidRPr="009122B2">
              <w:t>32340</w:t>
            </w:r>
          </w:p>
        </w:tc>
      </w:tr>
      <w:tr w:rsidR="00812A77" w:rsidRPr="00835F44" w14:paraId="385B63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8AE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A6CE3" w14:textId="77777777" w:rsidR="00812A77" w:rsidRPr="00835F44" w:rsidRDefault="00812A77" w:rsidP="00E07D38">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050087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61D2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8E0582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21EDE" w14:textId="77777777" w:rsidR="00812A77" w:rsidRPr="00835F44" w:rsidRDefault="00812A77" w:rsidP="00E07D38">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6386F08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7637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40551A"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0DA41B" w14:textId="77777777" w:rsidR="00812A77" w:rsidRPr="00835F44" w:rsidRDefault="00812A77" w:rsidP="00E07D38">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575D7B98" w14:textId="77777777" w:rsidR="00812A77" w:rsidRPr="00835F44" w:rsidRDefault="00812A77" w:rsidP="00E07D38">
            <w:pPr>
              <w:pStyle w:val="TAC"/>
            </w:pPr>
            <w:r w:rsidRPr="009122B2">
              <w:t>35640</w:t>
            </w:r>
          </w:p>
        </w:tc>
      </w:tr>
      <w:tr w:rsidR="00812A77" w:rsidRPr="00835F44" w14:paraId="2E85D0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095F5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9C711D" w14:textId="77777777" w:rsidR="00812A77" w:rsidRPr="00835F44" w:rsidRDefault="00812A77" w:rsidP="00E07D38">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3AC48D0"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72475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272D5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035BEA" w14:textId="77777777" w:rsidR="00812A77" w:rsidRPr="00835F44" w:rsidRDefault="00812A77" w:rsidP="00E07D38">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1FE9FCC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E92E675"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A00EFE"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5B6BDCBF" w14:textId="77777777" w:rsidR="00812A77" w:rsidRPr="00835F44" w:rsidRDefault="00812A77" w:rsidP="00E07D38">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00673F" w14:textId="77777777" w:rsidR="00812A77" w:rsidRPr="00835F44" w:rsidRDefault="00812A77" w:rsidP="00E07D38">
            <w:pPr>
              <w:pStyle w:val="TAC"/>
            </w:pPr>
            <w:r w:rsidRPr="009122B2">
              <w:t>36036</w:t>
            </w:r>
          </w:p>
        </w:tc>
      </w:tr>
      <w:tr w:rsidR="00812A77" w:rsidRPr="00835F44" w14:paraId="7C6E4F14"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930476"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91EFB35" w14:textId="77777777" w:rsidR="00812A77" w:rsidRPr="00835F44" w:rsidRDefault="00812A77" w:rsidP="00E07D38">
            <w:pPr>
              <w:pStyle w:val="TAN"/>
            </w:pPr>
            <w:r w:rsidRPr="00835F44">
              <w:t>NOTE 2:</w:t>
            </w:r>
            <w:r w:rsidRPr="00835F44">
              <w:tab/>
              <w:t xml:space="preserve">MCS Index is based on MCS table </w:t>
            </w:r>
            <w:r>
              <w:t>5.1.3.1-2</w:t>
            </w:r>
            <w:r w:rsidRPr="00835F44">
              <w:t xml:space="preserve"> defined in TS 38.214 [10].</w:t>
            </w:r>
          </w:p>
          <w:p w14:paraId="44980003"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1645522D"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2353BC" w14:textId="77777777" w:rsidR="00812A77" w:rsidRPr="00835F44" w:rsidRDefault="00812A77" w:rsidP="00666E7B"/>
    <w:p w14:paraId="6AE53E1F" w14:textId="662742F0" w:rsidR="00666E7B" w:rsidRPr="00835F44" w:rsidRDefault="00666E7B" w:rsidP="00666E7B">
      <w:pPr>
        <w:pStyle w:val="TH"/>
      </w:pPr>
      <w:r w:rsidRPr="00835F44">
        <w:lastRenderedPageBreak/>
        <w:t xml:space="preserve">Table A.2.2.9-2: </w:t>
      </w:r>
      <w:r>
        <w:t>Void</w:t>
      </w:r>
    </w:p>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0" w:name="_Toc21343179"/>
      <w:bookmarkStart w:id="171" w:name="_Toc29770145"/>
      <w:bookmarkStart w:id="172" w:name="_Toc29799644"/>
      <w:bookmarkStart w:id="173" w:name="_Toc37254868"/>
      <w:bookmarkStart w:id="174" w:name="_Toc37255511"/>
      <w:bookmarkStart w:id="175" w:name="_Toc45887536"/>
      <w:bookmarkStart w:id="176" w:name="_Toc53172273"/>
      <w:bookmarkStart w:id="177" w:name="_Toc61357038"/>
      <w:bookmarkStart w:id="178" w:name="_Toc67913907"/>
      <w:bookmarkStart w:id="179" w:name="_Toc75469724"/>
      <w:bookmarkStart w:id="180" w:name="_Toc76508214"/>
      <w:bookmarkStart w:id="181" w:name="_Toc83193115"/>
      <w:r w:rsidRPr="00835F44">
        <w:lastRenderedPageBreak/>
        <w:t>A.2.3</w:t>
      </w:r>
      <w:r w:rsidRPr="00835F44">
        <w:tab/>
        <w:t>Reference measurement channels for TDD</w:t>
      </w:r>
      <w:bookmarkEnd w:id="170"/>
      <w:bookmarkEnd w:id="171"/>
      <w:bookmarkEnd w:id="172"/>
      <w:bookmarkEnd w:id="173"/>
      <w:bookmarkEnd w:id="174"/>
      <w:bookmarkEnd w:id="175"/>
      <w:bookmarkEnd w:id="176"/>
      <w:bookmarkEnd w:id="177"/>
      <w:bookmarkEnd w:id="178"/>
      <w:bookmarkEnd w:id="179"/>
      <w:bookmarkEnd w:id="180"/>
      <w:bookmarkEnd w:id="181"/>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2" w:name="_Toc21343180"/>
      <w:bookmarkStart w:id="183" w:name="_Toc29770146"/>
      <w:bookmarkStart w:id="184" w:name="_Toc29799645"/>
      <w:bookmarkStart w:id="185" w:name="_Toc37254869"/>
      <w:bookmarkStart w:id="186" w:name="_Toc37255512"/>
      <w:bookmarkStart w:id="187" w:name="_Toc45887537"/>
      <w:bookmarkStart w:id="188" w:name="_Toc53172274"/>
      <w:bookmarkStart w:id="189" w:name="_Toc61357039"/>
      <w:bookmarkStart w:id="190" w:name="_Toc67913908"/>
      <w:bookmarkStart w:id="191" w:name="_Toc75469725"/>
      <w:bookmarkStart w:id="192" w:name="_Toc76508215"/>
      <w:bookmarkStart w:id="193" w:name="_Toc83193116"/>
      <w:r w:rsidRPr="00835F44">
        <w:rPr>
          <w:snapToGrid w:val="0"/>
        </w:rPr>
        <w:t>A.2.3.1</w:t>
      </w:r>
      <w:r w:rsidRPr="00835F44">
        <w:rPr>
          <w:snapToGrid w:val="0"/>
        </w:rPr>
        <w:tab/>
        <w:t>DFT-s-OFDM Pi/2-BPSK</w:t>
      </w:r>
      <w:bookmarkEnd w:id="182"/>
      <w:bookmarkEnd w:id="183"/>
      <w:bookmarkEnd w:id="184"/>
      <w:bookmarkEnd w:id="185"/>
      <w:bookmarkEnd w:id="186"/>
      <w:bookmarkEnd w:id="187"/>
      <w:bookmarkEnd w:id="188"/>
      <w:bookmarkEnd w:id="189"/>
      <w:bookmarkEnd w:id="190"/>
      <w:bookmarkEnd w:id="191"/>
      <w:bookmarkEnd w:id="192"/>
      <w:bookmarkEnd w:id="193"/>
    </w:p>
    <w:p w14:paraId="654E6220" w14:textId="73ADF1C3" w:rsidR="00666E7B" w:rsidRPr="00835F44" w:rsidRDefault="00666E7B" w:rsidP="00666E7B">
      <w:pPr>
        <w:pStyle w:val="TH"/>
      </w:pPr>
      <w:r w:rsidRPr="00835F44">
        <w:t xml:space="preserve">Table A.2.3.1-1: </w:t>
      </w:r>
      <w:r>
        <w:t>Void</w:t>
      </w:r>
    </w:p>
    <w:p w14:paraId="3CDC27FC" w14:textId="77777777" w:rsidR="00666E7B" w:rsidRPr="00835F44" w:rsidRDefault="00666E7B" w:rsidP="00666E7B"/>
    <w:p w14:paraId="64F6C3E3" w14:textId="5DBFBF16" w:rsidR="00666E7B" w:rsidRPr="00835F44" w:rsidRDefault="00666E7B" w:rsidP="00666E7B">
      <w:pPr>
        <w:pStyle w:val="TH"/>
      </w:pPr>
      <w:r w:rsidRPr="00835F44">
        <w:t xml:space="preserve">Table A.2.3.1-2: </w:t>
      </w:r>
      <w:r>
        <w:t>Void</w:t>
      </w:r>
    </w:p>
    <w:p w14:paraId="000B1AD8" w14:textId="77777777" w:rsidR="00666E7B" w:rsidRPr="00835F44" w:rsidRDefault="00666E7B" w:rsidP="00666E7B"/>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194" w:name="_Toc21343181"/>
      <w:bookmarkStart w:id="195" w:name="_Toc29770147"/>
      <w:bookmarkStart w:id="196" w:name="_Toc29799646"/>
      <w:bookmarkStart w:id="197" w:name="_Toc37254870"/>
      <w:bookmarkStart w:id="198" w:name="_Toc37255513"/>
      <w:bookmarkStart w:id="199" w:name="_Toc45887538"/>
      <w:bookmarkStart w:id="200" w:name="_Toc53172275"/>
      <w:bookmarkStart w:id="201" w:name="_Toc61357040"/>
      <w:bookmarkStart w:id="202" w:name="_Toc67913909"/>
      <w:bookmarkStart w:id="203" w:name="_Toc75469726"/>
      <w:bookmarkStart w:id="204" w:name="_Toc76508216"/>
      <w:bookmarkStart w:id="205" w:name="_Toc83193117"/>
      <w:r w:rsidRPr="00835F44">
        <w:rPr>
          <w:snapToGrid w:val="0"/>
        </w:rPr>
        <w:t>A.2.3.2</w:t>
      </w:r>
      <w:r w:rsidRPr="00835F44">
        <w:rPr>
          <w:snapToGrid w:val="0"/>
        </w:rPr>
        <w:tab/>
        <w:t>DFT-s-OFDM QPSK</w:t>
      </w:r>
      <w:bookmarkEnd w:id="194"/>
      <w:bookmarkEnd w:id="195"/>
      <w:bookmarkEnd w:id="196"/>
      <w:bookmarkEnd w:id="197"/>
      <w:bookmarkEnd w:id="198"/>
      <w:bookmarkEnd w:id="199"/>
      <w:bookmarkEnd w:id="200"/>
      <w:bookmarkEnd w:id="201"/>
      <w:bookmarkEnd w:id="202"/>
      <w:bookmarkEnd w:id="203"/>
      <w:bookmarkEnd w:id="204"/>
      <w:bookmarkEnd w:id="205"/>
    </w:p>
    <w:p w14:paraId="2791EBC1" w14:textId="31B00758" w:rsidR="00666E7B" w:rsidRPr="00835F44" w:rsidRDefault="00666E7B" w:rsidP="00666E7B">
      <w:pPr>
        <w:pStyle w:val="TH"/>
      </w:pPr>
      <w:r w:rsidRPr="00835F44">
        <w:t xml:space="preserve">Table A.2.3.2-1: </w:t>
      </w:r>
      <w:r>
        <w:t>Void</w:t>
      </w:r>
    </w:p>
    <w:p w14:paraId="0AB61585" w14:textId="77777777" w:rsidR="00666E7B" w:rsidRPr="00835F44" w:rsidRDefault="00666E7B" w:rsidP="00666E7B"/>
    <w:p w14:paraId="06643E4D" w14:textId="58F4E430" w:rsidR="00666E7B" w:rsidRPr="00835F44" w:rsidRDefault="00666E7B" w:rsidP="00666E7B">
      <w:pPr>
        <w:pStyle w:val="TH"/>
      </w:pPr>
      <w:r w:rsidRPr="00835F44">
        <w:t xml:space="preserve">Table A.2.3.2-2: </w:t>
      </w:r>
      <w:r>
        <w:t>Void</w:t>
      </w:r>
    </w:p>
    <w:p w14:paraId="3E9B36D5" w14:textId="77777777" w:rsidR="00666E7B" w:rsidRPr="00835F44" w:rsidRDefault="00666E7B" w:rsidP="00666E7B"/>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06" w:name="_Toc21343182"/>
      <w:bookmarkStart w:id="207" w:name="_Toc29770148"/>
      <w:bookmarkStart w:id="208" w:name="_Toc29799647"/>
      <w:bookmarkStart w:id="209" w:name="_Toc37254871"/>
      <w:bookmarkStart w:id="210" w:name="_Toc37255514"/>
      <w:bookmarkStart w:id="211" w:name="_Toc45887539"/>
      <w:bookmarkStart w:id="212" w:name="_Toc53172276"/>
      <w:bookmarkStart w:id="213" w:name="_Toc61357041"/>
      <w:bookmarkStart w:id="214" w:name="_Toc67913910"/>
      <w:bookmarkStart w:id="215" w:name="_Toc75469727"/>
      <w:bookmarkStart w:id="216" w:name="_Toc76508217"/>
      <w:bookmarkStart w:id="217" w:name="_Toc83193118"/>
      <w:r w:rsidRPr="00835F44">
        <w:rPr>
          <w:snapToGrid w:val="0"/>
        </w:rPr>
        <w:t>A.2.3.3</w:t>
      </w:r>
      <w:r w:rsidRPr="00835F44">
        <w:rPr>
          <w:snapToGrid w:val="0"/>
        </w:rPr>
        <w:tab/>
        <w:t>DFT-s-OFDM 16QAM</w:t>
      </w:r>
      <w:bookmarkEnd w:id="206"/>
      <w:bookmarkEnd w:id="207"/>
      <w:bookmarkEnd w:id="208"/>
      <w:bookmarkEnd w:id="209"/>
      <w:bookmarkEnd w:id="210"/>
      <w:bookmarkEnd w:id="211"/>
      <w:bookmarkEnd w:id="212"/>
      <w:bookmarkEnd w:id="213"/>
      <w:bookmarkEnd w:id="214"/>
      <w:bookmarkEnd w:id="215"/>
      <w:bookmarkEnd w:id="216"/>
      <w:bookmarkEnd w:id="217"/>
    </w:p>
    <w:p w14:paraId="2F896908" w14:textId="1EDA9251" w:rsidR="00666E7B" w:rsidRPr="00835F44" w:rsidRDefault="00666E7B" w:rsidP="00666E7B">
      <w:pPr>
        <w:pStyle w:val="TH"/>
      </w:pPr>
      <w:r w:rsidRPr="00835F44">
        <w:t xml:space="preserve">Table A.2.3.3-1: </w:t>
      </w:r>
      <w:r>
        <w:t>Void</w:t>
      </w:r>
    </w:p>
    <w:p w14:paraId="2326632A" w14:textId="77777777" w:rsidR="00666E7B" w:rsidRPr="00835F44" w:rsidRDefault="00666E7B" w:rsidP="00666E7B"/>
    <w:p w14:paraId="12B6F836" w14:textId="720EBD3B" w:rsidR="00666E7B" w:rsidRPr="00835F44" w:rsidRDefault="00666E7B" w:rsidP="00666E7B">
      <w:pPr>
        <w:pStyle w:val="TH"/>
      </w:pPr>
      <w:r w:rsidRPr="00835F44">
        <w:t xml:space="preserve">Table A.2.3.3-2: </w:t>
      </w:r>
      <w:r>
        <w:t>Void</w:t>
      </w:r>
    </w:p>
    <w:p w14:paraId="5831A9CD" w14:textId="77777777" w:rsidR="00666E7B" w:rsidRPr="00835F44" w:rsidRDefault="00666E7B" w:rsidP="00666E7B"/>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18" w:name="_Toc21343183"/>
      <w:bookmarkStart w:id="219" w:name="_Toc29770149"/>
      <w:bookmarkStart w:id="220" w:name="_Toc29799648"/>
      <w:bookmarkStart w:id="221" w:name="_Toc37254872"/>
      <w:bookmarkStart w:id="222" w:name="_Toc37255515"/>
      <w:bookmarkStart w:id="223" w:name="_Toc45887540"/>
      <w:bookmarkStart w:id="224" w:name="_Toc53172277"/>
      <w:bookmarkStart w:id="225" w:name="_Toc61357042"/>
      <w:bookmarkStart w:id="226" w:name="_Toc67913911"/>
      <w:bookmarkStart w:id="227" w:name="_Toc75469728"/>
      <w:bookmarkStart w:id="228" w:name="_Toc76508218"/>
      <w:bookmarkStart w:id="229" w:name="_Toc83193119"/>
      <w:r w:rsidRPr="00835F44">
        <w:rPr>
          <w:snapToGrid w:val="0"/>
        </w:rPr>
        <w:t>A.2.3.4</w:t>
      </w:r>
      <w:r w:rsidRPr="00835F44">
        <w:rPr>
          <w:snapToGrid w:val="0"/>
        </w:rPr>
        <w:tab/>
        <w:t>DFT-s-OFDM 64QAM</w:t>
      </w:r>
      <w:bookmarkEnd w:id="218"/>
      <w:bookmarkEnd w:id="219"/>
      <w:bookmarkEnd w:id="220"/>
      <w:bookmarkEnd w:id="221"/>
      <w:bookmarkEnd w:id="222"/>
      <w:bookmarkEnd w:id="223"/>
      <w:bookmarkEnd w:id="224"/>
      <w:bookmarkEnd w:id="225"/>
      <w:bookmarkEnd w:id="226"/>
      <w:bookmarkEnd w:id="227"/>
      <w:bookmarkEnd w:id="228"/>
      <w:bookmarkEnd w:id="229"/>
    </w:p>
    <w:p w14:paraId="777B9A25" w14:textId="58B67269" w:rsidR="00666E7B" w:rsidRPr="00835F44" w:rsidRDefault="00666E7B" w:rsidP="00666E7B">
      <w:pPr>
        <w:pStyle w:val="TH"/>
      </w:pPr>
      <w:r w:rsidRPr="00835F44">
        <w:t xml:space="preserve">Table A.2.3.4-1: </w:t>
      </w:r>
      <w:r>
        <w:t>Void</w:t>
      </w:r>
    </w:p>
    <w:p w14:paraId="218D247D" w14:textId="77777777" w:rsidR="00666E7B" w:rsidRPr="00835F44" w:rsidRDefault="00666E7B" w:rsidP="00666E7B"/>
    <w:p w14:paraId="3EBD8E0D" w14:textId="6F6CFCF0" w:rsidR="00666E7B" w:rsidRPr="00835F44" w:rsidRDefault="00666E7B" w:rsidP="00666E7B">
      <w:pPr>
        <w:pStyle w:val="TH"/>
      </w:pPr>
      <w:r w:rsidRPr="00835F44">
        <w:t xml:space="preserve">Table A.2.3.4-2: </w:t>
      </w:r>
      <w:r>
        <w:t>Void</w:t>
      </w:r>
    </w:p>
    <w:p w14:paraId="0DA05B6A" w14:textId="77777777" w:rsidR="00666E7B" w:rsidRPr="00835F44" w:rsidRDefault="00666E7B" w:rsidP="00666E7B"/>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0" w:name="_Toc21343184"/>
      <w:bookmarkStart w:id="231" w:name="_Toc29770150"/>
      <w:bookmarkStart w:id="232" w:name="_Toc29799649"/>
      <w:bookmarkStart w:id="233" w:name="_Toc37254873"/>
      <w:bookmarkStart w:id="234" w:name="_Toc37255516"/>
      <w:bookmarkStart w:id="235" w:name="_Toc45887541"/>
      <w:bookmarkStart w:id="236" w:name="_Toc53172278"/>
      <w:bookmarkStart w:id="237" w:name="_Toc61357043"/>
      <w:bookmarkStart w:id="238" w:name="_Toc67913912"/>
      <w:bookmarkStart w:id="239" w:name="_Toc75469729"/>
      <w:bookmarkStart w:id="240" w:name="_Toc76508219"/>
      <w:bookmarkStart w:id="241" w:name="_Toc83193120"/>
      <w:r w:rsidRPr="00835F44">
        <w:rPr>
          <w:snapToGrid w:val="0"/>
        </w:rPr>
        <w:t>A.2.3.5</w:t>
      </w:r>
      <w:r w:rsidRPr="00835F44">
        <w:rPr>
          <w:snapToGrid w:val="0"/>
        </w:rPr>
        <w:tab/>
        <w:t>DFT-s-OFDM 256QAM</w:t>
      </w:r>
      <w:bookmarkEnd w:id="230"/>
      <w:bookmarkEnd w:id="231"/>
      <w:bookmarkEnd w:id="232"/>
      <w:bookmarkEnd w:id="233"/>
      <w:bookmarkEnd w:id="234"/>
      <w:bookmarkEnd w:id="235"/>
      <w:bookmarkEnd w:id="236"/>
      <w:bookmarkEnd w:id="237"/>
      <w:bookmarkEnd w:id="238"/>
      <w:bookmarkEnd w:id="239"/>
      <w:bookmarkEnd w:id="240"/>
      <w:bookmarkEnd w:id="241"/>
    </w:p>
    <w:p w14:paraId="1178BFF6" w14:textId="42090126" w:rsidR="00666E7B" w:rsidRPr="00835F44" w:rsidRDefault="00666E7B" w:rsidP="00666E7B">
      <w:pPr>
        <w:pStyle w:val="TH"/>
      </w:pPr>
      <w:r w:rsidRPr="00835F44">
        <w:t xml:space="preserve">Table A.2.3.5-1: </w:t>
      </w:r>
      <w:r>
        <w:t>Void</w:t>
      </w:r>
    </w:p>
    <w:p w14:paraId="7B1B26E2" w14:textId="77777777" w:rsidR="00666E7B" w:rsidRPr="00835F44" w:rsidRDefault="00666E7B" w:rsidP="00666E7B"/>
    <w:p w14:paraId="5BAFA389" w14:textId="2A0003C5" w:rsidR="00666E7B" w:rsidRPr="00835F44" w:rsidRDefault="00666E7B" w:rsidP="00666E7B">
      <w:pPr>
        <w:pStyle w:val="TH"/>
      </w:pPr>
      <w:r w:rsidRPr="00835F44">
        <w:lastRenderedPageBreak/>
        <w:t xml:space="preserve">Table A.2.3.5-2: </w:t>
      </w:r>
      <w:r>
        <w:t>Void</w:t>
      </w:r>
    </w:p>
    <w:p w14:paraId="300B8A0D" w14:textId="77777777" w:rsidR="00666E7B" w:rsidRPr="00835F44" w:rsidRDefault="00666E7B" w:rsidP="00666E7B"/>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2" w:name="_Toc21343185"/>
      <w:bookmarkStart w:id="243" w:name="_Toc29770151"/>
      <w:bookmarkStart w:id="244" w:name="_Toc29799650"/>
      <w:bookmarkStart w:id="245" w:name="_Toc37254874"/>
      <w:bookmarkStart w:id="246" w:name="_Toc37255517"/>
      <w:bookmarkStart w:id="247" w:name="_Toc45887542"/>
      <w:bookmarkStart w:id="248" w:name="_Toc53172279"/>
      <w:bookmarkStart w:id="249" w:name="_Toc61357044"/>
      <w:bookmarkStart w:id="250" w:name="_Toc67913913"/>
      <w:bookmarkStart w:id="251" w:name="_Toc75469730"/>
      <w:bookmarkStart w:id="252" w:name="_Toc76508220"/>
      <w:bookmarkStart w:id="253" w:name="_Toc83193121"/>
      <w:r w:rsidRPr="00835F44">
        <w:rPr>
          <w:snapToGrid w:val="0"/>
        </w:rPr>
        <w:t>A.2.3.6</w:t>
      </w:r>
      <w:r w:rsidRPr="00835F44">
        <w:rPr>
          <w:snapToGrid w:val="0"/>
        </w:rPr>
        <w:tab/>
        <w:t>CP-OFDM QPSK</w:t>
      </w:r>
      <w:bookmarkEnd w:id="242"/>
      <w:bookmarkEnd w:id="243"/>
      <w:bookmarkEnd w:id="244"/>
      <w:bookmarkEnd w:id="245"/>
      <w:bookmarkEnd w:id="246"/>
      <w:bookmarkEnd w:id="247"/>
      <w:bookmarkEnd w:id="248"/>
      <w:bookmarkEnd w:id="249"/>
      <w:bookmarkEnd w:id="250"/>
      <w:bookmarkEnd w:id="251"/>
      <w:bookmarkEnd w:id="252"/>
      <w:bookmarkEnd w:id="253"/>
    </w:p>
    <w:p w14:paraId="2EDF9C16" w14:textId="1897580E" w:rsidR="00666E7B" w:rsidRPr="00835F44" w:rsidRDefault="00666E7B" w:rsidP="00666E7B">
      <w:pPr>
        <w:pStyle w:val="TH"/>
      </w:pPr>
      <w:r w:rsidRPr="00835F44">
        <w:t xml:space="preserve">Table A.2.3.6-1: </w:t>
      </w:r>
      <w:r>
        <w:t>Void</w:t>
      </w:r>
    </w:p>
    <w:p w14:paraId="764CB30A" w14:textId="77777777" w:rsidR="00666E7B" w:rsidRPr="00835F44" w:rsidRDefault="00666E7B" w:rsidP="00666E7B"/>
    <w:p w14:paraId="777D8EA0" w14:textId="7C46E1C4" w:rsidR="00666E7B" w:rsidRPr="00835F44" w:rsidRDefault="00666E7B" w:rsidP="00666E7B">
      <w:pPr>
        <w:pStyle w:val="TH"/>
      </w:pPr>
      <w:r w:rsidRPr="00835F44">
        <w:t xml:space="preserve">Table A.2.3.6-2: </w:t>
      </w:r>
      <w:r>
        <w:t>Void</w:t>
      </w:r>
    </w:p>
    <w:p w14:paraId="0BA822CE" w14:textId="77777777" w:rsidR="00666E7B" w:rsidRPr="00835F44" w:rsidRDefault="00666E7B" w:rsidP="00666E7B"/>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54" w:name="_Toc21343186"/>
      <w:bookmarkStart w:id="255" w:name="_Toc29770152"/>
      <w:bookmarkStart w:id="256" w:name="_Toc29799651"/>
      <w:bookmarkStart w:id="257" w:name="_Toc37254875"/>
      <w:bookmarkStart w:id="258" w:name="_Toc37255518"/>
      <w:bookmarkStart w:id="259" w:name="_Toc45887543"/>
      <w:bookmarkStart w:id="260" w:name="_Toc53172280"/>
      <w:bookmarkStart w:id="261" w:name="_Toc61357045"/>
      <w:bookmarkStart w:id="262" w:name="_Toc67913914"/>
      <w:bookmarkStart w:id="263" w:name="_Toc75469731"/>
      <w:bookmarkStart w:id="264" w:name="_Toc76508221"/>
      <w:bookmarkStart w:id="265" w:name="_Toc83193122"/>
      <w:r w:rsidRPr="00835F44">
        <w:rPr>
          <w:snapToGrid w:val="0"/>
        </w:rPr>
        <w:t>A.2.3.7</w:t>
      </w:r>
      <w:r w:rsidRPr="00835F44">
        <w:rPr>
          <w:snapToGrid w:val="0"/>
        </w:rPr>
        <w:tab/>
        <w:t>CP-OFDM 16QAM</w:t>
      </w:r>
      <w:bookmarkEnd w:id="254"/>
      <w:bookmarkEnd w:id="255"/>
      <w:bookmarkEnd w:id="256"/>
      <w:bookmarkEnd w:id="257"/>
      <w:bookmarkEnd w:id="258"/>
      <w:bookmarkEnd w:id="259"/>
      <w:bookmarkEnd w:id="260"/>
      <w:bookmarkEnd w:id="261"/>
      <w:bookmarkEnd w:id="262"/>
      <w:bookmarkEnd w:id="263"/>
      <w:bookmarkEnd w:id="264"/>
      <w:bookmarkEnd w:id="265"/>
    </w:p>
    <w:p w14:paraId="457C25C0" w14:textId="67A2B592" w:rsidR="00666E7B" w:rsidRPr="00835F44" w:rsidRDefault="00666E7B" w:rsidP="00666E7B">
      <w:pPr>
        <w:pStyle w:val="TH"/>
      </w:pPr>
      <w:r w:rsidRPr="00835F44">
        <w:t xml:space="preserve">Table A.2.3.7-1: </w:t>
      </w:r>
      <w:r>
        <w:t>Void</w:t>
      </w:r>
    </w:p>
    <w:p w14:paraId="671822B4" w14:textId="77777777" w:rsidR="00666E7B" w:rsidRPr="00835F44" w:rsidRDefault="00666E7B" w:rsidP="00666E7B"/>
    <w:p w14:paraId="23F844AF" w14:textId="7E1AFD24" w:rsidR="00666E7B" w:rsidRPr="00835F44" w:rsidRDefault="00666E7B" w:rsidP="00666E7B">
      <w:pPr>
        <w:pStyle w:val="TH"/>
      </w:pPr>
      <w:r w:rsidRPr="00835F44">
        <w:t xml:space="preserve">Table A.2.3.7-2: </w:t>
      </w:r>
      <w:r>
        <w:t>Void</w:t>
      </w:r>
    </w:p>
    <w:p w14:paraId="4F0E2A94" w14:textId="77777777" w:rsidR="00666E7B" w:rsidRPr="00835F44" w:rsidRDefault="00666E7B" w:rsidP="00666E7B"/>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66" w:name="_Toc21343187"/>
      <w:bookmarkStart w:id="267" w:name="_Toc29770153"/>
      <w:bookmarkStart w:id="268" w:name="_Toc29799652"/>
      <w:bookmarkStart w:id="269" w:name="_Toc37254876"/>
      <w:bookmarkStart w:id="270" w:name="_Toc37255519"/>
      <w:bookmarkStart w:id="271" w:name="_Toc45887544"/>
      <w:bookmarkStart w:id="272" w:name="_Toc53172281"/>
      <w:bookmarkStart w:id="273" w:name="_Toc61357046"/>
      <w:bookmarkStart w:id="274" w:name="_Toc67913915"/>
      <w:bookmarkStart w:id="275" w:name="_Toc75469732"/>
      <w:bookmarkStart w:id="276" w:name="_Toc76508222"/>
      <w:bookmarkStart w:id="277" w:name="_Toc83193123"/>
      <w:r w:rsidRPr="00835F44">
        <w:rPr>
          <w:snapToGrid w:val="0"/>
        </w:rPr>
        <w:t>A.2.3.8</w:t>
      </w:r>
      <w:r w:rsidRPr="00835F44">
        <w:rPr>
          <w:snapToGrid w:val="0"/>
        </w:rPr>
        <w:tab/>
        <w:t>CP-OFDM 64QAM</w:t>
      </w:r>
      <w:bookmarkEnd w:id="266"/>
      <w:bookmarkEnd w:id="267"/>
      <w:bookmarkEnd w:id="268"/>
      <w:bookmarkEnd w:id="269"/>
      <w:bookmarkEnd w:id="270"/>
      <w:bookmarkEnd w:id="271"/>
      <w:bookmarkEnd w:id="272"/>
      <w:bookmarkEnd w:id="273"/>
      <w:bookmarkEnd w:id="274"/>
      <w:bookmarkEnd w:id="275"/>
      <w:bookmarkEnd w:id="276"/>
      <w:bookmarkEnd w:id="277"/>
    </w:p>
    <w:p w14:paraId="0E4580D5" w14:textId="0DFBC07D" w:rsidR="00666E7B" w:rsidRPr="00835F44" w:rsidRDefault="00666E7B" w:rsidP="00666E7B">
      <w:pPr>
        <w:pStyle w:val="TH"/>
      </w:pPr>
      <w:r w:rsidRPr="00835F44">
        <w:t xml:space="preserve">Table A.2.3.8-1: </w:t>
      </w:r>
      <w:r>
        <w:t>Void</w:t>
      </w:r>
    </w:p>
    <w:p w14:paraId="0D65E010" w14:textId="77777777" w:rsidR="00666E7B" w:rsidRPr="00835F44" w:rsidRDefault="00666E7B" w:rsidP="00666E7B"/>
    <w:p w14:paraId="1851889D" w14:textId="36F0A0FB" w:rsidR="00666E7B" w:rsidRPr="00835F44" w:rsidRDefault="00666E7B" w:rsidP="00666E7B">
      <w:pPr>
        <w:pStyle w:val="TH"/>
      </w:pPr>
      <w:r w:rsidRPr="00835F44">
        <w:t xml:space="preserve">Table A.2.3.8-2: </w:t>
      </w:r>
      <w:r>
        <w:t>Void</w:t>
      </w:r>
    </w:p>
    <w:p w14:paraId="2D4B70C6" w14:textId="77777777" w:rsidR="00666E7B" w:rsidRPr="00835F44" w:rsidRDefault="00666E7B" w:rsidP="00666E7B"/>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78" w:name="_Toc21343188"/>
      <w:bookmarkStart w:id="279" w:name="_Toc29770154"/>
      <w:bookmarkStart w:id="280" w:name="_Toc29799653"/>
      <w:bookmarkStart w:id="281" w:name="_Toc37254877"/>
      <w:bookmarkStart w:id="282" w:name="_Toc37255520"/>
      <w:bookmarkStart w:id="283" w:name="_Toc45887545"/>
      <w:bookmarkStart w:id="284" w:name="_Toc53172282"/>
      <w:bookmarkStart w:id="285" w:name="_Toc61357047"/>
      <w:bookmarkStart w:id="286" w:name="_Toc67913916"/>
      <w:bookmarkStart w:id="287" w:name="_Toc75469733"/>
      <w:bookmarkStart w:id="288" w:name="_Toc76508223"/>
      <w:bookmarkStart w:id="289" w:name="_Toc83193124"/>
      <w:r w:rsidRPr="00835F44">
        <w:rPr>
          <w:snapToGrid w:val="0"/>
        </w:rPr>
        <w:t>A.2.3.9</w:t>
      </w:r>
      <w:r w:rsidRPr="00835F44">
        <w:rPr>
          <w:snapToGrid w:val="0"/>
        </w:rPr>
        <w:tab/>
        <w:t>CP-OFDM 256QAM</w:t>
      </w:r>
      <w:bookmarkEnd w:id="278"/>
      <w:bookmarkEnd w:id="279"/>
      <w:bookmarkEnd w:id="280"/>
      <w:bookmarkEnd w:id="281"/>
      <w:bookmarkEnd w:id="282"/>
      <w:bookmarkEnd w:id="283"/>
      <w:bookmarkEnd w:id="284"/>
      <w:bookmarkEnd w:id="285"/>
      <w:bookmarkEnd w:id="286"/>
      <w:bookmarkEnd w:id="287"/>
      <w:bookmarkEnd w:id="288"/>
      <w:bookmarkEnd w:id="289"/>
    </w:p>
    <w:p w14:paraId="2E140F3F" w14:textId="22A3F0D5" w:rsidR="00666E7B" w:rsidRPr="00835F44" w:rsidRDefault="00666E7B" w:rsidP="00666E7B">
      <w:pPr>
        <w:pStyle w:val="TH"/>
      </w:pPr>
      <w:r w:rsidRPr="00835F44">
        <w:t xml:space="preserve">Table A.2.3.9-1: </w:t>
      </w:r>
      <w:r>
        <w:t>Void</w:t>
      </w:r>
    </w:p>
    <w:p w14:paraId="4A048EAB" w14:textId="77777777" w:rsidR="00666E7B" w:rsidRPr="00835F44" w:rsidRDefault="00666E7B" w:rsidP="00666E7B"/>
    <w:p w14:paraId="2BE21A60" w14:textId="28DF5DED" w:rsidR="00666E7B" w:rsidRPr="00835F44" w:rsidRDefault="00666E7B" w:rsidP="00666E7B">
      <w:pPr>
        <w:pStyle w:val="TH"/>
      </w:pPr>
      <w:r w:rsidRPr="00835F44">
        <w:t xml:space="preserve">Table A.2.3.9-2: </w:t>
      </w:r>
      <w:r>
        <w:t>Void</w:t>
      </w:r>
    </w:p>
    <w:p w14:paraId="560175C5" w14:textId="77777777" w:rsidR="00666E7B" w:rsidRPr="00835F44" w:rsidRDefault="00666E7B" w:rsidP="00666E7B"/>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0" w:name="_Toc21343189"/>
      <w:bookmarkStart w:id="291" w:name="_Toc29770155"/>
      <w:bookmarkStart w:id="292" w:name="_Toc29799654"/>
      <w:bookmarkStart w:id="293" w:name="_Toc37254878"/>
      <w:bookmarkStart w:id="294" w:name="_Toc37255521"/>
      <w:bookmarkStart w:id="295" w:name="_Toc45887546"/>
      <w:bookmarkStart w:id="296" w:name="_Toc53172283"/>
      <w:bookmarkStart w:id="297" w:name="_Toc61357048"/>
      <w:bookmarkStart w:id="298" w:name="_Toc67913917"/>
      <w:bookmarkStart w:id="299" w:name="_Toc75469734"/>
      <w:bookmarkStart w:id="300" w:name="_Toc76508224"/>
      <w:bookmarkStart w:id="301" w:name="_Toc83193125"/>
      <w:r w:rsidRPr="00835F44">
        <w:lastRenderedPageBreak/>
        <w:t>A.3</w:t>
      </w:r>
      <w:r w:rsidR="002D5455" w:rsidRPr="00835F44">
        <w:tab/>
      </w:r>
      <w:r w:rsidRPr="00835F44">
        <w:t>DL reference measurement channels</w:t>
      </w:r>
      <w:bookmarkEnd w:id="290"/>
      <w:bookmarkEnd w:id="291"/>
      <w:bookmarkEnd w:id="292"/>
      <w:bookmarkEnd w:id="293"/>
      <w:bookmarkEnd w:id="294"/>
      <w:bookmarkEnd w:id="295"/>
      <w:bookmarkEnd w:id="296"/>
      <w:bookmarkEnd w:id="297"/>
      <w:bookmarkEnd w:id="298"/>
      <w:bookmarkEnd w:id="299"/>
      <w:bookmarkEnd w:id="300"/>
      <w:bookmarkEnd w:id="301"/>
    </w:p>
    <w:p w14:paraId="696B9577" w14:textId="77777777" w:rsidR="005F7BBD" w:rsidRPr="00835F44" w:rsidRDefault="005F7BBD" w:rsidP="00E574C3">
      <w:pPr>
        <w:pStyle w:val="Heading2"/>
      </w:pPr>
      <w:bookmarkStart w:id="302" w:name="_Toc21343190"/>
      <w:bookmarkStart w:id="303" w:name="_Toc29770156"/>
      <w:bookmarkStart w:id="304" w:name="_Toc29799655"/>
      <w:bookmarkStart w:id="305" w:name="_Toc37254879"/>
      <w:bookmarkStart w:id="306" w:name="_Toc37255522"/>
      <w:bookmarkStart w:id="307" w:name="_Toc45887547"/>
      <w:bookmarkStart w:id="308" w:name="_Toc53172284"/>
      <w:bookmarkStart w:id="309" w:name="_Toc61357049"/>
      <w:bookmarkStart w:id="310" w:name="_Toc67913918"/>
      <w:bookmarkStart w:id="311" w:name="_Toc75469735"/>
      <w:bookmarkStart w:id="312" w:name="_Toc76508225"/>
      <w:bookmarkStart w:id="313" w:name="_Toc83193126"/>
      <w:r w:rsidRPr="00835F44">
        <w:t>A.3.1</w:t>
      </w:r>
      <w:r w:rsidRPr="00835F44">
        <w:tab/>
        <w:t>General</w:t>
      </w:r>
      <w:bookmarkEnd w:id="302"/>
      <w:bookmarkEnd w:id="303"/>
      <w:bookmarkEnd w:id="304"/>
      <w:bookmarkEnd w:id="305"/>
      <w:bookmarkEnd w:id="306"/>
      <w:bookmarkEnd w:id="307"/>
      <w:bookmarkEnd w:id="308"/>
      <w:bookmarkEnd w:id="309"/>
      <w:bookmarkEnd w:id="310"/>
      <w:bookmarkEnd w:id="311"/>
      <w:bookmarkEnd w:id="312"/>
      <w:bookmarkEnd w:id="3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6A33C4E9" w:rsidR="003E1960"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160119" w14:textId="6A350FD8" w:rsidR="00080CE9" w:rsidRPr="00835F44" w:rsidRDefault="00080CE9" w:rsidP="0052172B">
      <w:r>
        <w:t>In case of carrier aggregation scenarios, the k1 values and number of HARQ processes of the Reference Measurement Channels specified in Annex A.3 shall be adapted as specified in table A.3.1-2 and A.3.2-3</w:t>
      </w:r>
    </w:p>
    <w:p w14:paraId="5F6073DD" w14:textId="615E5078" w:rsidR="00E6241B" w:rsidRPr="00835F44" w:rsidRDefault="00E6241B" w:rsidP="00E574C3">
      <w:pPr>
        <w:pStyle w:val="TH"/>
      </w:pPr>
      <w:r w:rsidRPr="00835F44">
        <w:t xml:space="preserve">Table </w:t>
      </w:r>
      <w:r w:rsidR="00080CE9" w:rsidRPr="00835F44">
        <w:t>A.3.1-1</w:t>
      </w:r>
      <w:r w:rsidR="00080CE9">
        <w:t>:</w:t>
      </w:r>
      <w:r w:rsidR="00080CE9"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6E6B5AF5" w:rsidR="00E6241B" w:rsidRDefault="00E6241B" w:rsidP="00E574C3"/>
    <w:p w14:paraId="0B824774" w14:textId="77777777" w:rsidR="00080CE9" w:rsidRPr="00835F44" w:rsidRDefault="00080CE9" w:rsidP="00080CE9">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5A578016" w14:textId="77777777" w:rsidTr="00F3374C">
        <w:trPr>
          <w:trHeight w:val="1215"/>
          <w:jc w:val="center"/>
        </w:trPr>
        <w:tc>
          <w:tcPr>
            <w:tcW w:w="4060" w:type="dxa"/>
            <w:gridSpan w:val="2"/>
            <w:shd w:val="clear" w:color="auto" w:fill="auto"/>
            <w:vAlign w:val="center"/>
            <w:hideMark/>
          </w:tcPr>
          <w:p w14:paraId="1FFBDB39" w14:textId="77777777" w:rsidR="00080CE9" w:rsidRPr="007F5628" w:rsidRDefault="00080CE9" w:rsidP="00F3374C">
            <w:pPr>
              <w:pStyle w:val="TAH"/>
              <w:rPr>
                <w:lang w:val="en-US" w:eastAsia="de-DE"/>
              </w:rPr>
            </w:pPr>
            <w:r w:rsidRPr="007F5628">
              <w:rPr>
                <w:lang w:val="en-US" w:eastAsia="de-DE"/>
              </w:rPr>
              <w:t>The number of slots between PDSCH and corresponding HARQ-ACK information</w:t>
            </w:r>
          </w:p>
        </w:tc>
        <w:tc>
          <w:tcPr>
            <w:tcW w:w="1600" w:type="dxa"/>
            <w:shd w:val="clear" w:color="auto" w:fill="auto"/>
            <w:vAlign w:val="center"/>
            <w:hideMark/>
          </w:tcPr>
          <w:p w14:paraId="1C15E862" w14:textId="77777777" w:rsidR="00080CE9" w:rsidRPr="007F5628" w:rsidRDefault="00080CE9" w:rsidP="00F3374C">
            <w:pPr>
              <w:pStyle w:val="TAH"/>
              <w:rPr>
                <w:lang w:val="en-US" w:eastAsia="de-DE"/>
              </w:rPr>
            </w:pPr>
            <w:r w:rsidRPr="007F5628">
              <w:rPr>
                <w:lang w:val="en-US" w:eastAsia="de-DE"/>
              </w:rPr>
              <w:t>CCs with the same duplex mode and SCS with Pcell</w:t>
            </w:r>
          </w:p>
        </w:tc>
        <w:tc>
          <w:tcPr>
            <w:tcW w:w="2320" w:type="dxa"/>
            <w:shd w:val="clear" w:color="auto" w:fill="auto"/>
            <w:vAlign w:val="center"/>
            <w:hideMark/>
          </w:tcPr>
          <w:p w14:paraId="0F80C6CE" w14:textId="77777777" w:rsidR="00080CE9" w:rsidRPr="007F5628" w:rsidRDefault="00080CE9" w:rsidP="00F3374C">
            <w:pPr>
              <w:pStyle w:val="TAH"/>
              <w:rPr>
                <w:lang w:val="en-US" w:eastAsia="de-DE"/>
              </w:rPr>
            </w:pPr>
            <w:r w:rsidRPr="007F5628">
              <w:rPr>
                <w:lang w:val="en-US" w:eastAsia="de-DE"/>
              </w:rPr>
              <w:t>CCs with different duplex mode and/or SCS with Pcell</w:t>
            </w:r>
          </w:p>
        </w:tc>
      </w:tr>
      <w:tr w:rsidR="00080CE9" w:rsidRPr="007F5628" w14:paraId="6FC5B658" w14:textId="77777777" w:rsidTr="00F3374C">
        <w:trPr>
          <w:trHeight w:val="270"/>
          <w:jc w:val="center"/>
        </w:trPr>
        <w:tc>
          <w:tcPr>
            <w:tcW w:w="2860" w:type="dxa"/>
            <w:shd w:val="clear" w:color="auto" w:fill="auto"/>
            <w:vAlign w:val="center"/>
            <w:hideMark/>
          </w:tcPr>
          <w:p w14:paraId="69D9AF1F" w14:textId="77777777" w:rsidR="00080CE9" w:rsidRPr="007F5628" w:rsidRDefault="00080CE9" w:rsidP="00F3374C">
            <w:pPr>
              <w:pStyle w:val="TAC"/>
              <w:rPr>
                <w:lang w:val="de-DE" w:eastAsia="de-DE"/>
              </w:rPr>
            </w:pPr>
            <w:r w:rsidRPr="007F5628">
              <w:rPr>
                <w:lang w:val="de-DE" w:eastAsia="de-DE"/>
              </w:rPr>
              <w:t>FDD 15 kHz +</w:t>
            </w:r>
          </w:p>
        </w:tc>
        <w:tc>
          <w:tcPr>
            <w:tcW w:w="1200" w:type="dxa"/>
            <w:tcBorders>
              <w:bottom w:val="nil"/>
            </w:tcBorders>
            <w:shd w:val="clear" w:color="auto" w:fill="auto"/>
            <w:vAlign w:val="center"/>
            <w:hideMark/>
          </w:tcPr>
          <w:p w14:paraId="5F201E03"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6E2C4C8D"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3481B9E8" w14:textId="77777777" w:rsidR="00080CE9" w:rsidRPr="007F5628" w:rsidRDefault="00080CE9" w:rsidP="00F3374C">
            <w:pPr>
              <w:pStyle w:val="TAC"/>
              <w:rPr>
                <w:lang w:val="de-DE" w:eastAsia="de-DE"/>
              </w:rPr>
            </w:pPr>
            <w:r w:rsidRPr="007F5628">
              <w:rPr>
                <w:lang w:val="de-DE" w:eastAsia="de-DE"/>
              </w:rPr>
              <w:t>N/A</w:t>
            </w:r>
          </w:p>
        </w:tc>
      </w:tr>
      <w:tr w:rsidR="00080CE9" w:rsidRPr="007F5628" w14:paraId="69D17109" w14:textId="77777777" w:rsidTr="00F3374C">
        <w:trPr>
          <w:trHeight w:val="270"/>
          <w:jc w:val="center"/>
        </w:trPr>
        <w:tc>
          <w:tcPr>
            <w:tcW w:w="2860" w:type="dxa"/>
            <w:shd w:val="clear" w:color="auto" w:fill="auto"/>
            <w:vAlign w:val="center"/>
            <w:hideMark/>
          </w:tcPr>
          <w:p w14:paraId="0EF14F99" w14:textId="77777777" w:rsidR="00080CE9" w:rsidRPr="007F5628" w:rsidRDefault="00080CE9" w:rsidP="00F3374C">
            <w:pPr>
              <w:pStyle w:val="TAC"/>
              <w:rPr>
                <w:lang w:val="de-DE" w:eastAsia="de-DE"/>
              </w:rPr>
            </w:pPr>
            <w:r w:rsidRPr="007F5628">
              <w:rPr>
                <w:lang w:val="de-DE" w:eastAsia="de-DE"/>
              </w:rPr>
              <w:t>FDD 15 kHz CA</w:t>
            </w:r>
          </w:p>
        </w:tc>
        <w:tc>
          <w:tcPr>
            <w:tcW w:w="1200" w:type="dxa"/>
            <w:tcBorders>
              <w:top w:val="nil"/>
            </w:tcBorders>
            <w:shd w:val="clear" w:color="auto" w:fill="auto"/>
            <w:vAlign w:val="center"/>
            <w:hideMark/>
          </w:tcPr>
          <w:p w14:paraId="5A875D59"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6150516"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3F70EA18" w14:textId="77777777" w:rsidR="00080CE9" w:rsidRPr="007F5628" w:rsidRDefault="00080CE9" w:rsidP="00F3374C">
            <w:pPr>
              <w:pStyle w:val="TAC"/>
              <w:rPr>
                <w:lang w:val="de-DE" w:eastAsia="de-DE"/>
              </w:rPr>
            </w:pPr>
          </w:p>
        </w:tc>
      </w:tr>
      <w:tr w:rsidR="00080CE9" w:rsidRPr="007F5628" w14:paraId="634998C9" w14:textId="77777777" w:rsidTr="00F3374C">
        <w:trPr>
          <w:trHeight w:val="270"/>
          <w:jc w:val="center"/>
        </w:trPr>
        <w:tc>
          <w:tcPr>
            <w:tcW w:w="2860" w:type="dxa"/>
            <w:shd w:val="clear" w:color="auto" w:fill="auto"/>
            <w:vAlign w:val="center"/>
            <w:hideMark/>
          </w:tcPr>
          <w:p w14:paraId="22EA49B4"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111A334B"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352E80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5412761A" w14:textId="77777777" w:rsidR="00080CE9" w:rsidRPr="007F5628" w:rsidRDefault="00080CE9" w:rsidP="00F3374C">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080CE9" w:rsidRPr="007F5628" w14:paraId="50AA7F33" w14:textId="77777777" w:rsidTr="00F3374C">
        <w:trPr>
          <w:trHeight w:val="270"/>
          <w:jc w:val="center"/>
        </w:trPr>
        <w:tc>
          <w:tcPr>
            <w:tcW w:w="2860" w:type="dxa"/>
            <w:shd w:val="clear" w:color="auto" w:fill="auto"/>
            <w:vAlign w:val="center"/>
            <w:hideMark/>
          </w:tcPr>
          <w:p w14:paraId="197752F4" w14:textId="77777777" w:rsidR="00080CE9" w:rsidRPr="007F5628" w:rsidRDefault="00080CE9" w:rsidP="00F3374C">
            <w:pPr>
              <w:pStyle w:val="TAC"/>
              <w:rPr>
                <w:lang w:val="de-DE" w:eastAsia="de-DE"/>
              </w:rPr>
            </w:pPr>
            <w:r w:rsidRPr="007F5628">
              <w:rPr>
                <w:lang w:val="de-DE" w:eastAsia="de-DE"/>
              </w:rPr>
              <w:t>FDD 30 kHz CA</w:t>
            </w:r>
          </w:p>
        </w:tc>
        <w:tc>
          <w:tcPr>
            <w:tcW w:w="1200" w:type="dxa"/>
            <w:shd w:val="clear" w:color="auto" w:fill="auto"/>
            <w:vAlign w:val="center"/>
            <w:hideMark/>
          </w:tcPr>
          <w:p w14:paraId="11B61EC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12C689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65A39C27" w14:textId="77777777" w:rsidR="00080CE9" w:rsidRPr="007F5628" w:rsidRDefault="00080CE9" w:rsidP="00F3374C">
            <w:pPr>
              <w:pStyle w:val="TAC"/>
              <w:rPr>
                <w:lang w:val="de-DE" w:eastAsia="de-DE"/>
              </w:rPr>
            </w:pPr>
            <w:r w:rsidRPr="007F5628">
              <w:rPr>
                <w:lang w:val="de-DE" w:eastAsia="de-DE"/>
              </w:rPr>
              <w:t>{2}</w:t>
            </w:r>
          </w:p>
        </w:tc>
      </w:tr>
      <w:tr w:rsidR="00080CE9" w:rsidRPr="007F5628" w14:paraId="58731C47" w14:textId="77777777" w:rsidTr="00F3374C">
        <w:trPr>
          <w:trHeight w:val="270"/>
          <w:jc w:val="center"/>
        </w:trPr>
        <w:tc>
          <w:tcPr>
            <w:tcW w:w="2860" w:type="dxa"/>
            <w:shd w:val="clear" w:color="auto" w:fill="auto"/>
            <w:vAlign w:val="center"/>
            <w:hideMark/>
          </w:tcPr>
          <w:p w14:paraId="37DEAB1C"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74571401"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4BA76B77"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0D28CDE" w14:textId="77777777" w:rsidR="00080CE9" w:rsidRPr="007F5628" w:rsidRDefault="00080CE9" w:rsidP="00F3374C">
            <w:pPr>
              <w:pStyle w:val="TAC"/>
              <w:rPr>
                <w:lang w:val="de-DE" w:eastAsia="de-DE"/>
              </w:rPr>
            </w:pPr>
            <w:r w:rsidRPr="007F5628">
              <w:rPr>
                <w:lang w:val="de-DE" w:eastAsia="de-DE"/>
              </w:rPr>
              <w:t>{2}</w:t>
            </w:r>
          </w:p>
        </w:tc>
      </w:tr>
      <w:tr w:rsidR="00080CE9" w:rsidRPr="007F5628" w14:paraId="47213445" w14:textId="77777777" w:rsidTr="00F3374C">
        <w:trPr>
          <w:trHeight w:val="270"/>
          <w:jc w:val="center"/>
        </w:trPr>
        <w:tc>
          <w:tcPr>
            <w:tcW w:w="2860" w:type="dxa"/>
            <w:shd w:val="clear" w:color="auto" w:fill="auto"/>
            <w:vAlign w:val="center"/>
            <w:hideMark/>
          </w:tcPr>
          <w:p w14:paraId="5310C4E8"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455ECE73"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122E745"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130F2593" w14:textId="77777777" w:rsidR="00080CE9" w:rsidRPr="007F5628" w:rsidRDefault="00080CE9" w:rsidP="00F3374C">
            <w:pPr>
              <w:pStyle w:val="TAC"/>
              <w:rPr>
                <w:lang w:val="de-DE" w:eastAsia="de-DE"/>
              </w:rPr>
            </w:pPr>
            <w:r w:rsidRPr="007F5628">
              <w:rPr>
                <w:lang w:val="de-DE" w:eastAsia="de-DE"/>
              </w:rPr>
              <w:t>{4,3,2,6,5}</w:t>
            </w:r>
          </w:p>
        </w:tc>
      </w:tr>
      <w:tr w:rsidR="00080CE9" w:rsidRPr="007F5628" w14:paraId="33F615D4" w14:textId="77777777" w:rsidTr="00F3374C">
        <w:trPr>
          <w:trHeight w:val="270"/>
          <w:jc w:val="center"/>
        </w:trPr>
        <w:tc>
          <w:tcPr>
            <w:tcW w:w="2860" w:type="dxa"/>
            <w:shd w:val="clear" w:color="auto" w:fill="auto"/>
            <w:vAlign w:val="center"/>
            <w:hideMark/>
          </w:tcPr>
          <w:p w14:paraId="5FDF19ED"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0CF2714B"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4BF0F5B4"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60EE1B7" w14:textId="77777777" w:rsidR="00080CE9" w:rsidRPr="007F5628" w:rsidRDefault="00080CE9" w:rsidP="00F3374C">
            <w:pPr>
              <w:pStyle w:val="TAC"/>
              <w:rPr>
                <w:lang w:val="de-DE" w:eastAsia="de-DE"/>
              </w:rPr>
            </w:pPr>
            <w:r w:rsidRPr="007F5628">
              <w:rPr>
                <w:lang w:val="de-DE" w:eastAsia="de-DE"/>
              </w:rPr>
              <w:t>{2}</w:t>
            </w:r>
          </w:p>
        </w:tc>
      </w:tr>
      <w:tr w:rsidR="00080CE9" w:rsidRPr="007F5628" w14:paraId="21A7F4D9" w14:textId="77777777" w:rsidTr="00F3374C">
        <w:trPr>
          <w:trHeight w:val="270"/>
          <w:jc w:val="center"/>
        </w:trPr>
        <w:tc>
          <w:tcPr>
            <w:tcW w:w="2860" w:type="dxa"/>
            <w:shd w:val="clear" w:color="auto" w:fill="auto"/>
            <w:vAlign w:val="center"/>
            <w:hideMark/>
          </w:tcPr>
          <w:p w14:paraId="02B032AC" w14:textId="77777777" w:rsidR="00080CE9" w:rsidRPr="007F5628" w:rsidRDefault="00080CE9" w:rsidP="00F3374C">
            <w:pPr>
              <w:pStyle w:val="TAC"/>
              <w:rPr>
                <w:lang w:val="de-DE" w:eastAsia="de-DE"/>
              </w:rPr>
            </w:pPr>
            <w:r w:rsidRPr="007F5628">
              <w:rPr>
                <w:lang w:val="de-DE" w:eastAsia="de-DE"/>
              </w:rPr>
              <w:t>TDD 30 kHz CA</w:t>
            </w:r>
          </w:p>
        </w:tc>
        <w:tc>
          <w:tcPr>
            <w:tcW w:w="1200" w:type="dxa"/>
            <w:shd w:val="clear" w:color="auto" w:fill="auto"/>
            <w:vAlign w:val="center"/>
            <w:hideMark/>
          </w:tcPr>
          <w:p w14:paraId="3C949CFE"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2C579212" w14:textId="77777777" w:rsidR="00080CE9" w:rsidRPr="007F5628" w:rsidRDefault="00080CE9" w:rsidP="00F3374C">
            <w:pPr>
              <w:pStyle w:val="TAC"/>
              <w:rPr>
                <w:lang w:val="de-DE" w:eastAsia="de-DE"/>
              </w:rPr>
            </w:pPr>
            <w:r w:rsidRPr="007F5628">
              <w:rPr>
                <w:lang w:val="de-DE" w:eastAsia="de-DE"/>
              </w:rPr>
              <w:t>{8,7,6,5,4,3,12}</w:t>
            </w:r>
          </w:p>
        </w:tc>
        <w:tc>
          <w:tcPr>
            <w:tcW w:w="2320" w:type="dxa"/>
            <w:shd w:val="clear" w:color="auto" w:fill="auto"/>
            <w:vAlign w:val="center"/>
            <w:hideMark/>
          </w:tcPr>
          <w:p w14:paraId="368B8632" w14:textId="77777777" w:rsidR="00080CE9" w:rsidRPr="007F5628" w:rsidRDefault="00080CE9" w:rsidP="00F3374C">
            <w:pPr>
              <w:pStyle w:val="TAC"/>
              <w:rPr>
                <w:lang w:val="de-DE" w:eastAsia="de-DE"/>
              </w:rPr>
            </w:pPr>
            <w:r w:rsidRPr="007F5628">
              <w:rPr>
                <w:lang w:val="de-DE" w:eastAsia="de-DE"/>
              </w:rPr>
              <w:t>{7,5,4,12,9}</w:t>
            </w:r>
          </w:p>
        </w:tc>
      </w:tr>
      <w:tr w:rsidR="00080CE9" w:rsidRPr="007F5628" w14:paraId="7C86665A" w14:textId="77777777" w:rsidTr="00F3374C">
        <w:trPr>
          <w:trHeight w:val="255"/>
          <w:jc w:val="center"/>
        </w:trPr>
        <w:tc>
          <w:tcPr>
            <w:tcW w:w="2860" w:type="dxa"/>
            <w:shd w:val="clear" w:color="auto" w:fill="auto"/>
            <w:vAlign w:val="center"/>
            <w:hideMark/>
          </w:tcPr>
          <w:p w14:paraId="4368E3A7" w14:textId="77777777" w:rsidR="00080CE9" w:rsidRPr="007F5628" w:rsidRDefault="00080CE9" w:rsidP="00F3374C">
            <w:pPr>
              <w:pStyle w:val="TAC"/>
              <w:rPr>
                <w:lang w:val="de-DE" w:eastAsia="de-DE"/>
              </w:rPr>
            </w:pPr>
            <w:r w:rsidRPr="007F5628">
              <w:rPr>
                <w:lang w:val="de-DE" w:eastAsia="de-DE"/>
              </w:rPr>
              <w:t>TDD 15 kHz +</w:t>
            </w:r>
          </w:p>
        </w:tc>
        <w:tc>
          <w:tcPr>
            <w:tcW w:w="1200" w:type="dxa"/>
            <w:tcBorders>
              <w:bottom w:val="nil"/>
            </w:tcBorders>
            <w:shd w:val="clear" w:color="auto" w:fill="auto"/>
            <w:vAlign w:val="center"/>
            <w:hideMark/>
          </w:tcPr>
          <w:p w14:paraId="29F247B3"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4EB56330" w14:textId="77777777" w:rsidR="00080CE9" w:rsidRPr="007F5628" w:rsidRDefault="00080CE9" w:rsidP="00F3374C">
            <w:pPr>
              <w:pStyle w:val="TAC"/>
              <w:rPr>
                <w:lang w:val="de-DE" w:eastAsia="de-DE"/>
              </w:rPr>
            </w:pPr>
            <w:r w:rsidRPr="007F5628">
              <w:rPr>
                <w:lang w:val="de-DE" w:eastAsia="de-DE"/>
              </w:rPr>
              <w:t>{4,3,2}</w:t>
            </w:r>
          </w:p>
        </w:tc>
        <w:tc>
          <w:tcPr>
            <w:tcW w:w="2320" w:type="dxa"/>
            <w:tcBorders>
              <w:bottom w:val="nil"/>
            </w:tcBorders>
            <w:shd w:val="clear" w:color="auto" w:fill="auto"/>
            <w:vAlign w:val="center"/>
            <w:hideMark/>
          </w:tcPr>
          <w:p w14:paraId="1FAAF504" w14:textId="77777777" w:rsidR="00080CE9" w:rsidRPr="007F5628" w:rsidRDefault="00080CE9" w:rsidP="00F3374C">
            <w:pPr>
              <w:pStyle w:val="TAC"/>
              <w:rPr>
                <w:lang w:val="de-DE" w:eastAsia="de-DE"/>
              </w:rPr>
            </w:pPr>
            <w:r w:rsidRPr="007F5628">
              <w:rPr>
                <w:lang w:val="de-DE" w:eastAsia="de-DE"/>
              </w:rPr>
              <w:t>N/A</w:t>
            </w:r>
          </w:p>
        </w:tc>
      </w:tr>
      <w:tr w:rsidR="00080CE9" w:rsidRPr="007F5628" w14:paraId="5EEFD594" w14:textId="77777777" w:rsidTr="00F3374C">
        <w:trPr>
          <w:trHeight w:val="270"/>
          <w:jc w:val="center"/>
        </w:trPr>
        <w:tc>
          <w:tcPr>
            <w:tcW w:w="2860" w:type="dxa"/>
            <w:shd w:val="clear" w:color="auto" w:fill="auto"/>
            <w:vAlign w:val="center"/>
            <w:hideMark/>
          </w:tcPr>
          <w:p w14:paraId="4B118AF9" w14:textId="77777777" w:rsidR="00080CE9" w:rsidRPr="007F5628" w:rsidRDefault="00080CE9" w:rsidP="00F3374C">
            <w:pPr>
              <w:pStyle w:val="TAC"/>
              <w:rPr>
                <w:lang w:val="de-DE" w:eastAsia="de-DE"/>
              </w:rPr>
            </w:pPr>
            <w:r w:rsidRPr="007F5628">
              <w:rPr>
                <w:lang w:val="de-DE" w:eastAsia="de-DE"/>
              </w:rPr>
              <w:t>TDD 15 kHz CA</w:t>
            </w:r>
          </w:p>
        </w:tc>
        <w:tc>
          <w:tcPr>
            <w:tcW w:w="1200" w:type="dxa"/>
            <w:tcBorders>
              <w:top w:val="nil"/>
            </w:tcBorders>
            <w:shd w:val="clear" w:color="auto" w:fill="auto"/>
            <w:vAlign w:val="center"/>
            <w:hideMark/>
          </w:tcPr>
          <w:p w14:paraId="7B0D4B18"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806D35A"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48E6F272" w14:textId="77777777" w:rsidR="00080CE9" w:rsidRPr="007F5628" w:rsidRDefault="00080CE9" w:rsidP="00F3374C">
            <w:pPr>
              <w:pStyle w:val="TAC"/>
              <w:rPr>
                <w:lang w:val="de-DE" w:eastAsia="de-DE"/>
              </w:rPr>
            </w:pPr>
          </w:p>
        </w:tc>
      </w:tr>
      <w:tr w:rsidR="00080CE9" w:rsidRPr="007F5628" w14:paraId="348F03C4" w14:textId="77777777" w:rsidTr="00F3374C">
        <w:trPr>
          <w:trHeight w:val="270"/>
          <w:jc w:val="center"/>
        </w:trPr>
        <w:tc>
          <w:tcPr>
            <w:tcW w:w="2860" w:type="dxa"/>
            <w:shd w:val="clear" w:color="auto" w:fill="auto"/>
            <w:vAlign w:val="center"/>
            <w:hideMark/>
          </w:tcPr>
          <w:p w14:paraId="31E18AA0" w14:textId="77777777" w:rsidR="00080CE9" w:rsidRPr="007F5628" w:rsidRDefault="00080CE9" w:rsidP="00F3374C">
            <w:pPr>
              <w:pStyle w:val="TAC"/>
              <w:rPr>
                <w:lang w:val="de-DE" w:eastAsia="de-DE"/>
              </w:rPr>
            </w:pPr>
            <w:r w:rsidRPr="007F5628">
              <w:rPr>
                <w:lang w:val="de-DE" w:eastAsia="de-DE"/>
              </w:rPr>
              <w:t>TDD 15 kHz +</w:t>
            </w:r>
          </w:p>
        </w:tc>
        <w:tc>
          <w:tcPr>
            <w:tcW w:w="1200" w:type="dxa"/>
            <w:shd w:val="clear" w:color="auto" w:fill="auto"/>
            <w:vAlign w:val="center"/>
            <w:hideMark/>
          </w:tcPr>
          <w:p w14:paraId="348FD944"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0D8EE7F0"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3E649AAF" w14:textId="77777777" w:rsidR="00080CE9" w:rsidRPr="007F5628" w:rsidRDefault="00080CE9" w:rsidP="00F3374C">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080CE9" w:rsidRPr="007F5628" w14:paraId="5B467A16" w14:textId="77777777" w:rsidTr="00F3374C">
        <w:trPr>
          <w:trHeight w:val="270"/>
          <w:jc w:val="center"/>
        </w:trPr>
        <w:tc>
          <w:tcPr>
            <w:tcW w:w="2860" w:type="dxa"/>
            <w:shd w:val="clear" w:color="auto" w:fill="auto"/>
            <w:vAlign w:val="center"/>
            <w:hideMark/>
          </w:tcPr>
          <w:p w14:paraId="6D904806" w14:textId="77777777" w:rsidR="00080CE9" w:rsidRPr="007F5628" w:rsidRDefault="00080CE9" w:rsidP="00F3374C">
            <w:pPr>
              <w:pStyle w:val="TAC"/>
              <w:rPr>
                <w:lang w:val="de-DE" w:eastAsia="de-DE"/>
              </w:rPr>
            </w:pPr>
            <w:r w:rsidRPr="007F5628">
              <w:rPr>
                <w:lang w:val="de-DE" w:eastAsia="de-DE"/>
              </w:rPr>
              <w:t>TDD 30 kHz CA</w:t>
            </w:r>
          </w:p>
        </w:tc>
        <w:tc>
          <w:tcPr>
            <w:tcW w:w="1200" w:type="dxa"/>
            <w:shd w:val="clear" w:color="auto" w:fill="auto"/>
            <w:vAlign w:val="center"/>
            <w:hideMark/>
          </w:tcPr>
          <w:p w14:paraId="5327F58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3F024249" w14:textId="77777777" w:rsidR="00080CE9" w:rsidRPr="007F5628" w:rsidRDefault="00080CE9" w:rsidP="00F3374C">
            <w:pPr>
              <w:pStyle w:val="TAC"/>
              <w:rPr>
                <w:lang w:val="de-DE" w:eastAsia="de-DE"/>
              </w:rPr>
            </w:pPr>
            <w:r w:rsidRPr="007F5628">
              <w:rPr>
                <w:lang w:val="de-DE" w:eastAsia="de-DE"/>
              </w:rPr>
              <w:t>{8,7,6,5,4,3,2}</w:t>
            </w:r>
          </w:p>
        </w:tc>
        <w:tc>
          <w:tcPr>
            <w:tcW w:w="2320" w:type="dxa"/>
            <w:shd w:val="clear" w:color="auto" w:fill="auto"/>
            <w:vAlign w:val="center"/>
            <w:hideMark/>
          </w:tcPr>
          <w:p w14:paraId="54B5BDFD" w14:textId="77777777" w:rsidR="00080CE9" w:rsidRPr="007F5628" w:rsidRDefault="00080CE9" w:rsidP="00F3374C">
            <w:pPr>
              <w:pStyle w:val="TAC"/>
              <w:rPr>
                <w:lang w:val="de-DE" w:eastAsia="de-DE"/>
              </w:rPr>
            </w:pPr>
            <w:r w:rsidRPr="007F5628">
              <w:rPr>
                <w:lang w:val="de-DE" w:eastAsia="de-DE"/>
              </w:rPr>
              <w:t>{7,5,4}</w:t>
            </w:r>
          </w:p>
        </w:tc>
      </w:tr>
      <w:tr w:rsidR="00080CE9" w:rsidRPr="007F5628" w14:paraId="1706281B" w14:textId="77777777" w:rsidTr="00F3374C">
        <w:trPr>
          <w:trHeight w:val="255"/>
          <w:jc w:val="center"/>
        </w:trPr>
        <w:tc>
          <w:tcPr>
            <w:tcW w:w="2860" w:type="dxa"/>
            <w:shd w:val="clear" w:color="auto" w:fill="auto"/>
            <w:vAlign w:val="center"/>
            <w:hideMark/>
          </w:tcPr>
          <w:p w14:paraId="39C67C67" w14:textId="77777777" w:rsidR="00080CE9" w:rsidRPr="007F5628" w:rsidRDefault="00080CE9" w:rsidP="00F3374C">
            <w:pPr>
              <w:pStyle w:val="TAC"/>
              <w:rPr>
                <w:lang w:val="de-DE" w:eastAsia="de-DE"/>
              </w:rPr>
            </w:pPr>
            <w:r w:rsidRPr="007F5628">
              <w:rPr>
                <w:lang w:val="de-DE" w:eastAsia="de-DE"/>
              </w:rPr>
              <w:t>FDD 30 kHz +</w:t>
            </w:r>
          </w:p>
        </w:tc>
        <w:tc>
          <w:tcPr>
            <w:tcW w:w="1200" w:type="dxa"/>
            <w:tcBorders>
              <w:bottom w:val="nil"/>
            </w:tcBorders>
            <w:shd w:val="clear" w:color="auto" w:fill="auto"/>
            <w:vAlign w:val="center"/>
            <w:hideMark/>
          </w:tcPr>
          <w:p w14:paraId="0E9F502A"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10D31F72"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0E6A1722" w14:textId="77777777" w:rsidR="00080CE9" w:rsidRPr="007F5628" w:rsidRDefault="00080CE9" w:rsidP="00F3374C">
            <w:pPr>
              <w:pStyle w:val="TAC"/>
              <w:rPr>
                <w:lang w:val="de-DE" w:eastAsia="de-DE"/>
              </w:rPr>
            </w:pPr>
            <w:r w:rsidRPr="007F5628">
              <w:rPr>
                <w:lang w:val="de-DE" w:eastAsia="de-DE"/>
              </w:rPr>
              <w:t>N/A</w:t>
            </w:r>
          </w:p>
        </w:tc>
      </w:tr>
      <w:tr w:rsidR="00080CE9" w:rsidRPr="007F5628" w14:paraId="397408AE" w14:textId="77777777" w:rsidTr="00F3374C">
        <w:trPr>
          <w:trHeight w:val="270"/>
          <w:jc w:val="center"/>
        </w:trPr>
        <w:tc>
          <w:tcPr>
            <w:tcW w:w="2860" w:type="dxa"/>
            <w:shd w:val="clear" w:color="auto" w:fill="auto"/>
            <w:vAlign w:val="center"/>
            <w:hideMark/>
          </w:tcPr>
          <w:p w14:paraId="623D427D" w14:textId="77777777" w:rsidR="00080CE9" w:rsidRPr="007F5628" w:rsidRDefault="00080CE9" w:rsidP="00F3374C">
            <w:pPr>
              <w:pStyle w:val="TAC"/>
              <w:rPr>
                <w:lang w:val="de-DE" w:eastAsia="de-DE"/>
              </w:rPr>
            </w:pPr>
            <w:r w:rsidRPr="007F5628">
              <w:rPr>
                <w:lang w:val="de-DE" w:eastAsia="de-DE"/>
              </w:rPr>
              <w:t>FDD 30 kHz CA</w:t>
            </w:r>
          </w:p>
        </w:tc>
        <w:tc>
          <w:tcPr>
            <w:tcW w:w="1200" w:type="dxa"/>
            <w:tcBorders>
              <w:top w:val="nil"/>
            </w:tcBorders>
            <w:shd w:val="clear" w:color="auto" w:fill="auto"/>
            <w:vAlign w:val="center"/>
            <w:hideMark/>
          </w:tcPr>
          <w:p w14:paraId="632C9577"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06EF13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B279B0C" w14:textId="77777777" w:rsidR="00080CE9" w:rsidRPr="007F5628" w:rsidRDefault="00080CE9" w:rsidP="00F3374C">
            <w:pPr>
              <w:pStyle w:val="TAC"/>
              <w:rPr>
                <w:lang w:val="de-DE" w:eastAsia="de-DE"/>
              </w:rPr>
            </w:pPr>
          </w:p>
        </w:tc>
      </w:tr>
      <w:tr w:rsidR="00080CE9" w:rsidRPr="007F5628" w14:paraId="5FF11422" w14:textId="77777777" w:rsidTr="00F3374C">
        <w:trPr>
          <w:trHeight w:val="270"/>
          <w:jc w:val="center"/>
        </w:trPr>
        <w:tc>
          <w:tcPr>
            <w:tcW w:w="2860" w:type="dxa"/>
            <w:shd w:val="clear" w:color="auto" w:fill="auto"/>
            <w:vAlign w:val="center"/>
            <w:hideMark/>
          </w:tcPr>
          <w:p w14:paraId="337DD5A7" w14:textId="77777777" w:rsidR="00080CE9" w:rsidRPr="007F5628" w:rsidRDefault="00080CE9" w:rsidP="00F3374C">
            <w:pPr>
              <w:pStyle w:val="TAC"/>
              <w:rPr>
                <w:lang w:val="de-DE" w:eastAsia="de-DE"/>
              </w:rPr>
            </w:pPr>
            <w:r w:rsidRPr="007F5628">
              <w:rPr>
                <w:lang w:val="de-DE" w:eastAsia="de-DE"/>
              </w:rPr>
              <w:t>FDD 30 kHz +</w:t>
            </w:r>
          </w:p>
        </w:tc>
        <w:tc>
          <w:tcPr>
            <w:tcW w:w="1200" w:type="dxa"/>
            <w:shd w:val="clear" w:color="auto" w:fill="auto"/>
            <w:vAlign w:val="center"/>
            <w:hideMark/>
          </w:tcPr>
          <w:p w14:paraId="7D7A245B"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51D1BC35"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62E0E8C" w14:textId="77777777" w:rsidR="00080CE9" w:rsidRPr="007F5628" w:rsidRDefault="00080CE9" w:rsidP="00F3374C">
            <w:pPr>
              <w:pStyle w:val="TAC"/>
              <w:rPr>
                <w:lang w:val="de-DE" w:eastAsia="de-DE"/>
              </w:rPr>
            </w:pPr>
            <w:r w:rsidRPr="007F5628">
              <w:rPr>
                <w:lang w:val="de-DE" w:eastAsia="de-DE"/>
              </w:rPr>
              <w:t>{2}</w:t>
            </w:r>
          </w:p>
        </w:tc>
      </w:tr>
      <w:tr w:rsidR="00080CE9" w:rsidRPr="007F5628" w14:paraId="795137FA" w14:textId="77777777" w:rsidTr="00F3374C">
        <w:trPr>
          <w:trHeight w:val="270"/>
          <w:jc w:val="center"/>
        </w:trPr>
        <w:tc>
          <w:tcPr>
            <w:tcW w:w="2860" w:type="dxa"/>
            <w:shd w:val="clear" w:color="auto" w:fill="auto"/>
            <w:vAlign w:val="center"/>
            <w:hideMark/>
          </w:tcPr>
          <w:p w14:paraId="3E9E3F2F"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57EAB7F4"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29FE939"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2BC32AE4" w14:textId="77777777" w:rsidR="00080CE9" w:rsidRPr="007F5628" w:rsidRDefault="00080CE9" w:rsidP="00F3374C">
            <w:pPr>
              <w:pStyle w:val="TAC"/>
              <w:rPr>
                <w:lang w:val="de-DE" w:eastAsia="de-DE"/>
              </w:rPr>
            </w:pPr>
            <w:r w:rsidRPr="007F5628">
              <w:rPr>
                <w:lang w:val="de-DE" w:eastAsia="de-DE"/>
              </w:rPr>
              <w:t>{4,4,3,3,7,7,6,6,5,5}</w:t>
            </w:r>
          </w:p>
        </w:tc>
      </w:tr>
      <w:tr w:rsidR="00080CE9" w:rsidRPr="007F5628" w14:paraId="69075C21" w14:textId="77777777" w:rsidTr="00F3374C">
        <w:trPr>
          <w:trHeight w:val="270"/>
          <w:jc w:val="center"/>
        </w:trPr>
        <w:tc>
          <w:tcPr>
            <w:tcW w:w="2860" w:type="dxa"/>
            <w:shd w:val="clear" w:color="auto" w:fill="auto"/>
            <w:vAlign w:val="center"/>
            <w:hideMark/>
          </w:tcPr>
          <w:p w14:paraId="3BDD7924" w14:textId="77777777" w:rsidR="00080CE9" w:rsidRPr="007F5628" w:rsidRDefault="00080CE9" w:rsidP="00F3374C">
            <w:pPr>
              <w:pStyle w:val="TAC"/>
              <w:rPr>
                <w:lang w:val="de-DE" w:eastAsia="de-DE"/>
              </w:rPr>
            </w:pPr>
            <w:r w:rsidRPr="007F5628">
              <w:rPr>
                <w:lang w:val="de-DE" w:eastAsia="de-DE"/>
              </w:rPr>
              <w:t>FDD 30 kHz +</w:t>
            </w:r>
          </w:p>
        </w:tc>
        <w:tc>
          <w:tcPr>
            <w:tcW w:w="1200" w:type="dxa"/>
            <w:shd w:val="clear" w:color="auto" w:fill="auto"/>
            <w:vAlign w:val="center"/>
            <w:hideMark/>
          </w:tcPr>
          <w:p w14:paraId="3A7D35B7"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70828CF0"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5B65BCC3" w14:textId="77777777" w:rsidR="00080CE9" w:rsidRPr="007F5628" w:rsidRDefault="00080CE9" w:rsidP="00F3374C">
            <w:pPr>
              <w:pStyle w:val="TAC"/>
              <w:rPr>
                <w:lang w:val="de-DE" w:eastAsia="de-DE"/>
              </w:rPr>
            </w:pPr>
            <w:r w:rsidRPr="007F5628">
              <w:rPr>
                <w:lang w:val="de-DE" w:eastAsia="de-DE"/>
              </w:rPr>
              <w:t>{2}</w:t>
            </w:r>
          </w:p>
        </w:tc>
      </w:tr>
      <w:tr w:rsidR="00080CE9" w:rsidRPr="007F5628" w14:paraId="6D658145" w14:textId="77777777" w:rsidTr="00F3374C">
        <w:trPr>
          <w:trHeight w:val="270"/>
          <w:jc w:val="center"/>
        </w:trPr>
        <w:tc>
          <w:tcPr>
            <w:tcW w:w="2860" w:type="dxa"/>
            <w:shd w:val="clear" w:color="auto" w:fill="auto"/>
            <w:vAlign w:val="center"/>
            <w:hideMark/>
          </w:tcPr>
          <w:p w14:paraId="5A664F47" w14:textId="77777777" w:rsidR="00080CE9" w:rsidRPr="007F5628" w:rsidRDefault="00080CE9" w:rsidP="00F3374C">
            <w:pPr>
              <w:pStyle w:val="TAC"/>
              <w:rPr>
                <w:lang w:val="de-DE" w:eastAsia="de-DE"/>
              </w:rPr>
            </w:pPr>
            <w:r w:rsidRPr="007F5628">
              <w:rPr>
                <w:lang w:val="de-DE" w:eastAsia="de-DE"/>
              </w:rPr>
              <w:t>TDD 30 kHz CA</w:t>
            </w:r>
          </w:p>
        </w:tc>
        <w:tc>
          <w:tcPr>
            <w:tcW w:w="1200" w:type="dxa"/>
            <w:shd w:val="clear" w:color="auto" w:fill="auto"/>
            <w:vAlign w:val="center"/>
            <w:hideMark/>
          </w:tcPr>
          <w:p w14:paraId="21FC4936"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6915E1A" w14:textId="77777777" w:rsidR="00080CE9" w:rsidRPr="007F5628" w:rsidRDefault="00080CE9" w:rsidP="00F3374C">
            <w:pPr>
              <w:pStyle w:val="TAC"/>
              <w:rPr>
                <w:lang w:val="de-DE" w:eastAsia="de-DE"/>
              </w:rPr>
            </w:pPr>
            <w:r w:rsidRPr="007F5628">
              <w:rPr>
                <w:lang w:val="de-DE" w:eastAsia="de-DE"/>
              </w:rPr>
              <w:t>{8,7,6,5,4,3,12}</w:t>
            </w:r>
          </w:p>
        </w:tc>
        <w:tc>
          <w:tcPr>
            <w:tcW w:w="2320" w:type="dxa"/>
            <w:shd w:val="clear" w:color="auto" w:fill="auto"/>
            <w:vAlign w:val="center"/>
            <w:hideMark/>
          </w:tcPr>
          <w:p w14:paraId="71D40234" w14:textId="77777777" w:rsidR="00080CE9" w:rsidRPr="007F5628" w:rsidRDefault="00080CE9" w:rsidP="00F3374C">
            <w:pPr>
              <w:pStyle w:val="TAC"/>
              <w:rPr>
                <w:lang w:val="de-DE" w:eastAsia="de-DE"/>
              </w:rPr>
            </w:pPr>
            <w:r w:rsidRPr="007F5628">
              <w:rPr>
                <w:lang w:val="de-DE" w:eastAsia="de-DE"/>
              </w:rPr>
              <w:t>{8,7,6,5,4,3,12,12,10,10}</w:t>
            </w:r>
          </w:p>
        </w:tc>
      </w:tr>
      <w:tr w:rsidR="00080CE9" w:rsidRPr="007F5628" w14:paraId="57588803" w14:textId="77777777" w:rsidTr="00F3374C">
        <w:trPr>
          <w:trHeight w:val="255"/>
          <w:jc w:val="center"/>
        </w:trPr>
        <w:tc>
          <w:tcPr>
            <w:tcW w:w="2860" w:type="dxa"/>
            <w:shd w:val="clear" w:color="auto" w:fill="auto"/>
            <w:vAlign w:val="center"/>
            <w:hideMark/>
          </w:tcPr>
          <w:p w14:paraId="6A1D21FC" w14:textId="77777777" w:rsidR="00080CE9" w:rsidRPr="007F5628" w:rsidRDefault="00080CE9" w:rsidP="00F3374C">
            <w:pPr>
              <w:pStyle w:val="TAC"/>
              <w:rPr>
                <w:lang w:val="de-DE" w:eastAsia="de-DE"/>
              </w:rPr>
            </w:pPr>
            <w:r w:rsidRPr="007F5628">
              <w:rPr>
                <w:lang w:val="de-DE" w:eastAsia="de-DE"/>
              </w:rPr>
              <w:t>TDD 30 kHz +</w:t>
            </w:r>
          </w:p>
        </w:tc>
        <w:tc>
          <w:tcPr>
            <w:tcW w:w="1200" w:type="dxa"/>
            <w:tcBorders>
              <w:bottom w:val="nil"/>
            </w:tcBorders>
            <w:shd w:val="clear" w:color="auto" w:fill="auto"/>
            <w:vAlign w:val="center"/>
            <w:hideMark/>
          </w:tcPr>
          <w:p w14:paraId="7AADAC5E"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73BA7A98" w14:textId="77777777" w:rsidR="00080CE9" w:rsidRPr="007F5628" w:rsidRDefault="00080CE9" w:rsidP="00F3374C">
            <w:pPr>
              <w:pStyle w:val="TAC"/>
              <w:rPr>
                <w:lang w:val="de-DE" w:eastAsia="de-DE"/>
              </w:rPr>
            </w:pPr>
            <w:r w:rsidRPr="007F5628">
              <w:rPr>
                <w:lang w:val="de-DE" w:eastAsia="de-DE"/>
              </w:rPr>
              <w:t>{8,7,6,5,4,3,2}</w:t>
            </w:r>
          </w:p>
        </w:tc>
        <w:tc>
          <w:tcPr>
            <w:tcW w:w="2320" w:type="dxa"/>
            <w:tcBorders>
              <w:bottom w:val="nil"/>
            </w:tcBorders>
            <w:shd w:val="clear" w:color="auto" w:fill="auto"/>
            <w:vAlign w:val="center"/>
            <w:hideMark/>
          </w:tcPr>
          <w:p w14:paraId="53FE2183" w14:textId="77777777" w:rsidR="00080CE9" w:rsidRPr="007F5628" w:rsidRDefault="00080CE9" w:rsidP="00F3374C">
            <w:pPr>
              <w:pStyle w:val="TAC"/>
              <w:rPr>
                <w:lang w:val="de-DE" w:eastAsia="de-DE"/>
              </w:rPr>
            </w:pPr>
            <w:r w:rsidRPr="007F5628">
              <w:rPr>
                <w:lang w:val="de-DE" w:eastAsia="de-DE"/>
              </w:rPr>
              <w:t>N/A</w:t>
            </w:r>
          </w:p>
        </w:tc>
      </w:tr>
      <w:tr w:rsidR="00080CE9" w:rsidRPr="007F5628" w14:paraId="3CD50145" w14:textId="77777777" w:rsidTr="00F3374C">
        <w:trPr>
          <w:trHeight w:val="270"/>
          <w:jc w:val="center"/>
        </w:trPr>
        <w:tc>
          <w:tcPr>
            <w:tcW w:w="2860" w:type="dxa"/>
            <w:shd w:val="clear" w:color="auto" w:fill="auto"/>
            <w:vAlign w:val="center"/>
            <w:hideMark/>
          </w:tcPr>
          <w:p w14:paraId="7A66CAB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tcBorders>
            <w:shd w:val="clear" w:color="auto" w:fill="auto"/>
            <w:vAlign w:val="center"/>
            <w:hideMark/>
          </w:tcPr>
          <w:p w14:paraId="547C5A7F" w14:textId="77777777" w:rsidR="00080CE9" w:rsidRPr="007F5628" w:rsidRDefault="00080CE9" w:rsidP="00F3374C">
            <w:pPr>
              <w:pStyle w:val="TAC"/>
              <w:rPr>
                <w:rFonts w:cs="Arial"/>
                <w:color w:val="000000"/>
                <w:szCs w:val="18"/>
                <w:lang w:val="de-DE" w:eastAsia="de-DE"/>
              </w:rPr>
            </w:pPr>
          </w:p>
        </w:tc>
        <w:tc>
          <w:tcPr>
            <w:tcW w:w="1600" w:type="dxa"/>
            <w:tcBorders>
              <w:top w:val="nil"/>
            </w:tcBorders>
            <w:shd w:val="clear" w:color="auto" w:fill="auto"/>
            <w:vAlign w:val="center"/>
            <w:hideMark/>
          </w:tcPr>
          <w:p w14:paraId="41A8B000"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tcBorders>
            <w:shd w:val="clear" w:color="auto" w:fill="auto"/>
            <w:vAlign w:val="center"/>
            <w:hideMark/>
          </w:tcPr>
          <w:p w14:paraId="7F74BF1F"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bl>
    <w:p w14:paraId="529E9B64" w14:textId="77777777" w:rsidR="00080CE9" w:rsidRDefault="00080CE9" w:rsidP="00080CE9"/>
    <w:p w14:paraId="29BC37AD" w14:textId="77777777" w:rsidR="00080CE9" w:rsidRPr="00835F44" w:rsidRDefault="00080CE9" w:rsidP="00080CE9">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0DF2C006" w14:textId="77777777" w:rsidTr="00F3374C">
        <w:trPr>
          <w:trHeight w:val="1215"/>
          <w:jc w:val="center"/>
        </w:trPr>
        <w:tc>
          <w:tcPr>
            <w:tcW w:w="4060" w:type="dxa"/>
            <w:gridSpan w:val="2"/>
            <w:shd w:val="clear" w:color="auto" w:fill="auto"/>
            <w:vAlign w:val="center"/>
            <w:hideMark/>
          </w:tcPr>
          <w:p w14:paraId="34B0B45A" w14:textId="77777777" w:rsidR="00080CE9" w:rsidRPr="007F5628" w:rsidRDefault="00080CE9" w:rsidP="00F3374C">
            <w:pPr>
              <w:pStyle w:val="TAH"/>
              <w:rPr>
                <w:lang w:val="en-US" w:eastAsia="de-DE"/>
              </w:rPr>
            </w:pPr>
            <w:r w:rsidRPr="00E5338A">
              <w:t>HARQ process number</w:t>
            </w:r>
          </w:p>
        </w:tc>
        <w:tc>
          <w:tcPr>
            <w:tcW w:w="1600" w:type="dxa"/>
            <w:shd w:val="clear" w:color="auto" w:fill="auto"/>
            <w:vAlign w:val="center"/>
            <w:hideMark/>
          </w:tcPr>
          <w:p w14:paraId="7A03A5A0" w14:textId="77777777" w:rsidR="00080CE9" w:rsidRPr="007F5628" w:rsidRDefault="00080CE9" w:rsidP="00F3374C">
            <w:pPr>
              <w:pStyle w:val="TAH"/>
              <w:rPr>
                <w:lang w:val="en-US" w:eastAsia="de-DE"/>
              </w:rPr>
            </w:pPr>
            <w:r w:rsidRPr="00A279A2">
              <w:t>CCs with the same duplex mode and SCS with Pcell</w:t>
            </w:r>
          </w:p>
        </w:tc>
        <w:tc>
          <w:tcPr>
            <w:tcW w:w="2320" w:type="dxa"/>
            <w:shd w:val="clear" w:color="auto" w:fill="auto"/>
            <w:vAlign w:val="center"/>
            <w:hideMark/>
          </w:tcPr>
          <w:p w14:paraId="78F5EF85" w14:textId="77777777" w:rsidR="00080CE9" w:rsidRPr="007F5628" w:rsidRDefault="00080CE9" w:rsidP="00F3374C">
            <w:pPr>
              <w:pStyle w:val="TAH"/>
              <w:rPr>
                <w:lang w:val="en-US" w:eastAsia="de-DE"/>
              </w:rPr>
            </w:pPr>
            <w:r w:rsidRPr="00A279A2">
              <w:t>CCs with different duplex mode and/or SCS with Pcell</w:t>
            </w:r>
          </w:p>
        </w:tc>
      </w:tr>
      <w:tr w:rsidR="00080CE9" w:rsidRPr="007F5628" w14:paraId="39406660" w14:textId="77777777" w:rsidTr="00F3374C">
        <w:trPr>
          <w:trHeight w:val="270"/>
          <w:jc w:val="center"/>
        </w:trPr>
        <w:tc>
          <w:tcPr>
            <w:tcW w:w="2860" w:type="dxa"/>
            <w:shd w:val="clear" w:color="auto" w:fill="auto"/>
            <w:vAlign w:val="center"/>
            <w:hideMark/>
          </w:tcPr>
          <w:p w14:paraId="34BD5FA7" w14:textId="77777777" w:rsidR="00080CE9" w:rsidRPr="007F5628" w:rsidRDefault="00080CE9" w:rsidP="00F3374C">
            <w:pPr>
              <w:pStyle w:val="TAC"/>
              <w:rPr>
                <w:lang w:val="de-DE" w:eastAsia="de-DE"/>
              </w:rPr>
            </w:pPr>
            <w:r w:rsidRPr="00E5338A">
              <w:t>FDD 15 kHz +</w:t>
            </w:r>
          </w:p>
        </w:tc>
        <w:tc>
          <w:tcPr>
            <w:tcW w:w="1200" w:type="dxa"/>
            <w:tcBorders>
              <w:bottom w:val="nil"/>
            </w:tcBorders>
            <w:shd w:val="clear" w:color="auto" w:fill="auto"/>
            <w:vAlign w:val="center"/>
            <w:hideMark/>
          </w:tcPr>
          <w:p w14:paraId="600B495B"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2C0A1109" w14:textId="77777777" w:rsidR="00080CE9" w:rsidRPr="007F5628" w:rsidRDefault="00080CE9" w:rsidP="00F3374C">
            <w:pPr>
              <w:pStyle w:val="TAC"/>
              <w:rPr>
                <w:lang w:val="de-DE" w:eastAsia="de-DE"/>
              </w:rPr>
            </w:pPr>
            <w:r w:rsidRPr="00E5338A">
              <w:t>4</w:t>
            </w:r>
          </w:p>
        </w:tc>
        <w:tc>
          <w:tcPr>
            <w:tcW w:w="2320" w:type="dxa"/>
            <w:tcBorders>
              <w:bottom w:val="nil"/>
            </w:tcBorders>
            <w:shd w:val="clear" w:color="auto" w:fill="auto"/>
            <w:vAlign w:val="center"/>
            <w:hideMark/>
          </w:tcPr>
          <w:p w14:paraId="193C4C1B" w14:textId="77777777" w:rsidR="00080CE9" w:rsidRPr="007F5628" w:rsidRDefault="00080CE9" w:rsidP="00F3374C">
            <w:pPr>
              <w:pStyle w:val="TAC"/>
              <w:rPr>
                <w:lang w:val="de-DE" w:eastAsia="de-DE"/>
              </w:rPr>
            </w:pPr>
            <w:r w:rsidRPr="00E5338A">
              <w:t>N/A</w:t>
            </w:r>
          </w:p>
        </w:tc>
      </w:tr>
      <w:tr w:rsidR="00080CE9" w:rsidRPr="007F5628" w14:paraId="7EFD2BA1" w14:textId="77777777" w:rsidTr="00F3374C">
        <w:trPr>
          <w:trHeight w:val="270"/>
          <w:jc w:val="center"/>
        </w:trPr>
        <w:tc>
          <w:tcPr>
            <w:tcW w:w="2860" w:type="dxa"/>
            <w:shd w:val="clear" w:color="auto" w:fill="auto"/>
            <w:vAlign w:val="center"/>
            <w:hideMark/>
          </w:tcPr>
          <w:p w14:paraId="76A43E0C" w14:textId="77777777" w:rsidR="00080CE9" w:rsidRPr="007F5628" w:rsidRDefault="00080CE9" w:rsidP="00F3374C">
            <w:pPr>
              <w:pStyle w:val="TAC"/>
              <w:rPr>
                <w:lang w:val="de-DE" w:eastAsia="de-DE"/>
              </w:rPr>
            </w:pPr>
            <w:r w:rsidRPr="00E5338A">
              <w:t>FDD 15 kHz CA</w:t>
            </w:r>
          </w:p>
        </w:tc>
        <w:tc>
          <w:tcPr>
            <w:tcW w:w="1200" w:type="dxa"/>
            <w:tcBorders>
              <w:top w:val="nil"/>
            </w:tcBorders>
            <w:shd w:val="clear" w:color="auto" w:fill="auto"/>
            <w:vAlign w:val="center"/>
            <w:hideMark/>
          </w:tcPr>
          <w:p w14:paraId="15ED5603"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D096A1C"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D3896C6" w14:textId="77777777" w:rsidR="00080CE9" w:rsidRPr="007F5628" w:rsidRDefault="00080CE9" w:rsidP="00F3374C">
            <w:pPr>
              <w:pStyle w:val="TAC"/>
              <w:rPr>
                <w:lang w:val="de-DE" w:eastAsia="de-DE"/>
              </w:rPr>
            </w:pPr>
          </w:p>
        </w:tc>
      </w:tr>
      <w:tr w:rsidR="00080CE9" w:rsidRPr="007F5628" w14:paraId="4FB3502E" w14:textId="77777777" w:rsidTr="00F3374C">
        <w:trPr>
          <w:trHeight w:val="270"/>
          <w:jc w:val="center"/>
        </w:trPr>
        <w:tc>
          <w:tcPr>
            <w:tcW w:w="2860" w:type="dxa"/>
            <w:shd w:val="clear" w:color="auto" w:fill="auto"/>
            <w:vAlign w:val="center"/>
            <w:hideMark/>
          </w:tcPr>
          <w:p w14:paraId="517FA983"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2996E154"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1C4F2C15"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5AEFEE" w14:textId="77777777" w:rsidR="00080CE9" w:rsidRPr="007F5628" w:rsidRDefault="00080CE9" w:rsidP="00F3374C">
            <w:pPr>
              <w:pStyle w:val="TAC"/>
              <w:rPr>
                <w:lang w:val="de-DE" w:eastAsia="de-DE"/>
              </w:rPr>
            </w:pPr>
            <w:r w:rsidRPr="00E5338A">
              <w:t>8</w:t>
            </w:r>
          </w:p>
        </w:tc>
      </w:tr>
      <w:tr w:rsidR="00080CE9" w:rsidRPr="007F5628" w14:paraId="5FE37F2D" w14:textId="77777777" w:rsidTr="00F3374C">
        <w:trPr>
          <w:trHeight w:val="270"/>
          <w:jc w:val="center"/>
        </w:trPr>
        <w:tc>
          <w:tcPr>
            <w:tcW w:w="2860" w:type="dxa"/>
            <w:shd w:val="clear" w:color="auto" w:fill="auto"/>
            <w:vAlign w:val="center"/>
            <w:hideMark/>
          </w:tcPr>
          <w:p w14:paraId="2D17E2EF" w14:textId="77777777" w:rsidR="00080CE9" w:rsidRPr="007F5628" w:rsidRDefault="00080CE9" w:rsidP="00F3374C">
            <w:pPr>
              <w:pStyle w:val="TAC"/>
              <w:rPr>
                <w:lang w:val="de-DE" w:eastAsia="de-DE"/>
              </w:rPr>
            </w:pPr>
            <w:r w:rsidRPr="00E5338A">
              <w:t>FDD 30 kHz CA</w:t>
            </w:r>
          </w:p>
        </w:tc>
        <w:tc>
          <w:tcPr>
            <w:tcW w:w="1200" w:type="dxa"/>
            <w:shd w:val="clear" w:color="auto" w:fill="auto"/>
            <w:vAlign w:val="center"/>
            <w:hideMark/>
          </w:tcPr>
          <w:p w14:paraId="0869A5B9"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80754D7"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4EA382" w14:textId="77777777" w:rsidR="00080CE9" w:rsidRPr="007F5628" w:rsidRDefault="00080CE9" w:rsidP="00F3374C">
            <w:pPr>
              <w:pStyle w:val="TAC"/>
              <w:rPr>
                <w:lang w:val="de-DE" w:eastAsia="de-DE"/>
              </w:rPr>
            </w:pPr>
            <w:r w:rsidRPr="00E5338A">
              <w:t>8</w:t>
            </w:r>
          </w:p>
        </w:tc>
      </w:tr>
      <w:tr w:rsidR="00080CE9" w:rsidRPr="007F5628" w14:paraId="1DBA28D7" w14:textId="77777777" w:rsidTr="00F3374C">
        <w:trPr>
          <w:trHeight w:val="270"/>
          <w:jc w:val="center"/>
        </w:trPr>
        <w:tc>
          <w:tcPr>
            <w:tcW w:w="2860" w:type="dxa"/>
            <w:shd w:val="clear" w:color="auto" w:fill="auto"/>
            <w:vAlign w:val="center"/>
            <w:hideMark/>
          </w:tcPr>
          <w:p w14:paraId="3592D018"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5C45EE07"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1C95D0F"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2503CC1D" w14:textId="77777777" w:rsidR="00080CE9" w:rsidRPr="007F5628" w:rsidRDefault="00080CE9" w:rsidP="00F3374C">
            <w:pPr>
              <w:pStyle w:val="TAC"/>
              <w:rPr>
                <w:lang w:val="de-DE" w:eastAsia="de-DE"/>
              </w:rPr>
            </w:pPr>
            <w:r w:rsidRPr="00E5338A">
              <w:t>8</w:t>
            </w:r>
          </w:p>
        </w:tc>
      </w:tr>
      <w:tr w:rsidR="00080CE9" w:rsidRPr="007F5628" w14:paraId="1C665A09" w14:textId="77777777" w:rsidTr="00F3374C">
        <w:trPr>
          <w:trHeight w:val="270"/>
          <w:jc w:val="center"/>
        </w:trPr>
        <w:tc>
          <w:tcPr>
            <w:tcW w:w="2860" w:type="dxa"/>
            <w:shd w:val="clear" w:color="auto" w:fill="auto"/>
            <w:vAlign w:val="center"/>
            <w:hideMark/>
          </w:tcPr>
          <w:p w14:paraId="09BD8259" w14:textId="77777777" w:rsidR="00080CE9" w:rsidRPr="007F5628" w:rsidRDefault="00080CE9" w:rsidP="00F3374C">
            <w:pPr>
              <w:pStyle w:val="TAC"/>
              <w:rPr>
                <w:lang w:val="de-DE" w:eastAsia="de-DE"/>
              </w:rPr>
            </w:pPr>
            <w:r w:rsidRPr="00E5338A">
              <w:t>TDD 15 kHz CA</w:t>
            </w:r>
          </w:p>
        </w:tc>
        <w:tc>
          <w:tcPr>
            <w:tcW w:w="1200" w:type="dxa"/>
            <w:shd w:val="clear" w:color="auto" w:fill="auto"/>
            <w:vAlign w:val="center"/>
            <w:hideMark/>
          </w:tcPr>
          <w:p w14:paraId="463E335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5B43CA52"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2B59D74" w14:textId="77777777" w:rsidR="00080CE9" w:rsidRPr="007F5628" w:rsidRDefault="00080CE9" w:rsidP="00F3374C">
            <w:pPr>
              <w:pStyle w:val="TAC"/>
              <w:rPr>
                <w:lang w:val="de-DE" w:eastAsia="de-DE"/>
              </w:rPr>
            </w:pPr>
            <w:r w:rsidRPr="00E5338A">
              <w:t>8</w:t>
            </w:r>
          </w:p>
        </w:tc>
      </w:tr>
      <w:tr w:rsidR="00080CE9" w:rsidRPr="007F5628" w14:paraId="588B9616" w14:textId="77777777" w:rsidTr="00F3374C">
        <w:trPr>
          <w:trHeight w:val="270"/>
          <w:jc w:val="center"/>
        </w:trPr>
        <w:tc>
          <w:tcPr>
            <w:tcW w:w="2860" w:type="dxa"/>
            <w:shd w:val="clear" w:color="auto" w:fill="auto"/>
            <w:vAlign w:val="center"/>
            <w:hideMark/>
          </w:tcPr>
          <w:p w14:paraId="1D98DE84"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0C9D403A"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7B5B57C"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6100034D" w14:textId="77777777" w:rsidR="00080CE9" w:rsidRPr="007F5628" w:rsidRDefault="00080CE9" w:rsidP="00F3374C">
            <w:pPr>
              <w:pStyle w:val="TAC"/>
              <w:rPr>
                <w:lang w:val="de-DE" w:eastAsia="de-DE"/>
              </w:rPr>
            </w:pPr>
            <w:r w:rsidRPr="00E5338A">
              <w:t>8</w:t>
            </w:r>
          </w:p>
        </w:tc>
      </w:tr>
      <w:tr w:rsidR="00080CE9" w:rsidRPr="007F5628" w14:paraId="6DBAF366" w14:textId="77777777" w:rsidTr="00F3374C">
        <w:trPr>
          <w:trHeight w:val="270"/>
          <w:jc w:val="center"/>
        </w:trPr>
        <w:tc>
          <w:tcPr>
            <w:tcW w:w="2860" w:type="dxa"/>
            <w:shd w:val="clear" w:color="auto" w:fill="auto"/>
            <w:vAlign w:val="center"/>
            <w:hideMark/>
          </w:tcPr>
          <w:p w14:paraId="7E09A028"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52521A6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32CB2B8C" w14:textId="77777777" w:rsidR="00080CE9" w:rsidRPr="007F5628" w:rsidRDefault="00080CE9" w:rsidP="00F3374C">
            <w:pPr>
              <w:pStyle w:val="TAC"/>
              <w:rPr>
                <w:lang w:val="de-DE" w:eastAsia="de-DE"/>
              </w:rPr>
            </w:pPr>
            <w:r w:rsidRPr="00E5338A">
              <w:t>10</w:t>
            </w:r>
          </w:p>
        </w:tc>
        <w:tc>
          <w:tcPr>
            <w:tcW w:w="2320" w:type="dxa"/>
            <w:shd w:val="clear" w:color="auto" w:fill="auto"/>
            <w:vAlign w:val="center"/>
            <w:hideMark/>
          </w:tcPr>
          <w:p w14:paraId="37525CB2" w14:textId="77777777" w:rsidR="00080CE9" w:rsidRPr="007F5628" w:rsidRDefault="00080CE9" w:rsidP="00F3374C">
            <w:pPr>
              <w:pStyle w:val="TAC"/>
              <w:rPr>
                <w:lang w:val="de-DE" w:eastAsia="de-DE"/>
              </w:rPr>
            </w:pPr>
            <w:r w:rsidRPr="00E5338A">
              <w:t>8</w:t>
            </w:r>
          </w:p>
        </w:tc>
      </w:tr>
      <w:tr w:rsidR="00080CE9" w:rsidRPr="007F5628" w14:paraId="3D96F5B7" w14:textId="77777777" w:rsidTr="00F3374C">
        <w:trPr>
          <w:trHeight w:val="255"/>
          <w:jc w:val="center"/>
        </w:trPr>
        <w:tc>
          <w:tcPr>
            <w:tcW w:w="2860" w:type="dxa"/>
            <w:shd w:val="clear" w:color="auto" w:fill="auto"/>
            <w:vAlign w:val="center"/>
            <w:hideMark/>
          </w:tcPr>
          <w:p w14:paraId="38188EFC" w14:textId="77777777" w:rsidR="00080CE9" w:rsidRPr="007F5628" w:rsidRDefault="00080CE9" w:rsidP="00F3374C">
            <w:pPr>
              <w:pStyle w:val="TAC"/>
              <w:rPr>
                <w:lang w:val="de-DE" w:eastAsia="de-DE"/>
              </w:rPr>
            </w:pPr>
            <w:r w:rsidRPr="00E5338A">
              <w:t>TDD 15 kHz +</w:t>
            </w:r>
          </w:p>
        </w:tc>
        <w:tc>
          <w:tcPr>
            <w:tcW w:w="1200" w:type="dxa"/>
            <w:tcBorders>
              <w:bottom w:val="nil"/>
            </w:tcBorders>
            <w:shd w:val="clear" w:color="auto" w:fill="auto"/>
            <w:vAlign w:val="center"/>
            <w:hideMark/>
          </w:tcPr>
          <w:p w14:paraId="21322800"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C35424C"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423D1D39" w14:textId="77777777" w:rsidR="00080CE9" w:rsidRPr="007F5628" w:rsidRDefault="00080CE9" w:rsidP="00F3374C">
            <w:pPr>
              <w:pStyle w:val="TAC"/>
              <w:rPr>
                <w:lang w:val="de-DE" w:eastAsia="de-DE"/>
              </w:rPr>
            </w:pPr>
            <w:r w:rsidRPr="00E5338A">
              <w:t>N/A</w:t>
            </w:r>
          </w:p>
        </w:tc>
      </w:tr>
      <w:tr w:rsidR="00080CE9" w:rsidRPr="007F5628" w14:paraId="0D3B2C6B" w14:textId="77777777" w:rsidTr="00F3374C">
        <w:trPr>
          <w:trHeight w:val="270"/>
          <w:jc w:val="center"/>
        </w:trPr>
        <w:tc>
          <w:tcPr>
            <w:tcW w:w="2860" w:type="dxa"/>
            <w:shd w:val="clear" w:color="auto" w:fill="auto"/>
            <w:vAlign w:val="center"/>
            <w:hideMark/>
          </w:tcPr>
          <w:p w14:paraId="635D376F" w14:textId="77777777" w:rsidR="00080CE9" w:rsidRPr="007F5628" w:rsidRDefault="00080CE9" w:rsidP="00F3374C">
            <w:pPr>
              <w:pStyle w:val="TAC"/>
              <w:rPr>
                <w:lang w:val="de-DE" w:eastAsia="de-DE"/>
              </w:rPr>
            </w:pPr>
            <w:r w:rsidRPr="00E5338A">
              <w:t>TDD 15 kHz CA</w:t>
            </w:r>
          </w:p>
        </w:tc>
        <w:tc>
          <w:tcPr>
            <w:tcW w:w="1200" w:type="dxa"/>
            <w:tcBorders>
              <w:top w:val="nil"/>
            </w:tcBorders>
            <w:shd w:val="clear" w:color="auto" w:fill="auto"/>
            <w:vAlign w:val="center"/>
            <w:hideMark/>
          </w:tcPr>
          <w:p w14:paraId="0A2481E2"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3597657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0C1B4538" w14:textId="77777777" w:rsidR="00080CE9" w:rsidRPr="007F5628" w:rsidRDefault="00080CE9" w:rsidP="00F3374C">
            <w:pPr>
              <w:pStyle w:val="TAC"/>
              <w:rPr>
                <w:lang w:val="de-DE" w:eastAsia="de-DE"/>
              </w:rPr>
            </w:pPr>
          </w:p>
        </w:tc>
      </w:tr>
      <w:tr w:rsidR="00080CE9" w:rsidRPr="007F5628" w14:paraId="33038301" w14:textId="77777777" w:rsidTr="00F3374C">
        <w:trPr>
          <w:trHeight w:val="270"/>
          <w:jc w:val="center"/>
        </w:trPr>
        <w:tc>
          <w:tcPr>
            <w:tcW w:w="2860" w:type="dxa"/>
            <w:shd w:val="clear" w:color="auto" w:fill="auto"/>
            <w:vAlign w:val="center"/>
            <w:hideMark/>
          </w:tcPr>
          <w:p w14:paraId="3223CBC1" w14:textId="77777777" w:rsidR="00080CE9" w:rsidRPr="007F5628" w:rsidRDefault="00080CE9" w:rsidP="00F3374C">
            <w:pPr>
              <w:pStyle w:val="TAC"/>
              <w:rPr>
                <w:lang w:val="de-DE" w:eastAsia="de-DE"/>
              </w:rPr>
            </w:pPr>
            <w:r w:rsidRPr="00E5338A">
              <w:t>TDD 15 kHz +</w:t>
            </w:r>
          </w:p>
        </w:tc>
        <w:tc>
          <w:tcPr>
            <w:tcW w:w="1200" w:type="dxa"/>
            <w:shd w:val="clear" w:color="auto" w:fill="auto"/>
            <w:vAlign w:val="center"/>
            <w:hideMark/>
          </w:tcPr>
          <w:p w14:paraId="224C7E83"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6B9E216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7581DB" w14:textId="77777777" w:rsidR="00080CE9" w:rsidRPr="007F5628" w:rsidRDefault="00080CE9" w:rsidP="00F3374C">
            <w:pPr>
              <w:pStyle w:val="TAC"/>
              <w:rPr>
                <w:lang w:val="de-DE" w:eastAsia="de-DE"/>
              </w:rPr>
            </w:pPr>
            <w:r w:rsidRPr="00E5338A">
              <w:t>12</w:t>
            </w:r>
          </w:p>
        </w:tc>
      </w:tr>
      <w:tr w:rsidR="00080CE9" w:rsidRPr="007F5628" w14:paraId="6E5D522B" w14:textId="77777777" w:rsidTr="00F3374C">
        <w:trPr>
          <w:trHeight w:val="270"/>
          <w:jc w:val="center"/>
        </w:trPr>
        <w:tc>
          <w:tcPr>
            <w:tcW w:w="2860" w:type="dxa"/>
            <w:shd w:val="clear" w:color="auto" w:fill="auto"/>
            <w:vAlign w:val="center"/>
            <w:hideMark/>
          </w:tcPr>
          <w:p w14:paraId="28C58C0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3D9A2AD5"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E6A06FE"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9B2168" w14:textId="77777777" w:rsidR="00080CE9" w:rsidRPr="007F5628" w:rsidRDefault="00080CE9" w:rsidP="00F3374C">
            <w:pPr>
              <w:pStyle w:val="TAC"/>
              <w:rPr>
                <w:lang w:val="de-DE" w:eastAsia="de-DE"/>
              </w:rPr>
            </w:pPr>
            <w:r w:rsidRPr="00E5338A">
              <w:t>8</w:t>
            </w:r>
          </w:p>
        </w:tc>
      </w:tr>
      <w:tr w:rsidR="00080CE9" w:rsidRPr="007F5628" w14:paraId="06FA5670" w14:textId="77777777" w:rsidTr="00F3374C">
        <w:trPr>
          <w:trHeight w:val="255"/>
          <w:jc w:val="center"/>
        </w:trPr>
        <w:tc>
          <w:tcPr>
            <w:tcW w:w="2860" w:type="dxa"/>
            <w:shd w:val="clear" w:color="auto" w:fill="auto"/>
            <w:vAlign w:val="center"/>
            <w:hideMark/>
          </w:tcPr>
          <w:p w14:paraId="0D262F17" w14:textId="77777777" w:rsidR="00080CE9" w:rsidRPr="007F5628" w:rsidRDefault="00080CE9" w:rsidP="00F3374C">
            <w:pPr>
              <w:pStyle w:val="TAC"/>
              <w:rPr>
                <w:lang w:val="de-DE" w:eastAsia="de-DE"/>
              </w:rPr>
            </w:pPr>
            <w:r w:rsidRPr="00E5338A">
              <w:t>FDD 30 kHz +</w:t>
            </w:r>
          </w:p>
        </w:tc>
        <w:tc>
          <w:tcPr>
            <w:tcW w:w="1200" w:type="dxa"/>
            <w:tcBorders>
              <w:bottom w:val="nil"/>
            </w:tcBorders>
            <w:shd w:val="clear" w:color="auto" w:fill="auto"/>
            <w:vAlign w:val="center"/>
            <w:hideMark/>
          </w:tcPr>
          <w:p w14:paraId="0CE93563"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69B1DAFF"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672B6624" w14:textId="77777777" w:rsidR="00080CE9" w:rsidRPr="007F5628" w:rsidRDefault="00080CE9" w:rsidP="00F3374C">
            <w:pPr>
              <w:pStyle w:val="TAC"/>
              <w:rPr>
                <w:lang w:val="de-DE" w:eastAsia="de-DE"/>
              </w:rPr>
            </w:pPr>
            <w:r w:rsidRPr="00E5338A">
              <w:t>N/A</w:t>
            </w:r>
          </w:p>
        </w:tc>
      </w:tr>
      <w:tr w:rsidR="00080CE9" w:rsidRPr="007F5628" w14:paraId="0106EFAF" w14:textId="77777777" w:rsidTr="00F3374C">
        <w:trPr>
          <w:trHeight w:val="270"/>
          <w:jc w:val="center"/>
        </w:trPr>
        <w:tc>
          <w:tcPr>
            <w:tcW w:w="2860" w:type="dxa"/>
            <w:shd w:val="clear" w:color="auto" w:fill="auto"/>
            <w:vAlign w:val="center"/>
            <w:hideMark/>
          </w:tcPr>
          <w:p w14:paraId="4CD2B49E" w14:textId="77777777" w:rsidR="00080CE9" w:rsidRPr="007F5628" w:rsidRDefault="00080CE9" w:rsidP="00F3374C">
            <w:pPr>
              <w:pStyle w:val="TAC"/>
              <w:rPr>
                <w:lang w:val="de-DE" w:eastAsia="de-DE"/>
              </w:rPr>
            </w:pPr>
            <w:r w:rsidRPr="00E5338A">
              <w:t>FDD 30 kHz CA</w:t>
            </w:r>
          </w:p>
        </w:tc>
        <w:tc>
          <w:tcPr>
            <w:tcW w:w="1200" w:type="dxa"/>
            <w:tcBorders>
              <w:top w:val="nil"/>
            </w:tcBorders>
            <w:shd w:val="clear" w:color="auto" w:fill="auto"/>
            <w:vAlign w:val="center"/>
            <w:hideMark/>
          </w:tcPr>
          <w:p w14:paraId="4A67F880"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1B51DF2"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6C4A7F6A" w14:textId="77777777" w:rsidR="00080CE9" w:rsidRPr="007F5628" w:rsidRDefault="00080CE9" w:rsidP="00F3374C">
            <w:pPr>
              <w:pStyle w:val="TAC"/>
              <w:rPr>
                <w:lang w:val="de-DE" w:eastAsia="de-DE"/>
              </w:rPr>
            </w:pPr>
          </w:p>
        </w:tc>
      </w:tr>
      <w:tr w:rsidR="00080CE9" w:rsidRPr="007F5628" w14:paraId="0DB95D3B" w14:textId="77777777" w:rsidTr="00F3374C">
        <w:trPr>
          <w:trHeight w:val="270"/>
          <w:jc w:val="center"/>
        </w:trPr>
        <w:tc>
          <w:tcPr>
            <w:tcW w:w="2860" w:type="dxa"/>
            <w:shd w:val="clear" w:color="auto" w:fill="auto"/>
            <w:vAlign w:val="center"/>
            <w:hideMark/>
          </w:tcPr>
          <w:p w14:paraId="0225CEE4"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7F7EAAC9"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396AE1E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46A512F" w14:textId="77777777" w:rsidR="00080CE9" w:rsidRPr="007F5628" w:rsidRDefault="00080CE9" w:rsidP="00F3374C">
            <w:pPr>
              <w:pStyle w:val="TAC"/>
              <w:rPr>
                <w:lang w:val="de-DE" w:eastAsia="de-DE"/>
              </w:rPr>
            </w:pPr>
            <w:r w:rsidRPr="00E5338A">
              <w:t>8</w:t>
            </w:r>
          </w:p>
        </w:tc>
      </w:tr>
      <w:tr w:rsidR="00080CE9" w:rsidRPr="007F5628" w14:paraId="75721982" w14:textId="77777777" w:rsidTr="00F3374C">
        <w:trPr>
          <w:trHeight w:val="270"/>
          <w:jc w:val="center"/>
        </w:trPr>
        <w:tc>
          <w:tcPr>
            <w:tcW w:w="2860" w:type="dxa"/>
            <w:shd w:val="clear" w:color="auto" w:fill="auto"/>
            <w:vAlign w:val="center"/>
            <w:hideMark/>
          </w:tcPr>
          <w:p w14:paraId="1B3A5C27" w14:textId="77777777" w:rsidR="00080CE9" w:rsidRPr="007F5628" w:rsidRDefault="00080CE9" w:rsidP="00F3374C">
            <w:pPr>
              <w:pStyle w:val="TAC"/>
              <w:rPr>
                <w:lang w:val="de-DE" w:eastAsia="de-DE"/>
              </w:rPr>
            </w:pPr>
            <w:r w:rsidRPr="00E5338A">
              <w:t>TDD 15 kHz CA</w:t>
            </w:r>
          </w:p>
        </w:tc>
        <w:tc>
          <w:tcPr>
            <w:tcW w:w="1200" w:type="dxa"/>
            <w:shd w:val="clear" w:color="auto" w:fill="auto"/>
            <w:vAlign w:val="center"/>
            <w:hideMark/>
          </w:tcPr>
          <w:p w14:paraId="28EE1518"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50ABF3CA"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6FB45D74" w14:textId="77777777" w:rsidR="00080CE9" w:rsidRPr="007F5628" w:rsidRDefault="00080CE9" w:rsidP="00F3374C">
            <w:pPr>
              <w:pStyle w:val="TAC"/>
              <w:rPr>
                <w:lang w:val="de-DE" w:eastAsia="de-DE"/>
              </w:rPr>
            </w:pPr>
            <w:r w:rsidRPr="00E5338A">
              <w:t>12</w:t>
            </w:r>
          </w:p>
        </w:tc>
      </w:tr>
      <w:tr w:rsidR="00080CE9" w:rsidRPr="007F5628" w14:paraId="788DA94F" w14:textId="77777777" w:rsidTr="00F3374C">
        <w:trPr>
          <w:trHeight w:val="270"/>
          <w:jc w:val="center"/>
        </w:trPr>
        <w:tc>
          <w:tcPr>
            <w:tcW w:w="2860" w:type="dxa"/>
            <w:shd w:val="clear" w:color="auto" w:fill="auto"/>
            <w:vAlign w:val="center"/>
            <w:hideMark/>
          </w:tcPr>
          <w:p w14:paraId="35497F7F"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5FACFAEF"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A238DD3"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110499D1" w14:textId="77777777" w:rsidR="00080CE9" w:rsidRPr="007F5628" w:rsidRDefault="00080CE9" w:rsidP="00F3374C">
            <w:pPr>
              <w:pStyle w:val="TAC"/>
              <w:rPr>
                <w:lang w:val="de-DE" w:eastAsia="de-DE"/>
              </w:rPr>
            </w:pPr>
            <w:r w:rsidRPr="00E5338A">
              <w:t>8</w:t>
            </w:r>
          </w:p>
        </w:tc>
      </w:tr>
      <w:tr w:rsidR="00080CE9" w:rsidRPr="007F5628" w14:paraId="47ED26C8" w14:textId="77777777" w:rsidTr="00F3374C">
        <w:trPr>
          <w:trHeight w:val="270"/>
          <w:jc w:val="center"/>
        </w:trPr>
        <w:tc>
          <w:tcPr>
            <w:tcW w:w="2860" w:type="dxa"/>
            <w:shd w:val="clear" w:color="auto" w:fill="auto"/>
            <w:vAlign w:val="center"/>
            <w:hideMark/>
          </w:tcPr>
          <w:p w14:paraId="6DA5395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7696230F"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78CBEFE8"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42BF820E" w14:textId="77777777" w:rsidR="00080CE9" w:rsidRPr="007F5628" w:rsidRDefault="00080CE9" w:rsidP="00F3374C">
            <w:pPr>
              <w:pStyle w:val="TAC"/>
              <w:rPr>
                <w:lang w:val="de-DE" w:eastAsia="de-DE"/>
              </w:rPr>
            </w:pPr>
            <w:r w:rsidRPr="00E5338A">
              <w:t>16</w:t>
            </w:r>
          </w:p>
        </w:tc>
      </w:tr>
      <w:tr w:rsidR="00080CE9" w:rsidRPr="007F5628" w14:paraId="148793FB" w14:textId="77777777" w:rsidTr="00F3374C">
        <w:trPr>
          <w:trHeight w:val="255"/>
          <w:jc w:val="center"/>
        </w:trPr>
        <w:tc>
          <w:tcPr>
            <w:tcW w:w="2860" w:type="dxa"/>
            <w:shd w:val="clear" w:color="auto" w:fill="auto"/>
            <w:vAlign w:val="center"/>
            <w:hideMark/>
          </w:tcPr>
          <w:p w14:paraId="6FF59C5F" w14:textId="77777777" w:rsidR="00080CE9" w:rsidRPr="007F5628" w:rsidRDefault="00080CE9" w:rsidP="00F3374C">
            <w:pPr>
              <w:pStyle w:val="TAC"/>
              <w:rPr>
                <w:lang w:val="de-DE" w:eastAsia="de-DE"/>
              </w:rPr>
            </w:pPr>
            <w:r w:rsidRPr="00E5338A">
              <w:t>TDD 30 kHz +</w:t>
            </w:r>
          </w:p>
        </w:tc>
        <w:tc>
          <w:tcPr>
            <w:tcW w:w="1200" w:type="dxa"/>
            <w:tcBorders>
              <w:bottom w:val="nil"/>
            </w:tcBorders>
            <w:shd w:val="clear" w:color="auto" w:fill="auto"/>
            <w:vAlign w:val="center"/>
            <w:hideMark/>
          </w:tcPr>
          <w:p w14:paraId="3C7CE0EC"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DCD93AE"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72A73ACC" w14:textId="77777777" w:rsidR="00080CE9" w:rsidRPr="007F5628" w:rsidRDefault="00080CE9" w:rsidP="00F3374C">
            <w:pPr>
              <w:pStyle w:val="TAC"/>
              <w:rPr>
                <w:lang w:val="de-DE" w:eastAsia="de-DE"/>
              </w:rPr>
            </w:pPr>
            <w:r w:rsidRPr="00E5338A">
              <w:t>N/A</w:t>
            </w:r>
          </w:p>
        </w:tc>
      </w:tr>
      <w:tr w:rsidR="00080CE9" w:rsidRPr="007F5628" w14:paraId="5985B0D5" w14:textId="77777777" w:rsidTr="00F3374C">
        <w:trPr>
          <w:trHeight w:val="270"/>
          <w:jc w:val="center"/>
        </w:trPr>
        <w:tc>
          <w:tcPr>
            <w:tcW w:w="2860" w:type="dxa"/>
            <w:shd w:val="clear" w:color="auto" w:fill="auto"/>
            <w:vAlign w:val="center"/>
            <w:hideMark/>
          </w:tcPr>
          <w:p w14:paraId="3044BF01"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tcBorders>
            <w:shd w:val="clear" w:color="auto" w:fill="auto"/>
            <w:vAlign w:val="center"/>
            <w:hideMark/>
          </w:tcPr>
          <w:p w14:paraId="58605364"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1600" w:type="dxa"/>
            <w:tcBorders>
              <w:top w:val="nil"/>
            </w:tcBorders>
            <w:shd w:val="clear" w:color="auto" w:fill="auto"/>
            <w:vAlign w:val="center"/>
            <w:hideMark/>
          </w:tcPr>
          <w:p w14:paraId="026C0ED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tcBorders>
            <w:shd w:val="clear" w:color="auto" w:fill="auto"/>
            <w:vAlign w:val="center"/>
            <w:hideMark/>
          </w:tcPr>
          <w:p w14:paraId="06828DC7"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bl>
    <w:p w14:paraId="78DDCC49" w14:textId="77777777" w:rsidR="00080CE9" w:rsidRDefault="00080CE9" w:rsidP="00080CE9"/>
    <w:p w14:paraId="44E17D58" w14:textId="77777777" w:rsidR="005F7BBD" w:rsidRPr="00835F44" w:rsidRDefault="005F7BBD" w:rsidP="00E574C3">
      <w:pPr>
        <w:pStyle w:val="Heading2"/>
      </w:pPr>
      <w:bookmarkStart w:id="314" w:name="_Toc21343191"/>
      <w:bookmarkStart w:id="315" w:name="_Toc29770157"/>
      <w:bookmarkStart w:id="316" w:name="_Toc29799656"/>
      <w:bookmarkStart w:id="317" w:name="_Toc37254880"/>
      <w:bookmarkStart w:id="318" w:name="_Toc37255523"/>
      <w:bookmarkStart w:id="319" w:name="_Toc45887548"/>
      <w:bookmarkStart w:id="320" w:name="_Toc53172285"/>
      <w:bookmarkStart w:id="321" w:name="_Toc61357050"/>
      <w:bookmarkStart w:id="322" w:name="_Toc67913919"/>
      <w:bookmarkStart w:id="323" w:name="_Toc75469736"/>
      <w:bookmarkStart w:id="324" w:name="_Toc76508226"/>
      <w:bookmarkStart w:id="325" w:name="_Toc83193127"/>
      <w:r w:rsidRPr="00835F44">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14"/>
      <w:bookmarkEnd w:id="315"/>
      <w:bookmarkEnd w:id="316"/>
      <w:bookmarkEnd w:id="317"/>
      <w:bookmarkEnd w:id="318"/>
      <w:bookmarkEnd w:id="319"/>
      <w:bookmarkEnd w:id="320"/>
      <w:bookmarkEnd w:id="321"/>
      <w:bookmarkEnd w:id="322"/>
      <w:bookmarkEnd w:id="323"/>
      <w:bookmarkEnd w:id="324"/>
      <w:bookmarkEnd w:id="325"/>
    </w:p>
    <w:p w14:paraId="19927C1A" w14:textId="77777777" w:rsidR="007C22C9" w:rsidRPr="00835F44" w:rsidRDefault="007C22C9" w:rsidP="00EC4FD1">
      <w:pPr>
        <w:pStyle w:val="Heading3"/>
      </w:pPr>
      <w:bookmarkStart w:id="326" w:name="_Toc21343192"/>
      <w:bookmarkStart w:id="327" w:name="_Toc29770158"/>
      <w:bookmarkStart w:id="328" w:name="_Toc29799657"/>
      <w:bookmarkStart w:id="329" w:name="_Toc37254881"/>
      <w:bookmarkStart w:id="330" w:name="_Toc37255524"/>
      <w:bookmarkStart w:id="331" w:name="_Toc45887549"/>
      <w:bookmarkStart w:id="332" w:name="_Toc53172286"/>
      <w:bookmarkStart w:id="333" w:name="_Toc61357051"/>
      <w:bookmarkStart w:id="334" w:name="_Toc67913920"/>
      <w:bookmarkStart w:id="335" w:name="_Toc75469737"/>
      <w:bookmarkStart w:id="336" w:name="_Toc76508227"/>
      <w:bookmarkStart w:id="337" w:name="_Toc83193128"/>
      <w:r w:rsidRPr="00835F44">
        <w:t>A.3.2.1</w:t>
      </w:r>
      <w:r w:rsidRPr="00835F44">
        <w:tab/>
        <w:t>General</w:t>
      </w:r>
      <w:bookmarkEnd w:id="326"/>
      <w:bookmarkEnd w:id="327"/>
      <w:bookmarkEnd w:id="328"/>
      <w:bookmarkEnd w:id="329"/>
      <w:bookmarkEnd w:id="330"/>
      <w:bookmarkEnd w:id="331"/>
      <w:bookmarkEnd w:id="332"/>
      <w:bookmarkEnd w:id="333"/>
      <w:bookmarkEnd w:id="334"/>
      <w:bookmarkEnd w:id="335"/>
      <w:bookmarkEnd w:id="336"/>
      <w:bookmarkEnd w:id="337"/>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38" w:name="_Toc21343193"/>
      <w:bookmarkStart w:id="339" w:name="_Toc29770159"/>
      <w:bookmarkStart w:id="340" w:name="_Toc29799658"/>
      <w:bookmarkStart w:id="341" w:name="_Toc37254882"/>
      <w:bookmarkStart w:id="342" w:name="_Toc37255525"/>
      <w:bookmarkStart w:id="343" w:name="_Toc45887550"/>
      <w:bookmarkStart w:id="344" w:name="_Toc53172287"/>
      <w:bookmarkStart w:id="345" w:name="_Toc61357052"/>
      <w:bookmarkStart w:id="346" w:name="_Toc67913921"/>
      <w:bookmarkStart w:id="347" w:name="_Toc75469738"/>
      <w:bookmarkStart w:id="348" w:name="_Toc76508228"/>
      <w:bookmarkStart w:id="349" w:name="_Toc83193129"/>
      <w:r w:rsidRPr="00835F44">
        <w:lastRenderedPageBreak/>
        <w:t>A.3.2.2</w:t>
      </w:r>
      <w:r w:rsidRPr="00835F44">
        <w:tab/>
        <w:t>FRC for receiver requirements for QPSK</w:t>
      </w:r>
      <w:bookmarkEnd w:id="338"/>
      <w:bookmarkEnd w:id="339"/>
      <w:bookmarkEnd w:id="340"/>
      <w:bookmarkEnd w:id="341"/>
      <w:bookmarkEnd w:id="342"/>
      <w:bookmarkEnd w:id="343"/>
      <w:bookmarkEnd w:id="344"/>
      <w:bookmarkEnd w:id="345"/>
      <w:bookmarkEnd w:id="346"/>
      <w:bookmarkEnd w:id="347"/>
      <w:bookmarkEnd w:id="348"/>
      <w:bookmarkEnd w:id="349"/>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1.1pt" o:ole="">
                  <v:imagedata r:id="rId14" o:title=""/>
                </v:shape>
                <o:OLEObject Type="Embed" ProgID="Equation.3" ShapeID="_x0000_i1025" DrawAspect="Content" ObjectID="_1742322061"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Slot i is slot index per frame</w:t>
            </w:r>
          </w:p>
        </w:tc>
      </w:tr>
    </w:tbl>
    <w:p w14:paraId="58CC8FD0" w14:textId="77777777" w:rsidR="007C20E0" w:rsidRPr="00835F44" w:rsidRDefault="007C20E0" w:rsidP="009C178F">
      <w:pPr>
        <w:pStyle w:val="TH"/>
        <w:sectPr w:rsidR="007C20E0" w:rsidRPr="00835F44" w:rsidSect="000A0BE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495FE7" w:rsidRPr="00835F44" w14:paraId="46A8E546" w14:textId="77777777" w:rsidTr="00072246">
        <w:trPr>
          <w:jc w:val="center"/>
        </w:trPr>
        <w:tc>
          <w:tcPr>
            <w:tcW w:w="3688"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10020" w:type="dxa"/>
            <w:gridSpan w:val="12"/>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495FE7" w:rsidRPr="00835F44" w14:paraId="36E5288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709336" w14:textId="77777777" w:rsidR="001B1049"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1B1049" w:rsidRPr="00835F44" w:rsidRDefault="00AD78FD" w:rsidP="003F5B9D">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5862" w14:textId="77777777" w:rsidR="001B1049" w:rsidRPr="00835F44" w:rsidRDefault="00AD78FD" w:rsidP="003F5B9D">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B8723" w14:textId="77777777" w:rsidR="001B1049" w:rsidRPr="00835F44" w:rsidRDefault="00AD78FD" w:rsidP="003F5B9D">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1B1049" w:rsidRPr="00835F44" w:rsidRDefault="00AD78FD" w:rsidP="003F5B9D">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1B1049" w:rsidRPr="00835F44" w:rsidRDefault="00AD78FD" w:rsidP="003F5B9D">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1B1049" w:rsidRPr="00835F44" w:rsidRDefault="00AD78FD" w:rsidP="003F5B9D">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1B1049" w:rsidRPr="00835F44" w:rsidRDefault="00AD78FD" w:rsidP="003F5B9D">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1B1049" w:rsidRPr="00835F44" w:rsidRDefault="00AD78FD" w:rsidP="003F5B9D">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1B1049" w:rsidRPr="00835F44" w:rsidRDefault="00AD78FD" w:rsidP="003F5B9D">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1B1049" w:rsidRPr="00835F44" w:rsidRDefault="00AD78FD" w:rsidP="003F5B9D">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1B1049" w:rsidRPr="00835F44" w:rsidRDefault="00AD78FD" w:rsidP="003F5B9D">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tcPr>
          <w:p w14:paraId="52F46557" w14:textId="77777777" w:rsidR="001B1049" w:rsidRPr="00835F44" w:rsidRDefault="000262D7" w:rsidP="003F5B9D">
            <w:pPr>
              <w:pStyle w:val="TAH"/>
            </w:pPr>
            <w:r w:rsidRPr="00835F4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1B1049" w:rsidRPr="00835F44" w:rsidRDefault="00AD78FD" w:rsidP="003F5B9D">
            <w:pPr>
              <w:pStyle w:val="TAH"/>
            </w:pPr>
            <w:r w:rsidRPr="00835F44">
              <w:t>100</w:t>
            </w:r>
          </w:p>
        </w:tc>
      </w:tr>
      <w:tr w:rsidR="00495FE7" w:rsidRPr="00835F44" w14:paraId="78DD2E6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04F8A33" w14:textId="77777777" w:rsidR="002C50F5" w:rsidRPr="00835F44" w:rsidRDefault="00AD78FD" w:rsidP="002C50F5">
            <w:pPr>
              <w:pStyle w:val="TAL"/>
              <w:rPr>
                <w:rFonts w:cs="Arial"/>
              </w:rPr>
            </w:pPr>
            <w:r w:rsidRPr="00835F44">
              <w:rPr>
                <w:rFonts w:cs="Arial"/>
              </w:rPr>
              <w:t xml:space="preserve">Subcarrier spacing configuration </w:t>
            </w:r>
            <w:r w:rsidR="002C50F5" w:rsidRPr="00835F44">
              <w:rPr>
                <w:rFonts w:eastAsia="SimSun" w:cs="Arial"/>
              </w:rPr>
              <w:object w:dxaOrig="230" w:dyaOrig="250" w14:anchorId="6E8D7FCC">
                <v:shape id="_x0000_i1026" type="#_x0000_t75" style="width:11.65pt;height:11.1pt" o:ole="">
                  <v:imagedata r:id="rId14" o:title=""/>
                </v:shape>
                <o:OLEObject Type="Embed" ProgID="Equation.3" ShapeID="_x0000_i1026" DrawAspect="Content" ObjectID="_1742322062"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7575E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3831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254A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6B50BA4"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2C50F5" w:rsidRPr="00835F44" w:rsidRDefault="00AD78FD" w:rsidP="002C50F5">
            <w:pPr>
              <w:pStyle w:val="TAC"/>
              <w:rPr>
                <w:rFonts w:cs="Arial"/>
              </w:rPr>
            </w:pPr>
            <w:r w:rsidRPr="00835F44">
              <w:rPr>
                <w:rFonts w:cs="Arial"/>
              </w:rPr>
              <w:t>1</w:t>
            </w:r>
          </w:p>
        </w:tc>
      </w:tr>
      <w:tr w:rsidR="00495FE7" w:rsidRPr="00835F44" w14:paraId="73FD8C1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49BB12" w14:textId="77777777" w:rsidR="002C50F5" w:rsidRPr="00835F44" w:rsidRDefault="00AD78FD" w:rsidP="002C50F5">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F9A8E6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562911" w14:textId="77777777" w:rsidR="002C50F5" w:rsidRPr="00835F44" w:rsidRDefault="00AD78FD" w:rsidP="00495FE7">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721944" w14:textId="77777777" w:rsidR="002C50F5" w:rsidRPr="00835F44" w:rsidRDefault="00AD78FD" w:rsidP="00495FE7">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2C50F5" w:rsidRPr="00835F44" w:rsidRDefault="00AD78FD" w:rsidP="00495FE7">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2C50F5" w:rsidRPr="00835F44" w:rsidRDefault="00AD78FD" w:rsidP="00495FE7">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2C50F5" w:rsidRPr="00835F44" w:rsidRDefault="00AD78FD" w:rsidP="00495FE7">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2C50F5" w:rsidRPr="00835F44" w:rsidRDefault="00AD78FD" w:rsidP="00495FE7">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2C50F5" w:rsidRPr="00835F44" w:rsidRDefault="00AD78FD" w:rsidP="00495FE7">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2C50F5" w:rsidRPr="00835F44" w:rsidRDefault="00AD78FD" w:rsidP="00495FE7">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2C50F5" w:rsidRPr="00835F44" w:rsidRDefault="00AD78FD" w:rsidP="00495FE7">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2C50F5" w:rsidRPr="00835F44" w:rsidRDefault="00AD78FD" w:rsidP="00495FE7">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tcPr>
          <w:p w14:paraId="7388F9F4" w14:textId="77777777" w:rsidR="002C50F5" w:rsidRPr="00835F44" w:rsidRDefault="002C50F5" w:rsidP="00495FE7">
            <w:pPr>
              <w:pStyle w:val="TAC"/>
            </w:pPr>
            <w:r w:rsidRPr="00835F4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2C50F5" w:rsidRPr="00835F44" w:rsidRDefault="00AD78FD" w:rsidP="00495FE7">
            <w:pPr>
              <w:pStyle w:val="TAC"/>
            </w:pPr>
            <w:r w:rsidRPr="00835F44">
              <w:t>273</w:t>
            </w:r>
          </w:p>
        </w:tc>
      </w:tr>
      <w:tr w:rsidR="00495FE7" w:rsidRPr="00835F44" w14:paraId="56FCF40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0F3BC85" w14:textId="77777777" w:rsidR="002C50F5" w:rsidRPr="00835F44" w:rsidRDefault="00AD78FD" w:rsidP="002C50F5">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19431D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4860F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DB4FC"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363C60F" w14:textId="77777777" w:rsidR="002C50F5" w:rsidRPr="00835F44" w:rsidRDefault="002C50F5" w:rsidP="002C50F5">
            <w:pPr>
              <w:pStyle w:val="TAC"/>
              <w:rPr>
                <w:rFonts w:cs="Arial"/>
              </w:rPr>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2C50F5" w:rsidRPr="00835F44" w:rsidRDefault="00AD78FD" w:rsidP="002C50F5">
            <w:pPr>
              <w:pStyle w:val="TAC"/>
              <w:rPr>
                <w:rFonts w:cs="Arial"/>
              </w:rPr>
            </w:pPr>
            <w:r w:rsidRPr="00835F44">
              <w:rPr>
                <w:rFonts w:cs="Arial"/>
              </w:rPr>
              <w:t>12</w:t>
            </w:r>
          </w:p>
        </w:tc>
      </w:tr>
      <w:tr w:rsidR="00386AC3" w:rsidRPr="00835F44" w14:paraId="02543765"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12A156B"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6848D28" w14:textId="77777777" w:rsidR="00386AC3" w:rsidRPr="00835F44" w:rsidRDefault="00386AC3" w:rsidP="00386AC3">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27DE7F" w14:textId="73FC798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8F72FE" w14:textId="37D062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4BC684A1" w14:textId="01989A9E" w:rsidR="00386AC3" w:rsidRPr="00835F44" w:rsidRDefault="00386AC3" w:rsidP="00386AC3">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386AC3" w:rsidRPr="00835F44" w:rsidRDefault="00386AC3" w:rsidP="00386AC3">
            <w:pPr>
              <w:pStyle w:val="TAC"/>
              <w:rPr>
                <w:rFonts w:cs="Arial"/>
              </w:rPr>
            </w:pPr>
            <w:r>
              <w:rPr>
                <w:rFonts w:cs="Arial"/>
              </w:rPr>
              <w:t>17</w:t>
            </w:r>
          </w:p>
        </w:tc>
      </w:tr>
      <w:tr w:rsidR="00495FE7" w:rsidRPr="00835F44" w14:paraId="48991D9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3DDC806" w14:textId="77777777" w:rsidR="002C50F5" w:rsidRPr="00835F44" w:rsidRDefault="00AD78FD" w:rsidP="002C50F5">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4F801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AF1270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7408DF"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6CFB0367" w14:textId="77777777" w:rsidR="002C50F5" w:rsidRPr="00835F44" w:rsidRDefault="002C50F5" w:rsidP="002C50F5">
            <w:pPr>
              <w:pStyle w:val="TAC"/>
              <w:rPr>
                <w:rFonts w:cs="Arial"/>
              </w:rPr>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2C50F5" w:rsidRPr="00835F44" w:rsidRDefault="00AD78FD" w:rsidP="002C50F5">
            <w:pPr>
              <w:pStyle w:val="TAC"/>
              <w:rPr>
                <w:rFonts w:cs="Arial"/>
              </w:rPr>
            </w:pPr>
            <w:r w:rsidRPr="00835F44">
              <w:rPr>
                <w:rFonts w:cs="Arial"/>
              </w:rPr>
              <w:t>4</w:t>
            </w:r>
          </w:p>
        </w:tc>
      </w:tr>
      <w:tr w:rsidR="00495FE7" w:rsidRPr="00835F44" w14:paraId="2E17CEE1"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495FE7" w:rsidRPr="00835F44" w14:paraId="300837F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268688D" w14:textId="77777777" w:rsidR="002C50F5" w:rsidRPr="00835F44" w:rsidRDefault="00AD78FD" w:rsidP="002C50F5">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7FC8C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4584A7"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EF420"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41CB8EC7" w14:textId="77777777" w:rsidR="002C50F5" w:rsidRPr="00835F44" w:rsidRDefault="002C50F5" w:rsidP="002C50F5">
            <w:pPr>
              <w:pStyle w:val="TAC"/>
              <w:rPr>
                <w:rFonts w:cs="Arial"/>
              </w:rPr>
            </w:pPr>
            <w:r w:rsidRPr="00835F4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2C50F5" w:rsidRPr="00835F44" w:rsidRDefault="00AD78FD" w:rsidP="002C50F5">
            <w:pPr>
              <w:pStyle w:val="TAC"/>
              <w:rPr>
                <w:rFonts w:cs="Arial"/>
              </w:rPr>
            </w:pPr>
            <w:r w:rsidRPr="00835F44">
              <w:rPr>
                <w:rFonts w:cs="Arial"/>
              </w:rPr>
              <w:t>QPSK</w:t>
            </w:r>
          </w:p>
        </w:tc>
      </w:tr>
      <w:tr w:rsidR="00495FE7" w:rsidRPr="00835F44" w14:paraId="6FFCFED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656E068" w14:textId="77777777" w:rsidR="002C50F5" w:rsidRPr="00835F44" w:rsidRDefault="00AD78FD" w:rsidP="002C50F5">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DEBD70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BA56BA2"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EE6E5"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63BFBBE" w14:textId="77777777" w:rsidR="002C50F5" w:rsidRPr="00835F44" w:rsidRDefault="002C50F5" w:rsidP="002C50F5">
            <w:pPr>
              <w:pStyle w:val="TAC"/>
              <w:rPr>
                <w:rFonts w:cs="Arial"/>
              </w:rPr>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2C50F5" w:rsidRPr="00835F44" w:rsidRDefault="00AD78FD" w:rsidP="002C50F5">
            <w:pPr>
              <w:pStyle w:val="TAC"/>
              <w:rPr>
                <w:rFonts w:cs="Arial"/>
              </w:rPr>
            </w:pPr>
            <w:r w:rsidRPr="00835F44">
              <w:rPr>
                <w:rFonts w:cs="Arial"/>
              </w:rPr>
              <w:t>1/3</w:t>
            </w:r>
          </w:p>
        </w:tc>
      </w:tr>
      <w:tr w:rsidR="00495FE7" w:rsidRPr="00835F44" w14:paraId="4E197F42"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7C85EF5" w14:textId="77777777" w:rsidR="002C50F5" w:rsidRPr="00835F44" w:rsidRDefault="00AD78FD" w:rsidP="002C50F5">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CEFBE56"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65C13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1F18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97C8F5B"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2C50F5" w:rsidRPr="00835F44" w:rsidRDefault="00AD78FD" w:rsidP="002C50F5">
            <w:pPr>
              <w:pStyle w:val="TAC"/>
              <w:rPr>
                <w:rFonts w:cs="Arial"/>
              </w:rPr>
            </w:pPr>
            <w:r w:rsidRPr="00835F44">
              <w:rPr>
                <w:rFonts w:cs="Arial"/>
              </w:rPr>
              <w:t>1</w:t>
            </w:r>
          </w:p>
        </w:tc>
      </w:tr>
      <w:tr w:rsidR="00495FE7" w:rsidRPr="00835F44" w14:paraId="09F3B4F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333DDF8" w14:textId="77777777" w:rsidR="002C50F5"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D7488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05A62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2FFF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E2F84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5CA40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0E46C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BE727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3A63B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0F986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956811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6A3D2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5DEEF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A6B17D" w14:textId="77777777" w:rsidR="002C50F5" w:rsidRPr="00835F44" w:rsidRDefault="002C50F5" w:rsidP="002C50F5">
            <w:pPr>
              <w:pStyle w:val="TAC"/>
              <w:rPr>
                <w:rFonts w:cs="Arial"/>
              </w:rPr>
            </w:pPr>
          </w:p>
        </w:tc>
      </w:tr>
      <w:tr w:rsidR="00495FE7" w:rsidRPr="00835F44" w14:paraId="62F5FE1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5735108" w14:textId="492568AF"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56C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BA21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A2D475"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2C50F5" w:rsidRPr="00835F44" w:rsidRDefault="00AD78FD" w:rsidP="002C50F5">
            <w:pPr>
              <w:pStyle w:val="TAC"/>
              <w:rPr>
                <w:rFonts w:cs="Arial"/>
              </w:rPr>
            </w:pPr>
            <w:r w:rsidRPr="00835F44">
              <w:rPr>
                <w:rFonts w:cs="Arial"/>
              </w:rPr>
              <w:t>N/A</w:t>
            </w:r>
          </w:p>
        </w:tc>
      </w:tr>
      <w:tr w:rsidR="00495FE7" w:rsidRPr="00835F44" w14:paraId="698BCF8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222A688" w14:textId="129B6087"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2BCE7" w14:textId="77777777" w:rsidR="002C50F5" w:rsidRPr="00835F44" w:rsidRDefault="00AD78FD" w:rsidP="002C50F5">
            <w:pPr>
              <w:pStyle w:val="TAC"/>
              <w:rPr>
                <w:rFonts w:cs="Arial"/>
              </w:rPr>
            </w:pPr>
            <w:r w:rsidRPr="00835F4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9261" w14:textId="77777777" w:rsidR="002C50F5" w:rsidRPr="00835F44" w:rsidRDefault="00AD78FD" w:rsidP="002C50F5">
            <w:pPr>
              <w:pStyle w:val="TAC"/>
              <w:rPr>
                <w:rFonts w:cs="Arial"/>
              </w:rPr>
            </w:pPr>
            <w:r w:rsidRPr="00835F4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2C50F5" w:rsidRPr="00835F44" w:rsidRDefault="00AD78FD" w:rsidP="002C50F5">
            <w:pPr>
              <w:pStyle w:val="TAC"/>
              <w:rPr>
                <w:rFonts w:cs="Arial"/>
              </w:rPr>
            </w:pPr>
            <w:r w:rsidRPr="00835F4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2C50F5" w:rsidRPr="00835F44" w:rsidRDefault="00AD78FD" w:rsidP="002C50F5">
            <w:pPr>
              <w:pStyle w:val="TAC"/>
              <w:rPr>
                <w:rFonts w:cs="Arial"/>
              </w:rPr>
            </w:pPr>
            <w:r w:rsidRPr="00835F4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2C50F5" w:rsidRPr="00835F44" w:rsidRDefault="00AD78FD" w:rsidP="002C50F5">
            <w:pPr>
              <w:pStyle w:val="TAC"/>
              <w:rPr>
                <w:rFonts w:cs="Arial"/>
              </w:rPr>
            </w:pPr>
            <w:r w:rsidRPr="00835F4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2C50F5" w:rsidRPr="00835F44" w:rsidRDefault="00AD78FD" w:rsidP="002C50F5">
            <w:pPr>
              <w:pStyle w:val="TAC"/>
              <w:rPr>
                <w:rFonts w:cs="Arial"/>
              </w:rPr>
            </w:pPr>
            <w:r w:rsidRPr="00835F4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2C50F5" w:rsidRPr="00835F44" w:rsidRDefault="00AD78FD" w:rsidP="002C50F5">
            <w:pPr>
              <w:pStyle w:val="TAC"/>
              <w:rPr>
                <w:rFonts w:cs="Arial"/>
              </w:rPr>
            </w:pPr>
            <w:r w:rsidRPr="00835F4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2C50F5" w:rsidRPr="00835F44" w:rsidRDefault="00AD78FD" w:rsidP="002C50F5">
            <w:pPr>
              <w:pStyle w:val="TAC"/>
              <w:rPr>
                <w:rFonts w:cs="Arial"/>
              </w:rPr>
            </w:pPr>
            <w:r w:rsidRPr="00835F4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2C50F5" w:rsidRPr="00835F44" w:rsidRDefault="00AD78FD" w:rsidP="002C50F5">
            <w:pPr>
              <w:pStyle w:val="TAC"/>
              <w:rPr>
                <w:rFonts w:cs="Arial"/>
              </w:rPr>
            </w:pPr>
            <w:r w:rsidRPr="00835F4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2C50F5" w:rsidRPr="00835F44" w:rsidRDefault="00AD78FD" w:rsidP="002C50F5">
            <w:pPr>
              <w:pStyle w:val="TAC"/>
              <w:rPr>
                <w:rFonts w:cs="Arial"/>
              </w:rPr>
            </w:pPr>
            <w:r w:rsidRPr="00835F4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307A3D91" w14:textId="77777777" w:rsidR="002C50F5" w:rsidRPr="00835F44" w:rsidRDefault="002C50F5" w:rsidP="002C50F5">
            <w:pPr>
              <w:pStyle w:val="TAC"/>
              <w:rPr>
                <w:rFonts w:cs="Arial"/>
              </w:rPr>
            </w:pPr>
            <w:r w:rsidRPr="00835F4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2C50F5" w:rsidRPr="00835F44" w:rsidRDefault="00AD78FD" w:rsidP="002C50F5">
            <w:pPr>
              <w:pStyle w:val="TAC"/>
              <w:rPr>
                <w:rFonts w:cs="Arial"/>
              </w:rPr>
            </w:pPr>
            <w:r w:rsidRPr="00835F44">
              <w:rPr>
                <w:rFonts w:cs="Arial"/>
              </w:rPr>
              <w:t>17928</w:t>
            </w:r>
          </w:p>
        </w:tc>
      </w:tr>
      <w:tr w:rsidR="00495FE7" w:rsidRPr="00835F44" w14:paraId="4151B1C7"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33A67073" w14:textId="77777777" w:rsidR="002C50F5" w:rsidRPr="00835F44" w:rsidRDefault="00AD78FD" w:rsidP="002C50F5">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302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635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8410D1" w14:textId="77777777" w:rsidR="002C50F5" w:rsidRPr="00835F44" w:rsidRDefault="002C50F5" w:rsidP="002C50F5">
            <w:pPr>
              <w:pStyle w:val="TAC"/>
              <w:rPr>
                <w:rFonts w:cs="Arial"/>
              </w:rPr>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2C50F5" w:rsidRPr="00835F44" w:rsidRDefault="00AD78FD" w:rsidP="002C50F5">
            <w:pPr>
              <w:pStyle w:val="TAC"/>
              <w:rPr>
                <w:rFonts w:cs="Arial"/>
              </w:rPr>
            </w:pPr>
            <w:r w:rsidRPr="00835F44">
              <w:rPr>
                <w:rFonts w:cs="Arial"/>
              </w:rPr>
              <w:t>24</w:t>
            </w:r>
          </w:p>
        </w:tc>
      </w:tr>
      <w:tr w:rsidR="00495FE7" w:rsidRPr="00835F44" w14:paraId="714C0D5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61E03D8" w14:textId="77777777" w:rsidR="002C50F5" w:rsidRPr="00835F44" w:rsidRDefault="00AD78FD" w:rsidP="002C50F5">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866C8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7FE690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F5634"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15ABDFC"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2C50F5" w:rsidRPr="00835F44" w:rsidRDefault="00AD78FD" w:rsidP="002C50F5">
            <w:pPr>
              <w:pStyle w:val="TAC"/>
              <w:rPr>
                <w:rFonts w:cs="Arial"/>
              </w:rPr>
            </w:pPr>
            <w:r w:rsidRPr="00835F44">
              <w:rPr>
                <w:rFonts w:cs="Arial"/>
              </w:rPr>
              <w:t>1</w:t>
            </w:r>
          </w:p>
        </w:tc>
      </w:tr>
      <w:tr w:rsidR="00495FE7" w:rsidRPr="00835F44" w14:paraId="5A6AAE9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0DA960C3" w14:textId="77777777" w:rsidR="002C50F5"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5F1C054"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6C25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F296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9660B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0A18C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65C70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B9193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CD454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FE64BE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0FB3B8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279D1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7C11B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41EE95" w14:textId="77777777" w:rsidR="002C50F5" w:rsidRPr="00835F44" w:rsidRDefault="002C50F5" w:rsidP="002C50F5">
            <w:pPr>
              <w:pStyle w:val="TAC"/>
              <w:rPr>
                <w:rFonts w:cs="Arial"/>
              </w:rPr>
            </w:pPr>
          </w:p>
        </w:tc>
      </w:tr>
      <w:tr w:rsidR="00495FE7" w:rsidRPr="00835F44" w14:paraId="12C94F5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9B9607A" w14:textId="65CFBE41"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5F1620"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0BA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04C7D1"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2C50F5" w:rsidRPr="00835F44" w:rsidRDefault="00AD78FD" w:rsidP="002C50F5">
            <w:pPr>
              <w:pStyle w:val="TAC"/>
              <w:rPr>
                <w:rFonts w:cs="Arial"/>
              </w:rPr>
            </w:pPr>
            <w:r w:rsidRPr="00835F44">
              <w:rPr>
                <w:rFonts w:cs="Arial"/>
              </w:rPr>
              <w:t>N/A</w:t>
            </w:r>
          </w:p>
        </w:tc>
      </w:tr>
      <w:tr w:rsidR="00495FE7" w:rsidRPr="00835F44" w14:paraId="3416A38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FF4E2D7" w14:textId="6DD2DFC0"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7A5A7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ED45C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6EE047B" w14:textId="77777777" w:rsidR="002C50F5" w:rsidRPr="00835F44" w:rsidRDefault="002C50F5" w:rsidP="002C50F5">
            <w:pPr>
              <w:pStyle w:val="TAC"/>
              <w:rPr>
                <w:rFonts w:cs="Arial"/>
              </w:rPr>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2C50F5" w:rsidRPr="00835F44" w:rsidRDefault="00AD78FD" w:rsidP="002C50F5">
            <w:pPr>
              <w:pStyle w:val="TAC"/>
              <w:rPr>
                <w:rFonts w:cs="Arial"/>
              </w:rPr>
            </w:pPr>
            <w:r w:rsidRPr="00835F44">
              <w:rPr>
                <w:rFonts w:cs="Arial"/>
              </w:rPr>
              <w:t>3</w:t>
            </w:r>
          </w:p>
        </w:tc>
      </w:tr>
      <w:tr w:rsidR="00495FE7" w:rsidRPr="00835F44" w14:paraId="7B706F2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38D6623" w14:textId="77777777" w:rsidR="002C50F5"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294279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0257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6972D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E674F3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56B1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EF973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898E2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1F07DF"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F7DB52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9C5DE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CB6F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09312A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5403650" w14:textId="77777777" w:rsidR="002C50F5" w:rsidRPr="00835F44" w:rsidRDefault="002C50F5" w:rsidP="002C50F5">
            <w:pPr>
              <w:pStyle w:val="TAC"/>
              <w:rPr>
                <w:rFonts w:cs="Arial"/>
              </w:rPr>
            </w:pPr>
          </w:p>
        </w:tc>
      </w:tr>
      <w:tr w:rsidR="00495FE7" w:rsidRPr="00835F44" w14:paraId="77B8065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23643D8D" w14:textId="6F27875A" w:rsidR="002C50F5" w:rsidRPr="00835F44" w:rsidRDefault="00AD78FD" w:rsidP="002C50F5">
            <w:pPr>
              <w:pStyle w:val="TAL"/>
              <w:rPr>
                <w:rFonts w:cs="Arial"/>
              </w:rPr>
            </w:pPr>
            <w:r w:rsidRPr="00835F44">
              <w:rPr>
                <w:rFonts w:cs="Arial"/>
              </w:rPr>
              <w:t xml:space="preserve">  For Slot 0</w:t>
            </w:r>
            <w:r w:rsidR="00982A47"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7BC5F"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252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B25A7BC"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2C50F5" w:rsidRPr="00835F44" w:rsidRDefault="00AD78FD" w:rsidP="002C50F5">
            <w:pPr>
              <w:pStyle w:val="TAC"/>
              <w:rPr>
                <w:rFonts w:cs="Arial"/>
              </w:rPr>
            </w:pPr>
            <w:r w:rsidRPr="00835F44">
              <w:rPr>
                <w:rFonts w:cs="Arial"/>
              </w:rPr>
              <w:t>N/A</w:t>
            </w:r>
          </w:p>
        </w:tc>
      </w:tr>
      <w:tr w:rsidR="00495FE7" w:rsidRPr="00835F44" w14:paraId="709125A6"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9D918E4" w14:textId="4DDEB83E" w:rsidR="002C50F5" w:rsidRPr="00835F44" w:rsidRDefault="00AD78FD" w:rsidP="002C50F5">
            <w:pPr>
              <w:pStyle w:val="TAL"/>
              <w:rPr>
                <w:rFonts w:cs="Arial"/>
              </w:rPr>
            </w:pPr>
            <w:r w:rsidRPr="00835F44">
              <w:rPr>
                <w:rFonts w:cs="Arial"/>
              </w:rPr>
              <w:t xml:space="preserve">  For Slots </w:t>
            </w:r>
            <w:r w:rsidR="00982A47"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2A0D3" w14:textId="77777777" w:rsidR="002C50F5" w:rsidRPr="00835F44" w:rsidRDefault="00AD78FD" w:rsidP="002C50F5">
            <w:pPr>
              <w:pStyle w:val="TAC"/>
              <w:rPr>
                <w:rFonts w:cs="Arial"/>
              </w:rPr>
            </w:pPr>
            <w:r w:rsidRPr="00835F4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6095A5" w14:textId="77777777" w:rsidR="002C50F5" w:rsidRPr="00835F44" w:rsidRDefault="00AD78FD" w:rsidP="002C50F5">
            <w:pPr>
              <w:pStyle w:val="TAC"/>
              <w:rPr>
                <w:rFonts w:cs="Arial"/>
              </w:rPr>
            </w:pPr>
            <w:r w:rsidRPr="00835F4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2C50F5" w:rsidRPr="00835F44" w:rsidRDefault="00AD78FD" w:rsidP="002C50F5">
            <w:pPr>
              <w:pStyle w:val="TAC"/>
              <w:rPr>
                <w:rFonts w:cs="Arial"/>
              </w:rPr>
            </w:pPr>
            <w:r w:rsidRPr="00835F4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2C50F5" w:rsidRPr="00835F44" w:rsidRDefault="00AD78FD" w:rsidP="002C50F5">
            <w:pPr>
              <w:pStyle w:val="TAC"/>
              <w:rPr>
                <w:rFonts w:cs="Arial"/>
              </w:rPr>
            </w:pPr>
            <w:r w:rsidRPr="00835F4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2C50F5" w:rsidRPr="00835F44" w:rsidRDefault="00AD78FD" w:rsidP="002C50F5">
            <w:pPr>
              <w:pStyle w:val="TAC"/>
              <w:rPr>
                <w:rFonts w:cs="Arial"/>
              </w:rPr>
            </w:pPr>
            <w:r w:rsidRPr="00835F4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2C50F5" w:rsidRPr="00835F44" w:rsidRDefault="00AD78FD" w:rsidP="002C50F5">
            <w:pPr>
              <w:pStyle w:val="TAC"/>
              <w:rPr>
                <w:rFonts w:cs="Arial"/>
              </w:rPr>
            </w:pPr>
            <w:r w:rsidRPr="00835F4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2C50F5" w:rsidRPr="00835F44" w:rsidRDefault="00AD78FD" w:rsidP="002C50F5">
            <w:pPr>
              <w:pStyle w:val="TAC"/>
              <w:rPr>
                <w:rFonts w:cs="Arial"/>
              </w:rPr>
            </w:pPr>
            <w:r w:rsidRPr="00835F4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2C50F5" w:rsidRPr="00835F44" w:rsidRDefault="00AD78FD" w:rsidP="002C50F5">
            <w:pPr>
              <w:pStyle w:val="TAC"/>
              <w:rPr>
                <w:rFonts w:cs="Arial"/>
              </w:rPr>
            </w:pPr>
            <w:r w:rsidRPr="00835F4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2C50F5" w:rsidRPr="00835F44" w:rsidRDefault="00AD78FD" w:rsidP="002C50F5">
            <w:pPr>
              <w:pStyle w:val="TAC"/>
              <w:rPr>
                <w:rFonts w:cs="Arial"/>
              </w:rPr>
            </w:pPr>
            <w:r w:rsidRPr="00835F4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2C50F5" w:rsidRPr="00835F44" w:rsidRDefault="00AD78FD" w:rsidP="002C50F5">
            <w:pPr>
              <w:pStyle w:val="TAC"/>
              <w:rPr>
                <w:rFonts w:cs="Arial"/>
              </w:rPr>
            </w:pPr>
            <w:r w:rsidRPr="00835F4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6722FFDF" w14:textId="77777777" w:rsidR="002C50F5" w:rsidRPr="00835F44" w:rsidRDefault="002C50F5" w:rsidP="002C50F5">
            <w:pPr>
              <w:pStyle w:val="TAC"/>
              <w:rPr>
                <w:rFonts w:cs="Arial"/>
              </w:rPr>
            </w:pPr>
            <w:r w:rsidRPr="00835F4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2C50F5" w:rsidRPr="00835F44" w:rsidRDefault="00AD78FD" w:rsidP="002C50F5">
            <w:pPr>
              <w:pStyle w:val="TAC"/>
              <w:rPr>
                <w:rFonts w:cs="Arial"/>
              </w:rPr>
            </w:pPr>
            <w:r w:rsidRPr="00835F44">
              <w:rPr>
                <w:rFonts w:cs="Arial"/>
              </w:rPr>
              <w:t>58968</w:t>
            </w:r>
          </w:p>
        </w:tc>
      </w:tr>
      <w:tr w:rsidR="00495FE7" w:rsidRPr="00835F44" w14:paraId="7C7D810E" w14:textId="77777777" w:rsidTr="001B104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B5E5110" w14:textId="77777777" w:rsidR="002C50F5" w:rsidRPr="00835F44" w:rsidRDefault="00AD78FD" w:rsidP="002C50F5">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2C50F5" w:rsidRPr="00835F44" w:rsidRDefault="00AD78FD" w:rsidP="002C50F5">
            <w:pPr>
              <w:pStyle w:val="TAC"/>
              <w:rPr>
                <w:rFonts w:cs="Arial"/>
              </w:rPr>
            </w:pPr>
            <w:r w:rsidRPr="00835F4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9EA79" w14:textId="744F0726" w:rsidR="002C50F5" w:rsidRPr="00835F44" w:rsidRDefault="00BF57E2" w:rsidP="002C50F5">
            <w:pPr>
              <w:pStyle w:val="TAC"/>
              <w:rPr>
                <w:rFonts w:cs="Arial"/>
              </w:rPr>
            </w:pPr>
            <w:r w:rsidRPr="00835F4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4EBD0" w14:textId="16D23AD6" w:rsidR="002C50F5" w:rsidRPr="00835F44" w:rsidRDefault="00BF57E2" w:rsidP="002C50F5">
            <w:pPr>
              <w:pStyle w:val="TAC"/>
              <w:rPr>
                <w:rFonts w:cs="Arial"/>
              </w:rPr>
            </w:pPr>
            <w:r w:rsidRPr="00835F4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2C50F5" w:rsidRPr="00835F44" w:rsidRDefault="00BF57E2" w:rsidP="002C50F5">
            <w:pPr>
              <w:pStyle w:val="TAC"/>
              <w:rPr>
                <w:rFonts w:cs="Arial"/>
              </w:rPr>
            </w:pPr>
            <w:r w:rsidRPr="00835F4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2C50F5" w:rsidRPr="00835F44" w:rsidRDefault="00BF57E2" w:rsidP="002C50F5">
            <w:pPr>
              <w:pStyle w:val="TAC"/>
              <w:rPr>
                <w:rFonts w:cs="Arial"/>
              </w:rPr>
            </w:pPr>
            <w:r w:rsidRPr="00835F4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2C50F5" w:rsidRPr="00835F44" w:rsidRDefault="00BF57E2" w:rsidP="002C50F5">
            <w:pPr>
              <w:pStyle w:val="TAC"/>
              <w:rPr>
                <w:rFonts w:cs="Arial"/>
              </w:rPr>
            </w:pPr>
            <w:r w:rsidRPr="00835F4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2C50F5" w:rsidRPr="00835F44" w:rsidRDefault="00BF57E2" w:rsidP="002C50F5">
            <w:pPr>
              <w:pStyle w:val="TAC"/>
              <w:rPr>
                <w:rFonts w:cs="Arial"/>
              </w:rPr>
            </w:pPr>
            <w:r w:rsidRPr="00835F4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2C50F5" w:rsidRPr="00835F44" w:rsidRDefault="0050086D" w:rsidP="002C50F5">
            <w:pPr>
              <w:pStyle w:val="TAC"/>
              <w:rPr>
                <w:rFonts w:cs="Arial"/>
              </w:rPr>
            </w:pPr>
            <w:r w:rsidRPr="00835F4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2C50F5" w:rsidRPr="00835F44" w:rsidRDefault="0050086D" w:rsidP="002C50F5">
            <w:pPr>
              <w:pStyle w:val="TAC"/>
              <w:rPr>
                <w:rFonts w:cs="Arial"/>
              </w:rPr>
            </w:pPr>
            <w:r w:rsidRPr="00835F4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2C50F5" w:rsidRPr="00835F44" w:rsidRDefault="0050086D" w:rsidP="002C50F5">
            <w:pPr>
              <w:pStyle w:val="TAC"/>
              <w:rPr>
                <w:rFonts w:cs="Arial"/>
              </w:rPr>
            </w:pPr>
            <w:r w:rsidRPr="00835F4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2C50F5" w:rsidRPr="00835F44" w:rsidRDefault="0050086D" w:rsidP="002C50F5">
            <w:pPr>
              <w:pStyle w:val="TAC"/>
              <w:rPr>
                <w:rFonts w:cs="Arial"/>
              </w:rPr>
            </w:pPr>
            <w:r w:rsidRPr="00835F4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E4A1914" w14:textId="1DB540AB" w:rsidR="002C50F5" w:rsidRPr="00835F44" w:rsidRDefault="0050086D" w:rsidP="002C50F5">
            <w:pPr>
              <w:pStyle w:val="TAC"/>
              <w:rPr>
                <w:rFonts w:cs="Arial"/>
              </w:rPr>
            </w:pPr>
            <w:r w:rsidRPr="00835F4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2C50F5" w:rsidRPr="00835F44" w:rsidRDefault="0050086D" w:rsidP="002C50F5">
            <w:pPr>
              <w:pStyle w:val="TAC"/>
              <w:rPr>
                <w:rFonts w:cs="Arial"/>
              </w:rPr>
            </w:pPr>
            <w:r w:rsidRPr="00835F44">
              <w:rPr>
                <w:rFonts w:cs="Arial"/>
              </w:rPr>
              <w:t>30.478</w:t>
            </w:r>
          </w:p>
        </w:tc>
      </w:tr>
      <w:tr w:rsidR="002C50F5" w:rsidRPr="00835F44" w14:paraId="2647FA21" w14:textId="77777777" w:rsidTr="00072246">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Slot i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1.65pt;height:11.1pt" o:ole="">
                  <v:imagedata r:id="rId14" o:title=""/>
                </v:shape>
                <o:OLEObject Type="Embed" ProgID="Equation.3" ShapeID="_x0000_i1027" DrawAspect="Content" ObjectID="_1742322063"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Slot i is slot index per frame</w:t>
            </w:r>
          </w:p>
        </w:tc>
      </w:tr>
    </w:tbl>
    <w:p w14:paraId="5620C932" w14:textId="77777777" w:rsidR="003067BD" w:rsidRPr="00835F44" w:rsidRDefault="003067BD" w:rsidP="009C178F">
      <w:pPr>
        <w:rPr>
          <w:lang w:eastAsia="zh-CN"/>
        </w:rPr>
        <w:sectPr w:rsidR="003067BD" w:rsidRPr="00835F44" w:rsidSect="00E574C3">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50" w:name="_Toc21343194"/>
      <w:bookmarkStart w:id="351" w:name="_Toc29770160"/>
      <w:bookmarkStart w:id="352" w:name="_Toc29799659"/>
      <w:bookmarkStart w:id="353" w:name="_Toc37254883"/>
      <w:bookmarkStart w:id="354" w:name="_Toc37255526"/>
      <w:bookmarkStart w:id="355" w:name="_Toc45887551"/>
      <w:bookmarkStart w:id="356" w:name="_Toc53172288"/>
      <w:bookmarkStart w:id="357" w:name="_Toc61357053"/>
      <w:bookmarkStart w:id="358" w:name="_Toc67913922"/>
      <w:bookmarkStart w:id="359" w:name="_Toc75469739"/>
      <w:bookmarkStart w:id="360" w:name="_Toc76508229"/>
      <w:bookmarkStart w:id="361" w:name="_Toc83193130"/>
      <w:r w:rsidRPr="00835F44">
        <w:t>A.3.2.</w:t>
      </w:r>
      <w:r w:rsidR="00CF7956" w:rsidRPr="00835F44">
        <w:t>3</w:t>
      </w:r>
      <w:r w:rsidRPr="00835F44">
        <w:tab/>
        <w:t>FRC for maximum input level for 64QAM</w:t>
      </w:r>
      <w:bookmarkEnd w:id="350"/>
      <w:bookmarkEnd w:id="351"/>
      <w:bookmarkEnd w:id="352"/>
      <w:bookmarkEnd w:id="353"/>
      <w:bookmarkEnd w:id="354"/>
      <w:bookmarkEnd w:id="355"/>
      <w:bookmarkEnd w:id="356"/>
      <w:bookmarkEnd w:id="357"/>
      <w:bookmarkEnd w:id="358"/>
      <w:bookmarkEnd w:id="359"/>
      <w:bookmarkEnd w:id="360"/>
      <w:bookmarkEnd w:id="361"/>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1.65pt;height:11.1pt" o:ole="">
                  <v:imagedata r:id="rId14" o:title=""/>
                </v:shape>
                <o:OLEObject Type="Embed" ProgID="Equation.3" ShapeID="_x0000_i1028" DrawAspect="Content" ObjectID="_1742322064"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57277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lastRenderedPageBreak/>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2D985F7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495FE7" w:rsidRPr="00835F44" w14:paraId="4C8CFCE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931C7D"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5067E"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270B8E"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99097C" w:rsidRPr="00835F44" w:rsidRDefault="0099097C" w:rsidP="00E574C3">
            <w:pPr>
              <w:pStyle w:val="TAH"/>
            </w:pPr>
            <w:r w:rsidRPr="00835F44">
              <w:t>100</w:t>
            </w:r>
          </w:p>
        </w:tc>
      </w:tr>
      <w:tr w:rsidR="00495FE7" w:rsidRPr="00835F44" w14:paraId="01B6539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7D03E4E"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1.65pt;height:11.1pt" o:ole="">
                  <v:imagedata r:id="rId14" o:title=""/>
                </v:shape>
                <o:OLEObject Type="Embed" ProgID="Equation.3" ShapeID="_x0000_i1029" DrawAspect="Content" ObjectID="_1742322065"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6AF31C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8F2B3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911A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99097C" w:rsidRPr="00835F44" w:rsidRDefault="0099097C" w:rsidP="00E574C3">
            <w:pPr>
              <w:pStyle w:val="TAC"/>
            </w:pPr>
            <w:r w:rsidRPr="00835F44">
              <w:t>1</w:t>
            </w:r>
          </w:p>
        </w:tc>
      </w:tr>
      <w:tr w:rsidR="00495FE7" w:rsidRPr="00835F44" w14:paraId="335E09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B15E2F"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1770F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A85326"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AA5AF"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99097C" w:rsidRPr="00835F44" w:rsidRDefault="0099097C" w:rsidP="00E574C3">
            <w:pPr>
              <w:pStyle w:val="TAC"/>
            </w:pPr>
            <w:r w:rsidRPr="00835F44">
              <w:t>273</w:t>
            </w:r>
          </w:p>
        </w:tc>
      </w:tr>
      <w:tr w:rsidR="00495FE7" w:rsidRPr="00835F44" w14:paraId="67E3E1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9D6050"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584A73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10C89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D401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99097C" w:rsidRPr="00835F44" w:rsidRDefault="0099097C" w:rsidP="00E574C3">
            <w:pPr>
              <w:pStyle w:val="TAC"/>
            </w:pPr>
            <w:r w:rsidRPr="00835F44">
              <w:t>12</w:t>
            </w:r>
          </w:p>
        </w:tc>
      </w:tr>
      <w:tr w:rsidR="002C11D1" w:rsidRPr="00835F44" w14:paraId="2FC07E0E"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2C3EC2B1"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EBFC588" w14:textId="77777777" w:rsidR="002C11D1" w:rsidRPr="00835F44" w:rsidRDefault="002C11D1" w:rsidP="002C11D1">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09EC51" w14:textId="64E8903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BA747" w14:textId="48F13518"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2C11D1" w:rsidRPr="00835F44" w:rsidRDefault="002C11D1" w:rsidP="002C11D1">
            <w:pPr>
              <w:pStyle w:val="TAC"/>
            </w:pPr>
            <w:r>
              <w:t>17</w:t>
            </w:r>
          </w:p>
        </w:tc>
      </w:tr>
      <w:tr w:rsidR="00495FE7" w:rsidRPr="00835F44" w14:paraId="5E1C02EB"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06B09A5C"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1E628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8B6F49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12D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99097C" w:rsidRPr="00835F44" w:rsidRDefault="0099097C" w:rsidP="00E574C3">
            <w:pPr>
              <w:pStyle w:val="TAC"/>
            </w:pPr>
            <w:r w:rsidRPr="00835F44">
              <w:t>24</w:t>
            </w:r>
          </w:p>
        </w:tc>
      </w:tr>
      <w:tr w:rsidR="00495FE7" w:rsidRPr="00835F44" w14:paraId="50EC6786"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495FE7" w:rsidRPr="00835F44" w14:paraId="3E2F754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84C6F8D"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7602EF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FF6A32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DFED0"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99097C" w:rsidRPr="00835F44" w:rsidRDefault="0099097C" w:rsidP="00E574C3">
            <w:pPr>
              <w:pStyle w:val="TAC"/>
            </w:pPr>
            <w:r w:rsidRPr="00835F44">
              <w:t>64 QAM</w:t>
            </w:r>
          </w:p>
        </w:tc>
      </w:tr>
      <w:tr w:rsidR="00495FE7" w:rsidRPr="00835F44" w14:paraId="0CEBF7E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DB23646"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8D8F85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6BC047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306A4"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99097C" w:rsidRPr="00835F44" w:rsidRDefault="0099097C" w:rsidP="00E574C3">
            <w:pPr>
              <w:pStyle w:val="TAC"/>
            </w:pPr>
            <w:r w:rsidRPr="00835F44">
              <w:t>3/4</w:t>
            </w:r>
          </w:p>
        </w:tc>
      </w:tr>
      <w:tr w:rsidR="00495FE7" w:rsidRPr="00835F44" w14:paraId="1AAFCFA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392529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77B7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BB6CB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6EF9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99097C" w:rsidRPr="00835F44" w:rsidRDefault="0099097C" w:rsidP="00E574C3">
            <w:pPr>
              <w:pStyle w:val="TAC"/>
            </w:pPr>
            <w:r w:rsidRPr="00835F44">
              <w:t>1</w:t>
            </w:r>
          </w:p>
        </w:tc>
      </w:tr>
      <w:tr w:rsidR="00495FE7" w:rsidRPr="00835F44" w14:paraId="51DA7F7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BD1726"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22DE77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5B8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48023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8A17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A33F7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687B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99097C" w:rsidRPr="00835F44" w:rsidRDefault="0099097C" w:rsidP="00E574C3">
            <w:pPr>
              <w:pStyle w:val="TAC"/>
            </w:pPr>
          </w:p>
        </w:tc>
      </w:tr>
      <w:tr w:rsidR="00495FE7" w:rsidRPr="00835F44" w14:paraId="306F1F3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59F1A5" w14:textId="15038B10"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E4F5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F7D02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99097C" w:rsidRPr="00835F44" w:rsidRDefault="0099097C" w:rsidP="00E574C3">
            <w:pPr>
              <w:pStyle w:val="TAC"/>
            </w:pPr>
            <w:r w:rsidRPr="00835F44">
              <w:t>N/A</w:t>
            </w:r>
          </w:p>
        </w:tc>
      </w:tr>
      <w:tr w:rsidR="00495FE7" w:rsidRPr="00835F44" w14:paraId="438FAAD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0CA292" w14:textId="2A53555C" w:rsidR="0099097C" w:rsidRPr="00835F44" w:rsidRDefault="0099097C" w:rsidP="003F5B9D">
            <w:pPr>
              <w:pStyle w:val="TAL"/>
              <w:rPr>
                <w:rFonts w:eastAsia="SimSun"/>
              </w:rPr>
            </w:pPr>
            <w:r w:rsidRPr="00835F44">
              <w:rPr>
                <w:rFonts w:eastAsia="SimSun"/>
              </w:rPr>
              <w:t xml:space="preserve">  For Slots </w:t>
            </w:r>
            <w:r w:rsidR="0050086D"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0C49E" w14:textId="77777777" w:rsidR="0099097C" w:rsidRPr="00835F44" w:rsidRDefault="0099097C" w:rsidP="00E574C3">
            <w:pPr>
              <w:pStyle w:val="TAC"/>
            </w:pPr>
            <w:r w:rsidRPr="00835F4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73AF19" w14:textId="77777777" w:rsidR="0099097C" w:rsidRPr="00835F44" w:rsidRDefault="0099097C" w:rsidP="00E574C3">
            <w:pPr>
              <w:pStyle w:val="TAC"/>
            </w:pPr>
            <w:r w:rsidRPr="00835F4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99097C" w:rsidRPr="00835F44" w:rsidRDefault="0099097C" w:rsidP="00E574C3">
            <w:pPr>
              <w:pStyle w:val="TAC"/>
            </w:pPr>
            <w:r w:rsidRPr="00835F4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99097C" w:rsidRPr="00835F44" w:rsidRDefault="0099097C" w:rsidP="00E574C3">
            <w:pPr>
              <w:pStyle w:val="TAC"/>
            </w:pPr>
            <w:r w:rsidRPr="00835F4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99097C" w:rsidRPr="00835F44" w:rsidRDefault="0099097C"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99097C" w:rsidRPr="00835F44" w:rsidRDefault="0099097C"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99097C" w:rsidRPr="00835F44" w:rsidRDefault="0099097C"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99097C" w:rsidRPr="00835F44" w:rsidRDefault="0099097C"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99097C" w:rsidRPr="00835F44" w:rsidRDefault="0099097C"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99097C" w:rsidRPr="00835F44" w:rsidRDefault="0099097C" w:rsidP="00E574C3">
            <w:pPr>
              <w:pStyle w:val="TAC"/>
            </w:pPr>
            <w:r w:rsidRPr="00835F44">
              <w:t>135296</w:t>
            </w:r>
          </w:p>
        </w:tc>
      </w:tr>
      <w:tr w:rsidR="00495FE7" w:rsidRPr="00835F44" w14:paraId="37ACF73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99AA4C4"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D3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09744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99097C" w:rsidRPr="00835F44" w:rsidRDefault="0099097C" w:rsidP="00E574C3">
            <w:pPr>
              <w:pStyle w:val="TAC"/>
            </w:pPr>
            <w:r w:rsidRPr="00835F44">
              <w:t>24</w:t>
            </w:r>
          </w:p>
        </w:tc>
      </w:tr>
      <w:tr w:rsidR="00495FE7" w:rsidRPr="00835F44" w14:paraId="2A9F9C6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958142"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F8C6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8540F3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D8CD3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99097C" w:rsidRPr="00835F44" w:rsidRDefault="0099097C" w:rsidP="00E574C3">
            <w:pPr>
              <w:pStyle w:val="TAC"/>
            </w:pPr>
            <w:r w:rsidRPr="00835F44">
              <w:t>1</w:t>
            </w:r>
          </w:p>
        </w:tc>
      </w:tr>
      <w:tr w:rsidR="00495FE7" w:rsidRPr="00835F44" w14:paraId="1DF80ED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4048CD"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535C67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B0BC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CFE7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03200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EFE3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0287E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99097C" w:rsidRPr="00835F44" w:rsidRDefault="0099097C" w:rsidP="00E574C3">
            <w:pPr>
              <w:pStyle w:val="TAC"/>
            </w:pPr>
          </w:p>
        </w:tc>
      </w:tr>
      <w:tr w:rsidR="00495FE7" w:rsidRPr="00835F44" w14:paraId="284D801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05F05F5" w14:textId="20283D67"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C92DE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35C1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99097C" w:rsidRPr="00835F44" w:rsidRDefault="0099097C" w:rsidP="00E574C3">
            <w:pPr>
              <w:pStyle w:val="TAC"/>
            </w:pPr>
            <w:r w:rsidRPr="00835F44">
              <w:t>N/A</w:t>
            </w:r>
          </w:p>
        </w:tc>
      </w:tr>
      <w:tr w:rsidR="00495FE7" w:rsidRPr="00835F44" w14:paraId="58F2F0C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03898F9" w14:textId="59FE85C2"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6B415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582BE" w14:textId="77777777" w:rsidR="0099097C" w:rsidRPr="00835F44" w:rsidRDefault="0099097C" w:rsidP="00E574C3">
            <w:pPr>
              <w:pStyle w:val="TAC"/>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99097C" w:rsidRPr="00835F44" w:rsidRDefault="0099097C"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99097C" w:rsidRPr="00835F44" w:rsidRDefault="0099097C"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99097C" w:rsidRPr="00835F44" w:rsidRDefault="0099097C"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99097C" w:rsidRPr="00835F44" w:rsidRDefault="0099097C" w:rsidP="00E574C3">
            <w:pPr>
              <w:pStyle w:val="TAC"/>
            </w:pPr>
            <w:r w:rsidRPr="00835F44">
              <w:t>17</w:t>
            </w:r>
          </w:p>
        </w:tc>
      </w:tr>
      <w:tr w:rsidR="00495FE7" w:rsidRPr="00835F44" w14:paraId="5B2E6C2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B0CAD8E"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06B0C8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CD9A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B9ED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A82B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E484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FEE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99097C" w:rsidRPr="00835F44" w:rsidRDefault="0099097C" w:rsidP="00E574C3">
            <w:pPr>
              <w:pStyle w:val="TAC"/>
            </w:pPr>
          </w:p>
        </w:tc>
      </w:tr>
      <w:tr w:rsidR="00495FE7" w:rsidRPr="00835F44" w14:paraId="466A0F4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F7BC8F" w14:textId="5E554D52"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2AE6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DDABD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99097C" w:rsidRPr="00835F44" w:rsidRDefault="0099097C" w:rsidP="00E574C3">
            <w:pPr>
              <w:pStyle w:val="TAC"/>
            </w:pPr>
            <w:r w:rsidRPr="00835F44">
              <w:t>N/A</w:t>
            </w:r>
          </w:p>
        </w:tc>
      </w:tr>
      <w:tr w:rsidR="00495FE7" w:rsidRPr="00835F44" w14:paraId="4BDF67B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DD92395" w14:textId="145E4D6E"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5CB85BDE" w14:textId="77777777" w:rsidR="0099097C" w:rsidRPr="00835F44" w:rsidRDefault="0099097C" w:rsidP="00E574C3">
            <w:pPr>
              <w:pStyle w:val="TAC"/>
            </w:pPr>
            <w:r w:rsidRPr="00835F44">
              <w:t>7128</w:t>
            </w:r>
          </w:p>
        </w:tc>
        <w:tc>
          <w:tcPr>
            <w:tcW w:w="835" w:type="dxa"/>
            <w:tcBorders>
              <w:top w:val="single" w:sz="4" w:space="0" w:color="auto"/>
              <w:left w:val="single" w:sz="4" w:space="0" w:color="auto"/>
              <w:bottom w:val="single" w:sz="4" w:space="0" w:color="auto"/>
              <w:right w:val="single" w:sz="4" w:space="0" w:color="auto"/>
            </w:tcBorders>
            <w:vAlign w:val="center"/>
          </w:tcPr>
          <w:p w14:paraId="27A94863" w14:textId="77777777" w:rsidR="0099097C" w:rsidRPr="00835F44" w:rsidRDefault="0099097C" w:rsidP="00E574C3">
            <w:pPr>
              <w:pStyle w:val="TAC"/>
            </w:pPr>
            <w:r w:rsidRPr="00835F44">
              <w:t>15552</w:t>
            </w:r>
          </w:p>
        </w:tc>
        <w:tc>
          <w:tcPr>
            <w:tcW w:w="835" w:type="dxa"/>
            <w:tcBorders>
              <w:top w:val="single" w:sz="4" w:space="0" w:color="auto"/>
              <w:left w:val="single" w:sz="4" w:space="0" w:color="auto"/>
              <w:bottom w:val="single" w:sz="4" w:space="0" w:color="auto"/>
              <w:right w:val="single" w:sz="4" w:space="0" w:color="auto"/>
            </w:tcBorders>
            <w:vAlign w:val="center"/>
          </w:tcPr>
          <w:p w14:paraId="244AD7A8" w14:textId="77777777" w:rsidR="0099097C" w:rsidRPr="00835F44" w:rsidRDefault="0099097C" w:rsidP="00E574C3">
            <w:pPr>
              <w:pStyle w:val="TAC"/>
            </w:pPr>
            <w:r w:rsidRPr="00835F44">
              <w:t>24624</w:t>
            </w:r>
          </w:p>
        </w:tc>
        <w:tc>
          <w:tcPr>
            <w:tcW w:w="835" w:type="dxa"/>
            <w:tcBorders>
              <w:top w:val="single" w:sz="4" w:space="0" w:color="auto"/>
              <w:left w:val="single" w:sz="4" w:space="0" w:color="auto"/>
              <w:bottom w:val="single" w:sz="4" w:space="0" w:color="auto"/>
              <w:right w:val="single" w:sz="4" w:space="0" w:color="auto"/>
            </w:tcBorders>
            <w:vAlign w:val="center"/>
          </w:tcPr>
          <w:p w14:paraId="66400BC4" w14:textId="77777777" w:rsidR="0099097C" w:rsidRPr="00835F44" w:rsidRDefault="0099097C" w:rsidP="00E574C3">
            <w:pPr>
              <w:pStyle w:val="TAC"/>
            </w:pPr>
            <w:r w:rsidRPr="00835F44">
              <w:t>33048</w:t>
            </w:r>
          </w:p>
        </w:tc>
        <w:tc>
          <w:tcPr>
            <w:tcW w:w="835" w:type="dxa"/>
            <w:tcBorders>
              <w:top w:val="single" w:sz="4" w:space="0" w:color="auto"/>
              <w:left w:val="single" w:sz="4" w:space="0" w:color="auto"/>
              <w:bottom w:val="single" w:sz="4" w:space="0" w:color="auto"/>
              <w:right w:val="single" w:sz="4" w:space="0" w:color="auto"/>
            </w:tcBorders>
            <w:vAlign w:val="center"/>
          </w:tcPr>
          <w:p w14:paraId="42103FD6" w14:textId="77777777" w:rsidR="0099097C" w:rsidRPr="00835F44" w:rsidRDefault="0099097C"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99097C" w:rsidRPr="00835F44" w:rsidRDefault="0099097C"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99097C" w:rsidRPr="00835F44" w:rsidRDefault="0099097C"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99097C" w:rsidRPr="00835F44" w:rsidRDefault="0099097C"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99097C" w:rsidRPr="00835F44" w:rsidRDefault="0099097C"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99097C" w:rsidRPr="00835F44" w:rsidRDefault="0099097C"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99097C" w:rsidRPr="00835F44" w:rsidRDefault="0099097C" w:rsidP="00E574C3">
            <w:pPr>
              <w:pStyle w:val="TAC"/>
            </w:pPr>
            <w:r w:rsidRPr="00835F44">
              <w:t>176904</w:t>
            </w:r>
          </w:p>
        </w:tc>
      </w:tr>
      <w:tr w:rsidR="00495FE7" w:rsidRPr="00835F44" w14:paraId="1B9DA5C3"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49BD491"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31D44" w14:textId="00CD224C" w:rsidR="0099097C" w:rsidRPr="00835F44" w:rsidRDefault="0006085F" w:rsidP="00E574C3">
            <w:pPr>
              <w:pStyle w:val="TAC"/>
            </w:pPr>
            <w:r w:rsidRPr="00835F4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06865A" w14:textId="58A96CF6" w:rsidR="0099097C" w:rsidRPr="00835F44" w:rsidRDefault="0006085F" w:rsidP="00E574C3">
            <w:pPr>
              <w:pStyle w:val="TAC"/>
            </w:pPr>
            <w:r w:rsidRPr="00835F4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99097C" w:rsidRPr="00835F44" w:rsidRDefault="0006085F" w:rsidP="00E574C3">
            <w:pPr>
              <w:pStyle w:val="TAC"/>
            </w:pPr>
            <w:r w:rsidRPr="00835F4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99097C" w:rsidRPr="00835F44" w:rsidRDefault="0006085F" w:rsidP="00E574C3">
            <w:pPr>
              <w:pStyle w:val="TAC"/>
            </w:pPr>
            <w:r w:rsidRPr="00835F4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99097C" w:rsidRPr="00835F44" w:rsidRDefault="0006085F"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99097C" w:rsidRPr="00835F44" w:rsidRDefault="0006085F"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99097C" w:rsidRPr="00835F44" w:rsidRDefault="0006085F"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99097C" w:rsidRPr="00835F44" w:rsidRDefault="0006085F"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99097C" w:rsidRPr="00835F44" w:rsidRDefault="0006085F"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99097C" w:rsidRPr="00835F44" w:rsidRDefault="0006085F"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99097C" w:rsidRPr="00835F44" w:rsidRDefault="0006085F" w:rsidP="00E574C3">
            <w:pPr>
              <w:pStyle w:val="TAC"/>
            </w:pPr>
            <w:r w:rsidRPr="00835F44">
              <w:t>230.003</w:t>
            </w:r>
          </w:p>
        </w:tc>
      </w:tr>
      <w:tr w:rsidR="0099097C" w:rsidRPr="00835F44" w14:paraId="0606CF21"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lastRenderedPageBreak/>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1.65pt;height:11.1pt" o:ole="">
                  <v:imagedata r:id="rId14" o:title=""/>
                </v:shape>
                <o:OLEObject Type="Embed" ProgID="Equation.3" ShapeID="_x0000_i1030" DrawAspect="Content" ObjectID="_1742322066"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7522AE23" w14:textId="77777777" w:rsidR="0099097C" w:rsidRPr="00835F44" w:rsidRDefault="0099097C" w:rsidP="0099097C">
      <w:pPr>
        <w:rPr>
          <w:lang w:eastAsia="zh-CN"/>
        </w:rPr>
        <w:sectPr w:rsidR="0099097C" w:rsidRPr="00835F44" w:rsidSect="0057277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62" w:name="_Toc21343195"/>
      <w:bookmarkStart w:id="363" w:name="_Toc29770161"/>
      <w:bookmarkStart w:id="364" w:name="_Toc29799660"/>
      <w:bookmarkStart w:id="365" w:name="_Toc37254884"/>
      <w:bookmarkStart w:id="366" w:name="_Toc37255527"/>
      <w:bookmarkStart w:id="367" w:name="_Toc45887552"/>
      <w:bookmarkStart w:id="368" w:name="_Toc53172289"/>
      <w:bookmarkStart w:id="369" w:name="_Toc61357054"/>
      <w:bookmarkStart w:id="370" w:name="_Toc67913923"/>
      <w:bookmarkStart w:id="371" w:name="_Toc75469740"/>
      <w:bookmarkStart w:id="372" w:name="_Toc76508230"/>
      <w:bookmarkStart w:id="373" w:name="_Toc83193131"/>
      <w:r w:rsidRPr="00835F44">
        <w:lastRenderedPageBreak/>
        <w:t>A.3.2.</w:t>
      </w:r>
      <w:r w:rsidR="00CF7956" w:rsidRPr="00835F44">
        <w:t>4</w:t>
      </w:r>
      <w:r w:rsidRPr="00835F44">
        <w:tab/>
        <w:t>FRC for maximum input level for 256 QAM</w:t>
      </w:r>
      <w:bookmarkEnd w:id="362"/>
      <w:bookmarkEnd w:id="363"/>
      <w:bookmarkEnd w:id="364"/>
      <w:bookmarkEnd w:id="365"/>
      <w:bookmarkEnd w:id="366"/>
      <w:bookmarkEnd w:id="367"/>
      <w:bookmarkEnd w:id="368"/>
      <w:bookmarkEnd w:id="369"/>
      <w:bookmarkEnd w:id="370"/>
      <w:bookmarkEnd w:id="371"/>
      <w:bookmarkEnd w:id="372"/>
      <w:bookmarkEnd w:id="373"/>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1.65pt;height:11.1pt" o:ole="">
                  <v:imagedata r:id="rId14" o:title=""/>
                </v:shape>
                <o:OLEObject Type="Embed" ProgID="Equation.3" ShapeID="_x0000_i1031" DrawAspect="Content" ObjectID="_1742322067"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495FE7"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540EBF4D"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77777777" w:rsidR="0099097C" w:rsidRPr="00835F44" w:rsidRDefault="0099097C" w:rsidP="00E574C3">
            <w:pPr>
              <w:pStyle w:val="TAC"/>
            </w:pPr>
            <w:r w:rsidRPr="00835F4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77777777" w:rsidR="0099097C" w:rsidRPr="00835F44" w:rsidRDefault="0099097C" w:rsidP="00E574C3">
            <w:pPr>
              <w:pStyle w:val="TAC"/>
            </w:pPr>
            <w:r w:rsidRPr="00835F4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77777777" w:rsidR="0099097C" w:rsidRPr="00835F44" w:rsidRDefault="0099097C" w:rsidP="00E574C3">
            <w:pPr>
              <w:pStyle w:val="TAC"/>
            </w:pPr>
            <w:r w:rsidRPr="00835F4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77777777" w:rsidR="0099097C" w:rsidRPr="00835F44" w:rsidRDefault="0099097C" w:rsidP="00E574C3">
            <w:pPr>
              <w:pStyle w:val="TAC"/>
            </w:pPr>
            <w:r w:rsidRPr="00835F4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77777777" w:rsidR="0099097C" w:rsidRPr="00835F44" w:rsidRDefault="0099097C" w:rsidP="00E574C3">
            <w:pPr>
              <w:pStyle w:val="TAC"/>
            </w:pPr>
            <w:r w:rsidRPr="00835F44">
              <w:t>23</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495FE7"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5CF658B" w:rsidR="0099097C" w:rsidRPr="00835F44" w:rsidRDefault="0006085F" w:rsidP="00E574C3">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30776960" w:rsidR="0099097C" w:rsidRPr="00835F44" w:rsidRDefault="0006085F" w:rsidP="00E574C3">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701266A8" w:rsidR="0099097C" w:rsidRPr="00835F44" w:rsidRDefault="0006085F" w:rsidP="00E574C3">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0CF9329F" w:rsidR="0099097C" w:rsidRPr="00835F44" w:rsidRDefault="0006085F" w:rsidP="00E574C3">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F17AD57" w:rsidR="0099097C" w:rsidRPr="00835F44" w:rsidRDefault="0006085F" w:rsidP="00E574C3">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5A61C98E" w:rsidR="0099097C" w:rsidRPr="00835F44" w:rsidRDefault="0006085F" w:rsidP="00E574C3">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747E3C73" w:rsidR="0099097C" w:rsidRPr="00835F44" w:rsidRDefault="0006085F" w:rsidP="00E574C3">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29E20F40" w:rsidR="0099097C" w:rsidRPr="00835F44" w:rsidRDefault="0006085F" w:rsidP="00E574C3">
            <w:pPr>
              <w:pStyle w:val="TAC"/>
            </w:pPr>
            <w:r w:rsidRPr="00835F44">
              <w:t>144.310</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57277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lastRenderedPageBreak/>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776E80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495FE7" w:rsidRPr="00835F44" w14:paraId="26F4E98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33FCB7"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BE2EA0"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F9AE5"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99097C" w:rsidRPr="00835F44" w:rsidRDefault="0099097C" w:rsidP="00E574C3">
            <w:pPr>
              <w:pStyle w:val="TAH"/>
            </w:pPr>
            <w:r w:rsidRPr="00835F44">
              <w:t>100</w:t>
            </w:r>
          </w:p>
        </w:tc>
      </w:tr>
      <w:tr w:rsidR="00495FE7" w:rsidRPr="00835F44" w14:paraId="3D6088D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CAFF2C1" w14:textId="77777777" w:rsidR="0099097C" w:rsidRPr="00835F44" w:rsidRDefault="0099097C" w:rsidP="003F5B9D">
            <w:pPr>
              <w:pStyle w:val="TAL"/>
            </w:pPr>
            <w:r w:rsidRPr="00835F44">
              <w:t xml:space="preserve">Subcarrier spacing configuration </w:t>
            </w:r>
            <w:r w:rsidRPr="00835F44">
              <w:object w:dxaOrig="230" w:dyaOrig="250" w14:anchorId="21663BD6">
                <v:shape id="_x0000_i1032" type="#_x0000_t75" style="width:11.65pt;height:11.1pt" o:ole="">
                  <v:imagedata r:id="rId14" o:title=""/>
                </v:shape>
                <o:OLEObject Type="Embed" ProgID="Equation.3" ShapeID="_x0000_i1032" DrawAspect="Content" ObjectID="_1742322068"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2500A29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6B4C5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5C36E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99097C" w:rsidRPr="00835F44" w:rsidRDefault="0099097C" w:rsidP="00E574C3">
            <w:pPr>
              <w:pStyle w:val="TAC"/>
            </w:pPr>
            <w:r w:rsidRPr="00835F44">
              <w:t>1</w:t>
            </w:r>
          </w:p>
        </w:tc>
      </w:tr>
      <w:tr w:rsidR="00495FE7" w:rsidRPr="00835F44" w14:paraId="21C544C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B6EF115"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A237CF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E7DA40A"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ACFBA"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99097C" w:rsidRPr="00835F44" w:rsidRDefault="0099097C" w:rsidP="00E574C3">
            <w:pPr>
              <w:pStyle w:val="TAC"/>
            </w:pPr>
            <w:r w:rsidRPr="00835F44">
              <w:t>273</w:t>
            </w:r>
          </w:p>
        </w:tc>
      </w:tr>
      <w:tr w:rsidR="00495FE7" w:rsidRPr="00835F44" w14:paraId="407622C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7EC09AB"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53B9F4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B59CBBE"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A2246"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99097C" w:rsidRPr="00835F44" w:rsidRDefault="0099097C" w:rsidP="00E574C3">
            <w:pPr>
              <w:pStyle w:val="TAC"/>
            </w:pPr>
            <w:r w:rsidRPr="00835F44">
              <w:t>12</w:t>
            </w:r>
          </w:p>
        </w:tc>
      </w:tr>
      <w:tr w:rsidR="00343E0C" w:rsidRPr="00835F44" w14:paraId="4172B5D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F2101CA"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04E5F87" w14:textId="77777777" w:rsidR="00343E0C" w:rsidRPr="00835F44" w:rsidRDefault="00343E0C" w:rsidP="00343E0C">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B379E9" w14:textId="774E0C1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8BE81" w14:textId="0832DCF3"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343E0C" w:rsidRPr="00835F44" w:rsidRDefault="00343E0C" w:rsidP="00343E0C">
            <w:pPr>
              <w:pStyle w:val="TAC"/>
            </w:pPr>
            <w:r>
              <w:t>17</w:t>
            </w:r>
          </w:p>
        </w:tc>
      </w:tr>
      <w:tr w:rsidR="00495FE7" w:rsidRPr="00835F44" w14:paraId="1310B17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B60DF5"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B42539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8D6454"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EC54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99097C" w:rsidRPr="00835F44" w:rsidRDefault="0099097C" w:rsidP="00E574C3">
            <w:pPr>
              <w:pStyle w:val="TAC"/>
            </w:pPr>
            <w:r w:rsidRPr="00835F44">
              <w:t>23</w:t>
            </w:r>
          </w:p>
        </w:tc>
      </w:tr>
      <w:tr w:rsidR="00495FE7" w:rsidRPr="00835F44" w14:paraId="38839089"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495FE7" w:rsidRPr="00835F44" w14:paraId="21D7353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A4CAD3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9CE6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55C4CF"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C17B0"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99097C" w:rsidRPr="00835F44" w:rsidRDefault="0099097C" w:rsidP="00E574C3">
            <w:pPr>
              <w:pStyle w:val="TAC"/>
            </w:pPr>
            <w:r w:rsidRPr="00835F44">
              <w:t>256 QAM</w:t>
            </w:r>
          </w:p>
        </w:tc>
      </w:tr>
      <w:tr w:rsidR="00495FE7" w:rsidRPr="00835F44" w14:paraId="0518785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8222D04"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225D3B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7BE1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45F0"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99097C" w:rsidRPr="00835F44" w:rsidRDefault="0099097C" w:rsidP="00E574C3">
            <w:pPr>
              <w:pStyle w:val="TAC"/>
            </w:pPr>
            <w:r w:rsidRPr="00835F44">
              <w:t>4/5</w:t>
            </w:r>
          </w:p>
        </w:tc>
      </w:tr>
      <w:tr w:rsidR="00495FE7" w:rsidRPr="00835F44" w14:paraId="6193126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6CCD7A7"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79F0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176E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2D99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99097C" w:rsidRPr="00835F44" w:rsidRDefault="0099097C" w:rsidP="00E574C3">
            <w:pPr>
              <w:pStyle w:val="TAC"/>
            </w:pPr>
            <w:r w:rsidRPr="00835F44">
              <w:t>1</w:t>
            </w:r>
          </w:p>
        </w:tc>
      </w:tr>
      <w:tr w:rsidR="00495FE7" w:rsidRPr="00835F44" w14:paraId="529B72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23609BA"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E201EA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43DC3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63AF4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99097C" w:rsidRPr="00835F44" w:rsidRDefault="0099097C" w:rsidP="00E574C3">
            <w:pPr>
              <w:pStyle w:val="TAC"/>
            </w:pPr>
          </w:p>
        </w:tc>
      </w:tr>
      <w:tr w:rsidR="00495FE7" w:rsidRPr="00835F44" w14:paraId="2B9289B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82E838" w14:textId="707DFE1E" w:rsidR="0099097C" w:rsidRPr="00835F44" w:rsidRDefault="0099097C" w:rsidP="003F5B9D">
            <w:pPr>
              <w:pStyle w:val="TAL"/>
            </w:pPr>
            <w:r w:rsidRPr="00835F44">
              <w:t xml:space="preserve">  For Slot</w:t>
            </w:r>
            <w:r w:rsidR="000503CE" w:rsidRPr="00835F44">
              <w:t>s</w:t>
            </w:r>
            <w:r w:rsidRPr="00835F44">
              <w:t xml:space="preserve"> 0</w:t>
            </w:r>
            <w:r w:rsidR="000503CE"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DD54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C84B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99097C" w:rsidRPr="00835F44" w:rsidRDefault="0099097C" w:rsidP="00E574C3">
            <w:pPr>
              <w:pStyle w:val="TAC"/>
            </w:pPr>
            <w:r w:rsidRPr="00835F44">
              <w:t>N/A</w:t>
            </w:r>
          </w:p>
        </w:tc>
      </w:tr>
      <w:tr w:rsidR="00495FE7" w:rsidRPr="00835F44" w14:paraId="0B5BDA0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FBB2ABF" w14:textId="559EDF2B" w:rsidR="0099097C" w:rsidRPr="00835F44" w:rsidRDefault="0099097C" w:rsidP="003F5B9D">
            <w:pPr>
              <w:pStyle w:val="TAL"/>
            </w:pPr>
            <w:r w:rsidRPr="00835F44">
              <w:t xml:space="preserve">  For Slots </w:t>
            </w:r>
            <w:r w:rsidR="000503CE"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BAED8" w14:textId="77777777" w:rsidR="0099097C" w:rsidRPr="00835F44" w:rsidRDefault="0099097C" w:rsidP="00E574C3">
            <w:pPr>
              <w:pStyle w:val="TAC"/>
            </w:pPr>
            <w:r w:rsidRPr="00835F4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F4E04" w14:textId="77777777" w:rsidR="0099097C" w:rsidRPr="00835F44" w:rsidRDefault="0099097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99097C" w:rsidRPr="00835F44" w:rsidRDefault="0099097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99097C" w:rsidRPr="00835F44" w:rsidRDefault="0099097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99097C" w:rsidRPr="00835F44" w:rsidRDefault="0099097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99097C" w:rsidRPr="00835F44" w:rsidRDefault="0099097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99097C" w:rsidRPr="00835F44" w:rsidRDefault="0099097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99097C" w:rsidRPr="00835F44" w:rsidRDefault="0099097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99097C" w:rsidRPr="00835F44" w:rsidRDefault="0099097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99097C" w:rsidRPr="00835F44" w:rsidRDefault="0099097C" w:rsidP="00E574C3">
            <w:pPr>
              <w:pStyle w:val="TAC"/>
            </w:pPr>
            <w:r w:rsidRPr="00835F44">
              <w:t>184424</w:t>
            </w:r>
          </w:p>
        </w:tc>
      </w:tr>
      <w:tr w:rsidR="00495FE7" w:rsidRPr="00835F44" w14:paraId="192CEFA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C8B14F"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046A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53B38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99097C" w:rsidRPr="00835F44" w:rsidRDefault="0099097C" w:rsidP="00E574C3">
            <w:pPr>
              <w:pStyle w:val="TAC"/>
            </w:pPr>
            <w:r w:rsidRPr="00835F44">
              <w:t>24</w:t>
            </w:r>
          </w:p>
        </w:tc>
      </w:tr>
      <w:tr w:rsidR="00495FE7" w:rsidRPr="00835F44" w14:paraId="43B14C4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BF1ED18"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B21AA5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59129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673F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99097C" w:rsidRPr="00835F44" w:rsidRDefault="0099097C" w:rsidP="00E574C3">
            <w:pPr>
              <w:pStyle w:val="TAC"/>
            </w:pPr>
            <w:r w:rsidRPr="00835F44">
              <w:t>1</w:t>
            </w:r>
          </w:p>
        </w:tc>
      </w:tr>
      <w:tr w:rsidR="00495FE7" w:rsidRPr="00835F44" w14:paraId="2CE2519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C87353"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FCF2B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F866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54E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99097C" w:rsidRPr="00835F44" w:rsidRDefault="0099097C" w:rsidP="00E574C3">
            <w:pPr>
              <w:pStyle w:val="TAC"/>
            </w:pPr>
          </w:p>
        </w:tc>
      </w:tr>
      <w:tr w:rsidR="00495FE7" w:rsidRPr="00835F44" w14:paraId="60A30D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61A87D" w14:textId="04A4B829"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7D2A5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CCF7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99097C" w:rsidRPr="00835F44" w:rsidRDefault="0099097C" w:rsidP="00E574C3">
            <w:pPr>
              <w:pStyle w:val="TAC"/>
            </w:pPr>
            <w:r w:rsidRPr="00835F44">
              <w:t>N/A</w:t>
            </w:r>
          </w:p>
        </w:tc>
      </w:tr>
      <w:tr w:rsidR="00495FE7" w:rsidRPr="00835F44" w14:paraId="4A6CC66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A52C79A" w14:textId="4AE46A68"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B33F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6B633"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77777777" w:rsidR="0099097C" w:rsidRPr="00835F44" w:rsidRDefault="0099097C" w:rsidP="00E574C3">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777777" w:rsidR="0099097C" w:rsidRPr="00835F44" w:rsidRDefault="0099097C" w:rsidP="00E574C3">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77777777" w:rsidR="0099097C" w:rsidRPr="00835F44" w:rsidRDefault="0099097C" w:rsidP="00E574C3">
            <w:pPr>
              <w:pStyle w:val="TAC"/>
            </w:pPr>
            <w:r w:rsidRPr="00835F4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77777777" w:rsidR="0099097C" w:rsidRPr="00835F44" w:rsidRDefault="0099097C" w:rsidP="00E574C3">
            <w:pPr>
              <w:pStyle w:val="TAC"/>
            </w:pPr>
            <w:r w:rsidRPr="00835F4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77777777" w:rsidR="0099097C" w:rsidRPr="00835F44" w:rsidRDefault="0099097C" w:rsidP="00E574C3">
            <w:pPr>
              <w:pStyle w:val="TAC"/>
            </w:pPr>
            <w:r w:rsidRPr="00835F44">
              <w:t>23</w:t>
            </w:r>
          </w:p>
        </w:tc>
      </w:tr>
      <w:tr w:rsidR="00495FE7" w:rsidRPr="00835F44" w14:paraId="509200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03E210"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0463B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715C0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E3A95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99097C" w:rsidRPr="00835F44" w:rsidRDefault="0099097C" w:rsidP="00E574C3">
            <w:pPr>
              <w:pStyle w:val="TAC"/>
            </w:pPr>
          </w:p>
        </w:tc>
      </w:tr>
      <w:tr w:rsidR="00495FE7" w:rsidRPr="00835F44" w14:paraId="788F779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A05EA" w14:textId="2A9D63B1"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94CB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CFEA6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99097C" w:rsidRPr="00835F44" w:rsidRDefault="0099097C" w:rsidP="00E574C3">
            <w:pPr>
              <w:pStyle w:val="TAC"/>
            </w:pPr>
            <w:r w:rsidRPr="00835F44">
              <w:t>N/A</w:t>
            </w:r>
          </w:p>
        </w:tc>
      </w:tr>
      <w:tr w:rsidR="00495FE7" w:rsidRPr="00835F44" w14:paraId="1ED8CCE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EB569D" w14:textId="37D3064D"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3CD3781F" w14:textId="77777777" w:rsidR="0099097C" w:rsidRPr="00835F44" w:rsidRDefault="0099097C" w:rsidP="00E574C3">
            <w:pPr>
              <w:pStyle w:val="TAC"/>
            </w:pPr>
            <w:r w:rsidRPr="00835F44">
              <w:t>9504</w:t>
            </w:r>
          </w:p>
        </w:tc>
        <w:tc>
          <w:tcPr>
            <w:tcW w:w="835" w:type="dxa"/>
            <w:tcBorders>
              <w:top w:val="single" w:sz="4" w:space="0" w:color="auto"/>
              <w:left w:val="single" w:sz="4" w:space="0" w:color="auto"/>
              <w:bottom w:val="single" w:sz="4" w:space="0" w:color="auto"/>
              <w:right w:val="single" w:sz="4" w:space="0" w:color="auto"/>
            </w:tcBorders>
            <w:vAlign w:val="center"/>
          </w:tcPr>
          <w:p w14:paraId="17B41A8D" w14:textId="77777777" w:rsidR="0099097C" w:rsidRPr="00835F44" w:rsidRDefault="0099097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99097C" w:rsidRPr="00835F44" w:rsidRDefault="0099097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99097C" w:rsidRPr="00835F44" w:rsidRDefault="0099097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99097C" w:rsidRPr="00835F44" w:rsidRDefault="0099097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99097C" w:rsidRPr="00835F44" w:rsidRDefault="0099097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99097C" w:rsidRPr="00835F44" w:rsidRDefault="0099097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99097C" w:rsidRPr="00835F44" w:rsidRDefault="0099097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99097C" w:rsidRPr="00835F44" w:rsidRDefault="0099097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99097C" w:rsidRPr="00835F44" w:rsidRDefault="0099097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99097C" w:rsidRPr="00835F44" w:rsidRDefault="0099097C" w:rsidP="00E574C3">
            <w:pPr>
              <w:pStyle w:val="TAC"/>
            </w:pPr>
            <w:r w:rsidRPr="00835F44">
              <w:t>235872</w:t>
            </w:r>
          </w:p>
        </w:tc>
      </w:tr>
      <w:tr w:rsidR="00495FE7" w:rsidRPr="00835F44" w14:paraId="415EE97A"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E38DEE0"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34623" w14:textId="35A58EBE" w:rsidR="0099097C" w:rsidRPr="00835F44" w:rsidRDefault="004E2450" w:rsidP="00E574C3">
            <w:pPr>
              <w:pStyle w:val="TAC"/>
            </w:pPr>
            <w:r w:rsidRPr="00835F4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64EA" w14:textId="2B61CF8A" w:rsidR="0099097C" w:rsidRPr="00835F44" w:rsidRDefault="004E2450"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99097C" w:rsidRPr="00835F44" w:rsidRDefault="004E2450"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99097C" w:rsidRPr="00835F44" w:rsidRDefault="004E2450"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99097C" w:rsidRPr="00835F44" w:rsidRDefault="004E2450"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99097C" w:rsidRPr="00835F44" w:rsidRDefault="004E2450"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99097C" w:rsidRPr="00835F44" w:rsidRDefault="004E2450"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99097C" w:rsidRPr="00835F44" w:rsidRDefault="004E2450"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99097C" w:rsidRPr="00835F44" w:rsidRDefault="004E2450"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99097C" w:rsidRPr="00835F44" w:rsidRDefault="004E2450"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99097C" w:rsidRPr="00835F44" w:rsidRDefault="004E2450" w:rsidP="00E574C3">
            <w:pPr>
              <w:pStyle w:val="TAC"/>
            </w:pPr>
            <w:r w:rsidRPr="00835F44">
              <w:t>313.521</w:t>
            </w:r>
          </w:p>
        </w:tc>
      </w:tr>
      <w:tr w:rsidR="0099097C" w:rsidRPr="00835F44" w14:paraId="1D0F9AE0"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Slot i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lastRenderedPageBreak/>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1.65pt;height:11.1pt" o:ole="">
                  <v:imagedata r:id="rId14" o:title=""/>
                </v:shape>
                <o:OLEObject Type="Embed" ProgID="Equation.3" ShapeID="_x0000_i1033" DrawAspect="Content" ObjectID="_1742322069"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495FE7"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77777777" w:rsidR="0099097C" w:rsidRPr="00835F44" w:rsidRDefault="0099097C" w:rsidP="00E574C3">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77777777" w:rsidR="0099097C" w:rsidRPr="00835F44" w:rsidRDefault="0099097C" w:rsidP="00E574C3">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77777777" w:rsidR="0099097C" w:rsidRPr="00835F44" w:rsidRDefault="0099097C" w:rsidP="00E574C3">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77777777" w:rsidR="0099097C" w:rsidRPr="00835F44" w:rsidRDefault="0099097C" w:rsidP="00E574C3">
            <w:pPr>
              <w:pStyle w:val="TAC"/>
            </w:pPr>
            <w:r w:rsidRPr="00835F44">
              <w:t>12</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Slot i is slot index per frame</w:t>
            </w:r>
          </w:p>
        </w:tc>
      </w:tr>
    </w:tbl>
    <w:p w14:paraId="450CCDE5" w14:textId="77777777" w:rsidR="0099097C" w:rsidRPr="00835F44" w:rsidRDefault="0099097C" w:rsidP="0099097C">
      <w:pPr>
        <w:rPr>
          <w:lang w:eastAsia="zh-CN"/>
        </w:rPr>
        <w:sectPr w:rsidR="0099097C" w:rsidRPr="00835F44" w:rsidSect="0057277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374" w:name="_Toc21343196"/>
      <w:bookmarkStart w:id="375" w:name="_Toc29770162"/>
      <w:bookmarkStart w:id="376" w:name="_Toc29799661"/>
      <w:bookmarkStart w:id="377" w:name="_Toc37254885"/>
      <w:bookmarkStart w:id="378" w:name="_Toc37255528"/>
      <w:bookmarkStart w:id="379" w:name="_Toc45887553"/>
      <w:bookmarkStart w:id="380" w:name="_Toc53172290"/>
      <w:bookmarkStart w:id="381" w:name="_Toc61357055"/>
      <w:bookmarkStart w:id="382" w:name="_Toc67913924"/>
      <w:bookmarkStart w:id="383" w:name="_Toc75469741"/>
      <w:bookmarkStart w:id="384" w:name="_Toc76508231"/>
      <w:bookmarkStart w:id="385" w:name="_Toc83193132"/>
      <w:r w:rsidRPr="00835F44">
        <w:lastRenderedPageBreak/>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374"/>
      <w:bookmarkEnd w:id="375"/>
      <w:bookmarkEnd w:id="376"/>
      <w:bookmarkEnd w:id="377"/>
      <w:bookmarkEnd w:id="378"/>
      <w:bookmarkEnd w:id="379"/>
      <w:bookmarkEnd w:id="380"/>
      <w:bookmarkEnd w:id="381"/>
      <w:bookmarkEnd w:id="382"/>
      <w:bookmarkEnd w:id="383"/>
      <w:bookmarkEnd w:id="384"/>
      <w:bookmarkEnd w:id="385"/>
    </w:p>
    <w:p w14:paraId="1B6B3C63" w14:textId="77777777" w:rsidR="007C22C9" w:rsidRPr="00835F44" w:rsidRDefault="007C22C9" w:rsidP="00EC4FD1">
      <w:pPr>
        <w:pStyle w:val="Heading3"/>
      </w:pPr>
      <w:bookmarkStart w:id="386" w:name="_Toc21343197"/>
      <w:bookmarkStart w:id="387" w:name="_Toc29770163"/>
      <w:bookmarkStart w:id="388" w:name="_Toc29799662"/>
      <w:bookmarkStart w:id="389" w:name="_Toc37254886"/>
      <w:bookmarkStart w:id="390" w:name="_Toc37255529"/>
      <w:bookmarkStart w:id="391" w:name="_Toc45887554"/>
      <w:bookmarkStart w:id="392" w:name="_Toc53172291"/>
      <w:bookmarkStart w:id="393" w:name="_Toc61357056"/>
      <w:bookmarkStart w:id="394" w:name="_Toc67913925"/>
      <w:bookmarkStart w:id="395" w:name="_Toc75469742"/>
      <w:bookmarkStart w:id="396" w:name="_Toc76508232"/>
      <w:bookmarkStart w:id="397" w:name="_Toc83193133"/>
      <w:r w:rsidRPr="00835F44">
        <w:t>A.3.3.1</w:t>
      </w:r>
      <w:r w:rsidRPr="00835F44">
        <w:tab/>
        <w:t>General</w:t>
      </w:r>
      <w:bookmarkEnd w:id="386"/>
      <w:bookmarkEnd w:id="387"/>
      <w:bookmarkEnd w:id="388"/>
      <w:bookmarkEnd w:id="389"/>
      <w:bookmarkEnd w:id="390"/>
      <w:bookmarkEnd w:id="391"/>
      <w:bookmarkEnd w:id="392"/>
      <w:bookmarkEnd w:id="393"/>
      <w:bookmarkEnd w:id="394"/>
      <w:bookmarkEnd w:id="395"/>
      <w:bookmarkEnd w:id="396"/>
      <w:bookmarkEnd w:id="397"/>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r w:rsidRPr="00835F44">
              <w:t>referenceSubcarrierSpacing</w:t>
            </w:r>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dl-UL-TransmissionPeriodicity</w:t>
            </w:r>
          </w:p>
        </w:tc>
        <w:tc>
          <w:tcPr>
            <w:tcW w:w="2160" w:type="dxa"/>
            <w:shd w:val="clear" w:color="auto" w:fill="auto"/>
            <w:vAlign w:val="center"/>
          </w:tcPr>
          <w:p w14:paraId="67E43513" w14:textId="77777777" w:rsidR="006E397B" w:rsidRPr="00835F44" w:rsidRDefault="006E397B" w:rsidP="006E397B">
            <w:pPr>
              <w:pStyle w:val="TAL"/>
            </w:pPr>
            <w:r w:rsidRPr="00835F44">
              <w:t>5 ms</w:t>
            </w:r>
          </w:p>
        </w:tc>
        <w:tc>
          <w:tcPr>
            <w:tcW w:w="2444" w:type="dxa"/>
            <w:shd w:val="clear" w:color="auto" w:fill="auto"/>
            <w:vAlign w:val="center"/>
          </w:tcPr>
          <w:p w14:paraId="38D511A3" w14:textId="77777777" w:rsidR="006E397B" w:rsidRPr="00835F44" w:rsidRDefault="006E397B" w:rsidP="006E397B">
            <w:pPr>
              <w:pStyle w:val="TAL"/>
            </w:pPr>
            <w:r w:rsidRPr="00835F44">
              <w:t>5 ms</w:t>
            </w:r>
          </w:p>
        </w:tc>
        <w:tc>
          <w:tcPr>
            <w:tcW w:w="2506" w:type="dxa"/>
            <w:vAlign w:val="center"/>
          </w:tcPr>
          <w:p w14:paraId="61127E18" w14:textId="2B255FCA" w:rsidR="006E397B" w:rsidRPr="00835F44" w:rsidRDefault="006E397B" w:rsidP="006E397B">
            <w:pPr>
              <w:pStyle w:val="TAL"/>
            </w:pPr>
            <w:r w:rsidRPr="00835F44">
              <w:t>5 ms</w:t>
            </w:r>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r w:rsidRPr="00835F44">
              <w:rPr>
                <w:i/>
              </w:rPr>
              <w:t>nrofDownlinkSlots</w:t>
            </w:r>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r w:rsidRPr="00835F44">
              <w:rPr>
                <w:i/>
              </w:rPr>
              <w:t>nrofDownlinkSymbols</w:t>
            </w:r>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r w:rsidRPr="00835F44">
              <w:rPr>
                <w:i/>
              </w:rPr>
              <w:t>nrofUplinkSlot</w:t>
            </w:r>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r w:rsidRPr="00835F44">
              <w:rPr>
                <w:i/>
              </w:rPr>
              <w:t>nrofUplinkSymbols</w:t>
            </w:r>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where i is slot index per frame; i = {0,…,9}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where i is slot index per frame; i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where i is slot index per frame; i = {0,…,39}</w:t>
            </w:r>
          </w:p>
        </w:tc>
      </w:tr>
      <w:tr w:rsidR="00495FE7" w:rsidRPr="00835F44" w14:paraId="730155E4" w14:textId="77777777" w:rsidTr="000119D8">
        <w:tc>
          <w:tcPr>
            <w:tcW w:w="10165" w:type="dxa"/>
            <w:gridSpan w:val="5"/>
          </w:tcPr>
          <w:p w14:paraId="2C98E4E9" w14:textId="77777777" w:rsidR="005600E4" w:rsidRPr="00835F44" w:rsidRDefault="005600E4" w:rsidP="005600E4">
            <w:pPr>
              <w:pStyle w:val="TAN"/>
            </w:pPr>
            <w:r w:rsidRPr="00835F44">
              <w:t>NOTE 1:</w:t>
            </w:r>
            <w:r w:rsidRPr="00835F44">
              <w:tab/>
              <w:t>D denotes a slot with all DL symbols; S denotes a slot with a mix of DL, UL and guard symbols; U denotes a slot with all UL symbols. The field is for information.</w:t>
            </w:r>
          </w:p>
          <w:p w14:paraId="00928CB9" w14:textId="77777777" w:rsidR="005600E4" w:rsidRPr="00835F44" w:rsidRDefault="005600E4" w:rsidP="005600E4">
            <w:pPr>
              <w:pStyle w:val="TAN"/>
            </w:pPr>
            <w:r w:rsidRPr="00835F44">
              <w:t>NOTE 2:</w:t>
            </w:r>
            <w:r w:rsidRPr="00835F44">
              <w:tab/>
              <w:t>D, G, U denote DL, guard and UL symbols, respectively. The field is for information.</w:t>
            </w:r>
          </w:p>
          <w:p w14:paraId="112D5307" w14:textId="77777777" w:rsidR="005600E4" w:rsidRDefault="005600E4" w:rsidP="005600E4">
            <w:pPr>
              <w:pStyle w:val="TAN"/>
            </w:pPr>
            <w:r w:rsidRPr="00835F44">
              <w:t>NOTE 3:</w:t>
            </w:r>
            <w:r w:rsidRPr="00835F44">
              <w:tab/>
              <w:t>i is the slot index per frame.</w:t>
            </w:r>
          </w:p>
          <w:p w14:paraId="1D62D13A" w14:textId="12D6E167" w:rsidR="006E397B" w:rsidRPr="00835F44" w:rsidRDefault="005600E4" w:rsidP="005600E4">
            <w:pPr>
              <w:pStyle w:val="TAN"/>
            </w:pPr>
            <w:r w:rsidRPr="00862C47">
              <w:t>NOTE 4:</w:t>
            </w:r>
            <w:r w:rsidRPr="00862C47">
              <w:tab/>
              <w:t>A -2ms or +3ms time offset to the NR configuration pattern relative to the E-UTRA UL-DL configuration must be apply in the TDD intra-band EN-DC.</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398" w:name="_Toc21343198"/>
      <w:bookmarkStart w:id="399" w:name="_Toc29770164"/>
      <w:bookmarkStart w:id="400" w:name="_Toc29799663"/>
      <w:bookmarkStart w:id="401" w:name="_Toc37254887"/>
      <w:bookmarkStart w:id="402" w:name="_Toc37255530"/>
      <w:bookmarkStart w:id="403" w:name="_Toc45887555"/>
      <w:bookmarkStart w:id="404" w:name="_Toc53172292"/>
      <w:bookmarkStart w:id="405" w:name="_Toc61357057"/>
      <w:bookmarkStart w:id="406" w:name="_Toc67913926"/>
      <w:bookmarkStart w:id="407" w:name="_Toc75469743"/>
      <w:bookmarkStart w:id="408" w:name="_Toc76508233"/>
      <w:bookmarkStart w:id="409" w:name="_Toc83193134"/>
      <w:r w:rsidRPr="00835F44">
        <w:lastRenderedPageBreak/>
        <w:t>A.3.3.2</w:t>
      </w:r>
      <w:r w:rsidRPr="00835F44">
        <w:tab/>
        <w:t>FRC for receiver requirements for QPSK</w:t>
      </w:r>
      <w:bookmarkEnd w:id="398"/>
      <w:bookmarkEnd w:id="399"/>
      <w:bookmarkEnd w:id="400"/>
      <w:bookmarkEnd w:id="401"/>
      <w:bookmarkEnd w:id="402"/>
      <w:bookmarkEnd w:id="403"/>
      <w:bookmarkEnd w:id="404"/>
      <w:bookmarkEnd w:id="405"/>
      <w:bookmarkEnd w:id="406"/>
      <w:bookmarkEnd w:id="407"/>
      <w:bookmarkEnd w:id="408"/>
      <w:bookmarkEnd w:id="409"/>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000000">
              <w:rPr>
                <w:rFonts w:eastAsia="SimSun"/>
              </w:rPr>
              <w:pict w14:anchorId="59EB1D2D">
                <v:shape id="_x0000_i1034" type="#_x0000_t75" style="width:11.1pt;height:11.1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Slot i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E574C3">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lastRenderedPageBreak/>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3A4279C" w14:textId="77777777" w:rsidTr="00DC3680">
        <w:trPr>
          <w:jc w:val="center"/>
        </w:trPr>
        <w:tc>
          <w:tcPr>
            <w:tcW w:w="3690" w:type="dxa"/>
          </w:tcPr>
          <w:p w14:paraId="1116ACA9" w14:textId="77777777" w:rsidR="00DC3680" w:rsidRPr="00835F44" w:rsidRDefault="00DC3680" w:rsidP="00E574C3">
            <w:pPr>
              <w:pStyle w:val="TAH"/>
              <w:rPr>
                <w:b w:val="0"/>
              </w:rPr>
            </w:pPr>
            <w:r w:rsidRPr="00835F44">
              <w:t>Parameter</w:t>
            </w:r>
          </w:p>
        </w:tc>
        <w:tc>
          <w:tcPr>
            <w:tcW w:w="1093" w:type="dxa"/>
          </w:tcPr>
          <w:p w14:paraId="2DEA9022" w14:textId="77777777" w:rsidR="00DC3680" w:rsidRPr="00835F44" w:rsidRDefault="00DC3680" w:rsidP="00E574C3">
            <w:pPr>
              <w:pStyle w:val="TAH"/>
              <w:rPr>
                <w:b w:val="0"/>
              </w:rPr>
            </w:pPr>
            <w:r w:rsidRPr="00835F44">
              <w:t>Unit</w:t>
            </w:r>
          </w:p>
        </w:tc>
        <w:tc>
          <w:tcPr>
            <w:tcW w:w="9185" w:type="dxa"/>
            <w:gridSpan w:val="11"/>
          </w:tcPr>
          <w:p w14:paraId="1AA83FCC" w14:textId="77777777" w:rsidR="00DC3680" w:rsidRPr="00835F44" w:rsidRDefault="00DC3680" w:rsidP="00E574C3">
            <w:pPr>
              <w:pStyle w:val="TAH"/>
              <w:rPr>
                <w:b w:val="0"/>
              </w:rPr>
            </w:pPr>
            <w:r w:rsidRPr="00835F44">
              <w:t>Value</w:t>
            </w:r>
          </w:p>
        </w:tc>
      </w:tr>
      <w:tr w:rsidR="00495FE7" w:rsidRPr="00835F44" w14:paraId="2E708B50" w14:textId="77777777" w:rsidTr="00DC3680">
        <w:trPr>
          <w:trHeight w:val="148"/>
          <w:jc w:val="center"/>
        </w:trPr>
        <w:tc>
          <w:tcPr>
            <w:tcW w:w="3690" w:type="dxa"/>
          </w:tcPr>
          <w:p w14:paraId="0B9075D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4005C812" w14:textId="77777777" w:rsidR="00DC3680" w:rsidRPr="00835F44" w:rsidRDefault="00DC3680" w:rsidP="00E574C3">
            <w:pPr>
              <w:pStyle w:val="TAH"/>
            </w:pPr>
            <w:r w:rsidRPr="00835F44">
              <w:t>MHz</w:t>
            </w:r>
          </w:p>
        </w:tc>
        <w:tc>
          <w:tcPr>
            <w:tcW w:w="835" w:type="dxa"/>
            <w:vAlign w:val="center"/>
          </w:tcPr>
          <w:p w14:paraId="38D923E5" w14:textId="77777777" w:rsidR="00DC3680" w:rsidRPr="00835F44" w:rsidRDefault="00DC3680" w:rsidP="00E574C3">
            <w:pPr>
              <w:pStyle w:val="TAH"/>
            </w:pPr>
            <w:r w:rsidRPr="00835F44">
              <w:t>5</w:t>
            </w:r>
          </w:p>
        </w:tc>
        <w:tc>
          <w:tcPr>
            <w:tcW w:w="835" w:type="dxa"/>
            <w:vAlign w:val="center"/>
          </w:tcPr>
          <w:p w14:paraId="7D42DB5C" w14:textId="77777777" w:rsidR="00DC3680" w:rsidRPr="00835F44" w:rsidRDefault="00DC3680" w:rsidP="00E574C3">
            <w:pPr>
              <w:pStyle w:val="TAH"/>
            </w:pPr>
            <w:r w:rsidRPr="00835F44">
              <w:t>10</w:t>
            </w:r>
          </w:p>
        </w:tc>
        <w:tc>
          <w:tcPr>
            <w:tcW w:w="835" w:type="dxa"/>
            <w:vAlign w:val="center"/>
          </w:tcPr>
          <w:p w14:paraId="08E64A17" w14:textId="77777777" w:rsidR="00DC3680" w:rsidRPr="00835F44" w:rsidRDefault="00DC3680" w:rsidP="00E574C3">
            <w:pPr>
              <w:pStyle w:val="TAH"/>
            </w:pPr>
            <w:r w:rsidRPr="00835F44">
              <w:t>15</w:t>
            </w:r>
          </w:p>
        </w:tc>
        <w:tc>
          <w:tcPr>
            <w:tcW w:w="835" w:type="dxa"/>
            <w:vAlign w:val="center"/>
          </w:tcPr>
          <w:p w14:paraId="05B51CF7" w14:textId="77777777" w:rsidR="00DC3680" w:rsidRPr="00835F44" w:rsidRDefault="00DC3680" w:rsidP="00E574C3">
            <w:pPr>
              <w:pStyle w:val="TAH"/>
            </w:pPr>
            <w:r w:rsidRPr="00835F44">
              <w:t>20</w:t>
            </w:r>
          </w:p>
        </w:tc>
        <w:tc>
          <w:tcPr>
            <w:tcW w:w="835" w:type="dxa"/>
            <w:vAlign w:val="center"/>
          </w:tcPr>
          <w:p w14:paraId="1024E396" w14:textId="77777777" w:rsidR="00DC3680" w:rsidRPr="00835F44" w:rsidRDefault="00DC3680" w:rsidP="00E574C3">
            <w:pPr>
              <w:pStyle w:val="TAH"/>
            </w:pPr>
            <w:r w:rsidRPr="00835F44">
              <w:t>25</w:t>
            </w:r>
          </w:p>
        </w:tc>
        <w:tc>
          <w:tcPr>
            <w:tcW w:w="835" w:type="dxa"/>
            <w:vAlign w:val="center"/>
          </w:tcPr>
          <w:p w14:paraId="723B9947" w14:textId="77777777" w:rsidR="00DC3680" w:rsidRPr="00835F44" w:rsidRDefault="00DC3680" w:rsidP="00E574C3">
            <w:pPr>
              <w:pStyle w:val="TAH"/>
            </w:pPr>
            <w:r w:rsidRPr="00835F44">
              <w:t>30</w:t>
            </w:r>
          </w:p>
        </w:tc>
        <w:tc>
          <w:tcPr>
            <w:tcW w:w="835" w:type="dxa"/>
            <w:vAlign w:val="center"/>
          </w:tcPr>
          <w:p w14:paraId="737423F0" w14:textId="77777777" w:rsidR="00DC3680" w:rsidRPr="00835F44" w:rsidRDefault="00DC3680" w:rsidP="00E574C3">
            <w:pPr>
              <w:pStyle w:val="TAH"/>
            </w:pPr>
            <w:r w:rsidRPr="00835F44">
              <w:t>40</w:t>
            </w:r>
          </w:p>
        </w:tc>
        <w:tc>
          <w:tcPr>
            <w:tcW w:w="835" w:type="dxa"/>
            <w:vAlign w:val="center"/>
          </w:tcPr>
          <w:p w14:paraId="4993A4CC" w14:textId="77777777" w:rsidR="00DC3680" w:rsidRPr="00835F44" w:rsidRDefault="00DC3680" w:rsidP="00E574C3">
            <w:pPr>
              <w:pStyle w:val="TAH"/>
            </w:pPr>
            <w:r w:rsidRPr="00835F44">
              <w:t>50</w:t>
            </w:r>
          </w:p>
        </w:tc>
        <w:tc>
          <w:tcPr>
            <w:tcW w:w="835" w:type="dxa"/>
            <w:vAlign w:val="center"/>
          </w:tcPr>
          <w:p w14:paraId="402614A1" w14:textId="77777777" w:rsidR="00DC3680" w:rsidRPr="00835F44" w:rsidRDefault="00DC3680" w:rsidP="00E574C3">
            <w:pPr>
              <w:pStyle w:val="TAH"/>
            </w:pPr>
            <w:r w:rsidRPr="00835F44">
              <w:t>60</w:t>
            </w:r>
          </w:p>
        </w:tc>
        <w:tc>
          <w:tcPr>
            <w:tcW w:w="835" w:type="dxa"/>
            <w:vAlign w:val="center"/>
          </w:tcPr>
          <w:p w14:paraId="0FF23B42" w14:textId="77777777" w:rsidR="00DC3680" w:rsidRPr="00835F44" w:rsidRDefault="00DC3680" w:rsidP="00E574C3">
            <w:pPr>
              <w:pStyle w:val="TAH"/>
            </w:pPr>
            <w:r w:rsidRPr="00835F44">
              <w:t>80</w:t>
            </w:r>
          </w:p>
        </w:tc>
        <w:tc>
          <w:tcPr>
            <w:tcW w:w="835" w:type="dxa"/>
            <w:vAlign w:val="center"/>
          </w:tcPr>
          <w:p w14:paraId="5AD8137D" w14:textId="77777777" w:rsidR="00DC3680" w:rsidRPr="00835F44" w:rsidRDefault="00DC3680" w:rsidP="00E574C3">
            <w:pPr>
              <w:pStyle w:val="TAH"/>
            </w:pPr>
            <w:r w:rsidRPr="00835F44">
              <w:t>100</w:t>
            </w:r>
          </w:p>
        </w:tc>
      </w:tr>
      <w:tr w:rsidR="00495FE7" w:rsidRPr="00835F44" w14:paraId="7CAFAA69" w14:textId="77777777" w:rsidTr="00DC3680">
        <w:trPr>
          <w:jc w:val="center"/>
        </w:trPr>
        <w:tc>
          <w:tcPr>
            <w:tcW w:w="3690" w:type="dxa"/>
          </w:tcPr>
          <w:p w14:paraId="2E9D3AEE" w14:textId="77777777" w:rsidR="00DC3680" w:rsidRPr="00835F44" w:rsidRDefault="00DC3680" w:rsidP="003F5B9D">
            <w:pPr>
              <w:pStyle w:val="TAL"/>
            </w:pPr>
            <w:r w:rsidRPr="00835F44">
              <w:t xml:space="preserve">Subcarrier spacing configuration </w:t>
            </w:r>
            <w:r w:rsidR="00000000">
              <w:pict w14:anchorId="2BCB2276">
                <v:shape id="_x0000_i1035" type="#_x0000_t75" style="width:11.1pt;height:11.1pt">
                  <v:imagedata r:id="rId14" o:title=""/>
                </v:shape>
              </w:pict>
            </w:r>
          </w:p>
        </w:tc>
        <w:tc>
          <w:tcPr>
            <w:tcW w:w="1093" w:type="dxa"/>
            <w:vAlign w:val="center"/>
          </w:tcPr>
          <w:p w14:paraId="60EA7F25" w14:textId="77777777" w:rsidR="00DC3680" w:rsidRPr="00835F44" w:rsidRDefault="00DC3680" w:rsidP="00E574C3">
            <w:pPr>
              <w:pStyle w:val="TAC"/>
            </w:pPr>
          </w:p>
        </w:tc>
        <w:tc>
          <w:tcPr>
            <w:tcW w:w="835" w:type="dxa"/>
            <w:vAlign w:val="center"/>
          </w:tcPr>
          <w:p w14:paraId="1F1CA19C" w14:textId="77777777" w:rsidR="00DC3680" w:rsidRPr="00835F44" w:rsidRDefault="00DC3680" w:rsidP="00E574C3">
            <w:pPr>
              <w:pStyle w:val="TAC"/>
            </w:pPr>
            <w:r w:rsidRPr="00835F44">
              <w:t>1</w:t>
            </w:r>
          </w:p>
        </w:tc>
        <w:tc>
          <w:tcPr>
            <w:tcW w:w="835" w:type="dxa"/>
            <w:vAlign w:val="center"/>
          </w:tcPr>
          <w:p w14:paraId="2870981E" w14:textId="77777777" w:rsidR="00DC3680" w:rsidRPr="00835F44" w:rsidRDefault="00DC3680" w:rsidP="00E574C3">
            <w:pPr>
              <w:pStyle w:val="TAC"/>
            </w:pPr>
            <w:r w:rsidRPr="00835F44">
              <w:t>1</w:t>
            </w:r>
          </w:p>
        </w:tc>
        <w:tc>
          <w:tcPr>
            <w:tcW w:w="835" w:type="dxa"/>
            <w:vAlign w:val="center"/>
          </w:tcPr>
          <w:p w14:paraId="02888474" w14:textId="77777777" w:rsidR="00DC3680" w:rsidRPr="00835F44" w:rsidRDefault="00DC3680" w:rsidP="00E574C3">
            <w:pPr>
              <w:pStyle w:val="TAC"/>
            </w:pPr>
            <w:r w:rsidRPr="00835F44">
              <w:t>1</w:t>
            </w:r>
          </w:p>
        </w:tc>
        <w:tc>
          <w:tcPr>
            <w:tcW w:w="835" w:type="dxa"/>
            <w:vAlign w:val="center"/>
          </w:tcPr>
          <w:p w14:paraId="4A4E098B" w14:textId="77777777" w:rsidR="00DC3680" w:rsidRPr="00835F44" w:rsidRDefault="00DC3680" w:rsidP="00E574C3">
            <w:pPr>
              <w:pStyle w:val="TAC"/>
            </w:pPr>
            <w:r w:rsidRPr="00835F44">
              <w:t>1</w:t>
            </w:r>
          </w:p>
        </w:tc>
        <w:tc>
          <w:tcPr>
            <w:tcW w:w="835" w:type="dxa"/>
            <w:vAlign w:val="center"/>
          </w:tcPr>
          <w:p w14:paraId="2ED0E434" w14:textId="77777777" w:rsidR="00DC3680" w:rsidRPr="00835F44" w:rsidRDefault="00DC3680" w:rsidP="00E574C3">
            <w:pPr>
              <w:pStyle w:val="TAC"/>
            </w:pPr>
            <w:r w:rsidRPr="00835F44">
              <w:t>1</w:t>
            </w:r>
          </w:p>
        </w:tc>
        <w:tc>
          <w:tcPr>
            <w:tcW w:w="835" w:type="dxa"/>
            <w:vAlign w:val="center"/>
          </w:tcPr>
          <w:p w14:paraId="1ECF6D0B" w14:textId="77777777" w:rsidR="00DC3680" w:rsidRPr="00835F44" w:rsidRDefault="00DC3680" w:rsidP="00E574C3">
            <w:pPr>
              <w:pStyle w:val="TAC"/>
            </w:pPr>
            <w:r w:rsidRPr="00835F44">
              <w:t>1</w:t>
            </w:r>
          </w:p>
        </w:tc>
        <w:tc>
          <w:tcPr>
            <w:tcW w:w="835" w:type="dxa"/>
            <w:vAlign w:val="center"/>
          </w:tcPr>
          <w:p w14:paraId="169703C8" w14:textId="77777777" w:rsidR="00DC3680" w:rsidRPr="00835F44" w:rsidRDefault="00DC3680" w:rsidP="00E574C3">
            <w:pPr>
              <w:pStyle w:val="TAC"/>
            </w:pPr>
            <w:r w:rsidRPr="00835F44">
              <w:t>1</w:t>
            </w:r>
          </w:p>
        </w:tc>
        <w:tc>
          <w:tcPr>
            <w:tcW w:w="835" w:type="dxa"/>
            <w:vAlign w:val="center"/>
          </w:tcPr>
          <w:p w14:paraId="3A78DFC1" w14:textId="77777777" w:rsidR="00DC3680" w:rsidRPr="00835F44" w:rsidRDefault="00DC3680" w:rsidP="00E574C3">
            <w:pPr>
              <w:pStyle w:val="TAC"/>
            </w:pPr>
            <w:r w:rsidRPr="00835F44">
              <w:t>1</w:t>
            </w:r>
          </w:p>
        </w:tc>
        <w:tc>
          <w:tcPr>
            <w:tcW w:w="835" w:type="dxa"/>
            <w:vAlign w:val="center"/>
          </w:tcPr>
          <w:p w14:paraId="4A2CCF9F" w14:textId="77777777" w:rsidR="00DC3680" w:rsidRPr="00835F44" w:rsidRDefault="00DC3680" w:rsidP="00E574C3">
            <w:pPr>
              <w:pStyle w:val="TAC"/>
            </w:pPr>
            <w:r w:rsidRPr="00835F44">
              <w:t>1</w:t>
            </w:r>
          </w:p>
        </w:tc>
        <w:tc>
          <w:tcPr>
            <w:tcW w:w="835" w:type="dxa"/>
            <w:vAlign w:val="center"/>
          </w:tcPr>
          <w:p w14:paraId="3425DECE" w14:textId="77777777" w:rsidR="00DC3680" w:rsidRPr="00835F44" w:rsidRDefault="00DC3680" w:rsidP="00E574C3">
            <w:pPr>
              <w:pStyle w:val="TAC"/>
            </w:pPr>
            <w:r w:rsidRPr="00835F44">
              <w:t>1</w:t>
            </w:r>
          </w:p>
        </w:tc>
        <w:tc>
          <w:tcPr>
            <w:tcW w:w="835" w:type="dxa"/>
            <w:vAlign w:val="center"/>
          </w:tcPr>
          <w:p w14:paraId="2BE148B9" w14:textId="77777777" w:rsidR="00DC3680" w:rsidRPr="00835F44" w:rsidRDefault="00DC3680" w:rsidP="00E574C3">
            <w:pPr>
              <w:pStyle w:val="TAC"/>
            </w:pPr>
            <w:r w:rsidRPr="00835F44">
              <w:t>1</w:t>
            </w:r>
          </w:p>
        </w:tc>
      </w:tr>
      <w:tr w:rsidR="00495FE7" w:rsidRPr="00835F44" w14:paraId="29FFB6C1" w14:textId="77777777" w:rsidTr="00DC3680">
        <w:trPr>
          <w:jc w:val="center"/>
        </w:trPr>
        <w:tc>
          <w:tcPr>
            <w:tcW w:w="3690" w:type="dxa"/>
          </w:tcPr>
          <w:p w14:paraId="7A2969BD" w14:textId="77777777" w:rsidR="00DC3680" w:rsidRPr="00835F44" w:rsidRDefault="00DC3680" w:rsidP="003F5B9D">
            <w:pPr>
              <w:pStyle w:val="TAL"/>
            </w:pPr>
            <w:r w:rsidRPr="00835F44">
              <w:t>Allocated resource blocks</w:t>
            </w:r>
          </w:p>
        </w:tc>
        <w:tc>
          <w:tcPr>
            <w:tcW w:w="1093" w:type="dxa"/>
            <w:vAlign w:val="center"/>
          </w:tcPr>
          <w:p w14:paraId="21CA7192" w14:textId="77777777" w:rsidR="00DC3680" w:rsidRPr="00835F44" w:rsidRDefault="00DC3680" w:rsidP="00E574C3">
            <w:pPr>
              <w:pStyle w:val="TAC"/>
            </w:pPr>
          </w:p>
        </w:tc>
        <w:tc>
          <w:tcPr>
            <w:tcW w:w="835" w:type="dxa"/>
            <w:vAlign w:val="center"/>
          </w:tcPr>
          <w:p w14:paraId="6E73B5E5" w14:textId="77777777" w:rsidR="00DC3680" w:rsidRPr="00835F44" w:rsidRDefault="00DC3680" w:rsidP="00E574C3">
            <w:pPr>
              <w:pStyle w:val="TAC"/>
            </w:pPr>
            <w:r w:rsidRPr="00835F44">
              <w:t>11</w:t>
            </w:r>
          </w:p>
        </w:tc>
        <w:tc>
          <w:tcPr>
            <w:tcW w:w="835" w:type="dxa"/>
            <w:vAlign w:val="center"/>
          </w:tcPr>
          <w:p w14:paraId="6815F372" w14:textId="77777777" w:rsidR="00DC3680" w:rsidRPr="00835F44" w:rsidRDefault="00DC3680" w:rsidP="00E574C3">
            <w:pPr>
              <w:pStyle w:val="TAC"/>
            </w:pPr>
            <w:r w:rsidRPr="00835F44">
              <w:t>24</w:t>
            </w:r>
          </w:p>
        </w:tc>
        <w:tc>
          <w:tcPr>
            <w:tcW w:w="835" w:type="dxa"/>
            <w:vAlign w:val="center"/>
          </w:tcPr>
          <w:p w14:paraId="2D2953ED" w14:textId="77777777" w:rsidR="00DC3680" w:rsidRPr="00835F44" w:rsidRDefault="00DC3680" w:rsidP="00E574C3">
            <w:pPr>
              <w:pStyle w:val="TAC"/>
            </w:pPr>
            <w:r w:rsidRPr="00835F44">
              <w:t>38</w:t>
            </w:r>
          </w:p>
        </w:tc>
        <w:tc>
          <w:tcPr>
            <w:tcW w:w="835" w:type="dxa"/>
            <w:vAlign w:val="center"/>
          </w:tcPr>
          <w:p w14:paraId="25857A13" w14:textId="77777777" w:rsidR="00DC3680" w:rsidRPr="00835F44" w:rsidRDefault="00DC3680" w:rsidP="00E574C3">
            <w:pPr>
              <w:pStyle w:val="TAC"/>
            </w:pPr>
            <w:r w:rsidRPr="00835F44">
              <w:t>51</w:t>
            </w:r>
          </w:p>
        </w:tc>
        <w:tc>
          <w:tcPr>
            <w:tcW w:w="835" w:type="dxa"/>
            <w:vAlign w:val="center"/>
          </w:tcPr>
          <w:p w14:paraId="0CA8EF9D" w14:textId="77777777" w:rsidR="00DC3680" w:rsidRPr="00835F44" w:rsidRDefault="00DC3680" w:rsidP="00E574C3">
            <w:pPr>
              <w:pStyle w:val="TAC"/>
            </w:pPr>
            <w:r w:rsidRPr="00835F44">
              <w:t>65</w:t>
            </w:r>
          </w:p>
        </w:tc>
        <w:tc>
          <w:tcPr>
            <w:tcW w:w="835" w:type="dxa"/>
            <w:vAlign w:val="center"/>
          </w:tcPr>
          <w:p w14:paraId="47FD232A" w14:textId="77777777" w:rsidR="00DC3680" w:rsidRPr="00835F44" w:rsidRDefault="00DC3680" w:rsidP="00E574C3">
            <w:pPr>
              <w:pStyle w:val="TAC"/>
            </w:pPr>
            <w:r w:rsidRPr="00835F44">
              <w:t>78</w:t>
            </w:r>
          </w:p>
        </w:tc>
        <w:tc>
          <w:tcPr>
            <w:tcW w:w="835" w:type="dxa"/>
            <w:vAlign w:val="center"/>
          </w:tcPr>
          <w:p w14:paraId="553AE6E3" w14:textId="77777777" w:rsidR="00DC3680" w:rsidRPr="00835F44" w:rsidRDefault="00DC3680" w:rsidP="00E574C3">
            <w:pPr>
              <w:pStyle w:val="TAC"/>
            </w:pPr>
            <w:r w:rsidRPr="00835F44">
              <w:t>106</w:t>
            </w:r>
          </w:p>
        </w:tc>
        <w:tc>
          <w:tcPr>
            <w:tcW w:w="835" w:type="dxa"/>
            <w:vAlign w:val="center"/>
          </w:tcPr>
          <w:p w14:paraId="4FB86A21" w14:textId="77777777" w:rsidR="00DC3680" w:rsidRPr="00835F44" w:rsidRDefault="00DC3680" w:rsidP="00E574C3">
            <w:pPr>
              <w:pStyle w:val="TAC"/>
            </w:pPr>
            <w:r w:rsidRPr="00835F44">
              <w:t>133</w:t>
            </w:r>
          </w:p>
        </w:tc>
        <w:tc>
          <w:tcPr>
            <w:tcW w:w="835" w:type="dxa"/>
            <w:vAlign w:val="center"/>
          </w:tcPr>
          <w:p w14:paraId="70CC61C1" w14:textId="77777777" w:rsidR="00DC3680" w:rsidRPr="00835F44" w:rsidRDefault="00DC3680" w:rsidP="00E574C3">
            <w:pPr>
              <w:pStyle w:val="TAC"/>
            </w:pPr>
            <w:r w:rsidRPr="00835F44">
              <w:t>162</w:t>
            </w:r>
          </w:p>
        </w:tc>
        <w:tc>
          <w:tcPr>
            <w:tcW w:w="835" w:type="dxa"/>
            <w:vAlign w:val="center"/>
          </w:tcPr>
          <w:p w14:paraId="6BCF2D49" w14:textId="77777777" w:rsidR="00DC3680" w:rsidRPr="00835F44" w:rsidRDefault="00DC3680" w:rsidP="00E574C3">
            <w:pPr>
              <w:pStyle w:val="TAC"/>
            </w:pPr>
            <w:r w:rsidRPr="00835F44">
              <w:t>217</w:t>
            </w:r>
          </w:p>
        </w:tc>
        <w:tc>
          <w:tcPr>
            <w:tcW w:w="835" w:type="dxa"/>
            <w:vAlign w:val="center"/>
          </w:tcPr>
          <w:p w14:paraId="0609333F" w14:textId="77777777" w:rsidR="00DC3680" w:rsidRPr="00835F44" w:rsidRDefault="00DC3680" w:rsidP="00E574C3">
            <w:pPr>
              <w:pStyle w:val="TAC"/>
            </w:pPr>
            <w:r w:rsidRPr="00835F44">
              <w:t>273</w:t>
            </w:r>
          </w:p>
        </w:tc>
      </w:tr>
      <w:tr w:rsidR="00495FE7" w:rsidRPr="00835F44" w14:paraId="67B3E74E" w14:textId="77777777" w:rsidTr="00DC3680">
        <w:trPr>
          <w:jc w:val="center"/>
        </w:trPr>
        <w:tc>
          <w:tcPr>
            <w:tcW w:w="3690" w:type="dxa"/>
          </w:tcPr>
          <w:p w14:paraId="5212CCCC" w14:textId="77777777" w:rsidR="00DC3680" w:rsidRPr="00835F44" w:rsidRDefault="00DC3680" w:rsidP="003F5B9D">
            <w:pPr>
              <w:pStyle w:val="TAL"/>
            </w:pPr>
            <w:r w:rsidRPr="00835F44">
              <w:t>Subcarriers per resource block</w:t>
            </w:r>
          </w:p>
        </w:tc>
        <w:tc>
          <w:tcPr>
            <w:tcW w:w="1093" w:type="dxa"/>
            <w:vAlign w:val="center"/>
          </w:tcPr>
          <w:p w14:paraId="3647A146" w14:textId="77777777" w:rsidR="00DC3680" w:rsidRPr="00835F44" w:rsidRDefault="00DC3680" w:rsidP="00E574C3">
            <w:pPr>
              <w:pStyle w:val="TAC"/>
            </w:pPr>
          </w:p>
        </w:tc>
        <w:tc>
          <w:tcPr>
            <w:tcW w:w="835" w:type="dxa"/>
            <w:vAlign w:val="center"/>
          </w:tcPr>
          <w:p w14:paraId="7502DB3C" w14:textId="77777777" w:rsidR="00DC3680" w:rsidRPr="00835F44" w:rsidRDefault="00DC3680" w:rsidP="00E574C3">
            <w:pPr>
              <w:pStyle w:val="TAC"/>
            </w:pPr>
            <w:r w:rsidRPr="00835F44">
              <w:t>12</w:t>
            </w:r>
          </w:p>
        </w:tc>
        <w:tc>
          <w:tcPr>
            <w:tcW w:w="835" w:type="dxa"/>
            <w:vAlign w:val="center"/>
          </w:tcPr>
          <w:p w14:paraId="09A180B7" w14:textId="77777777" w:rsidR="00DC3680" w:rsidRPr="00835F44" w:rsidRDefault="00DC3680" w:rsidP="00E574C3">
            <w:pPr>
              <w:pStyle w:val="TAC"/>
            </w:pPr>
            <w:r w:rsidRPr="00835F44">
              <w:t>12</w:t>
            </w:r>
          </w:p>
        </w:tc>
        <w:tc>
          <w:tcPr>
            <w:tcW w:w="835" w:type="dxa"/>
            <w:vAlign w:val="center"/>
          </w:tcPr>
          <w:p w14:paraId="13D39FF6" w14:textId="77777777" w:rsidR="00DC3680" w:rsidRPr="00835F44" w:rsidRDefault="00DC3680" w:rsidP="00E574C3">
            <w:pPr>
              <w:pStyle w:val="TAC"/>
            </w:pPr>
            <w:r w:rsidRPr="00835F44">
              <w:t>12</w:t>
            </w:r>
          </w:p>
        </w:tc>
        <w:tc>
          <w:tcPr>
            <w:tcW w:w="835" w:type="dxa"/>
            <w:vAlign w:val="center"/>
          </w:tcPr>
          <w:p w14:paraId="38AC4BAD" w14:textId="77777777" w:rsidR="00DC3680" w:rsidRPr="00835F44" w:rsidRDefault="00DC3680" w:rsidP="00E574C3">
            <w:pPr>
              <w:pStyle w:val="TAC"/>
            </w:pPr>
            <w:r w:rsidRPr="00835F44">
              <w:t>12</w:t>
            </w:r>
          </w:p>
        </w:tc>
        <w:tc>
          <w:tcPr>
            <w:tcW w:w="835" w:type="dxa"/>
            <w:vAlign w:val="center"/>
          </w:tcPr>
          <w:p w14:paraId="44E0053D" w14:textId="77777777" w:rsidR="00DC3680" w:rsidRPr="00835F44" w:rsidRDefault="00DC3680" w:rsidP="00E574C3">
            <w:pPr>
              <w:pStyle w:val="TAC"/>
            </w:pPr>
            <w:r w:rsidRPr="00835F44">
              <w:t>12</w:t>
            </w:r>
          </w:p>
        </w:tc>
        <w:tc>
          <w:tcPr>
            <w:tcW w:w="835" w:type="dxa"/>
            <w:vAlign w:val="center"/>
          </w:tcPr>
          <w:p w14:paraId="6135C362" w14:textId="77777777" w:rsidR="00DC3680" w:rsidRPr="00835F44" w:rsidRDefault="00DC3680" w:rsidP="00E574C3">
            <w:pPr>
              <w:pStyle w:val="TAC"/>
            </w:pPr>
            <w:r w:rsidRPr="00835F44">
              <w:t>12</w:t>
            </w:r>
          </w:p>
        </w:tc>
        <w:tc>
          <w:tcPr>
            <w:tcW w:w="835" w:type="dxa"/>
            <w:vAlign w:val="center"/>
          </w:tcPr>
          <w:p w14:paraId="669578B7" w14:textId="77777777" w:rsidR="00DC3680" w:rsidRPr="00835F44" w:rsidRDefault="00DC3680" w:rsidP="00E574C3">
            <w:pPr>
              <w:pStyle w:val="TAC"/>
            </w:pPr>
            <w:r w:rsidRPr="00835F44">
              <w:t>12</w:t>
            </w:r>
          </w:p>
        </w:tc>
        <w:tc>
          <w:tcPr>
            <w:tcW w:w="835" w:type="dxa"/>
            <w:vAlign w:val="center"/>
          </w:tcPr>
          <w:p w14:paraId="0F44F6D3" w14:textId="77777777" w:rsidR="00DC3680" w:rsidRPr="00835F44" w:rsidRDefault="00DC3680" w:rsidP="00E574C3">
            <w:pPr>
              <w:pStyle w:val="TAC"/>
            </w:pPr>
            <w:r w:rsidRPr="00835F44">
              <w:t>12</w:t>
            </w:r>
          </w:p>
        </w:tc>
        <w:tc>
          <w:tcPr>
            <w:tcW w:w="835" w:type="dxa"/>
            <w:vAlign w:val="center"/>
          </w:tcPr>
          <w:p w14:paraId="63BDB72B" w14:textId="77777777" w:rsidR="00DC3680" w:rsidRPr="00835F44" w:rsidRDefault="00DC3680" w:rsidP="00E574C3">
            <w:pPr>
              <w:pStyle w:val="TAC"/>
            </w:pPr>
            <w:r w:rsidRPr="00835F44">
              <w:t>12</w:t>
            </w:r>
          </w:p>
        </w:tc>
        <w:tc>
          <w:tcPr>
            <w:tcW w:w="835" w:type="dxa"/>
            <w:vAlign w:val="center"/>
          </w:tcPr>
          <w:p w14:paraId="0028E782" w14:textId="77777777" w:rsidR="00DC3680" w:rsidRPr="00835F44" w:rsidRDefault="00DC3680" w:rsidP="00E574C3">
            <w:pPr>
              <w:pStyle w:val="TAC"/>
            </w:pPr>
            <w:r w:rsidRPr="00835F44">
              <w:t>12</w:t>
            </w:r>
          </w:p>
        </w:tc>
        <w:tc>
          <w:tcPr>
            <w:tcW w:w="835" w:type="dxa"/>
            <w:vAlign w:val="center"/>
          </w:tcPr>
          <w:p w14:paraId="3C461582" w14:textId="77777777" w:rsidR="00DC3680" w:rsidRPr="00835F44" w:rsidRDefault="00DC3680" w:rsidP="00E574C3">
            <w:pPr>
              <w:pStyle w:val="TAC"/>
            </w:pPr>
            <w:r w:rsidRPr="00835F44">
              <w:t>12</w:t>
            </w:r>
          </w:p>
        </w:tc>
      </w:tr>
      <w:tr w:rsidR="00BB54CA" w:rsidRPr="00835F44" w14:paraId="1D29AA64" w14:textId="77777777" w:rsidTr="00DC3680">
        <w:trPr>
          <w:jc w:val="center"/>
        </w:trPr>
        <w:tc>
          <w:tcPr>
            <w:tcW w:w="3690" w:type="dxa"/>
          </w:tcPr>
          <w:p w14:paraId="7BBD83B5" w14:textId="77777777" w:rsidR="00BB54CA" w:rsidRPr="00835F44" w:rsidRDefault="00BB54CA" w:rsidP="00BB54CA">
            <w:pPr>
              <w:pStyle w:val="TAL"/>
            </w:pPr>
            <w:r w:rsidRPr="00835F44">
              <w:t>Allocated slots per Frame</w:t>
            </w:r>
          </w:p>
        </w:tc>
        <w:tc>
          <w:tcPr>
            <w:tcW w:w="1093" w:type="dxa"/>
            <w:vAlign w:val="center"/>
          </w:tcPr>
          <w:p w14:paraId="3072B7EE" w14:textId="77777777" w:rsidR="00BB54CA" w:rsidRPr="00835F44" w:rsidRDefault="00BB54CA" w:rsidP="00BB54CA">
            <w:pPr>
              <w:pStyle w:val="TAC"/>
            </w:pPr>
          </w:p>
        </w:tc>
        <w:tc>
          <w:tcPr>
            <w:tcW w:w="835" w:type="dxa"/>
            <w:vAlign w:val="center"/>
          </w:tcPr>
          <w:p w14:paraId="3C0704FF" w14:textId="0F9EA5E5" w:rsidR="00BB54CA" w:rsidRPr="00835F44" w:rsidRDefault="00BB54CA" w:rsidP="00BB54CA">
            <w:pPr>
              <w:pStyle w:val="TAC"/>
            </w:pPr>
            <w:r>
              <w:t>11</w:t>
            </w:r>
          </w:p>
        </w:tc>
        <w:tc>
          <w:tcPr>
            <w:tcW w:w="835" w:type="dxa"/>
            <w:vAlign w:val="center"/>
          </w:tcPr>
          <w:p w14:paraId="745774D0" w14:textId="544EEA47" w:rsidR="00BB54CA" w:rsidRPr="00835F44" w:rsidRDefault="00BB54CA" w:rsidP="00BB54CA">
            <w:pPr>
              <w:pStyle w:val="TAC"/>
            </w:pPr>
            <w:r>
              <w:t>11</w:t>
            </w:r>
          </w:p>
        </w:tc>
        <w:tc>
          <w:tcPr>
            <w:tcW w:w="835" w:type="dxa"/>
            <w:vAlign w:val="center"/>
          </w:tcPr>
          <w:p w14:paraId="5A294905" w14:textId="727E8673" w:rsidR="00BB54CA" w:rsidRPr="00835F44" w:rsidRDefault="00BB54CA" w:rsidP="00BB54CA">
            <w:pPr>
              <w:pStyle w:val="TAC"/>
            </w:pPr>
            <w:r>
              <w:t>11</w:t>
            </w:r>
          </w:p>
        </w:tc>
        <w:tc>
          <w:tcPr>
            <w:tcW w:w="835" w:type="dxa"/>
            <w:vAlign w:val="center"/>
          </w:tcPr>
          <w:p w14:paraId="7CE32F96" w14:textId="7AF8CFC0" w:rsidR="00BB54CA" w:rsidRPr="00835F44" w:rsidRDefault="00BB54CA" w:rsidP="00BB54CA">
            <w:pPr>
              <w:pStyle w:val="TAC"/>
            </w:pPr>
            <w:r>
              <w:t>11</w:t>
            </w:r>
          </w:p>
        </w:tc>
        <w:tc>
          <w:tcPr>
            <w:tcW w:w="835" w:type="dxa"/>
            <w:vAlign w:val="center"/>
          </w:tcPr>
          <w:p w14:paraId="32A5877A" w14:textId="36470132" w:rsidR="00BB54CA" w:rsidRPr="00835F44" w:rsidRDefault="00BB54CA" w:rsidP="00BB54CA">
            <w:pPr>
              <w:pStyle w:val="TAC"/>
            </w:pPr>
            <w:r>
              <w:t>11</w:t>
            </w:r>
          </w:p>
        </w:tc>
        <w:tc>
          <w:tcPr>
            <w:tcW w:w="835" w:type="dxa"/>
            <w:vAlign w:val="center"/>
          </w:tcPr>
          <w:p w14:paraId="134B2213" w14:textId="5D05AC29" w:rsidR="00BB54CA" w:rsidRPr="00835F44" w:rsidRDefault="00BB54CA" w:rsidP="00BB54CA">
            <w:pPr>
              <w:pStyle w:val="TAC"/>
            </w:pPr>
            <w:r>
              <w:t>11</w:t>
            </w:r>
          </w:p>
        </w:tc>
        <w:tc>
          <w:tcPr>
            <w:tcW w:w="835" w:type="dxa"/>
            <w:vAlign w:val="center"/>
          </w:tcPr>
          <w:p w14:paraId="4466E2B5" w14:textId="3DAA884C" w:rsidR="00BB54CA" w:rsidRPr="00835F44" w:rsidRDefault="00BB54CA" w:rsidP="00BB54CA">
            <w:pPr>
              <w:pStyle w:val="TAC"/>
            </w:pPr>
            <w:r>
              <w:t>11</w:t>
            </w:r>
          </w:p>
        </w:tc>
        <w:tc>
          <w:tcPr>
            <w:tcW w:w="835" w:type="dxa"/>
            <w:vAlign w:val="center"/>
          </w:tcPr>
          <w:p w14:paraId="3A140F3F" w14:textId="523B988F" w:rsidR="00BB54CA" w:rsidRPr="00835F44" w:rsidRDefault="00BB54CA" w:rsidP="00BB54CA">
            <w:pPr>
              <w:pStyle w:val="TAC"/>
            </w:pPr>
            <w:r>
              <w:t>11</w:t>
            </w:r>
          </w:p>
        </w:tc>
        <w:tc>
          <w:tcPr>
            <w:tcW w:w="835" w:type="dxa"/>
            <w:vAlign w:val="center"/>
          </w:tcPr>
          <w:p w14:paraId="2E99C765" w14:textId="535894B1" w:rsidR="00BB54CA" w:rsidRPr="00835F44" w:rsidRDefault="00BB54CA" w:rsidP="00BB54CA">
            <w:pPr>
              <w:pStyle w:val="TAC"/>
            </w:pPr>
            <w:r>
              <w:t>11</w:t>
            </w:r>
          </w:p>
        </w:tc>
        <w:tc>
          <w:tcPr>
            <w:tcW w:w="835" w:type="dxa"/>
            <w:vAlign w:val="center"/>
          </w:tcPr>
          <w:p w14:paraId="5C83298F" w14:textId="084D35FA" w:rsidR="00BB54CA" w:rsidRPr="00835F44" w:rsidRDefault="00BB54CA" w:rsidP="00BB54CA">
            <w:pPr>
              <w:pStyle w:val="TAC"/>
            </w:pPr>
            <w:r>
              <w:t>11</w:t>
            </w:r>
          </w:p>
        </w:tc>
        <w:tc>
          <w:tcPr>
            <w:tcW w:w="835" w:type="dxa"/>
            <w:vAlign w:val="center"/>
          </w:tcPr>
          <w:p w14:paraId="2EDE31CF" w14:textId="151C6BF9" w:rsidR="00BB54CA" w:rsidRPr="00835F44" w:rsidRDefault="00BB54CA" w:rsidP="00BB54CA">
            <w:pPr>
              <w:pStyle w:val="TAC"/>
            </w:pPr>
            <w:r>
              <w:t>11</w:t>
            </w:r>
          </w:p>
        </w:tc>
      </w:tr>
      <w:tr w:rsidR="00495FE7" w:rsidRPr="00835F44" w14:paraId="62CC9FD5" w14:textId="77777777" w:rsidTr="00DC3680">
        <w:trPr>
          <w:jc w:val="center"/>
        </w:trPr>
        <w:tc>
          <w:tcPr>
            <w:tcW w:w="3690" w:type="dxa"/>
          </w:tcPr>
          <w:p w14:paraId="627A9026" w14:textId="77777777" w:rsidR="00DC3680" w:rsidRPr="00835F44" w:rsidRDefault="00DC3680" w:rsidP="003F5B9D">
            <w:pPr>
              <w:pStyle w:val="TAL"/>
            </w:pPr>
            <w:r w:rsidRPr="00835F44">
              <w:t>MCS Index</w:t>
            </w:r>
          </w:p>
        </w:tc>
        <w:tc>
          <w:tcPr>
            <w:tcW w:w="1093" w:type="dxa"/>
            <w:vAlign w:val="center"/>
          </w:tcPr>
          <w:p w14:paraId="12F8E922" w14:textId="77777777" w:rsidR="00DC3680" w:rsidRPr="00835F44" w:rsidRDefault="00DC3680" w:rsidP="00E574C3">
            <w:pPr>
              <w:pStyle w:val="TAC"/>
            </w:pPr>
          </w:p>
        </w:tc>
        <w:tc>
          <w:tcPr>
            <w:tcW w:w="835" w:type="dxa"/>
            <w:vAlign w:val="center"/>
          </w:tcPr>
          <w:p w14:paraId="72148355" w14:textId="77777777" w:rsidR="00DC3680" w:rsidRPr="00835F44" w:rsidRDefault="00DC3680" w:rsidP="00E574C3">
            <w:pPr>
              <w:pStyle w:val="TAC"/>
            </w:pPr>
            <w:r w:rsidRPr="00835F44">
              <w:t>4</w:t>
            </w:r>
          </w:p>
        </w:tc>
        <w:tc>
          <w:tcPr>
            <w:tcW w:w="835" w:type="dxa"/>
            <w:vAlign w:val="center"/>
          </w:tcPr>
          <w:p w14:paraId="17FF46BF" w14:textId="77777777" w:rsidR="00DC3680" w:rsidRPr="00835F44" w:rsidRDefault="00DC3680" w:rsidP="00E574C3">
            <w:pPr>
              <w:pStyle w:val="TAC"/>
            </w:pPr>
            <w:r w:rsidRPr="00835F44">
              <w:t>4</w:t>
            </w:r>
          </w:p>
        </w:tc>
        <w:tc>
          <w:tcPr>
            <w:tcW w:w="835" w:type="dxa"/>
            <w:vAlign w:val="center"/>
          </w:tcPr>
          <w:p w14:paraId="3749D266" w14:textId="77777777" w:rsidR="00DC3680" w:rsidRPr="00835F44" w:rsidRDefault="00DC3680" w:rsidP="00E574C3">
            <w:pPr>
              <w:pStyle w:val="TAC"/>
            </w:pPr>
            <w:r w:rsidRPr="00835F44">
              <w:t>4</w:t>
            </w:r>
          </w:p>
        </w:tc>
        <w:tc>
          <w:tcPr>
            <w:tcW w:w="835" w:type="dxa"/>
            <w:vAlign w:val="center"/>
          </w:tcPr>
          <w:p w14:paraId="261951B2" w14:textId="77777777" w:rsidR="00DC3680" w:rsidRPr="00835F44" w:rsidRDefault="00DC3680" w:rsidP="00E574C3">
            <w:pPr>
              <w:pStyle w:val="TAC"/>
            </w:pPr>
            <w:r w:rsidRPr="00835F44">
              <w:t>4</w:t>
            </w:r>
          </w:p>
        </w:tc>
        <w:tc>
          <w:tcPr>
            <w:tcW w:w="835" w:type="dxa"/>
            <w:vAlign w:val="center"/>
          </w:tcPr>
          <w:p w14:paraId="345FEDCF" w14:textId="77777777" w:rsidR="00DC3680" w:rsidRPr="00835F44" w:rsidRDefault="00DC3680" w:rsidP="00E574C3">
            <w:pPr>
              <w:pStyle w:val="TAC"/>
            </w:pPr>
            <w:r w:rsidRPr="00835F44">
              <w:t>4</w:t>
            </w:r>
          </w:p>
        </w:tc>
        <w:tc>
          <w:tcPr>
            <w:tcW w:w="835" w:type="dxa"/>
            <w:vAlign w:val="center"/>
          </w:tcPr>
          <w:p w14:paraId="5F32F75D" w14:textId="77777777" w:rsidR="00DC3680" w:rsidRPr="00835F44" w:rsidRDefault="00DC3680" w:rsidP="00E574C3">
            <w:pPr>
              <w:pStyle w:val="TAC"/>
            </w:pPr>
            <w:r w:rsidRPr="00835F44">
              <w:t>4</w:t>
            </w:r>
          </w:p>
        </w:tc>
        <w:tc>
          <w:tcPr>
            <w:tcW w:w="835" w:type="dxa"/>
            <w:vAlign w:val="center"/>
          </w:tcPr>
          <w:p w14:paraId="41488A78" w14:textId="77777777" w:rsidR="00DC3680" w:rsidRPr="00835F44" w:rsidRDefault="00DC3680" w:rsidP="00E574C3">
            <w:pPr>
              <w:pStyle w:val="TAC"/>
            </w:pPr>
            <w:r w:rsidRPr="00835F44">
              <w:t>4</w:t>
            </w:r>
          </w:p>
        </w:tc>
        <w:tc>
          <w:tcPr>
            <w:tcW w:w="835" w:type="dxa"/>
            <w:vAlign w:val="center"/>
          </w:tcPr>
          <w:p w14:paraId="16F4F5B6" w14:textId="77777777" w:rsidR="00DC3680" w:rsidRPr="00835F44" w:rsidRDefault="00DC3680" w:rsidP="00E574C3">
            <w:pPr>
              <w:pStyle w:val="TAC"/>
            </w:pPr>
            <w:r w:rsidRPr="00835F44">
              <w:t>4</w:t>
            </w:r>
          </w:p>
        </w:tc>
        <w:tc>
          <w:tcPr>
            <w:tcW w:w="835" w:type="dxa"/>
            <w:vAlign w:val="center"/>
          </w:tcPr>
          <w:p w14:paraId="4E8311F8" w14:textId="77777777" w:rsidR="00DC3680" w:rsidRPr="00835F44" w:rsidRDefault="00DC3680" w:rsidP="00E574C3">
            <w:pPr>
              <w:pStyle w:val="TAC"/>
            </w:pPr>
            <w:r w:rsidRPr="00835F44">
              <w:t>4</w:t>
            </w:r>
          </w:p>
        </w:tc>
        <w:tc>
          <w:tcPr>
            <w:tcW w:w="835" w:type="dxa"/>
            <w:vAlign w:val="center"/>
          </w:tcPr>
          <w:p w14:paraId="1555428B" w14:textId="77777777" w:rsidR="00DC3680" w:rsidRPr="00835F44" w:rsidRDefault="00DC3680" w:rsidP="00E574C3">
            <w:pPr>
              <w:pStyle w:val="TAC"/>
            </w:pPr>
            <w:r w:rsidRPr="00835F44">
              <w:t>4</w:t>
            </w:r>
          </w:p>
        </w:tc>
        <w:tc>
          <w:tcPr>
            <w:tcW w:w="835" w:type="dxa"/>
            <w:vAlign w:val="center"/>
          </w:tcPr>
          <w:p w14:paraId="02E6941C" w14:textId="77777777" w:rsidR="00DC3680" w:rsidRPr="00835F44" w:rsidRDefault="00DC3680" w:rsidP="00E574C3">
            <w:pPr>
              <w:pStyle w:val="TAC"/>
            </w:pPr>
            <w:r w:rsidRPr="00835F44">
              <w:t>4</w:t>
            </w:r>
          </w:p>
        </w:tc>
      </w:tr>
      <w:tr w:rsidR="00495FE7" w:rsidRPr="00835F44" w14:paraId="138F6052" w14:textId="77777777" w:rsidTr="000D52B3">
        <w:trPr>
          <w:jc w:val="center"/>
        </w:trPr>
        <w:tc>
          <w:tcPr>
            <w:tcW w:w="3690" w:type="dxa"/>
          </w:tcPr>
          <w:p w14:paraId="5F1C87EB" w14:textId="77777777" w:rsidR="0096593E" w:rsidRPr="00835F44" w:rsidRDefault="0096593E" w:rsidP="003F5B9D">
            <w:pPr>
              <w:pStyle w:val="TAL"/>
            </w:pPr>
            <w:r w:rsidRPr="00835F44">
              <w:t xml:space="preserve">MCS Table for TBS determination </w:t>
            </w:r>
          </w:p>
        </w:tc>
        <w:tc>
          <w:tcPr>
            <w:tcW w:w="1093" w:type="dxa"/>
            <w:vAlign w:val="center"/>
          </w:tcPr>
          <w:p w14:paraId="64973589" w14:textId="77777777" w:rsidR="0096593E" w:rsidRPr="00835F44" w:rsidRDefault="0096593E">
            <w:pPr>
              <w:pStyle w:val="TAC"/>
            </w:pPr>
          </w:p>
        </w:tc>
        <w:tc>
          <w:tcPr>
            <w:tcW w:w="9185" w:type="dxa"/>
            <w:gridSpan w:val="11"/>
            <w:vAlign w:val="center"/>
          </w:tcPr>
          <w:p w14:paraId="17EDA994" w14:textId="77777777" w:rsidR="0096593E" w:rsidRPr="00835F44" w:rsidRDefault="0096593E">
            <w:pPr>
              <w:pStyle w:val="TAC"/>
            </w:pPr>
            <w:r w:rsidRPr="00835F44">
              <w:t>64QAM</w:t>
            </w:r>
          </w:p>
        </w:tc>
      </w:tr>
      <w:tr w:rsidR="00495FE7" w:rsidRPr="00835F44" w14:paraId="0A59E61F" w14:textId="77777777" w:rsidTr="00DC3680">
        <w:trPr>
          <w:jc w:val="center"/>
        </w:trPr>
        <w:tc>
          <w:tcPr>
            <w:tcW w:w="3690" w:type="dxa"/>
          </w:tcPr>
          <w:p w14:paraId="7E6EDD30" w14:textId="77777777" w:rsidR="00DC3680" w:rsidRPr="00835F44" w:rsidRDefault="00DC3680" w:rsidP="003F5B9D">
            <w:pPr>
              <w:pStyle w:val="TAL"/>
            </w:pPr>
            <w:r w:rsidRPr="00835F44">
              <w:t>Modulation</w:t>
            </w:r>
          </w:p>
        </w:tc>
        <w:tc>
          <w:tcPr>
            <w:tcW w:w="1093" w:type="dxa"/>
            <w:vAlign w:val="center"/>
          </w:tcPr>
          <w:p w14:paraId="7E286B80" w14:textId="77777777" w:rsidR="00DC3680" w:rsidRPr="00835F44" w:rsidRDefault="00DC3680" w:rsidP="00E574C3">
            <w:pPr>
              <w:pStyle w:val="TAC"/>
            </w:pPr>
          </w:p>
        </w:tc>
        <w:tc>
          <w:tcPr>
            <w:tcW w:w="835" w:type="dxa"/>
            <w:vAlign w:val="center"/>
          </w:tcPr>
          <w:p w14:paraId="6FB11172" w14:textId="77777777" w:rsidR="00DC3680" w:rsidRPr="00835F44" w:rsidRDefault="00DC3680" w:rsidP="00E574C3">
            <w:pPr>
              <w:pStyle w:val="TAC"/>
            </w:pPr>
            <w:r w:rsidRPr="00835F44">
              <w:t>QPSK</w:t>
            </w:r>
          </w:p>
        </w:tc>
        <w:tc>
          <w:tcPr>
            <w:tcW w:w="835" w:type="dxa"/>
            <w:vAlign w:val="center"/>
          </w:tcPr>
          <w:p w14:paraId="76F73DAB" w14:textId="77777777" w:rsidR="00DC3680" w:rsidRPr="00835F44" w:rsidRDefault="00DC3680" w:rsidP="00E574C3">
            <w:pPr>
              <w:pStyle w:val="TAC"/>
            </w:pPr>
            <w:r w:rsidRPr="00835F44">
              <w:t>QPSK</w:t>
            </w:r>
          </w:p>
        </w:tc>
        <w:tc>
          <w:tcPr>
            <w:tcW w:w="835" w:type="dxa"/>
            <w:vAlign w:val="center"/>
          </w:tcPr>
          <w:p w14:paraId="0605C1AF" w14:textId="77777777" w:rsidR="00DC3680" w:rsidRPr="00835F44" w:rsidRDefault="00DC3680" w:rsidP="00E574C3">
            <w:pPr>
              <w:pStyle w:val="TAC"/>
            </w:pPr>
            <w:r w:rsidRPr="00835F44">
              <w:t>QPSK</w:t>
            </w:r>
          </w:p>
        </w:tc>
        <w:tc>
          <w:tcPr>
            <w:tcW w:w="835" w:type="dxa"/>
            <w:vAlign w:val="center"/>
          </w:tcPr>
          <w:p w14:paraId="25E41418" w14:textId="77777777" w:rsidR="00DC3680" w:rsidRPr="00835F44" w:rsidRDefault="00DC3680" w:rsidP="00E574C3">
            <w:pPr>
              <w:pStyle w:val="TAC"/>
            </w:pPr>
            <w:r w:rsidRPr="00835F44">
              <w:t>QPSK</w:t>
            </w:r>
          </w:p>
        </w:tc>
        <w:tc>
          <w:tcPr>
            <w:tcW w:w="835" w:type="dxa"/>
            <w:vAlign w:val="center"/>
          </w:tcPr>
          <w:p w14:paraId="39E39511" w14:textId="77777777" w:rsidR="00DC3680" w:rsidRPr="00835F44" w:rsidRDefault="00DC3680" w:rsidP="00E574C3">
            <w:pPr>
              <w:pStyle w:val="TAC"/>
            </w:pPr>
            <w:r w:rsidRPr="00835F44">
              <w:t>QPSK</w:t>
            </w:r>
          </w:p>
        </w:tc>
        <w:tc>
          <w:tcPr>
            <w:tcW w:w="835" w:type="dxa"/>
            <w:vAlign w:val="center"/>
          </w:tcPr>
          <w:p w14:paraId="6ADA776D" w14:textId="77777777" w:rsidR="00DC3680" w:rsidRPr="00835F44" w:rsidRDefault="00DC3680" w:rsidP="00E574C3">
            <w:pPr>
              <w:pStyle w:val="TAC"/>
            </w:pPr>
            <w:r w:rsidRPr="00835F44">
              <w:t>QPSK</w:t>
            </w:r>
          </w:p>
        </w:tc>
        <w:tc>
          <w:tcPr>
            <w:tcW w:w="835" w:type="dxa"/>
            <w:vAlign w:val="center"/>
          </w:tcPr>
          <w:p w14:paraId="5A249106" w14:textId="77777777" w:rsidR="00DC3680" w:rsidRPr="00835F44" w:rsidRDefault="00DC3680" w:rsidP="00E574C3">
            <w:pPr>
              <w:pStyle w:val="TAC"/>
            </w:pPr>
            <w:r w:rsidRPr="00835F44">
              <w:t>QPSK</w:t>
            </w:r>
          </w:p>
        </w:tc>
        <w:tc>
          <w:tcPr>
            <w:tcW w:w="835" w:type="dxa"/>
            <w:vAlign w:val="center"/>
          </w:tcPr>
          <w:p w14:paraId="47DC79E8" w14:textId="77777777" w:rsidR="00DC3680" w:rsidRPr="00835F44" w:rsidRDefault="00DC3680" w:rsidP="00E574C3">
            <w:pPr>
              <w:pStyle w:val="TAC"/>
            </w:pPr>
            <w:r w:rsidRPr="00835F44">
              <w:t>QPSK</w:t>
            </w:r>
          </w:p>
        </w:tc>
        <w:tc>
          <w:tcPr>
            <w:tcW w:w="835" w:type="dxa"/>
            <w:vAlign w:val="center"/>
          </w:tcPr>
          <w:p w14:paraId="703D943E" w14:textId="77777777" w:rsidR="00DC3680" w:rsidRPr="00835F44" w:rsidRDefault="00DC3680" w:rsidP="00E574C3">
            <w:pPr>
              <w:pStyle w:val="TAC"/>
            </w:pPr>
            <w:r w:rsidRPr="00835F44">
              <w:t>QPSK</w:t>
            </w:r>
          </w:p>
        </w:tc>
        <w:tc>
          <w:tcPr>
            <w:tcW w:w="835" w:type="dxa"/>
            <w:vAlign w:val="center"/>
          </w:tcPr>
          <w:p w14:paraId="056CFBFF" w14:textId="77777777" w:rsidR="00DC3680" w:rsidRPr="00835F44" w:rsidRDefault="00DC3680" w:rsidP="00E574C3">
            <w:pPr>
              <w:pStyle w:val="TAC"/>
            </w:pPr>
            <w:r w:rsidRPr="00835F44">
              <w:t>QPSK</w:t>
            </w:r>
          </w:p>
        </w:tc>
        <w:tc>
          <w:tcPr>
            <w:tcW w:w="835" w:type="dxa"/>
            <w:vAlign w:val="center"/>
          </w:tcPr>
          <w:p w14:paraId="410C27A6" w14:textId="77777777" w:rsidR="00DC3680" w:rsidRPr="00835F44" w:rsidRDefault="00DC3680" w:rsidP="00E574C3">
            <w:pPr>
              <w:pStyle w:val="TAC"/>
            </w:pPr>
            <w:r w:rsidRPr="00835F44">
              <w:t>QPSK</w:t>
            </w:r>
          </w:p>
        </w:tc>
      </w:tr>
      <w:tr w:rsidR="00495FE7" w:rsidRPr="00835F44" w14:paraId="0D811148" w14:textId="77777777" w:rsidTr="00DC3680">
        <w:trPr>
          <w:jc w:val="center"/>
        </w:trPr>
        <w:tc>
          <w:tcPr>
            <w:tcW w:w="3690" w:type="dxa"/>
          </w:tcPr>
          <w:p w14:paraId="35DDEC6F" w14:textId="77777777" w:rsidR="00DC3680" w:rsidRPr="00835F44" w:rsidRDefault="00DC3680" w:rsidP="003F5B9D">
            <w:pPr>
              <w:pStyle w:val="TAL"/>
            </w:pPr>
            <w:r w:rsidRPr="00835F44">
              <w:t>Target Coding Rate</w:t>
            </w:r>
          </w:p>
        </w:tc>
        <w:tc>
          <w:tcPr>
            <w:tcW w:w="1093" w:type="dxa"/>
            <w:vAlign w:val="center"/>
          </w:tcPr>
          <w:p w14:paraId="1DC42881" w14:textId="77777777" w:rsidR="00DC3680" w:rsidRPr="00835F44" w:rsidRDefault="00DC3680" w:rsidP="00E574C3">
            <w:pPr>
              <w:pStyle w:val="TAC"/>
            </w:pPr>
          </w:p>
        </w:tc>
        <w:tc>
          <w:tcPr>
            <w:tcW w:w="835" w:type="dxa"/>
            <w:vAlign w:val="center"/>
          </w:tcPr>
          <w:p w14:paraId="0952AFF6" w14:textId="77777777" w:rsidR="00DC3680" w:rsidRPr="00835F44" w:rsidRDefault="00DC3680" w:rsidP="00E574C3">
            <w:pPr>
              <w:pStyle w:val="TAC"/>
            </w:pPr>
            <w:r w:rsidRPr="00835F44">
              <w:t>1/3</w:t>
            </w:r>
          </w:p>
        </w:tc>
        <w:tc>
          <w:tcPr>
            <w:tcW w:w="835" w:type="dxa"/>
            <w:vAlign w:val="center"/>
          </w:tcPr>
          <w:p w14:paraId="443534B4" w14:textId="77777777" w:rsidR="00DC3680" w:rsidRPr="00835F44" w:rsidRDefault="00DC3680" w:rsidP="00E574C3">
            <w:pPr>
              <w:pStyle w:val="TAC"/>
            </w:pPr>
            <w:r w:rsidRPr="00835F44">
              <w:t>1/3</w:t>
            </w:r>
          </w:p>
        </w:tc>
        <w:tc>
          <w:tcPr>
            <w:tcW w:w="835" w:type="dxa"/>
            <w:vAlign w:val="center"/>
          </w:tcPr>
          <w:p w14:paraId="4833AA0B" w14:textId="77777777" w:rsidR="00DC3680" w:rsidRPr="00835F44" w:rsidRDefault="00DC3680" w:rsidP="00E574C3">
            <w:pPr>
              <w:pStyle w:val="TAC"/>
            </w:pPr>
            <w:r w:rsidRPr="00835F44">
              <w:t>1/3</w:t>
            </w:r>
          </w:p>
        </w:tc>
        <w:tc>
          <w:tcPr>
            <w:tcW w:w="835" w:type="dxa"/>
            <w:vAlign w:val="center"/>
          </w:tcPr>
          <w:p w14:paraId="010F3ADF" w14:textId="77777777" w:rsidR="00DC3680" w:rsidRPr="00835F44" w:rsidRDefault="00DC3680" w:rsidP="00E574C3">
            <w:pPr>
              <w:pStyle w:val="TAC"/>
            </w:pPr>
            <w:r w:rsidRPr="00835F44">
              <w:t>1/3</w:t>
            </w:r>
          </w:p>
        </w:tc>
        <w:tc>
          <w:tcPr>
            <w:tcW w:w="835" w:type="dxa"/>
            <w:vAlign w:val="center"/>
          </w:tcPr>
          <w:p w14:paraId="40522C71" w14:textId="77777777" w:rsidR="00DC3680" w:rsidRPr="00835F44" w:rsidRDefault="00DC3680" w:rsidP="00E574C3">
            <w:pPr>
              <w:pStyle w:val="TAC"/>
            </w:pPr>
            <w:r w:rsidRPr="00835F44">
              <w:t>1/3</w:t>
            </w:r>
          </w:p>
        </w:tc>
        <w:tc>
          <w:tcPr>
            <w:tcW w:w="835" w:type="dxa"/>
            <w:vAlign w:val="center"/>
          </w:tcPr>
          <w:p w14:paraId="2B7FC411" w14:textId="77777777" w:rsidR="00DC3680" w:rsidRPr="00835F44" w:rsidRDefault="00DC3680" w:rsidP="00E574C3">
            <w:pPr>
              <w:pStyle w:val="TAC"/>
            </w:pPr>
            <w:r w:rsidRPr="00835F44">
              <w:t>1/3</w:t>
            </w:r>
          </w:p>
        </w:tc>
        <w:tc>
          <w:tcPr>
            <w:tcW w:w="835" w:type="dxa"/>
            <w:vAlign w:val="center"/>
          </w:tcPr>
          <w:p w14:paraId="5F919D63" w14:textId="77777777" w:rsidR="00DC3680" w:rsidRPr="00835F44" w:rsidRDefault="00DC3680" w:rsidP="00E574C3">
            <w:pPr>
              <w:pStyle w:val="TAC"/>
            </w:pPr>
            <w:r w:rsidRPr="00835F44">
              <w:t>1/3</w:t>
            </w:r>
          </w:p>
        </w:tc>
        <w:tc>
          <w:tcPr>
            <w:tcW w:w="835" w:type="dxa"/>
            <w:vAlign w:val="center"/>
          </w:tcPr>
          <w:p w14:paraId="704FB74D" w14:textId="77777777" w:rsidR="00DC3680" w:rsidRPr="00835F44" w:rsidRDefault="00DC3680" w:rsidP="00E574C3">
            <w:pPr>
              <w:pStyle w:val="TAC"/>
            </w:pPr>
            <w:r w:rsidRPr="00835F44">
              <w:t>1/3</w:t>
            </w:r>
          </w:p>
        </w:tc>
        <w:tc>
          <w:tcPr>
            <w:tcW w:w="835" w:type="dxa"/>
            <w:vAlign w:val="center"/>
          </w:tcPr>
          <w:p w14:paraId="3D380B18" w14:textId="77777777" w:rsidR="00DC3680" w:rsidRPr="00835F44" w:rsidRDefault="00DC3680" w:rsidP="00E574C3">
            <w:pPr>
              <w:pStyle w:val="TAC"/>
            </w:pPr>
            <w:r w:rsidRPr="00835F44">
              <w:t>1/3</w:t>
            </w:r>
          </w:p>
        </w:tc>
        <w:tc>
          <w:tcPr>
            <w:tcW w:w="835" w:type="dxa"/>
            <w:vAlign w:val="center"/>
          </w:tcPr>
          <w:p w14:paraId="2A0E76F4" w14:textId="77777777" w:rsidR="00DC3680" w:rsidRPr="00835F44" w:rsidRDefault="00DC3680" w:rsidP="00E574C3">
            <w:pPr>
              <w:pStyle w:val="TAC"/>
            </w:pPr>
            <w:r w:rsidRPr="00835F44">
              <w:t>1/3</w:t>
            </w:r>
          </w:p>
        </w:tc>
        <w:tc>
          <w:tcPr>
            <w:tcW w:w="835" w:type="dxa"/>
            <w:vAlign w:val="center"/>
          </w:tcPr>
          <w:p w14:paraId="07F64350" w14:textId="77777777" w:rsidR="00DC3680" w:rsidRPr="00835F44" w:rsidRDefault="00DC3680" w:rsidP="00E574C3">
            <w:pPr>
              <w:pStyle w:val="TAC"/>
            </w:pPr>
            <w:r w:rsidRPr="00835F44">
              <w:t>1/3</w:t>
            </w:r>
          </w:p>
        </w:tc>
      </w:tr>
      <w:tr w:rsidR="00495FE7" w:rsidRPr="00835F44" w14:paraId="570D355B" w14:textId="77777777" w:rsidTr="00DC3680">
        <w:trPr>
          <w:jc w:val="center"/>
        </w:trPr>
        <w:tc>
          <w:tcPr>
            <w:tcW w:w="3690" w:type="dxa"/>
          </w:tcPr>
          <w:p w14:paraId="2B80B9FE" w14:textId="77777777" w:rsidR="00DC3680" w:rsidRPr="00835F44" w:rsidRDefault="00DC3680" w:rsidP="003F5B9D">
            <w:pPr>
              <w:pStyle w:val="TAL"/>
            </w:pPr>
            <w:r w:rsidRPr="00835F44">
              <w:t>Maximum number of HARQ transmissions</w:t>
            </w:r>
          </w:p>
        </w:tc>
        <w:tc>
          <w:tcPr>
            <w:tcW w:w="1093" w:type="dxa"/>
            <w:vAlign w:val="center"/>
          </w:tcPr>
          <w:p w14:paraId="046C2004" w14:textId="77777777" w:rsidR="00DC3680" w:rsidRPr="00835F44" w:rsidRDefault="00DC3680" w:rsidP="00E574C3">
            <w:pPr>
              <w:pStyle w:val="TAC"/>
            </w:pPr>
          </w:p>
        </w:tc>
        <w:tc>
          <w:tcPr>
            <w:tcW w:w="835" w:type="dxa"/>
            <w:vAlign w:val="center"/>
          </w:tcPr>
          <w:p w14:paraId="4314EBA8" w14:textId="77777777" w:rsidR="00DC3680" w:rsidRPr="00835F44" w:rsidRDefault="00DC3680" w:rsidP="00E574C3">
            <w:pPr>
              <w:pStyle w:val="TAC"/>
            </w:pPr>
            <w:r w:rsidRPr="00835F44">
              <w:t>1</w:t>
            </w:r>
          </w:p>
        </w:tc>
        <w:tc>
          <w:tcPr>
            <w:tcW w:w="835" w:type="dxa"/>
            <w:vAlign w:val="center"/>
          </w:tcPr>
          <w:p w14:paraId="14A15A56" w14:textId="77777777" w:rsidR="00DC3680" w:rsidRPr="00835F44" w:rsidRDefault="00DC3680" w:rsidP="00E574C3">
            <w:pPr>
              <w:pStyle w:val="TAC"/>
            </w:pPr>
            <w:r w:rsidRPr="00835F44">
              <w:t>1</w:t>
            </w:r>
          </w:p>
        </w:tc>
        <w:tc>
          <w:tcPr>
            <w:tcW w:w="835" w:type="dxa"/>
            <w:vAlign w:val="center"/>
          </w:tcPr>
          <w:p w14:paraId="0D13419A" w14:textId="77777777" w:rsidR="00DC3680" w:rsidRPr="00835F44" w:rsidRDefault="00DC3680" w:rsidP="00E574C3">
            <w:pPr>
              <w:pStyle w:val="TAC"/>
            </w:pPr>
            <w:r w:rsidRPr="00835F44">
              <w:t>1</w:t>
            </w:r>
          </w:p>
        </w:tc>
        <w:tc>
          <w:tcPr>
            <w:tcW w:w="835" w:type="dxa"/>
            <w:vAlign w:val="center"/>
          </w:tcPr>
          <w:p w14:paraId="36C878CD" w14:textId="77777777" w:rsidR="00DC3680" w:rsidRPr="00835F44" w:rsidRDefault="00DC3680" w:rsidP="00E574C3">
            <w:pPr>
              <w:pStyle w:val="TAC"/>
            </w:pPr>
            <w:r w:rsidRPr="00835F44">
              <w:t>1</w:t>
            </w:r>
          </w:p>
        </w:tc>
        <w:tc>
          <w:tcPr>
            <w:tcW w:w="835" w:type="dxa"/>
            <w:vAlign w:val="center"/>
          </w:tcPr>
          <w:p w14:paraId="43CF31BB" w14:textId="77777777" w:rsidR="00DC3680" w:rsidRPr="00835F44" w:rsidRDefault="00DC3680" w:rsidP="00E574C3">
            <w:pPr>
              <w:pStyle w:val="TAC"/>
            </w:pPr>
            <w:r w:rsidRPr="00835F44">
              <w:t>1</w:t>
            </w:r>
          </w:p>
        </w:tc>
        <w:tc>
          <w:tcPr>
            <w:tcW w:w="835" w:type="dxa"/>
            <w:vAlign w:val="center"/>
          </w:tcPr>
          <w:p w14:paraId="7EB3A3ED" w14:textId="77777777" w:rsidR="00DC3680" w:rsidRPr="00835F44" w:rsidRDefault="00DC3680" w:rsidP="00E574C3">
            <w:pPr>
              <w:pStyle w:val="TAC"/>
            </w:pPr>
            <w:r w:rsidRPr="00835F44">
              <w:t>1</w:t>
            </w:r>
          </w:p>
        </w:tc>
        <w:tc>
          <w:tcPr>
            <w:tcW w:w="835" w:type="dxa"/>
            <w:vAlign w:val="center"/>
          </w:tcPr>
          <w:p w14:paraId="4CA4C8DD" w14:textId="77777777" w:rsidR="00DC3680" w:rsidRPr="00835F44" w:rsidRDefault="00DC3680" w:rsidP="00E574C3">
            <w:pPr>
              <w:pStyle w:val="TAC"/>
            </w:pPr>
            <w:r w:rsidRPr="00835F44">
              <w:t>1</w:t>
            </w:r>
          </w:p>
        </w:tc>
        <w:tc>
          <w:tcPr>
            <w:tcW w:w="835" w:type="dxa"/>
            <w:vAlign w:val="center"/>
          </w:tcPr>
          <w:p w14:paraId="68BA933C" w14:textId="77777777" w:rsidR="00DC3680" w:rsidRPr="00835F44" w:rsidRDefault="00DC3680" w:rsidP="00E574C3">
            <w:pPr>
              <w:pStyle w:val="TAC"/>
            </w:pPr>
            <w:r w:rsidRPr="00835F44">
              <w:t>1</w:t>
            </w:r>
          </w:p>
        </w:tc>
        <w:tc>
          <w:tcPr>
            <w:tcW w:w="835" w:type="dxa"/>
            <w:vAlign w:val="center"/>
          </w:tcPr>
          <w:p w14:paraId="58AF538A" w14:textId="77777777" w:rsidR="00DC3680" w:rsidRPr="00835F44" w:rsidRDefault="00DC3680" w:rsidP="00E574C3">
            <w:pPr>
              <w:pStyle w:val="TAC"/>
            </w:pPr>
            <w:r w:rsidRPr="00835F44">
              <w:t>1</w:t>
            </w:r>
          </w:p>
        </w:tc>
        <w:tc>
          <w:tcPr>
            <w:tcW w:w="835" w:type="dxa"/>
            <w:vAlign w:val="center"/>
          </w:tcPr>
          <w:p w14:paraId="5924C0CE" w14:textId="77777777" w:rsidR="00DC3680" w:rsidRPr="00835F44" w:rsidRDefault="00DC3680" w:rsidP="00E574C3">
            <w:pPr>
              <w:pStyle w:val="TAC"/>
            </w:pPr>
            <w:r w:rsidRPr="00835F44">
              <w:t>1</w:t>
            </w:r>
          </w:p>
        </w:tc>
        <w:tc>
          <w:tcPr>
            <w:tcW w:w="835" w:type="dxa"/>
            <w:vAlign w:val="center"/>
          </w:tcPr>
          <w:p w14:paraId="72057959" w14:textId="77777777" w:rsidR="00DC3680" w:rsidRPr="00835F44" w:rsidRDefault="00DC3680" w:rsidP="00E574C3">
            <w:pPr>
              <w:pStyle w:val="TAC"/>
            </w:pPr>
            <w:r w:rsidRPr="00835F44">
              <w:t>1</w:t>
            </w:r>
          </w:p>
        </w:tc>
      </w:tr>
      <w:tr w:rsidR="00495FE7" w:rsidRPr="00835F44" w14:paraId="06ACC8A3" w14:textId="77777777" w:rsidTr="00DC3680">
        <w:trPr>
          <w:jc w:val="center"/>
        </w:trPr>
        <w:tc>
          <w:tcPr>
            <w:tcW w:w="3690" w:type="dxa"/>
          </w:tcPr>
          <w:p w14:paraId="30C4BECC" w14:textId="77777777" w:rsidR="00DC3680" w:rsidRPr="00835F44" w:rsidRDefault="00DC3680" w:rsidP="003F5B9D">
            <w:pPr>
              <w:pStyle w:val="TAH"/>
            </w:pPr>
            <w:r w:rsidRPr="00835F44">
              <w:t>Information Bit Payload per Slot</w:t>
            </w:r>
          </w:p>
        </w:tc>
        <w:tc>
          <w:tcPr>
            <w:tcW w:w="1093" w:type="dxa"/>
            <w:vAlign w:val="center"/>
          </w:tcPr>
          <w:p w14:paraId="06D870AE" w14:textId="77777777" w:rsidR="00DC3680" w:rsidRPr="00835F44" w:rsidRDefault="00DC3680" w:rsidP="00E574C3">
            <w:pPr>
              <w:pStyle w:val="TAC"/>
            </w:pPr>
          </w:p>
        </w:tc>
        <w:tc>
          <w:tcPr>
            <w:tcW w:w="835" w:type="dxa"/>
            <w:vAlign w:val="center"/>
          </w:tcPr>
          <w:p w14:paraId="38676B26" w14:textId="77777777" w:rsidR="00DC3680" w:rsidRPr="00835F44" w:rsidRDefault="00DC3680" w:rsidP="00E574C3">
            <w:pPr>
              <w:pStyle w:val="TAC"/>
            </w:pPr>
          </w:p>
        </w:tc>
        <w:tc>
          <w:tcPr>
            <w:tcW w:w="835" w:type="dxa"/>
            <w:vAlign w:val="center"/>
          </w:tcPr>
          <w:p w14:paraId="72866386" w14:textId="77777777" w:rsidR="00DC3680" w:rsidRPr="00835F44" w:rsidRDefault="00DC3680" w:rsidP="00E574C3">
            <w:pPr>
              <w:pStyle w:val="TAC"/>
            </w:pPr>
          </w:p>
        </w:tc>
        <w:tc>
          <w:tcPr>
            <w:tcW w:w="835" w:type="dxa"/>
            <w:vAlign w:val="center"/>
          </w:tcPr>
          <w:p w14:paraId="28A4F9E7" w14:textId="77777777" w:rsidR="00DC3680" w:rsidRPr="00835F44" w:rsidRDefault="00DC3680" w:rsidP="00E574C3">
            <w:pPr>
              <w:pStyle w:val="TAC"/>
            </w:pPr>
          </w:p>
        </w:tc>
        <w:tc>
          <w:tcPr>
            <w:tcW w:w="835" w:type="dxa"/>
            <w:vAlign w:val="center"/>
          </w:tcPr>
          <w:p w14:paraId="5C13CDE3" w14:textId="77777777" w:rsidR="00DC3680" w:rsidRPr="00835F44" w:rsidRDefault="00DC3680" w:rsidP="00E574C3">
            <w:pPr>
              <w:pStyle w:val="TAC"/>
            </w:pPr>
          </w:p>
        </w:tc>
        <w:tc>
          <w:tcPr>
            <w:tcW w:w="835" w:type="dxa"/>
            <w:vAlign w:val="center"/>
          </w:tcPr>
          <w:p w14:paraId="7ECE556D" w14:textId="77777777" w:rsidR="00DC3680" w:rsidRPr="00835F44" w:rsidRDefault="00DC3680" w:rsidP="00E574C3">
            <w:pPr>
              <w:pStyle w:val="TAC"/>
            </w:pPr>
          </w:p>
        </w:tc>
        <w:tc>
          <w:tcPr>
            <w:tcW w:w="835" w:type="dxa"/>
            <w:vAlign w:val="center"/>
          </w:tcPr>
          <w:p w14:paraId="4CB0403E" w14:textId="77777777" w:rsidR="00DC3680" w:rsidRPr="00835F44" w:rsidRDefault="00DC3680" w:rsidP="00E574C3">
            <w:pPr>
              <w:pStyle w:val="TAC"/>
            </w:pPr>
          </w:p>
        </w:tc>
        <w:tc>
          <w:tcPr>
            <w:tcW w:w="835" w:type="dxa"/>
            <w:vAlign w:val="center"/>
          </w:tcPr>
          <w:p w14:paraId="209D57ED" w14:textId="77777777" w:rsidR="00DC3680" w:rsidRPr="00835F44" w:rsidRDefault="00DC3680" w:rsidP="00E574C3">
            <w:pPr>
              <w:pStyle w:val="TAC"/>
            </w:pPr>
          </w:p>
        </w:tc>
        <w:tc>
          <w:tcPr>
            <w:tcW w:w="835" w:type="dxa"/>
            <w:vAlign w:val="center"/>
          </w:tcPr>
          <w:p w14:paraId="4F42EAED" w14:textId="77777777" w:rsidR="00DC3680" w:rsidRPr="00835F44" w:rsidRDefault="00DC3680" w:rsidP="00E574C3">
            <w:pPr>
              <w:pStyle w:val="TAC"/>
            </w:pPr>
          </w:p>
        </w:tc>
        <w:tc>
          <w:tcPr>
            <w:tcW w:w="835" w:type="dxa"/>
            <w:vAlign w:val="center"/>
          </w:tcPr>
          <w:p w14:paraId="553B590B" w14:textId="77777777" w:rsidR="00DC3680" w:rsidRPr="00835F44" w:rsidRDefault="00DC3680" w:rsidP="00E574C3">
            <w:pPr>
              <w:pStyle w:val="TAC"/>
            </w:pPr>
          </w:p>
        </w:tc>
        <w:tc>
          <w:tcPr>
            <w:tcW w:w="835" w:type="dxa"/>
            <w:vAlign w:val="center"/>
          </w:tcPr>
          <w:p w14:paraId="60D3D7C1" w14:textId="77777777" w:rsidR="00DC3680" w:rsidRPr="00835F44" w:rsidRDefault="00DC3680" w:rsidP="00E574C3">
            <w:pPr>
              <w:pStyle w:val="TAC"/>
            </w:pPr>
          </w:p>
        </w:tc>
        <w:tc>
          <w:tcPr>
            <w:tcW w:w="835" w:type="dxa"/>
            <w:vAlign w:val="center"/>
          </w:tcPr>
          <w:p w14:paraId="3A09025F" w14:textId="77777777" w:rsidR="00DC3680" w:rsidRPr="00835F44" w:rsidRDefault="00DC3680" w:rsidP="00E574C3">
            <w:pPr>
              <w:pStyle w:val="TAC"/>
            </w:pPr>
          </w:p>
        </w:tc>
      </w:tr>
      <w:tr w:rsidR="00495FE7" w:rsidRPr="00835F44" w14:paraId="3ADDE62D" w14:textId="77777777" w:rsidTr="00DC3680">
        <w:trPr>
          <w:jc w:val="center"/>
        </w:trPr>
        <w:tc>
          <w:tcPr>
            <w:tcW w:w="3690" w:type="dxa"/>
          </w:tcPr>
          <w:p w14:paraId="2D99CBB0" w14:textId="57656D34"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0027FACE" w14:textId="77777777" w:rsidR="00DC3680" w:rsidRPr="00835F44" w:rsidRDefault="00DC3680" w:rsidP="00E574C3">
            <w:pPr>
              <w:pStyle w:val="TAC"/>
            </w:pPr>
            <w:r w:rsidRPr="00835F44">
              <w:t>Bits</w:t>
            </w:r>
          </w:p>
        </w:tc>
        <w:tc>
          <w:tcPr>
            <w:tcW w:w="835" w:type="dxa"/>
            <w:vAlign w:val="center"/>
          </w:tcPr>
          <w:p w14:paraId="18CD587A" w14:textId="77777777" w:rsidR="00DC3680" w:rsidRPr="00835F44" w:rsidRDefault="00DC3680" w:rsidP="00E574C3">
            <w:pPr>
              <w:pStyle w:val="TAC"/>
            </w:pPr>
            <w:r w:rsidRPr="00835F44">
              <w:t>N/A</w:t>
            </w:r>
          </w:p>
        </w:tc>
        <w:tc>
          <w:tcPr>
            <w:tcW w:w="835" w:type="dxa"/>
            <w:vAlign w:val="center"/>
          </w:tcPr>
          <w:p w14:paraId="18C7F72C" w14:textId="77777777" w:rsidR="00DC3680" w:rsidRPr="00835F44" w:rsidRDefault="00DC3680" w:rsidP="00E574C3">
            <w:pPr>
              <w:pStyle w:val="TAC"/>
            </w:pPr>
            <w:r w:rsidRPr="00835F44">
              <w:t>N/A</w:t>
            </w:r>
          </w:p>
        </w:tc>
        <w:tc>
          <w:tcPr>
            <w:tcW w:w="835" w:type="dxa"/>
            <w:vAlign w:val="center"/>
          </w:tcPr>
          <w:p w14:paraId="4A621354" w14:textId="77777777" w:rsidR="00DC3680" w:rsidRPr="00835F44" w:rsidRDefault="00DC3680" w:rsidP="00E574C3">
            <w:pPr>
              <w:pStyle w:val="TAC"/>
            </w:pPr>
            <w:r w:rsidRPr="00835F44">
              <w:t>N/A</w:t>
            </w:r>
          </w:p>
        </w:tc>
        <w:tc>
          <w:tcPr>
            <w:tcW w:w="835" w:type="dxa"/>
            <w:vAlign w:val="center"/>
          </w:tcPr>
          <w:p w14:paraId="2F8C6054" w14:textId="77777777" w:rsidR="00DC3680" w:rsidRPr="00835F44" w:rsidRDefault="00DC3680" w:rsidP="00E574C3">
            <w:pPr>
              <w:pStyle w:val="TAC"/>
            </w:pPr>
            <w:r w:rsidRPr="00835F44">
              <w:t>N/A</w:t>
            </w:r>
          </w:p>
        </w:tc>
        <w:tc>
          <w:tcPr>
            <w:tcW w:w="835" w:type="dxa"/>
            <w:vAlign w:val="center"/>
          </w:tcPr>
          <w:p w14:paraId="37584843" w14:textId="77777777" w:rsidR="00DC3680" w:rsidRPr="00835F44" w:rsidRDefault="00DC3680" w:rsidP="00E574C3">
            <w:pPr>
              <w:pStyle w:val="TAC"/>
            </w:pPr>
            <w:r w:rsidRPr="00835F44">
              <w:t>N/A</w:t>
            </w:r>
          </w:p>
        </w:tc>
        <w:tc>
          <w:tcPr>
            <w:tcW w:w="835" w:type="dxa"/>
            <w:vAlign w:val="center"/>
          </w:tcPr>
          <w:p w14:paraId="50D912B2" w14:textId="77777777" w:rsidR="00DC3680" w:rsidRPr="00835F44" w:rsidRDefault="00DC3680" w:rsidP="00E574C3">
            <w:pPr>
              <w:pStyle w:val="TAC"/>
            </w:pPr>
            <w:r w:rsidRPr="00835F44">
              <w:t>N/A</w:t>
            </w:r>
          </w:p>
        </w:tc>
        <w:tc>
          <w:tcPr>
            <w:tcW w:w="835" w:type="dxa"/>
            <w:vAlign w:val="center"/>
          </w:tcPr>
          <w:p w14:paraId="32AF2722" w14:textId="77777777" w:rsidR="00DC3680" w:rsidRPr="00835F44" w:rsidRDefault="00DC3680" w:rsidP="00E574C3">
            <w:pPr>
              <w:pStyle w:val="TAC"/>
            </w:pPr>
            <w:r w:rsidRPr="00835F44">
              <w:t>N/A</w:t>
            </w:r>
          </w:p>
        </w:tc>
        <w:tc>
          <w:tcPr>
            <w:tcW w:w="835" w:type="dxa"/>
            <w:vAlign w:val="center"/>
          </w:tcPr>
          <w:p w14:paraId="047D0F7C" w14:textId="77777777" w:rsidR="00DC3680" w:rsidRPr="00835F44" w:rsidRDefault="00DC3680" w:rsidP="00E574C3">
            <w:pPr>
              <w:pStyle w:val="TAC"/>
            </w:pPr>
            <w:r w:rsidRPr="00835F44">
              <w:t>N/A</w:t>
            </w:r>
          </w:p>
        </w:tc>
        <w:tc>
          <w:tcPr>
            <w:tcW w:w="835" w:type="dxa"/>
            <w:vAlign w:val="center"/>
          </w:tcPr>
          <w:p w14:paraId="4CC7AA24" w14:textId="77777777" w:rsidR="00DC3680" w:rsidRPr="00835F44" w:rsidRDefault="00DC3680" w:rsidP="00E574C3">
            <w:pPr>
              <w:pStyle w:val="TAC"/>
            </w:pPr>
            <w:r w:rsidRPr="00835F44">
              <w:t>N/A</w:t>
            </w:r>
          </w:p>
        </w:tc>
        <w:tc>
          <w:tcPr>
            <w:tcW w:w="835" w:type="dxa"/>
            <w:vAlign w:val="center"/>
          </w:tcPr>
          <w:p w14:paraId="22D6F35B" w14:textId="77777777" w:rsidR="00DC3680" w:rsidRPr="00835F44" w:rsidRDefault="00DC3680" w:rsidP="00E574C3">
            <w:pPr>
              <w:pStyle w:val="TAC"/>
            </w:pPr>
            <w:r w:rsidRPr="00835F44">
              <w:t>N/A</w:t>
            </w:r>
          </w:p>
        </w:tc>
        <w:tc>
          <w:tcPr>
            <w:tcW w:w="835" w:type="dxa"/>
            <w:vAlign w:val="center"/>
          </w:tcPr>
          <w:p w14:paraId="2B42C074" w14:textId="77777777" w:rsidR="00DC3680" w:rsidRPr="00835F44" w:rsidRDefault="00DC3680" w:rsidP="00E574C3">
            <w:pPr>
              <w:pStyle w:val="TAC"/>
            </w:pPr>
            <w:r w:rsidRPr="00835F44">
              <w:t>N/A</w:t>
            </w:r>
          </w:p>
        </w:tc>
      </w:tr>
      <w:tr w:rsidR="00495FE7" w:rsidRPr="00835F44" w14:paraId="3D47D8DF" w14:textId="77777777" w:rsidTr="00DC3680">
        <w:trPr>
          <w:jc w:val="center"/>
        </w:trPr>
        <w:tc>
          <w:tcPr>
            <w:tcW w:w="3690" w:type="dxa"/>
          </w:tcPr>
          <w:p w14:paraId="6DD4237D" w14:textId="7028B988"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7E6255C3" w14:textId="77777777" w:rsidR="00DC3680" w:rsidRPr="00835F44" w:rsidRDefault="00DC3680" w:rsidP="00E574C3">
            <w:pPr>
              <w:pStyle w:val="TAC"/>
            </w:pPr>
            <w:r w:rsidRPr="00835F44">
              <w:t>Bits</w:t>
            </w:r>
          </w:p>
        </w:tc>
        <w:tc>
          <w:tcPr>
            <w:tcW w:w="835" w:type="dxa"/>
            <w:vAlign w:val="center"/>
          </w:tcPr>
          <w:p w14:paraId="1D8114A6" w14:textId="77777777" w:rsidR="00DC3680" w:rsidRPr="00835F44" w:rsidRDefault="00DC3680" w:rsidP="00E574C3">
            <w:pPr>
              <w:pStyle w:val="TAC"/>
            </w:pPr>
            <w:r w:rsidRPr="00835F44">
              <w:t>736</w:t>
            </w:r>
          </w:p>
        </w:tc>
        <w:tc>
          <w:tcPr>
            <w:tcW w:w="835" w:type="dxa"/>
            <w:vAlign w:val="center"/>
          </w:tcPr>
          <w:p w14:paraId="7C01F30D" w14:textId="77777777" w:rsidR="00DC3680" w:rsidRPr="00835F44" w:rsidRDefault="00DC3680" w:rsidP="00E574C3">
            <w:pPr>
              <w:pStyle w:val="TAC"/>
            </w:pPr>
            <w:r w:rsidRPr="00835F44">
              <w:t>1608</w:t>
            </w:r>
          </w:p>
        </w:tc>
        <w:tc>
          <w:tcPr>
            <w:tcW w:w="835" w:type="dxa"/>
            <w:vAlign w:val="center"/>
          </w:tcPr>
          <w:p w14:paraId="71D63640" w14:textId="77777777" w:rsidR="00DC3680" w:rsidRPr="00835F44" w:rsidRDefault="00DC3680" w:rsidP="00E574C3">
            <w:pPr>
              <w:pStyle w:val="TAC"/>
            </w:pPr>
            <w:r w:rsidRPr="00835F44">
              <w:t>2472</w:t>
            </w:r>
          </w:p>
        </w:tc>
        <w:tc>
          <w:tcPr>
            <w:tcW w:w="835" w:type="dxa"/>
            <w:vAlign w:val="center"/>
          </w:tcPr>
          <w:p w14:paraId="41EC3142" w14:textId="77777777" w:rsidR="00DC3680" w:rsidRPr="00835F44" w:rsidRDefault="00DC3680" w:rsidP="00E574C3">
            <w:pPr>
              <w:pStyle w:val="TAC"/>
            </w:pPr>
            <w:r w:rsidRPr="00835F44">
              <w:t>3368</w:t>
            </w:r>
          </w:p>
        </w:tc>
        <w:tc>
          <w:tcPr>
            <w:tcW w:w="835" w:type="dxa"/>
            <w:vAlign w:val="center"/>
          </w:tcPr>
          <w:p w14:paraId="1D2A7C22" w14:textId="77777777" w:rsidR="00DC3680" w:rsidRPr="00835F44" w:rsidRDefault="00DC3680" w:rsidP="00E574C3">
            <w:pPr>
              <w:pStyle w:val="TAC"/>
            </w:pPr>
            <w:r w:rsidRPr="00835F44">
              <w:t>4224</w:t>
            </w:r>
          </w:p>
        </w:tc>
        <w:tc>
          <w:tcPr>
            <w:tcW w:w="835" w:type="dxa"/>
            <w:vAlign w:val="center"/>
          </w:tcPr>
          <w:p w14:paraId="01E8DEF3" w14:textId="77777777" w:rsidR="00DC3680" w:rsidRPr="00835F44" w:rsidRDefault="00DC3680" w:rsidP="00E574C3">
            <w:pPr>
              <w:pStyle w:val="TAC"/>
            </w:pPr>
            <w:r w:rsidRPr="00835F44">
              <w:t>4992</w:t>
            </w:r>
          </w:p>
        </w:tc>
        <w:tc>
          <w:tcPr>
            <w:tcW w:w="835" w:type="dxa"/>
            <w:vAlign w:val="center"/>
          </w:tcPr>
          <w:p w14:paraId="5DBDC566" w14:textId="77777777" w:rsidR="00DC3680" w:rsidRPr="00835F44" w:rsidRDefault="00DC3680" w:rsidP="00E574C3">
            <w:pPr>
              <w:pStyle w:val="TAC"/>
            </w:pPr>
            <w:r w:rsidRPr="00835F44">
              <w:t>6912</w:t>
            </w:r>
          </w:p>
        </w:tc>
        <w:tc>
          <w:tcPr>
            <w:tcW w:w="835" w:type="dxa"/>
            <w:vAlign w:val="center"/>
          </w:tcPr>
          <w:p w14:paraId="544AD1F1" w14:textId="77777777" w:rsidR="00DC3680" w:rsidRPr="00835F44" w:rsidRDefault="00DC3680" w:rsidP="00E574C3">
            <w:pPr>
              <w:pStyle w:val="TAC"/>
            </w:pPr>
            <w:r w:rsidRPr="00835F44">
              <w:t>8712</w:t>
            </w:r>
          </w:p>
        </w:tc>
        <w:tc>
          <w:tcPr>
            <w:tcW w:w="835" w:type="dxa"/>
            <w:vAlign w:val="center"/>
          </w:tcPr>
          <w:p w14:paraId="5564ED01" w14:textId="77777777" w:rsidR="00DC3680" w:rsidRPr="00835F44" w:rsidRDefault="00DC3680" w:rsidP="00E574C3">
            <w:pPr>
              <w:pStyle w:val="TAC"/>
            </w:pPr>
            <w:r w:rsidRPr="00835F44">
              <w:t>10504</w:t>
            </w:r>
          </w:p>
        </w:tc>
        <w:tc>
          <w:tcPr>
            <w:tcW w:w="835" w:type="dxa"/>
            <w:vAlign w:val="center"/>
          </w:tcPr>
          <w:p w14:paraId="1BE53321" w14:textId="77777777" w:rsidR="00DC3680" w:rsidRPr="00835F44" w:rsidRDefault="00DC3680" w:rsidP="00E574C3">
            <w:pPr>
              <w:pStyle w:val="TAC"/>
            </w:pPr>
            <w:r w:rsidRPr="00835F44">
              <w:t>14088</w:t>
            </w:r>
          </w:p>
        </w:tc>
        <w:tc>
          <w:tcPr>
            <w:tcW w:w="835" w:type="dxa"/>
            <w:vAlign w:val="center"/>
          </w:tcPr>
          <w:p w14:paraId="42E744D1" w14:textId="77777777" w:rsidR="00DC3680" w:rsidRPr="00835F44" w:rsidRDefault="00DC3680" w:rsidP="00E574C3">
            <w:pPr>
              <w:pStyle w:val="TAC"/>
            </w:pPr>
            <w:r w:rsidRPr="00835F44">
              <w:t>17928</w:t>
            </w:r>
          </w:p>
        </w:tc>
      </w:tr>
      <w:tr w:rsidR="00495FE7" w:rsidRPr="00835F44" w14:paraId="07FC8EB0" w14:textId="77777777" w:rsidTr="00DC3680">
        <w:trPr>
          <w:jc w:val="center"/>
        </w:trPr>
        <w:tc>
          <w:tcPr>
            <w:tcW w:w="3690" w:type="dxa"/>
          </w:tcPr>
          <w:p w14:paraId="0857BFC7" w14:textId="77777777" w:rsidR="00DC3680" w:rsidRPr="00835F44" w:rsidRDefault="00DC3680" w:rsidP="003F5B9D">
            <w:pPr>
              <w:pStyle w:val="TAL"/>
            </w:pPr>
            <w:r w:rsidRPr="00835F44">
              <w:t>Transport block CRC</w:t>
            </w:r>
          </w:p>
        </w:tc>
        <w:tc>
          <w:tcPr>
            <w:tcW w:w="1093" w:type="dxa"/>
            <w:vAlign w:val="center"/>
          </w:tcPr>
          <w:p w14:paraId="2964E3D3" w14:textId="77777777" w:rsidR="00DC3680" w:rsidRPr="00835F44" w:rsidRDefault="00DC3680" w:rsidP="00E574C3">
            <w:pPr>
              <w:pStyle w:val="TAC"/>
            </w:pPr>
            <w:r w:rsidRPr="00835F44">
              <w:t>Bits</w:t>
            </w:r>
          </w:p>
        </w:tc>
        <w:tc>
          <w:tcPr>
            <w:tcW w:w="835" w:type="dxa"/>
            <w:vAlign w:val="center"/>
          </w:tcPr>
          <w:p w14:paraId="1E84E7C7" w14:textId="77777777" w:rsidR="00DC3680" w:rsidRPr="00835F44" w:rsidRDefault="00DC3680" w:rsidP="00E574C3">
            <w:pPr>
              <w:pStyle w:val="TAC"/>
            </w:pPr>
            <w:r w:rsidRPr="00835F44">
              <w:t>16</w:t>
            </w:r>
          </w:p>
        </w:tc>
        <w:tc>
          <w:tcPr>
            <w:tcW w:w="835" w:type="dxa"/>
            <w:vAlign w:val="center"/>
          </w:tcPr>
          <w:p w14:paraId="6BBC73C3" w14:textId="77777777" w:rsidR="00DC3680" w:rsidRPr="00835F44" w:rsidRDefault="00DC3680" w:rsidP="00E574C3">
            <w:pPr>
              <w:pStyle w:val="TAC"/>
            </w:pPr>
            <w:r w:rsidRPr="00835F44">
              <w:t>16</w:t>
            </w:r>
          </w:p>
        </w:tc>
        <w:tc>
          <w:tcPr>
            <w:tcW w:w="835" w:type="dxa"/>
            <w:vAlign w:val="center"/>
          </w:tcPr>
          <w:p w14:paraId="37B20211" w14:textId="77777777" w:rsidR="00DC3680" w:rsidRPr="00835F44" w:rsidRDefault="00DC3680" w:rsidP="00E574C3">
            <w:pPr>
              <w:pStyle w:val="TAC"/>
            </w:pPr>
            <w:r w:rsidRPr="00835F44">
              <w:t>16</w:t>
            </w:r>
          </w:p>
        </w:tc>
        <w:tc>
          <w:tcPr>
            <w:tcW w:w="835" w:type="dxa"/>
            <w:vAlign w:val="center"/>
          </w:tcPr>
          <w:p w14:paraId="43061453" w14:textId="77777777" w:rsidR="00DC3680" w:rsidRPr="00835F44" w:rsidRDefault="00DC3680" w:rsidP="00E574C3">
            <w:pPr>
              <w:pStyle w:val="TAC"/>
            </w:pPr>
            <w:r w:rsidRPr="00835F44">
              <w:t>16</w:t>
            </w:r>
          </w:p>
        </w:tc>
        <w:tc>
          <w:tcPr>
            <w:tcW w:w="835" w:type="dxa"/>
            <w:vAlign w:val="center"/>
          </w:tcPr>
          <w:p w14:paraId="5B469F4C" w14:textId="77777777" w:rsidR="00DC3680" w:rsidRPr="00835F44" w:rsidRDefault="00DC3680" w:rsidP="00E574C3">
            <w:pPr>
              <w:pStyle w:val="TAC"/>
            </w:pPr>
            <w:r w:rsidRPr="00835F44">
              <w:t>24</w:t>
            </w:r>
          </w:p>
        </w:tc>
        <w:tc>
          <w:tcPr>
            <w:tcW w:w="835" w:type="dxa"/>
            <w:vAlign w:val="center"/>
          </w:tcPr>
          <w:p w14:paraId="3F5A1D12" w14:textId="77777777" w:rsidR="00DC3680" w:rsidRPr="00835F44" w:rsidRDefault="00DC3680" w:rsidP="00E574C3">
            <w:pPr>
              <w:pStyle w:val="TAC"/>
            </w:pPr>
            <w:r w:rsidRPr="00835F44">
              <w:t>24</w:t>
            </w:r>
          </w:p>
        </w:tc>
        <w:tc>
          <w:tcPr>
            <w:tcW w:w="835" w:type="dxa"/>
            <w:vAlign w:val="center"/>
          </w:tcPr>
          <w:p w14:paraId="7F1A1C0B" w14:textId="77777777" w:rsidR="00DC3680" w:rsidRPr="00835F44" w:rsidRDefault="00DC3680" w:rsidP="00E574C3">
            <w:pPr>
              <w:pStyle w:val="TAC"/>
            </w:pPr>
            <w:r w:rsidRPr="00835F44">
              <w:t>24</w:t>
            </w:r>
          </w:p>
        </w:tc>
        <w:tc>
          <w:tcPr>
            <w:tcW w:w="835" w:type="dxa"/>
            <w:vAlign w:val="center"/>
          </w:tcPr>
          <w:p w14:paraId="27B2D067" w14:textId="77777777" w:rsidR="00DC3680" w:rsidRPr="00835F44" w:rsidRDefault="00DC3680" w:rsidP="00E574C3">
            <w:pPr>
              <w:pStyle w:val="TAC"/>
            </w:pPr>
            <w:r w:rsidRPr="00835F44">
              <w:t>24</w:t>
            </w:r>
          </w:p>
        </w:tc>
        <w:tc>
          <w:tcPr>
            <w:tcW w:w="835" w:type="dxa"/>
            <w:vAlign w:val="center"/>
          </w:tcPr>
          <w:p w14:paraId="11F1C362" w14:textId="77777777" w:rsidR="00DC3680" w:rsidRPr="00835F44" w:rsidRDefault="00DC3680" w:rsidP="00E574C3">
            <w:pPr>
              <w:pStyle w:val="TAC"/>
            </w:pPr>
            <w:r w:rsidRPr="00835F44">
              <w:t>24</w:t>
            </w:r>
          </w:p>
        </w:tc>
        <w:tc>
          <w:tcPr>
            <w:tcW w:w="835" w:type="dxa"/>
            <w:vAlign w:val="center"/>
          </w:tcPr>
          <w:p w14:paraId="02E1306A" w14:textId="77777777" w:rsidR="00DC3680" w:rsidRPr="00835F44" w:rsidRDefault="00DC3680" w:rsidP="00E574C3">
            <w:pPr>
              <w:pStyle w:val="TAC"/>
            </w:pPr>
            <w:r w:rsidRPr="00835F44">
              <w:t>24</w:t>
            </w:r>
          </w:p>
        </w:tc>
        <w:tc>
          <w:tcPr>
            <w:tcW w:w="835" w:type="dxa"/>
            <w:vAlign w:val="center"/>
          </w:tcPr>
          <w:p w14:paraId="140B13A0" w14:textId="77777777" w:rsidR="00DC3680" w:rsidRPr="00835F44" w:rsidRDefault="00DC3680" w:rsidP="00E574C3">
            <w:pPr>
              <w:pStyle w:val="TAC"/>
            </w:pPr>
            <w:r w:rsidRPr="00835F44">
              <w:t>24</w:t>
            </w:r>
          </w:p>
        </w:tc>
      </w:tr>
      <w:tr w:rsidR="00495FE7" w:rsidRPr="00835F44" w14:paraId="4A9024D8" w14:textId="77777777" w:rsidTr="00DC3680">
        <w:trPr>
          <w:jc w:val="center"/>
        </w:trPr>
        <w:tc>
          <w:tcPr>
            <w:tcW w:w="3690" w:type="dxa"/>
          </w:tcPr>
          <w:p w14:paraId="7EFAAAD5" w14:textId="77777777" w:rsidR="00DC3680" w:rsidRPr="00835F44" w:rsidRDefault="00DC3680" w:rsidP="003F5B9D">
            <w:pPr>
              <w:pStyle w:val="TAL"/>
            </w:pPr>
            <w:r w:rsidRPr="00835F44">
              <w:t>LDPC base graph</w:t>
            </w:r>
          </w:p>
        </w:tc>
        <w:tc>
          <w:tcPr>
            <w:tcW w:w="1093" w:type="dxa"/>
            <w:vAlign w:val="center"/>
          </w:tcPr>
          <w:p w14:paraId="7178B6B8" w14:textId="77777777" w:rsidR="00DC3680" w:rsidRPr="00835F44" w:rsidRDefault="00DC3680" w:rsidP="00E574C3">
            <w:pPr>
              <w:pStyle w:val="TAC"/>
            </w:pPr>
          </w:p>
        </w:tc>
        <w:tc>
          <w:tcPr>
            <w:tcW w:w="835" w:type="dxa"/>
            <w:vAlign w:val="center"/>
          </w:tcPr>
          <w:p w14:paraId="3F06AF19" w14:textId="77777777" w:rsidR="00DC3680" w:rsidRPr="00835F44" w:rsidRDefault="00DC3680" w:rsidP="00E574C3">
            <w:pPr>
              <w:pStyle w:val="TAC"/>
            </w:pPr>
            <w:r w:rsidRPr="00835F44">
              <w:t>2</w:t>
            </w:r>
          </w:p>
        </w:tc>
        <w:tc>
          <w:tcPr>
            <w:tcW w:w="835" w:type="dxa"/>
            <w:vAlign w:val="center"/>
          </w:tcPr>
          <w:p w14:paraId="7E782E77" w14:textId="77777777" w:rsidR="00DC3680" w:rsidRPr="00835F44" w:rsidRDefault="00DC3680" w:rsidP="00E574C3">
            <w:pPr>
              <w:pStyle w:val="TAC"/>
            </w:pPr>
            <w:r w:rsidRPr="00835F44">
              <w:t>2</w:t>
            </w:r>
          </w:p>
        </w:tc>
        <w:tc>
          <w:tcPr>
            <w:tcW w:w="835" w:type="dxa"/>
            <w:vAlign w:val="center"/>
          </w:tcPr>
          <w:p w14:paraId="639B8A02" w14:textId="77777777" w:rsidR="00DC3680" w:rsidRPr="00835F44" w:rsidRDefault="00DC3680" w:rsidP="00E574C3">
            <w:pPr>
              <w:pStyle w:val="TAC"/>
            </w:pPr>
            <w:r w:rsidRPr="00835F44">
              <w:t>2</w:t>
            </w:r>
          </w:p>
        </w:tc>
        <w:tc>
          <w:tcPr>
            <w:tcW w:w="835" w:type="dxa"/>
            <w:vAlign w:val="center"/>
          </w:tcPr>
          <w:p w14:paraId="610A5574" w14:textId="77777777" w:rsidR="00DC3680" w:rsidRPr="00835F44" w:rsidRDefault="00DC3680" w:rsidP="00E574C3">
            <w:pPr>
              <w:pStyle w:val="TAC"/>
            </w:pPr>
            <w:r w:rsidRPr="00835F44">
              <w:t>2</w:t>
            </w:r>
          </w:p>
        </w:tc>
        <w:tc>
          <w:tcPr>
            <w:tcW w:w="835" w:type="dxa"/>
            <w:vAlign w:val="center"/>
          </w:tcPr>
          <w:p w14:paraId="647D1E1A" w14:textId="77777777" w:rsidR="00DC3680" w:rsidRPr="00835F44" w:rsidRDefault="00DC3680" w:rsidP="00E574C3">
            <w:pPr>
              <w:pStyle w:val="TAC"/>
            </w:pPr>
            <w:r w:rsidRPr="00835F44">
              <w:t>1</w:t>
            </w:r>
          </w:p>
        </w:tc>
        <w:tc>
          <w:tcPr>
            <w:tcW w:w="835" w:type="dxa"/>
            <w:vAlign w:val="center"/>
          </w:tcPr>
          <w:p w14:paraId="2EF8B8EB" w14:textId="77777777" w:rsidR="00DC3680" w:rsidRPr="00835F44" w:rsidRDefault="00DC3680" w:rsidP="00E574C3">
            <w:pPr>
              <w:pStyle w:val="TAC"/>
            </w:pPr>
            <w:r w:rsidRPr="00835F44">
              <w:t>1</w:t>
            </w:r>
          </w:p>
        </w:tc>
        <w:tc>
          <w:tcPr>
            <w:tcW w:w="835" w:type="dxa"/>
            <w:vAlign w:val="center"/>
          </w:tcPr>
          <w:p w14:paraId="16DAD150" w14:textId="77777777" w:rsidR="00DC3680" w:rsidRPr="00835F44" w:rsidRDefault="00DC3680" w:rsidP="00E574C3">
            <w:pPr>
              <w:pStyle w:val="TAC"/>
            </w:pPr>
            <w:r w:rsidRPr="00835F44">
              <w:t>1</w:t>
            </w:r>
          </w:p>
        </w:tc>
        <w:tc>
          <w:tcPr>
            <w:tcW w:w="835" w:type="dxa"/>
            <w:vAlign w:val="center"/>
          </w:tcPr>
          <w:p w14:paraId="639C978B" w14:textId="77777777" w:rsidR="00DC3680" w:rsidRPr="00835F44" w:rsidRDefault="00DC3680" w:rsidP="00E574C3">
            <w:pPr>
              <w:pStyle w:val="TAC"/>
            </w:pPr>
            <w:r w:rsidRPr="00835F44">
              <w:t>1</w:t>
            </w:r>
          </w:p>
        </w:tc>
        <w:tc>
          <w:tcPr>
            <w:tcW w:w="835" w:type="dxa"/>
            <w:vAlign w:val="center"/>
          </w:tcPr>
          <w:p w14:paraId="096E9328" w14:textId="77777777" w:rsidR="00DC3680" w:rsidRPr="00835F44" w:rsidRDefault="00DC3680" w:rsidP="00E574C3">
            <w:pPr>
              <w:pStyle w:val="TAC"/>
            </w:pPr>
            <w:r w:rsidRPr="00835F44">
              <w:t>1</w:t>
            </w:r>
          </w:p>
        </w:tc>
        <w:tc>
          <w:tcPr>
            <w:tcW w:w="835" w:type="dxa"/>
            <w:vAlign w:val="center"/>
          </w:tcPr>
          <w:p w14:paraId="721008F8" w14:textId="77777777" w:rsidR="00DC3680" w:rsidRPr="00835F44" w:rsidRDefault="00DC3680" w:rsidP="00E574C3">
            <w:pPr>
              <w:pStyle w:val="TAC"/>
            </w:pPr>
            <w:r w:rsidRPr="00835F44">
              <w:t>1</w:t>
            </w:r>
          </w:p>
        </w:tc>
        <w:tc>
          <w:tcPr>
            <w:tcW w:w="835" w:type="dxa"/>
            <w:vAlign w:val="center"/>
          </w:tcPr>
          <w:p w14:paraId="6C350F12" w14:textId="77777777" w:rsidR="00DC3680" w:rsidRPr="00835F44" w:rsidRDefault="00DC3680" w:rsidP="00E574C3">
            <w:pPr>
              <w:pStyle w:val="TAC"/>
            </w:pPr>
            <w:r w:rsidRPr="00835F44">
              <w:t>1</w:t>
            </w:r>
          </w:p>
        </w:tc>
      </w:tr>
      <w:tr w:rsidR="00495FE7" w:rsidRPr="00835F44" w14:paraId="26D91EF8" w14:textId="77777777" w:rsidTr="00DC3680">
        <w:trPr>
          <w:jc w:val="center"/>
        </w:trPr>
        <w:tc>
          <w:tcPr>
            <w:tcW w:w="3690" w:type="dxa"/>
          </w:tcPr>
          <w:p w14:paraId="16E23D53" w14:textId="77777777" w:rsidR="00DC3680" w:rsidRPr="00835F44" w:rsidRDefault="00DC3680" w:rsidP="003F5B9D">
            <w:pPr>
              <w:pStyle w:val="TAH"/>
            </w:pPr>
            <w:r w:rsidRPr="00835F44">
              <w:t>Number of Code Blocks per Slot</w:t>
            </w:r>
          </w:p>
        </w:tc>
        <w:tc>
          <w:tcPr>
            <w:tcW w:w="1093" w:type="dxa"/>
            <w:vAlign w:val="center"/>
          </w:tcPr>
          <w:p w14:paraId="00575E3E" w14:textId="77777777" w:rsidR="00DC3680" w:rsidRPr="00835F44" w:rsidRDefault="00DC3680" w:rsidP="00E574C3">
            <w:pPr>
              <w:pStyle w:val="TAC"/>
            </w:pPr>
          </w:p>
        </w:tc>
        <w:tc>
          <w:tcPr>
            <w:tcW w:w="835" w:type="dxa"/>
            <w:vAlign w:val="center"/>
          </w:tcPr>
          <w:p w14:paraId="32C70FC5" w14:textId="77777777" w:rsidR="00DC3680" w:rsidRPr="00835F44" w:rsidRDefault="00DC3680" w:rsidP="00E574C3">
            <w:pPr>
              <w:pStyle w:val="TAC"/>
            </w:pPr>
          </w:p>
        </w:tc>
        <w:tc>
          <w:tcPr>
            <w:tcW w:w="835" w:type="dxa"/>
            <w:vAlign w:val="center"/>
          </w:tcPr>
          <w:p w14:paraId="19B4C898" w14:textId="77777777" w:rsidR="00DC3680" w:rsidRPr="00835F44" w:rsidRDefault="00DC3680" w:rsidP="00E574C3">
            <w:pPr>
              <w:pStyle w:val="TAC"/>
            </w:pPr>
          </w:p>
        </w:tc>
        <w:tc>
          <w:tcPr>
            <w:tcW w:w="835" w:type="dxa"/>
            <w:vAlign w:val="center"/>
          </w:tcPr>
          <w:p w14:paraId="478030C8" w14:textId="77777777" w:rsidR="00DC3680" w:rsidRPr="00835F44" w:rsidRDefault="00DC3680" w:rsidP="00E574C3">
            <w:pPr>
              <w:pStyle w:val="TAC"/>
            </w:pPr>
          </w:p>
        </w:tc>
        <w:tc>
          <w:tcPr>
            <w:tcW w:w="835" w:type="dxa"/>
            <w:vAlign w:val="center"/>
          </w:tcPr>
          <w:p w14:paraId="1BDC4006" w14:textId="77777777" w:rsidR="00DC3680" w:rsidRPr="00835F44" w:rsidRDefault="00DC3680" w:rsidP="00E574C3">
            <w:pPr>
              <w:pStyle w:val="TAC"/>
            </w:pPr>
          </w:p>
        </w:tc>
        <w:tc>
          <w:tcPr>
            <w:tcW w:w="835" w:type="dxa"/>
            <w:vAlign w:val="center"/>
          </w:tcPr>
          <w:p w14:paraId="6B90F813" w14:textId="77777777" w:rsidR="00DC3680" w:rsidRPr="00835F44" w:rsidRDefault="00DC3680" w:rsidP="00E574C3">
            <w:pPr>
              <w:pStyle w:val="TAC"/>
            </w:pPr>
          </w:p>
        </w:tc>
        <w:tc>
          <w:tcPr>
            <w:tcW w:w="835" w:type="dxa"/>
            <w:vAlign w:val="center"/>
          </w:tcPr>
          <w:p w14:paraId="3389DF33" w14:textId="77777777" w:rsidR="00DC3680" w:rsidRPr="00835F44" w:rsidRDefault="00DC3680" w:rsidP="00E574C3">
            <w:pPr>
              <w:pStyle w:val="TAC"/>
            </w:pPr>
          </w:p>
        </w:tc>
        <w:tc>
          <w:tcPr>
            <w:tcW w:w="835" w:type="dxa"/>
            <w:vAlign w:val="center"/>
          </w:tcPr>
          <w:p w14:paraId="4B446964" w14:textId="77777777" w:rsidR="00DC3680" w:rsidRPr="00835F44" w:rsidRDefault="00DC3680" w:rsidP="00E574C3">
            <w:pPr>
              <w:pStyle w:val="TAC"/>
            </w:pPr>
          </w:p>
        </w:tc>
        <w:tc>
          <w:tcPr>
            <w:tcW w:w="835" w:type="dxa"/>
            <w:vAlign w:val="center"/>
          </w:tcPr>
          <w:p w14:paraId="1A8BEE35" w14:textId="77777777" w:rsidR="00DC3680" w:rsidRPr="00835F44" w:rsidRDefault="00DC3680" w:rsidP="00E574C3">
            <w:pPr>
              <w:pStyle w:val="TAC"/>
            </w:pPr>
          </w:p>
        </w:tc>
        <w:tc>
          <w:tcPr>
            <w:tcW w:w="835" w:type="dxa"/>
            <w:vAlign w:val="center"/>
          </w:tcPr>
          <w:p w14:paraId="053E28AC" w14:textId="77777777" w:rsidR="00DC3680" w:rsidRPr="00835F44" w:rsidRDefault="00DC3680" w:rsidP="00E574C3">
            <w:pPr>
              <w:pStyle w:val="TAC"/>
            </w:pPr>
          </w:p>
        </w:tc>
        <w:tc>
          <w:tcPr>
            <w:tcW w:w="835" w:type="dxa"/>
            <w:vAlign w:val="center"/>
          </w:tcPr>
          <w:p w14:paraId="3CAAF18D" w14:textId="77777777" w:rsidR="00DC3680" w:rsidRPr="00835F44" w:rsidRDefault="00DC3680" w:rsidP="00E574C3">
            <w:pPr>
              <w:pStyle w:val="TAC"/>
            </w:pPr>
          </w:p>
        </w:tc>
        <w:tc>
          <w:tcPr>
            <w:tcW w:w="835" w:type="dxa"/>
            <w:vAlign w:val="center"/>
          </w:tcPr>
          <w:p w14:paraId="0501885E" w14:textId="77777777" w:rsidR="00DC3680" w:rsidRPr="00835F44" w:rsidRDefault="00DC3680" w:rsidP="00E574C3">
            <w:pPr>
              <w:pStyle w:val="TAC"/>
            </w:pPr>
          </w:p>
        </w:tc>
      </w:tr>
      <w:tr w:rsidR="00495FE7" w:rsidRPr="00835F44" w14:paraId="515A9638" w14:textId="77777777" w:rsidTr="00DC3680">
        <w:trPr>
          <w:jc w:val="center"/>
        </w:trPr>
        <w:tc>
          <w:tcPr>
            <w:tcW w:w="3690" w:type="dxa"/>
          </w:tcPr>
          <w:p w14:paraId="7285D8FF" w14:textId="1B1B1227"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13E2A4BA" w14:textId="77777777" w:rsidR="00DC3680" w:rsidRPr="00835F44" w:rsidRDefault="00DC3680" w:rsidP="00E574C3">
            <w:pPr>
              <w:pStyle w:val="TAC"/>
            </w:pPr>
            <w:r w:rsidRPr="00835F44">
              <w:t>CBs</w:t>
            </w:r>
          </w:p>
        </w:tc>
        <w:tc>
          <w:tcPr>
            <w:tcW w:w="835" w:type="dxa"/>
            <w:vAlign w:val="center"/>
          </w:tcPr>
          <w:p w14:paraId="78D6313C" w14:textId="77777777" w:rsidR="00DC3680" w:rsidRPr="00835F44" w:rsidRDefault="00DC3680" w:rsidP="00E574C3">
            <w:pPr>
              <w:pStyle w:val="TAC"/>
            </w:pPr>
            <w:r w:rsidRPr="00835F44">
              <w:t>N/A</w:t>
            </w:r>
          </w:p>
        </w:tc>
        <w:tc>
          <w:tcPr>
            <w:tcW w:w="835" w:type="dxa"/>
            <w:vAlign w:val="center"/>
          </w:tcPr>
          <w:p w14:paraId="4C2BB771" w14:textId="77777777" w:rsidR="00DC3680" w:rsidRPr="00835F44" w:rsidRDefault="00DC3680" w:rsidP="00E574C3">
            <w:pPr>
              <w:pStyle w:val="TAC"/>
            </w:pPr>
            <w:r w:rsidRPr="00835F44">
              <w:t>N/A</w:t>
            </w:r>
          </w:p>
        </w:tc>
        <w:tc>
          <w:tcPr>
            <w:tcW w:w="835" w:type="dxa"/>
            <w:vAlign w:val="center"/>
          </w:tcPr>
          <w:p w14:paraId="44295293" w14:textId="77777777" w:rsidR="00DC3680" w:rsidRPr="00835F44" w:rsidRDefault="00DC3680" w:rsidP="00E574C3">
            <w:pPr>
              <w:pStyle w:val="TAC"/>
            </w:pPr>
            <w:r w:rsidRPr="00835F44">
              <w:t>N/A</w:t>
            </w:r>
          </w:p>
        </w:tc>
        <w:tc>
          <w:tcPr>
            <w:tcW w:w="835" w:type="dxa"/>
            <w:vAlign w:val="center"/>
          </w:tcPr>
          <w:p w14:paraId="0051BA28" w14:textId="77777777" w:rsidR="00DC3680" w:rsidRPr="00835F44" w:rsidRDefault="00DC3680" w:rsidP="00E574C3">
            <w:pPr>
              <w:pStyle w:val="TAC"/>
            </w:pPr>
            <w:r w:rsidRPr="00835F44">
              <w:t>N/A</w:t>
            </w:r>
          </w:p>
        </w:tc>
        <w:tc>
          <w:tcPr>
            <w:tcW w:w="835" w:type="dxa"/>
            <w:vAlign w:val="center"/>
          </w:tcPr>
          <w:p w14:paraId="5A5F4175" w14:textId="77777777" w:rsidR="00DC3680" w:rsidRPr="00835F44" w:rsidRDefault="00DC3680" w:rsidP="00E574C3">
            <w:pPr>
              <w:pStyle w:val="TAC"/>
            </w:pPr>
            <w:r w:rsidRPr="00835F44">
              <w:t>N/A</w:t>
            </w:r>
          </w:p>
        </w:tc>
        <w:tc>
          <w:tcPr>
            <w:tcW w:w="835" w:type="dxa"/>
            <w:vAlign w:val="center"/>
          </w:tcPr>
          <w:p w14:paraId="135F16CD" w14:textId="77777777" w:rsidR="00DC3680" w:rsidRPr="00835F44" w:rsidRDefault="00DC3680" w:rsidP="00E574C3">
            <w:pPr>
              <w:pStyle w:val="TAC"/>
            </w:pPr>
            <w:r w:rsidRPr="00835F44">
              <w:t>N/A</w:t>
            </w:r>
          </w:p>
        </w:tc>
        <w:tc>
          <w:tcPr>
            <w:tcW w:w="835" w:type="dxa"/>
            <w:vAlign w:val="center"/>
          </w:tcPr>
          <w:p w14:paraId="41FA6A8C" w14:textId="77777777" w:rsidR="00DC3680" w:rsidRPr="00835F44" w:rsidRDefault="00DC3680" w:rsidP="00E574C3">
            <w:pPr>
              <w:pStyle w:val="TAC"/>
            </w:pPr>
            <w:r w:rsidRPr="00835F44">
              <w:t>N/A</w:t>
            </w:r>
          </w:p>
        </w:tc>
        <w:tc>
          <w:tcPr>
            <w:tcW w:w="835" w:type="dxa"/>
            <w:vAlign w:val="center"/>
          </w:tcPr>
          <w:p w14:paraId="3ED65FEA" w14:textId="77777777" w:rsidR="00DC3680" w:rsidRPr="00835F44" w:rsidRDefault="00DC3680" w:rsidP="00E574C3">
            <w:pPr>
              <w:pStyle w:val="TAC"/>
            </w:pPr>
            <w:r w:rsidRPr="00835F44">
              <w:t>N/A</w:t>
            </w:r>
          </w:p>
        </w:tc>
        <w:tc>
          <w:tcPr>
            <w:tcW w:w="835" w:type="dxa"/>
            <w:vAlign w:val="center"/>
          </w:tcPr>
          <w:p w14:paraId="412A72CB" w14:textId="77777777" w:rsidR="00DC3680" w:rsidRPr="00835F44" w:rsidRDefault="00DC3680" w:rsidP="00E574C3">
            <w:pPr>
              <w:pStyle w:val="TAC"/>
            </w:pPr>
            <w:r w:rsidRPr="00835F44">
              <w:t>N/A</w:t>
            </w:r>
          </w:p>
        </w:tc>
        <w:tc>
          <w:tcPr>
            <w:tcW w:w="835" w:type="dxa"/>
            <w:vAlign w:val="center"/>
          </w:tcPr>
          <w:p w14:paraId="1482A6F9" w14:textId="77777777" w:rsidR="00DC3680" w:rsidRPr="00835F44" w:rsidRDefault="00DC3680" w:rsidP="00E574C3">
            <w:pPr>
              <w:pStyle w:val="TAC"/>
            </w:pPr>
            <w:r w:rsidRPr="00835F44">
              <w:t>N/A</w:t>
            </w:r>
          </w:p>
        </w:tc>
        <w:tc>
          <w:tcPr>
            <w:tcW w:w="835" w:type="dxa"/>
            <w:vAlign w:val="center"/>
          </w:tcPr>
          <w:p w14:paraId="734C4E09" w14:textId="77777777" w:rsidR="00DC3680" w:rsidRPr="00835F44" w:rsidRDefault="00DC3680" w:rsidP="00E574C3">
            <w:pPr>
              <w:pStyle w:val="TAC"/>
            </w:pPr>
            <w:r w:rsidRPr="00835F44">
              <w:t>N/A</w:t>
            </w:r>
          </w:p>
        </w:tc>
      </w:tr>
      <w:tr w:rsidR="00495FE7" w:rsidRPr="00835F44" w14:paraId="65A44976" w14:textId="77777777" w:rsidTr="00DC3680">
        <w:trPr>
          <w:jc w:val="center"/>
        </w:trPr>
        <w:tc>
          <w:tcPr>
            <w:tcW w:w="3690" w:type="dxa"/>
          </w:tcPr>
          <w:p w14:paraId="1B41D25D" w14:textId="65629316"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47300277" w14:textId="77777777" w:rsidR="00DC3680" w:rsidRPr="00835F44" w:rsidRDefault="00DC3680" w:rsidP="00E574C3">
            <w:pPr>
              <w:pStyle w:val="TAC"/>
            </w:pPr>
            <w:r w:rsidRPr="00835F44">
              <w:t>CBs</w:t>
            </w:r>
          </w:p>
        </w:tc>
        <w:tc>
          <w:tcPr>
            <w:tcW w:w="835" w:type="dxa"/>
            <w:vAlign w:val="center"/>
          </w:tcPr>
          <w:p w14:paraId="17DB706A" w14:textId="77777777" w:rsidR="00DC3680" w:rsidRPr="00835F44" w:rsidRDefault="00DC3680" w:rsidP="00E574C3">
            <w:pPr>
              <w:pStyle w:val="TAC"/>
            </w:pPr>
            <w:r w:rsidRPr="00835F44">
              <w:t>1</w:t>
            </w:r>
          </w:p>
        </w:tc>
        <w:tc>
          <w:tcPr>
            <w:tcW w:w="835" w:type="dxa"/>
            <w:vAlign w:val="center"/>
          </w:tcPr>
          <w:p w14:paraId="58745C89" w14:textId="77777777" w:rsidR="00DC3680" w:rsidRPr="00835F44" w:rsidRDefault="00DC3680" w:rsidP="00E574C3">
            <w:pPr>
              <w:pStyle w:val="TAC"/>
            </w:pPr>
            <w:r w:rsidRPr="00835F44">
              <w:t>1</w:t>
            </w:r>
          </w:p>
        </w:tc>
        <w:tc>
          <w:tcPr>
            <w:tcW w:w="835" w:type="dxa"/>
            <w:vAlign w:val="center"/>
          </w:tcPr>
          <w:p w14:paraId="030EDF4C" w14:textId="77777777" w:rsidR="00DC3680" w:rsidRPr="00835F44" w:rsidRDefault="00DC3680" w:rsidP="00E574C3">
            <w:pPr>
              <w:pStyle w:val="TAC"/>
            </w:pPr>
            <w:r w:rsidRPr="00835F44">
              <w:t>1</w:t>
            </w:r>
          </w:p>
        </w:tc>
        <w:tc>
          <w:tcPr>
            <w:tcW w:w="835" w:type="dxa"/>
            <w:vAlign w:val="center"/>
          </w:tcPr>
          <w:p w14:paraId="6C990CD2" w14:textId="77777777" w:rsidR="00DC3680" w:rsidRPr="00835F44" w:rsidRDefault="00DC3680" w:rsidP="00E574C3">
            <w:pPr>
              <w:pStyle w:val="TAC"/>
            </w:pPr>
            <w:r w:rsidRPr="00835F44">
              <w:t>1</w:t>
            </w:r>
          </w:p>
        </w:tc>
        <w:tc>
          <w:tcPr>
            <w:tcW w:w="835" w:type="dxa"/>
            <w:vAlign w:val="center"/>
          </w:tcPr>
          <w:p w14:paraId="468DC68F" w14:textId="77777777" w:rsidR="00DC3680" w:rsidRPr="00835F44" w:rsidRDefault="00DC3680" w:rsidP="00E574C3">
            <w:pPr>
              <w:pStyle w:val="TAC"/>
            </w:pPr>
            <w:r w:rsidRPr="00835F44">
              <w:t>1</w:t>
            </w:r>
          </w:p>
        </w:tc>
        <w:tc>
          <w:tcPr>
            <w:tcW w:w="835" w:type="dxa"/>
            <w:vAlign w:val="center"/>
          </w:tcPr>
          <w:p w14:paraId="48072681" w14:textId="77777777" w:rsidR="00DC3680" w:rsidRPr="00835F44" w:rsidRDefault="00DC3680" w:rsidP="00E574C3">
            <w:pPr>
              <w:pStyle w:val="TAC"/>
            </w:pPr>
            <w:r w:rsidRPr="00835F44">
              <w:t>1</w:t>
            </w:r>
          </w:p>
        </w:tc>
        <w:tc>
          <w:tcPr>
            <w:tcW w:w="835" w:type="dxa"/>
            <w:vAlign w:val="center"/>
          </w:tcPr>
          <w:p w14:paraId="555CF270" w14:textId="77777777" w:rsidR="00DC3680" w:rsidRPr="00835F44" w:rsidRDefault="00DC3680" w:rsidP="00E574C3">
            <w:pPr>
              <w:pStyle w:val="TAC"/>
            </w:pPr>
            <w:r w:rsidRPr="00835F44">
              <w:t>1</w:t>
            </w:r>
          </w:p>
        </w:tc>
        <w:tc>
          <w:tcPr>
            <w:tcW w:w="835" w:type="dxa"/>
            <w:vAlign w:val="center"/>
          </w:tcPr>
          <w:p w14:paraId="69CD88C7" w14:textId="77777777" w:rsidR="00DC3680" w:rsidRPr="00835F44" w:rsidRDefault="00DC3680" w:rsidP="00E574C3">
            <w:pPr>
              <w:pStyle w:val="TAC"/>
            </w:pPr>
            <w:r w:rsidRPr="00835F44">
              <w:t>2</w:t>
            </w:r>
          </w:p>
        </w:tc>
        <w:tc>
          <w:tcPr>
            <w:tcW w:w="835" w:type="dxa"/>
            <w:vAlign w:val="center"/>
          </w:tcPr>
          <w:p w14:paraId="0D052F2F" w14:textId="77777777" w:rsidR="00DC3680" w:rsidRPr="00835F44" w:rsidRDefault="00DC3680" w:rsidP="00E574C3">
            <w:pPr>
              <w:pStyle w:val="TAC"/>
            </w:pPr>
            <w:r w:rsidRPr="00835F44">
              <w:t>2</w:t>
            </w:r>
          </w:p>
        </w:tc>
        <w:tc>
          <w:tcPr>
            <w:tcW w:w="835" w:type="dxa"/>
            <w:vAlign w:val="center"/>
          </w:tcPr>
          <w:p w14:paraId="1AEFDF57" w14:textId="77777777" w:rsidR="00DC3680" w:rsidRPr="00835F44" w:rsidRDefault="00DC3680" w:rsidP="00E574C3">
            <w:pPr>
              <w:pStyle w:val="TAC"/>
            </w:pPr>
            <w:r w:rsidRPr="00835F44">
              <w:t>2</w:t>
            </w:r>
          </w:p>
        </w:tc>
        <w:tc>
          <w:tcPr>
            <w:tcW w:w="835" w:type="dxa"/>
            <w:vAlign w:val="center"/>
          </w:tcPr>
          <w:p w14:paraId="7F57C818" w14:textId="77777777" w:rsidR="00DC3680" w:rsidRPr="00835F44" w:rsidRDefault="00DC3680" w:rsidP="00E574C3">
            <w:pPr>
              <w:pStyle w:val="TAC"/>
            </w:pPr>
            <w:r w:rsidRPr="00835F44">
              <w:t>3</w:t>
            </w:r>
          </w:p>
        </w:tc>
      </w:tr>
      <w:tr w:rsidR="00495FE7" w:rsidRPr="00835F44" w14:paraId="54C03EE2" w14:textId="77777777" w:rsidTr="00DC3680">
        <w:trPr>
          <w:jc w:val="center"/>
        </w:trPr>
        <w:tc>
          <w:tcPr>
            <w:tcW w:w="3690" w:type="dxa"/>
          </w:tcPr>
          <w:p w14:paraId="6AA320BC" w14:textId="77777777" w:rsidR="00DC3680" w:rsidRPr="00835F44" w:rsidRDefault="00DC3680" w:rsidP="003F5B9D">
            <w:pPr>
              <w:pStyle w:val="TAH"/>
            </w:pPr>
            <w:r w:rsidRPr="00835F44">
              <w:t>Binary Channel Bits per Slot</w:t>
            </w:r>
          </w:p>
        </w:tc>
        <w:tc>
          <w:tcPr>
            <w:tcW w:w="1093" w:type="dxa"/>
            <w:vAlign w:val="center"/>
          </w:tcPr>
          <w:p w14:paraId="0F2BC995" w14:textId="77777777" w:rsidR="00DC3680" w:rsidRPr="00835F44" w:rsidRDefault="00DC3680" w:rsidP="00E574C3">
            <w:pPr>
              <w:pStyle w:val="TAC"/>
            </w:pPr>
          </w:p>
        </w:tc>
        <w:tc>
          <w:tcPr>
            <w:tcW w:w="835" w:type="dxa"/>
            <w:vAlign w:val="center"/>
          </w:tcPr>
          <w:p w14:paraId="1DE10138" w14:textId="77777777" w:rsidR="00DC3680" w:rsidRPr="00835F44" w:rsidRDefault="00DC3680" w:rsidP="00E574C3">
            <w:pPr>
              <w:pStyle w:val="TAC"/>
            </w:pPr>
          </w:p>
        </w:tc>
        <w:tc>
          <w:tcPr>
            <w:tcW w:w="835" w:type="dxa"/>
            <w:vAlign w:val="center"/>
          </w:tcPr>
          <w:p w14:paraId="5BF87BA3" w14:textId="77777777" w:rsidR="00DC3680" w:rsidRPr="00835F44" w:rsidRDefault="00DC3680" w:rsidP="00E574C3">
            <w:pPr>
              <w:pStyle w:val="TAC"/>
            </w:pPr>
          </w:p>
        </w:tc>
        <w:tc>
          <w:tcPr>
            <w:tcW w:w="835" w:type="dxa"/>
            <w:vAlign w:val="center"/>
          </w:tcPr>
          <w:p w14:paraId="66AC0231" w14:textId="77777777" w:rsidR="00DC3680" w:rsidRPr="00835F44" w:rsidRDefault="00DC3680" w:rsidP="00E574C3">
            <w:pPr>
              <w:pStyle w:val="TAC"/>
            </w:pPr>
          </w:p>
        </w:tc>
        <w:tc>
          <w:tcPr>
            <w:tcW w:w="835" w:type="dxa"/>
            <w:vAlign w:val="center"/>
          </w:tcPr>
          <w:p w14:paraId="6FDCF3CE" w14:textId="77777777" w:rsidR="00DC3680" w:rsidRPr="00835F44" w:rsidRDefault="00DC3680" w:rsidP="00E574C3">
            <w:pPr>
              <w:pStyle w:val="TAC"/>
            </w:pPr>
          </w:p>
        </w:tc>
        <w:tc>
          <w:tcPr>
            <w:tcW w:w="835" w:type="dxa"/>
            <w:vAlign w:val="center"/>
          </w:tcPr>
          <w:p w14:paraId="0A821628" w14:textId="77777777" w:rsidR="00DC3680" w:rsidRPr="00835F44" w:rsidRDefault="00DC3680" w:rsidP="00E574C3">
            <w:pPr>
              <w:pStyle w:val="TAC"/>
            </w:pPr>
          </w:p>
        </w:tc>
        <w:tc>
          <w:tcPr>
            <w:tcW w:w="835" w:type="dxa"/>
            <w:vAlign w:val="center"/>
          </w:tcPr>
          <w:p w14:paraId="3B98BACC" w14:textId="77777777" w:rsidR="00DC3680" w:rsidRPr="00835F44" w:rsidRDefault="00DC3680" w:rsidP="00E574C3">
            <w:pPr>
              <w:pStyle w:val="TAC"/>
            </w:pPr>
          </w:p>
        </w:tc>
        <w:tc>
          <w:tcPr>
            <w:tcW w:w="835" w:type="dxa"/>
            <w:vAlign w:val="center"/>
          </w:tcPr>
          <w:p w14:paraId="6D42FBC6" w14:textId="77777777" w:rsidR="00DC3680" w:rsidRPr="00835F44" w:rsidRDefault="00DC3680" w:rsidP="00E574C3">
            <w:pPr>
              <w:pStyle w:val="TAC"/>
            </w:pPr>
          </w:p>
        </w:tc>
        <w:tc>
          <w:tcPr>
            <w:tcW w:w="835" w:type="dxa"/>
            <w:vAlign w:val="center"/>
          </w:tcPr>
          <w:p w14:paraId="3DC1C8B3" w14:textId="77777777" w:rsidR="00DC3680" w:rsidRPr="00835F44" w:rsidRDefault="00DC3680" w:rsidP="00E574C3">
            <w:pPr>
              <w:pStyle w:val="TAC"/>
            </w:pPr>
          </w:p>
        </w:tc>
        <w:tc>
          <w:tcPr>
            <w:tcW w:w="835" w:type="dxa"/>
            <w:vAlign w:val="center"/>
          </w:tcPr>
          <w:p w14:paraId="4E3D58E9" w14:textId="77777777" w:rsidR="00DC3680" w:rsidRPr="00835F44" w:rsidRDefault="00DC3680" w:rsidP="00E574C3">
            <w:pPr>
              <w:pStyle w:val="TAC"/>
            </w:pPr>
          </w:p>
        </w:tc>
        <w:tc>
          <w:tcPr>
            <w:tcW w:w="835" w:type="dxa"/>
            <w:vAlign w:val="center"/>
          </w:tcPr>
          <w:p w14:paraId="2288D357" w14:textId="77777777" w:rsidR="00DC3680" w:rsidRPr="00835F44" w:rsidRDefault="00DC3680" w:rsidP="00E574C3">
            <w:pPr>
              <w:pStyle w:val="TAC"/>
            </w:pPr>
          </w:p>
        </w:tc>
        <w:tc>
          <w:tcPr>
            <w:tcW w:w="835" w:type="dxa"/>
            <w:vAlign w:val="center"/>
          </w:tcPr>
          <w:p w14:paraId="76206B45" w14:textId="77777777" w:rsidR="00DC3680" w:rsidRPr="00835F44" w:rsidRDefault="00DC3680" w:rsidP="00E574C3">
            <w:pPr>
              <w:pStyle w:val="TAC"/>
            </w:pPr>
          </w:p>
        </w:tc>
      </w:tr>
      <w:tr w:rsidR="00495FE7" w:rsidRPr="00835F44" w14:paraId="0B4AA9A5" w14:textId="77777777" w:rsidTr="00DC3680">
        <w:trPr>
          <w:jc w:val="center"/>
        </w:trPr>
        <w:tc>
          <w:tcPr>
            <w:tcW w:w="3690" w:type="dxa"/>
          </w:tcPr>
          <w:p w14:paraId="6E395803" w14:textId="54E78388"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28F26B38" w14:textId="77777777" w:rsidR="00DC3680" w:rsidRPr="00835F44" w:rsidRDefault="00DC3680" w:rsidP="00E574C3">
            <w:pPr>
              <w:pStyle w:val="TAC"/>
            </w:pPr>
            <w:r w:rsidRPr="00835F44">
              <w:t>Bits</w:t>
            </w:r>
          </w:p>
        </w:tc>
        <w:tc>
          <w:tcPr>
            <w:tcW w:w="835" w:type="dxa"/>
            <w:vAlign w:val="center"/>
          </w:tcPr>
          <w:p w14:paraId="77080E32" w14:textId="77777777" w:rsidR="00DC3680" w:rsidRPr="00835F44" w:rsidRDefault="00DC3680" w:rsidP="00E574C3">
            <w:pPr>
              <w:pStyle w:val="TAC"/>
            </w:pPr>
            <w:r w:rsidRPr="00835F44">
              <w:t>N/A</w:t>
            </w:r>
          </w:p>
        </w:tc>
        <w:tc>
          <w:tcPr>
            <w:tcW w:w="835" w:type="dxa"/>
            <w:vAlign w:val="center"/>
          </w:tcPr>
          <w:p w14:paraId="0B157F9D" w14:textId="77777777" w:rsidR="00DC3680" w:rsidRPr="00835F44" w:rsidRDefault="00DC3680" w:rsidP="00E574C3">
            <w:pPr>
              <w:pStyle w:val="TAC"/>
            </w:pPr>
            <w:r w:rsidRPr="00835F44">
              <w:t>N/A</w:t>
            </w:r>
          </w:p>
        </w:tc>
        <w:tc>
          <w:tcPr>
            <w:tcW w:w="835" w:type="dxa"/>
            <w:vAlign w:val="center"/>
          </w:tcPr>
          <w:p w14:paraId="52CD6FCB" w14:textId="77777777" w:rsidR="00DC3680" w:rsidRPr="00835F44" w:rsidRDefault="00DC3680" w:rsidP="00E574C3">
            <w:pPr>
              <w:pStyle w:val="TAC"/>
            </w:pPr>
            <w:r w:rsidRPr="00835F44">
              <w:t>N/A</w:t>
            </w:r>
          </w:p>
        </w:tc>
        <w:tc>
          <w:tcPr>
            <w:tcW w:w="835" w:type="dxa"/>
            <w:vAlign w:val="center"/>
          </w:tcPr>
          <w:p w14:paraId="2E469CB5" w14:textId="77777777" w:rsidR="00DC3680" w:rsidRPr="00835F44" w:rsidRDefault="00DC3680" w:rsidP="00E574C3">
            <w:pPr>
              <w:pStyle w:val="TAC"/>
            </w:pPr>
            <w:r w:rsidRPr="00835F44">
              <w:t>N/A</w:t>
            </w:r>
          </w:p>
        </w:tc>
        <w:tc>
          <w:tcPr>
            <w:tcW w:w="835" w:type="dxa"/>
            <w:vAlign w:val="center"/>
          </w:tcPr>
          <w:p w14:paraId="65F69D0D" w14:textId="77777777" w:rsidR="00DC3680" w:rsidRPr="00835F44" w:rsidRDefault="00DC3680" w:rsidP="00E574C3">
            <w:pPr>
              <w:pStyle w:val="TAC"/>
            </w:pPr>
            <w:r w:rsidRPr="00835F44">
              <w:t>N/A</w:t>
            </w:r>
          </w:p>
        </w:tc>
        <w:tc>
          <w:tcPr>
            <w:tcW w:w="835" w:type="dxa"/>
            <w:vAlign w:val="center"/>
          </w:tcPr>
          <w:p w14:paraId="40F3D8A2" w14:textId="77777777" w:rsidR="00DC3680" w:rsidRPr="00835F44" w:rsidRDefault="00DC3680" w:rsidP="00E574C3">
            <w:pPr>
              <w:pStyle w:val="TAC"/>
            </w:pPr>
            <w:r w:rsidRPr="00835F44">
              <w:t>N/A</w:t>
            </w:r>
          </w:p>
        </w:tc>
        <w:tc>
          <w:tcPr>
            <w:tcW w:w="835" w:type="dxa"/>
            <w:vAlign w:val="center"/>
          </w:tcPr>
          <w:p w14:paraId="65CAA1AE" w14:textId="77777777" w:rsidR="00DC3680" w:rsidRPr="00835F44" w:rsidRDefault="00DC3680" w:rsidP="00E574C3">
            <w:pPr>
              <w:pStyle w:val="TAC"/>
            </w:pPr>
            <w:r w:rsidRPr="00835F44">
              <w:t>N/A</w:t>
            </w:r>
          </w:p>
        </w:tc>
        <w:tc>
          <w:tcPr>
            <w:tcW w:w="835" w:type="dxa"/>
            <w:vAlign w:val="center"/>
          </w:tcPr>
          <w:p w14:paraId="29A98075" w14:textId="77777777" w:rsidR="00DC3680" w:rsidRPr="00835F44" w:rsidRDefault="00DC3680" w:rsidP="00E574C3">
            <w:pPr>
              <w:pStyle w:val="TAC"/>
            </w:pPr>
            <w:r w:rsidRPr="00835F44">
              <w:t>N/A</w:t>
            </w:r>
          </w:p>
        </w:tc>
        <w:tc>
          <w:tcPr>
            <w:tcW w:w="835" w:type="dxa"/>
            <w:vAlign w:val="center"/>
          </w:tcPr>
          <w:p w14:paraId="66B1BFB9" w14:textId="77777777" w:rsidR="00DC3680" w:rsidRPr="00835F44" w:rsidRDefault="00DC3680" w:rsidP="00E574C3">
            <w:pPr>
              <w:pStyle w:val="TAC"/>
            </w:pPr>
            <w:r w:rsidRPr="00835F44">
              <w:t>N/A</w:t>
            </w:r>
          </w:p>
        </w:tc>
        <w:tc>
          <w:tcPr>
            <w:tcW w:w="835" w:type="dxa"/>
            <w:vAlign w:val="center"/>
          </w:tcPr>
          <w:p w14:paraId="4C151764" w14:textId="77777777" w:rsidR="00DC3680" w:rsidRPr="00835F44" w:rsidRDefault="00DC3680" w:rsidP="00E574C3">
            <w:pPr>
              <w:pStyle w:val="TAC"/>
            </w:pPr>
            <w:r w:rsidRPr="00835F44">
              <w:t>N/A</w:t>
            </w:r>
          </w:p>
        </w:tc>
        <w:tc>
          <w:tcPr>
            <w:tcW w:w="835" w:type="dxa"/>
            <w:vAlign w:val="center"/>
          </w:tcPr>
          <w:p w14:paraId="602F227B" w14:textId="77777777" w:rsidR="00DC3680" w:rsidRPr="00835F44" w:rsidRDefault="00DC3680" w:rsidP="00E574C3">
            <w:pPr>
              <w:pStyle w:val="TAC"/>
            </w:pPr>
            <w:r w:rsidRPr="00835F44">
              <w:t>N/A</w:t>
            </w:r>
          </w:p>
        </w:tc>
      </w:tr>
      <w:tr w:rsidR="00495FE7" w:rsidRPr="00835F44" w14:paraId="7D2470B8" w14:textId="77777777" w:rsidTr="00DC3680">
        <w:trPr>
          <w:jc w:val="center"/>
        </w:trPr>
        <w:tc>
          <w:tcPr>
            <w:tcW w:w="3690" w:type="dxa"/>
          </w:tcPr>
          <w:p w14:paraId="4A5AD411" w14:textId="11B1966D"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198661B3" w14:textId="77777777" w:rsidR="00DC3680" w:rsidRPr="00835F44" w:rsidRDefault="00DC3680" w:rsidP="00E574C3">
            <w:pPr>
              <w:pStyle w:val="TAC"/>
            </w:pPr>
            <w:r w:rsidRPr="00835F44">
              <w:t>Bits</w:t>
            </w:r>
          </w:p>
        </w:tc>
        <w:tc>
          <w:tcPr>
            <w:tcW w:w="835" w:type="dxa"/>
            <w:vAlign w:val="center"/>
          </w:tcPr>
          <w:p w14:paraId="535EDB7B" w14:textId="77777777" w:rsidR="00DC3680" w:rsidRPr="00835F44" w:rsidRDefault="00DC3680" w:rsidP="00E574C3">
            <w:pPr>
              <w:pStyle w:val="TAC"/>
            </w:pPr>
            <w:r w:rsidRPr="00835F44">
              <w:t>2376</w:t>
            </w:r>
          </w:p>
        </w:tc>
        <w:tc>
          <w:tcPr>
            <w:tcW w:w="835" w:type="dxa"/>
            <w:vAlign w:val="center"/>
          </w:tcPr>
          <w:p w14:paraId="7916D426" w14:textId="77777777" w:rsidR="00DC3680" w:rsidRPr="00835F44" w:rsidRDefault="00DC3680" w:rsidP="00E574C3">
            <w:pPr>
              <w:pStyle w:val="TAC"/>
            </w:pPr>
            <w:r w:rsidRPr="00835F44">
              <w:t>5184</w:t>
            </w:r>
          </w:p>
        </w:tc>
        <w:tc>
          <w:tcPr>
            <w:tcW w:w="835" w:type="dxa"/>
            <w:vAlign w:val="center"/>
          </w:tcPr>
          <w:p w14:paraId="7BD5A72B" w14:textId="77777777" w:rsidR="00DC3680" w:rsidRPr="00835F44" w:rsidRDefault="00DC3680" w:rsidP="00E574C3">
            <w:pPr>
              <w:pStyle w:val="TAC"/>
            </w:pPr>
            <w:r w:rsidRPr="00835F44">
              <w:t>8208</w:t>
            </w:r>
          </w:p>
        </w:tc>
        <w:tc>
          <w:tcPr>
            <w:tcW w:w="835" w:type="dxa"/>
            <w:vAlign w:val="center"/>
          </w:tcPr>
          <w:p w14:paraId="4E7B1614" w14:textId="77777777" w:rsidR="00DC3680" w:rsidRPr="00835F44" w:rsidRDefault="00DC3680" w:rsidP="00E574C3">
            <w:pPr>
              <w:pStyle w:val="TAC"/>
            </w:pPr>
            <w:r w:rsidRPr="00835F44">
              <w:t>11016</w:t>
            </w:r>
          </w:p>
        </w:tc>
        <w:tc>
          <w:tcPr>
            <w:tcW w:w="835" w:type="dxa"/>
            <w:vAlign w:val="center"/>
          </w:tcPr>
          <w:p w14:paraId="630AE809" w14:textId="77777777" w:rsidR="00DC3680" w:rsidRPr="00835F44" w:rsidRDefault="00DC3680" w:rsidP="00E574C3">
            <w:pPr>
              <w:pStyle w:val="TAC"/>
            </w:pPr>
            <w:r w:rsidRPr="00835F44">
              <w:t>14040</w:t>
            </w:r>
          </w:p>
        </w:tc>
        <w:tc>
          <w:tcPr>
            <w:tcW w:w="835" w:type="dxa"/>
            <w:vAlign w:val="center"/>
          </w:tcPr>
          <w:p w14:paraId="34749B41" w14:textId="77777777" w:rsidR="00DC3680" w:rsidRPr="00835F44" w:rsidRDefault="00DC3680" w:rsidP="00E574C3">
            <w:pPr>
              <w:pStyle w:val="TAC"/>
            </w:pPr>
            <w:r w:rsidRPr="00835F44">
              <w:t>16848</w:t>
            </w:r>
          </w:p>
        </w:tc>
        <w:tc>
          <w:tcPr>
            <w:tcW w:w="835" w:type="dxa"/>
            <w:vAlign w:val="center"/>
          </w:tcPr>
          <w:p w14:paraId="7874DB5C" w14:textId="77777777" w:rsidR="00DC3680" w:rsidRPr="00835F44" w:rsidRDefault="00DC3680" w:rsidP="00E574C3">
            <w:pPr>
              <w:pStyle w:val="TAC"/>
            </w:pPr>
            <w:r w:rsidRPr="00835F44">
              <w:t>22896</w:t>
            </w:r>
          </w:p>
        </w:tc>
        <w:tc>
          <w:tcPr>
            <w:tcW w:w="835" w:type="dxa"/>
            <w:vAlign w:val="center"/>
          </w:tcPr>
          <w:p w14:paraId="361054F4" w14:textId="77777777" w:rsidR="00DC3680" w:rsidRPr="00835F44" w:rsidRDefault="00DC3680" w:rsidP="00E574C3">
            <w:pPr>
              <w:pStyle w:val="TAC"/>
            </w:pPr>
            <w:r w:rsidRPr="00835F44">
              <w:t>28728</w:t>
            </w:r>
          </w:p>
        </w:tc>
        <w:tc>
          <w:tcPr>
            <w:tcW w:w="835" w:type="dxa"/>
            <w:vAlign w:val="center"/>
          </w:tcPr>
          <w:p w14:paraId="2B97EA49" w14:textId="77777777" w:rsidR="00DC3680" w:rsidRPr="00835F44" w:rsidRDefault="00DC3680" w:rsidP="00E574C3">
            <w:pPr>
              <w:pStyle w:val="TAC"/>
            </w:pPr>
            <w:r w:rsidRPr="00835F44">
              <w:t>34992</w:t>
            </w:r>
          </w:p>
        </w:tc>
        <w:tc>
          <w:tcPr>
            <w:tcW w:w="835" w:type="dxa"/>
            <w:vAlign w:val="center"/>
          </w:tcPr>
          <w:p w14:paraId="7E03BD98" w14:textId="77777777" w:rsidR="00DC3680" w:rsidRPr="00835F44" w:rsidRDefault="00DC3680" w:rsidP="00E574C3">
            <w:pPr>
              <w:pStyle w:val="TAC"/>
            </w:pPr>
            <w:r w:rsidRPr="00835F44">
              <w:t>46872</w:t>
            </w:r>
          </w:p>
        </w:tc>
        <w:tc>
          <w:tcPr>
            <w:tcW w:w="835" w:type="dxa"/>
            <w:vAlign w:val="center"/>
          </w:tcPr>
          <w:p w14:paraId="708D7091" w14:textId="77777777" w:rsidR="00DC3680" w:rsidRPr="00835F44" w:rsidRDefault="00DC3680" w:rsidP="00E574C3">
            <w:pPr>
              <w:pStyle w:val="TAC"/>
            </w:pPr>
            <w:r w:rsidRPr="00835F44">
              <w:t>58968</w:t>
            </w:r>
          </w:p>
        </w:tc>
      </w:tr>
      <w:tr w:rsidR="00495FE7" w:rsidRPr="00835F44" w14:paraId="2E90559F" w14:textId="77777777" w:rsidTr="00DC3680">
        <w:trPr>
          <w:trHeight w:val="70"/>
          <w:jc w:val="center"/>
        </w:trPr>
        <w:tc>
          <w:tcPr>
            <w:tcW w:w="3690" w:type="dxa"/>
          </w:tcPr>
          <w:p w14:paraId="7A054165" w14:textId="77777777" w:rsidR="00DC3680" w:rsidRPr="00835F44" w:rsidRDefault="00DC3680" w:rsidP="00E574C3">
            <w:pPr>
              <w:pStyle w:val="TAC"/>
            </w:pPr>
            <w:r w:rsidRPr="00835F44">
              <w:t>Max. Throughput averaged over 1 frame</w:t>
            </w:r>
          </w:p>
        </w:tc>
        <w:tc>
          <w:tcPr>
            <w:tcW w:w="1093" w:type="dxa"/>
            <w:vAlign w:val="center"/>
          </w:tcPr>
          <w:p w14:paraId="36AAB7F4" w14:textId="77777777" w:rsidR="00DC3680" w:rsidRPr="00835F44" w:rsidRDefault="00DC3680" w:rsidP="00E574C3">
            <w:pPr>
              <w:pStyle w:val="TAC"/>
            </w:pPr>
            <w:r w:rsidRPr="00835F44">
              <w:t>Mbps</w:t>
            </w:r>
          </w:p>
        </w:tc>
        <w:tc>
          <w:tcPr>
            <w:tcW w:w="835" w:type="dxa"/>
            <w:vAlign w:val="center"/>
          </w:tcPr>
          <w:p w14:paraId="4E5FD3A5" w14:textId="64E4887F" w:rsidR="00DC3680" w:rsidRPr="00835F44" w:rsidRDefault="004200BC" w:rsidP="00E574C3">
            <w:pPr>
              <w:pStyle w:val="TAC"/>
            </w:pPr>
            <w:r w:rsidRPr="00835F44">
              <w:t>0.810</w:t>
            </w:r>
          </w:p>
        </w:tc>
        <w:tc>
          <w:tcPr>
            <w:tcW w:w="835" w:type="dxa"/>
            <w:vAlign w:val="center"/>
          </w:tcPr>
          <w:p w14:paraId="4D475022" w14:textId="2E55531E" w:rsidR="00DC3680" w:rsidRPr="00835F44" w:rsidRDefault="00DC3680" w:rsidP="00E574C3">
            <w:pPr>
              <w:pStyle w:val="TAC"/>
            </w:pPr>
            <w:r w:rsidRPr="00835F44">
              <w:t>2.</w:t>
            </w:r>
            <w:r w:rsidR="004200BC" w:rsidRPr="00835F44">
              <w:t>1.769</w:t>
            </w:r>
          </w:p>
        </w:tc>
        <w:tc>
          <w:tcPr>
            <w:tcW w:w="835" w:type="dxa"/>
            <w:vAlign w:val="center"/>
          </w:tcPr>
          <w:p w14:paraId="43DA1778" w14:textId="1A627DB8" w:rsidR="00DC3680" w:rsidRPr="00835F44" w:rsidRDefault="004200BC" w:rsidP="00E574C3">
            <w:pPr>
              <w:pStyle w:val="TAC"/>
            </w:pPr>
            <w:r w:rsidRPr="00835F44">
              <w:t>2.719</w:t>
            </w:r>
          </w:p>
        </w:tc>
        <w:tc>
          <w:tcPr>
            <w:tcW w:w="835" w:type="dxa"/>
            <w:vAlign w:val="center"/>
          </w:tcPr>
          <w:p w14:paraId="20C33EBF" w14:textId="4F7DAAD3" w:rsidR="00DC3680" w:rsidRPr="00835F44" w:rsidRDefault="004200BC" w:rsidP="00E574C3">
            <w:pPr>
              <w:pStyle w:val="TAC"/>
            </w:pPr>
            <w:r w:rsidRPr="00835F44">
              <w:t>3.705</w:t>
            </w:r>
          </w:p>
        </w:tc>
        <w:tc>
          <w:tcPr>
            <w:tcW w:w="835" w:type="dxa"/>
            <w:vAlign w:val="center"/>
          </w:tcPr>
          <w:p w14:paraId="7D4AEB4B" w14:textId="230F3639" w:rsidR="00DC3680" w:rsidRPr="00835F44" w:rsidRDefault="004200BC" w:rsidP="00E574C3">
            <w:pPr>
              <w:pStyle w:val="TAC"/>
            </w:pPr>
            <w:r w:rsidRPr="00835F44">
              <w:t>4.646</w:t>
            </w:r>
          </w:p>
        </w:tc>
        <w:tc>
          <w:tcPr>
            <w:tcW w:w="835" w:type="dxa"/>
            <w:vAlign w:val="center"/>
          </w:tcPr>
          <w:p w14:paraId="3E318825" w14:textId="199FECD2" w:rsidR="00DC3680" w:rsidRPr="00835F44" w:rsidRDefault="004200BC" w:rsidP="00E574C3">
            <w:pPr>
              <w:pStyle w:val="TAC"/>
            </w:pPr>
            <w:r w:rsidRPr="00835F44">
              <w:t>5.491</w:t>
            </w:r>
          </w:p>
        </w:tc>
        <w:tc>
          <w:tcPr>
            <w:tcW w:w="835" w:type="dxa"/>
            <w:vAlign w:val="center"/>
          </w:tcPr>
          <w:p w14:paraId="0D40BC80" w14:textId="274CEC0A" w:rsidR="00DC3680" w:rsidRPr="00835F44" w:rsidRDefault="004200BC" w:rsidP="00E574C3">
            <w:pPr>
              <w:pStyle w:val="TAC"/>
            </w:pPr>
            <w:r w:rsidRPr="00835F44">
              <w:t>7.603</w:t>
            </w:r>
          </w:p>
        </w:tc>
        <w:tc>
          <w:tcPr>
            <w:tcW w:w="835" w:type="dxa"/>
            <w:vAlign w:val="center"/>
          </w:tcPr>
          <w:p w14:paraId="078C31CD" w14:textId="4D07F481" w:rsidR="00DC3680" w:rsidRPr="00835F44" w:rsidRDefault="004200BC" w:rsidP="00E574C3">
            <w:pPr>
              <w:pStyle w:val="TAC"/>
            </w:pPr>
            <w:r w:rsidRPr="00835F44">
              <w:t>9.583</w:t>
            </w:r>
          </w:p>
        </w:tc>
        <w:tc>
          <w:tcPr>
            <w:tcW w:w="835" w:type="dxa"/>
            <w:vAlign w:val="center"/>
          </w:tcPr>
          <w:p w14:paraId="285F3AE6" w14:textId="453BCD88" w:rsidR="00DC3680" w:rsidRPr="00835F44" w:rsidRDefault="004200BC" w:rsidP="00E574C3">
            <w:pPr>
              <w:pStyle w:val="TAC"/>
            </w:pPr>
            <w:r w:rsidRPr="00835F44">
              <w:t>11.554</w:t>
            </w:r>
          </w:p>
        </w:tc>
        <w:tc>
          <w:tcPr>
            <w:tcW w:w="835" w:type="dxa"/>
            <w:vAlign w:val="center"/>
          </w:tcPr>
          <w:p w14:paraId="68635096" w14:textId="2248BDFD" w:rsidR="00DC3680" w:rsidRPr="00835F44" w:rsidRDefault="004200BC" w:rsidP="00E574C3">
            <w:pPr>
              <w:pStyle w:val="TAC"/>
            </w:pPr>
            <w:r w:rsidRPr="00835F44">
              <w:t>15.497</w:t>
            </w:r>
          </w:p>
        </w:tc>
        <w:tc>
          <w:tcPr>
            <w:tcW w:w="835" w:type="dxa"/>
            <w:vAlign w:val="center"/>
          </w:tcPr>
          <w:p w14:paraId="45176BD3" w14:textId="5BAD55BF" w:rsidR="00DC3680" w:rsidRPr="00835F44" w:rsidRDefault="004200BC" w:rsidP="00E574C3">
            <w:pPr>
              <w:pStyle w:val="TAC"/>
            </w:pPr>
            <w:r w:rsidRPr="00835F44">
              <w:t>19.721</w:t>
            </w:r>
          </w:p>
        </w:tc>
      </w:tr>
      <w:tr w:rsidR="00DC3680" w:rsidRPr="00835F44" w14:paraId="5CE7D3DC" w14:textId="77777777" w:rsidTr="00DC3680">
        <w:trPr>
          <w:trHeight w:val="70"/>
          <w:jc w:val="center"/>
        </w:trPr>
        <w:tc>
          <w:tcPr>
            <w:tcW w:w="13968" w:type="dxa"/>
            <w:gridSpan w:val="13"/>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lastRenderedPageBreak/>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000000">
              <w:pict w14:anchorId="2AF5DDEA">
                <v:shape id="_x0000_i1036" type="#_x0000_t75" style="width:11.1pt;height:11.1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i, if mod(i, </w:t>
            </w:r>
            <w:r w:rsidR="006D79FC" w:rsidRPr="00835F44">
              <w:t>20</w:t>
            </w:r>
            <w:r w:rsidRPr="00835F44">
              <w:t>) = {0,</w:t>
            </w:r>
            <w:r w:rsidR="00EC02E5" w:rsidRPr="00835F44">
              <w:t>…,13</w:t>
            </w:r>
            <w:r w:rsidRPr="00835F44">
              <w:t>} for i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5C42A177" w:rsidR="00DC3680" w:rsidRPr="00835F44" w:rsidRDefault="00D73314" w:rsidP="00E574C3">
            <w:pPr>
              <w:pStyle w:val="TAC"/>
            </w:pPr>
            <w:r w:rsidRPr="00835F44">
              <w:t>3.</w:t>
            </w:r>
            <w:r w:rsidR="000119D8" w:rsidRPr="00835F44">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4456D1" w14:textId="77777777" w:rsidR="003D45F6" w:rsidRPr="00835F44" w:rsidRDefault="003D45F6">
      <w:pPr>
        <w:sectPr w:rsidR="003D45F6" w:rsidRPr="00835F44" w:rsidSect="00E574C3">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10" w:name="_Toc21343199"/>
      <w:bookmarkStart w:id="411" w:name="_Toc29770165"/>
      <w:bookmarkStart w:id="412" w:name="_Toc29799664"/>
      <w:bookmarkStart w:id="413" w:name="_Toc37254888"/>
      <w:bookmarkStart w:id="414" w:name="_Toc37255531"/>
      <w:bookmarkStart w:id="415" w:name="_Toc45887556"/>
      <w:bookmarkStart w:id="416" w:name="_Toc53172293"/>
      <w:bookmarkStart w:id="417" w:name="_Toc61357058"/>
      <w:bookmarkStart w:id="418" w:name="_Toc67913927"/>
      <w:bookmarkStart w:id="419" w:name="_Toc75469744"/>
      <w:bookmarkStart w:id="420" w:name="_Toc76508234"/>
      <w:bookmarkStart w:id="421" w:name="_Toc83193135"/>
      <w:r w:rsidRPr="00835F44">
        <w:t>A.3.3.</w:t>
      </w:r>
      <w:r w:rsidR="00CE5A05" w:rsidRPr="00835F44">
        <w:t>3</w:t>
      </w:r>
      <w:r w:rsidRPr="00835F44">
        <w:tab/>
        <w:t>FRC for maximum input level for 64QAM</w:t>
      </w:r>
      <w:bookmarkEnd w:id="410"/>
      <w:bookmarkEnd w:id="411"/>
      <w:bookmarkEnd w:id="412"/>
      <w:bookmarkEnd w:id="413"/>
      <w:bookmarkEnd w:id="414"/>
      <w:bookmarkEnd w:id="415"/>
      <w:bookmarkEnd w:id="416"/>
      <w:bookmarkEnd w:id="417"/>
      <w:bookmarkEnd w:id="418"/>
      <w:bookmarkEnd w:id="419"/>
      <w:bookmarkEnd w:id="420"/>
      <w:bookmarkEnd w:id="421"/>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1.1pt;height:11.65pt" o:ole="">
                  <v:imagedata r:id="rId14" o:title=""/>
                </v:shape>
                <o:OLEObject Type="Embed" ProgID="Equation.3" ShapeID="_x0000_i1037" DrawAspect="Content" ObjectID="_1742322070"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D45F6">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lastRenderedPageBreak/>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567A26DA" w14:textId="77777777" w:rsidTr="0057277A">
        <w:trPr>
          <w:jc w:val="center"/>
        </w:trPr>
        <w:tc>
          <w:tcPr>
            <w:tcW w:w="3690"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9185" w:type="dxa"/>
            <w:gridSpan w:val="11"/>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A99C73F" w14:textId="77777777" w:rsidTr="0057277A">
        <w:trPr>
          <w:trHeight w:val="148"/>
          <w:jc w:val="center"/>
        </w:trPr>
        <w:tc>
          <w:tcPr>
            <w:tcW w:w="3690" w:type="dxa"/>
          </w:tcPr>
          <w:p w14:paraId="273167F1"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D6D4DD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35" w:type="dxa"/>
            <w:vAlign w:val="center"/>
          </w:tcPr>
          <w:p w14:paraId="5550CB6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835" w:type="dxa"/>
            <w:vAlign w:val="center"/>
          </w:tcPr>
          <w:p w14:paraId="17994B5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7EA2D3DA" w14:textId="77777777" w:rsidTr="0057277A">
        <w:trPr>
          <w:jc w:val="center"/>
        </w:trPr>
        <w:tc>
          <w:tcPr>
            <w:tcW w:w="3690" w:type="dxa"/>
          </w:tcPr>
          <w:p w14:paraId="587DAE27" w14:textId="77777777" w:rsidR="00AC7702" w:rsidRPr="00835F44" w:rsidRDefault="00AC7702" w:rsidP="003F5B9D">
            <w:pPr>
              <w:pStyle w:val="TAL"/>
            </w:pPr>
            <w:r w:rsidRPr="00835F44">
              <w:t xml:space="preserve">Subcarrier spacing configuration </w:t>
            </w:r>
            <w:r w:rsidRPr="00835F44">
              <w:object w:dxaOrig="220" w:dyaOrig="240" w14:anchorId="35B3B4FC">
                <v:shape id="_x0000_i1038" type="#_x0000_t75" style="width:11.1pt;height:11.65pt" o:ole="">
                  <v:imagedata r:id="rId14" o:title=""/>
                </v:shape>
                <o:OLEObject Type="Embed" ProgID="Equation.3" ShapeID="_x0000_i1038" DrawAspect="Content" ObjectID="_1742322071" r:id="rId31"/>
              </w:object>
            </w:r>
          </w:p>
        </w:tc>
        <w:tc>
          <w:tcPr>
            <w:tcW w:w="1093" w:type="dxa"/>
            <w:vAlign w:val="center"/>
          </w:tcPr>
          <w:p w14:paraId="688EE814" w14:textId="77777777" w:rsidR="00AC7702" w:rsidRPr="00835F44" w:rsidRDefault="00AC7702" w:rsidP="00E574C3">
            <w:pPr>
              <w:pStyle w:val="TAC"/>
            </w:pPr>
          </w:p>
        </w:tc>
        <w:tc>
          <w:tcPr>
            <w:tcW w:w="835" w:type="dxa"/>
            <w:vAlign w:val="center"/>
          </w:tcPr>
          <w:p w14:paraId="4D6A4645" w14:textId="77777777" w:rsidR="00AC7702" w:rsidRPr="00835F44" w:rsidRDefault="00AC7702" w:rsidP="00E574C3">
            <w:pPr>
              <w:pStyle w:val="TAC"/>
            </w:pPr>
            <w:r w:rsidRPr="00835F44">
              <w:t>1</w:t>
            </w:r>
          </w:p>
        </w:tc>
        <w:tc>
          <w:tcPr>
            <w:tcW w:w="835" w:type="dxa"/>
            <w:vAlign w:val="center"/>
          </w:tcPr>
          <w:p w14:paraId="01169A57" w14:textId="77777777" w:rsidR="00AC7702" w:rsidRPr="00835F44" w:rsidRDefault="00AC7702" w:rsidP="00E574C3">
            <w:pPr>
              <w:pStyle w:val="TAC"/>
            </w:pPr>
            <w:r w:rsidRPr="00835F44">
              <w:t>1</w:t>
            </w:r>
          </w:p>
        </w:tc>
        <w:tc>
          <w:tcPr>
            <w:tcW w:w="835" w:type="dxa"/>
            <w:vAlign w:val="center"/>
          </w:tcPr>
          <w:p w14:paraId="5B2BA3D7" w14:textId="77777777" w:rsidR="00AC7702" w:rsidRPr="00835F44" w:rsidRDefault="00AC7702" w:rsidP="00E574C3">
            <w:pPr>
              <w:pStyle w:val="TAC"/>
            </w:pPr>
            <w:r w:rsidRPr="00835F44">
              <w:t>1</w:t>
            </w:r>
          </w:p>
        </w:tc>
        <w:tc>
          <w:tcPr>
            <w:tcW w:w="835" w:type="dxa"/>
            <w:vAlign w:val="center"/>
          </w:tcPr>
          <w:p w14:paraId="34395DB4" w14:textId="77777777" w:rsidR="00AC7702" w:rsidRPr="00835F44" w:rsidRDefault="00AC7702" w:rsidP="00E574C3">
            <w:pPr>
              <w:pStyle w:val="TAC"/>
            </w:pPr>
            <w:r w:rsidRPr="00835F44">
              <w:t>1</w:t>
            </w:r>
          </w:p>
        </w:tc>
        <w:tc>
          <w:tcPr>
            <w:tcW w:w="835" w:type="dxa"/>
            <w:vAlign w:val="center"/>
          </w:tcPr>
          <w:p w14:paraId="17CC853B" w14:textId="77777777" w:rsidR="00AC7702" w:rsidRPr="00835F44" w:rsidRDefault="00AC7702" w:rsidP="00E574C3">
            <w:pPr>
              <w:pStyle w:val="TAC"/>
            </w:pPr>
            <w:r w:rsidRPr="00835F44">
              <w:t>1</w:t>
            </w:r>
          </w:p>
        </w:tc>
        <w:tc>
          <w:tcPr>
            <w:tcW w:w="835" w:type="dxa"/>
            <w:vAlign w:val="center"/>
          </w:tcPr>
          <w:p w14:paraId="1C1FDCD0" w14:textId="77777777" w:rsidR="00AC7702" w:rsidRPr="00835F44" w:rsidRDefault="00AC7702" w:rsidP="00E574C3">
            <w:pPr>
              <w:pStyle w:val="TAC"/>
            </w:pPr>
            <w:r w:rsidRPr="00835F44">
              <w:t>1</w:t>
            </w:r>
          </w:p>
        </w:tc>
        <w:tc>
          <w:tcPr>
            <w:tcW w:w="835" w:type="dxa"/>
            <w:vAlign w:val="center"/>
          </w:tcPr>
          <w:p w14:paraId="0D66C9C5" w14:textId="77777777" w:rsidR="00AC7702" w:rsidRPr="00835F44" w:rsidRDefault="00AC7702" w:rsidP="00E574C3">
            <w:pPr>
              <w:pStyle w:val="TAC"/>
            </w:pPr>
            <w:r w:rsidRPr="00835F44">
              <w:t>1</w:t>
            </w:r>
          </w:p>
        </w:tc>
        <w:tc>
          <w:tcPr>
            <w:tcW w:w="835" w:type="dxa"/>
            <w:vAlign w:val="center"/>
          </w:tcPr>
          <w:p w14:paraId="3B573281" w14:textId="77777777" w:rsidR="00AC7702" w:rsidRPr="00835F44" w:rsidRDefault="00AC7702" w:rsidP="00E574C3">
            <w:pPr>
              <w:pStyle w:val="TAC"/>
            </w:pPr>
            <w:r w:rsidRPr="00835F44">
              <w:t>1</w:t>
            </w:r>
          </w:p>
        </w:tc>
        <w:tc>
          <w:tcPr>
            <w:tcW w:w="835" w:type="dxa"/>
            <w:vAlign w:val="center"/>
          </w:tcPr>
          <w:p w14:paraId="1B395196" w14:textId="77777777" w:rsidR="00AC7702" w:rsidRPr="00835F44" w:rsidRDefault="00AC7702" w:rsidP="00E574C3">
            <w:pPr>
              <w:pStyle w:val="TAC"/>
            </w:pPr>
            <w:r w:rsidRPr="00835F44">
              <w:t>1</w:t>
            </w:r>
          </w:p>
        </w:tc>
        <w:tc>
          <w:tcPr>
            <w:tcW w:w="835" w:type="dxa"/>
            <w:vAlign w:val="center"/>
          </w:tcPr>
          <w:p w14:paraId="00FBAF5A" w14:textId="77777777" w:rsidR="00AC7702" w:rsidRPr="00835F44" w:rsidRDefault="00AC7702" w:rsidP="00E574C3">
            <w:pPr>
              <w:pStyle w:val="TAC"/>
            </w:pPr>
            <w:r w:rsidRPr="00835F44">
              <w:t>1</w:t>
            </w:r>
          </w:p>
        </w:tc>
        <w:tc>
          <w:tcPr>
            <w:tcW w:w="835" w:type="dxa"/>
            <w:vAlign w:val="center"/>
          </w:tcPr>
          <w:p w14:paraId="5282CA97" w14:textId="77777777" w:rsidR="00AC7702" w:rsidRPr="00835F44" w:rsidRDefault="00AC7702" w:rsidP="00E574C3">
            <w:pPr>
              <w:pStyle w:val="TAC"/>
              <w:rPr>
                <w:rFonts w:cs="Arial"/>
              </w:rPr>
            </w:pPr>
            <w:r w:rsidRPr="00835F44">
              <w:rPr>
                <w:rFonts w:cs="Arial"/>
              </w:rPr>
              <w:t>1</w:t>
            </w:r>
          </w:p>
        </w:tc>
      </w:tr>
      <w:tr w:rsidR="00495FE7" w:rsidRPr="00835F44" w14:paraId="03455D52" w14:textId="77777777" w:rsidTr="0057277A">
        <w:trPr>
          <w:jc w:val="center"/>
        </w:trPr>
        <w:tc>
          <w:tcPr>
            <w:tcW w:w="3690" w:type="dxa"/>
          </w:tcPr>
          <w:p w14:paraId="47A6450F" w14:textId="77777777" w:rsidR="00AC7702" w:rsidRPr="00835F44" w:rsidRDefault="00AC7702" w:rsidP="003F5B9D">
            <w:pPr>
              <w:pStyle w:val="TAL"/>
            </w:pPr>
            <w:r w:rsidRPr="00835F44">
              <w:t>Allocated resource blocks</w:t>
            </w:r>
          </w:p>
        </w:tc>
        <w:tc>
          <w:tcPr>
            <w:tcW w:w="1093" w:type="dxa"/>
            <w:vAlign w:val="center"/>
          </w:tcPr>
          <w:p w14:paraId="50B43BD2" w14:textId="77777777" w:rsidR="00AC7702" w:rsidRPr="00835F44" w:rsidRDefault="00AC7702" w:rsidP="00E574C3">
            <w:pPr>
              <w:pStyle w:val="TAC"/>
            </w:pPr>
          </w:p>
        </w:tc>
        <w:tc>
          <w:tcPr>
            <w:tcW w:w="835" w:type="dxa"/>
            <w:vAlign w:val="center"/>
          </w:tcPr>
          <w:p w14:paraId="2D67CC4B" w14:textId="77777777" w:rsidR="00AC7702" w:rsidRPr="00835F44" w:rsidRDefault="00AC7702" w:rsidP="00E574C3">
            <w:pPr>
              <w:pStyle w:val="TAC"/>
            </w:pPr>
            <w:r w:rsidRPr="00835F44">
              <w:t>11</w:t>
            </w:r>
          </w:p>
        </w:tc>
        <w:tc>
          <w:tcPr>
            <w:tcW w:w="835" w:type="dxa"/>
            <w:vAlign w:val="center"/>
          </w:tcPr>
          <w:p w14:paraId="02152D65" w14:textId="77777777" w:rsidR="00AC7702" w:rsidRPr="00835F44" w:rsidRDefault="00AC7702" w:rsidP="00E574C3">
            <w:pPr>
              <w:pStyle w:val="TAC"/>
            </w:pPr>
            <w:r w:rsidRPr="00835F44">
              <w:t>24</w:t>
            </w:r>
          </w:p>
        </w:tc>
        <w:tc>
          <w:tcPr>
            <w:tcW w:w="835" w:type="dxa"/>
            <w:vAlign w:val="center"/>
          </w:tcPr>
          <w:p w14:paraId="017B2E7F" w14:textId="77777777" w:rsidR="00AC7702" w:rsidRPr="00835F44" w:rsidRDefault="00AC7702" w:rsidP="00E574C3">
            <w:pPr>
              <w:pStyle w:val="TAC"/>
            </w:pPr>
            <w:r w:rsidRPr="00835F44">
              <w:t>38</w:t>
            </w:r>
          </w:p>
        </w:tc>
        <w:tc>
          <w:tcPr>
            <w:tcW w:w="835" w:type="dxa"/>
            <w:vAlign w:val="center"/>
          </w:tcPr>
          <w:p w14:paraId="6DB37775" w14:textId="77777777" w:rsidR="00AC7702" w:rsidRPr="00835F44" w:rsidRDefault="00AC7702" w:rsidP="00E574C3">
            <w:pPr>
              <w:pStyle w:val="TAC"/>
            </w:pPr>
            <w:r w:rsidRPr="00835F44">
              <w:t>51</w:t>
            </w:r>
          </w:p>
        </w:tc>
        <w:tc>
          <w:tcPr>
            <w:tcW w:w="835" w:type="dxa"/>
            <w:vAlign w:val="center"/>
          </w:tcPr>
          <w:p w14:paraId="18FAB29F" w14:textId="77777777" w:rsidR="00AC7702" w:rsidRPr="00835F44" w:rsidRDefault="00AC7702" w:rsidP="00E574C3">
            <w:pPr>
              <w:pStyle w:val="TAC"/>
            </w:pPr>
            <w:r w:rsidRPr="00835F44">
              <w:t>65</w:t>
            </w:r>
          </w:p>
        </w:tc>
        <w:tc>
          <w:tcPr>
            <w:tcW w:w="835" w:type="dxa"/>
            <w:vAlign w:val="center"/>
          </w:tcPr>
          <w:p w14:paraId="64A32C71" w14:textId="77777777" w:rsidR="00AC7702" w:rsidRPr="00835F44" w:rsidRDefault="00AC7702" w:rsidP="00E574C3">
            <w:pPr>
              <w:pStyle w:val="TAC"/>
            </w:pPr>
            <w:r w:rsidRPr="00835F44">
              <w:t>78</w:t>
            </w:r>
          </w:p>
        </w:tc>
        <w:tc>
          <w:tcPr>
            <w:tcW w:w="835" w:type="dxa"/>
            <w:vAlign w:val="center"/>
          </w:tcPr>
          <w:p w14:paraId="62ECCB1B" w14:textId="77777777" w:rsidR="00AC7702" w:rsidRPr="00835F44" w:rsidRDefault="00AC7702" w:rsidP="00E574C3">
            <w:pPr>
              <w:pStyle w:val="TAC"/>
            </w:pPr>
            <w:r w:rsidRPr="00835F44">
              <w:t>106</w:t>
            </w:r>
          </w:p>
        </w:tc>
        <w:tc>
          <w:tcPr>
            <w:tcW w:w="835" w:type="dxa"/>
            <w:vAlign w:val="center"/>
          </w:tcPr>
          <w:p w14:paraId="3138C5C4" w14:textId="77777777" w:rsidR="00AC7702" w:rsidRPr="00835F44" w:rsidRDefault="00AC7702" w:rsidP="00E574C3">
            <w:pPr>
              <w:pStyle w:val="TAC"/>
            </w:pPr>
            <w:r w:rsidRPr="00835F44">
              <w:t>133</w:t>
            </w:r>
          </w:p>
        </w:tc>
        <w:tc>
          <w:tcPr>
            <w:tcW w:w="835" w:type="dxa"/>
            <w:vAlign w:val="center"/>
          </w:tcPr>
          <w:p w14:paraId="6A07CCD0" w14:textId="77777777" w:rsidR="00AC7702" w:rsidRPr="00835F44" w:rsidRDefault="00AC7702" w:rsidP="00E574C3">
            <w:pPr>
              <w:pStyle w:val="TAC"/>
            </w:pPr>
            <w:r w:rsidRPr="00835F44">
              <w:t>162</w:t>
            </w:r>
          </w:p>
        </w:tc>
        <w:tc>
          <w:tcPr>
            <w:tcW w:w="835" w:type="dxa"/>
            <w:vAlign w:val="center"/>
          </w:tcPr>
          <w:p w14:paraId="484934E2" w14:textId="77777777" w:rsidR="00AC7702" w:rsidRPr="00835F44" w:rsidRDefault="00AC7702" w:rsidP="00E574C3">
            <w:pPr>
              <w:pStyle w:val="TAC"/>
            </w:pPr>
            <w:r w:rsidRPr="00835F44">
              <w:t>217</w:t>
            </w:r>
          </w:p>
        </w:tc>
        <w:tc>
          <w:tcPr>
            <w:tcW w:w="835" w:type="dxa"/>
            <w:vAlign w:val="center"/>
          </w:tcPr>
          <w:p w14:paraId="3B7E9C77" w14:textId="77777777" w:rsidR="00AC7702" w:rsidRPr="00835F44" w:rsidRDefault="00AC7702" w:rsidP="00E574C3">
            <w:pPr>
              <w:pStyle w:val="TAC"/>
              <w:rPr>
                <w:rFonts w:cs="Arial"/>
              </w:rPr>
            </w:pPr>
            <w:r w:rsidRPr="00835F44">
              <w:rPr>
                <w:rFonts w:cs="Arial"/>
              </w:rPr>
              <w:t>273</w:t>
            </w:r>
          </w:p>
        </w:tc>
      </w:tr>
      <w:tr w:rsidR="00495FE7" w:rsidRPr="00835F44" w14:paraId="25DDA8D3" w14:textId="77777777" w:rsidTr="0057277A">
        <w:trPr>
          <w:jc w:val="center"/>
        </w:trPr>
        <w:tc>
          <w:tcPr>
            <w:tcW w:w="3690" w:type="dxa"/>
          </w:tcPr>
          <w:p w14:paraId="1719CF55" w14:textId="77777777" w:rsidR="00AC7702" w:rsidRPr="00835F44" w:rsidRDefault="00AC7702" w:rsidP="003F5B9D">
            <w:pPr>
              <w:pStyle w:val="TAL"/>
            </w:pPr>
            <w:r w:rsidRPr="00835F44">
              <w:t>Subcarriers per resource block</w:t>
            </w:r>
          </w:p>
        </w:tc>
        <w:tc>
          <w:tcPr>
            <w:tcW w:w="1093" w:type="dxa"/>
            <w:vAlign w:val="center"/>
          </w:tcPr>
          <w:p w14:paraId="5433C0BA" w14:textId="77777777" w:rsidR="00AC7702" w:rsidRPr="00835F44" w:rsidRDefault="00AC7702" w:rsidP="00E574C3">
            <w:pPr>
              <w:pStyle w:val="TAC"/>
            </w:pPr>
          </w:p>
        </w:tc>
        <w:tc>
          <w:tcPr>
            <w:tcW w:w="835" w:type="dxa"/>
            <w:vAlign w:val="center"/>
          </w:tcPr>
          <w:p w14:paraId="60759009" w14:textId="77777777" w:rsidR="00AC7702" w:rsidRPr="00835F44" w:rsidRDefault="00AC7702" w:rsidP="00E574C3">
            <w:pPr>
              <w:pStyle w:val="TAC"/>
            </w:pPr>
            <w:r w:rsidRPr="00835F44">
              <w:t>12</w:t>
            </w:r>
          </w:p>
        </w:tc>
        <w:tc>
          <w:tcPr>
            <w:tcW w:w="835" w:type="dxa"/>
            <w:vAlign w:val="center"/>
          </w:tcPr>
          <w:p w14:paraId="19239BC3" w14:textId="77777777" w:rsidR="00AC7702" w:rsidRPr="00835F44" w:rsidRDefault="00AC7702" w:rsidP="00E574C3">
            <w:pPr>
              <w:pStyle w:val="TAC"/>
            </w:pPr>
            <w:r w:rsidRPr="00835F44">
              <w:t>12</w:t>
            </w:r>
          </w:p>
        </w:tc>
        <w:tc>
          <w:tcPr>
            <w:tcW w:w="835" w:type="dxa"/>
            <w:vAlign w:val="center"/>
          </w:tcPr>
          <w:p w14:paraId="061B504D" w14:textId="77777777" w:rsidR="00AC7702" w:rsidRPr="00835F44" w:rsidRDefault="00AC7702" w:rsidP="00E574C3">
            <w:pPr>
              <w:pStyle w:val="TAC"/>
            </w:pPr>
            <w:r w:rsidRPr="00835F44">
              <w:t>12</w:t>
            </w:r>
          </w:p>
        </w:tc>
        <w:tc>
          <w:tcPr>
            <w:tcW w:w="835" w:type="dxa"/>
            <w:vAlign w:val="center"/>
          </w:tcPr>
          <w:p w14:paraId="60E43FE2" w14:textId="77777777" w:rsidR="00AC7702" w:rsidRPr="00835F44" w:rsidRDefault="00AC7702" w:rsidP="00E574C3">
            <w:pPr>
              <w:pStyle w:val="TAC"/>
            </w:pPr>
            <w:r w:rsidRPr="00835F44">
              <w:t>12</w:t>
            </w:r>
          </w:p>
        </w:tc>
        <w:tc>
          <w:tcPr>
            <w:tcW w:w="835" w:type="dxa"/>
            <w:vAlign w:val="center"/>
          </w:tcPr>
          <w:p w14:paraId="2F73BDDC" w14:textId="77777777" w:rsidR="00AC7702" w:rsidRPr="00835F44" w:rsidRDefault="00AC7702" w:rsidP="00E574C3">
            <w:pPr>
              <w:pStyle w:val="TAC"/>
            </w:pPr>
            <w:r w:rsidRPr="00835F44">
              <w:t>12</w:t>
            </w:r>
          </w:p>
        </w:tc>
        <w:tc>
          <w:tcPr>
            <w:tcW w:w="835" w:type="dxa"/>
            <w:vAlign w:val="center"/>
          </w:tcPr>
          <w:p w14:paraId="064764F6" w14:textId="77777777" w:rsidR="00AC7702" w:rsidRPr="00835F44" w:rsidRDefault="00AC7702" w:rsidP="00E574C3">
            <w:pPr>
              <w:pStyle w:val="TAC"/>
            </w:pPr>
            <w:r w:rsidRPr="00835F44">
              <w:t>12</w:t>
            </w:r>
          </w:p>
        </w:tc>
        <w:tc>
          <w:tcPr>
            <w:tcW w:w="835" w:type="dxa"/>
            <w:vAlign w:val="center"/>
          </w:tcPr>
          <w:p w14:paraId="7BF8E224" w14:textId="77777777" w:rsidR="00AC7702" w:rsidRPr="00835F44" w:rsidRDefault="00AC7702" w:rsidP="00E574C3">
            <w:pPr>
              <w:pStyle w:val="TAC"/>
            </w:pPr>
            <w:r w:rsidRPr="00835F44">
              <w:t>12</w:t>
            </w:r>
          </w:p>
        </w:tc>
        <w:tc>
          <w:tcPr>
            <w:tcW w:w="835" w:type="dxa"/>
            <w:vAlign w:val="center"/>
          </w:tcPr>
          <w:p w14:paraId="160888CD" w14:textId="77777777" w:rsidR="00AC7702" w:rsidRPr="00835F44" w:rsidRDefault="00AC7702" w:rsidP="00E574C3">
            <w:pPr>
              <w:pStyle w:val="TAC"/>
            </w:pPr>
            <w:r w:rsidRPr="00835F44">
              <w:t>12</w:t>
            </w:r>
          </w:p>
        </w:tc>
        <w:tc>
          <w:tcPr>
            <w:tcW w:w="835" w:type="dxa"/>
            <w:vAlign w:val="center"/>
          </w:tcPr>
          <w:p w14:paraId="6074CE8D" w14:textId="77777777" w:rsidR="00AC7702" w:rsidRPr="00835F44" w:rsidRDefault="00AC7702" w:rsidP="00E574C3">
            <w:pPr>
              <w:pStyle w:val="TAC"/>
            </w:pPr>
            <w:r w:rsidRPr="00835F44">
              <w:t>12</w:t>
            </w:r>
          </w:p>
        </w:tc>
        <w:tc>
          <w:tcPr>
            <w:tcW w:w="835" w:type="dxa"/>
            <w:vAlign w:val="center"/>
          </w:tcPr>
          <w:p w14:paraId="7C24EC42" w14:textId="77777777" w:rsidR="00AC7702" w:rsidRPr="00835F44" w:rsidRDefault="00AC7702" w:rsidP="00E574C3">
            <w:pPr>
              <w:pStyle w:val="TAC"/>
            </w:pPr>
            <w:r w:rsidRPr="00835F44">
              <w:t>12</w:t>
            </w:r>
          </w:p>
        </w:tc>
        <w:tc>
          <w:tcPr>
            <w:tcW w:w="835" w:type="dxa"/>
            <w:vAlign w:val="center"/>
          </w:tcPr>
          <w:p w14:paraId="2F88958A" w14:textId="77777777" w:rsidR="00AC7702" w:rsidRPr="00835F44" w:rsidRDefault="00AC7702" w:rsidP="00E574C3">
            <w:pPr>
              <w:pStyle w:val="TAC"/>
              <w:rPr>
                <w:rFonts w:cs="Arial"/>
              </w:rPr>
            </w:pPr>
            <w:r w:rsidRPr="00835F44">
              <w:rPr>
                <w:rFonts w:cs="Arial"/>
              </w:rPr>
              <w:t>12</w:t>
            </w:r>
          </w:p>
        </w:tc>
      </w:tr>
      <w:tr w:rsidR="00BB54CA" w:rsidRPr="00835F44" w14:paraId="3E15B9D0" w14:textId="77777777" w:rsidTr="0057277A">
        <w:trPr>
          <w:jc w:val="center"/>
        </w:trPr>
        <w:tc>
          <w:tcPr>
            <w:tcW w:w="3690" w:type="dxa"/>
          </w:tcPr>
          <w:p w14:paraId="43A26A63" w14:textId="77777777" w:rsidR="00BB54CA" w:rsidRPr="00835F44" w:rsidRDefault="00BB54CA" w:rsidP="00BB54CA">
            <w:pPr>
              <w:pStyle w:val="TAL"/>
            </w:pPr>
            <w:r w:rsidRPr="00835F44">
              <w:t>Allocated slots per Frame</w:t>
            </w:r>
          </w:p>
        </w:tc>
        <w:tc>
          <w:tcPr>
            <w:tcW w:w="1093" w:type="dxa"/>
            <w:vAlign w:val="center"/>
          </w:tcPr>
          <w:p w14:paraId="48D83999" w14:textId="77777777" w:rsidR="00BB54CA" w:rsidRPr="00835F44" w:rsidRDefault="00BB54CA" w:rsidP="00BB54CA">
            <w:pPr>
              <w:pStyle w:val="TAC"/>
            </w:pPr>
          </w:p>
        </w:tc>
        <w:tc>
          <w:tcPr>
            <w:tcW w:w="835" w:type="dxa"/>
            <w:vAlign w:val="center"/>
          </w:tcPr>
          <w:p w14:paraId="2A26700F" w14:textId="1DF55FE6" w:rsidR="00BB54CA" w:rsidRPr="00835F44" w:rsidRDefault="00BB54CA" w:rsidP="00BB54CA">
            <w:pPr>
              <w:pStyle w:val="TAC"/>
            </w:pPr>
            <w:r>
              <w:t>11</w:t>
            </w:r>
          </w:p>
        </w:tc>
        <w:tc>
          <w:tcPr>
            <w:tcW w:w="835" w:type="dxa"/>
            <w:vAlign w:val="center"/>
          </w:tcPr>
          <w:p w14:paraId="1FA5C23F" w14:textId="696CB033" w:rsidR="00BB54CA" w:rsidRPr="00835F44" w:rsidRDefault="00BB54CA" w:rsidP="00BB54CA">
            <w:pPr>
              <w:pStyle w:val="TAC"/>
            </w:pPr>
            <w:r>
              <w:t>11</w:t>
            </w:r>
          </w:p>
        </w:tc>
        <w:tc>
          <w:tcPr>
            <w:tcW w:w="835" w:type="dxa"/>
            <w:vAlign w:val="center"/>
          </w:tcPr>
          <w:p w14:paraId="3519B9B6" w14:textId="09B096D5" w:rsidR="00BB54CA" w:rsidRPr="00835F44" w:rsidRDefault="00BB54CA" w:rsidP="00BB54CA">
            <w:pPr>
              <w:pStyle w:val="TAC"/>
            </w:pPr>
            <w:r>
              <w:t>11</w:t>
            </w:r>
          </w:p>
        </w:tc>
        <w:tc>
          <w:tcPr>
            <w:tcW w:w="835" w:type="dxa"/>
            <w:vAlign w:val="center"/>
          </w:tcPr>
          <w:p w14:paraId="36F65841" w14:textId="569717FC" w:rsidR="00BB54CA" w:rsidRPr="00835F44" w:rsidRDefault="00BB54CA" w:rsidP="00BB54CA">
            <w:pPr>
              <w:pStyle w:val="TAC"/>
            </w:pPr>
            <w:r>
              <w:t>11</w:t>
            </w:r>
          </w:p>
        </w:tc>
        <w:tc>
          <w:tcPr>
            <w:tcW w:w="835" w:type="dxa"/>
            <w:vAlign w:val="center"/>
          </w:tcPr>
          <w:p w14:paraId="23A486FD" w14:textId="7D7FF7A2" w:rsidR="00BB54CA" w:rsidRPr="00835F44" w:rsidRDefault="00BB54CA" w:rsidP="00BB54CA">
            <w:pPr>
              <w:pStyle w:val="TAC"/>
            </w:pPr>
            <w:r>
              <w:t>11</w:t>
            </w:r>
          </w:p>
        </w:tc>
        <w:tc>
          <w:tcPr>
            <w:tcW w:w="835" w:type="dxa"/>
            <w:vAlign w:val="center"/>
          </w:tcPr>
          <w:p w14:paraId="79DB556C" w14:textId="314C00EE" w:rsidR="00BB54CA" w:rsidRPr="00835F44" w:rsidRDefault="00BB54CA" w:rsidP="00BB54CA">
            <w:pPr>
              <w:pStyle w:val="TAC"/>
            </w:pPr>
            <w:r>
              <w:t>11</w:t>
            </w:r>
          </w:p>
        </w:tc>
        <w:tc>
          <w:tcPr>
            <w:tcW w:w="835" w:type="dxa"/>
            <w:vAlign w:val="center"/>
          </w:tcPr>
          <w:p w14:paraId="6E69154E" w14:textId="4BCC86B3" w:rsidR="00BB54CA" w:rsidRPr="00835F44" w:rsidRDefault="00BB54CA" w:rsidP="00BB54CA">
            <w:pPr>
              <w:pStyle w:val="TAC"/>
            </w:pPr>
            <w:r>
              <w:t>11</w:t>
            </w:r>
          </w:p>
        </w:tc>
        <w:tc>
          <w:tcPr>
            <w:tcW w:w="835" w:type="dxa"/>
            <w:vAlign w:val="center"/>
          </w:tcPr>
          <w:p w14:paraId="506341F4" w14:textId="00584B83" w:rsidR="00BB54CA" w:rsidRPr="00835F44" w:rsidRDefault="00BB54CA" w:rsidP="00BB54CA">
            <w:pPr>
              <w:pStyle w:val="TAC"/>
            </w:pPr>
            <w:r>
              <w:t>11</w:t>
            </w:r>
          </w:p>
        </w:tc>
        <w:tc>
          <w:tcPr>
            <w:tcW w:w="835" w:type="dxa"/>
            <w:vAlign w:val="center"/>
          </w:tcPr>
          <w:p w14:paraId="0AE607C8" w14:textId="565582D5" w:rsidR="00BB54CA" w:rsidRPr="00835F44" w:rsidRDefault="00BB54CA" w:rsidP="00BB54CA">
            <w:pPr>
              <w:pStyle w:val="TAC"/>
            </w:pPr>
            <w:r>
              <w:t>11</w:t>
            </w:r>
          </w:p>
        </w:tc>
        <w:tc>
          <w:tcPr>
            <w:tcW w:w="835" w:type="dxa"/>
            <w:vAlign w:val="center"/>
          </w:tcPr>
          <w:p w14:paraId="35C54AD7" w14:textId="2988FF99" w:rsidR="00BB54CA" w:rsidRPr="00835F44" w:rsidRDefault="00BB54CA" w:rsidP="00BB54CA">
            <w:pPr>
              <w:pStyle w:val="TAC"/>
            </w:pPr>
            <w:r>
              <w:t>11</w:t>
            </w:r>
          </w:p>
        </w:tc>
        <w:tc>
          <w:tcPr>
            <w:tcW w:w="835" w:type="dxa"/>
            <w:vAlign w:val="center"/>
          </w:tcPr>
          <w:p w14:paraId="6CD4E302" w14:textId="07C246C2" w:rsidR="00BB54CA" w:rsidRPr="00835F44" w:rsidRDefault="00BB54CA" w:rsidP="00BB54CA">
            <w:pPr>
              <w:pStyle w:val="TAC"/>
              <w:rPr>
                <w:rFonts w:cs="Arial"/>
              </w:rPr>
            </w:pPr>
            <w:r>
              <w:rPr>
                <w:rFonts w:cs="Arial"/>
              </w:rPr>
              <w:t>11</w:t>
            </w:r>
          </w:p>
        </w:tc>
      </w:tr>
      <w:tr w:rsidR="00495FE7" w:rsidRPr="00835F44" w14:paraId="40D09DA1" w14:textId="77777777" w:rsidTr="0057277A">
        <w:trPr>
          <w:jc w:val="center"/>
        </w:trPr>
        <w:tc>
          <w:tcPr>
            <w:tcW w:w="3690" w:type="dxa"/>
          </w:tcPr>
          <w:p w14:paraId="62864497" w14:textId="77777777" w:rsidR="00AC7702" w:rsidRPr="00835F44" w:rsidRDefault="00AC7702" w:rsidP="003F5B9D">
            <w:pPr>
              <w:pStyle w:val="TAL"/>
            </w:pPr>
            <w:r w:rsidRPr="00835F44">
              <w:t>MCS Index</w:t>
            </w:r>
          </w:p>
        </w:tc>
        <w:tc>
          <w:tcPr>
            <w:tcW w:w="1093" w:type="dxa"/>
            <w:vAlign w:val="center"/>
          </w:tcPr>
          <w:p w14:paraId="54024180" w14:textId="77777777" w:rsidR="00AC7702" w:rsidRPr="00835F44" w:rsidRDefault="00AC7702" w:rsidP="00E574C3">
            <w:pPr>
              <w:pStyle w:val="TAC"/>
            </w:pPr>
          </w:p>
        </w:tc>
        <w:tc>
          <w:tcPr>
            <w:tcW w:w="835" w:type="dxa"/>
            <w:vAlign w:val="center"/>
          </w:tcPr>
          <w:p w14:paraId="7597B3DF" w14:textId="77777777" w:rsidR="00AC7702" w:rsidRPr="00835F44" w:rsidRDefault="00AC7702" w:rsidP="00E574C3">
            <w:pPr>
              <w:pStyle w:val="TAC"/>
            </w:pPr>
            <w:r w:rsidRPr="00835F44">
              <w:t>24</w:t>
            </w:r>
          </w:p>
        </w:tc>
        <w:tc>
          <w:tcPr>
            <w:tcW w:w="835" w:type="dxa"/>
            <w:vAlign w:val="center"/>
          </w:tcPr>
          <w:p w14:paraId="57DC7330" w14:textId="77777777" w:rsidR="00AC7702" w:rsidRPr="00835F44" w:rsidRDefault="00AC7702" w:rsidP="00E574C3">
            <w:pPr>
              <w:pStyle w:val="TAC"/>
            </w:pPr>
            <w:r w:rsidRPr="00835F44">
              <w:t>24</w:t>
            </w:r>
          </w:p>
        </w:tc>
        <w:tc>
          <w:tcPr>
            <w:tcW w:w="835" w:type="dxa"/>
            <w:vAlign w:val="center"/>
          </w:tcPr>
          <w:p w14:paraId="3F3BD7F9" w14:textId="77777777" w:rsidR="00AC7702" w:rsidRPr="00835F44" w:rsidRDefault="00AC7702" w:rsidP="00E574C3">
            <w:pPr>
              <w:pStyle w:val="TAC"/>
            </w:pPr>
            <w:r w:rsidRPr="00835F44">
              <w:t>24</w:t>
            </w:r>
          </w:p>
        </w:tc>
        <w:tc>
          <w:tcPr>
            <w:tcW w:w="835" w:type="dxa"/>
            <w:vAlign w:val="center"/>
          </w:tcPr>
          <w:p w14:paraId="75D935A2" w14:textId="77777777" w:rsidR="00AC7702" w:rsidRPr="00835F44" w:rsidRDefault="00AC7702" w:rsidP="00E574C3">
            <w:pPr>
              <w:pStyle w:val="TAC"/>
            </w:pPr>
            <w:r w:rsidRPr="00835F44">
              <w:t>24</w:t>
            </w:r>
          </w:p>
        </w:tc>
        <w:tc>
          <w:tcPr>
            <w:tcW w:w="835" w:type="dxa"/>
            <w:vAlign w:val="center"/>
          </w:tcPr>
          <w:p w14:paraId="28EB8150" w14:textId="77777777" w:rsidR="00AC7702" w:rsidRPr="00835F44" w:rsidRDefault="00AC7702" w:rsidP="00E574C3">
            <w:pPr>
              <w:pStyle w:val="TAC"/>
            </w:pPr>
            <w:r w:rsidRPr="00835F44">
              <w:t>24</w:t>
            </w:r>
          </w:p>
        </w:tc>
        <w:tc>
          <w:tcPr>
            <w:tcW w:w="835" w:type="dxa"/>
            <w:vAlign w:val="center"/>
          </w:tcPr>
          <w:p w14:paraId="6DCC9E78" w14:textId="77777777" w:rsidR="00AC7702" w:rsidRPr="00835F44" w:rsidRDefault="00AC7702" w:rsidP="00E574C3">
            <w:pPr>
              <w:pStyle w:val="TAC"/>
            </w:pPr>
            <w:r w:rsidRPr="00835F44">
              <w:t>24</w:t>
            </w:r>
          </w:p>
        </w:tc>
        <w:tc>
          <w:tcPr>
            <w:tcW w:w="835" w:type="dxa"/>
            <w:vAlign w:val="center"/>
          </w:tcPr>
          <w:p w14:paraId="5DE85B93" w14:textId="77777777" w:rsidR="00AC7702" w:rsidRPr="00835F44" w:rsidRDefault="00AC7702" w:rsidP="00E574C3">
            <w:pPr>
              <w:pStyle w:val="TAC"/>
            </w:pPr>
            <w:r w:rsidRPr="00835F44">
              <w:t>24</w:t>
            </w:r>
          </w:p>
        </w:tc>
        <w:tc>
          <w:tcPr>
            <w:tcW w:w="835" w:type="dxa"/>
            <w:vAlign w:val="center"/>
          </w:tcPr>
          <w:p w14:paraId="360E0B84" w14:textId="77777777" w:rsidR="00AC7702" w:rsidRPr="00835F44" w:rsidRDefault="00AC7702" w:rsidP="00E574C3">
            <w:pPr>
              <w:pStyle w:val="TAC"/>
            </w:pPr>
            <w:r w:rsidRPr="00835F44">
              <w:t>24</w:t>
            </w:r>
          </w:p>
        </w:tc>
        <w:tc>
          <w:tcPr>
            <w:tcW w:w="835" w:type="dxa"/>
            <w:vAlign w:val="center"/>
          </w:tcPr>
          <w:p w14:paraId="53DC9D1F" w14:textId="77777777" w:rsidR="00AC7702" w:rsidRPr="00835F44" w:rsidRDefault="00AC7702" w:rsidP="00E574C3">
            <w:pPr>
              <w:pStyle w:val="TAC"/>
            </w:pPr>
            <w:r w:rsidRPr="00835F44">
              <w:t>24</w:t>
            </w:r>
          </w:p>
        </w:tc>
        <w:tc>
          <w:tcPr>
            <w:tcW w:w="835" w:type="dxa"/>
            <w:vAlign w:val="center"/>
          </w:tcPr>
          <w:p w14:paraId="518483C1" w14:textId="77777777" w:rsidR="00AC7702" w:rsidRPr="00835F44" w:rsidRDefault="00AC7702" w:rsidP="00E574C3">
            <w:pPr>
              <w:pStyle w:val="TAC"/>
            </w:pPr>
            <w:r w:rsidRPr="00835F44">
              <w:t>24</w:t>
            </w:r>
          </w:p>
        </w:tc>
        <w:tc>
          <w:tcPr>
            <w:tcW w:w="835" w:type="dxa"/>
            <w:vAlign w:val="center"/>
          </w:tcPr>
          <w:p w14:paraId="63BF669E" w14:textId="77777777" w:rsidR="00AC7702" w:rsidRPr="00835F44" w:rsidRDefault="00AC7702" w:rsidP="00E574C3">
            <w:pPr>
              <w:pStyle w:val="TAC"/>
              <w:rPr>
                <w:rFonts w:cs="Arial"/>
              </w:rPr>
            </w:pPr>
            <w:r w:rsidRPr="00835F44">
              <w:rPr>
                <w:rFonts w:cs="Arial"/>
              </w:rPr>
              <w:t>24</w:t>
            </w:r>
          </w:p>
        </w:tc>
      </w:tr>
      <w:tr w:rsidR="00495FE7" w:rsidRPr="00835F44" w14:paraId="5B27E9D3" w14:textId="77777777" w:rsidTr="000D52B3">
        <w:trPr>
          <w:jc w:val="center"/>
        </w:trPr>
        <w:tc>
          <w:tcPr>
            <w:tcW w:w="3690" w:type="dxa"/>
          </w:tcPr>
          <w:p w14:paraId="1E3C085A" w14:textId="77777777" w:rsidR="0096593E" w:rsidRPr="00835F44" w:rsidRDefault="0096593E" w:rsidP="003F5B9D">
            <w:pPr>
              <w:pStyle w:val="TAL"/>
            </w:pPr>
            <w:r w:rsidRPr="00835F44">
              <w:t xml:space="preserve">MCS Table for TBS determination </w:t>
            </w:r>
          </w:p>
        </w:tc>
        <w:tc>
          <w:tcPr>
            <w:tcW w:w="1093" w:type="dxa"/>
            <w:vAlign w:val="center"/>
          </w:tcPr>
          <w:p w14:paraId="00191687" w14:textId="77777777" w:rsidR="0096593E" w:rsidRPr="00835F44" w:rsidRDefault="0096593E">
            <w:pPr>
              <w:pStyle w:val="TAC"/>
            </w:pPr>
          </w:p>
        </w:tc>
        <w:tc>
          <w:tcPr>
            <w:tcW w:w="9185" w:type="dxa"/>
            <w:gridSpan w:val="11"/>
            <w:vAlign w:val="center"/>
          </w:tcPr>
          <w:p w14:paraId="5D81E480" w14:textId="77777777" w:rsidR="0096593E" w:rsidRPr="00835F44" w:rsidRDefault="0096593E">
            <w:pPr>
              <w:pStyle w:val="TAC"/>
              <w:rPr>
                <w:rFonts w:cs="Arial"/>
              </w:rPr>
            </w:pPr>
            <w:r w:rsidRPr="00835F44">
              <w:t>64QAM</w:t>
            </w:r>
          </w:p>
        </w:tc>
      </w:tr>
      <w:tr w:rsidR="00495FE7" w:rsidRPr="00835F44" w14:paraId="5C75D2F5" w14:textId="77777777" w:rsidTr="0057277A">
        <w:trPr>
          <w:jc w:val="center"/>
        </w:trPr>
        <w:tc>
          <w:tcPr>
            <w:tcW w:w="3690" w:type="dxa"/>
          </w:tcPr>
          <w:p w14:paraId="25423DA3" w14:textId="77777777" w:rsidR="00AC7702" w:rsidRPr="00835F44" w:rsidRDefault="00AC7702" w:rsidP="003F5B9D">
            <w:pPr>
              <w:pStyle w:val="TAL"/>
            </w:pPr>
            <w:r w:rsidRPr="00835F44">
              <w:t>Modulation</w:t>
            </w:r>
          </w:p>
        </w:tc>
        <w:tc>
          <w:tcPr>
            <w:tcW w:w="1093" w:type="dxa"/>
            <w:vAlign w:val="center"/>
          </w:tcPr>
          <w:p w14:paraId="794364F6" w14:textId="77777777" w:rsidR="00AC7702" w:rsidRPr="00835F44" w:rsidRDefault="00AC7702" w:rsidP="00E574C3">
            <w:pPr>
              <w:pStyle w:val="TAC"/>
            </w:pPr>
          </w:p>
        </w:tc>
        <w:tc>
          <w:tcPr>
            <w:tcW w:w="835" w:type="dxa"/>
            <w:vAlign w:val="center"/>
          </w:tcPr>
          <w:p w14:paraId="29852DE6" w14:textId="77777777" w:rsidR="00AC7702" w:rsidRPr="00835F44" w:rsidRDefault="00AC7702" w:rsidP="00E574C3">
            <w:pPr>
              <w:pStyle w:val="TAC"/>
            </w:pPr>
            <w:r w:rsidRPr="00835F44">
              <w:t>64 QAM</w:t>
            </w:r>
          </w:p>
        </w:tc>
        <w:tc>
          <w:tcPr>
            <w:tcW w:w="835" w:type="dxa"/>
            <w:vAlign w:val="center"/>
          </w:tcPr>
          <w:p w14:paraId="753EA632" w14:textId="77777777" w:rsidR="00AC7702" w:rsidRPr="00835F44" w:rsidRDefault="00AC7702" w:rsidP="00E574C3">
            <w:pPr>
              <w:pStyle w:val="TAC"/>
            </w:pPr>
            <w:r w:rsidRPr="00835F44">
              <w:t>64 QAM</w:t>
            </w:r>
          </w:p>
        </w:tc>
        <w:tc>
          <w:tcPr>
            <w:tcW w:w="835" w:type="dxa"/>
            <w:vAlign w:val="center"/>
          </w:tcPr>
          <w:p w14:paraId="7F7ABD9A" w14:textId="77777777" w:rsidR="00AC7702" w:rsidRPr="00835F44" w:rsidRDefault="00AC7702" w:rsidP="00E574C3">
            <w:pPr>
              <w:pStyle w:val="TAC"/>
            </w:pPr>
            <w:r w:rsidRPr="00835F44">
              <w:t>64 QAM</w:t>
            </w:r>
          </w:p>
        </w:tc>
        <w:tc>
          <w:tcPr>
            <w:tcW w:w="835" w:type="dxa"/>
            <w:vAlign w:val="center"/>
          </w:tcPr>
          <w:p w14:paraId="22C8BD73" w14:textId="77777777" w:rsidR="00AC7702" w:rsidRPr="00835F44" w:rsidRDefault="00AC7702" w:rsidP="00E574C3">
            <w:pPr>
              <w:pStyle w:val="TAC"/>
            </w:pPr>
            <w:r w:rsidRPr="00835F44">
              <w:t>64 QAM</w:t>
            </w:r>
          </w:p>
        </w:tc>
        <w:tc>
          <w:tcPr>
            <w:tcW w:w="835" w:type="dxa"/>
            <w:vAlign w:val="center"/>
          </w:tcPr>
          <w:p w14:paraId="0A18AC0A" w14:textId="77777777" w:rsidR="00AC7702" w:rsidRPr="00835F44" w:rsidRDefault="00AC7702" w:rsidP="00E574C3">
            <w:pPr>
              <w:pStyle w:val="TAC"/>
            </w:pPr>
            <w:r w:rsidRPr="00835F44">
              <w:t>64 QAM</w:t>
            </w:r>
          </w:p>
        </w:tc>
        <w:tc>
          <w:tcPr>
            <w:tcW w:w="835" w:type="dxa"/>
            <w:vAlign w:val="center"/>
          </w:tcPr>
          <w:p w14:paraId="6F8CA524" w14:textId="77777777" w:rsidR="00AC7702" w:rsidRPr="00835F44" w:rsidRDefault="00AC7702" w:rsidP="00E574C3">
            <w:pPr>
              <w:pStyle w:val="TAC"/>
            </w:pPr>
            <w:r w:rsidRPr="00835F44">
              <w:t>64 QAM</w:t>
            </w:r>
          </w:p>
        </w:tc>
        <w:tc>
          <w:tcPr>
            <w:tcW w:w="835" w:type="dxa"/>
            <w:vAlign w:val="center"/>
          </w:tcPr>
          <w:p w14:paraId="01A8480C" w14:textId="77777777" w:rsidR="00AC7702" w:rsidRPr="00835F44" w:rsidRDefault="00AC7702" w:rsidP="00E574C3">
            <w:pPr>
              <w:pStyle w:val="TAC"/>
            </w:pPr>
            <w:r w:rsidRPr="00835F44">
              <w:t>64 QAM</w:t>
            </w:r>
          </w:p>
        </w:tc>
        <w:tc>
          <w:tcPr>
            <w:tcW w:w="835" w:type="dxa"/>
            <w:vAlign w:val="center"/>
          </w:tcPr>
          <w:p w14:paraId="2FE0B27A" w14:textId="77777777" w:rsidR="00AC7702" w:rsidRPr="00835F44" w:rsidRDefault="00AC7702" w:rsidP="00E574C3">
            <w:pPr>
              <w:pStyle w:val="TAC"/>
            </w:pPr>
            <w:r w:rsidRPr="00835F44">
              <w:t>64 QAM</w:t>
            </w:r>
          </w:p>
        </w:tc>
        <w:tc>
          <w:tcPr>
            <w:tcW w:w="835" w:type="dxa"/>
            <w:vAlign w:val="center"/>
          </w:tcPr>
          <w:p w14:paraId="5A2BBC0D" w14:textId="77777777" w:rsidR="00AC7702" w:rsidRPr="00835F44" w:rsidRDefault="00AC7702" w:rsidP="00E574C3">
            <w:pPr>
              <w:pStyle w:val="TAC"/>
            </w:pPr>
            <w:r w:rsidRPr="00835F44">
              <w:t>64 QAM</w:t>
            </w:r>
          </w:p>
        </w:tc>
        <w:tc>
          <w:tcPr>
            <w:tcW w:w="835" w:type="dxa"/>
            <w:vAlign w:val="center"/>
          </w:tcPr>
          <w:p w14:paraId="5ADA19DF" w14:textId="77777777" w:rsidR="00AC7702" w:rsidRPr="00835F44" w:rsidRDefault="00AC7702" w:rsidP="00E574C3">
            <w:pPr>
              <w:pStyle w:val="TAC"/>
            </w:pPr>
            <w:r w:rsidRPr="00835F44">
              <w:t>64 QAM</w:t>
            </w:r>
          </w:p>
        </w:tc>
        <w:tc>
          <w:tcPr>
            <w:tcW w:w="835" w:type="dxa"/>
            <w:vAlign w:val="center"/>
          </w:tcPr>
          <w:p w14:paraId="7C1F6BC1" w14:textId="77777777" w:rsidR="00AC7702" w:rsidRPr="00835F44" w:rsidRDefault="00AC7702" w:rsidP="00E574C3">
            <w:pPr>
              <w:pStyle w:val="TAC"/>
              <w:rPr>
                <w:rFonts w:cs="Arial"/>
              </w:rPr>
            </w:pPr>
            <w:r w:rsidRPr="00835F44">
              <w:rPr>
                <w:rFonts w:cs="Arial"/>
              </w:rPr>
              <w:t>64 QAM</w:t>
            </w:r>
          </w:p>
        </w:tc>
      </w:tr>
      <w:tr w:rsidR="00495FE7" w:rsidRPr="00835F44" w14:paraId="0E93292A" w14:textId="77777777" w:rsidTr="0057277A">
        <w:trPr>
          <w:jc w:val="center"/>
        </w:trPr>
        <w:tc>
          <w:tcPr>
            <w:tcW w:w="3690" w:type="dxa"/>
          </w:tcPr>
          <w:p w14:paraId="2F2AE6FC" w14:textId="77777777" w:rsidR="00AC7702" w:rsidRPr="00835F44" w:rsidRDefault="00AC7702" w:rsidP="003F5B9D">
            <w:pPr>
              <w:pStyle w:val="TAL"/>
            </w:pPr>
            <w:r w:rsidRPr="00835F44">
              <w:t>Target Coding Rate</w:t>
            </w:r>
          </w:p>
        </w:tc>
        <w:tc>
          <w:tcPr>
            <w:tcW w:w="1093" w:type="dxa"/>
            <w:vAlign w:val="center"/>
          </w:tcPr>
          <w:p w14:paraId="1BEC0D31" w14:textId="77777777" w:rsidR="00AC7702" w:rsidRPr="00835F44" w:rsidRDefault="00AC7702" w:rsidP="00E574C3">
            <w:pPr>
              <w:pStyle w:val="TAC"/>
            </w:pPr>
          </w:p>
        </w:tc>
        <w:tc>
          <w:tcPr>
            <w:tcW w:w="835" w:type="dxa"/>
            <w:vAlign w:val="center"/>
          </w:tcPr>
          <w:p w14:paraId="49C2DAC1" w14:textId="77777777" w:rsidR="00AC7702" w:rsidRPr="00835F44" w:rsidRDefault="00AC7702" w:rsidP="00E574C3">
            <w:pPr>
              <w:pStyle w:val="TAC"/>
            </w:pPr>
            <w:r w:rsidRPr="00835F44">
              <w:t>3/4</w:t>
            </w:r>
          </w:p>
        </w:tc>
        <w:tc>
          <w:tcPr>
            <w:tcW w:w="835" w:type="dxa"/>
            <w:vAlign w:val="center"/>
          </w:tcPr>
          <w:p w14:paraId="534F02AB" w14:textId="77777777" w:rsidR="00AC7702" w:rsidRPr="00835F44" w:rsidRDefault="00AC7702" w:rsidP="00E574C3">
            <w:pPr>
              <w:pStyle w:val="TAC"/>
            </w:pPr>
            <w:r w:rsidRPr="00835F44">
              <w:t>3/4</w:t>
            </w:r>
          </w:p>
        </w:tc>
        <w:tc>
          <w:tcPr>
            <w:tcW w:w="835" w:type="dxa"/>
            <w:vAlign w:val="center"/>
          </w:tcPr>
          <w:p w14:paraId="19262AD2" w14:textId="77777777" w:rsidR="00AC7702" w:rsidRPr="00835F44" w:rsidRDefault="00AC7702" w:rsidP="00E574C3">
            <w:pPr>
              <w:pStyle w:val="TAC"/>
            </w:pPr>
            <w:r w:rsidRPr="00835F44">
              <w:t>3/4</w:t>
            </w:r>
          </w:p>
        </w:tc>
        <w:tc>
          <w:tcPr>
            <w:tcW w:w="835" w:type="dxa"/>
            <w:vAlign w:val="center"/>
          </w:tcPr>
          <w:p w14:paraId="684585D1" w14:textId="77777777" w:rsidR="00AC7702" w:rsidRPr="00835F44" w:rsidRDefault="00AC7702" w:rsidP="00E574C3">
            <w:pPr>
              <w:pStyle w:val="TAC"/>
            </w:pPr>
            <w:r w:rsidRPr="00835F44">
              <w:t>3/4</w:t>
            </w:r>
          </w:p>
        </w:tc>
        <w:tc>
          <w:tcPr>
            <w:tcW w:w="835" w:type="dxa"/>
            <w:vAlign w:val="center"/>
          </w:tcPr>
          <w:p w14:paraId="4E2B805C" w14:textId="77777777" w:rsidR="00AC7702" w:rsidRPr="00835F44" w:rsidRDefault="00AC7702" w:rsidP="00E574C3">
            <w:pPr>
              <w:pStyle w:val="TAC"/>
            </w:pPr>
            <w:r w:rsidRPr="00835F44">
              <w:t>3/4</w:t>
            </w:r>
          </w:p>
        </w:tc>
        <w:tc>
          <w:tcPr>
            <w:tcW w:w="835" w:type="dxa"/>
            <w:vAlign w:val="center"/>
          </w:tcPr>
          <w:p w14:paraId="75E836AA" w14:textId="77777777" w:rsidR="00AC7702" w:rsidRPr="00835F44" w:rsidRDefault="00AC7702" w:rsidP="00E574C3">
            <w:pPr>
              <w:pStyle w:val="TAC"/>
            </w:pPr>
            <w:r w:rsidRPr="00835F44">
              <w:t>3/4</w:t>
            </w:r>
          </w:p>
        </w:tc>
        <w:tc>
          <w:tcPr>
            <w:tcW w:w="835" w:type="dxa"/>
            <w:vAlign w:val="center"/>
          </w:tcPr>
          <w:p w14:paraId="68861184" w14:textId="77777777" w:rsidR="00AC7702" w:rsidRPr="00835F44" w:rsidRDefault="00AC7702" w:rsidP="00E574C3">
            <w:pPr>
              <w:pStyle w:val="TAC"/>
            </w:pPr>
            <w:r w:rsidRPr="00835F44">
              <w:t>3/4</w:t>
            </w:r>
          </w:p>
        </w:tc>
        <w:tc>
          <w:tcPr>
            <w:tcW w:w="835" w:type="dxa"/>
            <w:vAlign w:val="center"/>
          </w:tcPr>
          <w:p w14:paraId="7A5AD53C" w14:textId="77777777" w:rsidR="00AC7702" w:rsidRPr="00835F44" w:rsidRDefault="00AC7702" w:rsidP="00E574C3">
            <w:pPr>
              <w:pStyle w:val="TAC"/>
            </w:pPr>
            <w:r w:rsidRPr="00835F44">
              <w:t>3/4</w:t>
            </w:r>
          </w:p>
        </w:tc>
        <w:tc>
          <w:tcPr>
            <w:tcW w:w="835" w:type="dxa"/>
            <w:vAlign w:val="center"/>
          </w:tcPr>
          <w:p w14:paraId="09B3484D" w14:textId="77777777" w:rsidR="00AC7702" w:rsidRPr="00835F44" w:rsidRDefault="00AC7702" w:rsidP="00E574C3">
            <w:pPr>
              <w:pStyle w:val="TAC"/>
            </w:pPr>
            <w:r w:rsidRPr="00835F44">
              <w:t>3/4</w:t>
            </w:r>
          </w:p>
        </w:tc>
        <w:tc>
          <w:tcPr>
            <w:tcW w:w="835" w:type="dxa"/>
            <w:vAlign w:val="center"/>
          </w:tcPr>
          <w:p w14:paraId="3DE95BDC" w14:textId="77777777" w:rsidR="00AC7702" w:rsidRPr="00835F44" w:rsidRDefault="00AC7702" w:rsidP="00E574C3">
            <w:pPr>
              <w:pStyle w:val="TAC"/>
            </w:pPr>
            <w:r w:rsidRPr="00835F44">
              <w:t>3/4</w:t>
            </w:r>
          </w:p>
        </w:tc>
        <w:tc>
          <w:tcPr>
            <w:tcW w:w="835" w:type="dxa"/>
            <w:vAlign w:val="center"/>
          </w:tcPr>
          <w:p w14:paraId="3C75CF01" w14:textId="77777777" w:rsidR="00AC7702" w:rsidRPr="00835F44" w:rsidRDefault="00AC7702" w:rsidP="00E574C3">
            <w:pPr>
              <w:pStyle w:val="TAC"/>
              <w:rPr>
                <w:rFonts w:cs="Arial"/>
              </w:rPr>
            </w:pPr>
            <w:r w:rsidRPr="00835F44">
              <w:rPr>
                <w:rFonts w:cs="Arial"/>
              </w:rPr>
              <w:t>3/4</w:t>
            </w:r>
          </w:p>
        </w:tc>
      </w:tr>
      <w:tr w:rsidR="00495FE7" w:rsidRPr="00835F44" w14:paraId="78A55F72" w14:textId="77777777" w:rsidTr="0057277A">
        <w:trPr>
          <w:jc w:val="center"/>
        </w:trPr>
        <w:tc>
          <w:tcPr>
            <w:tcW w:w="3690" w:type="dxa"/>
          </w:tcPr>
          <w:p w14:paraId="3E9EF4E4" w14:textId="77777777" w:rsidR="00AC7702" w:rsidRPr="00835F44" w:rsidRDefault="00AC7702" w:rsidP="003F5B9D">
            <w:pPr>
              <w:pStyle w:val="TAL"/>
            </w:pPr>
            <w:r w:rsidRPr="00835F44">
              <w:t>Maximum number of HARQ transmissions</w:t>
            </w:r>
          </w:p>
        </w:tc>
        <w:tc>
          <w:tcPr>
            <w:tcW w:w="1093" w:type="dxa"/>
            <w:vAlign w:val="center"/>
          </w:tcPr>
          <w:p w14:paraId="7325B75A" w14:textId="77777777" w:rsidR="00AC7702" w:rsidRPr="00835F44" w:rsidRDefault="00AC7702" w:rsidP="00E574C3">
            <w:pPr>
              <w:pStyle w:val="TAC"/>
            </w:pPr>
          </w:p>
        </w:tc>
        <w:tc>
          <w:tcPr>
            <w:tcW w:w="835" w:type="dxa"/>
            <w:vAlign w:val="center"/>
          </w:tcPr>
          <w:p w14:paraId="08F7E073" w14:textId="77777777" w:rsidR="00AC7702" w:rsidRPr="00835F44" w:rsidRDefault="00AC7702" w:rsidP="00E574C3">
            <w:pPr>
              <w:pStyle w:val="TAC"/>
            </w:pPr>
            <w:r w:rsidRPr="00835F44">
              <w:t>1</w:t>
            </w:r>
          </w:p>
        </w:tc>
        <w:tc>
          <w:tcPr>
            <w:tcW w:w="835" w:type="dxa"/>
            <w:vAlign w:val="center"/>
          </w:tcPr>
          <w:p w14:paraId="286A4CDB" w14:textId="77777777" w:rsidR="00AC7702" w:rsidRPr="00835F44" w:rsidRDefault="00AC7702" w:rsidP="00E574C3">
            <w:pPr>
              <w:pStyle w:val="TAC"/>
            </w:pPr>
            <w:r w:rsidRPr="00835F44">
              <w:t>1</w:t>
            </w:r>
          </w:p>
        </w:tc>
        <w:tc>
          <w:tcPr>
            <w:tcW w:w="835" w:type="dxa"/>
            <w:vAlign w:val="center"/>
          </w:tcPr>
          <w:p w14:paraId="1113466D" w14:textId="77777777" w:rsidR="00AC7702" w:rsidRPr="00835F44" w:rsidRDefault="00AC7702" w:rsidP="00E574C3">
            <w:pPr>
              <w:pStyle w:val="TAC"/>
            </w:pPr>
            <w:r w:rsidRPr="00835F44">
              <w:t>1</w:t>
            </w:r>
          </w:p>
        </w:tc>
        <w:tc>
          <w:tcPr>
            <w:tcW w:w="835" w:type="dxa"/>
            <w:vAlign w:val="center"/>
          </w:tcPr>
          <w:p w14:paraId="2B818769" w14:textId="77777777" w:rsidR="00AC7702" w:rsidRPr="00835F44" w:rsidRDefault="00AC7702" w:rsidP="00E574C3">
            <w:pPr>
              <w:pStyle w:val="TAC"/>
            </w:pPr>
            <w:r w:rsidRPr="00835F44">
              <w:t>1</w:t>
            </w:r>
          </w:p>
        </w:tc>
        <w:tc>
          <w:tcPr>
            <w:tcW w:w="835" w:type="dxa"/>
            <w:vAlign w:val="center"/>
          </w:tcPr>
          <w:p w14:paraId="23348962" w14:textId="77777777" w:rsidR="00AC7702" w:rsidRPr="00835F44" w:rsidRDefault="00AC7702" w:rsidP="00E574C3">
            <w:pPr>
              <w:pStyle w:val="TAC"/>
            </w:pPr>
            <w:r w:rsidRPr="00835F44">
              <w:t>1</w:t>
            </w:r>
          </w:p>
        </w:tc>
        <w:tc>
          <w:tcPr>
            <w:tcW w:w="835" w:type="dxa"/>
            <w:vAlign w:val="center"/>
          </w:tcPr>
          <w:p w14:paraId="31873DF5" w14:textId="77777777" w:rsidR="00AC7702" w:rsidRPr="00835F44" w:rsidRDefault="00AC7702" w:rsidP="00E574C3">
            <w:pPr>
              <w:pStyle w:val="TAC"/>
            </w:pPr>
            <w:r w:rsidRPr="00835F44">
              <w:t>1</w:t>
            </w:r>
          </w:p>
        </w:tc>
        <w:tc>
          <w:tcPr>
            <w:tcW w:w="835" w:type="dxa"/>
            <w:vAlign w:val="center"/>
          </w:tcPr>
          <w:p w14:paraId="2C60B32D" w14:textId="77777777" w:rsidR="00AC7702" w:rsidRPr="00835F44" w:rsidRDefault="00AC7702" w:rsidP="00E574C3">
            <w:pPr>
              <w:pStyle w:val="TAC"/>
            </w:pPr>
            <w:r w:rsidRPr="00835F44">
              <w:t>1</w:t>
            </w:r>
          </w:p>
        </w:tc>
        <w:tc>
          <w:tcPr>
            <w:tcW w:w="835" w:type="dxa"/>
            <w:vAlign w:val="center"/>
          </w:tcPr>
          <w:p w14:paraId="14C690A7" w14:textId="77777777" w:rsidR="00AC7702" w:rsidRPr="00835F44" w:rsidRDefault="00AC7702" w:rsidP="00E574C3">
            <w:pPr>
              <w:pStyle w:val="TAC"/>
            </w:pPr>
            <w:r w:rsidRPr="00835F44">
              <w:t>1</w:t>
            </w:r>
          </w:p>
        </w:tc>
        <w:tc>
          <w:tcPr>
            <w:tcW w:w="835" w:type="dxa"/>
            <w:vAlign w:val="center"/>
          </w:tcPr>
          <w:p w14:paraId="20A81F33" w14:textId="77777777" w:rsidR="00AC7702" w:rsidRPr="00835F44" w:rsidRDefault="00AC7702" w:rsidP="00E574C3">
            <w:pPr>
              <w:pStyle w:val="TAC"/>
            </w:pPr>
            <w:r w:rsidRPr="00835F44">
              <w:t>1</w:t>
            </w:r>
          </w:p>
        </w:tc>
        <w:tc>
          <w:tcPr>
            <w:tcW w:w="835" w:type="dxa"/>
            <w:vAlign w:val="center"/>
          </w:tcPr>
          <w:p w14:paraId="6CC1BAC5" w14:textId="77777777" w:rsidR="00AC7702" w:rsidRPr="00835F44" w:rsidRDefault="00AC7702" w:rsidP="00E574C3">
            <w:pPr>
              <w:pStyle w:val="TAC"/>
            </w:pPr>
            <w:r w:rsidRPr="00835F44">
              <w:t>1</w:t>
            </w:r>
          </w:p>
        </w:tc>
        <w:tc>
          <w:tcPr>
            <w:tcW w:w="835" w:type="dxa"/>
            <w:vAlign w:val="center"/>
          </w:tcPr>
          <w:p w14:paraId="5F271033" w14:textId="77777777" w:rsidR="00AC7702" w:rsidRPr="00835F44" w:rsidRDefault="00AC7702" w:rsidP="00E574C3">
            <w:pPr>
              <w:pStyle w:val="TAC"/>
              <w:rPr>
                <w:rFonts w:cs="Arial"/>
              </w:rPr>
            </w:pPr>
            <w:r w:rsidRPr="00835F44">
              <w:rPr>
                <w:rFonts w:cs="Arial"/>
              </w:rPr>
              <w:t>1</w:t>
            </w:r>
          </w:p>
        </w:tc>
      </w:tr>
      <w:tr w:rsidR="00495FE7" w:rsidRPr="00835F44" w14:paraId="7B2107B7" w14:textId="77777777" w:rsidTr="0057277A">
        <w:trPr>
          <w:jc w:val="center"/>
        </w:trPr>
        <w:tc>
          <w:tcPr>
            <w:tcW w:w="3690" w:type="dxa"/>
          </w:tcPr>
          <w:p w14:paraId="7B4BA055" w14:textId="77777777" w:rsidR="00AC7702" w:rsidRPr="00835F44" w:rsidRDefault="00AC7702" w:rsidP="003F5B9D">
            <w:pPr>
              <w:pStyle w:val="TAH"/>
            </w:pPr>
            <w:r w:rsidRPr="00835F44">
              <w:t>Information Bit Payload per Slot</w:t>
            </w:r>
          </w:p>
        </w:tc>
        <w:tc>
          <w:tcPr>
            <w:tcW w:w="1093" w:type="dxa"/>
            <w:vAlign w:val="center"/>
          </w:tcPr>
          <w:p w14:paraId="1F52C9E7" w14:textId="77777777" w:rsidR="00AC7702" w:rsidRPr="00835F44" w:rsidRDefault="00AC7702" w:rsidP="00E574C3">
            <w:pPr>
              <w:pStyle w:val="TAC"/>
            </w:pPr>
          </w:p>
        </w:tc>
        <w:tc>
          <w:tcPr>
            <w:tcW w:w="835" w:type="dxa"/>
            <w:vAlign w:val="center"/>
          </w:tcPr>
          <w:p w14:paraId="4618617C" w14:textId="77777777" w:rsidR="00AC7702" w:rsidRPr="00835F44" w:rsidRDefault="00AC7702" w:rsidP="00E574C3">
            <w:pPr>
              <w:pStyle w:val="TAC"/>
            </w:pPr>
          </w:p>
        </w:tc>
        <w:tc>
          <w:tcPr>
            <w:tcW w:w="835" w:type="dxa"/>
            <w:vAlign w:val="center"/>
          </w:tcPr>
          <w:p w14:paraId="30609F39" w14:textId="77777777" w:rsidR="00AC7702" w:rsidRPr="00835F44" w:rsidRDefault="00AC7702" w:rsidP="00E574C3">
            <w:pPr>
              <w:pStyle w:val="TAC"/>
            </w:pPr>
          </w:p>
        </w:tc>
        <w:tc>
          <w:tcPr>
            <w:tcW w:w="835" w:type="dxa"/>
            <w:vAlign w:val="center"/>
          </w:tcPr>
          <w:p w14:paraId="05C92AFF" w14:textId="77777777" w:rsidR="00AC7702" w:rsidRPr="00835F44" w:rsidRDefault="00AC7702" w:rsidP="00E574C3">
            <w:pPr>
              <w:pStyle w:val="TAC"/>
            </w:pPr>
          </w:p>
        </w:tc>
        <w:tc>
          <w:tcPr>
            <w:tcW w:w="835" w:type="dxa"/>
            <w:vAlign w:val="center"/>
          </w:tcPr>
          <w:p w14:paraId="11833196" w14:textId="77777777" w:rsidR="00AC7702" w:rsidRPr="00835F44" w:rsidRDefault="00AC7702" w:rsidP="00E574C3">
            <w:pPr>
              <w:pStyle w:val="TAC"/>
            </w:pPr>
          </w:p>
        </w:tc>
        <w:tc>
          <w:tcPr>
            <w:tcW w:w="835" w:type="dxa"/>
            <w:vAlign w:val="center"/>
          </w:tcPr>
          <w:p w14:paraId="7111FCC3" w14:textId="77777777" w:rsidR="00AC7702" w:rsidRPr="00835F44" w:rsidRDefault="00AC7702" w:rsidP="00E574C3">
            <w:pPr>
              <w:pStyle w:val="TAC"/>
            </w:pPr>
          </w:p>
        </w:tc>
        <w:tc>
          <w:tcPr>
            <w:tcW w:w="835" w:type="dxa"/>
            <w:vAlign w:val="center"/>
          </w:tcPr>
          <w:p w14:paraId="5A1ACAA9" w14:textId="77777777" w:rsidR="00AC7702" w:rsidRPr="00835F44" w:rsidRDefault="00AC7702" w:rsidP="00E574C3">
            <w:pPr>
              <w:pStyle w:val="TAC"/>
            </w:pPr>
          </w:p>
        </w:tc>
        <w:tc>
          <w:tcPr>
            <w:tcW w:w="835" w:type="dxa"/>
            <w:vAlign w:val="center"/>
          </w:tcPr>
          <w:p w14:paraId="50DD9F1E" w14:textId="77777777" w:rsidR="00AC7702" w:rsidRPr="00835F44" w:rsidRDefault="00AC7702" w:rsidP="00E574C3">
            <w:pPr>
              <w:pStyle w:val="TAC"/>
            </w:pPr>
          </w:p>
        </w:tc>
        <w:tc>
          <w:tcPr>
            <w:tcW w:w="835" w:type="dxa"/>
            <w:vAlign w:val="center"/>
          </w:tcPr>
          <w:p w14:paraId="612E270D" w14:textId="77777777" w:rsidR="00AC7702" w:rsidRPr="00835F44" w:rsidRDefault="00AC7702" w:rsidP="00E574C3">
            <w:pPr>
              <w:pStyle w:val="TAC"/>
            </w:pPr>
          </w:p>
        </w:tc>
        <w:tc>
          <w:tcPr>
            <w:tcW w:w="835" w:type="dxa"/>
            <w:vAlign w:val="center"/>
          </w:tcPr>
          <w:p w14:paraId="429CFFCE" w14:textId="77777777" w:rsidR="00AC7702" w:rsidRPr="00835F44" w:rsidRDefault="00AC7702" w:rsidP="00E574C3">
            <w:pPr>
              <w:pStyle w:val="TAC"/>
            </w:pPr>
          </w:p>
        </w:tc>
        <w:tc>
          <w:tcPr>
            <w:tcW w:w="835" w:type="dxa"/>
            <w:vAlign w:val="center"/>
          </w:tcPr>
          <w:p w14:paraId="1C0E52C3" w14:textId="77777777" w:rsidR="00AC7702" w:rsidRPr="00835F44" w:rsidRDefault="00AC7702" w:rsidP="00E574C3">
            <w:pPr>
              <w:pStyle w:val="TAC"/>
            </w:pPr>
          </w:p>
        </w:tc>
        <w:tc>
          <w:tcPr>
            <w:tcW w:w="835" w:type="dxa"/>
            <w:vAlign w:val="center"/>
          </w:tcPr>
          <w:p w14:paraId="6C89BCE8" w14:textId="77777777" w:rsidR="00AC7702" w:rsidRPr="00835F44" w:rsidRDefault="00AC7702" w:rsidP="00E574C3">
            <w:pPr>
              <w:pStyle w:val="TAC"/>
              <w:rPr>
                <w:rFonts w:cs="Arial"/>
              </w:rPr>
            </w:pPr>
          </w:p>
        </w:tc>
      </w:tr>
      <w:tr w:rsidR="00495FE7" w:rsidRPr="00835F44" w14:paraId="00C3F50B" w14:textId="77777777" w:rsidTr="0057277A">
        <w:trPr>
          <w:jc w:val="center"/>
        </w:trPr>
        <w:tc>
          <w:tcPr>
            <w:tcW w:w="3690" w:type="dxa"/>
          </w:tcPr>
          <w:p w14:paraId="3D31E600" w14:textId="371958FA"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E5164D8" w14:textId="77777777" w:rsidR="00AC7702" w:rsidRPr="00835F44" w:rsidRDefault="00AC7702" w:rsidP="00E574C3">
            <w:pPr>
              <w:pStyle w:val="TAC"/>
            </w:pPr>
            <w:r w:rsidRPr="00835F44">
              <w:t>Bits</w:t>
            </w:r>
          </w:p>
        </w:tc>
        <w:tc>
          <w:tcPr>
            <w:tcW w:w="835" w:type="dxa"/>
            <w:vAlign w:val="center"/>
          </w:tcPr>
          <w:p w14:paraId="539679F3" w14:textId="77777777" w:rsidR="00AC7702" w:rsidRPr="00835F44" w:rsidRDefault="00AC7702" w:rsidP="00E574C3">
            <w:pPr>
              <w:pStyle w:val="TAC"/>
            </w:pPr>
            <w:r w:rsidRPr="00835F44">
              <w:t>N/A</w:t>
            </w:r>
          </w:p>
        </w:tc>
        <w:tc>
          <w:tcPr>
            <w:tcW w:w="835" w:type="dxa"/>
            <w:vAlign w:val="center"/>
          </w:tcPr>
          <w:p w14:paraId="4ED1440E" w14:textId="77777777" w:rsidR="00AC7702" w:rsidRPr="00835F44" w:rsidRDefault="00AC7702" w:rsidP="00E574C3">
            <w:pPr>
              <w:pStyle w:val="TAC"/>
            </w:pPr>
            <w:r w:rsidRPr="00835F44">
              <w:t>N/A</w:t>
            </w:r>
          </w:p>
        </w:tc>
        <w:tc>
          <w:tcPr>
            <w:tcW w:w="835" w:type="dxa"/>
            <w:vAlign w:val="center"/>
          </w:tcPr>
          <w:p w14:paraId="4D2CB2B0" w14:textId="77777777" w:rsidR="00AC7702" w:rsidRPr="00835F44" w:rsidRDefault="00AC7702" w:rsidP="00E574C3">
            <w:pPr>
              <w:pStyle w:val="TAC"/>
            </w:pPr>
            <w:r w:rsidRPr="00835F44">
              <w:t>N/A</w:t>
            </w:r>
          </w:p>
        </w:tc>
        <w:tc>
          <w:tcPr>
            <w:tcW w:w="835" w:type="dxa"/>
            <w:vAlign w:val="center"/>
          </w:tcPr>
          <w:p w14:paraId="46CFEF77" w14:textId="77777777" w:rsidR="00AC7702" w:rsidRPr="00835F44" w:rsidRDefault="00AC7702" w:rsidP="00E574C3">
            <w:pPr>
              <w:pStyle w:val="TAC"/>
            </w:pPr>
            <w:r w:rsidRPr="00835F44">
              <w:t>N/A</w:t>
            </w:r>
          </w:p>
        </w:tc>
        <w:tc>
          <w:tcPr>
            <w:tcW w:w="835" w:type="dxa"/>
            <w:vAlign w:val="center"/>
          </w:tcPr>
          <w:p w14:paraId="322286CB" w14:textId="77777777" w:rsidR="00AC7702" w:rsidRPr="00835F44" w:rsidRDefault="00AC7702" w:rsidP="00E574C3">
            <w:pPr>
              <w:pStyle w:val="TAC"/>
            </w:pPr>
            <w:r w:rsidRPr="00835F44">
              <w:t>N/A</w:t>
            </w:r>
          </w:p>
        </w:tc>
        <w:tc>
          <w:tcPr>
            <w:tcW w:w="835" w:type="dxa"/>
            <w:vAlign w:val="center"/>
          </w:tcPr>
          <w:p w14:paraId="7199D610" w14:textId="77777777" w:rsidR="00AC7702" w:rsidRPr="00835F44" w:rsidRDefault="00AC7702" w:rsidP="00E574C3">
            <w:pPr>
              <w:pStyle w:val="TAC"/>
            </w:pPr>
            <w:r w:rsidRPr="00835F44">
              <w:t>N/A</w:t>
            </w:r>
          </w:p>
        </w:tc>
        <w:tc>
          <w:tcPr>
            <w:tcW w:w="835" w:type="dxa"/>
            <w:vAlign w:val="center"/>
          </w:tcPr>
          <w:p w14:paraId="35B6061F" w14:textId="77777777" w:rsidR="00AC7702" w:rsidRPr="00835F44" w:rsidRDefault="00AC7702" w:rsidP="00E574C3">
            <w:pPr>
              <w:pStyle w:val="TAC"/>
            </w:pPr>
            <w:r w:rsidRPr="00835F44">
              <w:t>N/A</w:t>
            </w:r>
          </w:p>
        </w:tc>
        <w:tc>
          <w:tcPr>
            <w:tcW w:w="835" w:type="dxa"/>
            <w:vAlign w:val="center"/>
          </w:tcPr>
          <w:p w14:paraId="231592BA" w14:textId="77777777" w:rsidR="00AC7702" w:rsidRPr="00835F44" w:rsidRDefault="00AC7702" w:rsidP="00E574C3">
            <w:pPr>
              <w:pStyle w:val="TAC"/>
            </w:pPr>
            <w:r w:rsidRPr="00835F44">
              <w:t>N/A</w:t>
            </w:r>
          </w:p>
        </w:tc>
        <w:tc>
          <w:tcPr>
            <w:tcW w:w="835" w:type="dxa"/>
            <w:vAlign w:val="center"/>
          </w:tcPr>
          <w:p w14:paraId="0DAABDA5" w14:textId="77777777" w:rsidR="00AC7702" w:rsidRPr="00835F44" w:rsidRDefault="00AC7702" w:rsidP="00E574C3">
            <w:pPr>
              <w:pStyle w:val="TAC"/>
            </w:pPr>
            <w:r w:rsidRPr="00835F44">
              <w:t>N/A</w:t>
            </w:r>
          </w:p>
        </w:tc>
        <w:tc>
          <w:tcPr>
            <w:tcW w:w="835" w:type="dxa"/>
            <w:vAlign w:val="center"/>
          </w:tcPr>
          <w:p w14:paraId="6A3A0EC6" w14:textId="77777777" w:rsidR="00AC7702" w:rsidRPr="00835F44" w:rsidRDefault="00AC7702" w:rsidP="00E574C3">
            <w:pPr>
              <w:pStyle w:val="TAC"/>
            </w:pPr>
            <w:r w:rsidRPr="00835F44">
              <w:t>N/A</w:t>
            </w:r>
          </w:p>
        </w:tc>
        <w:tc>
          <w:tcPr>
            <w:tcW w:w="835" w:type="dxa"/>
            <w:vAlign w:val="center"/>
          </w:tcPr>
          <w:p w14:paraId="5055A5BC" w14:textId="77777777" w:rsidR="00AC7702" w:rsidRPr="00835F44" w:rsidRDefault="00AC7702" w:rsidP="00E574C3">
            <w:pPr>
              <w:pStyle w:val="TAC"/>
              <w:rPr>
                <w:rFonts w:cs="Arial"/>
              </w:rPr>
            </w:pPr>
            <w:r w:rsidRPr="00835F44">
              <w:rPr>
                <w:rFonts w:cs="Arial"/>
              </w:rPr>
              <w:t>N/A</w:t>
            </w:r>
          </w:p>
        </w:tc>
      </w:tr>
      <w:tr w:rsidR="00495FE7" w:rsidRPr="00835F44" w14:paraId="2E38A331" w14:textId="77777777" w:rsidTr="0057277A">
        <w:trPr>
          <w:jc w:val="center"/>
        </w:trPr>
        <w:tc>
          <w:tcPr>
            <w:tcW w:w="3690" w:type="dxa"/>
          </w:tcPr>
          <w:p w14:paraId="789C4F01" w14:textId="62774091" w:rsidR="00AC7702" w:rsidRPr="00835F44" w:rsidRDefault="00AC7702" w:rsidP="003F5B9D">
            <w:pPr>
              <w:pStyle w:val="TAL"/>
            </w:pPr>
            <w:r w:rsidRPr="00835F44">
              <w:t xml:space="preserve">  For Slot i, if mod(i, 10) = {0,1,2,3,4,5,6} for i from {1</w:t>
            </w:r>
            <w:r w:rsidR="000119D8" w:rsidRPr="00835F44">
              <w:t>3</w:t>
            </w:r>
            <w:r w:rsidRPr="00835F44">
              <w:t>,…,19}</w:t>
            </w:r>
          </w:p>
        </w:tc>
        <w:tc>
          <w:tcPr>
            <w:tcW w:w="1093" w:type="dxa"/>
            <w:vAlign w:val="center"/>
          </w:tcPr>
          <w:p w14:paraId="1F8FD96B" w14:textId="77777777" w:rsidR="00AC7702" w:rsidRPr="00835F44" w:rsidRDefault="00AC7702" w:rsidP="00E574C3">
            <w:pPr>
              <w:pStyle w:val="TAC"/>
            </w:pPr>
            <w:r w:rsidRPr="00835F44">
              <w:t>Bits</w:t>
            </w:r>
          </w:p>
        </w:tc>
        <w:tc>
          <w:tcPr>
            <w:tcW w:w="835" w:type="dxa"/>
            <w:vAlign w:val="center"/>
          </w:tcPr>
          <w:p w14:paraId="6C94AD38" w14:textId="77777777" w:rsidR="00AC7702" w:rsidRPr="00835F44" w:rsidRDefault="00AC7702" w:rsidP="00E574C3">
            <w:pPr>
              <w:pStyle w:val="TAC"/>
            </w:pPr>
            <w:r w:rsidRPr="00835F44">
              <w:t>5376</w:t>
            </w:r>
          </w:p>
        </w:tc>
        <w:tc>
          <w:tcPr>
            <w:tcW w:w="835" w:type="dxa"/>
            <w:vAlign w:val="center"/>
          </w:tcPr>
          <w:p w14:paraId="1EC624E6" w14:textId="77777777" w:rsidR="00AC7702" w:rsidRPr="00835F44" w:rsidRDefault="00AC7702" w:rsidP="00E574C3">
            <w:pPr>
              <w:pStyle w:val="TAC"/>
            </w:pPr>
            <w:r w:rsidRPr="00835F44">
              <w:t>11784</w:t>
            </w:r>
          </w:p>
        </w:tc>
        <w:tc>
          <w:tcPr>
            <w:tcW w:w="835" w:type="dxa"/>
            <w:vAlign w:val="center"/>
          </w:tcPr>
          <w:p w14:paraId="3282403B" w14:textId="77777777" w:rsidR="00AC7702" w:rsidRPr="00835F44" w:rsidRDefault="00AC7702" w:rsidP="00E574C3">
            <w:pPr>
              <w:pStyle w:val="TAC"/>
            </w:pPr>
            <w:r w:rsidRPr="00835F44">
              <w:t>18432</w:t>
            </w:r>
          </w:p>
        </w:tc>
        <w:tc>
          <w:tcPr>
            <w:tcW w:w="835" w:type="dxa"/>
            <w:vAlign w:val="center"/>
          </w:tcPr>
          <w:p w14:paraId="49E6E582" w14:textId="77777777" w:rsidR="00AC7702" w:rsidRPr="00835F44" w:rsidRDefault="00AC7702" w:rsidP="00E574C3">
            <w:pPr>
              <w:pStyle w:val="TAC"/>
            </w:pPr>
            <w:r w:rsidRPr="00835F44">
              <w:t>25104</w:t>
            </w:r>
          </w:p>
        </w:tc>
        <w:tc>
          <w:tcPr>
            <w:tcW w:w="835" w:type="dxa"/>
            <w:vAlign w:val="center"/>
          </w:tcPr>
          <w:p w14:paraId="39FF9068" w14:textId="77777777" w:rsidR="00AC7702" w:rsidRPr="00835F44" w:rsidRDefault="00AC7702" w:rsidP="00E574C3">
            <w:pPr>
              <w:pStyle w:val="TAC"/>
            </w:pPr>
            <w:r w:rsidRPr="00835F44">
              <w:t>31752</w:t>
            </w:r>
          </w:p>
        </w:tc>
        <w:tc>
          <w:tcPr>
            <w:tcW w:w="835" w:type="dxa"/>
            <w:vAlign w:val="center"/>
          </w:tcPr>
          <w:p w14:paraId="1C53BA01" w14:textId="77777777" w:rsidR="00AC7702" w:rsidRPr="00835F44" w:rsidRDefault="00AC7702" w:rsidP="00E574C3">
            <w:pPr>
              <w:pStyle w:val="TAC"/>
            </w:pPr>
            <w:r w:rsidRPr="00835F44">
              <w:t>37896</w:t>
            </w:r>
          </w:p>
        </w:tc>
        <w:tc>
          <w:tcPr>
            <w:tcW w:w="835" w:type="dxa"/>
            <w:vAlign w:val="center"/>
          </w:tcPr>
          <w:p w14:paraId="53137222" w14:textId="77777777" w:rsidR="00AC7702" w:rsidRPr="00835F44" w:rsidRDefault="00AC7702" w:rsidP="00E574C3">
            <w:pPr>
              <w:pStyle w:val="TAC"/>
            </w:pPr>
            <w:r w:rsidRPr="00835F44">
              <w:t>52224</w:t>
            </w:r>
          </w:p>
        </w:tc>
        <w:tc>
          <w:tcPr>
            <w:tcW w:w="835" w:type="dxa"/>
            <w:vAlign w:val="center"/>
          </w:tcPr>
          <w:p w14:paraId="2C0E5DEA" w14:textId="77777777" w:rsidR="00AC7702" w:rsidRPr="00835F44" w:rsidRDefault="00AC7702" w:rsidP="00E574C3">
            <w:pPr>
              <w:pStyle w:val="TAC"/>
            </w:pPr>
            <w:r w:rsidRPr="00835F44">
              <w:t>64552</w:t>
            </w:r>
          </w:p>
        </w:tc>
        <w:tc>
          <w:tcPr>
            <w:tcW w:w="835" w:type="dxa"/>
            <w:vAlign w:val="center"/>
          </w:tcPr>
          <w:p w14:paraId="3E35B280" w14:textId="77777777" w:rsidR="00AC7702" w:rsidRPr="00835F44" w:rsidRDefault="00AC7702" w:rsidP="00E574C3">
            <w:pPr>
              <w:pStyle w:val="TAC"/>
            </w:pPr>
            <w:r w:rsidRPr="00835F44">
              <w:t>79896</w:t>
            </w:r>
          </w:p>
        </w:tc>
        <w:tc>
          <w:tcPr>
            <w:tcW w:w="835" w:type="dxa"/>
            <w:vAlign w:val="center"/>
          </w:tcPr>
          <w:p w14:paraId="2D0D9FD5" w14:textId="77777777" w:rsidR="00AC7702" w:rsidRPr="00835F44" w:rsidRDefault="00AC7702" w:rsidP="00E574C3">
            <w:pPr>
              <w:pStyle w:val="TAC"/>
            </w:pPr>
            <w:r w:rsidRPr="00835F44">
              <w:t>106576</w:t>
            </w:r>
          </w:p>
        </w:tc>
        <w:tc>
          <w:tcPr>
            <w:tcW w:w="835" w:type="dxa"/>
            <w:vAlign w:val="center"/>
          </w:tcPr>
          <w:p w14:paraId="7EB98538" w14:textId="77777777" w:rsidR="00AC7702" w:rsidRPr="00835F44" w:rsidRDefault="00AC7702" w:rsidP="00E574C3">
            <w:pPr>
              <w:pStyle w:val="TAC"/>
              <w:rPr>
                <w:rFonts w:cs="Arial"/>
              </w:rPr>
            </w:pPr>
            <w:r w:rsidRPr="00835F44">
              <w:rPr>
                <w:rFonts w:cs="Arial"/>
              </w:rPr>
              <w:t>135296</w:t>
            </w:r>
          </w:p>
        </w:tc>
      </w:tr>
      <w:tr w:rsidR="00495FE7" w:rsidRPr="00835F44" w14:paraId="3446AD47" w14:textId="77777777" w:rsidTr="0057277A">
        <w:trPr>
          <w:jc w:val="center"/>
        </w:trPr>
        <w:tc>
          <w:tcPr>
            <w:tcW w:w="3690" w:type="dxa"/>
          </w:tcPr>
          <w:p w14:paraId="4DD94D5E" w14:textId="77777777" w:rsidR="00AC7702" w:rsidRPr="00835F44" w:rsidRDefault="00AC7702" w:rsidP="003F5B9D">
            <w:pPr>
              <w:pStyle w:val="TAL"/>
            </w:pPr>
            <w:r w:rsidRPr="00835F44">
              <w:t>Transport block CRC</w:t>
            </w:r>
          </w:p>
        </w:tc>
        <w:tc>
          <w:tcPr>
            <w:tcW w:w="1093" w:type="dxa"/>
            <w:vAlign w:val="center"/>
          </w:tcPr>
          <w:p w14:paraId="2479DC54" w14:textId="77777777" w:rsidR="00AC7702" w:rsidRPr="00835F44" w:rsidRDefault="00AC7702" w:rsidP="00E574C3">
            <w:pPr>
              <w:pStyle w:val="TAC"/>
            </w:pPr>
            <w:r w:rsidRPr="00835F44">
              <w:t>Bits</w:t>
            </w:r>
          </w:p>
        </w:tc>
        <w:tc>
          <w:tcPr>
            <w:tcW w:w="835" w:type="dxa"/>
            <w:vAlign w:val="center"/>
          </w:tcPr>
          <w:p w14:paraId="7206396F" w14:textId="77777777" w:rsidR="00AC7702" w:rsidRPr="00835F44" w:rsidRDefault="00AC7702" w:rsidP="00E574C3">
            <w:pPr>
              <w:pStyle w:val="TAC"/>
            </w:pPr>
            <w:r w:rsidRPr="00835F44">
              <w:t>24</w:t>
            </w:r>
          </w:p>
        </w:tc>
        <w:tc>
          <w:tcPr>
            <w:tcW w:w="835" w:type="dxa"/>
            <w:vAlign w:val="center"/>
          </w:tcPr>
          <w:p w14:paraId="73D65CFE" w14:textId="77777777" w:rsidR="00AC7702" w:rsidRPr="00835F44" w:rsidRDefault="00AC7702" w:rsidP="00E574C3">
            <w:pPr>
              <w:pStyle w:val="TAC"/>
            </w:pPr>
            <w:r w:rsidRPr="00835F44">
              <w:t>24</w:t>
            </w:r>
          </w:p>
        </w:tc>
        <w:tc>
          <w:tcPr>
            <w:tcW w:w="835" w:type="dxa"/>
            <w:vAlign w:val="center"/>
          </w:tcPr>
          <w:p w14:paraId="01BA7E47" w14:textId="77777777" w:rsidR="00AC7702" w:rsidRPr="00835F44" w:rsidRDefault="00AC7702" w:rsidP="00E574C3">
            <w:pPr>
              <w:pStyle w:val="TAC"/>
            </w:pPr>
            <w:r w:rsidRPr="00835F44">
              <w:t>24</w:t>
            </w:r>
          </w:p>
        </w:tc>
        <w:tc>
          <w:tcPr>
            <w:tcW w:w="835" w:type="dxa"/>
            <w:vAlign w:val="center"/>
          </w:tcPr>
          <w:p w14:paraId="6A8B22F6" w14:textId="77777777" w:rsidR="00AC7702" w:rsidRPr="00835F44" w:rsidRDefault="00AC7702" w:rsidP="00E574C3">
            <w:pPr>
              <w:pStyle w:val="TAC"/>
            </w:pPr>
            <w:r w:rsidRPr="00835F44">
              <w:t>24</w:t>
            </w:r>
          </w:p>
        </w:tc>
        <w:tc>
          <w:tcPr>
            <w:tcW w:w="835" w:type="dxa"/>
            <w:vAlign w:val="center"/>
          </w:tcPr>
          <w:p w14:paraId="76C927E9" w14:textId="77777777" w:rsidR="00AC7702" w:rsidRPr="00835F44" w:rsidRDefault="00AC7702" w:rsidP="00E574C3">
            <w:pPr>
              <w:pStyle w:val="TAC"/>
            </w:pPr>
            <w:r w:rsidRPr="00835F44">
              <w:t>24</w:t>
            </w:r>
          </w:p>
        </w:tc>
        <w:tc>
          <w:tcPr>
            <w:tcW w:w="835" w:type="dxa"/>
            <w:vAlign w:val="center"/>
          </w:tcPr>
          <w:p w14:paraId="1E0CFFBF" w14:textId="77777777" w:rsidR="00AC7702" w:rsidRPr="00835F44" w:rsidRDefault="00AC7702" w:rsidP="00E574C3">
            <w:pPr>
              <w:pStyle w:val="TAC"/>
            </w:pPr>
            <w:r w:rsidRPr="00835F44">
              <w:t>24</w:t>
            </w:r>
          </w:p>
        </w:tc>
        <w:tc>
          <w:tcPr>
            <w:tcW w:w="835" w:type="dxa"/>
            <w:vAlign w:val="center"/>
          </w:tcPr>
          <w:p w14:paraId="73BBFDA7" w14:textId="77777777" w:rsidR="00AC7702" w:rsidRPr="00835F44" w:rsidRDefault="00AC7702" w:rsidP="00E574C3">
            <w:pPr>
              <w:pStyle w:val="TAC"/>
            </w:pPr>
            <w:r w:rsidRPr="00835F44">
              <w:t>24</w:t>
            </w:r>
          </w:p>
        </w:tc>
        <w:tc>
          <w:tcPr>
            <w:tcW w:w="835" w:type="dxa"/>
            <w:vAlign w:val="center"/>
          </w:tcPr>
          <w:p w14:paraId="0DFEE383" w14:textId="77777777" w:rsidR="00AC7702" w:rsidRPr="00835F44" w:rsidRDefault="00AC7702" w:rsidP="00E574C3">
            <w:pPr>
              <w:pStyle w:val="TAC"/>
            </w:pPr>
            <w:r w:rsidRPr="00835F44">
              <w:t>24</w:t>
            </w:r>
          </w:p>
        </w:tc>
        <w:tc>
          <w:tcPr>
            <w:tcW w:w="835" w:type="dxa"/>
            <w:vAlign w:val="center"/>
          </w:tcPr>
          <w:p w14:paraId="066AC52D" w14:textId="77777777" w:rsidR="00AC7702" w:rsidRPr="00835F44" w:rsidRDefault="00AC7702" w:rsidP="00E574C3">
            <w:pPr>
              <w:pStyle w:val="TAC"/>
            </w:pPr>
            <w:r w:rsidRPr="00835F44">
              <w:t>24</w:t>
            </w:r>
          </w:p>
        </w:tc>
        <w:tc>
          <w:tcPr>
            <w:tcW w:w="835" w:type="dxa"/>
            <w:vAlign w:val="center"/>
          </w:tcPr>
          <w:p w14:paraId="491B05BF" w14:textId="77777777" w:rsidR="00AC7702" w:rsidRPr="00835F44" w:rsidRDefault="00AC7702" w:rsidP="00E574C3">
            <w:pPr>
              <w:pStyle w:val="TAC"/>
            </w:pPr>
            <w:r w:rsidRPr="00835F44">
              <w:t>24</w:t>
            </w:r>
          </w:p>
        </w:tc>
        <w:tc>
          <w:tcPr>
            <w:tcW w:w="835" w:type="dxa"/>
            <w:vAlign w:val="center"/>
          </w:tcPr>
          <w:p w14:paraId="2CB84548" w14:textId="77777777" w:rsidR="00AC7702" w:rsidRPr="00835F44" w:rsidRDefault="00AC7702" w:rsidP="00E574C3">
            <w:pPr>
              <w:pStyle w:val="TAC"/>
              <w:rPr>
                <w:rFonts w:cs="Arial"/>
              </w:rPr>
            </w:pPr>
            <w:r w:rsidRPr="00835F44">
              <w:rPr>
                <w:rFonts w:cs="Arial"/>
              </w:rPr>
              <w:t>24</w:t>
            </w:r>
          </w:p>
        </w:tc>
      </w:tr>
      <w:tr w:rsidR="00495FE7" w:rsidRPr="00835F44" w14:paraId="7461A10C" w14:textId="77777777" w:rsidTr="0057277A">
        <w:trPr>
          <w:jc w:val="center"/>
        </w:trPr>
        <w:tc>
          <w:tcPr>
            <w:tcW w:w="3690" w:type="dxa"/>
          </w:tcPr>
          <w:p w14:paraId="167259A2" w14:textId="77777777" w:rsidR="00AC7702" w:rsidRPr="00835F44" w:rsidRDefault="00AC7702" w:rsidP="003F5B9D">
            <w:pPr>
              <w:pStyle w:val="TAL"/>
            </w:pPr>
            <w:r w:rsidRPr="00835F44">
              <w:t>LDPC base graph</w:t>
            </w:r>
          </w:p>
        </w:tc>
        <w:tc>
          <w:tcPr>
            <w:tcW w:w="1093" w:type="dxa"/>
            <w:vAlign w:val="center"/>
          </w:tcPr>
          <w:p w14:paraId="3BE5515A" w14:textId="77777777" w:rsidR="00AC7702" w:rsidRPr="00835F44" w:rsidRDefault="00AC7702" w:rsidP="00E574C3">
            <w:pPr>
              <w:pStyle w:val="TAC"/>
            </w:pPr>
          </w:p>
        </w:tc>
        <w:tc>
          <w:tcPr>
            <w:tcW w:w="835" w:type="dxa"/>
            <w:vAlign w:val="center"/>
          </w:tcPr>
          <w:p w14:paraId="676EB7B2" w14:textId="77777777" w:rsidR="00AC7702" w:rsidRPr="00835F44" w:rsidRDefault="00AC7702" w:rsidP="00E574C3">
            <w:pPr>
              <w:pStyle w:val="TAC"/>
            </w:pPr>
            <w:r w:rsidRPr="00835F44">
              <w:t>1</w:t>
            </w:r>
          </w:p>
        </w:tc>
        <w:tc>
          <w:tcPr>
            <w:tcW w:w="835" w:type="dxa"/>
            <w:vAlign w:val="center"/>
          </w:tcPr>
          <w:p w14:paraId="1D8A04E1" w14:textId="77777777" w:rsidR="00AC7702" w:rsidRPr="00835F44" w:rsidRDefault="00AC7702" w:rsidP="00E574C3">
            <w:pPr>
              <w:pStyle w:val="TAC"/>
            </w:pPr>
            <w:r w:rsidRPr="00835F44">
              <w:t>1</w:t>
            </w:r>
          </w:p>
        </w:tc>
        <w:tc>
          <w:tcPr>
            <w:tcW w:w="835" w:type="dxa"/>
            <w:vAlign w:val="center"/>
          </w:tcPr>
          <w:p w14:paraId="52E9DDB7" w14:textId="77777777" w:rsidR="00AC7702" w:rsidRPr="00835F44" w:rsidRDefault="00AC7702" w:rsidP="00E574C3">
            <w:pPr>
              <w:pStyle w:val="TAC"/>
            </w:pPr>
            <w:r w:rsidRPr="00835F44">
              <w:t>1</w:t>
            </w:r>
          </w:p>
        </w:tc>
        <w:tc>
          <w:tcPr>
            <w:tcW w:w="835" w:type="dxa"/>
            <w:vAlign w:val="center"/>
          </w:tcPr>
          <w:p w14:paraId="70EB953C" w14:textId="77777777" w:rsidR="00AC7702" w:rsidRPr="00835F44" w:rsidRDefault="00AC7702" w:rsidP="00E574C3">
            <w:pPr>
              <w:pStyle w:val="TAC"/>
            </w:pPr>
            <w:r w:rsidRPr="00835F44">
              <w:t>1</w:t>
            </w:r>
          </w:p>
        </w:tc>
        <w:tc>
          <w:tcPr>
            <w:tcW w:w="835" w:type="dxa"/>
            <w:vAlign w:val="center"/>
          </w:tcPr>
          <w:p w14:paraId="18C9243F" w14:textId="77777777" w:rsidR="00AC7702" w:rsidRPr="00835F44" w:rsidRDefault="00AC7702" w:rsidP="00E574C3">
            <w:pPr>
              <w:pStyle w:val="TAC"/>
            </w:pPr>
            <w:r w:rsidRPr="00835F44">
              <w:t>1</w:t>
            </w:r>
          </w:p>
        </w:tc>
        <w:tc>
          <w:tcPr>
            <w:tcW w:w="835" w:type="dxa"/>
            <w:vAlign w:val="center"/>
          </w:tcPr>
          <w:p w14:paraId="77804BB1" w14:textId="77777777" w:rsidR="00AC7702" w:rsidRPr="00835F44" w:rsidRDefault="00AC7702" w:rsidP="00E574C3">
            <w:pPr>
              <w:pStyle w:val="TAC"/>
            </w:pPr>
            <w:r w:rsidRPr="00835F44">
              <w:t>1</w:t>
            </w:r>
          </w:p>
        </w:tc>
        <w:tc>
          <w:tcPr>
            <w:tcW w:w="835" w:type="dxa"/>
            <w:vAlign w:val="center"/>
          </w:tcPr>
          <w:p w14:paraId="0FE4B818" w14:textId="77777777" w:rsidR="00AC7702" w:rsidRPr="00835F44" w:rsidRDefault="00AC7702" w:rsidP="00E574C3">
            <w:pPr>
              <w:pStyle w:val="TAC"/>
            </w:pPr>
            <w:r w:rsidRPr="00835F44">
              <w:t>1</w:t>
            </w:r>
          </w:p>
        </w:tc>
        <w:tc>
          <w:tcPr>
            <w:tcW w:w="835" w:type="dxa"/>
            <w:vAlign w:val="center"/>
          </w:tcPr>
          <w:p w14:paraId="54772EAF" w14:textId="77777777" w:rsidR="00AC7702" w:rsidRPr="00835F44" w:rsidRDefault="00AC7702" w:rsidP="00E574C3">
            <w:pPr>
              <w:pStyle w:val="TAC"/>
            </w:pPr>
            <w:r w:rsidRPr="00835F44">
              <w:t>1</w:t>
            </w:r>
          </w:p>
        </w:tc>
        <w:tc>
          <w:tcPr>
            <w:tcW w:w="835" w:type="dxa"/>
            <w:vAlign w:val="center"/>
          </w:tcPr>
          <w:p w14:paraId="7B46D1BA" w14:textId="77777777" w:rsidR="00AC7702" w:rsidRPr="00835F44" w:rsidRDefault="00AC7702" w:rsidP="00E574C3">
            <w:pPr>
              <w:pStyle w:val="TAC"/>
            </w:pPr>
            <w:r w:rsidRPr="00835F44">
              <w:t>1</w:t>
            </w:r>
          </w:p>
        </w:tc>
        <w:tc>
          <w:tcPr>
            <w:tcW w:w="835" w:type="dxa"/>
            <w:vAlign w:val="center"/>
          </w:tcPr>
          <w:p w14:paraId="66E8CAD3" w14:textId="77777777" w:rsidR="00AC7702" w:rsidRPr="00835F44" w:rsidRDefault="00AC7702" w:rsidP="00E574C3">
            <w:pPr>
              <w:pStyle w:val="TAC"/>
            </w:pPr>
            <w:r w:rsidRPr="00835F44">
              <w:t>1</w:t>
            </w:r>
          </w:p>
        </w:tc>
        <w:tc>
          <w:tcPr>
            <w:tcW w:w="835" w:type="dxa"/>
            <w:vAlign w:val="center"/>
          </w:tcPr>
          <w:p w14:paraId="0BB9DD0B" w14:textId="77777777" w:rsidR="00AC7702" w:rsidRPr="00835F44" w:rsidRDefault="00AC7702" w:rsidP="00E574C3">
            <w:pPr>
              <w:pStyle w:val="TAC"/>
              <w:rPr>
                <w:rFonts w:cs="Arial"/>
              </w:rPr>
            </w:pPr>
            <w:r w:rsidRPr="00835F44">
              <w:rPr>
                <w:rFonts w:cs="Arial"/>
              </w:rPr>
              <w:t>1</w:t>
            </w:r>
          </w:p>
        </w:tc>
      </w:tr>
      <w:tr w:rsidR="00495FE7" w:rsidRPr="00835F44" w14:paraId="521F43ED" w14:textId="77777777" w:rsidTr="0057277A">
        <w:trPr>
          <w:jc w:val="center"/>
        </w:trPr>
        <w:tc>
          <w:tcPr>
            <w:tcW w:w="3690" w:type="dxa"/>
          </w:tcPr>
          <w:p w14:paraId="606C3016" w14:textId="77777777" w:rsidR="00AC7702" w:rsidRPr="00835F44" w:rsidRDefault="00AC7702" w:rsidP="003F5B9D">
            <w:pPr>
              <w:pStyle w:val="TAH"/>
            </w:pPr>
            <w:r w:rsidRPr="00835F44">
              <w:t>Number of Code Blocks per Slot</w:t>
            </w:r>
          </w:p>
        </w:tc>
        <w:tc>
          <w:tcPr>
            <w:tcW w:w="1093" w:type="dxa"/>
            <w:vAlign w:val="center"/>
          </w:tcPr>
          <w:p w14:paraId="317D9708" w14:textId="77777777" w:rsidR="00AC7702" w:rsidRPr="00835F44" w:rsidRDefault="00AC7702" w:rsidP="00E574C3">
            <w:pPr>
              <w:pStyle w:val="TAC"/>
            </w:pPr>
          </w:p>
        </w:tc>
        <w:tc>
          <w:tcPr>
            <w:tcW w:w="835" w:type="dxa"/>
            <w:vAlign w:val="center"/>
          </w:tcPr>
          <w:p w14:paraId="3A17DBFB" w14:textId="77777777" w:rsidR="00AC7702" w:rsidRPr="00835F44" w:rsidRDefault="00AC7702" w:rsidP="00E574C3">
            <w:pPr>
              <w:pStyle w:val="TAC"/>
            </w:pPr>
          </w:p>
        </w:tc>
        <w:tc>
          <w:tcPr>
            <w:tcW w:w="835" w:type="dxa"/>
            <w:vAlign w:val="center"/>
          </w:tcPr>
          <w:p w14:paraId="405F105D" w14:textId="77777777" w:rsidR="00AC7702" w:rsidRPr="00835F44" w:rsidRDefault="00AC7702" w:rsidP="00E574C3">
            <w:pPr>
              <w:pStyle w:val="TAC"/>
            </w:pPr>
          </w:p>
        </w:tc>
        <w:tc>
          <w:tcPr>
            <w:tcW w:w="835" w:type="dxa"/>
            <w:vAlign w:val="center"/>
          </w:tcPr>
          <w:p w14:paraId="1A039402" w14:textId="77777777" w:rsidR="00AC7702" w:rsidRPr="00835F44" w:rsidRDefault="00AC7702" w:rsidP="00E574C3">
            <w:pPr>
              <w:pStyle w:val="TAC"/>
            </w:pPr>
          </w:p>
        </w:tc>
        <w:tc>
          <w:tcPr>
            <w:tcW w:w="835" w:type="dxa"/>
            <w:vAlign w:val="center"/>
          </w:tcPr>
          <w:p w14:paraId="1651CA80" w14:textId="77777777" w:rsidR="00AC7702" w:rsidRPr="00835F44" w:rsidRDefault="00AC7702" w:rsidP="00E574C3">
            <w:pPr>
              <w:pStyle w:val="TAC"/>
            </w:pPr>
          </w:p>
        </w:tc>
        <w:tc>
          <w:tcPr>
            <w:tcW w:w="835" w:type="dxa"/>
            <w:vAlign w:val="center"/>
          </w:tcPr>
          <w:p w14:paraId="5AD245B3" w14:textId="77777777" w:rsidR="00AC7702" w:rsidRPr="00835F44" w:rsidRDefault="00AC7702" w:rsidP="00E574C3">
            <w:pPr>
              <w:pStyle w:val="TAC"/>
            </w:pPr>
          </w:p>
        </w:tc>
        <w:tc>
          <w:tcPr>
            <w:tcW w:w="835" w:type="dxa"/>
            <w:vAlign w:val="center"/>
          </w:tcPr>
          <w:p w14:paraId="4FC8BC84" w14:textId="77777777" w:rsidR="00AC7702" w:rsidRPr="00835F44" w:rsidRDefault="00AC7702" w:rsidP="00E574C3">
            <w:pPr>
              <w:pStyle w:val="TAC"/>
            </w:pPr>
          </w:p>
        </w:tc>
        <w:tc>
          <w:tcPr>
            <w:tcW w:w="835" w:type="dxa"/>
            <w:vAlign w:val="center"/>
          </w:tcPr>
          <w:p w14:paraId="62F501A5" w14:textId="77777777" w:rsidR="00AC7702" w:rsidRPr="00835F44" w:rsidRDefault="00AC7702" w:rsidP="00E574C3">
            <w:pPr>
              <w:pStyle w:val="TAC"/>
            </w:pPr>
          </w:p>
        </w:tc>
        <w:tc>
          <w:tcPr>
            <w:tcW w:w="835" w:type="dxa"/>
            <w:vAlign w:val="center"/>
          </w:tcPr>
          <w:p w14:paraId="6C4D1425" w14:textId="77777777" w:rsidR="00AC7702" w:rsidRPr="00835F44" w:rsidRDefault="00AC7702" w:rsidP="00E574C3">
            <w:pPr>
              <w:pStyle w:val="TAC"/>
            </w:pPr>
          </w:p>
        </w:tc>
        <w:tc>
          <w:tcPr>
            <w:tcW w:w="835" w:type="dxa"/>
            <w:vAlign w:val="center"/>
          </w:tcPr>
          <w:p w14:paraId="640ABD49" w14:textId="77777777" w:rsidR="00AC7702" w:rsidRPr="00835F44" w:rsidRDefault="00AC7702" w:rsidP="00E574C3">
            <w:pPr>
              <w:pStyle w:val="TAC"/>
            </w:pPr>
          </w:p>
        </w:tc>
        <w:tc>
          <w:tcPr>
            <w:tcW w:w="835" w:type="dxa"/>
            <w:vAlign w:val="center"/>
          </w:tcPr>
          <w:p w14:paraId="0B0C7E74" w14:textId="77777777" w:rsidR="00AC7702" w:rsidRPr="00835F44" w:rsidRDefault="00AC7702" w:rsidP="00E574C3">
            <w:pPr>
              <w:pStyle w:val="TAC"/>
            </w:pPr>
          </w:p>
        </w:tc>
        <w:tc>
          <w:tcPr>
            <w:tcW w:w="835" w:type="dxa"/>
            <w:vAlign w:val="center"/>
          </w:tcPr>
          <w:p w14:paraId="795BCEF3" w14:textId="77777777" w:rsidR="00AC7702" w:rsidRPr="00835F44" w:rsidRDefault="00AC7702" w:rsidP="00E574C3">
            <w:pPr>
              <w:pStyle w:val="TAC"/>
              <w:rPr>
                <w:rFonts w:cs="Arial"/>
              </w:rPr>
            </w:pPr>
          </w:p>
        </w:tc>
      </w:tr>
      <w:tr w:rsidR="00495FE7" w:rsidRPr="00835F44" w14:paraId="798EA532" w14:textId="77777777" w:rsidTr="0057277A">
        <w:trPr>
          <w:jc w:val="center"/>
        </w:trPr>
        <w:tc>
          <w:tcPr>
            <w:tcW w:w="3690" w:type="dxa"/>
          </w:tcPr>
          <w:p w14:paraId="147DBA7C" w14:textId="77B7C3D1"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667E34A" w14:textId="77777777" w:rsidR="00AC7702" w:rsidRPr="00835F44" w:rsidRDefault="00AC7702" w:rsidP="00E574C3">
            <w:pPr>
              <w:pStyle w:val="TAC"/>
            </w:pPr>
            <w:r w:rsidRPr="00835F44">
              <w:t>CBs</w:t>
            </w:r>
          </w:p>
        </w:tc>
        <w:tc>
          <w:tcPr>
            <w:tcW w:w="835" w:type="dxa"/>
            <w:vAlign w:val="center"/>
          </w:tcPr>
          <w:p w14:paraId="4A876938" w14:textId="77777777" w:rsidR="00AC7702" w:rsidRPr="00835F44" w:rsidRDefault="00AC7702" w:rsidP="00E574C3">
            <w:pPr>
              <w:pStyle w:val="TAC"/>
            </w:pPr>
            <w:r w:rsidRPr="00835F44">
              <w:t>N/A</w:t>
            </w:r>
          </w:p>
        </w:tc>
        <w:tc>
          <w:tcPr>
            <w:tcW w:w="835" w:type="dxa"/>
            <w:vAlign w:val="center"/>
          </w:tcPr>
          <w:p w14:paraId="47DC734B" w14:textId="77777777" w:rsidR="00AC7702" w:rsidRPr="00835F44" w:rsidRDefault="00AC7702" w:rsidP="00E574C3">
            <w:pPr>
              <w:pStyle w:val="TAC"/>
            </w:pPr>
            <w:r w:rsidRPr="00835F44">
              <w:t>N/A</w:t>
            </w:r>
          </w:p>
        </w:tc>
        <w:tc>
          <w:tcPr>
            <w:tcW w:w="835" w:type="dxa"/>
            <w:vAlign w:val="center"/>
          </w:tcPr>
          <w:p w14:paraId="6F3FD7F0" w14:textId="77777777" w:rsidR="00AC7702" w:rsidRPr="00835F44" w:rsidRDefault="00AC7702" w:rsidP="00E574C3">
            <w:pPr>
              <w:pStyle w:val="TAC"/>
            </w:pPr>
            <w:r w:rsidRPr="00835F44">
              <w:t>N/A</w:t>
            </w:r>
          </w:p>
        </w:tc>
        <w:tc>
          <w:tcPr>
            <w:tcW w:w="835" w:type="dxa"/>
            <w:vAlign w:val="center"/>
          </w:tcPr>
          <w:p w14:paraId="7F4C0E44" w14:textId="77777777" w:rsidR="00AC7702" w:rsidRPr="00835F44" w:rsidRDefault="00AC7702" w:rsidP="00E574C3">
            <w:pPr>
              <w:pStyle w:val="TAC"/>
            </w:pPr>
            <w:r w:rsidRPr="00835F44">
              <w:t>N/A</w:t>
            </w:r>
          </w:p>
        </w:tc>
        <w:tc>
          <w:tcPr>
            <w:tcW w:w="835" w:type="dxa"/>
            <w:vAlign w:val="center"/>
          </w:tcPr>
          <w:p w14:paraId="23CC3F1D" w14:textId="77777777" w:rsidR="00AC7702" w:rsidRPr="00835F44" w:rsidRDefault="00AC7702" w:rsidP="00E574C3">
            <w:pPr>
              <w:pStyle w:val="TAC"/>
            </w:pPr>
            <w:r w:rsidRPr="00835F44">
              <w:t>N/A</w:t>
            </w:r>
          </w:p>
        </w:tc>
        <w:tc>
          <w:tcPr>
            <w:tcW w:w="835" w:type="dxa"/>
            <w:vAlign w:val="center"/>
          </w:tcPr>
          <w:p w14:paraId="6D9E117A" w14:textId="77777777" w:rsidR="00AC7702" w:rsidRPr="00835F44" w:rsidRDefault="00AC7702" w:rsidP="00E574C3">
            <w:pPr>
              <w:pStyle w:val="TAC"/>
            </w:pPr>
            <w:r w:rsidRPr="00835F44">
              <w:t>N/A</w:t>
            </w:r>
          </w:p>
        </w:tc>
        <w:tc>
          <w:tcPr>
            <w:tcW w:w="835" w:type="dxa"/>
            <w:vAlign w:val="center"/>
          </w:tcPr>
          <w:p w14:paraId="64115C45" w14:textId="77777777" w:rsidR="00AC7702" w:rsidRPr="00835F44" w:rsidRDefault="00AC7702" w:rsidP="00E574C3">
            <w:pPr>
              <w:pStyle w:val="TAC"/>
            </w:pPr>
            <w:r w:rsidRPr="00835F44">
              <w:t>N/A</w:t>
            </w:r>
          </w:p>
        </w:tc>
        <w:tc>
          <w:tcPr>
            <w:tcW w:w="835" w:type="dxa"/>
            <w:vAlign w:val="center"/>
          </w:tcPr>
          <w:p w14:paraId="090DB316" w14:textId="77777777" w:rsidR="00AC7702" w:rsidRPr="00835F44" w:rsidRDefault="00AC7702" w:rsidP="00E574C3">
            <w:pPr>
              <w:pStyle w:val="TAC"/>
            </w:pPr>
            <w:r w:rsidRPr="00835F44">
              <w:t>N/A</w:t>
            </w:r>
          </w:p>
        </w:tc>
        <w:tc>
          <w:tcPr>
            <w:tcW w:w="835" w:type="dxa"/>
            <w:vAlign w:val="center"/>
          </w:tcPr>
          <w:p w14:paraId="6D9C1BAC" w14:textId="77777777" w:rsidR="00AC7702" w:rsidRPr="00835F44" w:rsidRDefault="00AC7702" w:rsidP="00E574C3">
            <w:pPr>
              <w:pStyle w:val="TAC"/>
            </w:pPr>
            <w:r w:rsidRPr="00835F44">
              <w:t>N/A</w:t>
            </w:r>
          </w:p>
        </w:tc>
        <w:tc>
          <w:tcPr>
            <w:tcW w:w="835" w:type="dxa"/>
            <w:vAlign w:val="center"/>
          </w:tcPr>
          <w:p w14:paraId="18DE76AB" w14:textId="77777777" w:rsidR="00AC7702" w:rsidRPr="00835F44" w:rsidRDefault="00AC7702" w:rsidP="00E574C3">
            <w:pPr>
              <w:pStyle w:val="TAC"/>
            </w:pPr>
            <w:r w:rsidRPr="00835F44">
              <w:t>N/A</w:t>
            </w:r>
          </w:p>
        </w:tc>
        <w:tc>
          <w:tcPr>
            <w:tcW w:w="835" w:type="dxa"/>
            <w:vAlign w:val="center"/>
          </w:tcPr>
          <w:p w14:paraId="297B483A" w14:textId="77777777" w:rsidR="00AC7702" w:rsidRPr="00835F44" w:rsidRDefault="00AC7702" w:rsidP="00E574C3">
            <w:pPr>
              <w:pStyle w:val="TAC"/>
              <w:rPr>
                <w:rFonts w:cs="Arial"/>
              </w:rPr>
            </w:pPr>
            <w:r w:rsidRPr="00835F44">
              <w:rPr>
                <w:rFonts w:cs="Arial"/>
              </w:rPr>
              <w:t>N/A</w:t>
            </w:r>
          </w:p>
        </w:tc>
      </w:tr>
      <w:tr w:rsidR="00495FE7" w:rsidRPr="00835F44" w14:paraId="07F7DD42" w14:textId="77777777" w:rsidTr="0057277A">
        <w:trPr>
          <w:jc w:val="center"/>
        </w:trPr>
        <w:tc>
          <w:tcPr>
            <w:tcW w:w="3690" w:type="dxa"/>
          </w:tcPr>
          <w:p w14:paraId="70645DFB" w14:textId="2AED83BC"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557658E6" w14:textId="77777777" w:rsidR="00AC7702" w:rsidRPr="00835F44" w:rsidRDefault="00AC7702" w:rsidP="00E574C3">
            <w:pPr>
              <w:pStyle w:val="TAC"/>
            </w:pPr>
            <w:r w:rsidRPr="00835F44">
              <w:t>CBs</w:t>
            </w:r>
          </w:p>
        </w:tc>
        <w:tc>
          <w:tcPr>
            <w:tcW w:w="835" w:type="dxa"/>
            <w:vAlign w:val="center"/>
          </w:tcPr>
          <w:p w14:paraId="383D4CFE" w14:textId="77777777" w:rsidR="00AC7702" w:rsidRPr="00835F44" w:rsidRDefault="00AC7702" w:rsidP="00E574C3">
            <w:pPr>
              <w:pStyle w:val="TAC"/>
            </w:pPr>
            <w:r w:rsidRPr="00835F44">
              <w:t>1</w:t>
            </w:r>
          </w:p>
        </w:tc>
        <w:tc>
          <w:tcPr>
            <w:tcW w:w="835" w:type="dxa"/>
            <w:vAlign w:val="center"/>
          </w:tcPr>
          <w:p w14:paraId="22BF7328" w14:textId="77777777" w:rsidR="00AC7702" w:rsidRPr="00835F44" w:rsidRDefault="00AC7702" w:rsidP="00E574C3">
            <w:pPr>
              <w:pStyle w:val="TAC"/>
            </w:pPr>
            <w:r w:rsidRPr="00835F44">
              <w:t>2</w:t>
            </w:r>
          </w:p>
        </w:tc>
        <w:tc>
          <w:tcPr>
            <w:tcW w:w="835" w:type="dxa"/>
            <w:vAlign w:val="center"/>
          </w:tcPr>
          <w:p w14:paraId="25B198EE" w14:textId="77777777" w:rsidR="00AC7702" w:rsidRPr="00835F44" w:rsidRDefault="00AC7702" w:rsidP="00E574C3">
            <w:pPr>
              <w:pStyle w:val="TAC"/>
            </w:pPr>
            <w:r w:rsidRPr="00835F44">
              <w:t>3</w:t>
            </w:r>
          </w:p>
        </w:tc>
        <w:tc>
          <w:tcPr>
            <w:tcW w:w="835" w:type="dxa"/>
            <w:vAlign w:val="center"/>
          </w:tcPr>
          <w:p w14:paraId="29449C4F" w14:textId="77777777" w:rsidR="00AC7702" w:rsidRPr="00835F44" w:rsidRDefault="00AC7702" w:rsidP="00E574C3">
            <w:pPr>
              <w:pStyle w:val="TAC"/>
            </w:pPr>
            <w:r w:rsidRPr="00835F44">
              <w:t>3</w:t>
            </w:r>
          </w:p>
        </w:tc>
        <w:tc>
          <w:tcPr>
            <w:tcW w:w="835" w:type="dxa"/>
            <w:vAlign w:val="center"/>
          </w:tcPr>
          <w:p w14:paraId="482D3EDE" w14:textId="77777777" w:rsidR="00AC7702" w:rsidRPr="00835F44" w:rsidRDefault="00AC7702" w:rsidP="00E574C3">
            <w:pPr>
              <w:pStyle w:val="TAC"/>
            </w:pPr>
            <w:r w:rsidRPr="00835F44">
              <w:t>4</w:t>
            </w:r>
          </w:p>
        </w:tc>
        <w:tc>
          <w:tcPr>
            <w:tcW w:w="835" w:type="dxa"/>
            <w:vAlign w:val="center"/>
          </w:tcPr>
          <w:p w14:paraId="0AD19F05" w14:textId="77777777" w:rsidR="00AC7702" w:rsidRPr="00835F44" w:rsidRDefault="00AC7702" w:rsidP="00E574C3">
            <w:pPr>
              <w:pStyle w:val="TAC"/>
            </w:pPr>
            <w:r w:rsidRPr="00835F44">
              <w:t>5</w:t>
            </w:r>
          </w:p>
        </w:tc>
        <w:tc>
          <w:tcPr>
            <w:tcW w:w="835" w:type="dxa"/>
            <w:vAlign w:val="center"/>
          </w:tcPr>
          <w:p w14:paraId="26CE4A86" w14:textId="77777777" w:rsidR="00AC7702" w:rsidRPr="00835F44" w:rsidRDefault="00AC7702" w:rsidP="00E574C3">
            <w:pPr>
              <w:pStyle w:val="TAC"/>
            </w:pPr>
            <w:r w:rsidRPr="00835F44">
              <w:t>7</w:t>
            </w:r>
          </w:p>
        </w:tc>
        <w:tc>
          <w:tcPr>
            <w:tcW w:w="835" w:type="dxa"/>
            <w:vAlign w:val="center"/>
          </w:tcPr>
          <w:p w14:paraId="530DCA00" w14:textId="77777777" w:rsidR="00AC7702" w:rsidRPr="00835F44" w:rsidRDefault="00AC7702" w:rsidP="00E574C3">
            <w:pPr>
              <w:pStyle w:val="TAC"/>
            </w:pPr>
            <w:r w:rsidRPr="00835F44">
              <w:t>8</w:t>
            </w:r>
          </w:p>
        </w:tc>
        <w:tc>
          <w:tcPr>
            <w:tcW w:w="835" w:type="dxa"/>
            <w:vAlign w:val="center"/>
          </w:tcPr>
          <w:p w14:paraId="530B3B3D" w14:textId="77777777" w:rsidR="00AC7702" w:rsidRPr="00835F44" w:rsidRDefault="00AC7702" w:rsidP="00E574C3">
            <w:pPr>
              <w:pStyle w:val="TAC"/>
            </w:pPr>
            <w:r w:rsidRPr="00835F44">
              <w:t>10</w:t>
            </w:r>
          </w:p>
        </w:tc>
        <w:tc>
          <w:tcPr>
            <w:tcW w:w="835" w:type="dxa"/>
            <w:vAlign w:val="center"/>
          </w:tcPr>
          <w:p w14:paraId="70EC79CF" w14:textId="77777777" w:rsidR="00AC7702" w:rsidRPr="00835F44" w:rsidRDefault="00AC7702" w:rsidP="00E574C3">
            <w:pPr>
              <w:pStyle w:val="TAC"/>
            </w:pPr>
            <w:r w:rsidRPr="00835F44">
              <w:t>13</w:t>
            </w:r>
          </w:p>
        </w:tc>
        <w:tc>
          <w:tcPr>
            <w:tcW w:w="835" w:type="dxa"/>
            <w:vAlign w:val="center"/>
          </w:tcPr>
          <w:p w14:paraId="3B09F48F" w14:textId="77777777" w:rsidR="00AC7702" w:rsidRPr="00835F44" w:rsidRDefault="00AC7702" w:rsidP="00E574C3">
            <w:pPr>
              <w:pStyle w:val="TAC"/>
              <w:rPr>
                <w:rFonts w:cs="Arial"/>
              </w:rPr>
            </w:pPr>
            <w:r w:rsidRPr="00835F44">
              <w:rPr>
                <w:rFonts w:cs="Arial"/>
              </w:rPr>
              <w:t>17</w:t>
            </w:r>
          </w:p>
        </w:tc>
      </w:tr>
      <w:tr w:rsidR="00495FE7" w:rsidRPr="00835F44" w14:paraId="659F0FD3" w14:textId="77777777" w:rsidTr="0057277A">
        <w:trPr>
          <w:jc w:val="center"/>
        </w:trPr>
        <w:tc>
          <w:tcPr>
            <w:tcW w:w="3690" w:type="dxa"/>
          </w:tcPr>
          <w:p w14:paraId="4AEFCF25" w14:textId="77777777" w:rsidR="00AC7702" w:rsidRPr="00835F44" w:rsidRDefault="00AC7702" w:rsidP="003F5B9D">
            <w:pPr>
              <w:pStyle w:val="TAH"/>
            </w:pPr>
            <w:r w:rsidRPr="00835F44">
              <w:t>Binary Channel Bits per Slot</w:t>
            </w:r>
          </w:p>
        </w:tc>
        <w:tc>
          <w:tcPr>
            <w:tcW w:w="1093" w:type="dxa"/>
            <w:vAlign w:val="center"/>
          </w:tcPr>
          <w:p w14:paraId="6CEA91AF" w14:textId="77777777" w:rsidR="00AC7702" w:rsidRPr="00835F44" w:rsidRDefault="00AC7702" w:rsidP="00E574C3">
            <w:pPr>
              <w:pStyle w:val="TAC"/>
            </w:pPr>
          </w:p>
        </w:tc>
        <w:tc>
          <w:tcPr>
            <w:tcW w:w="835" w:type="dxa"/>
            <w:vAlign w:val="center"/>
          </w:tcPr>
          <w:p w14:paraId="7DE3DF35" w14:textId="77777777" w:rsidR="00AC7702" w:rsidRPr="00835F44" w:rsidRDefault="00AC7702" w:rsidP="00E574C3">
            <w:pPr>
              <w:pStyle w:val="TAC"/>
            </w:pPr>
          </w:p>
        </w:tc>
        <w:tc>
          <w:tcPr>
            <w:tcW w:w="835" w:type="dxa"/>
            <w:vAlign w:val="center"/>
          </w:tcPr>
          <w:p w14:paraId="29F6DF2E" w14:textId="77777777" w:rsidR="00AC7702" w:rsidRPr="00835F44" w:rsidRDefault="00AC7702" w:rsidP="00E574C3">
            <w:pPr>
              <w:pStyle w:val="TAC"/>
            </w:pPr>
          </w:p>
        </w:tc>
        <w:tc>
          <w:tcPr>
            <w:tcW w:w="835" w:type="dxa"/>
            <w:vAlign w:val="center"/>
          </w:tcPr>
          <w:p w14:paraId="7EDCA2FA" w14:textId="77777777" w:rsidR="00AC7702" w:rsidRPr="00835F44" w:rsidRDefault="00AC7702" w:rsidP="00E574C3">
            <w:pPr>
              <w:pStyle w:val="TAC"/>
            </w:pPr>
          </w:p>
        </w:tc>
        <w:tc>
          <w:tcPr>
            <w:tcW w:w="835" w:type="dxa"/>
            <w:vAlign w:val="center"/>
          </w:tcPr>
          <w:p w14:paraId="716544A8" w14:textId="77777777" w:rsidR="00AC7702" w:rsidRPr="00835F44" w:rsidRDefault="00AC7702" w:rsidP="00E574C3">
            <w:pPr>
              <w:pStyle w:val="TAC"/>
            </w:pPr>
          </w:p>
        </w:tc>
        <w:tc>
          <w:tcPr>
            <w:tcW w:w="835" w:type="dxa"/>
            <w:vAlign w:val="center"/>
          </w:tcPr>
          <w:p w14:paraId="5507DA57" w14:textId="77777777" w:rsidR="00AC7702" w:rsidRPr="00835F44" w:rsidRDefault="00AC7702" w:rsidP="00E574C3">
            <w:pPr>
              <w:pStyle w:val="TAC"/>
            </w:pPr>
          </w:p>
        </w:tc>
        <w:tc>
          <w:tcPr>
            <w:tcW w:w="835" w:type="dxa"/>
            <w:vAlign w:val="center"/>
          </w:tcPr>
          <w:p w14:paraId="29501871" w14:textId="77777777" w:rsidR="00AC7702" w:rsidRPr="00835F44" w:rsidRDefault="00AC7702" w:rsidP="00E574C3">
            <w:pPr>
              <w:pStyle w:val="TAC"/>
            </w:pPr>
          </w:p>
        </w:tc>
        <w:tc>
          <w:tcPr>
            <w:tcW w:w="835" w:type="dxa"/>
            <w:vAlign w:val="center"/>
          </w:tcPr>
          <w:p w14:paraId="00C682EB" w14:textId="77777777" w:rsidR="00AC7702" w:rsidRPr="00835F44" w:rsidRDefault="00AC7702" w:rsidP="00E574C3">
            <w:pPr>
              <w:pStyle w:val="TAC"/>
            </w:pPr>
          </w:p>
        </w:tc>
        <w:tc>
          <w:tcPr>
            <w:tcW w:w="835" w:type="dxa"/>
            <w:vAlign w:val="center"/>
          </w:tcPr>
          <w:p w14:paraId="5A991902" w14:textId="77777777" w:rsidR="00AC7702" w:rsidRPr="00835F44" w:rsidRDefault="00AC7702" w:rsidP="00E574C3">
            <w:pPr>
              <w:pStyle w:val="TAC"/>
            </w:pPr>
          </w:p>
        </w:tc>
        <w:tc>
          <w:tcPr>
            <w:tcW w:w="835" w:type="dxa"/>
            <w:vAlign w:val="center"/>
          </w:tcPr>
          <w:p w14:paraId="3E613EF0" w14:textId="77777777" w:rsidR="00AC7702" w:rsidRPr="00835F44" w:rsidRDefault="00AC7702" w:rsidP="00E574C3">
            <w:pPr>
              <w:pStyle w:val="TAC"/>
            </w:pPr>
          </w:p>
        </w:tc>
        <w:tc>
          <w:tcPr>
            <w:tcW w:w="835" w:type="dxa"/>
            <w:vAlign w:val="center"/>
          </w:tcPr>
          <w:p w14:paraId="33B860FE" w14:textId="77777777" w:rsidR="00AC7702" w:rsidRPr="00835F44" w:rsidRDefault="00AC7702" w:rsidP="00E574C3">
            <w:pPr>
              <w:pStyle w:val="TAC"/>
            </w:pPr>
          </w:p>
        </w:tc>
        <w:tc>
          <w:tcPr>
            <w:tcW w:w="835" w:type="dxa"/>
            <w:vAlign w:val="center"/>
          </w:tcPr>
          <w:p w14:paraId="436DC804" w14:textId="77777777" w:rsidR="00AC7702" w:rsidRPr="00835F44" w:rsidRDefault="00AC7702" w:rsidP="00E574C3">
            <w:pPr>
              <w:pStyle w:val="TAC"/>
              <w:rPr>
                <w:rFonts w:cs="Arial"/>
              </w:rPr>
            </w:pPr>
          </w:p>
        </w:tc>
      </w:tr>
      <w:tr w:rsidR="00495FE7" w:rsidRPr="00835F44" w14:paraId="1CE28BA1" w14:textId="77777777" w:rsidTr="0057277A">
        <w:trPr>
          <w:jc w:val="center"/>
        </w:trPr>
        <w:tc>
          <w:tcPr>
            <w:tcW w:w="3690" w:type="dxa"/>
          </w:tcPr>
          <w:p w14:paraId="222F11B5" w14:textId="52AFF02C"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02C7107E" w14:textId="77777777" w:rsidR="00AC7702" w:rsidRPr="00835F44" w:rsidRDefault="00AC7702" w:rsidP="00E574C3">
            <w:pPr>
              <w:pStyle w:val="TAC"/>
            </w:pPr>
            <w:r w:rsidRPr="00835F44">
              <w:t>Bits</w:t>
            </w:r>
          </w:p>
        </w:tc>
        <w:tc>
          <w:tcPr>
            <w:tcW w:w="835" w:type="dxa"/>
            <w:vAlign w:val="center"/>
          </w:tcPr>
          <w:p w14:paraId="29D06D0B" w14:textId="77777777" w:rsidR="00AC7702" w:rsidRPr="00835F44" w:rsidRDefault="00AC7702" w:rsidP="00E574C3">
            <w:pPr>
              <w:pStyle w:val="TAC"/>
            </w:pPr>
            <w:r w:rsidRPr="00835F44">
              <w:t>N/A</w:t>
            </w:r>
          </w:p>
        </w:tc>
        <w:tc>
          <w:tcPr>
            <w:tcW w:w="835" w:type="dxa"/>
            <w:vAlign w:val="center"/>
          </w:tcPr>
          <w:p w14:paraId="3BF40C7A" w14:textId="77777777" w:rsidR="00AC7702" w:rsidRPr="00835F44" w:rsidRDefault="00AC7702" w:rsidP="00E574C3">
            <w:pPr>
              <w:pStyle w:val="TAC"/>
            </w:pPr>
            <w:r w:rsidRPr="00835F44">
              <w:t>N/A</w:t>
            </w:r>
          </w:p>
        </w:tc>
        <w:tc>
          <w:tcPr>
            <w:tcW w:w="835" w:type="dxa"/>
            <w:vAlign w:val="center"/>
          </w:tcPr>
          <w:p w14:paraId="1C8F67C2" w14:textId="77777777" w:rsidR="00AC7702" w:rsidRPr="00835F44" w:rsidRDefault="00AC7702" w:rsidP="00E574C3">
            <w:pPr>
              <w:pStyle w:val="TAC"/>
            </w:pPr>
            <w:r w:rsidRPr="00835F44">
              <w:t>N/A</w:t>
            </w:r>
          </w:p>
        </w:tc>
        <w:tc>
          <w:tcPr>
            <w:tcW w:w="835" w:type="dxa"/>
            <w:vAlign w:val="center"/>
          </w:tcPr>
          <w:p w14:paraId="448C433C" w14:textId="77777777" w:rsidR="00AC7702" w:rsidRPr="00835F44" w:rsidRDefault="00AC7702" w:rsidP="00E574C3">
            <w:pPr>
              <w:pStyle w:val="TAC"/>
            </w:pPr>
            <w:r w:rsidRPr="00835F44">
              <w:t>N/A</w:t>
            </w:r>
          </w:p>
        </w:tc>
        <w:tc>
          <w:tcPr>
            <w:tcW w:w="835" w:type="dxa"/>
            <w:vAlign w:val="center"/>
          </w:tcPr>
          <w:p w14:paraId="53FC32C2" w14:textId="77777777" w:rsidR="00AC7702" w:rsidRPr="00835F44" w:rsidRDefault="00AC7702" w:rsidP="00E574C3">
            <w:pPr>
              <w:pStyle w:val="TAC"/>
            </w:pPr>
            <w:r w:rsidRPr="00835F44">
              <w:t>N/A</w:t>
            </w:r>
          </w:p>
        </w:tc>
        <w:tc>
          <w:tcPr>
            <w:tcW w:w="835" w:type="dxa"/>
            <w:vAlign w:val="center"/>
          </w:tcPr>
          <w:p w14:paraId="0D340DC7" w14:textId="77777777" w:rsidR="00AC7702" w:rsidRPr="00835F44" w:rsidRDefault="00AC7702" w:rsidP="00E574C3">
            <w:pPr>
              <w:pStyle w:val="TAC"/>
            </w:pPr>
            <w:r w:rsidRPr="00835F44">
              <w:t>N/A</w:t>
            </w:r>
          </w:p>
        </w:tc>
        <w:tc>
          <w:tcPr>
            <w:tcW w:w="835" w:type="dxa"/>
            <w:vAlign w:val="center"/>
          </w:tcPr>
          <w:p w14:paraId="210141D8" w14:textId="77777777" w:rsidR="00AC7702" w:rsidRPr="00835F44" w:rsidRDefault="00AC7702" w:rsidP="00E574C3">
            <w:pPr>
              <w:pStyle w:val="TAC"/>
            </w:pPr>
            <w:r w:rsidRPr="00835F44">
              <w:t>N/A</w:t>
            </w:r>
          </w:p>
        </w:tc>
        <w:tc>
          <w:tcPr>
            <w:tcW w:w="835" w:type="dxa"/>
            <w:vAlign w:val="center"/>
          </w:tcPr>
          <w:p w14:paraId="4847B7F0" w14:textId="77777777" w:rsidR="00AC7702" w:rsidRPr="00835F44" w:rsidRDefault="00AC7702" w:rsidP="00E574C3">
            <w:pPr>
              <w:pStyle w:val="TAC"/>
            </w:pPr>
            <w:r w:rsidRPr="00835F44">
              <w:t>N/A</w:t>
            </w:r>
          </w:p>
        </w:tc>
        <w:tc>
          <w:tcPr>
            <w:tcW w:w="835" w:type="dxa"/>
            <w:vAlign w:val="center"/>
          </w:tcPr>
          <w:p w14:paraId="02683C12" w14:textId="77777777" w:rsidR="00AC7702" w:rsidRPr="00835F44" w:rsidRDefault="00AC7702" w:rsidP="00E574C3">
            <w:pPr>
              <w:pStyle w:val="TAC"/>
            </w:pPr>
            <w:r w:rsidRPr="00835F44">
              <w:t>N/A</w:t>
            </w:r>
          </w:p>
        </w:tc>
        <w:tc>
          <w:tcPr>
            <w:tcW w:w="835" w:type="dxa"/>
            <w:vAlign w:val="center"/>
          </w:tcPr>
          <w:p w14:paraId="73D535C2" w14:textId="77777777" w:rsidR="00AC7702" w:rsidRPr="00835F44" w:rsidRDefault="00AC7702" w:rsidP="00E574C3">
            <w:pPr>
              <w:pStyle w:val="TAC"/>
            </w:pPr>
            <w:r w:rsidRPr="00835F44">
              <w:t>N/A</w:t>
            </w:r>
          </w:p>
        </w:tc>
        <w:tc>
          <w:tcPr>
            <w:tcW w:w="835" w:type="dxa"/>
            <w:vAlign w:val="center"/>
          </w:tcPr>
          <w:p w14:paraId="557C4EA9" w14:textId="77777777" w:rsidR="00AC7702" w:rsidRPr="00835F44" w:rsidRDefault="00AC7702" w:rsidP="00E574C3">
            <w:pPr>
              <w:pStyle w:val="TAC"/>
              <w:rPr>
                <w:rFonts w:cs="Arial"/>
              </w:rPr>
            </w:pPr>
            <w:r w:rsidRPr="00835F44">
              <w:rPr>
                <w:rFonts w:cs="Arial"/>
              </w:rPr>
              <w:t>N/A</w:t>
            </w:r>
          </w:p>
        </w:tc>
      </w:tr>
      <w:tr w:rsidR="00495FE7" w:rsidRPr="00835F44" w14:paraId="6F0EDAE7" w14:textId="77777777" w:rsidTr="0057277A">
        <w:trPr>
          <w:jc w:val="center"/>
        </w:trPr>
        <w:tc>
          <w:tcPr>
            <w:tcW w:w="3690" w:type="dxa"/>
          </w:tcPr>
          <w:p w14:paraId="3A1357FC" w14:textId="74E383CF"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132336BE" w14:textId="77777777" w:rsidR="00AC7702" w:rsidRPr="00835F44" w:rsidRDefault="00AC7702" w:rsidP="00E574C3">
            <w:pPr>
              <w:pStyle w:val="TAC"/>
            </w:pPr>
            <w:r w:rsidRPr="00835F44">
              <w:t>Bits</w:t>
            </w:r>
          </w:p>
        </w:tc>
        <w:tc>
          <w:tcPr>
            <w:tcW w:w="835" w:type="dxa"/>
            <w:vAlign w:val="center"/>
          </w:tcPr>
          <w:p w14:paraId="48F7C27B" w14:textId="77777777" w:rsidR="00AC7702" w:rsidRPr="00835F44" w:rsidRDefault="00AC7702" w:rsidP="00E574C3">
            <w:pPr>
              <w:pStyle w:val="TAC"/>
            </w:pPr>
            <w:r w:rsidRPr="00835F44">
              <w:t>7128</w:t>
            </w:r>
          </w:p>
        </w:tc>
        <w:tc>
          <w:tcPr>
            <w:tcW w:w="835" w:type="dxa"/>
            <w:vAlign w:val="center"/>
          </w:tcPr>
          <w:p w14:paraId="63ECD002" w14:textId="77777777" w:rsidR="00AC7702" w:rsidRPr="00835F44" w:rsidRDefault="00AC7702" w:rsidP="00E574C3">
            <w:pPr>
              <w:pStyle w:val="TAC"/>
            </w:pPr>
            <w:r w:rsidRPr="00835F44">
              <w:t>15552</w:t>
            </w:r>
          </w:p>
        </w:tc>
        <w:tc>
          <w:tcPr>
            <w:tcW w:w="835" w:type="dxa"/>
            <w:vAlign w:val="center"/>
          </w:tcPr>
          <w:p w14:paraId="0EF4C914" w14:textId="77777777" w:rsidR="00AC7702" w:rsidRPr="00835F44" w:rsidRDefault="00AC7702" w:rsidP="00E574C3">
            <w:pPr>
              <w:pStyle w:val="TAC"/>
            </w:pPr>
            <w:r w:rsidRPr="00835F44">
              <w:t>24624</w:t>
            </w:r>
          </w:p>
        </w:tc>
        <w:tc>
          <w:tcPr>
            <w:tcW w:w="835" w:type="dxa"/>
            <w:vAlign w:val="center"/>
          </w:tcPr>
          <w:p w14:paraId="5FD2AA67" w14:textId="77777777" w:rsidR="00AC7702" w:rsidRPr="00835F44" w:rsidRDefault="00AC7702" w:rsidP="00E574C3">
            <w:pPr>
              <w:pStyle w:val="TAC"/>
            </w:pPr>
            <w:r w:rsidRPr="00835F44">
              <w:t>33048</w:t>
            </w:r>
          </w:p>
        </w:tc>
        <w:tc>
          <w:tcPr>
            <w:tcW w:w="835" w:type="dxa"/>
            <w:vAlign w:val="center"/>
          </w:tcPr>
          <w:p w14:paraId="2FE01CB7" w14:textId="77777777" w:rsidR="00AC7702" w:rsidRPr="00835F44" w:rsidRDefault="00AC7702" w:rsidP="00E574C3">
            <w:pPr>
              <w:pStyle w:val="TAC"/>
            </w:pPr>
            <w:r w:rsidRPr="00835F44">
              <w:t>42120</w:t>
            </w:r>
          </w:p>
        </w:tc>
        <w:tc>
          <w:tcPr>
            <w:tcW w:w="835" w:type="dxa"/>
            <w:vAlign w:val="center"/>
          </w:tcPr>
          <w:p w14:paraId="43BA7684" w14:textId="77777777" w:rsidR="00AC7702" w:rsidRPr="00835F44" w:rsidRDefault="00AC7702" w:rsidP="00E574C3">
            <w:pPr>
              <w:pStyle w:val="TAC"/>
            </w:pPr>
            <w:r w:rsidRPr="00835F44">
              <w:t>50544</w:t>
            </w:r>
          </w:p>
        </w:tc>
        <w:tc>
          <w:tcPr>
            <w:tcW w:w="835" w:type="dxa"/>
            <w:vAlign w:val="center"/>
          </w:tcPr>
          <w:p w14:paraId="63617E38" w14:textId="77777777" w:rsidR="00AC7702" w:rsidRPr="00835F44" w:rsidRDefault="00AC7702" w:rsidP="00E574C3">
            <w:pPr>
              <w:pStyle w:val="TAC"/>
            </w:pPr>
            <w:r w:rsidRPr="00835F44">
              <w:t>68688</w:t>
            </w:r>
          </w:p>
        </w:tc>
        <w:tc>
          <w:tcPr>
            <w:tcW w:w="835" w:type="dxa"/>
            <w:vAlign w:val="center"/>
          </w:tcPr>
          <w:p w14:paraId="2E340323" w14:textId="77777777" w:rsidR="00AC7702" w:rsidRPr="00835F44" w:rsidRDefault="00AC7702" w:rsidP="00E574C3">
            <w:pPr>
              <w:pStyle w:val="TAC"/>
            </w:pPr>
            <w:r w:rsidRPr="00835F44">
              <w:t>86184</w:t>
            </w:r>
          </w:p>
        </w:tc>
        <w:tc>
          <w:tcPr>
            <w:tcW w:w="835" w:type="dxa"/>
            <w:vAlign w:val="center"/>
          </w:tcPr>
          <w:p w14:paraId="1C69128F" w14:textId="77777777" w:rsidR="00AC7702" w:rsidRPr="00835F44" w:rsidRDefault="00AC7702" w:rsidP="00E574C3">
            <w:pPr>
              <w:pStyle w:val="TAC"/>
            </w:pPr>
            <w:r w:rsidRPr="00835F44">
              <w:t>104976</w:t>
            </w:r>
          </w:p>
        </w:tc>
        <w:tc>
          <w:tcPr>
            <w:tcW w:w="835" w:type="dxa"/>
            <w:vAlign w:val="center"/>
          </w:tcPr>
          <w:p w14:paraId="05F9BE50" w14:textId="77777777" w:rsidR="00AC7702" w:rsidRPr="00835F44" w:rsidRDefault="00AC7702" w:rsidP="00E574C3">
            <w:pPr>
              <w:pStyle w:val="TAC"/>
            </w:pPr>
            <w:r w:rsidRPr="00835F44">
              <w:t>140616</w:t>
            </w:r>
          </w:p>
        </w:tc>
        <w:tc>
          <w:tcPr>
            <w:tcW w:w="835" w:type="dxa"/>
            <w:vAlign w:val="center"/>
          </w:tcPr>
          <w:p w14:paraId="5906A5AE" w14:textId="77777777" w:rsidR="00AC7702" w:rsidRPr="00835F44" w:rsidRDefault="00AC7702" w:rsidP="00E574C3">
            <w:pPr>
              <w:pStyle w:val="TAC"/>
              <w:rPr>
                <w:rFonts w:cs="Arial"/>
              </w:rPr>
            </w:pPr>
            <w:r w:rsidRPr="00835F44">
              <w:rPr>
                <w:rFonts w:cs="Arial"/>
              </w:rPr>
              <w:t>176904</w:t>
            </w:r>
          </w:p>
        </w:tc>
      </w:tr>
      <w:tr w:rsidR="00495FE7" w:rsidRPr="00835F44" w14:paraId="2E3054E9" w14:textId="77777777" w:rsidTr="0057277A">
        <w:trPr>
          <w:trHeight w:val="70"/>
          <w:jc w:val="center"/>
        </w:trPr>
        <w:tc>
          <w:tcPr>
            <w:tcW w:w="3690" w:type="dxa"/>
          </w:tcPr>
          <w:p w14:paraId="27F0AFD4" w14:textId="77777777" w:rsidR="00AC7702" w:rsidRPr="00835F44" w:rsidRDefault="00AC7702" w:rsidP="003F5B9D">
            <w:pPr>
              <w:pStyle w:val="TAL"/>
            </w:pPr>
            <w:r w:rsidRPr="00835F44">
              <w:t>Max. Throughput averaged over 1 frame</w:t>
            </w:r>
          </w:p>
        </w:tc>
        <w:tc>
          <w:tcPr>
            <w:tcW w:w="1093" w:type="dxa"/>
            <w:vAlign w:val="center"/>
          </w:tcPr>
          <w:p w14:paraId="57961EAC" w14:textId="77777777" w:rsidR="00AC7702" w:rsidRPr="00835F44" w:rsidRDefault="00AC7702" w:rsidP="00E574C3">
            <w:pPr>
              <w:pStyle w:val="TAC"/>
            </w:pPr>
            <w:r w:rsidRPr="00835F44">
              <w:t>Mbps</w:t>
            </w:r>
          </w:p>
        </w:tc>
        <w:tc>
          <w:tcPr>
            <w:tcW w:w="835" w:type="dxa"/>
            <w:vAlign w:val="center"/>
          </w:tcPr>
          <w:p w14:paraId="35239157" w14:textId="57448519" w:rsidR="00AC7702" w:rsidRPr="00835F44" w:rsidRDefault="000119D8" w:rsidP="00E574C3">
            <w:pPr>
              <w:pStyle w:val="TAC"/>
            </w:pPr>
            <w:r w:rsidRPr="00835F44">
              <w:t>5.914</w:t>
            </w:r>
          </w:p>
        </w:tc>
        <w:tc>
          <w:tcPr>
            <w:tcW w:w="835" w:type="dxa"/>
            <w:vAlign w:val="center"/>
          </w:tcPr>
          <w:p w14:paraId="308B7CD1" w14:textId="7AB2F54F" w:rsidR="00AC7702" w:rsidRPr="00835F44" w:rsidRDefault="000119D8" w:rsidP="00E574C3">
            <w:pPr>
              <w:pStyle w:val="TAC"/>
            </w:pPr>
            <w:r w:rsidRPr="00835F44">
              <w:t>12.962</w:t>
            </w:r>
          </w:p>
        </w:tc>
        <w:tc>
          <w:tcPr>
            <w:tcW w:w="835" w:type="dxa"/>
            <w:vAlign w:val="center"/>
          </w:tcPr>
          <w:p w14:paraId="724018F7" w14:textId="3E79C0C0" w:rsidR="00AC7702" w:rsidRPr="00835F44" w:rsidRDefault="000119D8" w:rsidP="00E574C3">
            <w:pPr>
              <w:pStyle w:val="TAC"/>
            </w:pPr>
            <w:r w:rsidRPr="00835F44">
              <w:t>20.275</w:t>
            </w:r>
          </w:p>
        </w:tc>
        <w:tc>
          <w:tcPr>
            <w:tcW w:w="835" w:type="dxa"/>
            <w:vAlign w:val="center"/>
          </w:tcPr>
          <w:p w14:paraId="200AC108" w14:textId="5FE452B3" w:rsidR="00AC7702" w:rsidRPr="00835F44" w:rsidRDefault="000119D8" w:rsidP="00E574C3">
            <w:pPr>
              <w:pStyle w:val="TAC"/>
            </w:pPr>
            <w:r w:rsidRPr="00835F44">
              <w:t>27.614</w:t>
            </w:r>
          </w:p>
        </w:tc>
        <w:tc>
          <w:tcPr>
            <w:tcW w:w="835" w:type="dxa"/>
            <w:vAlign w:val="center"/>
          </w:tcPr>
          <w:p w14:paraId="579C08C7" w14:textId="55458BC5" w:rsidR="00AC7702" w:rsidRPr="00835F44" w:rsidRDefault="000119D8" w:rsidP="00E574C3">
            <w:pPr>
              <w:pStyle w:val="TAC"/>
            </w:pPr>
            <w:r w:rsidRPr="00835F44">
              <w:t>34.927</w:t>
            </w:r>
          </w:p>
        </w:tc>
        <w:tc>
          <w:tcPr>
            <w:tcW w:w="835" w:type="dxa"/>
            <w:vAlign w:val="center"/>
          </w:tcPr>
          <w:p w14:paraId="18098EF7" w14:textId="680FF03C" w:rsidR="00AC7702" w:rsidRPr="00835F44" w:rsidRDefault="000119D8" w:rsidP="00E574C3">
            <w:pPr>
              <w:pStyle w:val="TAC"/>
            </w:pPr>
            <w:r w:rsidRPr="00835F44">
              <w:t>41.686</w:t>
            </w:r>
          </w:p>
        </w:tc>
        <w:tc>
          <w:tcPr>
            <w:tcW w:w="835" w:type="dxa"/>
            <w:vAlign w:val="center"/>
          </w:tcPr>
          <w:p w14:paraId="41BE56F2" w14:textId="46802EAC" w:rsidR="00AC7702" w:rsidRPr="00835F44" w:rsidRDefault="000119D8" w:rsidP="00E574C3">
            <w:pPr>
              <w:pStyle w:val="TAC"/>
            </w:pPr>
            <w:r w:rsidRPr="00835F44">
              <w:t>57.446</w:t>
            </w:r>
          </w:p>
        </w:tc>
        <w:tc>
          <w:tcPr>
            <w:tcW w:w="835" w:type="dxa"/>
            <w:vAlign w:val="center"/>
          </w:tcPr>
          <w:p w14:paraId="3E1A6B1D" w14:textId="3E8B6682" w:rsidR="00AC7702" w:rsidRPr="00835F44" w:rsidRDefault="000119D8" w:rsidP="00E574C3">
            <w:pPr>
              <w:pStyle w:val="TAC"/>
            </w:pPr>
            <w:r w:rsidRPr="00835F44">
              <w:t>71.007</w:t>
            </w:r>
          </w:p>
        </w:tc>
        <w:tc>
          <w:tcPr>
            <w:tcW w:w="835" w:type="dxa"/>
            <w:vAlign w:val="center"/>
          </w:tcPr>
          <w:p w14:paraId="168C1247" w14:textId="04E863E5" w:rsidR="00AC7702" w:rsidRPr="00835F44" w:rsidRDefault="000119D8" w:rsidP="00E574C3">
            <w:pPr>
              <w:pStyle w:val="TAC"/>
            </w:pPr>
            <w:r w:rsidRPr="00835F44">
              <w:t>87.886</w:t>
            </w:r>
          </w:p>
        </w:tc>
        <w:tc>
          <w:tcPr>
            <w:tcW w:w="835" w:type="dxa"/>
            <w:vAlign w:val="center"/>
          </w:tcPr>
          <w:p w14:paraId="16A5DFFF" w14:textId="624CF36C" w:rsidR="00AC7702" w:rsidRPr="00835F44" w:rsidRDefault="000119D8" w:rsidP="00E574C3">
            <w:pPr>
              <w:pStyle w:val="TAC"/>
            </w:pPr>
            <w:r w:rsidRPr="00835F44">
              <w:t>117.234</w:t>
            </w:r>
          </w:p>
        </w:tc>
        <w:tc>
          <w:tcPr>
            <w:tcW w:w="835" w:type="dxa"/>
            <w:vAlign w:val="center"/>
          </w:tcPr>
          <w:p w14:paraId="748F07EF" w14:textId="3D236F05" w:rsidR="00AC7702" w:rsidRPr="00835F44" w:rsidRDefault="000119D8" w:rsidP="00E574C3">
            <w:pPr>
              <w:pStyle w:val="TAC"/>
              <w:rPr>
                <w:rFonts w:cs="Arial"/>
              </w:rPr>
            </w:pPr>
            <w:r w:rsidRPr="00835F44">
              <w:rPr>
                <w:rFonts w:cs="Arial"/>
              </w:rPr>
              <w:t>148.826</w:t>
            </w:r>
          </w:p>
        </w:tc>
      </w:tr>
      <w:tr w:rsidR="00AC7702" w:rsidRPr="00835F44" w14:paraId="19857760" w14:textId="77777777" w:rsidTr="0057277A">
        <w:trPr>
          <w:trHeight w:val="70"/>
          <w:jc w:val="center"/>
        </w:trPr>
        <w:tc>
          <w:tcPr>
            <w:tcW w:w="13968" w:type="dxa"/>
            <w:gridSpan w:val="13"/>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1.1pt;height:11.65pt" o:ole="">
                  <v:imagedata r:id="rId14" o:title=""/>
                </v:shape>
                <o:OLEObject Type="Embed" ProgID="Equation.3" ShapeID="_x0000_i1039" DrawAspect="Content" ObjectID="_1742322072"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i, if mod(i, </w:t>
            </w:r>
            <w:r w:rsidR="006D79FC"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57277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22" w:name="_Toc21343200"/>
      <w:bookmarkStart w:id="423" w:name="_Toc29770166"/>
      <w:bookmarkStart w:id="424" w:name="_Toc29799665"/>
      <w:bookmarkStart w:id="425" w:name="_Toc37254889"/>
      <w:bookmarkStart w:id="426" w:name="_Toc37255532"/>
      <w:bookmarkStart w:id="427" w:name="_Toc45887557"/>
      <w:bookmarkStart w:id="428" w:name="_Toc53172294"/>
      <w:bookmarkStart w:id="429" w:name="_Toc61357059"/>
      <w:bookmarkStart w:id="430" w:name="_Toc67913928"/>
      <w:bookmarkStart w:id="431" w:name="_Toc75469745"/>
      <w:bookmarkStart w:id="432" w:name="_Toc76508235"/>
      <w:bookmarkStart w:id="433" w:name="_Toc83193136"/>
      <w:r w:rsidRPr="00835F44">
        <w:lastRenderedPageBreak/>
        <w:t>A.3.3.</w:t>
      </w:r>
      <w:r w:rsidR="00CE5A05" w:rsidRPr="00835F44">
        <w:t>4</w:t>
      </w:r>
      <w:r w:rsidRPr="00835F44">
        <w:tab/>
        <w:t>FRC for maximum input level for 256 QAM</w:t>
      </w:r>
      <w:bookmarkEnd w:id="422"/>
      <w:bookmarkEnd w:id="423"/>
      <w:bookmarkEnd w:id="424"/>
      <w:bookmarkEnd w:id="425"/>
      <w:bookmarkEnd w:id="426"/>
      <w:bookmarkEnd w:id="427"/>
      <w:bookmarkEnd w:id="428"/>
      <w:bookmarkEnd w:id="429"/>
      <w:bookmarkEnd w:id="430"/>
      <w:bookmarkEnd w:id="431"/>
      <w:bookmarkEnd w:id="432"/>
      <w:bookmarkEnd w:id="433"/>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57277A">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57277A">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17" w:type="dxa"/>
            <w:vAlign w:val="center"/>
          </w:tcPr>
          <w:p w14:paraId="4CF2E93C" w14:textId="77777777" w:rsidR="00AC7702" w:rsidRPr="00835F44" w:rsidRDefault="00AC7702" w:rsidP="003F5B9D">
            <w:pPr>
              <w:pStyle w:val="TAC"/>
            </w:pPr>
            <w:r w:rsidRPr="00835F44">
              <w:t>15</w:t>
            </w:r>
          </w:p>
        </w:tc>
        <w:tc>
          <w:tcPr>
            <w:tcW w:w="717"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57277A">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1.1pt;height:11.65pt" o:ole="">
                  <v:imagedata r:id="rId14" o:title=""/>
                </v:shape>
                <o:OLEObject Type="Embed" ProgID="Equation.3" ShapeID="_x0000_i1040" DrawAspect="Content" ObjectID="_1742322073"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17" w:type="dxa"/>
            <w:vAlign w:val="center"/>
          </w:tcPr>
          <w:p w14:paraId="6ED53976" w14:textId="77777777" w:rsidR="00AC7702" w:rsidRPr="00835F44" w:rsidRDefault="00AC7702" w:rsidP="003F5B9D">
            <w:pPr>
              <w:pStyle w:val="TAC"/>
            </w:pPr>
            <w:r w:rsidRPr="00835F44">
              <w:t>0</w:t>
            </w:r>
          </w:p>
        </w:tc>
        <w:tc>
          <w:tcPr>
            <w:tcW w:w="717"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57277A">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17" w:type="dxa"/>
            <w:vAlign w:val="center"/>
          </w:tcPr>
          <w:p w14:paraId="5D9186AA" w14:textId="77777777" w:rsidR="00AC7702" w:rsidRPr="00835F44" w:rsidRDefault="00AC7702" w:rsidP="003F5B9D">
            <w:pPr>
              <w:pStyle w:val="TAC"/>
            </w:pPr>
            <w:r w:rsidRPr="00835F44">
              <w:t>79</w:t>
            </w:r>
          </w:p>
        </w:tc>
        <w:tc>
          <w:tcPr>
            <w:tcW w:w="717"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57277A">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17" w:type="dxa"/>
            <w:vAlign w:val="center"/>
          </w:tcPr>
          <w:p w14:paraId="5331581B" w14:textId="77777777" w:rsidR="00AC7702" w:rsidRPr="00835F44" w:rsidRDefault="00AC7702" w:rsidP="003F5B9D">
            <w:pPr>
              <w:pStyle w:val="TAC"/>
            </w:pPr>
            <w:r w:rsidRPr="00835F44">
              <w:t>12</w:t>
            </w:r>
          </w:p>
        </w:tc>
        <w:tc>
          <w:tcPr>
            <w:tcW w:w="717"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57277A">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17" w:type="dxa"/>
            <w:vAlign w:val="center"/>
          </w:tcPr>
          <w:p w14:paraId="0BA8F9A8" w14:textId="7913E190" w:rsidR="006E473A" w:rsidRPr="00835F44" w:rsidRDefault="006E473A" w:rsidP="006E473A">
            <w:pPr>
              <w:pStyle w:val="TAC"/>
            </w:pPr>
            <w:r>
              <w:t>4</w:t>
            </w:r>
          </w:p>
        </w:tc>
        <w:tc>
          <w:tcPr>
            <w:tcW w:w="717"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57277A">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17" w:type="dxa"/>
            <w:vAlign w:val="center"/>
          </w:tcPr>
          <w:p w14:paraId="2B5FD9D9" w14:textId="77777777" w:rsidR="00AC7702" w:rsidRPr="00835F44" w:rsidRDefault="00AC7702" w:rsidP="003F5B9D">
            <w:pPr>
              <w:pStyle w:val="TAC"/>
            </w:pPr>
            <w:r w:rsidRPr="00835F44">
              <w:t>23</w:t>
            </w:r>
          </w:p>
        </w:tc>
        <w:tc>
          <w:tcPr>
            <w:tcW w:w="717"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57277A">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17" w:type="dxa"/>
            <w:vAlign w:val="center"/>
          </w:tcPr>
          <w:p w14:paraId="74843CD8" w14:textId="77777777" w:rsidR="00AC7702" w:rsidRPr="00835F44" w:rsidRDefault="00AC7702" w:rsidP="003F5B9D">
            <w:pPr>
              <w:pStyle w:val="TAC"/>
            </w:pPr>
            <w:r w:rsidRPr="00835F44">
              <w:t>256 QAM</w:t>
            </w:r>
          </w:p>
        </w:tc>
        <w:tc>
          <w:tcPr>
            <w:tcW w:w="717"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57277A">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17" w:type="dxa"/>
            <w:vAlign w:val="center"/>
          </w:tcPr>
          <w:p w14:paraId="467EB0CF" w14:textId="77777777" w:rsidR="00AC7702" w:rsidRPr="00835F44" w:rsidRDefault="00AC7702" w:rsidP="003F5B9D">
            <w:pPr>
              <w:pStyle w:val="TAC"/>
            </w:pPr>
            <w:r w:rsidRPr="00835F44">
              <w:t>4/5</w:t>
            </w:r>
          </w:p>
        </w:tc>
        <w:tc>
          <w:tcPr>
            <w:tcW w:w="717"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57277A">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17" w:type="dxa"/>
            <w:vAlign w:val="center"/>
          </w:tcPr>
          <w:p w14:paraId="7C534F30" w14:textId="77777777" w:rsidR="00AC7702" w:rsidRPr="00835F44" w:rsidRDefault="00AC7702" w:rsidP="003F5B9D">
            <w:pPr>
              <w:pStyle w:val="TAC"/>
            </w:pPr>
            <w:r w:rsidRPr="00835F44">
              <w:t>1</w:t>
            </w:r>
          </w:p>
        </w:tc>
        <w:tc>
          <w:tcPr>
            <w:tcW w:w="717"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57277A">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717"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57277A">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17" w:type="dxa"/>
            <w:vAlign w:val="center"/>
          </w:tcPr>
          <w:p w14:paraId="4EAE264F" w14:textId="77777777" w:rsidR="00AC7702" w:rsidRPr="00835F44" w:rsidRDefault="00AC7702" w:rsidP="003F5B9D">
            <w:pPr>
              <w:pStyle w:val="TAC"/>
            </w:pPr>
            <w:r w:rsidRPr="00835F44">
              <w:t>N/A</w:t>
            </w:r>
          </w:p>
        </w:tc>
        <w:tc>
          <w:tcPr>
            <w:tcW w:w="717"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57277A">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17" w:type="dxa"/>
            <w:vAlign w:val="center"/>
          </w:tcPr>
          <w:p w14:paraId="43F7D5B2" w14:textId="77777777" w:rsidR="00AC7702" w:rsidRPr="00835F44" w:rsidRDefault="00AC7702" w:rsidP="003F5B9D">
            <w:pPr>
              <w:pStyle w:val="TAC"/>
            </w:pPr>
            <w:r w:rsidRPr="00835F44">
              <w:t>53288</w:t>
            </w:r>
          </w:p>
        </w:tc>
        <w:tc>
          <w:tcPr>
            <w:tcW w:w="717"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57277A">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17" w:type="dxa"/>
            <w:vAlign w:val="center"/>
          </w:tcPr>
          <w:p w14:paraId="1F80D060" w14:textId="77777777" w:rsidR="00AC7702" w:rsidRPr="00835F44" w:rsidRDefault="00AC7702" w:rsidP="003F5B9D">
            <w:pPr>
              <w:pStyle w:val="TAC"/>
            </w:pPr>
            <w:r w:rsidRPr="00835F44">
              <w:t>24</w:t>
            </w:r>
          </w:p>
        </w:tc>
        <w:tc>
          <w:tcPr>
            <w:tcW w:w="717"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57277A">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17" w:type="dxa"/>
            <w:vAlign w:val="center"/>
          </w:tcPr>
          <w:p w14:paraId="70C1AC95" w14:textId="77777777" w:rsidR="00AC7702" w:rsidRPr="00835F44" w:rsidRDefault="00AC7702" w:rsidP="003F5B9D">
            <w:pPr>
              <w:pStyle w:val="TAC"/>
            </w:pPr>
            <w:r w:rsidRPr="00835F44">
              <w:t>1</w:t>
            </w:r>
          </w:p>
        </w:tc>
        <w:tc>
          <w:tcPr>
            <w:tcW w:w="717"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57277A">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57277A">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17" w:type="dxa"/>
            <w:vAlign w:val="center"/>
          </w:tcPr>
          <w:p w14:paraId="3073A743" w14:textId="77777777" w:rsidR="00AC7702" w:rsidRPr="00835F44" w:rsidRDefault="00AC7702" w:rsidP="003F5B9D">
            <w:pPr>
              <w:pStyle w:val="TAC"/>
            </w:pPr>
            <w:r w:rsidRPr="00835F44">
              <w:t>N/A</w:t>
            </w:r>
          </w:p>
        </w:tc>
        <w:tc>
          <w:tcPr>
            <w:tcW w:w="717"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57277A">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17" w:type="dxa"/>
            <w:vAlign w:val="center"/>
          </w:tcPr>
          <w:p w14:paraId="10C4D433" w14:textId="77777777" w:rsidR="00AC7702" w:rsidRPr="00835F44" w:rsidRDefault="00AC7702" w:rsidP="003F5B9D">
            <w:pPr>
              <w:pStyle w:val="TAC"/>
            </w:pPr>
            <w:r w:rsidRPr="00835F44">
              <w:t>7</w:t>
            </w:r>
          </w:p>
        </w:tc>
        <w:tc>
          <w:tcPr>
            <w:tcW w:w="717"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57277A">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17"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57277A">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17" w:type="dxa"/>
            <w:vAlign w:val="center"/>
          </w:tcPr>
          <w:p w14:paraId="2A67836F" w14:textId="77777777" w:rsidR="00AC7702" w:rsidRPr="00835F44" w:rsidRDefault="00AC7702" w:rsidP="003F5B9D">
            <w:pPr>
              <w:pStyle w:val="TAC"/>
            </w:pPr>
            <w:r w:rsidRPr="00835F44">
              <w:t>N/A</w:t>
            </w:r>
          </w:p>
        </w:tc>
        <w:tc>
          <w:tcPr>
            <w:tcW w:w="717"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57277A">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17" w:type="dxa"/>
            <w:vAlign w:val="center"/>
          </w:tcPr>
          <w:p w14:paraId="7909B637" w14:textId="77777777" w:rsidR="00AC7702" w:rsidRPr="00835F44" w:rsidRDefault="00AC7702" w:rsidP="003F5B9D">
            <w:pPr>
              <w:pStyle w:val="TAC"/>
            </w:pPr>
            <w:r w:rsidRPr="00835F44">
              <w:t>68256</w:t>
            </w:r>
          </w:p>
        </w:tc>
        <w:tc>
          <w:tcPr>
            <w:tcW w:w="717"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57277A">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17" w:type="dxa"/>
            <w:vAlign w:val="center"/>
          </w:tcPr>
          <w:p w14:paraId="60EADBE1" w14:textId="500B2334" w:rsidR="00AC7702" w:rsidRPr="00835F44" w:rsidRDefault="0053710D" w:rsidP="003F5B9D">
            <w:pPr>
              <w:pStyle w:val="TAC"/>
            </w:pPr>
            <w:r w:rsidRPr="00835F44">
              <w:t>21.315</w:t>
            </w:r>
          </w:p>
        </w:tc>
        <w:tc>
          <w:tcPr>
            <w:tcW w:w="717"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Slot i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57277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FD474C0" w14:textId="77777777" w:rsidTr="0057277A">
        <w:trPr>
          <w:jc w:val="center"/>
        </w:trPr>
        <w:tc>
          <w:tcPr>
            <w:tcW w:w="3690" w:type="dxa"/>
          </w:tcPr>
          <w:p w14:paraId="1219431B" w14:textId="77777777" w:rsidR="00AC7702" w:rsidRPr="00835F44" w:rsidRDefault="00AC7702" w:rsidP="00495FE7">
            <w:pPr>
              <w:pStyle w:val="TAH"/>
            </w:pPr>
            <w:r w:rsidRPr="00835F44">
              <w:t>Parameter</w:t>
            </w:r>
          </w:p>
        </w:tc>
        <w:tc>
          <w:tcPr>
            <w:tcW w:w="1093" w:type="dxa"/>
          </w:tcPr>
          <w:p w14:paraId="6E301801" w14:textId="77777777" w:rsidR="00AC7702" w:rsidRPr="00835F44" w:rsidRDefault="00AC7702" w:rsidP="00495FE7">
            <w:pPr>
              <w:pStyle w:val="TAH"/>
            </w:pPr>
            <w:r w:rsidRPr="00835F44">
              <w:t>Unit</w:t>
            </w:r>
          </w:p>
        </w:tc>
        <w:tc>
          <w:tcPr>
            <w:tcW w:w="9185" w:type="dxa"/>
            <w:gridSpan w:val="11"/>
          </w:tcPr>
          <w:p w14:paraId="4615DD38" w14:textId="77777777" w:rsidR="00AC7702" w:rsidRPr="00835F44" w:rsidRDefault="00AC7702" w:rsidP="00495FE7">
            <w:pPr>
              <w:pStyle w:val="TAH"/>
            </w:pPr>
            <w:r w:rsidRPr="00835F44">
              <w:t>Value</w:t>
            </w:r>
          </w:p>
        </w:tc>
      </w:tr>
      <w:tr w:rsidR="00495FE7" w:rsidRPr="00835F44" w14:paraId="138633E8" w14:textId="77777777" w:rsidTr="0057277A">
        <w:trPr>
          <w:trHeight w:val="148"/>
          <w:jc w:val="center"/>
        </w:trPr>
        <w:tc>
          <w:tcPr>
            <w:tcW w:w="3690" w:type="dxa"/>
          </w:tcPr>
          <w:p w14:paraId="248FC790"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3AE7A2AC" w14:textId="77777777" w:rsidR="00AC7702" w:rsidRPr="00835F44" w:rsidRDefault="00AC7702" w:rsidP="003F5B9D">
            <w:pPr>
              <w:pStyle w:val="TAH"/>
            </w:pPr>
            <w:r w:rsidRPr="00835F44">
              <w:t>MHz</w:t>
            </w:r>
          </w:p>
        </w:tc>
        <w:tc>
          <w:tcPr>
            <w:tcW w:w="835" w:type="dxa"/>
            <w:vAlign w:val="center"/>
          </w:tcPr>
          <w:p w14:paraId="635885A3" w14:textId="77777777" w:rsidR="00AC7702" w:rsidRPr="00835F44" w:rsidRDefault="00AC7702" w:rsidP="003F5B9D">
            <w:pPr>
              <w:pStyle w:val="TAH"/>
            </w:pPr>
            <w:r w:rsidRPr="00835F44">
              <w:t>5</w:t>
            </w:r>
          </w:p>
        </w:tc>
        <w:tc>
          <w:tcPr>
            <w:tcW w:w="835" w:type="dxa"/>
            <w:vAlign w:val="center"/>
          </w:tcPr>
          <w:p w14:paraId="560BA04C" w14:textId="77777777" w:rsidR="00AC7702" w:rsidRPr="00835F44" w:rsidRDefault="00AC7702" w:rsidP="003F5B9D">
            <w:pPr>
              <w:pStyle w:val="TAH"/>
            </w:pPr>
            <w:r w:rsidRPr="00835F44">
              <w:t>10</w:t>
            </w:r>
          </w:p>
        </w:tc>
        <w:tc>
          <w:tcPr>
            <w:tcW w:w="835" w:type="dxa"/>
            <w:vAlign w:val="center"/>
          </w:tcPr>
          <w:p w14:paraId="17115489" w14:textId="77777777" w:rsidR="00AC7702" w:rsidRPr="00835F44" w:rsidRDefault="00AC7702" w:rsidP="003F5B9D">
            <w:pPr>
              <w:pStyle w:val="TAH"/>
            </w:pPr>
            <w:r w:rsidRPr="00835F44">
              <w:t>15</w:t>
            </w:r>
          </w:p>
        </w:tc>
        <w:tc>
          <w:tcPr>
            <w:tcW w:w="835" w:type="dxa"/>
            <w:vAlign w:val="center"/>
          </w:tcPr>
          <w:p w14:paraId="0EE4C5D8" w14:textId="77777777" w:rsidR="00AC7702" w:rsidRPr="00835F44" w:rsidRDefault="00AC7702" w:rsidP="003F5B9D">
            <w:pPr>
              <w:pStyle w:val="TAH"/>
            </w:pPr>
            <w:r w:rsidRPr="00835F44">
              <w:t>20</w:t>
            </w:r>
          </w:p>
        </w:tc>
        <w:tc>
          <w:tcPr>
            <w:tcW w:w="835" w:type="dxa"/>
            <w:vAlign w:val="center"/>
          </w:tcPr>
          <w:p w14:paraId="79869A2D" w14:textId="77777777" w:rsidR="00AC7702" w:rsidRPr="00835F44" w:rsidRDefault="00AC7702" w:rsidP="003F5B9D">
            <w:pPr>
              <w:pStyle w:val="TAH"/>
            </w:pPr>
            <w:r w:rsidRPr="00835F44">
              <w:t>25</w:t>
            </w:r>
          </w:p>
        </w:tc>
        <w:tc>
          <w:tcPr>
            <w:tcW w:w="835" w:type="dxa"/>
            <w:vAlign w:val="center"/>
          </w:tcPr>
          <w:p w14:paraId="3BD59EB8" w14:textId="77777777" w:rsidR="00AC7702" w:rsidRPr="00835F44" w:rsidRDefault="00AC7702" w:rsidP="003F5B9D">
            <w:pPr>
              <w:pStyle w:val="TAH"/>
            </w:pPr>
            <w:r w:rsidRPr="00835F44">
              <w:t>30</w:t>
            </w:r>
          </w:p>
        </w:tc>
        <w:tc>
          <w:tcPr>
            <w:tcW w:w="835" w:type="dxa"/>
            <w:vAlign w:val="center"/>
          </w:tcPr>
          <w:p w14:paraId="0D36C1C1" w14:textId="77777777" w:rsidR="00AC7702" w:rsidRPr="00835F44" w:rsidRDefault="00AC7702" w:rsidP="003F5B9D">
            <w:pPr>
              <w:pStyle w:val="TAH"/>
            </w:pPr>
            <w:r w:rsidRPr="00835F44">
              <w:t>40</w:t>
            </w:r>
          </w:p>
        </w:tc>
        <w:tc>
          <w:tcPr>
            <w:tcW w:w="835" w:type="dxa"/>
            <w:vAlign w:val="center"/>
          </w:tcPr>
          <w:p w14:paraId="08B3B27A" w14:textId="77777777" w:rsidR="00AC7702" w:rsidRPr="00835F44" w:rsidRDefault="00AC7702" w:rsidP="003F5B9D">
            <w:pPr>
              <w:pStyle w:val="TAH"/>
            </w:pPr>
            <w:r w:rsidRPr="00835F44">
              <w:t>50</w:t>
            </w:r>
          </w:p>
        </w:tc>
        <w:tc>
          <w:tcPr>
            <w:tcW w:w="835" w:type="dxa"/>
            <w:vAlign w:val="center"/>
          </w:tcPr>
          <w:p w14:paraId="70D2AFFC" w14:textId="77777777" w:rsidR="00AC7702" w:rsidRPr="00835F44" w:rsidRDefault="00AC7702" w:rsidP="003F5B9D">
            <w:pPr>
              <w:pStyle w:val="TAH"/>
            </w:pPr>
            <w:r w:rsidRPr="00835F44">
              <w:t>60</w:t>
            </w:r>
          </w:p>
        </w:tc>
        <w:tc>
          <w:tcPr>
            <w:tcW w:w="835" w:type="dxa"/>
            <w:vAlign w:val="center"/>
          </w:tcPr>
          <w:p w14:paraId="5DB64331" w14:textId="77777777" w:rsidR="00AC7702" w:rsidRPr="00835F44" w:rsidRDefault="00AC7702" w:rsidP="003F5B9D">
            <w:pPr>
              <w:pStyle w:val="TAH"/>
            </w:pPr>
            <w:r w:rsidRPr="00835F44">
              <w:t>80</w:t>
            </w:r>
          </w:p>
        </w:tc>
        <w:tc>
          <w:tcPr>
            <w:tcW w:w="835" w:type="dxa"/>
            <w:vAlign w:val="center"/>
          </w:tcPr>
          <w:p w14:paraId="343C9754" w14:textId="77777777" w:rsidR="00AC7702" w:rsidRPr="00835F44" w:rsidRDefault="00AC7702" w:rsidP="003F5B9D">
            <w:pPr>
              <w:pStyle w:val="TAH"/>
            </w:pPr>
            <w:r w:rsidRPr="00835F44">
              <w:t>100</w:t>
            </w:r>
          </w:p>
        </w:tc>
      </w:tr>
      <w:tr w:rsidR="00495FE7" w:rsidRPr="00835F44" w14:paraId="12067CCB" w14:textId="77777777" w:rsidTr="0057277A">
        <w:trPr>
          <w:jc w:val="center"/>
        </w:trPr>
        <w:tc>
          <w:tcPr>
            <w:tcW w:w="3690" w:type="dxa"/>
          </w:tcPr>
          <w:p w14:paraId="1E81FC36"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1.1pt;height:11.65pt" o:ole="">
                  <v:imagedata r:id="rId14" o:title=""/>
                </v:shape>
                <o:OLEObject Type="Embed" ProgID="Equation.3" ShapeID="_x0000_i1041" DrawAspect="Content" ObjectID="_1742322074" r:id="rId34"/>
              </w:object>
            </w:r>
          </w:p>
        </w:tc>
        <w:tc>
          <w:tcPr>
            <w:tcW w:w="1093" w:type="dxa"/>
            <w:vAlign w:val="center"/>
          </w:tcPr>
          <w:p w14:paraId="7BB56E8B" w14:textId="77777777" w:rsidR="00AC7702" w:rsidRPr="00835F44" w:rsidRDefault="00AC7702" w:rsidP="003F5B9D">
            <w:pPr>
              <w:pStyle w:val="TAC"/>
            </w:pPr>
          </w:p>
        </w:tc>
        <w:tc>
          <w:tcPr>
            <w:tcW w:w="835" w:type="dxa"/>
            <w:vAlign w:val="center"/>
          </w:tcPr>
          <w:p w14:paraId="7A5EBCE9" w14:textId="77777777" w:rsidR="00AC7702" w:rsidRPr="00835F44" w:rsidRDefault="00AC7702" w:rsidP="003F5B9D">
            <w:pPr>
              <w:pStyle w:val="TAC"/>
            </w:pPr>
            <w:r w:rsidRPr="00835F44">
              <w:t>1</w:t>
            </w:r>
          </w:p>
        </w:tc>
        <w:tc>
          <w:tcPr>
            <w:tcW w:w="835" w:type="dxa"/>
            <w:vAlign w:val="center"/>
          </w:tcPr>
          <w:p w14:paraId="1F821E93" w14:textId="77777777" w:rsidR="00AC7702" w:rsidRPr="00835F44" w:rsidRDefault="00AC7702" w:rsidP="003F5B9D">
            <w:pPr>
              <w:pStyle w:val="TAC"/>
            </w:pPr>
            <w:r w:rsidRPr="00835F44">
              <w:t>1</w:t>
            </w:r>
          </w:p>
        </w:tc>
        <w:tc>
          <w:tcPr>
            <w:tcW w:w="835" w:type="dxa"/>
            <w:vAlign w:val="center"/>
          </w:tcPr>
          <w:p w14:paraId="5DDB9E7B" w14:textId="77777777" w:rsidR="00AC7702" w:rsidRPr="00835F44" w:rsidRDefault="00AC7702" w:rsidP="003F5B9D">
            <w:pPr>
              <w:pStyle w:val="TAC"/>
            </w:pPr>
            <w:r w:rsidRPr="00835F44">
              <w:t>1</w:t>
            </w:r>
          </w:p>
        </w:tc>
        <w:tc>
          <w:tcPr>
            <w:tcW w:w="835" w:type="dxa"/>
            <w:vAlign w:val="center"/>
          </w:tcPr>
          <w:p w14:paraId="4D5BAD8C" w14:textId="77777777" w:rsidR="00AC7702" w:rsidRPr="00835F44" w:rsidRDefault="00AC7702" w:rsidP="003F5B9D">
            <w:pPr>
              <w:pStyle w:val="TAC"/>
            </w:pPr>
            <w:r w:rsidRPr="00835F44">
              <w:t>1</w:t>
            </w:r>
          </w:p>
        </w:tc>
        <w:tc>
          <w:tcPr>
            <w:tcW w:w="835" w:type="dxa"/>
            <w:vAlign w:val="center"/>
          </w:tcPr>
          <w:p w14:paraId="511DBE08" w14:textId="77777777" w:rsidR="00AC7702" w:rsidRPr="00835F44" w:rsidRDefault="00AC7702" w:rsidP="003F5B9D">
            <w:pPr>
              <w:pStyle w:val="TAC"/>
            </w:pPr>
            <w:r w:rsidRPr="00835F44">
              <w:t>1</w:t>
            </w:r>
          </w:p>
        </w:tc>
        <w:tc>
          <w:tcPr>
            <w:tcW w:w="835" w:type="dxa"/>
            <w:vAlign w:val="center"/>
          </w:tcPr>
          <w:p w14:paraId="7D102181" w14:textId="77777777" w:rsidR="00AC7702" w:rsidRPr="00835F44" w:rsidRDefault="00AC7702" w:rsidP="003F5B9D">
            <w:pPr>
              <w:pStyle w:val="TAC"/>
            </w:pPr>
            <w:r w:rsidRPr="00835F44">
              <w:t>1</w:t>
            </w:r>
          </w:p>
        </w:tc>
        <w:tc>
          <w:tcPr>
            <w:tcW w:w="835" w:type="dxa"/>
            <w:vAlign w:val="center"/>
          </w:tcPr>
          <w:p w14:paraId="6EE24194" w14:textId="77777777" w:rsidR="00AC7702" w:rsidRPr="00835F44" w:rsidRDefault="00AC7702" w:rsidP="003F5B9D">
            <w:pPr>
              <w:pStyle w:val="TAC"/>
            </w:pPr>
            <w:r w:rsidRPr="00835F44">
              <w:t>1</w:t>
            </w:r>
          </w:p>
        </w:tc>
        <w:tc>
          <w:tcPr>
            <w:tcW w:w="835" w:type="dxa"/>
            <w:vAlign w:val="center"/>
          </w:tcPr>
          <w:p w14:paraId="78FAC45F" w14:textId="77777777" w:rsidR="00AC7702" w:rsidRPr="00835F44" w:rsidRDefault="00AC7702" w:rsidP="003F5B9D">
            <w:pPr>
              <w:pStyle w:val="TAC"/>
            </w:pPr>
            <w:r w:rsidRPr="00835F44">
              <w:t>1</w:t>
            </w:r>
          </w:p>
        </w:tc>
        <w:tc>
          <w:tcPr>
            <w:tcW w:w="835" w:type="dxa"/>
            <w:vAlign w:val="center"/>
          </w:tcPr>
          <w:p w14:paraId="474C6939" w14:textId="77777777" w:rsidR="00AC7702" w:rsidRPr="00835F44" w:rsidRDefault="00AC7702" w:rsidP="003F5B9D">
            <w:pPr>
              <w:pStyle w:val="TAC"/>
            </w:pPr>
            <w:r w:rsidRPr="00835F44">
              <w:t>1</w:t>
            </w:r>
          </w:p>
        </w:tc>
        <w:tc>
          <w:tcPr>
            <w:tcW w:w="835" w:type="dxa"/>
            <w:vAlign w:val="center"/>
          </w:tcPr>
          <w:p w14:paraId="596D7B29" w14:textId="77777777" w:rsidR="00AC7702" w:rsidRPr="00835F44" w:rsidRDefault="00AC7702" w:rsidP="003F5B9D">
            <w:pPr>
              <w:pStyle w:val="TAC"/>
            </w:pPr>
            <w:r w:rsidRPr="00835F44">
              <w:t>1</w:t>
            </w:r>
          </w:p>
        </w:tc>
        <w:tc>
          <w:tcPr>
            <w:tcW w:w="835" w:type="dxa"/>
            <w:vAlign w:val="center"/>
          </w:tcPr>
          <w:p w14:paraId="581AAA5C" w14:textId="77777777" w:rsidR="00AC7702" w:rsidRPr="00835F44" w:rsidRDefault="00AC7702" w:rsidP="003F5B9D">
            <w:pPr>
              <w:pStyle w:val="TAC"/>
            </w:pPr>
            <w:r w:rsidRPr="00835F44">
              <w:t>1</w:t>
            </w:r>
          </w:p>
        </w:tc>
      </w:tr>
      <w:tr w:rsidR="00495FE7" w:rsidRPr="00835F44" w14:paraId="51C172E7" w14:textId="77777777" w:rsidTr="0057277A">
        <w:trPr>
          <w:jc w:val="center"/>
        </w:trPr>
        <w:tc>
          <w:tcPr>
            <w:tcW w:w="3690" w:type="dxa"/>
          </w:tcPr>
          <w:p w14:paraId="1DEE2468"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53F76726" w14:textId="77777777" w:rsidR="00AC7702" w:rsidRPr="00835F44" w:rsidRDefault="00AC7702" w:rsidP="003F5B9D">
            <w:pPr>
              <w:pStyle w:val="TAC"/>
            </w:pPr>
          </w:p>
        </w:tc>
        <w:tc>
          <w:tcPr>
            <w:tcW w:w="835" w:type="dxa"/>
            <w:vAlign w:val="center"/>
          </w:tcPr>
          <w:p w14:paraId="553CED94" w14:textId="77777777" w:rsidR="00AC7702" w:rsidRPr="00835F44" w:rsidRDefault="00AC7702" w:rsidP="003F5B9D">
            <w:pPr>
              <w:pStyle w:val="TAC"/>
            </w:pPr>
            <w:r w:rsidRPr="00835F44">
              <w:t>11</w:t>
            </w:r>
          </w:p>
        </w:tc>
        <w:tc>
          <w:tcPr>
            <w:tcW w:w="835" w:type="dxa"/>
            <w:vAlign w:val="center"/>
          </w:tcPr>
          <w:p w14:paraId="1D731944" w14:textId="77777777" w:rsidR="00AC7702" w:rsidRPr="00835F44" w:rsidRDefault="00AC7702" w:rsidP="003F5B9D">
            <w:pPr>
              <w:pStyle w:val="TAC"/>
            </w:pPr>
            <w:r w:rsidRPr="00835F44">
              <w:t>24</w:t>
            </w:r>
          </w:p>
        </w:tc>
        <w:tc>
          <w:tcPr>
            <w:tcW w:w="835" w:type="dxa"/>
            <w:vAlign w:val="center"/>
          </w:tcPr>
          <w:p w14:paraId="639CF8A7" w14:textId="77777777" w:rsidR="00AC7702" w:rsidRPr="00835F44" w:rsidRDefault="00AC7702" w:rsidP="003F5B9D">
            <w:pPr>
              <w:pStyle w:val="TAC"/>
            </w:pPr>
            <w:r w:rsidRPr="00835F44">
              <w:t>38</w:t>
            </w:r>
          </w:p>
        </w:tc>
        <w:tc>
          <w:tcPr>
            <w:tcW w:w="835" w:type="dxa"/>
            <w:vAlign w:val="center"/>
          </w:tcPr>
          <w:p w14:paraId="17FC0C4A" w14:textId="77777777" w:rsidR="00AC7702" w:rsidRPr="00835F44" w:rsidRDefault="00AC7702" w:rsidP="003F5B9D">
            <w:pPr>
              <w:pStyle w:val="TAC"/>
            </w:pPr>
            <w:r w:rsidRPr="00835F44">
              <w:t>51</w:t>
            </w:r>
          </w:p>
        </w:tc>
        <w:tc>
          <w:tcPr>
            <w:tcW w:w="835" w:type="dxa"/>
            <w:vAlign w:val="center"/>
          </w:tcPr>
          <w:p w14:paraId="3B7042C2" w14:textId="77777777" w:rsidR="00AC7702" w:rsidRPr="00835F44" w:rsidRDefault="00AC7702" w:rsidP="003F5B9D">
            <w:pPr>
              <w:pStyle w:val="TAC"/>
            </w:pPr>
            <w:r w:rsidRPr="00835F44">
              <w:t>65</w:t>
            </w:r>
          </w:p>
        </w:tc>
        <w:tc>
          <w:tcPr>
            <w:tcW w:w="835" w:type="dxa"/>
            <w:vAlign w:val="center"/>
          </w:tcPr>
          <w:p w14:paraId="5CBDD814" w14:textId="77777777" w:rsidR="00AC7702" w:rsidRPr="00835F44" w:rsidRDefault="00AC7702" w:rsidP="003F5B9D">
            <w:pPr>
              <w:pStyle w:val="TAC"/>
            </w:pPr>
            <w:r w:rsidRPr="00835F44">
              <w:t>78</w:t>
            </w:r>
          </w:p>
        </w:tc>
        <w:tc>
          <w:tcPr>
            <w:tcW w:w="835" w:type="dxa"/>
            <w:vAlign w:val="center"/>
          </w:tcPr>
          <w:p w14:paraId="7A175BAB" w14:textId="77777777" w:rsidR="00AC7702" w:rsidRPr="00835F44" w:rsidRDefault="00AC7702" w:rsidP="003F5B9D">
            <w:pPr>
              <w:pStyle w:val="TAC"/>
            </w:pPr>
            <w:r w:rsidRPr="00835F44">
              <w:t>106</w:t>
            </w:r>
          </w:p>
        </w:tc>
        <w:tc>
          <w:tcPr>
            <w:tcW w:w="835" w:type="dxa"/>
            <w:vAlign w:val="center"/>
          </w:tcPr>
          <w:p w14:paraId="6D24983E" w14:textId="77777777" w:rsidR="00AC7702" w:rsidRPr="00835F44" w:rsidRDefault="00AC7702" w:rsidP="003F5B9D">
            <w:pPr>
              <w:pStyle w:val="TAC"/>
            </w:pPr>
            <w:r w:rsidRPr="00835F44">
              <w:t>133</w:t>
            </w:r>
          </w:p>
        </w:tc>
        <w:tc>
          <w:tcPr>
            <w:tcW w:w="835" w:type="dxa"/>
            <w:vAlign w:val="center"/>
          </w:tcPr>
          <w:p w14:paraId="2FF17CBC" w14:textId="77777777" w:rsidR="00AC7702" w:rsidRPr="00835F44" w:rsidRDefault="00AC7702" w:rsidP="003F5B9D">
            <w:pPr>
              <w:pStyle w:val="TAC"/>
            </w:pPr>
            <w:r w:rsidRPr="00835F44">
              <w:t>162</w:t>
            </w:r>
          </w:p>
        </w:tc>
        <w:tc>
          <w:tcPr>
            <w:tcW w:w="835" w:type="dxa"/>
            <w:vAlign w:val="center"/>
          </w:tcPr>
          <w:p w14:paraId="5E4AF5A9" w14:textId="77777777" w:rsidR="00AC7702" w:rsidRPr="00835F44" w:rsidRDefault="00AC7702" w:rsidP="003F5B9D">
            <w:pPr>
              <w:pStyle w:val="TAC"/>
            </w:pPr>
            <w:r w:rsidRPr="00835F44">
              <w:t>217</w:t>
            </w:r>
          </w:p>
        </w:tc>
        <w:tc>
          <w:tcPr>
            <w:tcW w:w="835" w:type="dxa"/>
            <w:vAlign w:val="center"/>
          </w:tcPr>
          <w:p w14:paraId="7CBF4B87" w14:textId="77777777" w:rsidR="00AC7702" w:rsidRPr="00835F44" w:rsidRDefault="00AC7702" w:rsidP="003F5B9D">
            <w:pPr>
              <w:pStyle w:val="TAC"/>
            </w:pPr>
            <w:r w:rsidRPr="00835F44">
              <w:t>273</w:t>
            </w:r>
          </w:p>
        </w:tc>
      </w:tr>
      <w:tr w:rsidR="00495FE7" w:rsidRPr="00835F44" w14:paraId="10CBD944" w14:textId="77777777" w:rsidTr="0057277A">
        <w:trPr>
          <w:jc w:val="center"/>
        </w:trPr>
        <w:tc>
          <w:tcPr>
            <w:tcW w:w="3690" w:type="dxa"/>
          </w:tcPr>
          <w:p w14:paraId="0561E150"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70D61ED" w14:textId="77777777" w:rsidR="00AC7702" w:rsidRPr="00835F44" w:rsidRDefault="00AC7702" w:rsidP="003F5B9D">
            <w:pPr>
              <w:pStyle w:val="TAC"/>
            </w:pPr>
          </w:p>
        </w:tc>
        <w:tc>
          <w:tcPr>
            <w:tcW w:w="835" w:type="dxa"/>
            <w:vAlign w:val="center"/>
          </w:tcPr>
          <w:p w14:paraId="77728CD9" w14:textId="77777777" w:rsidR="00AC7702" w:rsidRPr="00835F44" w:rsidRDefault="00AC7702" w:rsidP="003F5B9D">
            <w:pPr>
              <w:pStyle w:val="TAC"/>
            </w:pPr>
            <w:r w:rsidRPr="00835F44">
              <w:t>12</w:t>
            </w:r>
          </w:p>
        </w:tc>
        <w:tc>
          <w:tcPr>
            <w:tcW w:w="835" w:type="dxa"/>
            <w:vAlign w:val="center"/>
          </w:tcPr>
          <w:p w14:paraId="0092532D" w14:textId="77777777" w:rsidR="00AC7702" w:rsidRPr="00835F44" w:rsidRDefault="00AC7702" w:rsidP="003F5B9D">
            <w:pPr>
              <w:pStyle w:val="TAC"/>
            </w:pPr>
            <w:r w:rsidRPr="00835F44">
              <w:t>12</w:t>
            </w:r>
          </w:p>
        </w:tc>
        <w:tc>
          <w:tcPr>
            <w:tcW w:w="835" w:type="dxa"/>
            <w:vAlign w:val="center"/>
          </w:tcPr>
          <w:p w14:paraId="088DA005" w14:textId="77777777" w:rsidR="00AC7702" w:rsidRPr="00835F44" w:rsidRDefault="00AC7702" w:rsidP="003F5B9D">
            <w:pPr>
              <w:pStyle w:val="TAC"/>
            </w:pPr>
            <w:r w:rsidRPr="00835F44">
              <w:t>12</w:t>
            </w:r>
          </w:p>
        </w:tc>
        <w:tc>
          <w:tcPr>
            <w:tcW w:w="835" w:type="dxa"/>
            <w:vAlign w:val="center"/>
          </w:tcPr>
          <w:p w14:paraId="3C409BE9" w14:textId="77777777" w:rsidR="00AC7702" w:rsidRPr="00835F44" w:rsidRDefault="00AC7702" w:rsidP="003F5B9D">
            <w:pPr>
              <w:pStyle w:val="TAC"/>
            </w:pPr>
            <w:r w:rsidRPr="00835F44">
              <w:t>12</w:t>
            </w:r>
          </w:p>
        </w:tc>
        <w:tc>
          <w:tcPr>
            <w:tcW w:w="835" w:type="dxa"/>
            <w:vAlign w:val="center"/>
          </w:tcPr>
          <w:p w14:paraId="15AA128D" w14:textId="77777777" w:rsidR="00AC7702" w:rsidRPr="00835F44" w:rsidRDefault="00AC7702" w:rsidP="003F5B9D">
            <w:pPr>
              <w:pStyle w:val="TAC"/>
            </w:pPr>
            <w:r w:rsidRPr="00835F44">
              <w:t>12</w:t>
            </w:r>
          </w:p>
        </w:tc>
        <w:tc>
          <w:tcPr>
            <w:tcW w:w="835" w:type="dxa"/>
            <w:vAlign w:val="center"/>
          </w:tcPr>
          <w:p w14:paraId="38965F60" w14:textId="77777777" w:rsidR="00AC7702" w:rsidRPr="00835F44" w:rsidRDefault="00AC7702" w:rsidP="003F5B9D">
            <w:pPr>
              <w:pStyle w:val="TAC"/>
            </w:pPr>
            <w:r w:rsidRPr="00835F44">
              <w:t>12</w:t>
            </w:r>
          </w:p>
        </w:tc>
        <w:tc>
          <w:tcPr>
            <w:tcW w:w="835" w:type="dxa"/>
            <w:vAlign w:val="center"/>
          </w:tcPr>
          <w:p w14:paraId="7BD5A988" w14:textId="77777777" w:rsidR="00AC7702" w:rsidRPr="00835F44" w:rsidRDefault="00AC7702" w:rsidP="003F5B9D">
            <w:pPr>
              <w:pStyle w:val="TAC"/>
            </w:pPr>
            <w:r w:rsidRPr="00835F44">
              <w:t>12</w:t>
            </w:r>
          </w:p>
        </w:tc>
        <w:tc>
          <w:tcPr>
            <w:tcW w:w="835" w:type="dxa"/>
            <w:vAlign w:val="center"/>
          </w:tcPr>
          <w:p w14:paraId="4ED5C76F" w14:textId="77777777" w:rsidR="00AC7702" w:rsidRPr="00835F44" w:rsidRDefault="00AC7702" w:rsidP="003F5B9D">
            <w:pPr>
              <w:pStyle w:val="TAC"/>
            </w:pPr>
            <w:r w:rsidRPr="00835F44">
              <w:t>12</w:t>
            </w:r>
          </w:p>
        </w:tc>
        <w:tc>
          <w:tcPr>
            <w:tcW w:w="835" w:type="dxa"/>
            <w:vAlign w:val="center"/>
          </w:tcPr>
          <w:p w14:paraId="7A50BF11" w14:textId="77777777" w:rsidR="00AC7702" w:rsidRPr="00835F44" w:rsidRDefault="00AC7702" w:rsidP="003F5B9D">
            <w:pPr>
              <w:pStyle w:val="TAC"/>
            </w:pPr>
            <w:r w:rsidRPr="00835F44">
              <w:t>12</w:t>
            </w:r>
          </w:p>
        </w:tc>
        <w:tc>
          <w:tcPr>
            <w:tcW w:w="835" w:type="dxa"/>
            <w:vAlign w:val="center"/>
          </w:tcPr>
          <w:p w14:paraId="06BEF5E7" w14:textId="77777777" w:rsidR="00AC7702" w:rsidRPr="00835F44" w:rsidRDefault="00AC7702" w:rsidP="003F5B9D">
            <w:pPr>
              <w:pStyle w:val="TAC"/>
            </w:pPr>
            <w:r w:rsidRPr="00835F44">
              <w:t>12</w:t>
            </w:r>
          </w:p>
        </w:tc>
        <w:tc>
          <w:tcPr>
            <w:tcW w:w="835" w:type="dxa"/>
            <w:vAlign w:val="center"/>
          </w:tcPr>
          <w:p w14:paraId="66EC42CE" w14:textId="77777777" w:rsidR="00AC7702" w:rsidRPr="00835F44" w:rsidRDefault="00AC7702" w:rsidP="003F5B9D">
            <w:pPr>
              <w:pStyle w:val="TAC"/>
            </w:pPr>
            <w:r w:rsidRPr="00835F44">
              <w:t>12</w:t>
            </w:r>
          </w:p>
        </w:tc>
      </w:tr>
      <w:tr w:rsidR="006E473A" w:rsidRPr="00835F44" w14:paraId="22C731FB" w14:textId="77777777" w:rsidTr="0057277A">
        <w:trPr>
          <w:jc w:val="center"/>
        </w:trPr>
        <w:tc>
          <w:tcPr>
            <w:tcW w:w="3690" w:type="dxa"/>
          </w:tcPr>
          <w:p w14:paraId="775AC5EA"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70679565" w14:textId="77777777" w:rsidR="006E473A" w:rsidRPr="00835F44" w:rsidRDefault="006E473A" w:rsidP="006E473A">
            <w:pPr>
              <w:pStyle w:val="TAC"/>
            </w:pPr>
          </w:p>
        </w:tc>
        <w:tc>
          <w:tcPr>
            <w:tcW w:w="835" w:type="dxa"/>
            <w:vAlign w:val="center"/>
          </w:tcPr>
          <w:p w14:paraId="50DB3967" w14:textId="6DFCCEB5" w:rsidR="006E473A" w:rsidRPr="00835F44" w:rsidRDefault="006E473A" w:rsidP="006E473A">
            <w:pPr>
              <w:pStyle w:val="TAC"/>
            </w:pPr>
            <w:r>
              <w:t>11</w:t>
            </w:r>
          </w:p>
        </w:tc>
        <w:tc>
          <w:tcPr>
            <w:tcW w:w="835" w:type="dxa"/>
            <w:vAlign w:val="center"/>
          </w:tcPr>
          <w:p w14:paraId="05360C0C" w14:textId="1692E70C" w:rsidR="006E473A" w:rsidRPr="00835F44" w:rsidRDefault="006E473A" w:rsidP="006E473A">
            <w:pPr>
              <w:pStyle w:val="TAC"/>
            </w:pPr>
            <w:r>
              <w:t>11</w:t>
            </w:r>
          </w:p>
        </w:tc>
        <w:tc>
          <w:tcPr>
            <w:tcW w:w="835" w:type="dxa"/>
            <w:vAlign w:val="center"/>
          </w:tcPr>
          <w:p w14:paraId="0578E3DB" w14:textId="20DC3AFF" w:rsidR="006E473A" w:rsidRPr="00835F44" w:rsidRDefault="006E473A" w:rsidP="006E473A">
            <w:pPr>
              <w:pStyle w:val="TAC"/>
            </w:pPr>
            <w:r>
              <w:t>11</w:t>
            </w:r>
          </w:p>
        </w:tc>
        <w:tc>
          <w:tcPr>
            <w:tcW w:w="835" w:type="dxa"/>
            <w:vAlign w:val="center"/>
          </w:tcPr>
          <w:p w14:paraId="09CA0494" w14:textId="3BD01909" w:rsidR="006E473A" w:rsidRPr="00835F44" w:rsidRDefault="006E473A" w:rsidP="006E473A">
            <w:pPr>
              <w:pStyle w:val="TAC"/>
            </w:pPr>
            <w:r>
              <w:t>11</w:t>
            </w:r>
          </w:p>
        </w:tc>
        <w:tc>
          <w:tcPr>
            <w:tcW w:w="835" w:type="dxa"/>
            <w:vAlign w:val="center"/>
          </w:tcPr>
          <w:p w14:paraId="261E6833" w14:textId="4A119270" w:rsidR="006E473A" w:rsidRPr="00835F44" w:rsidRDefault="006E473A" w:rsidP="006E473A">
            <w:pPr>
              <w:pStyle w:val="TAC"/>
            </w:pPr>
            <w:r>
              <w:t>11</w:t>
            </w:r>
          </w:p>
        </w:tc>
        <w:tc>
          <w:tcPr>
            <w:tcW w:w="835" w:type="dxa"/>
            <w:vAlign w:val="center"/>
          </w:tcPr>
          <w:p w14:paraId="77903C79" w14:textId="1F2BBE70" w:rsidR="006E473A" w:rsidRPr="00835F44" w:rsidRDefault="006E473A" w:rsidP="006E473A">
            <w:pPr>
              <w:pStyle w:val="TAC"/>
            </w:pPr>
            <w:r>
              <w:t>11</w:t>
            </w:r>
          </w:p>
        </w:tc>
        <w:tc>
          <w:tcPr>
            <w:tcW w:w="835" w:type="dxa"/>
            <w:vAlign w:val="center"/>
          </w:tcPr>
          <w:p w14:paraId="736CE6E3" w14:textId="5CF489BD" w:rsidR="006E473A" w:rsidRPr="00835F44" w:rsidRDefault="006E473A" w:rsidP="006E473A">
            <w:pPr>
              <w:pStyle w:val="TAC"/>
            </w:pPr>
            <w:r>
              <w:t>11</w:t>
            </w:r>
          </w:p>
        </w:tc>
        <w:tc>
          <w:tcPr>
            <w:tcW w:w="835" w:type="dxa"/>
            <w:vAlign w:val="center"/>
          </w:tcPr>
          <w:p w14:paraId="33E29943" w14:textId="2C54F2B3" w:rsidR="006E473A" w:rsidRPr="00835F44" w:rsidRDefault="006E473A" w:rsidP="006E473A">
            <w:pPr>
              <w:pStyle w:val="TAC"/>
            </w:pPr>
            <w:r>
              <w:t>11</w:t>
            </w:r>
          </w:p>
        </w:tc>
        <w:tc>
          <w:tcPr>
            <w:tcW w:w="835" w:type="dxa"/>
            <w:vAlign w:val="center"/>
          </w:tcPr>
          <w:p w14:paraId="171E707D" w14:textId="6DB8489F" w:rsidR="006E473A" w:rsidRPr="00835F44" w:rsidRDefault="006E473A" w:rsidP="006E473A">
            <w:pPr>
              <w:pStyle w:val="TAC"/>
            </w:pPr>
            <w:r>
              <w:t>11</w:t>
            </w:r>
          </w:p>
        </w:tc>
        <w:tc>
          <w:tcPr>
            <w:tcW w:w="835" w:type="dxa"/>
            <w:vAlign w:val="center"/>
          </w:tcPr>
          <w:p w14:paraId="05CE3A63" w14:textId="51C6F658" w:rsidR="006E473A" w:rsidRPr="00835F44" w:rsidRDefault="006E473A" w:rsidP="006E473A">
            <w:pPr>
              <w:pStyle w:val="TAC"/>
            </w:pPr>
            <w:r>
              <w:t>11</w:t>
            </w:r>
          </w:p>
        </w:tc>
        <w:tc>
          <w:tcPr>
            <w:tcW w:w="835" w:type="dxa"/>
            <w:vAlign w:val="center"/>
          </w:tcPr>
          <w:p w14:paraId="53A2ACAC" w14:textId="74BDB701" w:rsidR="006E473A" w:rsidRPr="00835F44" w:rsidRDefault="006E473A" w:rsidP="006E473A">
            <w:pPr>
              <w:pStyle w:val="TAC"/>
            </w:pPr>
            <w:r>
              <w:t>11</w:t>
            </w:r>
          </w:p>
        </w:tc>
      </w:tr>
      <w:tr w:rsidR="00495FE7" w:rsidRPr="00835F44" w14:paraId="546BF1B2" w14:textId="77777777" w:rsidTr="0057277A">
        <w:trPr>
          <w:jc w:val="center"/>
        </w:trPr>
        <w:tc>
          <w:tcPr>
            <w:tcW w:w="3690" w:type="dxa"/>
          </w:tcPr>
          <w:p w14:paraId="4ED52873"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627D9B71" w14:textId="77777777" w:rsidR="00AC7702" w:rsidRPr="00835F44" w:rsidRDefault="00AC7702" w:rsidP="003F5B9D">
            <w:pPr>
              <w:pStyle w:val="TAC"/>
            </w:pPr>
          </w:p>
        </w:tc>
        <w:tc>
          <w:tcPr>
            <w:tcW w:w="835" w:type="dxa"/>
            <w:vAlign w:val="center"/>
          </w:tcPr>
          <w:p w14:paraId="07C12BD3" w14:textId="77777777" w:rsidR="00AC7702" w:rsidRPr="00835F44" w:rsidRDefault="00AC7702" w:rsidP="003F5B9D">
            <w:pPr>
              <w:pStyle w:val="TAC"/>
            </w:pPr>
            <w:r w:rsidRPr="00835F44">
              <w:t>23</w:t>
            </w:r>
          </w:p>
        </w:tc>
        <w:tc>
          <w:tcPr>
            <w:tcW w:w="835" w:type="dxa"/>
            <w:vAlign w:val="center"/>
          </w:tcPr>
          <w:p w14:paraId="18BAF51A" w14:textId="77777777" w:rsidR="00AC7702" w:rsidRPr="00835F44" w:rsidRDefault="00AC7702" w:rsidP="003F5B9D">
            <w:pPr>
              <w:pStyle w:val="TAC"/>
            </w:pPr>
            <w:r w:rsidRPr="00835F44">
              <w:t>23</w:t>
            </w:r>
          </w:p>
        </w:tc>
        <w:tc>
          <w:tcPr>
            <w:tcW w:w="835" w:type="dxa"/>
            <w:vAlign w:val="center"/>
          </w:tcPr>
          <w:p w14:paraId="5759A9CE" w14:textId="77777777" w:rsidR="00AC7702" w:rsidRPr="00835F44" w:rsidRDefault="00AC7702" w:rsidP="003F5B9D">
            <w:pPr>
              <w:pStyle w:val="TAC"/>
            </w:pPr>
            <w:r w:rsidRPr="00835F44">
              <w:t>23</w:t>
            </w:r>
          </w:p>
        </w:tc>
        <w:tc>
          <w:tcPr>
            <w:tcW w:w="835" w:type="dxa"/>
            <w:vAlign w:val="center"/>
          </w:tcPr>
          <w:p w14:paraId="25D428FE" w14:textId="77777777" w:rsidR="00AC7702" w:rsidRPr="00835F44" w:rsidRDefault="00AC7702" w:rsidP="003F5B9D">
            <w:pPr>
              <w:pStyle w:val="TAC"/>
            </w:pPr>
            <w:r w:rsidRPr="00835F44">
              <w:t>23</w:t>
            </w:r>
          </w:p>
        </w:tc>
        <w:tc>
          <w:tcPr>
            <w:tcW w:w="835" w:type="dxa"/>
            <w:vAlign w:val="center"/>
          </w:tcPr>
          <w:p w14:paraId="573553FD" w14:textId="77777777" w:rsidR="00AC7702" w:rsidRPr="00835F44" w:rsidRDefault="00AC7702" w:rsidP="003F5B9D">
            <w:pPr>
              <w:pStyle w:val="TAC"/>
            </w:pPr>
            <w:r w:rsidRPr="00835F44">
              <w:t>23</w:t>
            </w:r>
          </w:p>
        </w:tc>
        <w:tc>
          <w:tcPr>
            <w:tcW w:w="835" w:type="dxa"/>
            <w:vAlign w:val="center"/>
          </w:tcPr>
          <w:p w14:paraId="33E40832" w14:textId="77777777" w:rsidR="00AC7702" w:rsidRPr="00835F44" w:rsidRDefault="00AC7702" w:rsidP="003F5B9D">
            <w:pPr>
              <w:pStyle w:val="TAC"/>
            </w:pPr>
            <w:r w:rsidRPr="00835F44">
              <w:t>23</w:t>
            </w:r>
          </w:p>
        </w:tc>
        <w:tc>
          <w:tcPr>
            <w:tcW w:w="835" w:type="dxa"/>
            <w:vAlign w:val="center"/>
          </w:tcPr>
          <w:p w14:paraId="4E1B4699" w14:textId="77777777" w:rsidR="00AC7702" w:rsidRPr="00835F44" w:rsidRDefault="00AC7702" w:rsidP="003F5B9D">
            <w:pPr>
              <w:pStyle w:val="TAC"/>
            </w:pPr>
            <w:r w:rsidRPr="00835F44">
              <w:t>23</w:t>
            </w:r>
          </w:p>
        </w:tc>
        <w:tc>
          <w:tcPr>
            <w:tcW w:w="835" w:type="dxa"/>
            <w:vAlign w:val="center"/>
          </w:tcPr>
          <w:p w14:paraId="07702CA9" w14:textId="77777777" w:rsidR="00AC7702" w:rsidRPr="00835F44" w:rsidRDefault="00AC7702" w:rsidP="003F5B9D">
            <w:pPr>
              <w:pStyle w:val="TAC"/>
            </w:pPr>
            <w:r w:rsidRPr="00835F44">
              <w:t>23</w:t>
            </w:r>
          </w:p>
        </w:tc>
        <w:tc>
          <w:tcPr>
            <w:tcW w:w="835" w:type="dxa"/>
            <w:vAlign w:val="center"/>
          </w:tcPr>
          <w:p w14:paraId="756DF109" w14:textId="77777777" w:rsidR="00AC7702" w:rsidRPr="00835F44" w:rsidRDefault="00AC7702" w:rsidP="003F5B9D">
            <w:pPr>
              <w:pStyle w:val="TAC"/>
            </w:pPr>
            <w:r w:rsidRPr="00835F44">
              <w:t>23</w:t>
            </w:r>
          </w:p>
        </w:tc>
        <w:tc>
          <w:tcPr>
            <w:tcW w:w="835" w:type="dxa"/>
            <w:vAlign w:val="center"/>
          </w:tcPr>
          <w:p w14:paraId="15C4D577" w14:textId="77777777" w:rsidR="00AC7702" w:rsidRPr="00835F44" w:rsidRDefault="00AC7702" w:rsidP="003F5B9D">
            <w:pPr>
              <w:pStyle w:val="TAC"/>
            </w:pPr>
            <w:r w:rsidRPr="00835F44">
              <w:t>23</w:t>
            </w:r>
          </w:p>
        </w:tc>
        <w:tc>
          <w:tcPr>
            <w:tcW w:w="835" w:type="dxa"/>
            <w:vAlign w:val="center"/>
          </w:tcPr>
          <w:p w14:paraId="3B3DFEFD" w14:textId="77777777" w:rsidR="00AC7702" w:rsidRPr="00835F44" w:rsidRDefault="00AC7702" w:rsidP="003F5B9D">
            <w:pPr>
              <w:pStyle w:val="TAC"/>
            </w:pPr>
            <w:r w:rsidRPr="00835F44">
              <w:t>23</w:t>
            </w:r>
          </w:p>
        </w:tc>
      </w:tr>
      <w:tr w:rsidR="00495FE7" w:rsidRPr="00835F44" w14:paraId="4CC67700" w14:textId="77777777" w:rsidTr="003F013F">
        <w:trPr>
          <w:jc w:val="center"/>
        </w:trPr>
        <w:tc>
          <w:tcPr>
            <w:tcW w:w="3690"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093" w:type="dxa"/>
            <w:vAlign w:val="center"/>
          </w:tcPr>
          <w:p w14:paraId="21D02DB9" w14:textId="77777777" w:rsidR="00033ECF" w:rsidRPr="00835F44" w:rsidRDefault="00033ECF" w:rsidP="003F5B9D">
            <w:pPr>
              <w:pStyle w:val="TAC"/>
            </w:pPr>
          </w:p>
        </w:tc>
        <w:tc>
          <w:tcPr>
            <w:tcW w:w="9185" w:type="dxa"/>
            <w:gridSpan w:val="11"/>
            <w:vAlign w:val="center"/>
          </w:tcPr>
          <w:p w14:paraId="4A76DB43" w14:textId="77777777" w:rsidR="00033ECF" w:rsidRPr="00835F44" w:rsidRDefault="00033ECF" w:rsidP="003F5B9D">
            <w:pPr>
              <w:pStyle w:val="TAC"/>
            </w:pPr>
            <w:r w:rsidRPr="00835F44">
              <w:t>256QAM</w:t>
            </w:r>
          </w:p>
        </w:tc>
      </w:tr>
      <w:tr w:rsidR="00495FE7" w:rsidRPr="00835F44" w14:paraId="59F7E60C" w14:textId="77777777" w:rsidTr="0057277A">
        <w:trPr>
          <w:jc w:val="center"/>
        </w:trPr>
        <w:tc>
          <w:tcPr>
            <w:tcW w:w="3690" w:type="dxa"/>
          </w:tcPr>
          <w:p w14:paraId="74D016C9"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E070A6A" w14:textId="77777777" w:rsidR="00AC7702" w:rsidRPr="00835F44" w:rsidRDefault="00AC7702" w:rsidP="003F5B9D">
            <w:pPr>
              <w:pStyle w:val="TAC"/>
            </w:pPr>
          </w:p>
        </w:tc>
        <w:tc>
          <w:tcPr>
            <w:tcW w:w="835" w:type="dxa"/>
            <w:vAlign w:val="center"/>
          </w:tcPr>
          <w:p w14:paraId="1F2765D8" w14:textId="77777777" w:rsidR="00AC7702" w:rsidRPr="00835F44" w:rsidRDefault="00AC7702" w:rsidP="003F5B9D">
            <w:pPr>
              <w:pStyle w:val="TAC"/>
            </w:pPr>
            <w:r w:rsidRPr="00835F44">
              <w:t>256 QAM</w:t>
            </w:r>
          </w:p>
        </w:tc>
        <w:tc>
          <w:tcPr>
            <w:tcW w:w="835" w:type="dxa"/>
            <w:vAlign w:val="center"/>
          </w:tcPr>
          <w:p w14:paraId="457AC125" w14:textId="77777777" w:rsidR="00AC7702" w:rsidRPr="00835F44" w:rsidRDefault="00AC7702" w:rsidP="003F5B9D">
            <w:pPr>
              <w:pStyle w:val="TAC"/>
            </w:pPr>
            <w:r w:rsidRPr="00835F44">
              <w:t>256 QAM</w:t>
            </w:r>
          </w:p>
        </w:tc>
        <w:tc>
          <w:tcPr>
            <w:tcW w:w="835" w:type="dxa"/>
            <w:vAlign w:val="center"/>
          </w:tcPr>
          <w:p w14:paraId="115092B1" w14:textId="77777777" w:rsidR="00AC7702" w:rsidRPr="00835F44" w:rsidRDefault="00AC7702" w:rsidP="003F5B9D">
            <w:pPr>
              <w:pStyle w:val="TAC"/>
            </w:pPr>
            <w:r w:rsidRPr="00835F44">
              <w:t>256 QAM</w:t>
            </w:r>
          </w:p>
        </w:tc>
        <w:tc>
          <w:tcPr>
            <w:tcW w:w="835" w:type="dxa"/>
            <w:vAlign w:val="center"/>
          </w:tcPr>
          <w:p w14:paraId="5B185981" w14:textId="77777777" w:rsidR="00AC7702" w:rsidRPr="00835F44" w:rsidRDefault="00AC7702" w:rsidP="003F5B9D">
            <w:pPr>
              <w:pStyle w:val="TAC"/>
            </w:pPr>
            <w:r w:rsidRPr="00835F44">
              <w:t>256 QAM</w:t>
            </w:r>
          </w:p>
        </w:tc>
        <w:tc>
          <w:tcPr>
            <w:tcW w:w="835" w:type="dxa"/>
            <w:vAlign w:val="center"/>
          </w:tcPr>
          <w:p w14:paraId="502E9576" w14:textId="77777777" w:rsidR="00AC7702" w:rsidRPr="00835F44" w:rsidRDefault="00AC7702" w:rsidP="003F5B9D">
            <w:pPr>
              <w:pStyle w:val="TAC"/>
            </w:pPr>
            <w:r w:rsidRPr="00835F44">
              <w:t>256 QAM</w:t>
            </w:r>
          </w:p>
        </w:tc>
        <w:tc>
          <w:tcPr>
            <w:tcW w:w="835" w:type="dxa"/>
            <w:vAlign w:val="center"/>
          </w:tcPr>
          <w:p w14:paraId="2628A36A" w14:textId="77777777" w:rsidR="00AC7702" w:rsidRPr="00835F44" w:rsidRDefault="00AC7702" w:rsidP="003F5B9D">
            <w:pPr>
              <w:pStyle w:val="TAC"/>
            </w:pPr>
            <w:r w:rsidRPr="00835F44">
              <w:t>256 QAM</w:t>
            </w:r>
          </w:p>
        </w:tc>
        <w:tc>
          <w:tcPr>
            <w:tcW w:w="835" w:type="dxa"/>
            <w:vAlign w:val="center"/>
          </w:tcPr>
          <w:p w14:paraId="0011E14B" w14:textId="77777777" w:rsidR="00AC7702" w:rsidRPr="00835F44" w:rsidRDefault="00AC7702" w:rsidP="003F5B9D">
            <w:pPr>
              <w:pStyle w:val="TAC"/>
            </w:pPr>
            <w:r w:rsidRPr="00835F44">
              <w:t>256 QAM</w:t>
            </w:r>
          </w:p>
        </w:tc>
        <w:tc>
          <w:tcPr>
            <w:tcW w:w="835" w:type="dxa"/>
            <w:vAlign w:val="center"/>
          </w:tcPr>
          <w:p w14:paraId="48FCAE2C" w14:textId="77777777" w:rsidR="00AC7702" w:rsidRPr="00835F44" w:rsidRDefault="00AC7702" w:rsidP="003F5B9D">
            <w:pPr>
              <w:pStyle w:val="TAC"/>
            </w:pPr>
            <w:r w:rsidRPr="00835F44">
              <w:t>256 QAM</w:t>
            </w:r>
          </w:p>
        </w:tc>
        <w:tc>
          <w:tcPr>
            <w:tcW w:w="835" w:type="dxa"/>
            <w:vAlign w:val="center"/>
          </w:tcPr>
          <w:p w14:paraId="20B2A31B" w14:textId="77777777" w:rsidR="00AC7702" w:rsidRPr="00835F44" w:rsidRDefault="00AC7702" w:rsidP="003F5B9D">
            <w:pPr>
              <w:pStyle w:val="TAC"/>
            </w:pPr>
            <w:r w:rsidRPr="00835F44">
              <w:t>256 QAM</w:t>
            </w:r>
          </w:p>
        </w:tc>
        <w:tc>
          <w:tcPr>
            <w:tcW w:w="835" w:type="dxa"/>
            <w:vAlign w:val="center"/>
          </w:tcPr>
          <w:p w14:paraId="0028111D" w14:textId="77777777" w:rsidR="00AC7702" w:rsidRPr="00835F44" w:rsidRDefault="00AC7702" w:rsidP="003F5B9D">
            <w:pPr>
              <w:pStyle w:val="TAC"/>
            </w:pPr>
            <w:r w:rsidRPr="00835F44">
              <w:t>256 QAM</w:t>
            </w:r>
          </w:p>
        </w:tc>
        <w:tc>
          <w:tcPr>
            <w:tcW w:w="835" w:type="dxa"/>
            <w:vAlign w:val="center"/>
          </w:tcPr>
          <w:p w14:paraId="1C2531E5" w14:textId="77777777" w:rsidR="00AC7702" w:rsidRPr="00835F44" w:rsidRDefault="00AC7702" w:rsidP="003F5B9D">
            <w:pPr>
              <w:pStyle w:val="TAC"/>
            </w:pPr>
            <w:r w:rsidRPr="00835F44">
              <w:t>256 QAM</w:t>
            </w:r>
          </w:p>
        </w:tc>
      </w:tr>
      <w:tr w:rsidR="00495FE7" w:rsidRPr="00835F44" w14:paraId="62073053" w14:textId="77777777" w:rsidTr="0057277A">
        <w:trPr>
          <w:jc w:val="center"/>
        </w:trPr>
        <w:tc>
          <w:tcPr>
            <w:tcW w:w="3690" w:type="dxa"/>
          </w:tcPr>
          <w:p w14:paraId="16414A01"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61C0D490" w14:textId="77777777" w:rsidR="00AC7702" w:rsidRPr="00835F44" w:rsidRDefault="00AC7702" w:rsidP="003F5B9D">
            <w:pPr>
              <w:pStyle w:val="TAC"/>
            </w:pPr>
          </w:p>
        </w:tc>
        <w:tc>
          <w:tcPr>
            <w:tcW w:w="835" w:type="dxa"/>
            <w:vAlign w:val="center"/>
          </w:tcPr>
          <w:p w14:paraId="3DA78E1A" w14:textId="77777777" w:rsidR="00AC7702" w:rsidRPr="00835F44" w:rsidRDefault="00AC7702" w:rsidP="003F5B9D">
            <w:pPr>
              <w:pStyle w:val="TAC"/>
            </w:pPr>
            <w:r w:rsidRPr="00835F44">
              <w:t>4/5</w:t>
            </w:r>
          </w:p>
        </w:tc>
        <w:tc>
          <w:tcPr>
            <w:tcW w:w="835" w:type="dxa"/>
            <w:vAlign w:val="center"/>
          </w:tcPr>
          <w:p w14:paraId="6003439A" w14:textId="77777777" w:rsidR="00AC7702" w:rsidRPr="00835F44" w:rsidRDefault="00AC7702" w:rsidP="003F5B9D">
            <w:pPr>
              <w:pStyle w:val="TAC"/>
            </w:pPr>
            <w:r w:rsidRPr="00835F44">
              <w:t>4/5</w:t>
            </w:r>
          </w:p>
        </w:tc>
        <w:tc>
          <w:tcPr>
            <w:tcW w:w="835" w:type="dxa"/>
            <w:vAlign w:val="center"/>
          </w:tcPr>
          <w:p w14:paraId="784541B6" w14:textId="77777777" w:rsidR="00AC7702" w:rsidRPr="00835F44" w:rsidRDefault="00AC7702" w:rsidP="003F5B9D">
            <w:pPr>
              <w:pStyle w:val="TAC"/>
            </w:pPr>
            <w:r w:rsidRPr="00835F44">
              <w:t>4/5</w:t>
            </w:r>
          </w:p>
        </w:tc>
        <w:tc>
          <w:tcPr>
            <w:tcW w:w="835" w:type="dxa"/>
            <w:vAlign w:val="center"/>
          </w:tcPr>
          <w:p w14:paraId="13F6C9FF" w14:textId="77777777" w:rsidR="00AC7702" w:rsidRPr="00835F44" w:rsidRDefault="00AC7702" w:rsidP="003F5B9D">
            <w:pPr>
              <w:pStyle w:val="TAC"/>
            </w:pPr>
            <w:r w:rsidRPr="00835F44">
              <w:t>4/5</w:t>
            </w:r>
          </w:p>
        </w:tc>
        <w:tc>
          <w:tcPr>
            <w:tcW w:w="835" w:type="dxa"/>
            <w:vAlign w:val="center"/>
          </w:tcPr>
          <w:p w14:paraId="7DAFFE3F" w14:textId="77777777" w:rsidR="00AC7702" w:rsidRPr="00835F44" w:rsidRDefault="00AC7702" w:rsidP="003F5B9D">
            <w:pPr>
              <w:pStyle w:val="TAC"/>
            </w:pPr>
            <w:r w:rsidRPr="00835F44">
              <w:t>4/5</w:t>
            </w:r>
          </w:p>
        </w:tc>
        <w:tc>
          <w:tcPr>
            <w:tcW w:w="835" w:type="dxa"/>
            <w:vAlign w:val="center"/>
          </w:tcPr>
          <w:p w14:paraId="63B9A315" w14:textId="77777777" w:rsidR="00AC7702" w:rsidRPr="00835F44" w:rsidRDefault="00AC7702" w:rsidP="003F5B9D">
            <w:pPr>
              <w:pStyle w:val="TAC"/>
            </w:pPr>
            <w:r w:rsidRPr="00835F44">
              <w:t>4/5</w:t>
            </w:r>
          </w:p>
        </w:tc>
        <w:tc>
          <w:tcPr>
            <w:tcW w:w="835" w:type="dxa"/>
            <w:vAlign w:val="center"/>
          </w:tcPr>
          <w:p w14:paraId="63B2418E" w14:textId="77777777" w:rsidR="00AC7702" w:rsidRPr="00835F44" w:rsidRDefault="00AC7702" w:rsidP="003F5B9D">
            <w:pPr>
              <w:pStyle w:val="TAC"/>
            </w:pPr>
            <w:r w:rsidRPr="00835F44">
              <w:t>4/5</w:t>
            </w:r>
          </w:p>
        </w:tc>
        <w:tc>
          <w:tcPr>
            <w:tcW w:w="835" w:type="dxa"/>
            <w:vAlign w:val="center"/>
          </w:tcPr>
          <w:p w14:paraId="4889D820" w14:textId="77777777" w:rsidR="00AC7702" w:rsidRPr="00835F44" w:rsidRDefault="00AC7702" w:rsidP="003F5B9D">
            <w:pPr>
              <w:pStyle w:val="TAC"/>
            </w:pPr>
            <w:r w:rsidRPr="00835F44">
              <w:t>4/5</w:t>
            </w:r>
          </w:p>
        </w:tc>
        <w:tc>
          <w:tcPr>
            <w:tcW w:w="835" w:type="dxa"/>
            <w:vAlign w:val="center"/>
          </w:tcPr>
          <w:p w14:paraId="6B3520E9" w14:textId="77777777" w:rsidR="00AC7702" w:rsidRPr="00835F44" w:rsidRDefault="00AC7702" w:rsidP="003F5B9D">
            <w:pPr>
              <w:pStyle w:val="TAC"/>
            </w:pPr>
            <w:r w:rsidRPr="00835F44">
              <w:t>4/5</w:t>
            </w:r>
          </w:p>
        </w:tc>
        <w:tc>
          <w:tcPr>
            <w:tcW w:w="835" w:type="dxa"/>
            <w:vAlign w:val="center"/>
          </w:tcPr>
          <w:p w14:paraId="703C69F3" w14:textId="77777777" w:rsidR="00AC7702" w:rsidRPr="00835F44" w:rsidRDefault="00AC7702" w:rsidP="003F5B9D">
            <w:pPr>
              <w:pStyle w:val="TAC"/>
            </w:pPr>
            <w:r w:rsidRPr="00835F44">
              <w:t>4/5</w:t>
            </w:r>
          </w:p>
        </w:tc>
        <w:tc>
          <w:tcPr>
            <w:tcW w:w="835" w:type="dxa"/>
            <w:vAlign w:val="center"/>
          </w:tcPr>
          <w:p w14:paraId="58B99147" w14:textId="77777777" w:rsidR="00AC7702" w:rsidRPr="00835F44" w:rsidRDefault="00AC7702" w:rsidP="003F5B9D">
            <w:pPr>
              <w:pStyle w:val="TAC"/>
            </w:pPr>
            <w:r w:rsidRPr="00835F44">
              <w:t>4/5</w:t>
            </w:r>
          </w:p>
        </w:tc>
      </w:tr>
      <w:tr w:rsidR="00495FE7" w:rsidRPr="00835F44" w14:paraId="2665F25E" w14:textId="77777777" w:rsidTr="0057277A">
        <w:trPr>
          <w:jc w:val="center"/>
        </w:trPr>
        <w:tc>
          <w:tcPr>
            <w:tcW w:w="3690" w:type="dxa"/>
          </w:tcPr>
          <w:p w14:paraId="48D5D0B2"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4DB40FC2" w14:textId="77777777" w:rsidR="00AC7702" w:rsidRPr="00835F44" w:rsidRDefault="00AC7702" w:rsidP="003F5B9D">
            <w:pPr>
              <w:pStyle w:val="TAC"/>
            </w:pPr>
          </w:p>
        </w:tc>
        <w:tc>
          <w:tcPr>
            <w:tcW w:w="835" w:type="dxa"/>
            <w:vAlign w:val="center"/>
          </w:tcPr>
          <w:p w14:paraId="0FCD702D" w14:textId="77777777" w:rsidR="00AC7702" w:rsidRPr="00835F44" w:rsidRDefault="00AC7702" w:rsidP="003F5B9D">
            <w:pPr>
              <w:pStyle w:val="TAC"/>
            </w:pPr>
            <w:r w:rsidRPr="00835F44">
              <w:t>1</w:t>
            </w:r>
          </w:p>
        </w:tc>
        <w:tc>
          <w:tcPr>
            <w:tcW w:w="835" w:type="dxa"/>
            <w:vAlign w:val="center"/>
          </w:tcPr>
          <w:p w14:paraId="57553B00" w14:textId="77777777" w:rsidR="00AC7702" w:rsidRPr="00835F44" w:rsidRDefault="00AC7702" w:rsidP="003F5B9D">
            <w:pPr>
              <w:pStyle w:val="TAC"/>
            </w:pPr>
            <w:r w:rsidRPr="00835F44">
              <w:t>1</w:t>
            </w:r>
          </w:p>
        </w:tc>
        <w:tc>
          <w:tcPr>
            <w:tcW w:w="835" w:type="dxa"/>
            <w:vAlign w:val="center"/>
          </w:tcPr>
          <w:p w14:paraId="7BC541DE" w14:textId="77777777" w:rsidR="00AC7702" w:rsidRPr="00835F44" w:rsidRDefault="00AC7702" w:rsidP="003F5B9D">
            <w:pPr>
              <w:pStyle w:val="TAC"/>
            </w:pPr>
            <w:r w:rsidRPr="00835F44">
              <w:t>1</w:t>
            </w:r>
          </w:p>
        </w:tc>
        <w:tc>
          <w:tcPr>
            <w:tcW w:w="835" w:type="dxa"/>
            <w:vAlign w:val="center"/>
          </w:tcPr>
          <w:p w14:paraId="597CDDCE" w14:textId="77777777" w:rsidR="00AC7702" w:rsidRPr="00835F44" w:rsidRDefault="00AC7702" w:rsidP="003F5B9D">
            <w:pPr>
              <w:pStyle w:val="TAC"/>
            </w:pPr>
            <w:r w:rsidRPr="00835F44">
              <w:t>1</w:t>
            </w:r>
          </w:p>
        </w:tc>
        <w:tc>
          <w:tcPr>
            <w:tcW w:w="835" w:type="dxa"/>
            <w:vAlign w:val="center"/>
          </w:tcPr>
          <w:p w14:paraId="265600ED" w14:textId="77777777" w:rsidR="00AC7702" w:rsidRPr="00835F44" w:rsidRDefault="00AC7702" w:rsidP="003F5B9D">
            <w:pPr>
              <w:pStyle w:val="TAC"/>
            </w:pPr>
            <w:r w:rsidRPr="00835F44">
              <w:t>1</w:t>
            </w:r>
          </w:p>
        </w:tc>
        <w:tc>
          <w:tcPr>
            <w:tcW w:w="835" w:type="dxa"/>
            <w:vAlign w:val="center"/>
          </w:tcPr>
          <w:p w14:paraId="4C6E5CD0" w14:textId="77777777" w:rsidR="00AC7702" w:rsidRPr="00835F44" w:rsidRDefault="00AC7702" w:rsidP="003F5B9D">
            <w:pPr>
              <w:pStyle w:val="TAC"/>
            </w:pPr>
            <w:r w:rsidRPr="00835F44">
              <w:t>1</w:t>
            </w:r>
          </w:p>
        </w:tc>
        <w:tc>
          <w:tcPr>
            <w:tcW w:w="835" w:type="dxa"/>
            <w:vAlign w:val="center"/>
          </w:tcPr>
          <w:p w14:paraId="40EB73CD" w14:textId="77777777" w:rsidR="00AC7702" w:rsidRPr="00835F44" w:rsidRDefault="00AC7702" w:rsidP="003F5B9D">
            <w:pPr>
              <w:pStyle w:val="TAC"/>
            </w:pPr>
            <w:r w:rsidRPr="00835F44">
              <w:t>1</w:t>
            </w:r>
          </w:p>
        </w:tc>
        <w:tc>
          <w:tcPr>
            <w:tcW w:w="835" w:type="dxa"/>
            <w:vAlign w:val="center"/>
          </w:tcPr>
          <w:p w14:paraId="23C649F4" w14:textId="77777777" w:rsidR="00AC7702" w:rsidRPr="00835F44" w:rsidRDefault="00AC7702" w:rsidP="003F5B9D">
            <w:pPr>
              <w:pStyle w:val="TAC"/>
            </w:pPr>
            <w:r w:rsidRPr="00835F44">
              <w:t>1</w:t>
            </w:r>
          </w:p>
        </w:tc>
        <w:tc>
          <w:tcPr>
            <w:tcW w:w="835" w:type="dxa"/>
            <w:vAlign w:val="center"/>
          </w:tcPr>
          <w:p w14:paraId="090FDE40" w14:textId="77777777" w:rsidR="00AC7702" w:rsidRPr="00835F44" w:rsidRDefault="00AC7702" w:rsidP="003F5B9D">
            <w:pPr>
              <w:pStyle w:val="TAC"/>
            </w:pPr>
            <w:r w:rsidRPr="00835F44">
              <w:t>1</w:t>
            </w:r>
          </w:p>
        </w:tc>
        <w:tc>
          <w:tcPr>
            <w:tcW w:w="835" w:type="dxa"/>
            <w:vAlign w:val="center"/>
          </w:tcPr>
          <w:p w14:paraId="40CDF11A" w14:textId="77777777" w:rsidR="00AC7702" w:rsidRPr="00835F44" w:rsidRDefault="00AC7702" w:rsidP="003F5B9D">
            <w:pPr>
              <w:pStyle w:val="TAC"/>
            </w:pPr>
            <w:r w:rsidRPr="00835F44">
              <w:t>1</w:t>
            </w:r>
          </w:p>
        </w:tc>
        <w:tc>
          <w:tcPr>
            <w:tcW w:w="835" w:type="dxa"/>
            <w:vAlign w:val="center"/>
          </w:tcPr>
          <w:p w14:paraId="37A74099" w14:textId="77777777" w:rsidR="00AC7702" w:rsidRPr="00835F44" w:rsidRDefault="00AC7702" w:rsidP="003F5B9D">
            <w:pPr>
              <w:pStyle w:val="TAC"/>
            </w:pPr>
            <w:r w:rsidRPr="00835F44">
              <w:t>1</w:t>
            </w:r>
          </w:p>
        </w:tc>
      </w:tr>
      <w:tr w:rsidR="00495FE7" w:rsidRPr="00835F44" w14:paraId="517FAAC7" w14:textId="77777777" w:rsidTr="0057277A">
        <w:trPr>
          <w:jc w:val="center"/>
        </w:trPr>
        <w:tc>
          <w:tcPr>
            <w:tcW w:w="3690" w:type="dxa"/>
          </w:tcPr>
          <w:p w14:paraId="300FD040"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9B4E1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B37B7B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3906B3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66CB34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32696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A644DE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50C522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4B8A2D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4B276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033A7D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8B980A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F8A2378" w14:textId="77777777" w:rsidR="00AC7702" w:rsidRPr="00835F44" w:rsidRDefault="00AC7702" w:rsidP="00AC7702">
            <w:pPr>
              <w:keepNext/>
              <w:keepLines/>
              <w:spacing w:after="0"/>
              <w:jc w:val="center"/>
              <w:rPr>
                <w:rFonts w:ascii="Arial" w:hAnsi="Arial" w:cs="Arial"/>
                <w:sz w:val="18"/>
              </w:rPr>
            </w:pPr>
          </w:p>
        </w:tc>
      </w:tr>
      <w:tr w:rsidR="00495FE7" w:rsidRPr="00835F44" w14:paraId="3B48C0B2" w14:textId="77777777" w:rsidTr="0057277A">
        <w:trPr>
          <w:jc w:val="center"/>
        </w:trPr>
        <w:tc>
          <w:tcPr>
            <w:tcW w:w="3690" w:type="dxa"/>
          </w:tcPr>
          <w:p w14:paraId="29C77B9F" w14:textId="547C30E8"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64DE48BE" w14:textId="77777777" w:rsidR="00AC7702" w:rsidRPr="00835F44" w:rsidRDefault="00AC7702" w:rsidP="003F5B9D">
            <w:pPr>
              <w:pStyle w:val="TAC"/>
            </w:pPr>
            <w:r w:rsidRPr="00835F44">
              <w:t>Bits</w:t>
            </w:r>
          </w:p>
        </w:tc>
        <w:tc>
          <w:tcPr>
            <w:tcW w:w="835" w:type="dxa"/>
            <w:vAlign w:val="center"/>
          </w:tcPr>
          <w:p w14:paraId="3E9993E4" w14:textId="77777777" w:rsidR="00AC7702" w:rsidRPr="00835F44" w:rsidRDefault="00AC7702" w:rsidP="003F5B9D">
            <w:pPr>
              <w:pStyle w:val="TAC"/>
            </w:pPr>
            <w:r w:rsidRPr="00835F44">
              <w:t>N/A</w:t>
            </w:r>
          </w:p>
        </w:tc>
        <w:tc>
          <w:tcPr>
            <w:tcW w:w="835" w:type="dxa"/>
            <w:vAlign w:val="center"/>
          </w:tcPr>
          <w:p w14:paraId="24CB56C4" w14:textId="77777777" w:rsidR="00AC7702" w:rsidRPr="00835F44" w:rsidRDefault="00AC7702" w:rsidP="003F5B9D">
            <w:pPr>
              <w:pStyle w:val="TAC"/>
            </w:pPr>
            <w:r w:rsidRPr="00835F44">
              <w:t>N/A</w:t>
            </w:r>
          </w:p>
        </w:tc>
        <w:tc>
          <w:tcPr>
            <w:tcW w:w="835" w:type="dxa"/>
            <w:vAlign w:val="center"/>
          </w:tcPr>
          <w:p w14:paraId="27CC54E0" w14:textId="77777777" w:rsidR="00AC7702" w:rsidRPr="00835F44" w:rsidRDefault="00AC7702" w:rsidP="003F5B9D">
            <w:pPr>
              <w:pStyle w:val="TAC"/>
            </w:pPr>
            <w:r w:rsidRPr="00835F44">
              <w:t>N/A</w:t>
            </w:r>
          </w:p>
        </w:tc>
        <w:tc>
          <w:tcPr>
            <w:tcW w:w="835" w:type="dxa"/>
            <w:vAlign w:val="center"/>
          </w:tcPr>
          <w:p w14:paraId="64E0EDA3" w14:textId="77777777" w:rsidR="00AC7702" w:rsidRPr="00835F44" w:rsidRDefault="00AC7702" w:rsidP="003F5B9D">
            <w:pPr>
              <w:pStyle w:val="TAC"/>
            </w:pPr>
            <w:r w:rsidRPr="00835F44">
              <w:t>N/A</w:t>
            </w:r>
          </w:p>
        </w:tc>
        <w:tc>
          <w:tcPr>
            <w:tcW w:w="835" w:type="dxa"/>
            <w:vAlign w:val="center"/>
          </w:tcPr>
          <w:p w14:paraId="2409855F" w14:textId="77777777" w:rsidR="00AC7702" w:rsidRPr="00835F44" w:rsidRDefault="00AC7702" w:rsidP="003F5B9D">
            <w:pPr>
              <w:pStyle w:val="TAC"/>
            </w:pPr>
            <w:r w:rsidRPr="00835F44">
              <w:t>N/A</w:t>
            </w:r>
          </w:p>
        </w:tc>
        <w:tc>
          <w:tcPr>
            <w:tcW w:w="835" w:type="dxa"/>
            <w:vAlign w:val="center"/>
          </w:tcPr>
          <w:p w14:paraId="1C4E4A5B" w14:textId="77777777" w:rsidR="00AC7702" w:rsidRPr="00835F44" w:rsidRDefault="00AC7702" w:rsidP="003F5B9D">
            <w:pPr>
              <w:pStyle w:val="TAC"/>
            </w:pPr>
            <w:r w:rsidRPr="00835F44">
              <w:t>N/A</w:t>
            </w:r>
          </w:p>
        </w:tc>
        <w:tc>
          <w:tcPr>
            <w:tcW w:w="835" w:type="dxa"/>
            <w:vAlign w:val="center"/>
          </w:tcPr>
          <w:p w14:paraId="02874B6C" w14:textId="77777777" w:rsidR="00AC7702" w:rsidRPr="00835F44" w:rsidRDefault="00AC7702" w:rsidP="003F5B9D">
            <w:pPr>
              <w:pStyle w:val="TAC"/>
            </w:pPr>
            <w:r w:rsidRPr="00835F44">
              <w:t>N/A</w:t>
            </w:r>
          </w:p>
        </w:tc>
        <w:tc>
          <w:tcPr>
            <w:tcW w:w="835" w:type="dxa"/>
            <w:vAlign w:val="center"/>
          </w:tcPr>
          <w:p w14:paraId="1B6510DB" w14:textId="77777777" w:rsidR="00AC7702" w:rsidRPr="00835F44" w:rsidRDefault="00AC7702" w:rsidP="003F5B9D">
            <w:pPr>
              <w:pStyle w:val="TAC"/>
            </w:pPr>
            <w:r w:rsidRPr="00835F44">
              <w:t>N/A</w:t>
            </w:r>
          </w:p>
        </w:tc>
        <w:tc>
          <w:tcPr>
            <w:tcW w:w="835" w:type="dxa"/>
            <w:vAlign w:val="center"/>
          </w:tcPr>
          <w:p w14:paraId="0F4451E5" w14:textId="77777777" w:rsidR="00AC7702" w:rsidRPr="00835F44" w:rsidRDefault="00AC7702" w:rsidP="003F5B9D">
            <w:pPr>
              <w:pStyle w:val="TAC"/>
            </w:pPr>
            <w:r w:rsidRPr="00835F44">
              <w:t>N/A</w:t>
            </w:r>
          </w:p>
        </w:tc>
        <w:tc>
          <w:tcPr>
            <w:tcW w:w="835" w:type="dxa"/>
            <w:vAlign w:val="center"/>
          </w:tcPr>
          <w:p w14:paraId="4B066860" w14:textId="77777777" w:rsidR="00AC7702" w:rsidRPr="00835F44" w:rsidRDefault="00AC7702" w:rsidP="003F5B9D">
            <w:pPr>
              <w:pStyle w:val="TAC"/>
            </w:pPr>
            <w:r w:rsidRPr="00835F44">
              <w:t>N/A</w:t>
            </w:r>
          </w:p>
        </w:tc>
        <w:tc>
          <w:tcPr>
            <w:tcW w:w="835" w:type="dxa"/>
            <w:vAlign w:val="center"/>
          </w:tcPr>
          <w:p w14:paraId="4FDF0ED4" w14:textId="77777777" w:rsidR="00AC7702" w:rsidRPr="00835F44" w:rsidRDefault="00AC7702" w:rsidP="003F5B9D">
            <w:pPr>
              <w:pStyle w:val="TAC"/>
            </w:pPr>
            <w:r w:rsidRPr="00835F44">
              <w:t>N/A</w:t>
            </w:r>
          </w:p>
        </w:tc>
      </w:tr>
      <w:tr w:rsidR="00495FE7" w:rsidRPr="00835F44" w14:paraId="594B4C77" w14:textId="77777777" w:rsidTr="0057277A">
        <w:trPr>
          <w:jc w:val="center"/>
        </w:trPr>
        <w:tc>
          <w:tcPr>
            <w:tcW w:w="3690" w:type="dxa"/>
          </w:tcPr>
          <w:p w14:paraId="711532CB" w14:textId="08A5B503"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554A968C" w14:textId="77777777" w:rsidR="00AC7702" w:rsidRPr="00835F44" w:rsidRDefault="00AC7702" w:rsidP="003F5B9D">
            <w:pPr>
              <w:pStyle w:val="TAC"/>
            </w:pPr>
            <w:r w:rsidRPr="00835F44">
              <w:t>Bits</w:t>
            </w:r>
          </w:p>
        </w:tc>
        <w:tc>
          <w:tcPr>
            <w:tcW w:w="835" w:type="dxa"/>
            <w:vAlign w:val="center"/>
          </w:tcPr>
          <w:p w14:paraId="297E5BFE" w14:textId="77777777" w:rsidR="00AC7702" w:rsidRPr="00835F44" w:rsidRDefault="00AC7702" w:rsidP="003F5B9D">
            <w:pPr>
              <w:pStyle w:val="TAC"/>
            </w:pPr>
            <w:r w:rsidRPr="00835F44">
              <w:t>7424</w:t>
            </w:r>
          </w:p>
        </w:tc>
        <w:tc>
          <w:tcPr>
            <w:tcW w:w="835" w:type="dxa"/>
            <w:vAlign w:val="center"/>
          </w:tcPr>
          <w:p w14:paraId="6F9BDEA9" w14:textId="77777777" w:rsidR="00AC7702" w:rsidRPr="00835F44" w:rsidRDefault="00AC7702" w:rsidP="003F5B9D">
            <w:pPr>
              <w:pStyle w:val="TAC"/>
            </w:pPr>
            <w:r w:rsidRPr="00835F44">
              <w:t>16136</w:t>
            </w:r>
          </w:p>
        </w:tc>
        <w:tc>
          <w:tcPr>
            <w:tcW w:w="835" w:type="dxa"/>
            <w:vAlign w:val="center"/>
          </w:tcPr>
          <w:p w14:paraId="49B9ECDC" w14:textId="77777777" w:rsidR="00AC7702" w:rsidRPr="00835F44" w:rsidRDefault="00AC7702" w:rsidP="003F5B9D">
            <w:pPr>
              <w:pStyle w:val="TAC"/>
            </w:pPr>
            <w:r w:rsidRPr="00835F44">
              <w:t>25608</w:t>
            </w:r>
          </w:p>
        </w:tc>
        <w:tc>
          <w:tcPr>
            <w:tcW w:w="835" w:type="dxa"/>
            <w:vAlign w:val="center"/>
          </w:tcPr>
          <w:p w14:paraId="7CC08A50" w14:textId="77777777" w:rsidR="00AC7702" w:rsidRPr="00835F44" w:rsidRDefault="00AC7702" w:rsidP="003F5B9D">
            <w:pPr>
              <w:pStyle w:val="TAC"/>
            </w:pPr>
            <w:r w:rsidRPr="00835F44">
              <w:t>33816</w:t>
            </w:r>
          </w:p>
        </w:tc>
        <w:tc>
          <w:tcPr>
            <w:tcW w:w="835" w:type="dxa"/>
            <w:vAlign w:val="center"/>
          </w:tcPr>
          <w:p w14:paraId="01870977" w14:textId="77777777" w:rsidR="00AC7702" w:rsidRPr="00835F44" w:rsidRDefault="00AC7702" w:rsidP="003F5B9D">
            <w:pPr>
              <w:pStyle w:val="TAC"/>
            </w:pPr>
            <w:r w:rsidRPr="00835F44">
              <w:t>44040</w:t>
            </w:r>
          </w:p>
        </w:tc>
        <w:tc>
          <w:tcPr>
            <w:tcW w:w="835" w:type="dxa"/>
            <w:vAlign w:val="center"/>
          </w:tcPr>
          <w:p w14:paraId="3482CB03" w14:textId="77777777" w:rsidR="00AC7702" w:rsidRPr="00835F44" w:rsidRDefault="00AC7702" w:rsidP="003F5B9D">
            <w:pPr>
              <w:pStyle w:val="TAC"/>
            </w:pPr>
            <w:r w:rsidRPr="00835F44">
              <w:t>52224</w:t>
            </w:r>
          </w:p>
        </w:tc>
        <w:tc>
          <w:tcPr>
            <w:tcW w:w="835" w:type="dxa"/>
            <w:vAlign w:val="center"/>
          </w:tcPr>
          <w:p w14:paraId="18B2EF16" w14:textId="77777777" w:rsidR="00AC7702" w:rsidRPr="00835F44" w:rsidRDefault="00AC7702" w:rsidP="003F5B9D">
            <w:pPr>
              <w:pStyle w:val="TAC"/>
            </w:pPr>
            <w:r w:rsidRPr="00835F44">
              <w:t>71688</w:t>
            </w:r>
          </w:p>
        </w:tc>
        <w:tc>
          <w:tcPr>
            <w:tcW w:w="835" w:type="dxa"/>
            <w:vAlign w:val="center"/>
          </w:tcPr>
          <w:p w14:paraId="238AD86D" w14:textId="77777777" w:rsidR="00AC7702" w:rsidRPr="00835F44" w:rsidRDefault="00AC7702" w:rsidP="003F5B9D">
            <w:pPr>
              <w:pStyle w:val="TAC"/>
            </w:pPr>
            <w:r w:rsidRPr="00835F44">
              <w:t>90176</w:t>
            </w:r>
          </w:p>
        </w:tc>
        <w:tc>
          <w:tcPr>
            <w:tcW w:w="835" w:type="dxa"/>
            <w:vAlign w:val="center"/>
          </w:tcPr>
          <w:p w14:paraId="209D9CFD" w14:textId="77777777" w:rsidR="00AC7702" w:rsidRPr="00835F44" w:rsidRDefault="00AC7702" w:rsidP="003F5B9D">
            <w:pPr>
              <w:pStyle w:val="TAC"/>
            </w:pPr>
            <w:r w:rsidRPr="00835F44">
              <w:t>108552</w:t>
            </w:r>
          </w:p>
        </w:tc>
        <w:tc>
          <w:tcPr>
            <w:tcW w:w="835" w:type="dxa"/>
            <w:vAlign w:val="center"/>
          </w:tcPr>
          <w:p w14:paraId="599C4766" w14:textId="77777777" w:rsidR="00AC7702" w:rsidRPr="00835F44" w:rsidRDefault="00AC7702" w:rsidP="003F5B9D">
            <w:pPr>
              <w:pStyle w:val="TAC"/>
            </w:pPr>
            <w:r w:rsidRPr="00835F44">
              <w:t>147576</w:t>
            </w:r>
          </w:p>
        </w:tc>
        <w:tc>
          <w:tcPr>
            <w:tcW w:w="835" w:type="dxa"/>
            <w:vAlign w:val="center"/>
          </w:tcPr>
          <w:p w14:paraId="5B6C0010" w14:textId="77777777" w:rsidR="00AC7702" w:rsidRPr="00835F44" w:rsidRDefault="00AC7702" w:rsidP="003F5B9D">
            <w:pPr>
              <w:pStyle w:val="TAC"/>
            </w:pPr>
            <w:r w:rsidRPr="00835F44">
              <w:t>184424</w:t>
            </w:r>
          </w:p>
        </w:tc>
      </w:tr>
      <w:tr w:rsidR="00495FE7" w:rsidRPr="00835F44" w14:paraId="4C52029E" w14:textId="77777777" w:rsidTr="0057277A">
        <w:trPr>
          <w:jc w:val="center"/>
        </w:trPr>
        <w:tc>
          <w:tcPr>
            <w:tcW w:w="3690" w:type="dxa"/>
          </w:tcPr>
          <w:p w14:paraId="38C1453A"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69898D4C" w14:textId="77777777" w:rsidR="00AC7702" w:rsidRPr="00835F44" w:rsidRDefault="00AC7702" w:rsidP="003F5B9D">
            <w:pPr>
              <w:pStyle w:val="TAC"/>
            </w:pPr>
            <w:r w:rsidRPr="00835F44">
              <w:t>Bits</w:t>
            </w:r>
          </w:p>
        </w:tc>
        <w:tc>
          <w:tcPr>
            <w:tcW w:w="835" w:type="dxa"/>
            <w:vAlign w:val="center"/>
          </w:tcPr>
          <w:p w14:paraId="5CFE8489" w14:textId="77777777" w:rsidR="00AC7702" w:rsidRPr="00835F44" w:rsidRDefault="00AC7702" w:rsidP="003F5B9D">
            <w:pPr>
              <w:pStyle w:val="TAC"/>
            </w:pPr>
            <w:r w:rsidRPr="00835F44">
              <w:t>24</w:t>
            </w:r>
          </w:p>
        </w:tc>
        <w:tc>
          <w:tcPr>
            <w:tcW w:w="835" w:type="dxa"/>
            <w:vAlign w:val="center"/>
          </w:tcPr>
          <w:p w14:paraId="2B2F5323" w14:textId="77777777" w:rsidR="00AC7702" w:rsidRPr="00835F44" w:rsidRDefault="00AC7702" w:rsidP="003F5B9D">
            <w:pPr>
              <w:pStyle w:val="TAC"/>
            </w:pPr>
            <w:r w:rsidRPr="00835F44">
              <w:t>24</w:t>
            </w:r>
          </w:p>
        </w:tc>
        <w:tc>
          <w:tcPr>
            <w:tcW w:w="835" w:type="dxa"/>
            <w:vAlign w:val="center"/>
          </w:tcPr>
          <w:p w14:paraId="5195379C" w14:textId="77777777" w:rsidR="00AC7702" w:rsidRPr="00835F44" w:rsidRDefault="00AC7702" w:rsidP="003F5B9D">
            <w:pPr>
              <w:pStyle w:val="TAC"/>
            </w:pPr>
            <w:r w:rsidRPr="00835F44">
              <w:t>24</w:t>
            </w:r>
          </w:p>
        </w:tc>
        <w:tc>
          <w:tcPr>
            <w:tcW w:w="835" w:type="dxa"/>
            <w:vAlign w:val="center"/>
          </w:tcPr>
          <w:p w14:paraId="648349F7" w14:textId="77777777" w:rsidR="00AC7702" w:rsidRPr="00835F44" w:rsidRDefault="00AC7702" w:rsidP="003F5B9D">
            <w:pPr>
              <w:pStyle w:val="TAC"/>
            </w:pPr>
            <w:r w:rsidRPr="00835F44">
              <w:t>24</w:t>
            </w:r>
          </w:p>
        </w:tc>
        <w:tc>
          <w:tcPr>
            <w:tcW w:w="835" w:type="dxa"/>
            <w:vAlign w:val="center"/>
          </w:tcPr>
          <w:p w14:paraId="1BB970F5" w14:textId="77777777" w:rsidR="00AC7702" w:rsidRPr="00835F44" w:rsidRDefault="00AC7702" w:rsidP="003F5B9D">
            <w:pPr>
              <w:pStyle w:val="TAC"/>
            </w:pPr>
            <w:r w:rsidRPr="00835F44">
              <w:t>24</w:t>
            </w:r>
          </w:p>
        </w:tc>
        <w:tc>
          <w:tcPr>
            <w:tcW w:w="835" w:type="dxa"/>
            <w:vAlign w:val="center"/>
          </w:tcPr>
          <w:p w14:paraId="342F33E2" w14:textId="77777777" w:rsidR="00AC7702" w:rsidRPr="00835F44" w:rsidRDefault="00AC7702" w:rsidP="003F5B9D">
            <w:pPr>
              <w:pStyle w:val="TAC"/>
            </w:pPr>
            <w:r w:rsidRPr="00835F44">
              <w:t>24</w:t>
            </w:r>
          </w:p>
        </w:tc>
        <w:tc>
          <w:tcPr>
            <w:tcW w:w="835" w:type="dxa"/>
            <w:vAlign w:val="center"/>
          </w:tcPr>
          <w:p w14:paraId="11E62684" w14:textId="77777777" w:rsidR="00AC7702" w:rsidRPr="00835F44" w:rsidRDefault="00AC7702" w:rsidP="003F5B9D">
            <w:pPr>
              <w:pStyle w:val="TAC"/>
            </w:pPr>
            <w:r w:rsidRPr="00835F44">
              <w:t>24</w:t>
            </w:r>
          </w:p>
        </w:tc>
        <w:tc>
          <w:tcPr>
            <w:tcW w:w="835" w:type="dxa"/>
            <w:vAlign w:val="center"/>
          </w:tcPr>
          <w:p w14:paraId="45605F62" w14:textId="77777777" w:rsidR="00AC7702" w:rsidRPr="00835F44" w:rsidRDefault="00AC7702" w:rsidP="003F5B9D">
            <w:pPr>
              <w:pStyle w:val="TAC"/>
            </w:pPr>
            <w:r w:rsidRPr="00835F44">
              <w:t>24</w:t>
            </w:r>
          </w:p>
        </w:tc>
        <w:tc>
          <w:tcPr>
            <w:tcW w:w="835" w:type="dxa"/>
            <w:vAlign w:val="center"/>
          </w:tcPr>
          <w:p w14:paraId="1D380CBE" w14:textId="77777777" w:rsidR="00AC7702" w:rsidRPr="00835F44" w:rsidRDefault="00AC7702" w:rsidP="003F5B9D">
            <w:pPr>
              <w:pStyle w:val="TAC"/>
            </w:pPr>
            <w:r w:rsidRPr="00835F44">
              <w:t>24</w:t>
            </w:r>
          </w:p>
        </w:tc>
        <w:tc>
          <w:tcPr>
            <w:tcW w:w="835" w:type="dxa"/>
            <w:vAlign w:val="center"/>
          </w:tcPr>
          <w:p w14:paraId="0A4D9C35" w14:textId="77777777" w:rsidR="00AC7702" w:rsidRPr="00835F44" w:rsidRDefault="00AC7702" w:rsidP="003F5B9D">
            <w:pPr>
              <w:pStyle w:val="TAC"/>
            </w:pPr>
            <w:r w:rsidRPr="00835F44">
              <w:t>24</w:t>
            </w:r>
          </w:p>
        </w:tc>
        <w:tc>
          <w:tcPr>
            <w:tcW w:w="835" w:type="dxa"/>
            <w:vAlign w:val="center"/>
          </w:tcPr>
          <w:p w14:paraId="5E6E6628" w14:textId="77777777" w:rsidR="00AC7702" w:rsidRPr="00835F44" w:rsidRDefault="00AC7702" w:rsidP="003F5B9D">
            <w:pPr>
              <w:pStyle w:val="TAC"/>
            </w:pPr>
            <w:r w:rsidRPr="00835F44">
              <w:t>24</w:t>
            </w:r>
          </w:p>
        </w:tc>
      </w:tr>
      <w:tr w:rsidR="00495FE7" w:rsidRPr="00835F44" w14:paraId="52A69058" w14:textId="77777777" w:rsidTr="0057277A">
        <w:trPr>
          <w:jc w:val="center"/>
        </w:trPr>
        <w:tc>
          <w:tcPr>
            <w:tcW w:w="3690" w:type="dxa"/>
          </w:tcPr>
          <w:p w14:paraId="013B4B6F"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5AC9813E" w14:textId="77777777" w:rsidR="00AC7702" w:rsidRPr="00835F44" w:rsidRDefault="00AC7702" w:rsidP="003F5B9D">
            <w:pPr>
              <w:pStyle w:val="TAC"/>
            </w:pPr>
          </w:p>
        </w:tc>
        <w:tc>
          <w:tcPr>
            <w:tcW w:w="835" w:type="dxa"/>
            <w:vAlign w:val="center"/>
          </w:tcPr>
          <w:p w14:paraId="7F700FE5" w14:textId="77777777" w:rsidR="00AC7702" w:rsidRPr="00835F44" w:rsidRDefault="00AC7702" w:rsidP="003F5B9D">
            <w:pPr>
              <w:pStyle w:val="TAC"/>
            </w:pPr>
            <w:r w:rsidRPr="00835F44">
              <w:t>1</w:t>
            </w:r>
          </w:p>
        </w:tc>
        <w:tc>
          <w:tcPr>
            <w:tcW w:w="835" w:type="dxa"/>
            <w:vAlign w:val="center"/>
          </w:tcPr>
          <w:p w14:paraId="091ED0D6" w14:textId="77777777" w:rsidR="00AC7702" w:rsidRPr="00835F44" w:rsidRDefault="00AC7702" w:rsidP="003F5B9D">
            <w:pPr>
              <w:pStyle w:val="TAC"/>
            </w:pPr>
            <w:r w:rsidRPr="00835F44">
              <w:t>1</w:t>
            </w:r>
          </w:p>
        </w:tc>
        <w:tc>
          <w:tcPr>
            <w:tcW w:w="835" w:type="dxa"/>
            <w:vAlign w:val="center"/>
          </w:tcPr>
          <w:p w14:paraId="7E3E52F7" w14:textId="77777777" w:rsidR="00AC7702" w:rsidRPr="00835F44" w:rsidRDefault="00AC7702" w:rsidP="003F5B9D">
            <w:pPr>
              <w:pStyle w:val="TAC"/>
            </w:pPr>
            <w:r w:rsidRPr="00835F44">
              <w:t>1</w:t>
            </w:r>
          </w:p>
        </w:tc>
        <w:tc>
          <w:tcPr>
            <w:tcW w:w="835" w:type="dxa"/>
            <w:vAlign w:val="center"/>
          </w:tcPr>
          <w:p w14:paraId="3801DAE5" w14:textId="77777777" w:rsidR="00AC7702" w:rsidRPr="00835F44" w:rsidRDefault="00AC7702" w:rsidP="003F5B9D">
            <w:pPr>
              <w:pStyle w:val="TAC"/>
            </w:pPr>
            <w:r w:rsidRPr="00835F44">
              <w:t>1</w:t>
            </w:r>
          </w:p>
        </w:tc>
        <w:tc>
          <w:tcPr>
            <w:tcW w:w="835" w:type="dxa"/>
            <w:vAlign w:val="center"/>
          </w:tcPr>
          <w:p w14:paraId="3A376520" w14:textId="77777777" w:rsidR="00AC7702" w:rsidRPr="00835F44" w:rsidRDefault="00AC7702" w:rsidP="003F5B9D">
            <w:pPr>
              <w:pStyle w:val="TAC"/>
            </w:pPr>
            <w:r w:rsidRPr="00835F44">
              <w:t>1</w:t>
            </w:r>
          </w:p>
        </w:tc>
        <w:tc>
          <w:tcPr>
            <w:tcW w:w="835" w:type="dxa"/>
            <w:vAlign w:val="center"/>
          </w:tcPr>
          <w:p w14:paraId="7A2F3F9C" w14:textId="77777777" w:rsidR="00AC7702" w:rsidRPr="00835F44" w:rsidRDefault="00AC7702" w:rsidP="003F5B9D">
            <w:pPr>
              <w:pStyle w:val="TAC"/>
            </w:pPr>
            <w:r w:rsidRPr="00835F44">
              <w:t>1</w:t>
            </w:r>
          </w:p>
        </w:tc>
        <w:tc>
          <w:tcPr>
            <w:tcW w:w="835" w:type="dxa"/>
            <w:vAlign w:val="center"/>
          </w:tcPr>
          <w:p w14:paraId="01A82C5A" w14:textId="77777777" w:rsidR="00AC7702" w:rsidRPr="00835F44" w:rsidRDefault="00AC7702" w:rsidP="003F5B9D">
            <w:pPr>
              <w:pStyle w:val="TAC"/>
            </w:pPr>
            <w:r w:rsidRPr="00835F44">
              <w:t>1</w:t>
            </w:r>
          </w:p>
        </w:tc>
        <w:tc>
          <w:tcPr>
            <w:tcW w:w="835" w:type="dxa"/>
            <w:vAlign w:val="center"/>
          </w:tcPr>
          <w:p w14:paraId="2BBA22BB" w14:textId="77777777" w:rsidR="00AC7702" w:rsidRPr="00835F44" w:rsidRDefault="00AC7702" w:rsidP="003F5B9D">
            <w:pPr>
              <w:pStyle w:val="TAC"/>
            </w:pPr>
            <w:r w:rsidRPr="00835F44">
              <w:t>1</w:t>
            </w:r>
          </w:p>
        </w:tc>
        <w:tc>
          <w:tcPr>
            <w:tcW w:w="835" w:type="dxa"/>
            <w:vAlign w:val="center"/>
          </w:tcPr>
          <w:p w14:paraId="1ED335F4" w14:textId="77777777" w:rsidR="00AC7702" w:rsidRPr="00835F44" w:rsidRDefault="00AC7702" w:rsidP="003F5B9D">
            <w:pPr>
              <w:pStyle w:val="TAC"/>
            </w:pPr>
            <w:r w:rsidRPr="00835F44">
              <w:t>1</w:t>
            </w:r>
          </w:p>
        </w:tc>
        <w:tc>
          <w:tcPr>
            <w:tcW w:w="835" w:type="dxa"/>
            <w:vAlign w:val="center"/>
          </w:tcPr>
          <w:p w14:paraId="27C9A4B3" w14:textId="77777777" w:rsidR="00AC7702" w:rsidRPr="00835F44" w:rsidRDefault="00AC7702" w:rsidP="003F5B9D">
            <w:pPr>
              <w:pStyle w:val="TAC"/>
            </w:pPr>
            <w:r w:rsidRPr="00835F44">
              <w:t>1</w:t>
            </w:r>
          </w:p>
        </w:tc>
        <w:tc>
          <w:tcPr>
            <w:tcW w:w="835" w:type="dxa"/>
            <w:vAlign w:val="center"/>
          </w:tcPr>
          <w:p w14:paraId="7DC03B0E" w14:textId="77777777" w:rsidR="00AC7702" w:rsidRPr="00835F44" w:rsidRDefault="00AC7702" w:rsidP="003F5B9D">
            <w:pPr>
              <w:pStyle w:val="TAC"/>
            </w:pPr>
            <w:r w:rsidRPr="00835F44">
              <w:t>1</w:t>
            </w:r>
          </w:p>
        </w:tc>
      </w:tr>
      <w:tr w:rsidR="00495FE7" w:rsidRPr="00835F44" w14:paraId="6DBF3635" w14:textId="77777777" w:rsidTr="0057277A">
        <w:trPr>
          <w:jc w:val="center"/>
        </w:trPr>
        <w:tc>
          <w:tcPr>
            <w:tcW w:w="3690" w:type="dxa"/>
          </w:tcPr>
          <w:p w14:paraId="5AFC52C3"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CFFF80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2DB01A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6DC4195"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CCD50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F148C6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C6EF2"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F18EDB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A63667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F82F6"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52FB7A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2A5B34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DA7B77" w14:textId="77777777" w:rsidR="00AC7702" w:rsidRPr="00835F44" w:rsidRDefault="00AC7702" w:rsidP="00AC7702">
            <w:pPr>
              <w:keepNext/>
              <w:keepLines/>
              <w:spacing w:after="0"/>
              <w:jc w:val="center"/>
              <w:rPr>
                <w:rFonts w:ascii="Arial" w:hAnsi="Arial" w:cs="Arial"/>
                <w:sz w:val="18"/>
              </w:rPr>
            </w:pPr>
          </w:p>
        </w:tc>
      </w:tr>
      <w:tr w:rsidR="00495FE7" w:rsidRPr="00835F44" w14:paraId="40C726FF" w14:textId="77777777" w:rsidTr="0057277A">
        <w:trPr>
          <w:jc w:val="center"/>
        </w:trPr>
        <w:tc>
          <w:tcPr>
            <w:tcW w:w="3690" w:type="dxa"/>
          </w:tcPr>
          <w:p w14:paraId="5B8F6F03" w14:textId="4BE8A221"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28A2A553" w14:textId="77777777" w:rsidR="00AC7702" w:rsidRPr="00835F44" w:rsidRDefault="00AC7702" w:rsidP="003F5B9D">
            <w:pPr>
              <w:pStyle w:val="TAC"/>
            </w:pPr>
            <w:r w:rsidRPr="00835F44">
              <w:t>CBs</w:t>
            </w:r>
          </w:p>
        </w:tc>
        <w:tc>
          <w:tcPr>
            <w:tcW w:w="835" w:type="dxa"/>
            <w:vAlign w:val="center"/>
          </w:tcPr>
          <w:p w14:paraId="02AD35D3" w14:textId="77777777" w:rsidR="00AC7702" w:rsidRPr="00835F44" w:rsidRDefault="00AC7702" w:rsidP="003F5B9D">
            <w:pPr>
              <w:pStyle w:val="TAC"/>
            </w:pPr>
            <w:r w:rsidRPr="00835F44">
              <w:t>N/A</w:t>
            </w:r>
          </w:p>
        </w:tc>
        <w:tc>
          <w:tcPr>
            <w:tcW w:w="835" w:type="dxa"/>
            <w:vAlign w:val="center"/>
          </w:tcPr>
          <w:p w14:paraId="49F69CDE" w14:textId="77777777" w:rsidR="00AC7702" w:rsidRPr="00835F44" w:rsidRDefault="00AC7702" w:rsidP="003F5B9D">
            <w:pPr>
              <w:pStyle w:val="TAC"/>
            </w:pPr>
            <w:r w:rsidRPr="00835F44">
              <w:t>N/A</w:t>
            </w:r>
          </w:p>
        </w:tc>
        <w:tc>
          <w:tcPr>
            <w:tcW w:w="835" w:type="dxa"/>
            <w:vAlign w:val="center"/>
          </w:tcPr>
          <w:p w14:paraId="14ECD9DA" w14:textId="77777777" w:rsidR="00AC7702" w:rsidRPr="00835F44" w:rsidRDefault="00AC7702" w:rsidP="003F5B9D">
            <w:pPr>
              <w:pStyle w:val="TAC"/>
            </w:pPr>
            <w:r w:rsidRPr="00835F44">
              <w:t>N/A</w:t>
            </w:r>
          </w:p>
        </w:tc>
        <w:tc>
          <w:tcPr>
            <w:tcW w:w="835" w:type="dxa"/>
            <w:vAlign w:val="center"/>
          </w:tcPr>
          <w:p w14:paraId="5D6E4B92" w14:textId="77777777" w:rsidR="00AC7702" w:rsidRPr="00835F44" w:rsidRDefault="00AC7702" w:rsidP="003F5B9D">
            <w:pPr>
              <w:pStyle w:val="TAC"/>
            </w:pPr>
            <w:r w:rsidRPr="00835F44">
              <w:t>N/A</w:t>
            </w:r>
          </w:p>
        </w:tc>
        <w:tc>
          <w:tcPr>
            <w:tcW w:w="835" w:type="dxa"/>
            <w:vAlign w:val="center"/>
          </w:tcPr>
          <w:p w14:paraId="6B5615E6" w14:textId="77777777" w:rsidR="00AC7702" w:rsidRPr="00835F44" w:rsidRDefault="00AC7702" w:rsidP="003F5B9D">
            <w:pPr>
              <w:pStyle w:val="TAC"/>
            </w:pPr>
            <w:r w:rsidRPr="00835F44">
              <w:t>N/A</w:t>
            </w:r>
          </w:p>
        </w:tc>
        <w:tc>
          <w:tcPr>
            <w:tcW w:w="835" w:type="dxa"/>
            <w:vAlign w:val="center"/>
          </w:tcPr>
          <w:p w14:paraId="60930E0A" w14:textId="77777777" w:rsidR="00AC7702" w:rsidRPr="00835F44" w:rsidRDefault="00AC7702" w:rsidP="003F5B9D">
            <w:pPr>
              <w:pStyle w:val="TAC"/>
            </w:pPr>
            <w:r w:rsidRPr="00835F44">
              <w:t>N/A</w:t>
            </w:r>
          </w:p>
        </w:tc>
        <w:tc>
          <w:tcPr>
            <w:tcW w:w="835" w:type="dxa"/>
            <w:vAlign w:val="center"/>
          </w:tcPr>
          <w:p w14:paraId="048E8EA5" w14:textId="77777777" w:rsidR="00AC7702" w:rsidRPr="00835F44" w:rsidRDefault="00AC7702" w:rsidP="003F5B9D">
            <w:pPr>
              <w:pStyle w:val="TAC"/>
            </w:pPr>
            <w:r w:rsidRPr="00835F44">
              <w:t>N/A</w:t>
            </w:r>
          </w:p>
        </w:tc>
        <w:tc>
          <w:tcPr>
            <w:tcW w:w="835" w:type="dxa"/>
            <w:vAlign w:val="center"/>
          </w:tcPr>
          <w:p w14:paraId="6C0310D4" w14:textId="77777777" w:rsidR="00AC7702" w:rsidRPr="00835F44" w:rsidRDefault="00AC7702" w:rsidP="003F5B9D">
            <w:pPr>
              <w:pStyle w:val="TAC"/>
            </w:pPr>
            <w:r w:rsidRPr="00835F44">
              <w:t>N/A</w:t>
            </w:r>
          </w:p>
        </w:tc>
        <w:tc>
          <w:tcPr>
            <w:tcW w:w="835" w:type="dxa"/>
            <w:vAlign w:val="center"/>
          </w:tcPr>
          <w:p w14:paraId="4CA97A65" w14:textId="77777777" w:rsidR="00AC7702" w:rsidRPr="00835F44" w:rsidRDefault="00AC7702" w:rsidP="003F5B9D">
            <w:pPr>
              <w:pStyle w:val="TAC"/>
            </w:pPr>
            <w:r w:rsidRPr="00835F44">
              <w:t>N/A</w:t>
            </w:r>
          </w:p>
        </w:tc>
        <w:tc>
          <w:tcPr>
            <w:tcW w:w="835" w:type="dxa"/>
            <w:vAlign w:val="center"/>
          </w:tcPr>
          <w:p w14:paraId="1CC94564" w14:textId="77777777" w:rsidR="00AC7702" w:rsidRPr="00835F44" w:rsidRDefault="00AC7702" w:rsidP="003F5B9D">
            <w:pPr>
              <w:pStyle w:val="TAC"/>
            </w:pPr>
            <w:r w:rsidRPr="00835F44">
              <w:t>N/A</w:t>
            </w:r>
          </w:p>
        </w:tc>
        <w:tc>
          <w:tcPr>
            <w:tcW w:w="835" w:type="dxa"/>
            <w:vAlign w:val="center"/>
          </w:tcPr>
          <w:p w14:paraId="7077D8DA" w14:textId="77777777" w:rsidR="00AC7702" w:rsidRPr="00835F44" w:rsidRDefault="00AC7702" w:rsidP="003F5B9D">
            <w:pPr>
              <w:pStyle w:val="TAC"/>
            </w:pPr>
            <w:r w:rsidRPr="00835F44">
              <w:t>N/A</w:t>
            </w:r>
          </w:p>
        </w:tc>
      </w:tr>
      <w:tr w:rsidR="00495FE7" w:rsidRPr="00835F44" w14:paraId="60EDC7B6" w14:textId="77777777" w:rsidTr="0057277A">
        <w:trPr>
          <w:jc w:val="center"/>
        </w:trPr>
        <w:tc>
          <w:tcPr>
            <w:tcW w:w="3690" w:type="dxa"/>
          </w:tcPr>
          <w:p w14:paraId="332FCB98" w14:textId="581DF44D"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4BA26095" w14:textId="77777777" w:rsidR="00AC7702" w:rsidRPr="00835F44" w:rsidRDefault="00AC7702" w:rsidP="003F5B9D">
            <w:pPr>
              <w:pStyle w:val="TAC"/>
            </w:pPr>
            <w:r w:rsidRPr="00835F44">
              <w:t>CBs</w:t>
            </w:r>
          </w:p>
        </w:tc>
        <w:tc>
          <w:tcPr>
            <w:tcW w:w="835" w:type="dxa"/>
            <w:vAlign w:val="center"/>
          </w:tcPr>
          <w:p w14:paraId="2F601038" w14:textId="77777777" w:rsidR="00AC7702" w:rsidRPr="00835F44" w:rsidRDefault="00AC7702" w:rsidP="003F5B9D">
            <w:pPr>
              <w:pStyle w:val="TAC"/>
            </w:pPr>
            <w:r w:rsidRPr="00835F44">
              <w:t>1</w:t>
            </w:r>
          </w:p>
        </w:tc>
        <w:tc>
          <w:tcPr>
            <w:tcW w:w="835" w:type="dxa"/>
            <w:vAlign w:val="center"/>
          </w:tcPr>
          <w:p w14:paraId="135AF0E4" w14:textId="77777777" w:rsidR="00AC7702" w:rsidRPr="00835F44" w:rsidRDefault="00AC7702" w:rsidP="003F5B9D">
            <w:pPr>
              <w:pStyle w:val="TAC"/>
            </w:pPr>
            <w:r w:rsidRPr="00835F44">
              <w:t>1</w:t>
            </w:r>
          </w:p>
        </w:tc>
        <w:tc>
          <w:tcPr>
            <w:tcW w:w="835" w:type="dxa"/>
            <w:vAlign w:val="center"/>
          </w:tcPr>
          <w:p w14:paraId="22D80551" w14:textId="77777777" w:rsidR="00AC7702" w:rsidRPr="00835F44" w:rsidRDefault="00AC7702" w:rsidP="003F5B9D">
            <w:pPr>
              <w:pStyle w:val="TAC"/>
            </w:pPr>
            <w:r w:rsidRPr="00835F44">
              <w:t>1</w:t>
            </w:r>
          </w:p>
        </w:tc>
        <w:tc>
          <w:tcPr>
            <w:tcW w:w="835" w:type="dxa"/>
            <w:vAlign w:val="center"/>
          </w:tcPr>
          <w:p w14:paraId="5450A787" w14:textId="77777777" w:rsidR="00AC7702" w:rsidRPr="00835F44" w:rsidRDefault="00AC7702" w:rsidP="003F5B9D">
            <w:pPr>
              <w:pStyle w:val="TAC"/>
            </w:pPr>
            <w:r w:rsidRPr="00835F44">
              <w:t>1</w:t>
            </w:r>
          </w:p>
        </w:tc>
        <w:tc>
          <w:tcPr>
            <w:tcW w:w="835" w:type="dxa"/>
            <w:vAlign w:val="center"/>
          </w:tcPr>
          <w:p w14:paraId="3537BB3D" w14:textId="77777777" w:rsidR="00AC7702" w:rsidRPr="00835F44" w:rsidRDefault="00AC7702" w:rsidP="003F5B9D">
            <w:pPr>
              <w:pStyle w:val="TAC"/>
            </w:pPr>
            <w:r w:rsidRPr="00835F44">
              <w:t>1</w:t>
            </w:r>
          </w:p>
        </w:tc>
        <w:tc>
          <w:tcPr>
            <w:tcW w:w="835" w:type="dxa"/>
            <w:vAlign w:val="center"/>
          </w:tcPr>
          <w:p w14:paraId="3616DACB" w14:textId="77777777" w:rsidR="00AC7702" w:rsidRPr="00835F44" w:rsidRDefault="00AC7702" w:rsidP="003F5B9D">
            <w:pPr>
              <w:pStyle w:val="TAC"/>
            </w:pPr>
            <w:r w:rsidRPr="00835F44">
              <w:t>1</w:t>
            </w:r>
          </w:p>
        </w:tc>
        <w:tc>
          <w:tcPr>
            <w:tcW w:w="835" w:type="dxa"/>
            <w:vAlign w:val="center"/>
          </w:tcPr>
          <w:p w14:paraId="25D46A1A" w14:textId="77777777" w:rsidR="00AC7702" w:rsidRPr="00835F44" w:rsidRDefault="00AC7702" w:rsidP="003F5B9D">
            <w:pPr>
              <w:pStyle w:val="TAC"/>
            </w:pPr>
            <w:r w:rsidRPr="00835F44">
              <w:t>1</w:t>
            </w:r>
          </w:p>
        </w:tc>
        <w:tc>
          <w:tcPr>
            <w:tcW w:w="835" w:type="dxa"/>
            <w:vAlign w:val="center"/>
          </w:tcPr>
          <w:p w14:paraId="60F71E71" w14:textId="77777777" w:rsidR="00AC7702" w:rsidRPr="00835F44" w:rsidRDefault="00AC7702" w:rsidP="003F5B9D">
            <w:pPr>
              <w:pStyle w:val="TAC"/>
            </w:pPr>
            <w:r w:rsidRPr="00835F44">
              <w:t>2</w:t>
            </w:r>
          </w:p>
        </w:tc>
        <w:tc>
          <w:tcPr>
            <w:tcW w:w="835" w:type="dxa"/>
            <w:vAlign w:val="center"/>
          </w:tcPr>
          <w:p w14:paraId="0357BB55" w14:textId="77777777" w:rsidR="00AC7702" w:rsidRPr="00835F44" w:rsidRDefault="00AC7702" w:rsidP="003F5B9D">
            <w:pPr>
              <w:pStyle w:val="TAC"/>
            </w:pPr>
            <w:r w:rsidRPr="00835F44">
              <w:t>2</w:t>
            </w:r>
          </w:p>
        </w:tc>
        <w:tc>
          <w:tcPr>
            <w:tcW w:w="835" w:type="dxa"/>
            <w:vAlign w:val="center"/>
          </w:tcPr>
          <w:p w14:paraId="57BA5D08" w14:textId="77777777" w:rsidR="00AC7702" w:rsidRPr="00835F44" w:rsidRDefault="00AC7702" w:rsidP="003F5B9D">
            <w:pPr>
              <w:pStyle w:val="TAC"/>
            </w:pPr>
            <w:r w:rsidRPr="00835F44">
              <w:t>2</w:t>
            </w:r>
          </w:p>
        </w:tc>
        <w:tc>
          <w:tcPr>
            <w:tcW w:w="835" w:type="dxa"/>
            <w:vAlign w:val="center"/>
          </w:tcPr>
          <w:p w14:paraId="238FDBBE" w14:textId="77777777" w:rsidR="00AC7702" w:rsidRPr="00835F44" w:rsidRDefault="00AC7702" w:rsidP="003F5B9D">
            <w:pPr>
              <w:pStyle w:val="TAC"/>
            </w:pPr>
            <w:r w:rsidRPr="00835F44">
              <w:t>3</w:t>
            </w:r>
          </w:p>
        </w:tc>
      </w:tr>
      <w:tr w:rsidR="00495FE7" w:rsidRPr="00835F44" w14:paraId="5B09FF9E" w14:textId="77777777" w:rsidTr="0057277A">
        <w:trPr>
          <w:jc w:val="center"/>
        </w:trPr>
        <w:tc>
          <w:tcPr>
            <w:tcW w:w="3690" w:type="dxa"/>
          </w:tcPr>
          <w:p w14:paraId="1D137A18"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F3FB08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64F62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144035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941244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318B0ED"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548295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6800F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FA13A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0D15E5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B1CF39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0B8D1D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D57594F" w14:textId="77777777" w:rsidR="00AC7702" w:rsidRPr="00835F44" w:rsidRDefault="00AC7702" w:rsidP="00AC7702">
            <w:pPr>
              <w:keepNext/>
              <w:keepLines/>
              <w:spacing w:after="0"/>
              <w:jc w:val="center"/>
              <w:rPr>
                <w:rFonts w:ascii="Arial" w:hAnsi="Arial" w:cs="Arial"/>
                <w:sz w:val="18"/>
              </w:rPr>
            </w:pPr>
          </w:p>
        </w:tc>
      </w:tr>
      <w:tr w:rsidR="00495FE7" w:rsidRPr="00835F44" w14:paraId="32AA5431" w14:textId="77777777" w:rsidTr="0057277A">
        <w:trPr>
          <w:jc w:val="center"/>
        </w:trPr>
        <w:tc>
          <w:tcPr>
            <w:tcW w:w="3690" w:type="dxa"/>
          </w:tcPr>
          <w:p w14:paraId="29A03B06" w14:textId="3079E537"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03051ADE" w14:textId="77777777" w:rsidR="00AC7702" w:rsidRPr="00835F44" w:rsidRDefault="00AC7702" w:rsidP="003F5B9D">
            <w:pPr>
              <w:pStyle w:val="TAC"/>
            </w:pPr>
            <w:r w:rsidRPr="00835F44">
              <w:t>Bits</w:t>
            </w:r>
          </w:p>
        </w:tc>
        <w:tc>
          <w:tcPr>
            <w:tcW w:w="835" w:type="dxa"/>
            <w:vAlign w:val="center"/>
          </w:tcPr>
          <w:p w14:paraId="75E46746" w14:textId="77777777" w:rsidR="00AC7702" w:rsidRPr="00835F44" w:rsidRDefault="00AC7702" w:rsidP="003F5B9D">
            <w:pPr>
              <w:pStyle w:val="TAC"/>
            </w:pPr>
            <w:r w:rsidRPr="00835F44">
              <w:t>N/A</w:t>
            </w:r>
          </w:p>
        </w:tc>
        <w:tc>
          <w:tcPr>
            <w:tcW w:w="835" w:type="dxa"/>
            <w:vAlign w:val="center"/>
          </w:tcPr>
          <w:p w14:paraId="565AE436" w14:textId="77777777" w:rsidR="00AC7702" w:rsidRPr="00835F44" w:rsidRDefault="00AC7702" w:rsidP="003F5B9D">
            <w:pPr>
              <w:pStyle w:val="TAC"/>
            </w:pPr>
            <w:r w:rsidRPr="00835F44">
              <w:t>N/A</w:t>
            </w:r>
          </w:p>
        </w:tc>
        <w:tc>
          <w:tcPr>
            <w:tcW w:w="835" w:type="dxa"/>
            <w:vAlign w:val="center"/>
          </w:tcPr>
          <w:p w14:paraId="77F1DF3A" w14:textId="77777777" w:rsidR="00AC7702" w:rsidRPr="00835F44" w:rsidRDefault="00AC7702" w:rsidP="003F5B9D">
            <w:pPr>
              <w:pStyle w:val="TAC"/>
            </w:pPr>
            <w:r w:rsidRPr="00835F44">
              <w:t>N/A</w:t>
            </w:r>
          </w:p>
        </w:tc>
        <w:tc>
          <w:tcPr>
            <w:tcW w:w="835" w:type="dxa"/>
            <w:vAlign w:val="center"/>
          </w:tcPr>
          <w:p w14:paraId="150DBEB1" w14:textId="77777777" w:rsidR="00AC7702" w:rsidRPr="00835F44" w:rsidRDefault="00AC7702" w:rsidP="003F5B9D">
            <w:pPr>
              <w:pStyle w:val="TAC"/>
            </w:pPr>
            <w:r w:rsidRPr="00835F44">
              <w:t>N/A</w:t>
            </w:r>
          </w:p>
        </w:tc>
        <w:tc>
          <w:tcPr>
            <w:tcW w:w="835" w:type="dxa"/>
            <w:vAlign w:val="center"/>
          </w:tcPr>
          <w:p w14:paraId="4B594146" w14:textId="77777777" w:rsidR="00AC7702" w:rsidRPr="00835F44" w:rsidRDefault="00AC7702" w:rsidP="003F5B9D">
            <w:pPr>
              <w:pStyle w:val="TAC"/>
            </w:pPr>
            <w:r w:rsidRPr="00835F44">
              <w:t>N/A</w:t>
            </w:r>
          </w:p>
        </w:tc>
        <w:tc>
          <w:tcPr>
            <w:tcW w:w="835" w:type="dxa"/>
            <w:vAlign w:val="center"/>
          </w:tcPr>
          <w:p w14:paraId="3A2A0461" w14:textId="77777777" w:rsidR="00AC7702" w:rsidRPr="00835F44" w:rsidRDefault="00AC7702" w:rsidP="003F5B9D">
            <w:pPr>
              <w:pStyle w:val="TAC"/>
            </w:pPr>
            <w:r w:rsidRPr="00835F44">
              <w:t>N/A</w:t>
            </w:r>
          </w:p>
        </w:tc>
        <w:tc>
          <w:tcPr>
            <w:tcW w:w="835" w:type="dxa"/>
            <w:vAlign w:val="center"/>
          </w:tcPr>
          <w:p w14:paraId="78F6D0EE" w14:textId="77777777" w:rsidR="00AC7702" w:rsidRPr="00835F44" w:rsidRDefault="00AC7702" w:rsidP="003F5B9D">
            <w:pPr>
              <w:pStyle w:val="TAC"/>
            </w:pPr>
            <w:r w:rsidRPr="00835F44">
              <w:t>N/A</w:t>
            </w:r>
          </w:p>
        </w:tc>
        <w:tc>
          <w:tcPr>
            <w:tcW w:w="835" w:type="dxa"/>
            <w:vAlign w:val="center"/>
          </w:tcPr>
          <w:p w14:paraId="2FBA368B" w14:textId="77777777" w:rsidR="00AC7702" w:rsidRPr="00835F44" w:rsidRDefault="00AC7702" w:rsidP="003F5B9D">
            <w:pPr>
              <w:pStyle w:val="TAC"/>
            </w:pPr>
            <w:r w:rsidRPr="00835F44">
              <w:t>N/A</w:t>
            </w:r>
          </w:p>
        </w:tc>
        <w:tc>
          <w:tcPr>
            <w:tcW w:w="835" w:type="dxa"/>
            <w:vAlign w:val="center"/>
          </w:tcPr>
          <w:p w14:paraId="15CB448C" w14:textId="77777777" w:rsidR="00AC7702" w:rsidRPr="00835F44" w:rsidRDefault="00AC7702" w:rsidP="003F5B9D">
            <w:pPr>
              <w:pStyle w:val="TAC"/>
            </w:pPr>
            <w:r w:rsidRPr="00835F44">
              <w:t>N/A</w:t>
            </w:r>
          </w:p>
        </w:tc>
        <w:tc>
          <w:tcPr>
            <w:tcW w:w="835" w:type="dxa"/>
            <w:vAlign w:val="center"/>
          </w:tcPr>
          <w:p w14:paraId="32115E5D" w14:textId="77777777" w:rsidR="00AC7702" w:rsidRPr="00835F44" w:rsidRDefault="00AC7702" w:rsidP="003F5B9D">
            <w:pPr>
              <w:pStyle w:val="TAC"/>
            </w:pPr>
            <w:r w:rsidRPr="00835F44">
              <w:t>N/A</w:t>
            </w:r>
          </w:p>
        </w:tc>
        <w:tc>
          <w:tcPr>
            <w:tcW w:w="835" w:type="dxa"/>
            <w:vAlign w:val="center"/>
          </w:tcPr>
          <w:p w14:paraId="5F5DF5C4" w14:textId="77777777" w:rsidR="00AC7702" w:rsidRPr="00835F44" w:rsidRDefault="00AC7702" w:rsidP="003F5B9D">
            <w:pPr>
              <w:pStyle w:val="TAC"/>
            </w:pPr>
            <w:r w:rsidRPr="00835F44">
              <w:t>N/A</w:t>
            </w:r>
          </w:p>
        </w:tc>
      </w:tr>
      <w:tr w:rsidR="00495FE7" w:rsidRPr="00835F44" w14:paraId="18C2FB2D" w14:textId="77777777" w:rsidTr="0057277A">
        <w:trPr>
          <w:jc w:val="center"/>
        </w:trPr>
        <w:tc>
          <w:tcPr>
            <w:tcW w:w="3690" w:type="dxa"/>
          </w:tcPr>
          <w:p w14:paraId="4B6CBC88" w14:textId="1032215E"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25899A5B" w14:textId="77777777" w:rsidR="00AC7702" w:rsidRPr="00835F44" w:rsidRDefault="00AC7702" w:rsidP="003F5B9D">
            <w:pPr>
              <w:pStyle w:val="TAC"/>
            </w:pPr>
            <w:r w:rsidRPr="00835F44">
              <w:t>Bits</w:t>
            </w:r>
          </w:p>
        </w:tc>
        <w:tc>
          <w:tcPr>
            <w:tcW w:w="835" w:type="dxa"/>
            <w:vAlign w:val="center"/>
          </w:tcPr>
          <w:p w14:paraId="2AF34C95" w14:textId="77777777" w:rsidR="00AC7702" w:rsidRPr="00835F44" w:rsidRDefault="00AC7702" w:rsidP="003F5B9D">
            <w:pPr>
              <w:pStyle w:val="TAC"/>
            </w:pPr>
            <w:r w:rsidRPr="00835F44">
              <w:t>9504</w:t>
            </w:r>
          </w:p>
        </w:tc>
        <w:tc>
          <w:tcPr>
            <w:tcW w:w="835" w:type="dxa"/>
            <w:vAlign w:val="center"/>
          </w:tcPr>
          <w:p w14:paraId="52CDBA75" w14:textId="77777777" w:rsidR="00AC7702" w:rsidRPr="00835F44" w:rsidRDefault="00AC7702" w:rsidP="003F5B9D">
            <w:pPr>
              <w:pStyle w:val="TAC"/>
            </w:pPr>
            <w:r w:rsidRPr="00835F44">
              <w:t>20736</w:t>
            </w:r>
          </w:p>
        </w:tc>
        <w:tc>
          <w:tcPr>
            <w:tcW w:w="835" w:type="dxa"/>
            <w:vAlign w:val="center"/>
          </w:tcPr>
          <w:p w14:paraId="3976FB89" w14:textId="77777777" w:rsidR="00AC7702" w:rsidRPr="00835F44" w:rsidRDefault="00AC7702" w:rsidP="003F5B9D">
            <w:pPr>
              <w:pStyle w:val="TAC"/>
            </w:pPr>
            <w:r w:rsidRPr="00835F44">
              <w:t>32832</w:t>
            </w:r>
          </w:p>
        </w:tc>
        <w:tc>
          <w:tcPr>
            <w:tcW w:w="835" w:type="dxa"/>
            <w:vAlign w:val="center"/>
          </w:tcPr>
          <w:p w14:paraId="249C993A" w14:textId="77777777" w:rsidR="00AC7702" w:rsidRPr="00835F44" w:rsidRDefault="00AC7702" w:rsidP="003F5B9D">
            <w:pPr>
              <w:pStyle w:val="TAC"/>
            </w:pPr>
            <w:r w:rsidRPr="00835F44">
              <w:t>44064</w:t>
            </w:r>
          </w:p>
        </w:tc>
        <w:tc>
          <w:tcPr>
            <w:tcW w:w="835" w:type="dxa"/>
            <w:vAlign w:val="center"/>
          </w:tcPr>
          <w:p w14:paraId="26AF1379" w14:textId="77777777" w:rsidR="00AC7702" w:rsidRPr="00835F44" w:rsidRDefault="00AC7702" w:rsidP="003F5B9D">
            <w:pPr>
              <w:pStyle w:val="TAC"/>
            </w:pPr>
            <w:r w:rsidRPr="00835F44">
              <w:t>56160</w:t>
            </w:r>
          </w:p>
        </w:tc>
        <w:tc>
          <w:tcPr>
            <w:tcW w:w="835" w:type="dxa"/>
            <w:vAlign w:val="center"/>
          </w:tcPr>
          <w:p w14:paraId="258AD4C9" w14:textId="77777777" w:rsidR="00AC7702" w:rsidRPr="00835F44" w:rsidRDefault="00AC7702" w:rsidP="003F5B9D">
            <w:pPr>
              <w:pStyle w:val="TAC"/>
            </w:pPr>
            <w:r w:rsidRPr="00835F44">
              <w:t>67392</w:t>
            </w:r>
          </w:p>
        </w:tc>
        <w:tc>
          <w:tcPr>
            <w:tcW w:w="835" w:type="dxa"/>
            <w:vAlign w:val="center"/>
          </w:tcPr>
          <w:p w14:paraId="5A11F5F7" w14:textId="77777777" w:rsidR="00AC7702" w:rsidRPr="00835F44" w:rsidRDefault="00AC7702" w:rsidP="003F5B9D">
            <w:pPr>
              <w:pStyle w:val="TAC"/>
            </w:pPr>
            <w:r w:rsidRPr="00835F44">
              <w:t>91584</w:t>
            </w:r>
          </w:p>
        </w:tc>
        <w:tc>
          <w:tcPr>
            <w:tcW w:w="835" w:type="dxa"/>
            <w:vAlign w:val="center"/>
          </w:tcPr>
          <w:p w14:paraId="7E15E17D" w14:textId="77777777" w:rsidR="00AC7702" w:rsidRPr="00835F44" w:rsidRDefault="00AC7702" w:rsidP="003F5B9D">
            <w:pPr>
              <w:pStyle w:val="TAC"/>
            </w:pPr>
            <w:r w:rsidRPr="00835F44">
              <w:t>114912</w:t>
            </w:r>
          </w:p>
        </w:tc>
        <w:tc>
          <w:tcPr>
            <w:tcW w:w="835" w:type="dxa"/>
            <w:vAlign w:val="center"/>
          </w:tcPr>
          <w:p w14:paraId="287873AB" w14:textId="77777777" w:rsidR="00AC7702" w:rsidRPr="00835F44" w:rsidRDefault="00AC7702" w:rsidP="003F5B9D">
            <w:pPr>
              <w:pStyle w:val="TAC"/>
            </w:pPr>
            <w:r w:rsidRPr="00835F44">
              <w:t>139968</w:t>
            </w:r>
          </w:p>
        </w:tc>
        <w:tc>
          <w:tcPr>
            <w:tcW w:w="835" w:type="dxa"/>
            <w:vAlign w:val="center"/>
          </w:tcPr>
          <w:p w14:paraId="2FFA3952" w14:textId="77777777" w:rsidR="00AC7702" w:rsidRPr="00835F44" w:rsidRDefault="00AC7702" w:rsidP="003F5B9D">
            <w:pPr>
              <w:pStyle w:val="TAC"/>
            </w:pPr>
            <w:r w:rsidRPr="00835F44">
              <w:t>187488</w:t>
            </w:r>
          </w:p>
        </w:tc>
        <w:tc>
          <w:tcPr>
            <w:tcW w:w="835" w:type="dxa"/>
            <w:vAlign w:val="center"/>
          </w:tcPr>
          <w:p w14:paraId="2D75BC3B" w14:textId="77777777" w:rsidR="00AC7702" w:rsidRPr="00835F44" w:rsidRDefault="00AC7702" w:rsidP="003F5B9D">
            <w:pPr>
              <w:pStyle w:val="TAC"/>
            </w:pPr>
            <w:r w:rsidRPr="00835F44">
              <w:t>235872</w:t>
            </w:r>
          </w:p>
        </w:tc>
      </w:tr>
      <w:tr w:rsidR="00495FE7" w:rsidRPr="00835F44" w14:paraId="02E98411" w14:textId="77777777" w:rsidTr="0057277A">
        <w:trPr>
          <w:trHeight w:val="70"/>
          <w:jc w:val="center"/>
        </w:trPr>
        <w:tc>
          <w:tcPr>
            <w:tcW w:w="3690" w:type="dxa"/>
          </w:tcPr>
          <w:p w14:paraId="0B2ABBBA" w14:textId="77777777" w:rsidR="00AC7702" w:rsidRPr="00835F44" w:rsidRDefault="00AC7702" w:rsidP="003F5B9D">
            <w:pPr>
              <w:pStyle w:val="TAL"/>
              <w:rPr>
                <w:rFonts w:eastAsia="SimSun"/>
              </w:rPr>
            </w:pPr>
            <w:r w:rsidRPr="00835F44">
              <w:rPr>
                <w:rFonts w:eastAsia="SimSun"/>
              </w:rPr>
              <w:t>Max. Throughput averaged over 1 frame</w:t>
            </w:r>
          </w:p>
        </w:tc>
        <w:tc>
          <w:tcPr>
            <w:tcW w:w="1093" w:type="dxa"/>
            <w:vAlign w:val="center"/>
          </w:tcPr>
          <w:p w14:paraId="017081E6" w14:textId="77777777" w:rsidR="00AC7702" w:rsidRPr="00835F44" w:rsidRDefault="00AC7702" w:rsidP="003F5B9D">
            <w:pPr>
              <w:pStyle w:val="TAC"/>
            </w:pPr>
            <w:r w:rsidRPr="00835F44">
              <w:t>Mbps</w:t>
            </w:r>
          </w:p>
        </w:tc>
        <w:tc>
          <w:tcPr>
            <w:tcW w:w="835" w:type="dxa"/>
            <w:vAlign w:val="center"/>
          </w:tcPr>
          <w:p w14:paraId="5434184A" w14:textId="6E36BC22" w:rsidR="00AC7702" w:rsidRPr="00835F44" w:rsidRDefault="0053710D" w:rsidP="003F5B9D">
            <w:pPr>
              <w:pStyle w:val="TAC"/>
            </w:pPr>
            <w:r w:rsidRPr="00835F44">
              <w:t>8.166</w:t>
            </w:r>
          </w:p>
        </w:tc>
        <w:tc>
          <w:tcPr>
            <w:tcW w:w="835" w:type="dxa"/>
            <w:vAlign w:val="center"/>
          </w:tcPr>
          <w:p w14:paraId="6D94B083" w14:textId="44DC4BE7" w:rsidR="00AC7702" w:rsidRPr="00835F44" w:rsidRDefault="0053710D" w:rsidP="003F5B9D">
            <w:pPr>
              <w:pStyle w:val="TAC"/>
            </w:pPr>
            <w:r w:rsidRPr="00835F44">
              <w:t>17.750</w:t>
            </w:r>
          </w:p>
        </w:tc>
        <w:tc>
          <w:tcPr>
            <w:tcW w:w="835" w:type="dxa"/>
            <w:vAlign w:val="center"/>
          </w:tcPr>
          <w:p w14:paraId="7C4490E4" w14:textId="5258B7F4" w:rsidR="00AC7702" w:rsidRPr="00835F44" w:rsidRDefault="0053710D" w:rsidP="003F5B9D">
            <w:pPr>
              <w:pStyle w:val="TAC"/>
            </w:pPr>
            <w:r w:rsidRPr="00835F44">
              <w:t>28.169</w:t>
            </w:r>
          </w:p>
        </w:tc>
        <w:tc>
          <w:tcPr>
            <w:tcW w:w="835" w:type="dxa"/>
            <w:vAlign w:val="center"/>
          </w:tcPr>
          <w:p w14:paraId="6D776C0B" w14:textId="30960015" w:rsidR="00AC7702" w:rsidRPr="00835F44" w:rsidRDefault="0053710D" w:rsidP="003F5B9D">
            <w:pPr>
              <w:pStyle w:val="TAC"/>
            </w:pPr>
            <w:r w:rsidRPr="00835F44">
              <w:t>37.198</w:t>
            </w:r>
          </w:p>
        </w:tc>
        <w:tc>
          <w:tcPr>
            <w:tcW w:w="835" w:type="dxa"/>
            <w:vAlign w:val="center"/>
          </w:tcPr>
          <w:p w14:paraId="1978CD85" w14:textId="058DE373" w:rsidR="00AC7702" w:rsidRPr="00835F44" w:rsidRDefault="0053710D" w:rsidP="003F5B9D">
            <w:pPr>
              <w:pStyle w:val="TAC"/>
            </w:pPr>
            <w:r w:rsidRPr="00835F44">
              <w:t>48.444</w:t>
            </w:r>
          </w:p>
        </w:tc>
        <w:tc>
          <w:tcPr>
            <w:tcW w:w="835" w:type="dxa"/>
            <w:vAlign w:val="center"/>
          </w:tcPr>
          <w:p w14:paraId="4A7133F8" w14:textId="2F5B60A3" w:rsidR="00AC7702" w:rsidRPr="00835F44" w:rsidRDefault="0053710D" w:rsidP="003F5B9D">
            <w:pPr>
              <w:pStyle w:val="TAC"/>
            </w:pPr>
            <w:r w:rsidRPr="00835F44">
              <w:t>57.446</w:t>
            </w:r>
          </w:p>
        </w:tc>
        <w:tc>
          <w:tcPr>
            <w:tcW w:w="835" w:type="dxa"/>
            <w:vAlign w:val="center"/>
          </w:tcPr>
          <w:p w14:paraId="73E383F6" w14:textId="5F9706FC" w:rsidR="00AC7702" w:rsidRPr="00835F44" w:rsidRDefault="0053710D" w:rsidP="003F5B9D">
            <w:pPr>
              <w:pStyle w:val="TAC"/>
            </w:pPr>
            <w:r w:rsidRPr="00835F44">
              <w:t>78.857</w:t>
            </w:r>
          </w:p>
        </w:tc>
        <w:tc>
          <w:tcPr>
            <w:tcW w:w="835" w:type="dxa"/>
            <w:vAlign w:val="center"/>
          </w:tcPr>
          <w:p w14:paraId="7A4A7085" w14:textId="3FF3CD1C" w:rsidR="00AC7702" w:rsidRPr="00835F44" w:rsidRDefault="0053710D" w:rsidP="003F5B9D">
            <w:pPr>
              <w:pStyle w:val="TAC"/>
            </w:pPr>
            <w:r w:rsidRPr="00835F44">
              <w:t>99.194</w:t>
            </w:r>
          </w:p>
        </w:tc>
        <w:tc>
          <w:tcPr>
            <w:tcW w:w="835" w:type="dxa"/>
            <w:vAlign w:val="center"/>
          </w:tcPr>
          <w:p w14:paraId="14CB9DC6" w14:textId="071083AA" w:rsidR="00AC7702" w:rsidRPr="00835F44" w:rsidRDefault="0053710D" w:rsidP="003F5B9D">
            <w:pPr>
              <w:pStyle w:val="TAC"/>
            </w:pPr>
            <w:r w:rsidRPr="00835F44">
              <w:t>119.407</w:t>
            </w:r>
          </w:p>
        </w:tc>
        <w:tc>
          <w:tcPr>
            <w:tcW w:w="835" w:type="dxa"/>
            <w:vAlign w:val="center"/>
          </w:tcPr>
          <w:p w14:paraId="6270675B" w14:textId="1F97D818" w:rsidR="00AC7702" w:rsidRPr="00835F44" w:rsidRDefault="0053710D" w:rsidP="003F5B9D">
            <w:pPr>
              <w:pStyle w:val="TAC"/>
            </w:pPr>
            <w:r w:rsidRPr="00835F44">
              <w:t>162.334</w:t>
            </w:r>
          </w:p>
        </w:tc>
        <w:tc>
          <w:tcPr>
            <w:tcW w:w="835" w:type="dxa"/>
            <w:vAlign w:val="center"/>
          </w:tcPr>
          <w:p w14:paraId="0D39F144" w14:textId="1F49C133" w:rsidR="00AC7702" w:rsidRPr="00835F44" w:rsidRDefault="0053710D" w:rsidP="003F5B9D">
            <w:pPr>
              <w:pStyle w:val="TAC"/>
            </w:pPr>
            <w:r w:rsidRPr="00835F44">
              <w:t>202.866</w:t>
            </w:r>
          </w:p>
        </w:tc>
      </w:tr>
      <w:tr w:rsidR="00AC7702" w:rsidRPr="00835F44" w14:paraId="1CF65D99" w14:textId="77777777" w:rsidTr="0057277A">
        <w:trPr>
          <w:trHeight w:val="70"/>
          <w:jc w:val="center"/>
        </w:trPr>
        <w:tc>
          <w:tcPr>
            <w:tcW w:w="13968" w:type="dxa"/>
            <w:gridSpan w:val="13"/>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lastRenderedPageBreak/>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1.1pt;height:11.1pt" o:ole="">
                  <v:imagedata r:id="rId14" o:title=""/>
                </v:shape>
                <o:OLEObject Type="Embed" ProgID="Equation.3" ShapeID="_x0000_i1042" DrawAspect="Content" ObjectID="_1742322075"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i, if mod(i,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i, if mod(i,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i, if mod(i,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F5B9D">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34" w:name="_Toc21343201"/>
      <w:bookmarkStart w:id="435" w:name="_Toc29770167"/>
      <w:bookmarkStart w:id="436" w:name="_Toc29799666"/>
      <w:bookmarkStart w:id="437" w:name="_Toc37254890"/>
      <w:bookmarkStart w:id="438" w:name="_Toc37255533"/>
      <w:bookmarkStart w:id="439" w:name="_Toc45887558"/>
      <w:bookmarkStart w:id="440" w:name="_Toc53172295"/>
      <w:bookmarkStart w:id="441" w:name="_Toc61357060"/>
      <w:bookmarkStart w:id="442" w:name="_Toc67913929"/>
      <w:bookmarkStart w:id="443" w:name="_Toc75469746"/>
      <w:bookmarkStart w:id="444" w:name="_Toc76508236"/>
      <w:bookmarkStart w:id="445" w:name="_Toc83193137"/>
      <w:r w:rsidRPr="00835F44">
        <w:lastRenderedPageBreak/>
        <w:t>A.4</w:t>
      </w:r>
      <w:r w:rsidRPr="00835F44">
        <w:tab/>
        <w:t>CSI reference measurement channels</w:t>
      </w:r>
      <w:bookmarkEnd w:id="434"/>
      <w:bookmarkEnd w:id="435"/>
      <w:bookmarkEnd w:id="436"/>
      <w:bookmarkEnd w:id="437"/>
      <w:bookmarkEnd w:id="438"/>
      <w:bookmarkEnd w:id="439"/>
      <w:bookmarkEnd w:id="440"/>
      <w:bookmarkEnd w:id="441"/>
      <w:bookmarkEnd w:id="442"/>
      <w:bookmarkEnd w:id="443"/>
      <w:bookmarkEnd w:id="444"/>
      <w:bookmarkEnd w:id="445"/>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46" w:name="_Toc21343202"/>
      <w:bookmarkStart w:id="447" w:name="_Toc29770168"/>
      <w:bookmarkStart w:id="448" w:name="_Toc29799667"/>
      <w:bookmarkStart w:id="449" w:name="_Toc37254891"/>
      <w:bookmarkStart w:id="450" w:name="_Toc37255534"/>
      <w:bookmarkStart w:id="451" w:name="_Toc45887559"/>
      <w:bookmarkStart w:id="452" w:name="_Toc53172296"/>
      <w:bookmarkStart w:id="453" w:name="_Toc61357061"/>
      <w:bookmarkStart w:id="454" w:name="_Toc67913930"/>
      <w:bookmarkStart w:id="455" w:name="_Toc75469747"/>
      <w:bookmarkStart w:id="456" w:name="_Toc76508237"/>
      <w:bookmarkStart w:id="457" w:name="_Toc83193138"/>
      <w:r w:rsidRPr="00835F44">
        <w:rPr>
          <w:lang w:val="it-IT"/>
        </w:rPr>
        <w:t>A.5</w:t>
      </w:r>
      <w:r w:rsidRPr="00835F44">
        <w:rPr>
          <w:lang w:val="it-IT"/>
        </w:rPr>
        <w:tab/>
        <w:t>OFDMA Channel Noise Generator (OCNG)</w:t>
      </w:r>
      <w:bookmarkEnd w:id="446"/>
      <w:bookmarkEnd w:id="447"/>
      <w:bookmarkEnd w:id="448"/>
      <w:bookmarkEnd w:id="449"/>
      <w:bookmarkEnd w:id="450"/>
      <w:bookmarkEnd w:id="451"/>
      <w:bookmarkEnd w:id="452"/>
      <w:bookmarkEnd w:id="453"/>
      <w:bookmarkEnd w:id="454"/>
      <w:bookmarkEnd w:id="455"/>
      <w:bookmarkEnd w:id="456"/>
      <w:bookmarkEnd w:id="457"/>
    </w:p>
    <w:p w14:paraId="78C101E8" w14:textId="77777777" w:rsidR="00281553" w:rsidRPr="00835F44" w:rsidRDefault="00492F1D" w:rsidP="0052172B">
      <w:pPr>
        <w:pStyle w:val="Heading2"/>
      </w:pPr>
      <w:bookmarkStart w:id="458" w:name="_Toc21343203"/>
      <w:bookmarkStart w:id="459" w:name="_Toc29770169"/>
      <w:bookmarkStart w:id="460" w:name="_Toc29799668"/>
      <w:bookmarkStart w:id="461" w:name="_Toc37254892"/>
      <w:bookmarkStart w:id="462" w:name="_Toc37255535"/>
      <w:bookmarkStart w:id="463" w:name="_Toc45887560"/>
      <w:bookmarkStart w:id="464" w:name="_Toc53172297"/>
      <w:bookmarkStart w:id="465" w:name="_Toc61357062"/>
      <w:bookmarkStart w:id="466" w:name="_Toc67913931"/>
      <w:bookmarkStart w:id="467" w:name="_Toc75469748"/>
      <w:bookmarkStart w:id="468" w:name="_Toc76508238"/>
      <w:bookmarkStart w:id="469" w:name="_Toc83193139"/>
      <w:r w:rsidRPr="00835F44">
        <w:t>A.5.1</w:t>
      </w:r>
      <w:r w:rsidRPr="00835F44">
        <w:tab/>
        <w:t>OCNG Patterns for FDD</w:t>
      </w:r>
      <w:bookmarkEnd w:id="458"/>
      <w:bookmarkEnd w:id="459"/>
      <w:bookmarkEnd w:id="460"/>
      <w:bookmarkEnd w:id="461"/>
      <w:bookmarkEnd w:id="462"/>
      <w:bookmarkEnd w:id="463"/>
      <w:bookmarkEnd w:id="464"/>
      <w:bookmarkEnd w:id="465"/>
      <w:bookmarkEnd w:id="466"/>
      <w:bookmarkEnd w:id="467"/>
      <w:bookmarkEnd w:id="468"/>
      <w:bookmarkEnd w:id="469"/>
    </w:p>
    <w:p w14:paraId="1F730A42" w14:textId="77777777" w:rsidR="00AC7702" w:rsidRPr="00835F44" w:rsidRDefault="00AC7702" w:rsidP="00EC4FD1">
      <w:pPr>
        <w:pStyle w:val="Heading3"/>
        <w:rPr>
          <w:snapToGrid w:val="0"/>
        </w:rPr>
      </w:pPr>
      <w:bookmarkStart w:id="470" w:name="_Toc21343204"/>
      <w:bookmarkStart w:id="471" w:name="_Toc29770170"/>
      <w:bookmarkStart w:id="472" w:name="_Toc29799669"/>
      <w:bookmarkStart w:id="473" w:name="_Toc37254893"/>
      <w:bookmarkStart w:id="474" w:name="_Toc37255536"/>
      <w:bookmarkStart w:id="475" w:name="_Toc45887561"/>
      <w:bookmarkStart w:id="476" w:name="_Toc53172298"/>
      <w:bookmarkStart w:id="477" w:name="_Toc61357063"/>
      <w:bookmarkStart w:id="478" w:name="_Toc67913932"/>
      <w:bookmarkStart w:id="479" w:name="_Toc75469749"/>
      <w:bookmarkStart w:id="480" w:name="_Toc76508239"/>
      <w:bookmarkStart w:id="481" w:name="_Toc83193140"/>
      <w:r w:rsidRPr="00835F44">
        <w:rPr>
          <w:snapToGrid w:val="0"/>
        </w:rPr>
        <w:t>A.5.1.1</w:t>
      </w:r>
      <w:r w:rsidRPr="00835F44">
        <w:rPr>
          <w:snapToGrid w:val="0"/>
        </w:rPr>
        <w:tab/>
        <w:t>OCNG FDD pattern 1: Generic OCNG FDD Pattern for all unused REs</w:t>
      </w:r>
      <w:bookmarkEnd w:id="470"/>
      <w:bookmarkEnd w:id="471"/>
      <w:bookmarkEnd w:id="472"/>
      <w:bookmarkEnd w:id="473"/>
      <w:bookmarkEnd w:id="474"/>
      <w:bookmarkEnd w:id="475"/>
      <w:bookmarkEnd w:id="476"/>
      <w:bookmarkEnd w:id="477"/>
      <w:bookmarkEnd w:id="478"/>
      <w:bookmarkEnd w:id="479"/>
      <w:bookmarkEnd w:id="480"/>
      <w:bookmarkEnd w:id="481"/>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REs refer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482" w:name="_Toc21343205"/>
      <w:bookmarkStart w:id="483" w:name="_Toc29770171"/>
      <w:bookmarkStart w:id="484" w:name="_Toc29799670"/>
      <w:bookmarkStart w:id="485" w:name="_Toc37254894"/>
      <w:bookmarkStart w:id="486" w:name="_Toc37255537"/>
      <w:bookmarkStart w:id="487" w:name="_Toc45887562"/>
      <w:bookmarkStart w:id="488" w:name="_Toc53172299"/>
      <w:bookmarkStart w:id="489" w:name="_Toc61357064"/>
      <w:bookmarkStart w:id="490" w:name="_Toc67913933"/>
      <w:bookmarkStart w:id="491" w:name="_Toc75469750"/>
      <w:bookmarkStart w:id="492" w:name="_Toc76508240"/>
      <w:bookmarkStart w:id="493" w:name="_Toc83193141"/>
      <w:r w:rsidRPr="00835F44">
        <w:t>A.5.2</w:t>
      </w:r>
      <w:r w:rsidRPr="00835F44">
        <w:tab/>
        <w:t>OCNG Patterns for TDD</w:t>
      </w:r>
      <w:bookmarkEnd w:id="482"/>
      <w:bookmarkEnd w:id="483"/>
      <w:bookmarkEnd w:id="484"/>
      <w:bookmarkEnd w:id="485"/>
      <w:bookmarkEnd w:id="486"/>
      <w:bookmarkEnd w:id="487"/>
      <w:bookmarkEnd w:id="488"/>
      <w:bookmarkEnd w:id="489"/>
      <w:bookmarkEnd w:id="490"/>
      <w:bookmarkEnd w:id="491"/>
      <w:bookmarkEnd w:id="492"/>
      <w:bookmarkEnd w:id="493"/>
    </w:p>
    <w:p w14:paraId="4D0D5128" w14:textId="77777777" w:rsidR="00AC7702" w:rsidRPr="00835F44" w:rsidRDefault="00AC7702" w:rsidP="00EC4FD1">
      <w:pPr>
        <w:pStyle w:val="Heading3"/>
        <w:rPr>
          <w:snapToGrid w:val="0"/>
        </w:rPr>
      </w:pPr>
      <w:bookmarkStart w:id="494" w:name="_Toc21343206"/>
      <w:bookmarkStart w:id="495" w:name="_Toc29770172"/>
      <w:bookmarkStart w:id="496" w:name="_Toc29799671"/>
      <w:bookmarkStart w:id="497" w:name="_Toc37254895"/>
      <w:bookmarkStart w:id="498" w:name="_Toc37255538"/>
      <w:bookmarkStart w:id="499" w:name="_Toc45887563"/>
      <w:bookmarkStart w:id="500" w:name="_Toc53172300"/>
      <w:bookmarkStart w:id="501" w:name="_Toc61357065"/>
      <w:bookmarkStart w:id="502" w:name="_Toc67913934"/>
      <w:bookmarkStart w:id="503" w:name="_Toc75469751"/>
      <w:bookmarkStart w:id="504" w:name="_Toc76508241"/>
      <w:bookmarkStart w:id="505" w:name="_Toc83193142"/>
      <w:r w:rsidRPr="00835F44">
        <w:rPr>
          <w:snapToGrid w:val="0"/>
        </w:rPr>
        <w:t>A.5.2.1</w:t>
      </w:r>
      <w:r w:rsidRPr="00835F44">
        <w:rPr>
          <w:snapToGrid w:val="0"/>
        </w:rPr>
        <w:tab/>
        <w:t>OCNG TDD pattern 1: Generic OCNG TDD Pattern for all unused REs</w:t>
      </w:r>
      <w:bookmarkEnd w:id="494"/>
      <w:bookmarkEnd w:id="495"/>
      <w:bookmarkEnd w:id="496"/>
      <w:bookmarkEnd w:id="497"/>
      <w:bookmarkEnd w:id="498"/>
      <w:bookmarkEnd w:id="499"/>
      <w:bookmarkEnd w:id="500"/>
      <w:bookmarkEnd w:id="501"/>
      <w:bookmarkEnd w:id="502"/>
      <w:bookmarkEnd w:id="503"/>
      <w:bookmarkEnd w:id="504"/>
      <w:bookmarkEnd w:id="505"/>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REs refer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06" w:name="_Toc21343207"/>
      <w:bookmarkStart w:id="507" w:name="_Toc29770173"/>
      <w:bookmarkStart w:id="508" w:name="_Toc29799672"/>
      <w:bookmarkStart w:id="509" w:name="_Toc37254896"/>
      <w:bookmarkStart w:id="510" w:name="_Toc37255539"/>
      <w:bookmarkStart w:id="511" w:name="_Toc45887564"/>
      <w:bookmarkStart w:id="512" w:name="_Toc53172301"/>
      <w:bookmarkStart w:id="513" w:name="_Toc61357066"/>
      <w:bookmarkStart w:id="514" w:name="_Toc67913935"/>
      <w:bookmarkStart w:id="515" w:name="_Toc75469752"/>
      <w:bookmarkStart w:id="516" w:name="_Toc76508242"/>
      <w:bookmarkStart w:id="517" w:name="_Toc83193143"/>
      <w:r w:rsidRPr="006A3628">
        <w:rPr>
          <w:lang w:val="fr-FR"/>
        </w:rPr>
        <w:t>A.6</w:t>
      </w:r>
      <w:r w:rsidRPr="006A3628">
        <w:rPr>
          <w:lang w:val="fr-FR"/>
        </w:rPr>
        <w:tab/>
      </w:r>
      <w:r w:rsidR="00EC4FD1" w:rsidRPr="006A3628">
        <w:rPr>
          <w:lang w:val="fr-FR"/>
        </w:rPr>
        <w:t>Void</w:t>
      </w:r>
      <w:bookmarkEnd w:id="506"/>
      <w:bookmarkEnd w:id="507"/>
      <w:bookmarkEnd w:id="508"/>
      <w:bookmarkEnd w:id="509"/>
      <w:bookmarkEnd w:id="510"/>
      <w:bookmarkEnd w:id="511"/>
      <w:bookmarkEnd w:id="512"/>
      <w:bookmarkEnd w:id="513"/>
      <w:bookmarkEnd w:id="514"/>
      <w:bookmarkEnd w:id="515"/>
      <w:bookmarkEnd w:id="516"/>
      <w:bookmarkEnd w:id="517"/>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18" w:name="_Toc21343208"/>
      <w:bookmarkStart w:id="519" w:name="_Toc29770174"/>
      <w:bookmarkStart w:id="520" w:name="_Toc29799673"/>
      <w:bookmarkStart w:id="521" w:name="_Toc37254897"/>
      <w:bookmarkStart w:id="522" w:name="_Toc37255540"/>
      <w:bookmarkStart w:id="523" w:name="_Toc45887565"/>
      <w:bookmarkStart w:id="524" w:name="_Toc53172302"/>
      <w:bookmarkStart w:id="525" w:name="_Toc61357067"/>
      <w:bookmarkStart w:id="526" w:name="_Toc67913936"/>
      <w:bookmarkStart w:id="527" w:name="_Toc75469753"/>
      <w:bookmarkStart w:id="528" w:name="_Toc76508243"/>
      <w:bookmarkStart w:id="529" w:name="_Toc83193144"/>
      <w:r w:rsidRPr="006A3628">
        <w:rPr>
          <w:lang w:val="fr-FR"/>
        </w:rPr>
        <w:lastRenderedPageBreak/>
        <w:t>Annex B</w:t>
      </w:r>
      <w:r w:rsidR="00C40F13" w:rsidRPr="006A3628">
        <w:rPr>
          <w:lang w:val="fr-FR"/>
        </w:rPr>
        <w:t xml:space="preserve"> (informative)</w:t>
      </w:r>
      <w:r w:rsidRPr="006A3628">
        <w:rPr>
          <w:lang w:val="fr-FR"/>
        </w:rPr>
        <w:t>: Void</w:t>
      </w:r>
      <w:bookmarkEnd w:id="518"/>
      <w:bookmarkEnd w:id="519"/>
      <w:bookmarkEnd w:id="520"/>
      <w:bookmarkEnd w:id="521"/>
      <w:bookmarkEnd w:id="522"/>
      <w:bookmarkEnd w:id="523"/>
      <w:bookmarkEnd w:id="524"/>
      <w:bookmarkEnd w:id="525"/>
      <w:bookmarkEnd w:id="526"/>
      <w:bookmarkEnd w:id="527"/>
      <w:bookmarkEnd w:id="528"/>
      <w:bookmarkEnd w:id="529"/>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30" w:name="_Toc21343209"/>
      <w:bookmarkStart w:id="531" w:name="_Toc29770175"/>
      <w:bookmarkStart w:id="532" w:name="_Toc29799674"/>
      <w:bookmarkStart w:id="533" w:name="_Toc37254898"/>
      <w:bookmarkStart w:id="534" w:name="_Toc37255541"/>
      <w:bookmarkStart w:id="535" w:name="_Toc45887566"/>
      <w:bookmarkStart w:id="536" w:name="_Toc53172303"/>
      <w:bookmarkStart w:id="537" w:name="_Toc61357068"/>
      <w:bookmarkStart w:id="538" w:name="_Toc67913937"/>
      <w:bookmarkStart w:id="539" w:name="_Toc75469754"/>
      <w:bookmarkStart w:id="540" w:name="_Toc76508244"/>
      <w:bookmarkStart w:id="541" w:name="_Toc83193145"/>
      <w:r w:rsidRPr="00835F44">
        <w:lastRenderedPageBreak/>
        <w:t>Annex C (informative):</w:t>
      </w:r>
      <w:r w:rsidRPr="00835F44">
        <w:br/>
        <w:t>Downlink physical channels</w:t>
      </w:r>
      <w:bookmarkEnd w:id="530"/>
      <w:bookmarkEnd w:id="531"/>
      <w:bookmarkEnd w:id="532"/>
      <w:bookmarkEnd w:id="533"/>
      <w:bookmarkEnd w:id="534"/>
      <w:bookmarkEnd w:id="535"/>
      <w:bookmarkEnd w:id="536"/>
      <w:bookmarkEnd w:id="537"/>
      <w:bookmarkEnd w:id="538"/>
      <w:bookmarkEnd w:id="539"/>
      <w:bookmarkEnd w:id="540"/>
      <w:bookmarkEnd w:id="541"/>
    </w:p>
    <w:p w14:paraId="5969F40D" w14:textId="77777777" w:rsidR="00EC4FD1" w:rsidRPr="00835F44" w:rsidRDefault="00EC4FD1" w:rsidP="00EC4FD1"/>
    <w:p w14:paraId="50C48D42" w14:textId="77777777" w:rsidR="00FB64AB" w:rsidRPr="00835F44" w:rsidRDefault="00FB64AB" w:rsidP="00EC4FD1">
      <w:pPr>
        <w:pStyle w:val="Heading1"/>
      </w:pPr>
      <w:bookmarkStart w:id="542" w:name="_Toc21343210"/>
      <w:bookmarkStart w:id="543" w:name="_Toc29770176"/>
      <w:bookmarkStart w:id="544" w:name="_Toc29799675"/>
      <w:bookmarkStart w:id="545" w:name="_Toc37254899"/>
      <w:bookmarkStart w:id="546" w:name="_Toc37255542"/>
      <w:bookmarkStart w:id="547" w:name="_Toc45887567"/>
      <w:bookmarkStart w:id="548" w:name="_Toc53172304"/>
      <w:bookmarkStart w:id="549" w:name="_Toc61357069"/>
      <w:bookmarkStart w:id="550" w:name="_Toc67913938"/>
      <w:bookmarkStart w:id="551" w:name="_Toc75469755"/>
      <w:bookmarkStart w:id="552" w:name="_Toc76508245"/>
      <w:bookmarkStart w:id="553" w:name="_Toc83193146"/>
      <w:r w:rsidRPr="00835F44">
        <w:t>C</w:t>
      </w:r>
      <w:r w:rsidR="00EC4FD1" w:rsidRPr="00835F44">
        <w:t>.1</w:t>
      </w:r>
      <w:r w:rsidR="00EC4FD1" w:rsidRPr="00835F44">
        <w:tab/>
      </w:r>
      <w:r w:rsidRPr="00835F44">
        <w:t>General</w:t>
      </w:r>
      <w:bookmarkEnd w:id="542"/>
      <w:bookmarkEnd w:id="543"/>
      <w:bookmarkEnd w:id="544"/>
      <w:bookmarkEnd w:id="545"/>
      <w:bookmarkEnd w:id="546"/>
      <w:bookmarkEnd w:id="547"/>
      <w:bookmarkEnd w:id="548"/>
      <w:bookmarkEnd w:id="549"/>
      <w:bookmarkEnd w:id="550"/>
      <w:bookmarkEnd w:id="551"/>
      <w:bookmarkEnd w:id="552"/>
      <w:bookmarkEnd w:id="553"/>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54" w:name="_Toc21343211"/>
      <w:bookmarkStart w:id="555" w:name="_Toc29770177"/>
      <w:bookmarkStart w:id="556" w:name="_Toc29799676"/>
      <w:bookmarkStart w:id="557" w:name="_Toc37254900"/>
      <w:bookmarkStart w:id="558" w:name="_Toc37255543"/>
      <w:bookmarkStart w:id="559" w:name="_Toc45887568"/>
      <w:bookmarkStart w:id="560" w:name="_Toc53172305"/>
      <w:bookmarkStart w:id="561" w:name="_Toc61357070"/>
      <w:bookmarkStart w:id="562" w:name="_Toc67913939"/>
      <w:bookmarkStart w:id="563" w:name="_Toc75469756"/>
      <w:bookmarkStart w:id="564" w:name="_Toc76508246"/>
      <w:bookmarkStart w:id="565" w:name="_Toc83193147"/>
      <w:r w:rsidRPr="00835F44">
        <w:t>C</w:t>
      </w:r>
      <w:r w:rsidR="00EC4FD1" w:rsidRPr="00835F44">
        <w:t>.2</w:t>
      </w:r>
      <w:r w:rsidR="00EC4FD1" w:rsidRPr="00835F44">
        <w:tab/>
        <w:t>Setup</w:t>
      </w:r>
      <w:bookmarkEnd w:id="554"/>
      <w:bookmarkEnd w:id="555"/>
      <w:bookmarkEnd w:id="556"/>
      <w:bookmarkEnd w:id="557"/>
      <w:bookmarkEnd w:id="558"/>
      <w:bookmarkEnd w:id="559"/>
      <w:bookmarkEnd w:id="560"/>
      <w:bookmarkEnd w:id="561"/>
      <w:bookmarkEnd w:id="562"/>
      <w:bookmarkEnd w:id="563"/>
      <w:bookmarkEnd w:id="564"/>
      <w:bookmarkEnd w:id="565"/>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66" w:name="_Toc21343212"/>
      <w:bookmarkStart w:id="567" w:name="_Toc29770178"/>
      <w:bookmarkStart w:id="568" w:name="_Toc29799677"/>
      <w:bookmarkStart w:id="569" w:name="_Toc37254901"/>
      <w:bookmarkStart w:id="570" w:name="_Toc37255544"/>
      <w:bookmarkStart w:id="571" w:name="_Toc45887569"/>
      <w:bookmarkStart w:id="572" w:name="_Toc53172306"/>
      <w:bookmarkStart w:id="573" w:name="_Toc61357071"/>
      <w:bookmarkStart w:id="574" w:name="_Toc67913940"/>
      <w:bookmarkStart w:id="575" w:name="_Toc75469757"/>
      <w:bookmarkStart w:id="576" w:name="_Toc76508247"/>
      <w:bookmarkStart w:id="577" w:name="_Toc83193148"/>
      <w:r w:rsidRPr="00835F44">
        <w:rPr>
          <w:rFonts w:eastAsia="Yu Mincho"/>
        </w:rPr>
        <w:t>C.3</w:t>
      </w:r>
      <w:r w:rsidR="00EC4FD1" w:rsidRPr="00835F44">
        <w:rPr>
          <w:rFonts w:eastAsia="Yu Mincho"/>
        </w:rPr>
        <w:tab/>
      </w:r>
      <w:r w:rsidRPr="00835F44">
        <w:rPr>
          <w:rFonts w:eastAsia="Yu Mincho"/>
        </w:rPr>
        <w:t>Connection</w:t>
      </w:r>
      <w:bookmarkEnd w:id="566"/>
      <w:bookmarkEnd w:id="567"/>
      <w:bookmarkEnd w:id="568"/>
      <w:bookmarkEnd w:id="569"/>
      <w:bookmarkEnd w:id="570"/>
      <w:bookmarkEnd w:id="571"/>
      <w:bookmarkEnd w:id="572"/>
      <w:bookmarkEnd w:id="573"/>
      <w:bookmarkEnd w:id="574"/>
      <w:bookmarkEnd w:id="575"/>
      <w:bookmarkEnd w:id="576"/>
      <w:bookmarkEnd w:id="577"/>
    </w:p>
    <w:p w14:paraId="11D935D8" w14:textId="77777777" w:rsidR="00FB64AB" w:rsidRPr="00835F44" w:rsidRDefault="00FB64AB" w:rsidP="0052172B">
      <w:pPr>
        <w:pStyle w:val="Heading2"/>
        <w:rPr>
          <w:rFonts w:eastAsiaTheme="minorEastAsia"/>
        </w:rPr>
      </w:pPr>
      <w:bookmarkStart w:id="578" w:name="_Toc21343213"/>
      <w:bookmarkStart w:id="579" w:name="_Toc29770179"/>
      <w:bookmarkStart w:id="580" w:name="_Toc29799678"/>
      <w:bookmarkStart w:id="581" w:name="_Toc37254902"/>
      <w:bookmarkStart w:id="582" w:name="_Toc37255545"/>
      <w:bookmarkStart w:id="583" w:name="_Toc45887570"/>
      <w:bookmarkStart w:id="584" w:name="_Toc53172307"/>
      <w:bookmarkStart w:id="585" w:name="_Toc61357072"/>
      <w:bookmarkStart w:id="586" w:name="_Toc67913941"/>
      <w:bookmarkStart w:id="587" w:name="_Toc75469758"/>
      <w:bookmarkStart w:id="588" w:name="_Toc76508248"/>
      <w:bookmarkStart w:id="589" w:name="_Toc83193149"/>
      <w:r w:rsidRPr="00835F44">
        <w:t>C</w:t>
      </w:r>
      <w:r w:rsidRPr="00835F44">
        <w:rPr>
          <w:rFonts w:eastAsiaTheme="minorEastAsia"/>
        </w:rPr>
        <w:t>.3.1</w:t>
      </w:r>
      <w:r w:rsidRPr="00835F44">
        <w:rPr>
          <w:rFonts w:eastAsiaTheme="minorEastAsia"/>
        </w:rPr>
        <w:tab/>
        <w:t>Measurement of Receiver Characteristics</w:t>
      </w:r>
      <w:bookmarkEnd w:id="578"/>
      <w:bookmarkEnd w:id="579"/>
      <w:bookmarkEnd w:id="580"/>
      <w:bookmarkEnd w:id="581"/>
      <w:bookmarkEnd w:id="582"/>
      <w:bookmarkEnd w:id="583"/>
      <w:bookmarkEnd w:id="584"/>
      <w:bookmarkEnd w:id="585"/>
      <w:bookmarkEnd w:id="586"/>
      <w:bookmarkEnd w:id="587"/>
      <w:bookmarkEnd w:id="588"/>
      <w:bookmarkEnd w:id="589"/>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No boosting is applied to any of the channels except PDSCH DMRS. For PDSCH DMRS, 3 dB power boosting is applied assuming DMRS Type 1 configuration when DMRS and PDSCH are TDM</w:t>
            </w:r>
            <w:r w:rsidR="00495FE7" w:rsidRPr="00835F44">
              <w:t>'</w:t>
            </w:r>
            <w:r w:rsidRPr="00835F44">
              <w:t>ed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590" w:name="_Toc21343214"/>
      <w:bookmarkStart w:id="591" w:name="_Toc29770180"/>
      <w:bookmarkStart w:id="592" w:name="_Toc29799679"/>
      <w:bookmarkStart w:id="593" w:name="_Toc37254903"/>
      <w:bookmarkStart w:id="594" w:name="_Toc37255546"/>
      <w:bookmarkStart w:id="595" w:name="_Toc45887571"/>
      <w:bookmarkStart w:id="596" w:name="_Toc53172308"/>
      <w:bookmarkStart w:id="597" w:name="_Toc61357073"/>
      <w:bookmarkStart w:id="598" w:name="_Toc67913942"/>
      <w:bookmarkStart w:id="599" w:name="_Toc75469759"/>
      <w:bookmarkStart w:id="600" w:name="_Toc76508249"/>
      <w:bookmarkStart w:id="601" w:name="_Toc83193150"/>
      <w:r w:rsidRPr="00835F44">
        <w:rPr>
          <w:rFonts w:eastAsia="Yu Mincho"/>
        </w:rPr>
        <w:lastRenderedPageBreak/>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590"/>
      <w:bookmarkEnd w:id="591"/>
      <w:bookmarkEnd w:id="592"/>
      <w:bookmarkEnd w:id="593"/>
      <w:bookmarkEnd w:id="594"/>
      <w:bookmarkEnd w:id="595"/>
      <w:bookmarkEnd w:id="596"/>
      <w:bookmarkEnd w:id="597"/>
      <w:bookmarkEnd w:id="598"/>
      <w:bookmarkEnd w:id="599"/>
      <w:bookmarkEnd w:id="600"/>
      <w:bookmarkEnd w:id="601"/>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02" w:name="_Toc21343215"/>
      <w:bookmarkStart w:id="603" w:name="_Toc29770181"/>
      <w:bookmarkStart w:id="604" w:name="_Toc29799680"/>
      <w:bookmarkStart w:id="605" w:name="_Toc37254904"/>
      <w:bookmarkStart w:id="606" w:name="_Toc37255547"/>
      <w:bookmarkStart w:id="607" w:name="_Toc45887572"/>
      <w:bookmarkStart w:id="608" w:name="_Toc53172309"/>
      <w:bookmarkStart w:id="609" w:name="_Toc61357074"/>
      <w:bookmarkStart w:id="610" w:name="_Toc67913943"/>
      <w:bookmarkStart w:id="611" w:name="_Toc75469760"/>
      <w:bookmarkStart w:id="612" w:name="_Toc76508250"/>
      <w:bookmarkStart w:id="613" w:name="_Toc83193151"/>
      <w:r w:rsidRPr="00835F44">
        <w:rPr>
          <w:rFonts w:eastAsia="Yu Mincho"/>
        </w:rPr>
        <w:t>D.1</w:t>
      </w:r>
      <w:r w:rsidR="007F0F1E" w:rsidRPr="00835F44">
        <w:rPr>
          <w:rFonts w:eastAsia="Yu Mincho"/>
        </w:rPr>
        <w:tab/>
      </w:r>
      <w:r w:rsidRPr="00835F44">
        <w:rPr>
          <w:rFonts w:eastAsia="Yu Mincho"/>
        </w:rPr>
        <w:t>General</w:t>
      </w:r>
      <w:bookmarkEnd w:id="602"/>
      <w:bookmarkEnd w:id="603"/>
      <w:bookmarkEnd w:id="604"/>
      <w:bookmarkEnd w:id="605"/>
      <w:bookmarkEnd w:id="606"/>
      <w:bookmarkEnd w:id="607"/>
      <w:bookmarkEnd w:id="608"/>
      <w:bookmarkEnd w:id="609"/>
      <w:bookmarkEnd w:id="610"/>
      <w:bookmarkEnd w:id="611"/>
      <w:bookmarkEnd w:id="612"/>
      <w:bookmarkEnd w:id="613"/>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For NR bands with F</w:t>
      </w:r>
      <w:r w:rsidRPr="00835F44">
        <w:rPr>
          <w:rFonts w:eastAsia="Yu Mincho"/>
          <w:vertAlign w:val="subscript"/>
        </w:rPr>
        <w:t>DL_high</w:t>
      </w:r>
      <w:r w:rsidRPr="00835F44">
        <w:rPr>
          <w:rFonts w:eastAsia="Yu Mincho"/>
        </w:rPr>
        <w:t xml:space="preserve"> &lt; 2700 MHz and F</w:t>
      </w:r>
      <w:r w:rsidRPr="00835F44">
        <w:rPr>
          <w:rFonts w:eastAsia="Yu Mincho"/>
          <w:vertAlign w:val="subscript"/>
        </w:rPr>
        <w:t>UL_high</w:t>
      </w:r>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For NR bands with F</w:t>
      </w:r>
      <w:r w:rsidRPr="00835F44">
        <w:rPr>
          <w:rFonts w:eastAsia="Yu Mincho"/>
          <w:vertAlign w:val="subscript"/>
        </w:rPr>
        <w:t>DL_low</w:t>
      </w:r>
      <w:r w:rsidRPr="00835F44">
        <w:rPr>
          <w:rFonts w:eastAsia="Yu Mincho"/>
        </w:rPr>
        <w:t xml:space="preserve"> ≥ 3300 MHz and F</w:t>
      </w:r>
      <w:r w:rsidRPr="00835F44">
        <w:rPr>
          <w:rFonts w:eastAsia="Yu Mincho"/>
          <w:vertAlign w:val="subscript"/>
        </w:rPr>
        <w:t>UL_low</w:t>
      </w:r>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77777777" w:rsidR="004707A1" w:rsidRPr="00835F44" w:rsidRDefault="004707A1" w:rsidP="004707A1">
      <w:pPr>
        <w:pStyle w:val="Heading1"/>
      </w:pPr>
      <w:bookmarkStart w:id="614" w:name="_Toc21343216"/>
      <w:bookmarkStart w:id="615" w:name="_Toc29770182"/>
      <w:bookmarkStart w:id="616" w:name="_Toc29799681"/>
      <w:bookmarkStart w:id="617" w:name="_Toc37254905"/>
      <w:bookmarkStart w:id="618" w:name="_Toc37255548"/>
      <w:bookmarkStart w:id="619" w:name="_Toc45887573"/>
      <w:bookmarkStart w:id="620" w:name="_Toc53172310"/>
      <w:bookmarkStart w:id="621" w:name="_Toc61357075"/>
      <w:bookmarkStart w:id="622" w:name="_Toc67913944"/>
      <w:bookmarkStart w:id="623" w:name="_Toc75469761"/>
      <w:bookmarkStart w:id="624" w:name="_Toc76508251"/>
      <w:bookmarkStart w:id="625" w:name="_Toc83193152"/>
      <w:r w:rsidRPr="00835F44">
        <w:t>D.2</w:t>
      </w:r>
      <w:r w:rsidRPr="00835F44">
        <w:tab/>
        <w:t>Interference signals</w:t>
      </w:r>
      <w:bookmarkEnd w:id="614"/>
      <w:bookmarkEnd w:id="615"/>
      <w:bookmarkEnd w:id="616"/>
      <w:bookmarkEnd w:id="617"/>
      <w:bookmarkEnd w:id="618"/>
      <w:bookmarkEnd w:id="619"/>
      <w:bookmarkEnd w:id="620"/>
      <w:bookmarkEnd w:id="621"/>
      <w:bookmarkEnd w:id="622"/>
      <w:bookmarkEnd w:id="623"/>
      <w:bookmarkEnd w:id="624"/>
      <w:bookmarkEnd w:id="625"/>
    </w:p>
    <w:p w14:paraId="6858EF20" w14:textId="11121689" w:rsidR="004707A1" w:rsidRPr="00835F44" w:rsidRDefault="004707A1" w:rsidP="004707A1">
      <w:pPr>
        <w:rPr>
          <w:rFonts w:cs="v5.0.0"/>
          <w:snapToGrid w:val="0"/>
        </w:rPr>
      </w:pPr>
      <w:r w:rsidRPr="00835F44">
        <w:rPr>
          <w:rFonts w:cs="v5.0.0"/>
          <w:snapToGrid w:val="0"/>
        </w:rPr>
        <w:t xml:space="preserve">Table D.2-1 </w:t>
      </w:r>
      <w:r w:rsidR="003B11B1" w:rsidRPr="00835F44">
        <w:rPr>
          <w:rFonts w:cs="v5.0.0"/>
          <w:snapToGrid w:val="0"/>
        </w:rPr>
        <w:t xml:space="preserve">and Table D.2-4 </w:t>
      </w:r>
      <w:r w:rsidRPr="00835F44">
        <w:rPr>
          <w:rFonts w:cs="v5.0.0"/>
          <w:snapToGrid w:val="0"/>
        </w:rPr>
        <w:t>describes the modulated interferer for different channel bandwidth options</w:t>
      </w:r>
      <w:r w:rsidRPr="00835F44">
        <w:rPr>
          <w:rFonts w:cs="v5.0.0" w:hint="eastAsia"/>
          <w:snapToGrid w:val="0"/>
          <w:lang w:eastAsia="zh-CN"/>
        </w:rPr>
        <w:t xml:space="preserve"> for NR band lower than 2700MHz</w:t>
      </w:r>
      <w:r w:rsidRPr="00835F44">
        <w:rPr>
          <w:rFonts w:cs="v5.0.0"/>
          <w:snapToGrid w:val="0"/>
        </w:rPr>
        <w:t>.</w:t>
      </w:r>
    </w:p>
    <w:p w14:paraId="36DA86B4" w14:textId="19844235" w:rsidR="004707A1" w:rsidRPr="00835F44" w:rsidRDefault="004707A1" w:rsidP="004707A1">
      <w:pPr>
        <w:pStyle w:val="TH"/>
        <w:rPr>
          <w:lang w:eastAsia="zh-CN"/>
        </w:rPr>
      </w:pPr>
      <w:r w:rsidRPr="00835F44">
        <w:t xml:space="preserve">Table D.2-1: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rPr>
          <w:lang w:eastAsia="zh-CN"/>
        </w:rPr>
        <w:t>F</w:t>
      </w:r>
      <w:r w:rsidRPr="00835F44">
        <w:rPr>
          <w:vertAlign w:val="subscript"/>
          <w:lang w:eastAsia="zh-CN"/>
        </w:rPr>
        <w:t>DL_high</w:t>
      </w:r>
      <w:r w:rsidR="008D6812" w:rsidRPr="00835F44">
        <w:rPr>
          <w:vertAlign w:val="subscript"/>
          <w:lang w:eastAsia="zh-CN"/>
        </w:rPr>
        <w:t xml:space="preserve"> </w:t>
      </w:r>
      <w:r w:rsidRPr="00835F44">
        <w:rPr>
          <w:lang w:eastAsia="zh-CN"/>
        </w:rPr>
        <w:t>&lt; 2700 MHz and F</w:t>
      </w:r>
      <w:r w:rsidRPr="00835F44">
        <w:rPr>
          <w:vertAlign w:val="subscript"/>
          <w:lang w:eastAsia="zh-CN"/>
        </w:rPr>
        <w:t>UL_high</w:t>
      </w:r>
      <w:r w:rsidR="008D6812" w:rsidRPr="00835F44">
        <w:rPr>
          <w:vertAlign w:val="subscript"/>
          <w:lang w:eastAsia="zh-CN"/>
        </w:rPr>
        <w:t xml:space="preserve"> </w:t>
      </w:r>
      <w:r w:rsidRPr="00835F4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E530E" w:rsidRPr="00835F44" w14:paraId="67471486" w14:textId="77777777" w:rsidTr="00170338">
        <w:trPr>
          <w:jc w:val="center"/>
        </w:trPr>
        <w:tc>
          <w:tcPr>
            <w:tcW w:w="1224" w:type="dxa"/>
            <w:vMerge w:val="restart"/>
            <w:vAlign w:val="center"/>
          </w:tcPr>
          <w:p w14:paraId="786E6654" w14:textId="77777777" w:rsidR="004707A1" w:rsidRPr="00835F44" w:rsidRDefault="004707A1" w:rsidP="00170338">
            <w:pPr>
              <w:pStyle w:val="TAC"/>
            </w:pPr>
          </w:p>
        </w:tc>
        <w:tc>
          <w:tcPr>
            <w:tcW w:w="5467" w:type="dxa"/>
            <w:gridSpan w:val="6"/>
            <w:vAlign w:val="center"/>
          </w:tcPr>
          <w:p w14:paraId="3E589489" w14:textId="77777777" w:rsidR="004707A1" w:rsidRPr="00835F44" w:rsidRDefault="004707A1" w:rsidP="00495FE7">
            <w:pPr>
              <w:pStyle w:val="TAH"/>
            </w:pPr>
            <w:r w:rsidRPr="00835F44">
              <w:t>Channel bandwidth</w:t>
            </w:r>
          </w:p>
        </w:tc>
      </w:tr>
      <w:tr w:rsidR="000E530E" w:rsidRPr="00835F44" w14:paraId="2E074180" w14:textId="77777777" w:rsidTr="00170338">
        <w:trPr>
          <w:jc w:val="center"/>
        </w:trPr>
        <w:tc>
          <w:tcPr>
            <w:tcW w:w="1224" w:type="dxa"/>
            <w:vMerge/>
            <w:vAlign w:val="center"/>
          </w:tcPr>
          <w:p w14:paraId="2CEB40D5" w14:textId="77777777" w:rsidR="004707A1" w:rsidRPr="00835F44" w:rsidRDefault="004707A1" w:rsidP="00170338">
            <w:pPr>
              <w:pStyle w:val="TAC"/>
            </w:pPr>
          </w:p>
        </w:tc>
        <w:tc>
          <w:tcPr>
            <w:tcW w:w="961" w:type="dxa"/>
            <w:vAlign w:val="center"/>
          </w:tcPr>
          <w:p w14:paraId="5822F149" w14:textId="77777777" w:rsidR="004707A1" w:rsidRPr="00835F44" w:rsidRDefault="004707A1" w:rsidP="00170338">
            <w:pPr>
              <w:pStyle w:val="TAH"/>
            </w:pPr>
            <w:r w:rsidRPr="00835F44">
              <w:t>5 MHz</w:t>
            </w:r>
          </w:p>
        </w:tc>
        <w:tc>
          <w:tcPr>
            <w:tcW w:w="850" w:type="dxa"/>
            <w:vAlign w:val="center"/>
          </w:tcPr>
          <w:p w14:paraId="4F8F696A" w14:textId="77777777" w:rsidR="004707A1" w:rsidRPr="00835F44" w:rsidRDefault="004707A1" w:rsidP="00170338">
            <w:pPr>
              <w:pStyle w:val="TAH"/>
            </w:pPr>
            <w:r w:rsidRPr="00835F44">
              <w:t>10MHz</w:t>
            </w:r>
          </w:p>
        </w:tc>
        <w:tc>
          <w:tcPr>
            <w:tcW w:w="851" w:type="dxa"/>
            <w:vAlign w:val="center"/>
          </w:tcPr>
          <w:p w14:paraId="4BCBF6ED" w14:textId="77777777" w:rsidR="004707A1" w:rsidRPr="00835F44" w:rsidRDefault="004707A1" w:rsidP="00170338">
            <w:pPr>
              <w:pStyle w:val="TAH"/>
            </w:pPr>
            <w:r w:rsidRPr="00835F44">
              <w:rPr>
                <w:rFonts w:hint="eastAsia"/>
                <w:lang w:eastAsia="zh-CN"/>
              </w:rPr>
              <w:t>1</w:t>
            </w:r>
            <w:r w:rsidRPr="00835F44">
              <w:t>5 MHz</w:t>
            </w:r>
          </w:p>
        </w:tc>
        <w:tc>
          <w:tcPr>
            <w:tcW w:w="992" w:type="dxa"/>
            <w:vAlign w:val="center"/>
          </w:tcPr>
          <w:p w14:paraId="6ACCBFC1" w14:textId="77777777" w:rsidR="004707A1" w:rsidRPr="00835F44" w:rsidRDefault="004707A1" w:rsidP="00170338">
            <w:pPr>
              <w:pStyle w:val="TAH"/>
            </w:pPr>
            <w:r w:rsidRPr="00835F44">
              <w:rPr>
                <w:rFonts w:hint="eastAsia"/>
                <w:lang w:eastAsia="zh-CN"/>
              </w:rPr>
              <w:t>2</w:t>
            </w:r>
            <w:r w:rsidRPr="00835F44">
              <w:t>0 MHz</w:t>
            </w:r>
          </w:p>
        </w:tc>
        <w:tc>
          <w:tcPr>
            <w:tcW w:w="850" w:type="dxa"/>
            <w:vAlign w:val="center"/>
          </w:tcPr>
          <w:p w14:paraId="4BE55143" w14:textId="77777777" w:rsidR="004707A1" w:rsidRPr="00835F44" w:rsidRDefault="004707A1" w:rsidP="00170338">
            <w:pPr>
              <w:pStyle w:val="TAH"/>
            </w:pPr>
            <w:r w:rsidRPr="00835F44">
              <w:rPr>
                <w:rFonts w:hint="eastAsia"/>
                <w:lang w:eastAsia="zh-CN"/>
              </w:rPr>
              <w:t>2</w:t>
            </w:r>
            <w:r w:rsidRPr="00835F44">
              <w:t>5 MHz</w:t>
            </w:r>
          </w:p>
        </w:tc>
        <w:tc>
          <w:tcPr>
            <w:tcW w:w="963" w:type="dxa"/>
            <w:vAlign w:val="center"/>
          </w:tcPr>
          <w:p w14:paraId="376B64D0" w14:textId="77777777" w:rsidR="004707A1" w:rsidRPr="00835F44" w:rsidRDefault="004707A1" w:rsidP="00170338">
            <w:pPr>
              <w:pStyle w:val="TAH"/>
            </w:pPr>
            <w:r w:rsidRPr="00835F44">
              <w:rPr>
                <w:rFonts w:hint="eastAsia"/>
                <w:lang w:eastAsia="zh-CN"/>
              </w:rPr>
              <w:t>3</w:t>
            </w:r>
            <w:r w:rsidRPr="00835F44">
              <w:t>0 MHz</w:t>
            </w:r>
          </w:p>
        </w:tc>
      </w:tr>
      <w:tr w:rsidR="000E530E" w:rsidRPr="00835F44" w14:paraId="61F781ED" w14:textId="77777777" w:rsidTr="00170338">
        <w:trPr>
          <w:jc w:val="center"/>
        </w:trPr>
        <w:tc>
          <w:tcPr>
            <w:tcW w:w="1224" w:type="dxa"/>
            <w:vAlign w:val="center"/>
          </w:tcPr>
          <w:p w14:paraId="67689F58" w14:textId="77777777" w:rsidR="004707A1" w:rsidRPr="00835F44" w:rsidRDefault="004707A1" w:rsidP="00170338">
            <w:pPr>
              <w:pStyle w:val="TAC"/>
              <w:rPr>
                <w:lang w:eastAsia="zh-CN"/>
              </w:rPr>
            </w:pPr>
            <w:r w:rsidRPr="00835F44">
              <w:t>RB</w:t>
            </w:r>
          </w:p>
        </w:tc>
        <w:tc>
          <w:tcPr>
            <w:tcW w:w="5467" w:type="dxa"/>
            <w:gridSpan w:val="6"/>
            <w:vAlign w:val="center"/>
          </w:tcPr>
          <w:p w14:paraId="33B5D6A0" w14:textId="2F00504A"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4AD6021B" w14:textId="77777777" w:rsidTr="00170338">
        <w:trPr>
          <w:jc w:val="center"/>
        </w:trPr>
        <w:tc>
          <w:tcPr>
            <w:tcW w:w="1224" w:type="dxa"/>
            <w:vAlign w:val="center"/>
          </w:tcPr>
          <w:p w14:paraId="6F405E13"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1365FE35" w14:textId="77777777" w:rsidR="004707A1" w:rsidRPr="00835F44" w:rsidRDefault="004707A1" w:rsidP="00170338">
            <w:pPr>
              <w:pStyle w:val="TAC"/>
              <w:rPr>
                <w:lang w:eastAsia="zh-CN"/>
              </w:rPr>
            </w:pPr>
            <w:r w:rsidRPr="00835F44">
              <w:rPr>
                <w:rFonts w:hint="eastAsia"/>
                <w:lang w:eastAsia="zh-CN"/>
              </w:rPr>
              <w:t>5 MHz</w:t>
            </w:r>
          </w:p>
        </w:tc>
      </w:tr>
      <w:tr w:rsidR="000E530E" w:rsidRPr="00835F44" w14:paraId="2CDFA884" w14:textId="77777777" w:rsidTr="00170338">
        <w:trPr>
          <w:jc w:val="center"/>
        </w:trPr>
        <w:tc>
          <w:tcPr>
            <w:tcW w:w="1224" w:type="dxa"/>
            <w:vMerge w:val="restart"/>
            <w:vAlign w:val="center"/>
          </w:tcPr>
          <w:p w14:paraId="0F1BB142" w14:textId="77777777" w:rsidR="004707A1" w:rsidRPr="00835F44" w:rsidRDefault="004707A1" w:rsidP="00170338">
            <w:pPr>
              <w:pStyle w:val="TAC"/>
            </w:pPr>
          </w:p>
        </w:tc>
        <w:tc>
          <w:tcPr>
            <w:tcW w:w="5467" w:type="dxa"/>
            <w:gridSpan w:val="6"/>
            <w:vAlign w:val="center"/>
          </w:tcPr>
          <w:p w14:paraId="346BF696" w14:textId="77777777" w:rsidR="004707A1" w:rsidRPr="00835F44" w:rsidRDefault="004707A1" w:rsidP="00170338">
            <w:pPr>
              <w:pStyle w:val="TAH"/>
            </w:pPr>
            <w:r w:rsidRPr="00835F44">
              <w:t>Channel bandwidth</w:t>
            </w:r>
          </w:p>
        </w:tc>
      </w:tr>
      <w:tr w:rsidR="000E530E" w:rsidRPr="00835F44" w14:paraId="30D3DB43" w14:textId="77777777" w:rsidTr="00170338">
        <w:trPr>
          <w:jc w:val="center"/>
        </w:trPr>
        <w:tc>
          <w:tcPr>
            <w:tcW w:w="1224" w:type="dxa"/>
            <w:vMerge/>
            <w:vAlign w:val="center"/>
          </w:tcPr>
          <w:p w14:paraId="1B50A97F" w14:textId="77777777" w:rsidR="004707A1" w:rsidRPr="00835F44" w:rsidRDefault="004707A1" w:rsidP="00170338">
            <w:pPr>
              <w:pStyle w:val="TAC"/>
            </w:pPr>
          </w:p>
        </w:tc>
        <w:tc>
          <w:tcPr>
            <w:tcW w:w="961" w:type="dxa"/>
            <w:vAlign w:val="center"/>
          </w:tcPr>
          <w:p w14:paraId="008322F0" w14:textId="77777777" w:rsidR="004707A1" w:rsidRPr="00835F44" w:rsidRDefault="004707A1" w:rsidP="00170338">
            <w:pPr>
              <w:pStyle w:val="TAH"/>
            </w:pPr>
            <w:r w:rsidRPr="00835F44">
              <w:rPr>
                <w:rFonts w:hint="eastAsia"/>
                <w:lang w:eastAsia="zh-CN"/>
              </w:rPr>
              <w:t>40</w:t>
            </w:r>
            <w:r w:rsidRPr="00835F44">
              <w:t xml:space="preserve"> MHz</w:t>
            </w:r>
          </w:p>
        </w:tc>
        <w:tc>
          <w:tcPr>
            <w:tcW w:w="850" w:type="dxa"/>
            <w:vAlign w:val="center"/>
          </w:tcPr>
          <w:p w14:paraId="41E014B3" w14:textId="77777777" w:rsidR="004707A1" w:rsidRPr="00835F44" w:rsidRDefault="004707A1" w:rsidP="00170338">
            <w:pPr>
              <w:pStyle w:val="TAH"/>
            </w:pPr>
            <w:r w:rsidRPr="00835F44">
              <w:rPr>
                <w:rFonts w:hint="eastAsia"/>
                <w:lang w:eastAsia="zh-CN"/>
              </w:rPr>
              <w:t>5</w:t>
            </w:r>
            <w:r w:rsidRPr="00835F44">
              <w:t>0 MHz</w:t>
            </w:r>
          </w:p>
        </w:tc>
        <w:tc>
          <w:tcPr>
            <w:tcW w:w="851" w:type="dxa"/>
            <w:vAlign w:val="center"/>
          </w:tcPr>
          <w:p w14:paraId="4C86E3C1" w14:textId="77777777" w:rsidR="004707A1" w:rsidRPr="00835F44" w:rsidRDefault="004707A1" w:rsidP="00170338">
            <w:pPr>
              <w:pStyle w:val="TAH"/>
            </w:pPr>
            <w:r w:rsidRPr="00835F44">
              <w:rPr>
                <w:rFonts w:hint="eastAsia"/>
                <w:lang w:eastAsia="zh-CN"/>
              </w:rPr>
              <w:t>60</w:t>
            </w:r>
            <w:r w:rsidRPr="00835F44">
              <w:t xml:space="preserve"> MHz</w:t>
            </w:r>
          </w:p>
        </w:tc>
        <w:tc>
          <w:tcPr>
            <w:tcW w:w="992" w:type="dxa"/>
            <w:vAlign w:val="center"/>
          </w:tcPr>
          <w:p w14:paraId="6DDC486A" w14:textId="77777777" w:rsidR="004707A1" w:rsidRPr="00835F44" w:rsidRDefault="004707A1" w:rsidP="00170338">
            <w:pPr>
              <w:pStyle w:val="TAH"/>
            </w:pPr>
            <w:r w:rsidRPr="00835F44">
              <w:rPr>
                <w:rFonts w:hint="eastAsia"/>
                <w:lang w:eastAsia="zh-CN"/>
              </w:rPr>
              <w:t>8</w:t>
            </w:r>
            <w:r w:rsidRPr="00835F44">
              <w:t>0 MHz</w:t>
            </w:r>
          </w:p>
        </w:tc>
        <w:tc>
          <w:tcPr>
            <w:tcW w:w="850" w:type="dxa"/>
            <w:vAlign w:val="center"/>
          </w:tcPr>
          <w:p w14:paraId="36D2FA87"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56E1D5CC"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08A6EB14" w14:textId="77777777" w:rsidTr="00170338">
        <w:trPr>
          <w:jc w:val="center"/>
        </w:trPr>
        <w:tc>
          <w:tcPr>
            <w:tcW w:w="1224" w:type="dxa"/>
            <w:vAlign w:val="center"/>
          </w:tcPr>
          <w:p w14:paraId="4A8F5F3F" w14:textId="77777777" w:rsidR="004707A1" w:rsidRPr="00835F44" w:rsidRDefault="004707A1" w:rsidP="00170338">
            <w:pPr>
              <w:pStyle w:val="TAC"/>
            </w:pPr>
            <w:r w:rsidRPr="00835F44">
              <w:t>RB</w:t>
            </w:r>
          </w:p>
        </w:tc>
        <w:tc>
          <w:tcPr>
            <w:tcW w:w="5467" w:type="dxa"/>
            <w:gridSpan w:val="6"/>
            <w:vAlign w:val="center"/>
          </w:tcPr>
          <w:p w14:paraId="7945DFC8" w14:textId="3A1503CB"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6808435E" w14:textId="77777777" w:rsidTr="00170338">
        <w:trPr>
          <w:jc w:val="center"/>
        </w:trPr>
        <w:tc>
          <w:tcPr>
            <w:tcW w:w="1224" w:type="dxa"/>
            <w:vAlign w:val="center"/>
          </w:tcPr>
          <w:p w14:paraId="069515A4"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206BF0F9" w14:textId="77777777" w:rsidR="004707A1" w:rsidRPr="00835F44" w:rsidRDefault="004707A1" w:rsidP="00170338">
            <w:pPr>
              <w:pStyle w:val="TAC"/>
            </w:pPr>
            <w:r w:rsidRPr="00835F44">
              <w:rPr>
                <w:rFonts w:hint="eastAsia"/>
                <w:lang w:eastAsia="zh-CN"/>
              </w:rPr>
              <w:t>5</w:t>
            </w:r>
            <w:r w:rsidRPr="00835F44">
              <w:t xml:space="preserve"> MHz</w:t>
            </w:r>
          </w:p>
        </w:tc>
      </w:tr>
      <w:tr w:rsidR="004707A1" w:rsidRPr="00835F44" w14:paraId="3996FC01" w14:textId="77777777" w:rsidTr="00170338">
        <w:trPr>
          <w:jc w:val="center"/>
        </w:trPr>
        <w:tc>
          <w:tcPr>
            <w:tcW w:w="6691" w:type="dxa"/>
            <w:gridSpan w:val="7"/>
            <w:vAlign w:val="center"/>
          </w:tcPr>
          <w:p w14:paraId="200D4EDB"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04E8109" w14:textId="77777777" w:rsidR="004707A1" w:rsidRPr="00835F44" w:rsidRDefault="004707A1" w:rsidP="004707A1">
      <w:pPr>
        <w:rPr>
          <w:snapToGrid w:val="0"/>
        </w:rPr>
      </w:pPr>
    </w:p>
    <w:p w14:paraId="0EB92BD6" w14:textId="77777777" w:rsidR="004707A1" w:rsidRPr="00835F44" w:rsidRDefault="004707A1" w:rsidP="004707A1">
      <w:pPr>
        <w:rPr>
          <w:rFonts w:cs="v5.0.0"/>
          <w:snapToGrid w:val="0"/>
        </w:rPr>
      </w:pPr>
      <w:r w:rsidRPr="00835F44">
        <w:rPr>
          <w:rFonts w:cs="v5.0.0"/>
          <w:snapToGrid w:val="0"/>
        </w:rPr>
        <w:t>Table D.2-</w:t>
      </w:r>
      <w:r w:rsidRPr="00835F44">
        <w:rPr>
          <w:rFonts w:cs="v5.0.0" w:hint="eastAsia"/>
          <w:snapToGrid w:val="0"/>
          <w:lang w:eastAsia="zh-CN"/>
        </w:rPr>
        <w:t>2 and Table D.2-3</w:t>
      </w:r>
      <w:r w:rsidRPr="00835F44">
        <w:rPr>
          <w:rFonts w:cs="v5.0.0"/>
          <w:snapToGrid w:val="0"/>
        </w:rPr>
        <w:t xml:space="preserve"> describe the modulated interferer for different channel bandwidth options</w:t>
      </w:r>
      <w:r w:rsidRPr="00835F44">
        <w:rPr>
          <w:rFonts w:cs="v5.0.0" w:hint="eastAsia"/>
          <w:snapToGrid w:val="0"/>
          <w:lang w:eastAsia="zh-CN"/>
        </w:rPr>
        <w:t xml:space="preserve"> for NR band higher than 3300MHz</w:t>
      </w:r>
      <w:r w:rsidRPr="00835F44">
        <w:rPr>
          <w:rFonts w:cs="v5.0.0"/>
          <w:snapToGrid w:val="0"/>
        </w:rPr>
        <w:t>.</w:t>
      </w:r>
    </w:p>
    <w:p w14:paraId="70D36411" w14:textId="6DEB5998" w:rsidR="004707A1" w:rsidRPr="00835F44" w:rsidRDefault="004707A1" w:rsidP="004707A1">
      <w:pPr>
        <w:pStyle w:val="TH"/>
        <w:rPr>
          <w:lang w:eastAsia="zh-CN"/>
        </w:rPr>
      </w:pPr>
      <w:r w:rsidRPr="00835F44">
        <w:t>Table D.2-</w:t>
      </w:r>
      <w:r w:rsidRPr="00835F44">
        <w:rPr>
          <w:rFonts w:hint="eastAsia"/>
          <w:lang w:eastAsia="zh-CN"/>
        </w:rPr>
        <w:t>2</w:t>
      </w:r>
      <w:r w:rsidRPr="00835F44">
        <w:t xml:space="preserve">: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t>F</w:t>
      </w:r>
      <w:r w:rsidRPr="00835F44">
        <w:rPr>
          <w:vertAlign w:val="subscript"/>
        </w:rPr>
        <w:t>DL_low</w:t>
      </w:r>
      <w:r w:rsidR="008D6812" w:rsidRPr="00835F44">
        <w:rPr>
          <w:vertAlign w:val="subscript"/>
        </w:rPr>
        <w:t xml:space="preserve"> </w:t>
      </w:r>
      <w:r w:rsidRPr="00835F44">
        <w:rPr>
          <w:rFonts w:cs="Arial"/>
        </w:rPr>
        <w:t>≥</w:t>
      </w:r>
      <w:r w:rsidRPr="00835F44">
        <w:t xml:space="preserve"> 3300 MHz and F</w:t>
      </w:r>
      <w:r w:rsidRPr="00835F44">
        <w:rPr>
          <w:vertAlign w:val="subscript"/>
        </w:rPr>
        <w:t>UL_low</w:t>
      </w:r>
      <w:r w:rsidR="008D6812" w:rsidRPr="00835F44">
        <w:rPr>
          <w:vertAlign w:val="subscript"/>
        </w:rPr>
        <w:t xml:space="preserve"> </w:t>
      </w:r>
      <w:r w:rsidRPr="00835F44">
        <w:rPr>
          <w:rFonts w:cs="Arial"/>
        </w:rPr>
        <w:t>≥</w:t>
      </w:r>
      <w:r w:rsidRPr="00835F44">
        <w:t xml:space="preserve"> 33</w:t>
      </w:r>
      <w:r w:rsidRPr="00835F4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0E530E" w:rsidRPr="00835F44" w14:paraId="6429505D" w14:textId="77777777" w:rsidTr="00170338">
        <w:trPr>
          <w:jc w:val="center"/>
        </w:trPr>
        <w:tc>
          <w:tcPr>
            <w:tcW w:w="1251" w:type="dxa"/>
            <w:vMerge w:val="restart"/>
            <w:vAlign w:val="center"/>
          </w:tcPr>
          <w:p w14:paraId="78B2CA45" w14:textId="77777777" w:rsidR="004707A1" w:rsidRPr="00835F44" w:rsidRDefault="004707A1" w:rsidP="00170338">
            <w:pPr>
              <w:pStyle w:val="TAC"/>
            </w:pPr>
          </w:p>
        </w:tc>
        <w:tc>
          <w:tcPr>
            <w:tcW w:w="8329" w:type="dxa"/>
            <w:gridSpan w:val="9"/>
            <w:vAlign w:val="center"/>
          </w:tcPr>
          <w:p w14:paraId="7E06C10F" w14:textId="77777777" w:rsidR="004707A1" w:rsidRPr="00835F44" w:rsidRDefault="004707A1" w:rsidP="00495FE7">
            <w:pPr>
              <w:pStyle w:val="TAH"/>
            </w:pPr>
            <w:r w:rsidRPr="00835F44">
              <w:t>Channel bandwidth</w:t>
            </w:r>
          </w:p>
        </w:tc>
      </w:tr>
      <w:tr w:rsidR="000E530E" w:rsidRPr="00835F44" w14:paraId="222FFC13" w14:textId="77777777" w:rsidTr="00170338">
        <w:trPr>
          <w:jc w:val="center"/>
        </w:trPr>
        <w:tc>
          <w:tcPr>
            <w:tcW w:w="1251" w:type="dxa"/>
            <w:vMerge/>
            <w:vAlign w:val="center"/>
          </w:tcPr>
          <w:p w14:paraId="1FFCD9A0" w14:textId="77777777" w:rsidR="004707A1" w:rsidRPr="00835F44" w:rsidRDefault="004707A1" w:rsidP="00170338">
            <w:pPr>
              <w:pStyle w:val="TAC"/>
            </w:pPr>
          </w:p>
        </w:tc>
        <w:tc>
          <w:tcPr>
            <w:tcW w:w="934" w:type="dxa"/>
            <w:vAlign w:val="center"/>
          </w:tcPr>
          <w:p w14:paraId="4235A0CC" w14:textId="77777777" w:rsidR="004707A1" w:rsidRPr="00835F44" w:rsidRDefault="004707A1" w:rsidP="00170338">
            <w:pPr>
              <w:pStyle w:val="TAH"/>
            </w:pPr>
            <w:r w:rsidRPr="00835F44">
              <w:rPr>
                <w:rFonts w:hint="eastAsia"/>
                <w:lang w:eastAsia="zh-CN"/>
              </w:rPr>
              <w:t>10</w:t>
            </w:r>
            <w:r w:rsidRPr="00835F44">
              <w:t xml:space="preserve"> MHz</w:t>
            </w:r>
          </w:p>
        </w:tc>
        <w:tc>
          <w:tcPr>
            <w:tcW w:w="850" w:type="dxa"/>
            <w:vAlign w:val="center"/>
          </w:tcPr>
          <w:p w14:paraId="1E668B80" w14:textId="77777777" w:rsidR="004707A1" w:rsidRPr="00835F44" w:rsidRDefault="004707A1" w:rsidP="00170338">
            <w:pPr>
              <w:pStyle w:val="TAH"/>
            </w:pPr>
            <w:r w:rsidRPr="00835F44">
              <w:t>1</w:t>
            </w:r>
            <w:r w:rsidRPr="00835F44">
              <w:rPr>
                <w:rFonts w:hint="eastAsia"/>
                <w:lang w:eastAsia="zh-CN"/>
              </w:rPr>
              <w:t xml:space="preserve">5 </w:t>
            </w:r>
            <w:r w:rsidRPr="00835F44">
              <w:t>MHz</w:t>
            </w:r>
          </w:p>
        </w:tc>
        <w:tc>
          <w:tcPr>
            <w:tcW w:w="851" w:type="dxa"/>
            <w:vAlign w:val="center"/>
          </w:tcPr>
          <w:p w14:paraId="5F027BB9" w14:textId="77777777" w:rsidR="004707A1" w:rsidRPr="00835F44" w:rsidRDefault="004707A1" w:rsidP="00170338">
            <w:pPr>
              <w:pStyle w:val="TAH"/>
            </w:pPr>
            <w:r w:rsidRPr="00835F44">
              <w:rPr>
                <w:rFonts w:hint="eastAsia"/>
                <w:lang w:eastAsia="zh-CN"/>
              </w:rPr>
              <w:t>20</w:t>
            </w:r>
            <w:r w:rsidRPr="00835F44">
              <w:t xml:space="preserve"> MHz</w:t>
            </w:r>
          </w:p>
        </w:tc>
        <w:tc>
          <w:tcPr>
            <w:tcW w:w="992" w:type="dxa"/>
            <w:vAlign w:val="center"/>
          </w:tcPr>
          <w:p w14:paraId="7D515A52" w14:textId="77777777" w:rsidR="004707A1" w:rsidRPr="00835F44" w:rsidRDefault="004707A1" w:rsidP="00170338">
            <w:pPr>
              <w:pStyle w:val="TAH"/>
            </w:pPr>
            <w:r w:rsidRPr="00835F44">
              <w:rPr>
                <w:rFonts w:hint="eastAsia"/>
                <w:lang w:eastAsia="zh-CN"/>
              </w:rPr>
              <w:t>4</w:t>
            </w:r>
            <w:r w:rsidRPr="00835F44">
              <w:t>0 MHz</w:t>
            </w:r>
          </w:p>
        </w:tc>
        <w:tc>
          <w:tcPr>
            <w:tcW w:w="850" w:type="dxa"/>
            <w:vAlign w:val="center"/>
          </w:tcPr>
          <w:p w14:paraId="3502EE21" w14:textId="77777777" w:rsidR="004707A1" w:rsidRPr="00835F44" w:rsidRDefault="004707A1" w:rsidP="00170338">
            <w:pPr>
              <w:pStyle w:val="TAH"/>
            </w:pPr>
            <w:r w:rsidRPr="00835F44">
              <w:rPr>
                <w:rFonts w:hint="eastAsia"/>
                <w:lang w:eastAsia="zh-CN"/>
              </w:rPr>
              <w:t>50</w:t>
            </w:r>
            <w:r w:rsidRPr="00835F44">
              <w:t xml:space="preserve"> MHz</w:t>
            </w:r>
          </w:p>
        </w:tc>
        <w:tc>
          <w:tcPr>
            <w:tcW w:w="963" w:type="dxa"/>
            <w:vAlign w:val="center"/>
          </w:tcPr>
          <w:p w14:paraId="4C764905" w14:textId="77777777" w:rsidR="004707A1" w:rsidRPr="00835F44" w:rsidRDefault="004707A1" w:rsidP="00170338">
            <w:pPr>
              <w:pStyle w:val="TAH"/>
            </w:pPr>
            <w:r w:rsidRPr="00835F44">
              <w:rPr>
                <w:rFonts w:hint="eastAsia"/>
                <w:lang w:eastAsia="zh-CN"/>
              </w:rPr>
              <w:t>6</w:t>
            </w:r>
            <w:r w:rsidRPr="00835F44">
              <w:t>0 MHz</w:t>
            </w:r>
          </w:p>
        </w:tc>
        <w:tc>
          <w:tcPr>
            <w:tcW w:w="963" w:type="dxa"/>
            <w:vAlign w:val="center"/>
          </w:tcPr>
          <w:p w14:paraId="70DC2745" w14:textId="77777777" w:rsidR="004707A1" w:rsidRPr="00835F44" w:rsidRDefault="004707A1" w:rsidP="00170338">
            <w:pPr>
              <w:pStyle w:val="TAH"/>
            </w:pPr>
            <w:r w:rsidRPr="00835F44">
              <w:rPr>
                <w:rFonts w:hint="eastAsia"/>
                <w:lang w:eastAsia="zh-CN"/>
              </w:rPr>
              <w:t>8</w:t>
            </w:r>
            <w:r w:rsidRPr="00835F44">
              <w:t>0 MHz</w:t>
            </w:r>
          </w:p>
        </w:tc>
        <w:tc>
          <w:tcPr>
            <w:tcW w:w="963" w:type="dxa"/>
            <w:vAlign w:val="center"/>
          </w:tcPr>
          <w:p w14:paraId="48DB75D5"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26443848"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2875AFC9" w14:textId="77777777" w:rsidTr="00170338">
        <w:trPr>
          <w:jc w:val="center"/>
        </w:trPr>
        <w:tc>
          <w:tcPr>
            <w:tcW w:w="1251" w:type="dxa"/>
            <w:vAlign w:val="center"/>
          </w:tcPr>
          <w:p w14:paraId="25E6172E" w14:textId="77777777" w:rsidR="004707A1" w:rsidRPr="00835F44" w:rsidRDefault="004707A1" w:rsidP="00170338">
            <w:pPr>
              <w:pStyle w:val="TAC"/>
              <w:rPr>
                <w:lang w:eastAsia="zh-CN"/>
              </w:rPr>
            </w:pPr>
            <w:r w:rsidRPr="00835F44">
              <w:t>RB</w:t>
            </w:r>
          </w:p>
        </w:tc>
        <w:tc>
          <w:tcPr>
            <w:tcW w:w="8329" w:type="dxa"/>
            <w:gridSpan w:val="9"/>
            <w:vAlign w:val="center"/>
          </w:tcPr>
          <w:p w14:paraId="071414FC" w14:textId="5A266871" w:rsidR="004707A1" w:rsidRPr="00835F44" w:rsidRDefault="004707A1" w:rsidP="00170338">
            <w:pPr>
              <w:pStyle w:val="TAC"/>
              <w:rPr>
                <w:lang w:eastAsia="zh-CN"/>
              </w:rPr>
            </w:pPr>
            <w:r w:rsidRPr="00835F44">
              <w:rPr>
                <w:rFonts w:hint="eastAsia"/>
                <w:lang w:eastAsia="zh-CN"/>
              </w:rPr>
              <w:t>NOTE</w:t>
            </w:r>
            <w:r w:rsidR="001E3968" w:rsidRPr="00835F44">
              <w:rPr>
                <w:lang w:eastAsia="zh-CN"/>
              </w:rPr>
              <w:t xml:space="preserve"> </w:t>
            </w:r>
            <w:r w:rsidRPr="00835F44">
              <w:rPr>
                <w:rFonts w:hint="eastAsia"/>
                <w:lang w:eastAsia="zh-CN"/>
              </w:rPr>
              <w:t>1</w:t>
            </w:r>
          </w:p>
        </w:tc>
      </w:tr>
      <w:tr w:rsidR="000E530E" w:rsidRPr="00835F44" w14:paraId="213672C8" w14:textId="77777777" w:rsidTr="00170338">
        <w:trPr>
          <w:jc w:val="center"/>
        </w:trPr>
        <w:tc>
          <w:tcPr>
            <w:tcW w:w="1251" w:type="dxa"/>
            <w:vAlign w:val="center"/>
          </w:tcPr>
          <w:p w14:paraId="45E57A40" w14:textId="77777777" w:rsidR="004707A1" w:rsidRPr="00835F44" w:rsidRDefault="004707A1" w:rsidP="00170338">
            <w:pPr>
              <w:pStyle w:val="TAC"/>
            </w:pPr>
            <w:r w:rsidRPr="00835F44">
              <w:t>BW</w:t>
            </w:r>
            <w:r w:rsidRPr="00835F44">
              <w:rPr>
                <w:vertAlign w:val="subscript"/>
              </w:rPr>
              <w:t>Interferer</w:t>
            </w:r>
          </w:p>
        </w:tc>
        <w:tc>
          <w:tcPr>
            <w:tcW w:w="934" w:type="dxa"/>
            <w:vAlign w:val="center"/>
          </w:tcPr>
          <w:p w14:paraId="0F8FC6FD" w14:textId="77777777" w:rsidR="004707A1" w:rsidRPr="00835F44" w:rsidRDefault="004707A1" w:rsidP="00170338">
            <w:pPr>
              <w:pStyle w:val="TAC"/>
              <w:rPr>
                <w:lang w:eastAsia="zh-CN"/>
              </w:rPr>
            </w:pPr>
            <w:r w:rsidRPr="00835F44">
              <w:rPr>
                <w:rFonts w:hint="eastAsia"/>
                <w:lang w:eastAsia="zh-CN"/>
              </w:rPr>
              <w:t>10</w:t>
            </w:r>
            <w:r w:rsidRPr="00835F44">
              <w:rPr>
                <w:lang w:eastAsia="zh-CN"/>
              </w:rPr>
              <w:t xml:space="preserve"> MHz</w:t>
            </w:r>
          </w:p>
        </w:tc>
        <w:tc>
          <w:tcPr>
            <w:tcW w:w="850" w:type="dxa"/>
            <w:vAlign w:val="center"/>
          </w:tcPr>
          <w:p w14:paraId="19D1944E"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5 </w:t>
            </w:r>
            <w:r w:rsidRPr="00835F44">
              <w:rPr>
                <w:lang w:eastAsia="zh-CN"/>
              </w:rPr>
              <w:t>MHz</w:t>
            </w:r>
          </w:p>
        </w:tc>
        <w:tc>
          <w:tcPr>
            <w:tcW w:w="851" w:type="dxa"/>
            <w:vAlign w:val="center"/>
          </w:tcPr>
          <w:p w14:paraId="18333740" w14:textId="77777777" w:rsidR="004707A1" w:rsidRPr="00835F44" w:rsidRDefault="004707A1" w:rsidP="00170338">
            <w:pPr>
              <w:pStyle w:val="TAC"/>
              <w:rPr>
                <w:lang w:eastAsia="zh-CN"/>
              </w:rPr>
            </w:pPr>
            <w:r w:rsidRPr="00835F44">
              <w:rPr>
                <w:rFonts w:hint="eastAsia"/>
                <w:lang w:eastAsia="zh-CN"/>
              </w:rPr>
              <w:t>20</w:t>
            </w:r>
            <w:r w:rsidRPr="00835F44">
              <w:rPr>
                <w:lang w:eastAsia="zh-CN"/>
              </w:rPr>
              <w:t xml:space="preserve"> MHz</w:t>
            </w:r>
          </w:p>
        </w:tc>
        <w:tc>
          <w:tcPr>
            <w:tcW w:w="992" w:type="dxa"/>
            <w:vAlign w:val="center"/>
          </w:tcPr>
          <w:p w14:paraId="7FDB4D97" w14:textId="77777777" w:rsidR="004707A1" w:rsidRPr="00835F44" w:rsidRDefault="004707A1" w:rsidP="00170338">
            <w:pPr>
              <w:pStyle w:val="TAC"/>
              <w:rPr>
                <w:lang w:eastAsia="zh-CN"/>
              </w:rPr>
            </w:pPr>
            <w:r w:rsidRPr="00835F44">
              <w:rPr>
                <w:rFonts w:hint="eastAsia"/>
                <w:lang w:eastAsia="zh-CN"/>
              </w:rPr>
              <w:t>4</w:t>
            </w:r>
            <w:r w:rsidRPr="00835F44">
              <w:rPr>
                <w:lang w:eastAsia="zh-CN"/>
              </w:rPr>
              <w:t>0 MHz</w:t>
            </w:r>
          </w:p>
        </w:tc>
        <w:tc>
          <w:tcPr>
            <w:tcW w:w="850" w:type="dxa"/>
            <w:vAlign w:val="center"/>
          </w:tcPr>
          <w:p w14:paraId="1B3C94AA" w14:textId="77777777" w:rsidR="004707A1" w:rsidRPr="00835F44" w:rsidRDefault="004707A1" w:rsidP="00170338">
            <w:pPr>
              <w:pStyle w:val="TAC"/>
              <w:rPr>
                <w:lang w:eastAsia="zh-CN"/>
              </w:rPr>
            </w:pPr>
            <w:r w:rsidRPr="00835F44">
              <w:rPr>
                <w:rFonts w:hint="eastAsia"/>
                <w:lang w:eastAsia="zh-CN"/>
              </w:rPr>
              <w:t>50</w:t>
            </w:r>
            <w:r w:rsidRPr="00835F44">
              <w:rPr>
                <w:lang w:eastAsia="zh-CN"/>
              </w:rPr>
              <w:t xml:space="preserve"> MHz</w:t>
            </w:r>
          </w:p>
        </w:tc>
        <w:tc>
          <w:tcPr>
            <w:tcW w:w="963" w:type="dxa"/>
            <w:vAlign w:val="center"/>
          </w:tcPr>
          <w:p w14:paraId="7E200C81" w14:textId="77777777" w:rsidR="004707A1" w:rsidRPr="00835F44" w:rsidRDefault="004707A1" w:rsidP="00170338">
            <w:pPr>
              <w:pStyle w:val="TAC"/>
              <w:rPr>
                <w:lang w:eastAsia="zh-CN"/>
              </w:rPr>
            </w:pPr>
            <w:r w:rsidRPr="00835F44">
              <w:rPr>
                <w:rFonts w:hint="eastAsia"/>
                <w:lang w:eastAsia="zh-CN"/>
              </w:rPr>
              <w:t>6</w:t>
            </w:r>
            <w:r w:rsidRPr="00835F44">
              <w:rPr>
                <w:lang w:eastAsia="zh-CN"/>
              </w:rPr>
              <w:t>0 MHz</w:t>
            </w:r>
          </w:p>
        </w:tc>
        <w:tc>
          <w:tcPr>
            <w:tcW w:w="963" w:type="dxa"/>
            <w:vAlign w:val="center"/>
          </w:tcPr>
          <w:p w14:paraId="2E8CAD65" w14:textId="77777777" w:rsidR="004707A1" w:rsidRPr="00835F44" w:rsidRDefault="004707A1" w:rsidP="00170338">
            <w:pPr>
              <w:pStyle w:val="TAC"/>
              <w:rPr>
                <w:lang w:eastAsia="zh-CN"/>
              </w:rPr>
            </w:pPr>
            <w:r w:rsidRPr="00835F44">
              <w:rPr>
                <w:rFonts w:hint="eastAsia"/>
                <w:lang w:eastAsia="zh-CN"/>
              </w:rPr>
              <w:t>8</w:t>
            </w:r>
            <w:r w:rsidRPr="00835F44">
              <w:rPr>
                <w:lang w:eastAsia="zh-CN"/>
              </w:rPr>
              <w:t>0 MHz</w:t>
            </w:r>
          </w:p>
        </w:tc>
        <w:tc>
          <w:tcPr>
            <w:tcW w:w="963" w:type="dxa"/>
            <w:vAlign w:val="center"/>
          </w:tcPr>
          <w:p w14:paraId="65E4D155" w14:textId="77777777" w:rsidR="004707A1" w:rsidRPr="00835F44" w:rsidRDefault="004707A1" w:rsidP="00170338">
            <w:pPr>
              <w:pStyle w:val="TAC"/>
              <w:rPr>
                <w:lang w:eastAsia="zh-CN"/>
              </w:rPr>
            </w:pPr>
            <w:r w:rsidRPr="00835F44">
              <w:rPr>
                <w:rFonts w:hint="eastAsia"/>
                <w:lang w:eastAsia="zh-CN"/>
              </w:rPr>
              <w:t>90</w:t>
            </w:r>
            <w:r w:rsidRPr="00835F44">
              <w:rPr>
                <w:lang w:eastAsia="zh-CN"/>
              </w:rPr>
              <w:t xml:space="preserve"> MHz</w:t>
            </w:r>
          </w:p>
        </w:tc>
        <w:tc>
          <w:tcPr>
            <w:tcW w:w="963" w:type="dxa"/>
            <w:vAlign w:val="center"/>
          </w:tcPr>
          <w:p w14:paraId="163F9B53" w14:textId="77777777" w:rsidR="004707A1" w:rsidRPr="00835F44" w:rsidRDefault="004707A1" w:rsidP="00170338">
            <w:pPr>
              <w:pStyle w:val="TAC"/>
              <w:rPr>
                <w:lang w:eastAsia="zh-CN"/>
              </w:rPr>
            </w:pPr>
            <w:r w:rsidRPr="00835F44">
              <w:rPr>
                <w:rFonts w:hint="eastAsia"/>
                <w:lang w:eastAsia="zh-CN"/>
              </w:rPr>
              <w:t>10</w:t>
            </w:r>
            <w:r w:rsidRPr="00835F44">
              <w:rPr>
                <w:lang w:eastAsia="zh-CN"/>
              </w:rPr>
              <w:t>0 MHz</w:t>
            </w:r>
          </w:p>
        </w:tc>
      </w:tr>
      <w:tr w:rsidR="004707A1" w:rsidRPr="00835F44" w14:paraId="23E13E11" w14:textId="77777777" w:rsidTr="00170338">
        <w:trPr>
          <w:jc w:val="center"/>
        </w:trPr>
        <w:tc>
          <w:tcPr>
            <w:tcW w:w="9580" w:type="dxa"/>
            <w:gridSpan w:val="10"/>
            <w:vAlign w:val="center"/>
          </w:tcPr>
          <w:p w14:paraId="40DE1BE7"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1316E127" w14:textId="77777777" w:rsidR="004707A1" w:rsidRPr="00835F44" w:rsidRDefault="004707A1" w:rsidP="004707A1">
      <w:pPr>
        <w:rPr>
          <w:snapToGrid w:val="0"/>
          <w:lang w:eastAsia="zh-CN"/>
        </w:rPr>
      </w:pPr>
    </w:p>
    <w:p w14:paraId="6FC859E0" w14:textId="77777777" w:rsidR="004707A1" w:rsidRPr="00835F44" w:rsidRDefault="004707A1" w:rsidP="004707A1">
      <w:pPr>
        <w:pStyle w:val="TH"/>
        <w:rPr>
          <w:lang w:eastAsia="zh-CN"/>
        </w:rPr>
      </w:pPr>
      <w:r w:rsidRPr="00835F44">
        <w:lastRenderedPageBreak/>
        <w:t>Table D.2-</w:t>
      </w:r>
      <w:r w:rsidRPr="00835F44">
        <w:rPr>
          <w:rFonts w:hint="eastAsia"/>
          <w:lang w:eastAsia="zh-CN"/>
        </w:rPr>
        <w:t>3</w:t>
      </w:r>
      <w:r w:rsidRPr="00835F44">
        <w:t xml:space="preserve">: </w:t>
      </w:r>
      <w:r w:rsidRPr="00835F44">
        <w:rPr>
          <w:rFonts w:hint="eastAsia"/>
        </w:rPr>
        <w:t xml:space="preserve">Description of modulated NR interferer for NR bands with </w:t>
      </w:r>
      <w:r w:rsidRPr="00835F44">
        <w:t>F</w:t>
      </w:r>
      <w:r w:rsidRPr="00835F44">
        <w:rPr>
          <w:vertAlign w:val="subscript"/>
        </w:rPr>
        <w:t>DL_low</w:t>
      </w:r>
      <w:r w:rsidRPr="00835F44">
        <w:rPr>
          <w:rFonts w:hint="eastAsia"/>
        </w:rPr>
        <w:t xml:space="preserve">≥ 3300 MHz and </w:t>
      </w:r>
      <w:r w:rsidRPr="00835F44">
        <w:t>F</w:t>
      </w:r>
      <w:r w:rsidRPr="00835F44">
        <w:rPr>
          <w:vertAlign w:val="subscript"/>
        </w:rPr>
        <w:t>UL_low</w:t>
      </w:r>
      <w:r w:rsidRPr="00835F44">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0E530E" w:rsidRPr="00835F44" w14:paraId="4BB65F38" w14:textId="77777777" w:rsidTr="00667077">
        <w:trPr>
          <w:trHeight w:val="249"/>
          <w:jc w:val="center"/>
        </w:trPr>
        <w:tc>
          <w:tcPr>
            <w:tcW w:w="624" w:type="pct"/>
            <w:vMerge w:val="restart"/>
            <w:vAlign w:val="center"/>
          </w:tcPr>
          <w:p w14:paraId="742CD5DE" w14:textId="77777777" w:rsidR="004707A1" w:rsidRPr="00835F44" w:rsidRDefault="004707A1" w:rsidP="00170338">
            <w:pPr>
              <w:pStyle w:val="TAC"/>
            </w:pPr>
          </w:p>
        </w:tc>
        <w:tc>
          <w:tcPr>
            <w:tcW w:w="3786" w:type="pct"/>
            <w:gridSpan w:val="8"/>
            <w:vAlign w:val="center"/>
          </w:tcPr>
          <w:p w14:paraId="77158A46" w14:textId="77777777" w:rsidR="004707A1" w:rsidRPr="00835F44" w:rsidRDefault="004707A1" w:rsidP="00667077">
            <w:pPr>
              <w:pStyle w:val="TAH"/>
              <w:rPr>
                <w:lang w:eastAsia="zh-CN"/>
              </w:rPr>
            </w:pPr>
            <w:r w:rsidRPr="00835F44">
              <w:rPr>
                <w:rFonts w:hint="eastAsia"/>
                <w:lang w:eastAsia="zh-CN"/>
              </w:rPr>
              <w:t xml:space="preserve">Aggregated </w:t>
            </w:r>
            <w:r w:rsidRPr="00835F44">
              <w:t>Channel bandwidth</w:t>
            </w:r>
            <w:r w:rsidRPr="00835F44">
              <w:rPr>
                <w:rFonts w:hint="eastAsia"/>
                <w:lang w:eastAsia="zh-CN"/>
              </w:rPr>
              <w:t xml:space="preserve"> of Bandwdith Class C</w:t>
            </w:r>
          </w:p>
        </w:tc>
        <w:tc>
          <w:tcPr>
            <w:tcW w:w="590" w:type="pct"/>
            <w:vMerge w:val="restart"/>
          </w:tcPr>
          <w:p w14:paraId="10669D8A" w14:textId="77777777" w:rsidR="004707A1" w:rsidRPr="00835F44" w:rsidRDefault="004707A1" w:rsidP="00667077">
            <w:pPr>
              <w:pStyle w:val="TAH"/>
              <w:rPr>
                <w:lang w:eastAsia="zh-CN"/>
              </w:rPr>
            </w:pPr>
            <w:r w:rsidRPr="00835F44">
              <w:rPr>
                <w:lang w:eastAsia="zh-CN"/>
              </w:rPr>
              <w:t>Bandwidth Class D/E</w:t>
            </w:r>
          </w:p>
        </w:tc>
      </w:tr>
      <w:tr w:rsidR="000E530E" w:rsidRPr="00835F44" w14:paraId="31A096A5" w14:textId="77777777" w:rsidTr="001E3968">
        <w:trPr>
          <w:jc w:val="center"/>
        </w:trPr>
        <w:tc>
          <w:tcPr>
            <w:tcW w:w="624" w:type="pct"/>
            <w:vMerge/>
            <w:vAlign w:val="center"/>
          </w:tcPr>
          <w:p w14:paraId="2E6FC801" w14:textId="77777777" w:rsidR="004707A1" w:rsidRPr="00835F44" w:rsidRDefault="004707A1" w:rsidP="00170338">
            <w:pPr>
              <w:pStyle w:val="TAC"/>
            </w:pPr>
          </w:p>
        </w:tc>
        <w:tc>
          <w:tcPr>
            <w:tcW w:w="473" w:type="pct"/>
            <w:vAlign w:val="center"/>
          </w:tcPr>
          <w:p w14:paraId="11588DFB" w14:textId="77777777" w:rsidR="004707A1" w:rsidRPr="00835F44" w:rsidRDefault="004707A1" w:rsidP="001E3968">
            <w:pPr>
              <w:pStyle w:val="TAH"/>
            </w:pPr>
            <w:r w:rsidRPr="00835F44">
              <w:rPr>
                <w:rFonts w:hint="eastAsia"/>
                <w:lang w:eastAsia="zh-CN"/>
              </w:rPr>
              <w:t>110</w:t>
            </w:r>
            <w:r w:rsidRPr="00835F44">
              <w:t xml:space="preserve"> MHz</w:t>
            </w:r>
          </w:p>
        </w:tc>
        <w:tc>
          <w:tcPr>
            <w:tcW w:w="473" w:type="pct"/>
            <w:vAlign w:val="center"/>
          </w:tcPr>
          <w:p w14:paraId="0D4B91D4" w14:textId="77777777" w:rsidR="004707A1" w:rsidRPr="00835F44" w:rsidRDefault="004707A1" w:rsidP="001E3968">
            <w:pPr>
              <w:pStyle w:val="TAH"/>
            </w:pPr>
            <w:r w:rsidRPr="00835F44">
              <w:t>1</w:t>
            </w:r>
            <w:r w:rsidRPr="00835F44">
              <w:rPr>
                <w:rFonts w:hint="eastAsia"/>
                <w:lang w:eastAsia="zh-CN"/>
              </w:rPr>
              <w:t xml:space="preserve">20 </w:t>
            </w:r>
            <w:r w:rsidRPr="00835F44">
              <w:t>MHz</w:t>
            </w:r>
          </w:p>
        </w:tc>
        <w:tc>
          <w:tcPr>
            <w:tcW w:w="473" w:type="pct"/>
            <w:vAlign w:val="center"/>
          </w:tcPr>
          <w:p w14:paraId="27263BF9" w14:textId="77777777" w:rsidR="004707A1" w:rsidRPr="00835F44" w:rsidRDefault="004707A1" w:rsidP="00776AAA">
            <w:pPr>
              <w:pStyle w:val="TAH"/>
            </w:pPr>
            <w:r w:rsidRPr="00835F44">
              <w:rPr>
                <w:rFonts w:hint="eastAsia"/>
                <w:lang w:eastAsia="zh-CN"/>
              </w:rPr>
              <w:t>130</w:t>
            </w:r>
            <w:r w:rsidRPr="00835F44">
              <w:t xml:space="preserve"> MHz</w:t>
            </w:r>
          </w:p>
        </w:tc>
        <w:tc>
          <w:tcPr>
            <w:tcW w:w="473" w:type="pct"/>
            <w:vAlign w:val="center"/>
          </w:tcPr>
          <w:p w14:paraId="00D77DA7" w14:textId="77777777" w:rsidR="004707A1" w:rsidRPr="00835F44" w:rsidRDefault="004707A1">
            <w:pPr>
              <w:pStyle w:val="TAH"/>
            </w:pPr>
            <w:r w:rsidRPr="00835F44">
              <w:rPr>
                <w:rFonts w:hint="eastAsia"/>
                <w:lang w:eastAsia="zh-CN"/>
              </w:rPr>
              <w:t>14</w:t>
            </w:r>
            <w:r w:rsidRPr="00835F44">
              <w:t>0 MHz</w:t>
            </w:r>
          </w:p>
        </w:tc>
        <w:tc>
          <w:tcPr>
            <w:tcW w:w="473" w:type="pct"/>
            <w:vAlign w:val="center"/>
          </w:tcPr>
          <w:p w14:paraId="65FC1A00" w14:textId="77777777" w:rsidR="004707A1" w:rsidRPr="00835F44" w:rsidRDefault="004707A1">
            <w:pPr>
              <w:pStyle w:val="TAH"/>
            </w:pPr>
            <w:r w:rsidRPr="00835F44">
              <w:rPr>
                <w:rFonts w:hint="eastAsia"/>
                <w:lang w:eastAsia="zh-CN"/>
              </w:rPr>
              <w:t>150</w:t>
            </w:r>
            <w:r w:rsidRPr="00835F44">
              <w:t xml:space="preserve"> MHz</w:t>
            </w:r>
          </w:p>
        </w:tc>
        <w:tc>
          <w:tcPr>
            <w:tcW w:w="473" w:type="pct"/>
            <w:vAlign w:val="center"/>
          </w:tcPr>
          <w:p w14:paraId="137E63E5" w14:textId="77777777" w:rsidR="004707A1" w:rsidRPr="00835F44" w:rsidRDefault="004707A1">
            <w:pPr>
              <w:pStyle w:val="TAH"/>
            </w:pPr>
            <w:r w:rsidRPr="00835F44">
              <w:rPr>
                <w:rFonts w:hint="eastAsia"/>
                <w:lang w:eastAsia="zh-CN"/>
              </w:rPr>
              <w:t>16</w:t>
            </w:r>
            <w:r w:rsidRPr="00835F44">
              <w:t>0 MHz</w:t>
            </w:r>
          </w:p>
        </w:tc>
        <w:tc>
          <w:tcPr>
            <w:tcW w:w="473" w:type="pct"/>
            <w:vAlign w:val="center"/>
          </w:tcPr>
          <w:p w14:paraId="72CB0ABA" w14:textId="77777777" w:rsidR="004707A1" w:rsidRPr="00835F44" w:rsidRDefault="004707A1">
            <w:pPr>
              <w:pStyle w:val="TAH"/>
            </w:pPr>
            <w:r w:rsidRPr="00835F44">
              <w:rPr>
                <w:rFonts w:hint="eastAsia"/>
                <w:lang w:eastAsia="zh-CN"/>
              </w:rPr>
              <w:t>18</w:t>
            </w:r>
            <w:r w:rsidRPr="00835F44">
              <w:t>0 MHz</w:t>
            </w:r>
          </w:p>
        </w:tc>
        <w:tc>
          <w:tcPr>
            <w:tcW w:w="473" w:type="pct"/>
            <w:vAlign w:val="center"/>
          </w:tcPr>
          <w:p w14:paraId="726766CC" w14:textId="77777777" w:rsidR="004707A1" w:rsidRPr="00835F44" w:rsidRDefault="004707A1">
            <w:pPr>
              <w:pStyle w:val="TAH"/>
            </w:pPr>
            <w:r w:rsidRPr="00835F44">
              <w:rPr>
                <w:rFonts w:hint="eastAsia"/>
                <w:lang w:eastAsia="zh-CN"/>
              </w:rPr>
              <w:t>200</w:t>
            </w:r>
            <w:r w:rsidRPr="00835F44">
              <w:t xml:space="preserve"> MHz</w:t>
            </w:r>
          </w:p>
        </w:tc>
        <w:tc>
          <w:tcPr>
            <w:tcW w:w="590" w:type="pct"/>
            <w:vMerge/>
          </w:tcPr>
          <w:p w14:paraId="03DF893D" w14:textId="77777777" w:rsidR="004707A1" w:rsidRPr="00835F44" w:rsidRDefault="004707A1">
            <w:pPr>
              <w:pStyle w:val="TAH"/>
              <w:rPr>
                <w:lang w:eastAsia="zh-CN"/>
              </w:rPr>
            </w:pPr>
          </w:p>
        </w:tc>
      </w:tr>
      <w:tr w:rsidR="000E530E" w:rsidRPr="00835F44" w14:paraId="5F195732" w14:textId="77777777" w:rsidTr="00667077">
        <w:trPr>
          <w:jc w:val="center"/>
        </w:trPr>
        <w:tc>
          <w:tcPr>
            <w:tcW w:w="624" w:type="pct"/>
            <w:vAlign w:val="center"/>
          </w:tcPr>
          <w:p w14:paraId="78BFF53B" w14:textId="77777777" w:rsidR="004707A1" w:rsidRPr="00835F44" w:rsidRDefault="004707A1" w:rsidP="00170338">
            <w:pPr>
              <w:pStyle w:val="TAC"/>
              <w:rPr>
                <w:lang w:eastAsia="zh-CN"/>
              </w:rPr>
            </w:pPr>
            <w:r w:rsidRPr="00835F44">
              <w:rPr>
                <w:rFonts w:hint="eastAsia"/>
                <w:lang w:eastAsia="zh-CN"/>
              </w:rPr>
              <w:t>RB(SCS=30 kHz)</w:t>
            </w:r>
          </w:p>
        </w:tc>
        <w:tc>
          <w:tcPr>
            <w:tcW w:w="3786" w:type="pct"/>
            <w:gridSpan w:val="8"/>
            <w:vAlign w:val="center"/>
          </w:tcPr>
          <w:p w14:paraId="772FC899" w14:textId="5970AE6E"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7F2F92A2" w14:textId="77777777" w:rsidR="004707A1" w:rsidRPr="00835F44" w:rsidRDefault="004707A1" w:rsidP="00667077">
            <w:pPr>
              <w:pStyle w:val="TAC"/>
              <w:rPr>
                <w:b/>
                <w:lang w:eastAsia="zh-CN"/>
              </w:rPr>
            </w:pPr>
            <w:r w:rsidRPr="00835F44">
              <w:rPr>
                <w:lang w:eastAsia="zh-CN"/>
              </w:rPr>
              <w:t>133</w:t>
            </w:r>
          </w:p>
        </w:tc>
      </w:tr>
      <w:tr w:rsidR="000E530E" w:rsidRPr="00835F44" w14:paraId="0F2D6997" w14:textId="77777777" w:rsidTr="00667077">
        <w:trPr>
          <w:jc w:val="center"/>
        </w:trPr>
        <w:tc>
          <w:tcPr>
            <w:tcW w:w="624" w:type="pct"/>
            <w:vAlign w:val="center"/>
          </w:tcPr>
          <w:p w14:paraId="6A330D3A" w14:textId="77777777" w:rsidR="004707A1" w:rsidRPr="00835F44" w:rsidRDefault="004707A1" w:rsidP="00170338">
            <w:pPr>
              <w:pStyle w:val="TAC"/>
              <w:rPr>
                <w:lang w:eastAsia="zh-CN"/>
              </w:rPr>
            </w:pPr>
            <w:r w:rsidRPr="00835F44">
              <w:rPr>
                <w:rFonts w:hint="eastAsia"/>
                <w:lang w:eastAsia="zh-CN"/>
              </w:rPr>
              <w:t>RB(SCS=60 kHz)</w:t>
            </w:r>
          </w:p>
        </w:tc>
        <w:tc>
          <w:tcPr>
            <w:tcW w:w="3786" w:type="pct"/>
            <w:gridSpan w:val="8"/>
            <w:vAlign w:val="center"/>
          </w:tcPr>
          <w:p w14:paraId="438F51C5" w14:textId="3B571034"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6C40DB64" w14:textId="77777777" w:rsidR="004707A1" w:rsidRPr="00835F44" w:rsidRDefault="004707A1" w:rsidP="00667077">
            <w:pPr>
              <w:pStyle w:val="TAC"/>
              <w:rPr>
                <w:b/>
                <w:lang w:eastAsia="zh-CN"/>
              </w:rPr>
            </w:pPr>
            <w:r w:rsidRPr="00835F44">
              <w:rPr>
                <w:lang w:eastAsia="zh-CN"/>
              </w:rPr>
              <w:t>65</w:t>
            </w:r>
          </w:p>
        </w:tc>
      </w:tr>
      <w:tr w:rsidR="000E530E" w:rsidRPr="00835F44" w14:paraId="772E831B" w14:textId="77777777" w:rsidTr="001E3968">
        <w:trPr>
          <w:jc w:val="center"/>
        </w:trPr>
        <w:tc>
          <w:tcPr>
            <w:tcW w:w="624" w:type="pct"/>
            <w:vAlign w:val="center"/>
          </w:tcPr>
          <w:p w14:paraId="5C388CD0" w14:textId="77777777" w:rsidR="004707A1" w:rsidRPr="00835F44" w:rsidRDefault="004707A1" w:rsidP="00170338">
            <w:pPr>
              <w:pStyle w:val="TAC"/>
              <w:rPr>
                <w:lang w:eastAsia="zh-CN"/>
              </w:rPr>
            </w:pPr>
            <w:r w:rsidRPr="00835F44">
              <w:t>BW</w:t>
            </w:r>
            <w:r w:rsidRPr="00835F44">
              <w:rPr>
                <w:vertAlign w:val="subscript"/>
              </w:rPr>
              <w:t>Interferer</w:t>
            </w:r>
          </w:p>
        </w:tc>
        <w:tc>
          <w:tcPr>
            <w:tcW w:w="473" w:type="pct"/>
            <w:vAlign w:val="center"/>
          </w:tcPr>
          <w:p w14:paraId="007EE1EE" w14:textId="77777777" w:rsidR="004707A1" w:rsidRPr="00835F44" w:rsidRDefault="004707A1" w:rsidP="00170338">
            <w:pPr>
              <w:pStyle w:val="TAC"/>
              <w:rPr>
                <w:lang w:eastAsia="zh-CN"/>
              </w:rPr>
            </w:pPr>
            <w:r w:rsidRPr="00835F44">
              <w:rPr>
                <w:rFonts w:hint="eastAsia"/>
                <w:lang w:eastAsia="zh-CN"/>
              </w:rPr>
              <w:t>110</w:t>
            </w:r>
            <w:r w:rsidRPr="00835F44">
              <w:rPr>
                <w:lang w:eastAsia="zh-CN"/>
              </w:rPr>
              <w:t xml:space="preserve"> MHz</w:t>
            </w:r>
          </w:p>
        </w:tc>
        <w:tc>
          <w:tcPr>
            <w:tcW w:w="473" w:type="pct"/>
            <w:vAlign w:val="center"/>
          </w:tcPr>
          <w:p w14:paraId="1EAE1D30"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20 </w:t>
            </w:r>
            <w:r w:rsidRPr="00835F44">
              <w:rPr>
                <w:lang w:eastAsia="zh-CN"/>
              </w:rPr>
              <w:t>MHz</w:t>
            </w:r>
          </w:p>
        </w:tc>
        <w:tc>
          <w:tcPr>
            <w:tcW w:w="473" w:type="pct"/>
            <w:vAlign w:val="center"/>
          </w:tcPr>
          <w:p w14:paraId="18A276FC" w14:textId="77777777" w:rsidR="004707A1" w:rsidRPr="00835F44" w:rsidRDefault="004707A1" w:rsidP="00170338">
            <w:pPr>
              <w:pStyle w:val="TAC"/>
              <w:rPr>
                <w:lang w:eastAsia="zh-CN"/>
              </w:rPr>
            </w:pPr>
            <w:r w:rsidRPr="00835F44">
              <w:rPr>
                <w:rFonts w:hint="eastAsia"/>
                <w:lang w:eastAsia="zh-CN"/>
              </w:rPr>
              <w:t>130</w:t>
            </w:r>
            <w:r w:rsidRPr="00835F44">
              <w:rPr>
                <w:lang w:eastAsia="zh-CN"/>
              </w:rPr>
              <w:t xml:space="preserve"> MHz</w:t>
            </w:r>
          </w:p>
        </w:tc>
        <w:tc>
          <w:tcPr>
            <w:tcW w:w="473" w:type="pct"/>
            <w:vAlign w:val="center"/>
          </w:tcPr>
          <w:p w14:paraId="2BBB5789" w14:textId="77777777" w:rsidR="004707A1" w:rsidRPr="00835F44" w:rsidRDefault="004707A1" w:rsidP="00170338">
            <w:pPr>
              <w:pStyle w:val="TAC"/>
              <w:rPr>
                <w:lang w:eastAsia="zh-CN"/>
              </w:rPr>
            </w:pPr>
            <w:r w:rsidRPr="00835F44">
              <w:rPr>
                <w:rFonts w:hint="eastAsia"/>
                <w:lang w:eastAsia="zh-CN"/>
              </w:rPr>
              <w:t>14</w:t>
            </w:r>
            <w:r w:rsidRPr="00835F44">
              <w:rPr>
                <w:lang w:eastAsia="zh-CN"/>
              </w:rPr>
              <w:t>0 MHz</w:t>
            </w:r>
          </w:p>
        </w:tc>
        <w:tc>
          <w:tcPr>
            <w:tcW w:w="473" w:type="pct"/>
            <w:vAlign w:val="center"/>
          </w:tcPr>
          <w:p w14:paraId="4D19E485" w14:textId="77777777" w:rsidR="004707A1" w:rsidRPr="00835F44" w:rsidRDefault="004707A1" w:rsidP="00170338">
            <w:pPr>
              <w:pStyle w:val="TAC"/>
              <w:rPr>
                <w:lang w:eastAsia="zh-CN"/>
              </w:rPr>
            </w:pPr>
            <w:r w:rsidRPr="00835F44">
              <w:rPr>
                <w:rFonts w:hint="eastAsia"/>
                <w:lang w:eastAsia="zh-CN"/>
              </w:rPr>
              <w:t>150</w:t>
            </w:r>
            <w:r w:rsidRPr="00835F44">
              <w:rPr>
                <w:lang w:eastAsia="zh-CN"/>
              </w:rPr>
              <w:t xml:space="preserve"> MHz</w:t>
            </w:r>
          </w:p>
        </w:tc>
        <w:tc>
          <w:tcPr>
            <w:tcW w:w="473" w:type="pct"/>
            <w:vAlign w:val="center"/>
          </w:tcPr>
          <w:p w14:paraId="756097EB" w14:textId="77777777" w:rsidR="004707A1" w:rsidRPr="00835F44" w:rsidRDefault="004707A1" w:rsidP="00170338">
            <w:pPr>
              <w:pStyle w:val="TAC"/>
              <w:rPr>
                <w:lang w:eastAsia="zh-CN"/>
              </w:rPr>
            </w:pPr>
            <w:r w:rsidRPr="00835F44">
              <w:rPr>
                <w:rFonts w:hint="eastAsia"/>
                <w:lang w:eastAsia="zh-CN"/>
              </w:rPr>
              <w:t>16</w:t>
            </w:r>
            <w:r w:rsidRPr="00835F44">
              <w:rPr>
                <w:lang w:eastAsia="zh-CN"/>
              </w:rPr>
              <w:t>0 MHz</w:t>
            </w:r>
          </w:p>
        </w:tc>
        <w:tc>
          <w:tcPr>
            <w:tcW w:w="473" w:type="pct"/>
            <w:vAlign w:val="center"/>
          </w:tcPr>
          <w:p w14:paraId="15B1138D" w14:textId="77777777" w:rsidR="004707A1" w:rsidRPr="00835F44" w:rsidRDefault="004707A1" w:rsidP="00170338">
            <w:pPr>
              <w:pStyle w:val="TAC"/>
              <w:rPr>
                <w:lang w:eastAsia="zh-CN"/>
              </w:rPr>
            </w:pPr>
            <w:r w:rsidRPr="00835F44">
              <w:rPr>
                <w:rFonts w:hint="eastAsia"/>
                <w:lang w:eastAsia="zh-CN"/>
              </w:rPr>
              <w:t>18</w:t>
            </w:r>
            <w:r w:rsidRPr="00835F44">
              <w:rPr>
                <w:lang w:eastAsia="zh-CN"/>
              </w:rPr>
              <w:t>0 MHz</w:t>
            </w:r>
          </w:p>
        </w:tc>
        <w:tc>
          <w:tcPr>
            <w:tcW w:w="473" w:type="pct"/>
            <w:vAlign w:val="center"/>
          </w:tcPr>
          <w:p w14:paraId="4547C165" w14:textId="77777777" w:rsidR="004707A1" w:rsidRPr="00835F44" w:rsidRDefault="004707A1" w:rsidP="00086D17">
            <w:pPr>
              <w:pStyle w:val="TAC"/>
              <w:rPr>
                <w:lang w:eastAsia="zh-CN"/>
              </w:rPr>
            </w:pPr>
            <w:r w:rsidRPr="00835F44">
              <w:rPr>
                <w:rFonts w:hint="eastAsia"/>
                <w:lang w:eastAsia="zh-CN"/>
              </w:rPr>
              <w:t>200</w:t>
            </w:r>
            <w:r w:rsidRPr="00835F44">
              <w:rPr>
                <w:lang w:eastAsia="zh-CN"/>
              </w:rPr>
              <w:t xml:space="preserve"> MHz</w:t>
            </w:r>
          </w:p>
        </w:tc>
        <w:tc>
          <w:tcPr>
            <w:tcW w:w="590" w:type="pct"/>
            <w:vAlign w:val="center"/>
          </w:tcPr>
          <w:p w14:paraId="6CD309DE" w14:textId="77777777" w:rsidR="004707A1" w:rsidRPr="00835F44" w:rsidRDefault="004707A1" w:rsidP="00667077">
            <w:pPr>
              <w:pStyle w:val="TAC"/>
              <w:rPr>
                <w:b/>
                <w:lang w:eastAsia="zh-CN"/>
              </w:rPr>
            </w:pPr>
            <w:r w:rsidRPr="00835F44">
              <w:rPr>
                <w:lang w:eastAsia="zh-CN"/>
              </w:rPr>
              <w:t>50MHz</w:t>
            </w:r>
          </w:p>
        </w:tc>
      </w:tr>
      <w:tr w:rsidR="000E530E" w:rsidRPr="00835F44" w14:paraId="1C0C60D4" w14:textId="77777777" w:rsidTr="00667077">
        <w:trPr>
          <w:jc w:val="center"/>
        </w:trPr>
        <w:tc>
          <w:tcPr>
            <w:tcW w:w="5000" w:type="pct"/>
            <w:gridSpan w:val="10"/>
            <w:vAlign w:val="center"/>
          </w:tcPr>
          <w:p w14:paraId="4E688D95" w14:textId="77777777" w:rsidR="004707A1" w:rsidRPr="00835F44" w:rsidRDefault="004707A1" w:rsidP="00667077">
            <w:pPr>
              <w:pStyle w:val="TAN"/>
              <w:rPr>
                <w:lang w:eastAsia="zh-CN"/>
              </w:rPr>
            </w:pPr>
            <w:r w:rsidRPr="00835F44">
              <w:rPr>
                <w:lang w:eastAsia="zh-CN"/>
              </w:rPr>
              <w:t>NOTE 1:</w:t>
            </w:r>
            <w:r w:rsidRPr="00835F4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5E86484" w14:textId="77777777" w:rsidR="003B11B1" w:rsidRPr="00835F44" w:rsidRDefault="003B11B1" w:rsidP="003B11B1">
      <w:pPr>
        <w:rPr>
          <w:rFonts w:eastAsia="Yu Mincho"/>
        </w:rPr>
      </w:pPr>
    </w:p>
    <w:p w14:paraId="11A99E2C" w14:textId="1F64F9FE" w:rsidR="004707A1" w:rsidRPr="00835F44" w:rsidRDefault="003B11B1" w:rsidP="000E530E">
      <w:pPr>
        <w:pStyle w:val="TH"/>
        <w:rPr>
          <w:rFonts w:eastAsia="Yu Mincho"/>
        </w:rPr>
      </w:pPr>
      <w:r w:rsidRPr="00835F44">
        <w:rPr>
          <w:rFonts w:eastAsia="Yu Mincho"/>
        </w:rPr>
        <w:t>Table D.2-4: Description of modulated NR interferer for NR bands with F</w:t>
      </w:r>
      <w:r w:rsidRPr="00835F44">
        <w:rPr>
          <w:rFonts w:eastAsia="Yu Mincho"/>
          <w:vertAlign w:val="subscript"/>
        </w:rPr>
        <w:t>DL_low</w:t>
      </w:r>
      <w:r w:rsidRPr="00835F44">
        <w:rPr>
          <w:rFonts w:eastAsia="Yu Mincho"/>
        </w:rPr>
        <w:t xml:space="preserve"> &lt; 2700 MHz and F</w:t>
      </w:r>
      <w:r w:rsidRPr="00835F44">
        <w:rPr>
          <w:rFonts w:eastAsia="Yu Mincho"/>
          <w:vertAlign w:val="subscript"/>
        </w:rPr>
        <w:t>UL_low</w:t>
      </w:r>
      <w:r w:rsidRPr="00835F44">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7585"/>
      </w:tblGrid>
      <w:tr w:rsidR="000E530E" w:rsidRPr="00835F44" w14:paraId="21A06909" w14:textId="77777777" w:rsidTr="000E530E">
        <w:trPr>
          <w:trHeight w:val="249"/>
          <w:jc w:val="center"/>
        </w:trPr>
        <w:tc>
          <w:tcPr>
            <w:tcW w:w="1062" w:type="pct"/>
            <w:vMerge w:val="restart"/>
            <w:vAlign w:val="center"/>
          </w:tcPr>
          <w:p w14:paraId="70B3F733" w14:textId="77777777" w:rsidR="003B11B1" w:rsidRPr="00835F44" w:rsidRDefault="003B11B1" w:rsidP="009B0231">
            <w:pPr>
              <w:pStyle w:val="TAC"/>
            </w:pPr>
          </w:p>
        </w:tc>
        <w:tc>
          <w:tcPr>
            <w:tcW w:w="3938" w:type="pct"/>
            <w:vMerge w:val="restart"/>
            <w:vAlign w:val="center"/>
          </w:tcPr>
          <w:p w14:paraId="431F44D5" w14:textId="77777777" w:rsidR="003B11B1" w:rsidRPr="00835F44" w:rsidRDefault="003B11B1" w:rsidP="009B0231">
            <w:pPr>
              <w:pStyle w:val="TAH"/>
              <w:rPr>
                <w:lang w:eastAsia="zh-CN"/>
              </w:rPr>
            </w:pPr>
            <w:r w:rsidRPr="00835F44">
              <w:rPr>
                <w:lang w:eastAsia="zh-CN"/>
              </w:rPr>
              <w:t>Bandwidth Class C</w:t>
            </w:r>
          </w:p>
        </w:tc>
      </w:tr>
      <w:tr w:rsidR="000E530E" w:rsidRPr="00835F44" w14:paraId="1DC7ADE6" w14:textId="77777777" w:rsidTr="000E530E">
        <w:trPr>
          <w:trHeight w:val="223"/>
          <w:jc w:val="center"/>
        </w:trPr>
        <w:tc>
          <w:tcPr>
            <w:tcW w:w="1062" w:type="pct"/>
            <w:vMerge/>
            <w:vAlign w:val="center"/>
          </w:tcPr>
          <w:p w14:paraId="21EA46F4" w14:textId="77777777" w:rsidR="003B11B1" w:rsidRPr="00835F44" w:rsidRDefault="003B11B1" w:rsidP="009B0231">
            <w:pPr>
              <w:pStyle w:val="TAC"/>
            </w:pPr>
          </w:p>
        </w:tc>
        <w:tc>
          <w:tcPr>
            <w:tcW w:w="3938" w:type="pct"/>
            <w:vMerge/>
          </w:tcPr>
          <w:p w14:paraId="33B0B976" w14:textId="77777777" w:rsidR="003B11B1" w:rsidRPr="00835F44" w:rsidRDefault="003B11B1" w:rsidP="009B0231">
            <w:pPr>
              <w:pStyle w:val="TAH"/>
              <w:rPr>
                <w:lang w:eastAsia="zh-CN"/>
              </w:rPr>
            </w:pPr>
          </w:p>
        </w:tc>
      </w:tr>
      <w:tr w:rsidR="000E530E" w:rsidRPr="00835F44" w14:paraId="17923D5B" w14:textId="77777777" w:rsidTr="000E530E">
        <w:trPr>
          <w:jc w:val="center"/>
        </w:trPr>
        <w:tc>
          <w:tcPr>
            <w:tcW w:w="1062" w:type="pct"/>
            <w:vAlign w:val="center"/>
          </w:tcPr>
          <w:p w14:paraId="106715B7" w14:textId="77777777" w:rsidR="003B11B1" w:rsidRPr="00835F44" w:rsidRDefault="003B11B1" w:rsidP="009B0231">
            <w:pPr>
              <w:pStyle w:val="TAC"/>
              <w:rPr>
                <w:lang w:eastAsia="zh-CN"/>
              </w:rPr>
            </w:pPr>
            <w:r w:rsidRPr="00835F44">
              <w:rPr>
                <w:rFonts w:hint="eastAsia"/>
                <w:lang w:eastAsia="zh-CN"/>
              </w:rPr>
              <w:t>RB</w:t>
            </w:r>
          </w:p>
        </w:tc>
        <w:tc>
          <w:tcPr>
            <w:tcW w:w="3938" w:type="pct"/>
            <w:vAlign w:val="center"/>
          </w:tcPr>
          <w:p w14:paraId="5DB8DA0E" w14:textId="77777777" w:rsidR="003B11B1" w:rsidRPr="00835F44" w:rsidRDefault="003B11B1" w:rsidP="009B0231">
            <w:pPr>
              <w:pStyle w:val="TAC"/>
              <w:rPr>
                <w:b/>
                <w:lang w:eastAsia="zh-CN"/>
              </w:rPr>
            </w:pPr>
            <w:r w:rsidRPr="00835F44">
              <w:rPr>
                <w:rFonts w:hint="eastAsia"/>
                <w:lang w:eastAsia="zh-CN"/>
              </w:rPr>
              <w:t>NOTE</w:t>
            </w:r>
            <w:r w:rsidRPr="00835F44">
              <w:rPr>
                <w:lang w:eastAsia="zh-CN"/>
              </w:rPr>
              <w:t xml:space="preserve"> </w:t>
            </w:r>
            <w:r w:rsidRPr="00835F44">
              <w:rPr>
                <w:rFonts w:hint="eastAsia"/>
                <w:lang w:eastAsia="zh-CN"/>
              </w:rPr>
              <w:t>1</w:t>
            </w:r>
          </w:p>
        </w:tc>
      </w:tr>
      <w:tr w:rsidR="000E530E" w:rsidRPr="00835F44" w14:paraId="37663E55" w14:textId="77777777" w:rsidTr="000E530E">
        <w:trPr>
          <w:jc w:val="center"/>
        </w:trPr>
        <w:tc>
          <w:tcPr>
            <w:tcW w:w="1062" w:type="pct"/>
            <w:vAlign w:val="center"/>
          </w:tcPr>
          <w:p w14:paraId="60487F9C" w14:textId="77777777" w:rsidR="003B11B1" w:rsidRPr="00835F44" w:rsidRDefault="003B11B1" w:rsidP="009B0231">
            <w:pPr>
              <w:pStyle w:val="TAC"/>
              <w:rPr>
                <w:lang w:eastAsia="zh-CN"/>
              </w:rPr>
            </w:pPr>
            <w:r w:rsidRPr="00835F44">
              <w:t>BW</w:t>
            </w:r>
            <w:r w:rsidRPr="00835F44">
              <w:rPr>
                <w:vertAlign w:val="subscript"/>
              </w:rPr>
              <w:t>Interferer</w:t>
            </w:r>
          </w:p>
        </w:tc>
        <w:tc>
          <w:tcPr>
            <w:tcW w:w="3938" w:type="pct"/>
            <w:vAlign w:val="center"/>
          </w:tcPr>
          <w:p w14:paraId="58545C50" w14:textId="1FD07784" w:rsidR="003B11B1" w:rsidRPr="00835F44" w:rsidRDefault="003B11B1" w:rsidP="009B0231">
            <w:pPr>
              <w:pStyle w:val="TAC"/>
              <w:rPr>
                <w:b/>
                <w:lang w:eastAsia="zh-CN"/>
              </w:rPr>
            </w:pPr>
            <w:r w:rsidRPr="00835F44">
              <w:rPr>
                <w:lang w:eastAsia="zh-CN"/>
              </w:rPr>
              <w:t>5 MHz</w:t>
            </w:r>
          </w:p>
        </w:tc>
      </w:tr>
      <w:tr w:rsidR="000E530E" w:rsidRPr="00835F44" w14:paraId="7B1563E9" w14:textId="77777777" w:rsidTr="000E530E">
        <w:trPr>
          <w:jc w:val="center"/>
        </w:trPr>
        <w:tc>
          <w:tcPr>
            <w:tcW w:w="5000" w:type="pct"/>
            <w:gridSpan w:val="2"/>
            <w:vAlign w:val="center"/>
          </w:tcPr>
          <w:p w14:paraId="6872117A" w14:textId="77777777" w:rsidR="003B11B1" w:rsidRPr="00835F44" w:rsidRDefault="003B11B1" w:rsidP="000E530E">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26" w:name="_Toc21343217"/>
      <w:bookmarkStart w:id="627" w:name="_Toc29770183"/>
      <w:bookmarkStart w:id="628" w:name="_Toc29799682"/>
      <w:bookmarkStart w:id="629" w:name="_Toc37254906"/>
      <w:bookmarkStart w:id="630" w:name="_Toc37255549"/>
      <w:bookmarkStart w:id="631" w:name="_Toc45887574"/>
      <w:bookmarkStart w:id="632" w:name="_Toc53172311"/>
      <w:bookmarkStart w:id="633" w:name="_Toc61357076"/>
      <w:bookmarkStart w:id="634" w:name="_Toc67913945"/>
      <w:bookmarkStart w:id="635" w:name="_Toc75469762"/>
      <w:bookmarkStart w:id="636" w:name="_Toc76508252"/>
      <w:bookmarkStart w:id="637" w:name="_Toc83193153"/>
      <w:r w:rsidRPr="006A3628">
        <w:rPr>
          <w:rFonts w:eastAsia="Yu Mincho"/>
          <w:lang w:val="fr-FR"/>
        </w:rPr>
        <w:t xml:space="preserve">Annex E (normative): </w:t>
      </w:r>
      <w:r w:rsidRPr="006A3628">
        <w:rPr>
          <w:rFonts w:eastAsia="Yu Mincho"/>
          <w:lang w:val="fr-FR"/>
        </w:rPr>
        <w:br/>
        <w:t>Environmental conditions</w:t>
      </w:r>
      <w:bookmarkEnd w:id="626"/>
      <w:bookmarkEnd w:id="627"/>
      <w:bookmarkEnd w:id="628"/>
      <w:bookmarkEnd w:id="629"/>
      <w:bookmarkEnd w:id="630"/>
      <w:bookmarkEnd w:id="631"/>
      <w:bookmarkEnd w:id="632"/>
      <w:bookmarkEnd w:id="633"/>
      <w:bookmarkEnd w:id="634"/>
      <w:bookmarkEnd w:id="635"/>
      <w:bookmarkEnd w:id="636"/>
      <w:bookmarkEnd w:id="637"/>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38" w:name="_Toc21343218"/>
      <w:bookmarkStart w:id="639" w:name="_Toc29770184"/>
      <w:bookmarkStart w:id="640" w:name="_Toc29799683"/>
      <w:bookmarkStart w:id="641" w:name="_Toc37254907"/>
      <w:bookmarkStart w:id="642" w:name="_Toc37255550"/>
      <w:bookmarkStart w:id="643" w:name="_Toc45887575"/>
      <w:bookmarkStart w:id="644" w:name="_Toc53172312"/>
      <w:bookmarkStart w:id="645" w:name="_Toc61357077"/>
      <w:bookmarkStart w:id="646" w:name="_Toc67913946"/>
      <w:bookmarkStart w:id="647" w:name="_Toc75469763"/>
      <w:bookmarkStart w:id="648" w:name="_Toc76508253"/>
      <w:bookmarkStart w:id="649"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38"/>
      <w:bookmarkEnd w:id="639"/>
      <w:bookmarkEnd w:id="640"/>
      <w:bookmarkEnd w:id="641"/>
      <w:bookmarkEnd w:id="642"/>
      <w:bookmarkEnd w:id="643"/>
      <w:bookmarkEnd w:id="644"/>
      <w:bookmarkEnd w:id="645"/>
      <w:bookmarkEnd w:id="646"/>
      <w:bookmarkEnd w:id="647"/>
      <w:bookmarkEnd w:id="648"/>
      <w:bookmarkEnd w:id="649"/>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50" w:name="_Toc21343219"/>
      <w:bookmarkStart w:id="651" w:name="_Toc29770185"/>
      <w:bookmarkStart w:id="652" w:name="_Toc29799684"/>
      <w:bookmarkStart w:id="653" w:name="_Toc37254908"/>
      <w:bookmarkStart w:id="654" w:name="_Toc37255551"/>
      <w:bookmarkStart w:id="655" w:name="_Toc45887576"/>
      <w:bookmarkStart w:id="656" w:name="_Toc53172313"/>
      <w:bookmarkStart w:id="657" w:name="_Toc61357078"/>
      <w:bookmarkStart w:id="658" w:name="_Toc67913947"/>
      <w:bookmarkStart w:id="659" w:name="_Toc75469764"/>
      <w:bookmarkStart w:id="660" w:name="_Toc76508254"/>
      <w:bookmarkStart w:id="661"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50"/>
      <w:bookmarkEnd w:id="651"/>
      <w:bookmarkEnd w:id="652"/>
      <w:bookmarkEnd w:id="653"/>
      <w:bookmarkEnd w:id="654"/>
      <w:bookmarkEnd w:id="655"/>
      <w:bookmarkEnd w:id="656"/>
      <w:bookmarkEnd w:id="657"/>
      <w:bookmarkEnd w:id="658"/>
      <w:bookmarkEnd w:id="659"/>
      <w:bookmarkEnd w:id="660"/>
      <w:bookmarkEnd w:id="661"/>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62" w:name="_Toc21343220"/>
      <w:bookmarkStart w:id="663" w:name="_Toc29770186"/>
      <w:bookmarkStart w:id="664" w:name="_Toc29799685"/>
      <w:bookmarkStart w:id="665" w:name="_Toc37254909"/>
      <w:bookmarkStart w:id="666" w:name="_Toc37255552"/>
      <w:bookmarkStart w:id="667" w:name="_Toc45887577"/>
      <w:bookmarkStart w:id="668" w:name="_Toc53172314"/>
      <w:bookmarkStart w:id="669" w:name="_Toc61357079"/>
      <w:bookmarkStart w:id="670" w:name="_Toc67913948"/>
      <w:bookmarkStart w:id="671" w:name="_Toc75469765"/>
      <w:bookmarkStart w:id="672" w:name="_Toc76508255"/>
      <w:bookmarkStart w:id="673" w:name="_Toc83193156"/>
      <w:r w:rsidRPr="00835F44">
        <w:rPr>
          <w:rFonts w:eastAsia="Yu Mincho"/>
        </w:rPr>
        <w:t>E.2.1</w:t>
      </w:r>
      <w:r w:rsidRPr="00835F44">
        <w:rPr>
          <w:rFonts w:eastAsia="Yu Mincho"/>
        </w:rPr>
        <w:tab/>
        <w:t>Temperature</w:t>
      </w:r>
      <w:bookmarkEnd w:id="662"/>
      <w:bookmarkEnd w:id="663"/>
      <w:bookmarkEnd w:id="664"/>
      <w:bookmarkEnd w:id="665"/>
      <w:bookmarkEnd w:id="666"/>
      <w:bookmarkEnd w:id="667"/>
      <w:bookmarkEnd w:id="668"/>
      <w:bookmarkEnd w:id="669"/>
      <w:bookmarkEnd w:id="670"/>
      <w:bookmarkEnd w:id="671"/>
      <w:bookmarkEnd w:id="672"/>
      <w:bookmarkEnd w:id="673"/>
    </w:p>
    <w:p w14:paraId="6C750EE6" w14:textId="4BBB443B" w:rsidR="00FB64AB" w:rsidRPr="00835F44" w:rsidRDefault="00FB64AB" w:rsidP="00495FE7">
      <w:pPr>
        <w:rPr>
          <w:rFonts w:eastAsia="Yu Mincho"/>
        </w:rPr>
      </w:pPr>
      <w:r w:rsidRPr="00835F44">
        <w:rPr>
          <w:rFonts w:eastAsia="Yu Mincho"/>
        </w:rPr>
        <w:t>The UE shall fulfil</w:t>
      </w:r>
      <w:r w:rsidR="00CD0A73" w:rsidRPr="00835F44">
        <w:rPr>
          <w:rFonts w:eastAsia="Yu Mincho"/>
        </w:rPr>
        <w:t>l</w:t>
      </w:r>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855A4" w:rsidRPr="00835F44" w14:paraId="00D5FA36" w14:textId="77777777" w:rsidTr="00F9030A">
        <w:trPr>
          <w:trHeight w:val="345"/>
          <w:jc w:val="center"/>
        </w:trPr>
        <w:tc>
          <w:tcPr>
            <w:tcW w:w="1908" w:type="dxa"/>
            <w:vAlign w:val="center"/>
          </w:tcPr>
          <w:p w14:paraId="08C3C618" w14:textId="4A4D5280" w:rsidR="002855A4" w:rsidRPr="00835F44" w:rsidRDefault="002855A4" w:rsidP="002855A4">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59933E9D" w14:textId="3723541B" w:rsidR="002855A4" w:rsidRPr="00835F44" w:rsidRDefault="002855A4" w:rsidP="002855A4">
            <w:pPr>
              <w:pStyle w:val="TAL"/>
              <w:rPr>
                <w:rFonts w:eastAsia="Yu Mincho"/>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2855A4" w:rsidRPr="00835F44" w14:paraId="14429DCB" w14:textId="77777777" w:rsidTr="00F9030A">
        <w:trPr>
          <w:trHeight w:val="345"/>
          <w:jc w:val="center"/>
        </w:trPr>
        <w:tc>
          <w:tcPr>
            <w:tcW w:w="1908" w:type="dxa"/>
            <w:vAlign w:val="center"/>
          </w:tcPr>
          <w:p w14:paraId="2BEC8FAF" w14:textId="50C1CA10" w:rsidR="002855A4" w:rsidRPr="00835F44" w:rsidRDefault="002855A4" w:rsidP="002855A4">
            <w:pPr>
              <w:pStyle w:val="TAC"/>
              <w:rPr>
                <w:rFonts w:eastAsia="Yu Mincho"/>
              </w:rPr>
            </w:pPr>
            <w:r w:rsidRPr="00835F44">
              <w:rPr>
                <w:rFonts w:eastAsia="Yu Mincho"/>
              </w:rPr>
              <w:t>-10</w:t>
            </w:r>
            <w:r w:rsidRPr="00835F44">
              <w:rPr>
                <w:rFonts w:eastAsia="Yu Mincho"/>
              </w:rPr>
              <w:sym w:font="Symbol" w:char="F0B0"/>
            </w:r>
            <w:r w:rsidRPr="00835F44">
              <w:rPr>
                <w:rFonts w:eastAsia="Yu Mincho"/>
              </w:rPr>
              <w:t>C to +55</w:t>
            </w:r>
            <w:r w:rsidRPr="00835F44">
              <w:rPr>
                <w:rFonts w:eastAsia="Yu Mincho"/>
              </w:rPr>
              <w:sym w:font="Symbol" w:char="F0B0"/>
            </w:r>
            <w:r w:rsidRPr="00835F44">
              <w:rPr>
                <w:rFonts w:eastAsia="Yu Mincho"/>
              </w:rPr>
              <w:t>C</w:t>
            </w:r>
          </w:p>
        </w:tc>
        <w:tc>
          <w:tcPr>
            <w:tcW w:w="6930" w:type="dxa"/>
            <w:vAlign w:val="center"/>
          </w:tcPr>
          <w:p w14:paraId="2D50EA8B" w14:textId="77777777" w:rsidR="002855A4" w:rsidRPr="00835F44" w:rsidRDefault="002855A4" w:rsidP="002855A4">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674" w:name="_Toc21343221"/>
      <w:bookmarkStart w:id="675" w:name="_Toc29770187"/>
      <w:bookmarkStart w:id="676" w:name="_Toc29799686"/>
      <w:bookmarkStart w:id="677" w:name="_Toc37254910"/>
      <w:bookmarkStart w:id="678" w:name="_Toc37255553"/>
      <w:bookmarkStart w:id="679" w:name="_Toc45887578"/>
      <w:bookmarkStart w:id="680" w:name="_Toc53172315"/>
      <w:bookmarkStart w:id="681" w:name="_Toc61357080"/>
      <w:bookmarkStart w:id="682" w:name="_Toc67913949"/>
      <w:bookmarkStart w:id="683" w:name="_Toc75469766"/>
      <w:bookmarkStart w:id="684" w:name="_Toc76508256"/>
      <w:bookmarkStart w:id="685" w:name="_Toc83193157"/>
      <w:r w:rsidRPr="00835F44">
        <w:rPr>
          <w:rFonts w:eastAsia="Yu Mincho"/>
        </w:rPr>
        <w:t>E.2.2</w:t>
      </w:r>
      <w:r w:rsidRPr="00835F44">
        <w:rPr>
          <w:rFonts w:eastAsia="Yu Mincho"/>
        </w:rPr>
        <w:tab/>
        <w:t>Voltage</w:t>
      </w:r>
      <w:bookmarkEnd w:id="674"/>
      <w:bookmarkEnd w:id="675"/>
      <w:bookmarkEnd w:id="676"/>
      <w:bookmarkEnd w:id="677"/>
      <w:bookmarkEnd w:id="678"/>
      <w:bookmarkEnd w:id="679"/>
      <w:bookmarkEnd w:id="680"/>
      <w:bookmarkEnd w:id="681"/>
      <w:bookmarkEnd w:id="682"/>
      <w:bookmarkEnd w:id="683"/>
      <w:bookmarkEnd w:id="684"/>
      <w:bookmarkEnd w:id="685"/>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lastRenderedPageBreak/>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r w:rsidRPr="00835F44">
              <w:rPr>
                <w:rFonts w:eastAsia="Yu Mincho"/>
              </w:rPr>
              <w:t>Non regulated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686" w:name="_Toc21343222"/>
      <w:bookmarkStart w:id="687" w:name="_Toc29770188"/>
      <w:bookmarkStart w:id="688" w:name="_Toc29799687"/>
      <w:bookmarkStart w:id="689" w:name="_Toc37254911"/>
      <w:bookmarkStart w:id="690" w:name="_Toc37255554"/>
      <w:bookmarkStart w:id="691" w:name="_Toc45887579"/>
      <w:bookmarkStart w:id="692" w:name="_Toc53172316"/>
      <w:bookmarkStart w:id="693" w:name="_Toc61357081"/>
      <w:bookmarkStart w:id="694" w:name="_Toc67913950"/>
      <w:bookmarkStart w:id="695" w:name="_Toc75469767"/>
      <w:bookmarkStart w:id="696" w:name="_Toc76508257"/>
      <w:bookmarkStart w:id="697" w:name="_Toc83193158"/>
      <w:r w:rsidRPr="00835F44">
        <w:rPr>
          <w:rFonts w:eastAsia="Yu Mincho"/>
        </w:rPr>
        <w:t>E.2.3</w:t>
      </w:r>
      <w:r w:rsidRPr="00835F44">
        <w:rPr>
          <w:rFonts w:eastAsia="Yu Mincho"/>
        </w:rPr>
        <w:tab/>
        <w:t>Vibration</w:t>
      </w:r>
      <w:bookmarkEnd w:id="686"/>
      <w:bookmarkEnd w:id="687"/>
      <w:bookmarkEnd w:id="688"/>
      <w:bookmarkEnd w:id="689"/>
      <w:bookmarkEnd w:id="690"/>
      <w:bookmarkEnd w:id="691"/>
      <w:bookmarkEnd w:id="692"/>
      <w:bookmarkEnd w:id="693"/>
      <w:bookmarkEnd w:id="694"/>
      <w:bookmarkEnd w:id="695"/>
      <w:bookmarkEnd w:id="696"/>
      <w:bookmarkEnd w:id="697"/>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Outside the specified frequency range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698" w:name="_Toc21343223"/>
      <w:bookmarkStart w:id="699" w:name="_Toc29770189"/>
      <w:bookmarkStart w:id="700" w:name="_Toc29799688"/>
      <w:bookmarkStart w:id="701" w:name="_Toc37254912"/>
      <w:bookmarkStart w:id="702" w:name="_Toc37255555"/>
      <w:bookmarkStart w:id="703" w:name="_Toc45887580"/>
      <w:bookmarkStart w:id="704" w:name="_Toc53172317"/>
      <w:bookmarkStart w:id="705" w:name="_Toc61357082"/>
      <w:bookmarkStart w:id="706" w:name="_Toc67913951"/>
      <w:bookmarkStart w:id="707" w:name="_Toc75469768"/>
      <w:bookmarkStart w:id="708" w:name="_Toc76508258"/>
      <w:bookmarkStart w:id="709" w:name="_Toc83193159"/>
      <w:r w:rsidRPr="00835F44">
        <w:lastRenderedPageBreak/>
        <w:t xml:space="preserve">Annex </w:t>
      </w:r>
      <w:r w:rsidR="00FB64AB" w:rsidRPr="00835F44">
        <w:t>F</w:t>
      </w:r>
      <w:r w:rsidRPr="00835F44">
        <w:t xml:space="preserve"> (normative): </w:t>
      </w:r>
      <w:r w:rsidRPr="00835F44">
        <w:br/>
        <w:t>Transmit modulation</w:t>
      </w:r>
      <w:bookmarkEnd w:id="698"/>
      <w:bookmarkEnd w:id="699"/>
      <w:bookmarkEnd w:id="700"/>
      <w:bookmarkEnd w:id="701"/>
      <w:bookmarkEnd w:id="702"/>
      <w:bookmarkEnd w:id="703"/>
      <w:bookmarkEnd w:id="704"/>
      <w:bookmarkEnd w:id="705"/>
      <w:bookmarkEnd w:id="706"/>
      <w:bookmarkEnd w:id="707"/>
      <w:bookmarkEnd w:id="708"/>
      <w:bookmarkEnd w:id="709"/>
    </w:p>
    <w:p w14:paraId="0C2B1827" w14:textId="77777777" w:rsidR="00DC01C9" w:rsidRPr="00835F44" w:rsidRDefault="00DC01C9" w:rsidP="000E530E"/>
    <w:p w14:paraId="7E31C48A" w14:textId="1C834C3B" w:rsidR="006B4152" w:rsidRPr="00835F44" w:rsidRDefault="00DC01C9" w:rsidP="00DC01C9">
      <w:pPr>
        <w:pStyle w:val="Heading1"/>
      </w:pPr>
      <w:bookmarkStart w:id="710" w:name="_Toc21343224"/>
      <w:bookmarkStart w:id="711" w:name="_Toc29770190"/>
      <w:bookmarkStart w:id="712" w:name="_Toc29799689"/>
      <w:bookmarkStart w:id="713" w:name="_Toc37254913"/>
      <w:bookmarkStart w:id="714" w:name="_Toc37255556"/>
      <w:bookmarkStart w:id="715" w:name="_Toc45887581"/>
      <w:bookmarkStart w:id="716" w:name="_Toc53172318"/>
      <w:bookmarkStart w:id="717" w:name="_Toc61357083"/>
      <w:bookmarkStart w:id="718" w:name="_Toc67913952"/>
      <w:bookmarkStart w:id="719" w:name="_Toc75469769"/>
      <w:bookmarkStart w:id="720" w:name="_Toc76508259"/>
      <w:bookmarkStart w:id="721" w:name="_Toc83193160"/>
      <w:r w:rsidRPr="00835F44">
        <w:t>F.0</w:t>
      </w:r>
      <w:r w:rsidRPr="00835F44">
        <w:tab/>
        <w:t>General</w:t>
      </w:r>
      <w:bookmarkEnd w:id="710"/>
      <w:bookmarkEnd w:id="711"/>
      <w:bookmarkEnd w:id="712"/>
      <w:bookmarkEnd w:id="713"/>
      <w:bookmarkEnd w:id="714"/>
      <w:bookmarkEnd w:id="715"/>
      <w:bookmarkEnd w:id="716"/>
      <w:bookmarkEnd w:id="717"/>
      <w:bookmarkEnd w:id="718"/>
      <w:bookmarkEnd w:id="719"/>
      <w:bookmarkEnd w:id="720"/>
      <w:bookmarkEnd w:id="721"/>
    </w:p>
    <w:p w14:paraId="74103ECF" w14:textId="2FEF388F" w:rsidR="00DC01C9" w:rsidRPr="00835F44" w:rsidRDefault="00DC01C9" w:rsidP="00DC01C9">
      <w:r w:rsidRPr="00835F44">
        <w:t xml:space="preserve">While measuring the transmit modulation quality of carriers, an existence of the carrier leakage needs to be taken into account indicated by the parameter </w:t>
      </w:r>
      <w:r w:rsidRPr="00835F44">
        <w:rPr>
          <w:i/>
        </w:rPr>
        <w:t>txDirectCurrentLocation</w:t>
      </w:r>
      <w:r w:rsidRPr="00835F44">
        <w:t xml:space="preserve"> in </w:t>
      </w:r>
      <w:r w:rsidRPr="00835F44">
        <w:rPr>
          <w:i/>
        </w:rPr>
        <w:t>UplinkTxDirectCurrent</w:t>
      </w:r>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22" w:name="_Toc21343225"/>
      <w:bookmarkStart w:id="723" w:name="_Toc29770191"/>
      <w:bookmarkStart w:id="724" w:name="_Toc29799690"/>
      <w:bookmarkStart w:id="725" w:name="_Toc37254914"/>
      <w:bookmarkStart w:id="726" w:name="_Toc37255557"/>
      <w:bookmarkStart w:id="727" w:name="_Toc45887582"/>
      <w:bookmarkStart w:id="728" w:name="_Toc53172319"/>
      <w:bookmarkStart w:id="729" w:name="_Toc61357084"/>
      <w:bookmarkStart w:id="730" w:name="_Toc67913953"/>
      <w:bookmarkStart w:id="731" w:name="_Toc75469770"/>
      <w:bookmarkStart w:id="732" w:name="_Toc76508260"/>
      <w:bookmarkStart w:id="733" w:name="_Toc83193161"/>
      <w:r w:rsidRPr="00835F44">
        <w:t>F</w:t>
      </w:r>
      <w:r w:rsidR="000A1599" w:rsidRPr="00835F44">
        <w:t>.1</w:t>
      </w:r>
      <w:r w:rsidR="007E154B" w:rsidRPr="00835F44">
        <w:tab/>
        <w:t>Measurement Point</w:t>
      </w:r>
      <w:bookmarkEnd w:id="722"/>
      <w:bookmarkEnd w:id="723"/>
      <w:bookmarkEnd w:id="724"/>
      <w:bookmarkEnd w:id="725"/>
      <w:bookmarkEnd w:id="726"/>
      <w:bookmarkEnd w:id="727"/>
      <w:bookmarkEnd w:id="728"/>
      <w:bookmarkEnd w:id="729"/>
      <w:bookmarkEnd w:id="730"/>
      <w:bookmarkEnd w:id="731"/>
      <w:bookmarkEnd w:id="732"/>
      <w:bookmarkEnd w:id="733"/>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01B236D1" w14:textId="77777777" w:rsidR="007E154B" w:rsidRPr="00835F44" w:rsidRDefault="00822346" w:rsidP="007E154B">
      <w:pPr>
        <w:pStyle w:val="TH"/>
      </w:pPr>
      <w:r w:rsidRPr="00835F44">
        <w:rPr>
          <w:noProof/>
        </w:rPr>
        <mc:AlternateContent>
          <mc:Choice Requires="wpc">
            <w:drawing>
              <wp:anchor distT="0" distB="0" distL="114300" distR="114300" simplePos="0" relativeHeight="251661824" behindDoc="0" locked="0" layoutInCell="1" allowOverlap="1" wp14:anchorId="54A6662D" wp14:editId="0EAA9D33">
                <wp:simplePos x="0" y="0"/>
                <wp:positionH relativeFrom="character">
                  <wp:posOffset>-3244850</wp:posOffset>
                </wp:positionH>
                <wp:positionV relativeFrom="line">
                  <wp:posOffset>298450</wp:posOffset>
                </wp:positionV>
                <wp:extent cx="6674485" cy="1327150"/>
                <wp:effectExtent l="0" t="0" r="0" b="6350"/>
                <wp:wrapNone/>
                <wp:docPr id="216"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ADE78" w14:textId="77777777" w:rsidR="00C10E25" w:rsidRDefault="00C10E25" w:rsidP="007E154B">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487C9"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7DD7E" w14:textId="77777777" w:rsidR="00C10E25" w:rsidRDefault="00C10E25" w:rsidP="007E154B">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4738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DFDD6" w14:textId="77777777" w:rsidR="00C10E25" w:rsidRDefault="00C10E25" w:rsidP="007E154B">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81E6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B5C5B" w14:textId="77777777" w:rsidR="00C10E25" w:rsidRDefault="00C10E25" w:rsidP="007E154B">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E2EB6"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A09DC" w14:textId="77777777" w:rsidR="00C10E25" w:rsidRDefault="00C10E25" w:rsidP="007E154B">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6E344"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63FCE" w14:textId="77777777" w:rsidR="00C10E25" w:rsidRDefault="00C10E25" w:rsidP="007E154B">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28095"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43"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4"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7C256" w14:textId="77777777" w:rsidR="00C10E25" w:rsidRDefault="00C10E25" w:rsidP="007E154B">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28C91" w14:textId="77777777" w:rsidR="00C10E25" w:rsidRDefault="00C10E25" w:rsidP="007E154B">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6098F"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75CA3" w14:textId="77777777" w:rsidR="00C10E25" w:rsidRDefault="00C10E25" w:rsidP="007E154B">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A882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8EE40" w14:textId="77777777" w:rsidR="00C10E25" w:rsidRDefault="00C10E25" w:rsidP="007E154B">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3B6BC"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768AD" w14:textId="77777777" w:rsidR="00C10E25" w:rsidRDefault="00C10E25" w:rsidP="007E154B">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ADD3A" w14:textId="77777777" w:rsidR="00C10E25" w:rsidRDefault="00C10E25" w:rsidP="007E154B">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7971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77821" w14:textId="77777777" w:rsidR="00C10E25" w:rsidRDefault="00C10E25" w:rsidP="007E154B">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04307"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128CA" w14:textId="77777777" w:rsidR="00C10E25" w:rsidRDefault="00C10E25" w:rsidP="007E154B">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76EEC" w14:textId="77777777" w:rsidR="00C10E25" w:rsidRDefault="00C10E25" w:rsidP="007E154B">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68123" w14:textId="77777777" w:rsidR="00C10E25" w:rsidRDefault="00C10E25" w:rsidP="007E154B">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A3A6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CB4E3"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574A7"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83E51"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C2633"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DD37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0EC46" w14:textId="77777777" w:rsidR="00C10E25" w:rsidRDefault="00C10E25" w:rsidP="007E154B">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D521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5E04B" w14:textId="77777777" w:rsidR="00C10E25" w:rsidRDefault="00C10E25" w:rsidP="007E154B">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AC3A5" w14:textId="77777777" w:rsidR="00C10E25" w:rsidRDefault="00C10E25" w:rsidP="007E154B"/>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94E57"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D2C2E" w14:textId="77777777" w:rsidR="00C10E25" w:rsidRDefault="00C10E25" w:rsidP="007E154B">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AF3C5" w14:textId="77777777" w:rsidR="00C10E25" w:rsidRDefault="00C10E25" w:rsidP="007E154B"/>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2010A"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2274C"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A4FD2"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348DB"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E091D"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41CAA" w14:textId="77777777" w:rsidR="00C10E25" w:rsidRDefault="00C10E25" w:rsidP="007E154B">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84E28"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D8B1C" w14:textId="77777777" w:rsidR="00C10E25" w:rsidRDefault="00C10E25" w:rsidP="007E154B">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20E6C" w14:textId="77777777" w:rsidR="00C10E25" w:rsidRPr="00366CDF" w:rsidRDefault="00C10E25" w:rsidP="007E154B">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8FC1D" w14:textId="14CDDC5E" w:rsidR="00C10E25" w:rsidRDefault="00C10E25" w:rsidP="007E154B">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4A6662D" id="Canvas 44" o:spid="_x0000_s1026" editas="canvas" style="position:absolute;margin-left:-255.5pt;margin-top:23.5pt;width:525.55pt;height:104.5pt;z-index:251661824;mso-position-horizontal-relative:char;mso-position-vertical-relative:line" coordsize="66744,1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">
                <v:shape id="_x0000_s1027" type="#_x0000_t75" style="position:absolute;width:66744;height:13271;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CDADE78" w14:textId="77777777" w:rsidR="00C10E25" w:rsidRDefault="00C10E25" w:rsidP="007E154B">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DD487C9" w14:textId="77777777" w:rsidR="00C10E25" w:rsidRDefault="00C10E25" w:rsidP="007E154B">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767DD7E" w14:textId="77777777" w:rsidR="00C10E25" w:rsidRDefault="00C10E25" w:rsidP="007E154B">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19C47382" w14:textId="77777777" w:rsidR="00C10E25" w:rsidRDefault="00C10E25" w:rsidP="007E154B">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F0DFDD6" w14:textId="77777777" w:rsidR="00C10E25" w:rsidRDefault="00C10E25" w:rsidP="007E154B">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4F181E6B" w14:textId="77777777" w:rsidR="00C10E25" w:rsidRDefault="00C10E25" w:rsidP="007E154B">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B5B5C5B" w14:textId="77777777" w:rsidR="00C10E25" w:rsidRDefault="00C10E25" w:rsidP="007E154B">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14E2EB6" w14:textId="77777777" w:rsidR="00C10E25" w:rsidRDefault="00C10E25" w:rsidP="007E154B">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7A09DC" w14:textId="77777777" w:rsidR="00C10E25" w:rsidRDefault="00C10E25" w:rsidP="007E154B">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A86E344" w14:textId="77777777" w:rsidR="00C10E25" w:rsidRDefault="00C10E25" w:rsidP="007E154B">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14:paraId="64C63FCE" w14:textId="77777777" w:rsidR="00C10E25" w:rsidRDefault="00C10E25" w:rsidP="007E154B">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5A28095" w14:textId="77777777" w:rsidR="00C10E25" w:rsidRDefault="00C10E25" w:rsidP="007E154B">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BE7C256" w14:textId="77777777" w:rsidR="00C10E25" w:rsidRDefault="00C10E25" w:rsidP="007E154B">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ED28C91" w14:textId="77777777" w:rsidR="00C10E25" w:rsidRDefault="00C10E25" w:rsidP="007E154B">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6E6098F" w14:textId="77777777" w:rsidR="00C10E25" w:rsidRDefault="00C10E25" w:rsidP="007E154B">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7D075CA3" w14:textId="77777777" w:rsidR="00C10E25" w:rsidRDefault="00C10E25" w:rsidP="007E154B">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443A882C" w14:textId="77777777" w:rsidR="00C10E25" w:rsidRDefault="00C10E25" w:rsidP="007E154B">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1398EE40" w14:textId="77777777" w:rsidR="00C10E25" w:rsidRDefault="00C10E25" w:rsidP="007E154B">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2053B6BC" w14:textId="77777777" w:rsidR="00C10E25" w:rsidRDefault="00C10E25" w:rsidP="007E154B">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30768AD" w14:textId="77777777" w:rsidR="00C10E25" w:rsidRDefault="00C10E25" w:rsidP="007E154B">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2CADD3A" w14:textId="77777777" w:rsidR="00C10E25" w:rsidRDefault="00C10E25" w:rsidP="007E154B">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1C37971B" w14:textId="77777777" w:rsidR="00C10E25" w:rsidRDefault="00C10E25" w:rsidP="007E154B">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A177821" w14:textId="77777777" w:rsidR="00C10E25" w:rsidRDefault="00C10E25" w:rsidP="007E154B">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1AF04307" w14:textId="77777777" w:rsidR="00C10E25" w:rsidRDefault="00C10E25" w:rsidP="007E154B">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02C128CA" w14:textId="77777777" w:rsidR="00C10E25" w:rsidRDefault="00C10E25" w:rsidP="007E154B">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7B76EEC" w14:textId="77777777" w:rsidR="00C10E25" w:rsidRDefault="00C10E25" w:rsidP="007E154B">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8168123" w14:textId="77777777" w:rsidR="00C10E25" w:rsidRDefault="00C10E25" w:rsidP="007E154B">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762A3A62" w14:textId="77777777" w:rsidR="00C10E25" w:rsidRDefault="00C10E25" w:rsidP="007E154B">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11FCB4E3" w14:textId="77777777" w:rsidR="00C10E25" w:rsidRDefault="00C10E25" w:rsidP="007E154B">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677574A7" w14:textId="77777777" w:rsidR="00C10E25" w:rsidRDefault="00C10E25" w:rsidP="007E154B">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5383E51" w14:textId="77777777" w:rsidR="00C10E25" w:rsidRDefault="00C10E25" w:rsidP="007E154B">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12FC2633" w14:textId="77777777" w:rsidR="00C10E25" w:rsidRDefault="00C10E25" w:rsidP="007E154B">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5F5DD37C" w14:textId="77777777" w:rsidR="00C10E25" w:rsidRDefault="00C10E25" w:rsidP="007E154B">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3350EC46" w14:textId="77777777" w:rsidR="00C10E25" w:rsidRDefault="00C10E25" w:rsidP="007E154B">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060D5212" w14:textId="77777777" w:rsidR="00C10E25" w:rsidRDefault="00C10E25" w:rsidP="007E154B">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7C55E04B" w14:textId="77777777" w:rsidR="00C10E25" w:rsidRDefault="00C10E25" w:rsidP="007E154B">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336AC3A5" w14:textId="77777777" w:rsidR="00C10E25" w:rsidRDefault="00C10E25" w:rsidP="007E154B"/>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36794E57" w14:textId="77777777" w:rsidR="00C10E25" w:rsidRDefault="00C10E25" w:rsidP="007E154B">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26D2C2E" w14:textId="77777777" w:rsidR="00C10E25" w:rsidRDefault="00C10E25" w:rsidP="007E154B">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036AF3C5" w14:textId="77777777" w:rsidR="00C10E25" w:rsidRDefault="00C10E25" w:rsidP="007E154B"/>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3132010A" w14:textId="77777777" w:rsidR="00C10E25" w:rsidRDefault="00C10E25" w:rsidP="007E154B">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14:paraId="55E2274C" w14:textId="77777777" w:rsidR="00C10E25" w:rsidRDefault="00C10E25" w:rsidP="007E154B">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14:paraId="0D9A4FD2" w14:textId="77777777" w:rsidR="00C10E25" w:rsidRDefault="00C10E25" w:rsidP="007E154B">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14:paraId="128348DB" w14:textId="77777777" w:rsidR="00C10E25" w:rsidRDefault="00C10E25" w:rsidP="007E154B">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91E091D" w14:textId="77777777" w:rsidR="00C10E25" w:rsidRDefault="00C10E25" w:rsidP="007E154B">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6BA41CAA" w14:textId="77777777" w:rsidR="00C10E25" w:rsidRDefault="00C10E25" w:rsidP="007E154B">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14:paraId="3AA84E28" w14:textId="77777777" w:rsidR="00C10E25" w:rsidRDefault="00C10E25" w:rsidP="007E154B">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14:paraId="3B5D8B1C" w14:textId="77777777" w:rsidR="00C10E25" w:rsidRDefault="00C10E25" w:rsidP="007E154B">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14:paraId="5AF20E6C" w14:textId="77777777" w:rsidR="00C10E25" w:rsidRPr="00366CDF" w:rsidRDefault="00C10E25" w:rsidP="007E154B">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53D8FC1D" w14:textId="14CDDC5E" w:rsidR="00C10E25" w:rsidRDefault="00C10E25" w:rsidP="007E154B">
                        <w:r>
                          <w:rPr>
                            <w:color w:val="000000"/>
                            <w:sz w:val="12"/>
                            <w:szCs w:val="12"/>
                          </w:rPr>
                          <w:t>DFT-s-OFDM PUSCH, PUCCH</w:t>
                        </w:r>
                      </w:p>
                    </w:txbxContent>
                  </v:textbox>
                </v:rect>
                <w10:wrap anchory="line"/>
              </v:group>
            </w:pict>
          </mc:Fallback>
        </mc:AlternateContent>
      </w:r>
    </w:p>
    <w:p w14:paraId="2CEDA8A6" w14:textId="77777777" w:rsidR="007E154B" w:rsidRPr="00835F44" w:rsidRDefault="00822346" w:rsidP="007E154B">
      <w:pPr>
        <w:pStyle w:val="TH"/>
      </w:pPr>
      <w:r w:rsidRPr="00835F44">
        <w:rPr>
          <w:noProof/>
        </w:rPr>
        <mc:AlternateContent>
          <mc:Choice Requires="wps">
            <w:drawing>
              <wp:inline distT="0" distB="0" distL="0" distR="0" wp14:anchorId="425D60A1" wp14:editId="1350D5AF">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A4EC71"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" filled="f" stroked="f">
                <o:lock v:ext="edit" aspectratio="t"/>
                <w10:anchorlock/>
              </v:rect>
            </w:pict>
          </mc:Fallback>
        </mc:AlternateContent>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34" w:name="_Toc21343226"/>
      <w:bookmarkStart w:id="735" w:name="_Toc29770192"/>
      <w:bookmarkStart w:id="736" w:name="_Toc29799691"/>
      <w:bookmarkStart w:id="737" w:name="_Toc37254915"/>
      <w:bookmarkStart w:id="738" w:name="_Toc37255558"/>
      <w:bookmarkStart w:id="739" w:name="_Toc45887583"/>
      <w:bookmarkStart w:id="740" w:name="_Toc53172320"/>
      <w:bookmarkStart w:id="741" w:name="_Toc61357085"/>
      <w:bookmarkStart w:id="742" w:name="_Toc67913954"/>
      <w:bookmarkStart w:id="743" w:name="_Toc75469771"/>
      <w:bookmarkStart w:id="744" w:name="_Toc76508261"/>
      <w:bookmarkStart w:id="745" w:name="_Toc83193162"/>
      <w:r w:rsidRPr="00835F44">
        <w:t>F.</w:t>
      </w:r>
      <w:r w:rsidR="007E154B" w:rsidRPr="00835F44">
        <w:t>2</w:t>
      </w:r>
      <w:r w:rsidR="007E154B" w:rsidRPr="00835F44">
        <w:tab/>
        <w:t>Basic Error Vector Magnitude measurement</w:t>
      </w:r>
      <w:bookmarkEnd w:id="734"/>
      <w:bookmarkEnd w:id="735"/>
      <w:bookmarkEnd w:id="736"/>
      <w:bookmarkEnd w:id="737"/>
      <w:bookmarkEnd w:id="738"/>
      <w:bookmarkEnd w:id="739"/>
      <w:bookmarkEnd w:id="740"/>
      <w:bookmarkEnd w:id="741"/>
      <w:bookmarkEnd w:id="742"/>
      <w:bookmarkEnd w:id="743"/>
      <w:bookmarkEnd w:id="744"/>
      <w:bookmarkEnd w:id="745"/>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8.95pt;height:47.65pt" o:ole="">
            <v:imagedata r:id="rId37" o:title=""/>
          </v:shape>
          <o:OLEObject Type="Embed" ProgID="Equation.3" ShapeID="_x0000_i1043" DrawAspect="Content" ObjectID="_1742322076" r:id="rId38"/>
        </w:object>
      </w:r>
      <w:r w:rsidRPr="00835F44">
        <w:rPr>
          <w:noProof w:val="0"/>
        </w:rPr>
        <w:t>,</w:t>
      </w:r>
    </w:p>
    <w:p w14:paraId="36DD7E66" w14:textId="77777777" w:rsidR="007E154B" w:rsidRPr="00835F44" w:rsidRDefault="007E154B" w:rsidP="007E154B">
      <w:r w:rsidRPr="00835F44">
        <w:t>where</w:t>
      </w:r>
    </w:p>
    <w:p w14:paraId="6A46E2E6" w14:textId="77777777" w:rsidR="007E154B" w:rsidRPr="00835F44" w:rsidRDefault="007E154B" w:rsidP="007E154B">
      <w:r w:rsidRPr="00835F44">
        <w:rPr>
          <w:position w:val="-12"/>
        </w:rPr>
        <w:object w:dxaOrig="300" w:dyaOrig="360" w14:anchorId="051E579C">
          <v:shape id="_x0000_i1044" type="#_x0000_t75" style="width:11.1pt;height:11.65pt" o:ole="">
            <v:imagedata r:id="rId39" o:title=""/>
          </v:shape>
          <o:OLEObject Type="Embed" ProgID="Equation.3" ShapeID="_x0000_i1044" DrawAspect="Content" ObjectID="_1742322077" r:id="rId40"/>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4.35pt;height:24.9pt" o:ole="">
            <v:imagedata r:id="rId41" o:title=""/>
          </v:shape>
          <o:OLEObject Type="Embed" ProgID="Equation.3" ShapeID="_x0000_i1045" DrawAspect="Content" ObjectID="_1742322078" r:id="rId42"/>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29.9pt;height:11.65pt" o:ole="">
            <v:imagedata r:id="rId43" o:title=""/>
          </v:shape>
          <o:OLEObject Type="Embed" ProgID="Equation.3" ShapeID="_x0000_i1046" DrawAspect="Content" ObjectID="_1742322079" r:id="rId44"/>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4.9pt;height:11.65pt" o:ole="">
            <v:imagedata r:id="rId45" o:title=""/>
          </v:shape>
          <o:OLEObject Type="Embed" ProgID="Equation.3" ShapeID="_x0000_i1047" DrawAspect="Content" ObjectID="_1742322080" r:id="rId46"/>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1.1pt;height:11.65pt" o:ole="">
            <v:imagedata r:id="rId47" o:title=""/>
          </v:shape>
          <o:OLEObject Type="Embed" ProgID="Equation.3" ShapeID="_x0000_i1048" DrawAspect="Content" ObjectID="_1742322081" r:id="rId48"/>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1.1pt;height:11.65pt" o:ole="">
            <v:imagedata r:id="rId47" o:title=""/>
          </v:shape>
          <o:OLEObject Type="Embed" ProgID="Equation.3" ShapeID="_x0000_i1049" DrawAspect="Content" ObjectID="_1742322082" r:id="rId49"/>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46" w:name="_Toc21343227"/>
      <w:bookmarkStart w:id="747" w:name="_Toc29770193"/>
      <w:bookmarkStart w:id="748" w:name="_Toc29799692"/>
      <w:bookmarkStart w:id="749" w:name="_Toc37254916"/>
      <w:bookmarkStart w:id="750" w:name="_Toc37255559"/>
      <w:bookmarkStart w:id="751" w:name="_Toc45887584"/>
      <w:bookmarkStart w:id="752" w:name="_Toc53172321"/>
      <w:bookmarkStart w:id="753" w:name="_Toc61357086"/>
      <w:bookmarkStart w:id="754" w:name="_Toc67913955"/>
      <w:bookmarkStart w:id="755" w:name="_Toc75469772"/>
      <w:bookmarkStart w:id="756" w:name="_Toc76508262"/>
      <w:bookmarkStart w:id="757" w:name="_Toc83193163"/>
      <w:r w:rsidRPr="00835F44">
        <w:lastRenderedPageBreak/>
        <w:t>F.</w:t>
      </w:r>
      <w:r w:rsidR="007E154B" w:rsidRPr="00835F44">
        <w:t>3</w:t>
      </w:r>
      <w:r w:rsidR="007E154B" w:rsidRPr="00835F44">
        <w:tab/>
        <w:t>Basic in-band emissions measurement</w:t>
      </w:r>
      <w:bookmarkEnd w:id="746"/>
      <w:bookmarkEnd w:id="747"/>
      <w:bookmarkEnd w:id="748"/>
      <w:bookmarkEnd w:id="749"/>
      <w:bookmarkEnd w:id="750"/>
      <w:bookmarkEnd w:id="751"/>
      <w:bookmarkEnd w:id="752"/>
      <w:bookmarkEnd w:id="753"/>
      <w:bookmarkEnd w:id="754"/>
      <w:bookmarkEnd w:id="755"/>
      <w:bookmarkEnd w:id="756"/>
      <w:bookmarkEnd w:id="757"/>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8.9pt;height:1in" o:ole="">
            <v:imagedata r:id="rId50" o:title=""/>
          </v:shape>
          <o:OLEObject Type="Embed" ProgID="Equation.3" ShapeID="_x0000_i1050" DrawAspect="Content" ObjectID="_1742322083" r:id="rId51"/>
        </w:object>
      </w:r>
      <w:r w:rsidRPr="00835F44">
        <w:rPr>
          <w:noProof w:val="0"/>
        </w:rPr>
        <w:t>,</w:t>
      </w:r>
    </w:p>
    <w:p w14:paraId="298DF5D4" w14:textId="77777777" w:rsidR="007E154B" w:rsidRPr="00835F44" w:rsidRDefault="007E154B" w:rsidP="007E154B">
      <w:r w:rsidRPr="00835F44">
        <w:t>where</w:t>
      </w:r>
    </w:p>
    <w:p w14:paraId="461CA22D" w14:textId="505B1167" w:rsidR="007E154B" w:rsidRPr="00835F44" w:rsidRDefault="007E154B" w:rsidP="007E154B">
      <w:r w:rsidRPr="00835F44">
        <w:rPr>
          <w:position w:val="-12"/>
        </w:rPr>
        <w:object w:dxaOrig="260" w:dyaOrig="360" w14:anchorId="4A3C2196">
          <v:shape id="_x0000_i1051" type="#_x0000_t75" style="width:11.1pt;height:11.65pt" o:ole="">
            <v:imagedata r:id="rId52" o:title=""/>
          </v:shape>
          <o:OLEObject Type="Embed" ProgID="Equation.3" ShapeID="_x0000_i1051" DrawAspect="Content" ObjectID="_1742322084" r:id="rId53"/>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1.65pt;height:24.9pt" o:ole="">
            <v:imagedata r:id="rId54" o:title=""/>
          </v:shape>
          <o:OLEObject Type="Embed" ProgID="Equation.3" ShapeID="_x0000_i1052" DrawAspect="Content" ObjectID="_1742322085" r:id="rId55"/>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4.9pt;height:11.1pt" o:ole="">
            <v:imagedata r:id="rId56" o:title=""/>
          </v:shape>
          <o:OLEObject Type="Embed" ProgID="Equation.3" ShapeID="_x0000_i1053" DrawAspect="Content" ObjectID="_1742322086" r:id="rId57"/>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4.9pt;height:11.65pt" o:ole="">
            <v:imagedata r:id="rId58" o:title=""/>
          </v:shape>
          <o:OLEObject Type="Embed" ProgID="Equation.3" ShapeID="_x0000_i1054" DrawAspect="Content" ObjectID="_1742322087" r:id="rId59"/>
        </w:object>
      </w:r>
      <w:r w:rsidRPr="00835F44">
        <w:t xml:space="preserve"> or </w:t>
      </w:r>
      <w:r w:rsidRPr="00835F44">
        <w:rPr>
          <w:position w:val="-10"/>
        </w:rPr>
        <w:object w:dxaOrig="920" w:dyaOrig="340" w14:anchorId="429DC0B7">
          <v:shape id="_x0000_i1055" type="#_x0000_t75" style="width:42.1pt;height:11.65pt" o:ole="">
            <v:imagedata r:id="rId60" o:title=""/>
          </v:shape>
          <o:OLEObject Type="Embed" ProgID="Equation.3" ShapeID="_x0000_i1055" DrawAspect="Content" ObjectID="_1742322088" r:id="rId61"/>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4.9pt;height:11.1pt" o:ole="">
            <v:imagedata r:id="rId62" o:title=""/>
          </v:shape>
          <o:OLEObject Type="Embed" ProgID="Equation.3" ShapeID="_x0000_i1056" DrawAspect="Content" ObjectID="_1742322089" r:id="rId63"/>
        </w:object>
      </w:r>
      <w:r w:rsidRPr="00835F44">
        <w:t xml:space="preserve"> (resp. </w:t>
      </w:r>
      <w:r w:rsidRPr="00835F44">
        <w:rPr>
          <w:position w:val="-12"/>
        </w:rPr>
        <w:object w:dxaOrig="460" w:dyaOrig="360" w14:anchorId="74D8FAAB">
          <v:shape id="_x0000_i1057" type="#_x0000_t75" style="width:24.35pt;height:11.65pt" o:ole="">
            <v:imagedata r:id="rId64" o:title=""/>
          </v:shape>
          <o:OLEObject Type="Embed" ProgID="Equation.3" ShapeID="_x0000_i1057" DrawAspect="Content" ObjectID="_1742322090" r:id="rId65"/>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1.65pt;height:11.65pt" o:ole="">
            <v:imagedata r:id="rId66" o:title=""/>
          </v:shape>
          <o:OLEObject Type="Embed" ProgID="Equation.3" ShapeID="_x0000_i1058" DrawAspect="Content" ObjectID="_1742322091" r:id="rId67"/>
        </w:object>
      </w:r>
      <w:r w:rsidRPr="00835F44">
        <w:t xml:space="preserve"> and </w:t>
      </w:r>
      <w:r w:rsidRPr="00835F44">
        <w:rPr>
          <w:position w:val="-12"/>
        </w:rPr>
        <w:object w:dxaOrig="279" w:dyaOrig="360" w14:anchorId="26B34437">
          <v:shape id="_x0000_i1059" type="#_x0000_t75" style="width:11.1pt;height:11.65pt" o:ole="">
            <v:imagedata r:id="rId68" o:title=""/>
          </v:shape>
          <o:OLEObject Type="Embed" ProgID="Equation.3" ShapeID="_x0000_i1059" DrawAspect="Content" ObjectID="_1742322092" r:id="rId69"/>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29.9pt;height:11.65pt" o:ole="">
            <v:imagedata r:id="rId70" o:title=""/>
          </v:shape>
          <o:OLEObject Type="Embed" ProgID="Equation.3" ShapeID="_x0000_i1060" DrawAspect="Content" ObjectID="_1742322093" r:id="rId71"/>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3.2pt;height:47.1pt" o:ole="">
            <v:imagedata r:id="rId72" o:title=""/>
          </v:shape>
          <o:OLEObject Type="Embed" ProgID="Equation.3" ShapeID="_x0000_i1061" DrawAspect="Content" ObjectID="_1742322094" r:id="rId73"/>
        </w:object>
      </w:r>
    </w:p>
    <w:p w14:paraId="6390A3C4" w14:textId="77777777" w:rsidR="007E154B" w:rsidRPr="00835F44" w:rsidDel="00B53689" w:rsidRDefault="007E154B" w:rsidP="007E154B">
      <w:r w:rsidRPr="00835F44">
        <w:t>where</w:t>
      </w:r>
    </w:p>
    <w:p w14:paraId="3EE7894B" w14:textId="36D077E8" w:rsidR="007E154B" w:rsidRPr="00835F44" w:rsidRDefault="007E154B" w:rsidP="0052172B">
      <w:r w:rsidRPr="00835F44">
        <w:rPr>
          <w:position w:val="-10"/>
        </w:rPr>
        <w:object w:dxaOrig="440" w:dyaOrig="340" w14:anchorId="66E4304A">
          <v:shape id="_x0000_i1062" type="#_x0000_t75" style="width:24.35pt;height:11.65pt" o:ole="">
            <v:imagedata r:id="rId74" o:title=""/>
          </v:shape>
          <o:OLEObject Type="Embed" ProgID="Equation.3" ShapeID="_x0000_i1062" DrawAspect="Content" ObjectID="_1742322095" r:id="rId75"/>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2.1pt;height:11.1pt" o:ole="" fillcolor="window">
            <v:imagedata r:id="rId76" o:title=""/>
          </v:shape>
          <o:OLEObject Type="Embed" ProgID="Equation.3" ShapeID="_x0000_i1063" DrawAspect="Content" ObjectID="_1742322096" r:id="rId77"/>
        </w:object>
      </w:r>
      <w:r w:rsidRPr="00835F44">
        <w:t xml:space="preserve">, where sample time offsets </w:t>
      </w:r>
      <w:r w:rsidRPr="00835F44">
        <w:rPr>
          <w:position w:val="-6"/>
        </w:rPr>
        <w:object w:dxaOrig="360" w:dyaOrig="300" w14:anchorId="1416C839">
          <v:shape id="_x0000_i1064" type="#_x0000_t75" style="width:11.65pt;height:11.1pt" o:ole="" fillcolor="window">
            <v:imagedata r:id="rId78" o:title=""/>
          </v:shape>
          <o:OLEObject Type="Embed" ProgID="Equation.3" ShapeID="_x0000_i1064" DrawAspect="Content" ObjectID="_1742322097" r:id="rId79"/>
        </w:object>
      </w:r>
      <w:r w:rsidRPr="00835F44">
        <w:t xml:space="preserve"> and </w:t>
      </w:r>
      <w:r w:rsidRPr="00835F44">
        <w:rPr>
          <w:position w:val="-6"/>
        </w:rPr>
        <w:object w:dxaOrig="360" w:dyaOrig="279" w14:anchorId="490BEDD3">
          <v:shape id="_x0000_i1065" type="#_x0000_t75" style="width:11.65pt;height:11.1pt" o:ole="" fillcolor="window">
            <v:imagedata r:id="rId80" o:title=""/>
          </v:shape>
          <o:OLEObject Type="Embed" ProgID="Equation.3" ShapeID="_x0000_i1065" DrawAspect="Content" ObjectID="_1742322098" r:id="rId81"/>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58" w:name="_Toc21343228"/>
      <w:bookmarkStart w:id="759" w:name="_Toc29770194"/>
      <w:bookmarkStart w:id="760" w:name="_Toc29799693"/>
      <w:bookmarkStart w:id="761" w:name="_Toc37254917"/>
      <w:bookmarkStart w:id="762" w:name="_Toc37255560"/>
      <w:bookmarkStart w:id="763" w:name="_Toc45887585"/>
      <w:bookmarkStart w:id="764" w:name="_Toc53172322"/>
      <w:bookmarkStart w:id="765" w:name="_Toc61357087"/>
      <w:bookmarkStart w:id="766" w:name="_Toc67913956"/>
      <w:bookmarkStart w:id="767" w:name="_Toc75469773"/>
      <w:bookmarkStart w:id="768" w:name="_Toc76508263"/>
      <w:bookmarkStart w:id="769" w:name="_Toc83193164"/>
      <w:r w:rsidRPr="00835F44">
        <w:t>F.</w:t>
      </w:r>
      <w:r w:rsidR="007E154B" w:rsidRPr="00835F44">
        <w:t>4</w:t>
      </w:r>
      <w:r w:rsidR="007E154B" w:rsidRPr="00835F44">
        <w:tab/>
        <w:t>Modified signal under test</w:t>
      </w:r>
      <w:bookmarkEnd w:id="758"/>
      <w:bookmarkEnd w:id="759"/>
      <w:bookmarkEnd w:id="760"/>
      <w:bookmarkEnd w:id="761"/>
      <w:bookmarkEnd w:id="762"/>
      <w:bookmarkEnd w:id="763"/>
      <w:bookmarkEnd w:id="764"/>
      <w:bookmarkEnd w:id="765"/>
      <w:bookmarkEnd w:id="766"/>
      <w:bookmarkEnd w:id="767"/>
      <w:bookmarkEnd w:id="768"/>
      <w:bookmarkEnd w:id="769"/>
    </w:p>
    <w:p w14:paraId="61F6B807" w14:textId="7694DC90" w:rsidR="007E154B" w:rsidRPr="00835F44" w:rsidRDefault="007E154B" w:rsidP="007E154B">
      <w:r w:rsidRPr="00835F44">
        <w:t>Implicit in the definition of EVM is an assumption that the receiver is able to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8.75pt;height:42.1pt" o:ole="">
            <v:imagedata r:id="rId82" o:title=""/>
          </v:shape>
          <o:OLEObject Type="Embed" ProgID="Equation.3" ShapeID="_x0000_i1066" DrawAspect="Content" ObjectID="_1742322099" r:id="rId83"/>
        </w:object>
      </w:r>
    </w:p>
    <w:p w14:paraId="06A26666" w14:textId="77777777" w:rsidR="007E154B" w:rsidRPr="00835F44" w:rsidRDefault="007E154B" w:rsidP="007E154B">
      <w:r w:rsidRPr="00835F44">
        <w:t>where</w:t>
      </w:r>
    </w:p>
    <w:p w14:paraId="1F3F0536" w14:textId="77777777" w:rsidR="007E154B" w:rsidRPr="00835F44" w:rsidRDefault="007E154B" w:rsidP="007E154B">
      <w:r w:rsidRPr="00835F44">
        <w:rPr>
          <w:position w:val="-10"/>
        </w:rPr>
        <w:object w:dxaOrig="460" w:dyaOrig="320" w14:anchorId="113C2BA1">
          <v:shape id="_x0000_i1067" type="#_x0000_t75" style="width:24.35pt;height:11.1pt" o:ole="">
            <v:imagedata r:id="rId84" o:title=""/>
          </v:shape>
          <o:OLEObject Type="Embed" ProgID="Equation.3" ShapeID="_x0000_i1067" DrawAspect="Content" ObjectID="_1742322100" r:id="rId85"/>
        </w:object>
      </w:r>
      <w:r w:rsidRPr="00835F44">
        <w:t xml:space="preserve"> is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4.95pt;height:37.1pt" o:ole="">
            <v:imagedata r:id="rId86" o:title=""/>
          </v:shape>
          <o:OLEObject Type="Embed" ProgID="Equation.3" ShapeID="_x0000_i1068" DrawAspect="Content" ObjectID="_1742322101" r:id="rId87"/>
        </w:object>
      </w:r>
    </w:p>
    <w:p w14:paraId="569071DC" w14:textId="77777777" w:rsidR="007E154B" w:rsidRPr="00835F44" w:rsidRDefault="007E154B" w:rsidP="007E154B">
      <w:r w:rsidRPr="00835F44">
        <w:t>where</w:t>
      </w:r>
    </w:p>
    <w:p w14:paraId="7E6CE487" w14:textId="47DE85FC" w:rsidR="007E154B" w:rsidRPr="00835F44" w:rsidRDefault="007E154B" w:rsidP="007E154B">
      <w:r w:rsidRPr="00835F44">
        <w:rPr>
          <w:position w:val="-10"/>
        </w:rPr>
        <w:object w:dxaOrig="460" w:dyaOrig="320" w14:anchorId="761DF3B4">
          <v:shape id="_x0000_i1069" type="#_x0000_t75" style="width:24.35pt;height:11.1pt" o:ole="">
            <v:imagedata r:id="rId84" o:title=""/>
          </v:shape>
          <o:OLEObject Type="Embed" ProgID="Equation.3" ShapeID="_x0000_i1069" DrawAspect="Content" ObjectID="_1742322102" r:id="rId88"/>
        </w:object>
      </w:r>
      <w:r w:rsidRPr="00835F44">
        <w:t xml:space="preserve"> is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1.65pt;height:11.1pt" o:ole="" fillcolor="window">
            <v:imagedata r:id="rId89" o:title=""/>
          </v:shape>
          <o:OLEObject Type="Embed" ProgID="Equation.3" ShapeID="_x0000_i1070" DrawAspect="Content" ObjectID="_1742322103" r:id="rId90"/>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1.65pt;height:24.35pt" o:ole="" fillcolor="window">
            <v:imagedata r:id="rId91" o:title=""/>
          </v:shape>
          <o:OLEObject Type="Embed" ProgID="Equation.3" ShapeID="_x0000_i1071" DrawAspect="Content" ObjectID="_1742322104" r:id="rId92"/>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7.1pt;height:11.1pt" o:ole="" fillcolor="window">
            <v:imagedata r:id="rId93" o:title=""/>
          </v:shape>
          <o:OLEObject Type="Embed" ProgID="Equation.3" ShapeID="_x0000_i1072" DrawAspect="Content" ObjectID="_1742322105" r:id="rId94"/>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7.1pt;height:11.1pt" o:ole="" fillcolor="window">
            <v:imagedata r:id="rId95" o:title=""/>
          </v:shape>
          <o:OLEObject Type="Embed" ProgID="Equation.3" ShapeID="_x0000_i1073" DrawAspect="Content" ObjectID="_1742322106" r:id="rId96"/>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1.65pt;height:11.1pt" o:ole="" fillcolor="window">
            <v:imagedata r:id="rId80" o:title=""/>
          </v:shape>
          <o:OLEObject Type="Embed" ProgID="Equation.3" ShapeID="_x0000_i1074" DrawAspect="Content" ObjectID="_1742322107" r:id="rId97"/>
        </w:object>
      </w:r>
      <w:r w:rsidRPr="00835F44">
        <w:t xml:space="preserve"> represents the middle sample of the EVM window of length </w:t>
      </w:r>
      <w:r w:rsidRPr="00835F44">
        <w:rPr>
          <w:position w:val="-6"/>
        </w:rPr>
        <w:object w:dxaOrig="279" w:dyaOrig="279" w14:anchorId="04AD17F2">
          <v:shape id="_x0000_i1075" type="#_x0000_t75" style="width:11.1pt;height:11.1pt" o:ole="">
            <v:imagedata r:id="rId98" o:title=""/>
          </v:shape>
          <o:OLEObject Type="Embed" ProgID="Equation.3" ShapeID="_x0000_i1075" DrawAspect="Content" ObjectID="_1742322108" r:id="rId99"/>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1.1pt;height:11.1pt" o:ole="">
            <v:imagedata r:id="rId98" o:title=""/>
          </v:shape>
          <o:OLEObject Type="Embed" ProgID="Equation.3" ShapeID="_x0000_i1076" DrawAspect="Content" ObjectID="_1742322109" r:id="rId100"/>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1.65pt;height:11.1pt" o:ole="" fillcolor="window">
            <v:imagedata r:id="rId78" o:title=""/>
          </v:shape>
          <o:OLEObject Type="Embed" ProgID="Equation.3" ShapeID="_x0000_i1077" DrawAspect="Content" ObjectID="_1742322110" r:id="rId101"/>
        </w:object>
      </w:r>
      <w:r w:rsidR="007E154B" w:rsidRPr="00835F44">
        <w:t xml:space="preserve"> and </w:t>
      </w:r>
      <w:r w:rsidR="007E154B" w:rsidRPr="00835F44">
        <w:rPr>
          <w:position w:val="-10"/>
        </w:rPr>
        <w:object w:dxaOrig="360" w:dyaOrig="380" w14:anchorId="6864117C">
          <v:shape id="_x0000_i1078" type="#_x0000_t75" style="width:11.65pt;height:24.35pt" o:ole="" fillcolor="window">
            <v:imagedata r:id="rId102" o:title=""/>
          </v:shape>
          <o:OLEObject Type="Embed" ProgID="Equation.3" ShapeID="_x0000_i1078" DrawAspect="Content" ObjectID="_1742322111" r:id="rId103"/>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1.65pt;height:11.1pt" o:ole="" fillcolor="window">
            <v:imagedata r:id="rId80" o:title=""/>
          </v:shape>
          <o:OLEObject Type="Embed" ProgID="Equation.3" ShapeID="_x0000_i1079" DrawAspect="Content" ObjectID="_1742322112" r:id="rId104"/>
        </w:object>
      </w:r>
      <w:r w:rsidR="007E154B" w:rsidRPr="00835F44">
        <w:t xml:space="preserve"> so that the EVM window of length </w:t>
      </w:r>
      <w:r w:rsidR="007E154B" w:rsidRPr="00835F44">
        <w:rPr>
          <w:position w:val="-6"/>
        </w:rPr>
        <w:object w:dxaOrig="279" w:dyaOrig="279" w14:anchorId="273FB74D">
          <v:shape id="_x0000_i1080" type="#_x0000_t75" style="width:11.1pt;height:11.1pt" o:ole="">
            <v:imagedata r:id="rId98" o:title=""/>
          </v:shape>
          <o:OLEObject Type="Embed" ProgID="Equation.3" ShapeID="_x0000_i1080" DrawAspect="Content" ObjectID="_1742322113" r:id="rId105"/>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taken into account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symbol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1.65pt;height:11.1pt" o:ole="" fillcolor="window">
            <v:imagedata r:id="rId80" o:title=""/>
          </v:shape>
          <o:OLEObject Type="Embed" ProgID="Equation.3" ShapeID="_x0000_i1081" DrawAspect="Content" ObjectID="_1742322114" r:id="rId106"/>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1.65pt;height:24.35pt" o:ole="" fillcolor="window">
            <v:imagedata r:id="rId91" o:title=""/>
          </v:shape>
          <o:OLEObject Type="Embed" ProgID="Equation.3" ShapeID="_x0000_i1082" DrawAspect="Content" ObjectID="_1742322115" r:id="rId107"/>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t>The carrier leakage shall be removed from the evaluated signal before calculating the EVM and the in-band emissions; however, the removed relative carrier leakage power also has to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29.9pt;height:11.65pt" o:ole="">
            <v:imagedata r:id="rId108" o:title=""/>
          </v:shape>
          <o:OLEObject Type="Embed" ProgID="Equation.3" ShapeID="_x0000_i1083" DrawAspect="Content" ObjectID="_1742322116" r:id="rId109"/>
        </w:object>
      </w:r>
      <w:r w:rsidRPr="00835F44">
        <w:t>, is used to evaluate the in-band emissions.</w:t>
      </w:r>
    </w:p>
    <w:p w14:paraId="54044A3D" w14:textId="74BE0A4D" w:rsidR="007E154B" w:rsidRPr="00835F44" w:rsidRDefault="007E154B" w:rsidP="007E154B">
      <w:r w:rsidRPr="00835F44">
        <w:lastRenderedPageBreak/>
        <w:t>Moreover, the following procedure applies only to the signal on the allocated RB(s).</w:t>
      </w:r>
    </w:p>
    <w:p w14:paraId="43A0F14F" w14:textId="77777777" w:rsidR="00281553" w:rsidRPr="00835F44" w:rsidRDefault="00D7522A">
      <w:pPr>
        <w:pStyle w:val="B1"/>
      </w:pPr>
      <w:r w:rsidRPr="00835F44">
        <w:t>-</w:t>
      </w:r>
      <w:r w:rsidRPr="00835F44">
        <w:tab/>
      </w:r>
      <w:r w:rsidR="007E154B" w:rsidRPr="00835F44">
        <w:t xml:space="preserve">In the case of PUCCH and PUSCH, the UL EVM analyzer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7.1pt;height:11.1pt" o:ole="" fillcolor="window">
            <v:imagedata r:id="rId95" o:title=""/>
          </v:shape>
          <o:OLEObject Type="Embed" ProgID="Equation.3" ShapeID="_x0000_i1084" DrawAspect="Content" ObjectID="_1742322117" r:id="rId110"/>
        </w:object>
      </w:r>
      <w:r w:rsidR="007E154B" w:rsidRPr="00835F44">
        <w:t xml:space="preserve">and </w:t>
      </w:r>
      <w:r w:rsidR="007E154B" w:rsidRPr="00835F44">
        <w:rPr>
          <w:position w:val="-10"/>
        </w:rPr>
        <w:object w:dxaOrig="720" w:dyaOrig="320" w14:anchorId="3F12C1C2">
          <v:shape id="_x0000_i1085" type="#_x0000_t75" style="width:37.1pt;height:11.1pt" o:ole="" fillcolor="window">
            <v:imagedata r:id="rId93" o:title=""/>
          </v:shape>
          <o:OLEObject Type="Embed" ProgID="Equation.3" ShapeID="_x0000_i1085" DrawAspect="Content" ObjectID="_1742322118" r:id="rId111"/>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In the case of PRACH, the UL EVM analyzer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4.35pt;height:11.1pt" o:ole="" fillcolor="window">
            <v:imagedata r:id="rId112" o:title=""/>
          </v:shape>
          <o:OLEObject Type="Embed" ProgID="Equation.3" ShapeID="_x0000_i1086" DrawAspect="Content" ObjectID="_1742322119" r:id="rId113"/>
        </w:object>
      </w:r>
      <w:r w:rsidR="007E154B" w:rsidRPr="00835F44">
        <w:t xml:space="preserve">and </w:t>
      </w:r>
      <w:r w:rsidR="007E154B" w:rsidRPr="00835F44">
        <w:rPr>
          <w:position w:val="-10"/>
        </w:rPr>
        <w:object w:dxaOrig="480" w:dyaOrig="320" w14:anchorId="0DF16CDA">
          <v:shape id="_x0000_i1087" type="#_x0000_t75" style="width:24.35pt;height:11.1pt" o:ole="" fillcolor="window">
            <v:imagedata r:id="rId114" o:title=""/>
          </v:shape>
          <o:OLEObject Type="Embed" ProgID="Equation.3" ShapeID="_x0000_i1087" DrawAspect="Content" ObjectID="_1742322120" r:id="rId115"/>
        </w:object>
      </w:r>
      <w:r w:rsidR="007E154B" w:rsidRPr="00835F44">
        <w:t xml:space="preserve"> used for phase and amplitude correction and are seleted so as to minimize the resulting EVM. The TX chain coefficients are not dependent on frequency, i.e. </w:t>
      </w:r>
      <w:r w:rsidR="007E154B" w:rsidRPr="00835F44">
        <w:rPr>
          <w:position w:val="-10"/>
        </w:rPr>
        <w:object w:dxaOrig="1359" w:dyaOrig="320" w14:anchorId="01E9B054">
          <v:shape id="_x0000_i1088" type="#_x0000_t75" style="width:67pt;height:11.1pt" o:ole="" fillcolor="window">
            <v:imagedata r:id="rId116" o:title=""/>
          </v:shape>
          <o:OLEObject Type="Embed" ProgID="Equation.3" ShapeID="_x0000_i1088" DrawAspect="Content" ObjectID="_1742322121" r:id="rId117"/>
        </w:object>
      </w:r>
      <w:r w:rsidR="007E154B" w:rsidRPr="00835F44">
        <w:t xml:space="preserve"> and </w:t>
      </w:r>
      <w:r w:rsidR="007E154B" w:rsidRPr="00835F44">
        <w:rPr>
          <w:position w:val="-10"/>
        </w:rPr>
        <w:object w:dxaOrig="1400" w:dyaOrig="320" w14:anchorId="7D1E44C7">
          <v:shape id="_x0000_i1089" type="#_x0000_t75" style="width:72.05pt;height:11.1pt" o:ole="" fillcolor="window">
            <v:imagedata r:id="rId118" o:title=""/>
          </v:shape>
          <o:OLEObject Type="Embed" ProgID="Equation.3" ShapeID="_x0000_i1089" DrawAspect="Content" ObjectID="_1742322122" r:id="rId119"/>
        </w:object>
      </w:r>
      <w:r w:rsidR="007E154B" w:rsidRPr="00835F44">
        <w:t xml:space="preserve">. The TX chain coefficient are chosen independently for each preamble transmission and for each </w:t>
      </w:r>
      <w:r w:rsidR="007E154B" w:rsidRPr="00835F44">
        <w:rPr>
          <w:position w:val="-6"/>
        </w:rPr>
        <w:object w:dxaOrig="360" w:dyaOrig="300" w14:anchorId="0D418454">
          <v:shape id="_x0000_i1090" type="#_x0000_t75" style="width:11.65pt;height:11.1pt" o:ole="" fillcolor="window">
            <v:imagedata r:id="rId78" o:title=""/>
          </v:shape>
          <o:OLEObject Type="Embed" ProgID="Equation.3" ShapeID="_x0000_i1090" DrawAspect="Content" ObjectID="_1742322123" r:id="rId120"/>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1.65pt;height:24.35pt" o:ole="" fillcolor="window">
            <v:imagedata r:id="rId91" o:title=""/>
          </v:shape>
          <o:OLEObject Type="Embed" ProgID="Equation.3" ShapeID="_x0000_i1091" DrawAspect="Content" ObjectID="_1742322124" r:id="rId121"/>
        </w:object>
      </w:r>
      <w:r w:rsidRPr="00835F44">
        <w:t xml:space="preserve">, </w:t>
      </w:r>
      <w:r w:rsidRPr="00835F44">
        <w:rPr>
          <w:position w:val="-10"/>
        </w:rPr>
        <w:object w:dxaOrig="720" w:dyaOrig="320" w14:anchorId="77CF42ED">
          <v:shape id="_x0000_i1092" type="#_x0000_t75" style="width:37.1pt;height:11.1pt" o:ole="" fillcolor="window">
            <v:imagedata r:id="rId95" o:title=""/>
          </v:shape>
          <o:OLEObject Type="Embed" ProgID="Equation.3" ShapeID="_x0000_i1092" DrawAspect="Content" ObjectID="_1742322125" r:id="rId122"/>
        </w:object>
      </w:r>
      <w:r w:rsidRPr="00835F44">
        <w:t xml:space="preserve">, </w:t>
      </w:r>
      <w:r w:rsidRPr="00835F44">
        <w:rPr>
          <w:position w:val="-10"/>
        </w:rPr>
        <w:object w:dxaOrig="720" w:dyaOrig="320" w14:anchorId="65476486">
          <v:shape id="_x0000_i1093" type="#_x0000_t75" style="width:37.1pt;height:11.1pt" o:ole="" fillcolor="window">
            <v:imagedata r:id="rId93" o:title=""/>
          </v:shape>
          <o:OLEObject Type="Embed" ProgID="Equation.3" ShapeID="_x0000_i1093" DrawAspect="Content" ObjectID="_1742322126" r:id="rId123"/>
        </w:object>
      </w:r>
      <w:r w:rsidRPr="00835F44">
        <w:t xml:space="preserve"> and </w:t>
      </w:r>
      <w:r w:rsidRPr="00835F44">
        <w:rPr>
          <w:position w:val="-6"/>
        </w:rPr>
        <w:object w:dxaOrig="360" w:dyaOrig="279" w14:anchorId="7EE84E34">
          <v:shape id="_x0000_i1094" type="#_x0000_t75" style="width:11.65pt;height:11.1pt" o:ole="" fillcolor="window">
            <v:imagedata r:id="rId80" o:title=""/>
          </v:shape>
          <o:OLEObject Type="Embed" ProgID="Equation.3" ShapeID="_x0000_i1094" DrawAspect="Content" ObjectID="_1742322127" r:id="rId124"/>
        </w:object>
      </w:r>
      <w:r w:rsidRPr="00835F44">
        <w:t xml:space="preserve"> are available. </w:t>
      </w:r>
      <w:r w:rsidRPr="00835F44">
        <w:rPr>
          <w:position w:val="-6"/>
        </w:rPr>
        <w:object w:dxaOrig="360" w:dyaOrig="300" w14:anchorId="310D25D1">
          <v:shape id="_x0000_i1095" type="#_x0000_t75" style="width:11.65pt;height:11.1pt" o:ole="" fillcolor="window">
            <v:imagedata r:id="rId78" o:title=""/>
          </v:shape>
          <o:OLEObject Type="Embed" ProgID="Equation.3" ShapeID="_x0000_i1095" DrawAspect="Content" ObjectID="_1742322128" r:id="rId125"/>
        </w:object>
      </w:r>
      <w:r w:rsidRPr="00835F44">
        <w:t xml:space="preserve"> is one of the extremities of the window </w:t>
      </w:r>
      <w:r w:rsidRPr="00835F44">
        <w:rPr>
          <w:position w:val="-6"/>
        </w:rPr>
        <w:object w:dxaOrig="279" w:dyaOrig="279" w14:anchorId="60707F64">
          <v:shape id="_x0000_i1096" type="#_x0000_t75" style="width:11.1pt;height:11.1pt" o:ole="">
            <v:imagedata r:id="rId98" o:title=""/>
          </v:shape>
          <o:OLEObject Type="Embed" ProgID="Equation.3" ShapeID="_x0000_i1096" DrawAspect="Content" ObjectID="_1742322129" r:id="rId126"/>
        </w:object>
      </w:r>
      <w:r w:rsidRPr="00835F44">
        <w:t xml:space="preserve">, i.e. </w:t>
      </w:r>
      <w:r w:rsidRPr="00835F44">
        <w:rPr>
          <w:position w:val="-6"/>
        </w:rPr>
        <w:object w:dxaOrig="360" w:dyaOrig="300" w14:anchorId="56D40F92">
          <v:shape id="_x0000_i1097" type="#_x0000_t75" style="width:11.65pt;height:11.1pt" o:ole="" fillcolor="window">
            <v:imagedata r:id="rId78" o:title=""/>
          </v:shape>
          <o:OLEObject Type="Embed" ProgID="Equation.3" ShapeID="_x0000_i1097" DrawAspect="Content" ObjectID="_1742322130" r:id="rId127"/>
        </w:object>
      </w:r>
      <w:r w:rsidRPr="00835F44">
        <w:t xml:space="preserve">can be </w:t>
      </w:r>
      <w:r w:rsidRPr="00835F44">
        <w:rPr>
          <w:position w:val="-28"/>
        </w:rPr>
        <w:object w:dxaOrig="1440" w:dyaOrig="680" w14:anchorId="206631A0">
          <v:shape id="_x0000_i1098" type="#_x0000_t75" style="width:1in;height:37.1pt" o:ole="" fillcolor="window">
            <v:imagedata r:id="rId128" o:title=""/>
          </v:shape>
          <o:OLEObject Type="Embed" ProgID="Equation.3" ShapeID="_x0000_i1098" DrawAspect="Content" ObjectID="_1742322131" r:id="rId129"/>
        </w:object>
      </w:r>
      <w:r w:rsidRPr="00835F44">
        <w:t xml:space="preserve"> or </w:t>
      </w:r>
      <w:r w:rsidRPr="00835F44">
        <w:rPr>
          <w:position w:val="-28"/>
        </w:rPr>
        <w:object w:dxaOrig="1060" w:dyaOrig="680" w14:anchorId="0B8A9BF3">
          <v:shape id="_x0000_i1099" type="#_x0000_t75" style="width:47.65pt;height:37.1pt" o:ole="" fillcolor="window">
            <v:imagedata r:id="rId130" o:title=""/>
          </v:shape>
          <o:OLEObject Type="Embed" ProgID="Equation.3" ShapeID="_x0000_i1099" DrawAspect="Content" ObjectID="_1742322132" r:id="rId131"/>
        </w:object>
      </w:r>
      <w:r w:rsidRPr="00835F44">
        <w:t xml:space="preserve">, where </w:t>
      </w:r>
      <w:r w:rsidRPr="00835F44">
        <w:rPr>
          <w:position w:val="-6"/>
        </w:rPr>
        <w:object w:dxaOrig="600" w:dyaOrig="279" w14:anchorId="5F8D5E11">
          <v:shape id="_x0000_i1100" type="#_x0000_t75" style="width:29.9pt;height:11.1pt" o:ole="" fillcolor="window">
            <v:imagedata r:id="rId132" o:title=""/>
          </v:shape>
          <o:OLEObject Type="Embed" ProgID="Equation.3" ShapeID="_x0000_i1100" DrawAspect="Content" ObjectID="_1742322133" r:id="rId133"/>
        </w:object>
      </w:r>
      <w:r w:rsidRPr="00835F44">
        <w:t xml:space="preserve"> if </w:t>
      </w:r>
      <w:r w:rsidRPr="00835F44">
        <w:rPr>
          <w:position w:val="-6"/>
        </w:rPr>
        <w:object w:dxaOrig="279" w:dyaOrig="279" w14:anchorId="4D5E9322">
          <v:shape id="_x0000_i1101" type="#_x0000_t75" style="width:11.1pt;height:11.1pt" o:ole="">
            <v:imagedata r:id="rId134" o:title=""/>
          </v:shape>
          <o:OLEObject Type="Embed" ProgID="Equation.3" ShapeID="_x0000_i1101" DrawAspect="Content" ObjectID="_1742322134" r:id="rId135"/>
        </w:object>
      </w:r>
      <w:r w:rsidRPr="00835F44">
        <w:t xml:space="preserve"> is odd and </w:t>
      </w:r>
      <w:r w:rsidRPr="00835F44">
        <w:rPr>
          <w:position w:val="-6"/>
        </w:rPr>
        <w:object w:dxaOrig="560" w:dyaOrig="279" w14:anchorId="403F5AD7">
          <v:shape id="_x0000_i1102" type="#_x0000_t75" style="width:29.9pt;height:11.1pt" o:ole="" fillcolor="window">
            <v:imagedata r:id="rId136" o:title=""/>
          </v:shape>
          <o:OLEObject Type="Embed" ProgID="Equation.3" ShapeID="_x0000_i1102" DrawAspect="Content" ObjectID="_1742322135" r:id="rId137"/>
        </w:object>
      </w:r>
      <w:r w:rsidRPr="00835F44">
        <w:t xml:space="preserve"> if </w:t>
      </w:r>
      <w:r w:rsidRPr="00835F44">
        <w:rPr>
          <w:position w:val="-6"/>
        </w:rPr>
        <w:object w:dxaOrig="279" w:dyaOrig="279" w14:anchorId="598CBBA0">
          <v:shape id="_x0000_i1103" type="#_x0000_t75" style="width:11.1pt;height:11.1pt" o:ole="">
            <v:imagedata r:id="rId138" o:title=""/>
          </v:shape>
          <o:OLEObject Type="Embed" ProgID="Equation.3" ShapeID="_x0000_i1103" DrawAspect="Content" ObjectID="_1742322136" r:id="rId139"/>
        </w:object>
      </w:r>
      <w:r w:rsidRPr="00835F44">
        <w:t>is even. The EVM analyser shall then</w:t>
      </w:r>
    </w:p>
    <w:p w14:paraId="712DFA70" w14:textId="77777777" w:rsidR="00281553" w:rsidRPr="00835F44" w:rsidRDefault="00D7522A">
      <w:r w:rsidRPr="00835F44">
        <w:t>-</w:t>
      </w:r>
      <w:r w:rsidRPr="00835F44">
        <w:tab/>
      </w:r>
      <w:r w:rsidR="007E154B" w:rsidRPr="00835F44">
        <w:t>calculate EVM</w:t>
      </w:r>
      <w:r w:rsidR="007E154B" w:rsidRPr="00835F44">
        <w:rPr>
          <w:vertAlign w:val="subscript"/>
        </w:rPr>
        <w:t>l</w:t>
      </w:r>
      <w:r w:rsidR="007E154B" w:rsidRPr="00835F44">
        <w:t xml:space="preserve"> with </w:t>
      </w:r>
      <w:r w:rsidR="007E154B" w:rsidRPr="00835F44">
        <w:rPr>
          <w:position w:val="-6"/>
        </w:rPr>
        <w:object w:dxaOrig="360" w:dyaOrig="300" w14:anchorId="0706DAF2">
          <v:shape id="_x0000_i1104" type="#_x0000_t75" style="width:11.65pt;height:11.1pt" o:ole="" fillcolor="window">
            <v:imagedata r:id="rId78" o:title=""/>
          </v:shape>
          <o:OLEObject Type="Embed" ProgID="Equation.3" ShapeID="_x0000_i1104" DrawAspect="Content" ObjectID="_1742322137" r:id="rId140"/>
        </w:object>
      </w:r>
      <w:r w:rsidR="007E154B" w:rsidRPr="00835F44">
        <w:t xml:space="preserve"> set to </w:t>
      </w:r>
      <w:r w:rsidR="007E154B" w:rsidRPr="00835F44">
        <w:rPr>
          <w:position w:val="-28"/>
        </w:rPr>
        <w:object w:dxaOrig="1440" w:dyaOrig="680" w14:anchorId="2D0A2605">
          <v:shape id="_x0000_i1105" type="#_x0000_t75" style="width:1in;height:37.1pt" o:ole="" fillcolor="window">
            <v:imagedata r:id="rId128" o:title=""/>
          </v:shape>
          <o:OLEObject Type="Embed" ProgID="Equation.3" ShapeID="_x0000_i1105" DrawAspect="Content" ObjectID="_1742322138" r:id="rId141"/>
        </w:object>
      </w:r>
      <w:r w:rsidR="007E154B" w:rsidRPr="00835F44">
        <w:t>,</w:t>
      </w:r>
    </w:p>
    <w:p w14:paraId="0BED84F0" w14:textId="77777777" w:rsidR="00281553" w:rsidRPr="00835F44" w:rsidRDefault="00D7522A">
      <w:r w:rsidRPr="00835F44">
        <w:t>-</w:t>
      </w:r>
      <w:r w:rsidRPr="00835F44">
        <w:tab/>
      </w:r>
      <w:r w:rsidR="007E154B" w:rsidRPr="00835F44">
        <w:t>calculate EVM</w:t>
      </w:r>
      <w:r w:rsidR="007E154B" w:rsidRPr="00835F44">
        <w:rPr>
          <w:vertAlign w:val="subscript"/>
        </w:rPr>
        <w:t>h</w:t>
      </w:r>
      <w:r w:rsidR="007E154B" w:rsidRPr="00835F44">
        <w:t xml:space="preserve"> with </w:t>
      </w:r>
      <w:r w:rsidR="007E154B" w:rsidRPr="00835F44">
        <w:rPr>
          <w:position w:val="-6"/>
        </w:rPr>
        <w:object w:dxaOrig="360" w:dyaOrig="300" w14:anchorId="796158D1">
          <v:shape id="_x0000_i1106" type="#_x0000_t75" style="width:11.65pt;height:11.1pt" o:ole="" fillcolor="window">
            <v:imagedata r:id="rId78" o:title=""/>
          </v:shape>
          <o:OLEObject Type="Embed" ProgID="Equation.3" ShapeID="_x0000_i1106" DrawAspect="Content" ObjectID="_1742322139" r:id="rId142"/>
        </w:object>
      </w:r>
      <w:r w:rsidR="007E154B" w:rsidRPr="00835F44">
        <w:t xml:space="preserve"> set to </w:t>
      </w:r>
      <w:r w:rsidR="007E154B" w:rsidRPr="00835F44">
        <w:rPr>
          <w:position w:val="-28"/>
        </w:rPr>
        <w:object w:dxaOrig="1060" w:dyaOrig="680" w14:anchorId="26994350">
          <v:shape id="_x0000_i1107" type="#_x0000_t75" style="width:47.65pt;height:37.1pt" o:ole="" fillcolor="window">
            <v:imagedata r:id="rId130" o:title=""/>
          </v:shape>
          <o:OLEObject Type="Embed" ProgID="Equation.3" ShapeID="_x0000_i1107" DrawAspect="Content" ObjectID="_1742322140" r:id="rId143"/>
        </w:object>
      </w:r>
      <w:r w:rsidR="007E154B" w:rsidRPr="00835F44">
        <w:t>.</w:t>
      </w:r>
    </w:p>
    <w:p w14:paraId="3211B48B" w14:textId="77777777" w:rsidR="000A1599" w:rsidRPr="00835F44" w:rsidRDefault="00FB64AB" w:rsidP="00EC4FD1">
      <w:pPr>
        <w:pStyle w:val="Heading1"/>
      </w:pPr>
      <w:bookmarkStart w:id="770" w:name="_Toc21343229"/>
      <w:bookmarkStart w:id="771" w:name="_Toc29770195"/>
      <w:bookmarkStart w:id="772" w:name="_Toc29799694"/>
      <w:bookmarkStart w:id="773" w:name="_Toc37254918"/>
      <w:bookmarkStart w:id="774" w:name="_Toc37255561"/>
      <w:bookmarkStart w:id="775" w:name="_Toc45887586"/>
      <w:bookmarkStart w:id="776" w:name="_Toc53172323"/>
      <w:bookmarkStart w:id="777" w:name="_Toc61357088"/>
      <w:bookmarkStart w:id="778" w:name="_Toc67913957"/>
      <w:bookmarkStart w:id="779" w:name="_Toc75469774"/>
      <w:bookmarkStart w:id="780" w:name="_Toc76508264"/>
      <w:bookmarkStart w:id="781" w:name="_Toc83193165"/>
      <w:r w:rsidRPr="00835F44">
        <w:t>F.</w:t>
      </w:r>
      <w:r w:rsidR="007E154B" w:rsidRPr="00835F44">
        <w:t>5</w:t>
      </w:r>
      <w:r w:rsidR="007E154B" w:rsidRPr="00835F44">
        <w:tab/>
        <w:t>Window length</w:t>
      </w:r>
      <w:bookmarkEnd w:id="770"/>
      <w:bookmarkEnd w:id="771"/>
      <w:bookmarkEnd w:id="772"/>
      <w:bookmarkEnd w:id="773"/>
      <w:bookmarkEnd w:id="774"/>
      <w:bookmarkEnd w:id="775"/>
      <w:bookmarkEnd w:id="776"/>
      <w:bookmarkEnd w:id="777"/>
      <w:bookmarkEnd w:id="778"/>
      <w:bookmarkEnd w:id="779"/>
      <w:bookmarkEnd w:id="780"/>
      <w:bookmarkEnd w:id="781"/>
    </w:p>
    <w:p w14:paraId="6C480BAA" w14:textId="77777777" w:rsidR="00A0658D" w:rsidRPr="00835F44" w:rsidRDefault="00FB64AB" w:rsidP="0052172B">
      <w:pPr>
        <w:pStyle w:val="Heading2"/>
      </w:pPr>
      <w:bookmarkStart w:id="782" w:name="_Toc21343230"/>
      <w:bookmarkStart w:id="783" w:name="_Toc29770196"/>
      <w:bookmarkStart w:id="784" w:name="_Toc29799695"/>
      <w:bookmarkStart w:id="785" w:name="_Toc37254919"/>
      <w:bookmarkStart w:id="786" w:name="_Toc37255562"/>
      <w:bookmarkStart w:id="787" w:name="_Toc45887587"/>
      <w:bookmarkStart w:id="788" w:name="_Toc53172324"/>
      <w:bookmarkStart w:id="789" w:name="_Toc61357089"/>
      <w:bookmarkStart w:id="790" w:name="_Toc67913958"/>
      <w:bookmarkStart w:id="791" w:name="_Toc75469775"/>
      <w:bookmarkStart w:id="792" w:name="_Toc76508265"/>
      <w:bookmarkStart w:id="793" w:name="_Toc83193166"/>
      <w:r w:rsidRPr="00835F44">
        <w:t>F.</w:t>
      </w:r>
      <w:r w:rsidR="007E154B" w:rsidRPr="00835F44">
        <w:t>5.1</w:t>
      </w:r>
      <w:r w:rsidR="007E154B" w:rsidRPr="00835F44">
        <w:tab/>
        <w:t>Timing offset</w:t>
      </w:r>
      <w:bookmarkEnd w:id="782"/>
      <w:bookmarkEnd w:id="783"/>
      <w:bookmarkEnd w:id="784"/>
      <w:bookmarkEnd w:id="785"/>
      <w:bookmarkEnd w:id="786"/>
      <w:bookmarkEnd w:id="787"/>
      <w:bookmarkEnd w:id="788"/>
      <w:bookmarkEnd w:id="789"/>
      <w:bookmarkEnd w:id="790"/>
      <w:bookmarkEnd w:id="791"/>
      <w:bookmarkEnd w:id="792"/>
      <w:bookmarkEnd w:id="793"/>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1.1pt;height:11.1pt" o:ole="">
            <v:imagedata r:id="rId144" o:title=""/>
          </v:shape>
          <o:OLEObject Type="Embed" ProgID="Equation.3" ShapeID="_x0000_i1108" DrawAspect="Content" ObjectID="_1742322141" r:id="rId145"/>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1.1pt;height:11.1pt" o:ole="">
            <v:imagedata r:id="rId146" o:title=""/>
          </v:shape>
          <o:OLEObject Type="Embed" ProgID="Equation.3" ShapeID="_x0000_i1109" DrawAspect="Content" ObjectID="_1742322142" r:id="rId147"/>
        </w:object>
      </w:r>
      <w:r w:rsidRPr="00835F44">
        <w:t xml:space="preserve"> range within which the error vector is close to its minimum.</w:t>
      </w:r>
    </w:p>
    <w:p w14:paraId="15A3A035" w14:textId="77777777" w:rsidR="000A1599" w:rsidRPr="00835F44" w:rsidRDefault="00FB64AB" w:rsidP="0052172B">
      <w:pPr>
        <w:pStyle w:val="Heading2"/>
      </w:pPr>
      <w:bookmarkStart w:id="794" w:name="_Toc21343231"/>
      <w:bookmarkStart w:id="795" w:name="_Toc29770197"/>
      <w:bookmarkStart w:id="796" w:name="_Toc29799696"/>
      <w:bookmarkStart w:id="797" w:name="_Toc37254920"/>
      <w:bookmarkStart w:id="798" w:name="_Toc37255563"/>
      <w:bookmarkStart w:id="799" w:name="_Toc45887588"/>
      <w:bookmarkStart w:id="800" w:name="_Toc53172325"/>
      <w:bookmarkStart w:id="801" w:name="_Toc61357090"/>
      <w:bookmarkStart w:id="802" w:name="_Toc67913959"/>
      <w:bookmarkStart w:id="803" w:name="_Toc75469776"/>
      <w:bookmarkStart w:id="804" w:name="_Toc76508266"/>
      <w:bookmarkStart w:id="805" w:name="_Toc83193167"/>
      <w:r w:rsidRPr="00835F44">
        <w:t>F.</w:t>
      </w:r>
      <w:r w:rsidR="007E154B" w:rsidRPr="00835F44">
        <w:t>5.2</w:t>
      </w:r>
      <w:r w:rsidR="007E154B" w:rsidRPr="00835F44">
        <w:tab/>
        <w:t>Window length</w:t>
      </w:r>
      <w:bookmarkEnd w:id="794"/>
      <w:bookmarkEnd w:id="795"/>
      <w:bookmarkEnd w:id="796"/>
      <w:bookmarkEnd w:id="797"/>
      <w:bookmarkEnd w:id="798"/>
      <w:bookmarkEnd w:id="799"/>
      <w:bookmarkEnd w:id="800"/>
      <w:bookmarkEnd w:id="801"/>
      <w:bookmarkEnd w:id="802"/>
      <w:bookmarkEnd w:id="803"/>
      <w:bookmarkEnd w:id="804"/>
      <w:bookmarkEnd w:id="805"/>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06" w:name="_Toc21343232"/>
      <w:bookmarkStart w:id="807" w:name="_Toc29770198"/>
      <w:bookmarkStart w:id="808" w:name="_Toc29799697"/>
      <w:bookmarkStart w:id="809" w:name="_Toc37254921"/>
      <w:bookmarkStart w:id="810" w:name="_Toc37255564"/>
      <w:bookmarkStart w:id="811" w:name="_Toc45887589"/>
      <w:bookmarkStart w:id="812" w:name="_Toc53172326"/>
      <w:bookmarkStart w:id="813" w:name="_Toc61357091"/>
      <w:bookmarkStart w:id="814" w:name="_Toc67913960"/>
      <w:bookmarkStart w:id="815" w:name="_Toc75469777"/>
      <w:bookmarkStart w:id="816" w:name="_Toc76508267"/>
      <w:bookmarkStart w:id="817" w:name="_Toc83193168"/>
      <w:r w:rsidRPr="00835F44">
        <w:t>F.</w:t>
      </w:r>
      <w:r w:rsidR="007E154B" w:rsidRPr="00835F44">
        <w:t>5.3</w:t>
      </w:r>
      <w:r w:rsidR="007E154B" w:rsidRPr="00835F44">
        <w:tab/>
        <w:t>Window length for normal CP</w:t>
      </w:r>
      <w:bookmarkEnd w:id="806"/>
      <w:bookmarkEnd w:id="807"/>
      <w:bookmarkEnd w:id="808"/>
      <w:bookmarkEnd w:id="809"/>
      <w:bookmarkEnd w:id="810"/>
      <w:bookmarkEnd w:id="811"/>
      <w:bookmarkEnd w:id="812"/>
      <w:bookmarkEnd w:id="813"/>
      <w:bookmarkEnd w:id="814"/>
      <w:bookmarkEnd w:id="815"/>
      <w:bookmarkEnd w:id="816"/>
      <w:bookmarkEnd w:id="817"/>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lastRenderedPageBreak/>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lastRenderedPageBreak/>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18" w:name="_Toc21343233"/>
      <w:bookmarkStart w:id="819" w:name="_Toc29770199"/>
      <w:bookmarkStart w:id="820" w:name="_Toc29799698"/>
      <w:bookmarkStart w:id="821" w:name="_Toc37254922"/>
      <w:bookmarkStart w:id="822" w:name="_Toc37255565"/>
      <w:bookmarkStart w:id="823" w:name="_Toc45887590"/>
      <w:bookmarkStart w:id="824" w:name="_Toc53172327"/>
      <w:bookmarkStart w:id="825" w:name="_Toc61357092"/>
      <w:bookmarkStart w:id="826" w:name="_Toc67913961"/>
      <w:bookmarkStart w:id="827" w:name="_Toc75469778"/>
      <w:bookmarkStart w:id="828" w:name="_Toc76508268"/>
      <w:bookmarkStart w:id="829" w:name="_Toc83193169"/>
      <w:r w:rsidRPr="00835F44">
        <w:t>F.</w:t>
      </w:r>
      <w:r w:rsidR="007E154B" w:rsidRPr="00835F44">
        <w:t>5.4</w:t>
      </w:r>
      <w:r w:rsidR="007E154B" w:rsidRPr="00835F44">
        <w:tab/>
        <w:t>Window length for Extended CP</w:t>
      </w:r>
      <w:bookmarkEnd w:id="818"/>
      <w:bookmarkEnd w:id="819"/>
      <w:bookmarkEnd w:id="820"/>
      <w:bookmarkEnd w:id="821"/>
      <w:bookmarkEnd w:id="822"/>
      <w:bookmarkEnd w:id="823"/>
      <w:bookmarkEnd w:id="824"/>
      <w:bookmarkEnd w:id="825"/>
      <w:bookmarkEnd w:id="826"/>
      <w:bookmarkEnd w:id="827"/>
      <w:bookmarkEnd w:id="828"/>
      <w:bookmarkEnd w:id="829"/>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30" w:name="_Toc21343234"/>
      <w:bookmarkStart w:id="831" w:name="_Toc29770200"/>
      <w:bookmarkStart w:id="832" w:name="_Toc29799699"/>
      <w:bookmarkStart w:id="833" w:name="_Toc37254923"/>
      <w:bookmarkStart w:id="834" w:name="_Toc37255566"/>
      <w:bookmarkStart w:id="835" w:name="_Toc45887591"/>
      <w:bookmarkStart w:id="836" w:name="_Toc53172328"/>
      <w:bookmarkStart w:id="837" w:name="_Toc61357093"/>
      <w:bookmarkStart w:id="838" w:name="_Toc67913962"/>
      <w:bookmarkStart w:id="839" w:name="_Toc75469779"/>
      <w:bookmarkStart w:id="840" w:name="_Toc76508269"/>
      <w:bookmarkStart w:id="841" w:name="_Toc83193170"/>
      <w:r w:rsidRPr="00835F44">
        <w:t>F.</w:t>
      </w:r>
      <w:r w:rsidR="007E154B" w:rsidRPr="00835F44">
        <w:t>5.5</w:t>
      </w:r>
      <w:r w:rsidR="007E154B" w:rsidRPr="00835F44">
        <w:tab/>
        <w:t>Window length for PRACH</w:t>
      </w:r>
      <w:bookmarkEnd w:id="830"/>
      <w:bookmarkEnd w:id="831"/>
      <w:bookmarkEnd w:id="832"/>
      <w:bookmarkEnd w:id="833"/>
      <w:bookmarkEnd w:id="834"/>
      <w:bookmarkEnd w:id="835"/>
      <w:bookmarkEnd w:id="836"/>
      <w:bookmarkEnd w:id="837"/>
      <w:bookmarkEnd w:id="838"/>
      <w:bookmarkEnd w:id="839"/>
      <w:bookmarkEnd w:id="840"/>
      <w:bookmarkEnd w:id="841"/>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3.15pt;height:11.65pt" o:ole="">
            <v:imagedata r:id="rId148" o:title=""/>
          </v:shape>
          <o:OLEObject Type="Embed" ProgID="Equation.3" ShapeID="_x0000_i1110" DrawAspect="Content" ObjectID="_1742322143" r:id="rId149"/>
        </w:object>
      </w:r>
      <w:r w:rsidRPr="00835F44">
        <w:t>.</w:t>
      </w:r>
    </w:p>
    <w:p w14:paraId="47E4A251" w14:textId="06A376B7" w:rsidR="00AF5303" w:rsidRPr="00835F44" w:rsidRDefault="00AF5303" w:rsidP="00357861">
      <w:pPr>
        <w:pStyle w:val="TH"/>
      </w:pPr>
      <w:r w:rsidRPr="00835F44">
        <w:lastRenderedPageBreak/>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for </w:t>
      </w:r>
      <w:r w:rsidR="000B67D4" w:rsidRPr="00835F44">
        <w:rPr>
          <w:i/>
        </w:rPr>
        <w:t xml:space="preserve"> L</w:t>
      </w:r>
      <w:r w:rsidR="000B67D4" w:rsidRPr="00835F44">
        <w:rPr>
          <w:i/>
          <w:vertAlign w:val="subscript"/>
        </w:rPr>
        <w:t>RA</w:t>
      </w:r>
      <w:r w:rsidR="000B67D4" w:rsidRPr="00835F44">
        <w:t xml:space="preserve">= 139 </w:t>
      </w:r>
      <w:r w:rsidRPr="00835F44">
        <w:t xml:space="preserve"> and </w:t>
      </w:r>
      <w:r w:rsidRPr="00835F44">
        <w:object w:dxaOrig="1620" w:dyaOrig="340" w14:anchorId="67A9C504">
          <v:shape id="_x0000_i1111" type="#_x0000_t75" style="width:77.05pt;height:11.65pt" o:ole="">
            <v:imagedata r:id="rId150" o:title=""/>
          </v:shape>
          <o:OLEObject Type="Embed" ProgID="Equation.3" ShapeID="_x0000_i1111" DrawAspect="Content" ObjectID="_1742322144" r:id="rId151"/>
        </w:object>
      </w:r>
      <w:r w:rsidRPr="00835F44">
        <w:t xml:space="preserve"> where</w:t>
      </w:r>
      <w:r w:rsidRPr="00835F44">
        <w:object w:dxaOrig="1020" w:dyaOrig="340" w14:anchorId="76F81D18">
          <v:shape id="_x0000_i1112" type="#_x0000_t75" style="width:47.1pt;height:11.65pt" o:ole="">
            <v:imagedata r:id="rId152" o:title=""/>
          </v:shape>
          <o:OLEObject Type="Embed" ProgID="Equation.3" ShapeID="_x0000_i1112" DrawAspect="Content" ObjectID="_1742322145" r:id="rId153"/>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42" w:name="_Toc21343235"/>
      <w:bookmarkStart w:id="843" w:name="_Toc29770201"/>
      <w:bookmarkStart w:id="844" w:name="_Toc29799700"/>
      <w:bookmarkStart w:id="845" w:name="_Toc37254924"/>
      <w:bookmarkStart w:id="846" w:name="_Toc37255567"/>
      <w:bookmarkStart w:id="847" w:name="_Toc45887592"/>
      <w:bookmarkStart w:id="848" w:name="_Toc53172329"/>
      <w:bookmarkStart w:id="849" w:name="_Toc61357094"/>
      <w:bookmarkStart w:id="850" w:name="_Toc67913963"/>
      <w:bookmarkStart w:id="851" w:name="_Toc75469780"/>
      <w:bookmarkStart w:id="852" w:name="_Toc76508270"/>
      <w:bookmarkStart w:id="853" w:name="_Toc83193171"/>
      <w:r w:rsidRPr="00835F44">
        <w:t>F.</w:t>
      </w:r>
      <w:r w:rsidR="007E154B" w:rsidRPr="00835F44">
        <w:t>6</w:t>
      </w:r>
      <w:r w:rsidR="007E154B" w:rsidRPr="00835F44">
        <w:tab/>
        <w:t>Averaged EVM</w:t>
      </w:r>
      <w:bookmarkEnd w:id="842"/>
      <w:bookmarkEnd w:id="843"/>
      <w:bookmarkEnd w:id="844"/>
      <w:bookmarkEnd w:id="845"/>
      <w:bookmarkEnd w:id="846"/>
      <w:bookmarkEnd w:id="847"/>
      <w:bookmarkEnd w:id="848"/>
      <w:bookmarkEnd w:id="849"/>
      <w:bookmarkEnd w:id="850"/>
      <w:bookmarkEnd w:id="851"/>
      <w:bookmarkEnd w:id="852"/>
      <w:bookmarkEnd w:id="853"/>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9.1pt;height:34.9pt" o:ole="">
            <v:imagedata r:id="rId154" o:title=""/>
          </v:shape>
          <o:OLEObject Type="Embed" ProgID="Equation.3" ShapeID="_x0000_i1113" DrawAspect="Content" ObjectID="_1742322146" r:id="rId155"/>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7.1pt;height:11.65pt" o:ole="">
            <v:imagedata r:id="rId156" o:title=""/>
          </v:shape>
          <o:OLEObject Type="Embed" ProgID="Equation.3" ShapeID="_x0000_i1114" DrawAspect="Content" ObjectID="_1742322147" r:id="rId157"/>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2.1pt;height:11.65pt" o:ole="" fillcolor="window">
            <v:imagedata r:id="rId158" o:title=""/>
          </v:shape>
          <o:OLEObject Type="Embed" ProgID="Equation.3" ShapeID="_x0000_i1115" DrawAspect="Content" ObjectID="_1742322148" r:id="rId159"/>
        </w:object>
      </w:r>
      <w:r w:rsidRPr="00835F44">
        <w:t xml:space="preserve">in the expressions above and </w:t>
      </w:r>
      <w:r w:rsidRPr="00835F44">
        <w:rPr>
          <w:rFonts w:eastAsia="×–¾’©‘Ì"/>
          <w:position w:val="-6"/>
        </w:rPr>
        <w:object w:dxaOrig="720" w:dyaOrig="340" w14:anchorId="7D50F91B">
          <v:shape id="_x0000_i1116" type="#_x0000_t75" style="width:37.1pt;height:11.65pt" o:ole="">
            <v:imagedata r:id="rId160" o:title=""/>
          </v:shape>
          <o:OLEObject Type="Embed" ProgID="Equation.3" ShapeID="_x0000_i1116" DrawAspect="Content" ObjectID="_1742322149" r:id="rId161"/>
        </w:object>
      </w:r>
      <w:r w:rsidRPr="00835F44">
        <w:t xml:space="preserve">is calculated using </w:t>
      </w:r>
      <w:r w:rsidRPr="00835F44">
        <w:rPr>
          <w:position w:val="-12"/>
        </w:rPr>
        <w:object w:dxaOrig="900" w:dyaOrig="360" w14:anchorId="26718B94">
          <v:shape id="_x0000_i1117" type="#_x0000_t75" style="width:42.1pt;height:11.65pt" o:ole="" fillcolor="window">
            <v:imagedata r:id="rId162" o:title=""/>
          </v:shape>
          <o:OLEObject Type="Embed" ProgID="Equation.3" ShapeID="_x0000_i1117" DrawAspect="Content" ObjectID="_1742322150" r:id="rId163"/>
        </w:object>
      </w:r>
      <w:r w:rsidRPr="00835F44">
        <w:t>.</w:t>
      </w:r>
    </w:p>
    <w:p w14:paraId="2FD8EFB0" w14:textId="77777777" w:rsidR="007E154B" w:rsidRPr="00835F44" w:rsidRDefault="007E154B" w:rsidP="007E154B">
      <w:r w:rsidRPr="00835F44">
        <w:t>Thus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4.35pt" o:ole="">
            <v:imagedata r:id="rId164" o:title=""/>
          </v:shape>
          <o:OLEObject Type="Embed" ProgID="Equation.3" ShapeID="_x0000_i1118" DrawAspect="Content" ObjectID="_1742322151" r:id="rId165"/>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7.65pt;height:11.65pt" o:ole="">
            <v:imagedata r:id="rId166" o:title=""/>
          </v:shape>
          <o:OLEObject Type="Embed" ProgID="Equation.3" ShapeID="_x0000_i1119" DrawAspect="Content" ObjectID="_1742322152" r:id="rId167"/>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1.1pt;height:11.65pt" o:ole="">
            <v:imagedata r:id="rId39" o:title=""/>
          </v:shape>
          <o:OLEObject Type="Embed" ProgID="Equation.3" ShapeID="_x0000_i1120" DrawAspect="Content" ObjectID="_1742322153" r:id="rId168"/>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7.65pt;height:11.65pt" o:ole="">
            <v:imagedata r:id="rId166" o:title=""/>
          </v:shape>
          <o:OLEObject Type="Embed" ProgID="Equation.3" ShapeID="_x0000_i1121" DrawAspect="Content" ObjectID="_1742322154" r:id="rId169"/>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7.1pt;height:11.65pt" o:ole="">
            <v:imagedata r:id="rId170" o:title=""/>
          </v:shape>
          <o:OLEObject Type="Embed" ProgID="Equation.3" ShapeID="_x0000_i1122" DrawAspect="Content" ObjectID="_1742322155" r:id="rId171"/>
        </w:object>
      </w:r>
      <w:r w:rsidRPr="00835F44">
        <w:rPr>
          <w:rFonts w:eastAsia="×–¾’©‘Ì"/>
        </w:rPr>
        <w:t>.</w:t>
      </w:r>
    </w:p>
    <w:p w14:paraId="3069D3E0" w14:textId="77777777" w:rsidR="007E154B" w:rsidRPr="00835F44" w:rsidRDefault="00000000"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2.1pt;height:11.65pt" o:ole="" fillcolor="window">
            <v:imagedata r:id="rId158" o:title=""/>
          </v:shape>
          <o:OLEObject Type="Embed" ProgID="Equation.3" ShapeID="_x0000_i1123" DrawAspect="Content" ObjectID="_1742322156" r:id="rId173"/>
        </w:object>
      </w:r>
      <w:r w:rsidRPr="00835F44">
        <w:t xml:space="preserve"> if </w:t>
      </w:r>
      <w:r w:rsidRPr="00835F44">
        <w:rPr>
          <w:rFonts w:eastAsia="×–¾’©‘Ì"/>
          <w:position w:val="-6"/>
        </w:rPr>
        <w:object w:dxaOrig="1560" w:dyaOrig="340" w14:anchorId="06BE3A7C">
          <v:shape id="_x0000_i1124" type="#_x0000_t75" style="width:77pt;height:11.65pt" o:ole="">
            <v:imagedata r:id="rId174" o:title=""/>
          </v:shape>
          <o:OLEObject Type="Embed" ProgID="Equation.3" ShapeID="_x0000_i1124" DrawAspect="Content" ObjectID="_1742322157" r:id="rId175"/>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2.1pt;height:11.65pt" o:ole="" fillcolor="window">
            <v:imagedata r:id="rId162" o:title=""/>
          </v:shape>
          <o:OLEObject Type="Embed" ProgID="Equation.3" ShapeID="_x0000_i1125" DrawAspect="Content" ObjectID="_1742322158" r:id="rId176"/>
        </w:object>
      </w:r>
      <w:r w:rsidRPr="00835F44">
        <w:t xml:space="preserve"> otherwise, where </w:t>
      </w:r>
      <w:r w:rsidRPr="00835F44">
        <w:rPr>
          <w:rFonts w:eastAsia="×–¾’©‘Ì"/>
          <w:position w:val="-6"/>
        </w:rPr>
        <w:object w:dxaOrig="660" w:dyaOrig="340" w14:anchorId="1F3E571E">
          <v:shape id="_x0000_i1126" type="#_x0000_t75" style="width:37.1pt;height:11.65pt" o:ole="">
            <v:imagedata r:id="rId156" o:title=""/>
          </v:shape>
          <o:OLEObject Type="Embed" ProgID="Equation.3" ShapeID="_x0000_i1126" DrawAspect="Content" ObjectID="_1742322159" r:id="rId177"/>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7.1pt;height:11.65pt" o:ole="">
            <v:imagedata r:id="rId160" o:title=""/>
          </v:shape>
          <o:OLEObject Type="Embed" ProgID="Equation.3" ShapeID="_x0000_i1127" DrawAspect="Content" ObjectID="_1742322160" r:id="rId178"/>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7.1pt;height:11.65pt" o:ole="">
            <v:imagedata r:id="rId170" o:title=""/>
          </v:shape>
          <o:OLEObject Type="Embed" ProgID="Equation.3" ShapeID="_x0000_i1128" DrawAspect="Content" ObjectID="_1742322161" r:id="rId179"/>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7.65pt;height:11.65pt" o:ole="">
            <v:imagedata r:id="rId166" o:title=""/>
          </v:shape>
          <o:OLEObject Type="Embed" ProgID="Equation.3" ShapeID="_x0000_i1129" DrawAspect="Content" ObjectID="_1742322162" r:id="rId180"/>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49pt;height:34.9pt" o:ole="">
            <v:imagedata r:id="rId181" o:title=""/>
          </v:shape>
          <o:OLEObject Type="Embed" ProgID="Equation.3" ShapeID="_x0000_i1130" DrawAspect="Content" ObjectID="_1742322163" r:id="rId182"/>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0.35pt;height:11.65pt" o:ole="">
            <v:imagedata r:id="rId183" o:title=""/>
          </v:shape>
          <o:OLEObject Type="Embed" ProgID="Equation.3" ShapeID="_x0000_i1131" DrawAspect="Content" ObjectID="_1742322164" r:id="rId184"/>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0.9pt;height:11.65pt" o:ole="">
            <v:imagedata r:id="rId185" o:title=""/>
          </v:shape>
          <o:OLEObject Type="Embed" ProgID="Equation.3" ShapeID="_x0000_i1132" DrawAspect="Content" ObjectID="_1742322165" r:id="rId186"/>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2.1pt;height:11.65pt" o:ole="" fillcolor="window">
            <v:imagedata r:id="rId158" o:title=""/>
          </v:shape>
          <o:OLEObject Type="Embed" ProgID="Equation.3" ShapeID="_x0000_i1133" DrawAspect="Content" ObjectID="_1742322166" r:id="rId187"/>
        </w:object>
      </w:r>
      <w:r w:rsidRPr="00835F44">
        <w:t xml:space="preserve"> and </w:t>
      </w:r>
      <w:r w:rsidRPr="00835F44">
        <w:rPr>
          <w:rFonts w:eastAsia="×–¾’©‘Ì"/>
          <w:position w:val="-8"/>
        </w:rPr>
        <w:object w:dxaOrig="1219" w:dyaOrig="360" w14:anchorId="1C725E4A">
          <v:shape id="_x0000_i1134" type="#_x0000_t75" style="width:60.9pt;height:11.65pt" o:ole="">
            <v:imagedata r:id="rId188" o:title=""/>
          </v:shape>
          <o:OLEObject Type="Embed" ProgID="Equation.3" ShapeID="_x0000_i1134" DrawAspect="Content" ObjectID="_1742322167" r:id="rId189"/>
        </w:object>
      </w:r>
      <w:r w:rsidRPr="00835F44">
        <w:t xml:space="preserve">is calculated using </w:t>
      </w:r>
      <w:r w:rsidRPr="00835F44">
        <w:rPr>
          <w:position w:val="-12"/>
        </w:rPr>
        <w:object w:dxaOrig="900" w:dyaOrig="360" w14:anchorId="6A97F860">
          <v:shape id="_x0000_i1135" type="#_x0000_t75" style="width:42.1pt;height:11.65pt" o:ole="" fillcolor="window">
            <v:imagedata r:id="rId162" o:title=""/>
          </v:shape>
          <o:OLEObject Type="Embed" ProgID="Equation.3" ShapeID="_x0000_i1135" DrawAspect="Content" ObjectID="_1742322168" r:id="rId190"/>
        </w:object>
      </w:r>
      <w:r w:rsidRPr="00835F44">
        <w:t>.</w:t>
      </w:r>
    </w:p>
    <w:p w14:paraId="236FA7FD" w14:textId="77777777" w:rsidR="007E154B" w:rsidRPr="00835F44" w:rsidRDefault="007E154B" w:rsidP="007E154B">
      <w:r w:rsidRPr="00835F44">
        <w:t>Thus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216.05pt;height:24.9pt" o:ole="">
            <v:imagedata r:id="rId191" o:title=""/>
          </v:shape>
          <o:OLEObject Type="Embed" ProgID="Equation.3" ShapeID="_x0000_i1136" DrawAspect="Content" ObjectID="_1742322169" r:id="rId192"/>
        </w:object>
      </w:r>
    </w:p>
    <w:p w14:paraId="5A4049F2" w14:textId="77777777" w:rsidR="000A1599" w:rsidRPr="00835F44" w:rsidRDefault="00FB64AB" w:rsidP="00EC4FD1">
      <w:pPr>
        <w:pStyle w:val="Heading1"/>
      </w:pPr>
      <w:bookmarkStart w:id="854" w:name="_Toc21343236"/>
      <w:bookmarkStart w:id="855" w:name="_Toc29770202"/>
      <w:bookmarkStart w:id="856" w:name="_Toc29799701"/>
      <w:bookmarkStart w:id="857" w:name="_Toc37254925"/>
      <w:bookmarkStart w:id="858" w:name="_Toc37255568"/>
      <w:bookmarkStart w:id="859" w:name="_Toc45887593"/>
      <w:bookmarkStart w:id="860" w:name="_Toc53172330"/>
      <w:bookmarkStart w:id="861" w:name="_Toc61357095"/>
      <w:bookmarkStart w:id="862" w:name="_Toc67913964"/>
      <w:bookmarkStart w:id="863" w:name="_Toc75469781"/>
      <w:bookmarkStart w:id="864" w:name="_Toc76508271"/>
      <w:bookmarkStart w:id="865" w:name="_Toc83193172"/>
      <w:r w:rsidRPr="00835F44">
        <w:t>F.</w:t>
      </w:r>
      <w:r w:rsidR="007E154B" w:rsidRPr="00835F44">
        <w:t>7</w:t>
      </w:r>
      <w:r w:rsidR="007E154B" w:rsidRPr="00835F44">
        <w:tab/>
        <w:t>Spectrum Flatness</w:t>
      </w:r>
      <w:bookmarkEnd w:id="854"/>
      <w:bookmarkEnd w:id="855"/>
      <w:bookmarkEnd w:id="856"/>
      <w:bookmarkEnd w:id="857"/>
      <w:bookmarkEnd w:id="858"/>
      <w:bookmarkEnd w:id="859"/>
      <w:bookmarkEnd w:id="860"/>
      <w:bookmarkEnd w:id="861"/>
      <w:bookmarkEnd w:id="862"/>
      <w:bookmarkEnd w:id="863"/>
      <w:bookmarkEnd w:id="864"/>
      <w:bookmarkEnd w:id="865"/>
    </w:p>
    <w:p w14:paraId="6F61ACCA" w14:textId="4EC7C56E" w:rsidR="00281553" w:rsidRDefault="007E154B">
      <w:r w:rsidRPr="00835F44">
        <w:t>The data shall be taken from FFT coded data symbols and the demodulation reference symbols of the allocated resource block.</w:t>
      </w:r>
    </w:p>
    <w:p w14:paraId="60EDE66C" w14:textId="77777777" w:rsidR="00E716B6" w:rsidRPr="00835F44" w:rsidRDefault="00E716B6"/>
    <w:p w14:paraId="6A54122A" w14:textId="77777777" w:rsidR="00E716B6" w:rsidRPr="001C0CC4" w:rsidRDefault="00E716B6" w:rsidP="00E716B6">
      <w:pPr>
        <w:pStyle w:val="Heading1"/>
      </w:pPr>
      <w:r w:rsidRPr="001C0CC4">
        <w:t>F.</w:t>
      </w:r>
      <w:r>
        <w:t>8</w:t>
      </w:r>
    </w:p>
    <w:p w14:paraId="3649CE7E" w14:textId="77777777" w:rsidR="00E716B6" w:rsidRPr="001C0CC4" w:rsidRDefault="00E716B6" w:rsidP="00E716B6">
      <w:r>
        <w:t xml:space="preserve"> </w:t>
      </w:r>
    </w:p>
    <w:p w14:paraId="7370CDD0" w14:textId="6A4A04DD" w:rsidR="005F081D" w:rsidRDefault="005F081D" w:rsidP="005F081D">
      <w:pPr>
        <w:pStyle w:val="Heading1"/>
      </w:pPr>
      <w:r w:rsidRPr="001C0CC4">
        <w:t>F.</w:t>
      </w:r>
      <w:r>
        <w:t>9</w:t>
      </w:r>
    </w:p>
    <w:p w14:paraId="2934D131" w14:textId="77777777" w:rsidR="00952A89" w:rsidRPr="00952A89" w:rsidRDefault="00952A89" w:rsidP="00952A89"/>
    <w:p w14:paraId="0D05B03B" w14:textId="0D3585FF" w:rsidR="00E716B6" w:rsidRPr="001C0CC4" w:rsidRDefault="00E716B6" w:rsidP="00952A89">
      <w:pPr>
        <w:pStyle w:val="Heading1"/>
      </w:pPr>
      <w:r w:rsidRPr="001C0CC4">
        <w:lastRenderedPageBreak/>
        <w:t>F.</w:t>
      </w:r>
      <w:r>
        <w:t>10</w:t>
      </w:r>
      <w:r w:rsidRPr="001C0CC4">
        <w:tab/>
      </w:r>
      <w:r>
        <w:t>EVM for UL MIMO</w:t>
      </w:r>
    </w:p>
    <w:p w14:paraId="2E467D29" w14:textId="77777777" w:rsidR="00E716B6" w:rsidRDefault="00E716B6" w:rsidP="00E716B6">
      <w:pPr>
        <w:pStyle w:val="Heading2"/>
      </w:pPr>
      <w:r>
        <w:t>F10.1</w:t>
      </w:r>
      <w:r>
        <w:tab/>
        <w:t>General</w:t>
      </w:r>
    </w:p>
    <w:p w14:paraId="0665D044" w14:textId="77777777" w:rsidR="00823F9C" w:rsidRDefault="00E716B6" w:rsidP="00823F9C">
      <w:r w:rsidRPr="00823F9C">
        <w:t>EVM for UL MIMO is measured per layer. A zero-forcing (ZF) MIMO receiver architecture is used so that dual layer transmissions by the UE can be demodulated by the test equipment receiver.</w:t>
      </w:r>
    </w:p>
    <w:p w14:paraId="647297DB" w14:textId="57B64444" w:rsidR="00E716B6" w:rsidRPr="001C0CC4" w:rsidRDefault="00E716B6" w:rsidP="00E716B6">
      <w:pPr>
        <w:pStyle w:val="TH"/>
      </w:pPr>
      <w:r>
        <w:rPr>
          <w:noProof/>
        </w:rPr>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1B389B74" w14:textId="77777777" w:rsidR="00E716B6" w:rsidRDefault="00E716B6" w:rsidP="00E716B6">
      <w:pPr>
        <w:pStyle w:val="TF"/>
      </w:pPr>
      <w:r>
        <w:t>Figure F.10.1-1: EVM calculation block diagram for 2-Layer UL MIMO</w:t>
      </w:r>
    </w:p>
    <w:p w14:paraId="65B08462" w14:textId="77777777" w:rsidR="00E716B6" w:rsidRPr="001C0CC4" w:rsidRDefault="00E716B6" w:rsidP="00E716B6">
      <w:pPr>
        <w:sectPr w:rsidR="00E716B6" w:rsidRPr="001C0CC4" w:rsidSect="00D66CF7">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r>
        <w:lastRenderedPageBreak/>
        <w:t xml:space="preserve">The TE receives signals from 2 different ports which are connected to two antenna connectors in the test system. </w:t>
      </w:r>
    </w:p>
    <w:p w14:paraId="341D9492" w14:textId="77777777" w:rsidR="00E716B6" w:rsidRDefault="00E716B6" w:rsidP="00E716B6">
      <w:r>
        <w:t>For UL MIMO measurements a MIMO equalization step as described in section F.10.2 is performed to separate the layers.</w:t>
      </w:r>
    </w:p>
    <w:p w14:paraId="6DD978A8" w14:textId="77777777" w:rsidR="00E716B6" w:rsidRDefault="00E716B6" w:rsidP="00E716B6">
      <w:r>
        <w:t>Each layer is then processed as described in section F.10.3 to receive the measurement results for each individual layer.</w:t>
      </w:r>
    </w:p>
    <w:p w14:paraId="4AF6BA25" w14:textId="77777777" w:rsidR="00E716B6" w:rsidRDefault="00E716B6" w:rsidP="00E716B6">
      <w:pPr>
        <w:pStyle w:val="Heading2"/>
      </w:pPr>
      <w:r>
        <w:t>F10.2</w:t>
      </w:r>
      <w:r>
        <w:tab/>
        <w:t>MIMO Equalization</w:t>
      </w:r>
    </w:p>
    <w:p w14:paraId="764FF3AE" w14:textId="77777777" w:rsidR="00E716B6" w:rsidRDefault="00E716B6" w:rsidP="00E716B6">
      <w:r>
        <w:t xml:space="preserve">The MIMO equalization is based only on reference signals (DMRS) without using any data symbols. In order to obtain comparable EVM results independent of the number of DMRS symbols per slot, only the first DMRS symbol in each slot is used. </w:t>
      </w:r>
    </w:p>
    <w:p w14:paraId="74445D08" w14:textId="77777777" w:rsidR="00E716B6" w:rsidRDefault="00E716B6" w:rsidP="00E716B6">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7DB201CD" w14:textId="77777777" w:rsidR="00E716B6" w:rsidRDefault="00E716B6" w:rsidP="00E716B6">
      <w:r>
        <w:t xml:space="preserve">Effective channel including the precoding matrix </w:t>
      </w:r>
      <w:r w:rsidRPr="00557EFB">
        <w:rPr>
          <w:i/>
        </w:rPr>
        <w:t>P</w:t>
      </w:r>
      <w:r>
        <w:t xml:space="preserve"> is:</w:t>
      </w:r>
    </w:p>
    <w:p w14:paraId="30FC0617" w14:textId="77777777" w:rsidR="00E716B6" w:rsidRDefault="00000000" w:rsidP="00E716B6">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4F827A7E" w14:textId="77777777" w:rsidR="00E716B6" w:rsidRDefault="00E716B6" w:rsidP="00E716B6">
      <w:r w:rsidRPr="006D0E1C">
        <w:t>with</w:t>
      </w:r>
    </w:p>
    <w:p w14:paraId="5BA22151" w14:textId="77777777" w:rsidR="00E716B6" w:rsidRDefault="00000000" w:rsidP="00E716B6">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75E50FB1" w14:textId="77777777" w:rsidR="00E716B6" w:rsidRDefault="00E716B6" w:rsidP="00E716B6">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6F97EF63" w14:textId="77777777" w:rsidR="00E716B6" w:rsidRDefault="00E716B6" w:rsidP="00E716B6">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32C78CFF" w14:textId="77777777" w:rsidR="00E716B6" w:rsidRDefault="00E716B6" w:rsidP="00E716B6">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2C78D8FF" w14:textId="77777777" w:rsidR="00E716B6" w:rsidRDefault="00E716B6" w:rsidP="00E716B6">
      <w:r>
        <w:t>The ZF equalizer coefficients are calculated as the inverse of the effective channel matrix, in general:</w:t>
      </w:r>
    </w:p>
    <w:p w14:paraId="3329779E" w14:textId="77777777" w:rsidR="00E716B6" w:rsidRDefault="00000000" w:rsidP="00E716B6">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6C85B1DF" w14:textId="77777777" w:rsidR="00E716B6" w:rsidRDefault="00E716B6" w:rsidP="00E716B6"/>
    <w:p w14:paraId="58DEBF17" w14:textId="163E3BB8" w:rsidR="00E716B6" w:rsidRDefault="00E716B6" w:rsidP="00E716B6">
      <w:pPr>
        <w:pStyle w:val="Heading2"/>
      </w:pPr>
      <w:r>
        <w:t>F10.3</w:t>
      </w:r>
      <w:r>
        <w:tab/>
        <w:t>Layer processing</w:t>
      </w:r>
    </w:p>
    <w:p w14:paraId="7455B543" w14:textId="77777777" w:rsidR="00E716B6" w:rsidRDefault="00E716B6" w:rsidP="00E716B6">
      <w:r>
        <w:t>After performing the MIMO equalization as described in section F.10.2 each layer is processed using the existing procedure as defined in Annex E of TS 38.521-1 [4].</w:t>
      </w:r>
    </w:p>
    <w:p w14:paraId="1717B85D" w14:textId="77777777" w:rsidR="00E716B6" w:rsidRDefault="00E716B6" w:rsidP="00E716B6">
      <w:r>
        <w:t>Since the channel estimation is calculated only on first DMRS symbol an averaging including all 14 symbols of one slot, i.e. data and reference signals, is needed in order to minimize EVM. The averaging is achieved by the least square (LS) equalization method described for single layer in Annex E.3. of TS 38.521-1 [4].</w:t>
      </w:r>
    </w:p>
    <w:p w14:paraId="0408865B" w14:textId="77777777" w:rsidR="00E716B6" w:rsidRDefault="00E716B6" w:rsidP="00E716B6">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5616F7DF" w14:textId="77777777" w:rsidR="00E716B6" w:rsidRDefault="00000000" w:rsidP="00E716B6">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4A30034C" w14:textId="77777777" w:rsidR="00E716B6" w:rsidRDefault="00E716B6" w:rsidP="00E716B6">
      <w:r w:rsidRPr="00764940">
        <w:t xml:space="preserve">With * denoting complex conjugation. </w:t>
      </w:r>
      <w:r w:rsidRPr="00764940">
        <w:rPr>
          <w:i/>
        </w:rPr>
        <w:t>EC(f)</w:t>
      </w:r>
      <w:r w:rsidRPr="00764940">
        <w:t xml:space="preserve"> are used to equalize layer data symbols</w:t>
      </w:r>
      <w:r>
        <w:t>.</w:t>
      </w:r>
    </w:p>
    <w:p w14:paraId="2EFB59EB" w14:textId="77777777" w:rsidR="00E716B6" w:rsidRDefault="00E716B6" w:rsidP="00E716B6">
      <w:r>
        <w:t>EVM equalizer spectral flatness is derived from equalizer coefficients for each layer as follows:</w:t>
      </w:r>
    </w:p>
    <w:p w14:paraId="7BB56801" w14:textId="77777777" w:rsidR="00E716B6" w:rsidRPr="00287DC7" w:rsidRDefault="00000000" w:rsidP="00E716B6">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112EC675" w14:textId="77777777" w:rsidR="00281553" w:rsidRPr="00835F44" w:rsidRDefault="00281553"/>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866" w:name="historyclause"/>
      <w:r w:rsidRPr="00835F44">
        <w:br w:type="page"/>
      </w:r>
    </w:p>
    <w:p w14:paraId="5D38BCC8" w14:textId="77777777" w:rsidR="008C543B" w:rsidRDefault="008C543B" w:rsidP="00557E1E">
      <w:pPr>
        <w:pStyle w:val="Heading8"/>
      </w:pPr>
      <w:r>
        <w:lastRenderedPageBreak/>
        <w:t>Annex G (normative):</w:t>
      </w:r>
    </w:p>
    <w:p w14:paraId="64AF1F9E" w14:textId="77777777" w:rsidR="008C543B" w:rsidRPr="00B56332" w:rsidRDefault="008C543B" w:rsidP="008C543B">
      <w:pPr>
        <w:rPr>
          <w:rFonts w:ascii="Arial" w:hAnsi="Arial" w:cs="Arial"/>
          <w:sz w:val="36"/>
          <w:szCs w:val="36"/>
        </w:rPr>
      </w:pPr>
      <w:r w:rsidRPr="00DF373D">
        <w:rPr>
          <w:rFonts w:ascii="Arial" w:hAnsi="Arial" w:cs="Arial"/>
          <w:sz w:val="36"/>
          <w:szCs w:val="36"/>
        </w:rPr>
        <w:t>Difference of relative phase and power errors</w:t>
      </w:r>
    </w:p>
    <w:p w14:paraId="5EB875F2" w14:textId="77777777" w:rsidR="008C543B" w:rsidRDefault="008C543B" w:rsidP="008C543B">
      <w:pPr>
        <w:pStyle w:val="Heading1"/>
      </w:pPr>
      <w:r>
        <w:t>G.0</w:t>
      </w:r>
      <w:r>
        <w:tab/>
        <w:t>General</w:t>
      </w:r>
    </w:p>
    <w:p w14:paraId="6591BF1F" w14:textId="77777777" w:rsidR="008C543B" w:rsidRDefault="008C543B" w:rsidP="008C543B">
      <w:r>
        <w:t>This annex gives further information needed for understanding and implementing 6.4D.4. The following terms should be understood as follows:</w:t>
      </w:r>
    </w:p>
    <w:p w14:paraId="235DEBEB" w14:textId="77777777" w:rsidR="008C543B" w:rsidRDefault="008C543B" w:rsidP="008C543B">
      <w:pPr>
        <w:pStyle w:val="B1"/>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6530602C" w14:textId="77777777" w:rsidR="008C543B" w:rsidRDefault="008C543B" w:rsidP="008C543B">
      <w:pPr>
        <w:pStyle w:val="B1"/>
      </w:pPr>
      <w:r>
        <w:tab/>
        <w:t>Difference of relative phase error: refers to the difference between the relative phase error determined per slot and the relative phase error determined based on the SRS transmitted.</w:t>
      </w:r>
    </w:p>
    <w:p w14:paraId="0BE674F8" w14:textId="77777777" w:rsidR="008C543B" w:rsidRDefault="008C543B" w:rsidP="008C543B">
      <w:pPr>
        <w:pStyle w:val="Heading1"/>
      </w:pPr>
      <w:r>
        <w:t>G.1</w:t>
      </w:r>
      <w:r>
        <w:tab/>
      </w:r>
      <w:r w:rsidRPr="00B56332">
        <w:t>Measurement Point</w:t>
      </w:r>
    </w:p>
    <w:p w14:paraId="232200AC" w14:textId="77777777" w:rsidR="008C543B" w:rsidRDefault="008C543B" w:rsidP="008C543B">
      <w:pPr>
        <w:jc w:val="both"/>
      </w:pPr>
      <w:r w:rsidRPr="00B56332">
        <w:t xml:space="preserve">Figure </w:t>
      </w:r>
      <w:r>
        <w:t>G</w:t>
      </w:r>
      <w:r w:rsidRPr="00B56332">
        <w:t xml:space="preserve">.1-1 shows the measurement point for </w:t>
      </w:r>
      <w:r w:rsidRPr="00002EE0">
        <w:t>the difference of relative phase and power errors</w:t>
      </w:r>
      <w:r w:rsidRPr="00B56332">
        <w:t>.</w:t>
      </w:r>
    </w:p>
    <w:p w14:paraId="6A809143" w14:textId="77777777" w:rsidR="008C543B" w:rsidRDefault="008C543B" w:rsidP="008C543B">
      <w:pPr>
        <w:pStyle w:val="TH"/>
      </w:pPr>
      <w:r>
        <w:object w:dxaOrig="12531" w:dyaOrig="4481" w14:anchorId="580BF166">
          <v:shape id="_x0000_i1137" type="#_x0000_t75" style="width:498.75pt;height:179.45pt;mso-position-vertical:absolute" o:ole="">
            <v:imagedata r:id="rId200" o:title=""/>
          </v:shape>
          <o:OLEObject Type="Embed" ProgID="Visio.Drawing.15" ShapeID="_x0000_i1137" DrawAspect="Content" ObjectID="_1742322170" r:id="rId201"/>
        </w:object>
      </w:r>
    </w:p>
    <w:p w14:paraId="61519BD1" w14:textId="77777777" w:rsidR="008C543B" w:rsidRDefault="008C543B" w:rsidP="008C543B">
      <w:pPr>
        <w:pStyle w:val="TF"/>
      </w:pPr>
      <w:r>
        <w:t xml:space="preserve">Figure G.1-1 - </w:t>
      </w:r>
      <w:r w:rsidRPr="00210543">
        <w:t>Measurement point for difference of relative phase/power error for UL coherent MIMO</w:t>
      </w:r>
    </w:p>
    <w:p w14:paraId="12D39106" w14:textId="77777777" w:rsidR="008C543B" w:rsidRDefault="008C543B" w:rsidP="008C543B">
      <w:pPr>
        <w:spacing w:after="0"/>
      </w:pPr>
      <w:r>
        <w:br w:type="page"/>
      </w:r>
    </w:p>
    <w:p w14:paraId="596F3C77" w14:textId="77777777" w:rsidR="008C543B" w:rsidRDefault="008C543B" w:rsidP="008C543B">
      <w:pPr>
        <w:pStyle w:val="Heading1"/>
      </w:pPr>
      <w:r>
        <w:lastRenderedPageBreak/>
        <w:t>G.2</w:t>
      </w:r>
      <w:r>
        <w:tab/>
        <w:t>Relative Phase Error Measurement</w:t>
      </w:r>
    </w:p>
    <w:p w14:paraId="1B6F7E4B" w14:textId="77777777" w:rsidR="008C543B" w:rsidRDefault="008C543B" w:rsidP="008C543B">
      <w:r>
        <w:t>Here are listed the different aspects that may lead to different interpretations.</w:t>
      </w:r>
    </w:p>
    <w:p w14:paraId="5BF711D1" w14:textId="77777777" w:rsidR="00193B96" w:rsidRDefault="00193B96" w:rsidP="00193B96">
      <w:pPr>
        <w:pStyle w:val="Heading2"/>
      </w:pPr>
      <w:r>
        <w:t>G.2.1</w:t>
      </w:r>
      <w:r>
        <w:tab/>
        <w:t>Symbols and subcarriers used</w:t>
      </w:r>
    </w:p>
    <w:p w14:paraId="30737012" w14:textId="77777777" w:rsidR="00193B96" w:rsidRDefault="00193B96" w:rsidP="00193B96">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79F20A7" w14:textId="77777777" w:rsidR="00193B96" w:rsidRDefault="00193B96" w:rsidP="00193B96">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607A414E" w14:textId="0EB496C4" w:rsidR="008C543B" w:rsidRPr="003B71D6" w:rsidRDefault="00193B96" w:rsidP="00193B96">
      <w:pPr>
        <w:jc w:val="both"/>
      </w:pPr>
      <w:r w:rsidRPr="00C2075D">
        <w:t xml:space="preserve">UL RMC described in Annex A.2 </w:t>
      </w:r>
      <w:r>
        <w:t>is</w:t>
      </w:r>
      <w:r w:rsidRPr="00C2075D">
        <w:t xml:space="preserve"> used.</w:t>
      </w:r>
    </w:p>
    <w:p w14:paraId="4D282BAC" w14:textId="77777777" w:rsidR="008C543B" w:rsidRDefault="008C543B" w:rsidP="008C543B">
      <w:pPr>
        <w:pStyle w:val="Heading2"/>
      </w:pPr>
      <w:r>
        <w:t>G.2.2</w:t>
      </w:r>
      <w:r>
        <w:tab/>
        <w:t>CFO (carrier frequency offset) correction</w:t>
      </w:r>
    </w:p>
    <w:p w14:paraId="19203343" w14:textId="77777777" w:rsidR="008C543B" w:rsidRPr="00072609" w:rsidRDefault="008C543B" w:rsidP="008C543B">
      <w:pPr>
        <w:jc w:val="both"/>
      </w:pPr>
      <w:r>
        <w:t>The TE performs a CFO correction on a slot-by-slot basis using a common frequency correction at the two uplink antenna connectors.</w:t>
      </w:r>
    </w:p>
    <w:p w14:paraId="035B59A6" w14:textId="77777777" w:rsidR="008C543B" w:rsidRDefault="008C543B" w:rsidP="008C543B">
      <w:pPr>
        <w:pStyle w:val="Heading2"/>
      </w:pPr>
      <w:r>
        <w:t>G.2.3</w:t>
      </w:r>
      <w:r>
        <w:tab/>
        <w:t>S</w:t>
      </w:r>
      <w:r w:rsidRPr="00AC32DD">
        <w:t>teps of the measurement method</w:t>
      </w:r>
    </w:p>
    <w:p w14:paraId="628AF3A5" w14:textId="77777777" w:rsidR="008C543B" w:rsidRPr="001A6733" w:rsidRDefault="008C543B" w:rsidP="008C543B">
      <w:r w:rsidRPr="001A6733">
        <w:t>Below are detailed the steps necessary to obtain the maximum difference of relative phase error during the 20ms time window.</w:t>
      </w:r>
    </w:p>
    <w:p w14:paraId="07B1DF94" w14:textId="77777777" w:rsidR="008C543B" w:rsidRPr="005A1527" w:rsidRDefault="008C543B" w:rsidP="008C543B">
      <w:pPr>
        <w:pStyle w:val="B1"/>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4DDAF40D" w14:textId="77777777" w:rsidR="008C543B" w:rsidRPr="005A1527" w:rsidRDefault="008C543B" w:rsidP="008C543B">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63D174E8" w14:textId="77777777" w:rsidR="008C543B" w:rsidRDefault="008C543B" w:rsidP="008C543B">
      <w:pPr>
        <w:pStyle w:val="B1"/>
      </w:pPr>
      <w:r>
        <w:tab/>
      </w:r>
      <w:r w:rsidRPr="00C20150">
        <w:t xml:space="preserve">Calculation for </w:t>
      </w:r>
      <w:r>
        <w:t>the last SRS transmitted</w:t>
      </w:r>
      <w:r w:rsidRPr="00C20150">
        <w:t>, for each RB</w:t>
      </w:r>
      <w:r>
        <w:t xml:space="preserve"> of the SRS relative phase errors based on the arithmetic 2mean of the subcarrier SRS relative phase errors determined in previous step.</w:t>
      </w:r>
    </w:p>
    <w:p w14:paraId="757ECE7B" w14:textId="77777777" w:rsidR="008C543B" w:rsidRDefault="008C543B" w:rsidP="008C543B">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2F2F1A40" w14:textId="4DB80A3C" w:rsidR="008C543B" w:rsidRPr="005A1527" w:rsidRDefault="008C543B" w:rsidP="008C543B">
      <w:pPr>
        <w:pStyle w:val="B1"/>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3D0ECF89" w14:textId="77777777" w:rsidR="008C543B" w:rsidRPr="005A1527" w:rsidRDefault="008C543B" w:rsidP="008C543B">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7C3C7CC7" w14:textId="77777777" w:rsidR="008C543B" w:rsidRPr="005A1527" w:rsidRDefault="008C543B" w:rsidP="008C543B">
      <w:pPr>
        <w:pStyle w:val="B1"/>
      </w:pPr>
      <w:r>
        <w:t>5</w:t>
      </w:r>
      <w:r>
        <w:tab/>
      </w:r>
      <w:r w:rsidRPr="005A1527">
        <w:t>Calculation for a slot for each subcarrier of the relative phase error (</w:t>
      </w:r>
      <w:r w:rsidRPr="001B0733">
        <w:t>difference between the vectors determined in the previous step</w:t>
      </w:r>
      <w:r w:rsidRPr="005A1527">
        <w:t xml:space="preserve">). </w:t>
      </w:r>
    </w:p>
    <w:p w14:paraId="378BDF78" w14:textId="77777777" w:rsidR="008C543B" w:rsidRPr="005A1527" w:rsidRDefault="008C543B" w:rsidP="008C543B">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0C08DE21" w14:textId="77777777" w:rsidR="008C543B" w:rsidRPr="005A1527" w:rsidRDefault="008C543B" w:rsidP="008C543B">
      <w:pPr>
        <w:pStyle w:val="B1"/>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4B3E622B" w14:textId="77777777" w:rsidR="008C543B" w:rsidRPr="005A1527" w:rsidRDefault="008C543B" w:rsidP="008C543B">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3348DEB8" w14:textId="77777777" w:rsidR="008C543B" w:rsidRPr="005A1527" w:rsidRDefault="008C543B" w:rsidP="008C543B">
      <w:pPr>
        <w:pStyle w:val="B1"/>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0D94FD2F" w14:textId="77777777" w:rsidR="008C543B" w:rsidRPr="005A1527" w:rsidRDefault="008C543B" w:rsidP="008C543B">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27C19A5D" w14:textId="77777777" w:rsidR="008C543B" w:rsidRDefault="008C543B" w:rsidP="008C543B">
      <w:pPr>
        <w:pStyle w:val="B1"/>
      </w:pPr>
      <w:r>
        <w:t>8</w:t>
      </w:r>
      <w:r>
        <w:tab/>
      </w:r>
      <w:r w:rsidRPr="00775524">
        <w:t>Calculation for a slot of the arithmetic mean value of the “difference of relative phase error” vector determined in previous step, this value corresponds to an RB</w:t>
      </w:r>
      <w:r>
        <w:t>.</w:t>
      </w:r>
    </w:p>
    <w:p w14:paraId="494BB4A8" w14:textId="77777777" w:rsidR="008C543B" w:rsidRDefault="008C543B" w:rsidP="008C543B">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85E66D2" w14:textId="77777777" w:rsidR="008C543B" w:rsidRPr="005A1527" w:rsidRDefault="008C543B" w:rsidP="008C543B">
      <w:pPr>
        <w:pStyle w:val="B1"/>
      </w:pPr>
      <w:r>
        <w:lastRenderedPageBreak/>
        <w:t>9</w:t>
      </w:r>
      <w:r>
        <w:tab/>
      </w:r>
      <w:r w:rsidRPr="005A1527">
        <w:t xml:space="preserve">Perform for each slot of the 20ms time window, steps </w:t>
      </w:r>
      <w:r>
        <w:t>3</w:t>
      </w:r>
      <w:r w:rsidRPr="005A1527">
        <w:t xml:space="preserve"> to </w:t>
      </w:r>
      <w:r>
        <w:t>8</w:t>
      </w:r>
      <w:r w:rsidRPr="005A1527">
        <w:t>.</w:t>
      </w:r>
    </w:p>
    <w:p w14:paraId="589B85AA" w14:textId="77777777" w:rsidR="008C543B" w:rsidRPr="005A1527" w:rsidRDefault="008C543B" w:rsidP="008C543B">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6163C2DE" w14:textId="77777777" w:rsidR="008C543B" w:rsidRPr="005A1527" w:rsidRDefault="008C543B" w:rsidP="008C543B">
      <w:pPr>
        <w:pStyle w:val="B1"/>
      </w:pPr>
      <w:r>
        <w:t>10</w:t>
      </w:r>
      <w:r>
        <w:tab/>
      </w:r>
      <w:r w:rsidRPr="005A1527">
        <w:t>Calculation of the maximum value of the “difference of relative phase error”.</w:t>
      </w:r>
    </w:p>
    <w:p w14:paraId="4B379F02" w14:textId="77777777" w:rsidR="008C543B" w:rsidRPr="005A1527" w:rsidRDefault="008C543B" w:rsidP="008C543B">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05690B6" w14:textId="77777777" w:rsidR="00DB53A6" w:rsidRPr="00835F44" w:rsidRDefault="00DB53A6" w:rsidP="00EC4FD1"/>
    <w:p w14:paraId="52482741" w14:textId="23FF3ACD" w:rsidR="00B23B64" w:rsidRDefault="00B23B64" w:rsidP="00B23B64">
      <w:pPr>
        <w:pStyle w:val="Heading8"/>
      </w:pPr>
      <w:bookmarkStart w:id="867" w:name="_Toc45887595"/>
      <w:bookmarkStart w:id="868" w:name="_Toc53172332"/>
      <w:bookmarkStart w:id="869" w:name="_Toc61357097"/>
      <w:bookmarkStart w:id="870" w:name="_Toc67913966"/>
      <w:bookmarkStart w:id="871" w:name="_Toc75469783"/>
      <w:bookmarkStart w:id="872" w:name="_Toc76508273"/>
      <w:bookmarkStart w:id="873"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r>
        <w:t>ModifiedMPR-Behavior</w:t>
      </w:r>
      <w:bookmarkEnd w:id="867"/>
      <w:bookmarkEnd w:id="868"/>
      <w:bookmarkEnd w:id="869"/>
      <w:bookmarkEnd w:id="870"/>
      <w:bookmarkEnd w:id="871"/>
      <w:bookmarkEnd w:id="872"/>
      <w:bookmarkEnd w:id="873"/>
    </w:p>
    <w:p w14:paraId="1BD3D513" w14:textId="77777777" w:rsidR="00B23B64" w:rsidRPr="00DF6DD6" w:rsidRDefault="00B23B64" w:rsidP="00B23B64">
      <w:pPr>
        <w:pStyle w:val="Heading1"/>
      </w:pPr>
      <w:bookmarkStart w:id="874" w:name="_Toc21345705"/>
      <w:bookmarkStart w:id="875" w:name="_Toc29806554"/>
      <w:bookmarkStart w:id="876" w:name="_Toc45887596"/>
      <w:bookmarkStart w:id="877" w:name="_Toc53172333"/>
      <w:bookmarkStart w:id="878" w:name="_Toc61357098"/>
      <w:bookmarkStart w:id="879" w:name="_Toc67913967"/>
      <w:bookmarkStart w:id="880" w:name="_Toc75469784"/>
      <w:bookmarkStart w:id="881" w:name="_Toc76508274"/>
      <w:bookmarkStart w:id="882" w:name="_Toc83193175"/>
      <w:r>
        <w:t>H</w:t>
      </w:r>
      <w:r w:rsidRPr="00DF6DD6">
        <w:t>.1</w:t>
      </w:r>
      <w:r w:rsidRPr="00DF6DD6">
        <w:tab/>
        <w:t>Indication of modified MPR behavior</w:t>
      </w:r>
      <w:bookmarkEnd w:id="874"/>
      <w:bookmarkEnd w:id="875"/>
      <w:bookmarkEnd w:id="876"/>
      <w:bookmarkEnd w:id="877"/>
      <w:bookmarkEnd w:id="878"/>
      <w:bookmarkEnd w:id="879"/>
      <w:bookmarkEnd w:id="880"/>
      <w:bookmarkEnd w:id="881"/>
      <w:bookmarkEnd w:id="882"/>
    </w:p>
    <w:p w14:paraId="28A20BF3" w14:textId="77777777" w:rsidR="00B23B64" w:rsidRDefault="00B23B64" w:rsidP="00B23B64">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r w:rsidRPr="00DF6DD6">
        <w:rPr>
          <w:i/>
        </w:rPr>
        <w:t>modifiedMPR</w:t>
      </w:r>
      <w:r>
        <w:rPr>
          <w:i/>
        </w:rPr>
        <w:t>-B</w:t>
      </w:r>
      <w:r w:rsidRPr="00DF6DD6">
        <w:rPr>
          <w:i/>
        </w:rPr>
        <w:t>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EN-DC non-contiguous intraband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883" w:name="_Toc21343239"/>
      <w:bookmarkStart w:id="884" w:name="_Toc29770205"/>
      <w:bookmarkStart w:id="885" w:name="_Toc29799704"/>
      <w:bookmarkStart w:id="886" w:name="_Toc37254928"/>
      <w:bookmarkStart w:id="887" w:name="_Toc37255571"/>
      <w:bookmarkStart w:id="888" w:name="_Toc45887597"/>
      <w:bookmarkStart w:id="889" w:name="_Toc53172334"/>
      <w:bookmarkStart w:id="890" w:name="_Toc61357099"/>
      <w:bookmarkStart w:id="891" w:name="_Toc67913968"/>
      <w:bookmarkStart w:id="892" w:name="_Toc75469785"/>
      <w:bookmarkStart w:id="893" w:name="_Toc76508275"/>
      <w:bookmarkStart w:id="894" w:name="_Toc83193176"/>
      <w:r w:rsidRPr="006A3628">
        <w:rPr>
          <w:lang w:val="fr-FR"/>
        </w:rPr>
        <w:t>Annex I</w:t>
      </w:r>
      <w:r w:rsidR="00C40F13" w:rsidRPr="006A3628">
        <w:rPr>
          <w:lang w:val="fr-FR"/>
        </w:rPr>
        <w:t xml:space="preserve"> (informative)</w:t>
      </w:r>
      <w:r w:rsidRPr="006A3628">
        <w:rPr>
          <w:lang w:val="fr-FR"/>
        </w:rPr>
        <w:t>: Void</w:t>
      </w:r>
      <w:bookmarkEnd w:id="883"/>
      <w:bookmarkEnd w:id="884"/>
      <w:bookmarkEnd w:id="885"/>
      <w:bookmarkEnd w:id="886"/>
      <w:bookmarkEnd w:id="887"/>
      <w:bookmarkEnd w:id="888"/>
      <w:bookmarkEnd w:id="889"/>
      <w:bookmarkEnd w:id="890"/>
      <w:bookmarkEnd w:id="891"/>
      <w:bookmarkEnd w:id="892"/>
      <w:bookmarkEnd w:id="893"/>
      <w:bookmarkEnd w:id="894"/>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895" w:name="_Toc21343240"/>
      <w:bookmarkStart w:id="896" w:name="_Toc29770206"/>
      <w:bookmarkStart w:id="897" w:name="_Toc29799705"/>
      <w:bookmarkStart w:id="898" w:name="_Toc37254929"/>
      <w:bookmarkStart w:id="899" w:name="_Toc37255572"/>
      <w:bookmarkStart w:id="900" w:name="_Toc45887598"/>
      <w:bookmarkStart w:id="901" w:name="_Toc53172335"/>
      <w:bookmarkStart w:id="902" w:name="_Toc61357100"/>
      <w:bookmarkStart w:id="903" w:name="_Toc67913969"/>
      <w:bookmarkStart w:id="904" w:name="_Toc75469786"/>
      <w:bookmarkStart w:id="905" w:name="_Toc76508276"/>
      <w:bookmarkStart w:id="906" w:name="_Toc83193177"/>
      <w:r w:rsidRPr="006A3628">
        <w:rPr>
          <w:lang w:val="fr-FR"/>
        </w:rPr>
        <w:t>Annex J (informative): Void</w:t>
      </w:r>
      <w:bookmarkEnd w:id="895"/>
      <w:bookmarkEnd w:id="896"/>
      <w:bookmarkEnd w:id="897"/>
      <w:bookmarkEnd w:id="898"/>
      <w:bookmarkEnd w:id="899"/>
      <w:bookmarkEnd w:id="900"/>
      <w:bookmarkEnd w:id="901"/>
      <w:bookmarkEnd w:id="902"/>
      <w:bookmarkEnd w:id="903"/>
      <w:bookmarkEnd w:id="904"/>
      <w:bookmarkEnd w:id="905"/>
      <w:bookmarkEnd w:id="906"/>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907" w:name="_Toc21343241"/>
      <w:bookmarkStart w:id="908" w:name="_Toc29770207"/>
      <w:bookmarkStart w:id="909" w:name="_Toc29799706"/>
      <w:bookmarkStart w:id="910" w:name="_Toc37254930"/>
      <w:bookmarkStart w:id="911" w:name="_Toc37255573"/>
      <w:bookmarkStart w:id="912" w:name="_Toc45887599"/>
      <w:bookmarkStart w:id="913" w:name="_Toc53172336"/>
      <w:bookmarkStart w:id="914" w:name="_Toc61357101"/>
      <w:bookmarkStart w:id="915" w:name="_Toc67913970"/>
      <w:bookmarkStart w:id="916" w:name="_Toc75469787"/>
      <w:bookmarkStart w:id="917" w:name="_Toc76508277"/>
      <w:bookmarkStart w:id="918" w:name="_Toc83193178"/>
      <w:r w:rsidRPr="00835F44">
        <w:t>Annex K (informative): Void</w:t>
      </w:r>
      <w:bookmarkEnd w:id="907"/>
      <w:bookmarkEnd w:id="908"/>
      <w:bookmarkEnd w:id="909"/>
      <w:bookmarkEnd w:id="910"/>
      <w:bookmarkEnd w:id="911"/>
      <w:bookmarkEnd w:id="912"/>
      <w:bookmarkEnd w:id="913"/>
      <w:bookmarkEnd w:id="914"/>
      <w:bookmarkEnd w:id="915"/>
      <w:bookmarkEnd w:id="916"/>
      <w:bookmarkEnd w:id="917"/>
      <w:bookmarkEnd w:id="918"/>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919" w:name="_Toc21343242"/>
      <w:bookmarkStart w:id="920" w:name="_Toc29770208"/>
      <w:bookmarkStart w:id="921" w:name="_Toc29799707"/>
      <w:bookmarkStart w:id="922" w:name="_Toc37254931"/>
      <w:bookmarkStart w:id="923" w:name="_Toc37255574"/>
      <w:bookmarkStart w:id="924" w:name="_Toc45887600"/>
      <w:bookmarkStart w:id="925" w:name="_Toc53172337"/>
      <w:bookmarkStart w:id="926" w:name="_Toc61357102"/>
      <w:bookmarkStart w:id="927" w:name="_Toc67913971"/>
      <w:bookmarkStart w:id="928" w:name="_Toc75469788"/>
      <w:bookmarkStart w:id="929" w:name="_Toc76508278"/>
      <w:bookmarkStart w:id="930" w:name="_Toc83193179"/>
      <w:r w:rsidRPr="00835F44">
        <w:lastRenderedPageBreak/>
        <w:t xml:space="preserve">Annex </w:t>
      </w:r>
      <w:r w:rsidR="00D51E8F" w:rsidRPr="00835F44">
        <w:t>L</w:t>
      </w:r>
      <w:r w:rsidR="00FB64AB" w:rsidRPr="00835F44">
        <w:t xml:space="preserve"> </w:t>
      </w:r>
      <w:r w:rsidRPr="00835F44">
        <w:t>(informative):</w:t>
      </w:r>
      <w:r w:rsidRPr="00835F44">
        <w:br/>
        <w:t>Change history</w:t>
      </w:r>
      <w:bookmarkEnd w:id="919"/>
      <w:bookmarkEnd w:id="920"/>
      <w:bookmarkEnd w:id="921"/>
      <w:bookmarkEnd w:id="922"/>
      <w:bookmarkEnd w:id="923"/>
      <w:bookmarkEnd w:id="924"/>
      <w:bookmarkEnd w:id="925"/>
      <w:bookmarkEnd w:id="926"/>
      <w:bookmarkEnd w:id="927"/>
      <w:bookmarkEnd w:id="928"/>
      <w:bookmarkEnd w:id="929"/>
      <w:bookmarkEnd w:id="930"/>
    </w:p>
    <w:bookmarkEnd w:id="866"/>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r w:rsidRPr="00835F44">
              <w:t>TDoc</w:t>
            </w:r>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 xml:space="preserve">R4-1709454, TP for TS 38.101-1:UE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R4-1714479, TP for TR 38.817-01 NR channel bandwidth, Huawei, HiSilicon</w:t>
            </w:r>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B: R4-1801121, Draft pCR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931" w:name="_Hlk505094234"/>
            <w:r w:rsidRPr="00835F44">
              <w:rPr>
                <w:sz w:val="16"/>
                <w:szCs w:val="16"/>
              </w:rPr>
              <w:t>R4-1800417</w:t>
            </w:r>
            <w:bookmarkEnd w:id="931"/>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lastRenderedPageBreak/>
              <w:t>F: R4-1800451</w:t>
            </w:r>
            <w:r w:rsidRPr="00835F44">
              <w:rPr>
                <w:sz w:val="16"/>
                <w:szCs w:val="16"/>
              </w:rPr>
              <w:tab/>
              <w:t>Draft CR for TS 38.101-1: Clarification of 4Rx NR bands, Huawei, HiSilicon</w:t>
            </w:r>
          </w:p>
          <w:p w14:paraId="7A7CDD19" w14:textId="77777777" w:rsidR="005F7BBD" w:rsidRPr="00835F44" w:rsidRDefault="005F7BBD" w:rsidP="000E530E">
            <w:pPr>
              <w:pStyle w:val="TAL"/>
              <w:keepNext w:val="0"/>
              <w:rPr>
                <w:sz w:val="16"/>
                <w:szCs w:val="16"/>
              </w:rPr>
            </w:pPr>
            <w:r w:rsidRPr="00835F44">
              <w:rPr>
                <w:sz w:val="16"/>
                <w:szCs w:val="16"/>
              </w:rPr>
              <w:t>F: R4-1801136, Draft CR for TS 38.101-1: REFSENS for NR bands, Huawei, HiSilicon</w:t>
            </w:r>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932" w:name="_Hlk507958303"/>
            <w:r w:rsidRPr="00835F44">
              <w:rPr>
                <w:sz w:val="16"/>
                <w:szCs w:val="16"/>
              </w:rPr>
              <w:t>R4-1803053</w:t>
            </w:r>
            <w:bookmarkEnd w:id="932"/>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R4-1802566, Draft CR to TS 38.101-1: Clarification of mixed numerology guardband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lastRenderedPageBreak/>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lastRenderedPageBreak/>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lastRenderedPageBreak/>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lastRenderedPageBreak/>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lastRenderedPageBreak/>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933" w:name="_Hlk523323295"/>
            <w:r w:rsidRPr="00835F44">
              <w:rPr>
                <w:noProof/>
                <w:sz w:val="16"/>
                <w:szCs w:val="16"/>
              </w:rPr>
              <w:t>R4-1811457</w:t>
            </w:r>
            <w:bookmarkEnd w:id="933"/>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lastRenderedPageBreak/>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lastRenderedPageBreak/>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lastRenderedPageBreak/>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lastRenderedPageBreak/>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lastRenderedPageBreak/>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lastRenderedPageBreak/>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lastRenderedPageBreak/>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lastRenderedPageBreak/>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lastRenderedPageBreak/>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lastRenderedPageBreak/>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lastRenderedPageBreak/>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lastRenderedPageBreak/>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934"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934"/>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r w:rsidR="00604E60" w:rsidRPr="00835F44">
              <w:rPr>
                <w:rFonts w:ascii="Arial" w:hAnsi="Arial" w:cs="Arial"/>
                <w:sz w:val="16"/>
                <w:szCs w:val="16"/>
              </w:rPr>
              <w:t xml:space="preserve">in order </w:t>
            </w:r>
            <w:r w:rsidRPr="00835F44">
              <w:rPr>
                <w:rFonts w:ascii="Arial" w:hAnsi="Arial" w:cs="Arial"/>
                <w:sz w:val="16"/>
                <w:szCs w:val="16"/>
              </w:rPr>
              <w:t>to</w:t>
            </w:r>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r w:rsidR="00604E60" w:rsidRPr="00835F44">
              <w:rPr>
                <w:rFonts w:ascii="Arial" w:hAnsi="Arial" w:cs="Arial"/>
                <w:sz w:val="16"/>
                <w:szCs w:val="16"/>
              </w:rPr>
              <w:t xml:space="preserve">in order </w:t>
            </w:r>
            <w:r w:rsidRPr="00835F44">
              <w:rPr>
                <w:rFonts w:ascii="Arial" w:hAnsi="Arial" w:cs="Arial"/>
                <w:sz w:val="16"/>
                <w:szCs w:val="16"/>
              </w:rPr>
              <w:t>to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lastRenderedPageBreak/>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Introduction of the Annex modifiedMPR-Behaviour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NS_38,NS_40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tr w:rsidR="00931C5D" w:rsidRPr="00495FE7" w14:paraId="23831BE3" w14:textId="77777777" w:rsidTr="00F31CD1">
        <w:trPr>
          <w:jc w:val="center"/>
        </w:trPr>
        <w:tc>
          <w:tcPr>
            <w:tcW w:w="800" w:type="dxa"/>
            <w:shd w:val="solid" w:color="FFFFFF" w:fill="auto"/>
          </w:tcPr>
          <w:p w14:paraId="6E9DFCBB" w14:textId="1D1D72F0" w:rsidR="00931C5D" w:rsidRDefault="00931C5D" w:rsidP="00882651">
            <w:pPr>
              <w:pStyle w:val="TAL"/>
              <w:rPr>
                <w:sz w:val="16"/>
                <w:szCs w:val="16"/>
              </w:rPr>
            </w:pPr>
            <w:r>
              <w:rPr>
                <w:sz w:val="16"/>
                <w:szCs w:val="16"/>
              </w:rPr>
              <w:t>2022-03</w:t>
            </w:r>
          </w:p>
        </w:tc>
        <w:tc>
          <w:tcPr>
            <w:tcW w:w="800" w:type="dxa"/>
            <w:shd w:val="solid" w:color="FFFFFF" w:fill="auto"/>
          </w:tcPr>
          <w:p w14:paraId="3DF57597" w14:textId="285090EB" w:rsidR="00931C5D" w:rsidRDefault="00931C5D" w:rsidP="00882651">
            <w:pPr>
              <w:pStyle w:val="TAL"/>
              <w:rPr>
                <w:sz w:val="16"/>
                <w:szCs w:val="16"/>
              </w:rPr>
            </w:pPr>
            <w:r>
              <w:rPr>
                <w:sz w:val="16"/>
                <w:szCs w:val="16"/>
              </w:rPr>
              <w:t>RAN#95</w:t>
            </w:r>
          </w:p>
        </w:tc>
        <w:tc>
          <w:tcPr>
            <w:tcW w:w="944" w:type="dxa"/>
            <w:shd w:val="solid" w:color="FFFFFF" w:fill="auto"/>
          </w:tcPr>
          <w:p w14:paraId="0CACEBD0" w14:textId="35584DE8" w:rsidR="00931C5D" w:rsidRPr="008F751D" w:rsidRDefault="00931C5D" w:rsidP="00882651">
            <w:pPr>
              <w:pStyle w:val="TAL"/>
              <w:rPr>
                <w:sz w:val="16"/>
                <w:szCs w:val="16"/>
              </w:rPr>
            </w:pPr>
            <w:r w:rsidRPr="00931C5D">
              <w:rPr>
                <w:sz w:val="16"/>
                <w:szCs w:val="16"/>
              </w:rPr>
              <w:t>RP-220337</w:t>
            </w:r>
          </w:p>
        </w:tc>
        <w:tc>
          <w:tcPr>
            <w:tcW w:w="575" w:type="dxa"/>
            <w:shd w:val="solid" w:color="FFFFFF" w:fill="auto"/>
          </w:tcPr>
          <w:p w14:paraId="60DF48C0" w14:textId="67A00AC0" w:rsidR="00931C5D" w:rsidRPr="008F751D" w:rsidRDefault="00931C5D" w:rsidP="00882651">
            <w:pPr>
              <w:pStyle w:val="TAL"/>
              <w:rPr>
                <w:sz w:val="16"/>
                <w:szCs w:val="16"/>
              </w:rPr>
            </w:pPr>
            <w:r w:rsidRPr="00931C5D">
              <w:rPr>
                <w:sz w:val="16"/>
                <w:szCs w:val="16"/>
              </w:rPr>
              <w:t>1035</w:t>
            </w:r>
          </w:p>
        </w:tc>
        <w:tc>
          <w:tcPr>
            <w:tcW w:w="425" w:type="dxa"/>
            <w:shd w:val="solid" w:color="FFFFFF" w:fill="auto"/>
          </w:tcPr>
          <w:p w14:paraId="70F6E4CF" w14:textId="77777777" w:rsidR="00931C5D" w:rsidRPr="00586FD3" w:rsidRDefault="00931C5D" w:rsidP="00882651">
            <w:pPr>
              <w:pStyle w:val="TAL"/>
              <w:rPr>
                <w:sz w:val="16"/>
                <w:szCs w:val="16"/>
              </w:rPr>
            </w:pPr>
          </w:p>
        </w:tc>
        <w:tc>
          <w:tcPr>
            <w:tcW w:w="425" w:type="dxa"/>
            <w:shd w:val="solid" w:color="FFFFFF" w:fill="auto"/>
          </w:tcPr>
          <w:p w14:paraId="4AB4CB17" w14:textId="6DB06ECC" w:rsidR="00931C5D" w:rsidRDefault="00931C5D" w:rsidP="00882651">
            <w:pPr>
              <w:pStyle w:val="TAC"/>
              <w:rPr>
                <w:sz w:val="16"/>
                <w:szCs w:val="16"/>
              </w:rPr>
            </w:pPr>
            <w:r>
              <w:rPr>
                <w:sz w:val="16"/>
                <w:szCs w:val="16"/>
              </w:rPr>
              <w:t>F</w:t>
            </w:r>
          </w:p>
        </w:tc>
        <w:tc>
          <w:tcPr>
            <w:tcW w:w="4962" w:type="dxa"/>
            <w:shd w:val="solid" w:color="FFFFFF" w:fill="auto"/>
          </w:tcPr>
          <w:p w14:paraId="14E00ECB" w14:textId="15F1860D" w:rsidR="00931C5D" w:rsidRPr="008F751D" w:rsidRDefault="00931C5D" w:rsidP="00882651">
            <w:pPr>
              <w:pStyle w:val="TAL"/>
              <w:rPr>
                <w:sz w:val="16"/>
                <w:szCs w:val="16"/>
              </w:rPr>
            </w:pPr>
            <w:r w:rsidRPr="00931C5D">
              <w:rPr>
                <w:sz w:val="16"/>
                <w:szCs w:val="16"/>
              </w:rPr>
              <w:t>Big CR for TS 38.101-1 Maintenance Part-1 (Rel-15)</w:t>
            </w:r>
          </w:p>
        </w:tc>
        <w:tc>
          <w:tcPr>
            <w:tcW w:w="708" w:type="dxa"/>
            <w:shd w:val="solid" w:color="FFFFFF" w:fill="auto"/>
          </w:tcPr>
          <w:p w14:paraId="72A448A0" w14:textId="3F04A86D" w:rsidR="00931C5D" w:rsidRDefault="00931C5D" w:rsidP="00882651">
            <w:pPr>
              <w:pStyle w:val="TAL"/>
              <w:rPr>
                <w:sz w:val="16"/>
                <w:szCs w:val="16"/>
              </w:rPr>
            </w:pPr>
            <w:r>
              <w:rPr>
                <w:sz w:val="16"/>
                <w:szCs w:val="16"/>
              </w:rPr>
              <w:t>15.17.0</w:t>
            </w:r>
          </w:p>
        </w:tc>
      </w:tr>
      <w:tr w:rsidR="00B23620" w:rsidRPr="00495FE7" w14:paraId="07B7D1D6" w14:textId="77777777" w:rsidTr="00F31CD1">
        <w:trPr>
          <w:jc w:val="center"/>
        </w:trPr>
        <w:tc>
          <w:tcPr>
            <w:tcW w:w="800" w:type="dxa"/>
            <w:shd w:val="solid" w:color="FFFFFF" w:fill="auto"/>
          </w:tcPr>
          <w:p w14:paraId="5AA07384" w14:textId="2BC290CD" w:rsidR="00B23620" w:rsidRDefault="00B23620" w:rsidP="00882651">
            <w:pPr>
              <w:pStyle w:val="TAL"/>
              <w:rPr>
                <w:sz w:val="16"/>
                <w:szCs w:val="16"/>
              </w:rPr>
            </w:pPr>
            <w:r>
              <w:rPr>
                <w:sz w:val="16"/>
                <w:szCs w:val="16"/>
              </w:rPr>
              <w:t>2022-06</w:t>
            </w:r>
          </w:p>
        </w:tc>
        <w:tc>
          <w:tcPr>
            <w:tcW w:w="800" w:type="dxa"/>
            <w:shd w:val="solid" w:color="FFFFFF" w:fill="auto"/>
          </w:tcPr>
          <w:p w14:paraId="587C74B4" w14:textId="40528A6C" w:rsidR="00B23620" w:rsidRDefault="00B23620" w:rsidP="00882651">
            <w:pPr>
              <w:pStyle w:val="TAL"/>
              <w:rPr>
                <w:sz w:val="16"/>
                <w:szCs w:val="16"/>
              </w:rPr>
            </w:pPr>
            <w:r>
              <w:rPr>
                <w:sz w:val="16"/>
                <w:szCs w:val="16"/>
              </w:rPr>
              <w:t>RAN#96</w:t>
            </w:r>
          </w:p>
        </w:tc>
        <w:tc>
          <w:tcPr>
            <w:tcW w:w="944" w:type="dxa"/>
            <w:shd w:val="solid" w:color="FFFFFF" w:fill="auto"/>
          </w:tcPr>
          <w:p w14:paraId="399610DB" w14:textId="4F6CE1B8" w:rsidR="00B23620" w:rsidRPr="00931C5D" w:rsidRDefault="00B23620" w:rsidP="00882651">
            <w:pPr>
              <w:pStyle w:val="TAL"/>
              <w:rPr>
                <w:sz w:val="16"/>
                <w:szCs w:val="16"/>
              </w:rPr>
            </w:pPr>
            <w:r w:rsidRPr="00B23620">
              <w:rPr>
                <w:sz w:val="16"/>
                <w:szCs w:val="16"/>
              </w:rPr>
              <w:t>RP-221655</w:t>
            </w:r>
          </w:p>
        </w:tc>
        <w:tc>
          <w:tcPr>
            <w:tcW w:w="575" w:type="dxa"/>
            <w:shd w:val="solid" w:color="FFFFFF" w:fill="auto"/>
          </w:tcPr>
          <w:p w14:paraId="4D1177E0" w14:textId="1E6A2C05" w:rsidR="00B23620" w:rsidRPr="00931C5D" w:rsidRDefault="00B23620" w:rsidP="00882651">
            <w:pPr>
              <w:pStyle w:val="TAL"/>
              <w:rPr>
                <w:sz w:val="16"/>
                <w:szCs w:val="16"/>
              </w:rPr>
            </w:pPr>
            <w:r w:rsidRPr="00B23620">
              <w:rPr>
                <w:sz w:val="16"/>
                <w:szCs w:val="16"/>
              </w:rPr>
              <w:t>1119</w:t>
            </w:r>
          </w:p>
        </w:tc>
        <w:tc>
          <w:tcPr>
            <w:tcW w:w="425" w:type="dxa"/>
            <w:shd w:val="solid" w:color="FFFFFF" w:fill="auto"/>
          </w:tcPr>
          <w:p w14:paraId="3230AFCE" w14:textId="77777777" w:rsidR="00B23620" w:rsidRPr="00586FD3" w:rsidRDefault="00B23620" w:rsidP="00882651">
            <w:pPr>
              <w:pStyle w:val="TAL"/>
              <w:rPr>
                <w:sz w:val="16"/>
                <w:szCs w:val="16"/>
              </w:rPr>
            </w:pPr>
          </w:p>
        </w:tc>
        <w:tc>
          <w:tcPr>
            <w:tcW w:w="425" w:type="dxa"/>
            <w:shd w:val="solid" w:color="FFFFFF" w:fill="auto"/>
          </w:tcPr>
          <w:p w14:paraId="10D54D1A" w14:textId="6A276FBD" w:rsidR="00B23620" w:rsidRDefault="00B23620" w:rsidP="00882651">
            <w:pPr>
              <w:pStyle w:val="TAC"/>
              <w:rPr>
                <w:sz w:val="16"/>
                <w:szCs w:val="16"/>
              </w:rPr>
            </w:pPr>
            <w:r>
              <w:rPr>
                <w:sz w:val="16"/>
                <w:szCs w:val="16"/>
              </w:rPr>
              <w:t>F</w:t>
            </w:r>
          </w:p>
        </w:tc>
        <w:tc>
          <w:tcPr>
            <w:tcW w:w="4962" w:type="dxa"/>
            <w:shd w:val="solid" w:color="FFFFFF" w:fill="auto"/>
          </w:tcPr>
          <w:p w14:paraId="61FB9B10" w14:textId="4F024D40" w:rsidR="00B23620" w:rsidRPr="00931C5D" w:rsidRDefault="00B23620" w:rsidP="00882651">
            <w:pPr>
              <w:pStyle w:val="TAL"/>
              <w:rPr>
                <w:sz w:val="16"/>
                <w:szCs w:val="16"/>
              </w:rPr>
            </w:pPr>
            <w:r w:rsidRPr="00B23620">
              <w:rPr>
                <w:sz w:val="16"/>
                <w:szCs w:val="16"/>
              </w:rPr>
              <w:t>Big CR for TS 38.101-1 Maintenance Part-1 (Rel-15)</w:t>
            </w:r>
          </w:p>
        </w:tc>
        <w:tc>
          <w:tcPr>
            <w:tcW w:w="708" w:type="dxa"/>
            <w:shd w:val="solid" w:color="FFFFFF" w:fill="auto"/>
          </w:tcPr>
          <w:p w14:paraId="0C788CA2" w14:textId="7D8CE7DB" w:rsidR="00B23620" w:rsidRDefault="00B23620" w:rsidP="00882651">
            <w:pPr>
              <w:pStyle w:val="TAL"/>
              <w:rPr>
                <w:sz w:val="16"/>
                <w:szCs w:val="16"/>
              </w:rPr>
            </w:pPr>
            <w:r>
              <w:rPr>
                <w:sz w:val="16"/>
                <w:szCs w:val="16"/>
              </w:rPr>
              <w:t>15.18.0</w:t>
            </w:r>
          </w:p>
        </w:tc>
      </w:tr>
      <w:tr w:rsidR="00E35BA9" w:rsidRPr="00495FE7" w14:paraId="1B14D462" w14:textId="77777777" w:rsidTr="00F31CD1">
        <w:trPr>
          <w:jc w:val="center"/>
        </w:trPr>
        <w:tc>
          <w:tcPr>
            <w:tcW w:w="800" w:type="dxa"/>
            <w:shd w:val="solid" w:color="FFFFFF" w:fill="auto"/>
          </w:tcPr>
          <w:p w14:paraId="70AFD777" w14:textId="1DC3E068" w:rsidR="00E35BA9" w:rsidRDefault="00E35BA9" w:rsidP="00882651">
            <w:pPr>
              <w:pStyle w:val="TAL"/>
              <w:rPr>
                <w:sz w:val="16"/>
                <w:szCs w:val="16"/>
              </w:rPr>
            </w:pPr>
            <w:r>
              <w:rPr>
                <w:sz w:val="16"/>
                <w:szCs w:val="16"/>
              </w:rPr>
              <w:t>2022-09</w:t>
            </w:r>
          </w:p>
        </w:tc>
        <w:tc>
          <w:tcPr>
            <w:tcW w:w="800" w:type="dxa"/>
            <w:shd w:val="solid" w:color="FFFFFF" w:fill="auto"/>
          </w:tcPr>
          <w:p w14:paraId="24E9F468" w14:textId="29D78ACF" w:rsidR="00E35BA9" w:rsidRDefault="00E35BA9" w:rsidP="00882651">
            <w:pPr>
              <w:pStyle w:val="TAL"/>
              <w:rPr>
                <w:sz w:val="16"/>
                <w:szCs w:val="16"/>
              </w:rPr>
            </w:pPr>
            <w:r>
              <w:rPr>
                <w:sz w:val="16"/>
                <w:szCs w:val="16"/>
              </w:rPr>
              <w:t>RAN#97</w:t>
            </w:r>
          </w:p>
        </w:tc>
        <w:tc>
          <w:tcPr>
            <w:tcW w:w="944" w:type="dxa"/>
            <w:shd w:val="solid" w:color="FFFFFF" w:fill="auto"/>
          </w:tcPr>
          <w:p w14:paraId="3E51FD24" w14:textId="6F790D4B" w:rsidR="00E35BA9" w:rsidRPr="00B23620" w:rsidRDefault="00E35BA9" w:rsidP="00882651">
            <w:pPr>
              <w:pStyle w:val="TAL"/>
              <w:rPr>
                <w:sz w:val="16"/>
                <w:szCs w:val="16"/>
              </w:rPr>
            </w:pPr>
            <w:r w:rsidRPr="00E35BA9">
              <w:rPr>
                <w:sz w:val="16"/>
                <w:szCs w:val="16"/>
              </w:rPr>
              <w:t>RP-222026</w:t>
            </w:r>
          </w:p>
        </w:tc>
        <w:tc>
          <w:tcPr>
            <w:tcW w:w="575" w:type="dxa"/>
            <w:shd w:val="solid" w:color="FFFFFF" w:fill="auto"/>
          </w:tcPr>
          <w:p w14:paraId="6A69333B" w14:textId="765E7E59" w:rsidR="00E35BA9" w:rsidRPr="00B23620" w:rsidRDefault="00E35BA9" w:rsidP="00882651">
            <w:pPr>
              <w:pStyle w:val="TAL"/>
              <w:rPr>
                <w:sz w:val="16"/>
                <w:szCs w:val="16"/>
              </w:rPr>
            </w:pPr>
            <w:r w:rsidRPr="00E35BA9">
              <w:rPr>
                <w:sz w:val="16"/>
                <w:szCs w:val="16"/>
              </w:rPr>
              <w:t>1190</w:t>
            </w:r>
          </w:p>
        </w:tc>
        <w:tc>
          <w:tcPr>
            <w:tcW w:w="425" w:type="dxa"/>
            <w:shd w:val="solid" w:color="FFFFFF" w:fill="auto"/>
          </w:tcPr>
          <w:p w14:paraId="60DF4083" w14:textId="77777777" w:rsidR="00E35BA9" w:rsidRPr="00586FD3" w:rsidRDefault="00E35BA9" w:rsidP="00882651">
            <w:pPr>
              <w:pStyle w:val="TAL"/>
              <w:rPr>
                <w:sz w:val="16"/>
                <w:szCs w:val="16"/>
              </w:rPr>
            </w:pPr>
          </w:p>
        </w:tc>
        <w:tc>
          <w:tcPr>
            <w:tcW w:w="425" w:type="dxa"/>
            <w:shd w:val="solid" w:color="FFFFFF" w:fill="auto"/>
          </w:tcPr>
          <w:p w14:paraId="6FBAD8E0" w14:textId="103109BB" w:rsidR="00E35BA9" w:rsidRDefault="00E35BA9" w:rsidP="00882651">
            <w:pPr>
              <w:pStyle w:val="TAC"/>
              <w:rPr>
                <w:sz w:val="16"/>
                <w:szCs w:val="16"/>
              </w:rPr>
            </w:pPr>
            <w:r>
              <w:rPr>
                <w:sz w:val="16"/>
                <w:szCs w:val="16"/>
              </w:rPr>
              <w:t>F</w:t>
            </w:r>
          </w:p>
        </w:tc>
        <w:tc>
          <w:tcPr>
            <w:tcW w:w="4962" w:type="dxa"/>
            <w:shd w:val="solid" w:color="FFFFFF" w:fill="auto"/>
          </w:tcPr>
          <w:p w14:paraId="6E1EE9CE" w14:textId="4E56ECE2" w:rsidR="00E35BA9" w:rsidRPr="00B23620" w:rsidRDefault="00E35BA9" w:rsidP="00882651">
            <w:pPr>
              <w:pStyle w:val="TAL"/>
              <w:rPr>
                <w:sz w:val="16"/>
                <w:szCs w:val="16"/>
              </w:rPr>
            </w:pPr>
            <w:r w:rsidRPr="00E35BA9">
              <w:rPr>
                <w:sz w:val="16"/>
                <w:szCs w:val="16"/>
              </w:rPr>
              <w:t>Big CR for 38.101-1 maintenance part1 (Rel-15)</w:t>
            </w:r>
          </w:p>
        </w:tc>
        <w:tc>
          <w:tcPr>
            <w:tcW w:w="708" w:type="dxa"/>
            <w:shd w:val="solid" w:color="FFFFFF" w:fill="auto"/>
          </w:tcPr>
          <w:p w14:paraId="32FC7B59" w14:textId="63E61CC8" w:rsidR="00E35BA9" w:rsidRDefault="00E35BA9" w:rsidP="00882651">
            <w:pPr>
              <w:pStyle w:val="TAL"/>
              <w:rPr>
                <w:sz w:val="16"/>
                <w:szCs w:val="16"/>
              </w:rPr>
            </w:pPr>
            <w:r>
              <w:rPr>
                <w:sz w:val="16"/>
                <w:szCs w:val="16"/>
              </w:rPr>
              <w:t>15.19.0</w:t>
            </w:r>
          </w:p>
        </w:tc>
      </w:tr>
      <w:tr w:rsidR="00B634D2" w:rsidRPr="00495FE7" w14:paraId="19ED6FDB" w14:textId="77777777" w:rsidTr="00F31CD1">
        <w:trPr>
          <w:jc w:val="center"/>
        </w:trPr>
        <w:tc>
          <w:tcPr>
            <w:tcW w:w="800" w:type="dxa"/>
            <w:shd w:val="solid" w:color="FFFFFF" w:fill="auto"/>
          </w:tcPr>
          <w:p w14:paraId="11ED5EAE" w14:textId="17B0F52B" w:rsidR="00B634D2" w:rsidRDefault="00B634D2" w:rsidP="00B634D2">
            <w:pPr>
              <w:pStyle w:val="TAL"/>
              <w:rPr>
                <w:sz w:val="16"/>
                <w:szCs w:val="16"/>
              </w:rPr>
            </w:pPr>
            <w:r>
              <w:rPr>
                <w:sz w:val="16"/>
                <w:szCs w:val="16"/>
              </w:rPr>
              <w:t>2022-12</w:t>
            </w:r>
          </w:p>
        </w:tc>
        <w:tc>
          <w:tcPr>
            <w:tcW w:w="800" w:type="dxa"/>
            <w:shd w:val="solid" w:color="FFFFFF" w:fill="auto"/>
          </w:tcPr>
          <w:p w14:paraId="5A560509" w14:textId="4BEC03BA" w:rsidR="00B634D2" w:rsidRPr="00B634D2" w:rsidRDefault="00B634D2" w:rsidP="00B634D2">
            <w:pPr>
              <w:pStyle w:val="TAL"/>
              <w:rPr>
                <w:sz w:val="14"/>
                <w:szCs w:val="14"/>
              </w:rPr>
            </w:pPr>
            <w:r>
              <w:rPr>
                <w:sz w:val="14"/>
                <w:szCs w:val="14"/>
              </w:rPr>
              <w:t>RAN#98-e</w:t>
            </w:r>
          </w:p>
        </w:tc>
        <w:tc>
          <w:tcPr>
            <w:tcW w:w="944" w:type="dxa"/>
            <w:shd w:val="solid" w:color="FFFFFF" w:fill="auto"/>
          </w:tcPr>
          <w:p w14:paraId="310C2394" w14:textId="6A5CC8E8"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39BDC187" w14:textId="673C19BB" w:rsidR="00B634D2" w:rsidRPr="00B634D2" w:rsidRDefault="00B634D2" w:rsidP="00B634D2">
            <w:pPr>
              <w:pStyle w:val="TAL"/>
              <w:rPr>
                <w:sz w:val="16"/>
                <w:szCs w:val="16"/>
              </w:rPr>
            </w:pPr>
            <w:r w:rsidRPr="00B634D2">
              <w:rPr>
                <w:sz w:val="16"/>
                <w:szCs w:val="16"/>
              </w:rPr>
              <w:t>1208</w:t>
            </w:r>
          </w:p>
        </w:tc>
        <w:tc>
          <w:tcPr>
            <w:tcW w:w="425" w:type="dxa"/>
            <w:shd w:val="solid" w:color="FFFFFF" w:fill="auto"/>
          </w:tcPr>
          <w:p w14:paraId="3FB62CF0" w14:textId="77777777" w:rsidR="00B634D2" w:rsidRPr="00B634D2" w:rsidRDefault="00B634D2" w:rsidP="00B634D2">
            <w:pPr>
              <w:pStyle w:val="TAL"/>
              <w:rPr>
                <w:sz w:val="16"/>
                <w:szCs w:val="16"/>
              </w:rPr>
            </w:pPr>
          </w:p>
        </w:tc>
        <w:tc>
          <w:tcPr>
            <w:tcW w:w="425" w:type="dxa"/>
            <w:shd w:val="solid" w:color="FFFFFF" w:fill="auto"/>
          </w:tcPr>
          <w:p w14:paraId="4AE6C54F" w14:textId="3A25AC77"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122C448A" w14:textId="2AB8471A" w:rsidR="00B634D2" w:rsidRPr="00B634D2" w:rsidRDefault="00B634D2" w:rsidP="00B634D2">
            <w:pPr>
              <w:pStyle w:val="TAL"/>
              <w:rPr>
                <w:sz w:val="16"/>
                <w:szCs w:val="16"/>
              </w:rPr>
            </w:pPr>
            <w:r w:rsidRPr="00B634D2">
              <w:rPr>
                <w:sz w:val="16"/>
                <w:szCs w:val="16"/>
              </w:rPr>
              <w:t>Addition of FR1 UL MIMO EVM measurement description</w:t>
            </w:r>
          </w:p>
        </w:tc>
        <w:tc>
          <w:tcPr>
            <w:tcW w:w="708" w:type="dxa"/>
            <w:shd w:val="solid" w:color="FFFFFF" w:fill="auto"/>
          </w:tcPr>
          <w:p w14:paraId="474E17A2" w14:textId="7F75D4C3" w:rsidR="00B634D2" w:rsidRDefault="00B634D2" w:rsidP="00B634D2">
            <w:pPr>
              <w:pStyle w:val="TAL"/>
              <w:rPr>
                <w:sz w:val="16"/>
                <w:szCs w:val="16"/>
              </w:rPr>
            </w:pPr>
            <w:r>
              <w:rPr>
                <w:sz w:val="16"/>
                <w:szCs w:val="16"/>
              </w:rPr>
              <w:t>15.20.0</w:t>
            </w:r>
          </w:p>
        </w:tc>
      </w:tr>
      <w:tr w:rsidR="00B634D2" w:rsidRPr="00495FE7" w14:paraId="5FC5CE1D" w14:textId="77777777" w:rsidTr="00F31CD1">
        <w:trPr>
          <w:jc w:val="center"/>
        </w:trPr>
        <w:tc>
          <w:tcPr>
            <w:tcW w:w="800" w:type="dxa"/>
            <w:shd w:val="solid" w:color="FFFFFF" w:fill="auto"/>
          </w:tcPr>
          <w:p w14:paraId="63E2E593" w14:textId="53C90007" w:rsidR="00B634D2" w:rsidRDefault="00B634D2" w:rsidP="00B634D2">
            <w:pPr>
              <w:pStyle w:val="TAL"/>
              <w:rPr>
                <w:sz w:val="16"/>
                <w:szCs w:val="16"/>
              </w:rPr>
            </w:pPr>
            <w:r>
              <w:rPr>
                <w:sz w:val="16"/>
                <w:szCs w:val="16"/>
              </w:rPr>
              <w:lastRenderedPageBreak/>
              <w:t>2022-12</w:t>
            </w:r>
          </w:p>
        </w:tc>
        <w:tc>
          <w:tcPr>
            <w:tcW w:w="800" w:type="dxa"/>
            <w:shd w:val="solid" w:color="FFFFFF" w:fill="auto"/>
          </w:tcPr>
          <w:p w14:paraId="128E1A0A" w14:textId="45BE677D" w:rsidR="00B634D2" w:rsidRPr="00B634D2" w:rsidRDefault="00B634D2" w:rsidP="00B634D2">
            <w:pPr>
              <w:pStyle w:val="TAL"/>
              <w:rPr>
                <w:sz w:val="14"/>
                <w:szCs w:val="14"/>
              </w:rPr>
            </w:pPr>
            <w:r>
              <w:rPr>
                <w:sz w:val="14"/>
                <w:szCs w:val="14"/>
              </w:rPr>
              <w:t>RAN#98-e</w:t>
            </w:r>
          </w:p>
        </w:tc>
        <w:tc>
          <w:tcPr>
            <w:tcW w:w="944" w:type="dxa"/>
            <w:shd w:val="solid" w:color="FFFFFF" w:fill="auto"/>
          </w:tcPr>
          <w:p w14:paraId="7089AFBF" w14:textId="04946957"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6D28227A" w14:textId="07B3F5D3" w:rsidR="00B634D2" w:rsidRPr="00B634D2" w:rsidRDefault="00B634D2" w:rsidP="00B634D2">
            <w:pPr>
              <w:pStyle w:val="TAL"/>
              <w:rPr>
                <w:sz w:val="16"/>
                <w:szCs w:val="16"/>
              </w:rPr>
            </w:pPr>
            <w:r w:rsidRPr="00B634D2">
              <w:rPr>
                <w:sz w:val="16"/>
                <w:szCs w:val="16"/>
              </w:rPr>
              <w:t>1211</w:t>
            </w:r>
          </w:p>
        </w:tc>
        <w:tc>
          <w:tcPr>
            <w:tcW w:w="425" w:type="dxa"/>
            <w:shd w:val="solid" w:color="FFFFFF" w:fill="auto"/>
          </w:tcPr>
          <w:p w14:paraId="37BF9855" w14:textId="77777777" w:rsidR="00B634D2" w:rsidRPr="00B634D2" w:rsidRDefault="00B634D2" w:rsidP="00B634D2">
            <w:pPr>
              <w:pStyle w:val="TAL"/>
              <w:rPr>
                <w:sz w:val="16"/>
                <w:szCs w:val="16"/>
              </w:rPr>
            </w:pPr>
          </w:p>
        </w:tc>
        <w:tc>
          <w:tcPr>
            <w:tcW w:w="425" w:type="dxa"/>
            <w:shd w:val="solid" w:color="FFFFFF" w:fill="auto"/>
          </w:tcPr>
          <w:p w14:paraId="4C43D204" w14:textId="3367D0C3"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0F810297" w14:textId="77777777" w:rsidR="00B634D2" w:rsidRDefault="00B634D2" w:rsidP="00B634D2">
            <w:pPr>
              <w:pStyle w:val="TAL"/>
              <w:rPr>
                <w:sz w:val="16"/>
                <w:szCs w:val="16"/>
              </w:rPr>
            </w:pPr>
            <w:r w:rsidRPr="00B634D2">
              <w:rPr>
                <w:sz w:val="16"/>
                <w:szCs w:val="16"/>
              </w:rPr>
              <w:t>Addition of FR2 UL MIMO EVM measurement description</w:t>
            </w:r>
          </w:p>
          <w:p w14:paraId="60DCB4D3" w14:textId="4B3FED46" w:rsidR="00B85D42" w:rsidRPr="00B634D2" w:rsidRDefault="00B85D42" w:rsidP="00B634D2">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0E11E689" w14:textId="5D635EE6" w:rsidR="00B634D2" w:rsidRDefault="00B634D2" w:rsidP="00B634D2">
            <w:pPr>
              <w:pStyle w:val="TAL"/>
              <w:rPr>
                <w:sz w:val="16"/>
                <w:szCs w:val="16"/>
              </w:rPr>
            </w:pPr>
            <w:r>
              <w:rPr>
                <w:sz w:val="16"/>
                <w:szCs w:val="16"/>
              </w:rPr>
              <w:t>15.20.0</w:t>
            </w:r>
          </w:p>
        </w:tc>
      </w:tr>
      <w:tr w:rsidR="00B634D2" w:rsidRPr="00495FE7" w14:paraId="2795E1F6" w14:textId="77777777" w:rsidTr="00F31CD1">
        <w:trPr>
          <w:jc w:val="center"/>
        </w:trPr>
        <w:tc>
          <w:tcPr>
            <w:tcW w:w="800" w:type="dxa"/>
            <w:shd w:val="solid" w:color="FFFFFF" w:fill="auto"/>
          </w:tcPr>
          <w:p w14:paraId="3C823276" w14:textId="3B3C8243" w:rsidR="00B634D2" w:rsidRDefault="00B634D2" w:rsidP="00B634D2">
            <w:pPr>
              <w:pStyle w:val="TAL"/>
              <w:rPr>
                <w:sz w:val="16"/>
                <w:szCs w:val="16"/>
              </w:rPr>
            </w:pPr>
            <w:r>
              <w:rPr>
                <w:sz w:val="16"/>
                <w:szCs w:val="16"/>
              </w:rPr>
              <w:t>2022-12</w:t>
            </w:r>
          </w:p>
        </w:tc>
        <w:tc>
          <w:tcPr>
            <w:tcW w:w="800" w:type="dxa"/>
            <w:shd w:val="solid" w:color="FFFFFF" w:fill="auto"/>
          </w:tcPr>
          <w:p w14:paraId="69D6B8A0" w14:textId="2753751C" w:rsidR="00B634D2" w:rsidRPr="00B634D2" w:rsidRDefault="00B634D2" w:rsidP="00B634D2">
            <w:pPr>
              <w:pStyle w:val="TAL"/>
              <w:rPr>
                <w:sz w:val="14"/>
                <w:szCs w:val="14"/>
              </w:rPr>
            </w:pPr>
            <w:r>
              <w:rPr>
                <w:sz w:val="14"/>
                <w:szCs w:val="14"/>
              </w:rPr>
              <w:t>RAN#98-e</w:t>
            </w:r>
          </w:p>
        </w:tc>
        <w:tc>
          <w:tcPr>
            <w:tcW w:w="944" w:type="dxa"/>
            <w:shd w:val="solid" w:color="FFFFFF" w:fill="auto"/>
          </w:tcPr>
          <w:p w14:paraId="6D75B135" w14:textId="4C99E826"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571C2B59" w14:textId="1DEA5FCB" w:rsidR="00B634D2" w:rsidRPr="00B634D2" w:rsidRDefault="00B634D2" w:rsidP="00B634D2">
            <w:pPr>
              <w:pStyle w:val="TAL"/>
              <w:rPr>
                <w:sz w:val="16"/>
                <w:szCs w:val="16"/>
              </w:rPr>
            </w:pPr>
            <w:r w:rsidRPr="00B634D2">
              <w:rPr>
                <w:sz w:val="16"/>
                <w:szCs w:val="16"/>
              </w:rPr>
              <w:t>1265</w:t>
            </w:r>
          </w:p>
        </w:tc>
        <w:tc>
          <w:tcPr>
            <w:tcW w:w="425" w:type="dxa"/>
            <w:shd w:val="solid" w:color="FFFFFF" w:fill="auto"/>
          </w:tcPr>
          <w:p w14:paraId="6EB7E127" w14:textId="77777777" w:rsidR="00B634D2" w:rsidRPr="00B634D2" w:rsidRDefault="00B634D2" w:rsidP="00B634D2">
            <w:pPr>
              <w:pStyle w:val="TAL"/>
              <w:rPr>
                <w:sz w:val="16"/>
                <w:szCs w:val="16"/>
              </w:rPr>
            </w:pPr>
          </w:p>
        </w:tc>
        <w:tc>
          <w:tcPr>
            <w:tcW w:w="425" w:type="dxa"/>
            <w:shd w:val="solid" w:color="FFFFFF" w:fill="auto"/>
          </w:tcPr>
          <w:p w14:paraId="1F457D9F" w14:textId="5EC34D24"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47F0F854" w14:textId="7C6B46A5" w:rsidR="00B634D2" w:rsidRPr="00B634D2" w:rsidRDefault="00B634D2" w:rsidP="00B634D2">
            <w:pPr>
              <w:pStyle w:val="TAL"/>
              <w:rPr>
                <w:sz w:val="16"/>
                <w:szCs w:val="16"/>
              </w:rPr>
            </w:pPr>
            <w:r w:rsidRPr="00B634D2">
              <w:rPr>
                <w:sz w:val="16"/>
                <w:szCs w:val="16"/>
              </w:rPr>
              <w:t>CR on ‘Annex G Difference of relative phase and power errors’ for FR1 UL coherent MIMO</w:t>
            </w:r>
          </w:p>
        </w:tc>
        <w:tc>
          <w:tcPr>
            <w:tcW w:w="708" w:type="dxa"/>
            <w:shd w:val="solid" w:color="FFFFFF" w:fill="auto"/>
          </w:tcPr>
          <w:p w14:paraId="027397DE" w14:textId="5328E7FD" w:rsidR="00B634D2" w:rsidRDefault="00B634D2" w:rsidP="00B634D2">
            <w:pPr>
              <w:pStyle w:val="TAL"/>
              <w:rPr>
                <w:sz w:val="16"/>
                <w:szCs w:val="16"/>
              </w:rPr>
            </w:pPr>
            <w:r>
              <w:rPr>
                <w:sz w:val="16"/>
                <w:szCs w:val="16"/>
              </w:rPr>
              <w:t>15.20.0</w:t>
            </w:r>
          </w:p>
        </w:tc>
      </w:tr>
      <w:tr w:rsidR="00B634D2" w:rsidRPr="00495FE7" w14:paraId="0A3433BC" w14:textId="77777777" w:rsidTr="00F31CD1">
        <w:trPr>
          <w:jc w:val="center"/>
        </w:trPr>
        <w:tc>
          <w:tcPr>
            <w:tcW w:w="800" w:type="dxa"/>
            <w:shd w:val="solid" w:color="FFFFFF" w:fill="auto"/>
          </w:tcPr>
          <w:p w14:paraId="3C0A6AB1" w14:textId="164927BE" w:rsidR="00B634D2" w:rsidRDefault="00B634D2" w:rsidP="00B634D2">
            <w:pPr>
              <w:pStyle w:val="TAL"/>
              <w:rPr>
                <w:sz w:val="16"/>
                <w:szCs w:val="16"/>
              </w:rPr>
            </w:pPr>
            <w:r>
              <w:rPr>
                <w:sz w:val="16"/>
                <w:szCs w:val="16"/>
              </w:rPr>
              <w:t>2022-12</w:t>
            </w:r>
          </w:p>
        </w:tc>
        <w:tc>
          <w:tcPr>
            <w:tcW w:w="800" w:type="dxa"/>
            <w:shd w:val="solid" w:color="FFFFFF" w:fill="auto"/>
          </w:tcPr>
          <w:p w14:paraId="76ABEE5A" w14:textId="37A19C1C" w:rsidR="00B634D2" w:rsidRPr="00B634D2" w:rsidRDefault="00B634D2" w:rsidP="00B634D2">
            <w:pPr>
              <w:pStyle w:val="TAL"/>
              <w:rPr>
                <w:sz w:val="14"/>
                <w:szCs w:val="14"/>
              </w:rPr>
            </w:pPr>
            <w:r>
              <w:rPr>
                <w:sz w:val="14"/>
                <w:szCs w:val="14"/>
              </w:rPr>
              <w:t>RAN#98-e</w:t>
            </w:r>
          </w:p>
        </w:tc>
        <w:tc>
          <w:tcPr>
            <w:tcW w:w="944" w:type="dxa"/>
            <w:shd w:val="solid" w:color="FFFFFF" w:fill="auto"/>
          </w:tcPr>
          <w:p w14:paraId="3CE3DBAC" w14:textId="476BE6D3"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0C6F1B65" w14:textId="4369B4CE" w:rsidR="00B634D2" w:rsidRPr="00B634D2" w:rsidRDefault="00B634D2" w:rsidP="00B634D2">
            <w:pPr>
              <w:pStyle w:val="TAL"/>
              <w:rPr>
                <w:sz w:val="16"/>
                <w:szCs w:val="16"/>
              </w:rPr>
            </w:pPr>
            <w:r w:rsidRPr="00B634D2">
              <w:rPr>
                <w:sz w:val="16"/>
                <w:szCs w:val="16"/>
              </w:rPr>
              <w:t>1268</w:t>
            </w:r>
          </w:p>
        </w:tc>
        <w:tc>
          <w:tcPr>
            <w:tcW w:w="425" w:type="dxa"/>
            <w:shd w:val="solid" w:color="FFFFFF" w:fill="auto"/>
          </w:tcPr>
          <w:p w14:paraId="1D7AB73A" w14:textId="141518A9" w:rsidR="00B634D2" w:rsidRPr="00B634D2" w:rsidRDefault="00B634D2" w:rsidP="00B634D2">
            <w:pPr>
              <w:pStyle w:val="TAL"/>
              <w:rPr>
                <w:sz w:val="16"/>
                <w:szCs w:val="16"/>
              </w:rPr>
            </w:pPr>
            <w:r w:rsidRPr="00B634D2">
              <w:rPr>
                <w:sz w:val="16"/>
                <w:szCs w:val="16"/>
              </w:rPr>
              <w:t>1</w:t>
            </w:r>
          </w:p>
        </w:tc>
        <w:tc>
          <w:tcPr>
            <w:tcW w:w="425" w:type="dxa"/>
            <w:shd w:val="solid" w:color="FFFFFF" w:fill="auto"/>
          </w:tcPr>
          <w:p w14:paraId="07D3F521" w14:textId="2B57E110"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696FAA48" w14:textId="3A822958" w:rsidR="00B634D2" w:rsidRPr="00B634D2" w:rsidRDefault="00B634D2" w:rsidP="00B634D2">
            <w:pPr>
              <w:pStyle w:val="TAL"/>
              <w:rPr>
                <w:sz w:val="16"/>
                <w:szCs w:val="16"/>
              </w:rPr>
            </w:pPr>
            <w:r w:rsidRPr="00B634D2">
              <w:rPr>
                <w:sz w:val="16"/>
                <w:szCs w:val="16"/>
              </w:rPr>
              <w:t>CR on TDD RMC for Intra-band EN-DC - TS 38.101-1</w:t>
            </w:r>
          </w:p>
        </w:tc>
        <w:tc>
          <w:tcPr>
            <w:tcW w:w="708" w:type="dxa"/>
            <w:shd w:val="solid" w:color="FFFFFF" w:fill="auto"/>
          </w:tcPr>
          <w:p w14:paraId="7BE48E4E" w14:textId="5358BF1B" w:rsidR="00B634D2" w:rsidRDefault="00B634D2" w:rsidP="00B634D2">
            <w:pPr>
              <w:pStyle w:val="TAL"/>
              <w:rPr>
                <w:sz w:val="16"/>
                <w:szCs w:val="16"/>
              </w:rPr>
            </w:pPr>
            <w:r>
              <w:rPr>
                <w:sz w:val="16"/>
                <w:szCs w:val="16"/>
              </w:rPr>
              <w:t>15.20.0</w:t>
            </w:r>
          </w:p>
        </w:tc>
      </w:tr>
      <w:tr w:rsidR="00773A4F" w:rsidRPr="00495FE7" w14:paraId="6A7E5C6F" w14:textId="77777777" w:rsidTr="00F31CD1">
        <w:trPr>
          <w:jc w:val="center"/>
        </w:trPr>
        <w:tc>
          <w:tcPr>
            <w:tcW w:w="800" w:type="dxa"/>
            <w:shd w:val="solid" w:color="FFFFFF" w:fill="auto"/>
          </w:tcPr>
          <w:p w14:paraId="11ABE3EB" w14:textId="720B572B" w:rsidR="00773A4F" w:rsidRDefault="00773A4F" w:rsidP="00773A4F">
            <w:pPr>
              <w:pStyle w:val="TAL"/>
              <w:rPr>
                <w:sz w:val="16"/>
                <w:szCs w:val="16"/>
              </w:rPr>
            </w:pPr>
            <w:r>
              <w:rPr>
                <w:sz w:val="16"/>
                <w:szCs w:val="16"/>
              </w:rPr>
              <w:t>2023-03</w:t>
            </w:r>
          </w:p>
        </w:tc>
        <w:tc>
          <w:tcPr>
            <w:tcW w:w="800" w:type="dxa"/>
            <w:shd w:val="solid" w:color="FFFFFF" w:fill="auto"/>
          </w:tcPr>
          <w:p w14:paraId="0A5360A7" w14:textId="238CB041" w:rsidR="00773A4F" w:rsidRDefault="00773A4F" w:rsidP="00773A4F">
            <w:pPr>
              <w:pStyle w:val="TAL"/>
              <w:rPr>
                <w:sz w:val="14"/>
                <w:szCs w:val="14"/>
              </w:rPr>
            </w:pPr>
            <w:r>
              <w:rPr>
                <w:sz w:val="14"/>
                <w:szCs w:val="14"/>
              </w:rPr>
              <w:t>RAN#99</w:t>
            </w:r>
          </w:p>
        </w:tc>
        <w:tc>
          <w:tcPr>
            <w:tcW w:w="944" w:type="dxa"/>
            <w:shd w:val="solid" w:color="FFFFFF" w:fill="auto"/>
          </w:tcPr>
          <w:p w14:paraId="3BAF9593" w14:textId="6E7A9EC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A09F700" w14:textId="4FC75B26" w:rsidR="00773A4F" w:rsidRPr="00152F3B" w:rsidRDefault="00773A4F" w:rsidP="00773A4F">
            <w:pPr>
              <w:pStyle w:val="TAL"/>
              <w:rPr>
                <w:sz w:val="16"/>
                <w:szCs w:val="16"/>
              </w:rPr>
            </w:pPr>
            <w:r w:rsidRPr="00152F3B">
              <w:rPr>
                <w:sz w:val="16"/>
                <w:szCs w:val="16"/>
              </w:rPr>
              <w:t>1321</w:t>
            </w:r>
          </w:p>
        </w:tc>
        <w:tc>
          <w:tcPr>
            <w:tcW w:w="425" w:type="dxa"/>
            <w:shd w:val="solid" w:color="FFFFFF" w:fill="auto"/>
          </w:tcPr>
          <w:p w14:paraId="4B55A998" w14:textId="2E00927A"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305809F5" w14:textId="67002BB5"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82B866" w14:textId="214A1B79" w:rsidR="00773A4F" w:rsidRPr="00152F3B" w:rsidRDefault="00773A4F" w:rsidP="00773A4F">
            <w:pPr>
              <w:pStyle w:val="TAL"/>
              <w:rPr>
                <w:sz w:val="16"/>
                <w:szCs w:val="16"/>
              </w:rPr>
            </w:pPr>
            <w:r w:rsidRPr="00152F3B">
              <w:rPr>
                <w:sz w:val="16"/>
                <w:szCs w:val="16"/>
              </w:rPr>
              <w:t>Addition of configuration for carrier aggregation RMCs</w:t>
            </w:r>
          </w:p>
        </w:tc>
        <w:tc>
          <w:tcPr>
            <w:tcW w:w="708" w:type="dxa"/>
            <w:shd w:val="solid" w:color="FFFFFF" w:fill="auto"/>
          </w:tcPr>
          <w:p w14:paraId="7DE8E3F6" w14:textId="0E4F0FA3" w:rsidR="00773A4F" w:rsidRDefault="00773A4F" w:rsidP="00773A4F">
            <w:pPr>
              <w:pStyle w:val="TAL"/>
              <w:rPr>
                <w:sz w:val="16"/>
                <w:szCs w:val="16"/>
              </w:rPr>
            </w:pPr>
            <w:r>
              <w:rPr>
                <w:sz w:val="16"/>
                <w:szCs w:val="16"/>
              </w:rPr>
              <w:t>15.21.0</w:t>
            </w:r>
          </w:p>
        </w:tc>
      </w:tr>
      <w:tr w:rsidR="00773A4F" w:rsidRPr="00495FE7" w14:paraId="30A0F353" w14:textId="77777777" w:rsidTr="00F31CD1">
        <w:trPr>
          <w:jc w:val="center"/>
        </w:trPr>
        <w:tc>
          <w:tcPr>
            <w:tcW w:w="800" w:type="dxa"/>
            <w:shd w:val="solid" w:color="FFFFFF" w:fill="auto"/>
          </w:tcPr>
          <w:p w14:paraId="32A4EC4E" w14:textId="53235454" w:rsidR="00773A4F" w:rsidRDefault="00773A4F" w:rsidP="00773A4F">
            <w:pPr>
              <w:pStyle w:val="TAL"/>
              <w:rPr>
                <w:sz w:val="16"/>
                <w:szCs w:val="16"/>
              </w:rPr>
            </w:pPr>
            <w:r>
              <w:rPr>
                <w:sz w:val="16"/>
                <w:szCs w:val="16"/>
              </w:rPr>
              <w:t>2023-03</w:t>
            </w:r>
          </w:p>
        </w:tc>
        <w:tc>
          <w:tcPr>
            <w:tcW w:w="800" w:type="dxa"/>
            <w:shd w:val="solid" w:color="FFFFFF" w:fill="auto"/>
          </w:tcPr>
          <w:p w14:paraId="7C0A3371" w14:textId="0D66FBC7" w:rsidR="00773A4F" w:rsidRDefault="00773A4F" w:rsidP="00773A4F">
            <w:pPr>
              <w:pStyle w:val="TAL"/>
              <w:rPr>
                <w:sz w:val="14"/>
                <w:szCs w:val="14"/>
              </w:rPr>
            </w:pPr>
            <w:r>
              <w:rPr>
                <w:sz w:val="14"/>
                <w:szCs w:val="14"/>
              </w:rPr>
              <w:t>RAN#99</w:t>
            </w:r>
          </w:p>
        </w:tc>
        <w:tc>
          <w:tcPr>
            <w:tcW w:w="944" w:type="dxa"/>
            <w:shd w:val="solid" w:color="FFFFFF" w:fill="auto"/>
          </w:tcPr>
          <w:p w14:paraId="2E645E5A" w14:textId="712B0160"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B84768A" w14:textId="0C99B359" w:rsidR="00773A4F" w:rsidRPr="00152F3B" w:rsidRDefault="00773A4F" w:rsidP="00773A4F">
            <w:pPr>
              <w:pStyle w:val="TAL"/>
              <w:rPr>
                <w:sz w:val="16"/>
                <w:szCs w:val="16"/>
              </w:rPr>
            </w:pPr>
            <w:r w:rsidRPr="00152F3B">
              <w:rPr>
                <w:sz w:val="16"/>
                <w:szCs w:val="16"/>
              </w:rPr>
              <w:t>1356</w:t>
            </w:r>
          </w:p>
        </w:tc>
        <w:tc>
          <w:tcPr>
            <w:tcW w:w="425" w:type="dxa"/>
            <w:shd w:val="solid" w:color="FFFFFF" w:fill="auto"/>
          </w:tcPr>
          <w:p w14:paraId="03C46FCB" w14:textId="7F8202B8"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22016230" w14:textId="39AF3F2F"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A20A20E" w14:textId="330CBD4F" w:rsidR="00773A4F" w:rsidRPr="00152F3B" w:rsidRDefault="00773A4F" w:rsidP="00773A4F">
            <w:pPr>
              <w:pStyle w:val="TAL"/>
              <w:rPr>
                <w:sz w:val="16"/>
                <w:szCs w:val="16"/>
              </w:rPr>
            </w:pPr>
            <w:r w:rsidRPr="00152F3B">
              <w:rPr>
                <w:sz w:val="16"/>
                <w:szCs w:val="16"/>
              </w:rPr>
              <w:t>CR to clarify duplex mode of SDL bands</w:t>
            </w:r>
          </w:p>
        </w:tc>
        <w:tc>
          <w:tcPr>
            <w:tcW w:w="708" w:type="dxa"/>
            <w:shd w:val="solid" w:color="FFFFFF" w:fill="auto"/>
          </w:tcPr>
          <w:p w14:paraId="40F5CC07" w14:textId="09667F34" w:rsidR="00773A4F" w:rsidRDefault="00773A4F" w:rsidP="00773A4F">
            <w:pPr>
              <w:pStyle w:val="TAL"/>
              <w:rPr>
                <w:sz w:val="16"/>
                <w:szCs w:val="16"/>
              </w:rPr>
            </w:pPr>
            <w:r w:rsidRPr="00A634EC">
              <w:rPr>
                <w:sz w:val="16"/>
                <w:szCs w:val="16"/>
              </w:rPr>
              <w:t>15.21.0</w:t>
            </w:r>
          </w:p>
        </w:tc>
      </w:tr>
      <w:tr w:rsidR="00773A4F" w:rsidRPr="00495FE7" w14:paraId="330AB015" w14:textId="77777777" w:rsidTr="00F31CD1">
        <w:trPr>
          <w:jc w:val="center"/>
        </w:trPr>
        <w:tc>
          <w:tcPr>
            <w:tcW w:w="800" w:type="dxa"/>
            <w:shd w:val="solid" w:color="FFFFFF" w:fill="auto"/>
          </w:tcPr>
          <w:p w14:paraId="205D3442" w14:textId="42D5ABED" w:rsidR="00773A4F" w:rsidRDefault="00773A4F" w:rsidP="00773A4F">
            <w:pPr>
              <w:pStyle w:val="TAL"/>
              <w:rPr>
                <w:sz w:val="16"/>
                <w:szCs w:val="16"/>
              </w:rPr>
            </w:pPr>
            <w:r>
              <w:rPr>
                <w:sz w:val="16"/>
                <w:szCs w:val="16"/>
              </w:rPr>
              <w:t>2023-03</w:t>
            </w:r>
          </w:p>
        </w:tc>
        <w:tc>
          <w:tcPr>
            <w:tcW w:w="800" w:type="dxa"/>
            <w:shd w:val="solid" w:color="FFFFFF" w:fill="auto"/>
          </w:tcPr>
          <w:p w14:paraId="32AA88F1" w14:textId="1A318A80" w:rsidR="00773A4F" w:rsidRDefault="00773A4F" w:rsidP="00773A4F">
            <w:pPr>
              <w:pStyle w:val="TAL"/>
              <w:rPr>
                <w:sz w:val="14"/>
                <w:szCs w:val="14"/>
              </w:rPr>
            </w:pPr>
            <w:r>
              <w:rPr>
                <w:sz w:val="14"/>
                <w:szCs w:val="14"/>
              </w:rPr>
              <w:t>RAN#99</w:t>
            </w:r>
          </w:p>
        </w:tc>
        <w:tc>
          <w:tcPr>
            <w:tcW w:w="944" w:type="dxa"/>
            <w:shd w:val="solid" w:color="FFFFFF" w:fill="auto"/>
          </w:tcPr>
          <w:p w14:paraId="53544B88" w14:textId="19E0B717" w:rsidR="00773A4F" w:rsidRPr="00152F3B" w:rsidRDefault="00773A4F" w:rsidP="00773A4F">
            <w:pPr>
              <w:pStyle w:val="TAL"/>
              <w:rPr>
                <w:sz w:val="16"/>
                <w:szCs w:val="16"/>
              </w:rPr>
            </w:pPr>
            <w:r w:rsidRPr="00152F3B">
              <w:rPr>
                <w:sz w:val="16"/>
                <w:szCs w:val="16"/>
              </w:rPr>
              <w:t>RP-230502</w:t>
            </w:r>
          </w:p>
        </w:tc>
        <w:tc>
          <w:tcPr>
            <w:tcW w:w="575" w:type="dxa"/>
            <w:shd w:val="solid" w:color="FFFFFF" w:fill="auto"/>
          </w:tcPr>
          <w:p w14:paraId="63E29345" w14:textId="1317CF1C" w:rsidR="00773A4F" w:rsidRPr="00152F3B" w:rsidRDefault="00773A4F" w:rsidP="00773A4F">
            <w:pPr>
              <w:pStyle w:val="TAL"/>
              <w:rPr>
                <w:sz w:val="16"/>
                <w:szCs w:val="16"/>
              </w:rPr>
            </w:pPr>
            <w:r w:rsidRPr="00152F3B">
              <w:rPr>
                <w:sz w:val="16"/>
                <w:szCs w:val="16"/>
              </w:rPr>
              <w:t>1363</w:t>
            </w:r>
          </w:p>
        </w:tc>
        <w:tc>
          <w:tcPr>
            <w:tcW w:w="425" w:type="dxa"/>
            <w:shd w:val="solid" w:color="FFFFFF" w:fill="auto"/>
          </w:tcPr>
          <w:p w14:paraId="0638A95E" w14:textId="77777777" w:rsidR="00773A4F" w:rsidRPr="00152F3B" w:rsidRDefault="00773A4F" w:rsidP="00773A4F">
            <w:pPr>
              <w:pStyle w:val="TAL"/>
              <w:rPr>
                <w:sz w:val="16"/>
                <w:szCs w:val="16"/>
              </w:rPr>
            </w:pPr>
          </w:p>
        </w:tc>
        <w:tc>
          <w:tcPr>
            <w:tcW w:w="425" w:type="dxa"/>
            <w:shd w:val="solid" w:color="FFFFFF" w:fill="auto"/>
          </w:tcPr>
          <w:p w14:paraId="46C632D2" w14:textId="13712144"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987A8E" w14:textId="0AC75D10" w:rsidR="00773A4F" w:rsidRPr="00152F3B" w:rsidRDefault="00773A4F" w:rsidP="00773A4F">
            <w:pPr>
              <w:pStyle w:val="TAL"/>
              <w:rPr>
                <w:sz w:val="16"/>
                <w:szCs w:val="16"/>
              </w:rPr>
            </w:pPr>
            <w:r w:rsidRPr="00152F3B">
              <w:rPr>
                <w:sz w:val="16"/>
                <w:szCs w:val="16"/>
              </w:rPr>
              <w:t>CR on Harmonic mixing MSD for CA_n8A-n79A (R15)</w:t>
            </w:r>
          </w:p>
        </w:tc>
        <w:tc>
          <w:tcPr>
            <w:tcW w:w="708" w:type="dxa"/>
            <w:shd w:val="solid" w:color="FFFFFF" w:fill="auto"/>
          </w:tcPr>
          <w:p w14:paraId="40A27260" w14:textId="3C2AA6C3" w:rsidR="00773A4F" w:rsidRDefault="00773A4F" w:rsidP="00773A4F">
            <w:pPr>
              <w:pStyle w:val="TAL"/>
              <w:rPr>
                <w:sz w:val="16"/>
                <w:szCs w:val="16"/>
              </w:rPr>
            </w:pPr>
            <w:r w:rsidRPr="00A634EC">
              <w:rPr>
                <w:sz w:val="16"/>
                <w:szCs w:val="16"/>
              </w:rPr>
              <w:t>15.21.0</w:t>
            </w:r>
          </w:p>
        </w:tc>
      </w:tr>
      <w:tr w:rsidR="00773A4F" w:rsidRPr="00495FE7" w14:paraId="691A3B6D" w14:textId="77777777" w:rsidTr="00F31CD1">
        <w:trPr>
          <w:jc w:val="center"/>
        </w:trPr>
        <w:tc>
          <w:tcPr>
            <w:tcW w:w="800" w:type="dxa"/>
            <w:shd w:val="solid" w:color="FFFFFF" w:fill="auto"/>
          </w:tcPr>
          <w:p w14:paraId="0AEC5382" w14:textId="799B1D73" w:rsidR="00773A4F" w:rsidRDefault="00773A4F" w:rsidP="00773A4F">
            <w:pPr>
              <w:pStyle w:val="TAL"/>
              <w:rPr>
                <w:sz w:val="16"/>
                <w:szCs w:val="16"/>
              </w:rPr>
            </w:pPr>
            <w:r>
              <w:rPr>
                <w:sz w:val="16"/>
                <w:szCs w:val="16"/>
              </w:rPr>
              <w:t>2023-03</w:t>
            </w:r>
          </w:p>
        </w:tc>
        <w:tc>
          <w:tcPr>
            <w:tcW w:w="800" w:type="dxa"/>
            <w:shd w:val="solid" w:color="FFFFFF" w:fill="auto"/>
          </w:tcPr>
          <w:p w14:paraId="274C6570" w14:textId="4EC5B385" w:rsidR="00773A4F" w:rsidRDefault="00773A4F" w:rsidP="00773A4F">
            <w:pPr>
              <w:pStyle w:val="TAL"/>
              <w:rPr>
                <w:sz w:val="14"/>
                <w:szCs w:val="14"/>
              </w:rPr>
            </w:pPr>
            <w:r>
              <w:rPr>
                <w:sz w:val="14"/>
                <w:szCs w:val="14"/>
              </w:rPr>
              <w:t>RAN#99</w:t>
            </w:r>
          </w:p>
        </w:tc>
        <w:tc>
          <w:tcPr>
            <w:tcW w:w="944" w:type="dxa"/>
            <w:shd w:val="solid" w:color="FFFFFF" w:fill="auto"/>
          </w:tcPr>
          <w:p w14:paraId="38DC50E8" w14:textId="5CDCA088"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7718983D" w14:textId="7615FB1A" w:rsidR="00773A4F" w:rsidRPr="00152F3B" w:rsidRDefault="00773A4F" w:rsidP="00773A4F">
            <w:pPr>
              <w:pStyle w:val="TAL"/>
              <w:rPr>
                <w:sz w:val="16"/>
                <w:szCs w:val="16"/>
              </w:rPr>
            </w:pPr>
            <w:r w:rsidRPr="00152F3B">
              <w:rPr>
                <w:sz w:val="16"/>
                <w:szCs w:val="16"/>
              </w:rPr>
              <w:t>1408</w:t>
            </w:r>
          </w:p>
        </w:tc>
        <w:tc>
          <w:tcPr>
            <w:tcW w:w="425" w:type="dxa"/>
            <w:shd w:val="solid" w:color="FFFFFF" w:fill="auto"/>
          </w:tcPr>
          <w:p w14:paraId="059552B3" w14:textId="444F06A3"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4C925E4A" w14:textId="26BE6E2A"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6381EBE" w14:textId="1D49EEBB" w:rsidR="00773A4F" w:rsidRPr="00152F3B" w:rsidRDefault="00773A4F" w:rsidP="00773A4F">
            <w:pPr>
              <w:pStyle w:val="TAL"/>
              <w:rPr>
                <w:sz w:val="16"/>
                <w:szCs w:val="16"/>
              </w:rPr>
            </w:pPr>
            <w:r w:rsidRPr="00152F3B">
              <w:rPr>
                <w:sz w:val="16"/>
                <w:szCs w:val="16"/>
              </w:rPr>
              <w:t>CR for TS 38.101-1 to clarify the inner outer condition for almost contiguous RB allocation</w:t>
            </w:r>
          </w:p>
        </w:tc>
        <w:tc>
          <w:tcPr>
            <w:tcW w:w="708" w:type="dxa"/>
            <w:shd w:val="solid" w:color="FFFFFF" w:fill="auto"/>
          </w:tcPr>
          <w:p w14:paraId="52001B0A" w14:textId="4B4C5B82" w:rsidR="00773A4F" w:rsidRDefault="00773A4F" w:rsidP="00773A4F">
            <w:pPr>
              <w:pStyle w:val="TAL"/>
              <w:rPr>
                <w:sz w:val="16"/>
                <w:szCs w:val="16"/>
              </w:rPr>
            </w:pPr>
            <w:r w:rsidRPr="00A634EC">
              <w:rPr>
                <w:sz w:val="16"/>
                <w:szCs w:val="16"/>
              </w:rPr>
              <w:t>15.21.0</w:t>
            </w:r>
          </w:p>
        </w:tc>
      </w:tr>
      <w:tr w:rsidR="00773A4F" w:rsidRPr="00495FE7" w14:paraId="0118040A" w14:textId="77777777" w:rsidTr="00F31CD1">
        <w:trPr>
          <w:jc w:val="center"/>
        </w:trPr>
        <w:tc>
          <w:tcPr>
            <w:tcW w:w="800" w:type="dxa"/>
            <w:shd w:val="solid" w:color="FFFFFF" w:fill="auto"/>
          </w:tcPr>
          <w:p w14:paraId="2E66BAE9" w14:textId="1184E124" w:rsidR="00773A4F" w:rsidRDefault="00773A4F" w:rsidP="00773A4F">
            <w:pPr>
              <w:pStyle w:val="TAL"/>
              <w:rPr>
                <w:sz w:val="16"/>
                <w:szCs w:val="16"/>
              </w:rPr>
            </w:pPr>
            <w:r>
              <w:rPr>
                <w:sz w:val="16"/>
                <w:szCs w:val="16"/>
              </w:rPr>
              <w:t>2023-03</w:t>
            </w:r>
          </w:p>
        </w:tc>
        <w:tc>
          <w:tcPr>
            <w:tcW w:w="800" w:type="dxa"/>
            <w:shd w:val="solid" w:color="FFFFFF" w:fill="auto"/>
          </w:tcPr>
          <w:p w14:paraId="361D4F37" w14:textId="31BDE42B" w:rsidR="00773A4F" w:rsidRDefault="00773A4F" w:rsidP="00773A4F">
            <w:pPr>
              <w:pStyle w:val="TAL"/>
              <w:rPr>
                <w:sz w:val="14"/>
                <w:szCs w:val="14"/>
              </w:rPr>
            </w:pPr>
            <w:r>
              <w:rPr>
                <w:sz w:val="14"/>
                <w:szCs w:val="14"/>
              </w:rPr>
              <w:t>RAN#99</w:t>
            </w:r>
          </w:p>
        </w:tc>
        <w:tc>
          <w:tcPr>
            <w:tcW w:w="944" w:type="dxa"/>
            <w:shd w:val="solid" w:color="FFFFFF" w:fill="auto"/>
          </w:tcPr>
          <w:p w14:paraId="1D74D144" w14:textId="17075D92" w:rsidR="00773A4F" w:rsidRPr="00152F3B" w:rsidRDefault="00773A4F" w:rsidP="00773A4F">
            <w:pPr>
              <w:pStyle w:val="TAL"/>
              <w:rPr>
                <w:sz w:val="16"/>
                <w:szCs w:val="16"/>
              </w:rPr>
            </w:pPr>
            <w:r w:rsidRPr="00152F3B">
              <w:rPr>
                <w:sz w:val="16"/>
                <w:szCs w:val="16"/>
              </w:rPr>
              <w:t>RP-230503</w:t>
            </w:r>
          </w:p>
        </w:tc>
        <w:tc>
          <w:tcPr>
            <w:tcW w:w="575" w:type="dxa"/>
            <w:shd w:val="solid" w:color="FFFFFF" w:fill="auto"/>
          </w:tcPr>
          <w:p w14:paraId="258CE0D7" w14:textId="7294F7A7" w:rsidR="00773A4F" w:rsidRPr="00152F3B" w:rsidRDefault="00773A4F" w:rsidP="00773A4F">
            <w:pPr>
              <w:pStyle w:val="TAL"/>
              <w:rPr>
                <w:sz w:val="16"/>
                <w:szCs w:val="16"/>
              </w:rPr>
            </w:pPr>
            <w:r w:rsidRPr="00152F3B">
              <w:rPr>
                <w:sz w:val="16"/>
                <w:szCs w:val="16"/>
              </w:rPr>
              <w:t>1433</w:t>
            </w:r>
          </w:p>
        </w:tc>
        <w:tc>
          <w:tcPr>
            <w:tcW w:w="425" w:type="dxa"/>
            <w:shd w:val="solid" w:color="FFFFFF" w:fill="auto"/>
          </w:tcPr>
          <w:p w14:paraId="289A685B" w14:textId="77777777" w:rsidR="00773A4F" w:rsidRPr="00152F3B" w:rsidRDefault="00773A4F" w:rsidP="00773A4F">
            <w:pPr>
              <w:pStyle w:val="TAL"/>
              <w:rPr>
                <w:sz w:val="16"/>
                <w:szCs w:val="16"/>
              </w:rPr>
            </w:pPr>
          </w:p>
        </w:tc>
        <w:tc>
          <w:tcPr>
            <w:tcW w:w="425" w:type="dxa"/>
            <w:shd w:val="solid" w:color="FFFFFF" w:fill="auto"/>
          </w:tcPr>
          <w:p w14:paraId="46A23324" w14:textId="57EDBCE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790BBE0" w14:textId="38582D16" w:rsidR="00773A4F" w:rsidRPr="00152F3B" w:rsidRDefault="00773A4F" w:rsidP="00773A4F">
            <w:pPr>
              <w:pStyle w:val="TAL"/>
              <w:rPr>
                <w:sz w:val="16"/>
                <w:szCs w:val="16"/>
              </w:rPr>
            </w:pPr>
            <w:r w:rsidRPr="00152F3B">
              <w:rPr>
                <w:sz w:val="16"/>
                <w:szCs w:val="16"/>
              </w:rPr>
              <w:t>CR to TS 38.101-1 on humidity condition for normal temperature</w:t>
            </w:r>
          </w:p>
        </w:tc>
        <w:tc>
          <w:tcPr>
            <w:tcW w:w="708" w:type="dxa"/>
            <w:shd w:val="solid" w:color="FFFFFF" w:fill="auto"/>
          </w:tcPr>
          <w:p w14:paraId="66846B5F" w14:textId="4B5F6DCE" w:rsidR="00773A4F" w:rsidRDefault="00773A4F" w:rsidP="00773A4F">
            <w:pPr>
              <w:pStyle w:val="TAL"/>
              <w:rPr>
                <w:sz w:val="16"/>
                <w:szCs w:val="16"/>
              </w:rPr>
            </w:pPr>
            <w:r w:rsidRPr="00A634EC">
              <w:rPr>
                <w:sz w:val="16"/>
                <w:szCs w:val="16"/>
              </w:rPr>
              <w:t>15.21.0</w:t>
            </w:r>
          </w:p>
        </w:tc>
      </w:tr>
      <w:tr w:rsidR="00773A4F" w:rsidRPr="00495FE7" w14:paraId="4A14E693" w14:textId="77777777" w:rsidTr="00F31CD1">
        <w:trPr>
          <w:jc w:val="center"/>
        </w:trPr>
        <w:tc>
          <w:tcPr>
            <w:tcW w:w="800" w:type="dxa"/>
            <w:shd w:val="solid" w:color="FFFFFF" w:fill="auto"/>
          </w:tcPr>
          <w:p w14:paraId="115FB606" w14:textId="5CE7010A" w:rsidR="00773A4F" w:rsidRDefault="00773A4F" w:rsidP="00773A4F">
            <w:pPr>
              <w:pStyle w:val="TAL"/>
              <w:rPr>
                <w:sz w:val="16"/>
                <w:szCs w:val="16"/>
              </w:rPr>
            </w:pPr>
            <w:r>
              <w:rPr>
                <w:sz w:val="16"/>
                <w:szCs w:val="16"/>
              </w:rPr>
              <w:t>2023-03</w:t>
            </w:r>
          </w:p>
        </w:tc>
        <w:tc>
          <w:tcPr>
            <w:tcW w:w="800" w:type="dxa"/>
            <w:shd w:val="solid" w:color="FFFFFF" w:fill="auto"/>
          </w:tcPr>
          <w:p w14:paraId="1FD6B51C" w14:textId="251FB80C" w:rsidR="00773A4F" w:rsidRDefault="00773A4F" w:rsidP="00773A4F">
            <w:pPr>
              <w:pStyle w:val="TAL"/>
              <w:rPr>
                <w:sz w:val="14"/>
                <w:szCs w:val="14"/>
              </w:rPr>
            </w:pPr>
            <w:r>
              <w:rPr>
                <w:sz w:val="14"/>
                <w:szCs w:val="14"/>
              </w:rPr>
              <w:t>RAN#99</w:t>
            </w:r>
          </w:p>
        </w:tc>
        <w:tc>
          <w:tcPr>
            <w:tcW w:w="944" w:type="dxa"/>
            <w:shd w:val="solid" w:color="FFFFFF" w:fill="auto"/>
          </w:tcPr>
          <w:p w14:paraId="0AEEC99B" w14:textId="109D6D8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05B8F3A6" w14:textId="5675A24B" w:rsidR="00773A4F" w:rsidRPr="00152F3B" w:rsidRDefault="00773A4F" w:rsidP="00773A4F">
            <w:pPr>
              <w:pStyle w:val="TAL"/>
              <w:rPr>
                <w:sz w:val="16"/>
                <w:szCs w:val="16"/>
              </w:rPr>
            </w:pPr>
            <w:r w:rsidRPr="00152F3B">
              <w:rPr>
                <w:sz w:val="16"/>
                <w:szCs w:val="16"/>
              </w:rPr>
              <w:t>1456</w:t>
            </w:r>
          </w:p>
        </w:tc>
        <w:tc>
          <w:tcPr>
            <w:tcW w:w="425" w:type="dxa"/>
            <w:shd w:val="solid" w:color="FFFFFF" w:fill="auto"/>
          </w:tcPr>
          <w:p w14:paraId="2367E935" w14:textId="77777777" w:rsidR="00773A4F" w:rsidRPr="00152F3B" w:rsidRDefault="00773A4F" w:rsidP="00773A4F">
            <w:pPr>
              <w:pStyle w:val="TAL"/>
              <w:rPr>
                <w:sz w:val="16"/>
                <w:szCs w:val="16"/>
              </w:rPr>
            </w:pPr>
          </w:p>
        </w:tc>
        <w:tc>
          <w:tcPr>
            <w:tcW w:w="425" w:type="dxa"/>
            <w:shd w:val="solid" w:color="FFFFFF" w:fill="auto"/>
          </w:tcPr>
          <w:p w14:paraId="646A536E" w14:textId="79DFFB0C"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E0F9BDB" w14:textId="29C684D4" w:rsidR="00773A4F" w:rsidRPr="00152F3B" w:rsidRDefault="00773A4F" w:rsidP="00773A4F">
            <w:pPr>
              <w:pStyle w:val="TAL"/>
              <w:rPr>
                <w:sz w:val="16"/>
                <w:szCs w:val="16"/>
              </w:rPr>
            </w:pPr>
            <w:r w:rsidRPr="00152F3B">
              <w:rPr>
                <w:sz w:val="16"/>
                <w:szCs w:val="16"/>
              </w:rPr>
              <w:t>Output power for NS_38, NS_40, and NS_41</w:t>
            </w:r>
          </w:p>
        </w:tc>
        <w:tc>
          <w:tcPr>
            <w:tcW w:w="708" w:type="dxa"/>
            <w:shd w:val="solid" w:color="FFFFFF" w:fill="auto"/>
          </w:tcPr>
          <w:p w14:paraId="17DB1081" w14:textId="27046109" w:rsidR="00773A4F" w:rsidRDefault="00773A4F" w:rsidP="00773A4F">
            <w:pPr>
              <w:pStyle w:val="TAL"/>
              <w:rPr>
                <w:sz w:val="16"/>
                <w:szCs w:val="16"/>
              </w:rPr>
            </w:pPr>
            <w:r w:rsidRPr="00A634EC">
              <w:rPr>
                <w:sz w:val="16"/>
                <w:szCs w:val="16"/>
              </w:rPr>
              <w:t>15.21.0</w:t>
            </w:r>
          </w:p>
        </w:tc>
      </w:tr>
      <w:tr w:rsidR="00773A4F" w:rsidRPr="00495FE7" w14:paraId="61BE3B75" w14:textId="77777777" w:rsidTr="00F31CD1">
        <w:trPr>
          <w:jc w:val="center"/>
        </w:trPr>
        <w:tc>
          <w:tcPr>
            <w:tcW w:w="800" w:type="dxa"/>
            <w:shd w:val="solid" w:color="FFFFFF" w:fill="auto"/>
          </w:tcPr>
          <w:p w14:paraId="3C11DBFD" w14:textId="4CE46EEA" w:rsidR="00773A4F" w:rsidRDefault="00773A4F" w:rsidP="00773A4F">
            <w:pPr>
              <w:pStyle w:val="TAL"/>
              <w:rPr>
                <w:sz w:val="16"/>
                <w:szCs w:val="16"/>
              </w:rPr>
            </w:pPr>
            <w:r>
              <w:rPr>
                <w:sz w:val="16"/>
                <w:szCs w:val="16"/>
              </w:rPr>
              <w:t>2023-03</w:t>
            </w:r>
          </w:p>
        </w:tc>
        <w:tc>
          <w:tcPr>
            <w:tcW w:w="800" w:type="dxa"/>
            <w:shd w:val="solid" w:color="FFFFFF" w:fill="auto"/>
          </w:tcPr>
          <w:p w14:paraId="143141E5" w14:textId="727FD694" w:rsidR="00773A4F" w:rsidRDefault="00773A4F" w:rsidP="00773A4F">
            <w:pPr>
              <w:pStyle w:val="TAL"/>
              <w:rPr>
                <w:sz w:val="14"/>
                <w:szCs w:val="14"/>
              </w:rPr>
            </w:pPr>
            <w:r>
              <w:rPr>
                <w:sz w:val="14"/>
                <w:szCs w:val="14"/>
              </w:rPr>
              <w:t>RAN#99</w:t>
            </w:r>
          </w:p>
        </w:tc>
        <w:tc>
          <w:tcPr>
            <w:tcW w:w="944" w:type="dxa"/>
            <w:shd w:val="solid" w:color="FFFFFF" w:fill="auto"/>
          </w:tcPr>
          <w:p w14:paraId="40B99E85" w14:textId="028086F4"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2C03343A" w14:textId="20AEF977" w:rsidR="00773A4F" w:rsidRPr="00152F3B" w:rsidRDefault="00773A4F" w:rsidP="00773A4F">
            <w:pPr>
              <w:pStyle w:val="TAL"/>
              <w:rPr>
                <w:sz w:val="16"/>
                <w:szCs w:val="16"/>
              </w:rPr>
            </w:pPr>
            <w:r w:rsidRPr="00152F3B">
              <w:rPr>
                <w:sz w:val="16"/>
                <w:szCs w:val="16"/>
              </w:rPr>
              <w:t>1468</w:t>
            </w:r>
          </w:p>
        </w:tc>
        <w:tc>
          <w:tcPr>
            <w:tcW w:w="425" w:type="dxa"/>
            <w:shd w:val="solid" w:color="FFFFFF" w:fill="auto"/>
          </w:tcPr>
          <w:p w14:paraId="11F75BBB" w14:textId="77777777" w:rsidR="00773A4F" w:rsidRPr="00152F3B" w:rsidRDefault="00773A4F" w:rsidP="00773A4F">
            <w:pPr>
              <w:pStyle w:val="TAL"/>
              <w:rPr>
                <w:sz w:val="16"/>
                <w:szCs w:val="16"/>
              </w:rPr>
            </w:pPr>
          </w:p>
        </w:tc>
        <w:tc>
          <w:tcPr>
            <w:tcW w:w="425" w:type="dxa"/>
            <w:shd w:val="solid" w:color="FFFFFF" w:fill="auto"/>
          </w:tcPr>
          <w:p w14:paraId="5986D36C" w14:textId="73A518A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469C2CF" w14:textId="3FE278B4" w:rsidR="00773A4F" w:rsidRPr="00152F3B" w:rsidRDefault="00773A4F" w:rsidP="00773A4F">
            <w:pPr>
              <w:pStyle w:val="TAL"/>
              <w:rPr>
                <w:sz w:val="16"/>
                <w:szCs w:val="16"/>
              </w:rPr>
            </w:pPr>
            <w:r w:rsidRPr="00152F3B">
              <w:rPr>
                <w:sz w:val="16"/>
                <w:szCs w:val="16"/>
              </w:rPr>
              <w:t>CR to TS 38.101-1 Rel-15 Minimum guardband</w:t>
            </w:r>
          </w:p>
        </w:tc>
        <w:tc>
          <w:tcPr>
            <w:tcW w:w="708" w:type="dxa"/>
            <w:shd w:val="solid" w:color="FFFFFF" w:fill="auto"/>
          </w:tcPr>
          <w:p w14:paraId="08633A3F" w14:textId="6E0B7101" w:rsidR="00773A4F" w:rsidRDefault="00773A4F" w:rsidP="00773A4F">
            <w:pPr>
              <w:pStyle w:val="TAL"/>
              <w:rPr>
                <w:sz w:val="16"/>
                <w:szCs w:val="16"/>
              </w:rPr>
            </w:pPr>
            <w:r w:rsidRPr="00A634EC">
              <w:rPr>
                <w:sz w:val="16"/>
                <w:szCs w:val="16"/>
              </w:rPr>
              <w:t>15.21.0</w:t>
            </w:r>
          </w:p>
        </w:tc>
      </w:tr>
      <w:bookmarkEnd w:id="12"/>
    </w:tbl>
    <w:p w14:paraId="5261C643" w14:textId="77777777" w:rsidR="001E41F3" w:rsidRPr="00495FE7" w:rsidRDefault="001E41F3" w:rsidP="000E530E">
      <w:pPr>
        <w:rPr>
          <w:noProof/>
        </w:rPr>
      </w:pPr>
    </w:p>
    <w:sectPr w:rsidR="001E41F3" w:rsidRPr="00495FE7"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4C96B" w14:textId="77777777" w:rsidR="00D30701" w:rsidRDefault="00D30701">
      <w:r>
        <w:separator/>
      </w:r>
    </w:p>
  </w:endnote>
  <w:endnote w:type="continuationSeparator" w:id="0">
    <w:p w14:paraId="5AD99A1F" w14:textId="77777777" w:rsidR="00D30701" w:rsidRDefault="00D30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4C413" w14:textId="77777777" w:rsidR="00C10E25" w:rsidRDefault="00C10E25">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E0CA" w14:textId="77777777" w:rsidR="00E716B6" w:rsidRDefault="00E716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B793B" w14:textId="77777777" w:rsidR="00E716B6" w:rsidRDefault="00E716B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2B22C" w14:textId="77777777" w:rsidR="00E716B6" w:rsidRDefault="00E71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9663E" w14:textId="77777777" w:rsidR="00D30701" w:rsidRDefault="00D30701">
      <w:r>
        <w:separator/>
      </w:r>
    </w:p>
  </w:footnote>
  <w:footnote w:type="continuationSeparator" w:id="0">
    <w:p w14:paraId="3ECF6E3B" w14:textId="77777777" w:rsidR="00D30701" w:rsidRDefault="00D30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1B145538" w:rsidR="00196E59" w:rsidRPr="006B1055" w:rsidRDefault="00196E59" w:rsidP="00196E59">
    <w:pPr>
      <w:pStyle w:val="Header"/>
      <w:framePr w:wrap="auto" w:vAnchor="text" w:hAnchor="margin" w:xAlign="right" w:y="1"/>
      <w:widowControl/>
    </w:pPr>
    <w:r>
      <w:t>3GPP TS 38.101-1 V15.</w:t>
    </w:r>
    <w:r w:rsidR="00C751F6">
      <w:t>2</w:t>
    </w:r>
    <w:r w:rsidR="0059697B">
      <w:t>1</w:t>
    </w:r>
    <w:r>
      <w:t>.0 (202</w:t>
    </w:r>
    <w:r w:rsidR="0059697B">
      <w:t>3</w:t>
    </w:r>
    <w:r>
      <w:t>-</w:t>
    </w:r>
    <w:r w:rsidR="0059697B">
      <w:t>03</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Classification_Textbox" o:spid="_x0000_s1142"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143"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40B70" w14:textId="77777777" w:rsidR="00E716B6" w:rsidRDefault="00E716B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AB88" w14:textId="77777777" w:rsidR="00E716B6" w:rsidRDefault="00E716B6">
    <w:pPr>
      <w:pStyle w:val="Header"/>
    </w:pPr>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144"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145"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96774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2443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578141">
    <w:abstractNumId w:val="8"/>
  </w:num>
  <w:num w:numId="4" w16cid:durableId="588394767">
    <w:abstractNumId w:val="46"/>
  </w:num>
  <w:num w:numId="5" w16cid:durableId="276372625">
    <w:abstractNumId w:val="39"/>
  </w:num>
  <w:num w:numId="6" w16cid:durableId="1732465091">
    <w:abstractNumId w:val="30"/>
  </w:num>
  <w:num w:numId="7" w16cid:durableId="1916742955">
    <w:abstractNumId w:val="14"/>
  </w:num>
  <w:num w:numId="8" w16cid:durableId="1942105291">
    <w:abstractNumId w:val="24"/>
  </w:num>
  <w:num w:numId="9" w16cid:durableId="1609509106">
    <w:abstractNumId w:val="47"/>
  </w:num>
  <w:num w:numId="10" w16cid:durableId="2067534366">
    <w:abstractNumId w:val="13"/>
  </w:num>
  <w:num w:numId="11" w16cid:durableId="1609653195">
    <w:abstractNumId w:val="36"/>
  </w:num>
  <w:num w:numId="12" w16cid:durableId="431710485">
    <w:abstractNumId w:val="28"/>
  </w:num>
  <w:num w:numId="13" w16cid:durableId="684089960">
    <w:abstractNumId w:val="6"/>
  </w:num>
  <w:num w:numId="14" w16cid:durableId="650714034">
    <w:abstractNumId w:val="4"/>
  </w:num>
  <w:num w:numId="15" w16cid:durableId="1036545324">
    <w:abstractNumId w:val="3"/>
  </w:num>
  <w:num w:numId="16" w16cid:durableId="1561557376">
    <w:abstractNumId w:val="2"/>
  </w:num>
  <w:num w:numId="17" w16cid:durableId="1272736024">
    <w:abstractNumId w:val="1"/>
  </w:num>
  <w:num w:numId="18" w16cid:durableId="406074879">
    <w:abstractNumId w:val="5"/>
  </w:num>
  <w:num w:numId="19" w16cid:durableId="2106536312">
    <w:abstractNumId w:val="0"/>
  </w:num>
  <w:num w:numId="20" w16cid:durableId="1816796534">
    <w:abstractNumId w:val="22"/>
  </w:num>
  <w:num w:numId="21" w16cid:durableId="147673770">
    <w:abstractNumId w:val="42"/>
  </w:num>
  <w:num w:numId="22" w16cid:durableId="1845506753">
    <w:abstractNumId w:val="32"/>
  </w:num>
  <w:num w:numId="23" w16cid:durableId="1801026276">
    <w:abstractNumId w:val="37"/>
  </w:num>
  <w:num w:numId="24" w16cid:durableId="1129972802">
    <w:abstractNumId w:val="21"/>
  </w:num>
  <w:num w:numId="25" w16cid:durableId="1682732728">
    <w:abstractNumId w:val="11"/>
  </w:num>
  <w:num w:numId="26" w16cid:durableId="1904028610">
    <w:abstractNumId w:val="18"/>
  </w:num>
  <w:num w:numId="27" w16cid:durableId="1533961588">
    <w:abstractNumId w:val="33"/>
  </w:num>
  <w:num w:numId="28" w16cid:durableId="191963700">
    <w:abstractNumId w:val="44"/>
  </w:num>
  <w:num w:numId="29" w16cid:durableId="448551673">
    <w:abstractNumId w:val="29"/>
  </w:num>
  <w:num w:numId="30" w16cid:durableId="1477721030">
    <w:abstractNumId w:val="10"/>
  </w:num>
  <w:num w:numId="31" w16cid:durableId="1860004950">
    <w:abstractNumId w:val="31"/>
  </w:num>
  <w:num w:numId="32" w16cid:durableId="874465670">
    <w:abstractNumId w:val="20"/>
  </w:num>
  <w:num w:numId="33" w16cid:durableId="148059708">
    <w:abstractNumId w:val="27"/>
  </w:num>
  <w:num w:numId="34" w16cid:durableId="1318534517">
    <w:abstractNumId w:val="43"/>
  </w:num>
  <w:num w:numId="35" w16cid:durableId="1140729822">
    <w:abstractNumId w:val="45"/>
  </w:num>
  <w:num w:numId="36" w16cid:durableId="235093543">
    <w:abstractNumId w:val="48"/>
  </w:num>
  <w:num w:numId="37" w16cid:durableId="17241217">
    <w:abstractNumId w:val="19"/>
  </w:num>
  <w:num w:numId="38" w16cid:durableId="235289661">
    <w:abstractNumId w:val="15"/>
  </w:num>
  <w:num w:numId="39" w16cid:durableId="519589765">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93364938">
    <w:abstractNumId w:val="23"/>
  </w:num>
  <w:num w:numId="41" w16cid:durableId="1894538723">
    <w:abstractNumId w:val="41"/>
  </w:num>
  <w:num w:numId="42" w16cid:durableId="1351832421">
    <w:abstractNumId w:val="12"/>
  </w:num>
  <w:num w:numId="43" w16cid:durableId="367755089">
    <w:abstractNumId w:val="50"/>
  </w:num>
  <w:num w:numId="44" w16cid:durableId="1305546325">
    <w:abstractNumId w:val="38"/>
  </w:num>
  <w:num w:numId="45" w16cid:durableId="1541626299">
    <w:abstractNumId w:val="40"/>
  </w:num>
  <w:num w:numId="46" w16cid:durableId="347370454">
    <w:abstractNumId w:val="34"/>
  </w:num>
  <w:num w:numId="47" w16cid:durableId="1510366926">
    <w:abstractNumId w:val="9"/>
  </w:num>
  <w:num w:numId="48" w16cid:durableId="732510140">
    <w:abstractNumId w:val="25"/>
  </w:num>
  <w:num w:numId="49" w16cid:durableId="1775050799">
    <w:abstractNumId w:val="26"/>
  </w:num>
  <w:num w:numId="50" w16cid:durableId="21324801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0343807">
    <w:abstractNumId w:val="49"/>
  </w:num>
  <w:num w:numId="52" w16cid:durableId="1517036509">
    <w:abstractNumId w:val="35"/>
  </w:num>
  <w:num w:numId="53" w16cid:durableId="1607730085">
    <w:abstractNumId w:val="17"/>
  </w:num>
  <w:num w:numId="54" w16cid:durableId="2082173453">
    <w:abstractNumId w:val="24"/>
  </w:num>
  <w:num w:numId="55" w16cid:durableId="1497500154">
    <w:abstractNumId w:val="47"/>
  </w:num>
  <w:num w:numId="56" w16cid:durableId="1638952015">
    <w:abstractNumId w:val="13"/>
  </w:num>
  <w:num w:numId="57" w16cid:durableId="1403018044">
    <w:abstractNumId w:val="36"/>
  </w:num>
  <w:num w:numId="58" w16cid:durableId="1195075882">
    <w:abstractNumId w:val="28"/>
  </w:num>
  <w:num w:numId="59" w16cid:durableId="1680502074">
    <w:abstractNumId w:val="45"/>
  </w:num>
  <w:num w:numId="60" w16cid:durableId="1123888826">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0CE9"/>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2F3B"/>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5A4"/>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71E4"/>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9697B"/>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1E95"/>
    <w:rsid w:val="00762F31"/>
    <w:rsid w:val="00762F5A"/>
    <w:rsid w:val="00763B62"/>
    <w:rsid w:val="00764BD2"/>
    <w:rsid w:val="00764F6B"/>
    <w:rsid w:val="007656EF"/>
    <w:rsid w:val="00765777"/>
    <w:rsid w:val="00766656"/>
    <w:rsid w:val="00773A4F"/>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3F9C"/>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DD0"/>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6D5E"/>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AF5317"/>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34D2"/>
    <w:rsid w:val="00B65A70"/>
    <w:rsid w:val="00B67821"/>
    <w:rsid w:val="00B67B97"/>
    <w:rsid w:val="00B71ADF"/>
    <w:rsid w:val="00B72399"/>
    <w:rsid w:val="00B72D87"/>
    <w:rsid w:val="00B738E7"/>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4BD7"/>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4CE2"/>
    <w:rsid w:val="00D17165"/>
    <w:rsid w:val="00D20F86"/>
    <w:rsid w:val="00D21CE1"/>
    <w:rsid w:val="00D22446"/>
    <w:rsid w:val="00D24576"/>
    <w:rsid w:val="00D24D08"/>
    <w:rsid w:val="00D251C4"/>
    <w:rsid w:val="00D30701"/>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6F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NoSpacingChar">
    <w:name w:val="No Spacing Char"/>
    <w:basedOn w:val="DefaultParagraphFont"/>
    <w:link w:val="NoSpacing"/>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6.bin"/><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5.wmf"/><Relationship Id="rId138" Type="http://schemas.openxmlformats.org/officeDocument/2006/relationships/image" Target="media/image43.wmf"/><Relationship Id="rId159" Type="http://schemas.openxmlformats.org/officeDocument/2006/relationships/oleObject" Target="embeddings/oleObject88.bin"/><Relationship Id="rId170" Type="http://schemas.openxmlformats.org/officeDocument/2006/relationships/image" Target="media/image56.wmf"/><Relationship Id="rId191" Type="http://schemas.openxmlformats.org/officeDocument/2006/relationships/image" Target="media/image63.wmf"/><Relationship Id="rId196" Type="http://schemas.openxmlformats.org/officeDocument/2006/relationships/footer" Target="footer4.xml"/><Relationship Id="rId200" Type="http://schemas.openxmlformats.org/officeDocument/2006/relationships/image" Target="media/image65.emf"/><Relationship Id="rId16" Type="http://schemas.openxmlformats.org/officeDocument/2006/relationships/oleObject" Target="embeddings/oleObject2.bin"/><Relationship Id="rId107" Type="http://schemas.openxmlformats.org/officeDocument/2006/relationships/oleObject" Target="embeddings/oleObject55.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wmf"/><Relationship Id="rId53" Type="http://schemas.openxmlformats.org/officeDocument/2006/relationships/oleObject" Target="embeddings/oleObject24.bin"/><Relationship Id="rId58" Type="http://schemas.openxmlformats.org/officeDocument/2006/relationships/image" Target="media/image12.wmf"/><Relationship Id="rId74" Type="http://schemas.openxmlformats.org/officeDocument/2006/relationships/image" Target="media/image20.wmf"/><Relationship Id="rId79" Type="http://schemas.openxmlformats.org/officeDocument/2006/relationships/oleObject" Target="embeddings/oleObject37.bin"/><Relationship Id="rId102" Type="http://schemas.openxmlformats.org/officeDocument/2006/relationships/image" Target="media/image32.wmf"/><Relationship Id="rId123" Type="http://schemas.openxmlformats.org/officeDocument/2006/relationships/oleObject" Target="embeddings/oleObject66.bin"/><Relationship Id="rId128" Type="http://schemas.openxmlformats.org/officeDocument/2006/relationships/image" Target="media/image38.wmf"/><Relationship Id="rId144" Type="http://schemas.openxmlformats.org/officeDocument/2006/relationships/image" Target="media/image44.wmf"/><Relationship Id="rId149" Type="http://schemas.openxmlformats.org/officeDocument/2006/relationships/oleObject" Target="embeddings/oleObject83.bin"/><Relationship Id="rId5" Type="http://schemas.openxmlformats.org/officeDocument/2006/relationships/customXml" Target="../customXml/item4.xml"/><Relationship Id="rId90" Type="http://schemas.openxmlformats.org/officeDocument/2006/relationships/oleObject" Target="embeddings/oleObject43.bin"/><Relationship Id="rId95" Type="http://schemas.openxmlformats.org/officeDocument/2006/relationships/image" Target="media/image30.wmf"/><Relationship Id="rId160" Type="http://schemas.openxmlformats.org/officeDocument/2006/relationships/image" Target="media/image52.wmf"/><Relationship Id="rId165" Type="http://schemas.openxmlformats.org/officeDocument/2006/relationships/oleObject" Target="embeddings/oleObject91.bin"/><Relationship Id="rId181" Type="http://schemas.openxmlformats.org/officeDocument/2006/relationships/image" Target="media/image59.wmf"/><Relationship Id="rId186" Type="http://schemas.openxmlformats.org/officeDocument/2006/relationships/oleObject" Target="embeddings/oleObject105.bin"/><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image" Target="media/image5.wmf"/><Relationship Id="rId48" Type="http://schemas.openxmlformats.org/officeDocument/2006/relationships/oleObject" Target="embeddings/oleObject21.bin"/><Relationship Id="rId64" Type="http://schemas.openxmlformats.org/officeDocument/2006/relationships/image" Target="media/image15.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image" Target="media/image37.wmf"/><Relationship Id="rId134" Type="http://schemas.openxmlformats.org/officeDocument/2006/relationships/image" Target="media/image41.wmf"/><Relationship Id="rId139" Type="http://schemas.openxmlformats.org/officeDocument/2006/relationships/oleObject" Target="embeddings/oleObject76.bin"/><Relationship Id="rId80" Type="http://schemas.openxmlformats.org/officeDocument/2006/relationships/image" Target="media/image23.wmf"/><Relationship Id="rId85" Type="http://schemas.openxmlformats.org/officeDocument/2006/relationships/oleObject" Target="embeddings/oleObject40.bin"/><Relationship Id="rId150" Type="http://schemas.openxmlformats.org/officeDocument/2006/relationships/image" Target="media/image47.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1.bin"/><Relationship Id="rId108" Type="http://schemas.openxmlformats.org/officeDocument/2006/relationships/image" Target="media/image33.wmf"/><Relationship Id="rId124" Type="http://schemas.openxmlformats.org/officeDocument/2006/relationships/oleObject" Target="embeddings/oleObject67.bin"/><Relationship Id="rId129" Type="http://schemas.openxmlformats.org/officeDocument/2006/relationships/oleObject" Target="embeddings/oleObject71.bin"/><Relationship Id="rId54" Type="http://schemas.openxmlformats.org/officeDocument/2006/relationships/image" Target="media/image10.wmf"/><Relationship Id="rId70" Type="http://schemas.openxmlformats.org/officeDocument/2006/relationships/image" Target="media/image18.wmf"/><Relationship Id="rId75" Type="http://schemas.openxmlformats.org/officeDocument/2006/relationships/oleObject" Target="embeddings/oleObject35.bin"/><Relationship Id="rId91" Type="http://schemas.openxmlformats.org/officeDocument/2006/relationships/image" Target="media/image28.wmf"/><Relationship Id="rId96" Type="http://schemas.openxmlformats.org/officeDocument/2006/relationships/oleObject" Target="embeddings/oleObject46.bin"/><Relationship Id="rId140" Type="http://schemas.openxmlformats.org/officeDocument/2006/relationships/oleObject" Target="embeddings/oleObject77.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5.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2.bin"/><Relationship Id="rId114" Type="http://schemas.openxmlformats.org/officeDocument/2006/relationships/image" Target="media/image35.wmf"/><Relationship Id="rId119" Type="http://schemas.openxmlformats.org/officeDocument/2006/relationships/oleObject" Target="embeddings/oleObject62.bin"/><Relationship Id="rId44" Type="http://schemas.openxmlformats.org/officeDocument/2006/relationships/oleObject" Target="embeddings/oleObject19.bin"/><Relationship Id="rId60" Type="http://schemas.openxmlformats.org/officeDocument/2006/relationships/image" Target="media/image13.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26.wmf"/><Relationship Id="rId130" Type="http://schemas.openxmlformats.org/officeDocument/2006/relationships/image" Target="media/image39.wmf"/><Relationship Id="rId135" Type="http://schemas.openxmlformats.org/officeDocument/2006/relationships/oleObject" Target="embeddings/oleObject74.bin"/><Relationship Id="rId151" Type="http://schemas.openxmlformats.org/officeDocument/2006/relationships/oleObject" Target="embeddings/oleObject84.bin"/><Relationship Id="rId156" Type="http://schemas.openxmlformats.org/officeDocument/2006/relationships/image" Target="media/image50.wmf"/><Relationship Id="rId177" Type="http://schemas.openxmlformats.org/officeDocument/2006/relationships/oleObject" Target="embeddings/oleObject99.bin"/><Relationship Id="rId198" Type="http://schemas.openxmlformats.org/officeDocument/2006/relationships/header" Target="header9.xml"/><Relationship Id="rId172" Type="http://schemas.openxmlformats.org/officeDocument/2006/relationships/image" Target="media/image57.wmf"/><Relationship Id="rId193" Type="http://schemas.openxmlformats.org/officeDocument/2006/relationships/image" Target="media/image64.png"/><Relationship Id="rId202" Type="http://schemas.openxmlformats.org/officeDocument/2006/relationships/fontTable" Target="fontTable.xml"/><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image" Target="media/image3.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image" Target="media/image8.wmf"/><Relationship Id="rId55" Type="http://schemas.openxmlformats.org/officeDocument/2006/relationships/oleObject" Target="embeddings/oleObject25.bin"/><Relationship Id="rId76" Type="http://schemas.openxmlformats.org/officeDocument/2006/relationships/image" Target="media/image21.wmf"/><Relationship Id="rId97" Type="http://schemas.openxmlformats.org/officeDocument/2006/relationships/oleObject" Target="embeddings/oleObject47.bin"/><Relationship Id="rId104" Type="http://schemas.openxmlformats.org/officeDocument/2006/relationships/oleObject" Target="embeddings/oleObject52.bin"/><Relationship Id="rId120" Type="http://schemas.openxmlformats.org/officeDocument/2006/relationships/oleObject" Target="embeddings/oleObject63.bin"/><Relationship Id="rId125" Type="http://schemas.openxmlformats.org/officeDocument/2006/relationships/oleObject" Target="embeddings/oleObject68.bin"/><Relationship Id="rId141" Type="http://schemas.openxmlformats.org/officeDocument/2006/relationships/oleObject" Target="embeddings/oleObject78.bin"/><Relationship Id="rId146" Type="http://schemas.openxmlformats.org/officeDocument/2006/relationships/image" Target="media/image45.wmf"/><Relationship Id="rId167" Type="http://schemas.openxmlformats.org/officeDocument/2006/relationships/oleObject" Target="embeddings/oleObject92.bin"/><Relationship Id="rId188" Type="http://schemas.openxmlformats.org/officeDocument/2006/relationships/image" Target="media/image62.wmf"/><Relationship Id="rId7" Type="http://schemas.openxmlformats.org/officeDocument/2006/relationships/styles" Target="styl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3.wmf"/><Relationship Id="rId183" Type="http://schemas.openxmlformats.org/officeDocument/2006/relationships/image" Target="media/image60.wmf"/><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6.wmf"/><Relationship Id="rId66" Type="http://schemas.openxmlformats.org/officeDocument/2006/relationships/image" Target="media/image16.wmf"/><Relationship Id="rId87" Type="http://schemas.openxmlformats.org/officeDocument/2006/relationships/oleObject" Target="embeddings/oleObject41.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2.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8.bin"/><Relationship Id="rId82" Type="http://schemas.openxmlformats.org/officeDocument/2006/relationships/image" Target="media/image24.wmf"/><Relationship Id="rId152" Type="http://schemas.openxmlformats.org/officeDocument/2006/relationships/image" Target="media/image48.wmf"/><Relationship Id="rId173" Type="http://schemas.openxmlformats.org/officeDocument/2006/relationships/oleObject" Target="embeddings/oleObject96.bin"/><Relationship Id="rId194" Type="http://schemas.openxmlformats.org/officeDocument/2006/relationships/header" Target="header7.xml"/><Relationship Id="rId199" Type="http://schemas.openxmlformats.org/officeDocument/2006/relationships/footer" Target="footer6.xml"/><Relationship Id="rId203"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image" Target="media/image11.wmf"/><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oleObject" Target="embeddings/oleObject53.bin"/><Relationship Id="rId126" Type="http://schemas.openxmlformats.org/officeDocument/2006/relationships/oleObject" Target="embeddings/oleObject69.bin"/><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settings" Target="settings.xml"/><Relationship Id="rId51" Type="http://schemas.openxmlformats.org/officeDocument/2006/relationships/oleObject" Target="embeddings/oleObject23.bin"/><Relationship Id="rId72" Type="http://schemas.openxmlformats.org/officeDocument/2006/relationships/image" Target="media/image19.wmf"/><Relationship Id="rId93" Type="http://schemas.openxmlformats.org/officeDocument/2006/relationships/image" Target="media/image29.wmf"/><Relationship Id="rId98" Type="http://schemas.openxmlformats.org/officeDocument/2006/relationships/image" Target="media/image31.wmf"/><Relationship Id="rId121" Type="http://schemas.openxmlformats.org/officeDocument/2006/relationships/oleObject" Target="embeddings/oleObject64.bin"/><Relationship Id="rId142" Type="http://schemas.openxmlformats.org/officeDocument/2006/relationships/oleObject" Target="embeddings/oleObject79.bin"/><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6.wmf"/><Relationship Id="rId137" Type="http://schemas.openxmlformats.org/officeDocument/2006/relationships/oleObject" Target="embeddings/oleObject75.bin"/><Relationship Id="rId158" Type="http://schemas.openxmlformats.org/officeDocument/2006/relationships/image" Target="media/image51.wmf"/><Relationship Id="rId20" Type="http://schemas.openxmlformats.org/officeDocument/2006/relationships/oleObject" Target="embeddings/oleObject5.bin"/><Relationship Id="rId41" Type="http://schemas.openxmlformats.org/officeDocument/2006/relationships/image" Target="media/image4.wmf"/><Relationship Id="rId62" Type="http://schemas.openxmlformats.org/officeDocument/2006/relationships/image" Target="media/image14.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0.wmf"/><Relationship Id="rId153" Type="http://schemas.openxmlformats.org/officeDocument/2006/relationships/oleObject" Target="embeddings/oleObject85.bin"/><Relationship Id="rId174" Type="http://schemas.openxmlformats.org/officeDocument/2006/relationships/image" Target="media/image58.wmf"/><Relationship Id="rId179" Type="http://schemas.openxmlformats.org/officeDocument/2006/relationships/oleObject" Target="embeddings/oleObject101.bin"/><Relationship Id="rId195" Type="http://schemas.openxmlformats.org/officeDocument/2006/relationships/header" Target="header8.xml"/><Relationship Id="rId190" Type="http://schemas.openxmlformats.org/officeDocument/2006/relationships/oleObject" Target="embeddings/oleObject108.bin"/><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oleObject" Target="embeddings/oleObject26.bin"/><Relationship Id="rId106" Type="http://schemas.openxmlformats.org/officeDocument/2006/relationships/oleObject" Target="embeddings/oleObject54.bin"/><Relationship Id="rId127" Type="http://schemas.openxmlformats.org/officeDocument/2006/relationships/oleObject" Target="embeddings/oleObject70.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image" Target="media/image9.wmf"/><Relationship Id="rId73" Type="http://schemas.openxmlformats.org/officeDocument/2006/relationships/oleObject" Target="embeddings/oleObject34.bin"/><Relationship Id="rId78" Type="http://schemas.openxmlformats.org/officeDocument/2006/relationships/image" Target="media/image22.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oleObject" Target="embeddings/oleObject65.bin"/><Relationship Id="rId143" Type="http://schemas.openxmlformats.org/officeDocument/2006/relationships/oleObject" Target="embeddings/oleObject80.bin"/><Relationship Id="rId148" Type="http://schemas.openxmlformats.org/officeDocument/2006/relationships/image" Target="media/image46.wmf"/><Relationship Id="rId164" Type="http://schemas.openxmlformats.org/officeDocument/2006/relationships/image" Target="media/image54.wmf"/><Relationship Id="rId169" Type="http://schemas.openxmlformats.org/officeDocument/2006/relationships/oleObject" Target="embeddings/oleObject94.bin"/><Relationship Id="rId185" Type="http://schemas.openxmlformats.org/officeDocument/2006/relationships/image" Target="media/image61.wmf"/><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2.bin"/><Relationship Id="rId26" Type="http://schemas.openxmlformats.org/officeDocument/2006/relationships/oleObject" Target="embeddings/oleObject8.bin"/><Relationship Id="rId47" Type="http://schemas.openxmlformats.org/officeDocument/2006/relationships/image" Target="media/image7.wmf"/><Relationship Id="rId68" Type="http://schemas.openxmlformats.org/officeDocument/2006/relationships/image" Target="media/image17.wmf"/><Relationship Id="rId89" Type="http://schemas.openxmlformats.org/officeDocument/2006/relationships/image" Target="media/image27.wmf"/><Relationship Id="rId112" Type="http://schemas.openxmlformats.org/officeDocument/2006/relationships/image" Target="media/image34.wmf"/><Relationship Id="rId133" Type="http://schemas.openxmlformats.org/officeDocument/2006/relationships/oleObject" Target="embeddings/oleObject73.bin"/><Relationship Id="rId154" Type="http://schemas.openxmlformats.org/officeDocument/2006/relationships/image" Target="media/image49.wmf"/><Relationship Id="rId175" Type="http://schemas.openxmlformats.org/officeDocument/2006/relationships/oleObject" Target="embeddings/oleObject9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3.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2C427B-047D-4576-B234-A2F18DF3C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72</Pages>
  <Words>21406</Words>
  <Characters>122018</Characters>
  <Application>Microsoft Office Word</Application>
  <DocSecurity>0</DocSecurity>
  <Lines>1016</Lines>
  <Paragraphs>286</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143138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42</cp:revision>
  <cp:lastPrinted>2019-04-09T04:35:00Z</cp:lastPrinted>
  <dcterms:created xsi:type="dcterms:W3CDTF">2021-12-22T15:41:00Z</dcterms:created>
  <dcterms:modified xsi:type="dcterms:W3CDTF">2023-04-06T19:33:00Z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