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E14EB71"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8F1BFB">
              <w:t>3</w:t>
            </w:r>
            <w:r w:rsidRPr="00090C64">
              <w:t>.</w:t>
            </w:r>
            <w:bookmarkEnd w:id="3"/>
            <w:r w:rsidR="00D57C09" w:rsidRPr="00090C64">
              <w:t>0</w:t>
            </w:r>
            <w:r w:rsidRPr="00090C64">
              <w:t xml:space="preserve"> </w:t>
            </w:r>
            <w:r w:rsidRPr="00090C64">
              <w:rPr>
                <w:sz w:val="32"/>
              </w:rPr>
              <w:t>(</w:t>
            </w:r>
            <w:bookmarkStart w:id="4" w:name="issueDate"/>
            <w:r w:rsidR="004527F9" w:rsidRPr="00090C64">
              <w:rPr>
                <w:sz w:val="32"/>
              </w:rPr>
              <w:t>202</w:t>
            </w:r>
            <w:r w:rsidR="004527F9">
              <w:rPr>
                <w:sz w:val="32"/>
              </w:rPr>
              <w:t>3</w:t>
            </w:r>
            <w:r w:rsidRPr="00090C64">
              <w:rPr>
                <w:sz w:val="32"/>
              </w:rPr>
              <w:t>-</w:t>
            </w:r>
            <w:bookmarkEnd w:id="4"/>
            <w:r w:rsidR="008F1BFB">
              <w:rPr>
                <w:sz w:val="32"/>
              </w:rPr>
              <w:t>09</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57425327"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5EB6060" w:rsidR="00E16509" w:rsidRPr="00090C64" w:rsidRDefault="00E16509" w:rsidP="00133525">
            <w:pPr>
              <w:pStyle w:val="FP"/>
              <w:jc w:val="center"/>
              <w:rPr>
                <w:noProof/>
                <w:sz w:val="18"/>
              </w:rPr>
            </w:pPr>
            <w:r w:rsidRPr="00090C64">
              <w:rPr>
                <w:noProof/>
                <w:sz w:val="18"/>
              </w:rPr>
              <w:t xml:space="preserve">© </w:t>
            </w:r>
            <w:r w:rsidR="004527F9" w:rsidRPr="00090C64">
              <w:rPr>
                <w:noProof/>
                <w:sz w:val="18"/>
              </w:rPr>
              <w:t>202</w:t>
            </w:r>
            <w:r w:rsidR="004527F9">
              <w:rPr>
                <w:noProof/>
                <w:sz w:val="18"/>
              </w:rPr>
              <w:t>3</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6762739C" w14:textId="61C5FC94" w:rsidR="008F683E" w:rsidRDefault="008F683E">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_Toc145111161 \h </w:instrText>
      </w:r>
      <w:r>
        <w:fldChar w:fldCharType="separate"/>
      </w:r>
      <w:r>
        <w:t>22</w:t>
      </w:r>
      <w:r>
        <w:fldChar w:fldCharType="end"/>
      </w:r>
    </w:p>
    <w:p w14:paraId="46FA0B1A" w14:textId="25397D9A" w:rsidR="008F683E" w:rsidRDefault="008F683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_Toc145111162 \h </w:instrText>
      </w:r>
      <w:r>
        <w:fldChar w:fldCharType="separate"/>
      </w:r>
      <w:r>
        <w:t>24</w:t>
      </w:r>
      <w:r>
        <w:fldChar w:fldCharType="end"/>
      </w:r>
    </w:p>
    <w:p w14:paraId="0188BFB6" w14:textId="03AAB1B6" w:rsidR="008F683E" w:rsidRDefault="008F683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_Toc145111163 \h </w:instrText>
      </w:r>
      <w:r>
        <w:fldChar w:fldCharType="separate"/>
      </w:r>
      <w:r>
        <w:t>24</w:t>
      </w:r>
      <w:r>
        <w:fldChar w:fldCharType="end"/>
      </w:r>
    </w:p>
    <w:p w14:paraId="762F65BB" w14:textId="4ED64154" w:rsidR="008F683E" w:rsidRDefault="008F683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_Toc145111164 \h </w:instrText>
      </w:r>
      <w:r>
        <w:fldChar w:fldCharType="separate"/>
      </w:r>
      <w:r>
        <w:t>26</w:t>
      </w:r>
      <w:r>
        <w:fldChar w:fldCharType="end"/>
      </w:r>
    </w:p>
    <w:p w14:paraId="135EB51E" w14:textId="6B9F66D4" w:rsidR="008F683E" w:rsidRDefault="008F683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_Toc145111165 \h </w:instrText>
      </w:r>
      <w:r>
        <w:fldChar w:fldCharType="separate"/>
      </w:r>
      <w:r>
        <w:t>26</w:t>
      </w:r>
      <w:r>
        <w:fldChar w:fldCharType="end"/>
      </w:r>
    </w:p>
    <w:p w14:paraId="3356FA6B" w14:textId="67EBF747" w:rsidR="008F683E" w:rsidRDefault="008F683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_Toc145111166 \h </w:instrText>
      </w:r>
      <w:r>
        <w:fldChar w:fldCharType="separate"/>
      </w:r>
      <w:r>
        <w:t>30</w:t>
      </w:r>
      <w:r>
        <w:fldChar w:fldCharType="end"/>
      </w:r>
    </w:p>
    <w:p w14:paraId="2AD1AF64" w14:textId="7EBF924E" w:rsidR="008F683E" w:rsidRDefault="008F683E">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_Toc145111167 \h </w:instrText>
      </w:r>
      <w:r>
        <w:fldChar w:fldCharType="separate"/>
      </w:r>
      <w:r>
        <w:t>32</w:t>
      </w:r>
      <w:r>
        <w:fldChar w:fldCharType="end"/>
      </w:r>
    </w:p>
    <w:p w14:paraId="494264F9" w14:textId="25F46502" w:rsidR="008F683E" w:rsidRDefault="008F683E">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Pr>
          <w:lang w:eastAsia="zh-CN"/>
        </w:rPr>
        <w:t>General test conditions and declarations</w:t>
      </w:r>
      <w:r>
        <w:tab/>
      </w:r>
      <w:r>
        <w:fldChar w:fldCharType="begin"/>
      </w:r>
      <w:r>
        <w:instrText xml:space="preserve"> PAGEREF _Toc145111168 \h </w:instrText>
      </w:r>
      <w:r>
        <w:fldChar w:fldCharType="separate"/>
      </w:r>
      <w:r>
        <w:t>33</w:t>
      </w:r>
      <w:r>
        <w:fldChar w:fldCharType="end"/>
      </w:r>
    </w:p>
    <w:p w14:paraId="13286F8A" w14:textId="3DE361B8"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Measurement uncertainties and test requirements</w:t>
      </w:r>
      <w:r>
        <w:tab/>
      </w:r>
      <w:r>
        <w:fldChar w:fldCharType="begin"/>
      </w:r>
      <w:r>
        <w:instrText xml:space="preserve"> PAGEREF _Toc145111169 \h </w:instrText>
      </w:r>
      <w:r>
        <w:fldChar w:fldCharType="separate"/>
      </w:r>
      <w:r>
        <w:t>33</w:t>
      </w:r>
      <w:r>
        <w:fldChar w:fldCharType="end"/>
      </w:r>
    </w:p>
    <w:p w14:paraId="114BB4C3" w14:textId="2D0CB21F" w:rsidR="008F683E" w:rsidRDefault="008F683E">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_Toc145111170 \h </w:instrText>
      </w:r>
      <w:r>
        <w:fldChar w:fldCharType="separate"/>
      </w:r>
      <w:r>
        <w:t>33</w:t>
      </w:r>
      <w:r>
        <w:fldChar w:fldCharType="end"/>
      </w:r>
    </w:p>
    <w:p w14:paraId="20625616" w14:textId="6DBD7E75" w:rsidR="008F683E" w:rsidRDefault="008F683E">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_Toc145111171 \h </w:instrText>
      </w:r>
      <w:r>
        <w:fldChar w:fldCharType="separate"/>
      </w:r>
      <w:r>
        <w:t>35</w:t>
      </w:r>
      <w:r>
        <w:fldChar w:fldCharType="end"/>
      </w:r>
    </w:p>
    <w:p w14:paraId="778D5B23" w14:textId="5A6D1FAB" w:rsidR="008F683E" w:rsidRDefault="008F683E">
      <w:pPr>
        <w:pStyle w:val="TOC4"/>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_Toc145111172 \h </w:instrText>
      </w:r>
      <w:r>
        <w:fldChar w:fldCharType="separate"/>
      </w:r>
      <w:r>
        <w:t>35</w:t>
      </w:r>
      <w:r>
        <w:fldChar w:fldCharType="end"/>
      </w:r>
    </w:p>
    <w:p w14:paraId="04EE430E" w14:textId="178AD012"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4.1.</w:t>
      </w:r>
      <w:r>
        <w:t>2.2</w:t>
      </w:r>
      <w:r>
        <w:rPr>
          <w:rFonts w:asciiTheme="minorHAnsi" w:eastAsiaTheme="minorEastAsia" w:hAnsiTheme="minorHAnsi" w:cstheme="minorBidi"/>
          <w:kern w:val="2"/>
          <w:sz w:val="22"/>
          <w:szCs w:val="22"/>
          <w14:ligatures w14:val="standardContextual"/>
        </w:rPr>
        <w:tab/>
      </w:r>
      <w:r>
        <w:rPr>
          <w:lang w:eastAsia="sv-SE"/>
        </w:rPr>
        <w:t>Measurement of t</w:t>
      </w:r>
      <w:r>
        <w:t>ransmitter</w:t>
      </w:r>
      <w:r>
        <w:tab/>
      </w:r>
      <w:r>
        <w:fldChar w:fldCharType="begin"/>
      </w:r>
      <w:r>
        <w:instrText xml:space="preserve"> PAGEREF _Toc145111173 \h </w:instrText>
      </w:r>
      <w:r>
        <w:fldChar w:fldCharType="separate"/>
      </w:r>
      <w:r>
        <w:t>36</w:t>
      </w:r>
      <w:r>
        <w:fldChar w:fldCharType="end"/>
      </w:r>
    </w:p>
    <w:p w14:paraId="438F34F2" w14:textId="662C9D22"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4.1.</w:t>
      </w:r>
      <w:r>
        <w:t>2.3</w:t>
      </w:r>
      <w:r>
        <w:rPr>
          <w:rFonts w:asciiTheme="minorHAnsi" w:eastAsiaTheme="minorEastAsia" w:hAnsiTheme="minorHAnsi" w:cstheme="minorBidi"/>
          <w:kern w:val="2"/>
          <w:sz w:val="22"/>
          <w:szCs w:val="22"/>
          <w14:ligatures w14:val="standardContextual"/>
        </w:rPr>
        <w:tab/>
      </w:r>
      <w:r>
        <w:rPr>
          <w:lang w:eastAsia="sv-SE"/>
        </w:rPr>
        <w:t xml:space="preserve">Measurement of </w:t>
      </w:r>
      <w:r>
        <w:t>receiver</w:t>
      </w:r>
      <w:r>
        <w:tab/>
      </w:r>
      <w:r>
        <w:fldChar w:fldCharType="begin"/>
      </w:r>
      <w:r>
        <w:instrText xml:space="preserve"> PAGEREF _Toc145111174 \h </w:instrText>
      </w:r>
      <w:r>
        <w:fldChar w:fldCharType="separate"/>
      </w:r>
      <w:r>
        <w:t>39</w:t>
      </w:r>
      <w:r>
        <w:fldChar w:fldCharType="end"/>
      </w:r>
    </w:p>
    <w:p w14:paraId="67EEFEFB" w14:textId="713C05DC"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 xml:space="preserve">Measurement of </w:t>
      </w:r>
      <w:r>
        <w:t>performance requirement</w:t>
      </w:r>
      <w:r>
        <w:tab/>
      </w:r>
      <w:r>
        <w:fldChar w:fldCharType="begin"/>
      </w:r>
      <w:r>
        <w:instrText xml:space="preserve"> PAGEREF _Toc145111175 \h </w:instrText>
      </w:r>
      <w:r>
        <w:fldChar w:fldCharType="separate"/>
      </w:r>
      <w:r>
        <w:t>40</w:t>
      </w:r>
      <w:r>
        <w:fldChar w:fldCharType="end"/>
      </w:r>
    </w:p>
    <w:p w14:paraId="56B8BF92" w14:textId="08848036"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_Toc145111176 \h </w:instrText>
      </w:r>
      <w:r>
        <w:fldChar w:fldCharType="separate"/>
      </w:r>
      <w:r>
        <w:t>40</w:t>
      </w:r>
      <w:r>
        <w:fldChar w:fldCharType="end"/>
      </w:r>
    </w:p>
    <w:p w14:paraId="089A1C75" w14:textId="00B39C6B" w:rsidR="008F683E" w:rsidRDefault="008F683E">
      <w:pPr>
        <w:pStyle w:val="TOC2"/>
        <w:rPr>
          <w:rFonts w:asciiTheme="minorHAnsi" w:eastAsiaTheme="minorEastAsia" w:hAnsiTheme="minorHAnsi" w:cstheme="minorBidi"/>
          <w:kern w:val="2"/>
          <w:sz w:val="22"/>
          <w:szCs w:val="22"/>
          <w14:ligatures w14:val="standardContextual"/>
        </w:rPr>
      </w:pPr>
      <w:r w:rsidRPr="00BF2523">
        <w:rPr>
          <w:snapToGrid w:val="0"/>
        </w:rPr>
        <w:t>4.2</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_Toc145111177 \h </w:instrText>
      </w:r>
      <w:r>
        <w:fldChar w:fldCharType="separate"/>
      </w:r>
      <w:r>
        <w:t>40</w:t>
      </w:r>
      <w:r>
        <w:fldChar w:fldCharType="end"/>
      </w:r>
    </w:p>
    <w:p w14:paraId="1B4274DF" w14:textId="057F76A3" w:rsidR="008F683E" w:rsidRDefault="008F683E">
      <w:pPr>
        <w:pStyle w:val="TOC2"/>
        <w:rPr>
          <w:rFonts w:asciiTheme="minorHAnsi" w:eastAsiaTheme="minorEastAsia" w:hAnsiTheme="minorHAnsi" w:cstheme="minorBidi"/>
          <w:kern w:val="2"/>
          <w:sz w:val="22"/>
          <w:szCs w:val="22"/>
          <w14:ligatures w14:val="standardContextual"/>
        </w:rPr>
      </w:pPr>
      <w:r w:rsidRPr="00BF2523">
        <w:rPr>
          <w:snapToGrid w:val="0"/>
        </w:rPr>
        <w:t>4.3</w:t>
      </w:r>
      <w:r>
        <w:rPr>
          <w:rFonts w:asciiTheme="minorHAnsi" w:eastAsiaTheme="minorEastAsia" w:hAnsiTheme="minorHAnsi" w:cstheme="minorBidi"/>
          <w:kern w:val="2"/>
          <w:sz w:val="22"/>
          <w:szCs w:val="22"/>
          <w14:ligatures w14:val="standardContextual"/>
        </w:rPr>
        <w:tab/>
      </w:r>
      <w:r>
        <w:rPr>
          <w:lang w:eastAsia="zh-CN"/>
        </w:rPr>
        <w:t>Base station classes</w:t>
      </w:r>
      <w:r>
        <w:t xml:space="preserve"> for AAS BS</w:t>
      </w:r>
      <w:r>
        <w:tab/>
      </w:r>
      <w:r>
        <w:fldChar w:fldCharType="begin"/>
      </w:r>
      <w:r>
        <w:instrText xml:space="preserve"> PAGEREF _Toc145111178 \h </w:instrText>
      </w:r>
      <w:r>
        <w:fldChar w:fldCharType="separate"/>
      </w:r>
      <w:r>
        <w:t>41</w:t>
      </w:r>
      <w:r>
        <w:fldChar w:fldCharType="end"/>
      </w:r>
    </w:p>
    <w:p w14:paraId="5F8A439C" w14:textId="380FB07B"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_Toc145111179 \h </w:instrText>
      </w:r>
      <w:r>
        <w:fldChar w:fldCharType="separate"/>
      </w:r>
      <w:r>
        <w:t>41</w:t>
      </w:r>
      <w:r>
        <w:fldChar w:fldCharType="end"/>
      </w:r>
    </w:p>
    <w:p w14:paraId="5650A524" w14:textId="44C00D0A"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Operating bands and band categories</w:t>
      </w:r>
      <w:r>
        <w:tab/>
      </w:r>
      <w:r>
        <w:fldChar w:fldCharType="begin"/>
      </w:r>
      <w:r>
        <w:instrText xml:space="preserve"> PAGEREF _Toc145111180 \h </w:instrText>
      </w:r>
      <w:r>
        <w:fldChar w:fldCharType="separate"/>
      </w:r>
      <w:r>
        <w:t>43</w:t>
      </w:r>
      <w:r>
        <w:fldChar w:fldCharType="end"/>
      </w:r>
    </w:p>
    <w:p w14:paraId="6EDC3E60" w14:textId="4372C493"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Channel arrangements</w:t>
      </w:r>
      <w:r>
        <w:tab/>
      </w:r>
      <w:r>
        <w:fldChar w:fldCharType="begin"/>
      </w:r>
      <w:r>
        <w:instrText xml:space="preserve"> PAGEREF _Toc145111181 \h </w:instrText>
      </w:r>
      <w:r>
        <w:fldChar w:fldCharType="separate"/>
      </w:r>
      <w:r>
        <w:t>43</w:t>
      </w:r>
      <w:r>
        <w:fldChar w:fldCharType="end"/>
      </w:r>
    </w:p>
    <w:p w14:paraId="1251E316" w14:textId="30663BF0"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Requirements for AAS BS capable of multi-band operation</w:t>
      </w:r>
      <w:r>
        <w:tab/>
      </w:r>
      <w:r>
        <w:fldChar w:fldCharType="begin"/>
      </w:r>
      <w:r>
        <w:instrText xml:space="preserve"> PAGEREF _Toc145111182 \h </w:instrText>
      </w:r>
      <w:r>
        <w:fldChar w:fldCharType="separate"/>
      </w:r>
      <w:r>
        <w:t>43</w:t>
      </w:r>
      <w:r>
        <w:fldChar w:fldCharType="end"/>
      </w:r>
    </w:p>
    <w:p w14:paraId="6A81805B" w14:textId="22259948"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AAS BS configurations</w:t>
      </w:r>
      <w:r>
        <w:tab/>
      </w:r>
      <w:r>
        <w:fldChar w:fldCharType="begin"/>
      </w:r>
      <w:r>
        <w:instrText xml:space="preserve"> PAGEREF _Toc145111183 \h </w:instrText>
      </w:r>
      <w:r>
        <w:fldChar w:fldCharType="separate"/>
      </w:r>
      <w:r>
        <w:t>44</w:t>
      </w:r>
      <w:r>
        <w:fldChar w:fldCharType="end"/>
      </w:r>
    </w:p>
    <w:p w14:paraId="05261A33" w14:textId="1B4BB690" w:rsidR="008F683E" w:rsidRDefault="008F683E">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Transmit configurations</w:t>
      </w:r>
      <w:r>
        <w:tab/>
      </w:r>
      <w:r>
        <w:fldChar w:fldCharType="begin"/>
      </w:r>
      <w:r>
        <w:instrText xml:space="preserve"> PAGEREF _Toc145111184 \h </w:instrText>
      </w:r>
      <w:r>
        <w:fldChar w:fldCharType="separate"/>
      </w:r>
      <w:r>
        <w:t>44</w:t>
      </w:r>
      <w:r>
        <w:fldChar w:fldCharType="end"/>
      </w:r>
    </w:p>
    <w:p w14:paraId="21C7C2AA" w14:textId="65585DDD" w:rsidR="008F683E" w:rsidRDefault="008F683E">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Receive configurations</w:t>
      </w:r>
      <w:r>
        <w:tab/>
      </w:r>
      <w:r>
        <w:fldChar w:fldCharType="begin"/>
      </w:r>
      <w:r>
        <w:instrText xml:space="preserve"> PAGEREF _Toc145111185 \h </w:instrText>
      </w:r>
      <w:r>
        <w:fldChar w:fldCharType="separate"/>
      </w:r>
      <w:r>
        <w:t>45</w:t>
      </w:r>
      <w:r>
        <w:fldChar w:fldCharType="end"/>
      </w:r>
    </w:p>
    <w:p w14:paraId="0783A6B6" w14:textId="5D5C2AD7" w:rsidR="008F683E" w:rsidRDefault="008F683E">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_Toc145111186 \h </w:instrText>
      </w:r>
      <w:r>
        <w:fldChar w:fldCharType="separate"/>
      </w:r>
      <w:r>
        <w:t>46</w:t>
      </w:r>
      <w:r>
        <w:fldChar w:fldCharType="end"/>
      </w:r>
    </w:p>
    <w:p w14:paraId="609F5B5F" w14:textId="447C75FA" w:rsidR="008F683E" w:rsidRDefault="008F683E">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BS with integrated Iuant BS modem</w:t>
      </w:r>
      <w:r>
        <w:tab/>
      </w:r>
      <w:r>
        <w:fldChar w:fldCharType="begin"/>
      </w:r>
      <w:r>
        <w:instrText xml:space="preserve"> PAGEREF _Toc145111187 \h </w:instrText>
      </w:r>
      <w:r>
        <w:fldChar w:fldCharType="separate"/>
      </w:r>
      <w:r>
        <w:t>46</w:t>
      </w:r>
      <w:r>
        <w:fldChar w:fldCharType="end"/>
      </w:r>
    </w:p>
    <w:p w14:paraId="5C8141BF" w14:textId="5B718111"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Capability sets</w:t>
      </w:r>
      <w:r>
        <w:tab/>
      </w:r>
      <w:r>
        <w:fldChar w:fldCharType="begin"/>
      </w:r>
      <w:r>
        <w:instrText xml:space="preserve"> PAGEREF _Toc145111188 \h </w:instrText>
      </w:r>
      <w:r>
        <w:fldChar w:fldCharType="separate"/>
      </w:r>
      <w:r>
        <w:t>46</w:t>
      </w:r>
      <w:r>
        <w:fldChar w:fldCharType="end"/>
      </w:r>
    </w:p>
    <w:p w14:paraId="65C42E5A" w14:textId="5B7E88E7"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_Toc145111189 \h </w:instrText>
      </w:r>
      <w:r>
        <w:fldChar w:fldCharType="separate"/>
      </w:r>
      <w:r>
        <w:t>47</w:t>
      </w:r>
      <w:r>
        <w:fldChar w:fldCharType="end"/>
      </w:r>
    </w:p>
    <w:p w14:paraId="3233171A" w14:textId="088C329E"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Test signal configurations for testing</w:t>
      </w:r>
      <w:r>
        <w:tab/>
      </w:r>
      <w:r>
        <w:fldChar w:fldCharType="begin"/>
      </w:r>
      <w:r>
        <w:instrText xml:space="preserve"> PAGEREF _Toc145111190 \h </w:instrText>
      </w:r>
      <w:r>
        <w:fldChar w:fldCharType="separate"/>
      </w:r>
      <w:r>
        <w:t>54</w:t>
      </w:r>
      <w:r>
        <w:fldChar w:fldCharType="end"/>
      </w:r>
    </w:p>
    <w:p w14:paraId="6D0A0334" w14:textId="52922FBD" w:rsidR="008F683E" w:rsidRDefault="008F683E">
      <w:pPr>
        <w:pStyle w:val="TOC3"/>
        <w:rPr>
          <w:rFonts w:asciiTheme="minorHAnsi" w:eastAsiaTheme="minorEastAsia" w:hAnsiTheme="minorHAnsi" w:cstheme="minorBidi"/>
          <w:kern w:val="2"/>
          <w:sz w:val="22"/>
          <w:szCs w:val="22"/>
          <w14:ligatures w14:val="standardContextual"/>
        </w:rPr>
      </w:pPr>
      <w:r>
        <w:rPr>
          <w:lang w:eastAsia="zh-CN"/>
        </w:rPr>
        <w:t>4.11.1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_Toc145111191 \h </w:instrText>
      </w:r>
      <w:r>
        <w:fldChar w:fldCharType="separate"/>
      </w:r>
      <w:r>
        <w:t>54</w:t>
      </w:r>
      <w:r>
        <w:fldChar w:fldCharType="end"/>
      </w:r>
    </w:p>
    <w:p w14:paraId="3429DC06" w14:textId="4D48203F" w:rsidR="008F683E" w:rsidRDefault="008F683E">
      <w:pPr>
        <w:pStyle w:val="TOC3"/>
        <w:rPr>
          <w:rFonts w:asciiTheme="minorHAnsi" w:eastAsiaTheme="minorEastAsia" w:hAnsiTheme="minorHAnsi" w:cstheme="minorBidi"/>
          <w:kern w:val="2"/>
          <w:sz w:val="22"/>
          <w:szCs w:val="22"/>
          <w14:ligatures w14:val="standardContextual"/>
        </w:rPr>
      </w:pPr>
      <w:r>
        <w:rPr>
          <w:lang w:eastAsia="zh-CN"/>
        </w:rPr>
        <w:t>4.11.1A</w:t>
      </w:r>
      <w:r>
        <w:rPr>
          <w:rFonts w:asciiTheme="minorHAnsi" w:eastAsiaTheme="minorEastAsia" w:hAnsiTheme="minorHAnsi" w:cstheme="minorBidi"/>
          <w:kern w:val="2"/>
          <w:sz w:val="22"/>
          <w:szCs w:val="22"/>
          <w14:ligatures w14:val="standardContextual"/>
        </w:rPr>
        <w:tab/>
      </w:r>
      <w:r>
        <w:rPr>
          <w:lang w:eastAsia="zh-CN"/>
        </w:rPr>
        <w:t xml:space="preserve">NR </w:t>
      </w:r>
      <w:r>
        <w:t>Test signal used to build Test Configurations</w:t>
      </w:r>
      <w:r>
        <w:tab/>
      </w:r>
      <w:r>
        <w:fldChar w:fldCharType="begin"/>
      </w:r>
      <w:r>
        <w:instrText xml:space="preserve"> PAGEREF _Toc145111192 \h </w:instrText>
      </w:r>
      <w:r>
        <w:fldChar w:fldCharType="separate"/>
      </w:r>
      <w:r>
        <w:t>55</w:t>
      </w:r>
      <w:r>
        <w:fldChar w:fldCharType="end"/>
      </w:r>
    </w:p>
    <w:p w14:paraId="44EAAF04" w14:textId="62DBED3D" w:rsidR="008F683E" w:rsidRDefault="008F683E">
      <w:pPr>
        <w:pStyle w:val="TOC3"/>
        <w:rPr>
          <w:rFonts w:asciiTheme="minorHAnsi" w:eastAsiaTheme="minorEastAsia" w:hAnsiTheme="minorHAnsi" w:cstheme="minorBidi"/>
          <w:kern w:val="2"/>
          <w:sz w:val="22"/>
          <w:szCs w:val="22"/>
          <w14:ligatures w14:val="standardContextual"/>
        </w:rPr>
      </w:pPr>
      <w:r>
        <w:rPr>
          <w:lang w:eastAsia="zh-CN"/>
        </w:rPr>
        <w:t>4.11.2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_Toc145111193 \h </w:instrText>
      </w:r>
      <w:r>
        <w:fldChar w:fldCharType="separate"/>
      </w:r>
      <w:r>
        <w:t>55</w:t>
      </w:r>
      <w:r>
        <w:fldChar w:fldCharType="end"/>
      </w:r>
    </w:p>
    <w:p w14:paraId="7A490850" w14:textId="4124127B" w:rsidR="008F683E" w:rsidRDefault="008F683E">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ATCR1: UTRA multicarrier operation</w:t>
      </w:r>
      <w:r>
        <w:tab/>
      </w:r>
      <w:r>
        <w:fldChar w:fldCharType="begin"/>
      </w:r>
      <w:r>
        <w:instrText xml:space="preserve"> PAGEREF _Toc145111194 \h </w:instrText>
      </w:r>
      <w:r>
        <w:fldChar w:fldCharType="separate"/>
      </w:r>
      <w:r>
        <w:t>55</w:t>
      </w:r>
      <w:r>
        <w:fldChar w:fldCharType="end"/>
      </w:r>
    </w:p>
    <w:p w14:paraId="5ED0D96D" w14:textId="6CE7A201" w:rsidR="008F683E" w:rsidRDefault="008F683E">
      <w:pPr>
        <w:pStyle w:val="TOC5"/>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_Toc145111195 \h </w:instrText>
      </w:r>
      <w:r>
        <w:fldChar w:fldCharType="separate"/>
      </w:r>
      <w:r>
        <w:t>55</w:t>
      </w:r>
      <w:r>
        <w:fldChar w:fldCharType="end"/>
      </w:r>
    </w:p>
    <w:p w14:paraId="0D3207E3" w14:textId="28681A27" w:rsidR="008F683E" w:rsidRDefault="008F683E">
      <w:pPr>
        <w:pStyle w:val="TOC5"/>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ATCR1a generation</w:t>
      </w:r>
      <w:r>
        <w:tab/>
      </w:r>
      <w:r>
        <w:fldChar w:fldCharType="begin"/>
      </w:r>
      <w:r>
        <w:instrText xml:space="preserve"> PAGEREF _Toc145111196 \h </w:instrText>
      </w:r>
      <w:r>
        <w:fldChar w:fldCharType="separate"/>
      </w:r>
      <w:r>
        <w:t>55</w:t>
      </w:r>
      <w:r>
        <w:fldChar w:fldCharType="end"/>
      </w:r>
    </w:p>
    <w:p w14:paraId="53654869" w14:textId="2751203A" w:rsidR="008F683E" w:rsidRDefault="008F683E">
      <w:pPr>
        <w:pStyle w:val="TOC5"/>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ATCR1b generation</w:t>
      </w:r>
      <w:r>
        <w:tab/>
      </w:r>
      <w:r>
        <w:fldChar w:fldCharType="begin"/>
      </w:r>
      <w:r>
        <w:instrText xml:space="preserve"> PAGEREF _Toc145111197 \h </w:instrText>
      </w:r>
      <w:r>
        <w:fldChar w:fldCharType="separate"/>
      </w:r>
      <w:r>
        <w:t>55</w:t>
      </w:r>
      <w:r>
        <w:fldChar w:fldCharType="end"/>
      </w:r>
    </w:p>
    <w:p w14:paraId="6F97BFC7" w14:textId="41D748BF" w:rsidR="008F683E" w:rsidRDefault="008F683E">
      <w:pPr>
        <w:pStyle w:val="TOC5"/>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ATCR1 power allocation</w:t>
      </w:r>
      <w:r>
        <w:tab/>
      </w:r>
      <w:r>
        <w:fldChar w:fldCharType="begin"/>
      </w:r>
      <w:r>
        <w:instrText xml:space="preserve"> PAGEREF _Toc145111198 \h </w:instrText>
      </w:r>
      <w:r>
        <w:fldChar w:fldCharType="separate"/>
      </w:r>
      <w:r>
        <w:t>55</w:t>
      </w:r>
      <w:r>
        <w:fldChar w:fldCharType="end"/>
      </w:r>
    </w:p>
    <w:p w14:paraId="2BA53B1E" w14:textId="37FB358E" w:rsidR="008F683E" w:rsidRDefault="008F683E">
      <w:pPr>
        <w:pStyle w:val="TOC4"/>
        <w:rPr>
          <w:rFonts w:asciiTheme="minorHAnsi" w:eastAsiaTheme="minorEastAsia" w:hAnsiTheme="minorHAnsi" w:cstheme="minorBidi"/>
          <w:kern w:val="2"/>
          <w:sz w:val="22"/>
          <w:szCs w:val="22"/>
          <w14:ligatures w14:val="standardContextual"/>
        </w:rPr>
      </w:pPr>
      <w:r>
        <w:t>4.11.2.2</w:t>
      </w:r>
      <w:r>
        <w:rPr>
          <w:rFonts w:asciiTheme="minorHAnsi" w:eastAsiaTheme="minorEastAsia" w:hAnsiTheme="minorHAnsi" w:cstheme="minorBidi"/>
          <w:kern w:val="2"/>
          <w:sz w:val="22"/>
          <w:szCs w:val="22"/>
          <w14:ligatures w14:val="standardContextual"/>
        </w:rPr>
        <w:tab/>
      </w:r>
      <w:r>
        <w:t>ANTCR1: UTRA FDD multicarrier non-contiguous operation</w:t>
      </w:r>
      <w:r>
        <w:tab/>
      </w:r>
      <w:r>
        <w:fldChar w:fldCharType="begin"/>
      </w:r>
      <w:r>
        <w:instrText xml:space="preserve"> PAGEREF _Toc145111199 \h </w:instrText>
      </w:r>
      <w:r>
        <w:fldChar w:fldCharType="separate"/>
      </w:r>
      <w:r>
        <w:t>56</w:t>
      </w:r>
      <w:r>
        <w:fldChar w:fldCharType="end"/>
      </w:r>
    </w:p>
    <w:p w14:paraId="7CD9B141" w14:textId="0372AA87" w:rsidR="008F683E" w:rsidRDefault="008F683E">
      <w:pPr>
        <w:pStyle w:val="TOC5"/>
        <w:rPr>
          <w:rFonts w:asciiTheme="minorHAnsi" w:eastAsiaTheme="minorEastAsia" w:hAnsiTheme="minorHAnsi" w:cstheme="minorBidi"/>
          <w:kern w:val="2"/>
          <w:sz w:val="22"/>
          <w:szCs w:val="22"/>
          <w14:ligatures w14:val="standardContextual"/>
        </w:rPr>
      </w:pPr>
      <w:r>
        <w:t>4.11.2.2.1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_Toc145111200 \h </w:instrText>
      </w:r>
      <w:r>
        <w:fldChar w:fldCharType="separate"/>
      </w:r>
      <w:r>
        <w:t>56</w:t>
      </w:r>
      <w:r>
        <w:fldChar w:fldCharType="end"/>
      </w:r>
    </w:p>
    <w:p w14:paraId="46721621" w14:textId="4367AC73" w:rsidR="008F683E" w:rsidRDefault="008F683E">
      <w:pPr>
        <w:pStyle w:val="TOC5"/>
        <w:rPr>
          <w:rFonts w:asciiTheme="minorHAnsi" w:eastAsiaTheme="minorEastAsia" w:hAnsiTheme="minorHAnsi" w:cstheme="minorBidi"/>
          <w:kern w:val="2"/>
          <w:sz w:val="22"/>
          <w:szCs w:val="22"/>
          <w14:ligatures w14:val="standardContextual"/>
        </w:rPr>
      </w:pPr>
      <w:r>
        <w:t>4.11.2.2.2</w:t>
      </w:r>
      <w:r>
        <w:rPr>
          <w:rFonts w:asciiTheme="minorHAnsi" w:eastAsiaTheme="minorEastAsia" w:hAnsiTheme="minorHAnsi" w:cstheme="minorBidi"/>
          <w:kern w:val="2"/>
          <w:sz w:val="22"/>
          <w:szCs w:val="22"/>
          <w14:ligatures w14:val="standardContextual"/>
        </w:rPr>
        <w:tab/>
      </w:r>
      <w:r>
        <w:t>ANTCR1 generation</w:t>
      </w:r>
      <w:r>
        <w:tab/>
      </w:r>
      <w:r>
        <w:fldChar w:fldCharType="begin"/>
      </w:r>
      <w:r>
        <w:instrText xml:space="preserve"> PAGEREF _Toc145111201 \h </w:instrText>
      </w:r>
      <w:r>
        <w:fldChar w:fldCharType="separate"/>
      </w:r>
      <w:r>
        <w:t>56</w:t>
      </w:r>
      <w:r>
        <w:fldChar w:fldCharType="end"/>
      </w:r>
    </w:p>
    <w:p w14:paraId="21C7D239" w14:textId="6D6BA9BD" w:rsidR="008F683E" w:rsidRDefault="008F683E">
      <w:pPr>
        <w:pStyle w:val="TOC5"/>
        <w:rPr>
          <w:rFonts w:asciiTheme="minorHAnsi" w:eastAsiaTheme="minorEastAsia" w:hAnsiTheme="minorHAnsi" w:cstheme="minorBidi"/>
          <w:kern w:val="2"/>
          <w:sz w:val="22"/>
          <w:szCs w:val="22"/>
          <w14:ligatures w14:val="standardContextual"/>
        </w:rPr>
      </w:pPr>
      <w:r>
        <w:t>4.11.2.2.3</w:t>
      </w:r>
      <w:r>
        <w:rPr>
          <w:rFonts w:asciiTheme="minorHAnsi" w:eastAsiaTheme="minorEastAsia" w:hAnsiTheme="minorHAnsi" w:cstheme="minorBidi"/>
          <w:kern w:val="2"/>
          <w:sz w:val="22"/>
          <w:szCs w:val="22"/>
          <w14:ligatures w14:val="standardContextual"/>
        </w:rPr>
        <w:tab/>
      </w:r>
      <w:r>
        <w:t>ANTCR1 power allocation</w:t>
      </w:r>
      <w:r>
        <w:tab/>
      </w:r>
      <w:r>
        <w:fldChar w:fldCharType="begin"/>
      </w:r>
      <w:r>
        <w:instrText xml:space="preserve"> PAGEREF _Toc145111202 \h </w:instrText>
      </w:r>
      <w:r>
        <w:fldChar w:fldCharType="separate"/>
      </w:r>
      <w:r>
        <w:t>56</w:t>
      </w:r>
      <w:r>
        <w:fldChar w:fldCharType="end"/>
      </w:r>
    </w:p>
    <w:p w14:paraId="09D88D35" w14:textId="173A4DD6" w:rsidR="008F683E" w:rsidRDefault="008F683E">
      <w:pPr>
        <w:pStyle w:val="TOC4"/>
        <w:rPr>
          <w:rFonts w:asciiTheme="minorHAnsi" w:eastAsiaTheme="minorEastAsia" w:hAnsiTheme="minorHAnsi" w:cstheme="minorBidi"/>
          <w:kern w:val="2"/>
          <w:sz w:val="22"/>
          <w:szCs w:val="22"/>
          <w14:ligatures w14:val="standardContextual"/>
        </w:rPr>
      </w:pPr>
      <w:r>
        <w:t>4.11.2.3</w:t>
      </w:r>
      <w:r>
        <w:rPr>
          <w:rFonts w:asciiTheme="minorHAnsi" w:eastAsiaTheme="minorEastAsia" w:hAnsiTheme="minorHAnsi" w:cstheme="minorBidi"/>
          <w:kern w:val="2"/>
          <w:sz w:val="22"/>
          <w:szCs w:val="22"/>
          <w14:ligatures w14:val="standardContextual"/>
        </w:rPr>
        <w:tab/>
      </w:r>
      <w:r>
        <w:t>ATCR2: E-UTRA multicarrier operation</w:t>
      </w:r>
      <w:r>
        <w:tab/>
      </w:r>
      <w:r>
        <w:fldChar w:fldCharType="begin"/>
      </w:r>
      <w:r>
        <w:instrText xml:space="preserve"> PAGEREF _Toc145111203 \h </w:instrText>
      </w:r>
      <w:r>
        <w:fldChar w:fldCharType="separate"/>
      </w:r>
      <w:r>
        <w:t>56</w:t>
      </w:r>
      <w:r>
        <w:fldChar w:fldCharType="end"/>
      </w:r>
    </w:p>
    <w:p w14:paraId="53ADDC15" w14:textId="111C6B10" w:rsidR="008F683E" w:rsidRDefault="008F683E">
      <w:pPr>
        <w:pStyle w:val="TOC5"/>
        <w:rPr>
          <w:rFonts w:asciiTheme="minorHAnsi" w:eastAsiaTheme="minorEastAsia" w:hAnsiTheme="minorHAnsi" w:cstheme="minorBidi"/>
          <w:kern w:val="2"/>
          <w:sz w:val="22"/>
          <w:szCs w:val="22"/>
          <w14:ligatures w14:val="standardContextual"/>
        </w:rPr>
      </w:pPr>
      <w:r>
        <w:t>4.11.2.3.1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_Toc145111204 \h </w:instrText>
      </w:r>
      <w:r>
        <w:fldChar w:fldCharType="separate"/>
      </w:r>
      <w:r>
        <w:t>56</w:t>
      </w:r>
      <w:r>
        <w:fldChar w:fldCharType="end"/>
      </w:r>
    </w:p>
    <w:p w14:paraId="4FE0E373" w14:textId="3E28A909" w:rsidR="008F683E" w:rsidRDefault="008F683E">
      <w:pPr>
        <w:pStyle w:val="TOC5"/>
        <w:rPr>
          <w:rFonts w:asciiTheme="minorHAnsi" w:eastAsiaTheme="minorEastAsia" w:hAnsiTheme="minorHAnsi" w:cstheme="minorBidi"/>
          <w:kern w:val="2"/>
          <w:sz w:val="22"/>
          <w:szCs w:val="22"/>
          <w14:ligatures w14:val="standardContextual"/>
        </w:rPr>
      </w:pPr>
      <w:r>
        <w:t>4.11.2.3.2</w:t>
      </w:r>
      <w:r>
        <w:rPr>
          <w:rFonts w:asciiTheme="minorHAnsi" w:eastAsiaTheme="minorEastAsia" w:hAnsiTheme="minorHAnsi" w:cstheme="minorBidi"/>
          <w:kern w:val="2"/>
          <w:sz w:val="22"/>
          <w:szCs w:val="22"/>
          <w14:ligatures w14:val="standardContextual"/>
        </w:rPr>
        <w:tab/>
      </w:r>
      <w:r>
        <w:t>ATCR2a generation</w:t>
      </w:r>
      <w:r>
        <w:tab/>
      </w:r>
      <w:r>
        <w:fldChar w:fldCharType="begin"/>
      </w:r>
      <w:r>
        <w:instrText xml:space="preserve"> PAGEREF _Toc145111205 \h </w:instrText>
      </w:r>
      <w:r>
        <w:fldChar w:fldCharType="separate"/>
      </w:r>
      <w:r>
        <w:t>56</w:t>
      </w:r>
      <w:r>
        <w:fldChar w:fldCharType="end"/>
      </w:r>
    </w:p>
    <w:p w14:paraId="01829A1C" w14:textId="7787DA0B" w:rsidR="008F683E" w:rsidRDefault="008F683E">
      <w:pPr>
        <w:pStyle w:val="TOC5"/>
        <w:rPr>
          <w:rFonts w:asciiTheme="minorHAnsi" w:eastAsiaTheme="minorEastAsia" w:hAnsiTheme="minorHAnsi" w:cstheme="minorBidi"/>
          <w:kern w:val="2"/>
          <w:sz w:val="22"/>
          <w:szCs w:val="22"/>
          <w14:ligatures w14:val="standardContextual"/>
        </w:rPr>
      </w:pPr>
      <w:r>
        <w:t>4.11.2.3.3</w:t>
      </w:r>
      <w:r>
        <w:rPr>
          <w:rFonts w:asciiTheme="minorHAnsi" w:eastAsiaTheme="minorEastAsia" w:hAnsiTheme="minorHAnsi" w:cstheme="minorBidi"/>
          <w:kern w:val="2"/>
          <w:sz w:val="22"/>
          <w:szCs w:val="22"/>
          <w14:ligatures w14:val="standardContextual"/>
        </w:rPr>
        <w:tab/>
      </w:r>
      <w:r>
        <w:t>ATCR2b generation</w:t>
      </w:r>
      <w:r>
        <w:tab/>
      </w:r>
      <w:r>
        <w:fldChar w:fldCharType="begin"/>
      </w:r>
      <w:r>
        <w:instrText xml:space="preserve"> PAGEREF _Toc145111206 \h </w:instrText>
      </w:r>
      <w:r>
        <w:fldChar w:fldCharType="separate"/>
      </w:r>
      <w:r>
        <w:t>57</w:t>
      </w:r>
      <w:r>
        <w:fldChar w:fldCharType="end"/>
      </w:r>
    </w:p>
    <w:p w14:paraId="0A5EC3CC" w14:textId="78372091" w:rsidR="008F683E" w:rsidRDefault="008F683E">
      <w:pPr>
        <w:pStyle w:val="TOC5"/>
        <w:rPr>
          <w:rFonts w:asciiTheme="minorHAnsi" w:eastAsiaTheme="minorEastAsia" w:hAnsiTheme="minorHAnsi" w:cstheme="minorBidi"/>
          <w:kern w:val="2"/>
          <w:sz w:val="22"/>
          <w:szCs w:val="22"/>
          <w14:ligatures w14:val="standardContextual"/>
        </w:rPr>
      </w:pPr>
      <w:r>
        <w:t>4.11.2.3.4</w:t>
      </w:r>
      <w:r>
        <w:rPr>
          <w:rFonts w:asciiTheme="minorHAnsi" w:eastAsiaTheme="minorEastAsia" w:hAnsiTheme="minorHAnsi" w:cstheme="minorBidi"/>
          <w:kern w:val="2"/>
          <w:sz w:val="22"/>
          <w:szCs w:val="22"/>
          <w14:ligatures w14:val="standardContextual"/>
        </w:rPr>
        <w:tab/>
      </w:r>
      <w:r>
        <w:t>ATCR2 power allocation</w:t>
      </w:r>
      <w:r>
        <w:tab/>
      </w:r>
      <w:r>
        <w:fldChar w:fldCharType="begin"/>
      </w:r>
      <w:r>
        <w:instrText xml:space="preserve"> PAGEREF _Toc145111207 \h </w:instrText>
      </w:r>
      <w:r>
        <w:fldChar w:fldCharType="separate"/>
      </w:r>
      <w:r>
        <w:t>57</w:t>
      </w:r>
      <w:r>
        <w:fldChar w:fldCharType="end"/>
      </w:r>
    </w:p>
    <w:p w14:paraId="708A0F3F" w14:textId="1608875D" w:rsidR="008F683E" w:rsidRDefault="008F683E">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ANTCR2: E-UTRA multicarrier non-contiguous operation</w:t>
      </w:r>
      <w:r>
        <w:tab/>
      </w:r>
      <w:r>
        <w:fldChar w:fldCharType="begin"/>
      </w:r>
      <w:r>
        <w:instrText xml:space="preserve"> PAGEREF _Toc145111208 \h </w:instrText>
      </w:r>
      <w:r>
        <w:fldChar w:fldCharType="separate"/>
      </w:r>
      <w:r>
        <w:t>58</w:t>
      </w:r>
      <w:r>
        <w:fldChar w:fldCharType="end"/>
      </w:r>
    </w:p>
    <w:p w14:paraId="7B77DAAF" w14:textId="44ECD7A6" w:rsidR="008F683E" w:rsidRDefault="008F683E">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_Toc145111209 \h </w:instrText>
      </w:r>
      <w:r>
        <w:fldChar w:fldCharType="separate"/>
      </w:r>
      <w:r>
        <w:t>58</w:t>
      </w:r>
      <w:r>
        <w:fldChar w:fldCharType="end"/>
      </w:r>
    </w:p>
    <w:p w14:paraId="400D584C" w14:textId="0363E8C0" w:rsidR="008F683E" w:rsidRDefault="008F683E">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ANTCR2 generation</w:t>
      </w:r>
      <w:r>
        <w:tab/>
      </w:r>
      <w:r>
        <w:fldChar w:fldCharType="begin"/>
      </w:r>
      <w:r>
        <w:instrText xml:space="preserve"> PAGEREF _Toc145111210 \h </w:instrText>
      </w:r>
      <w:r>
        <w:fldChar w:fldCharType="separate"/>
      </w:r>
      <w:r>
        <w:t>58</w:t>
      </w:r>
      <w:r>
        <w:fldChar w:fldCharType="end"/>
      </w:r>
    </w:p>
    <w:p w14:paraId="5B0124AA" w14:textId="5DE94650" w:rsidR="008F683E" w:rsidRDefault="008F683E">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ANTCR2 power allocation</w:t>
      </w:r>
      <w:r>
        <w:tab/>
      </w:r>
      <w:r>
        <w:fldChar w:fldCharType="begin"/>
      </w:r>
      <w:r>
        <w:instrText xml:space="preserve"> PAGEREF _Toc145111211 \h </w:instrText>
      </w:r>
      <w:r>
        <w:fldChar w:fldCharType="separate"/>
      </w:r>
      <w:r>
        <w:t>58</w:t>
      </w:r>
      <w:r>
        <w:fldChar w:fldCharType="end"/>
      </w:r>
    </w:p>
    <w:p w14:paraId="55E86B6B" w14:textId="415298BD" w:rsidR="008F683E" w:rsidRDefault="008F683E">
      <w:pPr>
        <w:pStyle w:val="TOC4"/>
        <w:rPr>
          <w:rFonts w:asciiTheme="minorHAnsi" w:eastAsiaTheme="minorEastAsia" w:hAnsiTheme="minorHAnsi" w:cstheme="minorBidi"/>
          <w:kern w:val="2"/>
          <w:sz w:val="22"/>
          <w:szCs w:val="22"/>
          <w14:ligatures w14:val="standardContextual"/>
        </w:rPr>
      </w:pPr>
      <w:r>
        <w:t>4.11.2.5</w:t>
      </w:r>
      <w:r>
        <w:rPr>
          <w:rFonts w:asciiTheme="minorHAnsi" w:eastAsiaTheme="minorEastAsia" w:hAnsiTheme="minorHAnsi" w:cstheme="minorBidi"/>
          <w:kern w:val="2"/>
          <w:sz w:val="22"/>
          <w:szCs w:val="22"/>
          <w14:ligatures w14:val="standardContextual"/>
        </w:rPr>
        <w:tab/>
      </w:r>
      <w:r>
        <w:t>ATCR3: UTRA and E-UTRA multi-RAT operation</w:t>
      </w:r>
      <w:r>
        <w:tab/>
      </w:r>
      <w:r>
        <w:fldChar w:fldCharType="begin"/>
      </w:r>
      <w:r>
        <w:instrText xml:space="preserve"> PAGEREF _Toc145111212 \h </w:instrText>
      </w:r>
      <w:r>
        <w:fldChar w:fldCharType="separate"/>
      </w:r>
      <w:r>
        <w:t>58</w:t>
      </w:r>
      <w:r>
        <w:fldChar w:fldCharType="end"/>
      </w:r>
    </w:p>
    <w:p w14:paraId="506DC3A8" w14:textId="63494DC1" w:rsidR="008F683E" w:rsidRDefault="008F683E">
      <w:pPr>
        <w:pStyle w:val="TOC5"/>
        <w:rPr>
          <w:rFonts w:asciiTheme="minorHAnsi" w:eastAsiaTheme="minorEastAsia" w:hAnsiTheme="minorHAnsi" w:cstheme="minorBidi"/>
          <w:kern w:val="2"/>
          <w:sz w:val="22"/>
          <w:szCs w:val="22"/>
          <w14:ligatures w14:val="standardContextual"/>
        </w:rPr>
      </w:pPr>
      <w:r>
        <w:t>4.11.2.5.1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_Toc145111213 \h </w:instrText>
      </w:r>
      <w:r>
        <w:fldChar w:fldCharType="separate"/>
      </w:r>
      <w:r>
        <w:t>58</w:t>
      </w:r>
      <w:r>
        <w:fldChar w:fldCharType="end"/>
      </w:r>
    </w:p>
    <w:p w14:paraId="1DF7F16E" w14:textId="0901734D" w:rsidR="008F683E" w:rsidRDefault="008F683E">
      <w:pPr>
        <w:pStyle w:val="TOC5"/>
        <w:rPr>
          <w:rFonts w:asciiTheme="minorHAnsi" w:eastAsiaTheme="minorEastAsia" w:hAnsiTheme="minorHAnsi" w:cstheme="minorBidi"/>
          <w:kern w:val="2"/>
          <w:sz w:val="22"/>
          <w:szCs w:val="22"/>
          <w14:ligatures w14:val="standardContextual"/>
        </w:rPr>
      </w:pPr>
      <w:r>
        <w:t>4.11.2.5.2</w:t>
      </w:r>
      <w:r>
        <w:rPr>
          <w:rFonts w:asciiTheme="minorHAnsi" w:eastAsiaTheme="minorEastAsia" w:hAnsiTheme="minorHAnsi" w:cstheme="minorBidi"/>
          <w:kern w:val="2"/>
          <w:sz w:val="22"/>
          <w:szCs w:val="22"/>
          <w14:ligatures w14:val="standardContextual"/>
        </w:rPr>
        <w:tab/>
      </w:r>
      <w:r>
        <w:t>ATCR3a generation</w:t>
      </w:r>
      <w:r>
        <w:tab/>
      </w:r>
      <w:r>
        <w:fldChar w:fldCharType="begin"/>
      </w:r>
      <w:r>
        <w:instrText xml:space="preserve"> PAGEREF _Toc145111214 \h </w:instrText>
      </w:r>
      <w:r>
        <w:fldChar w:fldCharType="separate"/>
      </w:r>
      <w:r>
        <w:t>59</w:t>
      </w:r>
      <w:r>
        <w:fldChar w:fldCharType="end"/>
      </w:r>
    </w:p>
    <w:p w14:paraId="4BF5C3EE" w14:textId="3EF1DD41" w:rsidR="008F683E" w:rsidRDefault="008F683E">
      <w:pPr>
        <w:pStyle w:val="TOC5"/>
        <w:rPr>
          <w:rFonts w:asciiTheme="minorHAnsi" w:eastAsiaTheme="minorEastAsia" w:hAnsiTheme="minorHAnsi" w:cstheme="minorBidi"/>
          <w:kern w:val="2"/>
          <w:sz w:val="22"/>
          <w:szCs w:val="22"/>
          <w14:ligatures w14:val="standardContextual"/>
        </w:rPr>
      </w:pPr>
      <w:r>
        <w:t>4.11.2.5.3</w:t>
      </w:r>
      <w:r>
        <w:rPr>
          <w:rFonts w:asciiTheme="minorHAnsi" w:eastAsiaTheme="minorEastAsia" w:hAnsiTheme="minorHAnsi" w:cstheme="minorBidi"/>
          <w:kern w:val="2"/>
          <w:sz w:val="22"/>
          <w:szCs w:val="22"/>
          <w14:ligatures w14:val="standardContextual"/>
        </w:rPr>
        <w:tab/>
      </w:r>
      <w:r>
        <w:t>ATCR3b generation</w:t>
      </w:r>
      <w:r>
        <w:tab/>
      </w:r>
      <w:r>
        <w:fldChar w:fldCharType="begin"/>
      </w:r>
      <w:r>
        <w:instrText xml:space="preserve"> PAGEREF _Toc145111215 \h </w:instrText>
      </w:r>
      <w:r>
        <w:fldChar w:fldCharType="separate"/>
      </w:r>
      <w:r>
        <w:t>59</w:t>
      </w:r>
      <w:r>
        <w:fldChar w:fldCharType="end"/>
      </w:r>
    </w:p>
    <w:p w14:paraId="2E6A596E" w14:textId="6BD1E045" w:rsidR="008F683E" w:rsidRDefault="008F683E">
      <w:pPr>
        <w:pStyle w:val="TOC5"/>
        <w:rPr>
          <w:rFonts w:asciiTheme="minorHAnsi" w:eastAsiaTheme="minorEastAsia" w:hAnsiTheme="minorHAnsi" w:cstheme="minorBidi"/>
          <w:kern w:val="2"/>
          <w:sz w:val="22"/>
          <w:szCs w:val="22"/>
          <w14:ligatures w14:val="standardContextual"/>
        </w:rPr>
      </w:pPr>
      <w:r>
        <w:t>4.11.2.5.4</w:t>
      </w:r>
      <w:r>
        <w:rPr>
          <w:rFonts w:asciiTheme="minorHAnsi" w:eastAsiaTheme="minorEastAsia" w:hAnsiTheme="minorHAnsi" w:cstheme="minorBidi"/>
          <w:kern w:val="2"/>
          <w:sz w:val="22"/>
          <w:szCs w:val="22"/>
          <w14:ligatures w14:val="standardContextual"/>
        </w:rPr>
        <w:tab/>
      </w:r>
      <w:r>
        <w:t>ATCR3 power allocation</w:t>
      </w:r>
      <w:r>
        <w:tab/>
      </w:r>
      <w:r>
        <w:fldChar w:fldCharType="begin"/>
      </w:r>
      <w:r>
        <w:instrText xml:space="preserve"> PAGEREF _Toc145111216 \h </w:instrText>
      </w:r>
      <w:r>
        <w:fldChar w:fldCharType="separate"/>
      </w:r>
      <w:r>
        <w:t>59</w:t>
      </w:r>
      <w:r>
        <w:fldChar w:fldCharType="end"/>
      </w:r>
    </w:p>
    <w:p w14:paraId="40F58DE1" w14:textId="4F6CFBA1" w:rsidR="008F683E" w:rsidRDefault="008F683E">
      <w:pPr>
        <w:pStyle w:val="TOC4"/>
        <w:rPr>
          <w:rFonts w:asciiTheme="minorHAnsi" w:eastAsiaTheme="minorEastAsia" w:hAnsiTheme="minorHAnsi" w:cstheme="minorBidi"/>
          <w:kern w:val="2"/>
          <w:sz w:val="22"/>
          <w:szCs w:val="22"/>
          <w14:ligatures w14:val="standardContextual"/>
        </w:rPr>
      </w:pPr>
      <w:r>
        <w:lastRenderedPageBreak/>
        <w:t>4.11.2.6</w:t>
      </w:r>
      <w:r>
        <w:rPr>
          <w:rFonts w:asciiTheme="minorHAnsi" w:eastAsiaTheme="minorEastAsia" w:hAnsiTheme="minorHAnsi" w:cstheme="minorBidi"/>
          <w:kern w:val="2"/>
          <w:sz w:val="22"/>
          <w:szCs w:val="22"/>
          <w14:ligatures w14:val="standardContextual"/>
        </w:rPr>
        <w:tab/>
      </w:r>
      <w:r>
        <w:t>ANTCR3: UTRA and E-UTRA multi-RAT non-contiguous operation</w:t>
      </w:r>
      <w:r>
        <w:tab/>
      </w:r>
      <w:r>
        <w:fldChar w:fldCharType="begin"/>
      </w:r>
      <w:r>
        <w:instrText xml:space="preserve"> PAGEREF _Toc145111217 \h </w:instrText>
      </w:r>
      <w:r>
        <w:fldChar w:fldCharType="separate"/>
      </w:r>
      <w:r>
        <w:t>59</w:t>
      </w:r>
      <w:r>
        <w:fldChar w:fldCharType="end"/>
      </w:r>
    </w:p>
    <w:p w14:paraId="2750BE11" w14:textId="754CB130" w:rsidR="008F683E" w:rsidRDefault="008F683E">
      <w:pPr>
        <w:pStyle w:val="TOC5"/>
        <w:rPr>
          <w:rFonts w:asciiTheme="minorHAnsi" w:eastAsiaTheme="minorEastAsia" w:hAnsiTheme="minorHAnsi" w:cstheme="minorBidi"/>
          <w:kern w:val="2"/>
          <w:sz w:val="22"/>
          <w:szCs w:val="22"/>
          <w14:ligatures w14:val="standardContextual"/>
        </w:rPr>
      </w:pPr>
      <w:r>
        <w:t>4.11.2.6.1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_Toc145111218 \h </w:instrText>
      </w:r>
      <w:r>
        <w:fldChar w:fldCharType="separate"/>
      </w:r>
      <w:r>
        <w:t>59</w:t>
      </w:r>
      <w:r>
        <w:fldChar w:fldCharType="end"/>
      </w:r>
    </w:p>
    <w:p w14:paraId="5F985709" w14:textId="2BAB6D40" w:rsidR="008F683E" w:rsidRDefault="008F683E">
      <w:pPr>
        <w:pStyle w:val="TOC5"/>
        <w:rPr>
          <w:rFonts w:asciiTheme="minorHAnsi" w:eastAsiaTheme="minorEastAsia" w:hAnsiTheme="minorHAnsi" w:cstheme="minorBidi"/>
          <w:kern w:val="2"/>
          <w:sz w:val="22"/>
          <w:szCs w:val="22"/>
          <w14:ligatures w14:val="standardContextual"/>
        </w:rPr>
      </w:pPr>
      <w:r>
        <w:t>4.11.2.6.2</w:t>
      </w:r>
      <w:r>
        <w:rPr>
          <w:rFonts w:asciiTheme="minorHAnsi" w:eastAsiaTheme="minorEastAsia" w:hAnsiTheme="minorHAnsi" w:cstheme="minorBidi"/>
          <w:kern w:val="2"/>
          <w:sz w:val="22"/>
          <w:szCs w:val="22"/>
          <w14:ligatures w14:val="standardContextual"/>
        </w:rPr>
        <w:tab/>
      </w:r>
      <w:r>
        <w:t>ANTCR3 generation</w:t>
      </w:r>
      <w:r>
        <w:tab/>
      </w:r>
      <w:r>
        <w:fldChar w:fldCharType="begin"/>
      </w:r>
      <w:r>
        <w:instrText xml:space="preserve"> PAGEREF _Toc145111219 \h </w:instrText>
      </w:r>
      <w:r>
        <w:fldChar w:fldCharType="separate"/>
      </w:r>
      <w:r>
        <w:t>59</w:t>
      </w:r>
      <w:r>
        <w:fldChar w:fldCharType="end"/>
      </w:r>
    </w:p>
    <w:p w14:paraId="724FCB55" w14:textId="784163A6" w:rsidR="008F683E" w:rsidRDefault="008F683E">
      <w:pPr>
        <w:pStyle w:val="TOC5"/>
        <w:rPr>
          <w:rFonts w:asciiTheme="minorHAnsi" w:eastAsiaTheme="minorEastAsia" w:hAnsiTheme="minorHAnsi" w:cstheme="minorBidi"/>
          <w:kern w:val="2"/>
          <w:sz w:val="22"/>
          <w:szCs w:val="22"/>
          <w14:ligatures w14:val="standardContextual"/>
        </w:rPr>
      </w:pPr>
      <w:r>
        <w:t>4.11.2.6.3</w:t>
      </w:r>
      <w:r>
        <w:rPr>
          <w:rFonts w:asciiTheme="minorHAnsi" w:eastAsiaTheme="minorEastAsia" w:hAnsiTheme="minorHAnsi" w:cstheme="minorBidi"/>
          <w:kern w:val="2"/>
          <w:sz w:val="22"/>
          <w:szCs w:val="22"/>
          <w14:ligatures w14:val="standardContextual"/>
        </w:rPr>
        <w:tab/>
      </w:r>
      <w:r>
        <w:t>ANTCR3 power allocation</w:t>
      </w:r>
      <w:r>
        <w:tab/>
      </w:r>
      <w:r>
        <w:fldChar w:fldCharType="begin"/>
      </w:r>
      <w:r>
        <w:instrText xml:space="preserve"> PAGEREF _Toc145111220 \h </w:instrText>
      </w:r>
      <w:r>
        <w:fldChar w:fldCharType="separate"/>
      </w:r>
      <w:r>
        <w:t>60</w:t>
      </w:r>
      <w:r>
        <w:fldChar w:fldCharType="end"/>
      </w:r>
    </w:p>
    <w:p w14:paraId="7A387EA0" w14:textId="1ED39751" w:rsidR="008F683E" w:rsidRDefault="008F683E">
      <w:pPr>
        <w:pStyle w:val="TOC4"/>
        <w:rPr>
          <w:rFonts w:asciiTheme="minorHAnsi" w:eastAsiaTheme="minorEastAsia" w:hAnsiTheme="minorHAnsi" w:cstheme="minorBidi"/>
          <w:kern w:val="2"/>
          <w:sz w:val="22"/>
          <w:szCs w:val="22"/>
          <w14:ligatures w14:val="standardContextual"/>
        </w:rPr>
      </w:pPr>
      <w:r>
        <w:t>4.11.2.7</w:t>
      </w:r>
      <w:r>
        <w:rPr>
          <w:rFonts w:asciiTheme="minorHAnsi" w:eastAsiaTheme="minorEastAsia" w:hAnsiTheme="minorHAnsi" w:cstheme="minorBidi"/>
          <w:kern w:val="2"/>
          <w:sz w:val="22"/>
          <w:szCs w:val="22"/>
          <w14:ligatures w14:val="standardContextual"/>
        </w:rPr>
        <w:tab/>
      </w:r>
      <w:r>
        <w:t>ATCR4: Single carrier for receiver tests</w:t>
      </w:r>
      <w:r>
        <w:tab/>
      </w:r>
      <w:r>
        <w:fldChar w:fldCharType="begin"/>
      </w:r>
      <w:r>
        <w:instrText xml:space="preserve"> PAGEREF _Toc145111221 \h </w:instrText>
      </w:r>
      <w:r>
        <w:fldChar w:fldCharType="separate"/>
      </w:r>
      <w:r>
        <w:t>60</w:t>
      </w:r>
      <w:r>
        <w:fldChar w:fldCharType="end"/>
      </w:r>
    </w:p>
    <w:p w14:paraId="645EBEFA" w14:textId="20FB6A3E" w:rsidR="008F683E" w:rsidRDefault="008F683E">
      <w:pPr>
        <w:pStyle w:val="TOC5"/>
        <w:rPr>
          <w:rFonts w:asciiTheme="minorHAnsi" w:eastAsiaTheme="minorEastAsia" w:hAnsiTheme="minorHAnsi" w:cstheme="minorBidi"/>
          <w:kern w:val="2"/>
          <w:sz w:val="22"/>
          <w:szCs w:val="22"/>
          <w14:ligatures w14:val="standardContextual"/>
        </w:rPr>
      </w:pPr>
      <w:r>
        <w:t>4.11.2.7.1</w:t>
      </w:r>
      <w:r>
        <w:rPr>
          <w:rFonts w:asciiTheme="minorHAnsi" w:eastAsiaTheme="minorEastAsia" w:hAnsiTheme="minorHAnsi" w:cstheme="minorBidi"/>
          <w:kern w:val="2"/>
          <w:sz w:val="22"/>
          <w:szCs w:val="22"/>
          <w14:ligatures w14:val="standardContextual"/>
        </w:rPr>
        <w:tab/>
      </w:r>
      <w:r>
        <w:t>ATCR4a generation</w:t>
      </w:r>
      <w:r>
        <w:tab/>
      </w:r>
      <w:r>
        <w:fldChar w:fldCharType="begin"/>
      </w:r>
      <w:r>
        <w:instrText xml:space="preserve"> PAGEREF _Toc145111222 \h </w:instrText>
      </w:r>
      <w:r>
        <w:fldChar w:fldCharType="separate"/>
      </w:r>
      <w:r>
        <w:t>60</w:t>
      </w:r>
      <w:r>
        <w:fldChar w:fldCharType="end"/>
      </w:r>
    </w:p>
    <w:p w14:paraId="21D16A98" w14:textId="3DC393C3" w:rsidR="008F683E" w:rsidRDefault="008F683E">
      <w:pPr>
        <w:pStyle w:val="TOC5"/>
        <w:rPr>
          <w:rFonts w:asciiTheme="minorHAnsi" w:eastAsiaTheme="minorEastAsia" w:hAnsiTheme="minorHAnsi" w:cstheme="minorBidi"/>
          <w:kern w:val="2"/>
          <w:sz w:val="22"/>
          <w:szCs w:val="22"/>
          <w14:ligatures w14:val="standardContextual"/>
        </w:rPr>
      </w:pPr>
      <w:r>
        <w:t>4.11.2.7.2</w:t>
      </w:r>
      <w:r>
        <w:rPr>
          <w:rFonts w:asciiTheme="minorHAnsi" w:eastAsiaTheme="minorEastAsia" w:hAnsiTheme="minorHAnsi" w:cstheme="minorBidi"/>
          <w:kern w:val="2"/>
          <w:sz w:val="22"/>
          <w:szCs w:val="22"/>
          <w14:ligatures w14:val="standardContextual"/>
        </w:rPr>
        <w:tab/>
      </w:r>
      <w:r>
        <w:t>ATCR4b generation</w:t>
      </w:r>
      <w:r>
        <w:tab/>
      </w:r>
      <w:r>
        <w:fldChar w:fldCharType="begin"/>
      </w:r>
      <w:r>
        <w:instrText xml:space="preserve"> PAGEREF _Toc145111223 \h </w:instrText>
      </w:r>
      <w:r>
        <w:fldChar w:fldCharType="separate"/>
      </w:r>
      <w:r>
        <w:t>60</w:t>
      </w:r>
      <w:r>
        <w:fldChar w:fldCharType="end"/>
      </w:r>
    </w:p>
    <w:p w14:paraId="79F300AA" w14:textId="221FB9D4" w:rsidR="008F683E" w:rsidRDefault="008F683E">
      <w:pPr>
        <w:pStyle w:val="TOC5"/>
        <w:rPr>
          <w:rFonts w:asciiTheme="minorHAnsi" w:eastAsiaTheme="minorEastAsia" w:hAnsiTheme="minorHAnsi" w:cstheme="minorBidi"/>
          <w:kern w:val="2"/>
          <w:sz w:val="22"/>
          <w:szCs w:val="22"/>
          <w14:ligatures w14:val="standardContextual"/>
        </w:rPr>
      </w:pPr>
      <w:r>
        <w:t>4.11.2.7.3</w:t>
      </w:r>
      <w:r>
        <w:rPr>
          <w:rFonts w:asciiTheme="minorHAnsi" w:eastAsiaTheme="minorEastAsia" w:hAnsiTheme="minorHAnsi" w:cstheme="minorBidi"/>
          <w:kern w:val="2"/>
          <w:sz w:val="22"/>
          <w:szCs w:val="22"/>
          <w14:ligatures w14:val="standardContextual"/>
        </w:rPr>
        <w:tab/>
      </w:r>
      <w:r>
        <w:t>ATCR4c generation</w:t>
      </w:r>
      <w:r>
        <w:tab/>
      </w:r>
      <w:r>
        <w:fldChar w:fldCharType="begin"/>
      </w:r>
      <w:r>
        <w:instrText xml:space="preserve"> PAGEREF _Toc145111224 \h </w:instrText>
      </w:r>
      <w:r>
        <w:fldChar w:fldCharType="separate"/>
      </w:r>
      <w:r>
        <w:t>60</w:t>
      </w:r>
      <w:r>
        <w:fldChar w:fldCharType="end"/>
      </w:r>
    </w:p>
    <w:p w14:paraId="7A6D637A" w14:textId="0B53C869" w:rsidR="008F683E" w:rsidRDefault="008F683E">
      <w:pPr>
        <w:pStyle w:val="TOC5"/>
        <w:rPr>
          <w:rFonts w:asciiTheme="minorHAnsi" w:eastAsiaTheme="minorEastAsia" w:hAnsiTheme="minorHAnsi" w:cstheme="minorBidi"/>
          <w:kern w:val="2"/>
          <w:sz w:val="22"/>
          <w:szCs w:val="22"/>
          <w14:ligatures w14:val="standardContextual"/>
        </w:rPr>
      </w:pPr>
      <w:r>
        <w:t>4.11.2.7.3A</w:t>
      </w:r>
      <w:r>
        <w:rPr>
          <w:rFonts w:asciiTheme="minorHAnsi" w:eastAsiaTheme="minorEastAsia" w:hAnsiTheme="minorHAnsi" w:cstheme="minorBidi"/>
          <w:kern w:val="2"/>
          <w:sz w:val="22"/>
          <w:szCs w:val="22"/>
          <w14:ligatures w14:val="standardContextual"/>
        </w:rPr>
        <w:tab/>
      </w:r>
      <w:r>
        <w:t>ATCR4d generation</w:t>
      </w:r>
      <w:r>
        <w:tab/>
      </w:r>
      <w:r>
        <w:fldChar w:fldCharType="begin"/>
      </w:r>
      <w:r>
        <w:instrText xml:space="preserve"> PAGEREF _Toc145111225 \h </w:instrText>
      </w:r>
      <w:r>
        <w:fldChar w:fldCharType="separate"/>
      </w:r>
      <w:r>
        <w:t>61</w:t>
      </w:r>
      <w:r>
        <w:fldChar w:fldCharType="end"/>
      </w:r>
    </w:p>
    <w:p w14:paraId="518E4AE9" w14:textId="691DC2A4" w:rsidR="008F683E" w:rsidRDefault="008F683E">
      <w:pPr>
        <w:pStyle w:val="TOC5"/>
        <w:rPr>
          <w:rFonts w:asciiTheme="minorHAnsi" w:eastAsiaTheme="minorEastAsia" w:hAnsiTheme="minorHAnsi" w:cstheme="minorBidi"/>
          <w:kern w:val="2"/>
          <w:sz w:val="22"/>
          <w:szCs w:val="22"/>
          <w14:ligatures w14:val="standardContextual"/>
        </w:rPr>
      </w:pPr>
      <w:r>
        <w:t>11.2.7.4</w:t>
      </w:r>
      <w:r>
        <w:rPr>
          <w:rFonts w:asciiTheme="minorHAnsi" w:eastAsiaTheme="minorEastAsia" w:hAnsiTheme="minorHAnsi" w:cstheme="minorBidi"/>
          <w:kern w:val="2"/>
          <w:sz w:val="22"/>
          <w:szCs w:val="22"/>
          <w14:ligatures w14:val="standardContextual"/>
        </w:rPr>
        <w:tab/>
      </w:r>
      <w:r>
        <w:t>ATCR4 power allocation</w:t>
      </w:r>
      <w:r>
        <w:tab/>
      </w:r>
      <w:r>
        <w:fldChar w:fldCharType="begin"/>
      </w:r>
      <w:r>
        <w:instrText xml:space="preserve"> PAGEREF _Toc145111226 \h </w:instrText>
      </w:r>
      <w:r>
        <w:fldChar w:fldCharType="separate"/>
      </w:r>
      <w:r>
        <w:t>61</w:t>
      </w:r>
      <w:r>
        <w:fldChar w:fldCharType="end"/>
      </w:r>
    </w:p>
    <w:p w14:paraId="5ADCB5C5" w14:textId="57B1BC76" w:rsidR="008F683E" w:rsidRDefault="008F683E">
      <w:pPr>
        <w:pStyle w:val="TOC4"/>
        <w:rPr>
          <w:rFonts w:asciiTheme="minorHAnsi" w:eastAsiaTheme="minorEastAsia" w:hAnsiTheme="minorHAnsi" w:cstheme="minorBidi"/>
          <w:kern w:val="2"/>
          <w:sz w:val="22"/>
          <w:szCs w:val="22"/>
          <w14:ligatures w14:val="standardContextual"/>
        </w:rPr>
      </w:pPr>
      <w:r>
        <w:rPr>
          <w:lang w:eastAsia="zh-CN"/>
        </w:rPr>
        <w:t>4.11.2.8</w:t>
      </w:r>
      <w:r>
        <w:rPr>
          <w:rFonts w:asciiTheme="minorHAnsi" w:eastAsiaTheme="minorEastAsia" w:hAnsiTheme="minorHAnsi" w:cstheme="minorBidi"/>
          <w:kern w:val="2"/>
          <w:sz w:val="22"/>
          <w:szCs w:val="22"/>
          <w14:ligatures w14:val="standardContextual"/>
        </w:rPr>
        <w:tab/>
      </w:r>
      <w:r>
        <w:t xml:space="preserve">ATCR5: MB-MSR </w:t>
      </w:r>
      <w:r>
        <w:rPr>
          <w:lang w:eastAsia="zh-CN"/>
        </w:rPr>
        <w:t>operation</w:t>
      </w:r>
      <w:r>
        <w:tab/>
      </w:r>
      <w:r>
        <w:fldChar w:fldCharType="begin"/>
      </w:r>
      <w:r>
        <w:instrText xml:space="preserve"> PAGEREF _Toc145111227 \h </w:instrText>
      </w:r>
      <w:r>
        <w:fldChar w:fldCharType="separate"/>
      </w:r>
      <w:r>
        <w:t>61</w:t>
      </w:r>
      <w:r>
        <w:fldChar w:fldCharType="end"/>
      </w:r>
    </w:p>
    <w:p w14:paraId="60361A56" w14:textId="7B9C2EC2" w:rsidR="008F683E" w:rsidRDefault="008F683E">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14:ligatures w14:val="standardContextual"/>
        </w:rPr>
        <w:tab/>
      </w:r>
      <w:r>
        <w:t>ATCR5a: MB-MSR test configuration for full carrier allocation</w:t>
      </w:r>
      <w:r>
        <w:tab/>
      </w:r>
      <w:r>
        <w:fldChar w:fldCharType="begin"/>
      </w:r>
      <w:r>
        <w:instrText xml:space="preserve"> PAGEREF _Toc145111228 \h </w:instrText>
      </w:r>
      <w:r>
        <w:fldChar w:fldCharType="separate"/>
      </w:r>
      <w:r>
        <w:t>61</w:t>
      </w:r>
      <w:r>
        <w:fldChar w:fldCharType="end"/>
      </w:r>
    </w:p>
    <w:p w14:paraId="169D31EE" w14:textId="55A0C025" w:rsidR="008F683E" w:rsidRDefault="008F683E">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14:ligatures w14:val="standardContextual"/>
        </w:rPr>
        <w:tab/>
      </w:r>
      <w:r>
        <w:t>ATCR5b: MB-MSR test configuration with high PSD per carrier</w:t>
      </w:r>
      <w:r>
        <w:tab/>
      </w:r>
      <w:r>
        <w:fldChar w:fldCharType="begin"/>
      </w:r>
      <w:r>
        <w:instrText xml:space="preserve"> PAGEREF _Toc145111229 \h </w:instrText>
      </w:r>
      <w:r>
        <w:fldChar w:fldCharType="separate"/>
      </w:r>
      <w:r>
        <w:t>62</w:t>
      </w:r>
      <w:r>
        <w:fldChar w:fldCharType="end"/>
      </w:r>
    </w:p>
    <w:p w14:paraId="27914563" w14:textId="57E99D49" w:rsidR="008F683E" w:rsidRDefault="008F683E">
      <w:pPr>
        <w:pStyle w:val="TOC4"/>
        <w:rPr>
          <w:rFonts w:asciiTheme="minorHAnsi" w:eastAsiaTheme="minorEastAsia" w:hAnsiTheme="minorHAnsi" w:cstheme="minorBidi"/>
          <w:kern w:val="2"/>
          <w:sz w:val="22"/>
          <w:szCs w:val="22"/>
          <w14:ligatures w14:val="standardContextual"/>
        </w:rPr>
      </w:pPr>
      <w:r>
        <w:t>4.11.2.9</w:t>
      </w:r>
      <w:r>
        <w:rPr>
          <w:rFonts w:asciiTheme="minorHAnsi" w:eastAsiaTheme="minorEastAsia" w:hAnsiTheme="minorHAnsi" w:cstheme="minorBidi"/>
          <w:kern w:val="2"/>
          <w:sz w:val="22"/>
          <w:szCs w:val="22"/>
          <w14:ligatures w14:val="standardContextual"/>
        </w:rPr>
        <w:tab/>
      </w:r>
      <w:r>
        <w:t>ATCR6: Single carrier for transmitter tests</w:t>
      </w:r>
      <w:r>
        <w:tab/>
      </w:r>
      <w:r>
        <w:fldChar w:fldCharType="begin"/>
      </w:r>
      <w:r>
        <w:instrText xml:space="preserve"> PAGEREF _Toc145111230 \h </w:instrText>
      </w:r>
      <w:r>
        <w:fldChar w:fldCharType="separate"/>
      </w:r>
      <w:r>
        <w:t>63</w:t>
      </w:r>
      <w:r>
        <w:fldChar w:fldCharType="end"/>
      </w:r>
    </w:p>
    <w:p w14:paraId="0B1FBD36" w14:textId="3756B56F" w:rsidR="008F683E" w:rsidRDefault="008F683E">
      <w:pPr>
        <w:pStyle w:val="TOC5"/>
        <w:rPr>
          <w:rFonts w:asciiTheme="minorHAnsi" w:eastAsiaTheme="minorEastAsia" w:hAnsiTheme="minorHAnsi" w:cstheme="minorBidi"/>
          <w:kern w:val="2"/>
          <w:sz w:val="22"/>
          <w:szCs w:val="22"/>
          <w14:ligatures w14:val="standardContextual"/>
        </w:rPr>
      </w:pPr>
      <w:r>
        <w:t>4.11.2.9.1</w:t>
      </w:r>
      <w:r>
        <w:rPr>
          <w:rFonts w:asciiTheme="minorHAnsi" w:eastAsiaTheme="minorEastAsia" w:hAnsiTheme="minorHAnsi" w:cstheme="minorBidi"/>
          <w:kern w:val="2"/>
          <w:sz w:val="22"/>
          <w:szCs w:val="22"/>
          <w14:ligatures w14:val="standardContextual"/>
        </w:rPr>
        <w:tab/>
      </w:r>
      <w:r>
        <w:t>ATCR6a generation</w:t>
      </w:r>
      <w:r>
        <w:tab/>
      </w:r>
      <w:r>
        <w:fldChar w:fldCharType="begin"/>
      </w:r>
      <w:r>
        <w:instrText xml:space="preserve"> PAGEREF _Toc145111231 \h </w:instrText>
      </w:r>
      <w:r>
        <w:fldChar w:fldCharType="separate"/>
      </w:r>
      <w:r>
        <w:t>63</w:t>
      </w:r>
      <w:r>
        <w:fldChar w:fldCharType="end"/>
      </w:r>
    </w:p>
    <w:p w14:paraId="5BAA76B7" w14:textId="5522AE72" w:rsidR="008F683E" w:rsidRDefault="008F683E">
      <w:pPr>
        <w:pStyle w:val="TOC5"/>
        <w:rPr>
          <w:rFonts w:asciiTheme="minorHAnsi" w:eastAsiaTheme="minorEastAsia" w:hAnsiTheme="minorHAnsi" w:cstheme="minorBidi"/>
          <w:kern w:val="2"/>
          <w:sz w:val="22"/>
          <w:szCs w:val="22"/>
          <w14:ligatures w14:val="standardContextual"/>
        </w:rPr>
      </w:pPr>
      <w:r>
        <w:t>4.11.2.9.2</w:t>
      </w:r>
      <w:r>
        <w:rPr>
          <w:rFonts w:asciiTheme="minorHAnsi" w:eastAsiaTheme="minorEastAsia" w:hAnsiTheme="minorHAnsi" w:cstheme="minorBidi"/>
          <w:kern w:val="2"/>
          <w:sz w:val="22"/>
          <w:szCs w:val="22"/>
          <w14:ligatures w14:val="standardContextual"/>
        </w:rPr>
        <w:tab/>
      </w:r>
      <w:r>
        <w:t>ATCR6b generation</w:t>
      </w:r>
      <w:r>
        <w:tab/>
      </w:r>
      <w:r>
        <w:fldChar w:fldCharType="begin"/>
      </w:r>
      <w:r>
        <w:instrText xml:space="preserve"> PAGEREF _Toc145111232 \h </w:instrText>
      </w:r>
      <w:r>
        <w:fldChar w:fldCharType="separate"/>
      </w:r>
      <w:r>
        <w:t>63</w:t>
      </w:r>
      <w:r>
        <w:fldChar w:fldCharType="end"/>
      </w:r>
    </w:p>
    <w:p w14:paraId="359929DD" w14:textId="49B42CD4" w:rsidR="008F683E" w:rsidRDefault="008F683E">
      <w:pPr>
        <w:pStyle w:val="TOC5"/>
        <w:rPr>
          <w:rFonts w:asciiTheme="minorHAnsi" w:eastAsiaTheme="minorEastAsia" w:hAnsiTheme="minorHAnsi" w:cstheme="minorBidi"/>
          <w:kern w:val="2"/>
          <w:sz w:val="22"/>
          <w:szCs w:val="22"/>
          <w14:ligatures w14:val="standardContextual"/>
        </w:rPr>
      </w:pPr>
      <w:r>
        <w:t>4.11.2.9.3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_Toc145111233 \h </w:instrText>
      </w:r>
      <w:r>
        <w:fldChar w:fldCharType="separate"/>
      </w:r>
      <w:r>
        <w:t>63</w:t>
      </w:r>
      <w:r>
        <w:fldChar w:fldCharType="end"/>
      </w:r>
    </w:p>
    <w:p w14:paraId="4FE7E5E4" w14:textId="3CBD6B64" w:rsidR="008F683E" w:rsidRDefault="008F683E">
      <w:pPr>
        <w:pStyle w:val="TOC5"/>
        <w:rPr>
          <w:rFonts w:asciiTheme="minorHAnsi" w:eastAsiaTheme="minorEastAsia" w:hAnsiTheme="minorHAnsi" w:cstheme="minorBidi"/>
          <w:kern w:val="2"/>
          <w:sz w:val="22"/>
          <w:szCs w:val="22"/>
          <w14:ligatures w14:val="standardContextual"/>
        </w:rPr>
      </w:pPr>
      <w:r>
        <w:t>4.11.2.9.3A</w:t>
      </w:r>
      <w:r>
        <w:rPr>
          <w:rFonts w:asciiTheme="minorHAnsi" w:eastAsiaTheme="minorEastAsia" w:hAnsiTheme="minorHAnsi" w:cstheme="minorBidi"/>
          <w:kern w:val="2"/>
          <w:sz w:val="22"/>
          <w:szCs w:val="22"/>
          <w14:ligatures w14:val="standardContextual"/>
        </w:rPr>
        <w:tab/>
      </w:r>
      <w:r>
        <w:t>ATCR6d generation</w:t>
      </w:r>
      <w:r>
        <w:tab/>
      </w:r>
      <w:r>
        <w:fldChar w:fldCharType="begin"/>
      </w:r>
      <w:r>
        <w:instrText xml:space="preserve"> PAGEREF _Toc145111234 \h </w:instrText>
      </w:r>
      <w:r>
        <w:fldChar w:fldCharType="separate"/>
      </w:r>
      <w:r>
        <w:t>63</w:t>
      </w:r>
      <w:r>
        <w:fldChar w:fldCharType="end"/>
      </w:r>
    </w:p>
    <w:p w14:paraId="0E6B372B" w14:textId="2540A567" w:rsidR="008F683E" w:rsidRDefault="008F683E">
      <w:pPr>
        <w:pStyle w:val="TOC5"/>
        <w:rPr>
          <w:rFonts w:asciiTheme="minorHAnsi" w:eastAsiaTheme="minorEastAsia" w:hAnsiTheme="minorHAnsi" w:cstheme="minorBidi"/>
          <w:kern w:val="2"/>
          <w:sz w:val="22"/>
          <w:szCs w:val="22"/>
          <w14:ligatures w14:val="standardContextual"/>
        </w:rPr>
      </w:pPr>
      <w:r>
        <w:t>4.11.2.9.4</w:t>
      </w:r>
      <w:r>
        <w:rPr>
          <w:rFonts w:asciiTheme="minorHAnsi" w:eastAsiaTheme="minorEastAsia" w:hAnsiTheme="minorHAnsi" w:cstheme="minorBidi"/>
          <w:kern w:val="2"/>
          <w:sz w:val="22"/>
          <w:szCs w:val="22"/>
          <w14:ligatures w14:val="standardContextual"/>
        </w:rPr>
        <w:tab/>
      </w:r>
      <w:r>
        <w:t>ATCR6 power allocation</w:t>
      </w:r>
      <w:r>
        <w:tab/>
      </w:r>
      <w:r>
        <w:fldChar w:fldCharType="begin"/>
      </w:r>
      <w:r>
        <w:instrText xml:space="preserve"> PAGEREF _Toc145111235 \h </w:instrText>
      </w:r>
      <w:r>
        <w:fldChar w:fldCharType="separate"/>
      </w:r>
      <w:r>
        <w:t>63</w:t>
      </w:r>
      <w:r>
        <w:fldChar w:fldCharType="end"/>
      </w:r>
    </w:p>
    <w:p w14:paraId="42303035" w14:textId="31D34140" w:rsidR="008F683E" w:rsidRDefault="008F683E">
      <w:pPr>
        <w:pStyle w:val="TOC4"/>
        <w:rPr>
          <w:rFonts w:asciiTheme="minorHAnsi" w:eastAsiaTheme="minorEastAsia" w:hAnsiTheme="minorHAnsi" w:cstheme="minorBidi"/>
          <w:kern w:val="2"/>
          <w:sz w:val="22"/>
          <w:szCs w:val="22"/>
          <w14:ligatures w14:val="standardContextual"/>
        </w:rPr>
      </w:pPr>
      <w:r>
        <w:t>4.11.2.10</w:t>
      </w:r>
      <w:r>
        <w:rPr>
          <w:rFonts w:asciiTheme="minorHAnsi" w:eastAsiaTheme="minorEastAsia" w:hAnsiTheme="minorHAnsi" w:cstheme="minorBidi"/>
          <w:kern w:val="2"/>
          <w:sz w:val="22"/>
          <w:szCs w:val="22"/>
          <w14:ligatures w14:val="standardContextual"/>
        </w:rPr>
        <w:tab/>
      </w:r>
      <w:r>
        <w:t>ATCR7: E-UTRA and NR multi RAT operation</w:t>
      </w:r>
      <w:r>
        <w:tab/>
      </w:r>
      <w:r>
        <w:fldChar w:fldCharType="begin"/>
      </w:r>
      <w:r>
        <w:instrText xml:space="preserve"> PAGEREF _Toc145111236 \h </w:instrText>
      </w:r>
      <w:r>
        <w:fldChar w:fldCharType="separate"/>
      </w:r>
      <w:r>
        <w:t>64</w:t>
      </w:r>
      <w:r>
        <w:fldChar w:fldCharType="end"/>
      </w:r>
    </w:p>
    <w:p w14:paraId="4DB634F3" w14:textId="007B39B3" w:rsidR="008F683E" w:rsidRDefault="008F683E">
      <w:pPr>
        <w:pStyle w:val="TOC5"/>
        <w:rPr>
          <w:rFonts w:asciiTheme="minorHAnsi" w:eastAsiaTheme="minorEastAsia" w:hAnsiTheme="minorHAnsi" w:cstheme="minorBidi"/>
          <w:kern w:val="2"/>
          <w:sz w:val="22"/>
          <w:szCs w:val="22"/>
          <w14:ligatures w14:val="standardContextual"/>
        </w:rPr>
      </w:pPr>
      <w:r>
        <w:t>4.11.2.10.1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_Toc145111237 \h </w:instrText>
      </w:r>
      <w:r>
        <w:fldChar w:fldCharType="separate"/>
      </w:r>
      <w:r>
        <w:t>64</w:t>
      </w:r>
      <w:r>
        <w:fldChar w:fldCharType="end"/>
      </w:r>
    </w:p>
    <w:p w14:paraId="621A23FE" w14:textId="53E66171" w:rsidR="008F683E" w:rsidRDefault="008F683E">
      <w:pPr>
        <w:pStyle w:val="TOC5"/>
        <w:rPr>
          <w:rFonts w:asciiTheme="minorHAnsi" w:eastAsiaTheme="minorEastAsia" w:hAnsiTheme="minorHAnsi" w:cstheme="minorBidi"/>
          <w:kern w:val="2"/>
          <w:sz w:val="22"/>
          <w:szCs w:val="22"/>
          <w14:ligatures w14:val="standardContextual"/>
        </w:rPr>
      </w:pPr>
      <w:r>
        <w:t>4.11.2.10.2</w:t>
      </w:r>
      <w:r>
        <w:rPr>
          <w:rFonts w:asciiTheme="minorHAnsi" w:eastAsiaTheme="minorEastAsia" w:hAnsiTheme="minorHAnsi" w:cstheme="minorBidi"/>
          <w:kern w:val="2"/>
          <w:sz w:val="22"/>
          <w:szCs w:val="22"/>
          <w14:ligatures w14:val="standardContextual"/>
        </w:rPr>
        <w:tab/>
      </w:r>
      <w:r>
        <w:t>ATCR7 generation</w:t>
      </w:r>
      <w:r>
        <w:tab/>
      </w:r>
      <w:r>
        <w:fldChar w:fldCharType="begin"/>
      </w:r>
      <w:r>
        <w:instrText xml:space="preserve"> PAGEREF _Toc145111238 \h </w:instrText>
      </w:r>
      <w:r>
        <w:fldChar w:fldCharType="separate"/>
      </w:r>
      <w:r>
        <w:t>64</w:t>
      </w:r>
      <w:r>
        <w:fldChar w:fldCharType="end"/>
      </w:r>
    </w:p>
    <w:p w14:paraId="1FE3BFAF" w14:textId="7DF2994F" w:rsidR="008F683E" w:rsidRDefault="008F683E">
      <w:pPr>
        <w:pStyle w:val="TOC5"/>
        <w:rPr>
          <w:rFonts w:asciiTheme="minorHAnsi" w:eastAsiaTheme="minorEastAsia" w:hAnsiTheme="minorHAnsi" w:cstheme="minorBidi"/>
          <w:kern w:val="2"/>
          <w:sz w:val="22"/>
          <w:szCs w:val="22"/>
          <w14:ligatures w14:val="standardContextual"/>
        </w:rPr>
      </w:pPr>
      <w:r>
        <w:t>4.11.2.10.3</w:t>
      </w:r>
      <w:r>
        <w:rPr>
          <w:rFonts w:asciiTheme="minorHAnsi" w:eastAsiaTheme="minorEastAsia" w:hAnsiTheme="minorHAnsi" w:cstheme="minorBidi"/>
          <w:kern w:val="2"/>
          <w:sz w:val="22"/>
          <w:szCs w:val="22"/>
          <w14:ligatures w14:val="standardContextual"/>
        </w:rPr>
        <w:tab/>
      </w:r>
      <w:r>
        <w:t>ATCR7 power allocation</w:t>
      </w:r>
      <w:r>
        <w:tab/>
      </w:r>
      <w:r>
        <w:fldChar w:fldCharType="begin"/>
      </w:r>
      <w:r>
        <w:instrText xml:space="preserve"> PAGEREF _Toc145111239 \h </w:instrText>
      </w:r>
      <w:r>
        <w:fldChar w:fldCharType="separate"/>
      </w:r>
      <w:r>
        <w:t>64</w:t>
      </w:r>
      <w:r>
        <w:fldChar w:fldCharType="end"/>
      </w:r>
    </w:p>
    <w:p w14:paraId="7F3D7270" w14:textId="78200D2E" w:rsidR="008F683E" w:rsidRDefault="008F683E">
      <w:pPr>
        <w:pStyle w:val="TOC4"/>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ANTCR7: E-UTRA and NR multi RAT non-contiguous operation</w:t>
      </w:r>
      <w:r>
        <w:tab/>
      </w:r>
      <w:r>
        <w:fldChar w:fldCharType="begin"/>
      </w:r>
      <w:r>
        <w:instrText xml:space="preserve"> PAGEREF _Toc145111240 \h </w:instrText>
      </w:r>
      <w:r>
        <w:fldChar w:fldCharType="separate"/>
      </w:r>
      <w:r>
        <w:t>65</w:t>
      </w:r>
      <w:r>
        <w:fldChar w:fldCharType="end"/>
      </w:r>
    </w:p>
    <w:p w14:paraId="735C3908" w14:textId="1DC557BF" w:rsidR="008F683E" w:rsidRDefault="008F683E">
      <w:pPr>
        <w:pStyle w:val="TOC5"/>
        <w:rPr>
          <w:rFonts w:asciiTheme="minorHAnsi" w:eastAsiaTheme="minorEastAsia" w:hAnsiTheme="minorHAnsi" w:cstheme="minorBidi"/>
          <w:kern w:val="2"/>
          <w:sz w:val="22"/>
          <w:szCs w:val="22"/>
          <w14:ligatures w14:val="standardContextual"/>
        </w:rPr>
      </w:pPr>
      <w:r>
        <w:t>4.11.2.11.1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_Toc145111241 \h </w:instrText>
      </w:r>
      <w:r>
        <w:fldChar w:fldCharType="separate"/>
      </w:r>
      <w:r>
        <w:t>65</w:t>
      </w:r>
      <w:r>
        <w:fldChar w:fldCharType="end"/>
      </w:r>
    </w:p>
    <w:p w14:paraId="3404DBF9" w14:textId="6FCB4EF4" w:rsidR="008F683E" w:rsidRDefault="008F683E">
      <w:pPr>
        <w:pStyle w:val="TOC5"/>
        <w:rPr>
          <w:rFonts w:asciiTheme="minorHAnsi" w:eastAsiaTheme="minorEastAsia" w:hAnsiTheme="minorHAnsi" w:cstheme="minorBidi"/>
          <w:kern w:val="2"/>
          <w:sz w:val="22"/>
          <w:szCs w:val="22"/>
          <w14:ligatures w14:val="standardContextual"/>
        </w:rPr>
      </w:pPr>
      <w:r>
        <w:t>4.11.2.11.2</w:t>
      </w:r>
      <w:r>
        <w:rPr>
          <w:rFonts w:asciiTheme="minorHAnsi" w:eastAsiaTheme="minorEastAsia" w:hAnsiTheme="minorHAnsi" w:cstheme="minorBidi"/>
          <w:kern w:val="2"/>
          <w:sz w:val="22"/>
          <w:szCs w:val="22"/>
          <w14:ligatures w14:val="standardContextual"/>
        </w:rPr>
        <w:tab/>
      </w:r>
      <w:r>
        <w:t>ANTCR7 generation</w:t>
      </w:r>
      <w:r>
        <w:tab/>
      </w:r>
      <w:r>
        <w:fldChar w:fldCharType="begin"/>
      </w:r>
      <w:r>
        <w:instrText xml:space="preserve"> PAGEREF _Toc145111242 \h </w:instrText>
      </w:r>
      <w:r>
        <w:fldChar w:fldCharType="separate"/>
      </w:r>
      <w:r>
        <w:t>65</w:t>
      </w:r>
      <w:r>
        <w:fldChar w:fldCharType="end"/>
      </w:r>
    </w:p>
    <w:p w14:paraId="3977A0DF" w14:textId="7A99C04C" w:rsidR="008F683E" w:rsidRDefault="008F683E">
      <w:pPr>
        <w:pStyle w:val="TOC5"/>
        <w:rPr>
          <w:rFonts w:asciiTheme="minorHAnsi" w:eastAsiaTheme="minorEastAsia" w:hAnsiTheme="minorHAnsi" w:cstheme="minorBidi"/>
          <w:kern w:val="2"/>
          <w:sz w:val="22"/>
          <w:szCs w:val="22"/>
          <w14:ligatures w14:val="standardContextual"/>
        </w:rPr>
      </w:pPr>
      <w:r>
        <w:t>4.11.2.11.3</w:t>
      </w:r>
      <w:r>
        <w:rPr>
          <w:rFonts w:asciiTheme="minorHAnsi" w:eastAsiaTheme="minorEastAsia" w:hAnsiTheme="minorHAnsi" w:cstheme="minorBidi"/>
          <w:kern w:val="2"/>
          <w:sz w:val="22"/>
          <w:szCs w:val="22"/>
          <w14:ligatures w14:val="standardContextual"/>
        </w:rPr>
        <w:tab/>
      </w:r>
      <w:r>
        <w:t>ANTCR7 power allocation</w:t>
      </w:r>
      <w:r>
        <w:tab/>
      </w:r>
      <w:r>
        <w:fldChar w:fldCharType="begin"/>
      </w:r>
      <w:r>
        <w:instrText xml:space="preserve"> PAGEREF _Toc145111243 \h </w:instrText>
      </w:r>
      <w:r>
        <w:fldChar w:fldCharType="separate"/>
      </w:r>
      <w:r>
        <w:t>65</w:t>
      </w:r>
      <w:r>
        <w:fldChar w:fldCharType="end"/>
      </w:r>
    </w:p>
    <w:p w14:paraId="3D635471" w14:textId="17F9D9F3" w:rsidR="008F683E" w:rsidRDefault="008F683E">
      <w:pPr>
        <w:pStyle w:val="TOC4"/>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ATCR8: NR multicarrier operation</w:t>
      </w:r>
      <w:r>
        <w:tab/>
      </w:r>
      <w:r>
        <w:fldChar w:fldCharType="begin"/>
      </w:r>
      <w:r>
        <w:instrText xml:space="preserve"> PAGEREF _Toc145111244 \h </w:instrText>
      </w:r>
      <w:r>
        <w:fldChar w:fldCharType="separate"/>
      </w:r>
      <w:r>
        <w:t>65</w:t>
      </w:r>
      <w:r>
        <w:fldChar w:fldCharType="end"/>
      </w:r>
    </w:p>
    <w:p w14:paraId="26AB4D31" w14:textId="741BF847" w:rsidR="008F683E" w:rsidRDefault="008F683E">
      <w:pPr>
        <w:pStyle w:val="TOC5"/>
        <w:rPr>
          <w:rFonts w:asciiTheme="minorHAnsi" w:eastAsiaTheme="minorEastAsia" w:hAnsiTheme="minorHAnsi" w:cstheme="minorBidi"/>
          <w:kern w:val="2"/>
          <w:sz w:val="22"/>
          <w:szCs w:val="22"/>
          <w14:ligatures w14:val="standardContextual"/>
        </w:rPr>
      </w:pPr>
      <w:r>
        <w:t>4.11.2.12.1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_Toc145111245 \h </w:instrText>
      </w:r>
      <w:r>
        <w:fldChar w:fldCharType="separate"/>
      </w:r>
      <w:r>
        <w:t>65</w:t>
      </w:r>
      <w:r>
        <w:fldChar w:fldCharType="end"/>
      </w:r>
    </w:p>
    <w:p w14:paraId="14BD17FC" w14:textId="1B9E7E48" w:rsidR="008F683E" w:rsidRDefault="008F683E">
      <w:pPr>
        <w:pStyle w:val="TOC5"/>
        <w:rPr>
          <w:rFonts w:asciiTheme="minorHAnsi" w:eastAsiaTheme="minorEastAsia" w:hAnsiTheme="minorHAnsi" w:cstheme="minorBidi"/>
          <w:kern w:val="2"/>
          <w:sz w:val="22"/>
          <w:szCs w:val="22"/>
          <w14:ligatures w14:val="standardContextual"/>
        </w:rPr>
      </w:pPr>
      <w:r>
        <w:t>4.11.2.12.2</w:t>
      </w:r>
      <w:r>
        <w:rPr>
          <w:rFonts w:asciiTheme="minorHAnsi" w:eastAsiaTheme="minorEastAsia" w:hAnsiTheme="minorHAnsi" w:cstheme="minorBidi"/>
          <w:kern w:val="2"/>
          <w:sz w:val="22"/>
          <w:szCs w:val="22"/>
          <w14:ligatures w14:val="standardContextual"/>
        </w:rPr>
        <w:tab/>
      </w:r>
      <w:r>
        <w:t>ATCR8a generation</w:t>
      </w:r>
      <w:r>
        <w:tab/>
      </w:r>
      <w:r>
        <w:fldChar w:fldCharType="begin"/>
      </w:r>
      <w:r>
        <w:instrText xml:space="preserve"> PAGEREF _Toc145111246 \h </w:instrText>
      </w:r>
      <w:r>
        <w:fldChar w:fldCharType="separate"/>
      </w:r>
      <w:r>
        <w:t>66</w:t>
      </w:r>
      <w:r>
        <w:fldChar w:fldCharType="end"/>
      </w:r>
    </w:p>
    <w:p w14:paraId="354DE774" w14:textId="30DA6C1E" w:rsidR="008F683E" w:rsidRDefault="008F683E">
      <w:pPr>
        <w:pStyle w:val="TOC5"/>
        <w:rPr>
          <w:rFonts w:asciiTheme="minorHAnsi" w:eastAsiaTheme="minorEastAsia" w:hAnsiTheme="minorHAnsi" w:cstheme="minorBidi"/>
          <w:kern w:val="2"/>
          <w:sz w:val="22"/>
          <w:szCs w:val="22"/>
          <w14:ligatures w14:val="standardContextual"/>
        </w:rPr>
      </w:pPr>
      <w:r>
        <w:t>4.11.2.12.3</w:t>
      </w:r>
      <w:r>
        <w:rPr>
          <w:rFonts w:asciiTheme="minorHAnsi" w:eastAsiaTheme="minorEastAsia" w:hAnsiTheme="minorHAnsi" w:cstheme="minorBidi"/>
          <w:kern w:val="2"/>
          <w:sz w:val="22"/>
          <w:szCs w:val="22"/>
          <w14:ligatures w14:val="standardContextual"/>
        </w:rPr>
        <w:tab/>
      </w:r>
      <w:r>
        <w:t>ATCR8b generation</w:t>
      </w:r>
      <w:r>
        <w:tab/>
      </w:r>
      <w:r>
        <w:fldChar w:fldCharType="begin"/>
      </w:r>
      <w:r>
        <w:instrText xml:space="preserve"> PAGEREF _Toc145111247 \h </w:instrText>
      </w:r>
      <w:r>
        <w:fldChar w:fldCharType="separate"/>
      </w:r>
      <w:r>
        <w:t>66</w:t>
      </w:r>
      <w:r>
        <w:fldChar w:fldCharType="end"/>
      </w:r>
    </w:p>
    <w:p w14:paraId="08B51CDE" w14:textId="4A1D9874" w:rsidR="008F683E" w:rsidRDefault="008F683E">
      <w:pPr>
        <w:pStyle w:val="TOC5"/>
        <w:rPr>
          <w:rFonts w:asciiTheme="minorHAnsi" w:eastAsiaTheme="minorEastAsia" w:hAnsiTheme="minorHAnsi" w:cstheme="minorBidi"/>
          <w:kern w:val="2"/>
          <w:sz w:val="22"/>
          <w:szCs w:val="22"/>
          <w14:ligatures w14:val="standardContextual"/>
        </w:rPr>
      </w:pPr>
      <w:r>
        <w:t>4.11.2.12.4</w:t>
      </w:r>
      <w:r>
        <w:rPr>
          <w:rFonts w:asciiTheme="minorHAnsi" w:eastAsiaTheme="minorEastAsia" w:hAnsiTheme="minorHAnsi" w:cstheme="minorBidi"/>
          <w:kern w:val="2"/>
          <w:sz w:val="22"/>
          <w:szCs w:val="22"/>
          <w14:ligatures w14:val="standardContextual"/>
        </w:rPr>
        <w:tab/>
      </w:r>
      <w:r>
        <w:t>ATCR8 power allocation</w:t>
      </w:r>
      <w:r>
        <w:tab/>
      </w:r>
      <w:r>
        <w:fldChar w:fldCharType="begin"/>
      </w:r>
      <w:r>
        <w:instrText xml:space="preserve"> PAGEREF _Toc145111248 \h </w:instrText>
      </w:r>
      <w:r>
        <w:fldChar w:fldCharType="separate"/>
      </w:r>
      <w:r>
        <w:t>66</w:t>
      </w:r>
      <w:r>
        <w:fldChar w:fldCharType="end"/>
      </w:r>
    </w:p>
    <w:p w14:paraId="27212E51" w14:textId="282339ED" w:rsidR="008F683E" w:rsidRDefault="008F683E">
      <w:pPr>
        <w:pStyle w:val="TOC4"/>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ANTCR8: NR multicarrier non-contiguous operation</w:t>
      </w:r>
      <w:r>
        <w:tab/>
      </w:r>
      <w:r>
        <w:fldChar w:fldCharType="begin"/>
      </w:r>
      <w:r>
        <w:instrText xml:space="preserve"> PAGEREF _Toc145111249 \h </w:instrText>
      </w:r>
      <w:r>
        <w:fldChar w:fldCharType="separate"/>
      </w:r>
      <w:r>
        <w:t>67</w:t>
      </w:r>
      <w:r>
        <w:fldChar w:fldCharType="end"/>
      </w:r>
    </w:p>
    <w:p w14:paraId="3EFA9FB5" w14:textId="1E592389" w:rsidR="008F683E" w:rsidRDefault="008F683E">
      <w:pPr>
        <w:pStyle w:val="TOC5"/>
        <w:rPr>
          <w:rFonts w:asciiTheme="minorHAnsi" w:eastAsiaTheme="minorEastAsia" w:hAnsiTheme="minorHAnsi" w:cstheme="minorBidi"/>
          <w:kern w:val="2"/>
          <w:sz w:val="22"/>
          <w:szCs w:val="22"/>
          <w14:ligatures w14:val="standardContextual"/>
        </w:rPr>
      </w:pPr>
      <w:r>
        <w:t>4.11.2.13.1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_Toc145111250 \h </w:instrText>
      </w:r>
      <w:r>
        <w:fldChar w:fldCharType="separate"/>
      </w:r>
      <w:r>
        <w:t>67</w:t>
      </w:r>
      <w:r>
        <w:fldChar w:fldCharType="end"/>
      </w:r>
    </w:p>
    <w:p w14:paraId="2FCDCB21" w14:textId="78F7EF79" w:rsidR="008F683E" w:rsidRDefault="008F683E">
      <w:pPr>
        <w:pStyle w:val="TOC5"/>
        <w:rPr>
          <w:rFonts w:asciiTheme="minorHAnsi" w:eastAsiaTheme="minorEastAsia" w:hAnsiTheme="minorHAnsi" w:cstheme="minorBidi"/>
          <w:kern w:val="2"/>
          <w:sz w:val="22"/>
          <w:szCs w:val="22"/>
          <w14:ligatures w14:val="standardContextual"/>
        </w:rPr>
      </w:pPr>
      <w:r>
        <w:t>4.11.2.13.2</w:t>
      </w:r>
      <w:r>
        <w:rPr>
          <w:rFonts w:asciiTheme="minorHAnsi" w:eastAsiaTheme="minorEastAsia" w:hAnsiTheme="minorHAnsi" w:cstheme="minorBidi"/>
          <w:kern w:val="2"/>
          <w:sz w:val="22"/>
          <w:szCs w:val="22"/>
          <w14:ligatures w14:val="standardContextual"/>
        </w:rPr>
        <w:tab/>
      </w:r>
      <w:r>
        <w:t>ANTCR8 generation</w:t>
      </w:r>
      <w:r>
        <w:tab/>
      </w:r>
      <w:r>
        <w:fldChar w:fldCharType="begin"/>
      </w:r>
      <w:r>
        <w:instrText xml:space="preserve"> PAGEREF _Toc145111251 \h </w:instrText>
      </w:r>
      <w:r>
        <w:fldChar w:fldCharType="separate"/>
      </w:r>
      <w:r>
        <w:t>67</w:t>
      </w:r>
      <w:r>
        <w:fldChar w:fldCharType="end"/>
      </w:r>
    </w:p>
    <w:p w14:paraId="04F68BCE" w14:textId="7B9E36A3" w:rsidR="008F683E" w:rsidRDefault="008F683E">
      <w:pPr>
        <w:pStyle w:val="TOC5"/>
        <w:rPr>
          <w:rFonts w:asciiTheme="minorHAnsi" w:eastAsiaTheme="minorEastAsia" w:hAnsiTheme="minorHAnsi" w:cstheme="minorBidi"/>
          <w:kern w:val="2"/>
          <w:sz w:val="22"/>
          <w:szCs w:val="22"/>
          <w14:ligatures w14:val="standardContextual"/>
        </w:rPr>
      </w:pPr>
      <w:r>
        <w:t>4.11.2.13.3</w:t>
      </w:r>
      <w:r>
        <w:rPr>
          <w:rFonts w:asciiTheme="minorHAnsi" w:eastAsiaTheme="minorEastAsia" w:hAnsiTheme="minorHAnsi" w:cstheme="minorBidi"/>
          <w:kern w:val="2"/>
          <w:sz w:val="22"/>
          <w:szCs w:val="22"/>
          <w14:ligatures w14:val="standardContextual"/>
        </w:rPr>
        <w:tab/>
      </w:r>
      <w:r>
        <w:t>ANTCR8 power allocation</w:t>
      </w:r>
      <w:r>
        <w:tab/>
      </w:r>
      <w:r>
        <w:fldChar w:fldCharType="begin"/>
      </w:r>
      <w:r>
        <w:instrText xml:space="preserve"> PAGEREF _Toc145111252 \h </w:instrText>
      </w:r>
      <w:r>
        <w:fldChar w:fldCharType="separate"/>
      </w:r>
      <w:r>
        <w:t>67</w:t>
      </w:r>
      <w:r>
        <w:fldChar w:fldCharType="end"/>
      </w:r>
    </w:p>
    <w:p w14:paraId="015E1703" w14:textId="54B96776" w:rsidR="008F683E" w:rsidRDefault="008F683E">
      <w:pPr>
        <w:pStyle w:val="TOC4"/>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ATCR9: UTRA, E-UTRA and NR multi-RAT operation</w:t>
      </w:r>
      <w:r>
        <w:tab/>
      </w:r>
      <w:r>
        <w:fldChar w:fldCharType="begin"/>
      </w:r>
      <w:r>
        <w:instrText xml:space="preserve"> PAGEREF _Toc145111253 \h </w:instrText>
      </w:r>
      <w:r>
        <w:fldChar w:fldCharType="separate"/>
      </w:r>
      <w:r>
        <w:t>67</w:t>
      </w:r>
      <w:r>
        <w:fldChar w:fldCharType="end"/>
      </w:r>
    </w:p>
    <w:p w14:paraId="11A571E9" w14:textId="24E270E8" w:rsidR="008F683E" w:rsidRDefault="008F683E">
      <w:pPr>
        <w:pStyle w:val="TOC5"/>
        <w:rPr>
          <w:rFonts w:asciiTheme="minorHAnsi" w:eastAsiaTheme="minorEastAsia" w:hAnsiTheme="minorHAnsi" w:cstheme="minorBidi"/>
          <w:kern w:val="2"/>
          <w:sz w:val="22"/>
          <w:szCs w:val="22"/>
          <w14:ligatures w14:val="standardContextual"/>
        </w:rPr>
      </w:pPr>
      <w:r>
        <w:t>4.11.2.14.1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_Toc145111254 \h </w:instrText>
      </w:r>
      <w:r>
        <w:fldChar w:fldCharType="separate"/>
      </w:r>
      <w:r>
        <w:t>67</w:t>
      </w:r>
      <w:r>
        <w:fldChar w:fldCharType="end"/>
      </w:r>
    </w:p>
    <w:p w14:paraId="130FA462" w14:textId="5E4C02C4" w:rsidR="008F683E" w:rsidRDefault="008F683E">
      <w:pPr>
        <w:pStyle w:val="TOC5"/>
        <w:rPr>
          <w:rFonts w:asciiTheme="minorHAnsi" w:eastAsiaTheme="minorEastAsia" w:hAnsiTheme="minorHAnsi" w:cstheme="minorBidi"/>
          <w:kern w:val="2"/>
          <w:sz w:val="22"/>
          <w:szCs w:val="22"/>
          <w14:ligatures w14:val="standardContextual"/>
        </w:rPr>
      </w:pPr>
      <w:r>
        <w:t>4.11.2.14.2</w:t>
      </w:r>
      <w:r>
        <w:rPr>
          <w:rFonts w:asciiTheme="minorHAnsi" w:eastAsiaTheme="minorEastAsia" w:hAnsiTheme="minorHAnsi" w:cstheme="minorBidi"/>
          <w:kern w:val="2"/>
          <w:sz w:val="22"/>
          <w:szCs w:val="22"/>
          <w14:ligatures w14:val="standardContextual"/>
        </w:rPr>
        <w:tab/>
      </w:r>
      <w:r>
        <w:t xml:space="preserve"> ATCR9 generation</w:t>
      </w:r>
      <w:r>
        <w:tab/>
      </w:r>
      <w:r>
        <w:fldChar w:fldCharType="begin"/>
      </w:r>
      <w:r>
        <w:instrText xml:space="preserve"> PAGEREF _Toc145111255 \h </w:instrText>
      </w:r>
      <w:r>
        <w:fldChar w:fldCharType="separate"/>
      </w:r>
      <w:r>
        <w:t>67</w:t>
      </w:r>
      <w:r>
        <w:fldChar w:fldCharType="end"/>
      </w:r>
    </w:p>
    <w:p w14:paraId="5A21ED13" w14:textId="72A5E94A" w:rsidR="008F683E" w:rsidRDefault="008F683E">
      <w:pPr>
        <w:pStyle w:val="TOC5"/>
        <w:rPr>
          <w:rFonts w:asciiTheme="minorHAnsi" w:eastAsiaTheme="minorEastAsia" w:hAnsiTheme="minorHAnsi" w:cstheme="minorBidi"/>
          <w:kern w:val="2"/>
          <w:sz w:val="22"/>
          <w:szCs w:val="22"/>
          <w14:ligatures w14:val="standardContextual"/>
        </w:rPr>
      </w:pPr>
      <w:r>
        <w:t>4.11.2.14.3</w:t>
      </w:r>
      <w:r>
        <w:rPr>
          <w:rFonts w:asciiTheme="minorHAnsi" w:eastAsiaTheme="minorEastAsia" w:hAnsiTheme="minorHAnsi" w:cstheme="minorBidi"/>
          <w:kern w:val="2"/>
          <w:sz w:val="22"/>
          <w:szCs w:val="22"/>
          <w14:ligatures w14:val="standardContextual"/>
        </w:rPr>
        <w:tab/>
      </w:r>
      <w:r>
        <w:t xml:space="preserve"> ATCR9 power allocation</w:t>
      </w:r>
      <w:r>
        <w:tab/>
      </w:r>
      <w:r>
        <w:fldChar w:fldCharType="begin"/>
      </w:r>
      <w:r>
        <w:instrText xml:space="preserve"> PAGEREF _Toc145111256 \h </w:instrText>
      </w:r>
      <w:r>
        <w:fldChar w:fldCharType="separate"/>
      </w:r>
      <w:r>
        <w:t>68</w:t>
      </w:r>
      <w:r>
        <w:fldChar w:fldCharType="end"/>
      </w:r>
    </w:p>
    <w:p w14:paraId="6290CD33" w14:textId="4F092BCC" w:rsidR="008F683E" w:rsidRDefault="008F683E">
      <w:pPr>
        <w:pStyle w:val="TOC4"/>
        <w:rPr>
          <w:rFonts w:asciiTheme="minorHAnsi" w:eastAsiaTheme="minorEastAsia" w:hAnsiTheme="minorHAnsi" w:cstheme="minorBidi"/>
          <w:kern w:val="2"/>
          <w:sz w:val="22"/>
          <w:szCs w:val="22"/>
          <w14:ligatures w14:val="standardContextual"/>
        </w:rPr>
      </w:pPr>
      <w:r>
        <w:t>4.11.2.15</w:t>
      </w:r>
      <w:r>
        <w:rPr>
          <w:rFonts w:asciiTheme="minorHAnsi" w:eastAsiaTheme="minorEastAsia" w:hAnsiTheme="minorHAnsi" w:cstheme="minorBidi"/>
          <w:kern w:val="2"/>
          <w:sz w:val="22"/>
          <w:szCs w:val="22"/>
          <w14:ligatures w14:val="standardContextual"/>
        </w:rPr>
        <w:tab/>
      </w:r>
      <w:r>
        <w:t>ANTCR9: UTRA, E-UTRA and NR multi-RAT non-contiguous operation</w:t>
      </w:r>
      <w:r>
        <w:tab/>
      </w:r>
      <w:r>
        <w:fldChar w:fldCharType="begin"/>
      </w:r>
      <w:r>
        <w:instrText xml:space="preserve"> PAGEREF _Toc145111257 \h </w:instrText>
      </w:r>
      <w:r>
        <w:fldChar w:fldCharType="separate"/>
      </w:r>
      <w:r>
        <w:t>68</w:t>
      </w:r>
      <w:r>
        <w:fldChar w:fldCharType="end"/>
      </w:r>
    </w:p>
    <w:p w14:paraId="681D1735" w14:textId="0E829A8F" w:rsidR="008F683E" w:rsidRDefault="008F683E">
      <w:pPr>
        <w:pStyle w:val="TOC5"/>
        <w:rPr>
          <w:rFonts w:asciiTheme="minorHAnsi" w:eastAsiaTheme="minorEastAsia" w:hAnsiTheme="minorHAnsi" w:cstheme="minorBidi"/>
          <w:kern w:val="2"/>
          <w:sz w:val="22"/>
          <w:szCs w:val="22"/>
          <w14:ligatures w14:val="standardContextual"/>
        </w:rPr>
      </w:pPr>
      <w:r>
        <w:t>4.11.2.15.1</w:t>
      </w:r>
      <w:r>
        <w:rPr>
          <w:rFonts w:asciiTheme="minorHAnsi" w:eastAsiaTheme="minorEastAsia" w:hAnsiTheme="minorHAnsi" w:cstheme="minorBidi"/>
          <w:kern w:val="2"/>
          <w:sz w:val="22"/>
          <w:szCs w:val="22"/>
          <w14:ligatures w14:val="standardContextual"/>
        </w:rPr>
        <w:tab/>
      </w:r>
      <w:r>
        <w:t xml:space="preserve">ANTCR9 </w:t>
      </w:r>
      <w:r>
        <w:rPr>
          <w:lang w:eastAsia="zh-CN"/>
        </w:rPr>
        <w:t>generation</w:t>
      </w:r>
      <w:r>
        <w:tab/>
      </w:r>
      <w:r>
        <w:fldChar w:fldCharType="begin"/>
      </w:r>
      <w:r>
        <w:instrText xml:space="preserve"> PAGEREF _Toc145111258 \h </w:instrText>
      </w:r>
      <w:r>
        <w:fldChar w:fldCharType="separate"/>
      </w:r>
      <w:r>
        <w:t>68</w:t>
      </w:r>
      <w:r>
        <w:fldChar w:fldCharType="end"/>
      </w:r>
    </w:p>
    <w:p w14:paraId="3F104BDB" w14:textId="387616C8" w:rsidR="008F683E" w:rsidRDefault="008F683E">
      <w:pPr>
        <w:pStyle w:val="TOC5"/>
        <w:rPr>
          <w:rFonts w:asciiTheme="minorHAnsi" w:eastAsiaTheme="minorEastAsia" w:hAnsiTheme="minorHAnsi" w:cstheme="minorBidi"/>
          <w:kern w:val="2"/>
          <w:sz w:val="22"/>
          <w:szCs w:val="22"/>
          <w14:ligatures w14:val="standardContextual"/>
        </w:rPr>
      </w:pPr>
      <w:r>
        <w:t>4.11.2.15.2</w:t>
      </w:r>
      <w:r>
        <w:rPr>
          <w:rFonts w:asciiTheme="minorHAnsi" w:eastAsiaTheme="minorEastAsia" w:hAnsiTheme="minorHAnsi" w:cstheme="minorBidi"/>
          <w:kern w:val="2"/>
          <w:sz w:val="22"/>
          <w:szCs w:val="22"/>
          <w14:ligatures w14:val="standardContextual"/>
        </w:rPr>
        <w:tab/>
      </w:r>
      <w:r>
        <w:t>ANTCR9 power allocation</w:t>
      </w:r>
      <w:r>
        <w:tab/>
      </w:r>
      <w:r>
        <w:fldChar w:fldCharType="begin"/>
      </w:r>
      <w:r>
        <w:instrText xml:space="preserve"> PAGEREF _Toc145111259 \h </w:instrText>
      </w:r>
      <w:r>
        <w:fldChar w:fldCharType="separate"/>
      </w:r>
      <w:r>
        <w:t>69</w:t>
      </w:r>
      <w:r>
        <w:fldChar w:fldCharType="end"/>
      </w:r>
    </w:p>
    <w:p w14:paraId="6F3AF735" w14:textId="6F23C02B"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_Toc145111260 \h </w:instrText>
      </w:r>
      <w:r>
        <w:fldChar w:fldCharType="separate"/>
      </w:r>
      <w:r>
        <w:t>69</w:t>
      </w:r>
      <w:r>
        <w:fldChar w:fldCharType="end"/>
      </w:r>
    </w:p>
    <w:p w14:paraId="442AA69D" w14:textId="644C1C33" w:rsidR="008F683E" w:rsidRDefault="008F683E">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_Toc145111261 \h </w:instrText>
      </w:r>
      <w:r>
        <w:fldChar w:fldCharType="separate"/>
      </w:r>
      <w:r>
        <w:t>69</w:t>
      </w:r>
      <w:r>
        <w:fldChar w:fldCharType="end"/>
      </w:r>
    </w:p>
    <w:p w14:paraId="3346A057" w14:textId="06923B49" w:rsidR="008F683E" w:rsidRDefault="008F683E">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_Toc145111262 \h </w:instrText>
      </w:r>
      <w:r>
        <w:fldChar w:fldCharType="separate"/>
      </w:r>
      <w:r>
        <w:t>70</w:t>
      </w:r>
      <w:r>
        <w:fldChar w:fldCharType="end"/>
      </w:r>
    </w:p>
    <w:p w14:paraId="3781F223" w14:textId="71B0A401"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_Toc145111263 \h </w:instrText>
      </w:r>
      <w:r>
        <w:fldChar w:fldCharType="separate"/>
      </w:r>
      <w:r>
        <w:t>71</w:t>
      </w:r>
      <w:r>
        <w:fldChar w:fldCharType="end"/>
      </w:r>
    </w:p>
    <w:p w14:paraId="0F32FBF7" w14:textId="4CB03226"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4.14</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_Toc145111264 \h </w:instrText>
      </w:r>
      <w:r>
        <w:fldChar w:fldCharType="separate"/>
      </w:r>
      <w:r>
        <w:t>72</w:t>
      </w:r>
      <w:r>
        <w:fldChar w:fldCharType="end"/>
      </w:r>
    </w:p>
    <w:p w14:paraId="31F8DEA4" w14:textId="4770DE33"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4.15</w:t>
      </w:r>
      <w:r>
        <w:rPr>
          <w:rFonts w:asciiTheme="minorHAnsi" w:eastAsiaTheme="minorEastAsia" w:hAnsiTheme="minorHAnsi" w:cstheme="minorBidi"/>
          <w:kern w:val="2"/>
          <w:sz w:val="22"/>
          <w:szCs w:val="22"/>
          <w14:ligatures w14:val="standardContextual"/>
        </w:rPr>
        <w:tab/>
      </w:r>
      <w:r>
        <w:t>Co-location requirements</w:t>
      </w:r>
      <w:r>
        <w:tab/>
      </w:r>
      <w:r>
        <w:fldChar w:fldCharType="begin"/>
      </w:r>
      <w:r>
        <w:instrText xml:space="preserve"> PAGEREF _Toc145111265 \h </w:instrText>
      </w:r>
      <w:r>
        <w:fldChar w:fldCharType="separate"/>
      </w:r>
      <w:r>
        <w:t>73</w:t>
      </w:r>
      <w:r>
        <w:fldChar w:fldCharType="end"/>
      </w:r>
    </w:p>
    <w:p w14:paraId="3381FDFD" w14:textId="58BA5C8C" w:rsidR="008F683E" w:rsidRDefault="008F683E">
      <w:pPr>
        <w:pStyle w:val="TOC3"/>
        <w:rPr>
          <w:rFonts w:asciiTheme="minorHAnsi" w:eastAsiaTheme="minorEastAsia" w:hAnsiTheme="minorHAnsi" w:cstheme="minorBidi"/>
          <w:kern w:val="2"/>
          <w:sz w:val="22"/>
          <w:szCs w:val="22"/>
          <w14:ligatures w14:val="standardContextual"/>
        </w:rPr>
      </w:pPr>
      <w:r>
        <w:rPr>
          <w:lang w:eastAsia="zh-CN"/>
        </w:rPr>
        <w:t>4.15.1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_Toc145111266 \h </w:instrText>
      </w:r>
      <w:r>
        <w:fldChar w:fldCharType="separate"/>
      </w:r>
      <w:r>
        <w:t>73</w:t>
      </w:r>
      <w:r>
        <w:fldChar w:fldCharType="end"/>
      </w:r>
    </w:p>
    <w:p w14:paraId="1CF9A688" w14:textId="59E41EAB" w:rsidR="008F683E" w:rsidRDefault="008F683E">
      <w:pPr>
        <w:pStyle w:val="TOC3"/>
        <w:rPr>
          <w:rFonts w:asciiTheme="minorHAnsi" w:eastAsiaTheme="minorEastAsia" w:hAnsiTheme="minorHAnsi" w:cstheme="minorBidi"/>
          <w:kern w:val="2"/>
          <w:sz w:val="22"/>
          <w:szCs w:val="22"/>
          <w14:ligatures w14:val="standardContextual"/>
        </w:rPr>
      </w:pPr>
      <w:r>
        <w:rPr>
          <w:lang w:eastAsia="zh-CN"/>
        </w:rPr>
        <w:t>4.15.2</w:t>
      </w:r>
      <w:r>
        <w:rPr>
          <w:rFonts w:asciiTheme="minorHAnsi" w:eastAsiaTheme="minorEastAsia" w:hAnsiTheme="minorHAnsi" w:cstheme="minorBidi"/>
          <w:kern w:val="2"/>
          <w:sz w:val="22"/>
          <w:szCs w:val="22"/>
          <w14:ligatures w14:val="standardContextual"/>
        </w:rPr>
        <w:tab/>
      </w:r>
      <w:r>
        <w:rPr>
          <w:lang w:eastAsia="zh-CN"/>
        </w:rPr>
        <w:t>Co-location test antenna</w:t>
      </w:r>
      <w:r>
        <w:tab/>
      </w:r>
      <w:r>
        <w:fldChar w:fldCharType="begin"/>
      </w:r>
      <w:r>
        <w:instrText xml:space="preserve"> PAGEREF _Toc145111267 \h </w:instrText>
      </w:r>
      <w:r>
        <w:fldChar w:fldCharType="separate"/>
      </w:r>
      <w:r>
        <w:t>74</w:t>
      </w:r>
      <w:r>
        <w:fldChar w:fldCharType="end"/>
      </w:r>
    </w:p>
    <w:p w14:paraId="30767E28" w14:textId="27F7C67F" w:rsidR="008F683E" w:rsidRDefault="008F683E">
      <w:pPr>
        <w:pStyle w:val="TOC4"/>
        <w:rPr>
          <w:rFonts w:asciiTheme="minorHAnsi" w:eastAsiaTheme="minorEastAsia" w:hAnsiTheme="minorHAnsi" w:cstheme="minorBidi"/>
          <w:kern w:val="2"/>
          <w:sz w:val="22"/>
          <w:szCs w:val="22"/>
          <w14:ligatures w14:val="standardContextual"/>
        </w:rPr>
      </w:pPr>
      <w:r>
        <w:rPr>
          <w:lang w:eastAsia="zh-CN"/>
        </w:rPr>
        <w:t>4.15.2.1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_Toc145111268 \h </w:instrText>
      </w:r>
      <w:r>
        <w:fldChar w:fldCharType="separate"/>
      </w:r>
      <w:r>
        <w:t>74</w:t>
      </w:r>
      <w:r>
        <w:fldChar w:fldCharType="end"/>
      </w:r>
    </w:p>
    <w:p w14:paraId="4CD29AB3" w14:textId="618ED673" w:rsidR="008F683E" w:rsidRDefault="008F683E">
      <w:pPr>
        <w:pStyle w:val="TOC4"/>
        <w:rPr>
          <w:rFonts w:asciiTheme="minorHAnsi" w:eastAsiaTheme="minorEastAsia" w:hAnsiTheme="minorHAnsi" w:cstheme="minorBidi"/>
          <w:kern w:val="2"/>
          <w:sz w:val="22"/>
          <w:szCs w:val="22"/>
          <w14:ligatures w14:val="standardContextual"/>
        </w:rPr>
      </w:pPr>
      <w:r>
        <w:rPr>
          <w:lang w:eastAsia="zh-CN"/>
        </w:rPr>
        <w:t>4.15.2.2</w:t>
      </w:r>
      <w:r>
        <w:rPr>
          <w:rFonts w:asciiTheme="minorHAnsi" w:eastAsiaTheme="minorEastAsia" w:hAnsiTheme="minorHAnsi" w:cstheme="minorBidi"/>
          <w:kern w:val="2"/>
          <w:sz w:val="22"/>
          <w:szCs w:val="22"/>
          <w14:ligatures w14:val="standardContextual"/>
        </w:rPr>
        <w:tab/>
      </w:r>
      <w:r>
        <w:rPr>
          <w:lang w:eastAsia="zh-CN"/>
        </w:rPr>
        <w:t>Co-location test antenna characteristics</w:t>
      </w:r>
      <w:r>
        <w:tab/>
      </w:r>
      <w:r>
        <w:fldChar w:fldCharType="begin"/>
      </w:r>
      <w:r>
        <w:instrText xml:space="preserve"> PAGEREF _Toc145111269 \h </w:instrText>
      </w:r>
      <w:r>
        <w:fldChar w:fldCharType="separate"/>
      </w:r>
      <w:r>
        <w:t>74</w:t>
      </w:r>
      <w:r>
        <w:fldChar w:fldCharType="end"/>
      </w:r>
    </w:p>
    <w:p w14:paraId="46859A85" w14:textId="352BB25E" w:rsidR="008F683E" w:rsidRDefault="008F683E">
      <w:pPr>
        <w:pStyle w:val="TOC4"/>
        <w:rPr>
          <w:rFonts w:asciiTheme="minorHAnsi" w:eastAsiaTheme="minorEastAsia" w:hAnsiTheme="minorHAnsi" w:cstheme="minorBidi"/>
          <w:kern w:val="2"/>
          <w:sz w:val="22"/>
          <w:szCs w:val="22"/>
          <w14:ligatures w14:val="standardContextual"/>
        </w:rPr>
      </w:pPr>
      <w:r>
        <w:rPr>
          <w:lang w:eastAsia="zh-CN"/>
        </w:rPr>
        <w:t>4.15.2.3</w:t>
      </w:r>
      <w:r>
        <w:rPr>
          <w:rFonts w:asciiTheme="minorHAnsi" w:eastAsiaTheme="minorEastAsia" w:hAnsiTheme="minorHAnsi" w:cstheme="minorBidi"/>
          <w:kern w:val="2"/>
          <w:sz w:val="22"/>
          <w:szCs w:val="22"/>
          <w14:ligatures w14:val="standardContextual"/>
        </w:rPr>
        <w:tab/>
      </w:r>
      <w:r>
        <w:rPr>
          <w:lang w:eastAsia="zh-CN"/>
        </w:rPr>
        <w:t>Co-location test antenna alignment</w:t>
      </w:r>
      <w:r>
        <w:tab/>
      </w:r>
      <w:r>
        <w:fldChar w:fldCharType="begin"/>
      </w:r>
      <w:r>
        <w:instrText xml:space="preserve"> PAGEREF _Toc145111270 \h </w:instrText>
      </w:r>
      <w:r>
        <w:fldChar w:fldCharType="separate"/>
      </w:r>
      <w:r>
        <w:t>74</w:t>
      </w:r>
      <w:r>
        <w:fldChar w:fldCharType="end"/>
      </w:r>
    </w:p>
    <w:p w14:paraId="0E85C3D3" w14:textId="00B3DAA8" w:rsidR="008F683E" w:rsidRDefault="008F683E">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Applicability of Requirements</w:t>
      </w:r>
      <w:r>
        <w:tab/>
      </w:r>
      <w:r>
        <w:fldChar w:fldCharType="begin"/>
      </w:r>
      <w:r>
        <w:instrText xml:space="preserve"> PAGEREF _Toc145111271 \h </w:instrText>
      </w:r>
      <w:r>
        <w:fldChar w:fldCharType="separate"/>
      </w:r>
      <w:r>
        <w:t>75</w:t>
      </w:r>
      <w:r>
        <w:fldChar w:fldCharType="end"/>
      </w:r>
    </w:p>
    <w:p w14:paraId="3CB63185" w14:textId="467C9F1A" w:rsidR="008F683E" w:rsidRDefault="008F683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_Toc145111272 \h </w:instrText>
      </w:r>
      <w:r>
        <w:fldChar w:fldCharType="separate"/>
      </w:r>
      <w:r>
        <w:t>75</w:t>
      </w:r>
      <w:r>
        <w:fldChar w:fldCharType="end"/>
      </w:r>
    </w:p>
    <w:p w14:paraId="34969A2D" w14:textId="6733A51B" w:rsidR="008F683E" w:rsidRDefault="008F683E">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Test configurations for AAS BS for operating bands where MSR with more than 1 RAT is supported</w:t>
      </w:r>
      <w:r>
        <w:tab/>
      </w:r>
      <w:r>
        <w:fldChar w:fldCharType="begin"/>
      </w:r>
      <w:r>
        <w:instrText xml:space="preserve"> PAGEREF _Toc145111273 \h </w:instrText>
      </w:r>
      <w:r>
        <w:fldChar w:fldCharType="separate"/>
      </w:r>
      <w:r>
        <w:t>78</w:t>
      </w:r>
      <w:r>
        <w:fldChar w:fldCharType="end"/>
      </w:r>
    </w:p>
    <w:p w14:paraId="10A5888B" w14:textId="7831816B" w:rsidR="008F683E" w:rsidRDefault="008F683E">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Test configurations for multi-carrier capable AAS BS in operating bands where one RAT capability sets are supported</w:t>
      </w:r>
      <w:r>
        <w:tab/>
      </w:r>
      <w:r>
        <w:fldChar w:fldCharType="begin"/>
      </w:r>
      <w:r>
        <w:instrText xml:space="preserve"> PAGEREF _Toc145111274 \h </w:instrText>
      </w:r>
      <w:r>
        <w:fldChar w:fldCharType="separate"/>
      </w:r>
      <w:r>
        <w:t>84</w:t>
      </w:r>
      <w:r>
        <w:fldChar w:fldCharType="end"/>
      </w:r>
    </w:p>
    <w:p w14:paraId="3973E7F5" w14:textId="04E5C2A0" w:rsidR="008F683E" w:rsidRDefault="008F683E">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_Toc145111275 \h </w:instrText>
      </w:r>
      <w:r>
        <w:fldChar w:fldCharType="separate"/>
      </w:r>
      <w:r>
        <w:t>84</w:t>
      </w:r>
      <w:r>
        <w:fldChar w:fldCharType="end"/>
      </w:r>
    </w:p>
    <w:p w14:paraId="2E9662F8" w14:textId="4BA423C0" w:rsidR="008F683E" w:rsidRDefault="008F683E">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AAS BS supporting one RAT only MSR in the operating band</w:t>
      </w:r>
      <w:r>
        <w:tab/>
      </w:r>
      <w:r>
        <w:fldChar w:fldCharType="begin"/>
      </w:r>
      <w:r>
        <w:instrText xml:space="preserve"> PAGEREF _Toc145111276 \h </w:instrText>
      </w:r>
      <w:r>
        <w:fldChar w:fldCharType="separate"/>
      </w:r>
      <w:r>
        <w:t>84</w:t>
      </w:r>
      <w:r>
        <w:fldChar w:fldCharType="end"/>
      </w:r>
    </w:p>
    <w:p w14:paraId="5A5F8A13" w14:textId="0D8ED72D" w:rsidR="008F683E" w:rsidRDefault="008F683E">
      <w:pPr>
        <w:pStyle w:val="TOC3"/>
        <w:rPr>
          <w:rFonts w:asciiTheme="minorHAnsi" w:eastAsiaTheme="minorEastAsia" w:hAnsiTheme="minorHAnsi" w:cstheme="minorBidi"/>
          <w:kern w:val="2"/>
          <w:sz w:val="22"/>
          <w:szCs w:val="22"/>
          <w14:ligatures w14:val="standardContextual"/>
        </w:rPr>
      </w:pPr>
      <w:r>
        <w:lastRenderedPageBreak/>
        <w:t>5.3.3</w:t>
      </w:r>
      <w:r>
        <w:rPr>
          <w:rFonts w:asciiTheme="minorHAnsi" w:eastAsiaTheme="minorEastAsia" w:hAnsiTheme="minorHAnsi" w:cstheme="minorBidi"/>
          <w:kern w:val="2"/>
          <w:sz w:val="22"/>
          <w:szCs w:val="22"/>
          <w14:ligatures w14:val="standardContextual"/>
        </w:rPr>
        <w:tab/>
      </w:r>
      <w:r>
        <w:t>AAS BS supporting Single-RAT UTRA in the operating band</w:t>
      </w:r>
      <w:r>
        <w:tab/>
      </w:r>
      <w:r>
        <w:fldChar w:fldCharType="begin"/>
      </w:r>
      <w:r>
        <w:instrText xml:space="preserve"> PAGEREF _Toc145111277 \h </w:instrText>
      </w:r>
      <w:r>
        <w:fldChar w:fldCharType="separate"/>
      </w:r>
      <w:r>
        <w:t>90</w:t>
      </w:r>
      <w:r>
        <w:fldChar w:fldCharType="end"/>
      </w:r>
    </w:p>
    <w:p w14:paraId="1E40EDC5" w14:textId="61FDEDAE" w:rsidR="008F683E" w:rsidRDefault="008F683E">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AAS BS supporting Single-RAT E-UTRA in the operating band</w:t>
      </w:r>
      <w:r>
        <w:tab/>
      </w:r>
      <w:r>
        <w:fldChar w:fldCharType="begin"/>
      </w:r>
      <w:r>
        <w:instrText xml:space="preserve"> PAGEREF _Toc145111278 \h </w:instrText>
      </w:r>
      <w:r>
        <w:fldChar w:fldCharType="separate"/>
      </w:r>
      <w:r>
        <w:t>92</w:t>
      </w:r>
      <w:r>
        <w:fldChar w:fldCharType="end"/>
      </w:r>
    </w:p>
    <w:p w14:paraId="3BEE6380" w14:textId="09CAB9C2" w:rsidR="008F683E" w:rsidRDefault="008F683E">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Test configurations for AAS BS operating bands with multi-band dependencies</w:t>
      </w:r>
      <w:r>
        <w:tab/>
      </w:r>
      <w:r>
        <w:fldChar w:fldCharType="begin"/>
      </w:r>
      <w:r>
        <w:instrText xml:space="preserve"> PAGEREF _Toc145111279 \h </w:instrText>
      </w:r>
      <w:r>
        <w:fldChar w:fldCharType="separate"/>
      </w:r>
      <w:r>
        <w:t>95</w:t>
      </w:r>
      <w:r>
        <w:fldChar w:fldCharType="end"/>
      </w:r>
    </w:p>
    <w:p w14:paraId="436C0389" w14:textId="74830993" w:rsidR="008F683E" w:rsidRDefault="008F683E">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AAS BS operating bands with multi-band dependencies supporting MSR operation</w:t>
      </w:r>
      <w:r>
        <w:tab/>
      </w:r>
      <w:r>
        <w:fldChar w:fldCharType="begin"/>
      </w:r>
      <w:r>
        <w:instrText xml:space="preserve"> PAGEREF _Toc145111280 \h </w:instrText>
      </w:r>
      <w:r>
        <w:fldChar w:fldCharType="separate"/>
      </w:r>
      <w:r>
        <w:t>95</w:t>
      </w:r>
      <w:r>
        <w:fldChar w:fldCharType="end"/>
      </w:r>
    </w:p>
    <w:p w14:paraId="21D0770A" w14:textId="3B8D9026" w:rsidR="008F683E" w:rsidRDefault="008F683E">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_Toc145111281 \h </w:instrText>
      </w:r>
      <w:r>
        <w:fldChar w:fldCharType="separate"/>
      </w:r>
      <w:r>
        <w:t>97</w:t>
      </w:r>
      <w:r>
        <w:fldChar w:fldCharType="end"/>
      </w:r>
    </w:p>
    <w:p w14:paraId="55736D0F" w14:textId="3BE5A643" w:rsidR="008F683E" w:rsidRDefault="008F683E">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_Toc145111282 \h </w:instrText>
      </w:r>
      <w:r>
        <w:fldChar w:fldCharType="separate"/>
      </w:r>
      <w:r>
        <w:t>100</w:t>
      </w:r>
      <w:r>
        <w:fldChar w:fldCharType="end"/>
      </w:r>
    </w:p>
    <w:p w14:paraId="482BBBA7" w14:textId="59F87F3A"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_Toc145111283 \h </w:instrText>
      </w:r>
      <w:r>
        <w:fldChar w:fldCharType="separate"/>
      </w:r>
      <w:r>
        <w:t>100</w:t>
      </w:r>
      <w:r>
        <w:fldChar w:fldCharType="end"/>
      </w:r>
    </w:p>
    <w:p w14:paraId="50CAE263" w14:textId="37B4BF79"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_Toc145111284 \h </w:instrText>
      </w:r>
      <w:r>
        <w:fldChar w:fldCharType="separate"/>
      </w:r>
      <w:r>
        <w:t>100</w:t>
      </w:r>
      <w:r>
        <w:fldChar w:fldCharType="end"/>
      </w:r>
    </w:p>
    <w:p w14:paraId="125BDF50" w14:textId="5C898230"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_Toc145111285 \h </w:instrText>
      </w:r>
      <w:r>
        <w:fldChar w:fldCharType="separate"/>
      </w:r>
      <w:r>
        <w:t>100</w:t>
      </w:r>
      <w:r>
        <w:fldChar w:fldCharType="end"/>
      </w:r>
    </w:p>
    <w:p w14:paraId="6992B064" w14:textId="7271F75B"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_Toc145111286 \h </w:instrText>
      </w:r>
      <w:r>
        <w:fldChar w:fldCharType="separate"/>
      </w:r>
      <w:r>
        <w:t>101</w:t>
      </w:r>
      <w:r>
        <w:fldChar w:fldCharType="end"/>
      </w:r>
    </w:p>
    <w:p w14:paraId="3B85CC3D" w14:textId="46AA06F8"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_Toc145111287 \h </w:instrText>
      </w:r>
      <w:r>
        <w:fldChar w:fldCharType="separate"/>
      </w:r>
      <w:r>
        <w:t>101</w:t>
      </w:r>
      <w:r>
        <w:fldChar w:fldCharType="end"/>
      </w:r>
    </w:p>
    <w:p w14:paraId="16F906D2" w14:textId="222E8AA0"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_Toc145111288 \h </w:instrText>
      </w:r>
      <w:r>
        <w:fldChar w:fldCharType="separate"/>
      </w:r>
      <w:r>
        <w:t>101</w:t>
      </w:r>
      <w:r>
        <w:fldChar w:fldCharType="end"/>
      </w:r>
    </w:p>
    <w:p w14:paraId="6A8764C7" w14:textId="100BD04B"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_Toc145111289 \h </w:instrText>
      </w:r>
      <w:r>
        <w:fldChar w:fldCharType="separate"/>
      </w:r>
      <w:r>
        <w:t>101</w:t>
      </w:r>
      <w:r>
        <w:fldChar w:fldCharType="end"/>
      </w:r>
    </w:p>
    <w:p w14:paraId="673212DD" w14:textId="68619D04"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_Toc145111290 \h </w:instrText>
      </w:r>
      <w:r>
        <w:fldChar w:fldCharType="separate"/>
      </w:r>
      <w:r>
        <w:t>102</w:t>
      </w:r>
      <w:r>
        <w:fldChar w:fldCharType="end"/>
      </w:r>
    </w:p>
    <w:p w14:paraId="070A89B2" w14:textId="240BB77B"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_Toc145111291 \h </w:instrText>
      </w:r>
      <w:r>
        <w:fldChar w:fldCharType="separate"/>
      </w:r>
      <w:r>
        <w:t>102</w:t>
      </w:r>
      <w:r>
        <w:fldChar w:fldCharType="end"/>
      </w:r>
    </w:p>
    <w:p w14:paraId="3A512A3C" w14:textId="1709FCDB" w:rsidR="008F683E" w:rsidRDefault="008F683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OTA Base Station output power</w:t>
      </w:r>
      <w:r>
        <w:tab/>
      </w:r>
      <w:r>
        <w:fldChar w:fldCharType="begin"/>
      </w:r>
      <w:r>
        <w:instrText xml:space="preserve"> PAGEREF _Toc145111292 \h </w:instrText>
      </w:r>
      <w:r>
        <w:fldChar w:fldCharType="separate"/>
      </w:r>
      <w:r>
        <w:t>103</w:t>
      </w:r>
      <w:r>
        <w:fldChar w:fldCharType="end"/>
      </w:r>
    </w:p>
    <w:p w14:paraId="56CE1EF4" w14:textId="57E589DF" w:rsidR="008F683E" w:rsidRDefault="008F683E">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_Toc145111293 \h </w:instrText>
      </w:r>
      <w:r>
        <w:fldChar w:fldCharType="separate"/>
      </w:r>
      <w:r>
        <w:t>103</w:t>
      </w:r>
      <w:r>
        <w:fldChar w:fldCharType="end"/>
      </w:r>
    </w:p>
    <w:p w14:paraId="3C866AB5" w14:textId="268C3522" w:rsidR="008F683E" w:rsidRDefault="008F683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OTA Maximum output power</w:t>
      </w:r>
      <w:r>
        <w:tab/>
      </w:r>
      <w:r>
        <w:fldChar w:fldCharType="begin"/>
      </w:r>
      <w:r>
        <w:instrText xml:space="preserve"> PAGEREF _Toc145111294 \h </w:instrText>
      </w:r>
      <w:r>
        <w:fldChar w:fldCharType="separate"/>
      </w:r>
      <w:r>
        <w:t>103</w:t>
      </w:r>
      <w:r>
        <w:fldChar w:fldCharType="end"/>
      </w:r>
    </w:p>
    <w:p w14:paraId="0BB86318" w14:textId="237590AE"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6.3.2.1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_Toc145111295 \h </w:instrText>
      </w:r>
      <w:r>
        <w:fldChar w:fldCharType="separate"/>
      </w:r>
      <w:r>
        <w:t>103</w:t>
      </w:r>
      <w:r>
        <w:fldChar w:fldCharType="end"/>
      </w:r>
    </w:p>
    <w:p w14:paraId="3BBE522E" w14:textId="79E58ACE"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6.3.2.2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_Toc145111296 \h </w:instrText>
      </w:r>
      <w:r>
        <w:fldChar w:fldCharType="separate"/>
      </w:r>
      <w:r>
        <w:t>103</w:t>
      </w:r>
      <w:r>
        <w:fldChar w:fldCharType="end"/>
      </w:r>
    </w:p>
    <w:p w14:paraId="0F638CF9" w14:textId="5DC54EF0"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6.3.2.3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_Toc145111297 \h </w:instrText>
      </w:r>
      <w:r>
        <w:fldChar w:fldCharType="separate"/>
      </w:r>
      <w:r>
        <w:t>103</w:t>
      </w:r>
      <w:r>
        <w:fldChar w:fldCharType="end"/>
      </w:r>
    </w:p>
    <w:p w14:paraId="7923F343" w14:textId="31A14AF0"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_Toc145111298 \h </w:instrText>
      </w:r>
      <w:r>
        <w:fldChar w:fldCharType="separate"/>
      </w:r>
      <w:r>
        <w:t>103</w:t>
      </w:r>
      <w:r>
        <w:fldChar w:fldCharType="end"/>
      </w:r>
    </w:p>
    <w:p w14:paraId="73384421" w14:textId="0BA3BB93"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6.3.2.4.1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_Toc145111299 \h </w:instrText>
      </w:r>
      <w:r>
        <w:fldChar w:fldCharType="separate"/>
      </w:r>
      <w:r>
        <w:t>103</w:t>
      </w:r>
      <w:r>
        <w:fldChar w:fldCharType="end"/>
      </w:r>
    </w:p>
    <w:p w14:paraId="509A8A51" w14:textId="53D8CA4B"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6.3.2.4.2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_Toc145111300 \h </w:instrText>
      </w:r>
      <w:r>
        <w:fldChar w:fldCharType="separate"/>
      </w:r>
      <w:r>
        <w:t>104</w:t>
      </w:r>
      <w:r>
        <w:fldChar w:fldCharType="end"/>
      </w:r>
    </w:p>
    <w:p w14:paraId="53B927A8" w14:textId="6F0AE9DC"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_Toc145111301 \h </w:instrText>
      </w:r>
      <w:r>
        <w:fldChar w:fldCharType="separate"/>
      </w:r>
      <w:r>
        <w:t>104</w:t>
      </w:r>
      <w:r>
        <w:fldChar w:fldCharType="end"/>
      </w:r>
    </w:p>
    <w:p w14:paraId="013336E5" w14:textId="21173557" w:rsidR="008F683E" w:rsidRDefault="008F683E">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OTA E-UTRA DL RS power</w:t>
      </w:r>
      <w:r>
        <w:tab/>
      </w:r>
      <w:r>
        <w:fldChar w:fldCharType="begin"/>
      </w:r>
      <w:r>
        <w:instrText xml:space="preserve"> PAGEREF _Toc145111302 \h </w:instrText>
      </w:r>
      <w:r>
        <w:fldChar w:fldCharType="separate"/>
      </w:r>
      <w:r>
        <w:t>104</w:t>
      </w:r>
      <w:r>
        <w:fldChar w:fldCharType="end"/>
      </w:r>
    </w:p>
    <w:p w14:paraId="24CDA105" w14:textId="4D7B6BB0"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6.3.3.1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_Toc145111303 \h </w:instrText>
      </w:r>
      <w:r>
        <w:fldChar w:fldCharType="separate"/>
      </w:r>
      <w:r>
        <w:t>104</w:t>
      </w:r>
      <w:r>
        <w:fldChar w:fldCharType="end"/>
      </w:r>
    </w:p>
    <w:p w14:paraId="7FA70EA3" w14:textId="76853D88"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6.3.3.2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_Toc145111304 \h </w:instrText>
      </w:r>
      <w:r>
        <w:fldChar w:fldCharType="separate"/>
      </w:r>
      <w:r>
        <w:t>104</w:t>
      </w:r>
      <w:r>
        <w:fldChar w:fldCharType="end"/>
      </w:r>
    </w:p>
    <w:p w14:paraId="46E9760B" w14:textId="1E483726"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6.3.3.3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_Toc145111305 \h </w:instrText>
      </w:r>
      <w:r>
        <w:fldChar w:fldCharType="separate"/>
      </w:r>
      <w:r>
        <w:t>105</w:t>
      </w:r>
      <w:r>
        <w:fldChar w:fldCharType="end"/>
      </w:r>
    </w:p>
    <w:p w14:paraId="056258BE" w14:textId="7DAEDA25"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_Toc145111306 \h </w:instrText>
      </w:r>
      <w:r>
        <w:fldChar w:fldCharType="separate"/>
      </w:r>
      <w:r>
        <w:t>105</w:t>
      </w:r>
      <w:r>
        <w:fldChar w:fldCharType="end"/>
      </w:r>
    </w:p>
    <w:p w14:paraId="28F33536" w14:textId="17BB36EC"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6.3.3.4.1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_Toc145111307 \h </w:instrText>
      </w:r>
      <w:r>
        <w:fldChar w:fldCharType="separate"/>
      </w:r>
      <w:r>
        <w:t>105</w:t>
      </w:r>
      <w:r>
        <w:fldChar w:fldCharType="end"/>
      </w:r>
    </w:p>
    <w:p w14:paraId="154D1756" w14:textId="31784460"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6.3.3.4.2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_Toc145111308 \h </w:instrText>
      </w:r>
      <w:r>
        <w:fldChar w:fldCharType="separate"/>
      </w:r>
      <w:r>
        <w:t>105</w:t>
      </w:r>
      <w:r>
        <w:fldChar w:fldCharType="end"/>
      </w:r>
    </w:p>
    <w:p w14:paraId="4984F2FE" w14:textId="320F630C"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_Toc145111309 \h </w:instrText>
      </w:r>
      <w:r>
        <w:fldChar w:fldCharType="separate"/>
      </w:r>
      <w:r>
        <w:t>105</w:t>
      </w:r>
      <w:r>
        <w:fldChar w:fldCharType="end"/>
      </w:r>
    </w:p>
    <w:p w14:paraId="0C6ACF52" w14:textId="016234CC" w:rsidR="008F683E" w:rsidRDefault="008F683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_Toc145111310 \h </w:instrText>
      </w:r>
      <w:r>
        <w:fldChar w:fldCharType="separate"/>
      </w:r>
      <w:r>
        <w:t>105</w:t>
      </w:r>
      <w:r>
        <w:fldChar w:fldCharType="end"/>
      </w:r>
    </w:p>
    <w:p w14:paraId="78A0367B" w14:textId="1795E38F" w:rsidR="008F683E" w:rsidRDefault="008F683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_Toc145111311 \h </w:instrText>
      </w:r>
      <w:r>
        <w:fldChar w:fldCharType="separate"/>
      </w:r>
      <w:r>
        <w:t>105</w:t>
      </w:r>
      <w:r>
        <w:fldChar w:fldCharType="end"/>
      </w:r>
    </w:p>
    <w:p w14:paraId="355707A4" w14:textId="56EC2913" w:rsidR="008F683E" w:rsidRDefault="008F683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OTA UTRA Inner loop power control in the downlink</w:t>
      </w:r>
      <w:r>
        <w:tab/>
      </w:r>
      <w:r>
        <w:fldChar w:fldCharType="begin"/>
      </w:r>
      <w:r>
        <w:instrText xml:space="preserve"> PAGEREF _Toc145111312 \h </w:instrText>
      </w:r>
      <w:r>
        <w:fldChar w:fldCharType="separate"/>
      </w:r>
      <w:r>
        <w:t>106</w:t>
      </w:r>
      <w:r>
        <w:fldChar w:fldCharType="end"/>
      </w:r>
    </w:p>
    <w:p w14:paraId="66CCFB43" w14:textId="76666592"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_Toc145111313 \h </w:instrText>
      </w:r>
      <w:r>
        <w:fldChar w:fldCharType="separate"/>
      </w:r>
      <w:r>
        <w:t>106</w:t>
      </w:r>
      <w:r>
        <w:fldChar w:fldCharType="end"/>
      </w:r>
    </w:p>
    <w:p w14:paraId="60D02DA0" w14:textId="672D1CBB"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_Toc145111314 \h </w:instrText>
      </w:r>
      <w:r>
        <w:fldChar w:fldCharType="separate"/>
      </w:r>
      <w:r>
        <w:t>106</w:t>
      </w:r>
      <w:r>
        <w:fldChar w:fldCharType="end"/>
      </w:r>
    </w:p>
    <w:p w14:paraId="2D734FBB" w14:textId="19F820DF"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_Toc145111315 \h </w:instrText>
      </w:r>
      <w:r>
        <w:fldChar w:fldCharType="separate"/>
      </w:r>
      <w:r>
        <w:t>106</w:t>
      </w:r>
      <w:r>
        <w:fldChar w:fldCharType="end"/>
      </w:r>
    </w:p>
    <w:p w14:paraId="3BC69565" w14:textId="68CE0EA4"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_Toc145111316 \h </w:instrText>
      </w:r>
      <w:r>
        <w:fldChar w:fldCharType="separate"/>
      </w:r>
      <w:r>
        <w:t>106</w:t>
      </w:r>
      <w:r>
        <w:fldChar w:fldCharType="end"/>
      </w:r>
    </w:p>
    <w:p w14:paraId="4C5E2313" w14:textId="7C6990E6"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6.4.2.4.1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_Toc145111317 \h </w:instrText>
      </w:r>
      <w:r>
        <w:fldChar w:fldCharType="separate"/>
      </w:r>
      <w:r>
        <w:t>106</w:t>
      </w:r>
      <w:r>
        <w:fldChar w:fldCharType="end"/>
      </w:r>
    </w:p>
    <w:p w14:paraId="52747282" w14:textId="0BFA8F37"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6.4.2.4.2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_Toc145111318 \h </w:instrText>
      </w:r>
      <w:r>
        <w:fldChar w:fldCharType="separate"/>
      </w:r>
      <w:r>
        <w:t>106</w:t>
      </w:r>
      <w:r>
        <w:fldChar w:fldCharType="end"/>
      </w:r>
    </w:p>
    <w:p w14:paraId="5859C090" w14:textId="41ABB54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_Toc145111319 \h </w:instrText>
      </w:r>
      <w:r>
        <w:fldChar w:fldCharType="separate"/>
      </w:r>
      <w:r>
        <w:t>107</w:t>
      </w:r>
      <w:r>
        <w:fldChar w:fldCharType="end"/>
      </w:r>
    </w:p>
    <w:p w14:paraId="063D3E44" w14:textId="5DD0CCF3" w:rsidR="008F683E" w:rsidRDefault="008F683E">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OTA Power control dynamic range</w:t>
      </w:r>
      <w:r>
        <w:tab/>
      </w:r>
      <w:r>
        <w:fldChar w:fldCharType="begin"/>
      </w:r>
      <w:r>
        <w:instrText xml:space="preserve"> PAGEREF _Toc145111320 \h </w:instrText>
      </w:r>
      <w:r>
        <w:fldChar w:fldCharType="separate"/>
      </w:r>
      <w:r>
        <w:t>107</w:t>
      </w:r>
      <w:r>
        <w:fldChar w:fldCharType="end"/>
      </w:r>
    </w:p>
    <w:p w14:paraId="768A6408" w14:textId="65DFC07B"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_Toc145111321 \h </w:instrText>
      </w:r>
      <w:r>
        <w:fldChar w:fldCharType="separate"/>
      </w:r>
      <w:r>
        <w:t>107</w:t>
      </w:r>
      <w:r>
        <w:fldChar w:fldCharType="end"/>
      </w:r>
    </w:p>
    <w:p w14:paraId="362C82FD" w14:textId="5D01354A"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_Toc145111322 \h </w:instrText>
      </w:r>
      <w:r>
        <w:fldChar w:fldCharType="separate"/>
      </w:r>
      <w:r>
        <w:t>108</w:t>
      </w:r>
      <w:r>
        <w:fldChar w:fldCharType="end"/>
      </w:r>
    </w:p>
    <w:p w14:paraId="64A9F5F4" w14:textId="4D7A1D04"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_Toc145111323 \h </w:instrText>
      </w:r>
      <w:r>
        <w:fldChar w:fldCharType="separate"/>
      </w:r>
      <w:r>
        <w:t>108</w:t>
      </w:r>
      <w:r>
        <w:fldChar w:fldCharType="end"/>
      </w:r>
    </w:p>
    <w:p w14:paraId="674D8DDF" w14:textId="429C35F3"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_Toc145111324 \h </w:instrText>
      </w:r>
      <w:r>
        <w:fldChar w:fldCharType="separate"/>
      </w:r>
      <w:r>
        <w:t>108</w:t>
      </w:r>
      <w:r>
        <w:fldChar w:fldCharType="end"/>
      </w:r>
    </w:p>
    <w:p w14:paraId="254883FF" w14:textId="7C851A65"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_Toc145111325 \h </w:instrText>
      </w:r>
      <w:r>
        <w:fldChar w:fldCharType="separate"/>
      </w:r>
      <w:r>
        <w:t>108</w:t>
      </w:r>
      <w:r>
        <w:fldChar w:fldCharType="end"/>
      </w:r>
    </w:p>
    <w:p w14:paraId="69FC9B43" w14:textId="6B3FD0A9"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_Toc145111326 \h </w:instrText>
      </w:r>
      <w:r>
        <w:fldChar w:fldCharType="separate"/>
      </w:r>
      <w:r>
        <w:t>108</w:t>
      </w:r>
      <w:r>
        <w:fldChar w:fldCharType="end"/>
      </w:r>
    </w:p>
    <w:p w14:paraId="1ADD3A13" w14:textId="3060DF74"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_Toc145111327 \h </w:instrText>
      </w:r>
      <w:r>
        <w:fldChar w:fldCharType="separate"/>
      </w:r>
      <w:r>
        <w:t>109</w:t>
      </w:r>
      <w:r>
        <w:fldChar w:fldCharType="end"/>
      </w:r>
    </w:p>
    <w:p w14:paraId="3409B17C" w14:textId="3EEA86E0" w:rsidR="008F683E" w:rsidRDefault="008F683E">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_Toc145111328 \h </w:instrText>
      </w:r>
      <w:r>
        <w:fldChar w:fldCharType="separate"/>
      </w:r>
      <w:r>
        <w:t>109</w:t>
      </w:r>
      <w:r>
        <w:fldChar w:fldCharType="end"/>
      </w:r>
    </w:p>
    <w:p w14:paraId="72EABFEE" w14:textId="610146B1"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_Toc145111329 \h </w:instrText>
      </w:r>
      <w:r>
        <w:fldChar w:fldCharType="separate"/>
      </w:r>
      <w:r>
        <w:t>109</w:t>
      </w:r>
      <w:r>
        <w:fldChar w:fldCharType="end"/>
      </w:r>
    </w:p>
    <w:p w14:paraId="32D1FE27" w14:textId="6CAC0B50"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_Toc145111330 \h </w:instrText>
      </w:r>
      <w:r>
        <w:fldChar w:fldCharType="separate"/>
      </w:r>
      <w:r>
        <w:t>109</w:t>
      </w:r>
      <w:r>
        <w:fldChar w:fldCharType="end"/>
      </w:r>
    </w:p>
    <w:p w14:paraId="3D0FFF33" w14:textId="553FDDBA"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_Toc145111331 \h </w:instrText>
      </w:r>
      <w:r>
        <w:fldChar w:fldCharType="separate"/>
      </w:r>
      <w:r>
        <w:t>109</w:t>
      </w:r>
      <w:r>
        <w:fldChar w:fldCharType="end"/>
      </w:r>
    </w:p>
    <w:p w14:paraId="29BE29FC" w14:textId="4DE2F3F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_Toc145111332 \h </w:instrText>
      </w:r>
      <w:r>
        <w:fldChar w:fldCharType="separate"/>
      </w:r>
      <w:r>
        <w:t>110</w:t>
      </w:r>
      <w:r>
        <w:fldChar w:fldCharType="end"/>
      </w:r>
    </w:p>
    <w:p w14:paraId="7F5D75F2" w14:textId="75D4DEAC"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6.4.4.4.1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_Toc145111333 \h </w:instrText>
      </w:r>
      <w:r>
        <w:fldChar w:fldCharType="separate"/>
      </w:r>
      <w:r>
        <w:t>110</w:t>
      </w:r>
      <w:r>
        <w:fldChar w:fldCharType="end"/>
      </w:r>
    </w:p>
    <w:p w14:paraId="3F82B71B" w14:textId="11BB7D68"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6.4.4.4.2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_Toc145111334 \h </w:instrText>
      </w:r>
      <w:r>
        <w:fldChar w:fldCharType="separate"/>
      </w:r>
      <w:r>
        <w:t>110</w:t>
      </w:r>
      <w:r>
        <w:fldChar w:fldCharType="end"/>
      </w:r>
    </w:p>
    <w:p w14:paraId="14B759C2" w14:textId="2ED5DF25"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_Toc145111335 \h </w:instrText>
      </w:r>
      <w:r>
        <w:fldChar w:fldCharType="separate"/>
      </w:r>
      <w:r>
        <w:t>112</w:t>
      </w:r>
      <w:r>
        <w:fldChar w:fldCharType="end"/>
      </w:r>
    </w:p>
    <w:p w14:paraId="58FB1DE0" w14:textId="7BEA43EF" w:rsidR="008F683E" w:rsidRDefault="008F683E">
      <w:pPr>
        <w:pStyle w:val="TOC5"/>
        <w:rPr>
          <w:rFonts w:asciiTheme="minorHAnsi" w:eastAsiaTheme="minorEastAsia" w:hAnsiTheme="minorHAnsi" w:cstheme="minorBidi"/>
          <w:kern w:val="2"/>
          <w:sz w:val="22"/>
          <w:szCs w:val="22"/>
          <w14:ligatures w14:val="standardContextual"/>
        </w:rPr>
      </w:pPr>
      <w:r>
        <w:t>6.4.4.5.1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_Toc145111336 \h </w:instrText>
      </w:r>
      <w:r>
        <w:fldChar w:fldCharType="separate"/>
      </w:r>
      <w:r>
        <w:t>112</w:t>
      </w:r>
      <w:r>
        <w:fldChar w:fldCharType="end"/>
      </w:r>
    </w:p>
    <w:p w14:paraId="34B5EF45" w14:textId="65C630B9" w:rsidR="008F683E" w:rsidRDefault="008F683E">
      <w:pPr>
        <w:pStyle w:val="TOC5"/>
        <w:rPr>
          <w:rFonts w:asciiTheme="minorHAnsi" w:eastAsiaTheme="minorEastAsia" w:hAnsiTheme="minorHAnsi" w:cstheme="minorBidi"/>
          <w:kern w:val="2"/>
          <w:sz w:val="22"/>
          <w:szCs w:val="22"/>
          <w14:ligatures w14:val="standardContextual"/>
        </w:rPr>
      </w:pPr>
      <w:r>
        <w:t>6.4.4.5.2</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_Toc145111337 \h </w:instrText>
      </w:r>
      <w:r>
        <w:fldChar w:fldCharType="separate"/>
      </w:r>
      <w:r>
        <w:t>112</w:t>
      </w:r>
      <w:r>
        <w:fldChar w:fldCharType="end"/>
      </w:r>
    </w:p>
    <w:p w14:paraId="42A8FC30" w14:textId="43E27E44" w:rsidR="008F683E" w:rsidRDefault="008F683E">
      <w:pPr>
        <w:pStyle w:val="TOC5"/>
        <w:rPr>
          <w:rFonts w:asciiTheme="minorHAnsi" w:eastAsiaTheme="minorEastAsia" w:hAnsiTheme="minorHAnsi" w:cstheme="minorBidi"/>
          <w:kern w:val="2"/>
          <w:sz w:val="22"/>
          <w:szCs w:val="22"/>
          <w14:ligatures w14:val="standardContextual"/>
        </w:rPr>
      </w:pPr>
      <w:r>
        <w:lastRenderedPageBreak/>
        <w:t>6.4.4.5.3</w:t>
      </w:r>
      <w:r>
        <w:rPr>
          <w:rFonts w:asciiTheme="minorHAnsi" w:eastAsiaTheme="minorEastAsia" w:hAnsiTheme="minorHAnsi" w:cstheme="minorBidi"/>
          <w:kern w:val="2"/>
          <w:sz w:val="22"/>
          <w:szCs w:val="22"/>
          <w14:ligatures w14:val="standardContextual"/>
        </w:rPr>
        <w:tab/>
      </w:r>
      <w:r>
        <w:t>NR</w:t>
      </w:r>
      <w:r>
        <w:tab/>
      </w:r>
      <w:r>
        <w:fldChar w:fldCharType="begin"/>
      </w:r>
      <w:r>
        <w:instrText xml:space="preserve"> PAGEREF _Toc145111338 \h </w:instrText>
      </w:r>
      <w:r>
        <w:fldChar w:fldCharType="separate"/>
      </w:r>
      <w:r>
        <w:t>112</w:t>
      </w:r>
      <w:r>
        <w:fldChar w:fldCharType="end"/>
      </w:r>
    </w:p>
    <w:p w14:paraId="67DF9A46" w14:textId="2EB39FB0" w:rsidR="008F683E" w:rsidRDefault="008F683E">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OTA IPDL time mask</w:t>
      </w:r>
      <w:r>
        <w:tab/>
      </w:r>
      <w:r>
        <w:fldChar w:fldCharType="begin"/>
      </w:r>
      <w:r>
        <w:instrText xml:space="preserve"> PAGEREF _Toc145111339 \h </w:instrText>
      </w:r>
      <w:r>
        <w:fldChar w:fldCharType="separate"/>
      </w:r>
      <w:r>
        <w:t>113</w:t>
      </w:r>
      <w:r>
        <w:fldChar w:fldCharType="end"/>
      </w:r>
    </w:p>
    <w:p w14:paraId="082E4B4C" w14:textId="632A9C6B"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_Toc145111340 \h </w:instrText>
      </w:r>
      <w:r>
        <w:fldChar w:fldCharType="separate"/>
      </w:r>
      <w:r>
        <w:t>113</w:t>
      </w:r>
      <w:r>
        <w:fldChar w:fldCharType="end"/>
      </w:r>
    </w:p>
    <w:p w14:paraId="730B4A3E" w14:textId="5278585F"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_Toc145111341 \h </w:instrText>
      </w:r>
      <w:r>
        <w:fldChar w:fldCharType="separate"/>
      </w:r>
      <w:r>
        <w:t>113</w:t>
      </w:r>
      <w:r>
        <w:fldChar w:fldCharType="end"/>
      </w:r>
    </w:p>
    <w:p w14:paraId="132C301A" w14:textId="2BDA5AF1"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_Toc145111342 \h </w:instrText>
      </w:r>
      <w:r>
        <w:fldChar w:fldCharType="separate"/>
      </w:r>
      <w:r>
        <w:t>113</w:t>
      </w:r>
      <w:r>
        <w:fldChar w:fldCharType="end"/>
      </w:r>
    </w:p>
    <w:p w14:paraId="213E076D" w14:textId="18D3DF53"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_Toc145111343 \h </w:instrText>
      </w:r>
      <w:r>
        <w:fldChar w:fldCharType="separate"/>
      </w:r>
      <w:r>
        <w:t>113</w:t>
      </w:r>
      <w:r>
        <w:fldChar w:fldCharType="end"/>
      </w:r>
    </w:p>
    <w:p w14:paraId="63AF99FE" w14:textId="17BA5B5E"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6.4.5.4.1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_Toc145111344 \h </w:instrText>
      </w:r>
      <w:r>
        <w:fldChar w:fldCharType="separate"/>
      </w:r>
      <w:r>
        <w:t>113</w:t>
      </w:r>
      <w:r>
        <w:fldChar w:fldCharType="end"/>
      </w:r>
    </w:p>
    <w:p w14:paraId="62B3845B" w14:textId="05A18AA1"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6.4.5.4.2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_Toc145111345 \h </w:instrText>
      </w:r>
      <w:r>
        <w:fldChar w:fldCharType="separate"/>
      </w:r>
      <w:r>
        <w:t>113</w:t>
      </w:r>
      <w:r>
        <w:fldChar w:fldCharType="end"/>
      </w:r>
    </w:p>
    <w:p w14:paraId="1BE98428" w14:textId="2ADFD265"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_Toc145111346 \h </w:instrText>
      </w:r>
      <w:r>
        <w:fldChar w:fldCharType="separate"/>
      </w:r>
      <w:r>
        <w:t>114</w:t>
      </w:r>
      <w:r>
        <w:fldChar w:fldCharType="end"/>
      </w:r>
    </w:p>
    <w:p w14:paraId="687FB7FD" w14:textId="4BC9A27E" w:rsidR="008F683E" w:rsidRDefault="008F683E">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_Toc145111347 \h </w:instrText>
      </w:r>
      <w:r>
        <w:fldChar w:fldCharType="separate"/>
      </w:r>
      <w:r>
        <w:t>114</w:t>
      </w:r>
      <w:r>
        <w:fldChar w:fldCharType="end"/>
      </w:r>
    </w:p>
    <w:p w14:paraId="06C24D5D" w14:textId="471FE152"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6.4.6.1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_Toc145111348 \h </w:instrText>
      </w:r>
      <w:r>
        <w:fldChar w:fldCharType="separate"/>
      </w:r>
      <w:r>
        <w:t>114</w:t>
      </w:r>
      <w:r>
        <w:fldChar w:fldCharType="end"/>
      </w:r>
    </w:p>
    <w:p w14:paraId="671EA434" w14:textId="0D16A318"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6.4.6.2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_Toc145111349 \h </w:instrText>
      </w:r>
      <w:r>
        <w:fldChar w:fldCharType="separate"/>
      </w:r>
      <w:r>
        <w:t>114</w:t>
      </w:r>
      <w:r>
        <w:fldChar w:fldCharType="end"/>
      </w:r>
    </w:p>
    <w:p w14:paraId="1D8E3A4E" w14:textId="09B89C0B"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_Toc145111350 \h </w:instrText>
      </w:r>
      <w:r>
        <w:fldChar w:fldCharType="separate"/>
      </w:r>
      <w:r>
        <w:t>115</w:t>
      </w:r>
      <w:r>
        <w:fldChar w:fldCharType="end"/>
      </w:r>
    </w:p>
    <w:p w14:paraId="745F8CE3" w14:textId="7C4E293F" w:rsidR="008F683E" w:rsidRDefault="008F683E">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_Toc145111351 \h </w:instrText>
      </w:r>
      <w:r>
        <w:fldChar w:fldCharType="separate"/>
      </w:r>
      <w:r>
        <w:t>115</w:t>
      </w:r>
      <w:r>
        <w:fldChar w:fldCharType="end"/>
      </w:r>
    </w:p>
    <w:p w14:paraId="10ACD668" w14:textId="10D3B3C2" w:rsidR="008F683E" w:rsidRDefault="008F683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_Toc145111352 \h </w:instrText>
      </w:r>
      <w:r>
        <w:fldChar w:fldCharType="separate"/>
      </w:r>
      <w:r>
        <w:t>115</w:t>
      </w:r>
      <w:r>
        <w:fldChar w:fldCharType="end"/>
      </w:r>
    </w:p>
    <w:p w14:paraId="51AA03A9" w14:textId="79A6F28B" w:rsidR="008F683E" w:rsidRDefault="008F683E">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_Toc145111353 \h </w:instrText>
      </w:r>
      <w:r>
        <w:fldChar w:fldCharType="separate"/>
      </w:r>
      <w:r>
        <w:t>115</w:t>
      </w:r>
      <w:r>
        <w:fldChar w:fldCharType="end"/>
      </w:r>
    </w:p>
    <w:p w14:paraId="025B46DC" w14:textId="1AF3BF96"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_Toc145111354 \h </w:instrText>
      </w:r>
      <w:r>
        <w:fldChar w:fldCharType="separate"/>
      </w:r>
      <w:r>
        <w:t>115</w:t>
      </w:r>
      <w:r>
        <w:fldChar w:fldCharType="end"/>
      </w:r>
    </w:p>
    <w:p w14:paraId="02BA1EF2" w14:textId="2BAAB1B3"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_Toc145111355 \h </w:instrText>
      </w:r>
      <w:r>
        <w:fldChar w:fldCharType="separate"/>
      </w:r>
      <w:r>
        <w:t>115</w:t>
      </w:r>
      <w:r>
        <w:fldChar w:fldCharType="end"/>
      </w:r>
    </w:p>
    <w:p w14:paraId="3941E629" w14:textId="1D124F9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_Toc145111356 \h </w:instrText>
      </w:r>
      <w:r>
        <w:fldChar w:fldCharType="separate"/>
      </w:r>
      <w:r>
        <w:t>115</w:t>
      </w:r>
      <w:r>
        <w:fldChar w:fldCharType="end"/>
      </w:r>
    </w:p>
    <w:p w14:paraId="30277EDE" w14:textId="091675B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_Toc145111357 \h </w:instrText>
      </w:r>
      <w:r>
        <w:fldChar w:fldCharType="separate"/>
      </w:r>
      <w:r>
        <w:t>115</w:t>
      </w:r>
      <w:r>
        <w:fldChar w:fldCharType="end"/>
      </w:r>
    </w:p>
    <w:p w14:paraId="763AE3E3" w14:textId="124DA78D"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6.5.2.4.1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_Toc145111358 \h </w:instrText>
      </w:r>
      <w:r>
        <w:fldChar w:fldCharType="separate"/>
      </w:r>
      <w:r>
        <w:t>115</w:t>
      </w:r>
      <w:r>
        <w:fldChar w:fldCharType="end"/>
      </w:r>
    </w:p>
    <w:p w14:paraId="4C45621E" w14:textId="0C77547D"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6.5.2.4.2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_Toc145111359 \h </w:instrText>
      </w:r>
      <w:r>
        <w:fldChar w:fldCharType="separate"/>
      </w:r>
      <w:r>
        <w:t>116</w:t>
      </w:r>
      <w:r>
        <w:fldChar w:fldCharType="end"/>
      </w:r>
    </w:p>
    <w:p w14:paraId="1CD1ED0C" w14:textId="44C2C45D"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_Toc145111360 \h </w:instrText>
      </w:r>
      <w:r>
        <w:fldChar w:fldCharType="separate"/>
      </w:r>
      <w:r>
        <w:t>116</w:t>
      </w:r>
      <w:r>
        <w:fldChar w:fldCharType="end"/>
      </w:r>
    </w:p>
    <w:p w14:paraId="3C7F9829" w14:textId="255FDFC9" w:rsidR="008F683E" w:rsidRDefault="008F683E">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OTA Transmitter transient period</w:t>
      </w:r>
      <w:r>
        <w:tab/>
      </w:r>
      <w:r>
        <w:fldChar w:fldCharType="begin"/>
      </w:r>
      <w:r>
        <w:instrText xml:space="preserve"> PAGEREF _Toc145111361 \h </w:instrText>
      </w:r>
      <w:r>
        <w:fldChar w:fldCharType="separate"/>
      </w:r>
      <w:r>
        <w:t>116</w:t>
      </w:r>
      <w:r>
        <w:fldChar w:fldCharType="end"/>
      </w:r>
    </w:p>
    <w:p w14:paraId="05FD3C95" w14:textId="221A8ED7"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_Toc145111362 \h </w:instrText>
      </w:r>
      <w:r>
        <w:fldChar w:fldCharType="separate"/>
      </w:r>
      <w:r>
        <w:t>116</w:t>
      </w:r>
      <w:r>
        <w:fldChar w:fldCharType="end"/>
      </w:r>
    </w:p>
    <w:p w14:paraId="5F09D1E1" w14:textId="34D90E28"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_Toc145111363 \h </w:instrText>
      </w:r>
      <w:r>
        <w:fldChar w:fldCharType="separate"/>
      </w:r>
      <w:r>
        <w:t>117</w:t>
      </w:r>
      <w:r>
        <w:fldChar w:fldCharType="end"/>
      </w:r>
    </w:p>
    <w:p w14:paraId="16C595F5" w14:textId="2D544828"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_Toc145111364 \h </w:instrText>
      </w:r>
      <w:r>
        <w:fldChar w:fldCharType="separate"/>
      </w:r>
      <w:r>
        <w:t>117</w:t>
      </w:r>
      <w:r>
        <w:fldChar w:fldCharType="end"/>
      </w:r>
    </w:p>
    <w:p w14:paraId="35169D17" w14:textId="2B7AADBC"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_Toc145111365 \h </w:instrText>
      </w:r>
      <w:r>
        <w:fldChar w:fldCharType="separate"/>
      </w:r>
      <w:r>
        <w:t>117</w:t>
      </w:r>
      <w:r>
        <w:fldChar w:fldCharType="end"/>
      </w:r>
    </w:p>
    <w:p w14:paraId="3F9540F7" w14:textId="61C251B6"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6.5.3.4.1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_Toc145111366 \h </w:instrText>
      </w:r>
      <w:r>
        <w:fldChar w:fldCharType="separate"/>
      </w:r>
      <w:r>
        <w:t>117</w:t>
      </w:r>
      <w:r>
        <w:fldChar w:fldCharType="end"/>
      </w:r>
    </w:p>
    <w:p w14:paraId="5BEA13C1" w14:textId="229A6E25"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6.5.3.4.2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_Toc145111367 \h </w:instrText>
      </w:r>
      <w:r>
        <w:fldChar w:fldCharType="separate"/>
      </w:r>
      <w:r>
        <w:t>117</w:t>
      </w:r>
      <w:r>
        <w:fldChar w:fldCharType="end"/>
      </w:r>
    </w:p>
    <w:p w14:paraId="3E04ACA7" w14:textId="1C9F45C0"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_Toc145111368 \h </w:instrText>
      </w:r>
      <w:r>
        <w:fldChar w:fldCharType="separate"/>
      </w:r>
      <w:r>
        <w:t>118</w:t>
      </w:r>
      <w:r>
        <w:fldChar w:fldCharType="end"/>
      </w:r>
    </w:p>
    <w:p w14:paraId="54605ED4" w14:textId="1A322C2D" w:rsidR="008F683E" w:rsidRDefault="008F683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_Toc145111369 \h </w:instrText>
      </w:r>
      <w:r>
        <w:fldChar w:fldCharType="separate"/>
      </w:r>
      <w:r>
        <w:t>118</w:t>
      </w:r>
      <w:r>
        <w:fldChar w:fldCharType="end"/>
      </w:r>
    </w:p>
    <w:p w14:paraId="1022D4E4" w14:textId="03B03E40" w:rsidR="008F683E" w:rsidRDefault="008F683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_Toc145111370 \h </w:instrText>
      </w:r>
      <w:r>
        <w:fldChar w:fldCharType="separate"/>
      </w:r>
      <w:r>
        <w:t>118</w:t>
      </w:r>
      <w:r>
        <w:fldChar w:fldCharType="end"/>
      </w:r>
    </w:p>
    <w:p w14:paraId="234DFB8F" w14:textId="45671261" w:rsidR="008F683E" w:rsidRDefault="008F683E">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_Toc145111371 \h </w:instrText>
      </w:r>
      <w:r>
        <w:fldChar w:fldCharType="separate"/>
      </w:r>
      <w:r>
        <w:t>118</w:t>
      </w:r>
      <w:r>
        <w:fldChar w:fldCharType="end"/>
      </w:r>
    </w:p>
    <w:p w14:paraId="01B8506E" w14:textId="74E8B7E0"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_Toc145111372 \h </w:instrText>
      </w:r>
      <w:r>
        <w:fldChar w:fldCharType="separate"/>
      </w:r>
      <w:r>
        <w:t>118</w:t>
      </w:r>
      <w:r>
        <w:fldChar w:fldCharType="end"/>
      </w:r>
    </w:p>
    <w:p w14:paraId="16F23746" w14:textId="2082F762"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_Toc145111373 \h </w:instrText>
      </w:r>
      <w:r>
        <w:fldChar w:fldCharType="separate"/>
      </w:r>
      <w:r>
        <w:t>119</w:t>
      </w:r>
      <w:r>
        <w:fldChar w:fldCharType="end"/>
      </w:r>
    </w:p>
    <w:p w14:paraId="653F2B75" w14:textId="0549A1BE"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_Toc145111374 \h </w:instrText>
      </w:r>
      <w:r>
        <w:fldChar w:fldCharType="separate"/>
      </w:r>
      <w:r>
        <w:t>119</w:t>
      </w:r>
      <w:r>
        <w:fldChar w:fldCharType="end"/>
      </w:r>
    </w:p>
    <w:p w14:paraId="43730CBB" w14:textId="740FBD2F"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_Toc145111375 \h </w:instrText>
      </w:r>
      <w:r>
        <w:fldChar w:fldCharType="separate"/>
      </w:r>
      <w:r>
        <w:t>119</w:t>
      </w:r>
      <w:r>
        <w:fldChar w:fldCharType="end"/>
      </w:r>
    </w:p>
    <w:p w14:paraId="2FBC4AFC" w14:textId="1E9A1C13"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_Toc145111376 \h </w:instrText>
      </w:r>
      <w:r>
        <w:fldChar w:fldCharType="separate"/>
      </w:r>
      <w:r>
        <w:t>119</w:t>
      </w:r>
      <w:r>
        <w:fldChar w:fldCharType="end"/>
      </w:r>
    </w:p>
    <w:p w14:paraId="65957259" w14:textId="78FC9341" w:rsidR="008F683E" w:rsidRDefault="008F683E">
      <w:pPr>
        <w:pStyle w:val="TOC5"/>
        <w:rPr>
          <w:rFonts w:asciiTheme="minorHAnsi" w:eastAsiaTheme="minorEastAsia" w:hAnsiTheme="minorHAnsi" w:cstheme="minorBidi"/>
          <w:kern w:val="2"/>
          <w:sz w:val="22"/>
          <w:szCs w:val="22"/>
          <w14:ligatures w14:val="standardContextual"/>
        </w:rPr>
      </w:pPr>
      <w:r>
        <w:t>6.6.2.5.1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_Toc145111377 \h </w:instrText>
      </w:r>
      <w:r>
        <w:fldChar w:fldCharType="separate"/>
      </w:r>
      <w:r>
        <w:t>119</w:t>
      </w:r>
      <w:r>
        <w:fldChar w:fldCharType="end"/>
      </w:r>
    </w:p>
    <w:p w14:paraId="3150A124" w14:textId="17A060C5" w:rsidR="008F683E" w:rsidRDefault="008F683E">
      <w:pPr>
        <w:pStyle w:val="TOC5"/>
        <w:rPr>
          <w:rFonts w:asciiTheme="minorHAnsi" w:eastAsiaTheme="minorEastAsia" w:hAnsiTheme="minorHAnsi" w:cstheme="minorBidi"/>
          <w:kern w:val="2"/>
          <w:sz w:val="22"/>
          <w:szCs w:val="22"/>
          <w14:ligatures w14:val="standardContextual"/>
        </w:rPr>
      </w:pPr>
      <w:r>
        <w:t>6.6.2.5.2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_Toc145111378 \h </w:instrText>
      </w:r>
      <w:r>
        <w:fldChar w:fldCharType="separate"/>
      </w:r>
      <w:r>
        <w:t>119</w:t>
      </w:r>
      <w:r>
        <w:fldChar w:fldCharType="end"/>
      </w:r>
    </w:p>
    <w:p w14:paraId="7D42AFA0" w14:textId="55F02719" w:rsidR="008F683E" w:rsidRDefault="008F683E">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OTA Time alignment error</w:t>
      </w:r>
      <w:r>
        <w:tab/>
      </w:r>
      <w:r>
        <w:fldChar w:fldCharType="begin"/>
      </w:r>
      <w:r>
        <w:instrText xml:space="preserve"> PAGEREF _Toc145111379 \h </w:instrText>
      </w:r>
      <w:r>
        <w:fldChar w:fldCharType="separate"/>
      </w:r>
      <w:r>
        <w:t>119</w:t>
      </w:r>
      <w:r>
        <w:fldChar w:fldCharType="end"/>
      </w:r>
    </w:p>
    <w:p w14:paraId="02588D42" w14:textId="110A870F"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_Toc145111380 \h </w:instrText>
      </w:r>
      <w:r>
        <w:fldChar w:fldCharType="separate"/>
      </w:r>
      <w:r>
        <w:t>119</w:t>
      </w:r>
      <w:r>
        <w:fldChar w:fldCharType="end"/>
      </w:r>
    </w:p>
    <w:p w14:paraId="1A2FC178" w14:textId="5F1778B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_Toc145111381 \h </w:instrText>
      </w:r>
      <w:r>
        <w:fldChar w:fldCharType="separate"/>
      </w:r>
      <w:r>
        <w:t>120</w:t>
      </w:r>
      <w:r>
        <w:fldChar w:fldCharType="end"/>
      </w:r>
    </w:p>
    <w:p w14:paraId="351DDDAE" w14:textId="282AFB15"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_Toc145111382 \h </w:instrText>
      </w:r>
      <w:r>
        <w:fldChar w:fldCharType="separate"/>
      </w:r>
      <w:r>
        <w:t>120</w:t>
      </w:r>
      <w:r>
        <w:fldChar w:fldCharType="end"/>
      </w:r>
    </w:p>
    <w:p w14:paraId="55CE38D2" w14:textId="42C998F4"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_Toc145111383 \h </w:instrText>
      </w:r>
      <w:r>
        <w:fldChar w:fldCharType="separate"/>
      </w:r>
      <w:r>
        <w:t>120</w:t>
      </w:r>
      <w:r>
        <w:fldChar w:fldCharType="end"/>
      </w:r>
    </w:p>
    <w:p w14:paraId="6366BD9C" w14:textId="36AFA8B1"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_Toc145111384 \h </w:instrText>
      </w:r>
      <w:r>
        <w:fldChar w:fldCharType="separate"/>
      </w:r>
      <w:r>
        <w:t>120</w:t>
      </w:r>
      <w:r>
        <w:fldChar w:fldCharType="end"/>
      </w:r>
    </w:p>
    <w:p w14:paraId="7784E408" w14:textId="467F6538"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_Toc145111385 \h </w:instrText>
      </w:r>
      <w:r>
        <w:fldChar w:fldCharType="separate"/>
      </w:r>
      <w:r>
        <w:t>121</w:t>
      </w:r>
      <w:r>
        <w:fldChar w:fldCharType="end"/>
      </w:r>
    </w:p>
    <w:p w14:paraId="402D095B" w14:textId="6BB78F34"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_Toc145111386 \h </w:instrText>
      </w:r>
      <w:r>
        <w:fldChar w:fldCharType="separate"/>
      </w:r>
      <w:r>
        <w:t>122</w:t>
      </w:r>
      <w:r>
        <w:fldChar w:fldCharType="end"/>
      </w:r>
    </w:p>
    <w:p w14:paraId="1ACCCB0B" w14:textId="533849BA" w:rsidR="008F683E" w:rsidRDefault="008F683E">
      <w:pPr>
        <w:pStyle w:val="TOC5"/>
        <w:rPr>
          <w:rFonts w:asciiTheme="minorHAnsi" w:eastAsiaTheme="minorEastAsia" w:hAnsiTheme="minorHAnsi" w:cstheme="minorBidi"/>
          <w:kern w:val="2"/>
          <w:sz w:val="22"/>
          <w:szCs w:val="22"/>
          <w14:ligatures w14:val="standardContextual"/>
        </w:rPr>
      </w:pPr>
      <w:r>
        <w:t>6.6.3.5.1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_Toc145111387 \h </w:instrText>
      </w:r>
      <w:r>
        <w:fldChar w:fldCharType="separate"/>
      </w:r>
      <w:r>
        <w:t>122</w:t>
      </w:r>
      <w:r>
        <w:fldChar w:fldCharType="end"/>
      </w:r>
    </w:p>
    <w:p w14:paraId="3D961673" w14:textId="037D216E" w:rsidR="008F683E" w:rsidRDefault="008F683E">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t>E-UTRA test requirement</w:t>
      </w:r>
      <w:r>
        <w:tab/>
      </w:r>
      <w:r>
        <w:fldChar w:fldCharType="begin"/>
      </w:r>
      <w:r>
        <w:instrText xml:space="preserve"> PAGEREF _Toc145111388 \h </w:instrText>
      </w:r>
      <w:r>
        <w:fldChar w:fldCharType="separate"/>
      </w:r>
      <w:r>
        <w:t>122</w:t>
      </w:r>
      <w:r>
        <w:fldChar w:fldCharType="end"/>
      </w:r>
    </w:p>
    <w:p w14:paraId="41E80F1F" w14:textId="32904F78" w:rsidR="008F683E" w:rsidRDefault="008F683E">
      <w:pPr>
        <w:pStyle w:val="TOC5"/>
        <w:rPr>
          <w:rFonts w:asciiTheme="minorHAnsi" w:eastAsiaTheme="minorEastAsia" w:hAnsiTheme="minorHAnsi" w:cstheme="minorBidi"/>
          <w:kern w:val="2"/>
          <w:sz w:val="22"/>
          <w:szCs w:val="22"/>
          <w14:ligatures w14:val="standardContextual"/>
        </w:rPr>
      </w:pPr>
      <w:r>
        <w:t>6.6.3.5.3</w:t>
      </w:r>
      <w:r>
        <w:rPr>
          <w:rFonts w:asciiTheme="minorHAnsi" w:eastAsiaTheme="minorEastAsia" w:hAnsiTheme="minorHAnsi" w:cstheme="minorBidi"/>
          <w:kern w:val="2"/>
          <w:sz w:val="22"/>
          <w:szCs w:val="22"/>
          <w14:ligatures w14:val="standardContextual"/>
        </w:rPr>
        <w:tab/>
      </w:r>
      <w:r>
        <w:t>NR test requirement</w:t>
      </w:r>
      <w:r>
        <w:tab/>
      </w:r>
      <w:r>
        <w:fldChar w:fldCharType="begin"/>
      </w:r>
      <w:r>
        <w:instrText xml:space="preserve"> PAGEREF _Toc145111389 \h </w:instrText>
      </w:r>
      <w:r>
        <w:fldChar w:fldCharType="separate"/>
      </w:r>
      <w:r>
        <w:t>122</w:t>
      </w:r>
      <w:r>
        <w:fldChar w:fldCharType="end"/>
      </w:r>
    </w:p>
    <w:p w14:paraId="7E98EDD4" w14:textId="01E1CA22" w:rsidR="008F683E" w:rsidRDefault="008F683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_Toc145111390 \h </w:instrText>
      </w:r>
      <w:r>
        <w:fldChar w:fldCharType="separate"/>
      </w:r>
      <w:r>
        <w:t>122</w:t>
      </w:r>
      <w:r>
        <w:fldChar w:fldCharType="end"/>
      </w:r>
    </w:p>
    <w:p w14:paraId="4BE8C87D" w14:textId="04466DD5"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_Toc145111391 \h </w:instrText>
      </w:r>
      <w:r>
        <w:fldChar w:fldCharType="separate"/>
      </w:r>
      <w:r>
        <w:t>122</w:t>
      </w:r>
      <w:r>
        <w:fldChar w:fldCharType="end"/>
      </w:r>
    </w:p>
    <w:p w14:paraId="3C604198" w14:textId="3FF52980"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_Toc145111392 \h </w:instrText>
      </w:r>
      <w:r>
        <w:fldChar w:fldCharType="separate"/>
      </w:r>
      <w:r>
        <w:t>122</w:t>
      </w:r>
      <w:r>
        <w:fldChar w:fldCharType="end"/>
      </w:r>
    </w:p>
    <w:p w14:paraId="53C14A6C" w14:textId="2126B995"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_Toc145111393 \h </w:instrText>
      </w:r>
      <w:r>
        <w:fldChar w:fldCharType="separate"/>
      </w:r>
      <w:r>
        <w:t>123</w:t>
      </w:r>
      <w:r>
        <w:fldChar w:fldCharType="end"/>
      </w:r>
    </w:p>
    <w:p w14:paraId="3950E1C8" w14:textId="07D6A67D"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_Toc145111394 \h </w:instrText>
      </w:r>
      <w:r>
        <w:fldChar w:fldCharType="separate"/>
      </w:r>
      <w:r>
        <w:t>123</w:t>
      </w:r>
      <w:r>
        <w:fldChar w:fldCharType="end"/>
      </w:r>
    </w:p>
    <w:p w14:paraId="6EF2999C" w14:textId="13F1F598" w:rsidR="008F683E" w:rsidRDefault="008F683E">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UTRA method of test</w:t>
      </w:r>
      <w:r>
        <w:tab/>
      </w:r>
      <w:r>
        <w:fldChar w:fldCharType="begin"/>
      </w:r>
      <w:r>
        <w:instrText xml:space="preserve"> PAGEREF _Toc145111395 \h </w:instrText>
      </w:r>
      <w:r>
        <w:fldChar w:fldCharType="separate"/>
      </w:r>
      <w:r>
        <w:t>123</w:t>
      </w:r>
      <w:r>
        <w:fldChar w:fldCharType="end"/>
      </w:r>
    </w:p>
    <w:p w14:paraId="6BFBDB59" w14:textId="7A348A00" w:rsidR="008F683E" w:rsidRDefault="008F683E">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E-UTRA and NR method of test</w:t>
      </w:r>
      <w:r>
        <w:tab/>
      </w:r>
      <w:r>
        <w:fldChar w:fldCharType="begin"/>
      </w:r>
      <w:r>
        <w:instrText xml:space="preserve"> PAGEREF _Toc145111396 \h </w:instrText>
      </w:r>
      <w:r>
        <w:fldChar w:fldCharType="separate"/>
      </w:r>
      <w:r>
        <w:t>124</w:t>
      </w:r>
      <w:r>
        <w:fldChar w:fldCharType="end"/>
      </w:r>
    </w:p>
    <w:p w14:paraId="381AD1E7" w14:textId="2501BC8A"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_Toc145111397 \h </w:instrText>
      </w:r>
      <w:r>
        <w:fldChar w:fldCharType="separate"/>
      </w:r>
      <w:r>
        <w:t>126</w:t>
      </w:r>
      <w:r>
        <w:fldChar w:fldCharType="end"/>
      </w:r>
    </w:p>
    <w:p w14:paraId="77F36C66" w14:textId="03DBD776" w:rsidR="008F683E" w:rsidRDefault="008F683E">
      <w:pPr>
        <w:pStyle w:val="TOC5"/>
        <w:rPr>
          <w:rFonts w:asciiTheme="minorHAnsi" w:eastAsiaTheme="minorEastAsia" w:hAnsiTheme="minorHAnsi" w:cstheme="minorBidi"/>
          <w:kern w:val="2"/>
          <w:sz w:val="22"/>
          <w:szCs w:val="22"/>
          <w14:ligatures w14:val="standardContextual"/>
        </w:rPr>
      </w:pPr>
      <w:r>
        <w:t>6.6.4.5.1</w:t>
      </w:r>
      <w:r>
        <w:rPr>
          <w:rFonts w:asciiTheme="minorHAnsi" w:eastAsiaTheme="minorEastAsia" w:hAnsiTheme="minorHAnsi" w:cstheme="minorBidi"/>
          <w:kern w:val="2"/>
          <w:sz w:val="22"/>
          <w:szCs w:val="22"/>
          <w14:ligatures w14:val="standardContextual"/>
        </w:rPr>
        <w:tab/>
      </w:r>
      <w:r>
        <w:t>UTRA test requirement</w:t>
      </w:r>
      <w:r>
        <w:tab/>
      </w:r>
      <w:r>
        <w:fldChar w:fldCharType="begin"/>
      </w:r>
      <w:r>
        <w:instrText xml:space="preserve"> PAGEREF _Toc145111398 \h </w:instrText>
      </w:r>
      <w:r>
        <w:fldChar w:fldCharType="separate"/>
      </w:r>
      <w:r>
        <w:t>126</w:t>
      </w:r>
      <w:r>
        <w:fldChar w:fldCharType="end"/>
      </w:r>
    </w:p>
    <w:p w14:paraId="50926AF5" w14:textId="04081564" w:rsidR="008F683E" w:rsidRDefault="008F683E">
      <w:pPr>
        <w:pStyle w:val="TOC5"/>
        <w:rPr>
          <w:rFonts w:asciiTheme="minorHAnsi" w:eastAsiaTheme="minorEastAsia" w:hAnsiTheme="minorHAnsi" w:cstheme="minorBidi"/>
          <w:kern w:val="2"/>
          <w:sz w:val="22"/>
          <w:szCs w:val="22"/>
          <w14:ligatures w14:val="standardContextual"/>
        </w:rPr>
      </w:pPr>
      <w:r>
        <w:t>6.6.4.5.2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_Toc145111399 \h </w:instrText>
      </w:r>
      <w:r>
        <w:fldChar w:fldCharType="separate"/>
      </w:r>
      <w:r>
        <w:t>126</w:t>
      </w:r>
      <w:r>
        <w:fldChar w:fldCharType="end"/>
      </w:r>
    </w:p>
    <w:p w14:paraId="1C1E140B" w14:textId="63EB7FAD" w:rsidR="008F683E" w:rsidRDefault="008F683E">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_Toc145111400 \h </w:instrText>
      </w:r>
      <w:r>
        <w:fldChar w:fldCharType="separate"/>
      </w:r>
      <w:r>
        <w:t>127</w:t>
      </w:r>
      <w:r>
        <w:fldChar w:fldCharType="end"/>
      </w:r>
    </w:p>
    <w:p w14:paraId="48F3B812" w14:textId="0AC7BA57" w:rsidR="008F683E" w:rsidRDefault="008F683E">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_Toc145111401 \h </w:instrText>
      </w:r>
      <w:r>
        <w:fldChar w:fldCharType="separate"/>
      </w:r>
      <w:r>
        <w:t>127</w:t>
      </w:r>
      <w:r>
        <w:fldChar w:fldCharType="end"/>
      </w:r>
    </w:p>
    <w:p w14:paraId="48E96EB8" w14:textId="28A943A4" w:rsidR="008F683E" w:rsidRDefault="008F683E">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_Toc145111402 \h </w:instrText>
      </w:r>
      <w:r>
        <w:fldChar w:fldCharType="separate"/>
      </w:r>
      <w:r>
        <w:t>127</w:t>
      </w:r>
      <w:r>
        <w:fldChar w:fldCharType="end"/>
      </w:r>
    </w:p>
    <w:p w14:paraId="3E495D10" w14:textId="03AC7023"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_Toc145111403 \h </w:instrText>
      </w:r>
      <w:r>
        <w:fldChar w:fldCharType="separate"/>
      </w:r>
      <w:r>
        <w:t>127</w:t>
      </w:r>
      <w:r>
        <w:fldChar w:fldCharType="end"/>
      </w:r>
    </w:p>
    <w:p w14:paraId="1F840EF3" w14:textId="0E6663D1"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_Toc145111404 \h </w:instrText>
      </w:r>
      <w:r>
        <w:fldChar w:fldCharType="separate"/>
      </w:r>
      <w:r>
        <w:t>128</w:t>
      </w:r>
      <w:r>
        <w:fldChar w:fldCharType="end"/>
      </w:r>
    </w:p>
    <w:p w14:paraId="283E357A" w14:textId="2C01070C"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_Toc145111405 \h </w:instrText>
      </w:r>
      <w:r>
        <w:fldChar w:fldCharType="separate"/>
      </w:r>
      <w:r>
        <w:t>128</w:t>
      </w:r>
      <w:r>
        <w:fldChar w:fldCharType="end"/>
      </w:r>
    </w:p>
    <w:p w14:paraId="759661CF" w14:textId="76443B5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_Toc145111406 \h </w:instrText>
      </w:r>
      <w:r>
        <w:fldChar w:fldCharType="separate"/>
      </w:r>
      <w:r>
        <w:t>128</w:t>
      </w:r>
      <w:r>
        <w:fldChar w:fldCharType="end"/>
      </w:r>
    </w:p>
    <w:p w14:paraId="25332FE5" w14:textId="05B27593"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_Toc145111407 \h </w:instrText>
      </w:r>
      <w:r>
        <w:fldChar w:fldCharType="separate"/>
      </w:r>
      <w:r>
        <w:t>128</w:t>
      </w:r>
      <w:r>
        <w:fldChar w:fldCharType="end"/>
      </w:r>
    </w:p>
    <w:p w14:paraId="37C13B09" w14:textId="58F9402F"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_Toc145111408 \h </w:instrText>
      </w:r>
      <w:r>
        <w:fldChar w:fldCharType="separate"/>
      </w:r>
      <w:r>
        <w:t>128</w:t>
      </w:r>
      <w:r>
        <w:fldChar w:fldCharType="end"/>
      </w:r>
    </w:p>
    <w:p w14:paraId="0B028FC1" w14:textId="14A49AEC"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_Toc145111409 \h </w:instrText>
      </w:r>
      <w:r>
        <w:fldChar w:fldCharType="separate"/>
      </w:r>
      <w:r>
        <w:t>129</w:t>
      </w:r>
      <w:r>
        <w:fldChar w:fldCharType="end"/>
      </w:r>
    </w:p>
    <w:p w14:paraId="7C519D86" w14:textId="4B104C39" w:rsidR="008F683E" w:rsidRDefault="008F683E">
      <w:pPr>
        <w:pStyle w:val="TOC5"/>
        <w:rPr>
          <w:rFonts w:asciiTheme="minorHAnsi" w:eastAsiaTheme="minorEastAsia" w:hAnsiTheme="minorHAnsi" w:cstheme="minorBidi"/>
          <w:kern w:val="2"/>
          <w:sz w:val="22"/>
          <w:szCs w:val="22"/>
          <w14:ligatures w14:val="standardContextual"/>
        </w:rPr>
      </w:pPr>
      <w:r>
        <w:t>6.7.2.5.1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_Toc145111410 \h </w:instrText>
      </w:r>
      <w:r>
        <w:fldChar w:fldCharType="separate"/>
      </w:r>
      <w:r>
        <w:t>129</w:t>
      </w:r>
      <w:r>
        <w:fldChar w:fldCharType="end"/>
      </w:r>
    </w:p>
    <w:p w14:paraId="621529A5" w14:textId="450CCD83" w:rsidR="008F683E" w:rsidRDefault="008F683E">
      <w:pPr>
        <w:pStyle w:val="TOC5"/>
        <w:rPr>
          <w:rFonts w:asciiTheme="minorHAnsi" w:eastAsiaTheme="minorEastAsia" w:hAnsiTheme="minorHAnsi" w:cstheme="minorBidi"/>
          <w:kern w:val="2"/>
          <w:sz w:val="22"/>
          <w:szCs w:val="22"/>
          <w14:ligatures w14:val="standardContextual"/>
        </w:rPr>
      </w:pPr>
      <w:r>
        <w:t>6.7.2.5.2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_Toc145111411 \h </w:instrText>
      </w:r>
      <w:r>
        <w:fldChar w:fldCharType="separate"/>
      </w:r>
      <w:r>
        <w:t>130</w:t>
      </w:r>
      <w:r>
        <w:fldChar w:fldCharType="end"/>
      </w:r>
    </w:p>
    <w:p w14:paraId="60EB8478" w14:textId="605AA9C8" w:rsidR="008F683E" w:rsidRDefault="008F683E">
      <w:pPr>
        <w:pStyle w:val="TOC5"/>
        <w:rPr>
          <w:rFonts w:asciiTheme="minorHAnsi" w:eastAsiaTheme="minorEastAsia" w:hAnsiTheme="minorHAnsi" w:cstheme="minorBidi"/>
          <w:kern w:val="2"/>
          <w:sz w:val="22"/>
          <w:szCs w:val="22"/>
          <w14:ligatures w14:val="standardContextual"/>
        </w:rPr>
      </w:pPr>
      <w:r>
        <w:t>6.7.2.5.3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_Toc145111412 \h </w:instrText>
      </w:r>
      <w:r>
        <w:fldChar w:fldCharType="separate"/>
      </w:r>
      <w:r>
        <w:t>130</w:t>
      </w:r>
      <w:r>
        <w:fldChar w:fldCharType="end"/>
      </w:r>
    </w:p>
    <w:p w14:paraId="4645CE27" w14:textId="30864449" w:rsidR="008F683E" w:rsidRDefault="008F683E">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OTA Adjacent Channel Leakage power Ratio</w:t>
      </w:r>
      <w:r>
        <w:tab/>
      </w:r>
      <w:r>
        <w:fldChar w:fldCharType="begin"/>
      </w:r>
      <w:r>
        <w:instrText xml:space="preserve"> PAGEREF _Toc145111413 \h </w:instrText>
      </w:r>
      <w:r>
        <w:fldChar w:fldCharType="separate"/>
      </w:r>
      <w:r>
        <w:t>130</w:t>
      </w:r>
      <w:r>
        <w:fldChar w:fldCharType="end"/>
      </w:r>
    </w:p>
    <w:p w14:paraId="7F0290D8" w14:textId="588FEA7E"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_Toc145111414 \h </w:instrText>
      </w:r>
      <w:r>
        <w:fldChar w:fldCharType="separate"/>
      </w:r>
      <w:r>
        <w:t>130</w:t>
      </w:r>
      <w:r>
        <w:fldChar w:fldCharType="end"/>
      </w:r>
    </w:p>
    <w:p w14:paraId="207BB724" w14:textId="5EEBC5D5"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_Toc145111415 \h </w:instrText>
      </w:r>
      <w:r>
        <w:fldChar w:fldCharType="separate"/>
      </w:r>
      <w:r>
        <w:t>130</w:t>
      </w:r>
      <w:r>
        <w:fldChar w:fldCharType="end"/>
      </w:r>
    </w:p>
    <w:p w14:paraId="452D9F8B" w14:textId="4DC3A83E"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_Toc145111416 \h </w:instrText>
      </w:r>
      <w:r>
        <w:fldChar w:fldCharType="separate"/>
      </w:r>
      <w:r>
        <w:t>130</w:t>
      </w:r>
      <w:r>
        <w:fldChar w:fldCharType="end"/>
      </w:r>
    </w:p>
    <w:p w14:paraId="024E6B92" w14:textId="7AAAB4CB"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_Toc145111417 \h </w:instrText>
      </w:r>
      <w:r>
        <w:fldChar w:fldCharType="separate"/>
      </w:r>
      <w:r>
        <w:t>130</w:t>
      </w:r>
      <w:r>
        <w:fldChar w:fldCharType="end"/>
      </w:r>
    </w:p>
    <w:p w14:paraId="15816BE0" w14:textId="1AD4F5E7"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_Toc145111418 \h </w:instrText>
      </w:r>
      <w:r>
        <w:fldChar w:fldCharType="separate"/>
      </w:r>
      <w:r>
        <w:t>130</w:t>
      </w:r>
      <w:r>
        <w:fldChar w:fldCharType="end"/>
      </w:r>
    </w:p>
    <w:p w14:paraId="21142DD2" w14:textId="115E5514"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_Toc145111419 \h </w:instrText>
      </w:r>
      <w:r>
        <w:fldChar w:fldCharType="separate"/>
      </w:r>
      <w:r>
        <w:t>131</w:t>
      </w:r>
      <w:r>
        <w:fldChar w:fldCharType="end"/>
      </w:r>
    </w:p>
    <w:p w14:paraId="1E2E99AC" w14:textId="4BC3930F" w:rsidR="008F683E" w:rsidRDefault="008F683E">
      <w:pPr>
        <w:pStyle w:val="TOC6"/>
        <w:rPr>
          <w:rFonts w:asciiTheme="minorHAnsi" w:eastAsiaTheme="minorEastAsia" w:hAnsiTheme="minorHAnsi" w:cstheme="minorBidi"/>
          <w:kern w:val="2"/>
          <w:sz w:val="22"/>
          <w:szCs w:val="22"/>
          <w14:ligatures w14:val="standardContextual"/>
        </w:rPr>
      </w:pPr>
      <w:r>
        <w:t>6.7.3.4.2.2</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_Toc145111420 \h </w:instrText>
      </w:r>
      <w:r>
        <w:fldChar w:fldCharType="separate"/>
      </w:r>
      <w:r>
        <w:t>132</w:t>
      </w:r>
      <w:r>
        <w:fldChar w:fldCharType="end"/>
      </w:r>
    </w:p>
    <w:p w14:paraId="7CCA20CA" w14:textId="64FEDD44" w:rsidR="008F683E" w:rsidRDefault="008F683E">
      <w:pPr>
        <w:pStyle w:val="TOC6"/>
        <w:rPr>
          <w:rFonts w:asciiTheme="minorHAnsi" w:eastAsiaTheme="minorEastAsia" w:hAnsiTheme="minorHAnsi" w:cstheme="minorBidi"/>
          <w:kern w:val="2"/>
          <w:sz w:val="22"/>
          <w:szCs w:val="22"/>
          <w14:ligatures w14:val="standardContextual"/>
        </w:rPr>
      </w:pPr>
      <w:r>
        <w:t>6.7.3.4.2.3</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_Toc145111421 \h </w:instrText>
      </w:r>
      <w:r>
        <w:fldChar w:fldCharType="separate"/>
      </w:r>
      <w:r>
        <w:t>132</w:t>
      </w:r>
      <w:r>
        <w:fldChar w:fldCharType="end"/>
      </w:r>
    </w:p>
    <w:p w14:paraId="7158E642" w14:textId="2B95DC62" w:rsidR="008F683E" w:rsidRDefault="008F683E">
      <w:pPr>
        <w:pStyle w:val="TOC6"/>
        <w:rPr>
          <w:rFonts w:asciiTheme="minorHAnsi" w:eastAsiaTheme="minorEastAsia" w:hAnsiTheme="minorHAnsi" w:cstheme="minorBidi"/>
          <w:kern w:val="2"/>
          <w:sz w:val="22"/>
          <w:szCs w:val="22"/>
          <w14:ligatures w14:val="standardContextual"/>
        </w:rPr>
      </w:pPr>
      <w:r>
        <w:t>6.7.3.4.2.4</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_Toc145111422 \h </w:instrText>
      </w:r>
      <w:r>
        <w:fldChar w:fldCharType="separate"/>
      </w:r>
      <w:r>
        <w:t>132</w:t>
      </w:r>
      <w:r>
        <w:fldChar w:fldCharType="end"/>
      </w:r>
    </w:p>
    <w:p w14:paraId="7A865BFF" w14:textId="389D3456"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_Toc145111423 \h </w:instrText>
      </w:r>
      <w:r>
        <w:fldChar w:fldCharType="separate"/>
      </w:r>
      <w:r>
        <w:t>133</w:t>
      </w:r>
      <w:r>
        <w:fldChar w:fldCharType="end"/>
      </w:r>
    </w:p>
    <w:p w14:paraId="0F8446BE" w14:textId="14C1DA0F" w:rsidR="008F683E" w:rsidRDefault="008F683E">
      <w:pPr>
        <w:pStyle w:val="TOC5"/>
        <w:rPr>
          <w:rFonts w:asciiTheme="minorHAnsi" w:eastAsiaTheme="minorEastAsia" w:hAnsiTheme="minorHAnsi" w:cstheme="minorBidi"/>
          <w:kern w:val="2"/>
          <w:sz w:val="22"/>
          <w:szCs w:val="22"/>
          <w14:ligatures w14:val="standardContextual"/>
        </w:rPr>
      </w:pPr>
      <w:r>
        <w:t>6.7.3.5.1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_Toc145111424 \h </w:instrText>
      </w:r>
      <w:r>
        <w:fldChar w:fldCharType="separate"/>
      </w:r>
      <w:r>
        <w:t>133</w:t>
      </w:r>
      <w:r>
        <w:fldChar w:fldCharType="end"/>
      </w:r>
    </w:p>
    <w:p w14:paraId="609A994C" w14:textId="28EC58EE" w:rsidR="008F683E" w:rsidRDefault="008F683E">
      <w:pPr>
        <w:pStyle w:val="TOC5"/>
        <w:rPr>
          <w:rFonts w:asciiTheme="minorHAnsi" w:eastAsiaTheme="minorEastAsia" w:hAnsiTheme="minorHAnsi" w:cstheme="minorBidi"/>
          <w:kern w:val="2"/>
          <w:sz w:val="22"/>
          <w:szCs w:val="22"/>
          <w14:ligatures w14:val="standardContextual"/>
        </w:rPr>
      </w:pPr>
      <w:r>
        <w:t>6.7.3.5.2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_Toc145111425 \h </w:instrText>
      </w:r>
      <w:r>
        <w:fldChar w:fldCharType="separate"/>
      </w:r>
      <w:r>
        <w:t>139</w:t>
      </w:r>
      <w:r>
        <w:fldChar w:fldCharType="end"/>
      </w:r>
    </w:p>
    <w:p w14:paraId="25F7F43E" w14:textId="1121F190" w:rsidR="008F683E" w:rsidRDefault="008F683E">
      <w:pPr>
        <w:pStyle w:val="TOC5"/>
        <w:rPr>
          <w:rFonts w:asciiTheme="minorHAnsi" w:eastAsiaTheme="minorEastAsia" w:hAnsiTheme="minorHAnsi" w:cstheme="minorBidi"/>
          <w:kern w:val="2"/>
          <w:sz w:val="22"/>
          <w:szCs w:val="22"/>
          <w14:ligatures w14:val="standardContextual"/>
        </w:rPr>
      </w:pPr>
      <w:r>
        <w:t>6.7.3.5.3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_Toc145111426 \h </w:instrText>
      </w:r>
      <w:r>
        <w:fldChar w:fldCharType="separate"/>
      </w:r>
      <w:r>
        <w:t>141</w:t>
      </w:r>
      <w:r>
        <w:fldChar w:fldCharType="end"/>
      </w:r>
    </w:p>
    <w:p w14:paraId="3461BD20" w14:textId="2A03F49D" w:rsidR="008F683E" w:rsidRDefault="008F683E">
      <w:pPr>
        <w:pStyle w:val="TOC3"/>
        <w:rPr>
          <w:rFonts w:asciiTheme="minorHAnsi" w:eastAsiaTheme="minorEastAsia" w:hAnsiTheme="minorHAnsi" w:cstheme="minorBidi"/>
          <w:kern w:val="2"/>
          <w:sz w:val="22"/>
          <w:szCs w:val="22"/>
          <w14:ligatures w14:val="standardContextual"/>
        </w:rPr>
      </w:pPr>
      <w:r w:rsidRPr="00BF2523">
        <w:rPr>
          <w:rFonts w:eastAsia="SimSun"/>
        </w:rPr>
        <w:t>6.7.4</w:t>
      </w:r>
      <w:r>
        <w:rPr>
          <w:rFonts w:asciiTheme="minorHAnsi" w:eastAsiaTheme="minorEastAsia" w:hAnsiTheme="minorHAnsi" w:cstheme="minorBidi"/>
          <w:kern w:val="2"/>
          <w:sz w:val="22"/>
          <w:szCs w:val="22"/>
          <w14:ligatures w14:val="standardContextual"/>
        </w:rPr>
        <w:tab/>
      </w:r>
      <w:r w:rsidRPr="00BF2523">
        <w:rPr>
          <w:rFonts w:eastAsia="SimSun"/>
        </w:rPr>
        <w:t>OTA Spectrum emission mask</w:t>
      </w:r>
      <w:r>
        <w:tab/>
      </w:r>
      <w:r>
        <w:fldChar w:fldCharType="begin"/>
      </w:r>
      <w:r>
        <w:instrText xml:space="preserve"> PAGEREF _Toc145111427 \h </w:instrText>
      </w:r>
      <w:r>
        <w:fldChar w:fldCharType="separate"/>
      </w:r>
      <w:r>
        <w:t>144</w:t>
      </w:r>
      <w:r>
        <w:fldChar w:fldCharType="end"/>
      </w:r>
    </w:p>
    <w:p w14:paraId="24A13CDC" w14:textId="5CB24B63"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_Toc145111428 \h </w:instrText>
      </w:r>
      <w:r>
        <w:fldChar w:fldCharType="separate"/>
      </w:r>
      <w:r>
        <w:t>144</w:t>
      </w:r>
      <w:r>
        <w:fldChar w:fldCharType="end"/>
      </w:r>
    </w:p>
    <w:p w14:paraId="58A87B4B" w14:textId="192A524C"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_Toc145111429 \h </w:instrText>
      </w:r>
      <w:r>
        <w:fldChar w:fldCharType="separate"/>
      </w:r>
      <w:r>
        <w:t>144</w:t>
      </w:r>
      <w:r>
        <w:fldChar w:fldCharType="end"/>
      </w:r>
    </w:p>
    <w:p w14:paraId="528ECF00" w14:textId="04CA8E77"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_Toc145111430 \h </w:instrText>
      </w:r>
      <w:r>
        <w:fldChar w:fldCharType="separate"/>
      </w:r>
      <w:r>
        <w:t>144</w:t>
      </w:r>
      <w:r>
        <w:fldChar w:fldCharType="end"/>
      </w:r>
    </w:p>
    <w:p w14:paraId="4BA81C46" w14:textId="77885B7E"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_Toc145111431 \h </w:instrText>
      </w:r>
      <w:r>
        <w:fldChar w:fldCharType="separate"/>
      </w:r>
      <w:r>
        <w:t>144</w:t>
      </w:r>
      <w:r>
        <w:fldChar w:fldCharType="end"/>
      </w:r>
    </w:p>
    <w:p w14:paraId="0B518B24" w14:textId="4853FD8F"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_Toc145111432 \h </w:instrText>
      </w:r>
      <w:r>
        <w:fldChar w:fldCharType="separate"/>
      </w:r>
      <w:r>
        <w:t>144</w:t>
      </w:r>
      <w:r>
        <w:fldChar w:fldCharType="end"/>
      </w:r>
    </w:p>
    <w:p w14:paraId="52539229" w14:textId="7757A517"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_Toc145111433 \h </w:instrText>
      </w:r>
      <w:r>
        <w:fldChar w:fldCharType="separate"/>
      </w:r>
      <w:r>
        <w:t>145</w:t>
      </w:r>
      <w:r>
        <w:fldChar w:fldCharType="end"/>
      </w:r>
    </w:p>
    <w:p w14:paraId="6B1AFD91" w14:textId="6698044B"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_Toc145111434 \h </w:instrText>
      </w:r>
      <w:r>
        <w:fldChar w:fldCharType="separate"/>
      </w:r>
      <w:r>
        <w:t>146</w:t>
      </w:r>
      <w:r>
        <w:fldChar w:fldCharType="end"/>
      </w:r>
    </w:p>
    <w:p w14:paraId="057E993E" w14:textId="198B4F6A" w:rsidR="008F683E" w:rsidRDefault="008F683E">
      <w:pPr>
        <w:pStyle w:val="TOC5"/>
        <w:rPr>
          <w:rFonts w:asciiTheme="minorHAnsi" w:eastAsiaTheme="minorEastAsia" w:hAnsiTheme="minorHAnsi" w:cstheme="minorBidi"/>
          <w:kern w:val="2"/>
          <w:sz w:val="22"/>
          <w:szCs w:val="22"/>
          <w14:ligatures w14:val="standardContextual"/>
        </w:rPr>
      </w:pPr>
      <w:r>
        <w:t>6.7.4.5.1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_Toc145111435 \h </w:instrText>
      </w:r>
      <w:r>
        <w:fldChar w:fldCharType="separate"/>
      </w:r>
      <w:r>
        <w:t>146</w:t>
      </w:r>
      <w:r>
        <w:fldChar w:fldCharType="end"/>
      </w:r>
    </w:p>
    <w:p w14:paraId="64C992D9" w14:textId="0955B260" w:rsidR="008F683E" w:rsidRDefault="008F683E">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OTA Operating band unwanted emission</w:t>
      </w:r>
      <w:r>
        <w:tab/>
      </w:r>
      <w:r>
        <w:fldChar w:fldCharType="begin"/>
      </w:r>
      <w:r>
        <w:instrText xml:space="preserve"> PAGEREF _Toc145111436 \h </w:instrText>
      </w:r>
      <w:r>
        <w:fldChar w:fldCharType="separate"/>
      </w:r>
      <w:r>
        <w:t>156</w:t>
      </w:r>
      <w:r>
        <w:fldChar w:fldCharType="end"/>
      </w:r>
    </w:p>
    <w:p w14:paraId="241378EF" w14:textId="5E0CAAB4"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_Toc145111437 \h </w:instrText>
      </w:r>
      <w:r>
        <w:fldChar w:fldCharType="separate"/>
      </w:r>
      <w:r>
        <w:t>156</w:t>
      </w:r>
      <w:r>
        <w:fldChar w:fldCharType="end"/>
      </w:r>
    </w:p>
    <w:p w14:paraId="1A132418" w14:textId="29A9D3F1"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_Toc145111438 \h </w:instrText>
      </w:r>
      <w:r>
        <w:fldChar w:fldCharType="separate"/>
      </w:r>
      <w:r>
        <w:t>156</w:t>
      </w:r>
      <w:r>
        <w:fldChar w:fldCharType="end"/>
      </w:r>
    </w:p>
    <w:p w14:paraId="6B5C7A31" w14:textId="6D16D02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_Toc145111439 \h </w:instrText>
      </w:r>
      <w:r>
        <w:fldChar w:fldCharType="separate"/>
      </w:r>
      <w:r>
        <w:t>157</w:t>
      </w:r>
      <w:r>
        <w:fldChar w:fldCharType="end"/>
      </w:r>
    </w:p>
    <w:p w14:paraId="55C8A2F5" w14:textId="726421F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_Toc145111440 \h </w:instrText>
      </w:r>
      <w:r>
        <w:fldChar w:fldCharType="separate"/>
      </w:r>
      <w:r>
        <w:t>157</w:t>
      </w:r>
      <w:r>
        <w:fldChar w:fldCharType="end"/>
      </w:r>
    </w:p>
    <w:p w14:paraId="0D208645" w14:textId="0BD018DF"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_Toc145111441 \h </w:instrText>
      </w:r>
      <w:r>
        <w:fldChar w:fldCharType="separate"/>
      </w:r>
      <w:r>
        <w:t>157</w:t>
      </w:r>
      <w:r>
        <w:fldChar w:fldCharType="end"/>
      </w:r>
    </w:p>
    <w:p w14:paraId="33CBC2CF" w14:textId="7DF7942A"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_Toc145111442 \h </w:instrText>
      </w:r>
      <w:r>
        <w:fldChar w:fldCharType="separate"/>
      </w:r>
      <w:r>
        <w:t>157</w:t>
      </w:r>
      <w:r>
        <w:fldChar w:fldCharType="end"/>
      </w:r>
    </w:p>
    <w:p w14:paraId="2AFD4C74" w14:textId="1BF0B001"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_Toc145111443 \h </w:instrText>
      </w:r>
      <w:r>
        <w:fldChar w:fldCharType="separate"/>
      </w:r>
      <w:r>
        <w:t>158</w:t>
      </w:r>
      <w:r>
        <w:fldChar w:fldCharType="end"/>
      </w:r>
    </w:p>
    <w:p w14:paraId="526ABC08" w14:textId="481ACD56"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6.7.5.5.1</w:t>
      </w:r>
      <w:r>
        <w:rPr>
          <w:rFonts w:asciiTheme="minorHAnsi" w:eastAsiaTheme="minorEastAsia" w:hAnsiTheme="minorHAnsi" w:cstheme="minorBidi"/>
          <w:kern w:val="2"/>
          <w:sz w:val="22"/>
          <w:szCs w:val="22"/>
          <w14:ligatures w14:val="standardContextual"/>
        </w:rPr>
        <w:tab/>
      </w:r>
      <w:r>
        <w:rPr>
          <w:lang w:eastAsia="sv-SE"/>
        </w:rPr>
        <w:t>General</w:t>
      </w:r>
      <w:r>
        <w:tab/>
      </w:r>
      <w:r>
        <w:fldChar w:fldCharType="begin"/>
      </w:r>
      <w:r>
        <w:instrText xml:space="preserve"> PAGEREF _Toc145111444 \h </w:instrText>
      </w:r>
      <w:r>
        <w:fldChar w:fldCharType="separate"/>
      </w:r>
      <w:r>
        <w:t>158</w:t>
      </w:r>
      <w:r>
        <w:fldChar w:fldCharType="end"/>
      </w:r>
    </w:p>
    <w:p w14:paraId="63BC5A18" w14:textId="6CE86998"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6.7.5.5.2</w:t>
      </w:r>
      <w:r>
        <w:rPr>
          <w:rFonts w:asciiTheme="minorHAnsi" w:eastAsiaTheme="minorEastAsia" w:hAnsiTheme="minorHAnsi" w:cstheme="minorBidi"/>
          <w:kern w:val="2"/>
          <w:sz w:val="22"/>
          <w:szCs w:val="22"/>
          <w14:ligatures w14:val="standardContextual"/>
        </w:rPr>
        <w:tab/>
      </w:r>
      <w:r>
        <w:rPr>
          <w:lang w:eastAsia="sv-SE"/>
        </w:rPr>
        <w:t>MSR Band categories 1 and 3</w:t>
      </w:r>
      <w:r>
        <w:tab/>
      </w:r>
      <w:r>
        <w:fldChar w:fldCharType="begin"/>
      </w:r>
      <w:r>
        <w:instrText xml:space="preserve"> PAGEREF _Toc145111445 \h </w:instrText>
      </w:r>
      <w:r>
        <w:fldChar w:fldCharType="separate"/>
      </w:r>
      <w:r>
        <w:t>158</w:t>
      </w:r>
      <w:r>
        <w:fldChar w:fldCharType="end"/>
      </w:r>
    </w:p>
    <w:p w14:paraId="4BD926BB" w14:textId="014E26AA"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6.7.5.5.3</w:t>
      </w:r>
      <w:r>
        <w:rPr>
          <w:rFonts w:asciiTheme="minorHAnsi" w:eastAsiaTheme="minorEastAsia" w:hAnsiTheme="minorHAnsi" w:cstheme="minorBidi"/>
          <w:kern w:val="2"/>
          <w:sz w:val="22"/>
          <w:szCs w:val="22"/>
          <w14:ligatures w14:val="standardContextual"/>
        </w:rPr>
        <w:tab/>
      </w:r>
      <w:r>
        <w:rPr>
          <w:lang w:eastAsia="sv-SE"/>
        </w:rPr>
        <w:t>MSR Band Category 2</w:t>
      </w:r>
      <w:r>
        <w:tab/>
      </w:r>
      <w:r>
        <w:fldChar w:fldCharType="begin"/>
      </w:r>
      <w:r>
        <w:instrText xml:space="preserve"> PAGEREF _Toc145111446 \h </w:instrText>
      </w:r>
      <w:r>
        <w:fldChar w:fldCharType="separate"/>
      </w:r>
      <w:r>
        <w:t>166</w:t>
      </w:r>
      <w:r>
        <w:fldChar w:fldCharType="end"/>
      </w:r>
    </w:p>
    <w:p w14:paraId="64AFAFDE" w14:textId="570AAB16"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6.7.5.5.4</w:t>
      </w:r>
      <w:r>
        <w:rPr>
          <w:rFonts w:asciiTheme="minorHAnsi" w:eastAsiaTheme="minorEastAsia" w:hAnsiTheme="minorHAnsi" w:cstheme="minorBidi"/>
          <w:kern w:val="2"/>
          <w:sz w:val="22"/>
          <w:szCs w:val="22"/>
          <w14:ligatures w14:val="standardContextual"/>
        </w:rPr>
        <w:tab/>
      </w:r>
      <w:r>
        <w:rPr>
          <w:lang w:eastAsia="sv-SE"/>
        </w:rPr>
        <w:t>MSR Additional requirements</w:t>
      </w:r>
      <w:r>
        <w:tab/>
      </w:r>
      <w:r>
        <w:fldChar w:fldCharType="begin"/>
      </w:r>
      <w:r>
        <w:instrText xml:space="preserve"> PAGEREF _Toc145111447 \h </w:instrText>
      </w:r>
      <w:r>
        <w:fldChar w:fldCharType="separate"/>
      </w:r>
      <w:r>
        <w:t>173</w:t>
      </w:r>
      <w:r>
        <w:fldChar w:fldCharType="end"/>
      </w:r>
    </w:p>
    <w:p w14:paraId="42FAD2FB" w14:textId="5816D599"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6.7.5.5.5</w:t>
      </w:r>
      <w:r>
        <w:rPr>
          <w:rFonts w:asciiTheme="minorHAnsi" w:eastAsiaTheme="minorEastAsia" w:hAnsiTheme="minorHAnsi" w:cstheme="minorBidi"/>
          <w:kern w:val="2"/>
          <w:sz w:val="22"/>
          <w:szCs w:val="22"/>
          <w14:ligatures w14:val="standardContextual"/>
        </w:rPr>
        <w:tab/>
      </w:r>
      <w:r>
        <w:rPr>
          <w:lang w:eastAsia="sv-SE"/>
        </w:rPr>
        <w:t>E-UTRA</w:t>
      </w:r>
      <w:r>
        <w:tab/>
      </w:r>
      <w:r>
        <w:fldChar w:fldCharType="begin"/>
      </w:r>
      <w:r>
        <w:instrText xml:space="preserve"> PAGEREF _Toc145111448 \h </w:instrText>
      </w:r>
      <w:r>
        <w:fldChar w:fldCharType="separate"/>
      </w:r>
      <w:r>
        <w:t>177</w:t>
      </w:r>
      <w:r>
        <w:fldChar w:fldCharType="end"/>
      </w:r>
    </w:p>
    <w:p w14:paraId="2B7CC046" w14:textId="2F98D735" w:rsidR="008F683E" w:rsidRDefault="008F683E">
      <w:pPr>
        <w:pStyle w:val="TOC3"/>
        <w:rPr>
          <w:rFonts w:asciiTheme="minorHAnsi" w:eastAsiaTheme="minorEastAsia" w:hAnsiTheme="minorHAnsi" w:cstheme="minorBidi"/>
          <w:kern w:val="2"/>
          <w:sz w:val="22"/>
          <w:szCs w:val="22"/>
          <w14:ligatures w14:val="standardContextual"/>
        </w:rPr>
      </w:pPr>
      <w:r>
        <w:t>6.7.6</w:t>
      </w:r>
      <w:r>
        <w:rPr>
          <w:rFonts w:asciiTheme="minorHAnsi" w:eastAsiaTheme="minorEastAsia" w:hAnsiTheme="minorHAnsi" w:cstheme="minorBidi"/>
          <w:kern w:val="2"/>
          <w:sz w:val="22"/>
          <w:szCs w:val="22"/>
          <w14:ligatures w14:val="standardContextual"/>
        </w:rPr>
        <w:tab/>
      </w:r>
      <w:r>
        <w:t>OTA Spurious emission</w:t>
      </w:r>
      <w:r>
        <w:tab/>
      </w:r>
      <w:r>
        <w:fldChar w:fldCharType="begin"/>
      </w:r>
      <w:r>
        <w:instrText xml:space="preserve"> PAGEREF _Toc145111449 \h </w:instrText>
      </w:r>
      <w:r>
        <w:fldChar w:fldCharType="separate"/>
      </w:r>
      <w:r>
        <w:t>199</w:t>
      </w:r>
      <w:r>
        <w:fldChar w:fldCharType="end"/>
      </w:r>
    </w:p>
    <w:p w14:paraId="6BE91624" w14:textId="42137F33" w:rsidR="008F683E" w:rsidRDefault="008F683E">
      <w:pPr>
        <w:pStyle w:val="TOC4"/>
        <w:rPr>
          <w:rFonts w:asciiTheme="minorHAnsi" w:eastAsiaTheme="minorEastAsia" w:hAnsiTheme="minorHAnsi" w:cstheme="minorBidi"/>
          <w:kern w:val="2"/>
          <w:sz w:val="22"/>
          <w:szCs w:val="22"/>
          <w14:ligatures w14:val="standardContextual"/>
        </w:rPr>
      </w:pPr>
      <w:r>
        <w:t>6.7.6.1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_Toc145111450 \h </w:instrText>
      </w:r>
      <w:r>
        <w:fldChar w:fldCharType="separate"/>
      </w:r>
      <w:r>
        <w:t>199</w:t>
      </w:r>
      <w:r>
        <w:fldChar w:fldCharType="end"/>
      </w:r>
    </w:p>
    <w:p w14:paraId="680365AD" w14:textId="2CBD280D" w:rsidR="008F683E" w:rsidRDefault="008F683E">
      <w:pPr>
        <w:pStyle w:val="TOC4"/>
        <w:rPr>
          <w:rFonts w:asciiTheme="minorHAnsi" w:eastAsiaTheme="minorEastAsia" w:hAnsiTheme="minorHAnsi" w:cstheme="minorBidi"/>
          <w:kern w:val="2"/>
          <w:sz w:val="22"/>
          <w:szCs w:val="22"/>
          <w14:ligatures w14:val="standardContextual"/>
        </w:rPr>
      </w:pPr>
      <w:r>
        <w:t>6.7.6.2</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_Toc145111451 \h </w:instrText>
      </w:r>
      <w:r>
        <w:fldChar w:fldCharType="separate"/>
      </w:r>
      <w:r>
        <w:t>200</w:t>
      </w:r>
      <w:r>
        <w:fldChar w:fldCharType="end"/>
      </w:r>
    </w:p>
    <w:p w14:paraId="65608EC3" w14:textId="1CC77EB5"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_Toc145111452 \h </w:instrText>
      </w:r>
      <w:r>
        <w:fldChar w:fldCharType="separate"/>
      </w:r>
      <w:r>
        <w:t>200</w:t>
      </w:r>
      <w:r>
        <w:fldChar w:fldCharType="end"/>
      </w:r>
    </w:p>
    <w:p w14:paraId="4451C4C7" w14:textId="5846C277"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_Toc145111453 \h </w:instrText>
      </w:r>
      <w:r>
        <w:fldChar w:fldCharType="separate"/>
      </w:r>
      <w:r>
        <w:t>200</w:t>
      </w:r>
      <w:r>
        <w:fldChar w:fldCharType="end"/>
      </w:r>
    </w:p>
    <w:p w14:paraId="0FF6DC64" w14:textId="3B4BAD4A"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_Toc145111454 \h </w:instrText>
      </w:r>
      <w:r>
        <w:fldChar w:fldCharType="separate"/>
      </w:r>
      <w:r>
        <w:t>200</w:t>
      </w:r>
      <w:r>
        <w:fldChar w:fldCharType="end"/>
      </w:r>
    </w:p>
    <w:p w14:paraId="0C71907E" w14:textId="7C1E5B79"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_Toc145111455 \h </w:instrText>
      </w:r>
      <w:r>
        <w:fldChar w:fldCharType="separate"/>
      </w:r>
      <w:r>
        <w:t>200</w:t>
      </w:r>
      <w:r>
        <w:fldChar w:fldCharType="end"/>
      </w:r>
    </w:p>
    <w:p w14:paraId="7BC0F308" w14:textId="042CBAAF"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_Toc145111456 \h </w:instrText>
      </w:r>
      <w:r>
        <w:fldChar w:fldCharType="separate"/>
      </w:r>
      <w:r>
        <w:t>201</w:t>
      </w:r>
      <w:r>
        <w:fldChar w:fldCharType="end"/>
      </w:r>
    </w:p>
    <w:p w14:paraId="34388220" w14:textId="5424C8CD" w:rsidR="008F683E" w:rsidRDefault="008F683E">
      <w:pPr>
        <w:pStyle w:val="TOC4"/>
        <w:rPr>
          <w:rFonts w:asciiTheme="minorHAnsi" w:eastAsiaTheme="minorEastAsia" w:hAnsiTheme="minorHAnsi" w:cstheme="minorBidi"/>
          <w:kern w:val="2"/>
          <w:sz w:val="22"/>
          <w:szCs w:val="22"/>
          <w14:ligatures w14:val="standardContextual"/>
        </w:rPr>
      </w:pPr>
      <w:r>
        <w:t>6.7.6.3</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_Toc145111457 \h </w:instrText>
      </w:r>
      <w:r>
        <w:fldChar w:fldCharType="separate"/>
      </w:r>
      <w:r>
        <w:t>204</w:t>
      </w:r>
      <w:r>
        <w:fldChar w:fldCharType="end"/>
      </w:r>
    </w:p>
    <w:p w14:paraId="76E4E827" w14:textId="795BB13E"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_Toc145111458 \h </w:instrText>
      </w:r>
      <w:r>
        <w:fldChar w:fldCharType="separate"/>
      </w:r>
      <w:r>
        <w:t>204</w:t>
      </w:r>
      <w:r>
        <w:fldChar w:fldCharType="end"/>
      </w:r>
    </w:p>
    <w:p w14:paraId="46AB1AE7" w14:textId="5E73E477"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_Toc145111459 \h </w:instrText>
      </w:r>
      <w:r>
        <w:fldChar w:fldCharType="separate"/>
      </w:r>
      <w:r>
        <w:t>204</w:t>
      </w:r>
      <w:r>
        <w:fldChar w:fldCharType="end"/>
      </w:r>
    </w:p>
    <w:p w14:paraId="2D33D7C7" w14:textId="5B5A8A6C"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_Toc145111460 \h </w:instrText>
      </w:r>
      <w:r>
        <w:fldChar w:fldCharType="separate"/>
      </w:r>
      <w:r>
        <w:t>204</w:t>
      </w:r>
      <w:r>
        <w:fldChar w:fldCharType="end"/>
      </w:r>
    </w:p>
    <w:p w14:paraId="38E9A830" w14:textId="159BACC7"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_Toc145111461 \h </w:instrText>
      </w:r>
      <w:r>
        <w:fldChar w:fldCharType="separate"/>
      </w:r>
      <w:r>
        <w:t>204</w:t>
      </w:r>
      <w:r>
        <w:fldChar w:fldCharType="end"/>
      </w:r>
    </w:p>
    <w:p w14:paraId="76E60A6F" w14:textId="6A306F6F"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_Toc145111462 \h </w:instrText>
      </w:r>
      <w:r>
        <w:fldChar w:fldCharType="separate"/>
      </w:r>
      <w:r>
        <w:t>206</w:t>
      </w:r>
      <w:r>
        <w:fldChar w:fldCharType="end"/>
      </w:r>
    </w:p>
    <w:p w14:paraId="722B2BB9" w14:textId="5F71CF31" w:rsidR="008F683E" w:rsidRDefault="008F683E">
      <w:pPr>
        <w:pStyle w:val="TOC4"/>
        <w:rPr>
          <w:rFonts w:asciiTheme="minorHAnsi" w:eastAsiaTheme="minorEastAsia" w:hAnsiTheme="minorHAnsi" w:cstheme="minorBidi"/>
          <w:kern w:val="2"/>
          <w:sz w:val="22"/>
          <w:szCs w:val="22"/>
          <w14:ligatures w14:val="standardContextual"/>
        </w:rPr>
      </w:pPr>
      <w:r>
        <w:t>6.7.6.4</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_Toc145111463 \h </w:instrText>
      </w:r>
      <w:r>
        <w:fldChar w:fldCharType="separate"/>
      </w:r>
      <w:r>
        <w:t>207</w:t>
      </w:r>
      <w:r>
        <w:fldChar w:fldCharType="end"/>
      </w:r>
    </w:p>
    <w:p w14:paraId="7D394B85" w14:textId="517F2A3E"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_Toc145111464 \h </w:instrText>
      </w:r>
      <w:r>
        <w:fldChar w:fldCharType="separate"/>
      </w:r>
      <w:r>
        <w:t>207</w:t>
      </w:r>
      <w:r>
        <w:fldChar w:fldCharType="end"/>
      </w:r>
    </w:p>
    <w:p w14:paraId="1A131C23" w14:textId="7FC37ECF"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_Toc145111465 \h </w:instrText>
      </w:r>
      <w:r>
        <w:fldChar w:fldCharType="separate"/>
      </w:r>
      <w:r>
        <w:t>207</w:t>
      </w:r>
      <w:r>
        <w:fldChar w:fldCharType="end"/>
      </w:r>
    </w:p>
    <w:p w14:paraId="6A2B3711" w14:textId="4DC9682C"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_Toc145111466 \h </w:instrText>
      </w:r>
      <w:r>
        <w:fldChar w:fldCharType="separate"/>
      </w:r>
      <w:r>
        <w:t>207</w:t>
      </w:r>
      <w:r>
        <w:fldChar w:fldCharType="end"/>
      </w:r>
    </w:p>
    <w:p w14:paraId="16EC648A" w14:textId="4E159C51"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_Toc145111467 \h </w:instrText>
      </w:r>
      <w:r>
        <w:fldChar w:fldCharType="separate"/>
      </w:r>
      <w:r>
        <w:t>207</w:t>
      </w:r>
      <w:r>
        <w:fldChar w:fldCharType="end"/>
      </w:r>
    </w:p>
    <w:p w14:paraId="05D9C20D" w14:textId="49338322"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_Toc145111468 \h </w:instrText>
      </w:r>
      <w:r>
        <w:fldChar w:fldCharType="separate"/>
      </w:r>
      <w:r>
        <w:t>208</w:t>
      </w:r>
      <w:r>
        <w:fldChar w:fldCharType="end"/>
      </w:r>
    </w:p>
    <w:p w14:paraId="0DF61DE1" w14:textId="08090F9A" w:rsidR="008F683E" w:rsidRDefault="008F683E">
      <w:pPr>
        <w:pStyle w:val="TOC4"/>
        <w:rPr>
          <w:rFonts w:asciiTheme="minorHAnsi" w:eastAsiaTheme="minorEastAsia" w:hAnsiTheme="minorHAnsi" w:cstheme="minorBidi"/>
          <w:kern w:val="2"/>
          <w:sz w:val="22"/>
          <w:szCs w:val="22"/>
          <w14:ligatures w14:val="standardContextual"/>
        </w:rPr>
      </w:pPr>
      <w:r>
        <w:t>6.7.6.5</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_Toc145111469 \h </w:instrText>
      </w:r>
      <w:r>
        <w:fldChar w:fldCharType="separate"/>
      </w:r>
      <w:r>
        <w:t>241</w:t>
      </w:r>
      <w:r>
        <w:fldChar w:fldCharType="end"/>
      </w:r>
    </w:p>
    <w:p w14:paraId="35E4FA36" w14:textId="3EFF21DF"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_Toc145111470 \h </w:instrText>
      </w:r>
      <w:r>
        <w:fldChar w:fldCharType="separate"/>
      </w:r>
      <w:r>
        <w:t>241</w:t>
      </w:r>
      <w:r>
        <w:fldChar w:fldCharType="end"/>
      </w:r>
    </w:p>
    <w:p w14:paraId="2C5FA94F" w14:textId="520094C9"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_Toc145111471 \h </w:instrText>
      </w:r>
      <w:r>
        <w:fldChar w:fldCharType="separate"/>
      </w:r>
      <w:r>
        <w:t>241</w:t>
      </w:r>
      <w:r>
        <w:fldChar w:fldCharType="end"/>
      </w:r>
    </w:p>
    <w:p w14:paraId="6CEEFE4F" w14:textId="3843D566"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6.7.6.5.3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_Toc145111472 \h </w:instrText>
      </w:r>
      <w:r>
        <w:fldChar w:fldCharType="separate"/>
      </w:r>
      <w:r>
        <w:t>242</w:t>
      </w:r>
      <w:r>
        <w:fldChar w:fldCharType="end"/>
      </w:r>
    </w:p>
    <w:p w14:paraId="279F08E6" w14:textId="4CAF11F7"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_Toc145111473 \h </w:instrText>
      </w:r>
      <w:r>
        <w:fldChar w:fldCharType="separate"/>
      </w:r>
      <w:r>
        <w:t>242</w:t>
      </w:r>
      <w:r>
        <w:fldChar w:fldCharType="end"/>
      </w:r>
    </w:p>
    <w:p w14:paraId="1B251E1F" w14:textId="04489117"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_Toc145111474 \h </w:instrText>
      </w:r>
      <w:r>
        <w:fldChar w:fldCharType="separate"/>
      </w:r>
      <w:r>
        <w:t>242</w:t>
      </w:r>
      <w:r>
        <w:fldChar w:fldCharType="end"/>
      </w:r>
    </w:p>
    <w:p w14:paraId="7A01586F" w14:textId="7CAF5CFC" w:rsidR="008F683E" w:rsidRDefault="008F683E">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_Toc145111475 \h </w:instrText>
      </w:r>
      <w:r>
        <w:fldChar w:fldCharType="separate"/>
      </w:r>
      <w:r>
        <w:t>263</w:t>
      </w:r>
      <w:r>
        <w:fldChar w:fldCharType="end"/>
      </w:r>
    </w:p>
    <w:p w14:paraId="20AA9DFA" w14:textId="704EC437"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_Toc145111476 \h </w:instrText>
      </w:r>
      <w:r>
        <w:fldChar w:fldCharType="separate"/>
      </w:r>
      <w:r>
        <w:t>263</w:t>
      </w:r>
      <w:r>
        <w:fldChar w:fldCharType="end"/>
      </w:r>
    </w:p>
    <w:p w14:paraId="4C7B38D7" w14:textId="1E5191DA"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_Toc145111477 \h </w:instrText>
      </w:r>
      <w:r>
        <w:fldChar w:fldCharType="separate"/>
      </w:r>
      <w:r>
        <w:t>263</w:t>
      </w:r>
      <w:r>
        <w:fldChar w:fldCharType="end"/>
      </w:r>
    </w:p>
    <w:p w14:paraId="2E4072B6" w14:textId="0E6C7D49"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_Toc145111478 \h </w:instrText>
      </w:r>
      <w:r>
        <w:fldChar w:fldCharType="separate"/>
      </w:r>
      <w:r>
        <w:t>263</w:t>
      </w:r>
      <w:r>
        <w:fldChar w:fldCharType="end"/>
      </w:r>
    </w:p>
    <w:p w14:paraId="797D8B74" w14:textId="413324CE"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_Toc145111479 \h </w:instrText>
      </w:r>
      <w:r>
        <w:fldChar w:fldCharType="separate"/>
      </w:r>
      <w:r>
        <w:t>263</w:t>
      </w:r>
      <w:r>
        <w:fldChar w:fldCharType="end"/>
      </w:r>
    </w:p>
    <w:p w14:paraId="605BCB16" w14:textId="45EAA71F"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_Toc145111480 \h </w:instrText>
      </w:r>
      <w:r>
        <w:fldChar w:fldCharType="separate"/>
      </w:r>
      <w:r>
        <w:t>263</w:t>
      </w:r>
      <w:r>
        <w:fldChar w:fldCharType="end"/>
      </w:r>
    </w:p>
    <w:p w14:paraId="3C8B0533" w14:textId="51F6A35B"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6.8.4.2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_Toc145111481 \h </w:instrText>
      </w:r>
      <w:r>
        <w:fldChar w:fldCharType="separate"/>
      </w:r>
      <w:r>
        <w:t>264</w:t>
      </w:r>
      <w:r>
        <w:fldChar w:fldCharType="end"/>
      </w:r>
    </w:p>
    <w:p w14:paraId="3C53592F" w14:textId="63AEE3CE"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_Toc145111482 \h </w:instrText>
      </w:r>
      <w:r>
        <w:fldChar w:fldCharType="separate"/>
      </w:r>
      <w:r>
        <w:t>266</w:t>
      </w:r>
      <w:r>
        <w:fldChar w:fldCharType="end"/>
      </w:r>
    </w:p>
    <w:p w14:paraId="649129E0" w14:textId="7E251FB6" w:rsidR="008F683E" w:rsidRDefault="008F683E">
      <w:pPr>
        <w:pStyle w:val="TOC4"/>
        <w:rPr>
          <w:rFonts w:asciiTheme="minorHAnsi" w:eastAsiaTheme="minorEastAsia" w:hAnsiTheme="minorHAnsi" w:cstheme="minorBidi"/>
          <w:kern w:val="2"/>
          <w:sz w:val="22"/>
          <w:szCs w:val="22"/>
          <w14:ligatures w14:val="standardContextual"/>
        </w:rPr>
      </w:pPr>
      <w:r>
        <w:t>6.8.5.1</w:t>
      </w:r>
      <w:r>
        <w:rPr>
          <w:rFonts w:asciiTheme="minorHAnsi" w:eastAsiaTheme="minorEastAsia" w:hAnsiTheme="minorHAnsi" w:cstheme="minorBidi"/>
          <w:kern w:val="2"/>
          <w:sz w:val="22"/>
          <w:szCs w:val="22"/>
          <w14:ligatures w14:val="standardContextual"/>
        </w:rPr>
        <w:tab/>
      </w:r>
      <w:r>
        <w:t>MSR test requirements</w:t>
      </w:r>
      <w:r>
        <w:tab/>
      </w:r>
      <w:r>
        <w:fldChar w:fldCharType="begin"/>
      </w:r>
      <w:r>
        <w:instrText xml:space="preserve"> PAGEREF _Toc145111483 \h </w:instrText>
      </w:r>
      <w:r>
        <w:fldChar w:fldCharType="separate"/>
      </w:r>
      <w:r>
        <w:t>266</w:t>
      </w:r>
      <w:r>
        <w:fldChar w:fldCharType="end"/>
      </w:r>
    </w:p>
    <w:p w14:paraId="3000735B" w14:textId="23415247" w:rsidR="008F683E" w:rsidRDefault="008F683E">
      <w:pPr>
        <w:pStyle w:val="TOC5"/>
        <w:rPr>
          <w:rFonts w:asciiTheme="minorHAnsi" w:eastAsiaTheme="minorEastAsia" w:hAnsiTheme="minorHAnsi" w:cstheme="minorBidi"/>
          <w:kern w:val="2"/>
          <w:sz w:val="22"/>
          <w:szCs w:val="22"/>
          <w14:ligatures w14:val="standardContextual"/>
        </w:rPr>
      </w:pPr>
      <w:r>
        <w:t>6.8.5.1.1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_Toc145111484 \h </w:instrText>
      </w:r>
      <w:r>
        <w:fldChar w:fldCharType="separate"/>
      </w:r>
      <w:r>
        <w:t>266</w:t>
      </w:r>
      <w:r>
        <w:fldChar w:fldCharType="end"/>
      </w:r>
    </w:p>
    <w:p w14:paraId="1C564300" w14:textId="5CA6619C" w:rsidR="008F683E" w:rsidRDefault="008F683E">
      <w:pPr>
        <w:pStyle w:val="TOC5"/>
        <w:rPr>
          <w:rFonts w:asciiTheme="minorHAnsi" w:eastAsiaTheme="minorEastAsia" w:hAnsiTheme="minorHAnsi" w:cstheme="minorBidi"/>
          <w:kern w:val="2"/>
          <w:sz w:val="22"/>
          <w:szCs w:val="22"/>
          <w14:ligatures w14:val="standardContextual"/>
        </w:rPr>
      </w:pPr>
      <w:r>
        <w:t>6.8.5.1.2</w:t>
      </w:r>
      <w:r>
        <w:rPr>
          <w:rFonts w:asciiTheme="minorHAnsi" w:eastAsiaTheme="minorEastAsia" w:hAnsiTheme="minorHAnsi" w:cstheme="minorBidi"/>
          <w:kern w:val="2"/>
          <w:sz w:val="22"/>
          <w:szCs w:val="22"/>
          <w14:ligatures w14:val="standardContextual"/>
        </w:rPr>
        <w:tab/>
      </w:r>
      <w:r>
        <w:t>Additional test requirement (BC1 and BC2)</w:t>
      </w:r>
      <w:r>
        <w:tab/>
      </w:r>
      <w:r>
        <w:fldChar w:fldCharType="begin"/>
      </w:r>
      <w:r>
        <w:instrText xml:space="preserve"> PAGEREF _Toc145111485 \h </w:instrText>
      </w:r>
      <w:r>
        <w:fldChar w:fldCharType="separate"/>
      </w:r>
      <w:r>
        <w:t>267</w:t>
      </w:r>
      <w:r>
        <w:fldChar w:fldCharType="end"/>
      </w:r>
    </w:p>
    <w:p w14:paraId="345521C8" w14:textId="395A7B93" w:rsidR="008F683E" w:rsidRDefault="008F683E">
      <w:pPr>
        <w:pStyle w:val="TOC5"/>
        <w:rPr>
          <w:rFonts w:asciiTheme="minorHAnsi" w:eastAsiaTheme="minorEastAsia" w:hAnsiTheme="minorHAnsi" w:cstheme="minorBidi"/>
          <w:kern w:val="2"/>
          <w:sz w:val="22"/>
          <w:szCs w:val="22"/>
          <w14:ligatures w14:val="standardContextual"/>
        </w:rPr>
      </w:pPr>
      <w:r>
        <w:t>6.8.5.1.3</w:t>
      </w:r>
      <w:r>
        <w:rPr>
          <w:rFonts w:asciiTheme="minorHAnsi" w:eastAsiaTheme="minorEastAsia" w:hAnsiTheme="minorHAnsi" w:cstheme="minorBidi"/>
          <w:kern w:val="2"/>
          <w:sz w:val="22"/>
          <w:szCs w:val="22"/>
          <w14:ligatures w14:val="standardContextual"/>
        </w:rPr>
        <w:tab/>
      </w:r>
      <w:r>
        <w:t>Additional test requirement (BC3)</w:t>
      </w:r>
      <w:r>
        <w:tab/>
      </w:r>
      <w:r>
        <w:fldChar w:fldCharType="begin"/>
      </w:r>
      <w:r>
        <w:instrText xml:space="preserve"> PAGEREF _Toc145111486 \h </w:instrText>
      </w:r>
      <w:r>
        <w:fldChar w:fldCharType="separate"/>
      </w:r>
      <w:r>
        <w:t>267</w:t>
      </w:r>
      <w:r>
        <w:fldChar w:fldCharType="end"/>
      </w:r>
    </w:p>
    <w:p w14:paraId="40FDB3C6" w14:textId="790DBE99" w:rsidR="008F683E" w:rsidRDefault="008F683E">
      <w:pPr>
        <w:pStyle w:val="TOC4"/>
        <w:rPr>
          <w:rFonts w:asciiTheme="minorHAnsi" w:eastAsiaTheme="minorEastAsia" w:hAnsiTheme="minorHAnsi" w:cstheme="minorBidi"/>
          <w:kern w:val="2"/>
          <w:sz w:val="22"/>
          <w:szCs w:val="22"/>
          <w14:ligatures w14:val="standardContextual"/>
        </w:rPr>
      </w:pPr>
      <w:r>
        <w:t>6.8.5.2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_Toc145111487 \h </w:instrText>
      </w:r>
      <w:r>
        <w:fldChar w:fldCharType="separate"/>
      </w:r>
      <w:r>
        <w:t>268</w:t>
      </w:r>
      <w:r>
        <w:fldChar w:fldCharType="end"/>
      </w:r>
    </w:p>
    <w:p w14:paraId="5FE67CA8" w14:textId="17C5F4C0" w:rsidR="008F683E" w:rsidRDefault="008F683E">
      <w:pPr>
        <w:pStyle w:val="TOC5"/>
        <w:rPr>
          <w:rFonts w:asciiTheme="minorHAnsi" w:eastAsiaTheme="minorEastAsia" w:hAnsiTheme="minorHAnsi" w:cstheme="minorBidi"/>
          <w:kern w:val="2"/>
          <w:sz w:val="22"/>
          <w:szCs w:val="22"/>
          <w14:ligatures w14:val="standardContextual"/>
        </w:rPr>
      </w:pPr>
      <w:r>
        <w:t>6.8.5.2.1</w:t>
      </w:r>
      <w:r>
        <w:rPr>
          <w:rFonts w:asciiTheme="minorHAnsi" w:eastAsiaTheme="minorEastAsia" w:hAnsiTheme="minorHAnsi" w:cstheme="minorBidi"/>
          <w:kern w:val="2"/>
          <w:sz w:val="22"/>
          <w:szCs w:val="22"/>
          <w14:ligatures w14:val="standardContextual"/>
        </w:rPr>
        <w:tab/>
      </w:r>
      <w:r>
        <w:t>General test requirement for UTRA FDD</w:t>
      </w:r>
      <w:r>
        <w:tab/>
      </w:r>
      <w:r>
        <w:fldChar w:fldCharType="begin"/>
      </w:r>
      <w:r>
        <w:instrText xml:space="preserve"> PAGEREF _Toc145111488 \h </w:instrText>
      </w:r>
      <w:r>
        <w:fldChar w:fldCharType="separate"/>
      </w:r>
      <w:r>
        <w:t>268</w:t>
      </w:r>
      <w:r>
        <w:fldChar w:fldCharType="end"/>
      </w:r>
    </w:p>
    <w:p w14:paraId="28492F0C" w14:textId="1937DF54" w:rsidR="008F683E" w:rsidRDefault="008F683E">
      <w:pPr>
        <w:pStyle w:val="TOC4"/>
        <w:rPr>
          <w:rFonts w:asciiTheme="minorHAnsi" w:eastAsiaTheme="minorEastAsia" w:hAnsiTheme="minorHAnsi" w:cstheme="minorBidi"/>
          <w:kern w:val="2"/>
          <w:sz w:val="22"/>
          <w:szCs w:val="22"/>
          <w14:ligatures w14:val="standardContextual"/>
        </w:rPr>
      </w:pPr>
      <w:r>
        <w:t>6.8.5.3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_Toc145111489 \h </w:instrText>
      </w:r>
      <w:r>
        <w:fldChar w:fldCharType="separate"/>
      </w:r>
      <w:r>
        <w:t>269</w:t>
      </w:r>
      <w:r>
        <w:fldChar w:fldCharType="end"/>
      </w:r>
    </w:p>
    <w:p w14:paraId="1A9E960F" w14:textId="12BFD0B2" w:rsidR="008F683E" w:rsidRDefault="008F683E">
      <w:pPr>
        <w:pStyle w:val="TOC5"/>
        <w:rPr>
          <w:rFonts w:asciiTheme="minorHAnsi" w:eastAsiaTheme="minorEastAsia" w:hAnsiTheme="minorHAnsi" w:cstheme="minorBidi"/>
          <w:kern w:val="2"/>
          <w:sz w:val="22"/>
          <w:szCs w:val="22"/>
          <w14:ligatures w14:val="standardContextual"/>
        </w:rPr>
      </w:pPr>
      <w:r>
        <w:t>6.8.5.3.1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_Toc145111490 \h </w:instrText>
      </w:r>
      <w:r>
        <w:fldChar w:fldCharType="separate"/>
      </w:r>
      <w:r>
        <w:t>269</w:t>
      </w:r>
      <w:r>
        <w:fldChar w:fldCharType="end"/>
      </w:r>
    </w:p>
    <w:p w14:paraId="50EF87DA" w14:textId="4ECEABF8" w:rsidR="008F683E" w:rsidRDefault="008F683E">
      <w:pPr>
        <w:pStyle w:val="TOC5"/>
        <w:rPr>
          <w:rFonts w:asciiTheme="minorHAnsi" w:eastAsiaTheme="minorEastAsia" w:hAnsiTheme="minorHAnsi" w:cstheme="minorBidi"/>
          <w:kern w:val="2"/>
          <w:sz w:val="22"/>
          <w:szCs w:val="22"/>
          <w14:ligatures w14:val="standardContextual"/>
        </w:rPr>
      </w:pPr>
      <w:r>
        <w:t>6.8.5.3.</w:t>
      </w:r>
      <w:r w:rsidRPr="00BF2523">
        <w:rPr>
          <w:lang w:val="en-US"/>
        </w:rPr>
        <w:t>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_Toc145111491 \h </w:instrText>
      </w:r>
      <w:r>
        <w:fldChar w:fldCharType="separate"/>
      </w:r>
      <w:r>
        <w:t>269</w:t>
      </w:r>
      <w:r>
        <w:fldChar w:fldCharType="end"/>
      </w:r>
    </w:p>
    <w:p w14:paraId="103B9E33" w14:textId="59334A9E" w:rsidR="008F683E" w:rsidRDefault="008F683E">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Radiated receiver characteristics</w:t>
      </w:r>
      <w:r>
        <w:tab/>
      </w:r>
      <w:r>
        <w:fldChar w:fldCharType="begin"/>
      </w:r>
      <w:r>
        <w:instrText xml:space="preserve"> PAGEREF _Toc145111492 \h </w:instrText>
      </w:r>
      <w:r>
        <w:fldChar w:fldCharType="separate"/>
      </w:r>
      <w:r>
        <w:t>269</w:t>
      </w:r>
      <w:r>
        <w:fldChar w:fldCharType="end"/>
      </w:r>
    </w:p>
    <w:p w14:paraId="5A30C27F" w14:textId="2F659D18"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_Toc145111493 \h </w:instrText>
      </w:r>
      <w:r>
        <w:fldChar w:fldCharType="separate"/>
      </w:r>
      <w:r>
        <w:t>269</w:t>
      </w:r>
      <w:r>
        <w:fldChar w:fldCharType="end"/>
      </w:r>
    </w:p>
    <w:p w14:paraId="1BA27647" w14:textId="291EADAA" w:rsidR="008F683E" w:rsidRDefault="008F683E">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_Toc145111494 \h </w:instrText>
      </w:r>
      <w:r>
        <w:fldChar w:fldCharType="separate"/>
      </w:r>
      <w:r>
        <w:t>270</w:t>
      </w:r>
      <w:r>
        <w:fldChar w:fldCharType="end"/>
      </w:r>
    </w:p>
    <w:p w14:paraId="42A04A19" w14:textId="3913E585" w:rsidR="008F683E" w:rsidRDefault="008F683E">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_Toc145111495 \h </w:instrText>
      </w:r>
      <w:r>
        <w:fldChar w:fldCharType="separate"/>
      </w:r>
      <w:r>
        <w:t>270</w:t>
      </w:r>
      <w:r>
        <w:fldChar w:fldCharType="end"/>
      </w:r>
    </w:p>
    <w:p w14:paraId="1A4785CA" w14:textId="12CC95E4" w:rsidR="008F683E" w:rsidRDefault="008F683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_Toc145111496 \h </w:instrText>
      </w:r>
      <w:r>
        <w:fldChar w:fldCharType="separate"/>
      </w:r>
      <w:r>
        <w:t>271</w:t>
      </w:r>
      <w:r>
        <w:fldChar w:fldCharType="end"/>
      </w:r>
    </w:p>
    <w:p w14:paraId="44E44EA7" w14:textId="0824A51D" w:rsidR="008F683E" w:rsidRDefault="008F683E">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_Toc145111497 \h </w:instrText>
      </w:r>
      <w:r>
        <w:fldChar w:fldCharType="separate"/>
      </w:r>
      <w:r>
        <w:t>271</w:t>
      </w:r>
      <w:r>
        <w:fldChar w:fldCharType="end"/>
      </w:r>
    </w:p>
    <w:p w14:paraId="05AA4652" w14:textId="1EEE2432" w:rsidR="008F683E" w:rsidRDefault="008F683E">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_Toc145111498 \h </w:instrText>
      </w:r>
      <w:r>
        <w:fldChar w:fldCharType="separate"/>
      </w:r>
      <w:r>
        <w:t>271</w:t>
      </w:r>
      <w:r>
        <w:fldChar w:fldCharType="end"/>
      </w:r>
    </w:p>
    <w:p w14:paraId="70586F9C" w14:textId="0B56BC94" w:rsidR="008F683E" w:rsidRDefault="008F683E">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_Toc145111499 \h </w:instrText>
      </w:r>
      <w:r>
        <w:fldChar w:fldCharType="separate"/>
      </w:r>
      <w:r>
        <w:t>271</w:t>
      </w:r>
      <w:r>
        <w:fldChar w:fldCharType="end"/>
      </w:r>
    </w:p>
    <w:p w14:paraId="0BBE99E1" w14:textId="5E5B4E19" w:rsidR="008F683E" w:rsidRDefault="008F683E">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_Toc145111500 \h </w:instrText>
      </w:r>
      <w:r>
        <w:fldChar w:fldCharType="separate"/>
      </w:r>
      <w:r>
        <w:t>271</w:t>
      </w:r>
      <w:r>
        <w:fldChar w:fldCharType="end"/>
      </w:r>
    </w:p>
    <w:p w14:paraId="2A21F6ED" w14:textId="2CDC5703" w:rsidR="008F683E" w:rsidRDefault="008F683E">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_Toc145111501 \h </w:instrText>
      </w:r>
      <w:r>
        <w:fldChar w:fldCharType="separate"/>
      </w:r>
      <w:r>
        <w:t>272</w:t>
      </w:r>
      <w:r>
        <w:fldChar w:fldCharType="end"/>
      </w:r>
    </w:p>
    <w:p w14:paraId="740A9FB0" w14:textId="501D38C5" w:rsidR="008F683E" w:rsidRDefault="008F683E">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_Toc145111502 \h </w:instrText>
      </w:r>
      <w:r>
        <w:fldChar w:fldCharType="separate"/>
      </w:r>
      <w:r>
        <w:t>272</w:t>
      </w:r>
      <w:r>
        <w:fldChar w:fldCharType="end"/>
      </w:r>
    </w:p>
    <w:p w14:paraId="569D089D" w14:textId="6FF76CBA" w:rsidR="008F683E" w:rsidRDefault="008F683E">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_Toc145111503 \h </w:instrText>
      </w:r>
      <w:r>
        <w:fldChar w:fldCharType="separate"/>
      </w:r>
      <w:r>
        <w:t>272</w:t>
      </w:r>
      <w:r>
        <w:fldChar w:fldCharType="end"/>
      </w:r>
    </w:p>
    <w:p w14:paraId="61605B9B" w14:textId="62878838" w:rsidR="008F683E" w:rsidRDefault="008F683E">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UTRA TDD 1,28Mcp option Test Requirements</w:t>
      </w:r>
      <w:r>
        <w:tab/>
      </w:r>
      <w:r>
        <w:fldChar w:fldCharType="begin"/>
      </w:r>
      <w:r>
        <w:instrText xml:space="preserve"> PAGEREF _Toc145111504 \h </w:instrText>
      </w:r>
      <w:r>
        <w:fldChar w:fldCharType="separate"/>
      </w:r>
      <w:r>
        <w:t>272</w:t>
      </w:r>
      <w:r>
        <w:fldChar w:fldCharType="end"/>
      </w:r>
    </w:p>
    <w:p w14:paraId="48A72AB7" w14:textId="322B249D" w:rsidR="008F683E" w:rsidRDefault="008F683E">
      <w:pPr>
        <w:pStyle w:val="TOC4"/>
        <w:rPr>
          <w:rFonts w:asciiTheme="minorHAnsi" w:eastAsiaTheme="minorEastAsia" w:hAnsiTheme="minorHAnsi" w:cstheme="minorBidi"/>
          <w:kern w:val="2"/>
          <w:sz w:val="22"/>
          <w:szCs w:val="22"/>
          <w14:ligatures w14:val="standardContextual"/>
        </w:rPr>
      </w:pPr>
      <w:r>
        <w:t>7.2.5.4</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_Toc145111505 \h </w:instrText>
      </w:r>
      <w:r>
        <w:fldChar w:fldCharType="separate"/>
      </w:r>
      <w:r>
        <w:t>272</w:t>
      </w:r>
      <w:r>
        <w:fldChar w:fldCharType="end"/>
      </w:r>
    </w:p>
    <w:p w14:paraId="501E8D6A" w14:textId="7F33E89E" w:rsidR="008F683E" w:rsidRDefault="008F683E">
      <w:pPr>
        <w:pStyle w:val="TOC4"/>
        <w:rPr>
          <w:rFonts w:asciiTheme="minorHAnsi" w:eastAsiaTheme="minorEastAsia" w:hAnsiTheme="minorHAnsi" w:cstheme="minorBidi"/>
          <w:kern w:val="2"/>
          <w:sz w:val="22"/>
          <w:szCs w:val="22"/>
          <w14:ligatures w14:val="standardContextual"/>
        </w:rPr>
      </w:pPr>
      <w:r>
        <w:t>7.2.5.5</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_Toc145111506 \h </w:instrText>
      </w:r>
      <w:r>
        <w:fldChar w:fldCharType="separate"/>
      </w:r>
      <w:r>
        <w:t>273</w:t>
      </w:r>
      <w:r>
        <w:fldChar w:fldCharType="end"/>
      </w:r>
    </w:p>
    <w:p w14:paraId="3F23FAAB" w14:textId="266B20E1" w:rsidR="008F683E" w:rsidRDefault="008F683E">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_Toc145111507 \h </w:instrText>
      </w:r>
      <w:r>
        <w:fldChar w:fldCharType="separate"/>
      </w:r>
      <w:r>
        <w:t>273</w:t>
      </w:r>
      <w:r>
        <w:fldChar w:fldCharType="end"/>
      </w:r>
    </w:p>
    <w:p w14:paraId="62543FD2" w14:textId="1CDFBE49"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_Toc145111508 \h </w:instrText>
      </w:r>
      <w:r>
        <w:fldChar w:fldCharType="separate"/>
      </w:r>
      <w:r>
        <w:t>273</w:t>
      </w:r>
      <w:r>
        <w:fldChar w:fldCharType="end"/>
      </w:r>
    </w:p>
    <w:p w14:paraId="552142FD" w14:textId="7D99244D"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_Toc145111509 \h </w:instrText>
      </w:r>
      <w:r>
        <w:fldChar w:fldCharType="separate"/>
      </w:r>
      <w:r>
        <w:t>274</w:t>
      </w:r>
      <w:r>
        <w:fldChar w:fldCharType="end"/>
      </w:r>
    </w:p>
    <w:p w14:paraId="7813CCBB" w14:textId="1027DD64"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_Toc145111510 \h </w:instrText>
      </w:r>
      <w:r>
        <w:fldChar w:fldCharType="separate"/>
      </w:r>
      <w:r>
        <w:t>274</w:t>
      </w:r>
      <w:r>
        <w:fldChar w:fldCharType="end"/>
      </w:r>
    </w:p>
    <w:p w14:paraId="2AA2268F" w14:textId="3704CF3A"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_Toc145111511 \h </w:instrText>
      </w:r>
      <w:r>
        <w:fldChar w:fldCharType="separate"/>
      </w:r>
      <w:r>
        <w:t>274</w:t>
      </w:r>
      <w:r>
        <w:fldChar w:fldCharType="end"/>
      </w:r>
    </w:p>
    <w:p w14:paraId="29AE02E8" w14:textId="23F3ADD1"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_Toc145111512 \h </w:instrText>
      </w:r>
      <w:r>
        <w:fldChar w:fldCharType="separate"/>
      </w:r>
      <w:r>
        <w:t>274</w:t>
      </w:r>
      <w:r>
        <w:fldChar w:fldCharType="end"/>
      </w:r>
    </w:p>
    <w:p w14:paraId="13B258A6" w14:textId="2856E1B7"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_Toc145111513 \h </w:instrText>
      </w:r>
      <w:r>
        <w:fldChar w:fldCharType="separate"/>
      </w:r>
      <w:r>
        <w:t>274</w:t>
      </w:r>
      <w:r>
        <w:fldChar w:fldCharType="end"/>
      </w:r>
    </w:p>
    <w:p w14:paraId="3BFF8E07" w14:textId="030DCBF7"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_Toc145111514 \h </w:instrText>
      </w:r>
      <w:r>
        <w:fldChar w:fldCharType="separate"/>
      </w:r>
      <w:r>
        <w:t>275</w:t>
      </w:r>
      <w:r>
        <w:fldChar w:fldCharType="end"/>
      </w:r>
    </w:p>
    <w:p w14:paraId="55F88573" w14:textId="68581807" w:rsidR="008F683E" w:rsidRDefault="008F683E">
      <w:pPr>
        <w:pStyle w:val="TOC4"/>
        <w:rPr>
          <w:rFonts w:asciiTheme="minorHAnsi" w:eastAsiaTheme="minorEastAsia" w:hAnsiTheme="minorHAnsi" w:cstheme="minorBidi"/>
          <w:kern w:val="2"/>
          <w:sz w:val="22"/>
          <w:szCs w:val="22"/>
          <w14:ligatures w14:val="standardContextual"/>
        </w:rPr>
      </w:pPr>
      <w:r>
        <w:t>7.3.5.1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_Toc145111515 \h </w:instrText>
      </w:r>
      <w:r>
        <w:fldChar w:fldCharType="separate"/>
      </w:r>
      <w:r>
        <w:t>275</w:t>
      </w:r>
      <w:r>
        <w:fldChar w:fldCharType="end"/>
      </w:r>
    </w:p>
    <w:p w14:paraId="3A245DA0" w14:textId="3E0F01C0" w:rsidR="008F683E" w:rsidRDefault="008F683E">
      <w:pPr>
        <w:pStyle w:val="TOC4"/>
        <w:rPr>
          <w:rFonts w:asciiTheme="minorHAnsi" w:eastAsiaTheme="minorEastAsia" w:hAnsiTheme="minorHAnsi" w:cstheme="minorBidi"/>
          <w:kern w:val="2"/>
          <w:sz w:val="22"/>
          <w:szCs w:val="22"/>
          <w14:ligatures w14:val="standardContextual"/>
        </w:rPr>
      </w:pPr>
      <w:r>
        <w:t>7.3.5.2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_Toc145111516 \h </w:instrText>
      </w:r>
      <w:r>
        <w:fldChar w:fldCharType="separate"/>
      </w:r>
      <w:r>
        <w:t>275</w:t>
      </w:r>
      <w:r>
        <w:fldChar w:fldCharType="end"/>
      </w:r>
    </w:p>
    <w:p w14:paraId="20289C97" w14:textId="18FA6D01" w:rsidR="008F683E" w:rsidRDefault="008F683E">
      <w:pPr>
        <w:pStyle w:val="TOC4"/>
        <w:rPr>
          <w:rFonts w:asciiTheme="minorHAnsi" w:eastAsiaTheme="minorEastAsia" w:hAnsiTheme="minorHAnsi" w:cstheme="minorBidi"/>
          <w:kern w:val="2"/>
          <w:sz w:val="22"/>
          <w:szCs w:val="22"/>
          <w14:ligatures w14:val="standardContextual"/>
        </w:rPr>
      </w:pPr>
      <w:r>
        <w:t>7.3.5.3</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_Toc145111517 \h </w:instrText>
      </w:r>
      <w:r>
        <w:fldChar w:fldCharType="separate"/>
      </w:r>
      <w:r>
        <w:t>275</w:t>
      </w:r>
      <w:r>
        <w:fldChar w:fldCharType="end"/>
      </w:r>
    </w:p>
    <w:p w14:paraId="510C220C" w14:textId="174BEA76" w:rsidR="008F683E" w:rsidRDefault="008F683E">
      <w:pPr>
        <w:pStyle w:val="TOC4"/>
        <w:rPr>
          <w:rFonts w:asciiTheme="minorHAnsi" w:eastAsiaTheme="minorEastAsia" w:hAnsiTheme="minorHAnsi" w:cstheme="minorBidi"/>
          <w:kern w:val="2"/>
          <w:sz w:val="22"/>
          <w:szCs w:val="22"/>
          <w14:ligatures w14:val="standardContextual"/>
        </w:rPr>
      </w:pPr>
      <w:r>
        <w:t>7.3.5.4</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_Toc145111518 \h </w:instrText>
      </w:r>
      <w:r>
        <w:fldChar w:fldCharType="separate"/>
      </w:r>
      <w:r>
        <w:t>276</w:t>
      </w:r>
      <w:r>
        <w:fldChar w:fldCharType="end"/>
      </w:r>
    </w:p>
    <w:p w14:paraId="5983145A" w14:textId="0E69F7C4" w:rsidR="008F683E" w:rsidRDefault="008F683E">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_Toc145111519 \h </w:instrText>
      </w:r>
      <w:r>
        <w:fldChar w:fldCharType="separate"/>
      </w:r>
      <w:r>
        <w:t>278</w:t>
      </w:r>
      <w:r>
        <w:fldChar w:fldCharType="end"/>
      </w:r>
    </w:p>
    <w:p w14:paraId="14B0B36A" w14:textId="29405C5C"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_Toc145111520 \h </w:instrText>
      </w:r>
      <w:r>
        <w:fldChar w:fldCharType="separate"/>
      </w:r>
      <w:r>
        <w:t>278</w:t>
      </w:r>
      <w:r>
        <w:fldChar w:fldCharType="end"/>
      </w:r>
    </w:p>
    <w:p w14:paraId="59DFA081" w14:textId="34CC9DBB"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_Toc145111521 \h </w:instrText>
      </w:r>
      <w:r>
        <w:fldChar w:fldCharType="separate"/>
      </w:r>
      <w:r>
        <w:t>278</w:t>
      </w:r>
      <w:r>
        <w:fldChar w:fldCharType="end"/>
      </w:r>
    </w:p>
    <w:p w14:paraId="731D5B23" w14:textId="1227E26E"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_Toc145111522 \h </w:instrText>
      </w:r>
      <w:r>
        <w:fldChar w:fldCharType="separate"/>
      </w:r>
      <w:r>
        <w:t>278</w:t>
      </w:r>
      <w:r>
        <w:fldChar w:fldCharType="end"/>
      </w:r>
    </w:p>
    <w:p w14:paraId="483E4B98" w14:textId="7018853B"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_Toc145111523 \h </w:instrText>
      </w:r>
      <w:r>
        <w:fldChar w:fldCharType="separate"/>
      </w:r>
      <w:r>
        <w:t>278</w:t>
      </w:r>
      <w:r>
        <w:fldChar w:fldCharType="end"/>
      </w:r>
    </w:p>
    <w:p w14:paraId="18E6E60E" w14:textId="7EADABDA"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_Toc145111524 \h </w:instrText>
      </w:r>
      <w:r>
        <w:fldChar w:fldCharType="separate"/>
      </w:r>
      <w:r>
        <w:t>278</w:t>
      </w:r>
      <w:r>
        <w:fldChar w:fldCharType="end"/>
      </w:r>
    </w:p>
    <w:p w14:paraId="6D1466C6" w14:textId="3840AFCE"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_Toc145111525 \h </w:instrText>
      </w:r>
      <w:r>
        <w:fldChar w:fldCharType="separate"/>
      </w:r>
      <w:r>
        <w:t>279</w:t>
      </w:r>
      <w:r>
        <w:fldChar w:fldCharType="end"/>
      </w:r>
    </w:p>
    <w:p w14:paraId="42B7A2E8" w14:textId="4257F387"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_Toc145111526 \h </w:instrText>
      </w:r>
      <w:r>
        <w:fldChar w:fldCharType="separate"/>
      </w:r>
      <w:r>
        <w:t>279</w:t>
      </w:r>
      <w:r>
        <w:fldChar w:fldCharType="end"/>
      </w:r>
    </w:p>
    <w:p w14:paraId="19F16431" w14:textId="17B15381" w:rsidR="008F683E" w:rsidRDefault="008F683E">
      <w:pPr>
        <w:pStyle w:val="TOC4"/>
        <w:rPr>
          <w:rFonts w:asciiTheme="minorHAnsi" w:eastAsiaTheme="minorEastAsia" w:hAnsiTheme="minorHAnsi" w:cstheme="minorBidi"/>
          <w:kern w:val="2"/>
          <w:sz w:val="22"/>
          <w:szCs w:val="22"/>
          <w14:ligatures w14:val="standardContextual"/>
        </w:rPr>
      </w:pPr>
      <w:r>
        <w:t>7.4.5.1</w:t>
      </w:r>
      <w:r>
        <w:rPr>
          <w:rFonts w:asciiTheme="minorHAnsi" w:eastAsiaTheme="minorEastAsia" w:hAnsiTheme="minorHAnsi" w:cstheme="minorBidi"/>
          <w:kern w:val="2"/>
          <w:sz w:val="22"/>
          <w:szCs w:val="22"/>
          <w14:ligatures w14:val="standardContextual"/>
        </w:rPr>
        <w:tab/>
      </w:r>
      <w:r>
        <w:t>UTRA FDD operation</w:t>
      </w:r>
      <w:r>
        <w:tab/>
      </w:r>
      <w:r>
        <w:fldChar w:fldCharType="begin"/>
      </w:r>
      <w:r>
        <w:instrText xml:space="preserve"> PAGEREF _Toc145111527 \h </w:instrText>
      </w:r>
      <w:r>
        <w:fldChar w:fldCharType="separate"/>
      </w:r>
      <w:r>
        <w:t>279</w:t>
      </w:r>
      <w:r>
        <w:fldChar w:fldCharType="end"/>
      </w:r>
    </w:p>
    <w:p w14:paraId="5C9D7155" w14:textId="2DD64F14" w:rsidR="008F683E" w:rsidRDefault="008F683E">
      <w:pPr>
        <w:pStyle w:val="TOC4"/>
        <w:rPr>
          <w:rFonts w:asciiTheme="minorHAnsi" w:eastAsiaTheme="minorEastAsia" w:hAnsiTheme="minorHAnsi" w:cstheme="minorBidi"/>
          <w:kern w:val="2"/>
          <w:sz w:val="22"/>
          <w:szCs w:val="22"/>
          <w14:ligatures w14:val="standardContextual"/>
        </w:rPr>
      </w:pPr>
      <w:r>
        <w:t>7.4.5.2</w:t>
      </w:r>
      <w:r>
        <w:rPr>
          <w:rFonts w:asciiTheme="minorHAnsi" w:eastAsiaTheme="minorEastAsia" w:hAnsiTheme="minorHAnsi" w:cstheme="minorBidi"/>
          <w:kern w:val="2"/>
          <w:sz w:val="22"/>
          <w:szCs w:val="22"/>
          <w14:ligatures w14:val="standardContextual"/>
        </w:rPr>
        <w:tab/>
      </w:r>
      <w:r>
        <w:t>E-UTRA operation</w:t>
      </w:r>
      <w:r>
        <w:tab/>
      </w:r>
      <w:r>
        <w:fldChar w:fldCharType="begin"/>
      </w:r>
      <w:r>
        <w:instrText xml:space="preserve"> PAGEREF _Toc145111528 \h </w:instrText>
      </w:r>
      <w:r>
        <w:fldChar w:fldCharType="separate"/>
      </w:r>
      <w:r>
        <w:t>280</w:t>
      </w:r>
      <w:r>
        <w:fldChar w:fldCharType="end"/>
      </w:r>
    </w:p>
    <w:p w14:paraId="1F11B94D" w14:textId="408E637B" w:rsidR="008F683E" w:rsidRDefault="008F683E">
      <w:pPr>
        <w:pStyle w:val="TOC4"/>
        <w:rPr>
          <w:rFonts w:asciiTheme="minorHAnsi" w:eastAsiaTheme="minorEastAsia" w:hAnsiTheme="minorHAnsi" w:cstheme="minorBidi"/>
          <w:kern w:val="2"/>
          <w:sz w:val="22"/>
          <w:szCs w:val="22"/>
          <w14:ligatures w14:val="standardContextual"/>
        </w:rPr>
      </w:pPr>
      <w:r>
        <w:t>7.4.5.3</w:t>
      </w:r>
      <w:r>
        <w:rPr>
          <w:rFonts w:asciiTheme="minorHAnsi" w:eastAsiaTheme="minorEastAsia" w:hAnsiTheme="minorHAnsi" w:cstheme="minorBidi"/>
          <w:kern w:val="2"/>
          <w:sz w:val="22"/>
          <w:szCs w:val="22"/>
          <w14:ligatures w14:val="standardContextual"/>
        </w:rPr>
        <w:tab/>
      </w:r>
      <w:r>
        <w:t>NR operation</w:t>
      </w:r>
      <w:r>
        <w:tab/>
      </w:r>
      <w:r>
        <w:fldChar w:fldCharType="begin"/>
      </w:r>
      <w:r>
        <w:instrText xml:space="preserve"> PAGEREF _Toc145111529 \h </w:instrText>
      </w:r>
      <w:r>
        <w:fldChar w:fldCharType="separate"/>
      </w:r>
      <w:r>
        <w:t>282</w:t>
      </w:r>
      <w:r>
        <w:fldChar w:fldCharType="end"/>
      </w:r>
    </w:p>
    <w:p w14:paraId="05FE7646" w14:textId="546C27F3" w:rsidR="008F683E" w:rsidRDefault="008F683E">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_Toc145111530 \h </w:instrText>
      </w:r>
      <w:r>
        <w:fldChar w:fldCharType="separate"/>
      </w:r>
      <w:r>
        <w:t>291</w:t>
      </w:r>
      <w:r>
        <w:fldChar w:fldCharType="end"/>
      </w:r>
    </w:p>
    <w:p w14:paraId="0E0C10DB" w14:textId="078B2CC3"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_Toc145111531 \h </w:instrText>
      </w:r>
      <w:r>
        <w:fldChar w:fldCharType="separate"/>
      </w:r>
      <w:r>
        <w:t>291</w:t>
      </w:r>
      <w:r>
        <w:fldChar w:fldCharType="end"/>
      </w:r>
    </w:p>
    <w:p w14:paraId="7FEF6896" w14:textId="43FFCD12"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_Toc145111532 \h </w:instrText>
      </w:r>
      <w:r>
        <w:fldChar w:fldCharType="separate"/>
      </w:r>
      <w:r>
        <w:t>291</w:t>
      </w:r>
      <w:r>
        <w:fldChar w:fldCharType="end"/>
      </w:r>
    </w:p>
    <w:p w14:paraId="1E8C4A31" w14:textId="343EC63E"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_Toc145111533 \h </w:instrText>
      </w:r>
      <w:r>
        <w:fldChar w:fldCharType="separate"/>
      </w:r>
      <w:r>
        <w:t>291</w:t>
      </w:r>
      <w:r>
        <w:fldChar w:fldCharType="end"/>
      </w:r>
    </w:p>
    <w:p w14:paraId="0706EB7B" w14:textId="29BFF963"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_Toc145111534 \h </w:instrText>
      </w:r>
      <w:r>
        <w:fldChar w:fldCharType="separate"/>
      </w:r>
      <w:r>
        <w:t>291</w:t>
      </w:r>
      <w:r>
        <w:fldChar w:fldCharType="end"/>
      </w:r>
    </w:p>
    <w:p w14:paraId="2F849192" w14:textId="274CB610"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_Toc145111535 \h </w:instrText>
      </w:r>
      <w:r>
        <w:fldChar w:fldCharType="separate"/>
      </w:r>
      <w:r>
        <w:t>291</w:t>
      </w:r>
      <w:r>
        <w:fldChar w:fldCharType="end"/>
      </w:r>
    </w:p>
    <w:p w14:paraId="0BD1573F" w14:textId="05E8B634"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_Toc145111536 \h </w:instrText>
      </w:r>
      <w:r>
        <w:fldChar w:fldCharType="separate"/>
      </w:r>
      <w:r>
        <w:t>292</w:t>
      </w:r>
      <w:r>
        <w:fldChar w:fldCharType="end"/>
      </w:r>
    </w:p>
    <w:p w14:paraId="790CD11E" w14:textId="442DD49D" w:rsidR="008F683E" w:rsidRDefault="008F683E">
      <w:pPr>
        <w:pStyle w:val="TOC5"/>
        <w:rPr>
          <w:rFonts w:asciiTheme="minorHAnsi" w:eastAsiaTheme="minorEastAsia" w:hAnsiTheme="minorHAnsi" w:cstheme="minorBidi"/>
          <w:kern w:val="2"/>
          <w:sz w:val="22"/>
          <w:szCs w:val="22"/>
          <w14:ligatures w14:val="standardContextual"/>
        </w:rPr>
      </w:pPr>
      <w:r>
        <w:t>7.5.4.2.1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_Toc145111537 \h </w:instrText>
      </w:r>
      <w:r>
        <w:fldChar w:fldCharType="separate"/>
      </w:r>
      <w:r>
        <w:t>292</w:t>
      </w:r>
      <w:r>
        <w:fldChar w:fldCharType="end"/>
      </w:r>
    </w:p>
    <w:p w14:paraId="7BBF65CE" w14:textId="453E5765" w:rsidR="008F683E" w:rsidRDefault="008F683E">
      <w:pPr>
        <w:pStyle w:val="TOC5"/>
        <w:rPr>
          <w:rFonts w:asciiTheme="minorHAnsi" w:eastAsiaTheme="minorEastAsia" w:hAnsiTheme="minorHAnsi" w:cstheme="minorBidi"/>
          <w:kern w:val="2"/>
          <w:sz w:val="22"/>
          <w:szCs w:val="22"/>
          <w14:ligatures w14:val="standardContextual"/>
        </w:rPr>
      </w:pPr>
      <w:r>
        <w:t>7.5.4.2.2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_Toc145111538 \h </w:instrText>
      </w:r>
      <w:r>
        <w:fldChar w:fldCharType="separate"/>
      </w:r>
      <w:r>
        <w:t>292</w:t>
      </w:r>
      <w:r>
        <w:fldChar w:fldCharType="end"/>
      </w:r>
    </w:p>
    <w:p w14:paraId="78B17E0D" w14:textId="04DC1AD3" w:rsidR="008F683E" w:rsidRDefault="008F683E">
      <w:pPr>
        <w:pStyle w:val="TOC5"/>
        <w:rPr>
          <w:rFonts w:asciiTheme="minorHAnsi" w:eastAsiaTheme="minorEastAsia" w:hAnsiTheme="minorHAnsi" w:cstheme="minorBidi"/>
          <w:kern w:val="2"/>
          <w:sz w:val="22"/>
          <w:szCs w:val="22"/>
          <w14:ligatures w14:val="standardContextual"/>
        </w:rPr>
      </w:pPr>
      <w:r>
        <w:t>7.5.4.2.3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_Toc145111539 \h </w:instrText>
      </w:r>
      <w:r>
        <w:fldChar w:fldCharType="separate"/>
      </w:r>
      <w:r>
        <w:t>293</w:t>
      </w:r>
      <w:r>
        <w:fldChar w:fldCharType="end"/>
      </w:r>
    </w:p>
    <w:p w14:paraId="4C3DC06B" w14:textId="624A8167" w:rsidR="008F683E" w:rsidRDefault="008F683E">
      <w:pPr>
        <w:pStyle w:val="TOC5"/>
        <w:rPr>
          <w:rFonts w:asciiTheme="minorHAnsi" w:eastAsiaTheme="minorEastAsia" w:hAnsiTheme="minorHAnsi" w:cstheme="minorBidi"/>
          <w:kern w:val="2"/>
          <w:sz w:val="22"/>
          <w:szCs w:val="22"/>
          <w14:ligatures w14:val="standardContextual"/>
        </w:rPr>
      </w:pPr>
      <w:r>
        <w:t>7.5.4.2.4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_Toc145111540 \h </w:instrText>
      </w:r>
      <w:r>
        <w:fldChar w:fldCharType="separate"/>
      </w:r>
      <w:r>
        <w:t>293</w:t>
      </w:r>
      <w:r>
        <w:fldChar w:fldCharType="end"/>
      </w:r>
    </w:p>
    <w:p w14:paraId="780BA0E9" w14:textId="3299C3CA"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_Toc145111541 \h </w:instrText>
      </w:r>
      <w:r>
        <w:fldChar w:fldCharType="separate"/>
      </w:r>
      <w:r>
        <w:t>294</w:t>
      </w:r>
      <w:r>
        <w:fldChar w:fldCharType="end"/>
      </w:r>
    </w:p>
    <w:p w14:paraId="7128F4E4" w14:textId="43A8F6F8" w:rsidR="008F683E" w:rsidRDefault="008F683E">
      <w:pPr>
        <w:pStyle w:val="TOC4"/>
        <w:rPr>
          <w:rFonts w:asciiTheme="minorHAnsi" w:eastAsiaTheme="minorEastAsia" w:hAnsiTheme="minorHAnsi" w:cstheme="minorBidi"/>
          <w:kern w:val="2"/>
          <w:sz w:val="22"/>
          <w:szCs w:val="22"/>
          <w14:ligatures w14:val="standardContextual"/>
        </w:rPr>
      </w:pPr>
      <w:r>
        <w:t>7.5.5.1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_Toc145111542 \h </w:instrText>
      </w:r>
      <w:r>
        <w:fldChar w:fldCharType="separate"/>
      </w:r>
      <w:r>
        <w:t>294</w:t>
      </w:r>
      <w:r>
        <w:fldChar w:fldCharType="end"/>
      </w:r>
    </w:p>
    <w:p w14:paraId="4B47BE8C" w14:textId="283C9B34" w:rsidR="008F683E" w:rsidRDefault="008F683E">
      <w:pPr>
        <w:pStyle w:val="TOC5"/>
        <w:rPr>
          <w:rFonts w:asciiTheme="minorHAnsi" w:eastAsiaTheme="minorEastAsia" w:hAnsiTheme="minorHAnsi" w:cstheme="minorBidi"/>
          <w:kern w:val="2"/>
          <w:sz w:val="22"/>
          <w:szCs w:val="22"/>
          <w14:ligatures w14:val="standardContextual"/>
        </w:rPr>
      </w:pPr>
      <w:r>
        <w:t>7.5.5.1.1</w:t>
      </w:r>
      <w:r>
        <w:rPr>
          <w:rFonts w:asciiTheme="minorHAnsi" w:eastAsiaTheme="minorEastAsia" w:hAnsiTheme="minorHAnsi" w:cstheme="minorBidi"/>
          <w:kern w:val="2"/>
          <w:sz w:val="22"/>
          <w:szCs w:val="22"/>
          <w14:ligatures w14:val="standardContextual"/>
        </w:rPr>
        <w:tab/>
      </w:r>
      <w:r>
        <w:t>General blocking test requirement</w:t>
      </w:r>
      <w:r>
        <w:tab/>
      </w:r>
      <w:r>
        <w:fldChar w:fldCharType="begin"/>
      </w:r>
      <w:r>
        <w:instrText xml:space="preserve"> PAGEREF _Toc145111543 \h </w:instrText>
      </w:r>
      <w:r>
        <w:fldChar w:fldCharType="separate"/>
      </w:r>
      <w:r>
        <w:t>294</w:t>
      </w:r>
      <w:r>
        <w:fldChar w:fldCharType="end"/>
      </w:r>
    </w:p>
    <w:p w14:paraId="1A65D41B" w14:textId="4522A5FF" w:rsidR="008F683E" w:rsidRDefault="008F683E">
      <w:pPr>
        <w:pStyle w:val="TOC5"/>
        <w:rPr>
          <w:rFonts w:asciiTheme="minorHAnsi" w:eastAsiaTheme="minorEastAsia" w:hAnsiTheme="minorHAnsi" w:cstheme="minorBidi"/>
          <w:kern w:val="2"/>
          <w:sz w:val="22"/>
          <w:szCs w:val="22"/>
          <w14:ligatures w14:val="standardContextual"/>
        </w:rPr>
      </w:pPr>
      <w:r>
        <w:t>7.5.5.1.2</w:t>
      </w:r>
      <w:r>
        <w:rPr>
          <w:rFonts w:asciiTheme="minorHAnsi" w:eastAsiaTheme="minorEastAsia" w:hAnsiTheme="minorHAnsi" w:cstheme="minorBidi"/>
          <w:kern w:val="2"/>
          <w:sz w:val="22"/>
          <w:szCs w:val="22"/>
          <w14:ligatures w14:val="standardContextual"/>
        </w:rPr>
        <w:tab/>
      </w:r>
      <w:r>
        <w:t>General narrowband blocking test requirement</w:t>
      </w:r>
      <w:r>
        <w:tab/>
      </w:r>
      <w:r>
        <w:fldChar w:fldCharType="begin"/>
      </w:r>
      <w:r>
        <w:instrText xml:space="preserve"> PAGEREF _Toc145111544 \h </w:instrText>
      </w:r>
      <w:r>
        <w:fldChar w:fldCharType="separate"/>
      </w:r>
      <w:r>
        <w:t>295</w:t>
      </w:r>
      <w:r>
        <w:fldChar w:fldCharType="end"/>
      </w:r>
    </w:p>
    <w:p w14:paraId="4F86E214" w14:textId="470E9214" w:rsidR="008F683E" w:rsidRDefault="008F683E">
      <w:pPr>
        <w:pStyle w:val="TOC5"/>
        <w:rPr>
          <w:rFonts w:asciiTheme="minorHAnsi" w:eastAsiaTheme="minorEastAsia" w:hAnsiTheme="minorHAnsi" w:cstheme="minorBidi"/>
          <w:kern w:val="2"/>
          <w:sz w:val="22"/>
          <w:szCs w:val="22"/>
          <w14:ligatures w14:val="standardContextual"/>
        </w:rPr>
      </w:pPr>
      <w:r>
        <w:t>7.5.5.1.3</w:t>
      </w:r>
      <w:r>
        <w:rPr>
          <w:rFonts w:asciiTheme="minorHAnsi" w:eastAsiaTheme="minorEastAsia" w:hAnsiTheme="minorHAnsi" w:cstheme="minorBidi"/>
          <w:kern w:val="2"/>
          <w:sz w:val="22"/>
          <w:szCs w:val="22"/>
          <w14:ligatures w14:val="standardContextual"/>
        </w:rPr>
        <w:tab/>
      </w:r>
      <w:r>
        <w:t>Additional BC3 blocking test requirement</w:t>
      </w:r>
      <w:r>
        <w:tab/>
      </w:r>
      <w:r>
        <w:fldChar w:fldCharType="begin"/>
      </w:r>
      <w:r>
        <w:instrText xml:space="preserve"> PAGEREF _Toc145111545 \h </w:instrText>
      </w:r>
      <w:r>
        <w:fldChar w:fldCharType="separate"/>
      </w:r>
      <w:r>
        <w:t>296</w:t>
      </w:r>
      <w:r>
        <w:fldChar w:fldCharType="end"/>
      </w:r>
    </w:p>
    <w:p w14:paraId="049C040B" w14:textId="05931310" w:rsidR="008F683E" w:rsidRDefault="008F683E">
      <w:pPr>
        <w:pStyle w:val="TOC4"/>
        <w:rPr>
          <w:rFonts w:asciiTheme="minorHAnsi" w:eastAsiaTheme="minorEastAsia" w:hAnsiTheme="minorHAnsi" w:cstheme="minorBidi"/>
          <w:kern w:val="2"/>
          <w:sz w:val="22"/>
          <w:szCs w:val="22"/>
          <w14:ligatures w14:val="standardContextual"/>
        </w:rPr>
      </w:pPr>
      <w:r>
        <w:t>7.5.5.2</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_Toc145111546 \h </w:instrText>
      </w:r>
      <w:r>
        <w:fldChar w:fldCharType="separate"/>
      </w:r>
      <w:r>
        <w:t>297</w:t>
      </w:r>
      <w:r>
        <w:fldChar w:fldCharType="end"/>
      </w:r>
    </w:p>
    <w:p w14:paraId="7053C740" w14:textId="0F45AEFF" w:rsidR="008F683E" w:rsidRDefault="008F683E">
      <w:pPr>
        <w:pStyle w:val="TOC4"/>
        <w:rPr>
          <w:rFonts w:asciiTheme="minorHAnsi" w:eastAsiaTheme="minorEastAsia" w:hAnsiTheme="minorHAnsi" w:cstheme="minorBidi"/>
          <w:kern w:val="2"/>
          <w:sz w:val="22"/>
          <w:szCs w:val="22"/>
          <w14:ligatures w14:val="standardContextual"/>
        </w:rPr>
      </w:pPr>
      <w:r>
        <w:t>7.5.5.3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_Toc145111547 \h </w:instrText>
      </w:r>
      <w:r>
        <w:fldChar w:fldCharType="separate"/>
      </w:r>
      <w:r>
        <w:t>298</w:t>
      </w:r>
      <w:r>
        <w:fldChar w:fldCharType="end"/>
      </w:r>
    </w:p>
    <w:p w14:paraId="590FD75D" w14:textId="5BB5ECB4" w:rsidR="008F683E" w:rsidRDefault="008F683E">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_Toc145111548 \h </w:instrText>
      </w:r>
      <w:r>
        <w:fldChar w:fldCharType="separate"/>
      </w:r>
      <w:r>
        <w:t>301</w:t>
      </w:r>
      <w:r>
        <w:fldChar w:fldCharType="end"/>
      </w:r>
    </w:p>
    <w:p w14:paraId="4FC5E107" w14:textId="7E94ABFB" w:rsidR="008F683E" w:rsidRDefault="008F683E">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_Toc145111549 \h </w:instrText>
      </w:r>
      <w:r>
        <w:fldChar w:fldCharType="separate"/>
      </w:r>
      <w:r>
        <w:t>301</w:t>
      </w:r>
      <w:r>
        <w:fldChar w:fldCharType="end"/>
      </w:r>
    </w:p>
    <w:p w14:paraId="7556A600" w14:textId="6E5F9DA4" w:rsidR="008F683E" w:rsidRDefault="008F683E">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General Requirement</w:t>
      </w:r>
      <w:r>
        <w:tab/>
      </w:r>
      <w:r>
        <w:fldChar w:fldCharType="begin"/>
      </w:r>
      <w:r>
        <w:instrText xml:space="preserve"> PAGEREF _Toc145111550 \h </w:instrText>
      </w:r>
      <w:r>
        <w:fldChar w:fldCharType="separate"/>
      </w:r>
      <w:r>
        <w:t>301</w:t>
      </w:r>
      <w:r>
        <w:fldChar w:fldCharType="end"/>
      </w:r>
    </w:p>
    <w:p w14:paraId="182B53C0" w14:textId="6E6C223A"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_Toc145111551 \h </w:instrText>
      </w:r>
      <w:r>
        <w:fldChar w:fldCharType="separate"/>
      </w:r>
      <w:r>
        <w:t>301</w:t>
      </w:r>
      <w:r>
        <w:fldChar w:fldCharType="end"/>
      </w:r>
    </w:p>
    <w:p w14:paraId="5138A911" w14:textId="3C59FE05"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_Toc145111552 \h </w:instrText>
      </w:r>
      <w:r>
        <w:fldChar w:fldCharType="separate"/>
      </w:r>
      <w:r>
        <w:t>301</w:t>
      </w:r>
      <w:r>
        <w:fldChar w:fldCharType="end"/>
      </w:r>
    </w:p>
    <w:p w14:paraId="05BAD37C" w14:textId="1239814E"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_Toc145111553 \h </w:instrText>
      </w:r>
      <w:r>
        <w:fldChar w:fldCharType="separate"/>
      </w:r>
      <w:r>
        <w:t>301</w:t>
      </w:r>
      <w:r>
        <w:fldChar w:fldCharType="end"/>
      </w:r>
    </w:p>
    <w:p w14:paraId="6B4FFB82" w14:textId="1B49D2CD"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_Toc145111554 \h </w:instrText>
      </w:r>
      <w:r>
        <w:fldChar w:fldCharType="separate"/>
      </w:r>
      <w:r>
        <w:t>301</w:t>
      </w:r>
      <w:r>
        <w:fldChar w:fldCharType="end"/>
      </w:r>
    </w:p>
    <w:p w14:paraId="7670A4A8" w14:textId="4D6CCFD1"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_Toc145111555 \h </w:instrText>
      </w:r>
      <w:r>
        <w:fldChar w:fldCharType="separate"/>
      </w:r>
      <w:r>
        <w:t>301</w:t>
      </w:r>
      <w:r>
        <w:fldChar w:fldCharType="end"/>
      </w:r>
    </w:p>
    <w:p w14:paraId="5A69B9BD" w14:textId="3F6D7B60"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_Toc145111556 \h </w:instrText>
      </w:r>
      <w:r>
        <w:fldChar w:fldCharType="separate"/>
      </w:r>
      <w:r>
        <w:t>302</w:t>
      </w:r>
      <w:r>
        <w:fldChar w:fldCharType="end"/>
      </w:r>
    </w:p>
    <w:p w14:paraId="2507797A" w14:textId="3FCEBA8F"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_Toc145111557 \h </w:instrText>
      </w:r>
      <w:r>
        <w:fldChar w:fldCharType="separate"/>
      </w:r>
      <w:r>
        <w:t>303</w:t>
      </w:r>
      <w:r>
        <w:fldChar w:fldCharType="end"/>
      </w:r>
    </w:p>
    <w:p w14:paraId="2ACC13CA" w14:textId="3E2C917F"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7.6.2.5.1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_Toc145111558 \h </w:instrText>
      </w:r>
      <w:r>
        <w:fldChar w:fldCharType="separate"/>
      </w:r>
      <w:r>
        <w:t>303</w:t>
      </w:r>
      <w:r>
        <w:fldChar w:fldCharType="end"/>
      </w:r>
    </w:p>
    <w:p w14:paraId="721FF762" w14:textId="3FCEBAB8"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7.6.2.5.2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_Toc145111559 \h </w:instrText>
      </w:r>
      <w:r>
        <w:fldChar w:fldCharType="separate"/>
      </w:r>
      <w:r>
        <w:t>304</w:t>
      </w:r>
      <w:r>
        <w:fldChar w:fldCharType="end"/>
      </w:r>
    </w:p>
    <w:p w14:paraId="4F6263FC" w14:textId="759CCA1A"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7.6.2.5.3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_Toc145111560 \h </w:instrText>
      </w:r>
      <w:r>
        <w:fldChar w:fldCharType="separate"/>
      </w:r>
      <w:r>
        <w:t>305</w:t>
      </w:r>
      <w:r>
        <w:fldChar w:fldCharType="end"/>
      </w:r>
    </w:p>
    <w:p w14:paraId="0CA29E48" w14:textId="47456603" w:rsidR="008F683E" w:rsidRDefault="008F683E">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Co-location Requirement</w:t>
      </w:r>
      <w:r>
        <w:tab/>
      </w:r>
      <w:r>
        <w:fldChar w:fldCharType="begin"/>
      </w:r>
      <w:r>
        <w:instrText xml:space="preserve"> PAGEREF _Toc145111561 \h </w:instrText>
      </w:r>
      <w:r>
        <w:fldChar w:fldCharType="separate"/>
      </w:r>
      <w:r>
        <w:t>307</w:t>
      </w:r>
      <w:r>
        <w:fldChar w:fldCharType="end"/>
      </w:r>
    </w:p>
    <w:p w14:paraId="559EDA91" w14:textId="09082C67"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_Toc145111562 \h </w:instrText>
      </w:r>
      <w:r>
        <w:fldChar w:fldCharType="separate"/>
      </w:r>
      <w:r>
        <w:t>307</w:t>
      </w:r>
      <w:r>
        <w:fldChar w:fldCharType="end"/>
      </w:r>
    </w:p>
    <w:p w14:paraId="4A33BF2C" w14:textId="093059E8"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_Toc145111563 \h </w:instrText>
      </w:r>
      <w:r>
        <w:fldChar w:fldCharType="separate"/>
      </w:r>
      <w:r>
        <w:t>307</w:t>
      </w:r>
      <w:r>
        <w:fldChar w:fldCharType="end"/>
      </w:r>
    </w:p>
    <w:p w14:paraId="3E39D44D" w14:textId="0C546152"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_Toc145111564 \h </w:instrText>
      </w:r>
      <w:r>
        <w:fldChar w:fldCharType="separate"/>
      </w:r>
      <w:r>
        <w:t>307</w:t>
      </w:r>
      <w:r>
        <w:fldChar w:fldCharType="end"/>
      </w:r>
    </w:p>
    <w:p w14:paraId="4B92553B" w14:textId="20C659D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_Toc145111565 \h </w:instrText>
      </w:r>
      <w:r>
        <w:fldChar w:fldCharType="separate"/>
      </w:r>
      <w:r>
        <w:t>307</w:t>
      </w:r>
      <w:r>
        <w:fldChar w:fldCharType="end"/>
      </w:r>
    </w:p>
    <w:p w14:paraId="47DC884F" w14:textId="27F66E21"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_Toc145111566 \h </w:instrText>
      </w:r>
      <w:r>
        <w:fldChar w:fldCharType="separate"/>
      </w:r>
      <w:r>
        <w:t>307</w:t>
      </w:r>
      <w:r>
        <w:fldChar w:fldCharType="end"/>
      </w:r>
    </w:p>
    <w:p w14:paraId="72660A4D" w14:textId="2B027E1C"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_Toc145111567 \h </w:instrText>
      </w:r>
      <w:r>
        <w:fldChar w:fldCharType="separate"/>
      </w:r>
      <w:r>
        <w:t>307</w:t>
      </w:r>
      <w:r>
        <w:fldChar w:fldCharType="end"/>
      </w:r>
    </w:p>
    <w:p w14:paraId="4FA61060" w14:textId="0C7DE02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_Toc145111568 \h </w:instrText>
      </w:r>
      <w:r>
        <w:fldChar w:fldCharType="separate"/>
      </w:r>
      <w:r>
        <w:t>308</w:t>
      </w:r>
      <w:r>
        <w:fldChar w:fldCharType="end"/>
      </w:r>
    </w:p>
    <w:p w14:paraId="30CF1C00" w14:textId="78FA4519"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7.6.3.5.1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_Toc145111569 \h </w:instrText>
      </w:r>
      <w:r>
        <w:fldChar w:fldCharType="separate"/>
      </w:r>
      <w:r>
        <w:t>308</w:t>
      </w:r>
      <w:r>
        <w:fldChar w:fldCharType="end"/>
      </w:r>
    </w:p>
    <w:p w14:paraId="1471FFC6" w14:textId="7B052336"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7.6.3.5.2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_Toc145111570 \h </w:instrText>
      </w:r>
      <w:r>
        <w:fldChar w:fldCharType="separate"/>
      </w:r>
      <w:r>
        <w:t>313</w:t>
      </w:r>
      <w:r>
        <w:fldChar w:fldCharType="end"/>
      </w:r>
    </w:p>
    <w:p w14:paraId="746E0540" w14:textId="0DEB2D63" w:rsidR="008F683E" w:rsidRDefault="008F683E">
      <w:pPr>
        <w:pStyle w:val="TOC5"/>
        <w:rPr>
          <w:rFonts w:asciiTheme="minorHAnsi" w:eastAsiaTheme="minorEastAsia" w:hAnsiTheme="minorHAnsi" w:cstheme="minorBidi"/>
          <w:kern w:val="2"/>
          <w:sz w:val="22"/>
          <w:szCs w:val="22"/>
          <w14:ligatures w14:val="standardContextual"/>
        </w:rPr>
      </w:pPr>
      <w:r>
        <w:rPr>
          <w:lang w:eastAsia="sv-SE"/>
        </w:rPr>
        <w:t>7.6.3.5.3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_Toc145111571 \h </w:instrText>
      </w:r>
      <w:r>
        <w:fldChar w:fldCharType="separate"/>
      </w:r>
      <w:r>
        <w:t>318</w:t>
      </w:r>
      <w:r>
        <w:fldChar w:fldCharType="end"/>
      </w:r>
    </w:p>
    <w:p w14:paraId="3BCC5C8A" w14:textId="026BC250" w:rsidR="008F683E" w:rsidRDefault="008F683E">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_Toc145111572 \h </w:instrText>
      </w:r>
      <w:r>
        <w:fldChar w:fldCharType="separate"/>
      </w:r>
      <w:r>
        <w:t>323</w:t>
      </w:r>
      <w:r>
        <w:fldChar w:fldCharType="end"/>
      </w:r>
    </w:p>
    <w:p w14:paraId="2A06F060" w14:textId="4B6853C7"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7.7.1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_Toc145111573 \h </w:instrText>
      </w:r>
      <w:r>
        <w:fldChar w:fldCharType="separate"/>
      </w:r>
      <w:r>
        <w:t>323</w:t>
      </w:r>
      <w:r>
        <w:fldChar w:fldCharType="end"/>
      </w:r>
    </w:p>
    <w:p w14:paraId="67406F56" w14:textId="54E44891"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7.7.2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_Toc145111574 \h </w:instrText>
      </w:r>
      <w:r>
        <w:fldChar w:fldCharType="separate"/>
      </w:r>
      <w:r>
        <w:t>323</w:t>
      </w:r>
      <w:r>
        <w:fldChar w:fldCharType="end"/>
      </w:r>
    </w:p>
    <w:p w14:paraId="2DFC15A1" w14:textId="0C2C14CD"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7.7.3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_Toc145111575 \h </w:instrText>
      </w:r>
      <w:r>
        <w:fldChar w:fldCharType="separate"/>
      </w:r>
      <w:r>
        <w:t>324</w:t>
      </w:r>
      <w:r>
        <w:fldChar w:fldCharType="end"/>
      </w:r>
    </w:p>
    <w:p w14:paraId="3AD67DBB" w14:textId="23418A2D"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_Toc145111576 \h </w:instrText>
      </w:r>
      <w:r>
        <w:fldChar w:fldCharType="separate"/>
      </w:r>
      <w:r>
        <w:t>324</w:t>
      </w:r>
      <w:r>
        <w:fldChar w:fldCharType="end"/>
      </w:r>
    </w:p>
    <w:p w14:paraId="51A24A45" w14:textId="4D1F90A7"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7.7.4.1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_Toc145111577 \h </w:instrText>
      </w:r>
      <w:r>
        <w:fldChar w:fldCharType="separate"/>
      </w:r>
      <w:r>
        <w:t>324</w:t>
      </w:r>
      <w:r>
        <w:fldChar w:fldCharType="end"/>
      </w:r>
    </w:p>
    <w:p w14:paraId="5A082304" w14:textId="68DA3C5D"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7.7.4.2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_Toc145111578 \h </w:instrText>
      </w:r>
      <w:r>
        <w:fldChar w:fldCharType="separate"/>
      </w:r>
      <w:r>
        <w:t>324</w:t>
      </w:r>
      <w:r>
        <w:fldChar w:fldCharType="end"/>
      </w:r>
    </w:p>
    <w:p w14:paraId="05342427" w14:textId="3A8BEF93"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_Toc145111579 \h </w:instrText>
      </w:r>
      <w:r>
        <w:fldChar w:fldCharType="separate"/>
      </w:r>
      <w:r>
        <w:t>325</w:t>
      </w:r>
      <w:r>
        <w:fldChar w:fldCharType="end"/>
      </w:r>
    </w:p>
    <w:p w14:paraId="3C5B9B86" w14:textId="1AAE4AD0" w:rsidR="008F683E" w:rsidRDefault="008F683E">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_Toc145111580 \h </w:instrText>
      </w:r>
      <w:r>
        <w:fldChar w:fldCharType="separate"/>
      </w:r>
      <w:r>
        <w:t>325</w:t>
      </w:r>
      <w:r>
        <w:fldChar w:fldCharType="end"/>
      </w:r>
    </w:p>
    <w:p w14:paraId="216A35BA" w14:textId="30C7FB04"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_Toc145111581 \h </w:instrText>
      </w:r>
      <w:r>
        <w:fldChar w:fldCharType="separate"/>
      </w:r>
      <w:r>
        <w:t>325</w:t>
      </w:r>
      <w:r>
        <w:fldChar w:fldCharType="end"/>
      </w:r>
    </w:p>
    <w:p w14:paraId="029BF671" w14:textId="72FD141E"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_Toc145111582 \h </w:instrText>
      </w:r>
      <w:r>
        <w:fldChar w:fldCharType="separate"/>
      </w:r>
      <w:r>
        <w:t>325</w:t>
      </w:r>
      <w:r>
        <w:fldChar w:fldCharType="end"/>
      </w:r>
    </w:p>
    <w:p w14:paraId="344A06AC" w14:textId="3AD03646"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_Toc145111583 \h </w:instrText>
      </w:r>
      <w:r>
        <w:fldChar w:fldCharType="separate"/>
      </w:r>
      <w:r>
        <w:t>326</w:t>
      </w:r>
      <w:r>
        <w:fldChar w:fldCharType="end"/>
      </w:r>
    </w:p>
    <w:p w14:paraId="16EEC21E" w14:textId="45F05CB7"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_Toc145111584 \h </w:instrText>
      </w:r>
      <w:r>
        <w:fldChar w:fldCharType="separate"/>
      </w:r>
      <w:r>
        <w:t>326</w:t>
      </w:r>
      <w:r>
        <w:fldChar w:fldCharType="end"/>
      </w:r>
    </w:p>
    <w:p w14:paraId="6099A3E8" w14:textId="0A3B0695"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lastRenderedPageBreak/>
        <w:t>7.8.4.1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_Toc145111585 \h </w:instrText>
      </w:r>
      <w:r>
        <w:fldChar w:fldCharType="separate"/>
      </w:r>
      <w:r>
        <w:t>326</w:t>
      </w:r>
      <w:r>
        <w:fldChar w:fldCharType="end"/>
      </w:r>
    </w:p>
    <w:p w14:paraId="0131DF2A" w14:textId="0DFC71FC"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_Toc145111586 \h </w:instrText>
      </w:r>
      <w:r>
        <w:fldChar w:fldCharType="separate"/>
      </w:r>
      <w:r>
        <w:t>326</w:t>
      </w:r>
      <w:r>
        <w:fldChar w:fldCharType="end"/>
      </w:r>
    </w:p>
    <w:p w14:paraId="714B069A" w14:textId="30246393" w:rsidR="008F683E" w:rsidRDefault="008F683E">
      <w:pPr>
        <w:pStyle w:val="TOC5"/>
        <w:rPr>
          <w:rFonts w:asciiTheme="minorHAnsi" w:eastAsiaTheme="minorEastAsia" w:hAnsiTheme="minorHAnsi" w:cstheme="minorBidi"/>
          <w:kern w:val="2"/>
          <w:sz w:val="22"/>
          <w:szCs w:val="22"/>
          <w14:ligatures w14:val="standardContextual"/>
        </w:rPr>
      </w:pPr>
      <w:r>
        <w:t>7.8.4.2.1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_Toc145111587 \h </w:instrText>
      </w:r>
      <w:r>
        <w:fldChar w:fldCharType="separate"/>
      </w:r>
      <w:r>
        <w:t>326</w:t>
      </w:r>
      <w:r>
        <w:fldChar w:fldCharType="end"/>
      </w:r>
    </w:p>
    <w:p w14:paraId="66493290" w14:textId="42FFF690" w:rsidR="008F683E" w:rsidRDefault="008F683E">
      <w:pPr>
        <w:pStyle w:val="TOC5"/>
        <w:rPr>
          <w:rFonts w:asciiTheme="minorHAnsi" w:eastAsiaTheme="minorEastAsia" w:hAnsiTheme="minorHAnsi" w:cstheme="minorBidi"/>
          <w:kern w:val="2"/>
          <w:sz w:val="22"/>
          <w:szCs w:val="22"/>
          <w14:ligatures w14:val="standardContextual"/>
        </w:rPr>
      </w:pPr>
      <w:r>
        <w:t>7.8.4.2.2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_Toc145111588 \h </w:instrText>
      </w:r>
      <w:r>
        <w:fldChar w:fldCharType="separate"/>
      </w:r>
      <w:r>
        <w:t>326</w:t>
      </w:r>
      <w:r>
        <w:fldChar w:fldCharType="end"/>
      </w:r>
    </w:p>
    <w:p w14:paraId="2125A3FE" w14:textId="4D33DB8F" w:rsidR="008F683E" w:rsidRDefault="008F683E">
      <w:pPr>
        <w:pStyle w:val="TOC5"/>
        <w:rPr>
          <w:rFonts w:asciiTheme="minorHAnsi" w:eastAsiaTheme="minorEastAsia" w:hAnsiTheme="minorHAnsi" w:cstheme="minorBidi"/>
          <w:kern w:val="2"/>
          <w:sz w:val="22"/>
          <w:szCs w:val="22"/>
          <w14:ligatures w14:val="standardContextual"/>
        </w:rPr>
      </w:pPr>
      <w:r>
        <w:t>7.8.4.2.3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_Toc145111589 \h </w:instrText>
      </w:r>
      <w:r>
        <w:fldChar w:fldCharType="separate"/>
      </w:r>
      <w:r>
        <w:t>327</w:t>
      </w:r>
      <w:r>
        <w:fldChar w:fldCharType="end"/>
      </w:r>
    </w:p>
    <w:p w14:paraId="3C110D68" w14:textId="0657032F" w:rsidR="008F683E" w:rsidRDefault="008F683E">
      <w:pPr>
        <w:pStyle w:val="TOC5"/>
        <w:rPr>
          <w:rFonts w:asciiTheme="minorHAnsi" w:eastAsiaTheme="minorEastAsia" w:hAnsiTheme="minorHAnsi" w:cstheme="minorBidi"/>
          <w:kern w:val="2"/>
          <w:sz w:val="22"/>
          <w:szCs w:val="22"/>
          <w14:ligatures w14:val="standardContextual"/>
        </w:rPr>
      </w:pPr>
      <w:r>
        <w:t>7.8.4.2.4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_Toc145111590 \h </w:instrText>
      </w:r>
      <w:r>
        <w:fldChar w:fldCharType="separate"/>
      </w:r>
      <w:r>
        <w:t>327</w:t>
      </w:r>
      <w:r>
        <w:fldChar w:fldCharType="end"/>
      </w:r>
    </w:p>
    <w:p w14:paraId="753C2937" w14:textId="2180A30D"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_Toc145111591 \h </w:instrText>
      </w:r>
      <w:r>
        <w:fldChar w:fldCharType="separate"/>
      </w:r>
      <w:r>
        <w:t>327</w:t>
      </w:r>
      <w:r>
        <w:fldChar w:fldCharType="end"/>
      </w:r>
    </w:p>
    <w:p w14:paraId="20062C67" w14:textId="7B5F2337" w:rsidR="008F683E" w:rsidRDefault="008F683E">
      <w:pPr>
        <w:pStyle w:val="TOC4"/>
        <w:rPr>
          <w:rFonts w:asciiTheme="minorHAnsi" w:eastAsiaTheme="minorEastAsia" w:hAnsiTheme="minorHAnsi" w:cstheme="minorBidi"/>
          <w:kern w:val="2"/>
          <w:sz w:val="22"/>
          <w:szCs w:val="22"/>
          <w14:ligatures w14:val="standardContextual"/>
        </w:rPr>
      </w:pPr>
      <w:r>
        <w:t>7.8.5.1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_Toc145111592 \h </w:instrText>
      </w:r>
      <w:r>
        <w:fldChar w:fldCharType="separate"/>
      </w:r>
      <w:r>
        <w:t>327</w:t>
      </w:r>
      <w:r>
        <w:fldChar w:fldCharType="end"/>
      </w:r>
    </w:p>
    <w:p w14:paraId="27E223FE" w14:textId="531EB42A" w:rsidR="008F683E" w:rsidRDefault="008F683E">
      <w:pPr>
        <w:pStyle w:val="TOC5"/>
        <w:rPr>
          <w:rFonts w:asciiTheme="minorHAnsi" w:eastAsiaTheme="minorEastAsia" w:hAnsiTheme="minorHAnsi" w:cstheme="minorBidi"/>
          <w:kern w:val="2"/>
          <w:sz w:val="22"/>
          <w:szCs w:val="22"/>
          <w14:ligatures w14:val="standardContextual"/>
        </w:rPr>
      </w:pPr>
      <w:r>
        <w:t>7.8.5.1.1</w:t>
      </w:r>
      <w:r>
        <w:rPr>
          <w:rFonts w:asciiTheme="minorHAnsi" w:eastAsiaTheme="minorEastAsia" w:hAnsiTheme="minorHAnsi" w:cstheme="minorBidi"/>
          <w:kern w:val="2"/>
          <w:sz w:val="22"/>
          <w:szCs w:val="22"/>
          <w14:ligatures w14:val="standardContextual"/>
        </w:rPr>
        <w:tab/>
      </w:r>
      <w:r>
        <w:t>General intermodulation test requirement</w:t>
      </w:r>
      <w:r>
        <w:tab/>
      </w:r>
      <w:r>
        <w:fldChar w:fldCharType="begin"/>
      </w:r>
      <w:r>
        <w:instrText xml:space="preserve"> PAGEREF _Toc145111593 \h </w:instrText>
      </w:r>
      <w:r>
        <w:fldChar w:fldCharType="separate"/>
      </w:r>
      <w:r>
        <w:t>327</w:t>
      </w:r>
      <w:r>
        <w:fldChar w:fldCharType="end"/>
      </w:r>
    </w:p>
    <w:p w14:paraId="298B8012" w14:textId="73055C0F" w:rsidR="008F683E" w:rsidRDefault="008F683E">
      <w:pPr>
        <w:pStyle w:val="TOC5"/>
        <w:rPr>
          <w:rFonts w:asciiTheme="minorHAnsi" w:eastAsiaTheme="minorEastAsia" w:hAnsiTheme="minorHAnsi" w:cstheme="minorBidi"/>
          <w:kern w:val="2"/>
          <w:sz w:val="22"/>
          <w:szCs w:val="22"/>
          <w14:ligatures w14:val="standardContextual"/>
        </w:rPr>
      </w:pPr>
      <w:r>
        <w:t>7.8.5.1.2</w:t>
      </w:r>
      <w:r>
        <w:rPr>
          <w:rFonts w:asciiTheme="minorHAnsi" w:eastAsiaTheme="minorEastAsia" w:hAnsiTheme="minorHAnsi" w:cstheme="minorBidi"/>
          <w:kern w:val="2"/>
          <w:sz w:val="22"/>
          <w:szCs w:val="22"/>
          <w14:ligatures w14:val="standardContextual"/>
        </w:rPr>
        <w:tab/>
      </w:r>
      <w:r>
        <w:t>General narrowband intermodulation test requirement</w:t>
      </w:r>
      <w:r>
        <w:tab/>
      </w:r>
      <w:r>
        <w:fldChar w:fldCharType="begin"/>
      </w:r>
      <w:r>
        <w:instrText xml:space="preserve"> PAGEREF _Toc145111594 \h </w:instrText>
      </w:r>
      <w:r>
        <w:fldChar w:fldCharType="separate"/>
      </w:r>
      <w:r>
        <w:t>329</w:t>
      </w:r>
      <w:r>
        <w:fldChar w:fldCharType="end"/>
      </w:r>
    </w:p>
    <w:p w14:paraId="67BD003D" w14:textId="11C380D6" w:rsidR="008F683E" w:rsidRDefault="008F683E">
      <w:pPr>
        <w:pStyle w:val="TOC4"/>
        <w:rPr>
          <w:rFonts w:asciiTheme="minorHAnsi" w:eastAsiaTheme="minorEastAsia" w:hAnsiTheme="minorHAnsi" w:cstheme="minorBidi"/>
          <w:kern w:val="2"/>
          <w:sz w:val="22"/>
          <w:szCs w:val="22"/>
          <w14:ligatures w14:val="standardContextual"/>
        </w:rPr>
      </w:pPr>
      <w:r>
        <w:t>7.8.5.2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_Toc145111595 \h </w:instrText>
      </w:r>
      <w:r>
        <w:fldChar w:fldCharType="separate"/>
      </w:r>
      <w:r>
        <w:t>333</w:t>
      </w:r>
      <w:r>
        <w:fldChar w:fldCharType="end"/>
      </w:r>
    </w:p>
    <w:p w14:paraId="58BF0BDC" w14:textId="45B3550B" w:rsidR="008F683E" w:rsidRDefault="008F683E">
      <w:pPr>
        <w:pStyle w:val="TOC4"/>
        <w:rPr>
          <w:rFonts w:asciiTheme="minorHAnsi" w:eastAsiaTheme="minorEastAsia" w:hAnsiTheme="minorHAnsi" w:cstheme="minorBidi"/>
          <w:kern w:val="2"/>
          <w:sz w:val="22"/>
          <w:szCs w:val="22"/>
          <w14:ligatures w14:val="standardContextual"/>
        </w:rPr>
      </w:pPr>
      <w:r>
        <w:t>7.8.5.3</w:t>
      </w:r>
      <w:r>
        <w:rPr>
          <w:rFonts w:asciiTheme="minorHAnsi" w:eastAsiaTheme="minorEastAsia" w:hAnsiTheme="minorHAnsi" w:cstheme="minorBidi"/>
          <w:kern w:val="2"/>
          <w:sz w:val="22"/>
          <w:szCs w:val="22"/>
          <w14:ligatures w14:val="standardContextual"/>
        </w:rPr>
        <w:tab/>
      </w:r>
      <w:r>
        <w:t>Single RAT E- UTRA operation</w:t>
      </w:r>
      <w:r>
        <w:tab/>
      </w:r>
      <w:r>
        <w:fldChar w:fldCharType="begin"/>
      </w:r>
      <w:r>
        <w:instrText xml:space="preserve"> PAGEREF _Toc145111596 \h </w:instrText>
      </w:r>
      <w:r>
        <w:fldChar w:fldCharType="separate"/>
      </w:r>
      <w:r>
        <w:t>335</w:t>
      </w:r>
      <w:r>
        <w:fldChar w:fldCharType="end"/>
      </w:r>
    </w:p>
    <w:p w14:paraId="3436DFBF" w14:textId="04E7FBAD" w:rsidR="008F683E" w:rsidRDefault="008F683E">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_Toc145111597 \h </w:instrText>
      </w:r>
      <w:r>
        <w:fldChar w:fldCharType="separate"/>
      </w:r>
      <w:r>
        <w:t>339</w:t>
      </w:r>
      <w:r>
        <w:fldChar w:fldCharType="end"/>
      </w:r>
    </w:p>
    <w:p w14:paraId="383280A6" w14:textId="39CB1AE6"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7.9.1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_Toc145111598 \h </w:instrText>
      </w:r>
      <w:r>
        <w:fldChar w:fldCharType="separate"/>
      </w:r>
      <w:r>
        <w:t>339</w:t>
      </w:r>
      <w:r>
        <w:fldChar w:fldCharType="end"/>
      </w:r>
    </w:p>
    <w:p w14:paraId="047E271E" w14:textId="5E81AD6C"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7.9.2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_Toc145111599 \h </w:instrText>
      </w:r>
      <w:r>
        <w:fldChar w:fldCharType="separate"/>
      </w:r>
      <w:r>
        <w:t>339</w:t>
      </w:r>
      <w:r>
        <w:fldChar w:fldCharType="end"/>
      </w:r>
    </w:p>
    <w:p w14:paraId="76AF4FF6" w14:textId="585F7A00"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7.9.3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_Toc145111600 \h </w:instrText>
      </w:r>
      <w:r>
        <w:fldChar w:fldCharType="separate"/>
      </w:r>
      <w:r>
        <w:t>340</w:t>
      </w:r>
      <w:r>
        <w:fldChar w:fldCharType="end"/>
      </w:r>
    </w:p>
    <w:p w14:paraId="3E9B74B2" w14:textId="56C7C8A6"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_Toc145111601 \h </w:instrText>
      </w:r>
      <w:r>
        <w:fldChar w:fldCharType="separate"/>
      </w:r>
      <w:r>
        <w:t>340</w:t>
      </w:r>
      <w:r>
        <w:fldChar w:fldCharType="end"/>
      </w:r>
    </w:p>
    <w:p w14:paraId="6CD8B2E5" w14:textId="650F00B8"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7.9.4.1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_Toc145111602 \h </w:instrText>
      </w:r>
      <w:r>
        <w:fldChar w:fldCharType="separate"/>
      </w:r>
      <w:r>
        <w:t>340</w:t>
      </w:r>
      <w:r>
        <w:fldChar w:fldCharType="end"/>
      </w:r>
    </w:p>
    <w:p w14:paraId="5053DA0D" w14:textId="54F92337"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7.9.4.2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_Toc145111603 \h </w:instrText>
      </w:r>
      <w:r>
        <w:fldChar w:fldCharType="separate"/>
      </w:r>
      <w:r>
        <w:t>340</w:t>
      </w:r>
      <w:r>
        <w:fldChar w:fldCharType="end"/>
      </w:r>
    </w:p>
    <w:p w14:paraId="3BE0FD10" w14:textId="12C2227D" w:rsidR="008F683E" w:rsidRDefault="008F683E">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_Toc145111604 \h </w:instrText>
      </w:r>
      <w:r>
        <w:fldChar w:fldCharType="separate"/>
      </w:r>
      <w:r>
        <w:t>341</w:t>
      </w:r>
      <w:r>
        <w:fldChar w:fldCharType="end"/>
      </w:r>
    </w:p>
    <w:p w14:paraId="41592E92" w14:textId="1D03AC17"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7.9.5.1</w:t>
      </w:r>
      <w:r>
        <w:rPr>
          <w:rFonts w:asciiTheme="minorHAnsi" w:eastAsiaTheme="minorEastAsia" w:hAnsiTheme="minorHAnsi" w:cstheme="minorBidi"/>
          <w:kern w:val="2"/>
          <w:sz w:val="22"/>
          <w:szCs w:val="22"/>
          <w14:ligatures w14:val="standardContextual"/>
        </w:rPr>
        <w:tab/>
      </w:r>
      <w:r>
        <w:rPr>
          <w:lang w:eastAsia="sv-SE"/>
        </w:rPr>
        <w:t>E-UTRA test requirement</w:t>
      </w:r>
      <w:r>
        <w:tab/>
      </w:r>
      <w:r>
        <w:fldChar w:fldCharType="begin"/>
      </w:r>
      <w:r>
        <w:instrText xml:space="preserve"> PAGEREF _Toc145111605 \h </w:instrText>
      </w:r>
      <w:r>
        <w:fldChar w:fldCharType="separate"/>
      </w:r>
      <w:r>
        <w:t>341</w:t>
      </w:r>
      <w:r>
        <w:fldChar w:fldCharType="end"/>
      </w:r>
    </w:p>
    <w:p w14:paraId="155C7620" w14:textId="259A8EFD"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7.9.5.2</w:t>
      </w:r>
      <w:r>
        <w:rPr>
          <w:rFonts w:asciiTheme="minorHAnsi" w:eastAsiaTheme="minorEastAsia" w:hAnsiTheme="minorHAnsi" w:cstheme="minorBidi"/>
          <w:kern w:val="2"/>
          <w:sz w:val="22"/>
          <w:szCs w:val="22"/>
          <w14:ligatures w14:val="standardContextual"/>
        </w:rPr>
        <w:tab/>
      </w:r>
      <w:r>
        <w:rPr>
          <w:lang w:eastAsia="sv-SE"/>
        </w:rPr>
        <w:t>NR test requirement</w:t>
      </w:r>
      <w:r>
        <w:tab/>
      </w:r>
      <w:r>
        <w:fldChar w:fldCharType="begin"/>
      </w:r>
      <w:r>
        <w:instrText xml:space="preserve"> PAGEREF _Toc145111606 \h </w:instrText>
      </w:r>
      <w:r>
        <w:fldChar w:fldCharType="separate"/>
      </w:r>
      <w:r>
        <w:t>342</w:t>
      </w:r>
      <w:r>
        <w:fldChar w:fldCharType="end"/>
      </w:r>
    </w:p>
    <w:p w14:paraId="172C705C" w14:textId="7CC71BF1" w:rsidR="008F683E" w:rsidRDefault="008F683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_Toc145111607 \h </w:instrText>
      </w:r>
      <w:r>
        <w:fldChar w:fldCharType="separate"/>
      </w:r>
      <w:r>
        <w:t>345</w:t>
      </w:r>
      <w:r>
        <w:fldChar w:fldCharType="end"/>
      </w:r>
    </w:p>
    <w:p w14:paraId="1EDF3EE2" w14:textId="7F31F4F1" w:rsidR="008F683E" w:rsidRDefault="008F683E">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_Toc145111608 \h </w:instrText>
      </w:r>
      <w:r>
        <w:fldChar w:fldCharType="separate"/>
      </w:r>
      <w:r>
        <w:t>345</w:t>
      </w:r>
      <w:r>
        <w:fldChar w:fldCharType="end"/>
      </w:r>
    </w:p>
    <w:p w14:paraId="757C262F" w14:textId="61D3532B" w:rsidR="008F683E" w:rsidRDefault="008F683E">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_Toc145111609 \h </w:instrText>
      </w:r>
      <w:r>
        <w:fldChar w:fldCharType="separate"/>
      </w:r>
      <w:r>
        <w:t>346</w:t>
      </w:r>
      <w:r>
        <w:fldChar w:fldCharType="end"/>
      </w:r>
    </w:p>
    <w:p w14:paraId="36D1E138" w14:textId="6E0FC850" w:rsidR="008F683E" w:rsidRDefault="008F683E">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Radiated performance requirements for MSR</w:t>
      </w:r>
      <w:r>
        <w:tab/>
      </w:r>
      <w:r>
        <w:fldChar w:fldCharType="begin"/>
      </w:r>
      <w:r>
        <w:instrText xml:space="preserve"> PAGEREF _Toc145111610 \h </w:instrText>
      </w:r>
      <w:r>
        <w:fldChar w:fldCharType="separate"/>
      </w:r>
      <w:r>
        <w:t>346</w:t>
      </w:r>
      <w:r>
        <w:fldChar w:fldCharType="end"/>
      </w:r>
    </w:p>
    <w:p w14:paraId="2CB9FCD5" w14:textId="55DD2479" w:rsidR="008F683E" w:rsidRDefault="008F683E">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Radiated performance requirements for UTRA FDD</w:t>
      </w:r>
      <w:r>
        <w:tab/>
      </w:r>
      <w:r>
        <w:fldChar w:fldCharType="begin"/>
      </w:r>
      <w:r>
        <w:instrText xml:space="preserve"> PAGEREF _Toc145111611 \h </w:instrText>
      </w:r>
      <w:r>
        <w:fldChar w:fldCharType="separate"/>
      </w:r>
      <w:r>
        <w:t>346</w:t>
      </w:r>
      <w:r>
        <w:fldChar w:fldCharType="end"/>
      </w:r>
    </w:p>
    <w:p w14:paraId="762548E6" w14:textId="12924328" w:rsidR="008F683E" w:rsidRDefault="008F683E">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_Toc145111612 \h </w:instrText>
      </w:r>
      <w:r>
        <w:fldChar w:fldCharType="separate"/>
      </w:r>
      <w:r>
        <w:t>346</w:t>
      </w:r>
      <w:r>
        <w:fldChar w:fldCharType="end"/>
      </w:r>
    </w:p>
    <w:p w14:paraId="0F6A9160" w14:textId="33DB23E0" w:rsidR="008F683E" w:rsidRDefault="008F683E">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_Toc145111613 \h </w:instrText>
      </w:r>
      <w:r>
        <w:fldChar w:fldCharType="separate"/>
      </w:r>
      <w:r>
        <w:t>347</w:t>
      </w:r>
      <w:r>
        <w:fldChar w:fldCharType="end"/>
      </w:r>
    </w:p>
    <w:p w14:paraId="0657C00F" w14:textId="3CF98C42" w:rsidR="008F683E" w:rsidRDefault="008F683E">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_Toc145111614 \h </w:instrText>
      </w:r>
      <w:r>
        <w:fldChar w:fldCharType="separate"/>
      </w:r>
      <w:r>
        <w:t>348</w:t>
      </w:r>
      <w:r>
        <w:fldChar w:fldCharType="end"/>
      </w:r>
    </w:p>
    <w:p w14:paraId="6F6FAB0E" w14:textId="63B6D6CA" w:rsidR="008F683E" w:rsidRDefault="008F683E">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_Toc145111615 \h </w:instrText>
      </w:r>
      <w:r>
        <w:fldChar w:fldCharType="separate"/>
      </w:r>
      <w:r>
        <w:t>348</w:t>
      </w:r>
      <w:r>
        <w:fldChar w:fldCharType="end"/>
      </w:r>
    </w:p>
    <w:p w14:paraId="2A022D5A" w14:textId="071A85BA" w:rsidR="008F683E" w:rsidRDefault="008F683E">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_Toc145111616 \h </w:instrText>
      </w:r>
      <w:r>
        <w:fldChar w:fldCharType="separate"/>
      </w:r>
      <w:r>
        <w:t>348</w:t>
      </w:r>
      <w:r>
        <w:fldChar w:fldCharType="end"/>
      </w:r>
    </w:p>
    <w:p w14:paraId="30929383" w14:textId="02240327"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8.3.5.1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_Toc145111617 \h </w:instrText>
      </w:r>
      <w:r>
        <w:fldChar w:fldCharType="separate"/>
      </w:r>
      <w:r>
        <w:t>348</w:t>
      </w:r>
      <w:r>
        <w:fldChar w:fldCharType="end"/>
      </w:r>
    </w:p>
    <w:p w14:paraId="0231DCD0" w14:textId="073B5BAD"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8.3.5.2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_Toc145111618 \h </w:instrText>
      </w:r>
      <w:r>
        <w:fldChar w:fldCharType="separate"/>
      </w:r>
      <w:r>
        <w:t>348</w:t>
      </w:r>
      <w:r>
        <w:fldChar w:fldCharType="end"/>
      </w:r>
    </w:p>
    <w:p w14:paraId="4DF0D155" w14:textId="1064E27A" w:rsidR="008F683E" w:rsidRDefault="008F683E">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_Toc145111619 \h </w:instrText>
      </w:r>
      <w:r>
        <w:fldChar w:fldCharType="separate"/>
      </w:r>
      <w:r>
        <w:t>349</w:t>
      </w:r>
      <w:r>
        <w:fldChar w:fldCharType="end"/>
      </w:r>
    </w:p>
    <w:p w14:paraId="2A9B8572" w14:textId="4A46B932" w:rsidR="008F683E" w:rsidRDefault="008F683E">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Radiated performance requirements for E-UTRA</w:t>
      </w:r>
      <w:r>
        <w:tab/>
      </w:r>
      <w:r>
        <w:fldChar w:fldCharType="begin"/>
      </w:r>
      <w:r>
        <w:instrText xml:space="preserve"> PAGEREF _Toc145111620 \h </w:instrText>
      </w:r>
      <w:r>
        <w:fldChar w:fldCharType="separate"/>
      </w:r>
      <w:r>
        <w:t>350</w:t>
      </w:r>
      <w:r>
        <w:fldChar w:fldCharType="end"/>
      </w:r>
    </w:p>
    <w:p w14:paraId="2B5B2F8C" w14:textId="4193924F" w:rsidR="008F683E" w:rsidRDefault="008F683E">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_Toc145111621 \h </w:instrText>
      </w:r>
      <w:r>
        <w:fldChar w:fldCharType="separate"/>
      </w:r>
      <w:r>
        <w:t>350</w:t>
      </w:r>
      <w:r>
        <w:fldChar w:fldCharType="end"/>
      </w:r>
    </w:p>
    <w:p w14:paraId="643BCC1F" w14:textId="60313577" w:rsidR="008F683E" w:rsidRDefault="008F683E">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_Toc145111622 \h </w:instrText>
      </w:r>
      <w:r>
        <w:fldChar w:fldCharType="separate"/>
      </w:r>
      <w:r>
        <w:t>351</w:t>
      </w:r>
      <w:r>
        <w:fldChar w:fldCharType="end"/>
      </w:r>
    </w:p>
    <w:p w14:paraId="6512BF4A" w14:textId="0C300126" w:rsidR="008F683E" w:rsidRDefault="008F683E">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_Toc145111623 \h </w:instrText>
      </w:r>
      <w:r>
        <w:fldChar w:fldCharType="separate"/>
      </w:r>
      <w:r>
        <w:t>351</w:t>
      </w:r>
      <w:r>
        <w:fldChar w:fldCharType="end"/>
      </w:r>
    </w:p>
    <w:p w14:paraId="1B4167A8" w14:textId="2BBB90E0" w:rsidR="008F683E" w:rsidRDefault="008F683E">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_Toc145111624 \h </w:instrText>
      </w:r>
      <w:r>
        <w:fldChar w:fldCharType="separate"/>
      </w:r>
      <w:r>
        <w:t>351</w:t>
      </w:r>
      <w:r>
        <w:fldChar w:fldCharType="end"/>
      </w:r>
    </w:p>
    <w:p w14:paraId="37324F7B" w14:textId="0F820A3C" w:rsidR="008F683E" w:rsidRDefault="008F683E">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_Toc145111625 \h </w:instrText>
      </w:r>
      <w:r>
        <w:fldChar w:fldCharType="separate"/>
      </w:r>
      <w:r>
        <w:t>352</w:t>
      </w:r>
      <w:r>
        <w:fldChar w:fldCharType="end"/>
      </w:r>
    </w:p>
    <w:p w14:paraId="201FE50C" w14:textId="2D6314B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8.4.5.1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_Toc145111626 \h </w:instrText>
      </w:r>
      <w:r>
        <w:fldChar w:fldCharType="separate"/>
      </w:r>
      <w:r>
        <w:t>352</w:t>
      </w:r>
      <w:r>
        <w:fldChar w:fldCharType="end"/>
      </w:r>
    </w:p>
    <w:p w14:paraId="02A2BC27" w14:textId="154C43B2"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8.4.5.2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_Toc145111627 \h </w:instrText>
      </w:r>
      <w:r>
        <w:fldChar w:fldCharType="separate"/>
      </w:r>
      <w:r>
        <w:t>352</w:t>
      </w:r>
      <w:r>
        <w:fldChar w:fldCharType="end"/>
      </w:r>
    </w:p>
    <w:p w14:paraId="3818DFE3" w14:textId="7FF1331F" w:rsidR="008F683E" w:rsidRDefault="008F683E">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_Toc145111628 \h </w:instrText>
      </w:r>
      <w:r>
        <w:fldChar w:fldCharType="separate"/>
      </w:r>
      <w:r>
        <w:t>353</w:t>
      </w:r>
      <w:r>
        <w:fldChar w:fldCharType="end"/>
      </w:r>
    </w:p>
    <w:p w14:paraId="2D51D864" w14:textId="362F770C" w:rsidR="008F683E" w:rsidRDefault="008F683E">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Radiated performance requirements for NR</w:t>
      </w:r>
      <w:r>
        <w:tab/>
      </w:r>
      <w:r>
        <w:fldChar w:fldCharType="begin"/>
      </w:r>
      <w:r>
        <w:instrText xml:space="preserve"> PAGEREF _Toc145111629 \h </w:instrText>
      </w:r>
      <w:r>
        <w:fldChar w:fldCharType="separate"/>
      </w:r>
      <w:r>
        <w:t>353</w:t>
      </w:r>
      <w:r>
        <w:fldChar w:fldCharType="end"/>
      </w:r>
    </w:p>
    <w:p w14:paraId="37E74567" w14:textId="7DD21540" w:rsidR="008F683E" w:rsidRDefault="008F683E">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_Toc145111630 \h </w:instrText>
      </w:r>
      <w:r>
        <w:fldChar w:fldCharType="separate"/>
      </w:r>
      <w:r>
        <w:t>353</w:t>
      </w:r>
      <w:r>
        <w:fldChar w:fldCharType="end"/>
      </w:r>
    </w:p>
    <w:p w14:paraId="3E5E486D" w14:textId="17F29276" w:rsidR="008F683E" w:rsidRDefault="008F683E">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_Toc145111631 \h </w:instrText>
      </w:r>
      <w:r>
        <w:fldChar w:fldCharType="separate"/>
      </w:r>
      <w:r>
        <w:t>354</w:t>
      </w:r>
      <w:r>
        <w:fldChar w:fldCharType="end"/>
      </w:r>
    </w:p>
    <w:p w14:paraId="420D466E" w14:textId="62E0E194" w:rsidR="008F683E" w:rsidRDefault="008F683E">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_Toc145111632 \h </w:instrText>
      </w:r>
      <w:r>
        <w:fldChar w:fldCharType="separate"/>
      </w:r>
      <w:r>
        <w:t>354</w:t>
      </w:r>
      <w:r>
        <w:fldChar w:fldCharType="end"/>
      </w:r>
    </w:p>
    <w:p w14:paraId="1253B2B8" w14:textId="1DC8B696" w:rsidR="008F683E" w:rsidRDefault="008F683E">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_Toc145111633 \h </w:instrText>
      </w:r>
      <w:r>
        <w:fldChar w:fldCharType="separate"/>
      </w:r>
      <w:r>
        <w:t>355</w:t>
      </w:r>
      <w:r>
        <w:fldChar w:fldCharType="end"/>
      </w:r>
    </w:p>
    <w:p w14:paraId="2FFBFEA2" w14:textId="00536E91" w:rsidR="008F683E" w:rsidRDefault="008F683E">
      <w:pPr>
        <w:pStyle w:val="TOC3"/>
        <w:rPr>
          <w:rFonts w:asciiTheme="minorHAnsi" w:eastAsiaTheme="minorEastAsia" w:hAnsiTheme="minorHAnsi" w:cstheme="minorBidi"/>
          <w:kern w:val="2"/>
          <w:sz w:val="22"/>
          <w:szCs w:val="22"/>
          <w14:ligatures w14:val="standardContextual"/>
        </w:rPr>
      </w:pPr>
      <w:r>
        <w:t>8.5.5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_Toc145111634 \h </w:instrText>
      </w:r>
      <w:r>
        <w:fldChar w:fldCharType="separate"/>
      </w:r>
      <w:r>
        <w:t>355</w:t>
      </w:r>
      <w:r>
        <w:fldChar w:fldCharType="end"/>
      </w:r>
    </w:p>
    <w:p w14:paraId="716452C2" w14:textId="23E57F99"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8.5.5.1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_Toc145111635 \h </w:instrText>
      </w:r>
      <w:r>
        <w:fldChar w:fldCharType="separate"/>
      </w:r>
      <w:r>
        <w:t>355</w:t>
      </w:r>
      <w:r>
        <w:fldChar w:fldCharType="end"/>
      </w:r>
    </w:p>
    <w:p w14:paraId="30C7C860" w14:textId="3285451A" w:rsidR="008F683E" w:rsidRDefault="008F683E">
      <w:pPr>
        <w:pStyle w:val="TOC4"/>
        <w:rPr>
          <w:rFonts w:asciiTheme="minorHAnsi" w:eastAsiaTheme="minorEastAsia" w:hAnsiTheme="minorHAnsi" w:cstheme="minorBidi"/>
          <w:kern w:val="2"/>
          <w:sz w:val="22"/>
          <w:szCs w:val="22"/>
          <w14:ligatures w14:val="standardContextual"/>
        </w:rPr>
      </w:pPr>
      <w:r>
        <w:rPr>
          <w:lang w:eastAsia="sv-SE"/>
        </w:rPr>
        <w:t>8.5.5.2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_Toc145111636 \h </w:instrText>
      </w:r>
      <w:r>
        <w:fldChar w:fldCharType="separate"/>
      </w:r>
      <w:r>
        <w:t>355</w:t>
      </w:r>
      <w:r>
        <w:fldChar w:fldCharType="end"/>
      </w:r>
    </w:p>
    <w:p w14:paraId="7B5ED3ED" w14:textId="40A51154" w:rsidR="008F683E" w:rsidRDefault="008F683E">
      <w:pPr>
        <w:pStyle w:val="TOC3"/>
        <w:rPr>
          <w:rFonts w:asciiTheme="minorHAnsi" w:eastAsiaTheme="minorEastAsia" w:hAnsiTheme="minorHAnsi" w:cstheme="minorBidi"/>
          <w:kern w:val="2"/>
          <w:sz w:val="22"/>
          <w:szCs w:val="22"/>
          <w14:ligatures w14:val="standardContextual"/>
        </w:rPr>
      </w:pPr>
      <w:r>
        <w:t>8.5.6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_Toc145111637 \h </w:instrText>
      </w:r>
      <w:r>
        <w:fldChar w:fldCharType="separate"/>
      </w:r>
      <w:r>
        <w:t>356</w:t>
      </w:r>
      <w:r>
        <w:fldChar w:fldCharType="end"/>
      </w:r>
    </w:p>
    <w:p w14:paraId="7FF52F1E" w14:textId="4D3E35C1" w:rsidR="008F683E" w:rsidRDefault="008F683E">
      <w:pPr>
        <w:pStyle w:val="TOC8"/>
        <w:rPr>
          <w:rFonts w:asciiTheme="minorHAnsi" w:eastAsiaTheme="minorEastAsia" w:hAnsiTheme="minorHAnsi" w:cstheme="minorBidi"/>
          <w:b w:val="0"/>
          <w:kern w:val="2"/>
          <w:szCs w:val="22"/>
          <w14:ligatures w14:val="standardContextual"/>
        </w:rPr>
      </w:pPr>
      <w:r>
        <w:lastRenderedPageBreak/>
        <w:t>Annex A (normative): Test system characterization</w:t>
      </w:r>
      <w:r>
        <w:tab/>
      </w:r>
      <w:r>
        <w:fldChar w:fldCharType="begin"/>
      </w:r>
      <w:r>
        <w:instrText xml:space="preserve"> PAGEREF _Toc145111638 \h </w:instrText>
      </w:r>
      <w:r>
        <w:fldChar w:fldCharType="separate"/>
      </w:r>
      <w:r>
        <w:t>357</w:t>
      </w:r>
      <w:r>
        <w:fldChar w:fldCharType="end"/>
      </w:r>
    </w:p>
    <w:p w14:paraId="7C1D9432" w14:textId="6FE93C96" w:rsidR="008F683E" w:rsidRDefault="008F683E">
      <w:pPr>
        <w:pStyle w:val="TOC8"/>
        <w:rPr>
          <w:rFonts w:asciiTheme="minorHAnsi" w:eastAsiaTheme="minorEastAsia" w:hAnsiTheme="minorHAnsi" w:cstheme="minorBidi"/>
          <w:b w:val="0"/>
          <w:kern w:val="2"/>
          <w:szCs w:val="22"/>
          <w14:ligatures w14:val="standardContextual"/>
        </w:rPr>
      </w:pPr>
      <w:r>
        <w:t>Annex B (normative): Calibration</w:t>
      </w:r>
      <w:r>
        <w:tab/>
      </w:r>
      <w:r>
        <w:fldChar w:fldCharType="begin"/>
      </w:r>
      <w:r>
        <w:instrText xml:space="preserve"> PAGEREF _Toc145111639 \h </w:instrText>
      </w:r>
      <w:r>
        <w:fldChar w:fldCharType="separate"/>
      </w:r>
      <w:r>
        <w:t>358</w:t>
      </w:r>
      <w:r>
        <w:fldChar w:fldCharType="end"/>
      </w:r>
    </w:p>
    <w:p w14:paraId="15CB3D93" w14:textId="6B0E7226" w:rsidR="008F683E" w:rsidRDefault="008F683E">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_Toc145111640 \h </w:instrText>
      </w:r>
      <w:r>
        <w:fldChar w:fldCharType="separate"/>
      </w:r>
      <w:r>
        <w:t>359</w:t>
      </w:r>
      <w:r>
        <w:fldChar w:fldCharType="end"/>
      </w:r>
    </w:p>
    <w:p w14:paraId="3105EA2C" w14:textId="445E178F" w:rsidR="008F683E" w:rsidRDefault="008F683E">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rPr>
          <w:lang w:eastAsia="sv-SE"/>
        </w:rPr>
        <w:t>General</w:t>
      </w:r>
      <w:r>
        <w:tab/>
      </w:r>
      <w:r>
        <w:fldChar w:fldCharType="begin"/>
      </w:r>
      <w:r>
        <w:instrText xml:space="preserve"> PAGEREF _Toc145111641 \h </w:instrText>
      </w:r>
      <w:r>
        <w:fldChar w:fldCharType="separate"/>
      </w:r>
      <w:r>
        <w:t>359</w:t>
      </w:r>
      <w:r>
        <w:fldChar w:fldCharType="end"/>
      </w:r>
    </w:p>
    <w:p w14:paraId="4AF5758C" w14:textId="2FA90679" w:rsidR="008F683E" w:rsidRDefault="008F683E">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rPr>
          <w:lang w:eastAsia="sv-SE"/>
        </w:rPr>
        <w:t>Measurement of transmitter (OTA)</w:t>
      </w:r>
      <w:r>
        <w:tab/>
      </w:r>
      <w:r>
        <w:fldChar w:fldCharType="begin"/>
      </w:r>
      <w:r>
        <w:instrText xml:space="preserve"> PAGEREF _Toc145111642 \h </w:instrText>
      </w:r>
      <w:r>
        <w:fldChar w:fldCharType="separate"/>
      </w:r>
      <w:r>
        <w:t>360</w:t>
      </w:r>
      <w:r>
        <w:fldChar w:fldCharType="end"/>
      </w:r>
    </w:p>
    <w:p w14:paraId="45AB545A" w14:textId="376C4801" w:rsidR="008F683E" w:rsidRDefault="008F683E">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rPr>
          <w:lang w:eastAsia="sv-SE"/>
        </w:rPr>
        <w:t>Measurement of receiv</w:t>
      </w:r>
      <w:r>
        <w:t>er (OTA)</w:t>
      </w:r>
      <w:r>
        <w:tab/>
      </w:r>
      <w:r>
        <w:fldChar w:fldCharType="begin"/>
      </w:r>
      <w:r>
        <w:instrText xml:space="preserve"> PAGEREF _Toc145111643 \h </w:instrText>
      </w:r>
      <w:r>
        <w:fldChar w:fldCharType="separate"/>
      </w:r>
      <w:r>
        <w:t>362</w:t>
      </w:r>
      <w:r>
        <w:fldChar w:fldCharType="end"/>
      </w:r>
    </w:p>
    <w:p w14:paraId="58CFC807" w14:textId="7A371ED5" w:rsidR="008F683E" w:rsidRDefault="008F683E">
      <w:pPr>
        <w:pStyle w:val="TOC8"/>
        <w:rPr>
          <w:rFonts w:asciiTheme="minorHAnsi" w:eastAsiaTheme="minorEastAsia" w:hAnsiTheme="minorHAnsi" w:cstheme="minorBidi"/>
          <w:b w:val="0"/>
          <w:kern w:val="2"/>
          <w:szCs w:val="22"/>
          <w14:ligatures w14:val="standardContextual"/>
        </w:rPr>
      </w:pPr>
      <w:r>
        <w:t>Annex D (informative): Test system set-up</w:t>
      </w:r>
      <w:r>
        <w:tab/>
      </w:r>
      <w:r>
        <w:fldChar w:fldCharType="begin"/>
      </w:r>
      <w:r>
        <w:instrText xml:space="preserve"> PAGEREF _Toc145111644 \h </w:instrText>
      </w:r>
      <w:r>
        <w:fldChar w:fldCharType="separate"/>
      </w:r>
      <w:r>
        <w:t>363</w:t>
      </w:r>
      <w:r>
        <w:fldChar w:fldCharType="end"/>
      </w:r>
    </w:p>
    <w:p w14:paraId="36398B63" w14:textId="1A118064" w:rsidR="008F683E" w:rsidRDefault="008F683E">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Transmitter</w:t>
      </w:r>
      <w:r>
        <w:tab/>
      </w:r>
      <w:r>
        <w:fldChar w:fldCharType="begin"/>
      </w:r>
      <w:r>
        <w:instrText xml:space="preserve"> PAGEREF _Toc145111645 \h </w:instrText>
      </w:r>
      <w:r>
        <w:fldChar w:fldCharType="separate"/>
      </w:r>
      <w:r>
        <w:t>363</w:t>
      </w:r>
      <w:r>
        <w:fldChar w:fldCharType="end"/>
      </w:r>
    </w:p>
    <w:p w14:paraId="58A51C72" w14:textId="1936ADE1" w:rsidR="008F683E" w:rsidRDefault="008F683E">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Radiated Transmit Power, OTA E-UTRA DL RS power, output power dynamics and Transmitter signal quality</w:t>
      </w:r>
      <w:r>
        <w:tab/>
      </w:r>
      <w:r>
        <w:fldChar w:fldCharType="begin"/>
      </w:r>
      <w:r>
        <w:instrText xml:space="preserve"> PAGEREF _Toc145111646 \h </w:instrText>
      </w:r>
      <w:r>
        <w:fldChar w:fldCharType="separate"/>
      </w:r>
      <w:r>
        <w:t>363</w:t>
      </w:r>
      <w:r>
        <w:fldChar w:fldCharType="end"/>
      </w:r>
    </w:p>
    <w:p w14:paraId="51412631" w14:textId="35BFFF29" w:rsidR="008F683E" w:rsidRDefault="008F683E">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OTA Base Station output power, ACLR, OTA spectrum emissions mask, OTA operating band unwanted emissions</w:t>
      </w:r>
      <w:r>
        <w:tab/>
      </w:r>
      <w:r>
        <w:fldChar w:fldCharType="begin"/>
      </w:r>
      <w:r>
        <w:instrText xml:space="preserve"> PAGEREF _Toc145111647 \h </w:instrText>
      </w:r>
      <w:r>
        <w:fldChar w:fldCharType="separate"/>
      </w:r>
      <w:r>
        <w:t>364</w:t>
      </w:r>
      <w:r>
        <w:fldChar w:fldCharType="end"/>
      </w:r>
    </w:p>
    <w:p w14:paraId="4B630B67" w14:textId="310E10E5" w:rsidR="008F683E" w:rsidRDefault="008F683E">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OTA spurious emissions</w:t>
      </w:r>
      <w:r>
        <w:tab/>
      </w:r>
      <w:r>
        <w:fldChar w:fldCharType="begin"/>
      </w:r>
      <w:r>
        <w:instrText xml:space="preserve"> PAGEREF _Toc145111648 \h </w:instrText>
      </w:r>
      <w:r>
        <w:fldChar w:fldCharType="separate"/>
      </w:r>
      <w:r>
        <w:t>364</w:t>
      </w:r>
      <w:r>
        <w:fldChar w:fldCharType="end"/>
      </w:r>
    </w:p>
    <w:p w14:paraId="31B953F2" w14:textId="67477238" w:rsidR="008F683E" w:rsidRDefault="008F683E">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OTA Co-location emissions, TX OFF power</w:t>
      </w:r>
      <w:r>
        <w:tab/>
      </w:r>
      <w:r>
        <w:fldChar w:fldCharType="begin"/>
      </w:r>
      <w:r>
        <w:instrText xml:space="preserve"> PAGEREF _Toc145111649 \h </w:instrText>
      </w:r>
      <w:r>
        <w:fldChar w:fldCharType="separate"/>
      </w:r>
      <w:r>
        <w:t>365</w:t>
      </w:r>
      <w:r>
        <w:fldChar w:fldCharType="end"/>
      </w:r>
    </w:p>
    <w:p w14:paraId="2DD6497A" w14:textId="28D1A40B" w:rsidR="008F683E" w:rsidRDefault="008F683E">
      <w:pPr>
        <w:pStyle w:val="TOC2"/>
        <w:rPr>
          <w:rFonts w:asciiTheme="minorHAnsi" w:eastAsiaTheme="minorEastAsia" w:hAnsiTheme="minorHAnsi" w:cstheme="minorBidi"/>
          <w:kern w:val="2"/>
          <w:sz w:val="22"/>
          <w:szCs w:val="22"/>
          <w14:ligatures w14:val="standardContextual"/>
        </w:rPr>
      </w:pPr>
      <w:r>
        <w:t>D.1.5</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_Toc145111650 \h </w:instrText>
      </w:r>
      <w:r>
        <w:fldChar w:fldCharType="separate"/>
      </w:r>
      <w:r>
        <w:t>365</w:t>
      </w:r>
      <w:r>
        <w:fldChar w:fldCharType="end"/>
      </w:r>
    </w:p>
    <w:p w14:paraId="10CD89A4" w14:textId="07C688F6" w:rsidR="008F683E" w:rsidRDefault="008F683E">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Receiver</w:t>
      </w:r>
      <w:r>
        <w:tab/>
      </w:r>
      <w:r>
        <w:fldChar w:fldCharType="begin"/>
      </w:r>
      <w:r>
        <w:instrText xml:space="preserve"> PAGEREF _Toc145111651 \h </w:instrText>
      </w:r>
      <w:r>
        <w:fldChar w:fldCharType="separate"/>
      </w:r>
      <w:r>
        <w:t>366</w:t>
      </w:r>
      <w:r>
        <w:fldChar w:fldCharType="end"/>
      </w:r>
    </w:p>
    <w:p w14:paraId="38261486" w14:textId="63A728BD" w:rsidR="008F683E" w:rsidRDefault="008F683E">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OTA sensitivity and OTA Reference sensitivity</w:t>
      </w:r>
      <w:r>
        <w:tab/>
      </w:r>
      <w:r>
        <w:fldChar w:fldCharType="begin"/>
      </w:r>
      <w:r>
        <w:instrText xml:space="preserve"> PAGEREF _Toc145111652 \h </w:instrText>
      </w:r>
      <w:r>
        <w:fldChar w:fldCharType="separate"/>
      </w:r>
      <w:r>
        <w:t>366</w:t>
      </w:r>
      <w:r>
        <w:fldChar w:fldCharType="end"/>
      </w:r>
    </w:p>
    <w:p w14:paraId="27EE1825" w14:textId="2F8C7F74" w:rsidR="008F683E" w:rsidRDefault="008F683E">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_Toc145111653 \h </w:instrText>
      </w:r>
      <w:r>
        <w:fldChar w:fldCharType="separate"/>
      </w:r>
      <w:r>
        <w:t>366</w:t>
      </w:r>
      <w:r>
        <w:fldChar w:fldCharType="end"/>
      </w:r>
    </w:p>
    <w:p w14:paraId="74211782" w14:textId="19C0D436" w:rsidR="008F683E" w:rsidRDefault="008F683E">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_Toc145111654 \h </w:instrText>
      </w:r>
      <w:r>
        <w:fldChar w:fldCharType="separate"/>
      </w:r>
      <w:r>
        <w:t>367</w:t>
      </w:r>
      <w:r>
        <w:fldChar w:fldCharType="end"/>
      </w:r>
    </w:p>
    <w:p w14:paraId="348FCECA" w14:textId="51C34C03" w:rsidR="008F683E" w:rsidRDefault="008F683E">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_Toc145111655 \h </w:instrText>
      </w:r>
      <w:r>
        <w:fldChar w:fldCharType="separate"/>
      </w:r>
      <w:r>
        <w:t>368</w:t>
      </w:r>
      <w:r>
        <w:fldChar w:fldCharType="end"/>
      </w:r>
    </w:p>
    <w:p w14:paraId="0BFCD8E7" w14:textId="488ED31A" w:rsidR="008F683E" w:rsidRDefault="008F683E">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_Toc145111656 \h </w:instrText>
      </w:r>
      <w:r>
        <w:fldChar w:fldCharType="separate"/>
      </w:r>
      <w:r>
        <w:t>369</w:t>
      </w:r>
      <w:r>
        <w:fldChar w:fldCharType="end"/>
      </w:r>
    </w:p>
    <w:p w14:paraId="7E19CE43" w14:textId="625006F3" w:rsidR="008F683E" w:rsidRDefault="008F683E">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_Toc145111657 \h </w:instrText>
      </w:r>
      <w:r>
        <w:fldChar w:fldCharType="separate"/>
      </w:r>
      <w:r>
        <w:t>369</w:t>
      </w:r>
      <w:r>
        <w:fldChar w:fldCharType="end"/>
      </w:r>
    </w:p>
    <w:p w14:paraId="3F0AD0F5" w14:textId="6535FC21" w:rsidR="008F683E" w:rsidRDefault="008F683E">
      <w:pPr>
        <w:pStyle w:val="TOC2"/>
        <w:rPr>
          <w:rFonts w:asciiTheme="minorHAnsi" w:eastAsiaTheme="minorEastAsia" w:hAnsiTheme="minorHAnsi" w:cstheme="minorBidi"/>
          <w:kern w:val="2"/>
          <w:sz w:val="22"/>
          <w:szCs w:val="22"/>
          <w14:ligatures w14:val="standardContextual"/>
        </w:rPr>
      </w:pPr>
      <w:r>
        <w:t>D.2.7</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_Toc145111658 \h </w:instrText>
      </w:r>
      <w:r>
        <w:fldChar w:fldCharType="separate"/>
      </w:r>
      <w:r>
        <w:t>370</w:t>
      </w:r>
      <w:r>
        <w:fldChar w:fldCharType="end"/>
      </w:r>
    </w:p>
    <w:p w14:paraId="1CFF2125" w14:textId="4F761FD0" w:rsidR="008F683E" w:rsidRDefault="008F683E">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Performance requirements</w:t>
      </w:r>
      <w:r>
        <w:tab/>
      </w:r>
      <w:r>
        <w:fldChar w:fldCharType="begin"/>
      </w:r>
      <w:r>
        <w:instrText xml:space="preserve"> PAGEREF _Toc145111659 \h </w:instrText>
      </w:r>
      <w:r>
        <w:fldChar w:fldCharType="separate"/>
      </w:r>
      <w:r>
        <w:t>371</w:t>
      </w:r>
      <w:r>
        <w:fldChar w:fldCharType="end"/>
      </w:r>
    </w:p>
    <w:p w14:paraId="02A74FA1" w14:textId="1E761CF1" w:rsidR="008F683E" w:rsidRDefault="008F683E">
      <w:pPr>
        <w:pStyle w:val="TOC8"/>
        <w:rPr>
          <w:rFonts w:asciiTheme="minorHAnsi" w:eastAsiaTheme="minorEastAsia" w:hAnsiTheme="minorHAnsi" w:cstheme="minorBidi"/>
          <w:b w:val="0"/>
          <w:kern w:val="2"/>
          <w:szCs w:val="22"/>
          <w14:ligatures w14:val="standardContextual"/>
        </w:rPr>
      </w:pPr>
      <w:r>
        <w:t>Annex E (normative): Estimation of Measurement Uncertainty</w:t>
      </w:r>
      <w:r>
        <w:tab/>
      </w:r>
      <w:r>
        <w:fldChar w:fldCharType="begin"/>
      </w:r>
      <w:r>
        <w:instrText xml:space="preserve"> PAGEREF _Toc145111660 \h </w:instrText>
      </w:r>
      <w:r>
        <w:fldChar w:fldCharType="separate"/>
      </w:r>
      <w:r>
        <w:t>372</w:t>
      </w:r>
      <w:r>
        <w:fldChar w:fldCharType="end"/>
      </w:r>
    </w:p>
    <w:p w14:paraId="67A67607" w14:textId="4C64D6B0" w:rsidR="008F683E" w:rsidRDefault="008F683E">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_Toc145111661 \h </w:instrText>
      </w:r>
      <w:r>
        <w:fldChar w:fldCharType="separate"/>
      </w:r>
      <w:r>
        <w:t>372</w:t>
      </w:r>
      <w:r>
        <w:fldChar w:fldCharType="end"/>
      </w:r>
    </w:p>
    <w:p w14:paraId="780AE0A1" w14:textId="210063A6" w:rsidR="008F683E" w:rsidRDefault="008F683E">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Measurement methodology descriptions</w:t>
      </w:r>
      <w:r>
        <w:tab/>
      </w:r>
      <w:r>
        <w:fldChar w:fldCharType="begin"/>
      </w:r>
      <w:r>
        <w:instrText xml:space="preserve"> PAGEREF _Toc145111662 \h </w:instrText>
      </w:r>
      <w:r>
        <w:fldChar w:fldCharType="separate"/>
      </w:r>
      <w:r>
        <w:t>372</w:t>
      </w:r>
      <w:r>
        <w:fldChar w:fldCharType="end"/>
      </w:r>
    </w:p>
    <w:p w14:paraId="54587B85" w14:textId="12286170" w:rsidR="008F683E" w:rsidRDefault="008F683E">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Measurement uncertainty budget format</w:t>
      </w:r>
      <w:r>
        <w:tab/>
      </w:r>
      <w:r>
        <w:fldChar w:fldCharType="begin"/>
      </w:r>
      <w:r>
        <w:instrText xml:space="preserve"> PAGEREF _Toc145111663 \h </w:instrText>
      </w:r>
      <w:r>
        <w:fldChar w:fldCharType="separate"/>
      </w:r>
      <w:r>
        <w:t>372</w:t>
      </w:r>
      <w:r>
        <w:fldChar w:fldCharType="end"/>
      </w:r>
    </w:p>
    <w:p w14:paraId="6187810B" w14:textId="547EA778" w:rsidR="008F683E" w:rsidRDefault="008F683E">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Measurement uncertainty budgets</w:t>
      </w:r>
      <w:r>
        <w:tab/>
      </w:r>
      <w:r>
        <w:fldChar w:fldCharType="begin"/>
      </w:r>
      <w:r>
        <w:instrText xml:space="preserve"> PAGEREF _Toc145111664 \h </w:instrText>
      </w:r>
      <w:r>
        <w:fldChar w:fldCharType="separate"/>
      </w:r>
      <w:r>
        <w:t>372</w:t>
      </w:r>
      <w:r>
        <w:fldChar w:fldCharType="end"/>
      </w:r>
    </w:p>
    <w:p w14:paraId="266E7A22" w14:textId="51C93B09" w:rsidR="008F683E" w:rsidRDefault="008F683E">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Measurement error contribution descriptions</w:t>
      </w:r>
      <w:r>
        <w:tab/>
      </w:r>
      <w:r>
        <w:fldChar w:fldCharType="begin"/>
      </w:r>
      <w:r>
        <w:instrText xml:space="preserve"> PAGEREF _Toc145111665 \h </w:instrText>
      </w:r>
      <w:r>
        <w:fldChar w:fldCharType="separate"/>
      </w:r>
      <w:r>
        <w:t>372</w:t>
      </w:r>
      <w:r>
        <w:fldChar w:fldCharType="end"/>
      </w:r>
    </w:p>
    <w:p w14:paraId="77503CD8" w14:textId="1DAEB1B5" w:rsidR="008F683E" w:rsidRDefault="008F683E">
      <w:pPr>
        <w:pStyle w:val="TOC8"/>
        <w:rPr>
          <w:rFonts w:asciiTheme="minorHAnsi" w:eastAsiaTheme="minorEastAsia" w:hAnsiTheme="minorHAnsi" w:cstheme="minorBidi"/>
          <w:b w:val="0"/>
          <w:kern w:val="2"/>
          <w:szCs w:val="22"/>
          <w14:ligatures w14:val="standardContextual"/>
        </w:rPr>
      </w:pPr>
      <w:r>
        <w:t>Annex F (normative): TRP measurement grids</w:t>
      </w:r>
      <w:r>
        <w:tab/>
      </w:r>
      <w:r>
        <w:fldChar w:fldCharType="begin"/>
      </w:r>
      <w:r>
        <w:instrText xml:space="preserve"> PAGEREF _Toc145111666 \h </w:instrText>
      </w:r>
      <w:r>
        <w:fldChar w:fldCharType="separate"/>
      </w:r>
      <w:r>
        <w:t>373</w:t>
      </w:r>
      <w:r>
        <w:fldChar w:fldCharType="end"/>
      </w:r>
    </w:p>
    <w:p w14:paraId="5C3B2A25" w14:textId="2C674163" w:rsidR="008F683E" w:rsidRDefault="008F683E">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_Toc145111667 \h </w:instrText>
      </w:r>
      <w:r>
        <w:fldChar w:fldCharType="separate"/>
      </w:r>
      <w:r>
        <w:t>373</w:t>
      </w:r>
      <w:r>
        <w:fldChar w:fldCharType="end"/>
      </w:r>
    </w:p>
    <w:p w14:paraId="64CCBB0F" w14:textId="7E21E769" w:rsidR="008F683E" w:rsidRDefault="008F683E">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Spherical equal angle grid</w:t>
      </w:r>
      <w:r>
        <w:tab/>
      </w:r>
      <w:r>
        <w:fldChar w:fldCharType="begin"/>
      </w:r>
      <w:r>
        <w:instrText xml:space="preserve"> PAGEREF _Toc145111668 \h </w:instrText>
      </w:r>
      <w:r>
        <w:fldChar w:fldCharType="separate"/>
      </w:r>
      <w:r>
        <w:t>373</w:t>
      </w:r>
      <w:r>
        <w:fldChar w:fldCharType="end"/>
      </w:r>
    </w:p>
    <w:p w14:paraId="1D3124B0" w14:textId="0C0A7BD6" w:rsidR="008F683E" w:rsidRDefault="008F683E">
      <w:pPr>
        <w:pStyle w:val="TOC2"/>
        <w:rPr>
          <w:rFonts w:asciiTheme="minorHAnsi" w:eastAsiaTheme="minorEastAsia" w:hAnsiTheme="minorHAnsi" w:cstheme="minorBidi"/>
          <w:kern w:val="2"/>
          <w:sz w:val="22"/>
          <w:szCs w:val="22"/>
          <w14:ligatures w14:val="standardContextual"/>
        </w:rPr>
      </w:pPr>
      <w:r w:rsidRPr="00BF2523">
        <w:rPr>
          <w:rFonts w:eastAsia="SimSun"/>
          <w:lang w:eastAsia="zh-CN"/>
        </w:rPr>
        <w:t>F.2.1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_Toc145111669 \h </w:instrText>
      </w:r>
      <w:r>
        <w:fldChar w:fldCharType="separate"/>
      </w:r>
      <w:r>
        <w:t>373</w:t>
      </w:r>
      <w:r>
        <w:fldChar w:fldCharType="end"/>
      </w:r>
    </w:p>
    <w:p w14:paraId="01593F8B" w14:textId="376700B6" w:rsidR="008F683E" w:rsidRDefault="008F683E">
      <w:pPr>
        <w:pStyle w:val="TOC2"/>
        <w:rPr>
          <w:rFonts w:asciiTheme="minorHAnsi" w:eastAsiaTheme="minorEastAsia" w:hAnsiTheme="minorHAnsi" w:cstheme="minorBidi"/>
          <w:kern w:val="2"/>
          <w:sz w:val="22"/>
          <w:szCs w:val="22"/>
          <w14:ligatures w14:val="standardContextual"/>
        </w:rPr>
      </w:pPr>
      <w:r w:rsidRPr="00BF2523">
        <w:rPr>
          <w:rFonts w:eastAsia="SimSun"/>
          <w:lang w:eastAsia="zh-CN"/>
        </w:rPr>
        <w:t>F.2.2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_Toc145111670 \h </w:instrText>
      </w:r>
      <w:r>
        <w:fldChar w:fldCharType="separate"/>
      </w:r>
      <w:r>
        <w:t>373</w:t>
      </w:r>
      <w:r>
        <w:fldChar w:fldCharType="end"/>
      </w:r>
    </w:p>
    <w:p w14:paraId="57E77589" w14:textId="5A22237D" w:rsidR="008F683E" w:rsidRDefault="008F683E">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Spherical equal area grid</w:t>
      </w:r>
      <w:r>
        <w:tab/>
      </w:r>
      <w:r>
        <w:fldChar w:fldCharType="begin"/>
      </w:r>
      <w:r>
        <w:instrText xml:space="preserve"> PAGEREF _Toc145111671 \h </w:instrText>
      </w:r>
      <w:r>
        <w:fldChar w:fldCharType="separate"/>
      </w:r>
      <w:r>
        <w:t>375</w:t>
      </w:r>
      <w:r>
        <w:fldChar w:fldCharType="end"/>
      </w:r>
    </w:p>
    <w:p w14:paraId="6594F1E5" w14:textId="74390F36" w:rsidR="008F683E" w:rsidRDefault="008F683E">
      <w:pPr>
        <w:pStyle w:val="TOC1"/>
        <w:rPr>
          <w:rFonts w:asciiTheme="minorHAnsi" w:eastAsiaTheme="minorEastAsia" w:hAnsiTheme="minorHAnsi" w:cstheme="minorBidi"/>
          <w:kern w:val="2"/>
          <w:szCs w:val="22"/>
          <w14:ligatures w14:val="standardContextual"/>
        </w:rPr>
      </w:pPr>
      <w:r>
        <w:t>F.4</w:t>
      </w:r>
      <w:r>
        <w:rPr>
          <w:rFonts w:asciiTheme="minorHAnsi" w:eastAsiaTheme="minorEastAsia" w:hAnsiTheme="minorHAnsi" w:cstheme="minorBidi"/>
          <w:kern w:val="2"/>
          <w:szCs w:val="22"/>
          <w14:ligatures w14:val="standardContextual"/>
        </w:rPr>
        <w:tab/>
      </w:r>
      <w:r>
        <w:t>Spherical Fibonacci grid</w:t>
      </w:r>
      <w:r>
        <w:tab/>
      </w:r>
      <w:r>
        <w:fldChar w:fldCharType="begin"/>
      </w:r>
      <w:r>
        <w:instrText xml:space="preserve"> PAGEREF _Toc145111672 \h </w:instrText>
      </w:r>
      <w:r>
        <w:fldChar w:fldCharType="separate"/>
      </w:r>
      <w:r>
        <w:t>376</w:t>
      </w:r>
      <w:r>
        <w:fldChar w:fldCharType="end"/>
      </w:r>
    </w:p>
    <w:p w14:paraId="1E10BD6D" w14:textId="27EFF4EC" w:rsidR="008F683E" w:rsidRDefault="008F683E">
      <w:pPr>
        <w:pStyle w:val="TOC1"/>
        <w:rPr>
          <w:rFonts w:asciiTheme="minorHAnsi" w:eastAsiaTheme="minorEastAsia" w:hAnsiTheme="minorHAnsi" w:cstheme="minorBidi"/>
          <w:kern w:val="2"/>
          <w:szCs w:val="22"/>
          <w14:ligatures w14:val="standardContextual"/>
        </w:rPr>
      </w:pPr>
      <w:r>
        <w:t>F.5</w:t>
      </w:r>
      <w:r>
        <w:rPr>
          <w:rFonts w:asciiTheme="minorHAnsi" w:eastAsiaTheme="minorEastAsia" w:hAnsiTheme="minorHAnsi" w:cstheme="minorBidi"/>
          <w:kern w:val="2"/>
          <w:szCs w:val="22"/>
          <w14:ligatures w14:val="standardContextual"/>
        </w:rPr>
        <w:tab/>
      </w:r>
      <w:r>
        <w:t>Orthogonal cut grid</w:t>
      </w:r>
      <w:r>
        <w:tab/>
      </w:r>
      <w:r>
        <w:fldChar w:fldCharType="begin"/>
      </w:r>
      <w:r>
        <w:instrText xml:space="preserve"> PAGEREF _Toc145111673 \h </w:instrText>
      </w:r>
      <w:r>
        <w:fldChar w:fldCharType="separate"/>
      </w:r>
      <w:r>
        <w:t>376</w:t>
      </w:r>
      <w:r>
        <w:fldChar w:fldCharType="end"/>
      </w:r>
    </w:p>
    <w:p w14:paraId="033FD345" w14:textId="50EFFA5F" w:rsidR="008F683E" w:rsidRDefault="008F683E">
      <w:pPr>
        <w:pStyle w:val="TOC2"/>
        <w:rPr>
          <w:rFonts w:asciiTheme="minorHAnsi" w:eastAsiaTheme="minorEastAsia" w:hAnsiTheme="minorHAnsi" w:cstheme="minorBidi"/>
          <w:kern w:val="2"/>
          <w:sz w:val="22"/>
          <w:szCs w:val="22"/>
          <w14:ligatures w14:val="standardContextual"/>
        </w:rPr>
      </w:pPr>
      <w:r>
        <w:t>F.5.1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_Toc145111674 \h </w:instrText>
      </w:r>
      <w:r>
        <w:fldChar w:fldCharType="separate"/>
      </w:r>
      <w:r>
        <w:t>376</w:t>
      </w:r>
      <w:r>
        <w:fldChar w:fldCharType="end"/>
      </w:r>
    </w:p>
    <w:p w14:paraId="4298BB48" w14:textId="5795F0F8" w:rsidR="008F683E" w:rsidRDefault="008F683E">
      <w:pPr>
        <w:pStyle w:val="TOC2"/>
        <w:rPr>
          <w:rFonts w:asciiTheme="minorHAnsi" w:eastAsiaTheme="minorEastAsia" w:hAnsiTheme="minorHAnsi" w:cstheme="minorBidi"/>
          <w:kern w:val="2"/>
          <w:sz w:val="22"/>
          <w:szCs w:val="22"/>
          <w14:ligatures w14:val="standardContextual"/>
        </w:rPr>
      </w:pPr>
      <w:r>
        <w:t>F.5.2</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_Toc145111675 \h </w:instrText>
      </w:r>
      <w:r>
        <w:fldChar w:fldCharType="separate"/>
      </w:r>
      <w:r>
        <w:t>377</w:t>
      </w:r>
      <w:r>
        <w:fldChar w:fldCharType="end"/>
      </w:r>
    </w:p>
    <w:p w14:paraId="7855A25B" w14:textId="62A6AA97" w:rsidR="008F683E" w:rsidRDefault="008F683E">
      <w:pPr>
        <w:pStyle w:val="TOC2"/>
        <w:rPr>
          <w:rFonts w:asciiTheme="minorHAnsi" w:eastAsiaTheme="minorEastAsia" w:hAnsiTheme="minorHAnsi" w:cstheme="minorBidi"/>
          <w:kern w:val="2"/>
          <w:sz w:val="22"/>
          <w:szCs w:val="22"/>
          <w14:ligatures w14:val="standardContextual"/>
        </w:rPr>
      </w:pPr>
      <w:r>
        <w:t>F.5.3</w:t>
      </w:r>
      <w:r>
        <w:rPr>
          <w:rFonts w:asciiTheme="minorHAnsi" w:eastAsiaTheme="minorEastAsia" w:hAnsiTheme="minorHAnsi" w:cstheme="minorBidi"/>
          <w:kern w:val="2"/>
          <w:sz w:val="22"/>
          <w:szCs w:val="22"/>
          <w14:ligatures w14:val="standardContextual"/>
        </w:rPr>
        <w:tab/>
      </w:r>
      <w:r>
        <w:t>Spurious unwanted emissions</w:t>
      </w:r>
      <w:r>
        <w:tab/>
      </w:r>
      <w:r>
        <w:fldChar w:fldCharType="begin"/>
      </w:r>
      <w:r>
        <w:instrText xml:space="preserve"> PAGEREF _Toc145111676 \h </w:instrText>
      </w:r>
      <w:r>
        <w:fldChar w:fldCharType="separate"/>
      </w:r>
      <w:r>
        <w:t>377</w:t>
      </w:r>
      <w:r>
        <w:fldChar w:fldCharType="end"/>
      </w:r>
    </w:p>
    <w:p w14:paraId="08426ECE" w14:textId="4E4B5FCA" w:rsidR="008F683E" w:rsidRDefault="008F683E">
      <w:pPr>
        <w:pStyle w:val="TOC1"/>
        <w:rPr>
          <w:rFonts w:asciiTheme="minorHAnsi" w:eastAsiaTheme="minorEastAsia" w:hAnsiTheme="minorHAnsi" w:cstheme="minorBidi"/>
          <w:kern w:val="2"/>
          <w:szCs w:val="22"/>
          <w14:ligatures w14:val="standardContextual"/>
        </w:rPr>
      </w:pPr>
      <w:r>
        <w:lastRenderedPageBreak/>
        <w:t>F.6</w:t>
      </w:r>
      <w:r>
        <w:rPr>
          <w:rFonts w:asciiTheme="minorHAnsi" w:eastAsiaTheme="minorEastAsia" w:hAnsiTheme="minorHAnsi" w:cstheme="minorBidi"/>
          <w:kern w:val="2"/>
          <w:szCs w:val="22"/>
          <w14:ligatures w14:val="standardContextual"/>
        </w:rPr>
        <w:tab/>
      </w:r>
      <w:r>
        <w:t>Wave vector space grid</w:t>
      </w:r>
      <w:r>
        <w:tab/>
      </w:r>
      <w:r>
        <w:fldChar w:fldCharType="begin"/>
      </w:r>
      <w:r>
        <w:instrText xml:space="preserve"> PAGEREF _Toc145111677 \h </w:instrText>
      </w:r>
      <w:r>
        <w:fldChar w:fldCharType="separate"/>
      </w:r>
      <w:r>
        <w:t>378</w:t>
      </w:r>
      <w:r>
        <w:fldChar w:fldCharType="end"/>
      </w:r>
    </w:p>
    <w:p w14:paraId="77A17E1E" w14:textId="5B14A95C" w:rsidR="008F683E" w:rsidRDefault="008F683E">
      <w:pPr>
        <w:pStyle w:val="TOC1"/>
        <w:rPr>
          <w:rFonts w:asciiTheme="minorHAnsi" w:eastAsiaTheme="minorEastAsia" w:hAnsiTheme="minorHAnsi" w:cstheme="minorBidi"/>
          <w:kern w:val="2"/>
          <w:szCs w:val="22"/>
          <w14:ligatures w14:val="standardContextual"/>
        </w:rPr>
      </w:pPr>
      <w:r>
        <w:t>F.7</w:t>
      </w:r>
      <w:r>
        <w:rPr>
          <w:rFonts w:asciiTheme="minorHAnsi" w:eastAsiaTheme="minorEastAsia" w:hAnsiTheme="minorHAnsi" w:cstheme="minorBidi"/>
          <w:kern w:val="2"/>
          <w:szCs w:val="22"/>
          <w14:ligatures w14:val="standardContextual"/>
        </w:rPr>
        <w:tab/>
      </w:r>
      <w:r>
        <w:t>Orthogonal 2 cuts with pattern multiplication</w:t>
      </w:r>
      <w:r>
        <w:tab/>
      </w:r>
      <w:r>
        <w:fldChar w:fldCharType="begin"/>
      </w:r>
      <w:r>
        <w:instrText xml:space="preserve"> PAGEREF _Toc145111678 \h </w:instrText>
      </w:r>
      <w:r>
        <w:fldChar w:fldCharType="separate"/>
      </w:r>
      <w:r>
        <w:t>378</w:t>
      </w:r>
      <w:r>
        <w:fldChar w:fldCharType="end"/>
      </w:r>
    </w:p>
    <w:p w14:paraId="09704854" w14:textId="0C83771E" w:rsidR="008F683E" w:rsidRDefault="008F683E">
      <w:pPr>
        <w:pStyle w:val="TOC1"/>
        <w:rPr>
          <w:rFonts w:asciiTheme="minorHAnsi" w:eastAsiaTheme="minorEastAsia" w:hAnsiTheme="minorHAnsi" w:cstheme="minorBidi"/>
          <w:kern w:val="2"/>
          <w:szCs w:val="22"/>
          <w14:ligatures w14:val="standardContextual"/>
        </w:rPr>
      </w:pPr>
      <w:r>
        <w:t>F.8</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_Toc145111679 \h </w:instrText>
      </w:r>
      <w:r>
        <w:fldChar w:fldCharType="separate"/>
      </w:r>
      <w:r>
        <w:t>378</w:t>
      </w:r>
      <w:r>
        <w:fldChar w:fldCharType="end"/>
      </w:r>
    </w:p>
    <w:p w14:paraId="339362B5" w14:textId="17757154" w:rsidR="008F683E" w:rsidRDefault="008F683E">
      <w:pPr>
        <w:pStyle w:val="TOC1"/>
        <w:rPr>
          <w:rFonts w:asciiTheme="minorHAnsi" w:eastAsiaTheme="minorEastAsia" w:hAnsiTheme="minorHAnsi" w:cstheme="minorBidi"/>
          <w:kern w:val="2"/>
          <w:szCs w:val="22"/>
          <w14:ligatures w14:val="standardContextual"/>
        </w:rPr>
      </w:pPr>
      <w:r>
        <w:t>F.9</w:t>
      </w:r>
      <w:r>
        <w:rPr>
          <w:rFonts w:asciiTheme="minorHAnsi" w:eastAsiaTheme="minorEastAsia" w:hAnsiTheme="minorHAnsi" w:cstheme="minorBidi"/>
          <w:kern w:val="2"/>
          <w:szCs w:val="22"/>
          <w14:ligatures w14:val="standardContextual"/>
        </w:rPr>
        <w:tab/>
      </w:r>
      <w:r>
        <w:t>Full sphere with sparse sampling</w:t>
      </w:r>
      <w:r>
        <w:tab/>
      </w:r>
      <w:r>
        <w:fldChar w:fldCharType="begin"/>
      </w:r>
      <w:r>
        <w:instrText xml:space="preserve"> PAGEREF _Toc145111680 \h </w:instrText>
      </w:r>
      <w:r>
        <w:fldChar w:fldCharType="separate"/>
      </w:r>
      <w:r>
        <w:t>378</w:t>
      </w:r>
      <w:r>
        <w:fldChar w:fldCharType="end"/>
      </w:r>
    </w:p>
    <w:p w14:paraId="383E8954" w14:textId="2775BFA9" w:rsidR="008F683E" w:rsidRDefault="008F683E">
      <w:pPr>
        <w:pStyle w:val="TOC1"/>
        <w:rPr>
          <w:rFonts w:asciiTheme="minorHAnsi" w:eastAsiaTheme="minorEastAsia" w:hAnsiTheme="minorHAnsi" w:cstheme="minorBidi"/>
          <w:kern w:val="2"/>
          <w:szCs w:val="22"/>
          <w14:ligatures w14:val="standardContextual"/>
        </w:rPr>
      </w:pPr>
      <w:r>
        <w:t>F.10</w:t>
      </w:r>
      <w:r>
        <w:rPr>
          <w:rFonts w:asciiTheme="minorHAnsi" w:eastAsiaTheme="minorEastAsia" w:hAnsiTheme="minorHAnsi" w:cstheme="minorBidi"/>
          <w:kern w:val="2"/>
          <w:szCs w:val="22"/>
          <w14:ligatures w14:val="standardContextual"/>
        </w:rPr>
        <w:tab/>
      </w:r>
      <w:r>
        <w:t>Beam-based directions</w:t>
      </w:r>
      <w:r>
        <w:tab/>
      </w:r>
      <w:r>
        <w:fldChar w:fldCharType="begin"/>
      </w:r>
      <w:r>
        <w:instrText xml:space="preserve"> PAGEREF _Toc145111681 \h </w:instrText>
      </w:r>
      <w:r>
        <w:fldChar w:fldCharType="separate"/>
      </w:r>
      <w:r>
        <w:t>379</w:t>
      </w:r>
      <w:r>
        <w:fldChar w:fldCharType="end"/>
      </w:r>
    </w:p>
    <w:p w14:paraId="5227319C" w14:textId="52B07FB7" w:rsidR="008F683E" w:rsidRDefault="008F683E">
      <w:pPr>
        <w:pStyle w:val="TOC1"/>
        <w:rPr>
          <w:rFonts w:asciiTheme="minorHAnsi" w:eastAsiaTheme="minorEastAsia" w:hAnsiTheme="minorHAnsi" w:cstheme="minorBidi"/>
          <w:kern w:val="2"/>
          <w:szCs w:val="22"/>
          <w14:ligatures w14:val="standardContextual"/>
        </w:rPr>
      </w:pPr>
      <w:r>
        <w:t>F.11</w:t>
      </w:r>
      <w:r>
        <w:rPr>
          <w:rFonts w:asciiTheme="minorHAnsi" w:eastAsiaTheme="minorEastAsia" w:hAnsiTheme="minorHAnsi" w:cstheme="minorBidi"/>
          <w:kern w:val="2"/>
          <w:szCs w:val="22"/>
          <w14:ligatures w14:val="standardContextual"/>
        </w:rPr>
        <w:tab/>
      </w:r>
      <w:r>
        <w:t>Peak method</w:t>
      </w:r>
      <w:r>
        <w:tab/>
      </w:r>
      <w:r>
        <w:fldChar w:fldCharType="begin"/>
      </w:r>
      <w:r>
        <w:instrText xml:space="preserve"> PAGEREF _Toc145111682 \h </w:instrText>
      </w:r>
      <w:r>
        <w:fldChar w:fldCharType="separate"/>
      </w:r>
      <w:r>
        <w:t>379</w:t>
      </w:r>
      <w:r>
        <w:fldChar w:fldCharType="end"/>
      </w:r>
    </w:p>
    <w:p w14:paraId="44A6FC32" w14:textId="077E4967" w:rsidR="008F683E" w:rsidRDefault="008F683E">
      <w:pPr>
        <w:pStyle w:val="TOC1"/>
        <w:rPr>
          <w:rFonts w:asciiTheme="minorHAnsi" w:eastAsiaTheme="minorEastAsia" w:hAnsiTheme="minorHAnsi" w:cstheme="minorBidi"/>
          <w:kern w:val="2"/>
          <w:szCs w:val="22"/>
          <w14:ligatures w14:val="standardContextual"/>
        </w:rPr>
      </w:pPr>
      <w:r>
        <w:t>F.12</w:t>
      </w:r>
      <w:r>
        <w:rPr>
          <w:rFonts w:asciiTheme="minorHAnsi" w:eastAsiaTheme="minorEastAsia" w:hAnsiTheme="minorHAnsi" w:cstheme="minorBidi"/>
          <w:kern w:val="2"/>
          <w:szCs w:val="22"/>
          <w14:ligatures w14:val="standardContextual"/>
        </w:rPr>
        <w:tab/>
      </w:r>
      <w:r>
        <w:t>Equal sector with peak average</w:t>
      </w:r>
      <w:r>
        <w:tab/>
      </w:r>
      <w:r>
        <w:fldChar w:fldCharType="begin"/>
      </w:r>
      <w:r>
        <w:instrText xml:space="preserve"> PAGEREF _Toc145111683 \h </w:instrText>
      </w:r>
      <w:r>
        <w:fldChar w:fldCharType="separate"/>
      </w:r>
      <w:r>
        <w:t>379</w:t>
      </w:r>
      <w:r>
        <w:fldChar w:fldCharType="end"/>
      </w:r>
    </w:p>
    <w:p w14:paraId="5525F1CA" w14:textId="6D59AD1F" w:rsidR="008F683E" w:rsidRDefault="008F683E">
      <w:pPr>
        <w:pStyle w:val="TOC1"/>
        <w:rPr>
          <w:rFonts w:asciiTheme="minorHAnsi" w:eastAsiaTheme="minorEastAsia" w:hAnsiTheme="minorHAnsi" w:cstheme="minorBidi"/>
          <w:kern w:val="2"/>
          <w:szCs w:val="22"/>
          <w14:ligatures w14:val="standardContextual"/>
        </w:rPr>
      </w:pPr>
      <w:r>
        <w:t>F.13</w:t>
      </w:r>
      <w:r>
        <w:rPr>
          <w:rFonts w:asciiTheme="minorHAnsi" w:eastAsiaTheme="minorEastAsia" w:hAnsiTheme="minorHAnsi" w:cstheme="minorBidi"/>
          <w:kern w:val="2"/>
          <w:szCs w:val="22"/>
          <w14:ligatures w14:val="standardContextual"/>
        </w:rPr>
        <w:tab/>
      </w:r>
      <w:r>
        <w:t>Pre-scan</w:t>
      </w:r>
      <w:r>
        <w:tab/>
      </w:r>
      <w:r>
        <w:fldChar w:fldCharType="begin"/>
      </w:r>
      <w:r>
        <w:instrText xml:space="preserve"> PAGEREF _Toc145111684 \h </w:instrText>
      </w:r>
      <w:r>
        <w:fldChar w:fldCharType="separate"/>
      </w:r>
      <w:r>
        <w:t>380</w:t>
      </w:r>
      <w:r>
        <w:fldChar w:fldCharType="end"/>
      </w:r>
    </w:p>
    <w:p w14:paraId="2BB9B43E" w14:textId="04FD6C6F" w:rsidR="008F683E" w:rsidRDefault="008F683E">
      <w:pPr>
        <w:pStyle w:val="TOC8"/>
        <w:rPr>
          <w:rFonts w:asciiTheme="minorHAnsi" w:eastAsiaTheme="minorEastAsia" w:hAnsiTheme="minorHAnsi" w:cstheme="minorBidi"/>
          <w:b w:val="0"/>
          <w:kern w:val="2"/>
          <w:szCs w:val="22"/>
          <w14:ligatures w14:val="standardContextual"/>
        </w:rPr>
      </w:pPr>
      <w:r>
        <w:t>Annex G (normative): Environmental requirements for the BS equipment</w:t>
      </w:r>
      <w:r>
        <w:tab/>
      </w:r>
      <w:r>
        <w:fldChar w:fldCharType="begin"/>
      </w:r>
      <w:r>
        <w:instrText xml:space="preserve"> PAGEREF _Toc145111685 \h </w:instrText>
      </w:r>
      <w:r>
        <w:fldChar w:fldCharType="separate"/>
      </w:r>
      <w:r>
        <w:t>381</w:t>
      </w:r>
      <w:r>
        <w:fldChar w:fldCharType="end"/>
      </w:r>
    </w:p>
    <w:p w14:paraId="0E446A8B" w14:textId="173EC880" w:rsidR="008F683E" w:rsidRDefault="008F683E">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_Toc145111686 \h </w:instrText>
      </w:r>
      <w:r>
        <w:fldChar w:fldCharType="separate"/>
      </w:r>
      <w:r>
        <w:t>381</w:t>
      </w:r>
      <w:r>
        <w:fldChar w:fldCharType="end"/>
      </w:r>
    </w:p>
    <w:p w14:paraId="71B81CED" w14:textId="1539D267" w:rsidR="008F683E" w:rsidRDefault="008F683E">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rsidRPr="00BF2523">
        <w:rPr>
          <w:rFonts w:cs="v4.2.0"/>
        </w:rPr>
        <w:t>Normal test environment</w:t>
      </w:r>
      <w:r>
        <w:tab/>
      </w:r>
      <w:r>
        <w:fldChar w:fldCharType="begin"/>
      </w:r>
      <w:r>
        <w:instrText xml:space="preserve"> PAGEREF _Toc145111687 \h </w:instrText>
      </w:r>
      <w:r>
        <w:fldChar w:fldCharType="separate"/>
      </w:r>
      <w:r>
        <w:t>381</w:t>
      </w:r>
      <w:r>
        <w:fldChar w:fldCharType="end"/>
      </w:r>
    </w:p>
    <w:p w14:paraId="3F3AA669" w14:textId="39BDD7CF" w:rsidR="008F683E" w:rsidRDefault="008F683E">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rsidRPr="00BF2523">
        <w:rPr>
          <w:rFonts w:cs="v4.2.0"/>
        </w:rPr>
        <w:t>Extreme test environment</w:t>
      </w:r>
      <w:r>
        <w:tab/>
      </w:r>
      <w:r>
        <w:fldChar w:fldCharType="begin"/>
      </w:r>
      <w:r>
        <w:instrText xml:space="preserve"> PAGEREF _Toc145111688 \h </w:instrText>
      </w:r>
      <w:r>
        <w:fldChar w:fldCharType="separate"/>
      </w:r>
      <w:r>
        <w:t>381</w:t>
      </w:r>
      <w:r>
        <w:fldChar w:fldCharType="end"/>
      </w:r>
    </w:p>
    <w:p w14:paraId="480EDCCA" w14:textId="33D8364C" w:rsidR="008F683E" w:rsidRDefault="008F683E">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_Toc145111689 \h </w:instrText>
      </w:r>
      <w:r>
        <w:fldChar w:fldCharType="separate"/>
      </w:r>
      <w:r>
        <w:t>381</w:t>
      </w:r>
      <w:r>
        <w:fldChar w:fldCharType="end"/>
      </w:r>
    </w:p>
    <w:p w14:paraId="7D3918A1" w14:textId="554A0002" w:rsidR="008F683E" w:rsidRDefault="008F683E">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_Toc145111690 \h </w:instrText>
      </w:r>
      <w:r>
        <w:fldChar w:fldCharType="separate"/>
      </w:r>
      <w:r>
        <w:t>382</w:t>
      </w:r>
      <w:r>
        <w:fldChar w:fldCharType="end"/>
      </w:r>
    </w:p>
    <w:p w14:paraId="1272E43C" w14:textId="26B1C6E7" w:rsidR="008F683E" w:rsidRDefault="008F683E">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rsidRPr="00BF2523">
        <w:rPr>
          <w:rFonts w:cs="v4.2.0"/>
        </w:rPr>
        <w:t>Vibration</w:t>
      </w:r>
      <w:r>
        <w:tab/>
      </w:r>
      <w:r>
        <w:fldChar w:fldCharType="begin"/>
      </w:r>
      <w:r>
        <w:instrText xml:space="preserve"> PAGEREF _Toc145111691 \h </w:instrText>
      </w:r>
      <w:r>
        <w:fldChar w:fldCharType="separate"/>
      </w:r>
      <w:r>
        <w:t>382</w:t>
      </w:r>
      <w:r>
        <w:fldChar w:fldCharType="end"/>
      </w:r>
    </w:p>
    <w:p w14:paraId="5CAA7C21" w14:textId="3F507901" w:rsidR="008F683E" w:rsidRDefault="008F683E">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rsidRPr="00BF2523">
        <w:rPr>
          <w:rFonts w:cs="v4.2.0"/>
        </w:rPr>
        <w:t>Power supply</w:t>
      </w:r>
      <w:r>
        <w:tab/>
      </w:r>
      <w:r>
        <w:fldChar w:fldCharType="begin"/>
      </w:r>
      <w:r>
        <w:instrText xml:space="preserve"> PAGEREF _Toc145111692 \h </w:instrText>
      </w:r>
      <w:r>
        <w:fldChar w:fldCharType="separate"/>
      </w:r>
      <w:r>
        <w:t>382</w:t>
      </w:r>
      <w:r>
        <w:fldChar w:fldCharType="end"/>
      </w:r>
    </w:p>
    <w:p w14:paraId="1368EFE2" w14:textId="30C521B9" w:rsidR="008F683E" w:rsidRDefault="008F683E">
      <w:pPr>
        <w:pStyle w:val="TOC1"/>
        <w:rPr>
          <w:rFonts w:asciiTheme="minorHAnsi" w:eastAsiaTheme="minorEastAsia" w:hAnsiTheme="minorHAnsi" w:cstheme="minorBidi"/>
          <w:kern w:val="2"/>
          <w:szCs w:val="22"/>
          <w14:ligatures w14:val="standardContextual"/>
        </w:rPr>
      </w:pPr>
      <w:r>
        <w:rPr>
          <w:lang w:eastAsia="sv-SE"/>
        </w:rPr>
        <w:t>G.6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_Toc145111693 \h </w:instrText>
      </w:r>
      <w:r>
        <w:fldChar w:fldCharType="separate"/>
      </w:r>
      <w:r>
        <w:t>382</w:t>
      </w:r>
      <w:r>
        <w:fldChar w:fldCharType="end"/>
      </w:r>
    </w:p>
    <w:p w14:paraId="3BC7682D" w14:textId="78C8F453" w:rsidR="008F683E" w:rsidRDefault="008F683E">
      <w:pPr>
        <w:pStyle w:val="TOC1"/>
        <w:rPr>
          <w:rFonts w:asciiTheme="minorHAnsi" w:eastAsiaTheme="minorEastAsia" w:hAnsiTheme="minorHAnsi" w:cstheme="minorBidi"/>
          <w:kern w:val="2"/>
          <w:szCs w:val="22"/>
          <w14:ligatures w14:val="standardContextual"/>
        </w:rPr>
      </w:pPr>
      <w:r>
        <w:rPr>
          <w:lang w:eastAsia="sv-SE"/>
        </w:rPr>
        <w:t>G.7</w:t>
      </w:r>
      <w:r>
        <w:rPr>
          <w:rFonts w:asciiTheme="minorHAnsi" w:eastAsiaTheme="minorEastAsia" w:hAnsiTheme="minorHAnsi" w:cstheme="minorBidi"/>
          <w:kern w:val="2"/>
          <w:szCs w:val="22"/>
          <w14:ligatures w14:val="standardContextual"/>
        </w:rPr>
        <w:tab/>
      </w:r>
      <w:r>
        <w:rPr>
          <w:lang w:eastAsia="sv-SE"/>
        </w:rPr>
        <w:t>OTA extreme test methods</w:t>
      </w:r>
      <w:r>
        <w:tab/>
      </w:r>
      <w:r>
        <w:fldChar w:fldCharType="begin"/>
      </w:r>
      <w:r>
        <w:instrText xml:space="preserve"> PAGEREF _Toc145111694 \h </w:instrText>
      </w:r>
      <w:r>
        <w:fldChar w:fldCharType="separate"/>
      </w:r>
      <w:r>
        <w:t>383</w:t>
      </w:r>
      <w:r>
        <w:fldChar w:fldCharType="end"/>
      </w:r>
    </w:p>
    <w:p w14:paraId="6BF44D3A" w14:textId="649B1E30" w:rsidR="008F683E" w:rsidRDefault="008F683E">
      <w:pPr>
        <w:pStyle w:val="TOC2"/>
        <w:rPr>
          <w:rFonts w:asciiTheme="minorHAnsi" w:eastAsiaTheme="minorEastAsia" w:hAnsiTheme="minorHAnsi" w:cstheme="minorBidi"/>
          <w:kern w:val="2"/>
          <w:sz w:val="22"/>
          <w:szCs w:val="22"/>
          <w14:ligatures w14:val="standardContextual"/>
        </w:rPr>
      </w:pPr>
      <w:r>
        <w:rPr>
          <w:lang w:eastAsia="sv-SE"/>
        </w:rPr>
        <w:t>G.7.1</w:t>
      </w:r>
      <w:r>
        <w:rPr>
          <w:rFonts w:asciiTheme="minorHAnsi" w:eastAsiaTheme="minorEastAsia" w:hAnsiTheme="minorHAnsi" w:cstheme="minorBidi"/>
          <w:kern w:val="2"/>
          <w:sz w:val="22"/>
          <w:szCs w:val="22"/>
          <w14:ligatures w14:val="standardContextual"/>
        </w:rPr>
        <w:tab/>
      </w:r>
      <w:r>
        <w:rPr>
          <w:lang w:eastAsia="sv-SE"/>
        </w:rPr>
        <w:t>Direct far field method</w:t>
      </w:r>
      <w:r>
        <w:tab/>
      </w:r>
      <w:r>
        <w:fldChar w:fldCharType="begin"/>
      </w:r>
      <w:r>
        <w:instrText xml:space="preserve"> PAGEREF _Toc145111695 \h </w:instrText>
      </w:r>
      <w:r>
        <w:fldChar w:fldCharType="separate"/>
      </w:r>
      <w:r>
        <w:t>383</w:t>
      </w:r>
      <w:r>
        <w:fldChar w:fldCharType="end"/>
      </w:r>
    </w:p>
    <w:p w14:paraId="1643A3D5" w14:textId="3AC29264" w:rsidR="008F683E" w:rsidRDefault="008F683E">
      <w:pPr>
        <w:pStyle w:val="TOC2"/>
        <w:rPr>
          <w:rFonts w:asciiTheme="minorHAnsi" w:eastAsiaTheme="minorEastAsia" w:hAnsiTheme="minorHAnsi" w:cstheme="minorBidi"/>
          <w:kern w:val="2"/>
          <w:sz w:val="22"/>
          <w:szCs w:val="22"/>
          <w14:ligatures w14:val="standardContextual"/>
        </w:rPr>
      </w:pPr>
      <w:r>
        <w:rPr>
          <w:lang w:eastAsia="sv-SE"/>
        </w:rPr>
        <w:t>G.7.2</w:t>
      </w:r>
      <w:r>
        <w:rPr>
          <w:rFonts w:asciiTheme="minorHAnsi" w:eastAsiaTheme="minorEastAsia" w:hAnsiTheme="minorHAnsi" w:cstheme="minorBidi"/>
          <w:kern w:val="2"/>
          <w:sz w:val="22"/>
          <w:szCs w:val="22"/>
          <w14:ligatures w14:val="standardContextual"/>
        </w:rPr>
        <w:tab/>
      </w:r>
      <w:r>
        <w:rPr>
          <w:lang w:eastAsia="sv-SE"/>
        </w:rPr>
        <w:t>Relative method</w:t>
      </w:r>
      <w:r>
        <w:tab/>
      </w:r>
      <w:r>
        <w:fldChar w:fldCharType="begin"/>
      </w:r>
      <w:r>
        <w:instrText xml:space="preserve"> PAGEREF _Toc145111696 \h </w:instrText>
      </w:r>
      <w:r>
        <w:fldChar w:fldCharType="separate"/>
      </w:r>
      <w:r>
        <w:t>383</w:t>
      </w:r>
      <w:r>
        <w:fldChar w:fldCharType="end"/>
      </w:r>
    </w:p>
    <w:p w14:paraId="3BF0DC4D" w14:textId="101C1955" w:rsidR="008F683E" w:rsidRDefault="008F683E">
      <w:pPr>
        <w:pStyle w:val="TOC8"/>
        <w:rPr>
          <w:rFonts w:asciiTheme="minorHAnsi" w:eastAsiaTheme="minorEastAsia" w:hAnsiTheme="minorHAnsi" w:cstheme="minorBidi"/>
          <w:b w:val="0"/>
          <w:kern w:val="2"/>
          <w:szCs w:val="22"/>
          <w14:ligatures w14:val="standardContextual"/>
        </w:rPr>
      </w:pPr>
      <w:r>
        <w:t>Annex H (informative): Measuring noise close to noise-floor</w:t>
      </w:r>
      <w:r>
        <w:tab/>
      </w:r>
      <w:r>
        <w:fldChar w:fldCharType="begin"/>
      </w:r>
      <w:r>
        <w:instrText xml:space="preserve"> PAGEREF _Toc145111697 \h </w:instrText>
      </w:r>
      <w:r>
        <w:fldChar w:fldCharType="separate"/>
      </w:r>
      <w:r>
        <w:t>385</w:t>
      </w:r>
      <w:r>
        <w:fldChar w:fldCharType="end"/>
      </w:r>
    </w:p>
    <w:p w14:paraId="2240391C" w14:textId="1B63A5CD" w:rsidR="008F683E" w:rsidRDefault="008F683E">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_Toc145111698 \h </w:instrText>
      </w:r>
      <w:r>
        <w:fldChar w:fldCharType="separate"/>
      </w:r>
      <w:r>
        <w:t>386</w:t>
      </w:r>
      <w:r>
        <w:fldChar w:fldCharType="end"/>
      </w:r>
    </w:p>
    <w:p w14:paraId="6B4777C1" w14:textId="3B137106" w:rsidR="00080512" w:rsidRPr="00090C64" w:rsidRDefault="008F683E">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5C9A8D5" w14:textId="77777777" w:rsidR="002D4621" w:rsidRPr="00090C64" w:rsidRDefault="002D4621" w:rsidP="002D4621">
      <w:r w:rsidRPr="00090C64">
        <w:t xml:space="preserve">This Technical </w:t>
      </w:r>
      <w:bookmarkStart w:id="36" w:name="spectype3"/>
      <w:r w:rsidRPr="00090C64">
        <w:t>Specification</w:t>
      </w:r>
      <w:bookmarkEnd w:id="36"/>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7" w:name="_Toc21124819"/>
      <w:bookmarkStart w:id="38" w:name="_Toc29767809"/>
      <w:bookmarkStart w:id="39" w:name="_Toc36044251"/>
      <w:bookmarkStart w:id="40" w:name="_Toc37230156"/>
      <w:bookmarkStart w:id="41" w:name="_Toc45907299"/>
      <w:bookmarkStart w:id="42" w:name="_Toc53181404"/>
      <w:bookmarkStart w:id="43" w:name="_Toc61127278"/>
      <w:bookmarkStart w:id="44" w:name="_Toc67054285"/>
      <w:bookmarkStart w:id="45" w:name="_Toc67061283"/>
      <w:bookmarkStart w:id="46" w:name="_Toc74734801"/>
      <w:bookmarkStart w:id="47" w:name="_Toc74753044"/>
      <w:bookmarkStart w:id="48" w:name="_Toc76507303"/>
      <w:bookmarkStart w:id="49" w:name="_Toc83108912"/>
      <w:bookmarkStart w:id="50" w:name="_Toc89877725"/>
      <w:bookmarkStart w:id="51" w:name="_Toc98709576"/>
      <w:bookmarkStart w:id="52" w:name="_Toc105691391"/>
      <w:bookmarkStart w:id="53" w:name="_Toc105693705"/>
      <w:bookmarkStart w:id="54" w:name="_Toc123139041"/>
      <w:bookmarkStart w:id="55" w:name="_Toc124165841"/>
      <w:bookmarkStart w:id="56" w:name="_Toc130922714"/>
      <w:bookmarkStart w:id="57" w:name="_Toc137303126"/>
      <w:bookmarkStart w:id="58" w:name="_Toc138889350"/>
      <w:bookmarkStart w:id="59" w:name="_Toc145111162"/>
      <w:r w:rsidRPr="00090C64">
        <w:lastRenderedPageBreak/>
        <w:t>1</w:t>
      </w:r>
      <w:r w:rsidRPr="00090C64">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0" w:name="_Toc21124820"/>
      <w:bookmarkStart w:id="61" w:name="_Toc29767810"/>
      <w:bookmarkStart w:id="62" w:name="_Toc36044252"/>
      <w:bookmarkStart w:id="63" w:name="_Toc37230157"/>
      <w:bookmarkStart w:id="64" w:name="_Toc45907300"/>
      <w:bookmarkStart w:id="65" w:name="_Toc53181405"/>
      <w:bookmarkStart w:id="66" w:name="_Toc61127279"/>
      <w:bookmarkStart w:id="67" w:name="_Toc67054286"/>
      <w:bookmarkStart w:id="68" w:name="_Toc67061284"/>
      <w:bookmarkStart w:id="69" w:name="_Toc74734802"/>
      <w:bookmarkStart w:id="70" w:name="_Toc74753045"/>
      <w:bookmarkStart w:id="71" w:name="_Toc76507304"/>
      <w:bookmarkStart w:id="72" w:name="_Toc83108913"/>
      <w:bookmarkStart w:id="73" w:name="_Toc89877726"/>
      <w:bookmarkStart w:id="74" w:name="_Toc98709577"/>
      <w:bookmarkStart w:id="75" w:name="_Toc105691392"/>
      <w:bookmarkStart w:id="76" w:name="_Toc105693706"/>
      <w:bookmarkStart w:id="77" w:name="_Toc123139042"/>
      <w:bookmarkStart w:id="78" w:name="_Toc124165842"/>
      <w:bookmarkStart w:id="79" w:name="_Toc130922715"/>
      <w:bookmarkStart w:id="80" w:name="_Toc137303127"/>
      <w:bookmarkStart w:id="81" w:name="_Toc138889351"/>
      <w:bookmarkStart w:id="82" w:name="_Toc145111163"/>
      <w:r w:rsidRPr="00090C64">
        <w:t>2</w:t>
      </w:r>
      <w:r w:rsidRPr="00090C64">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3" w:name="_Toc21124821"/>
      <w:bookmarkStart w:id="84" w:name="_Toc29767811"/>
      <w:bookmarkStart w:id="85" w:name="_Toc36044253"/>
      <w:bookmarkStart w:id="86" w:name="_Toc37230158"/>
      <w:bookmarkStart w:id="87" w:name="_Toc45907301"/>
      <w:bookmarkStart w:id="88" w:name="_Toc53181406"/>
      <w:bookmarkStart w:id="89" w:name="_Toc61127280"/>
      <w:bookmarkStart w:id="90" w:name="_Toc67054287"/>
      <w:bookmarkStart w:id="91" w:name="_Toc67061285"/>
      <w:bookmarkStart w:id="92" w:name="_Toc74734803"/>
      <w:bookmarkStart w:id="93" w:name="_Toc74753046"/>
      <w:bookmarkStart w:id="94" w:name="_Toc76507305"/>
      <w:bookmarkStart w:id="95" w:name="_Toc83108914"/>
      <w:bookmarkStart w:id="96" w:name="_Toc89877727"/>
      <w:bookmarkStart w:id="97" w:name="_Toc98709578"/>
      <w:bookmarkStart w:id="98" w:name="_Toc105691393"/>
      <w:bookmarkStart w:id="99" w:name="_Toc105693707"/>
      <w:bookmarkStart w:id="100" w:name="_Toc123139043"/>
      <w:bookmarkStart w:id="101" w:name="_Toc124165843"/>
      <w:bookmarkStart w:id="102" w:name="_Toc130922716"/>
      <w:bookmarkStart w:id="103" w:name="_Toc137303128"/>
      <w:bookmarkStart w:id="104" w:name="_Toc138889352"/>
      <w:bookmarkStart w:id="105" w:name="_Toc145111164"/>
      <w:r w:rsidRPr="00090C64">
        <w:t>3</w:t>
      </w:r>
      <w:r w:rsidRPr="00090C64">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E8CB7A3" w14:textId="77777777" w:rsidR="00D57C09" w:rsidRPr="00090C64" w:rsidRDefault="00D57C09" w:rsidP="00D57C09">
      <w:pPr>
        <w:pStyle w:val="Heading2"/>
      </w:pPr>
      <w:bookmarkStart w:id="106" w:name="_Toc21124822"/>
      <w:bookmarkStart w:id="107" w:name="_Toc29767812"/>
      <w:bookmarkStart w:id="108" w:name="_Toc36044254"/>
      <w:bookmarkStart w:id="109" w:name="_Toc37230159"/>
      <w:bookmarkStart w:id="110" w:name="_Toc45907302"/>
      <w:bookmarkStart w:id="111" w:name="_Toc53181407"/>
      <w:bookmarkStart w:id="112" w:name="_Toc61127281"/>
      <w:bookmarkStart w:id="113" w:name="_Toc67054288"/>
      <w:bookmarkStart w:id="114" w:name="_Toc67061286"/>
      <w:bookmarkStart w:id="115" w:name="_Toc74734804"/>
      <w:bookmarkStart w:id="116" w:name="_Toc74753047"/>
      <w:bookmarkStart w:id="117" w:name="_Toc76507306"/>
      <w:bookmarkStart w:id="118" w:name="_Toc83108915"/>
      <w:bookmarkStart w:id="119" w:name="_Toc89877728"/>
      <w:bookmarkStart w:id="120" w:name="_Toc98709579"/>
      <w:bookmarkStart w:id="121" w:name="_Toc105691394"/>
      <w:bookmarkStart w:id="122" w:name="_Toc105693708"/>
      <w:bookmarkStart w:id="123" w:name="_Toc123139044"/>
      <w:bookmarkStart w:id="124" w:name="_Toc124165844"/>
      <w:bookmarkStart w:id="125" w:name="_Toc130922717"/>
      <w:bookmarkStart w:id="126" w:name="_Toc137303129"/>
      <w:bookmarkStart w:id="127" w:name="_Toc138889353"/>
      <w:bookmarkStart w:id="128" w:name="_Toc145111165"/>
      <w:r w:rsidRPr="00090C64">
        <w:t>3.1</w:t>
      </w:r>
      <w:r w:rsidRPr="00090C64">
        <w:tab/>
        <w:t>Definitions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29" w:name="OLE_LINK44"/>
      <w:bookmarkStart w:id="13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9"/>
      <w:bookmarkEnd w:id="13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3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3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32" w:name="_Toc21124823"/>
      <w:bookmarkStart w:id="133" w:name="_Toc29767813"/>
      <w:bookmarkStart w:id="134" w:name="_Toc36044255"/>
      <w:bookmarkStart w:id="135" w:name="_Toc37230160"/>
      <w:bookmarkStart w:id="136" w:name="_Toc45907303"/>
      <w:bookmarkStart w:id="137" w:name="_Toc53181408"/>
      <w:bookmarkStart w:id="138" w:name="_Toc61127282"/>
      <w:bookmarkStart w:id="139" w:name="_Toc67054289"/>
      <w:bookmarkStart w:id="140" w:name="_Toc67061287"/>
      <w:bookmarkStart w:id="141" w:name="_Toc74734805"/>
      <w:bookmarkStart w:id="142" w:name="_Toc74753048"/>
      <w:bookmarkStart w:id="143" w:name="_Toc76507307"/>
      <w:bookmarkStart w:id="144" w:name="_Toc83108916"/>
      <w:bookmarkStart w:id="145" w:name="_Toc89877729"/>
      <w:bookmarkStart w:id="146" w:name="_Toc98709580"/>
      <w:bookmarkStart w:id="147" w:name="_Toc105691395"/>
      <w:bookmarkStart w:id="148" w:name="_Toc105693709"/>
      <w:bookmarkStart w:id="149" w:name="_Toc123139045"/>
      <w:bookmarkStart w:id="150" w:name="_Toc124165845"/>
      <w:bookmarkStart w:id="151" w:name="_Toc130922718"/>
      <w:bookmarkStart w:id="152" w:name="_Toc137303130"/>
      <w:bookmarkStart w:id="153" w:name="_Toc138889354"/>
      <w:bookmarkStart w:id="154" w:name="_Toc145111166"/>
      <w:r w:rsidRPr="00090C64">
        <w:lastRenderedPageBreak/>
        <w:t>3.2</w:t>
      </w:r>
      <w:r w:rsidRPr="00090C64">
        <w:tab/>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5pt;height:257pt" o:ole="">
            <v:imagedata r:id="rId12" o:title=""/>
          </v:shape>
          <o:OLEObject Type="Embed" ProgID="Word.Picture.8" ShapeID="_x0000_i1026" DrawAspect="Content" ObjectID="_1757425328"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05pt" o:ole="">
            <v:imagedata r:id="rId14" o:title=""/>
          </v:shape>
          <o:OLEObject Type="Embed" ProgID="Word.Picture.8" ShapeID="_x0000_i1027" DrawAspect="Content" ObjectID="_1757425329"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757425330"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5" w:name="_Toc21124824"/>
      <w:bookmarkStart w:id="156" w:name="_Toc29767814"/>
      <w:bookmarkStart w:id="157" w:name="_Toc36044256"/>
      <w:bookmarkStart w:id="158" w:name="_Toc37230161"/>
      <w:bookmarkStart w:id="159" w:name="_Toc45907304"/>
      <w:bookmarkStart w:id="160" w:name="_Toc53181409"/>
      <w:bookmarkStart w:id="161" w:name="_Toc61127283"/>
      <w:bookmarkStart w:id="162" w:name="_Toc67054290"/>
      <w:bookmarkStart w:id="163" w:name="_Toc67061288"/>
      <w:bookmarkStart w:id="164" w:name="_Toc74734806"/>
      <w:bookmarkStart w:id="165" w:name="_Toc74753049"/>
      <w:bookmarkStart w:id="166" w:name="_Toc76507308"/>
      <w:bookmarkStart w:id="167" w:name="_Toc83108917"/>
      <w:bookmarkStart w:id="168" w:name="_Toc89877730"/>
      <w:bookmarkStart w:id="169" w:name="_Toc98709581"/>
      <w:bookmarkStart w:id="170" w:name="_Toc105691396"/>
      <w:bookmarkStart w:id="171" w:name="_Toc105693710"/>
      <w:bookmarkStart w:id="172" w:name="_Toc123139046"/>
      <w:bookmarkStart w:id="173" w:name="_Toc124165846"/>
      <w:bookmarkStart w:id="174" w:name="_Toc130922719"/>
      <w:bookmarkStart w:id="175" w:name="_Toc137303131"/>
      <w:bookmarkStart w:id="176" w:name="_Toc138889355"/>
      <w:bookmarkStart w:id="177" w:name="_Toc145111167"/>
      <w:r w:rsidRPr="00090C64">
        <w:t>3.3</w:t>
      </w:r>
      <w:r w:rsidRPr="00090C64">
        <w:tab/>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78" w:name="_Toc21124825"/>
      <w:bookmarkStart w:id="179" w:name="_Toc29767815"/>
      <w:bookmarkStart w:id="180" w:name="_Toc36044257"/>
      <w:bookmarkStart w:id="181" w:name="_Toc37230162"/>
      <w:bookmarkStart w:id="182" w:name="_Toc45907305"/>
      <w:bookmarkStart w:id="183" w:name="_Toc53181410"/>
      <w:bookmarkStart w:id="184" w:name="_Toc61127284"/>
      <w:bookmarkStart w:id="185" w:name="_Toc67054291"/>
      <w:bookmarkStart w:id="186" w:name="_Toc67061289"/>
      <w:bookmarkStart w:id="187" w:name="_Toc74734807"/>
      <w:bookmarkStart w:id="188" w:name="_Toc74753050"/>
      <w:bookmarkStart w:id="189" w:name="_Toc76507309"/>
      <w:bookmarkStart w:id="190" w:name="_Toc83108918"/>
      <w:bookmarkStart w:id="191" w:name="_Toc89877731"/>
      <w:bookmarkStart w:id="192" w:name="_Toc98709582"/>
      <w:bookmarkStart w:id="193" w:name="_Toc105691397"/>
      <w:bookmarkStart w:id="194" w:name="_Toc105693711"/>
      <w:bookmarkStart w:id="195" w:name="_Toc123139047"/>
      <w:bookmarkStart w:id="196" w:name="_Toc124165847"/>
      <w:bookmarkStart w:id="197" w:name="_Toc130922720"/>
      <w:bookmarkStart w:id="198" w:name="_Toc137303132"/>
      <w:bookmarkStart w:id="199" w:name="_Toc138889356"/>
      <w:bookmarkStart w:id="200" w:name="_Toc145111168"/>
      <w:r w:rsidRPr="00090C64">
        <w:rPr>
          <w:lang w:eastAsia="zh-CN"/>
        </w:rPr>
        <w:t>4</w:t>
      </w:r>
      <w:r w:rsidRPr="00090C64">
        <w:rPr>
          <w:lang w:eastAsia="zh-CN"/>
        </w:rPr>
        <w:tab/>
        <w:t>General test conditions and declarations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D5C4137" w14:textId="77777777" w:rsidR="00D57C09" w:rsidRPr="00090C64" w:rsidRDefault="00D57C09" w:rsidP="00D57C09">
      <w:pPr>
        <w:pStyle w:val="Heading2"/>
        <w:rPr>
          <w:lang w:eastAsia="zh-CN"/>
        </w:rPr>
      </w:pPr>
      <w:bookmarkStart w:id="201" w:name="_Toc21124826"/>
      <w:bookmarkStart w:id="202" w:name="_Toc29767816"/>
      <w:bookmarkStart w:id="203" w:name="_Toc36044258"/>
      <w:bookmarkStart w:id="204" w:name="_Toc37230163"/>
      <w:bookmarkStart w:id="205" w:name="_Toc45907306"/>
      <w:bookmarkStart w:id="206" w:name="_Toc53181411"/>
      <w:bookmarkStart w:id="207" w:name="_Toc61127285"/>
      <w:bookmarkStart w:id="208" w:name="_Toc67054292"/>
      <w:bookmarkStart w:id="209" w:name="_Toc67061290"/>
      <w:bookmarkStart w:id="210" w:name="_Toc74734808"/>
      <w:bookmarkStart w:id="211" w:name="_Toc74753051"/>
      <w:bookmarkStart w:id="212" w:name="_Toc76507310"/>
      <w:bookmarkStart w:id="213" w:name="_Toc83108919"/>
      <w:bookmarkStart w:id="214" w:name="_Toc89877732"/>
      <w:bookmarkStart w:id="215" w:name="_Toc98709583"/>
      <w:bookmarkStart w:id="216" w:name="_Toc105691398"/>
      <w:bookmarkStart w:id="217" w:name="_Toc105693712"/>
      <w:bookmarkStart w:id="218" w:name="_Toc123139048"/>
      <w:bookmarkStart w:id="219" w:name="_Toc124165848"/>
      <w:bookmarkStart w:id="220" w:name="_Toc130922721"/>
      <w:bookmarkStart w:id="221" w:name="_Toc137303133"/>
      <w:bookmarkStart w:id="222" w:name="_Toc138889357"/>
      <w:bookmarkStart w:id="223" w:name="_Toc145111169"/>
      <w:r w:rsidRPr="00090C64">
        <w:rPr>
          <w:lang w:eastAsia="zh-CN"/>
        </w:rPr>
        <w:t>4.1</w:t>
      </w:r>
      <w:r w:rsidRPr="00090C64">
        <w:rPr>
          <w:lang w:eastAsia="zh-CN"/>
        </w:rPr>
        <w:tab/>
        <w:t>Measurement uncertainties and test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273E8312" w14:textId="77777777" w:rsidR="00D57C09" w:rsidRPr="00090C64" w:rsidRDefault="00D57C09" w:rsidP="00D57C09">
      <w:pPr>
        <w:pStyle w:val="Heading3"/>
      </w:pPr>
      <w:bookmarkStart w:id="224" w:name="_Toc21124827"/>
      <w:bookmarkStart w:id="225" w:name="_Toc29767817"/>
      <w:bookmarkStart w:id="226" w:name="_Toc36044259"/>
      <w:bookmarkStart w:id="227" w:name="_Toc37230164"/>
      <w:bookmarkStart w:id="228" w:name="_Toc45907307"/>
      <w:bookmarkStart w:id="229" w:name="_Toc53181412"/>
      <w:bookmarkStart w:id="230" w:name="_Toc61127286"/>
      <w:bookmarkStart w:id="231" w:name="_Toc67054293"/>
      <w:bookmarkStart w:id="232" w:name="_Toc67061291"/>
      <w:bookmarkStart w:id="233" w:name="_Toc74734809"/>
      <w:bookmarkStart w:id="234" w:name="_Toc74753052"/>
      <w:bookmarkStart w:id="235" w:name="_Toc76507311"/>
      <w:bookmarkStart w:id="236" w:name="_Toc83108920"/>
      <w:bookmarkStart w:id="237" w:name="_Toc89877733"/>
      <w:bookmarkStart w:id="238" w:name="_Toc98709584"/>
      <w:bookmarkStart w:id="239" w:name="_Toc105691399"/>
      <w:bookmarkStart w:id="240" w:name="_Toc105693713"/>
      <w:bookmarkStart w:id="241" w:name="_Toc123139049"/>
      <w:bookmarkStart w:id="242" w:name="_Toc124165849"/>
      <w:bookmarkStart w:id="243" w:name="_Toc130922722"/>
      <w:bookmarkStart w:id="244" w:name="_Toc137303134"/>
      <w:bookmarkStart w:id="245" w:name="_Toc138889358"/>
      <w:bookmarkStart w:id="246" w:name="_Toc145111170"/>
      <w:r w:rsidRPr="00090C64">
        <w:t>4.1.1</w:t>
      </w:r>
      <w:r w:rsidRPr="00090C64">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47" w:name="_Toc21124828"/>
      <w:bookmarkStart w:id="248" w:name="_Toc29767818"/>
      <w:bookmarkStart w:id="249" w:name="_Toc36044260"/>
      <w:bookmarkStart w:id="250" w:name="_Toc37230165"/>
      <w:bookmarkStart w:id="251" w:name="_Toc45907308"/>
      <w:bookmarkStart w:id="252" w:name="_Toc53181413"/>
      <w:bookmarkStart w:id="253" w:name="_Toc61127287"/>
      <w:bookmarkStart w:id="254" w:name="_Toc67054294"/>
      <w:bookmarkStart w:id="255" w:name="_Toc67061292"/>
      <w:bookmarkStart w:id="256" w:name="_Toc74734810"/>
      <w:bookmarkStart w:id="257" w:name="_Toc74753053"/>
      <w:bookmarkStart w:id="258" w:name="_Toc76507312"/>
      <w:bookmarkStart w:id="259" w:name="_Toc83108921"/>
      <w:bookmarkStart w:id="260" w:name="_Toc89877734"/>
      <w:bookmarkStart w:id="261" w:name="_Toc98709585"/>
      <w:bookmarkStart w:id="262" w:name="_Toc105691400"/>
      <w:bookmarkStart w:id="263" w:name="_Toc105693714"/>
      <w:bookmarkStart w:id="264" w:name="_Toc123139050"/>
      <w:bookmarkStart w:id="265" w:name="_Toc124165850"/>
      <w:bookmarkStart w:id="266" w:name="_Toc130922723"/>
      <w:bookmarkStart w:id="267" w:name="_Toc137303135"/>
      <w:bookmarkStart w:id="268" w:name="_Toc138889359"/>
      <w:bookmarkStart w:id="269" w:name="_Toc145111171"/>
      <w:r w:rsidRPr="00090C64">
        <w:t>4.1.2</w:t>
      </w:r>
      <w:r w:rsidRPr="00090C64">
        <w:tab/>
        <w:t>Acceptable uncertainty of Test System</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0763DE55" w14:textId="77777777" w:rsidR="00D57C09" w:rsidRPr="00090C64" w:rsidRDefault="00D57C09" w:rsidP="00D57C09">
      <w:pPr>
        <w:pStyle w:val="Heading4"/>
      </w:pPr>
      <w:bookmarkStart w:id="270" w:name="_Toc21124829"/>
      <w:bookmarkStart w:id="271" w:name="_Toc29767819"/>
      <w:bookmarkStart w:id="272" w:name="_Toc36044261"/>
      <w:bookmarkStart w:id="273" w:name="_Toc37230166"/>
      <w:bookmarkStart w:id="274" w:name="_Toc45907309"/>
      <w:bookmarkStart w:id="275" w:name="_Toc53181414"/>
      <w:bookmarkStart w:id="276" w:name="_Toc61127288"/>
      <w:bookmarkStart w:id="277" w:name="_Toc67054295"/>
      <w:bookmarkStart w:id="278" w:name="_Toc67061293"/>
      <w:bookmarkStart w:id="279" w:name="_Toc74734811"/>
      <w:bookmarkStart w:id="280" w:name="_Toc74753054"/>
      <w:bookmarkStart w:id="281" w:name="_Toc76507313"/>
      <w:bookmarkStart w:id="282" w:name="_Toc83108922"/>
      <w:bookmarkStart w:id="283" w:name="_Toc89877735"/>
      <w:bookmarkStart w:id="284" w:name="_Toc98709586"/>
      <w:bookmarkStart w:id="285" w:name="_Toc105691401"/>
      <w:bookmarkStart w:id="286" w:name="_Toc105693715"/>
      <w:bookmarkStart w:id="287" w:name="_Toc123139051"/>
      <w:bookmarkStart w:id="288" w:name="_Toc124165851"/>
      <w:bookmarkStart w:id="289" w:name="_Toc130922724"/>
      <w:bookmarkStart w:id="290" w:name="_Toc137303136"/>
      <w:bookmarkStart w:id="291" w:name="_Toc138889360"/>
      <w:bookmarkStart w:id="292" w:name="_Toc145111172"/>
      <w:r w:rsidRPr="00090C64">
        <w:t>4.1.2.1</w:t>
      </w:r>
      <w:r w:rsidRPr="00090C64">
        <w:tab/>
        <w:t>General</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93" w:name="_Toc21124830"/>
      <w:bookmarkStart w:id="294" w:name="_Toc29767820"/>
      <w:bookmarkStart w:id="295" w:name="_Toc36044262"/>
      <w:bookmarkStart w:id="296" w:name="_Toc37230167"/>
      <w:bookmarkStart w:id="29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8" w:name="_Toc53181415"/>
      <w:bookmarkStart w:id="299" w:name="_Toc61127289"/>
      <w:bookmarkStart w:id="300" w:name="_Toc67054296"/>
      <w:bookmarkStart w:id="301" w:name="_Toc67061294"/>
      <w:bookmarkStart w:id="302" w:name="_Toc74734812"/>
      <w:bookmarkStart w:id="303" w:name="_Toc74753055"/>
      <w:bookmarkStart w:id="304" w:name="_Toc76507314"/>
      <w:bookmarkStart w:id="305" w:name="_Toc83108923"/>
      <w:bookmarkStart w:id="306" w:name="_Toc89877736"/>
      <w:bookmarkStart w:id="307" w:name="_Toc98709587"/>
      <w:bookmarkStart w:id="308" w:name="_Toc105691402"/>
      <w:bookmarkStart w:id="309" w:name="_Toc105693716"/>
      <w:bookmarkStart w:id="310" w:name="_Toc123139052"/>
      <w:bookmarkStart w:id="311" w:name="_Toc124165852"/>
      <w:bookmarkStart w:id="312" w:name="_Toc130922725"/>
      <w:bookmarkStart w:id="313" w:name="_Toc137303137"/>
      <w:bookmarkStart w:id="314" w:name="_Toc138889361"/>
      <w:bookmarkStart w:id="315" w:name="_Toc145111173"/>
      <w:r w:rsidRPr="00090C64">
        <w:rPr>
          <w:lang w:eastAsia="sv-SE"/>
        </w:rPr>
        <w:lastRenderedPageBreak/>
        <w:t>4.1.</w:t>
      </w:r>
      <w:r w:rsidRPr="00090C64">
        <w:t>2.2</w:t>
      </w:r>
      <w:r w:rsidRPr="00090C64">
        <w:rPr>
          <w:lang w:eastAsia="sv-SE"/>
        </w:rPr>
        <w:tab/>
        <w:t>Measurement of t</w:t>
      </w:r>
      <w:r w:rsidRPr="00090C64">
        <w:t>ransmitter</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16" w:name="_Toc21124831"/>
      <w:bookmarkStart w:id="317" w:name="_Toc29767821"/>
      <w:bookmarkStart w:id="318" w:name="_Toc36044263"/>
      <w:bookmarkStart w:id="319" w:name="_Toc37230168"/>
      <w:bookmarkStart w:id="320" w:name="_Toc45907311"/>
      <w:bookmarkStart w:id="321" w:name="_Toc53181416"/>
      <w:bookmarkStart w:id="322" w:name="_Toc61127290"/>
      <w:bookmarkStart w:id="323" w:name="_Toc67054297"/>
      <w:bookmarkStart w:id="324" w:name="_Toc67061295"/>
      <w:bookmarkStart w:id="325" w:name="_Toc74734813"/>
      <w:bookmarkStart w:id="326" w:name="_Toc74753056"/>
      <w:bookmarkStart w:id="327" w:name="_Toc76507315"/>
      <w:bookmarkStart w:id="328" w:name="_Toc83108924"/>
      <w:bookmarkStart w:id="329" w:name="_Toc89877737"/>
      <w:bookmarkStart w:id="330" w:name="_Toc98709588"/>
      <w:bookmarkStart w:id="331" w:name="_Toc105691403"/>
      <w:bookmarkStart w:id="332" w:name="_Toc105693717"/>
      <w:bookmarkStart w:id="333" w:name="_Toc123139053"/>
      <w:bookmarkStart w:id="334" w:name="_Toc124165853"/>
      <w:bookmarkStart w:id="335" w:name="_Toc130922726"/>
      <w:bookmarkStart w:id="336" w:name="_Toc137303138"/>
      <w:bookmarkStart w:id="337" w:name="_Toc138889362"/>
      <w:bookmarkStart w:id="338" w:name="_Toc145111174"/>
      <w:r w:rsidRPr="00090C64">
        <w:rPr>
          <w:lang w:eastAsia="sv-SE"/>
        </w:rPr>
        <w:lastRenderedPageBreak/>
        <w:t>4.1.</w:t>
      </w:r>
      <w:r w:rsidRPr="00090C64">
        <w:t>2.3</w:t>
      </w:r>
      <w:r w:rsidRPr="00090C64">
        <w:rPr>
          <w:lang w:eastAsia="sv-SE"/>
        </w:rPr>
        <w:tab/>
        <w:t xml:space="preserve">Measurement of </w:t>
      </w:r>
      <w:r w:rsidRPr="00090C64">
        <w:t>receiver</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39" w:name="_Toc21124832"/>
      <w:bookmarkStart w:id="340" w:name="_Toc29767822"/>
      <w:bookmarkStart w:id="341" w:name="_Toc36044264"/>
      <w:bookmarkStart w:id="342" w:name="_Toc37230169"/>
      <w:bookmarkStart w:id="343" w:name="_Toc45907312"/>
      <w:bookmarkStart w:id="344" w:name="_Toc53181417"/>
      <w:bookmarkStart w:id="345" w:name="_Toc61127291"/>
      <w:bookmarkStart w:id="346" w:name="_Toc67054298"/>
      <w:bookmarkStart w:id="347" w:name="_Toc67061296"/>
      <w:bookmarkStart w:id="348" w:name="_Toc74734814"/>
      <w:bookmarkStart w:id="349" w:name="_Toc74753057"/>
      <w:bookmarkStart w:id="350" w:name="_Toc76507316"/>
      <w:bookmarkStart w:id="351" w:name="_Toc83108925"/>
      <w:bookmarkStart w:id="352" w:name="_Toc89877738"/>
      <w:bookmarkStart w:id="353" w:name="_Toc98709589"/>
      <w:bookmarkStart w:id="354" w:name="_Toc105691404"/>
      <w:bookmarkStart w:id="355" w:name="_Toc105693718"/>
      <w:bookmarkStart w:id="356" w:name="_Toc123139054"/>
      <w:bookmarkStart w:id="357" w:name="_Toc124165854"/>
      <w:bookmarkStart w:id="358" w:name="_Toc130922727"/>
      <w:bookmarkStart w:id="359" w:name="_Toc137303139"/>
      <w:bookmarkStart w:id="360" w:name="_Toc138889363"/>
      <w:bookmarkStart w:id="361" w:name="_Toc145111175"/>
      <w:r w:rsidRPr="00090C64">
        <w:rPr>
          <w:lang w:eastAsia="sv-SE"/>
        </w:rPr>
        <w:lastRenderedPageBreak/>
        <w:t>4.1.</w:t>
      </w:r>
      <w:r w:rsidRPr="00090C64">
        <w:t>2.4</w:t>
      </w:r>
      <w:r w:rsidRPr="00090C64">
        <w:rPr>
          <w:lang w:eastAsia="sv-SE"/>
        </w:rPr>
        <w:tab/>
        <w:t xml:space="preserve">Measurement of </w:t>
      </w:r>
      <w:r w:rsidRPr="00090C64">
        <w:t>performance requirement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2" w:name="_Toc21124833"/>
      <w:bookmarkStart w:id="363" w:name="_Toc29767823"/>
      <w:bookmarkStart w:id="364" w:name="_Toc36044265"/>
      <w:bookmarkStart w:id="365" w:name="_Toc37230170"/>
      <w:bookmarkStart w:id="366" w:name="_Toc45907313"/>
      <w:bookmarkStart w:id="367" w:name="_Toc53181418"/>
      <w:bookmarkStart w:id="368" w:name="_Toc61127292"/>
      <w:bookmarkStart w:id="369" w:name="_Toc67054299"/>
      <w:bookmarkStart w:id="370" w:name="_Toc67061297"/>
      <w:bookmarkStart w:id="371" w:name="_Toc74734815"/>
      <w:bookmarkStart w:id="372" w:name="_Toc74753058"/>
      <w:bookmarkStart w:id="373" w:name="_Toc76507317"/>
      <w:bookmarkStart w:id="374" w:name="_Toc83108926"/>
      <w:bookmarkStart w:id="375" w:name="_Toc89877739"/>
      <w:bookmarkStart w:id="376" w:name="_Toc98709590"/>
      <w:bookmarkStart w:id="377" w:name="_Toc105691405"/>
      <w:bookmarkStart w:id="378" w:name="_Toc105693719"/>
      <w:bookmarkStart w:id="379" w:name="_Toc123139055"/>
      <w:bookmarkStart w:id="380" w:name="_Toc124165855"/>
      <w:bookmarkStart w:id="381" w:name="_Toc130922728"/>
      <w:bookmarkStart w:id="382" w:name="_Toc137303140"/>
      <w:bookmarkStart w:id="383" w:name="_Toc138889364"/>
      <w:bookmarkStart w:id="384" w:name="_Toc145111176"/>
      <w:r w:rsidRPr="00090C64">
        <w:rPr>
          <w:lang w:eastAsia="sv-SE"/>
        </w:rPr>
        <w:t>4.1.</w:t>
      </w:r>
      <w:r w:rsidRPr="00090C64">
        <w:t>3</w:t>
      </w:r>
      <w:r w:rsidRPr="00090C64">
        <w:rPr>
          <w:lang w:eastAsia="sv-SE"/>
        </w:rPr>
        <w:tab/>
        <w:t>Interpretation of measurement results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385" w:name="_Toc21124834"/>
      <w:bookmarkStart w:id="386" w:name="_Toc29767824"/>
      <w:bookmarkStart w:id="387" w:name="_Toc36044266"/>
      <w:bookmarkStart w:id="388" w:name="_Toc37230171"/>
      <w:bookmarkStart w:id="389" w:name="_Toc45907314"/>
      <w:bookmarkStart w:id="390" w:name="_Toc53181419"/>
      <w:bookmarkStart w:id="391" w:name="_Toc61127293"/>
      <w:bookmarkStart w:id="392" w:name="_Toc67054300"/>
      <w:bookmarkStart w:id="393" w:name="_Toc67061298"/>
      <w:bookmarkStart w:id="394" w:name="_Toc74734816"/>
      <w:bookmarkStart w:id="395" w:name="_Toc74753059"/>
      <w:bookmarkStart w:id="396" w:name="_Toc76507318"/>
      <w:bookmarkStart w:id="397" w:name="_Toc83108927"/>
      <w:bookmarkStart w:id="398" w:name="_Toc89877740"/>
      <w:bookmarkStart w:id="399" w:name="_Toc98709591"/>
      <w:bookmarkStart w:id="400" w:name="_Toc105691406"/>
      <w:bookmarkStart w:id="401" w:name="_Toc105693720"/>
      <w:bookmarkStart w:id="402" w:name="_Toc123139056"/>
      <w:bookmarkStart w:id="403" w:name="_Toc124165856"/>
      <w:bookmarkStart w:id="404" w:name="_Toc130922729"/>
      <w:bookmarkStart w:id="405" w:name="_Toc137303141"/>
      <w:bookmarkStart w:id="406" w:name="_Toc138889365"/>
      <w:bookmarkStart w:id="407" w:name="_Toc145111177"/>
      <w:r w:rsidRPr="00090C64">
        <w:rPr>
          <w:snapToGrid w:val="0"/>
        </w:rPr>
        <w:t>4.2</w:t>
      </w:r>
      <w:r w:rsidRPr="00090C64">
        <w:rPr>
          <w:snapToGrid w:val="0"/>
        </w:rPr>
        <w:tab/>
      </w:r>
      <w:r w:rsidRPr="00090C64">
        <w:rPr>
          <w:lang w:eastAsia="zh-CN"/>
        </w:rPr>
        <w:t>Conducted and radiated requirement reference points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5pt" o:ole="">
            <v:imagedata r:id="rId18" o:title=""/>
          </v:shape>
          <o:OLEObject Type="Embed" ProgID="Visio.Drawing.15" ShapeID="_x0000_i1029" DrawAspect="Content" ObjectID="_1757425331"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757425332"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8" w:name="_Toc21124835"/>
      <w:bookmarkStart w:id="409" w:name="_Toc29767825"/>
      <w:bookmarkStart w:id="410" w:name="_Toc36044267"/>
      <w:bookmarkStart w:id="411" w:name="_Toc37230172"/>
      <w:bookmarkStart w:id="412" w:name="_Toc45907315"/>
      <w:bookmarkStart w:id="413" w:name="_Toc53181420"/>
      <w:bookmarkStart w:id="414" w:name="_Toc61127294"/>
      <w:bookmarkStart w:id="415" w:name="_Toc67054301"/>
      <w:bookmarkStart w:id="416" w:name="_Toc67061299"/>
      <w:bookmarkStart w:id="417" w:name="_Toc74734817"/>
      <w:bookmarkStart w:id="418" w:name="_Toc74753060"/>
      <w:bookmarkStart w:id="419" w:name="_Toc76507319"/>
      <w:bookmarkStart w:id="420" w:name="_Toc83108928"/>
      <w:bookmarkStart w:id="421" w:name="_Toc89877741"/>
      <w:bookmarkStart w:id="422" w:name="_Toc98709592"/>
      <w:bookmarkStart w:id="423" w:name="_Toc105691407"/>
      <w:bookmarkStart w:id="424" w:name="_Toc105693721"/>
      <w:bookmarkStart w:id="425" w:name="_Toc123139057"/>
      <w:bookmarkStart w:id="426" w:name="_Toc124165857"/>
      <w:bookmarkStart w:id="427" w:name="_Toc130922730"/>
      <w:bookmarkStart w:id="428" w:name="_Toc137303142"/>
      <w:bookmarkStart w:id="429" w:name="_Toc138889366"/>
      <w:bookmarkStart w:id="430" w:name="_Toc145111178"/>
      <w:r w:rsidRPr="00090C64">
        <w:rPr>
          <w:snapToGrid w:val="0"/>
        </w:rPr>
        <w:t>4.3</w:t>
      </w:r>
      <w:r w:rsidRPr="00090C64">
        <w:rPr>
          <w:snapToGrid w:val="0"/>
        </w:rPr>
        <w:tab/>
      </w:r>
      <w:r w:rsidRPr="00090C64">
        <w:rPr>
          <w:lang w:eastAsia="zh-CN"/>
        </w:rPr>
        <w:t>Base station classes</w:t>
      </w:r>
      <w:r w:rsidRPr="00090C64">
        <w:t xml:space="preserve"> for AAS BS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1" w:name="_Toc21124836"/>
      <w:bookmarkStart w:id="432" w:name="_Toc29767826"/>
      <w:bookmarkStart w:id="433" w:name="_Toc36044268"/>
      <w:bookmarkStart w:id="434" w:name="_Toc37230173"/>
      <w:bookmarkStart w:id="435" w:name="_Toc45907316"/>
      <w:bookmarkStart w:id="436" w:name="_Toc53181421"/>
      <w:bookmarkStart w:id="437" w:name="_Toc61127295"/>
      <w:bookmarkStart w:id="438" w:name="_Toc67054302"/>
      <w:bookmarkStart w:id="439" w:name="_Toc67061300"/>
      <w:bookmarkStart w:id="440" w:name="_Toc74734818"/>
      <w:bookmarkStart w:id="441" w:name="_Toc74753061"/>
      <w:bookmarkStart w:id="442" w:name="_Toc76507320"/>
      <w:bookmarkStart w:id="443" w:name="_Toc83108929"/>
      <w:bookmarkStart w:id="444" w:name="_Toc89877742"/>
      <w:bookmarkStart w:id="445" w:name="_Toc98709593"/>
      <w:bookmarkStart w:id="446" w:name="_Toc105691408"/>
      <w:bookmarkStart w:id="447" w:name="_Toc105693722"/>
      <w:bookmarkStart w:id="448" w:name="_Toc123139058"/>
      <w:bookmarkStart w:id="449" w:name="_Toc124165858"/>
      <w:bookmarkStart w:id="450" w:name="_Toc130922731"/>
      <w:bookmarkStart w:id="451" w:name="_Toc137303143"/>
      <w:bookmarkStart w:id="452" w:name="_Toc138889367"/>
      <w:bookmarkStart w:id="453" w:name="_Toc145111179"/>
      <w:r w:rsidRPr="00090C64">
        <w:rPr>
          <w:lang w:eastAsia="zh-CN"/>
        </w:rPr>
        <w:t>4.4</w:t>
      </w:r>
      <w:r w:rsidRPr="00090C64">
        <w:rPr>
          <w:lang w:eastAsia="zh-CN"/>
        </w:rPr>
        <w:tab/>
        <w:t>Regional requirements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454" w:name="_Toc21124837"/>
      <w:bookmarkStart w:id="455" w:name="_Toc29767827"/>
      <w:bookmarkStart w:id="456" w:name="_Toc36044269"/>
      <w:bookmarkStart w:id="457" w:name="_Toc37230174"/>
      <w:bookmarkStart w:id="458" w:name="_Toc45907317"/>
      <w:bookmarkStart w:id="459" w:name="_Toc53181422"/>
      <w:bookmarkStart w:id="460" w:name="_Toc61127296"/>
      <w:bookmarkStart w:id="461" w:name="_Toc67054303"/>
      <w:bookmarkStart w:id="462" w:name="_Toc67061301"/>
      <w:bookmarkStart w:id="463" w:name="_Toc74734819"/>
      <w:bookmarkStart w:id="464" w:name="_Toc74753062"/>
      <w:bookmarkStart w:id="465" w:name="_Toc76507321"/>
      <w:bookmarkStart w:id="466" w:name="_Toc83108930"/>
      <w:bookmarkStart w:id="467" w:name="_Toc89877743"/>
      <w:bookmarkStart w:id="468" w:name="_Toc98709594"/>
      <w:bookmarkStart w:id="469" w:name="_Toc105691409"/>
      <w:bookmarkStart w:id="470" w:name="_Toc105693723"/>
      <w:bookmarkStart w:id="471" w:name="_Toc123139059"/>
      <w:bookmarkStart w:id="472" w:name="_Toc124165859"/>
      <w:bookmarkStart w:id="473" w:name="_Toc130922732"/>
      <w:bookmarkStart w:id="474" w:name="_Toc137303144"/>
      <w:bookmarkStart w:id="475" w:name="_Toc138889368"/>
      <w:bookmarkStart w:id="476" w:name="_Toc145111180"/>
      <w:r w:rsidRPr="00090C64">
        <w:rPr>
          <w:lang w:eastAsia="zh-CN"/>
        </w:rPr>
        <w:lastRenderedPageBreak/>
        <w:t>4.5</w:t>
      </w:r>
      <w:r w:rsidRPr="00090C64">
        <w:rPr>
          <w:lang w:eastAsia="zh-CN"/>
        </w:rPr>
        <w:tab/>
        <w:t>Operating bands and band categories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7" w:name="_Toc21124838"/>
      <w:bookmarkStart w:id="478" w:name="_Toc29767828"/>
      <w:bookmarkStart w:id="479" w:name="_Toc36044270"/>
      <w:bookmarkStart w:id="480" w:name="_Toc37230175"/>
      <w:bookmarkStart w:id="481" w:name="_Toc45907318"/>
      <w:bookmarkStart w:id="482" w:name="_Toc53181423"/>
      <w:bookmarkStart w:id="483" w:name="_Toc61127297"/>
      <w:bookmarkStart w:id="484" w:name="_Toc67054304"/>
      <w:bookmarkStart w:id="485" w:name="_Toc67061302"/>
      <w:bookmarkStart w:id="486" w:name="_Toc74734820"/>
      <w:bookmarkStart w:id="487" w:name="_Toc74753063"/>
      <w:bookmarkStart w:id="488" w:name="_Toc76507322"/>
      <w:bookmarkStart w:id="489" w:name="_Toc83108931"/>
      <w:bookmarkStart w:id="490" w:name="_Toc89877744"/>
      <w:bookmarkStart w:id="491" w:name="_Toc98709595"/>
      <w:bookmarkStart w:id="492" w:name="_Toc105691410"/>
      <w:bookmarkStart w:id="493" w:name="_Toc105693724"/>
      <w:bookmarkStart w:id="494" w:name="_Toc123139060"/>
      <w:bookmarkStart w:id="495" w:name="_Toc124165860"/>
      <w:bookmarkStart w:id="496" w:name="_Toc130922733"/>
      <w:bookmarkStart w:id="497" w:name="_Toc137303145"/>
      <w:bookmarkStart w:id="498" w:name="_Toc138889369"/>
      <w:bookmarkStart w:id="499" w:name="_Toc145111181"/>
      <w:r w:rsidRPr="00090C64">
        <w:rPr>
          <w:lang w:eastAsia="zh-CN"/>
        </w:rPr>
        <w:t>4.6</w:t>
      </w:r>
      <w:r w:rsidRPr="00090C64">
        <w:rPr>
          <w:lang w:eastAsia="zh-CN"/>
        </w:rPr>
        <w:tab/>
        <w:t>Channel arrangements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00" w:name="_Toc21124839"/>
      <w:bookmarkStart w:id="501" w:name="_Toc29767829"/>
      <w:bookmarkStart w:id="502" w:name="_Toc36044271"/>
      <w:bookmarkStart w:id="503" w:name="_Toc37230176"/>
      <w:bookmarkStart w:id="504" w:name="_Toc45907319"/>
      <w:bookmarkStart w:id="505" w:name="_Toc53181424"/>
      <w:bookmarkStart w:id="506" w:name="_Toc61127298"/>
      <w:bookmarkStart w:id="507" w:name="_Toc67054305"/>
      <w:bookmarkStart w:id="508" w:name="_Toc67061303"/>
      <w:bookmarkStart w:id="509" w:name="_Toc74734821"/>
      <w:bookmarkStart w:id="510" w:name="_Toc74753064"/>
      <w:bookmarkStart w:id="511" w:name="_Toc76507323"/>
      <w:bookmarkStart w:id="512" w:name="_Toc83108932"/>
      <w:bookmarkStart w:id="513" w:name="_Toc89877745"/>
      <w:bookmarkStart w:id="514" w:name="_Toc98709596"/>
      <w:bookmarkStart w:id="515" w:name="_Toc105691411"/>
      <w:bookmarkStart w:id="516" w:name="_Toc105693725"/>
      <w:bookmarkStart w:id="517" w:name="_Toc123139061"/>
      <w:bookmarkStart w:id="518" w:name="_Toc124165861"/>
      <w:bookmarkStart w:id="519" w:name="_Toc130922734"/>
      <w:bookmarkStart w:id="520" w:name="_Toc137303146"/>
      <w:bookmarkStart w:id="521" w:name="_Toc138889370"/>
      <w:bookmarkStart w:id="522" w:name="_Toc145111182"/>
      <w:r w:rsidRPr="00090C64">
        <w:rPr>
          <w:lang w:eastAsia="zh-CN"/>
        </w:rPr>
        <w:t>4.7</w:t>
      </w:r>
      <w:r w:rsidRPr="00090C64">
        <w:rPr>
          <w:lang w:eastAsia="zh-CN"/>
        </w:rPr>
        <w:tab/>
        <w:t>Requirements for AAS BS capable of multi-band operation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3" w:name="_Toc21124840"/>
      <w:bookmarkStart w:id="524" w:name="_Toc29767830"/>
      <w:bookmarkStart w:id="525" w:name="_Toc36044272"/>
      <w:bookmarkStart w:id="526" w:name="_Toc37230177"/>
      <w:bookmarkStart w:id="527" w:name="_Toc45907320"/>
      <w:bookmarkStart w:id="528" w:name="_Toc53181425"/>
      <w:bookmarkStart w:id="529" w:name="_Toc61127299"/>
      <w:bookmarkStart w:id="530" w:name="_Toc67054306"/>
      <w:bookmarkStart w:id="531" w:name="_Toc67061304"/>
      <w:bookmarkStart w:id="532" w:name="_Toc74734822"/>
      <w:bookmarkStart w:id="533" w:name="_Toc74753065"/>
      <w:bookmarkStart w:id="534" w:name="_Toc76507324"/>
      <w:bookmarkStart w:id="535" w:name="_Toc83108933"/>
      <w:bookmarkStart w:id="536" w:name="_Toc89877746"/>
      <w:bookmarkStart w:id="537" w:name="_Toc98709597"/>
      <w:bookmarkStart w:id="538" w:name="_Toc105691412"/>
      <w:bookmarkStart w:id="539" w:name="_Toc105693726"/>
      <w:bookmarkStart w:id="540" w:name="_Toc123139062"/>
      <w:bookmarkStart w:id="541" w:name="_Toc124165862"/>
      <w:bookmarkStart w:id="542" w:name="_Toc130922735"/>
      <w:bookmarkStart w:id="543" w:name="_Toc137303147"/>
      <w:bookmarkStart w:id="544" w:name="_Toc138889371"/>
      <w:bookmarkStart w:id="545" w:name="_Toc145111183"/>
      <w:r w:rsidRPr="00090C64">
        <w:rPr>
          <w:lang w:eastAsia="zh-CN"/>
        </w:rPr>
        <w:t>4.8</w:t>
      </w:r>
      <w:r w:rsidRPr="00090C64">
        <w:rPr>
          <w:lang w:eastAsia="zh-CN"/>
        </w:rPr>
        <w:tab/>
        <w:t>AAS BS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C1D565" w14:textId="77777777" w:rsidR="00D57C09" w:rsidRPr="00090C64" w:rsidRDefault="00D57C09" w:rsidP="00D57C09">
      <w:pPr>
        <w:pStyle w:val="Heading3"/>
      </w:pPr>
      <w:bookmarkStart w:id="546" w:name="_Toc21124841"/>
      <w:bookmarkStart w:id="547" w:name="_Toc29767831"/>
      <w:bookmarkStart w:id="548" w:name="_Toc36044273"/>
      <w:bookmarkStart w:id="549" w:name="_Toc37230178"/>
      <w:bookmarkStart w:id="550" w:name="_Toc45907321"/>
      <w:bookmarkStart w:id="551" w:name="_Toc53181426"/>
      <w:bookmarkStart w:id="552" w:name="_Toc61127300"/>
      <w:bookmarkStart w:id="553" w:name="_Toc67054307"/>
      <w:bookmarkStart w:id="554" w:name="_Toc67061305"/>
      <w:bookmarkStart w:id="555" w:name="_Toc74734823"/>
      <w:bookmarkStart w:id="556" w:name="_Toc74753066"/>
      <w:bookmarkStart w:id="557" w:name="_Toc76507325"/>
      <w:bookmarkStart w:id="558" w:name="_Toc83108934"/>
      <w:bookmarkStart w:id="559" w:name="_Toc89877747"/>
      <w:bookmarkStart w:id="560" w:name="_Toc98709598"/>
      <w:bookmarkStart w:id="561" w:name="_Toc105691413"/>
      <w:bookmarkStart w:id="562" w:name="_Toc105693727"/>
      <w:bookmarkStart w:id="563" w:name="_Toc123139063"/>
      <w:bookmarkStart w:id="564" w:name="_Toc124165863"/>
      <w:bookmarkStart w:id="565" w:name="_Toc130922736"/>
      <w:bookmarkStart w:id="566" w:name="_Toc137303148"/>
      <w:bookmarkStart w:id="567" w:name="_Toc138889372"/>
      <w:bookmarkStart w:id="568" w:name="_Toc145111184"/>
      <w:r w:rsidRPr="00090C64">
        <w:t>4.8.1</w:t>
      </w:r>
      <w:r w:rsidRPr="00090C64">
        <w:tab/>
        <w:t>Transmit configurations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pt;height:195.5pt" o:ole="">
            <v:imagedata r:id="rId22" o:title=""/>
          </v:shape>
          <o:OLEObject Type="Embed" ProgID="Word.Picture.8" ShapeID="_x0000_i1031" DrawAspect="Content" ObjectID="_1757425333"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757425334"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569" w:name="_Toc21124842"/>
      <w:bookmarkStart w:id="570" w:name="_Toc29767832"/>
      <w:bookmarkStart w:id="571" w:name="_Toc36044274"/>
      <w:bookmarkStart w:id="572" w:name="_Toc37230179"/>
      <w:bookmarkStart w:id="573" w:name="_Toc45907322"/>
      <w:bookmarkStart w:id="574" w:name="_Toc53181427"/>
      <w:bookmarkStart w:id="575" w:name="_Toc61127301"/>
      <w:bookmarkStart w:id="576" w:name="_Toc67054308"/>
      <w:bookmarkStart w:id="577" w:name="_Toc67061306"/>
      <w:bookmarkStart w:id="578" w:name="_Toc74734824"/>
      <w:bookmarkStart w:id="579" w:name="_Toc74753067"/>
      <w:bookmarkStart w:id="580" w:name="_Toc76507326"/>
      <w:bookmarkStart w:id="581" w:name="_Toc83108935"/>
      <w:bookmarkStart w:id="582" w:name="_Toc89877748"/>
      <w:bookmarkStart w:id="583" w:name="_Toc98709599"/>
      <w:bookmarkStart w:id="584" w:name="_Toc105691414"/>
      <w:bookmarkStart w:id="585" w:name="_Toc105693728"/>
      <w:bookmarkStart w:id="586" w:name="_Toc123139064"/>
      <w:bookmarkStart w:id="587" w:name="_Toc124165864"/>
      <w:bookmarkStart w:id="588" w:name="_Toc130922737"/>
      <w:bookmarkStart w:id="589" w:name="_Toc137303149"/>
      <w:bookmarkStart w:id="590" w:name="_Toc138889373"/>
      <w:bookmarkStart w:id="591" w:name="_Toc145111185"/>
      <w:r w:rsidRPr="00090C64">
        <w:t>4.8.2</w:t>
      </w:r>
      <w:r w:rsidRPr="00090C64">
        <w:tab/>
        <w:t>Receive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2" w:name="_MON_1561373884"/>
    <w:bookmarkEnd w:id="592"/>
    <w:p w14:paraId="7AC8EACA" w14:textId="77777777" w:rsidR="00D57C09" w:rsidRPr="00090C64" w:rsidRDefault="00D57C09" w:rsidP="00D57C09">
      <w:pPr>
        <w:pStyle w:val="TH"/>
      </w:pPr>
      <w:r w:rsidRPr="00090C64">
        <w:object w:dxaOrig="10259" w:dyaOrig="4212" w14:anchorId="05535C2C">
          <v:shape id="_x0000_i1033" type="#_x0000_t75" style="width:477.95pt;height:195.5pt" o:ole="">
            <v:imagedata r:id="rId26" o:title=""/>
          </v:shape>
          <o:OLEObject Type="Embed" ProgID="Word.Picture.8" ShapeID="_x0000_i1033" DrawAspect="Content" ObjectID="_1757425335"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757425336"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593" w:name="_Toc21124843"/>
      <w:bookmarkStart w:id="594" w:name="_Toc29767833"/>
      <w:bookmarkStart w:id="595" w:name="_Toc36044275"/>
      <w:bookmarkStart w:id="596" w:name="_Toc37230180"/>
      <w:bookmarkStart w:id="597" w:name="_Toc45907323"/>
      <w:bookmarkStart w:id="598" w:name="_Toc53181428"/>
      <w:bookmarkStart w:id="599" w:name="_Toc61127302"/>
      <w:bookmarkStart w:id="600" w:name="_Toc67054309"/>
      <w:bookmarkStart w:id="601" w:name="_Toc67061307"/>
      <w:bookmarkStart w:id="602" w:name="_Toc74734825"/>
      <w:bookmarkStart w:id="603" w:name="_Toc74753068"/>
      <w:bookmarkStart w:id="604" w:name="_Toc76507327"/>
      <w:bookmarkStart w:id="605" w:name="_Toc83108936"/>
      <w:bookmarkStart w:id="606" w:name="_Toc89877749"/>
      <w:bookmarkStart w:id="607" w:name="_Toc98709600"/>
      <w:bookmarkStart w:id="608" w:name="_Toc105691415"/>
      <w:bookmarkStart w:id="609" w:name="_Toc105693729"/>
      <w:bookmarkStart w:id="610" w:name="_Toc123139065"/>
      <w:bookmarkStart w:id="611" w:name="_Toc124165865"/>
      <w:bookmarkStart w:id="612" w:name="_Toc130922738"/>
      <w:bookmarkStart w:id="613" w:name="_Toc137303150"/>
      <w:bookmarkStart w:id="614" w:name="_Toc138889374"/>
      <w:bookmarkStart w:id="615" w:name="_Toc145111186"/>
      <w:r w:rsidRPr="00090C64">
        <w:t>4.8.3</w:t>
      </w:r>
      <w:r w:rsidRPr="00090C64">
        <w:tab/>
        <w:t>Power supply options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6" w:name="_Toc21124844"/>
      <w:bookmarkStart w:id="617" w:name="_Toc29767834"/>
      <w:bookmarkStart w:id="618" w:name="_Toc36044276"/>
      <w:bookmarkStart w:id="619" w:name="_Toc37230181"/>
      <w:bookmarkStart w:id="620" w:name="_Toc45907324"/>
      <w:bookmarkStart w:id="621" w:name="_Toc53181429"/>
      <w:bookmarkStart w:id="622" w:name="_Toc61127303"/>
      <w:bookmarkStart w:id="623" w:name="_Toc67054310"/>
      <w:bookmarkStart w:id="624" w:name="_Toc67061308"/>
      <w:bookmarkStart w:id="625" w:name="_Toc74734826"/>
      <w:bookmarkStart w:id="626" w:name="_Toc74753069"/>
      <w:bookmarkStart w:id="627" w:name="_Toc76507328"/>
      <w:bookmarkStart w:id="628" w:name="_Toc83108937"/>
      <w:bookmarkStart w:id="629" w:name="_Toc89877750"/>
      <w:bookmarkStart w:id="630" w:name="_Toc98709601"/>
      <w:bookmarkStart w:id="631" w:name="_Toc105691416"/>
      <w:bookmarkStart w:id="632" w:name="_Toc105693730"/>
      <w:bookmarkStart w:id="633" w:name="_Toc123139066"/>
      <w:bookmarkStart w:id="634" w:name="_Toc124165866"/>
      <w:bookmarkStart w:id="635" w:name="_Toc130922739"/>
      <w:bookmarkStart w:id="636" w:name="_Toc137303151"/>
      <w:bookmarkStart w:id="637" w:name="_Toc138889375"/>
      <w:bookmarkStart w:id="638" w:name="_Toc145111187"/>
      <w:r w:rsidRPr="00090C64">
        <w:t>4.8.4</w:t>
      </w:r>
      <w:r w:rsidRPr="00090C64">
        <w:tab/>
        <w:t>BS with integrated Iuant BS modem</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9" w:name="_Toc21124845"/>
      <w:bookmarkStart w:id="640" w:name="_Toc29767835"/>
      <w:bookmarkStart w:id="641" w:name="_Toc36044277"/>
      <w:bookmarkStart w:id="642" w:name="_Toc37230182"/>
      <w:bookmarkStart w:id="643" w:name="_Toc45907325"/>
      <w:bookmarkStart w:id="644" w:name="_Toc53181430"/>
      <w:bookmarkStart w:id="645" w:name="_Toc61127304"/>
      <w:bookmarkStart w:id="646" w:name="_Toc67054311"/>
      <w:bookmarkStart w:id="647" w:name="_Toc67061309"/>
      <w:bookmarkStart w:id="648" w:name="_Toc74734827"/>
      <w:bookmarkStart w:id="649" w:name="_Toc74753070"/>
      <w:bookmarkStart w:id="650" w:name="_Toc76507329"/>
      <w:bookmarkStart w:id="651" w:name="_Toc83108938"/>
      <w:bookmarkStart w:id="652" w:name="_Toc89877751"/>
      <w:bookmarkStart w:id="653" w:name="_Toc98709602"/>
      <w:bookmarkStart w:id="654" w:name="_Toc105691417"/>
      <w:bookmarkStart w:id="655" w:name="_Toc105693731"/>
      <w:bookmarkStart w:id="656" w:name="_Toc123139067"/>
      <w:bookmarkStart w:id="657" w:name="_Toc124165867"/>
      <w:bookmarkStart w:id="658" w:name="_Toc130922740"/>
      <w:bookmarkStart w:id="659" w:name="_Toc137303152"/>
      <w:bookmarkStart w:id="660" w:name="_Toc138889376"/>
      <w:bookmarkStart w:id="661" w:name="_Toc145111188"/>
      <w:r w:rsidRPr="00090C64">
        <w:rPr>
          <w:lang w:eastAsia="zh-CN"/>
        </w:rPr>
        <w:t>4.9</w:t>
      </w:r>
      <w:r w:rsidRPr="00090C64">
        <w:rPr>
          <w:lang w:eastAsia="zh-CN"/>
        </w:rPr>
        <w:tab/>
        <w:t>Capability sets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2" w:name="_Toc21124846"/>
      <w:bookmarkStart w:id="663" w:name="_Toc29767836"/>
      <w:bookmarkStart w:id="664" w:name="_Toc36044278"/>
      <w:bookmarkStart w:id="665" w:name="_Toc37230183"/>
      <w:bookmarkStart w:id="666" w:name="_Toc45907326"/>
      <w:bookmarkStart w:id="667" w:name="_Toc53181431"/>
      <w:bookmarkStart w:id="668" w:name="_Toc61127305"/>
      <w:bookmarkStart w:id="669" w:name="_Toc67054312"/>
      <w:bookmarkStart w:id="670" w:name="_Toc67061310"/>
      <w:bookmarkStart w:id="671" w:name="_Toc74734828"/>
      <w:bookmarkStart w:id="672" w:name="_Toc74753071"/>
      <w:bookmarkStart w:id="673" w:name="_Toc76507330"/>
      <w:bookmarkStart w:id="674" w:name="_Toc83108939"/>
      <w:bookmarkStart w:id="675" w:name="_Toc89877752"/>
      <w:bookmarkStart w:id="676" w:name="_Toc98709603"/>
      <w:bookmarkStart w:id="677" w:name="_Toc105691418"/>
      <w:bookmarkStart w:id="678" w:name="_Toc105693732"/>
      <w:bookmarkStart w:id="679" w:name="_Toc123139068"/>
      <w:bookmarkStart w:id="680" w:name="_Toc124165868"/>
      <w:bookmarkStart w:id="681" w:name="_Toc130922741"/>
      <w:bookmarkStart w:id="682" w:name="_Toc137303153"/>
      <w:bookmarkStart w:id="683" w:name="_Toc138889377"/>
      <w:bookmarkStart w:id="684" w:name="_Toc145111189"/>
      <w:r w:rsidRPr="00090C64">
        <w:rPr>
          <w:lang w:eastAsia="zh-CN"/>
        </w:rPr>
        <w:t>4.10</w:t>
      </w:r>
      <w:r w:rsidRPr="00090C64">
        <w:rPr>
          <w:lang w:eastAsia="zh-CN"/>
        </w:rPr>
        <w:tab/>
        <w:t>Manufacturer declarations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685" w:name="_Toc21124847"/>
      <w:bookmarkStart w:id="686" w:name="_Toc29767837"/>
      <w:bookmarkStart w:id="687" w:name="_Toc36044279"/>
      <w:bookmarkStart w:id="688" w:name="_Toc37230184"/>
      <w:bookmarkStart w:id="689" w:name="_Toc45907327"/>
      <w:bookmarkStart w:id="690" w:name="_Toc53181432"/>
      <w:bookmarkStart w:id="691" w:name="_Toc61127306"/>
      <w:bookmarkStart w:id="692" w:name="_Toc67054313"/>
      <w:bookmarkStart w:id="693" w:name="_Toc67061311"/>
      <w:bookmarkStart w:id="694" w:name="_Toc74734829"/>
      <w:bookmarkStart w:id="695" w:name="_Toc74753072"/>
      <w:bookmarkStart w:id="696" w:name="_Toc76507331"/>
      <w:bookmarkStart w:id="697" w:name="_Toc83108940"/>
      <w:bookmarkStart w:id="698" w:name="_Toc89877753"/>
      <w:bookmarkStart w:id="699" w:name="_Toc98709604"/>
      <w:bookmarkStart w:id="700" w:name="_Toc105691419"/>
      <w:bookmarkStart w:id="701" w:name="_Toc105693733"/>
      <w:bookmarkStart w:id="702" w:name="_Toc123139069"/>
      <w:bookmarkStart w:id="703" w:name="_Toc124165869"/>
      <w:bookmarkStart w:id="704" w:name="_Toc130922742"/>
      <w:bookmarkStart w:id="705" w:name="_Toc137303154"/>
      <w:bookmarkStart w:id="706" w:name="_Toc138889378"/>
      <w:bookmarkStart w:id="707" w:name="_Toc145111190"/>
      <w:r w:rsidRPr="00090C64">
        <w:rPr>
          <w:lang w:eastAsia="zh-CN"/>
        </w:rPr>
        <w:t>4.11</w:t>
      </w:r>
      <w:r w:rsidRPr="00090C64">
        <w:rPr>
          <w:lang w:eastAsia="zh-CN"/>
        </w:rPr>
        <w:tab/>
        <w:t>Test signal configurations for testing</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D83E0B7" w14:textId="77777777" w:rsidR="00D57C09" w:rsidRPr="00090C64" w:rsidRDefault="00D57C09" w:rsidP="000937A4">
      <w:pPr>
        <w:pStyle w:val="Heading3"/>
        <w:rPr>
          <w:lang w:eastAsia="zh-CN"/>
        </w:rPr>
      </w:pPr>
      <w:bookmarkStart w:id="708" w:name="_Toc21124848"/>
      <w:bookmarkStart w:id="709" w:name="_Toc29767838"/>
      <w:bookmarkStart w:id="710" w:name="_Toc36044280"/>
      <w:bookmarkStart w:id="711" w:name="_Toc37230185"/>
      <w:bookmarkStart w:id="712" w:name="_Toc45907328"/>
      <w:bookmarkStart w:id="713" w:name="_Toc53181433"/>
      <w:bookmarkStart w:id="714" w:name="_Toc61127307"/>
      <w:bookmarkStart w:id="715" w:name="_Toc67054314"/>
      <w:bookmarkStart w:id="716" w:name="_Toc67061312"/>
      <w:bookmarkStart w:id="717" w:name="_Toc74734830"/>
      <w:bookmarkStart w:id="718" w:name="_Toc74753073"/>
      <w:bookmarkStart w:id="719" w:name="_Toc76507332"/>
      <w:bookmarkStart w:id="720" w:name="_Toc83108941"/>
      <w:bookmarkStart w:id="721" w:name="_Toc89877754"/>
      <w:bookmarkStart w:id="722" w:name="_Toc98709605"/>
      <w:bookmarkStart w:id="723" w:name="_Toc105691420"/>
      <w:bookmarkStart w:id="724" w:name="_Toc105693734"/>
      <w:bookmarkStart w:id="725" w:name="_Toc123139070"/>
      <w:bookmarkStart w:id="726" w:name="_Toc124165870"/>
      <w:bookmarkStart w:id="727" w:name="_Toc130922743"/>
      <w:bookmarkStart w:id="728" w:name="_Toc137303155"/>
      <w:bookmarkStart w:id="729" w:name="_Toc138889379"/>
      <w:bookmarkStart w:id="730" w:name="_Toc145111191"/>
      <w:r w:rsidRPr="00090C64">
        <w:rPr>
          <w:lang w:eastAsia="zh-CN"/>
        </w:rPr>
        <w:t>4.11.1</w:t>
      </w:r>
      <w:r w:rsidRPr="00090C64">
        <w:rPr>
          <w:lang w:eastAsia="zh-CN"/>
        </w:rPr>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1" w:name="_Toc21124849"/>
      <w:bookmarkStart w:id="732" w:name="_Toc29767839"/>
      <w:bookmarkStart w:id="733" w:name="_Toc36044281"/>
      <w:bookmarkStart w:id="734" w:name="_Toc37230186"/>
      <w:bookmarkStart w:id="735" w:name="_Toc45907329"/>
      <w:bookmarkStart w:id="736" w:name="_Toc53181434"/>
      <w:bookmarkStart w:id="737" w:name="_Toc61127308"/>
      <w:bookmarkStart w:id="738" w:name="_Toc67054315"/>
      <w:bookmarkStart w:id="739" w:name="_Toc67061313"/>
      <w:bookmarkStart w:id="740" w:name="_Toc74734831"/>
      <w:bookmarkStart w:id="741" w:name="_Toc74753074"/>
      <w:bookmarkStart w:id="742" w:name="_Toc76507333"/>
      <w:bookmarkStart w:id="743" w:name="_Toc83108942"/>
      <w:bookmarkStart w:id="744" w:name="_Toc89877755"/>
      <w:bookmarkStart w:id="745" w:name="_Toc98709606"/>
      <w:bookmarkStart w:id="746" w:name="_Toc105691421"/>
      <w:bookmarkStart w:id="747" w:name="_Toc105693735"/>
      <w:bookmarkStart w:id="748" w:name="_Toc123139071"/>
      <w:bookmarkStart w:id="749" w:name="_Toc124165871"/>
      <w:bookmarkStart w:id="750" w:name="_Toc130922744"/>
      <w:bookmarkStart w:id="751" w:name="_Toc137303156"/>
      <w:bookmarkStart w:id="752" w:name="_Toc138889380"/>
      <w:bookmarkStart w:id="753" w:name="_Toc145111192"/>
      <w:r w:rsidRPr="00090C64">
        <w:rPr>
          <w:lang w:eastAsia="zh-CN"/>
        </w:rPr>
        <w:t>4.11.1A</w:t>
      </w:r>
      <w:r w:rsidRPr="00090C64">
        <w:rPr>
          <w:lang w:eastAsia="zh-CN"/>
        </w:rPr>
        <w:tab/>
        <w:t xml:space="preserve">NR </w:t>
      </w:r>
      <w:r w:rsidRPr="00090C64">
        <w:t>Test signal used to build Test Configurations</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754" w:name="_Ref516750404"/>
      <w:r w:rsidRPr="004119DC">
        <w:t>Table</w:t>
      </w:r>
      <w:bookmarkEnd w:id="75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755" w:name="_Toc21124850"/>
      <w:bookmarkStart w:id="756" w:name="_Toc29767840"/>
      <w:bookmarkStart w:id="757" w:name="_Toc36044282"/>
      <w:bookmarkStart w:id="758" w:name="_Toc37230187"/>
      <w:bookmarkStart w:id="759" w:name="_Toc45907330"/>
      <w:bookmarkStart w:id="760" w:name="_Toc53181435"/>
      <w:bookmarkStart w:id="761" w:name="_Toc61127309"/>
      <w:bookmarkStart w:id="762" w:name="_Toc67054316"/>
      <w:bookmarkStart w:id="763" w:name="_Toc67061314"/>
      <w:bookmarkStart w:id="764" w:name="_Toc74734832"/>
      <w:bookmarkStart w:id="765" w:name="_Toc74753075"/>
      <w:bookmarkStart w:id="766" w:name="_Toc76507334"/>
      <w:bookmarkStart w:id="767" w:name="_Toc83108943"/>
      <w:bookmarkStart w:id="768" w:name="_Toc89877756"/>
      <w:bookmarkStart w:id="769" w:name="_Toc98709607"/>
      <w:bookmarkStart w:id="770" w:name="_Toc105691422"/>
      <w:bookmarkStart w:id="771" w:name="_Toc105693736"/>
      <w:bookmarkStart w:id="772" w:name="_Toc123139072"/>
      <w:bookmarkStart w:id="773" w:name="_Toc124165872"/>
      <w:bookmarkStart w:id="774" w:name="_Toc130922745"/>
      <w:bookmarkStart w:id="775" w:name="_Toc137303157"/>
      <w:bookmarkStart w:id="776" w:name="_Toc138889381"/>
      <w:bookmarkStart w:id="777" w:name="_Toc145111193"/>
      <w:r w:rsidRPr="00090C64">
        <w:rPr>
          <w:lang w:eastAsia="zh-CN"/>
        </w:rPr>
        <w:t>4.11.2</w:t>
      </w:r>
      <w:r w:rsidRPr="00090C64">
        <w:rPr>
          <w:lang w:eastAsia="zh-CN"/>
        </w:rPr>
        <w:tab/>
        <w:t>Test signal configurations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5E286F6D" w14:textId="77777777" w:rsidR="00D57C09" w:rsidRPr="00090C64" w:rsidRDefault="00D57C09" w:rsidP="00D57C09">
      <w:pPr>
        <w:pStyle w:val="Heading4"/>
      </w:pPr>
      <w:bookmarkStart w:id="778" w:name="_Toc21124851"/>
      <w:bookmarkStart w:id="779" w:name="_Toc29767841"/>
      <w:bookmarkStart w:id="780" w:name="_Toc36044283"/>
      <w:bookmarkStart w:id="781" w:name="_Toc37230188"/>
      <w:bookmarkStart w:id="782" w:name="_Toc45907331"/>
      <w:bookmarkStart w:id="783" w:name="_Toc53181436"/>
      <w:bookmarkStart w:id="784" w:name="_Toc61127310"/>
      <w:bookmarkStart w:id="785" w:name="_Toc67054317"/>
      <w:bookmarkStart w:id="786" w:name="_Toc67061315"/>
      <w:bookmarkStart w:id="787" w:name="_Toc74734833"/>
      <w:bookmarkStart w:id="788" w:name="_Toc74753076"/>
      <w:bookmarkStart w:id="789" w:name="_Toc76507335"/>
      <w:bookmarkStart w:id="790" w:name="_Toc83108944"/>
      <w:bookmarkStart w:id="791" w:name="_Toc89877757"/>
      <w:bookmarkStart w:id="792" w:name="_Toc98709608"/>
      <w:bookmarkStart w:id="793" w:name="_Toc105691423"/>
      <w:bookmarkStart w:id="794" w:name="_Toc105693737"/>
      <w:bookmarkStart w:id="795" w:name="_Toc123139073"/>
      <w:bookmarkStart w:id="796" w:name="_Toc124165873"/>
      <w:bookmarkStart w:id="797" w:name="_Toc130922746"/>
      <w:bookmarkStart w:id="798" w:name="_Toc137303158"/>
      <w:bookmarkStart w:id="799" w:name="_Toc138889382"/>
      <w:bookmarkStart w:id="800" w:name="_Toc145111194"/>
      <w:r w:rsidRPr="00090C64">
        <w:t>4.11.2.1</w:t>
      </w:r>
      <w:r w:rsidRPr="00090C64">
        <w:tab/>
        <w:t>ATCR1: UTRA multicarrier operation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0478A3B" w14:textId="77777777" w:rsidR="00D57C09" w:rsidRPr="00090C64" w:rsidRDefault="00D57C09" w:rsidP="00D57C09">
      <w:pPr>
        <w:pStyle w:val="Heading5"/>
      </w:pPr>
      <w:bookmarkStart w:id="801" w:name="_Toc21124852"/>
      <w:bookmarkStart w:id="802" w:name="_Toc29767842"/>
      <w:bookmarkStart w:id="803" w:name="_Toc36044284"/>
      <w:bookmarkStart w:id="804" w:name="_Toc37230189"/>
      <w:bookmarkStart w:id="805" w:name="_Toc45907332"/>
      <w:bookmarkStart w:id="806" w:name="_Toc53181437"/>
      <w:bookmarkStart w:id="807" w:name="_Toc61127311"/>
      <w:bookmarkStart w:id="808" w:name="_Toc67054318"/>
      <w:bookmarkStart w:id="809" w:name="_Toc67061316"/>
      <w:bookmarkStart w:id="810" w:name="_Toc74734834"/>
      <w:bookmarkStart w:id="811" w:name="_Toc74753077"/>
      <w:bookmarkStart w:id="812" w:name="_Toc76507336"/>
      <w:bookmarkStart w:id="813" w:name="_Toc83108945"/>
      <w:bookmarkStart w:id="814" w:name="_Toc89877758"/>
      <w:bookmarkStart w:id="815" w:name="_Toc98709609"/>
      <w:bookmarkStart w:id="816" w:name="_Toc105691424"/>
      <w:bookmarkStart w:id="817" w:name="_Toc105693738"/>
      <w:bookmarkStart w:id="818" w:name="_Toc123139074"/>
      <w:bookmarkStart w:id="819" w:name="_Toc124165874"/>
      <w:bookmarkStart w:id="820" w:name="_Toc130922747"/>
      <w:bookmarkStart w:id="821" w:name="_Toc137303159"/>
      <w:bookmarkStart w:id="822" w:name="_Toc138889383"/>
      <w:bookmarkStart w:id="823" w:name="_Toc145111195"/>
      <w:r w:rsidRPr="00090C64">
        <w:t>4.11.2.1.1</w:t>
      </w:r>
      <w:r w:rsidRPr="00090C64">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824" w:name="_Toc21124853"/>
      <w:bookmarkStart w:id="825" w:name="_Toc29767843"/>
      <w:bookmarkStart w:id="826" w:name="_Toc36044285"/>
      <w:bookmarkStart w:id="827" w:name="_Toc37230190"/>
      <w:bookmarkStart w:id="828" w:name="_Toc45907333"/>
      <w:bookmarkStart w:id="829" w:name="_Toc53181438"/>
      <w:bookmarkStart w:id="830" w:name="_Toc61127312"/>
      <w:bookmarkStart w:id="831" w:name="_Toc67054319"/>
      <w:bookmarkStart w:id="832" w:name="_Toc67061317"/>
      <w:bookmarkStart w:id="833" w:name="_Toc74734835"/>
      <w:bookmarkStart w:id="834" w:name="_Toc74753078"/>
      <w:bookmarkStart w:id="835" w:name="_Toc76507337"/>
      <w:bookmarkStart w:id="836" w:name="_Toc83108946"/>
      <w:bookmarkStart w:id="837" w:name="_Toc89877759"/>
      <w:bookmarkStart w:id="838" w:name="_Toc98709610"/>
      <w:bookmarkStart w:id="839" w:name="_Toc105691425"/>
      <w:bookmarkStart w:id="840" w:name="_Toc105693739"/>
      <w:bookmarkStart w:id="841" w:name="_Toc123139075"/>
      <w:bookmarkStart w:id="842" w:name="_Toc124165875"/>
      <w:bookmarkStart w:id="843" w:name="_Toc130922748"/>
      <w:bookmarkStart w:id="844" w:name="_Toc137303160"/>
      <w:bookmarkStart w:id="845" w:name="_Toc138889384"/>
      <w:bookmarkStart w:id="846" w:name="_Toc145111196"/>
      <w:r w:rsidRPr="00090C64">
        <w:t>4.11.2.1.2</w:t>
      </w:r>
      <w:r w:rsidRPr="00090C64">
        <w:tab/>
        <w:t>ATCR1a generation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7" w:name="_Toc21124854"/>
      <w:bookmarkStart w:id="848" w:name="_Toc29767844"/>
      <w:bookmarkStart w:id="849" w:name="_Toc36044286"/>
      <w:bookmarkStart w:id="850" w:name="_Toc37230191"/>
      <w:bookmarkStart w:id="851" w:name="_Toc45907334"/>
      <w:bookmarkStart w:id="852" w:name="_Toc53181439"/>
      <w:bookmarkStart w:id="853" w:name="_Toc61127313"/>
      <w:bookmarkStart w:id="854" w:name="_Toc67054320"/>
      <w:bookmarkStart w:id="855" w:name="_Toc67061318"/>
      <w:bookmarkStart w:id="856" w:name="_Toc74734836"/>
      <w:bookmarkStart w:id="857" w:name="_Toc74753079"/>
      <w:bookmarkStart w:id="858" w:name="_Toc76507338"/>
      <w:bookmarkStart w:id="859" w:name="_Toc83108947"/>
      <w:bookmarkStart w:id="860" w:name="_Toc89877760"/>
      <w:bookmarkStart w:id="861" w:name="_Toc98709611"/>
      <w:bookmarkStart w:id="862" w:name="_Toc105691426"/>
      <w:bookmarkStart w:id="863" w:name="_Toc105693740"/>
      <w:bookmarkStart w:id="864" w:name="_Toc123139076"/>
      <w:bookmarkStart w:id="865" w:name="_Toc124165876"/>
      <w:bookmarkStart w:id="866" w:name="_Toc130922749"/>
      <w:bookmarkStart w:id="867" w:name="_Toc137303161"/>
      <w:bookmarkStart w:id="868" w:name="_Toc138889385"/>
      <w:bookmarkStart w:id="869" w:name="_Toc145111197"/>
      <w:r w:rsidRPr="00090C64">
        <w:t>4.11.2.1.3</w:t>
      </w:r>
      <w:r w:rsidRPr="00090C64">
        <w:tab/>
        <w:t>ATCR1b generation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70" w:name="_Toc21124855"/>
      <w:bookmarkStart w:id="871" w:name="_Toc29767845"/>
      <w:bookmarkStart w:id="872" w:name="_Toc36044287"/>
      <w:bookmarkStart w:id="873" w:name="_Toc37230192"/>
      <w:bookmarkStart w:id="874" w:name="_Toc45907335"/>
      <w:bookmarkStart w:id="875" w:name="_Toc53181440"/>
      <w:bookmarkStart w:id="876" w:name="_Toc61127314"/>
      <w:bookmarkStart w:id="877" w:name="_Toc67054321"/>
      <w:bookmarkStart w:id="878" w:name="_Toc67061319"/>
      <w:bookmarkStart w:id="879" w:name="_Toc74734837"/>
      <w:bookmarkStart w:id="880" w:name="_Toc74753080"/>
      <w:bookmarkStart w:id="881" w:name="_Toc76507339"/>
      <w:bookmarkStart w:id="882" w:name="_Toc83108948"/>
      <w:bookmarkStart w:id="883" w:name="_Toc89877761"/>
      <w:bookmarkStart w:id="884" w:name="_Toc98709612"/>
      <w:bookmarkStart w:id="885" w:name="_Toc105691427"/>
      <w:bookmarkStart w:id="886" w:name="_Toc105693741"/>
      <w:bookmarkStart w:id="887" w:name="_Toc123139077"/>
      <w:bookmarkStart w:id="888" w:name="_Toc124165877"/>
      <w:bookmarkStart w:id="889" w:name="_Toc130922750"/>
      <w:bookmarkStart w:id="890" w:name="_Toc137303162"/>
      <w:bookmarkStart w:id="891" w:name="_Toc138889386"/>
      <w:bookmarkStart w:id="892" w:name="_Toc145111198"/>
      <w:r w:rsidRPr="00090C64">
        <w:t>4.11.2.1.4</w:t>
      </w:r>
      <w:r w:rsidRPr="00090C64">
        <w:tab/>
        <w:t>ATCR1 power allocation</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3" w:name="_Toc21124856"/>
      <w:bookmarkStart w:id="894" w:name="_Toc29767846"/>
      <w:bookmarkStart w:id="895" w:name="_Toc36044288"/>
      <w:bookmarkStart w:id="896" w:name="_Toc37230193"/>
      <w:bookmarkStart w:id="897" w:name="_Toc45907336"/>
      <w:bookmarkStart w:id="898" w:name="_Toc53181441"/>
      <w:bookmarkStart w:id="899" w:name="_Toc61127315"/>
      <w:bookmarkStart w:id="900" w:name="_Toc67054322"/>
      <w:bookmarkStart w:id="901" w:name="_Toc67061320"/>
      <w:bookmarkStart w:id="902" w:name="_Toc74734838"/>
      <w:bookmarkStart w:id="903" w:name="_Toc74753081"/>
      <w:bookmarkStart w:id="904" w:name="_Toc76507340"/>
      <w:bookmarkStart w:id="905" w:name="_Toc83108949"/>
      <w:bookmarkStart w:id="906" w:name="_Toc89877762"/>
      <w:bookmarkStart w:id="907" w:name="_Toc98709613"/>
      <w:bookmarkStart w:id="908" w:name="_Toc105691428"/>
      <w:bookmarkStart w:id="909" w:name="_Toc105693742"/>
      <w:bookmarkStart w:id="910" w:name="_Toc123139078"/>
      <w:bookmarkStart w:id="911" w:name="_Toc124165878"/>
      <w:bookmarkStart w:id="912" w:name="_Toc130922751"/>
      <w:bookmarkStart w:id="913" w:name="_Toc137303163"/>
      <w:bookmarkStart w:id="914" w:name="_Toc138889387"/>
      <w:bookmarkStart w:id="915" w:name="_Toc145111199"/>
      <w:r w:rsidRPr="00090C64">
        <w:t>4.11.2.2</w:t>
      </w:r>
      <w:r w:rsidRPr="00090C64">
        <w:tab/>
        <w:t>ANTCR1: UTRA FDD multicarrier non-contiguous operation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46E51C67" w14:textId="77777777" w:rsidR="00D57C09" w:rsidRPr="00090C64" w:rsidRDefault="00D57C09" w:rsidP="00D57C09">
      <w:pPr>
        <w:pStyle w:val="Heading5"/>
      </w:pPr>
      <w:bookmarkStart w:id="916" w:name="_Toc21124857"/>
      <w:bookmarkStart w:id="917" w:name="_Toc29767847"/>
      <w:bookmarkStart w:id="918" w:name="_Toc36044289"/>
      <w:bookmarkStart w:id="919" w:name="_Toc37230194"/>
      <w:bookmarkStart w:id="920" w:name="_Toc45907337"/>
      <w:bookmarkStart w:id="921" w:name="_Toc53181442"/>
      <w:bookmarkStart w:id="922" w:name="_Toc61127316"/>
      <w:bookmarkStart w:id="923" w:name="_Toc67054323"/>
      <w:bookmarkStart w:id="924" w:name="_Toc67061321"/>
      <w:bookmarkStart w:id="925" w:name="_Toc74734839"/>
      <w:bookmarkStart w:id="926" w:name="_Toc74753082"/>
      <w:bookmarkStart w:id="927" w:name="_Toc76507341"/>
      <w:bookmarkStart w:id="928" w:name="_Toc83108950"/>
      <w:bookmarkStart w:id="929" w:name="_Toc89877763"/>
      <w:bookmarkStart w:id="930" w:name="_Toc98709614"/>
      <w:bookmarkStart w:id="931" w:name="_Toc105691429"/>
      <w:bookmarkStart w:id="932" w:name="_Toc105693743"/>
      <w:bookmarkStart w:id="933" w:name="_Toc123139079"/>
      <w:bookmarkStart w:id="934" w:name="_Toc124165879"/>
      <w:bookmarkStart w:id="935" w:name="_Toc130922752"/>
      <w:bookmarkStart w:id="936" w:name="_Toc137303164"/>
      <w:bookmarkStart w:id="937" w:name="_Toc138889388"/>
      <w:bookmarkStart w:id="938" w:name="_Toc145111200"/>
      <w:r w:rsidRPr="00090C64">
        <w:t>4.11.2.2.1</w:t>
      </w:r>
      <w:r w:rsidRPr="00090C64">
        <w:tab/>
        <w:t>General</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939" w:name="_Toc21124858"/>
      <w:bookmarkStart w:id="940" w:name="_Toc29767848"/>
      <w:bookmarkStart w:id="941" w:name="_Toc36044290"/>
      <w:bookmarkStart w:id="942" w:name="_Toc37230195"/>
      <w:bookmarkStart w:id="943" w:name="_Toc45907338"/>
      <w:bookmarkStart w:id="944" w:name="_Toc53181443"/>
      <w:bookmarkStart w:id="945" w:name="_Toc61127317"/>
      <w:bookmarkStart w:id="946" w:name="_Toc67054324"/>
      <w:bookmarkStart w:id="947" w:name="_Toc67061322"/>
      <w:bookmarkStart w:id="948" w:name="_Toc74734840"/>
      <w:bookmarkStart w:id="949" w:name="_Toc74753083"/>
      <w:bookmarkStart w:id="950" w:name="_Toc76507342"/>
      <w:bookmarkStart w:id="951" w:name="_Toc83108951"/>
      <w:bookmarkStart w:id="952" w:name="_Toc89877764"/>
      <w:bookmarkStart w:id="953" w:name="_Toc98709615"/>
      <w:bookmarkStart w:id="954" w:name="_Toc105691430"/>
      <w:bookmarkStart w:id="955" w:name="_Toc105693744"/>
      <w:bookmarkStart w:id="956" w:name="_Toc123139080"/>
      <w:bookmarkStart w:id="957" w:name="_Toc124165880"/>
      <w:bookmarkStart w:id="958" w:name="_Toc130922753"/>
      <w:bookmarkStart w:id="959" w:name="_Toc137303165"/>
      <w:bookmarkStart w:id="960" w:name="_Toc138889389"/>
      <w:bookmarkStart w:id="961" w:name="_Toc145111201"/>
      <w:r w:rsidRPr="00090C64">
        <w:t>4.11.2.2.2</w:t>
      </w:r>
      <w:r w:rsidRPr="00090C64">
        <w:tab/>
        <w:t>ANTCR1 generation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2" w:name="_Toc21124859"/>
      <w:bookmarkStart w:id="963" w:name="_Toc29767849"/>
      <w:bookmarkStart w:id="964" w:name="_Toc36044291"/>
      <w:bookmarkStart w:id="965" w:name="_Toc37230196"/>
      <w:bookmarkStart w:id="966" w:name="_Toc45907339"/>
      <w:bookmarkStart w:id="967" w:name="_Toc53181444"/>
      <w:bookmarkStart w:id="968" w:name="_Toc61127318"/>
      <w:bookmarkStart w:id="969" w:name="_Toc67054325"/>
      <w:bookmarkStart w:id="970" w:name="_Toc67061323"/>
      <w:bookmarkStart w:id="971" w:name="_Toc74734841"/>
      <w:bookmarkStart w:id="972" w:name="_Toc74753084"/>
      <w:bookmarkStart w:id="973" w:name="_Toc76507343"/>
      <w:bookmarkStart w:id="974" w:name="_Toc83108952"/>
      <w:bookmarkStart w:id="975" w:name="_Toc89877765"/>
      <w:bookmarkStart w:id="976" w:name="_Toc98709616"/>
      <w:bookmarkStart w:id="977" w:name="_Toc105691431"/>
      <w:bookmarkStart w:id="978" w:name="_Toc105693745"/>
      <w:bookmarkStart w:id="979" w:name="_Toc123139081"/>
      <w:bookmarkStart w:id="980" w:name="_Toc124165881"/>
      <w:bookmarkStart w:id="981" w:name="_Toc130922754"/>
      <w:bookmarkStart w:id="982" w:name="_Toc137303166"/>
      <w:bookmarkStart w:id="983" w:name="_Toc138889390"/>
      <w:bookmarkStart w:id="984" w:name="_Toc145111202"/>
      <w:r w:rsidRPr="00090C64">
        <w:t>4.11.2.2.3</w:t>
      </w:r>
      <w:r w:rsidRPr="00090C64">
        <w:tab/>
        <w:t>ANTCR1 power allocation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5" w:name="_Toc21124860"/>
      <w:bookmarkStart w:id="986" w:name="_Toc29767850"/>
      <w:bookmarkStart w:id="987" w:name="_Toc36044292"/>
      <w:bookmarkStart w:id="988" w:name="_Toc37230197"/>
      <w:bookmarkStart w:id="989" w:name="_Toc45907340"/>
      <w:bookmarkStart w:id="990" w:name="_Toc53181445"/>
      <w:bookmarkStart w:id="991" w:name="_Toc61127319"/>
      <w:bookmarkStart w:id="992" w:name="_Toc67054326"/>
      <w:bookmarkStart w:id="993" w:name="_Toc67061324"/>
      <w:bookmarkStart w:id="994" w:name="_Toc74734842"/>
      <w:bookmarkStart w:id="995" w:name="_Toc74753085"/>
      <w:bookmarkStart w:id="996" w:name="_Toc76507344"/>
      <w:bookmarkStart w:id="997" w:name="_Toc83108953"/>
      <w:bookmarkStart w:id="998" w:name="_Toc89877766"/>
      <w:bookmarkStart w:id="999" w:name="_Toc98709617"/>
      <w:bookmarkStart w:id="1000" w:name="_Toc105691432"/>
      <w:bookmarkStart w:id="1001" w:name="_Toc105693746"/>
      <w:bookmarkStart w:id="1002" w:name="_Toc123139082"/>
      <w:bookmarkStart w:id="1003" w:name="_Toc124165882"/>
      <w:bookmarkStart w:id="1004" w:name="_Toc130922755"/>
      <w:bookmarkStart w:id="1005" w:name="_Toc137303167"/>
      <w:bookmarkStart w:id="1006" w:name="_Toc138889391"/>
      <w:bookmarkStart w:id="1007" w:name="_Toc145111203"/>
      <w:r w:rsidRPr="00090C64">
        <w:t>4.11.2.3</w:t>
      </w:r>
      <w:r w:rsidRPr="00090C64">
        <w:tab/>
        <w:t>ATCR2: E-UTRA multicarrier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42B19A8" w14:textId="77777777" w:rsidR="00D57C09" w:rsidRPr="00090C64" w:rsidRDefault="00D57C09" w:rsidP="00D57C09">
      <w:pPr>
        <w:pStyle w:val="Heading5"/>
      </w:pPr>
      <w:bookmarkStart w:id="1008" w:name="_Toc21124861"/>
      <w:bookmarkStart w:id="1009" w:name="_Toc29767851"/>
      <w:bookmarkStart w:id="1010" w:name="_Toc36044293"/>
      <w:bookmarkStart w:id="1011" w:name="_Toc37230198"/>
      <w:bookmarkStart w:id="1012" w:name="_Toc45907341"/>
      <w:bookmarkStart w:id="1013" w:name="_Toc53181446"/>
      <w:bookmarkStart w:id="1014" w:name="_Toc61127320"/>
      <w:bookmarkStart w:id="1015" w:name="_Toc67054327"/>
      <w:bookmarkStart w:id="1016" w:name="_Toc67061325"/>
      <w:bookmarkStart w:id="1017" w:name="_Toc74734843"/>
      <w:bookmarkStart w:id="1018" w:name="_Toc74753086"/>
      <w:bookmarkStart w:id="1019" w:name="_Toc76507345"/>
      <w:bookmarkStart w:id="1020" w:name="_Toc83108954"/>
      <w:bookmarkStart w:id="1021" w:name="_Toc89877767"/>
      <w:bookmarkStart w:id="1022" w:name="_Toc98709618"/>
      <w:bookmarkStart w:id="1023" w:name="_Toc105691433"/>
      <w:bookmarkStart w:id="1024" w:name="_Toc105693747"/>
      <w:bookmarkStart w:id="1025" w:name="_Toc123139083"/>
      <w:bookmarkStart w:id="1026" w:name="_Toc124165883"/>
      <w:bookmarkStart w:id="1027" w:name="_Toc130922756"/>
      <w:bookmarkStart w:id="1028" w:name="_Toc137303168"/>
      <w:bookmarkStart w:id="1029" w:name="_Toc138889392"/>
      <w:bookmarkStart w:id="1030" w:name="_Toc145111204"/>
      <w:r w:rsidRPr="00090C64">
        <w:t>4.11.2.3.1</w:t>
      </w:r>
      <w:r w:rsidRPr="00090C64">
        <w:tab/>
        <w:t>General</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1" w:name="_Toc21124862"/>
      <w:bookmarkStart w:id="1032" w:name="_Toc29767852"/>
      <w:bookmarkStart w:id="1033" w:name="_Toc36044294"/>
      <w:bookmarkStart w:id="1034" w:name="_Toc37230199"/>
      <w:bookmarkStart w:id="1035" w:name="_Toc45907342"/>
      <w:bookmarkStart w:id="1036" w:name="_Toc53181447"/>
      <w:bookmarkStart w:id="1037" w:name="_Toc61127321"/>
      <w:bookmarkStart w:id="1038" w:name="_Toc67054328"/>
      <w:bookmarkStart w:id="1039" w:name="_Toc67061326"/>
      <w:bookmarkStart w:id="1040" w:name="_Toc74734844"/>
      <w:bookmarkStart w:id="1041" w:name="_Toc74753087"/>
      <w:bookmarkStart w:id="1042" w:name="_Toc76507346"/>
      <w:bookmarkStart w:id="1043" w:name="_Toc83108955"/>
      <w:bookmarkStart w:id="1044" w:name="_Toc89877768"/>
      <w:bookmarkStart w:id="1045" w:name="_Toc98709619"/>
      <w:bookmarkStart w:id="1046" w:name="_Toc105691434"/>
      <w:bookmarkStart w:id="1047" w:name="_Toc105693748"/>
      <w:bookmarkStart w:id="1048" w:name="_Toc123139084"/>
      <w:bookmarkStart w:id="1049" w:name="_Toc124165884"/>
      <w:bookmarkStart w:id="1050" w:name="_Toc130922757"/>
      <w:bookmarkStart w:id="1051" w:name="_Toc137303169"/>
      <w:bookmarkStart w:id="1052" w:name="_Toc138889393"/>
      <w:bookmarkStart w:id="1053" w:name="_Toc145111205"/>
      <w:r w:rsidRPr="00090C64">
        <w:t>4.11.2.3.2</w:t>
      </w:r>
      <w:r w:rsidRPr="00090C64">
        <w:tab/>
        <w:t>ATCR2a generation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4" w:name="_Toc21124863"/>
      <w:bookmarkStart w:id="1055" w:name="_Toc29767853"/>
      <w:bookmarkStart w:id="1056" w:name="_Toc36044295"/>
      <w:bookmarkStart w:id="1057" w:name="_Toc37230200"/>
      <w:bookmarkStart w:id="1058" w:name="_Toc45907343"/>
      <w:bookmarkStart w:id="1059" w:name="_Toc53181448"/>
      <w:bookmarkStart w:id="1060" w:name="_Toc61127322"/>
      <w:bookmarkStart w:id="1061" w:name="_Toc67054329"/>
      <w:bookmarkStart w:id="1062" w:name="_Toc67061327"/>
      <w:bookmarkStart w:id="1063" w:name="_Toc74734845"/>
      <w:bookmarkStart w:id="1064" w:name="_Toc74753088"/>
      <w:bookmarkStart w:id="1065" w:name="_Toc76507347"/>
      <w:bookmarkStart w:id="1066" w:name="_Toc83108956"/>
      <w:bookmarkStart w:id="1067" w:name="_Toc89877769"/>
      <w:bookmarkStart w:id="1068" w:name="_Toc98709620"/>
      <w:bookmarkStart w:id="1069" w:name="_Toc105691435"/>
      <w:bookmarkStart w:id="1070" w:name="_Toc105693749"/>
      <w:bookmarkStart w:id="1071" w:name="_Toc123139085"/>
      <w:bookmarkStart w:id="1072" w:name="_Toc124165885"/>
      <w:bookmarkStart w:id="1073" w:name="_Toc130922758"/>
      <w:bookmarkStart w:id="1074" w:name="_Toc137303170"/>
      <w:bookmarkStart w:id="1075" w:name="_Toc138889394"/>
      <w:bookmarkStart w:id="1076" w:name="_Toc145111206"/>
      <w:r w:rsidRPr="00090C64">
        <w:t>4.11.2.3.3</w:t>
      </w:r>
      <w:r w:rsidRPr="00090C64">
        <w:tab/>
        <w:t>ATCR2b generation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7" w:name="_Toc21124864"/>
      <w:bookmarkStart w:id="1078" w:name="_Toc29767854"/>
      <w:bookmarkStart w:id="1079" w:name="_Toc36044296"/>
      <w:bookmarkStart w:id="1080" w:name="_Toc37230201"/>
      <w:bookmarkStart w:id="1081" w:name="_Toc45907344"/>
      <w:bookmarkStart w:id="1082" w:name="_Toc53181449"/>
      <w:bookmarkStart w:id="1083" w:name="_Toc61127323"/>
      <w:bookmarkStart w:id="1084" w:name="_Toc67054330"/>
      <w:bookmarkStart w:id="1085" w:name="_Toc67061328"/>
      <w:bookmarkStart w:id="1086" w:name="_Toc74734846"/>
      <w:bookmarkStart w:id="1087" w:name="_Toc74753089"/>
      <w:bookmarkStart w:id="1088" w:name="_Toc76507348"/>
      <w:bookmarkStart w:id="1089" w:name="_Toc83108957"/>
      <w:bookmarkStart w:id="1090" w:name="_Toc89877770"/>
      <w:bookmarkStart w:id="1091" w:name="_Toc98709621"/>
      <w:bookmarkStart w:id="1092" w:name="_Toc105691436"/>
      <w:bookmarkStart w:id="1093" w:name="_Toc105693750"/>
      <w:bookmarkStart w:id="1094" w:name="_Toc123139086"/>
      <w:bookmarkStart w:id="1095" w:name="_Toc124165886"/>
      <w:bookmarkStart w:id="1096" w:name="_Toc130922759"/>
      <w:bookmarkStart w:id="1097" w:name="_Toc137303171"/>
      <w:bookmarkStart w:id="1098" w:name="_Toc138889395"/>
      <w:bookmarkStart w:id="1099" w:name="_Toc145111207"/>
      <w:r w:rsidRPr="00090C64">
        <w:t>4.11.2.3.4</w:t>
      </w:r>
      <w:r w:rsidRPr="00090C64">
        <w:tab/>
        <w:t>ATCR2 power allocation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100" w:name="_Toc21124865"/>
      <w:bookmarkStart w:id="1101" w:name="_Toc29767855"/>
      <w:bookmarkStart w:id="1102" w:name="_Toc36044297"/>
      <w:bookmarkStart w:id="1103" w:name="_Toc37230202"/>
      <w:bookmarkStart w:id="1104" w:name="_Toc45907345"/>
      <w:bookmarkStart w:id="1105" w:name="_Toc53181450"/>
      <w:bookmarkStart w:id="1106" w:name="_Toc61127324"/>
      <w:bookmarkStart w:id="1107" w:name="_Toc67054331"/>
      <w:bookmarkStart w:id="1108" w:name="_Toc67061329"/>
      <w:bookmarkStart w:id="1109" w:name="_Toc74734847"/>
      <w:bookmarkStart w:id="1110" w:name="_Toc74753090"/>
      <w:bookmarkStart w:id="1111" w:name="_Toc76507349"/>
      <w:bookmarkStart w:id="1112" w:name="_Toc83108958"/>
      <w:bookmarkStart w:id="1113" w:name="_Toc89877771"/>
      <w:bookmarkStart w:id="1114" w:name="_Toc98709622"/>
      <w:bookmarkStart w:id="1115" w:name="_Toc105691437"/>
      <w:bookmarkStart w:id="1116" w:name="_Toc105693751"/>
      <w:bookmarkStart w:id="1117" w:name="_Toc123139087"/>
      <w:bookmarkStart w:id="1118" w:name="_Toc124165887"/>
      <w:bookmarkStart w:id="1119" w:name="_Toc130922760"/>
      <w:bookmarkStart w:id="1120" w:name="_Toc137303172"/>
      <w:bookmarkStart w:id="1121" w:name="_Toc138889396"/>
      <w:bookmarkStart w:id="1122" w:name="_Toc145111208"/>
      <w:r w:rsidRPr="00090C64">
        <w:t>4.11.2.4</w:t>
      </w:r>
      <w:r w:rsidRPr="00090C64">
        <w:tab/>
        <w:t>ANTCR2: E-UTRA multicarrier non-contiguous operation</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55C75A2" w14:textId="77777777" w:rsidR="00D57C09" w:rsidRPr="00090C64" w:rsidRDefault="00D57C09" w:rsidP="00D57C09">
      <w:pPr>
        <w:pStyle w:val="Heading5"/>
      </w:pPr>
      <w:bookmarkStart w:id="1123" w:name="_Toc21124866"/>
      <w:bookmarkStart w:id="1124" w:name="_Toc29767856"/>
      <w:bookmarkStart w:id="1125" w:name="_Toc36044298"/>
      <w:bookmarkStart w:id="1126" w:name="_Toc37230203"/>
      <w:bookmarkStart w:id="1127" w:name="_Toc45907346"/>
      <w:bookmarkStart w:id="1128" w:name="_Toc53181451"/>
      <w:bookmarkStart w:id="1129" w:name="_Toc61127325"/>
      <w:bookmarkStart w:id="1130" w:name="_Toc67054332"/>
      <w:bookmarkStart w:id="1131" w:name="_Toc67061330"/>
      <w:bookmarkStart w:id="1132" w:name="_Toc74734848"/>
      <w:bookmarkStart w:id="1133" w:name="_Toc74753091"/>
      <w:bookmarkStart w:id="1134" w:name="_Toc76507350"/>
      <w:bookmarkStart w:id="1135" w:name="_Toc83108959"/>
      <w:bookmarkStart w:id="1136" w:name="_Toc89877772"/>
      <w:bookmarkStart w:id="1137" w:name="_Toc98709623"/>
      <w:bookmarkStart w:id="1138" w:name="_Toc105691438"/>
      <w:bookmarkStart w:id="1139" w:name="_Toc105693752"/>
      <w:bookmarkStart w:id="1140" w:name="_Toc123139088"/>
      <w:bookmarkStart w:id="1141" w:name="_Toc124165888"/>
      <w:bookmarkStart w:id="1142" w:name="_Toc130922761"/>
      <w:bookmarkStart w:id="1143" w:name="_Toc137303173"/>
      <w:bookmarkStart w:id="1144" w:name="_Toc138889397"/>
      <w:bookmarkStart w:id="1145" w:name="_Toc145111209"/>
      <w:r w:rsidRPr="00090C64">
        <w:t>4.11.2.4.1</w:t>
      </w:r>
      <w:r w:rsidRPr="00090C64">
        <w:tab/>
        <w:t>General</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146" w:name="_Toc21124867"/>
      <w:bookmarkStart w:id="1147" w:name="_Toc29767857"/>
      <w:bookmarkStart w:id="1148" w:name="_Toc36044299"/>
      <w:bookmarkStart w:id="1149" w:name="_Toc37230204"/>
      <w:bookmarkStart w:id="1150" w:name="_Toc45907347"/>
      <w:bookmarkStart w:id="1151" w:name="_Toc53181452"/>
      <w:bookmarkStart w:id="1152" w:name="_Toc61127326"/>
      <w:bookmarkStart w:id="1153" w:name="_Toc67054333"/>
      <w:bookmarkStart w:id="1154" w:name="_Toc67061331"/>
      <w:bookmarkStart w:id="1155" w:name="_Toc74734849"/>
      <w:bookmarkStart w:id="1156" w:name="_Toc74753092"/>
      <w:bookmarkStart w:id="1157" w:name="_Toc76507351"/>
      <w:bookmarkStart w:id="1158" w:name="_Toc83108960"/>
      <w:bookmarkStart w:id="1159" w:name="_Toc89877773"/>
      <w:bookmarkStart w:id="1160" w:name="_Toc98709624"/>
      <w:bookmarkStart w:id="1161" w:name="_Toc105691439"/>
      <w:bookmarkStart w:id="1162" w:name="_Toc105693753"/>
      <w:bookmarkStart w:id="1163" w:name="_Toc123139089"/>
      <w:bookmarkStart w:id="1164" w:name="_Toc124165889"/>
      <w:bookmarkStart w:id="1165" w:name="_Toc130922762"/>
      <w:bookmarkStart w:id="1166" w:name="_Toc137303174"/>
      <w:bookmarkStart w:id="1167" w:name="_Toc138889398"/>
      <w:bookmarkStart w:id="1168" w:name="_Toc145111210"/>
      <w:r w:rsidRPr="00090C64">
        <w:t>4.11.2.4.2</w:t>
      </w:r>
      <w:r w:rsidRPr="00090C64">
        <w:tab/>
        <w:t>ANTCR2 generation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9" w:name="_Toc21124868"/>
      <w:bookmarkStart w:id="1170" w:name="_Toc29767858"/>
      <w:bookmarkStart w:id="1171" w:name="_Toc36044300"/>
      <w:bookmarkStart w:id="1172" w:name="_Toc37230205"/>
      <w:bookmarkStart w:id="1173" w:name="_Toc45907348"/>
      <w:bookmarkStart w:id="1174" w:name="_Toc53181453"/>
      <w:bookmarkStart w:id="1175" w:name="_Toc61127327"/>
      <w:bookmarkStart w:id="1176" w:name="_Toc67054334"/>
      <w:bookmarkStart w:id="1177" w:name="_Toc67061332"/>
      <w:bookmarkStart w:id="1178" w:name="_Toc74734850"/>
      <w:bookmarkStart w:id="1179" w:name="_Toc74753093"/>
      <w:bookmarkStart w:id="1180" w:name="_Toc76507352"/>
      <w:bookmarkStart w:id="1181" w:name="_Toc83108961"/>
      <w:bookmarkStart w:id="1182" w:name="_Toc89877774"/>
      <w:bookmarkStart w:id="1183" w:name="_Toc98709625"/>
      <w:bookmarkStart w:id="1184" w:name="_Toc105691440"/>
      <w:bookmarkStart w:id="1185" w:name="_Toc105693754"/>
      <w:bookmarkStart w:id="1186" w:name="_Toc123139090"/>
      <w:bookmarkStart w:id="1187" w:name="_Toc124165890"/>
      <w:bookmarkStart w:id="1188" w:name="_Toc130922763"/>
      <w:bookmarkStart w:id="1189" w:name="_Toc137303175"/>
      <w:bookmarkStart w:id="1190" w:name="_Toc138889399"/>
      <w:bookmarkStart w:id="1191" w:name="_Toc145111211"/>
      <w:r w:rsidRPr="00090C64">
        <w:t>4.11.2.4.3</w:t>
      </w:r>
      <w:r w:rsidRPr="00090C64">
        <w:tab/>
        <w:t>ANTCR2 power allocation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2" w:name="_Toc21124869"/>
      <w:bookmarkStart w:id="1193" w:name="_Toc29767859"/>
      <w:bookmarkStart w:id="1194" w:name="_Toc36044301"/>
      <w:bookmarkStart w:id="1195" w:name="_Toc37230206"/>
      <w:bookmarkStart w:id="1196" w:name="_Toc45907349"/>
      <w:bookmarkStart w:id="1197" w:name="_Toc53181454"/>
      <w:bookmarkStart w:id="1198" w:name="_Toc61127328"/>
      <w:bookmarkStart w:id="1199" w:name="_Toc67054335"/>
      <w:bookmarkStart w:id="1200" w:name="_Toc67061333"/>
      <w:bookmarkStart w:id="1201" w:name="_Toc74734851"/>
      <w:bookmarkStart w:id="1202" w:name="_Toc74753094"/>
      <w:bookmarkStart w:id="1203" w:name="_Toc76507353"/>
      <w:bookmarkStart w:id="1204" w:name="_Toc83108962"/>
      <w:bookmarkStart w:id="1205" w:name="_Toc89877775"/>
      <w:bookmarkStart w:id="1206" w:name="_Toc98709626"/>
      <w:bookmarkStart w:id="1207" w:name="_Toc105691441"/>
      <w:bookmarkStart w:id="1208" w:name="_Toc105693755"/>
      <w:bookmarkStart w:id="1209" w:name="_Toc123139091"/>
      <w:bookmarkStart w:id="1210" w:name="_Toc124165891"/>
      <w:bookmarkStart w:id="1211" w:name="_Toc130922764"/>
      <w:bookmarkStart w:id="1212" w:name="_Toc137303176"/>
      <w:bookmarkStart w:id="1213" w:name="_Toc138889400"/>
      <w:bookmarkStart w:id="1214" w:name="_Toc145111212"/>
      <w:r w:rsidRPr="00090C64">
        <w:t>4.11.2.5</w:t>
      </w:r>
      <w:r w:rsidRPr="00090C64">
        <w:tab/>
        <w:t>ATCR3: UTRA and E-UTRA multi</w:t>
      </w:r>
      <w:r w:rsidR="006761FA">
        <w:t>-</w:t>
      </w:r>
      <w:r w:rsidRPr="00090C64">
        <w:t>RAT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7EED3F35" w14:textId="77777777" w:rsidR="00D57C09" w:rsidRPr="00090C64" w:rsidRDefault="00D57C09" w:rsidP="00D57C09">
      <w:pPr>
        <w:pStyle w:val="Heading5"/>
      </w:pPr>
      <w:bookmarkStart w:id="1215" w:name="_Toc21124870"/>
      <w:bookmarkStart w:id="1216" w:name="_Toc29767860"/>
      <w:bookmarkStart w:id="1217" w:name="_Toc36044302"/>
      <w:bookmarkStart w:id="1218" w:name="_Toc37230207"/>
      <w:bookmarkStart w:id="1219" w:name="_Toc45907350"/>
      <w:bookmarkStart w:id="1220" w:name="_Toc53181455"/>
      <w:bookmarkStart w:id="1221" w:name="_Toc61127329"/>
      <w:bookmarkStart w:id="1222" w:name="_Toc67054336"/>
      <w:bookmarkStart w:id="1223" w:name="_Toc67061334"/>
      <w:bookmarkStart w:id="1224" w:name="_Toc74734852"/>
      <w:bookmarkStart w:id="1225" w:name="_Toc74753095"/>
      <w:bookmarkStart w:id="1226" w:name="_Toc76507354"/>
      <w:bookmarkStart w:id="1227" w:name="_Toc83108963"/>
      <w:bookmarkStart w:id="1228" w:name="_Toc89877776"/>
      <w:bookmarkStart w:id="1229" w:name="_Toc98709627"/>
      <w:bookmarkStart w:id="1230" w:name="_Toc105691442"/>
      <w:bookmarkStart w:id="1231" w:name="_Toc105693756"/>
      <w:bookmarkStart w:id="1232" w:name="_Toc123139092"/>
      <w:bookmarkStart w:id="1233" w:name="_Toc124165892"/>
      <w:bookmarkStart w:id="1234" w:name="_Toc130922765"/>
      <w:bookmarkStart w:id="1235" w:name="_Toc137303177"/>
      <w:bookmarkStart w:id="1236" w:name="_Toc138889401"/>
      <w:bookmarkStart w:id="1237" w:name="_Toc145111213"/>
      <w:r w:rsidRPr="00090C64">
        <w:t>4.11.2.5.1</w:t>
      </w:r>
      <w:r w:rsidRPr="00090C64">
        <w:tab/>
        <w:t>General</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238" w:name="_Toc21124871"/>
      <w:bookmarkStart w:id="1239" w:name="_Toc29767861"/>
      <w:bookmarkStart w:id="1240" w:name="_Toc36044303"/>
      <w:bookmarkStart w:id="1241" w:name="_Toc37230208"/>
      <w:bookmarkStart w:id="1242" w:name="_Toc45907351"/>
      <w:bookmarkStart w:id="1243" w:name="_Toc53181456"/>
      <w:bookmarkStart w:id="1244" w:name="_Toc61127330"/>
      <w:bookmarkStart w:id="1245" w:name="_Toc67054337"/>
      <w:bookmarkStart w:id="1246" w:name="_Toc67061335"/>
      <w:bookmarkStart w:id="1247" w:name="_Toc74734853"/>
      <w:bookmarkStart w:id="1248" w:name="_Toc74753096"/>
      <w:bookmarkStart w:id="1249" w:name="_Toc76507355"/>
      <w:bookmarkStart w:id="1250" w:name="_Toc83108964"/>
      <w:bookmarkStart w:id="1251" w:name="_Toc89877777"/>
      <w:bookmarkStart w:id="1252" w:name="_Toc98709628"/>
      <w:bookmarkStart w:id="1253" w:name="_Toc105691443"/>
      <w:bookmarkStart w:id="1254" w:name="_Toc105693757"/>
      <w:bookmarkStart w:id="1255" w:name="_Toc123139093"/>
      <w:bookmarkStart w:id="1256" w:name="_Toc124165893"/>
      <w:bookmarkStart w:id="1257" w:name="_Toc130922766"/>
      <w:bookmarkStart w:id="1258" w:name="_Toc137303178"/>
      <w:bookmarkStart w:id="1259" w:name="_Toc138889402"/>
      <w:bookmarkStart w:id="1260" w:name="_Toc145111214"/>
      <w:r w:rsidRPr="00090C64">
        <w:t>4.11.2.5.2</w:t>
      </w:r>
      <w:r w:rsidRPr="00090C64">
        <w:tab/>
        <w:t>ATCR3a generation</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1" w:name="_Toc21124872"/>
      <w:bookmarkStart w:id="1262" w:name="_Toc29767862"/>
      <w:bookmarkStart w:id="1263" w:name="_Toc36044304"/>
      <w:bookmarkStart w:id="1264" w:name="_Toc37230209"/>
      <w:bookmarkStart w:id="1265" w:name="_Toc45907352"/>
      <w:bookmarkStart w:id="1266" w:name="_Toc53181457"/>
      <w:bookmarkStart w:id="1267" w:name="_Toc61127331"/>
      <w:bookmarkStart w:id="1268" w:name="_Toc67054338"/>
      <w:bookmarkStart w:id="1269" w:name="_Toc67061336"/>
      <w:bookmarkStart w:id="1270" w:name="_Toc74734854"/>
      <w:bookmarkStart w:id="1271" w:name="_Toc74753097"/>
      <w:bookmarkStart w:id="1272" w:name="_Toc76507356"/>
      <w:bookmarkStart w:id="1273" w:name="_Toc83108965"/>
      <w:bookmarkStart w:id="1274" w:name="_Toc89877778"/>
      <w:bookmarkStart w:id="1275" w:name="_Toc98709629"/>
      <w:bookmarkStart w:id="1276" w:name="_Toc105691444"/>
      <w:bookmarkStart w:id="1277" w:name="_Toc105693758"/>
      <w:bookmarkStart w:id="1278" w:name="_Toc123139094"/>
      <w:bookmarkStart w:id="1279" w:name="_Toc124165894"/>
      <w:bookmarkStart w:id="1280" w:name="_Toc130922767"/>
      <w:bookmarkStart w:id="1281" w:name="_Toc137303179"/>
      <w:bookmarkStart w:id="1282" w:name="_Toc138889403"/>
      <w:bookmarkStart w:id="1283" w:name="_Toc145111215"/>
      <w:r w:rsidRPr="00090C64">
        <w:t>4.11.2.5.3</w:t>
      </w:r>
      <w:r w:rsidRPr="00090C64">
        <w:tab/>
        <w:t>ATCR3b generation</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4" w:name="_Toc21124873"/>
      <w:bookmarkStart w:id="1285" w:name="_Toc29767863"/>
      <w:bookmarkStart w:id="1286" w:name="_Toc36044305"/>
      <w:bookmarkStart w:id="1287" w:name="_Toc37230210"/>
      <w:bookmarkStart w:id="1288" w:name="_Toc45907353"/>
      <w:bookmarkStart w:id="1289" w:name="_Toc53181458"/>
      <w:bookmarkStart w:id="1290" w:name="_Toc61127332"/>
      <w:bookmarkStart w:id="1291" w:name="_Toc67054339"/>
      <w:bookmarkStart w:id="1292" w:name="_Toc67061337"/>
      <w:bookmarkStart w:id="1293" w:name="_Toc74734855"/>
      <w:bookmarkStart w:id="1294" w:name="_Toc74753098"/>
      <w:bookmarkStart w:id="1295" w:name="_Toc76507357"/>
      <w:bookmarkStart w:id="1296" w:name="_Toc83108966"/>
      <w:bookmarkStart w:id="1297" w:name="_Toc89877779"/>
      <w:bookmarkStart w:id="1298" w:name="_Toc98709630"/>
      <w:bookmarkStart w:id="1299" w:name="_Toc105691445"/>
      <w:bookmarkStart w:id="1300" w:name="_Toc105693759"/>
      <w:bookmarkStart w:id="1301" w:name="_Toc123139095"/>
      <w:bookmarkStart w:id="1302" w:name="_Toc124165895"/>
      <w:bookmarkStart w:id="1303" w:name="_Toc130922768"/>
      <w:bookmarkStart w:id="1304" w:name="_Toc137303180"/>
      <w:bookmarkStart w:id="1305" w:name="_Toc138889404"/>
      <w:bookmarkStart w:id="1306" w:name="_Toc145111216"/>
      <w:r w:rsidRPr="00090C64">
        <w:t>4.11.2.5.4</w:t>
      </w:r>
      <w:r w:rsidRPr="00090C64">
        <w:tab/>
        <w:t>ATCR3 power allocation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7" w:name="_Toc21124874"/>
      <w:bookmarkStart w:id="1308" w:name="_Toc29767864"/>
      <w:bookmarkStart w:id="1309" w:name="_Toc36044306"/>
      <w:bookmarkStart w:id="1310" w:name="_Toc37230211"/>
      <w:bookmarkStart w:id="1311" w:name="_Toc45907354"/>
      <w:bookmarkStart w:id="1312" w:name="_Toc53181459"/>
      <w:bookmarkStart w:id="1313" w:name="_Toc61127333"/>
      <w:bookmarkStart w:id="1314" w:name="_Toc67054340"/>
      <w:bookmarkStart w:id="1315" w:name="_Toc67061338"/>
      <w:bookmarkStart w:id="1316" w:name="_Toc74734856"/>
      <w:bookmarkStart w:id="1317" w:name="_Toc74753099"/>
      <w:bookmarkStart w:id="1318" w:name="_Toc76507358"/>
      <w:bookmarkStart w:id="1319" w:name="_Toc83108967"/>
      <w:bookmarkStart w:id="1320" w:name="_Toc89877780"/>
      <w:bookmarkStart w:id="1321" w:name="_Toc98709631"/>
      <w:bookmarkStart w:id="1322" w:name="_Toc105691446"/>
      <w:bookmarkStart w:id="1323" w:name="_Toc105693760"/>
      <w:bookmarkStart w:id="1324" w:name="_Toc123139096"/>
      <w:bookmarkStart w:id="1325" w:name="_Toc124165896"/>
      <w:bookmarkStart w:id="1326" w:name="_Toc130922769"/>
      <w:bookmarkStart w:id="1327" w:name="_Toc137303181"/>
      <w:bookmarkStart w:id="1328" w:name="_Toc138889405"/>
      <w:bookmarkStart w:id="1329" w:name="_Toc145111217"/>
      <w:r w:rsidRPr="00090C64">
        <w:t>4.11.2.6</w:t>
      </w:r>
      <w:r w:rsidRPr="00090C64">
        <w:tab/>
        <w:t>ANTCR3: UTRA and E-UTRA multi</w:t>
      </w:r>
      <w:r w:rsidR="006761FA">
        <w:t>-</w:t>
      </w:r>
      <w:r w:rsidRPr="00090C64">
        <w:t>RAT non-contiguous operation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75A11F17" w14:textId="77777777" w:rsidR="00D57C09" w:rsidRPr="00090C64" w:rsidRDefault="00D57C09" w:rsidP="00D57C09">
      <w:pPr>
        <w:pStyle w:val="Heading5"/>
      </w:pPr>
      <w:bookmarkStart w:id="1330" w:name="_Toc21124875"/>
      <w:bookmarkStart w:id="1331" w:name="_Toc29767865"/>
      <w:bookmarkStart w:id="1332" w:name="_Toc36044307"/>
      <w:bookmarkStart w:id="1333" w:name="_Toc37230212"/>
      <w:bookmarkStart w:id="1334" w:name="_Toc45907355"/>
      <w:bookmarkStart w:id="1335" w:name="_Toc53181460"/>
      <w:bookmarkStart w:id="1336" w:name="_Toc61127334"/>
      <w:bookmarkStart w:id="1337" w:name="_Toc67054341"/>
      <w:bookmarkStart w:id="1338" w:name="_Toc67061339"/>
      <w:bookmarkStart w:id="1339" w:name="_Toc74734857"/>
      <w:bookmarkStart w:id="1340" w:name="_Toc74753100"/>
      <w:bookmarkStart w:id="1341" w:name="_Toc76507359"/>
      <w:bookmarkStart w:id="1342" w:name="_Toc83108968"/>
      <w:bookmarkStart w:id="1343" w:name="_Toc89877781"/>
      <w:bookmarkStart w:id="1344" w:name="_Toc98709632"/>
      <w:bookmarkStart w:id="1345" w:name="_Toc105691447"/>
      <w:bookmarkStart w:id="1346" w:name="_Toc105693761"/>
      <w:bookmarkStart w:id="1347" w:name="_Toc123139097"/>
      <w:bookmarkStart w:id="1348" w:name="_Toc124165897"/>
      <w:bookmarkStart w:id="1349" w:name="_Toc130922770"/>
      <w:bookmarkStart w:id="1350" w:name="_Toc137303182"/>
      <w:bookmarkStart w:id="1351" w:name="_Toc138889406"/>
      <w:bookmarkStart w:id="1352" w:name="_Toc145111218"/>
      <w:r w:rsidRPr="00090C64">
        <w:t>4.11.2.6.1</w:t>
      </w:r>
      <w:r w:rsidRPr="00090C64">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500A4A9A" w14:textId="77777777" w:rsidR="00771DDA" w:rsidRPr="00090C64" w:rsidRDefault="00771DDA" w:rsidP="00771DDA">
      <w:bookmarkStart w:id="1353" w:name="_Toc21124876"/>
      <w:bookmarkStart w:id="1354" w:name="_Toc29767866"/>
      <w:bookmarkStart w:id="1355" w:name="_Toc36044308"/>
      <w:bookmarkStart w:id="1356" w:name="_Toc37230213"/>
      <w:bookmarkStart w:id="1357" w:name="_Toc45907356"/>
      <w:bookmarkStart w:id="1358" w:name="_Toc53181461"/>
      <w:bookmarkStart w:id="1359" w:name="_Toc61127335"/>
      <w:bookmarkStart w:id="1360" w:name="_Toc67054342"/>
      <w:bookmarkStart w:id="1361" w:name="_Toc67061340"/>
      <w:bookmarkStart w:id="1362" w:name="_Toc74734858"/>
      <w:bookmarkStart w:id="1363" w:name="_Toc74753101"/>
      <w:bookmarkStart w:id="1364" w:name="_Toc76507360"/>
      <w:bookmarkStart w:id="1365" w:name="_Toc83108969"/>
      <w:bookmarkStart w:id="1366"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367" w:name="_Toc98709633"/>
      <w:bookmarkStart w:id="1368" w:name="_Toc105691448"/>
      <w:bookmarkStart w:id="1369" w:name="_Toc105693762"/>
      <w:bookmarkStart w:id="1370" w:name="_Toc123139098"/>
      <w:bookmarkStart w:id="1371" w:name="_Toc124165898"/>
      <w:bookmarkStart w:id="1372" w:name="_Toc130922771"/>
      <w:bookmarkStart w:id="1373" w:name="_Toc137303183"/>
      <w:bookmarkStart w:id="1374" w:name="_Toc138889407"/>
      <w:bookmarkStart w:id="1375" w:name="_Toc145111219"/>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r w:rsidRPr="00090C64">
        <w:t>4.11.2.6.2</w:t>
      </w:r>
      <w:r w:rsidRPr="00090C64">
        <w:tab/>
        <w:t>ANTCR3 generation</w:t>
      </w:r>
      <w:bookmarkEnd w:id="1367"/>
      <w:bookmarkEnd w:id="1368"/>
      <w:bookmarkEnd w:id="1369"/>
      <w:bookmarkEnd w:id="1370"/>
      <w:bookmarkEnd w:id="1371"/>
      <w:bookmarkEnd w:id="1372"/>
      <w:bookmarkEnd w:id="1373"/>
      <w:bookmarkEnd w:id="1374"/>
      <w:bookmarkEnd w:id="1375"/>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6" w:name="_Toc21124877"/>
      <w:bookmarkStart w:id="1377" w:name="_Toc29767867"/>
      <w:bookmarkStart w:id="1378" w:name="_Toc36044309"/>
      <w:bookmarkStart w:id="1379" w:name="_Toc37230214"/>
      <w:bookmarkStart w:id="1380" w:name="_Toc45907357"/>
      <w:bookmarkStart w:id="1381" w:name="_Toc53181462"/>
      <w:bookmarkStart w:id="1382" w:name="_Toc61127336"/>
      <w:bookmarkStart w:id="1383" w:name="_Toc67054343"/>
      <w:bookmarkStart w:id="1384" w:name="_Toc67061341"/>
      <w:bookmarkStart w:id="1385" w:name="_Toc74734859"/>
      <w:bookmarkStart w:id="1386" w:name="_Toc74753102"/>
      <w:bookmarkStart w:id="1387" w:name="_Toc76507361"/>
      <w:bookmarkStart w:id="1388" w:name="_Toc83108970"/>
      <w:bookmarkStart w:id="1389" w:name="_Toc89877783"/>
      <w:bookmarkStart w:id="1390" w:name="_Toc98709634"/>
      <w:bookmarkStart w:id="1391" w:name="_Toc105691449"/>
      <w:bookmarkStart w:id="1392" w:name="_Toc105693763"/>
      <w:bookmarkStart w:id="1393" w:name="_Toc123139099"/>
      <w:bookmarkStart w:id="1394" w:name="_Toc124165899"/>
      <w:bookmarkStart w:id="1395" w:name="_Toc130922772"/>
      <w:bookmarkStart w:id="1396" w:name="_Toc137303184"/>
      <w:bookmarkStart w:id="1397" w:name="_Toc138889408"/>
      <w:bookmarkStart w:id="1398" w:name="_Toc145111220"/>
      <w:r w:rsidRPr="00090C64">
        <w:t>4.11.2.6.3</w:t>
      </w:r>
      <w:r w:rsidRPr="00090C64">
        <w:tab/>
        <w:t>ANTCR3 power allocation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9" w:name="_Toc21124878"/>
      <w:bookmarkStart w:id="1400" w:name="_Toc29767868"/>
      <w:bookmarkStart w:id="1401" w:name="_Toc36044310"/>
      <w:bookmarkStart w:id="1402" w:name="_Toc37230215"/>
      <w:bookmarkStart w:id="1403" w:name="_Toc45907358"/>
      <w:bookmarkStart w:id="1404" w:name="_Toc53181463"/>
      <w:bookmarkStart w:id="1405" w:name="_Toc61127337"/>
      <w:bookmarkStart w:id="1406" w:name="_Toc67054344"/>
      <w:bookmarkStart w:id="1407" w:name="_Toc67061342"/>
      <w:bookmarkStart w:id="1408" w:name="_Toc74734860"/>
      <w:bookmarkStart w:id="1409" w:name="_Toc74753103"/>
      <w:bookmarkStart w:id="1410" w:name="_Toc76507362"/>
      <w:bookmarkStart w:id="1411" w:name="_Toc83108971"/>
      <w:bookmarkStart w:id="1412" w:name="_Toc89877784"/>
      <w:bookmarkStart w:id="1413" w:name="_Toc98709635"/>
      <w:bookmarkStart w:id="1414" w:name="_Toc105691450"/>
      <w:bookmarkStart w:id="1415" w:name="_Toc105693764"/>
      <w:bookmarkStart w:id="1416" w:name="_Toc123139100"/>
      <w:bookmarkStart w:id="1417" w:name="_Toc124165900"/>
      <w:bookmarkStart w:id="1418" w:name="_Toc130922773"/>
      <w:bookmarkStart w:id="1419" w:name="_Toc137303185"/>
      <w:bookmarkStart w:id="1420" w:name="_Toc138889409"/>
      <w:bookmarkStart w:id="1421" w:name="_Toc145111221"/>
      <w:r w:rsidRPr="00090C64">
        <w:t>4.11.2.7</w:t>
      </w:r>
      <w:r w:rsidRPr="00090C64">
        <w:tab/>
        <w:t>ATCR4: Single carrier for receiver tests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B541C5F" w14:textId="77777777" w:rsidR="00D57C09" w:rsidRPr="00090C64" w:rsidRDefault="00D57C09" w:rsidP="00D57C09">
      <w:pPr>
        <w:pStyle w:val="Heading5"/>
      </w:pPr>
      <w:bookmarkStart w:id="1422" w:name="_Toc21124879"/>
      <w:bookmarkStart w:id="1423" w:name="_Toc29767869"/>
      <w:bookmarkStart w:id="1424" w:name="_Toc36044311"/>
      <w:bookmarkStart w:id="1425" w:name="_Toc37230216"/>
      <w:bookmarkStart w:id="1426" w:name="_Toc45907359"/>
      <w:bookmarkStart w:id="1427" w:name="_Toc53181464"/>
      <w:bookmarkStart w:id="1428" w:name="_Toc61127338"/>
      <w:bookmarkStart w:id="1429" w:name="_Toc67054345"/>
      <w:bookmarkStart w:id="1430" w:name="_Toc67061343"/>
      <w:bookmarkStart w:id="1431" w:name="_Toc74734861"/>
      <w:bookmarkStart w:id="1432" w:name="_Toc74753104"/>
      <w:bookmarkStart w:id="1433" w:name="_Toc76507363"/>
      <w:bookmarkStart w:id="1434" w:name="_Toc83108972"/>
      <w:bookmarkStart w:id="1435" w:name="_Toc89877785"/>
      <w:bookmarkStart w:id="1436" w:name="_Toc98709636"/>
      <w:bookmarkStart w:id="1437" w:name="_Toc105691451"/>
      <w:bookmarkStart w:id="1438" w:name="_Toc105693765"/>
      <w:bookmarkStart w:id="1439" w:name="_Toc123139101"/>
      <w:bookmarkStart w:id="1440" w:name="_Toc124165901"/>
      <w:bookmarkStart w:id="1441" w:name="_Toc130922774"/>
      <w:bookmarkStart w:id="1442" w:name="_Toc137303186"/>
      <w:bookmarkStart w:id="1443" w:name="_Toc138889410"/>
      <w:bookmarkStart w:id="1444" w:name="_Toc145111222"/>
      <w:r w:rsidRPr="00090C64">
        <w:t>4.11.2.7.1</w:t>
      </w:r>
      <w:r w:rsidRPr="00090C64">
        <w:tab/>
        <w:t>ATCR4a generation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5" w:name="_Toc21124880"/>
      <w:bookmarkStart w:id="1446" w:name="_Toc29767870"/>
      <w:bookmarkStart w:id="1447" w:name="_Toc36044312"/>
      <w:bookmarkStart w:id="1448" w:name="_Toc37230217"/>
      <w:bookmarkStart w:id="1449" w:name="_Toc45907360"/>
      <w:bookmarkStart w:id="1450" w:name="_Toc53181465"/>
      <w:bookmarkStart w:id="1451" w:name="_Toc61127339"/>
      <w:bookmarkStart w:id="1452" w:name="_Toc67054346"/>
      <w:bookmarkStart w:id="1453" w:name="_Toc67061344"/>
      <w:bookmarkStart w:id="1454" w:name="_Toc74734862"/>
      <w:bookmarkStart w:id="1455" w:name="_Toc74753105"/>
      <w:bookmarkStart w:id="1456" w:name="_Toc76507364"/>
      <w:bookmarkStart w:id="1457" w:name="_Toc83108973"/>
      <w:bookmarkStart w:id="1458" w:name="_Toc89877786"/>
      <w:bookmarkStart w:id="1459" w:name="_Toc98709637"/>
      <w:bookmarkStart w:id="1460" w:name="_Toc105691452"/>
      <w:bookmarkStart w:id="1461" w:name="_Toc105693766"/>
      <w:bookmarkStart w:id="1462" w:name="_Toc123139102"/>
      <w:bookmarkStart w:id="1463" w:name="_Toc124165902"/>
      <w:bookmarkStart w:id="1464" w:name="_Toc130922775"/>
      <w:bookmarkStart w:id="1465" w:name="_Toc137303187"/>
      <w:bookmarkStart w:id="1466" w:name="_Toc138889411"/>
      <w:bookmarkStart w:id="1467" w:name="_Toc145111223"/>
      <w:r w:rsidRPr="00090C64">
        <w:t>4.11.2.7.2</w:t>
      </w:r>
      <w:r w:rsidRPr="00090C64">
        <w:tab/>
        <w:t>ATCR4b generation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8" w:name="_Toc21124881"/>
      <w:bookmarkStart w:id="1469" w:name="_Toc29767871"/>
      <w:bookmarkStart w:id="1470" w:name="_Toc36044313"/>
      <w:bookmarkStart w:id="1471" w:name="_Toc37230218"/>
      <w:bookmarkStart w:id="1472" w:name="_Toc45907361"/>
      <w:bookmarkStart w:id="1473" w:name="_Toc53181466"/>
      <w:bookmarkStart w:id="1474" w:name="_Toc61127340"/>
      <w:bookmarkStart w:id="1475" w:name="_Toc67054347"/>
      <w:bookmarkStart w:id="1476" w:name="_Toc67061345"/>
      <w:bookmarkStart w:id="1477" w:name="_Toc74734863"/>
      <w:bookmarkStart w:id="1478" w:name="_Toc74753106"/>
      <w:bookmarkStart w:id="1479" w:name="_Toc76507365"/>
      <w:bookmarkStart w:id="1480" w:name="_Toc83108974"/>
      <w:bookmarkStart w:id="1481" w:name="_Toc89877787"/>
      <w:bookmarkStart w:id="1482" w:name="_Toc98709638"/>
      <w:bookmarkStart w:id="1483" w:name="_Toc105691453"/>
      <w:bookmarkStart w:id="1484" w:name="_Toc105693767"/>
      <w:bookmarkStart w:id="1485" w:name="_Toc123139103"/>
      <w:bookmarkStart w:id="1486" w:name="_Toc124165903"/>
      <w:bookmarkStart w:id="1487" w:name="_Toc130922776"/>
      <w:bookmarkStart w:id="1488" w:name="_Toc137303188"/>
      <w:bookmarkStart w:id="1489" w:name="_Toc138889412"/>
      <w:bookmarkStart w:id="1490" w:name="_Toc145111224"/>
      <w:r w:rsidRPr="00090C64">
        <w:t>4.11.2.7.3</w:t>
      </w:r>
      <w:r w:rsidRPr="00090C64">
        <w:tab/>
        <w:t>ATCR4c generation</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1" w:name="_Toc21124882"/>
      <w:bookmarkStart w:id="1492" w:name="_Toc29767872"/>
      <w:bookmarkStart w:id="1493" w:name="_Toc36044314"/>
      <w:bookmarkStart w:id="1494" w:name="_Toc37230219"/>
      <w:bookmarkStart w:id="1495" w:name="_Toc45907362"/>
      <w:bookmarkStart w:id="1496" w:name="_Toc53181467"/>
      <w:bookmarkStart w:id="1497" w:name="_Toc61127341"/>
      <w:bookmarkStart w:id="1498" w:name="_Toc67054348"/>
      <w:bookmarkStart w:id="1499" w:name="_Toc67061346"/>
      <w:bookmarkStart w:id="1500" w:name="_Toc74734864"/>
      <w:bookmarkStart w:id="1501" w:name="_Toc74753107"/>
      <w:bookmarkStart w:id="1502" w:name="_Toc76507366"/>
      <w:bookmarkStart w:id="1503" w:name="_Toc83108975"/>
      <w:bookmarkStart w:id="1504" w:name="_Toc89877788"/>
      <w:bookmarkStart w:id="1505" w:name="_Toc98709639"/>
      <w:bookmarkStart w:id="1506" w:name="_Toc105691454"/>
      <w:bookmarkStart w:id="1507" w:name="_Toc105693768"/>
      <w:bookmarkStart w:id="1508" w:name="_Toc123139104"/>
      <w:bookmarkStart w:id="1509" w:name="_Toc124165904"/>
      <w:bookmarkStart w:id="1510" w:name="_Toc130922777"/>
      <w:bookmarkStart w:id="1511" w:name="_Toc137303189"/>
      <w:bookmarkStart w:id="1512" w:name="_Toc138889413"/>
      <w:bookmarkStart w:id="1513" w:name="_Toc145111225"/>
      <w:r w:rsidRPr="00090C64">
        <w:t>4.11.2.7.3A</w:t>
      </w:r>
      <w:r w:rsidRPr="00090C64">
        <w:tab/>
        <w:t>ATCR4d generation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4" w:name="_Toc21124883"/>
      <w:bookmarkStart w:id="1515" w:name="_Toc29767873"/>
      <w:bookmarkStart w:id="1516" w:name="_Toc36044315"/>
      <w:bookmarkStart w:id="1517" w:name="_Toc37230220"/>
      <w:bookmarkStart w:id="1518" w:name="_Toc45907363"/>
      <w:bookmarkStart w:id="1519" w:name="_Toc53181468"/>
      <w:bookmarkStart w:id="1520" w:name="_Toc61127342"/>
      <w:bookmarkStart w:id="1521" w:name="_Toc67054349"/>
      <w:bookmarkStart w:id="1522" w:name="_Toc67061347"/>
      <w:bookmarkStart w:id="1523" w:name="_Toc74734865"/>
      <w:bookmarkStart w:id="1524" w:name="_Toc74753108"/>
      <w:bookmarkStart w:id="1525" w:name="_Toc76507367"/>
      <w:bookmarkStart w:id="1526" w:name="_Toc83108976"/>
      <w:bookmarkStart w:id="1527" w:name="_Toc89877789"/>
      <w:bookmarkStart w:id="1528" w:name="_Toc98709640"/>
      <w:bookmarkStart w:id="1529" w:name="_Toc105691455"/>
      <w:bookmarkStart w:id="1530" w:name="_Toc105693769"/>
      <w:bookmarkStart w:id="1531" w:name="_Toc123139105"/>
      <w:bookmarkStart w:id="1532" w:name="_Toc124165905"/>
      <w:bookmarkStart w:id="1533" w:name="_Toc130922778"/>
      <w:bookmarkStart w:id="1534" w:name="_Toc137303190"/>
      <w:bookmarkStart w:id="1535" w:name="_Toc138889414"/>
      <w:bookmarkStart w:id="1536" w:name="_Toc145111226"/>
      <w:r w:rsidRPr="00090C64">
        <w:t>11.2.7.4</w:t>
      </w:r>
      <w:r w:rsidRPr="00090C64">
        <w:tab/>
        <w:t>ATCR4 power allocation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7" w:name="_Toc21124884"/>
      <w:bookmarkStart w:id="1538" w:name="_Toc29767874"/>
      <w:bookmarkStart w:id="1539" w:name="_Toc36044316"/>
      <w:bookmarkStart w:id="1540" w:name="_Toc37230221"/>
      <w:bookmarkStart w:id="1541" w:name="_Toc45907364"/>
      <w:bookmarkStart w:id="1542" w:name="_Toc53181469"/>
      <w:bookmarkStart w:id="1543" w:name="_Toc61127343"/>
      <w:bookmarkStart w:id="1544" w:name="_Toc67054350"/>
      <w:bookmarkStart w:id="1545" w:name="_Toc67061348"/>
      <w:bookmarkStart w:id="1546" w:name="_Toc74734866"/>
      <w:bookmarkStart w:id="1547" w:name="_Toc74753109"/>
      <w:bookmarkStart w:id="1548" w:name="_Toc76507368"/>
      <w:bookmarkStart w:id="1549" w:name="_Toc83108977"/>
      <w:bookmarkStart w:id="1550" w:name="_Toc89877790"/>
      <w:bookmarkStart w:id="1551" w:name="_Toc98709641"/>
      <w:bookmarkStart w:id="1552" w:name="_Toc105691456"/>
      <w:bookmarkStart w:id="1553" w:name="_Toc105693770"/>
      <w:bookmarkStart w:id="1554" w:name="_Toc123139106"/>
      <w:bookmarkStart w:id="1555" w:name="_Toc124165906"/>
      <w:bookmarkStart w:id="1556" w:name="_Toc130922779"/>
      <w:bookmarkStart w:id="1557" w:name="_Toc137303191"/>
      <w:bookmarkStart w:id="1558" w:name="_Toc138889415"/>
      <w:bookmarkStart w:id="1559" w:name="_Toc145111227"/>
      <w:r w:rsidRPr="00090C64">
        <w:rPr>
          <w:lang w:eastAsia="zh-CN"/>
        </w:rPr>
        <w:t>4.11.2.8</w:t>
      </w:r>
      <w:r w:rsidRPr="00090C64">
        <w:tab/>
      </w:r>
      <w:bookmarkEnd w:id="1537"/>
      <w:bookmarkEnd w:id="1538"/>
      <w:bookmarkEnd w:id="1539"/>
      <w:bookmarkEnd w:id="1540"/>
      <w:bookmarkEnd w:id="1541"/>
      <w:bookmarkEnd w:id="1542"/>
      <w:bookmarkEnd w:id="1543"/>
      <w:r w:rsidR="00784970" w:rsidRPr="00E84EF6">
        <w:t xml:space="preserve">ATCR5: MB-MSR </w:t>
      </w:r>
      <w:r w:rsidR="00784970" w:rsidRPr="00E84EF6">
        <w:rPr>
          <w:lang w:eastAsia="zh-CN"/>
        </w:rPr>
        <w:t>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5025D606" w14:textId="77777777" w:rsidR="00D57C09" w:rsidRPr="00090C64" w:rsidRDefault="00D57C09" w:rsidP="00D57C09">
      <w:pPr>
        <w:pStyle w:val="Heading5"/>
      </w:pPr>
      <w:bookmarkStart w:id="1560" w:name="_Toc21124885"/>
      <w:bookmarkStart w:id="1561" w:name="_Toc29767875"/>
      <w:bookmarkStart w:id="1562" w:name="_Toc36044317"/>
      <w:bookmarkStart w:id="1563" w:name="_Toc37230222"/>
      <w:bookmarkStart w:id="1564" w:name="_Toc45907365"/>
      <w:bookmarkStart w:id="1565" w:name="_Toc53181470"/>
      <w:bookmarkStart w:id="1566" w:name="_Toc61127344"/>
      <w:bookmarkStart w:id="1567" w:name="_Toc67054351"/>
      <w:bookmarkStart w:id="1568" w:name="_Toc67061349"/>
      <w:bookmarkStart w:id="1569" w:name="_Toc74734867"/>
      <w:bookmarkStart w:id="1570" w:name="_Toc74753110"/>
      <w:bookmarkStart w:id="1571" w:name="_Toc76507369"/>
      <w:bookmarkStart w:id="1572" w:name="_Toc83108978"/>
      <w:bookmarkStart w:id="1573" w:name="_Toc89877791"/>
      <w:bookmarkStart w:id="1574" w:name="_Toc98709642"/>
      <w:bookmarkStart w:id="1575" w:name="_Toc105691457"/>
      <w:bookmarkStart w:id="1576" w:name="_Toc105693771"/>
      <w:bookmarkStart w:id="1577" w:name="_Toc123139107"/>
      <w:bookmarkStart w:id="1578" w:name="_Toc124165907"/>
      <w:bookmarkStart w:id="1579" w:name="_Toc130922780"/>
      <w:bookmarkStart w:id="1580" w:name="_Toc137303192"/>
      <w:bookmarkStart w:id="1581" w:name="_Toc138889416"/>
      <w:bookmarkStart w:id="1582" w:name="_Toc145111228"/>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6907626" w14:textId="77777777" w:rsidR="00D57C09" w:rsidRPr="00090C64" w:rsidRDefault="00D57C09" w:rsidP="00554118">
      <w:pPr>
        <w:pStyle w:val="H6"/>
      </w:pPr>
      <w:bookmarkStart w:id="1583" w:name="_Toc21124886"/>
      <w:bookmarkStart w:id="1584" w:name="_Toc29767876"/>
      <w:bookmarkStart w:id="1585" w:name="_Toc36044318"/>
      <w:bookmarkStart w:id="1586" w:name="_Toc37230223"/>
      <w:bookmarkStart w:id="1587" w:name="_Toc45907366"/>
      <w:bookmarkStart w:id="1588" w:name="_Toc53181471"/>
      <w:r w:rsidRPr="00090C64">
        <w:rPr>
          <w:lang w:eastAsia="zh-CN"/>
        </w:rPr>
        <w:t>4</w:t>
      </w:r>
      <w:r w:rsidRPr="00090C64">
        <w:t>.</w:t>
      </w:r>
      <w:r w:rsidRPr="00090C64">
        <w:rPr>
          <w:lang w:eastAsia="zh-CN"/>
        </w:rPr>
        <w:t>11.2.8</w:t>
      </w:r>
      <w:r w:rsidRPr="00090C64">
        <w:t>.1.1</w:t>
      </w:r>
      <w:r w:rsidRPr="00090C64">
        <w:tab/>
        <w:t>General</w:t>
      </w:r>
      <w:bookmarkEnd w:id="1583"/>
      <w:bookmarkEnd w:id="1584"/>
      <w:bookmarkEnd w:id="1585"/>
      <w:bookmarkEnd w:id="1586"/>
      <w:bookmarkEnd w:id="1587"/>
      <w:bookmarkEnd w:id="1588"/>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9" w:name="_Toc21124887"/>
      <w:bookmarkStart w:id="1590" w:name="_Toc29767877"/>
      <w:bookmarkStart w:id="1591" w:name="_Toc36044319"/>
      <w:bookmarkStart w:id="1592" w:name="_Toc37230224"/>
      <w:bookmarkStart w:id="1593" w:name="_Toc45907367"/>
      <w:bookmarkStart w:id="1594" w:name="_Toc53181472"/>
      <w:r w:rsidRPr="00090C64">
        <w:rPr>
          <w:lang w:eastAsia="zh-CN"/>
        </w:rPr>
        <w:t>4</w:t>
      </w:r>
      <w:r w:rsidRPr="00090C64">
        <w:t>.</w:t>
      </w:r>
      <w:r w:rsidRPr="00090C64">
        <w:rPr>
          <w:lang w:eastAsia="zh-CN"/>
        </w:rPr>
        <w:t>11.2.8</w:t>
      </w:r>
      <w:r w:rsidRPr="00090C64">
        <w:t>.1.2</w:t>
      </w:r>
      <w:r w:rsidRPr="00090C64">
        <w:tab/>
        <w:t>ATCR5a generation</w:t>
      </w:r>
      <w:bookmarkEnd w:id="1589"/>
      <w:bookmarkEnd w:id="1590"/>
      <w:bookmarkEnd w:id="1591"/>
      <w:bookmarkEnd w:id="1592"/>
      <w:bookmarkEnd w:id="1593"/>
      <w:bookmarkEnd w:id="1594"/>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595" w:name="_Toc21124888"/>
      <w:bookmarkStart w:id="1596" w:name="_Toc29767878"/>
      <w:bookmarkStart w:id="1597" w:name="_Toc36044320"/>
      <w:bookmarkStart w:id="1598" w:name="_Toc37230225"/>
      <w:bookmarkStart w:id="1599" w:name="_Toc45907368"/>
      <w:bookmarkStart w:id="1600"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5"/>
      <w:bookmarkEnd w:id="1596"/>
      <w:bookmarkEnd w:id="1597"/>
      <w:bookmarkEnd w:id="1598"/>
      <w:bookmarkEnd w:id="1599"/>
      <w:bookmarkEnd w:id="1600"/>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1" w:name="_Toc21124889"/>
      <w:bookmarkStart w:id="1602" w:name="_Toc29767879"/>
      <w:bookmarkStart w:id="1603" w:name="_Toc36044321"/>
      <w:bookmarkStart w:id="1604" w:name="_Toc37230226"/>
      <w:bookmarkStart w:id="1605" w:name="_Toc45907369"/>
      <w:bookmarkStart w:id="1606" w:name="_Toc53181474"/>
      <w:bookmarkStart w:id="1607" w:name="_Toc61127345"/>
      <w:bookmarkStart w:id="1608" w:name="_Toc67054352"/>
      <w:bookmarkStart w:id="1609" w:name="_Toc67061350"/>
      <w:bookmarkStart w:id="1610" w:name="_Toc74734868"/>
      <w:bookmarkStart w:id="1611" w:name="_Toc74753111"/>
      <w:bookmarkStart w:id="1612" w:name="_Toc76507370"/>
      <w:bookmarkStart w:id="1613" w:name="_Toc83108979"/>
      <w:bookmarkStart w:id="1614" w:name="_Toc89877792"/>
      <w:bookmarkStart w:id="1615" w:name="_Toc98709643"/>
      <w:bookmarkStart w:id="1616" w:name="_Toc105691458"/>
      <w:bookmarkStart w:id="1617" w:name="_Toc105693772"/>
      <w:bookmarkStart w:id="1618" w:name="_Toc123139108"/>
      <w:bookmarkStart w:id="1619" w:name="_Toc124165908"/>
      <w:bookmarkStart w:id="1620" w:name="_Toc130922781"/>
      <w:bookmarkStart w:id="1621" w:name="_Toc137303193"/>
      <w:bookmarkStart w:id="1622" w:name="_Toc138889417"/>
      <w:bookmarkStart w:id="1623" w:name="_Toc145111229"/>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126B1A93" w14:textId="77777777" w:rsidR="00D57C09" w:rsidRPr="00090C64" w:rsidRDefault="00D57C09" w:rsidP="00554118">
      <w:pPr>
        <w:pStyle w:val="H6"/>
      </w:pPr>
      <w:bookmarkStart w:id="1624" w:name="_Toc21124890"/>
      <w:bookmarkStart w:id="1625" w:name="_Toc29767880"/>
      <w:bookmarkStart w:id="1626" w:name="_Toc36044322"/>
      <w:bookmarkStart w:id="1627" w:name="_Toc37230227"/>
      <w:bookmarkStart w:id="1628" w:name="_Toc45907370"/>
      <w:bookmarkStart w:id="1629"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4"/>
      <w:bookmarkEnd w:id="1625"/>
      <w:bookmarkEnd w:id="1626"/>
      <w:bookmarkEnd w:id="1627"/>
      <w:bookmarkEnd w:id="1628"/>
      <w:bookmarkEnd w:id="1629"/>
    </w:p>
    <w:p w14:paraId="78FD15E2" w14:textId="77777777" w:rsidR="00784970" w:rsidRPr="00E84EF6" w:rsidRDefault="00784970" w:rsidP="00784970">
      <w:bookmarkStart w:id="1630" w:name="_Toc21124891"/>
      <w:bookmarkStart w:id="1631" w:name="_Toc29767881"/>
      <w:bookmarkStart w:id="1632" w:name="_Toc36044323"/>
      <w:bookmarkStart w:id="1633" w:name="_Toc37230228"/>
      <w:bookmarkStart w:id="1634" w:name="_Toc45907371"/>
      <w:bookmarkStart w:id="1635"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30"/>
      <w:bookmarkEnd w:id="1631"/>
      <w:bookmarkEnd w:id="1632"/>
      <w:bookmarkEnd w:id="1633"/>
      <w:bookmarkEnd w:id="1634"/>
      <w:bookmarkEnd w:id="1635"/>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636" w:name="_Toc21124892"/>
      <w:bookmarkStart w:id="1637" w:name="_Toc29767882"/>
      <w:bookmarkStart w:id="1638" w:name="_Toc36044324"/>
      <w:bookmarkStart w:id="1639" w:name="_Toc37230229"/>
      <w:bookmarkStart w:id="1640" w:name="_Toc45907372"/>
      <w:bookmarkStart w:id="1641" w:name="_Toc53181477"/>
      <w:r w:rsidRPr="00090C64">
        <w:rPr>
          <w:lang w:eastAsia="zh-CN"/>
        </w:rPr>
        <w:t>4</w:t>
      </w:r>
      <w:r w:rsidRPr="00090C64">
        <w:t>.</w:t>
      </w:r>
      <w:r w:rsidRPr="00090C64">
        <w:rPr>
          <w:lang w:eastAsia="zh-CN"/>
        </w:rPr>
        <w:t>11.2.8</w:t>
      </w:r>
      <w:r w:rsidRPr="00090C64">
        <w:t>.2.3</w:t>
      </w:r>
      <w:r w:rsidRPr="00090C64">
        <w:tab/>
        <w:t>ATCR5b power allocation</w:t>
      </w:r>
      <w:bookmarkEnd w:id="1636"/>
      <w:bookmarkEnd w:id="1637"/>
      <w:bookmarkEnd w:id="1638"/>
      <w:bookmarkEnd w:id="1639"/>
      <w:bookmarkEnd w:id="1640"/>
      <w:bookmarkEnd w:id="1641"/>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2" w:name="_Toc21124893"/>
      <w:bookmarkStart w:id="1643" w:name="_Toc29767883"/>
      <w:bookmarkStart w:id="1644" w:name="_Toc36044325"/>
      <w:bookmarkStart w:id="1645" w:name="_Toc37230230"/>
      <w:bookmarkStart w:id="1646" w:name="_Toc45907373"/>
      <w:bookmarkStart w:id="1647" w:name="_Toc53181478"/>
      <w:bookmarkStart w:id="1648" w:name="_Toc61127346"/>
      <w:bookmarkStart w:id="1649" w:name="_Toc67054353"/>
      <w:bookmarkStart w:id="1650" w:name="_Toc67061351"/>
      <w:bookmarkStart w:id="1651" w:name="_Toc74734869"/>
      <w:bookmarkStart w:id="1652" w:name="_Toc74753112"/>
      <w:bookmarkStart w:id="1653" w:name="_Toc76507371"/>
      <w:bookmarkStart w:id="1654" w:name="_Toc83108980"/>
      <w:bookmarkStart w:id="1655" w:name="_Toc89877793"/>
      <w:bookmarkStart w:id="1656" w:name="_Toc98709644"/>
      <w:bookmarkStart w:id="1657" w:name="_Toc105691459"/>
      <w:bookmarkStart w:id="1658" w:name="_Toc105693773"/>
      <w:bookmarkStart w:id="1659" w:name="_Toc123139109"/>
      <w:bookmarkStart w:id="1660" w:name="_Toc124165909"/>
      <w:bookmarkStart w:id="1661" w:name="_Toc130922782"/>
      <w:bookmarkStart w:id="1662" w:name="_Toc137303194"/>
      <w:bookmarkStart w:id="1663" w:name="_Toc138889418"/>
      <w:bookmarkStart w:id="1664" w:name="_Toc145111230"/>
      <w:r w:rsidRPr="00090C64">
        <w:t>4.11.2.9</w:t>
      </w:r>
      <w:r w:rsidRPr="00090C64">
        <w:tab/>
        <w:t xml:space="preserve">ATCR6: Single carrier for </w:t>
      </w:r>
      <w:r w:rsidR="006761FA">
        <w:t>t</w:t>
      </w:r>
      <w:r w:rsidRPr="00090C64">
        <w:t>ransmitter tests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82E65A9" w14:textId="77777777" w:rsidR="00D57C09" w:rsidRPr="00090C64" w:rsidRDefault="00D57C09" w:rsidP="00D57C09">
      <w:pPr>
        <w:pStyle w:val="Heading5"/>
      </w:pPr>
      <w:bookmarkStart w:id="1665" w:name="_Toc21124894"/>
      <w:bookmarkStart w:id="1666" w:name="_Toc29767884"/>
      <w:bookmarkStart w:id="1667" w:name="_Toc36044326"/>
      <w:bookmarkStart w:id="1668" w:name="_Toc37230231"/>
      <w:bookmarkStart w:id="1669" w:name="_Toc45907374"/>
      <w:bookmarkStart w:id="1670" w:name="_Toc53181479"/>
      <w:bookmarkStart w:id="1671" w:name="_Toc61127347"/>
      <w:bookmarkStart w:id="1672" w:name="_Toc67054354"/>
      <w:bookmarkStart w:id="1673" w:name="_Toc67061352"/>
      <w:bookmarkStart w:id="1674" w:name="_Toc74734870"/>
      <w:bookmarkStart w:id="1675" w:name="_Toc74753113"/>
      <w:bookmarkStart w:id="1676" w:name="_Toc76507372"/>
      <w:bookmarkStart w:id="1677" w:name="_Toc83108981"/>
      <w:bookmarkStart w:id="1678" w:name="_Toc89877794"/>
      <w:bookmarkStart w:id="1679" w:name="_Toc98709645"/>
      <w:bookmarkStart w:id="1680" w:name="_Toc105691460"/>
      <w:bookmarkStart w:id="1681" w:name="_Toc105693774"/>
      <w:bookmarkStart w:id="1682" w:name="_Toc123139110"/>
      <w:bookmarkStart w:id="1683" w:name="_Toc124165910"/>
      <w:bookmarkStart w:id="1684" w:name="_Toc130922783"/>
      <w:bookmarkStart w:id="1685" w:name="_Toc137303195"/>
      <w:bookmarkStart w:id="1686" w:name="_Toc138889419"/>
      <w:bookmarkStart w:id="1687" w:name="_Toc145111231"/>
      <w:r w:rsidRPr="00090C64">
        <w:t>4.11.2.9.1</w:t>
      </w:r>
      <w:r w:rsidRPr="00090C64">
        <w:tab/>
        <w:t>ATCR6a generation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8" w:name="_Toc21124895"/>
      <w:bookmarkStart w:id="1689" w:name="_Toc29767885"/>
      <w:bookmarkStart w:id="1690" w:name="_Toc36044327"/>
      <w:bookmarkStart w:id="1691" w:name="_Toc37230232"/>
      <w:bookmarkStart w:id="1692" w:name="_Toc45907375"/>
      <w:bookmarkStart w:id="1693" w:name="_Toc53181480"/>
      <w:bookmarkStart w:id="1694" w:name="_Toc61127348"/>
      <w:bookmarkStart w:id="1695" w:name="_Toc67054355"/>
      <w:bookmarkStart w:id="1696" w:name="_Toc67061353"/>
      <w:bookmarkStart w:id="1697" w:name="_Toc74734871"/>
      <w:bookmarkStart w:id="1698" w:name="_Toc74753114"/>
      <w:bookmarkStart w:id="1699" w:name="_Toc76507373"/>
      <w:bookmarkStart w:id="1700" w:name="_Toc83108982"/>
      <w:bookmarkStart w:id="1701" w:name="_Toc89877795"/>
      <w:bookmarkStart w:id="1702" w:name="_Toc98709646"/>
      <w:bookmarkStart w:id="1703" w:name="_Toc105691461"/>
      <w:bookmarkStart w:id="1704" w:name="_Toc105693775"/>
      <w:bookmarkStart w:id="1705" w:name="_Toc123139111"/>
      <w:bookmarkStart w:id="1706" w:name="_Toc124165911"/>
      <w:bookmarkStart w:id="1707" w:name="_Toc130922784"/>
      <w:bookmarkStart w:id="1708" w:name="_Toc137303196"/>
      <w:bookmarkStart w:id="1709" w:name="_Toc138889420"/>
      <w:bookmarkStart w:id="1710" w:name="_Toc145111232"/>
      <w:r w:rsidRPr="00090C64">
        <w:t>4.11.2.9.2</w:t>
      </w:r>
      <w:r w:rsidRPr="00090C64">
        <w:tab/>
        <w:t>ATCR6b generation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1" w:name="_Toc21124896"/>
      <w:bookmarkStart w:id="1712" w:name="_Toc29767886"/>
      <w:bookmarkStart w:id="1713" w:name="_Toc36044328"/>
      <w:bookmarkStart w:id="1714" w:name="_Toc37230233"/>
      <w:bookmarkStart w:id="1715" w:name="_Toc45907376"/>
      <w:bookmarkStart w:id="1716" w:name="_Toc53181481"/>
      <w:bookmarkStart w:id="1717" w:name="_Toc61127349"/>
      <w:bookmarkStart w:id="1718" w:name="_Toc67054356"/>
      <w:bookmarkStart w:id="1719" w:name="_Toc67061354"/>
      <w:bookmarkStart w:id="1720" w:name="_Toc74734872"/>
      <w:bookmarkStart w:id="1721" w:name="_Toc74753115"/>
      <w:bookmarkStart w:id="1722" w:name="_Toc76507374"/>
      <w:bookmarkStart w:id="1723" w:name="_Toc83108983"/>
      <w:bookmarkStart w:id="1724" w:name="_Toc89877796"/>
      <w:bookmarkStart w:id="1725" w:name="_Toc98709647"/>
      <w:bookmarkStart w:id="1726" w:name="_Toc105691462"/>
      <w:bookmarkStart w:id="1727" w:name="_Toc105693776"/>
      <w:bookmarkStart w:id="1728" w:name="_Toc123139112"/>
      <w:bookmarkStart w:id="1729" w:name="_Toc124165912"/>
      <w:bookmarkStart w:id="1730" w:name="_Toc130922785"/>
      <w:bookmarkStart w:id="1731" w:name="_Toc137303197"/>
      <w:bookmarkStart w:id="1732" w:name="_Toc138889421"/>
      <w:bookmarkStart w:id="1733" w:name="_Toc145111233"/>
      <w:r w:rsidRPr="00090C64">
        <w:t>4.11.2.9.3</w:t>
      </w:r>
      <w:r w:rsidRPr="00090C64">
        <w:tab/>
        <w:t>Void</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5D6019A9" w14:textId="77777777" w:rsidR="00D57C09" w:rsidRPr="00090C64" w:rsidRDefault="00D57C09" w:rsidP="00D57C09">
      <w:pPr>
        <w:pStyle w:val="Heading5"/>
      </w:pPr>
      <w:bookmarkStart w:id="1734" w:name="_Toc21124897"/>
      <w:bookmarkStart w:id="1735" w:name="_Toc29767887"/>
      <w:bookmarkStart w:id="1736" w:name="_Toc36044329"/>
      <w:bookmarkStart w:id="1737" w:name="_Toc37230234"/>
      <w:bookmarkStart w:id="1738" w:name="_Toc45907377"/>
      <w:bookmarkStart w:id="1739" w:name="_Toc53181482"/>
      <w:bookmarkStart w:id="1740" w:name="_Toc61127350"/>
      <w:bookmarkStart w:id="1741" w:name="_Toc67054357"/>
      <w:bookmarkStart w:id="1742" w:name="_Toc67061355"/>
      <w:bookmarkStart w:id="1743" w:name="_Toc74734873"/>
      <w:bookmarkStart w:id="1744" w:name="_Toc74753116"/>
      <w:bookmarkStart w:id="1745" w:name="_Toc76507375"/>
      <w:bookmarkStart w:id="1746" w:name="_Toc83108984"/>
      <w:bookmarkStart w:id="1747" w:name="_Toc89877797"/>
      <w:bookmarkStart w:id="1748" w:name="_Toc98709648"/>
      <w:bookmarkStart w:id="1749" w:name="_Toc105691463"/>
      <w:bookmarkStart w:id="1750" w:name="_Toc105693777"/>
      <w:bookmarkStart w:id="1751" w:name="_Toc123139113"/>
      <w:bookmarkStart w:id="1752" w:name="_Toc124165913"/>
      <w:bookmarkStart w:id="1753" w:name="_Toc130922786"/>
      <w:bookmarkStart w:id="1754" w:name="_Toc137303198"/>
      <w:bookmarkStart w:id="1755" w:name="_Toc138889422"/>
      <w:bookmarkStart w:id="1756" w:name="_Toc145111234"/>
      <w:r w:rsidRPr="00090C64">
        <w:t>4.11.2.9.3A</w:t>
      </w:r>
      <w:r w:rsidRPr="00090C64">
        <w:tab/>
        <w:t>ATCR6d generation</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7" w:name="_Toc21124898"/>
      <w:bookmarkStart w:id="1758" w:name="_Toc29767888"/>
      <w:bookmarkStart w:id="1759" w:name="_Toc36044330"/>
      <w:bookmarkStart w:id="1760" w:name="_Toc37230235"/>
      <w:bookmarkStart w:id="1761" w:name="_Toc45907378"/>
      <w:bookmarkStart w:id="1762" w:name="_Toc53181483"/>
      <w:bookmarkStart w:id="1763" w:name="_Toc61127351"/>
      <w:bookmarkStart w:id="1764" w:name="_Toc67054358"/>
      <w:bookmarkStart w:id="1765" w:name="_Toc67061356"/>
      <w:bookmarkStart w:id="1766" w:name="_Toc74734874"/>
      <w:bookmarkStart w:id="1767" w:name="_Toc74753117"/>
      <w:bookmarkStart w:id="1768" w:name="_Toc76507376"/>
      <w:bookmarkStart w:id="1769" w:name="_Toc83108985"/>
      <w:bookmarkStart w:id="1770" w:name="_Toc89877798"/>
      <w:bookmarkStart w:id="1771" w:name="_Toc98709649"/>
      <w:bookmarkStart w:id="1772" w:name="_Toc105691464"/>
      <w:bookmarkStart w:id="1773" w:name="_Toc105693778"/>
      <w:bookmarkStart w:id="1774" w:name="_Toc123139114"/>
      <w:bookmarkStart w:id="1775" w:name="_Toc124165914"/>
      <w:bookmarkStart w:id="1776" w:name="_Toc130922787"/>
      <w:bookmarkStart w:id="1777" w:name="_Toc137303199"/>
      <w:bookmarkStart w:id="1778" w:name="_Toc138889423"/>
      <w:bookmarkStart w:id="1779" w:name="_Toc145111235"/>
      <w:r w:rsidRPr="00090C64">
        <w:t>4.11.2.9.4</w:t>
      </w:r>
      <w:r w:rsidRPr="00090C64">
        <w:tab/>
        <w:t>ATCR6 power allocation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80" w:name="_Toc21124899"/>
      <w:bookmarkStart w:id="1781" w:name="_Toc29767889"/>
      <w:bookmarkStart w:id="1782" w:name="_Toc36044331"/>
      <w:bookmarkStart w:id="1783" w:name="_Toc37230236"/>
      <w:bookmarkStart w:id="1784" w:name="_Toc45907379"/>
      <w:bookmarkStart w:id="1785" w:name="_Toc53181484"/>
      <w:bookmarkStart w:id="1786" w:name="_Toc61127352"/>
      <w:bookmarkStart w:id="1787" w:name="_Toc67054359"/>
      <w:bookmarkStart w:id="1788" w:name="_Toc67061357"/>
      <w:bookmarkStart w:id="1789" w:name="_Toc74734875"/>
      <w:bookmarkStart w:id="1790" w:name="_Toc74753118"/>
      <w:bookmarkStart w:id="1791" w:name="_Toc76507377"/>
      <w:bookmarkStart w:id="1792" w:name="_Toc83108986"/>
      <w:bookmarkStart w:id="1793" w:name="_Toc89877799"/>
      <w:bookmarkStart w:id="1794" w:name="_Toc98709650"/>
      <w:bookmarkStart w:id="1795" w:name="_Toc105691465"/>
      <w:bookmarkStart w:id="1796" w:name="_Toc105693779"/>
      <w:bookmarkStart w:id="1797" w:name="_Toc123139115"/>
      <w:bookmarkStart w:id="1798" w:name="_Toc124165915"/>
      <w:bookmarkStart w:id="1799" w:name="_Toc130922788"/>
      <w:bookmarkStart w:id="1800" w:name="_Toc137303200"/>
      <w:bookmarkStart w:id="1801" w:name="_Toc138889424"/>
      <w:bookmarkStart w:id="1802" w:name="_Toc145111236"/>
      <w:r w:rsidRPr="00090C64">
        <w:t>4.11.2.10</w:t>
      </w:r>
      <w:r w:rsidRPr="00090C64">
        <w:tab/>
        <w:t>ATCR7: E-UTRA and NR multi RAT operation</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BF8A015" w14:textId="77777777" w:rsidR="00D57C09" w:rsidRPr="00090C64" w:rsidRDefault="00D57C09" w:rsidP="00D57C09">
      <w:pPr>
        <w:pStyle w:val="Heading5"/>
      </w:pPr>
      <w:bookmarkStart w:id="1803" w:name="_Toc21124900"/>
      <w:bookmarkStart w:id="1804" w:name="_Toc29767890"/>
      <w:bookmarkStart w:id="1805" w:name="_Toc36044332"/>
      <w:bookmarkStart w:id="1806" w:name="_Toc37230237"/>
      <w:bookmarkStart w:id="1807" w:name="_Toc45907380"/>
      <w:bookmarkStart w:id="1808" w:name="_Toc53181485"/>
      <w:bookmarkStart w:id="1809" w:name="_Toc61127353"/>
      <w:bookmarkStart w:id="1810" w:name="_Toc67054360"/>
      <w:bookmarkStart w:id="1811" w:name="_Toc67061358"/>
      <w:bookmarkStart w:id="1812" w:name="_Toc74734876"/>
      <w:bookmarkStart w:id="1813" w:name="_Toc74753119"/>
      <w:bookmarkStart w:id="1814" w:name="_Toc76507378"/>
      <w:bookmarkStart w:id="1815" w:name="_Toc83108987"/>
      <w:bookmarkStart w:id="1816" w:name="_Toc89877800"/>
      <w:bookmarkStart w:id="1817" w:name="_Toc98709651"/>
      <w:bookmarkStart w:id="1818" w:name="_Toc105691466"/>
      <w:bookmarkStart w:id="1819" w:name="_Toc105693780"/>
      <w:bookmarkStart w:id="1820" w:name="_Toc123139116"/>
      <w:bookmarkStart w:id="1821" w:name="_Toc124165916"/>
      <w:bookmarkStart w:id="1822" w:name="_Toc130922789"/>
      <w:bookmarkStart w:id="1823" w:name="_Toc137303201"/>
      <w:bookmarkStart w:id="1824" w:name="_Toc138889425"/>
      <w:bookmarkStart w:id="1825" w:name="_Toc145111237"/>
      <w:r w:rsidRPr="00090C64">
        <w:t>4.11.2.10.1</w:t>
      </w:r>
      <w:r w:rsidRPr="00090C64">
        <w:tab/>
        <w:t>General</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07BF2604" w14:textId="77777777" w:rsidR="00784970" w:rsidRPr="00E84EF6" w:rsidRDefault="00784970" w:rsidP="00784970">
      <w:pPr>
        <w:keepNext/>
        <w:keepLines/>
      </w:pPr>
      <w:bookmarkStart w:id="1826" w:name="_Toc21124901"/>
      <w:bookmarkStart w:id="1827" w:name="_Toc29767891"/>
      <w:bookmarkStart w:id="1828" w:name="_Toc36044333"/>
      <w:bookmarkStart w:id="1829" w:name="_Toc37230238"/>
      <w:bookmarkStart w:id="1830" w:name="_Toc45907381"/>
      <w:bookmarkStart w:id="1831" w:name="_Toc53181486"/>
      <w:bookmarkStart w:id="1832"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3" w:name="_Toc67054361"/>
      <w:bookmarkStart w:id="1834" w:name="_Toc67061359"/>
      <w:bookmarkStart w:id="1835" w:name="_Toc74734877"/>
      <w:bookmarkStart w:id="1836" w:name="_Toc74753120"/>
      <w:bookmarkStart w:id="1837" w:name="_Toc76507379"/>
      <w:bookmarkStart w:id="1838" w:name="_Toc83108988"/>
      <w:bookmarkStart w:id="1839" w:name="_Toc89877801"/>
      <w:bookmarkStart w:id="1840" w:name="_Toc98709652"/>
      <w:bookmarkStart w:id="1841" w:name="_Toc105691467"/>
      <w:bookmarkStart w:id="1842" w:name="_Toc105693781"/>
      <w:bookmarkStart w:id="1843" w:name="_Toc123139117"/>
      <w:bookmarkStart w:id="1844" w:name="_Toc124165917"/>
      <w:bookmarkStart w:id="1845" w:name="_Toc130922790"/>
      <w:bookmarkStart w:id="1846" w:name="_Toc137303202"/>
      <w:bookmarkStart w:id="1847" w:name="_Toc138889426"/>
      <w:bookmarkStart w:id="1848" w:name="_Toc145111238"/>
      <w:r w:rsidRPr="00090C64">
        <w:t>4.11.2.10.2</w:t>
      </w:r>
      <w:r w:rsidRPr="00090C64">
        <w:tab/>
        <w:t>ATCR7 generation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5975FF5" w14:textId="77777777" w:rsidR="00784970" w:rsidRPr="00E84EF6" w:rsidRDefault="00784970" w:rsidP="00784970">
      <w:bookmarkStart w:id="1849" w:name="_Toc21124902"/>
      <w:bookmarkStart w:id="1850" w:name="_Toc29767892"/>
      <w:bookmarkStart w:id="1851" w:name="_Toc36044334"/>
      <w:bookmarkStart w:id="1852" w:name="_Toc37230239"/>
      <w:bookmarkStart w:id="1853" w:name="_Toc45907382"/>
      <w:bookmarkStart w:id="1854" w:name="_Toc53181487"/>
      <w:bookmarkStart w:id="1855"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6" w:name="_Toc67054362"/>
      <w:bookmarkStart w:id="1857" w:name="_Toc67061360"/>
      <w:bookmarkStart w:id="1858" w:name="_Toc74734878"/>
      <w:bookmarkStart w:id="1859" w:name="_Toc74753121"/>
      <w:bookmarkStart w:id="1860" w:name="_Toc76507380"/>
      <w:bookmarkStart w:id="1861" w:name="_Toc83108989"/>
      <w:bookmarkStart w:id="1862" w:name="_Toc89877802"/>
      <w:bookmarkStart w:id="1863" w:name="_Toc98709653"/>
      <w:bookmarkStart w:id="1864" w:name="_Toc105691468"/>
      <w:bookmarkStart w:id="1865" w:name="_Toc105693782"/>
      <w:bookmarkStart w:id="1866" w:name="_Toc123139118"/>
      <w:bookmarkStart w:id="1867" w:name="_Toc124165918"/>
      <w:bookmarkStart w:id="1868" w:name="_Toc130922791"/>
      <w:bookmarkStart w:id="1869" w:name="_Toc137303203"/>
      <w:bookmarkStart w:id="1870" w:name="_Toc138889427"/>
      <w:bookmarkStart w:id="1871" w:name="_Toc145111239"/>
      <w:r w:rsidRPr="00090C64">
        <w:t>4.11.2.10.3</w:t>
      </w:r>
      <w:r w:rsidRPr="00090C64">
        <w:tab/>
        <w:t>ATCR7 power allocation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60E6ABB1" w14:textId="77777777" w:rsidR="00784970" w:rsidRPr="00E84EF6" w:rsidRDefault="00784970" w:rsidP="00784970">
      <w:pPr>
        <w:pStyle w:val="B10"/>
      </w:pPr>
      <w:bookmarkStart w:id="1872" w:name="_Toc21124903"/>
      <w:bookmarkStart w:id="1873" w:name="_Toc29767893"/>
      <w:bookmarkStart w:id="1874" w:name="_Toc36044335"/>
      <w:bookmarkStart w:id="1875" w:name="_Toc37230240"/>
      <w:bookmarkStart w:id="1876" w:name="_Toc45907383"/>
      <w:bookmarkStart w:id="1877" w:name="_Toc53181488"/>
      <w:bookmarkStart w:id="1878"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872"/>
      <w:bookmarkEnd w:id="1873"/>
      <w:bookmarkEnd w:id="1874"/>
      <w:bookmarkEnd w:id="1875"/>
      <w:bookmarkEnd w:id="1876"/>
      <w:bookmarkEnd w:id="1877"/>
      <w:bookmarkEnd w:id="1878"/>
    </w:p>
    <w:p w14:paraId="1DB7CEC7" w14:textId="77777777" w:rsidR="0031480F" w:rsidRPr="00E84EF6" w:rsidRDefault="0031480F" w:rsidP="0031480F">
      <w:pPr>
        <w:pStyle w:val="Heading4"/>
      </w:pPr>
      <w:bookmarkStart w:id="1879" w:name="_Toc67061361"/>
      <w:bookmarkStart w:id="1880" w:name="_Toc74734879"/>
      <w:bookmarkStart w:id="1881" w:name="_Toc74753122"/>
      <w:bookmarkStart w:id="1882" w:name="_Toc76507381"/>
      <w:bookmarkStart w:id="1883" w:name="_Toc83108990"/>
      <w:bookmarkStart w:id="1884" w:name="_Toc89877803"/>
      <w:bookmarkStart w:id="1885" w:name="_Toc98709654"/>
      <w:bookmarkStart w:id="1886" w:name="_Toc105691469"/>
      <w:bookmarkStart w:id="1887" w:name="_Toc105693783"/>
      <w:bookmarkStart w:id="1888" w:name="_Toc123139119"/>
      <w:bookmarkStart w:id="1889" w:name="_Toc124165919"/>
      <w:bookmarkStart w:id="1890" w:name="_Toc130922792"/>
      <w:bookmarkStart w:id="1891" w:name="_Toc137303204"/>
      <w:bookmarkStart w:id="1892" w:name="_Toc138889428"/>
      <w:bookmarkStart w:id="1893" w:name="_Toc145111240"/>
      <w:r w:rsidRPr="00E84EF6">
        <w:t>4.11.2.11</w:t>
      </w:r>
      <w:r w:rsidRPr="00E84EF6">
        <w:tab/>
        <w:t>ANTCR7: E-UTRA and NR multi RAT non-contiguous operation</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2F8461EA" w14:textId="77777777" w:rsidR="0031480F" w:rsidRPr="00E84EF6" w:rsidRDefault="0031480F" w:rsidP="0031480F">
      <w:pPr>
        <w:pStyle w:val="Heading5"/>
      </w:pPr>
      <w:bookmarkStart w:id="1894" w:name="_Toc21124904"/>
      <w:bookmarkStart w:id="1895" w:name="_Toc29767894"/>
      <w:bookmarkStart w:id="1896" w:name="_Toc36044336"/>
      <w:bookmarkStart w:id="1897" w:name="_Toc37230241"/>
      <w:bookmarkStart w:id="1898" w:name="_Toc45907384"/>
      <w:bookmarkStart w:id="1899" w:name="_Toc67061362"/>
      <w:bookmarkStart w:id="1900" w:name="_Toc74734880"/>
      <w:bookmarkStart w:id="1901" w:name="_Toc74753123"/>
      <w:bookmarkStart w:id="1902" w:name="_Toc76507382"/>
      <w:bookmarkStart w:id="1903" w:name="_Toc83108991"/>
      <w:bookmarkStart w:id="1904" w:name="_Toc89877804"/>
      <w:bookmarkStart w:id="1905" w:name="_Toc98709655"/>
      <w:bookmarkStart w:id="1906" w:name="_Toc105691470"/>
      <w:bookmarkStart w:id="1907" w:name="_Toc105693784"/>
      <w:bookmarkStart w:id="1908" w:name="_Toc123139120"/>
      <w:bookmarkStart w:id="1909" w:name="_Toc124165920"/>
      <w:bookmarkStart w:id="1910" w:name="_Toc130922793"/>
      <w:bookmarkStart w:id="1911" w:name="_Toc137303205"/>
      <w:bookmarkStart w:id="1912" w:name="_Toc138889429"/>
      <w:bookmarkStart w:id="1913" w:name="_Toc145111241"/>
      <w:r w:rsidRPr="00E84EF6">
        <w:t>4.11.2.11.1</w:t>
      </w:r>
      <w:r w:rsidRPr="00E84EF6">
        <w:tab/>
        <w:t>General</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7D84A606" w14:textId="77777777" w:rsidR="00771DDA" w:rsidRPr="00090C64" w:rsidRDefault="00771DDA" w:rsidP="00771DDA">
      <w:bookmarkStart w:id="1914" w:name="_Toc21124905"/>
      <w:bookmarkStart w:id="1915" w:name="_Toc29767895"/>
      <w:bookmarkStart w:id="1916" w:name="_Toc36044337"/>
      <w:bookmarkStart w:id="1917" w:name="_Toc37230242"/>
      <w:bookmarkStart w:id="1918" w:name="_Toc45907385"/>
      <w:bookmarkStart w:id="1919" w:name="_Toc53181490"/>
      <w:bookmarkStart w:id="1920"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1" w:name="_Toc67054364"/>
      <w:bookmarkStart w:id="1922" w:name="_Toc67061363"/>
      <w:bookmarkStart w:id="1923" w:name="_Toc74734881"/>
      <w:bookmarkStart w:id="1924" w:name="_Toc74753124"/>
      <w:bookmarkStart w:id="1925" w:name="_Toc76507383"/>
      <w:bookmarkStart w:id="1926" w:name="_Toc83108992"/>
      <w:bookmarkStart w:id="1927" w:name="_Toc89877805"/>
      <w:bookmarkStart w:id="1928" w:name="_Toc98709656"/>
      <w:bookmarkStart w:id="1929" w:name="_Toc105691471"/>
      <w:bookmarkStart w:id="1930" w:name="_Toc105693785"/>
      <w:bookmarkStart w:id="1931" w:name="_Toc123139121"/>
      <w:bookmarkStart w:id="1932" w:name="_Toc124165921"/>
      <w:bookmarkStart w:id="1933" w:name="_Toc130922794"/>
      <w:bookmarkStart w:id="1934" w:name="_Toc137303206"/>
      <w:bookmarkStart w:id="1935" w:name="_Toc138889430"/>
      <w:bookmarkStart w:id="1936" w:name="_Toc145111242"/>
      <w:r w:rsidRPr="00090C64">
        <w:t>4.11.2.11.2</w:t>
      </w:r>
      <w:r w:rsidRPr="00090C64">
        <w:tab/>
        <w:t>ANTCR7 generation</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226EE186" w14:textId="77777777" w:rsidR="00771DDA" w:rsidRPr="00E84EF6" w:rsidRDefault="00771DDA" w:rsidP="00771DDA">
      <w:pPr>
        <w:rPr>
          <w:lang w:eastAsia="zh-CN"/>
        </w:rPr>
      </w:pPr>
      <w:bookmarkStart w:id="1937" w:name="_Toc21124906"/>
      <w:bookmarkStart w:id="1938" w:name="_Toc29767896"/>
      <w:bookmarkStart w:id="1939" w:name="_Toc36044338"/>
      <w:bookmarkStart w:id="1940" w:name="_Toc37230243"/>
      <w:bookmarkStart w:id="1941" w:name="_Toc45907386"/>
      <w:bookmarkStart w:id="1942" w:name="_Toc53181491"/>
      <w:bookmarkStart w:id="1943"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4" w:name="_Toc67054365"/>
      <w:bookmarkStart w:id="1945" w:name="_Toc67061364"/>
      <w:bookmarkStart w:id="1946" w:name="_Toc74734882"/>
      <w:bookmarkStart w:id="1947" w:name="_Toc74753125"/>
      <w:bookmarkStart w:id="1948" w:name="_Toc76507384"/>
      <w:bookmarkStart w:id="1949" w:name="_Toc83108993"/>
      <w:bookmarkStart w:id="1950" w:name="_Toc89877806"/>
      <w:bookmarkStart w:id="1951" w:name="_Toc98709657"/>
      <w:bookmarkStart w:id="1952" w:name="_Toc105691472"/>
      <w:bookmarkStart w:id="1953" w:name="_Toc105693786"/>
      <w:bookmarkStart w:id="1954" w:name="_Toc123139122"/>
      <w:bookmarkStart w:id="1955" w:name="_Toc124165922"/>
      <w:bookmarkStart w:id="1956" w:name="_Toc130922795"/>
      <w:bookmarkStart w:id="1957" w:name="_Toc137303207"/>
      <w:bookmarkStart w:id="1958" w:name="_Toc138889431"/>
      <w:bookmarkStart w:id="1959" w:name="_Toc145111243"/>
      <w:r w:rsidRPr="00090C64">
        <w:t>4.11.2.11.3</w:t>
      </w:r>
      <w:r w:rsidRPr="00090C64">
        <w:tab/>
        <w:t>ANTCR7 power allocation</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6DCB3D3B" w14:textId="77777777" w:rsidR="00784970" w:rsidRPr="00E84EF6" w:rsidRDefault="00784970" w:rsidP="00784970">
      <w:pPr>
        <w:pStyle w:val="B10"/>
      </w:pPr>
      <w:bookmarkStart w:id="1960" w:name="_Toc21124907"/>
      <w:bookmarkStart w:id="1961" w:name="_Toc29767897"/>
      <w:bookmarkStart w:id="1962" w:name="_Toc36044339"/>
      <w:bookmarkStart w:id="1963" w:name="_Toc37230244"/>
      <w:bookmarkStart w:id="1964" w:name="_Toc45907387"/>
      <w:bookmarkStart w:id="1965" w:name="_Toc53181492"/>
      <w:bookmarkStart w:id="1966"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7" w:name="_Toc67054366"/>
      <w:bookmarkStart w:id="1968" w:name="_Toc67061365"/>
      <w:bookmarkStart w:id="1969" w:name="_Toc74734883"/>
      <w:bookmarkStart w:id="1970" w:name="_Toc74753126"/>
      <w:bookmarkStart w:id="1971" w:name="_Toc76507385"/>
      <w:bookmarkStart w:id="1972" w:name="_Toc83108994"/>
      <w:bookmarkStart w:id="1973" w:name="_Toc89877807"/>
      <w:bookmarkStart w:id="1974" w:name="_Toc98709658"/>
      <w:bookmarkStart w:id="1975" w:name="_Toc105691473"/>
      <w:bookmarkStart w:id="1976" w:name="_Toc105693787"/>
      <w:bookmarkStart w:id="1977" w:name="_Toc123139123"/>
      <w:bookmarkStart w:id="1978" w:name="_Toc124165923"/>
      <w:bookmarkStart w:id="1979" w:name="_Toc130922796"/>
      <w:bookmarkStart w:id="1980" w:name="_Toc137303208"/>
      <w:bookmarkStart w:id="1981" w:name="_Toc138889432"/>
      <w:bookmarkStart w:id="1982" w:name="_Toc145111244"/>
      <w:r w:rsidRPr="00090C64">
        <w:t>4.11.</w:t>
      </w:r>
      <w:r w:rsidR="00E92402" w:rsidRPr="00090C64">
        <w:t>2.</w:t>
      </w:r>
      <w:r w:rsidRPr="00090C64">
        <w:t>12</w:t>
      </w:r>
      <w:r w:rsidRPr="00090C64">
        <w:tab/>
        <w:t>ATCR8: NR multicarrier operation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E1A02A6" w14:textId="77777777" w:rsidR="00D57C09" w:rsidRPr="00090C64" w:rsidRDefault="00D57C09" w:rsidP="00D57C09">
      <w:pPr>
        <w:pStyle w:val="Heading5"/>
      </w:pPr>
      <w:bookmarkStart w:id="1983" w:name="_Toc21124908"/>
      <w:bookmarkStart w:id="1984" w:name="_Toc29767898"/>
      <w:bookmarkStart w:id="1985" w:name="_Toc36044340"/>
      <w:bookmarkStart w:id="1986" w:name="_Toc37230245"/>
      <w:bookmarkStart w:id="1987" w:name="_Toc45907388"/>
      <w:bookmarkStart w:id="1988" w:name="_Toc53181493"/>
      <w:bookmarkStart w:id="1989" w:name="_Toc61127361"/>
      <w:bookmarkStart w:id="1990" w:name="_Toc67054367"/>
      <w:bookmarkStart w:id="1991" w:name="_Toc67061366"/>
      <w:bookmarkStart w:id="1992" w:name="_Toc74734884"/>
      <w:bookmarkStart w:id="1993" w:name="_Toc74753127"/>
      <w:bookmarkStart w:id="1994" w:name="_Toc76507386"/>
      <w:bookmarkStart w:id="1995" w:name="_Toc83108995"/>
      <w:bookmarkStart w:id="1996" w:name="_Toc89877808"/>
      <w:bookmarkStart w:id="1997" w:name="_Toc98709659"/>
      <w:bookmarkStart w:id="1998" w:name="_Toc105691474"/>
      <w:bookmarkStart w:id="1999" w:name="_Toc105693788"/>
      <w:bookmarkStart w:id="2000" w:name="_Toc123139124"/>
      <w:bookmarkStart w:id="2001" w:name="_Toc124165924"/>
      <w:bookmarkStart w:id="2002" w:name="_Toc130922797"/>
      <w:bookmarkStart w:id="2003" w:name="_Toc137303209"/>
      <w:bookmarkStart w:id="2004" w:name="_Toc138889433"/>
      <w:bookmarkStart w:id="2005" w:name="_Toc145111245"/>
      <w:r w:rsidRPr="00090C64">
        <w:t>4.11.2.12.1</w:t>
      </w:r>
      <w:r w:rsidRPr="00090C64">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6" w:name="_Toc21124909"/>
      <w:bookmarkStart w:id="2007" w:name="_Toc29767899"/>
      <w:bookmarkStart w:id="2008" w:name="_Toc36044341"/>
      <w:bookmarkStart w:id="2009" w:name="_Toc37230246"/>
      <w:bookmarkStart w:id="2010" w:name="_Toc45907389"/>
      <w:bookmarkStart w:id="2011" w:name="_Toc53181494"/>
      <w:bookmarkStart w:id="2012" w:name="_Toc61127362"/>
      <w:bookmarkStart w:id="2013" w:name="_Toc67054368"/>
      <w:bookmarkStart w:id="2014" w:name="_Toc67061367"/>
      <w:bookmarkStart w:id="2015" w:name="_Toc74734885"/>
      <w:bookmarkStart w:id="2016" w:name="_Toc74753128"/>
      <w:bookmarkStart w:id="2017" w:name="_Toc76507387"/>
      <w:bookmarkStart w:id="2018" w:name="_Toc83108996"/>
      <w:bookmarkStart w:id="2019" w:name="_Toc89877809"/>
      <w:bookmarkStart w:id="2020" w:name="_Toc98709660"/>
      <w:bookmarkStart w:id="2021" w:name="_Toc105691475"/>
      <w:bookmarkStart w:id="2022" w:name="_Toc105693789"/>
      <w:bookmarkStart w:id="2023" w:name="_Toc123139125"/>
      <w:bookmarkStart w:id="2024" w:name="_Toc124165925"/>
      <w:bookmarkStart w:id="2025" w:name="_Toc130922798"/>
      <w:bookmarkStart w:id="2026" w:name="_Toc137303210"/>
      <w:bookmarkStart w:id="2027" w:name="_Toc138889434"/>
      <w:bookmarkStart w:id="2028" w:name="_Toc145111246"/>
      <w:r w:rsidRPr="00090C64">
        <w:t>4.11.2.12.2</w:t>
      </w:r>
      <w:r w:rsidRPr="00090C64">
        <w:tab/>
        <w:t>ATCR8a generation</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9" w:name="_Toc21124910"/>
      <w:bookmarkStart w:id="2030" w:name="_Toc29767900"/>
      <w:bookmarkStart w:id="2031" w:name="_Toc36044342"/>
      <w:bookmarkStart w:id="2032" w:name="_Toc37230247"/>
      <w:bookmarkStart w:id="2033" w:name="_Toc45907390"/>
      <w:bookmarkStart w:id="2034" w:name="_Toc53181495"/>
      <w:bookmarkStart w:id="2035" w:name="_Toc61127363"/>
      <w:bookmarkStart w:id="2036" w:name="_Toc67054369"/>
      <w:bookmarkStart w:id="2037" w:name="_Toc67061368"/>
      <w:bookmarkStart w:id="2038" w:name="_Toc74734886"/>
      <w:bookmarkStart w:id="2039" w:name="_Toc74753129"/>
      <w:bookmarkStart w:id="2040" w:name="_Toc76507388"/>
      <w:bookmarkStart w:id="2041" w:name="_Toc83108997"/>
      <w:bookmarkStart w:id="2042" w:name="_Toc89877810"/>
      <w:bookmarkStart w:id="2043" w:name="_Toc98709661"/>
      <w:bookmarkStart w:id="2044" w:name="_Toc105691476"/>
      <w:bookmarkStart w:id="2045" w:name="_Toc105693790"/>
      <w:bookmarkStart w:id="2046" w:name="_Toc123139126"/>
      <w:bookmarkStart w:id="2047" w:name="_Toc124165926"/>
      <w:bookmarkStart w:id="2048" w:name="_Toc130922799"/>
      <w:bookmarkStart w:id="2049" w:name="_Toc137303211"/>
      <w:bookmarkStart w:id="2050" w:name="_Toc138889435"/>
      <w:bookmarkStart w:id="2051" w:name="_Toc145111247"/>
      <w:r w:rsidRPr="00090C64">
        <w:t>4.11.2.</w:t>
      </w:r>
      <w:r w:rsidR="00F407D2" w:rsidRPr="00090C64">
        <w:t>12</w:t>
      </w:r>
      <w:r w:rsidRPr="00090C64">
        <w:t>.3</w:t>
      </w:r>
      <w:r w:rsidRPr="00090C64">
        <w:tab/>
        <w:t>ATCR8b generation</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2" w:name="_Toc21124911"/>
      <w:bookmarkStart w:id="2053" w:name="_Toc29767901"/>
      <w:bookmarkStart w:id="2054" w:name="_Toc36044343"/>
      <w:bookmarkStart w:id="2055" w:name="_Toc37230248"/>
      <w:bookmarkStart w:id="2056" w:name="_Toc45907391"/>
      <w:bookmarkStart w:id="2057" w:name="_Toc53181496"/>
      <w:bookmarkStart w:id="2058" w:name="_Toc61127364"/>
      <w:bookmarkStart w:id="2059" w:name="_Toc67054370"/>
      <w:bookmarkStart w:id="2060" w:name="_Toc67061369"/>
      <w:bookmarkStart w:id="2061" w:name="_Toc74734887"/>
      <w:bookmarkStart w:id="2062" w:name="_Toc74753130"/>
      <w:bookmarkStart w:id="2063" w:name="_Toc76507389"/>
      <w:bookmarkStart w:id="2064" w:name="_Toc83108998"/>
      <w:bookmarkStart w:id="2065" w:name="_Toc89877811"/>
      <w:bookmarkStart w:id="2066" w:name="_Toc98709662"/>
      <w:bookmarkStart w:id="2067" w:name="_Toc105691477"/>
      <w:bookmarkStart w:id="2068" w:name="_Toc105693791"/>
      <w:bookmarkStart w:id="2069" w:name="_Toc123139127"/>
      <w:bookmarkStart w:id="2070" w:name="_Toc124165927"/>
      <w:bookmarkStart w:id="2071" w:name="_Toc130922800"/>
      <w:bookmarkStart w:id="2072" w:name="_Toc137303212"/>
      <w:bookmarkStart w:id="2073" w:name="_Toc138889436"/>
      <w:bookmarkStart w:id="2074" w:name="_Toc145111248"/>
      <w:r w:rsidRPr="00090C64">
        <w:t>4.11.2.12.4</w:t>
      </w:r>
      <w:r w:rsidRPr="00090C64">
        <w:tab/>
        <w:t>ATCR8 power allocation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5" w:name="_Toc21124912"/>
      <w:bookmarkStart w:id="2076" w:name="_Toc29767902"/>
      <w:bookmarkStart w:id="2077" w:name="_Toc36044344"/>
      <w:bookmarkStart w:id="2078" w:name="_Toc37230249"/>
      <w:bookmarkStart w:id="2079" w:name="_Toc45907392"/>
      <w:bookmarkStart w:id="2080" w:name="_Toc53181497"/>
      <w:bookmarkStart w:id="2081" w:name="_Toc61127365"/>
      <w:bookmarkStart w:id="2082" w:name="_Toc67054371"/>
      <w:bookmarkStart w:id="2083" w:name="_Toc67061370"/>
      <w:bookmarkStart w:id="2084" w:name="_Toc74734888"/>
      <w:bookmarkStart w:id="2085" w:name="_Toc74753131"/>
      <w:bookmarkStart w:id="2086" w:name="_Toc76507390"/>
      <w:bookmarkStart w:id="2087" w:name="_Toc83108999"/>
      <w:bookmarkStart w:id="2088" w:name="_Toc89877812"/>
      <w:bookmarkStart w:id="2089" w:name="_Toc98709663"/>
      <w:bookmarkStart w:id="2090" w:name="_Toc105691478"/>
      <w:bookmarkStart w:id="2091" w:name="_Toc105693792"/>
      <w:bookmarkStart w:id="2092" w:name="_Toc123139128"/>
      <w:bookmarkStart w:id="2093" w:name="_Toc124165928"/>
      <w:bookmarkStart w:id="2094" w:name="_Toc130922801"/>
      <w:bookmarkStart w:id="2095" w:name="_Toc137303213"/>
      <w:bookmarkStart w:id="2096" w:name="_Toc138889437"/>
      <w:bookmarkStart w:id="2097" w:name="_Toc145111249"/>
      <w:r w:rsidRPr="00090C64">
        <w:t>4.11.2.13</w:t>
      </w:r>
      <w:r w:rsidRPr="00090C64">
        <w:tab/>
        <w:t>ANTCR8: NR multicarrier non-contiguous operation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3166A4C" w14:textId="77777777" w:rsidR="00D57C09" w:rsidRPr="00090C64" w:rsidRDefault="00D57C09" w:rsidP="00D57C09">
      <w:pPr>
        <w:pStyle w:val="Heading5"/>
      </w:pPr>
      <w:bookmarkStart w:id="2098" w:name="_Toc21124913"/>
      <w:bookmarkStart w:id="2099" w:name="_Toc29767903"/>
      <w:bookmarkStart w:id="2100" w:name="_Toc36044345"/>
      <w:bookmarkStart w:id="2101" w:name="_Toc37230250"/>
      <w:bookmarkStart w:id="2102" w:name="_Toc45907393"/>
      <w:bookmarkStart w:id="2103" w:name="_Toc53181498"/>
      <w:bookmarkStart w:id="2104" w:name="_Toc61127366"/>
      <w:bookmarkStart w:id="2105" w:name="_Toc67054372"/>
      <w:bookmarkStart w:id="2106" w:name="_Toc67061371"/>
      <w:bookmarkStart w:id="2107" w:name="_Toc74734889"/>
      <w:bookmarkStart w:id="2108" w:name="_Toc74753132"/>
      <w:bookmarkStart w:id="2109" w:name="_Toc76507391"/>
      <w:bookmarkStart w:id="2110" w:name="_Toc83109000"/>
      <w:bookmarkStart w:id="2111" w:name="_Toc89877813"/>
      <w:bookmarkStart w:id="2112" w:name="_Toc98709664"/>
      <w:bookmarkStart w:id="2113" w:name="_Toc105691479"/>
      <w:bookmarkStart w:id="2114" w:name="_Toc105693793"/>
      <w:bookmarkStart w:id="2115" w:name="_Toc123139129"/>
      <w:bookmarkStart w:id="2116" w:name="_Toc124165929"/>
      <w:bookmarkStart w:id="2117" w:name="_Toc130922802"/>
      <w:bookmarkStart w:id="2118" w:name="_Toc137303214"/>
      <w:bookmarkStart w:id="2119" w:name="_Toc138889438"/>
      <w:bookmarkStart w:id="2120" w:name="_Toc145111250"/>
      <w:r w:rsidRPr="00090C64">
        <w:t>4.11.2.13.1</w:t>
      </w:r>
      <w:r w:rsidRPr="00090C64">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121" w:name="_Toc21124914"/>
      <w:bookmarkStart w:id="2122" w:name="_Toc29767904"/>
      <w:bookmarkStart w:id="2123" w:name="_Toc36044346"/>
      <w:bookmarkStart w:id="2124" w:name="_Toc37230251"/>
      <w:bookmarkStart w:id="2125" w:name="_Toc45907394"/>
      <w:bookmarkStart w:id="2126" w:name="_Toc53181499"/>
      <w:bookmarkStart w:id="2127" w:name="_Toc61127367"/>
      <w:bookmarkStart w:id="2128" w:name="_Toc67054373"/>
      <w:bookmarkStart w:id="2129" w:name="_Toc67061372"/>
      <w:bookmarkStart w:id="2130" w:name="_Toc74734890"/>
      <w:bookmarkStart w:id="2131" w:name="_Toc74753133"/>
      <w:bookmarkStart w:id="2132" w:name="_Toc76507392"/>
      <w:bookmarkStart w:id="2133" w:name="_Toc83109001"/>
      <w:bookmarkStart w:id="2134" w:name="_Toc89877814"/>
      <w:bookmarkStart w:id="2135" w:name="_Toc98709665"/>
      <w:bookmarkStart w:id="2136" w:name="_Toc105691480"/>
      <w:bookmarkStart w:id="2137" w:name="_Toc105693794"/>
      <w:bookmarkStart w:id="2138" w:name="_Toc123139130"/>
      <w:bookmarkStart w:id="2139" w:name="_Toc124165930"/>
      <w:bookmarkStart w:id="2140" w:name="_Toc130922803"/>
      <w:bookmarkStart w:id="2141" w:name="_Toc137303215"/>
      <w:bookmarkStart w:id="2142" w:name="_Toc138889439"/>
      <w:bookmarkStart w:id="2143" w:name="_Toc145111251"/>
      <w:r w:rsidRPr="00090C64">
        <w:t>4.11.2.13.2</w:t>
      </w:r>
      <w:r w:rsidRPr="00090C64">
        <w:tab/>
        <w:t>ANTCR8 generation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4" w:name="_Toc21124915"/>
      <w:bookmarkStart w:id="2145" w:name="_Toc29767905"/>
      <w:bookmarkStart w:id="2146" w:name="_Toc36044347"/>
      <w:bookmarkStart w:id="2147" w:name="_Toc37230252"/>
      <w:bookmarkStart w:id="2148" w:name="_Toc45907395"/>
      <w:bookmarkStart w:id="2149" w:name="_Toc53181500"/>
      <w:bookmarkStart w:id="2150" w:name="_Toc61127368"/>
      <w:bookmarkStart w:id="2151" w:name="_Toc67054374"/>
      <w:bookmarkStart w:id="2152" w:name="_Toc67061373"/>
      <w:bookmarkStart w:id="2153" w:name="_Toc74734891"/>
      <w:bookmarkStart w:id="2154" w:name="_Toc74753134"/>
      <w:bookmarkStart w:id="2155" w:name="_Toc76507393"/>
      <w:bookmarkStart w:id="2156" w:name="_Toc83109002"/>
      <w:bookmarkStart w:id="2157" w:name="_Toc89877815"/>
      <w:bookmarkStart w:id="2158" w:name="_Toc98709666"/>
      <w:bookmarkStart w:id="2159" w:name="_Toc105691481"/>
      <w:bookmarkStart w:id="2160" w:name="_Toc105693795"/>
      <w:bookmarkStart w:id="2161" w:name="_Toc123139131"/>
      <w:bookmarkStart w:id="2162" w:name="_Toc124165931"/>
      <w:bookmarkStart w:id="2163" w:name="_Toc130922804"/>
      <w:bookmarkStart w:id="2164" w:name="_Toc137303216"/>
      <w:bookmarkStart w:id="2165" w:name="_Toc138889440"/>
      <w:bookmarkStart w:id="2166" w:name="_Toc145111252"/>
      <w:r w:rsidRPr="00090C64">
        <w:t>4.11.2.13.3</w:t>
      </w:r>
      <w:r w:rsidRPr="00090C64">
        <w:tab/>
        <w:t>ANTCR8 power allocation</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7" w:name="_Toc67054375"/>
      <w:bookmarkStart w:id="2168" w:name="_Toc67061374"/>
      <w:bookmarkStart w:id="2169" w:name="_Toc74734892"/>
      <w:bookmarkStart w:id="2170" w:name="_Toc74753135"/>
      <w:bookmarkStart w:id="2171" w:name="_Toc76507394"/>
      <w:bookmarkStart w:id="2172" w:name="_Toc83109003"/>
      <w:bookmarkStart w:id="2173" w:name="_Toc89877816"/>
      <w:bookmarkStart w:id="2174" w:name="_Toc98709667"/>
      <w:bookmarkStart w:id="2175" w:name="_Toc105691482"/>
      <w:bookmarkStart w:id="2176" w:name="_Toc105693796"/>
      <w:bookmarkStart w:id="2177" w:name="_Toc123139132"/>
      <w:bookmarkStart w:id="2178" w:name="_Toc124165932"/>
      <w:bookmarkStart w:id="2179" w:name="_Toc130922805"/>
      <w:bookmarkStart w:id="2180" w:name="_Toc137303217"/>
      <w:bookmarkStart w:id="2181" w:name="_Toc138889441"/>
      <w:bookmarkStart w:id="2182" w:name="_Toc145111253"/>
      <w:r w:rsidRPr="00E84EF6">
        <w:t>4.11.2.1</w:t>
      </w:r>
      <w:r>
        <w:t>4</w:t>
      </w:r>
      <w:r w:rsidRPr="00E84EF6">
        <w:tab/>
        <w:t>ATCR9: UTRA, E-UTRA and NR multi-RAT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62FCC15" w14:textId="2260167E" w:rsidR="00784970" w:rsidRPr="00E84EF6" w:rsidRDefault="00784970" w:rsidP="00784970">
      <w:pPr>
        <w:pStyle w:val="Heading5"/>
      </w:pPr>
      <w:bookmarkStart w:id="2183" w:name="_Toc67054376"/>
      <w:bookmarkStart w:id="2184" w:name="_Toc67061375"/>
      <w:bookmarkStart w:id="2185" w:name="_Toc74734893"/>
      <w:bookmarkStart w:id="2186" w:name="_Toc74753136"/>
      <w:bookmarkStart w:id="2187" w:name="_Toc76507395"/>
      <w:bookmarkStart w:id="2188" w:name="_Toc83109004"/>
      <w:bookmarkStart w:id="2189" w:name="_Toc89877817"/>
      <w:bookmarkStart w:id="2190" w:name="_Toc98709668"/>
      <w:bookmarkStart w:id="2191" w:name="_Toc105691483"/>
      <w:bookmarkStart w:id="2192" w:name="_Toc105693797"/>
      <w:bookmarkStart w:id="2193" w:name="_Toc123139133"/>
      <w:bookmarkStart w:id="2194" w:name="_Toc124165933"/>
      <w:bookmarkStart w:id="2195" w:name="_Toc130922806"/>
      <w:bookmarkStart w:id="2196" w:name="_Toc137303218"/>
      <w:bookmarkStart w:id="2197" w:name="_Toc138889442"/>
      <w:bookmarkStart w:id="2198" w:name="_Toc145111254"/>
      <w:r w:rsidRPr="00E84EF6">
        <w:t>4.11.2.1</w:t>
      </w:r>
      <w:r>
        <w:t>4</w:t>
      </w:r>
      <w:r w:rsidRPr="00E84EF6">
        <w:t>.1</w:t>
      </w:r>
      <w:r w:rsidRPr="00E84EF6">
        <w:tab/>
        <w:t>General</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199" w:name="_Toc67054377"/>
      <w:bookmarkStart w:id="2200" w:name="_Toc74734894"/>
      <w:r w:rsidRPr="00E84EF6">
        <w:t>Unless otherwise stated, the E-UTRA bandwidth shall be 5 MHz unless the BS does not support 5 MHz E-UTRA, in which case the E-UTRA bandwidth shall be the lowest supported bandwidth for the operating band.</w:t>
      </w:r>
      <w:bookmarkStart w:id="2201" w:name="_Toc67054378"/>
      <w:bookmarkStart w:id="2202" w:name="_Toc67061376"/>
      <w:bookmarkEnd w:id="2199"/>
    </w:p>
    <w:p w14:paraId="52058D45" w14:textId="1D5E2A8D" w:rsidR="00784970" w:rsidRPr="00E84EF6" w:rsidRDefault="00784970" w:rsidP="00CD0660">
      <w:pPr>
        <w:pStyle w:val="Heading5"/>
      </w:pPr>
      <w:bookmarkStart w:id="2203" w:name="_Toc74753137"/>
      <w:bookmarkStart w:id="2204" w:name="_Toc76507396"/>
      <w:bookmarkStart w:id="2205" w:name="_Toc83109005"/>
      <w:bookmarkStart w:id="2206" w:name="_Toc89877818"/>
      <w:bookmarkStart w:id="2207" w:name="_Toc98709669"/>
      <w:bookmarkStart w:id="2208" w:name="_Toc105691484"/>
      <w:bookmarkStart w:id="2209" w:name="_Toc105693798"/>
      <w:bookmarkStart w:id="2210" w:name="_Toc123139134"/>
      <w:bookmarkStart w:id="2211" w:name="_Toc124165934"/>
      <w:bookmarkStart w:id="2212" w:name="_Toc130922807"/>
      <w:bookmarkStart w:id="2213" w:name="_Toc137303219"/>
      <w:bookmarkStart w:id="2214" w:name="_Toc138889443"/>
      <w:bookmarkStart w:id="2215" w:name="_Toc145111255"/>
      <w:r w:rsidRPr="00E84EF6">
        <w:t>4.11.2.1</w:t>
      </w:r>
      <w:r>
        <w:t>4</w:t>
      </w:r>
      <w:r w:rsidRPr="00E84EF6">
        <w:t>.2</w:t>
      </w:r>
      <w:r w:rsidRPr="00E84EF6">
        <w:tab/>
      </w:r>
      <w:r w:rsidRPr="00E84EF6">
        <w:tab/>
        <w:t>ATCR9 generation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6" w:name="_Toc67054379"/>
      <w:bookmarkStart w:id="2217" w:name="_Toc67061377"/>
      <w:bookmarkStart w:id="2218" w:name="_Toc74734895"/>
      <w:bookmarkStart w:id="2219" w:name="_Toc74753138"/>
      <w:bookmarkStart w:id="2220" w:name="_Toc76507397"/>
      <w:bookmarkStart w:id="2221" w:name="_Toc83109006"/>
      <w:bookmarkStart w:id="2222" w:name="_Toc89877819"/>
      <w:bookmarkStart w:id="2223" w:name="_Toc98709670"/>
      <w:bookmarkStart w:id="2224" w:name="_Toc105691485"/>
      <w:bookmarkStart w:id="2225" w:name="_Toc105693799"/>
      <w:bookmarkStart w:id="2226" w:name="_Toc123139135"/>
      <w:bookmarkStart w:id="2227" w:name="_Toc124165935"/>
      <w:bookmarkStart w:id="2228" w:name="_Toc130922808"/>
      <w:bookmarkStart w:id="2229" w:name="_Toc137303220"/>
      <w:bookmarkStart w:id="2230" w:name="_Toc138889444"/>
      <w:bookmarkStart w:id="2231" w:name="_Toc145111256"/>
      <w:r w:rsidRPr="00E84EF6">
        <w:t>4.11.2.1</w:t>
      </w:r>
      <w:r>
        <w:t>4</w:t>
      </w:r>
      <w:r w:rsidRPr="00E84EF6">
        <w:t>.3</w:t>
      </w:r>
      <w:r w:rsidRPr="00E84EF6">
        <w:tab/>
      </w:r>
      <w:r w:rsidRPr="00E84EF6">
        <w:tab/>
        <w:t>ATCR9 power allocation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232" w:name="_Toc67054380"/>
      <w:bookmarkStart w:id="2233" w:name="_Toc67061378"/>
      <w:bookmarkStart w:id="2234" w:name="_Toc74734896"/>
      <w:bookmarkStart w:id="2235" w:name="_Toc74753139"/>
      <w:bookmarkStart w:id="2236" w:name="_Toc76507398"/>
      <w:bookmarkStart w:id="2237" w:name="_Toc83109007"/>
      <w:bookmarkStart w:id="2238" w:name="_Toc89877820"/>
      <w:bookmarkStart w:id="2239" w:name="_Toc98709671"/>
      <w:bookmarkStart w:id="2240" w:name="_Toc105691486"/>
      <w:bookmarkStart w:id="2241" w:name="_Toc105693800"/>
      <w:bookmarkStart w:id="2242" w:name="_Toc123139136"/>
      <w:bookmarkStart w:id="2243" w:name="_Toc124165936"/>
      <w:bookmarkStart w:id="2244" w:name="_Toc130922809"/>
      <w:bookmarkStart w:id="2245" w:name="_Toc137303221"/>
      <w:bookmarkStart w:id="2246" w:name="_Toc138889445"/>
      <w:bookmarkStart w:id="2247" w:name="_Toc145111257"/>
      <w:r w:rsidRPr="00E84EF6">
        <w:t>4.11.2.1</w:t>
      </w:r>
      <w:r>
        <w:t>5</w:t>
      </w:r>
      <w:r w:rsidRPr="00E84EF6">
        <w:tab/>
        <w:t>ANTCR9: UTRA, E-UTRA and NR multi-RAT non-contiguous operation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8" w:name="_Toc67054381"/>
      <w:bookmarkStart w:id="2249" w:name="_Toc67061379"/>
      <w:bookmarkStart w:id="2250" w:name="_Toc74734897"/>
      <w:bookmarkStart w:id="2251" w:name="_Toc74753140"/>
      <w:bookmarkStart w:id="2252" w:name="_Toc76507399"/>
      <w:bookmarkStart w:id="2253" w:name="_Toc83109008"/>
      <w:bookmarkStart w:id="2254" w:name="_Toc89877821"/>
      <w:bookmarkStart w:id="2255" w:name="_Toc98709672"/>
      <w:bookmarkStart w:id="2256" w:name="_Toc105691487"/>
      <w:bookmarkStart w:id="2257" w:name="_Toc105693801"/>
      <w:bookmarkStart w:id="2258" w:name="_Toc123139137"/>
      <w:bookmarkStart w:id="2259" w:name="_Toc124165937"/>
      <w:bookmarkStart w:id="2260" w:name="_Toc130922810"/>
      <w:bookmarkStart w:id="2261" w:name="_Toc137303222"/>
      <w:bookmarkStart w:id="2262" w:name="_Toc138889446"/>
      <w:bookmarkStart w:id="2263" w:name="_Toc145111258"/>
      <w:r w:rsidRPr="00E84EF6">
        <w:t>4.11.2.1</w:t>
      </w:r>
      <w:r>
        <w:t>5</w:t>
      </w:r>
      <w:r w:rsidRPr="00E84EF6">
        <w:t>.1</w:t>
      </w:r>
      <w:r w:rsidRPr="00E84EF6">
        <w:rPr>
          <w:lang w:eastAsia="zh-CN"/>
        </w:rPr>
        <w:tab/>
      </w:r>
      <w:r w:rsidRPr="00E84EF6">
        <w:t xml:space="preserve">ANTCR9 </w:t>
      </w:r>
      <w:r w:rsidRPr="00E84EF6">
        <w:rPr>
          <w:lang w:eastAsia="zh-CN"/>
        </w:rPr>
        <w:t>generation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4" w:name="_Toc67054382"/>
      <w:bookmarkStart w:id="2265" w:name="_Toc67061380"/>
      <w:bookmarkStart w:id="2266" w:name="_Toc74734898"/>
      <w:bookmarkStart w:id="2267" w:name="_Toc74753141"/>
      <w:bookmarkStart w:id="2268" w:name="_Toc76507400"/>
      <w:bookmarkStart w:id="2269" w:name="_Toc83109009"/>
      <w:bookmarkStart w:id="2270" w:name="_Toc89877822"/>
      <w:bookmarkStart w:id="2271" w:name="_Toc98709673"/>
      <w:bookmarkStart w:id="2272" w:name="_Toc105691488"/>
      <w:bookmarkStart w:id="2273" w:name="_Toc105693802"/>
      <w:bookmarkStart w:id="2274" w:name="_Toc123139138"/>
      <w:bookmarkStart w:id="2275" w:name="_Toc124165938"/>
      <w:bookmarkStart w:id="2276" w:name="_Toc130922811"/>
      <w:bookmarkStart w:id="2277" w:name="_Toc137303223"/>
      <w:bookmarkStart w:id="2278" w:name="_Toc138889447"/>
      <w:bookmarkStart w:id="2279" w:name="_Toc145111259"/>
      <w:r w:rsidRPr="00E84EF6">
        <w:t>4.11.2.1</w:t>
      </w:r>
      <w:r>
        <w:t>5</w:t>
      </w:r>
      <w:r w:rsidRPr="00E84EF6">
        <w:t>.2</w:t>
      </w:r>
      <w:r w:rsidRPr="00E84EF6">
        <w:tab/>
        <w:t>ANTCR9 power allocation</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280" w:name="_Toc21124916"/>
      <w:bookmarkStart w:id="2281" w:name="_Toc29767906"/>
      <w:bookmarkStart w:id="2282" w:name="_Toc36044348"/>
      <w:bookmarkStart w:id="2283" w:name="_Toc37230253"/>
      <w:bookmarkStart w:id="2284" w:name="_Toc45907396"/>
      <w:bookmarkStart w:id="2285" w:name="_Toc53181501"/>
      <w:bookmarkStart w:id="2286" w:name="_Toc61127369"/>
      <w:bookmarkStart w:id="2287" w:name="_Toc67054383"/>
      <w:bookmarkStart w:id="2288" w:name="_Toc67061381"/>
      <w:bookmarkStart w:id="2289" w:name="_Toc74734899"/>
      <w:bookmarkStart w:id="2290" w:name="_Toc74753142"/>
      <w:bookmarkStart w:id="2291" w:name="_Toc76507401"/>
      <w:bookmarkStart w:id="2292" w:name="_Toc83109010"/>
      <w:bookmarkStart w:id="2293" w:name="_Toc89877823"/>
      <w:bookmarkStart w:id="2294" w:name="_Toc98709674"/>
      <w:bookmarkStart w:id="2295" w:name="_Toc105691489"/>
      <w:bookmarkStart w:id="2296" w:name="_Toc105693803"/>
      <w:bookmarkStart w:id="2297" w:name="_Toc123139139"/>
      <w:bookmarkStart w:id="2298" w:name="_Toc124165939"/>
      <w:bookmarkStart w:id="2299" w:name="_Toc130922812"/>
      <w:bookmarkStart w:id="2300" w:name="_Toc137303224"/>
      <w:bookmarkStart w:id="2301" w:name="_Toc138889448"/>
      <w:bookmarkStart w:id="2302" w:name="_Toc145111260"/>
      <w:r w:rsidRPr="00090C64">
        <w:rPr>
          <w:lang w:eastAsia="zh-CN"/>
        </w:rPr>
        <w:t>4.12</w:t>
      </w:r>
      <w:r w:rsidRPr="00090C64">
        <w:rPr>
          <w:lang w:eastAsia="zh-CN"/>
        </w:rPr>
        <w:tab/>
        <w:t>RF channels and test models</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65D7CC6" w14:textId="77777777" w:rsidR="00D57C09" w:rsidRPr="00090C64" w:rsidRDefault="00D57C09" w:rsidP="00D57C09">
      <w:pPr>
        <w:pStyle w:val="Heading3"/>
      </w:pPr>
      <w:bookmarkStart w:id="2303" w:name="_Toc21124917"/>
      <w:bookmarkStart w:id="2304" w:name="_Toc29767907"/>
      <w:bookmarkStart w:id="2305" w:name="_Toc36044349"/>
      <w:bookmarkStart w:id="2306" w:name="_Toc37230254"/>
      <w:bookmarkStart w:id="2307" w:name="_Toc45907397"/>
      <w:bookmarkStart w:id="2308" w:name="_Toc53181502"/>
      <w:bookmarkStart w:id="2309" w:name="_Toc61127370"/>
      <w:bookmarkStart w:id="2310" w:name="_Toc67054384"/>
      <w:bookmarkStart w:id="2311" w:name="_Toc67061382"/>
      <w:bookmarkStart w:id="2312" w:name="_Toc74734900"/>
      <w:bookmarkStart w:id="2313" w:name="_Toc74753143"/>
      <w:bookmarkStart w:id="2314" w:name="_Toc76507402"/>
      <w:bookmarkStart w:id="2315" w:name="_Toc83109011"/>
      <w:bookmarkStart w:id="2316" w:name="_Toc89877824"/>
      <w:bookmarkStart w:id="2317" w:name="_Toc98709675"/>
      <w:bookmarkStart w:id="2318" w:name="_Toc105691490"/>
      <w:bookmarkStart w:id="2319" w:name="_Toc105693804"/>
      <w:bookmarkStart w:id="2320" w:name="_Toc123139140"/>
      <w:bookmarkStart w:id="2321" w:name="_Toc124165940"/>
      <w:bookmarkStart w:id="2322" w:name="_Toc130922813"/>
      <w:bookmarkStart w:id="2323" w:name="_Toc137303225"/>
      <w:bookmarkStart w:id="2324" w:name="_Toc138889449"/>
      <w:bookmarkStart w:id="2325" w:name="_Toc145111261"/>
      <w:r w:rsidRPr="00090C64">
        <w:t>4.12.1</w:t>
      </w:r>
      <w:r w:rsidRPr="00090C64">
        <w:tab/>
        <w:t>RF channels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6" w:name="_Toc21124918"/>
      <w:bookmarkStart w:id="2327" w:name="_Toc29767908"/>
      <w:bookmarkStart w:id="2328" w:name="_Toc36044350"/>
      <w:bookmarkStart w:id="2329" w:name="_Toc37230255"/>
      <w:bookmarkStart w:id="2330" w:name="_Toc45907398"/>
      <w:bookmarkStart w:id="2331" w:name="_Toc53181503"/>
      <w:bookmarkStart w:id="2332" w:name="_Toc61127371"/>
      <w:bookmarkStart w:id="2333" w:name="_Toc67054385"/>
      <w:bookmarkStart w:id="2334" w:name="_Toc67061383"/>
      <w:bookmarkStart w:id="2335" w:name="_Toc74734901"/>
      <w:bookmarkStart w:id="2336" w:name="_Toc74753144"/>
      <w:bookmarkStart w:id="2337" w:name="_Toc76507403"/>
      <w:bookmarkStart w:id="2338" w:name="_Toc83109012"/>
      <w:bookmarkStart w:id="2339" w:name="_Toc89877825"/>
      <w:bookmarkStart w:id="2340" w:name="_Toc98709676"/>
      <w:bookmarkStart w:id="2341" w:name="_Toc105691491"/>
      <w:bookmarkStart w:id="2342" w:name="_Toc105693805"/>
      <w:bookmarkStart w:id="2343" w:name="_Toc123139141"/>
      <w:bookmarkStart w:id="2344" w:name="_Toc124165941"/>
      <w:bookmarkStart w:id="2345" w:name="_Toc130922814"/>
      <w:bookmarkStart w:id="2346" w:name="_Toc137303226"/>
      <w:bookmarkStart w:id="2347" w:name="_Toc138889450"/>
      <w:bookmarkStart w:id="2348" w:name="_Toc145111262"/>
      <w:r w:rsidRPr="00090C64">
        <w:t>4.12.2</w:t>
      </w:r>
      <w:r w:rsidRPr="00090C64">
        <w:tab/>
        <w:t>Test models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349" w:name="_Toc21124919"/>
      <w:bookmarkStart w:id="2350" w:name="_Toc29767909"/>
      <w:bookmarkStart w:id="2351" w:name="_Toc36044351"/>
      <w:bookmarkStart w:id="2352" w:name="_Toc37230256"/>
      <w:bookmarkStart w:id="2353" w:name="_Toc45907399"/>
      <w:bookmarkStart w:id="2354" w:name="_Toc53181504"/>
      <w:bookmarkStart w:id="2355" w:name="_Toc61127372"/>
      <w:bookmarkStart w:id="2356" w:name="_Toc67054386"/>
      <w:bookmarkStart w:id="2357" w:name="_Toc67061384"/>
      <w:bookmarkStart w:id="2358" w:name="_Toc74734902"/>
      <w:bookmarkStart w:id="2359" w:name="_Toc74753145"/>
      <w:bookmarkStart w:id="2360" w:name="_Toc76507404"/>
      <w:bookmarkStart w:id="2361" w:name="_Toc83109013"/>
      <w:bookmarkStart w:id="2362"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3" w:name="_Toc98709677"/>
      <w:bookmarkStart w:id="2364" w:name="_Toc105691492"/>
      <w:bookmarkStart w:id="2365" w:name="_Toc105693806"/>
      <w:bookmarkStart w:id="2366" w:name="_Toc123139142"/>
      <w:bookmarkStart w:id="2367" w:name="_Toc124165942"/>
      <w:bookmarkStart w:id="2368" w:name="_Toc130922815"/>
      <w:bookmarkStart w:id="2369" w:name="_Toc137303227"/>
      <w:bookmarkStart w:id="2370" w:name="_Toc138889451"/>
      <w:bookmarkStart w:id="2371" w:name="_Toc145111263"/>
      <w:r w:rsidRPr="00090C64">
        <w:rPr>
          <w:lang w:eastAsia="zh-CN"/>
        </w:rPr>
        <w:t>4.13</w:t>
      </w:r>
      <w:r w:rsidRPr="00090C64">
        <w:rPr>
          <w:lang w:eastAsia="zh-CN"/>
        </w:rPr>
        <w:tab/>
      </w:r>
      <w:r w:rsidRPr="00090C64">
        <w:t>Format and interpretation of tests</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2" w:name="_Toc21124920"/>
      <w:bookmarkStart w:id="2373" w:name="_Toc29767910"/>
      <w:bookmarkStart w:id="2374" w:name="_Toc36044352"/>
      <w:bookmarkStart w:id="2375" w:name="_Toc37230257"/>
      <w:bookmarkStart w:id="2376" w:name="_Toc45907400"/>
      <w:bookmarkStart w:id="2377" w:name="_Toc53181505"/>
      <w:bookmarkStart w:id="2378" w:name="_Toc61127373"/>
      <w:bookmarkStart w:id="2379" w:name="_Toc67054387"/>
      <w:bookmarkStart w:id="2380" w:name="_Toc67061385"/>
      <w:bookmarkStart w:id="2381" w:name="_Toc74734903"/>
      <w:bookmarkStart w:id="2382" w:name="_Toc74753146"/>
      <w:bookmarkStart w:id="2383" w:name="_Toc76507405"/>
      <w:bookmarkStart w:id="2384" w:name="_Toc83109014"/>
      <w:bookmarkStart w:id="2385" w:name="_Toc89877827"/>
      <w:bookmarkStart w:id="2386" w:name="_Toc98709678"/>
      <w:bookmarkStart w:id="2387" w:name="_Toc105691493"/>
      <w:bookmarkStart w:id="2388" w:name="_Toc105693807"/>
      <w:bookmarkStart w:id="2389" w:name="_Toc123139143"/>
      <w:bookmarkStart w:id="2390" w:name="_Toc124165943"/>
      <w:bookmarkStart w:id="2391" w:name="_Toc130922816"/>
      <w:bookmarkStart w:id="2392" w:name="_Toc137303228"/>
      <w:bookmarkStart w:id="2393" w:name="_Toc138889452"/>
      <w:bookmarkStart w:id="2394" w:name="_Toc145111264"/>
      <w:r w:rsidRPr="00090C64">
        <w:rPr>
          <w:lang w:eastAsia="zh-CN"/>
        </w:rPr>
        <w:t>4.14</w:t>
      </w:r>
      <w:r w:rsidRPr="00090C64">
        <w:rPr>
          <w:lang w:eastAsia="zh-CN"/>
        </w:rPr>
        <w:tab/>
      </w:r>
      <w:r w:rsidRPr="00090C64">
        <w:t>Reference coordinate system</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5" w:name="_Toc21124921"/>
      <w:bookmarkStart w:id="2396" w:name="_Toc29767911"/>
      <w:bookmarkStart w:id="2397" w:name="_Toc36044353"/>
      <w:bookmarkStart w:id="2398" w:name="_Toc37230258"/>
      <w:bookmarkStart w:id="2399" w:name="_Toc45907401"/>
      <w:bookmarkStart w:id="2400" w:name="_Toc53181506"/>
      <w:bookmarkStart w:id="2401" w:name="_Toc61127374"/>
      <w:bookmarkStart w:id="2402" w:name="_Toc67054388"/>
      <w:bookmarkStart w:id="2403" w:name="_Toc67061386"/>
      <w:bookmarkStart w:id="2404" w:name="_Toc74734904"/>
      <w:bookmarkStart w:id="2405" w:name="_Toc74753147"/>
      <w:bookmarkStart w:id="2406" w:name="_Toc76507406"/>
      <w:bookmarkStart w:id="2407" w:name="_Toc83109015"/>
      <w:bookmarkStart w:id="2408" w:name="_Toc89877828"/>
      <w:bookmarkStart w:id="2409" w:name="_Toc98709679"/>
      <w:bookmarkStart w:id="2410" w:name="_Toc105691494"/>
      <w:bookmarkStart w:id="2411" w:name="_Toc105693808"/>
      <w:bookmarkStart w:id="2412" w:name="_Toc123139144"/>
      <w:bookmarkStart w:id="2413" w:name="_Toc124165944"/>
      <w:bookmarkStart w:id="2414" w:name="_Toc130922817"/>
      <w:bookmarkStart w:id="2415" w:name="_Toc137303229"/>
      <w:bookmarkStart w:id="2416" w:name="_Toc138889453"/>
      <w:bookmarkStart w:id="2417" w:name="_Toc145111265"/>
      <w:r w:rsidRPr="00090C64">
        <w:rPr>
          <w:lang w:eastAsia="zh-CN"/>
        </w:rPr>
        <w:t>4.15</w:t>
      </w:r>
      <w:r w:rsidRPr="00090C64">
        <w:rPr>
          <w:lang w:eastAsia="zh-CN"/>
        </w:rPr>
        <w:tab/>
      </w:r>
      <w:r w:rsidRPr="00090C64">
        <w:t>Co-location requirements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80116E9" w14:textId="77777777" w:rsidR="00D57C09" w:rsidRPr="00090C64" w:rsidRDefault="00D57C09" w:rsidP="00D57C09">
      <w:pPr>
        <w:pStyle w:val="Heading3"/>
        <w:rPr>
          <w:lang w:eastAsia="zh-CN"/>
        </w:rPr>
      </w:pPr>
      <w:bookmarkStart w:id="2418" w:name="_Toc21124922"/>
      <w:bookmarkStart w:id="2419" w:name="_Toc29767912"/>
      <w:bookmarkStart w:id="2420" w:name="_Toc36044354"/>
      <w:bookmarkStart w:id="2421" w:name="_Toc37230259"/>
      <w:bookmarkStart w:id="2422" w:name="_Toc45907402"/>
      <w:bookmarkStart w:id="2423" w:name="_Toc53181507"/>
      <w:bookmarkStart w:id="2424" w:name="_Toc61127375"/>
      <w:bookmarkStart w:id="2425" w:name="_Toc67054389"/>
      <w:bookmarkStart w:id="2426" w:name="_Toc67061387"/>
      <w:bookmarkStart w:id="2427" w:name="_Toc74734905"/>
      <w:bookmarkStart w:id="2428" w:name="_Toc74753148"/>
      <w:bookmarkStart w:id="2429" w:name="_Toc76507407"/>
      <w:bookmarkStart w:id="2430" w:name="_Toc83109016"/>
      <w:bookmarkStart w:id="2431" w:name="_Toc89877829"/>
      <w:bookmarkStart w:id="2432" w:name="_Toc98709680"/>
      <w:bookmarkStart w:id="2433" w:name="_Toc105691495"/>
      <w:bookmarkStart w:id="2434" w:name="_Toc105693809"/>
      <w:bookmarkStart w:id="2435" w:name="_Toc123139145"/>
      <w:bookmarkStart w:id="2436" w:name="_Toc124165945"/>
      <w:bookmarkStart w:id="2437" w:name="_Toc130922818"/>
      <w:bookmarkStart w:id="2438" w:name="_Toc137303230"/>
      <w:bookmarkStart w:id="2439" w:name="_Toc138889454"/>
      <w:bookmarkStart w:id="2440" w:name="_Toc145111266"/>
      <w:r w:rsidRPr="00090C64">
        <w:rPr>
          <w:lang w:eastAsia="zh-CN"/>
        </w:rPr>
        <w:t>4.15.1</w:t>
      </w:r>
      <w:r w:rsidRPr="00090C64">
        <w:rPr>
          <w:lang w:eastAsia="zh-CN"/>
        </w:rPr>
        <w:tab/>
        <w:t>General</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1" w:name="_Toc61127376"/>
      <w:bookmarkStart w:id="2442" w:name="_Toc67054390"/>
      <w:bookmarkStart w:id="2443" w:name="_Toc67061388"/>
      <w:bookmarkStart w:id="2444" w:name="_Toc74734906"/>
      <w:bookmarkStart w:id="2445" w:name="_Toc74753149"/>
      <w:bookmarkStart w:id="2446" w:name="_Toc76507408"/>
      <w:bookmarkStart w:id="2447" w:name="_Toc83109017"/>
      <w:bookmarkStart w:id="2448" w:name="_Toc89877830"/>
      <w:bookmarkStart w:id="2449" w:name="_Toc98709681"/>
      <w:bookmarkStart w:id="2450" w:name="_Toc105691496"/>
      <w:bookmarkStart w:id="2451" w:name="_Toc105693810"/>
      <w:bookmarkStart w:id="2452" w:name="_Toc123139146"/>
      <w:bookmarkStart w:id="2453" w:name="_Toc124165946"/>
      <w:bookmarkStart w:id="2454" w:name="_Toc130922819"/>
      <w:bookmarkStart w:id="2455" w:name="_Toc137303231"/>
      <w:bookmarkStart w:id="2456" w:name="_Toc138889455"/>
      <w:bookmarkStart w:id="2457" w:name="_Toc145111267"/>
      <w:r w:rsidRPr="00090C64">
        <w:rPr>
          <w:lang w:eastAsia="zh-CN"/>
        </w:rPr>
        <w:t>4.15.2</w:t>
      </w:r>
      <w:r w:rsidRPr="00090C64">
        <w:rPr>
          <w:lang w:eastAsia="zh-CN"/>
        </w:rPr>
        <w:tab/>
        <w:t>Co-location test antenna</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38D13C6" w14:textId="77777777" w:rsidR="00D57C09" w:rsidRPr="00090C64" w:rsidRDefault="00D57C09" w:rsidP="005D2715">
      <w:pPr>
        <w:pStyle w:val="Heading4"/>
        <w:rPr>
          <w:lang w:eastAsia="zh-CN"/>
        </w:rPr>
      </w:pPr>
      <w:bookmarkStart w:id="2458" w:name="_Toc61127377"/>
      <w:bookmarkStart w:id="2459" w:name="_Toc67054391"/>
      <w:bookmarkStart w:id="2460" w:name="_Toc67061389"/>
      <w:bookmarkStart w:id="2461" w:name="_Toc74734907"/>
      <w:bookmarkStart w:id="2462" w:name="_Toc74753150"/>
      <w:bookmarkStart w:id="2463" w:name="_Toc76507409"/>
      <w:bookmarkStart w:id="2464" w:name="_Toc83109018"/>
      <w:bookmarkStart w:id="2465" w:name="_Toc89877831"/>
      <w:bookmarkStart w:id="2466" w:name="_Toc98709682"/>
      <w:bookmarkStart w:id="2467" w:name="_Toc105691497"/>
      <w:bookmarkStart w:id="2468" w:name="_Toc105693811"/>
      <w:bookmarkStart w:id="2469" w:name="_Toc123139147"/>
      <w:bookmarkStart w:id="2470" w:name="_Toc124165947"/>
      <w:bookmarkStart w:id="2471" w:name="_Toc130922820"/>
      <w:bookmarkStart w:id="2472" w:name="_Toc137303232"/>
      <w:bookmarkStart w:id="2473" w:name="_Toc138889456"/>
      <w:bookmarkStart w:id="2474" w:name="_Toc145111268"/>
      <w:r w:rsidRPr="00090C64">
        <w:rPr>
          <w:lang w:eastAsia="zh-CN"/>
        </w:rPr>
        <w:t>4.15.2.1</w:t>
      </w:r>
      <w:r w:rsidRPr="00090C64">
        <w:rPr>
          <w:lang w:eastAsia="zh-CN"/>
        </w:rPr>
        <w:tab/>
        <w:t>General</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5" w:name="_Toc21124923"/>
      <w:bookmarkStart w:id="2476" w:name="_Toc29767913"/>
      <w:bookmarkStart w:id="2477" w:name="_Toc36044355"/>
      <w:bookmarkStart w:id="2478" w:name="_Toc37230260"/>
      <w:bookmarkStart w:id="2479" w:name="_Toc45907403"/>
      <w:bookmarkStart w:id="2480" w:name="_Toc53181508"/>
      <w:bookmarkStart w:id="2481" w:name="_Toc61127378"/>
      <w:bookmarkStart w:id="2482" w:name="_Toc67054392"/>
      <w:bookmarkStart w:id="2483" w:name="_Toc67061390"/>
      <w:bookmarkStart w:id="2484" w:name="_Toc74734908"/>
      <w:bookmarkStart w:id="2485" w:name="_Toc74753151"/>
      <w:bookmarkStart w:id="2486" w:name="_Toc76507410"/>
      <w:bookmarkStart w:id="2487" w:name="_Toc83109019"/>
      <w:bookmarkStart w:id="2488" w:name="_Toc89877832"/>
      <w:bookmarkStart w:id="2489" w:name="_Toc98709683"/>
      <w:bookmarkStart w:id="2490" w:name="_Toc105691498"/>
      <w:bookmarkStart w:id="2491" w:name="_Toc105693812"/>
      <w:bookmarkStart w:id="2492" w:name="_Toc123139148"/>
      <w:bookmarkStart w:id="2493" w:name="_Toc124165948"/>
      <w:bookmarkStart w:id="2494" w:name="_Toc130922821"/>
      <w:bookmarkStart w:id="2495" w:name="_Toc137303233"/>
      <w:bookmarkStart w:id="2496" w:name="_Toc138889457"/>
      <w:bookmarkStart w:id="2497" w:name="_Toc145111269"/>
      <w:r w:rsidRPr="00090C64">
        <w:rPr>
          <w:lang w:eastAsia="zh-CN"/>
        </w:rPr>
        <w:t>4.15.2.2</w:t>
      </w:r>
      <w:r w:rsidRPr="00090C64">
        <w:rPr>
          <w:lang w:eastAsia="zh-CN"/>
        </w:rPr>
        <w:tab/>
        <w:t>Co-location test antenna characteristics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498" w:name="_Toc61127379"/>
      <w:bookmarkStart w:id="2499" w:name="_Toc67054393"/>
      <w:bookmarkStart w:id="2500" w:name="_Toc67061391"/>
      <w:bookmarkStart w:id="2501" w:name="_Toc74734909"/>
      <w:bookmarkStart w:id="2502" w:name="_Toc74753152"/>
      <w:bookmarkStart w:id="2503" w:name="_Toc76507411"/>
      <w:bookmarkStart w:id="2504" w:name="_Toc83109020"/>
      <w:bookmarkStart w:id="2505" w:name="_Toc89877833"/>
      <w:bookmarkStart w:id="2506" w:name="_Toc98709684"/>
      <w:bookmarkStart w:id="2507" w:name="_Toc105691499"/>
      <w:bookmarkStart w:id="2508" w:name="_Toc105693813"/>
      <w:bookmarkStart w:id="2509" w:name="_Toc123139149"/>
      <w:bookmarkStart w:id="2510" w:name="_Toc124165949"/>
      <w:bookmarkStart w:id="2511" w:name="_Toc130922822"/>
      <w:bookmarkStart w:id="2512" w:name="_Toc137303234"/>
      <w:bookmarkStart w:id="2513" w:name="_Toc138889458"/>
      <w:bookmarkStart w:id="2514" w:name="_Toc145111270"/>
      <w:r w:rsidRPr="00090C64">
        <w:rPr>
          <w:lang w:eastAsia="zh-CN"/>
        </w:rPr>
        <w:t>4.15.2.3</w:t>
      </w:r>
      <w:r w:rsidRPr="00090C64">
        <w:rPr>
          <w:lang w:eastAsia="zh-CN"/>
        </w:rPr>
        <w:tab/>
        <w:t>Co-location test antenna alignment</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5" w:name="_Toc21124924"/>
      <w:bookmarkStart w:id="2516" w:name="_Toc29767914"/>
      <w:bookmarkStart w:id="2517" w:name="_Toc36044356"/>
      <w:bookmarkStart w:id="2518" w:name="_Toc37230261"/>
      <w:bookmarkStart w:id="2519" w:name="_Toc45907404"/>
      <w:bookmarkStart w:id="2520" w:name="_Toc53181509"/>
      <w:bookmarkStart w:id="2521" w:name="_Toc61127380"/>
      <w:bookmarkStart w:id="2522" w:name="_Toc67054394"/>
      <w:bookmarkStart w:id="2523" w:name="_Toc67061392"/>
      <w:bookmarkStart w:id="2524" w:name="_Toc74734910"/>
      <w:bookmarkStart w:id="2525" w:name="_Toc74753153"/>
      <w:bookmarkStart w:id="2526" w:name="_Toc76507412"/>
      <w:bookmarkStart w:id="2527" w:name="_Toc83109021"/>
      <w:bookmarkStart w:id="2528" w:name="_Toc89877834"/>
      <w:bookmarkStart w:id="2529" w:name="_Toc98709685"/>
      <w:bookmarkStart w:id="2530" w:name="_Toc105691500"/>
      <w:bookmarkStart w:id="2531" w:name="_Toc105693814"/>
      <w:bookmarkStart w:id="2532" w:name="_Toc123139150"/>
      <w:bookmarkStart w:id="2533" w:name="_Toc124165950"/>
      <w:bookmarkStart w:id="2534" w:name="_Toc130922823"/>
      <w:bookmarkStart w:id="2535" w:name="_Toc137303235"/>
      <w:bookmarkStart w:id="2536" w:name="_Toc138889459"/>
      <w:bookmarkStart w:id="2537" w:name="_Toc145111271"/>
      <w:r w:rsidRPr="00090C64">
        <w:rPr>
          <w:lang w:eastAsia="zh-CN"/>
        </w:rPr>
        <w:t>5</w:t>
      </w:r>
      <w:r w:rsidRPr="00090C64">
        <w:rPr>
          <w:lang w:eastAsia="zh-CN"/>
        </w:rPr>
        <w:tab/>
        <w:t>Applicability of Requirements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6C897F96" w14:textId="77777777" w:rsidR="00D57C09" w:rsidRPr="00090C64" w:rsidRDefault="00D57C09" w:rsidP="00D57C09">
      <w:pPr>
        <w:pStyle w:val="Heading2"/>
      </w:pPr>
      <w:bookmarkStart w:id="2538" w:name="_Toc21124925"/>
      <w:bookmarkStart w:id="2539" w:name="_Toc29767915"/>
      <w:bookmarkStart w:id="2540" w:name="_Toc36044357"/>
      <w:bookmarkStart w:id="2541" w:name="_Toc37230262"/>
      <w:bookmarkStart w:id="2542" w:name="_Toc45907405"/>
      <w:bookmarkStart w:id="2543" w:name="_Toc53181510"/>
      <w:bookmarkStart w:id="2544" w:name="_Toc61127381"/>
      <w:bookmarkStart w:id="2545" w:name="_Toc67054395"/>
      <w:bookmarkStart w:id="2546" w:name="_Toc67061393"/>
      <w:bookmarkStart w:id="2547" w:name="_Toc74734911"/>
      <w:bookmarkStart w:id="2548" w:name="_Toc74753154"/>
      <w:bookmarkStart w:id="2549" w:name="_Toc76507413"/>
      <w:bookmarkStart w:id="2550" w:name="_Toc83109022"/>
      <w:bookmarkStart w:id="2551" w:name="_Toc89877835"/>
      <w:bookmarkStart w:id="2552" w:name="_Toc98709686"/>
      <w:bookmarkStart w:id="2553" w:name="_Toc105691501"/>
      <w:bookmarkStart w:id="2554" w:name="_Toc105693815"/>
      <w:bookmarkStart w:id="2555" w:name="_Toc123139151"/>
      <w:bookmarkStart w:id="2556" w:name="_Toc124165951"/>
      <w:bookmarkStart w:id="2557" w:name="_Toc130922824"/>
      <w:bookmarkStart w:id="2558" w:name="_Toc137303236"/>
      <w:bookmarkStart w:id="2559" w:name="_Toc138889460"/>
      <w:bookmarkStart w:id="2560" w:name="_Toc145111272"/>
      <w:r w:rsidRPr="00090C64">
        <w:t>5.1</w:t>
      </w:r>
      <w:r w:rsidRPr="00090C64">
        <w:tab/>
        <w:t>General</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561" w:name="_Toc21124926"/>
      <w:bookmarkStart w:id="2562" w:name="_Toc29767916"/>
      <w:bookmarkStart w:id="2563" w:name="_Toc36044358"/>
      <w:bookmarkStart w:id="2564" w:name="_Toc37230263"/>
      <w:bookmarkStart w:id="2565" w:name="_Toc45907406"/>
      <w:bookmarkStart w:id="2566" w:name="_Toc53181511"/>
      <w:bookmarkStart w:id="2567" w:name="_Toc61127382"/>
      <w:bookmarkStart w:id="2568" w:name="_Toc67054396"/>
      <w:bookmarkStart w:id="2569" w:name="_Toc67061394"/>
      <w:bookmarkStart w:id="2570" w:name="_Toc74734912"/>
      <w:bookmarkStart w:id="2571" w:name="_Toc74753155"/>
      <w:bookmarkStart w:id="2572" w:name="_Toc76507414"/>
      <w:bookmarkStart w:id="2573" w:name="_Toc83109023"/>
      <w:bookmarkStart w:id="2574" w:name="_Toc89877836"/>
      <w:bookmarkStart w:id="2575" w:name="_Toc98709687"/>
      <w:bookmarkStart w:id="2576" w:name="_Toc105691502"/>
      <w:bookmarkStart w:id="2577" w:name="_Toc105693816"/>
      <w:bookmarkStart w:id="2578" w:name="_Toc123139152"/>
      <w:bookmarkStart w:id="2579" w:name="_Toc124165952"/>
      <w:bookmarkStart w:id="2580" w:name="_Toc130922825"/>
      <w:bookmarkStart w:id="2581" w:name="_Toc137303237"/>
      <w:bookmarkStart w:id="2582" w:name="_Toc138889461"/>
      <w:bookmarkStart w:id="2583" w:name="_Toc145111273"/>
      <w:r w:rsidRPr="00090C64">
        <w:t>5.2</w:t>
      </w:r>
      <w:r w:rsidRPr="00090C64">
        <w:tab/>
        <w:t>Test configurations for AAS BS for operating bands where MSR with more than 1 RAT is supported</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584" w:name="_Toc21124927"/>
      <w:bookmarkStart w:id="2585" w:name="_Toc29767917"/>
      <w:bookmarkStart w:id="2586" w:name="_Toc36044359"/>
      <w:bookmarkStart w:id="2587" w:name="_Toc37230264"/>
      <w:bookmarkStart w:id="2588" w:name="_Toc45907407"/>
      <w:bookmarkStart w:id="2589" w:name="_Toc53181512"/>
      <w:bookmarkStart w:id="2590" w:name="_Toc61127383"/>
      <w:bookmarkStart w:id="2591" w:name="_Toc67054397"/>
      <w:bookmarkStart w:id="2592" w:name="_Toc67061395"/>
      <w:bookmarkStart w:id="2593" w:name="_Toc74734913"/>
      <w:bookmarkStart w:id="2594" w:name="_Toc74753156"/>
      <w:bookmarkStart w:id="2595" w:name="_Toc76507415"/>
      <w:bookmarkStart w:id="2596" w:name="_Toc83109024"/>
      <w:bookmarkStart w:id="2597" w:name="_Toc89877837"/>
      <w:bookmarkStart w:id="2598" w:name="_Toc98709688"/>
      <w:bookmarkStart w:id="2599" w:name="_Toc105691503"/>
      <w:bookmarkStart w:id="2600" w:name="_Toc105693817"/>
      <w:bookmarkStart w:id="2601" w:name="_Toc123139153"/>
      <w:bookmarkStart w:id="2602" w:name="_Toc124165953"/>
      <w:bookmarkStart w:id="2603" w:name="_Toc130922826"/>
      <w:bookmarkStart w:id="2604" w:name="_Toc137303238"/>
      <w:bookmarkStart w:id="2605" w:name="_Toc138889462"/>
      <w:bookmarkStart w:id="2606" w:name="_Toc145111274"/>
      <w:r w:rsidRPr="00090C64">
        <w:t>5.3</w:t>
      </w:r>
      <w:r w:rsidRPr="00090C64">
        <w:tab/>
        <w:t>Test configurations for multi-carrier capable AAS BS in operating bands where one RAT capability sets are supported</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1455A18" w14:textId="77777777" w:rsidR="00D57C09" w:rsidRPr="00090C64" w:rsidRDefault="00D57C09" w:rsidP="00D57C09">
      <w:pPr>
        <w:pStyle w:val="Heading3"/>
      </w:pPr>
      <w:bookmarkStart w:id="2607" w:name="_Toc21124928"/>
      <w:bookmarkStart w:id="2608" w:name="_Toc29767918"/>
      <w:bookmarkStart w:id="2609" w:name="_Toc36044360"/>
      <w:bookmarkStart w:id="2610" w:name="_Toc37230265"/>
      <w:bookmarkStart w:id="2611" w:name="_Toc45907408"/>
      <w:bookmarkStart w:id="2612" w:name="_Toc53181513"/>
      <w:bookmarkStart w:id="2613" w:name="_Toc61127384"/>
      <w:bookmarkStart w:id="2614" w:name="_Toc67054398"/>
      <w:bookmarkStart w:id="2615" w:name="_Toc67061396"/>
      <w:bookmarkStart w:id="2616" w:name="_Toc74734914"/>
      <w:bookmarkStart w:id="2617" w:name="_Toc74753157"/>
      <w:bookmarkStart w:id="2618" w:name="_Toc76507416"/>
      <w:bookmarkStart w:id="2619" w:name="_Toc83109025"/>
      <w:bookmarkStart w:id="2620" w:name="_Toc89877838"/>
      <w:bookmarkStart w:id="2621" w:name="_Toc98709689"/>
      <w:bookmarkStart w:id="2622" w:name="_Toc105691504"/>
      <w:bookmarkStart w:id="2623" w:name="_Toc105693818"/>
      <w:bookmarkStart w:id="2624" w:name="_Toc123139154"/>
      <w:bookmarkStart w:id="2625" w:name="_Toc124165954"/>
      <w:bookmarkStart w:id="2626" w:name="_Toc130922827"/>
      <w:bookmarkStart w:id="2627" w:name="_Toc137303239"/>
      <w:bookmarkStart w:id="2628" w:name="_Toc138889463"/>
      <w:bookmarkStart w:id="2629" w:name="_Toc145111275"/>
      <w:r w:rsidRPr="00090C64">
        <w:t>5.3.1</w:t>
      </w:r>
      <w:r w:rsidRPr="00090C64">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30" w:name="_Toc21124929"/>
      <w:bookmarkStart w:id="2631" w:name="_Toc29767919"/>
      <w:bookmarkStart w:id="2632" w:name="_Toc36044361"/>
      <w:bookmarkStart w:id="2633" w:name="_Toc37230266"/>
      <w:bookmarkStart w:id="2634" w:name="_Toc45907409"/>
      <w:bookmarkStart w:id="2635" w:name="_Toc53181514"/>
      <w:bookmarkStart w:id="2636" w:name="_Toc61127385"/>
      <w:bookmarkStart w:id="2637" w:name="_Toc67054399"/>
      <w:bookmarkStart w:id="2638" w:name="_Toc67061397"/>
      <w:bookmarkStart w:id="2639" w:name="_Toc74734915"/>
      <w:bookmarkStart w:id="2640" w:name="_Toc74753158"/>
      <w:bookmarkStart w:id="2641" w:name="_Toc76507417"/>
      <w:bookmarkStart w:id="2642" w:name="_Toc83109026"/>
      <w:bookmarkStart w:id="2643" w:name="_Toc89877839"/>
      <w:bookmarkStart w:id="2644" w:name="_Toc98709690"/>
      <w:bookmarkStart w:id="2645" w:name="_Toc105691505"/>
      <w:bookmarkStart w:id="2646" w:name="_Toc105693819"/>
      <w:bookmarkStart w:id="2647" w:name="_Toc123139155"/>
      <w:bookmarkStart w:id="2648" w:name="_Toc124165955"/>
      <w:bookmarkStart w:id="2649" w:name="_Toc130922828"/>
      <w:bookmarkStart w:id="2650" w:name="_Toc137303240"/>
      <w:bookmarkStart w:id="2651" w:name="_Toc138889464"/>
      <w:bookmarkStart w:id="2652" w:name="_Toc145111276"/>
      <w:r w:rsidRPr="00090C64">
        <w:t>5.3.2</w:t>
      </w:r>
      <w:r w:rsidRPr="00090C64">
        <w:tab/>
        <w:t>AAS BS supporting one RAT only MSR in the operating band</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2653" w:name="_Toc21124930"/>
      <w:bookmarkStart w:id="2654" w:name="_Toc29767920"/>
      <w:bookmarkStart w:id="2655" w:name="_Toc36044362"/>
      <w:bookmarkStart w:id="2656" w:name="_Toc37230267"/>
      <w:bookmarkStart w:id="2657" w:name="_Toc45907410"/>
      <w:bookmarkStart w:id="2658" w:name="_Toc53181515"/>
      <w:bookmarkStart w:id="2659" w:name="_Toc61127386"/>
      <w:bookmarkStart w:id="2660" w:name="_Toc67054400"/>
      <w:bookmarkStart w:id="2661" w:name="_Toc67061398"/>
      <w:bookmarkStart w:id="2662" w:name="_Toc74734916"/>
      <w:bookmarkStart w:id="2663" w:name="_Toc74753159"/>
      <w:bookmarkStart w:id="2664" w:name="_Toc76507418"/>
      <w:bookmarkStart w:id="2665" w:name="_Toc83109027"/>
      <w:bookmarkStart w:id="2666" w:name="_Toc89877840"/>
      <w:bookmarkStart w:id="2667" w:name="_Toc98709691"/>
      <w:bookmarkStart w:id="2668" w:name="_Toc105691506"/>
      <w:bookmarkStart w:id="2669" w:name="_Toc105693820"/>
      <w:bookmarkStart w:id="2670" w:name="_Toc123139156"/>
      <w:bookmarkStart w:id="2671" w:name="_Toc124165956"/>
      <w:bookmarkStart w:id="2672" w:name="_Toc130922829"/>
      <w:bookmarkStart w:id="2673" w:name="_Toc137303241"/>
      <w:bookmarkStart w:id="2674" w:name="_Toc138889465"/>
      <w:bookmarkStart w:id="2675" w:name="_Toc145111277"/>
      <w:r w:rsidRPr="00090C64">
        <w:t>5.3.3</w:t>
      </w:r>
      <w:r w:rsidRPr="00090C64">
        <w:tab/>
        <w:t>AAS BS supporting Single-RAT UTRA in the operating band</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2676" w:name="_Toc21124931"/>
      <w:bookmarkStart w:id="2677" w:name="_Toc29767921"/>
      <w:bookmarkStart w:id="2678" w:name="_Toc36044363"/>
      <w:bookmarkStart w:id="2679" w:name="_Toc37230268"/>
      <w:bookmarkStart w:id="2680" w:name="_Toc45907411"/>
      <w:bookmarkStart w:id="2681" w:name="_Toc53181516"/>
      <w:bookmarkStart w:id="2682" w:name="_Toc61127387"/>
      <w:bookmarkStart w:id="2683" w:name="_Toc67054401"/>
      <w:bookmarkStart w:id="2684" w:name="_Toc67061399"/>
      <w:bookmarkStart w:id="2685" w:name="_Toc74734917"/>
      <w:bookmarkStart w:id="2686" w:name="_Toc74753160"/>
      <w:bookmarkStart w:id="2687" w:name="_Toc76507419"/>
      <w:bookmarkStart w:id="2688" w:name="_Toc83109028"/>
      <w:bookmarkStart w:id="2689" w:name="_Toc89877841"/>
      <w:bookmarkStart w:id="2690" w:name="_Toc98709692"/>
      <w:bookmarkStart w:id="2691" w:name="_Toc105691507"/>
      <w:bookmarkStart w:id="2692" w:name="_Toc105693821"/>
      <w:bookmarkStart w:id="2693" w:name="_Toc123139157"/>
      <w:bookmarkStart w:id="2694" w:name="_Toc124165957"/>
      <w:bookmarkStart w:id="2695" w:name="_Toc130922830"/>
      <w:bookmarkStart w:id="2696" w:name="_Toc137303242"/>
      <w:bookmarkStart w:id="2697" w:name="_Toc138889466"/>
      <w:bookmarkStart w:id="2698" w:name="_Toc145111278"/>
      <w:r w:rsidRPr="00090C64">
        <w:t>5.3.4</w:t>
      </w:r>
      <w:r w:rsidRPr="00090C64">
        <w:tab/>
        <w:t>AAS BS supporting Single-RAT E-UTRA in the operating band</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2699" w:name="_Toc21124932"/>
      <w:bookmarkStart w:id="2700" w:name="_Toc29767922"/>
      <w:bookmarkStart w:id="2701" w:name="_Toc36044364"/>
      <w:bookmarkStart w:id="2702" w:name="_Toc37230269"/>
      <w:bookmarkStart w:id="2703" w:name="_Toc45907412"/>
      <w:bookmarkStart w:id="2704" w:name="_Toc53181517"/>
      <w:bookmarkStart w:id="2705" w:name="_Toc61127388"/>
      <w:bookmarkStart w:id="2706" w:name="_Toc67054402"/>
      <w:bookmarkStart w:id="2707" w:name="_Toc67061400"/>
      <w:bookmarkStart w:id="2708" w:name="_Toc74734918"/>
      <w:bookmarkStart w:id="2709" w:name="_Toc74753161"/>
      <w:bookmarkStart w:id="2710" w:name="_Toc76507420"/>
      <w:bookmarkStart w:id="2711" w:name="_Toc83109029"/>
      <w:bookmarkStart w:id="2712" w:name="_Toc89877842"/>
      <w:bookmarkStart w:id="2713" w:name="_Toc98709693"/>
      <w:bookmarkStart w:id="2714" w:name="_Toc105691508"/>
      <w:bookmarkStart w:id="2715" w:name="_Toc105693822"/>
      <w:bookmarkStart w:id="2716" w:name="_Toc123139158"/>
      <w:bookmarkStart w:id="2717" w:name="_Toc124165958"/>
      <w:bookmarkStart w:id="2718" w:name="_Toc130922831"/>
      <w:bookmarkStart w:id="2719" w:name="_Toc137303243"/>
      <w:bookmarkStart w:id="2720" w:name="_Toc138889467"/>
      <w:bookmarkStart w:id="2721" w:name="_Toc145111279"/>
      <w:r w:rsidRPr="00090C64">
        <w:t>5.</w:t>
      </w:r>
      <w:r w:rsidRPr="00090C64">
        <w:rPr>
          <w:lang w:eastAsia="zh-CN"/>
        </w:rPr>
        <w:t>4</w:t>
      </w:r>
      <w:r w:rsidRPr="00090C64">
        <w:tab/>
        <w:t>Test configurations for AAS BS operating bands with multi-band dependencies</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6C7DB60" w14:textId="77777777" w:rsidR="00D57C09" w:rsidRPr="00090C64" w:rsidRDefault="00D57C09" w:rsidP="00D57C09">
      <w:pPr>
        <w:pStyle w:val="Heading3"/>
      </w:pPr>
      <w:bookmarkStart w:id="2722" w:name="_Toc21124933"/>
      <w:bookmarkStart w:id="2723" w:name="_Toc29767923"/>
      <w:bookmarkStart w:id="2724" w:name="_Toc36044365"/>
      <w:bookmarkStart w:id="2725" w:name="_Toc37230270"/>
      <w:bookmarkStart w:id="2726" w:name="_Toc45907413"/>
      <w:bookmarkStart w:id="2727" w:name="_Toc53181518"/>
      <w:bookmarkStart w:id="2728" w:name="_Toc61127389"/>
      <w:bookmarkStart w:id="2729" w:name="_Toc67054403"/>
      <w:bookmarkStart w:id="2730" w:name="_Toc67061401"/>
      <w:bookmarkStart w:id="2731" w:name="_Toc74734919"/>
      <w:bookmarkStart w:id="2732" w:name="_Toc74753162"/>
      <w:bookmarkStart w:id="2733" w:name="_Toc76507421"/>
      <w:bookmarkStart w:id="2734" w:name="_Toc83109030"/>
      <w:bookmarkStart w:id="2735" w:name="_Toc89877843"/>
      <w:bookmarkStart w:id="2736" w:name="_Toc98709694"/>
      <w:bookmarkStart w:id="2737" w:name="_Toc105691509"/>
      <w:bookmarkStart w:id="2738" w:name="_Toc105693823"/>
      <w:bookmarkStart w:id="2739" w:name="_Toc123139159"/>
      <w:bookmarkStart w:id="2740" w:name="_Toc124165959"/>
      <w:bookmarkStart w:id="2741" w:name="_Toc130922832"/>
      <w:bookmarkStart w:id="2742" w:name="_Toc137303244"/>
      <w:bookmarkStart w:id="2743" w:name="_Toc138889468"/>
      <w:bookmarkStart w:id="2744" w:name="_Toc145111280"/>
      <w:r w:rsidRPr="00090C64">
        <w:t>5.4.1</w:t>
      </w:r>
      <w:r w:rsidRPr="00090C64">
        <w:tab/>
        <w:t>AAS BS operating bands with multi-band dependencies supporting MSR operation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2745" w:name="_Toc21124934"/>
      <w:bookmarkStart w:id="2746" w:name="_Toc29767924"/>
      <w:bookmarkStart w:id="2747" w:name="_Toc36044366"/>
      <w:bookmarkStart w:id="2748" w:name="_Toc37230271"/>
      <w:bookmarkStart w:id="2749" w:name="_Toc45907414"/>
      <w:bookmarkStart w:id="2750" w:name="_Toc53181519"/>
      <w:bookmarkStart w:id="2751" w:name="_Toc61127390"/>
      <w:bookmarkStart w:id="2752" w:name="_Toc67054404"/>
      <w:bookmarkStart w:id="2753" w:name="_Toc67061402"/>
      <w:bookmarkStart w:id="2754" w:name="_Toc74734920"/>
      <w:bookmarkStart w:id="2755" w:name="_Toc74753163"/>
      <w:bookmarkStart w:id="2756" w:name="_Toc76507422"/>
      <w:bookmarkStart w:id="2757" w:name="_Toc83109031"/>
      <w:bookmarkStart w:id="2758" w:name="_Toc89877844"/>
      <w:bookmarkStart w:id="2759" w:name="_Toc98709695"/>
      <w:bookmarkStart w:id="2760" w:name="_Toc105691510"/>
      <w:bookmarkStart w:id="2761" w:name="_Toc105693824"/>
      <w:bookmarkStart w:id="2762" w:name="_Toc123139160"/>
      <w:bookmarkStart w:id="2763" w:name="_Toc124165960"/>
      <w:bookmarkStart w:id="2764" w:name="_Toc130922833"/>
      <w:bookmarkStart w:id="2765" w:name="_Toc137303245"/>
      <w:bookmarkStart w:id="2766" w:name="_Toc138889469"/>
      <w:bookmarkStart w:id="2767" w:name="_Toc145111281"/>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2768" w:name="_Toc21124935"/>
      <w:bookmarkStart w:id="2769" w:name="_Toc29767925"/>
      <w:bookmarkStart w:id="2770" w:name="_Toc36044367"/>
      <w:bookmarkStart w:id="2771" w:name="_Toc37230272"/>
      <w:bookmarkStart w:id="2772" w:name="_Toc45907415"/>
      <w:bookmarkStart w:id="2773" w:name="_Toc53181520"/>
      <w:bookmarkStart w:id="2774" w:name="_Toc61127391"/>
      <w:bookmarkStart w:id="2775" w:name="_Toc67054405"/>
      <w:bookmarkStart w:id="2776" w:name="_Toc67061403"/>
      <w:bookmarkStart w:id="2777" w:name="_Toc74734921"/>
      <w:bookmarkStart w:id="2778" w:name="_Toc74753164"/>
      <w:bookmarkStart w:id="2779" w:name="_Toc76507423"/>
      <w:bookmarkStart w:id="2780" w:name="_Toc83109032"/>
      <w:bookmarkStart w:id="2781" w:name="_Toc89877845"/>
      <w:bookmarkStart w:id="2782" w:name="_Toc98709696"/>
      <w:bookmarkStart w:id="2783" w:name="_Toc105691511"/>
      <w:bookmarkStart w:id="2784" w:name="_Toc105693825"/>
      <w:bookmarkStart w:id="2785" w:name="_Toc123139161"/>
      <w:bookmarkStart w:id="2786" w:name="_Toc124165961"/>
      <w:bookmarkStart w:id="2787" w:name="_Toc130922834"/>
      <w:bookmarkStart w:id="2788" w:name="_Toc137303246"/>
      <w:bookmarkStart w:id="2789" w:name="_Toc138889470"/>
      <w:bookmarkStart w:id="2790" w:name="_Toc145111282"/>
      <w:r w:rsidRPr="00090C64">
        <w:rPr>
          <w:lang w:eastAsia="zh-CN"/>
        </w:rPr>
        <w:t>6</w:t>
      </w:r>
      <w:r w:rsidRPr="00090C64">
        <w:rPr>
          <w:lang w:eastAsia="zh-CN"/>
        </w:rPr>
        <w:tab/>
        <w:t>Radiated transmitter characteristics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7F3F2BF" w14:textId="77777777" w:rsidR="00D57C09" w:rsidRPr="00090C64" w:rsidRDefault="00D57C09" w:rsidP="00D57C09">
      <w:pPr>
        <w:pStyle w:val="Heading2"/>
        <w:rPr>
          <w:lang w:eastAsia="zh-CN"/>
        </w:rPr>
      </w:pPr>
      <w:bookmarkStart w:id="2791" w:name="_Toc21124936"/>
      <w:bookmarkStart w:id="2792" w:name="_Toc29767926"/>
      <w:bookmarkStart w:id="2793" w:name="_Toc36044368"/>
      <w:bookmarkStart w:id="2794" w:name="_Toc37230273"/>
      <w:bookmarkStart w:id="2795" w:name="_Toc45907416"/>
      <w:bookmarkStart w:id="2796" w:name="_Toc53181521"/>
      <w:bookmarkStart w:id="2797" w:name="_Toc61127392"/>
      <w:bookmarkStart w:id="2798" w:name="_Toc67054406"/>
      <w:bookmarkStart w:id="2799" w:name="_Toc67061404"/>
      <w:bookmarkStart w:id="2800" w:name="_Toc74734922"/>
      <w:bookmarkStart w:id="2801" w:name="_Toc74753165"/>
      <w:bookmarkStart w:id="2802" w:name="_Toc76507424"/>
      <w:bookmarkStart w:id="2803" w:name="_Toc83109033"/>
      <w:bookmarkStart w:id="2804" w:name="_Toc89877846"/>
      <w:bookmarkStart w:id="2805" w:name="_Toc98709697"/>
      <w:bookmarkStart w:id="2806" w:name="_Toc105691512"/>
      <w:bookmarkStart w:id="2807" w:name="_Toc105693826"/>
      <w:bookmarkStart w:id="2808" w:name="_Toc123139162"/>
      <w:bookmarkStart w:id="2809" w:name="_Toc124165962"/>
      <w:bookmarkStart w:id="2810" w:name="_Toc130922835"/>
      <w:bookmarkStart w:id="2811" w:name="_Toc137303247"/>
      <w:bookmarkStart w:id="2812" w:name="_Toc138889471"/>
      <w:bookmarkStart w:id="2813" w:name="_Toc145111283"/>
      <w:r w:rsidRPr="00090C64">
        <w:rPr>
          <w:lang w:eastAsia="zh-CN"/>
        </w:rPr>
        <w:t>6.1</w:t>
      </w:r>
      <w:r w:rsidRPr="00090C64">
        <w:rPr>
          <w:lang w:eastAsia="zh-CN"/>
        </w:rPr>
        <w:tab/>
        <w:t>General</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70.05pt;height:36pt" o:ole="">
            <v:imagedata r:id="rId32" o:title=""/>
          </v:shape>
          <o:OLEObject Type="Embed" ProgID="Equation.3" ShapeID="_x0000_i1035" DrawAspect="Content" ObjectID="_1757425337"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4" w:name="_Toc21124937"/>
      <w:bookmarkStart w:id="2815" w:name="_Toc29767927"/>
      <w:bookmarkStart w:id="2816" w:name="_Toc36044369"/>
      <w:bookmarkStart w:id="2817" w:name="_Toc37230274"/>
      <w:bookmarkStart w:id="2818" w:name="_Toc45907417"/>
      <w:bookmarkStart w:id="2819" w:name="_Toc53181522"/>
      <w:bookmarkStart w:id="2820" w:name="_Toc61127393"/>
      <w:bookmarkStart w:id="2821" w:name="_Toc67054407"/>
      <w:bookmarkStart w:id="2822" w:name="_Toc67061405"/>
      <w:bookmarkStart w:id="2823" w:name="_Toc74734923"/>
      <w:bookmarkStart w:id="2824" w:name="_Toc74753166"/>
      <w:bookmarkStart w:id="2825" w:name="_Toc76507425"/>
      <w:bookmarkStart w:id="2826" w:name="_Toc83109034"/>
      <w:bookmarkStart w:id="2827" w:name="_Toc89877847"/>
      <w:bookmarkStart w:id="2828" w:name="_Toc98709698"/>
      <w:bookmarkStart w:id="2829" w:name="_Toc105691513"/>
      <w:bookmarkStart w:id="2830" w:name="_Toc105693827"/>
      <w:bookmarkStart w:id="2831" w:name="_Toc123139163"/>
      <w:bookmarkStart w:id="2832" w:name="_Toc124165963"/>
      <w:bookmarkStart w:id="2833" w:name="_Toc130922836"/>
      <w:bookmarkStart w:id="2834" w:name="_Toc137303248"/>
      <w:bookmarkStart w:id="2835" w:name="_Toc138889472"/>
      <w:bookmarkStart w:id="2836" w:name="_Toc145111284"/>
      <w:r w:rsidRPr="00090C64">
        <w:rPr>
          <w:lang w:eastAsia="zh-CN"/>
        </w:rPr>
        <w:t>6.2</w:t>
      </w:r>
      <w:r w:rsidRPr="00090C64">
        <w:rPr>
          <w:lang w:eastAsia="zh-CN"/>
        </w:rPr>
        <w:tab/>
        <w:t>Radiated Transmit Power</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66F46D24" w14:textId="77777777" w:rsidR="00D57C09" w:rsidRPr="00090C64" w:rsidRDefault="00D57C09" w:rsidP="00D57C09">
      <w:pPr>
        <w:pStyle w:val="Heading3"/>
        <w:rPr>
          <w:lang w:eastAsia="sv-SE"/>
        </w:rPr>
      </w:pPr>
      <w:bookmarkStart w:id="2837" w:name="_Toc21124938"/>
      <w:bookmarkStart w:id="2838" w:name="_Toc29767928"/>
      <w:bookmarkStart w:id="2839" w:name="_Toc36044370"/>
      <w:bookmarkStart w:id="2840" w:name="_Toc37230275"/>
      <w:bookmarkStart w:id="2841" w:name="_Toc45907418"/>
      <w:bookmarkStart w:id="2842" w:name="_Toc53181523"/>
      <w:bookmarkStart w:id="2843" w:name="_Toc61127394"/>
      <w:bookmarkStart w:id="2844" w:name="_Toc67054408"/>
      <w:bookmarkStart w:id="2845" w:name="_Toc67061406"/>
      <w:bookmarkStart w:id="2846" w:name="_Toc74734924"/>
      <w:bookmarkStart w:id="2847" w:name="_Toc74753167"/>
      <w:bookmarkStart w:id="2848" w:name="_Toc76507426"/>
      <w:bookmarkStart w:id="2849" w:name="_Toc83109035"/>
      <w:bookmarkStart w:id="2850" w:name="_Toc89877848"/>
      <w:bookmarkStart w:id="2851" w:name="_Toc98709699"/>
      <w:bookmarkStart w:id="2852" w:name="_Toc105691514"/>
      <w:bookmarkStart w:id="2853" w:name="_Toc105693828"/>
      <w:bookmarkStart w:id="2854" w:name="_Toc123139164"/>
      <w:bookmarkStart w:id="2855" w:name="_Toc124165964"/>
      <w:bookmarkStart w:id="2856" w:name="_Toc130922837"/>
      <w:bookmarkStart w:id="2857" w:name="_Toc137303249"/>
      <w:bookmarkStart w:id="2858" w:name="_Toc138889473"/>
      <w:bookmarkStart w:id="2859" w:name="_Toc145111285"/>
      <w:r w:rsidRPr="00090C64">
        <w:rPr>
          <w:lang w:eastAsia="sv-SE"/>
        </w:rPr>
        <w:t>6.2.1</w:t>
      </w:r>
      <w:r w:rsidRPr="00090C64">
        <w:rPr>
          <w:lang w:eastAsia="sv-SE"/>
        </w:rPr>
        <w:tab/>
        <w:t>Definition and applicability</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60" w:name="_Toc21124939"/>
      <w:bookmarkStart w:id="2861" w:name="_Toc29767929"/>
      <w:bookmarkStart w:id="2862" w:name="_Toc36044371"/>
      <w:bookmarkStart w:id="2863" w:name="_Toc37230276"/>
      <w:bookmarkStart w:id="2864" w:name="_Toc45907419"/>
      <w:bookmarkStart w:id="2865" w:name="_Toc53181524"/>
      <w:bookmarkStart w:id="2866" w:name="_Toc61127395"/>
      <w:bookmarkStart w:id="2867" w:name="_Toc67054409"/>
      <w:bookmarkStart w:id="2868" w:name="_Toc67061407"/>
      <w:bookmarkStart w:id="2869" w:name="_Toc74734925"/>
      <w:bookmarkStart w:id="2870" w:name="_Toc74753168"/>
      <w:bookmarkStart w:id="2871" w:name="_Toc76507427"/>
      <w:bookmarkStart w:id="2872" w:name="_Toc83109036"/>
      <w:bookmarkStart w:id="2873" w:name="_Toc89877849"/>
      <w:bookmarkStart w:id="2874" w:name="_Toc98709700"/>
      <w:bookmarkStart w:id="2875" w:name="_Toc105691515"/>
      <w:bookmarkStart w:id="2876" w:name="_Toc105693829"/>
      <w:bookmarkStart w:id="2877" w:name="_Toc123139165"/>
      <w:bookmarkStart w:id="2878" w:name="_Toc124165965"/>
      <w:bookmarkStart w:id="2879" w:name="_Toc130922838"/>
      <w:bookmarkStart w:id="2880" w:name="_Toc137303250"/>
      <w:bookmarkStart w:id="2881" w:name="_Toc138889474"/>
      <w:bookmarkStart w:id="2882" w:name="_Toc145111286"/>
      <w:r w:rsidRPr="00090C64">
        <w:rPr>
          <w:lang w:eastAsia="sv-SE"/>
        </w:rPr>
        <w:t>6.2.2</w:t>
      </w:r>
      <w:r w:rsidRPr="00090C64">
        <w:rPr>
          <w:lang w:eastAsia="sv-SE"/>
        </w:rPr>
        <w:tab/>
        <w:t>Minimum Requirement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2883" w:name="_Toc21124940"/>
      <w:bookmarkStart w:id="2884" w:name="_Toc29767930"/>
      <w:bookmarkStart w:id="2885" w:name="_Toc36044372"/>
      <w:bookmarkStart w:id="2886" w:name="_Toc37230277"/>
      <w:bookmarkStart w:id="2887" w:name="_Toc45907420"/>
      <w:bookmarkStart w:id="2888" w:name="_Toc53181525"/>
      <w:bookmarkStart w:id="2889" w:name="_Toc61127396"/>
      <w:bookmarkStart w:id="2890" w:name="_Toc67054410"/>
      <w:bookmarkStart w:id="2891" w:name="_Toc67061408"/>
      <w:bookmarkStart w:id="2892" w:name="_Toc74734926"/>
      <w:bookmarkStart w:id="2893" w:name="_Toc74753169"/>
      <w:bookmarkStart w:id="2894" w:name="_Toc76507428"/>
      <w:bookmarkStart w:id="2895" w:name="_Toc83109037"/>
      <w:bookmarkStart w:id="2896" w:name="_Toc89877850"/>
      <w:bookmarkStart w:id="2897" w:name="_Toc98709701"/>
      <w:bookmarkStart w:id="2898" w:name="_Toc105691516"/>
      <w:bookmarkStart w:id="2899" w:name="_Toc105693830"/>
      <w:bookmarkStart w:id="2900" w:name="_Toc123139166"/>
      <w:bookmarkStart w:id="2901" w:name="_Toc124165966"/>
      <w:bookmarkStart w:id="2902" w:name="_Toc130922839"/>
      <w:bookmarkStart w:id="2903" w:name="_Toc137303251"/>
      <w:bookmarkStart w:id="2904" w:name="_Toc138889475"/>
      <w:bookmarkStart w:id="2905" w:name="_Toc145111287"/>
      <w:r w:rsidRPr="00090C64">
        <w:rPr>
          <w:lang w:eastAsia="sv-SE"/>
        </w:rPr>
        <w:t>6.2.3</w:t>
      </w:r>
      <w:r w:rsidRPr="00090C64">
        <w:rPr>
          <w:lang w:eastAsia="sv-SE"/>
        </w:rPr>
        <w:tab/>
        <w:t>Test purpose</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6" w:name="_Toc21124941"/>
      <w:bookmarkStart w:id="2907" w:name="_Toc29767931"/>
      <w:bookmarkStart w:id="2908" w:name="_Toc36044373"/>
      <w:bookmarkStart w:id="2909" w:name="_Toc37230278"/>
      <w:bookmarkStart w:id="2910" w:name="_Toc45907421"/>
      <w:bookmarkStart w:id="2911" w:name="_Toc53181526"/>
      <w:bookmarkStart w:id="2912" w:name="_Toc61127397"/>
      <w:bookmarkStart w:id="2913" w:name="_Toc67054411"/>
      <w:bookmarkStart w:id="2914" w:name="_Toc67061409"/>
      <w:bookmarkStart w:id="2915" w:name="_Toc74734927"/>
      <w:bookmarkStart w:id="2916" w:name="_Toc74753170"/>
      <w:bookmarkStart w:id="2917" w:name="_Toc76507429"/>
      <w:bookmarkStart w:id="2918" w:name="_Toc83109038"/>
      <w:bookmarkStart w:id="2919" w:name="_Toc89877851"/>
      <w:bookmarkStart w:id="2920" w:name="_Toc98709702"/>
      <w:bookmarkStart w:id="2921" w:name="_Toc105691517"/>
      <w:bookmarkStart w:id="2922" w:name="_Toc105693831"/>
      <w:bookmarkStart w:id="2923" w:name="_Toc123139167"/>
      <w:bookmarkStart w:id="2924" w:name="_Toc124165967"/>
      <w:bookmarkStart w:id="2925" w:name="_Toc130922840"/>
      <w:bookmarkStart w:id="2926" w:name="_Toc137303252"/>
      <w:bookmarkStart w:id="2927" w:name="_Toc138889476"/>
      <w:bookmarkStart w:id="2928" w:name="_Toc145111288"/>
      <w:r w:rsidRPr="00090C64">
        <w:rPr>
          <w:lang w:eastAsia="sv-SE"/>
        </w:rPr>
        <w:t>6.</w:t>
      </w:r>
      <w:r w:rsidRPr="00090C64">
        <w:rPr>
          <w:lang w:eastAsia="zh-CN"/>
        </w:rPr>
        <w:t>2</w:t>
      </w:r>
      <w:r w:rsidRPr="00090C64">
        <w:rPr>
          <w:lang w:eastAsia="sv-SE"/>
        </w:rPr>
        <w:t>.4</w:t>
      </w:r>
      <w:r w:rsidRPr="00090C64">
        <w:rPr>
          <w:lang w:eastAsia="sv-SE"/>
        </w:rPr>
        <w:tab/>
        <w:t>Method of test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538ECBFD" w14:textId="77777777" w:rsidR="00D57C09" w:rsidRPr="00090C64" w:rsidRDefault="00D57C09" w:rsidP="00D57C09">
      <w:pPr>
        <w:pStyle w:val="Heading4"/>
        <w:rPr>
          <w:lang w:eastAsia="sv-SE"/>
        </w:rPr>
      </w:pPr>
      <w:bookmarkStart w:id="2929" w:name="_Toc21124942"/>
      <w:bookmarkStart w:id="2930" w:name="_Toc29767932"/>
      <w:bookmarkStart w:id="2931" w:name="_Toc36044374"/>
      <w:bookmarkStart w:id="2932" w:name="_Toc37230279"/>
      <w:bookmarkStart w:id="2933" w:name="_Toc45907422"/>
      <w:bookmarkStart w:id="2934" w:name="_Toc53181527"/>
      <w:bookmarkStart w:id="2935" w:name="_Toc61127398"/>
      <w:bookmarkStart w:id="2936" w:name="_Toc67054412"/>
      <w:bookmarkStart w:id="2937" w:name="_Toc67061410"/>
      <w:bookmarkStart w:id="2938" w:name="_Toc74734928"/>
      <w:bookmarkStart w:id="2939" w:name="_Toc74753171"/>
      <w:bookmarkStart w:id="2940" w:name="_Toc76507430"/>
      <w:bookmarkStart w:id="2941" w:name="_Toc83109039"/>
      <w:bookmarkStart w:id="2942" w:name="_Toc89877852"/>
      <w:bookmarkStart w:id="2943" w:name="_Toc98709703"/>
      <w:bookmarkStart w:id="2944" w:name="_Toc105691518"/>
      <w:bookmarkStart w:id="2945" w:name="_Toc105693832"/>
      <w:bookmarkStart w:id="2946" w:name="_Toc123139168"/>
      <w:bookmarkStart w:id="2947" w:name="_Toc124165968"/>
      <w:bookmarkStart w:id="2948" w:name="_Toc130922841"/>
      <w:bookmarkStart w:id="2949" w:name="_Toc137303253"/>
      <w:bookmarkStart w:id="2950" w:name="_Toc138889477"/>
      <w:bookmarkStart w:id="2951" w:name="_Toc145111289"/>
      <w:r w:rsidRPr="00090C64">
        <w:rPr>
          <w:lang w:eastAsia="sv-SE"/>
        </w:rPr>
        <w:t>6.2.4.1</w:t>
      </w:r>
      <w:r w:rsidRPr="00090C64">
        <w:rPr>
          <w:lang w:eastAsia="sv-SE"/>
        </w:rPr>
        <w:tab/>
        <w:t>Initial conditions</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2952" w:name="_Toc21124943"/>
      <w:bookmarkStart w:id="2953" w:name="_Toc29767933"/>
      <w:bookmarkStart w:id="2954" w:name="_Toc36044375"/>
      <w:bookmarkStart w:id="2955" w:name="_Toc37230280"/>
      <w:bookmarkStart w:id="2956" w:name="_Toc45907423"/>
      <w:bookmarkStart w:id="2957" w:name="_Toc53181528"/>
      <w:bookmarkStart w:id="2958" w:name="_Toc61127399"/>
      <w:bookmarkStart w:id="2959" w:name="_Toc67054413"/>
      <w:bookmarkStart w:id="2960" w:name="_Toc67061411"/>
      <w:bookmarkStart w:id="2961" w:name="_Toc74734929"/>
      <w:bookmarkStart w:id="2962" w:name="_Toc74753172"/>
      <w:bookmarkStart w:id="2963" w:name="_Toc76507431"/>
      <w:bookmarkStart w:id="2964" w:name="_Toc83109040"/>
      <w:bookmarkStart w:id="2965" w:name="_Toc89877853"/>
      <w:bookmarkStart w:id="2966" w:name="_Toc98709704"/>
      <w:bookmarkStart w:id="2967" w:name="_Toc105691519"/>
      <w:bookmarkStart w:id="2968" w:name="_Toc105693833"/>
      <w:bookmarkStart w:id="2969" w:name="_Toc123139169"/>
      <w:bookmarkStart w:id="2970" w:name="_Toc124165969"/>
      <w:bookmarkStart w:id="2971" w:name="_Toc130922842"/>
      <w:bookmarkStart w:id="2972" w:name="_Toc137303254"/>
      <w:bookmarkStart w:id="2973" w:name="_Toc138889478"/>
      <w:bookmarkStart w:id="2974" w:name="_Toc145111290"/>
      <w:r w:rsidRPr="00090C64">
        <w:rPr>
          <w:lang w:eastAsia="sv-SE"/>
        </w:rPr>
        <w:t>6.2.4.2</w:t>
      </w:r>
      <w:r w:rsidRPr="00090C64">
        <w:rPr>
          <w:lang w:eastAsia="sv-SE"/>
        </w:rPr>
        <w:tab/>
        <w:t>Procedure</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5" w:name="_Toc21124944"/>
      <w:bookmarkStart w:id="2976" w:name="_Toc29767934"/>
      <w:bookmarkStart w:id="2977" w:name="_Toc36044376"/>
      <w:bookmarkStart w:id="2978" w:name="_Toc37230281"/>
      <w:bookmarkStart w:id="2979" w:name="_Toc45907424"/>
      <w:bookmarkStart w:id="2980" w:name="_Toc53181529"/>
      <w:bookmarkStart w:id="2981" w:name="_Toc61127400"/>
      <w:bookmarkStart w:id="2982" w:name="_Toc67054414"/>
      <w:bookmarkStart w:id="2983" w:name="_Toc67061412"/>
      <w:bookmarkStart w:id="2984" w:name="_Toc74734930"/>
      <w:bookmarkStart w:id="2985" w:name="_Toc74753173"/>
      <w:bookmarkStart w:id="2986" w:name="_Toc76507432"/>
      <w:bookmarkStart w:id="2987" w:name="_Toc83109041"/>
      <w:bookmarkStart w:id="2988" w:name="_Toc89877854"/>
      <w:bookmarkStart w:id="2989" w:name="_Toc98709705"/>
      <w:bookmarkStart w:id="2990" w:name="_Toc105691520"/>
      <w:bookmarkStart w:id="2991" w:name="_Toc105693834"/>
      <w:bookmarkStart w:id="2992" w:name="_Toc123139170"/>
      <w:bookmarkStart w:id="2993" w:name="_Toc124165970"/>
      <w:bookmarkStart w:id="2994" w:name="_Toc130922843"/>
      <w:bookmarkStart w:id="2995" w:name="_Toc137303255"/>
      <w:bookmarkStart w:id="2996" w:name="_Toc138889479"/>
      <w:bookmarkStart w:id="2997" w:name="_Toc145111291"/>
      <w:r w:rsidRPr="00090C64">
        <w:rPr>
          <w:lang w:eastAsia="sv-SE"/>
        </w:rPr>
        <w:t>6.</w:t>
      </w:r>
      <w:r w:rsidRPr="00090C64">
        <w:rPr>
          <w:lang w:eastAsia="zh-CN"/>
        </w:rPr>
        <w:t>2</w:t>
      </w:r>
      <w:r w:rsidRPr="00090C64">
        <w:rPr>
          <w:lang w:eastAsia="sv-SE"/>
        </w:rPr>
        <w:t>.5</w:t>
      </w:r>
      <w:r w:rsidRPr="00090C64">
        <w:rPr>
          <w:lang w:eastAsia="sv-SE"/>
        </w:rPr>
        <w:tab/>
        <w:t>Test Requirement</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2998" w:name="_Toc21124945"/>
      <w:bookmarkStart w:id="2999" w:name="_Toc29767935"/>
      <w:bookmarkStart w:id="3000" w:name="_Toc36044377"/>
      <w:bookmarkStart w:id="3001" w:name="_Toc37230282"/>
      <w:bookmarkStart w:id="3002" w:name="_Toc45907425"/>
      <w:bookmarkStart w:id="3003" w:name="_Toc53181530"/>
      <w:bookmarkStart w:id="3004" w:name="_Toc61127401"/>
      <w:bookmarkStart w:id="3005" w:name="_Toc67054415"/>
      <w:bookmarkStart w:id="3006" w:name="_Toc67061413"/>
      <w:bookmarkStart w:id="3007" w:name="_Toc74734931"/>
      <w:bookmarkStart w:id="3008" w:name="_Toc74753174"/>
      <w:bookmarkStart w:id="3009" w:name="_Toc76507433"/>
      <w:bookmarkStart w:id="3010" w:name="_Toc83109042"/>
      <w:bookmarkStart w:id="3011" w:name="_Toc89877855"/>
      <w:bookmarkStart w:id="3012" w:name="_Toc98709706"/>
      <w:bookmarkStart w:id="3013" w:name="_Toc105691521"/>
      <w:bookmarkStart w:id="3014" w:name="_Toc105693835"/>
      <w:bookmarkStart w:id="3015" w:name="_Toc123139171"/>
      <w:bookmarkStart w:id="3016" w:name="_Toc124165971"/>
      <w:bookmarkStart w:id="3017" w:name="_Toc130922844"/>
      <w:bookmarkStart w:id="3018" w:name="_Toc137303256"/>
      <w:bookmarkStart w:id="3019" w:name="_Toc138889480"/>
      <w:bookmarkStart w:id="3020" w:name="_Toc145111292"/>
      <w:r w:rsidRPr="00090C64">
        <w:t>6.3</w:t>
      </w:r>
      <w:r w:rsidRPr="00090C64">
        <w:tab/>
        <w:t>OTA Base Station output power</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1A1AD85B" w14:textId="77777777" w:rsidR="00D57C09" w:rsidRPr="00090C64" w:rsidRDefault="00D57C09" w:rsidP="00D57C09">
      <w:pPr>
        <w:pStyle w:val="Heading3"/>
      </w:pPr>
      <w:bookmarkStart w:id="3021" w:name="_Toc21124946"/>
      <w:bookmarkStart w:id="3022" w:name="_Toc29767936"/>
      <w:bookmarkStart w:id="3023" w:name="_Toc36044378"/>
      <w:bookmarkStart w:id="3024" w:name="_Toc37230283"/>
      <w:bookmarkStart w:id="3025" w:name="_Toc45907426"/>
      <w:bookmarkStart w:id="3026" w:name="_Toc53181531"/>
      <w:bookmarkStart w:id="3027" w:name="_Toc61127402"/>
      <w:bookmarkStart w:id="3028" w:name="_Toc67054416"/>
      <w:bookmarkStart w:id="3029" w:name="_Toc67061414"/>
      <w:bookmarkStart w:id="3030" w:name="_Toc74734932"/>
      <w:bookmarkStart w:id="3031" w:name="_Toc74753175"/>
      <w:bookmarkStart w:id="3032" w:name="_Toc76507434"/>
      <w:bookmarkStart w:id="3033" w:name="_Toc83109043"/>
      <w:bookmarkStart w:id="3034" w:name="_Toc89877856"/>
      <w:bookmarkStart w:id="3035" w:name="_Toc98709707"/>
      <w:bookmarkStart w:id="3036" w:name="_Toc105691522"/>
      <w:bookmarkStart w:id="3037" w:name="_Toc105693836"/>
      <w:bookmarkStart w:id="3038" w:name="_Toc123139172"/>
      <w:bookmarkStart w:id="3039" w:name="_Toc124165972"/>
      <w:bookmarkStart w:id="3040" w:name="_Toc130922845"/>
      <w:bookmarkStart w:id="3041" w:name="_Toc137303257"/>
      <w:bookmarkStart w:id="3042" w:name="_Toc138889481"/>
      <w:bookmarkStart w:id="3043" w:name="_Toc145111293"/>
      <w:r w:rsidRPr="00090C64">
        <w:t>6.3.1</w:t>
      </w:r>
      <w:r w:rsidRPr="00090C64">
        <w:tab/>
        <w:t>General</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4" w:name="_Toc21124947"/>
      <w:bookmarkStart w:id="3045" w:name="_Toc29767937"/>
      <w:bookmarkStart w:id="3046" w:name="_Toc36044379"/>
      <w:bookmarkStart w:id="3047" w:name="_Toc37230284"/>
      <w:bookmarkStart w:id="3048" w:name="_Toc45907427"/>
      <w:bookmarkStart w:id="3049" w:name="_Toc53181532"/>
      <w:bookmarkStart w:id="3050" w:name="_Toc61127403"/>
      <w:bookmarkStart w:id="3051" w:name="_Toc67054417"/>
      <w:bookmarkStart w:id="3052" w:name="_Toc67061415"/>
      <w:bookmarkStart w:id="3053" w:name="_Toc74734933"/>
      <w:bookmarkStart w:id="3054" w:name="_Toc74753176"/>
      <w:bookmarkStart w:id="3055" w:name="_Toc76507435"/>
      <w:bookmarkStart w:id="3056" w:name="_Toc83109044"/>
      <w:bookmarkStart w:id="3057" w:name="_Toc89877857"/>
      <w:bookmarkStart w:id="3058" w:name="_Toc98709708"/>
      <w:bookmarkStart w:id="3059" w:name="_Toc105691523"/>
      <w:bookmarkStart w:id="3060" w:name="_Toc105693837"/>
      <w:bookmarkStart w:id="3061" w:name="_Toc123139173"/>
      <w:bookmarkStart w:id="3062" w:name="_Toc124165973"/>
      <w:bookmarkStart w:id="3063" w:name="_Toc130922846"/>
      <w:bookmarkStart w:id="3064" w:name="_Toc137303258"/>
      <w:bookmarkStart w:id="3065" w:name="_Toc138889482"/>
      <w:bookmarkStart w:id="3066" w:name="_Toc145111294"/>
      <w:r w:rsidRPr="00090C64">
        <w:t>6.3.2</w:t>
      </w:r>
      <w:r w:rsidRPr="00090C64">
        <w:tab/>
        <w:t>OTA Maximum output power</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94D2DAF" w14:textId="77777777" w:rsidR="00D57C09" w:rsidRPr="00090C64" w:rsidRDefault="00D57C09" w:rsidP="00D57C09">
      <w:pPr>
        <w:pStyle w:val="Heading4"/>
        <w:rPr>
          <w:lang w:eastAsia="sv-SE"/>
        </w:rPr>
      </w:pPr>
      <w:bookmarkStart w:id="3067" w:name="_Toc21124948"/>
      <w:bookmarkStart w:id="3068" w:name="_Toc29767938"/>
      <w:bookmarkStart w:id="3069" w:name="_Toc36044380"/>
      <w:bookmarkStart w:id="3070" w:name="_Toc37230285"/>
      <w:bookmarkStart w:id="3071" w:name="_Toc45907428"/>
      <w:bookmarkStart w:id="3072" w:name="_Toc53181533"/>
      <w:bookmarkStart w:id="3073" w:name="_Toc61127404"/>
      <w:bookmarkStart w:id="3074" w:name="_Toc67054418"/>
      <w:bookmarkStart w:id="3075" w:name="_Toc67061416"/>
      <w:bookmarkStart w:id="3076" w:name="_Toc74734934"/>
      <w:bookmarkStart w:id="3077" w:name="_Toc74753177"/>
      <w:bookmarkStart w:id="3078" w:name="_Toc76507436"/>
      <w:bookmarkStart w:id="3079" w:name="_Toc83109045"/>
      <w:bookmarkStart w:id="3080" w:name="_Toc89877858"/>
      <w:bookmarkStart w:id="3081" w:name="_Toc98709709"/>
      <w:bookmarkStart w:id="3082" w:name="_Toc105691524"/>
      <w:bookmarkStart w:id="3083" w:name="_Toc105693838"/>
      <w:bookmarkStart w:id="3084" w:name="_Toc123139174"/>
      <w:bookmarkStart w:id="3085" w:name="_Toc124165974"/>
      <w:bookmarkStart w:id="3086" w:name="_Toc130922847"/>
      <w:bookmarkStart w:id="3087" w:name="_Toc137303259"/>
      <w:bookmarkStart w:id="3088" w:name="_Toc138889483"/>
      <w:bookmarkStart w:id="3089" w:name="_Toc145111295"/>
      <w:r w:rsidRPr="00090C64">
        <w:rPr>
          <w:lang w:eastAsia="sv-SE"/>
        </w:rPr>
        <w:t>6.3.2.1</w:t>
      </w:r>
      <w:r w:rsidRPr="00090C64">
        <w:rPr>
          <w:lang w:eastAsia="sv-SE"/>
        </w:rPr>
        <w:tab/>
        <w:t>Definition and applicability</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090" w:name="_Toc21124949"/>
      <w:bookmarkStart w:id="3091" w:name="_Toc29767939"/>
      <w:bookmarkStart w:id="3092" w:name="_Toc36044381"/>
      <w:bookmarkStart w:id="3093" w:name="_Toc37230286"/>
      <w:bookmarkStart w:id="3094" w:name="_Toc45907429"/>
      <w:bookmarkStart w:id="3095" w:name="_Toc53181534"/>
      <w:bookmarkStart w:id="3096" w:name="_Toc61127405"/>
      <w:bookmarkStart w:id="3097" w:name="_Toc67054419"/>
      <w:bookmarkStart w:id="3098" w:name="_Toc67061417"/>
      <w:bookmarkStart w:id="3099" w:name="_Toc74734935"/>
      <w:bookmarkStart w:id="3100" w:name="_Toc74753178"/>
      <w:bookmarkStart w:id="3101" w:name="_Toc76507437"/>
      <w:bookmarkStart w:id="3102" w:name="_Toc83109046"/>
      <w:bookmarkStart w:id="3103" w:name="_Toc89877859"/>
      <w:bookmarkStart w:id="3104" w:name="_Toc98709710"/>
      <w:bookmarkStart w:id="3105" w:name="_Toc105691525"/>
      <w:bookmarkStart w:id="3106" w:name="_Toc105693839"/>
      <w:bookmarkStart w:id="3107" w:name="_Toc123139175"/>
      <w:bookmarkStart w:id="3108" w:name="_Toc124165975"/>
      <w:bookmarkStart w:id="3109" w:name="_Toc130922848"/>
      <w:bookmarkStart w:id="3110" w:name="_Toc137303260"/>
      <w:bookmarkStart w:id="3111" w:name="_Toc138889484"/>
      <w:bookmarkStart w:id="3112" w:name="_Toc145111296"/>
      <w:r w:rsidRPr="00090C64">
        <w:rPr>
          <w:lang w:eastAsia="sv-SE"/>
        </w:rPr>
        <w:t>6.3.2.2</w:t>
      </w:r>
      <w:r w:rsidRPr="00090C64">
        <w:rPr>
          <w:lang w:eastAsia="sv-SE"/>
        </w:rPr>
        <w:tab/>
        <w:t>Minimum Requirement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3" w:name="_Toc21124950"/>
      <w:bookmarkStart w:id="3114" w:name="_Toc29767940"/>
      <w:bookmarkStart w:id="3115" w:name="_Toc36044382"/>
      <w:bookmarkStart w:id="3116" w:name="_Toc37230287"/>
      <w:bookmarkStart w:id="3117" w:name="_Toc45907430"/>
      <w:bookmarkStart w:id="3118" w:name="_Toc53181535"/>
      <w:bookmarkStart w:id="3119" w:name="_Toc61127406"/>
      <w:bookmarkStart w:id="3120" w:name="_Toc67054420"/>
      <w:bookmarkStart w:id="3121" w:name="_Toc67061418"/>
      <w:bookmarkStart w:id="3122" w:name="_Toc74734936"/>
      <w:bookmarkStart w:id="3123" w:name="_Toc74753179"/>
      <w:bookmarkStart w:id="3124" w:name="_Toc76507438"/>
      <w:bookmarkStart w:id="3125" w:name="_Toc83109047"/>
      <w:bookmarkStart w:id="3126" w:name="_Toc89877860"/>
      <w:bookmarkStart w:id="3127" w:name="_Toc98709711"/>
      <w:bookmarkStart w:id="3128" w:name="_Toc105691526"/>
      <w:bookmarkStart w:id="3129" w:name="_Toc105693840"/>
      <w:bookmarkStart w:id="3130" w:name="_Toc123139176"/>
      <w:bookmarkStart w:id="3131" w:name="_Toc124165976"/>
      <w:bookmarkStart w:id="3132" w:name="_Toc130922849"/>
      <w:bookmarkStart w:id="3133" w:name="_Toc137303261"/>
      <w:bookmarkStart w:id="3134" w:name="_Toc138889485"/>
      <w:bookmarkStart w:id="3135" w:name="_Toc145111297"/>
      <w:r w:rsidRPr="00090C64">
        <w:rPr>
          <w:lang w:eastAsia="sv-SE"/>
        </w:rPr>
        <w:t>6.3.2.3</w:t>
      </w:r>
      <w:r w:rsidRPr="00090C64">
        <w:rPr>
          <w:lang w:eastAsia="sv-SE"/>
        </w:rPr>
        <w:tab/>
        <w:t>Test purpose</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136" w:name="_Toc21124951"/>
      <w:bookmarkStart w:id="3137" w:name="_Toc29767941"/>
      <w:bookmarkStart w:id="3138" w:name="_Toc36044383"/>
      <w:bookmarkStart w:id="3139" w:name="_Toc37230288"/>
      <w:bookmarkStart w:id="3140" w:name="_Toc45907431"/>
      <w:bookmarkStart w:id="3141" w:name="_Toc53181536"/>
      <w:bookmarkStart w:id="3142" w:name="_Toc61127407"/>
      <w:bookmarkStart w:id="3143" w:name="_Toc67054421"/>
      <w:bookmarkStart w:id="3144" w:name="_Toc67061419"/>
      <w:bookmarkStart w:id="3145" w:name="_Toc74734937"/>
      <w:bookmarkStart w:id="3146" w:name="_Toc74753180"/>
      <w:bookmarkStart w:id="3147" w:name="_Toc76507439"/>
      <w:bookmarkStart w:id="3148" w:name="_Toc83109048"/>
      <w:bookmarkStart w:id="3149" w:name="_Toc89877861"/>
      <w:bookmarkStart w:id="3150" w:name="_Toc98709712"/>
      <w:bookmarkStart w:id="3151" w:name="_Toc105691527"/>
      <w:bookmarkStart w:id="3152" w:name="_Toc105693841"/>
      <w:bookmarkStart w:id="3153" w:name="_Toc123139177"/>
      <w:bookmarkStart w:id="3154" w:name="_Toc124165977"/>
      <w:bookmarkStart w:id="3155" w:name="_Toc130922850"/>
      <w:bookmarkStart w:id="3156" w:name="_Toc137303262"/>
      <w:bookmarkStart w:id="3157" w:name="_Toc138889486"/>
      <w:bookmarkStart w:id="3158" w:name="_Toc145111298"/>
      <w:r w:rsidRPr="00090C64">
        <w:rPr>
          <w:lang w:eastAsia="sv-SE"/>
        </w:rPr>
        <w:t>6.</w:t>
      </w:r>
      <w:r w:rsidRPr="00090C64">
        <w:rPr>
          <w:lang w:eastAsia="zh-CN"/>
        </w:rPr>
        <w:t>3.2.</w:t>
      </w:r>
      <w:r w:rsidRPr="00090C64">
        <w:rPr>
          <w:lang w:eastAsia="sv-SE"/>
        </w:rPr>
        <w:t>4</w:t>
      </w:r>
      <w:r w:rsidRPr="00090C64">
        <w:rPr>
          <w:lang w:eastAsia="sv-SE"/>
        </w:rPr>
        <w:tab/>
        <w:t>Method of test</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35664324" w14:textId="77777777" w:rsidR="00D57C09" w:rsidRPr="00090C64" w:rsidRDefault="00D57C09" w:rsidP="00D57C09">
      <w:pPr>
        <w:pStyle w:val="Heading5"/>
        <w:rPr>
          <w:lang w:eastAsia="sv-SE"/>
        </w:rPr>
      </w:pPr>
      <w:bookmarkStart w:id="3159" w:name="_Toc21124952"/>
      <w:bookmarkStart w:id="3160" w:name="_Toc29767942"/>
      <w:bookmarkStart w:id="3161" w:name="_Toc36044384"/>
      <w:bookmarkStart w:id="3162" w:name="_Toc37230289"/>
      <w:bookmarkStart w:id="3163" w:name="_Toc45907432"/>
      <w:bookmarkStart w:id="3164" w:name="_Toc53181537"/>
      <w:bookmarkStart w:id="3165" w:name="_Toc61127408"/>
      <w:bookmarkStart w:id="3166" w:name="_Toc67054422"/>
      <w:bookmarkStart w:id="3167" w:name="_Toc67061420"/>
      <w:bookmarkStart w:id="3168" w:name="_Toc74734938"/>
      <w:bookmarkStart w:id="3169" w:name="_Toc74753181"/>
      <w:bookmarkStart w:id="3170" w:name="_Toc76507440"/>
      <w:bookmarkStart w:id="3171" w:name="_Toc83109049"/>
      <w:bookmarkStart w:id="3172" w:name="_Toc89877862"/>
      <w:bookmarkStart w:id="3173" w:name="_Toc98709713"/>
      <w:bookmarkStart w:id="3174" w:name="_Toc105691528"/>
      <w:bookmarkStart w:id="3175" w:name="_Toc105693842"/>
      <w:bookmarkStart w:id="3176" w:name="_Toc123139178"/>
      <w:bookmarkStart w:id="3177" w:name="_Toc124165978"/>
      <w:bookmarkStart w:id="3178" w:name="_Toc130922851"/>
      <w:bookmarkStart w:id="3179" w:name="_Toc137303263"/>
      <w:bookmarkStart w:id="3180" w:name="_Toc138889487"/>
      <w:bookmarkStart w:id="3181" w:name="_Toc145111299"/>
      <w:r w:rsidRPr="00090C64">
        <w:rPr>
          <w:lang w:eastAsia="sv-SE"/>
        </w:rPr>
        <w:t>6.3.2.4.1</w:t>
      </w:r>
      <w:r w:rsidRPr="00090C64">
        <w:rPr>
          <w:lang w:eastAsia="sv-SE"/>
        </w:rPr>
        <w:tab/>
        <w:t>Initial conditions</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2" w:name="_Toc21124953"/>
      <w:bookmarkStart w:id="3183" w:name="_Toc29767943"/>
      <w:bookmarkStart w:id="3184" w:name="_Toc36044385"/>
      <w:bookmarkStart w:id="3185" w:name="_Toc37230290"/>
      <w:bookmarkStart w:id="3186" w:name="_Toc45907433"/>
      <w:bookmarkStart w:id="3187" w:name="_Toc53181538"/>
      <w:bookmarkStart w:id="3188" w:name="_Toc61127409"/>
      <w:bookmarkStart w:id="3189" w:name="_Toc67054423"/>
      <w:bookmarkStart w:id="3190" w:name="_Toc67061421"/>
      <w:bookmarkStart w:id="3191" w:name="_Toc74734939"/>
      <w:bookmarkStart w:id="3192" w:name="_Toc74753182"/>
      <w:bookmarkStart w:id="3193" w:name="_Toc76507441"/>
      <w:bookmarkStart w:id="3194" w:name="_Toc83109050"/>
      <w:bookmarkStart w:id="3195" w:name="_Toc89877863"/>
      <w:bookmarkStart w:id="3196" w:name="_Toc98709714"/>
      <w:bookmarkStart w:id="3197" w:name="_Toc105691529"/>
      <w:bookmarkStart w:id="3198" w:name="_Toc105693843"/>
      <w:bookmarkStart w:id="3199" w:name="_Toc123139179"/>
      <w:bookmarkStart w:id="3200" w:name="_Toc124165979"/>
      <w:bookmarkStart w:id="3201" w:name="_Toc130922852"/>
      <w:bookmarkStart w:id="3202" w:name="_Toc137303264"/>
      <w:bookmarkStart w:id="3203" w:name="_Toc138889488"/>
      <w:bookmarkStart w:id="3204" w:name="_Toc145111300"/>
      <w:r w:rsidRPr="00090C64">
        <w:rPr>
          <w:lang w:eastAsia="sv-SE"/>
        </w:rPr>
        <w:t>6.3.2.4.2</w:t>
      </w:r>
      <w:r w:rsidRPr="00090C64">
        <w:rPr>
          <w:lang w:eastAsia="sv-SE"/>
        </w:rPr>
        <w:tab/>
        <w:t>Procedure</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5" w:name="_Toc21124954"/>
      <w:bookmarkStart w:id="3206" w:name="_Toc29767944"/>
      <w:bookmarkStart w:id="3207" w:name="_Toc36044386"/>
      <w:bookmarkStart w:id="3208" w:name="_Toc37230291"/>
      <w:bookmarkStart w:id="3209" w:name="_Toc45907434"/>
      <w:bookmarkStart w:id="3210" w:name="_Toc53181539"/>
      <w:bookmarkStart w:id="3211" w:name="_Toc61127410"/>
      <w:bookmarkStart w:id="3212" w:name="_Toc67054424"/>
      <w:bookmarkStart w:id="3213" w:name="_Toc67061422"/>
      <w:bookmarkStart w:id="3214" w:name="_Toc74734940"/>
      <w:bookmarkStart w:id="3215" w:name="_Toc74753183"/>
      <w:bookmarkStart w:id="3216" w:name="_Toc76507442"/>
      <w:bookmarkStart w:id="3217" w:name="_Toc83109051"/>
      <w:bookmarkStart w:id="3218" w:name="_Toc89877864"/>
      <w:bookmarkStart w:id="3219" w:name="_Toc98709715"/>
      <w:bookmarkStart w:id="3220" w:name="_Toc105691530"/>
      <w:bookmarkStart w:id="3221" w:name="_Toc105693844"/>
      <w:bookmarkStart w:id="3222" w:name="_Toc123139180"/>
      <w:bookmarkStart w:id="3223" w:name="_Toc124165980"/>
      <w:bookmarkStart w:id="3224" w:name="_Toc130922853"/>
      <w:bookmarkStart w:id="3225" w:name="_Toc137303265"/>
      <w:bookmarkStart w:id="3226" w:name="_Toc138889489"/>
      <w:bookmarkStart w:id="3227" w:name="_Toc145111301"/>
      <w:r w:rsidRPr="00090C64">
        <w:rPr>
          <w:lang w:eastAsia="sv-SE"/>
        </w:rPr>
        <w:t>6.</w:t>
      </w:r>
      <w:r w:rsidRPr="00090C64">
        <w:rPr>
          <w:lang w:eastAsia="zh-CN"/>
        </w:rPr>
        <w:t>3.2.</w:t>
      </w:r>
      <w:r w:rsidRPr="00090C64">
        <w:rPr>
          <w:lang w:eastAsia="sv-SE"/>
        </w:rPr>
        <w:t>5</w:t>
      </w:r>
      <w:r w:rsidRPr="00090C64">
        <w:rPr>
          <w:lang w:eastAsia="sv-SE"/>
        </w:rPr>
        <w:tab/>
        <w:t>Test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228" w:name="_Toc21124955"/>
      <w:bookmarkStart w:id="3229" w:name="_Toc29767945"/>
      <w:bookmarkStart w:id="3230" w:name="_Toc36044387"/>
      <w:bookmarkStart w:id="3231" w:name="_Toc37230292"/>
      <w:bookmarkStart w:id="3232" w:name="_Toc45907435"/>
      <w:bookmarkStart w:id="3233" w:name="_Toc53181540"/>
      <w:bookmarkStart w:id="3234" w:name="_Toc61127411"/>
      <w:bookmarkStart w:id="3235" w:name="_Toc67054425"/>
      <w:bookmarkStart w:id="3236" w:name="_Toc67061423"/>
      <w:bookmarkStart w:id="3237" w:name="_Toc74734941"/>
      <w:bookmarkStart w:id="3238" w:name="_Toc74753184"/>
      <w:bookmarkStart w:id="3239" w:name="_Toc76507443"/>
      <w:bookmarkStart w:id="3240" w:name="_Toc83109052"/>
      <w:bookmarkStart w:id="3241" w:name="_Toc89877865"/>
      <w:bookmarkStart w:id="3242" w:name="_Toc98709716"/>
      <w:bookmarkStart w:id="3243" w:name="_Toc105691531"/>
      <w:bookmarkStart w:id="3244" w:name="_Toc105693845"/>
      <w:bookmarkStart w:id="3245" w:name="_Toc123139181"/>
      <w:bookmarkStart w:id="3246" w:name="_Toc124165981"/>
      <w:bookmarkStart w:id="3247" w:name="_Toc130922854"/>
      <w:bookmarkStart w:id="3248" w:name="_Toc137303266"/>
      <w:bookmarkStart w:id="3249" w:name="_Toc138889490"/>
      <w:bookmarkStart w:id="3250" w:name="_Toc145111302"/>
      <w:r w:rsidRPr="00090C64">
        <w:t>6.3.3</w:t>
      </w:r>
      <w:r w:rsidRPr="00090C64">
        <w:tab/>
        <w:t>OTA E-UTRA DL RS power</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7F34C950" w14:textId="77777777" w:rsidR="00D57C09" w:rsidRPr="00090C64" w:rsidRDefault="00D57C09" w:rsidP="00D57C09">
      <w:pPr>
        <w:pStyle w:val="Heading4"/>
        <w:rPr>
          <w:lang w:eastAsia="sv-SE"/>
        </w:rPr>
      </w:pPr>
      <w:bookmarkStart w:id="3251" w:name="_Toc21124956"/>
      <w:bookmarkStart w:id="3252" w:name="_Toc29767946"/>
      <w:bookmarkStart w:id="3253" w:name="_Toc36044388"/>
      <w:bookmarkStart w:id="3254" w:name="_Toc37230293"/>
      <w:bookmarkStart w:id="3255" w:name="_Toc45907436"/>
      <w:bookmarkStart w:id="3256" w:name="_Toc53181541"/>
      <w:bookmarkStart w:id="3257" w:name="_Toc61127412"/>
      <w:bookmarkStart w:id="3258" w:name="_Toc67054426"/>
      <w:bookmarkStart w:id="3259" w:name="_Toc67061424"/>
      <w:bookmarkStart w:id="3260" w:name="_Toc74734942"/>
      <w:bookmarkStart w:id="3261" w:name="_Toc74753185"/>
      <w:bookmarkStart w:id="3262" w:name="_Toc76507444"/>
      <w:bookmarkStart w:id="3263" w:name="_Toc83109053"/>
      <w:bookmarkStart w:id="3264" w:name="_Toc89877866"/>
      <w:bookmarkStart w:id="3265" w:name="_Toc98709717"/>
      <w:bookmarkStart w:id="3266" w:name="_Toc105691532"/>
      <w:bookmarkStart w:id="3267" w:name="_Toc105693846"/>
      <w:bookmarkStart w:id="3268" w:name="_Toc123139182"/>
      <w:bookmarkStart w:id="3269" w:name="_Toc124165982"/>
      <w:bookmarkStart w:id="3270" w:name="_Toc130922855"/>
      <w:bookmarkStart w:id="3271" w:name="_Toc137303267"/>
      <w:bookmarkStart w:id="3272" w:name="_Toc138889491"/>
      <w:bookmarkStart w:id="3273" w:name="_Toc145111303"/>
      <w:r w:rsidRPr="00090C64">
        <w:rPr>
          <w:lang w:eastAsia="sv-SE"/>
        </w:rPr>
        <w:t>6.3.3.1</w:t>
      </w:r>
      <w:r w:rsidRPr="00090C64">
        <w:rPr>
          <w:lang w:eastAsia="sv-SE"/>
        </w:rPr>
        <w:tab/>
        <w:t>Definition and applicability</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4" w:name="_Toc21124957"/>
      <w:bookmarkStart w:id="3275" w:name="_Toc29767947"/>
      <w:bookmarkStart w:id="3276" w:name="_Toc36044389"/>
      <w:bookmarkStart w:id="3277" w:name="_Toc37230294"/>
      <w:bookmarkStart w:id="3278" w:name="_Toc45907437"/>
      <w:bookmarkStart w:id="3279" w:name="_Toc53181542"/>
      <w:bookmarkStart w:id="3280" w:name="_Toc61127413"/>
      <w:bookmarkStart w:id="3281" w:name="_Toc67054427"/>
      <w:bookmarkStart w:id="3282" w:name="_Toc67061425"/>
      <w:bookmarkStart w:id="3283" w:name="_Toc74734943"/>
      <w:bookmarkStart w:id="3284" w:name="_Toc74753186"/>
      <w:bookmarkStart w:id="3285" w:name="_Toc76507445"/>
      <w:bookmarkStart w:id="3286" w:name="_Toc83109054"/>
      <w:bookmarkStart w:id="3287" w:name="_Toc89877867"/>
      <w:bookmarkStart w:id="3288" w:name="_Toc98709718"/>
      <w:bookmarkStart w:id="3289" w:name="_Toc105691533"/>
      <w:bookmarkStart w:id="3290" w:name="_Toc105693847"/>
      <w:bookmarkStart w:id="3291" w:name="_Toc123139183"/>
      <w:bookmarkStart w:id="3292" w:name="_Toc124165983"/>
      <w:bookmarkStart w:id="3293" w:name="_Toc130922856"/>
      <w:bookmarkStart w:id="3294" w:name="_Toc137303268"/>
      <w:bookmarkStart w:id="3295" w:name="_Toc138889492"/>
      <w:bookmarkStart w:id="3296" w:name="_Toc145111304"/>
      <w:r w:rsidRPr="00090C64">
        <w:rPr>
          <w:lang w:eastAsia="sv-SE"/>
        </w:rPr>
        <w:t>6.3.3.2</w:t>
      </w:r>
      <w:r w:rsidRPr="00090C64">
        <w:rPr>
          <w:lang w:eastAsia="sv-SE"/>
        </w:rPr>
        <w:tab/>
        <w:t>Minimum Requirement</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7" w:name="_Toc21124958"/>
      <w:bookmarkStart w:id="3298" w:name="_Toc29767948"/>
      <w:bookmarkStart w:id="3299" w:name="_Toc36044390"/>
      <w:bookmarkStart w:id="3300" w:name="_Toc37230295"/>
      <w:bookmarkStart w:id="3301" w:name="_Toc45907438"/>
      <w:bookmarkStart w:id="3302" w:name="_Toc53181543"/>
      <w:bookmarkStart w:id="3303" w:name="_Toc61127414"/>
      <w:bookmarkStart w:id="3304" w:name="_Toc67054428"/>
      <w:bookmarkStart w:id="3305" w:name="_Toc67061426"/>
      <w:bookmarkStart w:id="3306" w:name="_Toc74734944"/>
      <w:bookmarkStart w:id="3307" w:name="_Toc74753187"/>
      <w:bookmarkStart w:id="3308" w:name="_Toc76507446"/>
      <w:bookmarkStart w:id="3309" w:name="_Toc83109055"/>
      <w:bookmarkStart w:id="3310" w:name="_Toc89877868"/>
      <w:bookmarkStart w:id="3311" w:name="_Toc98709719"/>
      <w:bookmarkStart w:id="3312" w:name="_Toc105691534"/>
      <w:bookmarkStart w:id="3313" w:name="_Toc105693848"/>
      <w:bookmarkStart w:id="3314" w:name="_Toc123139184"/>
      <w:bookmarkStart w:id="3315" w:name="_Toc124165984"/>
      <w:bookmarkStart w:id="3316" w:name="_Toc130922857"/>
      <w:bookmarkStart w:id="3317" w:name="_Toc137303269"/>
      <w:bookmarkStart w:id="3318" w:name="_Toc138889493"/>
      <w:bookmarkStart w:id="3319" w:name="_Toc145111305"/>
      <w:r w:rsidRPr="00090C64">
        <w:rPr>
          <w:lang w:eastAsia="sv-SE"/>
        </w:rPr>
        <w:t>6.3.3.3</w:t>
      </w:r>
      <w:r w:rsidRPr="00090C64">
        <w:rPr>
          <w:lang w:eastAsia="sv-SE"/>
        </w:rPr>
        <w:tab/>
        <w:t>Test purpose</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20" w:name="_Toc21124959"/>
      <w:bookmarkStart w:id="3321" w:name="_Toc29767949"/>
      <w:bookmarkStart w:id="3322" w:name="_Toc36044391"/>
      <w:bookmarkStart w:id="3323" w:name="_Toc37230296"/>
      <w:bookmarkStart w:id="3324" w:name="_Toc45907439"/>
      <w:bookmarkStart w:id="3325" w:name="_Toc53181544"/>
      <w:bookmarkStart w:id="3326" w:name="_Toc61127415"/>
      <w:bookmarkStart w:id="3327" w:name="_Toc67054429"/>
      <w:bookmarkStart w:id="3328" w:name="_Toc67061427"/>
      <w:bookmarkStart w:id="3329" w:name="_Toc74734945"/>
      <w:bookmarkStart w:id="3330" w:name="_Toc74753188"/>
      <w:bookmarkStart w:id="3331" w:name="_Toc76507447"/>
      <w:bookmarkStart w:id="3332" w:name="_Toc83109056"/>
      <w:bookmarkStart w:id="3333" w:name="_Toc89877869"/>
      <w:bookmarkStart w:id="3334" w:name="_Toc98709720"/>
      <w:bookmarkStart w:id="3335" w:name="_Toc105691535"/>
      <w:bookmarkStart w:id="3336" w:name="_Toc105693849"/>
      <w:bookmarkStart w:id="3337" w:name="_Toc123139185"/>
      <w:bookmarkStart w:id="3338" w:name="_Toc124165985"/>
      <w:bookmarkStart w:id="3339" w:name="_Toc130922858"/>
      <w:bookmarkStart w:id="3340" w:name="_Toc137303270"/>
      <w:bookmarkStart w:id="3341" w:name="_Toc138889494"/>
      <w:bookmarkStart w:id="3342" w:name="_Toc145111306"/>
      <w:r w:rsidRPr="00090C64">
        <w:rPr>
          <w:lang w:eastAsia="sv-SE"/>
        </w:rPr>
        <w:t>6.</w:t>
      </w:r>
      <w:r w:rsidRPr="00090C64">
        <w:rPr>
          <w:lang w:eastAsia="zh-CN"/>
        </w:rPr>
        <w:t>3.3.</w:t>
      </w:r>
      <w:r w:rsidRPr="00090C64">
        <w:rPr>
          <w:lang w:eastAsia="sv-SE"/>
        </w:rPr>
        <w:t>4</w:t>
      </w:r>
      <w:r w:rsidRPr="00090C64">
        <w:rPr>
          <w:lang w:eastAsia="sv-SE"/>
        </w:rPr>
        <w:tab/>
        <w:t>Method of test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030F5E7" w14:textId="77777777" w:rsidR="00D57C09" w:rsidRPr="00090C64" w:rsidRDefault="00D57C09" w:rsidP="00D57C09">
      <w:pPr>
        <w:pStyle w:val="Heading5"/>
        <w:rPr>
          <w:lang w:eastAsia="sv-SE"/>
        </w:rPr>
      </w:pPr>
      <w:bookmarkStart w:id="3343" w:name="_Toc21124960"/>
      <w:bookmarkStart w:id="3344" w:name="_Toc29767950"/>
      <w:bookmarkStart w:id="3345" w:name="_Toc36044392"/>
      <w:bookmarkStart w:id="3346" w:name="_Toc37230297"/>
      <w:bookmarkStart w:id="3347" w:name="_Toc45907440"/>
      <w:bookmarkStart w:id="3348" w:name="_Toc53181545"/>
      <w:bookmarkStart w:id="3349" w:name="_Toc61127416"/>
      <w:bookmarkStart w:id="3350" w:name="_Toc67054430"/>
      <w:bookmarkStart w:id="3351" w:name="_Toc67061428"/>
      <w:bookmarkStart w:id="3352" w:name="_Toc74734946"/>
      <w:bookmarkStart w:id="3353" w:name="_Toc74753189"/>
      <w:bookmarkStart w:id="3354" w:name="_Toc76507448"/>
      <w:bookmarkStart w:id="3355" w:name="_Toc83109057"/>
      <w:bookmarkStart w:id="3356" w:name="_Toc89877870"/>
      <w:bookmarkStart w:id="3357" w:name="_Toc98709721"/>
      <w:bookmarkStart w:id="3358" w:name="_Toc105691536"/>
      <w:bookmarkStart w:id="3359" w:name="_Toc105693850"/>
      <w:bookmarkStart w:id="3360" w:name="_Toc123139186"/>
      <w:bookmarkStart w:id="3361" w:name="_Toc124165986"/>
      <w:bookmarkStart w:id="3362" w:name="_Toc130922859"/>
      <w:bookmarkStart w:id="3363" w:name="_Toc137303271"/>
      <w:bookmarkStart w:id="3364" w:name="_Toc138889495"/>
      <w:bookmarkStart w:id="3365" w:name="_Toc145111307"/>
      <w:r w:rsidRPr="00090C64">
        <w:rPr>
          <w:lang w:eastAsia="sv-SE"/>
        </w:rPr>
        <w:t>6.3.3.4.1</w:t>
      </w:r>
      <w:r w:rsidRPr="00090C64">
        <w:rPr>
          <w:lang w:eastAsia="sv-SE"/>
        </w:rPr>
        <w:tab/>
        <w:t>Initial conditions</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6" w:name="_Toc21124961"/>
      <w:bookmarkStart w:id="3367" w:name="_Toc29767951"/>
      <w:bookmarkStart w:id="3368" w:name="_Toc36044393"/>
      <w:bookmarkStart w:id="3369" w:name="_Toc37230298"/>
      <w:bookmarkStart w:id="3370" w:name="_Toc45907441"/>
      <w:bookmarkStart w:id="3371" w:name="_Toc53181546"/>
      <w:bookmarkStart w:id="3372" w:name="_Toc61127417"/>
      <w:bookmarkStart w:id="3373" w:name="_Toc67054431"/>
      <w:bookmarkStart w:id="3374" w:name="_Toc67061429"/>
      <w:bookmarkStart w:id="3375" w:name="_Toc74734947"/>
      <w:bookmarkStart w:id="3376" w:name="_Toc74753190"/>
      <w:bookmarkStart w:id="3377" w:name="_Toc76507449"/>
      <w:bookmarkStart w:id="3378" w:name="_Toc83109058"/>
      <w:bookmarkStart w:id="3379" w:name="_Toc89877871"/>
      <w:bookmarkStart w:id="3380" w:name="_Toc98709722"/>
      <w:bookmarkStart w:id="3381" w:name="_Toc105691537"/>
      <w:bookmarkStart w:id="3382" w:name="_Toc105693851"/>
      <w:bookmarkStart w:id="3383" w:name="_Toc123139187"/>
      <w:bookmarkStart w:id="3384" w:name="_Toc124165987"/>
      <w:bookmarkStart w:id="3385" w:name="_Toc130922860"/>
      <w:bookmarkStart w:id="3386" w:name="_Toc137303272"/>
      <w:bookmarkStart w:id="3387" w:name="_Toc138889496"/>
      <w:bookmarkStart w:id="3388" w:name="_Toc145111308"/>
      <w:r w:rsidRPr="00090C64">
        <w:rPr>
          <w:lang w:eastAsia="sv-SE"/>
        </w:rPr>
        <w:t>6.3.3.4.2</w:t>
      </w:r>
      <w:r w:rsidRPr="00090C64">
        <w:rPr>
          <w:lang w:eastAsia="sv-SE"/>
        </w:rPr>
        <w:tab/>
        <w:t>Procedure</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9" w:name="_Toc21124962"/>
      <w:bookmarkStart w:id="3390" w:name="_Toc29767952"/>
      <w:bookmarkStart w:id="3391" w:name="_Toc36044394"/>
      <w:bookmarkStart w:id="3392" w:name="_Toc37230299"/>
      <w:bookmarkStart w:id="3393" w:name="_Toc45907442"/>
      <w:bookmarkStart w:id="3394" w:name="_Toc53181547"/>
      <w:bookmarkStart w:id="3395" w:name="_Toc61127418"/>
      <w:bookmarkStart w:id="3396" w:name="_Toc67054432"/>
      <w:bookmarkStart w:id="3397" w:name="_Toc67061430"/>
      <w:bookmarkStart w:id="3398" w:name="_Toc74734948"/>
      <w:bookmarkStart w:id="3399" w:name="_Toc74753191"/>
      <w:bookmarkStart w:id="3400" w:name="_Toc76507450"/>
      <w:bookmarkStart w:id="3401" w:name="_Toc83109059"/>
      <w:bookmarkStart w:id="3402" w:name="_Toc89877872"/>
      <w:bookmarkStart w:id="3403" w:name="_Toc98709723"/>
      <w:bookmarkStart w:id="3404" w:name="_Toc105691538"/>
      <w:bookmarkStart w:id="3405" w:name="_Toc105693852"/>
      <w:bookmarkStart w:id="3406" w:name="_Toc123139188"/>
      <w:bookmarkStart w:id="3407" w:name="_Toc124165988"/>
      <w:bookmarkStart w:id="3408" w:name="_Toc130922861"/>
      <w:bookmarkStart w:id="3409" w:name="_Toc137303273"/>
      <w:bookmarkStart w:id="3410" w:name="_Toc138889497"/>
      <w:bookmarkStart w:id="3411" w:name="_Toc145111309"/>
      <w:r w:rsidRPr="00090C64">
        <w:rPr>
          <w:lang w:eastAsia="sv-SE"/>
        </w:rPr>
        <w:t>6.</w:t>
      </w:r>
      <w:r w:rsidRPr="00090C64">
        <w:rPr>
          <w:lang w:eastAsia="zh-CN"/>
        </w:rPr>
        <w:t>3.3.</w:t>
      </w:r>
      <w:r w:rsidRPr="00090C64">
        <w:rPr>
          <w:lang w:eastAsia="sv-SE"/>
        </w:rPr>
        <w:t>5</w:t>
      </w:r>
      <w:r w:rsidRPr="00090C64">
        <w:rPr>
          <w:lang w:eastAsia="sv-SE"/>
        </w:rPr>
        <w:tab/>
        <w:t>Test Requirement</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2" w:name="_Toc21124963"/>
      <w:bookmarkStart w:id="3413" w:name="_Toc29767953"/>
      <w:bookmarkStart w:id="3414" w:name="_Toc36044395"/>
      <w:bookmarkStart w:id="3415" w:name="_Toc37230300"/>
      <w:bookmarkStart w:id="3416" w:name="_Toc45907443"/>
      <w:bookmarkStart w:id="3417" w:name="_Toc53181548"/>
      <w:bookmarkStart w:id="3418" w:name="_Toc61127419"/>
      <w:bookmarkStart w:id="3419" w:name="_Toc67054433"/>
      <w:bookmarkStart w:id="3420" w:name="_Toc67061431"/>
      <w:bookmarkStart w:id="3421" w:name="_Toc74734949"/>
      <w:bookmarkStart w:id="3422" w:name="_Toc74753192"/>
      <w:bookmarkStart w:id="3423" w:name="_Toc76507451"/>
      <w:bookmarkStart w:id="3424" w:name="_Toc83109060"/>
      <w:bookmarkStart w:id="3425" w:name="_Toc89877873"/>
      <w:bookmarkStart w:id="3426" w:name="_Toc98709724"/>
      <w:bookmarkStart w:id="3427" w:name="_Toc105691539"/>
      <w:bookmarkStart w:id="3428" w:name="_Toc105693853"/>
      <w:bookmarkStart w:id="3429" w:name="_Toc123139189"/>
      <w:bookmarkStart w:id="3430" w:name="_Toc124165989"/>
      <w:bookmarkStart w:id="3431" w:name="_Toc130922862"/>
      <w:bookmarkStart w:id="3432" w:name="_Toc137303274"/>
      <w:bookmarkStart w:id="3433" w:name="_Toc138889498"/>
      <w:bookmarkStart w:id="3434" w:name="_Toc145111310"/>
      <w:r w:rsidRPr="00090C64">
        <w:t>6.4</w:t>
      </w:r>
      <w:r w:rsidRPr="00090C64">
        <w:tab/>
        <w:t>OTA Output power dynamics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2185E47" w14:textId="77777777" w:rsidR="00D57C09" w:rsidRPr="00090C64" w:rsidRDefault="00D57C09" w:rsidP="00D57C09">
      <w:pPr>
        <w:pStyle w:val="Heading3"/>
      </w:pPr>
      <w:bookmarkStart w:id="3435" w:name="_Toc21124964"/>
      <w:bookmarkStart w:id="3436" w:name="_Toc29767954"/>
      <w:bookmarkStart w:id="3437" w:name="_Toc36044396"/>
      <w:bookmarkStart w:id="3438" w:name="_Toc37230301"/>
      <w:bookmarkStart w:id="3439" w:name="_Toc45907444"/>
      <w:bookmarkStart w:id="3440" w:name="_Toc53181549"/>
      <w:bookmarkStart w:id="3441" w:name="_Toc61127420"/>
      <w:bookmarkStart w:id="3442" w:name="_Toc67054434"/>
      <w:bookmarkStart w:id="3443" w:name="_Toc67061432"/>
      <w:bookmarkStart w:id="3444" w:name="_Toc74734950"/>
      <w:bookmarkStart w:id="3445" w:name="_Toc74753193"/>
      <w:bookmarkStart w:id="3446" w:name="_Toc76507452"/>
      <w:bookmarkStart w:id="3447" w:name="_Toc83109061"/>
      <w:bookmarkStart w:id="3448" w:name="_Toc89877874"/>
      <w:bookmarkStart w:id="3449" w:name="_Toc98709725"/>
      <w:bookmarkStart w:id="3450" w:name="_Toc105691540"/>
      <w:bookmarkStart w:id="3451" w:name="_Toc105693854"/>
      <w:bookmarkStart w:id="3452" w:name="_Toc123139190"/>
      <w:bookmarkStart w:id="3453" w:name="_Toc124165990"/>
      <w:bookmarkStart w:id="3454" w:name="_Toc130922863"/>
      <w:bookmarkStart w:id="3455" w:name="_Toc137303275"/>
      <w:bookmarkStart w:id="3456" w:name="_Toc138889499"/>
      <w:bookmarkStart w:id="3457" w:name="_Toc145111311"/>
      <w:r w:rsidRPr="00090C64">
        <w:t>6.4.1</w:t>
      </w:r>
      <w:r w:rsidRPr="00090C64">
        <w:tab/>
        <w:t>General</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8" w:name="_Toc21124965"/>
      <w:bookmarkStart w:id="3459" w:name="_Toc29767955"/>
      <w:bookmarkStart w:id="3460" w:name="_Toc36044397"/>
      <w:bookmarkStart w:id="3461" w:name="_Toc37230302"/>
      <w:bookmarkStart w:id="3462" w:name="_Toc45907445"/>
      <w:bookmarkStart w:id="3463" w:name="_Toc53181550"/>
      <w:bookmarkStart w:id="3464" w:name="_Toc61127421"/>
      <w:bookmarkStart w:id="3465" w:name="_Toc67054435"/>
      <w:bookmarkStart w:id="3466" w:name="_Toc67061433"/>
      <w:bookmarkStart w:id="3467" w:name="_Toc74734951"/>
      <w:bookmarkStart w:id="3468" w:name="_Toc74753194"/>
      <w:bookmarkStart w:id="3469" w:name="_Toc76507453"/>
      <w:bookmarkStart w:id="3470" w:name="_Toc83109062"/>
      <w:bookmarkStart w:id="3471" w:name="_Toc89877875"/>
      <w:bookmarkStart w:id="3472" w:name="_Toc98709726"/>
      <w:bookmarkStart w:id="3473" w:name="_Toc105691541"/>
      <w:bookmarkStart w:id="3474" w:name="_Toc105693855"/>
      <w:bookmarkStart w:id="3475" w:name="_Toc123139191"/>
      <w:bookmarkStart w:id="3476" w:name="_Toc124165991"/>
      <w:bookmarkStart w:id="3477" w:name="_Toc130922864"/>
      <w:bookmarkStart w:id="3478" w:name="_Toc137303276"/>
      <w:bookmarkStart w:id="3479" w:name="_Toc138889500"/>
      <w:bookmarkStart w:id="3480" w:name="_Toc145111312"/>
      <w:r w:rsidRPr="00090C64">
        <w:t>6.4.2</w:t>
      </w:r>
      <w:r w:rsidRPr="00090C64">
        <w:tab/>
        <w:t>OTA UTRA Inner loop power control in the downlink</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4CCCFCE9" w14:textId="77777777" w:rsidR="00D57C09" w:rsidRPr="00090C64" w:rsidRDefault="00D57C09" w:rsidP="00D57C09">
      <w:pPr>
        <w:pStyle w:val="Heading4"/>
        <w:rPr>
          <w:lang w:eastAsia="sv-SE"/>
        </w:rPr>
      </w:pPr>
      <w:bookmarkStart w:id="3481" w:name="_Toc21124966"/>
      <w:bookmarkStart w:id="3482" w:name="_Toc29767956"/>
      <w:bookmarkStart w:id="3483" w:name="_Toc36044398"/>
      <w:bookmarkStart w:id="3484" w:name="_Toc37230303"/>
      <w:bookmarkStart w:id="3485" w:name="_Toc45907446"/>
      <w:bookmarkStart w:id="3486" w:name="_Toc53181551"/>
      <w:bookmarkStart w:id="3487" w:name="_Toc61127422"/>
      <w:bookmarkStart w:id="3488" w:name="_Toc67054436"/>
      <w:bookmarkStart w:id="3489" w:name="_Toc67061434"/>
      <w:bookmarkStart w:id="3490" w:name="_Toc74734952"/>
      <w:bookmarkStart w:id="3491" w:name="_Toc74753195"/>
      <w:bookmarkStart w:id="3492" w:name="_Toc76507454"/>
      <w:bookmarkStart w:id="3493" w:name="_Toc83109063"/>
      <w:bookmarkStart w:id="3494" w:name="_Toc89877876"/>
      <w:bookmarkStart w:id="3495" w:name="_Toc98709727"/>
      <w:bookmarkStart w:id="3496" w:name="_Toc105691542"/>
      <w:bookmarkStart w:id="3497" w:name="_Toc105693856"/>
      <w:bookmarkStart w:id="3498" w:name="_Toc123139192"/>
      <w:bookmarkStart w:id="3499" w:name="_Toc124165992"/>
      <w:bookmarkStart w:id="3500" w:name="_Toc130922865"/>
      <w:bookmarkStart w:id="3501" w:name="_Toc137303277"/>
      <w:bookmarkStart w:id="3502" w:name="_Toc138889501"/>
      <w:bookmarkStart w:id="3503" w:name="_Toc145111313"/>
      <w:r w:rsidRPr="00090C64">
        <w:rPr>
          <w:lang w:eastAsia="sv-SE"/>
        </w:rPr>
        <w:t>6.4.2.1</w:t>
      </w:r>
      <w:r w:rsidRPr="00090C64">
        <w:rPr>
          <w:lang w:eastAsia="sv-SE"/>
        </w:rPr>
        <w:tab/>
        <w:t>Definition and applicability</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4" w:name="_Toc21124967"/>
      <w:bookmarkStart w:id="3505" w:name="_Toc29767957"/>
      <w:bookmarkStart w:id="3506" w:name="_Toc36044399"/>
      <w:bookmarkStart w:id="3507" w:name="_Toc37230304"/>
      <w:bookmarkStart w:id="3508" w:name="_Toc45907447"/>
      <w:bookmarkStart w:id="3509" w:name="_Toc53181552"/>
      <w:bookmarkStart w:id="3510" w:name="_Toc61127423"/>
      <w:bookmarkStart w:id="3511" w:name="_Toc67054437"/>
      <w:bookmarkStart w:id="3512" w:name="_Toc67061435"/>
      <w:bookmarkStart w:id="3513" w:name="_Toc74734953"/>
      <w:bookmarkStart w:id="3514" w:name="_Toc74753196"/>
      <w:bookmarkStart w:id="3515" w:name="_Toc76507455"/>
      <w:bookmarkStart w:id="3516" w:name="_Toc83109064"/>
      <w:bookmarkStart w:id="3517" w:name="_Toc89877877"/>
      <w:bookmarkStart w:id="3518" w:name="_Toc98709728"/>
      <w:bookmarkStart w:id="3519" w:name="_Toc105691543"/>
      <w:bookmarkStart w:id="3520" w:name="_Toc105693857"/>
      <w:bookmarkStart w:id="3521" w:name="_Toc123139193"/>
      <w:bookmarkStart w:id="3522" w:name="_Toc124165993"/>
      <w:bookmarkStart w:id="3523" w:name="_Toc130922866"/>
      <w:bookmarkStart w:id="3524" w:name="_Toc137303278"/>
      <w:bookmarkStart w:id="3525" w:name="_Toc138889502"/>
      <w:bookmarkStart w:id="3526" w:name="_Toc145111314"/>
      <w:r w:rsidRPr="00090C64">
        <w:rPr>
          <w:lang w:eastAsia="sv-SE"/>
        </w:rPr>
        <w:t>6.4.2.2</w:t>
      </w:r>
      <w:r w:rsidRPr="00090C64">
        <w:rPr>
          <w:lang w:eastAsia="sv-SE"/>
        </w:rPr>
        <w:tab/>
        <w:t>Minimum requirement</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7" w:name="_Toc21124968"/>
      <w:bookmarkStart w:id="3528" w:name="_Toc29767958"/>
      <w:bookmarkStart w:id="3529" w:name="_Toc36044400"/>
      <w:bookmarkStart w:id="3530" w:name="_Toc37230305"/>
      <w:bookmarkStart w:id="3531" w:name="_Toc45907448"/>
      <w:bookmarkStart w:id="3532" w:name="_Toc53181553"/>
      <w:bookmarkStart w:id="3533" w:name="_Toc61127424"/>
      <w:bookmarkStart w:id="3534" w:name="_Toc67054438"/>
      <w:bookmarkStart w:id="3535" w:name="_Toc67061436"/>
      <w:bookmarkStart w:id="3536" w:name="_Toc74734954"/>
      <w:bookmarkStart w:id="3537" w:name="_Toc74753197"/>
      <w:bookmarkStart w:id="3538" w:name="_Toc76507456"/>
      <w:bookmarkStart w:id="3539" w:name="_Toc83109065"/>
      <w:bookmarkStart w:id="3540" w:name="_Toc89877878"/>
      <w:bookmarkStart w:id="3541" w:name="_Toc98709729"/>
      <w:bookmarkStart w:id="3542" w:name="_Toc105691544"/>
      <w:bookmarkStart w:id="3543" w:name="_Toc105693858"/>
      <w:bookmarkStart w:id="3544" w:name="_Toc123139194"/>
      <w:bookmarkStart w:id="3545" w:name="_Toc124165994"/>
      <w:bookmarkStart w:id="3546" w:name="_Toc130922867"/>
      <w:bookmarkStart w:id="3547" w:name="_Toc137303279"/>
      <w:bookmarkStart w:id="3548" w:name="_Toc138889503"/>
      <w:bookmarkStart w:id="3549" w:name="_Toc145111315"/>
      <w:r w:rsidRPr="00090C64">
        <w:rPr>
          <w:lang w:eastAsia="sv-SE"/>
        </w:rPr>
        <w:t>6.4.2.3</w:t>
      </w:r>
      <w:r w:rsidRPr="00090C64">
        <w:rPr>
          <w:lang w:eastAsia="sv-SE"/>
        </w:rPr>
        <w:tab/>
        <w:t>Test purpose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50" w:name="_Toc21124969"/>
      <w:bookmarkStart w:id="3551" w:name="_Toc29767959"/>
      <w:bookmarkStart w:id="3552" w:name="_Toc36044401"/>
      <w:bookmarkStart w:id="3553" w:name="_Toc37230306"/>
      <w:bookmarkStart w:id="3554" w:name="_Toc45907449"/>
      <w:bookmarkStart w:id="3555" w:name="_Toc53181554"/>
      <w:bookmarkStart w:id="3556" w:name="_Toc61127425"/>
      <w:bookmarkStart w:id="3557" w:name="_Toc67054439"/>
      <w:bookmarkStart w:id="3558" w:name="_Toc67061437"/>
      <w:bookmarkStart w:id="3559" w:name="_Toc74734955"/>
      <w:bookmarkStart w:id="3560" w:name="_Toc74753198"/>
      <w:bookmarkStart w:id="3561" w:name="_Toc76507457"/>
      <w:bookmarkStart w:id="3562" w:name="_Toc83109066"/>
      <w:bookmarkStart w:id="3563" w:name="_Toc89877879"/>
      <w:bookmarkStart w:id="3564" w:name="_Toc98709730"/>
      <w:bookmarkStart w:id="3565" w:name="_Toc105691545"/>
      <w:bookmarkStart w:id="3566" w:name="_Toc105693859"/>
      <w:bookmarkStart w:id="3567" w:name="_Toc123139195"/>
      <w:bookmarkStart w:id="3568" w:name="_Toc124165995"/>
      <w:bookmarkStart w:id="3569" w:name="_Toc130922868"/>
      <w:bookmarkStart w:id="3570" w:name="_Toc137303280"/>
      <w:bookmarkStart w:id="3571" w:name="_Toc138889504"/>
      <w:bookmarkStart w:id="3572" w:name="_Toc145111316"/>
      <w:r w:rsidRPr="00090C64">
        <w:rPr>
          <w:lang w:eastAsia="sv-SE"/>
        </w:rPr>
        <w:t>6.</w:t>
      </w:r>
      <w:r w:rsidRPr="00090C64">
        <w:rPr>
          <w:lang w:eastAsia="zh-CN"/>
        </w:rPr>
        <w:t>4.2.</w:t>
      </w:r>
      <w:r w:rsidRPr="00090C64">
        <w:rPr>
          <w:lang w:eastAsia="sv-SE"/>
        </w:rPr>
        <w:t>4</w:t>
      </w:r>
      <w:r w:rsidRPr="00090C64">
        <w:rPr>
          <w:lang w:eastAsia="sv-SE"/>
        </w:rPr>
        <w:tab/>
        <w:t>Method of test</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5497B7E" w14:textId="77777777" w:rsidR="00D57C09" w:rsidRPr="00090C64" w:rsidRDefault="00D57C09" w:rsidP="00D57C09">
      <w:pPr>
        <w:pStyle w:val="Heading5"/>
        <w:rPr>
          <w:lang w:eastAsia="sv-SE"/>
        </w:rPr>
      </w:pPr>
      <w:bookmarkStart w:id="3573" w:name="_Toc21124970"/>
      <w:bookmarkStart w:id="3574" w:name="_Toc29767960"/>
      <w:bookmarkStart w:id="3575" w:name="_Toc36044402"/>
      <w:bookmarkStart w:id="3576" w:name="_Toc37230307"/>
      <w:bookmarkStart w:id="3577" w:name="_Toc45907450"/>
      <w:bookmarkStart w:id="3578" w:name="_Toc53181555"/>
      <w:bookmarkStart w:id="3579" w:name="_Toc61127426"/>
      <w:bookmarkStart w:id="3580" w:name="_Toc67054440"/>
      <w:bookmarkStart w:id="3581" w:name="_Toc67061438"/>
      <w:bookmarkStart w:id="3582" w:name="_Toc74734956"/>
      <w:bookmarkStart w:id="3583" w:name="_Toc74753199"/>
      <w:bookmarkStart w:id="3584" w:name="_Toc76507458"/>
      <w:bookmarkStart w:id="3585" w:name="_Toc83109067"/>
      <w:bookmarkStart w:id="3586" w:name="_Toc89877880"/>
      <w:bookmarkStart w:id="3587" w:name="_Toc98709731"/>
      <w:bookmarkStart w:id="3588" w:name="_Toc105691546"/>
      <w:bookmarkStart w:id="3589" w:name="_Toc105693860"/>
      <w:bookmarkStart w:id="3590" w:name="_Toc123139196"/>
      <w:bookmarkStart w:id="3591" w:name="_Toc124165996"/>
      <w:bookmarkStart w:id="3592" w:name="_Toc130922869"/>
      <w:bookmarkStart w:id="3593" w:name="_Toc137303281"/>
      <w:bookmarkStart w:id="3594" w:name="_Toc138889505"/>
      <w:bookmarkStart w:id="3595" w:name="_Toc145111317"/>
      <w:r w:rsidRPr="00090C64">
        <w:rPr>
          <w:lang w:eastAsia="sv-SE"/>
        </w:rPr>
        <w:t>6.4.2.4.1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3596" w:name="_Toc21124971"/>
      <w:bookmarkStart w:id="3597" w:name="_Toc29767961"/>
      <w:bookmarkStart w:id="3598" w:name="_Toc36044403"/>
      <w:bookmarkStart w:id="3599" w:name="_Toc37230308"/>
      <w:bookmarkStart w:id="3600" w:name="_Toc45907451"/>
      <w:bookmarkStart w:id="3601" w:name="_Toc53181556"/>
      <w:bookmarkStart w:id="3602" w:name="_Toc61127427"/>
      <w:bookmarkStart w:id="3603" w:name="_Toc67054441"/>
      <w:bookmarkStart w:id="3604" w:name="_Toc67061439"/>
      <w:bookmarkStart w:id="3605" w:name="_Toc74734957"/>
      <w:bookmarkStart w:id="3606" w:name="_Toc74753200"/>
      <w:bookmarkStart w:id="3607" w:name="_Toc76507459"/>
      <w:bookmarkStart w:id="3608" w:name="_Toc83109068"/>
      <w:bookmarkStart w:id="3609" w:name="_Toc89877881"/>
      <w:bookmarkStart w:id="3610" w:name="_Toc98709732"/>
      <w:bookmarkStart w:id="3611" w:name="_Toc105691547"/>
      <w:bookmarkStart w:id="3612" w:name="_Toc105693861"/>
      <w:bookmarkStart w:id="3613" w:name="_Toc123139197"/>
      <w:bookmarkStart w:id="3614" w:name="_Toc124165997"/>
      <w:bookmarkStart w:id="3615" w:name="_Toc130922870"/>
      <w:bookmarkStart w:id="3616" w:name="_Toc137303282"/>
      <w:bookmarkStart w:id="3617" w:name="_Toc138889506"/>
      <w:bookmarkStart w:id="3618" w:name="_Toc145111318"/>
      <w:r w:rsidRPr="00090C64">
        <w:rPr>
          <w:lang w:eastAsia="sv-SE"/>
        </w:rPr>
        <w:t>6.4.2.4.2</w:t>
      </w:r>
      <w:r w:rsidRPr="00090C64">
        <w:rPr>
          <w:lang w:eastAsia="sv-SE"/>
        </w:rPr>
        <w:tab/>
        <w:t>Procedure</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9" w:name="_Toc21124972"/>
      <w:bookmarkStart w:id="3620" w:name="_Toc29767962"/>
      <w:bookmarkStart w:id="3621" w:name="_Toc36044404"/>
      <w:bookmarkStart w:id="3622" w:name="_Toc37230309"/>
      <w:bookmarkStart w:id="3623" w:name="_Toc45907452"/>
      <w:bookmarkStart w:id="3624" w:name="_Toc53181557"/>
      <w:bookmarkStart w:id="3625" w:name="_Toc61127428"/>
      <w:bookmarkStart w:id="3626" w:name="_Toc67054442"/>
      <w:bookmarkStart w:id="3627" w:name="_Toc67061440"/>
      <w:bookmarkStart w:id="3628" w:name="_Toc74734958"/>
      <w:bookmarkStart w:id="3629" w:name="_Toc74753201"/>
      <w:bookmarkStart w:id="3630" w:name="_Toc76507460"/>
      <w:bookmarkStart w:id="3631" w:name="_Toc83109069"/>
      <w:bookmarkStart w:id="3632" w:name="_Toc89877882"/>
      <w:bookmarkStart w:id="3633" w:name="_Toc98709733"/>
      <w:bookmarkStart w:id="3634" w:name="_Toc105691548"/>
      <w:bookmarkStart w:id="3635" w:name="_Toc105693862"/>
      <w:bookmarkStart w:id="3636" w:name="_Toc123139198"/>
      <w:bookmarkStart w:id="3637" w:name="_Toc124165998"/>
      <w:bookmarkStart w:id="3638" w:name="_Toc130922871"/>
      <w:bookmarkStart w:id="3639" w:name="_Toc137303283"/>
      <w:bookmarkStart w:id="3640" w:name="_Toc138889507"/>
      <w:bookmarkStart w:id="3641" w:name="_Toc145111319"/>
      <w:r w:rsidRPr="00090C64">
        <w:rPr>
          <w:lang w:eastAsia="sv-SE"/>
        </w:rPr>
        <w:t>6.</w:t>
      </w:r>
      <w:r w:rsidRPr="00090C64">
        <w:rPr>
          <w:lang w:eastAsia="zh-CN"/>
        </w:rPr>
        <w:t>4.2.</w:t>
      </w:r>
      <w:r w:rsidRPr="00090C64">
        <w:rPr>
          <w:lang w:eastAsia="sv-SE"/>
        </w:rPr>
        <w:t>5</w:t>
      </w:r>
      <w:r w:rsidRPr="00090C64">
        <w:rPr>
          <w:lang w:eastAsia="sv-SE"/>
        </w:rPr>
        <w:tab/>
        <w:t>Test Requirement</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2" w:name="_Toc21124973"/>
      <w:bookmarkStart w:id="3643" w:name="_Toc29767963"/>
      <w:bookmarkStart w:id="3644" w:name="_Toc36044405"/>
      <w:bookmarkStart w:id="3645" w:name="_Toc37230310"/>
      <w:bookmarkStart w:id="3646" w:name="_Toc45907453"/>
      <w:bookmarkStart w:id="3647" w:name="_Toc53181558"/>
      <w:bookmarkStart w:id="3648" w:name="_Toc61127429"/>
      <w:bookmarkStart w:id="3649" w:name="_Toc67054443"/>
      <w:bookmarkStart w:id="3650" w:name="_Toc67061441"/>
      <w:bookmarkStart w:id="3651" w:name="_Toc74734959"/>
      <w:bookmarkStart w:id="3652" w:name="_Toc74753202"/>
      <w:bookmarkStart w:id="3653" w:name="_Toc76507461"/>
      <w:bookmarkStart w:id="3654" w:name="_Toc83109070"/>
      <w:bookmarkStart w:id="3655" w:name="_Toc89877883"/>
      <w:bookmarkStart w:id="3656" w:name="_Toc98709734"/>
      <w:bookmarkStart w:id="3657" w:name="_Toc105691549"/>
      <w:bookmarkStart w:id="3658" w:name="_Toc105693863"/>
      <w:bookmarkStart w:id="3659" w:name="_Toc123139199"/>
      <w:bookmarkStart w:id="3660" w:name="_Toc124165999"/>
      <w:bookmarkStart w:id="3661" w:name="_Toc130922872"/>
      <w:bookmarkStart w:id="3662" w:name="_Toc137303284"/>
      <w:bookmarkStart w:id="3663" w:name="_Toc138889508"/>
      <w:bookmarkStart w:id="3664" w:name="_Toc145111320"/>
      <w:r w:rsidRPr="00090C64">
        <w:t>6.4.3</w:t>
      </w:r>
      <w:r w:rsidRPr="00090C64">
        <w:tab/>
        <w:t>OTA Power control dynamic range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B1FC766" w14:textId="77777777" w:rsidR="00D57C09" w:rsidRPr="00090C64" w:rsidRDefault="00D57C09" w:rsidP="00D57C09">
      <w:pPr>
        <w:pStyle w:val="Heading4"/>
        <w:rPr>
          <w:lang w:eastAsia="sv-SE"/>
        </w:rPr>
      </w:pPr>
      <w:bookmarkStart w:id="3665" w:name="_Toc21124974"/>
      <w:bookmarkStart w:id="3666" w:name="_Toc29767964"/>
      <w:bookmarkStart w:id="3667" w:name="_Toc36044406"/>
      <w:bookmarkStart w:id="3668" w:name="_Toc37230311"/>
      <w:bookmarkStart w:id="3669" w:name="_Toc45907454"/>
      <w:bookmarkStart w:id="3670" w:name="_Toc53181559"/>
      <w:bookmarkStart w:id="3671" w:name="_Toc61127430"/>
      <w:bookmarkStart w:id="3672" w:name="_Toc67054444"/>
      <w:bookmarkStart w:id="3673" w:name="_Toc67061442"/>
      <w:bookmarkStart w:id="3674" w:name="_Toc74734960"/>
      <w:bookmarkStart w:id="3675" w:name="_Toc74753203"/>
      <w:bookmarkStart w:id="3676" w:name="_Toc76507462"/>
      <w:bookmarkStart w:id="3677" w:name="_Toc83109071"/>
      <w:bookmarkStart w:id="3678" w:name="_Toc89877884"/>
      <w:bookmarkStart w:id="3679" w:name="_Toc98709735"/>
      <w:bookmarkStart w:id="3680" w:name="_Toc105691550"/>
      <w:bookmarkStart w:id="3681" w:name="_Toc105693864"/>
      <w:bookmarkStart w:id="3682" w:name="_Toc123139200"/>
      <w:bookmarkStart w:id="3683" w:name="_Toc124166000"/>
      <w:bookmarkStart w:id="3684" w:name="_Toc130922873"/>
      <w:bookmarkStart w:id="3685" w:name="_Toc137303285"/>
      <w:bookmarkStart w:id="3686" w:name="_Toc138889509"/>
      <w:bookmarkStart w:id="3687" w:name="_Toc145111321"/>
      <w:r w:rsidRPr="00090C64">
        <w:rPr>
          <w:lang w:eastAsia="sv-SE"/>
        </w:rPr>
        <w:t>6.4.3.1</w:t>
      </w:r>
      <w:r w:rsidRPr="00090C64">
        <w:rPr>
          <w:lang w:eastAsia="sv-SE"/>
        </w:rPr>
        <w:tab/>
        <w:t>Definition and applicability</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8" w:name="_Toc21124975"/>
      <w:bookmarkStart w:id="3689" w:name="_Toc29767965"/>
      <w:bookmarkStart w:id="3690" w:name="_Toc36044407"/>
      <w:bookmarkStart w:id="3691" w:name="_Toc37230312"/>
      <w:bookmarkStart w:id="3692" w:name="_Toc45907455"/>
      <w:bookmarkStart w:id="3693" w:name="_Toc53181560"/>
      <w:bookmarkStart w:id="3694" w:name="_Toc61127431"/>
      <w:bookmarkStart w:id="3695" w:name="_Toc67054445"/>
      <w:bookmarkStart w:id="3696" w:name="_Toc67061443"/>
      <w:bookmarkStart w:id="3697" w:name="_Toc74734961"/>
      <w:bookmarkStart w:id="3698" w:name="_Toc74753204"/>
      <w:bookmarkStart w:id="3699" w:name="_Toc76507463"/>
      <w:bookmarkStart w:id="3700" w:name="_Toc83109072"/>
      <w:bookmarkStart w:id="3701" w:name="_Toc89877885"/>
      <w:bookmarkStart w:id="3702" w:name="_Toc98709736"/>
      <w:bookmarkStart w:id="3703" w:name="_Toc105691551"/>
      <w:bookmarkStart w:id="3704" w:name="_Toc105693865"/>
      <w:bookmarkStart w:id="3705" w:name="_Toc123139201"/>
      <w:bookmarkStart w:id="3706" w:name="_Toc124166001"/>
      <w:bookmarkStart w:id="3707" w:name="_Toc130922874"/>
      <w:bookmarkStart w:id="3708" w:name="_Toc137303286"/>
      <w:bookmarkStart w:id="3709" w:name="_Toc138889510"/>
      <w:bookmarkStart w:id="3710" w:name="_Toc145111322"/>
      <w:r w:rsidRPr="00090C64">
        <w:rPr>
          <w:lang w:eastAsia="sv-SE"/>
        </w:rPr>
        <w:t>6.4.3.2</w:t>
      </w:r>
      <w:r w:rsidRPr="00090C64">
        <w:rPr>
          <w:lang w:eastAsia="sv-SE"/>
        </w:rPr>
        <w:tab/>
        <w:t>Minimum Requirement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11" w:name="_Toc21124976"/>
      <w:bookmarkStart w:id="3712" w:name="_Toc29767966"/>
      <w:bookmarkStart w:id="3713" w:name="_Toc36044408"/>
      <w:bookmarkStart w:id="3714" w:name="_Toc37230313"/>
      <w:bookmarkStart w:id="3715" w:name="_Toc45907456"/>
      <w:bookmarkStart w:id="3716" w:name="_Toc53181561"/>
      <w:bookmarkStart w:id="3717" w:name="_Toc61127432"/>
      <w:bookmarkStart w:id="3718" w:name="_Toc67054446"/>
      <w:bookmarkStart w:id="3719" w:name="_Toc67061444"/>
      <w:bookmarkStart w:id="3720" w:name="_Toc74734962"/>
      <w:bookmarkStart w:id="3721" w:name="_Toc74753205"/>
      <w:bookmarkStart w:id="3722" w:name="_Toc76507464"/>
      <w:bookmarkStart w:id="3723" w:name="_Toc83109073"/>
      <w:bookmarkStart w:id="3724" w:name="_Toc89877886"/>
      <w:bookmarkStart w:id="3725" w:name="_Toc98709737"/>
      <w:bookmarkStart w:id="3726" w:name="_Toc105691552"/>
      <w:bookmarkStart w:id="3727" w:name="_Toc105693866"/>
      <w:bookmarkStart w:id="3728" w:name="_Toc123139202"/>
      <w:bookmarkStart w:id="3729" w:name="_Toc124166002"/>
      <w:bookmarkStart w:id="3730" w:name="_Toc130922875"/>
      <w:bookmarkStart w:id="3731" w:name="_Toc137303287"/>
      <w:bookmarkStart w:id="3732" w:name="_Toc138889511"/>
      <w:bookmarkStart w:id="3733" w:name="_Toc145111323"/>
      <w:r w:rsidRPr="00090C64">
        <w:rPr>
          <w:lang w:eastAsia="sv-SE"/>
        </w:rPr>
        <w:t>6.4.3.3</w:t>
      </w:r>
      <w:r w:rsidRPr="00090C64">
        <w:rPr>
          <w:lang w:eastAsia="sv-SE"/>
        </w:rPr>
        <w:tab/>
        <w:t>Test purpose</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4" w:name="_Toc21124977"/>
      <w:bookmarkStart w:id="3735" w:name="_Toc29767967"/>
      <w:bookmarkStart w:id="3736" w:name="_Toc36044409"/>
      <w:bookmarkStart w:id="3737" w:name="_Toc37230314"/>
      <w:bookmarkStart w:id="3738" w:name="_Toc45907457"/>
      <w:bookmarkStart w:id="3739" w:name="_Toc53181562"/>
      <w:bookmarkStart w:id="3740" w:name="_Toc61127433"/>
      <w:bookmarkStart w:id="3741" w:name="_Toc67054447"/>
      <w:bookmarkStart w:id="3742" w:name="_Toc67061445"/>
      <w:bookmarkStart w:id="3743" w:name="_Toc74734963"/>
      <w:bookmarkStart w:id="3744" w:name="_Toc74753206"/>
      <w:bookmarkStart w:id="3745" w:name="_Toc76507465"/>
      <w:bookmarkStart w:id="3746" w:name="_Toc83109074"/>
      <w:bookmarkStart w:id="3747" w:name="_Toc89877887"/>
      <w:bookmarkStart w:id="3748" w:name="_Toc98709738"/>
      <w:bookmarkStart w:id="3749" w:name="_Toc105691553"/>
      <w:bookmarkStart w:id="3750" w:name="_Toc105693867"/>
      <w:bookmarkStart w:id="3751" w:name="_Toc123139203"/>
      <w:bookmarkStart w:id="3752" w:name="_Toc124166003"/>
      <w:bookmarkStart w:id="3753" w:name="_Toc130922876"/>
      <w:bookmarkStart w:id="3754" w:name="_Toc137303288"/>
      <w:bookmarkStart w:id="3755" w:name="_Toc138889512"/>
      <w:bookmarkStart w:id="3756" w:name="_Toc145111324"/>
      <w:r w:rsidRPr="00090C64">
        <w:rPr>
          <w:lang w:eastAsia="sv-SE"/>
        </w:rPr>
        <w:t>6.</w:t>
      </w:r>
      <w:r w:rsidRPr="00090C64">
        <w:rPr>
          <w:lang w:eastAsia="zh-CN"/>
        </w:rPr>
        <w:t>4.3.</w:t>
      </w:r>
      <w:r w:rsidRPr="00090C64">
        <w:rPr>
          <w:lang w:eastAsia="sv-SE"/>
        </w:rPr>
        <w:t>4</w:t>
      </w:r>
      <w:r w:rsidRPr="00090C64">
        <w:rPr>
          <w:lang w:eastAsia="sv-SE"/>
        </w:rPr>
        <w:tab/>
        <w:t>Method of test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5565108E" w14:textId="77777777" w:rsidR="00D57C09" w:rsidRPr="00090C64" w:rsidRDefault="00D57C09" w:rsidP="00D57C09">
      <w:pPr>
        <w:pStyle w:val="Heading5"/>
        <w:rPr>
          <w:lang w:eastAsia="sv-SE"/>
        </w:rPr>
      </w:pPr>
      <w:bookmarkStart w:id="3757" w:name="_Toc21124978"/>
      <w:bookmarkStart w:id="3758" w:name="_Toc29767968"/>
      <w:bookmarkStart w:id="3759" w:name="_Toc36044410"/>
      <w:bookmarkStart w:id="3760" w:name="_Toc37230315"/>
      <w:bookmarkStart w:id="3761" w:name="_Toc45907458"/>
      <w:bookmarkStart w:id="3762" w:name="_Toc53181563"/>
      <w:bookmarkStart w:id="3763" w:name="_Toc61127434"/>
      <w:bookmarkStart w:id="3764" w:name="_Toc67054448"/>
      <w:bookmarkStart w:id="3765" w:name="_Toc67061446"/>
      <w:bookmarkStart w:id="3766" w:name="_Toc74734964"/>
      <w:bookmarkStart w:id="3767" w:name="_Toc74753207"/>
      <w:bookmarkStart w:id="3768" w:name="_Toc76507466"/>
      <w:bookmarkStart w:id="3769" w:name="_Toc83109075"/>
      <w:bookmarkStart w:id="3770" w:name="_Toc89877888"/>
      <w:bookmarkStart w:id="3771" w:name="_Toc98709739"/>
      <w:bookmarkStart w:id="3772" w:name="_Toc105691554"/>
      <w:bookmarkStart w:id="3773" w:name="_Toc105693868"/>
      <w:bookmarkStart w:id="3774" w:name="_Toc123139204"/>
      <w:bookmarkStart w:id="3775" w:name="_Toc124166004"/>
      <w:bookmarkStart w:id="3776" w:name="_Toc130922877"/>
      <w:bookmarkStart w:id="3777" w:name="_Toc137303289"/>
      <w:bookmarkStart w:id="3778" w:name="_Toc138889513"/>
      <w:bookmarkStart w:id="3779" w:name="_Toc145111325"/>
      <w:r w:rsidRPr="00090C64">
        <w:rPr>
          <w:lang w:eastAsia="sv-SE"/>
        </w:rPr>
        <w:t>6.4.3.4.1</w:t>
      </w:r>
      <w:r w:rsidRPr="00090C64">
        <w:rPr>
          <w:lang w:eastAsia="sv-SE"/>
        </w:rPr>
        <w:tab/>
        <w:t>Initial conditions</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80" w:name="_Toc21124979"/>
      <w:bookmarkStart w:id="3781" w:name="_Toc29767969"/>
      <w:bookmarkStart w:id="3782" w:name="_Toc36044411"/>
      <w:bookmarkStart w:id="3783" w:name="_Toc37230316"/>
      <w:bookmarkStart w:id="3784" w:name="_Toc45907459"/>
      <w:bookmarkStart w:id="3785" w:name="_Toc53181564"/>
      <w:bookmarkStart w:id="3786" w:name="_Toc61127435"/>
      <w:bookmarkStart w:id="3787" w:name="_Toc67054449"/>
      <w:bookmarkStart w:id="3788" w:name="_Toc67061447"/>
      <w:bookmarkStart w:id="3789" w:name="_Toc74734965"/>
      <w:bookmarkStart w:id="3790" w:name="_Toc74753208"/>
      <w:bookmarkStart w:id="3791" w:name="_Toc76507467"/>
      <w:bookmarkStart w:id="3792" w:name="_Toc83109076"/>
      <w:bookmarkStart w:id="3793" w:name="_Toc89877889"/>
      <w:bookmarkStart w:id="3794" w:name="_Toc98709740"/>
      <w:bookmarkStart w:id="3795" w:name="_Toc105691555"/>
      <w:bookmarkStart w:id="3796" w:name="_Toc105693869"/>
      <w:bookmarkStart w:id="3797" w:name="_Toc123139205"/>
      <w:bookmarkStart w:id="3798" w:name="_Toc124166005"/>
      <w:bookmarkStart w:id="3799" w:name="_Toc130922878"/>
      <w:bookmarkStart w:id="3800" w:name="_Toc137303290"/>
      <w:bookmarkStart w:id="3801" w:name="_Toc138889514"/>
      <w:bookmarkStart w:id="3802" w:name="_Toc145111326"/>
      <w:r w:rsidRPr="00090C64">
        <w:rPr>
          <w:lang w:eastAsia="sv-SE"/>
        </w:rPr>
        <w:t>6.4.3.4.2</w:t>
      </w:r>
      <w:r w:rsidRPr="00090C64">
        <w:rPr>
          <w:lang w:eastAsia="sv-SE"/>
        </w:rPr>
        <w:tab/>
        <w:t>Procedure</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3" w:name="_Toc21124980"/>
      <w:bookmarkStart w:id="3804" w:name="_Toc29767970"/>
      <w:bookmarkStart w:id="3805" w:name="_Toc36044412"/>
      <w:bookmarkStart w:id="3806" w:name="_Toc37230317"/>
      <w:bookmarkStart w:id="3807" w:name="_Toc45907460"/>
      <w:bookmarkStart w:id="3808" w:name="_Toc53181565"/>
      <w:bookmarkStart w:id="3809" w:name="_Toc61127436"/>
      <w:bookmarkStart w:id="3810" w:name="_Toc67054450"/>
      <w:bookmarkStart w:id="3811" w:name="_Toc67061448"/>
      <w:bookmarkStart w:id="3812" w:name="_Toc74734966"/>
      <w:bookmarkStart w:id="3813" w:name="_Toc74753209"/>
      <w:bookmarkStart w:id="3814" w:name="_Toc76507468"/>
      <w:bookmarkStart w:id="3815" w:name="_Toc83109077"/>
      <w:bookmarkStart w:id="3816" w:name="_Toc89877890"/>
      <w:bookmarkStart w:id="3817" w:name="_Toc98709741"/>
      <w:bookmarkStart w:id="3818" w:name="_Toc105691556"/>
      <w:bookmarkStart w:id="3819" w:name="_Toc105693870"/>
      <w:bookmarkStart w:id="3820" w:name="_Toc123139206"/>
      <w:bookmarkStart w:id="3821" w:name="_Toc124166006"/>
      <w:bookmarkStart w:id="3822" w:name="_Toc130922879"/>
      <w:bookmarkStart w:id="3823" w:name="_Toc137303291"/>
      <w:bookmarkStart w:id="3824" w:name="_Toc138889515"/>
      <w:bookmarkStart w:id="3825" w:name="_Toc145111327"/>
      <w:r w:rsidRPr="00090C64">
        <w:rPr>
          <w:lang w:eastAsia="sv-SE"/>
        </w:rPr>
        <w:t>6.</w:t>
      </w:r>
      <w:r w:rsidRPr="00090C64">
        <w:rPr>
          <w:lang w:eastAsia="zh-CN"/>
        </w:rPr>
        <w:t>4.3.</w:t>
      </w:r>
      <w:r w:rsidRPr="00090C64">
        <w:rPr>
          <w:lang w:eastAsia="sv-SE"/>
        </w:rPr>
        <w:t>5</w:t>
      </w:r>
      <w:r w:rsidRPr="00090C64">
        <w:rPr>
          <w:lang w:eastAsia="sv-SE"/>
        </w:rPr>
        <w:tab/>
        <w:t>Test Requirement</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6" w:name="_Toc21124981"/>
      <w:bookmarkStart w:id="3827" w:name="_Toc29767971"/>
      <w:bookmarkStart w:id="3828" w:name="_Toc36044413"/>
      <w:bookmarkStart w:id="3829" w:name="_Toc37230318"/>
      <w:bookmarkStart w:id="3830" w:name="_Toc45907461"/>
      <w:bookmarkStart w:id="3831" w:name="_Toc53181566"/>
      <w:bookmarkStart w:id="3832" w:name="_Toc61127437"/>
      <w:bookmarkStart w:id="3833" w:name="_Toc67054451"/>
      <w:bookmarkStart w:id="3834" w:name="_Toc67061449"/>
      <w:bookmarkStart w:id="3835" w:name="_Toc74734967"/>
      <w:bookmarkStart w:id="3836" w:name="_Toc74753210"/>
      <w:bookmarkStart w:id="3837" w:name="_Toc76507469"/>
      <w:bookmarkStart w:id="3838" w:name="_Toc83109078"/>
      <w:bookmarkStart w:id="3839" w:name="_Toc89877891"/>
      <w:bookmarkStart w:id="3840" w:name="_Toc98709742"/>
      <w:bookmarkStart w:id="3841" w:name="_Toc105691557"/>
      <w:bookmarkStart w:id="3842" w:name="_Toc105693871"/>
      <w:bookmarkStart w:id="3843" w:name="_Toc123139207"/>
      <w:bookmarkStart w:id="3844" w:name="_Toc124166007"/>
      <w:bookmarkStart w:id="3845" w:name="_Toc130922880"/>
      <w:bookmarkStart w:id="3846" w:name="_Toc137303292"/>
      <w:bookmarkStart w:id="3847" w:name="_Toc138889516"/>
      <w:bookmarkStart w:id="3848" w:name="_Toc145111328"/>
      <w:r w:rsidRPr="00090C64">
        <w:t>6.4.4</w:t>
      </w:r>
      <w:r w:rsidRPr="00090C64">
        <w:tab/>
        <w:t>OTA total power dynamic range</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1A51844" w14:textId="77777777" w:rsidR="00D57C09" w:rsidRPr="00090C64" w:rsidRDefault="00D57C09" w:rsidP="00D57C09">
      <w:pPr>
        <w:pStyle w:val="Heading4"/>
        <w:rPr>
          <w:lang w:eastAsia="sv-SE"/>
        </w:rPr>
      </w:pPr>
      <w:bookmarkStart w:id="3849" w:name="_Toc21124982"/>
      <w:bookmarkStart w:id="3850" w:name="_Toc29767972"/>
      <w:bookmarkStart w:id="3851" w:name="_Toc36044414"/>
      <w:bookmarkStart w:id="3852" w:name="_Toc37230319"/>
      <w:bookmarkStart w:id="3853" w:name="_Toc45907462"/>
      <w:bookmarkStart w:id="3854" w:name="_Toc53181567"/>
      <w:bookmarkStart w:id="3855" w:name="_Toc61127438"/>
      <w:bookmarkStart w:id="3856" w:name="_Toc67054452"/>
      <w:bookmarkStart w:id="3857" w:name="_Toc67061450"/>
      <w:bookmarkStart w:id="3858" w:name="_Toc74734968"/>
      <w:bookmarkStart w:id="3859" w:name="_Toc74753211"/>
      <w:bookmarkStart w:id="3860" w:name="_Toc76507470"/>
      <w:bookmarkStart w:id="3861" w:name="_Toc83109079"/>
      <w:bookmarkStart w:id="3862" w:name="_Toc89877892"/>
      <w:bookmarkStart w:id="3863" w:name="_Toc98709743"/>
      <w:bookmarkStart w:id="3864" w:name="_Toc105691558"/>
      <w:bookmarkStart w:id="3865" w:name="_Toc105693872"/>
      <w:bookmarkStart w:id="3866" w:name="_Toc123139208"/>
      <w:bookmarkStart w:id="3867" w:name="_Toc124166008"/>
      <w:bookmarkStart w:id="3868" w:name="_Toc130922881"/>
      <w:bookmarkStart w:id="3869" w:name="_Toc137303293"/>
      <w:bookmarkStart w:id="3870" w:name="_Toc138889517"/>
      <w:bookmarkStart w:id="3871" w:name="_Toc145111329"/>
      <w:r w:rsidRPr="00090C64">
        <w:rPr>
          <w:lang w:eastAsia="sv-SE"/>
        </w:rPr>
        <w:t>6.4.4.1</w:t>
      </w:r>
      <w:r w:rsidRPr="00090C64">
        <w:rPr>
          <w:lang w:eastAsia="sv-SE"/>
        </w:rPr>
        <w:tab/>
        <w:t>Definition and applicability</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2" w:name="_Toc21124983"/>
      <w:bookmarkStart w:id="3873" w:name="_Toc29767973"/>
      <w:bookmarkStart w:id="3874" w:name="_Toc36044415"/>
      <w:bookmarkStart w:id="3875" w:name="_Toc37230320"/>
      <w:bookmarkStart w:id="3876" w:name="_Toc45907463"/>
      <w:bookmarkStart w:id="3877" w:name="_Toc53181568"/>
      <w:bookmarkStart w:id="3878" w:name="_Toc61127439"/>
      <w:bookmarkStart w:id="3879" w:name="_Toc67054453"/>
      <w:bookmarkStart w:id="3880" w:name="_Toc67061451"/>
      <w:bookmarkStart w:id="3881" w:name="_Toc74734969"/>
      <w:bookmarkStart w:id="3882" w:name="_Toc74753212"/>
      <w:bookmarkStart w:id="3883" w:name="_Toc76507471"/>
      <w:bookmarkStart w:id="3884" w:name="_Toc83109080"/>
      <w:bookmarkStart w:id="3885" w:name="_Toc89877893"/>
      <w:bookmarkStart w:id="3886" w:name="_Toc98709744"/>
      <w:bookmarkStart w:id="3887" w:name="_Toc105691559"/>
      <w:bookmarkStart w:id="3888" w:name="_Toc105693873"/>
      <w:bookmarkStart w:id="3889" w:name="_Toc123139209"/>
      <w:bookmarkStart w:id="3890" w:name="_Toc124166009"/>
      <w:bookmarkStart w:id="3891" w:name="_Toc130922882"/>
      <w:bookmarkStart w:id="3892" w:name="_Toc137303294"/>
      <w:bookmarkStart w:id="3893" w:name="_Toc138889518"/>
      <w:bookmarkStart w:id="3894" w:name="_Toc145111330"/>
      <w:r w:rsidRPr="00090C64">
        <w:rPr>
          <w:lang w:eastAsia="sv-SE"/>
        </w:rPr>
        <w:t>6.4.4.2</w:t>
      </w:r>
      <w:r w:rsidRPr="00090C64">
        <w:rPr>
          <w:lang w:eastAsia="sv-SE"/>
        </w:rPr>
        <w:tab/>
        <w:t>Minimum Requirement</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5" w:name="_Toc21124984"/>
      <w:bookmarkStart w:id="3896" w:name="_Toc29767974"/>
      <w:bookmarkStart w:id="3897" w:name="_Toc36044416"/>
      <w:bookmarkStart w:id="3898" w:name="_Toc37230321"/>
      <w:bookmarkStart w:id="3899" w:name="_Toc45907464"/>
      <w:bookmarkStart w:id="3900" w:name="_Toc53181569"/>
      <w:bookmarkStart w:id="3901" w:name="_Toc61127440"/>
      <w:bookmarkStart w:id="3902" w:name="_Toc67054454"/>
      <w:bookmarkStart w:id="3903" w:name="_Toc67061452"/>
      <w:bookmarkStart w:id="3904" w:name="_Toc74734970"/>
      <w:bookmarkStart w:id="3905" w:name="_Toc74753213"/>
      <w:bookmarkStart w:id="3906" w:name="_Toc76507472"/>
      <w:bookmarkStart w:id="3907" w:name="_Toc83109081"/>
      <w:bookmarkStart w:id="3908" w:name="_Toc89877894"/>
      <w:bookmarkStart w:id="3909" w:name="_Toc98709745"/>
      <w:bookmarkStart w:id="3910" w:name="_Toc105691560"/>
      <w:bookmarkStart w:id="3911" w:name="_Toc105693874"/>
      <w:bookmarkStart w:id="3912" w:name="_Toc123139210"/>
      <w:bookmarkStart w:id="3913" w:name="_Toc124166010"/>
      <w:bookmarkStart w:id="3914" w:name="_Toc130922883"/>
      <w:bookmarkStart w:id="3915" w:name="_Toc137303295"/>
      <w:bookmarkStart w:id="3916" w:name="_Toc138889519"/>
      <w:bookmarkStart w:id="3917" w:name="_Toc145111331"/>
      <w:r w:rsidRPr="00090C64">
        <w:rPr>
          <w:lang w:eastAsia="sv-SE"/>
        </w:rPr>
        <w:t>6.4.4.3</w:t>
      </w:r>
      <w:r w:rsidRPr="00090C64">
        <w:rPr>
          <w:lang w:eastAsia="sv-SE"/>
        </w:rPr>
        <w:tab/>
        <w:t>Test purpose</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8" w:name="_Toc21124985"/>
      <w:bookmarkStart w:id="3919" w:name="_Toc29767975"/>
      <w:bookmarkStart w:id="3920" w:name="_Toc36044417"/>
      <w:bookmarkStart w:id="3921" w:name="_Toc37230322"/>
      <w:bookmarkStart w:id="3922" w:name="_Toc45907465"/>
      <w:bookmarkStart w:id="3923" w:name="_Toc53181570"/>
      <w:bookmarkStart w:id="3924" w:name="_Toc61127441"/>
      <w:bookmarkStart w:id="3925" w:name="_Toc67054455"/>
      <w:bookmarkStart w:id="3926" w:name="_Toc67061453"/>
      <w:bookmarkStart w:id="3927" w:name="_Toc74734971"/>
      <w:bookmarkStart w:id="3928" w:name="_Toc74753214"/>
      <w:bookmarkStart w:id="3929" w:name="_Toc76507473"/>
      <w:bookmarkStart w:id="3930" w:name="_Toc83109082"/>
      <w:bookmarkStart w:id="3931" w:name="_Toc89877895"/>
      <w:bookmarkStart w:id="3932" w:name="_Toc98709746"/>
      <w:bookmarkStart w:id="3933" w:name="_Toc105691561"/>
      <w:bookmarkStart w:id="3934" w:name="_Toc105693875"/>
      <w:bookmarkStart w:id="3935" w:name="_Toc123139211"/>
      <w:bookmarkStart w:id="3936" w:name="_Toc124166011"/>
      <w:bookmarkStart w:id="3937" w:name="_Toc130922884"/>
      <w:bookmarkStart w:id="3938" w:name="_Toc137303296"/>
      <w:bookmarkStart w:id="3939" w:name="_Toc138889520"/>
      <w:bookmarkStart w:id="3940" w:name="_Toc145111332"/>
      <w:r w:rsidRPr="00090C64">
        <w:rPr>
          <w:lang w:eastAsia="sv-SE"/>
        </w:rPr>
        <w:t>6.</w:t>
      </w:r>
      <w:r w:rsidRPr="00090C64">
        <w:rPr>
          <w:lang w:eastAsia="zh-CN"/>
        </w:rPr>
        <w:t>4.4.</w:t>
      </w:r>
      <w:r w:rsidRPr="00090C64">
        <w:rPr>
          <w:lang w:eastAsia="sv-SE"/>
        </w:rPr>
        <w:t>4</w:t>
      </w:r>
      <w:r w:rsidRPr="00090C64">
        <w:rPr>
          <w:lang w:eastAsia="sv-SE"/>
        </w:rPr>
        <w:tab/>
        <w:t>Method of test</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02B0BF22" w14:textId="77777777" w:rsidR="00D57C09" w:rsidRPr="00090C64" w:rsidRDefault="00D57C09" w:rsidP="00D57C09">
      <w:pPr>
        <w:pStyle w:val="Heading5"/>
        <w:rPr>
          <w:lang w:eastAsia="sv-SE"/>
        </w:rPr>
      </w:pPr>
      <w:bookmarkStart w:id="3941" w:name="_Toc21124986"/>
      <w:bookmarkStart w:id="3942" w:name="_Toc29767976"/>
      <w:bookmarkStart w:id="3943" w:name="_Toc36044418"/>
      <w:bookmarkStart w:id="3944" w:name="_Toc37230323"/>
      <w:bookmarkStart w:id="3945" w:name="_Toc45907466"/>
      <w:bookmarkStart w:id="3946" w:name="_Toc53181571"/>
      <w:bookmarkStart w:id="3947" w:name="_Toc61127442"/>
      <w:bookmarkStart w:id="3948" w:name="_Toc67054456"/>
      <w:bookmarkStart w:id="3949" w:name="_Toc67061454"/>
      <w:bookmarkStart w:id="3950" w:name="_Toc74734972"/>
      <w:bookmarkStart w:id="3951" w:name="_Toc74753215"/>
      <w:bookmarkStart w:id="3952" w:name="_Toc76507474"/>
      <w:bookmarkStart w:id="3953" w:name="_Toc83109083"/>
      <w:bookmarkStart w:id="3954" w:name="_Toc89877896"/>
      <w:bookmarkStart w:id="3955" w:name="_Toc98709747"/>
      <w:bookmarkStart w:id="3956" w:name="_Toc105691562"/>
      <w:bookmarkStart w:id="3957" w:name="_Toc105693876"/>
      <w:bookmarkStart w:id="3958" w:name="_Toc123139212"/>
      <w:bookmarkStart w:id="3959" w:name="_Toc124166012"/>
      <w:bookmarkStart w:id="3960" w:name="_Toc130922885"/>
      <w:bookmarkStart w:id="3961" w:name="_Toc137303297"/>
      <w:bookmarkStart w:id="3962" w:name="_Toc138889521"/>
      <w:bookmarkStart w:id="3963" w:name="_Toc145111333"/>
      <w:r w:rsidRPr="00090C64">
        <w:rPr>
          <w:lang w:eastAsia="sv-SE"/>
        </w:rPr>
        <w:t>6.4.4.4.1</w:t>
      </w:r>
      <w:r w:rsidRPr="00090C64">
        <w:rPr>
          <w:lang w:eastAsia="sv-SE"/>
        </w:rPr>
        <w:tab/>
        <w:t>Initial conditions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4" w:name="_Toc21124987"/>
      <w:bookmarkStart w:id="3965" w:name="_Toc29767977"/>
      <w:bookmarkStart w:id="3966" w:name="_Toc36044419"/>
      <w:bookmarkStart w:id="3967" w:name="_Toc37230324"/>
      <w:bookmarkStart w:id="3968" w:name="_Toc45907467"/>
      <w:bookmarkStart w:id="3969" w:name="_Toc53181572"/>
      <w:bookmarkStart w:id="3970" w:name="_Toc61127443"/>
      <w:bookmarkStart w:id="3971" w:name="_Toc67054457"/>
      <w:bookmarkStart w:id="3972" w:name="_Toc67061455"/>
      <w:bookmarkStart w:id="3973" w:name="_Toc74734973"/>
      <w:bookmarkStart w:id="3974" w:name="_Toc74753216"/>
      <w:bookmarkStart w:id="3975" w:name="_Toc76507475"/>
      <w:bookmarkStart w:id="3976" w:name="_Toc83109084"/>
      <w:bookmarkStart w:id="3977" w:name="_Toc89877897"/>
      <w:bookmarkStart w:id="3978" w:name="_Toc98709748"/>
      <w:bookmarkStart w:id="3979" w:name="_Toc105691563"/>
      <w:bookmarkStart w:id="3980" w:name="_Toc105693877"/>
      <w:bookmarkStart w:id="3981" w:name="_Toc123139213"/>
      <w:bookmarkStart w:id="3982" w:name="_Toc124166013"/>
      <w:bookmarkStart w:id="3983" w:name="_Toc130922886"/>
      <w:bookmarkStart w:id="3984" w:name="_Toc137303298"/>
      <w:bookmarkStart w:id="3985" w:name="_Toc138889522"/>
      <w:bookmarkStart w:id="3986" w:name="_Toc145111334"/>
      <w:r w:rsidRPr="00090C64">
        <w:rPr>
          <w:lang w:eastAsia="sv-SE"/>
        </w:rPr>
        <w:t>6.4.4.4.2</w:t>
      </w:r>
      <w:r w:rsidRPr="00090C64">
        <w:rPr>
          <w:lang w:eastAsia="sv-SE"/>
        </w:rPr>
        <w:tab/>
        <w:t>Procedure</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2189EBEC" w14:textId="77777777" w:rsidR="00D57C09" w:rsidRPr="00090C64" w:rsidRDefault="00D57C09" w:rsidP="00554118">
      <w:pPr>
        <w:pStyle w:val="H6"/>
      </w:pPr>
      <w:bookmarkStart w:id="3987" w:name="_Toc21124988"/>
      <w:bookmarkStart w:id="3988" w:name="_Toc29767978"/>
      <w:bookmarkStart w:id="3989" w:name="_Toc36044420"/>
      <w:bookmarkStart w:id="3990" w:name="_Toc37230325"/>
      <w:bookmarkStart w:id="3991" w:name="_Toc45907468"/>
      <w:bookmarkStart w:id="3992" w:name="_Toc53181573"/>
      <w:r w:rsidRPr="00090C64">
        <w:t>6.4.4.4.2.1</w:t>
      </w:r>
      <w:r w:rsidRPr="00090C64">
        <w:tab/>
        <w:t>General procedure</w:t>
      </w:r>
      <w:bookmarkEnd w:id="3987"/>
      <w:bookmarkEnd w:id="3988"/>
      <w:bookmarkEnd w:id="3989"/>
      <w:bookmarkEnd w:id="3990"/>
      <w:bookmarkEnd w:id="3991"/>
      <w:bookmarkEnd w:id="3992"/>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3" w:name="_Toc21124989"/>
      <w:bookmarkStart w:id="3994" w:name="_Toc29767979"/>
      <w:bookmarkStart w:id="3995" w:name="_Toc36044421"/>
      <w:bookmarkStart w:id="3996" w:name="_Toc37230326"/>
      <w:bookmarkStart w:id="3997" w:name="_Toc45907469"/>
      <w:bookmarkStart w:id="3998" w:name="_Toc53181574"/>
      <w:r w:rsidRPr="00090C64">
        <w:t>6.4.4.4.2.2</w:t>
      </w:r>
      <w:r w:rsidRPr="00090C64">
        <w:tab/>
        <w:t>UTRA FDD</w:t>
      </w:r>
      <w:bookmarkEnd w:id="3993"/>
      <w:bookmarkEnd w:id="3994"/>
      <w:bookmarkEnd w:id="3995"/>
      <w:bookmarkEnd w:id="3996"/>
      <w:bookmarkEnd w:id="3997"/>
      <w:bookmarkEnd w:id="3998"/>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9" w:name="_Toc21124990"/>
      <w:bookmarkStart w:id="4000" w:name="_Toc29767980"/>
      <w:bookmarkStart w:id="4001" w:name="_Toc36044422"/>
      <w:bookmarkStart w:id="4002" w:name="_Toc37230327"/>
      <w:bookmarkStart w:id="4003" w:name="_Toc45907470"/>
      <w:bookmarkStart w:id="4004" w:name="_Toc53181575"/>
      <w:r w:rsidRPr="00090C64">
        <w:t>6.4.4.4.2.3</w:t>
      </w:r>
      <w:r w:rsidRPr="00090C64">
        <w:tab/>
        <w:t>E-UTRA</w:t>
      </w:r>
      <w:bookmarkEnd w:id="3999"/>
      <w:bookmarkEnd w:id="4000"/>
      <w:bookmarkEnd w:id="4001"/>
      <w:bookmarkEnd w:id="4002"/>
      <w:bookmarkEnd w:id="4003"/>
      <w:bookmarkEnd w:id="4004"/>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5" w:name="_Toc21124991"/>
      <w:bookmarkStart w:id="4006" w:name="_Toc29767981"/>
      <w:bookmarkStart w:id="4007" w:name="_Toc36044423"/>
      <w:bookmarkStart w:id="4008" w:name="_Toc37230328"/>
      <w:bookmarkStart w:id="4009" w:name="_Toc45907471"/>
      <w:bookmarkStart w:id="4010" w:name="_Toc53181576"/>
      <w:r w:rsidRPr="00090C64">
        <w:t>6.4.4.4.2.4</w:t>
      </w:r>
      <w:r w:rsidRPr="00090C64">
        <w:tab/>
        <w:t>NR</w:t>
      </w:r>
      <w:bookmarkEnd w:id="4005"/>
      <w:bookmarkEnd w:id="4006"/>
      <w:bookmarkEnd w:id="4007"/>
      <w:bookmarkEnd w:id="4008"/>
      <w:bookmarkEnd w:id="4009"/>
      <w:bookmarkEnd w:id="4010"/>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11" w:name="_Toc21124992"/>
      <w:bookmarkStart w:id="4012" w:name="_Toc29767982"/>
      <w:bookmarkStart w:id="4013" w:name="_Toc36044424"/>
      <w:bookmarkStart w:id="4014" w:name="_Toc37230329"/>
      <w:bookmarkStart w:id="4015" w:name="_Toc45907472"/>
      <w:bookmarkStart w:id="4016" w:name="_Toc53181577"/>
      <w:bookmarkStart w:id="4017" w:name="_Toc61127444"/>
      <w:bookmarkStart w:id="4018" w:name="_Toc67054458"/>
      <w:bookmarkStart w:id="4019" w:name="_Toc67061456"/>
      <w:bookmarkStart w:id="4020" w:name="_Toc74734974"/>
      <w:bookmarkStart w:id="4021" w:name="_Toc74753217"/>
      <w:bookmarkStart w:id="4022" w:name="_Toc76507476"/>
      <w:bookmarkStart w:id="4023" w:name="_Toc83109085"/>
      <w:bookmarkStart w:id="4024" w:name="_Toc89877898"/>
      <w:bookmarkStart w:id="4025" w:name="_Toc98709749"/>
      <w:bookmarkStart w:id="4026" w:name="_Toc105691564"/>
      <w:bookmarkStart w:id="4027" w:name="_Toc105693878"/>
      <w:bookmarkStart w:id="4028" w:name="_Toc123139214"/>
      <w:bookmarkStart w:id="4029" w:name="_Toc124166014"/>
      <w:bookmarkStart w:id="4030" w:name="_Toc130922887"/>
      <w:bookmarkStart w:id="4031" w:name="_Toc137303299"/>
      <w:bookmarkStart w:id="4032" w:name="_Toc138889523"/>
      <w:bookmarkStart w:id="4033" w:name="_Toc145111335"/>
      <w:r w:rsidRPr="00090C64">
        <w:rPr>
          <w:lang w:eastAsia="sv-SE"/>
        </w:rPr>
        <w:t>6.</w:t>
      </w:r>
      <w:r w:rsidRPr="00090C64">
        <w:rPr>
          <w:lang w:eastAsia="zh-CN"/>
        </w:rPr>
        <w:t>4.4.</w:t>
      </w:r>
      <w:r w:rsidRPr="00090C64">
        <w:rPr>
          <w:lang w:eastAsia="sv-SE"/>
        </w:rPr>
        <w:t>5</w:t>
      </w:r>
      <w:r w:rsidRPr="00090C64">
        <w:rPr>
          <w:lang w:eastAsia="sv-SE"/>
        </w:rPr>
        <w:tab/>
        <w:t>Test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3B5AD22A" w14:textId="77777777" w:rsidR="00D57C09" w:rsidRPr="00090C64" w:rsidRDefault="00D57C09" w:rsidP="00D57C09">
      <w:pPr>
        <w:pStyle w:val="Heading5"/>
      </w:pPr>
      <w:bookmarkStart w:id="4034" w:name="_Toc21124993"/>
      <w:bookmarkStart w:id="4035" w:name="_Toc29767983"/>
      <w:bookmarkStart w:id="4036" w:name="_Toc36044425"/>
      <w:bookmarkStart w:id="4037" w:name="_Toc37230330"/>
      <w:bookmarkStart w:id="4038" w:name="_Toc45907473"/>
      <w:bookmarkStart w:id="4039" w:name="_Toc53181578"/>
      <w:bookmarkStart w:id="4040" w:name="_Toc61127445"/>
      <w:bookmarkStart w:id="4041" w:name="_Toc67054459"/>
      <w:bookmarkStart w:id="4042" w:name="_Toc67061457"/>
      <w:bookmarkStart w:id="4043" w:name="_Toc74734975"/>
      <w:bookmarkStart w:id="4044" w:name="_Toc74753218"/>
      <w:bookmarkStart w:id="4045" w:name="_Toc76507477"/>
      <w:bookmarkStart w:id="4046" w:name="_Toc83109086"/>
      <w:bookmarkStart w:id="4047" w:name="_Toc89877899"/>
      <w:bookmarkStart w:id="4048" w:name="_Toc98709750"/>
      <w:bookmarkStart w:id="4049" w:name="_Toc105691565"/>
      <w:bookmarkStart w:id="4050" w:name="_Toc105693879"/>
      <w:bookmarkStart w:id="4051" w:name="_Toc123139215"/>
      <w:bookmarkStart w:id="4052" w:name="_Toc124166015"/>
      <w:bookmarkStart w:id="4053" w:name="_Toc130922888"/>
      <w:bookmarkStart w:id="4054" w:name="_Toc137303300"/>
      <w:bookmarkStart w:id="4055" w:name="_Toc138889524"/>
      <w:bookmarkStart w:id="4056" w:name="_Toc145111336"/>
      <w:r w:rsidRPr="00090C64">
        <w:t>6.4.4.5.1</w:t>
      </w:r>
      <w:r w:rsidRPr="00090C64">
        <w:tab/>
        <w:t>UTRA FDD</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7" w:name="_Toc21124994"/>
      <w:bookmarkStart w:id="4058" w:name="_Toc29767984"/>
      <w:bookmarkStart w:id="4059" w:name="_Toc36044426"/>
      <w:bookmarkStart w:id="4060" w:name="_Toc37230331"/>
      <w:bookmarkStart w:id="4061" w:name="_Toc45907474"/>
      <w:bookmarkStart w:id="4062" w:name="_Toc53181579"/>
      <w:bookmarkStart w:id="4063" w:name="_Toc61127446"/>
      <w:bookmarkStart w:id="4064" w:name="_Toc67054460"/>
      <w:bookmarkStart w:id="4065" w:name="_Toc67061458"/>
      <w:bookmarkStart w:id="4066" w:name="_Toc74734976"/>
      <w:bookmarkStart w:id="4067" w:name="_Toc74753219"/>
      <w:bookmarkStart w:id="4068" w:name="_Toc76507478"/>
      <w:bookmarkStart w:id="4069" w:name="_Toc83109087"/>
      <w:bookmarkStart w:id="4070" w:name="_Toc89877900"/>
      <w:bookmarkStart w:id="4071" w:name="_Toc98709751"/>
      <w:bookmarkStart w:id="4072" w:name="_Toc105691566"/>
      <w:bookmarkStart w:id="4073" w:name="_Toc105693880"/>
      <w:bookmarkStart w:id="4074" w:name="_Toc123139216"/>
      <w:bookmarkStart w:id="4075" w:name="_Toc124166016"/>
      <w:bookmarkStart w:id="4076" w:name="_Toc130922889"/>
      <w:bookmarkStart w:id="4077" w:name="_Toc137303301"/>
      <w:bookmarkStart w:id="4078" w:name="_Toc138889525"/>
      <w:bookmarkStart w:id="4079" w:name="_Toc145111337"/>
      <w:r w:rsidRPr="00090C64">
        <w:t>6.4.4.5.2</w:t>
      </w:r>
      <w:r w:rsidRPr="00090C64">
        <w:tab/>
        <w:t>E-UTRA</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80" w:name="_Toc21124995"/>
      <w:bookmarkStart w:id="4081" w:name="_Toc29767985"/>
      <w:bookmarkStart w:id="4082" w:name="_Toc36044427"/>
      <w:bookmarkStart w:id="4083" w:name="_Toc37230332"/>
      <w:bookmarkStart w:id="4084" w:name="_Toc45907475"/>
      <w:bookmarkStart w:id="4085" w:name="_Toc53181580"/>
      <w:bookmarkStart w:id="4086" w:name="_Toc61127447"/>
      <w:bookmarkStart w:id="4087" w:name="_Toc67054461"/>
      <w:bookmarkStart w:id="4088" w:name="_Toc67061459"/>
      <w:bookmarkStart w:id="4089" w:name="_Toc74734977"/>
      <w:bookmarkStart w:id="4090" w:name="_Toc74753220"/>
      <w:bookmarkStart w:id="4091" w:name="_Toc76507479"/>
      <w:bookmarkStart w:id="4092" w:name="_Toc83109088"/>
      <w:bookmarkStart w:id="4093" w:name="_Toc89877901"/>
      <w:bookmarkStart w:id="4094" w:name="_Toc98709752"/>
      <w:bookmarkStart w:id="4095" w:name="_Toc105691567"/>
      <w:bookmarkStart w:id="4096" w:name="_Toc105693881"/>
      <w:bookmarkStart w:id="4097" w:name="_Toc123139217"/>
      <w:bookmarkStart w:id="4098" w:name="_Toc124166017"/>
      <w:bookmarkStart w:id="4099" w:name="_Toc130922890"/>
      <w:bookmarkStart w:id="4100" w:name="_Toc137303302"/>
      <w:bookmarkStart w:id="4101" w:name="_Toc138889526"/>
      <w:bookmarkStart w:id="4102" w:name="_Toc145111338"/>
      <w:r w:rsidRPr="00090C64">
        <w:t>6.4.4.5.3</w:t>
      </w:r>
      <w:r w:rsidRPr="00090C64">
        <w:tab/>
        <w:t>NR</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3" w:name="_Toc21124996"/>
      <w:bookmarkStart w:id="4104" w:name="_Toc29767986"/>
      <w:bookmarkStart w:id="4105" w:name="_Toc36044428"/>
      <w:bookmarkStart w:id="4106" w:name="_Toc37230333"/>
      <w:bookmarkStart w:id="4107" w:name="_Toc45907476"/>
      <w:bookmarkStart w:id="4108" w:name="_Toc53181581"/>
      <w:bookmarkStart w:id="4109" w:name="_Toc61127448"/>
      <w:bookmarkStart w:id="4110" w:name="_Toc67054462"/>
      <w:bookmarkStart w:id="4111" w:name="_Toc67061460"/>
      <w:bookmarkStart w:id="4112" w:name="_Toc74734978"/>
      <w:bookmarkStart w:id="4113" w:name="_Toc74753221"/>
      <w:bookmarkStart w:id="4114" w:name="_Toc76507480"/>
      <w:bookmarkStart w:id="4115" w:name="_Toc83109089"/>
      <w:bookmarkStart w:id="4116" w:name="_Toc89877902"/>
      <w:bookmarkStart w:id="4117" w:name="_Toc98709753"/>
      <w:bookmarkStart w:id="4118" w:name="_Toc105691568"/>
      <w:bookmarkStart w:id="4119" w:name="_Toc105693882"/>
      <w:bookmarkStart w:id="4120" w:name="_Toc123139218"/>
      <w:bookmarkStart w:id="4121" w:name="_Toc124166018"/>
      <w:bookmarkStart w:id="4122" w:name="_Toc130922891"/>
      <w:bookmarkStart w:id="4123" w:name="_Toc137303303"/>
      <w:bookmarkStart w:id="4124" w:name="_Toc138889527"/>
      <w:bookmarkStart w:id="4125" w:name="_Toc145111339"/>
      <w:r w:rsidRPr="00090C64">
        <w:t>6.4.5</w:t>
      </w:r>
      <w:r w:rsidRPr="00090C64">
        <w:tab/>
        <w:t>OTA IPDL time mask</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635A378D" w14:textId="77777777" w:rsidR="00D57C09" w:rsidRPr="00090C64" w:rsidRDefault="00D57C09" w:rsidP="00D57C09">
      <w:pPr>
        <w:pStyle w:val="Heading4"/>
        <w:rPr>
          <w:lang w:eastAsia="sv-SE"/>
        </w:rPr>
      </w:pPr>
      <w:bookmarkStart w:id="4126" w:name="_Toc21124997"/>
      <w:bookmarkStart w:id="4127" w:name="_Toc29767987"/>
      <w:bookmarkStart w:id="4128" w:name="_Toc36044429"/>
      <w:bookmarkStart w:id="4129" w:name="_Toc37230334"/>
      <w:bookmarkStart w:id="4130" w:name="_Toc45907477"/>
      <w:bookmarkStart w:id="4131" w:name="_Toc53181582"/>
      <w:bookmarkStart w:id="4132" w:name="_Toc61127449"/>
      <w:bookmarkStart w:id="4133" w:name="_Toc67054463"/>
      <w:bookmarkStart w:id="4134" w:name="_Toc67061461"/>
      <w:bookmarkStart w:id="4135" w:name="_Toc74734979"/>
      <w:bookmarkStart w:id="4136" w:name="_Toc74753222"/>
      <w:bookmarkStart w:id="4137" w:name="_Toc76507481"/>
      <w:bookmarkStart w:id="4138" w:name="_Toc83109090"/>
      <w:bookmarkStart w:id="4139" w:name="_Toc89877903"/>
      <w:bookmarkStart w:id="4140" w:name="_Toc98709754"/>
      <w:bookmarkStart w:id="4141" w:name="_Toc105691569"/>
      <w:bookmarkStart w:id="4142" w:name="_Toc105693883"/>
      <w:bookmarkStart w:id="4143" w:name="_Toc123139219"/>
      <w:bookmarkStart w:id="4144" w:name="_Toc124166019"/>
      <w:bookmarkStart w:id="4145" w:name="_Toc130922892"/>
      <w:bookmarkStart w:id="4146" w:name="_Toc137303304"/>
      <w:bookmarkStart w:id="4147" w:name="_Toc138889528"/>
      <w:bookmarkStart w:id="4148" w:name="_Toc145111340"/>
      <w:r w:rsidRPr="00090C64">
        <w:rPr>
          <w:lang w:eastAsia="sv-SE"/>
        </w:rPr>
        <w:t>6.4.5.1</w:t>
      </w:r>
      <w:r w:rsidRPr="00090C64">
        <w:rPr>
          <w:lang w:eastAsia="sv-SE"/>
        </w:rPr>
        <w:tab/>
        <w:t>Definition and applicability</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9" w:name="_Toc21124998"/>
      <w:bookmarkStart w:id="4150" w:name="_Toc29767988"/>
      <w:bookmarkStart w:id="4151" w:name="_Toc36044430"/>
      <w:bookmarkStart w:id="4152" w:name="_Toc37230335"/>
      <w:bookmarkStart w:id="4153" w:name="_Toc45907478"/>
      <w:bookmarkStart w:id="4154" w:name="_Toc53181583"/>
      <w:bookmarkStart w:id="4155" w:name="_Toc61127450"/>
      <w:bookmarkStart w:id="4156" w:name="_Toc67054464"/>
      <w:bookmarkStart w:id="4157" w:name="_Toc67061462"/>
      <w:bookmarkStart w:id="4158" w:name="_Toc74734980"/>
      <w:bookmarkStart w:id="4159" w:name="_Toc74753223"/>
      <w:bookmarkStart w:id="4160" w:name="_Toc76507482"/>
      <w:bookmarkStart w:id="4161" w:name="_Toc83109091"/>
      <w:bookmarkStart w:id="4162" w:name="_Toc89877904"/>
      <w:bookmarkStart w:id="4163" w:name="_Toc98709755"/>
      <w:bookmarkStart w:id="4164" w:name="_Toc105691570"/>
      <w:bookmarkStart w:id="4165" w:name="_Toc105693884"/>
      <w:bookmarkStart w:id="4166" w:name="_Toc123139220"/>
      <w:bookmarkStart w:id="4167" w:name="_Toc124166020"/>
      <w:bookmarkStart w:id="4168" w:name="_Toc130922893"/>
      <w:bookmarkStart w:id="4169" w:name="_Toc137303305"/>
      <w:bookmarkStart w:id="4170" w:name="_Toc138889529"/>
      <w:bookmarkStart w:id="4171" w:name="_Toc145111341"/>
      <w:r w:rsidRPr="00090C64">
        <w:rPr>
          <w:lang w:eastAsia="sv-SE"/>
        </w:rPr>
        <w:t>6.4.5.2</w:t>
      </w:r>
      <w:r w:rsidRPr="00090C64">
        <w:rPr>
          <w:lang w:eastAsia="sv-SE"/>
        </w:rPr>
        <w:tab/>
        <w:t>Minimum Requirement</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2" w:name="_Toc21124999"/>
      <w:bookmarkStart w:id="4173" w:name="_Toc29767989"/>
      <w:bookmarkStart w:id="4174" w:name="_Toc36044431"/>
      <w:bookmarkStart w:id="4175" w:name="_Toc37230336"/>
      <w:bookmarkStart w:id="4176" w:name="_Toc45907479"/>
      <w:bookmarkStart w:id="4177" w:name="_Toc53181584"/>
      <w:bookmarkStart w:id="4178" w:name="_Toc61127451"/>
      <w:bookmarkStart w:id="4179" w:name="_Toc67054465"/>
      <w:bookmarkStart w:id="4180" w:name="_Toc67061463"/>
      <w:bookmarkStart w:id="4181" w:name="_Toc74734981"/>
      <w:bookmarkStart w:id="4182" w:name="_Toc74753224"/>
      <w:bookmarkStart w:id="4183" w:name="_Toc76507483"/>
      <w:bookmarkStart w:id="4184" w:name="_Toc83109092"/>
      <w:bookmarkStart w:id="4185" w:name="_Toc89877905"/>
      <w:bookmarkStart w:id="4186" w:name="_Toc98709756"/>
      <w:bookmarkStart w:id="4187" w:name="_Toc105691571"/>
      <w:bookmarkStart w:id="4188" w:name="_Toc105693885"/>
      <w:bookmarkStart w:id="4189" w:name="_Toc123139221"/>
      <w:bookmarkStart w:id="4190" w:name="_Toc124166021"/>
      <w:bookmarkStart w:id="4191" w:name="_Toc130922894"/>
      <w:bookmarkStart w:id="4192" w:name="_Toc137303306"/>
      <w:bookmarkStart w:id="4193" w:name="_Toc138889530"/>
      <w:bookmarkStart w:id="4194" w:name="_Toc145111342"/>
      <w:r w:rsidRPr="00090C64">
        <w:rPr>
          <w:lang w:eastAsia="sv-SE"/>
        </w:rPr>
        <w:t>6.4.5.3</w:t>
      </w:r>
      <w:r w:rsidRPr="00090C64">
        <w:rPr>
          <w:lang w:eastAsia="sv-SE"/>
        </w:rPr>
        <w:tab/>
        <w:t>Test purpose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5" w:name="_Toc21125000"/>
      <w:bookmarkStart w:id="4196" w:name="_Toc29767990"/>
      <w:bookmarkStart w:id="4197" w:name="_Toc36044432"/>
      <w:bookmarkStart w:id="4198" w:name="_Toc37230337"/>
      <w:bookmarkStart w:id="4199" w:name="_Toc45907480"/>
      <w:bookmarkStart w:id="4200" w:name="_Toc53181585"/>
      <w:bookmarkStart w:id="4201" w:name="_Toc61127452"/>
      <w:bookmarkStart w:id="4202" w:name="_Toc67054466"/>
      <w:bookmarkStart w:id="4203" w:name="_Toc67061464"/>
      <w:bookmarkStart w:id="4204" w:name="_Toc74734982"/>
      <w:bookmarkStart w:id="4205" w:name="_Toc74753225"/>
      <w:bookmarkStart w:id="4206" w:name="_Toc76507484"/>
      <w:bookmarkStart w:id="4207" w:name="_Toc83109093"/>
      <w:bookmarkStart w:id="4208" w:name="_Toc89877906"/>
      <w:bookmarkStart w:id="4209" w:name="_Toc98709757"/>
      <w:bookmarkStart w:id="4210" w:name="_Toc105691572"/>
      <w:bookmarkStart w:id="4211" w:name="_Toc105693886"/>
      <w:bookmarkStart w:id="4212" w:name="_Toc123139222"/>
      <w:bookmarkStart w:id="4213" w:name="_Toc124166022"/>
      <w:bookmarkStart w:id="4214" w:name="_Toc130922895"/>
      <w:bookmarkStart w:id="4215" w:name="_Toc137303307"/>
      <w:bookmarkStart w:id="4216" w:name="_Toc138889531"/>
      <w:bookmarkStart w:id="4217" w:name="_Toc145111343"/>
      <w:r w:rsidRPr="00090C64">
        <w:rPr>
          <w:lang w:eastAsia="sv-SE"/>
        </w:rPr>
        <w:t>6.</w:t>
      </w:r>
      <w:r w:rsidRPr="00090C64">
        <w:rPr>
          <w:lang w:eastAsia="zh-CN"/>
        </w:rPr>
        <w:t>4.5.</w:t>
      </w:r>
      <w:r w:rsidRPr="00090C64">
        <w:rPr>
          <w:lang w:eastAsia="sv-SE"/>
        </w:rPr>
        <w:t>4</w:t>
      </w:r>
      <w:r w:rsidRPr="00090C64">
        <w:rPr>
          <w:lang w:eastAsia="sv-SE"/>
        </w:rPr>
        <w:tab/>
        <w:t>Method of test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6BFD73C8" w14:textId="77777777" w:rsidR="00D57C09" w:rsidRPr="00090C64" w:rsidRDefault="00D57C09" w:rsidP="00D57C09">
      <w:pPr>
        <w:pStyle w:val="Heading5"/>
        <w:rPr>
          <w:lang w:eastAsia="sv-SE"/>
        </w:rPr>
      </w:pPr>
      <w:bookmarkStart w:id="4218" w:name="_Toc21125001"/>
      <w:bookmarkStart w:id="4219" w:name="_Toc29767991"/>
      <w:bookmarkStart w:id="4220" w:name="_Toc36044433"/>
      <w:bookmarkStart w:id="4221" w:name="_Toc37230338"/>
      <w:bookmarkStart w:id="4222" w:name="_Toc45907481"/>
      <w:bookmarkStart w:id="4223" w:name="_Toc53181586"/>
      <w:bookmarkStart w:id="4224" w:name="_Toc61127453"/>
      <w:bookmarkStart w:id="4225" w:name="_Toc67054467"/>
      <w:bookmarkStart w:id="4226" w:name="_Toc67061465"/>
      <w:bookmarkStart w:id="4227" w:name="_Toc74734983"/>
      <w:bookmarkStart w:id="4228" w:name="_Toc74753226"/>
      <w:bookmarkStart w:id="4229" w:name="_Toc76507485"/>
      <w:bookmarkStart w:id="4230" w:name="_Toc83109094"/>
      <w:bookmarkStart w:id="4231" w:name="_Toc89877907"/>
      <w:bookmarkStart w:id="4232" w:name="_Toc98709758"/>
      <w:bookmarkStart w:id="4233" w:name="_Toc105691573"/>
      <w:bookmarkStart w:id="4234" w:name="_Toc105693887"/>
      <w:bookmarkStart w:id="4235" w:name="_Toc123139223"/>
      <w:bookmarkStart w:id="4236" w:name="_Toc124166023"/>
      <w:bookmarkStart w:id="4237" w:name="_Toc130922896"/>
      <w:bookmarkStart w:id="4238" w:name="_Toc137303308"/>
      <w:bookmarkStart w:id="4239" w:name="_Toc138889532"/>
      <w:bookmarkStart w:id="4240" w:name="_Toc145111344"/>
      <w:r w:rsidRPr="00090C64">
        <w:rPr>
          <w:lang w:eastAsia="sv-SE"/>
        </w:rPr>
        <w:t>6.4.5.4.1</w:t>
      </w:r>
      <w:r w:rsidRPr="00090C64">
        <w:rPr>
          <w:lang w:eastAsia="sv-SE"/>
        </w:rPr>
        <w:tab/>
        <w:t>Initial conditions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41" w:name="_Toc21125002"/>
      <w:bookmarkStart w:id="4242" w:name="_Toc29767992"/>
      <w:bookmarkStart w:id="4243" w:name="_Toc36044434"/>
      <w:bookmarkStart w:id="4244" w:name="_Toc37230339"/>
      <w:bookmarkStart w:id="4245" w:name="_Toc45907482"/>
      <w:bookmarkStart w:id="4246" w:name="_Toc53181587"/>
      <w:bookmarkStart w:id="4247" w:name="_Toc61127454"/>
      <w:bookmarkStart w:id="4248" w:name="_Toc67054468"/>
      <w:bookmarkStart w:id="4249" w:name="_Toc67061466"/>
      <w:bookmarkStart w:id="4250" w:name="_Toc74734984"/>
      <w:bookmarkStart w:id="4251" w:name="_Toc74753227"/>
      <w:bookmarkStart w:id="4252" w:name="_Toc76507486"/>
      <w:bookmarkStart w:id="4253" w:name="_Toc83109095"/>
      <w:bookmarkStart w:id="4254" w:name="_Toc89877908"/>
      <w:bookmarkStart w:id="4255" w:name="_Toc98709759"/>
      <w:bookmarkStart w:id="4256" w:name="_Toc105691574"/>
      <w:bookmarkStart w:id="4257" w:name="_Toc105693888"/>
      <w:bookmarkStart w:id="4258" w:name="_Toc123139224"/>
      <w:bookmarkStart w:id="4259" w:name="_Toc124166024"/>
      <w:bookmarkStart w:id="4260" w:name="_Toc130922897"/>
      <w:bookmarkStart w:id="4261" w:name="_Toc137303309"/>
      <w:bookmarkStart w:id="4262" w:name="_Toc138889533"/>
      <w:bookmarkStart w:id="4263" w:name="_Toc145111345"/>
      <w:r w:rsidRPr="00090C64">
        <w:rPr>
          <w:lang w:eastAsia="sv-SE"/>
        </w:rPr>
        <w:t>6.4.5.4.2</w:t>
      </w:r>
      <w:r w:rsidRPr="00090C64">
        <w:rPr>
          <w:lang w:eastAsia="sv-SE"/>
        </w:rPr>
        <w:tab/>
        <w:t>Procedure</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4" w:name="_Toc21125003"/>
      <w:bookmarkStart w:id="4265" w:name="_Toc29767993"/>
      <w:bookmarkStart w:id="4266" w:name="_Toc36044435"/>
      <w:bookmarkStart w:id="4267" w:name="_Toc37230340"/>
      <w:bookmarkStart w:id="4268" w:name="_Toc45907483"/>
      <w:bookmarkStart w:id="4269" w:name="_Toc53181588"/>
      <w:bookmarkStart w:id="4270" w:name="_Toc61127455"/>
      <w:bookmarkStart w:id="4271" w:name="_Toc67054469"/>
      <w:bookmarkStart w:id="4272" w:name="_Toc67061467"/>
      <w:bookmarkStart w:id="4273" w:name="_Toc74734985"/>
      <w:bookmarkStart w:id="4274" w:name="_Toc74753228"/>
      <w:bookmarkStart w:id="4275" w:name="_Toc76507487"/>
      <w:bookmarkStart w:id="4276" w:name="_Toc83109096"/>
      <w:bookmarkStart w:id="4277" w:name="_Toc89877909"/>
      <w:bookmarkStart w:id="4278" w:name="_Toc98709760"/>
      <w:bookmarkStart w:id="4279" w:name="_Toc105691575"/>
      <w:bookmarkStart w:id="4280" w:name="_Toc105693889"/>
      <w:bookmarkStart w:id="4281" w:name="_Toc123139225"/>
      <w:bookmarkStart w:id="4282" w:name="_Toc124166025"/>
      <w:bookmarkStart w:id="4283" w:name="_Toc130922898"/>
      <w:bookmarkStart w:id="4284" w:name="_Toc137303310"/>
      <w:bookmarkStart w:id="4285" w:name="_Toc138889534"/>
      <w:bookmarkStart w:id="4286" w:name="_Toc145111346"/>
      <w:r w:rsidRPr="00090C64">
        <w:rPr>
          <w:lang w:eastAsia="sv-SE"/>
        </w:rPr>
        <w:t>6.</w:t>
      </w:r>
      <w:r w:rsidRPr="00090C64">
        <w:rPr>
          <w:lang w:eastAsia="zh-CN"/>
        </w:rPr>
        <w:t>4.5.</w:t>
      </w:r>
      <w:r w:rsidRPr="00090C64">
        <w:rPr>
          <w:lang w:eastAsia="sv-SE"/>
        </w:rPr>
        <w:t>5</w:t>
      </w:r>
      <w:r w:rsidRPr="00090C64">
        <w:rPr>
          <w:lang w:eastAsia="sv-SE"/>
        </w:rPr>
        <w:tab/>
        <w:t>Test Requirement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45pt;height:149.55pt" o:ole="">
            <v:imagedata r:id="rId34" o:title=""/>
          </v:shape>
          <o:OLEObject Type="Embed" ProgID="Word.Picture.8" ShapeID="_x0000_i1036" DrawAspect="Content" ObjectID="_1757425338"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7" w:name="_Toc21125004"/>
      <w:bookmarkStart w:id="4288" w:name="_Toc29767994"/>
      <w:bookmarkStart w:id="4289" w:name="_Toc36044436"/>
      <w:bookmarkStart w:id="4290" w:name="_Toc37230341"/>
      <w:bookmarkStart w:id="4291" w:name="_Toc45907484"/>
      <w:bookmarkStart w:id="4292" w:name="_Toc53181589"/>
      <w:bookmarkStart w:id="4293" w:name="_Toc61127456"/>
      <w:bookmarkStart w:id="4294" w:name="_Toc67054470"/>
      <w:bookmarkStart w:id="4295" w:name="_Toc67061468"/>
      <w:bookmarkStart w:id="4296" w:name="_Toc74734986"/>
      <w:bookmarkStart w:id="4297" w:name="_Toc74753229"/>
      <w:bookmarkStart w:id="4298" w:name="_Toc76507488"/>
      <w:bookmarkStart w:id="4299" w:name="_Toc83109097"/>
      <w:bookmarkStart w:id="4300" w:name="_Toc89877910"/>
      <w:bookmarkStart w:id="4301" w:name="_Toc98709761"/>
      <w:bookmarkStart w:id="4302" w:name="_Toc105691576"/>
      <w:bookmarkStart w:id="4303" w:name="_Toc105693890"/>
      <w:bookmarkStart w:id="4304" w:name="_Toc123139226"/>
      <w:bookmarkStart w:id="4305" w:name="_Toc124166026"/>
      <w:bookmarkStart w:id="4306" w:name="_Toc130922899"/>
      <w:bookmarkStart w:id="4307" w:name="_Toc137303311"/>
      <w:bookmarkStart w:id="4308" w:name="_Toc138889535"/>
      <w:bookmarkStart w:id="4309" w:name="_Toc145111347"/>
      <w:r w:rsidRPr="00090C64">
        <w:t>6.4.6</w:t>
      </w:r>
      <w:r w:rsidRPr="00090C64">
        <w:tab/>
        <w:t>OTA RE Power control dynamic range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842BBE1" w14:textId="77777777" w:rsidR="00D57C09" w:rsidRPr="00090C64" w:rsidRDefault="00D57C09" w:rsidP="00D57C09">
      <w:pPr>
        <w:pStyle w:val="Heading4"/>
        <w:rPr>
          <w:lang w:eastAsia="sv-SE"/>
        </w:rPr>
      </w:pPr>
      <w:bookmarkStart w:id="4310" w:name="_Toc21125005"/>
      <w:bookmarkStart w:id="4311" w:name="_Toc29767995"/>
      <w:bookmarkStart w:id="4312" w:name="_Toc36044437"/>
      <w:bookmarkStart w:id="4313" w:name="_Toc37230342"/>
      <w:bookmarkStart w:id="4314" w:name="_Toc45907485"/>
      <w:bookmarkStart w:id="4315" w:name="_Toc53181590"/>
      <w:bookmarkStart w:id="4316" w:name="_Toc61127457"/>
      <w:bookmarkStart w:id="4317" w:name="_Toc67054471"/>
      <w:bookmarkStart w:id="4318" w:name="_Toc67061469"/>
      <w:bookmarkStart w:id="4319" w:name="_Toc74734987"/>
      <w:bookmarkStart w:id="4320" w:name="_Toc74753230"/>
      <w:bookmarkStart w:id="4321" w:name="_Toc76507489"/>
      <w:bookmarkStart w:id="4322" w:name="_Toc83109098"/>
      <w:bookmarkStart w:id="4323" w:name="_Toc89877911"/>
      <w:bookmarkStart w:id="4324" w:name="_Toc98709762"/>
      <w:bookmarkStart w:id="4325" w:name="_Toc105691577"/>
      <w:bookmarkStart w:id="4326" w:name="_Toc105693891"/>
      <w:bookmarkStart w:id="4327" w:name="_Toc123139227"/>
      <w:bookmarkStart w:id="4328" w:name="_Toc124166027"/>
      <w:bookmarkStart w:id="4329" w:name="_Toc130922900"/>
      <w:bookmarkStart w:id="4330" w:name="_Toc137303312"/>
      <w:bookmarkStart w:id="4331" w:name="_Toc138889536"/>
      <w:bookmarkStart w:id="4332" w:name="_Toc145111348"/>
      <w:r w:rsidRPr="00090C64">
        <w:rPr>
          <w:lang w:eastAsia="sv-SE"/>
        </w:rPr>
        <w:t>6.4.6.1</w:t>
      </w:r>
      <w:r w:rsidRPr="00090C64">
        <w:rPr>
          <w:lang w:eastAsia="sv-SE"/>
        </w:rPr>
        <w:tab/>
        <w:t>Definition and applicability</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3" w:name="_Toc21125006"/>
      <w:bookmarkStart w:id="4334" w:name="_Toc29767996"/>
      <w:bookmarkStart w:id="4335" w:name="_Toc36044438"/>
      <w:bookmarkStart w:id="4336" w:name="_Toc37230343"/>
      <w:bookmarkStart w:id="4337" w:name="_Toc45907486"/>
      <w:bookmarkStart w:id="4338" w:name="_Toc53181591"/>
      <w:bookmarkStart w:id="4339" w:name="_Toc61127458"/>
      <w:bookmarkStart w:id="4340" w:name="_Toc67054472"/>
      <w:bookmarkStart w:id="4341" w:name="_Toc67061470"/>
      <w:bookmarkStart w:id="4342" w:name="_Toc74734988"/>
      <w:bookmarkStart w:id="4343" w:name="_Toc74753231"/>
      <w:bookmarkStart w:id="4344" w:name="_Toc76507490"/>
      <w:bookmarkStart w:id="4345" w:name="_Toc83109099"/>
      <w:bookmarkStart w:id="4346" w:name="_Toc89877912"/>
      <w:bookmarkStart w:id="4347" w:name="_Toc98709763"/>
      <w:bookmarkStart w:id="4348" w:name="_Toc105691578"/>
      <w:bookmarkStart w:id="4349" w:name="_Toc105693892"/>
      <w:bookmarkStart w:id="4350" w:name="_Toc123139228"/>
      <w:bookmarkStart w:id="4351" w:name="_Toc124166028"/>
      <w:bookmarkStart w:id="4352" w:name="_Toc130922901"/>
      <w:bookmarkStart w:id="4353" w:name="_Toc137303313"/>
      <w:bookmarkStart w:id="4354" w:name="_Toc138889537"/>
      <w:bookmarkStart w:id="4355" w:name="_Toc145111349"/>
      <w:r w:rsidRPr="00090C64">
        <w:rPr>
          <w:lang w:eastAsia="sv-SE"/>
        </w:rPr>
        <w:t>6.4.6.2</w:t>
      </w:r>
      <w:r w:rsidRPr="00090C64">
        <w:rPr>
          <w:lang w:eastAsia="sv-SE"/>
        </w:rPr>
        <w:tab/>
        <w:t>Minimum Requirement</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356" w:name="_Toc21125007"/>
      <w:bookmarkStart w:id="4357" w:name="_Toc29767997"/>
      <w:bookmarkStart w:id="4358" w:name="_Toc36044439"/>
      <w:bookmarkStart w:id="4359" w:name="_Toc37230344"/>
      <w:bookmarkStart w:id="4360" w:name="_Toc45907487"/>
      <w:bookmarkStart w:id="4361" w:name="_Toc53181592"/>
      <w:bookmarkStart w:id="4362" w:name="_Toc61127459"/>
      <w:bookmarkStart w:id="4363" w:name="_Toc67054473"/>
      <w:bookmarkStart w:id="4364" w:name="_Toc67061471"/>
      <w:bookmarkStart w:id="4365" w:name="_Toc74734989"/>
      <w:bookmarkStart w:id="4366" w:name="_Toc74753232"/>
      <w:bookmarkStart w:id="4367" w:name="_Toc76507491"/>
      <w:bookmarkStart w:id="4368" w:name="_Toc83109100"/>
      <w:bookmarkStart w:id="4369" w:name="_Toc89877913"/>
      <w:bookmarkStart w:id="4370" w:name="_Toc98709764"/>
      <w:bookmarkStart w:id="4371" w:name="_Toc105691579"/>
      <w:bookmarkStart w:id="4372" w:name="_Toc105693893"/>
      <w:bookmarkStart w:id="4373" w:name="_Toc123139229"/>
      <w:bookmarkStart w:id="4374" w:name="_Toc124166029"/>
      <w:bookmarkStart w:id="4375" w:name="_Toc130922902"/>
      <w:bookmarkStart w:id="4376" w:name="_Toc137303314"/>
      <w:bookmarkStart w:id="4377" w:name="_Toc138889538"/>
      <w:bookmarkStart w:id="4378" w:name="_Toc145111350"/>
      <w:r w:rsidRPr="00090C64">
        <w:rPr>
          <w:lang w:eastAsia="sv-SE"/>
        </w:rPr>
        <w:t>6.</w:t>
      </w:r>
      <w:r w:rsidRPr="00090C64">
        <w:rPr>
          <w:lang w:eastAsia="zh-CN"/>
        </w:rPr>
        <w:t>4.6.</w:t>
      </w:r>
      <w:r w:rsidRPr="00090C64">
        <w:rPr>
          <w:lang w:eastAsia="sv-SE"/>
        </w:rPr>
        <w:t>3</w:t>
      </w:r>
      <w:r w:rsidRPr="00090C64">
        <w:rPr>
          <w:lang w:eastAsia="sv-SE"/>
        </w:rPr>
        <w:tab/>
        <w:t>Method of test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9" w:name="_Toc21125008"/>
      <w:bookmarkStart w:id="4380" w:name="_Toc29767998"/>
      <w:bookmarkStart w:id="4381" w:name="_Toc36044440"/>
      <w:bookmarkStart w:id="4382" w:name="_Toc37230345"/>
      <w:bookmarkStart w:id="4383" w:name="_Toc45907488"/>
      <w:bookmarkStart w:id="4384" w:name="_Toc53181593"/>
      <w:bookmarkStart w:id="4385" w:name="_Toc61127460"/>
      <w:bookmarkStart w:id="4386" w:name="_Toc67054474"/>
      <w:bookmarkStart w:id="4387" w:name="_Toc67061472"/>
      <w:bookmarkStart w:id="4388" w:name="_Toc74734990"/>
      <w:bookmarkStart w:id="4389" w:name="_Toc74753233"/>
      <w:bookmarkStart w:id="4390" w:name="_Toc76507492"/>
      <w:bookmarkStart w:id="4391" w:name="_Toc83109101"/>
      <w:bookmarkStart w:id="4392" w:name="_Toc89877914"/>
      <w:bookmarkStart w:id="4393" w:name="_Toc98709765"/>
      <w:bookmarkStart w:id="4394" w:name="_Toc105691580"/>
      <w:bookmarkStart w:id="4395" w:name="_Toc105693894"/>
      <w:bookmarkStart w:id="4396" w:name="_Toc123139230"/>
      <w:bookmarkStart w:id="4397" w:name="_Toc124166030"/>
      <w:bookmarkStart w:id="4398" w:name="_Toc130922903"/>
      <w:bookmarkStart w:id="4399" w:name="_Toc137303315"/>
      <w:bookmarkStart w:id="4400" w:name="_Toc138889539"/>
      <w:bookmarkStart w:id="4401" w:name="_Toc145111351"/>
      <w:r w:rsidRPr="00090C64">
        <w:t>6.5</w:t>
      </w:r>
      <w:r w:rsidRPr="00090C64">
        <w:tab/>
        <w:t>OTA Transmit ON/OFF power</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4EF68913" w14:textId="77777777" w:rsidR="00D57C09" w:rsidRPr="00090C64" w:rsidRDefault="00D57C09" w:rsidP="00D57C09">
      <w:pPr>
        <w:pStyle w:val="Heading3"/>
      </w:pPr>
      <w:bookmarkStart w:id="4402" w:name="_Toc21125009"/>
      <w:bookmarkStart w:id="4403" w:name="_Toc29767999"/>
      <w:bookmarkStart w:id="4404" w:name="_Toc36044441"/>
      <w:bookmarkStart w:id="4405" w:name="_Toc37230346"/>
      <w:bookmarkStart w:id="4406" w:name="_Toc45907489"/>
      <w:bookmarkStart w:id="4407" w:name="_Toc53181594"/>
      <w:bookmarkStart w:id="4408" w:name="_Toc61127461"/>
      <w:bookmarkStart w:id="4409" w:name="_Toc67054475"/>
      <w:bookmarkStart w:id="4410" w:name="_Toc67061473"/>
      <w:bookmarkStart w:id="4411" w:name="_Toc74734991"/>
      <w:bookmarkStart w:id="4412" w:name="_Toc74753234"/>
      <w:bookmarkStart w:id="4413" w:name="_Toc76507493"/>
      <w:bookmarkStart w:id="4414" w:name="_Toc83109102"/>
      <w:bookmarkStart w:id="4415" w:name="_Toc89877915"/>
      <w:bookmarkStart w:id="4416" w:name="_Toc98709766"/>
      <w:bookmarkStart w:id="4417" w:name="_Toc105691581"/>
      <w:bookmarkStart w:id="4418" w:name="_Toc105693895"/>
      <w:bookmarkStart w:id="4419" w:name="_Toc123139231"/>
      <w:bookmarkStart w:id="4420" w:name="_Toc124166031"/>
      <w:bookmarkStart w:id="4421" w:name="_Toc130922904"/>
      <w:bookmarkStart w:id="4422" w:name="_Toc137303316"/>
      <w:bookmarkStart w:id="4423" w:name="_Toc138889540"/>
      <w:bookmarkStart w:id="4424" w:name="_Toc145111352"/>
      <w:r w:rsidRPr="00090C64">
        <w:t>6.5.1</w:t>
      </w:r>
      <w:r w:rsidRPr="00090C64">
        <w:tab/>
        <w:t>General</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5" w:name="_Toc21125010"/>
      <w:bookmarkStart w:id="4426" w:name="_Toc29768000"/>
      <w:bookmarkStart w:id="4427" w:name="_Toc36044442"/>
      <w:bookmarkStart w:id="4428" w:name="_Toc37230347"/>
      <w:bookmarkStart w:id="4429" w:name="_Toc45907490"/>
      <w:bookmarkStart w:id="4430" w:name="_Toc53181595"/>
      <w:bookmarkStart w:id="4431" w:name="_Toc61127462"/>
      <w:bookmarkStart w:id="4432" w:name="_Toc67054476"/>
      <w:bookmarkStart w:id="4433" w:name="_Toc67061474"/>
      <w:bookmarkStart w:id="4434" w:name="_Toc74734992"/>
      <w:bookmarkStart w:id="4435" w:name="_Toc74753235"/>
      <w:bookmarkStart w:id="4436" w:name="_Toc76507494"/>
      <w:bookmarkStart w:id="4437" w:name="_Toc83109103"/>
      <w:bookmarkStart w:id="4438" w:name="_Toc89877916"/>
      <w:bookmarkStart w:id="4439" w:name="_Toc98709767"/>
      <w:bookmarkStart w:id="4440" w:name="_Toc105691582"/>
      <w:bookmarkStart w:id="4441" w:name="_Toc105693896"/>
      <w:bookmarkStart w:id="4442" w:name="_Toc123139232"/>
      <w:bookmarkStart w:id="4443" w:name="_Toc124166032"/>
      <w:bookmarkStart w:id="4444" w:name="_Toc130922905"/>
      <w:bookmarkStart w:id="4445" w:name="_Toc137303317"/>
      <w:bookmarkStart w:id="4446" w:name="_Toc138889541"/>
      <w:bookmarkStart w:id="4447" w:name="_Toc145111353"/>
      <w:r w:rsidRPr="00090C64">
        <w:t>6.5.2</w:t>
      </w:r>
      <w:r w:rsidRPr="00090C64">
        <w:tab/>
        <w:t>OTA Transmitter OFF power</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506ABD93" w14:textId="77777777" w:rsidR="00D57C09" w:rsidRPr="00090C64" w:rsidRDefault="00D57C09" w:rsidP="00D57C09">
      <w:pPr>
        <w:pStyle w:val="Heading4"/>
        <w:rPr>
          <w:lang w:eastAsia="sv-SE"/>
        </w:rPr>
      </w:pPr>
      <w:bookmarkStart w:id="4448" w:name="_Toc21125011"/>
      <w:bookmarkStart w:id="4449" w:name="_Toc29768001"/>
      <w:bookmarkStart w:id="4450" w:name="_Toc36044443"/>
      <w:bookmarkStart w:id="4451" w:name="_Toc37230348"/>
      <w:bookmarkStart w:id="4452" w:name="_Toc45907491"/>
      <w:bookmarkStart w:id="4453" w:name="_Toc53181596"/>
      <w:bookmarkStart w:id="4454" w:name="_Toc61127463"/>
      <w:bookmarkStart w:id="4455" w:name="_Toc67054477"/>
      <w:bookmarkStart w:id="4456" w:name="_Toc67061475"/>
      <w:bookmarkStart w:id="4457" w:name="_Toc74734993"/>
      <w:bookmarkStart w:id="4458" w:name="_Toc74753236"/>
      <w:bookmarkStart w:id="4459" w:name="_Toc76507495"/>
      <w:bookmarkStart w:id="4460" w:name="_Toc83109104"/>
      <w:bookmarkStart w:id="4461" w:name="_Toc89877917"/>
      <w:bookmarkStart w:id="4462" w:name="_Toc98709768"/>
      <w:bookmarkStart w:id="4463" w:name="_Toc105691583"/>
      <w:bookmarkStart w:id="4464" w:name="_Toc105693897"/>
      <w:bookmarkStart w:id="4465" w:name="_Toc123139233"/>
      <w:bookmarkStart w:id="4466" w:name="_Toc124166033"/>
      <w:bookmarkStart w:id="4467" w:name="_Toc130922906"/>
      <w:bookmarkStart w:id="4468" w:name="_Toc137303318"/>
      <w:bookmarkStart w:id="4469" w:name="_Toc138889542"/>
      <w:bookmarkStart w:id="4470" w:name="_Toc145111354"/>
      <w:r w:rsidRPr="00090C64">
        <w:rPr>
          <w:lang w:eastAsia="sv-SE"/>
        </w:rPr>
        <w:t>6.5.2.1</w:t>
      </w:r>
      <w:r w:rsidRPr="00090C64">
        <w:rPr>
          <w:lang w:eastAsia="sv-SE"/>
        </w:rPr>
        <w:tab/>
        <w:t>Definition and applicability</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71" w:name="_Toc21125012"/>
      <w:bookmarkStart w:id="4472" w:name="_Toc29768002"/>
      <w:bookmarkStart w:id="4473" w:name="_Toc36044444"/>
      <w:bookmarkStart w:id="4474" w:name="_Toc37230349"/>
      <w:bookmarkStart w:id="4475" w:name="_Toc45907492"/>
      <w:bookmarkStart w:id="4476" w:name="_Toc53181597"/>
      <w:bookmarkStart w:id="4477" w:name="_Toc61127464"/>
      <w:bookmarkStart w:id="4478" w:name="_Toc67054478"/>
      <w:bookmarkStart w:id="4479" w:name="_Toc67061476"/>
      <w:bookmarkStart w:id="4480" w:name="_Toc74734994"/>
      <w:bookmarkStart w:id="4481" w:name="_Toc74753237"/>
      <w:bookmarkStart w:id="4482" w:name="_Toc76507496"/>
      <w:bookmarkStart w:id="4483" w:name="_Toc83109105"/>
      <w:bookmarkStart w:id="4484" w:name="_Toc89877918"/>
      <w:bookmarkStart w:id="4485" w:name="_Toc98709769"/>
      <w:bookmarkStart w:id="4486" w:name="_Toc105691584"/>
      <w:bookmarkStart w:id="4487" w:name="_Toc105693898"/>
      <w:bookmarkStart w:id="4488" w:name="_Toc123139234"/>
      <w:bookmarkStart w:id="4489" w:name="_Toc124166034"/>
      <w:bookmarkStart w:id="4490" w:name="_Toc130922907"/>
      <w:bookmarkStart w:id="4491" w:name="_Toc137303319"/>
      <w:bookmarkStart w:id="4492" w:name="_Toc138889543"/>
      <w:bookmarkStart w:id="4493" w:name="_Toc145111355"/>
      <w:r w:rsidRPr="00090C64">
        <w:rPr>
          <w:lang w:eastAsia="sv-SE"/>
        </w:rPr>
        <w:t>6.5.2.2</w:t>
      </w:r>
      <w:r w:rsidRPr="00090C64">
        <w:rPr>
          <w:lang w:eastAsia="sv-SE"/>
        </w:rPr>
        <w:tab/>
        <w:t>Minimum Requirement</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494" w:name="_Toc21125013"/>
      <w:bookmarkStart w:id="4495" w:name="_Toc29768003"/>
      <w:bookmarkStart w:id="4496" w:name="_Toc36044445"/>
      <w:bookmarkStart w:id="4497" w:name="_Toc37230350"/>
      <w:bookmarkStart w:id="4498" w:name="_Toc45907493"/>
      <w:bookmarkStart w:id="4499" w:name="_Toc53181598"/>
      <w:bookmarkStart w:id="4500" w:name="_Toc61127465"/>
      <w:bookmarkStart w:id="4501" w:name="_Toc67054479"/>
      <w:bookmarkStart w:id="4502" w:name="_Toc67061477"/>
      <w:bookmarkStart w:id="4503" w:name="_Toc74734995"/>
      <w:bookmarkStart w:id="4504" w:name="_Toc74753238"/>
      <w:bookmarkStart w:id="4505" w:name="_Toc76507497"/>
      <w:bookmarkStart w:id="4506" w:name="_Toc83109106"/>
      <w:bookmarkStart w:id="4507" w:name="_Toc89877919"/>
      <w:bookmarkStart w:id="4508" w:name="_Toc98709770"/>
      <w:bookmarkStart w:id="4509" w:name="_Toc105691585"/>
      <w:bookmarkStart w:id="4510" w:name="_Toc105693899"/>
      <w:bookmarkStart w:id="4511" w:name="_Toc123139235"/>
      <w:bookmarkStart w:id="4512" w:name="_Toc124166035"/>
      <w:bookmarkStart w:id="4513" w:name="_Toc130922908"/>
      <w:bookmarkStart w:id="4514" w:name="_Toc137303320"/>
      <w:bookmarkStart w:id="4515" w:name="_Toc138889544"/>
      <w:bookmarkStart w:id="4516" w:name="_Toc145111356"/>
      <w:r w:rsidRPr="00090C64">
        <w:rPr>
          <w:lang w:eastAsia="sv-SE"/>
        </w:rPr>
        <w:t>6.5.2.3</w:t>
      </w:r>
      <w:r w:rsidRPr="00090C64">
        <w:rPr>
          <w:lang w:eastAsia="sv-SE"/>
        </w:rPr>
        <w:tab/>
        <w:t>Test purpose</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7" w:name="_Toc21125014"/>
      <w:bookmarkStart w:id="4518" w:name="_Toc29768004"/>
      <w:bookmarkStart w:id="4519" w:name="_Toc36044446"/>
      <w:bookmarkStart w:id="4520" w:name="_Toc37230351"/>
      <w:bookmarkStart w:id="4521" w:name="_Toc45907494"/>
      <w:bookmarkStart w:id="4522" w:name="_Toc53181599"/>
      <w:bookmarkStart w:id="4523" w:name="_Toc61127466"/>
      <w:bookmarkStart w:id="4524" w:name="_Toc67054480"/>
      <w:bookmarkStart w:id="4525" w:name="_Toc67061478"/>
      <w:bookmarkStart w:id="4526" w:name="_Toc74734996"/>
      <w:bookmarkStart w:id="4527" w:name="_Toc74753239"/>
      <w:bookmarkStart w:id="4528" w:name="_Toc76507498"/>
      <w:bookmarkStart w:id="4529" w:name="_Toc83109107"/>
      <w:bookmarkStart w:id="4530" w:name="_Toc89877920"/>
      <w:bookmarkStart w:id="4531" w:name="_Toc98709771"/>
      <w:bookmarkStart w:id="4532" w:name="_Toc105691586"/>
      <w:bookmarkStart w:id="4533" w:name="_Toc105693900"/>
      <w:bookmarkStart w:id="4534" w:name="_Toc123139236"/>
      <w:bookmarkStart w:id="4535" w:name="_Toc124166036"/>
      <w:bookmarkStart w:id="4536" w:name="_Toc130922909"/>
      <w:bookmarkStart w:id="4537" w:name="_Toc137303321"/>
      <w:bookmarkStart w:id="4538" w:name="_Toc138889545"/>
      <w:bookmarkStart w:id="4539" w:name="_Toc145111357"/>
      <w:r w:rsidRPr="00090C64">
        <w:rPr>
          <w:lang w:eastAsia="sv-SE"/>
        </w:rPr>
        <w:t>6.</w:t>
      </w:r>
      <w:r w:rsidRPr="00090C64">
        <w:rPr>
          <w:lang w:eastAsia="zh-CN"/>
        </w:rPr>
        <w:t>5.2.</w:t>
      </w:r>
      <w:r w:rsidRPr="00090C64">
        <w:rPr>
          <w:lang w:eastAsia="sv-SE"/>
        </w:rPr>
        <w:t>4</w:t>
      </w:r>
      <w:r w:rsidRPr="00090C64">
        <w:rPr>
          <w:lang w:eastAsia="sv-SE"/>
        </w:rPr>
        <w:tab/>
        <w:t>Method of test</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78BC81B0" w14:textId="77777777" w:rsidR="00D57C09" w:rsidRPr="00090C64" w:rsidRDefault="00D57C09" w:rsidP="00D57C09">
      <w:pPr>
        <w:pStyle w:val="Heading5"/>
        <w:rPr>
          <w:lang w:eastAsia="sv-SE"/>
        </w:rPr>
      </w:pPr>
      <w:bookmarkStart w:id="4540" w:name="_Toc21125015"/>
      <w:bookmarkStart w:id="4541" w:name="_Toc29768005"/>
      <w:bookmarkStart w:id="4542" w:name="_Toc36044447"/>
      <w:bookmarkStart w:id="4543" w:name="_Toc37230352"/>
      <w:bookmarkStart w:id="4544" w:name="_Toc45907495"/>
      <w:bookmarkStart w:id="4545" w:name="_Toc53181600"/>
      <w:bookmarkStart w:id="4546" w:name="_Toc61127467"/>
      <w:bookmarkStart w:id="4547" w:name="_Toc67054481"/>
      <w:bookmarkStart w:id="4548" w:name="_Toc67061479"/>
      <w:bookmarkStart w:id="4549" w:name="_Toc74734997"/>
      <w:bookmarkStart w:id="4550" w:name="_Toc74753240"/>
      <w:bookmarkStart w:id="4551" w:name="_Toc76507499"/>
      <w:bookmarkStart w:id="4552" w:name="_Toc83109108"/>
      <w:bookmarkStart w:id="4553" w:name="_Toc89877921"/>
      <w:bookmarkStart w:id="4554" w:name="_Toc98709772"/>
      <w:bookmarkStart w:id="4555" w:name="_Toc105691587"/>
      <w:bookmarkStart w:id="4556" w:name="_Toc105693901"/>
      <w:bookmarkStart w:id="4557" w:name="_Toc123139237"/>
      <w:bookmarkStart w:id="4558" w:name="_Toc124166037"/>
      <w:bookmarkStart w:id="4559" w:name="_Toc130922910"/>
      <w:bookmarkStart w:id="4560" w:name="_Toc137303322"/>
      <w:bookmarkStart w:id="4561" w:name="_Toc138889546"/>
      <w:bookmarkStart w:id="4562" w:name="_Toc145111358"/>
      <w:r w:rsidRPr="00090C64">
        <w:rPr>
          <w:lang w:eastAsia="sv-SE"/>
        </w:rPr>
        <w:t>6.5.2.4.1</w:t>
      </w:r>
      <w:r w:rsidRPr="00090C64">
        <w:rPr>
          <w:lang w:eastAsia="sv-SE"/>
        </w:rPr>
        <w:tab/>
        <w:t>Initial conditions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3" w:name="_Toc21125016"/>
      <w:bookmarkStart w:id="4564" w:name="_Toc29768006"/>
      <w:bookmarkStart w:id="4565" w:name="_Toc36044448"/>
      <w:bookmarkStart w:id="4566" w:name="_Toc37230353"/>
      <w:bookmarkStart w:id="4567" w:name="_Toc45907496"/>
      <w:bookmarkStart w:id="4568" w:name="_Toc53181601"/>
      <w:bookmarkStart w:id="4569" w:name="_Toc61127468"/>
      <w:bookmarkStart w:id="4570" w:name="_Toc67054482"/>
      <w:bookmarkStart w:id="4571" w:name="_Toc67061480"/>
      <w:bookmarkStart w:id="4572" w:name="_Toc74734998"/>
      <w:bookmarkStart w:id="4573" w:name="_Toc74753241"/>
      <w:bookmarkStart w:id="4574" w:name="_Toc76507500"/>
      <w:bookmarkStart w:id="4575" w:name="_Toc83109109"/>
      <w:bookmarkStart w:id="4576" w:name="_Toc89877922"/>
      <w:bookmarkStart w:id="4577" w:name="_Toc98709773"/>
      <w:bookmarkStart w:id="4578" w:name="_Toc105691588"/>
      <w:bookmarkStart w:id="4579" w:name="_Toc105693902"/>
      <w:bookmarkStart w:id="4580" w:name="_Toc123139238"/>
      <w:bookmarkStart w:id="4581" w:name="_Toc124166038"/>
      <w:bookmarkStart w:id="4582" w:name="_Toc130922911"/>
      <w:bookmarkStart w:id="4583" w:name="_Toc137303323"/>
      <w:bookmarkStart w:id="4584" w:name="_Toc138889547"/>
      <w:bookmarkStart w:id="4585" w:name="_Toc145111359"/>
      <w:r w:rsidRPr="00090C64">
        <w:rPr>
          <w:lang w:eastAsia="sv-SE"/>
        </w:rPr>
        <w:t>6.5.2.4.2</w:t>
      </w:r>
      <w:r w:rsidRPr="00090C64">
        <w:rPr>
          <w:lang w:eastAsia="sv-SE"/>
        </w:rPr>
        <w:tab/>
        <w:t>Procedure</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6" w:name="_Toc21125017"/>
      <w:bookmarkStart w:id="4587" w:name="_Toc29768007"/>
      <w:bookmarkStart w:id="4588" w:name="_Toc36044449"/>
      <w:bookmarkStart w:id="4589" w:name="_Toc37230354"/>
      <w:bookmarkStart w:id="4590" w:name="_Toc45907497"/>
      <w:bookmarkStart w:id="4591" w:name="_Toc53181602"/>
      <w:bookmarkStart w:id="4592" w:name="_Toc61127469"/>
      <w:bookmarkStart w:id="4593" w:name="_Toc67054483"/>
      <w:bookmarkStart w:id="4594" w:name="_Toc67061481"/>
      <w:bookmarkStart w:id="4595" w:name="_Toc74734999"/>
      <w:bookmarkStart w:id="4596" w:name="_Toc74753242"/>
      <w:bookmarkStart w:id="4597" w:name="_Toc76507501"/>
      <w:bookmarkStart w:id="4598" w:name="_Toc83109110"/>
      <w:bookmarkStart w:id="4599" w:name="_Toc89877923"/>
      <w:bookmarkStart w:id="4600" w:name="_Toc98709774"/>
      <w:bookmarkStart w:id="4601" w:name="_Toc105691589"/>
      <w:bookmarkStart w:id="4602" w:name="_Toc105693903"/>
      <w:bookmarkStart w:id="4603" w:name="_Toc123139239"/>
      <w:bookmarkStart w:id="4604" w:name="_Toc124166039"/>
      <w:bookmarkStart w:id="4605" w:name="_Toc130922912"/>
      <w:bookmarkStart w:id="4606" w:name="_Toc137303324"/>
      <w:bookmarkStart w:id="4607" w:name="_Toc138889548"/>
      <w:bookmarkStart w:id="4608" w:name="_Toc145111360"/>
      <w:r w:rsidRPr="00090C64">
        <w:rPr>
          <w:lang w:eastAsia="sv-SE"/>
        </w:rPr>
        <w:t>6.</w:t>
      </w:r>
      <w:r w:rsidRPr="00090C64">
        <w:rPr>
          <w:lang w:eastAsia="zh-CN"/>
        </w:rPr>
        <w:t>5.2.</w:t>
      </w:r>
      <w:r w:rsidRPr="00090C64">
        <w:rPr>
          <w:lang w:eastAsia="sv-SE"/>
        </w:rPr>
        <w:t>5</w:t>
      </w:r>
      <w:r w:rsidRPr="00090C64">
        <w:rPr>
          <w:lang w:eastAsia="sv-SE"/>
        </w:rPr>
        <w:tab/>
        <w:t>Test Requirement</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9" w:name="_Toc21125018"/>
      <w:bookmarkStart w:id="4610" w:name="_Toc29768008"/>
      <w:bookmarkStart w:id="4611" w:name="_Toc36044450"/>
      <w:bookmarkStart w:id="4612" w:name="_Toc37230355"/>
      <w:bookmarkStart w:id="4613" w:name="_Toc45907498"/>
      <w:bookmarkStart w:id="4614" w:name="_Toc53181603"/>
      <w:bookmarkStart w:id="4615" w:name="_Toc61127470"/>
      <w:bookmarkStart w:id="4616" w:name="_Toc67054484"/>
      <w:bookmarkStart w:id="4617" w:name="_Toc67061482"/>
      <w:bookmarkStart w:id="4618" w:name="_Toc74735000"/>
      <w:bookmarkStart w:id="4619" w:name="_Toc74753243"/>
      <w:bookmarkStart w:id="4620" w:name="_Toc76507502"/>
      <w:bookmarkStart w:id="4621" w:name="_Toc83109111"/>
      <w:bookmarkStart w:id="4622" w:name="_Toc89877924"/>
      <w:bookmarkStart w:id="4623" w:name="_Toc98709775"/>
      <w:bookmarkStart w:id="4624" w:name="_Toc105691590"/>
      <w:bookmarkStart w:id="4625" w:name="_Toc105693904"/>
      <w:bookmarkStart w:id="4626" w:name="_Toc123139240"/>
      <w:bookmarkStart w:id="4627" w:name="_Toc124166040"/>
      <w:bookmarkStart w:id="4628" w:name="_Toc130922913"/>
      <w:bookmarkStart w:id="4629" w:name="_Toc137303325"/>
      <w:bookmarkStart w:id="4630" w:name="_Toc138889549"/>
      <w:bookmarkStart w:id="4631" w:name="_Toc145111361"/>
      <w:r w:rsidRPr="00090C64">
        <w:t>6.5.3</w:t>
      </w:r>
      <w:r w:rsidRPr="00090C64">
        <w:tab/>
        <w:t>OTA Transmitter transient period</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130AFA6B" w14:textId="77777777" w:rsidR="00D57C09" w:rsidRPr="00090C64" w:rsidRDefault="00D57C09" w:rsidP="00D57C09">
      <w:pPr>
        <w:pStyle w:val="Heading4"/>
        <w:rPr>
          <w:lang w:eastAsia="sv-SE"/>
        </w:rPr>
      </w:pPr>
      <w:bookmarkStart w:id="4632" w:name="_Toc21125019"/>
      <w:bookmarkStart w:id="4633" w:name="_Toc29768009"/>
      <w:bookmarkStart w:id="4634" w:name="_Toc36044451"/>
      <w:bookmarkStart w:id="4635" w:name="_Toc37230356"/>
      <w:bookmarkStart w:id="4636" w:name="_Toc45907499"/>
      <w:bookmarkStart w:id="4637" w:name="_Toc53181604"/>
      <w:bookmarkStart w:id="4638" w:name="_Toc61127471"/>
      <w:bookmarkStart w:id="4639" w:name="_Toc67054485"/>
      <w:bookmarkStart w:id="4640" w:name="_Toc67061483"/>
      <w:bookmarkStart w:id="4641" w:name="_Toc74735001"/>
      <w:bookmarkStart w:id="4642" w:name="_Toc74753244"/>
      <w:bookmarkStart w:id="4643" w:name="_Toc76507503"/>
      <w:bookmarkStart w:id="4644" w:name="_Toc83109112"/>
      <w:bookmarkStart w:id="4645" w:name="_Toc89877925"/>
      <w:bookmarkStart w:id="4646" w:name="_Toc98709776"/>
      <w:bookmarkStart w:id="4647" w:name="_Toc105691591"/>
      <w:bookmarkStart w:id="4648" w:name="_Toc105693905"/>
      <w:bookmarkStart w:id="4649" w:name="_Toc123139241"/>
      <w:bookmarkStart w:id="4650" w:name="_Toc124166041"/>
      <w:bookmarkStart w:id="4651" w:name="_Toc130922914"/>
      <w:bookmarkStart w:id="4652" w:name="_Toc137303326"/>
      <w:bookmarkStart w:id="4653" w:name="_Toc138889550"/>
      <w:bookmarkStart w:id="4654" w:name="_Toc145111362"/>
      <w:r w:rsidRPr="00090C64">
        <w:rPr>
          <w:lang w:eastAsia="sv-SE"/>
        </w:rPr>
        <w:t>6.5.3.1</w:t>
      </w:r>
      <w:r w:rsidRPr="00090C64">
        <w:rPr>
          <w:lang w:eastAsia="sv-SE"/>
        </w:rPr>
        <w:tab/>
        <w:t>Definition and applicability</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5" w:name="_MON_1572099549"/>
    <w:bookmarkStart w:id="4656" w:name="_MON_1572355398"/>
    <w:bookmarkStart w:id="4657" w:name="_MON_1572099568"/>
    <w:bookmarkStart w:id="4658" w:name="_MON_1572099724"/>
    <w:bookmarkStart w:id="4659" w:name="_MON_1572157718"/>
    <w:bookmarkStart w:id="4660" w:name="_MON_1572454981"/>
    <w:bookmarkStart w:id="4661" w:name="_MON_1572099771"/>
    <w:bookmarkStart w:id="4662" w:name="_MON_1572161131"/>
    <w:bookmarkStart w:id="4663" w:name="_MON_1572099881"/>
    <w:bookmarkEnd w:id="4655"/>
    <w:bookmarkEnd w:id="4656"/>
    <w:bookmarkEnd w:id="4657"/>
    <w:bookmarkEnd w:id="4658"/>
    <w:bookmarkEnd w:id="4659"/>
    <w:bookmarkEnd w:id="4660"/>
    <w:bookmarkEnd w:id="4661"/>
    <w:bookmarkEnd w:id="4662"/>
    <w:bookmarkEnd w:id="4663"/>
    <w:bookmarkStart w:id="4664" w:name="_MON_1565440135"/>
    <w:bookmarkEnd w:id="4664"/>
    <w:p w14:paraId="4FE178A1" w14:textId="77777777" w:rsidR="00D57C09" w:rsidRPr="00090C64" w:rsidRDefault="00D57C09" w:rsidP="00D57C09">
      <w:pPr>
        <w:pStyle w:val="TH"/>
      </w:pPr>
      <w:r w:rsidRPr="00090C64">
        <w:object w:dxaOrig="9720" w:dyaOrig="4692" w14:anchorId="5EBC3128">
          <v:shape id="_x0000_i1037" type="#_x0000_t75" style="width:447.5pt;height:251.45pt" o:ole="">
            <v:imagedata r:id="rId36" o:title="" croptop="6311f" cropleft="2026f" cropright="2877f"/>
          </v:shape>
          <o:OLEObject Type="Embed" ProgID="Word.Picture.8" ShapeID="_x0000_i1037" DrawAspect="Content" ObjectID="_1757425339"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4665"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4665"/>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6" w:name="_Toc21125020"/>
      <w:bookmarkStart w:id="4667" w:name="_Toc29768010"/>
      <w:bookmarkStart w:id="4668" w:name="_Toc36044452"/>
      <w:bookmarkStart w:id="4669" w:name="_Toc37230357"/>
      <w:bookmarkStart w:id="4670" w:name="_Toc45907500"/>
      <w:bookmarkStart w:id="4671" w:name="_Toc53181605"/>
      <w:bookmarkStart w:id="4672" w:name="_Toc61127472"/>
      <w:bookmarkStart w:id="4673" w:name="_Toc67054486"/>
      <w:bookmarkStart w:id="4674" w:name="_Toc67061484"/>
      <w:bookmarkStart w:id="4675" w:name="_Toc74735002"/>
      <w:bookmarkStart w:id="4676" w:name="_Toc74753245"/>
      <w:bookmarkStart w:id="4677" w:name="_Toc76507504"/>
      <w:bookmarkStart w:id="4678" w:name="_Toc83109113"/>
      <w:bookmarkStart w:id="4679" w:name="_Toc89877926"/>
      <w:bookmarkStart w:id="4680" w:name="_Toc98709777"/>
      <w:bookmarkStart w:id="4681" w:name="_Toc105691592"/>
      <w:bookmarkStart w:id="4682" w:name="_Toc105693906"/>
      <w:bookmarkStart w:id="4683" w:name="_Toc123139242"/>
      <w:bookmarkStart w:id="4684" w:name="_Toc124166042"/>
      <w:bookmarkStart w:id="4685" w:name="_Toc130922915"/>
      <w:bookmarkStart w:id="4686" w:name="_Toc137303327"/>
      <w:bookmarkStart w:id="4687" w:name="_Toc138889551"/>
      <w:bookmarkStart w:id="4688" w:name="_Toc145111363"/>
      <w:r w:rsidRPr="00090C64">
        <w:rPr>
          <w:lang w:eastAsia="sv-SE"/>
        </w:rPr>
        <w:t>6.5.3.2</w:t>
      </w:r>
      <w:r w:rsidRPr="00090C64">
        <w:rPr>
          <w:lang w:eastAsia="sv-SE"/>
        </w:rPr>
        <w:tab/>
        <w:t>Minimum Requirement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9" w:name="_Toc21125021"/>
      <w:bookmarkStart w:id="4690" w:name="_Toc29768011"/>
      <w:bookmarkStart w:id="4691" w:name="_Toc36044453"/>
      <w:bookmarkStart w:id="4692" w:name="_Toc37230358"/>
      <w:bookmarkStart w:id="4693" w:name="_Toc45907501"/>
      <w:bookmarkStart w:id="4694" w:name="_Toc53181606"/>
      <w:bookmarkStart w:id="4695" w:name="_Toc61127473"/>
      <w:bookmarkStart w:id="4696" w:name="_Toc67054487"/>
      <w:bookmarkStart w:id="4697" w:name="_Toc67061485"/>
      <w:bookmarkStart w:id="4698" w:name="_Toc74735003"/>
      <w:bookmarkStart w:id="4699" w:name="_Toc74753246"/>
      <w:bookmarkStart w:id="4700" w:name="_Toc76507505"/>
      <w:bookmarkStart w:id="4701" w:name="_Toc83109114"/>
      <w:bookmarkStart w:id="4702" w:name="_Toc89877927"/>
      <w:bookmarkStart w:id="4703" w:name="_Toc98709778"/>
      <w:bookmarkStart w:id="4704" w:name="_Toc105691593"/>
      <w:bookmarkStart w:id="4705" w:name="_Toc105693907"/>
      <w:bookmarkStart w:id="4706" w:name="_Toc123139243"/>
      <w:bookmarkStart w:id="4707" w:name="_Toc124166043"/>
      <w:bookmarkStart w:id="4708" w:name="_Toc130922916"/>
      <w:bookmarkStart w:id="4709" w:name="_Toc137303328"/>
      <w:bookmarkStart w:id="4710" w:name="_Toc138889552"/>
      <w:bookmarkStart w:id="4711" w:name="_Toc145111364"/>
      <w:r w:rsidRPr="00090C64">
        <w:rPr>
          <w:lang w:eastAsia="sv-SE"/>
        </w:rPr>
        <w:t>6.5.3.3</w:t>
      </w:r>
      <w:r w:rsidRPr="00090C64">
        <w:rPr>
          <w:lang w:eastAsia="sv-SE"/>
        </w:rPr>
        <w:tab/>
        <w:t>Test purpose</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2" w:name="_Toc21125022"/>
      <w:bookmarkStart w:id="4713" w:name="_Toc29768012"/>
      <w:bookmarkStart w:id="4714" w:name="_Toc36044454"/>
      <w:bookmarkStart w:id="4715" w:name="_Toc37230359"/>
      <w:bookmarkStart w:id="4716" w:name="_Toc45907502"/>
      <w:bookmarkStart w:id="4717" w:name="_Toc53181607"/>
      <w:bookmarkStart w:id="4718" w:name="_Toc61127474"/>
      <w:bookmarkStart w:id="4719" w:name="_Toc67054488"/>
      <w:bookmarkStart w:id="4720" w:name="_Toc67061486"/>
      <w:bookmarkStart w:id="4721" w:name="_Toc74735004"/>
      <w:bookmarkStart w:id="4722" w:name="_Toc74753247"/>
      <w:bookmarkStart w:id="4723" w:name="_Toc76507506"/>
      <w:bookmarkStart w:id="4724" w:name="_Toc83109115"/>
      <w:bookmarkStart w:id="4725" w:name="_Toc89877928"/>
      <w:bookmarkStart w:id="4726" w:name="_Toc98709779"/>
      <w:bookmarkStart w:id="4727" w:name="_Toc105691594"/>
      <w:bookmarkStart w:id="4728" w:name="_Toc105693908"/>
      <w:bookmarkStart w:id="4729" w:name="_Toc123139244"/>
      <w:bookmarkStart w:id="4730" w:name="_Toc124166044"/>
      <w:bookmarkStart w:id="4731" w:name="_Toc130922917"/>
      <w:bookmarkStart w:id="4732" w:name="_Toc137303329"/>
      <w:bookmarkStart w:id="4733" w:name="_Toc138889553"/>
      <w:bookmarkStart w:id="4734" w:name="_Toc145111365"/>
      <w:r w:rsidRPr="00090C64">
        <w:rPr>
          <w:lang w:eastAsia="sv-SE"/>
        </w:rPr>
        <w:t>6.</w:t>
      </w:r>
      <w:r w:rsidRPr="00090C64">
        <w:rPr>
          <w:lang w:eastAsia="zh-CN"/>
        </w:rPr>
        <w:t>5.3.</w:t>
      </w:r>
      <w:r w:rsidRPr="00090C64">
        <w:rPr>
          <w:lang w:eastAsia="sv-SE"/>
        </w:rPr>
        <w:t>4</w:t>
      </w:r>
      <w:r w:rsidRPr="00090C64">
        <w:rPr>
          <w:lang w:eastAsia="sv-SE"/>
        </w:rPr>
        <w:tab/>
        <w:t>Method of test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33297A7C" w14:textId="77777777" w:rsidR="00D57C09" w:rsidRPr="00090C64" w:rsidRDefault="00D57C09" w:rsidP="00D57C09">
      <w:pPr>
        <w:pStyle w:val="Heading5"/>
        <w:rPr>
          <w:lang w:eastAsia="sv-SE"/>
        </w:rPr>
      </w:pPr>
      <w:bookmarkStart w:id="4735" w:name="_Toc21125023"/>
      <w:bookmarkStart w:id="4736" w:name="_Toc29768013"/>
      <w:bookmarkStart w:id="4737" w:name="_Toc36044455"/>
      <w:bookmarkStart w:id="4738" w:name="_Toc37230360"/>
      <w:bookmarkStart w:id="4739" w:name="_Toc45907503"/>
      <w:bookmarkStart w:id="4740" w:name="_Toc53181608"/>
      <w:bookmarkStart w:id="4741" w:name="_Toc61127475"/>
      <w:bookmarkStart w:id="4742" w:name="_Toc67054489"/>
      <w:bookmarkStart w:id="4743" w:name="_Toc67061487"/>
      <w:bookmarkStart w:id="4744" w:name="_Toc74735005"/>
      <w:bookmarkStart w:id="4745" w:name="_Toc74753248"/>
      <w:bookmarkStart w:id="4746" w:name="_Toc76507507"/>
      <w:bookmarkStart w:id="4747" w:name="_Toc83109116"/>
      <w:bookmarkStart w:id="4748" w:name="_Toc89877929"/>
      <w:bookmarkStart w:id="4749" w:name="_Toc98709780"/>
      <w:bookmarkStart w:id="4750" w:name="_Toc105691595"/>
      <w:bookmarkStart w:id="4751" w:name="_Toc105693909"/>
      <w:bookmarkStart w:id="4752" w:name="_Toc123139245"/>
      <w:bookmarkStart w:id="4753" w:name="_Toc124166045"/>
      <w:bookmarkStart w:id="4754" w:name="_Toc130922918"/>
      <w:bookmarkStart w:id="4755" w:name="_Toc137303330"/>
      <w:bookmarkStart w:id="4756" w:name="_Toc138889554"/>
      <w:bookmarkStart w:id="4757" w:name="_Toc145111366"/>
      <w:r w:rsidRPr="00090C64">
        <w:rPr>
          <w:lang w:eastAsia="sv-SE"/>
        </w:rPr>
        <w:t>6.5.3.4.1</w:t>
      </w:r>
      <w:r w:rsidRPr="00090C64">
        <w:rPr>
          <w:lang w:eastAsia="sv-SE"/>
        </w:rPr>
        <w:tab/>
        <w:t>Initial conditions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8" w:name="_Toc21125024"/>
      <w:bookmarkStart w:id="4759" w:name="_Toc29768014"/>
      <w:bookmarkStart w:id="4760" w:name="_Toc36044456"/>
      <w:bookmarkStart w:id="4761" w:name="_Toc37230361"/>
      <w:bookmarkStart w:id="4762" w:name="_Toc45907504"/>
      <w:bookmarkStart w:id="4763" w:name="_Toc53181609"/>
      <w:bookmarkStart w:id="4764" w:name="_Toc61127476"/>
      <w:bookmarkStart w:id="4765" w:name="_Toc67054490"/>
      <w:bookmarkStart w:id="4766" w:name="_Toc67061488"/>
      <w:bookmarkStart w:id="4767" w:name="_Toc74735006"/>
      <w:bookmarkStart w:id="4768" w:name="_Toc74753249"/>
      <w:bookmarkStart w:id="4769" w:name="_Toc76507508"/>
      <w:bookmarkStart w:id="4770" w:name="_Toc83109117"/>
      <w:bookmarkStart w:id="4771" w:name="_Toc89877930"/>
      <w:bookmarkStart w:id="4772" w:name="_Toc98709781"/>
      <w:bookmarkStart w:id="4773" w:name="_Toc105691596"/>
      <w:bookmarkStart w:id="4774" w:name="_Toc105693910"/>
      <w:bookmarkStart w:id="4775" w:name="_Toc123139246"/>
      <w:bookmarkStart w:id="4776" w:name="_Toc124166046"/>
      <w:bookmarkStart w:id="4777" w:name="_Toc130922919"/>
      <w:bookmarkStart w:id="4778" w:name="_Toc137303331"/>
      <w:bookmarkStart w:id="4779" w:name="_Toc138889555"/>
      <w:bookmarkStart w:id="4780" w:name="_Toc145111367"/>
      <w:r w:rsidRPr="00090C64">
        <w:rPr>
          <w:lang w:eastAsia="sv-SE"/>
        </w:rPr>
        <w:t>6.5.3.4.2</w:t>
      </w:r>
      <w:r w:rsidRPr="00090C64">
        <w:rPr>
          <w:lang w:eastAsia="sv-SE"/>
        </w:rPr>
        <w:tab/>
        <w:t>Procedure</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81" w:name="_Toc21125025"/>
      <w:bookmarkStart w:id="4782" w:name="_Toc29768015"/>
      <w:bookmarkStart w:id="4783" w:name="_Toc36044457"/>
      <w:bookmarkStart w:id="4784" w:name="_Toc37230362"/>
      <w:bookmarkStart w:id="4785" w:name="_Toc45907505"/>
      <w:bookmarkStart w:id="4786" w:name="_Toc53181610"/>
      <w:bookmarkStart w:id="4787" w:name="_Toc61127477"/>
      <w:bookmarkStart w:id="4788" w:name="_Toc67054491"/>
      <w:bookmarkStart w:id="4789" w:name="_Toc67061489"/>
      <w:bookmarkStart w:id="4790" w:name="_Toc74735007"/>
      <w:bookmarkStart w:id="4791" w:name="_Toc74753250"/>
      <w:bookmarkStart w:id="4792" w:name="_Toc76507509"/>
      <w:bookmarkStart w:id="4793" w:name="_Toc83109118"/>
      <w:bookmarkStart w:id="4794" w:name="_Toc89877931"/>
      <w:bookmarkStart w:id="4795" w:name="_Toc98709782"/>
      <w:bookmarkStart w:id="4796" w:name="_Toc105691597"/>
      <w:bookmarkStart w:id="4797" w:name="_Toc105693911"/>
      <w:bookmarkStart w:id="4798" w:name="_Toc123139247"/>
      <w:bookmarkStart w:id="4799" w:name="_Toc124166047"/>
      <w:bookmarkStart w:id="4800" w:name="_Toc130922920"/>
      <w:bookmarkStart w:id="4801" w:name="_Toc137303332"/>
      <w:bookmarkStart w:id="4802" w:name="_Toc138889556"/>
      <w:bookmarkStart w:id="4803" w:name="_Toc145111368"/>
      <w:r w:rsidRPr="00090C64">
        <w:rPr>
          <w:lang w:eastAsia="sv-SE"/>
        </w:rPr>
        <w:t>6.</w:t>
      </w:r>
      <w:r w:rsidRPr="00090C64">
        <w:rPr>
          <w:lang w:eastAsia="zh-CN"/>
        </w:rPr>
        <w:t>5.3.</w:t>
      </w:r>
      <w:r w:rsidRPr="00090C64">
        <w:rPr>
          <w:lang w:eastAsia="sv-SE"/>
        </w:rPr>
        <w:t>5</w:t>
      </w:r>
      <w:r w:rsidRPr="00090C64">
        <w:rPr>
          <w:lang w:eastAsia="sv-SE"/>
        </w:rPr>
        <w:tab/>
        <w:t>Test Requirement</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4" w:name="_Toc21125026"/>
      <w:bookmarkStart w:id="4805" w:name="_Toc29768016"/>
      <w:bookmarkStart w:id="4806" w:name="_Toc36044458"/>
      <w:bookmarkStart w:id="4807" w:name="_Toc37230363"/>
      <w:bookmarkStart w:id="4808" w:name="_Toc45907506"/>
      <w:bookmarkStart w:id="4809" w:name="_Toc53181611"/>
      <w:bookmarkStart w:id="4810" w:name="_Toc61127478"/>
      <w:bookmarkStart w:id="4811" w:name="_Toc67054492"/>
      <w:bookmarkStart w:id="4812" w:name="_Toc67061490"/>
      <w:bookmarkStart w:id="4813" w:name="_Toc74735008"/>
      <w:bookmarkStart w:id="4814" w:name="_Toc74753251"/>
      <w:bookmarkStart w:id="4815" w:name="_Toc76507510"/>
      <w:bookmarkStart w:id="4816" w:name="_Toc83109119"/>
      <w:bookmarkStart w:id="4817" w:name="_Toc89877932"/>
      <w:bookmarkStart w:id="4818" w:name="_Toc98709783"/>
      <w:bookmarkStart w:id="4819" w:name="_Toc105691598"/>
      <w:bookmarkStart w:id="4820" w:name="_Toc105693912"/>
      <w:bookmarkStart w:id="4821" w:name="_Toc123139248"/>
      <w:bookmarkStart w:id="4822" w:name="_Toc124166048"/>
      <w:bookmarkStart w:id="4823" w:name="_Toc130922921"/>
      <w:bookmarkStart w:id="4824" w:name="_Toc137303333"/>
      <w:bookmarkStart w:id="4825" w:name="_Toc138889557"/>
      <w:bookmarkStart w:id="4826" w:name="_Toc145111369"/>
      <w:r w:rsidRPr="00090C64">
        <w:t>6.6</w:t>
      </w:r>
      <w:r w:rsidRPr="00090C64">
        <w:tab/>
        <w:t>OTA Transmitted signal quality</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966BF2D" w14:textId="77777777" w:rsidR="00D57C09" w:rsidRPr="00090C64" w:rsidRDefault="00D57C09" w:rsidP="00D57C09">
      <w:pPr>
        <w:pStyle w:val="Heading3"/>
      </w:pPr>
      <w:bookmarkStart w:id="4827" w:name="_Toc21125027"/>
      <w:bookmarkStart w:id="4828" w:name="_Toc29768017"/>
      <w:bookmarkStart w:id="4829" w:name="_Toc36044459"/>
      <w:bookmarkStart w:id="4830" w:name="_Toc37230364"/>
      <w:bookmarkStart w:id="4831" w:name="_Toc45907507"/>
      <w:bookmarkStart w:id="4832" w:name="_Toc53181612"/>
      <w:bookmarkStart w:id="4833" w:name="_Toc61127479"/>
      <w:bookmarkStart w:id="4834" w:name="_Toc67054493"/>
      <w:bookmarkStart w:id="4835" w:name="_Toc67061491"/>
      <w:bookmarkStart w:id="4836" w:name="_Toc74735009"/>
      <w:bookmarkStart w:id="4837" w:name="_Toc74753252"/>
      <w:bookmarkStart w:id="4838" w:name="_Toc76507511"/>
      <w:bookmarkStart w:id="4839" w:name="_Toc83109120"/>
      <w:bookmarkStart w:id="4840" w:name="_Toc89877933"/>
      <w:bookmarkStart w:id="4841" w:name="_Toc98709784"/>
      <w:bookmarkStart w:id="4842" w:name="_Toc105691599"/>
      <w:bookmarkStart w:id="4843" w:name="_Toc105693913"/>
      <w:bookmarkStart w:id="4844" w:name="_Toc123139249"/>
      <w:bookmarkStart w:id="4845" w:name="_Toc124166049"/>
      <w:bookmarkStart w:id="4846" w:name="_Toc130922922"/>
      <w:bookmarkStart w:id="4847" w:name="_Toc137303334"/>
      <w:bookmarkStart w:id="4848" w:name="_Toc138889558"/>
      <w:bookmarkStart w:id="4849" w:name="_Toc145111370"/>
      <w:r w:rsidRPr="00090C64">
        <w:t>6.6.1</w:t>
      </w:r>
      <w:r w:rsidRPr="00090C64">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50" w:name="_Toc21125028"/>
      <w:bookmarkStart w:id="4851" w:name="_Toc29768018"/>
      <w:bookmarkStart w:id="4852" w:name="_Toc36044460"/>
      <w:bookmarkStart w:id="4853" w:name="_Toc37230365"/>
      <w:bookmarkStart w:id="4854" w:name="_Toc45907508"/>
      <w:bookmarkStart w:id="4855" w:name="_Toc53181613"/>
      <w:bookmarkStart w:id="4856" w:name="_Toc61127480"/>
      <w:bookmarkStart w:id="4857" w:name="_Toc67054494"/>
      <w:bookmarkStart w:id="4858" w:name="_Toc67061492"/>
      <w:bookmarkStart w:id="4859" w:name="_Toc74735010"/>
      <w:bookmarkStart w:id="4860" w:name="_Toc74753253"/>
      <w:bookmarkStart w:id="4861" w:name="_Toc76507512"/>
      <w:bookmarkStart w:id="4862" w:name="_Toc83109121"/>
      <w:bookmarkStart w:id="4863" w:name="_Toc89877934"/>
      <w:bookmarkStart w:id="4864" w:name="_Toc98709785"/>
      <w:bookmarkStart w:id="4865" w:name="_Toc105691600"/>
      <w:bookmarkStart w:id="4866" w:name="_Toc105693914"/>
      <w:bookmarkStart w:id="4867" w:name="_Toc123139250"/>
      <w:bookmarkStart w:id="4868" w:name="_Toc124166050"/>
      <w:bookmarkStart w:id="4869" w:name="_Toc130922923"/>
      <w:bookmarkStart w:id="4870" w:name="_Toc137303335"/>
      <w:bookmarkStart w:id="4871" w:name="_Toc138889559"/>
      <w:bookmarkStart w:id="4872" w:name="_Toc145111371"/>
      <w:r w:rsidRPr="00090C64">
        <w:t>6.6.2</w:t>
      </w:r>
      <w:r w:rsidRPr="00090C64">
        <w:tab/>
        <w:t>OTA Frequency Error</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CCC3EED" w14:textId="77777777" w:rsidR="00D57C09" w:rsidRPr="00090C64" w:rsidRDefault="00D57C09" w:rsidP="00D57C09">
      <w:pPr>
        <w:pStyle w:val="Heading4"/>
        <w:rPr>
          <w:lang w:eastAsia="sv-SE"/>
        </w:rPr>
      </w:pPr>
      <w:bookmarkStart w:id="4873" w:name="_Toc21125029"/>
      <w:bookmarkStart w:id="4874" w:name="_Toc29768019"/>
      <w:bookmarkStart w:id="4875" w:name="_Toc36044461"/>
      <w:bookmarkStart w:id="4876" w:name="_Toc37230366"/>
      <w:bookmarkStart w:id="4877" w:name="_Toc45907509"/>
      <w:bookmarkStart w:id="4878" w:name="_Toc53181614"/>
      <w:bookmarkStart w:id="4879" w:name="_Toc61127481"/>
      <w:bookmarkStart w:id="4880" w:name="_Toc67054495"/>
      <w:bookmarkStart w:id="4881" w:name="_Toc67061493"/>
      <w:bookmarkStart w:id="4882" w:name="_Toc74735011"/>
      <w:bookmarkStart w:id="4883" w:name="_Toc74753254"/>
      <w:bookmarkStart w:id="4884" w:name="_Toc76507513"/>
      <w:bookmarkStart w:id="4885" w:name="_Toc83109122"/>
      <w:bookmarkStart w:id="4886" w:name="_Toc89877935"/>
      <w:bookmarkStart w:id="4887" w:name="_Toc98709786"/>
      <w:bookmarkStart w:id="4888" w:name="_Toc105691601"/>
      <w:bookmarkStart w:id="4889" w:name="_Toc105693915"/>
      <w:bookmarkStart w:id="4890" w:name="_Toc123139251"/>
      <w:bookmarkStart w:id="4891" w:name="_Toc124166051"/>
      <w:bookmarkStart w:id="4892" w:name="_Toc130922924"/>
      <w:bookmarkStart w:id="4893" w:name="_Toc137303336"/>
      <w:bookmarkStart w:id="4894" w:name="_Toc138889560"/>
      <w:bookmarkStart w:id="4895" w:name="_Toc145111372"/>
      <w:r w:rsidRPr="00090C64">
        <w:rPr>
          <w:lang w:eastAsia="sv-SE"/>
        </w:rPr>
        <w:t>6.6.2.1</w:t>
      </w:r>
      <w:r w:rsidRPr="00090C64">
        <w:rPr>
          <w:lang w:eastAsia="sv-SE"/>
        </w:rPr>
        <w:tab/>
        <w:t>Definition and applicability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6" w:name="_Toc21125030"/>
      <w:bookmarkStart w:id="4897" w:name="_Toc29768020"/>
      <w:bookmarkStart w:id="4898" w:name="_Toc36044462"/>
      <w:bookmarkStart w:id="4899" w:name="_Toc37230367"/>
      <w:bookmarkStart w:id="4900" w:name="_Toc45907510"/>
      <w:bookmarkStart w:id="4901" w:name="_Toc53181615"/>
      <w:bookmarkStart w:id="4902" w:name="_Toc61127482"/>
      <w:bookmarkStart w:id="4903" w:name="_Toc67054496"/>
      <w:bookmarkStart w:id="4904" w:name="_Toc67061494"/>
      <w:bookmarkStart w:id="4905" w:name="_Toc74735012"/>
      <w:bookmarkStart w:id="4906" w:name="_Toc74753255"/>
      <w:bookmarkStart w:id="4907" w:name="_Toc76507514"/>
      <w:bookmarkStart w:id="4908" w:name="_Toc83109123"/>
      <w:bookmarkStart w:id="4909" w:name="_Toc89877936"/>
      <w:bookmarkStart w:id="4910" w:name="_Toc98709787"/>
      <w:bookmarkStart w:id="4911" w:name="_Toc105691602"/>
      <w:bookmarkStart w:id="4912" w:name="_Toc105693916"/>
      <w:bookmarkStart w:id="4913" w:name="_Toc123139252"/>
      <w:bookmarkStart w:id="4914" w:name="_Toc124166052"/>
      <w:bookmarkStart w:id="4915" w:name="_Toc130922925"/>
      <w:bookmarkStart w:id="4916" w:name="_Toc137303337"/>
      <w:bookmarkStart w:id="4917" w:name="_Toc138889561"/>
      <w:bookmarkStart w:id="4918" w:name="_Toc145111373"/>
      <w:r w:rsidRPr="00090C64">
        <w:rPr>
          <w:lang w:eastAsia="sv-SE"/>
        </w:rPr>
        <w:t>6.6.2.2</w:t>
      </w:r>
      <w:r w:rsidRPr="00090C64">
        <w:rPr>
          <w:lang w:eastAsia="sv-SE"/>
        </w:rPr>
        <w:tab/>
        <w:t>Minimum Requirement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4919" w:name="_Toc21125031"/>
      <w:bookmarkStart w:id="4920" w:name="_Toc29768021"/>
      <w:bookmarkStart w:id="4921" w:name="_Toc36044463"/>
      <w:bookmarkStart w:id="4922" w:name="_Toc37230368"/>
      <w:bookmarkStart w:id="4923" w:name="_Toc45907511"/>
      <w:bookmarkStart w:id="4924" w:name="_Toc53181616"/>
      <w:bookmarkStart w:id="4925" w:name="_Toc61127483"/>
      <w:bookmarkStart w:id="4926" w:name="_Toc67054497"/>
      <w:bookmarkStart w:id="4927" w:name="_Toc67061495"/>
      <w:bookmarkStart w:id="4928" w:name="_Toc74735013"/>
      <w:bookmarkStart w:id="4929" w:name="_Toc74753256"/>
      <w:bookmarkStart w:id="4930" w:name="_Toc76507515"/>
      <w:bookmarkStart w:id="4931" w:name="_Toc83109124"/>
      <w:bookmarkStart w:id="4932" w:name="_Toc89877937"/>
      <w:bookmarkStart w:id="4933" w:name="_Toc98709788"/>
      <w:bookmarkStart w:id="4934" w:name="_Toc105691603"/>
      <w:bookmarkStart w:id="4935" w:name="_Toc105693917"/>
      <w:bookmarkStart w:id="4936" w:name="_Toc123139253"/>
      <w:bookmarkStart w:id="4937" w:name="_Toc124166053"/>
      <w:bookmarkStart w:id="4938" w:name="_Toc130922926"/>
      <w:bookmarkStart w:id="4939" w:name="_Toc137303338"/>
      <w:bookmarkStart w:id="4940" w:name="_Toc138889562"/>
      <w:bookmarkStart w:id="4941" w:name="_Toc145111374"/>
      <w:r w:rsidRPr="00090C64">
        <w:rPr>
          <w:lang w:eastAsia="sv-SE"/>
        </w:rPr>
        <w:t>6.6.2.3</w:t>
      </w:r>
      <w:r w:rsidRPr="00090C64">
        <w:rPr>
          <w:lang w:eastAsia="sv-SE"/>
        </w:rPr>
        <w:tab/>
        <w:t>Test purpose</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2" w:name="_Toc21125032"/>
      <w:bookmarkStart w:id="4943" w:name="_Toc29768022"/>
      <w:bookmarkStart w:id="4944" w:name="_Toc36044464"/>
      <w:bookmarkStart w:id="4945" w:name="_Toc37230369"/>
      <w:bookmarkStart w:id="4946" w:name="_Toc45907512"/>
      <w:bookmarkStart w:id="4947" w:name="_Toc53181617"/>
      <w:bookmarkStart w:id="4948" w:name="_Toc61127484"/>
      <w:bookmarkStart w:id="4949" w:name="_Toc67054498"/>
      <w:bookmarkStart w:id="4950" w:name="_Toc67061496"/>
      <w:bookmarkStart w:id="4951" w:name="_Toc74735014"/>
      <w:bookmarkStart w:id="4952" w:name="_Toc74753257"/>
      <w:bookmarkStart w:id="4953" w:name="_Toc76507516"/>
      <w:bookmarkStart w:id="4954" w:name="_Toc83109125"/>
      <w:bookmarkStart w:id="4955" w:name="_Toc89877938"/>
      <w:bookmarkStart w:id="4956" w:name="_Toc98709789"/>
      <w:bookmarkStart w:id="4957" w:name="_Toc105691604"/>
      <w:bookmarkStart w:id="4958" w:name="_Toc105693918"/>
      <w:bookmarkStart w:id="4959" w:name="_Toc123139254"/>
      <w:bookmarkStart w:id="4960" w:name="_Toc124166054"/>
      <w:bookmarkStart w:id="4961" w:name="_Toc130922927"/>
      <w:bookmarkStart w:id="4962" w:name="_Toc137303339"/>
      <w:bookmarkStart w:id="4963" w:name="_Toc138889563"/>
      <w:bookmarkStart w:id="4964" w:name="_Toc145111375"/>
      <w:r w:rsidRPr="00090C64">
        <w:rPr>
          <w:lang w:eastAsia="sv-SE"/>
        </w:rPr>
        <w:t>6.</w:t>
      </w:r>
      <w:r w:rsidRPr="00090C64">
        <w:rPr>
          <w:lang w:eastAsia="zh-CN"/>
        </w:rPr>
        <w:t>6.2.</w:t>
      </w:r>
      <w:r w:rsidRPr="00090C64">
        <w:rPr>
          <w:lang w:eastAsia="sv-SE"/>
        </w:rPr>
        <w:t>4</w:t>
      </w:r>
      <w:r w:rsidRPr="00090C64">
        <w:rPr>
          <w:lang w:eastAsia="sv-SE"/>
        </w:rPr>
        <w:tab/>
        <w:t>Method of test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5" w:name="_Toc21125033"/>
      <w:bookmarkStart w:id="4966" w:name="_Toc29768023"/>
      <w:bookmarkStart w:id="4967" w:name="_Toc36044465"/>
      <w:bookmarkStart w:id="4968" w:name="_Toc37230370"/>
      <w:bookmarkStart w:id="4969" w:name="_Toc45907513"/>
      <w:bookmarkStart w:id="4970" w:name="_Toc53181618"/>
      <w:bookmarkStart w:id="4971" w:name="_Toc61127485"/>
      <w:bookmarkStart w:id="4972" w:name="_Toc67054499"/>
      <w:bookmarkStart w:id="4973" w:name="_Toc67061497"/>
      <w:bookmarkStart w:id="4974" w:name="_Toc74735015"/>
      <w:bookmarkStart w:id="4975" w:name="_Toc74753258"/>
      <w:bookmarkStart w:id="4976" w:name="_Toc76507517"/>
      <w:bookmarkStart w:id="4977" w:name="_Toc83109126"/>
      <w:bookmarkStart w:id="4978" w:name="_Toc89877939"/>
      <w:bookmarkStart w:id="4979" w:name="_Toc98709790"/>
      <w:bookmarkStart w:id="4980" w:name="_Toc105691605"/>
      <w:bookmarkStart w:id="4981" w:name="_Toc105693919"/>
      <w:bookmarkStart w:id="4982" w:name="_Toc123139255"/>
      <w:bookmarkStart w:id="4983" w:name="_Toc124166055"/>
      <w:bookmarkStart w:id="4984" w:name="_Toc130922928"/>
      <w:bookmarkStart w:id="4985" w:name="_Toc137303340"/>
      <w:bookmarkStart w:id="4986" w:name="_Toc138889564"/>
      <w:bookmarkStart w:id="4987" w:name="_Toc145111376"/>
      <w:r w:rsidRPr="00090C64">
        <w:rPr>
          <w:lang w:eastAsia="sv-SE"/>
        </w:rPr>
        <w:t>6.</w:t>
      </w:r>
      <w:r w:rsidRPr="00090C64">
        <w:rPr>
          <w:lang w:eastAsia="zh-CN"/>
        </w:rPr>
        <w:t>6.2.</w:t>
      </w:r>
      <w:r w:rsidRPr="00090C64">
        <w:rPr>
          <w:lang w:eastAsia="sv-SE"/>
        </w:rPr>
        <w:t>5</w:t>
      </w:r>
      <w:r w:rsidRPr="00090C64">
        <w:rPr>
          <w:lang w:eastAsia="sv-SE"/>
        </w:rPr>
        <w:tab/>
        <w:t>Test Requirement</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C331C04" w14:textId="77777777" w:rsidR="00D57C09" w:rsidRPr="00090C64" w:rsidRDefault="00D57C09" w:rsidP="00D57C09">
      <w:pPr>
        <w:pStyle w:val="Heading5"/>
      </w:pPr>
      <w:bookmarkStart w:id="4988" w:name="_Toc21125034"/>
      <w:bookmarkStart w:id="4989" w:name="_Toc29768024"/>
      <w:bookmarkStart w:id="4990" w:name="_Toc36044466"/>
      <w:bookmarkStart w:id="4991" w:name="_Toc37230371"/>
      <w:bookmarkStart w:id="4992" w:name="_Toc45907514"/>
      <w:bookmarkStart w:id="4993" w:name="_Toc53181619"/>
      <w:bookmarkStart w:id="4994" w:name="_Toc61127486"/>
      <w:bookmarkStart w:id="4995" w:name="_Toc67054500"/>
      <w:bookmarkStart w:id="4996" w:name="_Toc67061498"/>
      <w:bookmarkStart w:id="4997" w:name="_Toc74735016"/>
      <w:bookmarkStart w:id="4998" w:name="_Toc74753259"/>
      <w:bookmarkStart w:id="4999" w:name="_Toc76507518"/>
      <w:bookmarkStart w:id="5000" w:name="_Toc83109127"/>
      <w:bookmarkStart w:id="5001" w:name="_Toc89877940"/>
      <w:bookmarkStart w:id="5002" w:name="_Toc98709791"/>
      <w:bookmarkStart w:id="5003" w:name="_Toc105691606"/>
      <w:bookmarkStart w:id="5004" w:name="_Toc105693920"/>
      <w:bookmarkStart w:id="5005" w:name="_Toc123139256"/>
      <w:bookmarkStart w:id="5006" w:name="_Toc124166056"/>
      <w:bookmarkStart w:id="5007" w:name="_Toc130922929"/>
      <w:bookmarkStart w:id="5008" w:name="_Toc137303341"/>
      <w:bookmarkStart w:id="5009" w:name="_Toc138889565"/>
      <w:bookmarkStart w:id="5010" w:name="_Toc145111377"/>
      <w:r w:rsidRPr="00090C64">
        <w:t>6.6.2.5.1</w:t>
      </w:r>
      <w:r w:rsidRPr="00090C64">
        <w:tab/>
        <w:t>UTRA FDD test requirement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11" w:name="_Toc21125035"/>
      <w:bookmarkStart w:id="5012" w:name="_Toc29768025"/>
      <w:bookmarkStart w:id="5013" w:name="_Toc36044467"/>
      <w:bookmarkStart w:id="5014" w:name="_Toc37230372"/>
      <w:bookmarkStart w:id="5015" w:name="_Toc45907515"/>
      <w:bookmarkStart w:id="5016" w:name="_Toc53181620"/>
      <w:bookmarkStart w:id="5017" w:name="_Toc61127487"/>
      <w:bookmarkStart w:id="5018" w:name="_Toc67054501"/>
      <w:bookmarkStart w:id="5019" w:name="_Toc67061499"/>
      <w:bookmarkStart w:id="5020" w:name="_Toc74735017"/>
      <w:bookmarkStart w:id="5021" w:name="_Toc74753260"/>
      <w:bookmarkStart w:id="5022" w:name="_Toc76507519"/>
      <w:bookmarkStart w:id="5023" w:name="_Toc83109128"/>
      <w:bookmarkStart w:id="5024" w:name="_Toc89877941"/>
      <w:bookmarkStart w:id="5025" w:name="_Toc98709792"/>
      <w:bookmarkStart w:id="5026" w:name="_Toc105691607"/>
      <w:bookmarkStart w:id="5027" w:name="_Toc105693921"/>
      <w:bookmarkStart w:id="5028" w:name="_Toc123139257"/>
      <w:bookmarkStart w:id="5029" w:name="_Toc124166057"/>
      <w:bookmarkStart w:id="5030" w:name="_Toc130922930"/>
      <w:bookmarkStart w:id="5031" w:name="_Toc137303342"/>
      <w:bookmarkStart w:id="5032" w:name="_Toc138889566"/>
      <w:bookmarkStart w:id="5033" w:name="_Toc145111378"/>
      <w:r w:rsidRPr="00090C64">
        <w:t>6.6.2.5.2</w:t>
      </w:r>
      <w:r w:rsidRPr="00090C64">
        <w:tab/>
        <w:t>E-UTRA and NR test requirement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4" w:name="_Toc21125036"/>
      <w:bookmarkStart w:id="5035" w:name="_Toc29768026"/>
      <w:bookmarkStart w:id="5036" w:name="_Toc36044468"/>
      <w:bookmarkStart w:id="5037" w:name="_Toc37230373"/>
      <w:bookmarkStart w:id="5038" w:name="_Toc45907516"/>
      <w:bookmarkStart w:id="5039" w:name="_Toc53181621"/>
      <w:bookmarkStart w:id="5040" w:name="_Toc61127488"/>
      <w:bookmarkStart w:id="5041" w:name="_Toc67054502"/>
      <w:bookmarkStart w:id="5042" w:name="_Toc67061500"/>
      <w:bookmarkStart w:id="5043" w:name="_Toc74735018"/>
      <w:bookmarkStart w:id="5044" w:name="_Toc74753261"/>
      <w:bookmarkStart w:id="5045" w:name="_Toc76507520"/>
      <w:bookmarkStart w:id="5046" w:name="_Toc83109129"/>
      <w:bookmarkStart w:id="5047" w:name="_Toc89877942"/>
      <w:bookmarkStart w:id="5048" w:name="_Toc98709793"/>
      <w:bookmarkStart w:id="5049" w:name="_Toc105691608"/>
      <w:bookmarkStart w:id="5050" w:name="_Toc105693922"/>
      <w:bookmarkStart w:id="5051" w:name="_Toc123139258"/>
      <w:bookmarkStart w:id="5052" w:name="_Toc124166058"/>
      <w:bookmarkStart w:id="5053" w:name="_Toc130922931"/>
      <w:bookmarkStart w:id="5054" w:name="_Toc137303343"/>
      <w:bookmarkStart w:id="5055" w:name="_Toc138889567"/>
      <w:bookmarkStart w:id="5056" w:name="_Toc145111379"/>
      <w:r w:rsidRPr="00090C64">
        <w:t>6.6.3</w:t>
      </w:r>
      <w:r w:rsidRPr="00090C64">
        <w:tab/>
        <w:t>OTA Time alignment error</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6D04D6B0" w14:textId="77777777" w:rsidR="00D57C09" w:rsidRPr="00090C64" w:rsidRDefault="00D57C09" w:rsidP="00D57C09">
      <w:pPr>
        <w:pStyle w:val="Heading4"/>
        <w:rPr>
          <w:lang w:eastAsia="sv-SE"/>
        </w:rPr>
      </w:pPr>
      <w:bookmarkStart w:id="5057" w:name="_Toc21125037"/>
      <w:bookmarkStart w:id="5058" w:name="_Toc29768027"/>
      <w:bookmarkStart w:id="5059" w:name="_Toc36044469"/>
      <w:bookmarkStart w:id="5060" w:name="_Toc37230374"/>
      <w:bookmarkStart w:id="5061" w:name="_Toc45907517"/>
      <w:bookmarkStart w:id="5062" w:name="_Toc53181622"/>
      <w:bookmarkStart w:id="5063" w:name="_Toc61127489"/>
      <w:bookmarkStart w:id="5064" w:name="_Toc67054503"/>
      <w:bookmarkStart w:id="5065" w:name="_Toc67061501"/>
      <w:bookmarkStart w:id="5066" w:name="_Toc74735019"/>
      <w:bookmarkStart w:id="5067" w:name="_Toc74753262"/>
      <w:bookmarkStart w:id="5068" w:name="_Toc76507521"/>
      <w:bookmarkStart w:id="5069" w:name="_Toc83109130"/>
      <w:bookmarkStart w:id="5070" w:name="_Toc89877943"/>
      <w:bookmarkStart w:id="5071" w:name="_Toc98709794"/>
      <w:bookmarkStart w:id="5072" w:name="_Toc105691609"/>
      <w:bookmarkStart w:id="5073" w:name="_Toc105693923"/>
      <w:bookmarkStart w:id="5074" w:name="_Toc123139259"/>
      <w:bookmarkStart w:id="5075" w:name="_Toc124166059"/>
      <w:bookmarkStart w:id="5076" w:name="_Toc130922932"/>
      <w:bookmarkStart w:id="5077" w:name="_Toc137303344"/>
      <w:bookmarkStart w:id="5078" w:name="_Toc138889568"/>
      <w:bookmarkStart w:id="5079" w:name="_Toc145111380"/>
      <w:r w:rsidRPr="00090C64">
        <w:rPr>
          <w:lang w:eastAsia="sv-SE"/>
        </w:rPr>
        <w:t>6.6.3.1</w:t>
      </w:r>
      <w:r w:rsidRPr="00090C64">
        <w:rPr>
          <w:lang w:eastAsia="sv-SE"/>
        </w:rPr>
        <w:tab/>
        <w:t>Definition and applicability</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80" w:name="_Toc21125038"/>
      <w:bookmarkStart w:id="5081" w:name="_Toc29768028"/>
      <w:bookmarkStart w:id="5082" w:name="_Toc36044470"/>
      <w:bookmarkStart w:id="5083" w:name="_Toc37230375"/>
      <w:bookmarkStart w:id="5084" w:name="_Toc45907518"/>
      <w:bookmarkStart w:id="5085" w:name="_Toc53181623"/>
      <w:bookmarkStart w:id="5086" w:name="_Toc61127490"/>
      <w:bookmarkStart w:id="5087" w:name="_Toc67054504"/>
      <w:bookmarkStart w:id="5088" w:name="_Toc67061502"/>
      <w:bookmarkStart w:id="5089" w:name="_Toc74735020"/>
      <w:bookmarkStart w:id="5090" w:name="_Toc74753263"/>
      <w:bookmarkStart w:id="5091" w:name="_Toc76507522"/>
      <w:bookmarkStart w:id="5092" w:name="_Toc83109131"/>
      <w:bookmarkStart w:id="5093" w:name="_Toc89877944"/>
      <w:bookmarkStart w:id="5094" w:name="_Toc98709795"/>
      <w:bookmarkStart w:id="5095" w:name="_Toc105691610"/>
      <w:bookmarkStart w:id="5096" w:name="_Toc105693924"/>
      <w:bookmarkStart w:id="5097" w:name="_Toc123139260"/>
      <w:bookmarkStart w:id="5098" w:name="_Toc124166060"/>
      <w:bookmarkStart w:id="5099" w:name="_Toc130922933"/>
      <w:bookmarkStart w:id="5100" w:name="_Toc137303345"/>
      <w:bookmarkStart w:id="5101" w:name="_Toc138889569"/>
      <w:bookmarkStart w:id="5102" w:name="_Toc145111381"/>
      <w:r w:rsidRPr="00090C64">
        <w:rPr>
          <w:lang w:eastAsia="sv-SE"/>
        </w:rPr>
        <w:t>6.6.3.2</w:t>
      </w:r>
      <w:r w:rsidRPr="00090C64">
        <w:rPr>
          <w:lang w:eastAsia="sv-SE"/>
        </w:rPr>
        <w:tab/>
        <w:t>Minimum Requirement</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103" w:name="_Toc21125039"/>
      <w:bookmarkStart w:id="5104" w:name="_Toc29768029"/>
      <w:bookmarkStart w:id="5105" w:name="_Toc36044471"/>
      <w:bookmarkStart w:id="5106" w:name="_Toc37230376"/>
      <w:bookmarkStart w:id="5107" w:name="_Toc45907519"/>
      <w:bookmarkStart w:id="5108" w:name="_Toc53181624"/>
      <w:bookmarkStart w:id="5109" w:name="_Toc61127491"/>
      <w:bookmarkStart w:id="5110" w:name="_Toc67054505"/>
      <w:bookmarkStart w:id="5111" w:name="_Toc67061503"/>
      <w:bookmarkStart w:id="5112" w:name="_Toc74735021"/>
      <w:bookmarkStart w:id="5113" w:name="_Toc74753264"/>
      <w:bookmarkStart w:id="5114" w:name="_Toc76507523"/>
      <w:bookmarkStart w:id="5115" w:name="_Toc83109132"/>
      <w:bookmarkStart w:id="5116" w:name="_Toc89877945"/>
      <w:bookmarkStart w:id="5117" w:name="_Toc98709796"/>
      <w:bookmarkStart w:id="5118" w:name="_Toc105691611"/>
      <w:bookmarkStart w:id="5119" w:name="_Toc105693925"/>
      <w:bookmarkStart w:id="5120" w:name="_Toc123139261"/>
      <w:bookmarkStart w:id="5121" w:name="_Toc124166061"/>
      <w:bookmarkStart w:id="5122" w:name="_Toc130922934"/>
      <w:bookmarkStart w:id="5123" w:name="_Toc137303346"/>
      <w:bookmarkStart w:id="5124" w:name="_Toc138889570"/>
      <w:bookmarkStart w:id="5125" w:name="_Toc145111382"/>
      <w:r w:rsidRPr="00090C64">
        <w:rPr>
          <w:lang w:eastAsia="sv-SE"/>
        </w:rPr>
        <w:t>6.6.3.3</w:t>
      </w:r>
      <w:r w:rsidRPr="00090C64">
        <w:rPr>
          <w:lang w:eastAsia="sv-SE"/>
        </w:rPr>
        <w:tab/>
        <w:t>Test purpose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6" w:name="_Toc21125040"/>
      <w:bookmarkStart w:id="5127" w:name="_Toc29768030"/>
      <w:bookmarkStart w:id="5128" w:name="_Toc36044472"/>
      <w:bookmarkStart w:id="5129" w:name="_Toc37230377"/>
      <w:bookmarkStart w:id="5130" w:name="_Toc45907520"/>
      <w:bookmarkStart w:id="5131" w:name="_Toc53181625"/>
      <w:bookmarkStart w:id="5132" w:name="_Toc61127492"/>
      <w:bookmarkStart w:id="5133" w:name="_Toc67054506"/>
      <w:bookmarkStart w:id="5134" w:name="_Toc67061504"/>
      <w:bookmarkStart w:id="5135" w:name="_Toc74735022"/>
      <w:bookmarkStart w:id="5136" w:name="_Toc74753265"/>
      <w:bookmarkStart w:id="5137" w:name="_Toc76507524"/>
      <w:bookmarkStart w:id="5138" w:name="_Toc83109133"/>
      <w:bookmarkStart w:id="5139" w:name="_Toc89877946"/>
      <w:bookmarkStart w:id="5140" w:name="_Toc98709797"/>
      <w:bookmarkStart w:id="5141" w:name="_Toc105691612"/>
      <w:bookmarkStart w:id="5142" w:name="_Toc105693926"/>
      <w:bookmarkStart w:id="5143" w:name="_Toc123139262"/>
      <w:bookmarkStart w:id="5144" w:name="_Toc124166062"/>
      <w:bookmarkStart w:id="5145" w:name="_Toc130922935"/>
      <w:bookmarkStart w:id="5146" w:name="_Toc137303347"/>
      <w:bookmarkStart w:id="5147" w:name="_Toc138889571"/>
      <w:bookmarkStart w:id="5148" w:name="_Toc145111383"/>
      <w:r w:rsidRPr="00090C64">
        <w:rPr>
          <w:lang w:eastAsia="sv-SE"/>
        </w:rPr>
        <w:t>6.</w:t>
      </w:r>
      <w:r w:rsidRPr="00090C64">
        <w:rPr>
          <w:lang w:eastAsia="zh-CN"/>
        </w:rPr>
        <w:t>6.3.</w:t>
      </w:r>
      <w:r w:rsidRPr="00090C64">
        <w:rPr>
          <w:lang w:eastAsia="sv-SE"/>
        </w:rPr>
        <w:t>4</w:t>
      </w:r>
      <w:r w:rsidRPr="00090C64">
        <w:rPr>
          <w:lang w:eastAsia="sv-SE"/>
        </w:rPr>
        <w:tab/>
        <w:t>Method of test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5D4B49E8" w14:textId="77777777" w:rsidR="00D57C09" w:rsidRPr="00090C64" w:rsidRDefault="00D57C09" w:rsidP="00D57C09">
      <w:pPr>
        <w:pStyle w:val="Heading5"/>
        <w:rPr>
          <w:lang w:eastAsia="sv-SE"/>
        </w:rPr>
      </w:pPr>
      <w:bookmarkStart w:id="5149" w:name="_Toc21125041"/>
      <w:bookmarkStart w:id="5150" w:name="_Toc29768031"/>
      <w:bookmarkStart w:id="5151" w:name="_Toc36044473"/>
      <w:bookmarkStart w:id="5152" w:name="_Toc37230378"/>
      <w:bookmarkStart w:id="5153" w:name="_Toc45907521"/>
      <w:bookmarkStart w:id="5154" w:name="_Toc53181626"/>
      <w:bookmarkStart w:id="5155" w:name="_Toc61127493"/>
      <w:bookmarkStart w:id="5156" w:name="_Toc67054507"/>
      <w:bookmarkStart w:id="5157" w:name="_Toc67061505"/>
      <w:bookmarkStart w:id="5158" w:name="_Toc74735023"/>
      <w:bookmarkStart w:id="5159" w:name="_Toc74753266"/>
      <w:bookmarkStart w:id="5160" w:name="_Toc76507525"/>
      <w:bookmarkStart w:id="5161" w:name="_Toc83109134"/>
      <w:bookmarkStart w:id="5162" w:name="_Toc89877947"/>
      <w:bookmarkStart w:id="5163" w:name="_Toc98709798"/>
      <w:bookmarkStart w:id="5164" w:name="_Toc105691613"/>
      <w:bookmarkStart w:id="5165" w:name="_Toc105693927"/>
      <w:bookmarkStart w:id="5166" w:name="_Toc123139263"/>
      <w:bookmarkStart w:id="5167" w:name="_Toc124166063"/>
      <w:bookmarkStart w:id="5168" w:name="_Toc130922936"/>
      <w:bookmarkStart w:id="5169" w:name="_Toc137303348"/>
      <w:bookmarkStart w:id="5170" w:name="_Toc138889572"/>
      <w:bookmarkStart w:id="5171" w:name="_Toc145111384"/>
      <w:r w:rsidRPr="00090C64">
        <w:rPr>
          <w:lang w:eastAsia="sv-SE"/>
        </w:rPr>
        <w:t>6.6.3.4.1</w:t>
      </w:r>
      <w:r w:rsidRPr="00090C64">
        <w:rPr>
          <w:lang w:eastAsia="sv-SE"/>
        </w:rPr>
        <w:tab/>
        <w:t>Initial conditions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2C5F2E83" w14:textId="77777777" w:rsidR="00D57C09" w:rsidRPr="00090C64" w:rsidRDefault="00D57C09" w:rsidP="00554118">
      <w:pPr>
        <w:pStyle w:val="H6"/>
      </w:pPr>
      <w:bookmarkStart w:id="5172" w:name="_Toc21125042"/>
      <w:bookmarkStart w:id="5173" w:name="_Toc29768032"/>
      <w:bookmarkStart w:id="5174" w:name="_Toc36044474"/>
      <w:bookmarkStart w:id="5175" w:name="_Toc37230379"/>
      <w:bookmarkStart w:id="5176" w:name="_Toc45907522"/>
      <w:bookmarkStart w:id="5177" w:name="_Toc53181627"/>
      <w:r w:rsidRPr="00090C64">
        <w:t>6.6.3.4.1.1</w:t>
      </w:r>
      <w:r w:rsidRPr="00090C64">
        <w:tab/>
        <w:t>General test conditions</w:t>
      </w:r>
      <w:bookmarkEnd w:id="5172"/>
      <w:bookmarkEnd w:id="5173"/>
      <w:bookmarkEnd w:id="5174"/>
      <w:bookmarkEnd w:id="5175"/>
      <w:bookmarkEnd w:id="5176"/>
      <w:bookmarkEnd w:id="5177"/>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8" w:name="_Toc21125043"/>
      <w:bookmarkStart w:id="5179" w:name="_Toc29768033"/>
      <w:bookmarkStart w:id="5180" w:name="_Toc36044475"/>
      <w:bookmarkStart w:id="5181" w:name="_Toc37230380"/>
      <w:bookmarkStart w:id="5182" w:name="_Toc45907523"/>
      <w:bookmarkStart w:id="5183" w:name="_Toc53181628"/>
      <w:r w:rsidRPr="00090C64">
        <w:t>6.6.3.4.1.2</w:t>
      </w:r>
      <w:r w:rsidRPr="00090C64">
        <w:tab/>
        <w:t>UTRA FDD</w:t>
      </w:r>
      <w:bookmarkEnd w:id="5178"/>
      <w:bookmarkEnd w:id="5179"/>
      <w:bookmarkEnd w:id="5180"/>
      <w:bookmarkEnd w:id="5181"/>
      <w:bookmarkEnd w:id="5182"/>
      <w:bookmarkEnd w:id="5183"/>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4" w:name="_Toc21125044"/>
      <w:bookmarkStart w:id="5185" w:name="_Toc29768034"/>
      <w:bookmarkStart w:id="5186" w:name="_Toc36044476"/>
      <w:bookmarkStart w:id="5187" w:name="_Toc37230381"/>
      <w:bookmarkStart w:id="5188" w:name="_Toc45907524"/>
      <w:bookmarkStart w:id="5189" w:name="_Toc53181629"/>
      <w:r w:rsidRPr="00090C64">
        <w:t>6.6.3.4.1.3</w:t>
      </w:r>
      <w:r w:rsidRPr="00090C64">
        <w:tab/>
        <w:t>E-UTRA and NR</w:t>
      </w:r>
      <w:bookmarkEnd w:id="5184"/>
      <w:bookmarkEnd w:id="5185"/>
      <w:bookmarkEnd w:id="5186"/>
      <w:bookmarkEnd w:id="5187"/>
      <w:bookmarkEnd w:id="5188"/>
      <w:bookmarkEnd w:id="5189"/>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90" w:name="_Toc21125045"/>
      <w:bookmarkStart w:id="5191" w:name="_Toc29768035"/>
      <w:bookmarkStart w:id="5192" w:name="_Toc36044477"/>
      <w:bookmarkStart w:id="5193" w:name="_Toc37230382"/>
      <w:bookmarkStart w:id="5194" w:name="_Toc45907525"/>
      <w:bookmarkStart w:id="5195" w:name="_Toc53181630"/>
      <w:bookmarkStart w:id="5196" w:name="_Toc61127494"/>
      <w:bookmarkStart w:id="5197" w:name="_Toc67054508"/>
      <w:bookmarkStart w:id="5198" w:name="_Toc67061506"/>
      <w:bookmarkStart w:id="5199" w:name="_Toc74735024"/>
      <w:bookmarkStart w:id="5200" w:name="_Toc74753267"/>
      <w:bookmarkStart w:id="5201" w:name="_Toc76507526"/>
      <w:bookmarkStart w:id="5202" w:name="_Toc83109135"/>
      <w:bookmarkStart w:id="5203" w:name="_Toc89877948"/>
      <w:bookmarkStart w:id="5204" w:name="_Toc98709799"/>
      <w:bookmarkStart w:id="5205" w:name="_Toc105691614"/>
      <w:bookmarkStart w:id="5206" w:name="_Toc105693928"/>
      <w:bookmarkStart w:id="5207" w:name="_Toc123139264"/>
      <w:bookmarkStart w:id="5208" w:name="_Toc124166064"/>
      <w:bookmarkStart w:id="5209" w:name="_Toc130922937"/>
      <w:bookmarkStart w:id="5210" w:name="_Toc137303349"/>
      <w:bookmarkStart w:id="5211" w:name="_Toc138889573"/>
      <w:bookmarkStart w:id="5212" w:name="_Toc145111385"/>
      <w:r w:rsidRPr="00090C64">
        <w:rPr>
          <w:lang w:eastAsia="sv-SE"/>
        </w:rPr>
        <w:t>6.6.3.4.2</w:t>
      </w:r>
      <w:r w:rsidRPr="00090C64">
        <w:rPr>
          <w:lang w:eastAsia="sv-SE"/>
        </w:rPr>
        <w:tab/>
        <w:t>Procedure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515AFC5E" w14:textId="77777777" w:rsidR="00D57C09" w:rsidRPr="00090C64" w:rsidRDefault="00D57C09" w:rsidP="00554118">
      <w:pPr>
        <w:pStyle w:val="H6"/>
      </w:pPr>
      <w:bookmarkStart w:id="5213" w:name="_Toc21125046"/>
      <w:bookmarkStart w:id="5214" w:name="_Toc29768036"/>
      <w:bookmarkStart w:id="5215" w:name="_Toc36044478"/>
      <w:bookmarkStart w:id="5216" w:name="_Toc37230383"/>
      <w:bookmarkStart w:id="5217" w:name="_Toc45907526"/>
      <w:bookmarkStart w:id="5218" w:name="_Toc53181631"/>
      <w:r w:rsidRPr="00090C64">
        <w:t>6.6.3.4.2.1</w:t>
      </w:r>
      <w:r w:rsidRPr="00090C64">
        <w:tab/>
        <w:t>General Procedure</w:t>
      </w:r>
      <w:bookmarkEnd w:id="5213"/>
      <w:bookmarkEnd w:id="5214"/>
      <w:bookmarkEnd w:id="5215"/>
      <w:bookmarkEnd w:id="5216"/>
      <w:bookmarkEnd w:id="5217"/>
      <w:bookmarkEnd w:id="5218"/>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9" w:name="_Toc21125047"/>
      <w:bookmarkStart w:id="5220" w:name="_Toc29768037"/>
      <w:bookmarkStart w:id="5221" w:name="_Toc36044479"/>
      <w:bookmarkStart w:id="5222" w:name="_Toc37230384"/>
      <w:bookmarkStart w:id="5223" w:name="_Toc45907527"/>
      <w:bookmarkStart w:id="5224" w:name="_Toc53181632"/>
      <w:r w:rsidRPr="00090C64">
        <w:t>6.6.3.4.2.2</w:t>
      </w:r>
      <w:r w:rsidRPr="00090C64">
        <w:tab/>
        <w:t>UTRA FDD Procedure</w:t>
      </w:r>
      <w:bookmarkEnd w:id="5219"/>
      <w:bookmarkEnd w:id="5220"/>
      <w:bookmarkEnd w:id="5221"/>
      <w:bookmarkEnd w:id="5222"/>
      <w:bookmarkEnd w:id="5223"/>
      <w:bookmarkEnd w:id="5224"/>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5" w:name="_Toc21125048"/>
      <w:bookmarkStart w:id="5226" w:name="_Toc29768038"/>
      <w:bookmarkStart w:id="5227" w:name="_Toc36044480"/>
      <w:bookmarkStart w:id="5228" w:name="_Toc37230385"/>
      <w:bookmarkStart w:id="5229" w:name="_Toc45907528"/>
      <w:bookmarkStart w:id="5230" w:name="_Toc53181633"/>
      <w:r w:rsidRPr="00090C64">
        <w:t>6.6.3.4.2.3</w:t>
      </w:r>
      <w:r w:rsidRPr="00090C64">
        <w:tab/>
        <w:t>E-UTRA and NR Procedure</w:t>
      </w:r>
      <w:bookmarkEnd w:id="5225"/>
      <w:bookmarkEnd w:id="5226"/>
      <w:bookmarkEnd w:id="5227"/>
      <w:bookmarkEnd w:id="5228"/>
      <w:bookmarkEnd w:id="5229"/>
      <w:bookmarkEnd w:id="5230"/>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31" w:name="_Toc21125049"/>
      <w:bookmarkStart w:id="5232" w:name="_Toc29768039"/>
      <w:bookmarkStart w:id="5233" w:name="_Toc36044481"/>
      <w:bookmarkStart w:id="5234" w:name="_Toc37230386"/>
      <w:bookmarkStart w:id="5235" w:name="_Toc45907529"/>
      <w:bookmarkStart w:id="5236" w:name="_Toc53181634"/>
      <w:bookmarkStart w:id="5237" w:name="_Toc61127495"/>
      <w:bookmarkStart w:id="5238" w:name="_Toc67054509"/>
      <w:bookmarkStart w:id="5239" w:name="_Toc67061507"/>
      <w:bookmarkStart w:id="5240" w:name="_Toc74735025"/>
      <w:bookmarkStart w:id="5241" w:name="_Toc74753268"/>
      <w:bookmarkStart w:id="5242" w:name="_Toc76507527"/>
      <w:bookmarkStart w:id="5243" w:name="_Toc83109136"/>
      <w:bookmarkStart w:id="5244" w:name="_Toc89877949"/>
      <w:bookmarkStart w:id="5245" w:name="_Toc98709800"/>
      <w:bookmarkStart w:id="5246" w:name="_Toc105691615"/>
      <w:bookmarkStart w:id="5247" w:name="_Toc105693929"/>
      <w:bookmarkStart w:id="5248" w:name="_Toc123139265"/>
      <w:bookmarkStart w:id="5249" w:name="_Toc124166065"/>
      <w:bookmarkStart w:id="5250" w:name="_Toc130922938"/>
      <w:bookmarkStart w:id="5251" w:name="_Toc137303350"/>
      <w:bookmarkStart w:id="5252" w:name="_Toc138889574"/>
      <w:bookmarkStart w:id="5253" w:name="_Toc145111386"/>
      <w:r w:rsidRPr="00090C64">
        <w:rPr>
          <w:lang w:eastAsia="sv-SE"/>
        </w:rPr>
        <w:t>6.</w:t>
      </w:r>
      <w:r w:rsidRPr="00090C64">
        <w:rPr>
          <w:lang w:eastAsia="zh-CN"/>
        </w:rPr>
        <w:t>6.3.</w:t>
      </w:r>
      <w:r w:rsidRPr="00090C64">
        <w:rPr>
          <w:lang w:eastAsia="sv-SE"/>
        </w:rPr>
        <w:t>5</w:t>
      </w:r>
      <w:r w:rsidRPr="00090C64">
        <w:rPr>
          <w:lang w:eastAsia="sv-SE"/>
        </w:rPr>
        <w:tab/>
        <w:t>Test Requirement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23BEA08E" w14:textId="77777777" w:rsidR="00D57C09" w:rsidRPr="00090C64" w:rsidRDefault="00D57C09" w:rsidP="00D57C09">
      <w:pPr>
        <w:pStyle w:val="Heading5"/>
      </w:pPr>
      <w:bookmarkStart w:id="5254" w:name="_Toc21125050"/>
      <w:bookmarkStart w:id="5255" w:name="_Toc29768040"/>
      <w:bookmarkStart w:id="5256" w:name="_Toc36044482"/>
      <w:bookmarkStart w:id="5257" w:name="_Toc37230387"/>
      <w:bookmarkStart w:id="5258" w:name="_Toc45907530"/>
      <w:bookmarkStart w:id="5259" w:name="_Toc53181635"/>
      <w:bookmarkStart w:id="5260" w:name="_Toc61127496"/>
      <w:bookmarkStart w:id="5261" w:name="_Toc67054510"/>
      <w:bookmarkStart w:id="5262" w:name="_Toc67061508"/>
      <w:bookmarkStart w:id="5263" w:name="_Toc74735026"/>
      <w:bookmarkStart w:id="5264" w:name="_Toc74753269"/>
      <w:bookmarkStart w:id="5265" w:name="_Toc76507528"/>
      <w:bookmarkStart w:id="5266" w:name="_Toc83109137"/>
      <w:bookmarkStart w:id="5267" w:name="_Toc89877950"/>
      <w:bookmarkStart w:id="5268" w:name="_Toc98709801"/>
      <w:bookmarkStart w:id="5269" w:name="_Toc105691616"/>
      <w:bookmarkStart w:id="5270" w:name="_Toc105693930"/>
      <w:bookmarkStart w:id="5271" w:name="_Toc123139266"/>
      <w:bookmarkStart w:id="5272" w:name="_Toc124166066"/>
      <w:bookmarkStart w:id="5273" w:name="_Toc130922939"/>
      <w:bookmarkStart w:id="5274" w:name="_Toc137303351"/>
      <w:bookmarkStart w:id="5275" w:name="_Toc138889575"/>
      <w:bookmarkStart w:id="5276" w:name="_Toc145111387"/>
      <w:r w:rsidRPr="00090C64">
        <w:t>6.6.3.5.1</w:t>
      </w:r>
      <w:r w:rsidRPr="00090C64">
        <w:tab/>
        <w:t>UTRA FDD test requirement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7" w:name="_Toc21125051"/>
      <w:bookmarkStart w:id="5278" w:name="_Toc29768041"/>
      <w:bookmarkStart w:id="5279" w:name="_Toc36044483"/>
      <w:bookmarkStart w:id="5280" w:name="_Toc37230388"/>
      <w:bookmarkStart w:id="5281" w:name="_Toc45907531"/>
      <w:bookmarkStart w:id="5282" w:name="_Toc53181636"/>
      <w:bookmarkStart w:id="5283" w:name="_Toc61127497"/>
      <w:bookmarkStart w:id="5284" w:name="_Toc67054511"/>
      <w:bookmarkStart w:id="5285" w:name="_Toc67061509"/>
      <w:bookmarkStart w:id="5286" w:name="_Toc74735027"/>
      <w:bookmarkStart w:id="5287" w:name="_Toc74753270"/>
      <w:bookmarkStart w:id="5288" w:name="_Toc76507529"/>
      <w:bookmarkStart w:id="5289" w:name="_Toc83109138"/>
      <w:bookmarkStart w:id="5290" w:name="_Toc89877951"/>
      <w:bookmarkStart w:id="5291" w:name="_Toc98709802"/>
      <w:bookmarkStart w:id="5292" w:name="_Toc105691617"/>
      <w:bookmarkStart w:id="5293" w:name="_Toc105693931"/>
      <w:bookmarkStart w:id="5294" w:name="_Toc123139267"/>
      <w:bookmarkStart w:id="5295" w:name="_Toc124166067"/>
      <w:bookmarkStart w:id="5296" w:name="_Toc130922940"/>
      <w:bookmarkStart w:id="5297" w:name="_Toc137303352"/>
      <w:bookmarkStart w:id="5298" w:name="_Toc138889576"/>
      <w:bookmarkStart w:id="5299" w:name="_Toc145111388"/>
      <w:r w:rsidRPr="00090C64">
        <w:t>6.6.3.5.2</w:t>
      </w:r>
      <w:r w:rsidRPr="00090C64">
        <w:tab/>
        <w:t>E-UTRA test requirement</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300" w:name="_Toc21125052"/>
      <w:bookmarkStart w:id="5301" w:name="_Toc29768042"/>
      <w:bookmarkStart w:id="5302" w:name="_Toc36044484"/>
      <w:bookmarkStart w:id="5303" w:name="_Toc37230389"/>
      <w:bookmarkStart w:id="5304" w:name="_Toc45907532"/>
      <w:bookmarkStart w:id="5305" w:name="_Toc53181637"/>
      <w:bookmarkStart w:id="5306" w:name="_Toc61127498"/>
      <w:bookmarkStart w:id="5307" w:name="_Toc67054512"/>
      <w:bookmarkStart w:id="5308" w:name="_Toc67061510"/>
      <w:bookmarkStart w:id="5309" w:name="_Toc74735028"/>
      <w:bookmarkStart w:id="5310" w:name="_Toc74753271"/>
      <w:bookmarkStart w:id="5311" w:name="_Toc76507530"/>
      <w:bookmarkStart w:id="5312" w:name="_Toc83109139"/>
      <w:bookmarkStart w:id="5313" w:name="_Toc89877952"/>
      <w:bookmarkStart w:id="5314" w:name="_Toc98709803"/>
      <w:bookmarkStart w:id="5315" w:name="_Toc105691618"/>
      <w:bookmarkStart w:id="5316" w:name="_Toc105693932"/>
      <w:bookmarkStart w:id="5317" w:name="_Toc123139268"/>
      <w:bookmarkStart w:id="5318" w:name="_Toc124166068"/>
      <w:bookmarkStart w:id="5319" w:name="_Toc130922941"/>
      <w:bookmarkStart w:id="5320" w:name="_Toc137303353"/>
      <w:bookmarkStart w:id="5321" w:name="_Toc138889577"/>
      <w:bookmarkStart w:id="5322" w:name="_Toc145111389"/>
      <w:r w:rsidRPr="00090C64">
        <w:t>6.6.3.5.3</w:t>
      </w:r>
      <w:r w:rsidRPr="00090C64">
        <w:tab/>
        <w:t>NR test requirement</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3" w:name="_Toc21125053"/>
      <w:bookmarkStart w:id="5324" w:name="_Toc29768043"/>
      <w:bookmarkStart w:id="5325" w:name="_Toc36044485"/>
      <w:bookmarkStart w:id="5326" w:name="_Toc37230390"/>
      <w:bookmarkStart w:id="5327" w:name="_Toc45907533"/>
      <w:bookmarkStart w:id="5328" w:name="_Toc53181638"/>
      <w:bookmarkStart w:id="5329" w:name="_Toc61127499"/>
      <w:bookmarkStart w:id="5330" w:name="_Toc67054513"/>
      <w:bookmarkStart w:id="5331" w:name="_Toc67061511"/>
      <w:bookmarkStart w:id="5332" w:name="_Toc74735029"/>
      <w:bookmarkStart w:id="5333" w:name="_Toc74753272"/>
      <w:bookmarkStart w:id="5334" w:name="_Toc76507531"/>
      <w:bookmarkStart w:id="5335" w:name="_Toc83109140"/>
      <w:bookmarkStart w:id="5336" w:name="_Toc89877953"/>
      <w:bookmarkStart w:id="5337" w:name="_Toc98709804"/>
      <w:bookmarkStart w:id="5338" w:name="_Toc105691619"/>
      <w:bookmarkStart w:id="5339" w:name="_Toc105693933"/>
      <w:bookmarkStart w:id="5340" w:name="_Toc123139269"/>
      <w:bookmarkStart w:id="5341" w:name="_Toc124166069"/>
      <w:bookmarkStart w:id="5342" w:name="_Toc130922942"/>
      <w:bookmarkStart w:id="5343" w:name="_Toc137303354"/>
      <w:bookmarkStart w:id="5344" w:name="_Toc138889578"/>
      <w:bookmarkStart w:id="5345" w:name="_Toc145111390"/>
      <w:r w:rsidRPr="00090C64">
        <w:t>6.6.4</w:t>
      </w:r>
      <w:r w:rsidRPr="00090C64">
        <w:tab/>
        <w:t>OTA modulation quality</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4E124D3" w14:textId="77777777" w:rsidR="00D57C09" w:rsidRPr="00090C64" w:rsidRDefault="00D57C09" w:rsidP="00D57C09">
      <w:pPr>
        <w:pStyle w:val="Heading4"/>
        <w:rPr>
          <w:lang w:eastAsia="sv-SE"/>
        </w:rPr>
      </w:pPr>
      <w:bookmarkStart w:id="5346" w:name="_Toc21125054"/>
      <w:bookmarkStart w:id="5347" w:name="_Toc29768044"/>
      <w:bookmarkStart w:id="5348" w:name="_Toc36044486"/>
      <w:bookmarkStart w:id="5349" w:name="_Toc37230391"/>
      <w:bookmarkStart w:id="5350" w:name="_Toc45907534"/>
      <w:bookmarkStart w:id="5351" w:name="_Toc53181639"/>
      <w:bookmarkStart w:id="5352" w:name="_Toc61127500"/>
      <w:bookmarkStart w:id="5353" w:name="_Toc67054514"/>
      <w:bookmarkStart w:id="5354" w:name="_Toc67061512"/>
      <w:bookmarkStart w:id="5355" w:name="_Toc74735030"/>
      <w:bookmarkStart w:id="5356" w:name="_Toc74753273"/>
      <w:bookmarkStart w:id="5357" w:name="_Toc76507532"/>
      <w:bookmarkStart w:id="5358" w:name="_Toc83109141"/>
      <w:bookmarkStart w:id="5359" w:name="_Toc89877954"/>
      <w:bookmarkStart w:id="5360" w:name="_Toc98709805"/>
      <w:bookmarkStart w:id="5361" w:name="_Toc105691620"/>
      <w:bookmarkStart w:id="5362" w:name="_Toc105693934"/>
      <w:bookmarkStart w:id="5363" w:name="_Toc123139270"/>
      <w:bookmarkStart w:id="5364" w:name="_Toc124166070"/>
      <w:bookmarkStart w:id="5365" w:name="_Toc130922943"/>
      <w:bookmarkStart w:id="5366" w:name="_Toc137303355"/>
      <w:bookmarkStart w:id="5367" w:name="_Toc138889579"/>
      <w:bookmarkStart w:id="5368" w:name="_Toc145111391"/>
      <w:r w:rsidRPr="00090C64">
        <w:rPr>
          <w:lang w:eastAsia="sv-SE"/>
        </w:rPr>
        <w:t>6.6.4.1</w:t>
      </w:r>
      <w:r w:rsidRPr="00090C64">
        <w:rPr>
          <w:lang w:eastAsia="sv-SE"/>
        </w:rPr>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9" w:name="_Toc21125055"/>
      <w:bookmarkStart w:id="5370" w:name="_Toc29768045"/>
      <w:bookmarkStart w:id="5371" w:name="_Toc36044487"/>
      <w:bookmarkStart w:id="5372" w:name="_Toc37230392"/>
      <w:bookmarkStart w:id="5373" w:name="_Toc45907535"/>
      <w:bookmarkStart w:id="5374" w:name="_Toc53181640"/>
      <w:bookmarkStart w:id="5375" w:name="_Toc61127501"/>
      <w:bookmarkStart w:id="5376" w:name="_Toc67054515"/>
      <w:bookmarkStart w:id="5377" w:name="_Toc67061513"/>
      <w:bookmarkStart w:id="5378" w:name="_Toc74735031"/>
      <w:bookmarkStart w:id="5379" w:name="_Toc74753274"/>
      <w:bookmarkStart w:id="5380" w:name="_Toc76507533"/>
      <w:bookmarkStart w:id="5381" w:name="_Toc83109142"/>
      <w:bookmarkStart w:id="5382" w:name="_Toc89877955"/>
      <w:bookmarkStart w:id="5383" w:name="_Toc98709806"/>
      <w:bookmarkStart w:id="5384" w:name="_Toc105691621"/>
      <w:bookmarkStart w:id="5385" w:name="_Toc105693935"/>
      <w:bookmarkStart w:id="5386" w:name="_Toc123139271"/>
      <w:bookmarkStart w:id="5387" w:name="_Toc124166071"/>
      <w:bookmarkStart w:id="5388" w:name="_Toc130922944"/>
      <w:bookmarkStart w:id="5389" w:name="_Toc137303356"/>
      <w:bookmarkStart w:id="5390" w:name="_Toc138889580"/>
      <w:bookmarkStart w:id="5391" w:name="_Toc145111392"/>
      <w:r w:rsidRPr="00090C64">
        <w:rPr>
          <w:lang w:eastAsia="sv-SE"/>
        </w:rPr>
        <w:t>6.6.4.2</w:t>
      </w:r>
      <w:r w:rsidRPr="00090C64">
        <w:rPr>
          <w:lang w:eastAsia="sv-SE"/>
        </w:rPr>
        <w:tab/>
        <w:t>Minimum Requirement</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392" w:name="_Toc21125056"/>
      <w:bookmarkStart w:id="5393" w:name="_Toc29768046"/>
      <w:bookmarkStart w:id="5394" w:name="_Toc36044488"/>
      <w:bookmarkStart w:id="5395" w:name="_Toc37230393"/>
      <w:bookmarkStart w:id="5396" w:name="_Toc45907536"/>
      <w:bookmarkStart w:id="5397" w:name="_Toc53181641"/>
      <w:bookmarkStart w:id="5398" w:name="_Toc61127502"/>
      <w:bookmarkStart w:id="5399" w:name="_Toc67054516"/>
      <w:bookmarkStart w:id="5400" w:name="_Toc67061514"/>
      <w:bookmarkStart w:id="5401" w:name="_Toc74735032"/>
      <w:bookmarkStart w:id="5402" w:name="_Toc74753275"/>
      <w:bookmarkStart w:id="5403" w:name="_Toc76507534"/>
      <w:bookmarkStart w:id="5404" w:name="_Toc83109143"/>
      <w:bookmarkStart w:id="5405" w:name="_Toc89877956"/>
      <w:bookmarkStart w:id="5406" w:name="_Toc98709807"/>
      <w:bookmarkStart w:id="5407" w:name="_Toc105691622"/>
      <w:bookmarkStart w:id="5408" w:name="_Toc105693936"/>
      <w:bookmarkStart w:id="5409" w:name="_Toc123139272"/>
      <w:bookmarkStart w:id="5410" w:name="_Toc124166072"/>
      <w:bookmarkStart w:id="5411" w:name="_Toc130922945"/>
      <w:bookmarkStart w:id="5412" w:name="_Toc137303357"/>
      <w:bookmarkStart w:id="5413" w:name="_Toc138889581"/>
      <w:bookmarkStart w:id="5414" w:name="_Toc145111393"/>
      <w:r w:rsidRPr="00090C64">
        <w:rPr>
          <w:lang w:eastAsia="sv-SE"/>
        </w:rPr>
        <w:t>6.6.4.3</w:t>
      </w:r>
      <w:r w:rsidRPr="00090C64">
        <w:rPr>
          <w:lang w:eastAsia="sv-SE"/>
        </w:rPr>
        <w:tab/>
        <w:t>Test purpose</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5" w:name="_Toc21125057"/>
      <w:bookmarkStart w:id="5416" w:name="_Toc29768047"/>
      <w:bookmarkStart w:id="5417" w:name="_Toc36044489"/>
      <w:bookmarkStart w:id="5418" w:name="_Toc37230394"/>
      <w:bookmarkStart w:id="5419" w:name="_Toc45907537"/>
      <w:bookmarkStart w:id="5420" w:name="_Toc53181642"/>
      <w:bookmarkStart w:id="5421" w:name="_Toc61127503"/>
      <w:bookmarkStart w:id="5422" w:name="_Toc67054517"/>
      <w:bookmarkStart w:id="5423" w:name="_Toc67061515"/>
      <w:bookmarkStart w:id="5424" w:name="_Toc74735033"/>
      <w:bookmarkStart w:id="5425" w:name="_Toc74753276"/>
      <w:bookmarkStart w:id="5426" w:name="_Toc76507535"/>
      <w:bookmarkStart w:id="5427" w:name="_Toc83109144"/>
      <w:bookmarkStart w:id="5428" w:name="_Toc89877957"/>
      <w:bookmarkStart w:id="5429" w:name="_Toc98709808"/>
      <w:bookmarkStart w:id="5430" w:name="_Toc105691623"/>
      <w:bookmarkStart w:id="5431" w:name="_Toc105693937"/>
      <w:bookmarkStart w:id="5432" w:name="_Toc123139273"/>
      <w:bookmarkStart w:id="5433" w:name="_Toc124166073"/>
      <w:bookmarkStart w:id="5434" w:name="_Toc130922946"/>
      <w:bookmarkStart w:id="5435" w:name="_Toc137303358"/>
      <w:bookmarkStart w:id="5436" w:name="_Toc138889582"/>
      <w:bookmarkStart w:id="5437" w:name="_Toc145111394"/>
      <w:r w:rsidRPr="00090C64">
        <w:rPr>
          <w:lang w:eastAsia="sv-SE"/>
        </w:rPr>
        <w:t>6.</w:t>
      </w:r>
      <w:r w:rsidRPr="00090C64">
        <w:rPr>
          <w:lang w:eastAsia="zh-CN"/>
        </w:rPr>
        <w:t>6.4.</w:t>
      </w:r>
      <w:r w:rsidRPr="00090C64">
        <w:rPr>
          <w:lang w:eastAsia="sv-SE"/>
        </w:rPr>
        <w:t>4</w:t>
      </w:r>
      <w:r w:rsidRPr="00090C64">
        <w:rPr>
          <w:lang w:eastAsia="sv-SE"/>
        </w:rPr>
        <w:tab/>
        <w:t>Method of test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7F93BC6" w14:textId="77777777" w:rsidR="00D57C09" w:rsidRPr="00090C64" w:rsidRDefault="00D57C09" w:rsidP="00D57C09">
      <w:pPr>
        <w:pStyle w:val="Heading5"/>
      </w:pPr>
      <w:bookmarkStart w:id="5438" w:name="_Toc21125058"/>
      <w:bookmarkStart w:id="5439" w:name="_Toc29768048"/>
      <w:bookmarkStart w:id="5440" w:name="_Toc36044490"/>
      <w:bookmarkStart w:id="5441" w:name="_Toc37230395"/>
      <w:bookmarkStart w:id="5442" w:name="_Toc45907538"/>
      <w:bookmarkStart w:id="5443" w:name="_Toc53181643"/>
      <w:bookmarkStart w:id="5444" w:name="_Toc61127504"/>
      <w:bookmarkStart w:id="5445" w:name="_Toc67054518"/>
      <w:bookmarkStart w:id="5446" w:name="_Toc67061516"/>
      <w:bookmarkStart w:id="5447" w:name="_Toc74735034"/>
      <w:bookmarkStart w:id="5448" w:name="_Toc74753277"/>
      <w:bookmarkStart w:id="5449" w:name="_Toc76507536"/>
      <w:bookmarkStart w:id="5450" w:name="_Toc83109145"/>
      <w:bookmarkStart w:id="5451" w:name="_Toc89877958"/>
      <w:bookmarkStart w:id="5452" w:name="_Toc98709809"/>
      <w:bookmarkStart w:id="5453" w:name="_Toc105691624"/>
      <w:bookmarkStart w:id="5454" w:name="_Toc105693938"/>
      <w:bookmarkStart w:id="5455" w:name="_Toc123139274"/>
      <w:bookmarkStart w:id="5456" w:name="_Toc124166074"/>
      <w:bookmarkStart w:id="5457" w:name="_Toc130922947"/>
      <w:bookmarkStart w:id="5458" w:name="_Toc137303359"/>
      <w:bookmarkStart w:id="5459" w:name="_Toc138889583"/>
      <w:bookmarkStart w:id="5460" w:name="_Toc145111395"/>
      <w:r w:rsidRPr="00090C64">
        <w:t>6.6.4.4.1</w:t>
      </w:r>
      <w:r w:rsidRPr="00090C64">
        <w:tab/>
        <w:t>UTRA method of test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6F76DF30" w14:textId="77777777" w:rsidR="00D57C09" w:rsidRPr="00090C64" w:rsidRDefault="00D57C09" w:rsidP="00554118">
      <w:pPr>
        <w:pStyle w:val="H6"/>
      </w:pPr>
      <w:bookmarkStart w:id="5461" w:name="_Toc21125059"/>
      <w:bookmarkStart w:id="5462" w:name="_Toc29768049"/>
      <w:bookmarkStart w:id="5463" w:name="_Toc36044491"/>
      <w:bookmarkStart w:id="5464" w:name="_Toc37230396"/>
      <w:bookmarkStart w:id="5465" w:name="_Toc45907539"/>
      <w:bookmarkStart w:id="5466" w:name="_Toc53181644"/>
      <w:r w:rsidRPr="00090C64">
        <w:t>6.6.4.4.1.1</w:t>
      </w:r>
      <w:r w:rsidRPr="00090C64">
        <w:tab/>
        <w:t>Initial conditions</w:t>
      </w:r>
      <w:bookmarkEnd w:id="5461"/>
      <w:bookmarkEnd w:id="5462"/>
      <w:bookmarkEnd w:id="5463"/>
      <w:bookmarkEnd w:id="5464"/>
      <w:bookmarkEnd w:id="5465"/>
      <w:bookmarkEnd w:id="5466"/>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7" w:name="_Toc21125060"/>
      <w:bookmarkStart w:id="5468" w:name="_Toc29768050"/>
      <w:bookmarkStart w:id="5469" w:name="_Toc36044492"/>
      <w:bookmarkStart w:id="5470" w:name="_Toc37230397"/>
      <w:bookmarkStart w:id="5471" w:name="_Toc45907540"/>
      <w:bookmarkStart w:id="5472" w:name="_Toc53181645"/>
      <w:r w:rsidRPr="00090C64">
        <w:t>6.6.4.4.1.2</w:t>
      </w:r>
      <w:r w:rsidRPr="00090C64">
        <w:tab/>
        <w:t>Procedure</w:t>
      </w:r>
      <w:bookmarkEnd w:id="5467"/>
      <w:bookmarkEnd w:id="5468"/>
      <w:bookmarkEnd w:id="5469"/>
      <w:bookmarkEnd w:id="5470"/>
      <w:bookmarkEnd w:id="5471"/>
      <w:bookmarkEnd w:id="5472"/>
    </w:p>
    <w:p w14:paraId="049140E3" w14:textId="77777777" w:rsidR="00D57C09" w:rsidRPr="00090C64" w:rsidRDefault="00D57C09" w:rsidP="00554118">
      <w:pPr>
        <w:pStyle w:val="H6"/>
      </w:pPr>
      <w:bookmarkStart w:id="5473" w:name="_Toc21125061"/>
      <w:bookmarkStart w:id="5474" w:name="_Toc29768051"/>
      <w:bookmarkStart w:id="5475" w:name="_Toc36044493"/>
      <w:bookmarkStart w:id="5476" w:name="_Toc37230398"/>
      <w:bookmarkStart w:id="5477" w:name="_Toc45907541"/>
      <w:bookmarkStart w:id="5478" w:name="_Toc53181646"/>
      <w:r w:rsidRPr="00090C64">
        <w:t>6.6.4.4.1.2.1</w:t>
      </w:r>
      <w:r w:rsidRPr="00090C64">
        <w:tab/>
        <w:t>General procedure</w:t>
      </w:r>
      <w:bookmarkEnd w:id="5473"/>
      <w:bookmarkEnd w:id="5474"/>
      <w:bookmarkEnd w:id="5475"/>
      <w:bookmarkEnd w:id="5476"/>
      <w:bookmarkEnd w:id="5477"/>
      <w:bookmarkEnd w:id="5478"/>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9" w:name="_Toc21125062"/>
      <w:bookmarkStart w:id="5480" w:name="_Toc29768052"/>
      <w:bookmarkStart w:id="5481" w:name="_Toc36044494"/>
      <w:bookmarkStart w:id="5482" w:name="_Toc37230399"/>
      <w:bookmarkStart w:id="5483" w:name="_Toc45907542"/>
      <w:bookmarkStart w:id="5484" w:name="_Toc53181647"/>
      <w:r w:rsidRPr="00090C64">
        <w:t>6.6.4.4.1.2.3</w:t>
      </w:r>
      <w:r w:rsidRPr="00090C64">
        <w:tab/>
        <w:t>PCDE procedure</w:t>
      </w:r>
      <w:bookmarkEnd w:id="5479"/>
      <w:bookmarkEnd w:id="5480"/>
      <w:bookmarkEnd w:id="5481"/>
      <w:bookmarkEnd w:id="5482"/>
      <w:bookmarkEnd w:id="5483"/>
      <w:bookmarkEnd w:id="5484"/>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5" w:name="_Toc21125063"/>
      <w:bookmarkStart w:id="5486" w:name="_Toc29768053"/>
      <w:bookmarkStart w:id="5487" w:name="_Toc36044495"/>
      <w:bookmarkStart w:id="5488" w:name="_Toc37230400"/>
      <w:bookmarkStart w:id="5489" w:name="_Toc45907543"/>
      <w:bookmarkStart w:id="5490" w:name="_Toc53181648"/>
      <w:r w:rsidRPr="00090C64">
        <w:t>6.6.4.4.1.2.4</w:t>
      </w:r>
      <w:r w:rsidRPr="00090C64">
        <w:tab/>
        <w:t>RCDE procedure</w:t>
      </w:r>
      <w:bookmarkEnd w:id="5485"/>
      <w:bookmarkEnd w:id="5486"/>
      <w:bookmarkEnd w:id="5487"/>
      <w:bookmarkEnd w:id="5488"/>
      <w:bookmarkEnd w:id="5489"/>
      <w:bookmarkEnd w:id="5490"/>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91" w:name="_Toc21125064"/>
      <w:bookmarkStart w:id="5492" w:name="_Toc29768054"/>
      <w:bookmarkStart w:id="5493" w:name="_Toc36044496"/>
      <w:bookmarkStart w:id="5494" w:name="_Toc37230401"/>
      <w:bookmarkStart w:id="5495" w:name="_Toc45907544"/>
      <w:bookmarkStart w:id="5496" w:name="_Toc53181649"/>
      <w:bookmarkStart w:id="5497" w:name="_Toc61127505"/>
      <w:bookmarkStart w:id="5498" w:name="_Toc67054519"/>
      <w:bookmarkStart w:id="5499" w:name="_Toc67061517"/>
      <w:bookmarkStart w:id="5500" w:name="_Toc74735035"/>
      <w:bookmarkStart w:id="5501" w:name="_Toc74753278"/>
      <w:bookmarkStart w:id="5502" w:name="_Toc76507537"/>
      <w:bookmarkStart w:id="5503" w:name="_Toc83109146"/>
      <w:bookmarkStart w:id="5504" w:name="_Toc89877959"/>
      <w:bookmarkStart w:id="5505" w:name="_Toc98709810"/>
      <w:bookmarkStart w:id="5506" w:name="_Toc105691625"/>
      <w:bookmarkStart w:id="5507" w:name="_Toc105693939"/>
      <w:bookmarkStart w:id="5508" w:name="_Toc123139275"/>
      <w:bookmarkStart w:id="5509" w:name="_Toc124166075"/>
      <w:bookmarkStart w:id="5510" w:name="_Toc130922948"/>
      <w:bookmarkStart w:id="5511" w:name="_Toc137303360"/>
      <w:bookmarkStart w:id="5512" w:name="_Toc138889584"/>
      <w:bookmarkStart w:id="5513" w:name="_Toc145111396"/>
      <w:r w:rsidRPr="00090C64">
        <w:t>6.6.4.4.2</w:t>
      </w:r>
      <w:r w:rsidRPr="00090C64">
        <w:tab/>
        <w:t>E-UTRA and NR method of test</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79612CB6" w14:textId="77777777" w:rsidR="00D57C09" w:rsidRPr="00090C64" w:rsidRDefault="00D57C09" w:rsidP="00554118">
      <w:pPr>
        <w:pStyle w:val="H6"/>
      </w:pPr>
      <w:bookmarkStart w:id="5514" w:name="_Toc21125065"/>
      <w:bookmarkStart w:id="5515" w:name="_Toc29768055"/>
      <w:bookmarkStart w:id="5516" w:name="_Toc36044497"/>
      <w:bookmarkStart w:id="5517" w:name="_Toc37230402"/>
      <w:bookmarkStart w:id="5518" w:name="_Toc45907545"/>
      <w:bookmarkStart w:id="5519" w:name="_Toc53181650"/>
      <w:r w:rsidRPr="00090C64">
        <w:t>6.6.4.4.2.1</w:t>
      </w:r>
      <w:r w:rsidRPr="00090C64">
        <w:tab/>
        <w:t>Initial conditions</w:t>
      </w:r>
      <w:bookmarkEnd w:id="5514"/>
      <w:bookmarkEnd w:id="5515"/>
      <w:bookmarkEnd w:id="5516"/>
      <w:bookmarkEnd w:id="5517"/>
      <w:bookmarkEnd w:id="5518"/>
      <w:bookmarkEnd w:id="5519"/>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20" w:name="_Toc21125066"/>
      <w:bookmarkStart w:id="5521" w:name="_Toc29768056"/>
      <w:bookmarkStart w:id="5522" w:name="_Toc36044498"/>
      <w:bookmarkStart w:id="5523" w:name="_Toc37230403"/>
      <w:bookmarkStart w:id="5524" w:name="_Toc45907546"/>
      <w:bookmarkStart w:id="5525" w:name="_Toc53181651"/>
      <w:r w:rsidRPr="00090C64">
        <w:t>6.6.4.4.2.2</w:t>
      </w:r>
      <w:r w:rsidRPr="00090C64">
        <w:tab/>
        <w:t>Procedure</w:t>
      </w:r>
      <w:bookmarkEnd w:id="5520"/>
      <w:bookmarkEnd w:id="5521"/>
      <w:bookmarkEnd w:id="5522"/>
      <w:bookmarkEnd w:id="5523"/>
      <w:bookmarkEnd w:id="5524"/>
      <w:bookmarkEnd w:id="5525"/>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5526" w:name="_Toc21125067"/>
      <w:bookmarkStart w:id="5527" w:name="_Toc29768057"/>
      <w:bookmarkStart w:id="5528" w:name="_Toc36044499"/>
      <w:bookmarkStart w:id="5529" w:name="_Toc37230404"/>
      <w:bookmarkStart w:id="5530" w:name="_Toc45907547"/>
      <w:bookmarkStart w:id="5531" w:name="_Toc53181652"/>
      <w:bookmarkStart w:id="5532" w:name="_Toc61127506"/>
      <w:bookmarkStart w:id="5533" w:name="_Toc67054520"/>
      <w:bookmarkStart w:id="5534" w:name="_Toc67061518"/>
      <w:bookmarkStart w:id="5535" w:name="_Toc74735036"/>
      <w:bookmarkStart w:id="5536" w:name="_Toc74753279"/>
      <w:bookmarkStart w:id="5537" w:name="_Toc76507538"/>
      <w:bookmarkStart w:id="5538" w:name="_Toc83109147"/>
      <w:bookmarkStart w:id="5539"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40" w:name="_Toc98709811"/>
      <w:bookmarkStart w:id="5541" w:name="_Toc105691626"/>
      <w:bookmarkStart w:id="5542" w:name="_Toc105693940"/>
      <w:bookmarkStart w:id="5543" w:name="_Toc123139276"/>
      <w:bookmarkStart w:id="5544" w:name="_Toc124166076"/>
      <w:bookmarkStart w:id="5545" w:name="_Toc130922949"/>
      <w:bookmarkStart w:id="5546" w:name="_Toc137303361"/>
      <w:bookmarkStart w:id="5547" w:name="_Toc138889585"/>
      <w:bookmarkStart w:id="5548" w:name="_Toc145111397"/>
      <w:r w:rsidRPr="00090C64">
        <w:rPr>
          <w:lang w:eastAsia="sv-SE"/>
        </w:rPr>
        <w:t>6.</w:t>
      </w:r>
      <w:r w:rsidRPr="00090C64">
        <w:rPr>
          <w:lang w:eastAsia="zh-CN"/>
        </w:rPr>
        <w:t>6.4.</w:t>
      </w:r>
      <w:r w:rsidRPr="00090C64">
        <w:rPr>
          <w:lang w:eastAsia="sv-SE"/>
        </w:rPr>
        <w:t>5</w:t>
      </w:r>
      <w:r w:rsidRPr="00090C64">
        <w:rPr>
          <w:lang w:eastAsia="sv-SE"/>
        </w:rPr>
        <w:tab/>
        <w:t>Test Requirement</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0F26C32" w14:textId="77777777" w:rsidR="00D57C09" w:rsidRPr="00090C64" w:rsidRDefault="00D57C09" w:rsidP="00D57C09">
      <w:pPr>
        <w:pStyle w:val="Heading5"/>
      </w:pPr>
      <w:bookmarkStart w:id="5549" w:name="_Toc21125068"/>
      <w:bookmarkStart w:id="5550" w:name="_Toc29768058"/>
      <w:bookmarkStart w:id="5551" w:name="_Toc36044500"/>
      <w:bookmarkStart w:id="5552" w:name="_Toc37230405"/>
      <w:bookmarkStart w:id="5553" w:name="_Toc45907548"/>
      <w:bookmarkStart w:id="5554" w:name="_Toc53181653"/>
      <w:bookmarkStart w:id="5555" w:name="_Toc61127507"/>
      <w:bookmarkStart w:id="5556" w:name="_Toc67054521"/>
      <w:bookmarkStart w:id="5557" w:name="_Toc67061519"/>
      <w:bookmarkStart w:id="5558" w:name="_Toc74735037"/>
      <w:bookmarkStart w:id="5559" w:name="_Toc74753280"/>
      <w:bookmarkStart w:id="5560" w:name="_Toc76507539"/>
      <w:bookmarkStart w:id="5561" w:name="_Toc83109148"/>
      <w:bookmarkStart w:id="5562" w:name="_Toc89877961"/>
      <w:bookmarkStart w:id="5563" w:name="_Toc98709812"/>
      <w:bookmarkStart w:id="5564" w:name="_Toc105691627"/>
      <w:bookmarkStart w:id="5565" w:name="_Toc105693941"/>
      <w:bookmarkStart w:id="5566" w:name="_Toc123139277"/>
      <w:bookmarkStart w:id="5567" w:name="_Toc124166077"/>
      <w:bookmarkStart w:id="5568" w:name="_Toc130922950"/>
      <w:bookmarkStart w:id="5569" w:name="_Toc137303362"/>
      <w:bookmarkStart w:id="5570" w:name="_Toc138889586"/>
      <w:bookmarkStart w:id="5571" w:name="_Toc145111398"/>
      <w:r w:rsidRPr="00090C64">
        <w:t>6.6.4.5.1</w:t>
      </w:r>
      <w:r w:rsidRPr="00090C64">
        <w:tab/>
        <w:t>UTRA test requirement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2" w:name="_Toc21125069"/>
      <w:bookmarkStart w:id="5573" w:name="_Toc29768059"/>
      <w:bookmarkStart w:id="5574" w:name="_Toc36044501"/>
      <w:bookmarkStart w:id="5575" w:name="_Toc37230406"/>
      <w:bookmarkStart w:id="5576" w:name="_Toc45907549"/>
      <w:bookmarkStart w:id="5577" w:name="_Toc53181654"/>
      <w:bookmarkStart w:id="5578" w:name="_Toc61127508"/>
      <w:bookmarkStart w:id="5579" w:name="_Toc67054522"/>
      <w:bookmarkStart w:id="5580" w:name="_Toc67061520"/>
      <w:bookmarkStart w:id="5581" w:name="_Toc74735038"/>
      <w:bookmarkStart w:id="5582" w:name="_Toc74753281"/>
      <w:bookmarkStart w:id="5583" w:name="_Toc76507540"/>
      <w:bookmarkStart w:id="5584" w:name="_Toc83109149"/>
      <w:bookmarkStart w:id="5585" w:name="_Toc89877962"/>
      <w:bookmarkStart w:id="5586" w:name="_Toc98709813"/>
      <w:bookmarkStart w:id="5587" w:name="_Toc105691628"/>
      <w:bookmarkStart w:id="5588" w:name="_Toc105693942"/>
      <w:bookmarkStart w:id="5589" w:name="_Toc123139278"/>
      <w:bookmarkStart w:id="5590" w:name="_Toc124166078"/>
      <w:bookmarkStart w:id="5591" w:name="_Toc130922951"/>
      <w:bookmarkStart w:id="5592" w:name="_Toc137303363"/>
      <w:bookmarkStart w:id="5593" w:name="_Toc138889587"/>
      <w:bookmarkStart w:id="5594" w:name="_Toc145111399"/>
      <w:r w:rsidRPr="00090C64">
        <w:t>6.6.4.5.2</w:t>
      </w:r>
      <w:r w:rsidRPr="00090C64">
        <w:tab/>
        <w:t>E-UTRA and NR test requirement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5" w:name="_Toc21125070"/>
      <w:bookmarkStart w:id="5596" w:name="_Toc29768060"/>
      <w:bookmarkStart w:id="5597" w:name="_Toc36044502"/>
      <w:bookmarkStart w:id="5598" w:name="_Toc37230407"/>
      <w:bookmarkStart w:id="5599" w:name="_Toc45907550"/>
      <w:bookmarkStart w:id="5600" w:name="_Toc53181655"/>
      <w:bookmarkStart w:id="5601" w:name="_Toc61127509"/>
      <w:bookmarkStart w:id="5602" w:name="_Toc67054523"/>
      <w:bookmarkStart w:id="5603" w:name="_Toc67061521"/>
      <w:bookmarkStart w:id="5604" w:name="_Toc74735039"/>
      <w:bookmarkStart w:id="5605" w:name="_Toc74753282"/>
      <w:bookmarkStart w:id="5606" w:name="_Toc76507541"/>
      <w:bookmarkStart w:id="5607" w:name="_Toc83109150"/>
      <w:bookmarkStart w:id="5608" w:name="_Toc89877963"/>
      <w:bookmarkStart w:id="5609" w:name="_Toc98709814"/>
      <w:bookmarkStart w:id="5610" w:name="_Toc105691629"/>
      <w:bookmarkStart w:id="5611" w:name="_Toc105693943"/>
      <w:bookmarkStart w:id="5612" w:name="_Toc123139279"/>
      <w:bookmarkStart w:id="5613" w:name="_Toc124166079"/>
      <w:bookmarkStart w:id="5614" w:name="_Toc130922952"/>
      <w:bookmarkStart w:id="5615" w:name="_Toc137303364"/>
      <w:bookmarkStart w:id="5616" w:name="_Toc138889588"/>
      <w:bookmarkStart w:id="5617" w:name="_Toc145111400"/>
      <w:r w:rsidRPr="00090C64">
        <w:t>6.7</w:t>
      </w:r>
      <w:r w:rsidRPr="00090C64">
        <w:tab/>
        <w:t>OTA Unwanted Emissions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14C333A" w14:textId="77777777" w:rsidR="00D57C09" w:rsidRPr="00090C64" w:rsidRDefault="00D57C09" w:rsidP="00D57C09">
      <w:pPr>
        <w:pStyle w:val="Heading3"/>
      </w:pPr>
      <w:bookmarkStart w:id="5618" w:name="_Toc21125071"/>
      <w:bookmarkStart w:id="5619" w:name="_Toc29768061"/>
      <w:bookmarkStart w:id="5620" w:name="_Toc36044503"/>
      <w:bookmarkStart w:id="5621" w:name="_Toc37230408"/>
      <w:bookmarkStart w:id="5622" w:name="_Toc45907551"/>
      <w:bookmarkStart w:id="5623" w:name="_Toc53181656"/>
      <w:bookmarkStart w:id="5624" w:name="_Toc61127510"/>
      <w:bookmarkStart w:id="5625" w:name="_Toc67054524"/>
      <w:bookmarkStart w:id="5626" w:name="_Toc67061522"/>
      <w:bookmarkStart w:id="5627" w:name="_Toc74735040"/>
      <w:bookmarkStart w:id="5628" w:name="_Toc74753283"/>
      <w:bookmarkStart w:id="5629" w:name="_Toc76507542"/>
      <w:bookmarkStart w:id="5630" w:name="_Toc83109151"/>
      <w:bookmarkStart w:id="5631" w:name="_Toc89877964"/>
      <w:bookmarkStart w:id="5632" w:name="_Toc98709815"/>
      <w:bookmarkStart w:id="5633" w:name="_Toc105691630"/>
      <w:bookmarkStart w:id="5634" w:name="_Toc105693944"/>
      <w:bookmarkStart w:id="5635" w:name="_Toc123139280"/>
      <w:bookmarkStart w:id="5636" w:name="_Toc124166080"/>
      <w:bookmarkStart w:id="5637" w:name="_Toc130922953"/>
      <w:bookmarkStart w:id="5638" w:name="_Toc137303365"/>
      <w:bookmarkStart w:id="5639" w:name="_Toc138889589"/>
      <w:bookmarkStart w:id="5640" w:name="_Toc145111401"/>
      <w:r w:rsidRPr="00090C64">
        <w:t>6.7.1</w:t>
      </w:r>
      <w:r w:rsidRPr="00090C64">
        <w:tab/>
        <w:t>General</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5641" w:name="_Toc21125072"/>
      <w:bookmarkStart w:id="5642" w:name="_Toc29768062"/>
      <w:bookmarkStart w:id="5643" w:name="_Toc36044504"/>
      <w:bookmarkStart w:id="5644" w:name="_Toc37230409"/>
      <w:bookmarkStart w:id="5645" w:name="_Toc45907552"/>
      <w:bookmarkStart w:id="5646" w:name="_Toc53181657"/>
      <w:bookmarkStart w:id="5647" w:name="_Toc61127511"/>
      <w:bookmarkStart w:id="5648" w:name="_Toc67054525"/>
      <w:bookmarkStart w:id="5649" w:name="_Toc67061523"/>
      <w:bookmarkStart w:id="5650" w:name="_Toc74735041"/>
      <w:bookmarkStart w:id="5651" w:name="_Toc74753284"/>
      <w:bookmarkStart w:id="5652" w:name="_Toc76507543"/>
      <w:bookmarkStart w:id="5653" w:name="_Toc83109152"/>
      <w:bookmarkStart w:id="5654" w:name="_Toc89877965"/>
      <w:bookmarkStart w:id="5655" w:name="_Toc98709816"/>
      <w:bookmarkStart w:id="5656" w:name="_Toc105691631"/>
      <w:bookmarkStart w:id="5657" w:name="_Toc105693945"/>
      <w:bookmarkStart w:id="5658" w:name="_Toc123139281"/>
      <w:bookmarkStart w:id="5659" w:name="_Toc124166081"/>
      <w:bookmarkStart w:id="5660" w:name="_Toc130922954"/>
      <w:bookmarkStart w:id="5661" w:name="_Toc137303366"/>
      <w:bookmarkStart w:id="5662" w:name="_Toc138889590"/>
      <w:bookmarkStart w:id="5663" w:name="_Toc145111402"/>
      <w:r w:rsidRPr="00090C64">
        <w:t>6.7.2</w:t>
      </w:r>
      <w:r w:rsidRPr="00090C64">
        <w:tab/>
        <w:t>OTA occupied bandwidth</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1C23F87" w14:textId="77777777" w:rsidR="00D57C09" w:rsidRPr="00090C64" w:rsidRDefault="00D57C09" w:rsidP="00D57C09">
      <w:pPr>
        <w:pStyle w:val="Heading4"/>
        <w:rPr>
          <w:lang w:eastAsia="sv-SE"/>
        </w:rPr>
      </w:pPr>
      <w:bookmarkStart w:id="5664" w:name="_Toc21125073"/>
      <w:bookmarkStart w:id="5665" w:name="_Toc29768063"/>
      <w:bookmarkStart w:id="5666" w:name="_Toc36044505"/>
      <w:bookmarkStart w:id="5667" w:name="_Toc37230410"/>
      <w:bookmarkStart w:id="5668" w:name="_Toc45907553"/>
      <w:bookmarkStart w:id="5669" w:name="_Toc53181658"/>
      <w:bookmarkStart w:id="5670" w:name="_Toc61127512"/>
      <w:bookmarkStart w:id="5671" w:name="_Toc67054526"/>
      <w:bookmarkStart w:id="5672" w:name="_Toc67061524"/>
      <w:bookmarkStart w:id="5673" w:name="_Toc74735042"/>
      <w:bookmarkStart w:id="5674" w:name="_Toc74753285"/>
      <w:bookmarkStart w:id="5675" w:name="_Toc76507544"/>
      <w:bookmarkStart w:id="5676" w:name="_Toc83109153"/>
      <w:bookmarkStart w:id="5677" w:name="_Toc89877966"/>
      <w:bookmarkStart w:id="5678" w:name="_Toc98709817"/>
      <w:bookmarkStart w:id="5679" w:name="_Toc105691632"/>
      <w:bookmarkStart w:id="5680" w:name="_Toc105693946"/>
      <w:bookmarkStart w:id="5681" w:name="_Toc123139282"/>
      <w:bookmarkStart w:id="5682" w:name="_Toc124166082"/>
      <w:bookmarkStart w:id="5683" w:name="_Toc130922955"/>
      <w:bookmarkStart w:id="5684" w:name="_Toc137303367"/>
      <w:bookmarkStart w:id="5685" w:name="_Toc138889591"/>
      <w:bookmarkStart w:id="5686" w:name="_Toc145111403"/>
      <w:r w:rsidRPr="00090C64">
        <w:rPr>
          <w:lang w:eastAsia="sv-SE"/>
        </w:rPr>
        <w:t>6.7.2.1</w:t>
      </w:r>
      <w:r w:rsidRPr="00090C64">
        <w:rPr>
          <w:lang w:eastAsia="sv-SE"/>
        </w:rPr>
        <w:tab/>
        <w:t>Definition and applicability</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7" w:name="_Toc21125074"/>
      <w:bookmarkStart w:id="5688" w:name="_Toc29768064"/>
      <w:bookmarkStart w:id="5689" w:name="_Toc36044506"/>
      <w:bookmarkStart w:id="5690" w:name="_Toc37230411"/>
      <w:bookmarkStart w:id="5691" w:name="_Toc45907554"/>
      <w:bookmarkStart w:id="5692" w:name="_Toc53181659"/>
      <w:bookmarkStart w:id="5693" w:name="_Toc61127513"/>
      <w:bookmarkStart w:id="5694" w:name="_Toc67054527"/>
      <w:bookmarkStart w:id="5695" w:name="_Toc67061525"/>
      <w:bookmarkStart w:id="5696" w:name="_Toc74735043"/>
      <w:bookmarkStart w:id="5697" w:name="_Toc74753286"/>
      <w:bookmarkStart w:id="5698" w:name="_Toc76507545"/>
      <w:bookmarkStart w:id="5699" w:name="_Toc83109154"/>
      <w:bookmarkStart w:id="5700" w:name="_Toc89877967"/>
      <w:bookmarkStart w:id="5701" w:name="_Toc98709818"/>
      <w:bookmarkStart w:id="5702" w:name="_Toc105691633"/>
      <w:bookmarkStart w:id="5703" w:name="_Toc105693947"/>
      <w:bookmarkStart w:id="5704" w:name="_Toc123139283"/>
      <w:bookmarkStart w:id="5705" w:name="_Toc124166083"/>
      <w:bookmarkStart w:id="5706" w:name="_Toc130922956"/>
      <w:bookmarkStart w:id="5707" w:name="_Toc137303368"/>
      <w:bookmarkStart w:id="5708" w:name="_Toc138889592"/>
      <w:bookmarkStart w:id="5709" w:name="_Toc145111404"/>
      <w:r w:rsidRPr="00090C64">
        <w:rPr>
          <w:lang w:eastAsia="sv-SE"/>
        </w:rPr>
        <w:t>6.7.2.2</w:t>
      </w:r>
      <w:r w:rsidRPr="00090C64">
        <w:rPr>
          <w:lang w:eastAsia="sv-SE"/>
        </w:rPr>
        <w:tab/>
        <w:t>Minimum Requirement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5710" w:name="_Toc21125075"/>
      <w:bookmarkStart w:id="5711" w:name="_Toc29768065"/>
      <w:bookmarkStart w:id="5712" w:name="_Toc36044507"/>
      <w:bookmarkStart w:id="5713" w:name="_Toc37230412"/>
      <w:bookmarkStart w:id="5714" w:name="_Toc45907555"/>
      <w:bookmarkStart w:id="5715" w:name="_Toc53181660"/>
      <w:bookmarkStart w:id="5716" w:name="_Toc61127514"/>
      <w:bookmarkStart w:id="5717" w:name="_Toc67054528"/>
      <w:bookmarkStart w:id="5718" w:name="_Toc67061526"/>
      <w:bookmarkStart w:id="5719" w:name="_Toc74735044"/>
      <w:bookmarkStart w:id="5720" w:name="_Toc74753287"/>
      <w:bookmarkStart w:id="5721" w:name="_Toc76507546"/>
      <w:bookmarkStart w:id="5722" w:name="_Toc83109155"/>
      <w:bookmarkStart w:id="5723" w:name="_Toc89877968"/>
      <w:bookmarkStart w:id="5724" w:name="_Toc98709819"/>
      <w:bookmarkStart w:id="5725" w:name="_Toc105691634"/>
      <w:bookmarkStart w:id="5726" w:name="_Toc105693948"/>
      <w:bookmarkStart w:id="5727" w:name="_Toc123139284"/>
      <w:bookmarkStart w:id="5728" w:name="_Toc124166084"/>
      <w:bookmarkStart w:id="5729" w:name="_Toc130922957"/>
      <w:bookmarkStart w:id="5730" w:name="_Toc137303369"/>
      <w:bookmarkStart w:id="5731" w:name="_Toc138889593"/>
      <w:bookmarkStart w:id="5732" w:name="_Toc145111405"/>
      <w:r w:rsidRPr="00090C64">
        <w:rPr>
          <w:lang w:eastAsia="sv-SE"/>
        </w:rPr>
        <w:t>6.7.2.3</w:t>
      </w:r>
      <w:r w:rsidRPr="00090C64">
        <w:rPr>
          <w:lang w:eastAsia="sv-SE"/>
        </w:rPr>
        <w:tab/>
        <w:t>Test purpose</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3" w:name="_Toc21125076"/>
      <w:bookmarkStart w:id="5734" w:name="_Toc29768066"/>
      <w:bookmarkStart w:id="5735" w:name="_Toc36044508"/>
      <w:bookmarkStart w:id="5736" w:name="_Toc37230413"/>
      <w:bookmarkStart w:id="5737" w:name="_Toc45907556"/>
      <w:bookmarkStart w:id="5738" w:name="_Toc53181661"/>
      <w:bookmarkStart w:id="5739" w:name="_Toc61127515"/>
      <w:bookmarkStart w:id="5740" w:name="_Toc67054529"/>
      <w:bookmarkStart w:id="5741" w:name="_Toc67061527"/>
      <w:bookmarkStart w:id="5742" w:name="_Toc74735045"/>
      <w:bookmarkStart w:id="5743" w:name="_Toc74753288"/>
      <w:bookmarkStart w:id="5744" w:name="_Toc76507547"/>
      <w:bookmarkStart w:id="5745" w:name="_Toc83109156"/>
      <w:bookmarkStart w:id="5746" w:name="_Toc89877969"/>
      <w:bookmarkStart w:id="5747" w:name="_Toc98709820"/>
      <w:bookmarkStart w:id="5748" w:name="_Toc105691635"/>
      <w:bookmarkStart w:id="5749" w:name="_Toc105693949"/>
      <w:bookmarkStart w:id="5750" w:name="_Toc123139285"/>
      <w:bookmarkStart w:id="5751" w:name="_Toc124166085"/>
      <w:bookmarkStart w:id="5752" w:name="_Toc130922958"/>
      <w:bookmarkStart w:id="5753" w:name="_Toc137303370"/>
      <w:bookmarkStart w:id="5754" w:name="_Toc138889594"/>
      <w:bookmarkStart w:id="5755" w:name="_Toc145111406"/>
      <w:r w:rsidRPr="00090C64">
        <w:rPr>
          <w:lang w:eastAsia="sv-SE"/>
        </w:rPr>
        <w:t>6.</w:t>
      </w:r>
      <w:r w:rsidRPr="00090C64">
        <w:rPr>
          <w:lang w:eastAsia="zh-CN"/>
        </w:rPr>
        <w:t>7.2.</w:t>
      </w:r>
      <w:r w:rsidRPr="00090C64">
        <w:rPr>
          <w:lang w:eastAsia="sv-SE"/>
        </w:rPr>
        <w:t>4</w:t>
      </w:r>
      <w:r w:rsidRPr="00090C64">
        <w:rPr>
          <w:lang w:eastAsia="sv-SE"/>
        </w:rPr>
        <w:tab/>
        <w:t>Method of test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4001BE67" w14:textId="77777777" w:rsidR="00D57C09" w:rsidRPr="00090C64" w:rsidRDefault="00D57C09" w:rsidP="00D57C09">
      <w:pPr>
        <w:pStyle w:val="Heading5"/>
        <w:rPr>
          <w:lang w:eastAsia="sv-SE"/>
        </w:rPr>
      </w:pPr>
      <w:bookmarkStart w:id="5756" w:name="_Toc21125077"/>
      <w:bookmarkStart w:id="5757" w:name="_Toc29768067"/>
      <w:bookmarkStart w:id="5758" w:name="_Toc36044509"/>
      <w:bookmarkStart w:id="5759" w:name="_Toc37230414"/>
      <w:bookmarkStart w:id="5760" w:name="_Toc45907557"/>
      <w:bookmarkStart w:id="5761" w:name="_Toc53181662"/>
      <w:bookmarkStart w:id="5762" w:name="_Toc61127516"/>
      <w:bookmarkStart w:id="5763" w:name="_Toc67054530"/>
      <w:bookmarkStart w:id="5764" w:name="_Toc67061528"/>
      <w:bookmarkStart w:id="5765" w:name="_Toc74735046"/>
      <w:bookmarkStart w:id="5766" w:name="_Toc74753289"/>
      <w:bookmarkStart w:id="5767" w:name="_Toc76507548"/>
      <w:bookmarkStart w:id="5768" w:name="_Toc83109157"/>
      <w:bookmarkStart w:id="5769" w:name="_Toc89877970"/>
      <w:bookmarkStart w:id="5770" w:name="_Toc98709821"/>
      <w:bookmarkStart w:id="5771" w:name="_Toc105691636"/>
      <w:bookmarkStart w:id="5772" w:name="_Toc105693950"/>
      <w:bookmarkStart w:id="5773" w:name="_Toc123139286"/>
      <w:bookmarkStart w:id="5774" w:name="_Toc124166086"/>
      <w:bookmarkStart w:id="5775" w:name="_Toc130922959"/>
      <w:bookmarkStart w:id="5776" w:name="_Toc137303371"/>
      <w:bookmarkStart w:id="5777" w:name="_Toc138889595"/>
      <w:bookmarkStart w:id="5778" w:name="_Toc145111407"/>
      <w:r w:rsidRPr="00090C64">
        <w:rPr>
          <w:lang w:eastAsia="sv-SE"/>
        </w:rPr>
        <w:t>6.7.2.4.1</w:t>
      </w:r>
      <w:r w:rsidRPr="00090C64">
        <w:rPr>
          <w:lang w:eastAsia="sv-SE"/>
        </w:rPr>
        <w:tab/>
        <w:t>Initial conditions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DF23F4D" w14:textId="77777777" w:rsidR="00D57C09" w:rsidRPr="00090C64" w:rsidRDefault="00D57C09" w:rsidP="00554118">
      <w:pPr>
        <w:pStyle w:val="H6"/>
        <w:rPr>
          <w:rFonts w:eastAsia="Yu Mincho"/>
        </w:rPr>
      </w:pPr>
      <w:bookmarkStart w:id="5779" w:name="_Toc21125078"/>
      <w:bookmarkStart w:id="5780" w:name="_Toc29768068"/>
      <w:bookmarkStart w:id="5781" w:name="_Toc36044510"/>
      <w:bookmarkStart w:id="5782" w:name="_Toc37230415"/>
      <w:bookmarkStart w:id="5783" w:name="_Toc45907558"/>
      <w:bookmarkStart w:id="5784" w:name="_Toc53181663"/>
      <w:r w:rsidRPr="00090C64">
        <w:rPr>
          <w:rFonts w:eastAsia="Yu Mincho"/>
        </w:rPr>
        <w:t>6.7.2.4.1.1</w:t>
      </w:r>
      <w:r w:rsidRPr="00090C64">
        <w:rPr>
          <w:rFonts w:eastAsia="Yu Mincho"/>
        </w:rPr>
        <w:tab/>
        <w:t>General test conditions</w:t>
      </w:r>
      <w:bookmarkEnd w:id="5779"/>
      <w:bookmarkEnd w:id="5780"/>
      <w:bookmarkEnd w:id="5781"/>
      <w:bookmarkEnd w:id="5782"/>
      <w:bookmarkEnd w:id="5783"/>
      <w:bookmarkEnd w:id="5784"/>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5" w:name="_Toc21125079"/>
      <w:bookmarkStart w:id="5786" w:name="_Toc29768069"/>
      <w:bookmarkStart w:id="5787" w:name="_Toc36044511"/>
      <w:bookmarkStart w:id="5788" w:name="_Toc37230416"/>
      <w:bookmarkStart w:id="5789" w:name="_Toc45907559"/>
      <w:bookmarkStart w:id="5790" w:name="_Toc53181664"/>
      <w:r w:rsidRPr="00090C64">
        <w:t>6.7.2.4.1.2</w:t>
      </w:r>
      <w:r w:rsidRPr="00090C64">
        <w:tab/>
        <w:t>UTRA FDD</w:t>
      </w:r>
      <w:bookmarkEnd w:id="5785"/>
      <w:bookmarkEnd w:id="5786"/>
      <w:bookmarkEnd w:id="5787"/>
      <w:bookmarkEnd w:id="5788"/>
      <w:bookmarkEnd w:id="5789"/>
      <w:bookmarkEnd w:id="5790"/>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91" w:name="_Toc21125080"/>
      <w:bookmarkStart w:id="5792" w:name="_Toc29768070"/>
      <w:bookmarkStart w:id="5793" w:name="_Toc36044512"/>
      <w:bookmarkStart w:id="5794" w:name="_Toc37230417"/>
      <w:bookmarkStart w:id="5795" w:name="_Toc45907560"/>
      <w:bookmarkStart w:id="5796" w:name="_Toc53181665"/>
      <w:r w:rsidRPr="00090C64">
        <w:t>6.7.2.4.1.3</w:t>
      </w:r>
      <w:r w:rsidRPr="00090C64">
        <w:tab/>
        <w:t>E-UTRA and NR</w:t>
      </w:r>
      <w:bookmarkEnd w:id="5791"/>
      <w:bookmarkEnd w:id="5792"/>
      <w:bookmarkEnd w:id="5793"/>
      <w:bookmarkEnd w:id="5794"/>
      <w:bookmarkEnd w:id="5795"/>
      <w:bookmarkEnd w:id="5796"/>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7" w:name="_Toc21125081"/>
      <w:bookmarkStart w:id="5798" w:name="_Toc29768071"/>
      <w:bookmarkStart w:id="5799" w:name="_Toc36044513"/>
      <w:bookmarkStart w:id="5800" w:name="_Toc37230418"/>
      <w:bookmarkStart w:id="5801" w:name="_Toc45907561"/>
      <w:bookmarkStart w:id="5802" w:name="_Toc53181666"/>
      <w:bookmarkStart w:id="5803" w:name="_Toc61127517"/>
      <w:bookmarkStart w:id="5804" w:name="_Toc67054531"/>
      <w:bookmarkStart w:id="5805" w:name="_Toc67061529"/>
      <w:bookmarkStart w:id="5806" w:name="_Toc74735047"/>
      <w:bookmarkStart w:id="5807" w:name="_Toc74753290"/>
      <w:bookmarkStart w:id="5808" w:name="_Toc76507549"/>
      <w:bookmarkStart w:id="5809" w:name="_Toc83109158"/>
      <w:bookmarkStart w:id="5810" w:name="_Toc89877971"/>
      <w:bookmarkStart w:id="5811" w:name="_Toc98709822"/>
      <w:bookmarkStart w:id="5812" w:name="_Toc105691637"/>
      <w:bookmarkStart w:id="5813" w:name="_Toc105693951"/>
      <w:bookmarkStart w:id="5814" w:name="_Toc123139287"/>
      <w:bookmarkStart w:id="5815" w:name="_Toc124166087"/>
      <w:bookmarkStart w:id="5816" w:name="_Toc130922960"/>
      <w:bookmarkStart w:id="5817" w:name="_Toc137303372"/>
      <w:bookmarkStart w:id="5818" w:name="_Toc138889596"/>
      <w:bookmarkStart w:id="5819" w:name="_Toc145111408"/>
      <w:r w:rsidRPr="00090C64">
        <w:rPr>
          <w:lang w:eastAsia="sv-SE"/>
        </w:rPr>
        <w:t>6.7.2.4.2</w:t>
      </w:r>
      <w:r w:rsidRPr="00090C64">
        <w:rPr>
          <w:lang w:eastAsia="sv-SE"/>
        </w:rPr>
        <w:tab/>
        <w:t>Procedure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20" w:name="_Toc21125082"/>
      <w:bookmarkStart w:id="5821" w:name="_Toc29768072"/>
      <w:bookmarkStart w:id="5822" w:name="_Toc36044514"/>
      <w:bookmarkStart w:id="5823" w:name="_Toc37230419"/>
      <w:bookmarkStart w:id="5824" w:name="_Toc45907562"/>
      <w:bookmarkStart w:id="5825" w:name="_Toc53181667"/>
      <w:bookmarkStart w:id="5826" w:name="_Toc61127518"/>
      <w:bookmarkStart w:id="5827" w:name="_Toc67054532"/>
      <w:bookmarkStart w:id="5828" w:name="_Toc67061530"/>
      <w:bookmarkStart w:id="5829" w:name="_Toc74735048"/>
      <w:bookmarkStart w:id="5830" w:name="_Toc74753291"/>
      <w:bookmarkStart w:id="5831" w:name="_Toc76507550"/>
      <w:bookmarkStart w:id="5832" w:name="_Toc83109159"/>
      <w:bookmarkStart w:id="5833" w:name="_Toc89877972"/>
      <w:bookmarkStart w:id="5834" w:name="_Toc98709823"/>
      <w:bookmarkStart w:id="5835" w:name="_Toc105691638"/>
      <w:bookmarkStart w:id="5836" w:name="_Toc105693952"/>
      <w:bookmarkStart w:id="5837" w:name="_Toc123139288"/>
      <w:bookmarkStart w:id="5838" w:name="_Toc124166088"/>
      <w:bookmarkStart w:id="5839" w:name="_Toc130922961"/>
      <w:bookmarkStart w:id="5840" w:name="_Toc137303373"/>
      <w:bookmarkStart w:id="5841" w:name="_Toc138889597"/>
      <w:bookmarkStart w:id="5842" w:name="_Toc145111409"/>
      <w:r w:rsidRPr="00090C64">
        <w:rPr>
          <w:lang w:eastAsia="sv-SE"/>
        </w:rPr>
        <w:t>6.</w:t>
      </w:r>
      <w:r w:rsidRPr="00090C64">
        <w:rPr>
          <w:lang w:eastAsia="zh-CN"/>
        </w:rPr>
        <w:t>7.2.</w:t>
      </w:r>
      <w:r w:rsidRPr="00090C64">
        <w:rPr>
          <w:lang w:eastAsia="sv-SE"/>
        </w:rPr>
        <w:t>5</w:t>
      </w:r>
      <w:r w:rsidRPr="00090C64">
        <w:rPr>
          <w:lang w:eastAsia="sv-SE"/>
        </w:rPr>
        <w:tab/>
        <w:t>Test Requirement</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3BC0C1E0" w14:textId="77777777" w:rsidR="00D57C09" w:rsidRPr="00090C64" w:rsidRDefault="00D57C09" w:rsidP="00D57C09">
      <w:pPr>
        <w:pStyle w:val="Heading5"/>
      </w:pPr>
      <w:bookmarkStart w:id="5843" w:name="_Toc21125083"/>
      <w:bookmarkStart w:id="5844" w:name="_Toc29768073"/>
      <w:bookmarkStart w:id="5845" w:name="_Toc36044515"/>
      <w:bookmarkStart w:id="5846" w:name="_Toc37230420"/>
      <w:bookmarkStart w:id="5847" w:name="_Toc45907563"/>
      <w:bookmarkStart w:id="5848" w:name="_Toc53181668"/>
      <w:bookmarkStart w:id="5849" w:name="_Toc61127519"/>
      <w:bookmarkStart w:id="5850" w:name="_Toc67054533"/>
      <w:bookmarkStart w:id="5851" w:name="_Toc67061531"/>
      <w:bookmarkStart w:id="5852" w:name="_Toc74735049"/>
      <w:bookmarkStart w:id="5853" w:name="_Toc74753292"/>
      <w:bookmarkStart w:id="5854" w:name="_Toc76507551"/>
      <w:bookmarkStart w:id="5855" w:name="_Toc83109160"/>
      <w:bookmarkStart w:id="5856" w:name="_Toc89877973"/>
      <w:bookmarkStart w:id="5857" w:name="_Toc98709824"/>
      <w:bookmarkStart w:id="5858" w:name="_Toc105691639"/>
      <w:bookmarkStart w:id="5859" w:name="_Toc105693953"/>
      <w:bookmarkStart w:id="5860" w:name="_Toc123139289"/>
      <w:bookmarkStart w:id="5861" w:name="_Toc124166089"/>
      <w:bookmarkStart w:id="5862" w:name="_Toc130922962"/>
      <w:bookmarkStart w:id="5863" w:name="_Toc137303374"/>
      <w:bookmarkStart w:id="5864" w:name="_Toc138889598"/>
      <w:bookmarkStart w:id="5865" w:name="_Toc145111410"/>
      <w:r w:rsidRPr="00090C64">
        <w:t>6.7.2.5.1</w:t>
      </w:r>
      <w:r w:rsidRPr="00090C64">
        <w:tab/>
        <w:t>MSR</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5866" w:name="_Toc21125084"/>
      <w:bookmarkStart w:id="5867" w:name="_Toc29768074"/>
      <w:bookmarkStart w:id="5868" w:name="_Toc36044516"/>
      <w:bookmarkStart w:id="5869" w:name="_Toc37230421"/>
      <w:bookmarkStart w:id="5870" w:name="_Toc45907564"/>
      <w:bookmarkStart w:id="5871" w:name="_Toc53181669"/>
      <w:bookmarkStart w:id="5872" w:name="_Toc61127520"/>
      <w:bookmarkStart w:id="5873" w:name="_Toc67054534"/>
      <w:bookmarkStart w:id="5874" w:name="_Toc67061532"/>
      <w:bookmarkStart w:id="5875" w:name="_Toc74735050"/>
      <w:bookmarkStart w:id="5876" w:name="_Toc74753293"/>
      <w:bookmarkStart w:id="5877" w:name="_Toc76507552"/>
      <w:bookmarkStart w:id="5878" w:name="_Toc83109161"/>
      <w:bookmarkStart w:id="5879" w:name="_Toc89877974"/>
      <w:bookmarkStart w:id="5880" w:name="_Toc98709825"/>
      <w:bookmarkStart w:id="5881" w:name="_Toc105691640"/>
      <w:bookmarkStart w:id="5882" w:name="_Toc105693954"/>
      <w:bookmarkStart w:id="5883" w:name="_Toc123139290"/>
      <w:bookmarkStart w:id="5884" w:name="_Toc124166090"/>
      <w:bookmarkStart w:id="5885" w:name="_Toc130922963"/>
      <w:bookmarkStart w:id="5886" w:name="_Toc137303375"/>
      <w:bookmarkStart w:id="5887" w:name="_Toc138889599"/>
      <w:bookmarkStart w:id="5888" w:name="_Toc145111411"/>
      <w:r w:rsidRPr="00090C64">
        <w:t>6.7.2.5.2</w:t>
      </w:r>
      <w:r w:rsidRPr="00090C64">
        <w:tab/>
        <w:t>UTRA FDD</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9" w:name="_Toc21125085"/>
      <w:bookmarkStart w:id="5890" w:name="_Toc29768075"/>
      <w:bookmarkStart w:id="5891" w:name="_Toc36044517"/>
      <w:bookmarkStart w:id="5892" w:name="_Toc37230422"/>
      <w:bookmarkStart w:id="5893" w:name="_Toc45907565"/>
      <w:bookmarkStart w:id="5894" w:name="_Toc53181670"/>
      <w:bookmarkStart w:id="5895" w:name="_Toc61127521"/>
      <w:bookmarkStart w:id="5896" w:name="_Toc67054535"/>
      <w:bookmarkStart w:id="5897" w:name="_Toc67061533"/>
      <w:bookmarkStart w:id="5898" w:name="_Toc74735051"/>
      <w:bookmarkStart w:id="5899" w:name="_Toc74753294"/>
      <w:bookmarkStart w:id="5900" w:name="_Toc76507553"/>
      <w:bookmarkStart w:id="5901" w:name="_Toc83109162"/>
      <w:bookmarkStart w:id="5902" w:name="_Toc89877975"/>
      <w:bookmarkStart w:id="5903" w:name="_Toc98709826"/>
      <w:bookmarkStart w:id="5904" w:name="_Toc105691641"/>
      <w:bookmarkStart w:id="5905" w:name="_Toc105693955"/>
      <w:bookmarkStart w:id="5906" w:name="_Toc123139291"/>
      <w:bookmarkStart w:id="5907" w:name="_Toc124166091"/>
      <w:bookmarkStart w:id="5908" w:name="_Toc130922964"/>
      <w:bookmarkStart w:id="5909" w:name="_Toc137303376"/>
      <w:bookmarkStart w:id="5910" w:name="_Toc138889600"/>
      <w:bookmarkStart w:id="5911" w:name="_Toc145111412"/>
      <w:r w:rsidRPr="00090C64">
        <w:t>6.7.2.5.3</w:t>
      </w:r>
      <w:r w:rsidRPr="00090C64">
        <w:tab/>
        <w:t>E-UTRA</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2" w:name="_Toc21125086"/>
      <w:bookmarkStart w:id="5913" w:name="_Toc29768076"/>
      <w:bookmarkStart w:id="5914" w:name="_Toc36044518"/>
      <w:bookmarkStart w:id="5915" w:name="_Toc37230423"/>
      <w:bookmarkStart w:id="5916" w:name="_Toc45907566"/>
      <w:bookmarkStart w:id="5917" w:name="_Toc53181671"/>
      <w:bookmarkStart w:id="5918" w:name="_Toc61127522"/>
      <w:bookmarkStart w:id="5919" w:name="_Toc67054536"/>
      <w:bookmarkStart w:id="5920" w:name="_Toc67061534"/>
      <w:bookmarkStart w:id="5921" w:name="_Toc74735052"/>
      <w:bookmarkStart w:id="5922" w:name="_Toc74753295"/>
      <w:bookmarkStart w:id="5923" w:name="_Toc76507554"/>
      <w:bookmarkStart w:id="5924" w:name="_Toc83109163"/>
      <w:bookmarkStart w:id="5925" w:name="_Toc89877976"/>
      <w:bookmarkStart w:id="5926" w:name="_Toc98709827"/>
      <w:bookmarkStart w:id="5927" w:name="_Toc105691642"/>
      <w:bookmarkStart w:id="5928" w:name="_Toc105693956"/>
      <w:bookmarkStart w:id="5929" w:name="_Toc123139292"/>
      <w:bookmarkStart w:id="5930" w:name="_Toc124166092"/>
      <w:bookmarkStart w:id="5931" w:name="_Toc130922965"/>
      <w:bookmarkStart w:id="5932" w:name="_Toc137303377"/>
      <w:bookmarkStart w:id="5933" w:name="_Toc138889601"/>
      <w:bookmarkStart w:id="5934" w:name="_Toc145111413"/>
      <w:r w:rsidRPr="00090C64">
        <w:t>6.7.3</w:t>
      </w:r>
      <w:r w:rsidRPr="00090C64">
        <w:tab/>
        <w:t>OTA Adjacent Channel Leakage power Ratio</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4B8C53F7" w14:textId="77777777" w:rsidR="00D57C09" w:rsidRPr="00090C64" w:rsidRDefault="00D57C09" w:rsidP="00D57C09">
      <w:pPr>
        <w:pStyle w:val="Heading4"/>
        <w:rPr>
          <w:lang w:eastAsia="sv-SE"/>
        </w:rPr>
      </w:pPr>
      <w:bookmarkStart w:id="5935" w:name="_Toc21125087"/>
      <w:bookmarkStart w:id="5936" w:name="_Toc29768077"/>
      <w:bookmarkStart w:id="5937" w:name="_Toc36044519"/>
      <w:bookmarkStart w:id="5938" w:name="_Toc37230424"/>
      <w:bookmarkStart w:id="5939" w:name="_Toc45907567"/>
      <w:bookmarkStart w:id="5940" w:name="_Toc53181672"/>
      <w:bookmarkStart w:id="5941" w:name="_Toc61127523"/>
      <w:bookmarkStart w:id="5942" w:name="_Toc67054537"/>
      <w:bookmarkStart w:id="5943" w:name="_Toc67061535"/>
      <w:bookmarkStart w:id="5944" w:name="_Toc74735053"/>
      <w:bookmarkStart w:id="5945" w:name="_Toc74753296"/>
      <w:bookmarkStart w:id="5946" w:name="_Toc76507555"/>
      <w:bookmarkStart w:id="5947" w:name="_Toc83109164"/>
      <w:bookmarkStart w:id="5948" w:name="_Toc89877977"/>
      <w:bookmarkStart w:id="5949" w:name="_Toc98709828"/>
      <w:bookmarkStart w:id="5950" w:name="_Toc105691643"/>
      <w:bookmarkStart w:id="5951" w:name="_Toc105693957"/>
      <w:bookmarkStart w:id="5952" w:name="_Toc123139293"/>
      <w:bookmarkStart w:id="5953" w:name="_Toc124166093"/>
      <w:bookmarkStart w:id="5954" w:name="_Toc130922966"/>
      <w:bookmarkStart w:id="5955" w:name="_Toc137303378"/>
      <w:bookmarkStart w:id="5956" w:name="_Toc138889602"/>
      <w:bookmarkStart w:id="5957" w:name="_Toc145111414"/>
      <w:r w:rsidRPr="00090C64">
        <w:rPr>
          <w:lang w:eastAsia="sv-SE"/>
        </w:rPr>
        <w:t>6.7.3.1</w:t>
      </w:r>
      <w:r w:rsidRPr="00090C64">
        <w:rPr>
          <w:lang w:eastAsia="sv-SE"/>
        </w:rPr>
        <w:tab/>
        <w:t>Definition and applicability</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8" w:name="_Toc21125088"/>
      <w:bookmarkStart w:id="5959" w:name="_Toc29768078"/>
      <w:bookmarkStart w:id="5960" w:name="_Toc36044520"/>
      <w:bookmarkStart w:id="5961" w:name="_Toc37230425"/>
      <w:bookmarkStart w:id="5962" w:name="_Toc45907568"/>
      <w:bookmarkStart w:id="5963" w:name="_Toc53181673"/>
      <w:bookmarkStart w:id="5964" w:name="_Toc61127524"/>
      <w:bookmarkStart w:id="5965" w:name="_Toc67054538"/>
      <w:bookmarkStart w:id="5966" w:name="_Toc67061536"/>
      <w:bookmarkStart w:id="5967" w:name="_Toc74735054"/>
      <w:bookmarkStart w:id="5968" w:name="_Toc74753297"/>
      <w:bookmarkStart w:id="5969" w:name="_Toc76507556"/>
      <w:bookmarkStart w:id="5970" w:name="_Toc83109165"/>
      <w:bookmarkStart w:id="5971" w:name="_Toc89877978"/>
      <w:bookmarkStart w:id="5972" w:name="_Toc98709829"/>
      <w:bookmarkStart w:id="5973" w:name="_Toc105691644"/>
      <w:bookmarkStart w:id="5974" w:name="_Toc105693958"/>
      <w:bookmarkStart w:id="5975" w:name="_Toc123139294"/>
      <w:bookmarkStart w:id="5976" w:name="_Toc124166094"/>
      <w:bookmarkStart w:id="5977" w:name="_Toc130922967"/>
      <w:bookmarkStart w:id="5978" w:name="_Toc137303379"/>
      <w:bookmarkStart w:id="5979" w:name="_Toc138889603"/>
      <w:bookmarkStart w:id="5980" w:name="_Toc145111415"/>
      <w:r w:rsidRPr="00090C64">
        <w:rPr>
          <w:lang w:eastAsia="sv-SE"/>
        </w:rPr>
        <w:t>6.7.3.2</w:t>
      </w:r>
      <w:r w:rsidRPr="00090C64">
        <w:rPr>
          <w:lang w:eastAsia="sv-SE"/>
        </w:rPr>
        <w:tab/>
        <w:t>Minimum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81" w:name="_Toc21125089"/>
      <w:bookmarkStart w:id="5982" w:name="_Toc29768079"/>
      <w:bookmarkStart w:id="5983" w:name="_Toc36044521"/>
      <w:bookmarkStart w:id="5984" w:name="_Toc37230426"/>
      <w:bookmarkStart w:id="5985" w:name="_Toc45907569"/>
      <w:bookmarkStart w:id="5986" w:name="_Toc53181674"/>
      <w:bookmarkStart w:id="5987" w:name="_Toc61127525"/>
      <w:bookmarkStart w:id="5988" w:name="_Toc67054539"/>
      <w:bookmarkStart w:id="5989" w:name="_Toc67061537"/>
      <w:bookmarkStart w:id="5990" w:name="_Toc74735055"/>
      <w:bookmarkStart w:id="5991" w:name="_Toc74753298"/>
      <w:bookmarkStart w:id="5992" w:name="_Toc76507557"/>
      <w:bookmarkStart w:id="5993" w:name="_Toc83109166"/>
      <w:bookmarkStart w:id="5994" w:name="_Toc89877979"/>
      <w:bookmarkStart w:id="5995" w:name="_Toc98709830"/>
      <w:bookmarkStart w:id="5996" w:name="_Toc105691645"/>
      <w:bookmarkStart w:id="5997" w:name="_Toc105693959"/>
      <w:bookmarkStart w:id="5998" w:name="_Toc123139295"/>
      <w:bookmarkStart w:id="5999" w:name="_Toc124166095"/>
      <w:bookmarkStart w:id="6000" w:name="_Toc130922968"/>
      <w:bookmarkStart w:id="6001" w:name="_Toc137303380"/>
      <w:bookmarkStart w:id="6002" w:name="_Toc138889604"/>
      <w:bookmarkStart w:id="6003" w:name="_Toc145111416"/>
      <w:r w:rsidRPr="00090C64">
        <w:rPr>
          <w:lang w:eastAsia="sv-SE"/>
        </w:rPr>
        <w:t>6.7.3.3</w:t>
      </w:r>
      <w:r w:rsidRPr="00090C64">
        <w:rPr>
          <w:lang w:eastAsia="sv-SE"/>
        </w:rPr>
        <w:tab/>
        <w:t>Test purpose</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4" w:name="_Toc21125090"/>
      <w:bookmarkStart w:id="6005" w:name="_Toc29768080"/>
      <w:bookmarkStart w:id="6006" w:name="_Toc36044522"/>
      <w:bookmarkStart w:id="6007" w:name="_Toc37230427"/>
      <w:bookmarkStart w:id="6008" w:name="_Toc45907570"/>
      <w:bookmarkStart w:id="6009" w:name="_Toc53181675"/>
      <w:bookmarkStart w:id="6010" w:name="_Toc61127526"/>
      <w:bookmarkStart w:id="6011" w:name="_Toc67054540"/>
      <w:bookmarkStart w:id="6012" w:name="_Toc67061538"/>
      <w:bookmarkStart w:id="6013" w:name="_Toc74735056"/>
      <w:bookmarkStart w:id="6014" w:name="_Toc74753299"/>
      <w:bookmarkStart w:id="6015" w:name="_Toc76507558"/>
      <w:bookmarkStart w:id="6016" w:name="_Toc83109167"/>
      <w:bookmarkStart w:id="6017" w:name="_Toc89877980"/>
      <w:bookmarkStart w:id="6018" w:name="_Toc98709831"/>
      <w:bookmarkStart w:id="6019" w:name="_Toc105691646"/>
      <w:bookmarkStart w:id="6020" w:name="_Toc105693960"/>
      <w:bookmarkStart w:id="6021" w:name="_Toc123139296"/>
      <w:bookmarkStart w:id="6022" w:name="_Toc124166096"/>
      <w:bookmarkStart w:id="6023" w:name="_Toc130922969"/>
      <w:bookmarkStart w:id="6024" w:name="_Toc137303381"/>
      <w:bookmarkStart w:id="6025" w:name="_Toc138889605"/>
      <w:bookmarkStart w:id="6026" w:name="_Toc145111417"/>
      <w:r w:rsidRPr="00090C64">
        <w:rPr>
          <w:lang w:eastAsia="sv-SE"/>
        </w:rPr>
        <w:t>6.</w:t>
      </w:r>
      <w:r w:rsidRPr="00090C64">
        <w:rPr>
          <w:lang w:eastAsia="zh-CN"/>
        </w:rPr>
        <w:t>7.3.</w:t>
      </w:r>
      <w:r w:rsidRPr="00090C64">
        <w:rPr>
          <w:lang w:eastAsia="sv-SE"/>
        </w:rPr>
        <w:t>4</w:t>
      </w:r>
      <w:r w:rsidRPr="00090C64">
        <w:rPr>
          <w:lang w:eastAsia="sv-SE"/>
        </w:rPr>
        <w:tab/>
        <w:t>Method of test</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233B5CFD" w14:textId="77777777" w:rsidR="00D57C09" w:rsidRPr="00090C64" w:rsidRDefault="00D57C09" w:rsidP="00D57C09">
      <w:pPr>
        <w:pStyle w:val="Heading5"/>
        <w:rPr>
          <w:lang w:eastAsia="sv-SE"/>
        </w:rPr>
      </w:pPr>
      <w:bookmarkStart w:id="6027" w:name="_Toc21125091"/>
      <w:bookmarkStart w:id="6028" w:name="_Toc29768081"/>
      <w:bookmarkStart w:id="6029" w:name="_Toc36044523"/>
      <w:bookmarkStart w:id="6030" w:name="_Toc37230428"/>
      <w:bookmarkStart w:id="6031" w:name="_Toc45907571"/>
      <w:bookmarkStart w:id="6032" w:name="_Toc53181676"/>
      <w:bookmarkStart w:id="6033" w:name="_Toc61127527"/>
      <w:bookmarkStart w:id="6034" w:name="_Toc67054541"/>
      <w:bookmarkStart w:id="6035" w:name="_Toc67061539"/>
      <w:bookmarkStart w:id="6036" w:name="_Toc74735057"/>
      <w:bookmarkStart w:id="6037" w:name="_Toc74753300"/>
      <w:bookmarkStart w:id="6038" w:name="_Toc76507559"/>
      <w:bookmarkStart w:id="6039" w:name="_Toc83109168"/>
      <w:bookmarkStart w:id="6040" w:name="_Toc89877981"/>
      <w:bookmarkStart w:id="6041" w:name="_Toc98709832"/>
      <w:bookmarkStart w:id="6042" w:name="_Toc105691647"/>
      <w:bookmarkStart w:id="6043" w:name="_Toc105693961"/>
      <w:bookmarkStart w:id="6044" w:name="_Toc123139297"/>
      <w:bookmarkStart w:id="6045" w:name="_Toc124166097"/>
      <w:bookmarkStart w:id="6046" w:name="_Toc130922970"/>
      <w:bookmarkStart w:id="6047" w:name="_Toc137303382"/>
      <w:bookmarkStart w:id="6048" w:name="_Toc138889606"/>
      <w:bookmarkStart w:id="6049" w:name="_Toc145111418"/>
      <w:r w:rsidRPr="00090C64">
        <w:rPr>
          <w:lang w:eastAsia="sv-SE"/>
        </w:rPr>
        <w:t>6.7.3.4.1</w:t>
      </w:r>
      <w:r w:rsidRPr="00090C64">
        <w:rPr>
          <w:lang w:eastAsia="sv-SE"/>
        </w:rPr>
        <w:tab/>
        <w:t>Initial conditions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376B21F7" w14:textId="77777777" w:rsidR="00D57C09" w:rsidRPr="00090C64" w:rsidRDefault="00D57C09" w:rsidP="00554118">
      <w:pPr>
        <w:pStyle w:val="H6"/>
        <w:rPr>
          <w:lang w:eastAsia="sv-SE"/>
        </w:rPr>
      </w:pPr>
      <w:bookmarkStart w:id="6050" w:name="_Toc21125092"/>
      <w:bookmarkStart w:id="6051" w:name="_Toc29768082"/>
      <w:bookmarkStart w:id="6052" w:name="_Toc36044524"/>
      <w:bookmarkStart w:id="6053" w:name="_Toc37230429"/>
      <w:bookmarkStart w:id="6054" w:name="_Toc45907572"/>
      <w:bookmarkStart w:id="6055" w:name="_Toc53181677"/>
      <w:r w:rsidRPr="00090C64">
        <w:rPr>
          <w:lang w:eastAsia="sv-SE"/>
        </w:rPr>
        <w:t>6.7.3.4.1.1</w:t>
      </w:r>
      <w:r w:rsidRPr="00090C64">
        <w:rPr>
          <w:lang w:eastAsia="sv-SE"/>
        </w:rPr>
        <w:tab/>
        <w:t>General test conditions</w:t>
      </w:r>
      <w:bookmarkEnd w:id="6050"/>
      <w:bookmarkEnd w:id="6051"/>
      <w:bookmarkEnd w:id="6052"/>
      <w:bookmarkEnd w:id="6053"/>
      <w:bookmarkEnd w:id="6054"/>
      <w:bookmarkEnd w:id="6055"/>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6" w:name="_Toc21125093"/>
      <w:bookmarkStart w:id="6057" w:name="_Toc29768083"/>
      <w:bookmarkStart w:id="6058" w:name="_Toc36044525"/>
      <w:bookmarkStart w:id="6059" w:name="_Toc37230430"/>
      <w:bookmarkStart w:id="6060" w:name="_Toc45907573"/>
      <w:bookmarkStart w:id="6061" w:name="_Toc53181678"/>
      <w:r w:rsidRPr="00090C64">
        <w:rPr>
          <w:lang w:eastAsia="sv-SE"/>
        </w:rPr>
        <w:t>6.7.3.4.1.2</w:t>
      </w:r>
      <w:r w:rsidRPr="00090C64">
        <w:rPr>
          <w:lang w:eastAsia="sv-SE"/>
        </w:rPr>
        <w:tab/>
        <w:t>MSR</w:t>
      </w:r>
      <w:bookmarkEnd w:id="6056"/>
      <w:bookmarkEnd w:id="6057"/>
      <w:bookmarkEnd w:id="6058"/>
      <w:bookmarkEnd w:id="6059"/>
      <w:bookmarkEnd w:id="6060"/>
      <w:bookmarkEnd w:id="6061"/>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2" w:name="_Toc21125094"/>
      <w:bookmarkStart w:id="6063" w:name="_Toc29768084"/>
      <w:bookmarkStart w:id="6064" w:name="_Toc36044526"/>
      <w:bookmarkStart w:id="6065" w:name="_Toc37230431"/>
      <w:bookmarkStart w:id="6066" w:name="_Toc45907574"/>
      <w:bookmarkStart w:id="6067" w:name="_Toc53181679"/>
      <w:r w:rsidRPr="00090C64">
        <w:rPr>
          <w:lang w:eastAsia="sv-SE"/>
        </w:rPr>
        <w:t>6.7.3.4.1.3</w:t>
      </w:r>
      <w:r w:rsidRPr="00090C64">
        <w:rPr>
          <w:lang w:eastAsia="sv-SE"/>
        </w:rPr>
        <w:tab/>
        <w:t>UTRA FDD</w:t>
      </w:r>
      <w:bookmarkEnd w:id="6062"/>
      <w:bookmarkEnd w:id="6063"/>
      <w:bookmarkEnd w:id="6064"/>
      <w:bookmarkEnd w:id="6065"/>
      <w:bookmarkEnd w:id="6066"/>
      <w:bookmarkEnd w:id="6067"/>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8" w:name="_Toc21125095"/>
      <w:bookmarkStart w:id="6069" w:name="_Toc29768085"/>
      <w:bookmarkStart w:id="6070" w:name="_Toc36044527"/>
      <w:bookmarkStart w:id="6071" w:name="_Toc37230432"/>
      <w:bookmarkStart w:id="6072" w:name="_Toc45907575"/>
      <w:bookmarkStart w:id="6073" w:name="_Toc53181680"/>
      <w:r w:rsidRPr="00090C64">
        <w:t>6.7.3.4.1.4</w:t>
      </w:r>
      <w:r w:rsidRPr="00090C64">
        <w:tab/>
        <w:t>E-UTRA</w:t>
      </w:r>
      <w:bookmarkEnd w:id="6068"/>
      <w:bookmarkEnd w:id="6069"/>
      <w:bookmarkEnd w:id="6070"/>
      <w:bookmarkEnd w:id="6071"/>
      <w:bookmarkEnd w:id="6072"/>
      <w:bookmarkEnd w:id="6073"/>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4" w:name="_Toc21125096"/>
      <w:bookmarkStart w:id="6075" w:name="_Toc29768086"/>
      <w:bookmarkStart w:id="6076" w:name="_Toc36044528"/>
      <w:bookmarkStart w:id="6077" w:name="_Toc37230433"/>
      <w:bookmarkStart w:id="6078" w:name="_Toc45907576"/>
      <w:bookmarkStart w:id="6079" w:name="_Toc53181681"/>
      <w:r w:rsidRPr="00090C64">
        <w:t>6.7.3.4.1.5</w:t>
      </w:r>
      <w:r w:rsidRPr="00090C64">
        <w:tab/>
        <w:t>NR</w:t>
      </w:r>
      <w:bookmarkEnd w:id="6074"/>
      <w:bookmarkEnd w:id="6075"/>
      <w:bookmarkEnd w:id="6076"/>
      <w:bookmarkEnd w:id="6077"/>
      <w:bookmarkEnd w:id="6078"/>
      <w:bookmarkEnd w:id="6079"/>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80" w:name="_Toc21125097"/>
      <w:bookmarkStart w:id="6081" w:name="_Toc29768087"/>
      <w:bookmarkStart w:id="6082" w:name="_Toc36044529"/>
      <w:bookmarkStart w:id="6083" w:name="_Toc37230434"/>
      <w:bookmarkStart w:id="6084" w:name="_Toc45907577"/>
      <w:bookmarkStart w:id="6085" w:name="_Toc53181682"/>
      <w:bookmarkStart w:id="6086" w:name="_Toc61127528"/>
      <w:bookmarkStart w:id="6087" w:name="_Toc67054542"/>
      <w:bookmarkStart w:id="6088" w:name="_Toc67061540"/>
      <w:bookmarkStart w:id="6089" w:name="_Toc74735058"/>
      <w:bookmarkStart w:id="6090" w:name="_Toc74753301"/>
      <w:bookmarkStart w:id="6091" w:name="_Toc76507560"/>
      <w:bookmarkStart w:id="6092" w:name="_Toc83109169"/>
      <w:bookmarkStart w:id="6093" w:name="_Toc89877982"/>
      <w:bookmarkStart w:id="6094" w:name="_Toc98709833"/>
      <w:bookmarkStart w:id="6095" w:name="_Toc105691648"/>
      <w:bookmarkStart w:id="6096" w:name="_Toc105693962"/>
      <w:bookmarkStart w:id="6097" w:name="_Toc123139298"/>
      <w:bookmarkStart w:id="6098" w:name="_Toc124166098"/>
      <w:bookmarkStart w:id="6099" w:name="_Toc130922971"/>
      <w:bookmarkStart w:id="6100" w:name="_Toc137303383"/>
      <w:bookmarkStart w:id="6101" w:name="_Toc138889607"/>
      <w:bookmarkStart w:id="6102" w:name="_Toc145111419"/>
      <w:r w:rsidRPr="00090C64">
        <w:rPr>
          <w:lang w:eastAsia="sv-SE"/>
        </w:rPr>
        <w:t>6.7.3.4.2</w:t>
      </w:r>
      <w:r w:rsidRPr="00090C64">
        <w:rPr>
          <w:lang w:eastAsia="sv-SE"/>
        </w:rPr>
        <w:tab/>
        <w:t>Procedure</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2192BC27" w14:textId="77777777" w:rsidR="00D57C09" w:rsidRPr="00B9132C" w:rsidRDefault="00D57C09" w:rsidP="00B9132C">
      <w:pPr>
        <w:pStyle w:val="H6"/>
      </w:pPr>
      <w:bookmarkStart w:id="6103" w:name="_Toc21125098"/>
      <w:bookmarkStart w:id="6104" w:name="_Toc29768088"/>
      <w:bookmarkStart w:id="6105" w:name="_Toc36044530"/>
      <w:bookmarkStart w:id="6106" w:name="_Toc37230435"/>
      <w:bookmarkStart w:id="6107" w:name="_Toc45907578"/>
      <w:bookmarkStart w:id="6108" w:name="_Toc53181683"/>
      <w:bookmarkStart w:id="6109" w:name="_Hlk513388270"/>
      <w:r w:rsidRPr="00B9132C">
        <w:t>6.7.3.4.2.1</w:t>
      </w:r>
      <w:r w:rsidRPr="00B9132C">
        <w:tab/>
        <w:t>General</w:t>
      </w:r>
      <w:bookmarkEnd w:id="6103"/>
      <w:bookmarkEnd w:id="6104"/>
      <w:bookmarkEnd w:id="6105"/>
      <w:bookmarkEnd w:id="6106"/>
      <w:bookmarkEnd w:id="6107"/>
      <w:bookmarkEnd w:id="6108"/>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9"/>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10" w:name="_Toc21125099"/>
      <w:bookmarkStart w:id="6111" w:name="_Toc29768089"/>
      <w:bookmarkStart w:id="6112" w:name="_Toc36044531"/>
      <w:bookmarkStart w:id="6113" w:name="_Toc37230436"/>
      <w:bookmarkStart w:id="6114" w:name="_Toc45907579"/>
      <w:bookmarkStart w:id="6115" w:name="_Toc53181684"/>
      <w:bookmarkStart w:id="6116" w:name="_Toc61127529"/>
      <w:bookmarkStart w:id="6117" w:name="_Toc67054543"/>
      <w:bookmarkStart w:id="6118" w:name="_Toc67061541"/>
      <w:bookmarkStart w:id="6119" w:name="_Toc74735059"/>
      <w:bookmarkStart w:id="6120" w:name="_Toc74753302"/>
      <w:bookmarkStart w:id="6121" w:name="_Toc76507561"/>
      <w:bookmarkStart w:id="6122" w:name="_Toc83109170"/>
      <w:bookmarkStart w:id="6123" w:name="_Toc89877983"/>
      <w:bookmarkStart w:id="6124" w:name="_Toc98709834"/>
      <w:bookmarkStart w:id="6125" w:name="_Toc105691649"/>
      <w:bookmarkStart w:id="6126" w:name="_Toc105693963"/>
      <w:bookmarkStart w:id="6127" w:name="_Toc123139299"/>
      <w:bookmarkStart w:id="6128" w:name="_Toc124166099"/>
      <w:bookmarkStart w:id="6129" w:name="_Toc130922972"/>
      <w:bookmarkStart w:id="6130" w:name="_Toc137303384"/>
      <w:bookmarkStart w:id="6131" w:name="_Toc138889608"/>
      <w:bookmarkStart w:id="6132" w:name="_Toc145111420"/>
      <w:r w:rsidRPr="00090C64">
        <w:rPr>
          <w:rStyle w:val="Heading6Char"/>
        </w:rPr>
        <w:t>6.7.3.4.2.2</w:t>
      </w:r>
      <w:r w:rsidRPr="00090C64">
        <w:rPr>
          <w:rStyle w:val="Heading6Char"/>
        </w:rPr>
        <w:tab/>
        <w:t>MSR</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3" w:name="_Toc21125100"/>
      <w:bookmarkStart w:id="6134" w:name="_Toc29768090"/>
      <w:bookmarkStart w:id="6135" w:name="_Toc36044532"/>
      <w:bookmarkStart w:id="6136" w:name="_Toc37230437"/>
      <w:bookmarkStart w:id="6137" w:name="_Toc45907580"/>
      <w:bookmarkStart w:id="6138" w:name="_Toc53181685"/>
      <w:bookmarkStart w:id="6139" w:name="_Toc61127530"/>
      <w:bookmarkStart w:id="6140" w:name="_Toc67054544"/>
      <w:bookmarkStart w:id="6141" w:name="_Toc67061542"/>
      <w:bookmarkStart w:id="6142" w:name="_Toc74735060"/>
      <w:bookmarkStart w:id="6143" w:name="_Toc74753303"/>
      <w:bookmarkStart w:id="6144" w:name="_Toc76507562"/>
      <w:bookmarkStart w:id="6145" w:name="_Toc83109171"/>
      <w:bookmarkStart w:id="6146" w:name="_Toc89877984"/>
      <w:bookmarkStart w:id="6147" w:name="_Toc98709835"/>
      <w:bookmarkStart w:id="6148" w:name="_Toc105691650"/>
      <w:bookmarkStart w:id="6149" w:name="_Toc105693964"/>
      <w:bookmarkStart w:id="6150" w:name="_Toc123139300"/>
      <w:bookmarkStart w:id="6151" w:name="_Toc124166100"/>
      <w:bookmarkStart w:id="6152" w:name="_Toc130922973"/>
      <w:bookmarkStart w:id="6153" w:name="_Toc137303385"/>
      <w:bookmarkStart w:id="6154" w:name="_Toc138889609"/>
      <w:bookmarkStart w:id="6155" w:name="_Toc145111421"/>
      <w:r w:rsidRPr="00090C64">
        <w:rPr>
          <w:rStyle w:val="Heading6Char"/>
        </w:rPr>
        <w:t>6.7.3.4.2.3</w:t>
      </w:r>
      <w:r w:rsidRPr="00090C64">
        <w:rPr>
          <w:rStyle w:val="Heading6Char"/>
        </w:rPr>
        <w:tab/>
        <w:t>UTRA FDD</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6" w:name="_Toc21125101"/>
      <w:bookmarkStart w:id="6157" w:name="_Toc29768091"/>
      <w:bookmarkStart w:id="6158" w:name="_Toc36044533"/>
      <w:bookmarkStart w:id="6159" w:name="_Toc37230438"/>
      <w:bookmarkStart w:id="6160" w:name="_Toc45907581"/>
      <w:bookmarkStart w:id="6161" w:name="_Toc53181686"/>
      <w:bookmarkStart w:id="6162" w:name="_Toc61127531"/>
      <w:bookmarkStart w:id="6163" w:name="_Toc67054545"/>
      <w:bookmarkStart w:id="6164" w:name="_Toc67061543"/>
      <w:bookmarkStart w:id="6165" w:name="_Toc74735061"/>
      <w:bookmarkStart w:id="6166" w:name="_Toc74753304"/>
      <w:bookmarkStart w:id="6167" w:name="_Toc76507563"/>
      <w:bookmarkStart w:id="6168" w:name="_Toc83109172"/>
      <w:bookmarkStart w:id="6169" w:name="_Toc89877985"/>
      <w:bookmarkStart w:id="6170" w:name="_Toc98709836"/>
      <w:bookmarkStart w:id="6171" w:name="_Toc105691651"/>
      <w:bookmarkStart w:id="6172" w:name="_Toc105693965"/>
      <w:bookmarkStart w:id="6173" w:name="_Toc123139301"/>
      <w:bookmarkStart w:id="6174" w:name="_Toc124166101"/>
      <w:bookmarkStart w:id="6175" w:name="_Toc130922974"/>
      <w:bookmarkStart w:id="6176" w:name="_Toc137303386"/>
      <w:bookmarkStart w:id="6177" w:name="_Toc138889610"/>
      <w:bookmarkStart w:id="6178" w:name="_Toc145111422"/>
      <w:r w:rsidRPr="00090C64">
        <w:rPr>
          <w:rStyle w:val="Heading6Char"/>
        </w:rPr>
        <w:t>6.7.3.4.2.4</w:t>
      </w:r>
      <w:r w:rsidRPr="00090C64">
        <w:rPr>
          <w:rStyle w:val="Heading6Char"/>
        </w:rPr>
        <w:tab/>
        <w:t>E-UTRA</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9" w:name="_Toc21125102"/>
      <w:bookmarkStart w:id="6180" w:name="_Toc29768092"/>
      <w:bookmarkStart w:id="6181" w:name="_Toc36044534"/>
      <w:bookmarkStart w:id="6182" w:name="_Toc37230439"/>
      <w:bookmarkStart w:id="6183" w:name="_Toc45907582"/>
      <w:bookmarkStart w:id="6184" w:name="_Toc53181687"/>
      <w:bookmarkStart w:id="6185" w:name="_Toc61127532"/>
      <w:bookmarkStart w:id="6186" w:name="_Toc67054546"/>
      <w:bookmarkStart w:id="6187" w:name="_Toc67061544"/>
      <w:bookmarkStart w:id="6188" w:name="_Toc74735062"/>
      <w:bookmarkStart w:id="6189" w:name="_Toc74753305"/>
      <w:bookmarkStart w:id="6190" w:name="_Toc76507564"/>
      <w:bookmarkStart w:id="6191" w:name="_Toc83109173"/>
      <w:bookmarkStart w:id="6192" w:name="_Toc89877986"/>
      <w:bookmarkStart w:id="6193" w:name="_Toc98709837"/>
      <w:bookmarkStart w:id="6194" w:name="_Toc105691652"/>
      <w:bookmarkStart w:id="6195" w:name="_Toc105693966"/>
      <w:bookmarkStart w:id="6196" w:name="_Toc123139302"/>
      <w:bookmarkStart w:id="6197" w:name="_Toc124166102"/>
      <w:bookmarkStart w:id="6198" w:name="_Toc130922975"/>
      <w:bookmarkStart w:id="6199" w:name="_Toc137303387"/>
      <w:bookmarkStart w:id="6200" w:name="_Toc138889611"/>
      <w:bookmarkStart w:id="6201" w:name="_Toc145111423"/>
      <w:r w:rsidRPr="00090C64">
        <w:rPr>
          <w:lang w:eastAsia="sv-SE"/>
        </w:rPr>
        <w:t>6.</w:t>
      </w:r>
      <w:r w:rsidRPr="00090C64">
        <w:rPr>
          <w:lang w:eastAsia="zh-CN"/>
        </w:rPr>
        <w:t>7.3.</w:t>
      </w:r>
      <w:r w:rsidRPr="00090C64">
        <w:rPr>
          <w:lang w:eastAsia="sv-SE"/>
        </w:rPr>
        <w:t>5</w:t>
      </w:r>
      <w:r w:rsidRPr="00090C64">
        <w:rPr>
          <w:lang w:eastAsia="sv-SE"/>
        </w:rPr>
        <w:tab/>
        <w:t>Test Requirement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F4D34E8" w14:textId="77777777" w:rsidR="00D57C09" w:rsidRPr="00090C64" w:rsidRDefault="00D57C09" w:rsidP="00D57C09">
      <w:pPr>
        <w:pStyle w:val="Heading5"/>
      </w:pPr>
      <w:bookmarkStart w:id="6202" w:name="_Toc21125103"/>
      <w:bookmarkStart w:id="6203" w:name="_Toc29768093"/>
      <w:bookmarkStart w:id="6204" w:name="_Toc36044535"/>
      <w:bookmarkStart w:id="6205" w:name="_Toc37230440"/>
      <w:bookmarkStart w:id="6206" w:name="_Toc45907583"/>
      <w:bookmarkStart w:id="6207" w:name="_Toc53181688"/>
      <w:bookmarkStart w:id="6208" w:name="_Toc61127533"/>
      <w:bookmarkStart w:id="6209" w:name="_Toc67054547"/>
      <w:bookmarkStart w:id="6210" w:name="_Toc67061545"/>
      <w:bookmarkStart w:id="6211" w:name="_Toc74735063"/>
      <w:bookmarkStart w:id="6212" w:name="_Toc74753306"/>
      <w:bookmarkStart w:id="6213" w:name="_Toc76507565"/>
      <w:bookmarkStart w:id="6214" w:name="_Toc83109174"/>
      <w:bookmarkStart w:id="6215" w:name="_Toc89877987"/>
      <w:bookmarkStart w:id="6216" w:name="_Toc98709838"/>
      <w:bookmarkStart w:id="6217" w:name="_Toc105691653"/>
      <w:bookmarkStart w:id="6218" w:name="_Toc105693967"/>
      <w:bookmarkStart w:id="6219" w:name="_Toc123139303"/>
      <w:bookmarkStart w:id="6220" w:name="_Toc124166103"/>
      <w:bookmarkStart w:id="6221" w:name="_Toc130922976"/>
      <w:bookmarkStart w:id="6222" w:name="_Toc137303388"/>
      <w:bookmarkStart w:id="6223" w:name="_Toc138889612"/>
      <w:bookmarkStart w:id="6224" w:name="_Toc145111424"/>
      <w:r w:rsidRPr="00090C64">
        <w:rPr>
          <w:rStyle w:val="Heading5Char"/>
        </w:rPr>
        <w:t>6.7.3.5.1</w:t>
      </w:r>
      <w:r w:rsidRPr="00090C64">
        <w:tab/>
        <w:t>MSR</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FF383EB" w14:textId="1ED6A730" w:rsidR="00D57C09" w:rsidRPr="00090C64" w:rsidRDefault="00D57C09" w:rsidP="00554118">
      <w:pPr>
        <w:pStyle w:val="H6"/>
        <w:rPr>
          <w:noProof/>
        </w:rPr>
      </w:pPr>
      <w:bookmarkStart w:id="6225" w:name="_Toc21125104"/>
      <w:bookmarkStart w:id="6226" w:name="_Toc29768094"/>
      <w:bookmarkStart w:id="6227" w:name="_Toc36044536"/>
      <w:bookmarkStart w:id="6228" w:name="_Toc37230441"/>
      <w:bookmarkStart w:id="6229" w:name="_Toc45907584"/>
      <w:bookmarkStart w:id="6230" w:name="_Toc53181689"/>
      <w:r w:rsidRPr="00090C64">
        <w:t>6.7.3.5.1.1</w:t>
      </w:r>
      <w:r w:rsidR="00090C64">
        <w:rPr>
          <w:noProof/>
        </w:rPr>
        <w:tab/>
      </w:r>
      <w:r w:rsidRPr="00090C64">
        <w:rPr>
          <w:noProof/>
        </w:rPr>
        <w:t>MSR E-UTRA test requirement</w:t>
      </w:r>
      <w:bookmarkEnd w:id="6225"/>
      <w:bookmarkEnd w:id="6226"/>
      <w:bookmarkEnd w:id="6227"/>
      <w:bookmarkEnd w:id="6228"/>
      <w:bookmarkEnd w:id="6229"/>
      <w:bookmarkEnd w:id="6230"/>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31" w:name="_Toc21125105"/>
      <w:bookmarkStart w:id="6232" w:name="_Toc29768095"/>
      <w:bookmarkStart w:id="6233" w:name="_Toc36044537"/>
      <w:bookmarkStart w:id="6234" w:name="_Toc37230442"/>
      <w:bookmarkStart w:id="6235" w:name="_Toc45907585"/>
      <w:bookmarkStart w:id="6236" w:name="_Toc53181690"/>
      <w:r w:rsidRPr="00090C64">
        <w:t>6.7.3.5.1.2</w:t>
      </w:r>
      <w:r w:rsidR="00090C64">
        <w:rPr>
          <w:noProof/>
        </w:rPr>
        <w:tab/>
      </w:r>
      <w:r w:rsidRPr="00090C64">
        <w:rPr>
          <w:noProof/>
        </w:rPr>
        <w:t>MSR UTRA FDD test requirement</w:t>
      </w:r>
      <w:bookmarkEnd w:id="6231"/>
      <w:bookmarkEnd w:id="6232"/>
      <w:bookmarkEnd w:id="6233"/>
      <w:bookmarkEnd w:id="6234"/>
      <w:bookmarkEnd w:id="6235"/>
      <w:bookmarkEnd w:id="6236"/>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237" w:name="_Toc21125106"/>
      <w:bookmarkStart w:id="6238" w:name="_Toc29768096"/>
      <w:bookmarkStart w:id="6239" w:name="_Toc36044538"/>
      <w:bookmarkStart w:id="6240" w:name="_Toc37230443"/>
      <w:bookmarkStart w:id="6241" w:name="_Toc45907586"/>
      <w:bookmarkStart w:id="6242" w:name="_Toc53181691"/>
      <w:r w:rsidRPr="00090C64">
        <w:t>6.7.3.5.1.3</w:t>
      </w:r>
      <w:r w:rsidR="00090C64">
        <w:rPr>
          <w:noProof/>
        </w:rPr>
        <w:tab/>
      </w:r>
      <w:r w:rsidRPr="00090C64">
        <w:rPr>
          <w:noProof/>
        </w:rPr>
        <w:t>OTA Cumulative ACLR test requirement in non-contiguous spectrum</w:t>
      </w:r>
      <w:bookmarkEnd w:id="6237"/>
      <w:bookmarkEnd w:id="6238"/>
      <w:bookmarkEnd w:id="6239"/>
      <w:bookmarkEnd w:id="6240"/>
      <w:bookmarkEnd w:id="6241"/>
      <w:bookmarkEnd w:id="6242"/>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3" w:name="_Toc21125107"/>
      <w:bookmarkStart w:id="6244" w:name="_Toc29768097"/>
      <w:bookmarkStart w:id="6245" w:name="_Toc36044539"/>
      <w:bookmarkStart w:id="6246" w:name="_Toc37230444"/>
      <w:bookmarkStart w:id="6247" w:name="_Toc45907587"/>
      <w:bookmarkStart w:id="6248" w:name="_Toc53181692"/>
      <w:r w:rsidRPr="00090C64">
        <w:t>6.7.3.5.1.4</w:t>
      </w:r>
      <w:r w:rsidRPr="00090C64">
        <w:rPr>
          <w:noProof/>
        </w:rPr>
        <w:tab/>
        <w:t>NR test requirement</w:t>
      </w:r>
      <w:bookmarkEnd w:id="6243"/>
      <w:bookmarkEnd w:id="6244"/>
      <w:bookmarkEnd w:id="6245"/>
      <w:bookmarkEnd w:id="6246"/>
      <w:bookmarkEnd w:id="6247"/>
      <w:bookmarkEnd w:id="6248"/>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9" w:name="_Toc21125108"/>
      <w:bookmarkStart w:id="6250" w:name="_Toc29768098"/>
      <w:bookmarkStart w:id="6251" w:name="_Toc36044540"/>
      <w:bookmarkStart w:id="6252" w:name="_Toc37230445"/>
      <w:bookmarkStart w:id="6253" w:name="_Toc45907588"/>
      <w:bookmarkStart w:id="6254" w:name="_Toc53181693"/>
      <w:bookmarkStart w:id="6255" w:name="_Toc61127534"/>
      <w:bookmarkStart w:id="6256" w:name="_Toc67054548"/>
      <w:bookmarkStart w:id="6257" w:name="_Toc67061546"/>
      <w:bookmarkStart w:id="6258" w:name="_Toc74735064"/>
      <w:bookmarkStart w:id="6259" w:name="_Toc74753307"/>
      <w:bookmarkStart w:id="6260" w:name="_Toc76507566"/>
      <w:bookmarkStart w:id="6261" w:name="_Toc83109175"/>
      <w:bookmarkStart w:id="6262" w:name="_Toc89877988"/>
      <w:bookmarkStart w:id="6263" w:name="_Toc98709839"/>
      <w:bookmarkStart w:id="6264" w:name="_Toc105691654"/>
      <w:bookmarkStart w:id="6265" w:name="_Toc105693968"/>
      <w:bookmarkStart w:id="6266" w:name="_Toc123139304"/>
      <w:bookmarkStart w:id="6267" w:name="_Toc124166104"/>
      <w:bookmarkStart w:id="6268" w:name="_Toc130922977"/>
      <w:bookmarkStart w:id="6269" w:name="_Toc137303389"/>
      <w:bookmarkStart w:id="6270" w:name="_Toc138889613"/>
      <w:bookmarkStart w:id="6271" w:name="_Toc145111425"/>
      <w:r w:rsidRPr="00090C64">
        <w:rPr>
          <w:rStyle w:val="Heading5Char"/>
        </w:rPr>
        <w:t>6.7.3.5.2</w:t>
      </w:r>
      <w:r w:rsidRPr="00090C64">
        <w:rPr>
          <w:noProof/>
        </w:rPr>
        <w:tab/>
        <w:t>UTRA FDD</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21CA487A" w14:textId="77777777" w:rsidR="00D57C09" w:rsidRPr="00090C64" w:rsidRDefault="00D57C09" w:rsidP="00554118">
      <w:pPr>
        <w:pStyle w:val="H6"/>
        <w:rPr>
          <w:noProof/>
        </w:rPr>
      </w:pPr>
      <w:bookmarkStart w:id="6272" w:name="_Toc21125109"/>
      <w:bookmarkStart w:id="6273" w:name="_Toc29768099"/>
      <w:bookmarkStart w:id="6274" w:name="_Toc36044541"/>
      <w:bookmarkStart w:id="6275" w:name="_Toc37230446"/>
      <w:bookmarkStart w:id="6276" w:name="_Toc45907589"/>
      <w:bookmarkStart w:id="6277" w:name="_Toc53181694"/>
      <w:r w:rsidRPr="00090C64">
        <w:rPr>
          <w:noProof/>
        </w:rPr>
        <w:t>6.7.3.5.2.1</w:t>
      </w:r>
      <w:r w:rsidRPr="00090C64">
        <w:rPr>
          <w:noProof/>
        </w:rPr>
        <w:tab/>
        <w:t>OTA ACLR</w:t>
      </w:r>
      <w:bookmarkEnd w:id="6272"/>
      <w:bookmarkEnd w:id="6273"/>
      <w:bookmarkEnd w:id="6274"/>
      <w:bookmarkEnd w:id="6275"/>
      <w:bookmarkEnd w:id="6276"/>
      <w:bookmarkEnd w:id="627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8" w:name="_Toc21125110"/>
      <w:bookmarkStart w:id="6279" w:name="_Toc29768100"/>
      <w:bookmarkStart w:id="6280" w:name="_Toc36044542"/>
      <w:bookmarkStart w:id="6281" w:name="_Toc37230447"/>
      <w:bookmarkStart w:id="6282" w:name="_Toc45907590"/>
      <w:bookmarkStart w:id="6283" w:name="_Toc53181695"/>
      <w:r w:rsidRPr="00090C64">
        <w:rPr>
          <w:noProof/>
        </w:rPr>
        <w:t>6.7.3.5.2.2</w:t>
      </w:r>
      <w:r w:rsidRPr="00090C64">
        <w:rPr>
          <w:noProof/>
        </w:rPr>
        <w:tab/>
        <w:t>OTA Cumulative ACLR test requirement in non-contiguous spectrum or multiple bands</w:t>
      </w:r>
      <w:bookmarkEnd w:id="6278"/>
      <w:bookmarkEnd w:id="6279"/>
      <w:bookmarkEnd w:id="6280"/>
      <w:bookmarkEnd w:id="6281"/>
      <w:bookmarkEnd w:id="6282"/>
      <w:bookmarkEnd w:id="628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4" w:name="_Toc21125111"/>
      <w:bookmarkStart w:id="6285" w:name="_Toc29768101"/>
      <w:bookmarkStart w:id="6286" w:name="_Toc36044543"/>
      <w:bookmarkStart w:id="6287" w:name="_Toc37230448"/>
      <w:bookmarkStart w:id="6288" w:name="_Toc45907591"/>
      <w:bookmarkStart w:id="6289" w:name="_Toc53181696"/>
      <w:bookmarkStart w:id="6290" w:name="_Toc61127535"/>
      <w:bookmarkStart w:id="6291" w:name="_Toc67054549"/>
      <w:bookmarkStart w:id="6292" w:name="_Toc67061547"/>
      <w:bookmarkStart w:id="6293" w:name="_Toc74735065"/>
      <w:bookmarkStart w:id="6294" w:name="_Toc74753308"/>
      <w:bookmarkStart w:id="6295" w:name="_Toc76507567"/>
      <w:bookmarkStart w:id="6296" w:name="_Toc83109176"/>
      <w:bookmarkStart w:id="6297" w:name="_Toc89877989"/>
      <w:bookmarkStart w:id="6298" w:name="_Toc98709840"/>
      <w:bookmarkStart w:id="6299" w:name="_Toc105691655"/>
      <w:bookmarkStart w:id="6300" w:name="_Toc105693969"/>
      <w:bookmarkStart w:id="6301" w:name="_Toc123139305"/>
      <w:bookmarkStart w:id="6302" w:name="_Toc124166105"/>
      <w:bookmarkStart w:id="6303" w:name="_Toc130922978"/>
      <w:bookmarkStart w:id="6304" w:name="_Toc137303390"/>
      <w:bookmarkStart w:id="6305" w:name="_Toc138889614"/>
      <w:bookmarkStart w:id="6306" w:name="_Toc145111426"/>
      <w:r w:rsidRPr="00090C64">
        <w:t>6.7.3.5.3</w:t>
      </w:r>
      <w:r w:rsidRPr="00090C64">
        <w:tab/>
        <w:t>E-UTRA</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3E5E1B4" w14:textId="77777777" w:rsidR="00D57C09" w:rsidRPr="00090C64" w:rsidRDefault="00D57C09" w:rsidP="00554118">
      <w:pPr>
        <w:pStyle w:val="H6"/>
      </w:pPr>
      <w:bookmarkStart w:id="6307" w:name="_Toc21125112"/>
      <w:bookmarkStart w:id="6308" w:name="_Toc29768102"/>
      <w:bookmarkStart w:id="6309" w:name="_Toc36044544"/>
      <w:bookmarkStart w:id="6310" w:name="_Toc37230449"/>
      <w:bookmarkStart w:id="6311" w:name="_Toc45907592"/>
      <w:bookmarkStart w:id="6312" w:name="_Toc53181697"/>
      <w:r w:rsidRPr="00090C64">
        <w:t>6.7.3.5.3.1</w:t>
      </w:r>
      <w:r w:rsidRPr="00090C64">
        <w:tab/>
        <w:t>OTA ACLR</w:t>
      </w:r>
      <w:bookmarkEnd w:id="6307"/>
      <w:bookmarkEnd w:id="6308"/>
      <w:bookmarkEnd w:id="6309"/>
      <w:bookmarkEnd w:id="6310"/>
      <w:bookmarkEnd w:id="6311"/>
      <w:bookmarkEnd w:id="6312"/>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3" w:name="_Toc21125113"/>
      <w:bookmarkStart w:id="6314" w:name="_Toc29768103"/>
      <w:bookmarkStart w:id="6315" w:name="_Toc36044545"/>
      <w:bookmarkStart w:id="6316" w:name="_Toc37230450"/>
      <w:bookmarkStart w:id="6317" w:name="_Toc45907593"/>
      <w:bookmarkStart w:id="6318" w:name="_Toc53181698"/>
      <w:r w:rsidRPr="00090C64">
        <w:t>6.7.3.5.3.2</w:t>
      </w:r>
      <w:r w:rsidRPr="00090C64">
        <w:tab/>
        <w:t>OTA Cumulative ACLR test requirement in non-contiguous spectrum</w:t>
      </w:r>
      <w:bookmarkEnd w:id="6313"/>
      <w:bookmarkEnd w:id="6314"/>
      <w:bookmarkEnd w:id="6315"/>
      <w:bookmarkEnd w:id="6316"/>
      <w:bookmarkEnd w:id="6317"/>
      <w:bookmarkEnd w:id="6318"/>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9" w:name="_Toc21125114"/>
      <w:bookmarkStart w:id="6320" w:name="_Toc29768104"/>
      <w:bookmarkStart w:id="6321" w:name="_Toc36044546"/>
      <w:bookmarkStart w:id="6322" w:name="_Toc37230451"/>
      <w:bookmarkStart w:id="6323" w:name="_Toc45907594"/>
      <w:bookmarkStart w:id="6324" w:name="_Toc53181699"/>
      <w:bookmarkStart w:id="6325" w:name="_Toc61127536"/>
      <w:bookmarkStart w:id="6326" w:name="_Toc67054550"/>
      <w:bookmarkStart w:id="6327" w:name="_Toc67061548"/>
      <w:bookmarkStart w:id="6328" w:name="_Toc74735066"/>
      <w:bookmarkStart w:id="6329" w:name="_Toc74753309"/>
      <w:bookmarkStart w:id="6330" w:name="_Toc76507568"/>
      <w:bookmarkStart w:id="6331" w:name="_Toc83109177"/>
      <w:bookmarkStart w:id="6332" w:name="_Toc89877990"/>
      <w:bookmarkStart w:id="6333" w:name="_Toc98709841"/>
      <w:bookmarkStart w:id="6334" w:name="_Toc105691656"/>
      <w:bookmarkStart w:id="6335" w:name="_Toc105693970"/>
      <w:bookmarkStart w:id="6336" w:name="_Toc123139306"/>
      <w:bookmarkStart w:id="6337" w:name="_Toc124166106"/>
      <w:bookmarkStart w:id="6338" w:name="_Toc130922979"/>
      <w:bookmarkStart w:id="6339" w:name="_Toc137303391"/>
      <w:bookmarkStart w:id="6340" w:name="_Toc138889615"/>
      <w:bookmarkStart w:id="6341" w:name="_Toc145111427"/>
      <w:r w:rsidRPr="00090C64">
        <w:rPr>
          <w:rFonts w:eastAsia="SimSun"/>
        </w:rPr>
        <w:t>6.7.4</w:t>
      </w:r>
      <w:r w:rsidRPr="00090C64">
        <w:rPr>
          <w:rFonts w:eastAsia="SimSun"/>
        </w:rPr>
        <w:tab/>
        <w:t>OTA Spectrum emission mask</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48D95B17" w14:textId="77777777" w:rsidR="00D57C09" w:rsidRPr="00090C64" w:rsidRDefault="00D57C09" w:rsidP="00D57C09">
      <w:pPr>
        <w:pStyle w:val="Heading4"/>
        <w:rPr>
          <w:lang w:eastAsia="sv-SE"/>
        </w:rPr>
      </w:pPr>
      <w:bookmarkStart w:id="6342" w:name="_Toc21125115"/>
      <w:bookmarkStart w:id="6343" w:name="_Toc29768105"/>
      <w:bookmarkStart w:id="6344" w:name="_Toc36044547"/>
      <w:bookmarkStart w:id="6345" w:name="_Toc37230452"/>
      <w:bookmarkStart w:id="6346" w:name="_Toc45907595"/>
      <w:bookmarkStart w:id="6347" w:name="_Toc53181700"/>
      <w:bookmarkStart w:id="6348" w:name="_Toc61127537"/>
      <w:bookmarkStart w:id="6349" w:name="_Toc67054551"/>
      <w:bookmarkStart w:id="6350" w:name="_Toc67061549"/>
      <w:bookmarkStart w:id="6351" w:name="_Toc74735067"/>
      <w:bookmarkStart w:id="6352" w:name="_Toc74753310"/>
      <w:bookmarkStart w:id="6353" w:name="_Toc76507569"/>
      <w:bookmarkStart w:id="6354" w:name="_Toc83109178"/>
      <w:bookmarkStart w:id="6355" w:name="_Toc89877991"/>
      <w:bookmarkStart w:id="6356" w:name="_Toc98709842"/>
      <w:bookmarkStart w:id="6357" w:name="_Toc105691657"/>
      <w:bookmarkStart w:id="6358" w:name="_Toc105693971"/>
      <w:bookmarkStart w:id="6359" w:name="_Toc123139307"/>
      <w:bookmarkStart w:id="6360" w:name="_Toc124166107"/>
      <w:bookmarkStart w:id="6361" w:name="_Toc130922980"/>
      <w:bookmarkStart w:id="6362" w:name="_Toc137303392"/>
      <w:bookmarkStart w:id="6363" w:name="_Toc138889616"/>
      <w:bookmarkStart w:id="6364" w:name="_Toc145111428"/>
      <w:r w:rsidRPr="00090C64">
        <w:rPr>
          <w:lang w:eastAsia="sv-SE"/>
        </w:rPr>
        <w:t>6.7.4.1</w:t>
      </w:r>
      <w:r w:rsidRPr="00090C64">
        <w:rPr>
          <w:lang w:eastAsia="sv-SE"/>
        </w:rPr>
        <w:tab/>
        <w:t>Definition and applicability</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5" w:name="_Toc21125116"/>
      <w:bookmarkStart w:id="6366" w:name="_Toc29768106"/>
      <w:bookmarkStart w:id="6367" w:name="_Toc36044548"/>
      <w:bookmarkStart w:id="6368" w:name="_Toc37230453"/>
      <w:bookmarkStart w:id="6369" w:name="_Toc45907596"/>
      <w:bookmarkStart w:id="6370" w:name="_Toc53181701"/>
      <w:bookmarkStart w:id="6371" w:name="_Toc61127538"/>
      <w:bookmarkStart w:id="6372" w:name="_Toc67054552"/>
      <w:bookmarkStart w:id="6373" w:name="_Toc67061550"/>
      <w:bookmarkStart w:id="6374" w:name="_Toc74735068"/>
      <w:bookmarkStart w:id="6375" w:name="_Toc74753311"/>
      <w:bookmarkStart w:id="6376" w:name="_Toc76507570"/>
      <w:bookmarkStart w:id="6377" w:name="_Toc83109179"/>
      <w:bookmarkStart w:id="6378" w:name="_Toc89877992"/>
      <w:bookmarkStart w:id="6379" w:name="_Toc98709843"/>
      <w:bookmarkStart w:id="6380" w:name="_Toc105691658"/>
      <w:bookmarkStart w:id="6381" w:name="_Toc105693972"/>
      <w:bookmarkStart w:id="6382" w:name="_Toc123139308"/>
      <w:bookmarkStart w:id="6383" w:name="_Toc124166108"/>
      <w:bookmarkStart w:id="6384" w:name="_Toc130922981"/>
      <w:bookmarkStart w:id="6385" w:name="_Toc137303393"/>
      <w:bookmarkStart w:id="6386" w:name="_Toc138889617"/>
      <w:bookmarkStart w:id="6387" w:name="_Toc145111429"/>
      <w:r w:rsidRPr="00090C64">
        <w:rPr>
          <w:lang w:eastAsia="sv-SE"/>
        </w:rPr>
        <w:t>6.7.4.2</w:t>
      </w:r>
      <w:r w:rsidRPr="00090C64">
        <w:rPr>
          <w:lang w:eastAsia="sv-SE"/>
        </w:rPr>
        <w:tab/>
        <w:t>Minimum requirement</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8" w:name="_Toc21125117"/>
      <w:bookmarkStart w:id="6389" w:name="_Toc29768107"/>
      <w:bookmarkStart w:id="6390" w:name="_Toc36044549"/>
      <w:bookmarkStart w:id="6391" w:name="_Toc37230454"/>
      <w:bookmarkStart w:id="6392" w:name="_Toc45907597"/>
      <w:bookmarkStart w:id="6393" w:name="_Toc53181702"/>
      <w:bookmarkStart w:id="6394" w:name="_Toc61127539"/>
      <w:bookmarkStart w:id="6395" w:name="_Toc67054553"/>
      <w:bookmarkStart w:id="6396" w:name="_Toc67061551"/>
      <w:bookmarkStart w:id="6397" w:name="_Toc74735069"/>
      <w:bookmarkStart w:id="6398" w:name="_Toc74753312"/>
      <w:bookmarkStart w:id="6399" w:name="_Toc76507571"/>
      <w:bookmarkStart w:id="6400" w:name="_Toc83109180"/>
      <w:bookmarkStart w:id="6401" w:name="_Toc89877993"/>
      <w:bookmarkStart w:id="6402" w:name="_Toc98709844"/>
      <w:bookmarkStart w:id="6403" w:name="_Toc105691659"/>
      <w:bookmarkStart w:id="6404" w:name="_Toc105693973"/>
      <w:bookmarkStart w:id="6405" w:name="_Toc123139309"/>
      <w:bookmarkStart w:id="6406" w:name="_Toc124166109"/>
      <w:bookmarkStart w:id="6407" w:name="_Toc130922982"/>
      <w:bookmarkStart w:id="6408" w:name="_Toc137303394"/>
      <w:bookmarkStart w:id="6409" w:name="_Toc138889618"/>
      <w:bookmarkStart w:id="6410" w:name="_Toc145111430"/>
      <w:r w:rsidRPr="00090C64">
        <w:rPr>
          <w:lang w:eastAsia="sv-SE"/>
        </w:rPr>
        <w:t>6.7.4.3</w:t>
      </w:r>
      <w:r w:rsidRPr="00090C64">
        <w:rPr>
          <w:lang w:eastAsia="sv-SE"/>
        </w:rPr>
        <w:tab/>
        <w:t>Test purpose</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11" w:name="_Toc21125118"/>
      <w:bookmarkStart w:id="6412" w:name="_Toc29768108"/>
      <w:bookmarkStart w:id="6413" w:name="_Toc36044550"/>
      <w:bookmarkStart w:id="6414" w:name="_Toc37230455"/>
      <w:bookmarkStart w:id="6415" w:name="_Toc45907598"/>
      <w:bookmarkStart w:id="6416" w:name="_Toc53181703"/>
      <w:bookmarkStart w:id="6417" w:name="_Toc61127540"/>
      <w:bookmarkStart w:id="6418" w:name="_Toc67054554"/>
      <w:bookmarkStart w:id="6419" w:name="_Toc67061552"/>
      <w:bookmarkStart w:id="6420" w:name="_Toc74735070"/>
      <w:bookmarkStart w:id="6421" w:name="_Toc74753313"/>
      <w:bookmarkStart w:id="6422" w:name="_Toc76507572"/>
      <w:bookmarkStart w:id="6423" w:name="_Toc83109181"/>
      <w:bookmarkStart w:id="6424" w:name="_Toc89877994"/>
      <w:bookmarkStart w:id="6425" w:name="_Toc98709845"/>
      <w:bookmarkStart w:id="6426" w:name="_Toc105691660"/>
      <w:bookmarkStart w:id="6427" w:name="_Toc105693974"/>
      <w:bookmarkStart w:id="6428" w:name="_Toc123139310"/>
      <w:bookmarkStart w:id="6429" w:name="_Toc124166110"/>
      <w:bookmarkStart w:id="6430" w:name="_Toc130922983"/>
      <w:bookmarkStart w:id="6431" w:name="_Toc137303395"/>
      <w:bookmarkStart w:id="6432" w:name="_Toc138889619"/>
      <w:bookmarkStart w:id="6433" w:name="_Toc145111431"/>
      <w:r w:rsidRPr="00090C64">
        <w:rPr>
          <w:lang w:eastAsia="sv-SE"/>
        </w:rPr>
        <w:t>6.</w:t>
      </w:r>
      <w:r w:rsidRPr="00090C64">
        <w:rPr>
          <w:lang w:eastAsia="zh-CN"/>
        </w:rPr>
        <w:t>7.4.</w:t>
      </w:r>
      <w:r w:rsidRPr="00090C64">
        <w:rPr>
          <w:lang w:eastAsia="sv-SE"/>
        </w:rPr>
        <w:t>4</w:t>
      </w:r>
      <w:r w:rsidRPr="00090C64">
        <w:rPr>
          <w:lang w:eastAsia="sv-SE"/>
        </w:rPr>
        <w:tab/>
        <w:t>Method of test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B469FEB" w14:textId="77777777" w:rsidR="00D57C09" w:rsidRPr="00090C64" w:rsidRDefault="00D57C09" w:rsidP="00D57C09">
      <w:pPr>
        <w:pStyle w:val="Heading5"/>
        <w:rPr>
          <w:lang w:eastAsia="sv-SE"/>
        </w:rPr>
      </w:pPr>
      <w:bookmarkStart w:id="6434" w:name="_Toc21125119"/>
      <w:bookmarkStart w:id="6435" w:name="_Toc29768109"/>
      <w:bookmarkStart w:id="6436" w:name="_Toc36044551"/>
      <w:bookmarkStart w:id="6437" w:name="_Toc37230456"/>
      <w:bookmarkStart w:id="6438" w:name="_Toc45907599"/>
      <w:bookmarkStart w:id="6439" w:name="_Toc53181704"/>
      <w:bookmarkStart w:id="6440" w:name="_Toc61127541"/>
      <w:bookmarkStart w:id="6441" w:name="_Toc67054555"/>
      <w:bookmarkStart w:id="6442" w:name="_Toc67061553"/>
      <w:bookmarkStart w:id="6443" w:name="_Toc74735071"/>
      <w:bookmarkStart w:id="6444" w:name="_Toc74753314"/>
      <w:bookmarkStart w:id="6445" w:name="_Toc76507573"/>
      <w:bookmarkStart w:id="6446" w:name="_Toc83109182"/>
      <w:bookmarkStart w:id="6447" w:name="_Toc89877995"/>
      <w:bookmarkStart w:id="6448" w:name="_Toc98709846"/>
      <w:bookmarkStart w:id="6449" w:name="_Toc105691661"/>
      <w:bookmarkStart w:id="6450" w:name="_Toc105693975"/>
      <w:bookmarkStart w:id="6451" w:name="_Toc123139311"/>
      <w:bookmarkStart w:id="6452" w:name="_Toc124166111"/>
      <w:bookmarkStart w:id="6453" w:name="_Toc130922984"/>
      <w:bookmarkStart w:id="6454" w:name="_Toc137303396"/>
      <w:bookmarkStart w:id="6455" w:name="_Toc138889620"/>
      <w:bookmarkStart w:id="6456" w:name="_Toc145111432"/>
      <w:r w:rsidRPr="00090C64">
        <w:rPr>
          <w:lang w:eastAsia="sv-SE"/>
        </w:rPr>
        <w:t>6.7.4.4.1</w:t>
      </w:r>
      <w:r w:rsidRPr="00090C64">
        <w:rPr>
          <w:lang w:eastAsia="sv-SE"/>
        </w:rPr>
        <w:tab/>
        <w:t>Initial conditions</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2F71BD95" w14:textId="77777777" w:rsidR="00D57C09" w:rsidRPr="00090C64" w:rsidRDefault="00D57C09" w:rsidP="00554118">
      <w:pPr>
        <w:pStyle w:val="H6"/>
        <w:rPr>
          <w:lang w:eastAsia="sv-SE"/>
        </w:rPr>
      </w:pPr>
      <w:bookmarkStart w:id="6457" w:name="_Toc21125120"/>
      <w:bookmarkStart w:id="6458" w:name="_Toc29768110"/>
      <w:bookmarkStart w:id="6459" w:name="_Toc36044552"/>
      <w:bookmarkStart w:id="6460" w:name="_Toc37230457"/>
      <w:bookmarkStart w:id="6461" w:name="_Toc45907600"/>
      <w:bookmarkStart w:id="6462" w:name="_Toc53181705"/>
      <w:r w:rsidRPr="00090C64">
        <w:t>6.7.4.4.1.1</w:t>
      </w:r>
      <w:r w:rsidRPr="00090C64">
        <w:rPr>
          <w:lang w:eastAsia="sv-SE"/>
        </w:rPr>
        <w:tab/>
        <w:t>General test conditions</w:t>
      </w:r>
      <w:bookmarkEnd w:id="6457"/>
      <w:bookmarkEnd w:id="6458"/>
      <w:bookmarkEnd w:id="6459"/>
      <w:bookmarkEnd w:id="6460"/>
      <w:bookmarkEnd w:id="6461"/>
      <w:bookmarkEnd w:id="6462"/>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3" w:name="_Toc21125121"/>
      <w:bookmarkStart w:id="6464" w:name="_Toc29768111"/>
      <w:bookmarkStart w:id="6465" w:name="_Toc36044553"/>
      <w:bookmarkStart w:id="6466" w:name="_Toc37230458"/>
      <w:bookmarkStart w:id="6467" w:name="_Toc45907601"/>
      <w:bookmarkStart w:id="6468" w:name="_Toc53181706"/>
      <w:r w:rsidRPr="00090C64">
        <w:t>6.7.4.4.1.2</w:t>
      </w:r>
      <w:r w:rsidRPr="00090C64">
        <w:tab/>
      </w:r>
      <w:r w:rsidRPr="00090C64">
        <w:rPr>
          <w:lang w:eastAsia="zh-CN"/>
        </w:rPr>
        <w:t>UTRA FDD</w:t>
      </w:r>
      <w:bookmarkEnd w:id="6463"/>
      <w:bookmarkEnd w:id="6464"/>
      <w:bookmarkEnd w:id="6465"/>
      <w:bookmarkEnd w:id="6466"/>
      <w:bookmarkEnd w:id="6467"/>
      <w:bookmarkEnd w:id="6468"/>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9" w:name="_Toc21125122"/>
      <w:bookmarkStart w:id="6470" w:name="_Toc29768112"/>
      <w:bookmarkStart w:id="6471" w:name="_Toc36044554"/>
      <w:bookmarkStart w:id="6472" w:name="_Toc37230459"/>
      <w:bookmarkStart w:id="6473" w:name="_Toc45907602"/>
      <w:bookmarkStart w:id="6474" w:name="_Toc53181707"/>
      <w:bookmarkStart w:id="6475" w:name="_Toc61127542"/>
      <w:bookmarkStart w:id="6476" w:name="_Toc67054556"/>
      <w:bookmarkStart w:id="6477" w:name="_Toc67061554"/>
      <w:bookmarkStart w:id="6478" w:name="_Toc74735072"/>
      <w:bookmarkStart w:id="6479" w:name="_Toc74753315"/>
      <w:bookmarkStart w:id="6480" w:name="_Toc76507574"/>
      <w:bookmarkStart w:id="6481" w:name="_Toc83109183"/>
      <w:bookmarkStart w:id="6482" w:name="_Toc89877996"/>
      <w:bookmarkStart w:id="6483" w:name="_Toc98709847"/>
      <w:bookmarkStart w:id="6484" w:name="_Toc105691662"/>
      <w:bookmarkStart w:id="6485" w:name="_Toc105693976"/>
      <w:bookmarkStart w:id="6486" w:name="_Toc123139312"/>
      <w:bookmarkStart w:id="6487" w:name="_Toc124166112"/>
      <w:bookmarkStart w:id="6488" w:name="_Toc130922985"/>
      <w:bookmarkStart w:id="6489" w:name="_Toc137303397"/>
      <w:bookmarkStart w:id="6490" w:name="_Toc138889621"/>
      <w:bookmarkStart w:id="6491" w:name="_Toc145111433"/>
      <w:r w:rsidRPr="00090C64">
        <w:rPr>
          <w:lang w:eastAsia="sv-SE"/>
        </w:rPr>
        <w:t>6.7.4.4.2</w:t>
      </w:r>
      <w:r w:rsidRPr="00090C64">
        <w:rPr>
          <w:lang w:eastAsia="sv-SE"/>
        </w:rPr>
        <w:tab/>
        <w:t>Procedure</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2" w:name="_Toc21125123"/>
      <w:bookmarkStart w:id="6493" w:name="_Toc29768113"/>
      <w:bookmarkStart w:id="6494" w:name="_Toc36044555"/>
      <w:bookmarkStart w:id="6495" w:name="_Toc37230460"/>
      <w:bookmarkStart w:id="6496" w:name="_Toc45907603"/>
      <w:bookmarkStart w:id="6497" w:name="_Toc53181708"/>
      <w:bookmarkStart w:id="6498" w:name="_Toc61127543"/>
      <w:bookmarkStart w:id="6499" w:name="_Toc67054557"/>
      <w:bookmarkStart w:id="6500" w:name="_Toc67061555"/>
      <w:bookmarkStart w:id="6501" w:name="_Toc74735073"/>
      <w:bookmarkStart w:id="6502" w:name="_Toc74753316"/>
      <w:bookmarkStart w:id="6503" w:name="_Toc76507575"/>
      <w:bookmarkStart w:id="6504" w:name="_Toc83109184"/>
      <w:bookmarkStart w:id="6505" w:name="_Toc89877997"/>
      <w:bookmarkStart w:id="6506" w:name="_Toc98709848"/>
      <w:bookmarkStart w:id="6507" w:name="_Toc105691663"/>
      <w:bookmarkStart w:id="6508" w:name="_Toc105693977"/>
      <w:bookmarkStart w:id="6509" w:name="_Toc123139313"/>
      <w:bookmarkStart w:id="6510" w:name="_Toc124166113"/>
      <w:bookmarkStart w:id="6511" w:name="_Toc130922986"/>
      <w:bookmarkStart w:id="6512" w:name="_Toc137303398"/>
      <w:bookmarkStart w:id="6513" w:name="_Toc138889622"/>
      <w:bookmarkStart w:id="6514" w:name="_Toc145111434"/>
      <w:r w:rsidRPr="00090C64">
        <w:rPr>
          <w:lang w:eastAsia="sv-SE"/>
        </w:rPr>
        <w:t>6.</w:t>
      </w:r>
      <w:r w:rsidRPr="00090C64">
        <w:rPr>
          <w:lang w:eastAsia="zh-CN"/>
        </w:rPr>
        <w:t>7.4.</w:t>
      </w:r>
      <w:r w:rsidRPr="00090C64">
        <w:rPr>
          <w:lang w:eastAsia="sv-SE"/>
        </w:rPr>
        <w:t>5</w:t>
      </w:r>
      <w:r w:rsidRPr="00090C64">
        <w:rPr>
          <w:lang w:eastAsia="sv-SE"/>
        </w:rPr>
        <w:tab/>
        <w:t>Test Requirement</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D99F04D" w14:textId="77777777" w:rsidR="00D57C09" w:rsidRPr="00090C64" w:rsidRDefault="00D57C09" w:rsidP="00D57C09">
      <w:pPr>
        <w:pStyle w:val="Heading5"/>
        <w:rPr>
          <w:noProof/>
        </w:rPr>
      </w:pPr>
      <w:bookmarkStart w:id="6515" w:name="_Toc21125124"/>
      <w:bookmarkStart w:id="6516" w:name="_Toc29768114"/>
      <w:bookmarkStart w:id="6517" w:name="_Toc36044556"/>
      <w:bookmarkStart w:id="6518" w:name="_Toc37230461"/>
      <w:bookmarkStart w:id="6519" w:name="_Toc45907604"/>
      <w:bookmarkStart w:id="6520" w:name="_Toc53181709"/>
      <w:bookmarkStart w:id="6521" w:name="_Toc61127544"/>
      <w:bookmarkStart w:id="6522" w:name="_Toc67054558"/>
      <w:bookmarkStart w:id="6523" w:name="_Toc67061556"/>
      <w:bookmarkStart w:id="6524" w:name="_Toc74735074"/>
      <w:bookmarkStart w:id="6525" w:name="_Toc74753317"/>
      <w:bookmarkStart w:id="6526" w:name="_Toc76507576"/>
      <w:bookmarkStart w:id="6527" w:name="_Toc83109185"/>
      <w:bookmarkStart w:id="6528" w:name="_Toc89877998"/>
      <w:bookmarkStart w:id="6529" w:name="_Toc98709849"/>
      <w:bookmarkStart w:id="6530" w:name="_Toc105691664"/>
      <w:bookmarkStart w:id="6531" w:name="_Toc105693978"/>
      <w:bookmarkStart w:id="6532" w:name="_Toc123139314"/>
      <w:bookmarkStart w:id="6533" w:name="_Toc124166114"/>
      <w:bookmarkStart w:id="6534" w:name="_Toc130922987"/>
      <w:bookmarkStart w:id="6535" w:name="_Toc137303399"/>
      <w:bookmarkStart w:id="6536" w:name="_Toc138889623"/>
      <w:bookmarkStart w:id="6537" w:name="_Toc145111435"/>
      <w:r w:rsidRPr="00090C64">
        <w:rPr>
          <w:noProof/>
        </w:rPr>
        <w:t>6.7.4.5.1</w:t>
      </w:r>
      <w:r w:rsidRPr="00090C64">
        <w:rPr>
          <w:noProof/>
        </w:rPr>
        <w:tab/>
        <w:t>UTRA FDD</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8" w:name="_Toc21125125"/>
      <w:bookmarkStart w:id="6539" w:name="_Toc29768115"/>
      <w:bookmarkStart w:id="6540" w:name="_Toc36044557"/>
      <w:bookmarkStart w:id="6541" w:name="_Toc37230462"/>
      <w:bookmarkStart w:id="6542" w:name="_Toc45907605"/>
      <w:bookmarkStart w:id="6543" w:name="_Toc53181710"/>
      <w:bookmarkStart w:id="6544" w:name="_Toc61127545"/>
      <w:bookmarkStart w:id="6545" w:name="_Toc67054559"/>
      <w:bookmarkStart w:id="6546" w:name="_Toc67061557"/>
      <w:bookmarkStart w:id="6547" w:name="_Toc74735075"/>
      <w:bookmarkStart w:id="6548" w:name="_Toc74753318"/>
      <w:bookmarkStart w:id="6549" w:name="_Toc76507577"/>
      <w:bookmarkStart w:id="6550" w:name="_Toc83109186"/>
      <w:bookmarkStart w:id="6551" w:name="_Toc89877999"/>
      <w:bookmarkStart w:id="6552" w:name="_Toc98709850"/>
      <w:bookmarkStart w:id="6553" w:name="_Toc105691665"/>
      <w:bookmarkStart w:id="6554" w:name="_Toc105693979"/>
      <w:bookmarkStart w:id="6555" w:name="_Toc123139315"/>
      <w:bookmarkStart w:id="6556" w:name="_Toc124166115"/>
      <w:bookmarkStart w:id="6557" w:name="_Toc130922988"/>
      <w:bookmarkStart w:id="6558" w:name="_Toc137303400"/>
      <w:bookmarkStart w:id="6559" w:name="_Toc138889624"/>
      <w:bookmarkStart w:id="6560" w:name="_Toc145111436"/>
      <w:r w:rsidRPr="00090C64">
        <w:t>6.7.5</w:t>
      </w:r>
      <w:r w:rsidRPr="00090C64">
        <w:tab/>
        <w:t>OTA Operating band unwanted emission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3C8F306C" w14:textId="77777777" w:rsidR="00D57C09" w:rsidRPr="00090C64" w:rsidRDefault="00D57C09" w:rsidP="00D57C09">
      <w:pPr>
        <w:pStyle w:val="Heading4"/>
        <w:rPr>
          <w:lang w:eastAsia="sv-SE"/>
        </w:rPr>
      </w:pPr>
      <w:bookmarkStart w:id="6561" w:name="_Toc21125126"/>
      <w:bookmarkStart w:id="6562" w:name="_Toc29768116"/>
      <w:bookmarkStart w:id="6563" w:name="_Toc36044558"/>
      <w:bookmarkStart w:id="6564" w:name="_Toc37230463"/>
      <w:bookmarkStart w:id="6565" w:name="_Toc45907606"/>
      <w:bookmarkStart w:id="6566" w:name="_Toc53181711"/>
      <w:bookmarkStart w:id="6567" w:name="_Toc61127546"/>
      <w:bookmarkStart w:id="6568" w:name="_Toc67054560"/>
      <w:bookmarkStart w:id="6569" w:name="_Toc67061558"/>
      <w:bookmarkStart w:id="6570" w:name="_Toc74735076"/>
      <w:bookmarkStart w:id="6571" w:name="_Toc74753319"/>
      <w:bookmarkStart w:id="6572" w:name="_Toc76507578"/>
      <w:bookmarkStart w:id="6573" w:name="_Toc83109187"/>
      <w:bookmarkStart w:id="6574" w:name="_Toc89878000"/>
      <w:bookmarkStart w:id="6575" w:name="_Toc98709851"/>
      <w:bookmarkStart w:id="6576" w:name="_Toc105691666"/>
      <w:bookmarkStart w:id="6577" w:name="_Toc105693980"/>
      <w:bookmarkStart w:id="6578" w:name="_Toc123139316"/>
      <w:bookmarkStart w:id="6579" w:name="_Toc124166116"/>
      <w:bookmarkStart w:id="6580" w:name="_Toc130922989"/>
      <w:bookmarkStart w:id="6581" w:name="_Toc137303401"/>
      <w:bookmarkStart w:id="6582" w:name="_Toc138889625"/>
      <w:bookmarkStart w:id="6583" w:name="_Toc145111437"/>
      <w:r w:rsidRPr="00090C64">
        <w:rPr>
          <w:lang w:eastAsia="sv-SE"/>
        </w:rPr>
        <w:t>6.7.5.1</w:t>
      </w:r>
      <w:r w:rsidRPr="00090C64">
        <w:rPr>
          <w:lang w:eastAsia="sv-SE"/>
        </w:rPr>
        <w:tab/>
        <w:t>Definition and applicability</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4" w:name="_Toc21125127"/>
      <w:bookmarkStart w:id="6585" w:name="_Toc29768117"/>
      <w:bookmarkStart w:id="6586" w:name="_Toc36044559"/>
      <w:bookmarkStart w:id="6587" w:name="_Toc37230464"/>
      <w:bookmarkStart w:id="6588" w:name="_Toc45907607"/>
      <w:bookmarkStart w:id="6589" w:name="_Toc53181712"/>
      <w:bookmarkStart w:id="6590" w:name="_Toc61127547"/>
      <w:bookmarkStart w:id="6591" w:name="_Toc67054561"/>
      <w:bookmarkStart w:id="6592" w:name="_Toc67061559"/>
      <w:bookmarkStart w:id="6593" w:name="_Toc74735077"/>
      <w:bookmarkStart w:id="6594" w:name="_Toc74753320"/>
      <w:bookmarkStart w:id="6595" w:name="_Toc76507579"/>
      <w:bookmarkStart w:id="6596" w:name="_Toc83109188"/>
      <w:bookmarkStart w:id="6597" w:name="_Toc89878001"/>
      <w:bookmarkStart w:id="6598" w:name="_Toc98709852"/>
      <w:bookmarkStart w:id="6599" w:name="_Toc105691667"/>
      <w:bookmarkStart w:id="6600" w:name="_Toc105693981"/>
      <w:bookmarkStart w:id="6601" w:name="_Toc123139317"/>
      <w:bookmarkStart w:id="6602" w:name="_Toc124166117"/>
      <w:bookmarkStart w:id="6603" w:name="_Toc130922990"/>
      <w:bookmarkStart w:id="6604" w:name="_Toc137303402"/>
      <w:bookmarkStart w:id="6605" w:name="_Toc138889626"/>
      <w:bookmarkStart w:id="6606" w:name="_Toc145111438"/>
      <w:r w:rsidRPr="00090C64">
        <w:rPr>
          <w:lang w:eastAsia="sv-SE"/>
        </w:rPr>
        <w:t>6.7.5.2</w:t>
      </w:r>
      <w:r w:rsidRPr="00090C64">
        <w:rPr>
          <w:lang w:eastAsia="sv-SE"/>
        </w:rPr>
        <w:tab/>
        <w:t>Minimum Requirement</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7" w:name="_Toc21125128"/>
      <w:bookmarkStart w:id="6608" w:name="_Toc29768118"/>
      <w:bookmarkStart w:id="6609" w:name="_Toc36044560"/>
      <w:bookmarkStart w:id="6610" w:name="_Toc37230465"/>
      <w:bookmarkStart w:id="6611" w:name="_Toc45907608"/>
      <w:bookmarkStart w:id="6612" w:name="_Toc53181713"/>
      <w:bookmarkStart w:id="6613" w:name="_Toc61127548"/>
      <w:bookmarkStart w:id="6614" w:name="_Toc67054562"/>
      <w:bookmarkStart w:id="6615" w:name="_Toc67061560"/>
      <w:bookmarkStart w:id="6616" w:name="_Toc74735078"/>
      <w:bookmarkStart w:id="6617" w:name="_Toc74753321"/>
      <w:bookmarkStart w:id="6618" w:name="_Toc76507580"/>
      <w:bookmarkStart w:id="6619" w:name="_Toc83109189"/>
      <w:bookmarkStart w:id="6620" w:name="_Toc89878002"/>
      <w:bookmarkStart w:id="6621" w:name="_Toc98709853"/>
      <w:bookmarkStart w:id="6622" w:name="_Toc105691668"/>
      <w:bookmarkStart w:id="6623" w:name="_Toc105693982"/>
      <w:bookmarkStart w:id="6624" w:name="_Toc123139318"/>
      <w:bookmarkStart w:id="6625" w:name="_Toc124166118"/>
      <w:bookmarkStart w:id="6626" w:name="_Toc130922991"/>
      <w:bookmarkStart w:id="6627" w:name="_Toc137303403"/>
      <w:bookmarkStart w:id="6628" w:name="_Toc138889627"/>
      <w:bookmarkStart w:id="6629" w:name="_Toc145111439"/>
      <w:r w:rsidRPr="00090C64">
        <w:rPr>
          <w:lang w:eastAsia="sv-SE"/>
        </w:rPr>
        <w:t>6.7.5.3</w:t>
      </w:r>
      <w:r w:rsidRPr="00090C64">
        <w:rPr>
          <w:lang w:eastAsia="sv-SE"/>
        </w:rPr>
        <w:tab/>
        <w:t>Test purpose</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30" w:name="_Toc21125129"/>
      <w:bookmarkStart w:id="6631" w:name="_Toc29768119"/>
      <w:bookmarkStart w:id="6632" w:name="_Toc36044561"/>
      <w:bookmarkStart w:id="6633" w:name="_Toc37230466"/>
      <w:bookmarkStart w:id="6634" w:name="_Toc45907609"/>
      <w:bookmarkStart w:id="6635" w:name="_Toc53181714"/>
      <w:bookmarkStart w:id="6636" w:name="_Toc61127549"/>
      <w:bookmarkStart w:id="6637" w:name="_Toc67054563"/>
      <w:bookmarkStart w:id="6638" w:name="_Toc67061561"/>
      <w:bookmarkStart w:id="6639" w:name="_Toc74735079"/>
      <w:bookmarkStart w:id="6640" w:name="_Toc74753322"/>
      <w:bookmarkStart w:id="6641" w:name="_Toc76507581"/>
      <w:bookmarkStart w:id="6642" w:name="_Toc83109190"/>
      <w:bookmarkStart w:id="6643" w:name="_Toc89878003"/>
      <w:bookmarkStart w:id="6644" w:name="_Toc98709854"/>
      <w:bookmarkStart w:id="6645" w:name="_Toc105691669"/>
      <w:bookmarkStart w:id="6646" w:name="_Toc105693983"/>
      <w:bookmarkStart w:id="6647" w:name="_Toc123139319"/>
      <w:bookmarkStart w:id="6648" w:name="_Toc124166119"/>
      <w:bookmarkStart w:id="6649" w:name="_Toc130922992"/>
      <w:bookmarkStart w:id="6650" w:name="_Toc137303404"/>
      <w:bookmarkStart w:id="6651" w:name="_Toc138889628"/>
      <w:bookmarkStart w:id="6652" w:name="_Toc145111440"/>
      <w:r w:rsidRPr="00090C64">
        <w:rPr>
          <w:lang w:eastAsia="sv-SE"/>
        </w:rPr>
        <w:t>6.</w:t>
      </w:r>
      <w:r w:rsidRPr="00090C64">
        <w:rPr>
          <w:lang w:eastAsia="zh-CN"/>
        </w:rPr>
        <w:t>7.5.</w:t>
      </w:r>
      <w:r w:rsidRPr="00090C64">
        <w:rPr>
          <w:lang w:eastAsia="sv-SE"/>
        </w:rPr>
        <w:t>4</w:t>
      </w:r>
      <w:r w:rsidRPr="00090C64">
        <w:rPr>
          <w:lang w:eastAsia="sv-SE"/>
        </w:rPr>
        <w:tab/>
        <w:t>Method of test</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7ACFBC94" w14:textId="77777777" w:rsidR="00D57C09" w:rsidRPr="00090C64" w:rsidRDefault="00D57C09" w:rsidP="00D57C09">
      <w:pPr>
        <w:pStyle w:val="Heading5"/>
        <w:rPr>
          <w:lang w:eastAsia="sv-SE"/>
        </w:rPr>
      </w:pPr>
      <w:bookmarkStart w:id="6653" w:name="_Toc21125130"/>
      <w:bookmarkStart w:id="6654" w:name="_Toc29768120"/>
      <w:bookmarkStart w:id="6655" w:name="_Toc36044562"/>
      <w:bookmarkStart w:id="6656" w:name="_Toc37230467"/>
      <w:bookmarkStart w:id="6657" w:name="_Toc45907610"/>
      <w:bookmarkStart w:id="6658" w:name="_Toc53181715"/>
      <w:bookmarkStart w:id="6659" w:name="_Toc61127550"/>
      <w:bookmarkStart w:id="6660" w:name="_Toc67054564"/>
      <w:bookmarkStart w:id="6661" w:name="_Toc67061562"/>
      <w:bookmarkStart w:id="6662" w:name="_Toc74735080"/>
      <w:bookmarkStart w:id="6663" w:name="_Toc74753323"/>
      <w:bookmarkStart w:id="6664" w:name="_Toc76507582"/>
      <w:bookmarkStart w:id="6665" w:name="_Toc83109191"/>
      <w:bookmarkStart w:id="6666" w:name="_Toc89878004"/>
      <w:bookmarkStart w:id="6667" w:name="_Toc98709855"/>
      <w:bookmarkStart w:id="6668" w:name="_Toc105691670"/>
      <w:bookmarkStart w:id="6669" w:name="_Toc105693984"/>
      <w:bookmarkStart w:id="6670" w:name="_Toc123139320"/>
      <w:bookmarkStart w:id="6671" w:name="_Toc124166120"/>
      <w:bookmarkStart w:id="6672" w:name="_Toc130922993"/>
      <w:bookmarkStart w:id="6673" w:name="_Toc137303405"/>
      <w:bookmarkStart w:id="6674" w:name="_Toc138889629"/>
      <w:bookmarkStart w:id="6675" w:name="_Toc145111441"/>
      <w:r w:rsidRPr="00090C64">
        <w:rPr>
          <w:lang w:eastAsia="sv-SE"/>
        </w:rPr>
        <w:t>6.7.5.4.1</w:t>
      </w:r>
      <w:r w:rsidRPr="00090C64">
        <w:rPr>
          <w:lang w:eastAsia="sv-SE"/>
        </w:rPr>
        <w:tab/>
        <w:t>Initial conditions</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6" w:name="_Toc21125131"/>
      <w:bookmarkStart w:id="6677" w:name="_Toc29768121"/>
      <w:bookmarkStart w:id="6678" w:name="_Toc36044563"/>
      <w:bookmarkStart w:id="6679" w:name="_Toc37230468"/>
      <w:bookmarkStart w:id="6680" w:name="_Toc45907611"/>
      <w:bookmarkStart w:id="6681" w:name="_Toc53181716"/>
      <w:bookmarkStart w:id="6682" w:name="_Toc61127551"/>
      <w:bookmarkStart w:id="6683" w:name="_Toc67054565"/>
      <w:bookmarkStart w:id="6684" w:name="_Toc67061563"/>
      <w:bookmarkStart w:id="6685" w:name="_Toc74735081"/>
      <w:bookmarkStart w:id="6686" w:name="_Toc74753324"/>
      <w:bookmarkStart w:id="6687" w:name="_Toc76507583"/>
      <w:bookmarkStart w:id="6688" w:name="_Toc83109192"/>
      <w:bookmarkStart w:id="6689" w:name="_Toc89878005"/>
      <w:bookmarkStart w:id="6690" w:name="_Toc98709856"/>
      <w:bookmarkStart w:id="6691" w:name="_Toc105691671"/>
      <w:bookmarkStart w:id="6692" w:name="_Toc105693985"/>
      <w:bookmarkStart w:id="6693" w:name="_Toc123139321"/>
      <w:bookmarkStart w:id="6694" w:name="_Toc124166121"/>
      <w:bookmarkStart w:id="6695" w:name="_Toc130922994"/>
      <w:bookmarkStart w:id="6696" w:name="_Toc137303406"/>
      <w:bookmarkStart w:id="6697" w:name="_Toc138889630"/>
      <w:bookmarkStart w:id="6698" w:name="_Toc145111442"/>
      <w:r w:rsidRPr="00090C64">
        <w:rPr>
          <w:lang w:eastAsia="sv-SE"/>
        </w:rPr>
        <w:t>6.7.5.4.2</w:t>
      </w:r>
      <w:r w:rsidRPr="00090C64">
        <w:rPr>
          <w:lang w:eastAsia="sv-SE"/>
        </w:rPr>
        <w:tab/>
        <w:t>Procedure</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9" w:name="_Toc21125132"/>
      <w:bookmarkStart w:id="6700" w:name="_Toc29768122"/>
      <w:bookmarkStart w:id="6701" w:name="_Toc36044564"/>
      <w:bookmarkStart w:id="6702" w:name="_Toc37230469"/>
      <w:bookmarkStart w:id="6703" w:name="_Toc45907612"/>
      <w:bookmarkStart w:id="6704" w:name="_Toc53181717"/>
      <w:bookmarkStart w:id="6705" w:name="_Toc61127552"/>
      <w:bookmarkStart w:id="6706" w:name="_Toc67054566"/>
      <w:bookmarkStart w:id="6707" w:name="_Toc67061564"/>
      <w:bookmarkStart w:id="6708" w:name="_Toc74735082"/>
      <w:bookmarkStart w:id="6709" w:name="_Toc74753325"/>
      <w:bookmarkStart w:id="6710" w:name="_Toc76507584"/>
      <w:bookmarkStart w:id="6711" w:name="_Toc83109193"/>
      <w:bookmarkStart w:id="6712" w:name="_Toc89878006"/>
      <w:bookmarkStart w:id="6713" w:name="_Toc98709857"/>
      <w:bookmarkStart w:id="6714" w:name="_Toc105691672"/>
      <w:bookmarkStart w:id="6715" w:name="_Toc105693986"/>
      <w:bookmarkStart w:id="6716" w:name="_Toc123139322"/>
      <w:bookmarkStart w:id="6717" w:name="_Toc124166122"/>
      <w:bookmarkStart w:id="6718" w:name="_Toc130922995"/>
      <w:bookmarkStart w:id="6719" w:name="_Toc137303407"/>
      <w:bookmarkStart w:id="6720" w:name="_Toc138889631"/>
      <w:bookmarkStart w:id="6721" w:name="_Toc145111443"/>
      <w:r w:rsidRPr="00090C64">
        <w:rPr>
          <w:lang w:eastAsia="sv-SE"/>
        </w:rPr>
        <w:t>6.</w:t>
      </w:r>
      <w:r w:rsidRPr="00090C64">
        <w:rPr>
          <w:lang w:eastAsia="zh-CN"/>
        </w:rPr>
        <w:t>7.5.</w:t>
      </w:r>
      <w:r w:rsidRPr="00090C64">
        <w:rPr>
          <w:lang w:eastAsia="sv-SE"/>
        </w:rPr>
        <w:t>5</w:t>
      </w:r>
      <w:r w:rsidRPr="00090C64">
        <w:rPr>
          <w:lang w:eastAsia="sv-SE"/>
        </w:rPr>
        <w:tab/>
        <w:t>Test Requirement</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5C7D2701" w14:textId="77777777" w:rsidR="00D57C09" w:rsidRPr="00090C64" w:rsidRDefault="00D57C09" w:rsidP="00D57C09">
      <w:pPr>
        <w:pStyle w:val="Heading5"/>
        <w:rPr>
          <w:lang w:eastAsia="sv-SE"/>
        </w:rPr>
      </w:pPr>
      <w:bookmarkStart w:id="6722" w:name="_Toc21125133"/>
      <w:bookmarkStart w:id="6723" w:name="_Toc29768123"/>
      <w:bookmarkStart w:id="6724" w:name="_Toc36044565"/>
      <w:bookmarkStart w:id="6725" w:name="_Toc37230470"/>
      <w:bookmarkStart w:id="6726" w:name="_Toc45907613"/>
      <w:bookmarkStart w:id="6727" w:name="_Toc53181718"/>
      <w:bookmarkStart w:id="6728" w:name="_Toc61127553"/>
      <w:bookmarkStart w:id="6729" w:name="_Toc67054567"/>
      <w:bookmarkStart w:id="6730" w:name="_Toc67061565"/>
      <w:bookmarkStart w:id="6731" w:name="_Toc74735083"/>
      <w:bookmarkStart w:id="6732" w:name="_Toc74753326"/>
      <w:bookmarkStart w:id="6733" w:name="_Toc76507585"/>
      <w:bookmarkStart w:id="6734" w:name="_Toc83109194"/>
      <w:bookmarkStart w:id="6735" w:name="_Toc89878007"/>
      <w:bookmarkStart w:id="6736" w:name="_Toc98709858"/>
      <w:bookmarkStart w:id="6737" w:name="_Toc105691673"/>
      <w:bookmarkStart w:id="6738" w:name="_Toc105693987"/>
      <w:bookmarkStart w:id="6739" w:name="_Toc123139323"/>
      <w:bookmarkStart w:id="6740" w:name="_Toc124166123"/>
      <w:bookmarkStart w:id="6741" w:name="_Toc130922996"/>
      <w:bookmarkStart w:id="6742" w:name="_Toc137303408"/>
      <w:bookmarkStart w:id="6743" w:name="_Toc138889632"/>
      <w:bookmarkStart w:id="6744" w:name="_Toc145111444"/>
      <w:r w:rsidRPr="00090C64">
        <w:rPr>
          <w:lang w:eastAsia="sv-SE"/>
        </w:rPr>
        <w:t>6.7.5.5.1</w:t>
      </w:r>
      <w:r w:rsidRPr="00090C64">
        <w:rPr>
          <w:lang w:eastAsia="sv-SE"/>
        </w:rPr>
        <w:tab/>
        <w:t>General</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5" w:name="_Toc21125134"/>
      <w:bookmarkStart w:id="6746" w:name="_Toc29768124"/>
      <w:bookmarkStart w:id="6747" w:name="_Toc36044566"/>
      <w:bookmarkStart w:id="6748" w:name="_Toc37230471"/>
      <w:bookmarkStart w:id="6749" w:name="_Toc45907614"/>
      <w:bookmarkStart w:id="6750" w:name="_Toc53181719"/>
      <w:bookmarkStart w:id="6751" w:name="_Toc61127554"/>
      <w:bookmarkStart w:id="6752" w:name="_Toc67054568"/>
      <w:bookmarkStart w:id="6753" w:name="_Toc67061566"/>
      <w:bookmarkStart w:id="6754" w:name="_Toc74735084"/>
      <w:bookmarkStart w:id="6755" w:name="_Toc74753327"/>
      <w:bookmarkStart w:id="6756" w:name="_Toc76507586"/>
      <w:bookmarkStart w:id="6757" w:name="_Toc83109195"/>
      <w:bookmarkStart w:id="6758" w:name="_Toc89878008"/>
      <w:bookmarkStart w:id="6759" w:name="_Toc98709859"/>
      <w:bookmarkStart w:id="6760" w:name="_Toc105691674"/>
      <w:bookmarkStart w:id="6761" w:name="_Toc105693988"/>
      <w:bookmarkStart w:id="6762" w:name="_Toc123139324"/>
      <w:bookmarkStart w:id="6763" w:name="_Toc124166124"/>
      <w:bookmarkStart w:id="6764" w:name="_Toc130922997"/>
      <w:bookmarkStart w:id="6765" w:name="_Toc137303409"/>
      <w:bookmarkStart w:id="6766" w:name="_Toc138889633"/>
      <w:bookmarkStart w:id="6767" w:name="_Toc145111445"/>
      <w:r w:rsidRPr="00090C64">
        <w:rPr>
          <w:lang w:eastAsia="sv-SE"/>
        </w:rPr>
        <w:t>6.7.5.5.2</w:t>
      </w:r>
      <w:r w:rsidRPr="00090C64">
        <w:rPr>
          <w:lang w:eastAsia="sv-SE"/>
        </w:rPr>
        <w:tab/>
        <w:t>MSR Band categories 1 and 3</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768" w:name="_Toc21125135"/>
      <w:bookmarkStart w:id="6769" w:name="_Toc29768125"/>
      <w:bookmarkStart w:id="6770" w:name="_Toc36044567"/>
      <w:bookmarkStart w:id="6771" w:name="_Toc37230472"/>
      <w:bookmarkStart w:id="6772" w:name="_Toc45907615"/>
      <w:bookmarkStart w:id="6773" w:name="_Toc53181720"/>
      <w:bookmarkStart w:id="6774" w:name="_Toc61127555"/>
      <w:bookmarkStart w:id="6775" w:name="_Toc67054569"/>
      <w:bookmarkStart w:id="6776" w:name="_Toc67061567"/>
      <w:bookmarkStart w:id="6777" w:name="_Toc74735085"/>
      <w:bookmarkStart w:id="6778" w:name="_Toc74753328"/>
      <w:bookmarkStart w:id="6779" w:name="_Toc76507587"/>
      <w:bookmarkStart w:id="6780" w:name="_Toc83109196"/>
      <w:bookmarkStart w:id="6781" w:name="_Toc89878009"/>
      <w:bookmarkStart w:id="6782" w:name="_Toc98709860"/>
      <w:bookmarkStart w:id="6783" w:name="_Toc105691675"/>
      <w:bookmarkStart w:id="6784" w:name="_Toc105693989"/>
      <w:bookmarkStart w:id="6785" w:name="_Toc123139325"/>
      <w:bookmarkStart w:id="6786" w:name="_Toc124166125"/>
      <w:bookmarkStart w:id="6787" w:name="_Toc130922998"/>
      <w:bookmarkStart w:id="6788" w:name="_Toc137303410"/>
      <w:bookmarkStart w:id="6789" w:name="_Toc138889634"/>
      <w:bookmarkStart w:id="6790" w:name="_Toc145111446"/>
      <w:r w:rsidRPr="00090C64">
        <w:rPr>
          <w:lang w:eastAsia="sv-SE"/>
        </w:rPr>
        <w:t>6.7.5.5.3</w:t>
      </w:r>
      <w:r w:rsidRPr="00090C64">
        <w:rPr>
          <w:lang w:eastAsia="sv-SE"/>
        </w:rPr>
        <w:tab/>
        <w:t>MSR Band Category 2</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91" w:name="_Toc21125136"/>
      <w:bookmarkStart w:id="6792" w:name="_Toc29768126"/>
      <w:bookmarkStart w:id="6793" w:name="_Toc36044568"/>
      <w:bookmarkStart w:id="6794" w:name="_Toc37230473"/>
      <w:bookmarkStart w:id="6795" w:name="_Toc45907616"/>
      <w:bookmarkStart w:id="6796" w:name="_Toc53181721"/>
      <w:bookmarkStart w:id="6797" w:name="_Toc61127556"/>
      <w:bookmarkStart w:id="6798" w:name="_Toc67054570"/>
      <w:bookmarkStart w:id="6799" w:name="_Toc67061568"/>
      <w:bookmarkStart w:id="6800" w:name="_Toc74735086"/>
      <w:bookmarkStart w:id="6801" w:name="_Toc74753329"/>
      <w:bookmarkStart w:id="6802" w:name="_Toc76507588"/>
      <w:bookmarkStart w:id="6803" w:name="_Toc83109197"/>
      <w:bookmarkStart w:id="6804" w:name="_Toc89878010"/>
      <w:bookmarkStart w:id="6805" w:name="_Toc98709861"/>
      <w:bookmarkStart w:id="6806" w:name="_Toc105691676"/>
      <w:bookmarkStart w:id="6807" w:name="_Toc105693990"/>
      <w:bookmarkStart w:id="6808" w:name="_Toc123139326"/>
      <w:bookmarkStart w:id="6809" w:name="_Toc124166126"/>
      <w:bookmarkStart w:id="6810" w:name="_Toc130922999"/>
      <w:bookmarkStart w:id="6811" w:name="_Toc137303411"/>
      <w:bookmarkStart w:id="6812" w:name="_Toc138889635"/>
      <w:bookmarkStart w:id="6813" w:name="_Toc145111447"/>
      <w:r w:rsidRPr="00090C64">
        <w:rPr>
          <w:lang w:eastAsia="sv-SE"/>
        </w:rPr>
        <w:t>6.7.5.5.4</w:t>
      </w:r>
      <w:r w:rsidRPr="00090C64">
        <w:rPr>
          <w:lang w:eastAsia="sv-SE"/>
        </w:rPr>
        <w:tab/>
        <w:t>MSR Additional requirements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9984D97" w14:textId="77777777" w:rsidR="00D57C09" w:rsidRPr="00090C64" w:rsidRDefault="00D57C09" w:rsidP="00554118">
      <w:pPr>
        <w:pStyle w:val="H6"/>
      </w:pPr>
      <w:bookmarkStart w:id="6814" w:name="_Toc21125137"/>
      <w:bookmarkStart w:id="6815" w:name="_Toc29768127"/>
      <w:bookmarkStart w:id="6816" w:name="_Toc36044569"/>
      <w:bookmarkStart w:id="6817" w:name="_Toc37230474"/>
      <w:bookmarkStart w:id="6818" w:name="_Toc45907617"/>
      <w:bookmarkStart w:id="6819" w:name="_Toc53181722"/>
      <w:r w:rsidRPr="00090C64">
        <w:t>6.7.5.5.4.1</w:t>
      </w:r>
      <w:r w:rsidRPr="00090C64">
        <w:tab/>
        <w:t>Limits in FCC Title 47</w:t>
      </w:r>
      <w:bookmarkEnd w:id="6814"/>
      <w:bookmarkEnd w:id="6815"/>
      <w:bookmarkEnd w:id="6816"/>
      <w:bookmarkEnd w:id="6817"/>
      <w:bookmarkEnd w:id="6818"/>
      <w:bookmarkEnd w:id="6819"/>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20" w:name="_Toc21125138"/>
      <w:bookmarkStart w:id="6821" w:name="_Toc29768128"/>
      <w:bookmarkStart w:id="6822" w:name="_Toc36044570"/>
      <w:bookmarkStart w:id="6823" w:name="_Toc37230475"/>
      <w:bookmarkStart w:id="6824" w:name="_Toc45907618"/>
      <w:bookmarkStart w:id="6825" w:name="_Toc53181723"/>
      <w:r w:rsidRPr="00090C64">
        <w:t>6.7.5.5.4.2</w:t>
      </w:r>
      <w:r w:rsidRPr="00090C64">
        <w:tab/>
        <w:t>Unsynchronized operation for BC3</w:t>
      </w:r>
      <w:bookmarkEnd w:id="6820"/>
      <w:bookmarkEnd w:id="6821"/>
      <w:bookmarkEnd w:id="6822"/>
      <w:bookmarkEnd w:id="6823"/>
      <w:bookmarkEnd w:id="6824"/>
      <w:bookmarkEnd w:id="6825"/>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6" w:name="_Toc21125139"/>
      <w:bookmarkStart w:id="6827" w:name="_Toc29768129"/>
      <w:bookmarkStart w:id="6828" w:name="_Toc36044571"/>
      <w:bookmarkStart w:id="6829" w:name="_Toc37230476"/>
      <w:bookmarkStart w:id="6830" w:name="_Toc45907619"/>
      <w:bookmarkStart w:id="6831" w:name="_Toc53181724"/>
      <w:r w:rsidRPr="00090C64">
        <w:t>6.7.5.5.4.3</w:t>
      </w:r>
      <w:r w:rsidRPr="00090C64">
        <w:tab/>
        <w:t>Protection of DTT</w:t>
      </w:r>
      <w:bookmarkEnd w:id="6826"/>
      <w:bookmarkEnd w:id="6827"/>
      <w:bookmarkEnd w:id="6828"/>
      <w:bookmarkEnd w:id="6829"/>
      <w:bookmarkEnd w:id="6830"/>
      <w:bookmarkEnd w:id="6831"/>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2" w:name="_Toc21125140"/>
      <w:bookmarkStart w:id="6833" w:name="_Toc29768130"/>
      <w:bookmarkStart w:id="6834" w:name="_Toc36044572"/>
      <w:bookmarkStart w:id="6835" w:name="_Toc37230477"/>
      <w:bookmarkStart w:id="6836" w:name="_Toc45907620"/>
      <w:bookmarkStart w:id="6837"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6838" w:name="_Toc61127557"/>
      <w:bookmarkStart w:id="6839" w:name="_Toc67054571"/>
      <w:bookmarkStart w:id="6840" w:name="_Toc67061569"/>
      <w:bookmarkStart w:id="6841" w:name="_Toc74735087"/>
      <w:bookmarkStart w:id="6842" w:name="_Toc74753330"/>
      <w:bookmarkStart w:id="6843" w:name="_Toc76507589"/>
      <w:bookmarkStart w:id="6844" w:name="_Toc83109198"/>
      <w:bookmarkStart w:id="6845" w:name="_Toc89878011"/>
      <w:bookmarkStart w:id="6846" w:name="_Toc98709862"/>
      <w:bookmarkStart w:id="6847" w:name="_Toc105691677"/>
      <w:bookmarkStart w:id="6848" w:name="_Toc105693991"/>
      <w:bookmarkStart w:id="6849" w:name="_Toc123139327"/>
      <w:bookmarkStart w:id="6850" w:name="_Toc124166127"/>
      <w:bookmarkStart w:id="6851" w:name="_Toc130923000"/>
      <w:bookmarkStart w:id="6852" w:name="_Toc137303412"/>
      <w:bookmarkStart w:id="6853" w:name="_Toc138889636"/>
      <w:bookmarkStart w:id="6854" w:name="_Toc145111448"/>
      <w:r w:rsidRPr="00090C64">
        <w:rPr>
          <w:lang w:eastAsia="sv-SE"/>
        </w:rPr>
        <w:t>6.7.5.5.5</w:t>
      </w:r>
      <w:r w:rsidRPr="00090C64">
        <w:rPr>
          <w:lang w:eastAsia="sv-SE"/>
        </w:rPr>
        <w:tab/>
        <w:t>E-UTRA</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426CFEF6" w14:textId="77777777" w:rsidR="00D57C09" w:rsidRPr="00090C64" w:rsidRDefault="00D57C09" w:rsidP="00554118">
      <w:pPr>
        <w:pStyle w:val="H6"/>
      </w:pPr>
      <w:bookmarkStart w:id="6855" w:name="_Toc21125141"/>
      <w:bookmarkStart w:id="6856" w:name="_Toc29768131"/>
      <w:bookmarkStart w:id="6857" w:name="_Toc36044573"/>
      <w:bookmarkStart w:id="6858" w:name="_Toc37230478"/>
      <w:bookmarkStart w:id="6859" w:name="_Toc45907621"/>
      <w:bookmarkStart w:id="6860" w:name="_Toc53181726"/>
      <w:r w:rsidRPr="00090C64">
        <w:t>6.7.5.5.5.1</w:t>
      </w:r>
      <w:r w:rsidRPr="00090C64">
        <w:tab/>
        <w:t>General</w:t>
      </w:r>
      <w:bookmarkEnd w:id="6855"/>
      <w:bookmarkEnd w:id="6856"/>
      <w:bookmarkEnd w:id="6857"/>
      <w:bookmarkEnd w:id="6858"/>
      <w:bookmarkEnd w:id="6859"/>
      <w:bookmarkEnd w:id="6860"/>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61" w:name="_Toc21125142"/>
      <w:bookmarkStart w:id="6862" w:name="_Toc29768132"/>
      <w:bookmarkStart w:id="6863" w:name="_Toc36044574"/>
      <w:bookmarkStart w:id="6864" w:name="_Toc37230479"/>
      <w:bookmarkStart w:id="6865" w:name="_Toc45907622"/>
      <w:bookmarkStart w:id="6866" w:name="_Toc53181727"/>
      <w:r w:rsidRPr="00090C64">
        <w:t>6.7.5.5.5.2</w:t>
      </w:r>
      <w:r w:rsidRPr="00090C64">
        <w:tab/>
        <w:t>Wide Area BS (Category A)</w:t>
      </w:r>
      <w:bookmarkEnd w:id="6861"/>
      <w:bookmarkEnd w:id="6862"/>
      <w:bookmarkEnd w:id="6863"/>
      <w:bookmarkEnd w:id="6864"/>
      <w:bookmarkEnd w:id="6865"/>
      <w:bookmarkEnd w:id="6866"/>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6867" w:name="_Toc21125143"/>
      <w:bookmarkStart w:id="6868" w:name="_Toc29768133"/>
      <w:bookmarkStart w:id="6869" w:name="_Toc36044575"/>
      <w:bookmarkStart w:id="6870" w:name="_Toc37230480"/>
      <w:bookmarkStart w:id="6871" w:name="_Toc45907623"/>
      <w:bookmarkStart w:id="6872" w:name="_Toc53181728"/>
      <w:r w:rsidRPr="00090C64">
        <w:t>6.7.5.5.5.3</w:t>
      </w:r>
      <w:r w:rsidRPr="00090C64">
        <w:tab/>
        <w:t>Wide Area BS Category B (Option1)</w:t>
      </w:r>
      <w:bookmarkEnd w:id="6867"/>
      <w:bookmarkEnd w:id="6868"/>
      <w:bookmarkEnd w:id="6869"/>
      <w:bookmarkEnd w:id="6870"/>
      <w:bookmarkEnd w:id="6871"/>
      <w:bookmarkEnd w:id="6872"/>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6873" w:name="_Toc21125144"/>
      <w:bookmarkStart w:id="6874" w:name="_Toc29768134"/>
      <w:bookmarkStart w:id="6875" w:name="_Toc36044576"/>
      <w:bookmarkStart w:id="6876" w:name="_Toc37230481"/>
      <w:bookmarkStart w:id="6877" w:name="_Toc45907624"/>
      <w:bookmarkStart w:id="6878" w:name="_Toc53181729"/>
      <w:r w:rsidRPr="00090C64">
        <w:t>6.7.5.5.5.4</w:t>
      </w:r>
      <w:r w:rsidRPr="00090C64">
        <w:tab/>
        <w:t>Wide Area BS Category B (Option 2)</w:t>
      </w:r>
      <w:bookmarkEnd w:id="6873"/>
      <w:bookmarkEnd w:id="6874"/>
      <w:bookmarkEnd w:id="6875"/>
      <w:bookmarkEnd w:id="6876"/>
      <w:bookmarkEnd w:id="6877"/>
      <w:bookmarkEnd w:id="6878"/>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6879" w:name="_Toc21125145"/>
      <w:bookmarkStart w:id="6880" w:name="_Toc29768135"/>
      <w:bookmarkStart w:id="6881" w:name="_Toc36044577"/>
      <w:bookmarkStart w:id="6882" w:name="_Toc37230482"/>
      <w:bookmarkStart w:id="6883" w:name="_Toc45907625"/>
      <w:bookmarkStart w:id="6884" w:name="_Toc53181730"/>
      <w:r w:rsidRPr="00090C64">
        <w:t>6.7.5.5.5.5</w:t>
      </w:r>
      <w:r w:rsidRPr="00090C64">
        <w:tab/>
        <w:t>Local Area BS (Category A and B)</w:t>
      </w:r>
      <w:bookmarkEnd w:id="6879"/>
      <w:bookmarkEnd w:id="6880"/>
      <w:bookmarkEnd w:id="6881"/>
      <w:bookmarkEnd w:id="6882"/>
      <w:bookmarkEnd w:id="6883"/>
      <w:bookmarkEnd w:id="6884"/>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6885" w:name="_Toc21125146"/>
      <w:bookmarkStart w:id="6886" w:name="_Toc29768136"/>
      <w:bookmarkStart w:id="6887" w:name="_Toc36044578"/>
      <w:bookmarkStart w:id="6888" w:name="_Toc37230483"/>
      <w:bookmarkStart w:id="6889" w:name="_Toc45907626"/>
      <w:bookmarkStart w:id="6890" w:name="_Toc53181731"/>
      <w:r w:rsidRPr="00090C64">
        <w:t>6.7.5.5.5.6</w:t>
      </w:r>
      <w:r w:rsidRPr="00090C64">
        <w:tab/>
        <w:t>Medium Range BS (Category A and B)</w:t>
      </w:r>
      <w:bookmarkEnd w:id="6885"/>
      <w:bookmarkEnd w:id="6886"/>
      <w:bookmarkEnd w:id="6887"/>
      <w:bookmarkEnd w:id="6888"/>
      <w:bookmarkEnd w:id="6889"/>
      <w:bookmarkEnd w:id="6890"/>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6891" w:name="_Toc21125147"/>
      <w:bookmarkStart w:id="6892" w:name="_Toc29768137"/>
      <w:bookmarkStart w:id="6893" w:name="_Toc36044579"/>
      <w:bookmarkStart w:id="6894" w:name="_Toc37230484"/>
      <w:bookmarkStart w:id="6895" w:name="_Toc45907627"/>
      <w:bookmarkStart w:id="6896" w:name="_Toc53181732"/>
      <w:r w:rsidRPr="00090C64">
        <w:t>6.7.5.5.5.7</w:t>
      </w:r>
      <w:r w:rsidRPr="00090C64">
        <w:tab/>
        <w:t>Additional requirements</w:t>
      </w:r>
      <w:bookmarkEnd w:id="6891"/>
      <w:bookmarkEnd w:id="6892"/>
      <w:bookmarkEnd w:id="6893"/>
      <w:bookmarkEnd w:id="6894"/>
      <w:bookmarkEnd w:id="6895"/>
      <w:bookmarkEnd w:id="6896"/>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6897" w:name="_Toc21125148"/>
      <w:bookmarkStart w:id="6898" w:name="_Toc29768138"/>
      <w:bookmarkStart w:id="6899" w:name="_Toc36044580"/>
      <w:bookmarkStart w:id="6900" w:name="_Toc37230485"/>
      <w:bookmarkStart w:id="6901" w:name="_Toc45907628"/>
      <w:bookmarkStart w:id="690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6903" w:name="_Toc61127558"/>
      <w:bookmarkStart w:id="6904" w:name="_Toc67054572"/>
      <w:bookmarkStart w:id="6905" w:name="_Toc67061570"/>
      <w:bookmarkStart w:id="6906" w:name="_Toc74735088"/>
      <w:bookmarkStart w:id="6907" w:name="_Toc74753331"/>
      <w:bookmarkStart w:id="6908" w:name="_Toc76507590"/>
      <w:bookmarkStart w:id="6909" w:name="_Toc83109199"/>
      <w:bookmarkStart w:id="6910" w:name="_Toc89878012"/>
      <w:bookmarkStart w:id="6911" w:name="_Toc98709863"/>
      <w:bookmarkStart w:id="6912" w:name="_Toc105691678"/>
      <w:bookmarkStart w:id="6913" w:name="_Toc105693992"/>
      <w:bookmarkStart w:id="6914" w:name="_Toc123139328"/>
      <w:bookmarkStart w:id="6915" w:name="_Toc124166128"/>
      <w:bookmarkStart w:id="6916" w:name="_Toc130923001"/>
      <w:bookmarkStart w:id="6917" w:name="_Toc137303413"/>
      <w:bookmarkStart w:id="6918" w:name="_Toc138889637"/>
      <w:bookmarkStart w:id="6919" w:name="_Toc145111449"/>
      <w:r w:rsidRPr="00090C64">
        <w:t>6.7.6</w:t>
      </w:r>
      <w:r w:rsidRPr="00090C64">
        <w:tab/>
        <w:t>OTA Spurious emission</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6CD73B19" w14:textId="23B5B959" w:rsidR="00D57C09" w:rsidRPr="00090C64" w:rsidRDefault="00D57C09" w:rsidP="00D57C09">
      <w:pPr>
        <w:pStyle w:val="Heading4"/>
      </w:pPr>
      <w:bookmarkStart w:id="6920" w:name="_Toc21125149"/>
      <w:bookmarkStart w:id="6921" w:name="_Toc29768139"/>
      <w:bookmarkStart w:id="6922" w:name="_Toc36044581"/>
      <w:bookmarkStart w:id="6923" w:name="_Toc37230486"/>
      <w:bookmarkStart w:id="6924" w:name="_Toc45907629"/>
      <w:bookmarkStart w:id="6925" w:name="_Toc53181734"/>
      <w:bookmarkStart w:id="6926" w:name="_Toc61127559"/>
      <w:bookmarkStart w:id="6927" w:name="_Toc67054573"/>
      <w:bookmarkStart w:id="6928" w:name="_Toc67061571"/>
      <w:bookmarkStart w:id="6929" w:name="_Toc74735089"/>
      <w:bookmarkStart w:id="6930" w:name="_Toc74753332"/>
      <w:bookmarkStart w:id="6931" w:name="_Toc76507591"/>
      <w:bookmarkStart w:id="6932" w:name="_Toc83109200"/>
      <w:bookmarkStart w:id="6933" w:name="_Toc89878013"/>
      <w:bookmarkStart w:id="6934" w:name="_Toc98709864"/>
      <w:bookmarkStart w:id="6935" w:name="_Toc105691679"/>
      <w:bookmarkStart w:id="6936" w:name="_Toc105693993"/>
      <w:bookmarkStart w:id="6937" w:name="_Toc123139329"/>
      <w:bookmarkStart w:id="6938" w:name="_Toc124166129"/>
      <w:bookmarkStart w:id="6939" w:name="_Toc130923002"/>
      <w:bookmarkStart w:id="6940" w:name="_Toc137303414"/>
      <w:bookmarkStart w:id="6941" w:name="_Toc138889638"/>
      <w:bookmarkStart w:id="6942" w:name="_Toc145111450"/>
      <w:r w:rsidRPr="00090C64">
        <w:t>6.7.6.1</w:t>
      </w:r>
      <w:r w:rsidRPr="00090C64">
        <w:tab/>
        <w:t>General</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3" w:name="_Toc21125150"/>
      <w:bookmarkStart w:id="6944" w:name="_Toc29768140"/>
      <w:bookmarkStart w:id="6945" w:name="_Toc36044582"/>
      <w:bookmarkStart w:id="6946" w:name="_Toc37230487"/>
      <w:bookmarkStart w:id="6947" w:name="_Toc45907630"/>
      <w:bookmarkStart w:id="6948" w:name="_Toc53181735"/>
      <w:bookmarkStart w:id="6949" w:name="_Toc61127560"/>
      <w:bookmarkStart w:id="6950" w:name="_Toc67054574"/>
      <w:bookmarkStart w:id="6951" w:name="_Toc67061572"/>
      <w:bookmarkStart w:id="6952" w:name="_Toc74735090"/>
      <w:bookmarkStart w:id="6953" w:name="_Toc74753333"/>
      <w:bookmarkStart w:id="6954" w:name="_Toc76507592"/>
      <w:bookmarkStart w:id="6955" w:name="_Toc83109201"/>
      <w:bookmarkStart w:id="6956" w:name="_Toc89878014"/>
      <w:bookmarkStart w:id="6957" w:name="_Toc98709865"/>
      <w:bookmarkStart w:id="6958" w:name="_Toc105691680"/>
      <w:bookmarkStart w:id="6959" w:name="_Toc105693994"/>
      <w:bookmarkStart w:id="6960" w:name="_Toc123139330"/>
      <w:bookmarkStart w:id="6961" w:name="_Toc124166130"/>
      <w:bookmarkStart w:id="6962" w:name="_Toc130923003"/>
      <w:bookmarkStart w:id="6963" w:name="_Toc137303415"/>
      <w:bookmarkStart w:id="6964" w:name="_Toc138889639"/>
      <w:bookmarkStart w:id="6965" w:name="_Toc145111451"/>
      <w:r w:rsidRPr="00090C64">
        <w:t>6.7.6.2</w:t>
      </w:r>
      <w:r w:rsidRPr="00090C64">
        <w:tab/>
        <w:t>Mandatory Requirements</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5204DBCA" w14:textId="77777777" w:rsidR="00D57C09" w:rsidRPr="00090C64" w:rsidRDefault="00D57C09" w:rsidP="00D57C09">
      <w:pPr>
        <w:pStyle w:val="Heading5"/>
        <w:rPr>
          <w:lang w:eastAsia="sv-SE"/>
        </w:rPr>
      </w:pPr>
      <w:bookmarkStart w:id="6966" w:name="_Toc21125151"/>
      <w:bookmarkStart w:id="6967" w:name="_Toc29768141"/>
      <w:bookmarkStart w:id="6968" w:name="_Toc36044583"/>
      <w:bookmarkStart w:id="6969" w:name="_Toc37230488"/>
      <w:bookmarkStart w:id="6970" w:name="_Toc45907631"/>
      <w:bookmarkStart w:id="6971" w:name="_Toc53181736"/>
      <w:bookmarkStart w:id="6972" w:name="_Toc61127561"/>
      <w:bookmarkStart w:id="6973" w:name="_Toc67054575"/>
      <w:bookmarkStart w:id="6974" w:name="_Toc67061573"/>
      <w:bookmarkStart w:id="6975" w:name="_Toc74735091"/>
      <w:bookmarkStart w:id="6976" w:name="_Toc74753334"/>
      <w:bookmarkStart w:id="6977" w:name="_Toc76507593"/>
      <w:bookmarkStart w:id="6978" w:name="_Toc83109202"/>
      <w:bookmarkStart w:id="6979" w:name="_Toc89878015"/>
      <w:bookmarkStart w:id="6980" w:name="_Toc98709866"/>
      <w:bookmarkStart w:id="6981" w:name="_Toc105691681"/>
      <w:bookmarkStart w:id="6982" w:name="_Toc105693995"/>
      <w:bookmarkStart w:id="6983" w:name="_Toc123139331"/>
      <w:bookmarkStart w:id="6984" w:name="_Toc124166131"/>
      <w:bookmarkStart w:id="6985" w:name="_Toc130923004"/>
      <w:bookmarkStart w:id="6986" w:name="_Toc137303416"/>
      <w:bookmarkStart w:id="6987" w:name="_Toc138889640"/>
      <w:bookmarkStart w:id="6988" w:name="_Toc145111452"/>
      <w:r w:rsidRPr="00090C64">
        <w:rPr>
          <w:lang w:eastAsia="sv-SE"/>
        </w:rPr>
        <w:t>6.7.6.2.1</w:t>
      </w:r>
      <w:r w:rsidRPr="00090C64">
        <w:rPr>
          <w:lang w:eastAsia="sv-SE"/>
        </w:rPr>
        <w:tab/>
        <w:t>Definition and applicability</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9" w:name="_Toc21125152"/>
      <w:bookmarkStart w:id="6990" w:name="_Toc29768142"/>
      <w:bookmarkStart w:id="6991" w:name="_Toc36044584"/>
      <w:bookmarkStart w:id="6992" w:name="_Toc37230489"/>
      <w:bookmarkStart w:id="6993" w:name="_Toc45907632"/>
      <w:bookmarkStart w:id="6994" w:name="_Toc53181737"/>
      <w:bookmarkStart w:id="6995" w:name="_Toc61127562"/>
      <w:bookmarkStart w:id="6996" w:name="_Toc67054576"/>
      <w:bookmarkStart w:id="6997" w:name="_Toc67061574"/>
      <w:bookmarkStart w:id="6998" w:name="_Toc74735092"/>
      <w:bookmarkStart w:id="6999" w:name="_Toc74753335"/>
      <w:bookmarkStart w:id="7000" w:name="_Toc76507594"/>
      <w:bookmarkStart w:id="7001" w:name="_Toc83109203"/>
      <w:bookmarkStart w:id="7002" w:name="_Toc89878016"/>
      <w:bookmarkStart w:id="7003" w:name="_Toc98709867"/>
      <w:bookmarkStart w:id="7004" w:name="_Toc105691682"/>
      <w:bookmarkStart w:id="7005" w:name="_Toc105693996"/>
      <w:bookmarkStart w:id="7006" w:name="_Toc123139332"/>
      <w:bookmarkStart w:id="7007" w:name="_Toc124166132"/>
      <w:bookmarkStart w:id="7008" w:name="_Toc130923005"/>
      <w:bookmarkStart w:id="7009" w:name="_Toc137303417"/>
      <w:bookmarkStart w:id="7010" w:name="_Toc138889641"/>
      <w:bookmarkStart w:id="7011" w:name="_Toc145111453"/>
      <w:r w:rsidRPr="00090C64">
        <w:rPr>
          <w:lang w:eastAsia="sv-SE"/>
        </w:rPr>
        <w:t>6.7.6.2.2</w:t>
      </w:r>
      <w:r w:rsidRPr="00090C64">
        <w:rPr>
          <w:lang w:eastAsia="sv-SE"/>
        </w:rPr>
        <w:tab/>
        <w:t>Minimum Requirement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012" w:name="_Toc21125153"/>
      <w:bookmarkStart w:id="7013" w:name="_Toc29768143"/>
      <w:bookmarkStart w:id="7014" w:name="_Toc36044585"/>
      <w:bookmarkStart w:id="7015" w:name="_Toc37230490"/>
      <w:bookmarkStart w:id="7016" w:name="_Toc45907633"/>
      <w:bookmarkStart w:id="7017" w:name="_Toc53181738"/>
      <w:bookmarkStart w:id="7018" w:name="_Toc61127563"/>
      <w:bookmarkStart w:id="7019" w:name="_Toc67054577"/>
      <w:bookmarkStart w:id="7020" w:name="_Toc67061575"/>
      <w:bookmarkStart w:id="7021" w:name="_Toc74735093"/>
      <w:bookmarkStart w:id="7022" w:name="_Toc74753336"/>
      <w:bookmarkStart w:id="7023" w:name="_Toc76507595"/>
      <w:bookmarkStart w:id="7024" w:name="_Toc83109204"/>
      <w:bookmarkStart w:id="7025" w:name="_Toc89878017"/>
      <w:bookmarkStart w:id="7026" w:name="_Toc98709868"/>
      <w:bookmarkStart w:id="7027" w:name="_Toc105691683"/>
      <w:bookmarkStart w:id="7028" w:name="_Toc105693997"/>
      <w:bookmarkStart w:id="7029" w:name="_Toc123139333"/>
      <w:bookmarkStart w:id="7030" w:name="_Toc124166133"/>
      <w:bookmarkStart w:id="7031" w:name="_Toc130923006"/>
      <w:bookmarkStart w:id="7032" w:name="_Toc137303418"/>
      <w:bookmarkStart w:id="7033" w:name="_Toc138889642"/>
      <w:bookmarkStart w:id="7034" w:name="_Toc145111454"/>
      <w:r w:rsidRPr="00090C64">
        <w:rPr>
          <w:lang w:eastAsia="sv-SE"/>
        </w:rPr>
        <w:t>6.7.6.2.3</w:t>
      </w:r>
      <w:r w:rsidRPr="00090C64">
        <w:rPr>
          <w:lang w:eastAsia="sv-SE"/>
        </w:rPr>
        <w:tab/>
        <w:t>Test purpose</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5" w:name="_Toc21125154"/>
      <w:bookmarkStart w:id="7036" w:name="_Toc29768144"/>
      <w:bookmarkStart w:id="7037" w:name="_Toc36044586"/>
      <w:bookmarkStart w:id="7038" w:name="_Toc37230491"/>
      <w:bookmarkStart w:id="7039" w:name="_Toc45907634"/>
      <w:bookmarkStart w:id="7040" w:name="_Toc53181739"/>
      <w:bookmarkStart w:id="7041" w:name="_Toc61127564"/>
      <w:bookmarkStart w:id="7042" w:name="_Toc67054578"/>
      <w:bookmarkStart w:id="7043" w:name="_Toc67061576"/>
      <w:bookmarkStart w:id="7044" w:name="_Toc74735094"/>
      <w:bookmarkStart w:id="7045" w:name="_Toc74753337"/>
      <w:bookmarkStart w:id="7046" w:name="_Toc76507596"/>
      <w:bookmarkStart w:id="7047" w:name="_Toc83109205"/>
      <w:bookmarkStart w:id="7048" w:name="_Toc89878018"/>
      <w:bookmarkStart w:id="7049" w:name="_Toc98709869"/>
      <w:bookmarkStart w:id="7050" w:name="_Toc105691684"/>
      <w:bookmarkStart w:id="7051" w:name="_Toc105693998"/>
      <w:bookmarkStart w:id="7052" w:name="_Toc123139334"/>
      <w:bookmarkStart w:id="7053" w:name="_Toc124166134"/>
      <w:bookmarkStart w:id="7054" w:name="_Toc130923007"/>
      <w:bookmarkStart w:id="7055" w:name="_Toc137303419"/>
      <w:bookmarkStart w:id="7056" w:name="_Toc138889643"/>
      <w:bookmarkStart w:id="7057" w:name="_Toc145111455"/>
      <w:r w:rsidRPr="00090C64">
        <w:rPr>
          <w:lang w:eastAsia="sv-SE"/>
        </w:rPr>
        <w:t>6.</w:t>
      </w:r>
      <w:r w:rsidRPr="00090C64">
        <w:rPr>
          <w:lang w:eastAsia="zh-CN"/>
        </w:rPr>
        <w:t>7.6.2.4</w:t>
      </w:r>
      <w:r w:rsidRPr="00090C64">
        <w:rPr>
          <w:lang w:eastAsia="sv-SE"/>
        </w:rPr>
        <w:tab/>
        <w:t>Method of test</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0CD9A4FC" w14:textId="77777777" w:rsidR="00D57C09" w:rsidRPr="00090C64" w:rsidRDefault="00D57C09" w:rsidP="00554118">
      <w:pPr>
        <w:pStyle w:val="H6"/>
        <w:rPr>
          <w:lang w:eastAsia="sv-SE"/>
        </w:rPr>
      </w:pPr>
      <w:bookmarkStart w:id="7058" w:name="_Toc21125155"/>
      <w:bookmarkStart w:id="7059" w:name="_Toc29768145"/>
      <w:bookmarkStart w:id="7060" w:name="_Toc36044587"/>
      <w:bookmarkStart w:id="7061" w:name="_Toc37230492"/>
      <w:bookmarkStart w:id="7062" w:name="_Toc45907635"/>
      <w:bookmarkStart w:id="7063" w:name="_Toc53181740"/>
      <w:r w:rsidRPr="00090C64">
        <w:rPr>
          <w:lang w:eastAsia="sv-SE"/>
        </w:rPr>
        <w:t>6.7.6.2.4.1</w:t>
      </w:r>
      <w:r w:rsidRPr="00090C64">
        <w:rPr>
          <w:lang w:eastAsia="sv-SE"/>
        </w:rPr>
        <w:tab/>
        <w:t>Initial conditions</w:t>
      </w:r>
      <w:bookmarkEnd w:id="7058"/>
      <w:bookmarkEnd w:id="7059"/>
      <w:bookmarkEnd w:id="7060"/>
      <w:bookmarkEnd w:id="7061"/>
      <w:bookmarkEnd w:id="7062"/>
      <w:bookmarkEnd w:id="7063"/>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4" w:name="_Toc21125156"/>
      <w:bookmarkStart w:id="7065" w:name="_Toc29768146"/>
      <w:bookmarkStart w:id="7066" w:name="_Toc36044588"/>
      <w:bookmarkStart w:id="7067" w:name="_Toc37230493"/>
      <w:bookmarkStart w:id="7068" w:name="_Toc45907636"/>
      <w:bookmarkStart w:id="7069" w:name="_Toc53181741"/>
      <w:r w:rsidRPr="00090C64">
        <w:rPr>
          <w:lang w:eastAsia="sv-SE"/>
        </w:rPr>
        <w:t>6.7.6.2.4.2</w:t>
      </w:r>
      <w:r w:rsidRPr="00090C64">
        <w:rPr>
          <w:lang w:eastAsia="sv-SE"/>
        </w:rPr>
        <w:tab/>
        <w:t>Procedure</w:t>
      </w:r>
      <w:bookmarkEnd w:id="7064"/>
      <w:bookmarkEnd w:id="7065"/>
      <w:bookmarkEnd w:id="7066"/>
      <w:bookmarkEnd w:id="7067"/>
      <w:bookmarkEnd w:id="7068"/>
      <w:bookmarkEnd w:id="7069"/>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70" w:name="_Toc21125157"/>
      <w:bookmarkStart w:id="7071" w:name="_Toc29768147"/>
      <w:bookmarkStart w:id="7072" w:name="_Toc36044589"/>
      <w:bookmarkStart w:id="7073" w:name="_Toc37230494"/>
      <w:bookmarkStart w:id="7074" w:name="_Toc45907637"/>
      <w:bookmarkStart w:id="7075" w:name="_Toc53181742"/>
      <w:bookmarkStart w:id="7076" w:name="_Toc61127565"/>
      <w:bookmarkStart w:id="7077" w:name="_Toc67054579"/>
      <w:bookmarkStart w:id="7078" w:name="_Toc67061577"/>
      <w:bookmarkStart w:id="7079" w:name="_Toc74735095"/>
      <w:bookmarkStart w:id="7080" w:name="_Toc74753338"/>
      <w:bookmarkStart w:id="7081" w:name="_Toc76507597"/>
      <w:bookmarkStart w:id="7082" w:name="_Toc83109206"/>
      <w:bookmarkStart w:id="7083" w:name="_Toc89878019"/>
      <w:bookmarkStart w:id="7084" w:name="_Toc98709870"/>
      <w:bookmarkStart w:id="7085" w:name="_Toc105691685"/>
      <w:bookmarkStart w:id="7086" w:name="_Toc105693999"/>
      <w:bookmarkStart w:id="7087" w:name="_Toc123139335"/>
      <w:bookmarkStart w:id="7088" w:name="_Toc124166135"/>
      <w:bookmarkStart w:id="7089" w:name="_Toc130923008"/>
      <w:bookmarkStart w:id="7090" w:name="_Toc137303420"/>
      <w:bookmarkStart w:id="7091" w:name="_Toc138889644"/>
      <w:bookmarkStart w:id="7092" w:name="_Toc145111456"/>
      <w:r w:rsidRPr="00090C64">
        <w:rPr>
          <w:lang w:eastAsia="sv-SE"/>
        </w:rPr>
        <w:t>6.</w:t>
      </w:r>
      <w:r w:rsidRPr="00090C64">
        <w:rPr>
          <w:lang w:eastAsia="zh-CN"/>
        </w:rPr>
        <w:t>7.6.2.5</w:t>
      </w:r>
      <w:r w:rsidRPr="00090C64">
        <w:rPr>
          <w:lang w:eastAsia="sv-SE"/>
        </w:rPr>
        <w:tab/>
        <w:t>Test Requirement</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6CCDCA58" w14:textId="77777777" w:rsidR="00D57C09" w:rsidRPr="00090C64" w:rsidRDefault="00D57C09" w:rsidP="00554118">
      <w:pPr>
        <w:pStyle w:val="H6"/>
      </w:pPr>
      <w:bookmarkStart w:id="7093" w:name="_Toc21125158"/>
      <w:bookmarkStart w:id="7094" w:name="_Toc29768148"/>
      <w:bookmarkStart w:id="7095" w:name="_Toc36044590"/>
      <w:bookmarkStart w:id="7096" w:name="_Toc37230495"/>
      <w:bookmarkStart w:id="7097" w:name="_Toc45907638"/>
      <w:bookmarkStart w:id="7098" w:name="_Toc53181743"/>
      <w:r w:rsidRPr="00090C64">
        <w:t>6.7.6.2.5.1</w:t>
      </w:r>
      <w:r w:rsidRPr="00090C64">
        <w:tab/>
        <w:t>MSR operation</w:t>
      </w:r>
      <w:bookmarkEnd w:id="7093"/>
      <w:bookmarkEnd w:id="7094"/>
      <w:bookmarkEnd w:id="7095"/>
      <w:bookmarkEnd w:id="7096"/>
      <w:bookmarkEnd w:id="7097"/>
      <w:bookmarkEnd w:id="7098"/>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099" w:name="_Toc21125159"/>
      <w:bookmarkStart w:id="7100" w:name="_Toc29768149"/>
      <w:bookmarkStart w:id="7101" w:name="_Toc36044591"/>
      <w:bookmarkStart w:id="7102" w:name="_Toc37230496"/>
      <w:bookmarkStart w:id="7103" w:name="_Toc45907639"/>
      <w:bookmarkStart w:id="7104" w:name="_Toc53181744"/>
      <w:r w:rsidRPr="00090C64">
        <w:t>6.7.6.2.5.2</w:t>
      </w:r>
      <w:r w:rsidRPr="00090C64">
        <w:tab/>
      </w:r>
      <w:r w:rsidRPr="00090C64">
        <w:rPr>
          <w:lang w:eastAsia="sv-SE"/>
        </w:rPr>
        <w:t>Single RAT UTRA operation</w:t>
      </w:r>
      <w:bookmarkEnd w:id="7099"/>
      <w:bookmarkEnd w:id="7100"/>
      <w:bookmarkEnd w:id="7101"/>
      <w:bookmarkEnd w:id="7102"/>
      <w:bookmarkEnd w:id="7103"/>
      <w:bookmarkEnd w:id="7104"/>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105" w:name="_Toc21125160"/>
      <w:bookmarkStart w:id="7106" w:name="_Toc29768150"/>
      <w:bookmarkStart w:id="7107" w:name="_Toc36044592"/>
      <w:bookmarkStart w:id="7108" w:name="_Toc37230497"/>
      <w:bookmarkStart w:id="7109" w:name="_Toc45907640"/>
      <w:bookmarkStart w:id="7110" w:name="_Toc53181745"/>
      <w:r w:rsidRPr="00090C64">
        <w:t>6.7.6.2.5.3</w:t>
      </w:r>
      <w:r w:rsidRPr="00090C64">
        <w:tab/>
      </w:r>
      <w:r w:rsidRPr="00090C64">
        <w:rPr>
          <w:lang w:eastAsia="sv-SE"/>
        </w:rPr>
        <w:t>Single RAT E-UTRA operation</w:t>
      </w:r>
      <w:bookmarkEnd w:id="7105"/>
      <w:bookmarkEnd w:id="7106"/>
      <w:bookmarkEnd w:id="7107"/>
      <w:bookmarkEnd w:id="7108"/>
      <w:bookmarkEnd w:id="7109"/>
      <w:bookmarkEnd w:id="7110"/>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111" w:name="_Toc21125161"/>
      <w:bookmarkStart w:id="7112" w:name="_Toc29768151"/>
      <w:bookmarkStart w:id="7113" w:name="_Toc36044593"/>
      <w:bookmarkStart w:id="7114" w:name="_Toc37230498"/>
      <w:bookmarkStart w:id="7115" w:name="_Toc45907641"/>
      <w:bookmarkStart w:id="7116" w:name="_Toc53181746"/>
      <w:bookmarkStart w:id="7117" w:name="_Toc61127566"/>
      <w:bookmarkStart w:id="7118" w:name="_Toc67054580"/>
      <w:bookmarkStart w:id="7119" w:name="_Toc67061578"/>
      <w:bookmarkStart w:id="7120" w:name="_Toc74735096"/>
      <w:bookmarkStart w:id="7121" w:name="_Toc74753339"/>
      <w:bookmarkStart w:id="7122" w:name="_Toc76507598"/>
      <w:bookmarkStart w:id="7123" w:name="_Toc83109207"/>
      <w:bookmarkStart w:id="7124" w:name="_Toc89878020"/>
      <w:bookmarkStart w:id="7125" w:name="_Toc98709871"/>
      <w:bookmarkStart w:id="7126" w:name="_Toc105691686"/>
      <w:bookmarkStart w:id="7127" w:name="_Toc105694000"/>
      <w:bookmarkStart w:id="7128" w:name="_Toc123139336"/>
      <w:bookmarkStart w:id="7129" w:name="_Toc124166136"/>
      <w:bookmarkStart w:id="7130" w:name="_Toc130923009"/>
      <w:bookmarkStart w:id="7131" w:name="_Toc137303421"/>
      <w:bookmarkStart w:id="7132" w:name="_Toc138889645"/>
      <w:bookmarkStart w:id="7133" w:name="_Toc145111457"/>
      <w:r w:rsidRPr="00090C64">
        <w:t>6.7.6.3</w:t>
      </w:r>
      <w:r w:rsidRPr="00090C64">
        <w:tab/>
        <w:t>Protection of the BS receiver of own or different BS</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13F6CBF3" w14:textId="77777777" w:rsidR="00D57C09" w:rsidRPr="00090C64" w:rsidRDefault="00D57C09" w:rsidP="00D57C09">
      <w:pPr>
        <w:pStyle w:val="Heading5"/>
        <w:rPr>
          <w:lang w:eastAsia="sv-SE"/>
        </w:rPr>
      </w:pPr>
      <w:bookmarkStart w:id="7134" w:name="_Toc21125162"/>
      <w:bookmarkStart w:id="7135" w:name="_Toc29768152"/>
      <w:bookmarkStart w:id="7136" w:name="_Toc36044594"/>
      <w:bookmarkStart w:id="7137" w:name="_Toc37230499"/>
      <w:bookmarkStart w:id="7138" w:name="_Toc45907642"/>
      <w:bookmarkStart w:id="7139" w:name="_Toc53181747"/>
      <w:bookmarkStart w:id="7140" w:name="_Toc61127567"/>
      <w:bookmarkStart w:id="7141" w:name="_Toc67054581"/>
      <w:bookmarkStart w:id="7142" w:name="_Toc67061579"/>
      <w:bookmarkStart w:id="7143" w:name="_Toc74735097"/>
      <w:bookmarkStart w:id="7144" w:name="_Toc74753340"/>
      <w:bookmarkStart w:id="7145" w:name="_Toc76507599"/>
      <w:bookmarkStart w:id="7146" w:name="_Toc83109208"/>
      <w:bookmarkStart w:id="7147" w:name="_Toc89878021"/>
      <w:bookmarkStart w:id="7148" w:name="_Toc98709872"/>
      <w:bookmarkStart w:id="7149" w:name="_Toc105691687"/>
      <w:bookmarkStart w:id="7150" w:name="_Toc105694001"/>
      <w:bookmarkStart w:id="7151" w:name="_Toc123139337"/>
      <w:bookmarkStart w:id="7152" w:name="_Toc124166137"/>
      <w:bookmarkStart w:id="7153" w:name="_Toc130923010"/>
      <w:bookmarkStart w:id="7154" w:name="_Toc137303422"/>
      <w:bookmarkStart w:id="7155" w:name="_Toc138889646"/>
      <w:bookmarkStart w:id="7156" w:name="_Toc145111458"/>
      <w:r w:rsidRPr="00090C64">
        <w:rPr>
          <w:lang w:eastAsia="sv-SE"/>
        </w:rPr>
        <w:t>6.7.6.3.1</w:t>
      </w:r>
      <w:r w:rsidRPr="00090C64">
        <w:rPr>
          <w:lang w:eastAsia="sv-SE"/>
        </w:rPr>
        <w:tab/>
        <w:t>Definition and applicability</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7" w:name="_Toc21125163"/>
      <w:bookmarkStart w:id="7158" w:name="_Toc29768153"/>
      <w:bookmarkStart w:id="7159" w:name="_Toc36044595"/>
      <w:bookmarkStart w:id="7160" w:name="_Toc37230500"/>
      <w:bookmarkStart w:id="7161" w:name="_Toc45907643"/>
      <w:bookmarkStart w:id="7162" w:name="_Toc53181748"/>
      <w:bookmarkStart w:id="7163" w:name="_Toc61127568"/>
      <w:bookmarkStart w:id="7164" w:name="_Toc67054582"/>
      <w:bookmarkStart w:id="7165" w:name="_Toc67061580"/>
      <w:bookmarkStart w:id="7166" w:name="_Toc74735098"/>
      <w:bookmarkStart w:id="7167" w:name="_Toc74753341"/>
      <w:bookmarkStart w:id="7168" w:name="_Toc76507600"/>
      <w:bookmarkStart w:id="7169" w:name="_Toc83109209"/>
      <w:bookmarkStart w:id="7170" w:name="_Toc89878022"/>
      <w:bookmarkStart w:id="7171" w:name="_Toc98709873"/>
      <w:bookmarkStart w:id="7172" w:name="_Toc105691688"/>
      <w:bookmarkStart w:id="7173" w:name="_Toc105694002"/>
      <w:bookmarkStart w:id="7174" w:name="_Toc123139338"/>
      <w:bookmarkStart w:id="7175" w:name="_Toc124166138"/>
      <w:bookmarkStart w:id="7176" w:name="_Toc130923011"/>
      <w:bookmarkStart w:id="7177" w:name="_Toc137303423"/>
      <w:bookmarkStart w:id="7178" w:name="_Toc138889647"/>
      <w:bookmarkStart w:id="7179" w:name="_Toc145111459"/>
      <w:r w:rsidRPr="00090C64">
        <w:rPr>
          <w:lang w:eastAsia="sv-SE"/>
        </w:rPr>
        <w:t>6.7.6.3.2</w:t>
      </w:r>
      <w:r w:rsidRPr="00090C64">
        <w:rPr>
          <w:lang w:eastAsia="sv-SE"/>
        </w:rPr>
        <w:tab/>
        <w:t>Minimum Requirement</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80" w:name="_Toc21125164"/>
      <w:bookmarkStart w:id="7181" w:name="_Toc29768154"/>
      <w:bookmarkStart w:id="7182" w:name="_Toc36044596"/>
      <w:bookmarkStart w:id="7183" w:name="_Toc37230501"/>
      <w:bookmarkStart w:id="7184" w:name="_Toc45907644"/>
      <w:bookmarkStart w:id="7185" w:name="_Toc53181749"/>
      <w:bookmarkStart w:id="7186" w:name="_Toc61127569"/>
      <w:bookmarkStart w:id="7187" w:name="_Toc67054583"/>
      <w:bookmarkStart w:id="7188" w:name="_Toc67061581"/>
      <w:bookmarkStart w:id="7189" w:name="_Toc74735099"/>
      <w:bookmarkStart w:id="7190" w:name="_Toc74753342"/>
      <w:bookmarkStart w:id="7191" w:name="_Toc76507601"/>
      <w:bookmarkStart w:id="7192" w:name="_Toc83109210"/>
      <w:bookmarkStart w:id="7193" w:name="_Toc89878023"/>
      <w:bookmarkStart w:id="7194" w:name="_Toc98709874"/>
      <w:bookmarkStart w:id="7195" w:name="_Toc105691689"/>
      <w:bookmarkStart w:id="7196" w:name="_Toc105694003"/>
      <w:bookmarkStart w:id="7197" w:name="_Toc123139339"/>
      <w:bookmarkStart w:id="7198" w:name="_Toc124166139"/>
      <w:bookmarkStart w:id="7199" w:name="_Toc130923012"/>
      <w:bookmarkStart w:id="7200" w:name="_Toc137303424"/>
      <w:bookmarkStart w:id="7201" w:name="_Toc138889648"/>
      <w:bookmarkStart w:id="7202" w:name="_Toc145111460"/>
      <w:r w:rsidRPr="00090C64">
        <w:rPr>
          <w:lang w:eastAsia="sv-SE"/>
        </w:rPr>
        <w:t>6.7.6.3.3</w:t>
      </w:r>
      <w:r w:rsidRPr="00090C64">
        <w:rPr>
          <w:lang w:eastAsia="sv-SE"/>
        </w:rPr>
        <w:tab/>
        <w:t>Test purpose</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3" w:name="_Toc21125165"/>
      <w:bookmarkStart w:id="7204" w:name="_Toc29768155"/>
      <w:bookmarkStart w:id="7205" w:name="_Toc36044597"/>
      <w:bookmarkStart w:id="7206" w:name="_Toc37230502"/>
      <w:bookmarkStart w:id="7207" w:name="_Toc45907645"/>
      <w:bookmarkStart w:id="7208" w:name="_Toc53181750"/>
      <w:bookmarkStart w:id="7209" w:name="_Toc61127570"/>
      <w:bookmarkStart w:id="7210" w:name="_Toc67054584"/>
      <w:bookmarkStart w:id="7211" w:name="_Toc67061582"/>
      <w:bookmarkStart w:id="7212" w:name="_Toc74735100"/>
      <w:bookmarkStart w:id="7213" w:name="_Toc74753343"/>
      <w:bookmarkStart w:id="7214" w:name="_Toc76507602"/>
      <w:bookmarkStart w:id="7215" w:name="_Toc83109211"/>
      <w:bookmarkStart w:id="7216" w:name="_Toc89878024"/>
      <w:bookmarkStart w:id="7217" w:name="_Toc98709875"/>
      <w:bookmarkStart w:id="7218" w:name="_Toc105691690"/>
      <w:bookmarkStart w:id="7219" w:name="_Toc105694004"/>
      <w:bookmarkStart w:id="7220" w:name="_Toc123139340"/>
      <w:bookmarkStart w:id="7221" w:name="_Toc124166140"/>
      <w:bookmarkStart w:id="7222" w:name="_Toc130923013"/>
      <w:bookmarkStart w:id="7223" w:name="_Toc137303425"/>
      <w:bookmarkStart w:id="7224" w:name="_Toc138889649"/>
      <w:bookmarkStart w:id="7225" w:name="_Toc145111461"/>
      <w:r w:rsidRPr="00090C64">
        <w:rPr>
          <w:lang w:eastAsia="sv-SE"/>
        </w:rPr>
        <w:t>6.</w:t>
      </w:r>
      <w:r w:rsidRPr="00090C64">
        <w:rPr>
          <w:lang w:eastAsia="zh-CN"/>
        </w:rPr>
        <w:t>7.6.3.4</w:t>
      </w:r>
      <w:r w:rsidRPr="00090C64">
        <w:rPr>
          <w:lang w:eastAsia="sv-SE"/>
        </w:rPr>
        <w:tab/>
        <w:t>Method of test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3002F665" w14:textId="77777777" w:rsidR="00D57C09" w:rsidRPr="00090C64" w:rsidRDefault="00D57C09" w:rsidP="00554118">
      <w:pPr>
        <w:pStyle w:val="H6"/>
        <w:rPr>
          <w:lang w:eastAsia="sv-SE"/>
        </w:rPr>
      </w:pPr>
      <w:bookmarkStart w:id="7226" w:name="_Toc21125166"/>
      <w:bookmarkStart w:id="7227" w:name="_Toc29768156"/>
      <w:bookmarkStart w:id="7228" w:name="_Toc36044598"/>
      <w:bookmarkStart w:id="7229" w:name="_Toc37230503"/>
      <w:bookmarkStart w:id="7230" w:name="_Toc45907646"/>
      <w:bookmarkStart w:id="7231" w:name="_Toc53181751"/>
      <w:r w:rsidRPr="00090C64">
        <w:rPr>
          <w:lang w:eastAsia="sv-SE"/>
        </w:rPr>
        <w:t>6.7.6.3.4.1</w:t>
      </w:r>
      <w:r w:rsidRPr="00090C64">
        <w:rPr>
          <w:lang w:eastAsia="sv-SE"/>
        </w:rPr>
        <w:tab/>
        <w:t>Initial conditions</w:t>
      </w:r>
      <w:bookmarkEnd w:id="7226"/>
      <w:bookmarkEnd w:id="7227"/>
      <w:bookmarkEnd w:id="7228"/>
      <w:bookmarkEnd w:id="7229"/>
      <w:bookmarkEnd w:id="7230"/>
      <w:bookmarkEnd w:id="7231"/>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232" w:name="_Toc21125167"/>
      <w:bookmarkStart w:id="7233" w:name="_Toc29768157"/>
      <w:bookmarkStart w:id="7234" w:name="_Toc36044599"/>
      <w:bookmarkStart w:id="7235" w:name="_Toc37230504"/>
      <w:bookmarkStart w:id="7236" w:name="_Toc45907647"/>
      <w:bookmarkStart w:id="7237"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2"/>
      <w:bookmarkEnd w:id="7233"/>
      <w:bookmarkEnd w:id="7234"/>
      <w:bookmarkEnd w:id="7235"/>
      <w:bookmarkEnd w:id="7236"/>
      <w:bookmarkEnd w:id="7237"/>
    </w:p>
    <w:p w14:paraId="5F312D2C" w14:textId="77777777" w:rsidR="00D57C09" w:rsidRPr="00090C64" w:rsidRDefault="00D57C09" w:rsidP="00D57C09">
      <w:pPr>
        <w:pStyle w:val="B10"/>
        <w:rPr>
          <w:lang w:eastAsia="zh-CN"/>
        </w:rPr>
      </w:pPr>
      <w:bookmarkStart w:id="7238"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9" w:name="_Toc21125168"/>
      <w:bookmarkStart w:id="7240" w:name="_Toc29768158"/>
      <w:bookmarkStart w:id="7241" w:name="_Toc36044600"/>
      <w:bookmarkStart w:id="7242" w:name="_Toc37230505"/>
      <w:bookmarkStart w:id="7243" w:name="_Toc45907648"/>
      <w:bookmarkStart w:id="7244" w:name="_Toc53181753"/>
      <w:bookmarkStart w:id="7245" w:name="_Toc61127571"/>
      <w:bookmarkStart w:id="7246" w:name="_Toc67054585"/>
      <w:bookmarkStart w:id="7247" w:name="_Toc67061583"/>
      <w:bookmarkStart w:id="7248" w:name="_Toc74735101"/>
      <w:bookmarkStart w:id="7249" w:name="_Toc74753344"/>
      <w:bookmarkStart w:id="7250" w:name="_Toc76507603"/>
      <w:bookmarkStart w:id="7251" w:name="_Toc83109212"/>
      <w:bookmarkStart w:id="7252" w:name="_Toc89878025"/>
      <w:bookmarkStart w:id="7253" w:name="_Toc98709876"/>
      <w:bookmarkStart w:id="7254" w:name="_Toc105691691"/>
      <w:bookmarkStart w:id="7255" w:name="_Toc105694005"/>
      <w:bookmarkStart w:id="7256" w:name="_Toc123139341"/>
      <w:bookmarkStart w:id="7257" w:name="_Toc124166141"/>
      <w:bookmarkStart w:id="7258" w:name="_Toc130923014"/>
      <w:bookmarkStart w:id="7259" w:name="_Toc137303426"/>
      <w:bookmarkStart w:id="7260" w:name="_Toc138889650"/>
      <w:bookmarkStart w:id="7261" w:name="_Toc145111462"/>
      <w:bookmarkEnd w:id="7238"/>
      <w:r w:rsidRPr="00090C64">
        <w:rPr>
          <w:lang w:eastAsia="sv-SE"/>
        </w:rPr>
        <w:t>6.</w:t>
      </w:r>
      <w:r w:rsidRPr="00090C64">
        <w:rPr>
          <w:lang w:eastAsia="zh-CN"/>
        </w:rPr>
        <w:t>7.6.3.5</w:t>
      </w:r>
      <w:r w:rsidRPr="00090C64">
        <w:rPr>
          <w:lang w:eastAsia="sv-SE"/>
        </w:rPr>
        <w:tab/>
        <w:t>Test Requirement</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4813665B" w14:textId="77777777" w:rsidR="00D57C09" w:rsidRPr="00090C64" w:rsidRDefault="00D57C09" w:rsidP="00554118">
      <w:pPr>
        <w:pStyle w:val="H6"/>
        <w:rPr>
          <w:lang w:eastAsia="sv-SE"/>
        </w:rPr>
      </w:pPr>
      <w:bookmarkStart w:id="7262" w:name="_Toc21125169"/>
      <w:bookmarkStart w:id="7263" w:name="_Toc29768159"/>
      <w:bookmarkStart w:id="7264" w:name="_Toc36044601"/>
      <w:bookmarkStart w:id="7265" w:name="_Toc37230506"/>
      <w:bookmarkStart w:id="7266" w:name="_Toc45907649"/>
      <w:bookmarkStart w:id="7267" w:name="_Toc53181754"/>
      <w:r w:rsidRPr="00090C64">
        <w:rPr>
          <w:lang w:eastAsia="sv-SE"/>
        </w:rPr>
        <w:t>6.7.6.3.5.1</w:t>
      </w:r>
      <w:r w:rsidRPr="00090C64">
        <w:rPr>
          <w:lang w:eastAsia="sv-SE"/>
        </w:rPr>
        <w:tab/>
        <w:t>MSR operation</w:t>
      </w:r>
      <w:bookmarkEnd w:id="7262"/>
      <w:bookmarkEnd w:id="7263"/>
      <w:bookmarkEnd w:id="7264"/>
      <w:bookmarkEnd w:id="7265"/>
      <w:bookmarkEnd w:id="7266"/>
      <w:bookmarkEnd w:id="7267"/>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268" w:name="_Toc21125170"/>
      <w:bookmarkStart w:id="7269" w:name="_Toc29768160"/>
      <w:bookmarkStart w:id="7270" w:name="_Toc36044602"/>
      <w:bookmarkStart w:id="7271" w:name="_Toc37230507"/>
      <w:bookmarkStart w:id="7272" w:name="_Toc45907650"/>
      <w:bookmarkStart w:id="7273" w:name="_Toc53181755"/>
      <w:r w:rsidRPr="00090C64">
        <w:rPr>
          <w:lang w:eastAsia="sv-SE"/>
        </w:rPr>
        <w:t>6.7.6.3.5.2</w:t>
      </w:r>
      <w:r w:rsidRPr="00090C64">
        <w:rPr>
          <w:lang w:eastAsia="sv-SE"/>
        </w:rPr>
        <w:tab/>
        <w:t>Single RAT UTRA operation</w:t>
      </w:r>
      <w:bookmarkEnd w:id="7268"/>
      <w:bookmarkEnd w:id="7269"/>
      <w:bookmarkEnd w:id="7270"/>
      <w:bookmarkEnd w:id="7271"/>
      <w:bookmarkEnd w:id="7272"/>
      <w:bookmarkEnd w:id="7273"/>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274" w:name="_Toc21125171"/>
      <w:bookmarkStart w:id="7275" w:name="_Toc29768161"/>
      <w:bookmarkStart w:id="7276" w:name="_Toc36044603"/>
      <w:bookmarkStart w:id="7277" w:name="_Toc37230508"/>
      <w:bookmarkStart w:id="7278" w:name="_Toc45907651"/>
      <w:bookmarkStart w:id="7279" w:name="_Toc53181756"/>
      <w:r w:rsidRPr="00090C64">
        <w:rPr>
          <w:lang w:eastAsia="sv-SE"/>
        </w:rPr>
        <w:t>6.7.6.3.5.3</w:t>
      </w:r>
      <w:r w:rsidRPr="00090C64">
        <w:rPr>
          <w:lang w:eastAsia="sv-SE"/>
        </w:rPr>
        <w:tab/>
        <w:t>Single RAT E-UTRA operation</w:t>
      </w:r>
      <w:bookmarkEnd w:id="7274"/>
      <w:bookmarkEnd w:id="7275"/>
      <w:bookmarkEnd w:id="7276"/>
      <w:bookmarkEnd w:id="7277"/>
      <w:bookmarkEnd w:id="7278"/>
      <w:bookmarkEnd w:id="7279"/>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280" w:name="_Toc21125172"/>
      <w:bookmarkStart w:id="7281" w:name="_Toc29768162"/>
      <w:bookmarkStart w:id="7282" w:name="_Toc36044604"/>
      <w:bookmarkStart w:id="7283" w:name="_Toc37230509"/>
      <w:bookmarkStart w:id="7284" w:name="_Toc45907652"/>
      <w:bookmarkStart w:id="7285" w:name="_Toc53181757"/>
      <w:bookmarkStart w:id="7286" w:name="_Toc61127572"/>
      <w:bookmarkStart w:id="7287" w:name="_Toc67054586"/>
      <w:bookmarkStart w:id="7288" w:name="_Toc67061584"/>
      <w:bookmarkStart w:id="7289" w:name="_Toc74735102"/>
      <w:bookmarkStart w:id="7290" w:name="_Toc74753345"/>
      <w:bookmarkStart w:id="7291" w:name="_Toc76507604"/>
      <w:bookmarkStart w:id="7292" w:name="_Toc83109213"/>
      <w:bookmarkStart w:id="7293" w:name="_Toc89878026"/>
      <w:bookmarkStart w:id="7294" w:name="_Toc98709877"/>
      <w:bookmarkStart w:id="7295" w:name="_Toc105691692"/>
      <w:bookmarkStart w:id="7296" w:name="_Toc105694006"/>
      <w:bookmarkStart w:id="7297" w:name="_Toc123139342"/>
      <w:bookmarkStart w:id="7298" w:name="_Toc124166142"/>
      <w:bookmarkStart w:id="7299" w:name="_Toc130923015"/>
      <w:bookmarkStart w:id="7300" w:name="_Toc137303427"/>
      <w:bookmarkStart w:id="7301" w:name="_Toc138889651"/>
      <w:bookmarkStart w:id="7302" w:name="_Toc145111463"/>
      <w:r w:rsidRPr="00090C64">
        <w:t>6.7.6.4</w:t>
      </w:r>
      <w:r w:rsidRPr="00090C64">
        <w:tab/>
        <w:t>Additional spurious emissions requirements</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041AEEC0" w14:textId="77777777" w:rsidR="00D57C09" w:rsidRPr="00090C64" w:rsidRDefault="00D57C09" w:rsidP="00D57C09">
      <w:pPr>
        <w:pStyle w:val="Heading5"/>
        <w:rPr>
          <w:lang w:eastAsia="sv-SE"/>
        </w:rPr>
      </w:pPr>
      <w:bookmarkStart w:id="7303" w:name="_Toc21125173"/>
      <w:bookmarkStart w:id="7304" w:name="_Toc29768163"/>
      <w:bookmarkStart w:id="7305" w:name="_Toc36044605"/>
      <w:bookmarkStart w:id="7306" w:name="_Toc37230510"/>
      <w:bookmarkStart w:id="7307" w:name="_Toc45907653"/>
      <w:bookmarkStart w:id="7308" w:name="_Toc53181758"/>
      <w:bookmarkStart w:id="7309" w:name="_Toc61127573"/>
      <w:bookmarkStart w:id="7310" w:name="_Toc67054587"/>
      <w:bookmarkStart w:id="7311" w:name="_Toc67061585"/>
      <w:bookmarkStart w:id="7312" w:name="_Toc74735103"/>
      <w:bookmarkStart w:id="7313" w:name="_Toc74753346"/>
      <w:bookmarkStart w:id="7314" w:name="_Toc76507605"/>
      <w:bookmarkStart w:id="7315" w:name="_Toc83109214"/>
      <w:bookmarkStart w:id="7316" w:name="_Toc89878027"/>
      <w:bookmarkStart w:id="7317" w:name="_Toc98709878"/>
      <w:bookmarkStart w:id="7318" w:name="_Toc105691693"/>
      <w:bookmarkStart w:id="7319" w:name="_Toc105694007"/>
      <w:bookmarkStart w:id="7320" w:name="_Toc123139343"/>
      <w:bookmarkStart w:id="7321" w:name="_Toc124166143"/>
      <w:bookmarkStart w:id="7322" w:name="_Toc130923016"/>
      <w:bookmarkStart w:id="7323" w:name="_Toc137303428"/>
      <w:bookmarkStart w:id="7324" w:name="_Toc138889652"/>
      <w:bookmarkStart w:id="7325" w:name="_Toc145111464"/>
      <w:r w:rsidRPr="00090C64">
        <w:rPr>
          <w:lang w:eastAsia="sv-SE"/>
        </w:rPr>
        <w:t>6.7.6.4.1</w:t>
      </w:r>
      <w:r w:rsidRPr="00090C64">
        <w:rPr>
          <w:lang w:eastAsia="sv-SE"/>
        </w:rPr>
        <w:tab/>
        <w:t>Definition and applicability</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6" w:name="_Toc21125174"/>
      <w:bookmarkStart w:id="7327" w:name="_Toc29768164"/>
      <w:bookmarkStart w:id="7328" w:name="_Toc36044606"/>
      <w:bookmarkStart w:id="7329" w:name="_Toc37230511"/>
      <w:bookmarkStart w:id="7330" w:name="_Toc45907654"/>
      <w:bookmarkStart w:id="7331" w:name="_Toc53181759"/>
      <w:bookmarkStart w:id="7332" w:name="_Toc61127574"/>
      <w:bookmarkStart w:id="7333" w:name="_Toc67054588"/>
      <w:bookmarkStart w:id="7334" w:name="_Toc67061586"/>
      <w:bookmarkStart w:id="7335" w:name="_Toc74735104"/>
      <w:bookmarkStart w:id="7336" w:name="_Toc74753347"/>
      <w:bookmarkStart w:id="7337" w:name="_Toc76507606"/>
      <w:bookmarkStart w:id="7338" w:name="_Toc83109215"/>
      <w:bookmarkStart w:id="7339" w:name="_Toc89878028"/>
      <w:bookmarkStart w:id="7340" w:name="_Toc98709879"/>
      <w:bookmarkStart w:id="7341" w:name="_Toc105691694"/>
      <w:bookmarkStart w:id="7342" w:name="_Toc105694008"/>
      <w:bookmarkStart w:id="7343" w:name="_Toc123139344"/>
      <w:bookmarkStart w:id="7344" w:name="_Toc124166144"/>
      <w:bookmarkStart w:id="7345" w:name="_Toc130923017"/>
      <w:bookmarkStart w:id="7346" w:name="_Toc137303429"/>
      <w:bookmarkStart w:id="7347" w:name="_Toc138889653"/>
      <w:bookmarkStart w:id="7348" w:name="_Toc145111465"/>
      <w:r w:rsidRPr="00090C64">
        <w:rPr>
          <w:lang w:eastAsia="sv-SE"/>
        </w:rPr>
        <w:t>6.7.6.4.2</w:t>
      </w:r>
      <w:r w:rsidRPr="00090C64">
        <w:rPr>
          <w:lang w:eastAsia="sv-SE"/>
        </w:rPr>
        <w:tab/>
        <w:t>Minimum Requirement</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349" w:name="_Toc21125175"/>
      <w:bookmarkStart w:id="7350" w:name="_Toc29768165"/>
      <w:bookmarkStart w:id="7351" w:name="_Toc36044607"/>
      <w:bookmarkStart w:id="7352" w:name="_Toc37230512"/>
      <w:bookmarkStart w:id="7353" w:name="_Toc45907655"/>
      <w:bookmarkStart w:id="7354" w:name="_Toc53181760"/>
      <w:bookmarkStart w:id="7355" w:name="_Toc61127575"/>
      <w:bookmarkStart w:id="7356" w:name="_Toc67054589"/>
      <w:bookmarkStart w:id="7357" w:name="_Toc67061587"/>
      <w:bookmarkStart w:id="7358" w:name="_Toc74735105"/>
      <w:bookmarkStart w:id="7359" w:name="_Toc74753348"/>
      <w:bookmarkStart w:id="7360" w:name="_Toc76507607"/>
      <w:bookmarkStart w:id="7361" w:name="_Toc83109216"/>
      <w:bookmarkStart w:id="7362" w:name="_Toc89878029"/>
      <w:bookmarkStart w:id="7363" w:name="_Toc98709880"/>
      <w:bookmarkStart w:id="7364" w:name="_Toc105691695"/>
      <w:bookmarkStart w:id="7365" w:name="_Toc105694009"/>
      <w:bookmarkStart w:id="7366" w:name="_Toc123139345"/>
      <w:bookmarkStart w:id="7367" w:name="_Toc124166145"/>
      <w:bookmarkStart w:id="7368" w:name="_Toc130923018"/>
      <w:bookmarkStart w:id="7369" w:name="_Toc137303430"/>
      <w:bookmarkStart w:id="7370" w:name="_Toc138889654"/>
      <w:bookmarkStart w:id="7371" w:name="_Toc145111466"/>
      <w:r w:rsidRPr="00090C64">
        <w:rPr>
          <w:lang w:eastAsia="sv-SE"/>
        </w:rPr>
        <w:t>6.7.6.4.3</w:t>
      </w:r>
      <w:r w:rsidRPr="00090C64">
        <w:rPr>
          <w:lang w:eastAsia="sv-SE"/>
        </w:rPr>
        <w:tab/>
        <w:t>Test purpose</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2" w:name="_Toc21125176"/>
      <w:bookmarkStart w:id="7373" w:name="_Toc29768166"/>
      <w:bookmarkStart w:id="7374" w:name="_Toc36044608"/>
      <w:bookmarkStart w:id="7375" w:name="_Toc37230513"/>
      <w:bookmarkStart w:id="7376" w:name="_Toc45907656"/>
      <w:bookmarkStart w:id="7377" w:name="_Toc53181761"/>
      <w:bookmarkStart w:id="7378" w:name="_Toc61127576"/>
      <w:bookmarkStart w:id="7379" w:name="_Toc67054590"/>
      <w:bookmarkStart w:id="7380" w:name="_Toc67061588"/>
      <w:bookmarkStart w:id="7381" w:name="_Toc74735106"/>
      <w:bookmarkStart w:id="7382" w:name="_Toc74753349"/>
      <w:bookmarkStart w:id="7383" w:name="_Toc76507608"/>
      <w:bookmarkStart w:id="7384" w:name="_Toc83109217"/>
      <w:bookmarkStart w:id="7385" w:name="_Toc89878030"/>
      <w:bookmarkStart w:id="7386" w:name="_Toc98709881"/>
      <w:bookmarkStart w:id="7387" w:name="_Toc105691696"/>
      <w:bookmarkStart w:id="7388" w:name="_Toc105694010"/>
      <w:bookmarkStart w:id="7389" w:name="_Toc123139346"/>
      <w:bookmarkStart w:id="7390" w:name="_Toc124166146"/>
      <w:bookmarkStart w:id="7391" w:name="_Toc130923019"/>
      <w:bookmarkStart w:id="7392" w:name="_Toc137303431"/>
      <w:bookmarkStart w:id="7393" w:name="_Toc138889655"/>
      <w:bookmarkStart w:id="7394" w:name="_Toc145111467"/>
      <w:r w:rsidRPr="00090C64">
        <w:rPr>
          <w:lang w:eastAsia="sv-SE"/>
        </w:rPr>
        <w:t>6.</w:t>
      </w:r>
      <w:r w:rsidRPr="00090C64">
        <w:rPr>
          <w:lang w:eastAsia="zh-CN"/>
        </w:rPr>
        <w:t>7.6.4.4</w:t>
      </w:r>
      <w:r w:rsidRPr="00090C64">
        <w:rPr>
          <w:lang w:eastAsia="sv-SE"/>
        </w:rPr>
        <w:tab/>
        <w:t>Method of test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01CAE4D5" w14:textId="77777777" w:rsidR="00D57C09" w:rsidRPr="00090C64" w:rsidRDefault="00D57C09" w:rsidP="00554118">
      <w:pPr>
        <w:pStyle w:val="H6"/>
        <w:rPr>
          <w:lang w:eastAsia="sv-SE"/>
        </w:rPr>
      </w:pPr>
      <w:bookmarkStart w:id="7395" w:name="_Toc21125177"/>
      <w:bookmarkStart w:id="7396" w:name="_Toc29768167"/>
      <w:bookmarkStart w:id="7397" w:name="_Toc36044609"/>
      <w:bookmarkStart w:id="7398" w:name="_Toc37230514"/>
      <w:bookmarkStart w:id="7399" w:name="_Toc45907657"/>
      <w:bookmarkStart w:id="7400" w:name="_Toc53181762"/>
      <w:r w:rsidRPr="00090C64">
        <w:rPr>
          <w:lang w:eastAsia="sv-SE"/>
        </w:rPr>
        <w:t>6.7.6.4.4.1</w:t>
      </w:r>
      <w:r w:rsidRPr="00090C64">
        <w:rPr>
          <w:lang w:eastAsia="sv-SE"/>
        </w:rPr>
        <w:tab/>
        <w:t>Initial conditions</w:t>
      </w:r>
      <w:bookmarkEnd w:id="7395"/>
      <w:bookmarkEnd w:id="7396"/>
      <w:bookmarkEnd w:id="7397"/>
      <w:bookmarkEnd w:id="7398"/>
      <w:bookmarkEnd w:id="7399"/>
      <w:bookmarkEnd w:id="7400"/>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01" w:name="_Toc21125178"/>
      <w:bookmarkStart w:id="7402" w:name="_Toc29768168"/>
      <w:bookmarkStart w:id="7403" w:name="_Toc36044610"/>
      <w:bookmarkStart w:id="7404" w:name="_Toc37230515"/>
      <w:bookmarkStart w:id="7405" w:name="_Toc45907658"/>
      <w:bookmarkStart w:id="7406" w:name="_Toc53181763"/>
      <w:r w:rsidRPr="00090C64">
        <w:rPr>
          <w:lang w:eastAsia="sv-SE"/>
        </w:rPr>
        <w:t>6.7.6.4.4.2</w:t>
      </w:r>
      <w:r w:rsidRPr="00090C64">
        <w:rPr>
          <w:lang w:eastAsia="sv-SE"/>
        </w:rPr>
        <w:tab/>
        <w:t>Procedure</w:t>
      </w:r>
      <w:bookmarkEnd w:id="7401"/>
      <w:bookmarkEnd w:id="7402"/>
      <w:bookmarkEnd w:id="7403"/>
      <w:bookmarkEnd w:id="7404"/>
      <w:bookmarkEnd w:id="7405"/>
      <w:bookmarkEnd w:id="7406"/>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7" w:name="_Toc21125179"/>
      <w:bookmarkStart w:id="7408" w:name="_Toc29768169"/>
      <w:bookmarkStart w:id="7409" w:name="_Toc36044611"/>
      <w:bookmarkStart w:id="7410" w:name="_Toc37230516"/>
      <w:bookmarkStart w:id="7411" w:name="_Toc45907659"/>
      <w:bookmarkStart w:id="7412" w:name="_Toc53181764"/>
      <w:bookmarkStart w:id="7413" w:name="_Toc61127577"/>
      <w:bookmarkStart w:id="7414" w:name="_Toc67054591"/>
      <w:bookmarkStart w:id="7415" w:name="_Toc67061589"/>
      <w:bookmarkStart w:id="7416" w:name="_Toc74735107"/>
      <w:bookmarkStart w:id="7417" w:name="_Toc74753350"/>
      <w:bookmarkStart w:id="7418" w:name="_Toc76507609"/>
      <w:bookmarkStart w:id="7419" w:name="_Toc83109218"/>
      <w:bookmarkStart w:id="7420" w:name="_Toc89878031"/>
      <w:bookmarkStart w:id="7421" w:name="_Toc98709882"/>
      <w:bookmarkStart w:id="7422" w:name="_Toc105691697"/>
      <w:bookmarkStart w:id="7423" w:name="_Toc105694011"/>
      <w:bookmarkStart w:id="7424" w:name="_Toc123139347"/>
      <w:bookmarkStart w:id="7425" w:name="_Toc124166147"/>
      <w:bookmarkStart w:id="7426" w:name="_Toc130923020"/>
      <w:bookmarkStart w:id="7427" w:name="_Toc137303432"/>
      <w:bookmarkStart w:id="7428" w:name="_Toc138889656"/>
      <w:bookmarkStart w:id="7429" w:name="_Toc145111468"/>
      <w:r w:rsidRPr="00090C64">
        <w:rPr>
          <w:lang w:eastAsia="sv-SE"/>
        </w:rPr>
        <w:t>6.</w:t>
      </w:r>
      <w:r w:rsidRPr="00090C64">
        <w:rPr>
          <w:lang w:eastAsia="zh-CN"/>
        </w:rPr>
        <w:t>7.6.4.5</w:t>
      </w:r>
      <w:r w:rsidRPr="00090C64">
        <w:rPr>
          <w:lang w:eastAsia="sv-SE"/>
        </w:rPr>
        <w:tab/>
        <w:t>Test Requirement</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73EA5DF8" w14:textId="77777777" w:rsidR="00D57C09" w:rsidRPr="00090C64" w:rsidRDefault="00D57C09" w:rsidP="00554118">
      <w:pPr>
        <w:pStyle w:val="H6"/>
      </w:pPr>
      <w:bookmarkStart w:id="7430" w:name="_Toc21125180"/>
      <w:bookmarkStart w:id="7431" w:name="_Toc29768170"/>
      <w:bookmarkStart w:id="7432" w:name="_Toc36044612"/>
      <w:bookmarkStart w:id="7433" w:name="_Toc37230517"/>
      <w:bookmarkStart w:id="7434" w:name="_Toc45907660"/>
      <w:bookmarkStart w:id="7435" w:name="_Toc53181765"/>
      <w:r w:rsidRPr="00090C64">
        <w:t>6.7.6.4.5.1</w:t>
      </w:r>
      <w:r w:rsidRPr="00090C64">
        <w:tab/>
        <w:t>MSR operation</w:t>
      </w:r>
      <w:bookmarkEnd w:id="7430"/>
      <w:bookmarkEnd w:id="7431"/>
      <w:bookmarkEnd w:id="7432"/>
      <w:bookmarkEnd w:id="7433"/>
      <w:bookmarkEnd w:id="7434"/>
      <w:bookmarkEnd w:id="7435"/>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6" w:name="_Toc21125181"/>
      <w:bookmarkStart w:id="7437" w:name="_Toc29768171"/>
      <w:bookmarkStart w:id="7438" w:name="_Toc36044613"/>
      <w:bookmarkStart w:id="7439" w:name="_Toc37230518"/>
      <w:bookmarkStart w:id="7440" w:name="_Toc45907661"/>
      <w:bookmarkStart w:id="7441" w:name="_Toc53181766"/>
      <w:r w:rsidRPr="00090C64">
        <w:t>6.7.6.4.5.1.1</w:t>
      </w:r>
      <w:r w:rsidRPr="00090C64">
        <w:tab/>
        <w:t>E-UTRA and NR MSR operation</w:t>
      </w:r>
      <w:bookmarkEnd w:id="7436"/>
      <w:bookmarkEnd w:id="7437"/>
      <w:bookmarkEnd w:id="7438"/>
      <w:bookmarkEnd w:id="7439"/>
      <w:bookmarkEnd w:id="7440"/>
      <w:bookmarkEnd w:id="7441"/>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6661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701"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2" w:type="dxa"/>
            <w:gridSpan w:val="2"/>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B92E86">
        <w:trPr>
          <w:cantSplit/>
          <w:jc w:val="center"/>
        </w:trPr>
        <w:tc>
          <w:tcPr>
            <w:tcW w:w="1303"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83"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5" w:type="dxa"/>
            <w:gridSpan w:val="2"/>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BD272C">
        <w:trPr>
          <w:cantSplit/>
          <w:jc w:val="center"/>
        </w:trPr>
        <w:tc>
          <w:tcPr>
            <w:tcW w:w="1303"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83"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5" w:type="dxa"/>
            <w:gridSpan w:val="2"/>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BD272C" w:rsidRPr="00090C64" w14:paraId="0EA7B29F" w14:textId="77777777" w:rsidTr="00BD272C">
        <w:trPr>
          <w:cantSplit/>
          <w:jc w:val="center"/>
        </w:trPr>
        <w:tc>
          <w:tcPr>
            <w:tcW w:w="1303" w:type="dxa"/>
            <w:tcBorders>
              <w:top w:val="single" w:sz="4" w:space="0" w:color="auto"/>
              <w:left w:val="single" w:sz="4" w:space="0" w:color="auto"/>
              <w:bottom w:val="nil"/>
              <w:right w:val="single" w:sz="4" w:space="0" w:color="auto"/>
            </w:tcBorders>
          </w:tcPr>
          <w:p w14:paraId="15991016" w14:textId="5F01B35D" w:rsidR="00BD272C" w:rsidRDefault="00BD272C" w:rsidP="00BD272C">
            <w:pPr>
              <w:pStyle w:val="TAC"/>
            </w:pPr>
            <w:r>
              <w:rPr>
                <w:rFonts w:cs="Arial"/>
              </w:rPr>
              <w:t xml:space="preserve">E-UTRA Band </w:t>
            </w:r>
            <w:r>
              <w:rPr>
                <w:rFonts w:cs="Arial" w:hint="eastAsia"/>
                <w:lang w:eastAsia="zh-CN"/>
              </w:rPr>
              <w:t>10</w:t>
            </w:r>
            <w:r>
              <w:rPr>
                <w:rFonts w:cs="Arial" w:hint="eastAsia"/>
                <w:lang w:val="en-US" w:eastAsia="zh-CN"/>
              </w:rPr>
              <w:t>6</w:t>
            </w:r>
          </w:p>
        </w:tc>
        <w:tc>
          <w:tcPr>
            <w:tcW w:w="1701" w:type="dxa"/>
            <w:tcBorders>
              <w:top w:val="single" w:sz="4" w:space="0" w:color="auto"/>
              <w:left w:val="single" w:sz="4" w:space="0" w:color="auto"/>
              <w:bottom w:val="single" w:sz="4" w:space="0" w:color="auto"/>
              <w:right w:val="single" w:sz="2" w:space="0" w:color="auto"/>
            </w:tcBorders>
          </w:tcPr>
          <w:p w14:paraId="2C0AD012" w14:textId="5F4ADD83" w:rsidR="00BD272C" w:rsidRDefault="00BD272C" w:rsidP="00BD272C">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83" w:type="dxa"/>
            <w:tcBorders>
              <w:top w:val="single" w:sz="4" w:space="0" w:color="auto"/>
              <w:left w:val="single" w:sz="2" w:space="0" w:color="auto"/>
              <w:bottom w:val="single" w:sz="4" w:space="0" w:color="auto"/>
              <w:right w:val="single" w:sz="2" w:space="0" w:color="auto"/>
            </w:tcBorders>
          </w:tcPr>
          <w:p w14:paraId="35DCFF3B" w14:textId="5620C58D" w:rsidR="00BD272C" w:rsidRDefault="00BD272C" w:rsidP="00BD272C">
            <w:pPr>
              <w:pStyle w:val="TAC"/>
            </w:pPr>
            <w:r>
              <w:rPr>
                <w:rFonts w:cs="v5.0.0"/>
              </w:rPr>
              <w:t>-40.4 dBm</w:t>
            </w:r>
          </w:p>
        </w:tc>
        <w:tc>
          <w:tcPr>
            <w:tcW w:w="1285" w:type="dxa"/>
            <w:gridSpan w:val="2"/>
            <w:tcBorders>
              <w:top w:val="single" w:sz="4" w:space="0" w:color="auto"/>
              <w:left w:val="single" w:sz="2" w:space="0" w:color="auto"/>
              <w:bottom w:val="single" w:sz="4" w:space="0" w:color="auto"/>
              <w:right w:val="single" w:sz="4" w:space="0" w:color="auto"/>
            </w:tcBorders>
          </w:tcPr>
          <w:p w14:paraId="7A385937" w14:textId="42479FB1" w:rsidR="00BD272C" w:rsidRDefault="00BD272C" w:rsidP="00BD272C">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5EC38A91" w14:textId="50C6319A" w:rsidR="00BD272C" w:rsidRDefault="00BD272C" w:rsidP="00BD272C">
            <w:pPr>
              <w:pStyle w:val="TAL"/>
              <w:rPr>
                <w:rFonts w:cs="Arial"/>
                <w:lang w:eastAsia="ko-KR"/>
              </w:rPr>
            </w:pPr>
            <w:r>
              <w:t xml:space="preserve">This requirement does not apply to BS operating in band </w:t>
            </w:r>
            <w:r>
              <w:rPr>
                <w:lang w:eastAsia="zh-CN"/>
              </w:rPr>
              <w:t>106</w:t>
            </w:r>
            <w:r>
              <w:rPr>
                <w:rFonts w:cs="v5.0.0"/>
              </w:rPr>
              <w:t>.</w:t>
            </w:r>
          </w:p>
        </w:tc>
      </w:tr>
      <w:tr w:rsidR="00BD272C" w:rsidRPr="00090C64" w14:paraId="20FC6481" w14:textId="77777777" w:rsidTr="00B92E86">
        <w:trPr>
          <w:cantSplit/>
          <w:jc w:val="center"/>
        </w:trPr>
        <w:tc>
          <w:tcPr>
            <w:tcW w:w="1303" w:type="dxa"/>
            <w:tcBorders>
              <w:top w:val="nil"/>
              <w:left w:val="single" w:sz="4" w:space="0" w:color="auto"/>
              <w:bottom w:val="single" w:sz="4" w:space="0" w:color="auto"/>
              <w:right w:val="single" w:sz="4" w:space="0" w:color="auto"/>
            </w:tcBorders>
          </w:tcPr>
          <w:p w14:paraId="1CFDBE8A" w14:textId="77777777" w:rsidR="00BD272C" w:rsidRDefault="00BD272C" w:rsidP="00BD272C">
            <w:pPr>
              <w:pStyle w:val="TAC"/>
            </w:pPr>
          </w:p>
        </w:tc>
        <w:tc>
          <w:tcPr>
            <w:tcW w:w="1701" w:type="dxa"/>
            <w:tcBorders>
              <w:top w:val="single" w:sz="4" w:space="0" w:color="auto"/>
              <w:left w:val="single" w:sz="4" w:space="0" w:color="auto"/>
              <w:bottom w:val="single" w:sz="4" w:space="0" w:color="auto"/>
              <w:right w:val="single" w:sz="2" w:space="0" w:color="auto"/>
            </w:tcBorders>
          </w:tcPr>
          <w:p w14:paraId="4D8371A6" w14:textId="5E69B4CA" w:rsidR="00BD272C" w:rsidRDefault="00BD272C" w:rsidP="00BD272C">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83" w:type="dxa"/>
            <w:tcBorders>
              <w:top w:val="single" w:sz="4" w:space="0" w:color="auto"/>
              <w:left w:val="single" w:sz="2" w:space="0" w:color="auto"/>
              <w:bottom w:val="single" w:sz="4" w:space="0" w:color="auto"/>
              <w:right w:val="single" w:sz="2" w:space="0" w:color="auto"/>
            </w:tcBorders>
          </w:tcPr>
          <w:p w14:paraId="46ABCC04" w14:textId="18498D0A" w:rsidR="00BD272C" w:rsidRDefault="00BD272C" w:rsidP="00BD272C">
            <w:pPr>
              <w:pStyle w:val="TAC"/>
            </w:pPr>
            <w:r>
              <w:t>-37.4 dBm</w:t>
            </w:r>
          </w:p>
        </w:tc>
        <w:tc>
          <w:tcPr>
            <w:tcW w:w="1285" w:type="dxa"/>
            <w:gridSpan w:val="2"/>
            <w:tcBorders>
              <w:top w:val="single" w:sz="4" w:space="0" w:color="auto"/>
              <w:left w:val="single" w:sz="2" w:space="0" w:color="auto"/>
              <w:bottom w:val="single" w:sz="4" w:space="0" w:color="auto"/>
              <w:right w:val="single" w:sz="4" w:space="0" w:color="auto"/>
            </w:tcBorders>
          </w:tcPr>
          <w:p w14:paraId="47BE7FB5" w14:textId="58B48270" w:rsidR="00BD272C" w:rsidRDefault="00BD272C" w:rsidP="00BD272C">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1FFCD94F" w14:textId="77777777" w:rsidR="00BD272C" w:rsidRDefault="00BD272C" w:rsidP="00BD272C">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42295E47" w:rsidR="00BD272C" w:rsidRDefault="00BD272C" w:rsidP="00BD272C">
            <w:pPr>
              <w:pStyle w:val="TAL"/>
              <w:rPr>
                <w:rFonts w:cs="Arial"/>
                <w:lang w:eastAsia="ko-KR"/>
              </w:rPr>
            </w:pPr>
            <w:r>
              <w:rPr>
                <w:rFonts w:hint="eastAsia"/>
              </w:rPr>
              <w:t>This requirement does not apply to BS operating in band 5 or 26.</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DA3F98">
        <w:trPr>
          <w:cantSplit/>
          <w:jc w:val="center"/>
        </w:trPr>
        <w:tc>
          <w:tcPr>
            <w:tcW w:w="1743"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327DB022" w14:textId="77777777" w:rsidR="00D81333" w:rsidRPr="000870B6" w:rsidRDefault="00D81333" w:rsidP="00D81333">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3095BFC0"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66AC7AD4"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7442" w:name="_Toc21125182"/>
      <w:bookmarkStart w:id="7443" w:name="_Toc29768172"/>
      <w:bookmarkStart w:id="7444" w:name="_Toc36044614"/>
      <w:bookmarkStart w:id="7445" w:name="_Toc37230519"/>
      <w:bookmarkStart w:id="7446" w:name="_Toc45907662"/>
      <w:bookmarkStart w:id="7447" w:name="_Toc53181767"/>
      <w:r w:rsidRPr="00090C64">
        <w:t>6.7.6.4.5.2</w:t>
      </w:r>
      <w:r w:rsidRPr="00090C64">
        <w:tab/>
        <w:t>Single RAT UTRA operation</w:t>
      </w:r>
      <w:bookmarkEnd w:id="7442"/>
      <w:bookmarkEnd w:id="7443"/>
      <w:bookmarkEnd w:id="7444"/>
      <w:bookmarkEnd w:id="7445"/>
      <w:bookmarkEnd w:id="7446"/>
      <w:bookmarkEnd w:id="7447"/>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FE6EC3">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FE6EC3">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FE6EC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FE6EC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FE6EC3">
            <w:pPr>
              <w:pStyle w:val="TAL"/>
            </w:pPr>
          </w:p>
        </w:tc>
      </w:tr>
      <w:tr w:rsidR="00DE200A"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DE200A" w:rsidRDefault="00DE200A" w:rsidP="00DE200A">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DE200A" w:rsidRDefault="00DE200A" w:rsidP="00DE200A">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DE200A" w:rsidRDefault="00DE200A" w:rsidP="00DE200A">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DE200A" w:rsidRPr="00090C64" w:rsidRDefault="00DE200A" w:rsidP="00DE200A">
            <w:pPr>
              <w:pStyle w:val="TAL"/>
            </w:pPr>
          </w:p>
        </w:tc>
      </w:tr>
      <w:tr w:rsidR="00DE200A"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DE200A" w:rsidRDefault="00DE200A" w:rsidP="00DE200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DE200A" w:rsidRDefault="00DE200A" w:rsidP="00DE200A">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DE200A" w:rsidRPr="00090C64" w:rsidRDefault="00DE200A" w:rsidP="00DE200A">
            <w:pPr>
              <w:pStyle w:val="TAL"/>
            </w:pPr>
          </w:p>
        </w:tc>
      </w:tr>
      <w:tr w:rsidR="00BD272C"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019728D8" w:rsidR="00BD272C" w:rsidRDefault="00BD272C" w:rsidP="00BD272C">
            <w:pPr>
              <w:pStyle w:val="TAC"/>
            </w:pPr>
            <w:r>
              <w:rPr>
                <w:rFonts w:cs="Arial"/>
              </w:rPr>
              <w:t xml:space="preserve">E-UTRA Band </w:t>
            </w:r>
            <w:r>
              <w:rPr>
                <w:rFonts w:cs="Arial" w:hint="eastAsia"/>
                <w:lang w:eastAsia="zh-CN"/>
              </w:rPr>
              <w:t>10</w:t>
            </w:r>
            <w:r>
              <w:rPr>
                <w:rFonts w:cs="Arial" w:hint="eastAsia"/>
                <w:lang w:val="en-US" w:eastAsia="zh-CN"/>
              </w:rPr>
              <w:t>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BD272C" w:rsidRDefault="00BD272C" w:rsidP="00BD272C">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BD272C" w:rsidRDefault="00BD272C" w:rsidP="00BD272C">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BD272C" w:rsidRDefault="00BD272C" w:rsidP="00BD272C">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34F2A026" w:rsidR="00BD272C" w:rsidRPr="00090C64" w:rsidRDefault="00BD272C" w:rsidP="00BD272C">
            <w:pPr>
              <w:pStyle w:val="TAL"/>
            </w:pPr>
            <w:r>
              <w:t xml:space="preserve">This requirement does not apply to BS operating in band </w:t>
            </w:r>
            <w:r>
              <w:rPr>
                <w:lang w:eastAsia="zh-CN"/>
              </w:rPr>
              <w:t>106</w:t>
            </w:r>
            <w:r>
              <w:rPr>
                <w:rFonts w:cs="v5.0.0"/>
              </w:rPr>
              <w:t>.</w:t>
            </w:r>
          </w:p>
        </w:tc>
      </w:tr>
      <w:tr w:rsidR="00BD272C"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BD272C" w:rsidRDefault="00BD272C" w:rsidP="00BD272C">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BD272C" w:rsidRDefault="00BD272C" w:rsidP="00BD272C">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BD272C" w:rsidRDefault="00BD272C" w:rsidP="00BD272C">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BD272C" w:rsidRDefault="00BD272C" w:rsidP="00BD272C">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2039C4" w14:textId="77777777" w:rsidR="00BD272C" w:rsidRDefault="00BD272C" w:rsidP="00BD272C">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5.1.4</w:t>
            </w:r>
            <w:r>
              <w:rPr>
                <w:rFonts w:hint="eastAsia"/>
              </w:rPr>
              <w:t xml:space="preserve">. </w:t>
            </w:r>
          </w:p>
          <w:p w14:paraId="01605D7D" w14:textId="5D550006" w:rsidR="00BD272C" w:rsidRPr="00090C64" w:rsidRDefault="00BD272C" w:rsidP="00BD272C">
            <w:pPr>
              <w:pStyle w:val="TAL"/>
            </w:pPr>
            <w:r>
              <w:rPr>
                <w:rFonts w:hint="eastAsia"/>
              </w:rPr>
              <w:t>This requirement does not apply to BS operating in band 5 or 26.</w:t>
            </w: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448" w:name="_Toc21125183"/>
      <w:bookmarkStart w:id="7449" w:name="_Toc29768173"/>
      <w:bookmarkStart w:id="7450" w:name="_Toc36044615"/>
      <w:bookmarkStart w:id="7451" w:name="_Toc37230520"/>
      <w:bookmarkStart w:id="7452" w:name="_Toc45907663"/>
      <w:bookmarkStart w:id="7453" w:name="_Toc53181768"/>
      <w:r w:rsidRPr="00090C64">
        <w:t>6.7.6.4.5.3</w:t>
      </w:r>
      <w:r w:rsidRPr="00090C64">
        <w:tab/>
        <w:t>Single RAT E-UTRA operation</w:t>
      </w:r>
      <w:bookmarkEnd w:id="7448"/>
      <w:bookmarkEnd w:id="7449"/>
      <w:bookmarkEnd w:id="7450"/>
      <w:bookmarkEnd w:id="7451"/>
      <w:bookmarkEnd w:id="7452"/>
      <w:bookmarkEnd w:id="7453"/>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3F1961">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B5336A7" w14:textId="1C8D3197" w:rsidR="008C4DA3" w:rsidRDefault="008C4DA3" w:rsidP="008C4DA3">
            <w:pPr>
              <w:pStyle w:val="TAC"/>
            </w:pPr>
            <w:r>
              <w:rPr>
                <w:rFonts w:cs="Arial"/>
              </w:rPr>
              <w:t xml:space="preserve">E-UTRA Band </w:t>
            </w:r>
            <w:r>
              <w:rPr>
                <w:rFonts w:cs="Arial" w:hint="eastAsia"/>
                <w:lang w:eastAsia="zh-CN"/>
              </w:rPr>
              <w:t>10</w:t>
            </w:r>
            <w:r>
              <w:rPr>
                <w:rFonts w:cs="Arial" w:hint="eastAsia"/>
                <w:lang w:val="en-US" w:eastAsia="zh-CN"/>
              </w:rPr>
              <w:t>6</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B0DE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C74DC9">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D6DAE2B" w14:textId="77777777" w:rsidR="00C74DC9" w:rsidRPr="000870B6" w:rsidRDefault="00C74DC9" w:rsidP="00C74DC9">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C74DC9">
        <w:trPr>
          <w:cantSplit/>
          <w:jc w:val="center"/>
        </w:trPr>
        <w:tc>
          <w:tcPr>
            <w:tcW w:w="0" w:type="auto"/>
            <w:tcBorders>
              <w:top w:val="single" w:sz="4" w:space="0" w:color="auto"/>
              <w:left w:val="single" w:sz="8" w:space="0" w:color="000000"/>
              <w:right w:val="single" w:sz="8" w:space="0" w:color="000000"/>
            </w:tcBorders>
            <w:vAlign w:val="center"/>
            <w:hideMark/>
          </w:tcPr>
          <w:p w14:paraId="6F6AE20E"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C74DC9">
        <w:trPr>
          <w:cantSplit/>
          <w:jc w:val="center"/>
        </w:trPr>
        <w:tc>
          <w:tcPr>
            <w:tcW w:w="0" w:type="auto"/>
            <w:tcBorders>
              <w:left w:val="single" w:sz="8" w:space="0" w:color="000000"/>
              <w:bottom w:val="single" w:sz="8" w:space="0" w:color="000000"/>
              <w:right w:val="single" w:sz="8" w:space="0" w:color="000000"/>
            </w:tcBorders>
            <w:vAlign w:val="center"/>
            <w:hideMark/>
          </w:tcPr>
          <w:p w14:paraId="26BA2AFD"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7454" w:name="_Toc21125184"/>
      <w:bookmarkStart w:id="7455" w:name="_Toc29768174"/>
      <w:bookmarkStart w:id="7456" w:name="_Toc36044616"/>
      <w:bookmarkStart w:id="7457" w:name="_Toc37230521"/>
      <w:bookmarkStart w:id="7458" w:name="_Toc45907664"/>
      <w:bookmarkStart w:id="7459" w:name="_Toc53181769"/>
      <w:bookmarkStart w:id="7460" w:name="_Toc61127578"/>
      <w:bookmarkStart w:id="7461" w:name="_Toc67054592"/>
      <w:bookmarkStart w:id="7462" w:name="_Toc67061590"/>
      <w:bookmarkStart w:id="7463" w:name="_Toc74735108"/>
      <w:bookmarkStart w:id="7464" w:name="_Toc74753351"/>
      <w:bookmarkStart w:id="7465" w:name="_Toc76507610"/>
      <w:bookmarkStart w:id="7466" w:name="_Toc83109219"/>
      <w:bookmarkStart w:id="7467" w:name="_Toc89878032"/>
      <w:bookmarkStart w:id="7468" w:name="_Toc98709883"/>
      <w:bookmarkStart w:id="7469" w:name="_Toc105691698"/>
      <w:bookmarkStart w:id="7470" w:name="_Toc105694012"/>
      <w:bookmarkStart w:id="7471" w:name="_Toc123139348"/>
      <w:bookmarkStart w:id="7472" w:name="_Toc124166148"/>
      <w:bookmarkStart w:id="7473" w:name="_Toc130923021"/>
      <w:bookmarkStart w:id="7474" w:name="_Toc137303433"/>
      <w:bookmarkStart w:id="7475" w:name="_Toc138889657"/>
      <w:bookmarkStart w:id="7476" w:name="_Toc145111469"/>
      <w:r w:rsidRPr="00090C64">
        <w:t>6.7.6.5</w:t>
      </w:r>
      <w:r w:rsidRPr="00090C64">
        <w:tab/>
        <w:t>Co-location with other base stations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123804C5" w14:textId="77777777" w:rsidR="00D57C09" w:rsidRPr="00090C64" w:rsidRDefault="00D57C09" w:rsidP="00D57C09">
      <w:pPr>
        <w:pStyle w:val="Heading5"/>
        <w:rPr>
          <w:lang w:eastAsia="sv-SE"/>
        </w:rPr>
      </w:pPr>
      <w:bookmarkStart w:id="7477" w:name="_Toc21125185"/>
      <w:bookmarkStart w:id="7478" w:name="_Toc29768175"/>
      <w:bookmarkStart w:id="7479" w:name="_Toc36044617"/>
      <w:bookmarkStart w:id="7480" w:name="_Toc37230522"/>
      <w:bookmarkStart w:id="7481" w:name="_Toc45907665"/>
      <w:bookmarkStart w:id="7482" w:name="_Toc53181770"/>
      <w:bookmarkStart w:id="7483" w:name="_Toc61127579"/>
      <w:bookmarkStart w:id="7484" w:name="_Toc67054593"/>
      <w:bookmarkStart w:id="7485" w:name="_Toc67061591"/>
      <w:bookmarkStart w:id="7486" w:name="_Toc74735109"/>
      <w:bookmarkStart w:id="7487" w:name="_Toc74753352"/>
      <w:bookmarkStart w:id="7488" w:name="_Toc76507611"/>
      <w:bookmarkStart w:id="7489" w:name="_Toc83109220"/>
      <w:bookmarkStart w:id="7490" w:name="_Toc89878033"/>
      <w:bookmarkStart w:id="7491" w:name="_Toc98709884"/>
      <w:bookmarkStart w:id="7492" w:name="_Toc105691699"/>
      <w:bookmarkStart w:id="7493" w:name="_Toc105694013"/>
      <w:bookmarkStart w:id="7494" w:name="_Toc123139349"/>
      <w:bookmarkStart w:id="7495" w:name="_Toc124166149"/>
      <w:bookmarkStart w:id="7496" w:name="_Toc130923022"/>
      <w:bookmarkStart w:id="7497" w:name="_Toc137303434"/>
      <w:bookmarkStart w:id="7498" w:name="_Toc138889658"/>
      <w:bookmarkStart w:id="7499" w:name="_Toc145111470"/>
      <w:r w:rsidRPr="00090C64">
        <w:rPr>
          <w:lang w:eastAsia="sv-SE"/>
        </w:rPr>
        <w:t>6.7.6.5.1</w:t>
      </w:r>
      <w:r w:rsidRPr="00090C64">
        <w:rPr>
          <w:lang w:eastAsia="sv-SE"/>
        </w:rPr>
        <w:tab/>
        <w:t>Definition and applicability</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0A1BBD61" w14:textId="77777777" w:rsidR="00D57C09" w:rsidRPr="00090C64" w:rsidRDefault="00D57C09" w:rsidP="00D57C09">
      <w:pPr>
        <w:pStyle w:val="Heading5"/>
        <w:rPr>
          <w:lang w:eastAsia="sv-SE"/>
        </w:rPr>
      </w:pPr>
      <w:bookmarkStart w:id="7500" w:name="_Toc21125186"/>
      <w:bookmarkStart w:id="7501" w:name="_Toc29768176"/>
      <w:bookmarkStart w:id="7502" w:name="_Toc36044618"/>
      <w:bookmarkStart w:id="7503" w:name="_Toc37230523"/>
      <w:bookmarkStart w:id="7504" w:name="_Toc45907666"/>
      <w:bookmarkStart w:id="7505" w:name="_Toc53181771"/>
      <w:bookmarkStart w:id="7506" w:name="_Toc61127580"/>
      <w:bookmarkStart w:id="7507" w:name="_Toc67054594"/>
      <w:bookmarkStart w:id="7508" w:name="_Toc67061592"/>
      <w:bookmarkStart w:id="7509" w:name="_Toc74735110"/>
      <w:bookmarkStart w:id="7510" w:name="_Toc74753353"/>
      <w:bookmarkStart w:id="7511" w:name="_Toc76507612"/>
      <w:bookmarkStart w:id="7512" w:name="_Toc83109221"/>
      <w:bookmarkStart w:id="7513" w:name="_Toc89878034"/>
      <w:bookmarkStart w:id="7514" w:name="_Toc98709885"/>
      <w:bookmarkStart w:id="7515" w:name="_Toc105691700"/>
      <w:bookmarkStart w:id="7516" w:name="_Toc105694014"/>
      <w:bookmarkStart w:id="7517" w:name="_Toc123139350"/>
      <w:bookmarkStart w:id="7518" w:name="_Toc124166150"/>
      <w:bookmarkStart w:id="7519" w:name="_Toc130923023"/>
      <w:bookmarkStart w:id="7520" w:name="_Toc137303435"/>
      <w:bookmarkStart w:id="7521" w:name="_Toc138889659"/>
      <w:bookmarkStart w:id="7522" w:name="_Toc145111471"/>
      <w:r w:rsidRPr="00090C64">
        <w:rPr>
          <w:lang w:eastAsia="sv-SE"/>
        </w:rPr>
        <w:t>6.7.6.5.2</w:t>
      </w:r>
      <w:r w:rsidRPr="00090C64">
        <w:rPr>
          <w:lang w:eastAsia="sv-SE"/>
        </w:rPr>
        <w:tab/>
        <w:t>Minimum Requirement</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3" w:name="_Toc21125187"/>
      <w:bookmarkStart w:id="7524" w:name="_Toc29768177"/>
      <w:bookmarkStart w:id="7525" w:name="_Toc36044619"/>
      <w:bookmarkStart w:id="7526" w:name="_Toc37230524"/>
      <w:bookmarkStart w:id="7527" w:name="_Toc45907667"/>
      <w:bookmarkStart w:id="7528" w:name="_Toc53181772"/>
      <w:bookmarkStart w:id="7529" w:name="_Toc61127581"/>
      <w:bookmarkStart w:id="7530" w:name="_Toc67054595"/>
      <w:bookmarkStart w:id="7531" w:name="_Toc67061593"/>
      <w:bookmarkStart w:id="7532" w:name="_Toc74735111"/>
      <w:bookmarkStart w:id="7533" w:name="_Toc74753354"/>
      <w:bookmarkStart w:id="7534" w:name="_Toc76507613"/>
      <w:bookmarkStart w:id="7535" w:name="_Toc83109222"/>
      <w:bookmarkStart w:id="7536" w:name="_Toc89878035"/>
      <w:bookmarkStart w:id="7537" w:name="_Toc98709886"/>
      <w:bookmarkStart w:id="7538" w:name="_Toc105691701"/>
      <w:bookmarkStart w:id="7539" w:name="_Toc105694015"/>
      <w:bookmarkStart w:id="7540" w:name="_Toc123139351"/>
      <w:bookmarkStart w:id="7541" w:name="_Toc124166151"/>
      <w:bookmarkStart w:id="7542" w:name="_Toc130923024"/>
      <w:bookmarkStart w:id="7543" w:name="_Toc137303436"/>
      <w:bookmarkStart w:id="7544" w:name="_Toc138889660"/>
      <w:bookmarkStart w:id="7545" w:name="_Toc145111472"/>
      <w:r w:rsidRPr="00090C64">
        <w:rPr>
          <w:lang w:eastAsia="sv-SE"/>
        </w:rPr>
        <w:t>6.7.6.5.3</w:t>
      </w:r>
      <w:r w:rsidRPr="00090C64">
        <w:rPr>
          <w:lang w:eastAsia="sv-SE"/>
        </w:rPr>
        <w:tab/>
        <w:t>Test purpose</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6" w:name="_Toc21125188"/>
      <w:bookmarkStart w:id="7547" w:name="_Toc29768178"/>
      <w:bookmarkStart w:id="7548" w:name="_Toc36044620"/>
      <w:bookmarkStart w:id="7549" w:name="_Toc37230525"/>
      <w:bookmarkStart w:id="7550" w:name="_Toc45907668"/>
      <w:bookmarkStart w:id="7551" w:name="_Toc53181773"/>
      <w:bookmarkStart w:id="7552" w:name="_Toc61127582"/>
      <w:bookmarkStart w:id="7553" w:name="_Toc67054596"/>
      <w:bookmarkStart w:id="7554" w:name="_Toc67061594"/>
      <w:bookmarkStart w:id="7555" w:name="_Toc74735112"/>
      <w:bookmarkStart w:id="7556" w:name="_Toc74753355"/>
      <w:bookmarkStart w:id="7557" w:name="_Toc76507614"/>
      <w:bookmarkStart w:id="7558" w:name="_Toc83109223"/>
      <w:bookmarkStart w:id="7559" w:name="_Toc89878036"/>
      <w:bookmarkStart w:id="7560" w:name="_Toc98709887"/>
      <w:bookmarkStart w:id="7561" w:name="_Toc105691702"/>
      <w:bookmarkStart w:id="7562" w:name="_Toc105694016"/>
      <w:bookmarkStart w:id="7563" w:name="_Toc123139352"/>
      <w:bookmarkStart w:id="7564" w:name="_Toc124166152"/>
      <w:bookmarkStart w:id="7565" w:name="_Toc130923025"/>
      <w:bookmarkStart w:id="7566" w:name="_Toc137303437"/>
      <w:bookmarkStart w:id="7567" w:name="_Toc138889661"/>
      <w:bookmarkStart w:id="7568" w:name="_Toc145111473"/>
      <w:r w:rsidRPr="00090C64">
        <w:rPr>
          <w:lang w:eastAsia="sv-SE"/>
        </w:rPr>
        <w:t>6.</w:t>
      </w:r>
      <w:r w:rsidRPr="00090C64">
        <w:rPr>
          <w:lang w:eastAsia="zh-CN"/>
        </w:rPr>
        <w:t>7.6.5.4</w:t>
      </w:r>
      <w:r w:rsidRPr="00090C64">
        <w:rPr>
          <w:lang w:eastAsia="sv-SE"/>
        </w:rPr>
        <w:tab/>
        <w:t>Method of test</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6DA43F01" w14:textId="77777777" w:rsidR="00D57C09" w:rsidRPr="00090C64" w:rsidRDefault="00D57C09" w:rsidP="00554118">
      <w:pPr>
        <w:pStyle w:val="H6"/>
        <w:rPr>
          <w:lang w:eastAsia="sv-SE"/>
        </w:rPr>
      </w:pPr>
      <w:bookmarkStart w:id="7569" w:name="_Toc21125189"/>
      <w:bookmarkStart w:id="7570" w:name="_Toc29768179"/>
      <w:bookmarkStart w:id="7571" w:name="_Toc36044621"/>
      <w:bookmarkStart w:id="7572" w:name="_Toc37230526"/>
      <w:bookmarkStart w:id="7573" w:name="_Toc45907669"/>
      <w:bookmarkStart w:id="7574" w:name="_Toc53181774"/>
      <w:r w:rsidRPr="00090C64">
        <w:rPr>
          <w:lang w:eastAsia="sv-SE"/>
        </w:rPr>
        <w:t>6.7.6.5.4.1</w:t>
      </w:r>
      <w:r w:rsidRPr="00090C64">
        <w:rPr>
          <w:lang w:eastAsia="sv-SE"/>
        </w:rPr>
        <w:tab/>
        <w:t>Initial conditions</w:t>
      </w:r>
      <w:bookmarkEnd w:id="7569"/>
      <w:bookmarkEnd w:id="7570"/>
      <w:bookmarkEnd w:id="7571"/>
      <w:bookmarkEnd w:id="7572"/>
      <w:bookmarkEnd w:id="7573"/>
      <w:bookmarkEnd w:id="7574"/>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5" w:name="_Toc21125190"/>
      <w:bookmarkStart w:id="7576" w:name="_Toc29768180"/>
      <w:bookmarkStart w:id="7577" w:name="_Toc36044622"/>
      <w:bookmarkStart w:id="7578" w:name="_Toc37230527"/>
      <w:bookmarkStart w:id="7579" w:name="_Toc45907670"/>
      <w:bookmarkStart w:id="7580" w:name="_Toc53181775"/>
      <w:r w:rsidRPr="00090C64">
        <w:rPr>
          <w:lang w:eastAsia="sv-SE"/>
        </w:rPr>
        <w:t>6.7.6.5.4.2</w:t>
      </w:r>
      <w:r w:rsidRPr="00090C64">
        <w:rPr>
          <w:lang w:eastAsia="sv-SE"/>
        </w:rPr>
        <w:tab/>
        <w:t>Procedure</w:t>
      </w:r>
      <w:bookmarkEnd w:id="7575"/>
      <w:bookmarkEnd w:id="7576"/>
      <w:bookmarkEnd w:id="7577"/>
      <w:bookmarkEnd w:id="7578"/>
      <w:bookmarkEnd w:id="7579"/>
      <w:bookmarkEnd w:id="7580"/>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81" w:name="_Toc21125191"/>
      <w:bookmarkStart w:id="7582" w:name="_Toc29768181"/>
      <w:bookmarkStart w:id="7583" w:name="_Toc36044623"/>
      <w:bookmarkStart w:id="7584" w:name="_Toc37230528"/>
      <w:bookmarkStart w:id="7585" w:name="_Toc45907671"/>
      <w:bookmarkStart w:id="7586" w:name="_Toc53181776"/>
      <w:bookmarkStart w:id="7587" w:name="_Toc61127583"/>
      <w:bookmarkStart w:id="7588" w:name="_Toc67054597"/>
      <w:bookmarkStart w:id="7589" w:name="_Toc67061595"/>
      <w:bookmarkStart w:id="7590" w:name="_Toc74735113"/>
      <w:bookmarkStart w:id="7591" w:name="_Toc74753356"/>
      <w:bookmarkStart w:id="7592" w:name="_Toc76507615"/>
      <w:bookmarkStart w:id="7593" w:name="_Toc83109224"/>
      <w:bookmarkStart w:id="7594" w:name="_Toc89878037"/>
      <w:bookmarkStart w:id="7595" w:name="_Toc98709888"/>
      <w:bookmarkStart w:id="7596" w:name="_Toc105691703"/>
      <w:bookmarkStart w:id="7597" w:name="_Toc105694017"/>
      <w:bookmarkStart w:id="7598" w:name="_Toc123139353"/>
      <w:bookmarkStart w:id="7599" w:name="_Toc124166153"/>
      <w:bookmarkStart w:id="7600" w:name="_Toc130923026"/>
      <w:bookmarkStart w:id="7601" w:name="_Toc137303438"/>
      <w:bookmarkStart w:id="7602" w:name="_Toc138889662"/>
      <w:bookmarkStart w:id="7603" w:name="_Toc145111474"/>
      <w:r w:rsidRPr="00090C64">
        <w:rPr>
          <w:lang w:eastAsia="sv-SE"/>
        </w:rPr>
        <w:t>6.</w:t>
      </w:r>
      <w:r w:rsidRPr="00090C64">
        <w:rPr>
          <w:lang w:eastAsia="zh-CN"/>
        </w:rPr>
        <w:t>7.6.5.5</w:t>
      </w:r>
      <w:r w:rsidRPr="00090C64">
        <w:rPr>
          <w:lang w:eastAsia="sv-SE"/>
        </w:rPr>
        <w:tab/>
        <w:t>Test Requirement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38D3C7AC" w:rsidR="00581C99" w:rsidRDefault="00581C99"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7B6F058" w:rsidR="0065303D" w:rsidRDefault="0065303D"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185A2599" w:rsidR="0079734C" w:rsidRDefault="0079734C"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4" w:name="_Toc21125192"/>
      <w:bookmarkStart w:id="7605" w:name="_Toc29768182"/>
      <w:bookmarkStart w:id="7606" w:name="_Toc36044624"/>
      <w:bookmarkStart w:id="7607" w:name="_Toc37230529"/>
      <w:bookmarkStart w:id="7608" w:name="_Toc45907672"/>
      <w:bookmarkStart w:id="7609" w:name="_Toc53181777"/>
      <w:bookmarkStart w:id="7610" w:name="_Toc61127584"/>
      <w:bookmarkStart w:id="7611" w:name="_Toc67054598"/>
      <w:bookmarkStart w:id="7612" w:name="_Toc67061596"/>
      <w:bookmarkStart w:id="7613" w:name="_Toc74735114"/>
      <w:bookmarkStart w:id="7614" w:name="_Toc74753357"/>
      <w:bookmarkStart w:id="7615" w:name="_Toc76507616"/>
      <w:bookmarkStart w:id="7616" w:name="_Toc83109225"/>
      <w:bookmarkStart w:id="7617" w:name="_Toc89878038"/>
      <w:bookmarkStart w:id="7618" w:name="_Toc98709889"/>
      <w:bookmarkStart w:id="7619" w:name="_Toc105691704"/>
      <w:bookmarkStart w:id="7620" w:name="_Toc105694018"/>
      <w:bookmarkStart w:id="7621" w:name="_Toc123139354"/>
      <w:bookmarkStart w:id="7622" w:name="_Toc124166154"/>
      <w:bookmarkStart w:id="7623" w:name="_Toc130923027"/>
      <w:bookmarkStart w:id="7624" w:name="_Toc137303439"/>
      <w:bookmarkStart w:id="7625" w:name="_Toc138889663"/>
      <w:bookmarkStart w:id="7626" w:name="_Toc145111475"/>
      <w:r w:rsidRPr="00090C64">
        <w:t>6.8</w:t>
      </w:r>
      <w:r w:rsidRPr="00090C64">
        <w:tab/>
        <w:t>OTA Transmitter intermodulation</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39BBED2" w14:textId="77777777" w:rsidR="00D57C09" w:rsidRPr="00090C64" w:rsidRDefault="00D57C09" w:rsidP="00D57C09">
      <w:pPr>
        <w:pStyle w:val="Heading3"/>
        <w:rPr>
          <w:lang w:eastAsia="sv-SE"/>
        </w:rPr>
      </w:pPr>
      <w:bookmarkStart w:id="7627" w:name="_Toc21125193"/>
      <w:bookmarkStart w:id="7628" w:name="_Toc29768183"/>
      <w:bookmarkStart w:id="7629" w:name="_Toc36044625"/>
      <w:bookmarkStart w:id="7630" w:name="_Toc37230530"/>
      <w:bookmarkStart w:id="7631" w:name="_Toc45907673"/>
      <w:bookmarkStart w:id="7632" w:name="_Toc53181778"/>
      <w:bookmarkStart w:id="7633" w:name="_Toc61127585"/>
      <w:bookmarkStart w:id="7634" w:name="_Toc67054599"/>
      <w:bookmarkStart w:id="7635" w:name="_Toc67061597"/>
      <w:bookmarkStart w:id="7636" w:name="_Toc74735115"/>
      <w:bookmarkStart w:id="7637" w:name="_Toc74753358"/>
      <w:bookmarkStart w:id="7638" w:name="_Toc76507617"/>
      <w:bookmarkStart w:id="7639" w:name="_Toc83109226"/>
      <w:bookmarkStart w:id="7640" w:name="_Toc89878039"/>
      <w:bookmarkStart w:id="7641" w:name="_Toc98709890"/>
      <w:bookmarkStart w:id="7642" w:name="_Toc105691705"/>
      <w:bookmarkStart w:id="7643" w:name="_Toc105694019"/>
      <w:bookmarkStart w:id="7644" w:name="_Toc123139355"/>
      <w:bookmarkStart w:id="7645" w:name="_Toc124166155"/>
      <w:bookmarkStart w:id="7646" w:name="_Toc130923028"/>
      <w:bookmarkStart w:id="7647" w:name="_Toc137303440"/>
      <w:bookmarkStart w:id="7648" w:name="_Toc138889664"/>
      <w:bookmarkStart w:id="7649" w:name="_Toc145111476"/>
      <w:r w:rsidRPr="00090C64">
        <w:rPr>
          <w:lang w:eastAsia="sv-SE"/>
        </w:rPr>
        <w:t>6.8.1</w:t>
      </w:r>
      <w:r w:rsidRPr="00090C64">
        <w:rPr>
          <w:lang w:eastAsia="sv-SE"/>
        </w:rPr>
        <w:tab/>
        <w:t>Definition and applicability</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50" w:name="_Toc21125194"/>
      <w:bookmarkStart w:id="7651" w:name="_Toc29768184"/>
      <w:bookmarkStart w:id="7652" w:name="_Toc36044626"/>
      <w:bookmarkStart w:id="7653" w:name="_Toc37230531"/>
      <w:bookmarkStart w:id="7654" w:name="_Toc45907674"/>
      <w:bookmarkStart w:id="7655" w:name="_Toc53181779"/>
      <w:bookmarkStart w:id="7656" w:name="_Toc61127586"/>
      <w:bookmarkStart w:id="7657" w:name="_Toc67054600"/>
      <w:bookmarkStart w:id="7658" w:name="_Toc67061598"/>
      <w:bookmarkStart w:id="7659" w:name="_Toc74735116"/>
      <w:bookmarkStart w:id="7660" w:name="_Toc74753359"/>
      <w:bookmarkStart w:id="7661" w:name="_Toc76507618"/>
      <w:bookmarkStart w:id="7662" w:name="_Toc83109227"/>
      <w:bookmarkStart w:id="7663" w:name="_Toc89878040"/>
      <w:bookmarkStart w:id="7664" w:name="_Toc98709891"/>
      <w:bookmarkStart w:id="7665" w:name="_Toc105691706"/>
      <w:bookmarkStart w:id="7666" w:name="_Toc105694020"/>
      <w:bookmarkStart w:id="7667" w:name="_Toc123139356"/>
      <w:bookmarkStart w:id="7668" w:name="_Toc124166156"/>
      <w:bookmarkStart w:id="7669" w:name="_Toc130923029"/>
      <w:bookmarkStart w:id="7670" w:name="_Toc137303441"/>
      <w:bookmarkStart w:id="7671" w:name="_Toc138889665"/>
      <w:bookmarkStart w:id="7672" w:name="_Toc145111477"/>
      <w:r w:rsidRPr="00090C64">
        <w:rPr>
          <w:lang w:eastAsia="sv-SE"/>
        </w:rPr>
        <w:t>6.8.2</w:t>
      </w:r>
      <w:r w:rsidRPr="00090C64">
        <w:rPr>
          <w:lang w:eastAsia="sv-SE"/>
        </w:rPr>
        <w:tab/>
        <w:t>Minimum Requirement</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3" w:name="_Toc21125195"/>
      <w:bookmarkStart w:id="7674" w:name="_Toc29768185"/>
      <w:bookmarkStart w:id="7675" w:name="_Toc36044627"/>
      <w:bookmarkStart w:id="7676" w:name="_Toc37230532"/>
      <w:bookmarkStart w:id="7677" w:name="_Toc45907675"/>
      <w:bookmarkStart w:id="7678" w:name="_Toc53181780"/>
      <w:bookmarkStart w:id="7679" w:name="_Toc61127587"/>
      <w:bookmarkStart w:id="7680" w:name="_Toc67054601"/>
      <w:bookmarkStart w:id="7681" w:name="_Toc67061599"/>
      <w:bookmarkStart w:id="7682" w:name="_Toc74735117"/>
      <w:bookmarkStart w:id="7683" w:name="_Toc74753360"/>
      <w:bookmarkStart w:id="7684" w:name="_Toc76507619"/>
      <w:bookmarkStart w:id="7685" w:name="_Toc83109228"/>
      <w:bookmarkStart w:id="7686" w:name="_Toc89878041"/>
      <w:bookmarkStart w:id="7687" w:name="_Toc98709892"/>
      <w:bookmarkStart w:id="7688" w:name="_Toc105691707"/>
      <w:bookmarkStart w:id="7689" w:name="_Toc105694021"/>
      <w:bookmarkStart w:id="7690" w:name="_Toc123139357"/>
      <w:bookmarkStart w:id="7691" w:name="_Toc124166157"/>
      <w:bookmarkStart w:id="7692" w:name="_Toc130923030"/>
      <w:bookmarkStart w:id="7693" w:name="_Toc137303442"/>
      <w:bookmarkStart w:id="7694" w:name="_Toc138889666"/>
      <w:bookmarkStart w:id="7695" w:name="_Toc145111478"/>
      <w:r w:rsidRPr="00090C64">
        <w:rPr>
          <w:lang w:eastAsia="sv-SE"/>
        </w:rPr>
        <w:t>6.8.3</w:t>
      </w:r>
      <w:r w:rsidRPr="00090C64">
        <w:rPr>
          <w:lang w:eastAsia="sv-SE"/>
        </w:rPr>
        <w:tab/>
        <w:t>Test purpose</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7696" w:name="_Toc21125196"/>
      <w:bookmarkStart w:id="7697" w:name="_Toc29768186"/>
      <w:bookmarkStart w:id="7698" w:name="_Toc36044628"/>
      <w:bookmarkStart w:id="7699" w:name="_Toc37230533"/>
      <w:bookmarkStart w:id="7700" w:name="_Toc45907676"/>
      <w:bookmarkStart w:id="7701" w:name="_Toc53181781"/>
      <w:bookmarkStart w:id="7702" w:name="_Toc61127588"/>
      <w:bookmarkStart w:id="7703" w:name="_Toc67054602"/>
      <w:bookmarkStart w:id="7704" w:name="_Toc67061600"/>
      <w:bookmarkStart w:id="7705" w:name="_Toc74735118"/>
      <w:bookmarkStart w:id="7706" w:name="_Toc74753361"/>
      <w:bookmarkStart w:id="7707" w:name="_Toc76507620"/>
      <w:bookmarkStart w:id="7708" w:name="_Toc83109229"/>
      <w:bookmarkStart w:id="7709" w:name="_Toc89878042"/>
      <w:bookmarkStart w:id="7710" w:name="_Toc98709893"/>
      <w:bookmarkStart w:id="7711" w:name="_Toc105691708"/>
      <w:bookmarkStart w:id="7712" w:name="_Toc105694022"/>
      <w:bookmarkStart w:id="7713" w:name="_Toc123139358"/>
      <w:bookmarkStart w:id="7714" w:name="_Toc124166158"/>
      <w:bookmarkStart w:id="7715" w:name="_Toc130923031"/>
      <w:bookmarkStart w:id="7716" w:name="_Toc137303443"/>
      <w:bookmarkStart w:id="7717" w:name="_Toc138889667"/>
      <w:bookmarkStart w:id="7718" w:name="_Toc145111479"/>
      <w:r w:rsidRPr="00090C64">
        <w:rPr>
          <w:lang w:eastAsia="sv-SE"/>
        </w:rPr>
        <w:t>6.8</w:t>
      </w:r>
      <w:r w:rsidRPr="00090C64">
        <w:rPr>
          <w:lang w:eastAsia="zh-CN"/>
        </w:rPr>
        <w:t>.</w:t>
      </w:r>
      <w:r w:rsidRPr="00090C64">
        <w:rPr>
          <w:lang w:eastAsia="sv-SE"/>
        </w:rPr>
        <w:t>4</w:t>
      </w:r>
      <w:r w:rsidRPr="00090C64">
        <w:rPr>
          <w:lang w:eastAsia="sv-SE"/>
        </w:rPr>
        <w:tab/>
        <w:t>Method of test</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050D9479" w14:textId="77777777" w:rsidR="00D57C09" w:rsidRPr="00090C64" w:rsidRDefault="00D57C09" w:rsidP="00D57C09">
      <w:pPr>
        <w:pStyle w:val="Heading4"/>
        <w:rPr>
          <w:lang w:eastAsia="sv-SE"/>
        </w:rPr>
      </w:pPr>
      <w:bookmarkStart w:id="7719" w:name="_Toc21125197"/>
      <w:bookmarkStart w:id="7720" w:name="_Toc29768187"/>
      <w:bookmarkStart w:id="7721" w:name="_Toc36044629"/>
      <w:bookmarkStart w:id="7722" w:name="_Toc37230534"/>
      <w:bookmarkStart w:id="7723" w:name="_Toc45907677"/>
      <w:bookmarkStart w:id="7724" w:name="_Toc53181782"/>
      <w:bookmarkStart w:id="7725" w:name="_Toc61127589"/>
      <w:bookmarkStart w:id="7726" w:name="_Toc67054603"/>
      <w:bookmarkStart w:id="7727" w:name="_Toc67061601"/>
      <w:bookmarkStart w:id="7728" w:name="_Toc74735119"/>
      <w:bookmarkStart w:id="7729" w:name="_Toc74753362"/>
      <w:bookmarkStart w:id="7730" w:name="_Toc76507621"/>
      <w:bookmarkStart w:id="7731" w:name="_Toc83109230"/>
      <w:bookmarkStart w:id="7732" w:name="_Toc89878043"/>
      <w:bookmarkStart w:id="7733" w:name="_Toc98709894"/>
      <w:bookmarkStart w:id="7734" w:name="_Toc105691709"/>
      <w:bookmarkStart w:id="7735" w:name="_Toc105694023"/>
      <w:bookmarkStart w:id="7736" w:name="_Toc123139359"/>
      <w:bookmarkStart w:id="7737" w:name="_Toc124166159"/>
      <w:bookmarkStart w:id="7738" w:name="_Toc130923032"/>
      <w:bookmarkStart w:id="7739" w:name="_Toc137303444"/>
      <w:bookmarkStart w:id="7740" w:name="_Toc138889668"/>
      <w:bookmarkStart w:id="7741" w:name="_Toc145111480"/>
      <w:r w:rsidRPr="00090C64">
        <w:rPr>
          <w:lang w:eastAsia="sv-SE"/>
        </w:rPr>
        <w:t>6.8.4.1</w:t>
      </w:r>
      <w:r w:rsidRPr="00090C64">
        <w:rPr>
          <w:lang w:eastAsia="sv-SE"/>
        </w:rPr>
        <w:tab/>
        <w:t>Initial conditions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2" w:name="_Toc21125198"/>
      <w:bookmarkStart w:id="7743" w:name="_Toc29768188"/>
      <w:bookmarkStart w:id="7744" w:name="_Toc36044630"/>
      <w:bookmarkStart w:id="7745" w:name="_Toc37230535"/>
      <w:bookmarkStart w:id="7746" w:name="_Toc45907678"/>
      <w:bookmarkStart w:id="7747" w:name="_Toc53181783"/>
      <w:bookmarkStart w:id="7748" w:name="_Toc61127590"/>
      <w:bookmarkStart w:id="7749" w:name="_Toc67054604"/>
      <w:bookmarkStart w:id="7750" w:name="_Toc67061602"/>
      <w:bookmarkStart w:id="7751" w:name="_Toc74735120"/>
      <w:bookmarkStart w:id="7752" w:name="_Toc74753363"/>
      <w:bookmarkStart w:id="7753" w:name="_Toc76507622"/>
      <w:bookmarkStart w:id="7754" w:name="_Toc83109231"/>
      <w:bookmarkStart w:id="7755" w:name="_Toc89878044"/>
      <w:bookmarkStart w:id="7756" w:name="_Toc98709895"/>
      <w:bookmarkStart w:id="7757" w:name="_Toc105691710"/>
      <w:bookmarkStart w:id="7758" w:name="_Toc105694024"/>
      <w:bookmarkStart w:id="7759" w:name="_Toc123139360"/>
      <w:bookmarkStart w:id="7760" w:name="_Toc124166160"/>
      <w:bookmarkStart w:id="7761" w:name="_Toc130923033"/>
      <w:bookmarkStart w:id="7762" w:name="_Toc137303445"/>
      <w:bookmarkStart w:id="7763" w:name="_Toc138889669"/>
      <w:bookmarkStart w:id="7764" w:name="_Toc145111481"/>
      <w:r w:rsidRPr="00090C64">
        <w:rPr>
          <w:lang w:eastAsia="sv-SE"/>
        </w:rPr>
        <w:t>6.8.4.2</w:t>
      </w:r>
      <w:r w:rsidRPr="00090C64">
        <w:rPr>
          <w:lang w:eastAsia="sv-SE"/>
        </w:rPr>
        <w:tab/>
        <w:t>Procedure</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7765" w:name="_Toc21125199"/>
      <w:bookmarkStart w:id="7766" w:name="_Toc29768189"/>
      <w:bookmarkStart w:id="7767" w:name="_Toc36044631"/>
      <w:bookmarkStart w:id="7768" w:name="_Toc37230536"/>
      <w:bookmarkStart w:id="7769" w:name="_Toc45907679"/>
      <w:bookmarkStart w:id="7770" w:name="_Toc53181784"/>
      <w:bookmarkStart w:id="7771" w:name="_Toc61127591"/>
      <w:bookmarkStart w:id="7772" w:name="_Toc67054605"/>
      <w:bookmarkStart w:id="7773" w:name="_Toc67061603"/>
      <w:bookmarkStart w:id="7774" w:name="_Toc74735121"/>
      <w:bookmarkStart w:id="7775" w:name="_Toc74753364"/>
      <w:bookmarkStart w:id="7776" w:name="_Toc76507623"/>
      <w:bookmarkStart w:id="7777" w:name="_Toc83109232"/>
      <w:bookmarkStart w:id="7778" w:name="_Toc89878045"/>
      <w:bookmarkStart w:id="7779"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80" w:name="_Toc105691711"/>
      <w:bookmarkStart w:id="7781" w:name="_Toc105694025"/>
      <w:bookmarkStart w:id="7782" w:name="_Toc123139361"/>
      <w:bookmarkStart w:id="7783" w:name="_Toc124166161"/>
      <w:bookmarkStart w:id="7784" w:name="_Toc130923034"/>
      <w:bookmarkStart w:id="7785" w:name="_Toc137303446"/>
      <w:bookmarkStart w:id="7786" w:name="_Toc138889670"/>
      <w:bookmarkStart w:id="7787" w:name="_Toc145111482"/>
      <w:r w:rsidRPr="00090C64">
        <w:rPr>
          <w:lang w:eastAsia="sv-SE"/>
        </w:rPr>
        <w:t>6.8</w:t>
      </w:r>
      <w:r w:rsidRPr="00090C64">
        <w:rPr>
          <w:lang w:eastAsia="zh-CN"/>
        </w:rPr>
        <w:t>.</w:t>
      </w:r>
      <w:r w:rsidRPr="00090C64">
        <w:rPr>
          <w:lang w:eastAsia="sv-SE"/>
        </w:rPr>
        <w:t>5</w:t>
      </w:r>
      <w:r w:rsidRPr="00090C64">
        <w:rPr>
          <w:lang w:eastAsia="sv-SE"/>
        </w:rPr>
        <w:tab/>
        <w:t>Test Requirement</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6D147E31" w14:textId="77777777" w:rsidR="00D57C09" w:rsidRPr="00090C64" w:rsidRDefault="00D57C09" w:rsidP="005D2715">
      <w:pPr>
        <w:pStyle w:val="Heading4"/>
      </w:pPr>
      <w:bookmarkStart w:id="7788" w:name="_Toc61127592"/>
      <w:bookmarkStart w:id="7789" w:name="_Toc67054606"/>
      <w:bookmarkStart w:id="7790" w:name="_Toc67061604"/>
      <w:bookmarkStart w:id="7791" w:name="_Toc74735122"/>
      <w:bookmarkStart w:id="7792" w:name="_Toc74753365"/>
      <w:bookmarkStart w:id="7793" w:name="_Toc76507624"/>
      <w:bookmarkStart w:id="7794" w:name="_Toc83109233"/>
      <w:bookmarkStart w:id="7795" w:name="_Toc89878046"/>
      <w:bookmarkStart w:id="7796" w:name="_Toc98709897"/>
      <w:bookmarkStart w:id="7797" w:name="_Toc105691712"/>
      <w:bookmarkStart w:id="7798" w:name="_Toc105694026"/>
      <w:bookmarkStart w:id="7799" w:name="_Toc123139362"/>
      <w:bookmarkStart w:id="7800" w:name="_Toc124166162"/>
      <w:bookmarkStart w:id="7801" w:name="_Toc130923035"/>
      <w:bookmarkStart w:id="7802" w:name="_Toc137303447"/>
      <w:bookmarkStart w:id="7803" w:name="_Toc138889671"/>
      <w:bookmarkStart w:id="7804" w:name="_Toc145111483"/>
      <w:r w:rsidRPr="00090C64">
        <w:t>6.8.5.1</w:t>
      </w:r>
      <w:r w:rsidRPr="00090C64">
        <w:tab/>
        <w:t>MSR test requirements</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463A1982" w14:textId="77777777" w:rsidR="00D57C09" w:rsidRPr="00090C64" w:rsidRDefault="00D57C09" w:rsidP="005D2715">
      <w:pPr>
        <w:pStyle w:val="Heading5"/>
      </w:pPr>
      <w:bookmarkStart w:id="7805" w:name="_Toc61127593"/>
      <w:bookmarkStart w:id="7806" w:name="_Toc67054607"/>
      <w:bookmarkStart w:id="7807" w:name="_Toc67061605"/>
      <w:bookmarkStart w:id="7808" w:name="_Toc74735123"/>
      <w:bookmarkStart w:id="7809" w:name="_Toc74753366"/>
      <w:bookmarkStart w:id="7810" w:name="_Toc76507625"/>
      <w:bookmarkStart w:id="7811" w:name="_Toc83109234"/>
      <w:bookmarkStart w:id="7812" w:name="_Toc89878047"/>
      <w:bookmarkStart w:id="7813" w:name="_Toc98709898"/>
      <w:bookmarkStart w:id="7814" w:name="_Toc105691713"/>
      <w:bookmarkStart w:id="7815" w:name="_Toc105694027"/>
      <w:bookmarkStart w:id="7816" w:name="_Toc123139363"/>
      <w:bookmarkStart w:id="7817" w:name="_Toc124166163"/>
      <w:bookmarkStart w:id="7818" w:name="_Toc130923036"/>
      <w:bookmarkStart w:id="7819" w:name="_Toc137303448"/>
      <w:bookmarkStart w:id="7820" w:name="_Toc138889672"/>
      <w:bookmarkStart w:id="7821" w:name="_Toc145111484"/>
      <w:r w:rsidRPr="00090C64">
        <w:t>6.8.5.1.1</w:t>
      </w:r>
      <w:r w:rsidRPr="00090C64">
        <w:tab/>
        <w:t>General test requirement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7822" w:name="_Hlk505245061"/>
      <w:r w:rsidRPr="00C330E2">
        <w:t>6.8.5.1.1-1</w:t>
      </w:r>
      <w:bookmarkEnd w:id="7822"/>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7823" w:name="_Toc61127594"/>
      <w:bookmarkStart w:id="7824" w:name="_Toc67054608"/>
      <w:bookmarkStart w:id="7825" w:name="_Toc67061606"/>
      <w:bookmarkStart w:id="7826" w:name="_Toc74735124"/>
      <w:bookmarkStart w:id="7827" w:name="_Toc74753367"/>
      <w:bookmarkStart w:id="7828" w:name="_Toc76507626"/>
      <w:bookmarkStart w:id="7829" w:name="_Toc83109235"/>
      <w:bookmarkStart w:id="7830" w:name="_Toc89878048"/>
      <w:bookmarkStart w:id="7831" w:name="_Toc98709899"/>
      <w:bookmarkStart w:id="7832" w:name="_Toc105691714"/>
      <w:bookmarkStart w:id="7833" w:name="_Toc105694028"/>
      <w:bookmarkStart w:id="7834" w:name="_Toc123139364"/>
      <w:bookmarkStart w:id="7835" w:name="_Toc124166164"/>
      <w:bookmarkStart w:id="7836" w:name="_Toc130923037"/>
      <w:bookmarkStart w:id="7837" w:name="_Toc137303449"/>
      <w:bookmarkStart w:id="7838" w:name="_Toc138889673"/>
      <w:bookmarkStart w:id="7839" w:name="_Toc145111485"/>
      <w:r w:rsidRPr="00090C64">
        <w:t>6.8.5.1.2</w:t>
      </w:r>
      <w:r w:rsidRPr="00090C64">
        <w:tab/>
        <w:t>Additional test requirement (BC1 and BC2)</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7840" w:name="_Toc61127595"/>
      <w:bookmarkStart w:id="7841" w:name="_Toc67054609"/>
      <w:bookmarkStart w:id="7842" w:name="_Toc67061607"/>
      <w:bookmarkStart w:id="7843" w:name="_Toc74735125"/>
      <w:bookmarkStart w:id="7844" w:name="_Toc74753368"/>
      <w:bookmarkStart w:id="7845" w:name="_Toc76507627"/>
      <w:bookmarkStart w:id="7846" w:name="_Toc83109236"/>
      <w:bookmarkStart w:id="7847" w:name="_Toc89878049"/>
      <w:bookmarkStart w:id="7848" w:name="_Toc98709900"/>
      <w:bookmarkStart w:id="7849" w:name="_Toc105691715"/>
      <w:bookmarkStart w:id="7850" w:name="_Toc105694029"/>
      <w:bookmarkStart w:id="7851" w:name="_Toc123139365"/>
      <w:bookmarkStart w:id="7852" w:name="_Toc124166165"/>
      <w:bookmarkStart w:id="7853" w:name="_Toc130923038"/>
      <w:bookmarkStart w:id="7854" w:name="_Toc137303450"/>
      <w:bookmarkStart w:id="7855" w:name="_Toc138889674"/>
      <w:bookmarkStart w:id="7856" w:name="_Toc145111486"/>
      <w:r w:rsidRPr="00090C64">
        <w:t>6.8.5.1.3</w:t>
      </w:r>
      <w:r w:rsidRPr="00090C64">
        <w:tab/>
        <w:t>Additional test requirement (BC3)</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7857" w:name="_Toc61127596"/>
      <w:bookmarkStart w:id="7858" w:name="_Toc67054610"/>
      <w:bookmarkStart w:id="7859" w:name="_Toc67061608"/>
      <w:bookmarkStart w:id="7860" w:name="_Toc74735126"/>
      <w:bookmarkStart w:id="7861" w:name="_Toc74753369"/>
      <w:bookmarkStart w:id="7862" w:name="_Toc76507628"/>
      <w:bookmarkStart w:id="7863" w:name="_Toc83109237"/>
      <w:bookmarkStart w:id="7864" w:name="_Toc89878050"/>
      <w:bookmarkStart w:id="7865" w:name="_Toc98709901"/>
      <w:bookmarkStart w:id="7866" w:name="_Toc105691716"/>
      <w:bookmarkStart w:id="7867" w:name="_Toc105694030"/>
      <w:bookmarkStart w:id="7868" w:name="_Toc123139366"/>
      <w:bookmarkStart w:id="7869" w:name="_Toc124166166"/>
      <w:bookmarkStart w:id="7870" w:name="_Toc130923039"/>
      <w:bookmarkStart w:id="7871" w:name="_Toc137303451"/>
      <w:bookmarkStart w:id="7872" w:name="_Toc138889675"/>
      <w:bookmarkStart w:id="7873" w:name="_Toc145111487"/>
      <w:r w:rsidRPr="00090C64">
        <w:t>6.8.5.2</w:t>
      </w:r>
      <w:r w:rsidRPr="00090C64">
        <w:tab/>
        <w:t>Single RAT UTRA operation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33AD6F6E" w14:textId="77777777" w:rsidR="00D57C09" w:rsidRPr="00090C64" w:rsidRDefault="00D57C09" w:rsidP="005D2715">
      <w:pPr>
        <w:pStyle w:val="Heading5"/>
      </w:pPr>
      <w:bookmarkStart w:id="7874" w:name="_Toc61127597"/>
      <w:bookmarkStart w:id="7875" w:name="_Toc67054611"/>
      <w:bookmarkStart w:id="7876" w:name="_Toc67061609"/>
      <w:bookmarkStart w:id="7877" w:name="_Toc74735127"/>
      <w:bookmarkStart w:id="7878" w:name="_Toc74753370"/>
      <w:bookmarkStart w:id="7879" w:name="_Toc76507629"/>
      <w:bookmarkStart w:id="7880" w:name="_Toc83109238"/>
      <w:bookmarkStart w:id="7881" w:name="_Toc89878051"/>
      <w:bookmarkStart w:id="7882" w:name="_Toc98709902"/>
      <w:bookmarkStart w:id="7883" w:name="_Toc105691717"/>
      <w:bookmarkStart w:id="7884" w:name="_Toc105694031"/>
      <w:bookmarkStart w:id="7885" w:name="_Toc123139367"/>
      <w:bookmarkStart w:id="7886" w:name="_Toc124166167"/>
      <w:bookmarkStart w:id="7887" w:name="_Toc130923040"/>
      <w:bookmarkStart w:id="7888" w:name="_Toc137303452"/>
      <w:bookmarkStart w:id="7889" w:name="_Toc138889676"/>
      <w:bookmarkStart w:id="7890" w:name="_Toc145111488"/>
      <w:r w:rsidRPr="00090C64">
        <w:t>6.8.5.2.1</w:t>
      </w:r>
      <w:r w:rsidRPr="00090C64">
        <w:tab/>
        <w:t>General test requirement for UTRA FDD</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7891" w:name="_Hlk505246740"/>
      <w:r w:rsidRPr="00090C64">
        <w:t>6.8.5.2.1-1</w:t>
      </w:r>
      <w:bookmarkEnd w:id="789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7892" w:name="_Toc61127598"/>
      <w:bookmarkStart w:id="7893" w:name="_Toc67054612"/>
      <w:bookmarkStart w:id="7894" w:name="_Toc67061610"/>
      <w:bookmarkStart w:id="7895" w:name="_Toc74735128"/>
      <w:bookmarkStart w:id="7896" w:name="_Toc74753371"/>
      <w:bookmarkStart w:id="7897" w:name="_Toc76507630"/>
      <w:bookmarkStart w:id="7898" w:name="_Toc83109239"/>
      <w:bookmarkStart w:id="7899" w:name="_Toc89878052"/>
      <w:bookmarkStart w:id="7900" w:name="_Toc98709903"/>
      <w:bookmarkStart w:id="7901" w:name="_Toc105691718"/>
      <w:bookmarkStart w:id="7902" w:name="_Toc105694032"/>
      <w:bookmarkStart w:id="7903" w:name="_Toc123139368"/>
      <w:bookmarkStart w:id="7904" w:name="_Toc124166168"/>
      <w:bookmarkStart w:id="7905" w:name="_Toc130923041"/>
      <w:bookmarkStart w:id="7906" w:name="_Toc137303453"/>
      <w:bookmarkStart w:id="7907" w:name="_Toc138889677"/>
      <w:bookmarkStart w:id="7908" w:name="_Toc145111489"/>
      <w:r w:rsidRPr="00090C64">
        <w:t>6.8.5.3</w:t>
      </w:r>
      <w:r w:rsidRPr="00090C64">
        <w:tab/>
        <w:t>Single RAT E-UTRA operation</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A7064CB" w14:textId="77777777" w:rsidR="00D57C09" w:rsidRPr="00090C64" w:rsidRDefault="00D57C09" w:rsidP="005D2715">
      <w:pPr>
        <w:pStyle w:val="Heading5"/>
      </w:pPr>
      <w:bookmarkStart w:id="7909" w:name="_Toc61127599"/>
      <w:bookmarkStart w:id="7910" w:name="_Toc67054613"/>
      <w:bookmarkStart w:id="7911" w:name="_Toc67061611"/>
      <w:bookmarkStart w:id="7912" w:name="_Toc74735129"/>
      <w:bookmarkStart w:id="7913" w:name="_Toc74753372"/>
      <w:bookmarkStart w:id="7914" w:name="_Toc76507631"/>
      <w:bookmarkStart w:id="7915" w:name="_Toc83109240"/>
      <w:bookmarkStart w:id="7916" w:name="_Toc89878053"/>
      <w:bookmarkStart w:id="7917" w:name="_Toc98709904"/>
      <w:bookmarkStart w:id="7918" w:name="_Toc105691719"/>
      <w:bookmarkStart w:id="7919" w:name="_Toc105694033"/>
      <w:bookmarkStart w:id="7920" w:name="_Toc123139369"/>
      <w:bookmarkStart w:id="7921" w:name="_Toc124166169"/>
      <w:bookmarkStart w:id="7922" w:name="_Toc130923042"/>
      <w:bookmarkStart w:id="7923" w:name="_Toc137303454"/>
      <w:bookmarkStart w:id="7924" w:name="_Toc138889678"/>
      <w:bookmarkStart w:id="7925" w:name="_Toc145111490"/>
      <w:r w:rsidRPr="00090C64">
        <w:t>6.8.5.3.1</w:t>
      </w:r>
      <w:r w:rsidRPr="00090C64">
        <w:tab/>
        <w:t>General test requirement</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7926" w:name="_Toc61117240"/>
      <w:bookmarkStart w:id="7927" w:name="_Toc67081092"/>
      <w:bookmarkStart w:id="7928" w:name="_Toc68770444"/>
      <w:bookmarkStart w:id="7929" w:name="_Toc74735130"/>
      <w:bookmarkStart w:id="7930" w:name="_Toc74753373"/>
      <w:bookmarkStart w:id="7931" w:name="_Toc76507632"/>
      <w:bookmarkStart w:id="7932" w:name="_Toc83109241"/>
      <w:bookmarkStart w:id="7933" w:name="_Toc89878054"/>
      <w:bookmarkStart w:id="7934" w:name="_Toc98709905"/>
      <w:bookmarkStart w:id="7935" w:name="_Toc105691720"/>
      <w:bookmarkStart w:id="7936" w:name="_Toc105694034"/>
      <w:bookmarkStart w:id="7937" w:name="_Toc123139370"/>
      <w:bookmarkStart w:id="7938" w:name="_Toc124166170"/>
      <w:bookmarkStart w:id="7939" w:name="_Toc130923043"/>
      <w:bookmarkStart w:id="7940" w:name="_Toc137303455"/>
      <w:bookmarkStart w:id="7941" w:name="_Toc138889679"/>
      <w:bookmarkStart w:id="7942" w:name="_Toc145111491"/>
      <w:r w:rsidRPr="00B20AE8">
        <w:t>6.8.5.3.</w:t>
      </w:r>
      <w:r w:rsidRPr="00B20AE8">
        <w:rPr>
          <w:lang w:val="en-US"/>
        </w:rPr>
        <w:t>2</w:t>
      </w:r>
      <w:r w:rsidRPr="00B20AE8">
        <w:tab/>
      </w:r>
      <w:bookmarkEnd w:id="7926"/>
      <w:bookmarkEnd w:id="7927"/>
      <w:bookmarkEnd w:id="7928"/>
      <w:r>
        <w:t>Void</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7943" w:name="_Toc21125200"/>
      <w:bookmarkStart w:id="7944" w:name="_Toc29768190"/>
      <w:bookmarkStart w:id="7945" w:name="_Toc36044632"/>
      <w:bookmarkStart w:id="7946" w:name="_Toc37230537"/>
      <w:bookmarkStart w:id="7947" w:name="_Toc45907680"/>
      <w:bookmarkStart w:id="7948" w:name="_Toc53181785"/>
      <w:bookmarkStart w:id="7949" w:name="_Toc61127601"/>
      <w:bookmarkStart w:id="7950" w:name="_Toc67054615"/>
      <w:bookmarkStart w:id="7951" w:name="_Toc67061613"/>
      <w:bookmarkStart w:id="7952" w:name="_Toc74735131"/>
      <w:bookmarkStart w:id="7953" w:name="_Toc74753374"/>
      <w:bookmarkStart w:id="7954" w:name="_Toc76507633"/>
      <w:bookmarkStart w:id="7955" w:name="_Toc83109242"/>
      <w:bookmarkStart w:id="7956" w:name="_Toc89878055"/>
      <w:bookmarkStart w:id="7957" w:name="_Toc98709906"/>
      <w:bookmarkStart w:id="7958" w:name="_Toc105691721"/>
      <w:bookmarkStart w:id="7959" w:name="_Toc105694035"/>
      <w:bookmarkStart w:id="7960" w:name="_Toc123139371"/>
      <w:bookmarkStart w:id="7961" w:name="_Toc124166171"/>
      <w:bookmarkStart w:id="7962" w:name="_Toc130923044"/>
      <w:bookmarkStart w:id="7963" w:name="_Toc137303456"/>
      <w:bookmarkStart w:id="7964" w:name="_Toc138889680"/>
      <w:bookmarkStart w:id="7965" w:name="_Toc145111492"/>
      <w:r w:rsidRPr="00090C64">
        <w:rPr>
          <w:lang w:eastAsia="zh-CN"/>
        </w:rPr>
        <w:t>7</w:t>
      </w:r>
      <w:r w:rsidRPr="00090C64">
        <w:rPr>
          <w:lang w:eastAsia="zh-CN"/>
        </w:rPr>
        <w:tab/>
        <w:t>Radiated receiver characteristics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0651E2E9" w14:textId="77777777" w:rsidR="00D57C09" w:rsidRPr="00090C64" w:rsidRDefault="00D57C09" w:rsidP="00D57C09">
      <w:pPr>
        <w:pStyle w:val="Heading2"/>
        <w:rPr>
          <w:lang w:eastAsia="zh-CN"/>
        </w:rPr>
      </w:pPr>
      <w:bookmarkStart w:id="7966" w:name="_Toc21125201"/>
      <w:bookmarkStart w:id="7967" w:name="_Toc29768191"/>
      <w:bookmarkStart w:id="7968" w:name="_Toc36044633"/>
      <w:bookmarkStart w:id="7969" w:name="_Toc37230538"/>
      <w:bookmarkStart w:id="7970" w:name="_Toc45907681"/>
      <w:bookmarkStart w:id="7971" w:name="_Toc53181786"/>
      <w:bookmarkStart w:id="7972" w:name="_Toc61127602"/>
      <w:bookmarkStart w:id="7973" w:name="_Toc67054616"/>
      <w:bookmarkStart w:id="7974" w:name="_Toc67061614"/>
      <w:bookmarkStart w:id="7975" w:name="_Toc74735132"/>
      <w:bookmarkStart w:id="7976" w:name="_Toc74753375"/>
      <w:bookmarkStart w:id="7977" w:name="_Toc76507634"/>
      <w:bookmarkStart w:id="7978" w:name="_Toc83109243"/>
      <w:bookmarkStart w:id="7979" w:name="_Toc89878056"/>
      <w:bookmarkStart w:id="7980" w:name="_Toc98709907"/>
      <w:bookmarkStart w:id="7981" w:name="_Toc105691722"/>
      <w:bookmarkStart w:id="7982" w:name="_Toc105694036"/>
      <w:bookmarkStart w:id="7983" w:name="_Toc123139372"/>
      <w:bookmarkStart w:id="7984" w:name="_Toc124166172"/>
      <w:bookmarkStart w:id="7985" w:name="_Toc130923045"/>
      <w:bookmarkStart w:id="7986" w:name="_Toc137303457"/>
      <w:bookmarkStart w:id="7987" w:name="_Toc138889681"/>
      <w:bookmarkStart w:id="7988" w:name="_Toc145111493"/>
      <w:r w:rsidRPr="00090C64">
        <w:rPr>
          <w:lang w:eastAsia="zh-CN"/>
        </w:rPr>
        <w:t>7.1</w:t>
      </w:r>
      <w:r w:rsidRPr="00090C64">
        <w:rPr>
          <w:lang w:eastAsia="zh-CN"/>
        </w:rPr>
        <w:tab/>
        <w:t>General</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89" w:name="_Toc21125202"/>
      <w:bookmarkStart w:id="7990" w:name="_Toc29768192"/>
      <w:bookmarkStart w:id="7991" w:name="_Toc36044634"/>
      <w:bookmarkStart w:id="7992" w:name="_Toc37230539"/>
      <w:bookmarkStart w:id="7993" w:name="_Toc45907682"/>
      <w:bookmarkStart w:id="7994" w:name="_Toc53181787"/>
      <w:bookmarkStart w:id="7995" w:name="_Toc61127603"/>
      <w:bookmarkStart w:id="7996" w:name="_Toc67054617"/>
      <w:bookmarkStart w:id="7997" w:name="_Toc67061615"/>
      <w:bookmarkStart w:id="7998" w:name="_Toc74735133"/>
      <w:bookmarkStart w:id="7999" w:name="_Toc74753376"/>
      <w:bookmarkStart w:id="8000" w:name="_Toc76507635"/>
      <w:bookmarkStart w:id="8001" w:name="_Toc83109244"/>
      <w:bookmarkStart w:id="8002" w:name="_Toc89878057"/>
      <w:bookmarkStart w:id="8003" w:name="_Toc98709908"/>
      <w:bookmarkStart w:id="8004" w:name="_Toc105691723"/>
      <w:bookmarkStart w:id="8005" w:name="_Toc105694037"/>
      <w:bookmarkStart w:id="8006" w:name="_Toc123139373"/>
      <w:bookmarkStart w:id="8007" w:name="_Toc124166173"/>
      <w:bookmarkStart w:id="8008" w:name="_Toc130923046"/>
      <w:bookmarkStart w:id="8009" w:name="_Toc137303458"/>
      <w:bookmarkStart w:id="8010" w:name="_Toc138889682"/>
      <w:bookmarkStart w:id="8011" w:name="_Toc145111494"/>
      <w:r w:rsidRPr="00090C64">
        <w:rPr>
          <w:lang w:eastAsia="zh-CN"/>
        </w:rPr>
        <w:t>7.2</w:t>
      </w:r>
      <w:r w:rsidRPr="00090C64">
        <w:rPr>
          <w:lang w:eastAsia="zh-CN"/>
        </w:rPr>
        <w:tab/>
        <w:t>OTA sensitivity</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1EC7F05F" w14:textId="77777777" w:rsidR="00D57C09" w:rsidRPr="00090C64" w:rsidRDefault="00D57C09" w:rsidP="00D57C09">
      <w:pPr>
        <w:pStyle w:val="Heading3"/>
      </w:pPr>
      <w:bookmarkStart w:id="8012" w:name="_Toc21125203"/>
      <w:bookmarkStart w:id="8013" w:name="_Toc29768193"/>
      <w:bookmarkStart w:id="8014" w:name="_Toc36044635"/>
      <w:bookmarkStart w:id="8015" w:name="_Toc37230540"/>
      <w:bookmarkStart w:id="8016" w:name="_Toc45907683"/>
      <w:bookmarkStart w:id="8017" w:name="_Toc53181788"/>
      <w:bookmarkStart w:id="8018" w:name="_Toc61127604"/>
      <w:bookmarkStart w:id="8019" w:name="_Toc67054618"/>
      <w:bookmarkStart w:id="8020" w:name="_Toc67061616"/>
      <w:bookmarkStart w:id="8021" w:name="_Toc74735134"/>
      <w:bookmarkStart w:id="8022" w:name="_Toc74753377"/>
      <w:bookmarkStart w:id="8023" w:name="_Toc76507636"/>
      <w:bookmarkStart w:id="8024" w:name="_Toc83109245"/>
      <w:bookmarkStart w:id="8025" w:name="_Toc89878058"/>
      <w:bookmarkStart w:id="8026" w:name="_Toc98709909"/>
      <w:bookmarkStart w:id="8027" w:name="_Toc105691724"/>
      <w:bookmarkStart w:id="8028" w:name="_Toc105694038"/>
      <w:bookmarkStart w:id="8029" w:name="_Toc123139374"/>
      <w:bookmarkStart w:id="8030" w:name="_Toc124166174"/>
      <w:bookmarkStart w:id="8031" w:name="_Toc130923047"/>
      <w:bookmarkStart w:id="8032" w:name="_Toc137303459"/>
      <w:bookmarkStart w:id="8033" w:name="_Toc138889683"/>
      <w:bookmarkStart w:id="8034" w:name="_Toc145111495"/>
      <w:r w:rsidRPr="00090C64">
        <w:t>7.2.1</w:t>
      </w:r>
      <w:r w:rsidRPr="00090C64">
        <w:tab/>
        <w:t>Definition and applicability</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35" w:name="_Toc21125204"/>
      <w:bookmarkStart w:id="8036" w:name="_Toc29768194"/>
      <w:bookmarkStart w:id="8037" w:name="_Toc36044636"/>
      <w:bookmarkStart w:id="8038" w:name="_Toc37230541"/>
      <w:bookmarkStart w:id="8039" w:name="_Toc45907684"/>
      <w:bookmarkStart w:id="8040" w:name="_Toc53181789"/>
      <w:bookmarkStart w:id="8041" w:name="_Toc61127605"/>
      <w:bookmarkStart w:id="8042" w:name="_Toc67054619"/>
      <w:bookmarkStart w:id="8043" w:name="_Toc67061617"/>
      <w:bookmarkStart w:id="8044" w:name="_Toc74735135"/>
      <w:bookmarkStart w:id="8045" w:name="_Toc74753378"/>
      <w:bookmarkStart w:id="8046" w:name="_Toc76507637"/>
      <w:bookmarkStart w:id="8047" w:name="_Toc83109246"/>
      <w:bookmarkStart w:id="8048" w:name="_Toc89878059"/>
      <w:bookmarkStart w:id="8049" w:name="_Toc98709910"/>
      <w:bookmarkStart w:id="8050" w:name="_Toc105691725"/>
      <w:bookmarkStart w:id="8051" w:name="_Toc105694039"/>
      <w:bookmarkStart w:id="8052" w:name="_Toc123139375"/>
      <w:bookmarkStart w:id="8053" w:name="_Toc124166175"/>
      <w:bookmarkStart w:id="8054" w:name="_Toc130923048"/>
      <w:bookmarkStart w:id="8055" w:name="_Toc137303460"/>
      <w:bookmarkStart w:id="8056" w:name="_Toc138889684"/>
      <w:bookmarkStart w:id="8057" w:name="_Toc145111496"/>
      <w:r w:rsidRPr="00090C64">
        <w:t>7.2.2</w:t>
      </w:r>
      <w:r w:rsidRPr="00090C64">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58" w:name="_Toc21125205"/>
      <w:bookmarkStart w:id="8059" w:name="_Toc29768195"/>
      <w:bookmarkStart w:id="8060" w:name="_Toc36044637"/>
      <w:bookmarkStart w:id="8061" w:name="_Toc37230542"/>
      <w:bookmarkStart w:id="8062" w:name="_Toc45907685"/>
      <w:bookmarkStart w:id="8063" w:name="_Toc53181790"/>
      <w:bookmarkStart w:id="8064" w:name="_Toc61127606"/>
      <w:bookmarkStart w:id="8065" w:name="_Toc67054620"/>
      <w:bookmarkStart w:id="8066" w:name="_Toc67061618"/>
      <w:bookmarkStart w:id="8067" w:name="_Toc74735136"/>
      <w:bookmarkStart w:id="8068" w:name="_Toc74753379"/>
      <w:bookmarkStart w:id="8069" w:name="_Toc76507638"/>
      <w:bookmarkStart w:id="8070" w:name="_Toc83109247"/>
      <w:bookmarkStart w:id="8071" w:name="_Toc89878060"/>
      <w:bookmarkStart w:id="8072" w:name="_Toc98709911"/>
      <w:bookmarkStart w:id="8073" w:name="_Toc105691726"/>
      <w:bookmarkStart w:id="8074" w:name="_Toc105694040"/>
      <w:bookmarkStart w:id="8075" w:name="_Toc123139376"/>
      <w:bookmarkStart w:id="8076" w:name="_Toc124166176"/>
      <w:bookmarkStart w:id="8077" w:name="_Toc130923049"/>
      <w:bookmarkStart w:id="8078" w:name="_Toc137303461"/>
      <w:bookmarkStart w:id="8079" w:name="_Toc138889685"/>
      <w:bookmarkStart w:id="8080" w:name="_Toc145111497"/>
      <w:r w:rsidRPr="00090C64">
        <w:t>7.2.3</w:t>
      </w:r>
      <w:r w:rsidRPr="00090C64">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81" w:name="_Toc21125206"/>
      <w:bookmarkStart w:id="8082" w:name="_Toc29768196"/>
      <w:bookmarkStart w:id="8083" w:name="_Toc36044638"/>
      <w:bookmarkStart w:id="8084" w:name="_Toc37230543"/>
      <w:bookmarkStart w:id="8085" w:name="_Toc45907686"/>
      <w:bookmarkStart w:id="8086" w:name="_Toc53181791"/>
      <w:bookmarkStart w:id="8087" w:name="_Toc61127607"/>
      <w:bookmarkStart w:id="8088" w:name="_Toc67054621"/>
      <w:bookmarkStart w:id="8089" w:name="_Toc67061619"/>
      <w:bookmarkStart w:id="8090" w:name="_Toc74735137"/>
      <w:bookmarkStart w:id="8091" w:name="_Toc74753380"/>
      <w:bookmarkStart w:id="8092" w:name="_Toc76507639"/>
      <w:bookmarkStart w:id="8093" w:name="_Toc83109248"/>
      <w:bookmarkStart w:id="8094" w:name="_Toc89878061"/>
      <w:bookmarkStart w:id="8095" w:name="_Toc98709912"/>
      <w:bookmarkStart w:id="8096" w:name="_Toc105691727"/>
      <w:bookmarkStart w:id="8097" w:name="_Toc105694041"/>
      <w:bookmarkStart w:id="8098" w:name="_Toc123139377"/>
      <w:bookmarkStart w:id="8099" w:name="_Toc124166177"/>
      <w:bookmarkStart w:id="8100" w:name="_Toc130923050"/>
      <w:bookmarkStart w:id="8101" w:name="_Toc137303462"/>
      <w:bookmarkStart w:id="8102" w:name="_Toc138889686"/>
      <w:bookmarkStart w:id="8103" w:name="_Toc145111498"/>
      <w:r w:rsidRPr="00090C64">
        <w:t>7.2.4</w:t>
      </w:r>
      <w:r w:rsidRPr="00090C64">
        <w:tab/>
        <w:t>Method of test</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188FCC78" w14:textId="77777777" w:rsidR="00D57C09" w:rsidRPr="00090C64" w:rsidRDefault="00D57C09" w:rsidP="00D57C09">
      <w:pPr>
        <w:pStyle w:val="Heading4"/>
      </w:pPr>
      <w:bookmarkStart w:id="8104" w:name="_Toc21125207"/>
      <w:bookmarkStart w:id="8105" w:name="_Toc29768197"/>
      <w:bookmarkStart w:id="8106" w:name="_Toc36044639"/>
      <w:bookmarkStart w:id="8107" w:name="_Toc37230544"/>
      <w:bookmarkStart w:id="8108" w:name="_Toc45907687"/>
      <w:bookmarkStart w:id="8109" w:name="_Toc53181792"/>
      <w:bookmarkStart w:id="8110" w:name="_Toc61127608"/>
      <w:bookmarkStart w:id="8111" w:name="_Toc67054622"/>
      <w:bookmarkStart w:id="8112" w:name="_Toc67061620"/>
      <w:bookmarkStart w:id="8113" w:name="_Toc74735138"/>
      <w:bookmarkStart w:id="8114" w:name="_Toc74753381"/>
      <w:bookmarkStart w:id="8115" w:name="_Toc76507640"/>
      <w:bookmarkStart w:id="8116" w:name="_Toc83109249"/>
      <w:bookmarkStart w:id="8117" w:name="_Toc89878062"/>
      <w:bookmarkStart w:id="8118" w:name="_Toc98709913"/>
      <w:bookmarkStart w:id="8119" w:name="_Toc105691728"/>
      <w:bookmarkStart w:id="8120" w:name="_Toc105694042"/>
      <w:bookmarkStart w:id="8121" w:name="_Toc123139378"/>
      <w:bookmarkStart w:id="8122" w:name="_Toc124166178"/>
      <w:bookmarkStart w:id="8123" w:name="_Toc130923051"/>
      <w:bookmarkStart w:id="8124" w:name="_Toc137303463"/>
      <w:bookmarkStart w:id="8125" w:name="_Toc138889687"/>
      <w:bookmarkStart w:id="8126" w:name="_Toc145111499"/>
      <w:r w:rsidRPr="00090C64">
        <w:t>7.2.4.1</w:t>
      </w:r>
      <w:r w:rsidRPr="00090C64">
        <w:tab/>
        <w:t>Initial conditions</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27" w:name="_Toc21125208"/>
      <w:bookmarkStart w:id="8128" w:name="_Toc29768198"/>
      <w:bookmarkStart w:id="8129" w:name="_Toc36044640"/>
      <w:bookmarkStart w:id="8130" w:name="_Toc37230545"/>
      <w:bookmarkStart w:id="8131" w:name="_Toc45907688"/>
      <w:bookmarkStart w:id="8132" w:name="_Toc53181793"/>
      <w:bookmarkStart w:id="8133" w:name="_Toc61127609"/>
      <w:bookmarkStart w:id="8134" w:name="_Toc67054623"/>
      <w:bookmarkStart w:id="8135" w:name="_Toc67061621"/>
      <w:bookmarkStart w:id="8136" w:name="_Toc74735139"/>
      <w:bookmarkStart w:id="8137" w:name="_Toc74753382"/>
      <w:bookmarkStart w:id="8138" w:name="_Toc76507641"/>
      <w:bookmarkStart w:id="8139" w:name="_Toc83109250"/>
      <w:bookmarkStart w:id="8140" w:name="_Toc89878063"/>
      <w:bookmarkStart w:id="8141" w:name="_Toc98709914"/>
      <w:bookmarkStart w:id="8142" w:name="_Toc105691729"/>
      <w:bookmarkStart w:id="8143" w:name="_Toc105694043"/>
      <w:bookmarkStart w:id="8144" w:name="_Toc123139379"/>
      <w:bookmarkStart w:id="8145" w:name="_Toc124166179"/>
      <w:bookmarkStart w:id="8146" w:name="_Toc130923052"/>
      <w:bookmarkStart w:id="8147" w:name="_Toc137303464"/>
      <w:bookmarkStart w:id="8148" w:name="_Toc138889688"/>
      <w:bookmarkStart w:id="8149" w:name="_Toc145111500"/>
      <w:r w:rsidRPr="00090C64">
        <w:t>7.2.4.2</w:t>
      </w:r>
      <w:r w:rsidRPr="00090C64">
        <w:tab/>
        <w:t>Procedure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50" w:name="_Toc21125209"/>
      <w:bookmarkStart w:id="8151" w:name="_Toc29768199"/>
      <w:bookmarkStart w:id="8152" w:name="_Toc36044641"/>
      <w:bookmarkStart w:id="8153" w:name="_Toc37230546"/>
      <w:bookmarkStart w:id="8154" w:name="_Toc45907689"/>
      <w:bookmarkStart w:id="8155" w:name="_Toc53181794"/>
      <w:bookmarkStart w:id="8156" w:name="_Toc61127610"/>
      <w:bookmarkStart w:id="8157" w:name="_Toc67054624"/>
      <w:bookmarkStart w:id="8158" w:name="_Toc67061622"/>
      <w:bookmarkStart w:id="8159" w:name="_Toc74735140"/>
      <w:bookmarkStart w:id="8160" w:name="_Toc74753383"/>
      <w:bookmarkStart w:id="8161" w:name="_Toc76507642"/>
      <w:bookmarkStart w:id="8162" w:name="_Toc83109251"/>
      <w:bookmarkStart w:id="8163" w:name="_Toc89878064"/>
      <w:bookmarkStart w:id="8164" w:name="_Toc98709915"/>
      <w:bookmarkStart w:id="8165" w:name="_Toc105691730"/>
      <w:bookmarkStart w:id="8166" w:name="_Toc105694044"/>
      <w:bookmarkStart w:id="8167" w:name="_Toc123139380"/>
      <w:bookmarkStart w:id="8168" w:name="_Toc124166180"/>
      <w:bookmarkStart w:id="8169" w:name="_Toc130923053"/>
      <w:bookmarkStart w:id="8170" w:name="_Toc137303465"/>
      <w:bookmarkStart w:id="8171" w:name="_Toc138889689"/>
      <w:bookmarkStart w:id="8172" w:name="_Toc145111501"/>
      <w:r w:rsidRPr="00090C64">
        <w:t>7.2.5</w:t>
      </w:r>
      <w:r w:rsidRPr="00090C64">
        <w:tab/>
        <w:t>Test Requirements</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3DB6E02E" w14:textId="77777777" w:rsidR="00D57C09" w:rsidRPr="00090C64" w:rsidRDefault="00D57C09" w:rsidP="00D57C09">
      <w:pPr>
        <w:pStyle w:val="Heading4"/>
      </w:pPr>
      <w:bookmarkStart w:id="8173" w:name="_Toc21125210"/>
      <w:bookmarkStart w:id="8174" w:name="_Toc29768200"/>
      <w:bookmarkStart w:id="8175" w:name="_Toc36044642"/>
      <w:bookmarkStart w:id="8176" w:name="_Toc37230547"/>
      <w:bookmarkStart w:id="8177" w:name="_Toc45907690"/>
      <w:bookmarkStart w:id="8178" w:name="_Toc53181795"/>
      <w:bookmarkStart w:id="8179" w:name="_Toc61127611"/>
      <w:bookmarkStart w:id="8180" w:name="_Toc67054625"/>
      <w:bookmarkStart w:id="8181" w:name="_Toc67061623"/>
      <w:bookmarkStart w:id="8182" w:name="_Toc74735141"/>
      <w:bookmarkStart w:id="8183" w:name="_Toc74753384"/>
      <w:bookmarkStart w:id="8184" w:name="_Toc76507643"/>
      <w:bookmarkStart w:id="8185" w:name="_Toc83109252"/>
      <w:bookmarkStart w:id="8186" w:name="_Toc89878065"/>
      <w:bookmarkStart w:id="8187" w:name="_Toc98709916"/>
      <w:bookmarkStart w:id="8188" w:name="_Toc105691731"/>
      <w:bookmarkStart w:id="8189" w:name="_Toc105694045"/>
      <w:bookmarkStart w:id="8190" w:name="_Toc123139381"/>
      <w:bookmarkStart w:id="8191" w:name="_Toc124166181"/>
      <w:bookmarkStart w:id="8192" w:name="_Toc130923054"/>
      <w:bookmarkStart w:id="8193" w:name="_Toc137303466"/>
      <w:bookmarkStart w:id="8194" w:name="_Toc138889690"/>
      <w:bookmarkStart w:id="8195" w:name="_Toc145111502"/>
      <w:r w:rsidRPr="00090C64">
        <w:t>7.2.5.1</w:t>
      </w:r>
      <w:r w:rsidRPr="00090C64">
        <w:tab/>
        <w:t>General</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196" w:name="_Toc21125211"/>
      <w:bookmarkStart w:id="8197" w:name="_Toc29768201"/>
      <w:bookmarkStart w:id="8198" w:name="_Toc36044643"/>
      <w:bookmarkStart w:id="8199" w:name="_Toc37230548"/>
      <w:bookmarkStart w:id="8200" w:name="_Toc45907691"/>
      <w:bookmarkStart w:id="8201" w:name="_Toc53181796"/>
      <w:bookmarkStart w:id="8202" w:name="_Toc61127612"/>
      <w:bookmarkStart w:id="8203" w:name="_Toc67054626"/>
      <w:bookmarkStart w:id="8204" w:name="_Toc67061624"/>
      <w:bookmarkStart w:id="8205" w:name="_Toc74735142"/>
      <w:bookmarkStart w:id="8206" w:name="_Toc74753385"/>
      <w:bookmarkStart w:id="8207" w:name="_Toc76507644"/>
      <w:bookmarkStart w:id="8208" w:name="_Toc83109253"/>
      <w:bookmarkStart w:id="8209" w:name="_Toc89878066"/>
      <w:bookmarkStart w:id="8210" w:name="_Toc98709917"/>
      <w:bookmarkStart w:id="8211" w:name="_Toc105691732"/>
      <w:bookmarkStart w:id="8212" w:name="_Toc105694046"/>
      <w:bookmarkStart w:id="8213" w:name="_Toc123139382"/>
      <w:bookmarkStart w:id="8214" w:name="_Toc124166182"/>
      <w:bookmarkStart w:id="8215" w:name="_Toc130923055"/>
      <w:bookmarkStart w:id="8216" w:name="_Toc137303467"/>
      <w:bookmarkStart w:id="8217" w:name="_Toc138889691"/>
      <w:bookmarkStart w:id="8218" w:name="_Toc145111503"/>
      <w:r w:rsidRPr="00090C64">
        <w:t>7.2.5.2</w:t>
      </w:r>
      <w:r w:rsidRPr="00090C64">
        <w:tab/>
        <w:t>UTRA FDD Test Requirements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219" w:name="_Toc21125212"/>
      <w:bookmarkStart w:id="8220" w:name="_Toc29768202"/>
      <w:bookmarkStart w:id="8221" w:name="_Toc36044644"/>
      <w:bookmarkStart w:id="8222" w:name="_Toc37230549"/>
      <w:bookmarkStart w:id="8223" w:name="_Toc45907692"/>
      <w:bookmarkStart w:id="8224" w:name="_Toc53181797"/>
      <w:bookmarkStart w:id="8225" w:name="_Toc61127613"/>
      <w:bookmarkStart w:id="8226" w:name="_Toc67054627"/>
      <w:bookmarkStart w:id="8227" w:name="_Toc67061625"/>
      <w:bookmarkStart w:id="8228" w:name="_Toc74735143"/>
      <w:bookmarkStart w:id="8229" w:name="_Toc74753386"/>
      <w:bookmarkStart w:id="8230" w:name="_Toc76507645"/>
      <w:bookmarkStart w:id="8231" w:name="_Toc83109254"/>
      <w:bookmarkStart w:id="8232" w:name="_Toc89878067"/>
      <w:bookmarkStart w:id="8233" w:name="_Toc98709918"/>
      <w:bookmarkStart w:id="8234" w:name="_Toc105691733"/>
      <w:bookmarkStart w:id="8235" w:name="_Toc105694047"/>
      <w:bookmarkStart w:id="8236" w:name="_Toc123139383"/>
      <w:bookmarkStart w:id="8237" w:name="_Toc124166183"/>
      <w:bookmarkStart w:id="8238" w:name="_Toc130923056"/>
      <w:bookmarkStart w:id="8239" w:name="_Toc137303468"/>
      <w:bookmarkStart w:id="8240" w:name="_Toc138889692"/>
      <w:bookmarkStart w:id="8241" w:name="_Toc145111504"/>
      <w:r w:rsidRPr="00090C64">
        <w:t>7.2.5.3</w:t>
      </w:r>
      <w:r w:rsidRPr="00090C64">
        <w:tab/>
        <w:t>UTRA TDD 1,28Mcp option Test Requirements</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242" w:name="_Toc21125213"/>
      <w:bookmarkStart w:id="8243" w:name="_Toc29768203"/>
      <w:bookmarkStart w:id="8244" w:name="_Toc36044645"/>
      <w:bookmarkStart w:id="8245" w:name="_Toc37230550"/>
      <w:bookmarkStart w:id="8246" w:name="_Toc45907693"/>
      <w:bookmarkStart w:id="8247" w:name="_Toc53181798"/>
      <w:bookmarkStart w:id="8248" w:name="_Toc61127614"/>
      <w:bookmarkStart w:id="8249" w:name="_Toc67054628"/>
      <w:bookmarkStart w:id="8250" w:name="_Toc67061626"/>
      <w:bookmarkStart w:id="8251" w:name="_Toc74735144"/>
      <w:bookmarkStart w:id="8252" w:name="_Toc74753387"/>
      <w:bookmarkStart w:id="8253" w:name="_Toc76507646"/>
      <w:bookmarkStart w:id="8254" w:name="_Toc83109255"/>
      <w:bookmarkStart w:id="8255" w:name="_Toc89878068"/>
      <w:bookmarkStart w:id="8256" w:name="_Toc98709919"/>
      <w:bookmarkStart w:id="8257" w:name="_Toc105691734"/>
      <w:bookmarkStart w:id="8258" w:name="_Toc105694048"/>
      <w:bookmarkStart w:id="8259" w:name="_Toc123139384"/>
      <w:bookmarkStart w:id="8260" w:name="_Toc124166184"/>
      <w:bookmarkStart w:id="8261" w:name="_Toc130923057"/>
      <w:bookmarkStart w:id="8262" w:name="_Toc137303469"/>
      <w:bookmarkStart w:id="8263" w:name="_Toc138889693"/>
      <w:bookmarkStart w:id="8264" w:name="_Toc145111505"/>
      <w:r w:rsidRPr="00090C64">
        <w:t>7.2.5.4</w:t>
      </w:r>
      <w:r w:rsidRPr="00090C64">
        <w:tab/>
        <w:t>E-UTRA Test Requirements</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265" w:name="_Toc21125214"/>
      <w:bookmarkStart w:id="8266" w:name="_Toc29768204"/>
      <w:bookmarkStart w:id="8267" w:name="_Toc36044646"/>
      <w:bookmarkStart w:id="8268" w:name="_Toc37230551"/>
      <w:bookmarkStart w:id="8269" w:name="_Toc45907694"/>
      <w:bookmarkStart w:id="8270" w:name="_Toc53181799"/>
      <w:bookmarkStart w:id="8271" w:name="_Toc61127615"/>
      <w:bookmarkStart w:id="8272" w:name="_Toc67054629"/>
      <w:bookmarkStart w:id="8273" w:name="_Toc67061627"/>
      <w:bookmarkStart w:id="8274" w:name="_Toc74735145"/>
      <w:bookmarkStart w:id="8275" w:name="_Toc74753388"/>
      <w:bookmarkStart w:id="8276" w:name="_Toc76507647"/>
      <w:bookmarkStart w:id="8277" w:name="_Toc83109256"/>
      <w:bookmarkStart w:id="8278" w:name="_Toc89878069"/>
      <w:bookmarkStart w:id="8279" w:name="_Toc98709920"/>
      <w:bookmarkStart w:id="8280" w:name="_Toc105691735"/>
      <w:bookmarkStart w:id="8281" w:name="_Toc105694049"/>
      <w:bookmarkStart w:id="8282" w:name="_Toc123139385"/>
      <w:bookmarkStart w:id="8283" w:name="_Toc124166185"/>
      <w:bookmarkStart w:id="8284" w:name="_Toc130923058"/>
      <w:bookmarkStart w:id="8285" w:name="_Toc137303470"/>
      <w:bookmarkStart w:id="8286" w:name="_Toc138889694"/>
      <w:bookmarkStart w:id="8287" w:name="_Toc145111506"/>
      <w:r w:rsidRPr="00090C64">
        <w:t>7.2.5.5</w:t>
      </w:r>
      <w:r w:rsidRPr="00090C64">
        <w:tab/>
        <w:t>NR Test Requirements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8288" w:name="_Toc21125215"/>
      <w:bookmarkStart w:id="8289" w:name="_Toc29768205"/>
      <w:bookmarkStart w:id="8290" w:name="_Toc36044647"/>
      <w:bookmarkStart w:id="8291" w:name="_Toc37230552"/>
      <w:bookmarkStart w:id="8292" w:name="_Toc45907695"/>
      <w:bookmarkStart w:id="8293" w:name="_Toc53181800"/>
      <w:bookmarkStart w:id="8294" w:name="_Toc61127616"/>
      <w:bookmarkStart w:id="8295" w:name="_Toc67054630"/>
      <w:bookmarkStart w:id="8296" w:name="_Toc67061628"/>
      <w:bookmarkStart w:id="8297" w:name="_Toc74735146"/>
      <w:bookmarkStart w:id="8298" w:name="_Toc74753389"/>
      <w:bookmarkStart w:id="8299" w:name="_Toc76507648"/>
      <w:bookmarkStart w:id="8300" w:name="_Toc83109257"/>
      <w:bookmarkStart w:id="8301" w:name="_Toc89878070"/>
      <w:bookmarkStart w:id="8302" w:name="_Toc98709921"/>
      <w:bookmarkStart w:id="8303" w:name="_Toc105691736"/>
      <w:bookmarkStart w:id="8304" w:name="_Toc105694050"/>
      <w:bookmarkStart w:id="8305" w:name="_Toc123139386"/>
      <w:bookmarkStart w:id="8306" w:name="_Toc124166186"/>
      <w:bookmarkStart w:id="8307" w:name="_Toc130923059"/>
      <w:bookmarkStart w:id="8308" w:name="_Toc137303471"/>
      <w:bookmarkStart w:id="8309" w:name="_Toc138889695"/>
      <w:bookmarkStart w:id="8310" w:name="_Toc145111507"/>
      <w:r w:rsidRPr="00090C64">
        <w:t>7.3</w:t>
      </w:r>
      <w:r w:rsidRPr="00090C64">
        <w:tab/>
        <w:t>OTA Reference sensitivity level</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56A16AF" w14:textId="77777777" w:rsidR="00D57C09" w:rsidRPr="00090C64" w:rsidRDefault="00D57C09" w:rsidP="00D57C09">
      <w:pPr>
        <w:pStyle w:val="Heading3"/>
        <w:rPr>
          <w:lang w:eastAsia="sv-SE"/>
        </w:rPr>
      </w:pPr>
      <w:bookmarkStart w:id="8311" w:name="_Toc21125216"/>
      <w:bookmarkStart w:id="8312" w:name="_Toc29768206"/>
      <w:bookmarkStart w:id="8313" w:name="_Toc36044648"/>
      <w:bookmarkStart w:id="8314" w:name="_Toc37230553"/>
      <w:bookmarkStart w:id="8315" w:name="_Toc45907696"/>
      <w:bookmarkStart w:id="8316" w:name="_Toc53181801"/>
      <w:bookmarkStart w:id="8317" w:name="_Toc61127617"/>
      <w:bookmarkStart w:id="8318" w:name="_Toc67054631"/>
      <w:bookmarkStart w:id="8319" w:name="_Toc67061629"/>
      <w:bookmarkStart w:id="8320" w:name="_Toc74735147"/>
      <w:bookmarkStart w:id="8321" w:name="_Toc74753390"/>
      <w:bookmarkStart w:id="8322" w:name="_Toc76507649"/>
      <w:bookmarkStart w:id="8323" w:name="_Toc83109258"/>
      <w:bookmarkStart w:id="8324" w:name="_Toc89878071"/>
      <w:bookmarkStart w:id="8325" w:name="_Toc98709922"/>
      <w:bookmarkStart w:id="8326" w:name="_Toc105691737"/>
      <w:bookmarkStart w:id="8327" w:name="_Toc105694051"/>
      <w:bookmarkStart w:id="8328" w:name="_Toc123139387"/>
      <w:bookmarkStart w:id="8329" w:name="_Toc124166187"/>
      <w:bookmarkStart w:id="8330" w:name="_Toc130923060"/>
      <w:bookmarkStart w:id="8331" w:name="_Toc137303472"/>
      <w:bookmarkStart w:id="8332" w:name="_Toc138889696"/>
      <w:bookmarkStart w:id="8333" w:name="_Toc145111508"/>
      <w:r w:rsidRPr="00090C64">
        <w:rPr>
          <w:lang w:eastAsia="sv-SE"/>
        </w:rPr>
        <w:t>7.3.1</w:t>
      </w:r>
      <w:r w:rsidRPr="00090C64">
        <w:rPr>
          <w:lang w:eastAsia="sv-SE"/>
        </w:rPr>
        <w:tab/>
        <w:t>Definition and applicability</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34" w:name="_Toc21125217"/>
      <w:bookmarkStart w:id="8335" w:name="_Toc29768207"/>
      <w:bookmarkStart w:id="8336" w:name="_Toc36044649"/>
      <w:bookmarkStart w:id="8337" w:name="_Toc37230554"/>
      <w:bookmarkStart w:id="8338" w:name="_Toc45907697"/>
      <w:bookmarkStart w:id="8339" w:name="_Toc53181802"/>
      <w:bookmarkStart w:id="8340" w:name="_Toc61127618"/>
      <w:bookmarkStart w:id="8341" w:name="_Toc67054632"/>
      <w:bookmarkStart w:id="8342" w:name="_Toc67061630"/>
      <w:bookmarkStart w:id="8343" w:name="_Toc74735148"/>
      <w:bookmarkStart w:id="8344" w:name="_Toc74753391"/>
      <w:bookmarkStart w:id="8345" w:name="_Toc76507650"/>
      <w:bookmarkStart w:id="8346" w:name="_Toc83109259"/>
      <w:bookmarkStart w:id="8347" w:name="_Toc89878072"/>
      <w:bookmarkStart w:id="8348" w:name="_Toc98709923"/>
      <w:bookmarkStart w:id="8349" w:name="_Toc105691738"/>
      <w:bookmarkStart w:id="8350" w:name="_Toc105694052"/>
      <w:bookmarkStart w:id="8351" w:name="_Toc123139388"/>
      <w:bookmarkStart w:id="8352" w:name="_Toc124166188"/>
      <w:bookmarkStart w:id="8353" w:name="_Toc130923061"/>
      <w:bookmarkStart w:id="8354" w:name="_Toc137303473"/>
      <w:bookmarkStart w:id="8355" w:name="_Toc138889697"/>
      <w:bookmarkStart w:id="8356" w:name="_Toc145111509"/>
      <w:r w:rsidRPr="00090C64">
        <w:rPr>
          <w:lang w:eastAsia="sv-SE"/>
        </w:rPr>
        <w:t>7.3.2</w:t>
      </w:r>
      <w:r w:rsidRPr="00090C64">
        <w:rPr>
          <w:lang w:eastAsia="sv-SE"/>
        </w:rPr>
        <w:tab/>
        <w:t>Minimum Requirement</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57" w:name="_Toc21125218"/>
      <w:bookmarkStart w:id="8358" w:name="_Toc29768208"/>
      <w:bookmarkStart w:id="8359" w:name="_Toc36044650"/>
      <w:bookmarkStart w:id="8360" w:name="_Toc37230555"/>
      <w:bookmarkStart w:id="8361" w:name="_Toc45907698"/>
      <w:bookmarkStart w:id="8362" w:name="_Toc53181803"/>
      <w:bookmarkStart w:id="8363" w:name="_Toc61127619"/>
      <w:bookmarkStart w:id="8364" w:name="_Toc67054633"/>
      <w:bookmarkStart w:id="8365" w:name="_Toc67061631"/>
      <w:bookmarkStart w:id="8366" w:name="_Toc74735149"/>
      <w:bookmarkStart w:id="8367" w:name="_Toc74753392"/>
      <w:bookmarkStart w:id="8368" w:name="_Toc76507651"/>
      <w:bookmarkStart w:id="8369" w:name="_Toc83109260"/>
      <w:bookmarkStart w:id="8370" w:name="_Toc89878073"/>
      <w:bookmarkStart w:id="8371" w:name="_Toc98709924"/>
      <w:bookmarkStart w:id="8372" w:name="_Toc105691739"/>
      <w:bookmarkStart w:id="8373" w:name="_Toc105694053"/>
      <w:bookmarkStart w:id="8374" w:name="_Toc123139389"/>
      <w:bookmarkStart w:id="8375" w:name="_Toc124166189"/>
      <w:bookmarkStart w:id="8376" w:name="_Toc130923062"/>
      <w:bookmarkStart w:id="8377" w:name="_Toc137303474"/>
      <w:bookmarkStart w:id="8378" w:name="_Toc138889698"/>
      <w:bookmarkStart w:id="8379" w:name="_Toc145111510"/>
      <w:r w:rsidRPr="00090C64">
        <w:rPr>
          <w:lang w:eastAsia="sv-SE"/>
        </w:rPr>
        <w:t>7.3.3</w:t>
      </w:r>
      <w:r w:rsidRPr="00090C64">
        <w:rPr>
          <w:lang w:eastAsia="sv-SE"/>
        </w:rPr>
        <w:tab/>
        <w:t>Test purpose</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80" w:name="_Toc21125219"/>
      <w:bookmarkStart w:id="8381" w:name="_Toc29768209"/>
      <w:bookmarkStart w:id="8382" w:name="_Toc36044651"/>
      <w:bookmarkStart w:id="8383" w:name="_Toc37230556"/>
      <w:bookmarkStart w:id="8384" w:name="_Toc45907699"/>
      <w:bookmarkStart w:id="8385" w:name="_Toc53181804"/>
      <w:bookmarkStart w:id="8386" w:name="_Toc61127620"/>
      <w:bookmarkStart w:id="8387" w:name="_Toc67054634"/>
      <w:bookmarkStart w:id="8388" w:name="_Toc67061632"/>
      <w:bookmarkStart w:id="8389" w:name="_Toc74735150"/>
      <w:bookmarkStart w:id="8390" w:name="_Toc74753393"/>
      <w:bookmarkStart w:id="8391" w:name="_Toc76507652"/>
      <w:bookmarkStart w:id="8392" w:name="_Toc83109261"/>
      <w:bookmarkStart w:id="8393" w:name="_Toc89878074"/>
      <w:bookmarkStart w:id="8394" w:name="_Toc98709925"/>
      <w:bookmarkStart w:id="8395" w:name="_Toc105691740"/>
      <w:bookmarkStart w:id="8396" w:name="_Toc105694054"/>
      <w:bookmarkStart w:id="8397" w:name="_Toc123139390"/>
      <w:bookmarkStart w:id="8398" w:name="_Toc124166190"/>
      <w:bookmarkStart w:id="8399" w:name="_Toc130923063"/>
      <w:bookmarkStart w:id="8400" w:name="_Toc137303475"/>
      <w:bookmarkStart w:id="8401" w:name="_Toc138889699"/>
      <w:bookmarkStart w:id="8402" w:name="_Toc145111511"/>
      <w:r w:rsidRPr="00090C64">
        <w:rPr>
          <w:lang w:eastAsia="sv-SE"/>
        </w:rPr>
        <w:t>7.3</w:t>
      </w:r>
      <w:r w:rsidRPr="00090C64">
        <w:rPr>
          <w:lang w:eastAsia="zh-CN"/>
        </w:rPr>
        <w:t>.</w:t>
      </w:r>
      <w:r w:rsidRPr="00090C64">
        <w:rPr>
          <w:lang w:eastAsia="sv-SE"/>
        </w:rPr>
        <w:t>4</w:t>
      </w:r>
      <w:r w:rsidRPr="00090C64">
        <w:rPr>
          <w:lang w:eastAsia="sv-SE"/>
        </w:rPr>
        <w:tab/>
        <w:t>Method of test</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82573F6" w14:textId="77777777" w:rsidR="00D57C09" w:rsidRPr="00090C64" w:rsidRDefault="00D57C09" w:rsidP="00D57C09">
      <w:pPr>
        <w:pStyle w:val="Heading4"/>
        <w:rPr>
          <w:lang w:eastAsia="sv-SE"/>
        </w:rPr>
      </w:pPr>
      <w:bookmarkStart w:id="8403" w:name="_Toc21125220"/>
      <w:bookmarkStart w:id="8404" w:name="_Toc29768210"/>
      <w:bookmarkStart w:id="8405" w:name="_Toc36044652"/>
      <w:bookmarkStart w:id="8406" w:name="_Toc37230557"/>
      <w:bookmarkStart w:id="8407" w:name="_Toc45907700"/>
      <w:bookmarkStart w:id="8408" w:name="_Toc53181805"/>
      <w:bookmarkStart w:id="8409" w:name="_Toc61127621"/>
      <w:bookmarkStart w:id="8410" w:name="_Toc67054635"/>
      <w:bookmarkStart w:id="8411" w:name="_Toc67061633"/>
      <w:bookmarkStart w:id="8412" w:name="_Toc74735151"/>
      <w:bookmarkStart w:id="8413" w:name="_Toc74753394"/>
      <w:bookmarkStart w:id="8414" w:name="_Toc76507653"/>
      <w:bookmarkStart w:id="8415" w:name="_Toc83109262"/>
      <w:bookmarkStart w:id="8416" w:name="_Toc89878075"/>
      <w:bookmarkStart w:id="8417" w:name="_Toc98709926"/>
      <w:bookmarkStart w:id="8418" w:name="_Toc105691741"/>
      <w:bookmarkStart w:id="8419" w:name="_Toc105694055"/>
      <w:bookmarkStart w:id="8420" w:name="_Toc123139391"/>
      <w:bookmarkStart w:id="8421" w:name="_Toc124166191"/>
      <w:bookmarkStart w:id="8422" w:name="_Toc130923064"/>
      <w:bookmarkStart w:id="8423" w:name="_Toc137303476"/>
      <w:bookmarkStart w:id="8424" w:name="_Toc138889700"/>
      <w:bookmarkStart w:id="8425" w:name="_Toc145111512"/>
      <w:r w:rsidRPr="00090C64">
        <w:rPr>
          <w:lang w:eastAsia="sv-SE"/>
        </w:rPr>
        <w:t>7.3.4.1</w:t>
      </w:r>
      <w:r w:rsidRPr="00090C64">
        <w:rPr>
          <w:lang w:eastAsia="sv-SE"/>
        </w:rPr>
        <w:tab/>
        <w:t>Initial conditions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26" w:name="_Toc21125221"/>
      <w:bookmarkStart w:id="8427" w:name="_Toc29768211"/>
      <w:bookmarkStart w:id="8428" w:name="_Toc36044653"/>
      <w:bookmarkStart w:id="8429" w:name="_Toc37230558"/>
      <w:bookmarkStart w:id="8430" w:name="_Toc45907701"/>
      <w:bookmarkStart w:id="8431" w:name="_Toc53181806"/>
      <w:bookmarkStart w:id="8432" w:name="_Toc61127622"/>
      <w:bookmarkStart w:id="8433" w:name="_Toc67054636"/>
      <w:bookmarkStart w:id="8434" w:name="_Toc67061634"/>
      <w:bookmarkStart w:id="8435" w:name="_Toc74735152"/>
      <w:bookmarkStart w:id="8436" w:name="_Toc74753395"/>
      <w:bookmarkStart w:id="8437" w:name="_Toc76507654"/>
      <w:bookmarkStart w:id="8438" w:name="_Toc83109263"/>
      <w:bookmarkStart w:id="8439" w:name="_Toc89878076"/>
      <w:bookmarkStart w:id="8440" w:name="_Toc98709927"/>
      <w:bookmarkStart w:id="8441" w:name="_Toc105691742"/>
      <w:bookmarkStart w:id="8442" w:name="_Toc105694056"/>
      <w:bookmarkStart w:id="8443" w:name="_Toc123139392"/>
      <w:bookmarkStart w:id="8444" w:name="_Toc124166192"/>
      <w:bookmarkStart w:id="8445" w:name="_Toc130923065"/>
      <w:bookmarkStart w:id="8446" w:name="_Toc137303477"/>
      <w:bookmarkStart w:id="8447" w:name="_Toc138889701"/>
      <w:bookmarkStart w:id="8448" w:name="_Toc145111513"/>
      <w:r w:rsidRPr="00090C64">
        <w:rPr>
          <w:lang w:eastAsia="sv-SE"/>
        </w:rPr>
        <w:t>7.3.4.2</w:t>
      </w:r>
      <w:r w:rsidRPr="00090C64">
        <w:rPr>
          <w:lang w:eastAsia="sv-SE"/>
        </w:rPr>
        <w:tab/>
        <w:t>Procedure</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49" w:name="_Toc21125222"/>
      <w:bookmarkStart w:id="8450" w:name="_Toc29768212"/>
      <w:bookmarkStart w:id="8451" w:name="_Toc36044654"/>
      <w:bookmarkStart w:id="8452" w:name="_Toc37230559"/>
      <w:bookmarkStart w:id="8453" w:name="_Toc45907702"/>
      <w:bookmarkStart w:id="8454" w:name="_Toc53181807"/>
      <w:bookmarkStart w:id="8455" w:name="_Toc61127623"/>
      <w:bookmarkStart w:id="8456" w:name="_Toc67054637"/>
      <w:bookmarkStart w:id="8457" w:name="_Toc67061635"/>
      <w:bookmarkStart w:id="8458" w:name="_Toc74735153"/>
      <w:bookmarkStart w:id="8459" w:name="_Toc74753396"/>
      <w:bookmarkStart w:id="8460" w:name="_Toc76507655"/>
      <w:bookmarkStart w:id="8461" w:name="_Toc83109264"/>
      <w:bookmarkStart w:id="8462" w:name="_Toc89878077"/>
      <w:bookmarkStart w:id="8463" w:name="_Toc98709928"/>
      <w:bookmarkStart w:id="8464" w:name="_Toc105691743"/>
      <w:bookmarkStart w:id="8465" w:name="_Toc105694057"/>
      <w:bookmarkStart w:id="8466" w:name="_Toc123139393"/>
      <w:bookmarkStart w:id="8467" w:name="_Toc124166193"/>
      <w:bookmarkStart w:id="8468" w:name="_Toc130923066"/>
      <w:bookmarkStart w:id="8469" w:name="_Toc137303478"/>
      <w:bookmarkStart w:id="8470" w:name="_Toc138889702"/>
      <w:bookmarkStart w:id="8471" w:name="_Toc145111514"/>
      <w:r w:rsidRPr="00090C64">
        <w:rPr>
          <w:lang w:eastAsia="sv-SE"/>
        </w:rPr>
        <w:t>7.3</w:t>
      </w:r>
      <w:r w:rsidRPr="00090C64">
        <w:rPr>
          <w:lang w:eastAsia="zh-CN"/>
        </w:rPr>
        <w:t>.</w:t>
      </w:r>
      <w:r w:rsidRPr="00090C64">
        <w:rPr>
          <w:lang w:eastAsia="sv-SE"/>
        </w:rPr>
        <w:t>5</w:t>
      </w:r>
      <w:r w:rsidRPr="00090C64">
        <w:rPr>
          <w:lang w:eastAsia="sv-SE"/>
        </w:rPr>
        <w:tab/>
        <w:t>Test Requirement</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7FC0FB30" w14:textId="77777777" w:rsidR="00D57C09" w:rsidRPr="00090C64" w:rsidRDefault="00D57C09" w:rsidP="00D57C09">
      <w:pPr>
        <w:pStyle w:val="Heading4"/>
      </w:pPr>
      <w:bookmarkStart w:id="8472" w:name="_Toc21125223"/>
      <w:bookmarkStart w:id="8473" w:name="_Toc29768213"/>
      <w:bookmarkStart w:id="8474" w:name="_Toc36044655"/>
      <w:bookmarkStart w:id="8475" w:name="_Toc37230560"/>
      <w:bookmarkStart w:id="8476" w:name="_Toc45907703"/>
      <w:bookmarkStart w:id="8477" w:name="_Toc53181808"/>
      <w:bookmarkStart w:id="8478" w:name="_Toc61127624"/>
      <w:bookmarkStart w:id="8479" w:name="_Toc67054638"/>
      <w:bookmarkStart w:id="8480" w:name="_Toc67061636"/>
      <w:bookmarkStart w:id="8481" w:name="_Toc74735154"/>
      <w:bookmarkStart w:id="8482" w:name="_Toc74753397"/>
      <w:bookmarkStart w:id="8483" w:name="_Toc76507656"/>
      <w:bookmarkStart w:id="8484" w:name="_Toc83109265"/>
      <w:bookmarkStart w:id="8485" w:name="_Toc89878078"/>
      <w:bookmarkStart w:id="8486" w:name="_Toc98709929"/>
      <w:bookmarkStart w:id="8487" w:name="_Toc105691744"/>
      <w:bookmarkStart w:id="8488" w:name="_Toc105694058"/>
      <w:bookmarkStart w:id="8489" w:name="_Toc123139394"/>
      <w:bookmarkStart w:id="8490" w:name="_Toc124166194"/>
      <w:bookmarkStart w:id="8491" w:name="_Toc130923067"/>
      <w:bookmarkStart w:id="8492" w:name="_Toc137303479"/>
      <w:bookmarkStart w:id="8493" w:name="_Toc138889703"/>
      <w:bookmarkStart w:id="8494" w:name="_Toc145111515"/>
      <w:r w:rsidRPr="00090C64">
        <w:t>7.3.5.1</w:t>
      </w:r>
      <w:r w:rsidRPr="00090C64">
        <w:tab/>
        <w:t>General</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95" w:name="_Toc21125224"/>
      <w:bookmarkStart w:id="8496" w:name="_Toc29768214"/>
      <w:bookmarkStart w:id="8497" w:name="_Toc36044656"/>
      <w:bookmarkStart w:id="8498" w:name="_Toc37230561"/>
      <w:bookmarkStart w:id="8499" w:name="_Toc45907704"/>
      <w:bookmarkStart w:id="8500" w:name="_Toc53181809"/>
      <w:bookmarkStart w:id="8501" w:name="_Toc61127625"/>
      <w:bookmarkStart w:id="8502" w:name="_Toc67054639"/>
      <w:bookmarkStart w:id="8503" w:name="_Toc67061637"/>
      <w:bookmarkStart w:id="8504" w:name="_Toc74735155"/>
      <w:bookmarkStart w:id="8505" w:name="_Toc74753398"/>
      <w:bookmarkStart w:id="8506" w:name="_Toc76507657"/>
      <w:bookmarkStart w:id="8507" w:name="_Toc83109266"/>
      <w:bookmarkStart w:id="8508" w:name="_Toc89878079"/>
      <w:bookmarkStart w:id="8509" w:name="_Toc98709930"/>
      <w:bookmarkStart w:id="8510" w:name="_Toc105691745"/>
      <w:bookmarkStart w:id="8511" w:name="_Toc105694059"/>
      <w:bookmarkStart w:id="8512" w:name="_Toc123139395"/>
      <w:bookmarkStart w:id="8513" w:name="_Toc124166195"/>
      <w:bookmarkStart w:id="8514" w:name="_Toc130923068"/>
      <w:bookmarkStart w:id="8515" w:name="_Toc137303480"/>
      <w:bookmarkStart w:id="8516" w:name="_Toc138889704"/>
      <w:bookmarkStart w:id="8517" w:name="_Toc145111516"/>
      <w:r w:rsidRPr="00090C64">
        <w:t>7.3.5.2</w:t>
      </w:r>
      <w:r w:rsidRPr="00090C64">
        <w:tab/>
        <w:t>UTRA FDD Test Requirements</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518" w:name="_Toc21125225"/>
      <w:bookmarkStart w:id="8519" w:name="_Toc29768215"/>
      <w:bookmarkStart w:id="8520" w:name="_Toc36044657"/>
      <w:bookmarkStart w:id="8521" w:name="_Toc37230562"/>
      <w:bookmarkStart w:id="8522" w:name="_Toc45907705"/>
      <w:bookmarkStart w:id="8523" w:name="_Toc53181810"/>
      <w:bookmarkStart w:id="8524" w:name="_Toc61127626"/>
      <w:bookmarkStart w:id="8525" w:name="_Toc67054640"/>
      <w:bookmarkStart w:id="8526" w:name="_Toc67061638"/>
      <w:bookmarkStart w:id="8527" w:name="_Toc74735156"/>
      <w:bookmarkStart w:id="8528" w:name="_Toc74753399"/>
      <w:bookmarkStart w:id="8529" w:name="_Toc76507658"/>
      <w:bookmarkStart w:id="8530" w:name="_Toc83109267"/>
      <w:bookmarkStart w:id="8531" w:name="_Toc89878080"/>
      <w:bookmarkStart w:id="8532" w:name="_Toc98709931"/>
      <w:bookmarkStart w:id="8533" w:name="_Toc105691746"/>
      <w:bookmarkStart w:id="8534" w:name="_Toc105694060"/>
      <w:bookmarkStart w:id="8535" w:name="_Toc123139396"/>
      <w:bookmarkStart w:id="8536" w:name="_Toc124166196"/>
      <w:bookmarkStart w:id="8537" w:name="_Toc130923069"/>
      <w:bookmarkStart w:id="8538" w:name="_Toc137303481"/>
      <w:bookmarkStart w:id="8539" w:name="_Toc138889705"/>
      <w:bookmarkStart w:id="8540" w:name="_Toc145111517"/>
      <w:r w:rsidRPr="00090C64">
        <w:t>7.3.5.3</w:t>
      </w:r>
      <w:r w:rsidRPr="00090C64">
        <w:tab/>
        <w:t>E-UTRA Test Requirements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8541" w:name="_Toc21125226"/>
      <w:bookmarkStart w:id="8542" w:name="_Toc29768216"/>
      <w:bookmarkStart w:id="8543" w:name="_Toc36044658"/>
      <w:bookmarkStart w:id="8544" w:name="_Toc37230563"/>
      <w:bookmarkStart w:id="8545" w:name="_Toc45907706"/>
      <w:bookmarkStart w:id="8546" w:name="_Toc53181811"/>
      <w:bookmarkStart w:id="8547" w:name="_Toc61127627"/>
      <w:bookmarkStart w:id="8548" w:name="_Toc67054641"/>
      <w:bookmarkStart w:id="8549" w:name="_Toc67061639"/>
      <w:bookmarkStart w:id="8550" w:name="_Toc74735157"/>
      <w:bookmarkStart w:id="8551" w:name="_Toc74753400"/>
      <w:bookmarkStart w:id="8552" w:name="_Toc76507659"/>
      <w:bookmarkStart w:id="8553" w:name="_Toc83109268"/>
      <w:bookmarkStart w:id="8554" w:name="_Toc89878081"/>
      <w:bookmarkStart w:id="8555" w:name="_Toc98709932"/>
      <w:bookmarkStart w:id="8556" w:name="_Toc105691747"/>
      <w:bookmarkStart w:id="8557" w:name="_Toc105694061"/>
      <w:bookmarkStart w:id="8558" w:name="_Toc123139397"/>
      <w:bookmarkStart w:id="8559" w:name="_Toc124166197"/>
      <w:bookmarkStart w:id="8560" w:name="_Toc130923070"/>
      <w:bookmarkStart w:id="8561" w:name="_Toc137303482"/>
      <w:bookmarkStart w:id="8562" w:name="_Toc138889706"/>
      <w:bookmarkStart w:id="8563" w:name="_Toc145111518"/>
      <w:r w:rsidRPr="00090C64">
        <w:t>7.3.5.4</w:t>
      </w:r>
      <w:r w:rsidRPr="00090C64">
        <w:tab/>
        <w:t>NR Test Requirements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8564" w:name="_Toc21125227"/>
      <w:bookmarkStart w:id="8565" w:name="_Toc29768217"/>
      <w:bookmarkStart w:id="8566" w:name="_Toc36044659"/>
      <w:bookmarkStart w:id="8567" w:name="_Toc37230564"/>
      <w:bookmarkStart w:id="8568" w:name="_Toc45907707"/>
      <w:bookmarkStart w:id="8569" w:name="_Toc53181812"/>
      <w:bookmarkStart w:id="8570" w:name="_Toc61127628"/>
      <w:bookmarkStart w:id="8571" w:name="_Toc67054642"/>
      <w:bookmarkStart w:id="8572" w:name="_Toc67061640"/>
      <w:bookmarkStart w:id="8573" w:name="_Toc74735158"/>
      <w:bookmarkStart w:id="8574" w:name="_Toc74753401"/>
      <w:bookmarkStart w:id="8575" w:name="_Toc76507660"/>
      <w:bookmarkStart w:id="8576" w:name="_Toc83109269"/>
      <w:bookmarkStart w:id="8577" w:name="_Toc89878082"/>
      <w:bookmarkStart w:id="8578" w:name="_Toc98709933"/>
      <w:bookmarkStart w:id="8579" w:name="_Toc105691748"/>
      <w:bookmarkStart w:id="8580" w:name="_Toc105694062"/>
      <w:bookmarkStart w:id="8581" w:name="_Toc123139398"/>
      <w:bookmarkStart w:id="8582" w:name="_Toc124166198"/>
      <w:bookmarkStart w:id="8583" w:name="_Toc130923071"/>
      <w:bookmarkStart w:id="8584" w:name="_Toc137303483"/>
      <w:bookmarkStart w:id="8585" w:name="_Toc138889707"/>
      <w:bookmarkStart w:id="8586" w:name="_Toc145111519"/>
      <w:r w:rsidRPr="00090C64">
        <w:t>7.4</w:t>
      </w:r>
      <w:r w:rsidRPr="00090C64">
        <w:tab/>
        <w:t>OTA Dynamic range</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188ED166" w14:textId="77777777" w:rsidR="00D57C09" w:rsidRPr="00090C64" w:rsidRDefault="00D57C09" w:rsidP="00D57C09">
      <w:pPr>
        <w:pStyle w:val="Heading3"/>
        <w:rPr>
          <w:lang w:eastAsia="sv-SE"/>
        </w:rPr>
      </w:pPr>
      <w:bookmarkStart w:id="8587" w:name="_Toc21125228"/>
      <w:bookmarkStart w:id="8588" w:name="_Toc29768218"/>
      <w:bookmarkStart w:id="8589" w:name="_Toc36044660"/>
      <w:bookmarkStart w:id="8590" w:name="_Toc37230565"/>
      <w:bookmarkStart w:id="8591" w:name="_Toc45907708"/>
      <w:bookmarkStart w:id="8592" w:name="_Toc53181813"/>
      <w:bookmarkStart w:id="8593" w:name="_Toc61127629"/>
      <w:bookmarkStart w:id="8594" w:name="_Toc67054643"/>
      <w:bookmarkStart w:id="8595" w:name="_Toc67061641"/>
      <w:bookmarkStart w:id="8596" w:name="_Toc74735159"/>
      <w:bookmarkStart w:id="8597" w:name="_Toc74753402"/>
      <w:bookmarkStart w:id="8598" w:name="_Toc76507661"/>
      <w:bookmarkStart w:id="8599" w:name="_Toc83109270"/>
      <w:bookmarkStart w:id="8600" w:name="_Toc89878083"/>
      <w:bookmarkStart w:id="8601" w:name="_Toc98709934"/>
      <w:bookmarkStart w:id="8602" w:name="_Toc105691749"/>
      <w:bookmarkStart w:id="8603" w:name="_Toc105694063"/>
      <w:bookmarkStart w:id="8604" w:name="_Toc123139399"/>
      <w:bookmarkStart w:id="8605" w:name="_Toc124166199"/>
      <w:bookmarkStart w:id="8606" w:name="_Toc130923072"/>
      <w:bookmarkStart w:id="8607" w:name="_Toc137303484"/>
      <w:bookmarkStart w:id="8608" w:name="_Toc138889708"/>
      <w:bookmarkStart w:id="8609" w:name="_Toc145111520"/>
      <w:r w:rsidRPr="00090C64">
        <w:rPr>
          <w:lang w:eastAsia="sv-SE"/>
        </w:rPr>
        <w:t>7.4.1</w:t>
      </w:r>
      <w:r w:rsidRPr="00090C64">
        <w:rPr>
          <w:lang w:eastAsia="sv-SE"/>
        </w:rPr>
        <w:tab/>
        <w:t>Definition and applicability</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10" w:name="_Toc21125229"/>
      <w:bookmarkStart w:id="8611" w:name="_Toc29768219"/>
      <w:bookmarkStart w:id="8612" w:name="_Toc36044661"/>
      <w:bookmarkStart w:id="8613" w:name="_Toc37230566"/>
      <w:bookmarkStart w:id="8614" w:name="_Toc45907709"/>
      <w:bookmarkStart w:id="8615" w:name="_Toc53181814"/>
      <w:bookmarkStart w:id="8616" w:name="_Toc61127630"/>
      <w:bookmarkStart w:id="8617" w:name="_Toc67054644"/>
      <w:bookmarkStart w:id="8618" w:name="_Toc67061642"/>
      <w:bookmarkStart w:id="8619" w:name="_Toc74735160"/>
      <w:bookmarkStart w:id="8620" w:name="_Toc74753403"/>
      <w:bookmarkStart w:id="8621" w:name="_Toc76507662"/>
      <w:bookmarkStart w:id="8622" w:name="_Toc83109271"/>
      <w:bookmarkStart w:id="8623" w:name="_Toc89878084"/>
      <w:bookmarkStart w:id="8624" w:name="_Toc98709935"/>
      <w:bookmarkStart w:id="8625" w:name="_Toc105691750"/>
      <w:bookmarkStart w:id="8626" w:name="_Toc105694064"/>
      <w:bookmarkStart w:id="8627" w:name="_Toc123139400"/>
      <w:bookmarkStart w:id="8628" w:name="_Toc124166200"/>
      <w:bookmarkStart w:id="8629" w:name="_Toc130923073"/>
      <w:bookmarkStart w:id="8630" w:name="_Toc137303485"/>
      <w:bookmarkStart w:id="8631" w:name="_Toc138889709"/>
      <w:bookmarkStart w:id="8632" w:name="_Toc145111521"/>
      <w:r w:rsidRPr="00090C64">
        <w:rPr>
          <w:lang w:eastAsia="sv-SE"/>
        </w:rPr>
        <w:t>7.4.2</w:t>
      </w:r>
      <w:r w:rsidRPr="00090C64">
        <w:rPr>
          <w:lang w:eastAsia="sv-SE"/>
        </w:rPr>
        <w:tab/>
        <w:t>Minimum Requirement</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633" w:name="_Toc21125230"/>
      <w:bookmarkStart w:id="8634" w:name="_Toc29768220"/>
      <w:bookmarkStart w:id="8635" w:name="_Toc36044662"/>
      <w:bookmarkStart w:id="8636" w:name="_Toc37230567"/>
      <w:bookmarkStart w:id="8637" w:name="_Toc45907710"/>
      <w:bookmarkStart w:id="8638" w:name="_Toc53181815"/>
      <w:bookmarkStart w:id="8639" w:name="_Toc61127631"/>
      <w:bookmarkStart w:id="8640" w:name="_Toc67054645"/>
      <w:bookmarkStart w:id="8641" w:name="_Toc67061643"/>
      <w:bookmarkStart w:id="8642" w:name="_Toc74735161"/>
      <w:bookmarkStart w:id="8643" w:name="_Toc74753404"/>
      <w:bookmarkStart w:id="8644" w:name="_Toc76507663"/>
      <w:bookmarkStart w:id="8645" w:name="_Toc83109272"/>
      <w:bookmarkStart w:id="8646" w:name="_Toc89878085"/>
      <w:bookmarkStart w:id="8647" w:name="_Toc98709936"/>
      <w:bookmarkStart w:id="8648" w:name="_Toc105691751"/>
      <w:bookmarkStart w:id="8649" w:name="_Toc105694065"/>
      <w:bookmarkStart w:id="8650" w:name="_Toc123139401"/>
      <w:bookmarkStart w:id="8651" w:name="_Toc124166201"/>
      <w:bookmarkStart w:id="8652" w:name="_Toc130923074"/>
      <w:bookmarkStart w:id="8653" w:name="_Toc137303486"/>
      <w:bookmarkStart w:id="8654" w:name="_Toc138889710"/>
      <w:bookmarkStart w:id="8655" w:name="_Toc145111522"/>
      <w:r w:rsidRPr="00090C64">
        <w:rPr>
          <w:lang w:eastAsia="sv-SE"/>
        </w:rPr>
        <w:t>7.4.3</w:t>
      </w:r>
      <w:r w:rsidRPr="00090C64">
        <w:rPr>
          <w:lang w:eastAsia="sv-SE"/>
        </w:rPr>
        <w:tab/>
        <w:t>Test purpose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56" w:name="_Toc21125231"/>
      <w:bookmarkStart w:id="8657" w:name="_Toc29768221"/>
      <w:bookmarkStart w:id="8658" w:name="_Toc36044663"/>
      <w:bookmarkStart w:id="8659" w:name="_Toc37230568"/>
      <w:bookmarkStart w:id="8660" w:name="_Toc45907711"/>
      <w:bookmarkStart w:id="8661" w:name="_Toc53181816"/>
      <w:bookmarkStart w:id="8662" w:name="_Toc61127632"/>
      <w:bookmarkStart w:id="8663" w:name="_Toc67054646"/>
      <w:bookmarkStart w:id="8664" w:name="_Toc67061644"/>
      <w:bookmarkStart w:id="8665" w:name="_Toc74735162"/>
      <w:bookmarkStart w:id="8666" w:name="_Toc74753405"/>
      <w:bookmarkStart w:id="8667" w:name="_Toc76507664"/>
      <w:bookmarkStart w:id="8668" w:name="_Toc83109273"/>
      <w:bookmarkStart w:id="8669" w:name="_Toc89878086"/>
      <w:bookmarkStart w:id="8670" w:name="_Toc98709937"/>
      <w:bookmarkStart w:id="8671" w:name="_Toc105691752"/>
      <w:bookmarkStart w:id="8672" w:name="_Toc105694066"/>
      <w:bookmarkStart w:id="8673" w:name="_Toc123139402"/>
      <w:bookmarkStart w:id="8674" w:name="_Toc124166202"/>
      <w:bookmarkStart w:id="8675" w:name="_Toc130923075"/>
      <w:bookmarkStart w:id="8676" w:name="_Toc137303487"/>
      <w:bookmarkStart w:id="8677" w:name="_Toc138889711"/>
      <w:bookmarkStart w:id="8678" w:name="_Toc145111523"/>
      <w:r w:rsidRPr="00090C64">
        <w:rPr>
          <w:lang w:eastAsia="sv-SE"/>
        </w:rPr>
        <w:t>7.4</w:t>
      </w:r>
      <w:r w:rsidRPr="00090C64">
        <w:rPr>
          <w:lang w:eastAsia="zh-CN"/>
        </w:rPr>
        <w:t>.</w:t>
      </w:r>
      <w:r w:rsidRPr="00090C64">
        <w:rPr>
          <w:lang w:eastAsia="sv-SE"/>
        </w:rPr>
        <w:t>4</w:t>
      </w:r>
      <w:r w:rsidRPr="00090C64">
        <w:rPr>
          <w:lang w:eastAsia="sv-SE"/>
        </w:rPr>
        <w:tab/>
        <w:t>Method of test</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3520E624" w14:textId="77777777" w:rsidR="00D57C09" w:rsidRPr="00090C64" w:rsidRDefault="00D57C09" w:rsidP="00D57C09">
      <w:pPr>
        <w:pStyle w:val="Heading4"/>
        <w:rPr>
          <w:lang w:eastAsia="sv-SE"/>
        </w:rPr>
      </w:pPr>
      <w:bookmarkStart w:id="8679" w:name="_Toc21125232"/>
      <w:bookmarkStart w:id="8680" w:name="_Toc29768222"/>
      <w:bookmarkStart w:id="8681" w:name="_Toc36044664"/>
      <w:bookmarkStart w:id="8682" w:name="_Toc37230569"/>
      <w:bookmarkStart w:id="8683" w:name="_Toc45907712"/>
      <w:bookmarkStart w:id="8684" w:name="_Toc53181817"/>
      <w:bookmarkStart w:id="8685" w:name="_Toc61127633"/>
      <w:bookmarkStart w:id="8686" w:name="_Toc67054647"/>
      <w:bookmarkStart w:id="8687" w:name="_Toc67061645"/>
      <w:bookmarkStart w:id="8688" w:name="_Toc74735163"/>
      <w:bookmarkStart w:id="8689" w:name="_Toc74753406"/>
      <w:bookmarkStart w:id="8690" w:name="_Toc76507665"/>
      <w:bookmarkStart w:id="8691" w:name="_Toc83109274"/>
      <w:bookmarkStart w:id="8692" w:name="_Toc89878087"/>
      <w:bookmarkStart w:id="8693" w:name="_Toc98709938"/>
      <w:bookmarkStart w:id="8694" w:name="_Toc105691753"/>
      <w:bookmarkStart w:id="8695" w:name="_Toc105694067"/>
      <w:bookmarkStart w:id="8696" w:name="_Toc123139403"/>
      <w:bookmarkStart w:id="8697" w:name="_Toc124166203"/>
      <w:bookmarkStart w:id="8698" w:name="_Toc130923076"/>
      <w:bookmarkStart w:id="8699" w:name="_Toc137303488"/>
      <w:bookmarkStart w:id="8700" w:name="_Toc138889712"/>
      <w:bookmarkStart w:id="8701" w:name="_Toc145111524"/>
      <w:r w:rsidRPr="00090C64">
        <w:rPr>
          <w:lang w:eastAsia="sv-SE"/>
        </w:rPr>
        <w:t>7.4.4.1</w:t>
      </w:r>
      <w:r w:rsidRPr="00090C64">
        <w:rPr>
          <w:lang w:eastAsia="sv-SE"/>
        </w:rPr>
        <w:tab/>
        <w:t>Initial conditions</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02" w:name="_Toc21125233"/>
      <w:bookmarkStart w:id="8703" w:name="_Toc29768223"/>
      <w:bookmarkStart w:id="8704" w:name="_Toc36044665"/>
      <w:bookmarkStart w:id="8705" w:name="_Toc37230570"/>
      <w:bookmarkStart w:id="8706" w:name="_Toc45907713"/>
      <w:bookmarkStart w:id="8707" w:name="_Toc53181818"/>
      <w:bookmarkStart w:id="8708" w:name="_Toc61127634"/>
      <w:bookmarkStart w:id="8709" w:name="_Toc67054648"/>
      <w:bookmarkStart w:id="8710" w:name="_Toc67061646"/>
      <w:bookmarkStart w:id="8711" w:name="_Toc74735164"/>
      <w:bookmarkStart w:id="8712" w:name="_Toc74753407"/>
      <w:bookmarkStart w:id="8713" w:name="_Toc76507666"/>
      <w:bookmarkStart w:id="8714" w:name="_Toc83109275"/>
      <w:bookmarkStart w:id="8715" w:name="_Toc89878088"/>
      <w:bookmarkStart w:id="8716" w:name="_Toc98709939"/>
      <w:bookmarkStart w:id="8717" w:name="_Toc105691754"/>
      <w:bookmarkStart w:id="8718" w:name="_Toc105694068"/>
      <w:bookmarkStart w:id="8719" w:name="_Toc123139404"/>
      <w:bookmarkStart w:id="8720" w:name="_Toc124166204"/>
      <w:bookmarkStart w:id="8721" w:name="_Toc130923077"/>
      <w:bookmarkStart w:id="8722" w:name="_Toc137303489"/>
      <w:bookmarkStart w:id="8723" w:name="_Toc138889713"/>
      <w:bookmarkStart w:id="8724" w:name="_Toc145111525"/>
      <w:r w:rsidRPr="00090C64">
        <w:rPr>
          <w:lang w:eastAsia="sv-SE"/>
        </w:rPr>
        <w:t>7.4.4.2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25" w:name="_Toc21125234"/>
      <w:bookmarkStart w:id="8726" w:name="_Toc29768224"/>
      <w:bookmarkStart w:id="8727" w:name="_Toc36044666"/>
      <w:bookmarkStart w:id="8728" w:name="_Toc37230571"/>
      <w:bookmarkStart w:id="8729" w:name="_Toc45907714"/>
      <w:bookmarkStart w:id="8730" w:name="_Toc53181819"/>
      <w:bookmarkStart w:id="8731" w:name="_Toc61127635"/>
      <w:bookmarkStart w:id="8732" w:name="_Toc67054649"/>
      <w:bookmarkStart w:id="8733" w:name="_Toc67061647"/>
      <w:bookmarkStart w:id="8734" w:name="_Toc74735165"/>
      <w:bookmarkStart w:id="8735" w:name="_Toc74753408"/>
      <w:bookmarkStart w:id="8736" w:name="_Toc76507667"/>
      <w:bookmarkStart w:id="8737" w:name="_Toc83109276"/>
      <w:bookmarkStart w:id="8738" w:name="_Toc89878089"/>
      <w:bookmarkStart w:id="8739" w:name="_Toc98709940"/>
      <w:bookmarkStart w:id="8740" w:name="_Toc105691755"/>
      <w:bookmarkStart w:id="8741" w:name="_Toc105694069"/>
      <w:bookmarkStart w:id="8742" w:name="_Toc123139405"/>
      <w:bookmarkStart w:id="8743" w:name="_Toc124166205"/>
      <w:bookmarkStart w:id="8744" w:name="_Toc130923078"/>
      <w:bookmarkStart w:id="8745" w:name="_Toc137303490"/>
      <w:bookmarkStart w:id="8746" w:name="_Toc138889714"/>
      <w:bookmarkStart w:id="8747" w:name="_Toc145111526"/>
      <w:r w:rsidRPr="00090C64">
        <w:rPr>
          <w:lang w:eastAsia="sv-SE"/>
        </w:rPr>
        <w:t>7.4</w:t>
      </w:r>
      <w:r w:rsidRPr="00090C64">
        <w:rPr>
          <w:lang w:eastAsia="zh-CN"/>
        </w:rPr>
        <w:t>.</w:t>
      </w:r>
      <w:r w:rsidRPr="00090C64">
        <w:rPr>
          <w:lang w:eastAsia="sv-SE"/>
        </w:rPr>
        <w:t>5</w:t>
      </w:r>
      <w:r w:rsidRPr="00090C64">
        <w:rPr>
          <w:lang w:eastAsia="sv-SE"/>
        </w:rPr>
        <w:tab/>
        <w:t>Test Requirement</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49802DD9" w14:textId="77777777" w:rsidR="00D57C09" w:rsidRPr="00090C64" w:rsidRDefault="00D57C09" w:rsidP="00D57C09">
      <w:pPr>
        <w:pStyle w:val="Heading4"/>
      </w:pPr>
      <w:bookmarkStart w:id="8748" w:name="_Toc21125235"/>
      <w:bookmarkStart w:id="8749" w:name="_Toc29768225"/>
      <w:bookmarkStart w:id="8750" w:name="_Toc36044667"/>
      <w:bookmarkStart w:id="8751" w:name="_Toc37230572"/>
      <w:bookmarkStart w:id="8752" w:name="_Toc45907715"/>
      <w:bookmarkStart w:id="8753" w:name="_Toc53181820"/>
      <w:bookmarkStart w:id="8754" w:name="_Toc61127636"/>
      <w:bookmarkStart w:id="8755" w:name="_Toc67054650"/>
      <w:bookmarkStart w:id="8756" w:name="_Toc67061648"/>
      <w:bookmarkStart w:id="8757" w:name="_Toc74735166"/>
      <w:bookmarkStart w:id="8758" w:name="_Toc74753409"/>
      <w:bookmarkStart w:id="8759" w:name="_Toc76507668"/>
      <w:bookmarkStart w:id="8760" w:name="_Toc83109277"/>
      <w:bookmarkStart w:id="8761" w:name="_Toc89878090"/>
      <w:bookmarkStart w:id="8762" w:name="_Toc98709941"/>
      <w:bookmarkStart w:id="8763" w:name="_Toc105691756"/>
      <w:bookmarkStart w:id="8764" w:name="_Toc105694070"/>
      <w:bookmarkStart w:id="8765" w:name="_Toc123139406"/>
      <w:bookmarkStart w:id="8766" w:name="_Toc124166206"/>
      <w:bookmarkStart w:id="8767" w:name="_Toc130923079"/>
      <w:bookmarkStart w:id="8768" w:name="_Toc137303491"/>
      <w:bookmarkStart w:id="8769" w:name="_Toc138889715"/>
      <w:bookmarkStart w:id="8770" w:name="_Toc145111527"/>
      <w:r w:rsidRPr="00090C64">
        <w:t>7.4.5.1</w:t>
      </w:r>
      <w:r w:rsidRPr="00090C64">
        <w:tab/>
        <w:t>UTRA FDD operation</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71" w:name="_Toc21125236"/>
      <w:bookmarkStart w:id="8772" w:name="_Toc29768226"/>
      <w:bookmarkStart w:id="8773" w:name="_Toc36044668"/>
      <w:bookmarkStart w:id="8774" w:name="_Toc37230573"/>
      <w:bookmarkStart w:id="8775" w:name="_Toc45907716"/>
      <w:bookmarkStart w:id="8776" w:name="_Toc53181821"/>
      <w:bookmarkStart w:id="8777" w:name="_Toc61127637"/>
      <w:bookmarkStart w:id="8778" w:name="_Toc67054651"/>
      <w:bookmarkStart w:id="8779" w:name="_Toc67061649"/>
      <w:bookmarkStart w:id="8780" w:name="_Toc74735167"/>
      <w:bookmarkStart w:id="8781" w:name="_Toc74753410"/>
      <w:bookmarkStart w:id="8782" w:name="_Toc76507669"/>
      <w:bookmarkStart w:id="8783" w:name="_Toc83109278"/>
      <w:bookmarkStart w:id="8784" w:name="_Toc89878091"/>
      <w:bookmarkStart w:id="8785" w:name="_Toc98709942"/>
      <w:bookmarkStart w:id="8786" w:name="_Toc105691757"/>
      <w:bookmarkStart w:id="8787" w:name="_Toc105694071"/>
      <w:bookmarkStart w:id="8788" w:name="_Toc123139407"/>
      <w:bookmarkStart w:id="8789" w:name="_Toc124166207"/>
      <w:bookmarkStart w:id="8790" w:name="_Toc130923080"/>
      <w:bookmarkStart w:id="8791" w:name="_Toc137303492"/>
      <w:bookmarkStart w:id="8792" w:name="_Toc138889716"/>
      <w:bookmarkStart w:id="8793" w:name="_Toc145111528"/>
      <w:r w:rsidRPr="00090C64">
        <w:t>7.4.5.2</w:t>
      </w:r>
      <w:r w:rsidRPr="00090C64">
        <w:tab/>
        <w:t>E-UTRA operation</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94" w:name="_Toc21125237"/>
      <w:bookmarkStart w:id="8795" w:name="_Toc29768227"/>
      <w:bookmarkStart w:id="8796" w:name="_Toc36044669"/>
      <w:bookmarkStart w:id="8797" w:name="_Toc37230574"/>
      <w:bookmarkStart w:id="8798" w:name="_Toc45907717"/>
      <w:bookmarkStart w:id="8799" w:name="_Toc53181822"/>
      <w:bookmarkStart w:id="8800" w:name="_Toc61127638"/>
      <w:bookmarkStart w:id="8801" w:name="_Toc67054652"/>
      <w:bookmarkStart w:id="8802" w:name="_Toc67061650"/>
      <w:bookmarkStart w:id="8803" w:name="_Toc74735168"/>
      <w:bookmarkStart w:id="8804" w:name="_Toc74753411"/>
      <w:bookmarkStart w:id="8805" w:name="_Toc76507670"/>
      <w:bookmarkStart w:id="8806" w:name="_Toc83109279"/>
      <w:bookmarkStart w:id="8807" w:name="_Toc89878092"/>
      <w:bookmarkStart w:id="8808" w:name="_Toc98709943"/>
      <w:bookmarkStart w:id="8809" w:name="_Toc105691758"/>
      <w:bookmarkStart w:id="8810" w:name="_Toc105694072"/>
      <w:bookmarkStart w:id="8811" w:name="_Toc123139408"/>
      <w:bookmarkStart w:id="8812" w:name="_Toc124166208"/>
      <w:bookmarkStart w:id="8813" w:name="_Toc130923081"/>
      <w:bookmarkStart w:id="8814" w:name="_Toc137303493"/>
      <w:bookmarkStart w:id="8815" w:name="_Toc138889717"/>
      <w:bookmarkStart w:id="8816" w:name="_Toc145111529"/>
      <w:r w:rsidRPr="00090C64">
        <w:t>7.4.5.3</w:t>
      </w:r>
      <w:r w:rsidRPr="00090C64">
        <w:tab/>
        <w:t>NR operation</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8817" w:name="_Toc21125238"/>
      <w:bookmarkStart w:id="8818" w:name="_Toc29768228"/>
      <w:bookmarkStart w:id="8819" w:name="_Toc36044670"/>
      <w:bookmarkStart w:id="8820" w:name="_Toc37230575"/>
      <w:bookmarkStart w:id="8821" w:name="_Toc45907718"/>
      <w:bookmarkStart w:id="8822" w:name="_Toc53181823"/>
      <w:bookmarkStart w:id="8823" w:name="_Toc61127639"/>
      <w:bookmarkStart w:id="8824" w:name="_Toc67054653"/>
      <w:bookmarkStart w:id="8825" w:name="_Toc67061651"/>
      <w:bookmarkStart w:id="8826" w:name="_Toc74735169"/>
      <w:bookmarkStart w:id="8827" w:name="_Toc74753412"/>
      <w:bookmarkStart w:id="8828" w:name="_Toc76507671"/>
      <w:bookmarkStart w:id="8829" w:name="_Toc83109280"/>
      <w:bookmarkStart w:id="8830" w:name="_Toc89878093"/>
      <w:bookmarkStart w:id="8831" w:name="_Toc98709944"/>
      <w:bookmarkStart w:id="8832" w:name="_Toc105691759"/>
      <w:bookmarkStart w:id="8833" w:name="_Toc105694073"/>
      <w:bookmarkStart w:id="8834" w:name="_Toc123139409"/>
      <w:bookmarkStart w:id="8835" w:name="_Toc124166209"/>
      <w:bookmarkStart w:id="8836" w:name="_Toc130923082"/>
      <w:bookmarkStart w:id="8837" w:name="_Toc137303494"/>
      <w:bookmarkStart w:id="8838" w:name="_Toc138889718"/>
      <w:bookmarkStart w:id="8839" w:name="_Toc145111530"/>
      <w:r w:rsidRPr="00090C64">
        <w:t>7.5</w:t>
      </w:r>
      <w:r w:rsidRPr="00090C64">
        <w:tab/>
        <w:t>OTA Adjacent channel selectivity, general blocking, and narrowband blocking</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0D275C9A" w14:textId="77777777" w:rsidR="00D57C09" w:rsidRPr="00090C64" w:rsidRDefault="00D57C09" w:rsidP="00D57C09">
      <w:pPr>
        <w:pStyle w:val="Heading3"/>
        <w:rPr>
          <w:lang w:eastAsia="sv-SE"/>
        </w:rPr>
      </w:pPr>
      <w:bookmarkStart w:id="8840" w:name="_Toc21125239"/>
      <w:bookmarkStart w:id="8841" w:name="_Toc29768229"/>
      <w:bookmarkStart w:id="8842" w:name="_Toc36044671"/>
      <w:bookmarkStart w:id="8843" w:name="_Toc37230576"/>
      <w:bookmarkStart w:id="8844" w:name="_Toc45907719"/>
      <w:bookmarkStart w:id="8845" w:name="_Toc53181824"/>
      <w:bookmarkStart w:id="8846" w:name="_Toc61127640"/>
      <w:bookmarkStart w:id="8847" w:name="_Toc67054654"/>
      <w:bookmarkStart w:id="8848" w:name="_Toc67061652"/>
      <w:bookmarkStart w:id="8849" w:name="_Toc74735170"/>
      <w:bookmarkStart w:id="8850" w:name="_Toc74753413"/>
      <w:bookmarkStart w:id="8851" w:name="_Toc76507672"/>
      <w:bookmarkStart w:id="8852" w:name="_Toc83109281"/>
      <w:bookmarkStart w:id="8853" w:name="_Toc89878094"/>
      <w:bookmarkStart w:id="8854" w:name="_Toc98709945"/>
      <w:bookmarkStart w:id="8855" w:name="_Toc105691760"/>
      <w:bookmarkStart w:id="8856" w:name="_Toc105694074"/>
      <w:bookmarkStart w:id="8857" w:name="_Toc123139410"/>
      <w:bookmarkStart w:id="8858" w:name="_Toc124166210"/>
      <w:bookmarkStart w:id="8859" w:name="_Toc130923083"/>
      <w:bookmarkStart w:id="8860" w:name="_Toc137303495"/>
      <w:bookmarkStart w:id="8861" w:name="_Toc138889719"/>
      <w:bookmarkStart w:id="8862" w:name="_Toc145111531"/>
      <w:r w:rsidRPr="00090C64">
        <w:rPr>
          <w:lang w:eastAsia="sv-SE"/>
        </w:rPr>
        <w:t>7.5.1</w:t>
      </w:r>
      <w:r w:rsidRPr="00090C64">
        <w:rPr>
          <w:lang w:eastAsia="sv-SE"/>
        </w:rPr>
        <w:tab/>
        <w:t>Definition and applicability</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8863" w:name="_Toc21125240"/>
      <w:bookmarkStart w:id="8864" w:name="_Toc29768230"/>
      <w:bookmarkStart w:id="8865" w:name="_Toc36044672"/>
      <w:bookmarkStart w:id="8866" w:name="_Toc37230577"/>
      <w:bookmarkStart w:id="8867" w:name="_Toc45907720"/>
      <w:bookmarkStart w:id="8868" w:name="_Toc53181825"/>
      <w:bookmarkStart w:id="8869" w:name="_Toc61127641"/>
      <w:bookmarkStart w:id="8870" w:name="_Toc67054655"/>
      <w:bookmarkStart w:id="8871" w:name="_Toc67061653"/>
      <w:bookmarkStart w:id="8872" w:name="_Toc74735171"/>
      <w:bookmarkStart w:id="8873" w:name="_Toc74753414"/>
      <w:bookmarkStart w:id="8874" w:name="_Toc76507673"/>
      <w:bookmarkStart w:id="8875" w:name="_Toc83109282"/>
      <w:bookmarkStart w:id="8876" w:name="_Toc89878095"/>
      <w:bookmarkStart w:id="8877" w:name="_Toc98709946"/>
      <w:bookmarkStart w:id="8878" w:name="_Toc105691761"/>
      <w:bookmarkStart w:id="8879" w:name="_Toc105694075"/>
      <w:bookmarkStart w:id="8880" w:name="_Toc123139411"/>
      <w:bookmarkStart w:id="8881" w:name="_Toc124166211"/>
      <w:bookmarkStart w:id="8882" w:name="_Toc130923084"/>
      <w:bookmarkStart w:id="8883" w:name="_Toc137303496"/>
      <w:bookmarkStart w:id="8884" w:name="_Toc138889720"/>
      <w:bookmarkStart w:id="8885" w:name="_Toc145111532"/>
      <w:r w:rsidRPr="00090C64">
        <w:rPr>
          <w:lang w:eastAsia="sv-SE"/>
        </w:rPr>
        <w:t>7.5.2</w:t>
      </w:r>
      <w:r w:rsidRPr="00090C64">
        <w:rPr>
          <w:lang w:eastAsia="sv-SE"/>
        </w:rPr>
        <w:tab/>
        <w:t>Minimum Requirement</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8886" w:name="_Toc21125241"/>
      <w:bookmarkStart w:id="8887" w:name="_Toc29768231"/>
      <w:bookmarkStart w:id="8888" w:name="_Toc36044673"/>
      <w:bookmarkStart w:id="8889" w:name="_Toc37230578"/>
      <w:bookmarkStart w:id="8890" w:name="_Toc45907721"/>
      <w:bookmarkStart w:id="8891" w:name="_Toc53181826"/>
      <w:bookmarkStart w:id="8892" w:name="_Toc61127642"/>
      <w:bookmarkStart w:id="8893" w:name="_Toc67054656"/>
      <w:bookmarkStart w:id="8894" w:name="_Toc67061654"/>
      <w:bookmarkStart w:id="8895" w:name="_Toc74735172"/>
      <w:bookmarkStart w:id="8896" w:name="_Toc74753415"/>
      <w:bookmarkStart w:id="8897" w:name="_Toc76507674"/>
      <w:bookmarkStart w:id="8898" w:name="_Toc83109283"/>
      <w:bookmarkStart w:id="8899" w:name="_Toc89878096"/>
      <w:bookmarkStart w:id="8900" w:name="_Toc98709947"/>
      <w:bookmarkStart w:id="8901" w:name="_Toc105691762"/>
      <w:bookmarkStart w:id="8902" w:name="_Toc105694076"/>
      <w:bookmarkStart w:id="8903" w:name="_Toc123139412"/>
      <w:bookmarkStart w:id="8904" w:name="_Toc124166212"/>
      <w:bookmarkStart w:id="8905" w:name="_Toc130923085"/>
      <w:bookmarkStart w:id="8906" w:name="_Toc137303497"/>
      <w:bookmarkStart w:id="8907" w:name="_Toc138889721"/>
      <w:bookmarkStart w:id="8908" w:name="_Toc145111533"/>
      <w:r w:rsidRPr="00090C64">
        <w:rPr>
          <w:lang w:eastAsia="sv-SE"/>
        </w:rPr>
        <w:t>7.5.3</w:t>
      </w:r>
      <w:r w:rsidRPr="00090C64">
        <w:rPr>
          <w:lang w:eastAsia="sv-SE"/>
        </w:rPr>
        <w:tab/>
        <w:t>Test purpose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09" w:name="_Toc21125242"/>
      <w:bookmarkStart w:id="8910" w:name="_Toc29768232"/>
      <w:bookmarkStart w:id="8911" w:name="_Toc36044674"/>
      <w:bookmarkStart w:id="8912" w:name="_Toc37230579"/>
      <w:bookmarkStart w:id="8913" w:name="_Toc45907722"/>
      <w:bookmarkStart w:id="8914" w:name="_Toc53181827"/>
      <w:bookmarkStart w:id="8915" w:name="_Toc61127643"/>
      <w:bookmarkStart w:id="8916" w:name="_Toc67054657"/>
      <w:bookmarkStart w:id="8917" w:name="_Toc67061655"/>
      <w:bookmarkStart w:id="8918" w:name="_Toc74735173"/>
      <w:bookmarkStart w:id="8919" w:name="_Toc74753416"/>
      <w:bookmarkStart w:id="8920" w:name="_Toc76507675"/>
      <w:bookmarkStart w:id="8921" w:name="_Toc83109284"/>
      <w:bookmarkStart w:id="8922" w:name="_Toc89878097"/>
      <w:bookmarkStart w:id="8923" w:name="_Toc98709948"/>
      <w:bookmarkStart w:id="8924" w:name="_Toc105691763"/>
      <w:bookmarkStart w:id="8925" w:name="_Toc105694077"/>
      <w:bookmarkStart w:id="8926" w:name="_Toc123139413"/>
      <w:bookmarkStart w:id="8927" w:name="_Toc124166213"/>
      <w:bookmarkStart w:id="8928" w:name="_Toc130923086"/>
      <w:bookmarkStart w:id="8929" w:name="_Toc137303498"/>
      <w:bookmarkStart w:id="8930" w:name="_Toc138889722"/>
      <w:bookmarkStart w:id="8931" w:name="_Toc145111534"/>
      <w:r w:rsidRPr="00090C64">
        <w:rPr>
          <w:lang w:eastAsia="sv-SE"/>
        </w:rPr>
        <w:t>7.5</w:t>
      </w:r>
      <w:r w:rsidRPr="00090C64">
        <w:rPr>
          <w:lang w:eastAsia="zh-CN"/>
        </w:rPr>
        <w:t>.</w:t>
      </w:r>
      <w:r w:rsidRPr="00090C64">
        <w:rPr>
          <w:lang w:eastAsia="sv-SE"/>
        </w:rPr>
        <w:t>4</w:t>
      </w:r>
      <w:r w:rsidRPr="00090C64">
        <w:rPr>
          <w:lang w:eastAsia="sv-SE"/>
        </w:rPr>
        <w:tab/>
        <w:t>Method of test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46A709DF" w14:textId="77777777" w:rsidR="00D57C09" w:rsidRPr="00090C64" w:rsidRDefault="00D57C09" w:rsidP="00D57C09">
      <w:pPr>
        <w:pStyle w:val="Heading4"/>
        <w:rPr>
          <w:lang w:eastAsia="sv-SE"/>
        </w:rPr>
      </w:pPr>
      <w:bookmarkStart w:id="8932" w:name="_Toc21125243"/>
      <w:bookmarkStart w:id="8933" w:name="_Toc29768233"/>
      <w:bookmarkStart w:id="8934" w:name="_Toc36044675"/>
      <w:bookmarkStart w:id="8935" w:name="_Toc37230580"/>
      <w:bookmarkStart w:id="8936" w:name="_Toc45907723"/>
      <w:bookmarkStart w:id="8937" w:name="_Toc53181828"/>
      <w:bookmarkStart w:id="8938" w:name="_Toc61127644"/>
      <w:bookmarkStart w:id="8939" w:name="_Toc67054658"/>
      <w:bookmarkStart w:id="8940" w:name="_Toc67061656"/>
      <w:bookmarkStart w:id="8941" w:name="_Toc74735174"/>
      <w:bookmarkStart w:id="8942" w:name="_Toc74753417"/>
      <w:bookmarkStart w:id="8943" w:name="_Toc76507676"/>
      <w:bookmarkStart w:id="8944" w:name="_Toc83109285"/>
      <w:bookmarkStart w:id="8945" w:name="_Toc89878098"/>
      <w:bookmarkStart w:id="8946" w:name="_Toc98709949"/>
      <w:bookmarkStart w:id="8947" w:name="_Toc105691764"/>
      <w:bookmarkStart w:id="8948" w:name="_Toc105694078"/>
      <w:bookmarkStart w:id="8949" w:name="_Toc123139414"/>
      <w:bookmarkStart w:id="8950" w:name="_Toc124166214"/>
      <w:bookmarkStart w:id="8951" w:name="_Toc130923087"/>
      <w:bookmarkStart w:id="8952" w:name="_Toc137303499"/>
      <w:bookmarkStart w:id="8953" w:name="_Toc138889723"/>
      <w:bookmarkStart w:id="8954" w:name="_Toc145111535"/>
      <w:r w:rsidRPr="00090C64">
        <w:rPr>
          <w:lang w:eastAsia="sv-SE"/>
        </w:rPr>
        <w:t>7.5.4.1</w:t>
      </w:r>
      <w:r w:rsidRPr="00090C64">
        <w:rPr>
          <w:lang w:eastAsia="sv-SE"/>
        </w:rPr>
        <w:tab/>
        <w:t>Initial conditions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55" w:name="_Toc21125244"/>
      <w:bookmarkStart w:id="8956" w:name="_Toc29768234"/>
      <w:bookmarkStart w:id="8957" w:name="_Toc36044676"/>
      <w:bookmarkStart w:id="8958" w:name="_Toc37230581"/>
      <w:bookmarkStart w:id="8959" w:name="_Toc45907724"/>
      <w:bookmarkStart w:id="8960" w:name="_Toc53181829"/>
      <w:bookmarkStart w:id="8961" w:name="_Toc61127645"/>
      <w:bookmarkStart w:id="8962" w:name="_Toc67054659"/>
      <w:bookmarkStart w:id="8963" w:name="_Toc67061657"/>
      <w:bookmarkStart w:id="8964" w:name="_Toc74735175"/>
      <w:bookmarkStart w:id="8965" w:name="_Toc74753418"/>
      <w:bookmarkStart w:id="8966" w:name="_Toc76507677"/>
      <w:bookmarkStart w:id="8967" w:name="_Toc83109286"/>
      <w:bookmarkStart w:id="8968" w:name="_Toc89878099"/>
      <w:bookmarkStart w:id="8969" w:name="_Toc98709950"/>
      <w:bookmarkStart w:id="8970" w:name="_Toc105691765"/>
      <w:bookmarkStart w:id="8971" w:name="_Toc105694079"/>
      <w:bookmarkStart w:id="8972" w:name="_Toc123139415"/>
      <w:bookmarkStart w:id="8973" w:name="_Toc124166215"/>
      <w:bookmarkStart w:id="8974" w:name="_Toc130923088"/>
      <w:bookmarkStart w:id="8975" w:name="_Toc137303500"/>
      <w:bookmarkStart w:id="8976" w:name="_Toc138889724"/>
      <w:bookmarkStart w:id="8977" w:name="_Toc145111536"/>
      <w:r w:rsidRPr="00090C64">
        <w:rPr>
          <w:lang w:eastAsia="sv-SE"/>
        </w:rPr>
        <w:t>7.5.4.2</w:t>
      </w:r>
      <w:r w:rsidRPr="00090C64">
        <w:rPr>
          <w:lang w:eastAsia="sv-SE"/>
        </w:rPr>
        <w:tab/>
        <w:t>Procedure</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1ACFD5BB" w14:textId="77777777" w:rsidR="00D57C09" w:rsidRPr="00090C64" w:rsidRDefault="00D57C09" w:rsidP="00D57C09">
      <w:pPr>
        <w:pStyle w:val="Heading5"/>
      </w:pPr>
      <w:bookmarkStart w:id="8978" w:name="_Toc21125245"/>
      <w:bookmarkStart w:id="8979" w:name="_Toc29768235"/>
      <w:bookmarkStart w:id="8980" w:name="_Toc36044677"/>
      <w:bookmarkStart w:id="8981" w:name="_Toc37230582"/>
      <w:bookmarkStart w:id="8982" w:name="_Toc45907725"/>
      <w:bookmarkStart w:id="8983" w:name="_Toc53181830"/>
      <w:bookmarkStart w:id="8984" w:name="_Toc61127646"/>
      <w:bookmarkStart w:id="8985" w:name="_Toc67054660"/>
      <w:bookmarkStart w:id="8986" w:name="_Toc67061658"/>
      <w:bookmarkStart w:id="8987" w:name="_Toc74735176"/>
      <w:bookmarkStart w:id="8988" w:name="_Toc74753419"/>
      <w:bookmarkStart w:id="8989" w:name="_Toc76507678"/>
      <w:bookmarkStart w:id="8990" w:name="_Toc83109287"/>
      <w:bookmarkStart w:id="8991" w:name="_Toc89878100"/>
      <w:bookmarkStart w:id="8992" w:name="_Toc98709951"/>
      <w:bookmarkStart w:id="8993" w:name="_Toc105691766"/>
      <w:bookmarkStart w:id="8994" w:name="_Toc105694080"/>
      <w:bookmarkStart w:id="8995" w:name="_Toc123139416"/>
      <w:bookmarkStart w:id="8996" w:name="_Toc124166216"/>
      <w:bookmarkStart w:id="8997" w:name="_Toc130923089"/>
      <w:bookmarkStart w:id="8998" w:name="_Toc137303501"/>
      <w:bookmarkStart w:id="8999" w:name="_Toc138889725"/>
      <w:bookmarkStart w:id="9000" w:name="_Toc145111537"/>
      <w:r w:rsidRPr="00090C64">
        <w:t>7.5.4.2.1</w:t>
      </w:r>
      <w:r w:rsidRPr="00090C64">
        <w:tab/>
        <w:t>General procedure</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01" w:name="_Toc21125246"/>
      <w:bookmarkStart w:id="9002" w:name="_Toc29768236"/>
      <w:bookmarkStart w:id="9003" w:name="_Toc36044678"/>
      <w:bookmarkStart w:id="9004" w:name="_Toc37230583"/>
      <w:bookmarkStart w:id="9005" w:name="_Toc45907726"/>
      <w:bookmarkStart w:id="9006" w:name="_Toc53181831"/>
      <w:bookmarkStart w:id="9007" w:name="_Toc61127647"/>
      <w:bookmarkStart w:id="9008" w:name="_Toc67054661"/>
      <w:bookmarkStart w:id="9009" w:name="_Toc67061659"/>
      <w:bookmarkStart w:id="9010" w:name="_Toc74735177"/>
      <w:bookmarkStart w:id="9011" w:name="_Toc74753420"/>
      <w:bookmarkStart w:id="9012" w:name="_Toc76507679"/>
      <w:bookmarkStart w:id="9013" w:name="_Toc83109288"/>
      <w:bookmarkStart w:id="9014" w:name="_Toc89878101"/>
      <w:bookmarkStart w:id="9015" w:name="_Toc98709952"/>
      <w:bookmarkStart w:id="9016" w:name="_Toc105691767"/>
      <w:bookmarkStart w:id="9017" w:name="_Toc105694081"/>
      <w:bookmarkStart w:id="9018" w:name="_Toc123139417"/>
      <w:bookmarkStart w:id="9019" w:name="_Toc124166217"/>
      <w:bookmarkStart w:id="9020" w:name="_Toc130923090"/>
      <w:bookmarkStart w:id="9021" w:name="_Toc137303502"/>
      <w:bookmarkStart w:id="9022" w:name="_Toc138889726"/>
      <w:bookmarkStart w:id="9023" w:name="_Toc145111538"/>
      <w:r w:rsidRPr="00090C64">
        <w:t>7.5.4.2.2</w:t>
      </w:r>
      <w:r w:rsidRPr="00090C64">
        <w:tab/>
        <w:t>MSR operation</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521F07D7" w14:textId="77777777" w:rsidR="00D57C09" w:rsidRPr="00090C64" w:rsidRDefault="00D57C09" w:rsidP="00554118">
      <w:pPr>
        <w:pStyle w:val="H6"/>
      </w:pPr>
      <w:bookmarkStart w:id="9024" w:name="_Toc21125247"/>
      <w:bookmarkStart w:id="9025" w:name="_Toc29768237"/>
      <w:bookmarkStart w:id="9026" w:name="_Toc36044679"/>
      <w:bookmarkStart w:id="9027" w:name="_Toc37230584"/>
      <w:bookmarkStart w:id="9028" w:name="_Toc45907727"/>
      <w:bookmarkStart w:id="9029" w:name="_Toc53181832"/>
      <w:r w:rsidRPr="00090C64">
        <w:t>7.5.4.2.2.1</w:t>
      </w:r>
      <w:r w:rsidRPr="00090C64">
        <w:tab/>
        <w:t>Procedure for general blocking</w:t>
      </w:r>
      <w:bookmarkEnd w:id="9024"/>
      <w:bookmarkEnd w:id="9025"/>
      <w:bookmarkEnd w:id="9026"/>
      <w:bookmarkEnd w:id="9027"/>
      <w:bookmarkEnd w:id="9028"/>
      <w:bookmarkEnd w:id="9029"/>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30" w:name="_Toc21125248"/>
      <w:bookmarkStart w:id="9031" w:name="_Toc29768238"/>
      <w:bookmarkStart w:id="9032" w:name="_Toc36044680"/>
      <w:bookmarkStart w:id="9033" w:name="_Toc37230585"/>
      <w:bookmarkStart w:id="9034" w:name="_Toc45907728"/>
      <w:bookmarkStart w:id="9035" w:name="_Toc53181833"/>
      <w:r w:rsidRPr="00090C64">
        <w:t>7.5.4.2.2.2</w:t>
      </w:r>
      <w:r w:rsidRPr="00090C64">
        <w:tab/>
        <w:t>Procedure for narrowband blocking</w:t>
      </w:r>
      <w:bookmarkEnd w:id="9030"/>
      <w:bookmarkEnd w:id="9031"/>
      <w:bookmarkEnd w:id="9032"/>
      <w:bookmarkEnd w:id="9033"/>
      <w:bookmarkEnd w:id="9034"/>
      <w:bookmarkEnd w:id="9035"/>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6" w:name="_Toc21125249"/>
      <w:bookmarkStart w:id="9037" w:name="_Toc29768239"/>
      <w:bookmarkStart w:id="9038" w:name="_Toc36044681"/>
      <w:bookmarkStart w:id="9039" w:name="_Toc37230586"/>
      <w:bookmarkStart w:id="9040" w:name="_Toc45907729"/>
      <w:bookmarkStart w:id="9041" w:name="_Toc53181834"/>
      <w:r w:rsidRPr="00090C64">
        <w:t>7.5.4.2.2.3</w:t>
      </w:r>
      <w:r w:rsidRPr="00090C64">
        <w:tab/>
        <w:t>Procedure for additional BC3 blocking requirement</w:t>
      </w:r>
      <w:bookmarkEnd w:id="9036"/>
      <w:bookmarkEnd w:id="9037"/>
      <w:bookmarkEnd w:id="9038"/>
      <w:bookmarkEnd w:id="9039"/>
      <w:bookmarkEnd w:id="9040"/>
      <w:bookmarkEnd w:id="9041"/>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42" w:name="_Toc21125250"/>
      <w:bookmarkStart w:id="9043" w:name="_Toc29768240"/>
      <w:bookmarkStart w:id="9044" w:name="_Toc36044682"/>
      <w:bookmarkStart w:id="9045" w:name="_Toc37230587"/>
      <w:bookmarkStart w:id="9046" w:name="_Toc45907730"/>
      <w:bookmarkStart w:id="9047" w:name="_Toc53181835"/>
      <w:bookmarkStart w:id="9048" w:name="_Toc61127648"/>
      <w:bookmarkStart w:id="9049" w:name="_Toc67054662"/>
      <w:bookmarkStart w:id="9050" w:name="_Toc67061660"/>
      <w:bookmarkStart w:id="9051" w:name="_Toc74735178"/>
      <w:bookmarkStart w:id="9052" w:name="_Toc74753421"/>
      <w:bookmarkStart w:id="9053" w:name="_Toc76507680"/>
      <w:bookmarkStart w:id="9054" w:name="_Toc83109289"/>
      <w:bookmarkStart w:id="9055" w:name="_Toc89878102"/>
      <w:bookmarkStart w:id="9056" w:name="_Toc98709953"/>
      <w:bookmarkStart w:id="9057" w:name="_Toc105691768"/>
      <w:bookmarkStart w:id="9058" w:name="_Toc105694082"/>
      <w:bookmarkStart w:id="9059" w:name="_Toc123139418"/>
      <w:bookmarkStart w:id="9060" w:name="_Toc124166218"/>
      <w:bookmarkStart w:id="9061" w:name="_Toc130923091"/>
      <w:bookmarkStart w:id="9062" w:name="_Toc137303503"/>
      <w:bookmarkStart w:id="9063" w:name="_Toc138889727"/>
      <w:bookmarkStart w:id="9064" w:name="_Toc145111539"/>
      <w:r w:rsidRPr="00090C64">
        <w:t>7.5.4.2.3</w:t>
      </w:r>
      <w:r w:rsidRPr="00090C64">
        <w:tab/>
        <w:t>Single RAT UTRA FDD operation</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65" w:name="_Toc21125251"/>
      <w:bookmarkStart w:id="9066" w:name="_Toc29768241"/>
      <w:bookmarkStart w:id="9067" w:name="_Toc36044683"/>
      <w:bookmarkStart w:id="9068" w:name="_Toc37230588"/>
      <w:bookmarkStart w:id="9069" w:name="_Toc45907731"/>
      <w:bookmarkStart w:id="9070" w:name="_Toc53181836"/>
      <w:bookmarkStart w:id="9071" w:name="_Toc61127649"/>
      <w:bookmarkStart w:id="9072" w:name="_Toc67054663"/>
      <w:bookmarkStart w:id="9073" w:name="_Toc67061661"/>
      <w:bookmarkStart w:id="9074" w:name="_Toc74735179"/>
      <w:bookmarkStart w:id="9075" w:name="_Toc74753422"/>
      <w:bookmarkStart w:id="9076" w:name="_Toc76507681"/>
      <w:bookmarkStart w:id="9077" w:name="_Toc83109290"/>
      <w:bookmarkStart w:id="9078" w:name="_Toc89878103"/>
      <w:bookmarkStart w:id="9079" w:name="_Toc98709954"/>
      <w:bookmarkStart w:id="9080" w:name="_Toc105691769"/>
      <w:bookmarkStart w:id="9081" w:name="_Toc105694083"/>
      <w:bookmarkStart w:id="9082" w:name="_Toc123139419"/>
      <w:bookmarkStart w:id="9083" w:name="_Toc124166219"/>
      <w:bookmarkStart w:id="9084" w:name="_Toc130923092"/>
      <w:bookmarkStart w:id="9085" w:name="_Toc137303504"/>
      <w:bookmarkStart w:id="9086" w:name="_Toc138889728"/>
      <w:bookmarkStart w:id="9087" w:name="_Toc145111540"/>
      <w:r w:rsidRPr="00090C64">
        <w:t>7.5.4.2.4</w:t>
      </w:r>
      <w:r w:rsidRPr="00090C64">
        <w:tab/>
        <w:t>Single RAT E-UTRA operation</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4F5567D0" w14:textId="77777777" w:rsidR="00D57C09" w:rsidRPr="00090C64" w:rsidRDefault="00D57C09" w:rsidP="00554118">
      <w:pPr>
        <w:pStyle w:val="H6"/>
      </w:pPr>
      <w:bookmarkStart w:id="9088" w:name="_Toc21125252"/>
      <w:bookmarkStart w:id="9089" w:name="_Toc29768242"/>
      <w:bookmarkStart w:id="9090" w:name="_Toc36044684"/>
      <w:bookmarkStart w:id="9091" w:name="_Toc37230589"/>
      <w:bookmarkStart w:id="9092" w:name="_Toc45907732"/>
      <w:bookmarkStart w:id="9093" w:name="_Toc53181837"/>
      <w:r w:rsidRPr="00090C64">
        <w:t>7.4.4.2.4.1</w:t>
      </w:r>
      <w:r w:rsidRPr="00090C64">
        <w:tab/>
        <w:t>Procedure for adjacent channel selectivity</w:t>
      </w:r>
      <w:bookmarkEnd w:id="9088"/>
      <w:bookmarkEnd w:id="9089"/>
      <w:bookmarkEnd w:id="9090"/>
      <w:bookmarkEnd w:id="9091"/>
      <w:bookmarkEnd w:id="9092"/>
      <w:bookmarkEnd w:id="909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94" w:name="_Toc21125253"/>
      <w:bookmarkStart w:id="9095" w:name="_Toc29768243"/>
      <w:bookmarkStart w:id="9096" w:name="_Toc36044685"/>
      <w:bookmarkStart w:id="9097" w:name="_Toc37230590"/>
      <w:bookmarkStart w:id="9098" w:name="_Toc45907733"/>
      <w:bookmarkStart w:id="9099" w:name="_Toc53181838"/>
      <w:r w:rsidRPr="00090C64">
        <w:t>7.5.4.2.4.2</w:t>
      </w:r>
      <w:r w:rsidRPr="00090C64">
        <w:tab/>
        <w:t>Procedure for narrow-band blocking</w:t>
      </w:r>
      <w:bookmarkEnd w:id="9094"/>
      <w:bookmarkEnd w:id="9095"/>
      <w:bookmarkEnd w:id="9096"/>
      <w:bookmarkEnd w:id="9097"/>
      <w:bookmarkEnd w:id="9098"/>
      <w:bookmarkEnd w:id="909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100" w:name="_Toc21125254"/>
      <w:bookmarkStart w:id="9101" w:name="_Toc29768244"/>
      <w:bookmarkStart w:id="9102" w:name="_Toc36044686"/>
      <w:bookmarkStart w:id="9103" w:name="_Toc37230591"/>
      <w:bookmarkStart w:id="9104" w:name="_Toc45907734"/>
      <w:bookmarkStart w:id="9105" w:name="_Toc53181839"/>
      <w:bookmarkStart w:id="9106" w:name="_Toc61127650"/>
      <w:bookmarkStart w:id="9107" w:name="_Toc67054664"/>
      <w:bookmarkStart w:id="9108" w:name="_Toc67061662"/>
      <w:bookmarkStart w:id="9109" w:name="_Toc74735180"/>
      <w:bookmarkStart w:id="9110" w:name="_Toc74753423"/>
      <w:bookmarkStart w:id="9111" w:name="_Toc76507682"/>
      <w:bookmarkStart w:id="9112" w:name="_Toc83109291"/>
      <w:bookmarkStart w:id="9113" w:name="_Toc89878104"/>
      <w:bookmarkStart w:id="9114" w:name="_Toc98709955"/>
      <w:bookmarkStart w:id="9115" w:name="_Toc105691770"/>
      <w:bookmarkStart w:id="9116" w:name="_Toc105694084"/>
      <w:bookmarkStart w:id="9117" w:name="_Toc123139420"/>
      <w:bookmarkStart w:id="9118" w:name="_Toc124166220"/>
      <w:bookmarkStart w:id="9119" w:name="_Toc130923093"/>
      <w:bookmarkStart w:id="9120" w:name="_Toc137303505"/>
      <w:bookmarkStart w:id="9121" w:name="_Toc138889729"/>
      <w:bookmarkStart w:id="9122" w:name="_Toc145111541"/>
      <w:r w:rsidRPr="00090C64">
        <w:rPr>
          <w:lang w:eastAsia="sv-SE"/>
        </w:rPr>
        <w:t>7.5</w:t>
      </w:r>
      <w:r w:rsidRPr="00090C64">
        <w:rPr>
          <w:lang w:eastAsia="zh-CN"/>
        </w:rPr>
        <w:t>.</w:t>
      </w:r>
      <w:r w:rsidRPr="00090C64">
        <w:rPr>
          <w:lang w:eastAsia="sv-SE"/>
        </w:rPr>
        <w:t>5</w:t>
      </w:r>
      <w:r w:rsidRPr="00090C64">
        <w:rPr>
          <w:lang w:eastAsia="sv-SE"/>
        </w:rPr>
        <w:tab/>
        <w:t>Test Requirement</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5DAF29E1" w14:textId="77777777" w:rsidR="00D57C09" w:rsidRPr="00090C64" w:rsidRDefault="00D57C09" w:rsidP="00D57C09">
      <w:pPr>
        <w:pStyle w:val="Heading4"/>
      </w:pPr>
      <w:bookmarkStart w:id="9123" w:name="_Toc21125255"/>
      <w:bookmarkStart w:id="9124" w:name="_Toc29768245"/>
      <w:bookmarkStart w:id="9125" w:name="_Toc36044687"/>
      <w:bookmarkStart w:id="9126" w:name="_Toc37230592"/>
      <w:bookmarkStart w:id="9127" w:name="_Toc45907735"/>
      <w:bookmarkStart w:id="9128" w:name="_Toc53181840"/>
      <w:bookmarkStart w:id="9129" w:name="_Toc61127651"/>
      <w:bookmarkStart w:id="9130" w:name="_Toc67054665"/>
      <w:bookmarkStart w:id="9131" w:name="_Toc67061663"/>
      <w:bookmarkStart w:id="9132" w:name="_Toc74735181"/>
      <w:bookmarkStart w:id="9133" w:name="_Toc74753424"/>
      <w:bookmarkStart w:id="9134" w:name="_Toc76507683"/>
      <w:bookmarkStart w:id="9135" w:name="_Toc83109292"/>
      <w:bookmarkStart w:id="9136" w:name="_Toc89878105"/>
      <w:bookmarkStart w:id="9137" w:name="_Toc98709956"/>
      <w:bookmarkStart w:id="9138" w:name="_Toc105691771"/>
      <w:bookmarkStart w:id="9139" w:name="_Toc105694085"/>
      <w:bookmarkStart w:id="9140" w:name="_Toc123139421"/>
      <w:bookmarkStart w:id="9141" w:name="_Toc124166221"/>
      <w:bookmarkStart w:id="9142" w:name="_Toc130923094"/>
      <w:bookmarkStart w:id="9143" w:name="_Toc137303506"/>
      <w:bookmarkStart w:id="9144" w:name="_Toc138889730"/>
      <w:bookmarkStart w:id="9145" w:name="_Toc145111542"/>
      <w:r w:rsidRPr="00090C64">
        <w:t>7.5.5.1</w:t>
      </w:r>
      <w:r w:rsidRPr="00090C64">
        <w:tab/>
        <w:t>MSR operation</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23E69048" w14:textId="77777777" w:rsidR="00D57C09" w:rsidRPr="00090C64" w:rsidRDefault="00D57C09" w:rsidP="00D57C09">
      <w:pPr>
        <w:pStyle w:val="Heading5"/>
      </w:pPr>
      <w:bookmarkStart w:id="9146" w:name="_Toc21125256"/>
      <w:bookmarkStart w:id="9147" w:name="_Toc29768246"/>
      <w:bookmarkStart w:id="9148" w:name="_Toc36044688"/>
      <w:bookmarkStart w:id="9149" w:name="_Toc37230593"/>
      <w:bookmarkStart w:id="9150" w:name="_Toc45907736"/>
      <w:bookmarkStart w:id="9151" w:name="_Toc53181841"/>
      <w:bookmarkStart w:id="9152" w:name="_Toc61127652"/>
      <w:bookmarkStart w:id="9153" w:name="_Toc67054666"/>
      <w:bookmarkStart w:id="9154" w:name="_Toc67061664"/>
      <w:bookmarkStart w:id="9155" w:name="_Toc74735182"/>
      <w:bookmarkStart w:id="9156" w:name="_Toc74753425"/>
      <w:bookmarkStart w:id="9157" w:name="_Toc76507684"/>
      <w:bookmarkStart w:id="9158" w:name="_Toc83109293"/>
      <w:bookmarkStart w:id="9159" w:name="_Toc89878106"/>
      <w:bookmarkStart w:id="9160" w:name="_Toc98709957"/>
      <w:bookmarkStart w:id="9161" w:name="_Toc105691772"/>
      <w:bookmarkStart w:id="9162" w:name="_Toc105694086"/>
      <w:bookmarkStart w:id="9163" w:name="_Toc123139422"/>
      <w:bookmarkStart w:id="9164" w:name="_Toc124166222"/>
      <w:bookmarkStart w:id="9165" w:name="_Toc130923095"/>
      <w:bookmarkStart w:id="9166" w:name="_Toc137303507"/>
      <w:bookmarkStart w:id="9167" w:name="_Toc138889731"/>
      <w:bookmarkStart w:id="9168" w:name="_Toc145111543"/>
      <w:r w:rsidRPr="00090C64">
        <w:t>7.5.5.1.1</w:t>
      </w:r>
      <w:r w:rsidRPr="00090C64">
        <w:tab/>
        <w:t>General blocking test requirement</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69" w:name="_Toc21125257"/>
      <w:bookmarkStart w:id="9170" w:name="_Toc29768247"/>
      <w:bookmarkStart w:id="9171" w:name="_Toc36044689"/>
      <w:bookmarkStart w:id="9172" w:name="_Toc37230594"/>
      <w:bookmarkStart w:id="9173" w:name="_Toc45907737"/>
      <w:bookmarkStart w:id="9174" w:name="_Toc53181842"/>
      <w:bookmarkStart w:id="9175" w:name="_Toc61127653"/>
      <w:bookmarkStart w:id="9176" w:name="_Toc67054667"/>
      <w:bookmarkStart w:id="9177" w:name="_Toc67061665"/>
      <w:bookmarkStart w:id="9178" w:name="_Toc74735183"/>
      <w:bookmarkStart w:id="9179" w:name="_Toc74753426"/>
      <w:bookmarkStart w:id="9180" w:name="_Toc76507685"/>
      <w:bookmarkStart w:id="9181" w:name="_Toc83109294"/>
      <w:bookmarkStart w:id="9182" w:name="_Toc89878107"/>
      <w:bookmarkStart w:id="9183" w:name="_Toc98709958"/>
      <w:bookmarkStart w:id="9184" w:name="_Toc105691773"/>
      <w:bookmarkStart w:id="9185" w:name="_Toc105694087"/>
      <w:bookmarkStart w:id="9186" w:name="_Toc123139423"/>
      <w:bookmarkStart w:id="9187" w:name="_Toc124166223"/>
      <w:bookmarkStart w:id="9188" w:name="_Toc130923096"/>
      <w:bookmarkStart w:id="9189" w:name="_Toc137303508"/>
      <w:bookmarkStart w:id="9190" w:name="_Toc138889732"/>
      <w:bookmarkStart w:id="9191" w:name="_Toc145111544"/>
      <w:r w:rsidRPr="00090C64">
        <w:t>7.5.5.1.2</w:t>
      </w:r>
      <w:r w:rsidRPr="00090C64">
        <w:tab/>
        <w:t>General narrowband blocking test requirement</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9192"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92"/>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9193" w:name="_Toc21125258"/>
      <w:bookmarkStart w:id="9194" w:name="_Toc29768248"/>
      <w:bookmarkStart w:id="9195" w:name="_Toc36044690"/>
      <w:bookmarkStart w:id="9196" w:name="_Toc37230595"/>
      <w:bookmarkStart w:id="9197" w:name="_Toc45907738"/>
      <w:bookmarkStart w:id="9198" w:name="_Toc53181843"/>
      <w:bookmarkStart w:id="9199" w:name="_Toc61127654"/>
      <w:bookmarkStart w:id="9200" w:name="_Toc67054668"/>
      <w:bookmarkStart w:id="9201" w:name="_Toc67061666"/>
      <w:bookmarkStart w:id="9202" w:name="_Toc74735184"/>
      <w:bookmarkStart w:id="9203" w:name="_Toc74753427"/>
      <w:bookmarkStart w:id="9204" w:name="_Toc76507686"/>
      <w:bookmarkStart w:id="9205" w:name="_Toc83109295"/>
      <w:bookmarkStart w:id="9206" w:name="_Toc89878108"/>
      <w:bookmarkStart w:id="9207" w:name="_Toc98709959"/>
      <w:bookmarkStart w:id="9208" w:name="_Toc105691774"/>
      <w:bookmarkStart w:id="9209" w:name="_Toc105694088"/>
      <w:bookmarkStart w:id="9210" w:name="_Toc123139424"/>
      <w:bookmarkStart w:id="9211" w:name="_Toc124166224"/>
      <w:bookmarkStart w:id="9212" w:name="_Toc130923097"/>
      <w:bookmarkStart w:id="9213" w:name="_Toc137303509"/>
      <w:bookmarkStart w:id="9214" w:name="_Toc138889733"/>
      <w:bookmarkStart w:id="9215" w:name="_Toc145111545"/>
      <w:r w:rsidRPr="00090C64">
        <w:t>7.5.5.1.3</w:t>
      </w:r>
      <w:r w:rsidRPr="00090C64">
        <w:tab/>
        <w:t>Additional BC3 blocking test requirement</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9216" w:name="_Toc21125259"/>
      <w:bookmarkStart w:id="9217" w:name="_Toc29768249"/>
      <w:bookmarkStart w:id="9218" w:name="_Toc36044691"/>
      <w:bookmarkStart w:id="9219" w:name="_Toc37230596"/>
      <w:bookmarkStart w:id="9220" w:name="_Toc45907739"/>
      <w:bookmarkStart w:id="9221" w:name="_Toc53181844"/>
      <w:bookmarkStart w:id="9222" w:name="_Toc61127655"/>
      <w:bookmarkStart w:id="9223" w:name="_Toc67054669"/>
      <w:bookmarkStart w:id="9224" w:name="_Toc67061667"/>
      <w:bookmarkStart w:id="9225" w:name="_Toc74735185"/>
      <w:bookmarkStart w:id="9226" w:name="_Toc74753428"/>
      <w:bookmarkStart w:id="9227" w:name="_Toc76507687"/>
      <w:bookmarkStart w:id="9228" w:name="_Toc83109296"/>
      <w:bookmarkStart w:id="9229" w:name="_Toc89878109"/>
      <w:bookmarkStart w:id="9230" w:name="_Toc98709960"/>
      <w:bookmarkStart w:id="9231" w:name="_Toc105691775"/>
      <w:bookmarkStart w:id="9232" w:name="_Toc105694089"/>
      <w:bookmarkStart w:id="9233" w:name="_Toc123139425"/>
      <w:bookmarkStart w:id="9234" w:name="_Toc124166225"/>
      <w:bookmarkStart w:id="9235" w:name="_Toc130923098"/>
      <w:bookmarkStart w:id="9236" w:name="_Toc137303510"/>
      <w:bookmarkStart w:id="9237" w:name="_Toc138889734"/>
      <w:bookmarkStart w:id="9238" w:name="_Toc145111546"/>
      <w:r w:rsidRPr="00090C64">
        <w:t>7.5.5.2</w:t>
      </w:r>
      <w:r w:rsidRPr="00090C64">
        <w:tab/>
        <w:t>Single RAT UTRA FDD operation</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39" w:name="_Toc21125260"/>
      <w:bookmarkStart w:id="9240" w:name="_Toc29768250"/>
      <w:bookmarkStart w:id="9241" w:name="_Toc36044692"/>
      <w:bookmarkStart w:id="9242" w:name="_Toc37230597"/>
      <w:bookmarkStart w:id="9243" w:name="_Toc45907740"/>
      <w:bookmarkStart w:id="9244" w:name="_Toc53181845"/>
      <w:bookmarkStart w:id="9245" w:name="_Toc61127656"/>
      <w:bookmarkStart w:id="9246" w:name="_Toc67054670"/>
      <w:bookmarkStart w:id="9247" w:name="_Toc67061668"/>
      <w:bookmarkStart w:id="9248" w:name="_Toc74735186"/>
      <w:bookmarkStart w:id="9249" w:name="_Toc74753429"/>
      <w:bookmarkStart w:id="9250" w:name="_Toc76507688"/>
      <w:bookmarkStart w:id="9251" w:name="_Toc83109297"/>
      <w:bookmarkStart w:id="9252" w:name="_Toc89878110"/>
      <w:bookmarkStart w:id="9253" w:name="_Toc98709961"/>
      <w:bookmarkStart w:id="9254" w:name="_Toc105691776"/>
      <w:bookmarkStart w:id="9255" w:name="_Toc105694090"/>
      <w:bookmarkStart w:id="9256" w:name="_Toc123139426"/>
      <w:bookmarkStart w:id="9257" w:name="_Toc124166226"/>
      <w:bookmarkStart w:id="9258" w:name="_Toc130923099"/>
      <w:bookmarkStart w:id="9259" w:name="_Toc137303511"/>
      <w:bookmarkStart w:id="9260" w:name="_Toc138889735"/>
      <w:bookmarkStart w:id="9261" w:name="_Toc145111547"/>
      <w:r w:rsidRPr="00090C64">
        <w:t>7.5.5.3</w:t>
      </w:r>
      <w:r w:rsidRPr="00090C64">
        <w:tab/>
        <w:t>Single RAT E-UTRA operation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62" w:name="_Toc21125261"/>
      <w:bookmarkStart w:id="9263" w:name="_Toc29768251"/>
      <w:bookmarkStart w:id="9264" w:name="_Toc36044693"/>
      <w:bookmarkStart w:id="9265" w:name="_Toc37230598"/>
      <w:bookmarkStart w:id="9266" w:name="_Toc45907741"/>
      <w:bookmarkStart w:id="9267" w:name="_Toc53181846"/>
      <w:bookmarkStart w:id="9268" w:name="_Toc61127657"/>
      <w:bookmarkStart w:id="9269" w:name="_Toc67054671"/>
      <w:bookmarkStart w:id="9270" w:name="_Toc67061669"/>
      <w:bookmarkStart w:id="9271" w:name="_Toc74735187"/>
      <w:bookmarkStart w:id="9272" w:name="_Toc74753430"/>
      <w:bookmarkStart w:id="9273" w:name="_Toc76507689"/>
      <w:bookmarkStart w:id="9274" w:name="_Toc83109298"/>
      <w:bookmarkStart w:id="9275" w:name="_Toc89878111"/>
      <w:bookmarkStart w:id="9276" w:name="_Toc98709962"/>
      <w:bookmarkStart w:id="9277" w:name="_Toc105691777"/>
      <w:bookmarkStart w:id="9278" w:name="_Toc105694091"/>
      <w:bookmarkStart w:id="9279" w:name="_Toc123139427"/>
      <w:bookmarkStart w:id="9280" w:name="_Toc124166227"/>
      <w:bookmarkStart w:id="9281" w:name="_Toc130923100"/>
      <w:bookmarkStart w:id="9282" w:name="_Toc137303512"/>
      <w:bookmarkStart w:id="9283" w:name="_Toc138889736"/>
      <w:bookmarkStart w:id="9284" w:name="_Toc145111548"/>
      <w:r w:rsidRPr="00090C64">
        <w:t>7.6</w:t>
      </w:r>
      <w:r w:rsidRPr="00090C64">
        <w:tab/>
        <w:t>OTA Blocking</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5D1B5416" w14:textId="77777777" w:rsidR="00D57C09" w:rsidRPr="00090C64" w:rsidRDefault="00D57C09" w:rsidP="00D57C09">
      <w:pPr>
        <w:pStyle w:val="Heading3"/>
      </w:pPr>
      <w:bookmarkStart w:id="9285" w:name="_Toc21125262"/>
      <w:bookmarkStart w:id="9286" w:name="_Toc29768252"/>
      <w:bookmarkStart w:id="9287" w:name="_Toc36044694"/>
      <w:bookmarkStart w:id="9288" w:name="_Toc37230599"/>
      <w:bookmarkStart w:id="9289" w:name="_Toc45907742"/>
      <w:bookmarkStart w:id="9290" w:name="_Toc53181847"/>
      <w:bookmarkStart w:id="9291" w:name="_Toc61127658"/>
      <w:bookmarkStart w:id="9292" w:name="_Toc67054672"/>
      <w:bookmarkStart w:id="9293" w:name="_Toc67061670"/>
      <w:bookmarkStart w:id="9294" w:name="_Toc74735188"/>
      <w:bookmarkStart w:id="9295" w:name="_Toc74753431"/>
      <w:bookmarkStart w:id="9296" w:name="_Toc76507690"/>
      <w:bookmarkStart w:id="9297" w:name="_Toc83109299"/>
      <w:bookmarkStart w:id="9298" w:name="_Toc89878112"/>
      <w:bookmarkStart w:id="9299" w:name="_Toc98709963"/>
      <w:bookmarkStart w:id="9300" w:name="_Toc105691778"/>
      <w:bookmarkStart w:id="9301" w:name="_Toc105694092"/>
      <w:bookmarkStart w:id="9302" w:name="_Toc123139428"/>
      <w:bookmarkStart w:id="9303" w:name="_Toc124166228"/>
      <w:bookmarkStart w:id="9304" w:name="_Toc130923101"/>
      <w:bookmarkStart w:id="9305" w:name="_Toc137303513"/>
      <w:bookmarkStart w:id="9306" w:name="_Toc138889737"/>
      <w:bookmarkStart w:id="9307" w:name="_Toc145111549"/>
      <w:r w:rsidRPr="00090C64">
        <w:t>7.6.1</w:t>
      </w:r>
      <w:r w:rsidRPr="00090C64">
        <w:tab/>
        <w:t>General</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08" w:name="_Toc21125263"/>
      <w:bookmarkStart w:id="9309" w:name="_Toc29768253"/>
      <w:bookmarkStart w:id="9310" w:name="_Toc36044695"/>
      <w:bookmarkStart w:id="9311" w:name="_Toc37230600"/>
      <w:bookmarkStart w:id="9312" w:name="_Toc45907743"/>
      <w:bookmarkStart w:id="9313" w:name="_Toc53181848"/>
      <w:bookmarkStart w:id="9314" w:name="_Toc61127659"/>
      <w:bookmarkStart w:id="9315" w:name="_Toc67054673"/>
      <w:bookmarkStart w:id="9316" w:name="_Toc67061671"/>
      <w:bookmarkStart w:id="9317" w:name="_Toc74735189"/>
      <w:bookmarkStart w:id="9318" w:name="_Toc74753432"/>
      <w:bookmarkStart w:id="9319" w:name="_Toc76507691"/>
      <w:bookmarkStart w:id="9320" w:name="_Toc83109300"/>
      <w:bookmarkStart w:id="9321" w:name="_Toc89878113"/>
      <w:bookmarkStart w:id="9322" w:name="_Toc98709964"/>
      <w:bookmarkStart w:id="9323" w:name="_Toc105691779"/>
      <w:bookmarkStart w:id="9324" w:name="_Toc105694093"/>
      <w:bookmarkStart w:id="9325" w:name="_Toc123139429"/>
      <w:bookmarkStart w:id="9326" w:name="_Toc124166229"/>
      <w:bookmarkStart w:id="9327" w:name="_Toc130923102"/>
      <w:bookmarkStart w:id="9328" w:name="_Toc137303514"/>
      <w:bookmarkStart w:id="9329" w:name="_Toc138889738"/>
      <w:bookmarkStart w:id="9330" w:name="_Toc145111550"/>
      <w:r w:rsidRPr="00090C64">
        <w:t>7.6.2</w:t>
      </w:r>
      <w:r w:rsidRPr="00090C64">
        <w:tab/>
        <w:t>General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310A809C" w14:textId="77777777" w:rsidR="00D57C09" w:rsidRPr="00090C64" w:rsidRDefault="00D57C09" w:rsidP="00D57C09">
      <w:pPr>
        <w:pStyle w:val="Heading4"/>
        <w:rPr>
          <w:lang w:eastAsia="sv-SE"/>
        </w:rPr>
      </w:pPr>
      <w:bookmarkStart w:id="9331" w:name="_Toc21125264"/>
      <w:bookmarkStart w:id="9332" w:name="_Toc29768254"/>
      <w:bookmarkStart w:id="9333" w:name="_Toc36044696"/>
      <w:bookmarkStart w:id="9334" w:name="_Toc37230601"/>
      <w:bookmarkStart w:id="9335" w:name="_Toc45907744"/>
      <w:bookmarkStart w:id="9336" w:name="_Toc53181849"/>
      <w:bookmarkStart w:id="9337" w:name="_Toc61127660"/>
      <w:bookmarkStart w:id="9338" w:name="_Toc67054674"/>
      <w:bookmarkStart w:id="9339" w:name="_Toc67061672"/>
      <w:bookmarkStart w:id="9340" w:name="_Toc74735190"/>
      <w:bookmarkStart w:id="9341" w:name="_Toc74753433"/>
      <w:bookmarkStart w:id="9342" w:name="_Toc76507692"/>
      <w:bookmarkStart w:id="9343" w:name="_Toc83109301"/>
      <w:bookmarkStart w:id="9344" w:name="_Toc89878114"/>
      <w:bookmarkStart w:id="9345" w:name="_Toc98709965"/>
      <w:bookmarkStart w:id="9346" w:name="_Toc105691780"/>
      <w:bookmarkStart w:id="9347" w:name="_Toc105694094"/>
      <w:bookmarkStart w:id="9348" w:name="_Toc123139430"/>
      <w:bookmarkStart w:id="9349" w:name="_Toc124166230"/>
      <w:bookmarkStart w:id="9350" w:name="_Toc130923103"/>
      <w:bookmarkStart w:id="9351" w:name="_Toc137303515"/>
      <w:bookmarkStart w:id="9352" w:name="_Toc138889739"/>
      <w:bookmarkStart w:id="9353" w:name="_Toc145111551"/>
      <w:r w:rsidRPr="00090C64">
        <w:rPr>
          <w:lang w:eastAsia="sv-SE"/>
        </w:rPr>
        <w:t>7.6.2.1</w:t>
      </w:r>
      <w:r w:rsidRPr="00090C64">
        <w:rPr>
          <w:lang w:eastAsia="sv-SE"/>
        </w:rPr>
        <w:tab/>
        <w:t>Definition and applicability</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7AF4BB7B" w14:textId="77777777" w:rsidR="00D57C09" w:rsidRPr="00090C64" w:rsidRDefault="00D57C09" w:rsidP="00D57C09">
      <w:pPr>
        <w:pStyle w:val="Heading4"/>
        <w:rPr>
          <w:lang w:eastAsia="sv-SE"/>
        </w:rPr>
      </w:pPr>
      <w:bookmarkStart w:id="9354" w:name="_Toc21125265"/>
      <w:bookmarkStart w:id="9355" w:name="_Toc29768255"/>
      <w:bookmarkStart w:id="9356" w:name="_Toc36044697"/>
      <w:bookmarkStart w:id="9357" w:name="_Toc37230602"/>
      <w:bookmarkStart w:id="9358" w:name="_Toc45907745"/>
      <w:bookmarkStart w:id="9359" w:name="_Toc53181850"/>
      <w:bookmarkStart w:id="9360" w:name="_Toc61127661"/>
      <w:bookmarkStart w:id="9361" w:name="_Toc67054675"/>
      <w:bookmarkStart w:id="9362" w:name="_Toc67061673"/>
      <w:bookmarkStart w:id="9363" w:name="_Toc74735191"/>
      <w:bookmarkStart w:id="9364" w:name="_Toc74753434"/>
      <w:bookmarkStart w:id="9365" w:name="_Toc76507693"/>
      <w:bookmarkStart w:id="9366" w:name="_Toc83109302"/>
      <w:bookmarkStart w:id="9367" w:name="_Toc89878115"/>
      <w:bookmarkStart w:id="9368" w:name="_Toc98709966"/>
      <w:bookmarkStart w:id="9369" w:name="_Toc105691781"/>
      <w:bookmarkStart w:id="9370" w:name="_Toc105694095"/>
      <w:bookmarkStart w:id="9371" w:name="_Toc123139431"/>
      <w:bookmarkStart w:id="9372" w:name="_Toc124166231"/>
      <w:bookmarkStart w:id="9373" w:name="_Toc130923104"/>
      <w:bookmarkStart w:id="9374" w:name="_Toc137303516"/>
      <w:bookmarkStart w:id="9375" w:name="_Toc138889740"/>
      <w:bookmarkStart w:id="9376" w:name="_Toc145111552"/>
      <w:r w:rsidRPr="00090C64">
        <w:rPr>
          <w:lang w:eastAsia="sv-SE"/>
        </w:rPr>
        <w:t>7.6.2.2</w:t>
      </w:r>
      <w:r w:rsidRPr="00090C64">
        <w:rPr>
          <w:lang w:eastAsia="sv-SE"/>
        </w:rPr>
        <w:tab/>
        <w:t>Minimum Requirement</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77" w:name="_Toc21125266"/>
      <w:bookmarkStart w:id="9378" w:name="_Toc29768256"/>
      <w:bookmarkStart w:id="9379" w:name="_Toc36044698"/>
      <w:bookmarkStart w:id="9380" w:name="_Toc37230603"/>
      <w:bookmarkStart w:id="9381" w:name="_Toc45907746"/>
      <w:bookmarkStart w:id="9382" w:name="_Toc53181851"/>
      <w:bookmarkStart w:id="9383" w:name="_Toc61127662"/>
      <w:bookmarkStart w:id="9384" w:name="_Toc67054676"/>
      <w:bookmarkStart w:id="9385" w:name="_Toc67061674"/>
      <w:bookmarkStart w:id="9386" w:name="_Toc74735192"/>
      <w:bookmarkStart w:id="9387" w:name="_Toc74753435"/>
      <w:bookmarkStart w:id="9388" w:name="_Toc76507694"/>
      <w:bookmarkStart w:id="9389" w:name="_Toc83109303"/>
      <w:bookmarkStart w:id="9390" w:name="_Toc89878116"/>
      <w:bookmarkStart w:id="9391" w:name="_Toc98709967"/>
      <w:bookmarkStart w:id="9392" w:name="_Toc105691782"/>
      <w:bookmarkStart w:id="9393" w:name="_Toc105694096"/>
      <w:bookmarkStart w:id="9394" w:name="_Toc123139432"/>
      <w:bookmarkStart w:id="9395" w:name="_Toc124166232"/>
      <w:bookmarkStart w:id="9396" w:name="_Toc130923105"/>
      <w:bookmarkStart w:id="9397" w:name="_Toc137303517"/>
      <w:bookmarkStart w:id="9398" w:name="_Toc138889741"/>
      <w:bookmarkStart w:id="9399" w:name="_Toc145111553"/>
      <w:r w:rsidRPr="00090C64">
        <w:rPr>
          <w:lang w:eastAsia="sv-SE"/>
        </w:rPr>
        <w:t>7.6.2.3</w:t>
      </w:r>
      <w:r w:rsidRPr="00090C64">
        <w:rPr>
          <w:lang w:eastAsia="sv-SE"/>
        </w:rPr>
        <w:tab/>
        <w:t>Test purpose</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400" w:name="_Toc21125267"/>
      <w:bookmarkStart w:id="9401" w:name="_Toc29768257"/>
      <w:bookmarkStart w:id="9402" w:name="_Toc36044699"/>
      <w:bookmarkStart w:id="9403" w:name="_Toc37230604"/>
      <w:bookmarkStart w:id="9404" w:name="_Toc45907747"/>
      <w:bookmarkStart w:id="9405" w:name="_Toc53181852"/>
      <w:bookmarkStart w:id="9406" w:name="_Toc61127663"/>
      <w:bookmarkStart w:id="9407" w:name="_Toc67054677"/>
      <w:bookmarkStart w:id="9408" w:name="_Toc67061675"/>
      <w:bookmarkStart w:id="9409" w:name="_Toc74735193"/>
      <w:bookmarkStart w:id="9410" w:name="_Toc74753436"/>
      <w:bookmarkStart w:id="9411" w:name="_Toc76507695"/>
      <w:bookmarkStart w:id="9412" w:name="_Toc83109304"/>
      <w:bookmarkStart w:id="9413" w:name="_Toc89878117"/>
      <w:bookmarkStart w:id="9414" w:name="_Toc98709968"/>
      <w:bookmarkStart w:id="9415" w:name="_Toc105691783"/>
      <w:bookmarkStart w:id="9416" w:name="_Toc105694097"/>
      <w:bookmarkStart w:id="9417" w:name="_Toc123139433"/>
      <w:bookmarkStart w:id="9418" w:name="_Toc124166233"/>
      <w:bookmarkStart w:id="9419" w:name="_Toc130923106"/>
      <w:bookmarkStart w:id="9420" w:name="_Toc137303518"/>
      <w:bookmarkStart w:id="9421" w:name="_Toc138889742"/>
      <w:bookmarkStart w:id="9422" w:name="_Toc145111554"/>
      <w:r w:rsidRPr="00090C64">
        <w:rPr>
          <w:lang w:eastAsia="sv-SE"/>
        </w:rPr>
        <w:t>7.6.2</w:t>
      </w:r>
      <w:r w:rsidRPr="00090C64">
        <w:rPr>
          <w:lang w:eastAsia="zh-CN"/>
        </w:rPr>
        <w:t>.</w:t>
      </w:r>
      <w:r w:rsidRPr="00090C64">
        <w:rPr>
          <w:lang w:eastAsia="sv-SE"/>
        </w:rPr>
        <w:t>4</w:t>
      </w:r>
      <w:r w:rsidRPr="00090C64">
        <w:rPr>
          <w:lang w:eastAsia="sv-SE"/>
        </w:rPr>
        <w:tab/>
        <w:t>Method of test</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388A5BF3" w14:textId="77777777" w:rsidR="00D57C09" w:rsidRPr="00090C64" w:rsidRDefault="00D57C09" w:rsidP="00D57C09">
      <w:pPr>
        <w:pStyle w:val="Heading5"/>
        <w:rPr>
          <w:lang w:eastAsia="sv-SE"/>
        </w:rPr>
      </w:pPr>
      <w:bookmarkStart w:id="9423" w:name="_Toc21125268"/>
      <w:bookmarkStart w:id="9424" w:name="_Toc29768258"/>
      <w:bookmarkStart w:id="9425" w:name="_Toc36044700"/>
      <w:bookmarkStart w:id="9426" w:name="_Toc37230605"/>
      <w:bookmarkStart w:id="9427" w:name="_Toc45907748"/>
      <w:bookmarkStart w:id="9428" w:name="_Toc53181853"/>
      <w:bookmarkStart w:id="9429" w:name="_Toc61127664"/>
      <w:bookmarkStart w:id="9430" w:name="_Toc67054678"/>
      <w:bookmarkStart w:id="9431" w:name="_Toc67061676"/>
      <w:bookmarkStart w:id="9432" w:name="_Toc74735194"/>
      <w:bookmarkStart w:id="9433" w:name="_Toc74753437"/>
      <w:bookmarkStart w:id="9434" w:name="_Toc76507696"/>
      <w:bookmarkStart w:id="9435" w:name="_Toc83109305"/>
      <w:bookmarkStart w:id="9436" w:name="_Toc89878118"/>
      <w:bookmarkStart w:id="9437" w:name="_Toc98709969"/>
      <w:bookmarkStart w:id="9438" w:name="_Toc105691784"/>
      <w:bookmarkStart w:id="9439" w:name="_Toc105694098"/>
      <w:bookmarkStart w:id="9440" w:name="_Toc123139434"/>
      <w:bookmarkStart w:id="9441" w:name="_Toc124166234"/>
      <w:bookmarkStart w:id="9442" w:name="_Toc130923107"/>
      <w:bookmarkStart w:id="9443" w:name="_Toc137303519"/>
      <w:bookmarkStart w:id="9444" w:name="_Toc138889743"/>
      <w:bookmarkStart w:id="9445" w:name="_Toc145111555"/>
      <w:r w:rsidRPr="00090C64">
        <w:rPr>
          <w:lang w:eastAsia="sv-SE"/>
        </w:rPr>
        <w:t>7.6.2.4.1</w:t>
      </w:r>
      <w:r w:rsidRPr="00090C64">
        <w:rPr>
          <w:lang w:eastAsia="sv-SE"/>
        </w:rPr>
        <w:tab/>
        <w:t>Initial conditions</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46" w:name="_Toc21125269"/>
      <w:bookmarkStart w:id="9447" w:name="_Toc29768259"/>
      <w:bookmarkStart w:id="9448" w:name="_Toc36044701"/>
      <w:bookmarkStart w:id="9449" w:name="_Toc37230606"/>
      <w:bookmarkStart w:id="9450" w:name="_Toc45907749"/>
      <w:bookmarkStart w:id="9451" w:name="_Toc53181854"/>
      <w:bookmarkStart w:id="9452" w:name="_Toc61127665"/>
      <w:bookmarkStart w:id="9453" w:name="_Toc67054679"/>
      <w:bookmarkStart w:id="9454" w:name="_Toc67061677"/>
      <w:bookmarkStart w:id="9455" w:name="_Toc74735195"/>
      <w:bookmarkStart w:id="9456" w:name="_Toc74753438"/>
      <w:bookmarkStart w:id="9457" w:name="_Toc76507697"/>
      <w:bookmarkStart w:id="9458" w:name="_Toc83109306"/>
      <w:bookmarkStart w:id="9459" w:name="_Toc89878119"/>
      <w:bookmarkStart w:id="9460" w:name="_Toc98709970"/>
      <w:bookmarkStart w:id="9461" w:name="_Toc105691785"/>
      <w:bookmarkStart w:id="9462" w:name="_Toc105694099"/>
      <w:bookmarkStart w:id="9463" w:name="_Toc123139435"/>
      <w:bookmarkStart w:id="9464" w:name="_Toc124166235"/>
      <w:bookmarkStart w:id="9465" w:name="_Toc130923108"/>
      <w:bookmarkStart w:id="9466" w:name="_Toc137303520"/>
      <w:bookmarkStart w:id="9467" w:name="_Toc138889744"/>
      <w:bookmarkStart w:id="9468" w:name="_Toc145111556"/>
      <w:r w:rsidRPr="00090C64">
        <w:rPr>
          <w:lang w:eastAsia="sv-SE"/>
        </w:rPr>
        <w:t>7.6.2.4.2</w:t>
      </w:r>
      <w:r w:rsidRPr="00090C64">
        <w:rPr>
          <w:lang w:eastAsia="sv-SE"/>
        </w:rPr>
        <w:tab/>
        <w:t>Procedure</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1687BA0C" w14:textId="77777777" w:rsidR="00D57C09" w:rsidRPr="00090C64" w:rsidRDefault="00D57C09" w:rsidP="00554118">
      <w:pPr>
        <w:pStyle w:val="H6"/>
        <w:rPr>
          <w:lang w:eastAsia="sv-SE"/>
        </w:rPr>
      </w:pPr>
      <w:bookmarkStart w:id="9469" w:name="_Toc21125270"/>
      <w:bookmarkStart w:id="9470" w:name="_Toc29768260"/>
      <w:bookmarkStart w:id="9471" w:name="_Toc36044702"/>
      <w:bookmarkStart w:id="9472" w:name="_Toc37230607"/>
      <w:bookmarkStart w:id="9473" w:name="_Toc45907750"/>
      <w:bookmarkStart w:id="9474" w:name="_Toc53181855"/>
      <w:r w:rsidRPr="00090C64">
        <w:rPr>
          <w:lang w:eastAsia="sv-SE"/>
        </w:rPr>
        <w:t>7.6.2.4.2.1</w:t>
      </w:r>
      <w:r w:rsidRPr="00090C64">
        <w:rPr>
          <w:lang w:eastAsia="sv-SE"/>
        </w:rPr>
        <w:tab/>
        <w:t>General procedure</w:t>
      </w:r>
      <w:bookmarkEnd w:id="9469"/>
      <w:bookmarkEnd w:id="9470"/>
      <w:bookmarkEnd w:id="9471"/>
      <w:bookmarkEnd w:id="9472"/>
      <w:bookmarkEnd w:id="9473"/>
      <w:bookmarkEnd w:id="9474"/>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75" w:name="_Hlk508870121"/>
      <w:r w:rsidRPr="00090C64">
        <w:t>D.2.4.</w:t>
      </w:r>
      <w:bookmarkEnd w:id="9475"/>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76" w:name="_Hlk503436373"/>
      <w:r w:rsidRPr="00090C64">
        <w:t xml:space="preserve">co-location test requirements </w:t>
      </w:r>
      <w:bookmarkEnd w:id="9476"/>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77" w:name="_Toc21125271"/>
      <w:bookmarkStart w:id="9478" w:name="_Toc29768261"/>
      <w:bookmarkStart w:id="9479" w:name="_Toc36044703"/>
      <w:bookmarkStart w:id="9480" w:name="_Toc37230608"/>
      <w:bookmarkStart w:id="9481" w:name="_Toc45907751"/>
      <w:bookmarkStart w:id="9482" w:name="_Toc53181856"/>
      <w:bookmarkStart w:id="9483" w:name="_Toc61127666"/>
      <w:bookmarkStart w:id="9484" w:name="_Toc67054680"/>
      <w:bookmarkStart w:id="9485" w:name="_Toc67061678"/>
      <w:bookmarkStart w:id="9486" w:name="_Toc74735196"/>
      <w:bookmarkStart w:id="9487" w:name="_Toc74753439"/>
      <w:bookmarkStart w:id="9488" w:name="_Toc76507698"/>
      <w:bookmarkStart w:id="9489" w:name="_Toc83109307"/>
      <w:bookmarkStart w:id="9490" w:name="_Toc89878120"/>
      <w:bookmarkStart w:id="9491" w:name="_Toc98709971"/>
      <w:bookmarkStart w:id="9492" w:name="_Toc105691786"/>
      <w:bookmarkStart w:id="9493" w:name="_Toc105694100"/>
      <w:bookmarkStart w:id="9494" w:name="_Toc123139436"/>
      <w:bookmarkStart w:id="9495" w:name="_Toc124166236"/>
      <w:bookmarkStart w:id="9496" w:name="_Toc130923109"/>
      <w:bookmarkStart w:id="9497" w:name="_Toc137303521"/>
      <w:bookmarkStart w:id="9498" w:name="_Toc138889745"/>
      <w:bookmarkStart w:id="9499" w:name="_Toc145111557"/>
      <w:r w:rsidRPr="00090C64">
        <w:rPr>
          <w:lang w:eastAsia="sv-SE"/>
        </w:rPr>
        <w:t>7.6.2</w:t>
      </w:r>
      <w:r w:rsidRPr="00090C64">
        <w:rPr>
          <w:lang w:eastAsia="zh-CN"/>
        </w:rPr>
        <w:t>.</w:t>
      </w:r>
      <w:r w:rsidRPr="00090C64">
        <w:rPr>
          <w:lang w:eastAsia="sv-SE"/>
        </w:rPr>
        <w:t>5</w:t>
      </w:r>
      <w:r w:rsidRPr="00090C64">
        <w:rPr>
          <w:lang w:eastAsia="sv-SE"/>
        </w:rPr>
        <w:tab/>
        <w:t>Test Requirement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28CC8DF7" w14:textId="77777777" w:rsidR="00D57C09" w:rsidRPr="00090C64" w:rsidRDefault="00D57C09" w:rsidP="00D57C09">
      <w:pPr>
        <w:pStyle w:val="Heading5"/>
        <w:rPr>
          <w:lang w:eastAsia="sv-SE"/>
        </w:rPr>
      </w:pPr>
      <w:bookmarkStart w:id="9500" w:name="_Toc21125272"/>
      <w:bookmarkStart w:id="9501" w:name="_Toc29768262"/>
      <w:bookmarkStart w:id="9502" w:name="_Toc36044704"/>
      <w:bookmarkStart w:id="9503" w:name="_Toc37230609"/>
      <w:bookmarkStart w:id="9504" w:name="_Toc45907752"/>
      <w:bookmarkStart w:id="9505" w:name="_Toc53181857"/>
      <w:bookmarkStart w:id="9506" w:name="_Toc61127667"/>
      <w:bookmarkStart w:id="9507" w:name="_Toc67054681"/>
      <w:bookmarkStart w:id="9508" w:name="_Toc67061679"/>
      <w:bookmarkStart w:id="9509" w:name="_Toc74735197"/>
      <w:bookmarkStart w:id="9510" w:name="_Toc74753440"/>
      <w:bookmarkStart w:id="9511" w:name="_Toc76507699"/>
      <w:bookmarkStart w:id="9512" w:name="_Toc83109308"/>
      <w:bookmarkStart w:id="9513" w:name="_Toc89878121"/>
      <w:bookmarkStart w:id="9514" w:name="_Toc98709972"/>
      <w:bookmarkStart w:id="9515" w:name="_Toc105691787"/>
      <w:bookmarkStart w:id="9516" w:name="_Toc105694101"/>
      <w:bookmarkStart w:id="9517" w:name="_Toc123139437"/>
      <w:bookmarkStart w:id="9518" w:name="_Toc124166237"/>
      <w:bookmarkStart w:id="9519" w:name="_Toc130923110"/>
      <w:bookmarkStart w:id="9520" w:name="_Toc137303522"/>
      <w:bookmarkStart w:id="9521" w:name="_Toc138889746"/>
      <w:bookmarkStart w:id="9522" w:name="_Toc145111558"/>
      <w:r w:rsidRPr="00090C64">
        <w:rPr>
          <w:lang w:eastAsia="sv-SE"/>
        </w:rPr>
        <w:t>7.6.2.5.1</w:t>
      </w:r>
      <w:r w:rsidRPr="00090C64">
        <w:rPr>
          <w:lang w:eastAsia="sv-SE"/>
        </w:rPr>
        <w:tab/>
        <w:t>MSR operation</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23" w:name="_Hlk513216519"/>
      <w:r w:rsidRPr="00090C64">
        <w:t xml:space="preserve">7.6.2.5.1-1 </w:t>
      </w:r>
      <w:bookmarkEnd w:id="9523"/>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9524" w:name="_Toc61127668"/>
      <w:bookmarkStart w:id="9525" w:name="_Toc67054682"/>
      <w:bookmarkStart w:id="9526" w:name="_Toc67061680"/>
      <w:bookmarkStart w:id="9527" w:name="_Toc74735198"/>
      <w:bookmarkStart w:id="9528" w:name="_Toc74753441"/>
      <w:bookmarkStart w:id="9529" w:name="_Toc76507700"/>
      <w:bookmarkStart w:id="9530" w:name="_Toc83109309"/>
      <w:bookmarkStart w:id="9531" w:name="_Toc89878122"/>
      <w:bookmarkStart w:id="9532" w:name="_Toc98709973"/>
      <w:bookmarkStart w:id="9533" w:name="_Toc105691788"/>
      <w:bookmarkStart w:id="9534" w:name="_Toc105694102"/>
      <w:bookmarkStart w:id="9535" w:name="_Toc123139438"/>
      <w:bookmarkStart w:id="9536" w:name="_Toc124166238"/>
      <w:bookmarkStart w:id="9537" w:name="_Toc130923111"/>
      <w:bookmarkStart w:id="9538" w:name="_Toc137303523"/>
      <w:bookmarkStart w:id="9539" w:name="_Toc138889747"/>
      <w:bookmarkStart w:id="9540" w:name="_Toc145111559"/>
      <w:r w:rsidRPr="00090C64">
        <w:rPr>
          <w:lang w:eastAsia="sv-SE"/>
        </w:rPr>
        <w:t>7.6.2.5.2</w:t>
      </w:r>
      <w:r w:rsidRPr="00090C64">
        <w:rPr>
          <w:lang w:eastAsia="sv-SE"/>
        </w:rPr>
        <w:tab/>
        <w:t>Single RAT UTRA FDD operation</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9541" w:name="_Toc61127669"/>
      <w:bookmarkStart w:id="9542" w:name="_Toc67054683"/>
      <w:bookmarkStart w:id="9543" w:name="_Toc67061681"/>
      <w:bookmarkStart w:id="9544" w:name="_Toc74735199"/>
      <w:bookmarkStart w:id="9545" w:name="_Toc74753442"/>
      <w:bookmarkStart w:id="9546" w:name="_Toc76507701"/>
      <w:bookmarkStart w:id="9547" w:name="_Toc83109310"/>
      <w:bookmarkStart w:id="9548" w:name="_Toc89878123"/>
      <w:bookmarkStart w:id="9549" w:name="_Toc98709974"/>
      <w:bookmarkStart w:id="9550" w:name="_Toc105691789"/>
      <w:bookmarkStart w:id="9551" w:name="_Toc105694103"/>
      <w:bookmarkStart w:id="9552" w:name="_Toc123139439"/>
      <w:bookmarkStart w:id="9553" w:name="_Toc124166239"/>
      <w:bookmarkStart w:id="9554" w:name="_Toc130923112"/>
      <w:bookmarkStart w:id="9555" w:name="_Toc137303524"/>
      <w:bookmarkStart w:id="9556" w:name="_Toc138889748"/>
      <w:bookmarkStart w:id="9557" w:name="_Toc145111560"/>
      <w:r w:rsidRPr="00090C64">
        <w:rPr>
          <w:lang w:eastAsia="sv-SE"/>
        </w:rPr>
        <w:t>7.6.2.5.3</w:t>
      </w:r>
      <w:r w:rsidRPr="00090C64">
        <w:rPr>
          <w:lang w:eastAsia="sv-SE"/>
        </w:rPr>
        <w:tab/>
        <w:t>Single RAT E-UTRA operation</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07BBE8A9" w14:textId="660C48A9" w:rsidR="00D57C09" w:rsidRPr="00090C64" w:rsidRDefault="00D57C09" w:rsidP="00D57C09">
      <w:bookmarkStart w:id="95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9559" w:name="_Toc21125273"/>
      <w:bookmarkStart w:id="9560" w:name="_Toc29768263"/>
      <w:bookmarkStart w:id="9561" w:name="_Toc36044705"/>
      <w:bookmarkStart w:id="9562" w:name="_Toc37230610"/>
      <w:bookmarkStart w:id="9563" w:name="_Toc45907753"/>
      <w:bookmarkStart w:id="9564" w:name="_Toc53181858"/>
      <w:bookmarkStart w:id="9565" w:name="_Toc61127670"/>
      <w:bookmarkStart w:id="9566" w:name="_Toc67054684"/>
      <w:bookmarkStart w:id="9567" w:name="_Toc67061682"/>
      <w:bookmarkStart w:id="9568" w:name="_Toc74735200"/>
      <w:bookmarkStart w:id="9569" w:name="_Toc74753443"/>
      <w:bookmarkStart w:id="9570" w:name="_Toc76507702"/>
      <w:bookmarkStart w:id="9571" w:name="_Toc83109311"/>
      <w:bookmarkStart w:id="9572" w:name="_Toc89878124"/>
      <w:bookmarkStart w:id="9573" w:name="_Toc98709975"/>
      <w:bookmarkStart w:id="9574" w:name="_Toc105691790"/>
      <w:bookmarkStart w:id="9575" w:name="_Toc105694104"/>
      <w:bookmarkStart w:id="9576" w:name="_Toc123139440"/>
      <w:bookmarkStart w:id="9577" w:name="_Toc124166240"/>
      <w:bookmarkStart w:id="9578" w:name="_Toc130923113"/>
      <w:bookmarkStart w:id="9579" w:name="_Toc137303525"/>
      <w:bookmarkStart w:id="9580" w:name="_Toc138889749"/>
      <w:bookmarkStart w:id="9581" w:name="_Toc145111561"/>
      <w:r w:rsidRPr="00090C64">
        <w:t>7.6.3</w:t>
      </w:r>
      <w:r w:rsidRPr="00090C64">
        <w:tab/>
        <w:t>Co-location Requirement</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393719E6" w14:textId="77777777" w:rsidR="00D57C09" w:rsidRPr="00090C64" w:rsidRDefault="00D57C09" w:rsidP="00D57C09">
      <w:pPr>
        <w:pStyle w:val="Heading4"/>
        <w:rPr>
          <w:lang w:eastAsia="sv-SE"/>
        </w:rPr>
      </w:pPr>
      <w:bookmarkStart w:id="9582" w:name="_Toc21125274"/>
      <w:bookmarkStart w:id="9583" w:name="_Toc29768264"/>
      <w:bookmarkStart w:id="9584" w:name="_Toc36044706"/>
      <w:bookmarkStart w:id="9585" w:name="_Toc37230611"/>
      <w:bookmarkStart w:id="9586" w:name="_Toc45907754"/>
      <w:bookmarkStart w:id="9587" w:name="_Toc53181859"/>
      <w:bookmarkStart w:id="9588" w:name="_Toc61127671"/>
      <w:bookmarkStart w:id="9589" w:name="_Toc67054685"/>
      <w:bookmarkStart w:id="9590" w:name="_Toc67061683"/>
      <w:bookmarkStart w:id="9591" w:name="_Toc74735201"/>
      <w:bookmarkStart w:id="9592" w:name="_Toc74753444"/>
      <w:bookmarkStart w:id="9593" w:name="_Toc76507703"/>
      <w:bookmarkStart w:id="9594" w:name="_Toc83109312"/>
      <w:bookmarkStart w:id="9595" w:name="_Toc89878125"/>
      <w:bookmarkStart w:id="9596" w:name="_Toc98709976"/>
      <w:bookmarkStart w:id="9597" w:name="_Toc105691791"/>
      <w:bookmarkStart w:id="9598" w:name="_Toc105694105"/>
      <w:bookmarkStart w:id="9599" w:name="_Toc123139441"/>
      <w:bookmarkStart w:id="9600" w:name="_Toc124166241"/>
      <w:bookmarkStart w:id="9601" w:name="_Toc130923114"/>
      <w:bookmarkStart w:id="9602" w:name="_Toc137303526"/>
      <w:bookmarkStart w:id="9603" w:name="_Toc138889750"/>
      <w:bookmarkStart w:id="9604" w:name="_Toc145111562"/>
      <w:r w:rsidRPr="00090C64">
        <w:rPr>
          <w:lang w:eastAsia="sv-SE"/>
        </w:rPr>
        <w:t>7.6.3.1</w:t>
      </w:r>
      <w:r w:rsidRPr="00090C64">
        <w:rPr>
          <w:lang w:eastAsia="sv-SE"/>
        </w:rPr>
        <w:tab/>
        <w:t>Definition and applicability</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05" w:name="_Toc21125275"/>
      <w:bookmarkStart w:id="9606" w:name="_Toc29768265"/>
      <w:bookmarkStart w:id="9607" w:name="_Toc36044707"/>
      <w:bookmarkStart w:id="9608" w:name="_Toc37230612"/>
      <w:bookmarkStart w:id="9609" w:name="_Toc45907755"/>
      <w:bookmarkStart w:id="9610" w:name="_Toc53181860"/>
      <w:bookmarkStart w:id="9611" w:name="_Toc61127672"/>
      <w:bookmarkStart w:id="9612" w:name="_Toc67054686"/>
      <w:bookmarkStart w:id="9613" w:name="_Toc67061684"/>
      <w:bookmarkStart w:id="9614" w:name="_Toc74735202"/>
      <w:bookmarkStart w:id="9615" w:name="_Toc74753445"/>
      <w:bookmarkStart w:id="9616" w:name="_Toc76507704"/>
      <w:bookmarkStart w:id="9617" w:name="_Toc83109313"/>
      <w:bookmarkStart w:id="9618" w:name="_Toc89878126"/>
      <w:bookmarkStart w:id="9619" w:name="_Toc98709977"/>
      <w:bookmarkStart w:id="9620" w:name="_Toc105691792"/>
      <w:bookmarkStart w:id="9621" w:name="_Toc105694106"/>
      <w:bookmarkStart w:id="9622" w:name="_Toc123139442"/>
      <w:bookmarkStart w:id="9623" w:name="_Toc124166242"/>
      <w:bookmarkStart w:id="9624" w:name="_Toc130923115"/>
      <w:bookmarkStart w:id="9625" w:name="_Toc137303527"/>
      <w:bookmarkStart w:id="9626" w:name="_Toc138889751"/>
      <w:bookmarkStart w:id="9627" w:name="_Toc145111563"/>
      <w:r w:rsidRPr="00090C64">
        <w:rPr>
          <w:lang w:eastAsia="sv-SE"/>
        </w:rPr>
        <w:t>7.6.3.2</w:t>
      </w:r>
      <w:r w:rsidRPr="00090C64">
        <w:rPr>
          <w:lang w:eastAsia="sv-SE"/>
        </w:rPr>
        <w:tab/>
        <w:t>Minimum Requirement</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28" w:name="_Toc21125276"/>
      <w:bookmarkStart w:id="9629" w:name="_Toc29768266"/>
      <w:bookmarkStart w:id="9630" w:name="_Toc36044708"/>
      <w:bookmarkStart w:id="9631" w:name="_Toc37230613"/>
      <w:bookmarkStart w:id="9632" w:name="_Toc45907756"/>
      <w:bookmarkStart w:id="9633" w:name="_Toc53181861"/>
      <w:bookmarkStart w:id="9634" w:name="_Toc61127673"/>
      <w:bookmarkStart w:id="9635" w:name="_Toc67054687"/>
      <w:bookmarkStart w:id="9636" w:name="_Toc67061685"/>
      <w:bookmarkStart w:id="9637" w:name="_Toc74735203"/>
      <w:bookmarkStart w:id="9638" w:name="_Toc74753446"/>
      <w:bookmarkStart w:id="9639" w:name="_Toc76507705"/>
      <w:bookmarkStart w:id="9640" w:name="_Toc83109314"/>
      <w:bookmarkStart w:id="9641" w:name="_Toc89878127"/>
      <w:bookmarkStart w:id="9642" w:name="_Toc98709978"/>
      <w:bookmarkStart w:id="9643" w:name="_Toc105691793"/>
      <w:bookmarkStart w:id="9644" w:name="_Toc105694107"/>
      <w:bookmarkStart w:id="9645" w:name="_Toc123139443"/>
      <w:bookmarkStart w:id="9646" w:name="_Toc124166243"/>
      <w:bookmarkStart w:id="9647" w:name="_Toc130923116"/>
      <w:bookmarkStart w:id="9648" w:name="_Toc137303528"/>
      <w:bookmarkStart w:id="9649" w:name="_Toc138889752"/>
      <w:bookmarkStart w:id="9650" w:name="_Toc145111564"/>
      <w:r w:rsidRPr="00090C64">
        <w:rPr>
          <w:lang w:eastAsia="sv-SE"/>
        </w:rPr>
        <w:t>7.6.3.3</w:t>
      </w:r>
      <w:r w:rsidRPr="00090C64">
        <w:rPr>
          <w:lang w:eastAsia="sv-SE"/>
        </w:rPr>
        <w:tab/>
        <w:t>Test purpose</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51" w:name="_Toc21125277"/>
      <w:bookmarkStart w:id="9652" w:name="_Toc29768267"/>
      <w:bookmarkStart w:id="9653" w:name="_Toc36044709"/>
      <w:bookmarkStart w:id="9654" w:name="_Toc37230614"/>
      <w:bookmarkStart w:id="9655" w:name="_Toc45907757"/>
      <w:bookmarkStart w:id="9656" w:name="_Toc53181862"/>
      <w:bookmarkStart w:id="9657" w:name="_Toc61127674"/>
      <w:bookmarkStart w:id="9658" w:name="_Toc67054688"/>
      <w:bookmarkStart w:id="9659" w:name="_Toc67061686"/>
      <w:bookmarkStart w:id="9660" w:name="_Toc74735204"/>
      <w:bookmarkStart w:id="9661" w:name="_Toc74753447"/>
      <w:bookmarkStart w:id="9662" w:name="_Toc76507706"/>
      <w:bookmarkStart w:id="9663" w:name="_Toc83109315"/>
      <w:bookmarkStart w:id="9664" w:name="_Toc89878128"/>
      <w:bookmarkStart w:id="9665" w:name="_Toc98709979"/>
      <w:bookmarkStart w:id="9666" w:name="_Toc105691794"/>
      <w:bookmarkStart w:id="9667" w:name="_Toc105694108"/>
      <w:bookmarkStart w:id="9668" w:name="_Toc123139444"/>
      <w:bookmarkStart w:id="9669" w:name="_Toc124166244"/>
      <w:bookmarkStart w:id="9670" w:name="_Toc130923117"/>
      <w:bookmarkStart w:id="9671" w:name="_Toc137303529"/>
      <w:bookmarkStart w:id="9672" w:name="_Toc138889753"/>
      <w:bookmarkStart w:id="9673" w:name="_Toc145111565"/>
      <w:r w:rsidRPr="00090C64">
        <w:rPr>
          <w:lang w:eastAsia="sv-SE"/>
        </w:rPr>
        <w:t>7.6.3</w:t>
      </w:r>
      <w:r w:rsidRPr="00090C64">
        <w:rPr>
          <w:lang w:eastAsia="zh-CN"/>
        </w:rPr>
        <w:t>.</w:t>
      </w:r>
      <w:r w:rsidRPr="00090C64">
        <w:rPr>
          <w:lang w:eastAsia="sv-SE"/>
        </w:rPr>
        <w:t>4</w:t>
      </w:r>
      <w:r w:rsidRPr="00090C64">
        <w:rPr>
          <w:lang w:eastAsia="sv-SE"/>
        </w:rPr>
        <w:tab/>
        <w:t>Method of test</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11832520" w14:textId="77777777" w:rsidR="00D57C09" w:rsidRPr="00090C64" w:rsidRDefault="00D57C09" w:rsidP="00D57C09">
      <w:pPr>
        <w:pStyle w:val="Heading5"/>
        <w:rPr>
          <w:lang w:eastAsia="sv-SE"/>
        </w:rPr>
      </w:pPr>
      <w:bookmarkStart w:id="9674" w:name="_Toc21125278"/>
      <w:bookmarkStart w:id="9675" w:name="_Toc29768268"/>
      <w:bookmarkStart w:id="9676" w:name="_Toc36044710"/>
      <w:bookmarkStart w:id="9677" w:name="_Toc37230615"/>
      <w:bookmarkStart w:id="9678" w:name="_Toc45907758"/>
      <w:bookmarkStart w:id="9679" w:name="_Toc53181863"/>
      <w:bookmarkStart w:id="9680" w:name="_Toc61127675"/>
      <w:bookmarkStart w:id="9681" w:name="_Toc67054689"/>
      <w:bookmarkStart w:id="9682" w:name="_Toc67061687"/>
      <w:bookmarkStart w:id="9683" w:name="_Toc74735205"/>
      <w:bookmarkStart w:id="9684" w:name="_Toc74753448"/>
      <w:bookmarkStart w:id="9685" w:name="_Toc76507707"/>
      <w:bookmarkStart w:id="9686" w:name="_Toc83109316"/>
      <w:bookmarkStart w:id="9687" w:name="_Toc89878129"/>
      <w:bookmarkStart w:id="9688" w:name="_Toc98709980"/>
      <w:bookmarkStart w:id="9689" w:name="_Toc105691795"/>
      <w:bookmarkStart w:id="9690" w:name="_Toc105694109"/>
      <w:bookmarkStart w:id="9691" w:name="_Toc123139445"/>
      <w:bookmarkStart w:id="9692" w:name="_Toc124166245"/>
      <w:bookmarkStart w:id="9693" w:name="_Toc130923118"/>
      <w:bookmarkStart w:id="9694" w:name="_Toc137303530"/>
      <w:bookmarkStart w:id="9695" w:name="_Toc138889754"/>
      <w:bookmarkStart w:id="9696" w:name="_Toc145111566"/>
      <w:r w:rsidRPr="00090C64">
        <w:rPr>
          <w:lang w:eastAsia="sv-SE"/>
        </w:rPr>
        <w:t>7.6.3.4.1</w:t>
      </w:r>
      <w:r w:rsidRPr="00090C64">
        <w:rPr>
          <w:lang w:eastAsia="sv-SE"/>
        </w:rPr>
        <w:tab/>
        <w:t>Initial conditions</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97" w:name="_Toc21125279"/>
      <w:bookmarkStart w:id="9698" w:name="_Toc29768269"/>
      <w:bookmarkStart w:id="9699" w:name="_Toc36044711"/>
      <w:bookmarkStart w:id="9700" w:name="_Toc37230616"/>
      <w:bookmarkStart w:id="9701" w:name="_Toc45907759"/>
      <w:bookmarkStart w:id="9702" w:name="_Toc53181864"/>
      <w:bookmarkStart w:id="9703" w:name="_Toc61127676"/>
      <w:bookmarkStart w:id="9704" w:name="_Toc67054690"/>
      <w:bookmarkStart w:id="9705" w:name="_Toc67061688"/>
      <w:bookmarkStart w:id="9706" w:name="_Toc74735206"/>
      <w:bookmarkStart w:id="9707" w:name="_Toc74753449"/>
      <w:bookmarkStart w:id="9708" w:name="_Toc76507708"/>
      <w:bookmarkStart w:id="9709" w:name="_Toc83109317"/>
      <w:bookmarkStart w:id="9710" w:name="_Toc89878130"/>
      <w:bookmarkStart w:id="9711" w:name="_Toc98709981"/>
      <w:bookmarkStart w:id="9712" w:name="_Toc105691796"/>
      <w:bookmarkStart w:id="9713" w:name="_Toc105694110"/>
      <w:bookmarkStart w:id="9714" w:name="_Toc123139446"/>
      <w:bookmarkStart w:id="9715" w:name="_Toc124166246"/>
      <w:bookmarkStart w:id="9716" w:name="_Toc130923119"/>
      <w:bookmarkStart w:id="9717" w:name="_Toc137303531"/>
      <w:bookmarkStart w:id="9718" w:name="_Toc138889755"/>
      <w:bookmarkStart w:id="9719" w:name="_Toc145111567"/>
      <w:r w:rsidRPr="00090C64">
        <w:rPr>
          <w:lang w:eastAsia="sv-SE"/>
        </w:rPr>
        <w:t>7.6.3.4.2</w:t>
      </w:r>
      <w:r w:rsidRPr="00090C64">
        <w:rPr>
          <w:lang w:eastAsia="sv-SE"/>
        </w:rPr>
        <w:tab/>
        <w:t>Procedure</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20" w:name="_Toc21125280"/>
      <w:bookmarkStart w:id="9721" w:name="_Toc29768270"/>
      <w:bookmarkStart w:id="9722" w:name="_Toc36044712"/>
      <w:bookmarkStart w:id="9723" w:name="_Toc37230617"/>
      <w:bookmarkStart w:id="9724" w:name="_Toc45907760"/>
      <w:bookmarkStart w:id="9725" w:name="_Toc53181865"/>
      <w:bookmarkStart w:id="9726" w:name="_Toc61127677"/>
      <w:bookmarkStart w:id="9727" w:name="_Toc67054691"/>
      <w:bookmarkStart w:id="9728" w:name="_Toc67061689"/>
      <w:bookmarkStart w:id="9729" w:name="_Toc74735207"/>
      <w:bookmarkStart w:id="9730" w:name="_Toc74753450"/>
      <w:bookmarkStart w:id="9731" w:name="_Toc76507709"/>
      <w:bookmarkStart w:id="9732" w:name="_Toc83109318"/>
      <w:bookmarkStart w:id="9733" w:name="_Toc89878131"/>
      <w:bookmarkStart w:id="9734" w:name="_Toc98709982"/>
      <w:bookmarkStart w:id="9735" w:name="_Toc105691797"/>
      <w:bookmarkStart w:id="9736" w:name="_Toc105694111"/>
      <w:bookmarkStart w:id="9737" w:name="_Toc123139447"/>
      <w:bookmarkStart w:id="9738" w:name="_Toc124166247"/>
      <w:bookmarkStart w:id="9739" w:name="_Toc130923120"/>
      <w:bookmarkStart w:id="9740" w:name="_Toc137303532"/>
      <w:bookmarkStart w:id="9741" w:name="_Toc138889756"/>
      <w:bookmarkStart w:id="9742" w:name="_Toc145111568"/>
      <w:r w:rsidRPr="00090C64">
        <w:rPr>
          <w:lang w:eastAsia="sv-SE"/>
        </w:rPr>
        <w:t>7.6.3</w:t>
      </w:r>
      <w:r w:rsidRPr="00090C64">
        <w:rPr>
          <w:lang w:eastAsia="zh-CN"/>
        </w:rPr>
        <w:t>.</w:t>
      </w:r>
      <w:r w:rsidRPr="00090C64">
        <w:rPr>
          <w:lang w:eastAsia="sv-SE"/>
        </w:rPr>
        <w:t>5</w:t>
      </w:r>
      <w:r w:rsidRPr="00090C64">
        <w:rPr>
          <w:lang w:eastAsia="sv-SE"/>
        </w:rPr>
        <w:tab/>
        <w:t>Test Requirement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7AFD7A0A" w14:textId="77777777" w:rsidR="00D57C09" w:rsidRPr="00090C64" w:rsidRDefault="00D57C09" w:rsidP="005D2715">
      <w:pPr>
        <w:pStyle w:val="Heading5"/>
        <w:rPr>
          <w:lang w:eastAsia="sv-SE"/>
        </w:rPr>
      </w:pPr>
      <w:bookmarkStart w:id="9743" w:name="_Toc61127678"/>
      <w:bookmarkStart w:id="9744" w:name="_Toc67054692"/>
      <w:bookmarkStart w:id="9745" w:name="_Toc67061690"/>
      <w:bookmarkStart w:id="9746" w:name="_Toc74735208"/>
      <w:bookmarkStart w:id="9747" w:name="_Toc74753451"/>
      <w:bookmarkStart w:id="9748" w:name="_Toc76507710"/>
      <w:bookmarkStart w:id="9749" w:name="_Toc83109319"/>
      <w:bookmarkStart w:id="9750" w:name="_Toc89878132"/>
      <w:bookmarkStart w:id="9751" w:name="_Toc98709983"/>
      <w:bookmarkStart w:id="9752" w:name="_Toc105691798"/>
      <w:bookmarkStart w:id="9753" w:name="_Toc105694112"/>
      <w:bookmarkStart w:id="9754" w:name="_Toc123139448"/>
      <w:bookmarkStart w:id="9755" w:name="_Toc124166248"/>
      <w:bookmarkStart w:id="9756" w:name="_Toc130923121"/>
      <w:bookmarkStart w:id="9757" w:name="_Toc137303533"/>
      <w:bookmarkStart w:id="9758" w:name="_Toc138889757"/>
      <w:bookmarkStart w:id="9759" w:name="_Toc145111569"/>
      <w:r w:rsidRPr="00090C64">
        <w:rPr>
          <w:lang w:eastAsia="sv-SE"/>
        </w:rPr>
        <w:t>7.6.3.5.1</w:t>
      </w:r>
      <w:r w:rsidRPr="00090C64">
        <w:rPr>
          <w:lang w:eastAsia="sv-SE"/>
        </w:rPr>
        <w:tab/>
        <w:t>MSR operation</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693FD761" w14:textId="77777777" w:rsidR="00D57C09" w:rsidRPr="00090C64" w:rsidRDefault="00D57C09" w:rsidP="00D57C09">
      <w:bookmarkStart w:id="9760"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9760"/>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9761" w:name="_Hlk513205215"/>
      <w:r w:rsidRPr="00090C64">
        <w:rPr>
          <w:rFonts w:cs="v5.0.0"/>
        </w:rPr>
        <w:t>7.6.3.5.1-1</w:t>
      </w:r>
      <w:bookmarkEnd w:id="9761"/>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9762" w:name="_Hlk503527423"/>
      <w:r w:rsidRPr="00C330E2">
        <w:rPr>
          <w:rFonts w:eastAsia="Osaka"/>
        </w:rPr>
        <w:t>7.6.3.5.1-1</w:t>
      </w:r>
      <w:bookmarkEnd w:id="9762"/>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1B6740">
        <w:trPr>
          <w:gridAfter w:val="1"/>
          <w:wAfter w:w="10" w:type="dxa"/>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6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356A02">
        <w:trPr>
          <w:gridAfter w:val="1"/>
          <w:wAfter w:w="10" w:type="dxa"/>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6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356A02">
        <w:trPr>
          <w:gridAfter w:val="1"/>
          <w:wAfter w:w="10" w:type="dxa"/>
          <w:cantSplit/>
          <w:jc w:val="center"/>
        </w:trPr>
        <w:tc>
          <w:tcPr>
            <w:tcW w:w="1918" w:type="dxa"/>
          </w:tcPr>
          <w:p w14:paraId="74513805" w14:textId="7E14D4BE" w:rsidR="008A03D6" w:rsidRDefault="008A03D6" w:rsidP="008A03D6">
            <w:pPr>
              <w:pStyle w:val="TAL"/>
              <w:jc w:val="center"/>
              <w:rPr>
                <w:rFonts w:cs="Arial"/>
                <w:lang w:eastAsia="zh-CN"/>
              </w:rPr>
            </w:pPr>
            <w:r>
              <w:rPr>
                <w:rFonts w:cs="Arial"/>
                <w:lang w:eastAsia="ko-KR"/>
              </w:rPr>
              <w:t>E-UTRA Band 10</w:t>
            </w:r>
            <w:r>
              <w:rPr>
                <w:rFonts w:eastAsia="SimSun" w:cs="Arial" w:hint="eastAsia"/>
                <w:lang w:val="en-US" w:eastAsia="zh-CN"/>
              </w:rPr>
              <w:t>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67" w:type="dxa"/>
          </w:tcPr>
          <w:p w14:paraId="0F673181" w14:textId="37755213" w:rsidR="008A03D6" w:rsidRDefault="008A03D6" w:rsidP="008A03D6">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9763" w:name="_Toc61127679"/>
      <w:bookmarkStart w:id="9764" w:name="_Toc67054693"/>
      <w:bookmarkStart w:id="9765" w:name="_Toc67061691"/>
      <w:bookmarkStart w:id="9766" w:name="_Toc74735209"/>
      <w:bookmarkStart w:id="9767" w:name="_Toc74753452"/>
      <w:bookmarkStart w:id="9768" w:name="_Toc76507711"/>
      <w:bookmarkStart w:id="9769" w:name="_Toc83109320"/>
      <w:bookmarkStart w:id="9770" w:name="_Toc89878133"/>
      <w:bookmarkStart w:id="9771" w:name="_Toc98709984"/>
      <w:bookmarkStart w:id="9772" w:name="_Toc105691799"/>
      <w:bookmarkStart w:id="9773" w:name="_Toc105694113"/>
      <w:bookmarkStart w:id="9774" w:name="_Toc123139449"/>
      <w:bookmarkStart w:id="9775" w:name="_Toc124166249"/>
      <w:bookmarkStart w:id="9776" w:name="_Toc130923122"/>
      <w:bookmarkStart w:id="9777" w:name="_Toc137303534"/>
      <w:bookmarkStart w:id="9778" w:name="_Toc138889758"/>
      <w:bookmarkStart w:id="9779" w:name="_Toc145111570"/>
      <w:r w:rsidRPr="00090C64">
        <w:rPr>
          <w:lang w:eastAsia="sv-SE"/>
        </w:rPr>
        <w:t>7.6.3.5.2</w:t>
      </w:r>
      <w:r w:rsidRPr="00090C64">
        <w:rPr>
          <w:lang w:eastAsia="sv-SE"/>
        </w:rPr>
        <w:tab/>
        <w:t>Single RAT UTRA FDD operation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E64A1F">
        <w:trPr>
          <w:gridAfter w:val="1"/>
          <w:wAfter w:w="10" w:type="dxa"/>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6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356A02">
        <w:trPr>
          <w:gridAfter w:val="1"/>
          <w:wAfter w:w="10" w:type="dxa"/>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6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356A02">
        <w:trPr>
          <w:gridAfter w:val="1"/>
          <w:wAfter w:w="10" w:type="dxa"/>
          <w:cantSplit/>
          <w:jc w:val="center"/>
        </w:trPr>
        <w:tc>
          <w:tcPr>
            <w:tcW w:w="1918" w:type="dxa"/>
          </w:tcPr>
          <w:p w14:paraId="7D0CB62E" w14:textId="099A24D2" w:rsidR="004D3BF3" w:rsidRDefault="004D3BF3" w:rsidP="004D3BF3">
            <w:pPr>
              <w:pStyle w:val="TAL"/>
              <w:jc w:val="center"/>
              <w:rPr>
                <w:rFonts w:cs="Arial"/>
                <w:lang w:eastAsia="zh-CN"/>
              </w:rPr>
            </w:pPr>
            <w:r>
              <w:rPr>
                <w:rFonts w:cs="Arial"/>
                <w:lang w:eastAsia="ko-KR"/>
              </w:rPr>
              <w:t>E-UTRA Band 10</w:t>
            </w:r>
            <w:r>
              <w:rPr>
                <w:rFonts w:eastAsia="SimSun" w:cs="Arial" w:hint="eastAsia"/>
                <w:lang w:val="en-US" w:eastAsia="zh-CN"/>
              </w:rPr>
              <w:t>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67" w:type="dxa"/>
          </w:tcPr>
          <w:p w14:paraId="376EA48A" w14:textId="546DFF7B" w:rsidR="004D3BF3" w:rsidRDefault="004D3BF3" w:rsidP="004D3BF3">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9780" w:name="_Toc61127680"/>
      <w:bookmarkStart w:id="9781" w:name="_Toc67054694"/>
      <w:bookmarkStart w:id="9782" w:name="_Toc67061692"/>
      <w:bookmarkStart w:id="9783" w:name="_Toc74735210"/>
      <w:bookmarkStart w:id="9784" w:name="_Toc74753453"/>
      <w:bookmarkStart w:id="9785" w:name="_Toc76507712"/>
      <w:bookmarkStart w:id="9786" w:name="_Toc83109321"/>
      <w:bookmarkStart w:id="9787" w:name="_Toc89878134"/>
      <w:bookmarkStart w:id="9788" w:name="_Toc98709985"/>
      <w:bookmarkStart w:id="9789" w:name="_Toc105691800"/>
      <w:bookmarkStart w:id="9790" w:name="_Toc105694114"/>
      <w:bookmarkStart w:id="9791" w:name="_Toc123139450"/>
      <w:bookmarkStart w:id="9792" w:name="_Toc124166250"/>
      <w:bookmarkStart w:id="9793" w:name="_Toc130923123"/>
      <w:bookmarkStart w:id="9794" w:name="_Toc137303535"/>
      <w:bookmarkStart w:id="9795" w:name="_Toc138889759"/>
      <w:bookmarkStart w:id="9796" w:name="_Toc145111571"/>
      <w:r w:rsidRPr="00090C64">
        <w:rPr>
          <w:lang w:eastAsia="sv-SE"/>
        </w:rPr>
        <w:t>7.6.3.5.3</w:t>
      </w:r>
      <w:r w:rsidRPr="00090C64">
        <w:rPr>
          <w:lang w:eastAsia="sv-SE"/>
        </w:rPr>
        <w:tab/>
        <w:t>Single RAT E-UTRA operation</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E64A1F">
        <w:trPr>
          <w:gridAfter w:val="1"/>
          <w:wAfter w:w="10" w:type="dxa"/>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356A02">
        <w:trPr>
          <w:gridAfter w:val="1"/>
          <w:wAfter w:w="10" w:type="dxa"/>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6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356A02">
        <w:trPr>
          <w:gridAfter w:val="1"/>
          <w:wAfter w:w="10" w:type="dxa"/>
          <w:cantSplit/>
          <w:jc w:val="center"/>
        </w:trPr>
        <w:tc>
          <w:tcPr>
            <w:tcW w:w="1918" w:type="dxa"/>
            <w:tcBorders>
              <w:top w:val="single" w:sz="4" w:space="0" w:color="auto"/>
            </w:tcBorders>
          </w:tcPr>
          <w:p w14:paraId="0C1D9737" w14:textId="6D2A8961" w:rsidR="004D3BF3" w:rsidRDefault="004D3BF3" w:rsidP="004D3BF3">
            <w:pPr>
              <w:pStyle w:val="TAL"/>
              <w:jc w:val="center"/>
              <w:rPr>
                <w:rFonts w:cs="Arial"/>
                <w:lang w:eastAsia="zh-CN"/>
              </w:rPr>
            </w:pPr>
            <w:r>
              <w:rPr>
                <w:rFonts w:cs="Arial"/>
                <w:lang w:eastAsia="ko-KR"/>
              </w:rPr>
              <w:t>E-UTRA Band 10</w:t>
            </w:r>
            <w:r>
              <w:rPr>
                <w:rFonts w:eastAsia="SimSun" w:cs="Arial" w:hint="eastAsia"/>
                <w:lang w:val="en-US" w:eastAsia="zh-CN"/>
              </w:rPr>
              <w:t>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6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9797" w:name="_Toc21125281"/>
      <w:bookmarkStart w:id="9798" w:name="_Toc29768271"/>
      <w:bookmarkStart w:id="9799" w:name="_Toc36044713"/>
      <w:bookmarkStart w:id="9800" w:name="_Toc37230618"/>
      <w:bookmarkStart w:id="9801" w:name="_Toc45907761"/>
      <w:bookmarkStart w:id="9802" w:name="_Toc53181866"/>
      <w:bookmarkStart w:id="9803" w:name="_Toc61127681"/>
      <w:bookmarkStart w:id="9804" w:name="_Toc67054695"/>
      <w:bookmarkStart w:id="9805" w:name="_Toc67061693"/>
      <w:bookmarkStart w:id="9806" w:name="_Toc74735211"/>
      <w:bookmarkStart w:id="9807" w:name="_Toc74753454"/>
      <w:bookmarkStart w:id="9808" w:name="_Toc76507713"/>
      <w:bookmarkStart w:id="9809" w:name="_Toc83109322"/>
      <w:bookmarkStart w:id="9810" w:name="_Toc89878135"/>
      <w:bookmarkStart w:id="9811" w:name="_Toc98709986"/>
      <w:bookmarkStart w:id="9812" w:name="_Toc105691801"/>
      <w:bookmarkStart w:id="9813" w:name="_Toc105694115"/>
      <w:bookmarkStart w:id="9814" w:name="_Toc123139451"/>
      <w:bookmarkStart w:id="9815" w:name="_Toc124166251"/>
      <w:bookmarkStart w:id="9816" w:name="_Toc130923124"/>
      <w:bookmarkStart w:id="9817" w:name="_Toc137303536"/>
      <w:bookmarkStart w:id="9818" w:name="_Toc138889760"/>
      <w:bookmarkStart w:id="9819" w:name="_Toc145111572"/>
      <w:r w:rsidRPr="00090C64">
        <w:t>7.7</w:t>
      </w:r>
      <w:r w:rsidRPr="00090C64">
        <w:tab/>
        <w:t>OTA Receiver spurious emissions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68725EB4" w14:textId="77777777" w:rsidR="00D57C09" w:rsidRPr="00090C64" w:rsidRDefault="00D57C09" w:rsidP="00D57C09">
      <w:pPr>
        <w:pStyle w:val="Heading3"/>
        <w:rPr>
          <w:lang w:eastAsia="sv-SE"/>
        </w:rPr>
      </w:pPr>
      <w:bookmarkStart w:id="9820" w:name="_Toc21125282"/>
      <w:bookmarkStart w:id="9821" w:name="_Toc29768272"/>
      <w:bookmarkStart w:id="9822" w:name="_Toc36044714"/>
      <w:bookmarkStart w:id="9823" w:name="_Toc37230619"/>
      <w:bookmarkStart w:id="9824" w:name="_Toc45907762"/>
      <w:bookmarkStart w:id="9825" w:name="_Toc53181867"/>
      <w:bookmarkStart w:id="9826" w:name="_Toc61127682"/>
      <w:bookmarkStart w:id="9827" w:name="_Toc67054696"/>
      <w:bookmarkStart w:id="9828" w:name="_Toc67061694"/>
      <w:bookmarkStart w:id="9829" w:name="_Toc74735212"/>
      <w:bookmarkStart w:id="9830" w:name="_Toc74753455"/>
      <w:bookmarkStart w:id="9831" w:name="_Toc76507714"/>
      <w:bookmarkStart w:id="9832" w:name="_Toc83109323"/>
      <w:bookmarkStart w:id="9833" w:name="_Toc89878136"/>
      <w:bookmarkStart w:id="9834" w:name="_Toc98709987"/>
      <w:bookmarkStart w:id="9835" w:name="_Toc105691802"/>
      <w:bookmarkStart w:id="9836" w:name="_Toc105694116"/>
      <w:bookmarkStart w:id="9837" w:name="_Toc123139452"/>
      <w:bookmarkStart w:id="9838" w:name="_Toc124166252"/>
      <w:bookmarkStart w:id="9839" w:name="_Toc130923125"/>
      <w:bookmarkStart w:id="9840" w:name="_Toc137303537"/>
      <w:bookmarkStart w:id="9841" w:name="_Toc138889761"/>
      <w:bookmarkStart w:id="9842" w:name="_Toc145111573"/>
      <w:r w:rsidRPr="00090C64">
        <w:rPr>
          <w:lang w:eastAsia="sv-SE"/>
        </w:rPr>
        <w:t>7.7.1</w:t>
      </w:r>
      <w:r w:rsidRPr="00090C64">
        <w:rPr>
          <w:lang w:eastAsia="sv-SE"/>
        </w:rPr>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43" w:name="_Toc21125283"/>
      <w:bookmarkStart w:id="9844" w:name="_Toc29768273"/>
      <w:bookmarkStart w:id="9845" w:name="_Toc36044715"/>
      <w:bookmarkStart w:id="9846" w:name="_Toc37230620"/>
      <w:bookmarkStart w:id="9847" w:name="_Toc45907763"/>
      <w:bookmarkStart w:id="9848" w:name="_Toc53181868"/>
      <w:bookmarkStart w:id="9849" w:name="_Toc61127683"/>
      <w:bookmarkStart w:id="9850" w:name="_Toc67054697"/>
      <w:bookmarkStart w:id="9851" w:name="_Toc67061695"/>
      <w:bookmarkStart w:id="9852" w:name="_Toc74735213"/>
      <w:bookmarkStart w:id="9853" w:name="_Toc74753456"/>
      <w:bookmarkStart w:id="9854" w:name="_Toc76507715"/>
      <w:bookmarkStart w:id="9855" w:name="_Toc83109324"/>
      <w:bookmarkStart w:id="9856" w:name="_Toc89878137"/>
      <w:bookmarkStart w:id="9857" w:name="_Toc98709988"/>
      <w:bookmarkStart w:id="9858" w:name="_Toc105691803"/>
      <w:bookmarkStart w:id="9859" w:name="_Toc105694117"/>
      <w:bookmarkStart w:id="9860" w:name="_Toc123139453"/>
      <w:bookmarkStart w:id="9861" w:name="_Toc124166253"/>
      <w:bookmarkStart w:id="9862" w:name="_Toc130923126"/>
      <w:bookmarkStart w:id="9863" w:name="_Toc137303538"/>
      <w:bookmarkStart w:id="9864" w:name="_Toc138889762"/>
      <w:bookmarkStart w:id="9865" w:name="_Toc145111574"/>
      <w:r w:rsidRPr="00090C64">
        <w:rPr>
          <w:lang w:eastAsia="sv-SE"/>
        </w:rPr>
        <w:t>7.7.2</w:t>
      </w:r>
      <w:r w:rsidRPr="00090C64">
        <w:rPr>
          <w:lang w:eastAsia="sv-SE"/>
        </w:rPr>
        <w:tab/>
        <w:t>Minimum Requirement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9866" w:name="_Toc21125284"/>
      <w:bookmarkStart w:id="9867" w:name="_Toc29768274"/>
      <w:bookmarkStart w:id="9868" w:name="_Toc36044716"/>
      <w:bookmarkStart w:id="9869" w:name="_Toc37230621"/>
      <w:bookmarkStart w:id="9870" w:name="_Toc45907764"/>
      <w:bookmarkStart w:id="9871" w:name="_Toc53181869"/>
      <w:bookmarkStart w:id="9872" w:name="_Toc61127684"/>
      <w:bookmarkStart w:id="9873" w:name="_Toc67054698"/>
      <w:bookmarkStart w:id="9874" w:name="_Toc67061696"/>
      <w:bookmarkStart w:id="9875" w:name="_Toc74735214"/>
      <w:bookmarkStart w:id="9876" w:name="_Toc74753457"/>
      <w:bookmarkStart w:id="9877" w:name="_Toc76507716"/>
      <w:bookmarkStart w:id="9878" w:name="_Toc83109325"/>
      <w:bookmarkStart w:id="9879" w:name="_Toc89878138"/>
      <w:bookmarkStart w:id="9880" w:name="_Toc98709989"/>
      <w:bookmarkStart w:id="9881" w:name="_Toc105691804"/>
      <w:bookmarkStart w:id="9882" w:name="_Toc105694118"/>
      <w:bookmarkStart w:id="9883" w:name="_Toc123139454"/>
      <w:bookmarkStart w:id="9884" w:name="_Toc124166254"/>
      <w:bookmarkStart w:id="9885" w:name="_Toc130923127"/>
      <w:bookmarkStart w:id="9886" w:name="_Toc137303539"/>
      <w:bookmarkStart w:id="9887" w:name="_Toc138889763"/>
      <w:bookmarkStart w:id="9888" w:name="_Toc145111575"/>
      <w:r w:rsidRPr="00090C64">
        <w:rPr>
          <w:lang w:eastAsia="sv-SE"/>
        </w:rPr>
        <w:t>7.7.3</w:t>
      </w:r>
      <w:r w:rsidRPr="00090C64">
        <w:rPr>
          <w:lang w:eastAsia="sv-SE"/>
        </w:rPr>
        <w:tab/>
        <w:t>Test purpose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889" w:name="_Toc21125285"/>
      <w:bookmarkStart w:id="9890" w:name="_Toc29768275"/>
      <w:bookmarkStart w:id="9891" w:name="_Toc36044717"/>
      <w:bookmarkStart w:id="9892" w:name="_Toc37230622"/>
      <w:bookmarkStart w:id="9893" w:name="_Toc45907765"/>
      <w:bookmarkStart w:id="9894" w:name="_Toc53181870"/>
      <w:bookmarkStart w:id="9895" w:name="_Toc61127685"/>
      <w:bookmarkStart w:id="9896" w:name="_Toc67054699"/>
      <w:bookmarkStart w:id="9897" w:name="_Toc67061697"/>
      <w:bookmarkStart w:id="9898" w:name="_Toc74735215"/>
      <w:bookmarkStart w:id="9899" w:name="_Toc74753458"/>
      <w:bookmarkStart w:id="9900" w:name="_Toc76507717"/>
      <w:bookmarkStart w:id="9901" w:name="_Toc83109326"/>
      <w:bookmarkStart w:id="9902" w:name="_Toc89878139"/>
      <w:bookmarkStart w:id="9903" w:name="_Toc98709990"/>
      <w:bookmarkStart w:id="9904" w:name="_Toc105691805"/>
      <w:bookmarkStart w:id="9905" w:name="_Toc105694119"/>
      <w:bookmarkStart w:id="9906" w:name="_Toc123139455"/>
      <w:bookmarkStart w:id="9907" w:name="_Toc124166255"/>
      <w:bookmarkStart w:id="9908" w:name="_Toc130923128"/>
      <w:bookmarkStart w:id="9909" w:name="_Toc137303540"/>
      <w:bookmarkStart w:id="9910" w:name="_Toc138889764"/>
      <w:bookmarkStart w:id="9911" w:name="_Toc145111576"/>
      <w:r w:rsidRPr="00090C64">
        <w:rPr>
          <w:lang w:eastAsia="sv-SE"/>
        </w:rPr>
        <w:t>7.7</w:t>
      </w:r>
      <w:r w:rsidRPr="00090C64">
        <w:rPr>
          <w:lang w:eastAsia="zh-CN"/>
        </w:rPr>
        <w:t>.</w:t>
      </w:r>
      <w:r w:rsidRPr="00090C64">
        <w:rPr>
          <w:lang w:eastAsia="sv-SE"/>
        </w:rPr>
        <w:t>4</w:t>
      </w:r>
      <w:r w:rsidRPr="00090C64">
        <w:rPr>
          <w:lang w:eastAsia="sv-SE"/>
        </w:rPr>
        <w:tab/>
        <w:t>Method of test</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08F9015" w14:textId="77777777" w:rsidR="00D57C09" w:rsidRPr="00090C64" w:rsidRDefault="00D57C09" w:rsidP="00D57C09">
      <w:pPr>
        <w:pStyle w:val="Heading4"/>
        <w:rPr>
          <w:lang w:eastAsia="sv-SE"/>
        </w:rPr>
      </w:pPr>
      <w:bookmarkStart w:id="9912" w:name="_Toc21125286"/>
      <w:bookmarkStart w:id="9913" w:name="_Toc29768276"/>
      <w:bookmarkStart w:id="9914" w:name="_Toc36044718"/>
      <w:bookmarkStart w:id="9915" w:name="_Toc37230623"/>
      <w:bookmarkStart w:id="9916" w:name="_Toc45907766"/>
      <w:bookmarkStart w:id="9917" w:name="_Toc53181871"/>
      <w:bookmarkStart w:id="9918" w:name="_Toc61127686"/>
      <w:bookmarkStart w:id="9919" w:name="_Toc67054700"/>
      <w:bookmarkStart w:id="9920" w:name="_Toc67061698"/>
      <w:bookmarkStart w:id="9921" w:name="_Toc74735216"/>
      <w:bookmarkStart w:id="9922" w:name="_Toc74753459"/>
      <w:bookmarkStart w:id="9923" w:name="_Toc76507718"/>
      <w:bookmarkStart w:id="9924" w:name="_Toc83109327"/>
      <w:bookmarkStart w:id="9925" w:name="_Toc89878140"/>
      <w:bookmarkStart w:id="9926" w:name="_Toc98709991"/>
      <w:bookmarkStart w:id="9927" w:name="_Toc105691806"/>
      <w:bookmarkStart w:id="9928" w:name="_Toc105694120"/>
      <w:bookmarkStart w:id="9929" w:name="_Toc123139456"/>
      <w:bookmarkStart w:id="9930" w:name="_Toc124166256"/>
      <w:bookmarkStart w:id="9931" w:name="_Toc130923129"/>
      <w:bookmarkStart w:id="9932" w:name="_Toc137303541"/>
      <w:bookmarkStart w:id="9933" w:name="_Toc138889765"/>
      <w:bookmarkStart w:id="9934" w:name="_Toc145111577"/>
      <w:r w:rsidRPr="00090C64">
        <w:rPr>
          <w:lang w:eastAsia="sv-SE"/>
        </w:rPr>
        <w:t>7.7.4.1</w:t>
      </w:r>
      <w:r w:rsidRPr="00090C64">
        <w:rPr>
          <w:lang w:eastAsia="sv-SE"/>
        </w:rPr>
        <w:tab/>
        <w:t>Initial conditions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35" w:name="_Toc21125287"/>
      <w:bookmarkStart w:id="9936" w:name="_Toc29768277"/>
      <w:bookmarkStart w:id="9937" w:name="_Toc36044719"/>
      <w:bookmarkStart w:id="9938" w:name="_Toc37230624"/>
      <w:bookmarkStart w:id="9939" w:name="_Toc45907767"/>
      <w:bookmarkStart w:id="9940" w:name="_Toc53181872"/>
      <w:bookmarkStart w:id="9941" w:name="_Toc61127687"/>
      <w:bookmarkStart w:id="9942" w:name="_Toc67054701"/>
      <w:bookmarkStart w:id="9943" w:name="_Toc67061699"/>
      <w:bookmarkStart w:id="9944" w:name="_Toc74735217"/>
      <w:bookmarkStart w:id="9945" w:name="_Toc74753460"/>
      <w:bookmarkStart w:id="9946" w:name="_Toc76507719"/>
      <w:bookmarkStart w:id="9947" w:name="_Toc83109328"/>
      <w:bookmarkStart w:id="9948" w:name="_Toc89878141"/>
      <w:bookmarkStart w:id="9949" w:name="_Toc98709992"/>
      <w:bookmarkStart w:id="9950" w:name="_Toc105691807"/>
      <w:bookmarkStart w:id="9951" w:name="_Toc105694121"/>
      <w:bookmarkStart w:id="9952" w:name="_Toc123139457"/>
      <w:bookmarkStart w:id="9953" w:name="_Toc124166257"/>
      <w:bookmarkStart w:id="9954" w:name="_Toc130923130"/>
      <w:bookmarkStart w:id="9955" w:name="_Toc137303542"/>
      <w:bookmarkStart w:id="9956" w:name="_Toc138889766"/>
      <w:bookmarkStart w:id="9957" w:name="_Toc145111578"/>
      <w:r w:rsidRPr="00090C64">
        <w:rPr>
          <w:lang w:eastAsia="sv-SE"/>
        </w:rPr>
        <w:t>7.7.4.2</w:t>
      </w:r>
      <w:r w:rsidRPr="00090C64">
        <w:rPr>
          <w:lang w:eastAsia="sv-SE"/>
        </w:rPr>
        <w:tab/>
        <w:t>Procedure</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58" w:name="_Toc21125288"/>
      <w:bookmarkStart w:id="9959" w:name="_Toc29768278"/>
      <w:bookmarkStart w:id="9960" w:name="_Toc36044720"/>
      <w:bookmarkStart w:id="9961" w:name="_Toc37230625"/>
      <w:bookmarkStart w:id="9962" w:name="_Toc45907768"/>
      <w:bookmarkStart w:id="9963" w:name="_Toc53181873"/>
      <w:bookmarkStart w:id="9964" w:name="_Toc61127688"/>
      <w:bookmarkStart w:id="9965" w:name="_Toc67054702"/>
      <w:bookmarkStart w:id="9966" w:name="_Toc67061700"/>
      <w:bookmarkStart w:id="9967" w:name="_Toc74735218"/>
      <w:bookmarkStart w:id="9968" w:name="_Toc74753461"/>
      <w:bookmarkStart w:id="9969" w:name="_Toc76507720"/>
      <w:bookmarkStart w:id="9970" w:name="_Toc83109329"/>
      <w:bookmarkStart w:id="9971" w:name="_Toc89878142"/>
      <w:bookmarkStart w:id="9972" w:name="_Toc98709993"/>
      <w:bookmarkStart w:id="9973" w:name="_Toc105691808"/>
      <w:bookmarkStart w:id="9974" w:name="_Toc105694122"/>
      <w:bookmarkStart w:id="9975" w:name="_Toc123139458"/>
      <w:bookmarkStart w:id="9976" w:name="_Toc124166258"/>
      <w:bookmarkStart w:id="9977" w:name="_Toc130923131"/>
      <w:bookmarkStart w:id="9978" w:name="_Toc137303543"/>
      <w:bookmarkStart w:id="9979" w:name="_Toc138889767"/>
      <w:bookmarkStart w:id="9980" w:name="_Toc145111579"/>
      <w:r w:rsidRPr="00090C64">
        <w:rPr>
          <w:lang w:eastAsia="sv-SE"/>
        </w:rPr>
        <w:t>7.7</w:t>
      </w:r>
      <w:r w:rsidRPr="00090C64">
        <w:rPr>
          <w:lang w:eastAsia="zh-CN"/>
        </w:rPr>
        <w:t>.</w:t>
      </w:r>
      <w:r w:rsidRPr="00090C64">
        <w:rPr>
          <w:lang w:eastAsia="sv-SE"/>
        </w:rPr>
        <w:t>5</w:t>
      </w:r>
      <w:r w:rsidRPr="00090C64">
        <w:rPr>
          <w:lang w:eastAsia="sv-SE"/>
        </w:rPr>
        <w:tab/>
        <w:t>Test Requirement</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81" w:name="_Toc21125289"/>
      <w:bookmarkStart w:id="9982" w:name="_Toc29768279"/>
      <w:bookmarkStart w:id="9983" w:name="_Toc36044721"/>
      <w:bookmarkStart w:id="9984" w:name="_Toc37230626"/>
      <w:bookmarkStart w:id="9985" w:name="_Toc45907769"/>
      <w:bookmarkStart w:id="9986" w:name="_Toc53181874"/>
      <w:bookmarkStart w:id="9987" w:name="_Toc61127689"/>
      <w:bookmarkStart w:id="9988" w:name="_Toc67054703"/>
      <w:bookmarkStart w:id="9989" w:name="_Toc67061701"/>
      <w:bookmarkStart w:id="9990" w:name="_Toc74735219"/>
      <w:bookmarkStart w:id="9991" w:name="_Toc74753462"/>
      <w:bookmarkStart w:id="9992" w:name="_Toc76507721"/>
      <w:bookmarkStart w:id="9993" w:name="_Toc83109330"/>
      <w:bookmarkStart w:id="9994" w:name="_Toc89878143"/>
      <w:bookmarkStart w:id="9995" w:name="_Toc98709994"/>
      <w:bookmarkStart w:id="9996" w:name="_Toc105691809"/>
      <w:bookmarkStart w:id="9997" w:name="_Toc105694123"/>
      <w:bookmarkStart w:id="9998" w:name="_Toc123139459"/>
      <w:bookmarkStart w:id="9999" w:name="_Toc124166259"/>
      <w:bookmarkStart w:id="10000" w:name="_Toc130923132"/>
      <w:bookmarkStart w:id="10001" w:name="_Toc137303544"/>
      <w:bookmarkStart w:id="10002" w:name="_Toc138889768"/>
      <w:bookmarkStart w:id="10003" w:name="_Toc145111580"/>
      <w:r w:rsidRPr="00090C64">
        <w:t>7.8</w:t>
      </w:r>
      <w:r w:rsidRPr="00090C64">
        <w:tab/>
        <w:t>OTA Receiver intermodulation</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1E86FFDD" w14:textId="77777777" w:rsidR="00D57C09" w:rsidRPr="00090C64" w:rsidRDefault="00D57C09" w:rsidP="00D57C09">
      <w:pPr>
        <w:pStyle w:val="Heading3"/>
        <w:rPr>
          <w:lang w:eastAsia="sv-SE"/>
        </w:rPr>
      </w:pPr>
      <w:bookmarkStart w:id="10004" w:name="_Toc21125290"/>
      <w:bookmarkStart w:id="10005" w:name="_Toc29768280"/>
      <w:bookmarkStart w:id="10006" w:name="_Toc36044722"/>
      <w:bookmarkStart w:id="10007" w:name="_Toc37230627"/>
      <w:bookmarkStart w:id="10008" w:name="_Toc45907770"/>
      <w:bookmarkStart w:id="10009" w:name="_Toc53181875"/>
      <w:bookmarkStart w:id="10010" w:name="_Toc61127690"/>
      <w:bookmarkStart w:id="10011" w:name="_Toc67054704"/>
      <w:bookmarkStart w:id="10012" w:name="_Toc67061702"/>
      <w:bookmarkStart w:id="10013" w:name="_Toc74735220"/>
      <w:bookmarkStart w:id="10014" w:name="_Toc74753463"/>
      <w:bookmarkStart w:id="10015" w:name="_Toc76507722"/>
      <w:bookmarkStart w:id="10016" w:name="_Toc83109331"/>
      <w:bookmarkStart w:id="10017" w:name="_Toc89878144"/>
      <w:bookmarkStart w:id="10018" w:name="_Toc98709995"/>
      <w:bookmarkStart w:id="10019" w:name="_Toc105691810"/>
      <w:bookmarkStart w:id="10020" w:name="_Toc105694124"/>
      <w:bookmarkStart w:id="10021" w:name="_Toc123139460"/>
      <w:bookmarkStart w:id="10022" w:name="_Toc124166260"/>
      <w:bookmarkStart w:id="10023" w:name="_Toc130923133"/>
      <w:bookmarkStart w:id="10024" w:name="_Toc137303545"/>
      <w:bookmarkStart w:id="10025" w:name="_Toc138889769"/>
      <w:bookmarkStart w:id="10026" w:name="_Toc145111581"/>
      <w:r w:rsidRPr="00090C64">
        <w:rPr>
          <w:lang w:eastAsia="sv-SE"/>
        </w:rPr>
        <w:t>7.8.1</w:t>
      </w:r>
      <w:r w:rsidRPr="00090C64">
        <w:rPr>
          <w:lang w:eastAsia="sv-SE"/>
        </w:rPr>
        <w:tab/>
        <w:t>Definition and applicability</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27" w:name="_Toc21125291"/>
      <w:bookmarkStart w:id="10028" w:name="_Toc29768281"/>
      <w:bookmarkStart w:id="10029" w:name="_Toc36044723"/>
      <w:bookmarkStart w:id="10030" w:name="_Toc37230628"/>
      <w:bookmarkStart w:id="10031" w:name="_Toc45907771"/>
      <w:bookmarkStart w:id="10032" w:name="_Toc53181876"/>
      <w:bookmarkStart w:id="10033" w:name="_Toc61127691"/>
      <w:bookmarkStart w:id="10034" w:name="_Toc67054705"/>
      <w:bookmarkStart w:id="10035" w:name="_Toc67061703"/>
      <w:bookmarkStart w:id="10036" w:name="_Toc74735221"/>
      <w:bookmarkStart w:id="10037" w:name="_Toc74753464"/>
      <w:bookmarkStart w:id="10038" w:name="_Toc76507723"/>
      <w:bookmarkStart w:id="10039" w:name="_Toc83109332"/>
      <w:bookmarkStart w:id="10040" w:name="_Toc89878145"/>
      <w:bookmarkStart w:id="10041" w:name="_Toc98709996"/>
      <w:bookmarkStart w:id="10042" w:name="_Toc105691811"/>
      <w:bookmarkStart w:id="10043" w:name="_Toc105694125"/>
      <w:bookmarkStart w:id="10044" w:name="_Toc123139461"/>
      <w:bookmarkStart w:id="10045" w:name="_Toc124166261"/>
      <w:bookmarkStart w:id="10046" w:name="_Toc130923134"/>
      <w:bookmarkStart w:id="10047" w:name="_Toc137303546"/>
      <w:bookmarkStart w:id="10048" w:name="_Toc138889770"/>
      <w:bookmarkStart w:id="10049" w:name="_Toc145111582"/>
      <w:r w:rsidRPr="00090C64">
        <w:rPr>
          <w:lang w:eastAsia="sv-SE"/>
        </w:rPr>
        <w:t>7.8.2</w:t>
      </w:r>
      <w:r w:rsidRPr="00090C64">
        <w:rPr>
          <w:lang w:eastAsia="sv-SE"/>
        </w:rPr>
        <w:tab/>
        <w:t>Minimum Requirement</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0050" w:name="_Toc21125292"/>
      <w:bookmarkStart w:id="10051" w:name="_Toc29768282"/>
      <w:bookmarkStart w:id="10052" w:name="_Toc36044724"/>
      <w:bookmarkStart w:id="10053" w:name="_Toc37230629"/>
      <w:bookmarkStart w:id="10054" w:name="_Toc45907772"/>
      <w:bookmarkStart w:id="10055" w:name="_Toc53181877"/>
      <w:bookmarkStart w:id="10056" w:name="_Toc61127692"/>
      <w:bookmarkStart w:id="10057" w:name="_Toc67054706"/>
      <w:bookmarkStart w:id="10058" w:name="_Toc67061704"/>
      <w:bookmarkStart w:id="10059" w:name="_Toc74735222"/>
      <w:bookmarkStart w:id="10060" w:name="_Toc74753465"/>
      <w:bookmarkStart w:id="10061" w:name="_Toc76507724"/>
      <w:bookmarkStart w:id="10062" w:name="_Toc83109333"/>
      <w:bookmarkStart w:id="10063" w:name="_Toc89878146"/>
      <w:bookmarkStart w:id="10064" w:name="_Toc98709997"/>
      <w:bookmarkStart w:id="10065" w:name="_Toc105691812"/>
      <w:bookmarkStart w:id="10066" w:name="_Toc105694126"/>
      <w:bookmarkStart w:id="10067" w:name="_Toc123139462"/>
      <w:bookmarkStart w:id="10068" w:name="_Toc124166262"/>
      <w:bookmarkStart w:id="10069" w:name="_Toc130923135"/>
      <w:bookmarkStart w:id="10070" w:name="_Toc137303547"/>
      <w:bookmarkStart w:id="10071" w:name="_Toc138889771"/>
      <w:bookmarkStart w:id="10072" w:name="_Toc145111583"/>
      <w:r w:rsidRPr="00090C64">
        <w:rPr>
          <w:lang w:eastAsia="sv-SE"/>
        </w:rPr>
        <w:t>7.8.3</w:t>
      </w:r>
      <w:r w:rsidRPr="00090C64">
        <w:rPr>
          <w:lang w:eastAsia="sv-SE"/>
        </w:rPr>
        <w:tab/>
        <w:t>Test purpose</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73" w:name="_Toc21125293"/>
      <w:bookmarkStart w:id="10074" w:name="_Toc29768283"/>
      <w:bookmarkStart w:id="10075" w:name="_Toc36044725"/>
      <w:bookmarkStart w:id="10076" w:name="_Toc37230630"/>
      <w:bookmarkStart w:id="10077" w:name="_Toc45907773"/>
      <w:bookmarkStart w:id="10078" w:name="_Toc53181878"/>
      <w:bookmarkStart w:id="10079" w:name="_Toc61127693"/>
      <w:bookmarkStart w:id="10080" w:name="_Toc67054707"/>
      <w:bookmarkStart w:id="10081" w:name="_Toc67061705"/>
      <w:bookmarkStart w:id="10082" w:name="_Toc74735223"/>
      <w:bookmarkStart w:id="10083" w:name="_Toc74753466"/>
      <w:bookmarkStart w:id="10084" w:name="_Toc76507725"/>
      <w:bookmarkStart w:id="10085" w:name="_Toc83109334"/>
      <w:bookmarkStart w:id="10086" w:name="_Toc89878147"/>
      <w:bookmarkStart w:id="10087" w:name="_Toc98709998"/>
      <w:bookmarkStart w:id="10088" w:name="_Toc105691813"/>
      <w:bookmarkStart w:id="10089" w:name="_Toc105694127"/>
      <w:bookmarkStart w:id="10090" w:name="_Toc123139463"/>
      <w:bookmarkStart w:id="10091" w:name="_Toc124166263"/>
      <w:bookmarkStart w:id="10092" w:name="_Toc130923136"/>
      <w:bookmarkStart w:id="10093" w:name="_Toc137303548"/>
      <w:bookmarkStart w:id="10094" w:name="_Toc138889772"/>
      <w:bookmarkStart w:id="10095" w:name="_Toc145111584"/>
      <w:r w:rsidRPr="00090C64">
        <w:rPr>
          <w:lang w:eastAsia="sv-SE"/>
        </w:rPr>
        <w:t>7.8</w:t>
      </w:r>
      <w:r w:rsidRPr="00090C64">
        <w:rPr>
          <w:lang w:eastAsia="zh-CN"/>
        </w:rPr>
        <w:t>.</w:t>
      </w:r>
      <w:r w:rsidRPr="00090C64">
        <w:rPr>
          <w:lang w:eastAsia="sv-SE"/>
        </w:rPr>
        <w:t>4</w:t>
      </w:r>
      <w:r w:rsidRPr="00090C64">
        <w:rPr>
          <w:lang w:eastAsia="sv-SE"/>
        </w:rPr>
        <w:tab/>
        <w:t>Method of test</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748CF07A" w14:textId="77777777" w:rsidR="00D57C09" w:rsidRPr="00090C64" w:rsidRDefault="00D57C09" w:rsidP="00D57C09">
      <w:pPr>
        <w:pStyle w:val="Heading4"/>
        <w:tabs>
          <w:tab w:val="left" w:pos="6237"/>
        </w:tabs>
        <w:rPr>
          <w:lang w:eastAsia="sv-SE"/>
        </w:rPr>
      </w:pPr>
      <w:bookmarkStart w:id="10096" w:name="_Toc21125294"/>
      <w:bookmarkStart w:id="10097" w:name="_Toc29768284"/>
      <w:bookmarkStart w:id="10098" w:name="_Toc36044726"/>
      <w:bookmarkStart w:id="10099" w:name="_Toc37230631"/>
      <w:bookmarkStart w:id="10100" w:name="_Toc45907774"/>
      <w:bookmarkStart w:id="10101" w:name="_Toc53181879"/>
      <w:bookmarkStart w:id="10102" w:name="_Toc61127694"/>
      <w:bookmarkStart w:id="10103" w:name="_Toc67054708"/>
      <w:bookmarkStart w:id="10104" w:name="_Toc67061706"/>
      <w:bookmarkStart w:id="10105" w:name="_Toc74735224"/>
      <w:bookmarkStart w:id="10106" w:name="_Toc74753467"/>
      <w:bookmarkStart w:id="10107" w:name="_Toc76507726"/>
      <w:bookmarkStart w:id="10108" w:name="_Toc83109335"/>
      <w:bookmarkStart w:id="10109" w:name="_Toc89878148"/>
      <w:bookmarkStart w:id="10110" w:name="_Toc98709999"/>
      <w:bookmarkStart w:id="10111" w:name="_Toc105691814"/>
      <w:bookmarkStart w:id="10112" w:name="_Toc105694128"/>
      <w:bookmarkStart w:id="10113" w:name="_Toc123139464"/>
      <w:bookmarkStart w:id="10114" w:name="_Toc124166264"/>
      <w:bookmarkStart w:id="10115" w:name="_Toc130923137"/>
      <w:bookmarkStart w:id="10116" w:name="_Toc137303549"/>
      <w:bookmarkStart w:id="10117" w:name="_Toc138889773"/>
      <w:bookmarkStart w:id="10118" w:name="_Toc145111585"/>
      <w:r w:rsidRPr="00090C64">
        <w:rPr>
          <w:lang w:eastAsia="sv-SE"/>
        </w:rPr>
        <w:t>7.8.4.1</w:t>
      </w:r>
      <w:r w:rsidRPr="00090C64">
        <w:rPr>
          <w:lang w:eastAsia="sv-SE"/>
        </w:rPr>
        <w:tab/>
        <w:t>Initial conditions</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19" w:name="_Toc21125295"/>
      <w:bookmarkStart w:id="10120" w:name="_Toc29768285"/>
      <w:bookmarkStart w:id="10121" w:name="_Toc36044727"/>
      <w:bookmarkStart w:id="10122" w:name="_Toc37230632"/>
      <w:bookmarkStart w:id="10123" w:name="_Toc45907775"/>
      <w:bookmarkStart w:id="10124" w:name="_Toc53181880"/>
      <w:bookmarkStart w:id="10125" w:name="_Toc61127695"/>
      <w:bookmarkStart w:id="10126" w:name="_Toc67054709"/>
      <w:bookmarkStart w:id="10127" w:name="_Toc67061707"/>
      <w:bookmarkStart w:id="10128" w:name="_Toc74735225"/>
      <w:bookmarkStart w:id="10129" w:name="_Toc74753468"/>
      <w:bookmarkStart w:id="10130" w:name="_Toc76507727"/>
      <w:bookmarkStart w:id="10131" w:name="_Toc83109336"/>
      <w:bookmarkStart w:id="10132" w:name="_Toc89878149"/>
      <w:bookmarkStart w:id="10133" w:name="_Toc98710000"/>
      <w:bookmarkStart w:id="10134" w:name="_Toc105691815"/>
      <w:bookmarkStart w:id="10135" w:name="_Toc105694129"/>
      <w:bookmarkStart w:id="10136" w:name="_Toc123139465"/>
      <w:bookmarkStart w:id="10137" w:name="_Toc124166265"/>
      <w:bookmarkStart w:id="10138" w:name="_Toc130923138"/>
      <w:bookmarkStart w:id="10139" w:name="_Toc137303550"/>
      <w:bookmarkStart w:id="10140" w:name="_Toc138889774"/>
      <w:bookmarkStart w:id="10141" w:name="_Toc145111586"/>
      <w:r w:rsidRPr="00090C64">
        <w:rPr>
          <w:lang w:eastAsia="sv-SE"/>
        </w:rPr>
        <w:t>7.8.4.2</w:t>
      </w:r>
      <w:r w:rsidRPr="00090C64">
        <w:rPr>
          <w:lang w:eastAsia="sv-SE"/>
        </w:rPr>
        <w:tab/>
        <w:t>Procedure</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6A94D7A8" w14:textId="77777777" w:rsidR="00D57C09" w:rsidRPr="00090C64" w:rsidRDefault="00D57C09" w:rsidP="00D57C09">
      <w:pPr>
        <w:pStyle w:val="Heading5"/>
        <w:tabs>
          <w:tab w:val="left" w:pos="6237"/>
        </w:tabs>
      </w:pPr>
      <w:bookmarkStart w:id="10142" w:name="_Toc21125296"/>
      <w:bookmarkStart w:id="10143" w:name="_Toc29768286"/>
      <w:bookmarkStart w:id="10144" w:name="_Toc36044728"/>
      <w:bookmarkStart w:id="10145" w:name="_Toc37230633"/>
      <w:bookmarkStart w:id="10146" w:name="_Toc45907776"/>
      <w:bookmarkStart w:id="10147" w:name="_Toc53181881"/>
      <w:bookmarkStart w:id="10148" w:name="_Toc61127696"/>
      <w:bookmarkStart w:id="10149" w:name="_Toc67054710"/>
      <w:bookmarkStart w:id="10150" w:name="_Toc67061708"/>
      <w:bookmarkStart w:id="10151" w:name="_Toc74735226"/>
      <w:bookmarkStart w:id="10152" w:name="_Toc74753469"/>
      <w:bookmarkStart w:id="10153" w:name="_Toc76507728"/>
      <w:bookmarkStart w:id="10154" w:name="_Toc83109337"/>
      <w:bookmarkStart w:id="10155" w:name="_Toc89878150"/>
      <w:bookmarkStart w:id="10156" w:name="_Toc98710001"/>
      <w:bookmarkStart w:id="10157" w:name="_Toc105691816"/>
      <w:bookmarkStart w:id="10158" w:name="_Toc105694130"/>
      <w:bookmarkStart w:id="10159" w:name="_Toc123139466"/>
      <w:bookmarkStart w:id="10160" w:name="_Toc124166266"/>
      <w:bookmarkStart w:id="10161" w:name="_Toc130923139"/>
      <w:bookmarkStart w:id="10162" w:name="_Toc137303551"/>
      <w:bookmarkStart w:id="10163" w:name="_Toc138889775"/>
      <w:bookmarkStart w:id="10164" w:name="_Toc145111587"/>
      <w:r w:rsidRPr="00090C64">
        <w:t>7.8.4.2.1</w:t>
      </w:r>
      <w:r w:rsidRPr="00090C64">
        <w:tab/>
        <w:t>General procedure</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65" w:name="_Toc21125297"/>
      <w:bookmarkStart w:id="10166" w:name="_Toc29768287"/>
      <w:bookmarkStart w:id="10167" w:name="_Toc36044729"/>
      <w:bookmarkStart w:id="10168" w:name="_Toc37230634"/>
      <w:bookmarkStart w:id="10169" w:name="_Toc45907777"/>
      <w:bookmarkStart w:id="10170" w:name="_Toc53181882"/>
      <w:bookmarkStart w:id="10171" w:name="_Toc61127697"/>
      <w:bookmarkStart w:id="10172" w:name="_Toc67054711"/>
      <w:bookmarkStart w:id="10173" w:name="_Toc67061709"/>
      <w:bookmarkStart w:id="10174" w:name="_Toc74735227"/>
      <w:bookmarkStart w:id="10175" w:name="_Toc74753470"/>
      <w:bookmarkStart w:id="10176" w:name="_Toc76507729"/>
      <w:bookmarkStart w:id="10177" w:name="_Toc83109338"/>
      <w:bookmarkStart w:id="10178" w:name="_Toc89878151"/>
      <w:bookmarkStart w:id="10179" w:name="_Toc98710002"/>
      <w:bookmarkStart w:id="10180" w:name="_Toc105691817"/>
      <w:bookmarkStart w:id="10181" w:name="_Toc105694131"/>
      <w:bookmarkStart w:id="10182" w:name="_Toc123139467"/>
      <w:bookmarkStart w:id="10183" w:name="_Toc124166267"/>
      <w:bookmarkStart w:id="10184" w:name="_Toc130923140"/>
      <w:bookmarkStart w:id="10185" w:name="_Toc137303552"/>
      <w:bookmarkStart w:id="10186" w:name="_Toc138889776"/>
      <w:bookmarkStart w:id="10187" w:name="_Toc145111588"/>
      <w:r w:rsidRPr="00090C64">
        <w:t>7.8.4.2.2</w:t>
      </w:r>
      <w:r w:rsidRPr="00090C64">
        <w:tab/>
        <w:t>MSR operation</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188" w:name="_Toc21125298"/>
      <w:bookmarkStart w:id="10189" w:name="_Toc29768288"/>
      <w:bookmarkStart w:id="10190" w:name="_Toc36044730"/>
      <w:bookmarkStart w:id="10191" w:name="_Toc37230635"/>
      <w:bookmarkStart w:id="10192" w:name="_Toc45907778"/>
      <w:bookmarkStart w:id="10193" w:name="_Toc53181883"/>
      <w:bookmarkStart w:id="10194" w:name="_Toc61127698"/>
      <w:bookmarkStart w:id="10195" w:name="_Toc67054712"/>
      <w:bookmarkStart w:id="10196" w:name="_Toc67061710"/>
      <w:bookmarkStart w:id="10197" w:name="_Toc74735228"/>
      <w:bookmarkStart w:id="10198" w:name="_Toc74753471"/>
      <w:bookmarkStart w:id="10199" w:name="_Toc76507730"/>
      <w:bookmarkStart w:id="10200" w:name="_Toc83109339"/>
      <w:bookmarkStart w:id="10201" w:name="_Toc89878152"/>
      <w:bookmarkStart w:id="10202" w:name="_Toc98710003"/>
      <w:bookmarkStart w:id="10203" w:name="_Toc105691818"/>
      <w:bookmarkStart w:id="10204" w:name="_Toc105694132"/>
      <w:bookmarkStart w:id="10205" w:name="_Toc123139468"/>
      <w:bookmarkStart w:id="10206" w:name="_Toc124166268"/>
      <w:bookmarkStart w:id="10207" w:name="_Toc130923141"/>
      <w:bookmarkStart w:id="10208" w:name="_Toc137303553"/>
      <w:bookmarkStart w:id="10209" w:name="_Toc138889777"/>
      <w:bookmarkStart w:id="10210" w:name="_Toc145111589"/>
      <w:r w:rsidRPr="00090C64">
        <w:t>7.8.4.2.3</w:t>
      </w:r>
      <w:r w:rsidRPr="00090C64">
        <w:tab/>
        <w:t>Single RAT UTRA FDD operation</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11" w:name="_Toc21125299"/>
      <w:bookmarkStart w:id="10212" w:name="_Toc29768289"/>
      <w:bookmarkStart w:id="10213" w:name="_Toc36044731"/>
      <w:bookmarkStart w:id="10214" w:name="_Toc37230636"/>
      <w:bookmarkStart w:id="10215" w:name="_Toc45907779"/>
      <w:bookmarkStart w:id="10216" w:name="_Toc53181884"/>
      <w:bookmarkStart w:id="10217" w:name="_Toc61127699"/>
      <w:bookmarkStart w:id="10218" w:name="_Toc67054713"/>
      <w:bookmarkStart w:id="10219" w:name="_Toc67061711"/>
      <w:bookmarkStart w:id="10220" w:name="_Toc74735229"/>
      <w:bookmarkStart w:id="10221" w:name="_Toc74753472"/>
      <w:bookmarkStart w:id="10222" w:name="_Toc76507731"/>
      <w:bookmarkStart w:id="10223" w:name="_Toc83109340"/>
      <w:bookmarkStart w:id="10224" w:name="_Toc89878153"/>
      <w:bookmarkStart w:id="10225" w:name="_Toc98710004"/>
      <w:bookmarkStart w:id="10226" w:name="_Toc105691819"/>
      <w:bookmarkStart w:id="10227" w:name="_Toc105694133"/>
      <w:bookmarkStart w:id="10228" w:name="_Toc123139469"/>
      <w:bookmarkStart w:id="10229" w:name="_Toc124166269"/>
      <w:bookmarkStart w:id="10230" w:name="_Toc130923142"/>
      <w:bookmarkStart w:id="10231" w:name="_Toc137303554"/>
      <w:bookmarkStart w:id="10232" w:name="_Toc138889778"/>
      <w:bookmarkStart w:id="10233" w:name="_Toc145111590"/>
      <w:r w:rsidRPr="00090C64">
        <w:t>7.8.4.2.4</w:t>
      </w:r>
      <w:r w:rsidRPr="00090C64">
        <w:tab/>
        <w:t>Single RAT E-UTRA operation</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34" w:name="_Toc21125300"/>
      <w:bookmarkStart w:id="10235" w:name="_Toc29768290"/>
      <w:bookmarkStart w:id="10236" w:name="_Toc36044732"/>
      <w:bookmarkStart w:id="10237" w:name="_Toc37230637"/>
      <w:bookmarkStart w:id="10238" w:name="_Toc45907780"/>
      <w:bookmarkStart w:id="10239" w:name="_Toc53181885"/>
      <w:bookmarkStart w:id="10240" w:name="_Toc61127700"/>
      <w:bookmarkStart w:id="10241" w:name="_Toc67054714"/>
      <w:bookmarkStart w:id="10242" w:name="_Toc67061712"/>
      <w:bookmarkStart w:id="10243" w:name="_Toc74735230"/>
      <w:bookmarkStart w:id="10244" w:name="_Toc74753473"/>
      <w:bookmarkStart w:id="10245" w:name="_Toc76507732"/>
      <w:bookmarkStart w:id="10246" w:name="_Toc83109341"/>
      <w:bookmarkStart w:id="10247" w:name="_Toc89878154"/>
      <w:bookmarkStart w:id="10248" w:name="_Toc98710005"/>
      <w:bookmarkStart w:id="10249" w:name="_Toc105691820"/>
      <w:bookmarkStart w:id="10250" w:name="_Toc105694134"/>
      <w:bookmarkStart w:id="10251" w:name="_Toc123139470"/>
      <w:bookmarkStart w:id="10252" w:name="_Toc124166270"/>
      <w:bookmarkStart w:id="10253" w:name="_Toc130923143"/>
      <w:bookmarkStart w:id="10254" w:name="_Toc137303555"/>
      <w:bookmarkStart w:id="10255" w:name="_Toc138889779"/>
      <w:bookmarkStart w:id="10256" w:name="_Toc145111591"/>
      <w:r w:rsidRPr="00090C64">
        <w:rPr>
          <w:lang w:eastAsia="sv-SE"/>
        </w:rPr>
        <w:t>7.8</w:t>
      </w:r>
      <w:r w:rsidRPr="00090C64">
        <w:rPr>
          <w:lang w:eastAsia="zh-CN"/>
        </w:rPr>
        <w:t>.</w:t>
      </w:r>
      <w:r w:rsidRPr="00090C64">
        <w:rPr>
          <w:lang w:eastAsia="sv-SE"/>
        </w:rPr>
        <w:t>5</w:t>
      </w:r>
      <w:r w:rsidRPr="00090C64">
        <w:rPr>
          <w:lang w:eastAsia="sv-SE"/>
        </w:rPr>
        <w:tab/>
        <w:t>Test Requirement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0A8CC0EB" w14:textId="77777777" w:rsidR="00D57C09" w:rsidRPr="00090C64" w:rsidRDefault="00D57C09" w:rsidP="00D57C09">
      <w:pPr>
        <w:pStyle w:val="Heading4"/>
      </w:pPr>
      <w:bookmarkStart w:id="10257" w:name="_Toc21125301"/>
      <w:bookmarkStart w:id="10258" w:name="_Toc29768291"/>
      <w:bookmarkStart w:id="10259" w:name="_Toc36044733"/>
      <w:bookmarkStart w:id="10260" w:name="_Toc37230638"/>
      <w:bookmarkStart w:id="10261" w:name="_Toc45907781"/>
      <w:bookmarkStart w:id="10262" w:name="_Toc53181886"/>
      <w:bookmarkStart w:id="10263" w:name="_Toc61127701"/>
      <w:bookmarkStart w:id="10264" w:name="_Toc67054715"/>
      <w:bookmarkStart w:id="10265" w:name="_Toc67061713"/>
      <w:bookmarkStart w:id="10266" w:name="_Toc74735231"/>
      <w:bookmarkStart w:id="10267" w:name="_Toc74753474"/>
      <w:bookmarkStart w:id="10268" w:name="_Toc76507733"/>
      <w:bookmarkStart w:id="10269" w:name="_Toc83109342"/>
      <w:bookmarkStart w:id="10270" w:name="_Toc89878155"/>
      <w:bookmarkStart w:id="10271" w:name="_Toc98710006"/>
      <w:bookmarkStart w:id="10272" w:name="_Toc105691821"/>
      <w:bookmarkStart w:id="10273" w:name="_Toc105694135"/>
      <w:bookmarkStart w:id="10274" w:name="_Toc123139471"/>
      <w:bookmarkStart w:id="10275" w:name="_Toc124166271"/>
      <w:bookmarkStart w:id="10276" w:name="_Toc130923144"/>
      <w:bookmarkStart w:id="10277" w:name="_Toc137303556"/>
      <w:bookmarkStart w:id="10278" w:name="_Toc138889780"/>
      <w:bookmarkStart w:id="10279" w:name="_Toc145111592"/>
      <w:r w:rsidRPr="00090C64">
        <w:t>7.8.5.1</w:t>
      </w:r>
      <w:r w:rsidRPr="00090C64">
        <w:tab/>
        <w:t>MSR operation</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54D19D0F" w14:textId="77777777" w:rsidR="00D57C09" w:rsidRPr="00090C64" w:rsidRDefault="00D57C09" w:rsidP="00D57C09">
      <w:pPr>
        <w:pStyle w:val="Heading5"/>
      </w:pPr>
      <w:bookmarkStart w:id="10280" w:name="_Toc21125302"/>
      <w:bookmarkStart w:id="10281" w:name="_Toc29768292"/>
      <w:bookmarkStart w:id="10282" w:name="_Toc36044734"/>
      <w:bookmarkStart w:id="10283" w:name="_Toc37230639"/>
      <w:bookmarkStart w:id="10284" w:name="_Toc45907782"/>
      <w:bookmarkStart w:id="10285" w:name="_Toc53181887"/>
      <w:bookmarkStart w:id="10286" w:name="_Toc61127702"/>
      <w:bookmarkStart w:id="10287" w:name="_Toc67054716"/>
      <w:bookmarkStart w:id="10288" w:name="_Toc67061714"/>
      <w:bookmarkStart w:id="10289" w:name="_Toc74735232"/>
      <w:bookmarkStart w:id="10290" w:name="_Toc74753475"/>
      <w:bookmarkStart w:id="10291" w:name="_Toc76507734"/>
      <w:bookmarkStart w:id="10292" w:name="_Toc83109343"/>
      <w:bookmarkStart w:id="10293" w:name="_Toc89878156"/>
      <w:bookmarkStart w:id="10294" w:name="_Toc98710007"/>
      <w:bookmarkStart w:id="10295" w:name="_Toc105691822"/>
      <w:bookmarkStart w:id="10296" w:name="_Toc105694136"/>
      <w:bookmarkStart w:id="10297" w:name="_Toc123139472"/>
      <w:bookmarkStart w:id="10298" w:name="_Toc124166272"/>
      <w:bookmarkStart w:id="10299" w:name="_Toc130923145"/>
      <w:bookmarkStart w:id="10300" w:name="_Toc137303557"/>
      <w:bookmarkStart w:id="10301" w:name="_Toc138889781"/>
      <w:bookmarkStart w:id="10302" w:name="_Toc145111593"/>
      <w:r w:rsidRPr="00090C64">
        <w:t>7.8.5.1.1</w:t>
      </w:r>
      <w:r w:rsidRPr="00090C64">
        <w:tab/>
        <w:t>General intermodulation test requirement</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0303" w:name="_Toc21125303"/>
      <w:bookmarkStart w:id="10304" w:name="_Toc29768293"/>
      <w:bookmarkStart w:id="10305" w:name="_Toc36044735"/>
      <w:bookmarkStart w:id="10306" w:name="_Toc37230640"/>
      <w:bookmarkStart w:id="10307" w:name="_Toc45907783"/>
      <w:bookmarkStart w:id="10308" w:name="_Toc53181888"/>
      <w:bookmarkStart w:id="10309" w:name="_Toc61127703"/>
      <w:bookmarkStart w:id="10310" w:name="_Toc67054717"/>
      <w:bookmarkStart w:id="10311" w:name="_Toc67061715"/>
      <w:bookmarkStart w:id="10312" w:name="_Toc74735233"/>
      <w:bookmarkStart w:id="10313" w:name="_Toc74753476"/>
      <w:bookmarkStart w:id="10314" w:name="_Toc76507735"/>
      <w:bookmarkStart w:id="10315" w:name="_Toc83109344"/>
      <w:bookmarkStart w:id="10316" w:name="_Toc89878157"/>
      <w:bookmarkStart w:id="10317" w:name="_Toc98710008"/>
      <w:bookmarkStart w:id="10318" w:name="_Toc105691823"/>
      <w:bookmarkStart w:id="10319" w:name="_Toc105694137"/>
      <w:bookmarkStart w:id="10320" w:name="_Toc123139473"/>
      <w:bookmarkStart w:id="10321" w:name="_Toc124166273"/>
      <w:bookmarkStart w:id="10322" w:name="_Toc130923146"/>
      <w:bookmarkStart w:id="10323" w:name="_Toc137303558"/>
      <w:bookmarkStart w:id="10324" w:name="_Toc138889782"/>
      <w:bookmarkStart w:id="10325" w:name="_Toc145111594"/>
      <w:r w:rsidRPr="00090C64">
        <w:t>7.8.5.1.2</w:t>
      </w:r>
      <w:r w:rsidRPr="00090C64">
        <w:tab/>
        <w:t>General narrowband intermodulation test requirement</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0326" w:name="_Toc21125304"/>
      <w:bookmarkStart w:id="10327" w:name="_Toc29768294"/>
      <w:bookmarkStart w:id="10328" w:name="_Toc36044736"/>
      <w:bookmarkStart w:id="10329" w:name="_Toc37230641"/>
      <w:bookmarkStart w:id="10330" w:name="_Toc45907784"/>
      <w:bookmarkStart w:id="10331" w:name="_Toc53181889"/>
      <w:bookmarkStart w:id="10332" w:name="_Toc61127704"/>
      <w:bookmarkStart w:id="10333" w:name="_Toc67054718"/>
      <w:bookmarkStart w:id="10334" w:name="_Toc67061716"/>
      <w:bookmarkStart w:id="10335" w:name="_Toc74735234"/>
      <w:bookmarkStart w:id="10336" w:name="_Toc74753477"/>
      <w:bookmarkStart w:id="10337" w:name="_Toc76507736"/>
      <w:bookmarkStart w:id="10338" w:name="_Toc83109345"/>
      <w:bookmarkStart w:id="10339" w:name="_Toc89878158"/>
      <w:bookmarkStart w:id="10340" w:name="_Toc98710009"/>
      <w:bookmarkStart w:id="10341" w:name="_Toc105691824"/>
      <w:bookmarkStart w:id="10342" w:name="_Toc105694138"/>
      <w:bookmarkStart w:id="10343" w:name="_Toc123139474"/>
      <w:bookmarkStart w:id="10344" w:name="_Toc124166274"/>
      <w:bookmarkStart w:id="10345" w:name="_Toc130923147"/>
      <w:bookmarkStart w:id="10346" w:name="_Toc137303559"/>
      <w:bookmarkStart w:id="10347" w:name="_Toc138889783"/>
      <w:bookmarkStart w:id="10348" w:name="_Toc145111595"/>
      <w:r w:rsidRPr="00090C64">
        <w:t>7.8.5.2</w:t>
      </w:r>
      <w:r w:rsidRPr="00090C64">
        <w:tab/>
        <w:t>Single RAT UTRA operation</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0349" w:name="_Toc21125305"/>
      <w:bookmarkStart w:id="10350" w:name="_Toc29768295"/>
      <w:bookmarkStart w:id="10351" w:name="_Toc36044737"/>
      <w:bookmarkStart w:id="10352" w:name="_Toc37230642"/>
      <w:bookmarkStart w:id="10353" w:name="_Toc45907785"/>
      <w:bookmarkStart w:id="10354" w:name="_Toc53181890"/>
      <w:bookmarkStart w:id="10355" w:name="_Toc61127705"/>
      <w:bookmarkStart w:id="10356" w:name="_Toc67054719"/>
      <w:bookmarkStart w:id="10357" w:name="_Toc67061717"/>
      <w:bookmarkStart w:id="10358" w:name="_Toc74735235"/>
      <w:bookmarkStart w:id="10359" w:name="_Toc74753478"/>
      <w:bookmarkStart w:id="10360" w:name="_Toc76507737"/>
      <w:bookmarkStart w:id="10361" w:name="_Toc83109346"/>
      <w:bookmarkStart w:id="10362" w:name="_Toc89878159"/>
      <w:bookmarkStart w:id="10363" w:name="_Toc98710010"/>
      <w:bookmarkStart w:id="10364" w:name="_Toc105691825"/>
      <w:bookmarkStart w:id="10365" w:name="_Toc105694139"/>
      <w:bookmarkStart w:id="10366" w:name="_Toc123139475"/>
      <w:bookmarkStart w:id="10367" w:name="_Toc124166275"/>
      <w:bookmarkStart w:id="10368" w:name="_Toc130923148"/>
      <w:bookmarkStart w:id="10369" w:name="_Toc137303560"/>
      <w:bookmarkStart w:id="10370" w:name="_Toc138889784"/>
      <w:bookmarkStart w:id="10371" w:name="_Toc145111596"/>
      <w:r w:rsidRPr="00090C64">
        <w:t>7.8.5.3</w:t>
      </w:r>
      <w:r w:rsidRPr="00090C64">
        <w:tab/>
        <w:t>Single RAT E- UTRA operation</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0372" w:name="_Toc21125306"/>
      <w:bookmarkStart w:id="10373" w:name="_Toc29768296"/>
      <w:bookmarkStart w:id="10374" w:name="_Toc36044738"/>
      <w:bookmarkStart w:id="10375" w:name="_Toc37230643"/>
      <w:bookmarkStart w:id="10376" w:name="_Toc45907786"/>
      <w:bookmarkStart w:id="10377" w:name="_Toc53181891"/>
      <w:bookmarkStart w:id="10378" w:name="_Toc61127706"/>
      <w:bookmarkStart w:id="10379" w:name="_Toc67054720"/>
      <w:bookmarkStart w:id="10380" w:name="_Toc67061718"/>
      <w:bookmarkStart w:id="10381" w:name="_Toc74735236"/>
      <w:bookmarkStart w:id="10382" w:name="_Toc74753479"/>
      <w:bookmarkStart w:id="10383" w:name="_Toc76507738"/>
      <w:bookmarkStart w:id="10384" w:name="_Toc83109347"/>
      <w:bookmarkStart w:id="10385" w:name="_Toc89878160"/>
      <w:bookmarkStart w:id="10386" w:name="_Toc98710011"/>
      <w:bookmarkStart w:id="10387" w:name="_Toc105691826"/>
      <w:bookmarkStart w:id="10388" w:name="_Toc105694140"/>
      <w:bookmarkStart w:id="10389" w:name="_Toc123139476"/>
      <w:bookmarkStart w:id="10390" w:name="_Toc124166276"/>
      <w:bookmarkStart w:id="10391" w:name="_Toc130923149"/>
      <w:bookmarkStart w:id="10392" w:name="_Toc137303561"/>
      <w:bookmarkStart w:id="10393" w:name="_Toc138889785"/>
      <w:bookmarkStart w:id="10394" w:name="_Toc145111597"/>
      <w:r w:rsidRPr="00090C64">
        <w:t>7.9</w:t>
      </w:r>
      <w:r w:rsidRPr="00090C64">
        <w:tab/>
        <w:t>OTA In-channel selectivity</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02127490" w14:textId="77777777" w:rsidR="00D57C09" w:rsidRPr="00090C64" w:rsidRDefault="00D57C09" w:rsidP="00D57C09">
      <w:pPr>
        <w:pStyle w:val="Heading3"/>
        <w:rPr>
          <w:lang w:eastAsia="sv-SE"/>
        </w:rPr>
      </w:pPr>
      <w:bookmarkStart w:id="10395" w:name="_Toc21125307"/>
      <w:bookmarkStart w:id="10396" w:name="_Toc29768297"/>
      <w:bookmarkStart w:id="10397" w:name="_Toc36044739"/>
      <w:bookmarkStart w:id="10398" w:name="_Toc37230644"/>
      <w:bookmarkStart w:id="10399" w:name="_Toc45907787"/>
      <w:bookmarkStart w:id="10400" w:name="_Toc53181892"/>
      <w:bookmarkStart w:id="10401" w:name="_Toc61127707"/>
      <w:bookmarkStart w:id="10402" w:name="_Toc67054721"/>
      <w:bookmarkStart w:id="10403" w:name="_Toc67061719"/>
      <w:bookmarkStart w:id="10404" w:name="_Toc74735237"/>
      <w:bookmarkStart w:id="10405" w:name="_Toc74753480"/>
      <w:bookmarkStart w:id="10406" w:name="_Toc76507739"/>
      <w:bookmarkStart w:id="10407" w:name="_Toc83109348"/>
      <w:bookmarkStart w:id="10408" w:name="_Toc89878161"/>
      <w:bookmarkStart w:id="10409" w:name="_Toc98710012"/>
      <w:bookmarkStart w:id="10410" w:name="_Toc105691827"/>
      <w:bookmarkStart w:id="10411" w:name="_Toc105694141"/>
      <w:bookmarkStart w:id="10412" w:name="_Toc123139477"/>
      <w:bookmarkStart w:id="10413" w:name="_Toc124166277"/>
      <w:bookmarkStart w:id="10414" w:name="_Toc130923150"/>
      <w:bookmarkStart w:id="10415" w:name="_Toc137303562"/>
      <w:bookmarkStart w:id="10416" w:name="_Toc138889786"/>
      <w:bookmarkStart w:id="10417" w:name="_Toc145111598"/>
      <w:r w:rsidRPr="00090C64">
        <w:rPr>
          <w:lang w:eastAsia="sv-SE"/>
        </w:rPr>
        <w:t>7.9.1</w:t>
      </w:r>
      <w:r w:rsidRPr="00090C64">
        <w:rPr>
          <w:lang w:eastAsia="sv-SE"/>
        </w:rPr>
        <w:tab/>
        <w:t>Definition and applicability</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18" w:name="_Toc21125308"/>
      <w:bookmarkStart w:id="10419" w:name="_Toc29768298"/>
      <w:bookmarkStart w:id="10420" w:name="_Toc36044740"/>
      <w:bookmarkStart w:id="10421" w:name="_Toc37230645"/>
      <w:bookmarkStart w:id="10422" w:name="_Toc45907788"/>
      <w:bookmarkStart w:id="10423" w:name="_Toc53181893"/>
      <w:bookmarkStart w:id="10424" w:name="_Toc61127708"/>
      <w:bookmarkStart w:id="10425" w:name="_Toc67054722"/>
      <w:bookmarkStart w:id="10426" w:name="_Toc67061720"/>
      <w:bookmarkStart w:id="10427" w:name="_Toc74735238"/>
      <w:bookmarkStart w:id="10428" w:name="_Toc74753481"/>
      <w:bookmarkStart w:id="10429" w:name="_Toc76507740"/>
      <w:bookmarkStart w:id="10430" w:name="_Toc83109349"/>
      <w:bookmarkStart w:id="10431" w:name="_Toc89878162"/>
      <w:bookmarkStart w:id="10432" w:name="_Toc98710013"/>
      <w:bookmarkStart w:id="10433" w:name="_Toc105691828"/>
      <w:bookmarkStart w:id="10434" w:name="_Toc105694142"/>
      <w:bookmarkStart w:id="10435" w:name="_Toc123139478"/>
      <w:bookmarkStart w:id="10436" w:name="_Toc124166278"/>
      <w:bookmarkStart w:id="10437" w:name="_Toc130923151"/>
      <w:bookmarkStart w:id="10438" w:name="_Toc137303563"/>
      <w:bookmarkStart w:id="10439" w:name="_Toc138889787"/>
      <w:bookmarkStart w:id="10440" w:name="_Toc145111599"/>
      <w:r w:rsidRPr="00090C64">
        <w:rPr>
          <w:lang w:eastAsia="sv-SE"/>
        </w:rPr>
        <w:t>7.9.2</w:t>
      </w:r>
      <w:r w:rsidRPr="00090C64">
        <w:rPr>
          <w:lang w:eastAsia="sv-SE"/>
        </w:rPr>
        <w:tab/>
        <w:t>Minimum Requirement</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0441" w:name="_Toc21125309"/>
      <w:bookmarkStart w:id="10442" w:name="_Toc29768299"/>
      <w:bookmarkStart w:id="10443" w:name="_Toc36044741"/>
      <w:bookmarkStart w:id="10444" w:name="_Toc37230646"/>
      <w:bookmarkStart w:id="10445" w:name="_Toc45907789"/>
      <w:bookmarkStart w:id="10446" w:name="_Toc53181894"/>
      <w:bookmarkStart w:id="10447" w:name="_Toc61127709"/>
      <w:bookmarkStart w:id="10448" w:name="_Toc67054723"/>
      <w:bookmarkStart w:id="10449" w:name="_Toc67061721"/>
      <w:bookmarkStart w:id="10450" w:name="_Toc74735239"/>
      <w:bookmarkStart w:id="10451" w:name="_Toc74753482"/>
      <w:bookmarkStart w:id="10452" w:name="_Toc76507741"/>
      <w:bookmarkStart w:id="10453" w:name="_Toc83109350"/>
      <w:bookmarkStart w:id="10454" w:name="_Toc89878163"/>
      <w:bookmarkStart w:id="10455" w:name="_Toc98710014"/>
      <w:bookmarkStart w:id="10456" w:name="_Toc105691829"/>
      <w:bookmarkStart w:id="10457" w:name="_Toc105694143"/>
      <w:bookmarkStart w:id="10458" w:name="_Toc123139479"/>
      <w:bookmarkStart w:id="10459" w:name="_Toc124166279"/>
      <w:bookmarkStart w:id="10460" w:name="_Toc130923152"/>
      <w:bookmarkStart w:id="10461" w:name="_Toc137303564"/>
      <w:bookmarkStart w:id="10462" w:name="_Toc138889788"/>
      <w:bookmarkStart w:id="10463" w:name="_Toc145111600"/>
      <w:r w:rsidRPr="00090C64">
        <w:rPr>
          <w:lang w:eastAsia="sv-SE"/>
        </w:rPr>
        <w:t>7.9.3</w:t>
      </w:r>
      <w:r w:rsidRPr="00090C64">
        <w:rPr>
          <w:lang w:eastAsia="sv-SE"/>
        </w:rPr>
        <w:tab/>
        <w:t>Test purpose</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64" w:name="_Toc21125310"/>
      <w:bookmarkStart w:id="10465" w:name="_Toc29768300"/>
      <w:bookmarkStart w:id="10466" w:name="_Toc36044742"/>
      <w:bookmarkStart w:id="10467" w:name="_Toc37230647"/>
      <w:bookmarkStart w:id="10468" w:name="_Toc45907790"/>
      <w:bookmarkStart w:id="10469" w:name="_Toc53181895"/>
      <w:bookmarkStart w:id="10470" w:name="_Toc61127710"/>
      <w:bookmarkStart w:id="10471" w:name="_Toc67054724"/>
      <w:bookmarkStart w:id="10472" w:name="_Toc67061722"/>
      <w:bookmarkStart w:id="10473" w:name="_Toc74735240"/>
      <w:bookmarkStart w:id="10474" w:name="_Toc74753483"/>
      <w:bookmarkStart w:id="10475" w:name="_Toc76507742"/>
      <w:bookmarkStart w:id="10476" w:name="_Toc83109351"/>
      <w:bookmarkStart w:id="10477" w:name="_Toc89878164"/>
      <w:bookmarkStart w:id="10478" w:name="_Toc98710015"/>
      <w:bookmarkStart w:id="10479" w:name="_Toc105691830"/>
      <w:bookmarkStart w:id="10480" w:name="_Toc105694144"/>
      <w:bookmarkStart w:id="10481" w:name="_Toc123139480"/>
      <w:bookmarkStart w:id="10482" w:name="_Toc124166280"/>
      <w:bookmarkStart w:id="10483" w:name="_Toc130923153"/>
      <w:bookmarkStart w:id="10484" w:name="_Toc137303565"/>
      <w:bookmarkStart w:id="10485" w:name="_Toc138889789"/>
      <w:bookmarkStart w:id="10486" w:name="_Toc145111601"/>
      <w:r w:rsidRPr="00090C64">
        <w:rPr>
          <w:lang w:eastAsia="sv-SE"/>
        </w:rPr>
        <w:t>7.9</w:t>
      </w:r>
      <w:r w:rsidRPr="00090C64">
        <w:rPr>
          <w:lang w:eastAsia="zh-CN"/>
        </w:rPr>
        <w:t>.</w:t>
      </w:r>
      <w:r w:rsidRPr="00090C64">
        <w:rPr>
          <w:lang w:eastAsia="sv-SE"/>
        </w:rPr>
        <w:t>4</w:t>
      </w:r>
      <w:r w:rsidRPr="00090C64">
        <w:rPr>
          <w:lang w:eastAsia="sv-SE"/>
        </w:rPr>
        <w:tab/>
        <w:t>Method of test</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76A5DEBB" w14:textId="77777777" w:rsidR="00D57C09" w:rsidRPr="00090C64" w:rsidRDefault="00D57C09" w:rsidP="00D57C09">
      <w:pPr>
        <w:pStyle w:val="Heading4"/>
        <w:rPr>
          <w:lang w:eastAsia="sv-SE"/>
        </w:rPr>
      </w:pPr>
      <w:bookmarkStart w:id="10487" w:name="_Toc21125311"/>
      <w:bookmarkStart w:id="10488" w:name="_Toc29768301"/>
      <w:bookmarkStart w:id="10489" w:name="_Toc36044743"/>
      <w:bookmarkStart w:id="10490" w:name="_Toc37230648"/>
      <w:bookmarkStart w:id="10491" w:name="_Toc45907791"/>
      <w:bookmarkStart w:id="10492" w:name="_Toc53181896"/>
      <w:bookmarkStart w:id="10493" w:name="_Toc61127711"/>
      <w:bookmarkStart w:id="10494" w:name="_Toc67054725"/>
      <w:bookmarkStart w:id="10495" w:name="_Toc67061723"/>
      <w:bookmarkStart w:id="10496" w:name="_Toc74735241"/>
      <w:bookmarkStart w:id="10497" w:name="_Toc74753484"/>
      <w:bookmarkStart w:id="10498" w:name="_Toc76507743"/>
      <w:bookmarkStart w:id="10499" w:name="_Toc83109352"/>
      <w:bookmarkStart w:id="10500" w:name="_Toc89878165"/>
      <w:bookmarkStart w:id="10501" w:name="_Toc98710016"/>
      <w:bookmarkStart w:id="10502" w:name="_Toc105691831"/>
      <w:bookmarkStart w:id="10503" w:name="_Toc105694145"/>
      <w:bookmarkStart w:id="10504" w:name="_Toc123139481"/>
      <w:bookmarkStart w:id="10505" w:name="_Toc124166281"/>
      <w:bookmarkStart w:id="10506" w:name="_Toc130923154"/>
      <w:bookmarkStart w:id="10507" w:name="_Toc137303566"/>
      <w:bookmarkStart w:id="10508" w:name="_Toc138889790"/>
      <w:bookmarkStart w:id="10509" w:name="_Toc145111602"/>
      <w:r w:rsidRPr="00090C64">
        <w:rPr>
          <w:lang w:eastAsia="sv-SE"/>
        </w:rPr>
        <w:t>7.9.4.1</w:t>
      </w:r>
      <w:r w:rsidRPr="00090C64">
        <w:rPr>
          <w:lang w:eastAsia="sv-SE"/>
        </w:rPr>
        <w:tab/>
        <w:t>Initial conditions</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10" w:name="_Toc21125312"/>
      <w:bookmarkStart w:id="10511" w:name="_Toc29768302"/>
      <w:bookmarkStart w:id="10512" w:name="_Toc36044744"/>
      <w:bookmarkStart w:id="10513" w:name="_Toc37230649"/>
      <w:bookmarkStart w:id="10514" w:name="_Toc45907792"/>
      <w:bookmarkStart w:id="10515" w:name="_Toc53181897"/>
      <w:bookmarkStart w:id="10516" w:name="_Toc61127712"/>
      <w:bookmarkStart w:id="10517" w:name="_Toc67054726"/>
      <w:bookmarkStart w:id="10518" w:name="_Toc67061724"/>
      <w:bookmarkStart w:id="10519" w:name="_Toc74735242"/>
      <w:bookmarkStart w:id="10520" w:name="_Toc74753485"/>
      <w:bookmarkStart w:id="10521" w:name="_Toc76507744"/>
      <w:bookmarkStart w:id="10522" w:name="_Toc83109353"/>
      <w:bookmarkStart w:id="10523" w:name="_Toc89878166"/>
      <w:bookmarkStart w:id="10524" w:name="_Toc98710017"/>
      <w:bookmarkStart w:id="10525" w:name="_Toc105691832"/>
      <w:bookmarkStart w:id="10526" w:name="_Toc105694146"/>
      <w:bookmarkStart w:id="10527" w:name="_Toc123139482"/>
      <w:bookmarkStart w:id="10528" w:name="_Toc124166282"/>
      <w:bookmarkStart w:id="10529" w:name="_Toc130923155"/>
      <w:bookmarkStart w:id="10530" w:name="_Toc137303567"/>
      <w:bookmarkStart w:id="10531" w:name="_Toc138889791"/>
      <w:bookmarkStart w:id="10532" w:name="_Toc145111603"/>
      <w:r w:rsidRPr="00090C64">
        <w:rPr>
          <w:lang w:eastAsia="sv-SE"/>
        </w:rPr>
        <w:t>7.9.4.2</w:t>
      </w:r>
      <w:r w:rsidRPr="00090C64">
        <w:rPr>
          <w:lang w:eastAsia="sv-SE"/>
        </w:rPr>
        <w:tab/>
        <w:t>Procedure</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33" w:name="_Toc21125313"/>
      <w:bookmarkStart w:id="10534" w:name="_Toc29768303"/>
      <w:bookmarkStart w:id="10535" w:name="_Toc36044745"/>
      <w:bookmarkStart w:id="10536" w:name="_Toc37230650"/>
      <w:bookmarkStart w:id="10537" w:name="_Toc45907793"/>
      <w:bookmarkStart w:id="10538" w:name="_Toc53181898"/>
      <w:bookmarkStart w:id="10539" w:name="_Toc61127713"/>
      <w:bookmarkStart w:id="10540" w:name="_Toc67054727"/>
      <w:bookmarkStart w:id="10541" w:name="_Toc67061725"/>
      <w:bookmarkStart w:id="10542" w:name="_Toc74735243"/>
      <w:bookmarkStart w:id="10543" w:name="_Toc74753486"/>
      <w:bookmarkStart w:id="10544" w:name="_Toc76507745"/>
      <w:bookmarkStart w:id="10545" w:name="_Toc83109354"/>
      <w:bookmarkStart w:id="10546" w:name="_Toc89878167"/>
      <w:bookmarkStart w:id="10547" w:name="_Toc98710018"/>
      <w:bookmarkStart w:id="10548" w:name="_Toc105691833"/>
      <w:bookmarkStart w:id="10549" w:name="_Toc105694147"/>
      <w:bookmarkStart w:id="10550" w:name="_Toc123139483"/>
      <w:bookmarkStart w:id="10551" w:name="_Toc124166283"/>
      <w:bookmarkStart w:id="10552" w:name="_Toc130923156"/>
      <w:bookmarkStart w:id="10553" w:name="_Toc137303568"/>
      <w:bookmarkStart w:id="10554" w:name="_Toc138889792"/>
      <w:bookmarkStart w:id="10555" w:name="_Toc145111604"/>
      <w:r w:rsidRPr="00090C64">
        <w:rPr>
          <w:lang w:eastAsia="sv-SE"/>
        </w:rPr>
        <w:t>7.9</w:t>
      </w:r>
      <w:r w:rsidRPr="00090C64">
        <w:rPr>
          <w:lang w:eastAsia="zh-CN"/>
        </w:rPr>
        <w:t>.</w:t>
      </w:r>
      <w:r w:rsidRPr="00090C64">
        <w:rPr>
          <w:lang w:eastAsia="sv-SE"/>
        </w:rPr>
        <w:t>5</w:t>
      </w:r>
      <w:r w:rsidRPr="00090C64">
        <w:rPr>
          <w:lang w:eastAsia="sv-SE"/>
        </w:rPr>
        <w:tab/>
        <w:t>Test Requirement</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478C7BFE" w14:textId="77777777" w:rsidR="00D57C09" w:rsidRPr="00090C64" w:rsidRDefault="00D57C09" w:rsidP="00D57C09">
      <w:pPr>
        <w:pStyle w:val="Heading4"/>
        <w:rPr>
          <w:lang w:eastAsia="sv-SE"/>
        </w:rPr>
      </w:pPr>
      <w:bookmarkStart w:id="10556" w:name="_Hlk524094919"/>
      <w:bookmarkStart w:id="10557" w:name="_Toc21125314"/>
      <w:bookmarkStart w:id="10558" w:name="_Toc29768304"/>
      <w:bookmarkStart w:id="10559" w:name="_Toc36044746"/>
      <w:bookmarkStart w:id="10560" w:name="_Toc37230651"/>
      <w:bookmarkStart w:id="10561" w:name="_Toc45907794"/>
      <w:bookmarkStart w:id="10562" w:name="_Toc53181899"/>
      <w:bookmarkStart w:id="10563" w:name="_Toc61127714"/>
      <w:bookmarkStart w:id="10564" w:name="_Toc67054728"/>
      <w:bookmarkStart w:id="10565" w:name="_Toc67061726"/>
      <w:bookmarkStart w:id="10566" w:name="_Toc74735244"/>
      <w:bookmarkStart w:id="10567" w:name="_Toc74753487"/>
      <w:bookmarkStart w:id="10568" w:name="_Toc76507746"/>
      <w:bookmarkStart w:id="10569" w:name="_Toc83109355"/>
      <w:bookmarkStart w:id="10570" w:name="_Toc89878168"/>
      <w:bookmarkStart w:id="10571" w:name="_Toc98710019"/>
      <w:bookmarkStart w:id="10572" w:name="_Toc105691834"/>
      <w:bookmarkStart w:id="10573" w:name="_Toc105694148"/>
      <w:bookmarkStart w:id="10574" w:name="_Toc123139484"/>
      <w:bookmarkStart w:id="10575" w:name="_Toc124166284"/>
      <w:bookmarkStart w:id="10576" w:name="_Toc130923157"/>
      <w:bookmarkStart w:id="10577" w:name="_Toc137303569"/>
      <w:bookmarkStart w:id="10578" w:name="_Toc138889793"/>
      <w:bookmarkStart w:id="10579" w:name="_Toc145111605"/>
      <w:r w:rsidRPr="00090C64">
        <w:rPr>
          <w:lang w:eastAsia="sv-SE"/>
        </w:rPr>
        <w:t>7.9.5.1</w:t>
      </w:r>
      <w:r w:rsidRPr="00090C64">
        <w:rPr>
          <w:lang w:eastAsia="sv-SE"/>
        </w:rPr>
        <w:tab/>
        <w:t>E-UTRA test requirement</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0580" w:name="_Toc21125315"/>
      <w:bookmarkStart w:id="10581" w:name="_Toc29768305"/>
      <w:bookmarkStart w:id="10582" w:name="_Toc36044747"/>
      <w:bookmarkStart w:id="10583" w:name="_Toc37230652"/>
      <w:bookmarkStart w:id="10584" w:name="_Toc45907795"/>
      <w:bookmarkStart w:id="10585" w:name="_Toc53181900"/>
      <w:bookmarkStart w:id="10586" w:name="_Toc61127715"/>
      <w:bookmarkStart w:id="10587" w:name="_Toc67054729"/>
      <w:bookmarkStart w:id="10588" w:name="_Toc67061727"/>
      <w:bookmarkStart w:id="10589" w:name="_Toc74735245"/>
      <w:bookmarkStart w:id="10590" w:name="_Toc74753488"/>
      <w:bookmarkStart w:id="10591" w:name="_Toc76507747"/>
      <w:bookmarkStart w:id="10592" w:name="_Toc83109356"/>
      <w:bookmarkStart w:id="10593" w:name="_Toc89878169"/>
      <w:bookmarkStart w:id="10594" w:name="_Toc98710020"/>
      <w:bookmarkStart w:id="10595" w:name="_Toc105691835"/>
      <w:bookmarkStart w:id="10596" w:name="_Toc105694149"/>
      <w:bookmarkStart w:id="10597" w:name="_Toc123139485"/>
      <w:bookmarkStart w:id="10598" w:name="_Toc124166285"/>
      <w:bookmarkStart w:id="10599" w:name="_Toc130923158"/>
      <w:bookmarkStart w:id="10600" w:name="_Toc137303570"/>
      <w:bookmarkStart w:id="10601" w:name="_Toc138889794"/>
      <w:bookmarkStart w:id="10602" w:name="_Toc145111606"/>
      <w:r w:rsidRPr="00090C64">
        <w:rPr>
          <w:lang w:eastAsia="sv-SE"/>
        </w:rPr>
        <w:t>7.9.5.2</w:t>
      </w:r>
      <w:r w:rsidRPr="00090C64">
        <w:rPr>
          <w:lang w:eastAsia="sv-SE"/>
        </w:rPr>
        <w:tab/>
        <w:t>NR test requirement</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0603" w:name="_Toc21125316"/>
      <w:bookmarkStart w:id="10604" w:name="_Toc29768306"/>
      <w:bookmarkStart w:id="10605" w:name="_Toc36044748"/>
      <w:bookmarkStart w:id="10606" w:name="_Toc37230653"/>
      <w:bookmarkStart w:id="10607" w:name="_Toc45907796"/>
      <w:bookmarkStart w:id="10608" w:name="_Toc53181901"/>
      <w:bookmarkStart w:id="10609" w:name="_Toc61127716"/>
      <w:bookmarkStart w:id="10610" w:name="_Toc67054730"/>
      <w:bookmarkStart w:id="10611" w:name="_Toc67061728"/>
      <w:bookmarkStart w:id="10612" w:name="_Toc74735246"/>
      <w:bookmarkStart w:id="10613" w:name="_Toc74753489"/>
      <w:bookmarkStart w:id="10614" w:name="_Toc76507748"/>
      <w:bookmarkStart w:id="10615" w:name="_Toc83109357"/>
      <w:bookmarkStart w:id="10616" w:name="_Toc89878170"/>
      <w:bookmarkStart w:id="10617" w:name="_Toc98710021"/>
      <w:bookmarkStart w:id="10618" w:name="_Toc105691836"/>
      <w:bookmarkStart w:id="10619" w:name="_Toc105694150"/>
      <w:bookmarkStart w:id="10620" w:name="_Toc123139486"/>
      <w:bookmarkStart w:id="10621" w:name="_Toc124166286"/>
      <w:bookmarkStart w:id="10622" w:name="_Toc130923159"/>
      <w:bookmarkStart w:id="10623" w:name="_Toc137303571"/>
      <w:bookmarkStart w:id="10624" w:name="_Toc138889795"/>
      <w:bookmarkStart w:id="10625" w:name="_Toc145111607"/>
      <w:r w:rsidRPr="00090C64">
        <w:t>8</w:t>
      </w:r>
      <w:r w:rsidRPr="00090C64">
        <w:tab/>
        <w:t>Radiated performance requirements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6F1D12F4" w14:textId="77777777" w:rsidR="00D57C09" w:rsidRPr="00090C64" w:rsidRDefault="00D57C09" w:rsidP="00D57C09">
      <w:pPr>
        <w:pStyle w:val="Heading2"/>
      </w:pPr>
      <w:bookmarkStart w:id="10626" w:name="_Toc21125317"/>
      <w:bookmarkStart w:id="10627" w:name="_Toc29768307"/>
      <w:bookmarkStart w:id="10628" w:name="_Toc36044749"/>
      <w:bookmarkStart w:id="10629" w:name="_Toc37230654"/>
      <w:bookmarkStart w:id="10630" w:name="_Toc45907797"/>
      <w:bookmarkStart w:id="10631" w:name="_Toc53181902"/>
      <w:bookmarkStart w:id="10632" w:name="_Toc61127717"/>
      <w:bookmarkStart w:id="10633" w:name="_Toc67054731"/>
      <w:bookmarkStart w:id="10634" w:name="_Toc67061729"/>
      <w:bookmarkStart w:id="10635" w:name="_Toc74735247"/>
      <w:bookmarkStart w:id="10636" w:name="_Toc74753490"/>
      <w:bookmarkStart w:id="10637" w:name="_Toc76507749"/>
      <w:bookmarkStart w:id="10638" w:name="_Toc83109358"/>
      <w:bookmarkStart w:id="10639" w:name="_Toc89878171"/>
      <w:bookmarkStart w:id="10640" w:name="_Toc98710022"/>
      <w:bookmarkStart w:id="10641" w:name="_Toc105691837"/>
      <w:bookmarkStart w:id="10642" w:name="_Toc105694151"/>
      <w:bookmarkStart w:id="10643" w:name="_Toc123139487"/>
      <w:bookmarkStart w:id="10644" w:name="_Toc124166287"/>
      <w:bookmarkStart w:id="10645" w:name="_Toc130923160"/>
      <w:bookmarkStart w:id="10646" w:name="_Toc137303572"/>
      <w:bookmarkStart w:id="10647" w:name="_Toc138889796"/>
      <w:bookmarkStart w:id="10648" w:name="_Toc145111608"/>
      <w:r w:rsidRPr="00090C64">
        <w:t>8.1</w:t>
      </w:r>
      <w:r w:rsidRPr="00090C64">
        <w:tab/>
        <w:t>General</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49" w:name="_Toc21125318"/>
      <w:bookmarkStart w:id="10650" w:name="_Toc29768308"/>
      <w:bookmarkStart w:id="10651" w:name="_Toc36044750"/>
      <w:bookmarkStart w:id="10652" w:name="_Toc37230655"/>
      <w:bookmarkStart w:id="10653" w:name="_Toc45907798"/>
      <w:bookmarkStart w:id="10654" w:name="_Toc53181903"/>
      <w:bookmarkStart w:id="10655" w:name="_Toc61127718"/>
      <w:bookmarkStart w:id="10656" w:name="_Toc67054732"/>
      <w:bookmarkStart w:id="10657" w:name="_Toc67061730"/>
      <w:bookmarkStart w:id="10658" w:name="_Toc74735248"/>
      <w:bookmarkStart w:id="10659" w:name="_Toc74753491"/>
      <w:bookmarkStart w:id="10660" w:name="_Toc76507750"/>
      <w:bookmarkStart w:id="10661" w:name="_Toc83109359"/>
      <w:bookmarkStart w:id="10662" w:name="_Toc89878172"/>
      <w:bookmarkStart w:id="10663" w:name="_Toc98710023"/>
      <w:bookmarkStart w:id="10664" w:name="_Toc105691838"/>
      <w:bookmarkStart w:id="10665" w:name="_Toc105694152"/>
      <w:bookmarkStart w:id="10666" w:name="_Toc123139488"/>
      <w:bookmarkStart w:id="10667" w:name="_Toc124166288"/>
      <w:bookmarkStart w:id="10668" w:name="_Toc130923161"/>
      <w:bookmarkStart w:id="10669" w:name="_Toc137303573"/>
      <w:bookmarkStart w:id="10670" w:name="_Toc138889797"/>
      <w:bookmarkStart w:id="10671" w:name="_Toc145111609"/>
      <w:r w:rsidRPr="00090C64">
        <w:t>8.1.1</w:t>
      </w:r>
      <w:r w:rsidRPr="00090C64">
        <w:tab/>
        <w:t>OTA demodulation branches</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72" w:name="_Toc21125319"/>
      <w:bookmarkStart w:id="10673" w:name="_Toc29768309"/>
      <w:bookmarkStart w:id="10674" w:name="_Toc36044751"/>
      <w:bookmarkStart w:id="10675" w:name="_Toc37230656"/>
      <w:bookmarkStart w:id="10676" w:name="_Toc45907799"/>
      <w:bookmarkStart w:id="10677" w:name="_Toc53181904"/>
      <w:bookmarkStart w:id="10678" w:name="_Toc61127719"/>
      <w:bookmarkStart w:id="10679" w:name="_Toc67054733"/>
      <w:bookmarkStart w:id="10680" w:name="_Toc67061731"/>
      <w:bookmarkStart w:id="10681" w:name="_Toc74735249"/>
      <w:bookmarkStart w:id="10682" w:name="_Toc74753492"/>
      <w:bookmarkStart w:id="10683" w:name="_Toc76507751"/>
      <w:bookmarkStart w:id="10684" w:name="_Toc83109360"/>
      <w:bookmarkStart w:id="10685" w:name="_Toc89878173"/>
      <w:bookmarkStart w:id="10686" w:name="_Toc98710024"/>
      <w:bookmarkStart w:id="10687" w:name="_Toc105691839"/>
      <w:bookmarkStart w:id="10688" w:name="_Toc105694153"/>
      <w:bookmarkStart w:id="10689" w:name="_Toc123139489"/>
      <w:bookmarkStart w:id="10690" w:name="_Toc124166289"/>
      <w:bookmarkStart w:id="10691" w:name="_Toc130923162"/>
      <w:bookmarkStart w:id="10692" w:name="_Toc137303574"/>
      <w:bookmarkStart w:id="10693" w:name="_Toc138889798"/>
      <w:bookmarkStart w:id="10694" w:name="_Toc145111610"/>
      <w:r w:rsidRPr="00090C64">
        <w:t>8.2</w:t>
      </w:r>
      <w:r w:rsidRPr="00090C64">
        <w:tab/>
        <w:t>Radiated performance requirements for MSR</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695" w:name="_Toc21125320"/>
      <w:bookmarkStart w:id="10696" w:name="_Toc29768310"/>
      <w:bookmarkStart w:id="10697" w:name="_Toc36044752"/>
      <w:bookmarkStart w:id="10698" w:name="_Toc37230657"/>
      <w:bookmarkStart w:id="10699" w:name="_Toc45907800"/>
      <w:bookmarkStart w:id="10700" w:name="_Toc53181905"/>
      <w:bookmarkStart w:id="10701" w:name="_Toc61127720"/>
      <w:bookmarkStart w:id="10702" w:name="_Toc67054734"/>
      <w:bookmarkStart w:id="10703" w:name="_Toc67061732"/>
      <w:bookmarkStart w:id="10704" w:name="_Toc74735250"/>
      <w:bookmarkStart w:id="10705" w:name="_Toc74753493"/>
      <w:bookmarkStart w:id="10706" w:name="_Toc76507752"/>
      <w:bookmarkStart w:id="10707" w:name="_Toc83109361"/>
      <w:bookmarkStart w:id="10708" w:name="_Toc89878174"/>
      <w:bookmarkStart w:id="10709" w:name="_Toc98710025"/>
      <w:bookmarkStart w:id="10710" w:name="_Toc105691840"/>
      <w:bookmarkStart w:id="10711" w:name="_Toc105694154"/>
      <w:bookmarkStart w:id="10712" w:name="_Toc123139490"/>
      <w:bookmarkStart w:id="10713" w:name="_Toc124166290"/>
      <w:bookmarkStart w:id="10714" w:name="_Toc130923163"/>
      <w:bookmarkStart w:id="10715" w:name="_Toc137303575"/>
      <w:bookmarkStart w:id="10716" w:name="_Toc138889799"/>
      <w:bookmarkStart w:id="10717" w:name="_Toc145111611"/>
      <w:r w:rsidRPr="00090C64">
        <w:t>8.3</w:t>
      </w:r>
      <w:r w:rsidRPr="00090C64">
        <w:tab/>
        <w:t>Radiated performance requirements for UTRA FDD</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7FC25281" w14:textId="77777777" w:rsidR="00D57C09" w:rsidRPr="00090C64" w:rsidRDefault="00D57C09" w:rsidP="00D57C09">
      <w:pPr>
        <w:pStyle w:val="Heading3"/>
      </w:pPr>
      <w:bookmarkStart w:id="10718" w:name="_Toc21125321"/>
      <w:bookmarkStart w:id="10719" w:name="_Toc29768311"/>
      <w:bookmarkStart w:id="10720" w:name="_Toc36044753"/>
      <w:bookmarkStart w:id="10721" w:name="_Toc37230658"/>
      <w:bookmarkStart w:id="10722" w:name="_Toc45907801"/>
      <w:bookmarkStart w:id="10723" w:name="_Toc53181906"/>
      <w:bookmarkStart w:id="10724" w:name="_Toc61127721"/>
      <w:bookmarkStart w:id="10725" w:name="_Toc67054735"/>
      <w:bookmarkStart w:id="10726" w:name="_Toc67061733"/>
      <w:bookmarkStart w:id="10727" w:name="_Toc74735251"/>
      <w:bookmarkStart w:id="10728" w:name="_Toc74753494"/>
      <w:bookmarkStart w:id="10729" w:name="_Toc76507753"/>
      <w:bookmarkStart w:id="10730" w:name="_Toc83109362"/>
      <w:bookmarkStart w:id="10731" w:name="_Toc89878175"/>
      <w:bookmarkStart w:id="10732" w:name="_Toc98710026"/>
      <w:bookmarkStart w:id="10733" w:name="_Toc105691841"/>
      <w:bookmarkStart w:id="10734" w:name="_Toc105694155"/>
      <w:bookmarkStart w:id="10735" w:name="_Toc123139491"/>
      <w:bookmarkStart w:id="10736" w:name="_Toc124166291"/>
      <w:bookmarkStart w:id="10737" w:name="_Toc130923164"/>
      <w:bookmarkStart w:id="10738" w:name="_Toc137303576"/>
      <w:bookmarkStart w:id="10739" w:name="_Toc138889800"/>
      <w:bookmarkStart w:id="10740" w:name="_Toc145111612"/>
      <w:r w:rsidRPr="00090C64">
        <w:t>8.3.1</w:t>
      </w:r>
      <w:r w:rsidRPr="00090C64">
        <w:tab/>
        <w:t>General</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55pt" o:ole="" fillcolor="window">
            <v:imagedata r:id="rId41" o:title=""/>
          </v:shape>
          <o:OLEObject Type="Embed" ProgID="Equation.3" ShapeID="_x0000_i1038" DrawAspect="Content" ObjectID="_1757425340"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757425341"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5pt;height:20.5pt" o:ole="" fillcolor="window">
            <v:imagedata r:id="rId45" o:title=""/>
          </v:shape>
          <o:OLEObject Type="Embed" ProgID="Equation.3" ShapeID="_x0000_i1040" DrawAspect="Content" ObjectID="_1757425342"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5pt;height:20.5pt" o:ole="" fillcolor="window">
            <v:imagedata r:id="rId47" o:title=""/>
          </v:shape>
          <o:OLEObject Type="Embed" ProgID="Equation.3" ShapeID="_x0000_i1041" DrawAspect="Content" ObjectID="_1757425343"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5pt" o:ole="" fillcolor="window">
            <v:imagedata r:id="rId49" o:title=""/>
          </v:shape>
          <o:OLEObject Type="Embed" ProgID="Equation.3" ShapeID="_x0000_i1042" DrawAspect="Content" ObjectID="_1757425344"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0741" w:name="_Toc21125322"/>
      <w:bookmarkStart w:id="10742" w:name="_Toc29768312"/>
      <w:bookmarkStart w:id="10743" w:name="_Toc36044754"/>
      <w:bookmarkStart w:id="10744" w:name="_Toc37230659"/>
      <w:bookmarkStart w:id="10745" w:name="_Toc45907802"/>
      <w:bookmarkStart w:id="10746" w:name="_Toc53181907"/>
      <w:bookmarkStart w:id="10747" w:name="_Toc61127722"/>
      <w:bookmarkStart w:id="10748" w:name="_Toc67054736"/>
      <w:bookmarkStart w:id="10749" w:name="_Toc67061734"/>
      <w:bookmarkStart w:id="10750" w:name="_Toc74735252"/>
      <w:bookmarkStart w:id="10751" w:name="_Toc74753495"/>
      <w:bookmarkStart w:id="10752" w:name="_Toc76507754"/>
      <w:bookmarkStart w:id="10753" w:name="_Toc83109363"/>
      <w:bookmarkStart w:id="10754" w:name="_Toc89878176"/>
      <w:bookmarkStart w:id="10755" w:name="_Toc98710027"/>
      <w:bookmarkStart w:id="10756" w:name="_Toc105691842"/>
      <w:bookmarkStart w:id="10757" w:name="_Toc105694156"/>
      <w:bookmarkStart w:id="10758" w:name="_Toc123139492"/>
      <w:bookmarkStart w:id="10759" w:name="_Toc124166292"/>
      <w:bookmarkStart w:id="10760" w:name="_Toc130923165"/>
      <w:bookmarkStart w:id="10761" w:name="_Toc137303577"/>
      <w:bookmarkStart w:id="10762" w:name="_Toc138889801"/>
      <w:bookmarkStart w:id="10763" w:name="_Toc145111613"/>
      <w:r w:rsidRPr="00090C64">
        <w:t>8.3.2</w:t>
      </w:r>
      <w:r w:rsidRPr="00090C64">
        <w:tab/>
        <w:t>Definitions and applicability</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64" w:name="_Toc21125323"/>
      <w:bookmarkStart w:id="10765" w:name="_Toc29768313"/>
      <w:bookmarkStart w:id="10766" w:name="_Toc36044755"/>
      <w:bookmarkStart w:id="10767" w:name="_Toc37230660"/>
      <w:bookmarkStart w:id="10768" w:name="_Toc45907803"/>
      <w:bookmarkStart w:id="10769" w:name="_Toc53181908"/>
      <w:bookmarkStart w:id="10770" w:name="_Toc61127723"/>
      <w:bookmarkStart w:id="10771" w:name="_Toc67054737"/>
      <w:bookmarkStart w:id="10772" w:name="_Toc67061735"/>
      <w:bookmarkStart w:id="10773" w:name="_Toc74735253"/>
      <w:bookmarkStart w:id="10774" w:name="_Toc74753496"/>
      <w:bookmarkStart w:id="10775" w:name="_Toc76507755"/>
      <w:bookmarkStart w:id="10776" w:name="_Toc83109364"/>
      <w:bookmarkStart w:id="10777" w:name="_Toc89878177"/>
      <w:bookmarkStart w:id="10778" w:name="_Toc98710028"/>
      <w:bookmarkStart w:id="10779" w:name="_Toc105691843"/>
      <w:bookmarkStart w:id="10780" w:name="_Toc105694157"/>
      <w:bookmarkStart w:id="10781" w:name="_Toc123139493"/>
      <w:bookmarkStart w:id="10782" w:name="_Toc124166293"/>
      <w:bookmarkStart w:id="10783" w:name="_Toc130923166"/>
      <w:bookmarkStart w:id="10784" w:name="_Toc137303578"/>
      <w:bookmarkStart w:id="10785" w:name="_Toc138889802"/>
      <w:bookmarkStart w:id="10786" w:name="_Toc145111614"/>
      <w:r w:rsidRPr="00090C64">
        <w:t>8.3.3</w:t>
      </w:r>
      <w:r w:rsidRPr="00090C64">
        <w:tab/>
        <w:t>Minimum requirements</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787" w:name="_Toc21125324"/>
      <w:bookmarkStart w:id="10788" w:name="_Toc29768314"/>
      <w:bookmarkStart w:id="10789" w:name="_Toc36044756"/>
      <w:bookmarkStart w:id="10790" w:name="_Toc37230661"/>
      <w:bookmarkStart w:id="10791" w:name="_Toc45907804"/>
      <w:bookmarkStart w:id="10792" w:name="_Toc53181909"/>
      <w:bookmarkStart w:id="10793" w:name="_Toc61127724"/>
      <w:bookmarkStart w:id="10794" w:name="_Toc67054738"/>
      <w:bookmarkStart w:id="10795" w:name="_Toc67061736"/>
      <w:bookmarkStart w:id="10796" w:name="_Toc74735254"/>
      <w:bookmarkStart w:id="10797" w:name="_Toc74753497"/>
      <w:bookmarkStart w:id="10798" w:name="_Toc76507756"/>
      <w:bookmarkStart w:id="10799" w:name="_Toc83109365"/>
      <w:bookmarkStart w:id="10800" w:name="_Toc89878178"/>
      <w:bookmarkStart w:id="10801" w:name="_Toc98710029"/>
      <w:bookmarkStart w:id="10802" w:name="_Toc105691844"/>
      <w:bookmarkStart w:id="10803" w:name="_Toc105694158"/>
      <w:bookmarkStart w:id="10804" w:name="_Toc123139494"/>
      <w:bookmarkStart w:id="10805" w:name="_Toc124166294"/>
      <w:bookmarkStart w:id="10806" w:name="_Toc130923167"/>
      <w:bookmarkStart w:id="10807" w:name="_Toc137303579"/>
      <w:bookmarkStart w:id="10808" w:name="_Toc138889803"/>
      <w:bookmarkStart w:id="10809" w:name="_Toc145111615"/>
      <w:r w:rsidRPr="00090C64">
        <w:t>8.3.4</w:t>
      </w:r>
      <w:r w:rsidRPr="00090C64">
        <w:tab/>
        <w:t>Test purposes</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10" w:name="_Toc21125325"/>
      <w:bookmarkStart w:id="10811" w:name="_Toc29768315"/>
      <w:bookmarkStart w:id="10812" w:name="_Toc36044757"/>
      <w:bookmarkStart w:id="10813" w:name="_Toc37230662"/>
      <w:bookmarkStart w:id="10814" w:name="_Toc45907805"/>
      <w:bookmarkStart w:id="10815" w:name="_Toc53181910"/>
      <w:bookmarkStart w:id="10816" w:name="_Toc61127725"/>
      <w:bookmarkStart w:id="10817" w:name="_Toc67054739"/>
      <w:bookmarkStart w:id="10818" w:name="_Toc67061737"/>
      <w:bookmarkStart w:id="10819" w:name="_Toc74735255"/>
      <w:bookmarkStart w:id="10820" w:name="_Toc74753498"/>
      <w:bookmarkStart w:id="10821" w:name="_Toc76507757"/>
      <w:bookmarkStart w:id="10822" w:name="_Toc83109366"/>
      <w:bookmarkStart w:id="10823" w:name="_Toc89878179"/>
      <w:bookmarkStart w:id="10824" w:name="_Toc98710030"/>
      <w:bookmarkStart w:id="10825" w:name="_Toc105691845"/>
      <w:bookmarkStart w:id="10826" w:name="_Toc105694159"/>
      <w:bookmarkStart w:id="10827" w:name="_Toc123139495"/>
      <w:bookmarkStart w:id="10828" w:name="_Toc124166295"/>
      <w:bookmarkStart w:id="10829" w:name="_Toc130923168"/>
      <w:bookmarkStart w:id="10830" w:name="_Toc137303580"/>
      <w:bookmarkStart w:id="10831" w:name="_Toc138889804"/>
      <w:bookmarkStart w:id="10832" w:name="_Toc145111616"/>
      <w:r w:rsidRPr="00090C64">
        <w:t>8.3.5</w:t>
      </w:r>
      <w:r w:rsidRPr="00090C64">
        <w:rPr>
          <w:lang w:eastAsia="sv-SE"/>
        </w:rPr>
        <w:tab/>
        <w:t>Method of test</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249AD01C" w14:textId="77777777" w:rsidR="00D57C09" w:rsidRPr="00090C64" w:rsidRDefault="00D57C09" w:rsidP="00D57C09">
      <w:pPr>
        <w:pStyle w:val="Heading4"/>
        <w:rPr>
          <w:lang w:eastAsia="sv-SE"/>
        </w:rPr>
      </w:pPr>
      <w:bookmarkStart w:id="10833" w:name="_Toc21125326"/>
      <w:bookmarkStart w:id="10834" w:name="_Toc29768316"/>
      <w:bookmarkStart w:id="10835" w:name="_Toc36044758"/>
      <w:bookmarkStart w:id="10836" w:name="_Toc37230663"/>
      <w:bookmarkStart w:id="10837" w:name="_Toc45907806"/>
      <w:bookmarkStart w:id="10838" w:name="_Toc53181911"/>
      <w:bookmarkStart w:id="10839" w:name="_Toc61127726"/>
      <w:bookmarkStart w:id="10840" w:name="_Toc67054740"/>
      <w:bookmarkStart w:id="10841" w:name="_Toc67061738"/>
      <w:bookmarkStart w:id="10842" w:name="_Toc74735256"/>
      <w:bookmarkStart w:id="10843" w:name="_Toc74753499"/>
      <w:bookmarkStart w:id="10844" w:name="_Toc76507758"/>
      <w:bookmarkStart w:id="10845" w:name="_Toc83109367"/>
      <w:bookmarkStart w:id="10846" w:name="_Toc89878180"/>
      <w:bookmarkStart w:id="10847" w:name="_Toc98710031"/>
      <w:bookmarkStart w:id="10848" w:name="_Toc105691846"/>
      <w:bookmarkStart w:id="10849" w:name="_Toc105694160"/>
      <w:bookmarkStart w:id="10850" w:name="_Toc123139496"/>
      <w:bookmarkStart w:id="10851" w:name="_Toc124166296"/>
      <w:bookmarkStart w:id="10852" w:name="_Toc130923169"/>
      <w:bookmarkStart w:id="10853" w:name="_Toc137303581"/>
      <w:bookmarkStart w:id="10854" w:name="_Toc138889805"/>
      <w:bookmarkStart w:id="10855" w:name="_Toc145111617"/>
      <w:r w:rsidRPr="00090C64">
        <w:rPr>
          <w:lang w:eastAsia="sv-SE"/>
        </w:rPr>
        <w:t>8.3.5.1</w:t>
      </w:r>
      <w:r w:rsidRPr="00090C64">
        <w:rPr>
          <w:lang w:eastAsia="sv-SE"/>
        </w:rPr>
        <w:tab/>
        <w:t>Initial conditions</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56" w:name="_Toc21125327"/>
      <w:bookmarkStart w:id="10857" w:name="_Toc29768317"/>
      <w:bookmarkStart w:id="10858" w:name="_Toc36044759"/>
      <w:bookmarkStart w:id="10859" w:name="_Toc37230664"/>
      <w:bookmarkStart w:id="10860" w:name="_Toc45907807"/>
      <w:bookmarkStart w:id="10861" w:name="_Toc53181912"/>
      <w:bookmarkStart w:id="10862" w:name="_Toc61127727"/>
      <w:bookmarkStart w:id="10863" w:name="_Toc67054741"/>
      <w:bookmarkStart w:id="10864" w:name="_Toc67061739"/>
      <w:bookmarkStart w:id="10865" w:name="_Toc74735257"/>
      <w:bookmarkStart w:id="10866" w:name="_Toc74753500"/>
      <w:bookmarkStart w:id="10867" w:name="_Toc76507759"/>
      <w:bookmarkStart w:id="10868" w:name="_Toc83109368"/>
      <w:bookmarkStart w:id="10869" w:name="_Toc89878181"/>
      <w:bookmarkStart w:id="10870" w:name="_Toc98710032"/>
      <w:bookmarkStart w:id="10871" w:name="_Toc105691847"/>
      <w:bookmarkStart w:id="10872" w:name="_Toc105694161"/>
      <w:bookmarkStart w:id="10873" w:name="_Toc123139497"/>
      <w:bookmarkStart w:id="10874" w:name="_Toc124166297"/>
      <w:bookmarkStart w:id="10875" w:name="_Toc130923170"/>
      <w:bookmarkStart w:id="10876" w:name="_Toc137303582"/>
      <w:bookmarkStart w:id="10877" w:name="_Toc138889806"/>
      <w:bookmarkStart w:id="10878" w:name="_Toc145111618"/>
      <w:r w:rsidRPr="00090C64">
        <w:rPr>
          <w:lang w:eastAsia="sv-SE"/>
        </w:rPr>
        <w:t>8.3.5.2</w:t>
      </w:r>
      <w:r w:rsidRPr="00090C64">
        <w:rPr>
          <w:lang w:eastAsia="sv-SE"/>
        </w:rPr>
        <w:tab/>
        <w:t>Procedure</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79" w:name="_Toc21125328"/>
      <w:bookmarkStart w:id="10880" w:name="_Toc29768318"/>
      <w:bookmarkStart w:id="10881" w:name="_Toc36044760"/>
      <w:bookmarkStart w:id="10882" w:name="_Toc37230665"/>
      <w:bookmarkStart w:id="10883" w:name="_Toc45907808"/>
      <w:bookmarkStart w:id="10884" w:name="_Toc53181913"/>
      <w:bookmarkStart w:id="10885" w:name="_Toc61127728"/>
      <w:bookmarkStart w:id="10886" w:name="_Toc67054742"/>
      <w:bookmarkStart w:id="10887" w:name="_Toc67061740"/>
      <w:bookmarkStart w:id="10888" w:name="_Toc74735258"/>
      <w:bookmarkStart w:id="10889" w:name="_Toc74753501"/>
      <w:bookmarkStart w:id="10890" w:name="_Toc76507760"/>
      <w:bookmarkStart w:id="10891" w:name="_Toc83109369"/>
      <w:bookmarkStart w:id="10892" w:name="_Toc89878182"/>
      <w:bookmarkStart w:id="10893" w:name="_Toc98710033"/>
      <w:bookmarkStart w:id="10894" w:name="_Toc105691848"/>
      <w:bookmarkStart w:id="10895" w:name="_Toc105694162"/>
      <w:bookmarkStart w:id="10896" w:name="_Toc123139498"/>
      <w:bookmarkStart w:id="10897" w:name="_Toc124166298"/>
      <w:bookmarkStart w:id="10898" w:name="_Toc130923171"/>
      <w:bookmarkStart w:id="10899" w:name="_Toc137303583"/>
      <w:bookmarkStart w:id="10900" w:name="_Toc138889807"/>
      <w:bookmarkStart w:id="10901" w:name="_Toc145111619"/>
      <w:r w:rsidRPr="00090C64">
        <w:t>8.3.6</w:t>
      </w:r>
      <w:r w:rsidRPr="00090C64">
        <w:tab/>
        <w:t>Test requirements</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02" w:name="_Toc21125329"/>
      <w:bookmarkStart w:id="10903" w:name="_Toc29768319"/>
      <w:bookmarkStart w:id="10904" w:name="_Toc36044761"/>
      <w:bookmarkStart w:id="10905" w:name="_Toc37230666"/>
      <w:bookmarkStart w:id="10906" w:name="_Toc45907809"/>
      <w:bookmarkStart w:id="10907" w:name="_Toc53181914"/>
      <w:bookmarkStart w:id="10908" w:name="_Toc61127729"/>
      <w:bookmarkStart w:id="10909" w:name="_Toc67054743"/>
      <w:bookmarkStart w:id="10910" w:name="_Toc67061741"/>
      <w:bookmarkStart w:id="10911" w:name="_Toc74735259"/>
      <w:bookmarkStart w:id="10912" w:name="_Toc74753502"/>
      <w:bookmarkStart w:id="10913" w:name="_Toc76507761"/>
      <w:bookmarkStart w:id="10914" w:name="_Toc83109370"/>
      <w:bookmarkStart w:id="10915" w:name="_Toc89878183"/>
      <w:bookmarkStart w:id="10916" w:name="_Toc98710034"/>
      <w:bookmarkStart w:id="10917" w:name="_Toc105691849"/>
      <w:bookmarkStart w:id="10918" w:name="_Toc105694163"/>
      <w:bookmarkStart w:id="10919" w:name="_Toc123139499"/>
      <w:bookmarkStart w:id="10920" w:name="_Toc124166299"/>
      <w:bookmarkStart w:id="10921" w:name="_Toc130923172"/>
      <w:bookmarkStart w:id="10922" w:name="_Toc137303584"/>
      <w:bookmarkStart w:id="10923" w:name="_Toc138889808"/>
      <w:bookmarkStart w:id="10924" w:name="_Toc145111620"/>
      <w:r w:rsidRPr="00090C64">
        <w:t>8.4</w:t>
      </w:r>
      <w:r w:rsidRPr="00090C64">
        <w:tab/>
        <w:t>Radiated performance requirements for E-UTRA</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3EEBC3A6" w14:textId="77777777" w:rsidR="00D57C09" w:rsidRPr="00090C64" w:rsidRDefault="00D57C09" w:rsidP="00D57C09">
      <w:pPr>
        <w:pStyle w:val="Heading3"/>
      </w:pPr>
      <w:bookmarkStart w:id="10925" w:name="_Toc21125330"/>
      <w:bookmarkStart w:id="10926" w:name="_Toc29768320"/>
      <w:bookmarkStart w:id="10927" w:name="_Toc36044762"/>
      <w:bookmarkStart w:id="10928" w:name="_Toc37230667"/>
      <w:bookmarkStart w:id="10929" w:name="_Toc45907810"/>
      <w:bookmarkStart w:id="10930" w:name="_Toc53181915"/>
      <w:bookmarkStart w:id="10931" w:name="_Toc61127730"/>
      <w:bookmarkStart w:id="10932" w:name="_Toc67054744"/>
      <w:bookmarkStart w:id="10933" w:name="_Toc67061742"/>
      <w:bookmarkStart w:id="10934" w:name="_Toc74735260"/>
      <w:bookmarkStart w:id="10935" w:name="_Toc74753503"/>
      <w:bookmarkStart w:id="10936" w:name="_Toc76507762"/>
      <w:bookmarkStart w:id="10937" w:name="_Toc83109371"/>
      <w:bookmarkStart w:id="10938" w:name="_Toc89878184"/>
      <w:bookmarkStart w:id="10939" w:name="_Toc98710035"/>
      <w:bookmarkStart w:id="10940" w:name="_Toc105691850"/>
      <w:bookmarkStart w:id="10941" w:name="_Toc105694164"/>
      <w:bookmarkStart w:id="10942" w:name="_Toc123139500"/>
      <w:bookmarkStart w:id="10943" w:name="_Toc124166300"/>
      <w:bookmarkStart w:id="10944" w:name="_Toc130923173"/>
      <w:bookmarkStart w:id="10945" w:name="_Toc137303585"/>
      <w:bookmarkStart w:id="10946" w:name="_Toc138889809"/>
      <w:bookmarkStart w:id="10947" w:name="_Toc145111621"/>
      <w:r w:rsidRPr="00090C64">
        <w:t>8.4.1</w:t>
      </w:r>
      <w:r w:rsidRPr="00090C64">
        <w:tab/>
        <w:t>General</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48" w:name="_Toc21125331"/>
      <w:bookmarkStart w:id="10949" w:name="_Toc29768321"/>
      <w:bookmarkStart w:id="10950" w:name="_Toc36044763"/>
      <w:bookmarkStart w:id="10951" w:name="_Toc37230668"/>
      <w:bookmarkStart w:id="10952" w:name="_Toc45907811"/>
      <w:bookmarkStart w:id="10953" w:name="_Toc53181916"/>
      <w:bookmarkStart w:id="10954" w:name="_Toc61127731"/>
      <w:bookmarkStart w:id="10955" w:name="_Toc67054745"/>
      <w:bookmarkStart w:id="10956" w:name="_Toc67061743"/>
      <w:bookmarkStart w:id="10957" w:name="_Toc74735261"/>
      <w:bookmarkStart w:id="10958" w:name="_Toc74753504"/>
      <w:bookmarkStart w:id="10959" w:name="_Toc76507763"/>
      <w:bookmarkStart w:id="10960" w:name="_Toc83109372"/>
      <w:bookmarkStart w:id="10961" w:name="_Toc89878185"/>
      <w:bookmarkStart w:id="10962" w:name="_Toc98710036"/>
      <w:bookmarkStart w:id="10963" w:name="_Toc105691851"/>
      <w:bookmarkStart w:id="10964" w:name="_Toc105694165"/>
      <w:bookmarkStart w:id="10965" w:name="_Toc123139501"/>
      <w:bookmarkStart w:id="10966" w:name="_Toc124166301"/>
      <w:bookmarkStart w:id="10967" w:name="_Toc130923174"/>
      <w:bookmarkStart w:id="10968" w:name="_Toc137303586"/>
      <w:bookmarkStart w:id="10969" w:name="_Toc138889810"/>
      <w:bookmarkStart w:id="10970" w:name="_Toc145111622"/>
      <w:r w:rsidRPr="00090C64">
        <w:t>8.4.2</w:t>
      </w:r>
      <w:r w:rsidRPr="00090C64">
        <w:tab/>
        <w:t>Definitions and applicability</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71" w:name="_Toc21125332"/>
      <w:bookmarkStart w:id="10972" w:name="_Toc29768322"/>
      <w:bookmarkStart w:id="10973" w:name="_Toc36044764"/>
      <w:bookmarkStart w:id="10974" w:name="_Toc37230669"/>
      <w:bookmarkStart w:id="10975" w:name="_Toc45907812"/>
      <w:bookmarkStart w:id="10976" w:name="_Toc53181917"/>
      <w:bookmarkStart w:id="10977" w:name="_Toc61127732"/>
      <w:bookmarkStart w:id="10978" w:name="_Toc67054746"/>
      <w:bookmarkStart w:id="10979" w:name="_Toc67061744"/>
      <w:bookmarkStart w:id="10980" w:name="_Toc74735262"/>
      <w:bookmarkStart w:id="10981" w:name="_Toc74753505"/>
      <w:bookmarkStart w:id="10982" w:name="_Toc76507764"/>
      <w:bookmarkStart w:id="10983" w:name="_Toc83109373"/>
      <w:bookmarkStart w:id="10984" w:name="_Toc89878186"/>
      <w:bookmarkStart w:id="10985" w:name="_Toc98710037"/>
      <w:bookmarkStart w:id="10986" w:name="_Toc105691852"/>
      <w:bookmarkStart w:id="10987" w:name="_Toc105694166"/>
      <w:bookmarkStart w:id="10988" w:name="_Toc123139502"/>
      <w:bookmarkStart w:id="10989" w:name="_Toc124166302"/>
      <w:bookmarkStart w:id="10990" w:name="_Toc130923175"/>
      <w:bookmarkStart w:id="10991" w:name="_Toc137303587"/>
      <w:bookmarkStart w:id="10992" w:name="_Toc138889811"/>
      <w:bookmarkStart w:id="10993" w:name="_Toc145111623"/>
      <w:r w:rsidRPr="00090C64">
        <w:t>8.4.3</w:t>
      </w:r>
      <w:r w:rsidRPr="00090C64">
        <w:tab/>
        <w:t>Minimum requirements</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994" w:name="_Toc21125333"/>
      <w:bookmarkStart w:id="10995" w:name="_Toc29768323"/>
      <w:bookmarkStart w:id="10996" w:name="_Toc36044765"/>
      <w:bookmarkStart w:id="10997" w:name="_Toc37230670"/>
      <w:bookmarkStart w:id="10998" w:name="_Toc45907813"/>
      <w:bookmarkStart w:id="10999" w:name="_Toc53181918"/>
      <w:bookmarkStart w:id="11000" w:name="_Toc61127733"/>
      <w:bookmarkStart w:id="11001" w:name="_Toc67054747"/>
      <w:bookmarkStart w:id="11002" w:name="_Toc67061745"/>
      <w:bookmarkStart w:id="11003" w:name="_Toc74735263"/>
      <w:bookmarkStart w:id="11004" w:name="_Toc74753506"/>
      <w:bookmarkStart w:id="11005" w:name="_Toc76507765"/>
      <w:bookmarkStart w:id="11006" w:name="_Toc83109374"/>
      <w:bookmarkStart w:id="11007" w:name="_Toc89878187"/>
      <w:bookmarkStart w:id="11008" w:name="_Toc98710038"/>
      <w:bookmarkStart w:id="11009" w:name="_Toc105691853"/>
      <w:bookmarkStart w:id="11010" w:name="_Toc105694167"/>
      <w:bookmarkStart w:id="11011" w:name="_Toc123139503"/>
      <w:bookmarkStart w:id="11012" w:name="_Toc124166303"/>
      <w:bookmarkStart w:id="11013" w:name="_Toc130923176"/>
      <w:bookmarkStart w:id="11014" w:name="_Toc137303588"/>
      <w:bookmarkStart w:id="11015" w:name="_Toc138889812"/>
      <w:bookmarkStart w:id="11016" w:name="_Toc145111624"/>
      <w:r w:rsidRPr="00090C64">
        <w:t>8.4.4</w:t>
      </w:r>
      <w:r w:rsidRPr="00090C64">
        <w:tab/>
        <w:t>Test purposes</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17" w:name="_Toc21125334"/>
      <w:bookmarkStart w:id="11018" w:name="_Toc29768324"/>
      <w:bookmarkStart w:id="11019" w:name="_Toc36044766"/>
      <w:bookmarkStart w:id="11020" w:name="_Toc37230671"/>
      <w:bookmarkStart w:id="11021" w:name="_Toc45907814"/>
      <w:bookmarkStart w:id="11022" w:name="_Toc53181919"/>
      <w:bookmarkStart w:id="11023" w:name="_Toc61127734"/>
      <w:bookmarkStart w:id="11024" w:name="_Toc67054748"/>
      <w:bookmarkStart w:id="11025" w:name="_Toc67061746"/>
      <w:bookmarkStart w:id="11026" w:name="_Toc74735264"/>
      <w:bookmarkStart w:id="11027" w:name="_Toc74753507"/>
      <w:bookmarkStart w:id="11028" w:name="_Toc76507766"/>
      <w:bookmarkStart w:id="11029" w:name="_Toc83109375"/>
      <w:bookmarkStart w:id="11030" w:name="_Toc89878188"/>
      <w:bookmarkStart w:id="11031" w:name="_Toc98710039"/>
      <w:bookmarkStart w:id="11032" w:name="_Toc105691854"/>
      <w:bookmarkStart w:id="11033" w:name="_Toc105694168"/>
      <w:bookmarkStart w:id="11034" w:name="_Toc123139504"/>
      <w:bookmarkStart w:id="11035" w:name="_Toc124166304"/>
      <w:bookmarkStart w:id="11036" w:name="_Toc130923177"/>
      <w:bookmarkStart w:id="11037" w:name="_Toc137303589"/>
      <w:bookmarkStart w:id="11038" w:name="_Toc138889813"/>
      <w:bookmarkStart w:id="11039" w:name="_Toc145111625"/>
      <w:r w:rsidRPr="00090C64">
        <w:t>8.4.5</w:t>
      </w:r>
      <w:r w:rsidRPr="00090C64">
        <w:rPr>
          <w:lang w:eastAsia="sv-SE"/>
        </w:rPr>
        <w:tab/>
        <w:t>Method of test</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45C33D95" w14:textId="77777777" w:rsidR="00D57C09" w:rsidRPr="00090C64" w:rsidRDefault="00D57C09" w:rsidP="00D57C09">
      <w:pPr>
        <w:pStyle w:val="Heading4"/>
        <w:rPr>
          <w:lang w:eastAsia="sv-SE"/>
        </w:rPr>
      </w:pPr>
      <w:bookmarkStart w:id="11040" w:name="_Toc21125335"/>
      <w:bookmarkStart w:id="11041" w:name="_Toc29768325"/>
      <w:bookmarkStart w:id="11042" w:name="_Toc36044767"/>
      <w:bookmarkStart w:id="11043" w:name="_Toc37230672"/>
      <w:bookmarkStart w:id="11044" w:name="_Toc45907815"/>
      <w:bookmarkStart w:id="11045" w:name="_Toc53181920"/>
      <w:bookmarkStart w:id="11046" w:name="_Toc61127735"/>
      <w:bookmarkStart w:id="11047" w:name="_Toc67054749"/>
      <w:bookmarkStart w:id="11048" w:name="_Toc67061747"/>
      <w:bookmarkStart w:id="11049" w:name="_Toc74735265"/>
      <w:bookmarkStart w:id="11050" w:name="_Toc74753508"/>
      <w:bookmarkStart w:id="11051" w:name="_Toc76507767"/>
      <w:bookmarkStart w:id="11052" w:name="_Toc83109376"/>
      <w:bookmarkStart w:id="11053" w:name="_Toc89878189"/>
      <w:bookmarkStart w:id="11054" w:name="_Toc98710040"/>
      <w:bookmarkStart w:id="11055" w:name="_Toc105691855"/>
      <w:bookmarkStart w:id="11056" w:name="_Toc105694169"/>
      <w:bookmarkStart w:id="11057" w:name="_Toc123139505"/>
      <w:bookmarkStart w:id="11058" w:name="_Toc124166305"/>
      <w:bookmarkStart w:id="11059" w:name="_Toc130923178"/>
      <w:bookmarkStart w:id="11060" w:name="_Toc137303590"/>
      <w:bookmarkStart w:id="11061" w:name="_Toc138889814"/>
      <w:bookmarkStart w:id="11062" w:name="_Toc145111626"/>
      <w:r w:rsidRPr="00090C64">
        <w:rPr>
          <w:lang w:eastAsia="sv-SE"/>
        </w:rPr>
        <w:t>8.4.5.1</w:t>
      </w:r>
      <w:r w:rsidRPr="00090C64">
        <w:rPr>
          <w:lang w:eastAsia="sv-SE"/>
        </w:rPr>
        <w:tab/>
        <w:t>Initial conditions</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63" w:name="_Toc21125336"/>
      <w:bookmarkStart w:id="11064" w:name="_Toc29768326"/>
      <w:bookmarkStart w:id="11065" w:name="_Toc36044768"/>
      <w:bookmarkStart w:id="11066" w:name="_Toc37230673"/>
      <w:bookmarkStart w:id="11067" w:name="_Toc45907816"/>
      <w:bookmarkStart w:id="11068" w:name="_Toc53181921"/>
      <w:bookmarkStart w:id="11069" w:name="_Toc61127736"/>
      <w:bookmarkStart w:id="11070" w:name="_Toc67054750"/>
      <w:bookmarkStart w:id="11071" w:name="_Toc67061748"/>
      <w:bookmarkStart w:id="11072" w:name="_Toc74735266"/>
      <w:bookmarkStart w:id="11073" w:name="_Toc74753509"/>
      <w:bookmarkStart w:id="11074" w:name="_Toc76507768"/>
      <w:bookmarkStart w:id="11075" w:name="_Toc83109377"/>
      <w:bookmarkStart w:id="11076" w:name="_Toc89878190"/>
      <w:bookmarkStart w:id="11077" w:name="_Toc98710041"/>
      <w:bookmarkStart w:id="11078" w:name="_Toc105691856"/>
      <w:bookmarkStart w:id="11079" w:name="_Toc105694170"/>
      <w:bookmarkStart w:id="11080" w:name="_Toc123139506"/>
      <w:bookmarkStart w:id="11081" w:name="_Toc124166306"/>
      <w:bookmarkStart w:id="11082" w:name="_Toc130923179"/>
      <w:bookmarkStart w:id="11083" w:name="_Toc137303591"/>
      <w:bookmarkStart w:id="11084" w:name="_Toc138889815"/>
      <w:bookmarkStart w:id="11085" w:name="_Toc145111627"/>
      <w:r w:rsidRPr="00090C64">
        <w:rPr>
          <w:lang w:eastAsia="sv-SE"/>
        </w:rPr>
        <w:t>8.4.5.2</w:t>
      </w:r>
      <w:r w:rsidRPr="00090C64">
        <w:rPr>
          <w:lang w:eastAsia="sv-SE"/>
        </w:rPr>
        <w:tab/>
        <w:t>Procedure</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086" w:name="_Toc21125337"/>
      <w:bookmarkStart w:id="11087" w:name="_Toc29768327"/>
      <w:bookmarkStart w:id="11088" w:name="_Toc36044769"/>
      <w:bookmarkStart w:id="11089" w:name="_Toc37230674"/>
      <w:bookmarkStart w:id="11090" w:name="_Toc45907817"/>
      <w:bookmarkStart w:id="11091" w:name="_Toc53181922"/>
      <w:bookmarkStart w:id="11092" w:name="_Toc61127737"/>
      <w:bookmarkStart w:id="11093" w:name="_Toc67054751"/>
      <w:bookmarkStart w:id="11094" w:name="_Toc67061749"/>
      <w:bookmarkStart w:id="11095" w:name="_Toc74735267"/>
      <w:bookmarkStart w:id="11096" w:name="_Toc74753510"/>
      <w:bookmarkStart w:id="11097" w:name="_Toc76507769"/>
      <w:bookmarkStart w:id="11098" w:name="_Toc83109378"/>
      <w:bookmarkStart w:id="11099" w:name="_Toc89878191"/>
      <w:bookmarkStart w:id="11100" w:name="_Toc98710042"/>
      <w:bookmarkStart w:id="11101" w:name="_Toc105691857"/>
      <w:bookmarkStart w:id="11102" w:name="_Toc105694171"/>
      <w:bookmarkStart w:id="11103" w:name="_Toc123139507"/>
      <w:bookmarkStart w:id="11104" w:name="_Toc124166307"/>
      <w:bookmarkStart w:id="11105" w:name="_Toc130923180"/>
      <w:bookmarkStart w:id="11106" w:name="_Toc137303592"/>
      <w:bookmarkStart w:id="11107" w:name="_Toc138889816"/>
      <w:bookmarkStart w:id="11108" w:name="_Toc145111628"/>
      <w:r w:rsidRPr="00090C64">
        <w:t>8.4.6</w:t>
      </w:r>
      <w:r w:rsidRPr="00090C64">
        <w:tab/>
        <w:t>Test requirements</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09" w:name="_Toc21125338"/>
      <w:bookmarkStart w:id="11110" w:name="_Toc29768328"/>
      <w:bookmarkStart w:id="11111" w:name="_Toc36044770"/>
      <w:bookmarkStart w:id="11112" w:name="_Toc37230675"/>
      <w:bookmarkStart w:id="11113" w:name="_Toc45907818"/>
      <w:bookmarkStart w:id="11114" w:name="_Toc53181923"/>
      <w:bookmarkStart w:id="11115" w:name="_Toc61127738"/>
      <w:bookmarkStart w:id="11116" w:name="_Toc67054752"/>
      <w:bookmarkStart w:id="11117" w:name="_Toc67061750"/>
      <w:bookmarkStart w:id="11118" w:name="_Toc74735268"/>
      <w:bookmarkStart w:id="11119" w:name="_Toc74753511"/>
      <w:bookmarkStart w:id="11120" w:name="_Toc76507770"/>
      <w:bookmarkStart w:id="11121" w:name="_Toc83109379"/>
      <w:bookmarkStart w:id="11122" w:name="_Toc89878192"/>
      <w:bookmarkStart w:id="11123" w:name="_Toc98710043"/>
      <w:bookmarkStart w:id="11124" w:name="_Toc105691858"/>
      <w:bookmarkStart w:id="11125" w:name="_Toc105694172"/>
      <w:bookmarkStart w:id="11126" w:name="_Toc123139508"/>
      <w:bookmarkStart w:id="11127" w:name="_Toc124166308"/>
      <w:bookmarkStart w:id="11128" w:name="_Toc130923181"/>
      <w:bookmarkStart w:id="11129" w:name="_Toc137303593"/>
      <w:bookmarkStart w:id="11130" w:name="_Toc138889817"/>
      <w:bookmarkStart w:id="11131" w:name="_Toc145111629"/>
      <w:r w:rsidRPr="00090C64">
        <w:t>8.5</w:t>
      </w:r>
      <w:r w:rsidRPr="00090C64">
        <w:tab/>
        <w:t>Radiated performance requirements for NR</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1673B084" w14:textId="77777777" w:rsidR="00D57C09" w:rsidRPr="00090C64" w:rsidRDefault="00D57C09" w:rsidP="00D57C09">
      <w:pPr>
        <w:pStyle w:val="Heading3"/>
      </w:pPr>
      <w:bookmarkStart w:id="11132" w:name="_Toc21125339"/>
      <w:bookmarkStart w:id="11133" w:name="_Toc29768329"/>
      <w:bookmarkStart w:id="11134" w:name="_Toc36044771"/>
      <w:bookmarkStart w:id="11135" w:name="_Toc37230676"/>
      <w:bookmarkStart w:id="11136" w:name="_Toc45907819"/>
      <w:bookmarkStart w:id="11137" w:name="_Toc53181924"/>
      <w:bookmarkStart w:id="11138" w:name="_Toc61127739"/>
      <w:bookmarkStart w:id="11139" w:name="_Toc67054753"/>
      <w:bookmarkStart w:id="11140" w:name="_Toc67061751"/>
      <w:bookmarkStart w:id="11141" w:name="_Toc74735269"/>
      <w:bookmarkStart w:id="11142" w:name="_Toc74753512"/>
      <w:bookmarkStart w:id="11143" w:name="_Toc76507771"/>
      <w:bookmarkStart w:id="11144" w:name="_Toc83109380"/>
      <w:bookmarkStart w:id="11145" w:name="_Toc89878193"/>
      <w:bookmarkStart w:id="11146" w:name="_Toc98710044"/>
      <w:bookmarkStart w:id="11147" w:name="_Toc105691859"/>
      <w:bookmarkStart w:id="11148" w:name="_Toc105694173"/>
      <w:bookmarkStart w:id="11149" w:name="_Toc123139509"/>
      <w:bookmarkStart w:id="11150" w:name="_Toc124166309"/>
      <w:bookmarkStart w:id="11151" w:name="_Toc130923182"/>
      <w:bookmarkStart w:id="11152" w:name="_Toc137303594"/>
      <w:bookmarkStart w:id="11153" w:name="_Toc138889818"/>
      <w:bookmarkStart w:id="11154" w:name="_Toc145111630"/>
      <w:r w:rsidRPr="00090C64">
        <w:t>8.5.1</w:t>
      </w:r>
      <w:r w:rsidRPr="00090C64">
        <w:tab/>
        <w:t>General</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55" w:name="_Toc21125340"/>
      <w:bookmarkStart w:id="11156" w:name="_Toc29768330"/>
      <w:bookmarkStart w:id="11157" w:name="_Toc36044772"/>
      <w:bookmarkStart w:id="11158" w:name="_Toc37230677"/>
      <w:bookmarkStart w:id="11159" w:name="_Toc45907820"/>
      <w:bookmarkStart w:id="11160" w:name="_Toc53181925"/>
      <w:bookmarkStart w:id="11161" w:name="_Toc61127740"/>
      <w:bookmarkStart w:id="11162" w:name="_Toc67054754"/>
      <w:bookmarkStart w:id="11163" w:name="_Toc67061752"/>
      <w:bookmarkStart w:id="11164" w:name="_Toc74735270"/>
      <w:bookmarkStart w:id="11165" w:name="_Toc74753513"/>
      <w:bookmarkStart w:id="11166" w:name="_Toc76507772"/>
      <w:bookmarkStart w:id="11167" w:name="_Toc83109381"/>
      <w:bookmarkStart w:id="11168" w:name="_Toc89878194"/>
      <w:bookmarkStart w:id="11169" w:name="_Toc98710045"/>
      <w:bookmarkStart w:id="11170" w:name="_Toc105691860"/>
      <w:bookmarkStart w:id="11171" w:name="_Toc105694174"/>
      <w:bookmarkStart w:id="11172" w:name="_Toc123139510"/>
      <w:bookmarkStart w:id="11173" w:name="_Toc124166310"/>
      <w:bookmarkStart w:id="11174" w:name="_Toc130923183"/>
      <w:bookmarkStart w:id="11175" w:name="_Toc137303595"/>
      <w:bookmarkStart w:id="11176" w:name="_Toc138889819"/>
      <w:bookmarkStart w:id="11177" w:name="_Toc145111631"/>
      <w:r w:rsidRPr="00090C64">
        <w:t>8.5.2</w:t>
      </w:r>
      <w:r w:rsidRPr="00090C64">
        <w:tab/>
        <w:t>Definitions and applicability</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78" w:name="_Toc21125341"/>
      <w:bookmarkStart w:id="11179" w:name="_Toc29768331"/>
      <w:bookmarkStart w:id="11180" w:name="_Toc36044773"/>
      <w:bookmarkStart w:id="11181" w:name="_Toc37230678"/>
      <w:bookmarkStart w:id="11182" w:name="_Toc45907821"/>
      <w:bookmarkStart w:id="11183" w:name="_Toc53181926"/>
      <w:bookmarkStart w:id="11184" w:name="_Toc61127741"/>
      <w:bookmarkStart w:id="11185" w:name="_Toc67054755"/>
      <w:bookmarkStart w:id="11186" w:name="_Toc67061753"/>
      <w:bookmarkStart w:id="11187" w:name="_Toc74735271"/>
      <w:bookmarkStart w:id="11188" w:name="_Toc74753514"/>
      <w:bookmarkStart w:id="11189" w:name="_Toc76507773"/>
      <w:bookmarkStart w:id="11190" w:name="_Toc83109382"/>
      <w:bookmarkStart w:id="11191" w:name="_Toc89878195"/>
      <w:bookmarkStart w:id="11192" w:name="_Toc98710046"/>
      <w:bookmarkStart w:id="11193" w:name="_Toc105691861"/>
      <w:bookmarkStart w:id="11194" w:name="_Toc105694175"/>
      <w:bookmarkStart w:id="11195" w:name="_Toc123139511"/>
      <w:bookmarkStart w:id="11196" w:name="_Toc124166311"/>
      <w:bookmarkStart w:id="11197" w:name="_Toc130923184"/>
      <w:bookmarkStart w:id="11198" w:name="_Toc137303596"/>
      <w:bookmarkStart w:id="11199" w:name="_Toc138889820"/>
      <w:bookmarkStart w:id="11200" w:name="_Toc145111632"/>
      <w:r w:rsidRPr="00090C64">
        <w:t>8.5.3</w:t>
      </w:r>
      <w:r w:rsidRPr="00090C64">
        <w:tab/>
        <w:t>Minimum requirements</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01" w:name="_Toc21125342"/>
      <w:bookmarkStart w:id="11202" w:name="_Toc29768332"/>
      <w:bookmarkStart w:id="11203" w:name="_Toc36044774"/>
      <w:bookmarkStart w:id="11204" w:name="_Toc37230679"/>
      <w:bookmarkStart w:id="11205" w:name="_Toc45907822"/>
      <w:bookmarkStart w:id="11206" w:name="_Toc53181927"/>
      <w:bookmarkStart w:id="11207" w:name="_Toc61127742"/>
      <w:bookmarkStart w:id="11208" w:name="_Toc67054756"/>
      <w:bookmarkStart w:id="11209" w:name="_Toc67061754"/>
      <w:bookmarkStart w:id="11210" w:name="_Toc74735272"/>
      <w:bookmarkStart w:id="11211" w:name="_Toc74753515"/>
      <w:bookmarkStart w:id="11212" w:name="_Toc76507774"/>
      <w:bookmarkStart w:id="11213" w:name="_Toc83109383"/>
      <w:bookmarkStart w:id="11214" w:name="_Toc89878196"/>
      <w:bookmarkStart w:id="11215" w:name="_Toc98710047"/>
      <w:bookmarkStart w:id="11216" w:name="_Toc105691862"/>
      <w:bookmarkStart w:id="11217" w:name="_Toc105694176"/>
      <w:bookmarkStart w:id="11218" w:name="_Toc123139512"/>
      <w:bookmarkStart w:id="11219" w:name="_Toc124166312"/>
      <w:bookmarkStart w:id="11220" w:name="_Toc130923185"/>
      <w:bookmarkStart w:id="11221" w:name="_Toc137303597"/>
      <w:bookmarkStart w:id="11222" w:name="_Toc138889821"/>
      <w:bookmarkStart w:id="11223" w:name="_Toc145111633"/>
      <w:r w:rsidRPr="00090C64">
        <w:t>8.5.4</w:t>
      </w:r>
      <w:r w:rsidRPr="00090C64">
        <w:tab/>
        <w:t>Test purposes</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24" w:name="_Toc21125343"/>
      <w:bookmarkStart w:id="11225" w:name="_Toc29768333"/>
      <w:bookmarkStart w:id="11226" w:name="_Toc36044775"/>
      <w:bookmarkStart w:id="11227" w:name="_Toc37230680"/>
      <w:bookmarkStart w:id="11228" w:name="_Toc45907823"/>
      <w:bookmarkStart w:id="11229" w:name="_Toc53181928"/>
      <w:bookmarkStart w:id="11230" w:name="_Toc61127743"/>
      <w:bookmarkStart w:id="11231" w:name="_Toc67054757"/>
      <w:bookmarkStart w:id="11232" w:name="_Toc67061755"/>
      <w:bookmarkStart w:id="11233" w:name="_Toc74735273"/>
      <w:bookmarkStart w:id="11234" w:name="_Toc74753516"/>
      <w:bookmarkStart w:id="11235" w:name="_Toc76507775"/>
      <w:bookmarkStart w:id="11236" w:name="_Toc83109384"/>
      <w:bookmarkStart w:id="11237" w:name="_Toc89878197"/>
      <w:bookmarkStart w:id="11238" w:name="_Toc98710048"/>
      <w:bookmarkStart w:id="11239" w:name="_Toc105691863"/>
      <w:bookmarkStart w:id="11240" w:name="_Toc105694177"/>
      <w:bookmarkStart w:id="11241" w:name="_Toc123139513"/>
      <w:bookmarkStart w:id="11242" w:name="_Toc124166313"/>
      <w:bookmarkStart w:id="11243" w:name="_Toc130923186"/>
      <w:bookmarkStart w:id="11244" w:name="_Toc137303598"/>
      <w:bookmarkStart w:id="11245" w:name="_Toc138889822"/>
      <w:bookmarkStart w:id="11246" w:name="_Toc145111634"/>
      <w:r w:rsidRPr="00090C64">
        <w:t>8.5.5</w:t>
      </w:r>
      <w:r w:rsidRPr="00090C64">
        <w:rPr>
          <w:lang w:eastAsia="sv-SE"/>
        </w:rPr>
        <w:tab/>
        <w:t>Method of test</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55532991" w14:textId="77777777" w:rsidR="00D57C09" w:rsidRPr="00090C64" w:rsidRDefault="00D57C09" w:rsidP="00D57C09">
      <w:pPr>
        <w:pStyle w:val="Heading4"/>
        <w:rPr>
          <w:lang w:eastAsia="sv-SE"/>
        </w:rPr>
      </w:pPr>
      <w:bookmarkStart w:id="11247" w:name="_Toc21125344"/>
      <w:bookmarkStart w:id="11248" w:name="_Toc29768334"/>
      <w:bookmarkStart w:id="11249" w:name="_Toc36044776"/>
      <w:bookmarkStart w:id="11250" w:name="_Toc37230681"/>
      <w:bookmarkStart w:id="11251" w:name="_Toc45907824"/>
      <w:bookmarkStart w:id="11252" w:name="_Toc53181929"/>
      <w:bookmarkStart w:id="11253" w:name="_Toc61127744"/>
      <w:bookmarkStart w:id="11254" w:name="_Toc67054758"/>
      <w:bookmarkStart w:id="11255" w:name="_Toc67061756"/>
      <w:bookmarkStart w:id="11256" w:name="_Toc74735274"/>
      <w:bookmarkStart w:id="11257" w:name="_Toc74753517"/>
      <w:bookmarkStart w:id="11258" w:name="_Toc76507776"/>
      <w:bookmarkStart w:id="11259" w:name="_Toc83109385"/>
      <w:bookmarkStart w:id="11260" w:name="_Toc89878198"/>
      <w:bookmarkStart w:id="11261" w:name="_Toc98710049"/>
      <w:bookmarkStart w:id="11262" w:name="_Toc105691864"/>
      <w:bookmarkStart w:id="11263" w:name="_Toc105694178"/>
      <w:bookmarkStart w:id="11264" w:name="_Toc123139514"/>
      <w:bookmarkStart w:id="11265" w:name="_Toc124166314"/>
      <w:bookmarkStart w:id="11266" w:name="_Toc130923187"/>
      <w:bookmarkStart w:id="11267" w:name="_Toc137303599"/>
      <w:bookmarkStart w:id="11268" w:name="_Toc138889823"/>
      <w:bookmarkStart w:id="11269" w:name="_Toc145111635"/>
      <w:r w:rsidRPr="00090C64">
        <w:rPr>
          <w:lang w:eastAsia="sv-SE"/>
        </w:rPr>
        <w:t>8.5.5.1</w:t>
      </w:r>
      <w:r w:rsidRPr="00090C64">
        <w:rPr>
          <w:lang w:eastAsia="sv-SE"/>
        </w:rPr>
        <w:tab/>
        <w:t>Initial conditions</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70" w:name="_Toc21125345"/>
      <w:bookmarkStart w:id="11271" w:name="_Toc29768335"/>
      <w:bookmarkStart w:id="11272" w:name="_Toc36044777"/>
      <w:bookmarkStart w:id="11273" w:name="_Toc37230682"/>
      <w:bookmarkStart w:id="11274" w:name="_Toc45907825"/>
      <w:bookmarkStart w:id="11275" w:name="_Toc53181930"/>
      <w:bookmarkStart w:id="11276" w:name="_Toc61127745"/>
      <w:bookmarkStart w:id="11277" w:name="_Toc67054759"/>
      <w:bookmarkStart w:id="11278" w:name="_Toc67061757"/>
      <w:bookmarkStart w:id="11279" w:name="_Toc74735275"/>
      <w:bookmarkStart w:id="11280" w:name="_Toc74753518"/>
      <w:bookmarkStart w:id="11281" w:name="_Toc76507777"/>
      <w:bookmarkStart w:id="11282" w:name="_Toc83109386"/>
      <w:bookmarkStart w:id="11283" w:name="_Toc89878199"/>
      <w:bookmarkStart w:id="11284" w:name="_Toc98710050"/>
      <w:bookmarkStart w:id="11285" w:name="_Toc105691865"/>
      <w:bookmarkStart w:id="11286" w:name="_Toc105694179"/>
      <w:bookmarkStart w:id="11287" w:name="_Toc123139515"/>
      <w:bookmarkStart w:id="11288" w:name="_Toc124166315"/>
      <w:bookmarkStart w:id="11289" w:name="_Toc130923188"/>
      <w:bookmarkStart w:id="11290" w:name="_Toc137303600"/>
      <w:bookmarkStart w:id="11291" w:name="_Toc138889824"/>
      <w:bookmarkStart w:id="11292" w:name="_Toc145111636"/>
      <w:r w:rsidRPr="00090C64">
        <w:rPr>
          <w:lang w:eastAsia="sv-SE"/>
        </w:rPr>
        <w:t>8.5.5.2</w:t>
      </w:r>
      <w:r w:rsidRPr="00090C64">
        <w:rPr>
          <w:lang w:eastAsia="sv-SE"/>
        </w:rPr>
        <w:tab/>
        <w:t>Procedure</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293" w:name="_Toc21125346"/>
      <w:bookmarkStart w:id="11294" w:name="_Toc29768336"/>
      <w:bookmarkStart w:id="11295" w:name="_Toc36044778"/>
      <w:bookmarkStart w:id="11296" w:name="_Toc37230683"/>
      <w:bookmarkStart w:id="11297" w:name="_Toc45907826"/>
      <w:bookmarkStart w:id="11298" w:name="_Toc53181931"/>
      <w:bookmarkStart w:id="11299" w:name="_Toc61127746"/>
      <w:bookmarkStart w:id="11300" w:name="_Toc67054760"/>
      <w:bookmarkStart w:id="11301" w:name="_Toc67061758"/>
      <w:bookmarkStart w:id="11302" w:name="_Toc74735276"/>
      <w:bookmarkStart w:id="11303" w:name="_Toc74753519"/>
      <w:bookmarkStart w:id="11304" w:name="_Toc76507778"/>
      <w:bookmarkStart w:id="11305" w:name="_Toc83109387"/>
      <w:bookmarkStart w:id="11306" w:name="_Toc89878200"/>
      <w:bookmarkStart w:id="11307" w:name="_Toc98710051"/>
      <w:bookmarkStart w:id="11308" w:name="_Toc105691866"/>
      <w:bookmarkStart w:id="11309" w:name="_Toc105694180"/>
      <w:bookmarkStart w:id="11310" w:name="_Toc123139516"/>
      <w:bookmarkStart w:id="11311" w:name="_Toc124166316"/>
      <w:bookmarkStart w:id="11312" w:name="_Toc130923189"/>
      <w:bookmarkStart w:id="11313" w:name="_Toc137303601"/>
      <w:bookmarkStart w:id="11314" w:name="_Toc138889825"/>
      <w:bookmarkStart w:id="11315" w:name="_Toc145111637"/>
      <w:r w:rsidRPr="00090C64">
        <w:t>8.5.6</w:t>
      </w:r>
      <w:r w:rsidRPr="00090C64">
        <w:tab/>
        <w:t>Test requirements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16" w:name="_Toc21125347"/>
      <w:bookmarkStart w:id="11317" w:name="_Toc29768337"/>
      <w:bookmarkStart w:id="11318" w:name="_Toc36044779"/>
      <w:bookmarkStart w:id="11319" w:name="_Toc37230684"/>
      <w:bookmarkStart w:id="11320" w:name="_Toc45907827"/>
      <w:bookmarkStart w:id="11321" w:name="_Toc53181932"/>
      <w:bookmarkStart w:id="11322" w:name="_Toc61127747"/>
      <w:bookmarkStart w:id="11323" w:name="_Toc67054761"/>
      <w:bookmarkStart w:id="11324" w:name="_Toc67061759"/>
      <w:bookmarkStart w:id="11325" w:name="_Toc74735277"/>
      <w:bookmarkStart w:id="11326" w:name="_Toc74753520"/>
      <w:bookmarkStart w:id="11327" w:name="_Toc76507779"/>
      <w:bookmarkStart w:id="11328" w:name="_Toc83109388"/>
      <w:bookmarkStart w:id="11329" w:name="_Toc89878201"/>
      <w:bookmarkStart w:id="11330" w:name="_Toc98710052"/>
      <w:bookmarkStart w:id="11331" w:name="_Toc105691867"/>
      <w:bookmarkStart w:id="11332" w:name="_Toc105694181"/>
      <w:bookmarkStart w:id="11333" w:name="_Toc123139517"/>
      <w:bookmarkStart w:id="11334" w:name="_Toc124166317"/>
      <w:bookmarkStart w:id="11335" w:name="_Toc130923190"/>
      <w:bookmarkStart w:id="11336" w:name="_Toc137303602"/>
      <w:bookmarkStart w:id="11337" w:name="_Toc138889826"/>
      <w:bookmarkStart w:id="11338" w:name="_Toc145111638"/>
      <w:r w:rsidRPr="00090C64">
        <w:t>Annex A (normative):</w:t>
      </w:r>
      <w:r w:rsidRPr="00090C64">
        <w:br/>
        <w:t>Test system characterization</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39" w:name="_Toc21125348"/>
      <w:bookmarkStart w:id="11340" w:name="_Toc29768338"/>
      <w:bookmarkStart w:id="11341" w:name="_Toc36044780"/>
      <w:bookmarkStart w:id="11342" w:name="_Toc37230685"/>
      <w:bookmarkStart w:id="11343" w:name="_Toc45907828"/>
      <w:bookmarkStart w:id="11344" w:name="_Toc53181933"/>
      <w:bookmarkStart w:id="11345" w:name="_Toc61127748"/>
      <w:bookmarkStart w:id="11346" w:name="_Toc67054762"/>
      <w:bookmarkStart w:id="11347" w:name="_Toc67061760"/>
      <w:bookmarkStart w:id="11348" w:name="_Toc74735278"/>
      <w:bookmarkStart w:id="11349" w:name="_Toc74753521"/>
      <w:bookmarkStart w:id="11350" w:name="_Toc76507780"/>
      <w:bookmarkStart w:id="11351" w:name="_Toc83109389"/>
      <w:bookmarkStart w:id="11352" w:name="_Toc89878202"/>
      <w:bookmarkStart w:id="11353" w:name="_Toc98710053"/>
      <w:bookmarkStart w:id="11354" w:name="_Toc105691868"/>
      <w:bookmarkStart w:id="11355" w:name="_Toc105694182"/>
      <w:bookmarkStart w:id="11356" w:name="_Toc123139518"/>
      <w:bookmarkStart w:id="11357" w:name="_Toc124166318"/>
      <w:bookmarkStart w:id="11358" w:name="_Toc130923191"/>
      <w:bookmarkStart w:id="11359" w:name="_Toc137303603"/>
      <w:bookmarkStart w:id="11360" w:name="_Toc138889827"/>
      <w:bookmarkStart w:id="11361" w:name="_Toc145111639"/>
      <w:r w:rsidRPr="00090C64">
        <w:t>Annex B (normative):</w:t>
      </w:r>
      <w:r w:rsidRPr="00090C64">
        <w:br/>
        <w:t>Calibration</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62" w:name="_Toc21125349"/>
      <w:bookmarkStart w:id="11363" w:name="_Toc29768339"/>
      <w:bookmarkStart w:id="11364" w:name="_Toc36044781"/>
      <w:bookmarkStart w:id="11365" w:name="_Toc37230686"/>
      <w:bookmarkStart w:id="11366" w:name="_Toc45907829"/>
      <w:bookmarkStart w:id="11367" w:name="_Toc53181934"/>
      <w:bookmarkStart w:id="11368" w:name="_Toc61127749"/>
      <w:bookmarkStart w:id="11369" w:name="_Toc67054763"/>
      <w:bookmarkStart w:id="11370" w:name="_Toc67061761"/>
      <w:bookmarkStart w:id="11371" w:name="_Toc74735279"/>
      <w:bookmarkStart w:id="11372" w:name="_Toc74753522"/>
      <w:bookmarkStart w:id="11373" w:name="_Toc76507781"/>
      <w:bookmarkStart w:id="11374" w:name="_Toc83109390"/>
      <w:bookmarkStart w:id="11375" w:name="_Toc89878203"/>
      <w:bookmarkStart w:id="11376" w:name="_Toc98710054"/>
      <w:bookmarkStart w:id="11377" w:name="_Toc105691869"/>
      <w:bookmarkStart w:id="11378" w:name="_Toc105694183"/>
      <w:bookmarkStart w:id="11379" w:name="_Toc123139519"/>
      <w:bookmarkStart w:id="11380" w:name="_Toc124166319"/>
      <w:bookmarkStart w:id="11381" w:name="_Toc130923192"/>
      <w:bookmarkStart w:id="11382" w:name="_Toc137303604"/>
      <w:bookmarkStart w:id="11383" w:name="_Toc138889828"/>
      <w:bookmarkStart w:id="11384" w:name="_Toc145111640"/>
      <w:r w:rsidRPr="00090C64">
        <w:t>Annex C (informative):</w:t>
      </w:r>
      <w:r w:rsidRPr="00090C64">
        <w:br/>
        <w:t>Test tolerances and derivation of test requirements</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4A79EB55" w14:textId="77777777" w:rsidR="00D57C09" w:rsidRPr="00090C64" w:rsidRDefault="00D57C09" w:rsidP="00D57C09">
      <w:pPr>
        <w:pStyle w:val="Heading1"/>
      </w:pPr>
      <w:bookmarkStart w:id="11385" w:name="_Toc21125350"/>
      <w:bookmarkStart w:id="11386" w:name="_Toc29768340"/>
      <w:bookmarkStart w:id="11387" w:name="_Toc36044782"/>
      <w:bookmarkStart w:id="11388" w:name="_Toc37230687"/>
      <w:bookmarkStart w:id="11389" w:name="_Toc45907830"/>
      <w:bookmarkStart w:id="11390" w:name="_Toc53181935"/>
      <w:bookmarkStart w:id="11391" w:name="_Toc61127750"/>
      <w:bookmarkStart w:id="11392" w:name="_Toc67054764"/>
      <w:bookmarkStart w:id="11393" w:name="_Toc67061762"/>
      <w:bookmarkStart w:id="11394" w:name="_Toc74735280"/>
      <w:bookmarkStart w:id="11395" w:name="_Toc74753523"/>
      <w:bookmarkStart w:id="11396" w:name="_Toc76507782"/>
      <w:bookmarkStart w:id="11397" w:name="_Toc83109391"/>
      <w:bookmarkStart w:id="11398" w:name="_Toc89878204"/>
      <w:bookmarkStart w:id="11399" w:name="_Toc98710055"/>
      <w:bookmarkStart w:id="11400" w:name="_Toc105691870"/>
      <w:bookmarkStart w:id="11401" w:name="_Toc105694184"/>
      <w:bookmarkStart w:id="11402" w:name="_Toc123139520"/>
      <w:bookmarkStart w:id="11403" w:name="_Toc124166320"/>
      <w:bookmarkStart w:id="11404" w:name="_Toc130923193"/>
      <w:bookmarkStart w:id="11405" w:name="_Toc137303605"/>
      <w:bookmarkStart w:id="11406" w:name="_Toc138889829"/>
      <w:bookmarkStart w:id="11407" w:name="_Toc145111641"/>
      <w:r w:rsidRPr="00090C64">
        <w:t>C.1</w:t>
      </w:r>
      <w:r w:rsidRPr="00090C64">
        <w:tab/>
      </w:r>
      <w:r w:rsidRPr="00090C64">
        <w:rPr>
          <w:lang w:eastAsia="sv-SE"/>
        </w:rPr>
        <w:t>General</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08" w:name="_Toc21125351"/>
      <w:bookmarkStart w:id="11409" w:name="_Toc29768341"/>
      <w:bookmarkStart w:id="11410" w:name="_Toc36044783"/>
      <w:bookmarkStart w:id="11411" w:name="_Toc37230688"/>
      <w:bookmarkStart w:id="11412" w:name="_Toc45907831"/>
      <w:bookmarkStart w:id="11413" w:name="_Toc53181936"/>
      <w:bookmarkStart w:id="11414" w:name="_Toc61127751"/>
      <w:bookmarkStart w:id="11415" w:name="_Toc67054765"/>
      <w:bookmarkStart w:id="11416" w:name="_Toc67061763"/>
      <w:bookmarkStart w:id="11417" w:name="_Toc74735281"/>
      <w:bookmarkStart w:id="11418" w:name="_Toc74753524"/>
      <w:bookmarkStart w:id="11419" w:name="_Toc76507783"/>
      <w:bookmarkStart w:id="11420" w:name="_Toc83109392"/>
      <w:bookmarkStart w:id="11421" w:name="_Toc89878205"/>
      <w:bookmarkStart w:id="11422" w:name="_Toc98710056"/>
      <w:bookmarkStart w:id="11423" w:name="_Toc105691871"/>
      <w:bookmarkStart w:id="11424" w:name="_Toc105694185"/>
      <w:bookmarkStart w:id="11425" w:name="_Toc123139521"/>
      <w:bookmarkStart w:id="11426" w:name="_Toc124166321"/>
      <w:bookmarkStart w:id="11427" w:name="_Toc130923194"/>
      <w:bookmarkStart w:id="11428" w:name="_Toc137303606"/>
      <w:bookmarkStart w:id="11429" w:name="_Toc138889830"/>
      <w:bookmarkStart w:id="11430" w:name="_Toc145111642"/>
      <w:r w:rsidRPr="00090C64">
        <w:t>C.2</w:t>
      </w:r>
      <w:r w:rsidRPr="00090C64">
        <w:tab/>
      </w:r>
      <w:r w:rsidRPr="00090C64">
        <w:rPr>
          <w:lang w:eastAsia="sv-SE"/>
        </w:rPr>
        <w:t>Measurement of transmitter (OTA)</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1431" w:name="_Toc21125352"/>
      <w:bookmarkStart w:id="11432" w:name="_Toc29768342"/>
      <w:bookmarkStart w:id="11433" w:name="_Toc36044784"/>
      <w:bookmarkStart w:id="11434" w:name="_Toc37230689"/>
      <w:bookmarkStart w:id="11435" w:name="_Toc45907832"/>
      <w:bookmarkStart w:id="11436" w:name="_Toc53181937"/>
      <w:bookmarkStart w:id="11437" w:name="_Toc61127752"/>
      <w:bookmarkStart w:id="11438" w:name="_Toc67054766"/>
      <w:bookmarkStart w:id="11439" w:name="_Toc67061764"/>
      <w:bookmarkStart w:id="11440" w:name="_Toc74735282"/>
      <w:bookmarkStart w:id="11441" w:name="_Toc74753525"/>
      <w:bookmarkStart w:id="11442" w:name="_Toc76507784"/>
      <w:bookmarkStart w:id="11443" w:name="_Toc83109393"/>
      <w:bookmarkStart w:id="11444" w:name="_Toc89878206"/>
      <w:bookmarkStart w:id="11445" w:name="_Toc98710057"/>
      <w:bookmarkStart w:id="11446" w:name="_Toc105691872"/>
      <w:bookmarkStart w:id="11447" w:name="_Toc105694186"/>
      <w:bookmarkStart w:id="11448" w:name="_Toc123139522"/>
      <w:bookmarkStart w:id="11449" w:name="_Toc124166322"/>
      <w:bookmarkStart w:id="11450" w:name="_Toc130923195"/>
      <w:bookmarkStart w:id="11451" w:name="_Toc137303607"/>
      <w:bookmarkStart w:id="11452" w:name="_Toc138889831"/>
      <w:bookmarkStart w:id="11453" w:name="_Toc145111643"/>
      <w:r w:rsidRPr="00090C64">
        <w:t>C.3</w:t>
      </w:r>
      <w:r w:rsidRPr="00090C64">
        <w:tab/>
      </w:r>
      <w:r w:rsidRPr="00090C64">
        <w:rPr>
          <w:lang w:eastAsia="sv-SE"/>
        </w:rPr>
        <w:t>Measurement of receiv</w:t>
      </w:r>
      <w:r w:rsidRPr="00090C64">
        <w:t>er (OTA)</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1454" w:name="_Toc21125353"/>
      <w:bookmarkStart w:id="11455" w:name="_Toc29768343"/>
      <w:bookmarkStart w:id="11456" w:name="_Toc36044785"/>
      <w:bookmarkStart w:id="11457" w:name="_Toc37230690"/>
      <w:bookmarkStart w:id="11458" w:name="_Toc45907833"/>
      <w:bookmarkStart w:id="11459" w:name="_Toc53181938"/>
      <w:bookmarkStart w:id="11460" w:name="_Toc61127753"/>
      <w:bookmarkStart w:id="11461" w:name="_Toc67054767"/>
      <w:bookmarkStart w:id="11462" w:name="_Toc67061765"/>
      <w:bookmarkStart w:id="11463" w:name="_Toc74735283"/>
      <w:bookmarkStart w:id="11464" w:name="_Toc74753526"/>
      <w:bookmarkStart w:id="11465" w:name="_Toc76507785"/>
      <w:bookmarkStart w:id="11466" w:name="_Toc83109394"/>
      <w:bookmarkStart w:id="11467" w:name="_Toc89878207"/>
      <w:bookmarkStart w:id="11468" w:name="_Toc98710058"/>
      <w:bookmarkStart w:id="11469" w:name="_Toc105691873"/>
      <w:bookmarkStart w:id="11470" w:name="_Toc105694187"/>
      <w:bookmarkStart w:id="11471" w:name="_Toc123139523"/>
      <w:bookmarkStart w:id="11472" w:name="_Toc124166323"/>
      <w:bookmarkStart w:id="11473" w:name="_Toc130923196"/>
      <w:bookmarkStart w:id="11474" w:name="_Toc137303608"/>
      <w:bookmarkStart w:id="11475" w:name="_Toc138889832"/>
      <w:bookmarkStart w:id="11476" w:name="_Toc145111644"/>
      <w:r w:rsidRPr="00090C64">
        <w:t>Annex D (informative):</w:t>
      </w:r>
      <w:r w:rsidRPr="00090C64">
        <w:br/>
        <w:t>Test system set-up</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41BFEE4C" w14:textId="77777777" w:rsidR="00D57C09" w:rsidRPr="00090C64" w:rsidRDefault="00D57C09" w:rsidP="00D57C09">
      <w:pPr>
        <w:pStyle w:val="Heading1"/>
      </w:pPr>
      <w:bookmarkStart w:id="11477" w:name="_Toc21125354"/>
      <w:bookmarkStart w:id="11478" w:name="_Toc29768344"/>
      <w:bookmarkStart w:id="11479" w:name="_Toc36044786"/>
      <w:bookmarkStart w:id="11480" w:name="_Toc37230691"/>
      <w:bookmarkStart w:id="11481" w:name="_Toc45907834"/>
      <w:bookmarkStart w:id="11482" w:name="_Toc53181939"/>
      <w:bookmarkStart w:id="11483" w:name="_Toc61127754"/>
      <w:bookmarkStart w:id="11484" w:name="_Toc67054768"/>
      <w:bookmarkStart w:id="11485" w:name="_Toc67061766"/>
      <w:bookmarkStart w:id="11486" w:name="_Toc74735284"/>
      <w:bookmarkStart w:id="11487" w:name="_Toc74753527"/>
      <w:bookmarkStart w:id="11488" w:name="_Toc76507786"/>
      <w:bookmarkStart w:id="11489" w:name="_Toc83109395"/>
      <w:bookmarkStart w:id="11490" w:name="_Toc89878208"/>
      <w:bookmarkStart w:id="11491" w:name="_Toc98710059"/>
      <w:bookmarkStart w:id="11492" w:name="_Toc105691874"/>
      <w:bookmarkStart w:id="11493" w:name="_Toc105694188"/>
      <w:bookmarkStart w:id="11494" w:name="_Toc123139524"/>
      <w:bookmarkStart w:id="11495" w:name="_Toc124166324"/>
      <w:bookmarkStart w:id="11496" w:name="_Toc130923197"/>
      <w:bookmarkStart w:id="11497" w:name="_Toc137303609"/>
      <w:bookmarkStart w:id="11498" w:name="_Toc138889833"/>
      <w:bookmarkStart w:id="11499" w:name="_Toc145111645"/>
      <w:r w:rsidRPr="00090C64">
        <w:t>D.1</w:t>
      </w:r>
      <w:r w:rsidRPr="00090C64">
        <w:tab/>
        <w:t>Transmitter</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7B25B192" w14:textId="77777777" w:rsidR="00D57C09" w:rsidRPr="00090C64" w:rsidRDefault="00D57C09" w:rsidP="00D57C09">
      <w:pPr>
        <w:pStyle w:val="Heading2"/>
      </w:pPr>
      <w:bookmarkStart w:id="11500" w:name="_Toc21125355"/>
      <w:bookmarkStart w:id="11501" w:name="_Toc29768345"/>
      <w:bookmarkStart w:id="11502" w:name="_Toc36044787"/>
      <w:bookmarkStart w:id="11503" w:name="_Toc37230692"/>
      <w:bookmarkStart w:id="11504" w:name="_Toc45907835"/>
      <w:bookmarkStart w:id="11505" w:name="_Toc53181940"/>
      <w:bookmarkStart w:id="11506" w:name="_Toc61127755"/>
      <w:bookmarkStart w:id="11507" w:name="_Toc67054769"/>
      <w:bookmarkStart w:id="11508" w:name="_Toc67061767"/>
      <w:bookmarkStart w:id="11509" w:name="_Toc74735285"/>
      <w:bookmarkStart w:id="11510" w:name="_Toc74753528"/>
      <w:bookmarkStart w:id="11511" w:name="_Toc76507787"/>
      <w:bookmarkStart w:id="11512" w:name="_Toc83109396"/>
      <w:bookmarkStart w:id="11513" w:name="_Toc89878209"/>
      <w:bookmarkStart w:id="11514" w:name="_Toc98710060"/>
      <w:bookmarkStart w:id="11515" w:name="_Toc105691875"/>
      <w:bookmarkStart w:id="11516" w:name="_Toc105694189"/>
      <w:bookmarkStart w:id="11517" w:name="_Toc123139525"/>
      <w:bookmarkStart w:id="11518" w:name="_Toc124166325"/>
      <w:bookmarkStart w:id="11519" w:name="_Toc130923198"/>
      <w:bookmarkStart w:id="11520" w:name="_Toc137303610"/>
      <w:bookmarkStart w:id="11521" w:name="_Toc138889834"/>
      <w:bookmarkStart w:id="11522" w:name="_Toc145111646"/>
      <w:r w:rsidRPr="00090C64">
        <w:t>D.1.1</w:t>
      </w:r>
      <w:r w:rsidRPr="00090C64">
        <w:tab/>
        <w:t>Radiated Transmit Power, OTA E-UTRA DL RS power, output power dynamics and Transmitter signal quality</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bookmarkStart w:id="11523" w:name="_MON_1537741137"/>
    <w:bookmarkEnd w:id="11523"/>
    <w:p w14:paraId="701A37AE" w14:textId="77777777" w:rsidR="00D57C09" w:rsidRPr="00C330E2" w:rsidRDefault="00D57C09" w:rsidP="00D57C09">
      <w:pPr>
        <w:pStyle w:val="TH"/>
      </w:pPr>
      <w:r w:rsidRPr="00C330E2">
        <w:object w:dxaOrig="10382" w:dyaOrig="5433" w14:anchorId="7B7E1A2A">
          <v:shape id="_x0000_i1043" type="#_x0000_t75" style="width:477.95pt;height:252.55pt" o:ole="">
            <v:imagedata r:id="rId51" o:title=""/>
          </v:shape>
          <o:OLEObject Type="Embed" ProgID="Word.Picture.8" ShapeID="_x0000_i1043" DrawAspect="Content" ObjectID="_1757425345"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4" w:name="_Toc21125356"/>
      <w:bookmarkStart w:id="11525" w:name="_Toc29768346"/>
      <w:bookmarkStart w:id="11526" w:name="_Toc36044788"/>
      <w:bookmarkStart w:id="11527" w:name="_Toc37230693"/>
      <w:bookmarkStart w:id="11528" w:name="_Toc45907836"/>
      <w:bookmarkStart w:id="11529" w:name="_Toc53181941"/>
      <w:bookmarkStart w:id="11530" w:name="_Toc61127756"/>
      <w:bookmarkStart w:id="11531" w:name="_Toc67054770"/>
      <w:bookmarkStart w:id="11532" w:name="_Toc67061768"/>
      <w:bookmarkStart w:id="11533" w:name="_Toc74735286"/>
      <w:bookmarkStart w:id="11534" w:name="_Toc74753529"/>
      <w:bookmarkStart w:id="11535" w:name="_Toc76507788"/>
      <w:bookmarkStart w:id="11536" w:name="_Toc83109397"/>
      <w:bookmarkStart w:id="11537" w:name="_Toc89878210"/>
      <w:bookmarkStart w:id="11538" w:name="_Toc98710061"/>
      <w:bookmarkStart w:id="11539" w:name="_Toc105691876"/>
      <w:bookmarkStart w:id="11540" w:name="_Toc105694190"/>
      <w:bookmarkStart w:id="11541" w:name="_Toc123139526"/>
      <w:bookmarkStart w:id="11542" w:name="_Toc124166326"/>
      <w:bookmarkStart w:id="11543" w:name="_Toc130923199"/>
      <w:bookmarkStart w:id="11544" w:name="_Toc137303611"/>
      <w:bookmarkStart w:id="11545" w:name="_Toc138889835"/>
      <w:bookmarkStart w:id="11546" w:name="_Toc145111647"/>
      <w:r w:rsidRPr="00090C64">
        <w:t>D.1.2</w:t>
      </w:r>
      <w:r w:rsidRPr="00090C64">
        <w:tab/>
        <w:t>OTA Base Station output power, ACLR, OTA spectrum emissions mask, OTA operating band unwanted emissions</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47" w:name="_Toc21125357"/>
      <w:bookmarkStart w:id="11548" w:name="_Toc29768347"/>
      <w:bookmarkStart w:id="11549" w:name="_Toc36044789"/>
      <w:bookmarkStart w:id="11550" w:name="_Toc37230694"/>
      <w:bookmarkStart w:id="11551" w:name="_Toc45907837"/>
      <w:bookmarkStart w:id="11552" w:name="_Toc53181942"/>
      <w:bookmarkStart w:id="11553" w:name="_Toc61127757"/>
      <w:bookmarkStart w:id="11554" w:name="_Toc67054771"/>
      <w:bookmarkStart w:id="11555" w:name="_Toc67061769"/>
      <w:bookmarkStart w:id="11556" w:name="_Toc74735287"/>
      <w:bookmarkStart w:id="11557" w:name="_Toc74753530"/>
      <w:bookmarkStart w:id="11558" w:name="_Toc76507789"/>
      <w:bookmarkStart w:id="11559" w:name="_Toc83109398"/>
      <w:bookmarkStart w:id="11560" w:name="_Toc89878211"/>
      <w:bookmarkStart w:id="11561" w:name="_Toc98710062"/>
      <w:bookmarkStart w:id="11562" w:name="_Toc105691877"/>
      <w:bookmarkStart w:id="11563" w:name="_Toc105694191"/>
      <w:bookmarkStart w:id="11564" w:name="_Toc123139527"/>
      <w:bookmarkStart w:id="11565" w:name="_Toc124166327"/>
      <w:bookmarkStart w:id="11566" w:name="_Toc130923200"/>
      <w:bookmarkStart w:id="11567" w:name="_Toc137303612"/>
      <w:bookmarkStart w:id="11568" w:name="_Toc138889836"/>
      <w:bookmarkStart w:id="11569" w:name="_Toc145111648"/>
      <w:r w:rsidRPr="00090C64">
        <w:t>D.1.3</w:t>
      </w:r>
      <w:r w:rsidRPr="00090C64">
        <w:tab/>
        <w:t>OTA spurious emissions</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70" w:name="_Toc21125358"/>
      <w:bookmarkStart w:id="11571" w:name="_Toc29768348"/>
      <w:bookmarkStart w:id="11572" w:name="_Toc36044790"/>
      <w:bookmarkStart w:id="11573" w:name="_Toc37230695"/>
      <w:bookmarkStart w:id="11574" w:name="_Toc45907838"/>
      <w:bookmarkStart w:id="11575" w:name="_Toc53181943"/>
      <w:bookmarkStart w:id="11576" w:name="_Toc61127758"/>
      <w:bookmarkStart w:id="11577" w:name="_Toc67054772"/>
      <w:bookmarkStart w:id="11578" w:name="_Toc67061770"/>
      <w:bookmarkStart w:id="11579" w:name="_Toc74735288"/>
      <w:bookmarkStart w:id="11580" w:name="_Toc74753531"/>
      <w:bookmarkStart w:id="11581" w:name="_Toc76507790"/>
      <w:bookmarkStart w:id="11582" w:name="_Toc83109399"/>
      <w:bookmarkStart w:id="11583" w:name="_Toc89878212"/>
      <w:bookmarkStart w:id="11584" w:name="_Toc98710063"/>
      <w:bookmarkStart w:id="11585" w:name="_Toc105691878"/>
      <w:bookmarkStart w:id="11586" w:name="_Toc105694192"/>
      <w:bookmarkStart w:id="11587" w:name="_Toc123139528"/>
      <w:bookmarkStart w:id="11588" w:name="_Toc124166328"/>
      <w:bookmarkStart w:id="11589" w:name="_Toc130923201"/>
      <w:bookmarkStart w:id="11590" w:name="_Toc137303613"/>
      <w:bookmarkStart w:id="11591" w:name="_Toc138889837"/>
      <w:bookmarkStart w:id="11592" w:name="_Toc145111649"/>
      <w:r w:rsidRPr="00090C64">
        <w:t>D.1.4</w:t>
      </w:r>
      <w:r w:rsidRPr="00090C64">
        <w:tab/>
        <w:t>OTA Co-location emissions, TX OFF power</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93" w:name="_Toc21125359"/>
      <w:bookmarkStart w:id="11594" w:name="_Toc29768349"/>
      <w:bookmarkStart w:id="11595" w:name="_Toc36044791"/>
      <w:bookmarkStart w:id="11596" w:name="_Toc37230696"/>
      <w:bookmarkStart w:id="11597" w:name="_Toc45907839"/>
      <w:bookmarkStart w:id="11598" w:name="_Toc53181944"/>
      <w:bookmarkStart w:id="11599" w:name="_Toc61127759"/>
      <w:bookmarkStart w:id="11600" w:name="_Toc67054773"/>
      <w:bookmarkStart w:id="11601" w:name="_Toc67061771"/>
      <w:bookmarkStart w:id="11602" w:name="_Toc74735289"/>
      <w:bookmarkStart w:id="11603" w:name="_Toc74753532"/>
      <w:bookmarkStart w:id="11604" w:name="_Toc76507791"/>
      <w:bookmarkStart w:id="11605" w:name="_Toc83109400"/>
      <w:bookmarkStart w:id="11606" w:name="_Toc89878213"/>
      <w:bookmarkStart w:id="11607" w:name="_Toc98710064"/>
      <w:bookmarkStart w:id="11608" w:name="_Toc105691879"/>
      <w:bookmarkStart w:id="11609" w:name="_Toc105694193"/>
      <w:bookmarkStart w:id="11610" w:name="_Toc123139529"/>
      <w:bookmarkStart w:id="11611" w:name="_Toc124166329"/>
      <w:bookmarkStart w:id="11612" w:name="_Toc130923202"/>
      <w:bookmarkStart w:id="11613" w:name="_Toc137303614"/>
      <w:bookmarkStart w:id="11614" w:name="_Toc138889838"/>
      <w:bookmarkStart w:id="11615" w:name="_Toc145111650"/>
      <w:r w:rsidRPr="00090C64">
        <w:t>D.1.5</w:t>
      </w:r>
      <w:r w:rsidRPr="00090C64">
        <w:tab/>
        <w:t>OTA Transmitter Intermodulation</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16" w:name="_Toc21125360"/>
      <w:bookmarkStart w:id="11617" w:name="_Toc29768350"/>
      <w:bookmarkStart w:id="11618" w:name="_Toc36044792"/>
      <w:bookmarkStart w:id="11619" w:name="_Toc37230697"/>
      <w:bookmarkStart w:id="11620" w:name="_Toc45907840"/>
      <w:bookmarkStart w:id="11621" w:name="_Toc53181945"/>
      <w:bookmarkStart w:id="11622" w:name="_Toc61127760"/>
      <w:bookmarkStart w:id="11623" w:name="_Toc67054774"/>
      <w:bookmarkStart w:id="11624" w:name="_Toc67061772"/>
      <w:bookmarkStart w:id="11625" w:name="_Toc74735290"/>
      <w:bookmarkStart w:id="11626" w:name="_Toc74753533"/>
      <w:bookmarkStart w:id="11627" w:name="_Toc76507792"/>
      <w:bookmarkStart w:id="11628" w:name="_Toc83109401"/>
      <w:bookmarkStart w:id="11629" w:name="_Toc89878214"/>
      <w:bookmarkStart w:id="11630" w:name="_Toc98710065"/>
      <w:bookmarkStart w:id="11631" w:name="_Toc105691880"/>
      <w:bookmarkStart w:id="11632" w:name="_Toc105694194"/>
      <w:bookmarkStart w:id="11633" w:name="_Toc123139530"/>
      <w:bookmarkStart w:id="11634" w:name="_Toc124166330"/>
      <w:bookmarkStart w:id="11635" w:name="_Toc130923203"/>
      <w:bookmarkStart w:id="11636" w:name="_Toc137303615"/>
      <w:bookmarkStart w:id="11637" w:name="_Toc138889839"/>
      <w:bookmarkStart w:id="11638" w:name="_Toc145111651"/>
      <w:r w:rsidRPr="00090C64">
        <w:t>D.2</w:t>
      </w:r>
      <w:r w:rsidRPr="00090C64">
        <w:tab/>
        <w:t>Receiver</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6E1E5044" w14:textId="77777777" w:rsidR="00D57C09" w:rsidRPr="00090C64" w:rsidRDefault="00D57C09" w:rsidP="00D57C09">
      <w:pPr>
        <w:pStyle w:val="Heading2"/>
      </w:pPr>
      <w:bookmarkStart w:id="11639" w:name="_Toc21125361"/>
      <w:bookmarkStart w:id="11640" w:name="_Toc29768351"/>
      <w:bookmarkStart w:id="11641" w:name="_Toc36044793"/>
      <w:bookmarkStart w:id="11642" w:name="_Toc37230698"/>
      <w:bookmarkStart w:id="11643" w:name="_Toc45907841"/>
      <w:bookmarkStart w:id="11644" w:name="_Toc53181946"/>
      <w:bookmarkStart w:id="11645" w:name="_Toc61127761"/>
      <w:bookmarkStart w:id="11646" w:name="_Toc67054775"/>
      <w:bookmarkStart w:id="11647" w:name="_Toc67061773"/>
      <w:bookmarkStart w:id="11648" w:name="_Toc74735291"/>
      <w:bookmarkStart w:id="11649" w:name="_Toc74753534"/>
      <w:bookmarkStart w:id="11650" w:name="_Toc76507793"/>
      <w:bookmarkStart w:id="11651" w:name="_Toc83109402"/>
      <w:bookmarkStart w:id="11652" w:name="_Toc89878215"/>
      <w:bookmarkStart w:id="11653" w:name="_Toc98710066"/>
      <w:bookmarkStart w:id="11654" w:name="_Toc105691881"/>
      <w:bookmarkStart w:id="11655" w:name="_Toc105694195"/>
      <w:bookmarkStart w:id="11656" w:name="_Toc123139531"/>
      <w:bookmarkStart w:id="11657" w:name="_Toc124166331"/>
      <w:bookmarkStart w:id="11658" w:name="_Toc130923204"/>
      <w:bookmarkStart w:id="11659" w:name="_Toc137303616"/>
      <w:bookmarkStart w:id="11660" w:name="_Toc138889840"/>
      <w:bookmarkStart w:id="11661" w:name="_Toc145111652"/>
      <w:r w:rsidRPr="00090C64">
        <w:t>D.2.1</w:t>
      </w:r>
      <w:r w:rsidRPr="00090C64">
        <w:tab/>
        <w:t>OTA sensitivity and OTA Reference sensitivity</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62" w:name="_Toc21125362"/>
      <w:bookmarkStart w:id="11663" w:name="_Toc29768352"/>
      <w:bookmarkStart w:id="11664" w:name="_Toc36044794"/>
      <w:bookmarkStart w:id="11665" w:name="_Toc37230699"/>
      <w:bookmarkStart w:id="11666" w:name="_Toc45907842"/>
      <w:bookmarkStart w:id="11667" w:name="_Toc53181947"/>
      <w:bookmarkStart w:id="11668" w:name="_Toc61127762"/>
      <w:bookmarkStart w:id="11669" w:name="_Toc67054776"/>
      <w:bookmarkStart w:id="11670" w:name="_Toc67061774"/>
      <w:bookmarkStart w:id="11671" w:name="_Toc74735292"/>
      <w:bookmarkStart w:id="11672" w:name="_Toc74753535"/>
      <w:bookmarkStart w:id="11673" w:name="_Toc76507794"/>
      <w:bookmarkStart w:id="11674" w:name="_Toc83109403"/>
      <w:bookmarkStart w:id="11675" w:name="_Toc89878216"/>
      <w:bookmarkStart w:id="11676" w:name="_Toc98710067"/>
      <w:bookmarkStart w:id="11677" w:name="_Toc105691882"/>
      <w:bookmarkStart w:id="11678" w:name="_Toc105694196"/>
      <w:bookmarkStart w:id="11679" w:name="_Toc123139532"/>
      <w:bookmarkStart w:id="11680" w:name="_Toc124166332"/>
      <w:bookmarkStart w:id="11681" w:name="_Toc130923205"/>
      <w:bookmarkStart w:id="11682" w:name="_Toc137303617"/>
      <w:bookmarkStart w:id="11683" w:name="_Toc138889841"/>
      <w:bookmarkStart w:id="11684" w:name="_Toc145111653"/>
      <w:r w:rsidRPr="00090C64">
        <w:t>D.2.2</w:t>
      </w:r>
      <w:r w:rsidRPr="00090C64">
        <w:tab/>
        <w:t>OTA Dynamic range</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85" w:name="_Toc21125363"/>
      <w:bookmarkStart w:id="11686" w:name="_Toc29768353"/>
      <w:bookmarkStart w:id="11687" w:name="_Toc36044795"/>
      <w:bookmarkStart w:id="11688" w:name="_Toc37230700"/>
      <w:bookmarkStart w:id="11689" w:name="_Toc45907843"/>
      <w:bookmarkStart w:id="11690" w:name="_Toc53181948"/>
      <w:bookmarkStart w:id="11691" w:name="_Toc61127763"/>
      <w:bookmarkStart w:id="11692" w:name="_Toc67054777"/>
      <w:bookmarkStart w:id="11693" w:name="_Toc67061775"/>
      <w:bookmarkStart w:id="11694" w:name="_Toc74735293"/>
      <w:bookmarkStart w:id="11695" w:name="_Toc74753536"/>
      <w:bookmarkStart w:id="11696" w:name="_Toc76507795"/>
      <w:bookmarkStart w:id="11697" w:name="_Toc83109404"/>
      <w:bookmarkStart w:id="11698" w:name="_Toc89878217"/>
      <w:bookmarkStart w:id="11699" w:name="_Toc98710068"/>
      <w:bookmarkStart w:id="11700" w:name="_Toc105691883"/>
      <w:bookmarkStart w:id="11701" w:name="_Toc105694197"/>
      <w:bookmarkStart w:id="11702" w:name="_Toc123139533"/>
      <w:bookmarkStart w:id="11703" w:name="_Toc124166333"/>
      <w:bookmarkStart w:id="11704" w:name="_Toc130923206"/>
      <w:bookmarkStart w:id="11705" w:name="_Toc137303618"/>
      <w:bookmarkStart w:id="11706" w:name="_Toc138889842"/>
      <w:bookmarkStart w:id="11707" w:name="_Toc145111654"/>
      <w:r w:rsidRPr="00090C64">
        <w:t>D.2.3</w:t>
      </w:r>
      <w:r w:rsidRPr="00090C64">
        <w:tab/>
        <w:t>OTA Adjacent channel selectivity, general blocking, and narrowband blocking</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08" w:name="_Toc21125364"/>
      <w:bookmarkStart w:id="11709" w:name="_Toc29768354"/>
      <w:bookmarkStart w:id="11710" w:name="_Toc36044796"/>
      <w:bookmarkStart w:id="11711" w:name="_Toc37230701"/>
      <w:bookmarkStart w:id="11712" w:name="_Toc45907844"/>
      <w:bookmarkStart w:id="11713" w:name="_Toc53181949"/>
      <w:bookmarkStart w:id="11714" w:name="_Toc61127764"/>
      <w:bookmarkStart w:id="11715" w:name="_Toc67054778"/>
      <w:bookmarkStart w:id="11716" w:name="_Toc67061776"/>
      <w:bookmarkStart w:id="11717" w:name="_Toc74735294"/>
      <w:bookmarkStart w:id="11718" w:name="_Toc74753537"/>
      <w:bookmarkStart w:id="11719" w:name="_Toc76507796"/>
      <w:bookmarkStart w:id="11720" w:name="_Toc83109405"/>
      <w:bookmarkStart w:id="11721" w:name="_Toc89878218"/>
      <w:bookmarkStart w:id="11722" w:name="_Toc98710069"/>
      <w:bookmarkStart w:id="11723" w:name="_Toc105691884"/>
      <w:bookmarkStart w:id="11724" w:name="_Toc105694198"/>
      <w:bookmarkStart w:id="11725" w:name="_Toc123139534"/>
      <w:bookmarkStart w:id="11726" w:name="_Toc124166334"/>
      <w:bookmarkStart w:id="11727" w:name="_Toc130923207"/>
      <w:bookmarkStart w:id="11728" w:name="_Toc137303619"/>
      <w:bookmarkStart w:id="11729" w:name="_Toc138889843"/>
      <w:bookmarkStart w:id="11730" w:name="_Toc145111655"/>
      <w:r w:rsidRPr="00090C64">
        <w:t>D.2.4</w:t>
      </w:r>
      <w:r w:rsidRPr="00090C64">
        <w:tab/>
        <w:t>OTA Blocking</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31" w:name="_Toc21125365"/>
      <w:bookmarkStart w:id="11732" w:name="_Toc29768355"/>
      <w:bookmarkStart w:id="11733" w:name="_Toc36044797"/>
      <w:bookmarkStart w:id="11734" w:name="_Toc37230702"/>
      <w:bookmarkStart w:id="11735" w:name="_Toc45907845"/>
      <w:bookmarkStart w:id="11736" w:name="_Toc53181950"/>
      <w:bookmarkStart w:id="11737" w:name="_Toc61127765"/>
      <w:bookmarkStart w:id="11738" w:name="_Toc67054779"/>
      <w:bookmarkStart w:id="11739" w:name="_Toc67061777"/>
      <w:bookmarkStart w:id="11740" w:name="_Toc74735295"/>
      <w:bookmarkStart w:id="11741" w:name="_Toc74753538"/>
      <w:bookmarkStart w:id="11742" w:name="_Toc76507797"/>
      <w:bookmarkStart w:id="11743" w:name="_Toc83109406"/>
      <w:bookmarkStart w:id="11744" w:name="_Toc89878219"/>
      <w:bookmarkStart w:id="11745" w:name="_Toc98710070"/>
      <w:bookmarkStart w:id="11746" w:name="_Toc105691885"/>
      <w:bookmarkStart w:id="11747" w:name="_Toc105694199"/>
      <w:bookmarkStart w:id="11748" w:name="_Toc123139535"/>
      <w:bookmarkStart w:id="11749" w:name="_Toc124166335"/>
      <w:bookmarkStart w:id="11750" w:name="_Toc130923208"/>
      <w:bookmarkStart w:id="11751" w:name="_Toc137303620"/>
      <w:bookmarkStart w:id="11752" w:name="_Toc138889844"/>
      <w:bookmarkStart w:id="11753" w:name="_Toc145111656"/>
      <w:r w:rsidRPr="00090C64">
        <w:t>D.2.5</w:t>
      </w:r>
      <w:r w:rsidRPr="00090C64">
        <w:tab/>
        <w:t>OTA Receiver spurious emissions</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54" w:name="_Toc21125366"/>
      <w:bookmarkStart w:id="11755" w:name="_Toc29768356"/>
      <w:bookmarkStart w:id="11756" w:name="_Toc36044798"/>
      <w:bookmarkStart w:id="11757" w:name="_Toc37230703"/>
      <w:bookmarkStart w:id="11758" w:name="_Toc45907846"/>
      <w:bookmarkStart w:id="11759" w:name="_Toc53181951"/>
      <w:bookmarkStart w:id="11760" w:name="_Toc61127766"/>
      <w:bookmarkStart w:id="11761" w:name="_Toc67054780"/>
      <w:bookmarkStart w:id="11762" w:name="_Toc67061778"/>
      <w:bookmarkStart w:id="11763" w:name="_Toc74735296"/>
      <w:bookmarkStart w:id="11764" w:name="_Toc74753539"/>
      <w:bookmarkStart w:id="11765" w:name="_Toc76507798"/>
      <w:bookmarkStart w:id="11766" w:name="_Toc83109407"/>
      <w:bookmarkStart w:id="11767" w:name="_Toc89878220"/>
      <w:bookmarkStart w:id="11768" w:name="_Toc98710071"/>
      <w:bookmarkStart w:id="11769" w:name="_Toc105691886"/>
      <w:bookmarkStart w:id="11770" w:name="_Toc105694200"/>
      <w:bookmarkStart w:id="11771" w:name="_Toc123139536"/>
      <w:bookmarkStart w:id="11772" w:name="_Toc124166336"/>
      <w:bookmarkStart w:id="11773" w:name="_Toc130923209"/>
      <w:bookmarkStart w:id="11774" w:name="_Toc137303621"/>
      <w:bookmarkStart w:id="11775" w:name="_Toc138889845"/>
      <w:bookmarkStart w:id="11776" w:name="_Toc145111657"/>
      <w:r w:rsidRPr="00090C64">
        <w:t>D.2.6</w:t>
      </w:r>
      <w:r w:rsidRPr="00090C64">
        <w:tab/>
        <w:t>OTA Receiver intermodulation</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77" w:name="_Toc21125367"/>
      <w:bookmarkStart w:id="11778" w:name="_Toc29768357"/>
      <w:bookmarkStart w:id="11779" w:name="_Toc36044799"/>
      <w:bookmarkStart w:id="11780" w:name="_Toc37230704"/>
      <w:bookmarkStart w:id="11781" w:name="_Toc45907847"/>
      <w:bookmarkStart w:id="11782" w:name="_Toc53181952"/>
      <w:bookmarkStart w:id="11783" w:name="_Toc61127767"/>
      <w:bookmarkStart w:id="11784" w:name="_Toc67054781"/>
      <w:bookmarkStart w:id="11785" w:name="_Toc67061779"/>
      <w:bookmarkStart w:id="11786" w:name="_Toc74735297"/>
      <w:bookmarkStart w:id="11787" w:name="_Toc74753540"/>
      <w:bookmarkStart w:id="11788" w:name="_Toc76507799"/>
      <w:bookmarkStart w:id="11789" w:name="_Toc83109408"/>
      <w:bookmarkStart w:id="11790" w:name="_Toc89878221"/>
      <w:bookmarkStart w:id="11791" w:name="_Toc98710072"/>
      <w:bookmarkStart w:id="11792" w:name="_Toc105691887"/>
      <w:bookmarkStart w:id="11793" w:name="_Toc105694201"/>
      <w:bookmarkStart w:id="11794" w:name="_Toc123139537"/>
      <w:bookmarkStart w:id="11795" w:name="_Toc124166337"/>
      <w:bookmarkStart w:id="11796" w:name="_Toc130923210"/>
      <w:bookmarkStart w:id="11797" w:name="_Toc137303622"/>
      <w:bookmarkStart w:id="11798" w:name="_Toc138889846"/>
      <w:bookmarkStart w:id="11799" w:name="_Toc145111658"/>
      <w:r w:rsidRPr="00090C64">
        <w:t>D.2.7</w:t>
      </w:r>
      <w:r w:rsidRPr="00090C64">
        <w:tab/>
        <w:t>OTA In-channel selectivity</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800" w:name="_Toc21125368"/>
      <w:bookmarkStart w:id="11801" w:name="_Toc29768358"/>
      <w:bookmarkStart w:id="11802" w:name="_Toc36044800"/>
      <w:bookmarkStart w:id="11803" w:name="_Toc37230705"/>
      <w:bookmarkStart w:id="11804" w:name="_Toc45907848"/>
      <w:bookmarkStart w:id="11805" w:name="_Toc53181953"/>
      <w:bookmarkStart w:id="11806" w:name="_Toc61127768"/>
      <w:bookmarkStart w:id="11807" w:name="_Toc67054782"/>
      <w:bookmarkStart w:id="11808" w:name="_Toc67061780"/>
      <w:bookmarkStart w:id="11809" w:name="_Toc74735298"/>
      <w:bookmarkStart w:id="11810" w:name="_Toc74753541"/>
      <w:bookmarkStart w:id="11811" w:name="_Toc76507800"/>
      <w:bookmarkStart w:id="11812" w:name="_Toc83109409"/>
      <w:bookmarkStart w:id="11813" w:name="_Toc89878222"/>
      <w:bookmarkStart w:id="11814" w:name="_Toc98710073"/>
      <w:bookmarkStart w:id="11815" w:name="_Toc105691888"/>
      <w:bookmarkStart w:id="11816" w:name="_Toc105694202"/>
      <w:bookmarkStart w:id="11817" w:name="_Toc123139538"/>
      <w:bookmarkStart w:id="11818" w:name="_Toc124166338"/>
      <w:bookmarkStart w:id="11819" w:name="_Toc130923211"/>
      <w:bookmarkStart w:id="11820" w:name="_Toc137303623"/>
      <w:bookmarkStart w:id="11821" w:name="_Toc138889847"/>
      <w:bookmarkStart w:id="11822" w:name="_Toc145111659"/>
      <w:r w:rsidRPr="00090C64">
        <w:t>D.3</w:t>
      </w:r>
      <w:r w:rsidRPr="00090C64">
        <w:tab/>
        <w:t>Performance requirements</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1823" w:name="_Toc21125369"/>
      <w:bookmarkStart w:id="11824" w:name="_Toc29768359"/>
      <w:bookmarkStart w:id="11825" w:name="_Toc36044801"/>
      <w:bookmarkStart w:id="11826" w:name="_Toc37230706"/>
      <w:bookmarkStart w:id="11827" w:name="_Toc45907849"/>
      <w:bookmarkStart w:id="11828" w:name="_Toc53181954"/>
      <w:r>
        <w:br w:type="page"/>
      </w:r>
    </w:p>
    <w:p w14:paraId="3E989CE9" w14:textId="0E7CBA0E" w:rsidR="00D57C09" w:rsidRPr="00090C64" w:rsidRDefault="00D57C09" w:rsidP="00D57C09">
      <w:pPr>
        <w:pStyle w:val="Heading8"/>
      </w:pPr>
      <w:bookmarkStart w:id="11829" w:name="_Toc61127769"/>
      <w:bookmarkStart w:id="11830" w:name="_Toc67054783"/>
      <w:bookmarkStart w:id="11831" w:name="_Toc67061781"/>
      <w:bookmarkStart w:id="11832" w:name="_Toc74735299"/>
      <w:bookmarkStart w:id="11833" w:name="_Toc74753542"/>
      <w:bookmarkStart w:id="11834" w:name="_Toc76507801"/>
      <w:bookmarkStart w:id="11835" w:name="_Toc83109410"/>
      <w:bookmarkStart w:id="11836" w:name="_Toc89878223"/>
      <w:bookmarkStart w:id="11837" w:name="_Toc98710074"/>
      <w:bookmarkStart w:id="11838" w:name="_Toc105691889"/>
      <w:bookmarkStart w:id="11839" w:name="_Toc105694203"/>
      <w:bookmarkStart w:id="11840" w:name="_Toc123139539"/>
      <w:bookmarkStart w:id="11841" w:name="_Toc124166339"/>
      <w:bookmarkStart w:id="11842" w:name="_Toc130923212"/>
      <w:bookmarkStart w:id="11843" w:name="_Toc137303624"/>
      <w:bookmarkStart w:id="11844" w:name="_Toc138889848"/>
      <w:bookmarkStart w:id="11845" w:name="_Toc145111660"/>
      <w:r w:rsidRPr="00090C64">
        <w:t>Annex E (normative):</w:t>
      </w:r>
      <w:r w:rsidRPr="00090C64">
        <w:br/>
        <w:t>Estimation of Measurement Uncertainty</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7FC86384" w14:textId="77777777" w:rsidR="00D57C09" w:rsidRPr="00090C64" w:rsidRDefault="00D57C09" w:rsidP="00D57C09">
      <w:pPr>
        <w:pStyle w:val="Heading1"/>
      </w:pPr>
      <w:bookmarkStart w:id="11846" w:name="_Toc21125370"/>
      <w:bookmarkStart w:id="11847" w:name="_Toc29768360"/>
      <w:bookmarkStart w:id="11848" w:name="_Toc36044802"/>
      <w:bookmarkStart w:id="11849" w:name="_Toc37230707"/>
      <w:bookmarkStart w:id="11850" w:name="_Toc45907850"/>
      <w:bookmarkStart w:id="11851" w:name="_Toc53181955"/>
      <w:bookmarkStart w:id="11852" w:name="_Toc61127770"/>
      <w:bookmarkStart w:id="11853" w:name="_Toc67054784"/>
      <w:bookmarkStart w:id="11854" w:name="_Toc67061782"/>
      <w:bookmarkStart w:id="11855" w:name="_Toc74735300"/>
      <w:bookmarkStart w:id="11856" w:name="_Toc74753543"/>
      <w:bookmarkStart w:id="11857" w:name="_Toc76507802"/>
      <w:bookmarkStart w:id="11858" w:name="_Toc83109411"/>
      <w:bookmarkStart w:id="11859" w:name="_Toc89878224"/>
      <w:bookmarkStart w:id="11860" w:name="_Toc98710075"/>
      <w:bookmarkStart w:id="11861" w:name="_Toc105691890"/>
      <w:bookmarkStart w:id="11862" w:name="_Toc105694204"/>
      <w:bookmarkStart w:id="11863" w:name="_Toc123139540"/>
      <w:bookmarkStart w:id="11864" w:name="_Toc124166340"/>
      <w:bookmarkStart w:id="11865" w:name="_Toc130923213"/>
      <w:bookmarkStart w:id="11866" w:name="_Toc137303625"/>
      <w:bookmarkStart w:id="11867" w:name="_Toc138889849"/>
      <w:bookmarkStart w:id="11868" w:name="_Toc145111661"/>
      <w:r w:rsidRPr="00090C64">
        <w:t>E.1</w:t>
      </w:r>
      <w:r w:rsidRPr="00090C64">
        <w:tab/>
        <w:t>General</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459ECD18" w14:textId="1B308514" w:rsidR="00CF0E35" w:rsidRPr="00090C64" w:rsidRDefault="00CF0E35" w:rsidP="00CF0E35">
      <w:bookmarkStart w:id="11869" w:name="_Toc21125371"/>
      <w:bookmarkStart w:id="11870" w:name="_Toc29768361"/>
      <w:bookmarkStart w:id="11871" w:name="_Toc36044803"/>
      <w:bookmarkStart w:id="11872" w:name="_Toc37230708"/>
      <w:bookmarkStart w:id="11873"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74" w:name="_Toc53181956"/>
      <w:bookmarkStart w:id="11875" w:name="_Toc61127771"/>
      <w:bookmarkStart w:id="11876" w:name="_Toc67054785"/>
      <w:bookmarkStart w:id="11877" w:name="_Toc67061783"/>
      <w:bookmarkStart w:id="11878" w:name="_Toc74735301"/>
      <w:bookmarkStart w:id="11879" w:name="_Toc74753544"/>
      <w:bookmarkStart w:id="11880" w:name="_Toc76507803"/>
      <w:bookmarkStart w:id="11881" w:name="_Toc83109412"/>
      <w:bookmarkStart w:id="11882" w:name="_Toc89878225"/>
      <w:bookmarkStart w:id="11883" w:name="_Toc98710076"/>
      <w:bookmarkStart w:id="11884" w:name="_Toc105691891"/>
      <w:bookmarkStart w:id="11885" w:name="_Toc105694205"/>
      <w:bookmarkStart w:id="11886" w:name="_Toc123139541"/>
      <w:bookmarkStart w:id="11887" w:name="_Toc124166341"/>
      <w:bookmarkStart w:id="11888" w:name="_Toc130923214"/>
      <w:bookmarkStart w:id="11889" w:name="_Toc137303626"/>
      <w:bookmarkStart w:id="11890" w:name="_Toc138889850"/>
      <w:bookmarkStart w:id="11891" w:name="_Toc145111662"/>
      <w:r w:rsidRPr="00090C64">
        <w:t>E.2</w:t>
      </w:r>
      <w:r w:rsidRPr="00090C64">
        <w:tab/>
        <w:t>Measurement methodology descriptions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389CFAD1" w14:textId="5C0B34B1" w:rsidR="00CF0E35" w:rsidRPr="00090C64" w:rsidRDefault="00CF0E35" w:rsidP="00CF0E35">
      <w:bookmarkStart w:id="11892" w:name="_Toc21125372"/>
      <w:bookmarkStart w:id="11893" w:name="_Toc29768362"/>
      <w:bookmarkStart w:id="11894" w:name="_Toc36044804"/>
      <w:bookmarkStart w:id="11895" w:name="_Toc37230709"/>
      <w:bookmarkStart w:id="1189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897" w:name="_Toc53181957"/>
      <w:bookmarkStart w:id="11898" w:name="_Toc61127772"/>
      <w:bookmarkStart w:id="11899" w:name="_Toc67054786"/>
      <w:bookmarkStart w:id="11900" w:name="_Toc67061784"/>
      <w:bookmarkStart w:id="11901" w:name="_Toc74735302"/>
      <w:bookmarkStart w:id="11902" w:name="_Toc74753545"/>
      <w:bookmarkStart w:id="11903" w:name="_Toc76507804"/>
      <w:bookmarkStart w:id="11904" w:name="_Toc83109413"/>
      <w:bookmarkStart w:id="11905" w:name="_Toc89878226"/>
      <w:bookmarkStart w:id="11906" w:name="_Toc98710077"/>
      <w:bookmarkStart w:id="11907" w:name="_Toc105691892"/>
      <w:bookmarkStart w:id="11908" w:name="_Toc105694206"/>
      <w:bookmarkStart w:id="11909" w:name="_Toc123139542"/>
      <w:bookmarkStart w:id="11910" w:name="_Toc124166342"/>
      <w:bookmarkStart w:id="11911" w:name="_Toc130923215"/>
      <w:bookmarkStart w:id="11912" w:name="_Toc137303627"/>
      <w:bookmarkStart w:id="11913" w:name="_Toc138889851"/>
      <w:bookmarkStart w:id="11914" w:name="_Toc145111663"/>
      <w:r w:rsidRPr="00090C64">
        <w:t>E.3</w:t>
      </w:r>
      <w:r w:rsidRPr="00090C64">
        <w:tab/>
        <w:t>Measurement uncertainty budget format</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63004130" w14:textId="6F1F9134" w:rsidR="00CF0E35" w:rsidRPr="00090C64" w:rsidRDefault="00CF0E35" w:rsidP="00CF0E35">
      <w:pPr>
        <w:rPr>
          <w:lang w:eastAsia="zh-CN"/>
        </w:rPr>
      </w:pPr>
      <w:bookmarkStart w:id="11915" w:name="_Toc21125373"/>
      <w:bookmarkStart w:id="11916" w:name="_Toc29768363"/>
      <w:bookmarkStart w:id="11917" w:name="_Toc36044805"/>
      <w:bookmarkStart w:id="11918" w:name="_Toc37230710"/>
      <w:bookmarkStart w:id="11919"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20" w:name="_Toc21123351"/>
      <w:bookmarkStart w:id="11921" w:name="_Toc53181958"/>
      <w:bookmarkStart w:id="11922" w:name="_Toc61127773"/>
      <w:bookmarkStart w:id="11923" w:name="_Toc67054787"/>
      <w:bookmarkStart w:id="11924" w:name="_Toc67061785"/>
      <w:bookmarkStart w:id="11925" w:name="_Toc74735303"/>
      <w:bookmarkStart w:id="11926" w:name="_Toc74753546"/>
      <w:bookmarkStart w:id="11927" w:name="_Toc76507805"/>
      <w:bookmarkStart w:id="11928" w:name="_Toc83109414"/>
      <w:bookmarkStart w:id="11929" w:name="_Toc89878227"/>
      <w:bookmarkStart w:id="11930" w:name="_Toc98710078"/>
      <w:bookmarkStart w:id="11931" w:name="_Toc105691893"/>
      <w:bookmarkStart w:id="11932" w:name="_Toc105694207"/>
      <w:bookmarkStart w:id="11933" w:name="_Toc123139543"/>
      <w:bookmarkStart w:id="11934" w:name="_Toc124166343"/>
      <w:bookmarkStart w:id="11935" w:name="_Toc130923216"/>
      <w:bookmarkStart w:id="11936" w:name="_Toc137303628"/>
      <w:bookmarkStart w:id="11937" w:name="_Toc138889852"/>
      <w:bookmarkStart w:id="11938" w:name="_Toc145111664"/>
      <w:bookmarkEnd w:id="11915"/>
      <w:bookmarkEnd w:id="11916"/>
      <w:bookmarkEnd w:id="11917"/>
      <w:bookmarkEnd w:id="11918"/>
      <w:bookmarkEnd w:id="11919"/>
      <w:r w:rsidRPr="00090C64">
        <w:t>E.4</w:t>
      </w:r>
      <w:r w:rsidRPr="00090C64">
        <w:tab/>
        <w:t>Measurement uncertainty budgets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39" w:name="_Toc21123352"/>
      <w:bookmarkStart w:id="11940" w:name="_Toc53181959"/>
      <w:bookmarkStart w:id="11941" w:name="_Toc61127774"/>
      <w:bookmarkStart w:id="11942" w:name="_Toc67054788"/>
      <w:bookmarkStart w:id="11943" w:name="_Toc67061786"/>
      <w:bookmarkStart w:id="11944" w:name="_Toc74735304"/>
      <w:bookmarkStart w:id="11945" w:name="_Toc74753547"/>
      <w:bookmarkStart w:id="11946" w:name="_Toc76507806"/>
      <w:bookmarkStart w:id="11947" w:name="_Toc83109415"/>
      <w:bookmarkStart w:id="11948" w:name="_Toc89878228"/>
      <w:bookmarkStart w:id="11949" w:name="_Toc98710079"/>
      <w:bookmarkStart w:id="11950" w:name="_Toc105691894"/>
      <w:bookmarkStart w:id="11951" w:name="_Toc105694208"/>
      <w:bookmarkStart w:id="11952" w:name="_Toc123139544"/>
      <w:bookmarkStart w:id="11953" w:name="_Toc124166344"/>
      <w:bookmarkStart w:id="11954" w:name="_Toc130923217"/>
      <w:bookmarkStart w:id="11955" w:name="_Toc137303629"/>
      <w:bookmarkStart w:id="11956" w:name="_Toc138889853"/>
      <w:bookmarkStart w:id="11957" w:name="_Toc145111665"/>
      <w:r w:rsidRPr="00090C64">
        <w:t>E.5</w:t>
      </w:r>
      <w:r w:rsidRPr="00090C64">
        <w:tab/>
        <w:t>Measurement error contribution descriptions</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1958" w:name="_Hlk513537424"/>
      <w:bookmarkStart w:id="11959" w:name="_Toc21125375"/>
      <w:bookmarkStart w:id="11960" w:name="_Toc29768365"/>
      <w:bookmarkStart w:id="11961" w:name="_Toc36044807"/>
      <w:bookmarkStart w:id="11962" w:name="_Toc37230712"/>
      <w:bookmarkStart w:id="11963" w:name="_Toc45907855"/>
      <w:bookmarkStart w:id="11964" w:name="_Toc53181960"/>
      <w:bookmarkStart w:id="11965" w:name="historyclause"/>
      <w:r>
        <w:br w:type="page"/>
      </w:r>
    </w:p>
    <w:p w14:paraId="61E9A7BF" w14:textId="5D9967C5" w:rsidR="00D57C09" w:rsidRPr="00090C64" w:rsidRDefault="00D57C09" w:rsidP="00D57C09">
      <w:pPr>
        <w:pStyle w:val="Heading8"/>
      </w:pPr>
      <w:bookmarkStart w:id="11966" w:name="_Toc61127775"/>
      <w:bookmarkStart w:id="11967" w:name="_Toc67054789"/>
      <w:bookmarkStart w:id="11968" w:name="_Toc67061787"/>
      <w:bookmarkStart w:id="11969" w:name="_Toc74735305"/>
      <w:bookmarkStart w:id="11970" w:name="_Toc74753548"/>
      <w:bookmarkStart w:id="11971" w:name="_Toc76507807"/>
      <w:bookmarkStart w:id="11972" w:name="_Toc83109416"/>
      <w:bookmarkStart w:id="11973" w:name="_Toc89878229"/>
      <w:bookmarkStart w:id="11974" w:name="_Toc98710080"/>
      <w:bookmarkStart w:id="11975" w:name="_Toc105691895"/>
      <w:bookmarkStart w:id="11976" w:name="_Toc105694209"/>
      <w:bookmarkStart w:id="11977" w:name="_Toc123139545"/>
      <w:bookmarkStart w:id="11978" w:name="_Toc124166345"/>
      <w:bookmarkStart w:id="11979" w:name="_Toc130923218"/>
      <w:bookmarkStart w:id="11980" w:name="_Toc137303630"/>
      <w:bookmarkStart w:id="11981" w:name="_Toc138889854"/>
      <w:bookmarkStart w:id="11982" w:name="_Toc145111666"/>
      <w:r w:rsidRPr="00090C64">
        <w:t>Annex F (normative):</w:t>
      </w:r>
      <w:bookmarkEnd w:id="11958"/>
      <w:r w:rsidRPr="00090C64">
        <w:br/>
        <w:t>TRP measurement grids</w:t>
      </w:r>
      <w:bookmarkEnd w:id="11959"/>
      <w:bookmarkEnd w:id="11960"/>
      <w:bookmarkEnd w:id="11961"/>
      <w:bookmarkEnd w:id="11962"/>
      <w:bookmarkEnd w:id="11963"/>
      <w:bookmarkEnd w:id="11964"/>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BD53A54" w14:textId="77777777" w:rsidR="00D57C09" w:rsidRPr="00090C64" w:rsidRDefault="00D57C09" w:rsidP="00D57C09">
      <w:pPr>
        <w:pStyle w:val="Heading1"/>
      </w:pPr>
      <w:bookmarkStart w:id="11983" w:name="_Toc21125376"/>
      <w:bookmarkStart w:id="11984" w:name="_Toc29768366"/>
      <w:bookmarkStart w:id="11985" w:name="_Toc36044808"/>
      <w:bookmarkStart w:id="11986" w:name="_Toc37230713"/>
      <w:bookmarkStart w:id="11987" w:name="_Toc45907856"/>
      <w:bookmarkStart w:id="11988" w:name="_Toc53181961"/>
      <w:bookmarkStart w:id="11989" w:name="_Toc61127776"/>
      <w:bookmarkStart w:id="11990" w:name="_Toc67054790"/>
      <w:bookmarkStart w:id="11991" w:name="_Toc67061788"/>
      <w:bookmarkStart w:id="11992" w:name="_Toc74735306"/>
      <w:bookmarkStart w:id="11993" w:name="_Toc74753549"/>
      <w:bookmarkStart w:id="11994" w:name="_Toc76507808"/>
      <w:bookmarkStart w:id="11995" w:name="_Toc83109417"/>
      <w:bookmarkStart w:id="11996" w:name="_Toc89878230"/>
      <w:bookmarkStart w:id="11997" w:name="_Toc98710081"/>
      <w:bookmarkStart w:id="11998" w:name="_Toc105691896"/>
      <w:bookmarkStart w:id="11999" w:name="_Toc105694210"/>
      <w:bookmarkStart w:id="12000" w:name="_Toc123139546"/>
      <w:bookmarkStart w:id="12001" w:name="_Toc124166346"/>
      <w:bookmarkStart w:id="12002" w:name="_Toc130923219"/>
      <w:bookmarkStart w:id="12003" w:name="_Toc137303631"/>
      <w:bookmarkStart w:id="12004" w:name="_Toc138889855"/>
      <w:bookmarkStart w:id="12005" w:name="_Toc145111667"/>
      <w:r w:rsidRPr="00090C64">
        <w:t>F.1</w:t>
      </w:r>
      <w:r w:rsidRPr="00090C64">
        <w:tab/>
        <w:t>General</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06" w:name="_Toc21125377"/>
      <w:bookmarkStart w:id="12007" w:name="_Toc29768367"/>
      <w:bookmarkStart w:id="12008" w:name="_Toc36044809"/>
      <w:bookmarkStart w:id="12009" w:name="_Toc37230714"/>
      <w:bookmarkStart w:id="12010" w:name="_Toc45907857"/>
      <w:bookmarkStart w:id="12011" w:name="_Toc53181962"/>
      <w:bookmarkStart w:id="12012" w:name="_Toc61127777"/>
      <w:bookmarkStart w:id="12013" w:name="_Toc67054791"/>
      <w:bookmarkStart w:id="12014" w:name="_Toc67061789"/>
      <w:bookmarkStart w:id="12015" w:name="_Toc74735307"/>
      <w:bookmarkStart w:id="12016" w:name="_Toc74753550"/>
      <w:bookmarkStart w:id="12017" w:name="_Toc76507809"/>
      <w:bookmarkStart w:id="12018" w:name="_Toc83109418"/>
      <w:bookmarkStart w:id="12019" w:name="_Toc89878231"/>
      <w:bookmarkStart w:id="12020" w:name="_Toc98710082"/>
      <w:bookmarkStart w:id="12021" w:name="_Toc105691897"/>
      <w:bookmarkStart w:id="12022" w:name="_Toc105694211"/>
      <w:bookmarkStart w:id="12023" w:name="_Toc123139547"/>
      <w:bookmarkStart w:id="12024" w:name="_Toc124166347"/>
      <w:bookmarkStart w:id="12025" w:name="_Toc130923220"/>
      <w:bookmarkStart w:id="12026" w:name="_Toc137303632"/>
      <w:bookmarkStart w:id="12027" w:name="_Toc138889856"/>
      <w:bookmarkStart w:id="12028" w:name="_Toc145111668"/>
      <w:r w:rsidRPr="00090C64">
        <w:t>F.2</w:t>
      </w:r>
      <w:r w:rsidRPr="00090C64">
        <w:tab/>
        <w:t>Spherical equal angle grid</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36DE4B43" w14:textId="77777777" w:rsidR="00D57C09" w:rsidRPr="00090C64" w:rsidRDefault="00D57C09" w:rsidP="00D57C09">
      <w:pPr>
        <w:pStyle w:val="Heading2"/>
      </w:pPr>
      <w:bookmarkStart w:id="12029" w:name="_Toc21125378"/>
      <w:bookmarkStart w:id="12030" w:name="_Toc29768368"/>
      <w:bookmarkStart w:id="12031" w:name="_Toc36044810"/>
      <w:bookmarkStart w:id="12032" w:name="_Toc37230715"/>
      <w:bookmarkStart w:id="12033" w:name="_Toc45907858"/>
      <w:bookmarkStart w:id="12034" w:name="_Toc53181963"/>
      <w:bookmarkStart w:id="12035" w:name="_Toc61127778"/>
      <w:bookmarkStart w:id="12036" w:name="_Toc67054792"/>
      <w:bookmarkStart w:id="12037" w:name="_Toc67061790"/>
      <w:bookmarkStart w:id="12038" w:name="_Toc74735308"/>
      <w:bookmarkStart w:id="12039" w:name="_Toc74753551"/>
      <w:bookmarkStart w:id="12040" w:name="_Toc76507810"/>
      <w:bookmarkStart w:id="12041" w:name="_Toc83109419"/>
      <w:bookmarkStart w:id="12042" w:name="_Toc89878232"/>
      <w:bookmarkStart w:id="12043" w:name="_Toc98710083"/>
      <w:bookmarkStart w:id="12044" w:name="_Toc105691898"/>
      <w:bookmarkStart w:id="12045" w:name="_Toc105694212"/>
      <w:bookmarkStart w:id="12046" w:name="_Toc123139548"/>
      <w:bookmarkStart w:id="12047" w:name="_Toc124166348"/>
      <w:bookmarkStart w:id="12048" w:name="_Toc130923221"/>
      <w:bookmarkStart w:id="12049" w:name="_Toc137303633"/>
      <w:bookmarkStart w:id="12050" w:name="_Toc138889857"/>
      <w:bookmarkStart w:id="12051" w:name="_Toc145111669"/>
      <w:r w:rsidRPr="00090C64">
        <w:rPr>
          <w:rFonts w:eastAsia="SimSun"/>
          <w:lang w:eastAsia="zh-CN"/>
        </w:rPr>
        <w:t>F.2.1</w:t>
      </w:r>
      <w:r w:rsidRPr="00090C64">
        <w:tab/>
        <w:t>General</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52" w:name="_Toc21125379"/>
      <w:bookmarkStart w:id="12053" w:name="_Toc29768369"/>
      <w:bookmarkStart w:id="12054" w:name="_Toc36044811"/>
      <w:bookmarkStart w:id="12055" w:name="_Toc37230716"/>
      <w:bookmarkStart w:id="12056" w:name="_Toc45907859"/>
      <w:bookmarkStart w:id="12057" w:name="_Toc53181964"/>
      <w:bookmarkStart w:id="12058" w:name="_Toc61127779"/>
      <w:bookmarkStart w:id="12059" w:name="_Toc67054793"/>
      <w:bookmarkStart w:id="12060" w:name="_Toc67061791"/>
      <w:bookmarkStart w:id="12061" w:name="_Toc74735309"/>
      <w:bookmarkStart w:id="12062" w:name="_Toc74753552"/>
      <w:bookmarkStart w:id="12063" w:name="_Toc76507811"/>
      <w:bookmarkStart w:id="12064" w:name="_Toc83109420"/>
      <w:bookmarkStart w:id="12065" w:name="_Toc89878233"/>
      <w:bookmarkStart w:id="12066" w:name="_Toc98710084"/>
      <w:bookmarkStart w:id="12067" w:name="_Toc105691899"/>
      <w:bookmarkStart w:id="12068" w:name="_Toc105694213"/>
      <w:bookmarkStart w:id="12069" w:name="_Toc123139549"/>
      <w:bookmarkStart w:id="12070" w:name="_Toc124166349"/>
      <w:bookmarkStart w:id="12071" w:name="_Toc130923222"/>
      <w:bookmarkStart w:id="12072" w:name="_Toc137303634"/>
      <w:bookmarkStart w:id="12073" w:name="_Toc138889858"/>
      <w:bookmarkStart w:id="12074" w:name="_Toc145111670"/>
      <w:r w:rsidRPr="00090C64">
        <w:rPr>
          <w:rFonts w:eastAsia="SimSun"/>
          <w:lang w:eastAsia="zh-CN"/>
        </w:rPr>
        <w:t>F.2.2</w:t>
      </w:r>
      <w:r w:rsidRPr="00090C64">
        <w:tab/>
        <w:t>Reference angular step criteria</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4.95pt" o:ole="">
            <v:imagedata r:id="rId70" o:title=""/>
          </v:shape>
          <o:OLEObject Type="Embed" ProgID="Equation.3" ShapeID="_x0000_i1044" DrawAspect="Content" ObjectID="_1757425346"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2075" w:name="_Toc21125380"/>
      <w:bookmarkStart w:id="12076" w:name="_Toc29768370"/>
      <w:bookmarkStart w:id="12077" w:name="_Toc36044812"/>
      <w:bookmarkStart w:id="12078" w:name="_Toc37230717"/>
      <w:bookmarkStart w:id="12079" w:name="_Toc45907860"/>
      <w:bookmarkStart w:id="12080" w:name="_Toc53181965"/>
      <w:bookmarkStart w:id="12081" w:name="_Toc61127780"/>
      <w:bookmarkStart w:id="12082" w:name="_Toc67054794"/>
      <w:bookmarkStart w:id="12083" w:name="_Toc67061792"/>
      <w:bookmarkStart w:id="12084" w:name="_Toc74735310"/>
      <w:bookmarkStart w:id="12085" w:name="_Toc74753553"/>
      <w:bookmarkStart w:id="12086" w:name="_Toc76507812"/>
      <w:bookmarkStart w:id="12087" w:name="_Toc83109421"/>
      <w:bookmarkStart w:id="12088" w:name="_Toc89878234"/>
      <w:bookmarkStart w:id="12089" w:name="_Toc98710085"/>
      <w:bookmarkStart w:id="12090" w:name="_Toc105691900"/>
      <w:bookmarkStart w:id="12091" w:name="_Toc105694214"/>
      <w:bookmarkStart w:id="12092" w:name="_Toc123139550"/>
      <w:bookmarkStart w:id="12093" w:name="_Toc124166350"/>
      <w:bookmarkStart w:id="12094" w:name="_Toc130923223"/>
      <w:bookmarkStart w:id="12095" w:name="_Toc137303635"/>
      <w:bookmarkStart w:id="12096" w:name="_Toc138889859"/>
      <w:bookmarkStart w:id="12097" w:name="_Toc145111671"/>
      <w:r w:rsidRPr="00090C64">
        <w:t>F.3</w:t>
      </w:r>
      <w:r w:rsidRPr="00090C64">
        <w:tab/>
        <w:t>Spherical equal area grid</w:t>
      </w:r>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098" w:name="_Toc21125381"/>
      <w:bookmarkStart w:id="12099" w:name="_Toc29768371"/>
      <w:bookmarkStart w:id="12100" w:name="_Toc36044813"/>
      <w:bookmarkStart w:id="12101" w:name="_Toc37230718"/>
      <w:bookmarkStart w:id="12102" w:name="_Toc45907861"/>
      <w:bookmarkStart w:id="12103" w:name="_Toc53181966"/>
      <w:bookmarkStart w:id="12104" w:name="_Toc61127781"/>
      <w:bookmarkStart w:id="12105" w:name="_Toc67054795"/>
      <w:bookmarkStart w:id="12106" w:name="_Toc67061793"/>
      <w:bookmarkStart w:id="12107" w:name="_Toc74735311"/>
      <w:bookmarkStart w:id="12108" w:name="_Toc74753554"/>
      <w:bookmarkStart w:id="12109" w:name="_Toc76507813"/>
      <w:bookmarkStart w:id="12110" w:name="_Toc83109422"/>
      <w:bookmarkStart w:id="12111" w:name="_Toc89878235"/>
      <w:bookmarkStart w:id="12112" w:name="_Toc98710086"/>
      <w:bookmarkStart w:id="12113" w:name="_Toc105691901"/>
      <w:bookmarkStart w:id="12114" w:name="_Toc105694215"/>
      <w:bookmarkStart w:id="12115" w:name="_Toc123139551"/>
      <w:bookmarkStart w:id="12116" w:name="_Toc124166351"/>
      <w:bookmarkStart w:id="12117" w:name="_Toc130923224"/>
      <w:bookmarkStart w:id="12118" w:name="_Toc137303636"/>
      <w:bookmarkStart w:id="12119" w:name="_Toc138889860"/>
      <w:bookmarkStart w:id="12120" w:name="_Toc145111672"/>
      <w:r w:rsidRPr="00090C64">
        <w:t>F.4</w:t>
      </w:r>
      <w:r w:rsidRPr="00090C64">
        <w:tab/>
        <w:t>Spherical Fibonacci grid</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212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212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22" w:name="_Toc21125382"/>
      <w:bookmarkStart w:id="12123" w:name="_Toc29768372"/>
      <w:bookmarkStart w:id="12124" w:name="_Toc36044814"/>
      <w:bookmarkStart w:id="12125" w:name="_Toc37230719"/>
      <w:bookmarkStart w:id="12126" w:name="_Toc45907862"/>
      <w:bookmarkStart w:id="12127" w:name="_Toc53181967"/>
      <w:bookmarkStart w:id="12128" w:name="_Toc61127782"/>
      <w:bookmarkStart w:id="12129" w:name="_Toc67054796"/>
      <w:bookmarkStart w:id="12130" w:name="_Toc67061794"/>
      <w:bookmarkStart w:id="12131" w:name="_Toc74735312"/>
      <w:bookmarkStart w:id="12132" w:name="_Toc74753555"/>
      <w:bookmarkStart w:id="12133" w:name="_Toc76507814"/>
      <w:bookmarkStart w:id="12134" w:name="_Toc83109423"/>
      <w:bookmarkStart w:id="12135" w:name="_Toc89878236"/>
      <w:bookmarkStart w:id="12136" w:name="_Toc98710087"/>
      <w:bookmarkStart w:id="12137" w:name="_Toc105691902"/>
      <w:bookmarkStart w:id="12138" w:name="_Toc105694216"/>
      <w:bookmarkStart w:id="12139" w:name="_Toc123139552"/>
      <w:bookmarkStart w:id="12140" w:name="_Toc124166352"/>
      <w:bookmarkStart w:id="12141" w:name="_Toc130923225"/>
      <w:bookmarkStart w:id="12142" w:name="_Toc137303637"/>
      <w:bookmarkStart w:id="12143" w:name="_Toc138889861"/>
      <w:bookmarkStart w:id="12144" w:name="_Toc145111673"/>
      <w:r w:rsidRPr="00090C64">
        <w:t>F.5</w:t>
      </w:r>
      <w:r w:rsidRPr="00090C64">
        <w:tab/>
        <w:t>Orthogonal cut grid</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11064014" w14:textId="77777777" w:rsidR="00D57C09" w:rsidRPr="00090C64" w:rsidRDefault="00D57C09" w:rsidP="00554118">
      <w:pPr>
        <w:pStyle w:val="Heading2"/>
      </w:pPr>
      <w:bookmarkStart w:id="12145" w:name="_Toc21125383"/>
      <w:bookmarkStart w:id="12146" w:name="_Toc29768373"/>
      <w:bookmarkStart w:id="12147" w:name="_Toc36044815"/>
      <w:bookmarkStart w:id="12148" w:name="_Toc37230720"/>
      <w:bookmarkStart w:id="12149" w:name="_Toc45907863"/>
      <w:bookmarkStart w:id="12150" w:name="_Toc53181968"/>
      <w:bookmarkStart w:id="12151" w:name="_Toc61127783"/>
      <w:bookmarkStart w:id="12152" w:name="_Toc67054797"/>
      <w:bookmarkStart w:id="12153" w:name="_Toc67061795"/>
      <w:bookmarkStart w:id="12154" w:name="_Toc74735313"/>
      <w:bookmarkStart w:id="12155" w:name="_Toc74753556"/>
      <w:bookmarkStart w:id="12156" w:name="_Toc76507815"/>
      <w:bookmarkStart w:id="12157" w:name="_Toc83109424"/>
      <w:bookmarkStart w:id="12158" w:name="_Toc89878237"/>
      <w:bookmarkStart w:id="12159" w:name="_Toc98710088"/>
      <w:bookmarkStart w:id="12160" w:name="_Toc105691903"/>
      <w:bookmarkStart w:id="12161" w:name="_Toc105694217"/>
      <w:bookmarkStart w:id="12162" w:name="_Toc123139553"/>
      <w:bookmarkStart w:id="12163" w:name="_Toc124166353"/>
      <w:bookmarkStart w:id="12164" w:name="_Toc130923226"/>
      <w:bookmarkStart w:id="12165" w:name="_Toc137303638"/>
      <w:bookmarkStart w:id="12166" w:name="_Toc138889862"/>
      <w:bookmarkStart w:id="12167" w:name="_Toc145111674"/>
      <w:r w:rsidRPr="00090C64">
        <w:t>F.5.1</w:t>
      </w:r>
      <w:r w:rsidRPr="00090C64">
        <w:tab/>
        <w:t>General</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68" w:name="_Toc21125384"/>
      <w:bookmarkStart w:id="12169" w:name="_Toc29768374"/>
      <w:bookmarkStart w:id="12170" w:name="_Toc36044816"/>
      <w:bookmarkStart w:id="12171" w:name="_Toc37230721"/>
      <w:bookmarkStart w:id="12172" w:name="_Toc45907864"/>
      <w:bookmarkStart w:id="12173" w:name="_Toc53181969"/>
      <w:bookmarkStart w:id="12174" w:name="_Toc61127784"/>
      <w:bookmarkStart w:id="12175" w:name="_Toc67054798"/>
      <w:bookmarkStart w:id="12176" w:name="_Toc67061796"/>
      <w:bookmarkStart w:id="12177" w:name="_Toc74735314"/>
      <w:bookmarkStart w:id="12178" w:name="_Toc74753557"/>
      <w:bookmarkStart w:id="12179" w:name="_Toc76507816"/>
      <w:bookmarkStart w:id="12180" w:name="_Toc83109425"/>
      <w:bookmarkStart w:id="12181" w:name="_Toc89878238"/>
      <w:bookmarkStart w:id="12182" w:name="_Toc98710089"/>
      <w:bookmarkStart w:id="12183" w:name="_Toc105691904"/>
      <w:bookmarkStart w:id="12184" w:name="_Toc105694218"/>
      <w:bookmarkStart w:id="12185" w:name="_Toc123139554"/>
      <w:bookmarkStart w:id="12186" w:name="_Toc124166354"/>
      <w:bookmarkStart w:id="12187" w:name="_Toc130923227"/>
      <w:bookmarkStart w:id="12188" w:name="_Toc137303639"/>
      <w:bookmarkStart w:id="12189" w:name="_Toc138889863"/>
      <w:bookmarkStart w:id="12190" w:name="_Toc145111675"/>
      <w:r w:rsidRPr="00090C64">
        <w:t>F.5.2</w:t>
      </w:r>
      <w:r w:rsidRPr="00090C64">
        <w:tab/>
        <w:t>Operating band unwanted emissions</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191" w:name="_Toc21125385"/>
      <w:bookmarkStart w:id="12192" w:name="_Toc29768375"/>
      <w:bookmarkStart w:id="12193" w:name="_Toc36044817"/>
      <w:bookmarkStart w:id="12194" w:name="_Toc37230722"/>
      <w:bookmarkStart w:id="12195" w:name="_Toc45907865"/>
      <w:bookmarkStart w:id="12196" w:name="_Toc53181970"/>
      <w:bookmarkStart w:id="12197" w:name="_Toc61127785"/>
      <w:bookmarkStart w:id="12198" w:name="_Toc67054799"/>
      <w:bookmarkStart w:id="12199" w:name="_Toc67061797"/>
      <w:bookmarkStart w:id="12200" w:name="_Toc74735315"/>
      <w:bookmarkStart w:id="12201" w:name="_Toc74753558"/>
      <w:bookmarkStart w:id="12202" w:name="_Toc76507817"/>
      <w:bookmarkStart w:id="12203" w:name="_Toc83109426"/>
      <w:bookmarkStart w:id="12204" w:name="_Toc89878239"/>
      <w:bookmarkStart w:id="12205" w:name="_Toc98710090"/>
      <w:bookmarkStart w:id="12206" w:name="_Toc105691905"/>
      <w:bookmarkStart w:id="12207" w:name="_Toc105694219"/>
      <w:bookmarkStart w:id="12208" w:name="_Toc123139555"/>
      <w:bookmarkStart w:id="12209" w:name="_Toc124166355"/>
      <w:bookmarkStart w:id="12210" w:name="_Toc130923228"/>
      <w:bookmarkStart w:id="12211" w:name="_Toc137303640"/>
      <w:bookmarkStart w:id="12212" w:name="_Toc138889864"/>
      <w:bookmarkStart w:id="12213" w:name="_Toc145111676"/>
      <w:r w:rsidRPr="00090C64">
        <w:t>F.5.3</w:t>
      </w:r>
      <w:r w:rsidRPr="00090C64">
        <w:tab/>
        <w:t>Spurious unwanted emissions</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2214" w:name="_Toc21125386"/>
      <w:bookmarkStart w:id="12215" w:name="_Toc29768376"/>
      <w:bookmarkStart w:id="12216" w:name="_Toc36044818"/>
      <w:bookmarkStart w:id="12217" w:name="_Toc37230723"/>
      <w:bookmarkStart w:id="12218" w:name="_Toc45907866"/>
      <w:bookmarkStart w:id="12219" w:name="_Toc53181971"/>
      <w:bookmarkStart w:id="12220" w:name="_Toc61127786"/>
      <w:bookmarkStart w:id="12221" w:name="_Toc67054800"/>
      <w:bookmarkStart w:id="12222" w:name="_Toc67061798"/>
      <w:bookmarkStart w:id="12223" w:name="_Toc74735316"/>
      <w:bookmarkStart w:id="12224" w:name="_Toc74753559"/>
      <w:bookmarkStart w:id="12225" w:name="_Toc76507818"/>
      <w:bookmarkStart w:id="12226" w:name="_Toc83109427"/>
      <w:bookmarkStart w:id="12227" w:name="_Toc89878240"/>
      <w:bookmarkStart w:id="12228" w:name="_Toc98710091"/>
      <w:bookmarkStart w:id="12229" w:name="_Toc105691906"/>
      <w:bookmarkStart w:id="12230" w:name="_Toc105694220"/>
      <w:bookmarkStart w:id="12231" w:name="_Toc123139556"/>
      <w:bookmarkStart w:id="12232" w:name="_Toc124166356"/>
      <w:bookmarkStart w:id="12233" w:name="_Toc130923229"/>
      <w:bookmarkStart w:id="12234" w:name="_Toc137303641"/>
      <w:bookmarkStart w:id="12235" w:name="_Toc138889865"/>
      <w:bookmarkStart w:id="12236" w:name="_Toc145111677"/>
      <w:r w:rsidRPr="00090C64">
        <w:t>F.6</w:t>
      </w:r>
      <w:r w:rsidRPr="00090C64">
        <w:tab/>
        <w:t>Wave vector space grid</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37" w:name="_Toc21125387"/>
      <w:bookmarkStart w:id="12238" w:name="_Toc29768377"/>
      <w:bookmarkStart w:id="12239" w:name="_Toc36044819"/>
      <w:bookmarkStart w:id="12240" w:name="_Toc37230724"/>
      <w:bookmarkStart w:id="12241" w:name="_Toc45907867"/>
      <w:bookmarkStart w:id="12242" w:name="_Toc53181972"/>
      <w:bookmarkStart w:id="12243" w:name="_Toc61127787"/>
      <w:bookmarkStart w:id="12244" w:name="_Toc67054801"/>
      <w:bookmarkStart w:id="12245" w:name="_Toc67061799"/>
      <w:bookmarkStart w:id="12246" w:name="_Toc74735317"/>
      <w:bookmarkStart w:id="12247" w:name="_Toc74753560"/>
      <w:bookmarkStart w:id="12248" w:name="_Toc76507819"/>
      <w:bookmarkStart w:id="12249" w:name="_Toc83109428"/>
      <w:bookmarkStart w:id="12250" w:name="_Toc89878241"/>
      <w:bookmarkStart w:id="12251" w:name="_Toc98710092"/>
      <w:bookmarkStart w:id="12252" w:name="_Toc105691907"/>
      <w:bookmarkStart w:id="12253" w:name="_Toc105694221"/>
      <w:bookmarkStart w:id="12254" w:name="_Toc123139557"/>
      <w:bookmarkStart w:id="12255" w:name="_Toc124166357"/>
      <w:bookmarkStart w:id="12256" w:name="_Toc130923230"/>
      <w:bookmarkStart w:id="12257" w:name="_Toc137303642"/>
      <w:bookmarkStart w:id="12258" w:name="_Toc138889866"/>
      <w:bookmarkStart w:id="12259" w:name="_Toc145111678"/>
      <w:r w:rsidRPr="00090C64">
        <w:t>F.7</w:t>
      </w:r>
      <w:r w:rsidRPr="00090C64">
        <w:tab/>
        <w:t>Orthogonal 2 cuts with pattern multiplication</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60" w:name="_Toc21125388"/>
      <w:bookmarkStart w:id="12261" w:name="_Toc29768378"/>
      <w:bookmarkStart w:id="12262" w:name="_Toc36044820"/>
      <w:bookmarkStart w:id="12263" w:name="_Toc37230725"/>
      <w:bookmarkStart w:id="12264" w:name="_Toc45907868"/>
      <w:bookmarkStart w:id="12265" w:name="_Toc53181973"/>
      <w:bookmarkStart w:id="12266" w:name="_Toc61127788"/>
      <w:bookmarkStart w:id="12267" w:name="_Toc67054802"/>
      <w:bookmarkStart w:id="12268" w:name="_Toc67061800"/>
      <w:bookmarkStart w:id="12269" w:name="_Toc74735318"/>
      <w:bookmarkStart w:id="12270" w:name="_Toc74753561"/>
      <w:bookmarkStart w:id="12271" w:name="_Toc76507820"/>
      <w:bookmarkStart w:id="12272" w:name="_Toc83109429"/>
      <w:bookmarkStart w:id="12273" w:name="_Toc89878242"/>
      <w:bookmarkStart w:id="12274" w:name="_Toc98710093"/>
      <w:bookmarkStart w:id="12275" w:name="_Toc105691908"/>
      <w:bookmarkStart w:id="12276" w:name="_Toc105694222"/>
      <w:bookmarkStart w:id="12277" w:name="_Toc123139558"/>
      <w:bookmarkStart w:id="12278" w:name="_Toc124166358"/>
      <w:bookmarkStart w:id="12279" w:name="_Toc130923231"/>
      <w:bookmarkStart w:id="12280" w:name="_Toc137303643"/>
      <w:bookmarkStart w:id="12281" w:name="_Toc138889867"/>
      <w:bookmarkStart w:id="12282" w:name="_Toc145111679"/>
      <w:r w:rsidRPr="00090C64">
        <w:t>F.8</w:t>
      </w:r>
      <w:r w:rsidRPr="00090C64">
        <w:tab/>
        <w:t>Void</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2BF8FD25" w14:textId="77777777" w:rsidR="00D57C09" w:rsidRPr="00090C64" w:rsidRDefault="00D57C09" w:rsidP="00D57C09"/>
    <w:p w14:paraId="0A144CEF" w14:textId="77777777" w:rsidR="00D57C09" w:rsidRPr="00090C64" w:rsidRDefault="00D57C09" w:rsidP="00D57C09">
      <w:pPr>
        <w:pStyle w:val="Heading1"/>
      </w:pPr>
      <w:bookmarkStart w:id="12283" w:name="_Toc21125389"/>
      <w:bookmarkStart w:id="12284" w:name="_Toc29768379"/>
      <w:bookmarkStart w:id="12285" w:name="_Toc36044821"/>
      <w:bookmarkStart w:id="12286" w:name="_Toc37230726"/>
      <w:bookmarkStart w:id="12287" w:name="_Toc45907869"/>
      <w:bookmarkStart w:id="12288" w:name="_Toc53181974"/>
      <w:bookmarkStart w:id="12289" w:name="_Toc61127789"/>
      <w:bookmarkStart w:id="12290" w:name="_Toc67054803"/>
      <w:bookmarkStart w:id="12291" w:name="_Toc67061801"/>
      <w:bookmarkStart w:id="12292" w:name="_Toc74735319"/>
      <w:bookmarkStart w:id="12293" w:name="_Toc74753562"/>
      <w:bookmarkStart w:id="12294" w:name="_Toc76507821"/>
      <w:bookmarkStart w:id="12295" w:name="_Toc83109430"/>
      <w:bookmarkStart w:id="12296" w:name="_Toc89878243"/>
      <w:bookmarkStart w:id="12297" w:name="_Toc98710094"/>
      <w:bookmarkStart w:id="12298" w:name="_Toc105691909"/>
      <w:bookmarkStart w:id="12299" w:name="_Toc105694223"/>
      <w:bookmarkStart w:id="12300" w:name="_Toc123139559"/>
      <w:bookmarkStart w:id="12301" w:name="_Toc124166359"/>
      <w:bookmarkStart w:id="12302" w:name="_Toc130923232"/>
      <w:bookmarkStart w:id="12303" w:name="_Toc137303644"/>
      <w:bookmarkStart w:id="12304" w:name="_Toc138889868"/>
      <w:bookmarkStart w:id="12305" w:name="_Toc145111680"/>
      <w:r w:rsidRPr="00090C64">
        <w:t>F.9</w:t>
      </w:r>
      <w:r w:rsidRPr="00090C64">
        <w:tab/>
        <w:t>Full sphere with sparse sampling</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06" w:name="_Toc21125390"/>
      <w:bookmarkStart w:id="12307" w:name="_Toc29768380"/>
      <w:bookmarkStart w:id="12308" w:name="_Toc36044822"/>
      <w:bookmarkStart w:id="12309" w:name="_Toc37230727"/>
      <w:bookmarkStart w:id="12310" w:name="_Toc45907870"/>
      <w:bookmarkStart w:id="12311" w:name="_Toc53181975"/>
      <w:bookmarkStart w:id="12312" w:name="_Toc61127790"/>
      <w:bookmarkStart w:id="12313" w:name="_Toc67054804"/>
      <w:bookmarkStart w:id="12314" w:name="_Toc67061802"/>
      <w:bookmarkStart w:id="12315" w:name="_Toc74735320"/>
      <w:bookmarkStart w:id="12316" w:name="_Toc74753563"/>
      <w:bookmarkStart w:id="12317" w:name="_Toc76507822"/>
      <w:bookmarkStart w:id="12318" w:name="_Toc83109431"/>
      <w:bookmarkStart w:id="12319" w:name="_Toc89878244"/>
      <w:bookmarkStart w:id="12320" w:name="_Toc98710095"/>
      <w:bookmarkStart w:id="12321" w:name="_Toc105691910"/>
      <w:bookmarkStart w:id="12322" w:name="_Toc105694224"/>
      <w:bookmarkStart w:id="12323" w:name="_Toc123139560"/>
      <w:bookmarkStart w:id="12324" w:name="_Toc124166360"/>
      <w:bookmarkStart w:id="12325" w:name="_Toc130923233"/>
      <w:bookmarkStart w:id="12326" w:name="_Toc137303645"/>
      <w:bookmarkStart w:id="12327" w:name="_Toc138889869"/>
      <w:bookmarkStart w:id="12328" w:name="_Toc145111681"/>
      <w:r w:rsidRPr="00090C64">
        <w:t>F.10</w:t>
      </w:r>
      <w:r w:rsidRPr="00090C64">
        <w:tab/>
        <w:t>Beam-based directions</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29" w:name="_Toc21125391"/>
      <w:bookmarkStart w:id="12330" w:name="_Toc29768381"/>
      <w:bookmarkStart w:id="12331" w:name="_Toc36044823"/>
      <w:bookmarkStart w:id="12332" w:name="_Toc37230728"/>
      <w:bookmarkStart w:id="12333" w:name="_Toc45907871"/>
      <w:bookmarkStart w:id="12334" w:name="_Toc53181976"/>
      <w:bookmarkStart w:id="12335" w:name="_Toc61127791"/>
      <w:bookmarkStart w:id="12336" w:name="_Toc67054805"/>
      <w:bookmarkStart w:id="12337" w:name="_Toc67061803"/>
      <w:bookmarkStart w:id="12338" w:name="_Toc74735321"/>
      <w:bookmarkStart w:id="12339" w:name="_Toc74753564"/>
      <w:bookmarkStart w:id="12340" w:name="_Toc76507823"/>
      <w:bookmarkStart w:id="12341" w:name="_Toc83109432"/>
      <w:bookmarkStart w:id="12342" w:name="_Toc89878245"/>
      <w:bookmarkStart w:id="12343" w:name="_Toc98710096"/>
      <w:bookmarkStart w:id="12344" w:name="_Toc105691911"/>
      <w:bookmarkStart w:id="12345" w:name="_Toc105694225"/>
      <w:bookmarkStart w:id="12346" w:name="_Toc123139561"/>
      <w:bookmarkStart w:id="12347" w:name="_Toc124166361"/>
      <w:bookmarkStart w:id="12348" w:name="_Toc130923234"/>
      <w:bookmarkStart w:id="12349" w:name="_Toc137303646"/>
      <w:bookmarkStart w:id="12350" w:name="_Toc138889870"/>
      <w:bookmarkStart w:id="12351" w:name="_Toc145111682"/>
      <w:r w:rsidRPr="00090C64">
        <w:t>F.11</w:t>
      </w:r>
      <w:r w:rsidRPr="00090C64">
        <w:tab/>
        <w:t>Peak method</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52" w:name="_Toc21125392"/>
      <w:bookmarkStart w:id="12353" w:name="_Toc29768382"/>
      <w:bookmarkStart w:id="12354" w:name="_Toc36044824"/>
      <w:bookmarkStart w:id="12355" w:name="_Toc37230729"/>
      <w:bookmarkStart w:id="12356" w:name="_Toc45907872"/>
      <w:bookmarkStart w:id="12357" w:name="_Toc53181977"/>
      <w:bookmarkStart w:id="12358" w:name="_Toc61127792"/>
      <w:bookmarkStart w:id="12359" w:name="_Toc67054806"/>
      <w:bookmarkStart w:id="12360" w:name="_Toc67061804"/>
      <w:bookmarkStart w:id="12361" w:name="_Toc74735322"/>
      <w:bookmarkStart w:id="12362" w:name="_Toc74753565"/>
      <w:bookmarkStart w:id="12363" w:name="_Toc76507824"/>
      <w:bookmarkStart w:id="12364" w:name="_Toc83109433"/>
      <w:bookmarkStart w:id="12365" w:name="_Toc89878246"/>
      <w:bookmarkStart w:id="12366" w:name="_Toc98710097"/>
      <w:bookmarkStart w:id="12367" w:name="_Toc105691912"/>
      <w:bookmarkStart w:id="12368" w:name="_Toc105694226"/>
      <w:bookmarkStart w:id="12369" w:name="_Toc123139562"/>
      <w:bookmarkStart w:id="12370" w:name="_Toc124166362"/>
      <w:bookmarkStart w:id="12371" w:name="_Toc130923235"/>
      <w:bookmarkStart w:id="12372" w:name="_Toc137303647"/>
      <w:bookmarkStart w:id="12373" w:name="_Toc138889871"/>
      <w:bookmarkStart w:id="12374" w:name="_Toc145111683"/>
      <w:r w:rsidRPr="00090C64">
        <w:t>F.12</w:t>
      </w:r>
      <w:r w:rsidRPr="00090C64">
        <w:tab/>
        <w:t>Equal sector with peak average</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75" w:name="_Toc21125393"/>
      <w:bookmarkStart w:id="12376" w:name="_Toc29768383"/>
      <w:bookmarkStart w:id="12377" w:name="_Toc36044825"/>
      <w:bookmarkStart w:id="12378" w:name="_Toc37230730"/>
      <w:bookmarkStart w:id="12379" w:name="_Toc45907873"/>
      <w:bookmarkStart w:id="12380" w:name="_Toc53181978"/>
      <w:bookmarkStart w:id="12381" w:name="_Toc61127793"/>
      <w:bookmarkStart w:id="12382" w:name="_Toc67054807"/>
      <w:bookmarkStart w:id="12383" w:name="_Toc67061805"/>
      <w:bookmarkStart w:id="12384" w:name="_Toc74735323"/>
      <w:bookmarkStart w:id="12385" w:name="_Toc74753566"/>
      <w:bookmarkStart w:id="12386" w:name="_Toc76507825"/>
      <w:bookmarkStart w:id="12387" w:name="_Toc83109434"/>
      <w:bookmarkStart w:id="12388" w:name="_Toc89878247"/>
      <w:bookmarkStart w:id="12389" w:name="_Toc98710098"/>
      <w:bookmarkStart w:id="12390" w:name="_Toc105691913"/>
      <w:bookmarkStart w:id="12391" w:name="_Toc105694227"/>
      <w:bookmarkStart w:id="12392" w:name="_Toc123139563"/>
      <w:bookmarkStart w:id="12393" w:name="_Toc124166363"/>
      <w:bookmarkStart w:id="12394" w:name="_Toc130923236"/>
      <w:bookmarkStart w:id="12395" w:name="_Toc137303648"/>
      <w:bookmarkStart w:id="12396" w:name="_Toc138889872"/>
      <w:bookmarkStart w:id="12397" w:name="_Toc145111684"/>
      <w:r w:rsidRPr="00090C64">
        <w:t>F.13</w:t>
      </w:r>
      <w:r w:rsidRPr="00090C64">
        <w:tab/>
        <w:t>Pre-scan</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2398" w:name="_Toc21125394"/>
      <w:bookmarkStart w:id="12399" w:name="_Toc29768384"/>
      <w:bookmarkStart w:id="12400" w:name="_Toc36044826"/>
      <w:bookmarkStart w:id="12401" w:name="_Toc37230731"/>
      <w:bookmarkStart w:id="12402" w:name="_Toc45907874"/>
      <w:bookmarkStart w:id="12403" w:name="_Toc53181979"/>
      <w:r>
        <w:br w:type="page"/>
      </w:r>
    </w:p>
    <w:p w14:paraId="12F76DE8" w14:textId="089A9F02" w:rsidR="00D57C09" w:rsidRPr="00090C64" w:rsidRDefault="00D57C09" w:rsidP="00D57C09">
      <w:pPr>
        <w:pStyle w:val="Heading8"/>
      </w:pPr>
      <w:bookmarkStart w:id="12404" w:name="_Toc61127794"/>
      <w:bookmarkStart w:id="12405" w:name="_Toc67054808"/>
      <w:bookmarkStart w:id="12406" w:name="_Toc67061806"/>
      <w:bookmarkStart w:id="12407" w:name="_Toc74735324"/>
      <w:bookmarkStart w:id="12408" w:name="_Toc74753567"/>
      <w:bookmarkStart w:id="12409" w:name="_Toc76507826"/>
      <w:bookmarkStart w:id="12410" w:name="_Toc83109435"/>
      <w:bookmarkStart w:id="12411" w:name="_Toc89878248"/>
      <w:bookmarkStart w:id="12412" w:name="_Toc98710099"/>
      <w:bookmarkStart w:id="12413" w:name="_Toc105691914"/>
      <w:bookmarkStart w:id="12414" w:name="_Toc105694228"/>
      <w:bookmarkStart w:id="12415" w:name="_Toc123139564"/>
      <w:bookmarkStart w:id="12416" w:name="_Toc124166364"/>
      <w:bookmarkStart w:id="12417" w:name="_Toc130923237"/>
      <w:bookmarkStart w:id="12418" w:name="_Toc137303649"/>
      <w:bookmarkStart w:id="12419" w:name="_Toc138889873"/>
      <w:bookmarkStart w:id="12420" w:name="_Toc145111685"/>
      <w:r w:rsidRPr="00090C64">
        <w:t>Annex G (normative):</w:t>
      </w:r>
      <w:r w:rsidRPr="00090C64">
        <w:br/>
        <w:t>Environmental requirements for the BS equipment</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9402A4F" w14:textId="77777777" w:rsidR="00D57C09" w:rsidRPr="00090C64" w:rsidRDefault="00D57C09" w:rsidP="00D57C09">
      <w:pPr>
        <w:pStyle w:val="Heading1"/>
      </w:pPr>
      <w:bookmarkStart w:id="12421" w:name="_Toc21125395"/>
      <w:bookmarkStart w:id="12422" w:name="_Toc29768385"/>
      <w:bookmarkStart w:id="12423" w:name="_Toc36044827"/>
      <w:bookmarkStart w:id="12424" w:name="_Toc37230732"/>
      <w:bookmarkStart w:id="12425" w:name="_Toc45907875"/>
      <w:bookmarkStart w:id="12426" w:name="_Toc53181980"/>
      <w:bookmarkStart w:id="12427" w:name="_Toc61127795"/>
      <w:bookmarkStart w:id="12428" w:name="_Toc67054809"/>
      <w:bookmarkStart w:id="12429" w:name="_Toc67061807"/>
      <w:bookmarkStart w:id="12430" w:name="_Toc74735325"/>
      <w:bookmarkStart w:id="12431" w:name="_Toc74753568"/>
      <w:bookmarkStart w:id="12432" w:name="_Toc76507827"/>
      <w:bookmarkStart w:id="12433" w:name="_Toc83109436"/>
      <w:bookmarkStart w:id="12434" w:name="_Toc89878249"/>
      <w:bookmarkStart w:id="12435" w:name="_Toc98710100"/>
      <w:bookmarkStart w:id="12436" w:name="_Toc105691915"/>
      <w:bookmarkStart w:id="12437" w:name="_Toc105694229"/>
      <w:bookmarkStart w:id="12438" w:name="_Toc123139565"/>
      <w:bookmarkStart w:id="12439" w:name="_Toc124166365"/>
      <w:bookmarkStart w:id="12440" w:name="_Toc130923238"/>
      <w:bookmarkStart w:id="12441" w:name="_Toc137303650"/>
      <w:bookmarkStart w:id="12442" w:name="_Toc138889874"/>
      <w:bookmarkStart w:id="12443" w:name="_Toc145111686"/>
      <w:r w:rsidRPr="00090C64">
        <w:t>G.1</w:t>
      </w:r>
      <w:r w:rsidRPr="00090C64">
        <w:tab/>
        <w:t>General</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44" w:name="_Toc21125396"/>
      <w:bookmarkStart w:id="12445" w:name="_Toc29768386"/>
      <w:bookmarkStart w:id="12446" w:name="_Toc36044828"/>
      <w:bookmarkStart w:id="12447" w:name="_Toc37230733"/>
      <w:bookmarkStart w:id="12448" w:name="_Toc45907876"/>
      <w:bookmarkStart w:id="12449" w:name="_Toc53181981"/>
      <w:bookmarkStart w:id="12450" w:name="_Toc61127796"/>
      <w:bookmarkStart w:id="12451" w:name="_Toc67054810"/>
      <w:bookmarkStart w:id="12452" w:name="_Toc67061808"/>
      <w:bookmarkStart w:id="12453" w:name="_Toc74735326"/>
      <w:bookmarkStart w:id="12454" w:name="_Toc74753569"/>
      <w:bookmarkStart w:id="12455" w:name="_Toc76507828"/>
      <w:bookmarkStart w:id="12456" w:name="_Toc83109437"/>
      <w:bookmarkStart w:id="12457" w:name="_Toc89878250"/>
      <w:bookmarkStart w:id="12458" w:name="_Toc98710101"/>
      <w:bookmarkStart w:id="12459" w:name="_Toc105691916"/>
      <w:bookmarkStart w:id="12460" w:name="_Toc105694230"/>
      <w:bookmarkStart w:id="12461" w:name="_Toc123139566"/>
      <w:bookmarkStart w:id="12462" w:name="_Toc124166366"/>
      <w:bookmarkStart w:id="12463" w:name="_Toc130923239"/>
      <w:bookmarkStart w:id="12464" w:name="_Toc137303651"/>
      <w:bookmarkStart w:id="12465" w:name="_Toc138889875"/>
      <w:bookmarkStart w:id="12466" w:name="_Toc145111687"/>
      <w:r w:rsidRPr="00090C64">
        <w:t>G.2</w:t>
      </w:r>
      <w:r w:rsidRPr="00090C64">
        <w:tab/>
      </w:r>
      <w:r w:rsidRPr="00090C64">
        <w:rPr>
          <w:rFonts w:cs="v4.2.0"/>
        </w:rPr>
        <w:t>Normal test environment</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67" w:name="_Toc21125397"/>
      <w:bookmarkStart w:id="12468" w:name="_Toc29768387"/>
      <w:bookmarkStart w:id="12469" w:name="_Toc36044829"/>
      <w:bookmarkStart w:id="12470" w:name="_Toc37230734"/>
      <w:bookmarkStart w:id="12471" w:name="_Toc45907877"/>
      <w:bookmarkStart w:id="12472" w:name="_Toc53181982"/>
      <w:bookmarkStart w:id="12473" w:name="_Toc61127797"/>
      <w:bookmarkStart w:id="12474" w:name="_Toc67054811"/>
      <w:bookmarkStart w:id="12475" w:name="_Toc67061809"/>
      <w:bookmarkStart w:id="12476" w:name="_Toc74735327"/>
      <w:bookmarkStart w:id="12477" w:name="_Toc74753570"/>
      <w:bookmarkStart w:id="12478" w:name="_Toc76507829"/>
      <w:bookmarkStart w:id="12479" w:name="_Toc83109438"/>
      <w:bookmarkStart w:id="12480" w:name="_Toc89878251"/>
      <w:bookmarkStart w:id="12481" w:name="_Toc98710102"/>
      <w:bookmarkStart w:id="12482" w:name="_Toc105691917"/>
      <w:bookmarkStart w:id="12483" w:name="_Toc105694231"/>
      <w:bookmarkStart w:id="12484" w:name="_Toc123139567"/>
      <w:bookmarkStart w:id="12485" w:name="_Toc124166367"/>
      <w:bookmarkStart w:id="12486" w:name="_Toc130923240"/>
      <w:bookmarkStart w:id="12487" w:name="_Toc137303652"/>
      <w:bookmarkStart w:id="12488" w:name="_Toc138889876"/>
      <w:bookmarkStart w:id="12489" w:name="_Toc145111688"/>
      <w:r w:rsidRPr="00090C64">
        <w:t>G.3</w:t>
      </w:r>
      <w:r w:rsidRPr="00090C64">
        <w:tab/>
      </w:r>
      <w:r w:rsidRPr="00090C64">
        <w:rPr>
          <w:rFonts w:cs="v4.2.0"/>
        </w:rPr>
        <w:t>Extreme test environment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62096E3B" w14:textId="77777777" w:rsidR="00D57C09" w:rsidRPr="00090C64" w:rsidRDefault="00D57C09" w:rsidP="00D57C09">
      <w:pPr>
        <w:pStyle w:val="Heading2"/>
      </w:pPr>
      <w:bookmarkStart w:id="12490" w:name="_Toc21125398"/>
      <w:bookmarkStart w:id="12491" w:name="_Toc29768388"/>
      <w:bookmarkStart w:id="12492" w:name="_Toc36044830"/>
      <w:bookmarkStart w:id="12493" w:name="_Toc37230735"/>
      <w:bookmarkStart w:id="12494" w:name="_Toc45907878"/>
      <w:bookmarkStart w:id="12495" w:name="_Toc53181983"/>
      <w:bookmarkStart w:id="12496" w:name="_Toc61127798"/>
      <w:bookmarkStart w:id="12497" w:name="_Toc67054812"/>
      <w:bookmarkStart w:id="12498" w:name="_Toc67061810"/>
      <w:bookmarkStart w:id="12499" w:name="_Toc74735328"/>
      <w:bookmarkStart w:id="12500" w:name="_Toc74753571"/>
      <w:bookmarkStart w:id="12501" w:name="_Toc76507830"/>
      <w:bookmarkStart w:id="12502" w:name="_Toc83109439"/>
      <w:bookmarkStart w:id="12503" w:name="_Toc89878252"/>
      <w:bookmarkStart w:id="12504" w:name="_Toc98710103"/>
      <w:bookmarkStart w:id="12505" w:name="_Toc105691918"/>
      <w:bookmarkStart w:id="12506" w:name="_Toc105694232"/>
      <w:bookmarkStart w:id="12507" w:name="_Toc123139568"/>
      <w:bookmarkStart w:id="12508" w:name="_Toc124166368"/>
      <w:bookmarkStart w:id="12509" w:name="_Toc130923241"/>
      <w:bookmarkStart w:id="12510" w:name="_Toc137303653"/>
      <w:bookmarkStart w:id="12511" w:name="_Toc138889877"/>
      <w:bookmarkStart w:id="12512" w:name="_Toc145111689"/>
      <w:r w:rsidRPr="00090C64">
        <w:t>G.3.1</w:t>
      </w:r>
      <w:r w:rsidRPr="00090C64">
        <w:tab/>
        <w:t>General</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13" w:name="_Toc21125399"/>
      <w:bookmarkStart w:id="12514" w:name="_Toc29768389"/>
      <w:bookmarkStart w:id="12515" w:name="_Toc36044831"/>
      <w:bookmarkStart w:id="12516" w:name="_Toc37230736"/>
      <w:bookmarkStart w:id="12517" w:name="_Toc45907879"/>
      <w:bookmarkStart w:id="12518" w:name="_Toc53181984"/>
      <w:bookmarkStart w:id="12519" w:name="_Toc61127799"/>
      <w:bookmarkStart w:id="12520" w:name="_Toc67054813"/>
      <w:bookmarkStart w:id="12521" w:name="_Toc67061811"/>
      <w:bookmarkStart w:id="12522" w:name="_Toc74735329"/>
      <w:bookmarkStart w:id="12523" w:name="_Toc74753572"/>
      <w:bookmarkStart w:id="12524" w:name="_Toc76507831"/>
      <w:bookmarkStart w:id="12525" w:name="_Toc83109440"/>
      <w:bookmarkStart w:id="12526" w:name="_Toc89878253"/>
      <w:bookmarkStart w:id="12527" w:name="_Toc98710104"/>
      <w:bookmarkStart w:id="12528" w:name="_Toc105691919"/>
      <w:bookmarkStart w:id="12529" w:name="_Toc105694233"/>
      <w:bookmarkStart w:id="12530" w:name="_Toc123139569"/>
      <w:bookmarkStart w:id="12531" w:name="_Toc124166369"/>
      <w:bookmarkStart w:id="12532" w:name="_Toc130923242"/>
      <w:bookmarkStart w:id="12533" w:name="_Toc137303654"/>
      <w:bookmarkStart w:id="12534" w:name="_Toc138889878"/>
      <w:bookmarkStart w:id="12535" w:name="_Toc145111690"/>
      <w:r w:rsidRPr="00090C64">
        <w:t>G.3.2</w:t>
      </w:r>
      <w:r w:rsidRPr="00090C64">
        <w:tab/>
        <w:t>Extreme temperature</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36" w:name="_Toc21125400"/>
      <w:bookmarkStart w:id="12537" w:name="_Toc29768390"/>
      <w:bookmarkStart w:id="12538" w:name="_Toc36044832"/>
      <w:bookmarkStart w:id="12539" w:name="_Toc37230737"/>
      <w:bookmarkStart w:id="12540" w:name="_Toc45907880"/>
      <w:bookmarkStart w:id="12541" w:name="_Toc53181985"/>
      <w:bookmarkStart w:id="12542" w:name="_Toc61127800"/>
      <w:bookmarkStart w:id="12543" w:name="_Toc67054814"/>
      <w:bookmarkStart w:id="12544" w:name="_Toc67061812"/>
      <w:bookmarkStart w:id="12545" w:name="_Toc74735330"/>
      <w:bookmarkStart w:id="12546" w:name="_Toc74753573"/>
      <w:bookmarkStart w:id="12547" w:name="_Toc76507832"/>
      <w:bookmarkStart w:id="12548" w:name="_Toc83109441"/>
      <w:bookmarkStart w:id="12549" w:name="_Toc89878254"/>
      <w:bookmarkStart w:id="12550" w:name="_Toc98710105"/>
      <w:bookmarkStart w:id="12551" w:name="_Toc105691920"/>
      <w:bookmarkStart w:id="12552" w:name="_Toc105694234"/>
      <w:bookmarkStart w:id="12553" w:name="_Toc123139570"/>
      <w:bookmarkStart w:id="12554" w:name="_Toc124166370"/>
      <w:bookmarkStart w:id="12555" w:name="_Toc130923243"/>
      <w:bookmarkStart w:id="12556" w:name="_Toc137303655"/>
      <w:bookmarkStart w:id="12557" w:name="_Toc138889879"/>
      <w:bookmarkStart w:id="12558" w:name="_Toc145111691"/>
      <w:r w:rsidRPr="00090C64">
        <w:t>G.4</w:t>
      </w:r>
      <w:r w:rsidRPr="00090C64">
        <w:tab/>
      </w:r>
      <w:r w:rsidRPr="00090C64">
        <w:rPr>
          <w:rFonts w:cs="v4.2.0"/>
        </w:rPr>
        <w:t>Vibration</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59" w:name="_Toc21125401"/>
      <w:bookmarkStart w:id="12560" w:name="_Toc29768391"/>
      <w:bookmarkStart w:id="12561" w:name="_Toc36044833"/>
      <w:bookmarkStart w:id="12562" w:name="_Toc37230738"/>
      <w:bookmarkStart w:id="12563" w:name="_Toc45907881"/>
      <w:bookmarkStart w:id="12564" w:name="_Toc53181986"/>
      <w:bookmarkStart w:id="12565" w:name="_Toc61127801"/>
      <w:bookmarkStart w:id="12566" w:name="_Toc67054815"/>
      <w:bookmarkStart w:id="12567" w:name="_Toc67061813"/>
      <w:bookmarkStart w:id="12568" w:name="_Toc74735331"/>
      <w:bookmarkStart w:id="12569" w:name="_Toc74753574"/>
      <w:bookmarkStart w:id="12570" w:name="_Toc76507833"/>
      <w:bookmarkStart w:id="12571" w:name="_Toc83109442"/>
      <w:bookmarkStart w:id="12572" w:name="_Toc89878255"/>
      <w:bookmarkStart w:id="12573" w:name="_Toc98710106"/>
      <w:bookmarkStart w:id="12574" w:name="_Toc105691921"/>
      <w:bookmarkStart w:id="12575" w:name="_Toc105694235"/>
      <w:bookmarkStart w:id="12576" w:name="_Toc123139571"/>
      <w:bookmarkStart w:id="12577" w:name="_Toc124166371"/>
      <w:bookmarkStart w:id="12578" w:name="_Toc130923244"/>
      <w:bookmarkStart w:id="12579" w:name="_Toc137303656"/>
      <w:bookmarkStart w:id="12580" w:name="_Toc138889880"/>
      <w:bookmarkStart w:id="12581" w:name="_Toc145111692"/>
      <w:r w:rsidRPr="00090C64">
        <w:t>G.5</w:t>
      </w:r>
      <w:r w:rsidRPr="00090C64">
        <w:tab/>
      </w:r>
      <w:r w:rsidRPr="00090C64">
        <w:rPr>
          <w:rFonts w:cs="v4.2.0"/>
        </w:rPr>
        <w:t>Power supply</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2582" w:name="_Toc21125402"/>
      <w:bookmarkStart w:id="12583" w:name="_Toc29768392"/>
      <w:bookmarkStart w:id="12584" w:name="_Toc36044834"/>
      <w:bookmarkStart w:id="12585" w:name="_Toc37230739"/>
      <w:bookmarkStart w:id="12586" w:name="_Toc45907882"/>
      <w:bookmarkStart w:id="12587" w:name="_Toc53181987"/>
      <w:bookmarkStart w:id="12588" w:name="_Toc61127802"/>
      <w:bookmarkStart w:id="12589" w:name="_Toc67054816"/>
      <w:bookmarkStart w:id="12590" w:name="_Toc67061814"/>
      <w:bookmarkStart w:id="12591" w:name="_Toc74735332"/>
      <w:bookmarkStart w:id="12592" w:name="_Toc74753575"/>
      <w:bookmarkStart w:id="12593" w:name="_Toc76507834"/>
      <w:bookmarkStart w:id="12594" w:name="_Toc83109443"/>
      <w:bookmarkStart w:id="12595" w:name="_Toc89878256"/>
      <w:bookmarkStart w:id="12596" w:name="_Toc98710107"/>
      <w:bookmarkStart w:id="12597" w:name="_Toc105691922"/>
      <w:bookmarkStart w:id="12598" w:name="_Toc105694236"/>
      <w:bookmarkStart w:id="12599" w:name="_Toc123139572"/>
      <w:bookmarkStart w:id="12600" w:name="_Toc124166372"/>
      <w:bookmarkStart w:id="12601" w:name="_Toc130923245"/>
      <w:bookmarkStart w:id="12602" w:name="_Toc137303657"/>
      <w:bookmarkStart w:id="12603" w:name="_Toc138889881"/>
      <w:bookmarkStart w:id="12604" w:name="_Toc145111693"/>
      <w:r w:rsidRPr="00090C64">
        <w:rPr>
          <w:lang w:eastAsia="sv-SE"/>
        </w:rPr>
        <w:t>G.6</w:t>
      </w:r>
      <w:r w:rsidRPr="00090C64">
        <w:rPr>
          <w:lang w:eastAsia="sv-SE"/>
        </w:rPr>
        <w:tab/>
        <w:t>Measurement of test environments</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05" w:name="_Toc21125403"/>
      <w:bookmarkStart w:id="12606" w:name="_Toc29768393"/>
      <w:bookmarkStart w:id="12607" w:name="_Toc36044835"/>
      <w:bookmarkStart w:id="12608" w:name="_Toc37230740"/>
      <w:bookmarkStart w:id="12609" w:name="_Toc45907883"/>
      <w:bookmarkStart w:id="12610" w:name="_Toc53181988"/>
      <w:bookmarkStart w:id="12611" w:name="_Toc61127803"/>
      <w:bookmarkStart w:id="12612" w:name="_Toc67054817"/>
      <w:bookmarkStart w:id="12613" w:name="_Toc67061815"/>
      <w:bookmarkStart w:id="12614" w:name="_Toc74735333"/>
      <w:bookmarkStart w:id="12615" w:name="_Toc74753576"/>
      <w:bookmarkStart w:id="12616" w:name="_Toc76507835"/>
      <w:bookmarkStart w:id="12617" w:name="_Toc83109444"/>
      <w:bookmarkStart w:id="12618" w:name="_Toc89878257"/>
      <w:bookmarkStart w:id="12619" w:name="_Toc98710108"/>
      <w:bookmarkStart w:id="12620" w:name="_Toc105691923"/>
      <w:bookmarkStart w:id="12621" w:name="_Toc105694237"/>
      <w:bookmarkStart w:id="12622" w:name="_Toc123139573"/>
      <w:bookmarkStart w:id="12623" w:name="_Toc124166373"/>
      <w:bookmarkStart w:id="12624" w:name="_Toc130923246"/>
      <w:bookmarkStart w:id="12625" w:name="_Toc137303658"/>
      <w:bookmarkStart w:id="12626" w:name="_Toc138889882"/>
      <w:bookmarkStart w:id="12627" w:name="_Toc145111694"/>
      <w:r w:rsidRPr="00090C64">
        <w:rPr>
          <w:lang w:eastAsia="sv-SE"/>
        </w:rPr>
        <w:t>G.7</w:t>
      </w:r>
      <w:r w:rsidRPr="00090C64">
        <w:rPr>
          <w:lang w:eastAsia="sv-SE"/>
        </w:rPr>
        <w:tab/>
        <w:t>OTA extreme test methods</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307FF6C8" w14:textId="77777777" w:rsidR="00D57C09" w:rsidRPr="00090C64" w:rsidRDefault="00D57C09" w:rsidP="00D57C09">
      <w:pPr>
        <w:pStyle w:val="Heading2"/>
        <w:rPr>
          <w:lang w:eastAsia="sv-SE"/>
        </w:rPr>
      </w:pPr>
      <w:bookmarkStart w:id="12628" w:name="_Toc21125404"/>
      <w:bookmarkStart w:id="12629" w:name="_Toc29768394"/>
      <w:bookmarkStart w:id="12630" w:name="_Toc36044836"/>
      <w:bookmarkStart w:id="12631" w:name="_Toc37230741"/>
      <w:bookmarkStart w:id="12632" w:name="_Toc45907884"/>
      <w:bookmarkStart w:id="12633" w:name="_Toc53181989"/>
      <w:bookmarkStart w:id="12634" w:name="_Toc61127804"/>
      <w:bookmarkStart w:id="12635" w:name="_Toc67054818"/>
      <w:bookmarkStart w:id="12636" w:name="_Toc67061816"/>
      <w:bookmarkStart w:id="12637" w:name="_Toc74735334"/>
      <w:bookmarkStart w:id="12638" w:name="_Toc74753577"/>
      <w:bookmarkStart w:id="12639" w:name="_Toc76507836"/>
      <w:bookmarkStart w:id="12640" w:name="_Toc83109445"/>
      <w:bookmarkStart w:id="12641" w:name="_Toc89878258"/>
      <w:bookmarkStart w:id="12642" w:name="_Toc98710109"/>
      <w:bookmarkStart w:id="12643" w:name="_Toc105691924"/>
      <w:bookmarkStart w:id="12644" w:name="_Toc105694238"/>
      <w:bookmarkStart w:id="12645" w:name="_Toc123139574"/>
      <w:bookmarkStart w:id="12646" w:name="_Toc124166374"/>
      <w:bookmarkStart w:id="12647" w:name="_Toc130923247"/>
      <w:bookmarkStart w:id="12648" w:name="_Toc137303659"/>
      <w:bookmarkStart w:id="12649" w:name="_Toc138889883"/>
      <w:bookmarkStart w:id="12650" w:name="_Toc145111695"/>
      <w:r w:rsidRPr="00090C64">
        <w:rPr>
          <w:lang w:eastAsia="sv-SE"/>
        </w:rPr>
        <w:t>G.7.1</w:t>
      </w:r>
      <w:r w:rsidRPr="00090C64">
        <w:rPr>
          <w:lang w:eastAsia="sv-SE"/>
        </w:rPr>
        <w:tab/>
        <w:t>Direct far field method</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51" w:name="_Toc21125405"/>
      <w:bookmarkStart w:id="12652" w:name="_Toc29768395"/>
      <w:bookmarkStart w:id="12653" w:name="_Toc36044837"/>
      <w:bookmarkStart w:id="12654" w:name="_Toc37230742"/>
      <w:bookmarkStart w:id="12655" w:name="_Toc45907885"/>
      <w:bookmarkStart w:id="12656" w:name="_Toc53181990"/>
      <w:bookmarkStart w:id="12657" w:name="_Toc61127805"/>
      <w:bookmarkStart w:id="12658" w:name="_Toc67054819"/>
      <w:bookmarkStart w:id="12659" w:name="_Toc67061817"/>
      <w:bookmarkStart w:id="12660" w:name="_Toc74735335"/>
      <w:bookmarkStart w:id="12661" w:name="_Toc74753578"/>
      <w:bookmarkStart w:id="12662" w:name="_Toc76507837"/>
      <w:bookmarkStart w:id="12663" w:name="_Toc83109446"/>
      <w:bookmarkStart w:id="12664" w:name="_Toc89878259"/>
      <w:bookmarkStart w:id="12665" w:name="_Toc98710110"/>
      <w:bookmarkStart w:id="12666" w:name="_Toc105691925"/>
      <w:bookmarkStart w:id="12667" w:name="_Toc105694239"/>
      <w:bookmarkStart w:id="12668" w:name="_Toc123139575"/>
      <w:bookmarkStart w:id="12669" w:name="_Toc124166375"/>
      <w:bookmarkStart w:id="12670" w:name="_Toc130923248"/>
      <w:bookmarkStart w:id="12671" w:name="_Toc137303660"/>
      <w:bookmarkStart w:id="12672" w:name="_Toc138889884"/>
      <w:bookmarkStart w:id="12673" w:name="_Toc145111696"/>
      <w:r w:rsidRPr="00090C64">
        <w:rPr>
          <w:lang w:eastAsia="sv-SE"/>
        </w:rPr>
        <w:t>G.7.2</w:t>
      </w:r>
      <w:r w:rsidRPr="00090C64">
        <w:rPr>
          <w:lang w:eastAsia="sv-SE"/>
        </w:rPr>
        <w:tab/>
        <w:t>Relative method</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2674" w:name="_Toc21125406"/>
      <w:bookmarkStart w:id="12675" w:name="_Toc29768396"/>
      <w:bookmarkStart w:id="12676" w:name="_Toc36044838"/>
      <w:bookmarkStart w:id="12677" w:name="_Toc37230743"/>
      <w:bookmarkStart w:id="12678" w:name="_Toc45907886"/>
      <w:bookmarkStart w:id="12679" w:name="_Toc53181991"/>
      <w:bookmarkStart w:id="12680" w:name="_Toc61127806"/>
      <w:bookmarkStart w:id="12681" w:name="_Toc67054820"/>
      <w:bookmarkStart w:id="12682" w:name="_Toc67061818"/>
      <w:bookmarkStart w:id="12683" w:name="_Toc74735336"/>
      <w:bookmarkStart w:id="12684" w:name="_Toc74753579"/>
      <w:bookmarkStart w:id="12685" w:name="_Toc76507838"/>
      <w:bookmarkStart w:id="12686" w:name="_Toc83109447"/>
      <w:bookmarkStart w:id="12687" w:name="_Toc89878260"/>
      <w:bookmarkStart w:id="12688" w:name="_Toc98710111"/>
      <w:bookmarkStart w:id="12689" w:name="_Toc105691926"/>
      <w:bookmarkStart w:id="12690" w:name="_Toc105694240"/>
      <w:bookmarkStart w:id="12691" w:name="_Toc123139576"/>
      <w:bookmarkStart w:id="12692" w:name="_Toc124166376"/>
      <w:bookmarkStart w:id="12693" w:name="_Toc130923249"/>
      <w:bookmarkStart w:id="12694" w:name="_Toc137303661"/>
      <w:bookmarkStart w:id="12695" w:name="_Toc138889885"/>
      <w:bookmarkStart w:id="12696" w:name="_Toc145111697"/>
      <w:r w:rsidRPr="00090C64">
        <w:t>Annex H (informative):</w:t>
      </w:r>
      <w:r w:rsidRPr="00090C64">
        <w:br/>
        <w:t>Measuring noise close to noise-floor</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697" w:name="_Hlk521396356"/>
      <w:r w:rsidR="00D57C09" w:rsidRPr="00090C64">
        <w:rPr>
          <w:rFonts w:ascii="Symbol" w:hAnsi="Symbol"/>
          <w:i/>
        </w:rPr>
        <w:t></w:t>
      </w:r>
      <w:r w:rsidR="00D57C09" w:rsidRPr="00090C64">
        <w:rPr>
          <w:i/>
          <w:vertAlign w:val="subscript"/>
        </w:rPr>
        <w:t>2</w:t>
      </w:r>
      <w:bookmarkEnd w:id="12697"/>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2698" w:name="_Toc21125407"/>
      <w:bookmarkStart w:id="12699" w:name="_Toc29768397"/>
      <w:bookmarkStart w:id="12700" w:name="_Toc36044839"/>
      <w:bookmarkStart w:id="12701" w:name="_Toc37230744"/>
      <w:bookmarkStart w:id="12702" w:name="_Toc45907887"/>
      <w:bookmarkStart w:id="12703" w:name="_Toc53181992"/>
      <w:bookmarkStart w:id="12704" w:name="_Toc61127807"/>
      <w:bookmarkStart w:id="12705" w:name="_Toc67054821"/>
      <w:bookmarkStart w:id="12706" w:name="_Toc67061819"/>
      <w:bookmarkStart w:id="12707" w:name="_Toc74735337"/>
      <w:bookmarkStart w:id="12708" w:name="_Toc74753580"/>
      <w:bookmarkStart w:id="12709" w:name="_Toc76507839"/>
      <w:bookmarkStart w:id="12710" w:name="_Toc83109448"/>
      <w:bookmarkStart w:id="12711" w:name="_Toc89878261"/>
      <w:bookmarkStart w:id="12712" w:name="_Toc98710112"/>
      <w:bookmarkStart w:id="12713" w:name="_Toc105691927"/>
      <w:bookmarkStart w:id="12714" w:name="_Toc105694241"/>
      <w:bookmarkStart w:id="12715" w:name="_Toc123139577"/>
      <w:bookmarkStart w:id="12716" w:name="_Toc124166377"/>
      <w:bookmarkStart w:id="12717" w:name="_Toc130923250"/>
      <w:bookmarkStart w:id="12718" w:name="_Toc137303662"/>
      <w:bookmarkStart w:id="12719" w:name="_Toc138889886"/>
      <w:bookmarkStart w:id="12720" w:name="_Toc145111698"/>
      <w:r w:rsidRPr="00090C64">
        <w:t>Annex I (informative):</w:t>
      </w:r>
      <w:r w:rsidRPr="00090C64">
        <w:br/>
        <w:t>Change history</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196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F16CC5" w14:textId="77777777" w:rsidR="005D53EC" w:rsidRDefault="005D53EC">
      <w:r>
        <w:separator/>
      </w:r>
    </w:p>
  </w:endnote>
  <w:endnote w:type="continuationSeparator" w:id="0">
    <w:p w14:paraId="6BA0931B" w14:textId="77777777" w:rsidR="005D53EC" w:rsidRDefault="005D53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C9C69" w14:textId="77777777" w:rsidR="005D53EC" w:rsidRDefault="005D53EC">
      <w:r>
        <w:separator/>
      </w:r>
    </w:p>
  </w:footnote>
  <w:footnote w:type="continuationSeparator" w:id="0">
    <w:p w14:paraId="44336C37" w14:textId="77777777" w:rsidR="005D53EC" w:rsidRDefault="005D53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77EFC2B3"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271D">
      <w:rPr>
        <w:rFonts w:ascii="Arial" w:hAnsi="Arial" w:cs="Arial"/>
        <w:b/>
        <w:noProof/>
        <w:sz w:val="18"/>
        <w:szCs w:val="18"/>
      </w:rPr>
      <w:t>3GPP TS 37.145-2 V18.23.0 (2023-0609)</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4E21D921"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271D">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17959"/>
    <w:rsid w:val="0012716E"/>
    <w:rsid w:val="001330B6"/>
    <w:rsid w:val="001334D6"/>
    <w:rsid w:val="00133525"/>
    <w:rsid w:val="00144CFE"/>
    <w:rsid w:val="001522EC"/>
    <w:rsid w:val="00165AA5"/>
    <w:rsid w:val="00173700"/>
    <w:rsid w:val="001855AA"/>
    <w:rsid w:val="00187CCE"/>
    <w:rsid w:val="001955F2"/>
    <w:rsid w:val="001A4C42"/>
    <w:rsid w:val="001A5736"/>
    <w:rsid w:val="001A7420"/>
    <w:rsid w:val="001B6637"/>
    <w:rsid w:val="001B6740"/>
    <w:rsid w:val="001C21C3"/>
    <w:rsid w:val="001C6DF2"/>
    <w:rsid w:val="001D00F3"/>
    <w:rsid w:val="001D02C2"/>
    <w:rsid w:val="001E381B"/>
    <w:rsid w:val="001F0C1D"/>
    <w:rsid w:val="001F1132"/>
    <w:rsid w:val="001F168B"/>
    <w:rsid w:val="001F1D41"/>
    <w:rsid w:val="001F4ED6"/>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A1A9A"/>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7A90"/>
    <w:rsid w:val="003912AB"/>
    <w:rsid w:val="003B05A7"/>
    <w:rsid w:val="003C3971"/>
    <w:rsid w:val="003E1FB9"/>
    <w:rsid w:val="00401B7A"/>
    <w:rsid w:val="00403E53"/>
    <w:rsid w:val="004119DC"/>
    <w:rsid w:val="004139B2"/>
    <w:rsid w:val="00423334"/>
    <w:rsid w:val="0043266C"/>
    <w:rsid w:val="004345EC"/>
    <w:rsid w:val="00445152"/>
    <w:rsid w:val="004465BD"/>
    <w:rsid w:val="004527F9"/>
    <w:rsid w:val="0046453F"/>
    <w:rsid w:val="00465515"/>
    <w:rsid w:val="00474A7A"/>
    <w:rsid w:val="00484B41"/>
    <w:rsid w:val="004908E0"/>
    <w:rsid w:val="00496768"/>
    <w:rsid w:val="004A59E1"/>
    <w:rsid w:val="004B13D1"/>
    <w:rsid w:val="004B25FE"/>
    <w:rsid w:val="004B5221"/>
    <w:rsid w:val="004D014D"/>
    <w:rsid w:val="004D2009"/>
    <w:rsid w:val="004D3578"/>
    <w:rsid w:val="004D3BF3"/>
    <w:rsid w:val="004E213A"/>
    <w:rsid w:val="004E35B1"/>
    <w:rsid w:val="004E4423"/>
    <w:rsid w:val="004F0988"/>
    <w:rsid w:val="004F0B4B"/>
    <w:rsid w:val="004F3340"/>
    <w:rsid w:val="0051107E"/>
    <w:rsid w:val="00513509"/>
    <w:rsid w:val="0053388B"/>
    <w:rsid w:val="00535773"/>
    <w:rsid w:val="00537975"/>
    <w:rsid w:val="00543E6C"/>
    <w:rsid w:val="00553A28"/>
    <w:rsid w:val="00554118"/>
    <w:rsid w:val="00556CE0"/>
    <w:rsid w:val="00565087"/>
    <w:rsid w:val="00581C99"/>
    <w:rsid w:val="00597B11"/>
    <w:rsid w:val="005C7E43"/>
    <w:rsid w:val="005D2715"/>
    <w:rsid w:val="005D2E01"/>
    <w:rsid w:val="005D4F0B"/>
    <w:rsid w:val="005D53EC"/>
    <w:rsid w:val="005D7526"/>
    <w:rsid w:val="005E4BB2"/>
    <w:rsid w:val="005F12B4"/>
    <w:rsid w:val="005F1E70"/>
    <w:rsid w:val="005F2848"/>
    <w:rsid w:val="00601986"/>
    <w:rsid w:val="00602AEA"/>
    <w:rsid w:val="00614FDF"/>
    <w:rsid w:val="00630515"/>
    <w:rsid w:val="00635195"/>
    <w:rsid w:val="0063543D"/>
    <w:rsid w:val="00640C7D"/>
    <w:rsid w:val="00647114"/>
    <w:rsid w:val="0065303D"/>
    <w:rsid w:val="00656D98"/>
    <w:rsid w:val="00660087"/>
    <w:rsid w:val="006657E6"/>
    <w:rsid w:val="00667822"/>
    <w:rsid w:val="006761FA"/>
    <w:rsid w:val="00677DA3"/>
    <w:rsid w:val="00692527"/>
    <w:rsid w:val="006A323F"/>
    <w:rsid w:val="006A5165"/>
    <w:rsid w:val="006B30D0"/>
    <w:rsid w:val="006B5FF2"/>
    <w:rsid w:val="006C1C95"/>
    <w:rsid w:val="006C3D95"/>
    <w:rsid w:val="006D0B48"/>
    <w:rsid w:val="006E30B4"/>
    <w:rsid w:val="006E5C86"/>
    <w:rsid w:val="006F2A09"/>
    <w:rsid w:val="006F70AC"/>
    <w:rsid w:val="007000C9"/>
    <w:rsid w:val="00701116"/>
    <w:rsid w:val="00704E22"/>
    <w:rsid w:val="00711932"/>
    <w:rsid w:val="00713C44"/>
    <w:rsid w:val="00734A5B"/>
    <w:rsid w:val="0073794C"/>
    <w:rsid w:val="0074026F"/>
    <w:rsid w:val="00740515"/>
    <w:rsid w:val="007429F6"/>
    <w:rsid w:val="00744E76"/>
    <w:rsid w:val="00764CB9"/>
    <w:rsid w:val="00771DDA"/>
    <w:rsid w:val="00774DA4"/>
    <w:rsid w:val="00775551"/>
    <w:rsid w:val="007766AF"/>
    <w:rsid w:val="00781F0F"/>
    <w:rsid w:val="00784970"/>
    <w:rsid w:val="00793F9C"/>
    <w:rsid w:val="0079734C"/>
    <w:rsid w:val="007B600E"/>
    <w:rsid w:val="007C0ED9"/>
    <w:rsid w:val="007C75AB"/>
    <w:rsid w:val="007D160F"/>
    <w:rsid w:val="007F0F4A"/>
    <w:rsid w:val="008028A4"/>
    <w:rsid w:val="008175CA"/>
    <w:rsid w:val="00823CD5"/>
    <w:rsid w:val="00830747"/>
    <w:rsid w:val="008453CC"/>
    <w:rsid w:val="0085693B"/>
    <w:rsid w:val="00864E61"/>
    <w:rsid w:val="00866EC0"/>
    <w:rsid w:val="008768CA"/>
    <w:rsid w:val="0089230E"/>
    <w:rsid w:val="008A03D6"/>
    <w:rsid w:val="008B1F21"/>
    <w:rsid w:val="008C384C"/>
    <w:rsid w:val="008C4DA3"/>
    <w:rsid w:val="008E0693"/>
    <w:rsid w:val="008E54C9"/>
    <w:rsid w:val="008F1BFB"/>
    <w:rsid w:val="008F683E"/>
    <w:rsid w:val="00900C9A"/>
    <w:rsid w:val="0090271F"/>
    <w:rsid w:val="00902BE8"/>
    <w:rsid w:val="00902E23"/>
    <w:rsid w:val="009114D7"/>
    <w:rsid w:val="0091348E"/>
    <w:rsid w:val="00917CCB"/>
    <w:rsid w:val="00933C86"/>
    <w:rsid w:val="00942EC2"/>
    <w:rsid w:val="0094631C"/>
    <w:rsid w:val="00951165"/>
    <w:rsid w:val="00961C1B"/>
    <w:rsid w:val="009658CB"/>
    <w:rsid w:val="009704B9"/>
    <w:rsid w:val="0097360C"/>
    <w:rsid w:val="00973B55"/>
    <w:rsid w:val="00984BE2"/>
    <w:rsid w:val="009B0F3B"/>
    <w:rsid w:val="009C0EEB"/>
    <w:rsid w:val="009C13C7"/>
    <w:rsid w:val="009C79CB"/>
    <w:rsid w:val="009E09F9"/>
    <w:rsid w:val="009F3439"/>
    <w:rsid w:val="009F37B7"/>
    <w:rsid w:val="00A04AC1"/>
    <w:rsid w:val="00A0790F"/>
    <w:rsid w:val="00A10F02"/>
    <w:rsid w:val="00A131E8"/>
    <w:rsid w:val="00A164B4"/>
    <w:rsid w:val="00A2662A"/>
    <w:rsid w:val="00A26956"/>
    <w:rsid w:val="00A27486"/>
    <w:rsid w:val="00A35416"/>
    <w:rsid w:val="00A53724"/>
    <w:rsid w:val="00A56066"/>
    <w:rsid w:val="00A6628C"/>
    <w:rsid w:val="00A73129"/>
    <w:rsid w:val="00A82346"/>
    <w:rsid w:val="00A901DE"/>
    <w:rsid w:val="00A92BA1"/>
    <w:rsid w:val="00A945E0"/>
    <w:rsid w:val="00A97AD6"/>
    <w:rsid w:val="00AA45DF"/>
    <w:rsid w:val="00AC5FC4"/>
    <w:rsid w:val="00AC6BC6"/>
    <w:rsid w:val="00AE65E2"/>
    <w:rsid w:val="00AE6C7B"/>
    <w:rsid w:val="00B15449"/>
    <w:rsid w:val="00B45037"/>
    <w:rsid w:val="00B51EA7"/>
    <w:rsid w:val="00B8402D"/>
    <w:rsid w:val="00B9132C"/>
    <w:rsid w:val="00B93086"/>
    <w:rsid w:val="00BA19ED"/>
    <w:rsid w:val="00BA4B8D"/>
    <w:rsid w:val="00BB701E"/>
    <w:rsid w:val="00BC0F7D"/>
    <w:rsid w:val="00BD272C"/>
    <w:rsid w:val="00BD7D31"/>
    <w:rsid w:val="00BE3255"/>
    <w:rsid w:val="00BF128E"/>
    <w:rsid w:val="00C074DD"/>
    <w:rsid w:val="00C1193A"/>
    <w:rsid w:val="00C1496A"/>
    <w:rsid w:val="00C17F7E"/>
    <w:rsid w:val="00C30179"/>
    <w:rsid w:val="00C32435"/>
    <w:rsid w:val="00C33079"/>
    <w:rsid w:val="00C330E2"/>
    <w:rsid w:val="00C42785"/>
    <w:rsid w:val="00C45231"/>
    <w:rsid w:val="00C47174"/>
    <w:rsid w:val="00C50859"/>
    <w:rsid w:val="00C5706E"/>
    <w:rsid w:val="00C57A6E"/>
    <w:rsid w:val="00C6208F"/>
    <w:rsid w:val="00C72833"/>
    <w:rsid w:val="00C74DC9"/>
    <w:rsid w:val="00C7793F"/>
    <w:rsid w:val="00C80F1D"/>
    <w:rsid w:val="00C93F40"/>
    <w:rsid w:val="00CA13A5"/>
    <w:rsid w:val="00CA3D0C"/>
    <w:rsid w:val="00CB01F1"/>
    <w:rsid w:val="00CD0660"/>
    <w:rsid w:val="00CD2235"/>
    <w:rsid w:val="00CD2E8D"/>
    <w:rsid w:val="00CF0E35"/>
    <w:rsid w:val="00D117D2"/>
    <w:rsid w:val="00D50D64"/>
    <w:rsid w:val="00D57972"/>
    <w:rsid w:val="00D57C09"/>
    <w:rsid w:val="00D675A9"/>
    <w:rsid w:val="00D738D6"/>
    <w:rsid w:val="00D755EB"/>
    <w:rsid w:val="00D76048"/>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3C88"/>
    <w:rsid w:val="00E051D5"/>
    <w:rsid w:val="00E16509"/>
    <w:rsid w:val="00E37ED5"/>
    <w:rsid w:val="00E402B4"/>
    <w:rsid w:val="00E44582"/>
    <w:rsid w:val="00E53381"/>
    <w:rsid w:val="00E55862"/>
    <w:rsid w:val="00E64841"/>
    <w:rsid w:val="00E64A1F"/>
    <w:rsid w:val="00E71EA1"/>
    <w:rsid w:val="00E77645"/>
    <w:rsid w:val="00E8116C"/>
    <w:rsid w:val="00E92402"/>
    <w:rsid w:val="00EA15B0"/>
    <w:rsid w:val="00EA5EA7"/>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807DB"/>
    <w:rsid w:val="00F86BA2"/>
    <w:rsid w:val="00F9008D"/>
    <w:rsid w:val="00FA1266"/>
    <w:rsid w:val="00FC1192"/>
    <w:rsid w:val="00FC11EC"/>
    <w:rsid w:val="00FC350B"/>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qFormat="1"/>
    <w:lsdException w:name="toc 2" w:qFormat="1"/>
    <w:lsdException w:name="toc 3" w:qFormat="1"/>
    <w:lsdException w:name="Normal Indent" w:uiPriority="99"/>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271D"/>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2627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26271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2627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26271D"/>
    <w:pPr>
      <w:ind w:left="1418" w:hanging="1418"/>
      <w:outlineLvl w:val="3"/>
    </w:pPr>
    <w:rPr>
      <w:sz w:val="24"/>
    </w:rPr>
  </w:style>
  <w:style w:type="paragraph" w:styleId="Heading5">
    <w:name w:val="heading 5"/>
    <w:aliases w:val="h5,Heading5"/>
    <w:basedOn w:val="Heading4"/>
    <w:next w:val="Normal"/>
    <w:link w:val="Heading5Char"/>
    <w:qFormat/>
    <w:rsid w:val="0026271D"/>
    <w:pPr>
      <w:ind w:left="1701" w:hanging="1701"/>
      <w:outlineLvl w:val="4"/>
    </w:pPr>
    <w:rPr>
      <w:sz w:val="22"/>
    </w:rPr>
  </w:style>
  <w:style w:type="paragraph" w:styleId="Heading6">
    <w:name w:val="heading 6"/>
    <w:basedOn w:val="H6"/>
    <w:next w:val="Normal"/>
    <w:link w:val="Heading6Char"/>
    <w:qFormat/>
    <w:rsid w:val="0026271D"/>
    <w:pPr>
      <w:outlineLvl w:val="5"/>
    </w:pPr>
  </w:style>
  <w:style w:type="paragraph" w:styleId="Heading7">
    <w:name w:val="heading 7"/>
    <w:basedOn w:val="H6"/>
    <w:next w:val="Normal"/>
    <w:link w:val="Heading7Char"/>
    <w:qFormat/>
    <w:rsid w:val="0026271D"/>
    <w:pPr>
      <w:outlineLvl w:val="6"/>
    </w:pPr>
  </w:style>
  <w:style w:type="paragraph" w:styleId="Heading8">
    <w:name w:val="heading 8"/>
    <w:basedOn w:val="Heading1"/>
    <w:next w:val="Normal"/>
    <w:link w:val="Heading8Char"/>
    <w:qFormat/>
    <w:rsid w:val="0026271D"/>
    <w:pPr>
      <w:ind w:left="0" w:firstLine="0"/>
      <w:outlineLvl w:val="7"/>
    </w:pPr>
  </w:style>
  <w:style w:type="paragraph" w:styleId="Heading9">
    <w:name w:val="heading 9"/>
    <w:basedOn w:val="Heading8"/>
    <w:next w:val="Normal"/>
    <w:link w:val="Heading9Char"/>
    <w:qFormat/>
    <w:rsid w:val="0026271D"/>
    <w:pPr>
      <w:outlineLvl w:val="8"/>
    </w:pPr>
  </w:style>
  <w:style w:type="character" w:default="1" w:styleId="DefaultParagraphFont">
    <w:name w:val="Default Paragraph Font"/>
    <w:semiHidden/>
    <w:rsid w:val="0026271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6271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26271D"/>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rsid w:val="0026271D"/>
    <w:pPr>
      <w:ind w:left="1418" w:hanging="1418"/>
    </w:pPr>
  </w:style>
  <w:style w:type="paragraph" w:styleId="TOC8">
    <w:name w:val="toc 8"/>
    <w:basedOn w:val="TOC1"/>
    <w:rsid w:val="0026271D"/>
    <w:pPr>
      <w:spacing w:before="180"/>
      <w:ind w:left="2693" w:hanging="2693"/>
    </w:pPr>
    <w:rPr>
      <w:b/>
    </w:rPr>
  </w:style>
  <w:style w:type="paragraph" w:styleId="TOC1">
    <w:name w:val="toc 1"/>
    <w:rsid w:val="0026271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26271D"/>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26271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6271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rPr>
  </w:style>
  <w:style w:type="paragraph" w:customStyle="1" w:styleId="ZD">
    <w:name w:val="ZD"/>
    <w:rsid w:val="0026271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26271D"/>
    <w:pPr>
      <w:ind w:left="1701" w:hanging="1701"/>
    </w:pPr>
  </w:style>
  <w:style w:type="paragraph" w:styleId="TOC4">
    <w:name w:val="toc 4"/>
    <w:basedOn w:val="TOC3"/>
    <w:rsid w:val="0026271D"/>
    <w:pPr>
      <w:ind w:left="1418" w:hanging="1418"/>
    </w:pPr>
  </w:style>
  <w:style w:type="paragraph" w:styleId="TOC3">
    <w:name w:val="toc 3"/>
    <w:basedOn w:val="TOC2"/>
    <w:rsid w:val="0026271D"/>
    <w:pPr>
      <w:ind w:left="1134" w:hanging="1134"/>
    </w:pPr>
  </w:style>
  <w:style w:type="paragraph" w:styleId="TOC2">
    <w:name w:val="toc 2"/>
    <w:basedOn w:val="TOC1"/>
    <w:rsid w:val="0026271D"/>
    <w:pPr>
      <w:keepNext w:val="0"/>
      <w:spacing w:before="0"/>
      <w:ind w:left="851" w:hanging="851"/>
    </w:pPr>
    <w:rPr>
      <w:sz w:val="20"/>
    </w:rPr>
  </w:style>
  <w:style w:type="paragraph" w:styleId="Footer">
    <w:name w:val="footer"/>
    <w:aliases w:val="footer odd,footer,fo,pie de página"/>
    <w:basedOn w:val="Header"/>
    <w:link w:val="FooterChar"/>
    <w:rsid w:val="0026271D"/>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26271D"/>
    <w:pPr>
      <w:outlineLvl w:val="9"/>
    </w:pPr>
  </w:style>
  <w:style w:type="paragraph" w:customStyle="1" w:styleId="NF">
    <w:name w:val="NF"/>
    <w:basedOn w:val="NO"/>
    <w:rsid w:val="0026271D"/>
    <w:pPr>
      <w:keepNext/>
      <w:spacing w:after="0"/>
    </w:pPr>
    <w:rPr>
      <w:rFonts w:ascii="Arial" w:hAnsi="Arial"/>
      <w:sz w:val="18"/>
    </w:rPr>
  </w:style>
  <w:style w:type="paragraph" w:customStyle="1" w:styleId="NO">
    <w:name w:val="NO"/>
    <w:basedOn w:val="Normal"/>
    <w:link w:val="NOChar"/>
    <w:rsid w:val="0026271D"/>
    <w:pPr>
      <w:keepLines/>
      <w:ind w:left="1135" w:hanging="851"/>
    </w:pPr>
  </w:style>
  <w:style w:type="character" w:customStyle="1" w:styleId="NOChar">
    <w:name w:val="NO Char"/>
    <w:link w:val="NO"/>
    <w:qFormat/>
    <w:rsid w:val="00D57C09"/>
  </w:style>
  <w:style w:type="paragraph" w:customStyle="1" w:styleId="PL">
    <w:name w:val="PL"/>
    <w:link w:val="PLChar"/>
    <w:rsid w:val="002627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26271D"/>
    <w:pPr>
      <w:jc w:val="right"/>
    </w:pPr>
  </w:style>
  <w:style w:type="paragraph" w:customStyle="1" w:styleId="TAL">
    <w:name w:val="TAL"/>
    <w:basedOn w:val="Normal"/>
    <w:link w:val="TALChar"/>
    <w:rsid w:val="0026271D"/>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26271D"/>
    <w:rPr>
      <w:b/>
    </w:rPr>
  </w:style>
  <w:style w:type="paragraph" w:customStyle="1" w:styleId="TAC">
    <w:name w:val="TAC"/>
    <w:basedOn w:val="TAL"/>
    <w:link w:val="TACChar"/>
    <w:rsid w:val="0026271D"/>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26271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6271D"/>
    <w:pPr>
      <w:keepLines/>
      <w:ind w:left="1702" w:hanging="1418"/>
    </w:pPr>
  </w:style>
  <w:style w:type="character" w:customStyle="1" w:styleId="EXChar">
    <w:name w:val="EX Char"/>
    <w:link w:val="EX"/>
    <w:qFormat/>
    <w:rsid w:val="00D57C09"/>
  </w:style>
  <w:style w:type="paragraph" w:customStyle="1" w:styleId="FP">
    <w:name w:val="FP"/>
    <w:basedOn w:val="Normal"/>
    <w:rsid w:val="0026271D"/>
    <w:pPr>
      <w:spacing w:after="0"/>
    </w:pPr>
  </w:style>
  <w:style w:type="paragraph" w:customStyle="1" w:styleId="NW">
    <w:name w:val="NW"/>
    <w:basedOn w:val="NO"/>
    <w:rsid w:val="0026271D"/>
    <w:pPr>
      <w:spacing w:after="0"/>
    </w:pPr>
  </w:style>
  <w:style w:type="paragraph" w:customStyle="1" w:styleId="EW">
    <w:name w:val="EW"/>
    <w:basedOn w:val="EX"/>
    <w:rsid w:val="0026271D"/>
    <w:pPr>
      <w:spacing w:after="0"/>
    </w:pPr>
  </w:style>
  <w:style w:type="paragraph" w:customStyle="1" w:styleId="B10">
    <w:name w:val="B1"/>
    <w:basedOn w:val="List"/>
    <w:link w:val="B1Char"/>
    <w:rsid w:val="0026271D"/>
  </w:style>
  <w:style w:type="paragraph" w:styleId="List">
    <w:name w:val="List"/>
    <w:basedOn w:val="Normal"/>
    <w:rsid w:val="0026271D"/>
    <w:pPr>
      <w:ind w:left="568" w:hanging="284"/>
    </w:pPr>
  </w:style>
  <w:style w:type="character" w:customStyle="1" w:styleId="B1Char">
    <w:name w:val="B1 Char"/>
    <w:link w:val="B10"/>
    <w:qFormat/>
    <w:rsid w:val="00D57C09"/>
  </w:style>
  <w:style w:type="paragraph" w:styleId="TOC6">
    <w:name w:val="toc 6"/>
    <w:basedOn w:val="TOC5"/>
    <w:next w:val="Normal"/>
    <w:rsid w:val="0026271D"/>
    <w:pPr>
      <w:ind w:left="1985" w:hanging="1985"/>
    </w:pPr>
  </w:style>
  <w:style w:type="paragraph" w:styleId="TOC7">
    <w:name w:val="toc 7"/>
    <w:basedOn w:val="TOC6"/>
    <w:next w:val="Normal"/>
    <w:rsid w:val="0026271D"/>
    <w:pPr>
      <w:ind w:left="2268" w:hanging="2268"/>
    </w:pPr>
  </w:style>
  <w:style w:type="paragraph" w:customStyle="1" w:styleId="EditorsNote">
    <w:name w:val="Editor's Note"/>
    <w:basedOn w:val="NO"/>
    <w:link w:val="EditorsNoteCarCar"/>
    <w:rsid w:val="0026271D"/>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26271D"/>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2627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2627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627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627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6271D"/>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26271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26271D"/>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26271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6271D"/>
  </w:style>
  <w:style w:type="character" w:customStyle="1" w:styleId="B2Char">
    <w:name w:val="B2 Char"/>
    <w:link w:val="B2"/>
    <w:qFormat/>
    <w:rsid w:val="00D57C09"/>
  </w:style>
  <w:style w:type="paragraph" w:customStyle="1" w:styleId="B3">
    <w:name w:val="B3"/>
    <w:basedOn w:val="List3"/>
    <w:link w:val="B3Char2"/>
    <w:rsid w:val="0026271D"/>
  </w:style>
  <w:style w:type="character" w:customStyle="1" w:styleId="B3Char2">
    <w:name w:val="B3 Char2"/>
    <w:link w:val="B3"/>
    <w:qFormat/>
    <w:rsid w:val="00D57C09"/>
  </w:style>
  <w:style w:type="paragraph" w:customStyle="1" w:styleId="B4">
    <w:name w:val="B4"/>
    <w:basedOn w:val="List4"/>
    <w:link w:val="B4Char"/>
    <w:rsid w:val="0026271D"/>
  </w:style>
  <w:style w:type="character" w:customStyle="1" w:styleId="B4Char">
    <w:name w:val="B4 Char"/>
    <w:link w:val="B4"/>
    <w:rsid w:val="00D57C09"/>
  </w:style>
  <w:style w:type="paragraph" w:customStyle="1" w:styleId="B5">
    <w:name w:val="B5"/>
    <w:basedOn w:val="List5"/>
    <w:link w:val="B5Char"/>
    <w:rsid w:val="0026271D"/>
  </w:style>
  <w:style w:type="character" w:customStyle="1" w:styleId="B5Char">
    <w:name w:val="B5 Char"/>
    <w:link w:val="B5"/>
    <w:rsid w:val="00D57C09"/>
  </w:style>
  <w:style w:type="paragraph" w:customStyle="1" w:styleId="ZTD">
    <w:name w:val="ZTD"/>
    <w:basedOn w:val="ZB"/>
    <w:rsid w:val="0026271D"/>
    <w:pPr>
      <w:framePr w:hRule="auto" w:wrap="notBeside" w:y="852"/>
    </w:pPr>
    <w:rPr>
      <w:i w:val="0"/>
      <w:sz w:val="40"/>
    </w:rPr>
  </w:style>
  <w:style w:type="paragraph" w:customStyle="1" w:styleId="ZV">
    <w:name w:val="ZV"/>
    <w:basedOn w:val="ZU"/>
    <w:rsid w:val="0026271D"/>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26271D"/>
    <w:pPr>
      <w:ind w:left="851"/>
    </w:pPr>
  </w:style>
  <w:style w:type="paragraph" w:styleId="List3">
    <w:name w:val="List 3"/>
    <w:basedOn w:val="List2"/>
    <w:rsid w:val="0026271D"/>
    <w:pPr>
      <w:ind w:left="1135"/>
    </w:pPr>
  </w:style>
  <w:style w:type="paragraph" w:styleId="List4">
    <w:name w:val="List 4"/>
    <w:basedOn w:val="List3"/>
    <w:rsid w:val="0026271D"/>
    <w:pPr>
      <w:ind w:left="1418"/>
    </w:pPr>
  </w:style>
  <w:style w:type="paragraph" w:styleId="List5">
    <w:name w:val="List 5"/>
    <w:basedOn w:val="List4"/>
    <w:rsid w:val="0026271D"/>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26271D"/>
    <w:pPr>
      <w:ind w:left="284"/>
    </w:pPr>
  </w:style>
  <w:style w:type="paragraph" w:styleId="Index1">
    <w:name w:val="index 1"/>
    <w:basedOn w:val="Normal"/>
    <w:rsid w:val="0026271D"/>
    <w:pPr>
      <w:keepLines/>
      <w:spacing w:after="0"/>
    </w:pPr>
  </w:style>
  <w:style w:type="paragraph" w:styleId="ListNumber2">
    <w:name w:val="List Number 2"/>
    <w:basedOn w:val="ListNumber"/>
    <w:rsid w:val="0026271D"/>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26271D"/>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6271D"/>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26271D"/>
    <w:pPr>
      <w:ind w:left="851"/>
    </w:pPr>
  </w:style>
  <w:style w:type="paragraph" w:styleId="ListBullet3">
    <w:name w:val="List Bullet 3"/>
    <w:basedOn w:val="ListBullet2"/>
    <w:rsid w:val="0026271D"/>
    <w:pPr>
      <w:ind w:left="1135"/>
    </w:pPr>
  </w:style>
  <w:style w:type="paragraph" w:styleId="ListNumber">
    <w:name w:val="List Number"/>
    <w:basedOn w:val="List"/>
    <w:rsid w:val="0026271D"/>
  </w:style>
  <w:style w:type="paragraph" w:styleId="ListBullet">
    <w:name w:val="List Bullet"/>
    <w:basedOn w:val="List"/>
    <w:rsid w:val="0026271D"/>
  </w:style>
  <w:style w:type="paragraph" w:styleId="ListBullet4">
    <w:name w:val="List Bullet 4"/>
    <w:basedOn w:val="ListBullet3"/>
    <w:rsid w:val="0026271D"/>
    <w:pPr>
      <w:ind w:left="1418"/>
    </w:pPr>
  </w:style>
  <w:style w:type="paragraph" w:styleId="ListBullet5">
    <w:name w:val="List Bullet 5"/>
    <w:basedOn w:val="ListBullet4"/>
    <w:rsid w:val="0026271D"/>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154</TotalTime>
  <Pages>38</Pages>
  <Words>141408</Words>
  <Characters>806032</Characters>
  <Application>Microsoft Office Word</Application>
  <DocSecurity>0</DocSecurity>
  <Lines>6716</Lines>
  <Paragraphs>1891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945549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57</cp:revision>
  <cp:lastPrinted>2019-02-25T14:05:00Z</cp:lastPrinted>
  <dcterms:created xsi:type="dcterms:W3CDTF">2022-03-24T22:40:00Z</dcterms:created>
  <dcterms:modified xsi:type="dcterms:W3CDTF">2023-09-28T14:55:00Z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