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4CA23" w14:textId="59B0CEC0"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192BF0" w:rsidRPr="00EF2F0E">
        <w:rPr>
          <w:noProof w:val="0"/>
        </w:rPr>
        <w:t>1</w:t>
      </w:r>
      <w:r w:rsidR="00192BF0">
        <w:rPr>
          <w:noProof w:val="0"/>
        </w:rPr>
        <w:t>4</w:t>
      </w:r>
      <w:r w:rsidRPr="00EF2F0E">
        <w:rPr>
          <w:noProof w:val="0"/>
        </w:rPr>
        <w:t>.</w:t>
      </w:r>
      <w:r w:rsidRPr="00EF2F0E">
        <w:rPr>
          <w:noProof w:val="0"/>
          <w:lang w:eastAsia="zh-CN"/>
        </w:rPr>
        <w:t>0</w:t>
      </w:r>
      <w:r w:rsidRPr="00EF2F0E">
        <w:rPr>
          <w:noProof w:val="0"/>
        </w:rPr>
        <w:t xml:space="preserve"> </w:t>
      </w:r>
      <w:r w:rsidRPr="00EF2F0E">
        <w:rPr>
          <w:noProof w:val="0"/>
          <w:sz w:val="32"/>
        </w:rPr>
        <w:t>(</w:t>
      </w:r>
      <w:r w:rsidR="00E03D8D" w:rsidRPr="00EF2F0E">
        <w:rPr>
          <w:noProof w:val="0"/>
          <w:sz w:val="32"/>
          <w:lang w:eastAsia="zh-CN"/>
        </w:rPr>
        <w:t>202</w:t>
      </w:r>
      <w:r w:rsidR="00E03D8D">
        <w:rPr>
          <w:noProof w:val="0"/>
          <w:sz w:val="32"/>
          <w:lang w:eastAsia="zh-CN"/>
        </w:rPr>
        <w:t>1</w:t>
      </w:r>
      <w:r w:rsidRPr="00EF2F0E">
        <w:rPr>
          <w:noProof w:val="0"/>
          <w:sz w:val="32"/>
          <w:lang w:eastAsia="zh-CN"/>
        </w:rPr>
        <w:t>-</w:t>
      </w:r>
      <w:r w:rsidR="00192BF0">
        <w:rPr>
          <w:noProof w:val="0"/>
          <w:sz w:val="32"/>
          <w:lang w:eastAsia="zh-CN"/>
        </w:rPr>
        <w:t>09</w:t>
      </w:r>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1"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5C56B644"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527C38">
        <w:rPr>
          <w:sz w:val="18"/>
        </w:rPr>
        <w:t>1</w:t>
      </w:r>
      <w:r w:rsidRPr="00EF2F0E">
        <w:rPr>
          <w:sz w:val="18"/>
        </w:rPr>
        <w:t>, 3GPP Organizational Partners (ARIB, ATIS, CCSA, ETSI, TSDSI, TTA, TTC).</w:t>
      </w:r>
      <w:bookmarkStart w:id="2" w:name="copyrightaddon"/>
      <w:bookmarkEnd w:id="2"/>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14:paraId="0984CA46" w14:textId="77777777" w:rsidR="00FB41C0" w:rsidRPr="00EF2F0E" w:rsidRDefault="00FB41C0" w:rsidP="00FB41C0">
      <w:pPr>
        <w:pStyle w:val="TT"/>
        <w:outlineLvl w:val="0"/>
      </w:pPr>
      <w:r w:rsidRPr="00EF2F0E">
        <w:br w:type="page"/>
      </w:r>
      <w:r w:rsidRPr="00EF2F0E">
        <w:lastRenderedPageBreak/>
        <w:t>Contents</w:t>
      </w:r>
    </w:p>
    <w:p w14:paraId="645C3037" w14:textId="567412E0" w:rsidR="00104D14" w:rsidRDefault="00104D1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_Toc83040619 \h </w:instrText>
      </w:r>
      <w:r>
        <w:fldChar w:fldCharType="separate"/>
      </w:r>
      <w:r>
        <w:t>11</w:t>
      </w:r>
      <w:r>
        <w:fldChar w:fldCharType="end"/>
      </w:r>
    </w:p>
    <w:p w14:paraId="3FB2875F" w14:textId="688F18B9" w:rsidR="00104D14" w:rsidRDefault="00104D1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_Toc83040620 \h </w:instrText>
      </w:r>
      <w:r>
        <w:fldChar w:fldCharType="separate"/>
      </w:r>
      <w:r>
        <w:t>12</w:t>
      </w:r>
      <w:r>
        <w:fldChar w:fldCharType="end"/>
      </w:r>
    </w:p>
    <w:p w14:paraId="3F0015BD" w14:textId="4246B388" w:rsidR="00104D14" w:rsidRDefault="00104D1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_Toc83040621 \h </w:instrText>
      </w:r>
      <w:r>
        <w:fldChar w:fldCharType="separate"/>
      </w:r>
      <w:r>
        <w:t>12</w:t>
      </w:r>
      <w:r>
        <w:fldChar w:fldCharType="end"/>
      </w:r>
    </w:p>
    <w:p w14:paraId="014EBF6B" w14:textId="51E6CD78" w:rsidR="00104D14" w:rsidRDefault="00104D1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_Toc83040622 \h </w:instrText>
      </w:r>
      <w:r>
        <w:fldChar w:fldCharType="separate"/>
      </w:r>
      <w:r>
        <w:t>14</w:t>
      </w:r>
      <w:r>
        <w:fldChar w:fldCharType="end"/>
      </w:r>
    </w:p>
    <w:p w14:paraId="4512117C" w14:textId="1FAFD29F" w:rsidR="00104D14" w:rsidRDefault="00104D1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_Toc83040623 \h </w:instrText>
      </w:r>
      <w:r>
        <w:fldChar w:fldCharType="separate"/>
      </w:r>
      <w:r>
        <w:t>14</w:t>
      </w:r>
      <w:r>
        <w:fldChar w:fldCharType="end"/>
      </w:r>
    </w:p>
    <w:p w14:paraId="6135A2EE" w14:textId="12361D9D" w:rsidR="00104D14" w:rsidRDefault="00104D1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_Toc83040624 \h </w:instrText>
      </w:r>
      <w:r>
        <w:fldChar w:fldCharType="separate"/>
      </w:r>
      <w:r>
        <w:t>18</w:t>
      </w:r>
      <w:r>
        <w:fldChar w:fldCharType="end"/>
      </w:r>
    </w:p>
    <w:p w14:paraId="61B86471" w14:textId="6C5CAAE8" w:rsidR="00104D14" w:rsidRDefault="00104D1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_Toc83040625 \h </w:instrText>
      </w:r>
      <w:r>
        <w:fldChar w:fldCharType="separate"/>
      </w:r>
      <w:r>
        <w:t>19</w:t>
      </w:r>
      <w:r>
        <w:fldChar w:fldCharType="end"/>
      </w:r>
    </w:p>
    <w:p w14:paraId="79F23709" w14:textId="23715CEB" w:rsidR="00104D14" w:rsidRDefault="00104D14">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_Toc83040626 \h </w:instrText>
      </w:r>
      <w:r>
        <w:fldChar w:fldCharType="separate"/>
      </w:r>
      <w:r>
        <w:t>20</w:t>
      </w:r>
      <w:r>
        <w:fldChar w:fldCharType="end"/>
      </w:r>
    </w:p>
    <w:p w14:paraId="5C365B5D" w14:textId="6B61DD49" w:rsidR="00104D14" w:rsidRDefault="00104D14">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_Toc83040627 \h </w:instrText>
      </w:r>
      <w:r>
        <w:fldChar w:fldCharType="separate"/>
      </w:r>
      <w:r>
        <w:t>20</w:t>
      </w:r>
      <w:r>
        <w:fldChar w:fldCharType="end"/>
      </w:r>
    </w:p>
    <w:p w14:paraId="2C5BEBCF" w14:textId="7F46E5F7" w:rsidR="00104D14" w:rsidRDefault="00104D14">
      <w:pPr>
        <w:pStyle w:val="TOC2"/>
        <w:rPr>
          <w:rFonts w:asciiTheme="minorHAnsi" w:eastAsiaTheme="minorEastAsia" w:hAnsiTheme="minorHAnsi" w:cstheme="minorBidi"/>
          <w:sz w:val="22"/>
          <w:szCs w:val="22"/>
          <w:lang w:eastAsia="en-GB"/>
        </w:rPr>
      </w:pPr>
      <w:r w:rsidRPr="00C9219F">
        <w:rPr>
          <w:snapToGrid w:val="0"/>
        </w:rPr>
        <w:t>4.2</w:t>
      </w:r>
      <w:r>
        <w:rPr>
          <w:rFonts w:asciiTheme="minorHAnsi" w:eastAsiaTheme="minorEastAsia" w:hAnsiTheme="minorHAnsi" w:cstheme="minorBidi"/>
          <w:sz w:val="22"/>
          <w:szCs w:val="22"/>
          <w:lang w:eastAsia="en-GB"/>
        </w:rPr>
        <w:tab/>
      </w:r>
      <w:r w:rsidRPr="00C9219F">
        <w:rPr>
          <w:snapToGrid w:val="0"/>
        </w:rPr>
        <w:t>Relationship between minimum requirements and test requirements</w:t>
      </w:r>
      <w:r>
        <w:tab/>
      </w:r>
      <w:r>
        <w:fldChar w:fldCharType="begin"/>
      </w:r>
      <w:r>
        <w:instrText xml:space="preserve"> PAGEREF _Toc83040628 \h </w:instrText>
      </w:r>
      <w:r>
        <w:fldChar w:fldCharType="separate"/>
      </w:r>
      <w:r>
        <w:t>21</w:t>
      </w:r>
      <w:r>
        <w:fldChar w:fldCharType="end"/>
      </w:r>
    </w:p>
    <w:p w14:paraId="5D7222B0" w14:textId="2A5278B6" w:rsidR="00104D14" w:rsidRDefault="00104D14">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_Toc83040629 \h </w:instrText>
      </w:r>
      <w:r>
        <w:fldChar w:fldCharType="separate"/>
      </w:r>
      <w:r>
        <w:t>21</w:t>
      </w:r>
      <w:r>
        <w:fldChar w:fldCharType="end"/>
      </w:r>
    </w:p>
    <w:p w14:paraId="7EA9A681" w14:textId="43D12EC2" w:rsidR="00104D14" w:rsidRDefault="00104D14">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_Toc83040630 \h </w:instrText>
      </w:r>
      <w:r>
        <w:fldChar w:fldCharType="separate"/>
      </w:r>
      <w:r>
        <w:t>22</w:t>
      </w:r>
      <w:r>
        <w:fldChar w:fldCharType="end"/>
      </w:r>
    </w:p>
    <w:p w14:paraId="4D65AAA2" w14:textId="06329E16" w:rsidR="00104D14" w:rsidRDefault="00104D14">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_Toc83040631 \h </w:instrText>
      </w:r>
      <w:r>
        <w:fldChar w:fldCharType="separate"/>
      </w:r>
      <w:r>
        <w:t>23</w:t>
      </w:r>
      <w:r>
        <w:fldChar w:fldCharType="end"/>
      </w:r>
    </w:p>
    <w:p w14:paraId="504FE7C9" w14:textId="3BF4D018" w:rsidR="00104D14" w:rsidRDefault="00104D14">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_Toc83040632 \h </w:instrText>
      </w:r>
      <w:r>
        <w:fldChar w:fldCharType="separate"/>
      </w:r>
      <w:r>
        <w:t>25</w:t>
      </w:r>
      <w:r>
        <w:fldChar w:fldCharType="end"/>
      </w:r>
    </w:p>
    <w:p w14:paraId="247BE92E" w14:textId="05EF6EFE" w:rsidR="00104D14" w:rsidRDefault="00104D14">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_Toc83040633 \h </w:instrText>
      </w:r>
      <w:r>
        <w:fldChar w:fldCharType="separate"/>
      </w:r>
      <w:r>
        <w:t>25</w:t>
      </w:r>
      <w:r>
        <w:fldChar w:fldCharType="end"/>
      </w:r>
    </w:p>
    <w:p w14:paraId="40AD5769" w14:textId="724D17CC" w:rsidR="00104D14" w:rsidRDefault="00104D14">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_Toc83040634 \h </w:instrText>
      </w:r>
      <w:r>
        <w:fldChar w:fldCharType="separate"/>
      </w:r>
      <w:r>
        <w:t>25</w:t>
      </w:r>
      <w:r>
        <w:fldChar w:fldCharType="end"/>
      </w:r>
    </w:p>
    <w:p w14:paraId="54FF3ED8" w14:textId="62ECAB5C" w:rsidR="00104D14" w:rsidRDefault="00104D14">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_Toc83040635 \h </w:instrText>
      </w:r>
      <w:r>
        <w:fldChar w:fldCharType="separate"/>
      </w:r>
      <w:r>
        <w:t>25</w:t>
      </w:r>
      <w:r>
        <w:fldChar w:fldCharType="end"/>
      </w:r>
    </w:p>
    <w:p w14:paraId="5F1ACD4B" w14:textId="67A84B87" w:rsidR="00104D14" w:rsidRDefault="00104D14">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_Toc83040636 \h </w:instrText>
      </w:r>
      <w:r>
        <w:fldChar w:fldCharType="separate"/>
      </w:r>
      <w:r>
        <w:t>26</w:t>
      </w:r>
      <w:r>
        <w:fldChar w:fldCharType="end"/>
      </w:r>
    </w:p>
    <w:p w14:paraId="22429482" w14:textId="14A6CB70" w:rsidR="00104D14" w:rsidRDefault="00104D1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_Toc83040637 \h </w:instrText>
      </w:r>
      <w:r>
        <w:fldChar w:fldCharType="separate"/>
      </w:r>
      <w:r>
        <w:t>27</w:t>
      </w:r>
      <w:r>
        <w:fldChar w:fldCharType="end"/>
      </w:r>
    </w:p>
    <w:p w14:paraId="6F480608" w14:textId="1808C65A" w:rsidR="00104D14" w:rsidRDefault="00104D1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_Toc83040638 \h </w:instrText>
      </w:r>
      <w:r>
        <w:fldChar w:fldCharType="separate"/>
      </w:r>
      <w:r>
        <w:t>27</w:t>
      </w:r>
      <w:r>
        <w:fldChar w:fldCharType="end"/>
      </w:r>
    </w:p>
    <w:p w14:paraId="391C53B2" w14:textId="20D435E2" w:rsidR="00104D14" w:rsidRDefault="00104D1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_Toc83040639 \h </w:instrText>
      </w:r>
      <w:r>
        <w:fldChar w:fldCharType="separate"/>
      </w:r>
      <w:r>
        <w:t>28</w:t>
      </w:r>
      <w:r>
        <w:fldChar w:fldCharType="end"/>
      </w:r>
    </w:p>
    <w:p w14:paraId="0EC3B7FF" w14:textId="04DC8418" w:rsidR="00104D14" w:rsidRDefault="00104D1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_Toc83040640 \h </w:instrText>
      </w:r>
      <w:r>
        <w:fldChar w:fldCharType="separate"/>
      </w:r>
      <w:r>
        <w:t>31</w:t>
      </w:r>
      <w:r>
        <w:fldChar w:fldCharType="end"/>
      </w:r>
    </w:p>
    <w:p w14:paraId="05766D6F" w14:textId="69963A14" w:rsidR="00104D14" w:rsidRDefault="00104D14">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_Toc83040641 \h </w:instrText>
      </w:r>
      <w:r>
        <w:fldChar w:fldCharType="separate"/>
      </w:r>
      <w:r>
        <w:t>33</w:t>
      </w:r>
      <w:r>
        <w:fldChar w:fldCharType="end"/>
      </w:r>
    </w:p>
    <w:p w14:paraId="2B50ECDA" w14:textId="385F2697" w:rsidR="00104D14" w:rsidRDefault="00104D14">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_Toc83040642 \h </w:instrText>
      </w:r>
      <w:r>
        <w:fldChar w:fldCharType="separate"/>
      </w:r>
      <w:r>
        <w:t>33</w:t>
      </w:r>
      <w:r>
        <w:fldChar w:fldCharType="end"/>
      </w:r>
    </w:p>
    <w:p w14:paraId="5A9B4381" w14:textId="20CA2A15" w:rsidR="00104D14" w:rsidRDefault="00104D14">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_Toc83040643 \h </w:instrText>
      </w:r>
      <w:r>
        <w:fldChar w:fldCharType="separate"/>
      </w:r>
      <w:r>
        <w:t>34</w:t>
      </w:r>
      <w:r>
        <w:fldChar w:fldCharType="end"/>
      </w:r>
    </w:p>
    <w:p w14:paraId="1179A3AD" w14:textId="6753D44D" w:rsidR="00104D14" w:rsidRDefault="00104D1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_Toc83040644 \h </w:instrText>
      </w:r>
      <w:r>
        <w:fldChar w:fldCharType="separate"/>
      </w:r>
      <w:r>
        <w:t>34</w:t>
      </w:r>
      <w:r>
        <w:fldChar w:fldCharType="end"/>
      </w:r>
    </w:p>
    <w:p w14:paraId="0288E856" w14:textId="1726433D" w:rsidR="00104D14" w:rsidRDefault="00104D14">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_Toc83040645 \h </w:instrText>
      </w:r>
      <w:r>
        <w:fldChar w:fldCharType="separate"/>
      </w:r>
      <w:r>
        <w:t>34</w:t>
      </w:r>
      <w:r>
        <w:fldChar w:fldCharType="end"/>
      </w:r>
    </w:p>
    <w:p w14:paraId="5945DF77" w14:textId="1766990E" w:rsidR="00104D14" w:rsidRDefault="00104D1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_Toc83040646 \h </w:instrText>
      </w:r>
      <w:r>
        <w:fldChar w:fldCharType="separate"/>
      </w:r>
      <w:r>
        <w:t>34</w:t>
      </w:r>
      <w:r>
        <w:fldChar w:fldCharType="end"/>
      </w:r>
    </w:p>
    <w:p w14:paraId="689AC939" w14:textId="6EBD3DD6" w:rsidR="00104D14" w:rsidRDefault="00104D1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_Toc83040647 \h </w:instrText>
      </w:r>
      <w:r>
        <w:fldChar w:fldCharType="separate"/>
      </w:r>
      <w:r>
        <w:t>34</w:t>
      </w:r>
      <w:r>
        <w:fldChar w:fldCharType="end"/>
      </w:r>
    </w:p>
    <w:p w14:paraId="15267D41" w14:textId="2947A003" w:rsidR="00104D14" w:rsidRDefault="00104D14">
      <w:pPr>
        <w:pStyle w:val="TOC5"/>
        <w:rPr>
          <w:rFonts w:asciiTheme="minorHAnsi" w:eastAsiaTheme="minorEastAsia" w:hAnsiTheme="minorHAnsi" w:cstheme="minorBidi"/>
          <w:sz w:val="22"/>
          <w:szCs w:val="22"/>
          <w:lang w:eastAsia="en-GB"/>
        </w:rPr>
      </w:pPr>
      <w:r w:rsidRPr="00C9219F">
        <w:rPr>
          <w:rFonts w:cs="Arial"/>
        </w:rPr>
        <w:t>6.2.2.2.1</w:t>
      </w:r>
      <w:r>
        <w:rPr>
          <w:rFonts w:asciiTheme="minorHAnsi" w:eastAsiaTheme="minorEastAsia" w:hAnsiTheme="minorHAnsi" w:cstheme="minorBidi"/>
          <w:sz w:val="22"/>
          <w:szCs w:val="22"/>
          <w:lang w:eastAsia="en-GB"/>
        </w:rPr>
        <w:tab/>
      </w:r>
      <w:r w:rsidRPr="00C9219F">
        <w:rPr>
          <w:rFonts w:cs="Arial"/>
        </w:rPr>
        <w:t>General</w:t>
      </w:r>
      <w:r>
        <w:tab/>
      </w:r>
      <w:r>
        <w:fldChar w:fldCharType="begin"/>
      </w:r>
      <w:r>
        <w:instrText xml:space="preserve"> PAGEREF _Toc83040648 \h </w:instrText>
      </w:r>
      <w:r>
        <w:fldChar w:fldCharType="separate"/>
      </w:r>
      <w:r>
        <w:t>34</w:t>
      </w:r>
      <w:r>
        <w:fldChar w:fldCharType="end"/>
      </w:r>
    </w:p>
    <w:p w14:paraId="009FEF86" w14:textId="4F297279" w:rsidR="00104D14" w:rsidRDefault="00104D14">
      <w:pPr>
        <w:pStyle w:val="TOC5"/>
        <w:rPr>
          <w:rFonts w:asciiTheme="minorHAnsi" w:eastAsiaTheme="minorEastAsia" w:hAnsiTheme="minorHAnsi" w:cstheme="minorBidi"/>
          <w:sz w:val="22"/>
          <w:szCs w:val="22"/>
          <w:lang w:eastAsia="en-GB"/>
        </w:rPr>
      </w:pPr>
      <w:r w:rsidRPr="00C9219F">
        <w:rPr>
          <w:rFonts w:cs="Arial"/>
        </w:rPr>
        <w:t>6.2.2.2.2</w:t>
      </w:r>
      <w:r>
        <w:rPr>
          <w:rFonts w:asciiTheme="minorHAnsi" w:eastAsiaTheme="minorEastAsia" w:hAnsiTheme="minorHAnsi" w:cstheme="minorBidi"/>
          <w:sz w:val="22"/>
          <w:szCs w:val="22"/>
          <w:lang w:eastAsia="en-GB"/>
        </w:rPr>
        <w:tab/>
      </w:r>
      <w:r w:rsidRPr="00C9219F">
        <w:rPr>
          <w:rFonts w:cs="Arial"/>
        </w:rPr>
        <w:t>Additional requirements (regional)</w:t>
      </w:r>
      <w:r>
        <w:tab/>
      </w:r>
      <w:r>
        <w:fldChar w:fldCharType="begin"/>
      </w:r>
      <w:r>
        <w:instrText xml:space="preserve"> PAGEREF _Toc83040649 \h </w:instrText>
      </w:r>
      <w:r>
        <w:fldChar w:fldCharType="separate"/>
      </w:r>
      <w:r>
        <w:t>35</w:t>
      </w:r>
      <w:r>
        <w:fldChar w:fldCharType="end"/>
      </w:r>
    </w:p>
    <w:p w14:paraId="12B4910B" w14:textId="2CF10CAE" w:rsidR="00104D14" w:rsidRDefault="00104D14">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_Toc83040650 \h </w:instrText>
      </w:r>
      <w:r>
        <w:fldChar w:fldCharType="separate"/>
      </w:r>
      <w:r>
        <w:t>35</w:t>
      </w:r>
      <w:r>
        <w:fldChar w:fldCharType="end"/>
      </w:r>
    </w:p>
    <w:p w14:paraId="342D10AA" w14:textId="68F5A528" w:rsidR="00104D14" w:rsidRDefault="00104D14">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_Toc83040651 \h </w:instrText>
      </w:r>
      <w:r>
        <w:fldChar w:fldCharType="separate"/>
      </w:r>
      <w:r>
        <w:t>35</w:t>
      </w:r>
      <w:r>
        <w:fldChar w:fldCharType="end"/>
      </w:r>
    </w:p>
    <w:p w14:paraId="3FE51B8B" w14:textId="7890FE98" w:rsidR="00104D14" w:rsidRDefault="00104D14">
      <w:pPr>
        <w:pStyle w:val="TOC5"/>
        <w:rPr>
          <w:rFonts w:asciiTheme="minorHAnsi" w:eastAsiaTheme="minorEastAsia" w:hAnsiTheme="minorHAnsi" w:cstheme="minorBidi"/>
          <w:sz w:val="22"/>
          <w:szCs w:val="22"/>
          <w:lang w:eastAsia="en-GB"/>
        </w:rPr>
      </w:pPr>
      <w:r w:rsidRPr="00C9219F">
        <w:rPr>
          <w:rFonts w:cs="Arial"/>
        </w:rPr>
        <w:t>6.2.2.4.1</w:t>
      </w:r>
      <w:r>
        <w:rPr>
          <w:rFonts w:asciiTheme="minorHAnsi" w:eastAsiaTheme="minorEastAsia" w:hAnsiTheme="minorHAnsi" w:cstheme="minorBidi"/>
          <w:sz w:val="22"/>
          <w:szCs w:val="22"/>
          <w:lang w:eastAsia="en-GB"/>
        </w:rPr>
        <w:tab/>
      </w:r>
      <w:r w:rsidRPr="00C9219F">
        <w:rPr>
          <w:rFonts w:cs="Arial"/>
        </w:rPr>
        <w:t>General</w:t>
      </w:r>
      <w:r>
        <w:tab/>
      </w:r>
      <w:r>
        <w:fldChar w:fldCharType="begin"/>
      </w:r>
      <w:r>
        <w:instrText xml:space="preserve"> PAGEREF _Toc83040652 \h </w:instrText>
      </w:r>
      <w:r>
        <w:fldChar w:fldCharType="separate"/>
      </w:r>
      <w:r>
        <w:t>35</w:t>
      </w:r>
      <w:r>
        <w:fldChar w:fldCharType="end"/>
      </w:r>
    </w:p>
    <w:p w14:paraId="535E7428" w14:textId="2CC82555" w:rsidR="00104D14" w:rsidRDefault="00104D14">
      <w:pPr>
        <w:pStyle w:val="TOC5"/>
        <w:rPr>
          <w:rFonts w:asciiTheme="minorHAnsi" w:eastAsiaTheme="minorEastAsia" w:hAnsiTheme="minorHAnsi" w:cstheme="minorBidi"/>
          <w:sz w:val="22"/>
          <w:szCs w:val="22"/>
          <w:lang w:eastAsia="en-GB"/>
        </w:rPr>
      </w:pPr>
      <w:r w:rsidRPr="00C9219F">
        <w:rPr>
          <w:rFonts w:cs="Arial"/>
        </w:rPr>
        <w:t>6.2.2.4.2</w:t>
      </w:r>
      <w:r>
        <w:rPr>
          <w:rFonts w:asciiTheme="minorHAnsi" w:eastAsiaTheme="minorEastAsia" w:hAnsiTheme="minorHAnsi" w:cstheme="minorBidi"/>
          <w:sz w:val="22"/>
          <w:szCs w:val="22"/>
          <w:lang w:eastAsia="en-GB"/>
        </w:rPr>
        <w:tab/>
      </w:r>
      <w:r w:rsidRPr="00C9219F">
        <w:rPr>
          <w:rFonts w:cs="Arial"/>
        </w:rPr>
        <w:t>Additional requirements (regional)</w:t>
      </w:r>
      <w:r>
        <w:tab/>
      </w:r>
      <w:r>
        <w:fldChar w:fldCharType="begin"/>
      </w:r>
      <w:r>
        <w:instrText xml:space="preserve"> PAGEREF _Toc83040653 \h </w:instrText>
      </w:r>
      <w:r>
        <w:fldChar w:fldCharType="separate"/>
      </w:r>
      <w:r>
        <w:t>35</w:t>
      </w:r>
      <w:r>
        <w:fldChar w:fldCharType="end"/>
      </w:r>
    </w:p>
    <w:p w14:paraId="699AFDCB" w14:textId="17C545E5" w:rsidR="00104D14" w:rsidRDefault="00104D14">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_Toc83040654 \h </w:instrText>
      </w:r>
      <w:r>
        <w:fldChar w:fldCharType="separate"/>
      </w:r>
      <w:r>
        <w:t>35</w:t>
      </w:r>
      <w:r>
        <w:fldChar w:fldCharType="end"/>
      </w:r>
    </w:p>
    <w:p w14:paraId="7A0737B9" w14:textId="269BE9E7" w:rsidR="00104D14" w:rsidRDefault="00104D1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_Toc83040655 \h </w:instrText>
      </w:r>
      <w:r>
        <w:fldChar w:fldCharType="separate"/>
      </w:r>
      <w:r>
        <w:t>35</w:t>
      </w:r>
      <w:r>
        <w:fldChar w:fldCharType="end"/>
      </w:r>
    </w:p>
    <w:p w14:paraId="01F1B264" w14:textId="1F12C3F8" w:rsidR="00104D14" w:rsidRDefault="00104D1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_Toc83040656 \h </w:instrText>
      </w:r>
      <w:r>
        <w:fldChar w:fldCharType="separate"/>
      </w:r>
      <w:r>
        <w:t>35</w:t>
      </w:r>
      <w:r>
        <w:fldChar w:fldCharType="end"/>
      </w:r>
    </w:p>
    <w:p w14:paraId="3055554F" w14:textId="4FC06462" w:rsidR="00104D14" w:rsidRDefault="00104D14">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_Toc83040657 \h </w:instrText>
      </w:r>
      <w:r>
        <w:fldChar w:fldCharType="separate"/>
      </w:r>
      <w:r>
        <w:t>35</w:t>
      </w:r>
      <w:r>
        <w:fldChar w:fldCharType="end"/>
      </w:r>
    </w:p>
    <w:p w14:paraId="54B68D45" w14:textId="4EE8FCD8" w:rsidR="00104D14" w:rsidRDefault="00104D14">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_Toc83040658 \h </w:instrText>
      </w:r>
      <w:r>
        <w:fldChar w:fldCharType="separate"/>
      </w:r>
      <w:r>
        <w:t>35</w:t>
      </w:r>
      <w:r>
        <w:fldChar w:fldCharType="end"/>
      </w:r>
    </w:p>
    <w:p w14:paraId="7A566B2D" w14:textId="4674671C" w:rsidR="00104D14" w:rsidRDefault="00104D14">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_Toc83040659 \h </w:instrText>
      </w:r>
      <w:r>
        <w:fldChar w:fldCharType="separate"/>
      </w:r>
      <w:r>
        <w:t>35</w:t>
      </w:r>
      <w:r>
        <w:fldChar w:fldCharType="end"/>
      </w:r>
    </w:p>
    <w:p w14:paraId="605A98C1" w14:textId="14824A33" w:rsidR="00104D14" w:rsidRDefault="00104D1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_Toc83040660 \h </w:instrText>
      </w:r>
      <w:r>
        <w:fldChar w:fldCharType="separate"/>
      </w:r>
      <w:r>
        <w:t>35</w:t>
      </w:r>
      <w:r>
        <w:fldChar w:fldCharType="end"/>
      </w:r>
    </w:p>
    <w:p w14:paraId="0EA30440" w14:textId="254CE875" w:rsidR="00104D14" w:rsidRDefault="00104D14">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_Toc83040661 \h </w:instrText>
      </w:r>
      <w:r>
        <w:fldChar w:fldCharType="separate"/>
      </w:r>
      <w:r>
        <w:t>36</w:t>
      </w:r>
      <w:r>
        <w:fldChar w:fldCharType="end"/>
      </w:r>
    </w:p>
    <w:p w14:paraId="1EE6C074" w14:textId="432D89E4" w:rsidR="00104D14" w:rsidRDefault="00104D14">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_Toc83040662 \h </w:instrText>
      </w:r>
      <w:r>
        <w:fldChar w:fldCharType="separate"/>
      </w:r>
      <w:r>
        <w:t>36</w:t>
      </w:r>
      <w:r>
        <w:fldChar w:fldCharType="end"/>
      </w:r>
    </w:p>
    <w:p w14:paraId="1571D445" w14:textId="59C283C4" w:rsidR="00104D14" w:rsidRDefault="00104D14">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_Toc83040663 \h </w:instrText>
      </w:r>
      <w:r>
        <w:fldChar w:fldCharType="separate"/>
      </w:r>
      <w:r>
        <w:t>36</w:t>
      </w:r>
      <w:r>
        <w:fldChar w:fldCharType="end"/>
      </w:r>
    </w:p>
    <w:p w14:paraId="4AE92266" w14:textId="579D22AE" w:rsidR="00104D14" w:rsidRDefault="00104D14">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9219F">
        <w:rPr>
          <w:rFonts w:cs="v4.2.0"/>
        </w:rPr>
        <w:t>mode</w:t>
      </w:r>
      <w:r>
        <w:tab/>
      </w:r>
      <w:r>
        <w:fldChar w:fldCharType="begin"/>
      </w:r>
      <w:r>
        <w:instrText xml:space="preserve"> PAGEREF _Toc83040664 \h </w:instrText>
      </w:r>
      <w:r>
        <w:fldChar w:fldCharType="separate"/>
      </w:r>
      <w:r>
        <w:t>36</w:t>
      </w:r>
      <w:r>
        <w:fldChar w:fldCharType="end"/>
      </w:r>
    </w:p>
    <w:p w14:paraId="6CD979E5" w14:textId="4D7610D1" w:rsidR="00104D14" w:rsidRDefault="00104D1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_Toc83040665 \h </w:instrText>
      </w:r>
      <w:r>
        <w:fldChar w:fldCharType="separate"/>
      </w:r>
      <w:r>
        <w:t>36</w:t>
      </w:r>
      <w:r>
        <w:fldChar w:fldCharType="end"/>
      </w:r>
    </w:p>
    <w:p w14:paraId="6E263409" w14:textId="6DDD7963" w:rsidR="00104D14" w:rsidRDefault="00104D14">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_Toc83040666 \h </w:instrText>
      </w:r>
      <w:r>
        <w:fldChar w:fldCharType="separate"/>
      </w:r>
      <w:r>
        <w:t>37</w:t>
      </w:r>
      <w:r>
        <w:fldChar w:fldCharType="end"/>
      </w:r>
    </w:p>
    <w:p w14:paraId="4AA72233" w14:textId="0467B77B" w:rsidR="00104D14" w:rsidRDefault="00104D14">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_Toc83040667 \h </w:instrText>
      </w:r>
      <w:r>
        <w:fldChar w:fldCharType="separate"/>
      </w:r>
      <w:r>
        <w:t>37</w:t>
      </w:r>
      <w:r>
        <w:fldChar w:fldCharType="end"/>
      </w:r>
    </w:p>
    <w:p w14:paraId="08D7CBC8" w14:textId="76947CE0" w:rsidR="00104D14" w:rsidRDefault="00104D14">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_Toc83040668 \h </w:instrText>
      </w:r>
      <w:r>
        <w:fldChar w:fldCharType="separate"/>
      </w:r>
      <w:r>
        <w:t>38</w:t>
      </w:r>
      <w:r>
        <w:fldChar w:fldCharType="end"/>
      </w:r>
    </w:p>
    <w:p w14:paraId="59B1758C" w14:textId="64F0CA17" w:rsidR="00104D14" w:rsidRDefault="00104D1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_Toc83040669 \h </w:instrText>
      </w:r>
      <w:r>
        <w:fldChar w:fldCharType="separate"/>
      </w:r>
      <w:r>
        <w:t>38</w:t>
      </w:r>
      <w:r>
        <w:fldChar w:fldCharType="end"/>
      </w:r>
    </w:p>
    <w:p w14:paraId="07F7570D" w14:textId="5841272A" w:rsidR="00104D14" w:rsidRDefault="00104D14">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_Toc83040670 \h </w:instrText>
      </w:r>
      <w:r>
        <w:fldChar w:fldCharType="separate"/>
      </w:r>
      <w:r>
        <w:t>38</w:t>
      </w:r>
      <w:r>
        <w:fldChar w:fldCharType="end"/>
      </w:r>
    </w:p>
    <w:p w14:paraId="36D3435F" w14:textId="01C85FA0" w:rsidR="00104D14" w:rsidRDefault="00104D14">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_Toc83040671 \h </w:instrText>
      </w:r>
      <w:r>
        <w:fldChar w:fldCharType="separate"/>
      </w:r>
      <w:r>
        <w:t>38</w:t>
      </w:r>
      <w:r>
        <w:fldChar w:fldCharType="end"/>
      </w:r>
    </w:p>
    <w:p w14:paraId="61CC6F72" w14:textId="7C3B345E" w:rsidR="00104D14" w:rsidRDefault="00104D14">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_Toc83040672 \h </w:instrText>
      </w:r>
      <w:r>
        <w:fldChar w:fldCharType="separate"/>
      </w:r>
      <w:r>
        <w:t>38</w:t>
      </w:r>
      <w:r>
        <w:fldChar w:fldCharType="end"/>
      </w:r>
    </w:p>
    <w:p w14:paraId="7ADC63BE" w14:textId="7964A10B" w:rsidR="00104D14" w:rsidRDefault="00104D14">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_Toc83040673 \h </w:instrText>
      </w:r>
      <w:r>
        <w:fldChar w:fldCharType="separate"/>
      </w:r>
      <w:r>
        <w:t>39</w:t>
      </w:r>
      <w:r>
        <w:fldChar w:fldCharType="end"/>
      </w:r>
    </w:p>
    <w:p w14:paraId="73EB6F79" w14:textId="5A9E19BC" w:rsidR="00104D14" w:rsidRDefault="00104D14">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_Toc83040674 \h </w:instrText>
      </w:r>
      <w:r>
        <w:fldChar w:fldCharType="separate"/>
      </w:r>
      <w:r>
        <w:t>39</w:t>
      </w:r>
      <w:r>
        <w:fldChar w:fldCharType="end"/>
      </w:r>
    </w:p>
    <w:p w14:paraId="2A20741D" w14:textId="08DF6EC7" w:rsidR="00104D14" w:rsidRDefault="00104D1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_Toc83040675 \h </w:instrText>
      </w:r>
      <w:r>
        <w:fldChar w:fldCharType="separate"/>
      </w:r>
      <w:r>
        <w:t>39</w:t>
      </w:r>
      <w:r>
        <w:fldChar w:fldCharType="end"/>
      </w:r>
    </w:p>
    <w:p w14:paraId="3A133974" w14:textId="5CFD649D" w:rsidR="00104D14" w:rsidRDefault="00104D14">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_Toc83040676 \h </w:instrText>
      </w:r>
      <w:r>
        <w:fldChar w:fldCharType="separate"/>
      </w:r>
      <w:r>
        <w:t>39</w:t>
      </w:r>
      <w:r>
        <w:fldChar w:fldCharType="end"/>
      </w:r>
    </w:p>
    <w:p w14:paraId="0E8FE478" w14:textId="66E3A074" w:rsidR="00104D14" w:rsidRDefault="00104D1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_Toc83040677 \h </w:instrText>
      </w:r>
      <w:r>
        <w:fldChar w:fldCharType="separate"/>
      </w:r>
      <w:r>
        <w:t>39</w:t>
      </w:r>
      <w:r>
        <w:fldChar w:fldCharType="end"/>
      </w:r>
    </w:p>
    <w:p w14:paraId="413C9474" w14:textId="49709005" w:rsidR="00104D14" w:rsidRDefault="00104D14">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_Toc83040678 \h </w:instrText>
      </w:r>
      <w:r>
        <w:fldChar w:fldCharType="separate"/>
      </w:r>
      <w:r>
        <w:t>39</w:t>
      </w:r>
      <w:r>
        <w:fldChar w:fldCharType="end"/>
      </w:r>
    </w:p>
    <w:p w14:paraId="4C17FD35" w14:textId="2F664B10" w:rsidR="00104D14" w:rsidRDefault="00104D14">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_Toc83040679 \h </w:instrText>
      </w:r>
      <w:r>
        <w:fldChar w:fldCharType="separate"/>
      </w:r>
      <w:r>
        <w:t>39</w:t>
      </w:r>
      <w:r>
        <w:fldChar w:fldCharType="end"/>
      </w:r>
    </w:p>
    <w:p w14:paraId="4F59B6A4" w14:textId="6BE4D138" w:rsidR="00104D14" w:rsidRDefault="00104D14">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_Toc83040680 \h </w:instrText>
      </w:r>
      <w:r>
        <w:fldChar w:fldCharType="separate"/>
      </w:r>
      <w:r>
        <w:t>40</w:t>
      </w:r>
      <w:r>
        <w:fldChar w:fldCharType="end"/>
      </w:r>
    </w:p>
    <w:p w14:paraId="3FC089FE" w14:textId="3616C812" w:rsidR="00104D14" w:rsidRDefault="00104D14">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_Toc83040681 \h </w:instrText>
      </w:r>
      <w:r>
        <w:fldChar w:fldCharType="separate"/>
      </w:r>
      <w:r>
        <w:t>40</w:t>
      </w:r>
      <w:r>
        <w:fldChar w:fldCharType="end"/>
      </w:r>
    </w:p>
    <w:p w14:paraId="587ABC00" w14:textId="1B2F47C0" w:rsidR="00104D14" w:rsidRDefault="00104D1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_Toc83040682 \h </w:instrText>
      </w:r>
      <w:r>
        <w:fldChar w:fldCharType="separate"/>
      </w:r>
      <w:r>
        <w:t>40</w:t>
      </w:r>
      <w:r>
        <w:fldChar w:fldCharType="end"/>
      </w:r>
    </w:p>
    <w:p w14:paraId="778B26F6" w14:textId="42C95809" w:rsidR="00104D14" w:rsidRDefault="00104D14">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_Toc83040683 \h </w:instrText>
      </w:r>
      <w:r>
        <w:fldChar w:fldCharType="separate"/>
      </w:r>
      <w:r>
        <w:t>40</w:t>
      </w:r>
      <w:r>
        <w:fldChar w:fldCharType="end"/>
      </w:r>
    </w:p>
    <w:p w14:paraId="306298D7" w14:textId="3E5F7262" w:rsidR="00104D14" w:rsidRDefault="00104D14">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_Toc83040684 \h </w:instrText>
      </w:r>
      <w:r>
        <w:fldChar w:fldCharType="separate"/>
      </w:r>
      <w:r>
        <w:t>40</w:t>
      </w:r>
      <w:r>
        <w:fldChar w:fldCharType="end"/>
      </w:r>
    </w:p>
    <w:p w14:paraId="518E321E" w14:textId="6A4E5320" w:rsidR="00104D14" w:rsidRDefault="00104D14">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_Toc83040685 \h </w:instrText>
      </w:r>
      <w:r>
        <w:fldChar w:fldCharType="separate"/>
      </w:r>
      <w:r>
        <w:t>40</w:t>
      </w:r>
      <w:r>
        <w:fldChar w:fldCharType="end"/>
      </w:r>
    </w:p>
    <w:p w14:paraId="572583B6" w14:textId="32F1A7EE" w:rsidR="00104D14" w:rsidRDefault="00104D14">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_Toc83040686 \h </w:instrText>
      </w:r>
      <w:r>
        <w:fldChar w:fldCharType="separate"/>
      </w:r>
      <w:r>
        <w:t>40</w:t>
      </w:r>
      <w:r>
        <w:fldChar w:fldCharType="end"/>
      </w:r>
    </w:p>
    <w:p w14:paraId="553ABCA6" w14:textId="5ED2A578" w:rsidR="00104D14" w:rsidRDefault="00104D1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_Toc83040687 \h </w:instrText>
      </w:r>
      <w:r>
        <w:fldChar w:fldCharType="separate"/>
      </w:r>
      <w:r>
        <w:t>40</w:t>
      </w:r>
      <w:r>
        <w:fldChar w:fldCharType="end"/>
      </w:r>
    </w:p>
    <w:p w14:paraId="49641CD9" w14:textId="586403A5" w:rsidR="00104D14" w:rsidRDefault="00104D1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_Toc83040688 \h </w:instrText>
      </w:r>
      <w:r>
        <w:fldChar w:fldCharType="separate"/>
      </w:r>
      <w:r>
        <w:t>41</w:t>
      </w:r>
      <w:r>
        <w:fldChar w:fldCharType="end"/>
      </w:r>
    </w:p>
    <w:p w14:paraId="20B383EE" w14:textId="2A5E2FEB" w:rsidR="00104D14" w:rsidRDefault="00104D14">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_Toc83040689 \h </w:instrText>
      </w:r>
      <w:r>
        <w:fldChar w:fldCharType="separate"/>
      </w:r>
      <w:r>
        <w:t>41</w:t>
      </w:r>
      <w:r>
        <w:fldChar w:fldCharType="end"/>
      </w:r>
    </w:p>
    <w:p w14:paraId="21D905CC" w14:textId="2B13D849" w:rsidR="00104D14" w:rsidRDefault="00104D14">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_Toc83040690 \h </w:instrText>
      </w:r>
      <w:r>
        <w:fldChar w:fldCharType="separate"/>
      </w:r>
      <w:r>
        <w:t>41</w:t>
      </w:r>
      <w:r>
        <w:fldChar w:fldCharType="end"/>
      </w:r>
    </w:p>
    <w:p w14:paraId="1DC02FC3" w14:textId="07FB728C" w:rsidR="00104D14" w:rsidRDefault="00104D14">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_Toc83040691 \h </w:instrText>
      </w:r>
      <w:r>
        <w:fldChar w:fldCharType="separate"/>
      </w:r>
      <w:r>
        <w:t>41</w:t>
      </w:r>
      <w:r>
        <w:fldChar w:fldCharType="end"/>
      </w:r>
    </w:p>
    <w:p w14:paraId="70F51EB5" w14:textId="22CC2E8A" w:rsidR="00104D14" w:rsidRDefault="00104D14">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_Toc83040692 \h </w:instrText>
      </w:r>
      <w:r>
        <w:fldChar w:fldCharType="separate"/>
      </w:r>
      <w:r>
        <w:t>41</w:t>
      </w:r>
      <w:r>
        <w:fldChar w:fldCharType="end"/>
      </w:r>
    </w:p>
    <w:p w14:paraId="06A801EA" w14:textId="058AE9D1" w:rsidR="00104D14" w:rsidRDefault="00104D14">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_Toc83040693 \h </w:instrText>
      </w:r>
      <w:r>
        <w:fldChar w:fldCharType="separate"/>
      </w:r>
      <w:r>
        <w:t>41</w:t>
      </w:r>
      <w:r>
        <w:fldChar w:fldCharType="end"/>
      </w:r>
    </w:p>
    <w:p w14:paraId="765E20BB" w14:textId="35A66AE3" w:rsidR="00104D14" w:rsidRDefault="00104D14">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_Toc83040694 \h </w:instrText>
      </w:r>
      <w:r>
        <w:fldChar w:fldCharType="separate"/>
      </w:r>
      <w:r>
        <w:t>41</w:t>
      </w:r>
      <w:r>
        <w:fldChar w:fldCharType="end"/>
      </w:r>
    </w:p>
    <w:p w14:paraId="141AA504" w14:textId="6FC1CBC4" w:rsidR="00104D14" w:rsidRDefault="00104D14">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_Toc83040695 \h </w:instrText>
      </w:r>
      <w:r>
        <w:fldChar w:fldCharType="separate"/>
      </w:r>
      <w:r>
        <w:t>41</w:t>
      </w:r>
      <w:r>
        <w:fldChar w:fldCharType="end"/>
      </w:r>
    </w:p>
    <w:p w14:paraId="5D394053" w14:textId="1529C5ED" w:rsidR="00104D14" w:rsidRDefault="00104D14">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_Toc83040696 \h </w:instrText>
      </w:r>
      <w:r>
        <w:fldChar w:fldCharType="separate"/>
      </w:r>
      <w:r>
        <w:t>42</w:t>
      </w:r>
      <w:r>
        <w:fldChar w:fldCharType="end"/>
      </w:r>
    </w:p>
    <w:p w14:paraId="7865A0FE" w14:textId="330D2EBC" w:rsidR="00104D14" w:rsidRDefault="00104D14">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_Toc83040697 \h </w:instrText>
      </w:r>
      <w:r>
        <w:fldChar w:fldCharType="separate"/>
      </w:r>
      <w:r>
        <w:t>42</w:t>
      </w:r>
      <w:r>
        <w:fldChar w:fldCharType="end"/>
      </w:r>
    </w:p>
    <w:p w14:paraId="6DDE1F3D" w14:textId="72DA02ED" w:rsidR="00104D14" w:rsidRDefault="00104D14">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_Toc83040698 \h </w:instrText>
      </w:r>
      <w:r>
        <w:fldChar w:fldCharType="separate"/>
      </w:r>
      <w:r>
        <w:t>42</w:t>
      </w:r>
      <w:r>
        <w:fldChar w:fldCharType="end"/>
      </w:r>
    </w:p>
    <w:p w14:paraId="7D6167CF" w14:textId="5CEF610C" w:rsidR="00104D14" w:rsidRDefault="00104D14">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_Toc83040699 \h </w:instrText>
      </w:r>
      <w:r>
        <w:fldChar w:fldCharType="separate"/>
      </w:r>
      <w:r>
        <w:t>42</w:t>
      </w:r>
      <w:r>
        <w:fldChar w:fldCharType="end"/>
      </w:r>
    </w:p>
    <w:p w14:paraId="1CD86BC2" w14:textId="660EAE1D" w:rsidR="00104D14" w:rsidRDefault="00104D14">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_Toc83040700 \h </w:instrText>
      </w:r>
      <w:r>
        <w:fldChar w:fldCharType="separate"/>
      </w:r>
      <w:r>
        <w:t>42</w:t>
      </w:r>
      <w:r>
        <w:fldChar w:fldCharType="end"/>
      </w:r>
    </w:p>
    <w:p w14:paraId="35AAB92F" w14:textId="64AA2726" w:rsidR="00104D14" w:rsidRDefault="00104D14">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_Toc83040701 \h </w:instrText>
      </w:r>
      <w:r>
        <w:fldChar w:fldCharType="separate"/>
      </w:r>
      <w:r>
        <w:t>42</w:t>
      </w:r>
      <w:r>
        <w:fldChar w:fldCharType="end"/>
      </w:r>
    </w:p>
    <w:p w14:paraId="718F1364" w14:textId="3D8EFAD9" w:rsidR="00104D14" w:rsidRDefault="00104D1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_Toc83040702 \h </w:instrText>
      </w:r>
      <w:r>
        <w:fldChar w:fldCharType="separate"/>
      </w:r>
      <w:r>
        <w:t>42</w:t>
      </w:r>
      <w:r>
        <w:fldChar w:fldCharType="end"/>
      </w:r>
    </w:p>
    <w:p w14:paraId="18E7E2EF" w14:textId="1AF9F7CC" w:rsidR="00104D14" w:rsidRDefault="00104D1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_Toc83040703 \h </w:instrText>
      </w:r>
      <w:r>
        <w:fldChar w:fldCharType="separate"/>
      </w:r>
      <w:r>
        <w:t>42</w:t>
      </w:r>
      <w:r>
        <w:fldChar w:fldCharType="end"/>
      </w:r>
    </w:p>
    <w:p w14:paraId="12F9AB31" w14:textId="101E82FB" w:rsidR="00104D14" w:rsidRDefault="00104D14">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_Toc83040704 \h </w:instrText>
      </w:r>
      <w:r>
        <w:fldChar w:fldCharType="separate"/>
      </w:r>
      <w:r>
        <w:t>42</w:t>
      </w:r>
      <w:r>
        <w:fldChar w:fldCharType="end"/>
      </w:r>
    </w:p>
    <w:p w14:paraId="0F292B67" w14:textId="20D0DBAA" w:rsidR="00104D14" w:rsidRDefault="00104D14">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_Toc83040705 \h </w:instrText>
      </w:r>
      <w:r>
        <w:fldChar w:fldCharType="separate"/>
      </w:r>
      <w:r>
        <w:t>42</w:t>
      </w:r>
      <w:r>
        <w:fldChar w:fldCharType="end"/>
      </w:r>
    </w:p>
    <w:p w14:paraId="3972D587" w14:textId="62AB8DD8" w:rsidR="00104D14" w:rsidRDefault="00104D14">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_Toc83040706 \h </w:instrText>
      </w:r>
      <w:r>
        <w:fldChar w:fldCharType="separate"/>
      </w:r>
      <w:r>
        <w:t>42</w:t>
      </w:r>
      <w:r>
        <w:fldChar w:fldCharType="end"/>
      </w:r>
    </w:p>
    <w:p w14:paraId="05765DFC" w14:textId="15604B2B" w:rsidR="00104D14" w:rsidRDefault="00104D14">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_Toc83040707 \h </w:instrText>
      </w:r>
      <w:r>
        <w:fldChar w:fldCharType="separate"/>
      </w:r>
      <w:r>
        <w:t>43</w:t>
      </w:r>
      <w:r>
        <w:fldChar w:fldCharType="end"/>
      </w:r>
    </w:p>
    <w:p w14:paraId="29003A08" w14:textId="765E69B7" w:rsidR="00104D14" w:rsidRDefault="00104D1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_Toc83040708 \h </w:instrText>
      </w:r>
      <w:r>
        <w:fldChar w:fldCharType="separate"/>
      </w:r>
      <w:r>
        <w:t>43</w:t>
      </w:r>
      <w:r>
        <w:fldChar w:fldCharType="end"/>
      </w:r>
    </w:p>
    <w:p w14:paraId="08BF0234" w14:textId="3B1A9E1C" w:rsidR="00104D14" w:rsidRDefault="00104D14">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_Toc83040709 \h </w:instrText>
      </w:r>
      <w:r>
        <w:fldChar w:fldCharType="separate"/>
      </w:r>
      <w:r>
        <w:t>43</w:t>
      </w:r>
      <w:r>
        <w:fldChar w:fldCharType="end"/>
      </w:r>
    </w:p>
    <w:p w14:paraId="22C42855" w14:textId="0D62070C" w:rsidR="00104D14" w:rsidRDefault="00104D14">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_Toc83040710 \h </w:instrText>
      </w:r>
      <w:r>
        <w:fldChar w:fldCharType="separate"/>
      </w:r>
      <w:r>
        <w:t>43</w:t>
      </w:r>
      <w:r>
        <w:fldChar w:fldCharType="end"/>
      </w:r>
    </w:p>
    <w:p w14:paraId="5A4C1B7F" w14:textId="1B87A9ED" w:rsidR="00104D14" w:rsidRDefault="00104D14">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_Toc83040711 \h </w:instrText>
      </w:r>
      <w:r>
        <w:fldChar w:fldCharType="separate"/>
      </w:r>
      <w:r>
        <w:t>43</w:t>
      </w:r>
      <w:r>
        <w:fldChar w:fldCharType="end"/>
      </w:r>
    </w:p>
    <w:p w14:paraId="34C7B014" w14:textId="523B6754" w:rsidR="00104D14" w:rsidRDefault="00104D14">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_Toc83040712 \h </w:instrText>
      </w:r>
      <w:r>
        <w:fldChar w:fldCharType="separate"/>
      </w:r>
      <w:r>
        <w:t>43</w:t>
      </w:r>
      <w:r>
        <w:fldChar w:fldCharType="end"/>
      </w:r>
    </w:p>
    <w:p w14:paraId="6BBABA0B" w14:textId="0F0D7DBC" w:rsidR="00104D14" w:rsidRDefault="00104D14">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_Toc83040713 \h </w:instrText>
      </w:r>
      <w:r>
        <w:fldChar w:fldCharType="separate"/>
      </w:r>
      <w:r>
        <w:t>43</w:t>
      </w:r>
      <w:r>
        <w:fldChar w:fldCharType="end"/>
      </w:r>
    </w:p>
    <w:p w14:paraId="75801C79" w14:textId="1C160388" w:rsidR="00104D14" w:rsidRDefault="00104D1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_Toc83040714 \h </w:instrText>
      </w:r>
      <w:r>
        <w:fldChar w:fldCharType="separate"/>
      </w:r>
      <w:r>
        <w:t>43</w:t>
      </w:r>
      <w:r>
        <w:fldChar w:fldCharType="end"/>
      </w:r>
    </w:p>
    <w:p w14:paraId="4ED13E20" w14:textId="68B2B037" w:rsidR="00104D14" w:rsidRDefault="00104D1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_Toc83040715 \h </w:instrText>
      </w:r>
      <w:r>
        <w:fldChar w:fldCharType="separate"/>
      </w:r>
      <w:r>
        <w:t>43</w:t>
      </w:r>
      <w:r>
        <w:fldChar w:fldCharType="end"/>
      </w:r>
    </w:p>
    <w:p w14:paraId="4C492851" w14:textId="7B29D1F4" w:rsidR="00104D14" w:rsidRDefault="00104D1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_Toc83040716 \h </w:instrText>
      </w:r>
      <w:r>
        <w:fldChar w:fldCharType="separate"/>
      </w:r>
      <w:r>
        <w:t>43</w:t>
      </w:r>
      <w:r>
        <w:fldChar w:fldCharType="end"/>
      </w:r>
    </w:p>
    <w:p w14:paraId="2D9C8B56" w14:textId="2066D25A" w:rsidR="00104D14" w:rsidRDefault="00104D1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_Toc83040717 \h </w:instrText>
      </w:r>
      <w:r>
        <w:fldChar w:fldCharType="separate"/>
      </w:r>
      <w:r>
        <w:t>44</w:t>
      </w:r>
      <w:r>
        <w:fldChar w:fldCharType="end"/>
      </w:r>
    </w:p>
    <w:p w14:paraId="699A28E6" w14:textId="4D072AD8" w:rsidR="00104D14" w:rsidRDefault="00104D14">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_Toc83040718 \h </w:instrText>
      </w:r>
      <w:r>
        <w:fldChar w:fldCharType="separate"/>
      </w:r>
      <w:r>
        <w:t>44</w:t>
      </w:r>
      <w:r>
        <w:fldChar w:fldCharType="end"/>
      </w:r>
    </w:p>
    <w:p w14:paraId="5A1FE468" w14:textId="62B8B5E2" w:rsidR="00104D14" w:rsidRDefault="00104D14">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_Toc83040719 \h </w:instrText>
      </w:r>
      <w:r>
        <w:fldChar w:fldCharType="separate"/>
      </w:r>
      <w:r>
        <w:t>44</w:t>
      </w:r>
      <w:r>
        <w:fldChar w:fldCharType="end"/>
      </w:r>
    </w:p>
    <w:p w14:paraId="148A565B" w14:textId="14EF1FF9" w:rsidR="00104D14" w:rsidRDefault="00104D1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_Toc83040720 \h </w:instrText>
      </w:r>
      <w:r>
        <w:fldChar w:fldCharType="separate"/>
      </w:r>
      <w:r>
        <w:t>44</w:t>
      </w:r>
      <w:r>
        <w:fldChar w:fldCharType="end"/>
      </w:r>
    </w:p>
    <w:p w14:paraId="1A1F9C1B" w14:textId="0A66D0DF" w:rsidR="00104D14" w:rsidRDefault="00104D1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_Toc83040721 \h </w:instrText>
      </w:r>
      <w:r>
        <w:fldChar w:fldCharType="separate"/>
      </w:r>
      <w:r>
        <w:t>44</w:t>
      </w:r>
      <w:r>
        <w:fldChar w:fldCharType="end"/>
      </w:r>
    </w:p>
    <w:p w14:paraId="49B47061" w14:textId="3729FD9C" w:rsidR="00104D14" w:rsidRDefault="00104D1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_Toc83040722 \h </w:instrText>
      </w:r>
      <w:r>
        <w:fldChar w:fldCharType="separate"/>
      </w:r>
      <w:r>
        <w:t>45</w:t>
      </w:r>
      <w:r>
        <w:fldChar w:fldCharType="end"/>
      </w:r>
    </w:p>
    <w:p w14:paraId="2A481866" w14:textId="7E1A96A4" w:rsidR="00104D14" w:rsidRDefault="00104D14">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_Toc83040723 \h </w:instrText>
      </w:r>
      <w:r>
        <w:fldChar w:fldCharType="separate"/>
      </w:r>
      <w:r>
        <w:t>45</w:t>
      </w:r>
      <w:r>
        <w:fldChar w:fldCharType="end"/>
      </w:r>
    </w:p>
    <w:p w14:paraId="2ADCCEC2" w14:textId="2579B257" w:rsidR="00104D14" w:rsidRDefault="00104D14">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_Toc83040724 \h </w:instrText>
      </w:r>
      <w:r>
        <w:fldChar w:fldCharType="separate"/>
      </w:r>
      <w:r>
        <w:t>45</w:t>
      </w:r>
      <w:r>
        <w:fldChar w:fldCharType="end"/>
      </w:r>
    </w:p>
    <w:p w14:paraId="73F4A9D0" w14:textId="524F2E28" w:rsidR="00104D14" w:rsidRDefault="00104D14">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_Toc83040725 \h </w:instrText>
      </w:r>
      <w:r>
        <w:fldChar w:fldCharType="separate"/>
      </w:r>
      <w:r>
        <w:t>45</w:t>
      </w:r>
      <w:r>
        <w:fldChar w:fldCharType="end"/>
      </w:r>
    </w:p>
    <w:p w14:paraId="0C237964" w14:textId="4873F752" w:rsidR="00104D14" w:rsidRDefault="00104D14">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_Toc83040726 \h </w:instrText>
      </w:r>
      <w:r>
        <w:fldChar w:fldCharType="separate"/>
      </w:r>
      <w:r>
        <w:t>45</w:t>
      </w:r>
      <w:r>
        <w:fldChar w:fldCharType="end"/>
      </w:r>
    </w:p>
    <w:p w14:paraId="47F4A94D" w14:textId="51065B88" w:rsidR="00104D14" w:rsidRDefault="00104D14">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_Toc83040727 \h </w:instrText>
      </w:r>
      <w:r>
        <w:fldChar w:fldCharType="separate"/>
      </w:r>
      <w:r>
        <w:t>45</w:t>
      </w:r>
      <w:r>
        <w:fldChar w:fldCharType="end"/>
      </w:r>
    </w:p>
    <w:p w14:paraId="100FBCC0" w14:textId="7C572A6F" w:rsidR="00104D14" w:rsidRDefault="00104D14">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_Toc83040728 \h </w:instrText>
      </w:r>
      <w:r>
        <w:fldChar w:fldCharType="separate"/>
      </w:r>
      <w:r>
        <w:t>45</w:t>
      </w:r>
      <w:r>
        <w:fldChar w:fldCharType="end"/>
      </w:r>
    </w:p>
    <w:p w14:paraId="46C8DA0E" w14:textId="602B8C07" w:rsidR="00104D14" w:rsidRDefault="00104D14">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_Toc83040729 \h </w:instrText>
      </w:r>
      <w:r>
        <w:fldChar w:fldCharType="separate"/>
      </w:r>
      <w:r>
        <w:t>46</w:t>
      </w:r>
      <w:r>
        <w:fldChar w:fldCharType="end"/>
      </w:r>
    </w:p>
    <w:p w14:paraId="22622FCB" w14:textId="090B38EF" w:rsidR="00104D14" w:rsidRDefault="00104D14">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_Toc83040730 \h </w:instrText>
      </w:r>
      <w:r>
        <w:fldChar w:fldCharType="separate"/>
      </w:r>
      <w:r>
        <w:t>46</w:t>
      </w:r>
      <w:r>
        <w:fldChar w:fldCharType="end"/>
      </w:r>
    </w:p>
    <w:p w14:paraId="2BD03705" w14:textId="7DA51EF4" w:rsidR="00104D14" w:rsidRDefault="00104D14">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_Toc83040731 \h </w:instrText>
      </w:r>
      <w:r>
        <w:fldChar w:fldCharType="separate"/>
      </w:r>
      <w:r>
        <w:t>46</w:t>
      </w:r>
      <w:r>
        <w:fldChar w:fldCharType="end"/>
      </w:r>
    </w:p>
    <w:p w14:paraId="6DDB7E19" w14:textId="408C1561" w:rsidR="00104D14" w:rsidRDefault="00104D14">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_Toc83040732 \h </w:instrText>
      </w:r>
      <w:r>
        <w:fldChar w:fldCharType="separate"/>
      </w:r>
      <w:r>
        <w:t>46</w:t>
      </w:r>
      <w:r>
        <w:fldChar w:fldCharType="end"/>
      </w:r>
    </w:p>
    <w:p w14:paraId="188189A2" w14:textId="1899B56D" w:rsidR="00104D14" w:rsidRDefault="00104D14">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_Toc83040733 \h </w:instrText>
      </w:r>
      <w:r>
        <w:fldChar w:fldCharType="separate"/>
      </w:r>
      <w:r>
        <w:t>46</w:t>
      </w:r>
      <w:r>
        <w:fldChar w:fldCharType="end"/>
      </w:r>
    </w:p>
    <w:p w14:paraId="3C89CBC4" w14:textId="5E8E13FA" w:rsidR="00104D14" w:rsidRDefault="00104D14">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_Toc83040734 \h </w:instrText>
      </w:r>
      <w:r>
        <w:fldChar w:fldCharType="separate"/>
      </w:r>
      <w:r>
        <w:t>46</w:t>
      </w:r>
      <w:r>
        <w:fldChar w:fldCharType="end"/>
      </w:r>
    </w:p>
    <w:p w14:paraId="0D5AF5B9" w14:textId="00B2C463" w:rsidR="00104D14" w:rsidRDefault="00104D14">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_Toc83040735 \h </w:instrText>
      </w:r>
      <w:r>
        <w:fldChar w:fldCharType="separate"/>
      </w:r>
      <w:r>
        <w:t>46</w:t>
      </w:r>
      <w:r>
        <w:fldChar w:fldCharType="end"/>
      </w:r>
    </w:p>
    <w:p w14:paraId="759173AD" w14:textId="05E89812" w:rsidR="00104D14" w:rsidRDefault="00104D1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_Toc83040736 \h </w:instrText>
      </w:r>
      <w:r>
        <w:fldChar w:fldCharType="separate"/>
      </w:r>
      <w:r>
        <w:t>46</w:t>
      </w:r>
      <w:r>
        <w:fldChar w:fldCharType="end"/>
      </w:r>
    </w:p>
    <w:p w14:paraId="680F99E6" w14:textId="0D3DB3C1" w:rsidR="00104D14" w:rsidRDefault="00104D14">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_Toc83040737 \h </w:instrText>
      </w:r>
      <w:r>
        <w:fldChar w:fldCharType="separate"/>
      </w:r>
      <w:r>
        <w:t>47</w:t>
      </w:r>
      <w:r>
        <w:fldChar w:fldCharType="end"/>
      </w:r>
    </w:p>
    <w:p w14:paraId="398FF5AE" w14:textId="230B6010" w:rsidR="00104D14" w:rsidRDefault="00104D1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_Toc83040738 \h </w:instrText>
      </w:r>
      <w:r>
        <w:fldChar w:fldCharType="separate"/>
      </w:r>
      <w:r>
        <w:t>47</w:t>
      </w:r>
      <w:r>
        <w:fldChar w:fldCharType="end"/>
      </w:r>
    </w:p>
    <w:p w14:paraId="62D0E7FB" w14:textId="1F2A870F" w:rsidR="00104D14" w:rsidRDefault="00104D1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_Toc83040739 \h </w:instrText>
      </w:r>
      <w:r>
        <w:fldChar w:fldCharType="separate"/>
      </w:r>
      <w:r>
        <w:t>47</w:t>
      </w:r>
      <w:r>
        <w:fldChar w:fldCharType="end"/>
      </w:r>
    </w:p>
    <w:p w14:paraId="036064E0" w14:textId="3F4AD94D" w:rsidR="00104D14" w:rsidRDefault="00104D14">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_Toc83040740 \h </w:instrText>
      </w:r>
      <w:r>
        <w:fldChar w:fldCharType="separate"/>
      </w:r>
      <w:r>
        <w:t>47</w:t>
      </w:r>
      <w:r>
        <w:fldChar w:fldCharType="end"/>
      </w:r>
    </w:p>
    <w:p w14:paraId="240A8CF0" w14:textId="367C60DE" w:rsidR="00104D14" w:rsidRDefault="00104D14">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_Toc83040741 \h </w:instrText>
      </w:r>
      <w:r>
        <w:fldChar w:fldCharType="separate"/>
      </w:r>
      <w:r>
        <w:t>47</w:t>
      </w:r>
      <w:r>
        <w:fldChar w:fldCharType="end"/>
      </w:r>
    </w:p>
    <w:p w14:paraId="43CDA96E" w14:textId="65214452" w:rsidR="00104D14" w:rsidRDefault="00104D14">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_Toc83040742 \h </w:instrText>
      </w:r>
      <w:r>
        <w:fldChar w:fldCharType="separate"/>
      </w:r>
      <w:r>
        <w:t>48</w:t>
      </w:r>
      <w:r>
        <w:fldChar w:fldCharType="end"/>
      </w:r>
    </w:p>
    <w:p w14:paraId="43E9BD6C" w14:textId="6A1009D0" w:rsidR="00104D14" w:rsidRDefault="00104D1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_Toc83040743 \h </w:instrText>
      </w:r>
      <w:r>
        <w:fldChar w:fldCharType="separate"/>
      </w:r>
      <w:r>
        <w:t>48</w:t>
      </w:r>
      <w:r>
        <w:fldChar w:fldCharType="end"/>
      </w:r>
    </w:p>
    <w:p w14:paraId="7914B79D" w14:textId="55EE2A48" w:rsidR="00104D14" w:rsidRDefault="00104D1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_Toc83040744 \h </w:instrText>
      </w:r>
      <w:r>
        <w:fldChar w:fldCharType="separate"/>
      </w:r>
      <w:r>
        <w:t>48</w:t>
      </w:r>
      <w:r>
        <w:fldChar w:fldCharType="end"/>
      </w:r>
    </w:p>
    <w:p w14:paraId="2AD50B01" w14:textId="798145B1" w:rsidR="00104D14" w:rsidRDefault="00104D14">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_Toc83040745 \h </w:instrText>
      </w:r>
      <w:r>
        <w:fldChar w:fldCharType="separate"/>
      </w:r>
      <w:r>
        <w:t>49</w:t>
      </w:r>
      <w:r>
        <w:fldChar w:fldCharType="end"/>
      </w:r>
    </w:p>
    <w:p w14:paraId="4A1400B3" w14:textId="4EA5AC19" w:rsidR="00104D14" w:rsidRDefault="00104D14">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_Toc83040746 \h </w:instrText>
      </w:r>
      <w:r>
        <w:fldChar w:fldCharType="separate"/>
      </w:r>
      <w:r>
        <w:t>49</w:t>
      </w:r>
      <w:r>
        <w:fldChar w:fldCharType="end"/>
      </w:r>
    </w:p>
    <w:p w14:paraId="7C6BBCF9" w14:textId="49E3A6FA" w:rsidR="00104D14" w:rsidRDefault="00104D14">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_Toc83040747 \h </w:instrText>
      </w:r>
      <w:r>
        <w:fldChar w:fldCharType="separate"/>
      </w:r>
      <w:r>
        <w:t>49</w:t>
      </w:r>
      <w:r>
        <w:fldChar w:fldCharType="end"/>
      </w:r>
    </w:p>
    <w:p w14:paraId="4C3D9684" w14:textId="21046B83" w:rsidR="00104D14" w:rsidRDefault="00104D14">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_Toc83040748 \h </w:instrText>
      </w:r>
      <w:r>
        <w:fldChar w:fldCharType="separate"/>
      </w:r>
      <w:r>
        <w:t>49</w:t>
      </w:r>
      <w:r>
        <w:fldChar w:fldCharType="end"/>
      </w:r>
    </w:p>
    <w:p w14:paraId="71C41BBE" w14:textId="4476B8DE" w:rsidR="00104D14" w:rsidRDefault="00104D14">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_Toc83040749 \h </w:instrText>
      </w:r>
      <w:r>
        <w:fldChar w:fldCharType="separate"/>
      </w:r>
      <w:r>
        <w:t>49</w:t>
      </w:r>
      <w:r>
        <w:fldChar w:fldCharType="end"/>
      </w:r>
    </w:p>
    <w:p w14:paraId="0B694768" w14:textId="37D32D2C" w:rsidR="00104D14" w:rsidRDefault="00104D14">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_Toc83040750 \h </w:instrText>
      </w:r>
      <w:r>
        <w:fldChar w:fldCharType="separate"/>
      </w:r>
      <w:r>
        <w:t>49</w:t>
      </w:r>
      <w:r>
        <w:fldChar w:fldCharType="end"/>
      </w:r>
    </w:p>
    <w:p w14:paraId="60E50C2A" w14:textId="4179167C" w:rsidR="00104D14" w:rsidRDefault="00104D14">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_Toc83040751 \h </w:instrText>
      </w:r>
      <w:r>
        <w:fldChar w:fldCharType="separate"/>
      </w:r>
      <w:r>
        <w:t>49</w:t>
      </w:r>
      <w:r>
        <w:fldChar w:fldCharType="end"/>
      </w:r>
    </w:p>
    <w:p w14:paraId="4E10879D" w14:textId="408F691E" w:rsidR="00104D14" w:rsidRDefault="00104D14">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_Toc83040752 \h </w:instrText>
      </w:r>
      <w:r>
        <w:fldChar w:fldCharType="separate"/>
      </w:r>
      <w:r>
        <w:t>49</w:t>
      </w:r>
      <w:r>
        <w:fldChar w:fldCharType="end"/>
      </w:r>
    </w:p>
    <w:p w14:paraId="6B2F8280" w14:textId="1D585D4B" w:rsidR="00104D14" w:rsidRDefault="00104D14">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C9219F">
        <w:rPr>
          <w:iCs/>
        </w:rPr>
        <w:t>Basic limits</w:t>
      </w:r>
      <w:r>
        <w:t xml:space="preserve"> for single RAT UTRA TDD 1,28Mcps operation</w:t>
      </w:r>
      <w:r>
        <w:tab/>
      </w:r>
      <w:r>
        <w:fldChar w:fldCharType="begin"/>
      </w:r>
      <w:r>
        <w:instrText xml:space="preserve"> PAGEREF _Toc83040753 \h </w:instrText>
      </w:r>
      <w:r>
        <w:fldChar w:fldCharType="separate"/>
      </w:r>
      <w:r>
        <w:t>55</w:t>
      </w:r>
      <w:r>
        <w:fldChar w:fldCharType="end"/>
      </w:r>
    </w:p>
    <w:p w14:paraId="18AE5AFE" w14:textId="084AF540" w:rsidR="00104D14" w:rsidRDefault="00104D14">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_Toc83040754 \h </w:instrText>
      </w:r>
      <w:r>
        <w:fldChar w:fldCharType="separate"/>
      </w:r>
      <w:r>
        <w:t>57</w:t>
      </w:r>
      <w:r>
        <w:fldChar w:fldCharType="end"/>
      </w:r>
    </w:p>
    <w:p w14:paraId="73E58ABA" w14:textId="1C88AC68" w:rsidR="00104D14" w:rsidRDefault="00104D14">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_Toc83040755 \h </w:instrText>
      </w:r>
      <w:r>
        <w:fldChar w:fldCharType="separate"/>
      </w:r>
      <w:r>
        <w:t>57</w:t>
      </w:r>
      <w:r>
        <w:fldChar w:fldCharType="end"/>
      </w:r>
    </w:p>
    <w:p w14:paraId="4807F436" w14:textId="7A331D27" w:rsidR="00104D14" w:rsidRDefault="00104D14">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_Toc83040756 \h </w:instrText>
      </w:r>
      <w:r>
        <w:fldChar w:fldCharType="separate"/>
      </w:r>
      <w:r>
        <w:t>57</w:t>
      </w:r>
      <w:r>
        <w:fldChar w:fldCharType="end"/>
      </w:r>
    </w:p>
    <w:p w14:paraId="74309228" w14:textId="4A92218F" w:rsidR="00104D14" w:rsidRDefault="00104D14">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_Toc83040757 \h </w:instrText>
      </w:r>
      <w:r>
        <w:fldChar w:fldCharType="separate"/>
      </w:r>
      <w:r>
        <w:t>57</w:t>
      </w:r>
      <w:r>
        <w:fldChar w:fldCharType="end"/>
      </w:r>
    </w:p>
    <w:p w14:paraId="066400DF" w14:textId="24C9A389" w:rsidR="00104D14" w:rsidRDefault="00104D14">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_Toc83040758 \h </w:instrText>
      </w:r>
      <w:r>
        <w:fldChar w:fldCharType="separate"/>
      </w:r>
      <w:r>
        <w:t>57</w:t>
      </w:r>
      <w:r>
        <w:fldChar w:fldCharType="end"/>
      </w:r>
    </w:p>
    <w:p w14:paraId="458213B3" w14:textId="6171F09E" w:rsidR="00104D14" w:rsidRDefault="00104D14">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C9219F">
        <w:rPr>
          <w:i/>
        </w:rPr>
        <w:t>Basic limits</w:t>
      </w:r>
      <w:r>
        <w:t xml:space="preserve"> for Band Categories 1 and 3</w:t>
      </w:r>
      <w:r>
        <w:tab/>
      </w:r>
      <w:r>
        <w:fldChar w:fldCharType="begin"/>
      </w:r>
      <w:r>
        <w:instrText xml:space="preserve"> PAGEREF _Toc83040759 \h </w:instrText>
      </w:r>
      <w:r>
        <w:fldChar w:fldCharType="separate"/>
      </w:r>
      <w:r>
        <w:t>58</w:t>
      </w:r>
      <w:r>
        <w:fldChar w:fldCharType="end"/>
      </w:r>
    </w:p>
    <w:p w14:paraId="2A3A85B5" w14:textId="6CF5E210" w:rsidR="00104D14" w:rsidRDefault="00104D14">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C9219F">
        <w:rPr>
          <w:i/>
        </w:rPr>
        <w:t>Basic limit</w:t>
      </w:r>
      <w:r>
        <w:t xml:space="preserve"> for Band Category 2</w:t>
      </w:r>
      <w:r>
        <w:tab/>
      </w:r>
      <w:r>
        <w:fldChar w:fldCharType="begin"/>
      </w:r>
      <w:r>
        <w:instrText xml:space="preserve"> PAGEREF _Toc83040760 \h </w:instrText>
      </w:r>
      <w:r>
        <w:fldChar w:fldCharType="separate"/>
      </w:r>
      <w:r>
        <w:t>63</w:t>
      </w:r>
      <w:r>
        <w:fldChar w:fldCharType="end"/>
      </w:r>
    </w:p>
    <w:p w14:paraId="222835C4" w14:textId="1E82A91A" w:rsidR="00104D14" w:rsidRDefault="00104D14">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_Toc83040761 \h </w:instrText>
      </w:r>
      <w:r>
        <w:fldChar w:fldCharType="separate"/>
      </w:r>
      <w:r>
        <w:t>70</w:t>
      </w:r>
      <w:r>
        <w:fldChar w:fldCharType="end"/>
      </w:r>
    </w:p>
    <w:p w14:paraId="7BA35ED7" w14:textId="022DECF6" w:rsidR="00104D14" w:rsidRDefault="00104D14">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_Toc83040762 \h </w:instrText>
      </w:r>
      <w:r>
        <w:fldChar w:fldCharType="separate"/>
      </w:r>
      <w:r>
        <w:t>71</w:t>
      </w:r>
      <w:r>
        <w:fldChar w:fldCharType="end"/>
      </w:r>
    </w:p>
    <w:p w14:paraId="457A589D" w14:textId="2D6F6955" w:rsidR="00104D14" w:rsidRDefault="00104D14">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_Toc83040763 \h </w:instrText>
      </w:r>
      <w:r>
        <w:fldChar w:fldCharType="separate"/>
      </w:r>
      <w:r>
        <w:t>71</w:t>
      </w:r>
      <w:r>
        <w:fldChar w:fldCharType="end"/>
      </w:r>
    </w:p>
    <w:p w14:paraId="01A65847" w14:textId="036375D1" w:rsidR="00104D14" w:rsidRDefault="00104D14">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_Toc83040764 \h </w:instrText>
      </w:r>
      <w:r>
        <w:fldChar w:fldCharType="separate"/>
      </w:r>
      <w:r>
        <w:t>71</w:t>
      </w:r>
      <w:r>
        <w:fldChar w:fldCharType="end"/>
      </w:r>
    </w:p>
    <w:p w14:paraId="65955C14" w14:textId="51C8851F" w:rsidR="00104D14" w:rsidRDefault="00104D14">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_Toc83040765 \h </w:instrText>
      </w:r>
      <w:r>
        <w:fldChar w:fldCharType="separate"/>
      </w:r>
      <w:r>
        <w:t>72</w:t>
      </w:r>
      <w:r>
        <w:fldChar w:fldCharType="end"/>
      </w:r>
    </w:p>
    <w:p w14:paraId="2DFA65A0" w14:textId="7C040620" w:rsidR="00104D14" w:rsidRDefault="00104D14">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C9219F">
        <w:rPr>
          <w:rFonts w:cs="Arial"/>
        </w:rPr>
        <w:t>asic limit</w:t>
      </w:r>
      <w:r>
        <w:t xml:space="preserve">s </w:t>
      </w:r>
      <w:r>
        <w:rPr>
          <w:lang w:eastAsia="zh-CN"/>
        </w:rPr>
        <w:t>for Wide Area BS</w:t>
      </w:r>
      <w:r>
        <w:t xml:space="preserve"> (Category B)</w:t>
      </w:r>
      <w:r>
        <w:tab/>
      </w:r>
      <w:r>
        <w:fldChar w:fldCharType="begin"/>
      </w:r>
      <w:r>
        <w:instrText xml:space="preserve"> PAGEREF _Toc83040766 \h </w:instrText>
      </w:r>
      <w:r>
        <w:fldChar w:fldCharType="separate"/>
      </w:r>
      <w:r>
        <w:t>75</w:t>
      </w:r>
      <w:r>
        <w:fldChar w:fldCharType="end"/>
      </w:r>
    </w:p>
    <w:p w14:paraId="7A1981D0" w14:textId="5F121148" w:rsidR="00104D14" w:rsidRDefault="00104D14">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_Toc83040767 \h </w:instrText>
      </w:r>
      <w:r>
        <w:fldChar w:fldCharType="separate"/>
      </w:r>
      <w:r>
        <w:t>75</w:t>
      </w:r>
      <w:r>
        <w:fldChar w:fldCharType="end"/>
      </w:r>
    </w:p>
    <w:p w14:paraId="3F960ED6" w14:textId="28414087" w:rsidR="00104D14" w:rsidRDefault="00104D14">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_Toc83040768 \h </w:instrText>
      </w:r>
      <w:r>
        <w:fldChar w:fldCharType="separate"/>
      </w:r>
      <w:r>
        <w:t>75</w:t>
      </w:r>
      <w:r>
        <w:fldChar w:fldCharType="end"/>
      </w:r>
    </w:p>
    <w:p w14:paraId="7AC3EE65" w14:textId="2EFAA974" w:rsidR="00104D14" w:rsidRDefault="00104D14">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_Toc83040769 \h </w:instrText>
      </w:r>
      <w:r>
        <w:fldChar w:fldCharType="separate"/>
      </w:r>
      <w:r>
        <w:t>78</w:t>
      </w:r>
      <w:r>
        <w:fldChar w:fldCharType="end"/>
      </w:r>
    </w:p>
    <w:p w14:paraId="499DA3E8" w14:textId="0E65C59C" w:rsidR="00104D14" w:rsidRDefault="00104D14">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C9219F">
        <w:rPr>
          <w:rFonts w:cs="Arial"/>
        </w:rPr>
        <w:t>Basic limit</w:t>
      </w:r>
      <w:r>
        <w:t xml:space="preserve">s </w:t>
      </w:r>
      <w:r>
        <w:rPr>
          <w:lang w:eastAsia="zh-CN"/>
        </w:rPr>
        <w:t>for Local Area BS (Category A and B)</w:t>
      </w:r>
      <w:r>
        <w:tab/>
      </w:r>
      <w:r>
        <w:fldChar w:fldCharType="begin"/>
      </w:r>
      <w:r>
        <w:instrText xml:space="preserve"> PAGEREF _Toc83040770 \h </w:instrText>
      </w:r>
      <w:r>
        <w:fldChar w:fldCharType="separate"/>
      </w:r>
      <w:r>
        <w:t>80</w:t>
      </w:r>
      <w:r>
        <w:fldChar w:fldCharType="end"/>
      </w:r>
    </w:p>
    <w:p w14:paraId="3FA5E801" w14:textId="74AB29FA" w:rsidR="00104D14" w:rsidRDefault="00104D14">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C9219F">
        <w:rPr>
          <w:rFonts w:cs="Arial"/>
        </w:rPr>
        <w:t>Basic limit</w:t>
      </w:r>
      <w:r>
        <w:t>s for Medium Range BS (Category A and B)</w:t>
      </w:r>
      <w:r>
        <w:tab/>
      </w:r>
      <w:r>
        <w:fldChar w:fldCharType="begin"/>
      </w:r>
      <w:r>
        <w:instrText xml:space="preserve"> PAGEREF _Toc83040771 \h </w:instrText>
      </w:r>
      <w:r>
        <w:fldChar w:fldCharType="separate"/>
      </w:r>
      <w:r>
        <w:t>81</w:t>
      </w:r>
      <w:r>
        <w:fldChar w:fldCharType="end"/>
      </w:r>
    </w:p>
    <w:p w14:paraId="5AC23758" w14:textId="42810A8C" w:rsidR="00104D14" w:rsidRDefault="00104D14">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_Toc83040772 \h </w:instrText>
      </w:r>
      <w:r>
        <w:fldChar w:fldCharType="separate"/>
      </w:r>
      <w:r>
        <w:t>83</w:t>
      </w:r>
      <w:r>
        <w:fldChar w:fldCharType="end"/>
      </w:r>
    </w:p>
    <w:p w14:paraId="67D201A9" w14:textId="3840B592" w:rsidR="00104D14" w:rsidRDefault="00104D14">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_Toc83040773 \h </w:instrText>
      </w:r>
      <w:r>
        <w:fldChar w:fldCharType="separate"/>
      </w:r>
      <w:r>
        <w:t>83</w:t>
      </w:r>
      <w:r>
        <w:fldChar w:fldCharType="end"/>
      </w:r>
    </w:p>
    <w:p w14:paraId="7E96904D" w14:textId="76CD0E26" w:rsidR="00104D14" w:rsidRDefault="00104D14">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_Toc83040774 \h </w:instrText>
      </w:r>
      <w:r>
        <w:fldChar w:fldCharType="separate"/>
      </w:r>
      <w:r>
        <w:t>83</w:t>
      </w:r>
      <w:r>
        <w:fldChar w:fldCharType="end"/>
      </w:r>
    </w:p>
    <w:p w14:paraId="712AC6FE" w14:textId="41582687" w:rsidR="00104D14" w:rsidRDefault="00104D14">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_Toc83040775 \h </w:instrText>
      </w:r>
      <w:r>
        <w:fldChar w:fldCharType="separate"/>
      </w:r>
      <w:r>
        <w:t>83</w:t>
      </w:r>
      <w:r>
        <w:fldChar w:fldCharType="end"/>
      </w:r>
    </w:p>
    <w:p w14:paraId="1120E334" w14:textId="76B113A8" w:rsidR="00104D14" w:rsidRDefault="00104D14">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_Toc83040776 \h </w:instrText>
      </w:r>
      <w:r>
        <w:fldChar w:fldCharType="separate"/>
      </w:r>
      <w:r>
        <w:t>84</w:t>
      </w:r>
      <w:r>
        <w:fldChar w:fldCharType="end"/>
      </w:r>
    </w:p>
    <w:p w14:paraId="35B90F25" w14:textId="17B3D564" w:rsidR="00104D14" w:rsidRDefault="00104D14">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_Toc83040777 \h </w:instrText>
      </w:r>
      <w:r>
        <w:fldChar w:fldCharType="separate"/>
      </w:r>
      <w:r>
        <w:t>84</w:t>
      </w:r>
      <w:r>
        <w:fldChar w:fldCharType="end"/>
      </w:r>
    </w:p>
    <w:p w14:paraId="1786BC56" w14:textId="18114C65" w:rsidR="00104D14" w:rsidRDefault="00104D14">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_Toc83040778 \h </w:instrText>
      </w:r>
      <w:r>
        <w:fldChar w:fldCharType="separate"/>
      </w:r>
      <w:r>
        <w:t>84</w:t>
      </w:r>
      <w:r>
        <w:fldChar w:fldCharType="end"/>
      </w:r>
    </w:p>
    <w:p w14:paraId="26F3E412" w14:textId="32C4996F" w:rsidR="00104D14" w:rsidRDefault="00104D1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_Toc83040779 \h </w:instrText>
      </w:r>
      <w:r>
        <w:fldChar w:fldCharType="separate"/>
      </w:r>
      <w:r>
        <w:t>84</w:t>
      </w:r>
      <w:r>
        <w:fldChar w:fldCharType="end"/>
      </w:r>
    </w:p>
    <w:p w14:paraId="75813C2F" w14:textId="5F8A8697" w:rsidR="00104D14" w:rsidRDefault="00104D14">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_Toc83040780 \h </w:instrText>
      </w:r>
      <w:r>
        <w:fldChar w:fldCharType="separate"/>
      </w:r>
      <w:r>
        <w:t>85</w:t>
      </w:r>
      <w:r>
        <w:fldChar w:fldCharType="end"/>
      </w:r>
    </w:p>
    <w:p w14:paraId="79EED95F" w14:textId="5D85043A" w:rsidR="00104D14" w:rsidRDefault="00104D14">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_Toc83040781 \h </w:instrText>
      </w:r>
      <w:r>
        <w:fldChar w:fldCharType="separate"/>
      </w:r>
      <w:r>
        <w:t>85</w:t>
      </w:r>
      <w:r>
        <w:fldChar w:fldCharType="end"/>
      </w:r>
    </w:p>
    <w:p w14:paraId="5B160CEB" w14:textId="48C283A0" w:rsidR="00104D14" w:rsidRDefault="00104D14">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_Toc83040782 \h </w:instrText>
      </w:r>
      <w:r>
        <w:fldChar w:fldCharType="separate"/>
      </w:r>
      <w:r>
        <w:t>85</w:t>
      </w:r>
      <w:r>
        <w:fldChar w:fldCharType="end"/>
      </w:r>
    </w:p>
    <w:p w14:paraId="77FA7380" w14:textId="2D588ED4" w:rsidR="00104D14" w:rsidRDefault="00104D14">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_Toc83040783 \h </w:instrText>
      </w:r>
      <w:r>
        <w:fldChar w:fldCharType="separate"/>
      </w:r>
      <w:r>
        <w:t>86</w:t>
      </w:r>
      <w:r>
        <w:fldChar w:fldCharType="end"/>
      </w:r>
    </w:p>
    <w:p w14:paraId="5E2DF76D" w14:textId="46282DDB" w:rsidR="00104D14" w:rsidRDefault="00104D14">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_Toc83040784 \h </w:instrText>
      </w:r>
      <w:r>
        <w:fldChar w:fldCharType="separate"/>
      </w:r>
      <w:r>
        <w:t>86</w:t>
      </w:r>
      <w:r>
        <w:fldChar w:fldCharType="end"/>
      </w:r>
    </w:p>
    <w:p w14:paraId="2479E93D" w14:textId="1C646C12" w:rsidR="00104D14" w:rsidRDefault="00104D14">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_Toc83040785 \h </w:instrText>
      </w:r>
      <w:r>
        <w:fldChar w:fldCharType="separate"/>
      </w:r>
      <w:r>
        <w:t>87</w:t>
      </w:r>
      <w:r>
        <w:fldChar w:fldCharType="end"/>
      </w:r>
    </w:p>
    <w:p w14:paraId="73F59E6D" w14:textId="735BF283" w:rsidR="00104D14" w:rsidRDefault="00104D14">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_Toc83040786 \h </w:instrText>
      </w:r>
      <w:r>
        <w:fldChar w:fldCharType="separate"/>
      </w:r>
      <w:r>
        <w:t>87</w:t>
      </w:r>
      <w:r>
        <w:fldChar w:fldCharType="end"/>
      </w:r>
    </w:p>
    <w:p w14:paraId="30CBB090" w14:textId="1A973FB7" w:rsidR="00104D14" w:rsidRDefault="00104D14">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_Toc83040787 \h </w:instrText>
      </w:r>
      <w:r>
        <w:fldChar w:fldCharType="separate"/>
      </w:r>
      <w:r>
        <w:t>87</w:t>
      </w:r>
      <w:r>
        <w:fldChar w:fldCharType="end"/>
      </w:r>
    </w:p>
    <w:p w14:paraId="11414C9F" w14:textId="10F6C279" w:rsidR="00104D14" w:rsidRDefault="00104D14">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_Toc83040788 \h </w:instrText>
      </w:r>
      <w:r>
        <w:fldChar w:fldCharType="separate"/>
      </w:r>
      <w:r>
        <w:t>88</w:t>
      </w:r>
      <w:r>
        <w:fldChar w:fldCharType="end"/>
      </w:r>
    </w:p>
    <w:p w14:paraId="11252E1B" w14:textId="1452DDFA" w:rsidR="00104D14" w:rsidRDefault="00104D14">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_Toc83040789 \h </w:instrText>
      </w:r>
      <w:r>
        <w:fldChar w:fldCharType="separate"/>
      </w:r>
      <w:r>
        <w:t>88</w:t>
      </w:r>
      <w:r>
        <w:fldChar w:fldCharType="end"/>
      </w:r>
    </w:p>
    <w:p w14:paraId="5A667A14" w14:textId="05B18230" w:rsidR="00104D14" w:rsidRDefault="00104D14">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_Toc83040790 \h </w:instrText>
      </w:r>
      <w:r>
        <w:fldChar w:fldCharType="separate"/>
      </w:r>
      <w:r>
        <w:t>89</w:t>
      </w:r>
      <w:r>
        <w:fldChar w:fldCharType="end"/>
      </w:r>
    </w:p>
    <w:p w14:paraId="28663AEB" w14:textId="132AB08A" w:rsidR="00104D14" w:rsidRDefault="00104D14">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_Toc83040791 \h </w:instrText>
      </w:r>
      <w:r>
        <w:fldChar w:fldCharType="separate"/>
      </w:r>
      <w:r>
        <w:t>89</w:t>
      </w:r>
      <w:r>
        <w:fldChar w:fldCharType="end"/>
      </w:r>
    </w:p>
    <w:p w14:paraId="74EF0131" w14:textId="2F830302" w:rsidR="00104D14" w:rsidRDefault="00104D14">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_Toc83040792 \h </w:instrText>
      </w:r>
      <w:r>
        <w:fldChar w:fldCharType="separate"/>
      </w:r>
      <w:r>
        <w:t>89</w:t>
      </w:r>
      <w:r>
        <w:fldChar w:fldCharType="end"/>
      </w:r>
    </w:p>
    <w:p w14:paraId="100D9B02" w14:textId="7FD954DD" w:rsidR="00104D14" w:rsidRDefault="00104D14">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_Toc83040793 \h </w:instrText>
      </w:r>
      <w:r>
        <w:fldChar w:fldCharType="separate"/>
      </w:r>
      <w:r>
        <w:t>89</w:t>
      </w:r>
      <w:r>
        <w:fldChar w:fldCharType="end"/>
      </w:r>
    </w:p>
    <w:p w14:paraId="750045E9" w14:textId="1839597E" w:rsidR="00104D14" w:rsidRDefault="00104D14">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_Toc83040794 \h </w:instrText>
      </w:r>
      <w:r>
        <w:fldChar w:fldCharType="separate"/>
      </w:r>
      <w:r>
        <w:t>90</w:t>
      </w:r>
      <w:r>
        <w:fldChar w:fldCharType="end"/>
      </w:r>
    </w:p>
    <w:p w14:paraId="2686DF9A" w14:textId="71959ACA" w:rsidR="00104D14" w:rsidRDefault="00104D1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_Toc83040795 \h </w:instrText>
      </w:r>
      <w:r>
        <w:fldChar w:fldCharType="separate"/>
      </w:r>
      <w:r>
        <w:t>90</w:t>
      </w:r>
      <w:r>
        <w:fldChar w:fldCharType="end"/>
      </w:r>
    </w:p>
    <w:p w14:paraId="1F3CD669" w14:textId="4B552CA3" w:rsidR="00104D14" w:rsidRDefault="00104D1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_Toc83040796 \h </w:instrText>
      </w:r>
      <w:r>
        <w:fldChar w:fldCharType="separate"/>
      </w:r>
      <w:r>
        <w:t>91</w:t>
      </w:r>
      <w:r>
        <w:fldChar w:fldCharType="end"/>
      </w:r>
    </w:p>
    <w:p w14:paraId="7BFA4E36" w14:textId="4773E140" w:rsidR="00104D14" w:rsidRDefault="00104D1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_Toc83040797 \h </w:instrText>
      </w:r>
      <w:r>
        <w:fldChar w:fldCharType="separate"/>
      </w:r>
      <w:r>
        <w:t>91</w:t>
      </w:r>
      <w:r>
        <w:fldChar w:fldCharType="end"/>
      </w:r>
    </w:p>
    <w:p w14:paraId="4C97662D" w14:textId="39EAC4C2" w:rsidR="00104D14" w:rsidRDefault="00104D14">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_Toc83040798 \h </w:instrText>
      </w:r>
      <w:r>
        <w:fldChar w:fldCharType="separate"/>
      </w:r>
      <w:r>
        <w:t>91</w:t>
      </w:r>
      <w:r>
        <w:fldChar w:fldCharType="end"/>
      </w:r>
    </w:p>
    <w:p w14:paraId="6737B03A" w14:textId="2766A490" w:rsidR="00104D14" w:rsidRDefault="00104D14">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_Toc83040799 \h </w:instrText>
      </w:r>
      <w:r>
        <w:fldChar w:fldCharType="separate"/>
      </w:r>
      <w:r>
        <w:t>91</w:t>
      </w:r>
      <w:r>
        <w:fldChar w:fldCharType="end"/>
      </w:r>
    </w:p>
    <w:p w14:paraId="5E707FC7" w14:textId="30D24AE8" w:rsidR="00104D14" w:rsidRDefault="00104D14">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_Toc83040800 \h </w:instrText>
      </w:r>
      <w:r>
        <w:fldChar w:fldCharType="separate"/>
      </w:r>
      <w:r>
        <w:t>91</w:t>
      </w:r>
      <w:r>
        <w:fldChar w:fldCharType="end"/>
      </w:r>
    </w:p>
    <w:p w14:paraId="1CE2E5EA" w14:textId="4FE38F44" w:rsidR="00104D14" w:rsidRDefault="00104D1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_Toc83040801 \h </w:instrText>
      </w:r>
      <w:r>
        <w:fldChar w:fldCharType="separate"/>
      </w:r>
      <w:r>
        <w:t>91</w:t>
      </w:r>
      <w:r>
        <w:fldChar w:fldCharType="end"/>
      </w:r>
    </w:p>
    <w:p w14:paraId="479AF5B5" w14:textId="19D91C47" w:rsidR="00104D14" w:rsidRDefault="00104D1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_Toc83040802 \h </w:instrText>
      </w:r>
      <w:r>
        <w:fldChar w:fldCharType="separate"/>
      </w:r>
      <w:r>
        <w:t>91</w:t>
      </w:r>
      <w:r>
        <w:fldChar w:fldCharType="end"/>
      </w:r>
    </w:p>
    <w:p w14:paraId="1ED10755" w14:textId="47BD9156" w:rsidR="00104D14" w:rsidRDefault="00104D14">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_Toc83040803 \h </w:instrText>
      </w:r>
      <w:r>
        <w:fldChar w:fldCharType="separate"/>
      </w:r>
      <w:r>
        <w:t>91</w:t>
      </w:r>
      <w:r>
        <w:fldChar w:fldCharType="end"/>
      </w:r>
    </w:p>
    <w:p w14:paraId="541314E7" w14:textId="359E7EBA" w:rsidR="00104D14" w:rsidRDefault="00104D14">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_Toc83040804 \h </w:instrText>
      </w:r>
      <w:r>
        <w:fldChar w:fldCharType="separate"/>
      </w:r>
      <w:r>
        <w:t>92</w:t>
      </w:r>
      <w:r>
        <w:fldChar w:fldCharType="end"/>
      </w:r>
    </w:p>
    <w:p w14:paraId="7B15D7A1" w14:textId="01C3F612" w:rsidR="00104D14" w:rsidRDefault="00104D14">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_Toc83040805 \h </w:instrText>
      </w:r>
      <w:r>
        <w:fldChar w:fldCharType="separate"/>
      </w:r>
      <w:r>
        <w:t>92</w:t>
      </w:r>
      <w:r>
        <w:fldChar w:fldCharType="end"/>
      </w:r>
    </w:p>
    <w:p w14:paraId="0FFE230B" w14:textId="249DA7BA" w:rsidR="00104D14" w:rsidRDefault="00104D1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_Toc83040806 \h </w:instrText>
      </w:r>
      <w:r>
        <w:fldChar w:fldCharType="separate"/>
      </w:r>
      <w:r>
        <w:t>92</w:t>
      </w:r>
      <w:r>
        <w:fldChar w:fldCharType="end"/>
      </w:r>
    </w:p>
    <w:p w14:paraId="239311AC" w14:textId="44BBC201" w:rsidR="00104D14" w:rsidRDefault="00104D1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_Toc83040807 \h </w:instrText>
      </w:r>
      <w:r>
        <w:fldChar w:fldCharType="separate"/>
      </w:r>
      <w:r>
        <w:t>92</w:t>
      </w:r>
      <w:r>
        <w:fldChar w:fldCharType="end"/>
      </w:r>
    </w:p>
    <w:p w14:paraId="5C19C18F" w14:textId="5DAB272C" w:rsidR="00104D14" w:rsidRDefault="00104D14">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_Toc83040808 \h </w:instrText>
      </w:r>
      <w:r>
        <w:fldChar w:fldCharType="separate"/>
      </w:r>
      <w:r>
        <w:t>92</w:t>
      </w:r>
      <w:r>
        <w:fldChar w:fldCharType="end"/>
      </w:r>
    </w:p>
    <w:p w14:paraId="63236F20" w14:textId="6901A9D8" w:rsidR="00104D14" w:rsidRDefault="00104D14">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_Toc83040809 \h </w:instrText>
      </w:r>
      <w:r>
        <w:fldChar w:fldCharType="separate"/>
      </w:r>
      <w:r>
        <w:t>92</w:t>
      </w:r>
      <w:r>
        <w:fldChar w:fldCharType="end"/>
      </w:r>
    </w:p>
    <w:p w14:paraId="616B1935" w14:textId="14A38383" w:rsidR="00104D14" w:rsidRDefault="00104D14">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_Toc83040810 \h </w:instrText>
      </w:r>
      <w:r>
        <w:fldChar w:fldCharType="separate"/>
      </w:r>
      <w:r>
        <w:t>94</w:t>
      </w:r>
      <w:r>
        <w:fldChar w:fldCharType="end"/>
      </w:r>
    </w:p>
    <w:p w14:paraId="64B2E663" w14:textId="178A69EA" w:rsidR="00104D14" w:rsidRDefault="00104D14">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_Toc83040811 \h </w:instrText>
      </w:r>
      <w:r>
        <w:fldChar w:fldCharType="separate"/>
      </w:r>
      <w:r>
        <w:t>95</w:t>
      </w:r>
      <w:r>
        <w:fldChar w:fldCharType="end"/>
      </w:r>
    </w:p>
    <w:p w14:paraId="3E3D3F87" w14:textId="1BCA8983" w:rsidR="00104D14" w:rsidRDefault="00104D14">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_Toc83040812 \h </w:instrText>
      </w:r>
      <w:r>
        <w:fldChar w:fldCharType="separate"/>
      </w:r>
      <w:r>
        <w:t>95</w:t>
      </w:r>
      <w:r>
        <w:fldChar w:fldCharType="end"/>
      </w:r>
    </w:p>
    <w:p w14:paraId="4EBAF688" w14:textId="5E6F9B98" w:rsidR="00104D14" w:rsidRDefault="00104D14">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_Toc83040813 \h </w:instrText>
      </w:r>
      <w:r>
        <w:fldChar w:fldCharType="separate"/>
      </w:r>
      <w:r>
        <w:t>95</w:t>
      </w:r>
      <w:r>
        <w:fldChar w:fldCharType="end"/>
      </w:r>
    </w:p>
    <w:p w14:paraId="7590AD19" w14:textId="25CADA91" w:rsidR="00104D14" w:rsidRDefault="00104D1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_Toc83040814 \h </w:instrText>
      </w:r>
      <w:r>
        <w:fldChar w:fldCharType="separate"/>
      </w:r>
      <w:r>
        <w:t>96</w:t>
      </w:r>
      <w:r>
        <w:fldChar w:fldCharType="end"/>
      </w:r>
    </w:p>
    <w:p w14:paraId="4A4D9549" w14:textId="4AF5B4E5" w:rsidR="00104D14" w:rsidRDefault="00104D1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_Toc83040815 \h </w:instrText>
      </w:r>
      <w:r>
        <w:fldChar w:fldCharType="separate"/>
      </w:r>
      <w:r>
        <w:t>96</w:t>
      </w:r>
      <w:r>
        <w:fldChar w:fldCharType="end"/>
      </w:r>
    </w:p>
    <w:p w14:paraId="1D64FF71" w14:textId="5B8EAC04" w:rsidR="00104D14" w:rsidRDefault="00104D14">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_Toc83040816 \h </w:instrText>
      </w:r>
      <w:r>
        <w:fldChar w:fldCharType="separate"/>
      </w:r>
      <w:r>
        <w:t>96</w:t>
      </w:r>
      <w:r>
        <w:fldChar w:fldCharType="end"/>
      </w:r>
    </w:p>
    <w:p w14:paraId="46A8576F" w14:textId="4FA64206" w:rsidR="00104D14" w:rsidRDefault="00104D14">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_Toc83040817 \h </w:instrText>
      </w:r>
      <w:r>
        <w:fldChar w:fldCharType="separate"/>
      </w:r>
      <w:r>
        <w:t>96</w:t>
      </w:r>
      <w:r>
        <w:fldChar w:fldCharType="end"/>
      </w:r>
    </w:p>
    <w:p w14:paraId="432F1ECE" w14:textId="783285E7" w:rsidR="00104D14" w:rsidRDefault="00104D14">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_Toc83040818 \h </w:instrText>
      </w:r>
      <w:r>
        <w:fldChar w:fldCharType="separate"/>
      </w:r>
      <w:r>
        <w:t>96</w:t>
      </w:r>
      <w:r>
        <w:fldChar w:fldCharType="end"/>
      </w:r>
    </w:p>
    <w:p w14:paraId="01BDAABE" w14:textId="20A734CD" w:rsidR="00104D14" w:rsidRDefault="00104D14">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_Toc83040819 \h </w:instrText>
      </w:r>
      <w:r>
        <w:fldChar w:fldCharType="separate"/>
      </w:r>
      <w:r>
        <w:t>100</w:t>
      </w:r>
      <w:r>
        <w:fldChar w:fldCharType="end"/>
      </w:r>
    </w:p>
    <w:p w14:paraId="644BEFB2" w14:textId="53D15C8C" w:rsidR="00104D14" w:rsidRDefault="00104D14">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_Toc83040820 \h </w:instrText>
      </w:r>
      <w:r>
        <w:fldChar w:fldCharType="separate"/>
      </w:r>
      <w:r>
        <w:t>100</w:t>
      </w:r>
      <w:r>
        <w:fldChar w:fldCharType="end"/>
      </w:r>
    </w:p>
    <w:p w14:paraId="5037741B" w14:textId="7882C9BD" w:rsidR="00104D14" w:rsidRDefault="00104D14">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_Toc83040821 \h </w:instrText>
      </w:r>
      <w:r>
        <w:fldChar w:fldCharType="separate"/>
      </w:r>
      <w:r>
        <w:t>101</w:t>
      </w:r>
      <w:r>
        <w:fldChar w:fldCharType="end"/>
      </w:r>
    </w:p>
    <w:p w14:paraId="7A6E04A0" w14:textId="58897FA4" w:rsidR="00104D14" w:rsidRDefault="00104D14">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_Toc83040822 \h </w:instrText>
      </w:r>
      <w:r>
        <w:fldChar w:fldCharType="separate"/>
      </w:r>
      <w:r>
        <w:t>102</w:t>
      </w:r>
      <w:r>
        <w:fldChar w:fldCharType="end"/>
      </w:r>
    </w:p>
    <w:p w14:paraId="69B45FA4" w14:textId="0FFAB5BB" w:rsidR="00104D14" w:rsidRDefault="00104D14">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_Toc83040823 \h </w:instrText>
      </w:r>
      <w:r>
        <w:fldChar w:fldCharType="separate"/>
      </w:r>
      <w:r>
        <w:t>102</w:t>
      </w:r>
      <w:r>
        <w:fldChar w:fldCharType="end"/>
      </w:r>
    </w:p>
    <w:p w14:paraId="47C5F79C" w14:textId="68C0B67B" w:rsidR="00104D14" w:rsidRDefault="00104D14">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_Toc83040824 \h </w:instrText>
      </w:r>
      <w:r>
        <w:fldChar w:fldCharType="separate"/>
      </w:r>
      <w:r>
        <w:t>106</w:t>
      </w:r>
      <w:r>
        <w:fldChar w:fldCharType="end"/>
      </w:r>
    </w:p>
    <w:p w14:paraId="10B8FE22" w14:textId="16FC15EA" w:rsidR="00104D14" w:rsidRDefault="00104D1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_Toc83040825 \h </w:instrText>
      </w:r>
      <w:r>
        <w:fldChar w:fldCharType="separate"/>
      </w:r>
      <w:r>
        <w:t>106</w:t>
      </w:r>
      <w:r>
        <w:fldChar w:fldCharType="end"/>
      </w:r>
    </w:p>
    <w:p w14:paraId="23FA0564" w14:textId="50024727" w:rsidR="00104D14" w:rsidRDefault="00104D1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_Toc83040826 \h </w:instrText>
      </w:r>
      <w:r>
        <w:fldChar w:fldCharType="separate"/>
      </w:r>
      <w:r>
        <w:t>106</w:t>
      </w:r>
      <w:r>
        <w:fldChar w:fldCharType="end"/>
      </w:r>
    </w:p>
    <w:p w14:paraId="49AD9928" w14:textId="71A837ED" w:rsidR="00104D14" w:rsidRDefault="00104D14">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_Toc83040827 \h </w:instrText>
      </w:r>
      <w:r>
        <w:fldChar w:fldCharType="separate"/>
      </w:r>
      <w:r>
        <w:t>106</w:t>
      </w:r>
      <w:r>
        <w:fldChar w:fldCharType="end"/>
      </w:r>
    </w:p>
    <w:p w14:paraId="23D9667B" w14:textId="5ABF2CDE" w:rsidR="00104D14" w:rsidRDefault="00104D14">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_Toc83040828 \h </w:instrText>
      </w:r>
      <w:r>
        <w:fldChar w:fldCharType="separate"/>
      </w:r>
      <w:r>
        <w:t>106</w:t>
      </w:r>
      <w:r>
        <w:fldChar w:fldCharType="end"/>
      </w:r>
    </w:p>
    <w:p w14:paraId="663D3314" w14:textId="0CF82FFD" w:rsidR="00104D14" w:rsidRDefault="00104D14">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_Toc83040829 \h </w:instrText>
      </w:r>
      <w:r>
        <w:fldChar w:fldCharType="separate"/>
      </w:r>
      <w:r>
        <w:t>107</w:t>
      </w:r>
      <w:r>
        <w:fldChar w:fldCharType="end"/>
      </w:r>
    </w:p>
    <w:p w14:paraId="54DD8186" w14:textId="50A29269" w:rsidR="00104D14" w:rsidRDefault="00104D14">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_Toc83040830 \h </w:instrText>
      </w:r>
      <w:r>
        <w:fldChar w:fldCharType="separate"/>
      </w:r>
      <w:r>
        <w:t>108</w:t>
      </w:r>
      <w:r>
        <w:fldChar w:fldCharType="end"/>
      </w:r>
    </w:p>
    <w:p w14:paraId="50BEC3CD" w14:textId="2B2ABCAE" w:rsidR="00104D14" w:rsidRDefault="00104D1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_Toc83040831 \h </w:instrText>
      </w:r>
      <w:r>
        <w:fldChar w:fldCharType="separate"/>
      </w:r>
      <w:r>
        <w:t>108</w:t>
      </w:r>
      <w:r>
        <w:fldChar w:fldCharType="end"/>
      </w:r>
    </w:p>
    <w:p w14:paraId="416A6C4F" w14:textId="3F575099" w:rsidR="00104D14" w:rsidRDefault="00104D1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_Toc83040832 \h </w:instrText>
      </w:r>
      <w:r>
        <w:fldChar w:fldCharType="separate"/>
      </w:r>
      <w:r>
        <w:t>108</w:t>
      </w:r>
      <w:r>
        <w:fldChar w:fldCharType="end"/>
      </w:r>
    </w:p>
    <w:p w14:paraId="2AC9EE90" w14:textId="7D87B72A" w:rsidR="00104D14" w:rsidRDefault="00104D14">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_Toc83040833 \h </w:instrText>
      </w:r>
      <w:r>
        <w:fldChar w:fldCharType="separate"/>
      </w:r>
      <w:r>
        <w:t>108</w:t>
      </w:r>
      <w:r>
        <w:fldChar w:fldCharType="end"/>
      </w:r>
    </w:p>
    <w:p w14:paraId="1FD1D851" w14:textId="45849CF8" w:rsidR="00104D14" w:rsidRDefault="00104D14">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_Toc83040834 \h </w:instrText>
      </w:r>
      <w:r>
        <w:fldChar w:fldCharType="separate"/>
      </w:r>
      <w:r>
        <w:t>108</w:t>
      </w:r>
      <w:r>
        <w:fldChar w:fldCharType="end"/>
      </w:r>
    </w:p>
    <w:p w14:paraId="50645246" w14:textId="2AA632C2" w:rsidR="00104D14" w:rsidRDefault="00104D14">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_Toc83040835 \h </w:instrText>
      </w:r>
      <w:r>
        <w:fldChar w:fldCharType="separate"/>
      </w:r>
      <w:r>
        <w:t>110</w:t>
      </w:r>
      <w:r>
        <w:fldChar w:fldCharType="end"/>
      </w:r>
    </w:p>
    <w:p w14:paraId="33B51FC5" w14:textId="0B28BB81" w:rsidR="00104D14" w:rsidRDefault="00104D14">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_Toc83040836 \h </w:instrText>
      </w:r>
      <w:r>
        <w:fldChar w:fldCharType="separate"/>
      </w:r>
      <w:r>
        <w:t>113</w:t>
      </w:r>
      <w:r>
        <w:fldChar w:fldCharType="end"/>
      </w:r>
    </w:p>
    <w:p w14:paraId="4690A853" w14:textId="19741262" w:rsidR="00104D14" w:rsidRDefault="00104D14">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_Toc83040837 \h </w:instrText>
      </w:r>
      <w:r>
        <w:fldChar w:fldCharType="separate"/>
      </w:r>
      <w:r>
        <w:t>113</w:t>
      </w:r>
      <w:r>
        <w:fldChar w:fldCharType="end"/>
      </w:r>
    </w:p>
    <w:p w14:paraId="3696573D" w14:textId="70063C7A" w:rsidR="00104D14" w:rsidRDefault="00104D1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_Toc83040838 \h </w:instrText>
      </w:r>
      <w:r>
        <w:fldChar w:fldCharType="separate"/>
      </w:r>
      <w:r>
        <w:t>113</w:t>
      </w:r>
      <w:r>
        <w:fldChar w:fldCharType="end"/>
      </w:r>
    </w:p>
    <w:p w14:paraId="409D85E5" w14:textId="6B43E55B" w:rsidR="00104D14" w:rsidRDefault="00104D1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_Toc83040839 \h </w:instrText>
      </w:r>
      <w:r>
        <w:fldChar w:fldCharType="separate"/>
      </w:r>
      <w:r>
        <w:t>113</w:t>
      </w:r>
      <w:r>
        <w:fldChar w:fldCharType="end"/>
      </w:r>
    </w:p>
    <w:p w14:paraId="762667A6" w14:textId="254D9A59" w:rsidR="00104D14" w:rsidRDefault="00104D14">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_Toc83040840 \h </w:instrText>
      </w:r>
      <w:r>
        <w:fldChar w:fldCharType="separate"/>
      </w:r>
      <w:r>
        <w:t>113</w:t>
      </w:r>
      <w:r>
        <w:fldChar w:fldCharType="end"/>
      </w:r>
    </w:p>
    <w:p w14:paraId="3A6333C1" w14:textId="6FA50E60" w:rsidR="00104D14" w:rsidRDefault="00104D14">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_Toc83040841 \h </w:instrText>
      </w:r>
      <w:r>
        <w:fldChar w:fldCharType="separate"/>
      </w:r>
      <w:r>
        <w:t>113</w:t>
      </w:r>
      <w:r>
        <w:fldChar w:fldCharType="end"/>
      </w:r>
    </w:p>
    <w:p w14:paraId="0AC5550C" w14:textId="3698511B" w:rsidR="00104D14" w:rsidRDefault="00104D14">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_Toc83040842 \h </w:instrText>
      </w:r>
      <w:r>
        <w:fldChar w:fldCharType="separate"/>
      </w:r>
      <w:r>
        <w:t>113</w:t>
      </w:r>
      <w:r>
        <w:fldChar w:fldCharType="end"/>
      </w:r>
    </w:p>
    <w:p w14:paraId="4F5C7058" w14:textId="4CEF7CF3" w:rsidR="00104D14" w:rsidRDefault="00104D1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_Toc83040843 \h </w:instrText>
      </w:r>
      <w:r>
        <w:fldChar w:fldCharType="separate"/>
      </w:r>
      <w:r>
        <w:t>114</w:t>
      </w:r>
      <w:r>
        <w:fldChar w:fldCharType="end"/>
      </w:r>
    </w:p>
    <w:p w14:paraId="284EC8A5" w14:textId="50834A22" w:rsidR="00104D14" w:rsidRDefault="00104D1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_Toc83040844 \h </w:instrText>
      </w:r>
      <w:r>
        <w:fldChar w:fldCharType="separate"/>
      </w:r>
      <w:r>
        <w:t>114</w:t>
      </w:r>
      <w:r>
        <w:fldChar w:fldCharType="end"/>
      </w:r>
    </w:p>
    <w:p w14:paraId="71743243" w14:textId="16E8A5D1" w:rsidR="00104D14" w:rsidRDefault="00104D1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_Toc83040845 \h </w:instrText>
      </w:r>
      <w:r>
        <w:fldChar w:fldCharType="separate"/>
      </w:r>
      <w:r>
        <w:t>114</w:t>
      </w:r>
      <w:r>
        <w:fldChar w:fldCharType="end"/>
      </w:r>
    </w:p>
    <w:p w14:paraId="11B929C1" w14:textId="6E62BB15" w:rsidR="00104D14" w:rsidRDefault="00104D14">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_Toc83040846 \h </w:instrText>
      </w:r>
      <w:r>
        <w:fldChar w:fldCharType="separate"/>
      </w:r>
      <w:r>
        <w:t>115</w:t>
      </w:r>
      <w:r>
        <w:fldChar w:fldCharType="end"/>
      </w:r>
    </w:p>
    <w:p w14:paraId="07839CDF" w14:textId="39A15067" w:rsidR="00104D14" w:rsidRDefault="00104D1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_Toc83040847 \h </w:instrText>
      </w:r>
      <w:r>
        <w:fldChar w:fldCharType="separate"/>
      </w:r>
      <w:r>
        <w:t>116</w:t>
      </w:r>
      <w:r>
        <w:fldChar w:fldCharType="end"/>
      </w:r>
    </w:p>
    <w:p w14:paraId="5F25BCA0" w14:textId="52D19858" w:rsidR="00104D14" w:rsidRDefault="00104D1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_Toc83040848 \h </w:instrText>
      </w:r>
      <w:r>
        <w:fldChar w:fldCharType="separate"/>
      </w:r>
      <w:r>
        <w:t>116</w:t>
      </w:r>
      <w:r>
        <w:fldChar w:fldCharType="end"/>
      </w:r>
    </w:p>
    <w:p w14:paraId="45C22702" w14:textId="1E560C85" w:rsidR="00104D14" w:rsidRDefault="00104D14">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_Toc83040849 \h </w:instrText>
      </w:r>
      <w:r>
        <w:fldChar w:fldCharType="separate"/>
      </w:r>
      <w:r>
        <w:t>116</w:t>
      </w:r>
      <w:r>
        <w:fldChar w:fldCharType="end"/>
      </w:r>
    </w:p>
    <w:p w14:paraId="445F4C3F" w14:textId="2BA0D0C6" w:rsidR="00104D14" w:rsidRDefault="00104D14">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_Toc83040850 \h </w:instrText>
      </w:r>
      <w:r>
        <w:fldChar w:fldCharType="separate"/>
      </w:r>
      <w:r>
        <w:t>116</w:t>
      </w:r>
      <w:r>
        <w:fldChar w:fldCharType="end"/>
      </w:r>
    </w:p>
    <w:p w14:paraId="16FCE288" w14:textId="038F42FF" w:rsidR="00104D14" w:rsidRDefault="00104D14">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_Toc83040851 \h </w:instrText>
      </w:r>
      <w:r>
        <w:fldChar w:fldCharType="separate"/>
      </w:r>
      <w:r>
        <w:t>116</w:t>
      </w:r>
      <w:r>
        <w:fldChar w:fldCharType="end"/>
      </w:r>
    </w:p>
    <w:p w14:paraId="7E8B467B" w14:textId="0ADA02A7" w:rsidR="00104D14" w:rsidRDefault="00104D1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_Toc83040852 \h </w:instrText>
      </w:r>
      <w:r>
        <w:fldChar w:fldCharType="separate"/>
      </w:r>
      <w:r>
        <w:t>116</w:t>
      </w:r>
      <w:r>
        <w:fldChar w:fldCharType="end"/>
      </w:r>
    </w:p>
    <w:p w14:paraId="401BDD09" w14:textId="27E0E3E1" w:rsidR="00104D14" w:rsidRDefault="00104D14">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_Toc83040853 \h </w:instrText>
      </w:r>
      <w:r>
        <w:fldChar w:fldCharType="separate"/>
      </w:r>
      <w:r>
        <w:t>117</w:t>
      </w:r>
      <w:r>
        <w:fldChar w:fldCharType="end"/>
      </w:r>
    </w:p>
    <w:p w14:paraId="07FB81F5" w14:textId="364398C9" w:rsidR="00104D14" w:rsidRDefault="00104D14">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_Toc83040854 \h </w:instrText>
      </w:r>
      <w:r>
        <w:fldChar w:fldCharType="separate"/>
      </w:r>
      <w:r>
        <w:t>117</w:t>
      </w:r>
      <w:r>
        <w:fldChar w:fldCharType="end"/>
      </w:r>
    </w:p>
    <w:p w14:paraId="56B545C1" w14:textId="4987CB27" w:rsidR="00104D14" w:rsidRDefault="00104D14">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_Toc83040855 \h </w:instrText>
      </w:r>
      <w:r>
        <w:fldChar w:fldCharType="separate"/>
      </w:r>
      <w:r>
        <w:t>117</w:t>
      </w:r>
      <w:r>
        <w:fldChar w:fldCharType="end"/>
      </w:r>
    </w:p>
    <w:p w14:paraId="0341EE55" w14:textId="40F7B848" w:rsidR="00104D14" w:rsidRDefault="00104D1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_Toc83040856 \h </w:instrText>
      </w:r>
      <w:r>
        <w:fldChar w:fldCharType="separate"/>
      </w:r>
      <w:r>
        <w:t>117</w:t>
      </w:r>
      <w:r>
        <w:fldChar w:fldCharType="end"/>
      </w:r>
    </w:p>
    <w:p w14:paraId="1360F7F7" w14:textId="0D56CF38" w:rsidR="00104D14" w:rsidRDefault="00104D14">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_Toc83040857 \h </w:instrText>
      </w:r>
      <w:r>
        <w:fldChar w:fldCharType="separate"/>
      </w:r>
      <w:r>
        <w:t>117</w:t>
      </w:r>
      <w:r>
        <w:fldChar w:fldCharType="end"/>
      </w:r>
    </w:p>
    <w:p w14:paraId="0A158458" w14:textId="7A571CC4" w:rsidR="00104D14" w:rsidRDefault="00104D1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_Toc83040858 \h </w:instrText>
      </w:r>
      <w:r>
        <w:fldChar w:fldCharType="separate"/>
      </w:r>
      <w:r>
        <w:t>117</w:t>
      </w:r>
      <w:r>
        <w:fldChar w:fldCharType="end"/>
      </w:r>
    </w:p>
    <w:p w14:paraId="7682E4A1" w14:textId="29413780" w:rsidR="00104D14" w:rsidRDefault="00104D1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_Toc83040859 \h </w:instrText>
      </w:r>
      <w:r>
        <w:fldChar w:fldCharType="separate"/>
      </w:r>
      <w:r>
        <w:t>117</w:t>
      </w:r>
      <w:r>
        <w:fldChar w:fldCharType="end"/>
      </w:r>
    </w:p>
    <w:p w14:paraId="1689EB54" w14:textId="65E5D06B" w:rsidR="00104D14" w:rsidRDefault="00104D1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_Toc83040860 \h </w:instrText>
      </w:r>
      <w:r>
        <w:fldChar w:fldCharType="separate"/>
      </w:r>
      <w:r>
        <w:t>118</w:t>
      </w:r>
      <w:r>
        <w:fldChar w:fldCharType="end"/>
      </w:r>
    </w:p>
    <w:p w14:paraId="4415AC4A" w14:textId="432A404F" w:rsidR="00104D14" w:rsidRDefault="00104D14">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_Toc83040861 \h </w:instrText>
      </w:r>
      <w:r>
        <w:fldChar w:fldCharType="separate"/>
      </w:r>
      <w:r>
        <w:t>118</w:t>
      </w:r>
      <w:r>
        <w:fldChar w:fldCharType="end"/>
      </w:r>
    </w:p>
    <w:p w14:paraId="0E7F6442" w14:textId="03129CC0" w:rsidR="00104D14" w:rsidRDefault="00104D14">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_Toc83040862 \h </w:instrText>
      </w:r>
      <w:r>
        <w:fldChar w:fldCharType="separate"/>
      </w:r>
      <w:r>
        <w:t>118</w:t>
      </w:r>
      <w:r>
        <w:fldChar w:fldCharType="end"/>
      </w:r>
    </w:p>
    <w:p w14:paraId="4835F57E" w14:textId="63EE8306" w:rsidR="00104D14" w:rsidRDefault="00104D14">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_Toc83040863 \h </w:instrText>
      </w:r>
      <w:r>
        <w:fldChar w:fldCharType="separate"/>
      </w:r>
      <w:r>
        <w:t>118</w:t>
      </w:r>
      <w:r>
        <w:fldChar w:fldCharType="end"/>
      </w:r>
    </w:p>
    <w:p w14:paraId="5917C17B" w14:textId="47AB4C0C" w:rsidR="00104D14" w:rsidRDefault="00104D14">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_Toc83040864 \h </w:instrText>
      </w:r>
      <w:r>
        <w:fldChar w:fldCharType="separate"/>
      </w:r>
      <w:r>
        <w:t>118</w:t>
      </w:r>
      <w:r>
        <w:fldChar w:fldCharType="end"/>
      </w:r>
    </w:p>
    <w:p w14:paraId="7F667C4C" w14:textId="7A6B610C" w:rsidR="00104D14" w:rsidRDefault="00104D14">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_Toc83040865 \h </w:instrText>
      </w:r>
      <w:r>
        <w:fldChar w:fldCharType="separate"/>
      </w:r>
      <w:r>
        <w:t>118</w:t>
      </w:r>
      <w:r>
        <w:fldChar w:fldCharType="end"/>
      </w:r>
    </w:p>
    <w:p w14:paraId="19BB700A" w14:textId="6892B185" w:rsidR="00104D14" w:rsidRDefault="00104D14">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_Toc83040866 \h </w:instrText>
      </w:r>
      <w:r>
        <w:fldChar w:fldCharType="separate"/>
      </w:r>
      <w:r>
        <w:t>118</w:t>
      </w:r>
      <w:r>
        <w:fldChar w:fldCharType="end"/>
      </w:r>
    </w:p>
    <w:p w14:paraId="46C5EFFF" w14:textId="5AC86920" w:rsidR="00104D14" w:rsidRDefault="00104D14">
      <w:pPr>
        <w:pStyle w:val="TOC3"/>
        <w:rPr>
          <w:rFonts w:asciiTheme="minorHAnsi" w:eastAsiaTheme="minorEastAsia" w:hAnsiTheme="minorHAnsi" w:cstheme="minorBidi"/>
          <w:sz w:val="22"/>
          <w:szCs w:val="22"/>
          <w:lang w:eastAsia="en-GB"/>
        </w:rPr>
      </w:pPr>
      <w:r w:rsidRPr="00C9219F">
        <w:rPr>
          <w:lang w:val="sv-SE"/>
        </w:rPr>
        <w:t>9.3.3</w:t>
      </w:r>
      <w:r>
        <w:rPr>
          <w:rFonts w:asciiTheme="minorHAnsi" w:eastAsiaTheme="minorEastAsia" w:hAnsiTheme="minorHAnsi" w:cstheme="minorBidi"/>
          <w:sz w:val="22"/>
          <w:szCs w:val="22"/>
          <w:lang w:eastAsia="en-GB"/>
        </w:rPr>
        <w:tab/>
      </w:r>
      <w:r w:rsidRPr="00C9219F">
        <w:rPr>
          <w:lang w:val="sv-SE"/>
        </w:rPr>
        <w:t>OTA E-UTRA DL RS power</w:t>
      </w:r>
      <w:r>
        <w:tab/>
      </w:r>
      <w:r>
        <w:fldChar w:fldCharType="begin"/>
      </w:r>
      <w:r>
        <w:instrText xml:space="preserve"> PAGEREF _Toc83040867 \h </w:instrText>
      </w:r>
      <w:r>
        <w:fldChar w:fldCharType="separate"/>
      </w:r>
      <w:r>
        <w:t>118</w:t>
      </w:r>
      <w:r>
        <w:fldChar w:fldCharType="end"/>
      </w:r>
    </w:p>
    <w:p w14:paraId="3294E49A" w14:textId="5B33D97B" w:rsidR="00104D14" w:rsidRDefault="00104D1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_Toc83040868 \h </w:instrText>
      </w:r>
      <w:r>
        <w:fldChar w:fldCharType="separate"/>
      </w:r>
      <w:r>
        <w:t>118</w:t>
      </w:r>
      <w:r>
        <w:fldChar w:fldCharType="end"/>
      </w:r>
    </w:p>
    <w:p w14:paraId="1512AF0E" w14:textId="35F4EF0C" w:rsidR="00104D14" w:rsidRDefault="00104D1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_Toc83040869 \h </w:instrText>
      </w:r>
      <w:r>
        <w:fldChar w:fldCharType="separate"/>
      </w:r>
      <w:r>
        <w:t>118</w:t>
      </w:r>
      <w:r>
        <w:fldChar w:fldCharType="end"/>
      </w:r>
    </w:p>
    <w:p w14:paraId="08D26E07" w14:textId="379E8C98" w:rsidR="00104D14" w:rsidRDefault="00104D14">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_Toc83040870 \h </w:instrText>
      </w:r>
      <w:r>
        <w:fldChar w:fldCharType="separate"/>
      </w:r>
      <w:r>
        <w:t>118</w:t>
      </w:r>
      <w:r>
        <w:fldChar w:fldCharType="end"/>
      </w:r>
    </w:p>
    <w:p w14:paraId="0BD3B007" w14:textId="1412D9F7" w:rsidR="00104D14" w:rsidRDefault="00104D14">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_Toc83040871 \h </w:instrText>
      </w:r>
      <w:r>
        <w:fldChar w:fldCharType="separate"/>
      </w:r>
      <w:r>
        <w:t>118</w:t>
      </w:r>
      <w:r>
        <w:fldChar w:fldCharType="end"/>
      </w:r>
    </w:p>
    <w:p w14:paraId="5314B9D5" w14:textId="748806E7" w:rsidR="00104D14" w:rsidRDefault="00104D1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_Toc83040872 \h </w:instrText>
      </w:r>
      <w:r>
        <w:fldChar w:fldCharType="separate"/>
      </w:r>
      <w:r>
        <w:t>119</w:t>
      </w:r>
      <w:r>
        <w:fldChar w:fldCharType="end"/>
      </w:r>
    </w:p>
    <w:p w14:paraId="5D2A108C" w14:textId="406DD9F4" w:rsidR="00104D14" w:rsidRDefault="00104D1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_Toc83040873 \h </w:instrText>
      </w:r>
      <w:r>
        <w:fldChar w:fldCharType="separate"/>
      </w:r>
      <w:r>
        <w:t>119</w:t>
      </w:r>
      <w:r>
        <w:fldChar w:fldCharType="end"/>
      </w:r>
    </w:p>
    <w:p w14:paraId="31C9A17A" w14:textId="30141791" w:rsidR="00104D14" w:rsidRDefault="00104D14">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_Toc83040874 \h </w:instrText>
      </w:r>
      <w:r>
        <w:fldChar w:fldCharType="separate"/>
      </w:r>
      <w:r>
        <w:t>119</w:t>
      </w:r>
      <w:r>
        <w:fldChar w:fldCharType="end"/>
      </w:r>
    </w:p>
    <w:p w14:paraId="1F449E43" w14:textId="2D71F718" w:rsidR="00104D14" w:rsidRDefault="00104D1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_Toc83040875 \h </w:instrText>
      </w:r>
      <w:r>
        <w:fldChar w:fldCharType="separate"/>
      </w:r>
      <w:r>
        <w:t>119</w:t>
      </w:r>
      <w:r>
        <w:fldChar w:fldCharType="end"/>
      </w:r>
    </w:p>
    <w:p w14:paraId="26783B1F" w14:textId="626F4DFA" w:rsidR="00104D14" w:rsidRDefault="00104D14">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_Toc83040876 \h </w:instrText>
      </w:r>
      <w:r>
        <w:fldChar w:fldCharType="separate"/>
      </w:r>
      <w:r>
        <w:t>119</w:t>
      </w:r>
      <w:r>
        <w:fldChar w:fldCharType="end"/>
      </w:r>
    </w:p>
    <w:p w14:paraId="6D80D260" w14:textId="023968A5" w:rsidR="00104D14" w:rsidRDefault="00104D14">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_Toc83040877 \h </w:instrText>
      </w:r>
      <w:r>
        <w:fldChar w:fldCharType="separate"/>
      </w:r>
      <w:r>
        <w:t>119</w:t>
      </w:r>
      <w:r>
        <w:fldChar w:fldCharType="end"/>
      </w:r>
    </w:p>
    <w:p w14:paraId="02139CF9" w14:textId="74AE6428" w:rsidR="00104D14" w:rsidRDefault="00104D14">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_Toc83040878 \h </w:instrText>
      </w:r>
      <w:r>
        <w:fldChar w:fldCharType="separate"/>
      </w:r>
      <w:r>
        <w:t>119</w:t>
      </w:r>
      <w:r>
        <w:fldChar w:fldCharType="end"/>
      </w:r>
    </w:p>
    <w:p w14:paraId="4579A5BE" w14:textId="09436DFD" w:rsidR="00104D14" w:rsidRDefault="00104D14">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_Toc83040879 \h </w:instrText>
      </w:r>
      <w:r>
        <w:fldChar w:fldCharType="separate"/>
      </w:r>
      <w:r>
        <w:t>120</w:t>
      </w:r>
      <w:r>
        <w:fldChar w:fldCharType="end"/>
      </w:r>
    </w:p>
    <w:p w14:paraId="66D84716" w14:textId="4A0FF824" w:rsidR="00104D14" w:rsidRDefault="00104D14">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_Toc83040880 \h </w:instrText>
      </w:r>
      <w:r>
        <w:fldChar w:fldCharType="separate"/>
      </w:r>
      <w:r>
        <w:t>120</w:t>
      </w:r>
      <w:r>
        <w:fldChar w:fldCharType="end"/>
      </w:r>
    </w:p>
    <w:p w14:paraId="122BF867" w14:textId="7B568800" w:rsidR="00104D14" w:rsidRDefault="00104D14">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_Toc83040881 \h </w:instrText>
      </w:r>
      <w:r>
        <w:fldChar w:fldCharType="separate"/>
      </w:r>
      <w:r>
        <w:t>120</w:t>
      </w:r>
      <w:r>
        <w:fldChar w:fldCharType="end"/>
      </w:r>
    </w:p>
    <w:p w14:paraId="3BE53FFD" w14:textId="60552892" w:rsidR="00104D14" w:rsidRDefault="00104D14">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_Toc83040882 \h </w:instrText>
      </w:r>
      <w:r>
        <w:fldChar w:fldCharType="separate"/>
      </w:r>
      <w:r>
        <w:t>120</w:t>
      </w:r>
      <w:r>
        <w:fldChar w:fldCharType="end"/>
      </w:r>
    </w:p>
    <w:p w14:paraId="64D4AC11" w14:textId="3AE6BA81" w:rsidR="00104D14" w:rsidRDefault="00104D14">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_Toc83040883 \h </w:instrText>
      </w:r>
      <w:r>
        <w:fldChar w:fldCharType="separate"/>
      </w:r>
      <w:r>
        <w:t>120</w:t>
      </w:r>
      <w:r>
        <w:fldChar w:fldCharType="end"/>
      </w:r>
    </w:p>
    <w:p w14:paraId="4DD9FC3D" w14:textId="5B94D0E1" w:rsidR="00104D14" w:rsidRDefault="00104D14">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_Toc83040884 \h </w:instrText>
      </w:r>
      <w:r>
        <w:fldChar w:fldCharType="separate"/>
      </w:r>
      <w:r>
        <w:t>120</w:t>
      </w:r>
      <w:r>
        <w:fldChar w:fldCharType="end"/>
      </w:r>
    </w:p>
    <w:p w14:paraId="3EAE97DC" w14:textId="66FBC68C" w:rsidR="00104D14" w:rsidRDefault="00104D14">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_Toc83040885 \h </w:instrText>
      </w:r>
      <w:r>
        <w:fldChar w:fldCharType="separate"/>
      </w:r>
      <w:r>
        <w:t>120</w:t>
      </w:r>
      <w:r>
        <w:fldChar w:fldCharType="end"/>
      </w:r>
    </w:p>
    <w:p w14:paraId="4B04BBBF" w14:textId="371E1F29" w:rsidR="00104D14" w:rsidRDefault="00104D14">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_Toc83040886 \h </w:instrText>
      </w:r>
      <w:r>
        <w:fldChar w:fldCharType="separate"/>
      </w:r>
      <w:r>
        <w:t>120</w:t>
      </w:r>
      <w:r>
        <w:fldChar w:fldCharType="end"/>
      </w:r>
    </w:p>
    <w:p w14:paraId="0FA36CA6" w14:textId="2A48081C" w:rsidR="00104D14" w:rsidRDefault="00104D14">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_Toc83040887 \h </w:instrText>
      </w:r>
      <w:r>
        <w:fldChar w:fldCharType="separate"/>
      </w:r>
      <w:r>
        <w:t>121</w:t>
      </w:r>
      <w:r>
        <w:fldChar w:fldCharType="end"/>
      </w:r>
    </w:p>
    <w:p w14:paraId="0B8BE31E" w14:textId="6D569A4B" w:rsidR="00104D14" w:rsidRDefault="00104D14">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_Toc83040888 \h </w:instrText>
      </w:r>
      <w:r>
        <w:fldChar w:fldCharType="separate"/>
      </w:r>
      <w:r>
        <w:t>121</w:t>
      </w:r>
      <w:r>
        <w:fldChar w:fldCharType="end"/>
      </w:r>
    </w:p>
    <w:p w14:paraId="10949BF7" w14:textId="67B21061" w:rsidR="00104D14" w:rsidRDefault="00104D14">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_Toc83040889 \h </w:instrText>
      </w:r>
      <w:r>
        <w:fldChar w:fldCharType="separate"/>
      </w:r>
      <w:r>
        <w:t>121</w:t>
      </w:r>
      <w:r>
        <w:fldChar w:fldCharType="end"/>
      </w:r>
    </w:p>
    <w:p w14:paraId="303010B3" w14:textId="7CB2BF46" w:rsidR="00104D14" w:rsidRDefault="00104D14">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_Toc83040890 \h </w:instrText>
      </w:r>
      <w:r>
        <w:fldChar w:fldCharType="separate"/>
      </w:r>
      <w:r>
        <w:t>121</w:t>
      </w:r>
      <w:r>
        <w:fldChar w:fldCharType="end"/>
      </w:r>
    </w:p>
    <w:p w14:paraId="3EFD5ED2" w14:textId="0013B38A" w:rsidR="00104D14" w:rsidRDefault="00104D14">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_Toc83040891 \h </w:instrText>
      </w:r>
      <w:r>
        <w:fldChar w:fldCharType="separate"/>
      </w:r>
      <w:r>
        <w:t>121</w:t>
      </w:r>
      <w:r>
        <w:fldChar w:fldCharType="end"/>
      </w:r>
    </w:p>
    <w:p w14:paraId="192B762F" w14:textId="1B0926BE" w:rsidR="00104D14" w:rsidRDefault="00104D14">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_Toc83040892 \h </w:instrText>
      </w:r>
      <w:r>
        <w:fldChar w:fldCharType="separate"/>
      </w:r>
      <w:r>
        <w:t>121</w:t>
      </w:r>
      <w:r>
        <w:fldChar w:fldCharType="end"/>
      </w:r>
    </w:p>
    <w:p w14:paraId="33619F06" w14:textId="0FBB07B8" w:rsidR="00104D14" w:rsidRDefault="00104D14">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_Toc83040893 \h </w:instrText>
      </w:r>
      <w:r>
        <w:fldChar w:fldCharType="separate"/>
      </w:r>
      <w:r>
        <w:t>122</w:t>
      </w:r>
      <w:r>
        <w:fldChar w:fldCharType="end"/>
      </w:r>
    </w:p>
    <w:p w14:paraId="431E7AA0" w14:textId="4DEC649A" w:rsidR="00104D14" w:rsidRDefault="00104D14">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_Toc83040894 \h </w:instrText>
      </w:r>
      <w:r>
        <w:fldChar w:fldCharType="separate"/>
      </w:r>
      <w:r>
        <w:t>122</w:t>
      </w:r>
      <w:r>
        <w:fldChar w:fldCharType="end"/>
      </w:r>
    </w:p>
    <w:p w14:paraId="035336FA" w14:textId="20EF415F" w:rsidR="00104D14" w:rsidRDefault="00104D14">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_Toc83040895 \h </w:instrText>
      </w:r>
      <w:r>
        <w:fldChar w:fldCharType="separate"/>
      </w:r>
      <w:r>
        <w:t>122</w:t>
      </w:r>
      <w:r>
        <w:fldChar w:fldCharType="end"/>
      </w:r>
    </w:p>
    <w:p w14:paraId="2A70C90C" w14:textId="6E4FED0F" w:rsidR="00104D14" w:rsidRDefault="00104D14">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_Toc83040896 \h </w:instrText>
      </w:r>
      <w:r>
        <w:fldChar w:fldCharType="separate"/>
      </w:r>
      <w:r>
        <w:t>122</w:t>
      </w:r>
      <w:r>
        <w:fldChar w:fldCharType="end"/>
      </w:r>
    </w:p>
    <w:p w14:paraId="43DD9BFE" w14:textId="23736342" w:rsidR="00104D14" w:rsidRDefault="00104D14">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_Toc83040897 \h </w:instrText>
      </w:r>
      <w:r>
        <w:fldChar w:fldCharType="separate"/>
      </w:r>
      <w:r>
        <w:t>122</w:t>
      </w:r>
      <w:r>
        <w:fldChar w:fldCharType="end"/>
      </w:r>
    </w:p>
    <w:p w14:paraId="27B62675" w14:textId="538B66F7" w:rsidR="00104D14" w:rsidRDefault="00104D14">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_Toc83040898 \h </w:instrText>
      </w:r>
      <w:r>
        <w:fldChar w:fldCharType="separate"/>
      </w:r>
      <w:r>
        <w:t>122</w:t>
      </w:r>
      <w:r>
        <w:fldChar w:fldCharType="end"/>
      </w:r>
    </w:p>
    <w:p w14:paraId="11EE1F6A" w14:textId="12DFA876" w:rsidR="00104D14" w:rsidRDefault="00104D1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_Toc83040899 \h </w:instrText>
      </w:r>
      <w:r>
        <w:fldChar w:fldCharType="separate"/>
      </w:r>
      <w:r>
        <w:t>122</w:t>
      </w:r>
      <w:r>
        <w:fldChar w:fldCharType="end"/>
      </w:r>
    </w:p>
    <w:p w14:paraId="7737CEDD" w14:textId="5E294E76" w:rsidR="00104D14" w:rsidRDefault="00104D1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_Toc83040900 \h </w:instrText>
      </w:r>
      <w:r>
        <w:fldChar w:fldCharType="separate"/>
      </w:r>
      <w:r>
        <w:t>122</w:t>
      </w:r>
      <w:r>
        <w:fldChar w:fldCharType="end"/>
      </w:r>
    </w:p>
    <w:p w14:paraId="3307FEAE" w14:textId="2A83F188" w:rsidR="00104D14" w:rsidRDefault="00104D14">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_Toc83040901 \h </w:instrText>
      </w:r>
      <w:r>
        <w:fldChar w:fldCharType="separate"/>
      </w:r>
      <w:r>
        <w:t>123</w:t>
      </w:r>
      <w:r>
        <w:fldChar w:fldCharType="end"/>
      </w:r>
    </w:p>
    <w:p w14:paraId="54C21F91" w14:textId="13240962" w:rsidR="00104D14" w:rsidRDefault="00104D14">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_Toc83040902 \h </w:instrText>
      </w:r>
      <w:r>
        <w:fldChar w:fldCharType="separate"/>
      </w:r>
      <w:r>
        <w:t>123</w:t>
      </w:r>
      <w:r>
        <w:fldChar w:fldCharType="end"/>
      </w:r>
    </w:p>
    <w:p w14:paraId="3641ED05" w14:textId="0C3D7BC5" w:rsidR="00104D14" w:rsidRDefault="00104D14">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_Toc83040903 \h </w:instrText>
      </w:r>
      <w:r>
        <w:fldChar w:fldCharType="separate"/>
      </w:r>
      <w:r>
        <w:t>123</w:t>
      </w:r>
      <w:r>
        <w:fldChar w:fldCharType="end"/>
      </w:r>
    </w:p>
    <w:p w14:paraId="1A2EAF83" w14:textId="4279BF67" w:rsidR="00104D14" w:rsidRDefault="00104D14">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_Toc83040904 \h </w:instrText>
      </w:r>
      <w:r>
        <w:fldChar w:fldCharType="separate"/>
      </w:r>
      <w:r>
        <w:t>123</w:t>
      </w:r>
      <w:r>
        <w:fldChar w:fldCharType="end"/>
      </w:r>
    </w:p>
    <w:p w14:paraId="0C0FEE23" w14:textId="04B8D81C" w:rsidR="00104D14" w:rsidRDefault="00104D14">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_Toc83040905 \h </w:instrText>
      </w:r>
      <w:r>
        <w:fldChar w:fldCharType="separate"/>
      </w:r>
      <w:r>
        <w:t>123</w:t>
      </w:r>
      <w:r>
        <w:fldChar w:fldCharType="end"/>
      </w:r>
    </w:p>
    <w:p w14:paraId="5A2F7B5F" w14:textId="01305435" w:rsidR="00104D14" w:rsidRDefault="00104D1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_Toc83040906 \h </w:instrText>
      </w:r>
      <w:r>
        <w:fldChar w:fldCharType="separate"/>
      </w:r>
      <w:r>
        <w:t>123</w:t>
      </w:r>
      <w:r>
        <w:fldChar w:fldCharType="end"/>
      </w:r>
    </w:p>
    <w:p w14:paraId="6A9CD05D" w14:textId="30216F07" w:rsidR="00104D14" w:rsidRDefault="00104D1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_Toc83040907 \h </w:instrText>
      </w:r>
      <w:r>
        <w:fldChar w:fldCharType="separate"/>
      </w:r>
      <w:r>
        <w:t>123</w:t>
      </w:r>
      <w:r>
        <w:fldChar w:fldCharType="end"/>
      </w:r>
    </w:p>
    <w:p w14:paraId="1CF26C5C" w14:textId="5FAAEDD9" w:rsidR="00104D14" w:rsidRDefault="00104D1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_Toc83040908 \h </w:instrText>
      </w:r>
      <w:r>
        <w:fldChar w:fldCharType="separate"/>
      </w:r>
      <w:r>
        <w:t>124</w:t>
      </w:r>
      <w:r>
        <w:fldChar w:fldCharType="end"/>
      </w:r>
    </w:p>
    <w:p w14:paraId="1B33C078" w14:textId="1D1A070A" w:rsidR="00104D14" w:rsidRDefault="00104D14">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_Toc83040909 \h </w:instrText>
      </w:r>
      <w:r>
        <w:fldChar w:fldCharType="separate"/>
      </w:r>
      <w:r>
        <w:t>124</w:t>
      </w:r>
      <w:r>
        <w:fldChar w:fldCharType="end"/>
      </w:r>
    </w:p>
    <w:p w14:paraId="2B6B742B" w14:textId="20C7405C" w:rsidR="00104D14" w:rsidRDefault="00104D14">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_Toc83040910 \h </w:instrText>
      </w:r>
      <w:r>
        <w:fldChar w:fldCharType="separate"/>
      </w:r>
      <w:r>
        <w:t>124</w:t>
      </w:r>
      <w:r>
        <w:fldChar w:fldCharType="end"/>
      </w:r>
    </w:p>
    <w:p w14:paraId="54544E6A" w14:textId="438427EC" w:rsidR="00104D14" w:rsidRDefault="00104D1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_Toc83040911 \h </w:instrText>
      </w:r>
      <w:r>
        <w:fldChar w:fldCharType="separate"/>
      </w:r>
      <w:r>
        <w:t>124</w:t>
      </w:r>
      <w:r>
        <w:fldChar w:fldCharType="end"/>
      </w:r>
    </w:p>
    <w:p w14:paraId="41512C92" w14:textId="1DA20E49" w:rsidR="00104D14" w:rsidRDefault="00104D1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_Toc83040912 \h </w:instrText>
      </w:r>
      <w:r>
        <w:fldChar w:fldCharType="separate"/>
      </w:r>
      <w:r>
        <w:t>124</w:t>
      </w:r>
      <w:r>
        <w:fldChar w:fldCharType="end"/>
      </w:r>
    </w:p>
    <w:p w14:paraId="6227C4BD" w14:textId="789EFD21" w:rsidR="00104D14" w:rsidRDefault="00104D14">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_Toc83040913 \h </w:instrText>
      </w:r>
      <w:r>
        <w:fldChar w:fldCharType="separate"/>
      </w:r>
      <w:r>
        <w:t>125</w:t>
      </w:r>
      <w:r>
        <w:fldChar w:fldCharType="end"/>
      </w:r>
    </w:p>
    <w:p w14:paraId="2AB36F7D" w14:textId="6EB181A2" w:rsidR="00104D14" w:rsidRDefault="00104D14">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_Toc83040914 \h </w:instrText>
      </w:r>
      <w:r>
        <w:fldChar w:fldCharType="separate"/>
      </w:r>
      <w:r>
        <w:t>125</w:t>
      </w:r>
      <w:r>
        <w:fldChar w:fldCharType="end"/>
      </w:r>
    </w:p>
    <w:p w14:paraId="40C8C64F" w14:textId="0F0BF13B" w:rsidR="00104D14" w:rsidRDefault="00104D14">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_Toc83040915 \h </w:instrText>
      </w:r>
      <w:r>
        <w:fldChar w:fldCharType="separate"/>
      </w:r>
      <w:r>
        <w:t>125</w:t>
      </w:r>
      <w:r>
        <w:fldChar w:fldCharType="end"/>
      </w:r>
    </w:p>
    <w:p w14:paraId="716C8B81" w14:textId="594C3047" w:rsidR="00104D14" w:rsidRDefault="00104D14">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_Toc83040916 \h </w:instrText>
      </w:r>
      <w:r>
        <w:fldChar w:fldCharType="separate"/>
      </w:r>
      <w:r>
        <w:t>125</w:t>
      </w:r>
      <w:r>
        <w:fldChar w:fldCharType="end"/>
      </w:r>
    </w:p>
    <w:p w14:paraId="6C30C6A7" w14:textId="791F6860" w:rsidR="00104D14" w:rsidRDefault="00104D14">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_Toc83040917 \h </w:instrText>
      </w:r>
      <w:r>
        <w:fldChar w:fldCharType="separate"/>
      </w:r>
      <w:r>
        <w:t>125</w:t>
      </w:r>
      <w:r>
        <w:fldChar w:fldCharType="end"/>
      </w:r>
    </w:p>
    <w:p w14:paraId="2641D900" w14:textId="575DF0E0" w:rsidR="00104D14" w:rsidRDefault="00104D14">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_Toc83040918 \h </w:instrText>
      </w:r>
      <w:r>
        <w:fldChar w:fldCharType="separate"/>
      </w:r>
      <w:r>
        <w:t>125</w:t>
      </w:r>
      <w:r>
        <w:fldChar w:fldCharType="end"/>
      </w:r>
    </w:p>
    <w:p w14:paraId="472E90DE" w14:textId="76F82439" w:rsidR="00104D14" w:rsidRDefault="00104D14">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_Toc83040919 \h </w:instrText>
      </w:r>
      <w:r>
        <w:fldChar w:fldCharType="separate"/>
      </w:r>
      <w:r>
        <w:t>125</w:t>
      </w:r>
      <w:r>
        <w:fldChar w:fldCharType="end"/>
      </w:r>
    </w:p>
    <w:p w14:paraId="60787382" w14:textId="59DC384B" w:rsidR="00104D14" w:rsidRDefault="00104D14">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_Toc83040920 \h </w:instrText>
      </w:r>
      <w:r>
        <w:fldChar w:fldCharType="separate"/>
      </w:r>
      <w:r>
        <w:t>126</w:t>
      </w:r>
      <w:r>
        <w:fldChar w:fldCharType="end"/>
      </w:r>
    </w:p>
    <w:p w14:paraId="07F41A6C" w14:textId="5A000ECD" w:rsidR="00104D14" w:rsidRDefault="00104D14">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_Toc83040921 \h </w:instrText>
      </w:r>
      <w:r>
        <w:fldChar w:fldCharType="separate"/>
      </w:r>
      <w:r>
        <w:t>126</w:t>
      </w:r>
      <w:r>
        <w:fldChar w:fldCharType="end"/>
      </w:r>
    </w:p>
    <w:p w14:paraId="3AA64CB2" w14:textId="58E312CF" w:rsidR="00104D14" w:rsidRDefault="00104D14">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_Toc83040922 \h </w:instrText>
      </w:r>
      <w:r>
        <w:fldChar w:fldCharType="separate"/>
      </w:r>
      <w:r>
        <w:t>126</w:t>
      </w:r>
      <w:r>
        <w:fldChar w:fldCharType="end"/>
      </w:r>
    </w:p>
    <w:p w14:paraId="18D909A1" w14:textId="25189E52" w:rsidR="00104D14" w:rsidRDefault="00104D14">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_Toc83040923 \h </w:instrText>
      </w:r>
      <w:r>
        <w:fldChar w:fldCharType="separate"/>
      </w:r>
      <w:r>
        <w:t>126</w:t>
      </w:r>
      <w:r>
        <w:fldChar w:fldCharType="end"/>
      </w:r>
    </w:p>
    <w:p w14:paraId="59532B78" w14:textId="2CF34D1F" w:rsidR="00104D14" w:rsidRDefault="00104D14">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_Toc83040924 \h </w:instrText>
      </w:r>
      <w:r>
        <w:fldChar w:fldCharType="separate"/>
      </w:r>
      <w:r>
        <w:t>126</w:t>
      </w:r>
      <w:r>
        <w:fldChar w:fldCharType="end"/>
      </w:r>
    </w:p>
    <w:p w14:paraId="66B78D75" w14:textId="10ECA174" w:rsidR="00104D14" w:rsidRDefault="00104D14">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_Toc83040925 \h </w:instrText>
      </w:r>
      <w:r>
        <w:fldChar w:fldCharType="separate"/>
      </w:r>
      <w:r>
        <w:t>126</w:t>
      </w:r>
      <w:r>
        <w:fldChar w:fldCharType="end"/>
      </w:r>
    </w:p>
    <w:p w14:paraId="2ABAACCE" w14:textId="569C7AC0" w:rsidR="00104D14" w:rsidRDefault="00104D14">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_Toc83040926 \h </w:instrText>
      </w:r>
      <w:r>
        <w:fldChar w:fldCharType="separate"/>
      </w:r>
      <w:r>
        <w:t>126</w:t>
      </w:r>
      <w:r>
        <w:fldChar w:fldCharType="end"/>
      </w:r>
    </w:p>
    <w:p w14:paraId="56841282" w14:textId="7CA5DB74" w:rsidR="00104D14" w:rsidRDefault="00104D14">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_Toc83040927 \h </w:instrText>
      </w:r>
      <w:r>
        <w:fldChar w:fldCharType="separate"/>
      </w:r>
      <w:r>
        <w:t>127</w:t>
      </w:r>
      <w:r>
        <w:fldChar w:fldCharType="end"/>
      </w:r>
    </w:p>
    <w:p w14:paraId="23C6DD7E" w14:textId="366EE9DE" w:rsidR="00104D14" w:rsidRDefault="00104D14">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_Toc83040928 \h </w:instrText>
      </w:r>
      <w:r>
        <w:fldChar w:fldCharType="separate"/>
      </w:r>
      <w:r>
        <w:t>127</w:t>
      </w:r>
      <w:r>
        <w:fldChar w:fldCharType="end"/>
      </w:r>
    </w:p>
    <w:p w14:paraId="1F2C0391" w14:textId="3D385D8E" w:rsidR="00104D14" w:rsidRDefault="00104D14">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_Toc83040929 \h </w:instrText>
      </w:r>
      <w:r>
        <w:fldChar w:fldCharType="separate"/>
      </w:r>
      <w:r>
        <w:t>127</w:t>
      </w:r>
      <w:r>
        <w:fldChar w:fldCharType="end"/>
      </w:r>
    </w:p>
    <w:p w14:paraId="76918E84" w14:textId="064A8526" w:rsidR="00104D14" w:rsidRDefault="00104D14">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_Toc83040930 \h </w:instrText>
      </w:r>
      <w:r>
        <w:fldChar w:fldCharType="separate"/>
      </w:r>
      <w:r>
        <w:t>127</w:t>
      </w:r>
      <w:r>
        <w:fldChar w:fldCharType="end"/>
      </w:r>
    </w:p>
    <w:p w14:paraId="49154AAD" w14:textId="0703E4E2" w:rsidR="00104D14" w:rsidRDefault="00104D14">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_Toc83040931 \h </w:instrText>
      </w:r>
      <w:r>
        <w:fldChar w:fldCharType="separate"/>
      </w:r>
      <w:r>
        <w:t>127</w:t>
      </w:r>
      <w:r>
        <w:fldChar w:fldCharType="end"/>
      </w:r>
    </w:p>
    <w:p w14:paraId="50DE97E7" w14:textId="7638B3CF" w:rsidR="00104D14" w:rsidRDefault="00104D14">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_Toc83040932 \h </w:instrText>
      </w:r>
      <w:r>
        <w:fldChar w:fldCharType="separate"/>
      </w:r>
      <w:r>
        <w:t>128</w:t>
      </w:r>
      <w:r>
        <w:fldChar w:fldCharType="end"/>
      </w:r>
    </w:p>
    <w:p w14:paraId="06765695" w14:textId="1531C052" w:rsidR="00104D14" w:rsidRDefault="00104D14">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_Toc83040933 \h </w:instrText>
      </w:r>
      <w:r>
        <w:fldChar w:fldCharType="separate"/>
      </w:r>
      <w:r>
        <w:t>128</w:t>
      </w:r>
      <w:r>
        <w:fldChar w:fldCharType="end"/>
      </w:r>
    </w:p>
    <w:p w14:paraId="04E4478F" w14:textId="21F7B031" w:rsidR="00104D14" w:rsidRDefault="00104D14">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_Toc83040934 \h </w:instrText>
      </w:r>
      <w:r>
        <w:fldChar w:fldCharType="separate"/>
      </w:r>
      <w:r>
        <w:t>128</w:t>
      </w:r>
      <w:r>
        <w:fldChar w:fldCharType="end"/>
      </w:r>
    </w:p>
    <w:p w14:paraId="4499D99E" w14:textId="6CB7CE31" w:rsidR="00104D14" w:rsidRDefault="00104D14">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_Toc83040935 \h </w:instrText>
      </w:r>
      <w:r>
        <w:fldChar w:fldCharType="separate"/>
      </w:r>
      <w:r>
        <w:t>128</w:t>
      </w:r>
      <w:r>
        <w:fldChar w:fldCharType="end"/>
      </w:r>
    </w:p>
    <w:p w14:paraId="5D3E63BB" w14:textId="6080AD68" w:rsidR="00104D14" w:rsidRDefault="00104D14">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_Toc83040936 \h </w:instrText>
      </w:r>
      <w:r>
        <w:fldChar w:fldCharType="separate"/>
      </w:r>
      <w:r>
        <w:t>128</w:t>
      </w:r>
      <w:r>
        <w:fldChar w:fldCharType="end"/>
      </w:r>
    </w:p>
    <w:p w14:paraId="3D84D4E6" w14:textId="58A31783" w:rsidR="00104D14" w:rsidRDefault="00104D14">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_Toc83040937 \h </w:instrText>
      </w:r>
      <w:r>
        <w:fldChar w:fldCharType="separate"/>
      </w:r>
      <w:r>
        <w:t>128</w:t>
      </w:r>
      <w:r>
        <w:fldChar w:fldCharType="end"/>
      </w:r>
    </w:p>
    <w:p w14:paraId="2BE85ED6" w14:textId="339C901A" w:rsidR="00104D14" w:rsidRDefault="00104D14">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_Toc83040938 \h </w:instrText>
      </w:r>
      <w:r>
        <w:fldChar w:fldCharType="separate"/>
      </w:r>
      <w:r>
        <w:t>128</w:t>
      </w:r>
      <w:r>
        <w:fldChar w:fldCharType="end"/>
      </w:r>
    </w:p>
    <w:p w14:paraId="0C8B0512" w14:textId="103A8972" w:rsidR="00104D14" w:rsidRDefault="00104D14">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_Toc83040939 \h </w:instrText>
      </w:r>
      <w:r>
        <w:fldChar w:fldCharType="separate"/>
      </w:r>
      <w:r>
        <w:t>128</w:t>
      </w:r>
      <w:r>
        <w:fldChar w:fldCharType="end"/>
      </w:r>
    </w:p>
    <w:p w14:paraId="4C4E4866" w14:textId="627A09FE" w:rsidR="00104D14" w:rsidRDefault="00104D14">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_Toc83040940 \h </w:instrText>
      </w:r>
      <w:r>
        <w:fldChar w:fldCharType="separate"/>
      </w:r>
      <w:r>
        <w:t>129</w:t>
      </w:r>
      <w:r>
        <w:fldChar w:fldCharType="end"/>
      </w:r>
    </w:p>
    <w:p w14:paraId="723C481E" w14:textId="2ABA0C25" w:rsidR="00104D14" w:rsidRDefault="00104D14">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_Toc83040941 \h </w:instrText>
      </w:r>
      <w:r>
        <w:fldChar w:fldCharType="separate"/>
      </w:r>
      <w:r>
        <w:t>129</w:t>
      </w:r>
      <w:r>
        <w:fldChar w:fldCharType="end"/>
      </w:r>
    </w:p>
    <w:p w14:paraId="0DA7A9A7" w14:textId="4E088348" w:rsidR="00104D14" w:rsidRDefault="00104D14">
      <w:pPr>
        <w:pStyle w:val="TOC3"/>
        <w:rPr>
          <w:rFonts w:asciiTheme="minorHAnsi" w:eastAsiaTheme="minorEastAsia" w:hAnsiTheme="minorHAnsi" w:cstheme="minorBidi"/>
          <w:sz w:val="22"/>
          <w:szCs w:val="22"/>
          <w:lang w:eastAsia="en-GB"/>
        </w:rPr>
      </w:pPr>
      <w:r w:rsidRPr="00C9219F">
        <w:rPr>
          <w:rFonts w:eastAsia="SimSun"/>
        </w:rPr>
        <w:t>9.7.4</w:t>
      </w:r>
      <w:r>
        <w:rPr>
          <w:rFonts w:asciiTheme="minorHAnsi" w:eastAsiaTheme="minorEastAsia" w:hAnsiTheme="minorHAnsi" w:cstheme="minorBidi"/>
          <w:sz w:val="22"/>
          <w:szCs w:val="22"/>
          <w:lang w:eastAsia="en-GB"/>
        </w:rPr>
        <w:tab/>
      </w:r>
      <w:r w:rsidRPr="00C9219F">
        <w:rPr>
          <w:rFonts w:eastAsia="SimSun"/>
        </w:rPr>
        <w:t>OTA Spectrum emission mask</w:t>
      </w:r>
      <w:r>
        <w:tab/>
      </w:r>
      <w:r>
        <w:fldChar w:fldCharType="begin"/>
      </w:r>
      <w:r>
        <w:instrText xml:space="preserve"> PAGEREF _Toc83040942 \h </w:instrText>
      </w:r>
      <w:r>
        <w:fldChar w:fldCharType="separate"/>
      </w:r>
      <w:r>
        <w:t>130</w:t>
      </w:r>
      <w:r>
        <w:fldChar w:fldCharType="end"/>
      </w:r>
    </w:p>
    <w:p w14:paraId="74241DCB" w14:textId="6CA4DDCD" w:rsidR="00104D14" w:rsidRDefault="00104D14">
      <w:pPr>
        <w:pStyle w:val="TOC4"/>
        <w:rPr>
          <w:rFonts w:asciiTheme="minorHAnsi" w:eastAsiaTheme="minorEastAsia" w:hAnsiTheme="minorHAnsi" w:cstheme="minorBidi"/>
          <w:sz w:val="22"/>
          <w:szCs w:val="22"/>
          <w:lang w:eastAsia="en-GB"/>
        </w:rPr>
      </w:pPr>
      <w:r w:rsidRPr="00C9219F">
        <w:rPr>
          <w:rFonts w:eastAsia="SimSun"/>
        </w:rPr>
        <w:t>9.7.4.1</w:t>
      </w:r>
      <w:r>
        <w:rPr>
          <w:rFonts w:asciiTheme="minorHAnsi" w:eastAsiaTheme="minorEastAsia" w:hAnsiTheme="minorHAnsi" w:cstheme="minorBidi"/>
          <w:sz w:val="22"/>
          <w:szCs w:val="22"/>
          <w:lang w:eastAsia="en-GB"/>
        </w:rPr>
        <w:tab/>
      </w:r>
      <w:r w:rsidRPr="00C9219F">
        <w:rPr>
          <w:rFonts w:eastAsia="SimSun"/>
        </w:rPr>
        <w:t>General</w:t>
      </w:r>
      <w:r>
        <w:tab/>
      </w:r>
      <w:r>
        <w:fldChar w:fldCharType="begin"/>
      </w:r>
      <w:r>
        <w:instrText xml:space="preserve"> PAGEREF _Toc83040943 \h </w:instrText>
      </w:r>
      <w:r>
        <w:fldChar w:fldCharType="separate"/>
      </w:r>
      <w:r>
        <w:t>130</w:t>
      </w:r>
      <w:r>
        <w:fldChar w:fldCharType="end"/>
      </w:r>
    </w:p>
    <w:p w14:paraId="2897E271" w14:textId="5733DF59" w:rsidR="00104D14" w:rsidRDefault="00104D14">
      <w:pPr>
        <w:pStyle w:val="TOC4"/>
        <w:rPr>
          <w:rFonts w:asciiTheme="minorHAnsi" w:eastAsiaTheme="minorEastAsia" w:hAnsiTheme="minorHAnsi" w:cstheme="minorBidi"/>
          <w:sz w:val="22"/>
          <w:szCs w:val="22"/>
          <w:lang w:eastAsia="en-GB"/>
        </w:rPr>
      </w:pPr>
      <w:r w:rsidRPr="00C9219F">
        <w:rPr>
          <w:rFonts w:eastAsia="SimSun"/>
        </w:rPr>
        <w:t>9.7.4.2</w:t>
      </w:r>
      <w:r>
        <w:rPr>
          <w:rFonts w:asciiTheme="minorHAnsi" w:eastAsiaTheme="minorEastAsia" w:hAnsiTheme="minorHAnsi" w:cstheme="minorBidi"/>
          <w:sz w:val="22"/>
          <w:szCs w:val="22"/>
          <w:lang w:eastAsia="en-GB"/>
        </w:rPr>
        <w:tab/>
      </w:r>
      <w:r w:rsidRPr="00C9219F">
        <w:rPr>
          <w:rFonts w:eastAsia="SimSun"/>
        </w:rPr>
        <w:t>Minimum requirement for MSR operation</w:t>
      </w:r>
      <w:r>
        <w:tab/>
      </w:r>
      <w:r>
        <w:fldChar w:fldCharType="begin"/>
      </w:r>
      <w:r>
        <w:instrText xml:space="preserve"> PAGEREF _Toc83040944 \h </w:instrText>
      </w:r>
      <w:r>
        <w:fldChar w:fldCharType="separate"/>
      </w:r>
      <w:r>
        <w:t>130</w:t>
      </w:r>
      <w:r>
        <w:fldChar w:fldCharType="end"/>
      </w:r>
    </w:p>
    <w:p w14:paraId="65D6DFE4" w14:textId="3E6FBD76" w:rsidR="00104D14" w:rsidRDefault="00104D14">
      <w:pPr>
        <w:pStyle w:val="TOC4"/>
        <w:rPr>
          <w:rFonts w:asciiTheme="minorHAnsi" w:eastAsiaTheme="minorEastAsia" w:hAnsiTheme="minorHAnsi" w:cstheme="minorBidi"/>
          <w:sz w:val="22"/>
          <w:szCs w:val="22"/>
          <w:lang w:eastAsia="en-GB"/>
        </w:rPr>
      </w:pPr>
      <w:r w:rsidRPr="00C9219F">
        <w:rPr>
          <w:rFonts w:eastAsia="SimSun"/>
        </w:rPr>
        <w:t>9.7.4.3</w:t>
      </w:r>
      <w:r>
        <w:rPr>
          <w:rFonts w:asciiTheme="minorHAnsi" w:eastAsiaTheme="minorEastAsia" w:hAnsiTheme="minorHAnsi" w:cstheme="minorBidi"/>
          <w:sz w:val="22"/>
          <w:szCs w:val="22"/>
          <w:lang w:eastAsia="en-GB"/>
        </w:rPr>
        <w:tab/>
      </w:r>
      <w:r w:rsidRPr="00C9219F">
        <w:rPr>
          <w:rFonts w:eastAsia="SimSun"/>
        </w:rPr>
        <w:t>Minimum requirement for single RAT UTRA operation</w:t>
      </w:r>
      <w:r>
        <w:tab/>
      </w:r>
      <w:r>
        <w:fldChar w:fldCharType="begin"/>
      </w:r>
      <w:r>
        <w:instrText xml:space="preserve"> PAGEREF _Toc83040945 \h </w:instrText>
      </w:r>
      <w:r>
        <w:fldChar w:fldCharType="separate"/>
      </w:r>
      <w:r>
        <w:t>130</w:t>
      </w:r>
      <w:r>
        <w:fldChar w:fldCharType="end"/>
      </w:r>
    </w:p>
    <w:p w14:paraId="7F581BAB" w14:textId="6934F3DB" w:rsidR="00104D14" w:rsidRDefault="00104D14">
      <w:pPr>
        <w:pStyle w:val="TOC5"/>
        <w:rPr>
          <w:rFonts w:asciiTheme="minorHAnsi" w:eastAsiaTheme="minorEastAsia" w:hAnsiTheme="minorHAnsi" w:cstheme="minorBidi"/>
          <w:sz w:val="22"/>
          <w:szCs w:val="22"/>
          <w:lang w:eastAsia="en-GB"/>
        </w:rPr>
      </w:pPr>
      <w:r w:rsidRPr="00C9219F">
        <w:rPr>
          <w:rFonts w:eastAsia="SimSun"/>
        </w:rPr>
        <w:t>9.7.4.3.1</w:t>
      </w:r>
      <w:r>
        <w:rPr>
          <w:rFonts w:asciiTheme="minorHAnsi" w:eastAsiaTheme="minorEastAsia" w:hAnsiTheme="minorHAnsi" w:cstheme="minorBidi"/>
          <w:sz w:val="22"/>
          <w:szCs w:val="22"/>
          <w:lang w:eastAsia="en-GB"/>
        </w:rPr>
        <w:tab/>
      </w:r>
      <w:r w:rsidRPr="00C9219F">
        <w:rPr>
          <w:rFonts w:eastAsia="SimSun"/>
        </w:rPr>
        <w:t>General</w:t>
      </w:r>
      <w:r>
        <w:tab/>
      </w:r>
      <w:r>
        <w:fldChar w:fldCharType="begin"/>
      </w:r>
      <w:r>
        <w:instrText xml:space="preserve"> PAGEREF _Toc83040946 \h </w:instrText>
      </w:r>
      <w:r>
        <w:fldChar w:fldCharType="separate"/>
      </w:r>
      <w:r>
        <w:t>130</w:t>
      </w:r>
      <w:r>
        <w:fldChar w:fldCharType="end"/>
      </w:r>
    </w:p>
    <w:p w14:paraId="722A7A43" w14:textId="65A3D297" w:rsidR="00104D14" w:rsidRDefault="00104D14">
      <w:pPr>
        <w:pStyle w:val="TOC5"/>
        <w:rPr>
          <w:rFonts w:asciiTheme="minorHAnsi" w:eastAsiaTheme="minorEastAsia" w:hAnsiTheme="minorHAnsi" w:cstheme="minorBidi"/>
          <w:sz w:val="22"/>
          <w:szCs w:val="22"/>
          <w:lang w:eastAsia="en-GB"/>
        </w:rPr>
      </w:pPr>
      <w:r w:rsidRPr="00C9219F">
        <w:rPr>
          <w:rFonts w:eastAsia="SimSun"/>
        </w:rPr>
        <w:t>9.7.4.3.2</w:t>
      </w:r>
      <w:r>
        <w:rPr>
          <w:rFonts w:asciiTheme="minorHAnsi" w:eastAsiaTheme="minorEastAsia" w:hAnsiTheme="minorHAnsi" w:cstheme="minorBidi"/>
          <w:sz w:val="22"/>
          <w:szCs w:val="22"/>
          <w:lang w:eastAsia="en-GB"/>
        </w:rPr>
        <w:tab/>
      </w:r>
      <w:r w:rsidRPr="00C9219F">
        <w:rPr>
          <w:rFonts w:eastAsia="SimSun"/>
        </w:rPr>
        <w:t>Minimum requirements for single RAT UTRA FDD operation</w:t>
      </w:r>
      <w:r>
        <w:tab/>
      </w:r>
      <w:r>
        <w:fldChar w:fldCharType="begin"/>
      </w:r>
      <w:r>
        <w:instrText xml:space="preserve"> PAGEREF _Toc83040947 \h </w:instrText>
      </w:r>
      <w:r>
        <w:fldChar w:fldCharType="separate"/>
      </w:r>
      <w:r>
        <w:t>130</w:t>
      </w:r>
      <w:r>
        <w:fldChar w:fldCharType="end"/>
      </w:r>
    </w:p>
    <w:p w14:paraId="62A14204" w14:textId="66D3F108" w:rsidR="00104D14" w:rsidRDefault="00104D14">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_Toc83040948 \h </w:instrText>
      </w:r>
      <w:r>
        <w:fldChar w:fldCharType="separate"/>
      </w:r>
      <w:r>
        <w:t>135</w:t>
      </w:r>
      <w:r>
        <w:fldChar w:fldCharType="end"/>
      </w:r>
    </w:p>
    <w:p w14:paraId="5F6E8006" w14:textId="7F5C4DC0" w:rsidR="00104D14" w:rsidRDefault="00104D14">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_Toc83040949 \h </w:instrText>
      </w:r>
      <w:r>
        <w:fldChar w:fldCharType="separate"/>
      </w:r>
      <w:r>
        <w:t>136</w:t>
      </w:r>
      <w:r>
        <w:fldChar w:fldCharType="end"/>
      </w:r>
    </w:p>
    <w:p w14:paraId="2D324797" w14:textId="1155D3B0" w:rsidR="00104D14" w:rsidRDefault="00104D14">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_Toc83040950 \h </w:instrText>
      </w:r>
      <w:r>
        <w:fldChar w:fldCharType="separate"/>
      </w:r>
      <w:r>
        <w:t>136</w:t>
      </w:r>
      <w:r>
        <w:fldChar w:fldCharType="end"/>
      </w:r>
    </w:p>
    <w:p w14:paraId="7CF1246C" w14:textId="61661281" w:rsidR="00104D14" w:rsidRDefault="00104D14">
      <w:pPr>
        <w:pStyle w:val="TOC4"/>
        <w:rPr>
          <w:rFonts w:asciiTheme="minorHAnsi" w:eastAsiaTheme="minorEastAsia" w:hAnsiTheme="minorHAnsi" w:cstheme="minorBidi"/>
          <w:sz w:val="22"/>
          <w:szCs w:val="22"/>
          <w:lang w:eastAsia="en-GB"/>
        </w:rPr>
      </w:pPr>
      <w:r w:rsidRPr="00C9219F">
        <w:rPr>
          <w:rFonts w:eastAsia="SimSun"/>
        </w:rPr>
        <w:t>9.7.5.2</w:t>
      </w:r>
      <w:r>
        <w:rPr>
          <w:rFonts w:asciiTheme="minorHAnsi" w:eastAsiaTheme="minorEastAsia" w:hAnsiTheme="minorHAnsi" w:cstheme="minorBidi"/>
          <w:sz w:val="22"/>
          <w:szCs w:val="22"/>
          <w:lang w:eastAsia="en-GB"/>
        </w:rPr>
        <w:tab/>
      </w:r>
      <w:r w:rsidRPr="00C9219F">
        <w:rPr>
          <w:rFonts w:eastAsia="SimSun"/>
        </w:rPr>
        <w:t>Minimum requirement for MSR operation</w:t>
      </w:r>
      <w:r>
        <w:tab/>
      </w:r>
      <w:r>
        <w:fldChar w:fldCharType="begin"/>
      </w:r>
      <w:r>
        <w:instrText xml:space="preserve"> PAGEREF _Toc83040951 \h </w:instrText>
      </w:r>
      <w:r>
        <w:fldChar w:fldCharType="separate"/>
      </w:r>
      <w:r>
        <w:t>137</w:t>
      </w:r>
      <w:r>
        <w:fldChar w:fldCharType="end"/>
      </w:r>
    </w:p>
    <w:p w14:paraId="4A0F48C2" w14:textId="21DEA133" w:rsidR="00104D14" w:rsidRDefault="00104D14">
      <w:pPr>
        <w:pStyle w:val="TOC5"/>
        <w:rPr>
          <w:rFonts w:asciiTheme="minorHAnsi" w:eastAsiaTheme="minorEastAsia" w:hAnsiTheme="minorHAnsi" w:cstheme="minorBidi"/>
          <w:sz w:val="22"/>
          <w:szCs w:val="22"/>
          <w:lang w:eastAsia="en-GB"/>
        </w:rPr>
      </w:pPr>
      <w:r w:rsidRPr="00C9219F">
        <w:rPr>
          <w:rFonts w:eastAsia="SimSun"/>
        </w:rPr>
        <w:t>9.7.5.2.1</w:t>
      </w:r>
      <w:r>
        <w:rPr>
          <w:rFonts w:asciiTheme="minorHAnsi" w:eastAsiaTheme="minorEastAsia" w:hAnsiTheme="minorHAnsi" w:cstheme="minorBidi"/>
          <w:sz w:val="22"/>
          <w:szCs w:val="22"/>
          <w:lang w:eastAsia="en-GB"/>
        </w:rPr>
        <w:tab/>
      </w:r>
      <w:r w:rsidRPr="00C9219F">
        <w:rPr>
          <w:rFonts w:eastAsia="SimSun"/>
        </w:rPr>
        <w:t>General</w:t>
      </w:r>
      <w:r>
        <w:tab/>
      </w:r>
      <w:r>
        <w:fldChar w:fldCharType="begin"/>
      </w:r>
      <w:r>
        <w:instrText xml:space="preserve"> PAGEREF _Toc83040952 \h </w:instrText>
      </w:r>
      <w:r>
        <w:fldChar w:fldCharType="separate"/>
      </w:r>
      <w:r>
        <w:t>137</w:t>
      </w:r>
      <w:r>
        <w:fldChar w:fldCharType="end"/>
      </w:r>
    </w:p>
    <w:p w14:paraId="47670854" w14:textId="388029E9" w:rsidR="00104D14" w:rsidRDefault="00104D14">
      <w:pPr>
        <w:pStyle w:val="TOC5"/>
        <w:rPr>
          <w:rFonts w:asciiTheme="minorHAnsi" w:eastAsiaTheme="minorEastAsia" w:hAnsiTheme="minorHAnsi" w:cstheme="minorBidi"/>
          <w:sz w:val="22"/>
          <w:szCs w:val="22"/>
          <w:lang w:eastAsia="en-GB"/>
        </w:rPr>
      </w:pPr>
      <w:r w:rsidRPr="00C9219F">
        <w:rPr>
          <w:rFonts w:eastAsia="SimSun"/>
        </w:rPr>
        <w:t>9.7.5.2.2</w:t>
      </w:r>
      <w:r>
        <w:rPr>
          <w:rFonts w:asciiTheme="minorHAnsi" w:eastAsiaTheme="minorEastAsia" w:hAnsiTheme="minorHAnsi" w:cstheme="minorBidi"/>
          <w:sz w:val="22"/>
          <w:szCs w:val="22"/>
          <w:lang w:eastAsia="en-GB"/>
        </w:rPr>
        <w:tab/>
      </w:r>
      <w:r w:rsidRPr="00C9219F">
        <w:rPr>
          <w:rFonts w:eastAsia="SimSun"/>
        </w:rPr>
        <w:t>Minimum requirements for Band Categories 1 and 3</w:t>
      </w:r>
      <w:r>
        <w:tab/>
      </w:r>
      <w:r>
        <w:fldChar w:fldCharType="begin"/>
      </w:r>
      <w:r>
        <w:instrText xml:space="preserve"> PAGEREF _Toc83040953 \h </w:instrText>
      </w:r>
      <w:r>
        <w:fldChar w:fldCharType="separate"/>
      </w:r>
      <w:r>
        <w:t>137</w:t>
      </w:r>
      <w:r>
        <w:fldChar w:fldCharType="end"/>
      </w:r>
    </w:p>
    <w:p w14:paraId="56B74DCA" w14:textId="149B1C2E" w:rsidR="00104D14" w:rsidRDefault="00104D14">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C9219F">
        <w:rPr>
          <w:i/>
        </w:rPr>
        <w:t>Minimum requirement</w:t>
      </w:r>
      <w:r>
        <w:t xml:space="preserve"> for Band Category 2</w:t>
      </w:r>
      <w:r>
        <w:tab/>
      </w:r>
      <w:r>
        <w:fldChar w:fldCharType="begin"/>
      </w:r>
      <w:r>
        <w:instrText xml:space="preserve"> PAGEREF _Toc83040954 \h </w:instrText>
      </w:r>
      <w:r>
        <w:fldChar w:fldCharType="separate"/>
      </w:r>
      <w:r>
        <w:t>141</w:t>
      </w:r>
      <w:r>
        <w:fldChar w:fldCharType="end"/>
      </w:r>
    </w:p>
    <w:p w14:paraId="51301EF7" w14:textId="0EEFF648" w:rsidR="00104D14" w:rsidRDefault="00104D14">
      <w:pPr>
        <w:pStyle w:val="TOC5"/>
        <w:rPr>
          <w:rFonts w:asciiTheme="minorHAnsi" w:eastAsiaTheme="minorEastAsia" w:hAnsiTheme="minorHAnsi" w:cstheme="minorBidi"/>
          <w:sz w:val="22"/>
          <w:szCs w:val="22"/>
          <w:lang w:eastAsia="en-GB"/>
        </w:rPr>
      </w:pPr>
      <w:r w:rsidRPr="00C9219F">
        <w:rPr>
          <w:rFonts w:eastAsia="SimSun"/>
        </w:rPr>
        <w:t>9.7.5.2.4</w:t>
      </w:r>
      <w:r>
        <w:rPr>
          <w:rFonts w:asciiTheme="minorHAnsi" w:eastAsiaTheme="minorEastAsia" w:hAnsiTheme="minorHAnsi" w:cstheme="minorBidi"/>
          <w:sz w:val="22"/>
          <w:szCs w:val="22"/>
          <w:lang w:eastAsia="en-GB"/>
        </w:rPr>
        <w:tab/>
      </w:r>
      <w:r w:rsidRPr="00C9219F">
        <w:rPr>
          <w:rFonts w:eastAsia="SimSun"/>
        </w:rPr>
        <w:t>Additional requirements</w:t>
      </w:r>
      <w:r>
        <w:tab/>
      </w:r>
      <w:r>
        <w:fldChar w:fldCharType="begin"/>
      </w:r>
      <w:r>
        <w:instrText xml:space="preserve"> PAGEREF _Toc83040955 \h </w:instrText>
      </w:r>
      <w:r>
        <w:fldChar w:fldCharType="separate"/>
      </w:r>
      <w:r>
        <w:t>148</w:t>
      </w:r>
      <w:r>
        <w:fldChar w:fldCharType="end"/>
      </w:r>
    </w:p>
    <w:p w14:paraId="3E20C8BD" w14:textId="597A5C83" w:rsidR="00104D14" w:rsidRDefault="00104D14">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_Toc83040956 \h </w:instrText>
      </w:r>
      <w:r>
        <w:fldChar w:fldCharType="separate"/>
      </w:r>
      <w:r>
        <w:t>148</w:t>
      </w:r>
      <w:r>
        <w:fldChar w:fldCharType="end"/>
      </w:r>
    </w:p>
    <w:p w14:paraId="0AC1E0CA" w14:textId="1EE26465" w:rsidR="00104D14" w:rsidRDefault="00104D14">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_Toc83040957 \h </w:instrText>
      </w:r>
      <w:r>
        <w:fldChar w:fldCharType="separate"/>
      </w:r>
      <w:r>
        <w:t>148</w:t>
      </w:r>
      <w:r>
        <w:fldChar w:fldCharType="end"/>
      </w:r>
    </w:p>
    <w:p w14:paraId="4AD96EF6" w14:textId="5097574C" w:rsidR="00104D14" w:rsidRDefault="00104D14">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_Toc83040958 \h </w:instrText>
      </w:r>
      <w:r>
        <w:fldChar w:fldCharType="separate"/>
      </w:r>
      <w:r>
        <w:t>149</w:t>
      </w:r>
      <w:r>
        <w:fldChar w:fldCharType="end"/>
      </w:r>
    </w:p>
    <w:p w14:paraId="1282BB72" w14:textId="674B2F69" w:rsidR="00104D14" w:rsidRDefault="00104D14">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_Toc83040959 \h </w:instrText>
      </w:r>
      <w:r>
        <w:fldChar w:fldCharType="separate"/>
      </w:r>
      <w:r>
        <w:t>149</w:t>
      </w:r>
      <w:r>
        <w:fldChar w:fldCharType="end"/>
      </w:r>
    </w:p>
    <w:p w14:paraId="3C5DC35B" w14:textId="209D87DE" w:rsidR="00104D14" w:rsidRDefault="00104D14">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_Toc83040960 \h </w:instrText>
      </w:r>
      <w:r>
        <w:fldChar w:fldCharType="separate"/>
      </w:r>
      <w:r>
        <w:t>149</w:t>
      </w:r>
      <w:r>
        <w:fldChar w:fldCharType="end"/>
      </w:r>
    </w:p>
    <w:p w14:paraId="741C43B6" w14:textId="701B0193" w:rsidR="00104D14" w:rsidRDefault="00104D14">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_Toc83040961 \h </w:instrText>
      </w:r>
      <w:r>
        <w:fldChar w:fldCharType="separate"/>
      </w:r>
      <w:r>
        <w:t>150</w:t>
      </w:r>
      <w:r>
        <w:fldChar w:fldCharType="end"/>
      </w:r>
    </w:p>
    <w:p w14:paraId="7B5E8C28" w14:textId="68B57310" w:rsidR="00104D14" w:rsidRDefault="00104D14">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_Toc83040962 \h </w:instrText>
      </w:r>
      <w:r>
        <w:fldChar w:fldCharType="separate"/>
      </w:r>
      <w:r>
        <w:t>150</w:t>
      </w:r>
      <w:r>
        <w:fldChar w:fldCharType="end"/>
      </w:r>
    </w:p>
    <w:p w14:paraId="7533E239" w14:textId="48A6C41A" w:rsidR="00104D14" w:rsidRDefault="00104D14">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_Toc83040963 \h </w:instrText>
      </w:r>
      <w:r>
        <w:fldChar w:fldCharType="separate"/>
      </w:r>
      <w:r>
        <w:t>151</w:t>
      </w:r>
      <w:r>
        <w:fldChar w:fldCharType="end"/>
      </w:r>
    </w:p>
    <w:p w14:paraId="627AA31C" w14:textId="7348809E" w:rsidR="00104D14" w:rsidRDefault="00104D14">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_Toc83040964 \h </w:instrText>
      </w:r>
      <w:r>
        <w:fldChar w:fldCharType="separate"/>
      </w:r>
      <w:r>
        <w:t>151</w:t>
      </w:r>
      <w:r>
        <w:fldChar w:fldCharType="end"/>
      </w:r>
    </w:p>
    <w:p w14:paraId="15D0537F" w14:textId="500173B6" w:rsidR="00104D14" w:rsidRDefault="00104D14">
      <w:pPr>
        <w:pStyle w:val="TOC4"/>
        <w:rPr>
          <w:rFonts w:asciiTheme="minorHAnsi" w:eastAsiaTheme="minorEastAsia" w:hAnsiTheme="minorHAnsi" w:cstheme="minorBidi"/>
          <w:sz w:val="22"/>
          <w:szCs w:val="22"/>
          <w:lang w:eastAsia="en-GB"/>
        </w:rPr>
      </w:pPr>
      <w:r w:rsidRPr="00C9219F">
        <w:rPr>
          <w:rFonts w:eastAsia="SimSun"/>
        </w:rPr>
        <w:t>9.7.5.3</w:t>
      </w:r>
      <w:r>
        <w:rPr>
          <w:rFonts w:asciiTheme="minorHAnsi" w:eastAsiaTheme="minorEastAsia" w:hAnsiTheme="minorHAnsi" w:cstheme="minorBidi"/>
          <w:sz w:val="22"/>
          <w:szCs w:val="22"/>
          <w:lang w:eastAsia="en-GB"/>
        </w:rPr>
        <w:tab/>
      </w:r>
      <w:r w:rsidRPr="00C9219F">
        <w:rPr>
          <w:rFonts w:eastAsia="SimSun"/>
        </w:rPr>
        <w:t>Minimum requirement for single RAT UTRA operation</w:t>
      </w:r>
      <w:r>
        <w:tab/>
      </w:r>
      <w:r>
        <w:fldChar w:fldCharType="begin"/>
      </w:r>
      <w:r>
        <w:instrText xml:space="preserve"> PAGEREF _Toc83040965 \h </w:instrText>
      </w:r>
      <w:r>
        <w:fldChar w:fldCharType="separate"/>
      </w:r>
      <w:r>
        <w:t>152</w:t>
      </w:r>
      <w:r>
        <w:fldChar w:fldCharType="end"/>
      </w:r>
    </w:p>
    <w:p w14:paraId="741FFF4F" w14:textId="4249B64C" w:rsidR="00104D14" w:rsidRDefault="00104D14">
      <w:pPr>
        <w:pStyle w:val="TOC4"/>
        <w:rPr>
          <w:rFonts w:asciiTheme="minorHAnsi" w:eastAsiaTheme="minorEastAsia" w:hAnsiTheme="minorHAnsi" w:cstheme="minorBidi"/>
          <w:sz w:val="22"/>
          <w:szCs w:val="22"/>
          <w:lang w:eastAsia="en-GB"/>
        </w:rPr>
      </w:pPr>
      <w:r w:rsidRPr="00C9219F">
        <w:rPr>
          <w:rFonts w:eastAsia="SimSun"/>
        </w:rPr>
        <w:t>9.7.5.4</w:t>
      </w:r>
      <w:r>
        <w:rPr>
          <w:rFonts w:asciiTheme="minorHAnsi" w:eastAsiaTheme="minorEastAsia" w:hAnsiTheme="minorHAnsi" w:cstheme="minorBidi"/>
          <w:sz w:val="22"/>
          <w:szCs w:val="22"/>
          <w:lang w:eastAsia="en-GB"/>
        </w:rPr>
        <w:tab/>
      </w:r>
      <w:r w:rsidRPr="00C9219F">
        <w:rPr>
          <w:rFonts w:eastAsia="SimSun"/>
        </w:rPr>
        <w:t>Minimum requirement for single RAT E-UTRA operation</w:t>
      </w:r>
      <w:r>
        <w:tab/>
      </w:r>
      <w:r>
        <w:fldChar w:fldCharType="begin"/>
      </w:r>
      <w:r>
        <w:instrText xml:space="preserve"> PAGEREF _Toc83040966 \h </w:instrText>
      </w:r>
      <w:r>
        <w:fldChar w:fldCharType="separate"/>
      </w:r>
      <w:r>
        <w:t>152</w:t>
      </w:r>
      <w:r>
        <w:fldChar w:fldCharType="end"/>
      </w:r>
    </w:p>
    <w:p w14:paraId="0A92612E" w14:textId="1E53A66E" w:rsidR="00104D14" w:rsidRDefault="00104D14">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_Toc83040967 \h </w:instrText>
      </w:r>
      <w:r>
        <w:fldChar w:fldCharType="separate"/>
      </w:r>
      <w:r>
        <w:t>152</w:t>
      </w:r>
      <w:r>
        <w:fldChar w:fldCharType="end"/>
      </w:r>
    </w:p>
    <w:p w14:paraId="2CA6CF58" w14:textId="0105271C" w:rsidR="00104D14" w:rsidRDefault="00104D14">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_Toc83040968 \h </w:instrText>
      </w:r>
      <w:r>
        <w:fldChar w:fldCharType="separate"/>
      </w:r>
      <w:r>
        <w:t>152</w:t>
      </w:r>
      <w:r>
        <w:fldChar w:fldCharType="end"/>
      </w:r>
    </w:p>
    <w:p w14:paraId="166D2E33" w14:textId="5CCAE609" w:rsidR="00104D14" w:rsidRDefault="00104D14">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_Toc83040969 \h </w:instrText>
      </w:r>
      <w:r>
        <w:fldChar w:fldCharType="separate"/>
      </w:r>
      <w:r>
        <w:t>155</w:t>
      </w:r>
      <w:r>
        <w:fldChar w:fldCharType="end"/>
      </w:r>
    </w:p>
    <w:p w14:paraId="75921C16" w14:textId="6DD5DB64" w:rsidR="00104D14" w:rsidRDefault="00104D14">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_Toc83040970 \h </w:instrText>
      </w:r>
      <w:r>
        <w:fldChar w:fldCharType="separate"/>
      </w:r>
      <w:r>
        <w:t>155</w:t>
      </w:r>
      <w:r>
        <w:fldChar w:fldCharType="end"/>
      </w:r>
    </w:p>
    <w:p w14:paraId="014C75BA" w14:textId="39351E6E" w:rsidR="00104D14" w:rsidRDefault="00104D14">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_Toc83040971 \h </w:instrText>
      </w:r>
      <w:r>
        <w:fldChar w:fldCharType="separate"/>
      </w:r>
      <w:r>
        <w:t>155</w:t>
      </w:r>
      <w:r>
        <w:fldChar w:fldCharType="end"/>
      </w:r>
    </w:p>
    <w:p w14:paraId="6D4D0C40" w14:textId="7010A909" w:rsidR="00104D14" w:rsidRDefault="00104D14">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_Toc83040972 \h </w:instrText>
      </w:r>
      <w:r>
        <w:fldChar w:fldCharType="separate"/>
      </w:r>
      <w:r>
        <w:t>158</w:t>
      </w:r>
      <w:r>
        <w:fldChar w:fldCharType="end"/>
      </w:r>
    </w:p>
    <w:p w14:paraId="3FDBEF7C" w14:textId="24D275A9" w:rsidR="00104D14" w:rsidRDefault="00104D14">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C9219F">
        <w:rPr>
          <w:rFonts w:cs="Arial"/>
        </w:rPr>
        <w:t>Minimum requirement</w:t>
      </w:r>
      <w:r>
        <w:t>s for Local Area BS (Category A and B)</w:t>
      </w:r>
      <w:r>
        <w:tab/>
      </w:r>
      <w:r>
        <w:fldChar w:fldCharType="begin"/>
      </w:r>
      <w:r>
        <w:instrText xml:space="preserve"> PAGEREF _Toc83040973 \h </w:instrText>
      </w:r>
      <w:r>
        <w:fldChar w:fldCharType="separate"/>
      </w:r>
      <w:r>
        <w:t>160</w:t>
      </w:r>
      <w:r>
        <w:fldChar w:fldCharType="end"/>
      </w:r>
    </w:p>
    <w:p w14:paraId="737F2D34" w14:textId="6ADCCFF7" w:rsidR="00104D14" w:rsidRDefault="00104D14">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C9219F">
        <w:rPr>
          <w:rFonts w:cs="Arial"/>
        </w:rPr>
        <w:t>Minimum requirement</w:t>
      </w:r>
      <w:r>
        <w:t>s for Medium Range BS (Category A and B)</w:t>
      </w:r>
      <w:r>
        <w:tab/>
      </w:r>
      <w:r>
        <w:fldChar w:fldCharType="begin"/>
      </w:r>
      <w:r>
        <w:instrText xml:space="preserve"> PAGEREF _Toc83040974 \h </w:instrText>
      </w:r>
      <w:r>
        <w:fldChar w:fldCharType="separate"/>
      </w:r>
      <w:r>
        <w:t>162</w:t>
      </w:r>
      <w:r>
        <w:fldChar w:fldCharType="end"/>
      </w:r>
    </w:p>
    <w:p w14:paraId="70F616D4" w14:textId="4AECF67A" w:rsidR="00104D14" w:rsidRDefault="00104D14">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_Toc83040975 \h </w:instrText>
      </w:r>
      <w:r>
        <w:fldChar w:fldCharType="separate"/>
      </w:r>
      <w:r>
        <w:t>164</w:t>
      </w:r>
      <w:r>
        <w:fldChar w:fldCharType="end"/>
      </w:r>
    </w:p>
    <w:p w14:paraId="2BD6B56F" w14:textId="60F645CA" w:rsidR="00104D14" w:rsidRDefault="00104D14">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_Toc83040976 \h </w:instrText>
      </w:r>
      <w:r>
        <w:fldChar w:fldCharType="separate"/>
      </w:r>
      <w:r>
        <w:t>164</w:t>
      </w:r>
      <w:r>
        <w:fldChar w:fldCharType="end"/>
      </w:r>
    </w:p>
    <w:p w14:paraId="66FB24E2" w14:textId="66D4BC31" w:rsidR="00104D14" w:rsidRDefault="00104D14">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_Toc83040977 \h </w:instrText>
      </w:r>
      <w:r>
        <w:fldChar w:fldCharType="separate"/>
      </w:r>
      <w:r>
        <w:t>165</w:t>
      </w:r>
      <w:r>
        <w:fldChar w:fldCharType="end"/>
      </w:r>
    </w:p>
    <w:p w14:paraId="4BC2EFD5" w14:textId="13063D55" w:rsidR="00104D14" w:rsidRDefault="00104D14">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_Toc83040978 \h </w:instrText>
      </w:r>
      <w:r>
        <w:fldChar w:fldCharType="separate"/>
      </w:r>
      <w:r>
        <w:t>165</w:t>
      </w:r>
      <w:r>
        <w:fldChar w:fldCharType="end"/>
      </w:r>
    </w:p>
    <w:p w14:paraId="10779047" w14:textId="1B0514F9" w:rsidR="00104D14" w:rsidRDefault="00104D14">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_Toc83040979 \h </w:instrText>
      </w:r>
      <w:r>
        <w:fldChar w:fldCharType="separate"/>
      </w:r>
      <w:r>
        <w:t>166</w:t>
      </w:r>
      <w:r>
        <w:fldChar w:fldCharType="end"/>
      </w:r>
    </w:p>
    <w:p w14:paraId="55E6BBB9" w14:textId="19E28996" w:rsidR="00104D14" w:rsidRDefault="00104D14">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_Toc83040980 \h </w:instrText>
      </w:r>
      <w:r>
        <w:fldChar w:fldCharType="separate"/>
      </w:r>
      <w:r>
        <w:t>166</w:t>
      </w:r>
      <w:r>
        <w:fldChar w:fldCharType="end"/>
      </w:r>
    </w:p>
    <w:p w14:paraId="0FBC9070" w14:textId="51CA07CA" w:rsidR="00104D14" w:rsidRDefault="00104D14">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_Toc83040981 \h </w:instrText>
      </w:r>
      <w:r>
        <w:fldChar w:fldCharType="separate"/>
      </w:r>
      <w:r>
        <w:t>167</w:t>
      </w:r>
      <w:r>
        <w:fldChar w:fldCharType="end"/>
      </w:r>
    </w:p>
    <w:p w14:paraId="4FFDBF33" w14:textId="793B1C68" w:rsidR="00104D14" w:rsidRDefault="00104D14">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_Toc83040982 \h </w:instrText>
      </w:r>
      <w:r>
        <w:fldChar w:fldCharType="separate"/>
      </w:r>
      <w:r>
        <w:t>168</w:t>
      </w:r>
      <w:r>
        <w:fldChar w:fldCharType="end"/>
      </w:r>
    </w:p>
    <w:p w14:paraId="549CEF4D" w14:textId="2574376D" w:rsidR="00104D14" w:rsidRDefault="00104D14">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_Toc83040983 \h </w:instrText>
      </w:r>
      <w:r>
        <w:fldChar w:fldCharType="separate"/>
      </w:r>
      <w:r>
        <w:t>168</w:t>
      </w:r>
      <w:r>
        <w:fldChar w:fldCharType="end"/>
      </w:r>
    </w:p>
    <w:p w14:paraId="23954CC5" w14:textId="1C2D206C" w:rsidR="00104D14" w:rsidRDefault="00104D14">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_Toc83040984 \h </w:instrText>
      </w:r>
      <w:r>
        <w:fldChar w:fldCharType="separate"/>
      </w:r>
      <w:r>
        <w:t>168</w:t>
      </w:r>
      <w:r>
        <w:fldChar w:fldCharType="end"/>
      </w:r>
    </w:p>
    <w:p w14:paraId="31AED558" w14:textId="55D9DE4D" w:rsidR="00104D14" w:rsidRDefault="00104D14">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_Toc83040985 \h </w:instrText>
      </w:r>
      <w:r>
        <w:fldChar w:fldCharType="separate"/>
      </w:r>
      <w:r>
        <w:t>169</w:t>
      </w:r>
      <w:r>
        <w:fldChar w:fldCharType="end"/>
      </w:r>
    </w:p>
    <w:p w14:paraId="1B3B5827" w14:textId="1DE7F8B9" w:rsidR="00104D14" w:rsidRDefault="00104D14">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_Toc83040986 \h </w:instrText>
      </w:r>
      <w:r>
        <w:fldChar w:fldCharType="separate"/>
      </w:r>
      <w:r>
        <w:t>169</w:t>
      </w:r>
      <w:r>
        <w:fldChar w:fldCharType="end"/>
      </w:r>
    </w:p>
    <w:p w14:paraId="4EB19913" w14:textId="6C13FFCA" w:rsidR="00104D14" w:rsidRDefault="00104D14">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_Toc83040987 \h </w:instrText>
      </w:r>
      <w:r>
        <w:fldChar w:fldCharType="separate"/>
      </w:r>
      <w:r>
        <w:t>169</w:t>
      </w:r>
      <w:r>
        <w:fldChar w:fldCharType="end"/>
      </w:r>
    </w:p>
    <w:p w14:paraId="0E4A3DA1" w14:textId="62DF0818" w:rsidR="00104D14" w:rsidRDefault="00104D14">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_Toc83040988 \h </w:instrText>
      </w:r>
      <w:r>
        <w:fldChar w:fldCharType="separate"/>
      </w:r>
      <w:r>
        <w:t>169</w:t>
      </w:r>
      <w:r>
        <w:fldChar w:fldCharType="end"/>
      </w:r>
    </w:p>
    <w:p w14:paraId="512B0727" w14:textId="2C7B4A62" w:rsidR="00104D14" w:rsidRDefault="00104D14">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_Toc83040989 \h </w:instrText>
      </w:r>
      <w:r>
        <w:fldChar w:fldCharType="separate"/>
      </w:r>
      <w:r>
        <w:t>169</w:t>
      </w:r>
      <w:r>
        <w:fldChar w:fldCharType="end"/>
      </w:r>
    </w:p>
    <w:p w14:paraId="7ABE4FD0" w14:textId="07A731A2" w:rsidR="00104D14" w:rsidRDefault="00104D14">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_Toc83040990 \h </w:instrText>
      </w:r>
      <w:r>
        <w:fldChar w:fldCharType="separate"/>
      </w:r>
      <w:r>
        <w:t>169</w:t>
      </w:r>
      <w:r>
        <w:fldChar w:fldCharType="end"/>
      </w:r>
    </w:p>
    <w:p w14:paraId="7208C6EF" w14:textId="30956102" w:rsidR="00104D14" w:rsidRDefault="00104D14">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_Toc83040991 \h </w:instrText>
      </w:r>
      <w:r>
        <w:fldChar w:fldCharType="separate"/>
      </w:r>
      <w:r>
        <w:t>170</w:t>
      </w:r>
      <w:r>
        <w:fldChar w:fldCharType="end"/>
      </w:r>
    </w:p>
    <w:p w14:paraId="55C4C013" w14:textId="25402F7F" w:rsidR="00104D14" w:rsidRDefault="00104D14">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_Toc83040992 \h </w:instrText>
      </w:r>
      <w:r>
        <w:fldChar w:fldCharType="separate"/>
      </w:r>
      <w:r>
        <w:t>170</w:t>
      </w:r>
      <w:r>
        <w:fldChar w:fldCharType="end"/>
      </w:r>
    </w:p>
    <w:p w14:paraId="78097F7A" w14:textId="5EE9F605" w:rsidR="00104D14" w:rsidRDefault="00104D14">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_Toc83040993 \h </w:instrText>
      </w:r>
      <w:r>
        <w:fldChar w:fldCharType="separate"/>
      </w:r>
      <w:r>
        <w:t>170</w:t>
      </w:r>
      <w:r>
        <w:fldChar w:fldCharType="end"/>
      </w:r>
    </w:p>
    <w:p w14:paraId="1F6C5EB6" w14:textId="41D92D07" w:rsidR="00104D14" w:rsidRDefault="00104D14">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_Toc83040994 \h </w:instrText>
      </w:r>
      <w:r>
        <w:fldChar w:fldCharType="separate"/>
      </w:r>
      <w:r>
        <w:t>170</w:t>
      </w:r>
      <w:r>
        <w:fldChar w:fldCharType="end"/>
      </w:r>
    </w:p>
    <w:p w14:paraId="1B7A3B78" w14:textId="15871008" w:rsidR="00104D14" w:rsidRDefault="00104D14">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_Toc83040995 \h </w:instrText>
      </w:r>
      <w:r>
        <w:fldChar w:fldCharType="separate"/>
      </w:r>
      <w:r>
        <w:t>170</w:t>
      </w:r>
      <w:r>
        <w:fldChar w:fldCharType="end"/>
      </w:r>
    </w:p>
    <w:p w14:paraId="3B482BC8" w14:textId="71882EC8" w:rsidR="00104D14" w:rsidRDefault="00104D14">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_Toc83040996 \h </w:instrText>
      </w:r>
      <w:r>
        <w:fldChar w:fldCharType="separate"/>
      </w:r>
      <w:r>
        <w:t>170</w:t>
      </w:r>
      <w:r>
        <w:fldChar w:fldCharType="end"/>
      </w:r>
    </w:p>
    <w:p w14:paraId="5AC4728B" w14:textId="0D7B1726" w:rsidR="00104D14" w:rsidRDefault="00104D14">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C9219F">
        <w:rPr>
          <w:rFonts w:cs="v3.8.0"/>
        </w:rPr>
        <w:t xml:space="preserve"> of own or different BS</w:t>
      </w:r>
      <w:r>
        <w:tab/>
      </w:r>
      <w:r>
        <w:fldChar w:fldCharType="begin"/>
      </w:r>
      <w:r>
        <w:instrText xml:space="preserve"> PAGEREF _Toc83040997 \h </w:instrText>
      </w:r>
      <w:r>
        <w:fldChar w:fldCharType="separate"/>
      </w:r>
      <w:r>
        <w:t>171</w:t>
      </w:r>
      <w:r>
        <w:fldChar w:fldCharType="end"/>
      </w:r>
    </w:p>
    <w:p w14:paraId="3D6B2500" w14:textId="46303B60" w:rsidR="00104D14" w:rsidRDefault="00104D14">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_Toc83040998 \h </w:instrText>
      </w:r>
      <w:r>
        <w:fldChar w:fldCharType="separate"/>
      </w:r>
      <w:r>
        <w:t>172</w:t>
      </w:r>
      <w:r>
        <w:fldChar w:fldCharType="end"/>
      </w:r>
    </w:p>
    <w:p w14:paraId="5277370F" w14:textId="3E392358" w:rsidR="00104D14" w:rsidRDefault="00104D14">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_Toc83040999 \h </w:instrText>
      </w:r>
      <w:r>
        <w:fldChar w:fldCharType="separate"/>
      </w:r>
      <w:r>
        <w:t>178</w:t>
      </w:r>
      <w:r>
        <w:fldChar w:fldCharType="end"/>
      </w:r>
    </w:p>
    <w:p w14:paraId="42880DEB" w14:textId="19534959" w:rsidR="00104D14" w:rsidRDefault="00104D14">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_Toc83041000 \h </w:instrText>
      </w:r>
      <w:r>
        <w:fldChar w:fldCharType="separate"/>
      </w:r>
      <w:r>
        <w:t>178</w:t>
      </w:r>
      <w:r>
        <w:fldChar w:fldCharType="end"/>
      </w:r>
    </w:p>
    <w:p w14:paraId="788AD78B" w14:textId="08F8A7F1" w:rsidR="00104D14" w:rsidRDefault="00104D14">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_Toc83041001 \h </w:instrText>
      </w:r>
      <w:r>
        <w:fldChar w:fldCharType="separate"/>
      </w:r>
      <w:r>
        <w:t>178</w:t>
      </w:r>
      <w:r>
        <w:fldChar w:fldCharType="end"/>
      </w:r>
    </w:p>
    <w:p w14:paraId="017BF446" w14:textId="1C58F9FA" w:rsidR="00104D14" w:rsidRDefault="00104D14">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_Toc83041002 \h </w:instrText>
      </w:r>
      <w:r>
        <w:fldChar w:fldCharType="separate"/>
      </w:r>
      <w:r>
        <w:t>183</w:t>
      </w:r>
      <w:r>
        <w:fldChar w:fldCharType="end"/>
      </w:r>
    </w:p>
    <w:p w14:paraId="0B56CFD0" w14:textId="7909918F" w:rsidR="00104D14" w:rsidRDefault="00104D14">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_Toc83041003 \h </w:instrText>
      </w:r>
      <w:r>
        <w:fldChar w:fldCharType="separate"/>
      </w:r>
      <w:r>
        <w:t>183</w:t>
      </w:r>
      <w:r>
        <w:fldChar w:fldCharType="end"/>
      </w:r>
    </w:p>
    <w:p w14:paraId="1C6F22C0" w14:textId="72E99A82" w:rsidR="00104D14" w:rsidRDefault="00104D14">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_Toc83041004 \h </w:instrText>
      </w:r>
      <w:r>
        <w:fldChar w:fldCharType="separate"/>
      </w:r>
      <w:r>
        <w:t>183</w:t>
      </w:r>
      <w:r>
        <w:fldChar w:fldCharType="end"/>
      </w:r>
    </w:p>
    <w:p w14:paraId="6E94E9F7" w14:textId="71A7D587" w:rsidR="00104D14" w:rsidRDefault="00104D14">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_Toc83041005 \h </w:instrText>
      </w:r>
      <w:r>
        <w:fldChar w:fldCharType="separate"/>
      </w:r>
      <w:r>
        <w:t>183</w:t>
      </w:r>
      <w:r>
        <w:fldChar w:fldCharType="end"/>
      </w:r>
    </w:p>
    <w:p w14:paraId="61E0927D" w14:textId="6C9D05ED" w:rsidR="00104D14" w:rsidRDefault="00104D14">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_Toc83041006 \h </w:instrText>
      </w:r>
      <w:r>
        <w:fldChar w:fldCharType="separate"/>
      </w:r>
      <w:r>
        <w:t>183</w:t>
      </w:r>
      <w:r>
        <w:fldChar w:fldCharType="end"/>
      </w:r>
    </w:p>
    <w:p w14:paraId="7F60C143" w14:textId="48876DC3" w:rsidR="00104D14" w:rsidRDefault="00104D14">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_Toc83041007 \h </w:instrText>
      </w:r>
      <w:r>
        <w:fldChar w:fldCharType="separate"/>
      </w:r>
      <w:r>
        <w:t>183</w:t>
      </w:r>
      <w:r>
        <w:fldChar w:fldCharType="end"/>
      </w:r>
    </w:p>
    <w:p w14:paraId="3DE33135" w14:textId="7AD3A245" w:rsidR="00104D14" w:rsidRDefault="00104D14">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_Toc83041008 \h </w:instrText>
      </w:r>
      <w:r>
        <w:fldChar w:fldCharType="separate"/>
      </w:r>
      <w:r>
        <w:t>183</w:t>
      </w:r>
      <w:r>
        <w:fldChar w:fldCharType="end"/>
      </w:r>
    </w:p>
    <w:p w14:paraId="4FE3A07C" w14:textId="072A7CAB" w:rsidR="00104D14" w:rsidRDefault="00104D14">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_Toc83041009 \h </w:instrText>
      </w:r>
      <w:r>
        <w:fldChar w:fldCharType="separate"/>
      </w:r>
      <w:r>
        <w:t>184</w:t>
      </w:r>
      <w:r>
        <w:fldChar w:fldCharType="end"/>
      </w:r>
    </w:p>
    <w:p w14:paraId="6A9093E7" w14:textId="31E74682" w:rsidR="00104D14" w:rsidRDefault="00104D14">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_Toc83041010 \h </w:instrText>
      </w:r>
      <w:r>
        <w:fldChar w:fldCharType="separate"/>
      </w:r>
      <w:r>
        <w:t>193</w:t>
      </w:r>
      <w:r>
        <w:fldChar w:fldCharType="end"/>
      </w:r>
    </w:p>
    <w:p w14:paraId="47870379" w14:textId="1A78E8AC" w:rsidR="00104D14" w:rsidRDefault="00104D14">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_Toc83041011 \h </w:instrText>
      </w:r>
      <w:r>
        <w:fldChar w:fldCharType="separate"/>
      </w:r>
      <w:r>
        <w:t>193</w:t>
      </w:r>
      <w:r>
        <w:fldChar w:fldCharType="end"/>
      </w:r>
    </w:p>
    <w:p w14:paraId="219D0AC8" w14:textId="1F14283E" w:rsidR="00104D14" w:rsidRDefault="00104D14">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_Toc83041012 \h </w:instrText>
      </w:r>
      <w:r>
        <w:fldChar w:fldCharType="separate"/>
      </w:r>
      <w:r>
        <w:t>193</w:t>
      </w:r>
      <w:r>
        <w:fldChar w:fldCharType="end"/>
      </w:r>
    </w:p>
    <w:p w14:paraId="20B35B9F" w14:textId="4CB0EDEC" w:rsidR="00104D14" w:rsidRDefault="00104D14">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_Toc83041013 \h </w:instrText>
      </w:r>
      <w:r>
        <w:fldChar w:fldCharType="separate"/>
      </w:r>
      <w:r>
        <w:t>198</w:t>
      </w:r>
      <w:r>
        <w:fldChar w:fldCharType="end"/>
      </w:r>
    </w:p>
    <w:p w14:paraId="1BCEA8BF" w14:textId="0F81117B" w:rsidR="00104D14" w:rsidRDefault="00104D14">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_Toc83041014 \h </w:instrText>
      </w:r>
      <w:r>
        <w:fldChar w:fldCharType="separate"/>
      </w:r>
      <w:r>
        <w:t>198</w:t>
      </w:r>
      <w:r>
        <w:fldChar w:fldCharType="end"/>
      </w:r>
    </w:p>
    <w:p w14:paraId="622C73E3" w14:textId="419346F7" w:rsidR="00104D14" w:rsidRDefault="00104D14">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_Toc83041015 \h </w:instrText>
      </w:r>
      <w:r>
        <w:fldChar w:fldCharType="separate"/>
      </w:r>
      <w:r>
        <w:t>198</w:t>
      </w:r>
      <w:r>
        <w:fldChar w:fldCharType="end"/>
      </w:r>
    </w:p>
    <w:p w14:paraId="5E66B6C3" w14:textId="5C3684EA" w:rsidR="00104D14" w:rsidRDefault="00104D14">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_Toc83041016 \h </w:instrText>
      </w:r>
      <w:r>
        <w:fldChar w:fldCharType="separate"/>
      </w:r>
      <w:r>
        <w:t>198</w:t>
      </w:r>
      <w:r>
        <w:fldChar w:fldCharType="end"/>
      </w:r>
    </w:p>
    <w:p w14:paraId="257E34E0" w14:textId="3D12D740" w:rsidR="00104D14" w:rsidRDefault="00104D14">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_Toc83041017 \h </w:instrText>
      </w:r>
      <w:r>
        <w:fldChar w:fldCharType="separate"/>
      </w:r>
      <w:r>
        <w:t>199</w:t>
      </w:r>
      <w:r>
        <w:fldChar w:fldCharType="end"/>
      </w:r>
    </w:p>
    <w:p w14:paraId="75BF4DA3" w14:textId="600CA1D0" w:rsidR="00104D14" w:rsidRDefault="00104D14">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_Toc83041018 \h </w:instrText>
      </w:r>
      <w:r>
        <w:fldChar w:fldCharType="separate"/>
      </w:r>
      <w:r>
        <w:t>199</w:t>
      </w:r>
      <w:r>
        <w:fldChar w:fldCharType="end"/>
      </w:r>
    </w:p>
    <w:p w14:paraId="4712655E" w14:textId="22D8A116" w:rsidR="00104D14" w:rsidRDefault="00104D14">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_Toc83041019 \h </w:instrText>
      </w:r>
      <w:r>
        <w:fldChar w:fldCharType="separate"/>
      </w:r>
      <w:r>
        <w:t>200</w:t>
      </w:r>
      <w:r>
        <w:fldChar w:fldCharType="end"/>
      </w:r>
    </w:p>
    <w:p w14:paraId="27C7AA6E" w14:textId="023271B2" w:rsidR="00104D14" w:rsidRDefault="00104D14">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_Toc83041020 \h </w:instrText>
      </w:r>
      <w:r>
        <w:fldChar w:fldCharType="separate"/>
      </w:r>
      <w:r>
        <w:t>200</w:t>
      </w:r>
      <w:r>
        <w:fldChar w:fldCharType="end"/>
      </w:r>
    </w:p>
    <w:p w14:paraId="31E20B4A" w14:textId="27A9E10F" w:rsidR="00104D14" w:rsidRDefault="00104D14">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_Toc83041021 \h </w:instrText>
      </w:r>
      <w:r>
        <w:fldChar w:fldCharType="separate"/>
      </w:r>
      <w:r>
        <w:t>200</w:t>
      </w:r>
      <w:r>
        <w:fldChar w:fldCharType="end"/>
      </w:r>
    </w:p>
    <w:p w14:paraId="47D7DABE" w14:textId="3D77ACC2" w:rsidR="00104D14" w:rsidRDefault="00104D14">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_Toc83041022 \h </w:instrText>
      </w:r>
      <w:r>
        <w:fldChar w:fldCharType="separate"/>
      </w:r>
      <w:r>
        <w:t>201</w:t>
      </w:r>
      <w:r>
        <w:fldChar w:fldCharType="end"/>
      </w:r>
    </w:p>
    <w:p w14:paraId="3EEF8217" w14:textId="300B7966" w:rsidR="00104D14" w:rsidRDefault="00104D14">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_Toc83041023 \h </w:instrText>
      </w:r>
      <w:r>
        <w:fldChar w:fldCharType="separate"/>
      </w:r>
      <w:r>
        <w:t>201</w:t>
      </w:r>
      <w:r>
        <w:fldChar w:fldCharType="end"/>
      </w:r>
    </w:p>
    <w:p w14:paraId="055E88BF" w14:textId="0090B351" w:rsidR="00104D14" w:rsidRDefault="00104D14">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_Toc83041024 \h </w:instrText>
      </w:r>
      <w:r>
        <w:fldChar w:fldCharType="separate"/>
      </w:r>
      <w:r>
        <w:t>201</w:t>
      </w:r>
      <w:r>
        <w:fldChar w:fldCharType="end"/>
      </w:r>
    </w:p>
    <w:p w14:paraId="16B0B971" w14:textId="058EA5DE" w:rsidR="00104D14" w:rsidRDefault="00104D14">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_Toc83041025 \h </w:instrText>
      </w:r>
      <w:r>
        <w:fldChar w:fldCharType="separate"/>
      </w:r>
      <w:r>
        <w:t>201</w:t>
      </w:r>
      <w:r>
        <w:fldChar w:fldCharType="end"/>
      </w:r>
    </w:p>
    <w:p w14:paraId="14C6E46B" w14:textId="412E0870" w:rsidR="00104D14" w:rsidRDefault="00104D14">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_Toc83041026 \h </w:instrText>
      </w:r>
      <w:r>
        <w:fldChar w:fldCharType="separate"/>
      </w:r>
      <w:r>
        <w:t>201</w:t>
      </w:r>
      <w:r>
        <w:fldChar w:fldCharType="end"/>
      </w:r>
    </w:p>
    <w:p w14:paraId="2D359179" w14:textId="30D7F604" w:rsidR="00104D14" w:rsidRDefault="00104D14">
      <w:pPr>
        <w:pStyle w:val="TOC2"/>
        <w:rPr>
          <w:rFonts w:asciiTheme="minorHAnsi" w:eastAsiaTheme="minorEastAsia" w:hAnsiTheme="minorHAnsi" w:cstheme="minorBidi"/>
          <w:sz w:val="22"/>
          <w:szCs w:val="22"/>
          <w:lang w:eastAsia="en-GB"/>
        </w:rPr>
      </w:pPr>
      <w:r w:rsidRPr="00C9219F">
        <w:rPr>
          <w:lang w:val="sv-FI" w:eastAsia="zh-CN"/>
        </w:rPr>
        <w:t>10.2</w:t>
      </w:r>
      <w:r>
        <w:rPr>
          <w:rFonts w:asciiTheme="minorHAnsi" w:eastAsiaTheme="minorEastAsia" w:hAnsiTheme="minorHAnsi" w:cstheme="minorBidi"/>
          <w:sz w:val="22"/>
          <w:szCs w:val="22"/>
          <w:lang w:eastAsia="en-GB"/>
        </w:rPr>
        <w:tab/>
      </w:r>
      <w:r w:rsidRPr="00C9219F">
        <w:rPr>
          <w:lang w:val="sv-FI" w:eastAsia="zh-CN"/>
        </w:rPr>
        <w:t>OTA sensitivity</w:t>
      </w:r>
      <w:r>
        <w:tab/>
      </w:r>
      <w:r>
        <w:fldChar w:fldCharType="begin"/>
      </w:r>
      <w:r>
        <w:instrText xml:space="preserve"> PAGEREF _Toc83041027 \h </w:instrText>
      </w:r>
      <w:r>
        <w:fldChar w:fldCharType="separate"/>
      </w:r>
      <w:r>
        <w:t>202</w:t>
      </w:r>
      <w:r>
        <w:fldChar w:fldCharType="end"/>
      </w:r>
    </w:p>
    <w:p w14:paraId="7B1A9610" w14:textId="44601133" w:rsidR="00104D14" w:rsidRDefault="00104D14">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_Toc83041028 \h </w:instrText>
      </w:r>
      <w:r>
        <w:fldChar w:fldCharType="separate"/>
      </w:r>
      <w:r>
        <w:t>202</w:t>
      </w:r>
      <w:r>
        <w:fldChar w:fldCharType="end"/>
      </w:r>
    </w:p>
    <w:p w14:paraId="45FBCC1D" w14:textId="346379D3" w:rsidR="00104D14" w:rsidRDefault="00104D14">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_Toc83041029 \h </w:instrText>
      </w:r>
      <w:r>
        <w:fldChar w:fldCharType="separate"/>
      </w:r>
      <w:r>
        <w:t>203</w:t>
      </w:r>
      <w:r>
        <w:fldChar w:fldCharType="end"/>
      </w:r>
    </w:p>
    <w:p w14:paraId="67D24861" w14:textId="50238876" w:rsidR="00104D14" w:rsidRDefault="00104D14">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_Toc83041030 \h </w:instrText>
      </w:r>
      <w:r>
        <w:fldChar w:fldCharType="separate"/>
      </w:r>
      <w:r>
        <w:t>203</w:t>
      </w:r>
      <w:r>
        <w:fldChar w:fldCharType="end"/>
      </w:r>
    </w:p>
    <w:p w14:paraId="092F94E6" w14:textId="34206D45" w:rsidR="00104D14" w:rsidRDefault="00104D14">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_Toc83041031 \h </w:instrText>
      </w:r>
      <w:r>
        <w:fldChar w:fldCharType="separate"/>
      </w:r>
      <w:r>
        <w:t>203</w:t>
      </w:r>
      <w:r>
        <w:fldChar w:fldCharType="end"/>
      </w:r>
    </w:p>
    <w:p w14:paraId="016FDF00" w14:textId="1BEFE441" w:rsidR="00104D14" w:rsidRDefault="00104D1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_Toc83041032 \h </w:instrText>
      </w:r>
      <w:r>
        <w:fldChar w:fldCharType="separate"/>
      </w:r>
      <w:r>
        <w:t>203</w:t>
      </w:r>
      <w:r>
        <w:fldChar w:fldCharType="end"/>
      </w:r>
    </w:p>
    <w:p w14:paraId="3BCAB341" w14:textId="2B217312" w:rsidR="00104D14" w:rsidRDefault="00104D14">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_Toc83041033 \h </w:instrText>
      </w:r>
      <w:r>
        <w:fldChar w:fldCharType="separate"/>
      </w:r>
      <w:r>
        <w:t>203</w:t>
      </w:r>
      <w:r>
        <w:fldChar w:fldCharType="end"/>
      </w:r>
    </w:p>
    <w:p w14:paraId="6A4B9D8D" w14:textId="69CAF280" w:rsidR="00104D14" w:rsidRDefault="00104D14">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_Toc83041034 \h </w:instrText>
      </w:r>
      <w:r>
        <w:fldChar w:fldCharType="separate"/>
      </w:r>
      <w:r>
        <w:t>204</w:t>
      </w:r>
      <w:r>
        <w:fldChar w:fldCharType="end"/>
      </w:r>
    </w:p>
    <w:p w14:paraId="71E826D3" w14:textId="5F81507B" w:rsidR="00104D14" w:rsidRDefault="00104D14">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_Toc83041035 \h </w:instrText>
      </w:r>
      <w:r>
        <w:fldChar w:fldCharType="separate"/>
      </w:r>
      <w:r>
        <w:t>204</w:t>
      </w:r>
      <w:r>
        <w:fldChar w:fldCharType="end"/>
      </w:r>
    </w:p>
    <w:p w14:paraId="72266F79" w14:textId="78752AAF" w:rsidR="00104D14" w:rsidRDefault="00104D14">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_Toc83041036 \h </w:instrText>
      </w:r>
      <w:r>
        <w:fldChar w:fldCharType="separate"/>
      </w:r>
      <w:r>
        <w:t>204</w:t>
      </w:r>
      <w:r>
        <w:fldChar w:fldCharType="end"/>
      </w:r>
    </w:p>
    <w:p w14:paraId="478F7ADB" w14:textId="36B301A8" w:rsidR="00104D14" w:rsidRDefault="00104D14">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_Toc83041037 \h </w:instrText>
      </w:r>
      <w:r>
        <w:fldChar w:fldCharType="separate"/>
      </w:r>
      <w:r>
        <w:t>205</w:t>
      </w:r>
      <w:r>
        <w:fldChar w:fldCharType="end"/>
      </w:r>
    </w:p>
    <w:p w14:paraId="6668EDCF" w14:textId="5972CAEB" w:rsidR="00104D14" w:rsidRDefault="00104D14">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_Toc83041038 \h </w:instrText>
      </w:r>
      <w:r>
        <w:fldChar w:fldCharType="separate"/>
      </w:r>
      <w:r>
        <w:t>205</w:t>
      </w:r>
      <w:r>
        <w:fldChar w:fldCharType="end"/>
      </w:r>
    </w:p>
    <w:p w14:paraId="62781EA0" w14:textId="5BBB41F7" w:rsidR="00104D14" w:rsidRDefault="00104D14">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_Toc83041039 \h </w:instrText>
      </w:r>
      <w:r>
        <w:fldChar w:fldCharType="separate"/>
      </w:r>
      <w:r>
        <w:t>205</w:t>
      </w:r>
      <w:r>
        <w:fldChar w:fldCharType="end"/>
      </w:r>
    </w:p>
    <w:p w14:paraId="353BC6B4" w14:textId="620696E9" w:rsidR="00104D14" w:rsidRDefault="00104D14">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_Toc83041040 \h </w:instrText>
      </w:r>
      <w:r>
        <w:fldChar w:fldCharType="separate"/>
      </w:r>
      <w:r>
        <w:t>206</w:t>
      </w:r>
      <w:r>
        <w:fldChar w:fldCharType="end"/>
      </w:r>
    </w:p>
    <w:p w14:paraId="5142B46B" w14:textId="0894E825" w:rsidR="00104D14" w:rsidRDefault="00104D14">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_Toc83041041 \h </w:instrText>
      </w:r>
      <w:r>
        <w:fldChar w:fldCharType="separate"/>
      </w:r>
      <w:r>
        <w:t>206</w:t>
      </w:r>
      <w:r>
        <w:fldChar w:fldCharType="end"/>
      </w:r>
    </w:p>
    <w:p w14:paraId="07103C39" w14:textId="6D3BE8E0" w:rsidR="00104D14" w:rsidRDefault="00104D14">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_Toc83041042 \h </w:instrText>
      </w:r>
      <w:r>
        <w:fldChar w:fldCharType="separate"/>
      </w:r>
      <w:r>
        <w:t>208</w:t>
      </w:r>
      <w:r>
        <w:fldChar w:fldCharType="end"/>
      </w:r>
    </w:p>
    <w:p w14:paraId="14E317E6" w14:textId="6B1E8151" w:rsidR="00104D14" w:rsidRDefault="00104D14">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_Toc83041043 \h </w:instrText>
      </w:r>
      <w:r>
        <w:fldChar w:fldCharType="separate"/>
      </w:r>
      <w:r>
        <w:t>208</w:t>
      </w:r>
      <w:r>
        <w:fldChar w:fldCharType="end"/>
      </w:r>
    </w:p>
    <w:p w14:paraId="67188714" w14:textId="19F86FC6" w:rsidR="00104D14" w:rsidRDefault="00104D14">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_Toc83041044 \h </w:instrText>
      </w:r>
      <w:r>
        <w:fldChar w:fldCharType="separate"/>
      </w:r>
      <w:r>
        <w:t>209</w:t>
      </w:r>
      <w:r>
        <w:fldChar w:fldCharType="end"/>
      </w:r>
    </w:p>
    <w:p w14:paraId="3302F0C5" w14:textId="365D29A2" w:rsidR="00104D14" w:rsidRDefault="00104D14">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_Toc83041045 \h </w:instrText>
      </w:r>
      <w:r>
        <w:fldChar w:fldCharType="separate"/>
      </w:r>
      <w:r>
        <w:t>209</w:t>
      </w:r>
      <w:r>
        <w:fldChar w:fldCharType="end"/>
      </w:r>
    </w:p>
    <w:p w14:paraId="12DB7BA1" w14:textId="030DCA46" w:rsidR="00104D14" w:rsidRDefault="00104D14">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_Toc83041046 \h </w:instrText>
      </w:r>
      <w:r>
        <w:fldChar w:fldCharType="separate"/>
      </w:r>
      <w:r>
        <w:t>210</w:t>
      </w:r>
      <w:r>
        <w:fldChar w:fldCharType="end"/>
      </w:r>
    </w:p>
    <w:p w14:paraId="09227C99" w14:textId="25D3A11A" w:rsidR="00104D14" w:rsidRDefault="00104D14">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_Toc83041047 \h </w:instrText>
      </w:r>
      <w:r>
        <w:fldChar w:fldCharType="separate"/>
      </w:r>
      <w:r>
        <w:t>211</w:t>
      </w:r>
      <w:r>
        <w:fldChar w:fldCharType="end"/>
      </w:r>
    </w:p>
    <w:p w14:paraId="0B12BA66" w14:textId="4E5DA6AE" w:rsidR="00104D14" w:rsidRDefault="00104D14">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_Toc83041048 \h </w:instrText>
      </w:r>
      <w:r>
        <w:fldChar w:fldCharType="separate"/>
      </w:r>
      <w:r>
        <w:t>212</w:t>
      </w:r>
      <w:r>
        <w:fldChar w:fldCharType="end"/>
      </w:r>
    </w:p>
    <w:p w14:paraId="68859319" w14:textId="09AA856D" w:rsidR="00104D14" w:rsidRDefault="00104D14">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_Toc83041049 \h </w:instrText>
      </w:r>
      <w:r>
        <w:fldChar w:fldCharType="separate"/>
      </w:r>
      <w:r>
        <w:t>212</w:t>
      </w:r>
      <w:r>
        <w:fldChar w:fldCharType="end"/>
      </w:r>
    </w:p>
    <w:p w14:paraId="67692130" w14:textId="172B038B" w:rsidR="00104D14" w:rsidRDefault="00104D14">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_Toc83041050 \h </w:instrText>
      </w:r>
      <w:r>
        <w:fldChar w:fldCharType="separate"/>
      </w:r>
      <w:r>
        <w:t>212</w:t>
      </w:r>
      <w:r>
        <w:fldChar w:fldCharType="end"/>
      </w:r>
    </w:p>
    <w:p w14:paraId="472B18FC" w14:textId="42DE896B" w:rsidR="00104D14" w:rsidRDefault="00104D14">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_Toc83041051 \h </w:instrText>
      </w:r>
      <w:r>
        <w:fldChar w:fldCharType="separate"/>
      </w:r>
      <w:r>
        <w:t>212</w:t>
      </w:r>
      <w:r>
        <w:fldChar w:fldCharType="end"/>
      </w:r>
    </w:p>
    <w:p w14:paraId="5B6A60A0" w14:textId="019699F8" w:rsidR="00104D14" w:rsidRDefault="00104D14">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_Toc83041052 \h </w:instrText>
      </w:r>
      <w:r>
        <w:fldChar w:fldCharType="separate"/>
      </w:r>
      <w:r>
        <w:t>213</w:t>
      </w:r>
      <w:r>
        <w:fldChar w:fldCharType="end"/>
      </w:r>
    </w:p>
    <w:p w14:paraId="1B09B53E" w14:textId="06EF2756" w:rsidR="00104D14" w:rsidRDefault="00104D14">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_Toc83041053 \h </w:instrText>
      </w:r>
      <w:r>
        <w:fldChar w:fldCharType="separate"/>
      </w:r>
      <w:r>
        <w:t>213</w:t>
      </w:r>
      <w:r>
        <w:fldChar w:fldCharType="end"/>
      </w:r>
    </w:p>
    <w:p w14:paraId="5E7ABA34" w14:textId="3A8F4D7F" w:rsidR="00104D14" w:rsidRDefault="00104D14">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_Toc83041054 \h </w:instrText>
      </w:r>
      <w:r>
        <w:fldChar w:fldCharType="separate"/>
      </w:r>
      <w:r>
        <w:t>213</w:t>
      </w:r>
      <w:r>
        <w:fldChar w:fldCharType="end"/>
      </w:r>
    </w:p>
    <w:p w14:paraId="25463CF3" w14:textId="4F17C3E4" w:rsidR="00104D14" w:rsidRDefault="00104D14">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_Toc83041055 \h </w:instrText>
      </w:r>
      <w:r>
        <w:fldChar w:fldCharType="separate"/>
      </w:r>
      <w:r>
        <w:t>215</w:t>
      </w:r>
      <w:r>
        <w:fldChar w:fldCharType="end"/>
      </w:r>
    </w:p>
    <w:p w14:paraId="129D0AE0" w14:textId="583049C3" w:rsidR="00104D14" w:rsidRDefault="00104D14">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_Toc83041056 \h </w:instrText>
      </w:r>
      <w:r>
        <w:fldChar w:fldCharType="separate"/>
      </w:r>
      <w:r>
        <w:t>215</w:t>
      </w:r>
      <w:r>
        <w:fldChar w:fldCharType="end"/>
      </w:r>
    </w:p>
    <w:p w14:paraId="2DB6E9A0" w14:textId="66D81495" w:rsidR="00104D14" w:rsidRDefault="00104D14">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_Toc83041057 \h </w:instrText>
      </w:r>
      <w:r>
        <w:fldChar w:fldCharType="separate"/>
      </w:r>
      <w:r>
        <w:t>215</w:t>
      </w:r>
      <w:r>
        <w:fldChar w:fldCharType="end"/>
      </w:r>
    </w:p>
    <w:p w14:paraId="5D2D6615" w14:textId="481F8DF1" w:rsidR="00104D14" w:rsidRDefault="00104D14">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_Toc83041058 \h </w:instrText>
      </w:r>
      <w:r>
        <w:fldChar w:fldCharType="separate"/>
      </w:r>
      <w:r>
        <w:t>215</w:t>
      </w:r>
      <w:r>
        <w:fldChar w:fldCharType="end"/>
      </w:r>
    </w:p>
    <w:p w14:paraId="31B20DFE" w14:textId="6E209D22" w:rsidR="00104D14" w:rsidRDefault="00104D14">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_Toc83041059 \h </w:instrText>
      </w:r>
      <w:r>
        <w:fldChar w:fldCharType="separate"/>
      </w:r>
      <w:r>
        <w:t>216</w:t>
      </w:r>
      <w:r>
        <w:fldChar w:fldCharType="end"/>
      </w:r>
    </w:p>
    <w:p w14:paraId="16CFA55D" w14:textId="547A4A94" w:rsidR="00104D14" w:rsidRDefault="00104D14">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_Toc83041060 \h </w:instrText>
      </w:r>
      <w:r>
        <w:fldChar w:fldCharType="separate"/>
      </w:r>
      <w:r>
        <w:t>219</w:t>
      </w:r>
      <w:r>
        <w:fldChar w:fldCharType="end"/>
      </w:r>
    </w:p>
    <w:p w14:paraId="37079D54" w14:textId="7FEE5523" w:rsidR="00104D14" w:rsidRDefault="00104D14">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_Toc83041061 \h </w:instrText>
      </w:r>
      <w:r>
        <w:fldChar w:fldCharType="separate"/>
      </w:r>
      <w:r>
        <w:t>219</w:t>
      </w:r>
      <w:r>
        <w:fldChar w:fldCharType="end"/>
      </w:r>
    </w:p>
    <w:p w14:paraId="3A2B705D" w14:textId="0A42D86E" w:rsidR="00104D14" w:rsidRDefault="00104D14">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_Toc83041062 \h </w:instrText>
      </w:r>
      <w:r>
        <w:fldChar w:fldCharType="separate"/>
      </w:r>
      <w:r>
        <w:t>221</w:t>
      </w:r>
      <w:r>
        <w:fldChar w:fldCharType="end"/>
      </w:r>
    </w:p>
    <w:p w14:paraId="2F827940" w14:textId="32BA09F6" w:rsidR="00104D14" w:rsidRDefault="00104D14">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_Toc83041063 \h </w:instrText>
      </w:r>
      <w:r>
        <w:fldChar w:fldCharType="separate"/>
      </w:r>
      <w:r>
        <w:t>224</w:t>
      </w:r>
      <w:r>
        <w:fldChar w:fldCharType="end"/>
      </w:r>
    </w:p>
    <w:p w14:paraId="3B726172" w14:textId="2A0ED53A" w:rsidR="00104D14" w:rsidRDefault="00104D14">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_Toc83041064 \h </w:instrText>
      </w:r>
      <w:r>
        <w:fldChar w:fldCharType="separate"/>
      </w:r>
      <w:r>
        <w:t>224</w:t>
      </w:r>
      <w:r>
        <w:fldChar w:fldCharType="end"/>
      </w:r>
    </w:p>
    <w:p w14:paraId="2E111A0C" w14:textId="58028F6C" w:rsidR="00104D14" w:rsidRDefault="00104D14">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_Toc83041065 \h </w:instrText>
      </w:r>
      <w:r>
        <w:fldChar w:fldCharType="separate"/>
      </w:r>
      <w:r>
        <w:t>226</w:t>
      </w:r>
      <w:r>
        <w:fldChar w:fldCharType="end"/>
      </w:r>
    </w:p>
    <w:p w14:paraId="61210AB6" w14:textId="2E189452" w:rsidR="00104D14" w:rsidRDefault="00104D14">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_Toc83041066 \h </w:instrText>
      </w:r>
      <w:r>
        <w:fldChar w:fldCharType="separate"/>
      </w:r>
      <w:r>
        <w:t>230</w:t>
      </w:r>
      <w:r>
        <w:fldChar w:fldCharType="end"/>
      </w:r>
    </w:p>
    <w:p w14:paraId="4BA4C57A" w14:textId="60FC5A1C" w:rsidR="00104D14" w:rsidRDefault="00104D14">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_Toc83041067 \h </w:instrText>
      </w:r>
      <w:r>
        <w:fldChar w:fldCharType="separate"/>
      </w:r>
      <w:r>
        <w:t>230</w:t>
      </w:r>
      <w:r>
        <w:fldChar w:fldCharType="end"/>
      </w:r>
    </w:p>
    <w:p w14:paraId="0B38BF9A" w14:textId="5247E62E" w:rsidR="00104D14" w:rsidRDefault="00104D14">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_Toc83041068 \h </w:instrText>
      </w:r>
      <w:r>
        <w:fldChar w:fldCharType="separate"/>
      </w:r>
      <w:r>
        <w:t>230</w:t>
      </w:r>
      <w:r>
        <w:fldChar w:fldCharType="end"/>
      </w:r>
    </w:p>
    <w:p w14:paraId="1B1B281A" w14:textId="0CC8053A" w:rsidR="00104D14" w:rsidRDefault="00104D14">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_Toc83041069 \h </w:instrText>
      </w:r>
      <w:r>
        <w:fldChar w:fldCharType="separate"/>
      </w:r>
      <w:r>
        <w:t>230</w:t>
      </w:r>
      <w:r>
        <w:fldChar w:fldCharType="end"/>
      </w:r>
    </w:p>
    <w:p w14:paraId="7BDE26E9" w14:textId="0CE12DF5" w:rsidR="00104D14" w:rsidRDefault="00104D14">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_Toc83041070 \h </w:instrText>
      </w:r>
      <w:r>
        <w:fldChar w:fldCharType="separate"/>
      </w:r>
      <w:r>
        <w:t>230</w:t>
      </w:r>
      <w:r>
        <w:fldChar w:fldCharType="end"/>
      </w:r>
    </w:p>
    <w:p w14:paraId="1487C510" w14:textId="59B4DD31" w:rsidR="00104D14" w:rsidRDefault="00104D14">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_Toc83041071 \h </w:instrText>
      </w:r>
      <w:r>
        <w:fldChar w:fldCharType="separate"/>
      </w:r>
      <w:r>
        <w:t>230</w:t>
      </w:r>
      <w:r>
        <w:fldChar w:fldCharType="end"/>
      </w:r>
    </w:p>
    <w:p w14:paraId="379FB993" w14:textId="744C5B46" w:rsidR="00104D14" w:rsidRDefault="00104D14">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_Toc83041072 \h </w:instrText>
      </w:r>
      <w:r>
        <w:fldChar w:fldCharType="separate"/>
      </w:r>
      <w:r>
        <w:t>231</w:t>
      </w:r>
      <w:r>
        <w:fldChar w:fldCharType="end"/>
      </w:r>
    </w:p>
    <w:p w14:paraId="059F102D" w14:textId="62714B23" w:rsidR="00104D14" w:rsidRDefault="00104D14">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_Toc83041073 \h </w:instrText>
      </w:r>
      <w:r>
        <w:fldChar w:fldCharType="separate"/>
      </w:r>
      <w:r>
        <w:t>231</w:t>
      </w:r>
      <w:r>
        <w:fldChar w:fldCharType="end"/>
      </w:r>
    </w:p>
    <w:p w14:paraId="423C44AC" w14:textId="3A4DC5F0" w:rsidR="00104D14" w:rsidRDefault="00104D14">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_Toc83041074 \h </w:instrText>
      </w:r>
      <w:r>
        <w:fldChar w:fldCharType="separate"/>
      </w:r>
      <w:r>
        <w:t>231</w:t>
      </w:r>
      <w:r>
        <w:fldChar w:fldCharType="end"/>
      </w:r>
    </w:p>
    <w:p w14:paraId="1D23486A" w14:textId="3F03366C" w:rsidR="00104D14" w:rsidRDefault="00104D14">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_Toc83041075 \h </w:instrText>
      </w:r>
      <w:r>
        <w:fldChar w:fldCharType="separate"/>
      </w:r>
      <w:r>
        <w:t>231</w:t>
      </w:r>
      <w:r>
        <w:fldChar w:fldCharType="end"/>
      </w:r>
    </w:p>
    <w:p w14:paraId="6D9DBA62" w14:textId="2606A022" w:rsidR="00104D14" w:rsidRDefault="00104D14">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_Toc83041076 \h </w:instrText>
      </w:r>
      <w:r>
        <w:fldChar w:fldCharType="separate"/>
      </w:r>
      <w:r>
        <w:t>233</w:t>
      </w:r>
      <w:r>
        <w:fldChar w:fldCharType="end"/>
      </w:r>
    </w:p>
    <w:p w14:paraId="5704446D" w14:textId="14B9B473" w:rsidR="00104D14" w:rsidRDefault="00104D14">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_Toc83041077 \h </w:instrText>
      </w:r>
      <w:r>
        <w:fldChar w:fldCharType="separate"/>
      </w:r>
      <w:r>
        <w:t>236</w:t>
      </w:r>
      <w:r>
        <w:fldChar w:fldCharType="end"/>
      </w:r>
    </w:p>
    <w:p w14:paraId="59C1E921" w14:textId="331F9D6A" w:rsidR="00104D14" w:rsidRDefault="00104D14">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_Toc83041078 \h </w:instrText>
      </w:r>
      <w:r>
        <w:fldChar w:fldCharType="separate"/>
      </w:r>
      <w:r>
        <w:t>237</w:t>
      </w:r>
      <w:r>
        <w:fldChar w:fldCharType="end"/>
      </w:r>
    </w:p>
    <w:p w14:paraId="7F198787" w14:textId="25AFDB33" w:rsidR="00104D14" w:rsidRDefault="00104D14">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_Toc83041079 \h </w:instrText>
      </w:r>
      <w:r>
        <w:fldChar w:fldCharType="separate"/>
      </w:r>
      <w:r>
        <w:t>241</w:t>
      </w:r>
      <w:r>
        <w:fldChar w:fldCharType="end"/>
      </w:r>
    </w:p>
    <w:p w14:paraId="11713F81" w14:textId="0AB924E6" w:rsidR="00104D14" w:rsidRDefault="00104D14">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_Toc83041080 \h </w:instrText>
      </w:r>
      <w:r>
        <w:fldChar w:fldCharType="separate"/>
      </w:r>
      <w:r>
        <w:t>241</w:t>
      </w:r>
      <w:r>
        <w:fldChar w:fldCharType="end"/>
      </w:r>
    </w:p>
    <w:p w14:paraId="409DFC46" w14:textId="6AC51D47" w:rsidR="00104D14" w:rsidRDefault="00104D14">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_Toc83041081 \h </w:instrText>
      </w:r>
      <w:r>
        <w:fldChar w:fldCharType="separate"/>
      </w:r>
      <w:r>
        <w:t>241</w:t>
      </w:r>
      <w:r>
        <w:fldChar w:fldCharType="end"/>
      </w:r>
    </w:p>
    <w:p w14:paraId="07E3DD0E" w14:textId="34C3D7DA" w:rsidR="00104D14" w:rsidRDefault="00104D14">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_Toc83041082 \h </w:instrText>
      </w:r>
      <w:r>
        <w:fldChar w:fldCharType="separate"/>
      </w:r>
      <w:r>
        <w:t>242</w:t>
      </w:r>
      <w:r>
        <w:fldChar w:fldCharType="end"/>
      </w:r>
    </w:p>
    <w:p w14:paraId="4BA40A79" w14:textId="527A3F6D" w:rsidR="00104D14" w:rsidRDefault="00104D14">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_Toc83041083 \h </w:instrText>
      </w:r>
      <w:r>
        <w:fldChar w:fldCharType="separate"/>
      </w:r>
      <w:r>
        <w:t>242</w:t>
      </w:r>
      <w:r>
        <w:fldChar w:fldCharType="end"/>
      </w:r>
    </w:p>
    <w:p w14:paraId="6F329A1F" w14:textId="1584BA46" w:rsidR="00104D14" w:rsidRDefault="00104D1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_Toc83041084 \h </w:instrText>
      </w:r>
      <w:r>
        <w:fldChar w:fldCharType="separate"/>
      </w:r>
      <w:r>
        <w:t>243</w:t>
      </w:r>
      <w:r>
        <w:fldChar w:fldCharType="end"/>
      </w:r>
    </w:p>
    <w:p w14:paraId="034F931F" w14:textId="4D980940" w:rsidR="00104D14" w:rsidRDefault="00104D1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_Toc83041085 \h </w:instrText>
      </w:r>
      <w:r>
        <w:fldChar w:fldCharType="separate"/>
      </w:r>
      <w:r>
        <w:t>243</w:t>
      </w:r>
      <w:r>
        <w:fldChar w:fldCharType="end"/>
      </w:r>
    </w:p>
    <w:p w14:paraId="1ECBC97B" w14:textId="21B83FFA" w:rsidR="00104D14" w:rsidRDefault="00104D14">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_Toc83041086 \h </w:instrText>
      </w:r>
      <w:r>
        <w:fldChar w:fldCharType="separate"/>
      </w:r>
      <w:r>
        <w:t>243</w:t>
      </w:r>
      <w:r>
        <w:fldChar w:fldCharType="end"/>
      </w:r>
    </w:p>
    <w:p w14:paraId="0AFD3687" w14:textId="3F114CBC" w:rsidR="00104D14" w:rsidRDefault="00104D14">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_Toc83041087 \h </w:instrText>
      </w:r>
      <w:r>
        <w:fldChar w:fldCharType="separate"/>
      </w:r>
      <w:r>
        <w:t>243</w:t>
      </w:r>
      <w:r>
        <w:fldChar w:fldCharType="end"/>
      </w:r>
    </w:p>
    <w:p w14:paraId="2F217E0F" w14:textId="068CFE24" w:rsidR="00104D14" w:rsidRDefault="00104D14">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_Toc83041088 \h </w:instrText>
      </w:r>
      <w:r>
        <w:fldChar w:fldCharType="separate"/>
      </w:r>
      <w:r>
        <w:t>244</w:t>
      </w:r>
      <w:r>
        <w:fldChar w:fldCharType="end"/>
      </w:r>
    </w:p>
    <w:p w14:paraId="32EDD4F3" w14:textId="0E70033C" w:rsidR="00104D14" w:rsidRDefault="00104D14">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_Toc83041089 \h </w:instrText>
      </w:r>
      <w:r>
        <w:fldChar w:fldCharType="separate"/>
      </w:r>
      <w:r>
        <w:t>245</w:t>
      </w:r>
      <w:r>
        <w:fldChar w:fldCharType="end"/>
      </w:r>
    </w:p>
    <w:p w14:paraId="690F3D66" w14:textId="1BB5833F" w:rsidR="00104D14" w:rsidRDefault="00104D1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_Toc83041090 \h </w:instrText>
      </w:r>
      <w:r>
        <w:fldChar w:fldCharType="separate"/>
      </w:r>
      <w:r>
        <w:t>245</w:t>
      </w:r>
      <w:r>
        <w:fldChar w:fldCharType="end"/>
      </w:r>
    </w:p>
    <w:p w14:paraId="08B36B11" w14:textId="648A2CA5" w:rsidR="00104D14" w:rsidRDefault="00104D14">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_Toc83041091 \h </w:instrText>
      </w:r>
      <w:r>
        <w:fldChar w:fldCharType="separate"/>
      </w:r>
      <w:r>
        <w:t>245</w:t>
      </w:r>
      <w:r>
        <w:fldChar w:fldCharType="end"/>
      </w:r>
    </w:p>
    <w:p w14:paraId="661F2C10" w14:textId="591C419C" w:rsidR="00104D14" w:rsidRDefault="00104D14">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_Toc83041092 \h </w:instrText>
      </w:r>
      <w:r>
        <w:fldChar w:fldCharType="separate"/>
      </w:r>
      <w:r>
        <w:t>246</w:t>
      </w:r>
      <w:r>
        <w:fldChar w:fldCharType="end"/>
      </w:r>
    </w:p>
    <w:p w14:paraId="54EA4731" w14:textId="4CCF2835" w:rsidR="00104D14" w:rsidRDefault="00104D14">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_Toc83041093 \h </w:instrText>
      </w:r>
      <w:r>
        <w:fldChar w:fldCharType="separate"/>
      </w:r>
      <w:r>
        <w:t>246</w:t>
      </w:r>
      <w:r>
        <w:fldChar w:fldCharType="end"/>
      </w:r>
    </w:p>
    <w:p w14:paraId="3AB9F36D" w14:textId="6A553E05" w:rsidR="00104D14" w:rsidRDefault="00104D14">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_Toc83041094 \h </w:instrText>
      </w:r>
      <w:r>
        <w:fldChar w:fldCharType="separate"/>
      </w:r>
      <w:r>
        <w:t>246</w:t>
      </w:r>
      <w:r>
        <w:fldChar w:fldCharType="end"/>
      </w:r>
    </w:p>
    <w:p w14:paraId="0ABC6129" w14:textId="4C1B3339" w:rsidR="00104D14" w:rsidRDefault="00104D14">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_Toc83041095 \h </w:instrText>
      </w:r>
      <w:r>
        <w:fldChar w:fldCharType="separate"/>
      </w:r>
      <w:r>
        <w:t>248</w:t>
      </w:r>
      <w:r>
        <w:fldChar w:fldCharType="end"/>
      </w:r>
    </w:p>
    <w:p w14:paraId="0984CC24" w14:textId="717FFFFC" w:rsidR="00FB41C0" w:rsidRPr="00EF2F0E" w:rsidRDefault="00104D14" w:rsidP="00FB41C0">
      <w:r>
        <w:fldChar w:fldCharType="end"/>
      </w:r>
    </w:p>
    <w:p w14:paraId="0984CC25" w14:textId="77777777"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bookmarkStart w:id="8" w:name="_Toc61112166"/>
      <w:bookmarkStart w:id="9" w:name="_Toc67911318"/>
      <w:bookmarkStart w:id="10" w:name="_Toc74842793"/>
      <w:bookmarkStart w:id="11" w:name="_Toc76503176"/>
      <w:bookmarkStart w:id="12" w:name="_Toc83040619"/>
      <w:r w:rsidRPr="00EF2F0E">
        <w:t>Foreword</w:t>
      </w:r>
      <w:bookmarkEnd w:id="3"/>
      <w:bookmarkEnd w:id="4"/>
      <w:bookmarkEnd w:id="5"/>
      <w:bookmarkEnd w:id="6"/>
      <w:bookmarkEnd w:id="7"/>
      <w:bookmarkEnd w:id="8"/>
      <w:bookmarkEnd w:id="9"/>
      <w:bookmarkEnd w:id="10"/>
      <w:bookmarkEnd w:id="11"/>
      <w:bookmarkEnd w:id="12"/>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3" w:name="_Toc21095740"/>
      <w:bookmarkStart w:id="14" w:name="_Toc29762939"/>
      <w:bookmarkStart w:id="15" w:name="_Toc45869224"/>
      <w:bookmarkStart w:id="16" w:name="_Toc52554472"/>
      <w:bookmarkStart w:id="17" w:name="_Toc52554942"/>
      <w:bookmarkStart w:id="18" w:name="_Toc61112167"/>
      <w:bookmarkStart w:id="19" w:name="_Toc67911319"/>
      <w:bookmarkStart w:id="20" w:name="_Toc74842794"/>
      <w:bookmarkStart w:id="21" w:name="_Toc76503177"/>
      <w:bookmarkStart w:id="22" w:name="_Toc83040620"/>
      <w:r w:rsidRPr="00EF2F0E">
        <w:t>1</w:t>
      </w:r>
      <w:r w:rsidRPr="00EF2F0E">
        <w:tab/>
        <w:t>Scope</w:t>
      </w:r>
      <w:bookmarkEnd w:id="13"/>
      <w:bookmarkEnd w:id="14"/>
      <w:bookmarkEnd w:id="15"/>
      <w:bookmarkEnd w:id="16"/>
      <w:bookmarkEnd w:id="17"/>
      <w:bookmarkEnd w:id="18"/>
      <w:bookmarkEnd w:id="19"/>
      <w:bookmarkEnd w:id="20"/>
      <w:bookmarkEnd w:id="21"/>
      <w:bookmarkEnd w:id="22"/>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3" w:name="_Toc21095741"/>
      <w:bookmarkStart w:id="24" w:name="_Toc29762940"/>
      <w:bookmarkStart w:id="25"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26" w:name="_Toc52554473"/>
      <w:bookmarkStart w:id="27" w:name="_Toc52554943"/>
      <w:bookmarkStart w:id="28" w:name="_Toc61112168"/>
      <w:bookmarkStart w:id="29" w:name="_Toc67911320"/>
      <w:bookmarkStart w:id="30" w:name="_Toc74842795"/>
      <w:bookmarkStart w:id="31" w:name="_Toc76503178"/>
      <w:bookmarkStart w:id="32" w:name="_Toc83040621"/>
      <w:r w:rsidRPr="00EF2F0E">
        <w:t>2</w:t>
      </w:r>
      <w:r w:rsidRPr="00EF2F0E">
        <w:tab/>
        <w:t>References</w:t>
      </w:r>
      <w:bookmarkEnd w:id="23"/>
      <w:bookmarkEnd w:id="24"/>
      <w:bookmarkEnd w:id="25"/>
      <w:bookmarkEnd w:id="26"/>
      <w:bookmarkEnd w:id="27"/>
      <w:bookmarkEnd w:id="28"/>
      <w:bookmarkEnd w:id="29"/>
      <w:bookmarkEnd w:id="30"/>
      <w:bookmarkEnd w:id="31"/>
      <w:bookmarkEnd w:id="32"/>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33" w:name="_Toc21095742"/>
      <w:bookmarkStart w:id="34" w:name="_Toc29762941"/>
      <w:bookmarkStart w:id="35" w:name="_Toc45869226"/>
      <w:bookmarkStart w:id="36" w:name="_Toc52554474"/>
      <w:bookmarkStart w:id="37" w:name="_Toc52554944"/>
      <w:bookmarkStart w:id="38" w:name="_Toc61112169"/>
      <w:bookmarkStart w:id="39" w:name="_Toc67911321"/>
      <w:bookmarkStart w:id="40" w:name="_Toc74842796"/>
      <w:bookmarkStart w:id="41" w:name="_Toc76503179"/>
      <w:bookmarkStart w:id="42" w:name="_Toc83040622"/>
      <w:r w:rsidRPr="00EF2F0E">
        <w:t>3</w:t>
      </w:r>
      <w:r w:rsidRPr="00EF2F0E">
        <w:tab/>
        <w:t>Definitions, symbols and abbreviations</w:t>
      </w:r>
      <w:bookmarkEnd w:id="33"/>
      <w:bookmarkEnd w:id="34"/>
      <w:bookmarkEnd w:id="35"/>
      <w:bookmarkEnd w:id="36"/>
      <w:bookmarkEnd w:id="37"/>
      <w:bookmarkEnd w:id="38"/>
      <w:bookmarkEnd w:id="39"/>
      <w:bookmarkEnd w:id="40"/>
      <w:bookmarkEnd w:id="41"/>
      <w:bookmarkEnd w:id="42"/>
    </w:p>
    <w:p w14:paraId="0984CC5C" w14:textId="77777777" w:rsidR="005C1B04" w:rsidRPr="00EF2F0E" w:rsidRDefault="005C1B04" w:rsidP="00A40339">
      <w:pPr>
        <w:pStyle w:val="Heading2"/>
      </w:pPr>
      <w:bookmarkStart w:id="43" w:name="_Toc21095743"/>
      <w:bookmarkStart w:id="44" w:name="_Toc29762942"/>
      <w:bookmarkStart w:id="45" w:name="_Toc45869227"/>
      <w:bookmarkStart w:id="46" w:name="_Toc52554475"/>
      <w:bookmarkStart w:id="47" w:name="_Toc52554945"/>
      <w:bookmarkStart w:id="48" w:name="_Toc61112170"/>
      <w:bookmarkStart w:id="49" w:name="_Toc67911322"/>
      <w:bookmarkStart w:id="50" w:name="_Toc74842797"/>
      <w:bookmarkStart w:id="51" w:name="_Toc76503180"/>
      <w:bookmarkStart w:id="52" w:name="_Toc83040623"/>
      <w:r w:rsidRPr="00EF2F0E">
        <w:t>3.1</w:t>
      </w:r>
      <w:r w:rsidRPr="00EF2F0E">
        <w:tab/>
        <w:t>Definitions</w:t>
      </w:r>
      <w:bookmarkEnd w:id="43"/>
      <w:bookmarkEnd w:id="44"/>
      <w:bookmarkEnd w:id="45"/>
      <w:bookmarkEnd w:id="46"/>
      <w:bookmarkEnd w:id="47"/>
      <w:bookmarkEnd w:id="48"/>
      <w:bookmarkEnd w:id="49"/>
      <w:bookmarkEnd w:id="50"/>
      <w:bookmarkEnd w:id="51"/>
      <w:bookmarkEnd w:id="52"/>
    </w:p>
    <w:p w14:paraId="0984CC5D" w14:textId="77777777" w:rsidR="005C1B04" w:rsidRPr="00EF2F0E" w:rsidRDefault="005C1B04" w:rsidP="00A40339">
      <w:r w:rsidRPr="00EF2F0E">
        <w:t xml:space="preserve">For the purposes of the present document, the terms and definitions given in </w:t>
      </w:r>
      <w:bookmarkStart w:id="53" w:name="OLE_LINK6"/>
      <w:bookmarkStart w:id="54" w:name="OLE_LINK7"/>
      <w:bookmarkStart w:id="55" w:name="OLE_LINK8"/>
      <w:r w:rsidRPr="00EF2F0E">
        <w:t xml:space="preserve">3GPP </w:t>
      </w:r>
      <w:bookmarkEnd w:id="53"/>
      <w:bookmarkEnd w:id="54"/>
      <w:bookmarkEnd w:id="55"/>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56" w:name="OLE_LINK44"/>
      <w:bookmarkStart w:id="57"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56"/>
      <w:bookmarkEnd w:id="57"/>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58"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58"/>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59"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59"/>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60"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60"/>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61" w:name="_Toc21095744"/>
      <w:bookmarkStart w:id="62" w:name="_Toc29762943"/>
      <w:bookmarkStart w:id="63" w:name="_Toc45869228"/>
      <w:bookmarkStart w:id="64" w:name="_Toc52554476"/>
      <w:bookmarkStart w:id="65" w:name="_Toc52554946"/>
      <w:bookmarkStart w:id="66" w:name="_Toc61112171"/>
      <w:bookmarkStart w:id="67" w:name="_Toc67911323"/>
      <w:bookmarkStart w:id="68" w:name="_Toc74842798"/>
      <w:bookmarkStart w:id="69" w:name="_Toc76503181"/>
      <w:bookmarkStart w:id="70" w:name="_Toc83040624"/>
      <w:r w:rsidRPr="00EF2F0E">
        <w:t>3.2</w:t>
      </w:r>
      <w:r w:rsidRPr="00EF2F0E">
        <w:tab/>
        <w:t>Symbols</w:t>
      </w:r>
      <w:bookmarkEnd w:id="61"/>
      <w:bookmarkEnd w:id="62"/>
      <w:bookmarkEnd w:id="63"/>
      <w:bookmarkEnd w:id="64"/>
      <w:bookmarkEnd w:id="65"/>
      <w:bookmarkEnd w:id="66"/>
      <w:bookmarkEnd w:id="67"/>
      <w:bookmarkEnd w:id="68"/>
      <w:bookmarkEnd w:id="69"/>
      <w:bookmarkEnd w:id="70"/>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71"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71"/>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72" w:name="_Toc21095745"/>
      <w:bookmarkStart w:id="73" w:name="_Toc29762944"/>
      <w:bookmarkStart w:id="74" w:name="_Toc45869229"/>
      <w:bookmarkStart w:id="75" w:name="_Toc52554477"/>
      <w:bookmarkStart w:id="76" w:name="_Toc52554947"/>
      <w:bookmarkStart w:id="77" w:name="_Toc61112172"/>
      <w:bookmarkStart w:id="78" w:name="_Toc67911324"/>
      <w:bookmarkStart w:id="79" w:name="_Toc74842799"/>
      <w:bookmarkStart w:id="80" w:name="_Toc76503182"/>
      <w:bookmarkStart w:id="81" w:name="_Toc83040625"/>
      <w:r w:rsidRPr="00EF2F0E">
        <w:t>3.3</w:t>
      </w:r>
      <w:r w:rsidRPr="00EF2F0E">
        <w:tab/>
        <w:t>Abbreviations</w:t>
      </w:r>
      <w:bookmarkEnd w:id="72"/>
      <w:bookmarkEnd w:id="73"/>
      <w:bookmarkEnd w:id="74"/>
      <w:bookmarkEnd w:id="75"/>
      <w:bookmarkEnd w:id="76"/>
      <w:bookmarkEnd w:id="77"/>
      <w:bookmarkEnd w:id="78"/>
      <w:bookmarkEnd w:id="79"/>
      <w:bookmarkEnd w:id="80"/>
      <w:bookmarkEnd w:id="81"/>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82"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82"/>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83" w:name="_Toc21095746"/>
      <w:bookmarkStart w:id="84" w:name="_Toc29762945"/>
      <w:bookmarkStart w:id="85" w:name="_Toc45869230"/>
      <w:bookmarkStart w:id="86" w:name="_Toc52554478"/>
      <w:bookmarkStart w:id="87" w:name="_Toc52554948"/>
      <w:bookmarkStart w:id="88" w:name="_Toc61112173"/>
      <w:bookmarkStart w:id="89" w:name="_Toc67911325"/>
      <w:bookmarkStart w:id="90" w:name="_Toc74842800"/>
      <w:bookmarkStart w:id="91" w:name="_Toc76503183"/>
      <w:bookmarkStart w:id="92" w:name="_Toc83040626"/>
      <w:r w:rsidRPr="00EF2F0E">
        <w:rPr>
          <w:lang w:eastAsia="zh-CN"/>
        </w:rPr>
        <w:t>4</w:t>
      </w:r>
      <w:r w:rsidRPr="00EF2F0E">
        <w:rPr>
          <w:lang w:eastAsia="zh-CN"/>
        </w:rPr>
        <w:tab/>
        <w:t>General</w:t>
      </w:r>
      <w:bookmarkEnd w:id="83"/>
      <w:bookmarkEnd w:id="84"/>
      <w:bookmarkEnd w:id="85"/>
      <w:bookmarkEnd w:id="86"/>
      <w:bookmarkEnd w:id="87"/>
      <w:bookmarkEnd w:id="88"/>
      <w:bookmarkEnd w:id="89"/>
      <w:bookmarkEnd w:id="90"/>
      <w:bookmarkEnd w:id="91"/>
      <w:bookmarkEnd w:id="92"/>
    </w:p>
    <w:p w14:paraId="0984CD14" w14:textId="77777777" w:rsidR="005C1B04" w:rsidRPr="00EF2F0E" w:rsidRDefault="005C1B04" w:rsidP="00A40339">
      <w:pPr>
        <w:pStyle w:val="Heading2"/>
        <w:rPr>
          <w:lang w:eastAsia="zh-CN"/>
        </w:rPr>
      </w:pPr>
      <w:bookmarkStart w:id="93" w:name="_Toc21095747"/>
      <w:bookmarkStart w:id="94" w:name="_Toc29762946"/>
      <w:bookmarkStart w:id="95" w:name="_Toc45869231"/>
      <w:bookmarkStart w:id="96" w:name="_Toc52554479"/>
      <w:bookmarkStart w:id="97" w:name="_Toc52554949"/>
      <w:bookmarkStart w:id="98" w:name="_Toc61112174"/>
      <w:bookmarkStart w:id="99" w:name="_Toc67911326"/>
      <w:bookmarkStart w:id="100" w:name="_Toc74842801"/>
      <w:bookmarkStart w:id="101" w:name="_Toc76503184"/>
      <w:bookmarkStart w:id="102" w:name="_Toc83040627"/>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93"/>
      <w:bookmarkEnd w:id="94"/>
      <w:bookmarkEnd w:id="95"/>
      <w:bookmarkEnd w:id="96"/>
      <w:bookmarkEnd w:id="97"/>
      <w:bookmarkEnd w:id="98"/>
      <w:bookmarkEnd w:id="99"/>
      <w:bookmarkEnd w:id="100"/>
      <w:bookmarkEnd w:id="101"/>
      <w:bookmarkEnd w:id="102"/>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03" w:name="_Toc21095748"/>
      <w:bookmarkStart w:id="104" w:name="_Toc29762947"/>
      <w:bookmarkStart w:id="105" w:name="_Toc45869232"/>
      <w:bookmarkStart w:id="106" w:name="_Toc52554480"/>
      <w:bookmarkStart w:id="107" w:name="_Toc52554950"/>
      <w:bookmarkStart w:id="108" w:name="_Toc61112175"/>
      <w:bookmarkStart w:id="109" w:name="_Toc67911327"/>
      <w:bookmarkStart w:id="110" w:name="_Toc74842802"/>
      <w:bookmarkStart w:id="111" w:name="_Toc76503185"/>
      <w:bookmarkStart w:id="112" w:name="_Toc83040628"/>
      <w:r w:rsidRPr="00EF2F0E">
        <w:rPr>
          <w:snapToGrid w:val="0"/>
        </w:rPr>
        <w:t>4.2</w:t>
      </w:r>
      <w:r w:rsidRPr="00EF2F0E">
        <w:rPr>
          <w:snapToGrid w:val="0"/>
        </w:rPr>
        <w:tab/>
        <w:t>Relationship between minimum requirements and test requirements</w:t>
      </w:r>
      <w:bookmarkEnd w:id="103"/>
      <w:bookmarkEnd w:id="104"/>
      <w:bookmarkEnd w:id="105"/>
      <w:bookmarkEnd w:id="106"/>
      <w:bookmarkEnd w:id="107"/>
      <w:bookmarkEnd w:id="108"/>
      <w:bookmarkEnd w:id="109"/>
      <w:bookmarkEnd w:id="110"/>
      <w:bookmarkEnd w:id="111"/>
      <w:bookmarkEnd w:id="112"/>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13" w:name="_Toc21095749"/>
      <w:bookmarkStart w:id="114" w:name="_Toc29762948"/>
      <w:bookmarkStart w:id="115" w:name="_Toc45869233"/>
      <w:bookmarkStart w:id="116" w:name="_Toc52554481"/>
      <w:bookmarkStart w:id="117" w:name="_Toc52554951"/>
      <w:bookmarkStart w:id="118" w:name="_Toc61112176"/>
      <w:bookmarkStart w:id="119" w:name="_Toc67911328"/>
      <w:bookmarkStart w:id="120" w:name="_Toc74842803"/>
      <w:bookmarkStart w:id="121" w:name="_Toc76503186"/>
      <w:bookmarkStart w:id="122" w:name="_Toc83040629"/>
      <w:r w:rsidRPr="00EF2F0E">
        <w:rPr>
          <w:lang w:eastAsia="zh-CN"/>
        </w:rPr>
        <w:t>4.3</w:t>
      </w:r>
      <w:r w:rsidRPr="00EF2F0E">
        <w:rPr>
          <w:lang w:eastAsia="zh-CN"/>
        </w:rPr>
        <w:tab/>
        <w:t>Conducted and radiated requirement reference points</w:t>
      </w:r>
      <w:bookmarkEnd w:id="113"/>
      <w:bookmarkEnd w:id="114"/>
      <w:bookmarkEnd w:id="115"/>
      <w:bookmarkEnd w:id="116"/>
      <w:bookmarkEnd w:id="117"/>
      <w:bookmarkEnd w:id="118"/>
      <w:bookmarkEnd w:id="119"/>
      <w:bookmarkEnd w:id="120"/>
      <w:bookmarkEnd w:id="121"/>
      <w:bookmarkEnd w:id="122"/>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23" w:name="_Toc21095750"/>
      <w:bookmarkStart w:id="124" w:name="_Toc29762949"/>
      <w:bookmarkStart w:id="125" w:name="_Toc45869234"/>
      <w:bookmarkStart w:id="126" w:name="_Toc52554482"/>
      <w:bookmarkStart w:id="127" w:name="_Toc52554952"/>
      <w:bookmarkStart w:id="128" w:name="_Toc61112177"/>
      <w:bookmarkStart w:id="129" w:name="_Toc67911329"/>
      <w:bookmarkStart w:id="130" w:name="_Toc74842804"/>
      <w:bookmarkStart w:id="131" w:name="_Toc76503187"/>
      <w:bookmarkStart w:id="132" w:name="_Toc83040630"/>
      <w:r w:rsidRPr="00EF2F0E">
        <w:rPr>
          <w:lang w:eastAsia="zh-CN"/>
        </w:rPr>
        <w:t>4.4</w:t>
      </w:r>
      <w:r w:rsidRPr="00EF2F0E">
        <w:rPr>
          <w:lang w:eastAsia="zh-CN"/>
        </w:rPr>
        <w:tab/>
        <w:t>Base station classes</w:t>
      </w:r>
      <w:r w:rsidRPr="00EF2F0E">
        <w:t xml:space="preserve"> for AAS BS</w:t>
      </w:r>
      <w:bookmarkEnd w:id="123"/>
      <w:bookmarkEnd w:id="124"/>
      <w:bookmarkEnd w:id="125"/>
      <w:bookmarkEnd w:id="126"/>
      <w:bookmarkEnd w:id="127"/>
      <w:bookmarkEnd w:id="128"/>
      <w:bookmarkEnd w:id="129"/>
      <w:bookmarkEnd w:id="130"/>
      <w:bookmarkEnd w:id="131"/>
      <w:bookmarkEnd w:id="132"/>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33" w:name="_Toc21095751"/>
      <w:bookmarkStart w:id="134" w:name="_Toc29762950"/>
      <w:bookmarkStart w:id="135" w:name="_Toc45869235"/>
      <w:bookmarkStart w:id="136" w:name="_Toc52554483"/>
      <w:bookmarkStart w:id="137" w:name="_Toc52554953"/>
      <w:bookmarkStart w:id="138" w:name="_Toc61112178"/>
      <w:bookmarkStart w:id="139" w:name="_Toc67911330"/>
      <w:bookmarkStart w:id="140" w:name="_Toc74842805"/>
      <w:bookmarkStart w:id="141" w:name="_Toc76503188"/>
      <w:bookmarkStart w:id="142" w:name="_Toc83040631"/>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33"/>
      <w:bookmarkEnd w:id="134"/>
      <w:bookmarkEnd w:id="135"/>
      <w:bookmarkEnd w:id="136"/>
      <w:bookmarkEnd w:id="137"/>
      <w:bookmarkEnd w:id="138"/>
      <w:bookmarkEnd w:id="139"/>
      <w:bookmarkEnd w:id="140"/>
      <w:bookmarkEnd w:id="141"/>
      <w:bookmarkEnd w:id="142"/>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43" w:name="_Toc21095752"/>
      <w:bookmarkStart w:id="144" w:name="_Toc29762951"/>
      <w:bookmarkStart w:id="145" w:name="_Toc45869236"/>
      <w:bookmarkStart w:id="146" w:name="_Toc52554484"/>
      <w:bookmarkStart w:id="147" w:name="_Toc52554954"/>
      <w:bookmarkStart w:id="148" w:name="_Toc61112179"/>
      <w:bookmarkStart w:id="149" w:name="_Toc67911331"/>
      <w:bookmarkStart w:id="150" w:name="_Toc74842806"/>
      <w:bookmarkStart w:id="151" w:name="_Toc76503189"/>
      <w:bookmarkStart w:id="152" w:name="_Toc83040632"/>
      <w:r w:rsidRPr="00EF2F0E">
        <w:rPr>
          <w:lang w:eastAsia="zh-CN"/>
        </w:rPr>
        <w:t>4.6</w:t>
      </w:r>
      <w:r w:rsidRPr="00EF2F0E">
        <w:rPr>
          <w:lang w:eastAsia="zh-CN"/>
        </w:rPr>
        <w:tab/>
        <w:t>Operating Bands and Band Categories</w:t>
      </w:r>
      <w:bookmarkEnd w:id="143"/>
      <w:bookmarkEnd w:id="144"/>
      <w:bookmarkEnd w:id="145"/>
      <w:bookmarkEnd w:id="146"/>
      <w:bookmarkEnd w:id="147"/>
      <w:bookmarkEnd w:id="148"/>
      <w:bookmarkEnd w:id="149"/>
      <w:bookmarkEnd w:id="150"/>
      <w:bookmarkEnd w:id="151"/>
      <w:bookmarkEnd w:id="152"/>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53" w:name="_Toc21095753"/>
      <w:bookmarkStart w:id="154" w:name="_Toc29762952"/>
      <w:bookmarkStart w:id="155" w:name="_Toc45869237"/>
      <w:bookmarkStart w:id="156" w:name="_Toc52554485"/>
      <w:bookmarkStart w:id="157" w:name="_Toc52554955"/>
      <w:bookmarkStart w:id="158" w:name="_Toc61112180"/>
      <w:bookmarkStart w:id="159" w:name="_Toc67911332"/>
      <w:bookmarkStart w:id="160" w:name="_Toc74842807"/>
      <w:bookmarkStart w:id="161" w:name="_Toc76503190"/>
      <w:bookmarkStart w:id="162" w:name="_Toc83040633"/>
      <w:r w:rsidRPr="00EF2F0E">
        <w:rPr>
          <w:lang w:eastAsia="zh-CN"/>
        </w:rPr>
        <w:t>4.7</w:t>
      </w:r>
      <w:r w:rsidRPr="00EF2F0E">
        <w:rPr>
          <w:lang w:eastAsia="zh-CN"/>
        </w:rPr>
        <w:tab/>
        <w:t>Channel arrangements</w:t>
      </w:r>
      <w:bookmarkEnd w:id="153"/>
      <w:bookmarkEnd w:id="154"/>
      <w:bookmarkEnd w:id="155"/>
      <w:bookmarkEnd w:id="156"/>
      <w:bookmarkEnd w:id="157"/>
      <w:bookmarkEnd w:id="158"/>
      <w:bookmarkEnd w:id="159"/>
      <w:bookmarkEnd w:id="160"/>
      <w:bookmarkEnd w:id="161"/>
      <w:bookmarkEnd w:id="162"/>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163" w:name="_Toc21095754"/>
      <w:bookmarkStart w:id="164" w:name="_Toc29762953"/>
      <w:bookmarkStart w:id="165" w:name="_Toc45869238"/>
      <w:bookmarkStart w:id="166" w:name="_Toc52554486"/>
      <w:bookmarkStart w:id="167" w:name="_Toc52554956"/>
      <w:bookmarkStart w:id="168" w:name="_Toc61112181"/>
      <w:bookmarkStart w:id="169" w:name="_Toc67911333"/>
      <w:bookmarkStart w:id="170" w:name="_Toc74842808"/>
      <w:bookmarkStart w:id="171" w:name="_Toc76503191"/>
      <w:bookmarkStart w:id="172" w:name="_Toc83040634"/>
      <w:r w:rsidRPr="00EF2F0E">
        <w:rPr>
          <w:lang w:eastAsia="zh-CN"/>
        </w:rPr>
        <w:t>4.8</w:t>
      </w:r>
      <w:r w:rsidRPr="00EF2F0E">
        <w:rPr>
          <w:lang w:eastAsia="zh-CN"/>
        </w:rPr>
        <w:tab/>
        <w:t>Requirements for contiguous and non-contiguous spectrum</w:t>
      </w:r>
      <w:bookmarkEnd w:id="163"/>
      <w:bookmarkEnd w:id="164"/>
      <w:bookmarkEnd w:id="165"/>
      <w:bookmarkEnd w:id="166"/>
      <w:bookmarkEnd w:id="167"/>
      <w:bookmarkEnd w:id="168"/>
      <w:bookmarkEnd w:id="169"/>
      <w:bookmarkEnd w:id="170"/>
      <w:bookmarkEnd w:id="171"/>
      <w:bookmarkEnd w:id="172"/>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173" w:name="_Toc21095755"/>
      <w:bookmarkStart w:id="174" w:name="_Toc29762954"/>
      <w:bookmarkStart w:id="175" w:name="_Toc45869239"/>
      <w:bookmarkStart w:id="176" w:name="_Toc52554487"/>
      <w:bookmarkStart w:id="177" w:name="_Toc52554957"/>
      <w:bookmarkStart w:id="178" w:name="_Toc61112182"/>
      <w:bookmarkStart w:id="179" w:name="_Toc67911334"/>
      <w:bookmarkStart w:id="180" w:name="_Toc74842809"/>
      <w:bookmarkStart w:id="181" w:name="_Toc76503192"/>
      <w:bookmarkStart w:id="182" w:name="_Toc83040635"/>
      <w:r w:rsidRPr="00EF2F0E">
        <w:rPr>
          <w:lang w:eastAsia="zh-CN"/>
        </w:rPr>
        <w:t>4.9</w:t>
      </w:r>
      <w:r w:rsidRPr="00EF2F0E">
        <w:rPr>
          <w:lang w:eastAsia="zh-CN"/>
        </w:rPr>
        <w:tab/>
        <w:t>Requirements for AAS BS capable of operation in multiple operating bands</w:t>
      </w:r>
      <w:bookmarkEnd w:id="173"/>
      <w:bookmarkEnd w:id="174"/>
      <w:bookmarkEnd w:id="175"/>
      <w:bookmarkEnd w:id="176"/>
      <w:bookmarkEnd w:id="177"/>
      <w:bookmarkEnd w:id="178"/>
      <w:bookmarkEnd w:id="179"/>
      <w:bookmarkEnd w:id="180"/>
      <w:bookmarkEnd w:id="181"/>
      <w:bookmarkEnd w:id="182"/>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183" w:name="_Toc21095756"/>
      <w:bookmarkStart w:id="184" w:name="_Toc29762955"/>
      <w:bookmarkStart w:id="185" w:name="_Toc45869240"/>
      <w:bookmarkStart w:id="186" w:name="_Toc52554488"/>
      <w:bookmarkStart w:id="187" w:name="_Toc52554958"/>
      <w:bookmarkStart w:id="188" w:name="_Toc61112183"/>
      <w:bookmarkStart w:id="189" w:name="_Toc67911335"/>
      <w:bookmarkStart w:id="190" w:name="_Toc74842810"/>
      <w:bookmarkStart w:id="191" w:name="_Toc76503193"/>
      <w:bookmarkStart w:id="192" w:name="_Toc83040636"/>
      <w:r w:rsidRPr="00EF2F0E">
        <w:t>4.10</w:t>
      </w:r>
      <w:r w:rsidRPr="00EF2F0E">
        <w:tab/>
        <w:t>OTA Co-location with other base stations</w:t>
      </w:r>
      <w:bookmarkEnd w:id="183"/>
      <w:bookmarkEnd w:id="184"/>
      <w:bookmarkEnd w:id="185"/>
      <w:bookmarkEnd w:id="186"/>
      <w:bookmarkEnd w:id="187"/>
      <w:bookmarkEnd w:id="188"/>
      <w:bookmarkEnd w:id="189"/>
      <w:bookmarkEnd w:id="190"/>
      <w:bookmarkEnd w:id="191"/>
      <w:bookmarkEnd w:id="192"/>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193" w:name="_Toc21095757"/>
      <w:bookmarkStart w:id="194" w:name="_Toc29762956"/>
      <w:bookmarkStart w:id="195" w:name="_Toc45869241"/>
      <w:bookmarkStart w:id="196" w:name="_Toc52554489"/>
      <w:bookmarkStart w:id="197" w:name="_Toc52554959"/>
      <w:bookmarkStart w:id="198" w:name="_Toc61112184"/>
      <w:bookmarkStart w:id="199" w:name="_Toc67911336"/>
      <w:bookmarkStart w:id="200" w:name="_Toc74842811"/>
      <w:bookmarkStart w:id="201" w:name="_Toc76503194"/>
      <w:bookmarkStart w:id="202" w:name="_Toc83040637"/>
      <w:r w:rsidRPr="00EF2F0E">
        <w:rPr>
          <w:lang w:eastAsia="zh-CN"/>
        </w:rPr>
        <w:t>5</w:t>
      </w:r>
      <w:r w:rsidRPr="00EF2F0E">
        <w:rPr>
          <w:lang w:eastAsia="zh-CN"/>
        </w:rPr>
        <w:tab/>
        <w:t>Applicability of Requirements</w:t>
      </w:r>
      <w:bookmarkEnd w:id="193"/>
      <w:bookmarkEnd w:id="194"/>
      <w:bookmarkEnd w:id="195"/>
      <w:bookmarkEnd w:id="196"/>
      <w:bookmarkEnd w:id="197"/>
      <w:bookmarkEnd w:id="198"/>
      <w:bookmarkEnd w:id="199"/>
      <w:bookmarkEnd w:id="200"/>
      <w:bookmarkEnd w:id="201"/>
      <w:bookmarkEnd w:id="202"/>
    </w:p>
    <w:p w14:paraId="0984CDBE" w14:textId="77777777" w:rsidR="005C1B04" w:rsidRPr="00EF2F0E" w:rsidRDefault="005C1B04" w:rsidP="00A40339">
      <w:pPr>
        <w:pStyle w:val="Heading2"/>
      </w:pPr>
      <w:bookmarkStart w:id="203" w:name="_Toc21095758"/>
      <w:bookmarkStart w:id="204" w:name="_Toc29762957"/>
      <w:bookmarkStart w:id="205" w:name="_Toc45869242"/>
      <w:bookmarkStart w:id="206" w:name="_Toc52554490"/>
      <w:bookmarkStart w:id="207" w:name="_Toc52554960"/>
      <w:bookmarkStart w:id="208" w:name="_Toc61112185"/>
      <w:bookmarkStart w:id="209" w:name="_Toc67911337"/>
      <w:bookmarkStart w:id="210" w:name="_Toc74842812"/>
      <w:bookmarkStart w:id="211" w:name="_Toc76503195"/>
      <w:bookmarkStart w:id="212" w:name="_Toc83040638"/>
      <w:r w:rsidRPr="00EF2F0E">
        <w:t>5.1</w:t>
      </w:r>
      <w:r w:rsidRPr="00EF2F0E">
        <w:tab/>
        <w:t>General</w:t>
      </w:r>
      <w:bookmarkEnd w:id="203"/>
      <w:bookmarkEnd w:id="204"/>
      <w:bookmarkEnd w:id="205"/>
      <w:bookmarkEnd w:id="206"/>
      <w:bookmarkEnd w:id="207"/>
      <w:bookmarkEnd w:id="208"/>
      <w:bookmarkEnd w:id="209"/>
      <w:bookmarkEnd w:id="210"/>
      <w:bookmarkEnd w:id="211"/>
      <w:bookmarkEnd w:id="21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13" w:name="_Toc21095759"/>
      <w:bookmarkStart w:id="214" w:name="_Toc29762958"/>
      <w:bookmarkStart w:id="215" w:name="_Toc45869243"/>
      <w:bookmarkStart w:id="216" w:name="_Toc52554491"/>
      <w:bookmarkStart w:id="217" w:name="_Toc52554961"/>
      <w:bookmarkStart w:id="218" w:name="_Toc61112186"/>
      <w:bookmarkStart w:id="219" w:name="_Toc67911338"/>
      <w:bookmarkStart w:id="220" w:name="_Toc74842813"/>
      <w:bookmarkStart w:id="221" w:name="_Toc76503196"/>
      <w:bookmarkStart w:id="222" w:name="_Toc83040639"/>
      <w:r w:rsidRPr="00EF2F0E">
        <w:t>5.2</w:t>
      </w:r>
      <w:r w:rsidRPr="00EF2F0E">
        <w:tab/>
        <w:t>Band category 1 (BC1) and band category 2 (BC2)</w:t>
      </w:r>
      <w:bookmarkEnd w:id="213"/>
      <w:bookmarkEnd w:id="214"/>
      <w:bookmarkEnd w:id="215"/>
      <w:bookmarkEnd w:id="216"/>
      <w:bookmarkEnd w:id="217"/>
      <w:bookmarkEnd w:id="218"/>
      <w:bookmarkEnd w:id="219"/>
      <w:bookmarkEnd w:id="220"/>
      <w:bookmarkEnd w:id="221"/>
      <w:bookmarkEnd w:id="222"/>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23" w:name="_Toc21095760"/>
      <w:bookmarkStart w:id="224" w:name="_Toc29762959"/>
      <w:bookmarkStart w:id="225" w:name="_Toc45869244"/>
      <w:bookmarkStart w:id="226" w:name="_Toc52554492"/>
      <w:bookmarkStart w:id="227" w:name="_Toc52554962"/>
      <w:bookmarkStart w:id="228" w:name="_Toc61112187"/>
      <w:bookmarkStart w:id="229" w:name="_Toc67911339"/>
      <w:bookmarkStart w:id="230" w:name="_Toc74842814"/>
      <w:bookmarkStart w:id="231" w:name="_Toc76503197"/>
      <w:bookmarkStart w:id="232" w:name="_Toc83040640"/>
      <w:r w:rsidRPr="00EF2F0E">
        <w:t>5.3</w:t>
      </w:r>
      <w:r w:rsidRPr="00EF2F0E">
        <w:tab/>
        <w:t>Band category 3 (BC3)</w:t>
      </w:r>
      <w:bookmarkEnd w:id="223"/>
      <w:bookmarkEnd w:id="224"/>
      <w:bookmarkEnd w:id="225"/>
      <w:bookmarkEnd w:id="226"/>
      <w:bookmarkEnd w:id="227"/>
      <w:bookmarkEnd w:id="228"/>
      <w:bookmarkEnd w:id="229"/>
      <w:bookmarkEnd w:id="230"/>
      <w:bookmarkEnd w:id="231"/>
      <w:bookmarkEnd w:id="232"/>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33" w:name="_Toc21095761"/>
      <w:bookmarkStart w:id="234" w:name="_Toc29762960"/>
      <w:bookmarkStart w:id="235" w:name="_Toc45869245"/>
      <w:bookmarkStart w:id="236" w:name="_Toc52554493"/>
      <w:bookmarkStart w:id="237" w:name="_Toc52554963"/>
      <w:bookmarkStart w:id="238" w:name="_Toc61112188"/>
      <w:bookmarkStart w:id="239" w:name="_Toc67911340"/>
      <w:bookmarkStart w:id="240" w:name="_Toc74842815"/>
      <w:bookmarkStart w:id="241" w:name="_Toc76503198"/>
      <w:bookmarkStart w:id="242" w:name="_Toc83040641"/>
      <w:r w:rsidRPr="00EF2F0E">
        <w:rPr>
          <w:lang w:eastAsia="zh-CN"/>
        </w:rPr>
        <w:t>6</w:t>
      </w:r>
      <w:r w:rsidRPr="00EF2F0E">
        <w:rPr>
          <w:lang w:eastAsia="zh-CN"/>
        </w:rPr>
        <w:tab/>
        <w:t>Conducted transmitter characteristics</w:t>
      </w:r>
      <w:bookmarkEnd w:id="233"/>
      <w:bookmarkEnd w:id="234"/>
      <w:bookmarkEnd w:id="235"/>
      <w:bookmarkEnd w:id="236"/>
      <w:bookmarkEnd w:id="237"/>
      <w:bookmarkEnd w:id="238"/>
      <w:bookmarkEnd w:id="239"/>
      <w:bookmarkEnd w:id="240"/>
      <w:bookmarkEnd w:id="241"/>
      <w:bookmarkEnd w:id="242"/>
    </w:p>
    <w:p w14:paraId="0984D241" w14:textId="77777777" w:rsidR="003E32EB" w:rsidRPr="00EF2F0E" w:rsidRDefault="003E32EB" w:rsidP="00A40339">
      <w:pPr>
        <w:pStyle w:val="Heading2"/>
        <w:rPr>
          <w:lang w:eastAsia="zh-CN"/>
        </w:rPr>
      </w:pPr>
      <w:bookmarkStart w:id="243" w:name="_Toc21095762"/>
      <w:bookmarkStart w:id="244" w:name="_Toc29762961"/>
      <w:bookmarkStart w:id="245" w:name="_Toc45869246"/>
      <w:bookmarkStart w:id="246" w:name="_Toc52554494"/>
      <w:bookmarkStart w:id="247" w:name="_Toc52554964"/>
      <w:bookmarkStart w:id="248" w:name="_Toc61112189"/>
      <w:bookmarkStart w:id="249" w:name="_Toc67911341"/>
      <w:bookmarkStart w:id="250" w:name="_Toc74842816"/>
      <w:bookmarkStart w:id="251" w:name="_Toc76503199"/>
      <w:bookmarkStart w:id="252" w:name="_Toc83040642"/>
      <w:r w:rsidRPr="00EF2F0E">
        <w:rPr>
          <w:lang w:eastAsia="zh-CN"/>
        </w:rPr>
        <w:t>6.1</w:t>
      </w:r>
      <w:r w:rsidRPr="00EF2F0E">
        <w:rPr>
          <w:lang w:eastAsia="zh-CN"/>
        </w:rPr>
        <w:tab/>
        <w:t>General</w:t>
      </w:r>
      <w:bookmarkEnd w:id="243"/>
      <w:bookmarkEnd w:id="244"/>
      <w:bookmarkEnd w:id="245"/>
      <w:bookmarkEnd w:id="246"/>
      <w:bookmarkEnd w:id="247"/>
      <w:bookmarkEnd w:id="248"/>
      <w:bookmarkEnd w:id="249"/>
      <w:bookmarkEnd w:id="250"/>
      <w:bookmarkEnd w:id="251"/>
      <w:bookmarkEnd w:id="252"/>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253" w:name="_Toc21095763"/>
      <w:bookmarkStart w:id="254" w:name="_Toc29762962"/>
      <w:bookmarkStart w:id="255" w:name="_Toc45869247"/>
      <w:bookmarkStart w:id="256" w:name="_Toc52554495"/>
      <w:bookmarkStart w:id="257" w:name="_Toc52554965"/>
      <w:bookmarkStart w:id="258" w:name="_Toc61112190"/>
      <w:bookmarkStart w:id="259" w:name="_Toc67911342"/>
      <w:bookmarkStart w:id="260" w:name="_Toc74842817"/>
      <w:bookmarkStart w:id="261" w:name="_Toc76503200"/>
      <w:bookmarkStart w:id="262" w:name="_Toc83040643"/>
      <w:r w:rsidRPr="00EF2F0E">
        <w:rPr>
          <w:lang w:eastAsia="zh-CN"/>
        </w:rPr>
        <w:t>6.2</w:t>
      </w:r>
      <w:r w:rsidRPr="00EF2F0E">
        <w:rPr>
          <w:lang w:eastAsia="zh-CN"/>
        </w:rPr>
        <w:tab/>
        <w:t>Base station output power</w:t>
      </w:r>
      <w:bookmarkEnd w:id="253"/>
      <w:bookmarkEnd w:id="254"/>
      <w:bookmarkEnd w:id="255"/>
      <w:bookmarkEnd w:id="256"/>
      <w:bookmarkEnd w:id="257"/>
      <w:bookmarkEnd w:id="258"/>
      <w:bookmarkEnd w:id="259"/>
      <w:bookmarkEnd w:id="260"/>
      <w:bookmarkEnd w:id="261"/>
      <w:bookmarkEnd w:id="262"/>
    </w:p>
    <w:p w14:paraId="0984D24F" w14:textId="77777777" w:rsidR="003E32EB" w:rsidRPr="00EF2F0E" w:rsidRDefault="003E32EB" w:rsidP="00A40339">
      <w:pPr>
        <w:pStyle w:val="Heading3"/>
      </w:pPr>
      <w:bookmarkStart w:id="263" w:name="_Toc21095764"/>
      <w:bookmarkStart w:id="264" w:name="_Toc29762963"/>
      <w:bookmarkStart w:id="265" w:name="_Toc45869248"/>
      <w:bookmarkStart w:id="266" w:name="_Toc52554496"/>
      <w:bookmarkStart w:id="267" w:name="_Toc52554966"/>
      <w:bookmarkStart w:id="268" w:name="_Toc61112191"/>
      <w:bookmarkStart w:id="269" w:name="_Toc67911343"/>
      <w:bookmarkStart w:id="270" w:name="_Toc74842818"/>
      <w:bookmarkStart w:id="271" w:name="_Toc76503201"/>
      <w:bookmarkStart w:id="272" w:name="_Toc83040644"/>
      <w:r w:rsidRPr="00EF2F0E">
        <w:t>6.2.1</w:t>
      </w:r>
      <w:r w:rsidRPr="00EF2F0E">
        <w:tab/>
        <w:t>General</w:t>
      </w:r>
      <w:bookmarkEnd w:id="263"/>
      <w:bookmarkEnd w:id="264"/>
      <w:bookmarkEnd w:id="265"/>
      <w:bookmarkEnd w:id="266"/>
      <w:bookmarkEnd w:id="267"/>
      <w:bookmarkEnd w:id="268"/>
      <w:bookmarkEnd w:id="269"/>
      <w:bookmarkEnd w:id="270"/>
      <w:bookmarkEnd w:id="271"/>
      <w:bookmarkEnd w:id="272"/>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273" w:name="_Toc21095765"/>
      <w:bookmarkStart w:id="274" w:name="_Toc29762964"/>
      <w:bookmarkStart w:id="275" w:name="_Toc45869249"/>
      <w:bookmarkStart w:id="276" w:name="_Toc52554497"/>
      <w:bookmarkStart w:id="277" w:name="_Toc52554967"/>
      <w:bookmarkStart w:id="278" w:name="_Toc61112192"/>
      <w:bookmarkStart w:id="279" w:name="_Toc67911344"/>
      <w:bookmarkStart w:id="280" w:name="_Toc74842819"/>
      <w:bookmarkStart w:id="281" w:name="_Toc76503202"/>
      <w:bookmarkStart w:id="282" w:name="_Toc83040645"/>
      <w:r w:rsidRPr="00EF2F0E">
        <w:rPr>
          <w:lang w:eastAsia="zh-CN"/>
        </w:rPr>
        <w:t>6.2.2</w:t>
      </w:r>
      <w:r w:rsidRPr="00EF2F0E">
        <w:rPr>
          <w:lang w:eastAsia="zh-CN"/>
        </w:rPr>
        <w:tab/>
        <w:t>Maximum output power</w:t>
      </w:r>
      <w:bookmarkEnd w:id="273"/>
      <w:bookmarkEnd w:id="274"/>
      <w:bookmarkEnd w:id="275"/>
      <w:bookmarkEnd w:id="276"/>
      <w:bookmarkEnd w:id="277"/>
      <w:bookmarkEnd w:id="278"/>
      <w:bookmarkEnd w:id="279"/>
      <w:bookmarkEnd w:id="280"/>
      <w:bookmarkEnd w:id="281"/>
      <w:bookmarkEnd w:id="282"/>
    </w:p>
    <w:p w14:paraId="0984D252" w14:textId="77777777" w:rsidR="003E32EB" w:rsidRPr="00EF2F0E" w:rsidRDefault="003E32EB" w:rsidP="00A40339">
      <w:pPr>
        <w:pStyle w:val="Heading4"/>
      </w:pPr>
      <w:bookmarkStart w:id="283" w:name="_Toc21095766"/>
      <w:bookmarkStart w:id="284" w:name="_Toc29762965"/>
      <w:bookmarkStart w:id="285" w:name="_Toc45869250"/>
      <w:bookmarkStart w:id="286" w:name="_Toc52554498"/>
      <w:bookmarkStart w:id="287" w:name="_Toc52554968"/>
      <w:bookmarkStart w:id="288" w:name="_Toc61112193"/>
      <w:bookmarkStart w:id="289" w:name="_Toc67911345"/>
      <w:bookmarkStart w:id="290" w:name="_Toc74842820"/>
      <w:bookmarkStart w:id="291" w:name="_Toc76503203"/>
      <w:bookmarkStart w:id="292" w:name="_Toc83040646"/>
      <w:r w:rsidRPr="00EF2F0E">
        <w:t>6.2.2.1</w:t>
      </w:r>
      <w:r w:rsidRPr="00EF2F0E">
        <w:tab/>
        <w:t>General</w:t>
      </w:r>
      <w:bookmarkEnd w:id="283"/>
      <w:bookmarkEnd w:id="284"/>
      <w:bookmarkEnd w:id="285"/>
      <w:bookmarkEnd w:id="286"/>
      <w:bookmarkEnd w:id="287"/>
      <w:bookmarkEnd w:id="288"/>
      <w:bookmarkEnd w:id="289"/>
      <w:bookmarkEnd w:id="290"/>
      <w:bookmarkEnd w:id="291"/>
      <w:bookmarkEnd w:id="292"/>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293" w:name="_Toc21095767"/>
      <w:bookmarkStart w:id="294" w:name="_Toc29762966"/>
      <w:bookmarkStart w:id="295" w:name="_Toc45869251"/>
      <w:bookmarkStart w:id="296" w:name="_Toc52554499"/>
      <w:bookmarkStart w:id="297" w:name="_Toc52554969"/>
      <w:bookmarkStart w:id="298" w:name="_Toc61112194"/>
      <w:bookmarkStart w:id="299" w:name="_Toc67911346"/>
      <w:bookmarkStart w:id="300" w:name="_Toc74842821"/>
      <w:bookmarkStart w:id="301" w:name="_Toc76503204"/>
      <w:bookmarkStart w:id="302" w:name="_Toc83040647"/>
      <w:r w:rsidRPr="00EF2F0E">
        <w:t>6.2.2.2</w:t>
      </w:r>
      <w:r w:rsidRPr="00EF2F0E">
        <w:tab/>
      </w:r>
      <w:r w:rsidRPr="00EF2F0E">
        <w:rPr>
          <w:lang w:eastAsia="zh-CN"/>
        </w:rPr>
        <w:t>Minimum requirement for MSR operation</w:t>
      </w:r>
      <w:bookmarkEnd w:id="293"/>
      <w:bookmarkEnd w:id="294"/>
      <w:bookmarkEnd w:id="295"/>
      <w:bookmarkEnd w:id="296"/>
      <w:bookmarkEnd w:id="297"/>
      <w:bookmarkEnd w:id="298"/>
      <w:bookmarkEnd w:id="299"/>
      <w:bookmarkEnd w:id="300"/>
      <w:bookmarkEnd w:id="301"/>
      <w:bookmarkEnd w:id="302"/>
    </w:p>
    <w:p w14:paraId="0984D269" w14:textId="77777777" w:rsidR="003E32EB" w:rsidRPr="00EF2F0E" w:rsidRDefault="003E32EB" w:rsidP="00A40339">
      <w:pPr>
        <w:pStyle w:val="Heading5"/>
        <w:spacing w:after="200"/>
        <w:rPr>
          <w:rFonts w:cs="Arial"/>
          <w:szCs w:val="22"/>
        </w:rPr>
      </w:pPr>
      <w:bookmarkStart w:id="303" w:name="_Toc21095768"/>
      <w:bookmarkStart w:id="304" w:name="_Toc29762967"/>
      <w:bookmarkStart w:id="305" w:name="_Toc45869252"/>
      <w:bookmarkStart w:id="306" w:name="_Toc52554500"/>
      <w:bookmarkStart w:id="307" w:name="_Toc52554970"/>
      <w:bookmarkStart w:id="308" w:name="_Toc61112195"/>
      <w:bookmarkStart w:id="309" w:name="_Toc67911347"/>
      <w:bookmarkStart w:id="310" w:name="_Toc74842822"/>
      <w:bookmarkStart w:id="311" w:name="_Toc76503205"/>
      <w:bookmarkStart w:id="312" w:name="_Toc83040648"/>
      <w:r w:rsidRPr="00EF2F0E">
        <w:rPr>
          <w:rFonts w:cs="Arial"/>
          <w:szCs w:val="22"/>
        </w:rPr>
        <w:t>6.2.2.2.1</w:t>
      </w:r>
      <w:r w:rsidRPr="00EF2F0E">
        <w:rPr>
          <w:rFonts w:cs="Arial"/>
          <w:szCs w:val="22"/>
        </w:rPr>
        <w:tab/>
        <w:t>General</w:t>
      </w:r>
      <w:bookmarkEnd w:id="303"/>
      <w:bookmarkEnd w:id="304"/>
      <w:bookmarkEnd w:id="305"/>
      <w:bookmarkEnd w:id="306"/>
      <w:bookmarkEnd w:id="307"/>
      <w:bookmarkEnd w:id="308"/>
      <w:bookmarkEnd w:id="309"/>
      <w:bookmarkEnd w:id="310"/>
      <w:bookmarkEnd w:id="311"/>
      <w:bookmarkEnd w:id="31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313" w:name="_Toc21095769"/>
      <w:bookmarkStart w:id="314" w:name="_Toc29762968"/>
      <w:bookmarkStart w:id="315" w:name="_Toc45869253"/>
      <w:bookmarkStart w:id="316" w:name="_Toc52554501"/>
      <w:bookmarkStart w:id="317" w:name="_Toc52554971"/>
      <w:bookmarkStart w:id="318" w:name="_Toc61112196"/>
      <w:bookmarkStart w:id="319" w:name="_Toc67911348"/>
      <w:bookmarkStart w:id="320" w:name="_Toc74842823"/>
      <w:bookmarkStart w:id="321" w:name="_Toc76503206"/>
      <w:bookmarkStart w:id="322" w:name="_Toc83040649"/>
      <w:r w:rsidRPr="00EF2F0E">
        <w:rPr>
          <w:rFonts w:cs="Arial"/>
          <w:szCs w:val="22"/>
        </w:rPr>
        <w:t>6.2.2.2.2</w:t>
      </w:r>
      <w:r w:rsidRPr="00EF2F0E">
        <w:rPr>
          <w:rFonts w:cs="Arial"/>
          <w:szCs w:val="22"/>
        </w:rPr>
        <w:tab/>
        <w:t>Additional requirements (regional)</w:t>
      </w:r>
      <w:bookmarkEnd w:id="313"/>
      <w:bookmarkEnd w:id="314"/>
      <w:bookmarkEnd w:id="315"/>
      <w:bookmarkEnd w:id="316"/>
      <w:bookmarkEnd w:id="317"/>
      <w:bookmarkEnd w:id="318"/>
      <w:bookmarkEnd w:id="319"/>
      <w:bookmarkEnd w:id="320"/>
      <w:bookmarkEnd w:id="321"/>
      <w:bookmarkEnd w:id="322"/>
    </w:p>
    <w:p w14:paraId="0984D26F" w14:textId="77777777" w:rsidR="003E32EB" w:rsidRPr="00EF2F0E" w:rsidRDefault="003E32EB" w:rsidP="00A40339">
      <w:pPr>
        <w:pStyle w:val="Heading4"/>
        <w:rPr>
          <w:lang w:eastAsia="zh-CN"/>
        </w:rPr>
      </w:pPr>
      <w:bookmarkStart w:id="323" w:name="_Toc21095770"/>
      <w:bookmarkStart w:id="324" w:name="_Toc29762969"/>
      <w:bookmarkStart w:id="325" w:name="_Toc45869254"/>
      <w:bookmarkStart w:id="326" w:name="_Toc52554502"/>
      <w:bookmarkStart w:id="327" w:name="_Toc52554972"/>
      <w:bookmarkStart w:id="328" w:name="_Toc61112197"/>
      <w:bookmarkStart w:id="329" w:name="_Toc67911349"/>
      <w:bookmarkStart w:id="330" w:name="_Toc74842824"/>
      <w:bookmarkStart w:id="331" w:name="_Toc76503207"/>
      <w:bookmarkStart w:id="332" w:name="_Toc83040650"/>
      <w:r w:rsidRPr="00EF2F0E">
        <w:rPr>
          <w:lang w:eastAsia="zh-CN"/>
        </w:rPr>
        <w:t>6.2.2.3</w:t>
      </w:r>
      <w:r w:rsidRPr="00EF2F0E">
        <w:rPr>
          <w:lang w:eastAsia="zh-CN"/>
        </w:rPr>
        <w:tab/>
        <w:t>Minimum requirement for single RAT UTRA operation</w:t>
      </w:r>
      <w:bookmarkEnd w:id="323"/>
      <w:bookmarkEnd w:id="324"/>
      <w:bookmarkEnd w:id="325"/>
      <w:bookmarkEnd w:id="326"/>
      <w:bookmarkEnd w:id="327"/>
      <w:bookmarkEnd w:id="328"/>
      <w:bookmarkEnd w:id="329"/>
      <w:bookmarkEnd w:id="330"/>
      <w:bookmarkEnd w:id="331"/>
      <w:bookmarkEnd w:id="332"/>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333" w:name="_Toc21095771"/>
      <w:bookmarkStart w:id="334" w:name="_Toc29762970"/>
      <w:bookmarkStart w:id="335" w:name="_Toc45869255"/>
      <w:bookmarkStart w:id="336" w:name="_Toc52554503"/>
      <w:bookmarkStart w:id="337" w:name="_Toc52554973"/>
      <w:bookmarkStart w:id="338" w:name="_Toc61112198"/>
      <w:bookmarkStart w:id="339" w:name="_Toc67911350"/>
      <w:bookmarkStart w:id="340" w:name="_Toc74842825"/>
      <w:bookmarkStart w:id="341" w:name="_Toc76503208"/>
      <w:bookmarkStart w:id="342" w:name="_Toc83040651"/>
      <w:r w:rsidRPr="00EF2F0E">
        <w:rPr>
          <w:lang w:eastAsia="zh-CN"/>
        </w:rPr>
        <w:t>6.2.2.4</w:t>
      </w:r>
      <w:r w:rsidRPr="00EF2F0E">
        <w:rPr>
          <w:lang w:eastAsia="zh-CN"/>
        </w:rPr>
        <w:tab/>
        <w:t>Minimum requirement for single RAT E-UTRA operation</w:t>
      </w:r>
      <w:bookmarkEnd w:id="333"/>
      <w:bookmarkEnd w:id="334"/>
      <w:bookmarkEnd w:id="335"/>
      <w:bookmarkEnd w:id="336"/>
      <w:bookmarkEnd w:id="337"/>
      <w:bookmarkEnd w:id="338"/>
      <w:bookmarkEnd w:id="339"/>
      <w:bookmarkEnd w:id="340"/>
      <w:bookmarkEnd w:id="341"/>
      <w:bookmarkEnd w:id="342"/>
    </w:p>
    <w:p w14:paraId="0984D272" w14:textId="77777777" w:rsidR="003E32EB" w:rsidRPr="00EF2F0E" w:rsidRDefault="003E32EB" w:rsidP="00A40339">
      <w:pPr>
        <w:pStyle w:val="Heading5"/>
        <w:spacing w:after="200"/>
        <w:rPr>
          <w:rFonts w:cs="Arial"/>
          <w:szCs w:val="22"/>
        </w:rPr>
      </w:pPr>
      <w:bookmarkStart w:id="343" w:name="_Toc21095772"/>
      <w:bookmarkStart w:id="344" w:name="_Toc29762971"/>
      <w:bookmarkStart w:id="345" w:name="_Toc45869256"/>
      <w:bookmarkStart w:id="346" w:name="_Toc52554504"/>
      <w:bookmarkStart w:id="347" w:name="_Toc52554974"/>
      <w:bookmarkStart w:id="348" w:name="_Toc61112199"/>
      <w:bookmarkStart w:id="349" w:name="_Toc67911351"/>
      <w:bookmarkStart w:id="350" w:name="_Toc74842826"/>
      <w:bookmarkStart w:id="351" w:name="_Toc76503209"/>
      <w:bookmarkStart w:id="352" w:name="_Toc83040652"/>
      <w:r w:rsidRPr="00EF2F0E">
        <w:rPr>
          <w:rFonts w:cs="Arial"/>
          <w:szCs w:val="22"/>
        </w:rPr>
        <w:t>6.2.2.4.1</w:t>
      </w:r>
      <w:r w:rsidRPr="00EF2F0E">
        <w:rPr>
          <w:rFonts w:cs="Arial"/>
          <w:szCs w:val="22"/>
        </w:rPr>
        <w:tab/>
        <w:t>General</w:t>
      </w:r>
      <w:bookmarkEnd w:id="343"/>
      <w:bookmarkEnd w:id="344"/>
      <w:bookmarkEnd w:id="345"/>
      <w:bookmarkEnd w:id="346"/>
      <w:bookmarkEnd w:id="347"/>
      <w:bookmarkEnd w:id="348"/>
      <w:bookmarkEnd w:id="349"/>
      <w:bookmarkEnd w:id="350"/>
      <w:bookmarkEnd w:id="351"/>
      <w:bookmarkEnd w:id="352"/>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353" w:name="_Toc21095773"/>
      <w:bookmarkStart w:id="354" w:name="_Toc29762972"/>
      <w:bookmarkStart w:id="355" w:name="_Toc45869257"/>
      <w:bookmarkStart w:id="356" w:name="_Toc52554505"/>
      <w:bookmarkStart w:id="357" w:name="_Toc52554975"/>
      <w:bookmarkStart w:id="358" w:name="_Toc61112200"/>
      <w:bookmarkStart w:id="359" w:name="_Toc67911352"/>
      <w:bookmarkStart w:id="360" w:name="_Toc74842827"/>
      <w:bookmarkStart w:id="361" w:name="_Toc76503210"/>
      <w:bookmarkStart w:id="362" w:name="_Toc83040653"/>
      <w:r w:rsidRPr="00EF2F0E">
        <w:rPr>
          <w:rFonts w:cs="Arial"/>
          <w:szCs w:val="22"/>
        </w:rPr>
        <w:t>6.2.2.4.2</w:t>
      </w:r>
      <w:r w:rsidRPr="00EF2F0E">
        <w:rPr>
          <w:rFonts w:cs="Arial"/>
          <w:szCs w:val="22"/>
        </w:rPr>
        <w:tab/>
        <w:t>Additional requirements (regional)</w:t>
      </w:r>
      <w:bookmarkEnd w:id="353"/>
      <w:bookmarkEnd w:id="354"/>
      <w:bookmarkEnd w:id="355"/>
      <w:bookmarkEnd w:id="356"/>
      <w:bookmarkEnd w:id="357"/>
      <w:bookmarkEnd w:id="358"/>
      <w:bookmarkEnd w:id="359"/>
      <w:bookmarkEnd w:id="360"/>
      <w:bookmarkEnd w:id="361"/>
      <w:bookmarkEnd w:id="362"/>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363" w:name="_Toc21095774"/>
      <w:bookmarkStart w:id="364" w:name="_Toc29762973"/>
      <w:bookmarkStart w:id="365" w:name="_Toc45869258"/>
      <w:bookmarkStart w:id="366" w:name="_Toc52554506"/>
      <w:bookmarkStart w:id="367" w:name="_Toc52554976"/>
      <w:bookmarkStart w:id="368" w:name="_Toc61112201"/>
      <w:bookmarkStart w:id="369" w:name="_Toc67911353"/>
      <w:bookmarkStart w:id="370" w:name="_Toc74842828"/>
      <w:bookmarkStart w:id="371" w:name="_Toc76503211"/>
      <w:bookmarkStart w:id="372" w:name="_Toc83040654"/>
      <w:r w:rsidRPr="00EF2F0E">
        <w:rPr>
          <w:lang w:eastAsia="zh-CN"/>
        </w:rPr>
        <w:t>6.2.3</w:t>
      </w:r>
      <w:r w:rsidRPr="00EF2F0E">
        <w:rPr>
          <w:lang w:eastAsia="zh-CN"/>
        </w:rPr>
        <w:tab/>
      </w:r>
      <w:r w:rsidRPr="00EF2F0E">
        <w:t>UTRA FDD primary CPICH power</w:t>
      </w:r>
      <w:bookmarkEnd w:id="363"/>
      <w:bookmarkEnd w:id="364"/>
      <w:bookmarkEnd w:id="365"/>
      <w:bookmarkEnd w:id="366"/>
      <w:bookmarkEnd w:id="367"/>
      <w:bookmarkEnd w:id="368"/>
      <w:bookmarkEnd w:id="369"/>
      <w:bookmarkEnd w:id="370"/>
      <w:bookmarkEnd w:id="371"/>
      <w:bookmarkEnd w:id="372"/>
    </w:p>
    <w:p w14:paraId="0984D277" w14:textId="77777777" w:rsidR="003E32EB" w:rsidRPr="00EF2F0E" w:rsidRDefault="003E32EB" w:rsidP="00A40339">
      <w:pPr>
        <w:pStyle w:val="Heading4"/>
      </w:pPr>
      <w:bookmarkStart w:id="373" w:name="_Toc21095775"/>
      <w:bookmarkStart w:id="374" w:name="_Toc29762974"/>
      <w:bookmarkStart w:id="375" w:name="_Toc45869259"/>
      <w:bookmarkStart w:id="376" w:name="_Toc52554507"/>
      <w:bookmarkStart w:id="377" w:name="_Toc52554977"/>
      <w:bookmarkStart w:id="378" w:name="_Toc61112202"/>
      <w:bookmarkStart w:id="379" w:name="_Toc67911354"/>
      <w:bookmarkStart w:id="380" w:name="_Toc74842829"/>
      <w:bookmarkStart w:id="381" w:name="_Toc76503212"/>
      <w:bookmarkStart w:id="382" w:name="_Toc83040655"/>
      <w:r w:rsidRPr="00EF2F0E">
        <w:t>6.2.3.1</w:t>
      </w:r>
      <w:r w:rsidRPr="00EF2F0E">
        <w:tab/>
        <w:t>General</w:t>
      </w:r>
      <w:bookmarkEnd w:id="373"/>
      <w:bookmarkEnd w:id="374"/>
      <w:bookmarkEnd w:id="375"/>
      <w:bookmarkEnd w:id="376"/>
      <w:bookmarkEnd w:id="377"/>
      <w:bookmarkEnd w:id="378"/>
      <w:bookmarkEnd w:id="379"/>
      <w:bookmarkEnd w:id="380"/>
      <w:bookmarkEnd w:id="381"/>
      <w:bookmarkEnd w:id="382"/>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383" w:name="_Toc21095776"/>
      <w:bookmarkStart w:id="384" w:name="_Toc29762975"/>
      <w:bookmarkStart w:id="385" w:name="_Toc45869260"/>
      <w:bookmarkStart w:id="386" w:name="_Toc52554508"/>
      <w:bookmarkStart w:id="387" w:name="_Toc52554978"/>
      <w:bookmarkStart w:id="388" w:name="_Toc61112203"/>
      <w:bookmarkStart w:id="389" w:name="_Toc67911355"/>
      <w:bookmarkStart w:id="390" w:name="_Toc74842830"/>
      <w:bookmarkStart w:id="391" w:name="_Toc76503213"/>
      <w:bookmarkStart w:id="392" w:name="_Toc83040656"/>
      <w:r w:rsidRPr="00EF2F0E">
        <w:t>6.2.3.2</w:t>
      </w:r>
      <w:r w:rsidRPr="00EF2F0E">
        <w:tab/>
      </w:r>
      <w:r w:rsidRPr="00EF2F0E">
        <w:rPr>
          <w:lang w:eastAsia="zh-CN"/>
        </w:rPr>
        <w:t>Minimum requirement for MSR operation</w:t>
      </w:r>
      <w:bookmarkEnd w:id="383"/>
      <w:bookmarkEnd w:id="384"/>
      <w:bookmarkEnd w:id="385"/>
      <w:bookmarkEnd w:id="386"/>
      <w:bookmarkEnd w:id="387"/>
      <w:bookmarkEnd w:id="388"/>
      <w:bookmarkEnd w:id="389"/>
      <w:bookmarkEnd w:id="390"/>
      <w:bookmarkEnd w:id="391"/>
      <w:bookmarkEnd w:id="392"/>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393" w:name="_Toc21095777"/>
      <w:bookmarkStart w:id="394" w:name="_Toc29762976"/>
      <w:bookmarkStart w:id="395" w:name="_Toc45869261"/>
      <w:bookmarkStart w:id="396" w:name="_Toc52554509"/>
      <w:bookmarkStart w:id="397" w:name="_Toc52554979"/>
      <w:bookmarkStart w:id="398" w:name="_Toc61112204"/>
      <w:bookmarkStart w:id="399" w:name="_Toc67911356"/>
      <w:bookmarkStart w:id="400" w:name="_Toc74842831"/>
      <w:bookmarkStart w:id="401" w:name="_Toc76503214"/>
      <w:bookmarkStart w:id="402" w:name="_Toc83040657"/>
      <w:r w:rsidRPr="00EF2F0E">
        <w:rPr>
          <w:lang w:eastAsia="zh-CN"/>
        </w:rPr>
        <w:t>6.2.3.3</w:t>
      </w:r>
      <w:r w:rsidRPr="00EF2F0E">
        <w:rPr>
          <w:lang w:eastAsia="zh-CN"/>
        </w:rPr>
        <w:tab/>
        <w:t>Minimum requirement for single RAT UTRA operation</w:t>
      </w:r>
      <w:bookmarkEnd w:id="393"/>
      <w:bookmarkEnd w:id="394"/>
      <w:bookmarkEnd w:id="395"/>
      <w:bookmarkEnd w:id="396"/>
      <w:bookmarkEnd w:id="397"/>
      <w:bookmarkEnd w:id="398"/>
      <w:bookmarkEnd w:id="399"/>
      <w:bookmarkEnd w:id="400"/>
      <w:bookmarkEnd w:id="401"/>
      <w:bookmarkEnd w:id="402"/>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403" w:name="_Toc21095778"/>
      <w:bookmarkStart w:id="404" w:name="_Toc29762977"/>
      <w:bookmarkStart w:id="405" w:name="_Toc45869262"/>
      <w:bookmarkStart w:id="406" w:name="_Toc52554510"/>
      <w:bookmarkStart w:id="407" w:name="_Toc52554980"/>
      <w:bookmarkStart w:id="408" w:name="_Toc61112205"/>
      <w:bookmarkStart w:id="409" w:name="_Toc67911357"/>
      <w:bookmarkStart w:id="410" w:name="_Toc74842832"/>
      <w:bookmarkStart w:id="411" w:name="_Toc76503215"/>
      <w:bookmarkStart w:id="412" w:name="_Toc83040658"/>
      <w:r w:rsidRPr="00EF2F0E">
        <w:rPr>
          <w:lang w:eastAsia="zh-CN"/>
        </w:rPr>
        <w:t>6.2.3.4</w:t>
      </w:r>
      <w:r w:rsidRPr="00EF2F0E">
        <w:rPr>
          <w:lang w:eastAsia="zh-CN"/>
        </w:rPr>
        <w:tab/>
        <w:t>Minimum requirement for single RAT E-UTRA operation</w:t>
      </w:r>
      <w:bookmarkEnd w:id="403"/>
      <w:bookmarkEnd w:id="404"/>
      <w:bookmarkEnd w:id="405"/>
      <w:bookmarkEnd w:id="406"/>
      <w:bookmarkEnd w:id="407"/>
      <w:bookmarkEnd w:id="408"/>
      <w:bookmarkEnd w:id="409"/>
      <w:bookmarkEnd w:id="410"/>
      <w:bookmarkEnd w:id="411"/>
      <w:bookmarkEnd w:id="41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413" w:name="_Toc21095779"/>
      <w:bookmarkStart w:id="414" w:name="_Toc29762978"/>
      <w:bookmarkStart w:id="415" w:name="_Toc45869263"/>
      <w:bookmarkStart w:id="416" w:name="_Toc52554511"/>
      <w:bookmarkStart w:id="417" w:name="_Toc52554981"/>
      <w:bookmarkStart w:id="418" w:name="_Toc61112206"/>
      <w:bookmarkStart w:id="419" w:name="_Toc67911358"/>
      <w:bookmarkStart w:id="420" w:name="_Toc74842833"/>
      <w:bookmarkStart w:id="421" w:name="_Toc76503216"/>
      <w:bookmarkStart w:id="422" w:name="_Toc83040659"/>
      <w:r w:rsidRPr="00EF2F0E">
        <w:rPr>
          <w:lang w:eastAsia="zh-CN"/>
        </w:rPr>
        <w:t>6.2.4</w:t>
      </w:r>
      <w:r w:rsidRPr="00EF2F0E">
        <w:rPr>
          <w:lang w:eastAsia="zh-CN"/>
        </w:rPr>
        <w:tab/>
      </w:r>
      <w:r w:rsidRPr="00EF2F0E">
        <w:t>UTRA TDD primary CCPCH power</w:t>
      </w:r>
      <w:bookmarkEnd w:id="413"/>
      <w:bookmarkEnd w:id="414"/>
      <w:bookmarkEnd w:id="415"/>
      <w:bookmarkEnd w:id="416"/>
      <w:bookmarkEnd w:id="417"/>
      <w:bookmarkEnd w:id="418"/>
      <w:bookmarkEnd w:id="419"/>
      <w:bookmarkEnd w:id="420"/>
      <w:bookmarkEnd w:id="421"/>
      <w:bookmarkEnd w:id="422"/>
    </w:p>
    <w:p w14:paraId="0984D288" w14:textId="77777777" w:rsidR="003E32EB" w:rsidRPr="00EF2F0E" w:rsidRDefault="003E32EB" w:rsidP="00A40339">
      <w:pPr>
        <w:pStyle w:val="Heading4"/>
      </w:pPr>
      <w:bookmarkStart w:id="423" w:name="_Toc21095780"/>
      <w:bookmarkStart w:id="424" w:name="_Toc29762979"/>
      <w:bookmarkStart w:id="425" w:name="_Toc45869264"/>
      <w:bookmarkStart w:id="426" w:name="_Toc52554512"/>
      <w:bookmarkStart w:id="427" w:name="_Toc52554982"/>
      <w:bookmarkStart w:id="428" w:name="_Toc61112207"/>
      <w:bookmarkStart w:id="429" w:name="_Toc67911359"/>
      <w:bookmarkStart w:id="430" w:name="_Toc74842834"/>
      <w:bookmarkStart w:id="431" w:name="_Toc76503217"/>
      <w:bookmarkStart w:id="432" w:name="_Toc83040660"/>
      <w:r w:rsidRPr="00EF2F0E">
        <w:t>6.2.4.1</w:t>
      </w:r>
      <w:r w:rsidRPr="00EF2F0E">
        <w:tab/>
        <w:t>General</w:t>
      </w:r>
      <w:bookmarkEnd w:id="423"/>
      <w:bookmarkEnd w:id="424"/>
      <w:bookmarkEnd w:id="425"/>
      <w:bookmarkEnd w:id="426"/>
      <w:bookmarkEnd w:id="427"/>
      <w:bookmarkEnd w:id="428"/>
      <w:bookmarkEnd w:id="429"/>
      <w:bookmarkEnd w:id="430"/>
      <w:bookmarkEnd w:id="431"/>
      <w:bookmarkEnd w:id="432"/>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433" w:name="_Toc21095781"/>
      <w:bookmarkStart w:id="434" w:name="_Toc29762980"/>
      <w:bookmarkStart w:id="435" w:name="_Toc45869265"/>
      <w:bookmarkStart w:id="436" w:name="_Toc52554513"/>
      <w:bookmarkStart w:id="437" w:name="_Toc52554983"/>
      <w:bookmarkStart w:id="438" w:name="_Toc61112208"/>
      <w:bookmarkStart w:id="439" w:name="_Toc67911360"/>
      <w:bookmarkStart w:id="440" w:name="_Toc74842835"/>
      <w:bookmarkStart w:id="441" w:name="_Toc76503218"/>
      <w:bookmarkStart w:id="442" w:name="_Toc83040661"/>
      <w:r w:rsidRPr="00EF2F0E">
        <w:t>6.2.4.2</w:t>
      </w:r>
      <w:r w:rsidRPr="00EF2F0E">
        <w:tab/>
      </w:r>
      <w:r w:rsidRPr="00EF2F0E">
        <w:rPr>
          <w:lang w:eastAsia="zh-CN"/>
        </w:rPr>
        <w:t>Minimum requirement for MSR operation</w:t>
      </w:r>
      <w:bookmarkEnd w:id="433"/>
      <w:bookmarkEnd w:id="434"/>
      <w:bookmarkEnd w:id="435"/>
      <w:bookmarkEnd w:id="436"/>
      <w:bookmarkEnd w:id="437"/>
      <w:bookmarkEnd w:id="438"/>
      <w:bookmarkEnd w:id="439"/>
      <w:bookmarkEnd w:id="440"/>
      <w:bookmarkEnd w:id="441"/>
      <w:bookmarkEnd w:id="442"/>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443" w:name="_Toc21095782"/>
      <w:bookmarkStart w:id="444" w:name="_Toc29762981"/>
      <w:bookmarkStart w:id="445" w:name="_Toc45869266"/>
      <w:bookmarkStart w:id="446" w:name="_Toc52554514"/>
      <w:bookmarkStart w:id="447" w:name="_Toc52554984"/>
      <w:bookmarkStart w:id="448" w:name="_Toc61112209"/>
      <w:bookmarkStart w:id="449" w:name="_Toc67911361"/>
      <w:bookmarkStart w:id="450" w:name="_Toc74842836"/>
      <w:bookmarkStart w:id="451" w:name="_Toc76503219"/>
      <w:bookmarkStart w:id="452" w:name="_Toc83040662"/>
      <w:r w:rsidRPr="00EF2F0E">
        <w:rPr>
          <w:lang w:eastAsia="zh-CN"/>
        </w:rPr>
        <w:t>6.2.4.3</w:t>
      </w:r>
      <w:r w:rsidRPr="00EF2F0E">
        <w:rPr>
          <w:lang w:eastAsia="zh-CN"/>
        </w:rPr>
        <w:tab/>
        <w:t>Minimum requirement for single RAT UTRA operation</w:t>
      </w:r>
      <w:bookmarkEnd w:id="443"/>
      <w:bookmarkEnd w:id="444"/>
      <w:bookmarkEnd w:id="445"/>
      <w:bookmarkEnd w:id="446"/>
      <w:bookmarkEnd w:id="447"/>
      <w:bookmarkEnd w:id="448"/>
      <w:bookmarkEnd w:id="449"/>
      <w:bookmarkEnd w:id="450"/>
      <w:bookmarkEnd w:id="451"/>
      <w:bookmarkEnd w:id="452"/>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453" w:name="_Toc21095783"/>
      <w:bookmarkStart w:id="454" w:name="_Toc29762982"/>
      <w:bookmarkStart w:id="455" w:name="_Toc45869267"/>
      <w:bookmarkStart w:id="456" w:name="_Toc52554515"/>
      <w:bookmarkStart w:id="457" w:name="_Toc52554985"/>
      <w:bookmarkStart w:id="458" w:name="_Toc61112210"/>
      <w:bookmarkStart w:id="459" w:name="_Toc67911362"/>
      <w:bookmarkStart w:id="460" w:name="_Toc74842837"/>
      <w:bookmarkStart w:id="461" w:name="_Toc76503220"/>
      <w:bookmarkStart w:id="462" w:name="_Toc83040663"/>
      <w:r w:rsidRPr="00EF2F0E">
        <w:rPr>
          <w:lang w:eastAsia="zh-CN"/>
        </w:rPr>
        <w:t>6.2.4.4</w:t>
      </w:r>
      <w:r w:rsidRPr="00EF2F0E">
        <w:rPr>
          <w:lang w:eastAsia="zh-CN"/>
        </w:rPr>
        <w:tab/>
        <w:t>Minimum requirement for single RAT E-UTRA operation</w:t>
      </w:r>
      <w:bookmarkEnd w:id="453"/>
      <w:bookmarkEnd w:id="454"/>
      <w:bookmarkEnd w:id="455"/>
      <w:bookmarkEnd w:id="456"/>
      <w:bookmarkEnd w:id="457"/>
      <w:bookmarkEnd w:id="458"/>
      <w:bookmarkEnd w:id="459"/>
      <w:bookmarkEnd w:id="460"/>
      <w:bookmarkEnd w:id="461"/>
      <w:bookmarkEnd w:id="462"/>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463" w:name="_Toc21095784"/>
      <w:bookmarkStart w:id="464" w:name="_Toc29762983"/>
      <w:bookmarkStart w:id="465" w:name="_Toc45869268"/>
      <w:bookmarkStart w:id="466" w:name="_Toc52554516"/>
      <w:bookmarkStart w:id="467" w:name="_Toc52554986"/>
      <w:bookmarkStart w:id="468" w:name="_Toc61112211"/>
      <w:bookmarkStart w:id="469" w:name="_Toc67911363"/>
      <w:bookmarkStart w:id="470" w:name="_Toc74842838"/>
      <w:bookmarkStart w:id="471" w:name="_Toc76503221"/>
      <w:bookmarkStart w:id="472" w:name="_Toc83040664"/>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463"/>
      <w:bookmarkEnd w:id="464"/>
      <w:bookmarkEnd w:id="465"/>
      <w:bookmarkEnd w:id="466"/>
      <w:bookmarkEnd w:id="467"/>
      <w:bookmarkEnd w:id="468"/>
      <w:bookmarkEnd w:id="469"/>
      <w:bookmarkEnd w:id="470"/>
      <w:bookmarkEnd w:id="471"/>
      <w:bookmarkEnd w:id="472"/>
    </w:p>
    <w:p w14:paraId="0984D2AD" w14:textId="77777777" w:rsidR="003E32EB" w:rsidRPr="00EF2F0E" w:rsidRDefault="003E32EB" w:rsidP="00A40339">
      <w:pPr>
        <w:pStyle w:val="Heading4"/>
      </w:pPr>
      <w:bookmarkStart w:id="473" w:name="_Toc21095785"/>
      <w:bookmarkStart w:id="474" w:name="_Toc29762984"/>
      <w:bookmarkStart w:id="475" w:name="_Toc45869269"/>
      <w:bookmarkStart w:id="476" w:name="_Toc52554517"/>
      <w:bookmarkStart w:id="477" w:name="_Toc52554987"/>
      <w:bookmarkStart w:id="478" w:name="_Toc61112212"/>
      <w:bookmarkStart w:id="479" w:name="_Toc67911364"/>
      <w:bookmarkStart w:id="480" w:name="_Toc74842839"/>
      <w:bookmarkStart w:id="481" w:name="_Toc76503222"/>
      <w:bookmarkStart w:id="482" w:name="_Toc83040665"/>
      <w:r w:rsidRPr="00EF2F0E">
        <w:t>6.2.5.1</w:t>
      </w:r>
      <w:r w:rsidRPr="00EF2F0E">
        <w:tab/>
        <w:t>General</w:t>
      </w:r>
      <w:bookmarkEnd w:id="473"/>
      <w:bookmarkEnd w:id="474"/>
      <w:bookmarkEnd w:id="475"/>
      <w:bookmarkEnd w:id="476"/>
      <w:bookmarkEnd w:id="477"/>
      <w:bookmarkEnd w:id="478"/>
      <w:bookmarkEnd w:id="479"/>
      <w:bookmarkEnd w:id="480"/>
      <w:bookmarkEnd w:id="481"/>
      <w:bookmarkEnd w:id="482"/>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483" w:name="_Toc21095786"/>
      <w:bookmarkStart w:id="484" w:name="_Toc29762985"/>
      <w:bookmarkStart w:id="485" w:name="_Toc45869270"/>
      <w:bookmarkStart w:id="486" w:name="_Toc52554518"/>
      <w:bookmarkStart w:id="487" w:name="_Toc52554988"/>
      <w:bookmarkStart w:id="488" w:name="_Toc61112213"/>
      <w:bookmarkStart w:id="489" w:name="_Toc67911365"/>
      <w:bookmarkStart w:id="490" w:name="_Toc74842840"/>
      <w:bookmarkStart w:id="491" w:name="_Toc76503223"/>
      <w:bookmarkStart w:id="492" w:name="_Toc83040666"/>
      <w:r w:rsidRPr="00EF2F0E">
        <w:t>6.2.5.2</w:t>
      </w:r>
      <w:r w:rsidRPr="00EF2F0E">
        <w:tab/>
      </w:r>
      <w:r w:rsidRPr="00EF2F0E">
        <w:rPr>
          <w:lang w:eastAsia="zh-CN"/>
        </w:rPr>
        <w:t>Minimum requirement for MSR operation</w:t>
      </w:r>
      <w:bookmarkEnd w:id="483"/>
      <w:bookmarkEnd w:id="484"/>
      <w:bookmarkEnd w:id="485"/>
      <w:bookmarkEnd w:id="486"/>
      <w:bookmarkEnd w:id="487"/>
      <w:bookmarkEnd w:id="488"/>
      <w:bookmarkEnd w:id="489"/>
      <w:bookmarkEnd w:id="490"/>
      <w:bookmarkEnd w:id="491"/>
      <w:bookmarkEnd w:id="492"/>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493" w:name="_Toc21095787"/>
      <w:bookmarkStart w:id="494" w:name="_Toc29762986"/>
      <w:bookmarkStart w:id="495" w:name="_Toc45869271"/>
      <w:bookmarkStart w:id="496" w:name="_Toc52554519"/>
      <w:bookmarkStart w:id="497" w:name="_Toc52554989"/>
      <w:bookmarkStart w:id="498" w:name="_Toc61112214"/>
      <w:bookmarkStart w:id="499" w:name="_Toc67911366"/>
      <w:bookmarkStart w:id="500" w:name="_Toc74842841"/>
      <w:bookmarkStart w:id="501" w:name="_Toc76503224"/>
      <w:bookmarkStart w:id="502" w:name="_Toc83040667"/>
      <w:r w:rsidRPr="00EF2F0E">
        <w:rPr>
          <w:lang w:eastAsia="zh-CN"/>
        </w:rPr>
        <w:t>6.2.5.3</w:t>
      </w:r>
      <w:r w:rsidRPr="00EF2F0E">
        <w:rPr>
          <w:lang w:eastAsia="zh-CN"/>
        </w:rPr>
        <w:tab/>
        <w:t>Minimum requirement for single RAT UTRA operation</w:t>
      </w:r>
      <w:bookmarkEnd w:id="493"/>
      <w:bookmarkEnd w:id="494"/>
      <w:bookmarkEnd w:id="495"/>
      <w:bookmarkEnd w:id="496"/>
      <w:bookmarkEnd w:id="497"/>
      <w:bookmarkEnd w:id="498"/>
      <w:bookmarkEnd w:id="499"/>
      <w:bookmarkEnd w:id="500"/>
      <w:bookmarkEnd w:id="501"/>
      <w:bookmarkEnd w:id="502"/>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503" w:name="_Toc21095788"/>
      <w:bookmarkStart w:id="504" w:name="_Toc29762987"/>
      <w:bookmarkStart w:id="505" w:name="_Toc45869272"/>
      <w:bookmarkStart w:id="506" w:name="_Toc52554520"/>
      <w:bookmarkStart w:id="507" w:name="_Toc52554990"/>
      <w:bookmarkStart w:id="508" w:name="_Toc61112215"/>
      <w:bookmarkStart w:id="509" w:name="_Toc67911367"/>
      <w:bookmarkStart w:id="510" w:name="_Toc74842842"/>
      <w:bookmarkStart w:id="511" w:name="_Toc76503225"/>
      <w:bookmarkStart w:id="512" w:name="_Toc83040668"/>
      <w:r w:rsidRPr="00EF2F0E">
        <w:rPr>
          <w:lang w:eastAsia="zh-CN"/>
        </w:rPr>
        <w:t>6.2.5.4</w:t>
      </w:r>
      <w:r w:rsidRPr="00EF2F0E">
        <w:rPr>
          <w:lang w:eastAsia="zh-CN"/>
        </w:rPr>
        <w:tab/>
        <w:t>Minimum requirement for single RAT E-UTRA operation</w:t>
      </w:r>
      <w:bookmarkEnd w:id="503"/>
      <w:bookmarkEnd w:id="504"/>
      <w:bookmarkEnd w:id="505"/>
      <w:bookmarkEnd w:id="506"/>
      <w:bookmarkEnd w:id="507"/>
      <w:bookmarkEnd w:id="508"/>
      <w:bookmarkEnd w:id="509"/>
      <w:bookmarkEnd w:id="510"/>
      <w:bookmarkEnd w:id="511"/>
      <w:bookmarkEnd w:id="51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513" w:name="_Toc21095789"/>
      <w:bookmarkStart w:id="514" w:name="_Toc29762988"/>
      <w:bookmarkStart w:id="515" w:name="_Toc45869273"/>
      <w:bookmarkStart w:id="516" w:name="_Toc52554521"/>
      <w:bookmarkStart w:id="517" w:name="_Toc52554991"/>
      <w:bookmarkStart w:id="518" w:name="_Toc61112216"/>
      <w:bookmarkStart w:id="519" w:name="_Toc67911368"/>
      <w:bookmarkStart w:id="520" w:name="_Toc74842843"/>
      <w:bookmarkStart w:id="521" w:name="_Toc76503226"/>
      <w:bookmarkStart w:id="522" w:name="_Toc83040669"/>
      <w:r w:rsidRPr="00EF2F0E">
        <w:t>6.2.6</w:t>
      </w:r>
      <w:r w:rsidRPr="00EF2F0E">
        <w:tab/>
        <w:t xml:space="preserve">E-UTRA </w:t>
      </w:r>
      <w:r w:rsidRPr="00EF2F0E">
        <w:rPr>
          <w:lang w:eastAsia="zh-CN"/>
        </w:rPr>
        <w:t>DL RS power</w:t>
      </w:r>
      <w:bookmarkEnd w:id="513"/>
      <w:bookmarkEnd w:id="514"/>
      <w:bookmarkEnd w:id="515"/>
      <w:bookmarkEnd w:id="516"/>
      <w:bookmarkEnd w:id="517"/>
      <w:bookmarkEnd w:id="518"/>
      <w:bookmarkEnd w:id="519"/>
      <w:bookmarkEnd w:id="520"/>
      <w:bookmarkEnd w:id="521"/>
      <w:bookmarkEnd w:id="522"/>
    </w:p>
    <w:p w14:paraId="0984D2CD" w14:textId="77777777" w:rsidR="003E32EB" w:rsidRPr="00EF2F0E" w:rsidRDefault="003E32EB" w:rsidP="00A40339">
      <w:pPr>
        <w:pStyle w:val="Heading4"/>
      </w:pPr>
      <w:bookmarkStart w:id="523" w:name="_Toc21095790"/>
      <w:bookmarkStart w:id="524" w:name="_Toc29762989"/>
      <w:bookmarkStart w:id="525" w:name="_Toc45869274"/>
      <w:bookmarkStart w:id="526" w:name="_Toc52554522"/>
      <w:bookmarkStart w:id="527" w:name="_Toc52554992"/>
      <w:bookmarkStart w:id="528" w:name="_Toc61112217"/>
      <w:bookmarkStart w:id="529" w:name="_Toc67911369"/>
      <w:bookmarkStart w:id="530" w:name="_Toc74842844"/>
      <w:bookmarkStart w:id="531" w:name="_Toc76503227"/>
      <w:bookmarkStart w:id="532" w:name="_Toc83040670"/>
      <w:r w:rsidRPr="00EF2F0E">
        <w:t>6.2.6.1</w:t>
      </w:r>
      <w:r w:rsidRPr="00EF2F0E">
        <w:tab/>
        <w:t>General</w:t>
      </w:r>
      <w:bookmarkEnd w:id="523"/>
      <w:bookmarkEnd w:id="524"/>
      <w:bookmarkEnd w:id="525"/>
      <w:bookmarkEnd w:id="526"/>
      <w:bookmarkEnd w:id="527"/>
      <w:bookmarkEnd w:id="528"/>
      <w:bookmarkEnd w:id="529"/>
      <w:bookmarkEnd w:id="530"/>
      <w:bookmarkEnd w:id="531"/>
      <w:bookmarkEnd w:id="532"/>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533" w:name="_Toc21095791"/>
      <w:bookmarkStart w:id="534" w:name="_Toc29762990"/>
      <w:bookmarkStart w:id="535" w:name="_Toc45869275"/>
      <w:bookmarkStart w:id="536" w:name="_Toc52554523"/>
      <w:bookmarkStart w:id="537" w:name="_Toc52554993"/>
      <w:bookmarkStart w:id="538" w:name="_Toc61112218"/>
      <w:bookmarkStart w:id="539" w:name="_Toc67911370"/>
      <w:bookmarkStart w:id="540" w:name="_Toc74842845"/>
      <w:bookmarkStart w:id="541" w:name="_Toc76503228"/>
      <w:bookmarkStart w:id="542" w:name="_Toc83040671"/>
      <w:r w:rsidRPr="00EF2F0E">
        <w:t>6.2.6.2</w:t>
      </w:r>
      <w:r w:rsidRPr="00EF2F0E">
        <w:tab/>
      </w:r>
      <w:r w:rsidRPr="00EF2F0E">
        <w:rPr>
          <w:lang w:eastAsia="zh-CN"/>
        </w:rPr>
        <w:t>Minimum requirement for MSR operation</w:t>
      </w:r>
      <w:bookmarkEnd w:id="533"/>
      <w:bookmarkEnd w:id="534"/>
      <w:bookmarkEnd w:id="535"/>
      <w:bookmarkEnd w:id="536"/>
      <w:bookmarkEnd w:id="537"/>
      <w:bookmarkEnd w:id="538"/>
      <w:bookmarkEnd w:id="539"/>
      <w:bookmarkEnd w:id="540"/>
      <w:bookmarkEnd w:id="541"/>
      <w:bookmarkEnd w:id="542"/>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543" w:name="_Toc21095792"/>
      <w:bookmarkStart w:id="544" w:name="_Toc29762991"/>
      <w:bookmarkStart w:id="545" w:name="_Toc45869276"/>
      <w:bookmarkStart w:id="546" w:name="_Toc52554524"/>
      <w:bookmarkStart w:id="547" w:name="_Toc52554994"/>
      <w:bookmarkStart w:id="548" w:name="_Toc61112219"/>
      <w:bookmarkStart w:id="549" w:name="_Toc67911371"/>
      <w:bookmarkStart w:id="550" w:name="_Toc74842846"/>
      <w:bookmarkStart w:id="551" w:name="_Toc76503229"/>
      <w:bookmarkStart w:id="552" w:name="_Toc83040672"/>
      <w:r w:rsidRPr="00EF2F0E">
        <w:rPr>
          <w:lang w:eastAsia="zh-CN"/>
        </w:rPr>
        <w:t>6.2.6.3</w:t>
      </w:r>
      <w:r w:rsidRPr="00EF2F0E">
        <w:rPr>
          <w:lang w:eastAsia="zh-CN"/>
        </w:rPr>
        <w:tab/>
        <w:t>Minimum requirement for single RAT UTRA operation</w:t>
      </w:r>
      <w:bookmarkEnd w:id="543"/>
      <w:bookmarkEnd w:id="544"/>
      <w:bookmarkEnd w:id="545"/>
      <w:bookmarkEnd w:id="546"/>
      <w:bookmarkEnd w:id="547"/>
      <w:bookmarkEnd w:id="548"/>
      <w:bookmarkEnd w:id="549"/>
      <w:bookmarkEnd w:id="550"/>
      <w:bookmarkEnd w:id="551"/>
      <w:bookmarkEnd w:id="552"/>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553" w:name="_Toc21095793"/>
      <w:bookmarkStart w:id="554" w:name="_Toc29762992"/>
      <w:bookmarkStart w:id="555" w:name="_Toc45869277"/>
      <w:bookmarkStart w:id="556" w:name="_Toc52554525"/>
      <w:bookmarkStart w:id="557" w:name="_Toc52554995"/>
      <w:bookmarkStart w:id="558" w:name="_Toc61112220"/>
      <w:bookmarkStart w:id="559" w:name="_Toc67911372"/>
      <w:bookmarkStart w:id="560" w:name="_Toc74842847"/>
      <w:bookmarkStart w:id="561" w:name="_Toc76503230"/>
      <w:bookmarkStart w:id="562" w:name="_Toc83040673"/>
      <w:r w:rsidRPr="00EF2F0E">
        <w:rPr>
          <w:lang w:eastAsia="zh-CN"/>
        </w:rPr>
        <w:t>6.2.6.4</w:t>
      </w:r>
      <w:r w:rsidRPr="00EF2F0E">
        <w:rPr>
          <w:lang w:eastAsia="zh-CN"/>
        </w:rPr>
        <w:tab/>
        <w:t>Minimum requirement for single RAT E-UTRA operation</w:t>
      </w:r>
      <w:bookmarkEnd w:id="553"/>
      <w:bookmarkEnd w:id="554"/>
      <w:bookmarkEnd w:id="555"/>
      <w:bookmarkEnd w:id="556"/>
      <w:bookmarkEnd w:id="557"/>
      <w:bookmarkEnd w:id="558"/>
      <w:bookmarkEnd w:id="559"/>
      <w:bookmarkEnd w:id="560"/>
      <w:bookmarkEnd w:id="561"/>
      <w:bookmarkEnd w:id="562"/>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563" w:name="_Toc21095794"/>
      <w:bookmarkStart w:id="564" w:name="_Toc29762993"/>
      <w:bookmarkStart w:id="565" w:name="_Toc45869278"/>
      <w:bookmarkStart w:id="566" w:name="_Toc52554526"/>
      <w:bookmarkStart w:id="567" w:name="_Toc52554996"/>
      <w:bookmarkStart w:id="568" w:name="_Toc61112221"/>
      <w:bookmarkStart w:id="569" w:name="_Toc67911373"/>
      <w:bookmarkStart w:id="570" w:name="_Toc74842848"/>
      <w:bookmarkStart w:id="571" w:name="_Toc76503231"/>
      <w:bookmarkStart w:id="572" w:name="_Toc83040674"/>
      <w:r w:rsidRPr="00EF2F0E">
        <w:rPr>
          <w:lang w:eastAsia="zh-CN"/>
        </w:rPr>
        <w:t>6.3</w:t>
      </w:r>
      <w:r w:rsidRPr="00EF2F0E">
        <w:rPr>
          <w:lang w:eastAsia="zh-CN"/>
        </w:rPr>
        <w:tab/>
        <w:t>Output power dynamics</w:t>
      </w:r>
      <w:bookmarkEnd w:id="563"/>
      <w:bookmarkEnd w:id="564"/>
      <w:bookmarkEnd w:id="565"/>
      <w:bookmarkEnd w:id="566"/>
      <w:bookmarkEnd w:id="567"/>
      <w:bookmarkEnd w:id="568"/>
      <w:bookmarkEnd w:id="569"/>
      <w:bookmarkEnd w:id="570"/>
      <w:bookmarkEnd w:id="571"/>
      <w:bookmarkEnd w:id="572"/>
      <w:r w:rsidRPr="00EF2F0E">
        <w:rPr>
          <w:lang w:eastAsia="zh-CN"/>
        </w:rPr>
        <w:tab/>
      </w:r>
    </w:p>
    <w:p w14:paraId="0984D2DE" w14:textId="77777777" w:rsidR="003E32EB" w:rsidRPr="00EF2F0E" w:rsidRDefault="003E32EB" w:rsidP="00A40339">
      <w:pPr>
        <w:pStyle w:val="Heading3"/>
      </w:pPr>
      <w:bookmarkStart w:id="573" w:name="_Toc21095795"/>
      <w:bookmarkStart w:id="574" w:name="_Toc29762994"/>
      <w:bookmarkStart w:id="575" w:name="_Toc45869279"/>
      <w:bookmarkStart w:id="576" w:name="_Toc52554527"/>
      <w:bookmarkStart w:id="577" w:name="_Toc52554997"/>
      <w:bookmarkStart w:id="578" w:name="_Toc61112222"/>
      <w:bookmarkStart w:id="579" w:name="_Toc67911374"/>
      <w:bookmarkStart w:id="580" w:name="_Toc74842849"/>
      <w:bookmarkStart w:id="581" w:name="_Toc76503232"/>
      <w:bookmarkStart w:id="582" w:name="_Toc83040675"/>
      <w:r w:rsidRPr="00EF2F0E">
        <w:t>6.3.1</w:t>
      </w:r>
      <w:r w:rsidRPr="00EF2F0E">
        <w:tab/>
        <w:t>General</w:t>
      </w:r>
      <w:bookmarkEnd w:id="573"/>
      <w:bookmarkEnd w:id="574"/>
      <w:bookmarkEnd w:id="575"/>
      <w:bookmarkEnd w:id="576"/>
      <w:bookmarkEnd w:id="577"/>
      <w:bookmarkEnd w:id="578"/>
      <w:bookmarkEnd w:id="579"/>
      <w:bookmarkEnd w:id="580"/>
      <w:bookmarkEnd w:id="581"/>
      <w:bookmarkEnd w:id="582"/>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583" w:name="_Toc21095796"/>
      <w:bookmarkStart w:id="584" w:name="_Toc29762995"/>
      <w:bookmarkStart w:id="585" w:name="_Toc45869280"/>
      <w:bookmarkStart w:id="586" w:name="_Toc52554528"/>
      <w:bookmarkStart w:id="587" w:name="_Toc52554998"/>
      <w:bookmarkStart w:id="588" w:name="_Toc61112223"/>
      <w:bookmarkStart w:id="589" w:name="_Toc67911375"/>
      <w:bookmarkStart w:id="590" w:name="_Toc74842850"/>
      <w:bookmarkStart w:id="591" w:name="_Toc76503233"/>
      <w:bookmarkStart w:id="592" w:name="_Toc83040676"/>
      <w:r w:rsidRPr="00EF2F0E">
        <w:rPr>
          <w:lang w:eastAsia="zh-CN"/>
        </w:rPr>
        <w:t>6.3.2</w:t>
      </w:r>
      <w:r w:rsidRPr="00EF2F0E">
        <w:rPr>
          <w:lang w:eastAsia="zh-CN"/>
        </w:rPr>
        <w:tab/>
        <w:t>UTRA Inner loop power control in the downlink</w:t>
      </w:r>
      <w:bookmarkEnd w:id="583"/>
      <w:bookmarkEnd w:id="584"/>
      <w:bookmarkEnd w:id="585"/>
      <w:bookmarkEnd w:id="586"/>
      <w:bookmarkEnd w:id="587"/>
      <w:bookmarkEnd w:id="588"/>
      <w:bookmarkEnd w:id="589"/>
      <w:bookmarkEnd w:id="590"/>
      <w:bookmarkEnd w:id="591"/>
      <w:bookmarkEnd w:id="592"/>
    </w:p>
    <w:p w14:paraId="0984D2E1" w14:textId="77777777" w:rsidR="003E32EB" w:rsidRPr="00EF2F0E" w:rsidRDefault="003E32EB" w:rsidP="00A40339">
      <w:pPr>
        <w:pStyle w:val="Heading4"/>
      </w:pPr>
      <w:bookmarkStart w:id="593" w:name="_Toc21095797"/>
      <w:bookmarkStart w:id="594" w:name="_Toc29762996"/>
      <w:bookmarkStart w:id="595" w:name="_Toc45869281"/>
      <w:bookmarkStart w:id="596" w:name="_Toc52554529"/>
      <w:bookmarkStart w:id="597" w:name="_Toc52554999"/>
      <w:bookmarkStart w:id="598" w:name="_Toc61112224"/>
      <w:bookmarkStart w:id="599" w:name="_Toc67911376"/>
      <w:bookmarkStart w:id="600" w:name="_Toc74842851"/>
      <w:bookmarkStart w:id="601" w:name="_Toc76503234"/>
      <w:bookmarkStart w:id="602" w:name="_Toc83040677"/>
      <w:r w:rsidRPr="00EF2F0E">
        <w:t>6.3.2.1</w:t>
      </w:r>
      <w:r w:rsidRPr="00EF2F0E">
        <w:tab/>
        <w:t>General</w:t>
      </w:r>
      <w:bookmarkEnd w:id="593"/>
      <w:bookmarkEnd w:id="594"/>
      <w:bookmarkEnd w:id="595"/>
      <w:bookmarkEnd w:id="596"/>
      <w:bookmarkEnd w:id="597"/>
      <w:bookmarkEnd w:id="598"/>
      <w:bookmarkEnd w:id="599"/>
      <w:bookmarkEnd w:id="600"/>
      <w:bookmarkEnd w:id="601"/>
      <w:bookmarkEnd w:id="602"/>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603" w:name="_Toc21095798"/>
      <w:bookmarkStart w:id="604" w:name="_Toc29762997"/>
      <w:bookmarkStart w:id="605" w:name="_Toc45869282"/>
      <w:bookmarkStart w:id="606" w:name="_Toc52554530"/>
      <w:bookmarkStart w:id="607" w:name="_Toc52555000"/>
      <w:bookmarkStart w:id="608" w:name="_Toc61112225"/>
      <w:bookmarkStart w:id="609" w:name="_Toc67911377"/>
      <w:bookmarkStart w:id="610" w:name="_Toc74842852"/>
      <w:bookmarkStart w:id="611" w:name="_Toc76503235"/>
      <w:bookmarkStart w:id="612" w:name="_Toc83040678"/>
      <w:r w:rsidRPr="00EF2F0E">
        <w:t>6.3.2.2</w:t>
      </w:r>
      <w:r w:rsidRPr="00EF2F0E">
        <w:tab/>
      </w:r>
      <w:r w:rsidRPr="00EF2F0E">
        <w:rPr>
          <w:lang w:eastAsia="zh-CN"/>
        </w:rPr>
        <w:t>Minimum requirement for MSR operation</w:t>
      </w:r>
      <w:bookmarkEnd w:id="603"/>
      <w:bookmarkEnd w:id="604"/>
      <w:bookmarkEnd w:id="605"/>
      <w:bookmarkEnd w:id="606"/>
      <w:bookmarkEnd w:id="607"/>
      <w:bookmarkEnd w:id="608"/>
      <w:bookmarkEnd w:id="609"/>
      <w:bookmarkEnd w:id="610"/>
      <w:bookmarkEnd w:id="611"/>
      <w:bookmarkEnd w:id="61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613" w:name="_Toc21095799"/>
      <w:bookmarkStart w:id="614" w:name="_Toc29762998"/>
      <w:bookmarkStart w:id="615" w:name="_Toc45869283"/>
      <w:bookmarkStart w:id="616" w:name="_Toc52554531"/>
      <w:bookmarkStart w:id="617" w:name="_Toc52555001"/>
      <w:bookmarkStart w:id="618" w:name="_Toc61112226"/>
      <w:bookmarkStart w:id="619" w:name="_Toc67911378"/>
      <w:bookmarkStart w:id="620" w:name="_Toc74842853"/>
      <w:bookmarkStart w:id="621" w:name="_Toc76503236"/>
      <w:bookmarkStart w:id="622" w:name="_Toc83040679"/>
      <w:r w:rsidRPr="00EF2F0E">
        <w:rPr>
          <w:lang w:eastAsia="zh-CN"/>
        </w:rPr>
        <w:t>6.3.2.3</w:t>
      </w:r>
      <w:r w:rsidRPr="00EF2F0E">
        <w:rPr>
          <w:lang w:eastAsia="zh-CN"/>
        </w:rPr>
        <w:tab/>
        <w:t>Minimum requirement for single RAT UTRA operation</w:t>
      </w:r>
      <w:bookmarkEnd w:id="613"/>
      <w:bookmarkEnd w:id="614"/>
      <w:bookmarkEnd w:id="615"/>
      <w:bookmarkEnd w:id="616"/>
      <w:bookmarkEnd w:id="617"/>
      <w:bookmarkEnd w:id="618"/>
      <w:bookmarkEnd w:id="619"/>
      <w:bookmarkEnd w:id="620"/>
      <w:bookmarkEnd w:id="621"/>
      <w:bookmarkEnd w:id="622"/>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623" w:name="_Toc21095800"/>
      <w:bookmarkStart w:id="624" w:name="_Toc29762999"/>
      <w:bookmarkStart w:id="625" w:name="_Toc45869284"/>
      <w:bookmarkStart w:id="626" w:name="_Toc52554532"/>
      <w:bookmarkStart w:id="627" w:name="_Toc52555002"/>
      <w:bookmarkStart w:id="628" w:name="_Toc61112227"/>
      <w:bookmarkStart w:id="629" w:name="_Toc67911379"/>
      <w:bookmarkStart w:id="630" w:name="_Toc74842854"/>
      <w:bookmarkStart w:id="631" w:name="_Toc76503237"/>
      <w:bookmarkStart w:id="632" w:name="_Toc83040680"/>
      <w:r w:rsidRPr="00EF2F0E">
        <w:rPr>
          <w:lang w:eastAsia="zh-CN"/>
        </w:rPr>
        <w:t>6.3.2.4</w:t>
      </w:r>
      <w:r w:rsidRPr="00EF2F0E">
        <w:rPr>
          <w:lang w:eastAsia="zh-CN"/>
        </w:rPr>
        <w:tab/>
        <w:t>Minimum requirement for single RAT E-UTRA operation</w:t>
      </w:r>
      <w:bookmarkEnd w:id="623"/>
      <w:bookmarkEnd w:id="624"/>
      <w:bookmarkEnd w:id="625"/>
      <w:bookmarkEnd w:id="626"/>
      <w:bookmarkEnd w:id="627"/>
      <w:bookmarkEnd w:id="628"/>
      <w:bookmarkEnd w:id="629"/>
      <w:bookmarkEnd w:id="630"/>
      <w:bookmarkEnd w:id="631"/>
      <w:bookmarkEnd w:id="632"/>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633" w:name="_Toc21095801"/>
      <w:bookmarkStart w:id="634" w:name="_Toc29763000"/>
      <w:bookmarkStart w:id="635" w:name="_Toc45869285"/>
      <w:bookmarkStart w:id="636" w:name="_Toc52554533"/>
      <w:bookmarkStart w:id="637" w:name="_Toc52555003"/>
      <w:bookmarkStart w:id="638" w:name="_Toc61112228"/>
      <w:bookmarkStart w:id="639" w:name="_Toc67911380"/>
      <w:bookmarkStart w:id="640" w:name="_Toc74842855"/>
      <w:bookmarkStart w:id="641" w:name="_Toc76503238"/>
      <w:bookmarkStart w:id="642" w:name="_Toc83040681"/>
      <w:r w:rsidRPr="00EF2F0E">
        <w:rPr>
          <w:lang w:eastAsia="zh-CN"/>
        </w:rPr>
        <w:t>6.3.3</w:t>
      </w:r>
      <w:r w:rsidRPr="00EF2F0E">
        <w:rPr>
          <w:lang w:eastAsia="zh-CN"/>
        </w:rPr>
        <w:tab/>
        <w:t>Power control dynamic range</w:t>
      </w:r>
      <w:bookmarkEnd w:id="633"/>
      <w:bookmarkEnd w:id="634"/>
      <w:bookmarkEnd w:id="635"/>
      <w:bookmarkEnd w:id="636"/>
      <w:bookmarkEnd w:id="637"/>
      <w:bookmarkEnd w:id="638"/>
      <w:bookmarkEnd w:id="639"/>
      <w:bookmarkEnd w:id="640"/>
      <w:bookmarkEnd w:id="641"/>
      <w:bookmarkEnd w:id="642"/>
    </w:p>
    <w:p w14:paraId="0984D34C" w14:textId="77777777" w:rsidR="003E32EB" w:rsidRPr="00EF2F0E" w:rsidRDefault="003E32EB" w:rsidP="00A40339">
      <w:pPr>
        <w:pStyle w:val="Heading4"/>
      </w:pPr>
      <w:bookmarkStart w:id="643" w:name="_Toc21095802"/>
      <w:bookmarkStart w:id="644" w:name="_Toc29763001"/>
      <w:bookmarkStart w:id="645" w:name="_Toc45869286"/>
      <w:bookmarkStart w:id="646" w:name="_Toc52554534"/>
      <w:bookmarkStart w:id="647" w:name="_Toc52555004"/>
      <w:bookmarkStart w:id="648" w:name="_Toc61112229"/>
      <w:bookmarkStart w:id="649" w:name="_Toc67911381"/>
      <w:bookmarkStart w:id="650" w:name="_Toc74842856"/>
      <w:bookmarkStart w:id="651" w:name="_Toc76503239"/>
      <w:bookmarkStart w:id="652" w:name="_Toc83040682"/>
      <w:r w:rsidRPr="00EF2F0E">
        <w:t>6.3.3.1</w:t>
      </w:r>
      <w:r w:rsidRPr="00EF2F0E">
        <w:tab/>
        <w:t>General</w:t>
      </w:r>
      <w:bookmarkEnd w:id="643"/>
      <w:bookmarkEnd w:id="644"/>
      <w:bookmarkEnd w:id="645"/>
      <w:bookmarkEnd w:id="646"/>
      <w:bookmarkEnd w:id="647"/>
      <w:bookmarkEnd w:id="648"/>
      <w:bookmarkEnd w:id="649"/>
      <w:bookmarkEnd w:id="650"/>
      <w:bookmarkEnd w:id="651"/>
      <w:bookmarkEnd w:id="652"/>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653" w:name="_Toc21095803"/>
      <w:bookmarkStart w:id="654" w:name="_Toc29763002"/>
      <w:bookmarkStart w:id="655" w:name="_Toc45869287"/>
      <w:bookmarkStart w:id="656" w:name="_Toc52554535"/>
      <w:bookmarkStart w:id="657" w:name="_Toc52555005"/>
      <w:bookmarkStart w:id="658" w:name="_Toc61112230"/>
      <w:bookmarkStart w:id="659" w:name="_Toc67911382"/>
      <w:bookmarkStart w:id="660" w:name="_Toc74842857"/>
      <w:bookmarkStart w:id="661" w:name="_Toc76503240"/>
      <w:bookmarkStart w:id="662" w:name="_Toc83040683"/>
      <w:r w:rsidRPr="00EF2F0E">
        <w:t>6.3.3.2</w:t>
      </w:r>
      <w:r w:rsidRPr="00EF2F0E">
        <w:tab/>
      </w:r>
      <w:r w:rsidRPr="00EF2F0E">
        <w:rPr>
          <w:lang w:eastAsia="zh-CN"/>
        </w:rPr>
        <w:t>Minimum requirement for MSR operation</w:t>
      </w:r>
      <w:bookmarkEnd w:id="653"/>
      <w:bookmarkEnd w:id="654"/>
      <w:bookmarkEnd w:id="655"/>
      <w:bookmarkEnd w:id="656"/>
      <w:bookmarkEnd w:id="657"/>
      <w:bookmarkEnd w:id="658"/>
      <w:bookmarkEnd w:id="659"/>
      <w:bookmarkEnd w:id="660"/>
      <w:bookmarkEnd w:id="661"/>
      <w:bookmarkEnd w:id="662"/>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663" w:name="_Toc21095804"/>
      <w:bookmarkStart w:id="664" w:name="_Toc29763003"/>
      <w:bookmarkStart w:id="665" w:name="_Toc45869288"/>
      <w:bookmarkStart w:id="666" w:name="_Toc52554536"/>
      <w:bookmarkStart w:id="667" w:name="_Toc52555006"/>
      <w:bookmarkStart w:id="668" w:name="_Toc61112231"/>
      <w:bookmarkStart w:id="669" w:name="_Toc67911383"/>
      <w:bookmarkStart w:id="670" w:name="_Toc74842858"/>
      <w:bookmarkStart w:id="671" w:name="_Toc76503241"/>
      <w:bookmarkStart w:id="672" w:name="_Toc83040684"/>
      <w:r w:rsidRPr="00EF2F0E">
        <w:rPr>
          <w:lang w:eastAsia="zh-CN"/>
        </w:rPr>
        <w:t>6.3.3.3</w:t>
      </w:r>
      <w:r w:rsidRPr="00EF2F0E">
        <w:rPr>
          <w:lang w:eastAsia="zh-CN"/>
        </w:rPr>
        <w:tab/>
        <w:t>Minimum requirement for single RAT UTRA operation</w:t>
      </w:r>
      <w:bookmarkEnd w:id="663"/>
      <w:bookmarkEnd w:id="664"/>
      <w:bookmarkEnd w:id="665"/>
      <w:bookmarkEnd w:id="666"/>
      <w:bookmarkEnd w:id="667"/>
      <w:bookmarkEnd w:id="668"/>
      <w:bookmarkEnd w:id="669"/>
      <w:bookmarkEnd w:id="670"/>
      <w:bookmarkEnd w:id="671"/>
      <w:bookmarkEnd w:id="672"/>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673" w:name="_Toc21095805"/>
      <w:bookmarkStart w:id="674" w:name="_Toc29763004"/>
      <w:bookmarkStart w:id="675" w:name="_Toc45869289"/>
      <w:bookmarkStart w:id="676" w:name="_Toc52554537"/>
      <w:bookmarkStart w:id="677" w:name="_Toc52555007"/>
      <w:bookmarkStart w:id="678" w:name="_Toc61112232"/>
      <w:bookmarkStart w:id="679" w:name="_Toc67911384"/>
      <w:bookmarkStart w:id="680" w:name="_Toc74842859"/>
      <w:bookmarkStart w:id="681" w:name="_Toc76503242"/>
      <w:bookmarkStart w:id="682" w:name="_Toc83040685"/>
      <w:r w:rsidRPr="00EF2F0E">
        <w:rPr>
          <w:lang w:eastAsia="zh-CN"/>
        </w:rPr>
        <w:t>6.3.3.4</w:t>
      </w:r>
      <w:r w:rsidRPr="00EF2F0E">
        <w:rPr>
          <w:lang w:eastAsia="zh-CN"/>
        </w:rPr>
        <w:tab/>
        <w:t>Minimum requirement for single RAT E-UTRA operation</w:t>
      </w:r>
      <w:bookmarkEnd w:id="673"/>
      <w:bookmarkEnd w:id="674"/>
      <w:bookmarkEnd w:id="675"/>
      <w:bookmarkEnd w:id="676"/>
      <w:bookmarkEnd w:id="677"/>
      <w:bookmarkEnd w:id="678"/>
      <w:bookmarkEnd w:id="679"/>
      <w:bookmarkEnd w:id="680"/>
      <w:bookmarkEnd w:id="681"/>
      <w:bookmarkEnd w:id="682"/>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683" w:name="_Toc21095806"/>
      <w:bookmarkStart w:id="684" w:name="_Toc29763005"/>
      <w:bookmarkStart w:id="685" w:name="_Toc45869290"/>
      <w:bookmarkStart w:id="686" w:name="_Toc52554538"/>
      <w:bookmarkStart w:id="687" w:name="_Toc52555008"/>
      <w:bookmarkStart w:id="688" w:name="_Toc61112233"/>
      <w:bookmarkStart w:id="689" w:name="_Toc67911385"/>
      <w:bookmarkStart w:id="690" w:name="_Toc74842860"/>
      <w:bookmarkStart w:id="691" w:name="_Toc76503243"/>
      <w:bookmarkStart w:id="692" w:name="_Toc83040686"/>
      <w:r w:rsidRPr="00EF2F0E">
        <w:rPr>
          <w:lang w:eastAsia="zh-CN"/>
        </w:rPr>
        <w:t>6.3.4</w:t>
      </w:r>
      <w:r w:rsidRPr="00EF2F0E">
        <w:rPr>
          <w:lang w:eastAsia="zh-CN"/>
        </w:rPr>
        <w:tab/>
        <w:t>Total power dynamic range</w:t>
      </w:r>
      <w:bookmarkEnd w:id="683"/>
      <w:bookmarkEnd w:id="684"/>
      <w:bookmarkEnd w:id="685"/>
      <w:bookmarkEnd w:id="686"/>
      <w:bookmarkEnd w:id="687"/>
      <w:bookmarkEnd w:id="688"/>
      <w:bookmarkEnd w:id="689"/>
      <w:bookmarkEnd w:id="690"/>
      <w:bookmarkEnd w:id="691"/>
      <w:bookmarkEnd w:id="692"/>
    </w:p>
    <w:p w14:paraId="0984D359" w14:textId="77777777" w:rsidR="003E32EB" w:rsidRPr="00EF2F0E" w:rsidRDefault="003E32EB" w:rsidP="00A40339">
      <w:pPr>
        <w:pStyle w:val="Heading4"/>
      </w:pPr>
      <w:bookmarkStart w:id="693" w:name="_Toc21095807"/>
      <w:bookmarkStart w:id="694" w:name="_Toc29763006"/>
      <w:bookmarkStart w:id="695" w:name="_Toc45869291"/>
      <w:bookmarkStart w:id="696" w:name="_Toc52554539"/>
      <w:bookmarkStart w:id="697" w:name="_Toc52555009"/>
      <w:bookmarkStart w:id="698" w:name="_Toc61112234"/>
      <w:bookmarkStart w:id="699" w:name="_Toc67911386"/>
      <w:bookmarkStart w:id="700" w:name="_Toc74842861"/>
      <w:bookmarkStart w:id="701" w:name="_Toc76503244"/>
      <w:bookmarkStart w:id="702" w:name="_Toc83040687"/>
      <w:r w:rsidRPr="00EF2F0E">
        <w:t>6.3.4.1</w:t>
      </w:r>
      <w:r w:rsidRPr="00EF2F0E">
        <w:tab/>
        <w:t>General</w:t>
      </w:r>
      <w:bookmarkEnd w:id="693"/>
      <w:bookmarkEnd w:id="694"/>
      <w:bookmarkEnd w:id="695"/>
      <w:bookmarkEnd w:id="696"/>
      <w:bookmarkEnd w:id="697"/>
      <w:bookmarkEnd w:id="698"/>
      <w:bookmarkEnd w:id="699"/>
      <w:bookmarkEnd w:id="700"/>
      <w:bookmarkEnd w:id="701"/>
      <w:bookmarkEnd w:id="702"/>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703" w:name="_Toc21095808"/>
      <w:bookmarkStart w:id="704" w:name="_Toc29763007"/>
      <w:bookmarkStart w:id="705" w:name="_Toc45869292"/>
      <w:bookmarkStart w:id="706" w:name="_Toc52554540"/>
      <w:bookmarkStart w:id="707" w:name="_Toc52555010"/>
      <w:bookmarkStart w:id="708" w:name="_Toc61112235"/>
      <w:bookmarkStart w:id="709" w:name="_Toc67911387"/>
      <w:bookmarkStart w:id="710" w:name="_Toc74842862"/>
      <w:bookmarkStart w:id="711" w:name="_Toc76503245"/>
      <w:bookmarkStart w:id="712" w:name="_Toc83040688"/>
      <w:r w:rsidRPr="00EF2F0E">
        <w:t>6.3.4.2</w:t>
      </w:r>
      <w:r w:rsidRPr="00EF2F0E">
        <w:tab/>
      </w:r>
      <w:r w:rsidRPr="00EF2F0E">
        <w:rPr>
          <w:lang w:eastAsia="zh-CN"/>
        </w:rPr>
        <w:t>Minimum requirement for MSR operation</w:t>
      </w:r>
      <w:bookmarkEnd w:id="703"/>
      <w:bookmarkEnd w:id="704"/>
      <w:bookmarkEnd w:id="705"/>
      <w:bookmarkEnd w:id="706"/>
      <w:bookmarkEnd w:id="707"/>
      <w:bookmarkEnd w:id="708"/>
      <w:bookmarkEnd w:id="709"/>
      <w:bookmarkEnd w:id="710"/>
      <w:bookmarkEnd w:id="711"/>
      <w:bookmarkEnd w:id="71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713" w:name="_Toc21095809"/>
      <w:bookmarkStart w:id="714" w:name="_Toc29763008"/>
      <w:bookmarkStart w:id="715" w:name="_Toc45869293"/>
      <w:bookmarkStart w:id="716" w:name="_Toc52554541"/>
      <w:bookmarkStart w:id="717" w:name="_Toc52555011"/>
      <w:bookmarkStart w:id="718" w:name="_Toc61112236"/>
      <w:bookmarkStart w:id="719" w:name="_Toc67911388"/>
      <w:bookmarkStart w:id="720" w:name="_Toc74842863"/>
      <w:bookmarkStart w:id="721" w:name="_Toc76503246"/>
      <w:bookmarkStart w:id="722" w:name="_Toc83040689"/>
      <w:r w:rsidRPr="00EF2F0E">
        <w:rPr>
          <w:lang w:eastAsia="zh-CN"/>
        </w:rPr>
        <w:t>6.3.4.3</w:t>
      </w:r>
      <w:r w:rsidRPr="00EF2F0E">
        <w:rPr>
          <w:lang w:eastAsia="zh-CN"/>
        </w:rPr>
        <w:tab/>
        <w:t>Minimum requirement for single RAT UTRA operation</w:t>
      </w:r>
      <w:bookmarkEnd w:id="713"/>
      <w:bookmarkEnd w:id="714"/>
      <w:bookmarkEnd w:id="715"/>
      <w:bookmarkEnd w:id="716"/>
      <w:bookmarkEnd w:id="717"/>
      <w:bookmarkEnd w:id="718"/>
      <w:bookmarkEnd w:id="719"/>
      <w:bookmarkEnd w:id="720"/>
      <w:bookmarkEnd w:id="721"/>
      <w:bookmarkEnd w:id="722"/>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723" w:name="_Toc21095810"/>
      <w:bookmarkStart w:id="724" w:name="_Toc29763009"/>
      <w:bookmarkStart w:id="725" w:name="_Toc45869294"/>
      <w:bookmarkStart w:id="726" w:name="_Toc52554542"/>
      <w:bookmarkStart w:id="727" w:name="_Toc52555012"/>
      <w:bookmarkStart w:id="728" w:name="_Toc61112237"/>
      <w:bookmarkStart w:id="729" w:name="_Toc67911389"/>
      <w:bookmarkStart w:id="730" w:name="_Toc74842864"/>
      <w:bookmarkStart w:id="731" w:name="_Toc76503247"/>
      <w:bookmarkStart w:id="732" w:name="_Toc83040690"/>
      <w:r w:rsidRPr="00EF2F0E">
        <w:rPr>
          <w:sz w:val="24"/>
          <w:lang w:eastAsia="zh-CN"/>
        </w:rPr>
        <w:t>6.3.4.4</w:t>
      </w:r>
      <w:r w:rsidRPr="00EF2F0E">
        <w:rPr>
          <w:sz w:val="24"/>
          <w:lang w:eastAsia="zh-CN"/>
        </w:rPr>
        <w:tab/>
        <w:t>Minimum requirement for single RAT E-UTRA operation</w:t>
      </w:r>
      <w:bookmarkEnd w:id="723"/>
      <w:bookmarkEnd w:id="724"/>
      <w:bookmarkEnd w:id="725"/>
      <w:bookmarkEnd w:id="726"/>
      <w:bookmarkEnd w:id="727"/>
      <w:bookmarkEnd w:id="728"/>
      <w:bookmarkEnd w:id="729"/>
      <w:bookmarkEnd w:id="730"/>
      <w:bookmarkEnd w:id="731"/>
      <w:bookmarkEnd w:id="732"/>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733" w:name="_Toc21095811"/>
      <w:bookmarkStart w:id="734" w:name="_Toc29763010"/>
      <w:bookmarkStart w:id="735" w:name="_Toc45869295"/>
      <w:bookmarkStart w:id="736" w:name="_Toc52554543"/>
      <w:bookmarkStart w:id="737" w:name="_Toc52555013"/>
      <w:bookmarkStart w:id="738" w:name="_Toc61112238"/>
      <w:bookmarkStart w:id="739" w:name="_Toc67911390"/>
      <w:bookmarkStart w:id="740" w:name="_Toc74842865"/>
      <w:bookmarkStart w:id="741" w:name="_Toc76503248"/>
      <w:bookmarkStart w:id="742" w:name="_Toc83040691"/>
      <w:r w:rsidRPr="00EF2F0E">
        <w:rPr>
          <w:lang w:eastAsia="zh-CN"/>
        </w:rPr>
        <w:t>6.3.5</w:t>
      </w:r>
      <w:r w:rsidRPr="00EF2F0E">
        <w:rPr>
          <w:lang w:eastAsia="zh-CN"/>
        </w:rPr>
        <w:tab/>
        <w:t>IPDL time mask</w:t>
      </w:r>
      <w:bookmarkEnd w:id="733"/>
      <w:bookmarkEnd w:id="734"/>
      <w:bookmarkEnd w:id="735"/>
      <w:bookmarkEnd w:id="736"/>
      <w:bookmarkEnd w:id="737"/>
      <w:bookmarkEnd w:id="738"/>
      <w:bookmarkEnd w:id="739"/>
      <w:bookmarkEnd w:id="740"/>
      <w:bookmarkEnd w:id="741"/>
      <w:bookmarkEnd w:id="742"/>
    </w:p>
    <w:p w14:paraId="0984D36A" w14:textId="77777777" w:rsidR="003E32EB" w:rsidRPr="00EF2F0E" w:rsidRDefault="003E32EB" w:rsidP="00A40339">
      <w:pPr>
        <w:pStyle w:val="Heading4"/>
      </w:pPr>
      <w:bookmarkStart w:id="743" w:name="_Toc21095812"/>
      <w:bookmarkStart w:id="744" w:name="_Toc29763011"/>
      <w:bookmarkStart w:id="745" w:name="_Toc45869296"/>
      <w:bookmarkStart w:id="746" w:name="_Toc52554544"/>
      <w:bookmarkStart w:id="747" w:name="_Toc52555014"/>
      <w:bookmarkStart w:id="748" w:name="_Toc61112239"/>
      <w:bookmarkStart w:id="749" w:name="_Toc67911391"/>
      <w:bookmarkStart w:id="750" w:name="_Toc74842866"/>
      <w:bookmarkStart w:id="751" w:name="_Toc76503249"/>
      <w:bookmarkStart w:id="752" w:name="_Toc83040692"/>
      <w:r w:rsidRPr="00EF2F0E">
        <w:t>6.3.5.1</w:t>
      </w:r>
      <w:r w:rsidRPr="00EF2F0E">
        <w:tab/>
        <w:t>General</w:t>
      </w:r>
      <w:bookmarkEnd w:id="743"/>
      <w:bookmarkEnd w:id="744"/>
      <w:bookmarkEnd w:id="745"/>
      <w:bookmarkEnd w:id="746"/>
      <w:bookmarkEnd w:id="747"/>
      <w:bookmarkEnd w:id="748"/>
      <w:bookmarkEnd w:id="749"/>
      <w:bookmarkEnd w:id="750"/>
      <w:bookmarkEnd w:id="751"/>
      <w:bookmarkEnd w:id="752"/>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753" w:name="_Toc21095813"/>
      <w:bookmarkStart w:id="754" w:name="_Toc29763012"/>
      <w:bookmarkStart w:id="755" w:name="_Toc45869297"/>
      <w:bookmarkStart w:id="756" w:name="_Toc52554545"/>
      <w:bookmarkStart w:id="757" w:name="_Toc52555015"/>
      <w:bookmarkStart w:id="758" w:name="_Toc61112240"/>
      <w:bookmarkStart w:id="759" w:name="_Toc67911392"/>
      <w:bookmarkStart w:id="760" w:name="_Toc74842867"/>
      <w:bookmarkStart w:id="761" w:name="_Toc76503250"/>
      <w:bookmarkStart w:id="762" w:name="_Toc83040693"/>
      <w:r w:rsidRPr="00EF2F0E">
        <w:t>6.3.5.2</w:t>
      </w:r>
      <w:r w:rsidRPr="00EF2F0E">
        <w:tab/>
      </w:r>
      <w:r w:rsidRPr="00EF2F0E">
        <w:rPr>
          <w:lang w:eastAsia="zh-CN"/>
        </w:rPr>
        <w:t>Minimum requirement for MSR operation</w:t>
      </w:r>
      <w:bookmarkEnd w:id="753"/>
      <w:bookmarkEnd w:id="754"/>
      <w:bookmarkEnd w:id="755"/>
      <w:bookmarkEnd w:id="756"/>
      <w:bookmarkEnd w:id="757"/>
      <w:bookmarkEnd w:id="758"/>
      <w:bookmarkEnd w:id="759"/>
      <w:bookmarkEnd w:id="760"/>
      <w:bookmarkEnd w:id="761"/>
      <w:bookmarkEnd w:id="762"/>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763" w:name="_Toc21095814"/>
      <w:bookmarkStart w:id="764" w:name="_Toc29763013"/>
      <w:bookmarkStart w:id="765" w:name="_Toc45869298"/>
      <w:bookmarkStart w:id="766" w:name="_Toc52554546"/>
      <w:bookmarkStart w:id="767" w:name="_Toc52555016"/>
      <w:bookmarkStart w:id="768" w:name="_Toc61112241"/>
      <w:bookmarkStart w:id="769" w:name="_Toc67911393"/>
      <w:bookmarkStart w:id="770" w:name="_Toc74842868"/>
      <w:bookmarkStart w:id="771" w:name="_Toc76503251"/>
      <w:bookmarkStart w:id="772" w:name="_Toc83040694"/>
      <w:r w:rsidRPr="00EF2F0E">
        <w:rPr>
          <w:lang w:eastAsia="zh-CN"/>
        </w:rPr>
        <w:t>6.3.5.3</w:t>
      </w:r>
      <w:r w:rsidRPr="00EF2F0E">
        <w:rPr>
          <w:lang w:eastAsia="zh-CN"/>
        </w:rPr>
        <w:tab/>
        <w:t>Minimum requirement for single RAT UTRA operation</w:t>
      </w:r>
      <w:bookmarkEnd w:id="763"/>
      <w:bookmarkEnd w:id="764"/>
      <w:bookmarkEnd w:id="765"/>
      <w:bookmarkEnd w:id="766"/>
      <w:bookmarkEnd w:id="767"/>
      <w:bookmarkEnd w:id="768"/>
      <w:bookmarkEnd w:id="769"/>
      <w:bookmarkEnd w:id="770"/>
      <w:bookmarkEnd w:id="771"/>
      <w:bookmarkEnd w:id="772"/>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773" w:name="_Toc21095815"/>
      <w:bookmarkStart w:id="774" w:name="_Toc29763014"/>
      <w:bookmarkStart w:id="775" w:name="_Toc45869299"/>
      <w:bookmarkStart w:id="776" w:name="_Toc52554547"/>
      <w:bookmarkStart w:id="777" w:name="_Toc52555017"/>
      <w:bookmarkStart w:id="778" w:name="_Toc61112242"/>
      <w:bookmarkStart w:id="779" w:name="_Toc67911394"/>
      <w:bookmarkStart w:id="780" w:name="_Toc74842869"/>
      <w:bookmarkStart w:id="781" w:name="_Toc76503252"/>
      <w:bookmarkStart w:id="782" w:name="_Toc83040695"/>
      <w:r w:rsidRPr="00EF2F0E">
        <w:rPr>
          <w:lang w:eastAsia="zh-CN"/>
        </w:rPr>
        <w:t>6.3.5.4</w:t>
      </w:r>
      <w:r w:rsidRPr="00EF2F0E">
        <w:rPr>
          <w:lang w:eastAsia="zh-CN"/>
        </w:rPr>
        <w:tab/>
        <w:t>Minimum requirement for single RAT E-UTRA operation</w:t>
      </w:r>
      <w:bookmarkEnd w:id="773"/>
      <w:bookmarkEnd w:id="774"/>
      <w:bookmarkEnd w:id="775"/>
      <w:bookmarkEnd w:id="776"/>
      <w:bookmarkEnd w:id="777"/>
      <w:bookmarkEnd w:id="778"/>
      <w:bookmarkEnd w:id="779"/>
      <w:bookmarkEnd w:id="780"/>
      <w:bookmarkEnd w:id="781"/>
      <w:bookmarkEnd w:id="782"/>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783" w:name="_Toc21095816"/>
      <w:bookmarkStart w:id="784" w:name="_Toc29763015"/>
      <w:bookmarkStart w:id="785" w:name="_Toc45869300"/>
      <w:bookmarkStart w:id="786" w:name="_Toc52554548"/>
      <w:bookmarkStart w:id="787" w:name="_Toc52555018"/>
      <w:bookmarkStart w:id="788" w:name="_Toc61112243"/>
      <w:bookmarkStart w:id="789" w:name="_Toc67911395"/>
      <w:bookmarkStart w:id="790" w:name="_Toc74842870"/>
      <w:bookmarkStart w:id="791" w:name="_Toc76503253"/>
      <w:bookmarkStart w:id="792" w:name="_Toc83040696"/>
      <w:r w:rsidRPr="00EF2F0E">
        <w:rPr>
          <w:lang w:eastAsia="zh-CN"/>
        </w:rPr>
        <w:t>6.3.6</w:t>
      </w:r>
      <w:r w:rsidRPr="00EF2F0E">
        <w:rPr>
          <w:lang w:eastAsia="zh-CN"/>
        </w:rPr>
        <w:tab/>
        <w:t>RE Power control dynamic range</w:t>
      </w:r>
      <w:bookmarkEnd w:id="783"/>
      <w:bookmarkEnd w:id="784"/>
      <w:bookmarkEnd w:id="785"/>
      <w:bookmarkEnd w:id="786"/>
      <w:bookmarkEnd w:id="787"/>
      <w:bookmarkEnd w:id="788"/>
      <w:bookmarkEnd w:id="789"/>
      <w:bookmarkEnd w:id="790"/>
      <w:bookmarkEnd w:id="791"/>
      <w:bookmarkEnd w:id="792"/>
    </w:p>
    <w:p w14:paraId="0984D378" w14:textId="77777777" w:rsidR="003E32EB" w:rsidRPr="00EF2F0E" w:rsidRDefault="003E32EB" w:rsidP="00A40339">
      <w:pPr>
        <w:pStyle w:val="Heading4"/>
      </w:pPr>
      <w:bookmarkStart w:id="793" w:name="_Toc21095817"/>
      <w:bookmarkStart w:id="794" w:name="_Toc29763016"/>
      <w:bookmarkStart w:id="795" w:name="_Toc45869301"/>
      <w:bookmarkStart w:id="796" w:name="_Toc52554549"/>
      <w:bookmarkStart w:id="797" w:name="_Toc52555019"/>
      <w:bookmarkStart w:id="798" w:name="_Toc61112244"/>
      <w:bookmarkStart w:id="799" w:name="_Toc67911396"/>
      <w:bookmarkStart w:id="800" w:name="_Toc74842871"/>
      <w:bookmarkStart w:id="801" w:name="_Toc76503254"/>
      <w:bookmarkStart w:id="802" w:name="_Toc83040697"/>
      <w:r w:rsidRPr="00EF2F0E">
        <w:t>6.3.6.1</w:t>
      </w:r>
      <w:r w:rsidRPr="00EF2F0E">
        <w:tab/>
        <w:t>General</w:t>
      </w:r>
      <w:bookmarkEnd w:id="793"/>
      <w:bookmarkEnd w:id="794"/>
      <w:bookmarkEnd w:id="795"/>
      <w:bookmarkEnd w:id="796"/>
      <w:bookmarkEnd w:id="797"/>
      <w:bookmarkEnd w:id="798"/>
      <w:bookmarkEnd w:id="799"/>
      <w:bookmarkEnd w:id="800"/>
      <w:bookmarkEnd w:id="801"/>
      <w:bookmarkEnd w:id="802"/>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803" w:name="_Toc21095818"/>
      <w:bookmarkStart w:id="804" w:name="_Toc29763017"/>
      <w:bookmarkStart w:id="805" w:name="_Toc45869302"/>
      <w:bookmarkStart w:id="806" w:name="_Toc52554550"/>
      <w:bookmarkStart w:id="807" w:name="_Toc52555020"/>
      <w:bookmarkStart w:id="808" w:name="_Toc61112245"/>
      <w:bookmarkStart w:id="809" w:name="_Toc67911397"/>
      <w:bookmarkStart w:id="810" w:name="_Toc74842872"/>
      <w:bookmarkStart w:id="811" w:name="_Toc76503255"/>
      <w:bookmarkStart w:id="812" w:name="_Toc83040698"/>
      <w:r w:rsidRPr="00EF2F0E">
        <w:t>6.3.6.2</w:t>
      </w:r>
      <w:r w:rsidRPr="00EF2F0E">
        <w:tab/>
      </w:r>
      <w:r w:rsidRPr="00EF2F0E">
        <w:rPr>
          <w:lang w:eastAsia="zh-CN"/>
        </w:rPr>
        <w:t>Minimum requirement for MSR operation</w:t>
      </w:r>
      <w:bookmarkEnd w:id="803"/>
      <w:bookmarkEnd w:id="804"/>
      <w:bookmarkEnd w:id="805"/>
      <w:bookmarkEnd w:id="806"/>
      <w:bookmarkEnd w:id="807"/>
      <w:bookmarkEnd w:id="808"/>
      <w:bookmarkEnd w:id="809"/>
      <w:bookmarkEnd w:id="810"/>
      <w:bookmarkEnd w:id="811"/>
      <w:bookmarkEnd w:id="81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813" w:name="_Toc21095819"/>
      <w:bookmarkStart w:id="814" w:name="_Toc29763018"/>
      <w:bookmarkStart w:id="815" w:name="_Toc45869303"/>
      <w:bookmarkStart w:id="816" w:name="_Toc52554551"/>
      <w:bookmarkStart w:id="817" w:name="_Toc52555021"/>
      <w:bookmarkStart w:id="818" w:name="_Toc61112246"/>
      <w:bookmarkStart w:id="819" w:name="_Toc67911398"/>
      <w:bookmarkStart w:id="820" w:name="_Toc74842873"/>
      <w:bookmarkStart w:id="821" w:name="_Toc76503256"/>
      <w:bookmarkStart w:id="822" w:name="_Toc83040699"/>
      <w:r w:rsidRPr="00EF2F0E">
        <w:rPr>
          <w:lang w:eastAsia="zh-CN"/>
        </w:rPr>
        <w:t>6.3.6.3</w:t>
      </w:r>
      <w:r w:rsidRPr="00EF2F0E">
        <w:rPr>
          <w:lang w:eastAsia="zh-CN"/>
        </w:rPr>
        <w:tab/>
        <w:t>Minimum requirement for single RAT UTRA operation</w:t>
      </w:r>
      <w:bookmarkEnd w:id="813"/>
      <w:bookmarkEnd w:id="814"/>
      <w:bookmarkEnd w:id="815"/>
      <w:bookmarkEnd w:id="816"/>
      <w:bookmarkEnd w:id="817"/>
      <w:bookmarkEnd w:id="818"/>
      <w:bookmarkEnd w:id="819"/>
      <w:bookmarkEnd w:id="820"/>
      <w:bookmarkEnd w:id="821"/>
      <w:bookmarkEnd w:id="822"/>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823" w:name="_Toc21095820"/>
      <w:bookmarkStart w:id="824" w:name="_Toc29763019"/>
      <w:bookmarkStart w:id="825" w:name="_Toc45869304"/>
      <w:bookmarkStart w:id="826" w:name="_Toc52554552"/>
      <w:bookmarkStart w:id="827" w:name="_Toc52555022"/>
      <w:bookmarkStart w:id="828" w:name="_Toc61112247"/>
      <w:bookmarkStart w:id="829" w:name="_Toc67911399"/>
      <w:bookmarkStart w:id="830" w:name="_Toc74842874"/>
      <w:bookmarkStart w:id="831" w:name="_Toc76503257"/>
      <w:bookmarkStart w:id="832" w:name="_Toc83040700"/>
      <w:r w:rsidRPr="00EF2F0E">
        <w:rPr>
          <w:lang w:eastAsia="zh-CN"/>
        </w:rPr>
        <w:t>6.3.6.4</w:t>
      </w:r>
      <w:r w:rsidRPr="00EF2F0E">
        <w:rPr>
          <w:lang w:eastAsia="zh-CN"/>
        </w:rPr>
        <w:tab/>
        <w:t>Minimum requirement for single RAT E-UTRA operation</w:t>
      </w:r>
      <w:bookmarkEnd w:id="823"/>
      <w:bookmarkEnd w:id="824"/>
      <w:bookmarkEnd w:id="825"/>
      <w:bookmarkEnd w:id="826"/>
      <w:bookmarkEnd w:id="827"/>
      <w:bookmarkEnd w:id="828"/>
      <w:bookmarkEnd w:id="829"/>
      <w:bookmarkEnd w:id="830"/>
      <w:bookmarkEnd w:id="831"/>
      <w:bookmarkEnd w:id="832"/>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833" w:name="_Toc21095821"/>
      <w:bookmarkStart w:id="834" w:name="_Toc29763020"/>
      <w:bookmarkStart w:id="835" w:name="_Toc45869305"/>
      <w:bookmarkStart w:id="836" w:name="_Toc52554553"/>
      <w:bookmarkStart w:id="837" w:name="_Toc52555023"/>
      <w:bookmarkStart w:id="838" w:name="_Toc61112248"/>
      <w:bookmarkStart w:id="839" w:name="_Toc67911400"/>
      <w:bookmarkStart w:id="840" w:name="_Toc74842875"/>
      <w:bookmarkStart w:id="841" w:name="_Toc76503258"/>
      <w:bookmarkStart w:id="842" w:name="_Toc83040701"/>
      <w:r w:rsidRPr="00EF2F0E">
        <w:rPr>
          <w:lang w:eastAsia="zh-CN"/>
        </w:rPr>
        <w:t>6.4</w:t>
      </w:r>
      <w:r w:rsidRPr="00EF2F0E">
        <w:rPr>
          <w:lang w:eastAsia="zh-CN"/>
        </w:rPr>
        <w:tab/>
        <w:t>Transmit ON/OFF power</w:t>
      </w:r>
      <w:bookmarkEnd w:id="833"/>
      <w:bookmarkEnd w:id="834"/>
      <w:bookmarkEnd w:id="835"/>
      <w:bookmarkEnd w:id="836"/>
      <w:bookmarkEnd w:id="837"/>
      <w:bookmarkEnd w:id="838"/>
      <w:bookmarkEnd w:id="839"/>
      <w:bookmarkEnd w:id="840"/>
      <w:bookmarkEnd w:id="841"/>
      <w:bookmarkEnd w:id="842"/>
    </w:p>
    <w:p w14:paraId="0984D384" w14:textId="77777777" w:rsidR="003E32EB" w:rsidRPr="00EF2F0E" w:rsidRDefault="003E32EB" w:rsidP="00A40339">
      <w:pPr>
        <w:pStyle w:val="Heading3"/>
      </w:pPr>
      <w:bookmarkStart w:id="843" w:name="_Toc21095822"/>
      <w:bookmarkStart w:id="844" w:name="_Toc29763021"/>
      <w:bookmarkStart w:id="845" w:name="_Toc45869306"/>
      <w:bookmarkStart w:id="846" w:name="_Toc52554554"/>
      <w:bookmarkStart w:id="847" w:name="_Toc52555024"/>
      <w:bookmarkStart w:id="848" w:name="_Toc61112249"/>
      <w:bookmarkStart w:id="849" w:name="_Toc67911401"/>
      <w:bookmarkStart w:id="850" w:name="_Toc74842876"/>
      <w:bookmarkStart w:id="851" w:name="_Toc76503259"/>
      <w:bookmarkStart w:id="852" w:name="_Toc83040702"/>
      <w:r w:rsidRPr="00EF2F0E">
        <w:t>6.4.1</w:t>
      </w:r>
      <w:r w:rsidRPr="00EF2F0E">
        <w:tab/>
        <w:t>General</w:t>
      </w:r>
      <w:bookmarkEnd w:id="843"/>
      <w:bookmarkEnd w:id="844"/>
      <w:bookmarkEnd w:id="845"/>
      <w:bookmarkEnd w:id="846"/>
      <w:bookmarkEnd w:id="847"/>
      <w:bookmarkEnd w:id="848"/>
      <w:bookmarkEnd w:id="849"/>
      <w:bookmarkEnd w:id="850"/>
      <w:bookmarkEnd w:id="851"/>
      <w:bookmarkEnd w:id="852"/>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853" w:name="_Toc21095823"/>
      <w:bookmarkStart w:id="854" w:name="_Toc29763022"/>
      <w:bookmarkStart w:id="855" w:name="_Toc45869307"/>
      <w:bookmarkStart w:id="856" w:name="_Toc52554555"/>
      <w:bookmarkStart w:id="857" w:name="_Toc52555025"/>
      <w:bookmarkStart w:id="858" w:name="_Toc61112250"/>
      <w:bookmarkStart w:id="859" w:name="_Toc67911402"/>
      <w:bookmarkStart w:id="860" w:name="_Toc74842877"/>
      <w:bookmarkStart w:id="861" w:name="_Toc76503260"/>
      <w:bookmarkStart w:id="862" w:name="_Toc83040703"/>
      <w:r w:rsidRPr="00EF2F0E">
        <w:t>6.4.2</w:t>
      </w:r>
      <w:r w:rsidRPr="00EF2F0E">
        <w:tab/>
        <w:t>Transmitter OFF power</w:t>
      </w:r>
      <w:bookmarkEnd w:id="853"/>
      <w:bookmarkEnd w:id="854"/>
      <w:bookmarkEnd w:id="855"/>
      <w:bookmarkEnd w:id="856"/>
      <w:bookmarkEnd w:id="857"/>
      <w:bookmarkEnd w:id="858"/>
      <w:bookmarkEnd w:id="859"/>
      <w:bookmarkEnd w:id="860"/>
      <w:bookmarkEnd w:id="861"/>
      <w:bookmarkEnd w:id="862"/>
    </w:p>
    <w:p w14:paraId="0984D387" w14:textId="77777777" w:rsidR="003E32EB" w:rsidRPr="00EF2F0E" w:rsidRDefault="003E32EB" w:rsidP="00A40339">
      <w:pPr>
        <w:pStyle w:val="Heading4"/>
      </w:pPr>
      <w:bookmarkStart w:id="863" w:name="_Toc21095824"/>
      <w:bookmarkStart w:id="864" w:name="_Toc29763023"/>
      <w:bookmarkStart w:id="865" w:name="_Toc45869308"/>
      <w:bookmarkStart w:id="866" w:name="_Toc52554556"/>
      <w:bookmarkStart w:id="867" w:name="_Toc52555026"/>
      <w:bookmarkStart w:id="868" w:name="_Toc61112251"/>
      <w:bookmarkStart w:id="869" w:name="_Toc67911403"/>
      <w:bookmarkStart w:id="870" w:name="_Toc74842878"/>
      <w:bookmarkStart w:id="871" w:name="_Toc76503261"/>
      <w:bookmarkStart w:id="872" w:name="_Toc83040704"/>
      <w:r w:rsidRPr="00EF2F0E">
        <w:t>6.4.2.1</w:t>
      </w:r>
      <w:r w:rsidRPr="00EF2F0E">
        <w:tab/>
        <w:t>General</w:t>
      </w:r>
      <w:bookmarkEnd w:id="863"/>
      <w:bookmarkEnd w:id="864"/>
      <w:bookmarkEnd w:id="865"/>
      <w:bookmarkEnd w:id="866"/>
      <w:bookmarkEnd w:id="867"/>
      <w:bookmarkEnd w:id="868"/>
      <w:bookmarkEnd w:id="869"/>
      <w:bookmarkEnd w:id="870"/>
      <w:bookmarkEnd w:id="871"/>
      <w:bookmarkEnd w:id="872"/>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873" w:name="_Toc21095825"/>
      <w:bookmarkStart w:id="874" w:name="_Toc29763024"/>
      <w:bookmarkStart w:id="875" w:name="_Toc45869309"/>
      <w:bookmarkStart w:id="876" w:name="_Toc52554557"/>
      <w:bookmarkStart w:id="877" w:name="_Toc52555027"/>
      <w:bookmarkStart w:id="878" w:name="_Toc61112252"/>
      <w:bookmarkStart w:id="879" w:name="_Toc67911404"/>
      <w:bookmarkStart w:id="880" w:name="_Toc74842879"/>
      <w:bookmarkStart w:id="881" w:name="_Toc76503262"/>
      <w:bookmarkStart w:id="882" w:name="_Toc83040705"/>
      <w:r w:rsidRPr="00EF2F0E">
        <w:t>6.4.2.2</w:t>
      </w:r>
      <w:r w:rsidRPr="00EF2F0E">
        <w:tab/>
      </w:r>
      <w:r w:rsidRPr="00EF2F0E">
        <w:rPr>
          <w:lang w:eastAsia="zh-CN"/>
        </w:rPr>
        <w:t>Minimum requirement for MSR operation</w:t>
      </w:r>
      <w:bookmarkEnd w:id="873"/>
      <w:bookmarkEnd w:id="874"/>
      <w:bookmarkEnd w:id="875"/>
      <w:bookmarkEnd w:id="876"/>
      <w:bookmarkEnd w:id="877"/>
      <w:bookmarkEnd w:id="878"/>
      <w:bookmarkEnd w:id="879"/>
      <w:bookmarkEnd w:id="880"/>
      <w:bookmarkEnd w:id="881"/>
      <w:bookmarkEnd w:id="882"/>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883" w:name="_Toc21095826"/>
      <w:bookmarkStart w:id="884" w:name="_Toc29763025"/>
      <w:bookmarkStart w:id="885" w:name="_Toc45869310"/>
      <w:bookmarkStart w:id="886" w:name="_Toc52554558"/>
      <w:bookmarkStart w:id="887" w:name="_Toc52555028"/>
      <w:bookmarkStart w:id="888" w:name="_Toc61112253"/>
      <w:bookmarkStart w:id="889" w:name="_Toc67911405"/>
      <w:bookmarkStart w:id="890" w:name="_Toc74842880"/>
      <w:bookmarkStart w:id="891" w:name="_Toc76503263"/>
      <w:bookmarkStart w:id="892" w:name="_Toc83040706"/>
      <w:r w:rsidRPr="00EF2F0E">
        <w:rPr>
          <w:lang w:eastAsia="zh-CN"/>
        </w:rPr>
        <w:t>6.4.2.3</w:t>
      </w:r>
      <w:r w:rsidRPr="00EF2F0E">
        <w:rPr>
          <w:lang w:eastAsia="zh-CN"/>
        </w:rPr>
        <w:tab/>
        <w:t>Minimum requirement for single RAT UTRA operation</w:t>
      </w:r>
      <w:bookmarkEnd w:id="883"/>
      <w:bookmarkEnd w:id="884"/>
      <w:bookmarkEnd w:id="885"/>
      <w:bookmarkEnd w:id="886"/>
      <w:bookmarkEnd w:id="887"/>
      <w:bookmarkEnd w:id="888"/>
      <w:bookmarkEnd w:id="889"/>
      <w:bookmarkEnd w:id="890"/>
      <w:bookmarkEnd w:id="891"/>
      <w:bookmarkEnd w:id="892"/>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893" w:name="_Toc21095827"/>
      <w:bookmarkStart w:id="894" w:name="_Toc29763026"/>
      <w:bookmarkStart w:id="895" w:name="_Toc45869311"/>
      <w:bookmarkStart w:id="896" w:name="_Toc52554559"/>
      <w:bookmarkStart w:id="897" w:name="_Toc52555029"/>
      <w:bookmarkStart w:id="898" w:name="_Toc61112254"/>
      <w:bookmarkStart w:id="899" w:name="_Toc67911406"/>
      <w:bookmarkStart w:id="900" w:name="_Toc74842881"/>
      <w:bookmarkStart w:id="901" w:name="_Toc76503264"/>
      <w:bookmarkStart w:id="902" w:name="_Toc83040707"/>
      <w:r w:rsidRPr="00EF2F0E">
        <w:rPr>
          <w:lang w:eastAsia="zh-CN"/>
        </w:rPr>
        <w:t>6.4.2.4</w:t>
      </w:r>
      <w:r w:rsidRPr="00EF2F0E">
        <w:rPr>
          <w:lang w:eastAsia="zh-CN"/>
        </w:rPr>
        <w:tab/>
        <w:t>Minimum requirement for single RAT E-UTRA operation</w:t>
      </w:r>
      <w:bookmarkEnd w:id="893"/>
      <w:bookmarkEnd w:id="894"/>
      <w:bookmarkEnd w:id="895"/>
      <w:bookmarkEnd w:id="896"/>
      <w:bookmarkEnd w:id="897"/>
      <w:bookmarkEnd w:id="898"/>
      <w:bookmarkEnd w:id="899"/>
      <w:bookmarkEnd w:id="900"/>
      <w:bookmarkEnd w:id="901"/>
      <w:bookmarkEnd w:id="902"/>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903" w:name="_Toc21095828"/>
      <w:bookmarkStart w:id="904" w:name="_Toc29763027"/>
      <w:bookmarkStart w:id="905" w:name="_Toc45869312"/>
      <w:bookmarkStart w:id="906" w:name="_Toc52554560"/>
      <w:bookmarkStart w:id="907" w:name="_Toc52555030"/>
      <w:bookmarkStart w:id="908" w:name="_Toc61112255"/>
      <w:bookmarkStart w:id="909" w:name="_Toc67911407"/>
      <w:bookmarkStart w:id="910" w:name="_Toc74842882"/>
      <w:bookmarkStart w:id="911" w:name="_Toc76503265"/>
      <w:bookmarkStart w:id="912" w:name="_Toc83040708"/>
      <w:r w:rsidRPr="00EF2F0E">
        <w:t>6.4.3</w:t>
      </w:r>
      <w:r w:rsidRPr="00EF2F0E">
        <w:tab/>
        <w:t>Transmitter transient period</w:t>
      </w:r>
      <w:bookmarkEnd w:id="903"/>
      <w:bookmarkEnd w:id="904"/>
      <w:bookmarkEnd w:id="905"/>
      <w:bookmarkEnd w:id="906"/>
      <w:bookmarkEnd w:id="907"/>
      <w:bookmarkEnd w:id="908"/>
      <w:bookmarkEnd w:id="909"/>
      <w:bookmarkEnd w:id="910"/>
      <w:bookmarkEnd w:id="911"/>
      <w:bookmarkEnd w:id="912"/>
    </w:p>
    <w:p w14:paraId="0984D393" w14:textId="77777777" w:rsidR="003E32EB" w:rsidRPr="00EF2F0E" w:rsidRDefault="003E32EB" w:rsidP="00A40339">
      <w:pPr>
        <w:pStyle w:val="Heading4"/>
      </w:pPr>
      <w:bookmarkStart w:id="913" w:name="_Toc21095829"/>
      <w:bookmarkStart w:id="914" w:name="_Toc29763028"/>
      <w:bookmarkStart w:id="915" w:name="_Toc45869313"/>
      <w:bookmarkStart w:id="916" w:name="_Toc52554561"/>
      <w:bookmarkStart w:id="917" w:name="_Toc52555031"/>
      <w:bookmarkStart w:id="918" w:name="_Toc61112256"/>
      <w:bookmarkStart w:id="919" w:name="_Toc67911408"/>
      <w:bookmarkStart w:id="920" w:name="_Toc74842883"/>
      <w:bookmarkStart w:id="921" w:name="_Toc76503266"/>
      <w:bookmarkStart w:id="922" w:name="_Toc83040709"/>
      <w:r w:rsidRPr="00EF2F0E">
        <w:t>6.4.3.1</w:t>
      </w:r>
      <w:r w:rsidRPr="00EF2F0E">
        <w:tab/>
        <w:t>General</w:t>
      </w:r>
      <w:bookmarkEnd w:id="913"/>
      <w:bookmarkEnd w:id="914"/>
      <w:bookmarkEnd w:id="915"/>
      <w:bookmarkEnd w:id="916"/>
      <w:bookmarkEnd w:id="917"/>
      <w:bookmarkEnd w:id="918"/>
      <w:bookmarkEnd w:id="919"/>
      <w:bookmarkEnd w:id="920"/>
      <w:bookmarkEnd w:id="921"/>
      <w:bookmarkEnd w:id="922"/>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pt;height:211pt" o:ole="">
            <v:imagedata r:id="rId15" o:title="" croptop="6311f" cropleft="2026f" cropright="2877f"/>
          </v:shape>
          <o:OLEObject Type="Embed" ProgID="Word.Picture.8" ShapeID="_x0000_i1025" DrawAspect="Content" ObjectID="_1694533300"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923" w:name="_Toc21095830"/>
      <w:bookmarkStart w:id="924" w:name="_Toc29763029"/>
      <w:bookmarkStart w:id="925" w:name="_Toc45869314"/>
      <w:bookmarkStart w:id="926" w:name="_Toc52554562"/>
      <w:bookmarkStart w:id="927" w:name="_Toc52555032"/>
      <w:bookmarkStart w:id="928" w:name="_Toc61112257"/>
      <w:bookmarkStart w:id="929" w:name="_Toc67911409"/>
      <w:bookmarkStart w:id="930" w:name="_Toc74842884"/>
      <w:bookmarkStart w:id="931" w:name="_Toc76503267"/>
      <w:bookmarkStart w:id="932" w:name="_Toc83040710"/>
      <w:r w:rsidRPr="00EF2F0E">
        <w:t>6.4.3.2</w:t>
      </w:r>
      <w:r w:rsidRPr="00EF2F0E">
        <w:tab/>
      </w:r>
      <w:r w:rsidRPr="00EF2F0E">
        <w:rPr>
          <w:lang w:eastAsia="zh-CN"/>
        </w:rPr>
        <w:t>Minimum requirement for MSR operation</w:t>
      </w:r>
      <w:bookmarkEnd w:id="923"/>
      <w:bookmarkEnd w:id="924"/>
      <w:bookmarkEnd w:id="925"/>
      <w:bookmarkEnd w:id="926"/>
      <w:bookmarkEnd w:id="927"/>
      <w:bookmarkEnd w:id="928"/>
      <w:bookmarkEnd w:id="929"/>
      <w:bookmarkEnd w:id="930"/>
      <w:bookmarkEnd w:id="931"/>
      <w:bookmarkEnd w:id="932"/>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933" w:name="_Toc21095831"/>
      <w:bookmarkStart w:id="934" w:name="_Toc29763030"/>
      <w:bookmarkStart w:id="935" w:name="_Toc45869315"/>
      <w:bookmarkStart w:id="936" w:name="_Toc52554563"/>
      <w:bookmarkStart w:id="937" w:name="_Toc52555033"/>
      <w:bookmarkStart w:id="938" w:name="_Toc61112258"/>
      <w:bookmarkStart w:id="939" w:name="_Toc67911410"/>
      <w:bookmarkStart w:id="940" w:name="_Toc74842885"/>
      <w:bookmarkStart w:id="941" w:name="_Toc76503268"/>
      <w:bookmarkStart w:id="942" w:name="_Toc83040711"/>
      <w:r w:rsidRPr="00EF2F0E">
        <w:rPr>
          <w:lang w:eastAsia="zh-CN"/>
        </w:rPr>
        <w:t>6.4.3.3</w:t>
      </w:r>
      <w:r w:rsidRPr="00EF2F0E">
        <w:rPr>
          <w:lang w:eastAsia="zh-CN"/>
        </w:rPr>
        <w:tab/>
        <w:t>Minimum requirement for single RAT UTRA operation</w:t>
      </w:r>
      <w:bookmarkEnd w:id="933"/>
      <w:bookmarkEnd w:id="934"/>
      <w:bookmarkEnd w:id="935"/>
      <w:bookmarkEnd w:id="936"/>
      <w:bookmarkEnd w:id="937"/>
      <w:bookmarkEnd w:id="938"/>
      <w:bookmarkEnd w:id="939"/>
      <w:bookmarkEnd w:id="940"/>
      <w:bookmarkEnd w:id="941"/>
      <w:bookmarkEnd w:id="942"/>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943" w:name="_Toc21095832"/>
      <w:bookmarkStart w:id="944" w:name="_Toc29763031"/>
      <w:bookmarkStart w:id="945" w:name="_Toc45869316"/>
      <w:bookmarkStart w:id="946" w:name="_Toc52554564"/>
      <w:bookmarkStart w:id="947" w:name="_Toc52555034"/>
      <w:bookmarkStart w:id="948" w:name="_Toc61112259"/>
      <w:bookmarkStart w:id="949" w:name="_Toc67911411"/>
      <w:bookmarkStart w:id="950" w:name="_Toc74842886"/>
      <w:bookmarkStart w:id="951" w:name="_Toc76503269"/>
      <w:bookmarkStart w:id="952" w:name="_Toc83040712"/>
      <w:r w:rsidRPr="00EF2F0E">
        <w:rPr>
          <w:lang w:eastAsia="zh-CN"/>
        </w:rPr>
        <w:t>6.4.3.4</w:t>
      </w:r>
      <w:r w:rsidRPr="00EF2F0E">
        <w:rPr>
          <w:lang w:eastAsia="zh-CN"/>
        </w:rPr>
        <w:tab/>
        <w:t>Minimum requirement for single RAT E-UTRA operation</w:t>
      </w:r>
      <w:bookmarkEnd w:id="943"/>
      <w:bookmarkEnd w:id="944"/>
      <w:bookmarkEnd w:id="945"/>
      <w:bookmarkEnd w:id="946"/>
      <w:bookmarkEnd w:id="947"/>
      <w:bookmarkEnd w:id="948"/>
      <w:bookmarkEnd w:id="949"/>
      <w:bookmarkEnd w:id="950"/>
      <w:bookmarkEnd w:id="951"/>
      <w:bookmarkEnd w:id="952"/>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953" w:name="_Toc21095833"/>
      <w:bookmarkStart w:id="954" w:name="_Toc29763032"/>
      <w:bookmarkStart w:id="955" w:name="_Toc45869317"/>
      <w:bookmarkStart w:id="956" w:name="_Toc52554565"/>
      <w:bookmarkStart w:id="957" w:name="_Toc52555035"/>
      <w:bookmarkStart w:id="958" w:name="_Toc61112260"/>
      <w:bookmarkStart w:id="959" w:name="_Toc67911412"/>
      <w:bookmarkStart w:id="960" w:name="_Toc74842887"/>
      <w:bookmarkStart w:id="961" w:name="_Toc76503270"/>
      <w:bookmarkStart w:id="962" w:name="_Toc83040713"/>
      <w:r w:rsidRPr="00EF2F0E">
        <w:rPr>
          <w:lang w:eastAsia="zh-CN"/>
        </w:rPr>
        <w:t>6.5</w:t>
      </w:r>
      <w:r w:rsidRPr="00EF2F0E">
        <w:rPr>
          <w:lang w:eastAsia="zh-CN"/>
        </w:rPr>
        <w:tab/>
        <w:t>Transmitted signal quality</w:t>
      </w:r>
      <w:bookmarkEnd w:id="953"/>
      <w:bookmarkEnd w:id="954"/>
      <w:bookmarkEnd w:id="955"/>
      <w:bookmarkEnd w:id="956"/>
      <w:bookmarkEnd w:id="957"/>
      <w:bookmarkEnd w:id="958"/>
      <w:bookmarkEnd w:id="959"/>
      <w:bookmarkEnd w:id="960"/>
      <w:bookmarkEnd w:id="961"/>
      <w:bookmarkEnd w:id="962"/>
    </w:p>
    <w:p w14:paraId="0984D39F" w14:textId="77777777" w:rsidR="003E32EB" w:rsidRPr="00EF2F0E" w:rsidRDefault="003E32EB" w:rsidP="00A40339">
      <w:pPr>
        <w:pStyle w:val="Heading3"/>
      </w:pPr>
      <w:bookmarkStart w:id="963" w:name="_Toc21095834"/>
      <w:bookmarkStart w:id="964" w:name="_Toc29763033"/>
      <w:bookmarkStart w:id="965" w:name="_Toc45869318"/>
      <w:bookmarkStart w:id="966" w:name="_Toc52554566"/>
      <w:bookmarkStart w:id="967" w:name="_Toc52555036"/>
      <w:bookmarkStart w:id="968" w:name="_Toc61112261"/>
      <w:bookmarkStart w:id="969" w:name="_Toc67911413"/>
      <w:bookmarkStart w:id="970" w:name="_Toc74842888"/>
      <w:bookmarkStart w:id="971" w:name="_Toc76503271"/>
      <w:bookmarkStart w:id="972" w:name="_Toc83040714"/>
      <w:r w:rsidRPr="00EF2F0E">
        <w:t>6.5.1</w:t>
      </w:r>
      <w:r w:rsidRPr="00EF2F0E">
        <w:tab/>
        <w:t>General</w:t>
      </w:r>
      <w:bookmarkEnd w:id="963"/>
      <w:bookmarkEnd w:id="964"/>
      <w:bookmarkEnd w:id="965"/>
      <w:bookmarkEnd w:id="966"/>
      <w:bookmarkEnd w:id="967"/>
      <w:bookmarkEnd w:id="968"/>
      <w:bookmarkEnd w:id="969"/>
      <w:bookmarkEnd w:id="970"/>
      <w:bookmarkEnd w:id="971"/>
      <w:bookmarkEnd w:id="972"/>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973" w:name="_Toc21095835"/>
      <w:bookmarkStart w:id="974" w:name="_Toc29763034"/>
      <w:bookmarkStart w:id="975" w:name="_Toc45869319"/>
      <w:bookmarkStart w:id="976" w:name="_Toc52554567"/>
      <w:bookmarkStart w:id="977" w:name="_Toc52555037"/>
      <w:bookmarkStart w:id="978" w:name="_Toc61112262"/>
      <w:bookmarkStart w:id="979" w:name="_Toc67911414"/>
      <w:bookmarkStart w:id="980" w:name="_Toc74842889"/>
      <w:bookmarkStart w:id="981" w:name="_Toc76503272"/>
      <w:bookmarkStart w:id="982" w:name="_Toc83040715"/>
      <w:r w:rsidRPr="00EF2F0E">
        <w:t>6.5.2</w:t>
      </w:r>
      <w:r w:rsidRPr="00EF2F0E">
        <w:tab/>
        <w:t>Frequency Error</w:t>
      </w:r>
      <w:bookmarkEnd w:id="973"/>
      <w:bookmarkEnd w:id="974"/>
      <w:bookmarkEnd w:id="975"/>
      <w:bookmarkEnd w:id="976"/>
      <w:bookmarkEnd w:id="977"/>
      <w:bookmarkEnd w:id="978"/>
      <w:bookmarkEnd w:id="979"/>
      <w:bookmarkEnd w:id="980"/>
      <w:bookmarkEnd w:id="981"/>
      <w:bookmarkEnd w:id="982"/>
      <w:r w:rsidRPr="00EF2F0E">
        <w:t xml:space="preserve"> </w:t>
      </w:r>
    </w:p>
    <w:p w14:paraId="0984D3A2" w14:textId="77777777" w:rsidR="003E32EB" w:rsidRPr="00EF2F0E" w:rsidRDefault="003E32EB" w:rsidP="00A40339">
      <w:pPr>
        <w:pStyle w:val="Heading4"/>
      </w:pPr>
      <w:bookmarkStart w:id="983" w:name="_Toc21095836"/>
      <w:bookmarkStart w:id="984" w:name="_Toc29763035"/>
      <w:bookmarkStart w:id="985" w:name="_Toc45869320"/>
      <w:bookmarkStart w:id="986" w:name="_Toc52554568"/>
      <w:bookmarkStart w:id="987" w:name="_Toc52555038"/>
      <w:bookmarkStart w:id="988" w:name="_Toc61112263"/>
      <w:bookmarkStart w:id="989" w:name="_Toc67911415"/>
      <w:bookmarkStart w:id="990" w:name="_Toc74842890"/>
      <w:bookmarkStart w:id="991" w:name="_Toc76503273"/>
      <w:bookmarkStart w:id="992" w:name="_Toc83040716"/>
      <w:r w:rsidRPr="00EF2F0E">
        <w:t>6.5.2.1</w:t>
      </w:r>
      <w:r w:rsidRPr="00EF2F0E">
        <w:tab/>
        <w:t>General</w:t>
      </w:r>
      <w:bookmarkEnd w:id="983"/>
      <w:bookmarkEnd w:id="984"/>
      <w:bookmarkEnd w:id="985"/>
      <w:bookmarkEnd w:id="986"/>
      <w:bookmarkEnd w:id="987"/>
      <w:bookmarkEnd w:id="988"/>
      <w:bookmarkEnd w:id="989"/>
      <w:bookmarkEnd w:id="990"/>
      <w:bookmarkEnd w:id="991"/>
      <w:bookmarkEnd w:id="992"/>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993" w:name="_Toc21095837"/>
      <w:bookmarkStart w:id="994" w:name="_Toc29763036"/>
      <w:bookmarkStart w:id="995" w:name="_Toc45869321"/>
      <w:bookmarkStart w:id="996" w:name="_Toc52554569"/>
      <w:bookmarkStart w:id="997" w:name="_Toc52555039"/>
      <w:bookmarkStart w:id="998" w:name="_Toc61112264"/>
      <w:bookmarkStart w:id="999" w:name="_Toc67911416"/>
      <w:bookmarkStart w:id="1000" w:name="_Toc74842891"/>
      <w:bookmarkStart w:id="1001" w:name="_Toc76503274"/>
      <w:bookmarkStart w:id="1002" w:name="_Toc83040717"/>
      <w:r w:rsidRPr="00EF2F0E">
        <w:t>6.5.2.2</w:t>
      </w:r>
      <w:r w:rsidRPr="00EF2F0E">
        <w:tab/>
      </w:r>
      <w:r w:rsidRPr="00EF2F0E">
        <w:rPr>
          <w:lang w:eastAsia="zh-CN"/>
        </w:rPr>
        <w:t>Minimum requirement for MSR operation</w:t>
      </w:r>
      <w:bookmarkEnd w:id="993"/>
      <w:bookmarkEnd w:id="994"/>
      <w:bookmarkEnd w:id="995"/>
      <w:bookmarkEnd w:id="996"/>
      <w:bookmarkEnd w:id="997"/>
      <w:bookmarkEnd w:id="998"/>
      <w:bookmarkEnd w:id="999"/>
      <w:bookmarkEnd w:id="1000"/>
      <w:bookmarkEnd w:id="1001"/>
      <w:bookmarkEnd w:id="1002"/>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1003" w:name="_Toc21095838"/>
      <w:bookmarkStart w:id="1004" w:name="_Toc29763037"/>
      <w:bookmarkStart w:id="1005" w:name="_Toc45869322"/>
      <w:bookmarkStart w:id="1006" w:name="_Toc52554570"/>
      <w:bookmarkStart w:id="1007" w:name="_Toc52555040"/>
      <w:bookmarkStart w:id="1008" w:name="_Toc61112265"/>
      <w:bookmarkStart w:id="1009" w:name="_Toc67911417"/>
      <w:bookmarkStart w:id="1010" w:name="_Toc74842892"/>
      <w:bookmarkStart w:id="1011" w:name="_Toc76503275"/>
      <w:bookmarkStart w:id="1012" w:name="_Toc83040718"/>
      <w:r w:rsidRPr="00EF2F0E">
        <w:rPr>
          <w:lang w:eastAsia="zh-CN"/>
        </w:rPr>
        <w:t>6.5.2.3</w:t>
      </w:r>
      <w:r w:rsidRPr="00EF2F0E">
        <w:rPr>
          <w:lang w:eastAsia="zh-CN"/>
        </w:rPr>
        <w:tab/>
        <w:t>Minimum requirement for single RAT UTRA operation</w:t>
      </w:r>
      <w:bookmarkEnd w:id="1003"/>
      <w:bookmarkEnd w:id="1004"/>
      <w:bookmarkEnd w:id="1005"/>
      <w:bookmarkEnd w:id="1006"/>
      <w:bookmarkEnd w:id="1007"/>
      <w:bookmarkEnd w:id="1008"/>
      <w:bookmarkEnd w:id="1009"/>
      <w:bookmarkEnd w:id="1010"/>
      <w:bookmarkEnd w:id="1011"/>
      <w:bookmarkEnd w:id="101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1013" w:name="_Toc21095839"/>
      <w:bookmarkStart w:id="1014" w:name="_Toc29763038"/>
      <w:bookmarkStart w:id="1015" w:name="_Toc45869323"/>
      <w:bookmarkStart w:id="1016" w:name="_Toc52554571"/>
      <w:bookmarkStart w:id="1017" w:name="_Toc52555041"/>
      <w:bookmarkStart w:id="1018" w:name="_Toc61112266"/>
      <w:bookmarkStart w:id="1019" w:name="_Toc67911418"/>
      <w:bookmarkStart w:id="1020" w:name="_Toc74842893"/>
      <w:bookmarkStart w:id="1021" w:name="_Toc76503276"/>
      <w:bookmarkStart w:id="1022" w:name="_Toc83040719"/>
      <w:r w:rsidRPr="00EF2F0E">
        <w:rPr>
          <w:lang w:eastAsia="zh-CN"/>
        </w:rPr>
        <w:t>6.5.2.4</w:t>
      </w:r>
      <w:r w:rsidRPr="00EF2F0E">
        <w:rPr>
          <w:lang w:eastAsia="zh-CN"/>
        </w:rPr>
        <w:tab/>
        <w:t>Minimum requirement for single RAT E-UTRA operation</w:t>
      </w:r>
      <w:bookmarkEnd w:id="1013"/>
      <w:bookmarkEnd w:id="1014"/>
      <w:bookmarkEnd w:id="1015"/>
      <w:bookmarkEnd w:id="1016"/>
      <w:bookmarkEnd w:id="1017"/>
      <w:bookmarkEnd w:id="1018"/>
      <w:bookmarkEnd w:id="1019"/>
      <w:bookmarkEnd w:id="1020"/>
      <w:bookmarkEnd w:id="1021"/>
      <w:bookmarkEnd w:id="1022"/>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1023" w:name="_Toc21095840"/>
      <w:bookmarkStart w:id="1024" w:name="_Toc29763039"/>
      <w:bookmarkStart w:id="1025" w:name="_Toc45869324"/>
      <w:bookmarkStart w:id="1026" w:name="_Toc52554572"/>
      <w:bookmarkStart w:id="1027" w:name="_Toc52555042"/>
      <w:bookmarkStart w:id="1028" w:name="_Toc61112267"/>
      <w:bookmarkStart w:id="1029" w:name="_Toc67911419"/>
      <w:bookmarkStart w:id="1030" w:name="_Toc74842894"/>
      <w:bookmarkStart w:id="1031" w:name="_Toc76503277"/>
      <w:bookmarkStart w:id="1032" w:name="_Toc83040720"/>
      <w:r w:rsidRPr="00EF2F0E">
        <w:t>6.5.3</w:t>
      </w:r>
      <w:r w:rsidRPr="00EF2F0E">
        <w:tab/>
        <w:t>Time alignment error</w:t>
      </w:r>
      <w:bookmarkEnd w:id="1023"/>
      <w:bookmarkEnd w:id="1024"/>
      <w:bookmarkEnd w:id="1025"/>
      <w:bookmarkEnd w:id="1026"/>
      <w:bookmarkEnd w:id="1027"/>
      <w:bookmarkEnd w:id="1028"/>
      <w:bookmarkEnd w:id="1029"/>
      <w:bookmarkEnd w:id="1030"/>
      <w:bookmarkEnd w:id="1031"/>
      <w:bookmarkEnd w:id="1032"/>
    </w:p>
    <w:p w14:paraId="0984D3B4" w14:textId="77777777" w:rsidR="003E32EB" w:rsidRPr="00EF2F0E" w:rsidRDefault="003E32EB" w:rsidP="00A40339">
      <w:pPr>
        <w:pStyle w:val="Heading4"/>
      </w:pPr>
      <w:bookmarkStart w:id="1033" w:name="_Toc21095841"/>
      <w:bookmarkStart w:id="1034" w:name="_Toc29763040"/>
      <w:bookmarkStart w:id="1035" w:name="_Toc45869325"/>
      <w:bookmarkStart w:id="1036" w:name="_Toc52554573"/>
      <w:bookmarkStart w:id="1037" w:name="_Toc52555043"/>
      <w:bookmarkStart w:id="1038" w:name="_Toc61112268"/>
      <w:bookmarkStart w:id="1039" w:name="_Toc67911420"/>
      <w:bookmarkStart w:id="1040" w:name="_Toc74842895"/>
      <w:bookmarkStart w:id="1041" w:name="_Toc76503278"/>
      <w:bookmarkStart w:id="1042" w:name="_Toc83040721"/>
      <w:r w:rsidRPr="00EF2F0E">
        <w:t>6.5.3.1</w:t>
      </w:r>
      <w:r w:rsidRPr="00EF2F0E">
        <w:tab/>
        <w:t>General</w:t>
      </w:r>
      <w:bookmarkEnd w:id="1033"/>
      <w:bookmarkEnd w:id="1034"/>
      <w:bookmarkEnd w:id="1035"/>
      <w:bookmarkEnd w:id="1036"/>
      <w:bookmarkEnd w:id="1037"/>
      <w:bookmarkEnd w:id="1038"/>
      <w:bookmarkEnd w:id="1039"/>
      <w:bookmarkEnd w:id="1040"/>
      <w:bookmarkEnd w:id="1041"/>
      <w:bookmarkEnd w:id="1042"/>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1043" w:name="_Toc21095842"/>
      <w:bookmarkStart w:id="1044" w:name="_Toc29763041"/>
      <w:bookmarkStart w:id="1045" w:name="_Toc45869326"/>
      <w:bookmarkStart w:id="1046" w:name="_Toc52554574"/>
      <w:bookmarkStart w:id="1047" w:name="_Toc52555044"/>
      <w:bookmarkStart w:id="1048" w:name="_Toc61112269"/>
      <w:bookmarkStart w:id="1049" w:name="_Toc67911421"/>
      <w:bookmarkStart w:id="1050" w:name="_Toc74842896"/>
      <w:bookmarkStart w:id="1051" w:name="_Toc76503279"/>
      <w:bookmarkStart w:id="1052" w:name="_Toc83040722"/>
      <w:r w:rsidRPr="00EF2F0E">
        <w:t>6.5.3.2</w:t>
      </w:r>
      <w:r w:rsidRPr="00EF2F0E">
        <w:tab/>
      </w:r>
      <w:r w:rsidRPr="00EF2F0E">
        <w:rPr>
          <w:lang w:eastAsia="zh-CN"/>
        </w:rPr>
        <w:t>Minimum requirement for MSR operation</w:t>
      </w:r>
      <w:bookmarkEnd w:id="1043"/>
      <w:bookmarkEnd w:id="1044"/>
      <w:bookmarkEnd w:id="1045"/>
      <w:bookmarkEnd w:id="1046"/>
      <w:bookmarkEnd w:id="1047"/>
      <w:bookmarkEnd w:id="1048"/>
      <w:bookmarkEnd w:id="1049"/>
      <w:bookmarkEnd w:id="1050"/>
      <w:bookmarkEnd w:id="1051"/>
      <w:bookmarkEnd w:id="1052"/>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1053" w:name="_Toc21095843"/>
      <w:bookmarkStart w:id="1054" w:name="_Toc29763042"/>
      <w:bookmarkStart w:id="1055" w:name="_Toc45869327"/>
      <w:bookmarkStart w:id="1056" w:name="_Toc52554575"/>
      <w:bookmarkStart w:id="1057" w:name="_Toc52555045"/>
      <w:bookmarkStart w:id="1058" w:name="_Toc61112270"/>
      <w:bookmarkStart w:id="1059" w:name="_Toc67911422"/>
      <w:bookmarkStart w:id="1060" w:name="_Toc74842897"/>
      <w:bookmarkStart w:id="1061" w:name="_Toc76503280"/>
      <w:bookmarkStart w:id="1062" w:name="_Toc83040723"/>
      <w:r w:rsidRPr="00EF2F0E">
        <w:rPr>
          <w:lang w:eastAsia="zh-CN"/>
        </w:rPr>
        <w:t>6.5.3.3</w:t>
      </w:r>
      <w:r w:rsidRPr="00EF2F0E">
        <w:rPr>
          <w:lang w:eastAsia="zh-CN"/>
        </w:rPr>
        <w:tab/>
        <w:t>Minimum requirement for single RAT UTRA operation</w:t>
      </w:r>
      <w:bookmarkEnd w:id="1053"/>
      <w:bookmarkEnd w:id="1054"/>
      <w:bookmarkEnd w:id="1055"/>
      <w:bookmarkEnd w:id="1056"/>
      <w:bookmarkEnd w:id="1057"/>
      <w:bookmarkEnd w:id="1058"/>
      <w:bookmarkEnd w:id="1059"/>
      <w:bookmarkEnd w:id="1060"/>
      <w:bookmarkEnd w:id="1061"/>
      <w:bookmarkEnd w:id="1062"/>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1063" w:name="_Toc21095844"/>
      <w:bookmarkStart w:id="1064" w:name="_Toc29763043"/>
      <w:bookmarkStart w:id="1065" w:name="_Toc45869328"/>
      <w:bookmarkStart w:id="1066" w:name="_Toc52554576"/>
      <w:bookmarkStart w:id="1067" w:name="_Toc52555046"/>
      <w:bookmarkStart w:id="1068" w:name="_Toc61112271"/>
      <w:bookmarkStart w:id="1069" w:name="_Toc67911423"/>
      <w:bookmarkStart w:id="1070" w:name="_Toc74842898"/>
      <w:bookmarkStart w:id="1071" w:name="_Toc76503281"/>
      <w:bookmarkStart w:id="1072" w:name="_Toc83040724"/>
      <w:r w:rsidRPr="00EF2F0E">
        <w:rPr>
          <w:lang w:eastAsia="zh-CN"/>
        </w:rPr>
        <w:t>6.5.3.4</w:t>
      </w:r>
      <w:r w:rsidRPr="00EF2F0E">
        <w:rPr>
          <w:lang w:eastAsia="zh-CN"/>
        </w:rPr>
        <w:tab/>
        <w:t>Minimum requirement for single RAT E-UTRA operation</w:t>
      </w:r>
      <w:bookmarkEnd w:id="1063"/>
      <w:bookmarkEnd w:id="1064"/>
      <w:bookmarkEnd w:id="1065"/>
      <w:bookmarkEnd w:id="1066"/>
      <w:bookmarkEnd w:id="1067"/>
      <w:bookmarkEnd w:id="1068"/>
      <w:bookmarkEnd w:id="1069"/>
      <w:bookmarkEnd w:id="1070"/>
      <w:bookmarkEnd w:id="1071"/>
      <w:bookmarkEnd w:id="1072"/>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1073" w:name="_Toc21095845"/>
      <w:bookmarkStart w:id="1074" w:name="_Toc29763044"/>
      <w:bookmarkStart w:id="1075" w:name="_Toc45869329"/>
      <w:bookmarkStart w:id="1076" w:name="_Toc52554577"/>
      <w:bookmarkStart w:id="1077" w:name="_Toc52555047"/>
      <w:bookmarkStart w:id="1078" w:name="_Toc61112272"/>
      <w:bookmarkStart w:id="1079" w:name="_Toc67911424"/>
      <w:bookmarkStart w:id="1080" w:name="_Toc74842899"/>
      <w:bookmarkStart w:id="1081" w:name="_Toc76503282"/>
      <w:bookmarkStart w:id="1082" w:name="_Toc83040725"/>
      <w:r w:rsidRPr="00EF2F0E">
        <w:t>6.5.4</w:t>
      </w:r>
      <w:r w:rsidRPr="00EF2F0E">
        <w:tab/>
        <w:t>Modulation quality</w:t>
      </w:r>
      <w:bookmarkEnd w:id="1073"/>
      <w:bookmarkEnd w:id="1074"/>
      <w:bookmarkEnd w:id="1075"/>
      <w:bookmarkEnd w:id="1076"/>
      <w:bookmarkEnd w:id="1077"/>
      <w:bookmarkEnd w:id="1078"/>
      <w:bookmarkEnd w:id="1079"/>
      <w:bookmarkEnd w:id="1080"/>
      <w:bookmarkEnd w:id="1081"/>
      <w:bookmarkEnd w:id="1082"/>
    </w:p>
    <w:p w14:paraId="0984D3CB" w14:textId="77777777" w:rsidR="003E32EB" w:rsidRPr="00EF2F0E" w:rsidRDefault="003E32EB" w:rsidP="00A40339">
      <w:pPr>
        <w:pStyle w:val="Heading4"/>
      </w:pPr>
      <w:bookmarkStart w:id="1083" w:name="_Toc21095846"/>
      <w:bookmarkStart w:id="1084" w:name="_Toc29763045"/>
      <w:bookmarkStart w:id="1085" w:name="_Toc45869330"/>
      <w:bookmarkStart w:id="1086" w:name="_Toc52554578"/>
      <w:bookmarkStart w:id="1087" w:name="_Toc52555048"/>
      <w:bookmarkStart w:id="1088" w:name="_Toc61112273"/>
      <w:bookmarkStart w:id="1089" w:name="_Toc67911425"/>
      <w:bookmarkStart w:id="1090" w:name="_Toc74842900"/>
      <w:bookmarkStart w:id="1091" w:name="_Toc76503283"/>
      <w:bookmarkStart w:id="1092" w:name="_Toc83040726"/>
      <w:r w:rsidRPr="00EF2F0E">
        <w:t>6.5.4.1</w:t>
      </w:r>
      <w:r w:rsidRPr="00EF2F0E">
        <w:tab/>
        <w:t>General</w:t>
      </w:r>
      <w:bookmarkEnd w:id="1083"/>
      <w:bookmarkEnd w:id="1084"/>
      <w:bookmarkEnd w:id="1085"/>
      <w:bookmarkEnd w:id="1086"/>
      <w:bookmarkEnd w:id="1087"/>
      <w:bookmarkEnd w:id="1088"/>
      <w:bookmarkEnd w:id="1089"/>
      <w:bookmarkEnd w:id="1090"/>
      <w:bookmarkEnd w:id="1091"/>
      <w:bookmarkEnd w:id="1092"/>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1093" w:name="_Toc21095847"/>
      <w:bookmarkStart w:id="1094" w:name="_Toc29763046"/>
      <w:bookmarkStart w:id="1095" w:name="_Toc45869331"/>
      <w:bookmarkStart w:id="1096" w:name="_Toc52554579"/>
      <w:bookmarkStart w:id="1097" w:name="_Toc52555049"/>
      <w:bookmarkStart w:id="1098" w:name="_Toc61112274"/>
      <w:bookmarkStart w:id="1099" w:name="_Toc67911426"/>
      <w:bookmarkStart w:id="1100" w:name="_Toc74842901"/>
      <w:bookmarkStart w:id="1101" w:name="_Toc76503284"/>
      <w:bookmarkStart w:id="1102" w:name="_Toc83040727"/>
      <w:r w:rsidRPr="00EF2F0E">
        <w:t>6.5.4.2</w:t>
      </w:r>
      <w:r w:rsidRPr="00EF2F0E">
        <w:tab/>
      </w:r>
      <w:r w:rsidRPr="00EF2F0E">
        <w:rPr>
          <w:lang w:eastAsia="zh-CN"/>
        </w:rPr>
        <w:t>Minimum requirement for MSR operation</w:t>
      </w:r>
      <w:bookmarkEnd w:id="1093"/>
      <w:bookmarkEnd w:id="1094"/>
      <w:bookmarkEnd w:id="1095"/>
      <w:bookmarkEnd w:id="1096"/>
      <w:bookmarkEnd w:id="1097"/>
      <w:bookmarkEnd w:id="1098"/>
      <w:bookmarkEnd w:id="1099"/>
      <w:bookmarkEnd w:id="1100"/>
      <w:bookmarkEnd w:id="1101"/>
      <w:bookmarkEnd w:id="1102"/>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1103" w:name="_Toc21095848"/>
      <w:bookmarkStart w:id="1104" w:name="_Toc29763047"/>
      <w:bookmarkStart w:id="1105" w:name="_Toc45869332"/>
      <w:bookmarkStart w:id="1106" w:name="_Toc52554580"/>
      <w:bookmarkStart w:id="1107" w:name="_Toc52555050"/>
      <w:bookmarkStart w:id="1108" w:name="_Toc61112275"/>
      <w:bookmarkStart w:id="1109" w:name="_Toc67911427"/>
      <w:bookmarkStart w:id="1110" w:name="_Toc74842902"/>
      <w:bookmarkStart w:id="1111" w:name="_Toc76503285"/>
      <w:bookmarkStart w:id="1112" w:name="_Toc83040728"/>
      <w:r w:rsidRPr="00EF2F0E">
        <w:rPr>
          <w:lang w:eastAsia="zh-CN"/>
        </w:rPr>
        <w:t>6.5.4.3</w:t>
      </w:r>
      <w:r w:rsidRPr="00EF2F0E">
        <w:rPr>
          <w:lang w:eastAsia="zh-CN"/>
        </w:rPr>
        <w:tab/>
        <w:t>Minimum requirement for single RAT UTRA operation</w:t>
      </w:r>
      <w:bookmarkEnd w:id="1103"/>
      <w:bookmarkEnd w:id="1104"/>
      <w:bookmarkEnd w:id="1105"/>
      <w:bookmarkEnd w:id="1106"/>
      <w:bookmarkEnd w:id="1107"/>
      <w:bookmarkEnd w:id="1108"/>
      <w:bookmarkEnd w:id="1109"/>
      <w:bookmarkEnd w:id="1110"/>
      <w:bookmarkEnd w:id="1111"/>
      <w:bookmarkEnd w:id="111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113" w:name="_Toc21095849"/>
      <w:bookmarkStart w:id="1114" w:name="_Toc29763048"/>
      <w:bookmarkStart w:id="1115" w:name="_Toc45869333"/>
      <w:bookmarkStart w:id="1116" w:name="_Toc52554581"/>
      <w:bookmarkStart w:id="1117" w:name="_Toc52555051"/>
      <w:bookmarkStart w:id="1118" w:name="_Toc61112276"/>
      <w:bookmarkStart w:id="1119" w:name="_Toc67911428"/>
      <w:bookmarkStart w:id="1120" w:name="_Toc74842903"/>
      <w:bookmarkStart w:id="1121" w:name="_Toc76503286"/>
      <w:bookmarkStart w:id="1122" w:name="_Toc83040729"/>
      <w:r w:rsidRPr="00EF2F0E">
        <w:rPr>
          <w:lang w:eastAsia="zh-CN"/>
        </w:rPr>
        <w:t>6.5.4.4</w:t>
      </w:r>
      <w:r w:rsidRPr="00EF2F0E">
        <w:rPr>
          <w:lang w:eastAsia="zh-CN"/>
        </w:rPr>
        <w:tab/>
        <w:t>Minimum requirement for single RAT E-UTRA operation</w:t>
      </w:r>
      <w:bookmarkEnd w:id="1113"/>
      <w:bookmarkEnd w:id="1114"/>
      <w:bookmarkEnd w:id="1115"/>
      <w:bookmarkEnd w:id="1116"/>
      <w:bookmarkEnd w:id="1117"/>
      <w:bookmarkEnd w:id="1118"/>
      <w:bookmarkEnd w:id="1119"/>
      <w:bookmarkEnd w:id="1120"/>
      <w:bookmarkEnd w:id="1121"/>
      <w:bookmarkEnd w:id="1122"/>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123" w:name="_Toc21095850"/>
      <w:bookmarkStart w:id="1124" w:name="_Toc29763049"/>
      <w:bookmarkStart w:id="1125" w:name="_Toc45869334"/>
      <w:bookmarkStart w:id="1126" w:name="_Toc52554582"/>
      <w:bookmarkStart w:id="1127" w:name="_Toc52555052"/>
      <w:bookmarkStart w:id="1128" w:name="_Toc61112277"/>
      <w:bookmarkStart w:id="1129" w:name="_Toc67911429"/>
      <w:bookmarkStart w:id="1130" w:name="_Toc74842904"/>
      <w:bookmarkStart w:id="1131" w:name="_Toc76503287"/>
      <w:bookmarkStart w:id="1132" w:name="_Toc83040730"/>
      <w:r w:rsidRPr="00EF2F0E">
        <w:t>6.5.5</w:t>
      </w:r>
      <w:r w:rsidRPr="00EF2F0E">
        <w:tab/>
        <w:t>Transmit pulse shape filter</w:t>
      </w:r>
      <w:bookmarkEnd w:id="1123"/>
      <w:bookmarkEnd w:id="1124"/>
      <w:bookmarkEnd w:id="1125"/>
      <w:bookmarkEnd w:id="1126"/>
      <w:bookmarkEnd w:id="1127"/>
      <w:bookmarkEnd w:id="1128"/>
      <w:bookmarkEnd w:id="1129"/>
      <w:bookmarkEnd w:id="1130"/>
      <w:bookmarkEnd w:id="1131"/>
      <w:bookmarkEnd w:id="1132"/>
    </w:p>
    <w:p w14:paraId="0984D3DC" w14:textId="77777777" w:rsidR="003E32EB" w:rsidRPr="00EF2F0E" w:rsidRDefault="003E32EB" w:rsidP="00A40339">
      <w:pPr>
        <w:pStyle w:val="Heading4"/>
      </w:pPr>
      <w:bookmarkStart w:id="1133" w:name="_Toc21095851"/>
      <w:bookmarkStart w:id="1134" w:name="_Toc29763050"/>
      <w:bookmarkStart w:id="1135" w:name="_Toc45869335"/>
      <w:bookmarkStart w:id="1136" w:name="_Toc52554583"/>
      <w:bookmarkStart w:id="1137" w:name="_Toc52555053"/>
      <w:bookmarkStart w:id="1138" w:name="_Toc61112278"/>
      <w:bookmarkStart w:id="1139" w:name="_Toc67911430"/>
      <w:bookmarkStart w:id="1140" w:name="_Toc74842905"/>
      <w:bookmarkStart w:id="1141" w:name="_Toc76503288"/>
      <w:bookmarkStart w:id="1142" w:name="_Toc83040731"/>
      <w:r w:rsidRPr="00EF2F0E">
        <w:t>6.5.5.1</w:t>
      </w:r>
      <w:r w:rsidRPr="00EF2F0E">
        <w:tab/>
        <w:t>General</w:t>
      </w:r>
      <w:bookmarkEnd w:id="1133"/>
      <w:bookmarkEnd w:id="1134"/>
      <w:bookmarkEnd w:id="1135"/>
      <w:bookmarkEnd w:id="1136"/>
      <w:bookmarkEnd w:id="1137"/>
      <w:bookmarkEnd w:id="1138"/>
      <w:bookmarkEnd w:id="1139"/>
      <w:bookmarkEnd w:id="1140"/>
      <w:bookmarkEnd w:id="1141"/>
      <w:bookmarkEnd w:id="1142"/>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143" w:name="_Toc21095852"/>
      <w:bookmarkStart w:id="1144" w:name="_Toc29763051"/>
      <w:bookmarkStart w:id="1145" w:name="_Toc45869336"/>
      <w:bookmarkStart w:id="1146" w:name="_Toc52554584"/>
      <w:bookmarkStart w:id="1147" w:name="_Toc52555054"/>
      <w:bookmarkStart w:id="1148" w:name="_Toc61112279"/>
      <w:bookmarkStart w:id="1149" w:name="_Toc67911431"/>
      <w:bookmarkStart w:id="1150" w:name="_Toc74842906"/>
      <w:bookmarkStart w:id="1151" w:name="_Toc76503289"/>
      <w:bookmarkStart w:id="1152" w:name="_Toc83040732"/>
      <w:r w:rsidRPr="00EF2F0E">
        <w:t>6.5.5.2</w:t>
      </w:r>
      <w:r w:rsidRPr="00EF2F0E">
        <w:tab/>
      </w:r>
      <w:r w:rsidRPr="00EF2F0E">
        <w:rPr>
          <w:lang w:eastAsia="zh-CN"/>
        </w:rPr>
        <w:t>Void</w:t>
      </w:r>
      <w:bookmarkEnd w:id="1143"/>
      <w:bookmarkEnd w:id="1144"/>
      <w:bookmarkEnd w:id="1145"/>
      <w:bookmarkEnd w:id="1146"/>
      <w:bookmarkEnd w:id="1147"/>
      <w:bookmarkEnd w:id="1148"/>
      <w:bookmarkEnd w:id="1149"/>
      <w:bookmarkEnd w:id="1150"/>
      <w:bookmarkEnd w:id="1151"/>
      <w:bookmarkEnd w:id="1152"/>
    </w:p>
    <w:p w14:paraId="0984D3E1" w14:textId="77777777" w:rsidR="003E32EB" w:rsidRPr="00EF2F0E" w:rsidRDefault="003E32EB" w:rsidP="00A40339">
      <w:pPr>
        <w:pStyle w:val="Heading4"/>
        <w:rPr>
          <w:lang w:eastAsia="zh-CN"/>
        </w:rPr>
      </w:pPr>
      <w:bookmarkStart w:id="1153" w:name="_Toc21095853"/>
      <w:bookmarkStart w:id="1154" w:name="_Toc29763052"/>
      <w:bookmarkStart w:id="1155" w:name="_Toc45869337"/>
      <w:bookmarkStart w:id="1156" w:name="_Toc52554585"/>
      <w:bookmarkStart w:id="1157" w:name="_Toc52555055"/>
      <w:bookmarkStart w:id="1158" w:name="_Toc61112280"/>
      <w:bookmarkStart w:id="1159" w:name="_Toc67911432"/>
      <w:bookmarkStart w:id="1160" w:name="_Toc74842907"/>
      <w:bookmarkStart w:id="1161" w:name="_Toc76503290"/>
      <w:bookmarkStart w:id="1162" w:name="_Toc83040733"/>
      <w:r w:rsidRPr="00EF2F0E">
        <w:rPr>
          <w:lang w:eastAsia="zh-CN"/>
        </w:rPr>
        <w:t>6.5.5.3</w:t>
      </w:r>
      <w:r w:rsidRPr="00EF2F0E">
        <w:rPr>
          <w:lang w:eastAsia="zh-CN"/>
        </w:rPr>
        <w:tab/>
        <w:t>Void</w:t>
      </w:r>
      <w:bookmarkEnd w:id="1153"/>
      <w:bookmarkEnd w:id="1154"/>
      <w:bookmarkEnd w:id="1155"/>
      <w:bookmarkEnd w:id="1156"/>
      <w:bookmarkEnd w:id="1157"/>
      <w:bookmarkEnd w:id="1158"/>
      <w:bookmarkEnd w:id="1159"/>
      <w:bookmarkEnd w:id="1160"/>
      <w:bookmarkEnd w:id="1161"/>
      <w:bookmarkEnd w:id="1162"/>
    </w:p>
    <w:p w14:paraId="0984D3E2" w14:textId="77777777" w:rsidR="003E32EB" w:rsidRPr="00EF2F0E" w:rsidRDefault="003E32EB" w:rsidP="00A40339">
      <w:pPr>
        <w:pStyle w:val="Heading4"/>
        <w:rPr>
          <w:lang w:eastAsia="zh-CN"/>
        </w:rPr>
      </w:pPr>
      <w:bookmarkStart w:id="1163" w:name="_Toc21095854"/>
      <w:bookmarkStart w:id="1164" w:name="_Toc29763053"/>
      <w:bookmarkStart w:id="1165" w:name="_Toc45869338"/>
      <w:bookmarkStart w:id="1166" w:name="_Toc52554586"/>
      <w:bookmarkStart w:id="1167" w:name="_Toc52555056"/>
      <w:bookmarkStart w:id="1168" w:name="_Toc61112281"/>
      <w:bookmarkStart w:id="1169" w:name="_Toc67911433"/>
      <w:bookmarkStart w:id="1170" w:name="_Toc74842908"/>
      <w:bookmarkStart w:id="1171" w:name="_Toc76503291"/>
      <w:bookmarkStart w:id="1172" w:name="_Toc83040734"/>
      <w:r w:rsidRPr="00EF2F0E">
        <w:rPr>
          <w:lang w:eastAsia="zh-CN"/>
        </w:rPr>
        <w:t>6.5.5.4</w:t>
      </w:r>
      <w:r w:rsidRPr="00EF2F0E">
        <w:rPr>
          <w:lang w:eastAsia="zh-CN"/>
        </w:rPr>
        <w:tab/>
        <w:t>Void</w:t>
      </w:r>
      <w:bookmarkEnd w:id="1163"/>
      <w:bookmarkEnd w:id="1164"/>
      <w:bookmarkEnd w:id="1165"/>
      <w:bookmarkEnd w:id="1166"/>
      <w:bookmarkEnd w:id="1167"/>
      <w:bookmarkEnd w:id="1168"/>
      <w:bookmarkEnd w:id="1169"/>
      <w:bookmarkEnd w:id="1170"/>
      <w:bookmarkEnd w:id="1171"/>
      <w:bookmarkEnd w:id="1172"/>
    </w:p>
    <w:p w14:paraId="0984D3E3" w14:textId="77777777" w:rsidR="003E32EB" w:rsidRPr="00EF2F0E" w:rsidRDefault="003E32EB" w:rsidP="00A40339">
      <w:pPr>
        <w:pStyle w:val="Heading2"/>
        <w:rPr>
          <w:lang w:eastAsia="zh-CN"/>
        </w:rPr>
      </w:pPr>
      <w:bookmarkStart w:id="1173" w:name="_Toc21095855"/>
      <w:bookmarkStart w:id="1174" w:name="_Toc29763054"/>
      <w:bookmarkStart w:id="1175" w:name="_Toc45869339"/>
      <w:bookmarkStart w:id="1176" w:name="_Toc52554587"/>
      <w:bookmarkStart w:id="1177" w:name="_Toc52555057"/>
      <w:bookmarkStart w:id="1178" w:name="_Toc61112282"/>
      <w:bookmarkStart w:id="1179" w:name="_Toc67911434"/>
      <w:bookmarkStart w:id="1180" w:name="_Toc74842909"/>
      <w:bookmarkStart w:id="1181" w:name="_Toc76503292"/>
      <w:bookmarkStart w:id="1182" w:name="_Toc83040735"/>
      <w:r w:rsidRPr="00EF2F0E">
        <w:rPr>
          <w:lang w:eastAsia="zh-CN"/>
        </w:rPr>
        <w:t>6.6</w:t>
      </w:r>
      <w:r w:rsidRPr="00EF2F0E">
        <w:rPr>
          <w:lang w:eastAsia="zh-CN"/>
        </w:rPr>
        <w:tab/>
        <w:t>Unwanted Emissions</w:t>
      </w:r>
      <w:bookmarkEnd w:id="1173"/>
      <w:bookmarkEnd w:id="1174"/>
      <w:bookmarkEnd w:id="1175"/>
      <w:bookmarkEnd w:id="1176"/>
      <w:bookmarkEnd w:id="1177"/>
      <w:bookmarkEnd w:id="1178"/>
      <w:bookmarkEnd w:id="1179"/>
      <w:bookmarkEnd w:id="1180"/>
      <w:bookmarkEnd w:id="1181"/>
      <w:bookmarkEnd w:id="1182"/>
    </w:p>
    <w:p w14:paraId="0984D3E4" w14:textId="77777777" w:rsidR="003E32EB" w:rsidRPr="00EF2F0E" w:rsidRDefault="003E32EB" w:rsidP="00A40339">
      <w:pPr>
        <w:pStyle w:val="Heading3"/>
      </w:pPr>
      <w:bookmarkStart w:id="1183" w:name="_Toc21095856"/>
      <w:bookmarkStart w:id="1184" w:name="_Toc29763055"/>
      <w:bookmarkStart w:id="1185" w:name="_Toc45869340"/>
      <w:bookmarkStart w:id="1186" w:name="_Toc52554588"/>
      <w:bookmarkStart w:id="1187" w:name="_Toc52555058"/>
      <w:bookmarkStart w:id="1188" w:name="_Toc61112283"/>
      <w:bookmarkStart w:id="1189" w:name="_Toc67911435"/>
      <w:bookmarkStart w:id="1190" w:name="_Toc74842910"/>
      <w:bookmarkStart w:id="1191" w:name="_Toc76503293"/>
      <w:bookmarkStart w:id="1192" w:name="_Toc83040736"/>
      <w:r w:rsidRPr="00EF2F0E">
        <w:t>6.6.1</w:t>
      </w:r>
      <w:r w:rsidRPr="00EF2F0E">
        <w:tab/>
        <w:t>General</w:t>
      </w:r>
      <w:bookmarkEnd w:id="1183"/>
      <w:bookmarkEnd w:id="1184"/>
      <w:bookmarkEnd w:id="1185"/>
      <w:bookmarkEnd w:id="1186"/>
      <w:bookmarkEnd w:id="1187"/>
      <w:bookmarkEnd w:id="1188"/>
      <w:bookmarkEnd w:id="1189"/>
      <w:bookmarkEnd w:id="1190"/>
      <w:bookmarkEnd w:id="1191"/>
      <w:bookmarkEnd w:id="1192"/>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193" w:name="_Toc21095857"/>
      <w:bookmarkStart w:id="1194" w:name="_Toc29763056"/>
      <w:bookmarkStart w:id="1195" w:name="_Toc45869341"/>
      <w:bookmarkStart w:id="1196" w:name="_Toc52554589"/>
      <w:bookmarkStart w:id="1197" w:name="_Toc52555059"/>
      <w:bookmarkStart w:id="1198" w:name="_Toc61112284"/>
      <w:bookmarkStart w:id="1199" w:name="_Toc67911436"/>
      <w:bookmarkStart w:id="1200" w:name="_Toc74842911"/>
      <w:bookmarkStart w:id="1201" w:name="_Toc76503294"/>
      <w:bookmarkStart w:id="1202" w:name="_Toc83040737"/>
      <w:r w:rsidRPr="00EF2F0E">
        <w:rPr>
          <w:lang w:eastAsia="zh-CN"/>
        </w:rPr>
        <w:t>6.6.2</w:t>
      </w:r>
      <w:r w:rsidRPr="00EF2F0E">
        <w:rPr>
          <w:lang w:eastAsia="zh-CN"/>
        </w:rPr>
        <w:tab/>
        <w:t>Occupied bandwidth</w:t>
      </w:r>
      <w:bookmarkEnd w:id="1193"/>
      <w:bookmarkEnd w:id="1194"/>
      <w:bookmarkEnd w:id="1195"/>
      <w:bookmarkEnd w:id="1196"/>
      <w:bookmarkEnd w:id="1197"/>
      <w:bookmarkEnd w:id="1198"/>
      <w:bookmarkEnd w:id="1199"/>
      <w:bookmarkEnd w:id="1200"/>
      <w:bookmarkEnd w:id="1201"/>
      <w:bookmarkEnd w:id="1202"/>
      <w:r w:rsidRPr="00EF2F0E">
        <w:rPr>
          <w:lang w:eastAsia="zh-CN"/>
        </w:rPr>
        <w:t xml:space="preserve"> </w:t>
      </w:r>
    </w:p>
    <w:p w14:paraId="0984D3F8" w14:textId="77777777" w:rsidR="003E32EB" w:rsidRPr="00EF2F0E" w:rsidRDefault="003E32EB" w:rsidP="00A40339">
      <w:pPr>
        <w:pStyle w:val="Heading4"/>
      </w:pPr>
      <w:bookmarkStart w:id="1203" w:name="_Toc21095858"/>
      <w:bookmarkStart w:id="1204" w:name="_Toc29763057"/>
      <w:bookmarkStart w:id="1205" w:name="_Toc45869342"/>
      <w:bookmarkStart w:id="1206" w:name="_Toc52554590"/>
      <w:bookmarkStart w:id="1207" w:name="_Toc52555060"/>
      <w:bookmarkStart w:id="1208" w:name="_Toc61112285"/>
      <w:bookmarkStart w:id="1209" w:name="_Toc67911437"/>
      <w:bookmarkStart w:id="1210" w:name="_Toc74842912"/>
      <w:bookmarkStart w:id="1211" w:name="_Toc76503295"/>
      <w:bookmarkStart w:id="1212" w:name="_Toc83040738"/>
      <w:r w:rsidRPr="00EF2F0E">
        <w:t>6.6.2.1</w:t>
      </w:r>
      <w:r w:rsidRPr="00EF2F0E">
        <w:tab/>
        <w:t>General</w:t>
      </w:r>
      <w:bookmarkEnd w:id="1203"/>
      <w:bookmarkEnd w:id="1204"/>
      <w:bookmarkEnd w:id="1205"/>
      <w:bookmarkEnd w:id="1206"/>
      <w:bookmarkEnd w:id="1207"/>
      <w:bookmarkEnd w:id="1208"/>
      <w:bookmarkEnd w:id="1209"/>
      <w:bookmarkEnd w:id="1210"/>
      <w:bookmarkEnd w:id="1211"/>
      <w:bookmarkEnd w:id="121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213" w:name="_Toc21095859"/>
      <w:bookmarkStart w:id="1214" w:name="_Toc29763058"/>
      <w:bookmarkStart w:id="1215" w:name="_Toc45869343"/>
      <w:bookmarkStart w:id="1216" w:name="_Toc52554591"/>
      <w:bookmarkStart w:id="1217" w:name="_Toc52555061"/>
      <w:bookmarkStart w:id="1218" w:name="_Toc61112286"/>
      <w:bookmarkStart w:id="1219" w:name="_Toc67911438"/>
      <w:bookmarkStart w:id="1220" w:name="_Toc74842913"/>
      <w:bookmarkStart w:id="1221" w:name="_Toc76503296"/>
      <w:bookmarkStart w:id="1222" w:name="_Toc83040739"/>
      <w:r w:rsidRPr="00EF2F0E">
        <w:t>6.6.2.2</w:t>
      </w:r>
      <w:r w:rsidRPr="00EF2F0E">
        <w:tab/>
      </w:r>
      <w:r w:rsidRPr="00EF2F0E">
        <w:rPr>
          <w:lang w:eastAsia="zh-CN"/>
        </w:rPr>
        <w:t>Minimum requirement for MSR operation</w:t>
      </w:r>
      <w:bookmarkEnd w:id="1213"/>
      <w:bookmarkEnd w:id="1214"/>
      <w:bookmarkEnd w:id="1215"/>
      <w:bookmarkEnd w:id="1216"/>
      <w:bookmarkEnd w:id="1217"/>
      <w:bookmarkEnd w:id="1218"/>
      <w:bookmarkEnd w:id="1219"/>
      <w:bookmarkEnd w:id="1220"/>
      <w:bookmarkEnd w:id="1221"/>
      <w:bookmarkEnd w:id="1222"/>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223" w:name="_Toc21095860"/>
      <w:bookmarkStart w:id="1224" w:name="_Toc29763059"/>
      <w:bookmarkStart w:id="1225" w:name="_Toc45869344"/>
      <w:bookmarkStart w:id="1226" w:name="_Toc52554592"/>
      <w:bookmarkStart w:id="1227" w:name="_Toc52555062"/>
      <w:bookmarkStart w:id="1228" w:name="_Toc61112287"/>
      <w:bookmarkStart w:id="1229" w:name="_Toc67911439"/>
      <w:bookmarkStart w:id="1230" w:name="_Toc74842914"/>
      <w:bookmarkStart w:id="1231" w:name="_Toc76503297"/>
      <w:bookmarkStart w:id="1232" w:name="_Toc83040740"/>
      <w:r w:rsidRPr="00EF2F0E">
        <w:rPr>
          <w:lang w:eastAsia="zh-CN"/>
        </w:rPr>
        <w:t>6.6.2.3</w:t>
      </w:r>
      <w:r w:rsidRPr="00EF2F0E">
        <w:rPr>
          <w:lang w:eastAsia="zh-CN"/>
        </w:rPr>
        <w:tab/>
        <w:t>Minimum requirement for single RAT UTRA operation</w:t>
      </w:r>
      <w:bookmarkEnd w:id="1223"/>
      <w:bookmarkEnd w:id="1224"/>
      <w:bookmarkEnd w:id="1225"/>
      <w:bookmarkEnd w:id="1226"/>
      <w:bookmarkEnd w:id="1227"/>
      <w:bookmarkEnd w:id="1228"/>
      <w:bookmarkEnd w:id="1229"/>
      <w:bookmarkEnd w:id="1230"/>
      <w:bookmarkEnd w:id="1231"/>
      <w:bookmarkEnd w:id="1232"/>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233" w:name="_Toc21095861"/>
      <w:bookmarkStart w:id="1234" w:name="_Toc29763060"/>
      <w:bookmarkStart w:id="1235" w:name="_Toc45869345"/>
      <w:bookmarkStart w:id="1236" w:name="_Toc52554593"/>
      <w:bookmarkStart w:id="1237" w:name="_Toc52555063"/>
      <w:bookmarkStart w:id="1238" w:name="_Toc61112288"/>
      <w:bookmarkStart w:id="1239" w:name="_Toc67911440"/>
      <w:bookmarkStart w:id="1240" w:name="_Toc74842915"/>
      <w:bookmarkStart w:id="1241" w:name="_Toc76503298"/>
      <w:bookmarkStart w:id="1242" w:name="_Toc83040741"/>
      <w:r w:rsidRPr="00EF2F0E">
        <w:rPr>
          <w:lang w:eastAsia="zh-CN"/>
        </w:rPr>
        <w:t>6.6.2.4</w:t>
      </w:r>
      <w:r w:rsidRPr="00EF2F0E">
        <w:rPr>
          <w:lang w:eastAsia="zh-CN"/>
        </w:rPr>
        <w:tab/>
        <w:t>Minimum requirement for single RAT E-UTRA operation</w:t>
      </w:r>
      <w:bookmarkEnd w:id="1233"/>
      <w:bookmarkEnd w:id="1234"/>
      <w:bookmarkEnd w:id="1235"/>
      <w:bookmarkEnd w:id="1236"/>
      <w:bookmarkEnd w:id="1237"/>
      <w:bookmarkEnd w:id="1238"/>
      <w:bookmarkEnd w:id="1239"/>
      <w:bookmarkEnd w:id="1240"/>
      <w:bookmarkEnd w:id="1241"/>
      <w:bookmarkEnd w:id="1242"/>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243" w:name="_Toc21095862"/>
      <w:bookmarkStart w:id="1244" w:name="_Toc29763061"/>
      <w:bookmarkStart w:id="1245" w:name="_Toc45869346"/>
      <w:bookmarkStart w:id="1246" w:name="_Toc52554594"/>
      <w:bookmarkStart w:id="1247" w:name="_Toc52555064"/>
      <w:bookmarkStart w:id="1248" w:name="_Toc61112289"/>
      <w:bookmarkStart w:id="1249" w:name="_Toc67911441"/>
      <w:bookmarkStart w:id="1250" w:name="_Toc74842916"/>
      <w:bookmarkStart w:id="1251" w:name="_Toc76503299"/>
      <w:bookmarkStart w:id="1252" w:name="_Toc83040742"/>
      <w:r w:rsidRPr="00EF2F0E">
        <w:rPr>
          <w:lang w:eastAsia="zh-CN"/>
        </w:rPr>
        <w:t>6.6.3</w:t>
      </w:r>
      <w:r w:rsidRPr="00EF2F0E">
        <w:rPr>
          <w:lang w:eastAsia="zh-CN"/>
        </w:rPr>
        <w:tab/>
        <w:t>Adjacent Channel Leakage power Ratio</w:t>
      </w:r>
      <w:bookmarkEnd w:id="1243"/>
      <w:bookmarkEnd w:id="1244"/>
      <w:bookmarkEnd w:id="1245"/>
      <w:bookmarkEnd w:id="1246"/>
      <w:bookmarkEnd w:id="1247"/>
      <w:bookmarkEnd w:id="1248"/>
      <w:bookmarkEnd w:id="1249"/>
      <w:bookmarkEnd w:id="1250"/>
      <w:bookmarkEnd w:id="1251"/>
      <w:bookmarkEnd w:id="1252"/>
    </w:p>
    <w:p w14:paraId="0984D404" w14:textId="77777777" w:rsidR="003E32EB" w:rsidRPr="00EF2F0E" w:rsidRDefault="003E32EB" w:rsidP="00A40339">
      <w:pPr>
        <w:pStyle w:val="Heading4"/>
      </w:pPr>
      <w:bookmarkStart w:id="1253" w:name="_Toc21095863"/>
      <w:bookmarkStart w:id="1254" w:name="_Toc29763062"/>
      <w:bookmarkStart w:id="1255" w:name="_Toc45869347"/>
      <w:bookmarkStart w:id="1256" w:name="_Toc52554595"/>
      <w:bookmarkStart w:id="1257" w:name="_Toc52555065"/>
      <w:bookmarkStart w:id="1258" w:name="_Toc61112290"/>
      <w:bookmarkStart w:id="1259" w:name="_Toc67911442"/>
      <w:bookmarkStart w:id="1260" w:name="_Toc74842917"/>
      <w:bookmarkStart w:id="1261" w:name="_Toc76503300"/>
      <w:bookmarkStart w:id="1262" w:name="_Toc83040743"/>
      <w:r w:rsidRPr="00EF2F0E">
        <w:t>6.6.3.1</w:t>
      </w:r>
      <w:r w:rsidRPr="00EF2F0E">
        <w:tab/>
        <w:t>General</w:t>
      </w:r>
      <w:bookmarkEnd w:id="1253"/>
      <w:bookmarkEnd w:id="1254"/>
      <w:bookmarkEnd w:id="1255"/>
      <w:bookmarkEnd w:id="1256"/>
      <w:bookmarkEnd w:id="1257"/>
      <w:bookmarkEnd w:id="1258"/>
      <w:bookmarkEnd w:id="1259"/>
      <w:bookmarkEnd w:id="1260"/>
      <w:bookmarkEnd w:id="1261"/>
      <w:bookmarkEnd w:id="1262"/>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263" w:name="_Toc21095864"/>
      <w:bookmarkStart w:id="1264" w:name="_Toc29763063"/>
      <w:bookmarkStart w:id="1265" w:name="_Toc45869348"/>
      <w:bookmarkStart w:id="1266" w:name="_Toc52554596"/>
      <w:bookmarkStart w:id="1267" w:name="_Toc52555066"/>
      <w:bookmarkStart w:id="1268" w:name="_Toc61112291"/>
      <w:bookmarkStart w:id="1269" w:name="_Toc67911443"/>
      <w:bookmarkStart w:id="1270" w:name="_Toc74842918"/>
      <w:bookmarkStart w:id="1271" w:name="_Toc76503301"/>
      <w:bookmarkStart w:id="1272" w:name="_Toc83040744"/>
      <w:r w:rsidRPr="00EF2F0E">
        <w:t>6.6.3.2</w:t>
      </w:r>
      <w:r w:rsidRPr="00EF2F0E">
        <w:tab/>
      </w:r>
      <w:r w:rsidRPr="00EF2F0E">
        <w:rPr>
          <w:lang w:eastAsia="zh-CN"/>
        </w:rPr>
        <w:t>Minimum requirement for MSR operation</w:t>
      </w:r>
      <w:bookmarkEnd w:id="1263"/>
      <w:bookmarkEnd w:id="1264"/>
      <w:bookmarkEnd w:id="1265"/>
      <w:bookmarkEnd w:id="1266"/>
      <w:bookmarkEnd w:id="1267"/>
      <w:bookmarkEnd w:id="1268"/>
      <w:bookmarkEnd w:id="1269"/>
      <w:bookmarkEnd w:id="1270"/>
      <w:bookmarkEnd w:id="1271"/>
      <w:bookmarkEnd w:id="1272"/>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273" w:name="_Toc21095865"/>
      <w:bookmarkStart w:id="1274" w:name="_Toc29763064"/>
      <w:bookmarkStart w:id="1275" w:name="_Toc45869349"/>
      <w:bookmarkStart w:id="1276" w:name="_Toc52554597"/>
      <w:bookmarkStart w:id="1277" w:name="_Toc52555067"/>
      <w:bookmarkStart w:id="1278" w:name="_Toc61112292"/>
      <w:bookmarkStart w:id="1279" w:name="_Toc67911444"/>
      <w:bookmarkStart w:id="1280" w:name="_Toc74842919"/>
      <w:bookmarkStart w:id="1281" w:name="_Toc76503302"/>
      <w:bookmarkStart w:id="1282" w:name="_Toc83040745"/>
      <w:r w:rsidRPr="00EF2F0E">
        <w:rPr>
          <w:lang w:eastAsia="zh-CN"/>
        </w:rPr>
        <w:t>6.6.3.3</w:t>
      </w:r>
      <w:r w:rsidRPr="00EF2F0E">
        <w:rPr>
          <w:lang w:eastAsia="zh-CN"/>
        </w:rPr>
        <w:tab/>
        <w:t>Minimum requirement for single RAT UTRA operation</w:t>
      </w:r>
      <w:bookmarkEnd w:id="1273"/>
      <w:bookmarkEnd w:id="1274"/>
      <w:bookmarkEnd w:id="1275"/>
      <w:bookmarkEnd w:id="1276"/>
      <w:bookmarkEnd w:id="1277"/>
      <w:bookmarkEnd w:id="1278"/>
      <w:bookmarkEnd w:id="1279"/>
      <w:bookmarkEnd w:id="1280"/>
      <w:bookmarkEnd w:id="1281"/>
      <w:bookmarkEnd w:id="1282"/>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283" w:name="_Toc21095866"/>
      <w:bookmarkStart w:id="1284" w:name="_Toc29763065"/>
      <w:bookmarkStart w:id="1285" w:name="_Toc45869350"/>
      <w:bookmarkStart w:id="1286" w:name="_Toc52554598"/>
      <w:bookmarkStart w:id="1287" w:name="_Toc52555068"/>
      <w:bookmarkStart w:id="1288" w:name="_Toc61112293"/>
      <w:bookmarkStart w:id="1289" w:name="_Toc67911445"/>
      <w:bookmarkStart w:id="1290" w:name="_Toc74842920"/>
      <w:bookmarkStart w:id="1291" w:name="_Toc76503303"/>
      <w:bookmarkStart w:id="1292" w:name="_Toc83040746"/>
      <w:r w:rsidRPr="00EF2F0E">
        <w:rPr>
          <w:lang w:eastAsia="zh-CN"/>
        </w:rPr>
        <w:t>6.6.3.4</w:t>
      </w:r>
      <w:r w:rsidRPr="00EF2F0E">
        <w:rPr>
          <w:lang w:eastAsia="zh-CN"/>
        </w:rPr>
        <w:tab/>
        <w:t>Minimum requirement for single RAT E-UTRA operation</w:t>
      </w:r>
      <w:bookmarkEnd w:id="1283"/>
      <w:bookmarkEnd w:id="1284"/>
      <w:bookmarkEnd w:id="1285"/>
      <w:bookmarkEnd w:id="1286"/>
      <w:bookmarkEnd w:id="1287"/>
      <w:bookmarkEnd w:id="1288"/>
      <w:bookmarkEnd w:id="1289"/>
      <w:bookmarkEnd w:id="1290"/>
      <w:bookmarkEnd w:id="1291"/>
      <w:bookmarkEnd w:id="1292"/>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293" w:name="_Toc21095867"/>
      <w:bookmarkStart w:id="1294" w:name="_Toc29763066"/>
      <w:bookmarkStart w:id="1295" w:name="_Toc45869351"/>
      <w:bookmarkStart w:id="1296" w:name="_Toc52554599"/>
      <w:bookmarkStart w:id="1297" w:name="_Toc52555069"/>
      <w:bookmarkStart w:id="1298" w:name="_Toc61112294"/>
      <w:bookmarkStart w:id="1299" w:name="_Toc67911446"/>
      <w:bookmarkStart w:id="1300" w:name="_Toc74842921"/>
      <w:bookmarkStart w:id="1301" w:name="_Toc76503304"/>
      <w:bookmarkStart w:id="1302" w:name="_Toc83040747"/>
      <w:r w:rsidRPr="00EF2F0E">
        <w:rPr>
          <w:lang w:eastAsia="zh-CN"/>
        </w:rPr>
        <w:t>6.6.4</w:t>
      </w:r>
      <w:r w:rsidRPr="00EF2F0E">
        <w:rPr>
          <w:lang w:eastAsia="zh-CN"/>
        </w:rPr>
        <w:tab/>
        <w:t>Spectrum emission mask</w:t>
      </w:r>
      <w:bookmarkEnd w:id="1293"/>
      <w:bookmarkEnd w:id="1294"/>
      <w:bookmarkEnd w:id="1295"/>
      <w:bookmarkEnd w:id="1296"/>
      <w:bookmarkEnd w:id="1297"/>
      <w:bookmarkEnd w:id="1298"/>
      <w:bookmarkEnd w:id="1299"/>
      <w:bookmarkEnd w:id="1300"/>
      <w:bookmarkEnd w:id="1301"/>
      <w:bookmarkEnd w:id="1302"/>
    </w:p>
    <w:p w14:paraId="0984D41D" w14:textId="77777777" w:rsidR="003E32EB" w:rsidRPr="00EF2F0E" w:rsidRDefault="003E32EB" w:rsidP="00A40339">
      <w:pPr>
        <w:pStyle w:val="Heading4"/>
      </w:pPr>
      <w:bookmarkStart w:id="1303" w:name="_Toc21095868"/>
      <w:bookmarkStart w:id="1304" w:name="_Toc29763067"/>
      <w:bookmarkStart w:id="1305" w:name="_Toc45869352"/>
      <w:bookmarkStart w:id="1306" w:name="_Toc52554600"/>
      <w:bookmarkStart w:id="1307" w:name="_Toc52555070"/>
      <w:bookmarkStart w:id="1308" w:name="_Toc61112295"/>
      <w:bookmarkStart w:id="1309" w:name="_Toc67911447"/>
      <w:bookmarkStart w:id="1310" w:name="_Toc74842922"/>
      <w:bookmarkStart w:id="1311" w:name="_Toc76503305"/>
      <w:bookmarkStart w:id="1312" w:name="_Toc83040748"/>
      <w:r w:rsidRPr="00EF2F0E">
        <w:t>6.6.4.1</w:t>
      </w:r>
      <w:r w:rsidRPr="00EF2F0E">
        <w:tab/>
        <w:t>General</w:t>
      </w:r>
      <w:bookmarkEnd w:id="1303"/>
      <w:bookmarkEnd w:id="1304"/>
      <w:bookmarkEnd w:id="1305"/>
      <w:bookmarkEnd w:id="1306"/>
      <w:bookmarkEnd w:id="1307"/>
      <w:bookmarkEnd w:id="1308"/>
      <w:bookmarkEnd w:id="1309"/>
      <w:bookmarkEnd w:id="1310"/>
      <w:bookmarkEnd w:id="1311"/>
      <w:bookmarkEnd w:id="131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313" w:name="_Toc21095869"/>
      <w:bookmarkStart w:id="1314" w:name="_Toc29763068"/>
      <w:bookmarkStart w:id="1315" w:name="_Toc45869353"/>
      <w:bookmarkStart w:id="1316" w:name="_Toc52554601"/>
      <w:bookmarkStart w:id="1317" w:name="_Toc52555071"/>
      <w:bookmarkStart w:id="1318" w:name="_Toc61112296"/>
      <w:bookmarkStart w:id="1319" w:name="_Toc67911448"/>
      <w:bookmarkStart w:id="1320" w:name="_Toc74842923"/>
      <w:bookmarkStart w:id="1321" w:name="_Toc76503306"/>
      <w:bookmarkStart w:id="1322" w:name="_Toc83040749"/>
      <w:r w:rsidRPr="00EF2F0E">
        <w:t>6.6.4.2</w:t>
      </w:r>
      <w:r w:rsidRPr="00EF2F0E">
        <w:tab/>
      </w:r>
      <w:r w:rsidRPr="00EF2F0E">
        <w:rPr>
          <w:lang w:eastAsia="zh-CN"/>
        </w:rPr>
        <w:t>Minimum requirement for MSR operation</w:t>
      </w:r>
      <w:bookmarkEnd w:id="1313"/>
      <w:bookmarkEnd w:id="1314"/>
      <w:bookmarkEnd w:id="1315"/>
      <w:bookmarkEnd w:id="1316"/>
      <w:bookmarkEnd w:id="1317"/>
      <w:bookmarkEnd w:id="1318"/>
      <w:bookmarkEnd w:id="1319"/>
      <w:bookmarkEnd w:id="1320"/>
      <w:bookmarkEnd w:id="1321"/>
      <w:bookmarkEnd w:id="1322"/>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323" w:name="_Toc21095870"/>
      <w:bookmarkStart w:id="1324" w:name="_Toc29763069"/>
      <w:bookmarkStart w:id="1325" w:name="_Toc45869354"/>
      <w:bookmarkStart w:id="1326" w:name="_Toc52554602"/>
      <w:bookmarkStart w:id="1327" w:name="_Toc52555072"/>
      <w:bookmarkStart w:id="1328" w:name="_Toc61112297"/>
      <w:bookmarkStart w:id="1329" w:name="_Toc67911449"/>
      <w:bookmarkStart w:id="1330" w:name="_Toc74842924"/>
      <w:bookmarkStart w:id="1331" w:name="_Toc76503307"/>
      <w:bookmarkStart w:id="1332" w:name="_Toc83040750"/>
      <w:r w:rsidRPr="00EF2F0E">
        <w:rPr>
          <w:lang w:eastAsia="zh-CN"/>
        </w:rPr>
        <w:t>6.6.4.3</w:t>
      </w:r>
      <w:r w:rsidRPr="00EF2F0E">
        <w:rPr>
          <w:lang w:eastAsia="zh-CN"/>
        </w:rPr>
        <w:tab/>
        <w:t>Minimum requirement for single RAT UTRA operation</w:t>
      </w:r>
      <w:bookmarkEnd w:id="1323"/>
      <w:bookmarkEnd w:id="1324"/>
      <w:bookmarkEnd w:id="1325"/>
      <w:bookmarkEnd w:id="1326"/>
      <w:bookmarkEnd w:id="1327"/>
      <w:bookmarkEnd w:id="1328"/>
      <w:bookmarkEnd w:id="1329"/>
      <w:bookmarkEnd w:id="1330"/>
      <w:bookmarkEnd w:id="1331"/>
      <w:bookmarkEnd w:id="1332"/>
    </w:p>
    <w:p w14:paraId="0984D422" w14:textId="77777777" w:rsidR="003E32EB" w:rsidRPr="00EF2F0E" w:rsidRDefault="003E32EB" w:rsidP="00A40339">
      <w:pPr>
        <w:pStyle w:val="Heading5"/>
      </w:pPr>
      <w:bookmarkStart w:id="1333" w:name="_Toc21095871"/>
      <w:bookmarkStart w:id="1334" w:name="_Toc29763070"/>
      <w:bookmarkStart w:id="1335" w:name="_Toc45869355"/>
      <w:bookmarkStart w:id="1336" w:name="_Toc52554603"/>
      <w:bookmarkStart w:id="1337" w:name="_Toc52555073"/>
      <w:bookmarkStart w:id="1338" w:name="_Toc61112298"/>
      <w:bookmarkStart w:id="1339" w:name="_Toc67911450"/>
      <w:bookmarkStart w:id="1340" w:name="_Toc74842925"/>
      <w:bookmarkStart w:id="1341" w:name="_Toc76503308"/>
      <w:bookmarkStart w:id="1342" w:name="_Toc83040751"/>
      <w:r w:rsidRPr="00EF2F0E">
        <w:t>6.6.4.3.1</w:t>
      </w:r>
      <w:r w:rsidRPr="00EF2F0E">
        <w:tab/>
        <w:t>General</w:t>
      </w:r>
      <w:bookmarkEnd w:id="1333"/>
      <w:bookmarkEnd w:id="1334"/>
      <w:bookmarkEnd w:id="1335"/>
      <w:bookmarkEnd w:id="1336"/>
      <w:bookmarkEnd w:id="1337"/>
      <w:bookmarkEnd w:id="1338"/>
      <w:bookmarkEnd w:id="1339"/>
      <w:bookmarkEnd w:id="1340"/>
      <w:bookmarkEnd w:id="1341"/>
      <w:bookmarkEnd w:id="1342"/>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343" w:name="_Toc21095872"/>
      <w:bookmarkStart w:id="1344" w:name="_Toc29763071"/>
      <w:bookmarkStart w:id="1345" w:name="_Toc45869356"/>
      <w:bookmarkStart w:id="1346" w:name="_Toc52554604"/>
      <w:bookmarkStart w:id="1347" w:name="_Toc52555074"/>
      <w:bookmarkStart w:id="1348" w:name="_Toc61112299"/>
      <w:bookmarkStart w:id="1349" w:name="_Toc67911451"/>
      <w:bookmarkStart w:id="1350" w:name="_Toc74842926"/>
      <w:bookmarkStart w:id="1351" w:name="_Toc76503309"/>
      <w:bookmarkStart w:id="1352" w:name="_Toc83040752"/>
      <w:r w:rsidRPr="00EF2F0E">
        <w:t>6.6.4.3.2</w:t>
      </w:r>
      <w:r w:rsidRPr="00EF2F0E">
        <w:tab/>
        <w:t>Basic limits for single RAT UTRA FDD operation</w:t>
      </w:r>
      <w:bookmarkEnd w:id="1343"/>
      <w:bookmarkEnd w:id="1344"/>
      <w:bookmarkEnd w:id="1345"/>
      <w:bookmarkEnd w:id="1346"/>
      <w:bookmarkEnd w:id="1347"/>
      <w:bookmarkEnd w:id="1348"/>
      <w:bookmarkEnd w:id="1349"/>
      <w:bookmarkEnd w:id="1350"/>
      <w:bookmarkEnd w:id="1351"/>
      <w:bookmarkEnd w:id="1352"/>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0.75pt;height:265.9pt" o:ole="" fillcolor="window">
            <v:imagedata r:id="rId17" o:title=""/>
          </v:shape>
          <o:OLEObject Type="Embed" ProgID="PowerPoint.Slide.8" ShapeID="_x0000_i1026" DrawAspect="Content" ObjectID="_1694533301"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5.45pt;height:25.65pt" o:ole="" fillcolor="window">
                  <v:imagedata r:id="rId19" o:title=""/>
                </v:shape>
                <o:OLEObject Type="Embed" ProgID="Equation.3" ShapeID="_x0000_i1027" DrawAspect="Content" ObjectID="_1694533302"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6pt;height:24.95pt" o:ole="" fillcolor="window">
                  <v:imagedata r:id="rId21" o:title=""/>
                </v:shape>
                <o:OLEObject Type="Embed" ProgID="Equation.3" ShapeID="_x0000_i1028" DrawAspect="Content" ObjectID="_1694533303"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55pt;height:28.5pt" o:ole="" fillcolor="window">
                  <v:imagedata r:id="rId23" o:title=""/>
                </v:shape>
                <o:OLEObject Type="Embed" ProgID="Equation.3" ShapeID="_x0000_i1029" DrawAspect="Content" ObjectID="_1694533304"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353" w:name="_Toc21095873"/>
      <w:bookmarkStart w:id="1354" w:name="_Toc29763072"/>
      <w:bookmarkStart w:id="1355" w:name="_Toc45869357"/>
      <w:bookmarkStart w:id="1356" w:name="_Toc52554605"/>
      <w:bookmarkStart w:id="1357" w:name="_Toc52555075"/>
      <w:bookmarkStart w:id="1358" w:name="_Toc61112300"/>
      <w:bookmarkStart w:id="1359" w:name="_Toc67911452"/>
      <w:bookmarkStart w:id="1360" w:name="_Toc74842927"/>
      <w:bookmarkStart w:id="1361" w:name="_Toc76503310"/>
      <w:bookmarkStart w:id="1362" w:name="_Toc83040753"/>
      <w:r w:rsidRPr="00EF2F0E">
        <w:t>6.6.4.3.3</w:t>
      </w:r>
      <w:r w:rsidRPr="00EF2F0E">
        <w:tab/>
      </w:r>
      <w:r w:rsidRPr="00EF2F0E">
        <w:rPr>
          <w:iCs/>
        </w:rPr>
        <w:t>Basic limits</w:t>
      </w:r>
      <w:r w:rsidRPr="00EF2F0E">
        <w:t xml:space="preserve"> for single RAT UTRA TDD 1,28Mcps operation</w:t>
      </w:r>
      <w:bookmarkEnd w:id="1353"/>
      <w:bookmarkEnd w:id="1354"/>
      <w:bookmarkEnd w:id="1355"/>
      <w:bookmarkEnd w:id="1356"/>
      <w:bookmarkEnd w:id="1357"/>
      <w:bookmarkEnd w:id="1358"/>
      <w:bookmarkEnd w:id="1359"/>
      <w:bookmarkEnd w:id="1360"/>
      <w:bookmarkEnd w:id="1361"/>
      <w:bookmarkEnd w:id="1362"/>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363" w:name="_MON_1071231893"/>
    <w:bookmarkEnd w:id="1363"/>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6pt;height:263.7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94533305"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25pt;height:32.8pt" o:ole="" fillcolor="window">
                  <v:imagedata r:id="rId27" o:title=""/>
                </v:shape>
                <o:OLEObject Type="Embed" ProgID="Equation.3" ShapeID="_x0000_i1031" DrawAspect="Content" ObjectID="_1694533306"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3.95pt;height:28.5pt" o:ole="" fillcolor="window">
                  <v:imagedata r:id="rId29" o:title=""/>
                </v:shape>
                <o:OLEObject Type="Embed" ProgID="Equation.3" ShapeID="_x0000_i1032" DrawAspect="Content" ObjectID="_1694533307"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364" w:name="_Toc21095874"/>
      <w:bookmarkStart w:id="1365" w:name="_Toc29763073"/>
      <w:bookmarkStart w:id="1366" w:name="_Toc45869358"/>
      <w:bookmarkStart w:id="1367" w:name="_Toc52554606"/>
      <w:bookmarkStart w:id="1368" w:name="_Toc52555076"/>
      <w:bookmarkStart w:id="1369" w:name="_Toc61112301"/>
      <w:bookmarkStart w:id="1370" w:name="_Toc67911453"/>
      <w:bookmarkStart w:id="1371" w:name="_Toc74842928"/>
      <w:bookmarkStart w:id="1372" w:name="_Toc76503311"/>
      <w:bookmarkStart w:id="1373" w:name="_Toc83040754"/>
      <w:r w:rsidRPr="00EF2F0E">
        <w:rPr>
          <w:lang w:eastAsia="zh-CN"/>
        </w:rPr>
        <w:t>6.6.4.4</w:t>
      </w:r>
      <w:r w:rsidRPr="00EF2F0E">
        <w:rPr>
          <w:lang w:eastAsia="zh-CN"/>
        </w:rPr>
        <w:tab/>
        <w:t>Minimum requirement for single RAT E-UTRA operation</w:t>
      </w:r>
      <w:bookmarkEnd w:id="1364"/>
      <w:bookmarkEnd w:id="1365"/>
      <w:bookmarkEnd w:id="1366"/>
      <w:bookmarkEnd w:id="1367"/>
      <w:bookmarkEnd w:id="1368"/>
      <w:bookmarkEnd w:id="1369"/>
      <w:bookmarkEnd w:id="1370"/>
      <w:bookmarkEnd w:id="1371"/>
      <w:bookmarkEnd w:id="1372"/>
      <w:bookmarkEnd w:id="1373"/>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374" w:name="_Toc21095875"/>
      <w:bookmarkStart w:id="1375" w:name="_Toc29763074"/>
      <w:bookmarkStart w:id="1376" w:name="_Toc45869359"/>
      <w:bookmarkStart w:id="1377" w:name="_Toc52554607"/>
      <w:bookmarkStart w:id="1378" w:name="_Toc52555077"/>
      <w:bookmarkStart w:id="1379" w:name="_Toc61112302"/>
      <w:bookmarkStart w:id="1380" w:name="_Toc67911454"/>
      <w:bookmarkStart w:id="1381" w:name="_Toc74842929"/>
      <w:bookmarkStart w:id="1382" w:name="_Toc76503312"/>
      <w:bookmarkStart w:id="1383" w:name="_Toc83040755"/>
      <w:r w:rsidRPr="00EF2F0E">
        <w:rPr>
          <w:lang w:eastAsia="zh-CN"/>
        </w:rPr>
        <w:t>6.6.5</w:t>
      </w:r>
      <w:r w:rsidRPr="00EF2F0E">
        <w:rPr>
          <w:lang w:eastAsia="zh-CN"/>
        </w:rPr>
        <w:tab/>
        <w:t>Operating band unwanted emission</w:t>
      </w:r>
      <w:bookmarkEnd w:id="1374"/>
      <w:bookmarkEnd w:id="1375"/>
      <w:bookmarkEnd w:id="1376"/>
      <w:bookmarkEnd w:id="1377"/>
      <w:bookmarkEnd w:id="1378"/>
      <w:bookmarkEnd w:id="1379"/>
      <w:bookmarkEnd w:id="1380"/>
      <w:bookmarkEnd w:id="1381"/>
      <w:bookmarkEnd w:id="1382"/>
      <w:bookmarkEnd w:id="1383"/>
    </w:p>
    <w:p w14:paraId="0984D59D" w14:textId="77777777" w:rsidR="003E32EB" w:rsidRPr="00EF2F0E" w:rsidRDefault="003E32EB" w:rsidP="00A40339">
      <w:pPr>
        <w:pStyle w:val="Heading4"/>
      </w:pPr>
      <w:bookmarkStart w:id="1384" w:name="_Toc21095876"/>
      <w:bookmarkStart w:id="1385" w:name="_Toc29763075"/>
      <w:bookmarkStart w:id="1386" w:name="_Toc45869360"/>
      <w:bookmarkStart w:id="1387" w:name="_Toc52554608"/>
      <w:bookmarkStart w:id="1388" w:name="_Toc52555078"/>
      <w:bookmarkStart w:id="1389" w:name="_Toc61112303"/>
      <w:bookmarkStart w:id="1390" w:name="_Toc67911455"/>
      <w:bookmarkStart w:id="1391" w:name="_Toc74842930"/>
      <w:bookmarkStart w:id="1392" w:name="_Toc76503313"/>
      <w:bookmarkStart w:id="1393" w:name="_Toc83040756"/>
      <w:r w:rsidRPr="00EF2F0E">
        <w:t>6.6.5.1</w:t>
      </w:r>
      <w:r w:rsidRPr="00EF2F0E">
        <w:tab/>
        <w:t>General</w:t>
      </w:r>
      <w:bookmarkEnd w:id="1384"/>
      <w:bookmarkEnd w:id="1385"/>
      <w:bookmarkEnd w:id="1386"/>
      <w:bookmarkEnd w:id="1387"/>
      <w:bookmarkEnd w:id="1388"/>
      <w:bookmarkEnd w:id="1389"/>
      <w:bookmarkEnd w:id="1390"/>
      <w:bookmarkEnd w:id="1391"/>
      <w:bookmarkEnd w:id="1392"/>
      <w:bookmarkEnd w:id="1393"/>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394" w:name="_Toc21095877"/>
      <w:bookmarkStart w:id="1395" w:name="_Toc29763076"/>
      <w:bookmarkStart w:id="1396" w:name="_Toc45869361"/>
      <w:bookmarkStart w:id="1397" w:name="_Toc52554609"/>
      <w:bookmarkStart w:id="1398" w:name="_Toc52555079"/>
      <w:bookmarkStart w:id="1399" w:name="_Toc61112304"/>
      <w:bookmarkStart w:id="1400" w:name="_Toc67911456"/>
      <w:bookmarkStart w:id="1401" w:name="_Toc74842931"/>
      <w:bookmarkStart w:id="1402" w:name="_Toc76503314"/>
      <w:bookmarkStart w:id="1403" w:name="_Toc83040757"/>
      <w:r w:rsidRPr="00EF2F0E">
        <w:t>6.6.5.2</w:t>
      </w:r>
      <w:r w:rsidRPr="00EF2F0E">
        <w:tab/>
      </w:r>
      <w:r w:rsidRPr="00EF2F0E">
        <w:rPr>
          <w:lang w:eastAsia="zh-CN"/>
        </w:rPr>
        <w:t>Minimum requirement for MSR operation</w:t>
      </w:r>
      <w:bookmarkEnd w:id="1394"/>
      <w:bookmarkEnd w:id="1395"/>
      <w:bookmarkEnd w:id="1396"/>
      <w:bookmarkEnd w:id="1397"/>
      <w:bookmarkEnd w:id="1398"/>
      <w:bookmarkEnd w:id="1399"/>
      <w:bookmarkEnd w:id="1400"/>
      <w:bookmarkEnd w:id="1401"/>
      <w:bookmarkEnd w:id="1402"/>
      <w:bookmarkEnd w:id="1403"/>
    </w:p>
    <w:p w14:paraId="0984D5A2" w14:textId="77777777" w:rsidR="003E32EB" w:rsidRPr="00EF2F0E" w:rsidRDefault="003E32EB" w:rsidP="00A40339">
      <w:pPr>
        <w:pStyle w:val="Heading5"/>
        <w:rPr>
          <w:lang w:eastAsia="zh-CN"/>
        </w:rPr>
      </w:pPr>
      <w:bookmarkStart w:id="1404" w:name="_Toc21095878"/>
      <w:bookmarkStart w:id="1405" w:name="_Toc29763077"/>
      <w:bookmarkStart w:id="1406" w:name="_Toc45869362"/>
      <w:bookmarkStart w:id="1407" w:name="_Toc52554610"/>
      <w:bookmarkStart w:id="1408" w:name="_Toc52555080"/>
      <w:bookmarkStart w:id="1409" w:name="_Toc61112305"/>
      <w:bookmarkStart w:id="1410" w:name="_Toc67911457"/>
      <w:bookmarkStart w:id="1411" w:name="_Toc74842932"/>
      <w:bookmarkStart w:id="1412" w:name="_Toc76503315"/>
      <w:bookmarkStart w:id="1413" w:name="_Toc83040758"/>
      <w:r w:rsidRPr="00EF2F0E">
        <w:rPr>
          <w:lang w:eastAsia="zh-CN"/>
        </w:rPr>
        <w:t>6.6.5.2.1</w:t>
      </w:r>
      <w:r w:rsidRPr="00EF2F0E">
        <w:rPr>
          <w:lang w:eastAsia="zh-CN"/>
        </w:rPr>
        <w:tab/>
        <w:t>General</w:t>
      </w:r>
      <w:bookmarkEnd w:id="1404"/>
      <w:bookmarkEnd w:id="1405"/>
      <w:bookmarkEnd w:id="1406"/>
      <w:bookmarkEnd w:id="1407"/>
      <w:bookmarkEnd w:id="1408"/>
      <w:bookmarkEnd w:id="1409"/>
      <w:bookmarkEnd w:id="1410"/>
      <w:bookmarkEnd w:id="1411"/>
      <w:bookmarkEnd w:id="1412"/>
      <w:bookmarkEnd w:id="141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414" w:name="_Toc21095879"/>
      <w:bookmarkStart w:id="1415" w:name="_Toc29763078"/>
      <w:bookmarkStart w:id="1416" w:name="_Toc45869363"/>
      <w:bookmarkStart w:id="1417" w:name="_Toc52554611"/>
      <w:bookmarkStart w:id="1418" w:name="_Toc52555081"/>
      <w:bookmarkStart w:id="1419" w:name="_Toc61112306"/>
      <w:bookmarkStart w:id="1420" w:name="_Toc67911458"/>
      <w:bookmarkStart w:id="1421" w:name="_Toc74842933"/>
      <w:bookmarkStart w:id="1422" w:name="_Toc76503316"/>
      <w:bookmarkStart w:id="1423" w:name="_Toc83040759"/>
      <w:r w:rsidRPr="00EF2F0E">
        <w:t>6.6.5.2.2</w:t>
      </w:r>
      <w:r w:rsidRPr="00EF2F0E">
        <w:tab/>
      </w:r>
      <w:r w:rsidRPr="00EF2F0E">
        <w:rPr>
          <w:i/>
        </w:rPr>
        <w:t>Basic limits</w:t>
      </w:r>
      <w:r w:rsidRPr="00EF2F0E">
        <w:t xml:space="preserve"> for Band Categories 1 and 3</w:t>
      </w:r>
      <w:bookmarkEnd w:id="1414"/>
      <w:bookmarkEnd w:id="1415"/>
      <w:bookmarkEnd w:id="1416"/>
      <w:bookmarkEnd w:id="1417"/>
      <w:bookmarkEnd w:id="1418"/>
      <w:bookmarkEnd w:id="1419"/>
      <w:bookmarkEnd w:id="1420"/>
      <w:bookmarkEnd w:id="1421"/>
      <w:bookmarkEnd w:id="1422"/>
      <w:bookmarkEnd w:id="1423"/>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3.25pt;height:29.95pt" o:ole="" fillcolor="window">
                  <v:imagedata r:id="rId31" o:title=""/>
                </v:shape>
                <o:OLEObject Type="Embed" ProgID="Equation.3" ShapeID="_x0000_i1033" DrawAspect="Content" ObjectID="_1694533308"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424" w:name="_Hlk510517866"/>
      <w:r w:rsidR="004E2A52">
        <w:t>WA BS OBUE in</w:t>
      </w:r>
      <w:r w:rsidR="004E2A52" w:rsidRPr="00DF5484">
        <w:t xml:space="preserve"> BC1 and BC3 bands </w:t>
      </w:r>
      <w:bookmarkStart w:id="1425" w:name="_Hlk63533846"/>
      <w:r w:rsidR="004E2A52">
        <w:rPr>
          <w:rFonts w:cs="Arial"/>
        </w:rPr>
        <w:t>≤</w:t>
      </w:r>
      <w:bookmarkEnd w:id="1425"/>
      <w:r w:rsidR="004E2A52">
        <w:t> </w:t>
      </w:r>
      <w:r w:rsidR="004E2A52" w:rsidRPr="00DF5484">
        <w:t>1 GHz applicable for: BS supporting NR and not supporting UTRA</w:t>
      </w:r>
      <w:bookmarkEnd w:id="142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984D614"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77777777"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3pt;height:41.35pt;mso-wrap-style:square;mso-position-horizontal-relative:page;mso-position-vertical-relative:page" o:ole="">
                  <v:imagedata r:id="rId34" o:title=""/>
                </v:shape>
                <o:OLEObject Type="Embed" ProgID="Equation.3" ShapeID="对象 119" DrawAspect="Content" ObjectID="_1694533309"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85pt;height:41.35pt;mso-wrap-style:square;mso-position-horizontal-relative:page;mso-position-vertical-relative:page" o:ole="">
                  <v:imagedata r:id="rId36" o:title=""/>
                </v:shape>
                <o:OLEObject Type="Embed" ProgID="Equation.3" ShapeID="对象 120" DrawAspect="Content" ObjectID="_1694533310"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426"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0984D671"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14:paraId="0984D672"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1426"/>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55pt;height:30.65pt" o:ole="">
                  <v:imagedata r:id="rId38" o:title=""/>
                </v:shape>
                <o:OLEObject Type="Embed" ProgID="Equation.DSMT4" ShapeID="_x0000_i1036" DrawAspect="Content" ObjectID="_1694533311"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1.85pt;height:27.8pt" o:ole="" fillcolor="window">
                  <v:imagedata r:id="rId40" o:title=""/>
                </v:shape>
                <o:OLEObject Type="Embed" ProgID="Equation.DSMT4" ShapeID="_x0000_i1037" DrawAspect="Content" ObjectID="_1694533312"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427"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6pt;height:27.8pt" o:ole="">
                  <v:imagedata r:id="rId42" o:title=""/>
                </v:shape>
                <o:OLEObject Type="Embed" ProgID="Equation.3" ShapeID="_x0000_i1038" DrawAspect="Content" ObjectID="_1694533313"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0984D6AD"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1427"/>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428" w:name="_Hlk61624714"/>
      <w:r w:rsidR="006F3FD0">
        <w:t>LA BS OBUE in</w:t>
      </w:r>
      <w:r w:rsidR="006F3FD0" w:rsidRPr="00DF5484">
        <w:t xml:space="preserve"> BC1 bands</w:t>
      </w:r>
      <w:bookmarkEnd w:id="1428"/>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55pt;height:30.65pt" o:ole="">
                  <v:imagedata r:id="rId44" o:title=""/>
                </v:shape>
                <o:OLEObject Type="Embed" ProgID="Equation.3" ShapeID="_x0000_i1039" DrawAspect="Content" ObjectID="_1694533314"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429" w:name="_Toc21095880"/>
      <w:bookmarkStart w:id="1430" w:name="_Toc29763079"/>
      <w:bookmarkStart w:id="1431" w:name="_Toc45869364"/>
      <w:bookmarkStart w:id="1432" w:name="_Toc52554612"/>
      <w:bookmarkStart w:id="1433" w:name="_Toc52555082"/>
      <w:bookmarkStart w:id="1434" w:name="_Toc61112307"/>
      <w:bookmarkStart w:id="1435" w:name="_Toc67911459"/>
      <w:bookmarkStart w:id="1436" w:name="_Toc74842934"/>
      <w:bookmarkStart w:id="1437" w:name="_Toc76503317"/>
      <w:bookmarkStart w:id="1438" w:name="_Toc83040760"/>
      <w:r w:rsidRPr="00EF2F0E">
        <w:t>6.6.5.2.3</w:t>
      </w:r>
      <w:r w:rsidRPr="00EF2F0E">
        <w:tab/>
      </w:r>
      <w:r w:rsidRPr="00EF2F0E">
        <w:rPr>
          <w:i/>
        </w:rPr>
        <w:t>Basic limit</w:t>
      </w:r>
      <w:r w:rsidRPr="00EF2F0E">
        <w:t xml:space="preserve"> for Band Category 2</w:t>
      </w:r>
      <w:bookmarkEnd w:id="1429"/>
      <w:bookmarkEnd w:id="1430"/>
      <w:bookmarkEnd w:id="1431"/>
      <w:bookmarkEnd w:id="1432"/>
      <w:bookmarkEnd w:id="1433"/>
      <w:bookmarkEnd w:id="1434"/>
      <w:bookmarkEnd w:id="1435"/>
      <w:bookmarkEnd w:id="1436"/>
      <w:bookmarkEnd w:id="1437"/>
      <w:bookmarkEnd w:id="1438"/>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3.25pt;height:29.95pt" o:ole="" fillcolor="window">
                  <v:imagedata r:id="rId31" o:title=""/>
                </v:shape>
                <o:OLEObject Type="Embed" ProgID="Equation.3" ShapeID="_x0000_i1040" DrawAspect="Content" ObjectID="_1694533315"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0984D739" w14:textId="77777777"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984D73A" w14:textId="77777777"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D73B" w14:textId="77777777"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5pt;height:27.8pt;mso-wrap-style:square;mso-position-horizontal-relative:page;mso-position-vertical-relative:page" o:ole="">
                  <v:imagedata r:id="rId47" o:title=""/>
                </v:shape>
                <o:OLEObject Type="Embed" ProgID="Equation.3" ShapeID="对象 125" DrawAspect="Content" ObjectID="_1694533316"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3.95pt;height:36.35pt;mso-wrap-style:square;mso-position-horizontal-relative:page;mso-position-vertical-relative:page" o:ole="">
                  <v:imagedata r:id="rId49" o:title=""/>
                </v:shape>
                <o:OLEObject Type="Embed" ProgID="Equation.3" ShapeID="对象 126" DrawAspect="Content" ObjectID="_1694533317"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0984D7AF"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14:paraId="0984D7B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14:paraId="0984D7B1"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55pt;height:30.65pt" o:ole="">
                  <v:imagedata r:id="rId51" o:title=""/>
                </v:shape>
                <o:OLEObject Type="Embed" ProgID="Equation.DSMT4" ShapeID="_x0000_i1043" DrawAspect="Content" ObjectID="_1694533318"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1.85pt;height:27.8pt" o:ole="" fillcolor="window">
                  <v:imagedata r:id="rId40" o:title=""/>
                </v:shape>
                <o:OLEObject Type="Embed" ProgID="Equation.DSMT4" ShapeID="_x0000_i1044" DrawAspect="Content" ObjectID="_1694533319"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6pt;height:27.8pt" o:ole="">
                  <v:imagedata r:id="rId42" o:title=""/>
                </v:shape>
                <o:OLEObject Type="Embed" ProgID="Equation.3" ShapeID="_x0000_i1045" DrawAspect="Content" ObjectID="_1694533320"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0984D7EE"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7EF"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14:paraId="0984D7F0"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439"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439"/>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55pt;height:43.5pt;mso-wrap-style:square;mso-position-horizontal-relative:page;mso-position-vertical-relative:page" o:ole="">
                  <v:fill o:detectmouseclick="t"/>
                  <v:imagedata r:id="rId55" o:title=""/>
                </v:shape>
                <o:OLEObject Type="Embed" ProgID="Equation.3" ShapeID="对象 130" DrawAspect="Content" ObjectID="_1694533321"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3pt;height:39.9pt;mso-wrap-style:square;mso-position-horizontal-relative:page;mso-position-vertical-relative:page" o:ole="">
                  <v:imagedata r:id="rId57" o:title=""/>
                </v:shape>
                <o:OLEObject Type="Embed" ProgID="Equation.3" ShapeID="对象 131" DrawAspect="Content" ObjectID="_1694533322"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1.85pt;height:30.65pt" o:ole="">
                  <v:imagedata r:id="rId44" o:title=""/>
                </v:shape>
                <o:OLEObject Type="Embed" ProgID="Equation.3" ShapeID="_x0000_i1048" DrawAspect="Content" ObjectID="_1694533323"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6pt;height:39.9pt;mso-wrap-style:square;mso-position-horizontal-relative:page;mso-position-vertical-relative:page" o:ole="">
                  <v:imagedata r:id="rId60" o:title=""/>
                </v:shape>
                <o:OLEObject Type="Embed" ProgID="Equation.3" ShapeID="对象 134" DrawAspect="Content" ObjectID="_1694533324"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39.9pt;mso-wrap-style:square;mso-position-horizontal-relative:page;mso-position-vertical-relative:page" o:ole="">
                  <v:imagedata r:id="rId62" o:title=""/>
                </v:shape>
                <o:OLEObject Type="Embed" ProgID="Equation.3" ShapeID="对象 136" DrawAspect="Content" ObjectID="_1694533325"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440" w:name="_Toc21095881"/>
      <w:bookmarkStart w:id="1441" w:name="_Toc29763080"/>
      <w:bookmarkStart w:id="1442" w:name="_Toc45869365"/>
      <w:bookmarkStart w:id="1443" w:name="_Toc52554613"/>
      <w:bookmarkStart w:id="1444" w:name="_Toc52555083"/>
      <w:bookmarkStart w:id="1445" w:name="_Toc61112308"/>
      <w:bookmarkStart w:id="1446" w:name="_Toc67911460"/>
      <w:bookmarkStart w:id="1447" w:name="_Toc74842935"/>
      <w:bookmarkStart w:id="1448" w:name="_Toc76503318"/>
      <w:bookmarkStart w:id="1449" w:name="_Toc83040761"/>
      <w:r w:rsidRPr="00EF2F0E">
        <w:t>6.6.5.2.4</w:t>
      </w:r>
      <w:r w:rsidRPr="00EF2F0E">
        <w:tab/>
        <w:t>Additional requirements</w:t>
      </w:r>
      <w:bookmarkEnd w:id="1440"/>
      <w:bookmarkEnd w:id="1441"/>
      <w:bookmarkEnd w:id="1442"/>
      <w:bookmarkEnd w:id="1443"/>
      <w:bookmarkEnd w:id="1444"/>
      <w:bookmarkEnd w:id="1445"/>
      <w:bookmarkEnd w:id="1446"/>
      <w:bookmarkEnd w:id="1447"/>
      <w:bookmarkEnd w:id="1448"/>
      <w:bookmarkEnd w:id="1449"/>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450" w:name="_Toc21095882"/>
      <w:bookmarkStart w:id="1451" w:name="_Toc29763081"/>
      <w:bookmarkStart w:id="1452" w:name="_Toc45869366"/>
      <w:bookmarkStart w:id="1453" w:name="_Toc52554614"/>
      <w:bookmarkStart w:id="1454" w:name="_Toc52555084"/>
      <w:bookmarkStart w:id="1455" w:name="_Toc61112309"/>
      <w:bookmarkStart w:id="1456" w:name="_Toc67911461"/>
      <w:bookmarkStart w:id="1457" w:name="_Toc74842936"/>
      <w:bookmarkStart w:id="1458" w:name="_Toc76503319"/>
      <w:bookmarkStart w:id="1459" w:name="_Toc83040762"/>
      <w:r w:rsidRPr="00EF2F0E">
        <w:rPr>
          <w:lang w:eastAsia="zh-CN"/>
        </w:rPr>
        <w:t>6.6.5.3</w:t>
      </w:r>
      <w:r w:rsidRPr="00EF2F0E">
        <w:rPr>
          <w:lang w:eastAsia="zh-CN"/>
        </w:rPr>
        <w:tab/>
        <w:t>Minimum requirement for single RAT UTRA operation</w:t>
      </w:r>
      <w:bookmarkEnd w:id="1450"/>
      <w:bookmarkEnd w:id="1451"/>
      <w:bookmarkEnd w:id="1452"/>
      <w:bookmarkEnd w:id="1453"/>
      <w:bookmarkEnd w:id="1454"/>
      <w:bookmarkEnd w:id="1455"/>
      <w:bookmarkEnd w:id="1456"/>
      <w:bookmarkEnd w:id="1457"/>
      <w:bookmarkEnd w:id="1458"/>
      <w:bookmarkEnd w:id="1459"/>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460" w:name="_Toc21095883"/>
      <w:bookmarkStart w:id="1461" w:name="_Toc29763082"/>
      <w:bookmarkStart w:id="1462" w:name="_Toc45869367"/>
      <w:bookmarkStart w:id="1463" w:name="_Toc52554615"/>
      <w:bookmarkStart w:id="1464" w:name="_Toc52555085"/>
      <w:bookmarkStart w:id="1465" w:name="_Toc61112310"/>
      <w:bookmarkStart w:id="1466" w:name="_Toc67911462"/>
      <w:bookmarkStart w:id="1467" w:name="_Toc74842937"/>
      <w:bookmarkStart w:id="1468" w:name="_Toc76503320"/>
      <w:bookmarkStart w:id="1469" w:name="_Toc83040763"/>
      <w:r w:rsidRPr="00EF2F0E">
        <w:rPr>
          <w:lang w:eastAsia="zh-CN"/>
        </w:rPr>
        <w:t>6.6.5.4</w:t>
      </w:r>
      <w:r w:rsidRPr="00EF2F0E">
        <w:rPr>
          <w:lang w:eastAsia="zh-CN"/>
        </w:rPr>
        <w:tab/>
        <w:t>Minimum requirement for single RAT E-UTRA operation</w:t>
      </w:r>
      <w:bookmarkEnd w:id="1460"/>
      <w:bookmarkEnd w:id="1461"/>
      <w:bookmarkEnd w:id="1462"/>
      <w:bookmarkEnd w:id="1463"/>
      <w:bookmarkEnd w:id="1464"/>
      <w:bookmarkEnd w:id="1465"/>
      <w:bookmarkEnd w:id="1466"/>
      <w:bookmarkEnd w:id="1467"/>
      <w:bookmarkEnd w:id="1468"/>
      <w:bookmarkEnd w:id="1469"/>
    </w:p>
    <w:p w14:paraId="0984D857" w14:textId="77777777" w:rsidR="003E32EB" w:rsidRPr="00EF2F0E" w:rsidRDefault="003E32EB" w:rsidP="00A40339">
      <w:pPr>
        <w:pStyle w:val="Heading5"/>
        <w:rPr>
          <w:lang w:eastAsia="zh-CN"/>
        </w:rPr>
      </w:pPr>
      <w:bookmarkStart w:id="1470" w:name="_Toc21095884"/>
      <w:bookmarkStart w:id="1471" w:name="_Toc29763083"/>
      <w:bookmarkStart w:id="1472" w:name="_Toc45869368"/>
      <w:bookmarkStart w:id="1473" w:name="_Toc52554616"/>
      <w:bookmarkStart w:id="1474" w:name="_Toc52555086"/>
      <w:bookmarkStart w:id="1475" w:name="_Toc61112311"/>
      <w:bookmarkStart w:id="1476" w:name="_Toc67911463"/>
      <w:bookmarkStart w:id="1477" w:name="_Toc74842938"/>
      <w:bookmarkStart w:id="1478" w:name="_Toc76503321"/>
      <w:bookmarkStart w:id="1479" w:name="_Toc83040764"/>
      <w:r w:rsidRPr="00EF2F0E">
        <w:rPr>
          <w:lang w:eastAsia="zh-CN"/>
        </w:rPr>
        <w:t>6.6.5.4.1</w:t>
      </w:r>
      <w:r w:rsidRPr="00EF2F0E">
        <w:rPr>
          <w:lang w:eastAsia="zh-CN"/>
        </w:rPr>
        <w:tab/>
        <w:t>General</w:t>
      </w:r>
      <w:bookmarkEnd w:id="1470"/>
      <w:bookmarkEnd w:id="1471"/>
      <w:bookmarkEnd w:id="1472"/>
      <w:bookmarkEnd w:id="1473"/>
      <w:bookmarkEnd w:id="1474"/>
      <w:bookmarkEnd w:id="1475"/>
      <w:bookmarkEnd w:id="1476"/>
      <w:bookmarkEnd w:id="1477"/>
      <w:bookmarkEnd w:id="1478"/>
      <w:bookmarkEnd w:id="1479"/>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480" w:name="_Toc21095885"/>
      <w:bookmarkStart w:id="1481" w:name="_Toc29763084"/>
      <w:bookmarkStart w:id="1482" w:name="_Toc45869369"/>
      <w:bookmarkStart w:id="1483" w:name="_Toc52554617"/>
      <w:bookmarkStart w:id="1484" w:name="_Toc52555087"/>
      <w:bookmarkStart w:id="1485" w:name="_Toc61112312"/>
      <w:bookmarkStart w:id="1486" w:name="_Toc67911464"/>
      <w:bookmarkStart w:id="1487" w:name="_Toc74842939"/>
      <w:bookmarkStart w:id="1488" w:name="_Toc76503322"/>
      <w:bookmarkStart w:id="1489" w:name="_Toc83040765"/>
      <w:r w:rsidRPr="00EF2F0E">
        <w:t>6.6.5.4.2</w:t>
      </w:r>
      <w:r w:rsidRPr="00EF2F0E">
        <w:tab/>
        <w:t xml:space="preserve">Basic limits </w:t>
      </w:r>
      <w:r w:rsidRPr="00EF2F0E">
        <w:rPr>
          <w:lang w:eastAsia="zh-CN"/>
        </w:rPr>
        <w:t xml:space="preserve">for Wide Area BS </w:t>
      </w:r>
      <w:r w:rsidRPr="00EF2F0E">
        <w:t>(Category A)</w:t>
      </w:r>
      <w:bookmarkEnd w:id="1480"/>
      <w:bookmarkEnd w:id="1481"/>
      <w:bookmarkEnd w:id="1482"/>
      <w:bookmarkEnd w:id="1483"/>
      <w:bookmarkEnd w:id="1484"/>
      <w:bookmarkEnd w:id="1485"/>
      <w:bookmarkEnd w:id="1486"/>
      <w:bookmarkEnd w:id="1487"/>
      <w:bookmarkEnd w:id="1488"/>
      <w:bookmarkEnd w:id="1489"/>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490" w:name="_Toc21095886"/>
      <w:bookmarkStart w:id="1491" w:name="_Toc29763085"/>
      <w:bookmarkStart w:id="1492" w:name="_Toc45869370"/>
      <w:bookmarkStart w:id="1493" w:name="_Toc52554618"/>
      <w:bookmarkStart w:id="1494" w:name="_Toc52555088"/>
      <w:bookmarkStart w:id="1495" w:name="_Toc61112313"/>
      <w:bookmarkStart w:id="1496" w:name="_Toc67911465"/>
      <w:bookmarkStart w:id="1497" w:name="_Toc74842940"/>
      <w:bookmarkStart w:id="1498" w:name="_Toc76503323"/>
      <w:bookmarkStart w:id="1499" w:name="_Toc83040766"/>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490"/>
      <w:bookmarkEnd w:id="1491"/>
      <w:bookmarkEnd w:id="1492"/>
      <w:bookmarkEnd w:id="1493"/>
      <w:bookmarkEnd w:id="1494"/>
      <w:bookmarkEnd w:id="1495"/>
      <w:bookmarkEnd w:id="1496"/>
      <w:bookmarkEnd w:id="1497"/>
      <w:bookmarkEnd w:id="1498"/>
      <w:bookmarkEnd w:id="1499"/>
    </w:p>
    <w:p w14:paraId="0984D913" w14:textId="77777777" w:rsidR="003E32EB" w:rsidRPr="00EF2F0E" w:rsidRDefault="003E32EB" w:rsidP="00A40339">
      <w:pPr>
        <w:pStyle w:val="Heading6"/>
        <w:rPr>
          <w:rFonts w:cs="v5.0.0"/>
        </w:rPr>
      </w:pPr>
      <w:bookmarkStart w:id="1500" w:name="_Toc21095887"/>
      <w:bookmarkStart w:id="1501" w:name="_Toc29763086"/>
      <w:bookmarkStart w:id="1502" w:name="_Toc45869371"/>
      <w:bookmarkStart w:id="1503" w:name="_Toc52554619"/>
      <w:bookmarkStart w:id="1504" w:name="_Toc52555089"/>
      <w:bookmarkStart w:id="1505" w:name="_Toc61112314"/>
      <w:bookmarkStart w:id="1506" w:name="_Toc67911466"/>
      <w:bookmarkStart w:id="1507" w:name="_Toc74842941"/>
      <w:bookmarkStart w:id="1508" w:name="_Toc76503324"/>
      <w:bookmarkStart w:id="1509" w:name="_Toc83040767"/>
      <w:r w:rsidRPr="00EF2F0E">
        <w:t>6.6.5.4.3.1</w:t>
      </w:r>
      <w:r w:rsidRPr="00EF2F0E">
        <w:tab/>
        <w:t>General</w:t>
      </w:r>
      <w:bookmarkEnd w:id="1500"/>
      <w:bookmarkEnd w:id="1501"/>
      <w:bookmarkEnd w:id="1502"/>
      <w:bookmarkEnd w:id="1503"/>
      <w:bookmarkEnd w:id="1504"/>
      <w:bookmarkEnd w:id="1505"/>
      <w:bookmarkEnd w:id="1506"/>
      <w:bookmarkEnd w:id="1507"/>
      <w:bookmarkEnd w:id="1508"/>
      <w:bookmarkEnd w:id="1509"/>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510" w:name="_Toc21095888"/>
      <w:bookmarkStart w:id="1511" w:name="_Toc29763087"/>
      <w:bookmarkStart w:id="1512" w:name="_Toc45869372"/>
      <w:bookmarkStart w:id="1513" w:name="_Toc52554620"/>
      <w:bookmarkStart w:id="1514" w:name="_Toc52555090"/>
      <w:bookmarkStart w:id="1515" w:name="_Toc61112315"/>
      <w:bookmarkStart w:id="1516" w:name="_Toc67911467"/>
      <w:bookmarkStart w:id="1517" w:name="_Toc74842942"/>
      <w:bookmarkStart w:id="1518" w:name="_Toc76503325"/>
      <w:bookmarkStart w:id="1519" w:name="_Toc83040768"/>
      <w:r w:rsidRPr="00EF2F0E">
        <w:t>6.6.5.4.3.2</w:t>
      </w:r>
      <w:r w:rsidRPr="00EF2F0E">
        <w:tab/>
        <w:t>Category B</w:t>
      </w:r>
      <w:r w:rsidRPr="00EF2F0E">
        <w:rPr>
          <w:lang w:eastAsia="zh-CN"/>
        </w:rPr>
        <w:t xml:space="preserve"> requirements (Option 1)</w:t>
      </w:r>
      <w:bookmarkEnd w:id="1510"/>
      <w:bookmarkEnd w:id="1511"/>
      <w:bookmarkEnd w:id="1512"/>
      <w:bookmarkEnd w:id="1513"/>
      <w:bookmarkEnd w:id="1514"/>
      <w:bookmarkEnd w:id="1515"/>
      <w:bookmarkEnd w:id="1516"/>
      <w:bookmarkEnd w:id="1517"/>
      <w:bookmarkEnd w:id="1518"/>
      <w:bookmarkEnd w:id="151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520" w:name="_Toc21095889"/>
      <w:bookmarkStart w:id="1521" w:name="_Toc29763088"/>
      <w:bookmarkStart w:id="1522" w:name="_Toc45869373"/>
      <w:bookmarkStart w:id="1523" w:name="_Toc52554621"/>
      <w:bookmarkStart w:id="1524" w:name="_Toc52555091"/>
      <w:bookmarkStart w:id="1525" w:name="_Toc61112316"/>
      <w:bookmarkStart w:id="1526" w:name="_Toc67911468"/>
      <w:bookmarkStart w:id="1527" w:name="_Toc74842943"/>
      <w:bookmarkStart w:id="1528" w:name="_Toc76503326"/>
      <w:bookmarkStart w:id="1529" w:name="_Toc83040769"/>
      <w:r w:rsidRPr="00EF2F0E">
        <w:t>6.6.5.4.3.3</w:t>
      </w:r>
      <w:r w:rsidRPr="00EF2F0E">
        <w:tab/>
        <w:t>Category B (Option 2)</w:t>
      </w:r>
      <w:bookmarkEnd w:id="1520"/>
      <w:bookmarkEnd w:id="1521"/>
      <w:bookmarkEnd w:id="1522"/>
      <w:bookmarkEnd w:id="1523"/>
      <w:bookmarkEnd w:id="1524"/>
      <w:bookmarkEnd w:id="1525"/>
      <w:bookmarkEnd w:id="1526"/>
      <w:bookmarkEnd w:id="1527"/>
      <w:bookmarkEnd w:id="1528"/>
      <w:bookmarkEnd w:id="1529"/>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3.25pt;height:29.95pt" o:ole="" fillcolor="window">
                  <v:imagedata r:id="rId31" o:title=""/>
                </v:shape>
                <o:OLEObject Type="Embed" ProgID="Equation.3" ShapeID="_x0000_i1051" DrawAspect="Content" ObjectID="_1694533326"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5.45pt;height:30.65pt" o:ole="" fillcolor="window">
                  <v:imagedata r:id="rId67" o:title=""/>
                </v:shape>
                <o:OLEObject Type="Embed" ProgID="Equation.3" ShapeID="_x0000_i1052" DrawAspect="Content" ObjectID="_1694533327"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05pt;height:30.65pt" o:ole="" fillcolor="window">
                  <v:imagedata r:id="rId69" o:title=""/>
                </v:shape>
                <o:OLEObject Type="Embed" ProgID="Equation.3" ShapeID="_x0000_i1053" DrawAspect="Content" ObjectID="_1694533328"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75pt;height:29.25pt" o:ole="" fillcolor="window">
                  <v:imagedata r:id="rId31" o:title=""/>
                </v:shape>
                <o:OLEObject Type="Embed" ProgID="Equation.3" ShapeID="_x0000_i1054" DrawAspect="Content" ObjectID="_1694533329"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5.45pt;height:30.65pt" o:ole="" fillcolor="window">
                  <v:imagedata r:id="rId67" o:title=""/>
                </v:shape>
                <o:OLEObject Type="Embed" ProgID="Equation.3" ShapeID="_x0000_i1055" DrawAspect="Content" ObjectID="_1694533330"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05pt;height:30.65pt" o:ole="" fillcolor="window">
                  <v:imagedata r:id="rId69" o:title=""/>
                </v:shape>
                <o:OLEObject Type="Embed" ProgID="Equation.3" ShapeID="_x0000_i1056" DrawAspect="Content" ObjectID="_1694533331"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3.25pt;height:29.95pt" o:ole="" fillcolor="window">
                  <v:imagedata r:id="rId31" o:title=""/>
                </v:shape>
                <o:OLEObject Type="Embed" ProgID="Equation.3" ShapeID="_x0000_i1057" DrawAspect="Content" ObjectID="_1694533332"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530" w:name="_Toc21095890"/>
      <w:bookmarkStart w:id="1531" w:name="_Toc29763089"/>
      <w:bookmarkStart w:id="1532" w:name="_Toc45869374"/>
      <w:bookmarkStart w:id="1533" w:name="_Toc52554622"/>
      <w:bookmarkStart w:id="1534" w:name="_Toc52555092"/>
      <w:bookmarkStart w:id="1535" w:name="_Toc61112317"/>
      <w:bookmarkStart w:id="1536" w:name="_Toc67911469"/>
      <w:bookmarkStart w:id="1537" w:name="_Toc74842944"/>
      <w:bookmarkStart w:id="1538" w:name="_Toc76503327"/>
      <w:bookmarkStart w:id="1539" w:name="_Toc83040770"/>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530"/>
      <w:bookmarkEnd w:id="1531"/>
      <w:bookmarkEnd w:id="1532"/>
      <w:bookmarkEnd w:id="1533"/>
      <w:bookmarkEnd w:id="1534"/>
      <w:bookmarkEnd w:id="1535"/>
      <w:bookmarkEnd w:id="1536"/>
      <w:bookmarkEnd w:id="1537"/>
      <w:bookmarkEnd w:id="1538"/>
      <w:bookmarkEnd w:id="1539"/>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8.95pt;height:30.65pt" o:ole="">
                  <v:imagedata r:id="rId75" o:title=""/>
                </v:shape>
                <o:OLEObject Type="Embed" ProgID="Equation.DSMT4" ShapeID="_x0000_i1058" DrawAspect="Content" ObjectID="_1694533333"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1.8pt;height:30.65pt" o:ole="">
                  <v:imagedata r:id="rId77" o:title=""/>
                </v:shape>
                <o:OLEObject Type="Embed" ProgID="Equation.3" ShapeID="_x0000_i1059" DrawAspect="Content" ObjectID="_1694533334"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55pt;height:30.65pt" o:ole="">
                  <v:imagedata r:id="rId44" o:title=""/>
                </v:shape>
                <o:OLEObject Type="Embed" ProgID="Equation.3" ShapeID="_x0000_i1060" DrawAspect="Content" ObjectID="_1694533335"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540" w:name="_Toc21095891"/>
      <w:bookmarkStart w:id="1541" w:name="_Toc29763090"/>
      <w:bookmarkStart w:id="1542" w:name="_Toc45869375"/>
      <w:bookmarkStart w:id="1543" w:name="_Toc52554623"/>
      <w:bookmarkStart w:id="1544" w:name="_Toc52555093"/>
      <w:bookmarkStart w:id="1545" w:name="_Toc61112318"/>
      <w:bookmarkStart w:id="1546" w:name="_Toc67911470"/>
      <w:bookmarkStart w:id="1547" w:name="_Toc74842945"/>
      <w:bookmarkStart w:id="1548" w:name="_Toc76503328"/>
      <w:bookmarkStart w:id="1549" w:name="_Toc83040771"/>
      <w:r w:rsidRPr="00EF2F0E">
        <w:t>6.6.5.4.5</w:t>
      </w:r>
      <w:r w:rsidRPr="00EF2F0E">
        <w:tab/>
      </w:r>
      <w:r w:rsidRPr="00EF2F0E">
        <w:rPr>
          <w:rFonts w:cs="Arial"/>
        </w:rPr>
        <w:t>Basic limit</w:t>
      </w:r>
      <w:r w:rsidRPr="00EF2F0E">
        <w:t>s for Medium Range BS (Category A and B)</w:t>
      </w:r>
      <w:bookmarkEnd w:id="1540"/>
      <w:bookmarkEnd w:id="1541"/>
      <w:bookmarkEnd w:id="1542"/>
      <w:bookmarkEnd w:id="1543"/>
      <w:bookmarkEnd w:id="1544"/>
      <w:bookmarkEnd w:id="1545"/>
      <w:bookmarkEnd w:id="1546"/>
      <w:bookmarkEnd w:id="1547"/>
      <w:bookmarkEnd w:id="1548"/>
      <w:bookmarkEnd w:id="1549"/>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1.9pt;height:27.8pt" o:ole="">
                  <v:imagedata r:id="rId80" o:title=""/>
                </v:shape>
                <o:OLEObject Type="Embed" ProgID="Equation.3" ShapeID="_x0000_i1061" DrawAspect="Content" ObjectID="_1694533336"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4pt" o:ole="">
                  <v:imagedata r:id="rId82" o:title=""/>
                </v:shape>
                <o:OLEObject Type="Embed" ProgID="Equation.3" ShapeID="_x0000_i1062" DrawAspect="Content" ObjectID="_1694533337"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6pt;height:27.8pt" o:ole="">
                  <v:imagedata r:id="rId84" o:title=""/>
                </v:shape>
                <o:OLEObject Type="Embed" ProgID="Equation.3" ShapeID="_x0000_i1063" DrawAspect="Content" ObjectID="_1694533338"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1550" w:name="_Toc21095892"/>
      <w:bookmarkStart w:id="1551" w:name="_Toc29763091"/>
      <w:bookmarkStart w:id="1552" w:name="_Toc45869376"/>
      <w:bookmarkStart w:id="1553" w:name="_Toc52554624"/>
      <w:bookmarkStart w:id="1554" w:name="_Toc52555094"/>
      <w:bookmarkStart w:id="1555" w:name="_Toc61112319"/>
      <w:bookmarkStart w:id="1556" w:name="_Toc67911471"/>
      <w:bookmarkStart w:id="1557" w:name="_Toc74842946"/>
      <w:bookmarkStart w:id="1558" w:name="_Toc76503329"/>
      <w:bookmarkStart w:id="1559" w:name="_Toc83040772"/>
      <w:r w:rsidRPr="00EF2F0E">
        <w:t>6.6.5.4.7</w:t>
      </w:r>
      <w:r w:rsidRPr="00EF2F0E">
        <w:tab/>
        <w:t>Additional requirements</w:t>
      </w:r>
      <w:bookmarkEnd w:id="1550"/>
      <w:bookmarkEnd w:id="1551"/>
      <w:bookmarkEnd w:id="1552"/>
      <w:bookmarkEnd w:id="1553"/>
      <w:bookmarkEnd w:id="1554"/>
      <w:bookmarkEnd w:id="1555"/>
      <w:bookmarkEnd w:id="1556"/>
      <w:bookmarkEnd w:id="1557"/>
      <w:bookmarkEnd w:id="1558"/>
      <w:bookmarkEnd w:id="1559"/>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1560" w:name="_Toc21095893"/>
      <w:bookmarkStart w:id="1561" w:name="_Toc29763092"/>
      <w:bookmarkStart w:id="1562" w:name="_Toc45869377"/>
      <w:bookmarkStart w:id="1563" w:name="_Toc52554625"/>
      <w:bookmarkStart w:id="1564" w:name="_Toc52555095"/>
      <w:bookmarkStart w:id="1565" w:name="_Toc61112320"/>
      <w:bookmarkStart w:id="1566"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1567" w:name="_Toc74842947"/>
      <w:bookmarkStart w:id="1568" w:name="_Toc76503330"/>
      <w:bookmarkStart w:id="1569" w:name="_Toc83040773"/>
      <w:r w:rsidRPr="00EF2F0E">
        <w:rPr>
          <w:lang w:eastAsia="zh-CN"/>
        </w:rPr>
        <w:t>6.6.6</w:t>
      </w:r>
      <w:r w:rsidRPr="00EF2F0E">
        <w:rPr>
          <w:lang w:eastAsia="zh-CN"/>
        </w:rPr>
        <w:tab/>
        <w:t>Spurious emission</w:t>
      </w:r>
      <w:bookmarkEnd w:id="1560"/>
      <w:bookmarkEnd w:id="1561"/>
      <w:bookmarkEnd w:id="1562"/>
      <w:bookmarkEnd w:id="1563"/>
      <w:bookmarkEnd w:id="1564"/>
      <w:bookmarkEnd w:id="1565"/>
      <w:bookmarkEnd w:id="1566"/>
      <w:bookmarkEnd w:id="1567"/>
      <w:bookmarkEnd w:id="1568"/>
      <w:bookmarkEnd w:id="1569"/>
    </w:p>
    <w:p w14:paraId="0984DB22" w14:textId="77777777" w:rsidR="003E32EB" w:rsidRPr="00EF2F0E" w:rsidRDefault="003E32EB" w:rsidP="00A40339">
      <w:pPr>
        <w:pStyle w:val="Heading4"/>
      </w:pPr>
      <w:bookmarkStart w:id="1570" w:name="_Toc21095894"/>
      <w:bookmarkStart w:id="1571" w:name="_Toc29763093"/>
      <w:bookmarkStart w:id="1572" w:name="_Toc45869378"/>
      <w:bookmarkStart w:id="1573" w:name="_Toc52554626"/>
      <w:bookmarkStart w:id="1574" w:name="_Toc52555096"/>
      <w:bookmarkStart w:id="1575" w:name="_Toc61112321"/>
      <w:bookmarkStart w:id="1576" w:name="_Toc67911473"/>
      <w:bookmarkStart w:id="1577" w:name="_Toc74842948"/>
      <w:bookmarkStart w:id="1578" w:name="_Toc76503331"/>
      <w:bookmarkStart w:id="1579" w:name="_Toc83040774"/>
      <w:r w:rsidRPr="00EF2F0E">
        <w:t>6.6.6.1</w:t>
      </w:r>
      <w:r w:rsidRPr="00EF2F0E">
        <w:tab/>
        <w:t>General</w:t>
      </w:r>
      <w:bookmarkEnd w:id="1570"/>
      <w:bookmarkEnd w:id="1571"/>
      <w:bookmarkEnd w:id="1572"/>
      <w:bookmarkEnd w:id="1573"/>
      <w:bookmarkEnd w:id="1574"/>
      <w:bookmarkEnd w:id="1575"/>
      <w:bookmarkEnd w:id="1576"/>
      <w:bookmarkEnd w:id="1577"/>
      <w:bookmarkEnd w:id="1578"/>
      <w:bookmarkEnd w:id="1579"/>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1580" w:name="_Toc21095895"/>
      <w:bookmarkStart w:id="1581" w:name="_Toc29763094"/>
      <w:bookmarkStart w:id="1582" w:name="_Toc45869379"/>
      <w:bookmarkStart w:id="1583" w:name="_Toc52554627"/>
      <w:bookmarkStart w:id="1584" w:name="_Toc52555097"/>
      <w:bookmarkStart w:id="1585" w:name="_Toc61112322"/>
      <w:bookmarkStart w:id="1586" w:name="_Toc67911474"/>
      <w:bookmarkStart w:id="1587" w:name="_Toc74842949"/>
      <w:bookmarkStart w:id="1588" w:name="_Toc76503332"/>
      <w:bookmarkStart w:id="1589" w:name="_Toc83040775"/>
      <w:r w:rsidRPr="00EF2F0E">
        <w:t>6.6.6.2</w:t>
      </w:r>
      <w:r w:rsidRPr="00EF2F0E">
        <w:tab/>
      </w:r>
      <w:r w:rsidRPr="00EF2F0E">
        <w:rPr>
          <w:lang w:eastAsia="zh-CN"/>
        </w:rPr>
        <w:t>Minimum requirement for MSR operation</w:t>
      </w:r>
      <w:bookmarkEnd w:id="1580"/>
      <w:bookmarkEnd w:id="1581"/>
      <w:bookmarkEnd w:id="1582"/>
      <w:bookmarkEnd w:id="1583"/>
      <w:bookmarkEnd w:id="1584"/>
      <w:bookmarkEnd w:id="1585"/>
      <w:bookmarkEnd w:id="1586"/>
      <w:bookmarkEnd w:id="1587"/>
      <w:bookmarkEnd w:id="1588"/>
      <w:bookmarkEnd w:id="1589"/>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1590" w:name="_Toc21095896"/>
      <w:bookmarkStart w:id="1591" w:name="_Toc29763095"/>
      <w:bookmarkStart w:id="1592" w:name="_Toc45869380"/>
      <w:bookmarkStart w:id="1593" w:name="_Toc52554628"/>
      <w:bookmarkStart w:id="1594" w:name="_Toc52555098"/>
      <w:bookmarkStart w:id="1595" w:name="_Toc61112323"/>
      <w:bookmarkStart w:id="1596" w:name="_Toc67911475"/>
      <w:bookmarkStart w:id="1597" w:name="_Toc74842950"/>
      <w:bookmarkStart w:id="1598" w:name="_Toc76503333"/>
      <w:bookmarkStart w:id="1599" w:name="_Toc83040776"/>
      <w:r w:rsidRPr="00EF2F0E">
        <w:rPr>
          <w:lang w:eastAsia="zh-CN"/>
        </w:rPr>
        <w:t>6.6.6.3</w:t>
      </w:r>
      <w:r w:rsidRPr="00EF2F0E">
        <w:rPr>
          <w:lang w:eastAsia="zh-CN"/>
        </w:rPr>
        <w:tab/>
        <w:t>Minimum requirement for single RAT UTRA operation</w:t>
      </w:r>
      <w:bookmarkEnd w:id="1590"/>
      <w:bookmarkEnd w:id="1591"/>
      <w:bookmarkEnd w:id="1592"/>
      <w:bookmarkEnd w:id="1593"/>
      <w:bookmarkEnd w:id="1594"/>
      <w:bookmarkEnd w:id="1595"/>
      <w:bookmarkEnd w:id="1596"/>
      <w:bookmarkEnd w:id="1597"/>
      <w:bookmarkEnd w:id="1598"/>
      <w:bookmarkEnd w:id="1599"/>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1600" w:name="_Toc21095897"/>
      <w:bookmarkStart w:id="1601" w:name="_Toc29763096"/>
      <w:bookmarkStart w:id="1602" w:name="_Toc45869381"/>
      <w:bookmarkStart w:id="1603" w:name="_Toc52554629"/>
      <w:bookmarkStart w:id="1604" w:name="_Toc52555099"/>
      <w:bookmarkStart w:id="1605" w:name="_Toc61112324"/>
      <w:bookmarkStart w:id="1606" w:name="_Toc67911476"/>
      <w:bookmarkStart w:id="1607" w:name="_Toc74842951"/>
      <w:bookmarkStart w:id="1608" w:name="_Toc76503334"/>
      <w:bookmarkStart w:id="1609" w:name="_Toc83040777"/>
      <w:r w:rsidRPr="00EF2F0E">
        <w:rPr>
          <w:lang w:eastAsia="zh-CN"/>
        </w:rPr>
        <w:t>6.6.6.4</w:t>
      </w:r>
      <w:r w:rsidRPr="00EF2F0E">
        <w:rPr>
          <w:lang w:eastAsia="zh-CN"/>
        </w:rPr>
        <w:tab/>
        <w:t>Minimum requirement for single RAT E-UTRA operation</w:t>
      </w:r>
      <w:bookmarkEnd w:id="1600"/>
      <w:bookmarkEnd w:id="1601"/>
      <w:bookmarkEnd w:id="1602"/>
      <w:bookmarkEnd w:id="1603"/>
      <w:bookmarkEnd w:id="1604"/>
      <w:bookmarkEnd w:id="1605"/>
      <w:bookmarkEnd w:id="1606"/>
      <w:bookmarkEnd w:id="1607"/>
      <w:bookmarkEnd w:id="1608"/>
      <w:bookmarkEnd w:id="1609"/>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1610" w:name="_Toc21095898"/>
      <w:bookmarkStart w:id="1611" w:name="_Toc29763097"/>
      <w:bookmarkStart w:id="1612" w:name="_Toc45869382"/>
      <w:bookmarkStart w:id="1613" w:name="_Toc52554630"/>
      <w:bookmarkStart w:id="1614" w:name="_Toc52555100"/>
      <w:bookmarkStart w:id="1615" w:name="_Toc61112325"/>
      <w:bookmarkStart w:id="1616" w:name="_Toc67911477"/>
      <w:bookmarkStart w:id="1617" w:name="_Toc74842952"/>
      <w:bookmarkStart w:id="1618" w:name="_Toc76503335"/>
      <w:bookmarkStart w:id="1619" w:name="_Toc83040778"/>
      <w:r w:rsidRPr="00EF2F0E">
        <w:rPr>
          <w:lang w:eastAsia="zh-CN"/>
        </w:rPr>
        <w:t>6.7</w:t>
      </w:r>
      <w:r w:rsidRPr="00EF2F0E">
        <w:rPr>
          <w:lang w:eastAsia="zh-CN"/>
        </w:rPr>
        <w:tab/>
        <w:t>Transmitter intermodulation</w:t>
      </w:r>
      <w:bookmarkEnd w:id="1610"/>
      <w:bookmarkEnd w:id="1611"/>
      <w:bookmarkEnd w:id="1612"/>
      <w:bookmarkEnd w:id="1613"/>
      <w:bookmarkEnd w:id="1614"/>
      <w:bookmarkEnd w:id="1615"/>
      <w:bookmarkEnd w:id="1616"/>
      <w:bookmarkEnd w:id="1617"/>
      <w:bookmarkEnd w:id="1618"/>
      <w:bookmarkEnd w:id="1619"/>
    </w:p>
    <w:p w14:paraId="0984DB43" w14:textId="77777777" w:rsidR="003E32EB" w:rsidRPr="00EF2F0E" w:rsidRDefault="003E32EB" w:rsidP="00A40339">
      <w:pPr>
        <w:pStyle w:val="Heading3"/>
      </w:pPr>
      <w:bookmarkStart w:id="1620" w:name="_Toc21095899"/>
      <w:bookmarkStart w:id="1621" w:name="_Toc29763098"/>
      <w:bookmarkStart w:id="1622" w:name="_Toc45869383"/>
      <w:bookmarkStart w:id="1623" w:name="_Toc52554631"/>
      <w:bookmarkStart w:id="1624" w:name="_Toc52555101"/>
      <w:bookmarkStart w:id="1625" w:name="_Toc61112326"/>
      <w:bookmarkStart w:id="1626" w:name="_Toc67911478"/>
      <w:bookmarkStart w:id="1627" w:name="_Toc74842953"/>
      <w:bookmarkStart w:id="1628" w:name="_Toc76503336"/>
      <w:bookmarkStart w:id="1629" w:name="_Toc83040779"/>
      <w:r w:rsidRPr="00EF2F0E">
        <w:t>6.7.1</w:t>
      </w:r>
      <w:r w:rsidRPr="00EF2F0E">
        <w:tab/>
        <w:t>General</w:t>
      </w:r>
      <w:bookmarkEnd w:id="1620"/>
      <w:bookmarkEnd w:id="1621"/>
      <w:bookmarkEnd w:id="1622"/>
      <w:bookmarkEnd w:id="1623"/>
      <w:bookmarkEnd w:id="1624"/>
      <w:bookmarkEnd w:id="1625"/>
      <w:bookmarkEnd w:id="1626"/>
      <w:bookmarkEnd w:id="1627"/>
      <w:bookmarkEnd w:id="1628"/>
      <w:bookmarkEnd w:id="1629"/>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1630" w:name="_Toc21095900"/>
      <w:bookmarkStart w:id="1631" w:name="_Toc29763099"/>
      <w:bookmarkStart w:id="1632" w:name="_Toc45869384"/>
      <w:bookmarkStart w:id="1633" w:name="_Toc52554632"/>
      <w:bookmarkStart w:id="1634" w:name="_Toc52555102"/>
      <w:bookmarkStart w:id="1635" w:name="_Toc61112327"/>
      <w:bookmarkStart w:id="1636" w:name="_Toc67911479"/>
      <w:bookmarkStart w:id="1637" w:name="_Toc74842954"/>
      <w:bookmarkStart w:id="1638" w:name="_Toc76503337"/>
      <w:bookmarkStart w:id="1639" w:name="_Toc83040780"/>
      <w:r w:rsidRPr="00EF2F0E">
        <w:rPr>
          <w:lang w:eastAsia="zh-CN"/>
        </w:rPr>
        <w:t>6.7.2</w:t>
      </w:r>
      <w:r w:rsidRPr="00EF2F0E">
        <w:rPr>
          <w:lang w:eastAsia="zh-CN"/>
        </w:rPr>
        <w:tab/>
        <w:t>Minimum requirement for MSR operation</w:t>
      </w:r>
      <w:bookmarkEnd w:id="1630"/>
      <w:bookmarkEnd w:id="1631"/>
      <w:bookmarkEnd w:id="1632"/>
      <w:bookmarkEnd w:id="1633"/>
      <w:bookmarkEnd w:id="1634"/>
      <w:bookmarkEnd w:id="1635"/>
      <w:bookmarkEnd w:id="1636"/>
      <w:bookmarkEnd w:id="1637"/>
      <w:bookmarkEnd w:id="1638"/>
      <w:bookmarkEnd w:id="1639"/>
    </w:p>
    <w:p w14:paraId="0984DB4C" w14:textId="77777777" w:rsidR="003E32EB" w:rsidRPr="00EF2F0E" w:rsidRDefault="003E32EB" w:rsidP="00A40339">
      <w:pPr>
        <w:pStyle w:val="Heading4"/>
      </w:pPr>
      <w:bookmarkStart w:id="1640" w:name="_Toc21095901"/>
      <w:bookmarkStart w:id="1641" w:name="_Toc29763100"/>
      <w:bookmarkStart w:id="1642" w:name="_Toc45869385"/>
      <w:bookmarkStart w:id="1643" w:name="_Toc52554633"/>
      <w:bookmarkStart w:id="1644" w:name="_Toc52555103"/>
      <w:bookmarkStart w:id="1645" w:name="_Toc61112328"/>
      <w:bookmarkStart w:id="1646" w:name="_Toc67911480"/>
      <w:bookmarkStart w:id="1647" w:name="_Toc74842955"/>
      <w:bookmarkStart w:id="1648" w:name="_Toc76503338"/>
      <w:bookmarkStart w:id="1649" w:name="_Toc83040781"/>
      <w:r w:rsidRPr="00EF2F0E">
        <w:t>6.7.2.1</w:t>
      </w:r>
      <w:r w:rsidRPr="00EF2F0E">
        <w:tab/>
        <w:t>General co-location minimum requirement</w:t>
      </w:r>
      <w:bookmarkEnd w:id="1640"/>
      <w:bookmarkEnd w:id="1641"/>
      <w:bookmarkEnd w:id="1642"/>
      <w:bookmarkEnd w:id="1643"/>
      <w:bookmarkEnd w:id="1644"/>
      <w:bookmarkEnd w:id="1645"/>
      <w:bookmarkEnd w:id="1646"/>
      <w:bookmarkEnd w:id="1647"/>
      <w:bookmarkEnd w:id="1648"/>
      <w:bookmarkEnd w:id="1649"/>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1650" w:name="_Toc21095902"/>
      <w:bookmarkStart w:id="1651" w:name="_Toc29763101"/>
      <w:bookmarkStart w:id="1652" w:name="_Toc45869386"/>
      <w:bookmarkStart w:id="1653" w:name="_Toc52554634"/>
      <w:bookmarkStart w:id="1654" w:name="_Toc52555104"/>
      <w:bookmarkStart w:id="1655" w:name="_Toc61112329"/>
      <w:bookmarkStart w:id="1656" w:name="_Toc67911481"/>
      <w:bookmarkStart w:id="1657" w:name="_Toc74842956"/>
      <w:bookmarkStart w:id="1658" w:name="_Toc76503339"/>
      <w:bookmarkStart w:id="1659" w:name="_Toc83040782"/>
      <w:r w:rsidRPr="00EF2F0E">
        <w:t>6.7.2.2</w:t>
      </w:r>
      <w:r w:rsidRPr="00EF2F0E">
        <w:tab/>
        <w:t>Additional co-location minimum requirement (BC1 and BC2)</w:t>
      </w:r>
      <w:bookmarkEnd w:id="1650"/>
      <w:bookmarkEnd w:id="1651"/>
      <w:bookmarkEnd w:id="1652"/>
      <w:bookmarkEnd w:id="1653"/>
      <w:bookmarkEnd w:id="1654"/>
      <w:bookmarkEnd w:id="1655"/>
      <w:bookmarkEnd w:id="1656"/>
      <w:bookmarkEnd w:id="1657"/>
      <w:bookmarkEnd w:id="1658"/>
      <w:bookmarkEnd w:id="1659"/>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1660" w:name="_Toc21095903"/>
      <w:bookmarkStart w:id="1661" w:name="_Toc29763102"/>
      <w:bookmarkStart w:id="1662" w:name="_Toc45869387"/>
      <w:bookmarkStart w:id="1663" w:name="_Toc52554635"/>
      <w:bookmarkStart w:id="1664" w:name="_Toc52555105"/>
      <w:bookmarkStart w:id="1665" w:name="_Toc61112330"/>
      <w:bookmarkStart w:id="1666" w:name="_Toc67911482"/>
      <w:bookmarkStart w:id="1667" w:name="_Toc74842957"/>
      <w:bookmarkStart w:id="1668" w:name="_Toc76503340"/>
      <w:bookmarkStart w:id="1669" w:name="_Toc83040783"/>
      <w:r w:rsidRPr="00EF2F0E">
        <w:t>6.7.2.3</w:t>
      </w:r>
      <w:r w:rsidRPr="00EF2F0E">
        <w:tab/>
        <w:t>Additional co-location minimum requirement (BC3)</w:t>
      </w:r>
      <w:bookmarkEnd w:id="1660"/>
      <w:bookmarkEnd w:id="1661"/>
      <w:bookmarkEnd w:id="1662"/>
      <w:bookmarkEnd w:id="1663"/>
      <w:bookmarkEnd w:id="1664"/>
      <w:bookmarkEnd w:id="1665"/>
      <w:bookmarkEnd w:id="1666"/>
      <w:bookmarkEnd w:id="1667"/>
      <w:bookmarkEnd w:id="1668"/>
      <w:bookmarkEnd w:id="1669"/>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1670" w:name="_Toc21095904"/>
      <w:bookmarkStart w:id="1671" w:name="_Toc29763103"/>
      <w:bookmarkStart w:id="1672" w:name="_Toc45869388"/>
      <w:bookmarkStart w:id="1673" w:name="_Toc52554636"/>
      <w:bookmarkStart w:id="1674" w:name="_Toc52555106"/>
      <w:bookmarkStart w:id="1675" w:name="_Toc61112331"/>
      <w:bookmarkStart w:id="1676" w:name="_Toc67911483"/>
      <w:bookmarkStart w:id="1677" w:name="_Toc74842958"/>
      <w:bookmarkStart w:id="1678" w:name="_Toc76503341"/>
      <w:bookmarkStart w:id="1679" w:name="_Toc83040784"/>
      <w:r w:rsidRPr="00EF2F0E">
        <w:t>6.7.2.4</w:t>
      </w:r>
      <w:r w:rsidRPr="00EF2F0E">
        <w:tab/>
        <w:t>Additional co-location minimum requirements</w:t>
      </w:r>
      <w:bookmarkEnd w:id="1670"/>
      <w:bookmarkEnd w:id="1671"/>
      <w:bookmarkEnd w:id="1672"/>
      <w:bookmarkEnd w:id="1673"/>
      <w:bookmarkEnd w:id="1674"/>
      <w:bookmarkEnd w:id="1675"/>
      <w:bookmarkEnd w:id="1676"/>
      <w:bookmarkEnd w:id="1677"/>
      <w:bookmarkEnd w:id="1678"/>
      <w:bookmarkEnd w:id="1679"/>
    </w:p>
    <w:p w14:paraId="0984DB98" w14:textId="39538D81" w:rsidR="003E32EB" w:rsidRPr="00EF2F0E" w:rsidRDefault="003E32EB" w:rsidP="00A40339"/>
    <w:p w14:paraId="0984DB99" w14:textId="77777777" w:rsidR="003E32EB" w:rsidRPr="00EF2F0E" w:rsidRDefault="003E32EB" w:rsidP="00A40339">
      <w:pPr>
        <w:pStyle w:val="Heading4"/>
      </w:pPr>
      <w:bookmarkStart w:id="1680" w:name="_Toc21095905"/>
      <w:bookmarkStart w:id="1681" w:name="_Toc29763104"/>
      <w:bookmarkStart w:id="1682" w:name="_Toc45869389"/>
      <w:bookmarkStart w:id="1683" w:name="_Toc52554637"/>
      <w:bookmarkStart w:id="1684" w:name="_Toc52555107"/>
      <w:bookmarkStart w:id="1685" w:name="_Toc61112332"/>
      <w:bookmarkStart w:id="1686" w:name="_Toc67911484"/>
      <w:bookmarkStart w:id="1687" w:name="_Toc74842959"/>
      <w:bookmarkStart w:id="1688" w:name="_Toc76503342"/>
      <w:bookmarkStart w:id="1689" w:name="_Toc83040785"/>
      <w:r w:rsidRPr="00EF2F0E">
        <w:t>6.7.2.5</w:t>
      </w:r>
      <w:r w:rsidRPr="00EF2F0E">
        <w:tab/>
        <w:t>Intra-system minimum requirement</w:t>
      </w:r>
      <w:bookmarkEnd w:id="1680"/>
      <w:bookmarkEnd w:id="1681"/>
      <w:bookmarkEnd w:id="1682"/>
      <w:bookmarkEnd w:id="1683"/>
      <w:bookmarkEnd w:id="1684"/>
      <w:bookmarkEnd w:id="1685"/>
      <w:bookmarkEnd w:id="1686"/>
      <w:bookmarkEnd w:id="1687"/>
      <w:bookmarkEnd w:id="1688"/>
      <w:bookmarkEnd w:id="1689"/>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1690" w:name="_Toc21095906"/>
      <w:bookmarkStart w:id="1691" w:name="_Toc29763105"/>
      <w:bookmarkStart w:id="1692" w:name="_Toc45869390"/>
      <w:bookmarkStart w:id="1693" w:name="_Toc52554638"/>
      <w:bookmarkStart w:id="1694" w:name="_Toc52555108"/>
      <w:bookmarkStart w:id="1695" w:name="_Toc61112333"/>
      <w:bookmarkStart w:id="1696" w:name="_Toc67911485"/>
      <w:bookmarkStart w:id="1697" w:name="_Toc74842960"/>
      <w:bookmarkStart w:id="1698" w:name="_Toc76503343"/>
      <w:bookmarkStart w:id="1699" w:name="_Toc83040786"/>
      <w:r w:rsidRPr="00EF2F0E">
        <w:rPr>
          <w:lang w:eastAsia="zh-CN"/>
        </w:rPr>
        <w:t>6.7.3</w:t>
      </w:r>
      <w:r w:rsidRPr="00EF2F0E">
        <w:rPr>
          <w:lang w:eastAsia="zh-CN"/>
        </w:rPr>
        <w:tab/>
        <w:t>Minimum requirement for single RAT UTRA operation</w:t>
      </w:r>
      <w:bookmarkEnd w:id="1690"/>
      <w:bookmarkEnd w:id="1691"/>
      <w:bookmarkEnd w:id="1692"/>
      <w:bookmarkEnd w:id="1693"/>
      <w:bookmarkEnd w:id="1694"/>
      <w:bookmarkEnd w:id="1695"/>
      <w:bookmarkEnd w:id="1696"/>
      <w:bookmarkEnd w:id="1697"/>
      <w:bookmarkEnd w:id="1698"/>
      <w:bookmarkEnd w:id="1699"/>
    </w:p>
    <w:p w14:paraId="0984DBB0" w14:textId="77777777" w:rsidR="003E32EB" w:rsidRPr="00EF2F0E" w:rsidRDefault="003E32EB" w:rsidP="00A40339">
      <w:pPr>
        <w:pStyle w:val="Heading4"/>
      </w:pPr>
      <w:bookmarkStart w:id="1700" w:name="_Toc21095907"/>
      <w:bookmarkStart w:id="1701" w:name="_Toc29763106"/>
      <w:bookmarkStart w:id="1702" w:name="_Toc45869391"/>
      <w:bookmarkStart w:id="1703" w:name="_Toc52554639"/>
      <w:bookmarkStart w:id="1704" w:name="_Toc52555109"/>
      <w:bookmarkStart w:id="1705" w:name="_Toc61112334"/>
      <w:bookmarkStart w:id="1706" w:name="_Toc67911486"/>
      <w:bookmarkStart w:id="1707" w:name="_Toc74842961"/>
      <w:bookmarkStart w:id="1708" w:name="_Toc76503344"/>
      <w:bookmarkStart w:id="1709" w:name="_Toc83040787"/>
      <w:r w:rsidRPr="00EF2F0E">
        <w:t>6.7.3.1</w:t>
      </w:r>
      <w:r w:rsidRPr="00EF2F0E">
        <w:tab/>
        <w:t>General co-location minimum requirement for FDD UTRA</w:t>
      </w:r>
      <w:bookmarkEnd w:id="1700"/>
      <w:bookmarkEnd w:id="1701"/>
      <w:bookmarkEnd w:id="1702"/>
      <w:bookmarkEnd w:id="1703"/>
      <w:bookmarkEnd w:id="1704"/>
      <w:bookmarkEnd w:id="1705"/>
      <w:bookmarkEnd w:id="1706"/>
      <w:bookmarkEnd w:id="1707"/>
      <w:bookmarkEnd w:id="1708"/>
      <w:bookmarkEnd w:id="1709"/>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1710" w:name="_Toc21095908"/>
      <w:bookmarkStart w:id="1711" w:name="_Toc29763107"/>
      <w:bookmarkStart w:id="1712" w:name="_Toc45869392"/>
      <w:bookmarkStart w:id="1713" w:name="_Toc52554640"/>
      <w:bookmarkStart w:id="1714" w:name="_Toc52555110"/>
      <w:bookmarkStart w:id="1715" w:name="_Toc61112335"/>
      <w:bookmarkStart w:id="1716" w:name="_Toc67911487"/>
      <w:bookmarkStart w:id="1717" w:name="_Toc74842962"/>
      <w:bookmarkStart w:id="1718" w:name="_Toc76503345"/>
      <w:bookmarkStart w:id="1719" w:name="_Toc83040788"/>
      <w:r w:rsidRPr="00EF2F0E">
        <w:t>6.7.3.2</w:t>
      </w:r>
      <w:r w:rsidRPr="00EF2F0E">
        <w:tab/>
        <w:t>General co-location minimum requirement for 1,28 Mcps TDD UTRA</w:t>
      </w:r>
      <w:bookmarkEnd w:id="1710"/>
      <w:bookmarkEnd w:id="1711"/>
      <w:bookmarkEnd w:id="1712"/>
      <w:bookmarkEnd w:id="1713"/>
      <w:bookmarkEnd w:id="1714"/>
      <w:bookmarkEnd w:id="1715"/>
      <w:bookmarkEnd w:id="1716"/>
      <w:bookmarkEnd w:id="1717"/>
      <w:bookmarkEnd w:id="1718"/>
      <w:bookmarkEnd w:id="1719"/>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1720" w:name="_Toc21095909"/>
      <w:bookmarkStart w:id="1721" w:name="_Toc29763108"/>
      <w:bookmarkStart w:id="1722" w:name="_Toc45869393"/>
      <w:bookmarkStart w:id="1723" w:name="_Toc52554641"/>
      <w:bookmarkStart w:id="1724" w:name="_Toc52555111"/>
      <w:bookmarkStart w:id="1725" w:name="_Toc61112336"/>
      <w:bookmarkStart w:id="1726" w:name="_Toc67911488"/>
      <w:bookmarkStart w:id="1727" w:name="_Toc74842963"/>
      <w:bookmarkStart w:id="1728" w:name="_Toc76503346"/>
      <w:bookmarkStart w:id="1729" w:name="_Toc83040789"/>
      <w:r w:rsidRPr="00EF2F0E">
        <w:t>6.7.3.3</w:t>
      </w:r>
      <w:r w:rsidRPr="00EF2F0E">
        <w:tab/>
        <w:t>Intra-system minimum requirement</w:t>
      </w:r>
      <w:bookmarkEnd w:id="1720"/>
      <w:bookmarkEnd w:id="1721"/>
      <w:bookmarkEnd w:id="1722"/>
      <w:bookmarkEnd w:id="1723"/>
      <w:bookmarkEnd w:id="1724"/>
      <w:bookmarkEnd w:id="1725"/>
      <w:bookmarkEnd w:id="1726"/>
      <w:bookmarkEnd w:id="1727"/>
      <w:bookmarkEnd w:id="1728"/>
      <w:bookmarkEnd w:id="1729"/>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1730" w:name="_Toc21095910"/>
      <w:bookmarkStart w:id="1731" w:name="_Toc29763109"/>
      <w:bookmarkStart w:id="1732" w:name="_Toc45869394"/>
      <w:bookmarkStart w:id="1733" w:name="_Toc52554642"/>
      <w:bookmarkStart w:id="1734" w:name="_Toc52555112"/>
      <w:bookmarkStart w:id="1735" w:name="_Toc61112337"/>
      <w:bookmarkStart w:id="1736" w:name="_Toc67911489"/>
      <w:bookmarkStart w:id="1737" w:name="_Toc74842964"/>
      <w:bookmarkStart w:id="1738" w:name="_Toc76503347"/>
      <w:bookmarkStart w:id="1739" w:name="_Toc83040790"/>
      <w:r w:rsidRPr="00EF2F0E">
        <w:rPr>
          <w:lang w:eastAsia="zh-CN"/>
        </w:rPr>
        <w:t>6.7.4</w:t>
      </w:r>
      <w:r w:rsidRPr="00EF2F0E">
        <w:rPr>
          <w:lang w:eastAsia="zh-CN"/>
        </w:rPr>
        <w:tab/>
        <w:t>Minimum requirement for single RAT E-UTRA operation</w:t>
      </w:r>
      <w:bookmarkEnd w:id="1730"/>
      <w:bookmarkEnd w:id="1731"/>
      <w:bookmarkEnd w:id="1732"/>
      <w:bookmarkEnd w:id="1733"/>
      <w:bookmarkEnd w:id="1734"/>
      <w:bookmarkEnd w:id="1735"/>
      <w:bookmarkEnd w:id="1736"/>
      <w:bookmarkEnd w:id="1737"/>
      <w:bookmarkEnd w:id="1738"/>
      <w:bookmarkEnd w:id="1739"/>
    </w:p>
    <w:p w14:paraId="0984DC01" w14:textId="77777777" w:rsidR="003E32EB" w:rsidRPr="00EF2F0E" w:rsidRDefault="003E32EB" w:rsidP="00A40339">
      <w:pPr>
        <w:pStyle w:val="Heading4"/>
      </w:pPr>
      <w:bookmarkStart w:id="1740" w:name="_Toc21095911"/>
      <w:bookmarkStart w:id="1741" w:name="_Toc29763110"/>
      <w:bookmarkStart w:id="1742" w:name="_Toc45869395"/>
      <w:bookmarkStart w:id="1743" w:name="_Toc52554643"/>
      <w:bookmarkStart w:id="1744" w:name="_Toc52555113"/>
      <w:bookmarkStart w:id="1745" w:name="_Toc61112338"/>
      <w:bookmarkStart w:id="1746" w:name="_Toc67911490"/>
      <w:bookmarkStart w:id="1747" w:name="_Toc74842965"/>
      <w:bookmarkStart w:id="1748" w:name="_Toc76503348"/>
      <w:bookmarkStart w:id="1749" w:name="_Toc83040791"/>
      <w:r w:rsidRPr="00EF2F0E">
        <w:t>6.7.4.1</w:t>
      </w:r>
      <w:r w:rsidRPr="00EF2F0E">
        <w:tab/>
        <w:t>General co-location minimum requirement</w:t>
      </w:r>
      <w:bookmarkEnd w:id="1740"/>
      <w:bookmarkEnd w:id="1741"/>
      <w:bookmarkEnd w:id="1742"/>
      <w:bookmarkEnd w:id="1743"/>
      <w:bookmarkEnd w:id="1744"/>
      <w:bookmarkEnd w:id="1745"/>
      <w:bookmarkEnd w:id="1746"/>
      <w:bookmarkEnd w:id="1747"/>
      <w:bookmarkEnd w:id="1748"/>
      <w:bookmarkEnd w:id="1749"/>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1750" w:name="_Toc74842966"/>
      <w:bookmarkStart w:id="1751" w:name="_Toc76503349"/>
      <w:bookmarkStart w:id="1752" w:name="_Toc83040792"/>
      <w:r w:rsidRPr="009202AA">
        <w:t>6.7.4.2</w:t>
      </w:r>
      <w:r w:rsidRPr="009202AA">
        <w:tab/>
      </w:r>
      <w:r>
        <w:t>Void</w:t>
      </w:r>
      <w:bookmarkEnd w:id="1750"/>
      <w:bookmarkEnd w:id="1751"/>
      <w:bookmarkEnd w:id="1752"/>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1753" w:name="_Toc21095913"/>
      <w:bookmarkStart w:id="1754" w:name="_Toc29763112"/>
      <w:bookmarkStart w:id="1755" w:name="_Toc45869397"/>
      <w:bookmarkStart w:id="1756" w:name="_Toc52554645"/>
      <w:bookmarkStart w:id="1757" w:name="_Toc52555115"/>
      <w:bookmarkStart w:id="1758" w:name="_Toc61112340"/>
      <w:bookmarkStart w:id="1759" w:name="_Toc67911492"/>
      <w:bookmarkStart w:id="1760" w:name="_Toc74842967"/>
      <w:bookmarkStart w:id="1761" w:name="_Toc76503350"/>
      <w:bookmarkStart w:id="1762" w:name="_Toc83040793"/>
      <w:r w:rsidRPr="00EF2F0E">
        <w:t>6.7.4.3</w:t>
      </w:r>
      <w:r w:rsidRPr="00EF2F0E">
        <w:tab/>
        <w:t>Intra-system minimum requirement</w:t>
      </w:r>
      <w:bookmarkEnd w:id="1753"/>
      <w:bookmarkEnd w:id="1754"/>
      <w:bookmarkEnd w:id="1755"/>
      <w:bookmarkEnd w:id="1756"/>
      <w:bookmarkEnd w:id="1757"/>
      <w:bookmarkEnd w:id="1758"/>
      <w:bookmarkEnd w:id="1759"/>
      <w:bookmarkEnd w:id="1760"/>
      <w:bookmarkEnd w:id="1761"/>
      <w:bookmarkEnd w:id="1762"/>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1763" w:name="_Toc21095914"/>
      <w:bookmarkStart w:id="1764" w:name="_Toc29763113"/>
      <w:bookmarkStart w:id="1765" w:name="_Toc45869398"/>
      <w:bookmarkStart w:id="1766" w:name="_Toc52554646"/>
      <w:bookmarkStart w:id="1767" w:name="_Toc52555116"/>
      <w:bookmarkStart w:id="1768" w:name="_Toc61112341"/>
      <w:bookmarkStart w:id="1769" w:name="_Toc67911493"/>
      <w:bookmarkStart w:id="1770" w:name="_Toc74842968"/>
      <w:bookmarkStart w:id="1771" w:name="_Toc76503351"/>
      <w:bookmarkStart w:id="1772" w:name="_Toc83040794"/>
      <w:r w:rsidRPr="00EF2F0E">
        <w:rPr>
          <w:lang w:eastAsia="zh-CN"/>
        </w:rPr>
        <w:t>7</w:t>
      </w:r>
      <w:r w:rsidRPr="00EF2F0E">
        <w:rPr>
          <w:lang w:eastAsia="zh-CN"/>
        </w:rPr>
        <w:tab/>
        <w:t>Conducted receiver characteristics</w:t>
      </w:r>
      <w:bookmarkEnd w:id="1763"/>
      <w:bookmarkEnd w:id="1764"/>
      <w:bookmarkEnd w:id="1765"/>
      <w:bookmarkEnd w:id="1766"/>
      <w:bookmarkEnd w:id="1767"/>
      <w:bookmarkEnd w:id="1768"/>
      <w:bookmarkEnd w:id="1769"/>
      <w:bookmarkEnd w:id="1770"/>
      <w:bookmarkEnd w:id="1771"/>
      <w:bookmarkEnd w:id="1772"/>
    </w:p>
    <w:p w14:paraId="0984DC4B" w14:textId="77777777" w:rsidR="00B15E99" w:rsidRPr="00EF2F0E" w:rsidRDefault="00B15E99" w:rsidP="00A40339">
      <w:pPr>
        <w:pStyle w:val="Heading2"/>
      </w:pPr>
      <w:bookmarkStart w:id="1773" w:name="_Toc21095915"/>
      <w:bookmarkStart w:id="1774" w:name="_Toc29763114"/>
      <w:bookmarkStart w:id="1775" w:name="_Toc45869399"/>
      <w:bookmarkStart w:id="1776" w:name="_Toc52554647"/>
      <w:bookmarkStart w:id="1777" w:name="_Toc52555117"/>
      <w:bookmarkStart w:id="1778" w:name="_Toc61112342"/>
      <w:bookmarkStart w:id="1779" w:name="_Toc67911494"/>
      <w:bookmarkStart w:id="1780" w:name="_Toc74842969"/>
      <w:bookmarkStart w:id="1781" w:name="_Toc76503352"/>
      <w:bookmarkStart w:id="1782" w:name="_Toc83040795"/>
      <w:r w:rsidRPr="00EF2F0E">
        <w:t>7.1</w:t>
      </w:r>
      <w:r w:rsidRPr="00EF2F0E">
        <w:tab/>
        <w:t>General</w:t>
      </w:r>
      <w:bookmarkEnd w:id="1773"/>
      <w:bookmarkEnd w:id="1774"/>
      <w:bookmarkEnd w:id="1775"/>
      <w:bookmarkEnd w:id="1776"/>
      <w:bookmarkEnd w:id="1777"/>
      <w:bookmarkEnd w:id="1778"/>
      <w:bookmarkEnd w:id="1779"/>
      <w:bookmarkEnd w:id="1780"/>
      <w:bookmarkEnd w:id="1781"/>
      <w:bookmarkEnd w:id="1782"/>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1783" w:name="_Toc21095916"/>
      <w:bookmarkStart w:id="1784" w:name="_Toc29763115"/>
      <w:bookmarkStart w:id="1785" w:name="_Toc45869400"/>
      <w:bookmarkStart w:id="1786" w:name="_Toc52554648"/>
      <w:bookmarkStart w:id="1787" w:name="_Toc52555118"/>
      <w:bookmarkStart w:id="1788" w:name="_Toc61112343"/>
      <w:bookmarkStart w:id="1789" w:name="_Toc67911495"/>
      <w:bookmarkStart w:id="1790" w:name="_Toc74842970"/>
      <w:bookmarkStart w:id="1791" w:name="_Toc76503353"/>
      <w:bookmarkStart w:id="1792" w:name="_Toc83040796"/>
      <w:r w:rsidRPr="00EF2F0E">
        <w:t>7.2</w:t>
      </w:r>
      <w:r w:rsidRPr="00EF2F0E">
        <w:tab/>
        <w:t>Reference sensitivity level</w:t>
      </w:r>
      <w:bookmarkEnd w:id="1783"/>
      <w:bookmarkEnd w:id="1784"/>
      <w:bookmarkEnd w:id="1785"/>
      <w:bookmarkEnd w:id="1786"/>
      <w:bookmarkEnd w:id="1787"/>
      <w:bookmarkEnd w:id="1788"/>
      <w:bookmarkEnd w:id="1789"/>
      <w:bookmarkEnd w:id="1790"/>
      <w:bookmarkEnd w:id="1791"/>
      <w:bookmarkEnd w:id="1792"/>
    </w:p>
    <w:p w14:paraId="0984DC5B" w14:textId="77777777" w:rsidR="00B15E99" w:rsidRPr="00EF2F0E" w:rsidRDefault="00B15E99" w:rsidP="00A40339">
      <w:pPr>
        <w:pStyle w:val="Heading3"/>
      </w:pPr>
      <w:bookmarkStart w:id="1793" w:name="_Toc21095917"/>
      <w:bookmarkStart w:id="1794" w:name="_Toc29763116"/>
      <w:bookmarkStart w:id="1795" w:name="_Toc45869401"/>
      <w:bookmarkStart w:id="1796" w:name="_Toc52554649"/>
      <w:bookmarkStart w:id="1797" w:name="_Toc52555119"/>
      <w:bookmarkStart w:id="1798" w:name="_Toc61112344"/>
      <w:bookmarkStart w:id="1799" w:name="_Toc67911496"/>
      <w:bookmarkStart w:id="1800" w:name="_Toc74842971"/>
      <w:bookmarkStart w:id="1801" w:name="_Toc76503354"/>
      <w:bookmarkStart w:id="1802" w:name="_Toc83040797"/>
      <w:r w:rsidRPr="00EF2F0E">
        <w:t>7.2.1</w:t>
      </w:r>
      <w:r w:rsidRPr="00EF2F0E">
        <w:tab/>
        <w:t>General</w:t>
      </w:r>
      <w:bookmarkEnd w:id="1793"/>
      <w:bookmarkEnd w:id="1794"/>
      <w:bookmarkEnd w:id="1795"/>
      <w:bookmarkEnd w:id="1796"/>
      <w:bookmarkEnd w:id="1797"/>
      <w:bookmarkEnd w:id="1798"/>
      <w:bookmarkEnd w:id="1799"/>
      <w:bookmarkEnd w:id="1800"/>
      <w:bookmarkEnd w:id="1801"/>
      <w:bookmarkEnd w:id="1802"/>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1803" w:name="_Toc21095918"/>
      <w:bookmarkStart w:id="1804" w:name="_Toc29763117"/>
      <w:bookmarkStart w:id="1805" w:name="_Toc45869402"/>
      <w:bookmarkStart w:id="1806" w:name="_Toc52554650"/>
      <w:bookmarkStart w:id="1807" w:name="_Toc52555120"/>
      <w:bookmarkStart w:id="1808" w:name="_Toc61112345"/>
      <w:bookmarkStart w:id="1809" w:name="_Toc67911497"/>
      <w:bookmarkStart w:id="1810" w:name="_Toc74842972"/>
      <w:bookmarkStart w:id="1811" w:name="_Toc76503355"/>
      <w:bookmarkStart w:id="1812" w:name="_Toc83040798"/>
      <w:r w:rsidRPr="00EF2F0E">
        <w:rPr>
          <w:lang w:eastAsia="zh-CN"/>
        </w:rPr>
        <w:t>7.2.2</w:t>
      </w:r>
      <w:r w:rsidRPr="00EF2F0E">
        <w:rPr>
          <w:lang w:eastAsia="zh-CN"/>
        </w:rPr>
        <w:tab/>
        <w:t>Minimum requirement for MSR operation</w:t>
      </w:r>
      <w:bookmarkEnd w:id="1803"/>
      <w:bookmarkEnd w:id="1804"/>
      <w:bookmarkEnd w:id="1805"/>
      <w:bookmarkEnd w:id="1806"/>
      <w:bookmarkEnd w:id="1807"/>
      <w:bookmarkEnd w:id="1808"/>
      <w:bookmarkEnd w:id="1809"/>
      <w:bookmarkEnd w:id="1810"/>
      <w:bookmarkEnd w:id="1811"/>
      <w:bookmarkEnd w:id="1812"/>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1813" w:name="_Toc21095919"/>
      <w:bookmarkStart w:id="1814" w:name="_Toc29763118"/>
      <w:bookmarkStart w:id="1815" w:name="_Toc45869403"/>
      <w:bookmarkStart w:id="1816" w:name="_Toc52554651"/>
      <w:bookmarkStart w:id="1817" w:name="_Toc52555121"/>
      <w:bookmarkStart w:id="1818" w:name="_Toc61112346"/>
      <w:bookmarkStart w:id="1819" w:name="_Toc67911498"/>
      <w:bookmarkStart w:id="1820" w:name="_Toc74842973"/>
      <w:bookmarkStart w:id="1821" w:name="_Toc76503356"/>
      <w:bookmarkStart w:id="1822" w:name="_Toc83040799"/>
      <w:r w:rsidRPr="00EF2F0E">
        <w:rPr>
          <w:lang w:eastAsia="zh-CN"/>
        </w:rPr>
        <w:t>7.2.3</w:t>
      </w:r>
      <w:r w:rsidRPr="00EF2F0E">
        <w:rPr>
          <w:lang w:eastAsia="zh-CN"/>
        </w:rPr>
        <w:tab/>
        <w:t>Minimum requirement for single RAT UTRA operation</w:t>
      </w:r>
      <w:bookmarkEnd w:id="1813"/>
      <w:bookmarkEnd w:id="1814"/>
      <w:bookmarkEnd w:id="1815"/>
      <w:bookmarkEnd w:id="1816"/>
      <w:bookmarkEnd w:id="1817"/>
      <w:bookmarkEnd w:id="1818"/>
      <w:bookmarkEnd w:id="1819"/>
      <w:bookmarkEnd w:id="1820"/>
      <w:bookmarkEnd w:id="1821"/>
      <w:bookmarkEnd w:id="1822"/>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1823" w:name="_Toc21095920"/>
      <w:bookmarkStart w:id="1824" w:name="_Toc29763119"/>
      <w:bookmarkStart w:id="1825" w:name="_Toc45869404"/>
      <w:bookmarkStart w:id="1826" w:name="_Toc52554652"/>
      <w:bookmarkStart w:id="1827" w:name="_Toc52555122"/>
      <w:bookmarkStart w:id="1828" w:name="_Toc61112347"/>
      <w:bookmarkStart w:id="1829" w:name="_Toc67911499"/>
      <w:bookmarkStart w:id="1830" w:name="_Toc74842974"/>
      <w:bookmarkStart w:id="1831" w:name="_Toc76503357"/>
      <w:bookmarkStart w:id="1832" w:name="_Toc83040800"/>
      <w:r w:rsidRPr="00EF2F0E">
        <w:rPr>
          <w:lang w:eastAsia="zh-CN"/>
        </w:rPr>
        <w:t>7.2.4</w:t>
      </w:r>
      <w:r w:rsidRPr="00EF2F0E">
        <w:rPr>
          <w:lang w:eastAsia="zh-CN"/>
        </w:rPr>
        <w:tab/>
        <w:t>Minimum requirement for single RAT E-UTRA operation</w:t>
      </w:r>
      <w:bookmarkEnd w:id="1823"/>
      <w:bookmarkEnd w:id="1824"/>
      <w:bookmarkEnd w:id="1825"/>
      <w:bookmarkEnd w:id="1826"/>
      <w:bookmarkEnd w:id="1827"/>
      <w:bookmarkEnd w:id="1828"/>
      <w:bookmarkEnd w:id="1829"/>
      <w:bookmarkEnd w:id="1830"/>
      <w:bookmarkEnd w:id="1831"/>
      <w:bookmarkEnd w:id="1832"/>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1833" w:name="_Toc21095921"/>
      <w:bookmarkStart w:id="1834" w:name="_Toc29763120"/>
      <w:bookmarkStart w:id="1835" w:name="_Toc45869405"/>
      <w:bookmarkStart w:id="1836" w:name="_Toc52554653"/>
      <w:bookmarkStart w:id="1837" w:name="_Toc52555123"/>
      <w:bookmarkStart w:id="1838" w:name="_Toc61112348"/>
      <w:bookmarkStart w:id="1839" w:name="_Toc67911500"/>
      <w:bookmarkStart w:id="1840" w:name="_Toc74842975"/>
      <w:bookmarkStart w:id="1841" w:name="_Toc76503358"/>
      <w:bookmarkStart w:id="1842" w:name="_Toc83040801"/>
      <w:r w:rsidRPr="00EF2F0E">
        <w:t>7.3</w:t>
      </w:r>
      <w:r w:rsidRPr="00EF2F0E">
        <w:tab/>
        <w:t>Dynamic range</w:t>
      </w:r>
      <w:bookmarkEnd w:id="1833"/>
      <w:bookmarkEnd w:id="1834"/>
      <w:bookmarkEnd w:id="1835"/>
      <w:bookmarkEnd w:id="1836"/>
      <w:bookmarkEnd w:id="1837"/>
      <w:bookmarkEnd w:id="1838"/>
      <w:bookmarkEnd w:id="1839"/>
      <w:bookmarkEnd w:id="1840"/>
      <w:bookmarkEnd w:id="1841"/>
      <w:bookmarkEnd w:id="1842"/>
    </w:p>
    <w:p w14:paraId="0984DC6C" w14:textId="77777777" w:rsidR="00B15E99" w:rsidRPr="00EF2F0E" w:rsidRDefault="00B15E99" w:rsidP="00A40339">
      <w:pPr>
        <w:pStyle w:val="Heading3"/>
      </w:pPr>
      <w:bookmarkStart w:id="1843" w:name="_Toc21095922"/>
      <w:bookmarkStart w:id="1844" w:name="_Toc29763121"/>
      <w:bookmarkStart w:id="1845" w:name="_Toc45869406"/>
      <w:bookmarkStart w:id="1846" w:name="_Toc52554654"/>
      <w:bookmarkStart w:id="1847" w:name="_Toc52555124"/>
      <w:bookmarkStart w:id="1848" w:name="_Toc61112349"/>
      <w:bookmarkStart w:id="1849" w:name="_Toc67911501"/>
      <w:bookmarkStart w:id="1850" w:name="_Toc74842976"/>
      <w:bookmarkStart w:id="1851" w:name="_Toc76503359"/>
      <w:bookmarkStart w:id="1852" w:name="_Toc83040802"/>
      <w:r w:rsidRPr="00EF2F0E">
        <w:t>7.3.1</w:t>
      </w:r>
      <w:r w:rsidRPr="00EF2F0E">
        <w:tab/>
        <w:t>General</w:t>
      </w:r>
      <w:bookmarkEnd w:id="1843"/>
      <w:bookmarkEnd w:id="1844"/>
      <w:bookmarkEnd w:id="1845"/>
      <w:bookmarkEnd w:id="1846"/>
      <w:bookmarkEnd w:id="1847"/>
      <w:bookmarkEnd w:id="1848"/>
      <w:bookmarkEnd w:id="1849"/>
      <w:bookmarkEnd w:id="1850"/>
      <w:bookmarkEnd w:id="1851"/>
      <w:bookmarkEnd w:id="1852"/>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1853" w:name="_Toc21095923"/>
      <w:bookmarkStart w:id="1854" w:name="_Toc29763122"/>
      <w:bookmarkStart w:id="1855" w:name="_Toc45869407"/>
      <w:bookmarkStart w:id="1856" w:name="_Toc52554655"/>
      <w:bookmarkStart w:id="1857" w:name="_Toc52555125"/>
      <w:bookmarkStart w:id="1858" w:name="_Toc61112350"/>
      <w:bookmarkStart w:id="1859" w:name="_Toc67911502"/>
      <w:bookmarkStart w:id="1860" w:name="_Toc74842977"/>
      <w:bookmarkStart w:id="1861" w:name="_Toc76503360"/>
      <w:bookmarkStart w:id="1862" w:name="_Toc83040803"/>
      <w:r w:rsidRPr="00EF2F0E">
        <w:rPr>
          <w:lang w:eastAsia="zh-CN"/>
        </w:rPr>
        <w:t>7.3.2</w:t>
      </w:r>
      <w:r w:rsidRPr="00EF2F0E">
        <w:rPr>
          <w:lang w:eastAsia="zh-CN"/>
        </w:rPr>
        <w:tab/>
        <w:t>Minimum requirement for MSR operation</w:t>
      </w:r>
      <w:bookmarkEnd w:id="1853"/>
      <w:bookmarkEnd w:id="1854"/>
      <w:bookmarkEnd w:id="1855"/>
      <w:bookmarkEnd w:id="1856"/>
      <w:bookmarkEnd w:id="1857"/>
      <w:bookmarkEnd w:id="1858"/>
      <w:bookmarkEnd w:id="1859"/>
      <w:bookmarkEnd w:id="1860"/>
      <w:bookmarkEnd w:id="1861"/>
      <w:bookmarkEnd w:id="1862"/>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1863" w:name="_Toc21095924"/>
      <w:bookmarkStart w:id="1864" w:name="_Toc29763123"/>
      <w:bookmarkStart w:id="1865" w:name="_Toc45869408"/>
      <w:bookmarkStart w:id="1866" w:name="_Toc52554656"/>
      <w:bookmarkStart w:id="1867" w:name="_Toc52555126"/>
      <w:bookmarkStart w:id="1868" w:name="_Toc61112351"/>
      <w:bookmarkStart w:id="1869" w:name="_Toc67911503"/>
      <w:bookmarkStart w:id="1870" w:name="_Toc74842978"/>
      <w:bookmarkStart w:id="1871" w:name="_Toc76503361"/>
      <w:bookmarkStart w:id="1872" w:name="_Toc83040804"/>
      <w:r w:rsidRPr="00EF2F0E">
        <w:rPr>
          <w:lang w:eastAsia="zh-CN"/>
        </w:rPr>
        <w:t>7.3.3</w:t>
      </w:r>
      <w:r w:rsidRPr="00EF2F0E">
        <w:rPr>
          <w:lang w:eastAsia="zh-CN"/>
        </w:rPr>
        <w:tab/>
        <w:t>Minimum requirement for single RAT UTRA operation</w:t>
      </w:r>
      <w:bookmarkEnd w:id="1863"/>
      <w:bookmarkEnd w:id="1864"/>
      <w:bookmarkEnd w:id="1865"/>
      <w:bookmarkEnd w:id="1866"/>
      <w:bookmarkEnd w:id="1867"/>
      <w:bookmarkEnd w:id="1868"/>
      <w:bookmarkEnd w:id="1869"/>
      <w:bookmarkEnd w:id="1870"/>
      <w:bookmarkEnd w:id="1871"/>
      <w:bookmarkEnd w:id="1872"/>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1873" w:name="_Toc21095925"/>
      <w:bookmarkStart w:id="1874" w:name="_Toc29763124"/>
      <w:bookmarkStart w:id="1875" w:name="_Toc45869409"/>
      <w:bookmarkStart w:id="1876" w:name="_Toc52554657"/>
      <w:bookmarkStart w:id="1877" w:name="_Toc52555127"/>
      <w:bookmarkStart w:id="1878" w:name="_Toc61112352"/>
      <w:bookmarkStart w:id="1879" w:name="_Toc67911504"/>
      <w:bookmarkStart w:id="1880" w:name="_Toc74842979"/>
      <w:bookmarkStart w:id="1881" w:name="_Toc76503362"/>
      <w:bookmarkStart w:id="1882" w:name="_Toc83040805"/>
      <w:r w:rsidRPr="00EF2F0E">
        <w:rPr>
          <w:lang w:eastAsia="zh-CN"/>
        </w:rPr>
        <w:t>7.3.4</w:t>
      </w:r>
      <w:r w:rsidRPr="00EF2F0E">
        <w:rPr>
          <w:lang w:eastAsia="zh-CN"/>
        </w:rPr>
        <w:tab/>
        <w:t>Minimum requirement for single RAT E-UTRA operation</w:t>
      </w:r>
      <w:bookmarkEnd w:id="1873"/>
      <w:bookmarkEnd w:id="1874"/>
      <w:bookmarkEnd w:id="1875"/>
      <w:bookmarkEnd w:id="1876"/>
      <w:bookmarkEnd w:id="1877"/>
      <w:bookmarkEnd w:id="1878"/>
      <w:bookmarkEnd w:id="1879"/>
      <w:bookmarkEnd w:id="1880"/>
      <w:bookmarkEnd w:id="1881"/>
      <w:bookmarkEnd w:id="1882"/>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1883" w:name="_Toc21095926"/>
      <w:bookmarkStart w:id="1884" w:name="_Toc29763125"/>
      <w:bookmarkStart w:id="1885" w:name="_Toc45869410"/>
      <w:bookmarkStart w:id="1886" w:name="_Toc52554658"/>
      <w:bookmarkStart w:id="1887" w:name="_Toc52555128"/>
      <w:bookmarkStart w:id="1888" w:name="_Toc61112353"/>
      <w:bookmarkStart w:id="1889" w:name="_Toc67911505"/>
      <w:bookmarkStart w:id="1890" w:name="_Toc74842980"/>
      <w:bookmarkStart w:id="1891" w:name="_Toc76503363"/>
      <w:bookmarkStart w:id="1892" w:name="_Toc83040806"/>
      <w:r w:rsidRPr="00EF2F0E">
        <w:t>7.4</w:t>
      </w:r>
      <w:r w:rsidRPr="00EF2F0E">
        <w:tab/>
        <w:t>Adjacent channel selectivity, general blocking, and narrowband blocking</w:t>
      </w:r>
      <w:bookmarkEnd w:id="1883"/>
      <w:bookmarkEnd w:id="1884"/>
      <w:bookmarkEnd w:id="1885"/>
      <w:bookmarkEnd w:id="1886"/>
      <w:bookmarkEnd w:id="1887"/>
      <w:bookmarkEnd w:id="1888"/>
      <w:bookmarkEnd w:id="1889"/>
      <w:bookmarkEnd w:id="1890"/>
      <w:bookmarkEnd w:id="1891"/>
      <w:bookmarkEnd w:id="1892"/>
    </w:p>
    <w:p w14:paraId="0984DC7D" w14:textId="77777777" w:rsidR="00B15E99" w:rsidRPr="00EF2F0E" w:rsidRDefault="00B15E99" w:rsidP="00A40339">
      <w:pPr>
        <w:pStyle w:val="Heading3"/>
      </w:pPr>
      <w:bookmarkStart w:id="1893" w:name="_Toc21095927"/>
      <w:bookmarkStart w:id="1894" w:name="_Toc29763126"/>
      <w:bookmarkStart w:id="1895" w:name="_Toc45869411"/>
      <w:bookmarkStart w:id="1896" w:name="_Toc52554659"/>
      <w:bookmarkStart w:id="1897" w:name="_Toc52555129"/>
      <w:bookmarkStart w:id="1898" w:name="_Toc61112354"/>
      <w:bookmarkStart w:id="1899" w:name="_Toc67911506"/>
      <w:bookmarkStart w:id="1900" w:name="_Toc74842981"/>
      <w:bookmarkStart w:id="1901" w:name="_Toc76503364"/>
      <w:bookmarkStart w:id="1902" w:name="_Toc83040807"/>
      <w:r w:rsidRPr="00EF2F0E">
        <w:t>7.4.1</w:t>
      </w:r>
      <w:r w:rsidRPr="00EF2F0E">
        <w:tab/>
        <w:t>General</w:t>
      </w:r>
      <w:bookmarkEnd w:id="1893"/>
      <w:bookmarkEnd w:id="1894"/>
      <w:bookmarkEnd w:id="1895"/>
      <w:bookmarkEnd w:id="1896"/>
      <w:bookmarkEnd w:id="1897"/>
      <w:bookmarkEnd w:id="1898"/>
      <w:bookmarkEnd w:id="1899"/>
      <w:bookmarkEnd w:id="1900"/>
      <w:bookmarkEnd w:id="1901"/>
      <w:bookmarkEnd w:id="1902"/>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1903" w:name="_Toc21095928"/>
      <w:bookmarkStart w:id="1904" w:name="_Toc29763127"/>
      <w:bookmarkStart w:id="1905" w:name="_Toc45869412"/>
      <w:bookmarkStart w:id="1906" w:name="_Toc52554660"/>
      <w:bookmarkStart w:id="1907" w:name="_Toc52555130"/>
      <w:bookmarkStart w:id="1908" w:name="_Toc61112355"/>
      <w:bookmarkStart w:id="1909" w:name="_Toc67911507"/>
      <w:bookmarkStart w:id="1910" w:name="_Toc74842982"/>
      <w:bookmarkStart w:id="1911" w:name="_Toc76503365"/>
      <w:bookmarkStart w:id="1912" w:name="_Toc83040808"/>
      <w:r w:rsidRPr="00EF2F0E">
        <w:rPr>
          <w:lang w:eastAsia="zh-CN"/>
        </w:rPr>
        <w:t>7.4.2</w:t>
      </w:r>
      <w:r w:rsidRPr="00EF2F0E">
        <w:rPr>
          <w:lang w:eastAsia="zh-CN"/>
        </w:rPr>
        <w:tab/>
        <w:t>Minimum requirement for MSR operation</w:t>
      </w:r>
      <w:bookmarkEnd w:id="1903"/>
      <w:bookmarkEnd w:id="1904"/>
      <w:bookmarkEnd w:id="1905"/>
      <w:bookmarkEnd w:id="1906"/>
      <w:bookmarkEnd w:id="1907"/>
      <w:bookmarkEnd w:id="1908"/>
      <w:bookmarkEnd w:id="1909"/>
      <w:bookmarkEnd w:id="1910"/>
      <w:bookmarkEnd w:id="1911"/>
      <w:bookmarkEnd w:id="1912"/>
    </w:p>
    <w:p w14:paraId="0984DC8D" w14:textId="77777777" w:rsidR="00B15E99" w:rsidRPr="00EF2F0E" w:rsidRDefault="00B15E99" w:rsidP="00AB06FD">
      <w:pPr>
        <w:pStyle w:val="Heading4"/>
      </w:pPr>
      <w:bookmarkStart w:id="1913" w:name="_Toc21095929"/>
      <w:bookmarkStart w:id="1914" w:name="_Toc29763128"/>
      <w:bookmarkStart w:id="1915" w:name="_Toc45869413"/>
      <w:bookmarkStart w:id="1916" w:name="_Toc52554661"/>
      <w:bookmarkStart w:id="1917" w:name="_Toc52555131"/>
      <w:bookmarkStart w:id="1918" w:name="_Toc61112356"/>
      <w:bookmarkStart w:id="1919" w:name="_Toc67911508"/>
      <w:bookmarkStart w:id="1920" w:name="_Toc74842983"/>
      <w:bookmarkStart w:id="1921" w:name="_Toc76503366"/>
      <w:bookmarkStart w:id="1922" w:name="_Toc83040809"/>
      <w:r w:rsidRPr="00EF2F0E">
        <w:t>7.4.2.1</w:t>
      </w:r>
      <w:r w:rsidRPr="00EF2F0E">
        <w:tab/>
        <w:t>General minimum requirement</w:t>
      </w:r>
      <w:bookmarkEnd w:id="1913"/>
      <w:bookmarkEnd w:id="1914"/>
      <w:bookmarkEnd w:id="1915"/>
      <w:bookmarkEnd w:id="1916"/>
      <w:bookmarkEnd w:id="1917"/>
      <w:bookmarkEnd w:id="1918"/>
      <w:bookmarkEnd w:id="1919"/>
      <w:bookmarkEnd w:id="1920"/>
      <w:bookmarkEnd w:id="1921"/>
      <w:bookmarkEnd w:id="1922"/>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1923" w:name="_Toc21095930"/>
      <w:bookmarkStart w:id="1924" w:name="_Toc29763129"/>
      <w:bookmarkStart w:id="1925" w:name="_Toc45869414"/>
      <w:bookmarkStart w:id="1926" w:name="_Toc52554662"/>
      <w:bookmarkStart w:id="1927" w:name="_Toc52555132"/>
      <w:bookmarkStart w:id="1928" w:name="_Toc61112357"/>
      <w:bookmarkStart w:id="1929" w:name="_Toc67911509"/>
      <w:bookmarkStart w:id="1930" w:name="_Toc74842984"/>
      <w:bookmarkStart w:id="1931" w:name="_Toc76503367"/>
      <w:bookmarkStart w:id="1932" w:name="_Toc83040810"/>
      <w:r w:rsidRPr="00EF2F0E">
        <w:t>7.4.2.2</w:t>
      </w:r>
      <w:r w:rsidRPr="00EF2F0E">
        <w:tab/>
        <w:t>General narrowband blocking minimum requirement</w:t>
      </w:r>
      <w:bookmarkEnd w:id="1923"/>
      <w:bookmarkEnd w:id="1924"/>
      <w:bookmarkEnd w:id="1925"/>
      <w:bookmarkEnd w:id="1926"/>
      <w:bookmarkEnd w:id="1927"/>
      <w:bookmarkEnd w:id="1928"/>
      <w:bookmarkEnd w:id="1929"/>
      <w:bookmarkEnd w:id="1930"/>
      <w:bookmarkEnd w:id="1931"/>
      <w:bookmarkEnd w:id="1932"/>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1933" w:name="_Toc21095931"/>
      <w:bookmarkStart w:id="1934" w:name="_Toc29763130"/>
      <w:bookmarkStart w:id="1935" w:name="_Toc45869415"/>
      <w:bookmarkStart w:id="1936" w:name="_Toc52554663"/>
      <w:bookmarkStart w:id="1937" w:name="_Toc52555133"/>
      <w:bookmarkStart w:id="1938" w:name="_Toc61112358"/>
      <w:bookmarkStart w:id="1939" w:name="_Toc67911510"/>
      <w:bookmarkStart w:id="1940" w:name="_Toc74842985"/>
      <w:bookmarkStart w:id="1941" w:name="_Toc76503368"/>
      <w:bookmarkStart w:id="1942" w:name="_Toc83040811"/>
      <w:r w:rsidRPr="00EF2F0E">
        <w:t>7.4.2.3</w:t>
      </w:r>
      <w:r w:rsidRPr="00EF2F0E">
        <w:tab/>
        <w:t>Additional BC3 blocking minimum requirement</w:t>
      </w:r>
      <w:bookmarkEnd w:id="1933"/>
      <w:bookmarkEnd w:id="1934"/>
      <w:bookmarkEnd w:id="1935"/>
      <w:bookmarkEnd w:id="1936"/>
      <w:bookmarkEnd w:id="1937"/>
      <w:bookmarkEnd w:id="1938"/>
      <w:bookmarkEnd w:id="1939"/>
      <w:bookmarkEnd w:id="1940"/>
      <w:bookmarkEnd w:id="1941"/>
      <w:bookmarkEnd w:id="1942"/>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1943" w:name="_Toc21095932"/>
      <w:bookmarkStart w:id="1944" w:name="_Toc29763131"/>
      <w:bookmarkStart w:id="1945" w:name="_Toc45869416"/>
      <w:bookmarkStart w:id="1946" w:name="_Toc52554664"/>
      <w:bookmarkStart w:id="1947" w:name="_Toc52555134"/>
      <w:bookmarkStart w:id="1948" w:name="_Toc61112359"/>
      <w:bookmarkStart w:id="1949" w:name="_Toc67911511"/>
      <w:bookmarkStart w:id="1950" w:name="_Toc74842986"/>
      <w:bookmarkStart w:id="1951" w:name="_Toc76503369"/>
      <w:bookmarkStart w:id="1952" w:name="_Toc83040812"/>
      <w:r w:rsidRPr="00EF2F0E">
        <w:rPr>
          <w:lang w:eastAsia="zh-CN"/>
        </w:rPr>
        <w:t>7.4.3</w:t>
      </w:r>
      <w:r w:rsidRPr="00EF2F0E">
        <w:rPr>
          <w:lang w:eastAsia="zh-CN"/>
        </w:rPr>
        <w:tab/>
        <w:t>Minimum requirement for single RAT UTRA operation</w:t>
      </w:r>
      <w:bookmarkEnd w:id="1943"/>
      <w:bookmarkEnd w:id="1944"/>
      <w:bookmarkEnd w:id="1945"/>
      <w:bookmarkEnd w:id="1946"/>
      <w:bookmarkEnd w:id="1947"/>
      <w:bookmarkEnd w:id="1948"/>
      <w:bookmarkEnd w:id="1949"/>
      <w:bookmarkEnd w:id="1950"/>
      <w:bookmarkEnd w:id="1951"/>
      <w:bookmarkEnd w:id="1952"/>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1953" w:name="_Toc21095933"/>
      <w:bookmarkStart w:id="1954" w:name="_Toc29763132"/>
      <w:bookmarkStart w:id="1955" w:name="_Toc45869417"/>
      <w:bookmarkStart w:id="1956" w:name="_Toc52554665"/>
      <w:bookmarkStart w:id="1957" w:name="_Toc52555135"/>
      <w:bookmarkStart w:id="1958" w:name="_Toc61112360"/>
      <w:bookmarkStart w:id="1959" w:name="_Toc67911512"/>
      <w:bookmarkStart w:id="1960" w:name="_Toc74842987"/>
      <w:bookmarkStart w:id="1961" w:name="_Toc76503370"/>
      <w:bookmarkStart w:id="1962" w:name="_Toc83040813"/>
      <w:r w:rsidRPr="00EF2F0E">
        <w:rPr>
          <w:lang w:eastAsia="zh-CN"/>
        </w:rPr>
        <w:t>7.4.4</w:t>
      </w:r>
      <w:r w:rsidRPr="00EF2F0E">
        <w:rPr>
          <w:lang w:eastAsia="zh-CN"/>
        </w:rPr>
        <w:tab/>
        <w:t>Minimum requirement for single RAT E-UTRA operation</w:t>
      </w:r>
      <w:bookmarkEnd w:id="1953"/>
      <w:bookmarkEnd w:id="1954"/>
      <w:bookmarkEnd w:id="1955"/>
      <w:bookmarkEnd w:id="1956"/>
      <w:bookmarkEnd w:id="1957"/>
      <w:bookmarkEnd w:id="1958"/>
      <w:bookmarkEnd w:id="1959"/>
      <w:bookmarkEnd w:id="1960"/>
      <w:bookmarkEnd w:id="1961"/>
      <w:bookmarkEnd w:id="1962"/>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1963" w:name="_Toc21095934"/>
      <w:bookmarkStart w:id="1964" w:name="_Toc29763133"/>
      <w:bookmarkStart w:id="1965" w:name="_Toc45869418"/>
      <w:bookmarkStart w:id="1966" w:name="_Toc52554666"/>
      <w:bookmarkStart w:id="1967" w:name="_Toc52555136"/>
      <w:bookmarkStart w:id="1968" w:name="_Toc61112361"/>
      <w:bookmarkStart w:id="1969" w:name="_Toc67911513"/>
      <w:bookmarkStart w:id="1970" w:name="_Toc74842988"/>
      <w:bookmarkStart w:id="1971" w:name="_Toc76503371"/>
      <w:bookmarkStart w:id="1972" w:name="_Toc83040814"/>
      <w:r w:rsidRPr="00EF2F0E">
        <w:t>7.5</w:t>
      </w:r>
      <w:r w:rsidRPr="00EF2F0E">
        <w:tab/>
        <w:t>Blocking</w:t>
      </w:r>
      <w:bookmarkEnd w:id="1963"/>
      <w:bookmarkEnd w:id="1964"/>
      <w:bookmarkEnd w:id="1965"/>
      <w:bookmarkEnd w:id="1966"/>
      <w:bookmarkEnd w:id="1967"/>
      <w:bookmarkEnd w:id="1968"/>
      <w:bookmarkEnd w:id="1969"/>
      <w:bookmarkEnd w:id="1970"/>
      <w:bookmarkEnd w:id="1971"/>
      <w:bookmarkEnd w:id="1972"/>
    </w:p>
    <w:p w14:paraId="0984DD1D" w14:textId="77777777" w:rsidR="00B15E99" w:rsidRPr="00EF2F0E" w:rsidRDefault="00B15E99" w:rsidP="00A40339">
      <w:pPr>
        <w:pStyle w:val="Heading3"/>
      </w:pPr>
      <w:bookmarkStart w:id="1973" w:name="_Toc21095935"/>
      <w:bookmarkStart w:id="1974" w:name="_Toc29763134"/>
      <w:bookmarkStart w:id="1975" w:name="_Toc45869419"/>
      <w:bookmarkStart w:id="1976" w:name="_Toc52554667"/>
      <w:bookmarkStart w:id="1977" w:name="_Toc52555137"/>
      <w:bookmarkStart w:id="1978" w:name="_Toc61112362"/>
      <w:bookmarkStart w:id="1979" w:name="_Toc67911514"/>
      <w:bookmarkStart w:id="1980" w:name="_Toc74842989"/>
      <w:bookmarkStart w:id="1981" w:name="_Toc76503372"/>
      <w:bookmarkStart w:id="1982" w:name="_Toc83040815"/>
      <w:r w:rsidRPr="00EF2F0E">
        <w:t>7.5.1</w:t>
      </w:r>
      <w:r w:rsidRPr="00EF2F0E">
        <w:tab/>
        <w:t>General</w:t>
      </w:r>
      <w:bookmarkEnd w:id="1973"/>
      <w:bookmarkEnd w:id="1974"/>
      <w:bookmarkEnd w:id="1975"/>
      <w:bookmarkEnd w:id="1976"/>
      <w:bookmarkEnd w:id="1977"/>
      <w:bookmarkEnd w:id="1978"/>
      <w:bookmarkEnd w:id="1979"/>
      <w:bookmarkEnd w:id="1980"/>
      <w:bookmarkEnd w:id="1981"/>
      <w:bookmarkEnd w:id="1982"/>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1983" w:name="_Toc21095936"/>
      <w:bookmarkStart w:id="1984" w:name="_Toc29763135"/>
      <w:bookmarkStart w:id="1985" w:name="_Toc45869420"/>
      <w:bookmarkStart w:id="1986" w:name="_Toc52554668"/>
      <w:bookmarkStart w:id="1987" w:name="_Toc52555138"/>
      <w:bookmarkStart w:id="1988" w:name="_Toc61112363"/>
      <w:bookmarkStart w:id="1989" w:name="_Toc67911515"/>
      <w:bookmarkStart w:id="1990" w:name="_Toc74842990"/>
      <w:bookmarkStart w:id="1991" w:name="_Toc76503373"/>
      <w:bookmarkStart w:id="1992" w:name="_Toc83040816"/>
      <w:r w:rsidRPr="00EF2F0E">
        <w:rPr>
          <w:lang w:eastAsia="zh-CN"/>
        </w:rPr>
        <w:t>7.5.2</w:t>
      </w:r>
      <w:r w:rsidRPr="00EF2F0E">
        <w:rPr>
          <w:lang w:eastAsia="zh-CN"/>
        </w:rPr>
        <w:tab/>
        <w:t>Minimum requirement for MSR operation</w:t>
      </w:r>
      <w:bookmarkEnd w:id="1983"/>
      <w:bookmarkEnd w:id="1984"/>
      <w:bookmarkEnd w:id="1985"/>
      <w:bookmarkEnd w:id="1986"/>
      <w:bookmarkEnd w:id="1987"/>
      <w:bookmarkEnd w:id="1988"/>
      <w:bookmarkEnd w:id="1989"/>
      <w:bookmarkEnd w:id="1990"/>
      <w:bookmarkEnd w:id="1991"/>
      <w:bookmarkEnd w:id="1992"/>
    </w:p>
    <w:p w14:paraId="0984DD20" w14:textId="77777777" w:rsidR="00B15E99" w:rsidRPr="00EF2F0E" w:rsidRDefault="00B15E99" w:rsidP="00A40339">
      <w:pPr>
        <w:pStyle w:val="Heading4"/>
      </w:pPr>
      <w:bookmarkStart w:id="1993" w:name="_Toc21095937"/>
      <w:bookmarkStart w:id="1994" w:name="_Toc29763136"/>
      <w:bookmarkStart w:id="1995" w:name="_Toc45869421"/>
      <w:bookmarkStart w:id="1996" w:name="_Toc52554669"/>
      <w:bookmarkStart w:id="1997" w:name="_Toc52555139"/>
      <w:bookmarkStart w:id="1998" w:name="_Toc61112364"/>
      <w:bookmarkStart w:id="1999" w:name="_Toc67911516"/>
      <w:bookmarkStart w:id="2000" w:name="_Toc74842991"/>
      <w:bookmarkStart w:id="2001" w:name="_Toc76503374"/>
      <w:bookmarkStart w:id="2002" w:name="_Toc83040817"/>
      <w:r w:rsidRPr="00EF2F0E">
        <w:t>7.5.2.1</w:t>
      </w:r>
      <w:r w:rsidRPr="00EF2F0E">
        <w:tab/>
        <w:t>General minimum requirement</w:t>
      </w:r>
      <w:bookmarkEnd w:id="1993"/>
      <w:bookmarkEnd w:id="1994"/>
      <w:bookmarkEnd w:id="1995"/>
      <w:bookmarkEnd w:id="1996"/>
      <w:bookmarkEnd w:id="1997"/>
      <w:bookmarkEnd w:id="1998"/>
      <w:bookmarkEnd w:id="1999"/>
      <w:bookmarkEnd w:id="2000"/>
      <w:bookmarkEnd w:id="2001"/>
      <w:bookmarkEnd w:id="2002"/>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2003" w:name="_Toc21095938"/>
      <w:bookmarkStart w:id="2004" w:name="_Toc29763137"/>
      <w:bookmarkStart w:id="2005" w:name="_Toc45869422"/>
      <w:bookmarkStart w:id="2006" w:name="_Toc52554670"/>
      <w:bookmarkStart w:id="2007" w:name="_Toc52555140"/>
      <w:bookmarkStart w:id="2008" w:name="_Toc61112365"/>
      <w:bookmarkStart w:id="2009" w:name="_Toc67911517"/>
      <w:bookmarkStart w:id="2010" w:name="_Toc74842992"/>
      <w:bookmarkStart w:id="2011" w:name="_Toc76503375"/>
      <w:bookmarkStart w:id="2012" w:name="_Toc83040818"/>
      <w:r w:rsidRPr="00EF2F0E">
        <w:t>7.5.2.2</w:t>
      </w:r>
      <w:r w:rsidRPr="00EF2F0E">
        <w:tab/>
        <w:t>Co-location minimum requirement</w:t>
      </w:r>
      <w:bookmarkEnd w:id="2003"/>
      <w:bookmarkEnd w:id="2004"/>
      <w:bookmarkEnd w:id="2005"/>
      <w:bookmarkEnd w:id="2006"/>
      <w:bookmarkEnd w:id="2007"/>
      <w:bookmarkEnd w:id="2008"/>
      <w:bookmarkEnd w:id="2009"/>
      <w:bookmarkEnd w:id="2010"/>
      <w:bookmarkEnd w:id="2011"/>
      <w:bookmarkEnd w:id="2012"/>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E" w14:textId="77777777" w:rsidTr="00AB06FD">
        <w:trPr>
          <w:gridAfter w:val="1"/>
          <w:wAfter w:w="10" w:type="dxa"/>
          <w:jc w:val="center"/>
        </w:trPr>
        <w:tc>
          <w:tcPr>
            <w:tcW w:w="1918" w:type="dxa"/>
          </w:tcPr>
          <w:p w14:paraId="0984DE07" w14:textId="77777777" w:rsidR="00B15E99" w:rsidRPr="00EF2F0E" w:rsidRDefault="00B15E99" w:rsidP="00A40339">
            <w:pPr>
              <w:pStyle w:val="TAL"/>
              <w:rPr>
                <w:rFonts w:cs="Arial"/>
                <w:szCs w:val="18"/>
              </w:rPr>
            </w:pPr>
            <w:r w:rsidRPr="00EF2F0E">
              <w:rPr>
                <w:rFonts w:cs="Arial"/>
                <w:szCs w:val="18"/>
              </w:rPr>
              <w:t>E-UTRA Band 23</w:t>
            </w:r>
          </w:p>
        </w:tc>
        <w:tc>
          <w:tcPr>
            <w:tcW w:w="1657" w:type="dxa"/>
            <w:vAlign w:val="center"/>
          </w:tcPr>
          <w:p w14:paraId="0984DE08" w14:textId="77777777" w:rsidR="00B15E99" w:rsidRPr="00EF2F0E" w:rsidRDefault="00B15E99" w:rsidP="00A40339">
            <w:pPr>
              <w:pStyle w:val="TAL"/>
              <w:rPr>
                <w:rFonts w:cs="Arial"/>
                <w:szCs w:val="18"/>
              </w:rPr>
            </w:pPr>
            <w:r w:rsidRPr="00EF2F0E">
              <w:rPr>
                <w:rFonts w:cs="Arial"/>
                <w:szCs w:val="18"/>
              </w:rPr>
              <w:t>2 180 - 2 200</w:t>
            </w:r>
          </w:p>
        </w:tc>
        <w:tc>
          <w:tcPr>
            <w:tcW w:w="1082" w:type="dxa"/>
            <w:vAlign w:val="center"/>
          </w:tcPr>
          <w:p w14:paraId="0984DE0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0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2013" w:name="_Toc21095939"/>
      <w:bookmarkStart w:id="2014" w:name="_Toc29763138"/>
      <w:bookmarkStart w:id="2015" w:name="_Toc45869423"/>
      <w:bookmarkStart w:id="2016" w:name="_Toc52554671"/>
      <w:bookmarkStart w:id="2017" w:name="_Toc52555141"/>
      <w:bookmarkStart w:id="2018" w:name="_Toc61112366"/>
      <w:bookmarkStart w:id="2019" w:name="_Toc67911518"/>
      <w:bookmarkStart w:id="2020" w:name="_Toc74842993"/>
      <w:bookmarkStart w:id="2021" w:name="_Toc76503376"/>
      <w:bookmarkStart w:id="2022" w:name="_Toc83040819"/>
      <w:r w:rsidRPr="00EF2F0E">
        <w:rPr>
          <w:lang w:eastAsia="zh-CN"/>
        </w:rPr>
        <w:t>7.5.3</w:t>
      </w:r>
      <w:r w:rsidRPr="00EF2F0E">
        <w:rPr>
          <w:lang w:eastAsia="zh-CN"/>
        </w:rPr>
        <w:tab/>
        <w:t>Minimum requirement for single RAT UTRA operation</w:t>
      </w:r>
      <w:bookmarkEnd w:id="2013"/>
      <w:bookmarkEnd w:id="2014"/>
      <w:bookmarkEnd w:id="2015"/>
      <w:bookmarkEnd w:id="2016"/>
      <w:bookmarkEnd w:id="2017"/>
      <w:bookmarkEnd w:id="2018"/>
      <w:bookmarkEnd w:id="2019"/>
      <w:bookmarkEnd w:id="2020"/>
      <w:bookmarkEnd w:id="2021"/>
      <w:bookmarkEnd w:id="2022"/>
    </w:p>
    <w:p w14:paraId="0984DF59" w14:textId="77777777" w:rsidR="00B15E99" w:rsidRPr="00EF2F0E" w:rsidRDefault="00B15E99" w:rsidP="00A40339">
      <w:pPr>
        <w:pStyle w:val="Heading4"/>
        <w:rPr>
          <w:lang w:eastAsia="zh-CN"/>
        </w:rPr>
      </w:pPr>
      <w:bookmarkStart w:id="2023" w:name="_Toc21095940"/>
      <w:bookmarkStart w:id="2024" w:name="_Toc29763139"/>
      <w:bookmarkStart w:id="2025" w:name="_Toc45869424"/>
      <w:bookmarkStart w:id="2026" w:name="_Toc52554672"/>
      <w:bookmarkStart w:id="2027" w:name="_Toc52555142"/>
      <w:bookmarkStart w:id="2028" w:name="_Toc61112367"/>
      <w:bookmarkStart w:id="2029" w:name="_Toc67911519"/>
      <w:bookmarkStart w:id="2030" w:name="_Toc74842994"/>
      <w:bookmarkStart w:id="2031" w:name="_Toc76503377"/>
      <w:bookmarkStart w:id="2032" w:name="_Toc83040820"/>
      <w:r w:rsidRPr="00EF2F0E">
        <w:t>7.5.3.1</w:t>
      </w:r>
      <w:r w:rsidRPr="00EF2F0E">
        <w:tab/>
        <w:t>General minimum requirement</w:t>
      </w:r>
      <w:bookmarkEnd w:id="2023"/>
      <w:bookmarkEnd w:id="2024"/>
      <w:bookmarkEnd w:id="2025"/>
      <w:bookmarkEnd w:id="2026"/>
      <w:bookmarkEnd w:id="2027"/>
      <w:bookmarkEnd w:id="2028"/>
      <w:bookmarkEnd w:id="2029"/>
      <w:bookmarkEnd w:id="2030"/>
      <w:bookmarkEnd w:id="2031"/>
      <w:bookmarkEnd w:id="2032"/>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2033" w:name="_Toc21095941"/>
      <w:bookmarkStart w:id="2034" w:name="_Toc29763140"/>
      <w:bookmarkStart w:id="2035" w:name="_Toc45869425"/>
      <w:bookmarkStart w:id="2036" w:name="_Toc52554673"/>
      <w:bookmarkStart w:id="2037" w:name="_Toc52555143"/>
      <w:bookmarkStart w:id="2038" w:name="_Toc61112368"/>
      <w:bookmarkStart w:id="2039" w:name="_Toc67911520"/>
      <w:bookmarkStart w:id="2040" w:name="_Toc74842995"/>
      <w:bookmarkStart w:id="2041" w:name="_Toc76503378"/>
      <w:bookmarkStart w:id="2042" w:name="_Toc83040821"/>
      <w:r w:rsidRPr="00EF2F0E">
        <w:t>7.5.3.2</w:t>
      </w:r>
      <w:r w:rsidRPr="00EF2F0E">
        <w:tab/>
        <w:t>Co-location minimum requirement</w:t>
      </w:r>
      <w:bookmarkEnd w:id="2033"/>
      <w:bookmarkEnd w:id="2034"/>
      <w:bookmarkEnd w:id="2035"/>
      <w:bookmarkEnd w:id="2036"/>
      <w:bookmarkEnd w:id="2037"/>
      <w:bookmarkEnd w:id="2038"/>
      <w:bookmarkEnd w:id="2039"/>
      <w:bookmarkEnd w:id="2040"/>
      <w:bookmarkEnd w:id="2041"/>
      <w:bookmarkEnd w:id="2042"/>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2043" w:name="_Toc21095942"/>
      <w:bookmarkStart w:id="2044" w:name="_Toc29763141"/>
      <w:bookmarkStart w:id="2045" w:name="_Toc45869426"/>
      <w:bookmarkStart w:id="2046" w:name="_Toc52554674"/>
      <w:bookmarkStart w:id="2047" w:name="_Toc52555144"/>
      <w:bookmarkStart w:id="2048" w:name="_Toc61112369"/>
      <w:bookmarkStart w:id="2049" w:name="_Toc67911521"/>
      <w:bookmarkStart w:id="2050" w:name="_Toc74842996"/>
      <w:bookmarkStart w:id="2051" w:name="_Toc76503379"/>
      <w:bookmarkStart w:id="2052" w:name="_Toc83040822"/>
      <w:r w:rsidRPr="00EF2F0E">
        <w:rPr>
          <w:lang w:eastAsia="zh-CN"/>
        </w:rPr>
        <w:t>7.5.4</w:t>
      </w:r>
      <w:r w:rsidRPr="00EF2F0E">
        <w:rPr>
          <w:lang w:eastAsia="zh-CN"/>
        </w:rPr>
        <w:tab/>
        <w:t>Minimum requirement for single RAT E-UTRA operation</w:t>
      </w:r>
      <w:bookmarkEnd w:id="2043"/>
      <w:bookmarkEnd w:id="2044"/>
      <w:bookmarkEnd w:id="2045"/>
      <w:bookmarkEnd w:id="2046"/>
      <w:bookmarkEnd w:id="2047"/>
      <w:bookmarkEnd w:id="2048"/>
      <w:bookmarkEnd w:id="2049"/>
      <w:bookmarkEnd w:id="2050"/>
      <w:bookmarkEnd w:id="2051"/>
      <w:bookmarkEnd w:id="2052"/>
    </w:p>
    <w:p w14:paraId="0984DF66" w14:textId="77777777" w:rsidR="00B15E99" w:rsidRPr="00EF2F0E" w:rsidRDefault="00B15E99" w:rsidP="00A40339">
      <w:pPr>
        <w:pStyle w:val="Heading4"/>
        <w:rPr>
          <w:lang w:eastAsia="zh-CN"/>
        </w:rPr>
      </w:pPr>
      <w:bookmarkStart w:id="2053" w:name="_Toc21095943"/>
      <w:bookmarkStart w:id="2054" w:name="_Toc29763142"/>
      <w:bookmarkStart w:id="2055" w:name="_Toc45869427"/>
      <w:bookmarkStart w:id="2056" w:name="_Toc52554675"/>
      <w:bookmarkStart w:id="2057" w:name="_Toc52555145"/>
      <w:bookmarkStart w:id="2058" w:name="_Toc61112370"/>
      <w:bookmarkStart w:id="2059" w:name="_Toc67911522"/>
      <w:bookmarkStart w:id="2060" w:name="_Toc74842997"/>
      <w:bookmarkStart w:id="2061" w:name="_Toc76503380"/>
      <w:bookmarkStart w:id="2062" w:name="_Toc83040823"/>
      <w:r w:rsidRPr="00EF2F0E">
        <w:t>7.5.4.1</w:t>
      </w:r>
      <w:r w:rsidRPr="00EF2F0E">
        <w:tab/>
        <w:t>General minimum requirement</w:t>
      </w:r>
      <w:bookmarkEnd w:id="2053"/>
      <w:bookmarkEnd w:id="2054"/>
      <w:bookmarkEnd w:id="2055"/>
      <w:bookmarkEnd w:id="2056"/>
      <w:bookmarkEnd w:id="2057"/>
      <w:bookmarkEnd w:id="2058"/>
      <w:bookmarkEnd w:id="2059"/>
      <w:bookmarkEnd w:id="2060"/>
      <w:bookmarkEnd w:id="2061"/>
      <w:bookmarkEnd w:id="2062"/>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2063" w:name="_Toc21095944"/>
      <w:bookmarkStart w:id="2064" w:name="_Toc29763143"/>
      <w:bookmarkStart w:id="2065" w:name="_Toc45869428"/>
      <w:bookmarkStart w:id="2066" w:name="_Toc52554676"/>
      <w:bookmarkStart w:id="2067" w:name="_Toc52555146"/>
      <w:bookmarkStart w:id="2068" w:name="_Toc61112371"/>
      <w:bookmarkStart w:id="2069" w:name="_Toc67911523"/>
      <w:bookmarkStart w:id="2070" w:name="_Toc74842998"/>
      <w:bookmarkStart w:id="2071" w:name="_Toc76503381"/>
      <w:bookmarkStart w:id="2072" w:name="_Toc83040824"/>
      <w:r w:rsidRPr="00EF2F0E">
        <w:t>7.5.4.2</w:t>
      </w:r>
      <w:r w:rsidRPr="00EF2F0E">
        <w:tab/>
        <w:t>Co-location minimum requirement</w:t>
      </w:r>
      <w:bookmarkEnd w:id="2063"/>
      <w:bookmarkEnd w:id="2064"/>
      <w:bookmarkEnd w:id="2065"/>
      <w:bookmarkEnd w:id="2066"/>
      <w:bookmarkEnd w:id="2067"/>
      <w:bookmarkEnd w:id="2068"/>
      <w:bookmarkEnd w:id="2069"/>
      <w:bookmarkEnd w:id="2070"/>
      <w:bookmarkEnd w:id="2071"/>
      <w:bookmarkEnd w:id="2072"/>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2073" w:name="_Toc21095945"/>
      <w:bookmarkStart w:id="2074" w:name="_Toc29763144"/>
      <w:bookmarkStart w:id="2075" w:name="_Toc45869429"/>
      <w:bookmarkStart w:id="2076" w:name="_Toc52554677"/>
      <w:bookmarkStart w:id="2077" w:name="_Toc52555147"/>
      <w:bookmarkStart w:id="2078" w:name="_Toc61112372"/>
      <w:bookmarkStart w:id="2079" w:name="_Toc67911524"/>
      <w:bookmarkStart w:id="2080" w:name="_Toc74842999"/>
      <w:bookmarkStart w:id="2081" w:name="_Toc76503382"/>
      <w:bookmarkStart w:id="2082" w:name="_Toc83040825"/>
      <w:r w:rsidRPr="00EF2F0E">
        <w:t>7.6</w:t>
      </w:r>
      <w:r w:rsidRPr="00EF2F0E">
        <w:tab/>
        <w:t>Receiver spurious emissions</w:t>
      </w:r>
      <w:bookmarkEnd w:id="2073"/>
      <w:bookmarkEnd w:id="2074"/>
      <w:bookmarkEnd w:id="2075"/>
      <w:bookmarkEnd w:id="2076"/>
      <w:bookmarkEnd w:id="2077"/>
      <w:bookmarkEnd w:id="2078"/>
      <w:bookmarkEnd w:id="2079"/>
      <w:bookmarkEnd w:id="2080"/>
      <w:bookmarkEnd w:id="2081"/>
      <w:bookmarkEnd w:id="2082"/>
    </w:p>
    <w:p w14:paraId="0984E1F2" w14:textId="77777777" w:rsidR="00B15E99" w:rsidRPr="00EF2F0E" w:rsidRDefault="00B15E99" w:rsidP="00A40339">
      <w:pPr>
        <w:pStyle w:val="Heading3"/>
      </w:pPr>
      <w:bookmarkStart w:id="2083" w:name="_Toc21095946"/>
      <w:bookmarkStart w:id="2084" w:name="_Toc29763145"/>
      <w:bookmarkStart w:id="2085" w:name="_Toc45869430"/>
      <w:bookmarkStart w:id="2086" w:name="_Toc52554678"/>
      <w:bookmarkStart w:id="2087" w:name="_Toc52555148"/>
      <w:bookmarkStart w:id="2088" w:name="_Toc61112373"/>
      <w:bookmarkStart w:id="2089" w:name="_Toc67911525"/>
      <w:bookmarkStart w:id="2090" w:name="_Toc74843000"/>
      <w:bookmarkStart w:id="2091" w:name="_Toc76503383"/>
      <w:bookmarkStart w:id="2092" w:name="_Toc83040826"/>
      <w:r w:rsidRPr="00EF2F0E">
        <w:t>7.6.1</w:t>
      </w:r>
      <w:r w:rsidRPr="00EF2F0E">
        <w:tab/>
        <w:t>General</w:t>
      </w:r>
      <w:bookmarkEnd w:id="2083"/>
      <w:bookmarkEnd w:id="2084"/>
      <w:bookmarkEnd w:id="2085"/>
      <w:bookmarkEnd w:id="2086"/>
      <w:bookmarkEnd w:id="2087"/>
      <w:bookmarkEnd w:id="2088"/>
      <w:bookmarkEnd w:id="2089"/>
      <w:bookmarkEnd w:id="2090"/>
      <w:bookmarkEnd w:id="2091"/>
      <w:bookmarkEnd w:id="2092"/>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2093" w:name="_Toc21095947"/>
      <w:bookmarkStart w:id="2094" w:name="_Toc29763146"/>
      <w:bookmarkStart w:id="2095" w:name="_Toc45869431"/>
      <w:bookmarkStart w:id="2096" w:name="_Toc52554679"/>
      <w:bookmarkStart w:id="2097" w:name="_Toc52555149"/>
      <w:bookmarkStart w:id="2098" w:name="_Toc61112374"/>
      <w:bookmarkStart w:id="2099" w:name="_Toc67911526"/>
      <w:bookmarkStart w:id="2100" w:name="_Toc74843001"/>
      <w:bookmarkStart w:id="2101" w:name="_Toc76503384"/>
      <w:bookmarkStart w:id="2102" w:name="_Toc83040827"/>
      <w:r w:rsidRPr="00EF2F0E">
        <w:rPr>
          <w:lang w:eastAsia="zh-CN"/>
        </w:rPr>
        <w:t>7.6.2</w:t>
      </w:r>
      <w:r w:rsidRPr="00EF2F0E">
        <w:rPr>
          <w:lang w:eastAsia="zh-CN"/>
        </w:rPr>
        <w:tab/>
        <w:t>Minimum requirement for MSR operation</w:t>
      </w:r>
      <w:bookmarkEnd w:id="2093"/>
      <w:bookmarkEnd w:id="2094"/>
      <w:bookmarkEnd w:id="2095"/>
      <w:bookmarkEnd w:id="2096"/>
      <w:bookmarkEnd w:id="2097"/>
      <w:bookmarkEnd w:id="2098"/>
      <w:bookmarkEnd w:id="2099"/>
      <w:bookmarkEnd w:id="2100"/>
      <w:bookmarkEnd w:id="2101"/>
      <w:bookmarkEnd w:id="2102"/>
    </w:p>
    <w:p w14:paraId="0984E1F8" w14:textId="77777777" w:rsidR="00B15E99" w:rsidRPr="00EF2F0E" w:rsidRDefault="00B15E99" w:rsidP="00A40339">
      <w:pPr>
        <w:pStyle w:val="Heading4"/>
      </w:pPr>
      <w:bookmarkStart w:id="2103" w:name="_Toc21095948"/>
      <w:bookmarkStart w:id="2104" w:name="_Toc29763147"/>
      <w:bookmarkStart w:id="2105" w:name="_Toc45869432"/>
      <w:bookmarkStart w:id="2106" w:name="_Toc52554680"/>
      <w:bookmarkStart w:id="2107" w:name="_Toc52555150"/>
      <w:bookmarkStart w:id="2108" w:name="_Toc61112375"/>
      <w:bookmarkStart w:id="2109" w:name="_Toc67911527"/>
      <w:bookmarkStart w:id="2110" w:name="_Toc74843002"/>
      <w:bookmarkStart w:id="2111" w:name="_Toc76503385"/>
      <w:bookmarkStart w:id="2112" w:name="_Toc83040828"/>
      <w:r w:rsidRPr="00EF2F0E">
        <w:t>7.6.2.1</w:t>
      </w:r>
      <w:r w:rsidRPr="00EF2F0E">
        <w:tab/>
        <w:t>General minimum requirement</w:t>
      </w:r>
      <w:bookmarkEnd w:id="2103"/>
      <w:bookmarkEnd w:id="2104"/>
      <w:bookmarkEnd w:id="2105"/>
      <w:bookmarkEnd w:id="2106"/>
      <w:bookmarkEnd w:id="2107"/>
      <w:bookmarkEnd w:id="2108"/>
      <w:bookmarkEnd w:id="2109"/>
      <w:bookmarkEnd w:id="2110"/>
      <w:bookmarkEnd w:id="2111"/>
      <w:bookmarkEnd w:id="2112"/>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2113" w:name="_Toc21095949"/>
      <w:bookmarkStart w:id="2114" w:name="_Toc29763148"/>
      <w:bookmarkStart w:id="2115" w:name="_Toc45869433"/>
      <w:bookmarkStart w:id="2116" w:name="_Toc52554681"/>
      <w:bookmarkStart w:id="2117" w:name="_Toc52555151"/>
      <w:bookmarkStart w:id="2118" w:name="_Toc61112376"/>
      <w:bookmarkStart w:id="2119" w:name="_Toc67911528"/>
      <w:bookmarkStart w:id="2120" w:name="_Toc74843003"/>
      <w:bookmarkStart w:id="2121" w:name="_Toc76503386"/>
      <w:bookmarkStart w:id="2122" w:name="_Toc83040829"/>
      <w:r w:rsidRPr="00EF2F0E">
        <w:rPr>
          <w:lang w:eastAsia="zh-CN"/>
        </w:rPr>
        <w:t>7.6.3</w:t>
      </w:r>
      <w:r w:rsidRPr="00EF2F0E">
        <w:rPr>
          <w:lang w:eastAsia="zh-CN"/>
        </w:rPr>
        <w:tab/>
        <w:t>Minimum requirement for single RAT UTRA operation</w:t>
      </w:r>
      <w:bookmarkEnd w:id="2113"/>
      <w:bookmarkEnd w:id="2114"/>
      <w:bookmarkEnd w:id="2115"/>
      <w:bookmarkEnd w:id="2116"/>
      <w:bookmarkEnd w:id="2117"/>
      <w:bookmarkEnd w:id="2118"/>
      <w:bookmarkEnd w:id="2119"/>
      <w:bookmarkEnd w:id="2120"/>
      <w:bookmarkEnd w:id="2121"/>
      <w:bookmarkEnd w:id="2122"/>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2123" w:name="_Toc21095950"/>
      <w:bookmarkStart w:id="2124" w:name="_Toc29763149"/>
      <w:bookmarkStart w:id="2125" w:name="_Toc45869434"/>
      <w:bookmarkStart w:id="2126" w:name="_Toc52554682"/>
      <w:bookmarkStart w:id="2127" w:name="_Toc52555152"/>
      <w:bookmarkStart w:id="2128" w:name="_Toc61112377"/>
      <w:bookmarkStart w:id="2129" w:name="_Toc67911529"/>
      <w:bookmarkStart w:id="2130" w:name="_Toc74843004"/>
      <w:bookmarkStart w:id="2131" w:name="_Toc76503387"/>
      <w:bookmarkStart w:id="2132" w:name="_Toc83040830"/>
      <w:r w:rsidRPr="00EF2F0E">
        <w:rPr>
          <w:lang w:eastAsia="zh-CN"/>
        </w:rPr>
        <w:t>7.6.4</w:t>
      </w:r>
      <w:r w:rsidRPr="00EF2F0E">
        <w:rPr>
          <w:lang w:eastAsia="zh-CN"/>
        </w:rPr>
        <w:tab/>
        <w:t>Minimum requirement for single RAT E-UTRA operation</w:t>
      </w:r>
      <w:bookmarkEnd w:id="2123"/>
      <w:bookmarkEnd w:id="2124"/>
      <w:bookmarkEnd w:id="2125"/>
      <w:bookmarkEnd w:id="2126"/>
      <w:bookmarkEnd w:id="2127"/>
      <w:bookmarkEnd w:id="2128"/>
      <w:bookmarkEnd w:id="2129"/>
      <w:bookmarkEnd w:id="2130"/>
      <w:bookmarkEnd w:id="2131"/>
      <w:bookmarkEnd w:id="2132"/>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2133" w:name="_Toc21095951"/>
      <w:bookmarkStart w:id="2134" w:name="_Toc29763150"/>
      <w:bookmarkStart w:id="2135" w:name="_Toc45869435"/>
      <w:bookmarkStart w:id="2136" w:name="_Toc52554683"/>
      <w:bookmarkStart w:id="2137" w:name="_Toc52555153"/>
      <w:bookmarkStart w:id="2138" w:name="_Toc61112378"/>
      <w:bookmarkStart w:id="2139" w:name="_Toc67911530"/>
      <w:bookmarkStart w:id="2140" w:name="_Toc74843005"/>
      <w:bookmarkStart w:id="2141" w:name="_Toc76503388"/>
      <w:bookmarkStart w:id="2142" w:name="_Toc83040831"/>
      <w:r w:rsidRPr="00EF2F0E">
        <w:t>7.7</w:t>
      </w:r>
      <w:r w:rsidRPr="00EF2F0E">
        <w:tab/>
        <w:t>Receiver intermodulation</w:t>
      </w:r>
      <w:bookmarkEnd w:id="2133"/>
      <w:bookmarkEnd w:id="2134"/>
      <w:bookmarkEnd w:id="2135"/>
      <w:bookmarkEnd w:id="2136"/>
      <w:bookmarkEnd w:id="2137"/>
      <w:bookmarkEnd w:id="2138"/>
      <w:bookmarkEnd w:id="2139"/>
      <w:bookmarkEnd w:id="2140"/>
      <w:bookmarkEnd w:id="2141"/>
      <w:bookmarkEnd w:id="2142"/>
    </w:p>
    <w:p w14:paraId="0984E22D" w14:textId="77777777" w:rsidR="00B15E99" w:rsidRPr="00EF2F0E" w:rsidRDefault="00B15E99" w:rsidP="00A40339">
      <w:pPr>
        <w:pStyle w:val="Heading3"/>
      </w:pPr>
      <w:bookmarkStart w:id="2143" w:name="_Toc21095952"/>
      <w:bookmarkStart w:id="2144" w:name="_Toc29763151"/>
      <w:bookmarkStart w:id="2145" w:name="_Toc45869436"/>
      <w:bookmarkStart w:id="2146" w:name="_Toc52554684"/>
      <w:bookmarkStart w:id="2147" w:name="_Toc52555154"/>
      <w:bookmarkStart w:id="2148" w:name="_Toc61112379"/>
      <w:bookmarkStart w:id="2149" w:name="_Toc67911531"/>
      <w:bookmarkStart w:id="2150" w:name="_Toc74843006"/>
      <w:bookmarkStart w:id="2151" w:name="_Toc76503389"/>
      <w:bookmarkStart w:id="2152" w:name="_Toc83040832"/>
      <w:r w:rsidRPr="00EF2F0E">
        <w:t>7.7.1</w:t>
      </w:r>
      <w:r w:rsidRPr="00EF2F0E">
        <w:tab/>
        <w:t>General</w:t>
      </w:r>
      <w:bookmarkEnd w:id="2143"/>
      <w:bookmarkEnd w:id="2144"/>
      <w:bookmarkEnd w:id="2145"/>
      <w:bookmarkEnd w:id="2146"/>
      <w:bookmarkEnd w:id="2147"/>
      <w:bookmarkEnd w:id="2148"/>
      <w:bookmarkEnd w:id="2149"/>
      <w:bookmarkEnd w:id="2150"/>
      <w:bookmarkEnd w:id="2151"/>
      <w:bookmarkEnd w:id="2152"/>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2153" w:name="_Toc21095953"/>
      <w:bookmarkStart w:id="2154" w:name="_Toc29763152"/>
      <w:bookmarkStart w:id="2155" w:name="_Toc45869437"/>
      <w:bookmarkStart w:id="2156" w:name="_Toc52554685"/>
      <w:bookmarkStart w:id="2157" w:name="_Toc52555155"/>
      <w:bookmarkStart w:id="2158" w:name="_Toc61112380"/>
      <w:bookmarkStart w:id="2159" w:name="_Toc67911532"/>
      <w:bookmarkStart w:id="2160" w:name="_Toc74843007"/>
      <w:bookmarkStart w:id="2161" w:name="_Toc76503390"/>
      <w:bookmarkStart w:id="2162" w:name="_Toc83040833"/>
      <w:r w:rsidRPr="00EF2F0E">
        <w:rPr>
          <w:lang w:eastAsia="zh-CN"/>
        </w:rPr>
        <w:t>7.7.2</w:t>
      </w:r>
      <w:r w:rsidRPr="00EF2F0E">
        <w:rPr>
          <w:lang w:eastAsia="zh-CN"/>
        </w:rPr>
        <w:tab/>
        <w:t>Minimum requirement for MSR operation</w:t>
      </w:r>
      <w:bookmarkEnd w:id="2153"/>
      <w:bookmarkEnd w:id="2154"/>
      <w:bookmarkEnd w:id="2155"/>
      <w:bookmarkEnd w:id="2156"/>
      <w:bookmarkEnd w:id="2157"/>
      <w:bookmarkEnd w:id="2158"/>
      <w:bookmarkEnd w:id="2159"/>
      <w:bookmarkEnd w:id="2160"/>
      <w:bookmarkEnd w:id="2161"/>
      <w:bookmarkEnd w:id="2162"/>
    </w:p>
    <w:p w14:paraId="0984E230" w14:textId="77777777" w:rsidR="00B15E99" w:rsidRPr="00EF2F0E" w:rsidRDefault="00B15E99" w:rsidP="00AB06FD">
      <w:pPr>
        <w:pStyle w:val="Heading4"/>
      </w:pPr>
      <w:bookmarkStart w:id="2163" w:name="_Toc21095954"/>
      <w:bookmarkStart w:id="2164" w:name="_Toc29763153"/>
      <w:bookmarkStart w:id="2165" w:name="_Toc45869438"/>
      <w:bookmarkStart w:id="2166" w:name="_Toc52554686"/>
      <w:bookmarkStart w:id="2167" w:name="_Toc52555156"/>
      <w:bookmarkStart w:id="2168" w:name="_Toc61112381"/>
      <w:bookmarkStart w:id="2169" w:name="_Toc67911533"/>
      <w:bookmarkStart w:id="2170" w:name="_Toc74843008"/>
      <w:bookmarkStart w:id="2171" w:name="_Toc76503391"/>
      <w:bookmarkStart w:id="2172" w:name="_Toc83040834"/>
      <w:r w:rsidRPr="00EF2F0E">
        <w:t>7.7.2.1</w:t>
      </w:r>
      <w:r w:rsidRPr="00EF2F0E">
        <w:tab/>
        <w:t>General intermodulation minimum requirement</w:t>
      </w:r>
      <w:bookmarkEnd w:id="2163"/>
      <w:bookmarkEnd w:id="2164"/>
      <w:bookmarkEnd w:id="2165"/>
      <w:bookmarkEnd w:id="2166"/>
      <w:bookmarkEnd w:id="2167"/>
      <w:bookmarkEnd w:id="2168"/>
      <w:bookmarkEnd w:id="2169"/>
      <w:bookmarkEnd w:id="2170"/>
      <w:bookmarkEnd w:id="2171"/>
      <w:bookmarkEnd w:id="2172"/>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2173" w:name="_Toc21095955"/>
      <w:bookmarkStart w:id="2174" w:name="_Toc29763154"/>
      <w:bookmarkStart w:id="2175" w:name="_Toc45869439"/>
      <w:bookmarkStart w:id="2176" w:name="_Toc52554687"/>
      <w:bookmarkStart w:id="2177" w:name="_Toc52555157"/>
      <w:bookmarkStart w:id="2178" w:name="_Toc61112382"/>
      <w:bookmarkStart w:id="2179" w:name="_Toc67911534"/>
      <w:bookmarkStart w:id="2180" w:name="_Toc74843009"/>
      <w:bookmarkStart w:id="2181" w:name="_Toc76503392"/>
      <w:bookmarkStart w:id="2182" w:name="_Toc83040835"/>
      <w:r w:rsidRPr="00EF2F0E">
        <w:t>7.7.2.2</w:t>
      </w:r>
      <w:r w:rsidRPr="00EF2F0E">
        <w:tab/>
        <w:t>General narrowband intermodulation minimum requirement</w:t>
      </w:r>
      <w:bookmarkEnd w:id="2173"/>
      <w:bookmarkEnd w:id="2174"/>
      <w:bookmarkEnd w:id="2175"/>
      <w:bookmarkEnd w:id="2176"/>
      <w:bookmarkEnd w:id="2177"/>
      <w:bookmarkEnd w:id="2178"/>
      <w:bookmarkEnd w:id="2179"/>
      <w:bookmarkEnd w:id="2180"/>
      <w:bookmarkEnd w:id="2181"/>
      <w:bookmarkEnd w:id="2182"/>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2183" w:name="_Toc21095956"/>
      <w:bookmarkStart w:id="2184" w:name="_Toc29763155"/>
      <w:bookmarkStart w:id="2185" w:name="_Toc45869440"/>
      <w:bookmarkStart w:id="2186" w:name="_Toc52554688"/>
      <w:bookmarkStart w:id="2187" w:name="_Toc52555158"/>
      <w:bookmarkStart w:id="2188" w:name="_Toc61112383"/>
      <w:bookmarkStart w:id="2189" w:name="_Toc67911535"/>
      <w:bookmarkStart w:id="2190" w:name="_Toc74843010"/>
      <w:bookmarkStart w:id="2191" w:name="_Toc76503393"/>
      <w:bookmarkStart w:id="2192" w:name="_Toc83040836"/>
      <w:r w:rsidRPr="00EF2F0E">
        <w:rPr>
          <w:lang w:eastAsia="zh-CN"/>
        </w:rPr>
        <w:t>7.7.3</w:t>
      </w:r>
      <w:r w:rsidRPr="00EF2F0E">
        <w:rPr>
          <w:lang w:eastAsia="zh-CN"/>
        </w:rPr>
        <w:tab/>
        <w:t>Minimum requirement for single RAT UTRA operation</w:t>
      </w:r>
      <w:bookmarkEnd w:id="2183"/>
      <w:bookmarkEnd w:id="2184"/>
      <w:bookmarkEnd w:id="2185"/>
      <w:bookmarkEnd w:id="2186"/>
      <w:bookmarkEnd w:id="2187"/>
      <w:bookmarkEnd w:id="2188"/>
      <w:bookmarkEnd w:id="2189"/>
      <w:bookmarkEnd w:id="2190"/>
      <w:bookmarkEnd w:id="2191"/>
      <w:bookmarkEnd w:id="2192"/>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2193" w:name="_Toc21095957"/>
      <w:bookmarkStart w:id="2194" w:name="_Toc29763156"/>
      <w:bookmarkStart w:id="2195" w:name="_Toc45869441"/>
      <w:bookmarkStart w:id="2196" w:name="_Toc52554689"/>
      <w:bookmarkStart w:id="2197" w:name="_Toc52555159"/>
      <w:bookmarkStart w:id="2198" w:name="_Toc61112384"/>
      <w:bookmarkStart w:id="2199" w:name="_Toc67911536"/>
      <w:bookmarkStart w:id="2200" w:name="_Toc74843011"/>
      <w:bookmarkStart w:id="2201" w:name="_Toc76503394"/>
      <w:bookmarkStart w:id="2202" w:name="_Toc83040837"/>
      <w:r w:rsidRPr="00EF2F0E">
        <w:rPr>
          <w:lang w:eastAsia="zh-CN"/>
        </w:rPr>
        <w:t>7.7.4</w:t>
      </w:r>
      <w:r w:rsidRPr="00EF2F0E">
        <w:rPr>
          <w:lang w:eastAsia="zh-CN"/>
        </w:rPr>
        <w:tab/>
        <w:t>Minimum requirement for single RAT E- UTRA operation</w:t>
      </w:r>
      <w:bookmarkEnd w:id="2193"/>
      <w:bookmarkEnd w:id="2194"/>
      <w:bookmarkEnd w:id="2195"/>
      <w:bookmarkEnd w:id="2196"/>
      <w:bookmarkEnd w:id="2197"/>
      <w:bookmarkEnd w:id="2198"/>
      <w:bookmarkEnd w:id="2199"/>
      <w:bookmarkEnd w:id="2200"/>
      <w:bookmarkEnd w:id="2201"/>
      <w:bookmarkEnd w:id="2202"/>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2203" w:name="_Toc21095958"/>
      <w:bookmarkStart w:id="2204" w:name="_Toc29763157"/>
      <w:bookmarkStart w:id="2205" w:name="_Toc45869442"/>
      <w:bookmarkStart w:id="2206" w:name="_Toc52554690"/>
      <w:bookmarkStart w:id="2207" w:name="_Toc52555160"/>
      <w:bookmarkStart w:id="2208" w:name="_Toc61112385"/>
      <w:bookmarkStart w:id="2209" w:name="_Toc67911537"/>
      <w:bookmarkStart w:id="2210" w:name="_Toc74843012"/>
      <w:bookmarkStart w:id="2211" w:name="_Toc76503395"/>
      <w:bookmarkStart w:id="2212" w:name="_Toc83040838"/>
      <w:r w:rsidRPr="00EF2F0E">
        <w:t>7.8</w:t>
      </w:r>
      <w:r w:rsidRPr="00EF2F0E">
        <w:tab/>
        <w:t>In-channel selectivity</w:t>
      </w:r>
      <w:bookmarkEnd w:id="2203"/>
      <w:bookmarkEnd w:id="2204"/>
      <w:bookmarkEnd w:id="2205"/>
      <w:bookmarkEnd w:id="2206"/>
      <w:bookmarkEnd w:id="2207"/>
      <w:bookmarkEnd w:id="2208"/>
      <w:bookmarkEnd w:id="2209"/>
      <w:bookmarkEnd w:id="2210"/>
      <w:bookmarkEnd w:id="2211"/>
      <w:bookmarkEnd w:id="2212"/>
    </w:p>
    <w:p w14:paraId="0984E3F2" w14:textId="77777777" w:rsidR="00B15E99" w:rsidRPr="00EF2F0E" w:rsidRDefault="00B15E99" w:rsidP="00A40339">
      <w:pPr>
        <w:pStyle w:val="Heading3"/>
      </w:pPr>
      <w:bookmarkStart w:id="2213" w:name="_Toc21095959"/>
      <w:bookmarkStart w:id="2214" w:name="_Toc29763158"/>
      <w:bookmarkStart w:id="2215" w:name="_Toc45869443"/>
      <w:bookmarkStart w:id="2216" w:name="_Toc52554691"/>
      <w:bookmarkStart w:id="2217" w:name="_Toc52555161"/>
      <w:bookmarkStart w:id="2218" w:name="_Toc61112386"/>
      <w:bookmarkStart w:id="2219" w:name="_Toc67911538"/>
      <w:bookmarkStart w:id="2220" w:name="_Toc74843013"/>
      <w:bookmarkStart w:id="2221" w:name="_Toc76503396"/>
      <w:bookmarkStart w:id="2222" w:name="_Toc83040839"/>
      <w:r w:rsidRPr="00EF2F0E">
        <w:t>7.8.1</w:t>
      </w:r>
      <w:r w:rsidRPr="00EF2F0E">
        <w:tab/>
        <w:t>General</w:t>
      </w:r>
      <w:bookmarkEnd w:id="2213"/>
      <w:bookmarkEnd w:id="2214"/>
      <w:bookmarkEnd w:id="2215"/>
      <w:bookmarkEnd w:id="2216"/>
      <w:bookmarkEnd w:id="2217"/>
      <w:bookmarkEnd w:id="2218"/>
      <w:bookmarkEnd w:id="2219"/>
      <w:bookmarkEnd w:id="2220"/>
      <w:bookmarkEnd w:id="2221"/>
      <w:bookmarkEnd w:id="2222"/>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223" w:name="_Toc21095960"/>
      <w:bookmarkStart w:id="2224" w:name="_Toc29763159"/>
      <w:bookmarkStart w:id="2225" w:name="_Toc45869444"/>
      <w:bookmarkStart w:id="2226" w:name="_Toc52554692"/>
      <w:bookmarkStart w:id="2227" w:name="_Toc52555162"/>
      <w:bookmarkStart w:id="2228" w:name="_Toc61112387"/>
      <w:bookmarkStart w:id="2229" w:name="_Toc67911539"/>
      <w:bookmarkStart w:id="2230" w:name="_Toc74843014"/>
      <w:bookmarkStart w:id="2231" w:name="_Toc76503397"/>
      <w:bookmarkStart w:id="2232" w:name="_Toc83040840"/>
      <w:r w:rsidRPr="00EF2F0E">
        <w:rPr>
          <w:lang w:eastAsia="zh-CN"/>
        </w:rPr>
        <w:t>7.8.2</w:t>
      </w:r>
      <w:r w:rsidRPr="00EF2F0E">
        <w:rPr>
          <w:lang w:eastAsia="zh-CN"/>
        </w:rPr>
        <w:tab/>
        <w:t>Minimum requirement for MSR operation</w:t>
      </w:r>
      <w:bookmarkEnd w:id="2223"/>
      <w:bookmarkEnd w:id="2224"/>
      <w:bookmarkEnd w:id="2225"/>
      <w:bookmarkEnd w:id="2226"/>
      <w:bookmarkEnd w:id="2227"/>
      <w:bookmarkEnd w:id="2228"/>
      <w:bookmarkEnd w:id="2229"/>
      <w:bookmarkEnd w:id="2230"/>
      <w:bookmarkEnd w:id="2231"/>
      <w:bookmarkEnd w:id="2232"/>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233" w:name="_Toc21095961"/>
      <w:bookmarkStart w:id="2234" w:name="_Toc29763160"/>
      <w:bookmarkStart w:id="2235" w:name="_Toc45869445"/>
      <w:bookmarkStart w:id="2236" w:name="_Toc52554693"/>
      <w:bookmarkStart w:id="2237" w:name="_Toc52555163"/>
      <w:bookmarkStart w:id="2238" w:name="_Toc61112388"/>
      <w:bookmarkStart w:id="2239" w:name="_Toc67911540"/>
      <w:bookmarkStart w:id="2240" w:name="_Toc74843015"/>
      <w:bookmarkStart w:id="2241" w:name="_Toc76503398"/>
      <w:bookmarkStart w:id="2242" w:name="_Toc83040841"/>
      <w:r w:rsidRPr="00EF2F0E">
        <w:rPr>
          <w:lang w:eastAsia="zh-CN"/>
        </w:rPr>
        <w:t>7.8.3</w:t>
      </w:r>
      <w:r w:rsidRPr="00EF2F0E">
        <w:rPr>
          <w:lang w:eastAsia="zh-CN"/>
        </w:rPr>
        <w:tab/>
        <w:t>Minimum requirement for single RAT UTRA operation</w:t>
      </w:r>
      <w:bookmarkEnd w:id="2233"/>
      <w:bookmarkEnd w:id="2234"/>
      <w:bookmarkEnd w:id="2235"/>
      <w:bookmarkEnd w:id="2236"/>
      <w:bookmarkEnd w:id="2237"/>
      <w:bookmarkEnd w:id="2238"/>
      <w:bookmarkEnd w:id="2239"/>
      <w:bookmarkEnd w:id="2240"/>
      <w:bookmarkEnd w:id="2241"/>
      <w:bookmarkEnd w:id="2242"/>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243" w:name="_Toc21095962"/>
      <w:bookmarkStart w:id="2244" w:name="_Toc29763161"/>
      <w:bookmarkStart w:id="2245" w:name="_Toc45869446"/>
      <w:bookmarkStart w:id="2246" w:name="_Toc52554694"/>
      <w:bookmarkStart w:id="2247" w:name="_Toc52555164"/>
      <w:bookmarkStart w:id="2248" w:name="_Toc61112389"/>
      <w:bookmarkStart w:id="2249" w:name="_Toc67911541"/>
      <w:bookmarkStart w:id="2250" w:name="_Toc74843016"/>
      <w:bookmarkStart w:id="2251" w:name="_Toc76503399"/>
      <w:bookmarkStart w:id="2252" w:name="_Toc83040842"/>
      <w:r w:rsidRPr="00EF2F0E">
        <w:rPr>
          <w:lang w:eastAsia="zh-CN"/>
        </w:rPr>
        <w:t>7.8.4</w:t>
      </w:r>
      <w:r w:rsidRPr="00EF2F0E">
        <w:rPr>
          <w:lang w:eastAsia="zh-CN"/>
        </w:rPr>
        <w:tab/>
        <w:t>Minimum requirement for single RAT E-UTRA operation</w:t>
      </w:r>
      <w:bookmarkEnd w:id="2243"/>
      <w:bookmarkEnd w:id="2244"/>
      <w:bookmarkEnd w:id="2245"/>
      <w:bookmarkEnd w:id="2246"/>
      <w:bookmarkEnd w:id="2247"/>
      <w:bookmarkEnd w:id="2248"/>
      <w:bookmarkEnd w:id="2249"/>
      <w:bookmarkEnd w:id="2250"/>
      <w:bookmarkEnd w:id="2251"/>
      <w:bookmarkEnd w:id="2252"/>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253" w:name="_Toc21095963"/>
      <w:bookmarkStart w:id="2254" w:name="_Toc29763162"/>
      <w:bookmarkStart w:id="2255" w:name="_Toc45869447"/>
      <w:bookmarkStart w:id="2256" w:name="_Toc52554695"/>
      <w:bookmarkStart w:id="2257" w:name="_Toc52555165"/>
      <w:bookmarkStart w:id="2258" w:name="_Toc61112390"/>
      <w:bookmarkStart w:id="2259" w:name="_Toc67911542"/>
      <w:bookmarkStart w:id="2260" w:name="_Toc74843017"/>
      <w:bookmarkStart w:id="2261" w:name="_Toc76503400"/>
      <w:bookmarkStart w:id="2262" w:name="_Toc83040843"/>
      <w:r w:rsidRPr="00EF2F0E">
        <w:t>8</w:t>
      </w:r>
      <w:r w:rsidRPr="00EF2F0E">
        <w:tab/>
        <w:t>Performance requirements</w:t>
      </w:r>
      <w:bookmarkEnd w:id="2253"/>
      <w:bookmarkEnd w:id="2254"/>
      <w:bookmarkEnd w:id="2255"/>
      <w:bookmarkEnd w:id="2256"/>
      <w:bookmarkEnd w:id="2257"/>
      <w:bookmarkEnd w:id="2258"/>
      <w:bookmarkEnd w:id="2259"/>
      <w:bookmarkEnd w:id="2260"/>
      <w:bookmarkEnd w:id="2261"/>
      <w:bookmarkEnd w:id="2262"/>
    </w:p>
    <w:p w14:paraId="0984E400" w14:textId="77777777" w:rsidR="00FB41C0" w:rsidRPr="00EF2F0E" w:rsidRDefault="00FB41C0" w:rsidP="00FB41C0">
      <w:pPr>
        <w:pStyle w:val="Heading2"/>
      </w:pPr>
      <w:bookmarkStart w:id="2263" w:name="_Toc21095964"/>
      <w:bookmarkStart w:id="2264" w:name="_Toc29763163"/>
      <w:bookmarkStart w:id="2265" w:name="_Toc45869448"/>
      <w:bookmarkStart w:id="2266" w:name="_Toc52554696"/>
      <w:bookmarkStart w:id="2267" w:name="_Toc52555166"/>
      <w:bookmarkStart w:id="2268" w:name="_Toc61112391"/>
      <w:bookmarkStart w:id="2269" w:name="_Toc67911543"/>
      <w:bookmarkStart w:id="2270" w:name="_Toc74843018"/>
      <w:bookmarkStart w:id="2271" w:name="_Toc76503401"/>
      <w:bookmarkStart w:id="2272" w:name="_Toc83040844"/>
      <w:r w:rsidRPr="00EF2F0E">
        <w:t>8.1</w:t>
      </w:r>
      <w:r w:rsidRPr="00EF2F0E">
        <w:tab/>
        <w:t>General</w:t>
      </w:r>
      <w:bookmarkEnd w:id="2263"/>
      <w:bookmarkEnd w:id="2264"/>
      <w:bookmarkEnd w:id="2265"/>
      <w:bookmarkEnd w:id="2266"/>
      <w:bookmarkEnd w:id="2267"/>
      <w:bookmarkEnd w:id="2268"/>
      <w:bookmarkEnd w:id="2269"/>
      <w:bookmarkEnd w:id="2270"/>
      <w:bookmarkEnd w:id="2271"/>
      <w:bookmarkEnd w:id="2272"/>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273" w:name="_Toc21095965"/>
      <w:bookmarkStart w:id="2274" w:name="_Toc29763164"/>
      <w:bookmarkStart w:id="2275" w:name="_Toc45869449"/>
      <w:bookmarkStart w:id="2276" w:name="_Toc52554697"/>
      <w:bookmarkStart w:id="2277" w:name="_Toc52555167"/>
      <w:bookmarkStart w:id="2278" w:name="_Toc61112392"/>
      <w:bookmarkStart w:id="2279" w:name="_Toc67911544"/>
      <w:bookmarkStart w:id="2280" w:name="_Toc74843019"/>
      <w:bookmarkStart w:id="2281" w:name="_Toc76503402"/>
      <w:bookmarkStart w:id="2282" w:name="_Toc83040845"/>
      <w:r w:rsidRPr="00EF2F0E">
        <w:t>8.1.1</w:t>
      </w:r>
      <w:r w:rsidRPr="00EF2F0E">
        <w:tab/>
        <w:t>UTRA operation</w:t>
      </w:r>
      <w:bookmarkEnd w:id="2273"/>
      <w:bookmarkEnd w:id="2274"/>
      <w:bookmarkEnd w:id="2275"/>
      <w:bookmarkEnd w:id="2276"/>
      <w:bookmarkEnd w:id="2277"/>
      <w:bookmarkEnd w:id="2278"/>
      <w:bookmarkEnd w:id="2279"/>
      <w:bookmarkEnd w:id="2280"/>
      <w:bookmarkEnd w:id="2281"/>
      <w:bookmarkEnd w:id="2282"/>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4pt;height:36.35pt" o:ole="" fillcolor="window">
            <v:imagedata r:id="rId86" o:title=""/>
          </v:shape>
          <o:OLEObject Type="Embed" ProgID="Equation.3" ShapeID="_x0000_i1064" DrawAspect="Content" ObjectID="_1694533339"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4.95pt;height:18.55pt" o:ole="" fillcolor="window">
            <v:imagedata r:id="rId88" o:title=""/>
          </v:shape>
          <o:OLEObject Type="Embed" ProgID="Equation.3" ShapeID="_x0000_i1065" DrawAspect="Content" ObjectID="_1694533340"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7.8pt;height:18.55pt" o:ole="" fillcolor="window">
            <v:imagedata r:id="rId90" o:title=""/>
          </v:shape>
          <o:OLEObject Type="Embed" ProgID="Equation.3" ShapeID="_x0000_i1066" DrawAspect="Content" ObjectID="_1694533341"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5pt;height:18.55pt" o:ole="" fillcolor="window">
            <v:imagedata r:id="rId92" o:title=""/>
          </v:shape>
          <o:OLEObject Type="Embed" ProgID="Equation.3" ShapeID="_x0000_i1067" DrawAspect="Content" ObjectID="_1694533342"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65pt;height:17.8pt" o:ole="" fillcolor="window">
            <v:imagedata r:id="rId94" o:title=""/>
          </v:shape>
          <o:OLEObject Type="Embed" ProgID="Equation.3" ShapeID="_x0000_i1068" DrawAspect="Content" ObjectID="_1694533343"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283" w:name="_Toc21095966"/>
      <w:bookmarkStart w:id="2284" w:name="_Toc29763165"/>
      <w:bookmarkStart w:id="2285" w:name="_Toc45869450"/>
      <w:bookmarkStart w:id="2286" w:name="_Toc52554698"/>
      <w:bookmarkStart w:id="2287" w:name="_Toc52555168"/>
      <w:bookmarkStart w:id="2288" w:name="_Toc61112393"/>
      <w:bookmarkStart w:id="2289" w:name="_Toc67911545"/>
      <w:bookmarkStart w:id="2290" w:name="_Toc74843020"/>
      <w:bookmarkStart w:id="2291" w:name="_Toc76503403"/>
      <w:bookmarkStart w:id="2292" w:name="_Toc83040846"/>
      <w:r w:rsidRPr="00EF2F0E">
        <w:t>8.1.2</w:t>
      </w:r>
      <w:r w:rsidRPr="00EF2F0E">
        <w:tab/>
        <w:t>E-UTRA operation</w:t>
      </w:r>
      <w:bookmarkEnd w:id="2283"/>
      <w:bookmarkEnd w:id="2284"/>
      <w:bookmarkEnd w:id="2285"/>
      <w:bookmarkEnd w:id="2286"/>
      <w:bookmarkEnd w:id="2287"/>
      <w:bookmarkEnd w:id="2288"/>
      <w:bookmarkEnd w:id="2289"/>
      <w:bookmarkEnd w:id="2290"/>
      <w:bookmarkEnd w:id="2291"/>
      <w:bookmarkEnd w:id="2292"/>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45pt;height:16.4pt" o:ole="">
            <v:imagedata r:id="rId96" o:title=""/>
          </v:shape>
          <o:OLEObject Type="Embed" ProgID="Equation.DSMT4" ShapeID="_x0000_i1069" DrawAspect="Content" ObjectID="_1694533344"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4pt;height:13.55pt" o:ole="">
            <v:imagedata r:id="rId98" o:title=""/>
          </v:shape>
          <o:OLEObject Type="Embed" ProgID="Equation.DSMT4" ShapeID="_x0000_i1070" DrawAspect="Content" ObjectID="_1694533345"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4.95pt;height:13.55pt" o:ole="">
            <v:imagedata r:id="rId100" o:title=""/>
          </v:shape>
          <o:OLEObject Type="Embed" ProgID="Equation.DSMT4" ShapeID="_x0000_i1071" DrawAspect="Content" ObjectID="_1694533346" r:id="rId101"/>
        </w:object>
      </w:r>
      <w:bookmarkStart w:id="2293" w:name="_Toc21095967"/>
      <w:bookmarkStart w:id="2294" w:name="_Toc29763166"/>
      <w:bookmarkStart w:id="2295"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4.95pt;height:13.55pt" o:ole="">
            <v:imagedata r:id="rId100" o:title=""/>
          </v:shape>
          <o:OLEObject Type="Embed" ProgID="Equation.DSMT4" ShapeID="_x0000_i1072" DrawAspect="Content" ObjectID="_1694533347"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t>8.2</w:t>
      </w:r>
      <w:r w:rsidRPr="00EF2F0E">
        <w:tab/>
        <w:t>Minimum requirements for MSR operation</w:t>
      </w:r>
      <w:bookmarkEnd w:id="2293"/>
      <w:bookmarkEnd w:id="2294"/>
      <w:bookmarkEnd w:id="2295"/>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296" w:name="_Toc21095968"/>
      <w:bookmarkStart w:id="2297" w:name="_Toc29763167"/>
      <w:bookmarkStart w:id="2298" w:name="_Toc45869452"/>
      <w:bookmarkStart w:id="2299" w:name="_Toc52554699"/>
      <w:bookmarkStart w:id="2300" w:name="_Toc52555169"/>
      <w:bookmarkStart w:id="2301" w:name="_Toc61112394"/>
      <w:bookmarkStart w:id="2302" w:name="_Toc67911546"/>
      <w:bookmarkStart w:id="2303" w:name="_Toc74843021"/>
      <w:bookmarkStart w:id="2304" w:name="_Toc76503404"/>
      <w:bookmarkStart w:id="2305" w:name="_Toc83040847"/>
      <w:r w:rsidRPr="00EF2F0E">
        <w:t>8.3</w:t>
      </w:r>
      <w:r w:rsidRPr="00EF2F0E">
        <w:tab/>
        <w:t>Minimum requirements for UTRA operation</w:t>
      </w:r>
      <w:bookmarkEnd w:id="2296"/>
      <w:bookmarkEnd w:id="2297"/>
      <w:bookmarkEnd w:id="2298"/>
      <w:bookmarkEnd w:id="2299"/>
      <w:bookmarkEnd w:id="2300"/>
      <w:bookmarkEnd w:id="2301"/>
      <w:bookmarkEnd w:id="2302"/>
      <w:bookmarkEnd w:id="2303"/>
      <w:bookmarkEnd w:id="2304"/>
      <w:bookmarkEnd w:id="2305"/>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2306" w:name="_Toc21095969"/>
      <w:bookmarkStart w:id="2307" w:name="_Toc29763168"/>
      <w:bookmarkStart w:id="2308" w:name="_Toc45869453"/>
      <w:bookmarkStart w:id="2309" w:name="_Toc52554700"/>
      <w:bookmarkStart w:id="2310" w:name="_Toc52555170"/>
      <w:bookmarkStart w:id="2311" w:name="_Toc61112395"/>
      <w:bookmarkStart w:id="2312" w:name="_Toc67911547"/>
      <w:bookmarkStart w:id="2313" w:name="_Toc74843022"/>
      <w:bookmarkStart w:id="2314" w:name="_Toc76503405"/>
      <w:bookmarkStart w:id="2315" w:name="_Toc83040848"/>
      <w:r w:rsidRPr="00EF2F0E">
        <w:t>8.4</w:t>
      </w:r>
      <w:r w:rsidRPr="00EF2F0E">
        <w:tab/>
        <w:t>Minimum requirements for E-UTRA operation</w:t>
      </w:r>
      <w:bookmarkEnd w:id="2306"/>
      <w:bookmarkEnd w:id="2307"/>
      <w:bookmarkEnd w:id="2308"/>
      <w:bookmarkEnd w:id="2309"/>
      <w:bookmarkEnd w:id="2310"/>
      <w:bookmarkEnd w:id="2311"/>
      <w:bookmarkEnd w:id="2312"/>
      <w:bookmarkEnd w:id="2313"/>
      <w:bookmarkEnd w:id="2314"/>
      <w:bookmarkEnd w:id="2315"/>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2316" w:name="_Toc21095970"/>
      <w:bookmarkStart w:id="2317" w:name="_Toc29763169"/>
      <w:bookmarkStart w:id="2318" w:name="_Toc45869454"/>
      <w:bookmarkStart w:id="2319" w:name="_Toc52554701"/>
      <w:bookmarkStart w:id="2320" w:name="_Toc52555171"/>
      <w:bookmarkStart w:id="2321" w:name="_Toc61112396"/>
      <w:bookmarkStart w:id="2322" w:name="_Toc67911548"/>
      <w:bookmarkStart w:id="2323" w:name="_Toc74843023"/>
      <w:bookmarkStart w:id="2324" w:name="_Toc76503406"/>
      <w:bookmarkStart w:id="2325" w:name="_Toc83040849"/>
      <w:r w:rsidRPr="00EF2F0E">
        <w:rPr>
          <w:lang w:eastAsia="zh-CN"/>
        </w:rPr>
        <w:t>9</w:t>
      </w:r>
      <w:r w:rsidRPr="00EF2F0E">
        <w:rPr>
          <w:lang w:eastAsia="zh-CN"/>
        </w:rPr>
        <w:tab/>
        <w:t>Radiated transmitter characteristics</w:t>
      </w:r>
      <w:bookmarkEnd w:id="2316"/>
      <w:bookmarkEnd w:id="2317"/>
      <w:bookmarkEnd w:id="2318"/>
      <w:bookmarkEnd w:id="2319"/>
      <w:bookmarkEnd w:id="2320"/>
      <w:bookmarkEnd w:id="2321"/>
      <w:bookmarkEnd w:id="2322"/>
      <w:bookmarkEnd w:id="2323"/>
      <w:bookmarkEnd w:id="2324"/>
      <w:bookmarkEnd w:id="2325"/>
    </w:p>
    <w:p w14:paraId="0984E481" w14:textId="77777777" w:rsidR="00B15E99" w:rsidRPr="00EF2F0E" w:rsidRDefault="00B15E99" w:rsidP="00B15E99">
      <w:pPr>
        <w:pStyle w:val="Heading2"/>
        <w:rPr>
          <w:lang w:eastAsia="zh-CN"/>
        </w:rPr>
      </w:pPr>
      <w:bookmarkStart w:id="2326" w:name="_Toc21095971"/>
      <w:bookmarkStart w:id="2327" w:name="_Toc29763170"/>
      <w:bookmarkStart w:id="2328" w:name="_Toc45869455"/>
      <w:bookmarkStart w:id="2329" w:name="_Toc52554702"/>
      <w:bookmarkStart w:id="2330" w:name="_Toc52555172"/>
      <w:bookmarkStart w:id="2331" w:name="_Toc61112397"/>
      <w:bookmarkStart w:id="2332" w:name="_Toc67911549"/>
      <w:bookmarkStart w:id="2333" w:name="_Toc74843024"/>
      <w:bookmarkStart w:id="2334" w:name="_Toc76503407"/>
      <w:bookmarkStart w:id="2335" w:name="_Toc83040850"/>
      <w:r w:rsidRPr="00EF2F0E">
        <w:rPr>
          <w:lang w:eastAsia="zh-CN"/>
        </w:rPr>
        <w:t>9.1</w:t>
      </w:r>
      <w:r w:rsidRPr="00EF2F0E">
        <w:rPr>
          <w:lang w:eastAsia="zh-CN"/>
        </w:rPr>
        <w:tab/>
        <w:t>General</w:t>
      </w:r>
      <w:bookmarkEnd w:id="2326"/>
      <w:bookmarkEnd w:id="2327"/>
      <w:bookmarkEnd w:id="2328"/>
      <w:bookmarkEnd w:id="2329"/>
      <w:bookmarkEnd w:id="2330"/>
      <w:bookmarkEnd w:id="2331"/>
      <w:bookmarkEnd w:id="2332"/>
      <w:bookmarkEnd w:id="2333"/>
      <w:bookmarkEnd w:id="2334"/>
      <w:bookmarkEnd w:id="2335"/>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5pt;height:38.5pt" o:ole="">
            <v:imagedata r:id="rId103" o:title=""/>
          </v:shape>
          <o:OLEObject Type="Embed" ProgID="Equation.3" ShapeID="_x0000_i1073" DrawAspect="Content" ObjectID="_1694533348"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2336" w:name="_Toc21095972"/>
      <w:bookmarkStart w:id="2337" w:name="_Toc29763171"/>
      <w:bookmarkStart w:id="2338" w:name="_Toc45869456"/>
      <w:bookmarkStart w:id="2339" w:name="_Toc52554703"/>
      <w:bookmarkStart w:id="2340" w:name="_Toc52555173"/>
      <w:bookmarkStart w:id="2341" w:name="_Toc61112398"/>
      <w:bookmarkStart w:id="2342" w:name="_Toc67911550"/>
      <w:bookmarkStart w:id="2343" w:name="_Toc74843025"/>
      <w:bookmarkStart w:id="2344" w:name="_Toc76503408"/>
      <w:bookmarkStart w:id="2345" w:name="_Toc83040851"/>
      <w:r w:rsidRPr="00EF2F0E">
        <w:rPr>
          <w:lang w:eastAsia="zh-CN"/>
        </w:rPr>
        <w:t>9.2</w:t>
      </w:r>
      <w:r w:rsidRPr="00EF2F0E">
        <w:rPr>
          <w:lang w:eastAsia="zh-CN"/>
        </w:rPr>
        <w:tab/>
        <w:t>Radiated transmit power</w:t>
      </w:r>
      <w:bookmarkEnd w:id="2336"/>
      <w:bookmarkEnd w:id="2337"/>
      <w:bookmarkEnd w:id="2338"/>
      <w:bookmarkEnd w:id="2339"/>
      <w:bookmarkEnd w:id="2340"/>
      <w:bookmarkEnd w:id="2341"/>
      <w:bookmarkEnd w:id="2342"/>
      <w:bookmarkEnd w:id="2343"/>
      <w:bookmarkEnd w:id="2344"/>
      <w:bookmarkEnd w:id="2345"/>
    </w:p>
    <w:p w14:paraId="0984E48A" w14:textId="77777777" w:rsidR="00B15E99" w:rsidRPr="00EF2F0E" w:rsidRDefault="00B15E99" w:rsidP="00B15E99">
      <w:pPr>
        <w:pStyle w:val="Heading3"/>
      </w:pPr>
      <w:bookmarkStart w:id="2346" w:name="_Toc21095973"/>
      <w:bookmarkStart w:id="2347" w:name="_Toc29763172"/>
      <w:bookmarkStart w:id="2348" w:name="_Toc45869457"/>
      <w:bookmarkStart w:id="2349" w:name="_Toc52554704"/>
      <w:bookmarkStart w:id="2350" w:name="_Toc52555174"/>
      <w:bookmarkStart w:id="2351" w:name="_Toc61112399"/>
      <w:bookmarkStart w:id="2352" w:name="_Toc67911551"/>
      <w:bookmarkStart w:id="2353" w:name="_Toc74843026"/>
      <w:bookmarkStart w:id="2354" w:name="_Toc76503409"/>
      <w:bookmarkStart w:id="2355" w:name="_Toc83040852"/>
      <w:r w:rsidRPr="00EF2F0E">
        <w:t>9.2.1</w:t>
      </w:r>
      <w:r w:rsidRPr="00EF2F0E">
        <w:tab/>
        <w:t>General</w:t>
      </w:r>
      <w:bookmarkEnd w:id="2346"/>
      <w:bookmarkEnd w:id="2347"/>
      <w:bookmarkEnd w:id="2348"/>
      <w:bookmarkEnd w:id="2349"/>
      <w:bookmarkEnd w:id="2350"/>
      <w:bookmarkEnd w:id="2351"/>
      <w:bookmarkEnd w:id="2352"/>
      <w:bookmarkEnd w:id="2353"/>
      <w:bookmarkEnd w:id="2354"/>
      <w:bookmarkEnd w:id="2355"/>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2356" w:name="_Toc21095974"/>
      <w:bookmarkStart w:id="2357" w:name="_Toc29763173"/>
      <w:bookmarkStart w:id="2358" w:name="_Toc45869458"/>
      <w:bookmarkStart w:id="2359" w:name="_Toc52554705"/>
      <w:bookmarkStart w:id="2360" w:name="_Toc52555175"/>
      <w:bookmarkStart w:id="2361" w:name="_Toc61112400"/>
      <w:bookmarkStart w:id="2362" w:name="_Toc67911552"/>
      <w:bookmarkStart w:id="2363" w:name="_Toc74843027"/>
      <w:bookmarkStart w:id="2364" w:name="_Toc76503410"/>
      <w:bookmarkStart w:id="2365" w:name="_Toc83040853"/>
      <w:r w:rsidRPr="00EF2F0E">
        <w:rPr>
          <w:lang w:eastAsia="zh-CN"/>
        </w:rPr>
        <w:t>9.2.2</w:t>
      </w:r>
      <w:r w:rsidRPr="00EF2F0E">
        <w:rPr>
          <w:lang w:eastAsia="zh-CN"/>
        </w:rPr>
        <w:tab/>
        <w:t>Minimum requirement for MSR operation</w:t>
      </w:r>
      <w:bookmarkEnd w:id="2356"/>
      <w:bookmarkEnd w:id="2357"/>
      <w:bookmarkEnd w:id="2358"/>
      <w:bookmarkEnd w:id="2359"/>
      <w:bookmarkEnd w:id="2360"/>
      <w:bookmarkEnd w:id="2361"/>
      <w:bookmarkEnd w:id="2362"/>
      <w:bookmarkEnd w:id="2363"/>
      <w:bookmarkEnd w:id="2364"/>
      <w:bookmarkEnd w:id="2365"/>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2366" w:name="_Toc21095975"/>
      <w:bookmarkStart w:id="2367" w:name="_Toc29763174"/>
      <w:bookmarkStart w:id="2368" w:name="_Toc45869459"/>
      <w:bookmarkStart w:id="2369" w:name="_Toc52554706"/>
      <w:bookmarkStart w:id="2370" w:name="_Toc52555176"/>
      <w:bookmarkStart w:id="2371" w:name="_Toc61112401"/>
      <w:bookmarkStart w:id="2372" w:name="_Toc67911553"/>
      <w:bookmarkStart w:id="2373" w:name="_Toc74843028"/>
      <w:bookmarkStart w:id="2374" w:name="_Toc76503411"/>
      <w:bookmarkStart w:id="2375" w:name="_Toc83040854"/>
      <w:r w:rsidRPr="00EF2F0E">
        <w:rPr>
          <w:lang w:eastAsia="zh-CN"/>
        </w:rPr>
        <w:t>9.2.3</w:t>
      </w:r>
      <w:r w:rsidRPr="00EF2F0E">
        <w:rPr>
          <w:lang w:eastAsia="zh-CN"/>
        </w:rPr>
        <w:tab/>
        <w:t>Minimum requirement for single RAT UTRA operation</w:t>
      </w:r>
      <w:bookmarkEnd w:id="2366"/>
      <w:bookmarkEnd w:id="2367"/>
      <w:bookmarkEnd w:id="2368"/>
      <w:bookmarkEnd w:id="2369"/>
      <w:bookmarkEnd w:id="2370"/>
      <w:bookmarkEnd w:id="2371"/>
      <w:bookmarkEnd w:id="2372"/>
      <w:bookmarkEnd w:id="2373"/>
      <w:bookmarkEnd w:id="2374"/>
      <w:bookmarkEnd w:id="2375"/>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2376" w:name="_Toc21095976"/>
      <w:bookmarkStart w:id="2377" w:name="_Toc29763175"/>
      <w:bookmarkStart w:id="2378" w:name="_Toc45869460"/>
      <w:bookmarkStart w:id="2379" w:name="_Toc52554707"/>
      <w:bookmarkStart w:id="2380" w:name="_Toc52555177"/>
      <w:bookmarkStart w:id="2381" w:name="_Toc61112402"/>
      <w:bookmarkStart w:id="2382" w:name="_Toc67911554"/>
      <w:bookmarkStart w:id="2383" w:name="_Toc74843029"/>
      <w:bookmarkStart w:id="2384" w:name="_Toc76503412"/>
      <w:bookmarkStart w:id="2385" w:name="_Toc83040855"/>
      <w:r w:rsidRPr="00EF2F0E">
        <w:rPr>
          <w:lang w:eastAsia="zh-CN"/>
        </w:rPr>
        <w:t>9.2.4</w:t>
      </w:r>
      <w:r w:rsidRPr="00EF2F0E">
        <w:rPr>
          <w:lang w:eastAsia="zh-CN"/>
        </w:rPr>
        <w:tab/>
        <w:t>Minimum requirement for single RAT E-UTRA operation</w:t>
      </w:r>
      <w:bookmarkEnd w:id="2376"/>
      <w:bookmarkEnd w:id="2377"/>
      <w:bookmarkEnd w:id="2378"/>
      <w:bookmarkEnd w:id="2379"/>
      <w:bookmarkEnd w:id="2380"/>
      <w:bookmarkEnd w:id="2381"/>
      <w:bookmarkEnd w:id="2382"/>
      <w:bookmarkEnd w:id="2383"/>
      <w:bookmarkEnd w:id="2384"/>
      <w:bookmarkEnd w:id="2385"/>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2386" w:name="_Toc21095977"/>
      <w:bookmarkStart w:id="2387" w:name="_Toc29763176"/>
      <w:bookmarkStart w:id="2388" w:name="_Toc45869461"/>
      <w:bookmarkStart w:id="2389" w:name="_Toc52554708"/>
      <w:bookmarkStart w:id="2390" w:name="_Toc52555178"/>
      <w:bookmarkStart w:id="2391" w:name="_Toc61112403"/>
      <w:bookmarkStart w:id="2392" w:name="_Toc67911555"/>
      <w:bookmarkStart w:id="2393" w:name="_Toc74843030"/>
      <w:bookmarkStart w:id="2394" w:name="_Toc76503413"/>
      <w:bookmarkStart w:id="2395" w:name="_Toc83040856"/>
      <w:r w:rsidRPr="00EF2F0E">
        <w:t>9.3</w:t>
      </w:r>
      <w:r w:rsidRPr="00EF2F0E">
        <w:tab/>
        <w:t>OTA Base Station output power</w:t>
      </w:r>
      <w:bookmarkEnd w:id="2386"/>
      <w:bookmarkEnd w:id="2387"/>
      <w:bookmarkEnd w:id="2388"/>
      <w:bookmarkEnd w:id="2389"/>
      <w:bookmarkEnd w:id="2390"/>
      <w:bookmarkEnd w:id="2391"/>
      <w:bookmarkEnd w:id="2392"/>
      <w:bookmarkEnd w:id="2393"/>
      <w:bookmarkEnd w:id="2394"/>
      <w:bookmarkEnd w:id="2395"/>
    </w:p>
    <w:p w14:paraId="0984E49B" w14:textId="77777777" w:rsidR="00B15E99" w:rsidRPr="00EF2F0E" w:rsidRDefault="00B15E99" w:rsidP="00B15E99">
      <w:pPr>
        <w:pStyle w:val="Heading3"/>
      </w:pPr>
      <w:bookmarkStart w:id="2396" w:name="_Toc21095978"/>
      <w:bookmarkStart w:id="2397" w:name="_Toc29763177"/>
      <w:bookmarkStart w:id="2398" w:name="_Toc45869462"/>
      <w:bookmarkStart w:id="2399" w:name="_Toc52554709"/>
      <w:bookmarkStart w:id="2400" w:name="_Toc52555179"/>
      <w:bookmarkStart w:id="2401" w:name="_Toc61112404"/>
      <w:bookmarkStart w:id="2402" w:name="_Toc67911556"/>
      <w:bookmarkStart w:id="2403" w:name="_Toc74843031"/>
      <w:bookmarkStart w:id="2404" w:name="_Toc76503414"/>
      <w:bookmarkStart w:id="2405" w:name="_Toc83040857"/>
      <w:r w:rsidRPr="00EF2F0E">
        <w:t>9.3.1</w:t>
      </w:r>
      <w:r w:rsidRPr="00EF2F0E">
        <w:tab/>
        <w:t>General</w:t>
      </w:r>
      <w:bookmarkEnd w:id="2396"/>
      <w:bookmarkEnd w:id="2397"/>
      <w:bookmarkEnd w:id="2398"/>
      <w:bookmarkEnd w:id="2399"/>
      <w:bookmarkEnd w:id="2400"/>
      <w:bookmarkEnd w:id="2401"/>
      <w:bookmarkEnd w:id="2402"/>
      <w:bookmarkEnd w:id="2403"/>
      <w:bookmarkEnd w:id="2404"/>
      <w:bookmarkEnd w:id="2405"/>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2406" w:name="_Toc21095979"/>
      <w:bookmarkStart w:id="2407" w:name="_Toc29763178"/>
      <w:bookmarkStart w:id="2408" w:name="_Toc45869463"/>
      <w:bookmarkStart w:id="2409" w:name="_Toc52554710"/>
      <w:bookmarkStart w:id="2410" w:name="_Toc52555180"/>
      <w:bookmarkStart w:id="2411" w:name="_Toc61112405"/>
      <w:bookmarkStart w:id="2412" w:name="_Toc67911557"/>
      <w:bookmarkStart w:id="2413" w:name="_Toc74843032"/>
      <w:bookmarkStart w:id="2414" w:name="_Toc76503415"/>
      <w:bookmarkStart w:id="2415" w:name="_Toc83040858"/>
      <w:r w:rsidRPr="00EF2F0E">
        <w:t>9.3.2</w:t>
      </w:r>
      <w:r w:rsidRPr="00EF2F0E">
        <w:tab/>
        <w:t>OTA Maximum output power</w:t>
      </w:r>
      <w:bookmarkEnd w:id="2406"/>
      <w:bookmarkEnd w:id="2407"/>
      <w:bookmarkEnd w:id="2408"/>
      <w:bookmarkEnd w:id="2409"/>
      <w:bookmarkEnd w:id="2410"/>
      <w:bookmarkEnd w:id="2411"/>
      <w:bookmarkEnd w:id="2412"/>
      <w:bookmarkEnd w:id="2413"/>
      <w:bookmarkEnd w:id="2414"/>
      <w:bookmarkEnd w:id="2415"/>
    </w:p>
    <w:p w14:paraId="0984E49E" w14:textId="77777777" w:rsidR="00B15E99" w:rsidRPr="00EF2F0E" w:rsidRDefault="00B15E99" w:rsidP="00B15E99">
      <w:pPr>
        <w:pStyle w:val="Heading4"/>
      </w:pPr>
      <w:bookmarkStart w:id="2416" w:name="_Toc21095980"/>
      <w:bookmarkStart w:id="2417" w:name="_Toc29763179"/>
      <w:bookmarkStart w:id="2418" w:name="_Toc45869464"/>
      <w:bookmarkStart w:id="2419" w:name="_Toc52554711"/>
      <w:bookmarkStart w:id="2420" w:name="_Toc52555181"/>
      <w:bookmarkStart w:id="2421" w:name="_Toc61112406"/>
      <w:bookmarkStart w:id="2422" w:name="_Toc67911558"/>
      <w:bookmarkStart w:id="2423" w:name="_Toc74843033"/>
      <w:bookmarkStart w:id="2424" w:name="_Toc76503416"/>
      <w:bookmarkStart w:id="2425" w:name="_Toc83040859"/>
      <w:r w:rsidRPr="00EF2F0E">
        <w:t>9.3.2.1</w:t>
      </w:r>
      <w:r w:rsidRPr="00EF2F0E">
        <w:tab/>
        <w:t>General</w:t>
      </w:r>
      <w:bookmarkEnd w:id="2416"/>
      <w:bookmarkEnd w:id="2417"/>
      <w:bookmarkEnd w:id="2418"/>
      <w:bookmarkEnd w:id="2419"/>
      <w:bookmarkEnd w:id="2420"/>
      <w:bookmarkEnd w:id="2421"/>
      <w:bookmarkEnd w:id="2422"/>
      <w:bookmarkEnd w:id="2423"/>
      <w:bookmarkEnd w:id="2424"/>
      <w:bookmarkEnd w:id="2425"/>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2426" w:name="_Toc21095981"/>
      <w:bookmarkStart w:id="2427" w:name="_Toc29763180"/>
      <w:bookmarkStart w:id="2428" w:name="_Toc45869465"/>
      <w:bookmarkStart w:id="2429" w:name="_Toc52554712"/>
      <w:bookmarkStart w:id="2430" w:name="_Toc52555182"/>
      <w:bookmarkStart w:id="2431" w:name="_Toc61112407"/>
      <w:bookmarkStart w:id="2432" w:name="_Toc67911559"/>
      <w:bookmarkStart w:id="2433" w:name="_Toc74843034"/>
      <w:bookmarkStart w:id="2434" w:name="_Toc76503417"/>
      <w:bookmarkStart w:id="2435" w:name="_Toc83040860"/>
      <w:r w:rsidRPr="00EF2F0E">
        <w:t>9.3.2.2</w:t>
      </w:r>
      <w:r w:rsidRPr="00EF2F0E">
        <w:tab/>
        <w:t>Minimum requirement for MSR operation</w:t>
      </w:r>
      <w:bookmarkEnd w:id="2426"/>
      <w:bookmarkEnd w:id="2427"/>
      <w:bookmarkEnd w:id="2428"/>
      <w:bookmarkEnd w:id="2429"/>
      <w:bookmarkEnd w:id="2430"/>
      <w:bookmarkEnd w:id="2431"/>
      <w:bookmarkEnd w:id="2432"/>
      <w:bookmarkEnd w:id="2433"/>
      <w:bookmarkEnd w:id="2434"/>
      <w:bookmarkEnd w:id="2435"/>
    </w:p>
    <w:p w14:paraId="0984E4C1" w14:textId="77777777" w:rsidR="00B15E99" w:rsidRPr="00EF2F0E" w:rsidRDefault="00B15E99" w:rsidP="00B15E99">
      <w:pPr>
        <w:pStyle w:val="Heading5"/>
      </w:pPr>
      <w:bookmarkStart w:id="2436" w:name="_Toc21095982"/>
      <w:bookmarkStart w:id="2437" w:name="_Toc29763181"/>
      <w:bookmarkStart w:id="2438" w:name="_Toc45869466"/>
      <w:bookmarkStart w:id="2439" w:name="_Toc52554713"/>
      <w:bookmarkStart w:id="2440" w:name="_Toc52555183"/>
      <w:bookmarkStart w:id="2441" w:name="_Toc61112408"/>
      <w:bookmarkStart w:id="2442" w:name="_Toc67911560"/>
      <w:bookmarkStart w:id="2443" w:name="_Toc74843035"/>
      <w:bookmarkStart w:id="2444" w:name="_Toc76503418"/>
      <w:bookmarkStart w:id="2445" w:name="_Toc83040861"/>
      <w:r w:rsidRPr="00EF2F0E">
        <w:t>9.3.2.2.1</w:t>
      </w:r>
      <w:r w:rsidRPr="00EF2F0E">
        <w:tab/>
        <w:t>General</w:t>
      </w:r>
      <w:bookmarkEnd w:id="2436"/>
      <w:bookmarkEnd w:id="2437"/>
      <w:bookmarkEnd w:id="2438"/>
      <w:bookmarkEnd w:id="2439"/>
      <w:bookmarkEnd w:id="2440"/>
      <w:bookmarkEnd w:id="2441"/>
      <w:bookmarkEnd w:id="2442"/>
      <w:bookmarkEnd w:id="2443"/>
      <w:bookmarkEnd w:id="2444"/>
      <w:bookmarkEnd w:id="2445"/>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2446" w:name="_Toc21095983"/>
      <w:bookmarkStart w:id="2447" w:name="_Toc29763182"/>
      <w:bookmarkStart w:id="2448" w:name="_Toc45869467"/>
      <w:bookmarkStart w:id="2449" w:name="_Toc52554714"/>
      <w:bookmarkStart w:id="2450" w:name="_Toc52555184"/>
      <w:bookmarkStart w:id="2451" w:name="_Toc61112409"/>
      <w:bookmarkStart w:id="2452" w:name="_Toc67911561"/>
      <w:bookmarkStart w:id="2453" w:name="_Toc74843036"/>
      <w:bookmarkStart w:id="2454" w:name="_Toc76503419"/>
      <w:bookmarkStart w:id="2455" w:name="_Toc83040862"/>
      <w:r w:rsidRPr="00EF2F0E">
        <w:t>9.3.2.2.2</w:t>
      </w:r>
      <w:r w:rsidRPr="00EF2F0E">
        <w:tab/>
        <w:t>Additional requirements (regional)</w:t>
      </w:r>
      <w:bookmarkEnd w:id="2446"/>
      <w:bookmarkEnd w:id="2447"/>
      <w:bookmarkEnd w:id="2448"/>
      <w:bookmarkEnd w:id="2449"/>
      <w:bookmarkEnd w:id="2450"/>
      <w:bookmarkEnd w:id="2451"/>
      <w:bookmarkEnd w:id="2452"/>
      <w:bookmarkEnd w:id="2453"/>
      <w:bookmarkEnd w:id="2454"/>
      <w:bookmarkEnd w:id="2455"/>
    </w:p>
    <w:p w14:paraId="0984E4C6" w14:textId="77777777" w:rsidR="00B15E99" w:rsidRPr="00EF2F0E" w:rsidRDefault="00B15E99" w:rsidP="00B15E99">
      <w:pPr>
        <w:pStyle w:val="Heading4"/>
      </w:pPr>
      <w:bookmarkStart w:id="2456" w:name="_Toc21095984"/>
      <w:bookmarkStart w:id="2457" w:name="_Toc29763183"/>
      <w:bookmarkStart w:id="2458" w:name="_Toc45869468"/>
      <w:bookmarkStart w:id="2459" w:name="_Toc52554715"/>
      <w:bookmarkStart w:id="2460" w:name="_Toc52555185"/>
      <w:bookmarkStart w:id="2461" w:name="_Toc61112410"/>
      <w:bookmarkStart w:id="2462" w:name="_Toc67911562"/>
      <w:bookmarkStart w:id="2463" w:name="_Toc74843037"/>
      <w:bookmarkStart w:id="2464" w:name="_Toc76503420"/>
      <w:bookmarkStart w:id="2465" w:name="_Toc83040863"/>
      <w:r w:rsidRPr="00EF2F0E">
        <w:t>9.3.2.3</w:t>
      </w:r>
      <w:r w:rsidRPr="00EF2F0E">
        <w:tab/>
        <w:t>Minimum requirement for single RAT UTRA operation</w:t>
      </w:r>
      <w:bookmarkEnd w:id="2456"/>
      <w:bookmarkEnd w:id="2457"/>
      <w:bookmarkEnd w:id="2458"/>
      <w:bookmarkEnd w:id="2459"/>
      <w:bookmarkEnd w:id="2460"/>
      <w:bookmarkEnd w:id="2461"/>
      <w:bookmarkEnd w:id="2462"/>
      <w:bookmarkEnd w:id="2463"/>
      <w:bookmarkEnd w:id="2464"/>
      <w:bookmarkEnd w:id="2465"/>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2466" w:name="_Toc21095985"/>
      <w:bookmarkStart w:id="2467" w:name="_Toc29763184"/>
      <w:bookmarkStart w:id="2468" w:name="_Toc45869469"/>
      <w:bookmarkStart w:id="2469" w:name="_Toc52554716"/>
      <w:bookmarkStart w:id="2470" w:name="_Toc52555186"/>
      <w:bookmarkStart w:id="2471" w:name="_Toc61112411"/>
      <w:bookmarkStart w:id="2472" w:name="_Toc67911563"/>
      <w:bookmarkStart w:id="2473" w:name="_Toc74843038"/>
      <w:bookmarkStart w:id="2474" w:name="_Toc76503421"/>
      <w:bookmarkStart w:id="2475" w:name="_Toc83040864"/>
      <w:r w:rsidRPr="00EF2F0E">
        <w:t>9.3.2.4</w:t>
      </w:r>
      <w:r w:rsidRPr="00EF2F0E">
        <w:tab/>
        <w:t>Minimum requirement for single RAT E-UTRA operation</w:t>
      </w:r>
      <w:bookmarkEnd w:id="2466"/>
      <w:bookmarkEnd w:id="2467"/>
      <w:bookmarkEnd w:id="2468"/>
      <w:bookmarkEnd w:id="2469"/>
      <w:bookmarkEnd w:id="2470"/>
      <w:bookmarkEnd w:id="2471"/>
      <w:bookmarkEnd w:id="2472"/>
      <w:bookmarkEnd w:id="2473"/>
      <w:bookmarkEnd w:id="2474"/>
      <w:bookmarkEnd w:id="2475"/>
    </w:p>
    <w:p w14:paraId="0984E4C9" w14:textId="77777777" w:rsidR="00B15E99" w:rsidRPr="00EF2F0E" w:rsidRDefault="00B15E99" w:rsidP="00B15E99">
      <w:pPr>
        <w:pStyle w:val="Heading5"/>
      </w:pPr>
      <w:bookmarkStart w:id="2476" w:name="_Toc21095986"/>
      <w:bookmarkStart w:id="2477" w:name="_Toc29763185"/>
      <w:bookmarkStart w:id="2478" w:name="_Toc45869470"/>
      <w:bookmarkStart w:id="2479" w:name="_Toc52554717"/>
      <w:bookmarkStart w:id="2480" w:name="_Toc52555187"/>
      <w:bookmarkStart w:id="2481" w:name="_Toc61112412"/>
      <w:bookmarkStart w:id="2482" w:name="_Toc67911564"/>
      <w:bookmarkStart w:id="2483" w:name="_Toc74843039"/>
      <w:bookmarkStart w:id="2484" w:name="_Toc76503422"/>
      <w:bookmarkStart w:id="2485" w:name="_Toc83040865"/>
      <w:r w:rsidRPr="00EF2F0E">
        <w:t>9.3.2.4.1</w:t>
      </w:r>
      <w:r w:rsidRPr="00EF2F0E">
        <w:tab/>
        <w:t>General</w:t>
      </w:r>
      <w:bookmarkEnd w:id="2476"/>
      <w:bookmarkEnd w:id="2477"/>
      <w:bookmarkEnd w:id="2478"/>
      <w:bookmarkEnd w:id="2479"/>
      <w:bookmarkEnd w:id="2480"/>
      <w:bookmarkEnd w:id="2481"/>
      <w:bookmarkEnd w:id="2482"/>
      <w:bookmarkEnd w:id="2483"/>
      <w:bookmarkEnd w:id="2484"/>
      <w:bookmarkEnd w:id="2485"/>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2486" w:name="_Toc21095987"/>
      <w:bookmarkStart w:id="2487" w:name="_Toc29763186"/>
      <w:bookmarkStart w:id="2488" w:name="_Toc45869471"/>
      <w:bookmarkStart w:id="2489" w:name="_Toc52554718"/>
      <w:bookmarkStart w:id="2490" w:name="_Toc52555188"/>
      <w:bookmarkStart w:id="2491" w:name="_Toc61112413"/>
      <w:bookmarkStart w:id="2492" w:name="_Toc67911565"/>
      <w:bookmarkStart w:id="2493" w:name="_Toc74843040"/>
      <w:bookmarkStart w:id="2494" w:name="_Toc76503423"/>
      <w:bookmarkStart w:id="2495" w:name="_Toc83040866"/>
      <w:r w:rsidRPr="00EF2F0E">
        <w:t>9.3.2.4.2</w:t>
      </w:r>
      <w:r w:rsidRPr="00EF2F0E">
        <w:tab/>
        <w:t>Additional requirements (regional)</w:t>
      </w:r>
      <w:bookmarkEnd w:id="2486"/>
      <w:bookmarkEnd w:id="2487"/>
      <w:bookmarkEnd w:id="2488"/>
      <w:bookmarkEnd w:id="2489"/>
      <w:bookmarkEnd w:id="2490"/>
      <w:bookmarkEnd w:id="2491"/>
      <w:bookmarkEnd w:id="2492"/>
      <w:bookmarkEnd w:id="2493"/>
      <w:bookmarkEnd w:id="2494"/>
      <w:bookmarkEnd w:id="2495"/>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2496" w:name="_Toc21095988"/>
      <w:bookmarkStart w:id="2497" w:name="_Toc29763187"/>
      <w:bookmarkStart w:id="2498" w:name="_Toc45869472"/>
      <w:bookmarkStart w:id="2499" w:name="_Toc52554719"/>
      <w:bookmarkStart w:id="2500" w:name="_Toc52555189"/>
      <w:bookmarkStart w:id="2501" w:name="_Toc61112414"/>
      <w:bookmarkStart w:id="2502" w:name="_Toc67911566"/>
      <w:bookmarkStart w:id="2503" w:name="_Toc74843041"/>
      <w:bookmarkStart w:id="2504" w:name="_Toc76503424"/>
      <w:bookmarkStart w:id="2505" w:name="_Toc83040867"/>
      <w:r w:rsidRPr="00EF2F0E">
        <w:rPr>
          <w:lang w:val="sv-SE"/>
        </w:rPr>
        <w:t>9.3.3</w:t>
      </w:r>
      <w:r w:rsidRPr="00EF2F0E">
        <w:rPr>
          <w:lang w:val="sv-SE"/>
        </w:rPr>
        <w:tab/>
        <w:t>OTA E-UTRA DL RS power</w:t>
      </w:r>
      <w:bookmarkEnd w:id="2496"/>
      <w:bookmarkEnd w:id="2497"/>
      <w:bookmarkEnd w:id="2498"/>
      <w:bookmarkEnd w:id="2499"/>
      <w:bookmarkEnd w:id="2500"/>
      <w:bookmarkEnd w:id="2501"/>
      <w:bookmarkEnd w:id="2502"/>
      <w:bookmarkEnd w:id="2503"/>
      <w:bookmarkEnd w:id="2504"/>
      <w:bookmarkEnd w:id="2505"/>
    </w:p>
    <w:p w14:paraId="0984E4CE" w14:textId="77777777" w:rsidR="00B15E99" w:rsidRPr="00EF2F0E" w:rsidRDefault="00B15E99" w:rsidP="00B15E99">
      <w:pPr>
        <w:pStyle w:val="Heading4"/>
        <w:ind w:left="864" w:hanging="864"/>
      </w:pPr>
      <w:bookmarkStart w:id="2506" w:name="_Toc21095989"/>
      <w:bookmarkStart w:id="2507" w:name="_Toc29763188"/>
      <w:bookmarkStart w:id="2508" w:name="_Toc45869473"/>
      <w:bookmarkStart w:id="2509" w:name="_Toc52554720"/>
      <w:bookmarkStart w:id="2510" w:name="_Toc52555190"/>
      <w:bookmarkStart w:id="2511" w:name="_Toc61112415"/>
      <w:bookmarkStart w:id="2512" w:name="_Toc67911567"/>
      <w:bookmarkStart w:id="2513" w:name="_Toc74843042"/>
      <w:bookmarkStart w:id="2514" w:name="_Toc76503425"/>
      <w:bookmarkStart w:id="2515" w:name="_Toc83040868"/>
      <w:r w:rsidRPr="00EF2F0E">
        <w:t>9.3.3.1</w:t>
      </w:r>
      <w:r w:rsidRPr="00EF2F0E">
        <w:tab/>
        <w:t>General</w:t>
      </w:r>
      <w:bookmarkEnd w:id="2506"/>
      <w:bookmarkEnd w:id="2507"/>
      <w:bookmarkEnd w:id="2508"/>
      <w:bookmarkEnd w:id="2509"/>
      <w:bookmarkEnd w:id="2510"/>
      <w:bookmarkEnd w:id="2511"/>
      <w:bookmarkEnd w:id="2512"/>
      <w:bookmarkEnd w:id="2513"/>
      <w:bookmarkEnd w:id="2514"/>
      <w:bookmarkEnd w:id="2515"/>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2516" w:name="_Toc21095990"/>
      <w:bookmarkStart w:id="2517" w:name="_Toc29763189"/>
      <w:bookmarkStart w:id="2518" w:name="_Toc45869474"/>
      <w:bookmarkStart w:id="2519" w:name="_Toc52554721"/>
      <w:bookmarkStart w:id="2520" w:name="_Toc52555191"/>
      <w:bookmarkStart w:id="2521" w:name="_Toc61112416"/>
      <w:bookmarkStart w:id="2522" w:name="_Toc67911568"/>
      <w:bookmarkStart w:id="2523" w:name="_Toc74843043"/>
      <w:bookmarkStart w:id="2524" w:name="_Toc76503426"/>
      <w:bookmarkStart w:id="2525" w:name="_Toc83040869"/>
      <w:r w:rsidRPr="00EF2F0E">
        <w:t>9.3.3.2</w:t>
      </w:r>
      <w:r w:rsidRPr="00EF2F0E">
        <w:tab/>
        <w:t>Minimum requirement for MSR operation</w:t>
      </w:r>
      <w:bookmarkEnd w:id="2516"/>
      <w:bookmarkEnd w:id="2517"/>
      <w:bookmarkEnd w:id="2518"/>
      <w:bookmarkEnd w:id="2519"/>
      <w:bookmarkEnd w:id="2520"/>
      <w:bookmarkEnd w:id="2521"/>
      <w:bookmarkEnd w:id="2522"/>
      <w:bookmarkEnd w:id="2523"/>
      <w:bookmarkEnd w:id="2524"/>
      <w:bookmarkEnd w:id="2525"/>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2526" w:name="_Toc21095991"/>
      <w:bookmarkStart w:id="2527" w:name="_Toc29763190"/>
      <w:bookmarkStart w:id="2528" w:name="_Toc45869475"/>
      <w:bookmarkStart w:id="2529" w:name="_Toc52554722"/>
      <w:bookmarkStart w:id="2530" w:name="_Toc52555192"/>
      <w:bookmarkStart w:id="2531" w:name="_Toc61112417"/>
      <w:bookmarkStart w:id="2532" w:name="_Toc67911569"/>
      <w:bookmarkStart w:id="2533" w:name="_Toc74843044"/>
      <w:bookmarkStart w:id="2534" w:name="_Toc76503427"/>
      <w:bookmarkStart w:id="2535" w:name="_Toc83040870"/>
      <w:r w:rsidRPr="00EF2F0E">
        <w:t>9.3.3.3</w:t>
      </w:r>
      <w:r w:rsidRPr="00EF2F0E">
        <w:tab/>
        <w:t>Minimum requirement for single RAT UTRA operation</w:t>
      </w:r>
      <w:bookmarkEnd w:id="2526"/>
      <w:bookmarkEnd w:id="2527"/>
      <w:bookmarkEnd w:id="2528"/>
      <w:bookmarkEnd w:id="2529"/>
      <w:bookmarkEnd w:id="2530"/>
      <w:bookmarkEnd w:id="2531"/>
      <w:bookmarkEnd w:id="2532"/>
      <w:bookmarkEnd w:id="2533"/>
      <w:bookmarkEnd w:id="2534"/>
      <w:bookmarkEnd w:id="2535"/>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2536" w:name="_Toc21095992"/>
      <w:bookmarkStart w:id="2537" w:name="_Toc29763191"/>
      <w:bookmarkStart w:id="2538" w:name="_Toc45869476"/>
      <w:bookmarkStart w:id="2539" w:name="_Toc52554723"/>
      <w:bookmarkStart w:id="2540" w:name="_Toc52555193"/>
      <w:bookmarkStart w:id="2541" w:name="_Toc61112418"/>
      <w:bookmarkStart w:id="2542" w:name="_Toc67911570"/>
      <w:bookmarkStart w:id="2543" w:name="_Toc74843045"/>
      <w:bookmarkStart w:id="2544" w:name="_Toc76503428"/>
      <w:bookmarkStart w:id="2545" w:name="_Toc83040871"/>
      <w:r w:rsidRPr="00EF2F0E">
        <w:t>9.3.3.4</w:t>
      </w:r>
      <w:r w:rsidRPr="00EF2F0E">
        <w:tab/>
        <w:t>Minimum requirement for single RAT E-UTRA operation</w:t>
      </w:r>
      <w:bookmarkEnd w:id="2536"/>
      <w:bookmarkEnd w:id="2537"/>
      <w:bookmarkEnd w:id="2538"/>
      <w:bookmarkEnd w:id="2539"/>
      <w:bookmarkEnd w:id="2540"/>
      <w:bookmarkEnd w:id="2541"/>
      <w:bookmarkEnd w:id="2542"/>
      <w:bookmarkEnd w:id="2543"/>
      <w:bookmarkEnd w:id="2544"/>
      <w:bookmarkEnd w:id="2545"/>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2546" w:name="_Toc21095993"/>
      <w:bookmarkStart w:id="2547" w:name="_Toc29763192"/>
      <w:bookmarkStart w:id="2548" w:name="_Toc45869477"/>
      <w:bookmarkStart w:id="2549" w:name="_Toc52554724"/>
      <w:bookmarkStart w:id="2550" w:name="_Toc52555194"/>
      <w:bookmarkStart w:id="2551" w:name="_Toc61112419"/>
      <w:bookmarkStart w:id="2552" w:name="_Toc67911571"/>
      <w:bookmarkStart w:id="2553" w:name="_Toc74843046"/>
      <w:bookmarkStart w:id="2554" w:name="_Toc76503429"/>
      <w:bookmarkStart w:id="2555" w:name="_Toc83040872"/>
      <w:r w:rsidRPr="00EF2F0E">
        <w:t>9.4</w:t>
      </w:r>
      <w:r w:rsidRPr="00EF2F0E">
        <w:tab/>
        <w:t>OTA Output power dynamics</w:t>
      </w:r>
      <w:bookmarkEnd w:id="2546"/>
      <w:bookmarkEnd w:id="2547"/>
      <w:bookmarkEnd w:id="2548"/>
      <w:bookmarkEnd w:id="2549"/>
      <w:bookmarkEnd w:id="2550"/>
      <w:bookmarkEnd w:id="2551"/>
      <w:bookmarkEnd w:id="2552"/>
      <w:bookmarkEnd w:id="2553"/>
      <w:bookmarkEnd w:id="2554"/>
      <w:bookmarkEnd w:id="2555"/>
    </w:p>
    <w:p w14:paraId="0984E4DB" w14:textId="77777777" w:rsidR="00B15E99" w:rsidRPr="00EF2F0E" w:rsidRDefault="00B15E99" w:rsidP="00B15E99">
      <w:pPr>
        <w:pStyle w:val="Heading3"/>
      </w:pPr>
      <w:bookmarkStart w:id="2556" w:name="_Toc21095994"/>
      <w:bookmarkStart w:id="2557" w:name="_Toc29763193"/>
      <w:bookmarkStart w:id="2558" w:name="_Toc45869478"/>
      <w:bookmarkStart w:id="2559" w:name="_Toc52554725"/>
      <w:bookmarkStart w:id="2560" w:name="_Toc52555195"/>
      <w:bookmarkStart w:id="2561" w:name="_Toc61112420"/>
      <w:bookmarkStart w:id="2562" w:name="_Toc67911572"/>
      <w:bookmarkStart w:id="2563" w:name="_Toc74843047"/>
      <w:bookmarkStart w:id="2564" w:name="_Toc76503430"/>
      <w:bookmarkStart w:id="2565" w:name="_Toc83040873"/>
      <w:r w:rsidRPr="00EF2F0E">
        <w:t>9.4.1</w:t>
      </w:r>
      <w:r w:rsidRPr="00EF2F0E">
        <w:tab/>
        <w:t>General</w:t>
      </w:r>
      <w:bookmarkEnd w:id="2556"/>
      <w:bookmarkEnd w:id="2557"/>
      <w:bookmarkEnd w:id="2558"/>
      <w:bookmarkEnd w:id="2559"/>
      <w:bookmarkEnd w:id="2560"/>
      <w:bookmarkEnd w:id="2561"/>
      <w:bookmarkEnd w:id="2562"/>
      <w:bookmarkEnd w:id="2563"/>
      <w:bookmarkEnd w:id="2564"/>
      <w:bookmarkEnd w:id="2565"/>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2566" w:name="_Toc21095995"/>
      <w:bookmarkStart w:id="2567" w:name="_Toc29763194"/>
      <w:bookmarkStart w:id="2568" w:name="_Toc45869479"/>
      <w:bookmarkStart w:id="2569" w:name="_Toc52554726"/>
      <w:bookmarkStart w:id="2570" w:name="_Toc52555196"/>
      <w:bookmarkStart w:id="2571" w:name="_Toc61112421"/>
      <w:bookmarkStart w:id="2572" w:name="_Toc67911573"/>
      <w:bookmarkStart w:id="2573" w:name="_Toc74843048"/>
      <w:bookmarkStart w:id="2574" w:name="_Toc76503431"/>
      <w:bookmarkStart w:id="2575" w:name="_Toc83040874"/>
      <w:r w:rsidRPr="00EF2F0E">
        <w:t>9.4.2</w:t>
      </w:r>
      <w:r w:rsidRPr="00EF2F0E">
        <w:tab/>
        <w:t>OTA UTRA Inner loop power control in the downlink</w:t>
      </w:r>
      <w:bookmarkEnd w:id="2566"/>
      <w:bookmarkEnd w:id="2567"/>
      <w:bookmarkEnd w:id="2568"/>
      <w:bookmarkEnd w:id="2569"/>
      <w:bookmarkEnd w:id="2570"/>
      <w:bookmarkEnd w:id="2571"/>
      <w:bookmarkEnd w:id="2572"/>
      <w:bookmarkEnd w:id="2573"/>
      <w:bookmarkEnd w:id="2574"/>
      <w:bookmarkEnd w:id="2575"/>
    </w:p>
    <w:p w14:paraId="0984E4DE" w14:textId="77777777" w:rsidR="00B15E99" w:rsidRPr="00EF2F0E" w:rsidRDefault="00B15E99" w:rsidP="00B15E99">
      <w:pPr>
        <w:pStyle w:val="Heading4"/>
      </w:pPr>
      <w:bookmarkStart w:id="2576" w:name="_Toc21095996"/>
      <w:bookmarkStart w:id="2577" w:name="_Toc29763195"/>
      <w:bookmarkStart w:id="2578" w:name="_Toc45869480"/>
      <w:bookmarkStart w:id="2579" w:name="_Toc52554727"/>
      <w:bookmarkStart w:id="2580" w:name="_Toc52555197"/>
      <w:bookmarkStart w:id="2581" w:name="_Toc61112422"/>
      <w:bookmarkStart w:id="2582" w:name="_Toc67911574"/>
      <w:bookmarkStart w:id="2583" w:name="_Toc74843049"/>
      <w:bookmarkStart w:id="2584" w:name="_Toc76503432"/>
      <w:bookmarkStart w:id="2585" w:name="_Toc83040875"/>
      <w:r w:rsidRPr="00EF2F0E">
        <w:t>9.4.2.1</w:t>
      </w:r>
      <w:r w:rsidRPr="00EF2F0E">
        <w:tab/>
        <w:t>General</w:t>
      </w:r>
      <w:bookmarkEnd w:id="2576"/>
      <w:bookmarkEnd w:id="2577"/>
      <w:bookmarkEnd w:id="2578"/>
      <w:bookmarkEnd w:id="2579"/>
      <w:bookmarkEnd w:id="2580"/>
      <w:bookmarkEnd w:id="2581"/>
      <w:bookmarkEnd w:id="2582"/>
      <w:bookmarkEnd w:id="2583"/>
      <w:bookmarkEnd w:id="2584"/>
      <w:bookmarkEnd w:id="2585"/>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2586" w:name="_Toc21095997"/>
      <w:bookmarkStart w:id="2587" w:name="_Toc29763196"/>
      <w:bookmarkStart w:id="2588" w:name="_Toc45869481"/>
      <w:bookmarkStart w:id="2589" w:name="_Toc52554728"/>
      <w:bookmarkStart w:id="2590" w:name="_Toc52555198"/>
      <w:bookmarkStart w:id="2591" w:name="_Toc61112423"/>
      <w:bookmarkStart w:id="2592" w:name="_Toc67911575"/>
      <w:bookmarkStart w:id="2593" w:name="_Toc74843050"/>
      <w:bookmarkStart w:id="2594" w:name="_Toc76503433"/>
      <w:bookmarkStart w:id="2595" w:name="_Toc83040876"/>
      <w:r w:rsidRPr="00EF2F0E">
        <w:t>9.4.2.2</w:t>
      </w:r>
      <w:r w:rsidRPr="00EF2F0E">
        <w:tab/>
        <w:t>Minimum requirement for MSR operation</w:t>
      </w:r>
      <w:bookmarkEnd w:id="2586"/>
      <w:bookmarkEnd w:id="2587"/>
      <w:bookmarkEnd w:id="2588"/>
      <w:bookmarkEnd w:id="2589"/>
      <w:bookmarkEnd w:id="2590"/>
      <w:bookmarkEnd w:id="2591"/>
      <w:bookmarkEnd w:id="2592"/>
      <w:bookmarkEnd w:id="2593"/>
      <w:bookmarkEnd w:id="2594"/>
      <w:bookmarkEnd w:id="2595"/>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2596" w:name="_Toc21095998"/>
      <w:bookmarkStart w:id="2597" w:name="_Toc29763197"/>
      <w:bookmarkStart w:id="2598" w:name="_Toc45869482"/>
      <w:bookmarkStart w:id="2599" w:name="_Toc52554729"/>
      <w:bookmarkStart w:id="2600" w:name="_Toc52555199"/>
      <w:bookmarkStart w:id="2601" w:name="_Toc61112424"/>
      <w:bookmarkStart w:id="2602" w:name="_Toc67911576"/>
      <w:bookmarkStart w:id="2603" w:name="_Toc74843051"/>
      <w:bookmarkStart w:id="2604" w:name="_Toc76503434"/>
      <w:bookmarkStart w:id="2605" w:name="_Toc83040877"/>
      <w:r w:rsidRPr="00EF2F0E">
        <w:t>9.4.2.3</w:t>
      </w:r>
      <w:r w:rsidRPr="00EF2F0E">
        <w:tab/>
        <w:t>Minimum requirement for single RAT UTRA operation</w:t>
      </w:r>
      <w:bookmarkEnd w:id="2596"/>
      <w:bookmarkEnd w:id="2597"/>
      <w:bookmarkEnd w:id="2598"/>
      <w:bookmarkEnd w:id="2599"/>
      <w:bookmarkEnd w:id="2600"/>
      <w:bookmarkEnd w:id="2601"/>
      <w:bookmarkEnd w:id="2602"/>
      <w:bookmarkEnd w:id="2603"/>
      <w:bookmarkEnd w:id="2604"/>
      <w:bookmarkEnd w:id="2605"/>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2606" w:name="_Toc21095999"/>
      <w:bookmarkStart w:id="2607" w:name="_Toc29763198"/>
      <w:bookmarkStart w:id="2608" w:name="_Toc45869483"/>
      <w:bookmarkStart w:id="2609" w:name="_Toc52554730"/>
      <w:bookmarkStart w:id="2610" w:name="_Toc52555200"/>
      <w:bookmarkStart w:id="2611" w:name="_Toc61112425"/>
      <w:bookmarkStart w:id="2612" w:name="_Toc67911577"/>
      <w:bookmarkStart w:id="2613" w:name="_Toc74843052"/>
      <w:bookmarkStart w:id="2614" w:name="_Toc76503435"/>
      <w:bookmarkStart w:id="2615" w:name="_Toc83040878"/>
      <w:r w:rsidRPr="00EF2F0E">
        <w:t>9.4.2.4</w:t>
      </w:r>
      <w:r w:rsidRPr="00EF2F0E">
        <w:tab/>
        <w:t>Minimum requirement for single RAT E-UTRA operation</w:t>
      </w:r>
      <w:bookmarkEnd w:id="2606"/>
      <w:bookmarkEnd w:id="2607"/>
      <w:bookmarkEnd w:id="2608"/>
      <w:bookmarkEnd w:id="2609"/>
      <w:bookmarkEnd w:id="2610"/>
      <w:bookmarkEnd w:id="2611"/>
      <w:bookmarkEnd w:id="2612"/>
      <w:bookmarkEnd w:id="2613"/>
      <w:bookmarkEnd w:id="2614"/>
      <w:bookmarkEnd w:id="2615"/>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2616" w:name="_Toc21096000"/>
      <w:bookmarkStart w:id="2617" w:name="_Toc29763199"/>
      <w:bookmarkStart w:id="2618" w:name="_Toc45869484"/>
      <w:bookmarkStart w:id="2619" w:name="_Toc52554731"/>
      <w:bookmarkStart w:id="2620" w:name="_Toc52555201"/>
      <w:bookmarkStart w:id="2621" w:name="_Toc61112426"/>
      <w:bookmarkStart w:id="2622" w:name="_Toc67911578"/>
      <w:bookmarkStart w:id="2623" w:name="_Toc74843053"/>
      <w:bookmarkStart w:id="2624" w:name="_Toc76503436"/>
      <w:bookmarkStart w:id="2625" w:name="_Toc83040879"/>
      <w:r w:rsidRPr="00EF2F0E">
        <w:t>9.4.3</w:t>
      </w:r>
      <w:r w:rsidRPr="00EF2F0E">
        <w:tab/>
        <w:t>OTA Power control dynamic range</w:t>
      </w:r>
      <w:bookmarkEnd w:id="2616"/>
      <w:bookmarkEnd w:id="2617"/>
      <w:bookmarkEnd w:id="2618"/>
      <w:bookmarkEnd w:id="2619"/>
      <w:bookmarkEnd w:id="2620"/>
      <w:bookmarkEnd w:id="2621"/>
      <w:bookmarkEnd w:id="2622"/>
      <w:bookmarkEnd w:id="2623"/>
      <w:bookmarkEnd w:id="2624"/>
      <w:bookmarkEnd w:id="2625"/>
    </w:p>
    <w:p w14:paraId="0984E53D" w14:textId="77777777" w:rsidR="00B15E99" w:rsidRPr="00EF2F0E" w:rsidRDefault="00B15E99" w:rsidP="00B15E99">
      <w:pPr>
        <w:pStyle w:val="Heading4"/>
      </w:pPr>
      <w:bookmarkStart w:id="2626" w:name="_Toc21096001"/>
      <w:bookmarkStart w:id="2627" w:name="_Toc29763200"/>
      <w:bookmarkStart w:id="2628" w:name="_Toc45869485"/>
      <w:bookmarkStart w:id="2629" w:name="_Toc52554732"/>
      <w:bookmarkStart w:id="2630" w:name="_Toc52555202"/>
      <w:bookmarkStart w:id="2631" w:name="_Toc61112427"/>
      <w:bookmarkStart w:id="2632" w:name="_Toc67911579"/>
      <w:bookmarkStart w:id="2633" w:name="_Toc74843054"/>
      <w:bookmarkStart w:id="2634" w:name="_Toc76503437"/>
      <w:bookmarkStart w:id="2635" w:name="_Toc83040880"/>
      <w:r w:rsidRPr="00EF2F0E">
        <w:t>9.4.3.1</w:t>
      </w:r>
      <w:r w:rsidRPr="00EF2F0E">
        <w:tab/>
        <w:t>General</w:t>
      </w:r>
      <w:bookmarkEnd w:id="2626"/>
      <w:bookmarkEnd w:id="2627"/>
      <w:bookmarkEnd w:id="2628"/>
      <w:bookmarkEnd w:id="2629"/>
      <w:bookmarkEnd w:id="2630"/>
      <w:bookmarkEnd w:id="2631"/>
      <w:bookmarkEnd w:id="2632"/>
      <w:bookmarkEnd w:id="2633"/>
      <w:bookmarkEnd w:id="2634"/>
      <w:bookmarkEnd w:id="2635"/>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2636" w:name="_Toc21096002"/>
      <w:bookmarkStart w:id="2637" w:name="_Toc29763201"/>
      <w:bookmarkStart w:id="2638" w:name="_Toc45869486"/>
      <w:bookmarkStart w:id="2639" w:name="_Toc52554733"/>
      <w:bookmarkStart w:id="2640" w:name="_Toc52555203"/>
      <w:bookmarkStart w:id="2641" w:name="_Toc61112428"/>
      <w:bookmarkStart w:id="2642" w:name="_Toc67911580"/>
      <w:bookmarkStart w:id="2643" w:name="_Toc74843055"/>
      <w:bookmarkStart w:id="2644" w:name="_Toc76503438"/>
      <w:bookmarkStart w:id="2645" w:name="_Toc83040881"/>
      <w:r w:rsidRPr="00EF2F0E">
        <w:t>9.4.3.2</w:t>
      </w:r>
      <w:r w:rsidRPr="00EF2F0E">
        <w:tab/>
        <w:t>Minimum requirement for MSR operation</w:t>
      </w:r>
      <w:bookmarkEnd w:id="2636"/>
      <w:bookmarkEnd w:id="2637"/>
      <w:bookmarkEnd w:id="2638"/>
      <w:bookmarkEnd w:id="2639"/>
      <w:bookmarkEnd w:id="2640"/>
      <w:bookmarkEnd w:id="2641"/>
      <w:bookmarkEnd w:id="2642"/>
      <w:bookmarkEnd w:id="2643"/>
      <w:bookmarkEnd w:id="2644"/>
      <w:bookmarkEnd w:id="2645"/>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2646" w:name="_Toc21096003"/>
      <w:bookmarkStart w:id="2647" w:name="_Toc29763202"/>
      <w:bookmarkStart w:id="2648" w:name="_Toc45869487"/>
      <w:bookmarkStart w:id="2649" w:name="_Toc52554734"/>
      <w:bookmarkStart w:id="2650" w:name="_Toc52555204"/>
      <w:bookmarkStart w:id="2651" w:name="_Toc61112429"/>
      <w:bookmarkStart w:id="2652" w:name="_Toc67911581"/>
      <w:bookmarkStart w:id="2653" w:name="_Toc74843056"/>
      <w:bookmarkStart w:id="2654" w:name="_Toc76503439"/>
      <w:bookmarkStart w:id="2655" w:name="_Toc83040882"/>
      <w:r w:rsidRPr="00EF2F0E">
        <w:t>9.4.3.3</w:t>
      </w:r>
      <w:r w:rsidRPr="00EF2F0E">
        <w:tab/>
        <w:t>Minimum requirement for single RAT UTRA operation</w:t>
      </w:r>
      <w:bookmarkEnd w:id="2646"/>
      <w:bookmarkEnd w:id="2647"/>
      <w:bookmarkEnd w:id="2648"/>
      <w:bookmarkEnd w:id="2649"/>
      <w:bookmarkEnd w:id="2650"/>
      <w:bookmarkEnd w:id="2651"/>
      <w:bookmarkEnd w:id="2652"/>
      <w:bookmarkEnd w:id="2653"/>
      <w:bookmarkEnd w:id="2654"/>
      <w:bookmarkEnd w:id="2655"/>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2656" w:name="_Toc21096004"/>
      <w:bookmarkStart w:id="2657" w:name="_Toc29763203"/>
      <w:bookmarkStart w:id="2658" w:name="_Toc45869488"/>
      <w:bookmarkStart w:id="2659" w:name="_Toc52554735"/>
      <w:bookmarkStart w:id="2660" w:name="_Toc52555205"/>
      <w:bookmarkStart w:id="2661" w:name="_Toc61112430"/>
      <w:bookmarkStart w:id="2662" w:name="_Toc67911582"/>
      <w:bookmarkStart w:id="2663" w:name="_Toc74843057"/>
      <w:bookmarkStart w:id="2664" w:name="_Toc76503440"/>
      <w:bookmarkStart w:id="2665" w:name="_Toc83040883"/>
      <w:r w:rsidRPr="00EF2F0E">
        <w:t>9.4.3.4</w:t>
      </w:r>
      <w:r w:rsidRPr="00EF2F0E">
        <w:tab/>
        <w:t>Minimum requirement for single RAT E-UTRA operation</w:t>
      </w:r>
      <w:bookmarkEnd w:id="2656"/>
      <w:bookmarkEnd w:id="2657"/>
      <w:bookmarkEnd w:id="2658"/>
      <w:bookmarkEnd w:id="2659"/>
      <w:bookmarkEnd w:id="2660"/>
      <w:bookmarkEnd w:id="2661"/>
      <w:bookmarkEnd w:id="2662"/>
      <w:bookmarkEnd w:id="2663"/>
      <w:bookmarkEnd w:id="2664"/>
      <w:bookmarkEnd w:id="2665"/>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2666" w:name="_Toc21096005"/>
      <w:bookmarkStart w:id="2667" w:name="_Toc29763204"/>
      <w:bookmarkStart w:id="2668" w:name="_Toc45869489"/>
      <w:bookmarkStart w:id="2669" w:name="_Toc52554736"/>
      <w:bookmarkStart w:id="2670" w:name="_Toc52555206"/>
      <w:bookmarkStart w:id="2671" w:name="_Toc61112431"/>
      <w:bookmarkStart w:id="2672" w:name="_Toc67911583"/>
      <w:bookmarkStart w:id="2673" w:name="_Toc74843058"/>
      <w:bookmarkStart w:id="2674" w:name="_Toc76503441"/>
      <w:bookmarkStart w:id="2675" w:name="_Toc83040884"/>
      <w:r w:rsidRPr="00EF2F0E">
        <w:t>9.4.4</w:t>
      </w:r>
      <w:r w:rsidRPr="00EF2F0E">
        <w:tab/>
        <w:t>OTA Total power dynamic range</w:t>
      </w:r>
      <w:bookmarkEnd w:id="2666"/>
      <w:bookmarkEnd w:id="2667"/>
      <w:bookmarkEnd w:id="2668"/>
      <w:bookmarkEnd w:id="2669"/>
      <w:bookmarkEnd w:id="2670"/>
      <w:bookmarkEnd w:id="2671"/>
      <w:bookmarkEnd w:id="2672"/>
      <w:bookmarkEnd w:id="2673"/>
      <w:bookmarkEnd w:id="2674"/>
      <w:bookmarkEnd w:id="2675"/>
    </w:p>
    <w:p w14:paraId="0984E54C" w14:textId="77777777" w:rsidR="00B15E99" w:rsidRPr="00EF2F0E" w:rsidRDefault="00B15E99" w:rsidP="00B15E99">
      <w:pPr>
        <w:pStyle w:val="Heading4"/>
      </w:pPr>
      <w:bookmarkStart w:id="2676" w:name="_Toc21096006"/>
      <w:bookmarkStart w:id="2677" w:name="_Toc29763205"/>
      <w:bookmarkStart w:id="2678" w:name="_Toc45869490"/>
      <w:bookmarkStart w:id="2679" w:name="_Toc52554737"/>
      <w:bookmarkStart w:id="2680" w:name="_Toc52555207"/>
      <w:bookmarkStart w:id="2681" w:name="_Toc61112432"/>
      <w:bookmarkStart w:id="2682" w:name="_Toc67911584"/>
      <w:bookmarkStart w:id="2683" w:name="_Toc74843059"/>
      <w:bookmarkStart w:id="2684" w:name="_Toc76503442"/>
      <w:bookmarkStart w:id="2685" w:name="_Toc83040885"/>
      <w:r w:rsidRPr="00EF2F0E">
        <w:t>9.4.4.1</w:t>
      </w:r>
      <w:r w:rsidRPr="00EF2F0E">
        <w:tab/>
        <w:t>General</w:t>
      </w:r>
      <w:bookmarkEnd w:id="2676"/>
      <w:bookmarkEnd w:id="2677"/>
      <w:bookmarkEnd w:id="2678"/>
      <w:bookmarkEnd w:id="2679"/>
      <w:bookmarkEnd w:id="2680"/>
      <w:bookmarkEnd w:id="2681"/>
      <w:bookmarkEnd w:id="2682"/>
      <w:bookmarkEnd w:id="2683"/>
      <w:bookmarkEnd w:id="2684"/>
      <w:bookmarkEnd w:id="2685"/>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2686" w:name="_Hlk528437478"/>
      <w:r w:rsidR="001E2482" w:rsidRPr="00EF2F0E">
        <w:t xml:space="preserve"> when transmitting on all RBs</w:t>
      </w:r>
      <w:bookmarkEnd w:id="2686"/>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2687" w:name="_Toc21096007"/>
      <w:bookmarkStart w:id="2688" w:name="_Toc29763206"/>
      <w:bookmarkStart w:id="2689" w:name="_Toc45869491"/>
      <w:bookmarkStart w:id="2690" w:name="_Toc52554738"/>
      <w:bookmarkStart w:id="2691" w:name="_Toc52555208"/>
      <w:bookmarkStart w:id="2692" w:name="_Toc61112433"/>
      <w:bookmarkStart w:id="2693" w:name="_Toc67911585"/>
      <w:bookmarkStart w:id="2694" w:name="_Toc74843060"/>
      <w:bookmarkStart w:id="2695" w:name="_Toc76503443"/>
      <w:bookmarkStart w:id="2696" w:name="_Toc83040886"/>
      <w:r w:rsidRPr="00EF2F0E">
        <w:t>9.4.4.2</w:t>
      </w:r>
      <w:r w:rsidRPr="00EF2F0E">
        <w:tab/>
        <w:t>Minimum requirement for MSR operation</w:t>
      </w:r>
      <w:bookmarkEnd w:id="2687"/>
      <w:bookmarkEnd w:id="2688"/>
      <w:bookmarkEnd w:id="2689"/>
      <w:bookmarkEnd w:id="2690"/>
      <w:bookmarkEnd w:id="2691"/>
      <w:bookmarkEnd w:id="2692"/>
      <w:bookmarkEnd w:id="2693"/>
      <w:bookmarkEnd w:id="2694"/>
      <w:bookmarkEnd w:id="2695"/>
      <w:bookmarkEnd w:id="2696"/>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2697" w:name="_Toc21096008"/>
      <w:bookmarkStart w:id="2698" w:name="_Toc29763207"/>
      <w:bookmarkStart w:id="2699" w:name="_Toc45869492"/>
      <w:bookmarkStart w:id="2700" w:name="_Toc52554739"/>
      <w:bookmarkStart w:id="2701" w:name="_Toc52555209"/>
      <w:bookmarkStart w:id="2702" w:name="_Toc61112434"/>
      <w:bookmarkStart w:id="2703" w:name="_Toc67911586"/>
      <w:bookmarkStart w:id="2704" w:name="_Toc74843061"/>
      <w:bookmarkStart w:id="2705" w:name="_Toc76503444"/>
      <w:bookmarkStart w:id="2706" w:name="_Toc83040887"/>
      <w:r w:rsidRPr="00EF2F0E">
        <w:t>9.4.4.3</w:t>
      </w:r>
      <w:r w:rsidRPr="00EF2F0E">
        <w:tab/>
        <w:t>Minimum requirement for single RAT UTRA operation</w:t>
      </w:r>
      <w:bookmarkEnd w:id="2697"/>
      <w:bookmarkEnd w:id="2698"/>
      <w:bookmarkEnd w:id="2699"/>
      <w:bookmarkEnd w:id="2700"/>
      <w:bookmarkEnd w:id="2701"/>
      <w:bookmarkEnd w:id="2702"/>
      <w:bookmarkEnd w:id="2703"/>
      <w:bookmarkEnd w:id="2704"/>
      <w:bookmarkEnd w:id="2705"/>
      <w:bookmarkEnd w:id="2706"/>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2707" w:name="_Toc21096009"/>
      <w:bookmarkStart w:id="2708" w:name="_Toc29763208"/>
      <w:bookmarkStart w:id="2709" w:name="_Toc45869493"/>
      <w:bookmarkStart w:id="2710" w:name="_Toc52554740"/>
      <w:bookmarkStart w:id="2711" w:name="_Toc52555210"/>
      <w:bookmarkStart w:id="2712" w:name="_Toc61112435"/>
      <w:bookmarkStart w:id="2713" w:name="_Toc67911587"/>
      <w:bookmarkStart w:id="2714" w:name="_Toc74843062"/>
      <w:bookmarkStart w:id="2715" w:name="_Toc76503445"/>
      <w:bookmarkStart w:id="2716" w:name="_Toc83040888"/>
      <w:r w:rsidRPr="00EF2F0E">
        <w:t>9.4.4.4</w:t>
      </w:r>
      <w:r w:rsidRPr="00EF2F0E">
        <w:tab/>
        <w:t>Minimum requirement for single RAT E-UTRA operation</w:t>
      </w:r>
      <w:bookmarkEnd w:id="2707"/>
      <w:bookmarkEnd w:id="2708"/>
      <w:bookmarkEnd w:id="2709"/>
      <w:bookmarkEnd w:id="2710"/>
      <w:bookmarkEnd w:id="2711"/>
      <w:bookmarkEnd w:id="2712"/>
      <w:bookmarkEnd w:id="2713"/>
      <w:bookmarkEnd w:id="2714"/>
      <w:bookmarkEnd w:id="2715"/>
      <w:bookmarkEnd w:id="2716"/>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2717" w:name="_Toc21096010"/>
      <w:bookmarkStart w:id="2718" w:name="_Toc29763209"/>
      <w:bookmarkStart w:id="2719" w:name="_Toc45869494"/>
      <w:bookmarkStart w:id="2720" w:name="_Toc52554741"/>
      <w:bookmarkStart w:id="2721" w:name="_Toc52555211"/>
      <w:bookmarkStart w:id="2722" w:name="_Toc61112436"/>
      <w:bookmarkStart w:id="2723" w:name="_Toc67911588"/>
      <w:bookmarkStart w:id="2724" w:name="_Toc74843063"/>
      <w:bookmarkStart w:id="2725" w:name="_Toc76503446"/>
      <w:bookmarkStart w:id="2726" w:name="_Toc83040889"/>
      <w:r w:rsidRPr="00EF2F0E">
        <w:t>9.4.5</w:t>
      </w:r>
      <w:r w:rsidRPr="00EF2F0E">
        <w:tab/>
        <w:t>OTA IPDL time mask</w:t>
      </w:r>
      <w:bookmarkEnd w:id="2717"/>
      <w:bookmarkEnd w:id="2718"/>
      <w:bookmarkEnd w:id="2719"/>
      <w:bookmarkEnd w:id="2720"/>
      <w:bookmarkEnd w:id="2721"/>
      <w:bookmarkEnd w:id="2722"/>
      <w:bookmarkEnd w:id="2723"/>
      <w:bookmarkEnd w:id="2724"/>
      <w:bookmarkEnd w:id="2725"/>
      <w:bookmarkEnd w:id="2726"/>
    </w:p>
    <w:p w14:paraId="0984E574" w14:textId="77777777" w:rsidR="00B15E99" w:rsidRPr="00EF2F0E" w:rsidRDefault="00B15E99" w:rsidP="00B15E99">
      <w:pPr>
        <w:pStyle w:val="Heading4"/>
      </w:pPr>
      <w:bookmarkStart w:id="2727" w:name="_Toc21096011"/>
      <w:bookmarkStart w:id="2728" w:name="_Toc29763210"/>
      <w:bookmarkStart w:id="2729" w:name="_Toc45869495"/>
      <w:bookmarkStart w:id="2730" w:name="_Toc52554742"/>
      <w:bookmarkStart w:id="2731" w:name="_Toc52555212"/>
      <w:bookmarkStart w:id="2732" w:name="_Toc61112437"/>
      <w:bookmarkStart w:id="2733" w:name="_Toc67911589"/>
      <w:bookmarkStart w:id="2734" w:name="_Toc74843064"/>
      <w:bookmarkStart w:id="2735" w:name="_Toc76503447"/>
      <w:bookmarkStart w:id="2736" w:name="_Toc83040890"/>
      <w:r w:rsidRPr="00EF2F0E">
        <w:t>9.4.5.1</w:t>
      </w:r>
      <w:r w:rsidRPr="00EF2F0E">
        <w:tab/>
        <w:t>General</w:t>
      </w:r>
      <w:bookmarkEnd w:id="2727"/>
      <w:bookmarkEnd w:id="2728"/>
      <w:bookmarkEnd w:id="2729"/>
      <w:bookmarkEnd w:id="2730"/>
      <w:bookmarkEnd w:id="2731"/>
      <w:bookmarkEnd w:id="2732"/>
      <w:bookmarkEnd w:id="2733"/>
      <w:bookmarkEnd w:id="2734"/>
      <w:bookmarkEnd w:id="2735"/>
      <w:bookmarkEnd w:id="2736"/>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2737" w:name="_Toc21096012"/>
      <w:bookmarkStart w:id="2738" w:name="_Toc29763211"/>
      <w:bookmarkStart w:id="2739" w:name="_Toc45869496"/>
      <w:bookmarkStart w:id="2740" w:name="_Toc52554743"/>
      <w:bookmarkStart w:id="2741" w:name="_Toc52555213"/>
      <w:bookmarkStart w:id="2742" w:name="_Toc61112438"/>
      <w:bookmarkStart w:id="2743" w:name="_Toc67911590"/>
      <w:bookmarkStart w:id="2744" w:name="_Toc74843065"/>
      <w:bookmarkStart w:id="2745" w:name="_Toc76503448"/>
      <w:bookmarkStart w:id="2746" w:name="_Toc83040891"/>
      <w:r w:rsidRPr="00EF2F0E">
        <w:t>9.4.5.2</w:t>
      </w:r>
      <w:r w:rsidRPr="00EF2F0E">
        <w:tab/>
        <w:t>Minimum requirement for MSR operation</w:t>
      </w:r>
      <w:bookmarkEnd w:id="2737"/>
      <w:bookmarkEnd w:id="2738"/>
      <w:bookmarkEnd w:id="2739"/>
      <w:bookmarkEnd w:id="2740"/>
      <w:bookmarkEnd w:id="2741"/>
      <w:bookmarkEnd w:id="2742"/>
      <w:bookmarkEnd w:id="2743"/>
      <w:bookmarkEnd w:id="2744"/>
      <w:bookmarkEnd w:id="2745"/>
      <w:bookmarkEnd w:id="2746"/>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2747" w:name="_Toc21096013"/>
      <w:bookmarkStart w:id="2748" w:name="_Toc29763212"/>
      <w:bookmarkStart w:id="2749" w:name="_Toc45869497"/>
      <w:bookmarkStart w:id="2750" w:name="_Toc52554744"/>
      <w:bookmarkStart w:id="2751" w:name="_Toc52555214"/>
      <w:bookmarkStart w:id="2752" w:name="_Toc61112439"/>
      <w:bookmarkStart w:id="2753" w:name="_Toc67911591"/>
      <w:bookmarkStart w:id="2754" w:name="_Toc74843066"/>
      <w:bookmarkStart w:id="2755" w:name="_Toc76503449"/>
      <w:bookmarkStart w:id="2756" w:name="_Toc83040892"/>
      <w:r w:rsidRPr="00EF2F0E">
        <w:t>9.4.5.3</w:t>
      </w:r>
      <w:r w:rsidRPr="00EF2F0E">
        <w:tab/>
        <w:t>Minimum requirement for single RAT UTRA operation</w:t>
      </w:r>
      <w:bookmarkEnd w:id="2747"/>
      <w:bookmarkEnd w:id="2748"/>
      <w:bookmarkEnd w:id="2749"/>
      <w:bookmarkEnd w:id="2750"/>
      <w:bookmarkEnd w:id="2751"/>
      <w:bookmarkEnd w:id="2752"/>
      <w:bookmarkEnd w:id="2753"/>
      <w:bookmarkEnd w:id="2754"/>
      <w:bookmarkEnd w:id="2755"/>
      <w:bookmarkEnd w:id="2756"/>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2757" w:name="_Toc21096014"/>
      <w:bookmarkStart w:id="2758" w:name="_Toc29763213"/>
      <w:bookmarkStart w:id="2759" w:name="_Toc45869498"/>
      <w:bookmarkStart w:id="2760" w:name="_Toc52554745"/>
      <w:bookmarkStart w:id="2761" w:name="_Toc52555215"/>
      <w:bookmarkStart w:id="2762" w:name="_Toc61112440"/>
      <w:bookmarkStart w:id="2763" w:name="_Toc67911592"/>
      <w:bookmarkStart w:id="2764" w:name="_Toc74843067"/>
      <w:bookmarkStart w:id="2765" w:name="_Toc76503450"/>
      <w:bookmarkStart w:id="2766" w:name="_Toc83040893"/>
      <w:r w:rsidRPr="00EF2F0E">
        <w:t>9.4.5.4</w:t>
      </w:r>
      <w:r w:rsidRPr="00EF2F0E">
        <w:tab/>
        <w:t>Minimum requirement for single RAT E-UTRA operation</w:t>
      </w:r>
      <w:bookmarkEnd w:id="2757"/>
      <w:bookmarkEnd w:id="2758"/>
      <w:bookmarkEnd w:id="2759"/>
      <w:bookmarkEnd w:id="2760"/>
      <w:bookmarkEnd w:id="2761"/>
      <w:bookmarkEnd w:id="2762"/>
      <w:bookmarkEnd w:id="2763"/>
      <w:bookmarkEnd w:id="2764"/>
      <w:bookmarkEnd w:id="2765"/>
      <w:bookmarkEnd w:id="2766"/>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2767" w:name="_Toc21096015"/>
      <w:bookmarkStart w:id="2768" w:name="_Toc29763214"/>
      <w:bookmarkStart w:id="2769" w:name="_Toc45869499"/>
      <w:bookmarkStart w:id="2770" w:name="_Toc52554746"/>
      <w:bookmarkStart w:id="2771" w:name="_Toc52555216"/>
      <w:bookmarkStart w:id="2772" w:name="_Toc61112441"/>
      <w:bookmarkStart w:id="2773" w:name="_Toc67911593"/>
      <w:bookmarkStart w:id="2774" w:name="_Toc74843068"/>
      <w:bookmarkStart w:id="2775" w:name="_Toc76503451"/>
      <w:bookmarkStart w:id="2776" w:name="_Toc83040894"/>
      <w:r w:rsidRPr="00EF2F0E">
        <w:t>9.4.6</w:t>
      </w:r>
      <w:r w:rsidRPr="00EF2F0E">
        <w:tab/>
        <w:t>OTA RE Power control dynamic range</w:t>
      </w:r>
      <w:bookmarkEnd w:id="2767"/>
      <w:bookmarkEnd w:id="2768"/>
      <w:bookmarkEnd w:id="2769"/>
      <w:bookmarkEnd w:id="2770"/>
      <w:bookmarkEnd w:id="2771"/>
      <w:bookmarkEnd w:id="2772"/>
      <w:bookmarkEnd w:id="2773"/>
      <w:bookmarkEnd w:id="2774"/>
      <w:bookmarkEnd w:id="2775"/>
      <w:bookmarkEnd w:id="2776"/>
    </w:p>
    <w:p w14:paraId="0984E584" w14:textId="77777777" w:rsidR="00B15E99" w:rsidRPr="00EF2F0E" w:rsidRDefault="00B15E99" w:rsidP="00B15E99">
      <w:pPr>
        <w:pStyle w:val="Heading4"/>
      </w:pPr>
      <w:bookmarkStart w:id="2777" w:name="_Toc21096016"/>
      <w:bookmarkStart w:id="2778" w:name="_Toc29763215"/>
      <w:bookmarkStart w:id="2779" w:name="_Toc45869500"/>
      <w:bookmarkStart w:id="2780" w:name="_Toc52554747"/>
      <w:bookmarkStart w:id="2781" w:name="_Toc52555217"/>
      <w:bookmarkStart w:id="2782" w:name="_Toc61112442"/>
      <w:bookmarkStart w:id="2783" w:name="_Toc67911594"/>
      <w:bookmarkStart w:id="2784" w:name="_Toc74843069"/>
      <w:bookmarkStart w:id="2785" w:name="_Toc76503452"/>
      <w:bookmarkStart w:id="2786" w:name="_Toc83040895"/>
      <w:r w:rsidRPr="00EF2F0E">
        <w:t>9.4.6.1</w:t>
      </w:r>
      <w:r w:rsidRPr="00EF2F0E">
        <w:tab/>
        <w:t>General</w:t>
      </w:r>
      <w:bookmarkEnd w:id="2777"/>
      <w:bookmarkEnd w:id="2778"/>
      <w:bookmarkEnd w:id="2779"/>
      <w:bookmarkEnd w:id="2780"/>
      <w:bookmarkEnd w:id="2781"/>
      <w:bookmarkEnd w:id="2782"/>
      <w:bookmarkEnd w:id="2783"/>
      <w:bookmarkEnd w:id="2784"/>
      <w:bookmarkEnd w:id="2785"/>
      <w:bookmarkEnd w:id="2786"/>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2787" w:name="_Toc21096017"/>
      <w:bookmarkStart w:id="2788" w:name="_Toc29763216"/>
      <w:bookmarkStart w:id="2789" w:name="_Toc45869501"/>
      <w:bookmarkStart w:id="2790" w:name="_Toc52554748"/>
      <w:bookmarkStart w:id="2791" w:name="_Toc52555218"/>
      <w:bookmarkStart w:id="2792" w:name="_Toc61112443"/>
      <w:bookmarkStart w:id="2793" w:name="_Toc67911595"/>
      <w:bookmarkStart w:id="2794" w:name="_Toc74843070"/>
      <w:bookmarkStart w:id="2795" w:name="_Toc76503453"/>
      <w:bookmarkStart w:id="2796" w:name="_Toc83040896"/>
      <w:r w:rsidRPr="00EF2F0E">
        <w:t>9.4.6.2</w:t>
      </w:r>
      <w:r w:rsidRPr="00EF2F0E">
        <w:tab/>
        <w:t>Minimum requirement for MSR operation</w:t>
      </w:r>
      <w:bookmarkEnd w:id="2787"/>
      <w:bookmarkEnd w:id="2788"/>
      <w:bookmarkEnd w:id="2789"/>
      <w:bookmarkEnd w:id="2790"/>
      <w:bookmarkEnd w:id="2791"/>
      <w:bookmarkEnd w:id="2792"/>
      <w:bookmarkEnd w:id="2793"/>
      <w:bookmarkEnd w:id="2794"/>
      <w:bookmarkEnd w:id="2795"/>
      <w:bookmarkEnd w:id="2796"/>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2797" w:name="_Toc21096018"/>
      <w:bookmarkStart w:id="2798" w:name="_Toc29763217"/>
      <w:bookmarkStart w:id="2799" w:name="_Toc45869502"/>
      <w:bookmarkStart w:id="2800" w:name="_Toc52554749"/>
      <w:bookmarkStart w:id="2801" w:name="_Toc52555219"/>
      <w:bookmarkStart w:id="2802" w:name="_Toc61112444"/>
      <w:bookmarkStart w:id="2803" w:name="_Toc67911596"/>
      <w:bookmarkStart w:id="2804" w:name="_Toc74843071"/>
      <w:bookmarkStart w:id="2805" w:name="_Toc76503454"/>
      <w:bookmarkStart w:id="2806" w:name="_Toc83040897"/>
      <w:r w:rsidRPr="00EF2F0E">
        <w:t>9.4.6.3</w:t>
      </w:r>
      <w:r w:rsidRPr="00EF2F0E">
        <w:tab/>
        <w:t>Minimum requirement for single RAT UTRA operation</w:t>
      </w:r>
      <w:bookmarkEnd w:id="2797"/>
      <w:bookmarkEnd w:id="2798"/>
      <w:bookmarkEnd w:id="2799"/>
      <w:bookmarkEnd w:id="2800"/>
      <w:bookmarkEnd w:id="2801"/>
      <w:bookmarkEnd w:id="2802"/>
      <w:bookmarkEnd w:id="2803"/>
      <w:bookmarkEnd w:id="2804"/>
      <w:bookmarkEnd w:id="2805"/>
      <w:bookmarkEnd w:id="2806"/>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2807" w:name="_Toc21096019"/>
      <w:bookmarkStart w:id="2808" w:name="_Toc29763218"/>
      <w:bookmarkStart w:id="2809" w:name="_Toc45869503"/>
      <w:bookmarkStart w:id="2810" w:name="_Toc52554750"/>
      <w:bookmarkStart w:id="2811" w:name="_Toc52555220"/>
      <w:bookmarkStart w:id="2812" w:name="_Toc61112445"/>
      <w:bookmarkStart w:id="2813" w:name="_Toc67911597"/>
      <w:bookmarkStart w:id="2814" w:name="_Toc74843072"/>
      <w:bookmarkStart w:id="2815" w:name="_Toc76503455"/>
      <w:bookmarkStart w:id="2816" w:name="_Toc83040898"/>
      <w:r w:rsidRPr="00EF2F0E">
        <w:t>9.4.6.4</w:t>
      </w:r>
      <w:r w:rsidRPr="00EF2F0E">
        <w:tab/>
        <w:t>Minimum requirement for single RAT E-UTRA operation</w:t>
      </w:r>
      <w:bookmarkEnd w:id="2807"/>
      <w:bookmarkEnd w:id="2808"/>
      <w:bookmarkEnd w:id="2809"/>
      <w:bookmarkEnd w:id="2810"/>
      <w:bookmarkEnd w:id="2811"/>
      <w:bookmarkEnd w:id="2812"/>
      <w:bookmarkEnd w:id="2813"/>
      <w:bookmarkEnd w:id="2814"/>
      <w:bookmarkEnd w:id="2815"/>
      <w:bookmarkEnd w:id="2816"/>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2817" w:name="_Toc21096020"/>
      <w:bookmarkStart w:id="2818" w:name="_Toc29763219"/>
      <w:bookmarkStart w:id="2819" w:name="_Toc45869504"/>
      <w:bookmarkStart w:id="2820" w:name="_Toc52554751"/>
      <w:bookmarkStart w:id="2821" w:name="_Toc52555221"/>
      <w:bookmarkStart w:id="2822" w:name="_Toc61112446"/>
      <w:bookmarkStart w:id="2823" w:name="_Toc67911598"/>
      <w:bookmarkStart w:id="2824" w:name="_Toc74843073"/>
      <w:bookmarkStart w:id="2825" w:name="_Toc76503456"/>
      <w:bookmarkStart w:id="2826" w:name="_Toc83040899"/>
      <w:r w:rsidRPr="00EF2F0E">
        <w:t>9.5</w:t>
      </w:r>
      <w:r w:rsidRPr="00EF2F0E">
        <w:tab/>
        <w:t>OTA Transmit ON/OFF power</w:t>
      </w:r>
      <w:bookmarkEnd w:id="2817"/>
      <w:bookmarkEnd w:id="2818"/>
      <w:bookmarkEnd w:id="2819"/>
      <w:bookmarkEnd w:id="2820"/>
      <w:bookmarkEnd w:id="2821"/>
      <w:bookmarkEnd w:id="2822"/>
      <w:bookmarkEnd w:id="2823"/>
      <w:bookmarkEnd w:id="2824"/>
      <w:bookmarkEnd w:id="2825"/>
      <w:bookmarkEnd w:id="2826"/>
    </w:p>
    <w:p w14:paraId="0984E5C3" w14:textId="77777777" w:rsidR="00B15E99" w:rsidRPr="00EF2F0E" w:rsidRDefault="00B15E99" w:rsidP="00B15E99">
      <w:pPr>
        <w:pStyle w:val="Heading3"/>
      </w:pPr>
      <w:bookmarkStart w:id="2827" w:name="_Toc21096021"/>
      <w:bookmarkStart w:id="2828" w:name="_Toc29763220"/>
      <w:bookmarkStart w:id="2829" w:name="_Toc45869505"/>
      <w:bookmarkStart w:id="2830" w:name="_Toc52554752"/>
      <w:bookmarkStart w:id="2831" w:name="_Toc52555222"/>
      <w:bookmarkStart w:id="2832" w:name="_Toc61112447"/>
      <w:bookmarkStart w:id="2833" w:name="_Toc67911599"/>
      <w:bookmarkStart w:id="2834" w:name="_Toc74843074"/>
      <w:bookmarkStart w:id="2835" w:name="_Toc76503457"/>
      <w:bookmarkStart w:id="2836" w:name="_Toc83040900"/>
      <w:r w:rsidRPr="00EF2F0E">
        <w:t>9.5.1</w:t>
      </w:r>
      <w:r w:rsidRPr="00EF2F0E">
        <w:tab/>
        <w:t>General</w:t>
      </w:r>
      <w:bookmarkEnd w:id="2827"/>
      <w:bookmarkEnd w:id="2828"/>
      <w:bookmarkEnd w:id="2829"/>
      <w:bookmarkEnd w:id="2830"/>
      <w:bookmarkEnd w:id="2831"/>
      <w:bookmarkEnd w:id="2832"/>
      <w:bookmarkEnd w:id="2833"/>
      <w:bookmarkEnd w:id="2834"/>
      <w:bookmarkEnd w:id="2835"/>
      <w:bookmarkEnd w:id="2836"/>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2837" w:name="_Toc21096022"/>
      <w:bookmarkStart w:id="2838" w:name="_Toc29763221"/>
      <w:bookmarkStart w:id="2839" w:name="_Toc45869506"/>
      <w:bookmarkStart w:id="2840" w:name="_Toc52554753"/>
      <w:bookmarkStart w:id="2841" w:name="_Toc52555223"/>
      <w:bookmarkStart w:id="2842" w:name="_Toc61112448"/>
      <w:bookmarkStart w:id="2843" w:name="_Toc67911600"/>
      <w:bookmarkStart w:id="2844" w:name="_Toc74843075"/>
      <w:bookmarkStart w:id="2845" w:name="_Toc76503458"/>
      <w:bookmarkStart w:id="2846" w:name="_Toc83040901"/>
      <w:r w:rsidRPr="00EF2F0E">
        <w:t>9.5.2</w:t>
      </w:r>
      <w:r w:rsidRPr="00EF2F0E">
        <w:tab/>
        <w:t>OTA Transmitter OFF power</w:t>
      </w:r>
      <w:bookmarkEnd w:id="2837"/>
      <w:bookmarkEnd w:id="2838"/>
      <w:bookmarkEnd w:id="2839"/>
      <w:bookmarkEnd w:id="2840"/>
      <w:bookmarkEnd w:id="2841"/>
      <w:bookmarkEnd w:id="2842"/>
      <w:bookmarkEnd w:id="2843"/>
      <w:bookmarkEnd w:id="2844"/>
      <w:bookmarkEnd w:id="2845"/>
      <w:bookmarkEnd w:id="2846"/>
    </w:p>
    <w:p w14:paraId="0984E5C7" w14:textId="77777777" w:rsidR="00B15E99" w:rsidRPr="00EF2F0E" w:rsidRDefault="00B15E99" w:rsidP="00B15E99">
      <w:pPr>
        <w:pStyle w:val="Heading4"/>
      </w:pPr>
      <w:bookmarkStart w:id="2847" w:name="_Toc21096023"/>
      <w:bookmarkStart w:id="2848" w:name="_Toc29763222"/>
      <w:bookmarkStart w:id="2849" w:name="_Toc45869507"/>
      <w:bookmarkStart w:id="2850" w:name="_Toc52554754"/>
      <w:bookmarkStart w:id="2851" w:name="_Toc52555224"/>
      <w:bookmarkStart w:id="2852" w:name="_Toc61112449"/>
      <w:bookmarkStart w:id="2853" w:name="_Toc67911601"/>
      <w:bookmarkStart w:id="2854" w:name="_Toc74843076"/>
      <w:bookmarkStart w:id="2855" w:name="_Toc76503459"/>
      <w:bookmarkStart w:id="2856" w:name="_Toc83040902"/>
      <w:r w:rsidRPr="00EF2F0E">
        <w:t>9.5.2.1</w:t>
      </w:r>
      <w:r w:rsidRPr="00EF2F0E">
        <w:tab/>
        <w:t>General</w:t>
      </w:r>
      <w:bookmarkEnd w:id="2847"/>
      <w:bookmarkEnd w:id="2848"/>
      <w:bookmarkEnd w:id="2849"/>
      <w:bookmarkEnd w:id="2850"/>
      <w:bookmarkEnd w:id="2851"/>
      <w:bookmarkEnd w:id="2852"/>
      <w:bookmarkEnd w:id="2853"/>
      <w:bookmarkEnd w:id="2854"/>
      <w:bookmarkEnd w:id="2855"/>
      <w:bookmarkEnd w:id="2856"/>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2857" w:name="_Toc21096024"/>
      <w:bookmarkStart w:id="2858" w:name="_Toc29763223"/>
      <w:bookmarkStart w:id="2859" w:name="_Toc45869508"/>
      <w:bookmarkStart w:id="2860" w:name="_Toc52554755"/>
      <w:bookmarkStart w:id="2861" w:name="_Toc52555225"/>
      <w:bookmarkStart w:id="2862" w:name="_Toc61112450"/>
      <w:bookmarkStart w:id="2863" w:name="_Toc67911602"/>
      <w:bookmarkStart w:id="2864" w:name="_Toc74843077"/>
      <w:bookmarkStart w:id="2865" w:name="_Toc76503460"/>
      <w:bookmarkStart w:id="2866" w:name="_Toc83040903"/>
      <w:r w:rsidRPr="00EF2F0E">
        <w:t>9.5.2.2</w:t>
      </w:r>
      <w:r w:rsidRPr="00EF2F0E">
        <w:tab/>
        <w:t>Minimum requirement for MSR operation</w:t>
      </w:r>
      <w:bookmarkEnd w:id="2857"/>
      <w:bookmarkEnd w:id="2858"/>
      <w:bookmarkEnd w:id="2859"/>
      <w:bookmarkEnd w:id="2860"/>
      <w:bookmarkEnd w:id="2861"/>
      <w:bookmarkEnd w:id="2862"/>
      <w:bookmarkEnd w:id="2863"/>
      <w:bookmarkEnd w:id="2864"/>
      <w:bookmarkEnd w:id="2865"/>
      <w:bookmarkEnd w:id="2866"/>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2867" w:name="_Toc21096025"/>
      <w:bookmarkStart w:id="2868" w:name="_Toc29763224"/>
      <w:bookmarkStart w:id="2869" w:name="_Toc45869509"/>
      <w:bookmarkStart w:id="2870" w:name="_Toc52554756"/>
      <w:bookmarkStart w:id="2871" w:name="_Toc52555226"/>
      <w:bookmarkStart w:id="2872" w:name="_Toc61112451"/>
      <w:bookmarkStart w:id="2873" w:name="_Toc67911603"/>
      <w:bookmarkStart w:id="2874" w:name="_Toc74843078"/>
      <w:bookmarkStart w:id="2875" w:name="_Toc76503461"/>
      <w:bookmarkStart w:id="2876" w:name="_Toc83040904"/>
      <w:r w:rsidRPr="00EF2F0E">
        <w:t>9.5.2.3</w:t>
      </w:r>
      <w:r w:rsidRPr="00EF2F0E">
        <w:tab/>
        <w:t>Minimum requirement for single RAT UTRA operation</w:t>
      </w:r>
      <w:bookmarkEnd w:id="2867"/>
      <w:bookmarkEnd w:id="2868"/>
      <w:bookmarkEnd w:id="2869"/>
      <w:bookmarkEnd w:id="2870"/>
      <w:bookmarkEnd w:id="2871"/>
      <w:bookmarkEnd w:id="2872"/>
      <w:bookmarkEnd w:id="2873"/>
      <w:bookmarkEnd w:id="2874"/>
      <w:bookmarkEnd w:id="2875"/>
      <w:bookmarkEnd w:id="2876"/>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2877" w:name="_Toc21096026"/>
      <w:bookmarkStart w:id="2878" w:name="_Toc29763225"/>
      <w:bookmarkStart w:id="2879" w:name="_Toc45869510"/>
      <w:bookmarkStart w:id="2880" w:name="_Toc52554757"/>
      <w:bookmarkStart w:id="2881" w:name="_Toc52555227"/>
      <w:bookmarkStart w:id="2882" w:name="_Toc61112452"/>
      <w:bookmarkStart w:id="2883" w:name="_Toc67911604"/>
      <w:bookmarkStart w:id="2884" w:name="_Toc74843079"/>
      <w:bookmarkStart w:id="2885" w:name="_Toc76503462"/>
      <w:bookmarkStart w:id="2886" w:name="_Toc83040905"/>
      <w:r w:rsidRPr="00EF2F0E">
        <w:t>9.5.2.4</w:t>
      </w:r>
      <w:r w:rsidRPr="00EF2F0E">
        <w:tab/>
        <w:t>Minimum requirement for single RAT E-UTRA operation</w:t>
      </w:r>
      <w:bookmarkEnd w:id="2877"/>
      <w:bookmarkEnd w:id="2878"/>
      <w:bookmarkEnd w:id="2879"/>
      <w:bookmarkEnd w:id="2880"/>
      <w:bookmarkEnd w:id="2881"/>
      <w:bookmarkEnd w:id="2882"/>
      <w:bookmarkEnd w:id="2883"/>
      <w:bookmarkEnd w:id="2884"/>
      <w:bookmarkEnd w:id="2885"/>
      <w:bookmarkEnd w:id="2886"/>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2887" w:name="_Toc21096027"/>
      <w:bookmarkStart w:id="2888" w:name="_Toc29763226"/>
      <w:bookmarkStart w:id="2889" w:name="_Toc45869511"/>
      <w:bookmarkStart w:id="2890" w:name="_Toc52554758"/>
      <w:bookmarkStart w:id="2891" w:name="_Toc52555228"/>
      <w:bookmarkStart w:id="2892" w:name="_Toc61112453"/>
      <w:bookmarkStart w:id="2893" w:name="_Toc67911605"/>
      <w:bookmarkStart w:id="2894" w:name="_Toc74843080"/>
      <w:bookmarkStart w:id="2895" w:name="_Toc76503463"/>
      <w:bookmarkStart w:id="2896" w:name="_Toc83040906"/>
      <w:r w:rsidRPr="00EF2F0E">
        <w:t>9.5.3</w:t>
      </w:r>
      <w:r w:rsidRPr="00EF2F0E">
        <w:tab/>
        <w:t>OTA Transmitter transient period</w:t>
      </w:r>
      <w:bookmarkEnd w:id="2887"/>
      <w:bookmarkEnd w:id="2888"/>
      <w:bookmarkEnd w:id="2889"/>
      <w:bookmarkEnd w:id="2890"/>
      <w:bookmarkEnd w:id="2891"/>
      <w:bookmarkEnd w:id="2892"/>
      <w:bookmarkEnd w:id="2893"/>
      <w:bookmarkEnd w:id="2894"/>
      <w:bookmarkEnd w:id="2895"/>
      <w:bookmarkEnd w:id="2896"/>
    </w:p>
    <w:p w14:paraId="0984E5D3" w14:textId="77777777" w:rsidR="00B15E99" w:rsidRPr="00EF2F0E" w:rsidRDefault="00B15E99" w:rsidP="00B15E99">
      <w:pPr>
        <w:pStyle w:val="Heading4"/>
      </w:pPr>
      <w:bookmarkStart w:id="2897" w:name="_Toc21096028"/>
      <w:bookmarkStart w:id="2898" w:name="_Toc29763227"/>
      <w:bookmarkStart w:id="2899" w:name="_Toc45869512"/>
      <w:bookmarkStart w:id="2900" w:name="_Toc52554759"/>
      <w:bookmarkStart w:id="2901" w:name="_Toc52555229"/>
      <w:bookmarkStart w:id="2902" w:name="_Toc61112454"/>
      <w:bookmarkStart w:id="2903" w:name="_Toc67911606"/>
      <w:bookmarkStart w:id="2904" w:name="_Toc74843081"/>
      <w:bookmarkStart w:id="2905" w:name="_Toc76503464"/>
      <w:bookmarkStart w:id="2906" w:name="_Toc83040907"/>
      <w:r w:rsidRPr="00EF2F0E">
        <w:t>9.5.3.1</w:t>
      </w:r>
      <w:r w:rsidRPr="00EF2F0E">
        <w:tab/>
        <w:t>General</w:t>
      </w:r>
      <w:bookmarkEnd w:id="2897"/>
      <w:bookmarkEnd w:id="2898"/>
      <w:bookmarkEnd w:id="2899"/>
      <w:bookmarkEnd w:id="2900"/>
      <w:bookmarkEnd w:id="2901"/>
      <w:bookmarkEnd w:id="2902"/>
      <w:bookmarkEnd w:id="2903"/>
      <w:bookmarkEnd w:id="2904"/>
      <w:bookmarkEnd w:id="2905"/>
      <w:bookmarkEnd w:id="2906"/>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2907" w:name="_MON_1572099771"/>
    <w:bookmarkStart w:id="2908" w:name="_MON_1572161131"/>
    <w:bookmarkStart w:id="2909" w:name="_MON_1572099881"/>
    <w:bookmarkStart w:id="2910" w:name="_MON_1565440135"/>
    <w:bookmarkStart w:id="2911" w:name="_MON_1572099549"/>
    <w:bookmarkStart w:id="2912" w:name="_MON_1572355398"/>
    <w:bookmarkStart w:id="2913" w:name="_MON_1572099568"/>
    <w:bookmarkStart w:id="2914" w:name="_MON_1572099724"/>
    <w:bookmarkStart w:id="2915" w:name="_MON_1572157718"/>
    <w:bookmarkEnd w:id="2907"/>
    <w:bookmarkEnd w:id="2908"/>
    <w:bookmarkEnd w:id="2909"/>
    <w:bookmarkEnd w:id="2910"/>
    <w:bookmarkEnd w:id="2911"/>
    <w:bookmarkEnd w:id="2912"/>
    <w:bookmarkEnd w:id="2913"/>
    <w:bookmarkEnd w:id="2914"/>
    <w:bookmarkEnd w:id="2915"/>
    <w:bookmarkStart w:id="2916" w:name="_MON_1572454981"/>
    <w:bookmarkEnd w:id="2916"/>
    <w:p w14:paraId="0984E5D5" w14:textId="77777777" w:rsidR="00B15E99" w:rsidRPr="00EF2F0E" w:rsidRDefault="00B15E99" w:rsidP="00B15E99">
      <w:pPr>
        <w:pStyle w:val="TH"/>
      </w:pPr>
      <w:r w:rsidRPr="00EF2F0E">
        <w:object w:dxaOrig="9720" w:dyaOrig="4692" w14:anchorId="098511E9">
          <v:shape id="_x0000_i1074" type="#_x0000_t75" style="width:449.1pt;height:250.2pt" o:ole="">
            <v:imagedata r:id="rId106" o:title="" croptop="6311f" cropleft="2026f" cropright="2877f"/>
          </v:shape>
          <o:OLEObject Type="Embed" ProgID="Word.Picture.8" ShapeID="_x0000_i1074" DrawAspect="Content" ObjectID="_1694533349"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2917" w:name="OLE_LINK18"/>
      <w:bookmarkStart w:id="2918"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2917"/>
      <w:bookmarkEnd w:id="2918"/>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2919" w:name="_Toc21096029"/>
      <w:bookmarkStart w:id="2920" w:name="_Toc29763228"/>
      <w:bookmarkStart w:id="2921" w:name="_Toc45869513"/>
      <w:bookmarkStart w:id="2922" w:name="_Toc52554760"/>
      <w:bookmarkStart w:id="2923" w:name="_Toc52555230"/>
      <w:bookmarkStart w:id="2924" w:name="_Toc61112455"/>
      <w:bookmarkStart w:id="2925" w:name="_Toc67911607"/>
      <w:bookmarkStart w:id="2926" w:name="_Toc74843082"/>
      <w:bookmarkStart w:id="2927" w:name="_Toc76503465"/>
      <w:bookmarkStart w:id="2928" w:name="_Toc83040908"/>
      <w:r w:rsidRPr="00EF2F0E">
        <w:t>9.5.3.2</w:t>
      </w:r>
      <w:r w:rsidRPr="00EF2F0E">
        <w:tab/>
        <w:t>Minimum requirement for MSR operation</w:t>
      </w:r>
      <w:bookmarkEnd w:id="2919"/>
      <w:bookmarkEnd w:id="2920"/>
      <w:bookmarkEnd w:id="2921"/>
      <w:bookmarkEnd w:id="2922"/>
      <w:bookmarkEnd w:id="2923"/>
      <w:bookmarkEnd w:id="2924"/>
      <w:bookmarkEnd w:id="2925"/>
      <w:bookmarkEnd w:id="2926"/>
      <w:bookmarkEnd w:id="2927"/>
      <w:bookmarkEnd w:id="2928"/>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2929" w:name="_Toc21096030"/>
      <w:bookmarkStart w:id="2930" w:name="_Toc29763229"/>
      <w:bookmarkStart w:id="2931" w:name="_Toc45869514"/>
      <w:bookmarkStart w:id="2932" w:name="_Toc52554761"/>
      <w:bookmarkStart w:id="2933" w:name="_Toc52555231"/>
      <w:bookmarkStart w:id="2934" w:name="_Toc61112456"/>
      <w:bookmarkStart w:id="2935" w:name="_Toc67911608"/>
      <w:bookmarkStart w:id="2936" w:name="_Toc74843083"/>
      <w:bookmarkStart w:id="2937" w:name="_Toc76503466"/>
      <w:bookmarkStart w:id="2938" w:name="_Toc83040909"/>
      <w:r w:rsidRPr="00EF2F0E">
        <w:t>9.5.3.3</w:t>
      </w:r>
      <w:r w:rsidRPr="00EF2F0E">
        <w:tab/>
        <w:t>Minimum requirement for single RAT UTRA operation</w:t>
      </w:r>
      <w:bookmarkEnd w:id="2929"/>
      <w:bookmarkEnd w:id="2930"/>
      <w:bookmarkEnd w:id="2931"/>
      <w:bookmarkEnd w:id="2932"/>
      <w:bookmarkEnd w:id="2933"/>
      <w:bookmarkEnd w:id="2934"/>
      <w:bookmarkEnd w:id="2935"/>
      <w:bookmarkEnd w:id="2936"/>
      <w:bookmarkEnd w:id="2937"/>
      <w:bookmarkEnd w:id="2938"/>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2939" w:name="_Toc21096031"/>
      <w:bookmarkStart w:id="2940" w:name="_Toc29763230"/>
      <w:bookmarkStart w:id="2941" w:name="_Toc45869515"/>
      <w:bookmarkStart w:id="2942" w:name="_Toc52554762"/>
      <w:bookmarkStart w:id="2943" w:name="_Toc52555232"/>
      <w:bookmarkStart w:id="2944" w:name="_Toc61112457"/>
      <w:bookmarkStart w:id="2945" w:name="_Toc67911609"/>
      <w:bookmarkStart w:id="2946" w:name="_Toc74843084"/>
      <w:bookmarkStart w:id="2947" w:name="_Toc76503467"/>
      <w:bookmarkStart w:id="2948" w:name="_Toc83040910"/>
      <w:r w:rsidRPr="00EF2F0E">
        <w:t>9.5.3.4</w:t>
      </w:r>
      <w:r w:rsidRPr="00EF2F0E">
        <w:tab/>
        <w:t>Minimum requirement for single RAT E-UTRA operation</w:t>
      </w:r>
      <w:bookmarkEnd w:id="2939"/>
      <w:bookmarkEnd w:id="2940"/>
      <w:bookmarkEnd w:id="2941"/>
      <w:bookmarkEnd w:id="2942"/>
      <w:bookmarkEnd w:id="2943"/>
      <w:bookmarkEnd w:id="2944"/>
      <w:bookmarkEnd w:id="2945"/>
      <w:bookmarkEnd w:id="2946"/>
      <w:bookmarkEnd w:id="2947"/>
      <w:bookmarkEnd w:id="2948"/>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2949" w:name="_Toc21096032"/>
      <w:bookmarkStart w:id="2950" w:name="_Toc29763231"/>
      <w:bookmarkStart w:id="2951" w:name="_Toc45869516"/>
      <w:bookmarkStart w:id="2952" w:name="_Toc52554763"/>
      <w:bookmarkStart w:id="2953" w:name="_Toc52555233"/>
      <w:bookmarkStart w:id="2954" w:name="_Toc61112458"/>
      <w:bookmarkStart w:id="2955" w:name="_Toc67911610"/>
      <w:bookmarkStart w:id="2956" w:name="_Toc74843085"/>
      <w:bookmarkStart w:id="2957" w:name="_Toc76503468"/>
      <w:bookmarkStart w:id="2958" w:name="_Toc83040911"/>
      <w:r w:rsidRPr="00EF2F0E">
        <w:t>9.6</w:t>
      </w:r>
      <w:r w:rsidRPr="00EF2F0E">
        <w:tab/>
        <w:t>OTA Transmitted signal quality</w:t>
      </w:r>
      <w:bookmarkEnd w:id="2949"/>
      <w:bookmarkEnd w:id="2950"/>
      <w:bookmarkEnd w:id="2951"/>
      <w:bookmarkEnd w:id="2952"/>
      <w:bookmarkEnd w:id="2953"/>
      <w:bookmarkEnd w:id="2954"/>
      <w:bookmarkEnd w:id="2955"/>
      <w:bookmarkEnd w:id="2956"/>
      <w:bookmarkEnd w:id="2957"/>
      <w:bookmarkEnd w:id="2958"/>
    </w:p>
    <w:p w14:paraId="0984E5EB" w14:textId="77777777" w:rsidR="00B15E99" w:rsidRPr="00EF2F0E" w:rsidRDefault="00B15E99" w:rsidP="00B15E99">
      <w:pPr>
        <w:pStyle w:val="Heading3"/>
      </w:pPr>
      <w:bookmarkStart w:id="2959" w:name="_Toc21096033"/>
      <w:bookmarkStart w:id="2960" w:name="_Toc29763232"/>
      <w:bookmarkStart w:id="2961" w:name="_Toc45869517"/>
      <w:bookmarkStart w:id="2962" w:name="_Toc52554764"/>
      <w:bookmarkStart w:id="2963" w:name="_Toc52555234"/>
      <w:bookmarkStart w:id="2964" w:name="_Toc61112459"/>
      <w:bookmarkStart w:id="2965" w:name="_Toc67911611"/>
      <w:bookmarkStart w:id="2966" w:name="_Toc74843086"/>
      <w:bookmarkStart w:id="2967" w:name="_Toc76503469"/>
      <w:bookmarkStart w:id="2968" w:name="_Toc83040912"/>
      <w:r w:rsidRPr="00EF2F0E">
        <w:t>9.6.1</w:t>
      </w:r>
      <w:r w:rsidRPr="00EF2F0E">
        <w:tab/>
        <w:t>General</w:t>
      </w:r>
      <w:bookmarkEnd w:id="2959"/>
      <w:bookmarkEnd w:id="2960"/>
      <w:bookmarkEnd w:id="2961"/>
      <w:bookmarkEnd w:id="2962"/>
      <w:bookmarkEnd w:id="2963"/>
      <w:bookmarkEnd w:id="2964"/>
      <w:bookmarkEnd w:id="2965"/>
      <w:bookmarkEnd w:id="2966"/>
      <w:bookmarkEnd w:id="2967"/>
      <w:bookmarkEnd w:id="2968"/>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2969" w:name="_Toc21096034"/>
      <w:bookmarkStart w:id="2970" w:name="_Toc29763233"/>
      <w:bookmarkStart w:id="2971" w:name="_Toc45869518"/>
      <w:bookmarkStart w:id="2972" w:name="_Toc52554765"/>
      <w:bookmarkStart w:id="2973" w:name="_Toc52555235"/>
      <w:bookmarkStart w:id="2974" w:name="_Toc61112460"/>
      <w:bookmarkStart w:id="2975" w:name="_Toc67911612"/>
      <w:bookmarkStart w:id="2976" w:name="_Toc74843087"/>
      <w:bookmarkStart w:id="2977" w:name="_Toc76503470"/>
      <w:bookmarkStart w:id="2978" w:name="_Toc83040913"/>
      <w:r w:rsidRPr="00EF2F0E">
        <w:t>9.6.2</w:t>
      </w:r>
      <w:r w:rsidRPr="00EF2F0E">
        <w:tab/>
        <w:t>OTA Frequency Error</w:t>
      </w:r>
      <w:bookmarkEnd w:id="2969"/>
      <w:bookmarkEnd w:id="2970"/>
      <w:bookmarkEnd w:id="2971"/>
      <w:bookmarkEnd w:id="2972"/>
      <w:bookmarkEnd w:id="2973"/>
      <w:bookmarkEnd w:id="2974"/>
      <w:bookmarkEnd w:id="2975"/>
      <w:bookmarkEnd w:id="2976"/>
      <w:bookmarkEnd w:id="2977"/>
      <w:bookmarkEnd w:id="2978"/>
    </w:p>
    <w:p w14:paraId="0984E5EE" w14:textId="77777777" w:rsidR="00B15E99" w:rsidRPr="00EF2F0E" w:rsidRDefault="00B15E99" w:rsidP="00B15E99">
      <w:pPr>
        <w:pStyle w:val="Heading4"/>
      </w:pPr>
      <w:bookmarkStart w:id="2979" w:name="_Toc21096035"/>
      <w:bookmarkStart w:id="2980" w:name="_Toc29763234"/>
      <w:bookmarkStart w:id="2981" w:name="_Toc45869519"/>
      <w:bookmarkStart w:id="2982" w:name="_Toc52554766"/>
      <w:bookmarkStart w:id="2983" w:name="_Toc52555236"/>
      <w:bookmarkStart w:id="2984" w:name="_Toc61112461"/>
      <w:bookmarkStart w:id="2985" w:name="_Toc67911613"/>
      <w:bookmarkStart w:id="2986" w:name="_Toc74843088"/>
      <w:bookmarkStart w:id="2987" w:name="_Toc76503471"/>
      <w:bookmarkStart w:id="2988" w:name="_Toc83040914"/>
      <w:r w:rsidRPr="00EF2F0E">
        <w:t>9.6.2.1</w:t>
      </w:r>
      <w:r w:rsidRPr="00EF2F0E">
        <w:tab/>
        <w:t>General</w:t>
      </w:r>
      <w:bookmarkEnd w:id="2979"/>
      <w:bookmarkEnd w:id="2980"/>
      <w:bookmarkEnd w:id="2981"/>
      <w:bookmarkEnd w:id="2982"/>
      <w:bookmarkEnd w:id="2983"/>
      <w:bookmarkEnd w:id="2984"/>
      <w:bookmarkEnd w:id="2985"/>
      <w:bookmarkEnd w:id="2986"/>
      <w:bookmarkEnd w:id="2987"/>
      <w:bookmarkEnd w:id="2988"/>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2989" w:name="_Toc21096036"/>
      <w:bookmarkStart w:id="2990" w:name="_Toc29763235"/>
      <w:bookmarkStart w:id="2991" w:name="_Toc45869520"/>
      <w:bookmarkStart w:id="2992" w:name="_Toc52554767"/>
      <w:bookmarkStart w:id="2993" w:name="_Toc52555237"/>
      <w:bookmarkStart w:id="2994" w:name="_Toc61112462"/>
      <w:bookmarkStart w:id="2995" w:name="_Toc67911614"/>
      <w:bookmarkStart w:id="2996" w:name="_Toc74843089"/>
      <w:bookmarkStart w:id="2997" w:name="_Toc76503472"/>
      <w:bookmarkStart w:id="2998" w:name="_Toc83040915"/>
      <w:r w:rsidRPr="00EF2F0E">
        <w:t>9.6.2.2</w:t>
      </w:r>
      <w:r w:rsidRPr="00EF2F0E">
        <w:tab/>
        <w:t>Minimum requirement for MSR operation</w:t>
      </w:r>
      <w:bookmarkEnd w:id="2989"/>
      <w:bookmarkEnd w:id="2990"/>
      <w:bookmarkEnd w:id="2991"/>
      <w:bookmarkEnd w:id="2992"/>
      <w:bookmarkEnd w:id="2993"/>
      <w:bookmarkEnd w:id="2994"/>
      <w:bookmarkEnd w:id="2995"/>
      <w:bookmarkEnd w:id="2996"/>
      <w:bookmarkEnd w:id="2997"/>
      <w:bookmarkEnd w:id="2998"/>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2999" w:name="_Toc21096037"/>
      <w:bookmarkStart w:id="3000" w:name="_Toc29763236"/>
      <w:bookmarkStart w:id="3001" w:name="_Toc45869521"/>
      <w:bookmarkStart w:id="3002" w:name="_Toc52554768"/>
      <w:bookmarkStart w:id="3003" w:name="_Toc52555238"/>
      <w:bookmarkStart w:id="3004" w:name="_Toc61112463"/>
      <w:bookmarkStart w:id="3005" w:name="_Toc67911615"/>
      <w:bookmarkStart w:id="3006" w:name="_Toc74843090"/>
      <w:bookmarkStart w:id="3007" w:name="_Toc76503473"/>
      <w:bookmarkStart w:id="3008" w:name="_Toc83040916"/>
      <w:r w:rsidRPr="00EF2F0E">
        <w:t>9.6.2.3</w:t>
      </w:r>
      <w:r w:rsidRPr="00EF2F0E">
        <w:tab/>
        <w:t>Minimum requirement for single RAT UTRA operation</w:t>
      </w:r>
      <w:bookmarkEnd w:id="2999"/>
      <w:bookmarkEnd w:id="3000"/>
      <w:bookmarkEnd w:id="3001"/>
      <w:bookmarkEnd w:id="3002"/>
      <w:bookmarkEnd w:id="3003"/>
      <w:bookmarkEnd w:id="3004"/>
      <w:bookmarkEnd w:id="3005"/>
      <w:bookmarkEnd w:id="3006"/>
      <w:bookmarkEnd w:id="3007"/>
      <w:bookmarkEnd w:id="3008"/>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3009" w:name="_Toc21096038"/>
      <w:bookmarkStart w:id="3010" w:name="_Toc29763237"/>
      <w:bookmarkStart w:id="3011" w:name="_Toc45869522"/>
      <w:bookmarkStart w:id="3012" w:name="_Toc52554769"/>
      <w:bookmarkStart w:id="3013" w:name="_Toc52555239"/>
      <w:bookmarkStart w:id="3014" w:name="_Toc61112464"/>
      <w:bookmarkStart w:id="3015" w:name="_Toc67911616"/>
      <w:bookmarkStart w:id="3016" w:name="_Toc74843091"/>
      <w:bookmarkStart w:id="3017" w:name="_Toc76503474"/>
      <w:bookmarkStart w:id="3018" w:name="_Toc83040917"/>
      <w:r w:rsidRPr="00EF2F0E">
        <w:t>9.6.2.4</w:t>
      </w:r>
      <w:r w:rsidRPr="00EF2F0E">
        <w:tab/>
        <w:t>Minimum requirement for single RAT E-UTRA operation</w:t>
      </w:r>
      <w:bookmarkEnd w:id="3009"/>
      <w:bookmarkEnd w:id="3010"/>
      <w:bookmarkEnd w:id="3011"/>
      <w:bookmarkEnd w:id="3012"/>
      <w:bookmarkEnd w:id="3013"/>
      <w:bookmarkEnd w:id="3014"/>
      <w:bookmarkEnd w:id="3015"/>
      <w:bookmarkEnd w:id="3016"/>
      <w:bookmarkEnd w:id="3017"/>
      <w:bookmarkEnd w:id="3018"/>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3019" w:name="_Toc21096039"/>
      <w:bookmarkStart w:id="3020" w:name="_Toc29763238"/>
      <w:bookmarkStart w:id="3021" w:name="_Toc45869523"/>
      <w:bookmarkStart w:id="3022" w:name="_Toc52554770"/>
      <w:bookmarkStart w:id="3023" w:name="_Toc52555240"/>
      <w:bookmarkStart w:id="3024" w:name="_Toc61112465"/>
      <w:bookmarkStart w:id="3025" w:name="_Toc67911617"/>
      <w:bookmarkStart w:id="3026" w:name="_Toc74843092"/>
      <w:bookmarkStart w:id="3027" w:name="_Toc76503475"/>
      <w:bookmarkStart w:id="3028" w:name="_Toc83040918"/>
      <w:r w:rsidRPr="00EF2F0E">
        <w:t>9.6.3</w:t>
      </w:r>
      <w:r w:rsidRPr="00EF2F0E">
        <w:tab/>
        <w:t>OTA Time alignment error</w:t>
      </w:r>
      <w:bookmarkEnd w:id="3019"/>
      <w:bookmarkEnd w:id="3020"/>
      <w:bookmarkEnd w:id="3021"/>
      <w:bookmarkEnd w:id="3022"/>
      <w:bookmarkEnd w:id="3023"/>
      <w:bookmarkEnd w:id="3024"/>
      <w:bookmarkEnd w:id="3025"/>
      <w:bookmarkEnd w:id="3026"/>
      <w:bookmarkEnd w:id="3027"/>
      <w:bookmarkEnd w:id="3028"/>
    </w:p>
    <w:p w14:paraId="0984E5FE" w14:textId="77777777" w:rsidR="00B15E99" w:rsidRPr="00EF2F0E" w:rsidRDefault="00B15E99" w:rsidP="00B15E99">
      <w:pPr>
        <w:pStyle w:val="Heading4"/>
      </w:pPr>
      <w:bookmarkStart w:id="3029" w:name="_Toc21096040"/>
      <w:bookmarkStart w:id="3030" w:name="_Toc29763239"/>
      <w:bookmarkStart w:id="3031" w:name="_Toc45869524"/>
      <w:bookmarkStart w:id="3032" w:name="_Toc52554771"/>
      <w:bookmarkStart w:id="3033" w:name="_Toc52555241"/>
      <w:bookmarkStart w:id="3034" w:name="_Toc61112466"/>
      <w:bookmarkStart w:id="3035" w:name="_Toc67911618"/>
      <w:bookmarkStart w:id="3036" w:name="_Toc74843093"/>
      <w:bookmarkStart w:id="3037" w:name="_Toc76503476"/>
      <w:bookmarkStart w:id="3038" w:name="_Toc83040919"/>
      <w:r w:rsidRPr="00EF2F0E">
        <w:t>9.6.3.1</w:t>
      </w:r>
      <w:r w:rsidRPr="00EF2F0E">
        <w:tab/>
        <w:t>General</w:t>
      </w:r>
      <w:bookmarkEnd w:id="3029"/>
      <w:bookmarkEnd w:id="3030"/>
      <w:bookmarkEnd w:id="3031"/>
      <w:bookmarkEnd w:id="3032"/>
      <w:bookmarkEnd w:id="3033"/>
      <w:bookmarkEnd w:id="3034"/>
      <w:bookmarkEnd w:id="3035"/>
      <w:bookmarkEnd w:id="3036"/>
      <w:bookmarkEnd w:id="3037"/>
      <w:bookmarkEnd w:id="3038"/>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3039" w:name="_Toc21096041"/>
      <w:bookmarkStart w:id="3040" w:name="_Toc29763240"/>
      <w:bookmarkStart w:id="3041" w:name="_Toc45869525"/>
      <w:bookmarkStart w:id="3042" w:name="_Toc52554772"/>
      <w:bookmarkStart w:id="3043" w:name="_Toc52555242"/>
      <w:bookmarkStart w:id="3044" w:name="_Toc61112467"/>
      <w:bookmarkStart w:id="3045" w:name="_Toc67911619"/>
      <w:bookmarkStart w:id="3046" w:name="_Toc74843094"/>
      <w:bookmarkStart w:id="3047" w:name="_Toc76503477"/>
      <w:bookmarkStart w:id="3048" w:name="_Toc83040920"/>
      <w:r w:rsidRPr="00EF2F0E">
        <w:t>9.6.3.2</w:t>
      </w:r>
      <w:r w:rsidRPr="00EF2F0E">
        <w:tab/>
        <w:t>Minimum requirement for MSR operation</w:t>
      </w:r>
      <w:bookmarkEnd w:id="3039"/>
      <w:bookmarkEnd w:id="3040"/>
      <w:bookmarkEnd w:id="3041"/>
      <w:bookmarkEnd w:id="3042"/>
      <w:bookmarkEnd w:id="3043"/>
      <w:bookmarkEnd w:id="3044"/>
      <w:bookmarkEnd w:id="3045"/>
      <w:bookmarkEnd w:id="3046"/>
      <w:bookmarkEnd w:id="3047"/>
      <w:bookmarkEnd w:id="3048"/>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3049" w:name="_Toc21096042"/>
      <w:bookmarkStart w:id="3050" w:name="_Toc29763241"/>
      <w:bookmarkStart w:id="3051" w:name="_Toc45869526"/>
      <w:bookmarkStart w:id="3052" w:name="_Toc52554773"/>
      <w:bookmarkStart w:id="3053" w:name="_Toc52555243"/>
      <w:bookmarkStart w:id="3054" w:name="_Toc61112468"/>
      <w:bookmarkStart w:id="3055" w:name="_Toc67911620"/>
      <w:bookmarkStart w:id="3056" w:name="_Toc74843095"/>
      <w:bookmarkStart w:id="3057" w:name="_Toc76503478"/>
      <w:bookmarkStart w:id="3058" w:name="_Toc83040921"/>
      <w:r w:rsidRPr="00EF2F0E">
        <w:t>9.6.3.3</w:t>
      </w:r>
      <w:r w:rsidRPr="00EF2F0E">
        <w:tab/>
        <w:t>Minimum requirement for single RAT UTRA operation</w:t>
      </w:r>
      <w:bookmarkEnd w:id="3049"/>
      <w:bookmarkEnd w:id="3050"/>
      <w:bookmarkEnd w:id="3051"/>
      <w:bookmarkEnd w:id="3052"/>
      <w:bookmarkEnd w:id="3053"/>
      <w:bookmarkEnd w:id="3054"/>
      <w:bookmarkEnd w:id="3055"/>
      <w:bookmarkEnd w:id="3056"/>
      <w:bookmarkEnd w:id="3057"/>
      <w:bookmarkEnd w:id="3058"/>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3059" w:name="_Toc21096043"/>
      <w:bookmarkStart w:id="3060" w:name="_Toc29763242"/>
      <w:bookmarkStart w:id="3061" w:name="_Toc45869527"/>
      <w:bookmarkStart w:id="3062" w:name="_Toc52554774"/>
      <w:bookmarkStart w:id="3063" w:name="_Toc52555244"/>
      <w:bookmarkStart w:id="3064" w:name="_Toc61112469"/>
      <w:bookmarkStart w:id="3065" w:name="_Toc67911621"/>
      <w:bookmarkStart w:id="3066" w:name="_Toc74843096"/>
      <w:bookmarkStart w:id="3067" w:name="_Toc76503479"/>
      <w:bookmarkStart w:id="3068" w:name="_Toc83040922"/>
      <w:r w:rsidRPr="00EF2F0E">
        <w:t>9.6.3.4</w:t>
      </w:r>
      <w:r w:rsidRPr="00EF2F0E">
        <w:tab/>
        <w:t>Minimum requirement for single RAT E-UTRA operation</w:t>
      </w:r>
      <w:bookmarkEnd w:id="3059"/>
      <w:bookmarkEnd w:id="3060"/>
      <w:bookmarkEnd w:id="3061"/>
      <w:bookmarkEnd w:id="3062"/>
      <w:bookmarkEnd w:id="3063"/>
      <w:bookmarkEnd w:id="3064"/>
      <w:bookmarkEnd w:id="3065"/>
      <w:bookmarkEnd w:id="3066"/>
      <w:bookmarkEnd w:id="3067"/>
      <w:bookmarkEnd w:id="3068"/>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3069" w:name="_Toc21096044"/>
      <w:bookmarkStart w:id="3070" w:name="_Toc29763243"/>
      <w:bookmarkStart w:id="3071" w:name="_Toc45869528"/>
      <w:bookmarkStart w:id="3072" w:name="_Toc52554775"/>
      <w:bookmarkStart w:id="3073" w:name="_Toc52555245"/>
      <w:bookmarkStart w:id="3074" w:name="_Toc61112470"/>
      <w:bookmarkStart w:id="3075" w:name="_Toc67911622"/>
      <w:bookmarkStart w:id="3076" w:name="_Toc74843097"/>
      <w:bookmarkStart w:id="3077" w:name="_Toc76503480"/>
      <w:bookmarkStart w:id="3078" w:name="_Toc83040923"/>
      <w:r w:rsidRPr="00EF2F0E">
        <w:t>9.6.4</w:t>
      </w:r>
      <w:r w:rsidRPr="00EF2F0E">
        <w:tab/>
        <w:t>OTA Modulation quality</w:t>
      </w:r>
      <w:bookmarkEnd w:id="3069"/>
      <w:bookmarkEnd w:id="3070"/>
      <w:bookmarkEnd w:id="3071"/>
      <w:bookmarkEnd w:id="3072"/>
      <w:bookmarkEnd w:id="3073"/>
      <w:bookmarkEnd w:id="3074"/>
      <w:bookmarkEnd w:id="3075"/>
      <w:bookmarkEnd w:id="3076"/>
      <w:bookmarkEnd w:id="3077"/>
      <w:bookmarkEnd w:id="3078"/>
    </w:p>
    <w:p w14:paraId="0984E612" w14:textId="77777777" w:rsidR="00B15E99" w:rsidRPr="00EF2F0E" w:rsidRDefault="00B15E99" w:rsidP="00B15E99">
      <w:pPr>
        <w:pStyle w:val="Heading4"/>
      </w:pPr>
      <w:bookmarkStart w:id="3079" w:name="_Toc21096045"/>
      <w:bookmarkStart w:id="3080" w:name="_Toc29763244"/>
      <w:bookmarkStart w:id="3081" w:name="_Toc45869529"/>
      <w:bookmarkStart w:id="3082" w:name="_Toc52554776"/>
      <w:bookmarkStart w:id="3083" w:name="_Toc52555246"/>
      <w:bookmarkStart w:id="3084" w:name="_Toc61112471"/>
      <w:bookmarkStart w:id="3085" w:name="_Toc67911623"/>
      <w:bookmarkStart w:id="3086" w:name="_Toc74843098"/>
      <w:bookmarkStart w:id="3087" w:name="_Toc76503481"/>
      <w:bookmarkStart w:id="3088" w:name="_Toc83040924"/>
      <w:r w:rsidRPr="00EF2F0E">
        <w:t>9.6.4.1</w:t>
      </w:r>
      <w:r w:rsidRPr="00EF2F0E">
        <w:tab/>
        <w:t>General</w:t>
      </w:r>
      <w:bookmarkEnd w:id="3079"/>
      <w:bookmarkEnd w:id="3080"/>
      <w:bookmarkEnd w:id="3081"/>
      <w:bookmarkEnd w:id="3082"/>
      <w:bookmarkEnd w:id="3083"/>
      <w:bookmarkEnd w:id="3084"/>
      <w:bookmarkEnd w:id="3085"/>
      <w:bookmarkEnd w:id="3086"/>
      <w:bookmarkEnd w:id="3087"/>
      <w:bookmarkEnd w:id="3088"/>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3089" w:name="_Toc21096046"/>
      <w:bookmarkStart w:id="3090" w:name="_Toc29763245"/>
      <w:bookmarkStart w:id="3091" w:name="_Toc45869530"/>
      <w:bookmarkStart w:id="3092" w:name="_Toc52554777"/>
      <w:bookmarkStart w:id="3093" w:name="_Toc52555247"/>
      <w:bookmarkStart w:id="3094" w:name="_Toc61112472"/>
      <w:bookmarkStart w:id="3095" w:name="_Toc67911624"/>
      <w:bookmarkStart w:id="3096" w:name="_Toc74843099"/>
      <w:bookmarkStart w:id="3097" w:name="_Toc76503482"/>
      <w:bookmarkStart w:id="3098" w:name="_Toc83040925"/>
      <w:r w:rsidRPr="00EF2F0E">
        <w:t>9.6.4.2</w:t>
      </w:r>
      <w:r w:rsidRPr="00EF2F0E">
        <w:tab/>
        <w:t>Minimum requirement for MSR operation</w:t>
      </w:r>
      <w:bookmarkEnd w:id="3089"/>
      <w:bookmarkEnd w:id="3090"/>
      <w:bookmarkEnd w:id="3091"/>
      <w:bookmarkEnd w:id="3092"/>
      <w:bookmarkEnd w:id="3093"/>
      <w:bookmarkEnd w:id="3094"/>
      <w:bookmarkEnd w:id="3095"/>
      <w:bookmarkEnd w:id="3096"/>
      <w:bookmarkEnd w:id="3097"/>
      <w:bookmarkEnd w:id="3098"/>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3099" w:name="_Toc21096047"/>
      <w:bookmarkStart w:id="3100" w:name="_Toc29763246"/>
      <w:bookmarkStart w:id="3101" w:name="_Toc45869531"/>
      <w:bookmarkStart w:id="3102" w:name="_Toc52554778"/>
      <w:bookmarkStart w:id="3103" w:name="_Toc52555248"/>
      <w:bookmarkStart w:id="3104" w:name="_Toc61112473"/>
      <w:bookmarkStart w:id="3105" w:name="_Toc67911625"/>
      <w:bookmarkStart w:id="3106" w:name="_Toc74843100"/>
      <w:bookmarkStart w:id="3107" w:name="_Toc76503483"/>
      <w:bookmarkStart w:id="3108" w:name="_Toc83040926"/>
      <w:r w:rsidRPr="00EF2F0E">
        <w:t>9.6.4.3</w:t>
      </w:r>
      <w:r w:rsidRPr="00EF2F0E">
        <w:tab/>
        <w:t>Minimum requirement for single RAT UTRA operation</w:t>
      </w:r>
      <w:bookmarkEnd w:id="3099"/>
      <w:bookmarkEnd w:id="3100"/>
      <w:bookmarkEnd w:id="3101"/>
      <w:bookmarkEnd w:id="3102"/>
      <w:bookmarkEnd w:id="3103"/>
      <w:bookmarkEnd w:id="3104"/>
      <w:bookmarkEnd w:id="3105"/>
      <w:bookmarkEnd w:id="3106"/>
      <w:bookmarkEnd w:id="3107"/>
      <w:bookmarkEnd w:id="3108"/>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3109" w:name="_Toc21096048"/>
      <w:bookmarkStart w:id="3110" w:name="_Toc29763247"/>
      <w:bookmarkStart w:id="3111" w:name="_Toc45869532"/>
      <w:bookmarkStart w:id="3112" w:name="_Toc52554779"/>
      <w:bookmarkStart w:id="3113" w:name="_Toc52555249"/>
      <w:bookmarkStart w:id="3114" w:name="_Toc61112474"/>
      <w:bookmarkStart w:id="3115" w:name="_Toc67911626"/>
      <w:bookmarkStart w:id="3116" w:name="_Toc74843101"/>
      <w:bookmarkStart w:id="3117" w:name="_Toc76503484"/>
      <w:bookmarkStart w:id="3118" w:name="_Toc83040927"/>
      <w:r w:rsidRPr="00EF2F0E">
        <w:t>9.6.4.4</w:t>
      </w:r>
      <w:r w:rsidRPr="00EF2F0E">
        <w:tab/>
        <w:t>Minimum requirement for single RAT E-UTRA operation</w:t>
      </w:r>
      <w:bookmarkEnd w:id="3109"/>
      <w:bookmarkEnd w:id="3110"/>
      <w:bookmarkEnd w:id="3111"/>
      <w:bookmarkEnd w:id="3112"/>
      <w:bookmarkEnd w:id="3113"/>
      <w:bookmarkEnd w:id="3114"/>
      <w:bookmarkEnd w:id="3115"/>
      <w:bookmarkEnd w:id="3116"/>
      <w:bookmarkEnd w:id="3117"/>
      <w:bookmarkEnd w:id="3118"/>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3119" w:name="_Toc21096049"/>
      <w:bookmarkStart w:id="3120" w:name="_Toc29763248"/>
      <w:bookmarkStart w:id="3121" w:name="_Toc45869533"/>
      <w:bookmarkStart w:id="3122" w:name="_Toc52554780"/>
      <w:bookmarkStart w:id="3123" w:name="_Toc52555250"/>
      <w:bookmarkStart w:id="3124" w:name="_Toc61112475"/>
      <w:bookmarkStart w:id="3125" w:name="_Toc67911627"/>
      <w:bookmarkStart w:id="3126" w:name="_Toc74843102"/>
      <w:bookmarkStart w:id="3127" w:name="_Toc76503485"/>
      <w:bookmarkStart w:id="3128" w:name="_Toc83040928"/>
      <w:r w:rsidRPr="00EF2F0E">
        <w:t>9.6.5</w:t>
      </w:r>
      <w:r w:rsidRPr="00EF2F0E">
        <w:tab/>
        <w:t>OTA Transmit pulse shape filter</w:t>
      </w:r>
      <w:bookmarkEnd w:id="3119"/>
      <w:bookmarkEnd w:id="3120"/>
      <w:bookmarkEnd w:id="3121"/>
      <w:bookmarkEnd w:id="3122"/>
      <w:bookmarkEnd w:id="3123"/>
      <w:bookmarkEnd w:id="3124"/>
      <w:bookmarkEnd w:id="3125"/>
      <w:bookmarkEnd w:id="3126"/>
      <w:bookmarkEnd w:id="3127"/>
      <w:bookmarkEnd w:id="3128"/>
    </w:p>
    <w:p w14:paraId="0984E622" w14:textId="77777777" w:rsidR="00B15E99" w:rsidRPr="00EF2F0E" w:rsidRDefault="00B15E99" w:rsidP="00B15E99">
      <w:pPr>
        <w:pStyle w:val="Heading4"/>
      </w:pPr>
      <w:bookmarkStart w:id="3129" w:name="_Toc21096050"/>
      <w:bookmarkStart w:id="3130" w:name="_Toc29763249"/>
      <w:bookmarkStart w:id="3131" w:name="_Toc45869534"/>
      <w:bookmarkStart w:id="3132" w:name="_Toc52554781"/>
      <w:bookmarkStart w:id="3133" w:name="_Toc52555251"/>
      <w:bookmarkStart w:id="3134" w:name="_Toc61112476"/>
      <w:bookmarkStart w:id="3135" w:name="_Toc67911628"/>
      <w:bookmarkStart w:id="3136" w:name="_Toc74843103"/>
      <w:bookmarkStart w:id="3137" w:name="_Toc76503486"/>
      <w:bookmarkStart w:id="3138" w:name="_Toc83040929"/>
      <w:r w:rsidRPr="00EF2F0E">
        <w:t>9.6.5.1</w:t>
      </w:r>
      <w:r w:rsidRPr="00EF2F0E">
        <w:tab/>
        <w:t>General</w:t>
      </w:r>
      <w:bookmarkEnd w:id="3129"/>
      <w:bookmarkEnd w:id="3130"/>
      <w:bookmarkEnd w:id="3131"/>
      <w:bookmarkEnd w:id="3132"/>
      <w:bookmarkEnd w:id="3133"/>
      <w:bookmarkEnd w:id="3134"/>
      <w:bookmarkEnd w:id="3135"/>
      <w:bookmarkEnd w:id="3136"/>
      <w:bookmarkEnd w:id="3137"/>
      <w:bookmarkEnd w:id="3138"/>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3139" w:name="_Toc21096051"/>
      <w:bookmarkStart w:id="3140" w:name="_Toc29763250"/>
      <w:bookmarkStart w:id="3141" w:name="_Toc45869535"/>
      <w:bookmarkStart w:id="3142" w:name="_Toc52554782"/>
      <w:bookmarkStart w:id="3143" w:name="_Toc52555252"/>
      <w:bookmarkStart w:id="3144" w:name="_Toc61112477"/>
      <w:bookmarkStart w:id="3145" w:name="_Toc67911629"/>
      <w:bookmarkStart w:id="3146" w:name="_Toc74843104"/>
      <w:bookmarkStart w:id="3147" w:name="_Toc76503487"/>
      <w:bookmarkStart w:id="3148" w:name="_Toc83040930"/>
      <w:r w:rsidRPr="00EF2F0E">
        <w:t>9.7</w:t>
      </w:r>
      <w:r w:rsidRPr="00EF2F0E">
        <w:tab/>
        <w:t>OTA Unwanted Emissions</w:t>
      </w:r>
      <w:bookmarkEnd w:id="3139"/>
      <w:bookmarkEnd w:id="3140"/>
      <w:bookmarkEnd w:id="3141"/>
      <w:bookmarkEnd w:id="3142"/>
      <w:bookmarkEnd w:id="3143"/>
      <w:bookmarkEnd w:id="3144"/>
      <w:bookmarkEnd w:id="3145"/>
      <w:bookmarkEnd w:id="3146"/>
      <w:bookmarkEnd w:id="3147"/>
      <w:bookmarkEnd w:id="3148"/>
    </w:p>
    <w:p w14:paraId="0984E626" w14:textId="77777777" w:rsidR="00B15E99" w:rsidRPr="00EF2F0E" w:rsidRDefault="00B15E99" w:rsidP="00B15E99">
      <w:pPr>
        <w:pStyle w:val="Heading3"/>
      </w:pPr>
      <w:bookmarkStart w:id="3149" w:name="_Toc21096052"/>
      <w:bookmarkStart w:id="3150" w:name="_Toc29763251"/>
      <w:bookmarkStart w:id="3151" w:name="_Toc45869536"/>
      <w:bookmarkStart w:id="3152" w:name="_Toc52554783"/>
      <w:bookmarkStart w:id="3153" w:name="_Toc52555253"/>
      <w:bookmarkStart w:id="3154" w:name="_Toc61112478"/>
      <w:bookmarkStart w:id="3155" w:name="_Toc67911630"/>
      <w:bookmarkStart w:id="3156" w:name="_Toc74843105"/>
      <w:bookmarkStart w:id="3157" w:name="_Toc76503488"/>
      <w:bookmarkStart w:id="3158" w:name="_Toc83040931"/>
      <w:r w:rsidRPr="00EF2F0E">
        <w:t>9.7.1</w:t>
      </w:r>
      <w:r w:rsidRPr="00EF2F0E">
        <w:tab/>
        <w:t>General</w:t>
      </w:r>
      <w:bookmarkEnd w:id="3149"/>
      <w:bookmarkEnd w:id="3150"/>
      <w:bookmarkEnd w:id="3151"/>
      <w:bookmarkEnd w:id="3152"/>
      <w:bookmarkEnd w:id="3153"/>
      <w:bookmarkEnd w:id="3154"/>
      <w:bookmarkEnd w:id="3155"/>
      <w:bookmarkEnd w:id="3156"/>
      <w:bookmarkEnd w:id="3157"/>
      <w:bookmarkEnd w:id="3158"/>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3159" w:name="_Toc21096053"/>
      <w:bookmarkStart w:id="3160" w:name="_Toc29763252"/>
      <w:bookmarkStart w:id="3161" w:name="_Toc45869537"/>
      <w:bookmarkStart w:id="3162" w:name="_Toc52554784"/>
      <w:bookmarkStart w:id="3163" w:name="_Toc52555254"/>
      <w:bookmarkStart w:id="3164" w:name="_Toc61112479"/>
      <w:bookmarkStart w:id="3165" w:name="_Toc67911631"/>
      <w:bookmarkStart w:id="3166" w:name="_Toc74843106"/>
      <w:bookmarkStart w:id="3167" w:name="_Toc76503489"/>
      <w:bookmarkStart w:id="3168" w:name="_Toc83040932"/>
      <w:r w:rsidRPr="00EF2F0E">
        <w:t>9.7.2</w:t>
      </w:r>
      <w:r w:rsidRPr="00EF2F0E">
        <w:tab/>
        <w:t>OTA occupied bandwidth</w:t>
      </w:r>
      <w:bookmarkEnd w:id="3159"/>
      <w:bookmarkEnd w:id="3160"/>
      <w:bookmarkEnd w:id="3161"/>
      <w:bookmarkEnd w:id="3162"/>
      <w:bookmarkEnd w:id="3163"/>
      <w:bookmarkEnd w:id="3164"/>
      <w:bookmarkEnd w:id="3165"/>
      <w:bookmarkEnd w:id="3166"/>
      <w:bookmarkEnd w:id="3167"/>
      <w:bookmarkEnd w:id="3168"/>
    </w:p>
    <w:p w14:paraId="0984E63D" w14:textId="77777777" w:rsidR="00B15E99" w:rsidRPr="00EF2F0E" w:rsidRDefault="00B15E99" w:rsidP="00B15E99">
      <w:pPr>
        <w:pStyle w:val="Heading4"/>
      </w:pPr>
      <w:bookmarkStart w:id="3169" w:name="_Toc21096054"/>
      <w:bookmarkStart w:id="3170" w:name="_Toc29763253"/>
      <w:bookmarkStart w:id="3171" w:name="_Toc45869538"/>
      <w:bookmarkStart w:id="3172" w:name="_Toc52554785"/>
      <w:bookmarkStart w:id="3173" w:name="_Toc52555255"/>
      <w:bookmarkStart w:id="3174" w:name="_Toc61112480"/>
      <w:bookmarkStart w:id="3175" w:name="_Toc67911632"/>
      <w:bookmarkStart w:id="3176" w:name="_Toc74843107"/>
      <w:bookmarkStart w:id="3177" w:name="_Toc76503490"/>
      <w:bookmarkStart w:id="3178" w:name="_Toc83040933"/>
      <w:r w:rsidRPr="00EF2F0E">
        <w:t>9.7.2.1</w:t>
      </w:r>
      <w:r w:rsidRPr="00EF2F0E">
        <w:tab/>
        <w:t>General</w:t>
      </w:r>
      <w:bookmarkEnd w:id="3169"/>
      <w:bookmarkEnd w:id="3170"/>
      <w:bookmarkEnd w:id="3171"/>
      <w:bookmarkEnd w:id="3172"/>
      <w:bookmarkEnd w:id="3173"/>
      <w:bookmarkEnd w:id="3174"/>
      <w:bookmarkEnd w:id="3175"/>
      <w:bookmarkEnd w:id="3176"/>
      <w:bookmarkEnd w:id="3177"/>
      <w:bookmarkEnd w:id="3178"/>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3179" w:name="_Toc21096055"/>
      <w:bookmarkStart w:id="3180" w:name="_Toc29763254"/>
      <w:bookmarkStart w:id="3181" w:name="_Toc45869539"/>
      <w:bookmarkStart w:id="3182" w:name="_Toc52554786"/>
      <w:bookmarkStart w:id="3183" w:name="_Toc52555256"/>
      <w:bookmarkStart w:id="3184" w:name="_Toc61112481"/>
      <w:bookmarkStart w:id="3185" w:name="_Toc67911633"/>
      <w:bookmarkStart w:id="3186" w:name="_Toc74843108"/>
      <w:bookmarkStart w:id="3187" w:name="_Toc76503491"/>
      <w:bookmarkStart w:id="3188" w:name="_Toc83040934"/>
      <w:r w:rsidRPr="00EF2F0E">
        <w:t>9.7.2.2</w:t>
      </w:r>
      <w:r w:rsidRPr="00EF2F0E">
        <w:tab/>
        <w:t>Minimum requirement for MSR operation</w:t>
      </w:r>
      <w:bookmarkEnd w:id="3179"/>
      <w:bookmarkEnd w:id="3180"/>
      <w:bookmarkEnd w:id="3181"/>
      <w:bookmarkEnd w:id="3182"/>
      <w:bookmarkEnd w:id="3183"/>
      <w:bookmarkEnd w:id="3184"/>
      <w:bookmarkEnd w:id="3185"/>
      <w:bookmarkEnd w:id="3186"/>
      <w:bookmarkEnd w:id="3187"/>
      <w:bookmarkEnd w:id="3188"/>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3189" w:name="_Toc21096056"/>
      <w:bookmarkStart w:id="3190" w:name="_Toc29763255"/>
      <w:bookmarkStart w:id="3191" w:name="_Toc45869540"/>
      <w:bookmarkStart w:id="3192" w:name="_Toc52554787"/>
      <w:bookmarkStart w:id="3193" w:name="_Toc52555257"/>
      <w:bookmarkStart w:id="3194" w:name="_Toc61112482"/>
      <w:bookmarkStart w:id="3195" w:name="_Toc67911634"/>
      <w:bookmarkStart w:id="3196" w:name="_Toc74843109"/>
      <w:bookmarkStart w:id="3197" w:name="_Toc76503492"/>
      <w:bookmarkStart w:id="3198" w:name="_Toc83040935"/>
      <w:r w:rsidRPr="00EF2F0E">
        <w:t>9.7.2.3</w:t>
      </w:r>
      <w:r w:rsidRPr="00EF2F0E">
        <w:tab/>
        <w:t>Minimum requirement for single RAT UTRA operation</w:t>
      </w:r>
      <w:bookmarkEnd w:id="3189"/>
      <w:bookmarkEnd w:id="3190"/>
      <w:bookmarkEnd w:id="3191"/>
      <w:bookmarkEnd w:id="3192"/>
      <w:bookmarkEnd w:id="3193"/>
      <w:bookmarkEnd w:id="3194"/>
      <w:bookmarkEnd w:id="3195"/>
      <w:bookmarkEnd w:id="3196"/>
      <w:bookmarkEnd w:id="3197"/>
      <w:bookmarkEnd w:id="3198"/>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3199" w:name="_Toc21096057"/>
      <w:bookmarkStart w:id="3200" w:name="_Toc29763256"/>
      <w:bookmarkStart w:id="3201" w:name="_Toc45869541"/>
      <w:bookmarkStart w:id="3202" w:name="_Toc52554788"/>
      <w:bookmarkStart w:id="3203" w:name="_Toc52555258"/>
      <w:bookmarkStart w:id="3204" w:name="_Toc61112483"/>
      <w:bookmarkStart w:id="3205" w:name="_Toc67911635"/>
      <w:bookmarkStart w:id="3206" w:name="_Toc74843110"/>
      <w:bookmarkStart w:id="3207" w:name="_Toc76503493"/>
      <w:bookmarkStart w:id="3208" w:name="_Toc83040936"/>
      <w:r w:rsidRPr="00EF2F0E">
        <w:t>9.7.2.4</w:t>
      </w:r>
      <w:r w:rsidRPr="00EF2F0E">
        <w:tab/>
        <w:t>Minimum requirement for single RAT E-UTRA operation</w:t>
      </w:r>
      <w:bookmarkEnd w:id="3199"/>
      <w:bookmarkEnd w:id="3200"/>
      <w:bookmarkEnd w:id="3201"/>
      <w:bookmarkEnd w:id="3202"/>
      <w:bookmarkEnd w:id="3203"/>
      <w:bookmarkEnd w:id="3204"/>
      <w:bookmarkEnd w:id="3205"/>
      <w:bookmarkEnd w:id="3206"/>
      <w:bookmarkEnd w:id="3207"/>
      <w:bookmarkEnd w:id="3208"/>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3209" w:name="_Toc21096058"/>
      <w:bookmarkStart w:id="3210" w:name="_Toc29763257"/>
      <w:bookmarkStart w:id="3211" w:name="_Toc45869542"/>
      <w:bookmarkStart w:id="3212" w:name="_Toc52554789"/>
      <w:bookmarkStart w:id="3213" w:name="_Toc52555259"/>
      <w:bookmarkStart w:id="3214" w:name="_Toc61112484"/>
      <w:bookmarkStart w:id="3215" w:name="_Toc67911636"/>
      <w:bookmarkStart w:id="3216" w:name="_Toc74843111"/>
      <w:bookmarkStart w:id="3217" w:name="_Toc76503494"/>
      <w:bookmarkStart w:id="3218" w:name="_Toc83040937"/>
      <w:r w:rsidRPr="00EF2F0E">
        <w:t>9.7.3</w:t>
      </w:r>
      <w:r w:rsidRPr="00EF2F0E">
        <w:tab/>
        <w:t>OTA Adjacent Channel Leakage power Ratio</w:t>
      </w:r>
      <w:bookmarkEnd w:id="3209"/>
      <w:bookmarkEnd w:id="3210"/>
      <w:bookmarkEnd w:id="3211"/>
      <w:bookmarkEnd w:id="3212"/>
      <w:bookmarkEnd w:id="3213"/>
      <w:bookmarkEnd w:id="3214"/>
      <w:bookmarkEnd w:id="3215"/>
      <w:bookmarkEnd w:id="3216"/>
      <w:bookmarkEnd w:id="3217"/>
      <w:bookmarkEnd w:id="3218"/>
    </w:p>
    <w:p w14:paraId="0984E649" w14:textId="77777777" w:rsidR="00B15E99" w:rsidRPr="00EF2F0E" w:rsidRDefault="00B15E99" w:rsidP="00B15E99">
      <w:pPr>
        <w:pStyle w:val="Heading4"/>
      </w:pPr>
      <w:bookmarkStart w:id="3219" w:name="_Toc21096059"/>
      <w:bookmarkStart w:id="3220" w:name="_Toc29763258"/>
      <w:bookmarkStart w:id="3221" w:name="_Toc45869543"/>
      <w:bookmarkStart w:id="3222" w:name="_Toc52554790"/>
      <w:bookmarkStart w:id="3223" w:name="_Toc52555260"/>
      <w:bookmarkStart w:id="3224" w:name="_Toc61112485"/>
      <w:bookmarkStart w:id="3225" w:name="_Toc67911637"/>
      <w:bookmarkStart w:id="3226" w:name="_Toc74843112"/>
      <w:bookmarkStart w:id="3227" w:name="_Toc76503495"/>
      <w:bookmarkStart w:id="3228" w:name="_Toc83040938"/>
      <w:r w:rsidRPr="00EF2F0E">
        <w:t>9.7.3.1</w:t>
      </w:r>
      <w:r w:rsidRPr="00EF2F0E">
        <w:tab/>
        <w:t>General</w:t>
      </w:r>
      <w:bookmarkEnd w:id="3219"/>
      <w:bookmarkEnd w:id="3220"/>
      <w:bookmarkEnd w:id="3221"/>
      <w:bookmarkEnd w:id="3222"/>
      <w:bookmarkEnd w:id="3223"/>
      <w:bookmarkEnd w:id="3224"/>
      <w:bookmarkEnd w:id="3225"/>
      <w:bookmarkEnd w:id="3226"/>
      <w:bookmarkEnd w:id="3227"/>
      <w:bookmarkEnd w:id="3228"/>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3229" w:name="_Toc21096060"/>
      <w:bookmarkStart w:id="3230" w:name="_Toc29763259"/>
      <w:bookmarkStart w:id="3231" w:name="_Toc45869544"/>
      <w:bookmarkStart w:id="3232" w:name="_Toc52554791"/>
      <w:bookmarkStart w:id="3233" w:name="_Toc52555261"/>
      <w:bookmarkStart w:id="3234" w:name="_Toc61112486"/>
      <w:bookmarkStart w:id="3235" w:name="_Toc67911638"/>
      <w:bookmarkStart w:id="3236" w:name="_Toc74843113"/>
      <w:bookmarkStart w:id="3237" w:name="_Toc76503496"/>
      <w:bookmarkStart w:id="3238" w:name="_Toc83040939"/>
      <w:r w:rsidRPr="00EF2F0E">
        <w:t>9.7.3.2</w:t>
      </w:r>
      <w:r w:rsidRPr="00EF2F0E">
        <w:tab/>
        <w:t>Minimum requirement for MSR operation</w:t>
      </w:r>
      <w:bookmarkEnd w:id="3229"/>
      <w:bookmarkEnd w:id="3230"/>
      <w:bookmarkEnd w:id="3231"/>
      <w:bookmarkEnd w:id="3232"/>
      <w:bookmarkEnd w:id="3233"/>
      <w:bookmarkEnd w:id="3234"/>
      <w:bookmarkEnd w:id="3235"/>
      <w:bookmarkEnd w:id="3236"/>
      <w:bookmarkEnd w:id="3237"/>
      <w:bookmarkEnd w:id="3238"/>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3239" w:name="_Toc21096061"/>
      <w:bookmarkStart w:id="3240" w:name="_Toc29763260"/>
      <w:bookmarkStart w:id="3241" w:name="_Toc45869545"/>
      <w:bookmarkStart w:id="3242" w:name="_Toc52554792"/>
      <w:bookmarkStart w:id="3243" w:name="_Toc52555262"/>
      <w:bookmarkStart w:id="3244" w:name="_Toc61112487"/>
      <w:bookmarkStart w:id="3245" w:name="_Toc67911639"/>
      <w:bookmarkStart w:id="3246" w:name="_Toc74843114"/>
      <w:bookmarkStart w:id="3247" w:name="_Toc76503497"/>
      <w:bookmarkStart w:id="3248" w:name="_Toc83040940"/>
      <w:r w:rsidRPr="00EF2F0E">
        <w:t>9.7.3.3</w:t>
      </w:r>
      <w:r w:rsidRPr="00EF2F0E">
        <w:tab/>
        <w:t>Minimum requirement for single RAT UTRA operation</w:t>
      </w:r>
      <w:bookmarkEnd w:id="3239"/>
      <w:bookmarkEnd w:id="3240"/>
      <w:bookmarkEnd w:id="3241"/>
      <w:bookmarkEnd w:id="3242"/>
      <w:bookmarkEnd w:id="3243"/>
      <w:bookmarkEnd w:id="3244"/>
      <w:bookmarkEnd w:id="3245"/>
      <w:bookmarkEnd w:id="3246"/>
      <w:bookmarkEnd w:id="3247"/>
      <w:bookmarkEnd w:id="3248"/>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3249" w:name="_Toc21096062"/>
      <w:bookmarkStart w:id="3250" w:name="_Toc29763261"/>
      <w:bookmarkStart w:id="3251" w:name="_Toc45869546"/>
      <w:bookmarkStart w:id="3252" w:name="_Toc52554793"/>
      <w:bookmarkStart w:id="3253" w:name="_Toc52555263"/>
      <w:bookmarkStart w:id="3254" w:name="_Toc61112488"/>
      <w:bookmarkStart w:id="3255" w:name="_Toc67911640"/>
      <w:bookmarkStart w:id="3256" w:name="_Toc74843115"/>
      <w:bookmarkStart w:id="3257" w:name="_Toc76503498"/>
      <w:bookmarkStart w:id="3258" w:name="_Toc83040941"/>
      <w:r w:rsidRPr="00EF2F0E">
        <w:t>9.7.3.4</w:t>
      </w:r>
      <w:r w:rsidRPr="00EF2F0E">
        <w:tab/>
        <w:t>Minimum requirement for single RAT E-UTRA operation</w:t>
      </w:r>
      <w:bookmarkEnd w:id="3249"/>
      <w:bookmarkEnd w:id="3250"/>
      <w:bookmarkEnd w:id="3251"/>
      <w:bookmarkEnd w:id="3252"/>
      <w:bookmarkEnd w:id="3253"/>
      <w:bookmarkEnd w:id="3254"/>
      <w:bookmarkEnd w:id="3255"/>
      <w:bookmarkEnd w:id="3256"/>
      <w:bookmarkEnd w:id="3257"/>
      <w:bookmarkEnd w:id="3258"/>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3259" w:name="_Toc21096063"/>
      <w:bookmarkStart w:id="3260" w:name="_Toc29763262"/>
      <w:bookmarkStart w:id="3261" w:name="_Toc45869547"/>
      <w:bookmarkStart w:id="3262" w:name="_Toc52554794"/>
      <w:bookmarkStart w:id="3263" w:name="_Toc52555264"/>
      <w:bookmarkStart w:id="3264" w:name="_Toc61112489"/>
      <w:bookmarkStart w:id="3265" w:name="_Toc67911641"/>
      <w:bookmarkStart w:id="3266" w:name="_Toc74843116"/>
      <w:bookmarkStart w:id="3267" w:name="_Toc76503499"/>
      <w:bookmarkStart w:id="3268" w:name="_Toc83040942"/>
      <w:r w:rsidRPr="00EF2F0E">
        <w:rPr>
          <w:rFonts w:eastAsia="SimSun"/>
        </w:rPr>
        <w:t>9.7.4</w:t>
      </w:r>
      <w:r w:rsidRPr="00EF2F0E">
        <w:rPr>
          <w:rFonts w:eastAsia="SimSun"/>
        </w:rPr>
        <w:tab/>
        <w:t>OTA Spectrum emission mask</w:t>
      </w:r>
      <w:bookmarkEnd w:id="3259"/>
      <w:bookmarkEnd w:id="3260"/>
      <w:bookmarkEnd w:id="3261"/>
      <w:bookmarkEnd w:id="3262"/>
      <w:bookmarkEnd w:id="3263"/>
      <w:bookmarkEnd w:id="3264"/>
      <w:bookmarkEnd w:id="3265"/>
      <w:bookmarkEnd w:id="3266"/>
      <w:bookmarkEnd w:id="3267"/>
      <w:bookmarkEnd w:id="3268"/>
    </w:p>
    <w:p w14:paraId="0984E671" w14:textId="77777777" w:rsidR="00B15E99" w:rsidRPr="00EF2F0E" w:rsidRDefault="00B15E99" w:rsidP="00B15E99">
      <w:pPr>
        <w:pStyle w:val="Heading4"/>
        <w:rPr>
          <w:rFonts w:eastAsia="SimSun"/>
        </w:rPr>
      </w:pPr>
      <w:bookmarkStart w:id="3269" w:name="_Toc21096064"/>
      <w:bookmarkStart w:id="3270" w:name="_Toc29763263"/>
      <w:bookmarkStart w:id="3271" w:name="_Toc45869548"/>
      <w:bookmarkStart w:id="3272" w:name="_Toc52554795"/>
      <w:bookmarkStart w:id="3273" w:name="_Toc52555265"/>
      <w:bookmarkStart w:id="3274" w:name="_Toc61112490"/>
      <w:bookmarkStart w:id="3275" w:name="_Toc67911642"/>
      <w:bookmarkStart w:id="3276" w:name="_Toc74843117"/>
      <w:bookmarkStart w:id="3277" w:name="_Toc76503500"/>
      <w:bookmarkStart w:id="3278" w:name="_Toc83040943"/>
      <w:r w:rsidRPr="00EF2F0E">
        <w:rPr>
          <w:rFonts w:eastAsia="SimSun"/>
        </w:rPr>
        <w:t>9.7.4.1</w:t>
      </w:r>
      <w:r w:rsidRPr="00EF2F0E">
        <w:rPr>
          <w:rFonts w:eastAsia="SimSun"/>
        </w:rPr>
        <w:tab/>
        <w:t>General</w:t>
      </w:r>
      <w:bookmarkEnd w:id="3269"/>
      <w:bookmarkEnd w:id="3270"/>
      <w:bookmarkEnd w:id="3271"/>
      <w:bookmarkEnd w:id="3272"/>
      <w:bookmarkEnd w:id="3273"/>
      <w:bookmarkEnd w:id="3274"/>
      <w:bookmarkEnd w:id="3275"/>
      <w:bookmarkEnd w:id="3276"/>
      <w:bookmarkEnd w:id="3277"/>
      <w:bookmarkEnd w:id="3278"/>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3279" w:name="_Toc21096065"/>
      <w:bookmarkStart w:id="3280" w:name="_Toc29763264"/>
      <w:bookmarkStart w:id="3281" w:name="_Toc45869549"/>
      <w:bookmarkStart w:id="3282" w:name="_Toc52554796"/>
      <w:bookmarkStart w:id="3283" w:name="_Toc52555266"/>
      <w:bookmarkStart w:id="3284" w:name="_Toc61112491"/>
      <w:bookmarkStart w:id="3285" w:name="_Toc67911643"/>
      <w:bookmarkStart w:id="3286" w:name="_Toc74843118"/>
      <w:bookmarkStart w:id="3287" w:name="_Toc76503501"/>
      <w:bookmarkStart w:id="3288" w:name="_Toc83040944"/>
      <w:r w:rsidRPr="00EF2F0E">
        <w:rPr>
          <w:rFonts w:eastAsia="SimSun"/>
        </w:rPr>
        <w:t>9.7.4.2</w:t>
      </w:r>
      <w:r w:rsidRPr="00EF2F0E">
        <w:rPr>
          <w:rFonts w:eastAsia="SimSun"/>
        </w:rPr>
        <w:tab/>
        <w:t>Minimum requirement for MSR operation</w:t>
      </w:r>
      <w:bookmarkEnd w:id="3279"/>
      <w:bookmarkEnd w:id="3280"/>
      <w:bookmarkEnd w:id="3281"/>
      <w:bookmarkEnd w:id="3282"/>
      <w:bookmarkEnd w:id="3283"/>
      <w:bookmarkEnd w:id="3284"/>
      <w:bookmarkEnd w:id="3285"/>
      <w:bookmarkEnd w:id="3286"/>
      <w:bookmarkEnd w:id="3287"/>
      <w:bookmarkEnd w:id="3288"/>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3289" w:name="_Toc21096066"/>
      <w:bookmarkStart w:id="3290" w:name="_Toc29763265"/>
      <w:bookmarkStart w:id="3291" w:name="_Toc45869550"/>
      <w:bookmarkStart w:id="3292" w:name="_Toc52554797"/>
      <w:bookmarkStart w:id="3293" w:name="_Toc52555267"/>
      <w:bookmarkStart w:id="3294" w:name="_Toc61112492"/>
      <w:bookmarkStart w:id="3295" w:name="_Toc67911644"/>
      <w:bookmarkStart w:id="3296" w:name="_Toc74843119"/>
      <w:bookmarkStart w:id="3297" w:name="_Toc76503502"/>
      <w:bookmarkStart w:id="3298" w:name="_Toc83040945"/>
      <w:r w:rsidRPr="00EF2F0E">
        <w:rPr>
          <w:rFonts w:eastAsia="SimSun"/>
        </w:rPr>
        <w:t>9.7.4.3</w:t>
      </w:r>
      <w:r w:rsidRPr="00EF2F0E">
        <w:rPr>
          <w:rFonts w:eastAsia="SimSun"/>
        </w:rPr>
        <w:tab/>
        <w:t>Minimum requirement for single RAT UTRA operation</w:t>
      </w:r>
      <w:bookmarkEnd w:id="3289"/>
      <w:bookmarkEnd w:id="3290"/>
      <w:bookmarkEnd w:id="3291"/>
      <w:bookmarkEnd w:id="3292"/>
      <w:bookmarkEnd w:id="3293"/>
      <w:bookmarkEnd w:id="3294"/>
      <w:bookmarkEnd w:id="3295"/>
      <w:bookmarkEnd w:id="3296"/>
      <w:bookmarkEnd w:id="3297"/>
      <w:bookmarkEnd w:id="3298"/>
    </w:p>
    <w:p w14:paraId="0984E677" w14:textId="77777777" w:rsidR="00B15E99" w:rsidRPr="00EF2F0E" w:rsidRDefault="00B15E99" w:rsidP="00B15E99">
      <w:pPr>
        <w:pStyle w:val="Heading5"/>
        <w:rPr>
          <w:rFonts w:eastAsia="SimSun"/>
        </w:rPr>
      </w:pPr>
      <w:bookmarkStart w:id="3299" w:name="_Toc21096067"/>
      <w:bookmarkStart w:id="3300" w:name="_Toc29763266"/>
      <w:bookmarkStart w:id="3301" w:name="_Toc45869551"/>
      <w:bookmarkStart w:id="3302" w:name="_Toc52554798"/>
      <w:bookmarkStart w:id="3303" w:name="_Toc52555268"/>
      <w:bookmarkStart w:id="3304" w:name="_Toc61112493"/>
      <w:bookmarkStart w:id="3305" w:name="_Toc67911645"/>
      <w:bookmarkStart w:id="3306" w:name="_Toc74843120"/>
      <w:bookmarkStart w:id="3307" w:name="_Toc76503503"/>
      <w:bookmarkStart w:id="3308" w:name="_Toc83040946"/>
      <w:r w:rsidRPr="00EF2F0E">
        <w:rPr>
          <w:rFonts w:eastAsia="SimSun"/>
        </w:rPr>
        <w:t>9.7.4.3.1</w:t>
      </w:r>
      <w:r w:rsidRPr="00EF2F0E">
        <w:rPr>
          <w:rFonts w:eastAsia="SimSun"/>
        </w:rPr>
        <w:tab/>
        <w:t>General</w:t>
      </w:r>
      <w:bookmarkEnd w:id="3299"/>
      <w:bookmarkEnd w:id="3300"/>
      <w:bookmarkEnd w:id="3301"/>
      <w:bookmarkEnd w:id="3302"/>
      <w:bookmarkEnd w:id="3303"/>
      <w:bookmarkEnd w:id="3304"/>
      <w:bookmarkEnd w:id="3305"/>
      <w:bookmarkEnd w:id="3306"/>
      <w:bookmarkEnd w:id="3307"/>
      <w:bookmarkEnd w:id="3308"/>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3309" w:name="_Toc21096068"/>
      <w:bookmarkStart w:id="3310" w:name="_Toc29763267"/>
      <w:bookmarkStart w:id="3311" w:name="_Toc45869552"/>
      <w:bookmarkStart w:id="3312" w:name="_Toc52554799"/>
      <w:bookmarkStart w:id="3313" w:name="_Toc52555269"/>
      <w:bookmarkStart w:id="3314" w:name="_Toc61112494"/>
      <w:bookmarkStart w:id="3315" w:name="_Toc67911646"/>
      <w:bookmarkStart w:id="3316" w:name="_Toc74843121"/>
      <w:bookmarkStart w:id="3317" w:name="_Toc76503504"/>
      <w:bookmarkStart w:id="3318" w:name="_Toc83040947"/>
      <w:r w:rsidRPr="00EF2F0E">
        <w:rPr>
          <w:rFonts w:eastAsia="SimSun"/>
        </w:rPr>
        <w:t>9.7.4.3.2</w:t>
      </w:r>
      <w:r w:rsidRPr="00EF2F0E">
        <w:rPr>
          <w:rFonts w:eastAsia="SimSun"/>
        </w:rPr>
        <w:tab/>
        <w:t>Minimum requirements for single RAT UTRA FDD operation</w:t>
      </w:r>
      <w:bookmarkEnd w:id="3309"/>
      <w:bookmarkEnd w:id="3310"/>
      <w:bookmarkEnd w:id="3311"/>
      <w:bookmarkEnd w:id="3312"/>
      <w:bookmarkEnd w:id="3313"/>
      <w:bookmarkEnd w:id="3314"/>
      <w:bookmarkEnd w:id="3315"/>
      <w:bookmarkEnd w:id="3316"/>
      <w:bookmarkEnd w:id="3317"/>
      <w:bookmarkEnd w:id="3318"/>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15pt;height:266.6pt" o:ole="" fillcolor="window">
            <v:imagedata r:id="rId108" o:title=""/>
          </v:shape>
          <o:OLEObject Type="Embed" ProgID="PowerPoint.Slide.8" ShapeID="_x0000_i1075" DrawAspect="Content" ObjectID="_1694533350"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15pt;height:26.4pt" o:ole="" fillcolor="window">
                  <v:imagedata r:id="rId110" o:title=""/>
                </v:shape>
                <o:OLEObject Type="Embed" ProgID="Equation.3" ShapeID="_x0000_i1076" DrawAspect="Content" ObjectID="_1694533351"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15pt;height:26.4pt" o:ole="" fillcolor="window">
                  <v:imagedata r:id="rId110" o:title=""/>
                </v:shape>
                <o:OLEObject Type="Embed" ProgID="Equation.3" ShapeID="_x0000_i1077" DrawAspect="Content" ObjectID="_1694533352"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59.7pt;height:28.5pt" o:ole="" fillcolor="window">
                  <v:imagedata r:id="rId113" o:title=""/>
                </v:shape>
                <o:OLEObject Type="Embed" ProgID="Equation.3" ShapeID="_x0000_i1078" DrawAspect="Content" ObjectID="_1694533353"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3319" w:name="_Toc21096069"/>
      <w:bookmarkStart w:id="3320" w:name="_Toc29763268"/>
      <w:bookmarkStart w:id="3321" w:name="_Toc45869553"/>
      <w:bookmarkStart w:id="3322" w:name="_Toc52554800"/>
      <w:bookmarkStart w:id="3323" w:name="_Toc52555270"/>
      <w:bookmarkStart w:id="3324" w:name="_Toc61112495"/>
      <w:bookmarkStart w:id="3325" w:name="_Toc67911647"/>
      <w:bookmarkStart w:id="3326" w:name="_Toc74843122"/>
      <w:bookmarkStart w:id="3327" w:name="_Toc76503505"/>
      <w:bookmarkStart w:id="3328" w:name="_Toc83040948"/>
      <w:r w:rsidRPr="00EF2F0E">
        <w:t>9.7.4.4</w:t>
      </w:r>
      <w:r w:rsidRPr="00EF2F0E">
        <w:tab/>
        <w:t>Minimum requirement for single RAT E-UTRA operation</w:t>
      </w:r>
      <w:bookmarkEnd w:id="3319"/>
      <w:bookmarkEnd w:id="3320"/>
      <w:bookmarkEnd w:id="3321"/>
      <w:bookmarkEnd w:id="3322"/>
      <w:bookmarkEnd w:id="3323"/>
      <w:bookmarkEnd w:id="3324"/>
      <w:bookmarkEnd w:id="3325"/>
      <w:bookmarkEnd w:id="3326"/>
      <w:bookmarkEnd w:id="3327"/>
      <w:bookmarkEnd w:id="3328"/>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3329" w:name="_Toc21096070"/>
      <w:bookmarkStart w:id="3330" w:name="_Toc29763269"/>
      <w:bookmarkStart w:id="3331" w:name="_Toc45869554"/>
      <w:bookmarkStart w:id="3332" w:name="_Toc52554801"/>
      <w:bookmarkStart w:id="3333" w:name="_Toc52555271"/>
      <w:bookmarkStart w:id="3334" w:name="_Toc61112496"/>
      <w:bookmarkStart w:id="3335" w:name="_Toc67911648"/>
      <w:bookmarkStart w:id="3336" w:name="_Toc74843123"/>
      <w:bookmarkStart w:id="3337" w:name="_Toc76503506"/>
      <w:bookmarkStart w:id="3338" w:name="_Toc83040949"/>
      <w:r w:rsidRPr="00EF2F0E">
        <w:t>9.7.5</w:t>
      </w:r>
      <w:r w:rsidRPr="00EF2F0E">
        <w:tab/>
        <w:t>OTA Operating band unwanted emission</w:t>
      </w:r>
      <w:bookmarkEnd w:id="3329"/>
      <w:bookmarkEnd w:id="3330"/>
      <w:bookmarkEnd w:id="3331"/>
      <w:bookmarkEnd w:id="3332"/>
      <w:bookmarkEnd w:id="3333"/>
      <w:bookmarkEnd w:id="3334"/>
      <w:bookmarkEnd w:id="3335"/>
      <w:bookmarkEnd w:id="3336"/>
      <w:bookmarkEnd w:id="3337"/>
      <w:bookmarkEnd w:id="3338"/>
      <w:r w:rsidRPr="00EF2F0E">
        <w:tab/>
      </w:r>
    </w:p>
    <w:p w14:paraId="0984E7C9" w14:textId="77777777" w:rsidR="00B15E99" w:rsidRPr="00EF2F0E" w:rsidRDefault="00B15E99" w:rsidP="00B15E99">
      <w:pPr>
        <w:pStyle w:val="Heading4"/>
      </w:pPr>
      <w:bookmarkStart w:id="3339" w:name="_Toc21096071"/>
      <w:bookmarkStart w:id="3340" w:name="_Toc29763270"/>
      <w:bookmarkStart w:id="3341" w:name="_Toc45869555"/>
      <w:bookmarkStart w:id="3342" w:name="_Toc52554802"/>
      <w:bookmarkStart w:id="3343" w:name="_Toc52555272"/>
      <w:bookmarkStart w:id="3344" w:name="_Toc61112497"/>
      <w:bookmarkStart w:id="3345" w:name="_Toc67911649"/>
      <w:bookmarkStart w:id="3346" w:name="_Toc74843124"/>
      <w:bookmarkStart w:id="3347" w:name="_Toc76503507"/>
      <w:bookmarkStart w:id="3348" w:name="_Toc83040950"/>
      <w:r w:rsidRPr="00EF2F0E">
        <w:t>9.7.5.1</w:t>
      </w:r>
      <w:r w:rsidRPr="00EF2F0E">
        <w:tab/>
        <w:t>General</w:t>
      </w:r>
      <w:bookmarkEnd w:id="3339"/>
      <w:bookmarkEnd w:id="3340"/>
      <w:bookmarkEnd w:id="3341"/>
      <w:bookmarkEnd w:id="3342"/>
      <w:bookmarkEnd w:id="3343"/>
      <w:bookmarkEnd w:id="3344"/>
      <w:bookmarkEnd w:id="3345"/>
      <w:bookmarkEnd w:id="3346"/>
      <w:bookmarkEnd w:id="3347"/>
      <w:bookmarkEnd w:id="3348"/>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3349" w:name="_Toc21096072"/>
      <w:bookmarkStart w:id="3350" w:name="_Toc29763271"/>
      <w:bookmarkStart w:id="3351" w:name="_Toc45869556"/>
      <w:bookmarkStart w:id="3352" w:name="_Toc52554803"/>
      <w:bookmarkStart w:id="3353" w:name="_Toc52555273"/>
      <w:bookmarkStart w:id="3354" w:name="_Toc61112498"/>
      <w:bookmarkStart w:id="3355" w:name="_Toc67911650"/>
      <w:bookmarkStart w:id="3356" w:name="_Toc74843125"/>
      <w:bookmarkStart w:id="3357" w:name="_Toc76503508"/>
      <w:bookmarkStart w:id="3358" w:name="_Toc83040951"/>
      <w:r w:rsidRPr="00EF2F0E">
        <w:rPr>
          <w:rFonts w:eastAsia="SimSun"/>
        </w:rPr>
        <w:t>9.7.5.2</w:t>
      </w:r>
      <w:r w:rsidRPr="00EF2F0E">
        <w:rPr>
          <w:rFonts w:eastAsia="SimSun"/>
        </w:rPr>
        <w:tab/>
        <w:t>Minimum requirement for MSR operation</w:t>
      </w:r>
      <w:bookmarkEnd w:id="3349"/>
      <w:bookmarkEnd w:id="3350"/>
      <w:bookmarkEnd w:id="3351"/>
      <w:bookmarkEnd w:id="3352"/>
      <w:bookmarkEnd w:id="3353"/>
      <w:bookmarkEnd w:id="3354"/>
      <w:bookmarkEnd w:id="3355"/>
      <w:bookmarkEnd w:id="3356"/>
      <w:bookmarkEnd w:id="3357"/>
      <w:bookmarkEnd w:id="3358"/>
      <w:r w:rsidRPr="00EF2F0E">
        <w:rPr>
          <w:rFonts w:eastAsia="SimSun"/>
        </w:rPr>
        <w:tab/>
      </w:r>
    </w:p>
    <w:p w14:paraId="0984E7E4" w14:textId="77777777" w:rsidR="00B15E99" w:rsidRPr="00EF2F0E" w:rsidRDefault="00B15E99" w:rsidP="00B15E99">
      <w:pPr>
        <w:pStyle w:val="Heading5"/>
        <w:rPr>
          <w:rFonts w:eastAsia="SimSun"/>
        </w:rPr>
      </w:pPr>
      <w:bookmarkStart w:id="3359" w:name="_Toc21096073"/>
      <w:bookmarkStart w:id="3360" w:name="_Toc29763272"/>
      <w:bookmarkStart w:id="3361" w:name="_Toc45869557"/>
      <w:bookmarkStart w:id="3362" w:name="_Toc52554804"/>
      <w:bookmarkStart w:id="3363" w:name="_Toc52555274"/>
      <w:bookmarkStart w:id="3364" w:name="_Toc61112499"/>
      <w:bookmarkStart w:id="3365" w:name="_Toc67911651"/>
      <w:bookmarkStart w:id="3366" w:name="_Toc74843126"/>
      <w:bookmarkStart w:id="3367" w:name="_Toc76503509"/>
      <w:bookmarkStart w:id="3368" w:name="_Toc83040952"/>
      <w:r w:rsidRPr="00EF2F0E">
        <w:rPr>
          <w:rFonts w:eastAsia="SimSun"/>
        </w:rPr>
        <w:t>9.7.5.2.1</w:t>
      </w:r>
      <w:r w:rsidRPr="00EF2F0E">
        <w:rPr>
          <w:rFonts w:eastAsia="SimSun"/>
        </w:rPr>
        <w:tab/>
        <w:t>General</w:t>
      </w:r>
      <w:bookmarkEnd w:id="3359"/>
      <w:bookmarkEnd w:id="3360"/>
      <w:bookmarkEnd w:id="3361"/>
      <w:bookmarkEnd w:id="3362"/>
      <w:bookmarkEnd w:id="3363"/>
      <w:bookmarkEnd w:id="3364"/>
      <w:bookmarkEnd w:id="3365"/>
      <w:bookmarkEnd w:id="3366"/>
      <w:bookmarkEnd w:id="3367"/>
      <w:bookmarkEnd w:id="3368"/>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3369" w:name="_Toc21096074"/>
      <w:bookmarkStart w:id="3370" w:name="_Toc29763273"/>
      <w:bookmarkStart w:id="3371" w:name="_Toc45869558"/>
      <w:bookmarkStart w:id="3372" w:name="_Toc52554805"/>
      <w:bookmarkStart w:id="3373" w:name="_Toc52555275"/>
      <w:bookmarkStart w:id="3374" w:name="_Toc61112500"/>
      <w:bookmarkStart w:id="3375" w:name="_Toc67911652"/>
      <w:bookmarkStart w:id="3376" w:name="_Toc74843127"/>
      <w:bookmarkStart w:id="3377" w:name="_Toc76503510"/>
      <w:bookmarkStart w:id="3378" w:name="_Toc83040953"/>
      <w:r w:rsidRPr="00EF2F0E">
        <w:rPr>
          <w:rFonts w:eastAsia="SimSun"/>
        </w:rPr>
        <w:t>9.7.5.2.2</w:t>
      </w:r>
      <w:r w:rsidRPr="00EF2F0E">
        <w:rPr>
          <w:rFonts w:eastAsia="SimSun"/>
        </w:rPr>
        <w:tab/>
        <w:t>Minimum requirements for Band Categories 1 and 3</w:t>
      </w:r>
      <w:bookmarkEnd w:id="3369"/>
      <w:bookmarkEnd w:id="3370"/>
      <w:bookmarkEnd w:id="3371"/>
      <w:bookmarkEnd w:id="3372"/>
      <w:bookmarkEnd w:id="3373"/>
      <w:bookmarkEnd w:id="3374"/>
      <w:bookmarkEnd w:id="3375"/>
      <w:bookmarkEnd w:id="3376"/>
      <w:bookmarkEnd w:id="3377"/>
      <w:bookmarkEnd w:id="3378"/>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55pt;height:29.95pt" o:ole="" fillcolor="window">
                  <v:imagedata r:id="rId115" o:title=""/>
                </v:shape>
                <o:OLEObject Type="Embed" ProgID="Equation.3" ShapeID="_x0000_i1079" DrawAspect="Content" ObjectID="_1694533354"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3379"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2pt;height:28.5pt" o:ole="">
                  <v:imagedata r:id="rId117" o:title=""/>
                </v:shape>
                <o:OLEObject Type="Embed" ProgID="Equation.3" ShapeID="_x0000_i1080" DrawAspect="Content" ObjectID="_1694533355" r:id="rId118"/>
              </w:object>
            </w:r>
            <w:bookmarkEnd w:id="3379"/>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0984E83D"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14:paraId="0984E83E"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14:paraId="0984E83F" w14:textId="77777777"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2pt;height:28.5pt" o:ole="">
                  <v:imagedata r:id="rId117" o:title=""/>
                </v:shape>
                <o:OLEObject Type="Embed" ProgID="Equation.3" ShapeID="_x0000_i1081" DrawAspect="Content" ObjectID="_1694533356"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0984E89B"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14:paraId="0984E89C"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7pt;height:27.8pt" o:ole="">
                      <v:fill o:detectmouseclick="t"/>
                      <v:imagedata r:id="rId120" o:title=""/>
                    </v:shape>
                    <o:OLEObject Type="Embed" ProgID="Equation.DSMT4" ShapeID="_x0000_i1082" DrawAspect="Content" ObjectID="_1694533357"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4pt;height:27.8pt;mso-wrap-style:square;mso-position-horizontal-relative:page;mso-position-vertical-relative:page" o:ole="">
                      <v:fill o:detectmouseclick="t"/>
                      <v:imagedata r:id="rId122" o:title=""/>
                    </v:shape>
                    <o:OLEObject Type="Embed" ProgID="Equation.3" ShapeID="对象 103" DrawAspect="Content" ObjectID="_1694533358"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0984E8D7" w14:textId="77777777"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14:paraId="0984E8D8"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3380" w:name="_Toc21096075"/>
      <w:bookmarkStart w:id="3381" w:name="_Toc29763274"/>
      <w:bookmarkStart w:id="3382" w:name="_Toc45869559"/>
      <w:bookmarkStart w:id="3383" w:name="_Toc52554806"/>
      <w:bookmarkStart w:id="3384" w:name="_Toc52555276"/>
      <w:bookmarkStart w:id="3385" w:name="_Toc61112501"/>
      <w:bookmarkStart w:id="3386" w:name="_Toc67911653"/>
      <w:bookmarkStart w:id="3387" w:name="_Toc74843128"/>
      <w:bookmarkStart w:id="3388" w:name="_Toc76503511"/>
      <w:bookmarkStart w:id="3389" w:name="_Toc83040954"/>
      <w:r w:rsidRPr="00EF2F0E">
        <w:t>9.7.5.2.3</w:t>
      </w:r>
      <w:r w:rsidRPr="00EF2F0E">
        <w:tab/>
      </w:r>
      <w:r w:rsidRPr="00EF2F0E">
        <w:rPr>
          <w:i/>
        </w:rPr>
        <w:t>Minimum requirement</w:t>
      </w:r>
      <w:r w:rsidRPr="00EF2F0E">
        <w:t xml:space="preserve"> for Band Category 2</w:t>
      </w:r>
      <w:bookmarkEnd w:id="3380"/>
      <w:bookmarkEnd w:id="3381"/>
      <w:bookmarkEnd w:id="3382"/>
      <w:bookmarkEnd w:id="3383"/>
      <w:bookmarkEnd w:id="3384"/>
      <w:bookmarkEnd w:id="3385"/>
      <w:bookmarkEnd w:id="3386"/>
      <w:bookmarkEnd w:id="3387"/>
      <w:bookmarkEnd w:id="3388"/>
      <w:bookmarkEnd w:id="3389"/>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0984E951"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14:paraId="0984E952"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5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1.8pt;height:38.5pt;mso-wrap-style:square;mso-position-horizontal-relative:page;mso-position-vertical-relative:page" o:ole="">
                  <v:imagedata r:id="rId124" o:title=""/>
                </v:shape>
                <o:OLEObject Type="Embed" ProgID="Equation.3" ShapeID="对象 139" DrawAspect="Content" ObjectID="_1694533359"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8pt;height:38.5pt;mso-wrap-style:square;mso-position-horizontal-relative:page;mso-position-vertical-relative:page" o:ole="">
                  <v:imagedata r:id="rId126" o:title=""/>
                </v:shape>
                <o:OLEObject Type="Embed" ProgID="Equation.3" ShapeID="对象 140" DrawAspect="Content" ObjectID="_1694533360"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0984E9C7"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14:paraId="0984E9C8"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9C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05pt;height:28.5pt" o:ole="">
                  <v:imagedata r:id="rId128" o:title=""/>
                </v:shape>
                <o:OLEObject Type="Embed" ProgID="Equation.3" ShapeID="_x0000_i1086" DrawAspect="Content" ObjectID="_1694533361"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75pt;height:28.5pt" o:ole="">
                  <v:imagedata r:id="rId130" o:title=""/>
                </v:shape>
                <o:OLEObject Type="Embed" ProgID="Equation.3" ShapeID="_x0000_i1087" DrawAspect="Content" ObjectID="_1694533362"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0984EA08"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14:paraId="0984EA09"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A0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45pt;height:38.5pt;mso-wrap-style:square;mso-position-horizontal-relative:page;mso-position-vertical-relative:page" o:ole="">
                  <v:imagedata r:id="rId132" o:title=""/>
                </v:shape>
                <o:OLEObject Type="Embed" ProgID="Equation.3" ShapeID="对象 143" DrawAspect="Content" ObjectID="_1694533363"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5pt;mso-wrap-style:square;mso-position-horizontal-relative:page;mso-position-vertical-relative:page" o:ole="">
                  <v:imagedata r:id="rId134" o:title=""/>
                </v:shape>
                <o:OLEObject Type="Embed" ProgID="Equation.3" ShapeID="对象 144" DrawAspect="Content" ObjectID="_1694533364"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6.85pt;height:30.65pt" o:ole="">
                  <v:imagedata r:id="rId136" o:title=""/>
                </v:shape>
                <o:OLEObject Type="Embed" ProgID="Equation.3" ShapeID="_x0000_i1090" DrawAspect="Content" ObjectID="_1694533365"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3pt;height:38.5pt;mso-wrap-style:square;mso-position-horizontal-relative:page;mso-position-vertical-relative:page" o:ole="">
                  <v:fill o:detectmouseclick="t"/>
                  <v:imagedata r:id="rId138" o:title=""/>
                </v:shape>
                <o:OLEObject Type="Embed" ProgID="Equation.3" ShapeID="对象 109" DrawAspect="Content" ObjectID="_1694533366"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45pt;height:38.5pt;mso-wrap-style:square;mso-position-horizontal-relative:page;mso-position-vertical-relative:page" o:ole="">
                  <v:fill o:detectmouseclick="t"/>
                  <v:imagedata r:id="rId140" o:title=""/>
                </v:shape>
                <o:OLEObject Type="Embed" ProgID="Equation.3" ShapeID="对象 110" DrawAspect="Content" ObjectID="_1694533367"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3390" w:name="_Toc21096076"/>
      <w:bookmarkStart w:id="3391" w:name="_Toc29763275"/>
      <w:bookmarkStart w:id="3392" w:name="_Toc45869560"/>
      <w:bookmarkStart w:id="3393" w:name="_Toc52554807"/>
      <w:bookmarkStart w:id="3394" w:name="_Toc52555277"/>
      <w:bookmarkStart w:id="3395" w:name="_Toc61112502"/>
      <w:bookmarkStart w:id="3396" w:name="_Toc67911654"/>
      <w:bookmarkStart w:id="3397" w:name="_Toc74843129"/>
      <w:bookmarkStart w:id="3398" w:name="_Toc76503512"/>
      <w:bookmarkStart w:id="3399" w:name="_Toc83040955"/>
      <w:r w:rsidRPr="00EF2F0E">
        <w:rPr>
          <w:rFonts w:eastAsia="SimSun"/>
        </w:rPr>
        <w:t>9.7.5.2.4</w:t>
      </w:r>
      <w:r w:rsidRPr="00EF2F0E">
        <w:rPr>
          <w:rFonts w:eastAsia="SimSun"/>
        </w:rPr>
        <w:tab/>
        <w:t>Additional requirements</w:t>
      </w:r>
      <w:bookmarkEnd w:id="3390"/>
      <w:bookmarkEnd w:id="3391"/>
      <w:bookmarkEnd w:id="3392"/>
      <w:bookmarkEnd w:id="3393"/>
      <w:bookmarkEnd w:id="3394"/>
      <w:bookmarkEnd w:id="3395"/>
      <w:bookmarkEnd w:id="3396"/>
      <w:bookmarkEnd w:id="3397"/>
      <w:bookmarkEnd w:id="3398"/>
      <w:bookmarkEnd w:id="3399"/>
    </w:p>
    <w:p w14:paraId="0984EA6F" w14:textId="77777777" w:rsidR="00B15E99" w:rsidRPr="00EF2F0E" w:rsidRDefault="00B15E99" w:rsidP="00B15E99">
      <w:pPr>
        <w:pStyle w:val="Heading6"/>
      </w:pPr>
      <w:bookmarkStart w:id="3400" w:name="_Toc21096077"/>
      <w:bookmarkStart w:id="3401" w:name="_Toc29763276"/>
      <w:bookmarkStart w:id="3402" w:name="_Toc45869561"/>
      <w:bookmarkStart w:id="3403" w:name="_Toc52554808"/>
      <w:bookmarkStart w:id="3404" w:name="_Toc52555278"/>
      <w:bookmarkStart w:id="3405" w:name="_Toc61112503"/>
      <w:bookmarkStart w:id="3406" w:name="_Toc67911655"/>
      <w:bookmarkStart w:id="3407" w:name="_Toc74843130"/>
      <w:bookmarkStart w:id="3408" w:name="_Toc76503513"/>
      <w:bookmarkStart w:id="3409" w:name="_Toc83040956"/>
      <w:r w:rsidRPr="00EF2F0E">
        <w:t>9.7.5.2.4.1</w:t>
      </w:r>
      <w:r w:rsidRPr="00EF2F0E">
        <w:tab/>
        <w:t>Limits in FCC Title 47</w:t>
      </w:r>
      <w:bookmarkEnd w:id="3400"/>
      <w:bookmarkEnd w:id="3401"/>
      <w:bookmarkEnd w:id="3402"/>
      <w:bookmarkEnd w:id="3403"/>
      <w:bookmarkEnd w:id="3404"/>
      <w:bookmarkEnd w:id="3405"/>
      <w:bookmarkEnd w:id="3406"/>
      <w:bookmarkEnd w:id="3407"/>
      <w:bookmarkEnd w:id="3408"/>
      <w:bookmarkEnd w:id="3409"/>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3410" w:name="_Toc21096078"/>
      <w:bookmarkStart w:id="3411" w:name="_Toc29763277"/>
      <w:bookmarkStart w:id="3412" w:name="_Toc45869562"/>
      <w:bookmarkStart w:id="3413" w:name="_Toc52554809"/>
      <w:bookmarkStart w:id="3414" w:name="_Toc52555279"/>
      <w:bookmarkStart w:id="3415" w:name="_Toc61112504"/>
      <w:bookmarkStart w:id="3416" w:name="_Toc67911656"/>
      <w:bookmarkStart w:id="3417" w:name="_Toc74843131"/>
      <w:bookmarkStart w:id="3418" w:name="_Toc76503514"/>
      <w:bookmarkStart w:id="3419" w:name="_Toc83040957"/>
      <w:r w:rsidRPr="00EF2F0E">
        <w:t>9.7.5.2.4.2</w:t>
      </w:r>
      <w:r w:rsidRPr="00EF2F0E">
        <w:tab/>
        <w:t>Unsynchronized operation for BC3</w:t>
      </w:r>
      <w:bookmarkEnd w:id="3410"/>
      <w:bookmarkEnd w:id="3411"/>
      <w:bookmarkEnd w:id="3412"/>
      <w:bookmarkEnd w:id="3413"/>
      <w:bookmarkEnd w:id="3414"/>
      <w:bookmarkEnd w:id="3415"/>
      <w:bookmarkEnd w:id="3416"/>
      <w:bookmarkEnd w:id="3417"/>
      <w:bookmarkEnd w:id="3418"/>
      <w:bookmarkEnd w:id="3419"/>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3420" w:name="_Toc21096079"/>
      <w:bookmarkStart w:id="3421" w:name="_Toc29763278"/>
      <w:bookmarkStart w:id="3422" w:name="_Toc45869563"/>
      <w:bookmarkStart w:id="3423" w:name="_Toc52554810"/>
      <w:bookmarkStart w:id="3424" w:name="_Toc52555280"/>
      <w:bookmarkStart w:id="3425" w:name="_Toc61112505"/>
      <w:bookmarkStart w:id="3426" w:name="_Toc67911657"/>
      <w:bookmarkStart w:id="3427" w:name="_Toc74843132"/>
      <w:bookmarkStart w:id="3428" w:name="_Toc76503515"/>
      <w:bookmarkStart w:id="3429" w:name="_Toc83040958"/>
      <w:r w:rsidRPr="00EF2F0E">
        <w:t>9.7.5.2.4.3</w:t>
      </w:r>
      <w:r w:rsidRPr="00EF2F0E">
        <w:tab/>
        <w:t>Protection of DTT</w:t>
      </w:r>
      <w:bookmarkEnd w:id="3420"/>
      <w:bookmarkEnd w:id="3421"/>
      <w:bookmarkEnd w:id="3422"/>
      <w:bookmarkEnd w:id="3423"/>
      <w:bookmarkEnd w:id="3424"/>
      <w:bookmarkEnd w:id="3425"/>
      <w:bookmarkEnd w:id="3426"/>
      <w:bookmarkEnd w:id="3427"/>
      <w:bookmarkEnd w:id="3428"/>
      <w:bookmarkEnd w:id="3429"/>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3430" w:name="_Toc52554811"/>
      <w:bookmarkStart w:id="3431" w:name="_Toc52555281"/>
      <w:bookmarkStart w:id="3432" w:name="_Toc61112506"/>
      <w:bookmarkStart w:id="3433" w:name="_Toc67911658"/>
      <w:bookmarkStart w:id="3434" w:name="_Toc74843133"/>
      <w:bookmarkStart w:id="3435" w:name="_Toc76503516"/>
      <w:bookmarkStart w:id="3436" w:name="_Toc83040959"/>
      <w:bookmarkStart w:id="3437" w:name="_Toc21096080"/>
      <w:bookmarkStart w:id="3438" w:name="_Toc29763279"/>
      <w:bookmarkStart w:id="3439" w:name="_Toc45869564"/>
      <w:r w:rsidRPr="00EF2F0E">
        <w:t>9.7.5.2.4.4</w:t>
      </w:r>
      <w:r w:rsidRPr="00EF2F0E">
        <w:tab/>
      </w:r>
      <w:bookmarkEnd w:id="3430"/>
      <w:bookmarkEnd w:id="3431"/>
      <w:r w:rsidR="00BB326E">
        <w:t>Void</w:t>
      </w:r>
      <w:bookmarkEnd w:id="3432"/>
      <w:bookmarkEnd w:id="3433"/>
      <w:bookmarkEnd w:id="3434"/>
      <w:bookmarkEnd w:id="3435"/>
      <w:bookmarkEnd w:id="3436"/>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3440" w:name="_Toc486925406"/>
      <w:bookmarkStart w:id="3441" w:name="_Toc52554812"/>
      <w:bookmarkStart w:id="3442" w:name="_Toc52555282"/>
      <w:bookmarkStart w:id="3443" w:name="_Toc61112507"/>
      <w:bookmarkStart w:id="3444" w:name="_Toc67911659"/>
      <w:bookmarkStart w:id="3445" w:name="_Toc74843134"/>
      <w:bookmarkStart w:id="3446" w:name="_Toc76503517"/>
      <w:bookmarkStart w:id="3447" w:name="_Toc83040960"/>
      <w:r w:rsidRPr="00EF2F0E">
        <w:t>9.7.5.2.4.5</w:t>
      </w:r>
      <w:r w:rsidRPr="00EF2F0E">
        <w:tab/>
        <w:t>Co-existence with RNSS/GPS services in North America</w:t>
      </w:r>
      <w:bookmarkEnd w:id="3440"/>
      <w:bookmarkEnd w:id="3441"/>
      <w:bookmarkEnd w:id="3442"/>
      <w:bookmarkEnd w:id="3443"/>
      <w:bookmarkEnd w:id="3444"/>
      <w:bookmarkEnd w:id="3445"/>
      <w:bookmarkEnd w:id="3446"/>
      <w:bookmarkEnd w:id="3447"/>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3448" w:name="_Toc52554813"/>
      <w:bookmarkStart w:id="3449" w:name="_Toc52555283"/>
      <w:bookmarkStart w:id="3450" w:name="_Toc61112508"/>
      <w:bookmarkStart w:id="3451" w:name="_Toc67911660"/>
      <w:bookmarkStart w:id="3452" w:name="_Toc74843135"/>
      <w:bookmarkStart w:id="3453" w:name="_Toc76503518"/>
      <w:bookmarkStart w:id="3454" w:name="_Toc83040961"/>
      <w:r w:rsidRPr="00EF2F0E">
        <w:t>9.7.5.2.4.6</w:t>
      </w:r>
      <w:r w:rsidRPr="00EF2F0E">
        <w:tab/>
      </w:r>
      <w:bookmarkEnd w:id="3448"/>
      <w:bookmarkEnd w:id="3449"/>
      <w:bookmarkEnd w:id="3450"/>
      <w:bookmarkEnd w:id="3451"/>
      <w:r>
        <w:t>Void</w:t>
      </w:r>
      <w:bookmarkEnd w:id="3452"/>
      <w:bookmarkEnd w:id="3453"/>
      <w:bookmarkEnd w:id="3454"/>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3455" w:name="_Toc52554814"/>
      <w:bookmarkStart w:id="3456" w:name="_Toc52555284"/>
      <w:bookmarkStart w:id="3457" w:name="_Toc61112509"/>
      <w:bookmarkStart w:id="3458" w:name="_Toc67911661"/>
      <w:bookmarkStart w:id="3459" w:name="_Toc74843136"/>
      <w:bookmarkStart w:id="3460" w:name="_Toc76503519"/>
      <w:bookmarkStart w:id="3461" w:name="_Toc83040962"/>
      <w:bookmarkStart w:id="3462" w:name="_Toc486925408"/>
      <w:bookmarkStart w:id="3463" w:name="_Hlk488398243"/>
      <w:r w:rsidRPr="00EF2F0E">
        <w:t>9.7.5.2.4.7</w:t>
      </w:r>
      <w:r w:rsidRPr="00EF2F0E">
        <w:tab/>
        <w:t>Additional band 32, 50, 51, 74, 75 and 76 unwanted emissions</w:t>
      </w:r>
      <w:bookmarkEnd w:id="3455"/>
      <w:bookmarkEnd w:id="3456"/>
      <w:bookmarkEnd w:id="3457"/>
      <w:bookmarkEnd w:id="3458"/>
      <w:bookmarkEnd w:id="3459"/>
      <w:bookmarkEnd w:id="3460"/>
      <w:bookmarkEnd w:id="3461"/>
    </w:p>
    <w:bookmarkEnd w:id="3462"/>
    <w:p w14:paraId="0984EAE6" w14:textId="7D6D3283" w:rsidR="005C15CF" w:rsidRPr="00EF2F0E" w:rsidRDefault="00DD0EA7" w:rsidP="005C15CF">
      <w:r w:rsidRPr="00EF2F0E">
        <w:t xml:space="preserve">In certain regions, the following requirements may apply to BS operating in Band 32 within 1452-1492 MHz, </w:t>
      </w:r>
      <w:bookmarkStart w:id="3464" w:name="_Hlk488398933"/>
      <w:r w:rsidRPr="00EF2F0E">
        <w:t>in Band 75 within 1432-1517 MHz and in Band 76 within 1427-1432 MHz.</w:t>
      </w:r>
      <w:bookmarkEnd w:id="3464"/>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3465"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465"/>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3466"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3463"/>
      <w:bookmarkEnd w:id="3466"/>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3467" w:name="_Toc52554815"/>
      <w:bookmarkStart w:id="3468" w:name="_Toc52555285"/>
      <w:bookmarkStart w:id="3469" w:name="_Toc61112510"/>
      <w:bookmarkStart w:id="3470" w:name="_Toc67911662"/>
      <w:bookmarkStart w:id="3471" w:name="_Toc74843137"/>
      <w:bookmarkStart w:id="3472" w:name="_Toc76503520"/>
      <w:bookmarkStart w:id="3473" w:name="_Toc83040963"/>
      <w:r w:rsidRPr="00EF2F0E">
        <w:t xml:space="preserve">9.7.5.2.4.8 </w:t>
      </w:r>
      <w:r w:rsidRPr="00EF2F0E">
        <w:tab/>
        <w:t>Additional requirements for band 45</w:t>
      </w:r>
      <w:bookmarkEnd w:id="3467"/>
      <w:bookmarkEnd w:id="3468"/>
      <w:bookmarkEnd w:id="3469"/>
      <w:bookmarkEnd w:id="3470"/>
      <w:bookmarkEnd w:id="3471"/>
      <w:bookmarkEnd w:id="3472"/>
      <w:bookmarkEnd w:id="3473"/>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3474" w:name="_Toc52554816"/>
      <w:bookmarkStart w:id="3475" w:name="_Toc52555286"/>
      <w:bookmarkStart w:id="3476" w:name="_Toc61112511"/>
      <w:bookmarkStart w:id="3477" w:name="_Toc67911663"/>
      <w:bookmarkStart w:id="3478" w:name="_Toc74843138"/>
      <w:bookmarkStart w:id="3479" w:name="_Toc76503521"/>
      <w:bookmarkStart w:id="3480" w:name="_Toc83040964"/>
      <w:r w:rsidRPr="00EF2F0E">
        <w:t xml:space="preserve">9.7.5.2.4.9 </w:t>
      </w:r>
      <w:r w:rsidRPr="00EF2F0E">
        <w:tab/>
        <w:t>Additional requirements for band 48</w:t>
      </w:r>
      <w:bookmarkEnd w:id="3474"/>
      <w:bookmarkEnd w:id="3475"/>
      <w:bookmarkEnd w:id="3476"/>
      <w:bookmarkEnd w:id="3477"/>
      <w:bookmarkEnd w:id="3478"/>
      <w:bookmarkEnd w:id="3479"/>
      <w:bookmarkEnd w:id="3480"/>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3481" w:name="_Toc52554817"/>
      <w:bookmarkStart w:id="3482" w:name="_Toc52555287"/>
      <w:bookmarkStart w:id="3483" w:name="_Toc61112512"/>
      <w:bookmarkStart w:id="3484" w:name="_Toc67911664"/>
      <w:bookmarkStart w:id="3485" w:name="_Toc74843139"/>
      <w:bookmarkStart w:id="3486" w:name="_Toc76503522"/>
      <w:bookmarkStart w:id="3487" w:name="_Toc83040965"/>
      <w:r w:rsidRPr="00EF2F0E">
        <w:rPr>
          <w:rFonts w:eastAsia="SimSun"/>
        </w:rPr>
        <w:t>9.7.5.3</w:t>
      </w:r>
      <w:r w:rsidRPr="00EF2F0E">
        <w:rPr>
          <w:rFonts w:eastAsia="SimSun"/>
        </w:rPr>
        <w:tab/>
        <w:t>Minimum requirement for single RAT UTRA operation</w:t>
      </w:r>
      <w:bookmarkEnd w:id="3437"/>
      <w:bookmarkEnd w:id="3438"/>
      <w:bookmarkEnd w:id="3439"/>
      <w:bookmarkEnd w:id="3481"/>
      <w:bookmarkEnd w:id="3482"/>
      <w:bookmarkEnd w:id="3483"/>
      <w:bookmarkEnd w:id="3484"/>
      <w:bookmarkEnd w:id="3485"/>
      <w:bookmarkEnd w:id="3486"/>
      <w:bookmarkEnd w:id="3487"/>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3488" w:name="_Toc21096081"/>
      <w:bookmarkStart w:id="3489" w:name="_Toc29763280"/>
      <w:bookmarkStart w:id="3490" w:name="_Toc45869565"/>
      <w:bookmarkStart w:id="3491" w:name="_Toc52554818"/>
      <w:bookmarkStart w:id="3492" w:name="_Toc52555288"/>
      <w:bookmarkStart w:id="3493" w:name="_Toc61112513"/>
      <w:bookmarkStart w:id="3494" w:name="_Toc67911665"/>
      <w:bookmarkStart w:id="3495" w:name="_Toc74843140"/>
      <w:bookmarkStart w:id="3496" w:name="_Toc76503523"/>
      <w:bookmarkStart w:id="3497" w:name="_Toc83040966"/>
      <w:r w:rsidRPr="00EF2F0E">
        <w:rPr>
          <w:rFonts w:eastAsia="SimSun"/>
        </w:rPr>
        <w:t>9.7.5.4</w:t>
      </w:r>
      <w:r w:rsidRPr="00EF2F0E">
        <w:rPr>
          <w:rFonts w:eastAsia="SimSun"/>
        </w:rPr>
        <w:tab/>
        <w:t>Minimum requirement for single RAT E-UTRA operation</w:t>
      </w:r>
      <w:bookmarkEnd w:id="3488"/>
      <w:bookmarkEnd w:id="3489"/>
      <w:bookmarkEnd w:id="3490"/>
      <w:bookmarkEnd w:id="3491"/>
      <w:bookmarkEnd w:id="3492"/>
      <w:bookmarkEnd w:id="3493"/>
      <w:bookmarkEnd w:id="3494"/>
      <w:bookmarkEnd w:id="3495"/>
      <w:bookmarkEnd w:id="3496"/>
      <w:bookmarkEnd w:id="3497"/>
    </w:p>
    <w:p w14:paraId="0984EB68" w14:textId="77777777" w:rsidR="00B15E99" w:rsidRPr="00EF2F0E" w:rsidRDefault="00B15E99" w:rsidP="00B15E99">
      <w:pPr>
        <w:pStyle w:val="Heading5"/>
      </w:pPr>
      <w:bookmarkStart w:id="3498" w:name="_Toc21096082"/>
      <w:bookmarkStart w:id="3499" w:name="_Toc29763281"/>
      <w:bookmarkStart w:id="3500" w:name="_Toc45869566"/>
      <w:bookmarkStart w:id="3501" w:name="_Toc52554819"/>
      <w:bookmarkStart w:id="3502" w:name="_Toc52555289"/>
      <w:bookmarkStart w:id="3503" w:name="_Toc61112514"/>
      <w:bookmarkStart w:id="3504" w:name="_Toc67911666"/>
      <w:bookmarkStart w:id="3505" w:name="_Toc74843141"/>
      <w:bookmarkStart w:id="3506" w:name="_Toc76503524"/>
      <w:bookmarkStart w:id="3507" w:name="_Toc83040967"/>
      <w:r w:rsidRPr="00EF2F0E">
        <w:t>9.7.5.4.1</w:t>
      </w:r>
      <w:r w:rsidRPr="00EF2F0E">
        <w:tab/>
        <w:t>General</w:t>
      </w:r>
      <w:bookmarkEnd w:id="3498"/>
      <w:bookmarkEnd w:id="3499"/>
      <w:bookmarkEnd w:id="3500"/>
      <w:bookmarkEnd w:id="3501"/>
      <w:bookmarkEnd w:id="3502"/>
      <w:bookmarkEnd w:id="3503"/>
      <w:bookmarkEnd w:id="3504"/>
      <w:bookmarkEnd w:id="3505"/>
      <w:bookmarkEnd w:id="3506"/>
      <w:bookmarkEnd w:id="3507"/>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3508" w:name="_Toc21096083"/>
      <w:bookmarkStart w:id="3509" w:name="_Toc29763282"/>
      <w:bookmarkStart w:id="3510" w:name="_Toc45869567"/>
      <w:bookmarkStart w:id="3511" w:name="_Toc52554820"/>
      <w:bookmarkStart w:id="3512" w:name="_Toc52555290"/>
      <w:bookmarkStart w:id="3513" w:name="_Toc61112515"/>
      <w:bookmarkStart w:id="3514" w:name="_Toc67911667"/>
      <w:bookmarkStart w:id="3515" w:name="_Toc74843142"/>
      <w:bookmarkStart w:id="3516" w:name="_Toc76503525"/>
      <w:bookmarkStart w:id="3517" w:name="_Toc83040968"/>
      <w:r w:rsidRPr="00EF2F0E">
        <w:t>9.7.5.4.2</w:t>
      </w:r>
      <w:r w:rsidRPr="00EF2F0E">
        <w:tab/>
        <w:t xml:space="preserve">Minimum requirements </w:t>
      </w:r>
      <w:r w:rsidRPr="00EF2F0E">
        <w:rPr>
          <w:lang w:eastAsia="zh-CN"/>
        </w:rPr>
        <w:t xml:space="preserve">for Wide Area BS </w:t>
      </w:r>
      <w:r w:rsidRPr="00EF2F0E">
        <w:t>(Category A)</w:t>
      </w:r>
      <w:bookmarkEnd w:id="3508"/>
      <w:bookmarkEnd w:id="3509"/>
      <w:bookmarkEnd w:id="3510"/>
      <w:bookmarkEnd w:id="3511"/>
      <w:bookmarkEnd w:id="3512"/>
      <w:bookmarkEnd w:id="3513"/>
      <w:bookmarkEnd w:id="3514"/>
      <w:bookmarkEnd w:id="3515"/>
      <w:bookmarkEnd w:id="3516"/>
      <w:bookmarkEnd w:id="3517"/>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2pt;height:28.5pt" o:ole="">
                  <v:imagedata r:id="rId142" o:title=""/>
                </v:shape>
                <o:OLEObject Type="Embed" ProgID="Equation.3" ShapeID="_x0000_i1093" DrawAspect="Content" ObjectID="_1694533368"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2pt;height:28.5pt" o:ole="">
                  <v:imagedata r:id="rId144" o:title=""/>
                </v:shape>
                <o:OLEObject Type="Embed" ProgID="Equation.3" ShapeID="_x0000_i1094" DrawAspect="Content" ObjectID="_1694533369"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2pt;height:28.5pt" o:ole="">
                  <v:imagedata r:id="rId117" o:title=""/>
                </v:shape>
                <o:OLEObject Type="Embed" ProgID="Equation.3" ShapeID="_x0000_i1095" DrawAspect="Content" ObjectID="_1694533370"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2pt;height:28.5pt" o:ole="">
                  <v:imagedata r:id="rId147" o:title=""/>
                </v:shape>
                <o:OLEObject Type="Embed" ProgID="Equation.3" ShapeID="_x0000_i1096" DrawAspect="Content" ObjectID="_1694533371"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2pt;height:28.5pt" o:ole="">
                  <v:imagedata r:id="rId149" o:title=""/>
                </v:shape>
                <o:OLEObject Type="Embed" ProgID="Equation.3" ShapeID="_x0000_i1097" DrawAspect="Content" ObjectID="_1694533372"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2pt;height:28.5pt" o:ole="">
                  <v:imagedata r:id="rId151" o:title=""/>
                </v:shape>
                <o:OLEObject Type="Embed" ProgID="Equation.3" ShapeID="_x0000_i1098" DrawAspect="Content" ObjectID="_1694533373"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3518" w:name="_Toc21096084"/>
      <w:bookmarkStart w:id="3519" w:name="_Toc29763283"/>
      <w:bookmarkStart w:id="3520" w:name="_Toc45869568"/>
      <w:bookmarkStart w:id="3521" w:name="_Toc52554821"/>
      <w:bookmarkStart w:id="3522" w:name="_Toc52555291"/>
      <w:bookmarkStart w:id="3523" w:name="_Toc61112516"/>
      <w:bookmarkStart w:id="3524" w:name="_Toc67911668"/>
      <w:bookmarkStart w:id="3525" w:name="_Toc74843143"/>
      <w:bookmarkStart w:id="3526" w:name="_Toc76503526"/>
      <w:bookmarkStart w:id="3527" w:name="_Toc83040969"/>
      <w:r w:rsidRPr="00EF2F0E">
        <w:t>9.7.5.4.3</w:t>
      </w:r>
      <w:r w:rsidRPr="00EF2F0E">
        <w:tab/>
        <w:t xml:space="preserve">Minimum requirements </w:t>
      </w:r>
      <w:r w:rsidRPr="00EF2F0E">
        <w:rPr>
          <w:lang w:eastAsia="zh-CN"/>
        </w:rPr>
        <w:t>for Wide Area BS</w:t>
      </w:r>
      <w:r w:rsidRPr="00EF2F0E">
        <w:t xml:space="preserve"> (Category B)</w:t>
      </w:r>
      <w:bookmarkEnd w:id="3518"/>
      <w:bookmarkEnd w:id="3519"/>
      <w:bookmarkEnd w:id="3520"/>
      <w:bookmarkEnd w:id="3521"/>
      <w:bookmarkEnd w:id="3522"/>
      <w:bookmarkEnd w:id="3523"/>
      <w:bookmarkEnd w:id="3524"/>
      <w:bookmarkEnd w:id="3525"/>
      <w:bookmarkEnd w:id="3526"/>
      <w:bookmarkEnd w:id="3527"/>
    </w:p>
    <w:p w14:paraId="0984EC18" w14:textId="77777777" w:rsidR="00B15E99" w:rsidRPr="00EF2F0E" w:rsidRDefault="00B15E99" w:rsidP="00B15E99">
      <w:pPr>
        <w:pStyle w:val="Heading6"/>
        <w:rPr>
          <w:rFonts w:cs="v5.0.0"/>
        </w:rPr>
      </w:pPr>
      <w:bookmarkStart w:id="3528" w:name="_Toc21096085"/>
      <w:bookmarkStart w:id="3529" w:name="_Toc29763284"/>
      <w:bookmarkStart w:id="3530" w:name="_Toc45869569"/>
      <w:bookmarkStart w:id="3531" w:name="_Toc52554822"/>
      <w:bookmarkStart w:id="3532" w:name="_Toc52555292"/>
      <w:bookmarkStart w:id="3533" w:name="_Toc61112517"/>
      <w:bookmarkStart w:id="3534" w:name="_Toc67911669"/>
      <w:bookmarkStart w:id="3535" w:name="_Toc74843144"/>
      <w:bookmarkStart w:id="3536" w:name="_Toc76503527"/>
      <w:bookmarkStart w:id="3537" w:name="_Toc83040970"/>
      <w:r w:rsidRPr="00EF2F0E">
        <w:t>9.7.5.4.3.1</w:t>
      </w:r>
      <w:r w:rsidRPr="00EF2F0E">
        <w:tab/>
        <w:t>General</w:t>
      </w:r>
      <w:bookmarkEnd w:id="3528"/>
      <w:bookmarkEnd w:id="3529"/>
      <w:bookmarkEnd w:id="3530"/>
      <w:bookmarkEnd w:id="3531"/>
      <w:bookmarkEnd w:id="3532"/>
      <w:bookmarkEnd w:id="3533"/>
      <w:bookmarkEnd w:id="3534"/>
      <w:bookmarkEnd w:id="3535"/>
      <w:bookmarkEnd w:id="3536"/>
      <w:bookmarkEnd w:id="3537"/>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3538" w:name="_Toc21096086"/>
      <w:bookmarkStart w:id="3539" w:name="_Toc29763285"/>
      <w:bookmarkStart w:id="3540" w:name="_Toc45869570"/>
      <w:bookmarkStart w:id="3541" w:name="_Toc52554823"/>
      <w:bookmarkStart w:id="3542" w:name="_Toc52555293"/>
      <w:bookmarkStart w:id="3543" w:name="_Toc61112518"/>
      <w:bookmarkStart w:id="3544" w:name="_Toc67911670"/>
      <w:bookmarkStart w:id="3545" w:name="_Toc74843145"/>
      <w:bookmarkStart w:id="3546" w:name="_Toc76503528"/>
      <w:bookmarkStart w:id="3547" w:name="_Toc83040971"/>
      <w:r w:rsidRPr="00EF2F0E">
        <w:t>9.7.5.4.3.2</w:t>
      </w:r>
      <w:r w:rsidRPr="00EF2F0E">
        <w:tab/>
        <w:t>Category B requirements (Option 1)</w:t>
      </w:r>
      <w:bookmarkEnd w:id="3538"/>
      <w:bookmarkEnd w:id="3539"/>
      <w:bookmarkEnd w:id="3540"/>
      <w:bookmarkEnd w:id="3541"/>
      <w:bookmarkEnd w:id="3542"/>
      <w:bookmarkEnd w:id="3543"/>
      <w:bookmarkEnd w:id="3544"/>
      <w:bookmarkEnd w:id="3545"/>
      <w:bookmarkEnd w:id="3546"/>
      <w:bookmarkEnd w:id="3547"/>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2pt;height:28.5pt" o:ole="">
                  <v:imagedata r:id="rId153" o:title=""/>
                </v:shape>
                <o:OLEObject Type="Embed" ProgID="Equation.3" ShapeID="_x0000_i1099" DrawAspect="Content" ObjectID="_1694533374"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2pt;height:28.5pt" o:ole="">
                  <v:imagedata r:id="rId155" o:title=""/>
                </v:shape>
                <o:OLEObject Type="Embed" ProgID="Equation.3" ShapeID="_x0000_i1100" DrawAspect="Content" ObjectID="_1694533375"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2pt;height:28.5pt" o:ole="">
                  <v:imagedata r:id="rId157" o:title=""/>
                </v:shape>
                <o:OLEObject Type="Embed" ProgID="Equation.3" ShapeID="_x0000_i1101" DrawAspect="Content" ObjectID="_1694533376"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2pt;height:28.5pt" o:ole="">
                  <v:imagedata r:id="rId159" o:title=""/>
                </v:shape>
                <o:OLEObject Type="Embed" ProgID="Equation.3" ShapeID="_x0000_i1102" DrawAspect="Content" ObjectID="_1694533377"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2pt;height:28.5pt" o:ole="">
                  <v:imagedata r:id="rId161" o:title=""/>
                </v:shape>
                <o:OLEObject Type="Embed" ProgID="Equation.3" ShapeID="_x0000_i1103" DrawAspect="Content" ObjectID="_1694533378"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2pt;height:28.5pt" o:ole="">
                  <v:imagedata r:id="rId163" o:title=""/>
                </v:shape>
                <o:OLEObject Type="Embed" ProgID="Equation.3" ShapeID="_x0000_i1104" DrawAspect="Content" ObjectID="_1694533379"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3548" w:name="_Toc21096087"/>
      <w:bookmarkStart w:id="3549" w:name="_Toc29763286"/>
      <w:bookmarkStart w:id="3550" w:name="_Toc45869571"/>
      <w:bookmarkStart w:id="3551" w:name="_Toc52554824"/>
      <w:bookmarkStart w:id="3552" w:name="_Toc52555294"/>
      <w:bookmarkStart w:id="3553" w:name="_Toc61112519"/>
      <w:bookmarkStart w:id="3554" w:name="_Toc67911671"/>
      <w:bookmarkStart w:id="3555" w:name="_Toc74843146"/>
      <w:bookmarkStart w:id="3556" w:name="_Toc76503529"/>
      <w:bookmarkStart w:id="3557" w:name="_Toc83040972"/>
      <w:r w:rsidRPr="00EF2F0E">
        <w:t>9.7.5.4.3.3</w:t>
      </w:r>
      <w:r w:rsidRPr="00EF2F0E">
        <w:tab/>
        <w:t>Category B requirements (Option 2)</w:t>
      </w:r>
      <w:bookmarkEnd w:id="3548"/>
      <w:bookmarkEnd w:id="3549"/>
      <w:bookmarkEnd w:id="3550"/>
      <w:bookmarkEnd w:id="3551"/>
      <w:bookmarkEnd w:id="3552"/>
      <w:bookmarkEnd w:id="3553"/>
      <w:bookmarkEnd w:id="3554"/>
      <w:bookmarkEnd w:id="3555"/>
      <w:bookmarkEnd w:id="3556"/>
      <w:bookmarkEnd w:id="3557"/>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3pt;height:28.5pt" o:ole="">
                  <v:imagedata r:id="rId165" o:title=""/>
                </v:shape>
                <o:OLEObject Type="Embed" ProgID="Equation.3" ShapeID="_x0000_i1105" DrawAspect="Content" ObjectID="_1694533380"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45pt;height:28.5pt" o:ole="">
                  <v:imagedata r:id="rId167" o:title=""/>
                </v:shape>
                <o:OLEObject Type="Embed" ProgID="Equation.3" ShapeID="_x0000_i1106" DrawAspect="Content" ObjectID="_1694533381"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6pt;height:28.5pt" o:ole="">
                  <v:imagedata r:id="rId169" o:title=""/>
                </v:shape>
                <o:OLEObject Type="Embed" ProgID="Equation.3" ShapeID="_x0000_i1107" DrawAspect="Content" ObjectID="_1694533382"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3pt;height:28.5pt" o:ole="">
                  <v:imagedata r:id="rId171" o:title=""/>
                </v:shape>
                <o:OLEObject Type="Embed" ProgID="Equation.3" ShapeID="_x0000_i1108" DrawAspect="Content" ObjectID="_1694533383"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45pt;height:28.5pt" o:ole="">
                  <v:imagedata r:id="rId173" o:title=""/>
                </v:shape>
                <o:OLEObject Type="Embed" ProgID="Equation.3" ShapeID="_x0000_i1109" DrawAspect="Content" ObjectID="_1694533384"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6pt;height:28.5pt" o:ole="">
                  <v:imagedata r:id="rId175" o:title=""/>
                </v:shape>
                <o:OLEObject Type="Embed" ProgID="Equation.3" ShapeID="_x0000_i1110" DrawAspect="Content" ObjectID="_1694533385"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3pt;height:28.5pt" o:ole="">
                  <v:imagedata r:id="rId177" o:title=""/>
                </v:shape>
                <o:OLEObject Type="Embed" ProgID="Equation.3" ShapeID="_x0000_i1111" DrawAspect="Content" ObjectID="_1694533386"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3558" w:name="_Toc21096088"/>
      <w:bookmarkStart w:id="3559" w:name="_Toc29763287"/>
      <w:bookmarkStart w:id="3560" w:name="_Toc45869572"/>
      <w:bookmarkStart w:id="3561" w:name="_Toc52554825"/>
      <w:bookmarkStart w:id="3562" w:name="_Toc52555295"/>
      <w:bookmarkStart w:id="3563" w:name="_Toc61112520"/>
      <w:bookmarkStart w:id="3564" w:name="_Toc67911672"/>
      <w:bookmarkStart w:id="3565" w:name="_Toc74843147"/>
      <w:bookmarkStart w:id="3566" w:name="_Toc76503530"/>
      <w:bookmarkStart w:id="3567" w:name="_Toc83040973"/>
      <w:r w:rsidRPr="00EF2F0E">
        <w:t>9.7.5.4.4</w:t>
      </w:r>
      <w:r w:rsidRPr="00EF2F0E">
        <w:tab/>
      </w:r>
      <w:r w:rsidRPr="00EF2F0E">
        <w:rPr>
          <w:rFonts w:cs="Arial"/>
        </w:rPr>
        <w:t>Minimum requirement</w:t>
      </w:r>
      <w:r w:rsidRPr="00EF2F0E">
        <w:t>s for Local Area BS (Category A and B)</w:t>
      </w:r>
      <w:bookmarkEnd w:id="3558"/>
      <w:bookmarkEnd w:id="3559"/>
      <w:bookmarkEnd w:id="3560"/>
      <w:bookmarkEnd w:id="3561"/>
      <w:bookmarkEnd w:id="3562"/>
      <w:bookmarkEnd w:id="3563"/>
      <w:bookmarkEnd w:id="3564"/>
      <w:bookmarkEnd w:id="3565"/>
      <w:bookmarkEnd w:id="3566"/>
      <w:bookmarkEnd w:id="3567"/>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2pt;height:28.5pt" o:ole="">
                  <v:imagedata r:id="rId179" o:title=""/>
                </v:shape>
                <o:OLEObject Type="Embed" ProgID="Equation.3" ShapeID="_x0000_i1112" DrawAspect="Content" ObjectID="_1694533387"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6pt;height:28.5pt" o:ole="">
                  <v:imagedata r:id="rId181" o:title=""/>
                </v:shape>
                <o:OLEObject Type="Embed" ProgID="Equation.3" ShapeID="_x0000_i1113" DrawAspect="Content" ObjectID="_1694533388"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2pt;height:28.5pt" o:ole="">
                  <v:imagedata r:id="rId183" o:title=""/>
                </v:shape>
                <o:OLEObject Type="Embed" ProgID="Equation.3" ShapeID="_x0000_i1114" DrawAspect="Content" ObjectID="_1694533389"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3568" w:name="_Toc21096089"/>
      <w:bookmarkStart w:id="3569" w:name="_Toc29763288"/>
      <w:bookmarkStart w:id="3570" w:name="_Toc45869573"/>
      <w:bookmarkStart w:id="3571" w:name="_Toc52554826"/>
      <w:bookmarkStart w:id="3572" w:name="_Toc52555296"/>
      <w:bookmarkStart w:id="3573" w:name="_Toc61112521"/>
      <w:bookmarkStart w:id="3574" w:name="_Toc67911673"/>
      <w:bookmarkStart w:id="3575" w:name="_Toc74843148"/>
      <w:bookmarkStart w:id="3576" w:name="_Toc76503531"/>
      <w:bookmarkStart w:id="3577" w:name="_Toc83040974"/>
      <w:r w:rsidRPr="00EF2F0E">
        <w:t>9.7.5.4.5</w:t>
      </w:r>
      <w:r w:rsidRPr="00EF2F0E">
        <w:tab/>
      </w:r>
      <w:r w:rsidRPr="00EF2F0E">
        <w:rPr>
          <w:rFonts w:cs="Arial"/>
        </w:rPr>
        <w:t>Minimum requirement</w:t>
      </w:r>
      <w:r w:rsidRPr="00EF2F0E">
        <w:t>s for Medium Range BS (Category A and B)</w:t>
      </w:r>
      <w:bookmarkEnd w:id="3568"/>
      <w:bookmarkEnd w:id="3569"/>
      <w:bookmarkEnd w:id="3570"/>
      <w:bookmarkEnd w:id="3571"/>
      <w:bookmarkEnd w:id="3572"/>
      <w:bookmarkEnd w:id="3573"/>
      <w:bookmarkEnd w:id="3574"/>
      <w:bookmarkEnd w:id="3575"/>
      <w:bookmarkEnd w:id="3576"/>
      <w:bookmarkEnd w:id="3577"/>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6pt;height:26.4pt" o:ole="">
                  <v:imagedata r:id="rId185" o:title=""/>
                </v:shape>
                <o:OLEObject Type="Embed" ProgID="Equation.3" ShapeID="_x0000_i1115" DrawAspect="Content" ObjectID="_1694533390"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6pt;height:26.4pt" o:ole="">
                  <v:imagedata r:id="rId187" o:title=""/>
                </v:shape>
                <o:OLEObject Type="Embed" ProgID="Equation.3" ShapeID="_x0000_i1116" DrawAspect="Content" ObjectID="_1694533391"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3578" w:name="_Toc21096090"/>
      <w:bookmarkStart w:id="3579" w:name="_Toc29763289"/>
      <w:bookmarkStart w:id="3580" w:name="_Toc45869574"/>
      <w:bookmarkStart w:id="3581" w:name="_Toc52554827"/>
      <w:bookmarkStart w:id="3582" w:name="_Toc52555297"/>
      <w:bookmarkStart w:id="3583" w:name="_Toc61112522"/>
      <w:bookmarkStart w:id="3584" w:name="_Toc67911674"/>
      <w:bookmarkStart w:id="3585" w:name="_Toc74843149"/>
      <w:bookmarkStart w:id="3586" w:name="_Toc76503532"/>
      <w:bookmarkStart w:id="3587" w:name="_Toc83040975"/>
      <w:r w:rsidRPr="00EF2F0E">
        <w:t>9.7.5.4.6</w:t>
      </w:r>
      <w:r w:rsidRPr="00EF2F0E">
        <w:tab/>
        <w:t>Additional requirements</w:t>
      </w:r>
      <w:bookmarkEnd w:id="3578"/>
      <w:bookmarkEnd w:id="3579"/>
      <w:bookmarkEnd w:id="3580"/>
      <w:bookmarkEnd w:id="3581"/>
      <w:bookmarkEnd w:id="3582"/>
      <w:bookmarkEnd w:id="3583"/>
      <w:bookmarkEnd w:id="3584"/>
      <w:bookmarkEnd w:id="3585"/>
      <w:bookmarkEnd w:id="3586"/>
      <w:bookmarkEnd w:id="3587"/>
    </w:p>
    <w:p w14:paraId="0984EE48" w14:textId="77777777" w:rsidR="00BB326E" w:rsidRDefault="00BB326E" w:rsidP="00BB326E">
      <w:pPr>
        <w:pStyle w:val="Heading6"/>
      </w:pPr>
      <w:bookmarkStart w:id="3588" w:name="_Toc61112523"/>
      <w:bookmarkStart w:id="3589" w:name="_Toc67911675"/>
      <w:bookmarkStart w:id="3590" w:name="_Toc74843150"/>
      <w:bookmarkStart w:id="3591" w:name="_Toc76503533"/>
      <w:bookmarkStart w:id="3592" w:name="_Toc83040976"/>
      <w:r w:rsidRPr="00EF2F0E">
        <w:t>9.7.5.</w:t>
      </w:r>
      <w:r>
        <w:t>4.6</w:t>
      </w:r>
      <w:r w:rsidRPr="00EF2F0E">
        <w:t>.1</w:t>
      </w:r>
      <w:r w:rsidRPr="00475B10">
        <w:t xml:space="preserve"> </w:t>
      </w:r>
      <w:r w:rsidRPr="00C54509">
        <w:t>Additional operating band unwanted emission limits for E-UTRA bands</w:t>
      </w:r>
      <w:bookmarkEnd w:id="3588"/>
      <w:bookmarkEnd w:id="3589"/>
      <w:bookmarkEnd w:id="3590"/>
      <w:bookmarkEnd w:id="3591"/>
      <w:bookmarkEnd w:id="3592"/>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3593" w:name="_Toc61112524"/>
      <w:bookmarkStart w:id="3594" w:name="_Toc67911676"/>
      <w:bookmarkStart w:id="3595" w:name="_Toc74843151"/>
      <w:bookmarkStart w:id="3596" w:name="_Toc76503534"/>
      <w:bookmarkStart w:id="3597" w:name="_Toc83040977"/>
      <w:r>
        <w:t>9.7.5.4.6.2</w:t>
      </w:r>
      <w:r w:rsidRPr="00EF2F0E">
        <w:tab/>
        <w:t>Protection of DTT</w:t>
      </w:r>
      <w:bookmarkEnd w:id="3593"/>
      <w:bookmarkEnd w:id="3594"/>
      <w:bookmarkEnd w:id="3595"/>
      <w:bookmarkEnd w:id="3596"/>
      <w:bookmarkEnd w:id="3597"/>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3598" w:name="_Toc61112525"/>
      <w:bookmarkStart w:id="3599" w:name="_Toc67911677"/>
      <w:bookmarkStart w:id="3600" w:name="_Toc74843152"/>
      <w:bookmarkStart w:id="3601" w:name="_Toc76503535"/>
      <w:bookmarkStart w:id="3602" w:name="_Toc83040978"/>
      <w:r>
        <w:t>9.7.5.4.6.3</w:t>
      </w:r>
      <w:r w:rsidRPr="00EF2F0E">
        <w:tab/>
        <w:t>Co-existence with RNSS/GPS services in North America</w:t>
      </w:r>
      <w:bookmarkEnd w:id="3598"/>
      <w:bookmarkEnd w:id="3599"/>
      <w:bookmarkEnd w:id="3600"/>
      <w:bookmarkEnd w:id="3601"/>
      <w:bookmarkEnd w:id="3602"/>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3603" w:name="_Toc61112526"/>
      <w:bookmarkStart w:id="3604" w:name="_Toc67911678"/>
      <w:bookmarkStart w:id="3605" w:name="_Toc74843153"/>
      <w:bookmarkStart w:id="3606" w:name="_Toc76503536"/>
      <w:bookmarkStart w:id="3607" w:name="_Toc83040979"/>
      <w:r>
        <w:t>9.7.5.4.6.4</w:t>
      </w:r>
      <w:r w:rsidRPr="00EF2F0E">
        <w:tab/>
      </w:r>
      <w:bookmarkEnd w:id="3603"/>
      <w:bookmarkEnd w:id="3604"/>
      <w:r>
        <w:t>Void</w:t>
      </w:r>
      <w:bookmarkEnd w:id="3605"/>
      <w:bookmarkEnd w:id="3606"/>
      <w:bookmarkEnd w:id="3607"/>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3608" w:name="_Toc61112527"/>
      <w:bookmarkStart w:id="3609" w:name="_Toc67911679"/>
      <w:bookmarkStart w:id="3610" w:name="_Toc74843154"/>
      <w:bookmarkStart w:id="3611" w:name="_Toc76503537"/>
      <w:bookmarkStart w:id="3612" w:name="_Toc83040980"/>
      <w:r>
        <w:t>9.7.5.4.6.5</w:t>
      </w:r>
      <w:r w:rsidRPr="00EF2F0E">
        <w:tab/>
        <w:t>Additional band 32, 50, 51, 74, 75 and 76 unwanted emissions</w:t>
      </w:r>
      <w:bookmarkEnd w:id="3608"/>
      <w:bookmarkEnd w:id="3609"/>
      <w:bookmarkEnd w:id="3610"/>
      <w:bookmarkEnd w:id="3611"/>
      <w:bookmarkEnd w:id="3612"/>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3613" w:name="_Toc61112528"/>
      <w:bookmarkStart w:id="3614" w:name="_Toc67911680"/>
      <w:bookmarkStart w:id="3615" w:name="_Toc74843155"/>
      <w:bookmarkStart w:id="3616" w:name="_Toc76503538"/>
      <w:bookmarkStart w:id="3617" w:name="_Toc83040981"/>
      <w:r>
        <w:t>9.7.5.4.6.6</w:t>
      </w:r>
      <w:r w:rsidRPr="00EF2F0E">
        <w:t xml:space="preserve"> </w:t>
      </w:r>
      <w:r w:rsidRPr="00EF2F0E">
        <w:tab/>
        <w:t>Additional requirements for band 45</w:t>
      </w:r>
      <w:bookmarkEnd w:id="3613"/>
      <w:bookmarkEnd w:id="3614"/>
      <w:bookmarkEnd w:id="3615"/>
      <w:bookmarkEnd w:id="3616"/>
      <w:bookmarkEnd w:id="3617"/>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3618" w:name="_Toc61112529"/>
      <w:bookmarkStart w:id="3619" w:name="_Toc67911681"/>
      <w:bookmarkStart w:id="3620" w:name="_Toc74843156"/>
      <w:bookmarkStart w:id="3621" w:name="_Toc76503539"/>
      <w:bookmarkStart w:id="3622" w:name="_Toc83040982"/>
      <w:r>
        <w:t>9.7.5.4.6.7</w:t>
      </w:r>
      <w:r w:rsidRPr="00EF2F0E">
        <w:t xml:space="preserve"> </w:t>
      </w:r>
      <w:r w:rsidRPr="00EF2F0E">
        <w:tab/>
        <w:t>Additional requirements for band 48</w:t>
      </w:r>
      <w:bookmarkEnd w:id="3618"/>
      <w:bookmarkEnd w:id="3619"/>
      <w:bookmarkEnd w:id="3620"/>
      <w:bookmarkEnd w:id="3621"/>
      <w:bookmarkEnd w:id="3622"/>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3623" w:name="_Toc21096091"/>
      <w:bookmarkStart w:id="3624" w:name="_Toc29763290"/>
      <w:bookmarkStart w:id="3625" w:name="_Toc45869575"/>
      <w:bookmarkStart w:id="3626" w:name="_Toc52554828"/>
      <w:bookmarkStart w:id="3627" w:name="_Toc52555298"/>
      <w:bookmarkStart w:id="3628" w:name="_Toc61112530"/>
      <w:bookmarkStart w:id="3629" w:name="_Toc67911682"/>
      <w:bookmarkStart w:id="3630" w:name="_Toc74843157"/>
      <w:bookmarkStart w:id="3631" w:name="_Toc76503540"/>
      <w:bookmarkStart w:id="3632" w:name="_Toc83040983"/>
      <w:r w:rsidRPr="00EF2F0E">
        <w:t>9.7.6</w:t>
      </w:r>
      <w:r w:rsidRPr="00EF2F0E">
        <w:tab/>
        <w:t>OTA Spurious emission</w:t>
      </w:r>
      <w:bookmarkEnd w:id="3623"/>
      <w:bookmarkEnd w:id="3624"/>
      <w:bookmarkEnd w:id="3625"/>
      <w:bookmarkEnd w:id="3626"/>
      <w:bookmarkEnd w:id="3627"/>
      <w:bookmarkEnd w:id="3628"/>
      <w:bookmarkEnd w:id="3629"/>
      <w:bookmarkEnd w:id="3630"/>
      <w:bookmarkEnd w:id="3631"/>
      <w:bookmarkEnd w:id="3632"/>
    </w:p>
    <w:p w14:paraId="0984EFBA" w14:textId="77777777" w:rsidR="00B15E99" w:rsidRPr="00EF2F0E" w:rsidRDefault="00B15E99" w:rsidP="00B15E99">
      <w:pPr>
        <w:pStyle w:val="Heading4"/>
      </w:pPr>
      <w:bookmarkStart w:id="3633" w:name="_Toc21096092"/>
      <w:bookmarkStart w:id="3634" w:name="_Toc29763291"/>
      <w:bookmarkStart w:id="3635" w:name="_Toc45869576"/>
      <w:bookmarkStart w:id="3636" w:name="_Toc52554829"/>
      <w:bookmarkStart w:id="3637" w:name="_Toc52555299"/>
      <w:bookmarkStart w:id="3638" w:name="_Toc61112531"/>
      <w:bookmarkStart w:id="3639" w:name="_Toc67911683"/>
      <w:bookmarkStart w:id="3640" w:name="_Toc74843158"/>
      <w:bookmarkStart w:id="3641" w:name="_Toc76503541"/>
      <w:bookmarkStart w:id="3642" w:name="_Toc83040984"/>
      <w:r w:rsidRPr="00EF2F0E">
        <w:t>9.7.6.1</w:t>
      </w:r>
      <w:r w:rsidRPr="00EF2F0E">
        <w:tab/>
        <w:t>General</w:t>
      </w:r>
      <w:bookmarkEnd w:id="3633"/>
      <w:bookmarkEnd w:id="3634"/>
      <w:bookmarkEnd w:id="3635"/>
      <w:bookmarkEnd w:id="3636"/>
      <w:bookmarkEnd w:id="3637"/>
      <w:bookmarkEnd w:id="3638"/>
      <w:bookmarkEnd w:id="3639"/>
      <w:bookmarkEnd w:id="3640"/>
      <w:bookmarkEnd w:id="3641"/>
      <w:bookmarkEnd w:id="3642"/>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3643" w:name="_Toc21096093"/>
      <w:bookmarkStart w:id="3644" w:name="_Toc29763292"/>
      <w:bookmarkStart w:id="3645" w:name="_Toc45869577"/>
      <w:bookmarkStart w:id="3646" w:name="_Toc52554830"/>
      <w:bookmarkStart w:id="3647" w:name="_Toc52555300"/>
      <w:bookmarkStart w:id="3648" w:name="_Toc61112532"/>
      <w:bookmarkStart w:id="3649" w:name="_Toc67911684"/>
      <w:bookmarkStart w:id="3650" w:name="_Toc74843159"/>
      <w:bookmarkStart w:id="3651" w:name="_Toc76503542"/>
      <w:bookmarkStart w:id="3652" w:name="_Toc83040985"/>
      <w:r w:rsidRPr="00EF2F0E">
        <w:t>9.7.6.2</w:t>
      </w:r>
      <w:r w:rsidRPr="00EF2F0E">
        <w:tab/>
        <w:t>MSR operation</w:t>
      </w:r>
      <w:bookmarkEnd w:id="3643"/>
      <w:bookmarkEnd w:id="3644"/>
      <w:bookmarkEnd w:id="3645"/>
      <w:bookmarkEnd w:id="3646"/>
      <w:bookmarkEnd w:id="3647"/>
      <w:bookmarkEnd w:id="3648"/>
      <w:bookmarkEnd w:id="3649"/>
      <w:bookmarkEnd w:id="3650"/>
      <w:bookmarkEnd w:id="3651"/>
      <w:bookmarkEnd w:id="3652"/>
    </w:p>
    <w:p w14:paraId="0984EFC5" w14:textId="77777777" w:rsidR="00B15E99" w:rsidRPr="00EF2F0E" w:rsidRDefault="00B15E99" w:rsidP="00B15E99">
      <w:pPr>
        <w:pStyle w:val="Heading5"/>
      </w:pPr>
      <w:bookmarkStart w:id="3653" w:name="_Toc21096094"/>
      <w:bookmarkStart w:id="3654" w:name="_Toc29763293"/>
      <w:bookmarkStart w:id="3655" w:name="_Toc45869578"/>
      <w:bookmarkStart w:id="3656" w:name="_Toc52554831"/>
      <w:bookmarkStart w:id="3657" w:name="_Toc52555301"/>
      <w:bookmarkStart w:id="3658" w:name="_Toc61112533"/>
      <w:bookmarkStart w:id="3659" w:name="_Toc67911685"/>
      <w:bookmarkStart w:id="3660" w:name="_Toc74843160"/>
      <w:bookmarkStart w:id="3661" w:name="_Toc76503543"/>
      <w:bookmarkStart w:id="3662" w:name="_Toc83040986"/>
      <w:r w:rsidRPr="00EF2F0E">
        <w:t>9.7.6.2.1</w:t>
      </w:r>
      <w:r w:rsidRPr="00EF2F0E">
        <w:tab/>
        <w:t>Minimum requirement for MSR operation</w:t>
      </w:r>
      <w:bookmarkEnd w:id="3653"/>
      <w:bookmarkEnd w:id="3654"/>
      <w:bookmarkEnd w:id="3655"/>
      <w:bookmarkEnd w:id="3656"/>
      <w:bookmarkEnd w:id="3657"/>
      <w:bookmarkEnd w:id="3658"/>
      <w:bookmarkEnd w:id="3659"/>
      <w:bookmarkEnd w:id="3660"/>
      <w:bookmarkEnd w:id="3661"/>
      <w:bookmarkEnd w:id="3662"/>
      <w:r w:rsidRPr="00EF2F0E">
        <w:tab/>
      </w:r>
    </w:p>
    <w:p w14:paraId="0984EFC6" w14:textId="77777777" w:rsidR="00B15E99" w:rsidRPr="00EF2F0E" w:rsidRDefault="00B15E99" w:rsidP="00B15E99">
      <w:pPr>
        <w:pStyle w:val="Heading6"/>
      </w:pPr>
      <w:bookmarkStart w:id="3663" w:name="_Toc21096095"/>
      <w:bookmarkStart w:id="3664" w:name="_Toc29763294"/>
      <w:bookmarkStart w:id="3665" w:name="_Toc45869579"/>
      <w:bookmarkStart w:id="3666" w:name="_Toc52554832"/>
      <w:bookmarkStart w:id="3667" w:name="_Toc52555302"/>
      <w:bookmarkStart w:id="3668" w:name="_Toc61112534"/>
      <w:bookmarkStart w:id="3669" w:name="_Toc67911686"/>
      <w:bookmarkStart w:id="3670" w:name="_Toc74843161"/>
      <w:bookmarkStart w:id="3671" w:name="_Toc76503544"/>
      <w:bookmarkStart w:id="3672" w:name="_Toc83040987"/>
      <w:r w:rsidRPr="00EF2F0E">
        <w:t>9.7.6.2.1.1</w:t>
      </w:r>
      <w:r w:rsidRPr="00EF2F0E">
        <w:tab/>
        <w:t>Minimum requirement (Category A)</w:t>
      </w:r>
      <w:bookmarkEnd w:id="3663"/>
      <w:bookmarkEnd w:id="3664"/>
      <w:bookmarkEnd w:id="3665"/>
      <w:bookmarkEnd w:id="3666"/>
      <w:bookmarkEnd w:id="3667"/>
      <w:bookmarkEnd w:id="3668"/>
      <w:bookmarkEnd w:id="3669"/>
      <w:bookmarkEnd w:id="3670"/>
      <w:bookmarkEnd w:id="3671"/>
      <w:bookmarkEnd w:id="3672"/>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3673" w:name="_Toc21096096"/>
      <w:bookmarkStart w:id="3674" w:name="_Toc29763295"/>
      <w:bookmarkStart w:id="3675" w:name="_Toc45869580"/>
      <w:bookmarkStart w:id="3676" w:name="_Toc52554833"/>
      <w:bookmarkStart w:id="3677" w:name="_Toc52555303"/>
      <w:bookmarkStart w:id="3678" w:name="_Toc61112535"/>
      <w:bookmarkStart w:id="3679" w:name="_Toc67911687"/>
      <w:bookmarkStart w:id="3680" w:name="_Toc74843162"/>
      <w:bookmarkStart w:id="3681" w:name="_Toc76503545"/>
      <w:bookmarkStart w:id="3682" w:name="_Toc83040988"/>
      <w:r w:rsidRPr="00EF2F0E">
        <w:t>9.7.6.2.1.2</w:t>
      </w:r>
      <w:r w:rsidRPr="00EF2F0E">
        <w:tab/>
        <w:t>Minimum requirement (Category B)</w:t>
      </w:r>
      <w:bookmarkEnd w:id="3673"/>
      <w:bookmarkEnd w:id="3674"/>
      <w:bookmarkEnd w:id="3675"/>
      <w:bookmarkEnd w:id="3676"/>
      <w:bookmarkEnd w:id="3677"/>
      <w:bookmarkEnd w:id="3678"/>
      <w:bookmarkEnd w:id="3679"/>
      <w:bookmarkEnd w:id="3680"/>
      <w:bookmarkEnd w:id="3681"/>
      <w:bookmarkEnd w:id="3682"/>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3683" w:name="_Toc21096097"/>
      <w:bookmarkStart w:id="3684" w:name="_Toc29763296"/>
      <w:bookmarkStart w:id="3685" w:name="_Toc45869581"/>
      <w:bookmarkStart w:id="3686" w:name="_Toc52554834"/>
      <w:bookmarkStart w:id="3687" w:name="_Toc52555304"/>
      <w:bookmarkStart w:id="3688" w:name="_Toc61112536"/>
      <w:bookmarkStart w:id="3689" w:name="_Toc67911688"/>
      <w:bookmarkStart w:id="3690" w:name="_Toc74843163"/>
      <w:bookmarkStart w:id="3691" w:name="_Toc76503546"/>
      <w:bookmarkStart w:id="3692" w:name="_Toc83040989"/>
      <w:r w:rsidRPr="00EF2F0E">
        <w:t>9.7.6.2.1.3</w:t>
      </w:r>
      <w:r w:rsidRPr="00EF2F0E">
        <w:tab/>
      </w:r>
      <w:r w:rsidR="00DB3F6B" w:rsidRPr="00EF2F0E">
        <w:t>(</w:t>
      </w:r>
      <w:r w:rsidRPr="00EF2F0E">
        <w:t>void)</w:t>
      </w:r>
      <w:bookmarkEnd w:id="3683"/>
      <w:bookmarkEnd w:id="3684"/>
      <w:bookmarkEnd w:id="3685"/>
      <w:bookmarkEnd w:id="3686"/>
      <w:bookmarkEnd w:id="3687"/>
      <w:bookmarkEnd w:id="3688"/>
      <w:bookmarkEnd w:id="3689"/>
      <w:bookmarkEnd w:id="3690"/>
      <w:bookmarkEnd w:id="3691"/>
      <w:bookmarkEnd w:id="3692"/>
    </w:p>
    <w:p w14:paraId="0984EFEC" w14:textId="77777777" w:rsidR="00B15E99" w:rsidRPr="00EF2F0E" w:rsidRDefault="00B15E99" w:rsidP="00B15E99">
      <w:pPr>
        <w:pStyle w:val="Heading5"/>
      </w:pPr>
      <w:bookmarkStart w:id="3693" w:name="_Toc21096098"/>
      <w:bookmarkStart w:id="3694" w:name="_Toc29763297"/>
      <w:bookmarkStart w:id="3695" w:name="_Toc45869582"/>
      <w:bookmarkStart w:id="3696" w:name="_Toc52554835"/>
      <w:bookmarkStart w:id="3697" w:name="_Toc52555305"/>
      <w:bookmarkStart w:id="3698" w:name="_Toc61112537"/>
      <w:bookmarkStart w:id="3699" w:name="_Toc67911689"/>
      <w:bookmarkStart w:id="3700" w:name="_Toc74843164"/>
      <w:bookmarkStart w:id="3701" w:name="_Toc76503547"/>
      <w:bookmarkStart w:id="3702" w:name="_Toc83040990"/>
      <w:r w:rsidRPr="00EF2F0E">
        <w:t>9.7.6.2.2</w:t>
      </w:r>
      <w:r w:rsidRPr="00EF2F0E">
        <w:tab/>
        <w:t>Protection of the BS receiver of own or different BS</w:t>
      </w:r>
      <w:bookmarkEnd w:id="3693"/>
      <w:bookmarkEnd w:id="3694"/>
      <w:bookmarkEnd w:id="3695"/>
      <w:bookmarkEnd w:id="3696"/>
      <w:bookmarkEnd w:id="3697"/>
      <w:bookmarkEnd w:id="3698"/>
      <w:bookmarkEnd w:id="3699"/>
      <w:bookmarkEnd w:id="3700"/>
      <w:bookmarkEnd w:id="3701"/>
      <w:bookmarkEnd w:id="3702"/>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3703" w:name="_Toc21096099"/>
      <w:bookmarkStart w:id="3704" w:name="_Toc29763298"/>
      <w:bookmarkStart w:id="3705" w:name="_Toc45869583"/>
      <w:bookmarkStart w:id="3706" w:name="_Toc52554836"/>
      <w:bookmarkStart w:id="3707" w:name="_Toc52555306"/>
      <w:bookmarkStart w:id="3708" w:name="_Toc61112538"/>
      <w:bookmarkStart w:id="3709" w:name="_Toc67911690"/>
      <w:bookmarkStart w:id="3710" w:name="_Toc74843165"/>
      <w:bookmarkStart w:id="3711" w:name="_Toc76503548"/>
      <w:bookmarkStart w:id="3712" w:name="_Toc83040991"/>
      <w:r w:rsidRPr="00EF2F0E">
        <w:t>9.7.6.2.3</w:t>
      </w:r>
      <w:r w:rsidRPr="00EF2F0E">
        <w:tab/>
        <w:t>Additional spurious emissions requirements</w:t>
      </w:r>
      <w:bookmarkEnd w:id="3703"/>
      <w:bookmarkEnd w:id="3704"/>
      <w:bookmarkEnd w:id="3705"/>
      <w:bookmarkEnd w:id="3706"/>
      <w:bookmarkEnd w:id="3707"/>
      <w:bookmarkEnd w:id="3708"/>
      <w:bookmarkEnd w:id="3709"/>
      <w:bookmarkEnd w:id="3710"/>
      <w:bookmarkEnd w:id="3711"/>
      <w:bookmarkEnd w:id="3712"/>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3713" w:name="_Toc21096100"/>
      <w:bookmarkStart w:id="3714" w:name="_Toc29763299"/>
      <w:bookmarkStart w:id="3715" w:name="_Toc45869584"/>
      <w:bookmarkStart w:id="3716" w:name="_Toc52554837"/>
      <w:bookmarkStart w:id="3717" w:name="_Toc52555307"/>
      <w:bookmarkStart w:id="3718" w:name="_Toc61112539"/>
      <w:bookmarkStart w:id="3719" w:name="_Toc67911691"/>
      <w:bookmarkStart w:id="3720" w:name="_Toc74843166"/>
      <w:bookmarkStart w:id="3721" w:name="_Toc76503549"/>
      <w:bookmarkStart w:id="3722" w:name="_Toc83040992"/>
      <w:r w:rsidRPr="00EF2F0E">
        <w:t>9.7.6.2.4</w:t>
      </w:r>
      <w:r w:rsidR="006E5225" w:rsidRPr="00EF2F0E">
        <w:tab/>
      </w:r>
      <w:r w:rsidRPr="00EF2F0E">
        <w:t>Co-location with other base stations</w:t>
      </w:r>
      <w:bookmarkEnd w:id="3713"/>
      <w:bookmarkEnd w:id="3714"/>
      <w:bookmarkEnd w:id="3715"/>
      <w:bookmarkEnd w:id="3716"/>
      <w:bookmarkEnd w:id="3717"/>
      <w:bookmarkEnd w:id="3718"/>
      <w:bookmarkEnd w:id="3719"/>
      <w:bookmarkEnd w:id="3720"/>
      <w:bookmarkEnd w:id="3721"/>
      <w:bookmarkEnd w:id="3722"/>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3723" w:name="_Toc21096101"/>
      <w:bookmarkStart w:id="3724" w:name="_Toc29763300"/>
      <w:bookmarkStart w:id="3725" w:name="_Toc45869585"/>
      <w:bookmarkStart w:id="3726" w:name="_Toc52554838"/>
      <w:bookmarkStart w:id="3727" w:name="_Toc52555308"/>
      <w:bookmarkStart w:id="3728" w:name="_Toc61112540"/>
      <w:bookmarkStart w:id="3729" w:name="_Toc67911692"/>
      <w:bookmarkStart w:id="3730" w:name="_Toc74843167"/>
      <w:bookmarkStart w:id="3731" w:name="_Toc76503550"/>
      <w:bookmarkStart w:id="3732" w:name="_Toc83040993"/>
      <w:r w:rsidRPr="00EF2F0E">
        <w:t>9.7.6.3</w:t>
      </w:r>
      <w:r w:rsidRPr="00EF2F0E">
        <w:tab/>
        <w:t>Minimum requirement for single RAT UTRA operation</w:t>
      </w:r>
      <w:bookmarkEnd w:id="3723"/>
      <w:bookmarkEnd w:id="3724"/>
      <w:bookmarkEnd w:id="3725"/>
      <w:bookmarkEnd w:id="3726"/>
      <w:bookmarkEnd w:id="3727"/>
      <w:bookmarkEnd w:id="3728"/>
      <w:bookmarkEnd w:id="3729"/>
      <w:bookmarkEnd w:id="3730"/>
      <w:bookmarkEnd w:id="3731"/>
      <w:bookmarkEnd w:id="3732"/>
    </w:p>
    <w:p w14:paraId="0984F01E" w14:textId="77777777" w:rsidR="00B15E99" w:rsidRPr="00EF2F0E" w:rsidRDefault="00B15E99" w:rsidP="00B15E99">
      <w:pPr>
        <w:pStyle w:val="Heading5"/>
      </w:pPr>
      <w:bookmarkStart w:id="3733" w:name="_Toc21096102"/>
      <w:bookmarkStart w:id="3734" w:name="_Toc29763301"/>
      <w:bookmarkStart w:id="3735" w:name="_Toc45869586"/>
      <w:bookmarkStart w:id="3736" w:name="_Toc52554839"/>
      <w:bookmarkStart w:id="3737" w:name="_Toc52555309"/>
      <w:bookmarkStart w:id="3738" w:name="_Toc61112541"/>
      <w:bookmarkStart w:id="3739" w:name="_Toc67911693"/>
      <w:bookmarkStart w:id="3740" w:name="_Toc74843168"/>
      <w:bookmarkStart w:id="3741" w:name="_Toc76503551"/>
      <w:bookmarkStart w:id="3742" w:name="_Toc83040994"/>
      <w:r w:rsidRPr="00EF2F0E">
        <w:t>9.7.6.3.1</w:t>
      </w:r>
      <w:r w:rsidRPr="00EF2F0E">
        <w:tab/>
        <w:t>Mandatory Requirements</w:t>
      </w:r>
      <w:bookmarkEnd w:id="3733"/>
      <w:bookmarkEnd w:id="3734"/>
      <w:bookmarkEnd w:id="3735"/>
      <w:bookmarkEnd w:id="3736"/>
      <w:bookmarkEnd w:id="3737"/>
      <w:bookmarkEnd w:id="3738"/>
      <w:bookmarkEnd w:id="3739"/>
      <w:bookmarkEnd w:id="3740"/>
      <w:bookmarkEnd w:id="3741"/>
      <w:bookmarkEnd w:id="3742"/>
    </w:p>
    <w:p w14:paraId="0984F01F" w14:textId="77777777" w:rsidR="00B15E99" w:rsidRPr="00EF2F0E" w:rsidRDefault="00B15E99" w:rsidP="00B15E99">
      <w:pPr>
        <w:pStyle w:val="Heading6"/>
      </w:pPr>
      <w:bookmarkStart w:id="3743" w:name="_Toc21096103"/>
      <w:bookmarkStart w:id="3744" w:name="_Toc29763302"/>
      <w:bookmarkStart w:id="3745" w:name="_Toc45869587"/>
      <w:bookmarkStart w:id="3746" w:name="_Toc52554840"/>
      <w:bookmarkStart w:id="3747" w:name="_Toc52555310"/>
      <w:bookmarkStart w:id="3748" w:name="_Toc61112542"/>
      <w:bookmarkStart w:id="3749" w:name="_Toc67911694"/>
      <w:bookmarkStart w:id="3750" w:name="_Toc74843169"/>
      <w:bookmarkStart w:id="3751" w:name="_Toc76503552"/>
      <w:bookmarkStart w:id="3752" w:name="_Toc83040995"/>
      <w:r w:rsidRPr="00EF2F0E">
        <w:t>9.7.6.3.1.1</w:t>
      </w:r>
      <w:r w:rsidRPr="00EF2F0E">
        <w:tab/>
        <w:t>Minimum requirement (Category A)</w:t>
      </w:r>
      <w:bookmarkEnd w:id="3743"/>
      <w:bookmarkEnd w:id="3744"/>
      <w:bookmarkEnd w:id="3745"/>
      <w:bookmarkEnd w:id="3746"/>
      <w:bookmarkEnd w:id="3747"/>
      <w:bookmarkEnd w:id="3748"/>
      <w:bookmarkEnd w:id="3749"/>
      <w:bookmarkEnd w:id="3750"/>
      <w:bookmarkEnd w:id="3751"/>
      <w:bookmarkEnd w:id="3752"/>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3753" w:name="_Toc21096104"/>
      <w:bookmarkStart w:id="3754" w:name="_Toc29763303"/>
      <w:bookmarkStart w:id="3755" w:name="_Toc45869588"/>
      <w:bookmarkStart w:id="3756" w:name="_Toc52554841"/>
      <w:bookmarkStart w:id="3757" w:name="_Toc52555311"/>
      <w:bookmarkStart w:id="3758" w:name="_Toc61112543"/>
      <w:bookmarkStart w:id="3759" w:name="_Toc67911695"/>
      <w:bookmarkStart w:id="3760" w:name="_Toc74843170"/>
      <w:bookmarkStart w:id="3761" w:name="_Toc76503553"/>
      <w:bookmarkStart w:id="3762" w:name="_Toc83040996"/>
      <w:r w:rsidRPr="00EF2F0E">
        <w:t>9.7.6.3.1.2</w:t>
      </w:r>
      <w:r w:rsidRPr="00EF2F0E">
        <w:tab/>
        <w:t>Minimum requirement (Category B)</w:t>
      </w:r>
      <w:bookmarkEnd w:id="3753"/>
      <w:bookmarkEnd w:id="3754"/>
      <w:bookmarkEnd w:id="3755"/>
      <w:bookmarkEnd w:id="3756"/>
      <w:bookmarkEnd w:id="3757"/>
      <w:bookmarkEnd w:id="3758"/>
      <w:bookmarkEnd w:id="3759"/>
      <w:bookmarkEnd w:id="3760"/>
      <w:bookmarkEnd w:id="3761"/>
      <w:bookmarkEnd w:id="3762"/>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3763" w:name="_Toc21096105"/>
      <w:bookmarkStart w:id="3764" w:name="_Toc29763304"/>
      <w:bookmarkStart w:id="3765" w:name="_Toc45869589"/>
      <w:bookmarkStart w:id="3766" w:name="_Toc52554842"/>
      <w:bookmarkStart w:id="3767" w:name="_Toc52555312"/>
      <w:bookmarkStart w:id="3768" w:name="_Toc61112544"/>
      <w:bookmarkStart w:id="3769" w:name="_Toc67911696"/>
      <w:bookmarkStart w:id="3770" w:name="_Toc74843171"/>
      <w:bookmarkStart w:id="3771" w:name="_Toc76503554"/>
      <w:bookmarkStart w:id="3772" w:name="_Toc83040997"/>
      <w:r w:rsidRPr="00EF2F0E">
        <w:t>9.7.6.3.2</w:t>
      </w:r>
      <w:r w:rsidRPr="00EF2F0E">
        <w:tab/>
        <w:t>Protection of the BS receiver</w:t>
      </w:r>
      <w:r w:rsidRPr="00EF2F0E">
        <w:rPr>
          <w:rFonts w:cs="v3.8.0"/>
        </w:rPr>
        <w:t xml:space="preserve"> of own or different BS</w:t>
      </w:r>
      <w:bookmarkEnd w:id="3763"/>
      <w:bookmarkEnd w:id="3764"/>
      <w:bookmarkEnd w:id="3765"/>
      <w:bookmarkEnd w:id="3766"/>
      <w:bookmarkEnd w:id="3767"/>
      <w:bookmarkEnd w:id="3768"/>
      <w:bookmarkEnd w:id="3769"/>
      <w:bookmarkEnd w:id="3770"/>
      <w:bookmarkEnd w:id="3771"/>
      <w:bookmarkEnd w:id="3772"/>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3773" w:name="_Toc21096106"/>
      <w:bookmarkStart w:id="3774" w:name="_Toc29763305"/>
      <w:bookmarkStart w:id="3775" w:name="_Toc45869590"/>
      <w:bookmarkStart w:id="3776" w:name="_Toc52554843"/>
      <w:bookmarkStart w:id="3777" w:name="_Toc52555313"/>
      <w:bookmarkStart w:id="3778" w:name="_Toc61112545"/>
      <w:bookmarkStart w:id="3779" w:name="_Toc67911697"/>
      <w:bookmarkStart w:id="3780" w:name="_Toc74843172"/>
      <w:bookmarkStart w:id="3781" w:name="_Toc76503555"/>
      <w:bookmarkStart w:id="3782" w:name="_Toc83040998"/>
      <w:r w:rsidRPr="00EF2F0E">
        <w:t>9.7.6.3.3</w:t>
      </w:r>
      <w:r w:rsidRPr="00EF2F0E">
        <w:tab/>
        <w:t>Additional spurious emissions requirements</w:t>
      </w:r>
      <w:bookmarkEnd w:id="3773"/>
      <w:bookmarkEnd w:id="3774"/>
      <w:bookmarkEnd w:id="3775"/>
      <w:bookmarkEnd w:id="3776"/>
      <w:bookmarkEnd w:id="3777"/>
      <w:bookmarkEnd w:id="3778"/>
      <w:bookmarkEnd w:id="3779"/>
      <w:bookmarkEnd w:id="3780"/>
      <w:bookmarkEnd w:id="3781"/>
      <w:bookmarkEnd w:id="3782"/>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3783" w:name="_Toc21096107"/>
      <w:bookmarkStart w:id="3784" w:name="_Toc29763306"/>
      <w:bookmarkStart w:id="3785" w:name="_Toc45869591"/>
      <w:bookmarkStart w:id="3786" w:name="_Toc52554844"/>
      <w:bookmarkStart w:id="3787" w:name="_Toc52555314"/>
      <w:bookmarkStart w:id="3788" w:name="_Toc61112546"/>
      <w:bookmarkStart w:id="3789" w:name="_Toc67911698"/>
      <w:bookmarkStart w:id="3790" w:name="_Toc74843173"/>
      <w:bookmarkStart w:id="3791" w:name="_Toc76503556"/>
      <w:bookmarkStart w:id="3792" w:name="_Toc83040999"/>
      <w:r w:rsidRPr="00EF2F0E">
        <w:t>9.7.6.3.4</w:t>
      </w:r>
      <w:r w:rsidRPr="00EF2F0E">
        <w:tab/>
        <w:t>Co-location with other base stations</w:t>
      </w:r>
      <w:bookmarkEnd w:id="3783"/>
      <w:bookmarkEnd w:id="3784"/>
      <w:bookmarkEnd w:id="3785"/>
      <w:bookmarkEnd w:id="3786"/>
      <w:bookmarkEnd w:id="3787"/>
      <w:bookmarkEnd w:id="3788"/>
      <w:bookmarkEnd w:id="3789"/>
      <w:bookmarkEnd w:id="3790"/>
      <w:bookmarkEnd w:id="3791"/>
      <w:bookmarkEnd w:id="3792"/>
    </w:p>
    <w:p w14:paraId="0984F387" w14:textId="77777777" w:rsidR="00B15E99" w:rsidRPr="00EF2F0E" w:rsidRDefault="00B15E99" w:rsidP="00B15E99">
      <w:pPr>
        <w:pStyle w:val="Heading6"/>
      </w:pPr>
      <w:bookmarkStart w:id="3793" w:name="_Toc21096108"/>
      <w:bookmarkStart w:id="3794" w:name="_Toc29763307"/>
      <w:bookmarkStart w:id="3795" w:name="_Toc45869592"/>
      <w:bookmarkStart w:id="3796" w:name="_Toc52554845"/>
      <w:bookmarkStart w:id="3797" w:name="_Toc52555315"/>
      <w:bookmarkStart w:id="3798" w:name="_Toc61112547"/>
      <w:bookmarkStart w:id="3799" w:name="_Toc67911699"/>
      <w:bookmarkStart w:id="3800" w:name="_Toc74843174"/>
      <w:bookmarkStart w:id="3801" w:name="_Toc76503557"/>
      <w:bookmarkStart w:id="3802" w:name="_Toc83041000"/>
      <w:r w:rsidRPr="00EF2F0E">
        <w:t>9.7.6.3.4.1</w:t>
      </w:r>
      <w:r w:rsidRPr="00EF2F0E">
        <w:tab/>
        <w:t>General</w:t>
      </w:r>
      <w:bookmarkEnd w:id="3793"/>
      <w:bookmarkEnd w:id="3794"/>
      <w:bookmarkEnd w:id="3795"/>
      <w:bookmarkEnd w:id="3796"/>
      <w:bookmarkEnd w:id="3797"/>
      <w:bookmarkEnd w:id="3798"/>
      <w:bookmarkEnd w:id="3799"/>
      <w:bookmarkEnd w:id="3800"/>
      <w:bookmarkEnd w:id="3801"/>
      <w:bookmarkEnd w:id="3802"/>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3803" w:name="_Toc21096109"/>
      <w:bookmarkStart w:id="3804" w:name="_Toc29763308"/>
      <w:bookmarkStart w:id="3805" w:name="_Toc45869593"/>
      <w:bookmarkStart w:id="3806" w:name="_Toc52554846"/>
      <w:bookmarkStart w:id="3807" w:name="_Toc52555316"/>
      <w:bookmarkStart w:id="3808" w:name="_Toc61112548"/>
      <w:bookmarkStart w:id="3809" w:name="_Toc67911700"/>
      <w:bookmarkStart w:id="3810" w:name="_Toc74843175"/>
      <w:bookmarkStart w:id="3811" w:name="_Toc76503558"/>
      <w:bookmarkStart w:id="3812" w:name="_Toc83041001"/>
      <w:r w:rsidRPr="00EF2F0E">
        <w:t>9.7.6.3.4.2</w:t>
      </w:r>
      <w:r w:rsidRPr="00EF2F0E">
        <w:tab/>
        <w:t>Minimum Requirement</w:t>
      </w:r>
      <w:bookmarkEnd w:id="3803"/>
      <w:bookmarkEnd w:id="3804"/>
      <w:bookmarkEnd w:id="3805"/>
      <w:bookmarkEnd w:id="3806"/>
      <w:bookmarkEnd w:id="3807"/>
      <w:bookmarkEnd w:id="3808"/>
      <w:bookmarkEnd w:id="3809"/>
      <w:bookmarkEnd w:id="3810"/>
      <w:bookmarkEnd w:id="3811"/>
      <w:bookmarkEnd w:id="3812"/>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3813" w:name="_Toc21096110"/>
      <w:bookmarkStart w:id="3814" w:name="_Toc29763309"/>
      <w:bookmarkStart w:id="3815" w:name="_Toc45869594"/>
      <w:bookmarkStart w:id="3816" w:name="_Toc52554847"/>
      <w:bookmarkStart w:id="3817" w:name="_Toc52555317"/>
      <w:bookmarkStart w:id="3818" w:name="_Toc61112549"/>
      <w:bookmarkStart w:id="3819" w:name="_Toc67911701"/>
      <w:bookmarkStart w:id="3820" w:name="_Toc74843176"/>
      <w:bookmarkStart w:id="3821" w:name="_Toc76503559"/>
      <w:bookmarkStart w:id="3822" w:name="_Toc83041002"/>
      <w:r w:rsidRPr="00EF2F0E">
        <w:t>9.7.6.4</w:t>
      </w:r>
      <w:r w:rsidRPr="00EF2F0E">
        <w:tab/>
        <w:t>Minimum requirement for single RAT E-UTRA operation</w:t>
      </w:r>
      <w:bookmarkEnd w:id="3813"/>
      <w:bookmarkEnd w:id="3814"/>
      <w:bookmarkEnd w:id="3815"/>
      <w:bookmarkEnd w:id="3816"/>
      <w:bookmarkEnd w:id="3817"/>
      <w:bookmarkEnd w:id="3818"/>
      <w:bookmarkEnd w:id="3819"/>
      <w:bookmarkEnd w:id="3820"/>
      <w:bookmarkEnd w:id="3821"/>
      <w:bookmarkEnd w:id="3822"/>
    </w:p>
    <w:p w14:paraId="0984F5D0" w14:textId="77777777" w:rsidR="00B15E99" w:rsidRPr="00EF2F0E" w:rsidRDefault="00B15E99" w:rsidP="00B15E99">
      <w:pPr>
        <w:pStyle w:val="Heading5"/>
      </w:pPr>
      <w:bookmarkStart w:id="3823" w:name="_Toc21096111"/>
      <w:bookmarkStart w:id="3824" w:name="_Toc29763310"/>
      <w:bookmarkStart w:id="3825" w:name="_Toc45869595"/>
      <w:bookmarkStart w:id="3826" w:name="_Toc52554848"/>
      <w:bookmarkStart w:id="3827" w:name="_Toc52555318"/>
      <w:bookmarkStart w:id="3828" w:name="_Toc61112550"/>
      <w:bookmarkStart w:id="3829" w:name="_Toc67911702"/>
      <w:bookmarkStart w:id="3830" w:name="_Toc74843177"/>
      <w:bookmarkStart w:id="3831" w:name="_Toc76503560"/>
      <w:bookmarkStart w:id="3832" w:name="_Toc83041003"/>
      <w:r w:rsidRPr="00EF2F0E">
        <w:t>9.7.6.4.1</w:t>
      </w:r>
      <w:r w:rsidRPr="00EF2F0E">
        <w:tab/>
        <w:t>Mandatory Requirements</w:t>
      </w:r>
      <w:bookmarkEnd w:id="3823"/>
      <w:bookmarkEnd w:id="3824"/>
      <w:bookmarkEnd w:id="3825"/>
      <w:bookmarkEnd w:id="3826"/>
      <w:bookmarkEnd w:id="3827"/>
      <w:bookmarkEnd w:id="3828"/>
      <w:bookmarkEnd w:id="3829"/>
      <w:bookmarkEnd w:id="3830"/>
      <w:bookmarkEnd w:id="3831"/>
      <w:bookmarkEnd w:id="3832"/>
    </w:p>
    <w:p w14:paraId="0984F5D1" w14:textId="77777777" w:rsidR="00B15E99" w:rsidRPr="00EF2F0E" w:rsidRDefault="00B15E99" w:rsidP="00B15E99">
      <w:pPr>
        <w:pStyle w:val="Heading6"/>
      </w:pPr>
      <w:bookmarkStart w:id="3833" w:name="_Toc21096112"/>
      <w:bookmarkStart w:id="3834" w:name="_Toc29763311"/>
      <w:bookmarkStart w:id="3835" w:name="_Toc45869596"/>
      <w:bookmarkStart w:id="3836" w:name="_Toc52554849"/>
      <w:bookmarkStart w:id="3837" w:name="_Toc52555319"/>
      <w:bookmarkStart w:id="3838" w:name="_Toc61112551"/>
      <w:bookmarkStart w:id="3839" w:name="_Toc67911703"/>
      <w:bookmarkStart w:id="3840" w:name="_Toc74843178"/>
      <w:bookmarkStart w:id="3841" w:name="_Toc76503561"/>
      <w:bookmarkStart w:id="3842" w:name="_Toc83041004"/>
      <w:r w:rsidRPr="00EF2F0E">
        <w:t>9.7.6.4.1.1</w:t>
      </w:r>
      <w:r w:rsidRPr="00EF2F0E">
        <w:tab/>
        <w:t>Minimum requirement (Category A)</w:t>
      </w:r>
      <w:bookmarkEnd w:id="3833"/>
      <w:bookmarkEnd w:id="3834"/>
      <w:bookmarkEnd w:id="3835"/>
      <w:bookmarkEnd w:id="3836"/>
      <w:bookmarkEnd w:id="3837"/>
      <w:bookmarkEnd w:id="3838"/>
      <w:bookmarkEnd w:id="3839"/>
      <w:bookmarkEnd w:id="3840"/>
      <w:bookmarkEnd w:id="3841"/>
      <w:bookmarkEnd w:id="3842"/>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3843" w:name="_Toc21096113"/>
      <w:bookmarkStart w:id="3844" w:name="_Toc29763312"/>
      <w:bookmarkStart w:id="3845" w:name="_Toc45869597"/>
      <w:bookmarkStart w:id="3846" w:name="_Toc52554850"/>
      <w:bookmarkStart w:id="3847" w:name="_Toc52555320"/>
      <w:bookmarkStart w:id="3848" w:name="_Toc61112552"/>
      <w:bookmarkStart w:id="3849" w:name="_Toc67911704"/>
      <w:bookmarkStart w:id="3850" w:name="_Toc74843179"/>
      <w:bookmarkStart w:id="3851" w:name="_Toc76503562"/>
      <w:bookmarkStart w:id="3852" w:name="_Toc83041005"/>
      <w:r w:rsidRPr="00EF2F0E">
        <w:t>9.7.6.4.1.2</w:t>
      </w:r>
      <w:r w:rsidRPr="00EF2F0E">
        <w:tab/>
        <w:t>Minimum Requirement (Category B)</w:t>
      </w:r>
      <w:bookmarkEnd w:id="3843"/>
      <w:bookmarkEnd w:id="3844"/>
      <w:bookmarkEnd w:id="3845"/>
      <w:bookmarkEnd w:id="3846"/>
      <w:bookmarkEnd w:id="3847"/>
      <w:bookmarkEnd w:id="3848"/>
      <w:bookmarkEnd w:id="3849"/>
      <w:bookmarkEnd w:id="3850"/>
      <w:bookmarkEnd w:id="3851"/>
      <w:bookmarkEnd w:id="3852"/>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3853" w:name="_Toc21096114"/>
      <w:bookmarkStart w:id="3854" w:name="_Toc29763313"/>
      <w:bookmarkStart w:id="3855" w:name="_Toc45869598"/>
      <w:bookmarkStart w:id="3856" w:name="_Toc52554851"/>
      <w:bookmarkStart w:id="3857" w:name="_Toc52555321"/>
      <w:bookmarkStart w:id="3858" w:name="_Toc61112553"/>
      <w:bookmarkStart w:id="3859" w:name="_Toc67911705"/>
      <w:bookmarkStart w:id="3860" w:name="_Toc74843180"/>
      <w:bookmarkStart w:id="3861" w:name="_Toc76503563"/>
      <w:bookmarkStart w:id="3862" w:name="_Toc83041006"/>
      <w:r w:rsidRPr="00EF2F0E">
        <w:t>9.7.6.4.2</w:t>
      </w:r>
      <w:r w:rsidRPr="00EF2F0E">
        <w:tab/>
        <w:t>Protection of the BS receiver of own or different BS</w:t>
      </w:r>
      <w:bookmarkEnd w:id="3853"/>
      <w:bookmarkEnd w:id="3854"/>
      <w:bookmarkEnd w:id="3855"/>
      <w:bookmarkEnd w:id="3856"/>
      <w:bookmarkEnd w:id="3857"/>
      <w:bookmarkEnd w:id="3858"/>
      <w:bookmarkEnd w:id="3859"/>
      <w:bookmarkEnd w:id="3860"/>
      <w:bookmarkEnd w:id="3861"/>
      <w:bookmarkEnd w:id="3862"/>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3863" w:name="_Toc21096115"/>
      <w:bookmarkStart w:id="3864" w:name="_Toc29763314"/>
      <w:bookmarkStart w:id="3865" w:name="_Toc45869599"/>
      <w:bookmarkStart w:id="3866" w:name="_Toc52554852"/>
      <w:bookmarkStart w:id="3867" w:name="_Toc52555322"/>
      <w:bookmarkStart w:id="3868" w:name="_Toc61112554"/>
      <w:bookmarkStart w:id="3869" w:name="_Toc67911706"/>
      <w:bookmarkStart w:id="3870" w:name="_Toc74843181"/>
      <w:bookmarkStart w:id="3871" w:name="_Toc76503564"/>
      <w:bookmarkStart w:id="3872" w:name="_Toc83041007"/>
      <w:r w:rsidRPr="00EF2F0E">
        <w:t>9.7.6.4.3</w:t>
      </w:r>
      <w:r w:rsidRPr="00EF2F0E">
        <w:tab/>
        <w:t>Additional spurious emissions requirements</w:t>
      </w:r>
      <w:bookmarkEnd w:id="3863"/>
      <w:bookmarkEnd w:id="3864"/>
      <w:bookmarkEnd w:id="3865"/>
      <w:bookmarkEnd w:id="3866"/>
      <w:bookmarkEnd w:id="3867"/>
      <w:bookmarkEnd w:id="3868"/>
      <w:bookmarkEnd w:id="3869"/>
      <w:bookmarkEnd w:id="3870"/>
      <w:bookmarkEnd w:id="3871"/>
      <w:bookmarkEnd w:id="3872"/>
    </w:p>
    <w:p w14:paraId="0984F60F" w14:textId="77777777" w:rsidR="00B15E99" w:rsidRPr="00EF2F0E" w:rsidRDefault="00B15E99" w:rsidP="00B15E99">
      <w:pPr>
        <w:pStyle w:val="Heading6"/>
      </w:pPr>
      <w:bookmarkStart w:id="3873" w:name="_Toc21096116"/>
      <w:bookmarkStart w:id="3874" w:name="_Toc29763315"/>
      <w:bookmarkStart w:id="3875" w:name="_Toc45869600"/>
      <w:bookmarkStart w:id="3876" w:name="_Toc52554853"/>
      <w:bookmarkStart w:id="3877" w:name="_Toc52555323"/>
      <w:bookmarkStart w:id="3878" w:name="_Toc61112555"/>
      <w:bookmarkStart w:id="3879" w:name="_Toc67911707"/>
      <w:bookmarkStart w:id="3880" w:name="_Toc74843182"/>
      <w:bookmarkStart w:id="3881" w:name="_Toc76503565"/>
      <w:bookmarkStart w:id="3882" w:name="_Toc83041008"/>
      <w:r w:rsidRPr="00EF2F0E">
        <w:t>9.7.6.4.3.1</w:t>
      </w:r>
      <w:r w:rsidRPr="00EF2F0E">
        <w:tab/>
        <w:t>General</w:t>
      </w:r>
      <w:bookmarkEnd w:id="3873"/>
      <w:bookmarkEnd w:id="3874"/>
      <w:bookmarkEnd w:id="3875"/>
      <w:bookmarkEnd w:id="3876"/>
      <w:bookmarkEnd w:id="3877"/>
      <w:bookmarkEnd w:id="3878"/>
      <w:bookmarkEnd w:id="3879"/>
      <w:bookmarkEnd w:id="3880"/>
      <w:bookmarkEnd w:id="3881"/>
      <w:bookmarkEnd w:id="3882"/>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3883" w:name="_Toc21096117"/>
      <w:bookmarkStart w:id="3884" w:name="_Toc29763316"/>
      <w:bookmarkStart w:id="3885" w:name="_Toc45869601"/>
      <w:bookmarkStart w:id="3886" w:name="_Toc52554854"/>
      <w:bookmarkStart w:id="3887" w:name="_Toc52555324"/>
      <w:bookmarkStart w:id="3888" w:name="_Toc61112556"/>
      <w:bookmarkStart w:id="3889" w:name="_Toc67911708"/>
      <w:bookmarkStart w:id="3890" w:name="_Toc74843183"/>
      <w:bookmarkStart w:id="3891" w:name="_Toc76503566"/>
      <w:bookmarkStart w:id="3892" w:name="_Toc83041009"/>
      <w:r w:rsidRPr="00EF2F0E">
        <w:t>9.7.6.4.3.2</w:t>
      </w:r>
      <w:r w:rsidRPr="00EF2F0E">
        <w:tab/>
        <w:t>Minimum Requirement</w:t>
      </w:r>
      <w:bookmarkEnd w:id="3883"/>
      <w:bookmarkEnd w:id="3884"/>
      <w:bookmarkEnd w:id="3885"/>
      <w:bookmarkEnd w:id="3886"/>
      <w:bookmarkEnd w:id="3887"/>
      <w:bookmarkEnd w:id="3888"/>
      <w:bookmarkEnd w:id="3889"/>
      <w:bookmarkEnd w:id="3890"/>
      <w:bookmarkEnd w:id="3891"/>
      <w:bookmarkEnd w:id="3892"/>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77777777"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77777777"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77777777"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 xml:space="preserve">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77777777" w:rsidR="00B15E99" w:rsidRPr="00EF2F0E" w:rsidRDefault="00B15E99" w:rsidP="00AB06FD">
            <w:pPr>
              <w:pStyle w:val="TAL"/>
              <w:jc w:val="center"/>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77777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77777777" w:rsidR="00F53569" w:rsidRPr="00EF2F0E" w:rsidRDefault="00F53569" w:rsidP="00F53569">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77777777" w:rsidR="00B15E99" w:rsidRPr="00EF2F0E" w:rsidRDefault="00B15E99" w:rsidP="00AB06FD">
            <w:pPr>
              <w:pStyle w:val="TAC"/>
              <w:rPr>
                <w:rFonts w:cs="Arial"/>
              </w:rPr>
            </w:pPr>
            <w:r w:rsidRPr="00EF2F0E">
              <w:rPr>
                <w:rFonts w:cs="Arial"/>
              </w:rPr>
              <w:t xml:space="preserve"> 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3401A4"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B15E99" w:rsidRPr="00EF2F0E" w:rsidRDefault="00B15E99" w:rsidP="00AB06FD">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B15E99" w:rsidRPr="00EF2F0E" w:rsidRDefault="00B15E99" w:rsidP="00AB06FD">
            <w:pPr>
              <w:pStyle w:val="TAC"/>
              <w:rPr>
                <w:rFonts w:cs="Arial"/>
              </w:rPr>
            </w:pPr>
            <w:r w:rsidRPr="00EF2F0E">
              <w:rPr>
                <w:rFonts w:cs="v5.0.0"/>
              </w:rPr>
              <w:t>3510 – 3590 MHz</w:t>
            </w:r>
          </w:p>
        </w:tc>
        <w:tc>
          <w:tcPr>
            <w:tcW w:w="1190" w:type="dxa"/>
            <w:shd w:val="clear" w:color="auto" w:fill="auto"/>
            <w:vAlign w:val="center"/>
          </w:tcPr>
          <w:p w14:paraId="0984F72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1" w14:textId="77777777" w:rsidR="00B15E99" w:rsidRPr="00EF2F0E" w:rsidRDefault="00B15E99" w:rsidP="00AB06FD">
            <w:pPr>
              <w:pStyle w:val="TAC"/>
              <w:rPr>
                <w:rFonts w:cs="Arial"/>
              </w:rPr>
            </w:pPr>
            <w:r w:rsidRPr="00EF2F0E">
              <w:rPr>
                <w:rFonts w:cs="Arial"/>
              </w:rPr>
              <w:t>This requirement does not apply to BS operating in band 22</w:t>
            </w:r>
            <w:r w:rsidR="00702AAA" w:rsidRPr="00EF2F0E">
              <w:rPr>
                <w:rFonts w:cs="Arial"/>
              </w:rPr>
              <w:t>,</w:t>
            </w:r>
            <w:r w:rsidRPr="00EF2F0E">
              <w:rPr>
                <w:rFonts w:cs="Arial"/>
              </w:rPr>
              <w:t xml:space="preserve"> 42</w:t>
            </w:r>
            <w:r w:rsidR="00702AAA" w:rsidRPr="00EF2F0E">
              <w:rPr>
                <w:rFonts w:cs="Arial"/>
              </w:rPr>
              <w:t xml:space="preserve"> or 48</w:t>
            </w:r>
            <w:r w:rsidRPr="00EF2F0E">
              <w:rPr>
                <w:rFonts w:cs="Arial"/>
              </w:rPr>
              <w:t>.</w:t>
            </w:r>
          </w:p>
        </w:tc>
      </w:tr>
      <w:tr w:rsidR="003401A4"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34" w14:textId="77777777" w:rsidR="00B15E99" w:rsidRPr="00EF2F0E" w:rsidRDefault="00B15E99" w:rsidP="00AB06FD">
            <w:pPr>
              <w:pStyle w:val="TAC"/>
              <w:rPr>
                <w:rFonts w:cs="Arial"/>
              </w:rPr>
            </w:pPr>
            <w:r w:rsidRPr="00EF2F0E">
              <w:rPr>
                <w:rFonts w:cs="v5.0.0"/>
              </w:rPr>
              <w:t>3410 – 3490 MHz</w:t>
            </w:r>
          </w:p>
        </w:tc>
        <w:tc>
          <w:tcPr>
            <w:tcW w:w="1190" w:type="dxa"/>
            <w:shd w:val="clear" w:color="auto" w:fill="auto"/>
            <w:vAlign w:val="center"/>
          </w:tcPr>
          <w:p w14:paraId="0984F73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3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7" w14:textId="77777777" w:rsidR="00B15E99" w:rsidRPr="00EF2F0E" w:rsidRDefault="00B15E99" w:rsidP="00AB06FD">
            <w:pPr>
              <w:pStyle w:val="TAC"/>
              <w:rPr>
                <w:rFonts w:cs="Arial"/>
              </w:rPr>
            </w:pPr>
            <w:r w:rsidRPr="00EF2F0E">
              <w:rPr>
                <w:rFonts w:cs="Arial"/>
              </w:rPr>
              <w:t>This requirement does not apply to BS operating in band 22,</w:t>
            </w:r>
            <w:r w:rsidRPr="00EF2F0E">
              <w:rPr>
                <w:rFonts w:cs="v5.0.0"/>
              </w:rPr>
              <w:t xml:space="preserve"> since it is already covered by the requirement in subclause 9.7.3.3. This requirement does not apply to Band 42.</w:t>
            </w:r>
          </w:p>
        </w:tc>
      </w:tr>
      <w:tr w:rsidR="003401A4"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B15E99" w:rsidRPr="00EF2F0E" w:rsidRDefault="00B15E99" w:rsidP="00AB06FD">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B15E99" w:rsidRPr="00EF2F0E" w:rsidRDefault="00B15E99" w:rsidP="00AB06FD">
            <w:pPr>
              <w:pStyle w:val="TAC"/>
              <w:rPr>
                <w:rFonts w:cs="Arial"/>
              </w:rPr>
            </w:pPr>
            <w:r w:rsidRPr="00EF2F0E">
              <w:rPr>
                <w:rFonts w:cs="Arial"/>
              </w:rPr>
              <w:t>1525 – 1559 MHz</w:t>
            </w:r>
          </w:p>
        </w:tc>
        <w:tc>
          <w:tcPr>
            <w:tcW w:w="1190" w:type="dxa"/>
            <w:shd w:val="clear" w:color="auto" w:fill="auto"/>
            <w:vAlign w:val="center"/>
          </w:tcPr>
          <w:p w14:paraId="0984F73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C"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D" w14:textId="77777777" w:rsidR="00B15E99" w:rsidRPr="00EF2F0E" w:rsidRDefault="00B15E99" w:rsidP="00AB06FD">
            <w:pPr>
              <w:pStyle w:val="TAC"/>
              <w:rPr>
                <w:rFonts w:cs="Arial"/>
              </w:rPr>
            </w:pPr>
            <w:r w:rsidRPr="00EF2F0E">
              <w:rPr>
                <w:rFonts w:cs="Arial"/>
              </w:rPr>
              <w:t>This requirement does not apply to BS operating in band 24.</w:t>
            </w:r>
          </w:p>
        </w:tc>
      </w:tr>
      <w:tr w:rsidR="003401A4"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0" w14:textId="77777777" w:rsidR="00B15E99" w:rsidRPr="00EF2F0E" w:rsidRDefault="00B15E99" w:rsidP="00AB06FD">
            <w:pPr>
              <w:pStyle w:val="TAC"/>
              <w:rPr>
                <w:rFonts w:cs="Arial"/>
              </w:rPr>
            </w:pPr>
            <w:r w:rsidRPr="00EF2F0E">
              <w:rPr>
                <w:rFonts w:cs="Arial"/>
              </w:rPr>
              <w:t>1626.5 – 1660.5 MHz</w:t>
            </w:r>
          </w:p>
        </w:tc>
        <w:tc>
          <w:tcPr>
            <w:tcW w:w="1190" w:type="dxa"/>
            <w:shd w:val="clear" w:color="auto" w:fill="auto"/>
            <w:vAlign w:val="center"/>
          </w:tcPr>
          <w:p w14:paraId="0984F74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3" w14:textId="77777777" w:rsidR="00B15E99" w:rsidRPr="00EF2F0E" w:rsidRDefault="00B15E99" w:rsidP="00AB06FD">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3401A4"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B15E99" w:rsidRPr="00EF2F0E" w:rsidRDefault="00B15E99" w:rsidP="00AB06FD">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5E0A3F"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4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9" w14:textId="77777777" w:rsidR="00B15E99" w:rsidRPr="00EF2F0E" w:rsidRDefault="00B15E99" w:rsidP="00AB06FD">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3401A4"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C"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F"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3401A4"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B15E99" w:rsidRPr="00EF2F0E" w:rsidRDefault="00B15E99" w:rsidP="00AB06FD">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B15E99" w:rsidRPr="00EF2F0E" w:rsidRDefault="00B15E99" w:rsidP="00AB06FD">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54"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3401A4"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B15E99" w:rsidRPr="00EF2F0E" w:rsidRDefault="00B15E99" w:rsidP="00AB06FD">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5A"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B15E99" w:rsidRPr="00EF2F0E" w:rsidRDefault="00B15E99" w:rsidP="00AB06FD">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3401A4"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B15E99" w:rsidRPr="00EF2F0E" w:rsidRDefault="00B15E99" w:rsidP="00AB06FD">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B15E99" w:rsidRPr="00EF2F0E" w:rsidRDefault="00B15E99" w:rsidP="00AB06FD">
            <w:pPr>
              <w:pStyle w:val="TAC"/>
              <w:rPr>
                <w:rFonts w:cs="Arial"/>
              </w:rPr>
            </w:pPr>
            <w:r w:rsidRPr="00EF2F0E">
              <w:rPr>
                <w:rFonts w:cs="Arial"/>
              </w:rPr>
              <w:t>852 – 869 MHz</w:t>
            </w:r>
          </w:p>
        </w:tc>
        <w:tc>
          <w:tcPr>
            <w:tcW w:w="1190" w:type="dxa"/>
            <w:shd w:val="clear" w:color="auto" w:fill="auto"/>
            <w:vAlign w:val="center"/>
          </w:tcPr>
          <w:p w14:paraId="0984F75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1" w14:textId="77777777" w:rsidR="00B15E99" w:rsidRPr="00EF2F0E" w:rsidRDefault="00B15E99" w:rsidP="00AB06FD">
            <w:pPr>
              <w:pStyle w:val="TAC"/>
              <w:rPr>
                <w:rFonts w:cs="Arial"/>
              </w:rPr>
            </w:pPr>
            <w:r w:rsidRPr="00EF2F0E">
              <w:rPr>
                <w:rFonts w:cs="Arial"/>
              </w:rPr>
              <w:t>This requirement does not apply to BS operating in bands 5, 26 or 27.</w:t>
            </w:r>
          </w:p>
        </w:tc>
      </w:tr>
      <w:tr w:rsidR="003401A4"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64" w14:textId="77777777" w:rsidR="00B15E99" w:rsidRPr="00EF2F0E" w:rsidRDefault="00B15E99" w:rsidP="00AB06FD">
            <w:pPr>
              <w:pStyle w:val="TAC"/>
              <w:rPr>
                <w:rFonts w:cs="Arial"/>
              </w:rPr>
            </w:pPr>
            <w:r w:rsidRPr="00EF2F0E">
              <w:rPr>
                <w:rFonts w:cs="Arial"/>
              </w:rPr>
              <w:t>807 – 824 MHz</w:t>
            </w:r>
          </w:p>
        </w:tc>
        <w:tc>
          <w:tcPr>
            <w:tcW w:w="1190" w:type="dxa"/>
            <w:shd w:val="clear" w:color="auto" w:fill="auto"/>
            <w:vAlign w:val="center"/>
          </w:tcPr>
          <w:p w14:paraId="0984F76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6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7" w14:textId="77777777" w:rsidR="00B15E99" w:rsidRPr="00EF2F0E" w:rsidRDefault="00B15E99" w:rsidP="00AB06FD">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 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3401A4"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B15E99" w:rsidRPr="00EF2F0E" w:rsidRDefault="00B15E99" w:rsidP="00AB06FD">
            <w:pPr>
              <w:keepNext/>
              <w:keepLines/>
              <w:jc w:val="center"/>
              <w:rPr>
                <w:rFonts w:ascii="Arial" w:hAnsi="Arial"/>
                <w:sz w:val="18"/>
              </w:rPr>
            </w:pPr>
            <w:r w:rsidRPr="00EF2F0E">
              <w:rPr>
                <w:rFonts w:ascii="Arial" w:hAnsi="Arial"/>
                <w:sz w:val="18"/>
              </w:rPr>
              <w:t>E-UTRA Band 28</w:t>
            </w:r>
            <w:r w:rsidR="005E0A3F" w:rsidRPr="00EF2F0E">
              <w:rPr>
                <w:rFonts w:ascii="Arial" w:hAnsi="Arial"/>
                <w:sz w:val="18"/>
              </w:rPr>
              <w:t xml:space="preserve"> or NR band n28</w:t>
            </w:r>
          </w:p>
        </w:tc>
        <w:tc>
          <w:tcPr>
            <w:tcW w:w="1559" w:type="dxa"/>
            <w:tcBorders>
              <w:left w:val="single" w:sz="4" w:space="0" w:color="auto"/>
            </w:tcBorders>
            <w:shd w:val="clear" w:color="auto" w:fill="auto"/>
            <w:vAlign w:val="center"/>
          </w:tcPr>
          <w:p w14:paraId="0984F76A" w14:textId="77777777" w:rsidR="00B15E99" w:rsidRPr="00EF2F0E" w:rsidRDefault="00B15E99" w:rsidP="00AB06FD">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C"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20, 28, 44, 67 or 68.</w:t>
            </w:r>
          </w:p>
        </w:tc>
      </w:tr>
      <w:tr w:rsidR="003401A4"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B15E99" w:rsidRPr="00EF2F0E" w:rsidRDefault="00B15E99" w:rsidP="00AB06FD">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72"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B15E99" w:rsidRPr="00EF2F0E" w:rsidRDefault="00B15E99" w:rsidP="00AB06FD">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3401A4"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B15E99" w:rsidRPr="00EF2F0E" w:rsidRDefault="00B15E99" w:rsidP="00AB06FD">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B15E99" w:rsidRPr="00EF2F0E" w:rsidRDefault="00B15E99" w:rsidP="00AB06FD">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B15E99" w:rsidRPr="00EF2F0E" w:rsidRDefault="00B15E99" w:rsidP="00AB06FD">
            <w:pPr>
              <w:pStyle w:val="TAC"/>
              <w:rPr>
                <w:rFonts w:cs="Arial"/>
              </w:rPr>
            </w:pPr>
            <w:r w:rsidRPr="00EF2F0E">
              <w:rPr>
                <w:rFonts w:cs="Arial"/>
              </w:rPr>
              <w:t>This requirement does not apply to BS operating in Band 29</w:t>
            </w:r>
            <w:r w:rsidR="00702AAA" w:rsidRPr="00EF2F0E">
              <w:rPr>
                <w:rFonts w:cs="Arial"/>
              </w:rPr>
              <w:t xml:space="preserve"> or 85</w:t>
            </w:r>
          </w:p>
        </w:tc>
      </w:tr>
      <w:tr w:rsidR="003401A4"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B15E99" w:rsidRPr="00EF2F0E" w:rsidRDefault="00B15E99" w:rsidP="00AB06FD">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B15E99" w:rsidRPr="00EF2F0E" w:rsidRDefault="00B15E99" w:rsidP="00AB06FD">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B15E99" w:rsidRPr="00EF2F0E" w:rsidRDefault="00B15E99" w:rsidP="00AB06FD">
            <w:pPr>
              <w:pStyle w:val="TAL"/>
              <w:jc w:val="center"/>
              <w:rPr>
                <w:rFonts w:cs="Arial"/>
              </w:rPr>
            </w:pPr>
            <w:r w:rsidRPr="00EF2F0E">
              <w:rPr>
                <w:rFonts w:cs="Arial"/>
              </w:rPr>
              <w:t>This requirement does not apply to BS operating in band 30 or 40.</w:t>
            </w:r>
          </w:p>
        </w:tc>
      </w:tr>
      <w:tr w:rsidR="003401A4"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B15E99" w:rsidRPr="00EF2F0E" w:rsidRDefault="00B15E99" w:rsidP="00AB06FD">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B15E99" w:rsidRPr="00EF2F0E" w:rsidRDefault="00B15E99" w:rsidP="00AB06FD">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3401A4"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B15E99" w:rsidRPr="00EF2F0E" w:rsidRDefault="00B15E99" w:rsidP="00AB06FD">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B15E99" w:rsidRPr="00EF2F0E" w:rsidRDefault="00B15E99" w:rsidP="00AB06FD">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B15E99" w:rsidRPr="00EF2F0E" w:rsidRDefault="00B15E99" w:rsidP="00AB06FD">
            <w:pPr>
              <w:pStyle w:val="TAL"/>
              <w:jc w:val="center"/>
              <w:rPr>
                <w:rFonts w:cs="Arial"/>
              </w:rPr>
            </w:pPr>
            <w:r w:rsidRPr="00EF2F0E">
              <w:rPr>
                <w:rFonts w:cs="Arial"/>
              </w:rPr>
              <w:t>This requirement does not apply to BS operating in band 31</w:t>
            </w:r>
            <w:r w:rsidR="00702AAA" w:rsidRPr="00EF2F0E">
              <w:rPr>
                <w:rFonts w:cs="Arial"/>
              </w:rPr>
              <w:t>, 72, 73</w:t>
            </w:r>
            <w:r w:rsidRPr="00EF2F0E">
              <w:rPr>
                <w:rFonts w:cs="Arial"/>
              </w:rPr>
              <w:t>.</w:t>
            </w:r>
          </w:p>
        </w:tc>
      </w:tr>
      <w:tr w:rsidR="003401A4"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B15E99" w:rsidRPr="00EF2F0E" w:rsidRDefault="00B15E99" w:rsidP="00AB06FD">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B15E99" w:rsidRPr="00EF2F0E" w:rsidRDefault="00B15E99" w:rsidP="00AB06FD">
            <w:pPr>
              <w:pStyle w:val="TAL"/>
              <w:jc w:val="center"/>
              <w:rPr>
                <w:rFonts w:cs="Arial"/>
              </w:rPr>
            </w:pPr>
            <w:r w:rsidRPr="00EF2F0E">
              <w:rPr>
                <w:rFonts w:cs="Arial"/>
              </w:rPr>
              <w:t>This requirement does not apply to BS operating in band 31, since it is already covered by the requirement in subclause 9.7.6.4.2.</w:t>
            </w:r>
            <w:r w:rsidR="00702AAA" w:rsidRPr="00EF2F0E">
              <w:rPr>
                <w:rFonts w:cs="Arial"/>
              </w:rPr>
              <w:t xml:space="preserve"> This requirement does not apply to BS operating in band 72, 73.</w:t>
            </w:r>
          </w:p>
        </w:tc>
      </w:tr>
      <w:tr w:rsidR="003401A4"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B15E99" w:rsidRPr="00EF2F0E" w:rsidRDefault="00B15E99" w:rsidP="00AB06FD">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B15E99" w:rsidRPr="00EF2F0E" w:rsidRDefault="00B15E99" w:rsidP="00AB06FD">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B15E99" w:rsidRPr="00EF2F0E" w:rsidRDefault="00B15E99" w:rsidP="00AB06FD">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B15E99" w:rsidRPr="00EF2F0E" w:rsidRDefault="00F53569" w:rsidP="00AB06FD">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3401A4"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B15E99" w:rsidRPr="00EF2F0E" w:rsidRDefault="00B15E99" w:rsidP="00AB06FD">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B15E99" w:rsidRPr="00EF2F0E" w:rsidRDefault="00B15E99" w:rsidP="00AB06FD">
            <w:pPr>
              <w:pStyle w:val="TAC"/>
              <w:rPr>
                <w:rFonts w:cs="Arial"/>
                <w:lang w:eastAsia="zh-CN"/>
              </w:rPr>
            </w:pPr>
            <w:r w:rsidRPr="00EF2F0E">
              <w:rPr>
                <w:rFonts w:cs="Arial"/>
              </w:rPr>
              <w:t>1900 - 1920 MHz</w:t>
            </w:r>
          </w:p>
          <w:p w14:paraId="0984F79B"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77777777" w:rsidR="00B15E99" w:rsidRPr="00EF2F0E" w:rsidRDefault="00B15E99" w:rsidP="00AB06FD">
            <w:pPr>
              <w:pStyle w:val="TAC"/>
              <w:rPr>
                <w:rFonts w:cs="Arial"/>
                <w:lang w:eastAsia="zh-CN"/>
              </w:rPr>
            </w:pPr>
            <w:r w:rsidRPr="00EF2F0E">
              <w:rPr>
                <w:rFonts w:cs="Arial"/>
              </w:rPr>
              <w:t>This requirement does not apply to  BS operating in Band 33</w:t>
            </w:r>
          </w:p>
        </w:tc>
      </w:tr>
      <w:tr w:rsidR="003401A4"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B15E99" w:rsidRPr="00EF2F0E" w:rsidRDefault="00B15E99" w:rsidP="00AB06FD">
            <w:pPr>
              <w:pStyle w:val="TAC"/>
              <w:rPr>
                <w:rFonts w:cs="Arial"/>
              </w:rPr>
            </w:pPr>
            <w:r w:rsidRPr="00EF2F0E">
              <w:rPr>
                <w:rFonts w:cs="Arial"/>
              </w:rPr>
              <w:t>UTRA TDD Band a) or E-UTRA Band 34</w:t>
            </w:r>
            <w:r w:rsidR="005E0A3F" w:rsidRPr="00EF2F0E">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B15E99" w:rsidRPr="00EF2F0E" w:rsidRDefault="00B15E99" w:rsidP="00AB06FD">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77777777" w:rsidR="00B15E99" w:rsidRPr="00EF2F0E" w:rsidRDefault="00B15E99" w:rsidP="00AB06FD">
            <w:pPr>
              <w:pStyle w:val="TAC"/>
              <w:rPr>
                <w:rFonts w:cs="Arial"/>
              </w:rPr>
            </w:pPr>
            <w:r w:rsidRPr="00EF2F0E">
              <w:rPr>
                <w:rFonts w:cs="Arial"/>
              </w:rPr>
              <w:t>This requirement does not apply to  BS operating in Band 34</w:t>
            </w:r>
          </w:p>
        </w:tc>
      </w:tr>
      <w:tr w:rsidR="003401A4"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B15E99" w:rsidRPr="00EF2F0E" w:rsidRDefault="00B15E99" w:rsidP="00AB06FD">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B15E99" w:rsidRPr="00EF2F0E" w:rsidRDefault="00B15E99" w:rsidP="00AB06FD">
            <w:pPr>
              <w:pStyle w:val="TAC"/>
              <w:rPr>
                <w:rFonts w:cs="Arial"/>
                <w:lang w:eastAsia="zh-CN"/>
              </w:rPr>
            </w:pPr>
            <w:r w:rsidRPr="00EF2F0E">
              <w:rPr>
                <w:rFonts w:cs="Arial"/>
              </w:rPr>
              <w:t>1850 – 1910 MHz</w:t>
            </w:r>
          </w:p>
          <w:p w14:paraId="0984F7A8"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77777777" w:rsidR="00B15E99" w:rsidRPr="00EF2F0E" w:rsidRDefault="00B15E99" w:rsidP="00AB06FD">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3401A4"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B15E99" w:rsidRPr="00EF2F0E" w:rsidRDefault="00B15E99" w:rsidP="00AB06FD">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B15E99" w:rsidRPr="00EF2F0E" w:rsidRDefault="00B15E99" w:rsidP="00AB06FD">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3401A4"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B15E99" w:rsidRPr="00EF2F0E" w:rsidRDefault="00B15E99" w:rsidP="00AB06FD">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B15E99" w:rsidRPr="00EF2F0E" w:rsidRDefault="00B15E99" w:rsidP="00AB06FD">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B15E99" w:rsidRPr="00EF2F0E" w:rsidRDefault="00B15E99" w:rsidP="00AB06FD">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B15E99" w:rsidRPr="00EF2F0E" w:rsidRDefault="00B15E99" w:rsidP="00AB06FD">
            <w:pPr>
              <w:pStyle w:val="TAC"/>
              <w:rPr>
                <w:rFonts w:cs="Arial"/>
              </w:rPr>
            </w:pPr>
            <w:r w:rsidRPr="00EF2F0E">
              <w:rPr>
                <w:rFonts w:cs="Arial"/>
              </w:rPr>
              <w:t>UTRA TDD Band d) or E-UTRA Band 38</w:t>
            </w:r>
            <w:r w:rsidR="005E0A3F"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B15E99" w:rsidRPr="00EF2F0E" w:rsidRDefault="00B15E99" w:rsidP="00AB06FD">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77777777" w:rsidR="00B15E99" w:rsidRPr="00EF2F0E" w:rsidRDefault="00B15E99" w:rsidP="00AB06FD">
            <w:pPr>
              <w:pStyle w:val="TAC"/>
              <w:rPr>
                <w:rFonts w:cs="Arial"/>
              </w:rPr>
            </w:pPr>
            <w:r w:rsidRPr="00EF2F0E">
              <w:rPr>
                <w:rFonts w:cs="Arial"/>
              </w:rPr>
              <w:t>This requirement does not apply to  BS operating in Band 38 or 69.</w:t>
            </w:r>
          </w:p>
        </w:tc>
      </w:tr>
      <w:tr w:rsidR="003401A4"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B15E99" w:rsidRPr="00EF2F0E" w:rsidRDefault="00B15E99" w:rsidP="00AB06FD">
            <w:pPr>
              <w:pStyle w:val="TAC"/>
              <w:rPr>
                <w:rFonts w:cs="Arial"/>
                <w:lang w:eastAsia="zh-CN"/>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B15E99" w:rsidRPr="00EF2F0E" w:rsidRDefault="00B15E99" w:rsidP="00AB06FD">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77777777" w:rsidR="00B15E99" w:rsidRPr="00EF2F0E" w:rsidRDefault="00B15E99" w:rsidP="00AB06FD">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3401A4"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B15E99" w:rsidRPr="00EF2F0E" w:rsidRDefault="00B15E99" w:rsidP="00AB06FD">
            <w:pPr>
              <w:pStyle w:val="TAC"/>
              <w:rPr>
                <w:rFonts w:cs="Arial"/>
                <w:lang w:eastAsia="zh-CN"/>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B15E99" w:rsidRPr="00EF2F0E" w:rsidRDefault="00B15E99" w:rsidP="00AB06FD">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77777777" w:rsidR="00B15E99" w:rsidRPr="00EF2F0E" w:rsidRDefault="00B15E99" w:rsidP="00AB06FD">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3401A4"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B15E99" w:rsidRPr="00EF2F0E" w:rsidRDefault="00B15E99" w:rsidP="00AB06FD">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B15E99" w:rsidRPr="00EF2F0E" w:rsidRDefault="00B15E99" w:rsidP="00AB06FD">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22, 42</w:t>
            </w:r>
            <w:r w:rsidR="00702AAA" w:rsidRPr="00EF2F0E">
              <w:rPr>
                <w:rFonts w:cs="Arial"/>
                <w:lang w:eastAsia="zh-CN"/>
              </w:rPr>
              <w:t>,</w:t>
            </w:r>
            <w:r w:rsidRPr="00EF2F0E">
              <w:rPr>
                <w:rFonts w:cs="Arial"/>
                <w:lang w:eastAsia="zh-CN"/>
              </w:rPr>
              <w:t xml:space="preserve"> 43</w:t>
            </w:r>
            <w:r w:rsidR="00702AAA" w:rsidRPr="00EF2F0E">
              <w:rPr>
                <w:rFonts w:cs="Arial"/>
                <w:lang w:eastAsia="zh-CN"/>
              </w:rPr>
              <w:t>, 48, 52</w:t>
            </w:r>
          </w:p>
        </w:tc>
      </w:tr>
      <w:tr w:rsidR="003401A4"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B15E99" w:rsidRPr="00EF2F0E" w:rsidRDefault="00B15E99" w:rsidP="00AB06FD">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B15E99" w:rsidRPr="00EF2F0E" w:rsidRDefault="00B15E99" w:rsidP="00AB06FD">
            <w:pPr>
              <w:pStyle w:val="TAC"/>
              <w:rPr>
                <w:rFonts w:cs="Arial"/>
              </w:rPr>
            </w:pPr>
            <w:r w:rsidRPr="00EF2F0E">
              <w:rPr>
                <w:rFonts w:cs="Arial"/>
              </w:rPr>
              <w:t>This is not applicable to BS operating in Band 42</w:t>
            </w:r>
            <w:r w:rsidR="00702AAA" w:rsidRPr="00EF2F0E">
              <w:rPr>
                <w:rFonts w:cs="Arial"/>
              </w:rPr>
              <w:t>,</w:t>
            </w:r>
            <w:r w:rsidRPr="00EF2F0E">
              <w:rPr>
                <w:rFonts w:cs="Arial"/>
              </w:rPr>
              <w:t xml:space="preserve"> </w:t>
            </w:r>
            <w:r w:rsidRPr="00EF2F0E">
              <w:rPr>
                <w:rFonts w:cs="Arial"/>
                <w:lang w:eastAsia="zh-CN"/>
              </w:rPr>
              <w:t>43</w:t>
            </w:r>
            <w:r w:rsidR="00702AAA" w:rsidRPr="00EF2F0E">
              <w:rPr>
                <w:rFonts w:cs="Arial"/>
                <w:lang w:eastAsia="zh-CN"/>
              </w:rPr>
              <w:t>, 48</w:t>
            </w:r>
          </w:p>
        </w:tc>
      </w:tr>
      <w:tr w:rsidR="003401A4"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B15E99" w:rsidRPr="00EF2F0E" w:rsidRDefault="00B15E99" w:rsidP="00AB06FD">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B15E99" w:rsidRPr="00EF2F0E" w:rsidRDefault="00B15E99" w:rsidP="00AB06FD">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B15E99" w:rsidRPr="00EF2F0E" w:rsidRDefault="00B15E99" w:rsidP="00AB06FD">
            <w:pPr>
              <w:pStyle w:val="TAC"/>
              <w:rPr>
                <w:rFonts w:cs="Arial"/>
              </w:rPr>
            </w:pPr>
            <w:r w:rsidRPr="00EF2F0E">
              <w:rPr>
                <w:rFonts w:cs="Arial"/>
              </w:rPr>
              <w:t>This is not applicable to BS operating in Band 28 or 44</w:t>
            </w:r>
          </w:p>
        </w:tc>
      </w:tr>
      <w:tr w:rsidR="003401A4"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B15E99" w:rsidRPr="00EF2F0E" w:rsidRDefault="00B15E99" w:rsidP="00AB06FD">
            <w:pPr>
              <w:keepNext/>
              <w:keepLines/>
              <w:spacing w:after="0"/>
              <w:jc w:val="center"/>
              <w:rPr>
                <w:rFonts w:ascii="Arial" w:hAnsi="Arial" w:cs="Arial"/>
                <w:sz w:val="18"/>
                <w:szCs w:val="18"/>
              </w:rPr>
            </w:pPr>
          </w:p>
        </w:tc>
      </w:tr>
      <w:tr w:rsidR="003401A4"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613287" w:rsidRPr="00EF2F0E" w:rsidRDefault="00613287" w:rsidP="000A7FEB">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613287" w:rsidRPr="00EF2F0E" w:rsidRDefault="00613287" w:rsidP="000A7FEB">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613287" w:rsidRPr="00EF2F0E" w:rsidRDefault="00613287" w:rsidP="00613287">
            <w:pPr>
              <w:pStyle w:val="TAC"/>
              <w:rPr>
                <w:rFonts w:cs="v5.0.0"/>
              </w:rPr>
            </w:pPr>
            <w:r w:rsidRPr="00EF2F0E">
              <w:t>-</w:t>
            </w:r>
            <w:r w:rsidR="00B65E6E"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613287" w:rsidRPr="00EF2F0E" w:rsidRDefault="00613287" w:rsidP="000A7FEB">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613287" w:rsidRPr="00EF2F0E" w:rsidRDefault="00613287" w:rsidP="000A7FEB">
            <w:pPr>
              <w:pStyle w:val="TAC"/>
              <w:rPr>
                <w:rFonts w:cs="Arial"/>
                <w:szCs w:val="18"/>
              </w:rPr>
            </w:pPr>
          </w:p>
        </w:tc>
      </w:tr>
      <w:tr w:rsidR="003401A4"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613287" w:rsidRPr="00EF2F0E" w:rsidRDefault="00613287" w:rsidP="000A7FEB">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613287" w:rsidRPr="00EF2F0E" w:rsidRDefault="00613287" w:rsidP="000A7FEB">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613287" w:rsidRPr="00EF2F0E" w:rsidRDefault="00613287" w:rsidP="000A7FEB">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613287" w:rsidRPr="00EF2F0E" w:rsidRDefault="00613287" w:rsidP="000A7FEB">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613287" w:rsidRPr="00EF2F0E" w:rsidRDefault="00613287" w:rsidP="000A7FEB">
            <w:pPr>
              <w:pStyle w:val="TAC"/>
              <w:rPr>
                <w:rFonts w:cs="Arial"/>
                <w:szCs w:val="18"/>
              </w:rPr>
            </w:pPr>
            <w:r w:rsidRPr="00EF2F0E">
              <w:rPr>
                <w:lang w:eastAsia="ko-KR"/>
              </w:rPr>
              <w:t>This requirement does not apply to BS operating in Band 11, 21, 32, 45, 50, 51, 74, 75, 76.</w:t>
            </w:r>
          </w:p>
        </w:tc>
      </w:tr>
      <w:tr w:rsidR="003401A4"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613287" w:rsidRPr="00EF2F0E" w:rsidRDefault="00613287" w:rsidP="000A7FEB">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613287" w:rsidRPr="00EF2F0E" w:rsidRDefault="00613287" w:rsidP="000A7FEB">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613287" w:rsidRPr="00EF2F0E" w:rsidRDefault="00F53569" w:rsidP="000A7FEB">
            <w:pPr>
              <w:pStyle w:val="TAC"/>
              <w:rPr>
                <w:rFonts w:cs="Arial"/>
                <w:szCs w:val="18"/>
              </w:rPr>
            </w:pPr>
            <w:r w:rsidRPr="00EF2F0E">
              <w:rPr>
                <w:lang w:eastAsia="ko-KR"/>
              </w:rPr>
              <w:t>This requirement does not apply to BS operating in Band 50, 51, 75, 76.</w:t>
            </w:r>
          </w:p>
        </w:tc>
      </w:tr>
      <w:tr w:rsidR="003401A4"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702AAA" w:rsidRPr="00EF2F0E" w:rsidRDefault="00702AAA" w:rsidP="00702AAA">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702AAA" w:rsidRPr="00EF2F0E" w:rsidRDefault="00702AAA" w:rsidP="00702AAA">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702AAA" w:rsidRPr="00EF2F0E" w:rsidRDefault="00702AAA" w:rsidP="00702AAA">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702AAA" w:rsidRPr="00EF2F0E" w:rsidRDefault="00702AAA" w:rsidP="00702AAA">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702AAA" w:rsidRPr="00EF2F0E" w:rsidRDefault="00702AAA" w:rsidP="00702AAA">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3401A4"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702AAA" w:rsidRPr="00EF2F0E" w:rsidRDefault="00702AAA" w:rsidP="00702AAA">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702AAA" w:rsidRPr="00EF2F0E" w:rsidRDefault="00702AAA" w:rsidP="00702AAA">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702AAA" w:rsidRPr="00EF2F0E" w:rsidRDefault="00702AAA" w:rsidP="00702AAA">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3401A4"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702AAA" w:rsidRPr="00EF2F0E"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702AAA" w:rsidRPr="00EF2F0E" w:rsidRDefault="00702AAA" w:rsidP="00702AAA">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702AAA" w:rsidRPr="00EF2F0E" w:rsidRDefault="00702AAA" w:rsidP="00702AAA">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3401A4"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702AAA" w:rsidRPr="00EF2F0E" w:rsidRDefault="00702AAA" w:rsidP="00702AAA">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702AAA" w:rsidRPr="00EF2F0E" w:rsidRDefault="00702AAA" w:rsidP="00702AAA">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702AAA" w:rsidRPr="00EF2F0E" w:rsidRDefault="00702AAA" w:rsidP="00702AAA">
            <w:pPr>
              <w:pStyle w:val="TAC"/>
              <w:rPr>
                <w:rFonts w:cs="Arial"/>
              </w:rPr>
            </w:pPr>
            <w:r w:rsidRPr="00EF2F0E">
              <w:rPr>
                <w:rFonts w:cs="Arial"/>
              </w:rPr>
              <w:t>This requirement does not apply to BS operating in band 4, 10, 23 or 66.</w:t>
            </w:r>
          </w:p>
        </w:tc>
      </w:tr>
      <w:tr w:rsidR="003401A4"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702AAA" w:rsidRPr="00EF2F0E" w:rsidRDefault="00702AAA" w:rsidP="00702AAA">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702AAA" w:rsidRPr="00EF2F0E" w:rsidRDefault="00702AAA" w:rsidP="00702AAA">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3401A4"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702AAA" w:rsidRPr="00EF2F0E" w:rsidRDefault="00702AAA" w:rsidP="00702AAA">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702AAA" w:rsidRPr="00EF2F0E" w:rsidRDefault="00702AAA" w:rsidP="00702AAA">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702AAA" w:rsidRPr="00EF2F0E" w:rsidRDefault="00702AAA" w:rsidP="00702AAA">
            <w:pPr>
              <w:pStyle w:val="TAL"/>
              <w:jc w:val="center"/>
              <w:rPr>
                <w:rFonts w:cs="Arial"/>
              </w:rPr>
            </w:pPr>
            <w:r w:rsidRPr="00EF2F0E">
              <w:rPr>
                <w:rFonts w:cs="Arial"/>
              </w:rPr>
              <w:t>This requirement does not apply to BS operating in band 28 or 67.</w:t>
            </w:r>
          </w:p>
        </w:tc>
      </w:tr>
      <w:tr w:rsidR="003401A4"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702AAA" w:rsidRPr="00EF2F0E" w:rsidRDefault="00702AAA" w:rsidP="00702AAA">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702AAA" w:rsidRPr="00EF2F0E" w:rsidRDefault="00702AAA" w:rsidP="00702AAA">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702AAA" w:rsidRPr="00EF2F0E" w:rsidRDefault="00702AAA" w:rsidP="00702AAA">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3401A4"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702AAA" w:rsidRPr="00EF2F0E" w:rsidRDefault="00702AAA" w:rsidP="00702AAA">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702AAA" w:rsidRPr="00EF2F0E" w:rsidRDefault="00702AAA" w:rsidP="00702AAA">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3401A4"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702AAA" w:rsidRPr="00EF2F0E" w:rsidRDefault="00702AAA" w:rsidP="00702AAA">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702AAA" w:rsidRPr="00EF2F0E" w:rsidRDefault="00702AAA" w:rsidP="00702AAA">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702AAA" w:rsidRPr="00EF2F0E" w:rsidRDefault="00702AAA" w:rsidP="00702AAA">
            <w:pPr>
              <w:pStyle w:val="TAL"/>
              <w:jc w:val="center"/>
              <w:rPr>
                <w:rFonts w:cs="Arial"/>
              </w:rPr>
            </w:pPr>
            <w:r w:rsidRPr="00EF2F0E">
              <w:rPr>
                <w:rFonts w:cs="Arial"/>
              </w:rPr>
              <w:t>This requirement does not apply to E-UTRA BS operating in Band 38 or 69.</w:t>
            </w:r>
          </w:p>
        </w:tc>
      </w:tr>
      <w:tr w:rsidR="003401A4"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702AAA" w:rsidRPr="00EF2F0E" w:rsidRDefault="00702AAA" w:rsidP="00702AAA">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702AAA" w:rsidRPr="00EF2F0E" w:rsidRDefault="00702AAA" w:rsidP="00702AAA">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702AAA" w:rsidRPr="00EF2F0E" w:rsidRDefault="00702AAA" w:rsidP="00702AAA">
            <w:pPr>
              <w:pStyle w:val="TAL"/>
              <w:jc w:val="center"/>
              <w:rPr>
                <w:rFonts w:cs="Arial"/>
              </w:rPr>
            </w:pPr>
            <w:r w:rsidRPr="00EF2F0E">
              <w:rPr>
                <w:rFonts w:cs="Arial"/>
              </w:rPr>
              <w:t>This requirement does not apply to E-UTRA BS operating in band 2, 25 or 70</w:t>
            </w:r>
          </w:p>
        </w:tc>
      </w:tr>
      <w:tr w:rsidR="003401A4"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702AAA" w:rsidRPr="00EF2F0E" w:rsidRDefault="00702AAA" w:rsidP="00702AAA">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702AAA" w:rsidRPr="00EF2F0E" w:rsidRDefault="00702AAA" w:rsidP="00702AAA">
            <w:pPr>
              <w:pStyle w:val="TAL"/>
              <w:jc w:val="center"/>
              <w:rPr>
                <w:rFonts w:cs="Arial"/>
              </w:rPr>
            </w:pPr>
            <w:r w:rsidRPr="00EF2F0E">
              <w:rPr>
                <w:rFonts w:cs="Arial"/>
              </w:rPr>
              <w:t>This requirement does not apply to E-UTRA BS operating in band 70, since it is already covered by the requirement in subclause 9.7.6.4.2</w:t>
            </w:r>
          </w:p>
        </w:tc>
      </w:tr>
      <w:tr w:rsidR="003401A4"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702AAA" w:rsidRPr="00EF2F0E" w:rsidRDefault="00702AAA" w:rsidP="00702AAA">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702AAA" w:rsidRPr="00EF2F0E" w:rsidRDefault="00702AAA" w:rsidP="00702AAA">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702AAA" w:rsidRPr="00EF2F0E" w:rsidRDefault="00702AAA" w:rsidP="00702AAA">
            <w:pPr>
              <w:pStyle w:val="TAL"/>
              <w:jc w:val="center"/>
              <w:rPr>
                <w:rFonts w:cs="Arial"/>
              </w:rPr>
            </w:pPr>
            <w:r w:rsidRPr="00EF2F0E">
              <w:rPr>
                <w:rFonts w:cs="Arial"/>
              </w:rPr>
              <w:t>This requirement does not apply to BS operating in band 71</w:t>
            </w:r>
          </w:p>
        </w:tc>
      </w:tr>
      <w:tr w:rsidR="003401A4"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702AAA" w:rsidRPr="00EF2F0E" w:rsidRDefault="00702AAA" w:rsidP="00702AAA">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702AAA" w:rsidRPr="00EF2F0E" w:rsidRDefault="00702AAA" w:rsidP="00702AAA">
            <w:pPr>
              <w:pStyle w:val="TAL"/>
              <w:jc w:val="center"/>
              <w:rPr>
                <w:rFonts w:cs="Arial"/>
              </w:rPr>
            </w:pPr>
            <w:r w:rsidRPr="00EF2F0E">
              <w:rPr>
                <w:rFonts w:cs="Arial"/>
              </w:rPr>
              <w:t>This requirement does not apply to BS operating in band 71, since it is already covered by the requirement in sub-clause 6.6.1.2</w:t>
            </w:r>
          </w:p>
        </w:tc>
      </w:tr>
      <w:tr w:rsidR="003401A4"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702AAA" w:rsidRPr="00EF2F0E" w:rsidRDefault="00702AAA" w:rsidP="00702AAA">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702AAA" w:rsidRPr="00EF2F0E" w:rsidRDefault="00702AAA" w:rsidP="00702AAA">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702AAA" w:rsidRPr="00EF2F0E" w:rsidRDefault="00702AAA" w:rsidP="00702AAA">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702AAA" w:rsidRPr="00EF2F0E" w:rsidRDefault="00702AAA" w:rsidP="00702AAA">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3401A4"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702AAA" w:rsidRPr="00EF2F0E" w:rsidRDefault="00702AAA" w:rsidP="00702AAA">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702AAA" w:rsidRPr="00EF2F0E" w:rsidRDefault="00702AAA" w:rsidP="00702AAA">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702AAA" w:rsidRPr="00EF2F0E" w:rsidRDefault="00702AAA" w:rsidP="00702AAA">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702AAA" w:rsidRPr="00EF2F0E" w:rsidRDefault="00702AAA" w:rsidP="00702AAA">
            <w:pPr>
              <w:pStyle w:val="TAL"/>
              <w:jc w:val="center"/>
              <w:rPr>
                <w:rFonts w:cs="Arial"/>
              </w:rPr>
            </w:pPr>
            <w:r w:rsidRPr="00EF2F0E">
              <w:rPr>
                <w:rFonts w:cs="Arial"/>
              </w:rPr>
              <w:t>This requirement does not apply to BS operating in band 73, since it is already covered by the requirement in sub-clause 6.6.1.2.</w:t>
            </w:r>
          </w:p>
        </w:tc>
      </w:tr>
      <w:tr w:rsidR="003401A4"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702AAA" w:rsidRPr="00EF2F0E" w:rsidRDefault="00702AAA" w:rsidP="00702AAA">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702AAA" w:rsidRPr="00EF2F0E" w:rsidRDefault="00702AAA" w:rsidP="00702AAA">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702AAA" w:rsidRPr="00EF2F0E" w:rsidRDefault="00702AAA" w:rsidP="00702AAA">
            <w:pPr>
              <w:pStyle w:val="TAL"/>
              <w:jc w:val="center"/>
              <w:rPr>
                <w:rFonts w:cs="Arial"/>
              </w:rPr>
            </w:pPr>
            <w:r w:rsidRPr="00EF2F0E">
              <w:rPr>
                <w:rFonts w:cs="Arial"/>
              </w:rPr>
              <w:t>This requirement does not apply to BS operating in band 11, 21, 32, 50, 74, 75.</w:t>
            </w:r>
          </w:p>
        </w:tc>
      </w:tr>
      <w:tr w:rsidR="003401A4"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702AAA" w:rsidRPr="00EF2F0E" w:rsidRDefault="00702AAA" w:rsidP="00702AAA">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702AAA" w:rsidRPr="00EF2F0E" w:rsidRDefault="00702AAA" w:rsidP="00702AAA">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702AAA" w:rsidRPr="00EF2F0E" w:rsidRDefault="00702AAA" w:rsidP="00702AAA">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3401A4"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702AAA" w:rsidRPr="00EF2F0E" w:rsidRDefault="00702AAA" w:rsidP="00702AAA">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702AAA" w:rsidRPr="00EF2F0E" w:rsidRDefault="00702AAA" w:rsidP="00702AAA">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702AAA" w:rsidRPr="00EF2F0E" w:rsidRDefault="00702AAA" w:rsidP="00702AAA">
            <w:pPr>
              <w:pStyle w:val="TAL"/>
              <w:jc w:val="center"/>
              <w:rPr>
                <w:rFonts w:cs="Arial"/>
              </w:rPr>
            </w:pPr>
            <w:r w:rsidRPr="00EF2F0E">
              <w:rPr>
                <w:rFonts w:cs="Arial"/>
              </w:rPr>
              <w:t>This requirement does not apply to BS operating in Band 11, 21, 32, 45, 50, 51, 74, 75, 76.</w:t>
            </w:r>
          </w:p>
        </w:tc>
      </w:tr>
      <w:tr w:rsidR="003401A4"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702AAA" w:rsidRPr="00EF2F0E" w:rsidRDefault="00702AAA" w:rsidP="00702AAA">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702AAA" w:rsidRPr="00EF2F0E" w:rsidRDefault="00702AAA" w:rsidP="00702AAA">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702AAA" w:rsidRPr="00EF2F0E" w:rsidRDefault="00702AAA" w:rsidP="00702AAA">
            <w:pPr>
              <w:pStyle w:val="TAL"/>
              <w:jc w:val="center"/>
              <w:rPr>
                <w:rFonts w:cs="Arial"/>
              </w:rPr>
            </w:pPr>
            <w:r w:rsidRPr="00EF2F0E">
              <w:rPr>
                <w:rFonts w:cs="Arial"/>
              </w:rPr>
              <w:t>This requirement does not apply to BS operating in Band 50, 51, 75, 76.</w:t>
            </w:r>
          </w:p>
        </w:tc>
      </w:tr>
      <w:tr w:rsidR="003401A4"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702AAA" w:rsidRPr="00EF2F0E" w:rsidRDefault="00702AAA" w:rsidP="00702AAA">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702AAA" w:rsidRPr="00EF2F0E" w:rsidRDefault="00702AAA" w:rsidP="00702AAA">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702AAA" w:rsidRPr="00EF2F0E" w:rsidRDefault="00702AAA" w:rsidP="00702AAA">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702AAA" w:rsidRPr="00EF2F0E" w:rsidRDefault="00702AAA" w:rsidP="00702AAA">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702AAA" w:rsidRPr="00EF2F0E" w:rsidRDefault="00702AAA" w:rsidP="00702AAA">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702AAA" w:rsidRPr="00EF2F0E" w:rsidRDefault="00702AAA" w:rsidP="00702AAA">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77777777" w:rsidR="00702AAA" w:rsidRPr="00EF2F0E" w:rsidRDefault="00702AAA" w:rsidP="00702AAA">
            <w:pPr>
              <w:pStyle w:val="TAL"/>
              <w:jc w:val="center"/>
              <w:rPr>
                <w:rFonts w:cs="Arial"/>
              </w:rPr>
            </w:pPr>
            <w:r w:rsidRPr="00EF2F0E">
              <w:rPr>
                <w:rFonts w:cs="Arial"/>
              </w:rPr>
              <w:t>This requirement does not apply to BS operating in Band n79</w:t>
            </w:r>
          </w:p>
        </w:tc>
      </w:tr>
      <w:tr w:rsidR="003401A4"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702AAA" w:rsidRPr="00EF2F0E" w:rsidRDefault="00702AAA" w:rsidP="00702AAA">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702AAA" w:rsidRPr="00EF2F0E" w:rsidRDefault="00702AAA" w:rsidP="00702AAA">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702AAA" w:rsidRPr="00EF2F0E" w:rsidRDefault="00702AAA" w:rsidP="00702AAA">
            <w:pPr>
              <w:pStyle w:val="TAL"/>
              <w:jc w:val="center"/>
              <w:rPr>
                <w:rFonts w:cs="Arial"/>
              </w:rPr>
            </w:pPr>
            <w:r w:rsidRPr="00EF2F0E">
              <w:rPr>
                <w:rFonts w:cs="Arial"/>
              </w:rPr>
              <w:t>This requirement does not apply to BS operating in band 3</w:t>
            </w:r>
          </w:p>
        </w:tc>
      </w:tr>
      <w:tr w:rsidR="003401A4"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702AAA" w:rsidRPr="00EF2F0E" w:rsidRDefault="00702AAA" w:rsidP="00702AAA">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702AAA" w:rsidRPr="00EF2F0E" w:rsidRDefault="00702AAA" w:rsidP="00702AAA">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702AAA" w:rsidRPr="00EF2F0E" w:rsidRDefault="00702AAA" w:rsidP="00702AAA">
            <w:pPr>
              <w:pStyle w:val="TAL"/>
              <w:jc w:val="center"/>
              <w:rPr>
                <w:rFonts w:cs="Arial"/>
              </w:rPr>
            </w:pPr>
            <w:r w:rsidRPr="00EF2F0E">
              <w:rPr>
                <w:rFonts w:cs="Arial"/>
              </w:rPr>
              <w:t>This requirement does not apply to BS operating in band 8</w:t>
            </w:r>
          </w:p>
        </w:tc>
      </w:tr>
      <w:tr w:rsidR="003401A4"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702AAA" w:rsidRPr="00EF2F0E" w:rsidRDefault="00702AAA" w:rsidP="00702AAA">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702AAA" w:rsidRPr="00EF2F0E" w:rsidRDefault="00702AAA" w:rsidP="00702AAA">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702AAA" w:rsidRPr="00EF2F0E" w:rsidRDefault="00702AAA" w:rsidP="00702AAA">
            <w:pPr>
              <w:pStyle w:val="TAL"/>
              <w:jc w:val="center"/>
              <w:rPr>
                <w:rFonts w:cs="Arial"/>
              </w:rPr>
            </w:pPr>
            <w:r w:rsidRPr="00EF2F0E">
              <w:rPr>
                <w:rFonts w:cs="Arial"/>
              </w:rPr>
              <w:t>This requirement does not apply to BS operating in band 20.</w:t>
            </w:r>
          </w:p>
        </w:tc>
      </w:tr>
      <w:tr w:rsidR="003401A4"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702AAA" w:rsidRPr="00EF2F0E" w:rsidRDefault="00702AAA" w:rsidP="00702AAA">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702AAA" w:rsidRPr="00EF2F0E" w:rsidRDefault="00702AAA" w:rsidP="00702AAA">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702AAA" w:rsidRPr="00EF2F0E" w:rsidRDefault="00702AAA" w:rsidP="00702AAA">
            <w:pPr>
              <w:pStyle w:val="TAL"/>
              <w:jc w:val="center"/>
              <w:rPr>
                <w:rFonts w:cs="Arial"/>
              </w:rPr>
            </w:pPr>
            <w:r w:rsidRPr="00EF2F0E">
              <w:rPr>
                <w:rFonts w:cs="Arial"/>
              </w:rPr>
              <w:t>This requirement does not apply to BS operating in band 28</w:t>
            </w:r>
          </w:p>
        </w:tc>
      </w:tr>
      <w:tr w:rsidR="003401A4"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702AAA" w:rsidRPr="00EF2F0E" w:rsidRDefault="00702AAA" w:rsidP="00702AAA">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702AAA" w:rsidRPr="00EF2F0E" w:rsidRDefault="00702AAA" w:rsidP="00702AAA">
            <w:pPr>
              <w:pStyle w:val="TAC"/>
              <w:rPr>
                <w:rFonts w:cs="Arial"/>
              </w:rPr>
            </w:pPr>
            <w:r w:rsidRPr="00EF2F0E">
              <w:rPr>
                <w:rFonts w:cs="Arial"/>
              </w:rPr>
              <w:t>1920 – 1980 MHz</w:t>
            </w:r>
          </w:p>
          <w:p w14:paraId="0984F8B9" w14:textId="77777777" w:rsidR="00702AAA" w:rsidRPr="00EF2F0E"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702AAA" w:rsidRPr="00EF2F0E" w:rsidRDefault="00702AAA" w:rsidP="00702AAA">
            <w:pPr>
              <w:pStyle w:val="TAL"/>
              <w:jc w:val="center"/>
              <w:rPr>
                <w:rFonts w:cs="Arial"/>
              </w:rPr>
            </w:pPr>
            <w:r w:rsidRPr="00EF2F0E">
              <w:rPr>
                <w:rFonts w:cs="Arial"/>
              </w:rPr>
              <w:t>This requirement does not apply to BS operating in band 1</w:t>
            </w:r>
          </w:p>
        </w:tc>
      </w:tr>
      <w:tr w:rsidR="003401A4"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702AAA" w:rsidRPr="00EF2F0E" w:rsidRDefault="00702AAA" w:rsidP="00702AAA">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702AAA" w:rsidRPr="00EF2F0E" w:rsidRDefault="00702AAA" w:rsidP="00702AAA">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702AAA" w:rsidRPr="00EF2F0E" w:rsidRDefault="00702AAA" w:rsidP="00702AAA">
            <w:pPr>
              <w:pStyle w:val="TAL"/>
              <w:jc w:val="center"/>
              <w:rPr>
                <w:rFonts w:cs="Arial"/>
              </w:rPr>
            </w:pPr>
            <w:r w:rsidRPr="00EF2F0E">
              <w:rPr>
                <w:rFonts w:cs="Arial"/>
              </w:rPr>
              <w:t>This requirement does not apply to BS operating in band 12, 29, 85.</w:t>
            </w:r>
          </w:p>
        </w:tc>
      </w:tr>
      <w:tr w:rsidR="003401A4"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702AAA" w:rsidRPr="00EF2F0E" w:rsidRDefault="00702AAA" w:rsidP="00702AAA">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702AAA" w:rsidRPr="00EF2F0E" w:rsidRDefault="002E4DDF" w:rsidP="00702AAA">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702AAA"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702AAA" w:rsidRPr="00EF2F0E" w:rsidRDefault="00702AAA" w:rsidP="00702AAA">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702AAA" w:rsidRPr="00EF2F0E" w:rsidRDefault="00702AAA" w:rsidP="00702AAA">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702AAA" w:rsidRPr="00EF2F0E" w:rsidRDefault="00702AAA" w:rsidP="00702AAA">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3893" w:name="_Toc21096118"/>
      <w:bookmarkStart w:id="3894" w:name="_Toc29763317"/>
      <w:bookmarkStart w:id="3895" w:name="_Toc45869602"/>
      <w:bookmarkStart w:id="3896" w:name="_Toc52554855"/>
      <w:bookmarkStart w:id="3897" w:name="_Toc52555325"/>
      <w:bookmarkStart w:id="3898" w:name="_Toc61112557"/>
      <w:bookmarkStart w:id="3899" w:name="_Toc67911709"/>
      <w:bookmarkStart w:id="3900" w:name="_Toc74843184"/>
      <w:bookmarkStart w:id="3901" w:name="_Toc76503567"/>
      <w:bookmarkStart w:id="3902" w:name="_Toc83041010"/>
      <w:r w:rsidRPr="00EF2F0E">
        <w:t>9.7.6.4.4</w:t>
      </w:r>
      <w:r w:rsidRPr="00EF2F0E">
        <w:tab/>
        <w:t>Co-location with other base stations</w:t>
      </w:r>
      <w:bookmarkEnd w:id="3893"/>
      <w:bookmarkEnd w:id="3894"/>
      <w:bookmarkEnd w:id="3895"/>
      <w:bookmarkEnd w:id="3896"/>
      <w:bookmarkEnd w:id="3897"/>
      <w:bookmarkEnd w:id="3898"/>
      <w:bookmarkEnd w:id="3899"/>
      <w:bookmarkEnd w:id="3900"/>
      <w:bookmarkEnd w:id="3901"/>
      <w:bookmarkEnd w:id="3902"/>
    </w:p>
    <w:p w14:paraId="0984F99A" w14:textId="77777777" w:rsidR="00B15E99" w:rsidRPr="00EF2F0E" w:rsidRDefault="00B15E99" w:rsidP="00B15E99">
      <w:pPr>
        <w:pStyle w:val="Heading6"/>
      </w:pPr>
      <w:bookmarkStart w:id="3903" w:name="_Toc21096119"/>
      <w:bookmarkStart w:id="3904" w:name="_Toc29763318"/>
      <w:bookmarkStart w:id="3905" w:name="_Toc45869603"/>
      <w:bookmarkStart w:id="3906" w:name="_Toc52554856"/>
      <w:bookmarkStart w:id="3907" w:name="_Toc52555326"/>
      <w:bookmarkStart w:id="3908" w:name="_Toc61112558"/>
      <w:bookmarkStart w:id="3909" w:name="_Toc67911710"/>
      <w:bookmarkStart w:id="3910" w:name="_Toc74843185"/>
      <w:bookmarkStart w:id="3911" w:name="_Toc76503568"/>
      <w:bookmarkStart w:id="3912" w:name="_Toc83041011"/>
      <w:r w:rsidRPr="00EF2F0E">
        <w:t>9.7.6.4.4.1</w:t>
      </w:r>
      <w:r w:rsidRPr="00EF2F0E">
        <w:tab/>
        <w:t>General</w:t>
      </w:r>
      <w:bookmarkEnd w:id="3903"/>
      <w:bookmarkEnd w:id="3904"/>
      <w:bookmarkEnd w:id="3905"/>
      <w:bookmarkEnd w:id="3906"/>
      <w:bookmarkEnd w:id="3907"/>
      <w:bookmarkEnd w:id="3908"/>
      <w:bookmarkEnd w:id="3909"/>
      <w:bookmarkEnd w:id="3910"/>
      <w:bookmarkEnd w:id="3911"/>
      <w:bookmarkEnd w:id="3912"/>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3913" w:name="_Toc21096120"/>
      <w:bookmarkStart w:id="3914" w:name="_Toc29763319"/>
      <w:bookmarkStart w:id="3915" w:name="_Toc45869604"/>
      <w:bookmarkStart w:id="3916" w:name="_Toc52554857"/>
      <w:bookmarkStart w:id="3917" w:name="_Toc52555327"/>
      <w:bookmarkStart w:id="3918" w:name="_Toc61112559"/>
      <w:bookmarkStart w:id="3919" w:name="_Toc67911711"/>
      <w:bookmarkStart w:id="3920" w:name="_Toc74843186"/>
      <w:bookmarkStart w:id="3921" w:name="_Toc76503569"/>
      <w:bookmarkStart w:id="3922" w:name="_Toc83041012"/>
      <w:r w:rsidRPr="00EF2F0E">
        <w:t>9.7.6.4.4.2</w:t>
      </w:r>
      <w:r w:rsidRPr="00EF2F0E">
        <w:tab/>
        <w:t>Minimum Requirement</w:t>
      </w:r>
      <w:bookmarkEnd w:id="3913"/>
      <w:bookmarkEnd w:id="3914"/>
      <w:bookmarkEnd w:id="3915"/>
      <w:bookmarkEnd w:id="3916"/>
      <w:bookmarkEnd w:id="3917"/>
      <w:bookmarkEnd w:id="3918"/>
      <w:bookmarkEnd w:id="3919"/>
      <w:bookmarkEnd w:id="3920"/>
      <w:bookmarkEnd w:id="3921"/>
      <w:bookmarkEnd w:id="3922"/>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3923" w:name="_Toc21096121"/>
      <w:bookmarkStart w:id="3924" w:name="_Toc29763320"/>
      <w:bookmarkStart w:id="3925" w:name="_Toc45869605"/>
      <w:bookmarkStart w:id="3926" w:name="_Toc52554858"/>
      <w:bookmarkStart w:id="3927" w:name="_Toc52555328"/>
      <w:bookmarkStart w:id="3928" w:name="_Toc61112560"/>
      <w:bookmarkStart w:id="3929" w:name="_Toc67911712"/>
      <w:bookmarkStart w:id="3930" w:name="_Toc74843187"/>
      <w:bookmarkStart w:id="3931" w:name="_Toc76503570"/>
      <w:bookmarkStart w:id="3932" w:name="_Toc83041013"/>
      <w:r w:rsidRPr="00EF2F0E">
        <w:t>9.8</w:t>
      </w:r>
      <w:r w:rsidRPr="00EF2F0E">
        <w:tab/>
        <w:t>OTA Transmitter intermodulation</w:t>
      </w:r>
      <w:bookmarkEnd w:id="3923"/>
      <w:bookmarkEnd w:id="3924"/>
      <w:bookmarkEnd w:id="3925"/>
      <w:bookmarkEnd w:id="3926"/>
      <w:bookmarkEnd w:id="3927"/>
      <w:bookmarkEnd w:id="3928"/>
      <w:bookmarkEnd w:id="3929"/>
      <w:bookmarkEnd w:id="3930"/>
      <w:bookmarkEnd w:id="3931"/>
      <w:bookmarkEnd w:id="3932"/>
    </w:p>
    <w:p w14:paraId="0984FBE3" w14:textId="77777777" w:rsidR="00B15E99" w:rsidRPr="00EF2F0E" w:rsidRDefault="00B15E99" w:rsidP="00B15E99">
      <w:pPr>
        <w:pStyle w:val="Heading3"/>
      </w:pPr>
      <w:bookmarkStart w:id="3933" w:name="_Toc21096122"/>
      <w:bookmarkStart w:id="3934" w:name="_Toc29763321"/>
      <w:bookmarkStart w:id="3935" w:name="_Toc45869606"/>
      <w:bookmarkStart w:id="3936" w:name="_Toc52554859"/>
      <w:bookmarkStart w:id="3937" w:name="_Toc52555329"/>
      <w:bookmarkStart w:id="3938" w:name="_Toc61112561"/>
      <w:bookmarkStart w:id="3939" w:name="_Toc67911713"/>
      <w:bookmarkStart w:id="3940" w:name="_Toc74843188"/>
      <w:bookmarkStart w:id="3941" w:name="_Toc76503571"/>
      <w:bookmarkStart w:id="3942" w:name="_Toc83041014"/>
      <w:r w:rsidRPr="00EF2F0E">
        <w:t>9.8.1</w:t>
      </w:r>
      <w:r w:rsidRPr="00EF2F0E">
        <w:tab/>
        <w:t>General</w:t>
      </w:r>
      <w:bookmarkEnd w:id="3933"/>
      <w:bookmarkEnd w:id="3934"/>
      <w:bookmarkEnd w:id="3935"/>
      <w:bookmarkEnd w:id="3936"/>
      <w:bookmarkEnd w:id="3937"/>
      <w:bookmarkEnd w:id="3938"/>
      <w:bookmarkEnd w:id="3939"/>
      <w:bookmarkEnd w:id="3940"/>
      <w:bookmarkEnd w:id="3941"/>
      <w:bookmarkEnd w:id="3942"/>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3943" w:name="_Toc21096123"/>
      <w:bookmarkStart w:id="3944" w:name="_Toc29763322"/>
      <w:bookmarkStart w:id="3945" w:name="_Toc45869607"/>
      <w:bookmarkStart w:id="3946" w:name="_Toc52554860"/>
      <w:bookmarkStart w:id="3947" w:name="_Toc52555330"/>
      <w:bookmarkStart w:id="3948" w:name="_Toc61112562"/>
      <w:bookmarkStart w:id="3949" w:name="_Toc67911714"/>
      <w:bookmarkStart w:id="3950" w:name="_Toc74843189"/>
      <w:bookmarkStart w:id="3951" w:name="_Toc76503572"/>
      <w:bookmarkStart w:id="3952" w:name="_Toc83041015"/>
      <w:r w:rsidRPr="00EF2F0E">
        <w:t>9.8.2</w:t>
      </w:r>
      <w:r w:rsidRPr="00EF2F0E">
        <w:tab/>
        <w:t>Minimum requirement for MSR operation</w:t>
      </w:r>
      <w:bookmarkEnd w:id="3943"/>
      <w:bookmarkEnd w:id="3944"/>
      <w:bookmarkEnd w:id="3945"/>
      <w:bookmarkEnd w:id="3946"/>
      <w:bookmarkEnd w:id="3947"/>
      <w:bookmarkEnd w:id="3948"/>
      <w:bookmarkEnd w:id="3949"/>
      <w:bookmarkEnd w:id="3950"/>
      <w:bookmarkEnd w:id="3951"/>
      <w:bookmarkEnd w:id="3952"/>
    </w:p>
    <w:p w14:paraId="0984FBE8" w14:textId="77777777" w:rsidR="00B15E99" w:rsidRPr="00EF2F0E" w:rsidRDefault="00B15E99" w:rsidP="00B15E99">
      <w:pPr>
        <w:pStyle w:val="Heading4"/>
      </w:pPr>
      <w:bookmarkStart w:id="3953" w:name="_Toc21096124"/>
      <w:bookmarkStart w:id="3954" w:name="_Toc29763323"/>
      <w:bookmarkStart w:id="3955" w:name="_Toc45869608"/>
      <w:bookmarkStart w:id="3956" w:name="_Toc52554861"/>
      <w:bookmarkStart w:id="3957" w:name="_Toc52555331"/>
      <w:bookmarkStart w:id="3958" w:name="_Toc61112563"/>
      <w:bookmarkStart w:id="3959" w:name="_Toc67911715"/>
      <w:bookmarkStart w:id="3960" w:name="_Toc74843190"/>
      <w:bookmarkStart w:id="3961" w:name="_Toc76503573"/>
      <w:bookmarkStart w:id="3962" w:name="_Toc83041016"/>
      <w:r w:rsidRPr="00EF2F0E">
        <w:t>9.8.2.1</w:t>
      </w:r>
      <w:r w:rsidRPr="00EF2F0E">
        <w:tab/>
        <w:t>General minimum requirement</w:t>
      </w:r>
      <w:bookmarkEnd w:id="3953"/>
      <w:bookmarkEnd w:id="3954"/>
      <w:bookmarkEnd w:id="3955"/>
      <w:bookmarkEnd w:id="3956"/>
      <w:bookmarkEnd w:id="3957"/>
      <w:bookmarkEnd w:id="3958"/>
      <w:bookmarkEnd w:id="3959"/>
      <w:bookmarkEnd w:id="3960"/>
      <w:bookmarkEnd w:id="3961"/>
      <w:bookmarkEnd w:id="3962"/>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104D14" w:rsidRPr="00EF2F0E" w14:paraId="0984FBF9" w14:textId="77777777" w:rsidTr="00AB06FD">
        <w:trPr>
          <w:jc w:val="center"/>
        </w:trPr>
        <w:tc>
          <w:tcPr>
            <w:tcW w:w="4629" w:type="dxa"/>
            <w:shd w:val="clear" w:color="auto" w:fill="auto"/>
          </w:tcPr>
          <w:p w14:paraId="0984FBF7"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7FB54635"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3963" w:name="_Toc21096125"/>
      <w:bookmarkStart w:id="3964" w:name="_Toc29763324"/>
      <w:bookmarkStart w:id="3965" w:name="_Toc45869609"/>
      <w:bookmarkStart w:id="3966" w:name="_Toc52554862"/>
      <w:bookmarkStart w:id="3967" w:name="_Toc52555332"/>
      <w:bookmarkStart w:id="3968" w:name="_Toc61112564"/>
      <w:bookmarkStart w:id="3969" w:name="_Toc67911716"/>
      <w:bookmarkStart w:id="3970" w:name="_Toc74843191"/>
      <w:bookmarkStart w:id="3971" w:name="_Toc76503574"/>
      <w:bookmarkStart w:id="3972" w:name="_Toc83041017"/>
      <w:r w:rsidRPr="00EF2F0E">
        <w:t>9.8.2.2</w:t>
      </w:r>
      <w:r w:rsidRPr="00EF2F0E">
        <w:tab/>
        <w:t>Additional minimum requirement (BC1 and BC2)</w:t>
      </w:r>
      <w:bookmarkEnd w:id="3963"/>
      <w:bookmarkEnd w:id="3964"/>
      <w:bookmarkEnd w:id="3965"/>
      <w:bookmarkEnd w:id="3966"/>
      <w:bookmarkEnd w:id="3967"/>
      <w:bookmarkEnd w:id="3968"/>
      <w:bookmarkEnd w:id="3969"/>
      <w:bookmarkEnd w:id="3970"/>
      <w:bookmarkEnd w:id="3971"/>
      <w:bookmarkEnd w:id="3972"/>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104D14" w:rsidRPr="00EF2F0E" w14:paraId="0984FC15" w14:textId="77777777" w:rsidTr="00AB06FD">
        <w:trPr>
          <w:jc w:val="center"/>
        </w:trPr>
        <w:tc>
          <w:tcPr>
            <w:tcW w:w="4661" w:type="dxa"/>
            <w:shd w:val="clear" w:color="auto" w:fill="auto"/>
          </w:tcPr>
          <w:p w14:paraId="0984FC13"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62F28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104D14" w:rsidRPr="00EF2F0E" w14:paraId="0984FC18" w14:textId="77777777" w:rsidTr="00AB06FD">
        <w:trPr>
          <w:jc w:val="center"/>
        </w:trPr>
        <w:tc>
          <w:tcPr>
            <w:tcW w:w="4661" w:type="dxa"/>
            <w:shd w:val="clear" w:color="auto" w:fill="auto"/>
          </w:tcPr>
          <w:p w14:paraId="0984FC16"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1577F94B" w:rsidR="00104D14" w:rsidRPr="00EF2F0E" w:rsidRDefault="00104D14" w:rsidP="00104D14">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3973" w:name="_Toc21096126"/>
      <w:bookmarkStart w:id="3974" w:name="_Toc29763325"/>
      <w:bookmarkStart w:id="3975" w:name="_Toc45869610"/>
      <w:bookmarkStart w:id="3976" w:name="_Toc52554863"/>
      <w:bookmarkStart w:id="3977" w:name="_Toc52555333"/>
      <w:bookmarkStart w:id="3978" w:name="_Toc61112565"/>
      <w:bookmarkStart w:id="3979" w:name="_Toc67911717"/>
      <w:bookmarkStart w:id="3980" w:name="_Toc74843192"/>
      <w:bookmarkStart w:id="3981" w:name="_Toc76503575"/>
      <w:bookmarkStart w:id="3982" w:name="_Toc83041018"/>
      <w:r w:rsidRPr="00EF2F0E">
        <w:t>9.8.2.3</w:t>
      </w:r>
      <w:r w:rsidRPr="00EF2F0E">
        <w:tab/>
        <w:t>Additional minimum requirement (BC3)</w:t>
      </w:r>
      <w:bookmarkEnd w:id="3973"/>
      <w:bookmarkEnd w:id="3974"/>
      <w:bookmarkEnd w:id="3975"/>
      <w:bookmarkEnd w:id="3976"/>
      <w:bookmarkEnd w:id="3977"/>
      <w:bookmarkEnd w:id="3978"/>
      <w:bookmarkEnd w:id="3979"/>
      <w:bookmarkEnd w:id="3980"/>
      <w:bookmarkEnd w:id="3981"/>
      <w:bookmarkEnd w:id="3982"/>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104D14" w:rsidRPr="00EF2F0E" w14:paraId="0984FC2C" w14:textId="77777777" w:rsidTr="00AB06FD">
        <w:trPr>
          <w:jc w:val="center"/>
        </w:trPr>
        <w:tc>
          <w:tcPr>
            <w:tcW w:w="4629" w:type="dxa"/>
            <w:shd w:val="clear" w:color="auto" w:fill="auto"/>
          </w:tcPr>
          <w:p w14:paraId="0984FC2A"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76D0B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3983" w:name="_Toc21096127"/>
      <w:bookmarkStart w:id="3984" w:name="_Toc29763326"/>
      <w:bookmarkStart w:id="3985" w:name="_Toc45869611"/>
      <w:bookmarkStart w:id="3986" w:name="_Toc52554864"/>
      <w:bookmarkStart w:id="3987" w:name="_Toc52555334"/>
      <w:bookmarkStart w:id="3988" w:name="_Toc61112566"/>
      <w:bookmarkStart w:id="3989" w:name="_Toc67911718"/>
      <w:bookmarkStart w:id="3990" w:name="_Toc74843193"/>
      <w:bookmarkStart w:id="3991" w:name="_Toc76503576"/>
      <w:bookmarkStart w:id="3992" w:name="_Toc83041019"/>
      <w:r w:rsidRPr="00EF2F0E">
        <w:t>9.8.2.4</w:t>
      </w:r>
      <w:r w:rsidRPr="00EF2F0E">
        <w:tab/>
        <w:t>Additional minimum requirements</w:t>
      </w:r>
      <w:bookmarkEnd w:id="3983"/>
      <w:bookmarkEnd w:id="3984"/>
      <w:bookmarkEnd w:id="3985"/>
      <w:bookmarkEnd w:id="3986"/>
      <w:bookmarkEnd w:id="3987"/>
      <w:bookmarkEnd w:id="3988"/>
      <w:bookmarkEnd w:id="3989"/>
      <w:bookmarkEnd w:id="3990"/>
      <w:bookmarkEnd w:id="3991"/>
      <w:bookmarkEnd w:id="3992"/>
    </w:p>
    <w:p w14:paraId="0984FC37" w14:textId="66D18A1E" w:rsidR="00B15E99" w:rsidRPr="00EF2F0E" w:rsidRDefault="00B15E99" w:rsidP="00B15E99"/>
    <w:p w14:paraId="0984FC38" w14:textId="77777777" w:rsidR="00B15E99" w:rsidRPr="00EF2F0E" w:rsidRDefault="00B15E99" w:rsidP="00B15E99">
      <w:pPr>
        <w:pStyle w:val="Heading3"/>
      </w:pPr>
      <w:bookmarkStart w:id="3993" w:name="_Toc21096128"/>
      <w:bookmarkStart w:id="3994" w:name="_Toc29763327"/>
      <w:bookmarkStart w:id="3995" w:name="_Toc45869612"/>
      <w:bookmarkStart w:id="3996" w:name="_Toc52554865"/>
      <w:bookmarkStart w:id="3997" w:name="_Toc52555335"/>
      <w:bookmarkStart w:id="3998" w:name="_Toc61112567"/>
      <w:bookmarkStart w:id="3999" w:name="_Toc67911719"/>
      <w:bookmarkStart w:id="4000" w:name="_Toc74843194"/>
      <w:bookmarkStart w:id="4001" w:name="_Toc76503577"/>
      <w:bookmarkStart w:id="4002" w:name="_Toc83041020"/>
      <w:r w:rsidRPr="00EF2F0E">
        <w:t>9.8.3</w:t>
      </w:r>
      <w:r w:rsidRPr="00EF2F0E">
        <w:tab/>
        <w:t>Minimum requirement for single RAT UTRA operation</w:t>
      </w:r>
      <w:bookmarkEnd w:id="3993"/>
      <w:bookmarkEnd w:id="3994"/>
      <w:bookmarkEnd w:id="3995"/>
      <w:bookmarkEnd w:id="3996"/>
      <w:bookmarkEnd w:id="3997"/>
      <w:bookmarkEnd w:id="3998"/>
      <w:bookmarkEnd w:id="3999"/>
      <w:bookmarkEnd w:id="4000"/>
      <w:bookmarkEnd w:id="4001"/>
      <w:bookmarkEnd w:id="4002"/>
    </w:p>
    <w:p w14:paraId="0984FC39" w14:textId="77777777" w:rsidR="00B15E99" w:rsidRPr="00EF2F0E" w:rsidRDefault="00B15E99" w:rsidP="00B15E99">
      <w:pPr>
        <w:pStyle w:val="Heading4"/>
      </w:pPr>
      <w:bookmarkStart w:id="4003" w:name="_Toc21096129"/>
      <w:bookmarkStart w:id="4004" w:name="_Toc29763328"/>
      <w:bookmarkStart w:id="4005" w:name="_Toc45869613"/>
      <w:bookmarkStart w:id="4006" w:name="_Toc52554866"/>
      <w:bookmarkStart w:id="4007" w:name="_Toc52555336"/>
      <w:bookmarkStart w:id="4008" w:name="_Toc61112568"/>
      <w:bookmarkStart w:id="4009" w:name="_Toc67911720"/>
      <w:bookmarkStart w:id="4010" w:name="_Toc74843195"/>
      <w:bookmarkStart w:id="4011" w:name="_Toc76503578"/>
      <w:bookmarkStart w:id="4012" w:name="_Toc83041021"/>
      <w:r w:rsidRPr="00EF2F0E">
        <w:t>9.8.3.1</w:t>
      </w:r>
      <w:r w:rsidRPr="00EF2F0E">
        <w:tab/>
        <w:t>General minimum requirement for FDD UTRA</w:t>
      </w:r>
      <w:bookmarkEnd w:id="4003"/>
      <w:bookmarkEnd w:id="4004"/>
      <w:bookmarkEnd w:id="4005"/>
      <w:bookmarkEnd w:id="4006"/>
      <w:bookmarkEnd w:id="4007"/>
      <w:bookmarkEnd w:id="4008"/>
      <w:bookmarkEnd w:id="4009"/>
      <w:bookmarkEnd w:id="4010"/>
      <w:bookmarkEnd w:id="4011"/>
      <w:bookmarkEnd w:id="4012"/>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104D14" w:rsidRPr="00EF2F0E" w14:paraId="0984FC47" w14:textId="77777777" w:rsidTr="00AB06FD">
        <w:trPr>
          <w:cantSplit/>
          <w:jc w:val="center"/>
        </w:trPr>
        <w:tc>
          <w:tcPr>
            <w:tcW w:w="4760" w:type="dxa"/>
          </w:tcPr>
          <w:p w14:paraId="0984FC45"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567" w:type="dxa"/>
          </w:tcPr>
          <w:p w14:paraId="0984FC46" w14:textId="2EA350DF" w:rsidR="00104D14" w:rsidRPr="00EF2F0E" w:rsidRDefault="00104D14" w:rsidP="00104D14">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4013" w:name="_Toc21096130"/>
      <w:bookmarkStart w:id="4014" w:name="_Toc29763329"/>
      <w:bookmarkStart w:id="4015" w:name="_Toc45869614"/>
      <w:bookmarkStart w:id="4016" w:name="_Toc52554867"/>
      <w:bookmarkStart w:id="4017" w:name="_Toc52555337"/>
      <w:bookmarkStart w:id="4018" w:name="_Toc61112569"/>
      <w:bookmarkStart w:id="4019" w:name="_Toc67911721"/>
      <w:bookmarkStart w:id="4020" w:name="_Toc74843196"/>
      <w:bookmarkStart w:id="4021" w:name="_Toc76503579"/>
      <w:bookmarkStart w:id="4022" w:name="_Toc83041022"/>
      <w:r w:rsidRPr="00EF2F0E">
        <w:t>9.8.4</w:t>
      </w:r>
      <w:r w:rsidRPr="00EF2F0E">
        <w:tab/>
        <w:t>Minimum requirement for single RAT E-UTRA operation</w:t>
      </w:r>
      <w:bookmarkEnd w:id="4013"/>
      <w:bookmarkEnd w:id="4014"/>
      <w:bookmarkEnd w:id="4015"/>
      <w:bookmarkEnd w:id="4016"/>
      <w:bookmarkEnd w:id="4017"/>
      <w:bookmarkEnd w:id="4018"/>
      <w:bookmarkEnd w:id="4019"/>
      <w:bookmarkEnd w:id="4020"/>
      <w:bookmarkEnd w:id="4021"/>
      <w:bookmarkEnd w:id="4022"/>
    </w:p>
    <w:p w14:paraId="0984FC58" w14:textId="77777777" w:rsidR="00B15E99" w:rsidRPr="00EF2F0E" w:rsidRDefault="00B15E99" w:rsidP="00B15E99">
      <w:pPr>
        <w:pStyle w:val="Heading4"/>
      </w:pPr>
      <w:bookmarkStart w:id="4023" w:name="_Toc21096131"/>
      <w:bookmarkStart w:id="4024" w:name="_Toc29763330"/>
      <w:bookmarkStart w:id="4025" w:name="_Toc45869615"/>
      <w:bookmarkStart w:id="4026" w:name="_Toc52554868"/>
      <w:bookmarkStart w:id="4027" w:name="_Toc52555338"/>
      <w:bookmarkStart w:id="4028" w:name="_Toc61112570"/>
      <w:bookmarkStart w:id="4029" w:name="_Toc67911722"/>
      <w:bookmarkStart w:id="4030" w:name="_Toc74843197"/>
      <w:bookmarkStart w:id="4031" w:name="_Toc76503580"/>
      <w:bookmarkStart w:id="4032" w:name="_Toc83041023"/>
      <w:r w:rsidRPr="00EF2F0E">
        <w:t>9.8.4.1</w:t>
      </w:r>
      <w:r w:rsidRPr="00EF2F0E">
        <w:tab/>
        <w:t>General minimum requirement</w:t>
      </w:r>
      <w:bookmarkEnd w:id="4023"/>
      <w:bookmarkEnd w:id="4024"/>
      <w:bookmarkEnd w:id="4025"/>
      <w:bookmarkEnd w:id="4026"/>
      <w:bookmarkEnd w:id="4027"/>
      <w:bookmarkEnd w:id="4028"/>
      <w:bookmarkEnd w:id="4029"/>
      <w:bookmarkEnd w:id="4030"/>
      <w:bookmarkEnd w:id="4031"/>
      <w:bookmarkEnd w:id="4032"/>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104D14" w:rsidRPr="00EF2F0E" w14:paraId="0984FC6A" w14:textId="77777777" w:rsidTr="00AB06FD">
        <w:trPr>
          <w:cantSplit/>
          <w:jc w:val="center"/>
        </w:trPr>
        <w:tc>
          <w:tcPr>
            <w:tcW w:w="4828" w:type="dxa"/>
          </w:tcPr>
          <w:p w14:paraId="0984FC68"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635" w:type="dxa"/>
          </w:tcPr>
          <w:p w14:paraId="0984FC69" w14:textId="0BCECF0F"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4033" w:name="_Toc21096132"/>
      <w:bookmarkStart w:id="4034" w:name="_Toc29763331"/>
      <w:bookmarkStart w:id="4035" w:name="_Toc45869616"/>
      <w:bookmarkStart w:id="4036" w:name="_Toc52554869"/>
      <w:bookmarkStart w:id="4037" w:name="_Toc52555339"/>
      <w:bookmarkStart w:id="4038" w:name="_Toc61112571"/>
      <w:bookmarkStart w:id="4039" w:name="_Toc67911723"/>
      <w:bookmarkStart w:id="4040" w:name="_Toc74843198"/>
      <w:bookmarkStart w:id="4041" w:name="_Toc76503581"/>
      <w:bookmarkStart w:id="4042" w:name="_Toc83041024"/>
      <w:r w:rsidRPr="00EF2F0E">
        <w:t>9.8.4.2</w:t>
      </w:r>
      <w:r w:rsidRPr="00EF2F0E">
        <w:tab/>
      </w:r>
      <w:bookmarkEnd w:id="4033"/>
      <w:bookmarkEnd w:id="4034"/>
      <w:bookmarkEnd w:id="4035"/>
      <w:bookmarkEnd w:id="4036"/>
      <w:bookmarkEnd w:id="4037"/>
      <w:bookmarkEnd w:id="4038"/>
      <w:bookmarkEnd w:id="4039"/>
      <w:r>
        <w:t>Void</w:t>
      </w:r>
      <w:bookmarkEnd w:id="4040"/>
      <w:bookmarkEnd w:id="4041"/>
      <w:bookmarkEnd w:id="4042"/>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4043" w:name="_Toc21096133"/>
      <w:bookmarkStart w:id="4044" w:name="_Toc29763332"/>
      <w:bookmarkStart w:id="4045" w:name="_Toc45869617"/>
      <w:bookmarkStart w:id="4046" w:name="_Toc52554870"/>
      <w:bookmarkStart w:id="4047" w:name="_Toc52555340"/>
      <w:bookmarkStart w:id="4048" w:name="_Toc61112572"/>
      <w:bookmarkStart w:id="4049" w:name="_Toc67911724"/>
      <w:bookmarkStart w:id="4050" w:name="_Toc74843199"/>
      <w:bookmarkStart w:id="4051" w:name="_Toc76503582"/>
      <w:bookmarkStart w:id="4052" w:name="_Toc83041025"/>
      <w:r w:rsidRPr="00EF2F0E">
        <w:rPr>
          <w:lang w:eastAsia="zh-CN"/>
        </w:rPr>
        <w:t>10</w:t>
      </w:r>
      <w:r w:rsidRPr="00EF2F0E">
        <w:rPr>
          <w:lang w:eastAsia="zh-CN"/>
        </w:rPr>
        <w:tab/>
        <w:t>Radiated receiver characteristics</w:t>
      </w:r>
      <w:bookmarkEnd w:id="4043"/>
      <w:bookmarkEnd w:id="4044"/>
      <w:bookmarkEnd w:id="4045"/>
      <w:bookmarkEnd w:id="4046"/>
      <w:bookmarkEnd w:id="4047"/>
      <w:bookmarkEnd w:id="4048"/>
      <w:bookmarkEnd w:id="4049"/>
      <w:bookmarkEnd w:id="4050"/>
      <w:bookmarkEnd w:id="4051"/>
      <w:bookmarkEnd w:id="4052"/>
    </w:p>
    <w:p w14:paraId="0984FC8D" w14:textId="77777777" w:rsidR="00B15E99" w:rsidRPr="00EF2F0E" w:rsidRDefault="00B15E99" w:rsidP="00A40339">
      <w:pPr>
        <w:pStyle w:val="Heading2"/>
        <w:rPr>
          <w:lang w:eastAsia="zh-CN"/>
        </w:rPr>
      </w:pPr>
      <w:bookmarkStart w:id="4053" w:name="_Toc21096134"/>
      <w:bookmarkStart w:id="4054" w:name="_Toc29763333"/>
      <w:bookmarkStart w:id="4055" w:name="_Toc45869618"/>
      <w:bookmarkStart w:id="4056" w:name="_Toc52554871"/>
      <w:bookmarkStart w:id="4057" w:name="_Toc52555341"/>
      <w:bookmarkStart w:id="4058" w:name="_Toc61112573"/>
      <w:bookmarkStart w:id="4059" w:name="_Toc67911725"/>
      <w:bookmarkStart w:id="4060" w:name="_Toc74843200"/>
      <w:bookmarkStart w:id="4061" w:name="_Toc76503583"/>
      <w:bookmarkStart w:id="4062" w:name="_Toc83041026"/>
      <w:r w:rsidRPr="00EF2F0E">
        <w:rPr>
          <w:lang w:eastAsia="zh-CN"/>
        </w:rPr>
        <w:t>10.1</w:t>
      </w:r>
      <w:r w:rsidRPr="00EF2F0E">
        <w:rPr>
          <w:lang w:eastAsia="zh-CN"/>
        </w:rPr>
        <w:tab/>
        <w:t>General</w:t>
      </w:r>
      <w:bookmarkEnd w:id="4053"/>
      <w:bookmarkEnd w:id="4054"/>
      <w:bookmarkEnd w:id="4055"/>
      <w:bookmarkEnd w:id="4056"/>
      <w:bookmarkEnd w:id="4057"/>
      <w:bookmarkEnd w:id="4058"/>
      <w:bookmarkEnd w:id="4059"/>
      <w:bookmarkEnd w:id="4060"/>
      <w:bookmarkEnd w:id="4061"/>
      <w:bookmarkEnd w:id="4062"/>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4063" w:name="_Toc21096135"/>
      <w:bookmarkStart w:id="4064" w:name="_Toc29763334"/>
      <w:bookmarkStart w:id="4065" w:name="_Toc45869619"/>
      <w:bookmarkStart w:id="4066" w:name="_Toc52554872"/>
      <w:bookmarkStart w:id="4067" w:name="_Toc52555342"/>
      <w:bookmarkStart w:id="4068" w:name="_Toc61112574"/>
      <w:bookmarkStart w:id="4069" w:name="_Toc67911726"/>
      <w:bookmarkStart w:id="4070" w:name="_Toc74843201"/>
      <w:bookmarkStart w:id="4071" w:name="_Toc76503584"/>
      <w:bookmarkStart w:id="4072" w:name="_Toc83041027"/>
      <w:r w:rsidRPr="00EF2F0E">
        <w:rPr>
          <w:lang w:val="sv-FI" w:eastAsia="zh-CN"/>
        </w:rPr>
        <w:t>10.2</w:t>
      </w:r>
      <w:r w:rsidRPr="00EF2F0E">
        <w:rPr>
          <w:lang w:val="sv-FI" w:eastAsia="zh-CN"/>
        </w:rPr>
        <w:tab/>
        <w:t>OTA sensitivity</w:t>
      </w:r>
      <w:bookmarkEnd w:id="4063"/>
      <w:bookmarkEnd w:id="4064"/>
      <w:bookmarkEnd w:id="4065"/>
      <w:bookmarkEnd w:id="4066"/>
      <w:bookmarkEnd w:id="4067"/>
      <w:bookmarkEnd w:id="4068"/>
      <w:bookmarkEnd w:id="4069"/>
      <w:bookmarkEnd w:id="4070"/>
      <w:bookmarkEnd w:id="4071"/>
      <w:bookmarkEnd w:id="4072"/>
    </w:p>
    <w:p w14:paraId="0984FC9B" w14:textId="77777777" w:rsidR="00B15E99" w:rsidRPr="00EF2F0E" w:rsidRDefault="00B15E99" w:rsidP="00A40339">
      <w:pPr>
        <w:pStyle w:val="Heading3"/>
      </w:pPr>
      <w:bookmarkStart w:id="4073" w:name="_Toc21096136"/>
      <w:bookmarkStart w:id="4074" w:name="_Toc29763335"/>
      <w:bookmarkStart w:id="4075" w:name="_Toc45869620"/>
      <w:bookmarkStart w:id="4076" w:name="_Toc52554873"/>
      <w:bookmarkStart w:id="4077" w:name="_Toc52555343"/>
      <w:bookmarkStart w:id="4078" w:name="_Toc61112575"/>
      <w:bookmarkStart w:id="4079" w:name="_Toc67911727"/>
      <w:bookmarkStart w:id="4080" w:name="_Toc74843202"/>
      <w:bookmarkStart w:id="4081" w:name="_Toc76503585"/>
      <w:bookmarkStart w:id="4082" w:name="_Toc83041028"/>
      <w:r w:rsidRPr="00EF2F0E">
        <w:t>10.2.1</w:t>
      </w:r>
      <w:r w:rsidRPr="00EF2F0E">
        <w:tab/>
        <w:t>General</w:t>
      </w:r>
      <w:bookmarkEnd w:id="4073"/>
      <w:bookmarkEnd w:id="4074"/>
      <w:bookmarkEnd w:id="4075"/>
      <w:bookmarkEnd w:id="4076"/>
      <w:bookmarkEnd w:id="4077"/>
      <w:bookmarkEnd w:id="4078"/>
      <w:bookmarkEnd w:id="4079"/>
      <w:bookmarkEnd w:id="4080"/>
      <w:bookmarkEnd w:id="4081"/>
      <w:bookmarkEnd w:id="4082"/>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4083" w:name="_Toc21096137"/>
      <w:bookmarkStart w:id="4084" w:name="_Toc29763336"/>
      <w:bookmarkStart w:id="4085" w:name="_Toc45869621"/>
      <w:bookmarkStart w:id="4086" w:name="_Toc52554874"/>
      <w:bookmarkStart w:id="4087" w:name="_Toc52555344"/>
      <w:bookmarkStart w:id="4088" w:name="_Toc61112576"/>
      <w:bookmarkStart w:id="4089" w:name="_Toc67911728"/>
      <w:bookmarkStart w:id="4090" w:name="_Toc74843203"/>
      <w:bookmarkStart w:id="4091" w:name="_Toc76503586"/>
      <w:bookmarkStart w:id="4092" w:name="_Toc83041029"/>
      <w:r w:rsidRPr="00EF2F0E">
        <w:rPr>
          <w:lang w:eastAsia="zh-CN"/>
        </w:rPr>
        <w:t>10.2.2</w:t>
      </w:r>
      <w:r w:rsidRPr="00EF2F0E">
        <w:rPr>
          <w:lang w:eastAsia="zh-CN"/>
        </w:rPr>
        <w:tab/>
        <w:t>Minimum requirement for MSR operation</w:t>
      </w:r>
      <w:bookmarkEnd w:id="4083"/>
      <w:bookmarkEnd w:id="4084"/>
      <w:bookmarkEnd w:id="4085"/>
      <w:bookmarkEnd w:id="4086"/>
      <w:bookmarkEnd w:id="4087"/>
      <w:bookmarkEnd w:id="4088"/>
      <w:bookmarkEnd w:id="4089"/>
      <w:bookmarkEnd w:id="4090"/>
      <w:bookmarkEnd w:id="4091"/>
      <w:bookmarkEnd w:id="4092"/>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4093" w:name="_Toc21096138"/>
      <w:bookmarkStart w:id="4094" w:name="_Toc29763337"/>
      <w:bookmarkStart w:id="4095" w:name="_Toc45869622"/>
      <w:bookmarkStart w:id="4096" w:name="_Toc52554875"/>
      <w:bookmarkStart w:id="4097" w:name="_Toc52555345"/>
      <w:bookmarkStart w:id="4098" w:name="_Toc61112577"/>
      <w:bookmarkStart w:id="4099" w:name="_Toc67911729"/>
      <w:bookmarkStart w:id="4100" w:name="_Toc74843204"/>
      <w:bookmarkStart w:id="4101" w:name="_Toc76503587"/>
      <w:bookmarkStart w:id="4102" w:name="_Toc83041030"/>
      <w:r w:rsidRPr="00EF2F0E">
        <w:rPr>
          <w:lang w:eastAsia="zh-CN"/>
        </w:rPr>
        <w:t>10.2.3</w:t>
      </w:r>
      <w:r w:rsidRPr="00EF2F0E">
        <w:rPr>
          <w:lang w:eastAsia="zh-CN"/>
        </w:rPr>
        <w:tab/>
        <w:t>Minimum requirement for single RAT UTRA operation</w:t>
      </w:r>
      <w:bookmarkEnd w:id="4093"/>
      <w:bookmarkEnd w:id="4094"/>
      <w:bookmarkEnd w:id="4095"/>
      <w:bookmarkEnd w:id="4096"/>
      <w:bookmarkEnd w:id="4097"/>
      <w:bookmarkEnd w:id="4098"/>
      <w:bookmarkEnd w:id="4099"/>
      <w:bookmarkEnd w:id="4100"/>
      <w:bookmarkEnd w:id="4101"/>
      <w:bookmarkEnd w:id="4102"/>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4103" w:name="_Toc21096139"/>
      <w:bookmarkStart w:id="4104" w:name="_Toc29763338"/>
      <w:bookmarkStart w:id="4105" w:name="_Toc45869623"/>
      <w:bookmarkStart w:id="4106" w:name="_Toc52554876"/>
      <w:bookmarkStart w:id="4107" w:name="_Toc52555346"/>
      <w:bookmarkStart w:id="4108" w:name="_Toc61112578"/>
      <w:bookmarkStart w:id="4109" w:name="_Toc67911730"/>
      <w:bookmarkStart w:id="4110" w:name="_Toc74843205"/>
      <w:bookmarkStart w:id="4111" w:name="_Toc76503588"/>
      <w:bookmarkStart w:id="4112" w:name="_Toc83041031"/>
      <w:r w:rsidRPr="00EF2F0E">
        <w:rPr>
          <w:lang w:eastAsia="zh-CN"/>
        </w:rPr>
        <w:t>10.2.4</w:t>
      </w:r>
      <w:r w:rsidRPr="00EF2F0E">
        <w:rPr>
          <w:lang w:eastAsia="zh-CN"/>
        </w:rPr>
        <w:tab/>
        <w:t>Minimum requirement for single RAT E-UTRA operation</w:t>
      </w:r>
      <w:bookmarkEnd w:id="4103"/>
      <w:bookmarkEnd w:id="4104"/>
      <w:bookmarkEnd w:id="4105"/>
      <w:bookmarkEnd w:id="4106"/>
      <w:bookmarkEnd w:id="4107"/>
      <w:bookmarkEnd w:id="4108"/>
      <w:bookmarkEnd w:id="4109"/>
      <w:bookmarkEnd w:id="4110"/>
      <w:bookmarkEnd w:id="4111"/>
      <w:bookmarkEnd w:id="4112"/>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4113" w:name="_Toc21096140"/>
      <w:bookmarkStart w:id="4114" w:name="_Toc29763339"/>
      <w:bookmarkStart w:id="4115" w:name="_Toc45869624"/>
      <w:bookmarkStart w:id="4116" w:name="_Toc52554877"/>
      <w:bookmarkStart w:id="4117" w:name="_Toc52555347"/>
      <w:bookmarkStart w:id="4118" w:name="_Toc61112579"/>
      <w:bookmarkStart w:id="4119" w:name="_Toc67911731"/>
      <w:bookmarkStart w:id="4120" w:name="_Toc74843206"/>
      <w:bookmarkStart w:id="4121" w:name="_Toc76503589"/>
      <w:bookmarkStart w:id="4122" w:name="_Toc83041032"/>
      <w:r w:rsidRPr="00EF2F0E">
        <w:t>10.3</w:t>
      </w:r>
      <w:r w:rsidRPr="00EF2F0E">
        <w:tab/>
        <w:t>OTA Reference sensitivity level</w:t>
      </w:r>
      <w:bookmarkEnd w:id="4113"/>
      <w:bookmarkEnd w:id="4114"/>
      <w:bookmarkEnd w:id="4115"/>
      <w:bookmarkEnd w:id="4116"/>
      <w:bookmarkEnd w:id="4117"/>
      <w:bookmarkEnd w:id="4118"/>
      <w:bookmarkEnd w:id="4119"/>
      <w:bookmarkEnd w:id="4120"/>
      <w:bookmarkEnd w:id="4121"/>
      <w:bookmarkEnd w:id="4122"/>
    </w:p>
    <w:p w14:paraId="0984FCD5" w14:textId="77777777" w:rsidR="00B15E99" w:rsidRPr="00EF2F0E" w:rsidRDefault="00B15E99" w:rsidP="00A40339">
      <w:pPr>
        <w:pStyle w:val="Heading3"/>
      </w:pPr>
      <w:bookmarkStart w:id="4123" w:name="_Toc21096141"/>
      <w:bookmarkStart w:id="4124" w:name="_Toc29763340"/>
      <w:bookmarkStart w:id="4125" w:name="_Toc45869625"/>
      <w:bookmarkStart w:id="4126" w:name="_Toc52554878"/>
      <w:bookmarkStart w:id="4127" w:name="_Toc52555348"/>
      <w:bookmarkStart w:id="4128" w:name="_Toc61112580"/>
      <w:bookmarkStart w:id="4129" w:name="_Toc67911732"/>
      <w:bookmarkStart w:id="4130" w:name="_Toc74843207"/>
      <w:bookmarkStart w:id="4131" w:name="_Toc76503590"/>
      <w:bookmarkStart w:id="4132" w:name="_Toc83041033"/>
      <w:r w:rsidRPr="00EF2F0E">
        <w:t>10.3.1</w:t>
      </w:r>
      <w:r w:rsidRPr="00EF2F0E">
        <w:tab/>
        <w:t>General</w:t>
      </w:r>
      <w:bookmarkEnd w:id="4123"/>
      <w:bookmarkEnd w:id="4124"/>
      <w:bookmarkEnd w:id="4125"/>
      <w:bookmarkEnd w:id="4126"/>
      <w:bookmarkEnd w:id="4127"/>
      <w:bookmarkEnd w:id="4128"/>
      <w:bookmarkEnd w:id="4129"/>
      <w:bookmarkEnd w:id="4130"/>
      <w:bookmarkEnd w:id="4131"/>
      <w:bookmarkEnd w:id="4132"/>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4133" w:name="_Toc21096142"/>
      <w:bookmarkStart w:id="4134" w:name="_Toc29763341"/>
      <w:bookmarkStart w:id="4135" w:name="_Toc45869626"/>
      <w:bookmarkStart w:id="4136" w:name="_Toc52554879"/>
      <w:bookmarkStart w:id="4137" w:name="_Toc52555349"/>
      <w:bookmarkStart w:id="4138" w:name="_Toc61112581"/>
      <w:bookmarkStart w:id="4139" w:name="_Toc67911733"/>
      <w:bookmarkStart w:id="4140" w:name="_Toc74843208"/>
      <w:bookmarkStart w:id="4141" w:name="_Toc76503591"/>
      <w:bookmarkStart w:id="4142" w:name="_Toc83041034"/>
      <w:r w:rsidRPr="00EF2F0E">
        <w:t>10.3.2</w:t>
      </w:r>
      <w:r w:rsidRPr="00EF2F0E">
        <w:tab/>
        <w:t>Minimum requirement for MSR operation</w:t>
      </w:r>
      <w:bookmarkEnd w:id="4133"/>
      <w:bookmarkEnd w:id="4134"/>
      <w:bookmarkEnd w:id="4135"/>
      <w:bookmarkEnd w:id="4136"/>
      <w:bookmarkEnd w:id="4137"/>
      <w:bookmarkEnd w:id="4138"/>
      <w:bookmarkEnd w:id="4139"/>
      <w:bookmarkEnd w:id="4140"/>
      <w:bookmarkEnd w:id="4141"/>
      <w:bookmarkEnd w:id="4142"/>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4143" w:name="_Toc21096143"/>
      <w:bookmarkStart w:id="4144" w:name="_Toc29763342"/>
      <w:bookmarkStart w:id="4145" w:name="_Toc45869627"/>
      <w:bookmarkStart w:id="4146" w:name="_Toc52554880"/>
      <w:bookmarkStart w:id="4147" w:name="_Toc52555350"/>
      <w:bookmarkStart w:id="4148" w:name="_Toc61112582"/>
      <w:bookmarkStart w:id="4149" w:name="_Toc67911734"/>
      <w:bookmarkStart w:id="4150" w:name="_Toc74843209"/>
      <w:bookmarkStart w:id="4151" w:name="_Toc76503592"/>
      <w:bookmarkStart w:id="4152" w:name="_Toc83041035"/>
      <w:r w:rsidRPr="00EF2F0E">
        <w:t>10.3.3</w:t>
      </w:r>
      <w:r w:rsidRPr="00EF2F0E">
        <w:tab/>
        <w:t>Minimum requirement for single RAT UTRA operation</w:t>
      </w:r>
      <w:bookmarkEnd w:id="4143"/>
      <w:bookmarkEnd w:id="4144"/>
      <w:bookmarkEnd w:id="4145"/>
      <w:bookmarkEnd w:id="4146"/>
      <w:bookmarkEnd w:id="4147"/>
      <w:bookmarkEnd w:id="4148"/>
      <w:bookmarkEnd w:id="4149"/>
      <w:bookmarkEnd w:id="4150"/>
      <w:bookmarkEnd w:id="4151"/>
      <w:bookmarkEnd w:id="4152"/>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4153" w:name="_Toc21096144"/>
      <w:bookmarkStart w:id="4154" w:name="_Toc29763343"/>
      <w:bookmarkStart w:id="4155" w:name="_Toc45869628"/>
      <w:bookmarkStart w:id="4156" w:name="_Toc52554881"/>
      <w:bookmarkStart w:id="4157" w:name="_Toc52555351"/>
      <w:bookmarkStart w:id="4158" w:name="_Toc61112583"/>
      <w:bookmarkStart w:id="4159" w:name="_Toc67911735"/>
      <w:bookmarkStart w:id="4160" w:name="_Toc74843210"/>
      <w:bookmarkStart w:id="4161" w:name="_Toc76503593"/>
      <w:bookmarkStart w:id="4162" w:name="_Toc83041036"/>
      <w:r w:rsidRPr="00EF2F0E">
        <w:t>10.3.4</w:t>
      </w:r>
      <w:r w:rsidRPr="00EF2F0E">
        <w:tab/>
        <w:t>Minimum requirement for single RAT E-UTRA operation</w:t>
      </w:r>
      <w:bookmarkEnd w:id="4153"/>
      <w:bookmarkEnd w:id="4154"/>
      <w:bookmarkEnd w:id="4155"/>
      <w:bookmarkEnd w:id="4156"/>
      <w:bookmarkEnd w:id="4157"/>
      <w:bookmarkEnd w:id="4158"/>
      <w:bookmarkEnd w:id="4159"/>
      <w:bookmarkEnd w:id="4160"/>
      <w:bookmarkEnd w:id="4161"/>
      <w:bookmarkEnd w:id="4162"/>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4163" w:name="_Toc21096145"/>
      <w:bookmarkStart w:id="4164" w:name="_Toc29763344"/>
      <w:bookmarkStart w:id="4165" w:name="_Toc45869629"/>
      <w:bookmarkStart w:id="4166" w:name="_Toc52554882"/>
      <w:bookmarkStart w:id="4167" w:name="_Toc52555352"/>
      <w:bookmarkStart w:id="4168" w:name="_Toc61112584"/>
      <w:bookmarkStart w:id="4169" w:name="_Toc67911736"/>
      <w:bookmarkStart w:id="4170" w:name="_Toc74843211"/>
      <w:bookmarkStart w:id="4171" w:name="_Toc76503594"/>
      <w:bookmarkStart w:id="4172" w:name="_Toc83041037"/>
      <w:r w:rsidRPr="00EF2F0E">
        <w:t>10.4</w:t>
      </w:r>
      <w:r w:rsidRPr="00EF2F0E">
        <w:tab/>
        <w:t>OTA Dynamic range</w:t>
      </w:r>
      <w:bookmarkEnd w:id="4163"/>
      <w:bookmarkEnd w:id="4164"/>
      <w:bookmarkEnd w:id="4165"/>
      <w:bookmarkEnd w:id="4166"/>
      <w:bookmarkEnd w:id="4167"/>
      <w:bookmarkEnd w:id="4168"/>
      <w:bookmarkEnd w:id="4169"/>
      <w:bookmarkEnd w:id="4170"/>
      <w:bookmarkEnd w:id="4171"/>
      <w:bookmarkEnd w:id="4172"/>
    </w:p>
    <w:p w14:paraId="0984FD67" w14:textId="77777777" w:rsidR="00B15E99" w:rsidRPr="00EF2F0E" w:rsidRDefault="00B15E99" w:rsidP="00A40339">
      <w:pPr>
        <w:pStyle w:val="Heading4"/>
        <w:ind w:left="0" w:firstLine="0"/>
      </w:pPr>
      <w:bookmarkStart w:id="4173" w:name="_Toc21096146"/>
      <w:bookmarkStart w:id="4174" w:name="_Toc29763345"/>
      <w:bookmarkStart w:id="4175" w:name="_Toc45869630"/>
      <w:bookmarkStart w:id="4176" w:name="_Toc52554883"/>
      <w:bookmarkStart w:id="4177" w:name="_Toc52555353"/>
      <w:bookmarkStart w:id="4178" w:name="_Toc61112585"/>
      <w:bookmarkStart w:id="4179" w:name="_Toc67911737"/>
      <w:bookmarkStart w:id="4180" w:name="_Toc74843212"/>
      <w:bookmarkStart w:id="4181" w:name="_Toc76503595"/>
      <w:bookmarkStart w:id="4182" w:name="_Toc83041038"/>
      <w:r w:rsidRPr="00EF2F0E">
        <w:t>10.4.1</w:t>
      </w:r>
      <w:r w:rsidRPr="00EF2F0E">
        <w:tab/>
        <w:t>General</w:t>
      </w:r>
      <w:bookmarkEnd w:id="4173"/>
      <w:bookmarkEnd w:id="4174"/>
      <w:bookmarkEnd w:id="4175"/>
      <w:bookmarkEnd w:id="4176"/>
      <w:bookmarkEnd w:id="4177"/>
      <w:bookmarkEnd w:id="4178"/>
      <w:bookmarkEnd w:id="4179"/>
      <w:bookmarkEnd w:id="4180"/>
      <w:bookmarkEnd w:id="4181"/>
      <w:bookmarkEnd w:id="4182"/>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4183" w:name="_Toc21096147"/>
      <w:bookmarkStart w:id="4184" w:name="_Toc29763346"/>
      <w:bookmarkStart w:id="4185" w:name="_Toc45869631"/>
      <w:bookmarkStart w:id="4186" w:name="_Toc52554884"/>
      <w:bookmarkStart w:id="4187" w:name="_Toc52555354"/>
      <w:bookmarkStart w:id="4188" w:name="_Toc61112586"/>
      <w:bookmarkStart w:id="4189" w:name="_Toc67911738"/>
      <w:bookmarkStart w:id="4190" w:name="_Toc74843213"/>
      <w:bookmarkStart w:id="4191" w:name="_Toc76503596"/>
      <w:bookmarkStart w:id="4192" w:name="_Toc83041039"/>
      <w:r w:rsidRPr="00EF2F0E">
        <w:t>10.4.2</w:t>
      </w:r>
      <w:r w:rsidRPr="00EF2F0E">
        <w:tab/>
        <w:t>Minimum requirement for MSR operation</w:t>
      </w:r>
      <w:bookmarkEnd w:id="4183"/>
      <w:bookmarkEnd w:id="4184"/>
      <w:bookmarkEnd w:id="4185"/>
      <w:bookmarkEnd w:id="4186"/>
      <w:bookmarkEnd w:id="4187"/>
      <w:bookmarkEnd w:id="4188"/>
      <w:bookmarkEnd w:id="4189"/>
      <w:bookmarkEnd w:id="4190"/>
      <w:bookmarkEnd w:id="4191"/>
      <w:bookmarkEnd w:id="4192"/>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4193" w:name="_Toc21096148"/>
      <w:bookmarkStart w:id="4194" w:name="_Toc29763347"/>
      <w:bookmarkStart w:id="4195" w:name="_Toc45869632"/>
      <w:bookmarkStart w:id="4196" w:name="_Toc52554885"/>
      <w:bookmarkStart w:id="4197" w:name="_Toc52555355"/>
      <w:bookmarkStart w:id="4198" w:name="_Toc61112587"/>
      <w:bookmarkStart w:id="4199" w:name="_Toc67911739"/>
      <w:bookmarkStart w:id="4200" w:name="_Toc74843214"/>
      <w:bookmarkStart w:id="4201" w:name="_Toc76503597"/>
      <w:bookmarkStart w:id="4202" w:name="_Toc83041040"/>
      <w:r w:rsidRPr="00EF2F0E">
        <w:t>10.4.3</w:t>
      </w:r>
      <w:r w:rsidRPr="00EF2F0E">
        <w:tab/>
        <w:t>Minimum requirement for single RAT UTRA operation</w:t>
      </w:r>
      <w:bookmarkEnd w:id="4193"/>
      <w:bookmarkEnd w:id="4194"/>
      <w:bookmarkEnd w:id="4195"/>
      <w:bookmarkEnd w:id="4196"/>
      <w:bookmarkEnd w:id="4197"/>
      <w:bookmarkEnd w:id="4198"/>
      <w:bookmarkEnd w:id="4199"/>
      <w:bookmarkEnd w:id="4200"/>
      <w:bookmarkEnd w:id="4201"/>
      <w:bookmarkEnd w:id="4202"/>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4203" w:name="_Toc21096149"/>
      <w:bookmarkStart w:id="4204" w:name="_Toc29763348"/>
      <w:bookmarkStart w:id="4205" w:name="_Toc45869633"/>
      <w:bookmarkStart w:id="4206" w:name="_Toc52554886"/>
      <w:bookmarkStart w:id="4207" w:name="_Toc52555356"/>
      <w:bookmarkStart w:id="4208" w:name="_Toc61112588"/>
      <w:bookmarkStart w:id="4209" w:name="_Toc67911740"/>
      <w:bookmarkStart w:id="4210" w:name="_Toc74843215"/>
      <w:bookmarkStart w:id="4211" w:name="_Toc76503598"/>
      <w:bookmarkStart w:id="4212" w:name="_Toc83041041"/>
      <w:r w:rsidRPr="00EF2F0E">
        <w:t>10.4.4</w:t>
      </w:r>
      <w:r w:rsidRPr="00EF2F0E">
        <w:tab/>
        <w:t>Minimum requirement for single RAT E-UTRA operation</w:t>
      </w:r>
      <w:bookmarkEnd w:id="4203"/>
      <w:bookmarkEnd w:id="4204"/>
      <w:bookmarkEnd w:id="4205"/>
      <w:bookmarkEnd w:id="4206"/>
      <w:bookmarkEnd w:id="4207"/>
      <w:bookmarkEnd w:id="4208"/>
      <w:bookmarkEnd w:id="4209"/>
      <w:bookmarkEnd w:id="4210"/>
      <w:bookmarkEnd w:id="4211"/>
      <w:bookmarkEnd w:id="4212"/>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4213" w:name="_Toc21096150"/>
      <w:bookmarkStart w:id="4214" w:name="_Toc29763349"/>
      <w:bookmarkStart w:id="4215" w:name="_Toc45869634"/>
      <w:bookmarkStart w:id="4216" w:name="_Toc52554887"/>
      <w:bookmarkStart w:id="4217" w:name="_Toc52555357"/>
      <w:bookmarkStart w:id="4218" w:name="_Toc61112589"/>
      <w:bookmarkStart w:id="4219" w:name="_Toc67911741"/>
      <w:bookmarkStart w:id="4220" w:name="_Toc74843216"/>
      <w:bookmarkStart w:id="4221" w:name="_Toc76503599"/>
      <w:bookmarkStart w:id="4222" w:name="_Toc83041042"/>
      <w:r w:rsidRPr="00EF2F0E">
        <w:t>10.5</w:t>
      </w:r>
      <w:r w:rsidRPr="00EF2F0E">
        <w:tab/>
        <w:t>OTA Adjacent channel selectivity, general blocking, and narrowband blocking</w:t>
      </w:r>
      <w:bookmarkEnd w:id="4213"/>
      <w:bookmarkEnd w:id="4214"/>
      <w:bookmarkEnd w:id="4215"/>
      <w:bookmarkEnd w:id="4216"/>
      <w:bookmarkEnd w:id="4217"/>
      <w:bookmarkEnd w:id="4218"/>
      <w:bookmarkEnd w:id="4219"/>
      <w:bookmarkEnd w:id="4220"/>
      <w:bookmarkEnd w:id="4221"/>
      <w:bookmarkEnd w:id="4222"/>
    </w:p>
    <w:p w14:paraId="0984FE29" w14:textId="77777777" w:rsidR="00B15E99" w:rsidRPr="00EF2F0E" w:rsidRDefault="00B15E99" w:rsidP="00A40339">
      <w:pPr>
        <w:pStyle w:val="Heading3"/>
        <w:ind w:left="0" w:firstLine="0"/>
      </w:pPr>
      <w:bookmarkStart w:id="4223" w:name="_Toc21096151"/>
      <w:bookmarkStart w:id="4224" w:name="_Toc29763350"/>
      <w:bookmarkStart w:id="4225" w:name="_Toc45869635"/>
      <w:bookmarkStart w:id="4226" w:name="_Toc52554888"/>
      <w:bookmarkStart w:id="4227" w:name="_Toc52555358"/>
      <w:bookmarkStart w:id="4228" w:name="_Toc61112590"/>
      <w:bookmarkStart w:id="4229" w:name="_Toc67911742"/>
      <w:bookmarkStart w:id="4230" w:name="_Toc74843217"/>
      <w:bookmarkStart w:id="4231" w:name="_Toc76503600"/>
      <w:bookmarkStart w:id="4232" w:name="_Toc83041043"/>
      <w:r w:rsidRPr="00EF2F0E">
        <w:t>10.5.1</w:t>
      </w:r>
      <w:r w:rsidRPr="00EF2F0E">
        <w:tab/>
        <w:t>General</w:t>
      </w:r>
      <w:bookmarkEnd w:id="4223"/>
      <w:bookmarkEnd w:id="4224"/>
      <w:bookmarkEnd w:id="4225"/>
      <w:bookmarkEnd w:id="4226"/>
      <w:bookmarkEnd w:id="4227"/>
      <w:bookmarkEnd w:id="4228"/>
      <w:bookmarkEnd w:id="4229"/>
      <w:bookmarkEnd w:id="4230"/>
      <w:bookmarkEnd w:id="4231"/>
      <w:bookmarkEnd w:id="4232"/>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4233" w:name="_Toc21096152"/>
      <w:bookmarkStart w:id="4234" w:name="_Toc29763351"/>
      <w:bookmarkStart w:id="4235" w:name="_Toc45869636"/>
      <w:bookmarkStart w:id="4236" w:name="_Toc52554889"/>
      <w:bookmarkStart w:id="4237" w:name="_Toc52555359"/>
      <w:bookmarkStart w:id="4238" w:name="_Toc61112591"/>
      <w:bookmarkStart w:id="4239" w:name="_Toc67911743"/>
      <w:bookmarkStart w:id="4240" w:name="_Toc74843218"/>
      <w:bookmarkStart w:id="4241" w:name="_Toc76503601"/>
      <w:bookmarkStart w:id="4242" w:name="_Toc83041044"/>
      <w:r w:rsidRPr="00EF2F0E">
        <w:t>10.5.2</w:t>
      </w:r>
      <w:r w:rsidRPr="00EF2F0E">
        <w:tab/>
        <w:t>Minimum requirement for MSR operation</w:t>
      </w:r>
      <w:bookmarkEnd w:id="4233"/>
      <w:bookmarkEnd w:id="4234"/>
      <w:bookmarkEnd w:id="4235"/>
      <w:bookmarkEnd w:id="4236"/>
      <w:bookmarkEnd w:id="4237"/>
      <w:bookmarkEnd w:id="4238"/>
      <w:bookmarkEnd w:id="4239"/>
      <w:bookmarkEnd w:id="4240"/>
      <w:bookmarkEnd w:id="4241"/>
      <w:bookmarkEnd w:id="4242"/>
    </w:p>
    <w:p w14:paraId="0984FE3D" w14:textId="77777777" w:rsidR="00B15E99" w:rsidRPr="00EF2F0E" w:rsidRDefault="00B15E99" w:rsidP="00AB06FD">
      <w:pPr>
        <w:pStyle w:val="Heading4"/>
        <w:ind w:left="0" w:firstLine="0"/>
      </w:pPr>
      <w:bookmarkStart w:id="4243" w:name="_Toc21096153"/>
      <w:bookmarkStart w:id="4244" w:name="_Toc29763352"/>
      <w:bookmarkStart w:id="4245" w:name="_Toc45869637"/>
      <w:bookmarkStart w:id="4246" w:name="_Toc52554890"/>
      <w:bookmarkStart w:id="4247" w:name="_Toc52555360"/>
      <w:bookmarkStart w:id="4248" w:name="_Toc61112592"/>
      <w:bookmarkStart w:id="4249" w:name="_Toc67911744"/>
      <w:bookmarkStart w:id="4250" w:name="_Toc74843219"/>
      <w:bookmarkStart w:id="4251" w:name="_Toc76503602"/>
      <w:bookmarkStart w:id="4252" w:name="_Toc83041045"/>
      <w:r w:rsidRPr="00EF2F0E">
        <w:t>10.5.2.1</w:t>
      </w:r>
      <w:r w:rsidRPr="00EF2F0E">
        <w:tab/>
        <w:t>General minimum requirement</w:t>
      </w:r>
      <w:bookmarkEnd w:id="4243"/>
      <w:bookmarkEnd w:id="4244"/>
      <w:bookmarkEnd w:id="4245"/>
      <w:bookmarkEnd w:id="4246"/>
      <w:bookmarkEnd w:id="4247"/>
      <w:bookmarkEnd w:id="4248"/>
      <w:bookmarkEnd w:id="4249"/>
      <w:bookmarkEnd w:id="4250"/>
      <w:bookmarkEnd w:id="4251"/>
      <w:bookmarkEnd w:id="4252"/>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4253" w:name="_Toc21096154"/>
      <w:bookmarkStart w:id="4254" w:name="_Toc29763353"/>
      <w:bookmarkStart w:id="4255" w:name="_Toc45869638"/>
      <w:bookmarkStart w:id="4256" w:name="_Toc52554891"/>
      <w:bookmarkStart w:id="4257" w:name="_Toc52555361"/>
      <w:bookmarkStart w:id="4258" w:name="_Toc61112593"/>
      <w:bookmarkStart w:id="4259" w:name="_Toc67911745"/>
      <w:bookmarkStart w:id="4260" w:name="_Toc74843220"/>
      <w:bookmarkStart w:id="4261" w:name="_Toc76503603"/>
      <w:bookmarkStart w:id="4262" w:name="_Toc83041046"/>
      <w:r w:rsidRPr="00EF2F0E">
        <w:t>10.5.2.2</w:t>
      </w:r>
      <w:r w:rsidRPr="00EF2F0E">
        <w:tab/>
        <w:t>General narrowband blocking minimum requirement</w:t>
      </w:r>
      <w:bookmarkEnd w:id="4253"/>
      <w:bookmarkEnd w:id="4254"/>
      <w:bookmarkEnd w:id="4255"/>
      <w:bookmarkEnd w:id="4256"/>
      <w:bookmarkEnd w:id="4257"/>
      <w:bookmarkEnd w:id="4258"/>
      <w:bookmarkEnd w:id="4259"/>
      <w:bookmarkEnd w:id="4260"/>
      <w:bookmarkEnd w:id="4261"/>
      <w:bookmarkEnd w:id="4262"/>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4263"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4263"/>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4264" w:name="_Toc21096155"/>
      <w:bookmarkStart w:id="4265" w:name="_Toc29763354"/>
      <w:bookmarkStart w:id="4266" w:name="_Toc45869639"/>
      <w:bookmarkStart w:id="4267" w:name="_Toc52554892"/>
      <w:bookmarkStart w:id="4268" w:name="_Toc52555362"/>
      <w:bookmarkStart w:id="4269" w:name="_Toc61112594"/>
      <w:bookmarkStart w:id="4270" w:name="_Toc67911746"/>
      <w:bookmarkStart w:id="4271" w:name="_Toc74843221"/>
      <w:bookmarkStart w:id="4272" w:name="_Toc76503604"/>
      <w:bookmarkStart w:id="4273" w:name="_Toc83041047"/>
      <w:r w:rsidRPr="00EF2F0E">
        <w:t>10.5.2.3</w:t>
      </w:r>
      <w:r w:rsidRPr="00EF2F0E">
        <w:tab/>
        <w:t>Additional BC3 blocking minimum requirement</w:t>
      </w:r>
      <w:bookmarkEnd w:id="4264"/>
      <w:bookmarkEnd w:id="4265"/>
      <w:bookmarkEnd w:id="4266"/>
      <w:bookmarkEnd w:id="4267"/>
      <w:bookmarkEnd w:id="4268"/>
      <w:bookmarkEnd w:id="4269"/>
      <w:bookmarkEnd w:id="4270"/>
      <w:bookmarkEnd w:id="4271"/>
      <w:bookmarkEnd w:id="4272"/>
      <w:bookmarkEnd w:id="4273"/>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4274" w:name="_Toc21096156"/>
      <w:bookmarkStart w:id="4275" w:name="_Toc29763355"/>
      <w:bookmarkStart w:id="4276" w:name="_Toc45869640"/>
      <w:bookmarkStart w:id="4277" w:name="_Toc52554893"/>
      <w:bookmarkStart w:id="4278" w:name="_Toc52555363"/>
      <w:bookmarkStart w:id="4279" w:name="_Toc61112595"/>
      <w:bookmarkStart w:id="4280" w:name="_Toc67911747"/>
      <w:bookmarkStart w:id="4281" w:name="_Toc74843222"/>
      <w:bookmarkStart w:id="4282" w:name="_Toc76503605"/>
      <w:bookmarkStart w:id="4283" w:name="_Toc83041048"/>
      <w:r w:rsidRPr="00EF2F0E">
        <w:t>10.5.3</w:t>
      </w:r>
      <w:r w:rsidRPr="00EF2F0E">
        <w:tab/>
        <w:t>Minimum requirement for single RAT UTRA operation</w:t>
      </w:r>
      <w:bookmarkEnd w:id="4274"/>
      <w:bookmarkEnd w:id="4275"/>
      <w:bookmarkEnd w:id="4276"/>
      <w:bookmarkEnd w:id="4277"/>
      <w:bookmarkEnd w:id="4278"/>
      <w:bookmarkEnd w:id="4279"/>
      <w:bookmarkEnd w:id="4280"/>
      <w:bookmarkEnd w:id="4281"/>
      <w:bookmarkEnd w:id="4282"/>
      <w:bookmarkEnd w:id="4283"/>
    </w:p>
    <w:p w14:paraId="0984FEFF" w14:textId="77777777" w:rsidR="00B15E99" w:rsidRPr="00EF2F0E" w:rsidRDefault="00B15E99" w:rsidP="00A40339">
      <w:pPr>
        <w:pStyle w:val="Heading4"/>
        <w:ind w:left="864" w:hanging="864"/>
      </w:pPr>
      <w:bookmarkStart w:id="4284" w:name="_Toc21096157"/>
      <w:bookmarkStart w:id="4285" w:name="_Toc29763356"/>
      <w:bookmarkStart w:id="4286" w:name="_Toc45869641"/>
      <w:bookmarkStart w:id="4287" w:name="_Toc52554894"/>
      <w:bookmarkStart w:id="4288" w:name="_Toc52555364"/>
      <w:bookmarkStart w:id="4289" w:name="_Toc61112596"/>
      <w:bookmarkStart w:id="4290" w:name="_Toc67911748"/>
      <w:bookmarkStart w:id="4291" w:name="_Toc74843223"/>
      <w:bookmarkStart w:id="4292" w:name="_Toc76503606"/>
      <w:bookmarkStart w:id="4293" w:name="_Toc83041049"/>
      <w:r w:rsidRPr="00EF2F0E">
        <w:t>10.5.3.1</w:t>
      </w:r>
      <w:r w:rsidRPr="00EF2F0E">
        <w:tab/>
        <w:t>General</w:t>
      </w:r>
      <w:bookmarkEnd w:id="4284"/>
      <w:bookmarkEnd w:id="4285"/>
      <w:bookmarkEnd w:id="4286"/>
      <w:bookmarkEnd w:id="4287"/>
      <w:bookmarkEnd w:id="4288"/>
      <w:bookmarkEnd w:id="4289"/>
      <w:bookmarkEnd w:id="4290"/>
      <w:bookmarkEnd w:id="4291"/>
      <w:bookmarkEnd w:id="4292"/>
      <w:bookmarkEnd w:id="4293"/>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4294" w:name="_Toc21096158"/>
      <w:bookmarkStart w:id="4295" w:name="_Toc29763357"/>
      <w:bookmarkStart w:id="4296" w:name="_Toc45869642"/>
      <w:bookmarkStart w:id="4297" w:name="_Toc52554895"/>
      <w:bookmarkStart w:id="4298" w:name="_Toc52555365"/>
      <w:bookmarkStart w:id="4299" w:name="_Toc61112597"/>
      <w:bookmarkStart w:id="4300" w:name="_Toc67911749"/>
      <w:bookmarkStart w:id="4301" w:name="_Toc74843224"/>
      <w:bookmarkStart w:id="4302" w:name="_Toc76503607"/>
      <w:bookmarkStart w:id="4303" w:name="_Toc83041050"/>
      <w:r w:rsidRPr="00EF2F0E">
        <w:t>10.5.3.2</w:t>
      </w:r>
      <w:r w:rsidRPr="00EF2F0E">
        <w:tab/>
        <w:t>Minimum requirement</w:t>
      </w:r>
      <w:bookmarkEnd w:id="4294"/>
      <w:bookmarkEnd w:id="4295"/>
      <w:bookmarkEnd w:id="4296"/>
      <w:bookmarkEnd w:id="4297"/>
      <w:bookmarkEnd w:id="4298"/>
      <w:bookmarkEnd w:id="4299"/>
      <w:bookmarkEnd w:id="4300"/>
      <w:bookmarkEnd w:id="4301"/>
      <w:bookmarkEnd w:id="4302"/>
      <w:bookmarkEnd w:id="4303"/>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4304" w:name="_Toc21096159"/>
      <w:bookmarkStart w:id="4305" w:name="_Toc29763358"/>
      <w:bookmarkStart w:id="4306" w:name="_Toc45869643"/>
      <w:bookmarkStart w:id="4307" w:name="_Toc52554896"/>
      <w:bookmarkStart w:id="4308" w:name="_Toc52555366"/>
      <w:bookmarkStart w:id="4309" w:name="_Toc61112598"/>
      <w:bookmarkStart w:id="4310" w:name="_Toc67911750"/>
      <w:bookmarkStart w:id="4311" w:name="_Toc74843225"/>
      <w:bookmarkStart w:id="4312" w:name="_Toc76503608"/>
      <w:bookmarkStart w:id="4313" w:name="_Toc83041051"/>
      <w:r w:rsidRPr="00EF2F0E">
        <w:t>10.5.3.3</w:t>
      </w:r>
      <w:r w:rsidRPr="00EF2F0E">
        <w:tab/>
        <w:t>Minimum requirement - Co-location with UTRA-TDD</w:t>
      </w:r>
      <w:bookmarkEnd w:id="4304"/>
      <w:bookmarkEnd w:id="4305"/>
      <w:bookmarkEnd w:id="4306"/>
      <w:bookmarkEnd w:id="4307"/>
      <w:bookmarkEnd w:id="4308"/>
      <w:bookmarkEnd w:id="4309"/>
      <w:bookmarkEnd w:id="4310"/>
      <w:bookmarkEnd w:id="4311"/>
      <w:bookmarkEnd w:id="4312"/>
      <w:bookmarkEnd w:id="4313"/>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4314" w:name="_Toc21096160"/>
      <w:bookmarkStart w:id="4315" w:name="_Toc29763359"/>
      <w:bookmarkStart w:id="4316" w:name="_Toc45869644"/>
      <w:bookmarkStart w:id="4317" w:name="_Toc52554897"/>
      <w:bookmarkStart w:id="4318" w:name="_Toc52555367"/>
      <w:bookmarkStart w:id="4319" w:name="_Toc61112599"/>
      <w:bookmarkStart w:id="4320" w:name="_Toc67911751"/>
      <w:bookmarkStart w:id="4321" w:name="_Toc74843226"/>
      <w:bookmarkStart w:id="4322" w:name="_Toc76503609"/>
      <w:bookmarkStart w:id="4323" w:name="_Toc83041052"/>
      <w:r w:rsidRPr="00EF2F0E">
        <w:t>10.5.4</w:t>
      </w:r>
      <w:r w:rsidRPr="00EF2F0E">
        <w:tab/>
        <w:t>Minimum requirement for single RAT E-UTRA operation</w:t>
      </w:r>
      <w:bookmarkEnd w:id="4314"/>
      <w:bookmarkEnd w:id="4315"/>
      <w:bookmarkEnd w:id="4316"/>
      <w:bookmarkEnd w:id="4317"/>
      <w:bookmarkEnd w:id="4318"/>
      <w:bookmarkEnd w:id="4319"/>
      <w:bookmarkEnd w:id="4320"/>
      <w:bookmarkEnd w:id="4321"/>
      <w:bookmarkEnd w:id="4322"/>
      <w:bookmarkEnd w:id="4323"/>
    </w:p>
    <w:p w14:paraId="0984FF2E" w14:textId="77777777" w:rsidR="00B15E99" w:rsidRPr="00EF2F0E" w:rsidRDefault="00B15E99" w:rsidP="00A40339">
      <w:pPr>
        <w:pStyle w:val="Heading4"/>
        <w:ind w:left="0" w:firstLine="0"/>
      </w:pPr>
      <w:bookmarkStart w:id="4324" w:name="_Toc21096161"/>
      <w:bookmarkStart w:id="4325" w:name="_Toc29763360"/>
      <w:bookmarkStart w:id="4326" w:name="_Toc45869645"/>
      <w:bookmarkStart w:id="4327" w:name="_Toc52554898"/>
      <w:bookmarkStart w:id="4328" w:name="_Toc52555368"/>
      <w:bookmarkStart w:id="4329" w:name="_Toc61112600"/>
      <w:bookmarkStart w:id="4330" w:name="_Toc67911752"/>
      <w:bookmarkStart w:id="4331" w:name="_Toc74843227"/>
      <w:bookmarkStart w:id="4332" w:name="_Toc76503610"/>
      <w:bookmarkStart w:id="4333" w:name="_Toc83041053"/>
      <w:r w:rsidRPr="00EF2F0E">
        <w:t>10.5.4.1</w:t>
      </w:r>
      <w:r w:rsidRPr="00EF2F0E">
        <w:tab/>
        <w:t>General</w:t>
      </w:r>
      <w:bookmarkEnd w:id="4324"/>
      <w:bookmarkEnd w:id="4325"/>
      <w:bookmarkEnd w:id="4326"/>
      <w:bookmarkEnd w:id="4327"/>
      <w:bookmarkEnd w:id="4328"/>
      <w:bookmarkEnd w:id="4329"/>
      <w:bookmarkEnd w:id="4330"/>
      <w:bookmarkEnd w:id="4331"/>
      <w:bookmarkEnd w:id="4332"/>
      <w:bookmarkEnd w:id="4333"/>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4334" w:name="_Toc21096162"/>
      <w:bookmarkStart w:id="4335" w:name="_Toc29763361"/>
      <w:bookmarkStart w:id="4336" w:name="_Toc45869646"/>
      <w:bookmarkStart w:id="4337" w:name="_Toc52554899"/>
      <w:bookmarkStart w:id="4338" w:name="_Toc52555369"/>
      <w:bookmarkStart w:id="4339" w:name="_Toc61112601"/>
      <w:bookmarkStart w:id="4340" w:name="_Toc67911753"/>
      <w:bookmarkStart w:id="4341" w:name="_Toc74843228"/>
      <w:bookmarkStart w:id="4342" w:name="_Toc76503611"/>
      <w:bookmarkStart w:id="4343" w:name="_Toc83041054"/>
      <w:r w:rsidRPr="00EF2F0E">
        <w:t>10.5.4.2</w:t>
      </w:r>
      <w:r w:rsidRPr="00EF2F0E">
        <w:tab/>
        <w:t>Minimum requirement</w:t>
      </w:r>
      <w:bookmarkEnd w:id="4334"/>
      <w:bookmarkEnd w:id="4335"/>
      <w:bookmarkEnd w:id="4336"/>
      <w:bookmarkEnd w:id="4337"/>
      <w:bookmarkEnd w:id="4338"/>
      <w:bookmarkEnd w:id="4339"/>
      <w:bookmarkEnd w:id="4340"/>
      <w:bookmarkEnd w:id="4341"/>
      <w:bookmarkEnd w:id="4342"/>
      <w:bookmarkEnd w:id="4343"/>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4344" w:name="_Toc21096163"/>
      <w:bookmarkStart w:id="4345" w:name="_Toc29763362"/>
      <w:bookmarkStart w:id="4346" w:name="_Toc45869647"/>
      <w:bookmarkStart w:id="4347" w:name="_Toc52554900"/>
      <w:bookmarkStart w:id="4348" w:name="_Toc52555370"/>
      <w:bookmarkStart w:id="4349" w:name="_Toc61112602"/>
      <w:bookmarkStart w:id="4350" w:name="_Toc67911754"/>
      <w:bookmarkStart w:id="4351" w:name="_Toc74843229"/>
      <w:bookmarkStart w:id="4352" w:name="_Toc76503612"/>
      <w:bookmarkStart w:id="4353" w:name="_Toc83041055"/>
      <w:r w:rsidRPr="00EF2F0E">
        <w:t>10.6</w:t>
      </w:r>
      <w:r w:rsidRPr="00EF2F0E">
        <w:tab/>
        <w:t>OTA Blocking</w:t>
      </w:r>
      <w:bookmarkEnd w:id="4344"/>
      <w:bookmarkEnd w:id="4345"/>
      <w:bookmarkEnd w:id="4346"/>
      <w:bookmarkEnd w:id="4347"/>
      <w:bookmarkEnd w:id="4348"/>
      <w:bookmarkEnd w:id="4349"/>
      <w:bookmarkEnd w:id="4350"/>
      <w:bookmarkEnd w:id="4351"/>
      <w:bookmarkEnd w:id="4352"/>
      <w:bookmarkEnd w:id="4353"/>
    </w:p>
    <w:p w14:paraId="09850020" w14:textId="77777777" w:rsidR="00B15E99" w:rsidRPr="00EF2F0E" w:rsidRDefault="00B15E99" w:rsidP="00A40339">
      <w:pPr>
        <w:pStyle w:val="Heading3"/>
      </w:pPr>
      <w:bookmarkStart w:id="4354" w:name="_Toc21096164"/>
      <w:bookmarkStart w:id="4355" w:name="_Toc29763363"/>
      <w:bookmarkStart w:id="4356" w:name="_Toc45869648"/>
      <w:bookmarkStart w:id="4357" w:name="_Toc52554901"/>
      <w:bookmarkStart w:id="4358" w:name="_Toc52555371"/>
      <w:bookmarkStart w:id="4359" w:name="_Toc61112603"/>
      <w:bookmarkStart w:id="4360" w:name="_Toc67911755"/>
      <w:bookmarkStart w:id="4361" w:name="_Toc74843230"/>
      <w:bookmarkStart w:id="4362" w:name="_Toc76503613"/>
      <w:bookmarkStart w:id="4363" w:name="_Toc83041056"/>
      <w:r w:rsidRPr="00EF2F0E">
        <w:t>10.6.1</w:t>
      </w:r>
      <w:r w:rsidRPr="00EF2F0E">
        <w:tab/>
        <w:t>General</w:t>
      </w:r>
      <w:bookmarkEnd w:id="4354"/>
      <w:bookmarkEnd w:id="4355"/>
      <w:bookmarkEnd w:id="4356"/>
      <w:bookmarkEnd w:id="4357"/>
      <w:bookmarkEnd w:id="4358"/>
      <w:bookmarkEnd w:id="4359"/>
      <w:bookmarkEnd w:id="4360"/>
      <w:bookmarkEnd w:id="4361"/>
      <w:bookmarkEnd w:id="4362"/>
      <w:bookmarkEnd w:id="4363"/>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4364" w:name="_Toc21096165"/>
      <w:bookmarkStart w:id="4365" w:name="_Toc29763364"/>
      <w:bookmarkStart w:id="4366" w:name="_Toc45869649"/>
      <w:bookmarkStart w:id="4367" w:name="_Toc52554902"/>
      <w:bookmarkStart w:id="4368" w:name="_Toc52555372"/>
      <w:bookmarkStart w:id="4369" w:name="_Toc61112604"/>
      <w:bookmarkStart w:id="4370" w:name="_Toc67911756"/>
      <w:bookmarkStart w:id="4371" w:name="_Toc74843231"/>
      <w:bookmarkStart w:id="4372" w:name="_Toc76503614"/>
      <w:bookmarkStart w:id="4373" w:name="_Toc83041057"/>
      <w:r w:rsidRPr="00EF2F0E">
        <w:t>10.6.2</w:t>
      </w:r>
      <w:r w:rsidRPr="00EF2F0E">
        <w:tab/>
        <w:t>Minimum requirement for MSR operation</w:t>
      </w:r>
      <w:bookmarkEnd w:id="4364"/>
      <w:bookmarkEnd w:id="4365"/>
      <w:bookmarkEnd w:id="4366"/>
      <w:bookmarkEnd w:id="4367"/>
      <w:bookmarkEnd w:id="4368"/>
      <w:bookmarkEnd w:id="4369"/>
      <w:bookmarkEnd w:id="4370"/>
      <w:bookmarkEnd w:id="4371"/>
      <w:bookmarkEnd w:id="4372"/>
      <w:bookmarkEnd w:id="4373"/>
    </w:p>
    <w:p w14:paraId="09850026" w14:textId="77777777" w:rsidR="00B15E99" w:rsidRPr="00EF2F0E" w:rsidRDefault="00B15E99" w:rsidP="00A40339">
      <w:pPr>
        <w:pStyle w:val="Heading4"/>
      </w:pPr>
      <w:bookmarkStart w:id="4374" w:name="_Toc21096166"/>
      <w:bookmarkStart w:id="4375" w:name="_Toc29763365"/>
      <w:bookmarkStart w:id="4376" w:name="_Toc45869650"/>
      <w:bookmarkStart w:id="4377" w:name="_Toc52554903"/>
      <w:bookmarkStart w:id="4378" w:name="_Toc52555373"/>
      <w:bookmarkStart w:id="4379" w:name="_Toc61112605"/>
      <w:bookmarkStart w:id="4380" w:name="_Toc67911757"/>
      <w:bookmarkStart w:id="4381" w:name="_Toc74843232"/>
      <w:bookmarkStart w:id="4382" w:name="_Toc76503615"/>
      <w:bookmarkStart w:id="4383" w:name="_Toc83041058"/>
      <w:r w:rsidRPr="00EF2F0E">
        <w:t>10.6.2.1</w:t>
      </w:r>
      <w:r w:rsidRPr="00EF2F0E">
        <w:tab/>
        <w:t>General minimum requirement</w:t>
      </w:r>
      <w:bookmarkEnd w:id="4374"/>
      <w:bookmarkEnd w:id="4375"/>
      <w:bookmarkEnd w:id="4376"/>
      <w:bookmarkEnd w:id="4377"/>
      <w:bookmarkEnd w:id="4378"/>
      <w:bookmarkEnd w:id="4379"/>
      <w:bookmarkEnd w:id="4380"/>
      <w:bookmarkEnd w:id="4381"/>
      <w:bookmarkEnd w:id="4382"/>
      <w:bookmarkEnd w:id="4383"/>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45pt;height:33.5pt" o:ole="">
            <v:imagedata r:id="rId189" o:title=""/>
          </v:shape>
          <o:OLEObject Type="Embed" ProgID="Equation.3" ShapeID="_x0000_i1117" DrawAspect="Content" ObjectID="_1694533392"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4384" w:name="_Toc21096167"/>
      <w:bookmarkStart w:id="4385" w:name="_Toc29763366"/>
      <w:bookmarkStart w:id="4386" w:name="_Toc45869651"/>
      <w:bookmarkStart w:id="4387" w:name="_Toc52554904"/>
      <w:bookmarkStart w:id="4388" w:name="_Toc52555374"/>
      <w:bookmarkStart w:id="4389" w:name="_Toc61112606"/>
      <w:bookmarkStart w:id="4390" w:name="_Toc67911758"/>
      <w:bookmarkStart w:id="4391" w:name="_Toc74843233"/>
      <w:bookmarkStart w:id="4392" w:name="_Toc76503616"/>
      <w:bookmarkStart w:id="4393" w:name="_Toc83041059"/>
      <w:r w:rsidRPr="00EF2F0E">
        <w:t>10.6.2.2</w:t>
      </w:r>
      <w:r w:rsidRPr="00EF2F0E">
        <w:tab/>
        <w:t>Co-location minimum requirement</w:t>
      </w:r>
      <w:bookmarkEnd w:id="4384"/>
      <w:bookmarkEnd w:id="4385"/>
      <w:bookmarkEnd w:id="4386"/>
      <w:bookmarkEnd w:id="4387"/>
      <w:bookmarkEnd w:id="4388"/>
      <w:bookmarkEnd w:id="4389"/>
      <w:bookmarkEnd w:id="4390"/>
      <w:bookmarkEnd w:id="4391"/>
      <w:bookmarkEnd w:id="4392"/>
      <w:bookmarkEnd w:id="4393"/>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4394"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4394"/>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4395" w:name="_Toc21096168"/>
      <w:bookmarkStart w:id="4396" w:name="_Toc29763367"/>
      <w:bookmarkStart w:id="4397" w:name="_Toc45869652"/>
      <w:bookmarkStart w:id="4398" w:name="_Toc52554905"/>
      <w:bookmarkStart w:id="4399" w:name="_Toc52555375"/>
      <w:bookmarkStart w:id="4400" w:name="_Toc61112607"/>
      <w:bookmarkStart w:id="4401" w:name="_Toc67911759"/>
      <w:bookmarkStart w:id="4402" w:name="_Toc74843234"/>
      <w:bookmarkStart w:id="4403" w:name="_Toc76503617"/>
      <w:bookmarkStart w:id="4404" w:name="_Toc83041060"/>
      <w:r w:rsidRPr="00EF2F0E">
        <w:t>10.6.3</w:t>
      </w:r>
      <w:r w:rsidRPr="00EF2F0E">
        <w:tab/>
        <w:t>Minimum requirement for single RAT UTRA operation</w:t>
      </w:r>
      <w:bookmarkEnd w:id="4395"/>
      <w:bookmarkEnd w:id="4396"/>
      <w:bookmarkEnd w:id="4397"/>
      <w:bookmarkEnd w:id="4398"/>
      <w:bookmarkEnd w:id="4399"/>
      <w:bookmarkEnd w:id="4400"/>
      <w:bookmarkEnd w:id="4401"/>
      <w:bookmarkEnd w:id="4402"/>
      <w:bookmarkEnd w:id="4403"/>
      <w:bookmarkEnd w:id="4404"/>
    </w:p>
    <w:p w14:paraId="0985027D" w14:textId="77777777" w:rsidR="00B15E99" w:rsidRPr="00EF2F0E" w:rsidRDefault="00B15E99" w:rsidP="00A40339">
      <w:pPr>
        <w:pStyle w:val="Heading4"/>
      </w:pPr>
      <w:bookmarkStart w:id="4405" w:name="_Toc21096169"/>
      <w:bookmarkStart w:id="4406" w:name="_Toc29763368"/>
      <w:bookmarkStart w:id="4407" w:name="_Toc45869653"/>
      <w:bookmarkStart w:id="4408" w:name="_Toc52554906"/>
      <w:bookmarkStart w:id="4409" w:name="_Toc52555376"/>
      <w:bookmarkStart w:id="4410" w:name="_Toc61112608"/>
      <w:bookmarkStart w:id="4411" w:name="_Toc67911760"/>
      <w:bookmarkStart w:id="4412" w:name="_Toc74843235"/>
      <w:bookmarkStart w:id="4413" w:name="_Toc76503618"/>
      <w:bookmarkStart w:id="4414" w:name="_Toc83041061"/>
      <w:r w:rsidRPr="00EF2F0E">
        <w:t>10.6.3.1</w:t>
      </w:r>
      <w:r w:rsidRPr="00EF2F0E">
        <w:tab/>
        <w:t>General minimum requirement</w:t>
      </w:r>
      <w:bookmarkEnd w:id="4405"/>
      <w:bookmarkEnd w:id="4406"/>
      <w:bookmarkEnd w:id="4407"/>
      <w:bookmarkEnd w:id="4408"/>
      <w:bookmarkEnd w:id="4409"/>
      <w:bookmarkEnd w:id="4410"/>
      <w:bookmarkEnd w:id="4411"/>
      <w:bookmarkEnd w:id="4412"/>
      <w:bookmarkEnd w:id="4413"/>
      <w:bookmarkEnd w:id="4414"/>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4415" w:name="_Toc21096170"/>
      <w:bookmarkStart w:id="4416" w:name="_Toc29763369"/>
      <w:bookmarkStart w:id="4417" w:name="_Toc45869654"/>
      <w:bookmarkStart w:id="4418" w:name="_Toc52554907"/>
      <w:bookmarkStart w:id="4419" w:name="_Toc52555377"/>
      <w:bookmarkStart w:id="4420" w:name="_Toc61112609"/>
      <w:bookmarkStart w:id="4421" w:name="_Toc67911761"/>
      <w:bookmarkStart w:id="4422" w:name="_Toc74843236"/>
      <w:bookmarkStart w:id="4423" w:name="_Toc76503619"/>
      <w:bookmarkStart w:id="4424" w:name="_Toc83041062"/>
      <w:r w:rsidRPr="00EF2F0E">
        <w:t>10.6.3.2</w:t>
      </w:r>
      <w:r w:rsidRPr="00EF2F0E">
        <w:tab/>
        <w:t>Co-location minimum requirement</w:t>
      </w:r>
      <w:bookmarkEnd w:id="4415"/>
      <w:bookmarkEnd w:id="4416"/>
      <w:bookmarkEnd w:id="4417"/>
      <w:bookmarkEnd w:id="4418"/>
      <w:bookmarkEnd w:id="4419"/>
      <w:bookmarkEnd w:id="4420"/>
      <w:bookmarkEnd w:id="4421"/>
      <w:bookmarkEnd w:id="4422"/>
      <w:bookmarkEnd w:id="4423"/>
      <w:bookmarkEnd w:id="4424"/>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4425" w:name="_Toc21096171"/>
      <w:bookmarkStart w:id="4426" w:name="_Toc29763370"/>
      <w:bookmarkStart w:id="4427" w:name="_Toc45869655"/>
      <w:bookmarkStart w:id="4428" w:name="_Toc52554908"/>
      <w:bookmarkStart w:id="4429" w:name="_Toc52555378"/>
      <w:bookmarkStart w:id="4430" w:name="_Toc61112610"/>
      <w:bookmarkStart w:id="4431" w:name="_Toc67911762"/>
      <w:bookmarkStart w:id="4432" w:name="_Toc74843237"/>
      <w:bookmarkStart w:id="4433" w:name="_Toc76503620"/>
      <w:bookmarkStart w:id="4434" w:name="_Toc83041063"/>
      <w:r w:rsidRPr="00EF2F0E">
        <w:t>10.6.4</w:t>
      </w:r>
      <w:r w:rsidRPr="00EF2F0E">
        <w:tab/>
        <w:t>Minimum requirement for single RAT E-UTRA operation</w:t>
      </w:r>
      <w:bookmarkEnd w:id="4425"/>
      <w:bookmarkEnd w:id="4426"/>
      <w:bookmarkEnd w:id="4427"/>
      <w:bookmarkEnd w:id="4428"/>
      <w:bookmarkEnd w:id="4429"/>
      <w:bookmarkEnd w:id="4430"/>
      <w:bookmarkEnd w:id="4431"/>
      <w:bookmarkEnd w:id="4432"/>
      <w:bookmarkEnd w:id="4433"/>
      <w:bookmarkEnd w:id="4434"/>
    </w:p>
    <w:p w14:paraId="0985052C" w14:textId="77777777" w:rsidR="00B15E99" w:rsidRPr="00EF2F0E" w:rsidRDefault="00B15E99" w:rsidP="00A40339">
      <w:pPr>
        <w:pStyle w:val="Heading4"/>
      </w:pPr>
      <w:bookmarkStart w:id="4435" w:name="_Toc21096172"/>
      <w:bookmarkStart w:id="4436" w:name="_Toc29763371"/>
      <w:bookmarkStart w:id="4437" w:name="_Toc45869656"/>
      <w:bookmarkStart w:id="4438" w:name="_Toc52554909"/>
      <w:bookmarkStart w:id="4439" w:name="_Toc52555379"/>
      <w:bookmarkStart w:id="4440" w:name="_Toc61112611"/>
      <w:bookmarkStart w:id="4441" w:name="_Toc67911763"/>
      <w:bookmarkStart w:id="4442" w:name="_Toc74843238"/>
      <w:bookmarkStart w:id="4443" w:name="_Toc76503621"/>
      <w:bookmarkStart w:id="4444" w:name="_Toc83041064"/>
      <w:r w:rsidRPr="00EF2F0E">
        <w:t>10.6.4.1</w:t>
      </w:r>
      <w:r w:rsidRPr="00EF2F0E">
        <w:tab/>
        <w:t>General minimum requirement</w:t>
      </w:r>
      <w:bookmarkEnd w:id="4435"/>
      <w:bookmarkEnd w:id="4436"/>
      <w:bookmarkEnd w:id="4437"/>
      <w:bookmarkEnd w:id="4438"/>
      <w:bookmarkEnd w:id="4439"/>
      <w:bookmarkEnd w:id="4440"/>
      <w:bookmarkEnd w:id="4441"/>
      <w:bookmarkEnd w:id="4442"/>
      <w:bookmarkEnd w:id="4443"/>
      <w:bookmarkEnd w:id="4444"/>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4445" w:name="_Toc21096173"/>
      <w:bookmarkStart w:id="4446" w:name="_Toc29763372"/>
      <w:bookmarkStart w:id="4447" w:name="_Toc45869657"/>
      <w:bookmarkStart w:id="4448" w:name="_Toc52554910"/>
      <w:bookmarkStart w:id="4449" w:name="_Toc52555380"/>
      <w:bookmarkStart w:id="4450" w:name="_Toc61112612"/>
      <w:bookmarkStart w:id="4451" w:name="_Toc67911764"/>
      <w:bookmarkStart w:id="4452" w:name="_Toc74843239"/>
      <w:bookmarkStart w:id="4453" w:name="_Toc76503622"/>
      <w:bookmarkStart w:id="4454" w:name="_Toc83041065"/>
      <w:r w:rsidRPr="00EF2F0E">
        <w:t>10.6.4.2</w:t>
      </w:r>
      <w:r w:rsidRPr="00EF2F0E">
        <w:tab/>
        <w:t>Co-location minimum requirement</w:t>
      </w:r>
      <w:bookmarkEnd w:id="4445"/>
      <w:bookmarkEnd w:id="4446"/>
      <w:bookmarkEnd w:id="4447"/>
      <w:bookmarkEnd w:id="4448"/>
      <w:bookmarkEnd w:id="4449"/>
      <w:bookmarkEnd w:id="4450"/>
      <w:bookmarkEnd w:id="4451"/>
      <w:bookmarkEnd w:id="4452"/>
      <w:bookmarkEnd w:id="4453"/>
      <w:bookmarkEnd w:id="4454"/>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4455" w:name="_Toc21096174"/>
      <w:bookmarkStart w:id="4456" w:name="_Toc29763373"/>
      <w:bookmarkStart w:id="4457" w:name="_Toc45869658"/>
      <w:bookmarkStart w:id="4458" w:name="_Toc52554911"/>
      <w:bookmarkStart w:id="4459" w:name="_Toc52555381"/>
      <w:bookmarkStart w:id="4460" w:name="_Toc61112613"/>
      <w:bookmarkStart w:id="4461" w:name="_Toc67911765"/>
      <w:bookmarkStart w:id="4462" w:name="_Toc74843240"/>
      <w:bookmarkStart w:id="4463" w:name="_Toc76503623"/>
      <w:bookmarkStart w:id="4464" w:name="_Toc83041066"/>
      <w:r w:rsidRPr="00EF2F0E">
        <w:t>10.7</w:t>
      </w:r>
      <w:r w:rsidRPr="00EF2F0E">
        <w:tab/>
        <w:t>OTA Receiver spurious emissions</w:t>
      </w:r>
      <w:bookmarkEnd w:id="4455"/>
      <w:bookmarkEnd w:id="4456"/>
      <w:bookmarkEnd w:id="4457"/>
      <w:bookmarkEnd w:id="4458"/>
      <w:bookmarkEnd w:id="4459"/>
      <w:bookmarkEnd w:id="4460"/>
      <w:bookmarkEnd w:id="4461"/>
      <w:bookmarkEnd w:id="4462"/>
      <w:bookmarkEnd w:id="4463"/>
      <w:bookmarkEnd w:id="4464"/>
    </w:p>
    <w:p w14:paraId="098507CB" w14:textId="77777777" w:rsidR="00B15E99" w:rsidRPr="00EF2F0E" w:rsidRDefault="00B15E99" w:rsidP="00A40339">
      <w:pPr>
        <w:pStyle w:val="Heading3"/>
      </w:pPr>
      <w:bookmarkStart w:id="4465" w:name="_Toc21096175"/>
      <w:bookmarkStart w:id="4466" w:name="_Toc29763374"/>
      <w:bookmarkStart w:id="4467" w:name="_Toc45869659"/>
      <w:bookmarkStart w:id="4468" w:name="_Toc52554912"/>
      <w:bookmarkStart w:id="4469" w:name="_Toc52555382"/>
      <w:bookmarkStart w:id="4470" w:name="_Toc61112614"/>
      <w:bookmarkStart w:id="4471" w:name="_Toc67911766"/>
      <w:bookmarkStart w:id="4472" w:name="_Toc74843241"/>
      <w:bookmarkStart w:id="4473" w:name="_Toc76503624"/>
      <w:bookmarkStart w:id="4474" w:name="_Toc83041067"/>
      <w:r w:rsidRPr="00EF2F0E">
        <w:t>10.7.1</w:t>
      </w:r>
      <w:r w:rsidRPr="00EF2F0E">
        <w:tab/>
        <w:t>General</w:t>
      </w:r>
      <w:bookmarkEnd w:id="4465"/>
      <w:bookmarkEnd w:id="4466"/>
      <w:bookmarkEnd w:id="4467"/>
      <w:bookmarkEnd w:id="4468"/>
      <w:bookmarkEnd w:id="4469"/>
      <w:bookmarkEnd w:id="4470"/>
      <w:bookmarkEnd w:id="4471"/>
      <w:bookmarkEnd w:id="4472"/>
      <w:bookmarkEnd w:id="4473"/>
      <w:bookmarkEnd w:id="4474"/>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4475" w:name="_Toc21096176"/>
      <w:bookmarkStart w:id="4476" w:name="_Toc29763375"/>
      <w:bookmarkStart w:id="4477" w:name="_Toc45869660"/>
      <w:bookmarkStart w:id="4478" w:name="_Toc52554913"/>
      <w:bookmarkStart w:id="4479" w:name="_Toc52555383"/>
      <w:bookmarkStart w:id="4480" w:name="_Toc61112615"/>
      <w:bookmarkStart w:id="4481" w:name="_Toc67911767"/>
      <w:bookmarkStart w:id="4482" w:name="_Toc74843242"/>
      <w:bookmarkStart w:id="4483" w:name="_Toc76503625"/>
      <w:bookmarkStart w:id="4484" w:name="_Toc83041068"/>
      <w:r w:rsidRPr="00EF2F0E">
        <w:t>10.7.2</w:t>
      </w:r>
      <w:r w:rsidRPr="00EF2F0E">
        <w:tab/>
        <w:t>Minimum requirement for MSR operation</w:t>
      </w:r>
      <w:bookmarkEnd w:id="4475"/>
      <w:bookmarkEnd w:id="4476"/>
      <w:bookmarkEnd w:id="4477"/>
      <w:bookmarkEnd w:id="4478"/>
      <w:bookmarkEnd w:id="4479"/>
      <w:bookmarkEnd w:id="4480"/>
      <w:bookmarkEnd w:id="4481"/>
      <w:bookmarkEnd w:id="4482"/>
      <w:bookmarkEnd w:id="4483"/>
      <w:bookmarkEnd w:id="4484"/>
    </w:p>
    <w:p w14:paraId="098507D1" w14:textId="77777777" w:rsidR="00B15E99" w:rsidRPr="00EF2F0E" w:rsidRDefault="00B15E99" w:rsidP="00A40339">
      <w:pPr>
        <w:pStyle w:val="Heading3"/>
      </w:pPr>
      <w:bookmarkStart w:id="4485" w:name="_Toc21096177"/>
      <w:bookmarkStart w:id="4486" w:name="_Toc29763376"/>
      <w:bookmarkStart w:id="4487" w:name="_Toc45869661"/>
      <w:bookmarkStart w:id="4488" w:name="_Toc52554914"/>
      <w:bookmarkStart w:id="4489" w:name="_Toc52555384"/>
      <w:bookmarkStart w:id="4490" w:name="_Toc61112616"/>
      <w:bookmarkStart w:id="4491" w:name="_Toc67911768"/>
      <w:bookmarkStart w:id="4492" w:name="_Toc74843243"/>
      <w:bookmarkStart w:id="4493" w:name="_Toc76503626"/>
      <w:bookmarkStart w:id="4494" w:name="_Toc83041069"/>
      <w:r w:rsidRPr="00EF2F0E">
        <w:t>10.7.2.1</w:t>
      </w:r>
      <w:r w:rsidRPr="00EF2F0E">
        <w:tab/>
        <w:t>General minimum requirement</w:t>
      </w:r>
      <w:bookmarkEnd w:id="4485"/>
      <w:bookmarkEnd w:id="4486"/>
      <w:bookmarkEnd w:id="4487"/>
      <w:bookmarkEnd w:id="4488"/>
      <w:bookmarkEnd w:id="4489"/>
      <w:bookmarkEnd w:id="4490"/>
      <w:bookmarkEnd w:id="4491"/>
      <w:bookmarkEnd w:id="4492"/>
      <w:bookmarkEnd w:id="4493"/>
      <w:bookmarkEnd w:id="4494"/>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4495" w:name="_Toc21096178"/>
      <w:bookmarkStart w:id="4496" w:name="_Toc29763377"/>
      <w:bookmarkStart w:id="4497" w:name="_Toc45869662"/>
      <w:bookmarkStart w:id="4498" w:name="_Toc52554915"/>
      <w:bookmarkStart w:id="4499" w:name="_Toc52555385"/>
      <w:bookmarkStart w:id="4500" w:name="_Toc61112617"/>
      <w:bookmarkStart w:id="4501" w:name="_Toc67911769"/>
      <w:bookmarkStart w:id="4502" w:name="_Toc74843244"/>
      <w:bookmarkStart w:id="4503" w:name="_Toc76503627"/>
      <w:bookmarkStart w:id="4504" w:name="_Toc83041070"/>
      <w:r w:rsidRPr="00EF2F0E">
        <w:t>10.7.3</w:t>
      </w:r>
      <w:r w:rsidRPr="00EF2F0E">
        <w:tab/>
        <w:t>Minimum requirement for single RAT UTRA operation</w:t>
      </w:r>
      <w:bookmarkEnd w:id="4495"/>
      <w:bookmarkEnd w:id="4496"/>
      <w:bookmarkEnd w:id="4497"/>
      <w:bookmarkEnd w:id="4498"/>
      <w:bookmarkEnd w:id="4499"/>
      <w:bookmarkEnd w:id="4500"/>
      <w:bookmarkEnd w:id="4501"/>
      <w:bookmarkEnd w:id="4502"/>
      <w:bookmarkEnd w:id="4503"/>
      <w:bookmarkEnd w:id="4504"/>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4505" w:name="_Toc21096179"/>
      <w:bookmarkStart w:id="4506" w:name="_Toc29763378"/>
      <w:bookmarkStart w:id="4507" w:name="_Toc45869663"/>
      <w:bookmarkStart w:id="4508" w:name="_Toc52554916"/>
      <w:bookmarkStart w:id="4509" w:name="_Toc52555386"/>
      <w:bookmarkStart w:id="4510" w:name="_Toc61112618"/>
      <w:bookmarkStart w:id="4511" w:name="_Toc67911770"/>
      <w:bookmarkStart w:id="4512" w:name="_Toc74843245"/>
      <w:bookmarkStart w:id="4513" w:name="_Toc76503628"/>
      <w:bookmarkStart w:id="4514" w:name="_Toc83041071"/>
      <w:r w:rsidRPr="00EF2F0E">
        <w:t>10.7.4</w:t>
      </w:r>
      <w:r w:rsidRPr="00EF2F0E">
        <w:tab/>
        <w:t>Minimum requirement for single RAT E-UTRA operation</w:t>
      </w:r>
      <w:bookmarkEnd w:id="4505"/>
      <w:bookmarkEnd w:id="4506"/>
      <w:bookmarkEnd w:id="4507"/>
      <w:bookmarkEnd w:id="4508"/>
      <w:bookmarkEnd w:id="4509"/>
      <w:bookmarkEnd w:id="4510"/>
      <w:bookmarkEnd w:id="4511"/>
      <w:bookmarkEnd w:id="4512"/>
      <w:bookmarkEnd w:id="4513"/>
      <w:bookmarkEnd w:id="4514"/>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4515" w:name="_Toc21096180"/>
      <w:bookmarkStart w:id="4516" w:name="_Toc29763379"/>
      <w:bookmarkStart w:id="4517" w:name="_Toc45869664"/>
      <w:bookmarkStart w:id="4518" w:name="_Toc52554917"/>
      <w:bookmarkStart w:id="4519" w:name="_Toc52555387"/>
      <w:bookmarkStart w:id="4520" w:name="_Toc61112619"/>
      <w:bookmarkStart w:id="4521" w:name="_Toc67911771"/>
      <w:bookmarkStart w:id="4522" w:name="_Toc74843246"/>
      <w:bookmarkStart w:id="4523" w:name="_Toc76503629"/>
      <w:bookmarkStart w:id="4524" w:name="_Toc83041072"/>
      <w:r w:rsidRPr="00EF2F0E">
        <w:t>10.8</w:t>
      </w:r>
      <w:r w:rsidRPr="00EF2F0E">
        <w:tab/>
        <w:t>OTA Receiver intermodulation</w:t>
      </w:r>
      <w:bookmarkEnd w:id="4515"/>
      <w:bookmarkEnd w:id="4516"/>
      <w:bookmarkEnd w:id="4517"/>
      <w:bookmarkEnd w:id="4518"/>
      <w:bookmarkEnd w:id="4519"/>
      <w:bookmarkEnd w:id="4520"/>
      <w:bookmarkEnd w:id="4521"/>
      <w:bookmarkEnd w:id="4522"/>
      <w:bookmarkEnd w:id="4523"/>
      <w:bookmarkEnd w:id="4524"/>
    </w:p>
    <w:p w14:paraId="098507F5" w14:textId="77777777" w:rsidR="00B15E99" w:rsidRPr="00EF2F0E" w:rsidRDefault="00B15E99" w:rsidP="00A40339">
      <w:pPr>
        <w:pStyle w:val="Heading3"/>
        <w:ind w:left="0" w:firstLine="0"/>
      </w:pPr>
      <w:bookmarkStart w:id="4525" w:name="_Toc21096181"/>
      <w:bookmarkStart w:id="4526" w:name="_Toc29763380"/>
      <w:bookmarkStart w:id="4527" w:name="_Toc45869665"/>
      <w:bookmarkStart w:id="4528" w:name="_Toc52554918"/>
      <w:bookmarkStart w:id="4529" w:name="_Toc52555388"/>
      <w:bookmarkStart w:id="4530" w:name="_Toc61112620"/>
      <w:bookmarkStart w:id="4531" w:name="_Toc67911772"/>
      <w:bookmarkStart w:id="4532" w:name="_Toc74843247"/>
      <w:bookmarkStart w:id="4533" w:name="_Toc76503630"/>
      <w:bookmarkStart w:id="4534" w:name="_Toc83041073"/>
      <w:r w:rsidRPr="00EF2F0E">
        <w:t>10.8.1</w:t>
      </w:r>
      <w:r w:rsidRPr="00EF2F0E">
        <w:tab/>
        <w:t>General</w:t>
      </w:r>
      <w:bookmarkEnd w:id="4525"/>
      <w:bookmarkEnd w:id="4526"/>
      <w:bookmarkEnd w:id="4527"/>
      <w:bookmarkEnd w:id="4528"/>
      <w:bookmarkEnd w:id="4529"/>
      <w:bookmarkEnd w:id="4530"/>
      <w:bookmarkEnd w:id="4531"/>
      <w:bookmarkEnd w:id="4532"/>
      <w:bookmarkEnd w:id="4533"/>
      <w:bookmarkEnd w:id="4534"/>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4535" w:name="_Toc21096182"/>
      <w:bookmarkStart w:id="4536" w:name="_Toc29763381"/>
      <w:bookmarkStart w:id="4537" w:name="_Toc45869666"/>
      <w:bookmarkStart w:id="4538" w:name="_Toc52554919"/>
      <w:bookmarkStart w:id="4539" w:name="_Toc52555389"/>
      <w:bookmarkStart w:id="4540" w:name="_Toc61112621"/>
      <w:bookmarkStart w:id="4541" w:name="_Toc67911773"/>
      <w:bookmarkStart w:id="4542" w:name="_Toc74843248"/>
      <w:bookmarkStart w:id="4543" w:name="_Toc76503631"/>
      <w:bookmarkStart w:id="4544" w:name="_Toc83041074"/>
      <w:r w:rsidRPr="00EF2F0E">
        <w:t>10.8.2</w:t>
      </w:r>
      <w:r w:rsidRPr="00EF2F0E">
        <w:tab/>
        <w:t>Minimum requirement for MSR operation</w:t>
      </w:r>
      <w:bookmarkEnd w:id="4535"/>
      <w:bookmarkEnd w:id="4536"/>
      <w:bookmarkEnd w:id="4537"/>
      <w:bookmarkEnd w:id="4538"/>
      <w:bookmarkEnd w:id="4539"/>
      <w:bookmarkEnd w:id="4540"/>
      <w:bookmarkEnd w:id="4541"/>
      <w:bookmarkEnd w:id="4542"/>
      <w:bookmarkEnd w:id="4543"/>
      <w:bookmarkEnd w:id="4544"/>
    </w:p>
    <w:p w14:paraId="098507FC" w14:textId="77777777" w:rsidR="00B15E99" w:rsidRPr="00EF2F0E" w:rsidRDefault="00B15E99" w:rsidP="00AB06FD">
      <w:pPr>
        <w:pStyle w:val="Heading4"/>
        <w:ind w:left="864" w:hanging="864"/>
      </w:pPr>
      <w:bookmarkStart w:id="4545" w:name="_Toc21096183"/>
      <w:bookmarkStart w:id="4546" w:name="_Toc29763382"/>
      <w:bookmarkStart w:id="4547" w:name="_Toc45869667"/>
      <w:bookmarkStart w:id="4548" w:name="_Toc52554920"/>
      <w:bookmarkStart w:id="4549" w:name="_Toc52555390"/>
      <w:bookmarkStart w:id="4550" w:name="_Toc61112622"/>
      <w:bookmarkStart w:id="4551" w:name="_Toc67911774"/>
      <w:bookmarkStart w:id="4552" w:name="_Toc74843249"/>
      <w:bookmarkStart w:id="4553" w:name="_Toc76503632"/>
      <w:bookmarkStart w:id="4554" w:name="_Toc83041075"/>
      <w:r w:rsidRPr="00EF2F0E">
        <w:t>10.8.2.1</w:t>
      </w:r>
      <w:r w:rsidRPr="00EF2F0E">
        <w:tab/>
        <w:t>General intermodulation minimum requirement</w:t>
      </w:r>
      <w:bookmarkEnd w:id="4545"/>
      <w:bookmarkEnd w:id="4546"/>
      <w:bookmarkEnd w:id="4547"/>
      <w:bookmarkEnd w:id="4548"/>
      <w:bookmarkEnd w:id="4549"/>
      <w:bookmarkEnd w:id="4550"/>
      <w:bookmarkEnd w:id="4551"/>
      <w:bookmarkEnd w:id="4552"/>
      <w:bookmarkEnd w:id="4553"/>
      <w:bookmarkEnd w:id="4554"/>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4555" w:name="_Toc21096184"/>
      <w:bookmarkStart w:id="4556" w:name="_Toc29763383"/>
      <w:bookmarkStart w:id="4557" w:name="_Toc45869668"/>
      <w:bookmarkStart w:id="4558" w:name="_Toc52554921"/>
      <w:bookmarkStart w:id="4559" w:name="_Toc52555391"/>
      <w:bookmarkStart w:id="4560" w:name="_Toc61112623"/>
      <w:bookmarkStart w:id="4561" w:name="_Toc67911775"/>
      <w:bookmarkStart w:id="4562" w:name="_Toc74843250"/>
      <w:bookmarkStart w:id="4563" w:name="_Toc76503633"/>
      <w:bookmarkStart w:id="4564" w:name="_Toc83041076"/>
      <w:r w:rsidRPr="00EF2F0E">
        <w:t>10.8.2.2</w:t>
      </w:r>
      <w:r w:rsidRPr="00EF2F0E">
        <w:tab/>
        <w:t>General narrowband intermodulation minimum requirement</w:t>
      </w:r>
      <w:bookmarkEnd w:id="4555"/>
      <w:bookmarkEnd w:id="4556"/>
      <w:bookmarkEnd w:id="4557"/>
      <w:bookmarkEnd w:id="4558"/>
      <w:bookmarkEnd w:id="4559"/>
      <w:bookmarkEnd w:id="4560"/>
      <w:bookmarkEnd w:id="4561"/>
      <w:bookmarkEnd w:id="4562"/>
      <w:bookmarkEnd w:id="4563"/>
      <w:bookmarkEnd w:id="4564"/>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4565" w:name="_Toc21096185"/>
      <w:bookmarkStart w:id="4566" w:name="_Toc29763384"/>
      <w:bookmarkStart w:id="4567" w:name="_Toc45869669"/>
      <w:bookmarkStart w:id="4568" w:name="_Toc52554922"/>
      <w:bookmarkStart w:id="4569" w:name="_Toc52555392"/>
      <w:bookmarkStart w:id="4570" w:name="_Toc61112624"/>
      <w:bookmarkStart w:id="4571" w:name="_Toc67911776"/>
      <w:bookmarkStart w:id="4572" w:name="_Toc74843251"/>
      <w:bookmarkStart w:id="4573" w:name="_Toc76503634"/>
      <w:bookmarkStart w:id="4574" w:name="_Toc83041077"/>
      <w:r w:rsidRPr="00EF2F0E">
        <w:t>10.8.3</w:t>
      </w:r>
      <w:r w:rsidRPr="00EF2F0E">
        <w:tab/>
        <w:t>Minimum requirement for single RAT UTRA operation</w:t>
      </w:r>
      <w:bookmarkEnd w:id="4565"/>
      <w:bookmarkEnd w:id="4566"/>
      <w:bookmarkEnd w:id="4567"/>
      <w:bookmarkEnd w:id="4568"/>
      <w:bookmarkEnd w:id="4569"/>
      <w:bookmarkEnd w:id="4570"/>
      <w:bookmarkEnd w:id="4571"/>
      <w:bookmarkEnd w:id="4572"/>
      <w:bookmarkEnd w:id="4573"/>
      <w:bookmarkEnd w:id="4574"/>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4575" w:name="_Toc21096186"/>
      <w:bookmarkStart w:id="4576" w:name="_Toc29763385"/>
      <w:bookmarkStart w:id="4577" w:name="_Toc45869670"/>
      <w:bookmarkStart w:id="4578" w:name="_Toc52554923"/>
      <w:bookmarkStart w:id="4579" w:name="_Toc52555393"/>
      <w:bookmarkStart w:id="4580" w:name="_Toc61112625"/>
      <w:bookmarkStart w:id="4581" w:name="_Toc67911777"/>
      <w:bookmarkStart w:id="4582" w:name="_Toc74843252"/>
      <w:bookmarkStart w:id="4583" w:name="_Toc76503635"/>
      <w:bookmarkStart w:id="4584" w:name="_Toc83041078"/>
      <w:r w:rsidRPr="00EF2F0E">
        <w:t>10.8.4</w:t>
      </w:r>
      <w:r w:rsidRPr="00EF2F0E">
        <w:tab/>
        <w:t>Minimum requirement for single RAT E- UTRA operation</w:t>
      </w:r>
      <w:bookmarkEnd w:id="4575"/>
      <w:bookmarkEnd w:id="4576"/>
      <w:bookmarkEnd w:id="4577"/>
      <w:bookmarkEnd w:id="4578"/>
      <w:bookmarkEnd w:id="4579"/>
      <w:bookmarkEnd w:id="4580"/>
      <w:bookmarkEnd w:id="4581"/>
      <w:bookmarkEnd w:id="4582"/>
      <w:bookmarkEnd w:id="4583"/>
      <w:bookmarkEnd w:id="4584"/>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4585" w:name="_Toc21096187"/>
      <w:bookmarkStart w:id="4586" w:name="_Toc29763386"/>
      <w:bookmarkStart w:id="4587" w:name="_Toc45869671"/>
      <w:bookmarkStart w:id="4588" w:name="_Toc52554924"/>
      <w:bookmarkStart w:id="4589" w:name="_Toc52555394"/>
      <w:bookmarkStart w:id="4590" w:name="_Toc61112626"/>
      <w:bookmarkStart w:id="4591" w:name="_Toc67911778"/>
      <w:bookmarkStart w:id="4592" w:name="_Toc74843253"/>
      <w:bookmarkStart w:id="4593" w:name="_Toc76503636"/>
      <w:bookmarkStart w:id="4594" w:name="_Toc83041079"/>
      <w:r w:rsidRPr="00EF2F0E">
        <w:t>10.9</w:t>
      </w:r>
      <w:r w:rsidRPr="00EF2F0E">
        <w:tab/>
        <w:t>OTA In-channel selectivity</w:t>
      </w:r>
      <w:bookmarkEnd w:id="4585"/>
      <w:bookmarkEnd w:id="4586"/>
      <w:bookmarkEnd w:id="4587"/>
      <w:bookmarkEnd w:id="4588"/>
      <w:bookmarkEnd w:id="4589"/>
      <w:bookmarkEnd w:id="4590"/>
      <w:bookmarkEnd w:id="4591"/>
      <w:bookmarkEnd w:id="4592"/>
      <w:bookmarkEnd w:id="4593"/>
      <w:bookmarkEnd w:id="4594"/>
    </w:p>
    <w:p w14:paraId="09850CF5" w14:textId="77777777" w:rsidR="00B15E99" w:rsidRPr="00EF2F0E" w:rsidRDefault="00B15E99" w:rsidP="00A40339">
      <w:pPr>
        <w:pStyle w:val="Heading3"/>
        <w:ind w:left="0" w:firstLine="0"/>
      </w:pPr>
      <w:bookmarkStart w:id="4595" w:name="_Toc21096188"/>
      <w:bookmarkStart w:id="4596" w:name="_Toc29763387"/>
      <w:bookmarkStart w:id="4597" w:name="_Toc45869672"/>
      <w:bookmarkStart w:id="4598" w:name="_Toc52554925"/>
      <w:bookmarkStart w:id="4599" w:name="_Toc52555395"/>
      <w:bookmarkStart w:id="4600" w:name="_Toc61112627"/>
      <w:bookmarkStart w:id="4601" w:name="_Toc67911779"/>
      <w:bookmarkStart w:id="4602" w:name="_Toc74843254"/>
      <w:bookmarkStart w:id="4603" w:name="_Toc76503637"/>
      <w:bookmarkStart w:id="4604" w:name="_Toc83041080"/>
      <w:r w:rsidRPr="00EF2F0E">
        <w:t>10.9.1</w:t>
      </w:r>
      <w:r w:rsidRPr="00EF2F0E">
        <w:tab/>
        <w:t>General</w:t>
      </w:r>
      <w:bookmarkEnd w:id="4595"/>
      <w:bookmarkEnd w:id="4596"/>
      <w:bookmarkEnd w:id="4597"/>
      <w:bookmarkEnd w:id="4598"/>
      <w:bookmarkEnd w:id="4599"/>
      <w:bookmarkEnd w:id="4600"/>
      <w:bookmarkEnd w:id="4601"/>
      <w:bookmarkEnd w:id="4602"/>
      <w:bookmarkEnd w:id="4603"/>
      <w:bookmarkEnd w:id="4604"/>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4605" w:name="_Toc21096189"/>
      <w:bookmarkStart w:id="4606" w:name="_Toc29763388"/>
      <w:bookmarkStart w:id="4607" w:name="_Toc45869673"/>
      <w:bookmarkStart w:id="4608" w:name="_Toc52554926"/>
      <w:bookmarkStart w:id="4609" w:name="_Toc52555396"/>
      <w:bookmarkStart w:id="4610" w:name="_Toc61112628"/>
      <w:bookmarkStart w:id="4611" w:name="_Toc67911780"/>
      <w:bookmarkStart w:id="4612" w:name="_Toc74843255"/>
      <w:bookmarkStart w:id="4613" w:name="_Toc76503638"/>
      <w:bookmarkStart w:id="4614" w:name="_Toc83041081"/>
      <w:r w:rsidRPr="00EF2F0E">
        <w:t>10.9.2</w:t>
      </w:r>
      <w:r w:rsidRPr="00EF2F0E">
        <w:tab/>
        <w:t>Minimum requirement for MSR operation</w:t>
      </w:r>
      <w:bookmarkEnd w:id="4605"/>
      <w:bookmarkEnd w:id="4606"/>
      <w:bookmarkEnd w:id="4607"/>
      <w:bookmarkEnd w:id="4608"/>
      <w:bookmarkEnd w:id="4609"/>
      <w:bookmarkEnd w:id="4610"/>
      <w:bookmarkEnd w:id="4611"/>
      <w:bookmarkEnd w:id="4612"/>
      <w:bookmarkEnd w:id="4613"/>
      <w:bookmarkEnd w:id="4614"/>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4615" w:name="_Toc21096190"/>
      <w:bookmarkStart w:id="4616" w:name="_Toc29763389"/>
      <w:bookmarkStart w:id="4617" w:name="_Toc45869674"/>
      <w:bookmarkStart w:id="4618" w:name="_Toc52554927"/>
      <w:bookmarkStart w:id="4619" w:name="_Toc52555397"/>
      <w:bookmarkStart w:id="4620" w:name="_Toc61112629"/>
      <w:bookmarkStart w:id="4621" w:name="_Toc67911781"/>
      <w:bookmarkStart w:id="4622" w:name="_Toc74843256"/>
      <w:bookmarkStart w:id="4623" w:name="_Toc76503639"/>
      <w:bookmarkStart w:id="4624" w:name="_Toc83041082"/>
      <w:r w:rsidRPr="00EF2F0E">
        <w:t>10.9.3</w:t>
      </w:r>
      <w:r w:rsidRPr="00EF2F0E">
        <w:tab/>
        <w:t>Minimum requirement for single RAT UTRA operation</w:t>
      </w:r>
      <w:bookmarkEnd w:id="4615"/>
      <w:bookmarkEnd w:id="4616"/>
      <w:bookmarkEnd w:id="4617"/>
      <w:bookmarkEnd w:id="4618"/>
      <w:bookmarkEnd w:id="4619"/>
      <w:bookmarkEnd w:id="4620"/>
      <w:bookmarkEnd w:id="4621"/>
      <w:bookmarkEnd w:id="4622"/>
      <w:bookmarkEnd w:id="4623"/>
      <w:bookmarkEnd w:id="4624"/>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4625" w:name="_Toc21096191"/>
      <w:bookmarkStart w:id="4626" w:name="_Toc29763390"/>
      <w:bookmarkStart w:id="4627" w:name="_Toc45869675"/>
      <w:bookmarkStart w:id="4628" w:name="_Toc52554928"/>
      <w:bookmarkStart w:id="4629" w:name="_Toc52555398"/>
      <w:bookmarkStart w:id="4630" w:name="_Toc61112630"/>
      <w:bookmarkStart w:id="4631" w:name="_Toc67911782"/>
      <w:bookmarkStart w:id="4632" w:name="_Toc74843257"/>
      <w:bookmarkStart w:id="4633" w:name="_Toc76503640"/>
      <w:bookmarkStart w:id="4634" w:name="_Toc83041083"/>
      <w:r w:rsidRPr="00EF2F0E">
        <w:t>10.9.4</w:t>
      </w:r>
      <w:r w:rsidRPr="00EF2F0E">
        <w:tab/>
        <w:t>Minimum requirement for single RAT E- UTRA operation</w:t>
      </w:r>
      <w:bookmarkEnd w:id="4625"/>
      <w:bookmarkEnd w:id="4626"/>
      <w:bookmarkEnd w:id="4627"/>
      <w:bookmarkEnd w:id="4628"/>
      <w:bookmarkEnd w:id="4629"/>
      <w:bookmarkEnd w:id="4630"/>
      <w:bookmarkEnd w:id="4631"/>
      <w:bookmarkEnd w:id="4632"/>
      <w:bookmarkEnd w:id="4633"/>
      <w:bookmarkEnd w:id="4634"/>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4635" w:name="_Toc21096192"/>
      <w:bookmarkStart w:id="4636" w:name="_Toc29763391"/>
      <w:bookmarkStart w:id="4637" w:name="_Toc45869676"/>
      <w:bookmarkStart w:id="4638" w:name="_Toc52554929"/>
      <w:bookmarkStart w:id="4639" w:name="_Toc52555399"/>
      <w:bookmarkStart w:id="4640" w:name="_Toc61112631"/>
      <w:bookmarkStart w:id="4641" w:name="_Toc67911783"/>
      <w:bookmarkStart w:id="4642" w:name="_Toc74843258"/>
      <w:bookmarkStart w:id="4643" w:name="_Toc76503641"/>
      <w:bookmarkStart w:id="4644" w:name="_Toc83041084"/>
      <w:r w:rsidRPr="00EF2F0E">
        <w:t>11</w:t>
      </w:r>
      <w:r w:rsidRPr="00EF2F0E">
        <w:tab/>
        <w:t xml:space="preserve">Radiated </w:t>
      </w:r>
      <w:r w:rsidR="00F834F9" w:rsidRPr="00EF2F0E">
        <w:t>p</w:t>
      </w:r>
      <w:r w:rsidRPr="00EF2F0E">
        <w:t>erformance requirements</w:t>
      </w:r>
      <w:bookmarkEnd w:id="4635"/>
      <w:bookmarkEnd w:id="4636"/>
      <w:bookmarkEnd w:id="4637"/>
      <w:bookmarkEnd w:id="4638"/>
      <w:bookmarkEnd w:id="4639"/>
      <w:bookmarkEnd w:id="4640"/>
      <w:bookmarkEnd w:id="4641"/>
      <w:bookmarkEnd w:id="4642"/>
      <w:bookmarkEnd w:id="4643"/>
      <w:bookmarkEnd w:id="4644"/>
    </w:p>
    <w:p w14:paraId="09850D9C" w14:textId="77777777" w:rsidR="00FB41C0" w:rsidRPr="00EF2F0E" w:rsidRDefault="00FB41C0" w:rsidP="00FB41C0">
      <w:pPr>
        <w:pStyle w:val="Heading2"/>
        <w:ind w:left="0" w:firstLine="0"/>
      </w:pPr>
      <w:bookmarkStart w:id="4645" w:name="_Toc21096193"/>
      <w:bookmarkStart w:id="4646" w:name="_Toc29763392"/>
      <w:bookmarkStart w:id="4647" w:name="_Toc45869677"/>
      <w:bookmarkStart w:id="4648" w:name="_Toc52554930"/>
      <w:bookmarkStart w:id="4649" w:name="_Toc52555400"/>
      <w:bookmarkStart w:id="4650" w:name="_Toc61112632"/>
      <w:bookmarkStart w:id="4651" w:name="_Toc67911784"/>
      <w:bookmarkStart w:id="4652" w:name="_Toc74843259"/>
      <w:bookmarkStart w:id="4653" w:name="_Toc76503642"/>
      <w:bookmarkStart w:id="4654" w:name="_Toc83041085"/>
      <w:r w:rsidRPr="00EF2F0E">
        <w:t>11.1</w:t>
      </w:r>
      <w:r w:rsidRPr="00EF2F0E">
        <w:tab/>
        <w:t>General</w:t>
      </w:r>
      <w:bookmarkEnd w:id="4645"/>
      <w:bookmarkEnd w:id="4646"/>
      <w:bookmarkEnd w:id="4647"/>
      <w:bookmarkEnd w:id="4648"/>
      <w:bookmarkEnd w:id="4649"/>
      <w:bookmarkEnd w:id="4650"/>
      <w:bookmarkEnd w:id="4651"/>
      <w:bookmarkEnd w:id="4652"/>
      <w:bookmarkEnd w:id="4653"/>
      <w:bookmarkEnd w:id="4654"/>
    </w:p>
    <w:p w14:paraId="09850D9D" w14:textId="77777777" w:rsidR="00FB41C0" w:rsidRPr="00EF2F0E" w:rsidRDefault="00FB41C0" w:rsidP="00FB41C0">
      <w:pPr>
        <w:pStyle w:val="Heading3"/>
        <w:ind w:left="0" w:firstLine="0"/>
      </w:pPr>
      <w:bookmarkStart w:id="4655" w:name="_Toc21096194"/>
      <w:bookmarkStart w:id="4656" w:name="_Toc29763393"/>
      <w:bookmarkStart w:id="4657" w:name="_Toc45869678"/>
      <w:bookmarkStart w:id="4658" w:name="_Toc52554931"/>
      <w:bookmarkStart w:id="4659" w:name="_Toc52555401"/>
      <w:bookmarkStart w:id="4660" w:name="_Toc61112633"/>
      <w:bookmarkStart w:id="4661" w:name="_Toc67911785"/>
      <w:bookmarkStart w:id="4662" w:name="_Toc74843260"/>
      <w:bookmarkStart w:id="4663" w:name="_Toc76503643"/>
      <w:bookmarkStart w:id="4664" w:name="_Toc83041086"/>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4655"/>
      <w:bookmarkEnd w:id="4656"/>
      <w:bookmarkEnd w:id="4657"/>
      <w:bookmarkEnd w:id="4658"/>
      <w:bookmarkEnd w:id="4659"/>
      <w:bookmarkEnd w:id="4660"/>
      <w:bookmarkEnd w:id="4661"/>
      <w:bookmarkEnd w:id="4662"/>
      <w:bookmarkEnd w:id="4663"/>
      <w:bookmarkEnd w:id="4664"/>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4665" w:name="_Toc21096195"/>
      <w:bookmarkStart w:id="4666" w:name="_Toc29763394"/>
      <w:bookmarkStart w:id="4667" w:name="_Toc45869679"/>
      <w:bookmarkStart w:id="4668" w:name="_Toc52554932"/>
      <w:bookmarkStart w:id="4669" w:name="_Toc52555402"/>
      <w:bookmarkStart w:id="4670" w:name="_Toc61112634"/>
      <w:bookmarkStart w:id="4671" w:name="_Toc67911786"/>
      <w:bookmarkStart w:id="4672" w:name="_Toc74843261"/>
      <w:bookmarkStart w:id="4673" w:name="_Toc76503644"/>
      <w:bookmarkStart w:id="4674" w:name="_Toc83041087"/>
      <w:r w:rsidRPr="00EF2F0E">
        <w:t>11.1.2</w:t>
      </w:r>
      <w:r w:rsidRPr="00EF2F0E">
        <w:tab/>
        <w:t>UTRA operation</w:t>
      </w:r>
      <w:bookmarkEnd w:id="4665"/>
      <w:bookmarkEnd w:id="4666"/>
      <w:bookmarkEnd w:id="4667"/>
      <w:bookmarkEnd w:id="4668"/>
      <w:bookmarkEnd w:id="4669"/>
      <w:bookmarkEnd w:id="4670"/>
      <w:bookmarkEnd w:id="4671"/>
      <w:bookmarkEnd w:id="4672"/>
      <w:bookmarkEnd w:id="4673"/>
      <w:bookmarkEnd w:id="4674"/>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4pt;height:36.35pt" o:ole="" fillcolor="window">
            <v:imagedata r:id="rId86" o:title=""/>
          </v:shape>
          <o:OLEObject Type="Embed" ProgID="Equation.3" ShapeID="_x0000_i1118" DrawAspect="Content" ObjectID="_1694533393"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4.95pt;height:18.55pt" o:ole="" fillcolor="window">
            <v:imagedata r:id="rId88" o:title=""/>
          </v:shape>
          <o:OLEObject Type="Embed" ProgID="Equation.3" ShapeID="_x0000_i1119" DrawAspect="Content" ObjectID="_1694533394"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7.8pt;height:18.55pt" o:ole="" fillcolor="window">
            <v:imagedata r:id="rId90" o:title=""/>
          </v:shape>
          <o:OLEObject Type="Embed" ProgID="Equation.3" ShapeID="_x0000_i1120" DrawAspect="Content" ObjectID="_1694533395"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5pt;height:18.55pt" o:ole="" fillcolor="window">
            <v:imagedata r:id="rId92" o:title=""/>
          </v:shape>
          <o:OLEObject Type="Embed" ProgID="Equation.3" ShapeID="_x0000_i1121" DrawAspect="Content" ObjectID="_1694533396"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65pt;height:17.8pt" o:ole="" fillcolor="window">
            <v:imagedata r:id="rId94" o:title=""/>
          </v:shape>
          <o:OLEObject Type="Embed" ProgID="Equation.3" ShapeID="_x0000_i1122" DrawAspect="Content" ObjectID="_1694533397"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4675" w:name="_Toc21096196"/>
      <w:bookmarkStart w:id="4676" w:name="_Toc29763395"/>
      <w:bookmarkStart w:id="4677" w:name="_Toc45869680"/>
      <w:bookmarkStart w:id="4678" w:name="_Toc52554933"/>
      <w:bookmarkStart w:id="4679" w:name="_Toc52555403"/>
      <w:bookmarkStart w:id="4680" w:name="_Toc61112635"/>
      <w:bookmarkStart w:id="4681" w:name="_Toc67911787"/>
      <w:bookmarkStart w:id="4682" w:name="_Toc74843262"/>
      <w:bookmarkStart w:id="4683" w:name="_Toc76503645"/>
      <w:bookmarkStart w:id="4684" w:name="_Toc83041088"/>
      <w:r w:rsidRPr="00EF2F0E">
        <w:t>11.1.3</w:t>
      </w:r>
      <w:r w:rsidRPr="00EF2F0E">
        <w:tab/>
        <w:t>E-UTRA operation</w:t>
      </w:r>
      <w:bookmarkEnd w:id="4675"/>
      <w:bookmarkEnd w:id="4676"/>
      <w:bookmarkEnd w:id="4677"/>
      <w:bookmarkEnd w:id="4678"/>
      <w:bookmarkEnd w:id="4679"/>
      <w:bookmarkEnd w:id="4680"/>
      <w:bookmarkEnd w:id="4681"/>
      <w:bookmarkEnd w:id="4682"/>
      <w:bookmarkEnd w:id="4683"/>
      <w:bookmarkEnd w:id="4684"/>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45pt;height:15.7pt" o:ole="">
            <v:imagedata r:id="rId96" o:title=""/>
          </v:shape>
          <o:OLEObject Type="Embed" ProgID="Equation.DSMT4" ShapeID="_x0000_i1123" DrawAspect="Content" ObjectID="_1694533398"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4pt;height:13.55pt" o:ole="">
            <v:imagedata r:id="rId98" o:title=""/>
          </v:shape>
          <o:OLEObject Type="Embed" ProgID="Equation.DSMT4" ShapeID="_x0000_i1124" DrawAspect="Content" ObjectID="_1694533399"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4.95pt;height:13.55pt" o:ole="">
            <v:imagedata r:id="rId100" o:title=""/>
          </v:shape>
          <o:OLEObject Type="Embed" ProgID="Equation.DSMT4" ShapeID="_x0000_i1125" DrawAspect="Content" ObjectID="_1694533400"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4.95pt;height:13.55pt" o:ole="">
            <v:imagedata r:id="rId100" o:title=""/>
          </v:shape>
          <o:OLEObject Type="Embed" ProgID="Equation.DSMT4" ShapeID="_x0000_i1126" DrawAspect="Content" ObjectID="_1694533401"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4685" w:name="_Toc21096197"/>
      <w:bookmarkStart w:id="4686" w:name="_Toc29763396"/>
      <w:bookmarkStart w:id="4687" w:name="_Toc45869681"/>
      <w:bookmarkStart w:id="4688" w:name="_Toc52554934"/>
      <w:bookmarkStart w:id="4689" w:name="_Toc52555404"/>
      <w:bookmarkStart w:id="4690" w:name="_Toc61112636"/>
      <w:bookmarkStart w:id="4691" w:name="_Toc67911788"/>
      <w:bookmarkStart w:id="4692" w:name="_Toc74843263"/>
      <w:bookmarkStart w:id="4693" w:name="_Toc76503646"/>
      <w:bookmarkStart w:id="4694" w:name="_Toc83041089"/>
      <w:r w:rsidRPr="00EF2F0E">
        <w:t>11.2</w:t>
      </w:r>
      <w:r w:rsidRPr="00EF2F0E">
        <w:tab/>
        <w:t>Minimum requirements for MSR operation</w:t>
      </w:r>
      <w:bookmarkEnd w:id="4685"/>
      <w:bookmarkEnd w:id="4686"/>
      <w:bookmarkEnd w:id="4687"/>
      <w:bookmarkEnd w:id="4688"/>
      <w:bookmarkEnd w:id="4689"/>
      <w:bookmarkEnd w:id="4690"/>
      <w:bookmarkEnd w:id="4691"/>
      <w:bookmarkEnd w:id="4692"/>
      <w:bookmarkEnd w:id="4693"/>
      <w:bookmarkEnd w:id="4694"/>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4695" w:name="_Toc21096198"/>
      <w:bookmarkStart w:id="4696" w:name="_Toc29763397"/>
      <w:bookmarkStart w:id="4697" w:name="_Toc45869682"/>
      <w:bookmarkStart w:id="4698" w:name="_Toc52554935"/>
      <w:bookmarkStart w:id="4699" w:name="_Toc52555405"/>
      <w:bookmarkStart w:id="4700" w:name="_Toc61112637"/>
      <w:bookmarkStart w:id="4701" w:name="_Toc67911789"/>
      <w:bookmarkStart w:id="4702" w:name="_Toc74843264"/>
      <w:bookmarkStart w:id="4703" w:name="_Toc76503647"/>
      <w:bookmarkStart w:id="4704" w:name="_Toc83041090"/>
      <w:r w:rsidRPr="00EF2F0E">
        <w:t>11.3</w:t>
      </w:r>
      <w:r w:rsidRPr="00EF2F0E">
        <w:tab/>
        <w:t>Minimum requirements for UTRA operation</w:t>
      </w:r>
      <w:bookmarkEnd w:id="4695"/>
      <w:bookmarkEnd w:id="4696"/>
      <w:bookmarkEnd w:id="4697"/>
      <w:bookmarkEnd w:id="4698"/>
      <w:bookmarkEnd w:id="4699"/>
      <w:bookmarkEnd w:id="4700"/>
      <w:bookmarkEnd w:id="4701"/>
      <w:bookmarkEnd w:id="4702"/>
      <w:bookmarkEnd w:id="4703"/>
      <w:bookmarkEnd w:id="4704"/>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4705" w:name="_Toc21096199"/>
      <w:bookmarkStart w:id="4706" w:name="_Toc29763398"/>
      <w:bookmarkStart w:id="4707" w:name="_Toc45869683"/>
      <w:bookmarkStart w:id="4708" w:name="_Toc52554936"/>
      <w:bookmarkStart w:id="4709" w:name="_Toc52555406"/>
      <w:bookmarkStart w:id="4710" w:name="_Toc61112638"/>
      <w:bookmarkStart w:id="4711" w:name="_Toc67911790"/>
      <w:bookmarkStart w:id="4712" w:name="_Toc74843265"/>
      <w:bookmarkStart w:id="4713" w:name="_Toc76503648"/>
      <w:bookmarkStart w:id="4714" w:name="_Toc83041091"/>
      <w:r w:rsidRPr="00EF2F0E">
        <w:t>11.4</w:t>
      </w:r>
      <w:r w:rsidRPr="00EF2F0E">
        <w:tab/>
        <w:t>Minimum requirements for E-UTRA operation</w:t>
      </w:r>
      <w:bookmarkEnd w:id="4705"/>
      <w:bookmarkEnd w:id="4706"/>
      <w:bookmarkEnd w:id="4707"/>
      <w:bookmarkEnd w:id="4708"/>
      <w:bookmarkEnd w:id="4709"/>
      <w:bookmarkEnd w:id="4710"/>
      <w:bookmarkEnd w:id="4711"/>
      <w:bookmarkEnd w:id="4712"/>
      <w:bookmarkEnd w:id="4713"/>
      <w:bookmarkEnd w:id="4714"/>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4715" w:name="_Toc21096200"/>
      <w:bookmarkStart w:id="4716" w:name="_Toc29763399"/>
      <w:bookmarkStart w:id="4717" w:name="_Toc45869684"/>
      <w:bookmarkStart w:id="4718" w:name="_Toc52554937"/>
      <w:bookmarkStart w:id="4719" w:name="_Toc52555407"/>
      <w:bookmarkStart w:id="4720" w:name="_Toc61112639"/>
      <w:bookmarkStart w:id="4721" w:name="_Toc67911791"/>
      <w:bookmarkStart w:id="4722" w:name="_Toc74843266"/>
      <w:bookmarkStart w:id="4723" w:name="_Toc76503649"/>
      <w:bookmarkStart w:id="4724" w:name="_Toc83041092"/>
      <w:r w:rsidRPr="00EF2F0E">
        <w:t>Annex A (normative):</w:t>
      </w:r>
      <w:r w:rsidRPr="00EF2F0E">
        <w:br/>
        <w:t>Environmental requirements for the BS equipment</w:t>
      </w:r>
      <w:bookmarkEnd w:id="4715"/>
      <w:bookmarkEnd w:id="4716"/>
      <w:bookmarkEnd w:id="4717"/>
      <w:bookmarkEnd w:id="4718"/>
      <w:bookmarkEnd w:id="4719"/>
      <w:bookmarkEnd w:id="4720"/>
      <w:bookmarkEnd w:id="4721"/>
      <w:bookmarkEnd w:id="4722"/>
      <w:bookmarkEnd w:id="4723"/>
      <w:bookmarkEnd w:id="4724"/>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4725" w:name="_Toc21096201"/>
      <w:bookmarkStart w:id="4726" w:name="_Toc29763400"/>
      <w:bookmarkStart w:id="4727" w:name="_Toc45869685"/>
      <w:bookmarkStart w:id="4728" w:name="_Toc52554938"/>
      <w:bookmarkStart w:id="4729" w:name="_Toc52555408"/>
      <w:bookmarkStart w:id="4730" w:name="_Toc61112640"/>
      <w:bookmarkStart w:id="4731" w:name="_Toc67911792"/>
      <w:bookmarkStart w:id="4732" w:name="_Toc74843267"/>
      <w:bookmarkStart w:id="4733" w:name="_Toc76503650"/>
      <w:bookmarkStart w:id="4734" w:name="_Toc83041093"/>
      <w:r w:rsidRPr="00EF2F0E">
        <w:t xml:space="preserve">Annex B (Informative): </w:t>
      </w:r>
      <w:r w:rsidRPr="00EF2F0E">
        <w:br/>
        <w:t>Calculation of EIRP based on fixed assumption of passive antenna gain</w:t>
      </w:r>
      <w:bookmarkEnd w:id="4725"/>
      <w:bookmarkEnd w:id="4726"/>
      <w:bookmarkEnd w:id="4727"/>
      <w:bookmarkEnd w:id="4728"/>
      <w:bookmarkEnd w:id="4729"/>
      <w:bookmarkEnd w:id="4730"/>
      <w:bookmarkEnd w:id="4731"/>
      <w:bookmarkEnd w:id="4732"/>
      <w:bookmarkEnd w:id="4733"/>
      <w:bookmarkEnd w:id="4734"/>
    </w:p>
    <w:p w14:paraId="09850E1F" w14:textId="77777777" w:rsidR="00FB41C0" w:rsidRPr="00EF2F0E" w:rsidRDefault="00FB41C0" w:rsidP="00FB41C0">
      <w:pPr>
        <w:pStyle w:val="Heading2"/>
      </w:pPr>
      <w:bookmarkStart w:id="4735" w:name="_Toc21096202"/>
      <w:bookmarkStart w:id="4736" w:name="_Toc29763401"/>
      <w:bookmarkStart w:id="4737" w:name="_Toc45869686"/>
      <w:bookmarkStart w:id="4738" w:name="_Toc52554939"/>
      <w:bookmarkStart w:id="4739" w:name="_Toc52555409"/>
      <w:bookmarkStart w:id="4740" w:name="_Toc61112641"/>
      <w:bookmarkStart w:id="4741" w:name="_Toc67911793"/>
      <w:bookmarkStart w:id="4742" w:name="_Toc74843268"/>
      <w:bookmarkStart w:id="4743" w:name="_Toc76503651"/>
      <w:bookmarkStart w:id="4744" w:name="_Toc83041094"/>
      <w:r w:rsidRPr="00EF2F0E">
        <w:t>B.1</w:t>
      </w:r>
      <w:r w:rsidRPr="00EF2F0E">
        <w:tab/>
        <w:t>Calculation of EIRP based on fixed assumption of passive antenna gain</w:t>
      </w:r>
      <w:bookmarkEnd w:id="4735"/>
      <w:bookmarkEnd w:id="4736"/>
      <w:bookmarkEnd w:id="4737"/>
      <w:bookmarkEnd w:id="4738"/>
      <w:bookmarkEnd w:id="4739"/>
      <w:bookmarkEnd w:id="4740"/>
      <w:bookmarkEnd w:id="4741"/>
      <w:bookmarkEnd w:id="4742"/>
      <w:bookmarkEnd w:id="4743"/>
      <w:bookmarkEnd w:id="4744"/>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4745" w:name="_Toc21096203"/>
      <w:bookmarkStart w:id="4746" w:name="_Toc29763402"/>
      <w:bookmarkStart w:id="4747" w:name="_Toc45869687"/>
      <w:bookmarkStart w:id="4748" w:name="_Toc52554940"/>
      <w:bookmarkStart w:id="4749" w:name="_Toc52555410"/>
      <w:bookmarkStart w:id="4750" w:name="_Toc61112642"/>
      <w:bookmarkStart w:id="4751" w:name="_Toc67911794"/>
      <w:bookmarkStart w:id="4752" w:name="_Toc74843269"/>
      <w:bookmarkStart w:id="4753" w:name="_Toc76503652"/>
      <w:bookmarkStart w:id="4754" w:name="_Toc83041095"/>
      <w:bookmarkStart w:id="4755" w:name="historyclause"/>
      <w:r w:rsidRPr="00EF2F0E">
        <w:t>Annex C (informative):</w:t>
      </w:r>
      <w:r w:rsidRPr="00EF2F0E">
        <w:br/>
        <w:t>Change history</w:t>
      </w:r>
      <w:bookmarkEnd w:id="4745"/>
      <w:bookmarkEnd w:id="4746"/>
      <w:bookmarkEnd w:id="4747"/>
      <w:bookmarkEnd w:id="4748"/>
      <w:bookmarkEnd w:id="4749"/>
      <w:bookmarkEnd w:id="4750"/>
      <w:bookmarkEnd w:id="4751"/>
      <w:bookmarkEnd w:id="4752"/>
      <w:bookmarkEnd w:id="4753"/>
      <w:bookmarkEnd w:id="4754"/>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4755"/>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3245" w14:textId="77777777" w:rsidR="00DD0EA7" w:rsidRDefault="00DD0EA7">
      <w:r>
        <w:separator/>
      </w:r>
    </w:p>
  </w:endnote>
  <w:endnote w:type="continuationSeparator" w:id="0">
    <w:p w14:paraId="6F3C95D9" w14:textId="77777777" w:rsidR="00DD0EA7" w:rsidRDefault="00DD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7" w14:textId="77777777" w:rsidR="00DD0EA7" w:rsidRDefault="00DD0E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2F3FF" w14:textId="77777777" w:rsidR="00DD0EA7" w:rsidRDefault="00DD0EA7">
      <w:r>
        <w:separator/>
      </w:r>
    </w:p>
  </w:footnote>
  <w:footnote w:type="continuationSeparator" w:id="0">
    <w:p w14:paraId="30923B9B" w14:textId="77777777" w:rsidR="00DD0EA7" w:rsidRDefault="00DD0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2" w14:textId="77777777" w:rsidR="00DD0EA7" w:rsidRDefault="00DD0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3" w14:textId="1FD8DA98" w:rsidR="00DD0EA7" w:rsidRDefault="00DD0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8D5">
      <w:rPr>
        <w:rFonts w:ascii="Arial" w:hAnsi="Arial" w:cs="Arial"/>
        <w:b/>
        <w:noProof/>
        <w:sz w:val="18"/>
        <w:szCs w:val="18"/>
      </w:rPr>
      <w:t>3GPP TS 37.105 V15.1314.0 (2021-0609)</w:t>
    </w:r>
    <w:r>
      <w:rPr>
        <w:rFonts w:ascii="Arial" w:hAnsi="Arial" w:cs="Arial"/>
        <w:b/>
        <w:sz w:val="18"/>
        <w:szCs w:val="18"/>
      </w:rPr>
      <w:fldChar w:fldCharType="end"/>
    </w:r>
  </w:p>
  <w:p w14:paraId="09851224" w14:textId="77777777" w:rsidR="00DD0EA7" w:rsidRDefault="00DD0E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7B283CA9" w:rsidR="00DD0EA7" w:rsidRDefault="00DD0E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8D5">
      <w:rPr>
        <w:rFonts w:ascii="Arial" w:hAnsi="Arial" w:cs="Arial"/>
        <w:b/>
        <w:noProof/>
        <w:sz w:val="18"/>
        <w:szCs w:val="18"/>
      </w:rPr>
      <w:t>Release 15</w:t>
    </w:r>
    <w:r>
      <w:rPr>
        <w:rFonts w:ascii="Arial" w:hAnsi="Arial" w:cs="Arial"/>
        <w:b/>
        <w:sz w:val="18"/>
        <w:szCs w:val="18"/>
      </w:rPr>
      <w:fldChar w:fldCharType="end"/>
    </w:r>
  </w:p>
  <w:p w14:paraId="09851226" w14:textId="77777777" w:rsidR="00DD0EA7" w:rsidRDefault="00DD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0EA7"/>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6385"/>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107461</Words>
  <Characters>612530</Characters>
  <Application>Microsoft Office Word</Application>
  <DocSecurity>0</DocSecurity>
  <Lines>5104</Lines>
  <Paragraphs>1437</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718554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4</cp:revision>
  <cp:lastPrinted>1899-12-31T23:00:00Z</cp:lastPrinted>
  <dcterms:created xsi:type="dcterms:W3CDTF">2021-09-30T16:51:00Z</dcterms:created>
  <dcterms:modified xsi:type="dcterms:W3CDTF">2021-09-30T16:52:00Z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